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CD04FF6" w14:textId="77777777" w:rsidTr="00602AEA">
        <w:tc>
          <w:tcPr>
            <w:tcW w:w="10423" w:type="dxa"/>
            <w:gridSpan w:val="2"/>
            <w:tcBorders>
              <w:top w:val="nil"/>
              <w:left w:val="nil"/>
              <w:bottom w:val="nil"/>
              <w:right w:val="nil"/>
            </w:tcBorders>
            <w:shd w:val="clear" w:color="auto" w:fill="auto"/>
          </w:tcPr>
          <w:p w14:paraId="6C45CCD7" w14:textId="31C9FC99"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07388A">
              <w:t>1</w:t>
            </w:r>
            <w:r w:rsidRPr="004D3578">
              <w:t>.</w:t>
            </w:r>
            <w:r w:rsidR="009759D9">
              <w:t>0</w:t>
            </w:r>
            <w:r w:rsidRPr="004D3578">
              <w:t xml:space="preserve"> </w:t>
            </w:r>
            <w:r w:rsidRPr="00133525">
              <w:rPr>
                <w:sz w:val="32"/>
              </w:rPr>
              <w:t>(</w:t>
            </w:r>
            <w:r w:rsidR="00E95D35">
              <w:rPr>
                <w:sz w:val="32"/>
              </w:rPr>
              <w:t>20</w:t>
            </w:r>
            <w:r w:rsidR="009759D9">
              <w:rPr>
                <w:sz w:val="32"/>
              </w:rPr>
              <w:t>20</w:t>
            </w:r>
            <w:r w:rsidR="00E95D35">
              <w:rPr>
                <w:sz w:val="32"/>
              </w:rPr>
              <w:t>-</w:t>
            </w:r>
            <w:r w:rsidR="0007388A">
              <w:rPr>
                <w:sz w:val="32"/>
              </w:rPr>
              <w:t>06</w:t>
            </w:r>
            <w:r w:rsidRPr="00133525">
              <w:rPr>
                <w:sz w:val="32"/>
              </w:rPr>
              <w:t>)</w:t>
            </w:r>
          </w:p>
        </w:tc>
      </w:tr>
      <w:tr w:rsidR="004F0988" w14:paraId="69A4F41C" w14:textId="77777777" w:rsidTr="00602AEA">
        <w:trPr>
          <w:trHeight w:hRule="exact" w:val="1134"/>
        </w:trPr>
        <w:tc>
          <w:tcPr>
            <w:tcW w:w="10423" w:type="dxa"/>
            <w:gridSpan w:val="2"/>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gridSpan w:val="2"/>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43ED8B6C" w14:textId="77777777" w:rsidTr="00602AEA">
        <w:tc>
          <w:tcPr>
            <w:tcW w:w="10423" w:type="dxa"/>
            <w:gridSpan w:val="2"/>
            <w:tcBorders>
              <w:top w:val="nil"/>
              <w:left w:val="nil"/>
              <w:bottom w:val="nil"/>
              <w:right w:val="nil"/>
            </w:tcBorders>
            <w:shd w:val="clear" w:color="auto" w:fill="auto"/>
          </w:tcPr>
          <w:p w14:paraId="7FA3A49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BC0E78">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BC0E78" w:rsidP="00133525">
            <w:pPr>
              <w:jc w:val="right"/>
            </w:pPr>
            <w:r>
              <w:pict w14:anchorId="6D2D40B4">
                <v:shape id="_x0000_i1026" type="#_x0000_t75" style="width:128.35pt;height:73.9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BC0E78"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bookmarkStart w:id="3" w:name="_GoBack"/>
    <w:p w14:paraId="5C448744" w14:textId="34E2DA61" w:rsidR="00C65060" w:rsidRPr="00BC0E78" w:rsidRDefault="00C6506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_Toc45282167 \h </w:instrText>
      </w:r>
      <w:r>
        <w:fldChar w:fldCharType="separate"/>
      </w:r>
      <w:r>
        <w:t>8</w:t>
      </w:r>
      <w:r>
        <w:fldChar w:fldCharType="end"/>
      </w:r>
    </w:p>
    <w:p w14:paraId="4C06268D" w14:textId="2E939FF4" w:rsidR="00C65060" w:rsidRPr="00BC0E78" w:rsidRDefault="00C65060">
      <w:pPr>
        <w:pStyle w:val="TOC1"/>
        <w:rPr>
          <w:rFonts w:ascii="Calibri" w:hAnsi="Calibri"/>
          <w:szCs w:val="22"/>
          <w:lang w:eastAsia="en-GB"/>
        </w:rPr>
      </w:pPr>
      <w:r>
        <w:t>1</w:t>
      </w:r>
      <w:r w:rsidRPr="00BC0E78">
        <w:rPr>
          <w:rFonts w:ascii="Calibri" w:hAnsi="Calibri"/>
          <w:szCs w:val="22"/>
          <w:lang w:eastAsia="en-GB"/>
        </w:rPr>
        <w:tab/>
      </w:r>
      <w:r>
        <w:t>Scope</w:t>
      </w:r>
      <w:r>
        <w:tab/>
      </w:r>
      <w:r>
        <w:fldChar w:fldCharType="begin" w:fldLock="1"/>
      </w:r>
      <w:r>
        <w:instrText xml:space="preserve"> PAGEREF _Toc45282168 \h </w:instrText>
      </w:r>
      <w:r>
        <w:fldChar w:fldCharType="separate"/>
      </w:r>
      <w:r>
        <w:t>10</w:t>
      </w:r>
      <w:r>
        <w:fldChar w:fldCharType="end"/>
      </w:r>
    </w:p>
    <w:p w14:paraId="2301C9D0" w14:textId="0162EFCB" w:rsidR="00C65060" w:rsidRPr="00BC0E78" w:rsidRDefault="00C65060">
      <w:pPr>
        <w:pStyle w:val="TOC1"/>
        <w:rPr>
          <w:rFonts w:ascii="Calibri" w:hAnsi="Calibri"/>
          <w:szCs w:val="22"/>
          <w:lang w:eastAsia="en-GB"/>
        </w:rPr>
      </w:pPr>
      <w:r>
        <w:t>2</w:t>
      </w:r>
      <w:r w:rsidRPr="00BC0E78">
        <w:rPr>
          <w:rFonts w:ascii="Calibri" w:hAnsi="Calibri"/>
          <w:szCs w:val="22"/>
          <w:lang w:eastAsia="en-GB"/>
        </w:rPr>
        <w:tab/>
      </w:r>
      <w:r>
        <w:t>References</w:t>
      </w:r>
      <w:r>
        <w:tab/>
      </w:r>
      <w:r>
        <w:fldChar w:fldCharType="begin" w:fldLock="1"/>
      </w:r>
      <w:r>
        <w:instrText xml:space="preserve"> PAGEREF _Toc45282169 \h </w:instrText>
      </w:r>
      <w:r>
        <w:fldChar w:fldCharType="separate"/>
      </w:r>
      <w:r>
        <w:t>10</w:t>
      </w:r>
      <w:r>
        <w:fldChar w:fldCharType="end"/>
      </w:r>
    </w:p>
    <w:p w14:paraId="16A7FB32" w14:textId="04F3A7EA" w:rsidR="00C65060" w:rsidRPr="00BC0E78" w:rsidRDefault="00C65060">
      <w:pPr>
        <w:pStyle w:val="TOC1"/>
        <w:rPr>
          <w:rFonts w:ascii="Calibri" w:hAnsi="Calibri"/>
          <w:szCs w:val="22"/>
          <w:lang w:eastAsia="en-GB"/>
        </w:rPr>
      </w:pPr>
      <w:r>
        <w:t>3</w:t>
      </w:r>
      <w:r w:rsidRPr="00BC0E78">
        <w:rPr>
          <w:rFonts w:ascii="Calibri" w:hAnsi="Calibri"/>
          <w:szCs w:val="22"/>
          <w:lang w:eastAsia="en-GB"/>
        </w:rPr>
        <w:tab/>
      </w:r>
      <w:r>
        <w:t>Definitions of terms and abbreviations</w:t>
      </w:r>
      <w:r>
        <w:tab/>
      </w:r>
      <w:r>
        <w:fldChar w:fldCharType="begin" w:fldLock="1"/>
      </w:r>
      <w:r>
        <w:instrText xml:space="preserve"> PAGEREF _Toc45282170 \h </w:instrText>
      </w:r>
      <w:r>
        <w:fldChar w:fldCharType="separate"/>
      </w:r>
      <w:r>
        <w:t>11</w:t>
      </w:r>
      <w:r>
        <w:fldChar w:fldCharType="end"/>
      </w:r>
    </w:p>
    <w:p w14:paraId="455C5D58" w14:textId="28B701D0" w:rsidR="00C65060" w:rsidRPr="00BC0E78" w:rsidRDefault="00C65060">
      <w:pPr>
        <w:pStyle w:val="TOC2"/>
        <w:rPr>
          <w:rFonts w:ascii="Calibri" w:hAnsi="Calibri"/>
          <w:sz w:val="22"/>
          <w:szCs w:val="22"/>
          <w:lang w:eastAsia="en-GB"/>
        </w:rPr>
      </w:pPr>
      <w:r>
        <w:t>3.1</w:t>
      </w:r>
      <w:r w:rsidRPr="00BC0E78">
        <w:rPr>
          <w:rFonts w:ascii="Calibri" w:hAnsi="Calibri"/>
          <w:sz w:val="22"/>
          <w:szCs w:val="22"/>
          <w:lang w:eastAsia="en-GB"/>
        </w:rPr>
        <w:tab/>
      </w:r>
      <w:r>
        <w:t>Terms</w:t>
      </w:r>
      <w:r>
        <w:tab/>
      </w:r>
      <w:r>
        <w:fldChar w:fldCharType="begin" w:fldLock="1"/>
      </w:r>
      <w:r>
        <w:instrText xml:space="preserve"> PAGEREF _Toc45282171 \h </w:instrText>
      </w:r>
      <w:r>
        <w:fldChar w:fldCharType="separate"/>
      </w:r>
      <w:r>
        <w:t>11</w:t>
      </w:r>
      <w:r>
        <w:fldChar w:fldCharType="end"/>
      </w:r>
    </w:p>
    <w:p w14:paraId="0375CAF2" w14:textId="6561745D" w:rsidR="00C65060" w:rsidRPr="00BC0E78" w:rsidRDefault="00C65060">
      <w:pPr>
        <w:pStyle w:val="TOC2"/>
        <w:rPr>
          <w:rFonts w:ascii="Calibri" w:hAnsi="Calibri"/>
          <w:sz w:val="22"/>
          <w:szCs w:val="22"/>
          <w:lang w:eastAsia="en-GB"/>
        </w:rPr>
      </w:pPr>
      <w:r>
        <w:t>3.2</w:t>
      </w:r>
      <w:r w:rsidRPr="00BC0E78">
        <w:rPr>
          <w:rFonts w:ascii="Calibri" w:hAnsi="Calibri"/>
          <w:sz w:val="22"/>
          <w:szCs w:val="22"/>
          <w:lang w:eastAsia="en-GB"/>
        </w:rPr>
        <w:tab/>
      </w:r>
      <w:r>
        <w:t>Abbreviations</w:t>
      </w:r>
      <w:r>
        <w:tab/>
      </w:r>
      <w:r>
        <w:fldChar w:fldCharType="begin" w:fldLock="1"/>
      </w:r>
      <w:r>
        <w:instrText xml:space="preserve"> PAGEREF _Toc45282172 \h </w:instrText>
      </w:r>
      <w:r>
        <w:fldChar w:fldCharType="separate"/>
      </w:r>
      <w:r>
        <w:t>12</w:t>
      </w:r>
      <w:r>
        <w:fldChar w:fldCharType="end"/>
      </w:r>
    </w:p>
    <w:p w14:paraId="58F74E73" w14:textId="789EB297" w:rsidR="00C65060" w:rsidRPr="00BC0E78" w:rsidRDefault="00C65060">
      <w:pPr>
        <w:pStyle w:val="TOC1"/>
        <w:rPr>
          <w:rFonts w:ascii="Calibri" w:hAnsi="Calibri"/>
          <w:szCs w:val="22"/>
          <w:lang w:eastAsia="en-GB"/>
        </w:rPr>
      </w:pPr>
      <w:r>
        <w:t>4</w:t>
      </w:r>
      <w:r w:rsidRPr="00BC0E78">
        <w:rPr>
          <w:rFonts w:ascii="Calibri" w:hAnsi="Calibri"/>
          <w:szCs w:val="22"/>
          <w:lang w:eastAsia="en-GB"/>
        </w:rPr>
        <w:tab/>
      </w:r>
      <w:r>
        <w:t>General description</w:t>
      </w:r>
      <w:r>
        <w:tab/>
      </w:r>
      <w:r>
        <w:fldChar w:fldCharType="begin" w:fldLock="1"/>
      </w:r>
      <w:r>
        <w:instrText xml:space="preserve"> PAGEREF _Toc45282173 \h </w:instrText>
      </w:r>
      <w:r>
        <w:fldChar w:fldCharType="separate"/>
      </w:r>
      <w:r>
        <w:t>12</w:t>
      </w:r>
      <w:r>
        <w:fldChar w:fldCharType="end"/>
      </w:r>
    </w:p>
    <w:p w14:paraId="228975E2" w14:textId="781F70EF" w:rsidR="00C65060" w:rsidRPr="00BC0E78" w:rsidRDefault="00C65060">
      <w:pPr>
        <w:pStyle w:val="TOC1"/>
        <w:rPr>
          <w:rFonts w:ascii="Calibri" w:hAnsi="Calibri"/>
          <w:szCs w:val="22"/>
          <w:lang w:eastAsia="en-GB"/>
        </w:rPr>
      </w:pPr>
      <w:r>
        <w:rPr>
          <w:lang w:eastAsia="zh-CN"/>
        </w:rPr>
        <w:t>5</w:t>
      </w:r>
      <w:r w:rsidRPr="00BC0E78">
        <w:rPr>
          <w:rFonts w:ascii="Calibri" w:hAnsi="Calibri"/>
          <w:szCs w:val="22"/>
          <w:lang w:eastAsia="en-GB"/>
        </w:rPr>
        <w:tab/>
      </w:r>
      <w:r>
        <w:t>Provisioning of parameters for V2X configuration</w:t>
      </w:r>
      <w:r>
        <w:tab/>
      </w:r>
      <w:r>
        <w:fldChar w:fldCharType="begin" w:fldLock="1"/>
      </w:r>
      <w:r>
        <w:instrText xml:space="preserve"> PAGEREF _Toc45282174 \h </w:instrText>
      </w:r>
      <w:r>
        <w:fldChar w:fldCharType="separate"/>
      </w:r>
      <w:r>
        <w:t>12</w:t>
      </w:r>
      <w:r>
        <w:fldChar w:fldCharType="end"/>
      </w:r>
    </w:p>
    <w:p w14:paraId="0E7C2C5B" w14:textId="31FBBEA7" w:rsidR="00C65060" w:rsidRPr="00BC0E78" w:rsidRDefault="00C65060">
      <w:pPr>
        <w:pStyle w:val="TOC2"/>
        <w:rPr>
          <w:rFonts w:ascii="Calibri" w:hAnsi="Calibri"/>
          <w:sz w:val="22"/>
          <w:szCs w:val="22"/>
          <w:lang w:eastAsia="en-GB"/>
        </w:rPr>
      </w:pPr>
      <w:r w:rsidRPr="003A162E">
        <w:rPr>
          <w:lang w:val="en-US"/>
        </w:rPr>
        <w:t>5.1</w:t>
      </w:r>
      <w:r w:rsidRPr="00BC0E78">
        <w:rPr>
          <w:rFonts w:ascii="Calibri" w:hAnsi="Calibri"/>
          <w:sz w:val="22"/>
          <w:szCs w:val="22"/>
          <w:lang w:eastAsia="en-GB"/>
        </w:rPr>
        <w:tab/>
      </w:r>
      <w:r w:rsidRPr="003A162E">
        <w:rPr>
          <w:lang w:val="en-US"/>
        </w:rPr>
        <w:t>General</w:t>
      </w:r>
      <w:r>
        <w:tab/>
      </w:r>
      <w:r>
        <w:fldChar w:fldCharType="begin" w:fldLock="1"/>
      </w:r>
      <w:r>
        <w:instrText xml:space="preserve"> PAGEREF _Toc45282175 \h </w:instrText>
      </w:r>
      <w:r>
        <w:fldChar w:fldCharType="separate"/>
      </w:r>
      <w:r>
        <w:t>12</w:t>
      </w:r>
      <w:r>
        <w:fldChar w:fldCharType="end"/>
      </w:r>
    </w:p>
    <w:p w14:paraId="4CBE5CF3" w14:textId="33DB17F0" w:rsidR="00C65060" w:rsidRPr="00BC0E78" w:rsidRDefault="00C65060">
      <w:pPr>
        <w:pStyle w:val="TOC2"/>
        <w:rPr>
          <w:rFonts w:ascii="Calibri" w:hAnsi="Calibri"/>
          <w:sz w:val="22"/>
          <w:szCs w:val="22"/>
          <w:lang w:eastAsia="en-GB"/>
        </w:rPr>
      </w:pPr>
      <w:r w:rsidRPr="003A162E">
        <w:rPr>
          <w:lang w:val="en-US"/>
        </w:rPr>
        <w:t>5.2</w:t>
      </w:r>
      <w:r w:rsidRPr="00BC0E78">
        <w:rPr>
          <w:rFonts w:ascii="Calibri" w:hAnsi="Calibri"/>
          <w:sz w:val="22"/>
          <w:szCs w:val="22"/>
          <w:lang w:eastAsia="en-GB"/>
        </w:rPr>
        <w:tab/>
      </w:r>
      <w:r w:rsidRPr="003A162E">
        <w:rPr>
          <w:lang w:val="en-US"/>
        </w:rPr>
        <w:t xml:space="preserve">Configuration and precedence of V2X </w:t>
      </w:r>
      <w:r>
        <w:t xml:space="preserve">configuration </w:t>
      </w:r>
      <w:r w:rsidRPr="003A162E">
        <w:rPr>
          <w:lang w:val="en-US"/>
        </w:rPr>
        <w:t>parameters</w:t>
      </w:r>
      <w:r>
        <w:tab/>
      </w:r>
      <w:r>
        <w:fldChar w:fldCharType="begin" w:fldLock="1"/>
      </w:r>
      <w:r>
        <w:instrText xml:space="preserve"> PAGEREF _Toc45282176 \h </w:instrText>
      </w:r>
      <w:r>
        <w:fldChar w:fldCharType="separate"/>
      </w:r>
      <w:r>
        <w:t>13</w:t>
      </w:r>
      <w:r>
        <w:fldChar w:fldCharType="end"/>
      </w:r>
    </w:p>
    <w:p w14:paraId="3E00B177" w14:textId="2E320F36" w:rsidR="00C65060" w:rsidRPr="00BC0E78" w:rsidRDefault="00C65060">
      <w:pPr>
        <w:pStyle w:val="TOC3"/>
        <w:rPr>
          <w:rFonts w:ascii="Calibri" w:hAnsi="Calibri"/>
          <w:sz w:val="22"/>
          <w:szCs w:val="22"/>
          <w:lang w:eastAsia="en-GB"/>
        </w:rPr>
      </w:pPr>
      <w:r w:rsidRPr="003A162E">
        <w:rPr>
          <w:lang w:val="en-US"/>
        </w:rPr>
        <w:t>5.2.1</w:t>
      </w:r>
      <w:r w:rsidRPr="00BC0E78">
        <w:rPr>
          <w:rFonts w:ascii="Calibri" w:hAnsi="Calibri"/>
          <w:sz w:val="22"/>
          <w:szCs w:val="22"/>
          <w:lang w:eastAsia="en-GB"/>
        </w:rPr>
        <w:tab/>
      </w:r>
      <w:r w:rsidRPr="003A162E">
        <w:rPr>
          <w:lang w:val="en-US"/>
        </w:rPr>
        <w:t>General</w:t>
      </w:r>
      <w:r>
        <w:tab/>
      </w:r>
      <w:r>
        <w:fldChar w:fldCharType="begin" w:fldLock="1"/>
      </w:r>
      <w:r>
        <w:instrText xml:space="preserve"> PAGEREF _Toc45282177 \h </w:instrText>
      </w:r>
      <w:r>
        <w:fldChar w:fldCharType="separate"/>
      </w:r>
      <w:r>
        <w:t>13</w:t>
      </w:r>
      <w:r>
        <w:fldChar w:fldCharType="end"/>
      </w:r>
    </w:p>
    <w:p w14:paraId="3BA4FE3E" w14:textId="4EF255E8" w:rsidR="00C65060" w:rsidRPr="00BC0E78" w:rsidRDefault="00C65060">
      <w:pPr>
        <w:pStyle w:val="TOC3"/>
        <w:rPr>
          <w:rFonts w:ascii="Calibri" w:hAnsi="Calibri"/>
          <w:sz w:val="22"/>
          <w:szCs w:val="22"/>
          <w:lang w:eastAsia="en-GB"/>
        </w:rPr>
      </w:pPr>
      <w:r w:rsidRPr="003A162E">
        <w:rPr>
          <w:lang w:val="en-US"/>
        </w:rPr>
        <w:t>5.2.2</w:t>
      </w:r>
      <w:r w:rsidRPr="00BC0E78">
        <w:rPr>
          <w:rFonts w:ascii="Calibri" w:hAnsi="Calibri"/>
          <w:sz w:val="22"/>
          <w:szCs w:val="22"/>
          <w:lang w:eastAsia="en-GB"/>
        </w:rPr>
        <w:tab/>
      </w:r>
      <w:r w:rsidRPr="003A162E">
        <w:rPr>
          <w:lang w:val="en-US"/>
        </w:rPr>
        <w:t xml:space="preserve">Precedence of V2X </w:t>
      </w:r>
      <w:r>
        <w:t xml:space="preserve">configuration </w:t>
      </w:r>
      <w:r w:rsidRPr="003A162E">
        <w:rPr>
          <w:lang w:val="en-US"/>
        </w:rPr>
        <w:t>parameters</w:t>
      </w:r>
      <w:r>
        <w:tab/>
      </w:r>
      <w:r>
        <w:fldChar w:fldCharType="begin" w:fldLock="1"/>
      </w:r>
      <w:r>
        <w:instrText xml:space="preserve"> PAGEREF _Toc45282178 \h </w:instrText>
      </w:r>
      <w:r>
        <w:fldChar w:fldCharType="separate"/>
      </w:r>
      <w:r>
        <w:t>13</w:t>
      </w:r>
      <w:r>
        <w:fldChar w:fldCharType="end"/>
      </w:r>
    </w:p>
    <w:p w14:paraId="43BA6C76" w14:textId="50849305" w:rsidR="00C65060" w:rsidRPr="00BC0E78" w:rsidRDefault="00C65060">
      <w:pPr>
        <w:pStyle w:val="TOC3"/>
        <w:rPr>
          <w:rFonts w:ascii="Calibri" w:hAnsi="Calibri"/>
          <w:sz w:val="22"/>
          <w:szCs w:val="22"/>
          <w:lang w:eastAsia="en-GB"/>
        </w:rPr>
      </w:pPr>
      <w:r w:rsidRPr="003A162E">
        <w:rPr>
          <w:lang w:val="en-US"/>
        </w:rPr>
        <w:t>5.2.3</w:t>
      </w:r>
      <w:r w:rsidRPr="00BC0E78">
        <w:rPr>
          <w:rFonts w:ascii="Calibri" w:hAnsi="Calibri"/>
          <w:sz w:val="22"/>
          <w:szCs w:val="22"/>
          <w:lang w:eastAsia="en-GB"/>
        </w:rPr>
        <w:tab/>
      </w:r>
      <w:r w:rsidRPr="003A162E">
        <w:rPr>
          <w:lang w:val="en-US"/>
        </w:rPr>
        <w:t>Configuration parameters for V2X communication over PC5</w:t>
      </w:r>
      <w:r>
        <w:tab/>
      </w:r>
      <w:r>
        <w:fldChar w:fldCharType="begin" w:fldLock="1"/>
      </w:r>
      <w:r>
        <w:instrText xml:space="preserve"> PAGEREF _Toc45282179 \h </w:instrText>
      </w:r>
      <w:r>
        <w:fldChar w:fldCharType="separate"/>
      </w:r>
      <w:r>
        <w:t>13</w:t>
      </w:r>
      <w:r>
        <w:fldChar w:fldCharType="end"/>
      </w:r>
    </w:p>
    <w:p w14:paraId="61DFBFD6" w14:textId="11382ED0" w:rsidR="00C65060" w:rsidRPr="00BC0E78" w:rsidRDefault="00C65060">
      <w:pPr>
        <w:pStyle w:val="TOC3"/>
        <w:rPr>
          <w:rFonts w:ascii="Calibri" w:hAnsi="Calibri"/>
          <w:sz w:val="22"/>
          <w:szCs w:val="22"/>
          <w:lang w:eastAsia="en-GB"/>
        </w:rPr>
      </w:pPr>
      <w:r w:rsidRPr="003A162E">
        <w:rPr>
          <w:lang w:val="en-US"/>
        </w:rPr>
        <w:t>5.2.4</w:t>
      </w:r>
      <w:r w:rsidRPr="00BC0E78">
        <w:rPr>
          <w:rFonts w:ascii="Calibri" w:hAnsi="Calibri"/>
          <w:sz w:val="22"/>
          <w:szCs w:val="22"/>
          <w:lang w:eastAsia="en-GB"/>
        </w:rPr>
        <w:tab/>
      </w:r>
      <w:r w:rsidRPr="003A162E">
        <w:rPr>
          <w:lang w:val="en-US"/>
        </w:rPr>
        <w:t>Configuration parameters for V2X communication over Uu</w:t>
      </w:r>
      <w:r>
        <w:tab/>
      </w:r>
      <w:r>
        <w:fldChar w:fldCharType="begin" w:fldLock="1"/>
      </w:r>
      <w:r>
        <w:instrText xml:space="preserve"> PAGEREF _Toc45282180 \h </w:instrText>
      </w:r>
      <w:r>
        <w:fldChar w:fldCharType="separate"/>
      </w:r>
      <w:r>
        <w:t>15</w:t>
      </w:r>
      <w:r>
        <w:fldChar w:fldCharType="end"/>
      </w:r>
    </w:p>
    <w:p w14:paraId="5FCF4DD5" w14:textId="7CC8ECC0" w:rsidR="00C65060" w:rsidRPr="00BC0E78" w:rsidRDefault="00C65060">
      <w:pPr>
        <w:pStyle w:val="TOC2"/>
        <w:rPr>
          <w:rFonts w:ascii="Calibri" w:hAnsi="Calibri"/>
          <w:sz w:val="22"/>
          <w:szCs w:val="22"/>
          <w:lang w:eastAsia="en-GB"/>
        </w:rPr>
      </w:pPr>
      <w:r w:rsidRPr="003A162E">
        <w:rPr>
          <w:lang w:val="en-US"/>
        </w:rPr>
        <w:t>5.3</w:t>
      </w:r>
      <w:r w:rsidRPr="00BC0E78">
        <w:rPr>
          <w:rFonts w:ascii="Calibri" w:hAnsi="Calibri"/>
          <w:sz w:val="22"/>
          <w:szCs w:val="22"/>
          <w:lang w:eastAsia="en-GB"/>
        </w:rPr>
        <w:tab/>
      </w:r>
      <w:r w:rsidRPr="003A162E">
        <w:rPr>
          <w:lang w:val="en-US"/>
        </w:rPr>
        <w:t>Procedures</w:t>
      </w:r>
      <w:r>
        <w:tab/>
      </w:r>
      <w:r>
        <w:fldChar w:fldCharType="begin" w:fldLock="1"/>
      </w:r>
      <w:r>
        <w:instrText xml:space="preserve"> PAGEREF _Toc45282181 \h </w:instrText>
      </w:r>
      <w:r>
        <w:fldChar w:fldCharType="separate"/>
      </w:r>
      <w:r>
        <w:t>16</w:t>
      </w:r>
      <w:r>
        <w:fldChar w:fldCharType="end"/>
      </w:r>
    </w:p>
    <w:p w14:paraId="2EE9BD18" w14:textId="1713014F" w:rsidR="00C65060" w:rsidRPr="00BC0E78" w:rsidRDefault="00C65060">
      <w:pPr>
        <w:pStyle w:val="TOC3"/>
        <w:rPr>
          <w:rFonts w:ascii="Calibri" w:hAnsi="Calibri"/>
          <w:sz w:val="22"/>
          <w:szCs w:val="22"/>
          <w:lang w:eastAsia="en-GB"/>
        </w:rPr>
      </w:pPr>
      <w:r w:rsidRPr="003A162E">
        <w:rPr>
          <w:lang w:val="en-US"/>
        </w:rPr>
        <w:t>5.3.1</w:t>
      </w:r>
      <w:r w:rsidRPr="00BC0E78">
        <w:rPr>
          <w:rFonts w:ascii="Calibri" w:hAnsi="Calibri"/>
          <w:sz w:val="22"/>
          <w:szCs w:val="22"/>
          <w:lang w:eastAsia="en-GB"/>
        </w:rPr>
        <w:tab/>
      </w:r>
      <w:r w:rsidRPr="003A162E">
        <w:rPr>
          <w:lang w:val="en-US"/>
        </w:rPr>
        <w:t>General</w:t>
      </w:r>
      <w:r>
        <w:tab/>
      </w:r>
      <w:r>
        <w:fldChar w:fldCharType="begin" w:fldLock="1"/>
      </w:r>
      <w:r>
        <w:instrText xml:space="preserve"> PAGEREF _Toc45282182 \h </w:instrText>
      </w:r>
      <w:r>
        <w:fldChar w:fldCharType="separate"/>
      </w:r>
      <w:r>
        <w:t>16</w:t>
      </w:r>
      <w:r>
        <w:fldChar w:fldCharType="end"/>
      </w:r>
    </w:p>
    <w:p w14:paraId="58081DF4" w14:textId="339B53C1" w:rsidR="00C65060" w:rsidRPr="00BC0E78" w:rsidRDefault="00C65060">
      <w:pPr>
        <w:pStyle w:val="TOC3"/>
        <w:rPr>
          <w:rFonts w:ascii="Calibri" w:hAnsi="Calibri"/>
          <w:sz w:val="22"/>
          <w:szCs w:val="22"/>
          <w:lang w:eastAsia="en-GB"/>
        </w:rPr>
      </w:pPr>
      <w:r w:rsidRPr="003A162E">
        <w:rPr>
          <w:lang w:val="en-US"/>
        </w:rPr>
        <w:t>5.3.2</w:t>
      </w:r>
      <w:r w:rsidRPr="00BC0E78">
        <w:rPr>
          <w:rFonts w:ascii="Calibri" w:hAnsi="Calibri"/>
          <w:sz w:val="22"/>
          <w:szCs w:val="22"/>
          <w:lang w:eastAsia="en-GB"/>
        </w:rPr>
        <w:tab/>
      </w:r>
      <w:r w:rsidRPr="003A162E">
        <w:rPr>
          <w:lang w:val="en-US"/>
        </w:rPr>
        <w:t>UE-requested V2X policy provisioning procedure</w:t>
      </w:r>
      <w:r>
        <w:tab/>
      </w:r>
      <w:r>
        <w:fldChar w:fldCharType="begin" w:fldLock="1"/>
      </w:r>
      <w:r>
        <w:instrText xml:space="preserve"> PAGEREF _Toc45282183 \h </w:instrText>
      </w:r>
      <w:r>
        <w:fldChar w:fldCharType="separate"/>
      </w:r>
      <w:r>
        <w:t>16</w:t>
      </w:r>
      <w:r>
        <w:fldChar w:fldCharType="end"/>
      </w:r>
    </w:p>
    <w:p w14:paraId="4A720A7B" w14:textId="2CC2A038" w:rsidR="00C65060" w:rsidRPr="00BC0E78" w:rsidRDefault="00C65060">
      <w:pPr>
        <w:pStyle w:val="TOC4"/>
        <w:rPr>
          <w:rFonts w:ascii="Calibri" w:hAnsi="Calibri"/>
          <w:sz w:val="22"/>
          <w:szCs w:val="22"/>
          <w:lang w:eastAsia="en-GB"/>
        </w:rPr>
      </w:pPr>
      <w:r w:rsidRPr="003A162E">
        <w:rPr>
          <w:lang w:val="en-US"/>
        </w:rPr>
        <w:t>5.3.2.1</w:t>
      </w:r>
      <w:r w:rsidRPr="00BC0E78">
        <w:rPr>
          <w:rFonts w:ascii="Calibri" w:hAnsi="Calibri"/>
          <w:sz w:val="22"/>
          <w:szCs w:val="22"/>
          <w:lang w:eastAsia="en-GB"/>
        </w:rPr>
        <w:tab/>
      </w:r>
      <w:r w:rsidRPr="003A162E">
        <w:rPr>
          <w:lang w:val="en-US"/>
        </w:rPr>
        <w:t>General</w:t>
      </w:r>
      <w:r>
        <w:tab/>
      </w:r>
      <w:r>
        <w:fldChar w:fldCharType="begin" w:fldLock="1"/>
      </w:r>
      <w:r>
        <w:instrText xml:space="preserve"> PAGEREF _Toc45282184 \h </w:instrText>
      </w:r>
      <w:r>
        <w:fldChar w:fldCharType="separate"/>
      </w:r>
      <w:r>
        <w:t>16</w:t>
      </w:r>
      <w:r>
        <w:fldChar w:fldCharType="end"/>
      </w:r>
    </w:p>
    <w:p w14:paraId="1408FFA8" w14:textId="3079C7C5" w:rsidR="00C65060" w:rsidRPr="00BC0E78" w:rsidRDefault="00C65060">
      <w:pPr>
        <w:pStyle w:val="TOC4"/>
        <w:rPr>
          <w:rFonts w:ascii="Calibri" w:hAnsi="Calibri"/>
          <w:sz w:val="22"/>
          <w:szCs w:val="22"/>
          <w:lang w:eastAsia="en-GB"/>
        </w:rPr>
      </w:pPr>
      <w:r w:rsidRPr="003A162E">
        <w:rPr>
          <w:lang w:val="en-US"/>
        </w:rPr>
        <w:t>5.3.2.2</w:t>
      </w:r>
      <w:r w:rsidRPr="00BC0E78">
        <w:rPr>
          <w:rFonts w:ascii="Calibri" w:hAnsi="Calibri"/>
          <w:sz w:val="22"/>
          <w:szCs w:val="22"/>
          <w:lang w:eastAsia="en-GB"/>
        </w:rPr>
        <w:tab/>
      </w:r>
      <w:r w:rsidRPr="003A162E">
        <w:rPr>
          <w:lang w:val="en-US"/>
        </w:rPr>
        <w:t>UE-requested V2X policy provisioning procedure initiation</w:t>
      </w:r>
      <w:r>
        <w:tab/>
      </w:r>
      <w:r>
        <w:fldChar w:fldCharType="begin" w:fldLock="1"/>
      </w:r>
      <w:r>
        <w:instrText xml:space="preserve"> PAGEREF _Toc45282185 \h </w:instrText>
      </w:r>
      <w:r>
        <w:fldChar w:fldCharType="separate"/>
      </w:r>
      <w:r>
        <w:t>16</w:t>
      </w:r>
      <w:r>
        <w:fldChar w:fldCharType="end"/>
      </w:r>
    </w:p>
    <w:p w14:paraId="384483E2" w14:textId="10F27C7C" w:rsidR="00C65060" w:rsidRPr="00BC0E78" w:rsidRDefault="00C65060">
      <w:pPr>
        <w:pStyle w:val="TOC4"/>
        <w:rPr>
          <w:rFonts w:ascii="Calibri" w:hAnsi="Calibri"/>
          <w:sz w:val="22"/>
          <w:szCs w:val="22"/>
          <w:lang w:eastAsia="en-GB"/>
        </w:rPr>
      </w:pPr>
      <w:r w:rsidRPr="003A162E">
        <w:rPr>
          <w:lang w:val="en-US"/>
        </w:rPr>
        <w:t>5.3.2.3</w:t>
      </w:r>
      <w:r w:rsidRPr="00BC0E78">
        <w:rPr>
          <w:rFonts w:ascii="Calibri" w:hAnsi="Calibri"/>
          <w:sz w:val="22"/>
          <w:szCs w:val="22"/>
          <w:lang w:eastAsia="en-GB"/>
        </w:rPr>
        <w:tab/>
      </w:r>
      <w:r w:rsidRPr="003A162E">
        <w:rPr>
          <w:lang w:val="en-US"/>
        </w:rPr>
        <w:t xml:space="preserve">UE-requested V2X policy provisioning procedure </w:t>
      </w:r>
      <w:r>
        <w:t>accepted by the network</w:t>
      </w:r>
      <w:r>
        <w:tab/>
      </w:r>
      <w:r>
        <w:fldChar w:fldCharType="begin" w:fldLock="1"/>
      </w:r>
      <w:r>
        <w:instrText xml:space="preserve"> PAGEREF _Toc45282186 \h </w:instrText>
      </w:r>
      <w:r>
        <w:fldChar w:fldCharType="separate"/>
      </w:r>
      <w:r>
        <w:t>17</w:t>
      </w:r>
      <w:r>
        <w:fldChar w:fldCharType="end"/>
      </w:r>
    </w:p>
    <w:p w14:paraId="37844341" w14:textId="36914ECD" w:rsidR="00C65060" w:rsidRPr="00BC0E78" w:rsidRDefault="00C65060">
      <w:pPr>
        <w:pStyle w:val="TOC4"/>
        <w:rPr>
          <w:rFonts w:ascii="Calibri" w:hAnsi="Calibri"/>
          <w:sz w:val="22"/>
          <w:szCs w:val="22"/>
          <w:lang w:eastAsia="en-GB"/>
        </w:rPr>
      </w:pPr>
      <w:r w:rsidRPr="003A162E">
        <w:rPr>
          <w:lang w:val="en-US"/>
        </w:rPr>
        <w:t>5.3.2.4</w:t>
      </w:r>
      <w:r w:rsidRPr="00BC0E78">
        <w:rPr>
          <w:rFonts w:ascii="Calibri" w:hAnsi="Calibri"/>
          <w:sz w:val="22"/>
          <w:szCs w:val="22"/>
          <w:lang w:eastAsia="en-GB"/>
        </w:rPr>
        <w:tab/>
      </w:r>
      <w:r w:rsidRPr="003A162E">
        <w:rPr>
          <w:lang w:val="en-US"/>
        </w:rPr>
        <w:t xml:space="preserve">UE-requested V2X policy provisioning procedure not </w:t>
      </w:r>
      <w:r>
        <w:t>accepted by the network</w:t>
      </w:r>
      <w:r>
        <w:tab/>
      </w:r>
      <w:r>
        <w:fldChar w:fldCharType="begin" w:fldLock="1"/>
      </w:r>
      <w:r>
        <w:instrText xml:space="preserve"> PAGEREF _Toc45282187 \h </w:instrText>
      </w:r>
      <w:r>
        <w:fldChar w:fldCharType="separate"/>
      </w:r>
      <w:r>
        <w:t>17</w:t>
      </w:r>
      <w:r>
        <w:fldChar w:fldCharType="end"/>
      </w:r>
    </w:p>
    <w:p w14:paraId="6814D965" w14:textId="13376A46" w:rsidR="00C65060" w:rsidRPr="00BC0E78" w:rsidRDefault="00C65060">
      <w:pPr>
        <w:pStyle w:val="TOC4"/>
        <w:rPr>
          <w:rFonts w:ascii="Calibri" w:hAnsi="Calibri"/>
          <w:sz w:val="22"/>
          <w:szCs w:val="22"/>
          <w:lang w:eastAsia="en-GB"/>
        </w:rPr>
      </w:pPr>
      <w:r>
        <w:t>5.3.2.5</w:t>
      </w:r>
      <w:r w:rsidRPr="00BC0E78">
        <w:rPr>
          <w:rFonts w:ascii="Calibri" w:hAnsi="Calibri"/>
          <w:sz w:val="22"/>
          <w:szCs w:val="22"/>
          <w:lang w:eastAsia="en-GB"/>
        </w:rPr>
        <w:tab/>
      </w:r>
      <w:r>
        <w:t>Abnormal cases on the network side</w:t>
      </w:r>
      <w:r>
        <w:tab/>
      </w:r>
      <w:r>
        <w:fldChar w:fldCharType="begin" w:fldLock="1"/>
      </w:r>
      <w:r>
        <w:instrText xml:space="preserve"> PAGEREF _Toc45282188 \h </w:instrText>
      </w:r>
      <w:r>
        <w:fldChar w:fldCharType="separate"/>
      </w:r>
      <w:r>
        <w:t>17</w:t>
      </w:r>
      <w:r>
        <w:fldChar w:fldCharType="end"/>
      </w:r>
    </w:p>
    <w:p w14:paraId="02E4EE28" w14:textId="61F3E7D2" w:rsidR="00C65060" w:rsidRPr="00BC0E78" w:rsidRDefault="00C65060">
      <w:pPr>
        <w:pStyle w:val="TOC4"/>
        <w:rPr>
          <w:rFonts w:ascii="Calibri" w:hAnsi="Calibri"/>
          <w:sz w:val="22"/>
          <w:szCs w:val="22"/>
          <w:lang w:eastAsia="en-GB"/>
        </w:rPr>
      </w:pPr>
      <w:r>
        <w:t>5.3.2.6</w:t>
      </w:r>
      <w:r w:rsidRPr="00BC0E78">
        <w:rPr>
          <w:rFonts w:ascii="Calibri" w:hAnsi="Calibri"/>
          <w:sz w:val="22"/>
          <w:szCs w:val="22"/>
          <w:lang w:eastAsia="en-GB"/>
        </w:rPr>
        <w:tab/>
      </w:r>
      <w:r>
        <w:t>Abnormal cases on the UE</w:t>
      </w:r>
      <w:r>
        <w:tab/>
      </w:r>
      <w:r>
        <w:fldChar w:fldCharType="begin" w:fldLock="1"/>
      </w:r>
      <w:r>
        <w:instrText xml:space="preserve"> PAGEREF _Toc45282189 \h </w:instrText>
      </w:r>
      <w:r>
        <w:fldChar w:fldCharType="separate"/>
      </w:r>
      <w:r>
        <w:t>18</w:t>
      </w:r>
      <w:r>
        <w:fldChar w:fldCharType="end"/>
      </w:r>
    </w:p>
    <w:p w14:paraId="23912EAD" w14:textId="013B61BD" w:rsidR="00C65060" w:rsidRPr="00BC0E78" w:rsidRDefault="00C65060">
      <w:pPr>
        <w:pStyle w:val="TOC1"/>
        <w:rPr>
          <w:rFonts w:ascii="Calibri" w:hAnsi="Calibri"/>
          <w:szCs w:val="22"/>
          <w:lang w:eastAsia="en-GB"/>
        </w:rPr>
      </w:pPr>
      <w:r>
        <w:t>6</w:t>
      </w:r>
      <w:r w:rsidRPr="00BC0E78">
        <w:rPr>
          <w:rFonts w:ascii="Calibri" w:hAnsi="Calibri"/>
          <w:szCs w:val="22"/>
          <w:lang w:eastAsia="en-GB"/>
        </w:rPr>
        <w:tab/>
      </w:r>
      <w:r>
        <w:t>V2X communication</w:t>
      </w:r>
      <w:r>
        <w:tab/>
      </w:r>
      <w:r>
        <w:fldChar w:fldCharType="begin" w:fldLock="1"/>
      </w:r>
      <w:r>
        <w:instrText xml:space="preserve"> PAGEREF _Toc45282190 \h </w:instrText>
      </w:r>
      <w:r>
        <w:fldChar w:fldCharType="separate"/>
      </w:r>
      <w:r>
        <w:t>18</w:t>
      </w:r>
      <w:r>
        <w:fldChar w:fldCharType="end"/>
      </w:r>
    </w:p>
    <w:p w14:paraId="13B87AE5" w14:textId="56160D73" w:rsidR="00C65060" w:rsidRPr="00BC0E78" w:rsidRDefault="00C65060">
      <w:pPr>
        <w:pStyle w:val="TOC2"/>
        <w:rPr>
          <w:rFonts w:ascii="Calibri" w:hAnsi="Calibri"/>
          <w:sz w:val="22"/>
          <w:szCs w:val="22"/>
          <w:lang w:eastAsia="en-GB"/>
        </w:rPr>
      </w:pPr>
      <w:r w:rsidRPr="003A162E">
        <w:rPr>
          <w:lang w:val="en-US"/>
        </w:rPr>
        <w:t>6.1</w:t>
      </w:r>
      <w:r w:rsidRPr="00BC0E78">
        <w:rPr>
          <w:rFonts w:ascii="Calibri" w:hAnsi="Calibri"/>
          <w:sz w:val="22"/>
          <w:szCs w:val="22"/>
          <w:lang w:eastAsia="en-GB"/>
        </w:rPr>
        <w:tab/>
      </w:r>
      <w:r w:rsidRPr="003A162E">
        <w:rPr>
          <w:lang w:val="en-US"/>
        </w:rPr>
        <w:t>V2X communication over PC5</w:t>
      </w:r>
      <w:r>
        <w:tab/>
      </w:r>
      <w:r>
        <w:fldChar w:fldCharType="begin" w:fldLock="1"/>
      </w:r>
      <w:r>
        <w:instrText xml:space="preserve"> PAGEREF _Toc45282191 \h </w:instrText>
      </w:r>
      <w:r>
        <w:fldChar w:fldCharType="separate"/>
      </w:r>
      <w:r>
        <w:t>18</w:t>
      </w:r>
      <w:r>
        <w:fldChar w:fldCharType="end"/>
      </w:r>
    </w:p>
    <w:p w14:paraId="274F57B8" w14:textId="4899EBC9" w:rsidR="00C65060" w:rsidRPr="00BC0E78" w:rsidRDefault="00C65060">
      <w:pPr>
        <w:pStyle w:val="TOC3"/>
        <w:rPr>
          <w:rFonts w:ascii="Calibri" w:hAnsi="Calibri"/>
          <w:sz w:val="22"/>
          <w:szCs w:val="22"/>
          <w:lang w:eastAsia="en-GB"/>
        </w:rPr>
      </w:pPr>
      <w:r w:rsidRPr="003A162E">
        <w:rPr>
          <w:lang w:val="en-US"/>
        </w:rPr>
        <w:t>6.1.1</w:t>
      </w:r>
      <w:r w:rsidRPr="00BC0E78">
        <w:rPr>
          <w:rFonts w:ascii="Calibri" w:hAnsi="Calibri"/>
          <w:sz w:val="22"/>
          <w:szCs w:val="22"/>
          <w:lang w:eastAsia="en-GB"/>
        </w:rPr>
        <w:tab/>
      </w:r>
      <w:r w:rsidRPr="003A162E">
        <w:rPr>
          <w:lang w:val="en-US"/>
        </w:rPr>
        <w:t>General</w:t>
      </w:r>
      <w:r>
        <w:tab/>
      </w:r>
      <w:r>
        <w:fldChar w:fldCharType="begin" w:fldLock="1"/>
      </w:r>
      <w:r>
        <w:instrText xml:space="preserve"> PAGEREF _Toc45282192 \h </w:instrText>
      </w:r>
      <w:r>
        <w:fldChar w:fldCharType="separate"/>
      </w:r>
      <w:r>
        <w:t>18</w:t>
      </w:r>
      <w:r>
        <w:fldChar w:fldCharType="end"/>
      </w:r>
    </w:p>
    <w:p w14:paraId="29E4EDFC" w14:textId="0AD619DC" w:rsidR="00C65060" w:rsidRPr="00BC0E78" w:rsidRDefault="00C65060">
      <w:pPr>
        <w:pStyle w:val="TOC3"/>
        <w:rPr>
          <w:rFonts w:ascii="Calibri" w:hAnsi="Calibri"/>
          <w:sz w:val="22"/>
          <w:szCs w:val="22"/>
          <w:lang w:eastAsia="en-GB"/>
        </w:rPr>
      </w:pPr>
      <w:r>
        <w:t>6.1.2</w:t>
      </w:r>
      <w:r w:rsidRPr="00BC0E78">
        <w:rPr>
          <w:rFonts w:ascii="Calibri" w:hAnsi="Calibri"/>
          <w:sz w:val="22"/>
          <w:szCs w:val="22"/>
          <w:lang w:eastAsia="en-GB"/>
        </w:rPr>
        <w:tab/>
      </w:r>
      <w:r>
        <w:t>Unicast mode communication over NR based PC5</w:t>
      </w:r>
      <w:r>
        <w:tab/>
      </w:r>
      <w:r>
        <w:fldChar w:fldCharType="begin" w:fldLock="1"/>
      </w:r>
      <w:r>
        <w:instrText xml:space="preserve"> PAGEREF _Toc45282193 \h </w:instrText>
      </w:r>
      <w:r>
        <w:fldChar w:fldCharType="separate"/>
      </w:r>
      <w:r>
        <w:t>18</w:t>
      </w:r>
      <w:r>
        <w:fldChar w:fldCharType="end"/>
      </w:r>
    </w:p>
    <w:p w14:paraId="4E8AA29B" w14:textId="3E39502B" w:rsidR="00C65060" w:rsidRPr="00BC0E78" w:rsidRDefault="00C65060">
      <w:pPr>
        <w:pStyle w:val="TOC4"/>
        <w:rPr>
          <w:rFonts w:ascii="Calibri" w:hAnsi="Calibri"/>
          <w:sz w:val="22"/>
          <w:szCs w:val="22"/>
          <w:lang w:eastAsia="en-GB"/>
        </w:rPr>
      </w:pPr>
      <w:r>
        <w:t>6.1.2.1</w:t>
      </w:r>
      <w:r w:rsidRPr="00BC0E78">
        <w:rPr>
          <w:rFonts w:ascii="Calibri" w:hAnsi="Calibri"/>
          <w:sz w:val="22"/>
          <w:szCs w:val="22"/>
          <w:lang w:eastAsia="en-GB"/>
        </w:rPr>
        <w:tab/>
      </w:r>
      <w:r>
        <w:t>Overview</w:t>
      </w:r>
      <w:r>
        <w:tab/>
      </w:r>
      <w:r>
        <w:fldChar w:fldCharType="begin" w:fldLock="1"/>
      </w:r>
      <w:r>
        <w:instrText xml:space="preserve"> PAGEREF _Toc45282194 \h </w:instrText>
      </w:r>
      <w:r>
        <w:fldChar w:fldCharType="separate"/>
      </w:r>
      <w:r>
        <w:t>18</w:t>
      </w:r>
      <w:r>
        <w:fldChar w:fldCharType="end"/>
      </w:r>
    </w:p>
    <w:p w14:paraId="378CE7C8" w14:textId="69586344" w:rsidR="00C65060" w:rsidRPr="00BC0E78" w:rsidRDefault="00C65060">
      <w:pPr>
        <w:pStyle w:val="TOC4"/>
        <w:rPr>
          <w:rFonts w:ascii="Calibri" w:hAnsi="Calibri"/>
          <w:sz w:val="22"/>
          <w:szCs w:val="22"/>
          <w:lang w:eastAsia="en-GB"/>
        </w:rPr>
      </w:pPr>
      <w:r>
        <w:t>6.1.2.2</w:t>
      </w:r>
      <w:r w:rsidRPr="00BC0E78">
        <w:rPr>
          <w:rFonts w:ascii="Calibri" w:hAnsi="Calibri"/>
          <w:sz w:val="22"/>
          <w:szCs w:val="22"/>
          <w:lang w:eastAsia="en-GB"/>
        </w:rPr>
        <w:tab/>
      </w:r>
      <w:r>
        <w:t>PC5 unicast link establishment procedure</w:t>
      </w:r>
      <w:r>
        <w:tab/>
      </w:r>
      <w:r>
        <w:fldChar w:fldCharType="begin" w:fldLock="1"/>
      </w:r>
      <w:r>
        <w:instrText xml:space="preserve"> PAGEREF _Toc45282195 \h </w:instrText>
      </w:r>
      <w:r>
        <w:fldChar w:fldCharType="separate"/>
      </w:r>
      <w:r>
        <w:t>19</w:t>
      </w:r>
      <w:r>
        <w:fldChar w:fldCharType="end"/>
      </w:r>
    </w:p>
    <w:p w14:paraId="33A4A478" w14:textId="6E7B60CE" w:rsidR="00C65060" w:rsidRPr="00BC0E78" w:rsidRDefault="00C65060">
      <w:pPr>
        <w:pStyle w:val="TOC5"/>
        <w:rPr>
          <w:rFonts w:ascii="Calibri" w:hAnsi="Calibri"/>
          <w:sz w:val="22"/>
          <w:szCs w:val="22"/>
          <w:lang w:eastAsia="en-GB"/>
        </w:rPr>
      </w:pPr>
      <w:r>
        <w:t>6.1.2.2.1</w:t>
      </w:r>
      <w:r w:rsidRPr="00BC0E78">
        <w:rPr>
          <w:rFonts w:ascii="Calibri" w:hAnsi="Calibri"/>
          <w:sz w:val="22"/>
          <w:szCs w:val="22"/>
          <w:lang w:eastAsia="en-GB"/>
        </w:rPr>
        <w:tab/>
      </w:r>
      <w:r>
        <w:t>General</w:t>
      </w:r>
      <w:r>
        <w:tab/>
      </w:r>
      <w:r>
        <w:fldChar w:fldCharType="begin" w:fldLock="1"/>
      </w:r>
      <w:r>
        <w:instrText xml:space="preserve"> PAGEREF _Toc45282196 \h </w:instrText>
      </w:r>
      <w:r>
        <w:fldChar w:fldCharType="separate"/>
      </w:r>
      <w:r>
        <w:t>19</w:t>
      </w:r>
      <w:r>
        <w:fldChar w:fldCharType="end"/>
      </w:r>
    </w:p>
    <w:p w14:paraId="4E466E01" w14:textId="02A519C2" w:rsidR="00C65060" w:rsidRPr="00BC0E78" w:rsidRDefault="00C65060">
      <w:pPr>
        <w:pStyle w:val="TOC5"/>
        <w:rPr>
          <w:rFonts w:ascii="Calibri" w:hAnsi="Calibri"/>
          <w:sz w:val="22"/>
          <w:szCs w:val="22"/>
          <w:lang w:eastAsia="en-GB"/>
        </w:rPr>
      </w:pPr>
      <w:r>
        <w:t>6.1.2.2.2</w:t>
      </w:r>
      <w:r w:rsidRPr="00BC0E78">
        <w:rPr>
          <w:rFonts w:ascii="Calibri" w:hAnsi="Calibri"/>
          <w:sz w:val="22"/>
          <w:szCs w:val="22"/>
          <w:lang w:eastAsia="en-GB"/>
        </w:rPr>
        <w:tab/>
      </w:r>
      <w:r>
        <w:t>PC5 unicast link establishment procedure initiation by initiating UE</w:t>
      </w:r>
      <w:r>
        <w:tab/>
      </w:r>
      <w:r>
        <w:fldChar w:fldCharType="begin" w:fldLock="1"/>
      </w:r>
      <w:r>
        <w:instrText xml:space="preserve"> PAGEREF _Toc45282197 \h </w:instrText>
      </w:r>
      <w:r>
        <w:fldChar w:fldCharType="separate"/>
      </w:r>
      <w:r>
        <w:t>19</w:t>
      </w:r>
      <w:r>
        <w:fldChar w:fldCharType="end"/>
      </w:r>
    </w:p>
    <w:p w14:paraId="7EF6F11B" w14:textId="5AC55DB3" w:rsidR="00C65060" w:rsidRPr="00BC0E78" w:rsidRDefault="00C65060">
      <w:pPr>
        <w:pStyle w:val="TOC5"/>
        <w:rPr>
          <w:rFonts w:ascii="Calibri" w:hAnsi="Calibri"/>
          <w:sz w:val="22"/>
          <w:szCs w:val="22"/>
          <w:lang w:eastAsia="en-GB"/>
        </w:rPr>
      </w:pPr>
      <w:r>
        <w:t>6.1.2.2.3</w:t>
      </w:r>
      <w:r w:rsidRPr="00BC0E78">
        <w:rPr>
          <w:rFonts w:ascii="Calibri" w:hAnsi="Calibri"/>
          <w:sz w:val="22"/>
          <w:szCs w:val="22"/>
          <w:lang w:eastAsia="en-GB"/>
        </w:rPr>
        <w:tab/>
      </w:r>
      <w:r>
        <w:t>PC5 unicast link establishment procedure accepted by the target UE</w:t>
      </w:r>
      <w:r>
        <w:tab/>
      </w:r>
      <w:r>
        <w:fldChar w:fldCharType="begin" w:fldLock="1"/>
      </w:r>
      <w:r>
        <w:instrText xml:space="preserve"> PAGEREF _Toc45282198 \h </w:instrText>
      </w:r>
      <w:r>
        <w:fldChar w:fldCharType="separate"/>
      </w:r>
      <w:r>
        <w:t>20</w:t>
      </w:r>
      <w:r>
        <w:fldChar w:fldCharType="end"/>
      </w:r>
    </w:p>
    <w:p w14:paraId="628C835B" w14:textId="5B75C19F" w:rsidR="00C65060" w:rsidRPr="00BC0E78" w:rsidRDefault="00C65060">
      <w:pPr>
        <w:pStyle w:val="TOC5"/>
        <w:rPr>
          <w:rFonts w:ascii="Calibri" w:hAnsi="Calibri"/>
          <w:sz w:val="22"/>
          <w:szCs w:val="22"/>
          <w:lang w:eastAsia="en-GB"/>
        </w:rPr>
      </w:pPr>
      <w:r>
        <w:t>6.1.2.2.4</w:t>
      </w:r>
      <w:r w:rsidRPr="00BC0E78">
        <w:rPr>
          <w:rFonts w:ascii="Calibri" w:hAnsi="Calibri"/>
          <w:sz w:val="22"/>
          <w:szCs w:val="22"/>
          <w:lang w:eastAsia="en-GB"/>
        </w:rPr>
        <w:tab/>
      </w:r>
      <w:r>
        <w:t>PC5 unicast link establishment procedure completion by the initiating UE</w:t>
      </w:r>
      <w:r>
        <w:tab/>
      </w:r>
      <w:r>
        <w:fldChar w:fldCharType="begin" w:fldLock="1"/>
      </w:r>
      <w:r>
        <w:instrText xml:space="preserve"> PAGEREF _Toc45282199 \h </w:instrText>
      </w:r>
      <w:r>
        <w:fldChar w:fldCharType="separate"/>
      </w:r>
      <w:r>
        <w:t>22</w:t>
      </w:r>
      <w:r>
        <w:fldChar w:fldCharType="end"/>
      </w:r>
    </w:p>
    <w:p w14:paraId="43981F49" w14:textId="35DD3DF1" w:rsidR="00C65060" w:rsidRPr="00BC0E78" w:rsidRDefault="00C65060">
      <w:pPr>
        <w:pStyle w:val="TOC5"/>
        <w:rPr>
          <w:rFonts w:ascii="Calibri" w:hAnsi="Calibri"/>
          <w:sz w:val="22"/>
          <w:szCs w:val="22"/>
          <w:lang w:eastAsia="en-GB"/>
        </w:rPr>
      </w:pPr>
      <w:r>
        <w:t>6.1.2.2.5</w:t>
      </w:r>
      <w:r w:rsidRPr="00BC0E78">
        <w:rPr>
          <w:rFonts w:ascii="Calibri" w:hAnsi="Calibri"/>
          <w:sz w:val="22"/>
          <w:szCs w:val="22"/>
          <w:lang w:eastAsia="en-GB"/>
        </w:rPr>
        <w:tab/>
      </w:r>
      <w:r>
        <w:t>PC5 unicast link establishment procedure not accepted by the target UE</w:t>
      </w:r>
      <w:r>
        <w:tab/>
      </w:r>
      <w:r>
        <w:fldChar w:fldCharType="begin" w:fldLock="1"/>
      </w:r>
      <w:r>
        <w:instrText xml:space="preserve"> PAGEREF _Toc45282200 \h </w:instrText>
      </w:r>
      <w:r>
        <w:fldChar w:fldCharType="separate"/>
      </w:r>
      <w:r>
        <w:t>22</w:t>
      </w:r>
      <w:r>
        <w:fldChar w:fldCharType="end"/>
      </w:r>
    </w:p>
    <w:p w14:paraId="3DF51C92" w14:textId="1BD6F709" w:rsidR="00C65060" w:rsidRPr="00BC0E78" w:rsidRDefault="00C65060">
      <w:pPr>
        <w:pStyle w:val="TOC5"/>
        <w:rPr>
          <w:rFonts w:ascii="Calibri" w:hAnsi="Calibri"/>
          <w:sz w:val="22"/>
          <w:szCs w:val="22"/>
          <w:lang w:eastAsia="en-GB"/>
        </w:rPr>
      </w:pPr>
      <w:r>
        <w:t>6.1.2.2.6</w:t>
      </w:r>
      <w:r w:rsidRPr="00BC0E78">
        <w:rPr>
          <w:rFonts w:ascii="Calibri" w:hAnsi="Calibri"/>
          <w:sz w:val="22"/>
          <w:szCs w:val="22"/>
          <w:lang w:eastAsia="en-GB"/>
        </w:rPr>
        <w:tab/>
      </w:r>
      <w:r>
        <w:t>Abnormal cases</w:t>
      </w:r>
      <w:r>
        <w:tab/>
      </w:r>
      <w:r>
        <w:fldChar w:fldCharType="begin" w:fldLock="1"/>
      </w:r>
      <w:r>
        <w:instrText xml:space="preserve"> PAGEREF _Toc45282201 \h </w:instrText>
      </w:r>
      <w:r>
        <w:fldChar w:fldCharType="separate"/>
      </w:r>
      <w:r>
        <w:t>23</w:t>
      </w:r>
      <w:r>
        <w:fldChar w:fldCharType="end"/>
      </w:r>
    </w:p>
    <w:p w14:paraId="7F55D9D6" w14:textId="0C482E16" w:rsidR="00C65060" w:rsidRPr="00BC0E78" w:rsidRDefault="00C65060">
      <w:pPr>
        <w:pStyle w:val="TOC6"/>
        <w:rPr>
          <w:rFonts w:ascii="Calibri" w:hAnsi="Calibri"/>
          <w:sz w:val="22"/>
          <w:szCs w:val="22"/>
          <w:lang w:eastAsia="en-GB"/>
        </w:rPr>
      </w:pPr>
      <w:r>
        <w:rPr>
          <w:lang w:eastAsia="zh-CN"/>
        </w:rPr>
        <w:t>6.1.2.2.6.1</w:t>
      </w:r>
      <w:r w:rsidRPr="00BC0E78">
        <w:rPr>
          <w:rFonts w:ascii="Calibri" w:hAnsi="Calibri"/>
          <w:sz w:val="22"/>
          <w:szCs w:val="22"/>
          <w:lang w:eastAsia="en-GB"/>
        </w:rPr>
        <w:tab/>
      </w:r>
      <w:r>
        <w:rPr>
          <w:lang w:eastAsia="zh-CN"/>
        </w:rPr>
        <w:t>Abnormal cases at the initiating UE</w:t>
      </w:r>
      <w:r>
        <w:tab/>
      </w:r>
      <w:r>
        <w:fldChar w:fldCharType="begin" w:fldLock="1"/>
      </w:r>
      <w:r>
        <w:instrText xml:space="preserve"> PAGEREF _Toc45282202 \h </w:instrText>
      </w:r>
      <w:r>
        <w:fldChar w:fldCharType="separate"/>
      </w:r>
      <w:r>
        <w:t>23</w:t>
      </w:r>
      <w:r>
        <w:fldChar w:fldCharType="end"/>
      </w:r>
    </w:p>
    <w:p w14:paraId="1B92EDEA" w14:textId="7848E138" w:rsidR="00C65060" w:rsidRPr="00BC0E78" w:rsidRDefault="00C65060">
      <w:pPr>
        <w:pStyle w:val="TOC6"/>
        <w:rPr>
          <w:rFonts w:ascii="Calibri" w:hAnsi="Calibri"/>
          <w:sz w:val="22"/>
          <w:szCs w:val="22"/>
          <w:lang w:eastAsia="en-GB"/>
        </w:rPr>
      </w:pPr>
      <w:r>
        <w:rPr>
          <w:lang w:eastAsia="zh-CN"/>
        </w:rPr>
        <w:t>6.1.2.2.6.2</w:t>
      </w:r>
      <w:r w:rsidRPr="00BC0E78">
        <w:rPr>
          <w:rFonts w:ascii="Calibri" w:hAnsi="Calibri"/>
          <w:sz w:val="22"/>
          <w:szCs w:val="22"/>
          <w:lang w:eastAsia="en-GB"/>
        </w:rPr>
        <w:tab/>
      </w:r>
      <w:r>
        <w:rPr>
          <w:lang w:eastAsia="zh-CN"/>
        </w:rPr>
        <w:t>Abnormal cases at the target UE</w:t>
      </w:r>
      <w:r>
        <w:tab/>
      </w:r>
      <w:r>
        <w:fldChar w:fldCharType="begin" w:fldLock="1"/>
      </w:r>
      <w:r>
        <w:instrText xml:space="preserve"> PAGEREF _Toc45282203 \h </w:instrText>
      </w:r>
      <w:r>
        <w:fldChar w:fldCharType="separate"/>
      </w:r>
      <w:r>
        <w:t>23</w:t>
      </w:r>
      <w:r>
        <w:fldChar w:fldCharType="end"/>
      </w:r>
    </w:p>
    <w:p w14:paraId="6EBDF78E" w14:textId="7B17A05F" w:rsidR="00C65060" w:rsidRPr="00BC0E78" w:rsidRDefault="00C65060">
      <w:pPr>
        <w:pStyle w:val="TOC4"/>
        <w:rPr>
          <w:rFonts w:ascii="Calibri" w:hAnsi="Calibri"/>
          <w:sz w:val="22"/>
          <w:szCs w:val="22"/>
          <w:lang w:eastAsia="en-GB"/>
        </w:rPr>
      </w:pPr>
      <w:r>
        <w:t>6.1.2.</w:t>
      </w:r>
      <w:r>
        <w:rPr>
          <w:lang w:eastAsia="zh-CN"/>
        </w:rPr>
        <w:t>3</w:t>
      </w:r>
      <w:r w:rsidRPr="00BC0E78">
        <w:rPr>
          <w:rFonts w:ascii="Calibri" w:hAnsi="Calibri"/>
          <w:sz w:val="22"/>
          <w:szCs w:val="22"/>
          <w:lang w:eastAsia="en-GB"/>
        </w:rPr>
        <w:tab/>
      </w:r>
      <w:r>
        <w:t>PC5 unicast link modification procedure</w:t>
      </w:r>
      <w:r>
        <w:tab/>
      </w:r>
      <w:r>
        <w:fldChar w:fldCharType="begin" w:fldLock="1"/>
      </w:r>
      <w:r>
        <w:instrText xml:space="preserve"> PAGEREF _Toc45282204 \h </w:instrText>
      </w:r>
      <w:r>
        <w:fldChar w:fldCharType="separate"/>
      </w:r>
      <w:r>
        <w:t>23</w:t>
      </w:r>
      <w:r>
        <w:fldChar w:fldCharType="end"/>
      </w:r>
    </w:p>
    <w:p w14:paraId="08CF02B8" w14:textId="114B1946" w:rsidR="00C65060" w:rsidRPr="00BC0E78" w:rsidRDefault="00C65060">
      <w:pPr>
        <w:pStyle w:val="TOC5"/>
        <w:rPr>
          <w:rFonts w:ascii="Calibri" w:hAnsi="Calibri"/>
          <w:sz w:val="22"/>
          <w:szCs w:val="22"/>
          <w:lang w:eastAsia="en-GB"/>
        </w:rPr>
      </w:pPr>
      <w:r>
        <w:t>6.1.2.</w:t>
      </w:r>
      <w:r>
        <w:rPr>
          <w:lang w:eastAsia="zh-CN"/>
        </w:rPr>
        <w:t>3</w:t>
      </w:r>
      <w:r>
        <w:t>.1</w:t>
      </w:r>
      <w:r w:rsidRPr="00BC0E78">
        <w:rPr>
          <w:rFonts w:ascii="Calibri" w:hAnsi="Calibri"/>
          <w:sz w:val="22"/>
          <w:szCs w:val="22"/>
          <w:lang w:eastAsia="en-GB"/>
        </w:rPr>
        <w:tab/>
      </w:r>
      <w:r>
        <w:t>General</w:t>
      </w:r>
      <w:r>
        <w:tab/>
      </w:r>
      <w:r>
        <w:fldChar w:fldCharType="begin" w:fldLock="1"/>
      </w:r>
      <w:r>
        <w:instrText xml:space="preserve"> PAGEREF _Toc45282205 \h </w:instrText>
      </w:r>
      <w:r>
        <w:fldChar w:fldCharType="separate"/>
      </w:r>
      <w:r>
        <w:t>23</w:t>
      </w:r>
      <w:r>
        <w:fldChar w:fldCharType="end"/>
      </w:r>
    </w:p>
    <w:p w14:paraId="08A7F156" w14:textId="1B878037" w:rsidR="00C65060" w:rsidRPr="00BC0E78" w:rsidRDefault="00C65060">
      <w:pPr>
        <w:pStyle w:val="TOC5"/>
        <w:rPr>
          <w:rFonts w:ascii="Calibri" w:hAnsi="Calibri"/>
          <w:sz w:val="22"/>
          <w:szCs w:val="22"/>
          <w:lang w:eastAsia="en-GB"/>
        </w:rPr>
      </w:pPr>
      <w:r>
        <w:t>6.1.2.</w:t>
      </w:r>
      <w:r>
        <w:rPr>
          <w:lang w:eastAsia="zh-CN"/>
        </w:rPr>
        <w:t>3</w:t>
      </w:r>
      <w:r>
        <w:t>.2</w:t>
      </w:r>
      <w:r w:rsidRPr="00BC0E78">
        <w:rPr>
          <w:rFonts w:ascii="Calibri" w:hAnsi="Calibr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_Toc45282206 \h </w:instrText>
      </w:r>
      <w:r>
        <w:fldChar w:fldCharType="separate"/>
      </w:r>
      <w:r>
        <w:t>23</w:t>
      </w:r>
      <w:r>
        <w:fldChar w:fldCharType="end"/>
      </w:r>
    </w:p>
    <w:p w14:paraId="2DE23554" w14:textId="75F55EA1" w:rsidR="00C65060" w:rsidRPr="00BC0E78" w:rsidRDefault="00C65060">
      <w:pPr>
        <w:pStyle w:val="TOC5"/>
        <w:rPr>
          <w:rFonts w:ascii="Calibri" w:hAnsi="Calibri"/>
          <w:sz w:val="22"/>
          <w:szCs w:val="22"/>
          <w:lang w:eastAsia="en-GB"/>
        </w:rPr>
      </w:pPr>
      <w:r>
        <w:t>6.1.2.</w:t>
      </w:r>
      <w:r>
        <w:rPr>
          <w:lang w:eastAsia="zh-CN"/>
        </w:rPr>
        <w:t>3</w:t>
      </w:r>
      <w:r>
        <w:t>.3</w:t>
      </w:r>
      <w:r w:rsidRPr="00BC0E78">
        <w:rPr>
          <w:rFonts w:ascii="Calibri" w:hAnsi="Calibr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_Toc45282207 \h </w:instrText>
      </w:r>
      <w:r>
        <w:fldChar w:fldCharType="separate"/>
      </w:r>
      <w:r>
        <w:t>25</w:t>
      </w:r>
      <w:r>
        <w:fldChar w:fldCharType="end"/>
      </w:r>
    </w:p>
    <w:p w14:paraId="5A249D1F" w14:textId="675D811F" w:rsidR="00C65060" w:rsidRPr="00BC0E78" w:rsidRDefault="00C65060">
      <w:pPr>
        <w:pStyle w:val="TOC5"/>
        <w:rPr>
          <w:rFonts w:ascii="Calibri" w:hAnsi="Calibri"/>
          <w:sz w:val="22"/>
          <w:szCs w:val="22"/>
          <w:lang w:eastAsia="en-GB"/>
        </w:rPr>
      </w:pPr>
      <w:r>
        <w:t>6.1.2.</w:t>
      </w:r>
      <w:r>
        <w:rPr>
          <w:lang w:eastAsia="zh-CN"/>
        </w:rPr>
        <w:t>3</w:t>
      </w:r>
      <w:r>
        <w:t>.4</w:t>
      </w:r>
      <w:r w:rsidRPr="00BC0E78">
        <w:rPr>
          <w:rFonts w:ascii="Calibri" w:hAnsi="Calibri"/>
          <w:sz w:val="22"/>
          <w:szCs w:val="22"/>
          <w:lang w:eastAsia="en-GB"/>
        </w:rPr>
        <w:tab/>
      </w:r>
      <w:r>
        <w:t>PC5 unicast link modification procedure completion by the initiating UE</w:t>
      </w:r>
      <w:r>
        <w:tab/>
      </w:r>
      <w:r>
        <w:fldChar w:fldCharType="begin" w:fldLock="1"/>
      </w:r>
      <w:r>
        <w:instrText xml:space="preserve"> PAGEREF _Toc45282208 \h </w:instrText>
      </w:r>
      <w:r>
        <w:fldChar w:fldCharType="separate"/>
      </w:r>
      <w:r>
        <w:t>25</w:t>
      </w:r>
      <w:r>
        <w:fldChar w:fldCharType="end"/>
      </w:r>
    </w:p>
    <w:p w14:paraId="49ACA4A6" w14:textId="71387A4B" w:rsidR="00C65060" w:rsidRPr="00BC0E78" w:rsidRDefault="00C65060">
      <w:pPr>
        <w:pStyle w:val="TOC5"/>
        <w:rPr>
          <w:rFonts w:ascii="Calibri" w:hAnsi="Calibri"/>
          <w:sz w:val="22"/>
          <w:szCs w:val="22"/>
          <w:lang w:eastAsia="en-GB"/>
        </w:rPr>
      </w:pPr>
      <w:r>
        <w:t>6.1.2.</w:t>
      </w:r>
      <w:r>
        <w:rPr>
          <w:lang w:eastAsia="zh-CN"/>
        </w:rPr>
        <w:t>3</w:t>
      </w:r>
      <w:r>
        <w:t>.</w:t>
      </w:r>
      <w:r>
        <w:rPr>
          <w:lang w:eastAsia="zh-CN"/>
        </w:rPr>
        <w:t>5</w:t>
      </w:r>
      <w:r w:rsidRPr="00BC0E78">
        <w:rPr>
          <w:rFonts w:ascii="Calibri" w:hAnsi="Calibri"/>
          <w:sz w:val="22"/>
          <w:szCs w:val="22"/>
          <w:lang w:eastAsia="en-GB"/>
        </w:rPr>
        <w:tab/>
      </w:r>
      <w:r>
        <w:t>PC5 unicast link modification procedure not accepted by the target UE</w:t>
      </w:r>
      <w:r>
        <w:tab/>
      </w:r>
      <w:r>
        <w:fldChar w:fldCharType="begin" w:fldLock="1"/>
      </w:r>
      <w:r>
        <w:instrText xml:space="preserve"> PAGEREF _Toc45282209 \h </w:instrText>
      </w:r>
      <w:r>
        <w:fldChar w:fldCharType="separate"/>
      </w:r>
      <w:r>
        <w:t>26</w:t>
      </w:r>
      <w:r>
        <w:fldChar w:fldCharType="end"/>
      </w:r>
    </w:p>
    <w:p w14:paraId="7F354DD7" w14:textId="147EC8E0" w:rsidR="00C65060" w:rsidRPr="00BC0E78" w:rsidRDefault="00C65060">
      <w:pPr>
        <w:pStyle w:val="TOC5"/>
        <w:rPr>
          <w:rFonts w:ascii="Calibri" w:hAnsi="Calibri"/>
          <w:sz w:val="22"/>
          <w:szCs w:val="22"/>
          <w:lang w:eastAsia="en-GB"/>
        </w:rPr>
      </w:pPr>
      <w:r>
        <w:t>6.1.2.3.6</w:t>
      </w:r>
      <w:r w:rsidRPr="00BC0E78">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_Toc45282210 \h </w:instrText>
      </w:r>
      <w:r>
        <w:fldChar w:fldCharType="separate"/>
      </w:r>
      <w:r>
        <w:t>26</w:t>
      </w:r>
      <w:r>
        <w:fldChar w:fldCharType="end"/>
      </w:r>
    </w:p>
    <w:p w14:paraId="3AF833A2" w14:textId="6A47143B" w:rsidR="00C65060" w:rsidRPr="00BC0E78" w:rsidRDefault="00C65060">
      <w:pPr>
        <w:pStyle w:val="TOC4"/>
        <w:rPr>
          <w:rFonts w:ascii="Calibri" w:hAnsi="Calibri"/>
          <w:sz w:val="22"/>
          <w:szCs w:val="22"/>
          <w:lang w:eastAsia="en-GB"/>
        </w:rPr>
      </w:pPr>
      <w:r>
        <w:t>6.1.2.4</w:t>
      </w:r>
      <w:r w:rsidRPr="00BC0E78">
        <w:rPr>
          <w:rFonts w:ascii="Calibri" w:hAnsi="Calibri"/>
          <w:sz w:val="22"/>
          <w:szCs w:val="22"/>
          <w:lang w:eastAsia="en-GB"/>
        </w:rPr>
        <w:tab/>
      </w:r>
      <w:r>
        <w:t>PC5 unicast link release procedure</w:t>
      </w:r>
      <w:r>
        <w:tab/>
      </w:r>
      <w:r>
        <w:fldChar w:fldCharType="begin" w:fldLock="1"/>
      </w:r>
      <w:r>
        <w:instrText xml:space="preserve"> PAGEREF _Toc45282211 \h </w:instrText>
      </w:r>
      <w:r>
        <w:fldChar w:fldCharType="separate"/>
      </w:r>
      <w:r>
        <w:t>27</w:t>
      </w:r>
      <w:r>
        <w:fldChar w:fldCharType="end"/>
      </w:r>
    </w:p>
    <w:p w14:paraId="5EE19183" w14:textId="511500BF" w:rsidR="00C65060" w:rsidRPr="00BC0E78" w:rsidRDefault="00C65060">
      <w:pPr>
        <w:pStyle w:val="TOC5"/>
        <w:rPr>
          <w:rFonts w:ascii="Calibri" w:hAnsi="Calibri"/>
          <w:sz w:val="22"/>
          <w:szCs w:val="22"/>
          <w:lang w:eastAsia="en-GB"/>
        </w:rPr>
      </w:pPr>
      <w:r>
        <w:t>6.1.2.4.1</w:t>
      </w:r>
      <w:r w:rsidRPr="00BC0E78">
        <w:rPr>
          <w:rFonts w:ascii="Calibri" w:hAnsi="Calibri"/>
          <w:sz w:val="22"/>
          <w:szCs w:val="22"/>
          <w:lang w:eastAsia="en-GB"/>
        </w:rPr>
        <w:tab/>
      </w:r>
      <w:r>
        <w:t>General</w:t>
      </w:r>
      <w:r>
        <w:tab/>
      </w:r>
      <w:r>
        <w:fldChar w:fldCharType="begin" w:fldLock="1"/>
      </w:r>
      <w:r>
        <w:instrText xml:space="preserve"> PAGEREF _Toc45282212 \h </w:instrText>
      </w:r>
      <w:r>
        <w:fldChar w:fldCharType="separate"/>
      </w:r>
      <w:r>
        <w:t>27</w:t>
      </w:r>
      <w:r>
        <w:fldChar w:fldCharType="end"/>
      </w:r>
    </w:p>
    <w:p w14:paraId="0E982942" w14:textId="3C5181D0" w:rsidR="00C65060" w:rsidRPr="00BC0E78" w:rsidRDefault="00C65060">
      <w:pPr>
        <w:pStyle w:val="TOC5"/>
        <w:rPr>
          <w:rFonts w:ascii="Calibri" w:hAnsi="Calibri"/>
          <w:sz w:val="22"/>
          <w:szCs w:val="22"/>
          <w:lang w:eastAsia="en-GB"/>
        </w:rPr>
      </w:pPr>
      <w:r>
        <w:t>6.1.2.4.2</w:t>
      </w:r>
      <w:r w:rsidRPr="00BC0E78">
        <w:rPr>
          <w:rFonts w:ascii="Calibri" w:hAnsi="Calibri"/>
          <w:sz w:val="22"/>
          <w:szCs w:val="22"/>
          <w:lang w:eastAsia="en-GB"/>
        </w:rPr>
        <w:tab/>
      </w:r>
      <w:r>
        <w:t>PC5 unicast link release procedure initiation by initiating UE</w:t>
      </w:r>
      <w:r>
        <w:tab/>
      </w:r>
      <w:r>
        <w:fldChar w:fldCharType="begin" w:fldLock="1"/>
      </w:r>
      <w:r>
        <w:instrText xml:space="preserve"> PAGEREF _Toc45282213 \h </w:instrText>
      </w:r>
      <w:r>
        <w:fldChar w:fldCharType="separate"/>
      </w:r>
      <w:r>
        <w:t>27</w:t>
      </w:r>
      <w:r>
        <w:fldChar w:fldCharType="end"/>
      </w:r>
    </w:p>
    <w:p w14:paraId="7E737435" w14:textId="265593BC" w:rsidR="00C65060" w:rsidRPr="00BC0E78" w:rsidRDefault="00C65060">
      <w:pPr>
        <w:pStyle w:val="TOC5"/>
        <w:rPr>
          <w:rFonts w:ascii="Calibri" w:hAnsi="Calibri"/>
          <w:sz w:val="22"/>
          <w:szCs w:val="22"/>
          <w:lang w:eastAsia="en-GB"/>
        </w:rPr>
      </w:pPr>
      <w:r>
        <w:t>6.1.2.4.3</w:t>
      </w:r>
      <w:r w:rsidRPr="00BC0E78">
        <w:rPr>
          <w:rFonts w:ascii="Calibri" w:hAnsi="Calibri"/>
          <w:sz w:val="22"/>
          <w:szCs w:val="22"/>
          <w:lang w:eastAsia="en-GB"/>
        </w:rPr>
        <w:tab/>
      </w:r>
      <w:r>
        <w:t>PC5 unicast link release procedure accepted by the target UE</w:t>
      </w:r>
      <w:r>
        <w:tab/>
      </w:r>
      <w:r>
        <w:fldChar w:fldCharType="begin" w:fldLock="1"/>
      </w:r>
      <w:r>
        <w:instrText xml:space="preserve"> PAGEREF _Toc45282214 \h </w:instrText>
      </w:r>
      <w:r>
        <w:fldChar w:fldCharType="separate"/>
      </w:r>
      <w:r>
        <w:t>27</w:t>
      </w:r>
      <w:r>
        <w:fldChar w:fldCharType="end"/>
      </w:r>
    </w:p>
    <w:p w14:paraId="2E3E0E0A" w14:textId="75654C39" w:rsidR="00C65060" w:rsidRPr="00BC0E78" w:rsidRDefault="00C65060">
      <w:pPr>
        <w:pStyle w:val="TOC5"/>
        <w:rPr>
          <w:rFonts w:ascii="Calibri" w:hAnsi="Calibri"/>
          <w:sz w:val="22"/>
          <w:szCs w:val="22"/>
          <w:lang w:eastAsia="en-GB"/>
        </w:rPr>
      </w:pPr>
      <w:r>
        <w:t>6.1.2.4.4</w:t>
      </w:r>
      <w:r w:rsidRPr="00BC0E78">
        <w:rPr>
          <w:rFonts w:ascii="Calibri" w:hAnsi="Calibri"/>
          <w:sz w:val="22"/>
          <w:szCs w:val="22"/>
          <w:lang w:eastAsia="en-GB"/>
        </w:rPr>
        <w:tab/>
      </w:r>
      <w:r>
        <w:t>PC5 unicast link release procedure completion by the initiating UE</w:t>
      </w:r>
      <w:r>
        <w:tab/>
      </w:r>
      <w:r>
        <w:fldChar w:fldCharType="begin" w:fldLock="1"/>
      </w:r>
      <w:r>
        <w:instrText xml:space="preserve"> PAGEREF _Toc45282215 \h </w:instrText>
      </w:r>
      <w:r>
        <w:fldChar w:fldCharType="separate"/>
      </w:r>
      <w:r>
        <w:t>28</w:t>
      </w:r>
      <w:r>
        <w:fldChar w:fldCharType="end"/>
      </w:r>
    </w:p>
    <w:p w14:paraId="1DAD67FB" w14:textId="7D20394F" w:rsidR="00C65060" w:rsidRPr="00BC0E78" w:rsidRDefault="00C65060">
      <w:pPr>
        <w:pStyle w:val="TOC5"/>
        <w:rPr>
          <w:rFonts w:ascii="Calibri" w:hAnsi="Calibri"/>
          <w:sz w:val="22"/>
          <w:szCs w:val="22"/>
          <w:lang w:eastAsia="en-GB"/>
        </w:rPr>
      </w:pPr>
      <w:r>
        <w:t>6.1.2.4.5</w:t>
      </w:r>
      <w:r w:rsidRPr="00BC0E78">
        <w:rPr>
          <w:rFonts w:ascii="Calibri" w:hAnsi="Calibri"/>
          <w:sz w:val="22"/>
          <w:szCs w:val="22"/>
          <w:lang w:eastAsia="en-GB"/>
        </w:rPr>
        <w:tab/>
      </w:r>
      <w:r>
        <w:t>Abnormal cases</w:t>
      </w:r>
      <w:r>
        <w:tab/>
      </w:r>
      <w:r>
        <w:fldChar w:fldCharType="begin" w:fldLock="1"/>
      </w:r>
      <w:r>
        <w:instrText xml:space="preserve"> PAGEREF _Toc45282216 \h </w:instrText>
      </w:r>
      <w:r>
        <w:fldChar w:fldCharType="separate"/>
      </w:r>
      <w:r>
        <w:t>28</w:t>
      </w:r>
      <w:r>
        <w:fldChar w:fldCharType="end"/>
      </w:r>
    </w:p>
    <w:p w14:paraId="207AD390" w14:textId="36A64B84" w:rsidR="00C65060" w:rsidRPr="00BC0E78" w:rsidRDefault="00C65060">
      <w:pPr>
        <w:pStyle w:val="TOC6"/>
        <w:rPr>
          <w:rFonts w:ascii="Calibri" w:hAnsi="Calibri"/>
          <w:sz w:val="22"/>
          <w:szCs w:val="22"/>
          <w:lang w:eastAsia="en-GB"/>
        </w:rPr>
      </w:pPr>
      <w:r>
        <w:t>6.1.2.4.5.1</w:t>
      </w:r>
      <w:r w:rsidRPr="00BC0E78">
        <w:rPr>
          <w:rFonts w:ascii="Calibri" w:hAnsi="Calibri"/>
          <w:sz w:val="22"/>
          <w:szCs w:val="22"/>
          <w:lang w:eastAsia="en-GB"/>
        </w:rPr>
        <w:tab/>
      </w:r>
      <w:r>
        <w:t>Abnormal cases at the initiating UE</w:t>
      </w:r>
      <w:r>
        <w:tab/>
      </w:r>
      <w:r>
        <w:fldChar w:fldCharType="begin" w:fldLock="1"/>
      </w:r>
      <w:r>
        <w:instrText xml:space="preserve"> PAGEREF _Toc45282217 \h </w:instrText>
      </w:r>
      <w:r>
        <w:fldChar w:fldCharType="separate"/>
      </w:r>
      <w:r>
        <w:t>28</w:t>
      </w:r>
      <w:r>
        <w:fldChar w:fldCharType="end"/>
      </w:r>
    </w:p>
    <w:p w14:paraId="23130AD0" w14:textId="6DC90740" w:rsidR="00C65060" w:rsidRPr="00BC0E78" w:rsidRDefault="00C65060">
      <w:pPr>
        <w:pStyle w:val="TOC4"/>
        <w:rPr>
          <w:rFonts w:ascii="Calibri" w:hAnsi="Calibri"/>
          <w:sz w:val="22"/>
          <w:szCs w:val="22"/>
          <w:lang w:eastAsia="en-GB"/>
        </w:rPr>
      </w:pPr>
      <w:r>
        <w:t>6.1.2.5</w:t>
      </w:r>
      <w:r w:rsidRPr="00BC0E78">
        <w:rPr>
          <w:rFonts w:ascii="Calibri" w:hAnsi="Calibri"/>
          <w:sz w:val="22"/>
          <w:szCs w:val="22"/>
          <w:lang w:eastAsia="en-GB"/>
        </w:rPr>
        <w:tab/>
      </w:r>
      <w:r>
        <w:t>PC5 unicast link identifier update procedure</w:t>
      </w:r>
      <w:r>
        <w:tab/>
      </w:r>
      <w:r>
        <w:fldChar w:fldCharType="begin" w:fldLock="1"/>
      </w:r>
      <w:r>
        <w:instrText xml:space="preserve"> PAGEREF _Toc45282218 \h </w:instrText>
      </w:r>
      <w:r>
        <w:fldChar w:fldCharType="separate"/>
      </w:r>
      <w:r>
        <w:t>28</w:t>
      </w:r>
      <w:r>
        <w:fldChar w:fldCharType="end"/>
      </w:r>
    </w:p>
    <w:p w14:paraId="2C929CB0" w14:textId="669086A6" w:rsidR="00C65060" w:rsidRPr="00BC0E78" w:rsidRDefault="00C65060">
      <w:pPr>
        <w:pStyle w:val="TOC5"/>
        <w:rPr>
          <w:rFonts w:ascii="Calibri" w:hAnsi="Calibri"/>
          <w:sz w:val="22"/>
          <w:szCs w:val="22"/>
          <w:lang w:eastAsia="en-GB"/>
        </w:rPr>
      </w:pPr>
      <w:r>
        <w:t>6.1.2.5.1</w:t>
      </w:r>
      <w:r w:rsidRPr="00BC0E78">
        <w:rPr>
          <w:rFonts w:ascii="Calibri" w:hAnsi="Calibri"/>
          <w:sz w:val="22"/>
          <w:szCs w:val="22"/>
          <w:lang w:eastAsia="en-GB"/>
        </w:rPr>
        <w:tab/>
      </w:r>
      <w:r>
        <w:t>General</w:t>
      </w:r>
      <w:r>
        <w:tab/>
      </w:r>
      <w:r>
        <w:fldChar w:fldCharType="begin" w:fldLock="1"/>
      </w:r>
      <w:r>
        <w:instrText xml:space="preserve"> PAGEREF _Toc45282219 \h </w:instrText>
      </w:r>
      <w:r>
        <w:lastRenderedPageBreak/>
      </w:r>
      <w:r>
        <w:fldChar w:fldCharType="separate"/>
      </w:r>
      <w:r>
        <w:t>28</w:t>
      </w:r>
      <w:r>
        <w:fldChar w:fldCharType="end"/>
      </w:r>
    </w:p>
    <w:p w14:paraId="0F91DE96" w14:textId="3182BA20" w:rsidR="00C65060" w:rsidRPr="00BC0E78" w:rsidRDefault="00C65060">
      <w:pPr>
        <w:pStyle w:val="TOC5"/>
        <w:rPr>
          <w:rFonts w:ascii="Calibri" w:hAnsi="Calibri"/>
          <w:sz w:val="22"/>
          <w:szCs w:val="22"/>
          <w:lang w:eastAsia="en-GB"/>
        </w:rPr>
      </w:pPr>
      <w:r>
        <w:t>6.1.2.5.2</w:t>
      </w:r>
      <w:r w:rsidRPr="00BC0E78">
        <w:rPr>
          <w:rFonts w:ascii="Calibri" w:hAnsi="Calibri"/>
          <w:sz w:val="22"/>
          <w:szCs w:val="22"/>
          <w:lang w:eastAsia="en-GB"/>
        </w:rPr>
        <w:tab/>
      </w:r>
      <w:r>
        <w:t>PC5 unicast link identifier update procedure initiation by initiating UE</w:t>
      </w:r>
      <w:r>
        <w:tab/>
      </w:r>
      <w:r>
        <w:fldChar w:fldCharType="begin" w:fldLock="1"/>
      </w:r>
      <w:r>
        <w:instrText xml:space="preserve"> PAGEREF _Toc45282220 \h </w:instrText>
      </w:r>
      <w:r>
        <w:fldChar w:fldCharType="separate"/>
      </w:r>
      <w:r>
        <w:t>28</w:t>
      </w:r>
      <w:r>
        <w:fldChar w:fldCharType="end"/>
      </w:r>
    </w:p>
    <w:p w14:paraId="6A14E161" w14:textId="04F5F345" w:rsidR="00C65060" w:rsidRPr="00BC0E78" w:rsidRDefault="00C65060">
      <w:pPr>
        <w:pStyle w:val="TOC5"/>
        <w:rPr>
          <w:rFonts w:ascii="Calibri" w:hAnsi="Calibri"/>
          <w:sz w:val="22"/>
          <w:szCs w:val="22"/>
          <w:lang w:eastAsia="en-GB"/>
        </w:rPr>
      </w:pPr>
      <w:r>
        <w:t>6.1.2.5.3</w:t>
      </w:r>
      <w:r w:rsidRPr="00BC0E78">
        <w:rPr>
          <w:rFonts w:ascii="Calibri" w:hAnsi="Calibri"/>
          <w:sz w:val="22"/>
          <w:szCs w:val="22"/>
          <w:lang w:eastAsia="en-GB"/>
        </w:rPr>
        <w:tab/>
      </w:r>
      <w:r>
        <w:t>PC5 unicast link identifier update procedure accepted by the target UE</w:t>
      </w:r>
      <w:r>
        <w:tab/>
      </w:r>
      <w:r>
        <w:fldChar w:fldCharType="begin" w:fldLock="1"/>
      </w:r>
      <w:r>
        <w:instrText xml:space="preserve"> PAGEREF _Toc45282221 \h </w:instrText>
      </w:r>
      <w:r>
        <w:fldChar w:fldCharType="separate"/>
      </w:r>
      <w:r>
        <w:t>29</w:t>
      </w:r>
      <w:r>
        <w:fldChar w:fldCharType="end"/>
      </w:r>
    </w:p>
    <w:p w14:paraId="3E172B9E" w14:textId="3DFC173F" w:rsidR="00C65060" w:rsidRPr="00BC0E78" w:rsidRDefault="00C65060">
      <w:pPr>
        <w:pStyle w:val="TOC5"/>
        <w:rPr>
          <w:rFonts w:ascii="Calibri" w:hAnsi="Calibri"/>
          <w:sz w:val="22"/>
          <w:szCs w:val="22"/>
          <w:lang w:eastAsia="en-GB"/>
        </w:rPr>
      </w:pPr>
      <w:r>
        <w:t>6.1.2.5.4</w:t>
      </w:r>
      <w:r w:rsidRPr="00BC0E78">
        <w:rPr>
          <w:rFonts w:ascii="Calibri" w:hAnsi="Calibri"/>
          <w:sz w:val="22"/>
          <w:szCs w:val="22"/>
          <w:lang w:eastAsia="en-GB"/>
        </w:rPr>
        <w:tab/>
      </w:r>
      <w:r>
        <w:t>PC5 unicast link identifier update procedure acknowledged by the initiating UE</w:t>
      </w:r>
      <w:r>
        <w:tab/>
      </w:r>
      <w:r>
        <w:fldChar w:fldCharType="begin" w:fldLock="1"/>
      </w:r>
      <w:r>
        <w:instrText xml:space="preserve"> PAGEREF _Toc45282222 \h </w:instrText>
      </w:r>
      <w:r>
        <w:fldChar w:fldCharType="separate"/>
      </w:r>
      <w:r>
        <w:t>30</w:t>
      </w:r>
      <w:r>
        <w:fldChar w:fldCharType="end"/>
      </w:r>
    </w:p>
    <w:p w14:paraId="19F11D06" w14:textId="5E295B08" w:rsidR="00C65060" w:rsidRPr="00BC0E78" w:rsidRDefault="00C65060">
      <w:pPr>
        <w:pStyle w:val="TOC5"/>
        <w:rPr>
          <w:rFonts w:ascii="Calibri" w:hAnsi="Calibri"/>
          <w:sz w:val="22"/>
          <w:szCs w:val="22"/>
          <w:lang w:eastAsia="en-GB"/>
        </w:rPr>
      </w:pPr>
      <w:r>
        <w:t>6.1.2.5.5</w:t>
      </w:r>
      <w:r w:rsidRPr="00BC0E78">
        <w:rPr>
          <w:rFonts w:ascii="Calibri" w:hAnsi="Calibri"/>
          <w:sz w:val="22"/>
          <w:szCs w:val="22"/>
          <w:lang w:eastAsia="en-GB"/>
        </w:rPr>
        <w:tab/>
      </w:r>
      <w:r>
        <w:t>PC5 unicast link identifier update procedure completion by the target UE</w:t>
      </w:r>
      <w:r>
        <w:tab/>
      </w:r>
      <w:r>
        <w:fldChar w:fldCharType="begin" w:fldLock="1"/>
      </w:r>
      <w:r>
        <w:instrText xml:space="preserve"> PAGEREF _Toc45282223 \h </w:instrText>
      </w:r>
      <w:r>
        <w:fldChar w:fldCharType="separate"/>
      </w:r>
      <w:r>
        <w:t>30</w:t>
      </w:r>
      <w:r>
        <w:fldChar w:fldCharType="end"/>
      </w:r>
    </w:p>
    <w:p w14:paraId="51F333BD" w14:textId="37AA9D81" w:rsidR="00C65060" w:rsidRPr="00BC0E78" w:rsidRDefault="00C65060">
      <w:pPr>
        <w:pStyle w:val="TOC5"/>
        <w:rPr>
          <w:rFonts w:ascii="Calibri" w:hAnsi="Calibri"/>
          <w:sz w:val="22"/>
          <w:szCs w:val="22"/>
          <w:lang w:eastAsia="en-GB"/>
        </w:rPr>
      </w:pPr>
      <w:r>
        <w:t>6.1.2.5.6</w:t>
      </w:r>
      <w:r w:rsidRPr="00BC0E78">
        <w:rPr>
          <w:rFonts w:ascii="Calibri" w:hAnsi="Calibri"/>
          <w:sz w:val="22"/>
          <w:szCs w:val="22"/>
          <w:lang w:eastAsia="en-GB"/>
        </w:rPr>
        <w:tab/>
      </w:r>
      <w:r>
        <w:t>PC5 unicast link identifier update procedure not accepted by the target UE</w:t>
      </w:r>
      <w:r>
        <w:tab/>
      </w:r>
      <w:r>
        <w:fldChar w:fldCharType="begin" w:fldLock="1"/>
      </w:r>
      <w:r>
        <w:instrText xml:space="preserve"> PAGEREF _Toc45282224 \h </w:instrText>
      </w:r>
      <w:r>
        <w:fldChar w:fldCharType="separate"/>
      </w:r>
      <w:r>
        <w:t>30</w:t>
      </w:r>
      <w:r>
        <w:fldChar w:fldCharType="end"/>
      </w:r>
    </w:p>
    <w:p w14:paraId="7A14BB37" w14:textId="0D4686DE" w:rsidR="00C65060" w:rsidRPr="00BC0E78" w:rsidRDefault="00C65060">
      <w:pPr>
        <w:pStyle w:val="TOC5"/>
        <w:rPr>
          <w:rFonts w:ascii="Calibri" w:hAnsi="Calibri"/>
          <w:sz w:val="22"/>
          <w:szCs w:val="22"/>
          <w:lang w:eastAsia="en-GB"/>
        </w:rPr>
      </w:pPr>
      <w:r>
        <w:t>6.1.2.5.7</w:t>
      </w:r>
      <w:r w:rsidRPr="00BC0E78">
        <w:rPr>
          <w:rFonts w:ascii="Calibri" w:hAnsi="Calibri"/>
          <w:sz w:val="22"/>
          <w:szCs w:val="22"/>
          <w:lang w:eastAsia="en-GB"/>
        </w:rPr>
        <w:tab/>
      </w:r>
      <w:r>
        <w:t>Abnormal cases</w:t>
      </w:r>
      <w:r>
        <w:tab/>
      </w:r>
      <w:r>
        <w:fldChar w:fldCharType="begin" w:fldLock="1"/>
      </w:r>
      <w:r>
        <w:instrText xml:space="preserve"> PAGEREF _Toc45282225 \h </w:instrText>
      </w:r>
      <w:r>
        <w:fldChar w:fldCharType="separate"/>
      </w:r>
      <w:r>
        <w:t>31</w:t>
      </w:r>
      <w:r>
        <w:fldChar w:fldCharType="end"/>
      </w:r>
    </w:p>
    <w:p w14:paraId="085F19DB" w14:textId="21F49751" w:rsidR="00C65060" w:rsidRPr="00BC0E78" w:rsidRDefault="00C65060">
      <w:pPr>
        <w:pStyle w:val="TOC6"/>
        <w:rPr>
          <w:rFonts w:ascii="Calibri" w:hAnsi="Calibri"/>
          <w:sz w:val="22"/>
          <w:szCs w:val="22"/>
          <w:lang w:eastAsia="en-GB"/>
        </w:rPr>
      </w:pPr>
      <w:r>
        <w:rPr>
          <w:lang w:eastAsia="zh-CN"/>
        </w:rPr>
        <w:t>6.1.2.5.7.1</w:t>
      </w:r>
      <w:r w:rsidRPr="00BC0E78">
        <w:rPr>
          <w:rFonts w:ascii="Calibri" w:hAnsi="Calibri"/>
          <w:sz w:val="22"/>
          <w:szCs w:val="22"/>
          <w:lang w:eastAsia="en-GB"/>
        </w:rPr>
        <w:tab/>
      </w:r>
      <w:r>
        <w:rPr>
          <w:lang w:eastAsia="zh-CN"/>
        </w:rPr>
        <w:t>Abnormal cases at the initiating UE</w:t>
      </w:r>
      <w:r>
        <w:tab/>
      </w:r>
      <w:r>
        <w:fldChar w:fldCharType="begin" w:fldLock="1"/>
      </w:r>
      <w:r>
        <w:instrText xml:space="preserve"> PAGEREF _Toc45282226 \h </w:instrText>
      </w:r>
      <w:r>
        <w:fldChar w:fldCharType="separate"/>
      </w:r>
      <w:r>
        <w:t>31</w:t>
      </w:r>
      <w:r>
        <w:fldChar w:fldCharType="end"/>
      </w:r>
    </w:p>
    <w:p w14:paraId="436F9730" w14:textId="13FB91C8" w:rsidR="00C65060" w:rsidRPr="00BC0E78" w:rsidRDefault="00C65060">
      <w:pPr>
        <w:pStyle w:val="TOC6"/>
        <w:rPr>
          <w:rFonts w:ascii="Calibri" w:hAnsi="Calibri"/>
          <w:sz w:val="22"/>
          <w:szCs w:val="22"/>
          <w:lang w:eastAsia="en-GB"/>
        </w:rPr>
      </w:pPr>
      <w:r>
        <w:rPr>
          <w:lang w:eastAsia="zh-CN"/>
        </w:rPr>
        <w:t>6.1.2.5.7.2</w:t>
      </w:r>
      <w:r w:rsidRPr="00BC0E78">
        <w:rPr>
          <w:rFonts w:ascii="Calibri" w:hAnsi="Calibri"/>
          <w:sz w:val="22"/>
          <w:szCs w:val="22"/>
          <w:lang w:eastAsia="en-GB"/>
        </w:rPr>
        <w:tab/>
      </w:r>
      <w:r>
        <w:rPr>
          <w:lang w:eastAsia="zh-CN"/>
        </w:rPr>
        <w:t>Abnormal cases at the target UE</w:t>
      </w:r>
      <w:r>
        <w:tab/>
      </w:r>
      <w:r>
        <w:fldChar w:fldCharType="begin" w:fldLock="1"/>
      </w:r>
      <w:r>
        <w:instrText xml:space="preserve"> PAGEREF _Toc45282227 \h </w:instrText>
      </w:r>
      <w:r>
        <w:fldChar w:fldCharType="separate"/>
      </w:r>
      <w:r>
        <w:t>31</w:t>
      </w:r>
      <w:r>
        <w:fldChar w:fldCharType="end"/>
      </w:r>
    </w:p>
    <w:p w14:paraId="2B07E1DB" w14:textId="19865F1A" w:rsidR="00C65060" w:rsidRPr="00BC0E78" w:rsidRDefault="00C65060">
      <w:pPr>
        <w:pStyle w:val="TOC4"/>
        <w:rPr>
          <w:rFonts w:ascii="Calibri" w:hAnsi="Calibri"/>
          <w:sz w:val="22"/>
          <w:szCs w:val="22"/>
          <w:lang w:eastAsia="en-GB"/>
        </w:rPr>
      </w:pPr>
      <w:r>
        <w:t>6.1.2.6</w:t>
      </w:r>
      <w:r w:rsidRPr="00BC0E78">
        <w:rPr>
          <w:rFonts w:ascii="Calibri" w:hAnsi="Calibri"/>
          <w:sz w:val="22"/>
          <w:szCs w:val="22"/>
          <w:lang w:eastAsia="en-GB"/>
        </w:rPr>
        <w:tab/>
      </w:r>
      <w:r>
        <w:t>PC5 unicast link authentication procedure</w:t>
      </w:r>
      <w:r>
        <w:tab/>
      </w:r>
      <w:r>
        <w:fldChar w:fldCharType="begin" w:fldLock="1"/>
      </w:r>
      <w:r>
        <w:instrText xml:space="preserve"> PAGEREF _Toc45282228 \h </w:instrText>
      </w:r>
      <w:r>
        <w:fldChar w:fldCharType="separate"/>
      </w:r>
      <w:r>
        <w:t>31</w:t>
      </w:r>
      <w:r>
        <w:fldChar w:fldCharType="end"/>
      </w:r>
    </w:p>
    <w:p w14:paraId="68706B18" w14:textId="1A9B0EC8" w:rsidR="00C65060" w:rsidRPr="00BC0E78" w:rsidRDefault="00C65060">
      <w:pPr>
        <w:pStyle w:val="TOC5"/>
        <w:rPr>
          <w:rFonts w:ascii="Calibri" w:hAnsi="Calibri"/>
          <w:sz w:val="22"/>
          <w:szCs w:val="22"/>
          <w:lang w:eastAsia="en-GB"/>
        </w:rPr>
      </w:pPr>
      <w:r>
        <w:t>6.1.2.6.1</w:t>
      </w:r>
      <w:r w:rsidRPr="00BC0E78">
        <w:rPr>
          <w:rFonts w:ascii="Calibri" w:hAnsi="Calibri"/>
          <w:sz w:val="22"/>
          <w:szCs w:val="22"/>
          <w:lang w:eastAsia="en-GB"/>
        </w:rPr>
        <w:tab/>
      </w:r>
      <w:r>
        <w:t>General</w:t>
      </w:r>
      <w:r>
        <w:tab/>
      </w:r>
      <w:r>
        <w:fldChar w:fldCharType="begin" w:fldLock="1"/>
      </w:r>
      <w:r>
        <w:instrText xml:space="preserve"> PAGEREF _Toc45282229 \h </w:instrText>
      </w:r>
      <w:r>
        <w:fldChar w:fldCharType="separate"/>
      </w:r>
      <w:r>
        <w:t>31</w:t>
      </w:r>
      <w:r>
        <w:fldChar w:fldCharType="end"/>
      </w:r>
    </w:p>
    <w:p w14:paraId="3BC95E12" w14:textId="298F7E94" w:rsidR="00C65060" w:rsidRPr="00BC0E78" w:rsidRDefault="00C65060">
      <w:pPr>
        <w:pStyle w:val="TOC5"/>
        <w:rPr>
          <w:rFonts w:ascii="Calibri" w:hAnsi="Calibri"/>
          <w:sz w:val="22"/>
          <w:szCs w:val="22"/>
          <w:lang w:eastAsia="en-GB"/>
        </w:rPr>
      </w:pPr>
      <w:r>
        <w:t>6.1.2.6.2</w:t>
      </w:r>
      <w:r w:rsidRPr="00BC0E78">
        <w:rPr>
          <w:rFonts w:ascii="Calibri" w:hAnsi="Calibri"/>
          <w:sz w:val="22"/>
          <w:szCs w:val="22"/>
          <w:lang w:eastAsia="en-GB"/>
        </w:rPr>
        <w:tab/>
      </w:r>
      <w:r>
        <w:t>PC5 unicast link authentication procedure initiation by the initiating UE</w:t>
      </w:r>
      <w:r>
        <w:tab/>
      </w:r>
      <w:r>
        <w:fldChar w:fldCharType="begin" w:fldLock="1"/>
      </w:r>
      <w:r>
        <w:instrText xml:space="preserve"> PAGEREF _Toc45282230 \h </w:instrText>
      </w:r>
      <w:r>
        <w:fldChar w:fldCharType="separate"/>
      </w:r>
      <w:r>
        <w:t>32</w:t>
      </w:r>
      <w:r>
        <w:fldChar w:fldCharType="end"/>
      </w:r>
    </w:p>
    <w:p w14:paraId="372AB706" w14:textId="2298D485" w:rsidR="00C65060" w:rsidRPr="00BC0E78" w:rsidRDefault="00C65060">
      <w:pPr>
        <w:pStyle w:val="TOC5"/>
        <w:rPr>
          <w:rFonts w:ascii="Calibri" w:hAnsi="Calibri"/>
          <w:sz w:val="22"/>
          <w:szCs w:val="22"/>
          <w:lang w:eastAsia="en-GB"/>
        </w:rPr>
      </w:pPr>
      <w:r>
        <w:t>6.1.2.6.3</w:t>
      </w:r>
      <w:r w:rsidRPr="00BC0E78">
        <w:rPr>
          <w:rFonts w:ascii="Calibri" w:hAnsi="Calibri"/>
          <w:sz w:val="22"/>
          <w:szCs w:val="22"/>
          <w:lang w:eastAsia="en-GB"/>
        </w:rPr>
        <w:tab/>
      </w:r>
      <w:r>
        <w:t>PC5 unicast link authentication procedure accepted by the target UE</w:t>
      </w:r>
      <w:r>
        <w:tab/>
      </w:r>
      <w:r>
        <w:fldChar w:fldCharType="begin" w:fldLock="1"/>
      </w:r>
      <w:r>
        <w:instrText xml:space="preserve"> PAGEREF _Toc45282231 \h </w:instrText>
      </w:r>
      <w:r>
        <w:fldChar w:fldCharType="separate"/>
      </w:r>
      <w:r>
        <w:t>32</w:t>
      </w:r>
      <w:r>
        <w:fldChar w:fldCharType="end"/>
      </w:r>
    </w:p>
    <w:p w14:paraId="7CBC3CE3" w14:textId="50B72E43" w:rsidR="00C65060" w:rsidRPr="00BC0E78" w:rsidRDefault="00C65060">
      <w:pPr>
        <w:pStyle w:val="TOC5"/>
        <w:rPr>
          <w:rFonts w:ascii="Calibri" w:hAnsi="Calibri"/>
          <w:sz w:val="22"/>
          <w:szCs w:val="22"/>
          <w:lang w:eastAsia="en-GB"/>
        </w:rPr>
      </w:pPr>
      <w:r>
        <w:t>6.1.2.6.4</w:t>
      </w:r>
      <w:r w:rsidRPr="00BC0E78">
        <w:rPr>
          <w:rFonts w:ascii="Calibri" w:hAnsi="Calibri"/>
          <w:sz w:val="22"/>
          <w:szCs w:val="22"/>
          <w:lang w:eastAsia="en-GB"/>
        </w:rPr>
        <w:tab/>
      </w:r>
      <w:r>
        <w:t>PC5 unicast link authentication procedure completion by the initiating UE</w:t>
      </w:r>
      <w:r>
        <w:tab/>
      </w:r>
      <w:r>
        <w:fldChar w:fldCharType="begin" w:fldLock="1"/>
      </w:r>
      <w:r>
        <w:instrText xml:space="preserve"> PAGEREF _Toc45282232 \h </w:instrText>
      </w:r>
      <w:r>
        <w:fldChar w:fldCharType="separate"/>
      </w:r>
      <w:r>
        <w:t>33</w:t>
      </w:r>
      <w:r>
        <w:fldChar w:fldCharType="end"/>
      </w:r>
    </w:p>
    <w:p w14:paraId="5C78DD41" w14:textId="4CE641DE" w:rsidR="00C65060" w:rsidRPr="00BC0E78" w:rsidRDefault="00C65060">
      <w:pPr>
        <w:pStyle w:val="TOC5"/>
        <w:rPr>
          <w:rFonts w:ascii="Calibri" w:hAnsi="Calibri"/>
          <w:sz w:val="22"/>
          <w:szCs w:val="22"/>
          <w:lang w:eastAsia="en-GB"/>
        </w:rPr>
      </w:pPr>
      <w:r>
        <w:t>6.1.2.6.5</w:t>
      </w:r>
      <w:r w:rsidRPr="00BC0E78">
        <w:rPr>
          <w:rFonts w:ascii="Calibri" w:hAnsi="Calibri"/>
          <w:sz w:val="22"/>
          <w:szCs w:val="22"/>
          <w:lang w:eastAsia="en-GB"/>
        </w:rPr>
        <w:tab/>
      </w:r>
      <w:r>
        <w:t>PC5 unicast link authentication procedure not accepted by the target UE</w:t>
      </w:r>
      <w:r>
        <w:tab/>
      </w:r>
      <w:r>
        <w:fldChar w:fldCharType="begin" w:fldLock="1"/>
      </w:r>
      <w:r>
        <w:instrText xml:space="preserve"> PAGEREF _Toc45282233 \h </w:instrText>
      </w:r>
      <w:r>
        <w:fldChar w:fldCharType="separate"/>
      </w:r>
      <w:r>
        <w:t>33</w:t>
      </w:r>
      <w:r>
        <w:fldChar w:fldCharType="end"/>
      </w:r>
    </w:p>
    <w:p w14:paraId="23CCEC25" w14:textId="60746256" w:rsidR="00C65060" w:rsidRPr="00BC0E78" w:rsidRDefault="00C65060">
      <w:pPr>
        <w:pStyle w:val="TOC5"/>
        <w:rPr>
          <w:rFonts w:ascii="Calibri" w:hAnsi="Calibri"/>
          <w:sz w:val="22"/>
          <w:szCs w:val="22"/>
          <w:lang w:eastAsia="en-GB"/>
        </w:rPr>
      </w:pPr>
      <w:r>
        <w:t>6.1.2.6.6</w:t>
      </w:r>
      <w:r w:rsidRPr="00BC0E78">
        <w:rPr>
          <w:rFonts w:ascii="Calibri" w:hAnsi="Calibri"/>
          <w:sz w:val="22"/>
          <w:szCs w:val="22"/>
          <w:lang w:eastAsia="en-GB"/>
        </w:rPr>
        <w:tab/>
      </w:r>
      <w:r>
        <w:t>Abnormal cases</w:t>
      </w:r>
      <w:r>
        <w:tab/>
      </w:r>
      <w:r>
        <w:fldChar w:fldCharType="begin" w:fldLock="1"/>
      </w:r>
      <w:r>
        <w:instrText xml:space="preserve"> PAGEREF _Toc45282234 \h </w:instrText>
      </w:r>
      <w:r>
        <w:fldChar w:fldCharType="separate"/>
      </w:r>
      <w:r>
        <w:t>33</w:t>
      </w:r>
      <w:r>
        <w:fldChar w:fldCharType="end"/>
      </w:r>
    </w:p>
    <w:p w14:paraId="078BFFA4" w14:textId="11CF5CF9" w:rsidR="00C65060" w:rsidRPr="00BC0E78" w:rsidRDefault="00C65060">
      <w:pPr>
        <w:pStyle w:val="TOC6"/>
        <w:rPr>
          <w:rFonts w:ascii="Calibri" w:hAnsi="Calibri"/>
          <w:sz w:val="22"/>
          <w:szCs w:val="22"/>
          <w:lang w:eastAsia="en-GB"/>
        </w:rPr>
      </w:pPr>
      <w:r>
        <w:rPr>
          <w:lang w:eastAsia="zh-CN"/>
        </w:rPr>
        <w:t>6.1.2.6.6.1</w:t>
      </w:r>
      <w:r w:rsidRPr="00BC0E78">
        <w:rPr>
          <w:rFonts w:ascii="Calibri" w:hAnsi="Calibri"/>
          <w:sz w:val="22"/>
          <w:szCs w:val="22"/>
          <w:lang w:eastAsia="en-GB"/>
        </w:rPr>
        <w:tab/>
      </w:r>
      <w:r>
        <w:rPr>
          <w:lang w:eastAsia="zh-CN"/>
        </w:rPr>
        <w:t>Abnormal cases at the initiating UE</w:t>
      </w:r>
      <w:r>
        <w:tab/>
      </w:r>
      <w:r>
        <w:fldChar w:fldCharType="begin" w:fldLock="1"/>
      </w:r>
      <w:r>
        <w:instrText xml:space="preserve"> PAGEREF _Toc45282235 \h </w:instrText>
      </w:r>
      <w:r>
        <w:fldChar w:fldCharType="separate"/>
      </w:r>
      <w:r>
        <w:t>33</w:t>
      </w:r>
      <w:r>
        <w:fldChar w:fldCharType="end"/>
      </w:r>
    </w:p>
    <w:p w14:paraId="20DAF2E6" w14:textId="6B7D1B75" w:rsidR="00C65060" w:rsidRPr="00BC0E78" w:rsidRDefault="00C65060">
      <w:pPr>
        <w:pStyle w:val="TOC4"/>
        <w:rPr>
          <w:rFonts w:ascii="Calibri" w:hAnsi="Calibri"/>
          <w:sz w:val="22"/>
          <w:szCs w:val="22"/>
          <w:lang w:eastAsia="en-GB"/>
        </w:rPr>
      </w:pPr>
      <w:r>
        <w:t>6.1.2.7</w:t>
      </w:r>
      <w:r w:rsidRPr="00BC0E78">
        <w:rPr>
          <w:rFonts w:ascii="Calibri" w:hAnsi="Calibri"/>
          <w:sz w:val="22"/>
          <w:szCs w:val="22"/>
          <w:lang w:eastAsia="en-GB"/>
        </w:rPr>
        <w:tab/>
      </w:r>
      <w:r>
        <w:t>PC5 unicast link security mode control procedure</w:t>
      </w:r>
      <w:r>
        <w:tab/>
      </w:r>
      <w:r>
        <w:fldChar w:fldCharType="begin" w:fldLock="1"/>
      </w:r>
      <w:r>
        <w:instrText xml:space="preserve"> PAGEREF _Toc45282236 \h </w:instrText>
      </w:r>
      <w:r>
        <w:fldChar w:fldCharType="separate"/>
      </w:r>
      <w:r>
        <w:t>33</w:t>
      </w:r>
      <w:r>
        <w:fldChar w:fldCharType="end"/>
      </w:r>
    </w:p>
    <w:p w14:paraId="0AA51D80" w14:textId="046C926D" w:rsidR="00C65060" w:rsidRPr="00BC0E78" w:rsidRDefault="00C65060">
      <w:pPr>
        <w:pStyle w:val="TOC5"/>
        <w:rPr>
          <w:rFonts w:ascii="Calibri" w:hAnsi="Calibri"/>
          <w:sz w:val="22"/>
          <w:szCs w:val="22"/>
          <w:lang w:eastAsia="en-GB"/>
        </w:rPr>
      </w:pPr>
      <w:r>
        <w:t>6.1.2.7.1</w:t>
      </w:r>
      <w:r w:rsidRPr="00BC0E78">
        <w:rPr>
          <w:rFonts w:ascii="Calibri" w:hAnsi="Calibri"/>
          <w:sz w:val="22"/>
          <w:szCs w:val="22"/>
          <w:lang w:eastAsia="en-GB"/>
        </w:rPr>
        <w:tab/>
      </w:r>
      <w:r>
        <w:t>General</w:t>
      </w:r>
      <w:r>
        <w:tab/>
      </w:r>
      <w:r>
        <w:fldChar w:fldCharType="begin" w:fldLock="1"/>
      </w:r>
      <w:r>
        <w:instrText xml:space="preserve"> PAGEREF _Toc45282237 \h </w:instrText>
      </w:r>
      <w:r>
        <w:fldChar w:fldCharType="separate"/>
      </w:r>
      <w:r>
        <w:t>33</w:t>
      </w:r>
      <w:r>
        <w:fldChar w:fldCharType="end"/>
      </w:r>
    </w:p>
    <w:p w14:paraId="7B6976F6" w14:textId="196CF692" w:rsidR="00C65060" w:rsidRPr="00BC0E78" w:rsidRDefault="00C65060">
      <w:pPr>
        <w:pStyle w:val="TOC5"/>
        <w:rPr>
          <w:rFonts w:ascii="Calibri" w:hAnsi="Calibri"/>
          <w:sz w:val="22"/>
          <w:szCs w:val="22"/>
          <w:lang w:eastAsia="en-GB"/>
        </w:rPr>
      </w:pPr>
      <w:r>
        <w:t>6.1.2.7.2</w:t>
      </w:r>
      <w:r w:rsidRPr="00BC0E78">
        <w:rPr>
          <w:rFonts w:ascii="Calibri" w:hAnsi="Calibri"/>
          <w:sz w:val="22"/>
          <w:szCs w:val="22"/>
          <w:lang w:eastAsia="en-GB"/>
        </w:rPr>
        <w:tab/>
      </w:r>
      <w:r>
        <w:t>PC5 unicast link security mode control procedure initiation by the initiating UE</w:t>
      </w:r>
      <w:r>
        <w:tab/>
      </w:r>
      <w:r>
        <w:fldChar w:fldCharType="begin" w:fldLock="1"/>
      </w:r>
      <w:r>
        <w:instrText xml:space="preserve"> PAGEREF _Toc45282238 \h </w:instrText>
      </w:r>
      <w:r>
        <w:fldChar w:fldCharType="separate"/>
      </w:r>
      <w:r>
        <w:t>34</w:t>
      </w:r>
      <w:r>
        <w:fldChar w:fldCharType="end"/>
      </w:r>
    </w:p>
    <w:p w14:paraId="1805B5CE" w14:textId="0B25E960" w:rsidR="00C65060" w:rsidRPr="00BC0E78" w:rsidRDefault="00C65060">
      <w:pPr>
        <w:pStyle w:val="TOC5"/>
        <w:rPr>
          <w:rFonts w:ascii="Calibri" w:hAnsi="Calibri"/>
          <w:sz w:val="22"/>
          <w:szCs w:val="22"/>
          <w:lang w:eastAsia="en-GB"/>
        </w:rPr>
      </w:pPr>
      <w:r>
        <w:t>6.1.2.7.3</w:t>
      </w:r>
      <w:r w:rsidRPr="00BC0E78">
        <w:rPr>
          <w:rFonts w:ascii="Calibri" w:hAnsi="Calibri"/>
          <w:sz w:val="22"/>
          <w:szCs w:val="22"/>
          <w:lang w:eastAsia="en-GB"/>
        </w:rPr>
        <w:tab/>
      </w:r>
      <w:r>
        <w:t>PC5 unicast link security mode control procedure accepted by the target UE</w:t>
      </w:r>
      <w:r>
        <w:tab/>
      </w:r>
      <w:r>
        <w:fldChar w:fldCharType="begin" w:fldLock="1"/>
      </w:r>
      <w:r>
        <w:instrText xml:space="preserve"> PAGEREF _Toc45282239 \h </w:instrText>
      </w:r>
      <w:r>
        <w:fldChar w:fldCharType="separate"/>
      </w:r>
      <w:r>
        <w:t>35</w:t>
      </w:r>
      <w:r>
        <w:fldChar w:fldCharType="end"/>
      </w:r>
    </w:p>
    <w:p w14:paraId="2E1C4BD2" w14:textId="40513DC9" w:rsidR="00C65060" w:rsidRPr="00BC0E78" w:rsidRDefault="00C65060">
      <w:pPr>
        <w:pStyle w:val="TOC5"/>
        <w:rPr>
          <w:rFonts w:ascii="Calibri" w:hAnsi="Calibri"/>
          <w:sz w:val="22"/>
          <w:szCs w:val="22"/>
          <w:lang w:eastAsia="en-GB"/>
        </w:rPr>
      </w:pPr>
      <w:r>
        <w:t>6.1.2.7.4</w:t>
      </w:r>
      <w:r w:rsidRPr="00BC0E78">
        <w:rPr>
          <w:rFonts w:ascii="Calibri" w:hAnsi="Calibri"/>
          <w:sz w:val="22"/>
          <w:szCs w:val="22"/>
          <w:lang w:eastAsia="en-GB"/>
        </w:rPr>
        <w:tab/>
      </w:r>
      <w:r>
        <w:t>PC5 unicast link security mode control procedure completion by the initiating UE</w:t>
      </w:r>
      <w:r>
        <w:tab/>
      </w:r>
      <w:r>
        <w:fldChar w:fldCharType="begin" w:fldLock="1"/>
      </w:r>
      <w:r>
        <w:instrText xml:space="preserve"> PAGEREF _Toc45282240 \h </w:instrText>
      </w:r>
      <w:r>
        <w:fldChar w:fldCharType="separate"/>
      </w:r>
      <w:r>
        <w:t>36</w:t>
      </w:r>
      <w:r>
        <w:fldChar w:fldCharType="end"/>
      </w:r>
    </w:p>
    <w:p w14:paraId="0E9582AC" w14:textId="42DCF3D1" w:rsidR="00C65060" w:rsidRPr="00BC0E78" w:rsidRDefault="00C65060">
      <w:pPr>
        <w:pStyle w:val="TOC5"/>
        <w:rPr>
          <w:rFonts w:ascii="Calibri" w:hAnsi="Calibri"/>
          <w:sz w:val="22"/>
          <w:szCs w:val="22"/>
          <w:lang w:eastAsia="en-GB"/>
        </w:rPr>
      </w:pPr>
      <w:r>
        <w:t>6.1.2.7.5</w:t>
      </w:r>
      <w:r w:rsidRPr="00BC0E78">
        <w:rPr>
          <w:rFonts w:ascii="Calibri" w:hAnsi="Calibri"/>
          <w:sz w:val="22"/>
          <w:szCs w:val="22"/>
          <w:lang w:eastAsia="en-GB"/>
        </w:rPr>
        <w:tab/>
      </w:r>
      <w:r>
        <w:t>PC5 unicast link security mode control procedure not accepted by the target UE</w:t>
      </w:r>
      <w:r>
        <w:tab/>
      </w:r>
      <w:r>
        <w:fldChar w:fldCharType="begin" w:fldLock="1"/>
      </w:r>
      <w:r>
        <w:instrText xml:space="preserve"> PAGEREF _Toc45282241 \h </w:instrText>
      </w:r>
      <w:r>
        <w:fldChar w:fldCharType="separate"/>
      </w:r>
      <w:r>
        <w:t>37</w:t>
      </w:r>
      <w:r>
        <w:fldChar w:fldCharType="end"/>
      </w:r>
    </w:p>
    <w:p w14:paraId="18C2A99F" w14:textId="25A971BB" w:rsidR="00C65060" w:rsidRPr="00BC0E78" w:rsidRDefault="00C65060">
      <w:pPr>
        <w:pStyle w:val="TOC5"/>
        <w:rPr>
          <w:rFonts w:ascii="Calibri" w:hAnsi="Calibri"/>
          <w:sz w:val="22"/>
          <w:szCs w:val="22"/>
          <w:lang w:eastAsia="en-GB"/>
        </w:rPr>
      </w:pPr>
      <w:r>
        <w:t>6.1.2.7.6</w:t>
      </w:r>
      <w:r w:rsidRPr="00BC0E78">
        <w:rPr>
          <w:rFonts w:ascii="Calibri" w:hAnsi="Calibri"/>
          <w:sz w:val="22"/>
          <w:szCs w:val="22"/>
          <w:lang w:eastAsia="en-GB"/>
        </w:rPr>
        <w:tab/>
      </w:r>
      <w:r>
        <w:t>Abnormal cases</w:t>
      </w:r>
      <w:r>
        <w:tab/>
      </w:r>
      <w:r>
        <w:fldChar w:fldCharType="begin" w:fldLock="1"/>
      </w:r>
      <w:r>
        <w:instrText xml:space="preserve"> PAGEREF _Toc45282242 \h </w:instrText>
      </w:r>
      <w:r>
        <w:fldChar w:fldCharType="separate"/>
      </w:r>
      <w:r>
        <w:t>37</w:t>
      </w:r>
      <w:r>
        <w:fldChar w:fldCharType="end"/>
      </w:r>
    </w:p>
    <w:p w14:paraId="7EF207E2" w14:textId="0225202D" w:rsidR="00C65060" w:rsidRPr="00BC0E78" w:rsidRDefault="00C65060">
      <w:pPr>
        <w:pStyle w:val="TOC6"/>
        <w:rPr>
          <w:rFonts w:ascii="Calibri" w:hAnsi="Calibri"/>
          <w:sz w:val="22"/>
          <w:szCs w:val="22"/>
          <w:lang w:eastAsia="en-GB"/>
        </w:rPr>
      </w:pPr>
      <w:r>
        <w:rPr>
          <w:lang w:eastAsia="zh-CN"/>
        </w:rPr>
        <w:t>6.1.2.7.6.1</w:t>
      </w:r>
      <w:r w:rsidRPr="00BC0E78">
        <w:rPr>
          <w:rFonts w:ascii="Calibri" w:hAnsi="Calibri"/>
          <w:sz w:val="22"/>
          <w:szCs w:val="22"/>
          <w:lang w:eastAsia="en-GB"/>
        </w:rPr>
        <w:tab/>
      </w:r>
      <w:r>
        <w:rPr>
          <w:lang w:eastAsia="zh-CN"/>
        </w:rPr>
        <w:t>Abnormal cases at the initiating UE</w:t>
      </w:r>
      <w:r>
        <w:tab/>
      </w:r>
      <w:r>
        <w:fldChar w:fldCharType="begin" w:fldLock="1"/>
      </w:r>
      <w:r>
        <w:instrText xml:space="preserve"> PAGEREF _Toc45282243 \h </w:instrText>
      </w:r>
      <w:r>
        <w:fldChar w:fldCharType="separate"/>
      </w:r>
      <w:r>
        <w:t>37</w:t>
      </w:r>
      <w:r>
        <w:fldChar w:fldCharType="end"/>
      </w:r>
    </w:p>
    <w:p w14:paraId="2625621D" w14:textId="48BDE3DF" w:rsidR="00C65060" w:rsidRPr="00BC0E78" w:rsidRDefault="00C65060">
      <w:pPr>
        <w:pStyle w:val="TOC4"/>
        <w:rPr>
          <w:rFonts w:ascii="Calibri" w:hAnsi="Calibri"/>
          <w:sz w:val="22"/>
          <w:szCs w:val="22"/>
          <w:lang w:eastAsia="en-GB"/>
        </w:rPr>
      </w:pPr>
      <w:r>
        <w:t>6.1.2.8</w:t>
      </w:r>
      <w:r w:rsidRPr="00BC0E78">
        <w:rPr>
          <w:rFonts w:ascii="Calibri" w:hAnsi="Calibri"/>
          <w:sz w:val="22"/>
          <w:szCs w:val="22"/>
          <w:lang w:eastAsia="en-GB"/>
        </w:rPr>
        <w:tab/>
      </w:r>
      <w:r>
        <w:t>PC5 unicast link keep-alive procedure</w:t>
      </w:r>
      <w:r>
        <w:tab/>
      </w:r>
      <w:r>
        <w:fldChar w:fldCharType="begin" w:fldLock="1"/>
      </w:r>
      <w:r>
        <w:instrText xml:space="preserve"> PAGEREF _Toc45282244 \h </w:instrText>
      </w:r>
      <w:r>
        <w:fldChar w:fldCharType="separate"/>
      </w:r>
      <w:r>
        <w:t>38</w:t>
      </w:r>
      <w:r>
        <w:fldChar w:fldCharType="end"/>
      </w:r>
    </w:p>
    <w:p w14:paraId="0331B381" w14:textId="6C5D798D" w:rsidR="00C65060" w:rsidRPr="00BC0E78" w:rsidRDefault="00C65060">
      <w:pPr>
        <w:pStyle w:val="TOC5"/>
        <w:rPr>
          <w:rFonts w:ascii="Calibri" w:hAnsi="Calibri"/>
          <w:sz w:val="22"/>
          <w:szCs w:val="22"/>
          <w:lang w:eastAsia="en-GB"/>
        </w:rPr>
      </w:pPr>
      <w:r>
        <w:t>6.1.2.8.1</w:t>
      </w:r>
      <w:r w:rsidRPr="00BC0E78">
        <w:rPr>
          <w:rFonts w:ascii="Calibri" w:hAnsi="Calibri"/>
          <w:sz w:val="22"/>
          <w:szCs w:val="22"/>
          <w:lang w:eastAsia="en-GB"/>
        </w:rPr>
        <w:tab/>
      </w:r>
      <w:r>
        <w:t>General</w:t>
      </w:r>
      <w:r>
        <w:tab/>
      </w:r>
      <w:r>
        <w:fldChar w:fldCharType="begin" w:fldLock="1"/>
      </w:r>
      <w:r>
        <w:instrText xml:space="preserve"> PAGEREF _Toc45282245 \h </w:instrText>
      </w:r>
      <w:r>
        <w:fldChar w:fldCharType="separate"/>
      </w:r>
      <w:r>
        <w:t>38</w:t>
      </w:r>
      <w:r>
        <w:fldChar w:fldCharType="end"/>
      </w:r>
    </w:p>
    <w:p w14:paraId="24BFFB7C" w14:textId="78BBD2D8" w:rsidR="00C65060" w:rsidRPr="00BC0E78" w:rsidRDefault="00C65060">
      <w:pPr>
        <w:pStyle w:val="TOC5"/>
        <w:rPr>
          <w:rFonts w:ascii="Calibri" w:hAnsi="Calibri"/>
          <w:sz w:val="22"/>
          <w:szCs w:val="22"/>
          <w:lang w:eastAsia="en-GB"/>
        </w:rPr>
      </w:pPr>
      <w:r>
        <w:t>6.1.2.8.2</w:t>
      </w:r>
      <w:r w:rsidRPr="00BC0E78">
        <w:rPr>
          <w:rFonts w:ascii="Calibri" w:hAnsi="Calibri"/>
          <w:sz w:val="22"/>
          <w:szCs w:val="22"/>
          <w:lang w:eastAsia="en-GB"/>
        </w:rPr>
        <w:tab/>
      </w:r>
      <w:r>
        <w:t>PC5 unicast link keep-alive procedure initiation by the initiating UE</w:t>
      </w:r>
      <w:r>
        <w:tab/>
      </w:r>
      <w:r>
        <w:fldChar w:fldCharType="begin" w:fldLock="1"/>
      </w:r>
      <w:r>
        <w:instrText xml:space="preserve"> PAGEREF _Toc45282246 \h </w:instrText>
      </w:r>
      <w:r>
        <w:fldChar w:fldCharType="separate"/>
      </w:r>
      <w:r>
        <w:t>38</w:t>
      </w:r>
      <w:r>
        <w:fldChar w:fldCharType="end"/>
      </w:r>
    </w:p>
    <w:p w14:paraId="741F908C" w14:textId="00D0EA6B" w:rsidR="00C65060" w:rsidRPr="00BC0E78" w:rsidRDefault="00C65060">
      <w:pPr>
        <w:pStyle w:val="TOC5"/>
        <w:rPr>
          <w:rFonts w:ascii="Calibri" w:hAnsi="Calibri"/>
          <w:sz w:val="22"/>
          <w:szCs w:val="22"/>
          <w:lang w:eastAsia="en-GB"/>
        </w:rPr>
      </w:pPr>
      <w:r>
        <w:t>6.1.2.8.3</w:t>
      </w:r>
      <w:r w:rsidRPr="00BC0E78">
        <w:rPr>
          <w:rFonts w:ascii="Calibri" w:hAnsi="Calibri"/>
          <w:sz w:val="22"/>
          <w:szCs w:val="22"/>
          <w:lang w:eastAsia="en-GB"/>
        </w:rPr>
        <w:tab/>
      </w:r>
      <w:r>
        <w:t>PC5 unicast link keep-alive procedure accepted by the target UE</w:t>
      </w:r>
      <w:r>
        <w:tab/>
      </w:r>
      <w:r>
        <w:fldChar w:fldCharType="begin" w:fldLock="1"/>
      </w:r>
      <w:r>
        <w:instrText xml:space="preserve"> PAGEREF _Toc45282247 \h </w:instrText>
      </w:r>
      <w:r>
        <w:fldChar w:fldCharType="separate"/>
      </w:r>
      <w:r>
        <w:t>39</w:t>
      </w:r>
      <w:r>
        <w:fldChar w:fldCharType="end"/>
      </w:r>
    </w:p>
    <w:p w14:paraId="79F94D28" w14:textId="18CD0952" w:rsidR="00C65060" w:rsidRPr="00BC0E78" w:rsidRDefault="00C65060">
      <w:pPr>
        <w:pStyle w:val="TOC5"/>
        <w:rPr>
          <w:rFonts w:ascii="Calibri" w:hAnsi="Calibri"/>
          <w:sz w:val="22"/>
          <w:szCs w:val="22"/>
          <w:lang w:eastAsia="en-GB"/>
        </w:rPr>
      </w:pPr>
      <w:r>
        <w:t>6.1.2.8.4</w:t>
      </w:r>
      <w:r w:rsidRPr="00BC0E78">
        <w:rPr>
          <w:rFonts w:ascii="Calibri" w:hAnsi="Calibri"/>
          <w:sz w:val="22"/>
          <w:szCs w:val="22"/>
          <w:lang w:eastAsia="en-GB"/>
        </w:rPr>
        <w:tab/>
      </w:r>
      <w:r>
        <w:t>PC5 unicast link keep-alive procedure completion by the initiating UE</w:t>
      </w:r>
      <w:r>
        <w:tab/>
      </w:r>
      <w:r>
        <w:fldChar w:fldCharType="begin" w:fldLock="1"/>
      </w:r>
      <w:r>
        <w:instrText xml:space="preserve"> PAGEREF _Toc45282248 \h </w:instrText>
      </w:r>
      <w:r>
        <w:fldChar w:fldCharType="separate"/>
      </w:r>
      <w:r>
        <w:t>39</w:t>
      </w:r>
      <w:r>
        <w:fldChar w:fldCharType="end"/>
      </w:r>
    </w:p>
    <w:p w14:paraId="6C11F2F0" w14:textId="049C0966" w:rsidR="00C65060" w:rsidRPr="00BC0E78" w:rsidRDefault="00C65060">
      <w:pPr>
        <w:pStyle w:val="TOC5"/>
        <w:rPr>
          <w:rFonts w:ascii="Calibri" w:hAnsi="Calibri"/>
          <w:sz w:val="22"/>
          <w:szCs w:val="22"/>
          <w:lang w:eastAsia="en-GB"/>
        </w:rPr>
      </w:pPr>
      <w:r>
        <w:t>6.1.2.8.5</w:t>
      </w:r>
      <w:r w:rsidRPr="00BC0E78">
        <w:rPr>
          <w:rFonts w:ascii="Calibri" w:hAnsi="Calibri"/>
          <w:sz w:val="22"/>
          <w:szCs w:val="22"/>
          <w:lang w:eastAsia="en-GB"/>
        </w:rPr>
        <w:tab/>
      </w:r>
      <w:r>
        <w:t>Abnormal cases</w:t>
      </w:r>
      <w:r>
        <w:tab/>
      </w:r>
      <w:r>
        <w:fldChar w:fldCharType="begin" w:fldLock="1"/>
      </w:r>
      <w:r>
        <w:instrText xml:space="preserve"> PAGEREF _Toc45282249 \h </w:instrText>
      </w:r>
      <w:r>
        <w:fldChar w:fldCharType="separate"/>
      </w:r>
      <w:r>
        <w:t>39</w:t>
      </w:r>
      <w:r>
        <w:fldChar w:fldCharType="end"/>
      </w:r>
    </w:p>
    <w:p w14:paraId="07A1C153" w14:textId="5C5DC94F" w:rsidR="00C65060" w:rsidRPr="00BC0E78" w:rsidRDefault="00C65060">
      <w:pPr>
        <w:pStyle w:val="TOC6"/>
        <w:rPr>
          <w:rFonts w:ascii="Calibri" w:hAnsi="Calibri"/>
          <w:sz w:val="22"/>
          <w:szCs w:val="22"/>
          <w:lang w:eastAsia="en-GB"/>
        </w:rPr>
      </w:pPr>
      <w:r>
        <w:rPr>
          <w:lang w:eastAsia="zh-CN"/>
        </w:rPr>
        <w:t>6.1.2.8.5.1</w:t>
      </w:r>
      <w:r w:rsidRPr="00BC0E78">
        <w:rPr>
          <w:rFonts w:ascii="Calibri" w:hAnsi="Calibri"/>
          <w:sz w:val="22"/>
          <w:szCs w:val="22"/>
          <w:lang w:eastAsia="en-GB"/>
        </w:rPr>
        <w:tab/>
      </w:r>
      <w:r>
        <w:rPr>
          <w:lang w:eastAsia="zh-CN"/>
        </w:rPr>
        <w:t>Abnormal cases at the initiating UE</w:t>
      </w:r>
      <w:r>
        <w:tab/>
      </w:r>
      <w:r>
        <w:fldChar w:fldCharType="begin" w:fldLock="1"/>
      </w:r>
      <w:r>
        <w:instrText xml:space="preserve"> PAGEREF _Toc45282250 \h </w:instrText>
      </w:r>
      <w:r>
        <w:fldChar w:fldCharType="separate"/>
      </w:r>
      <w:r>
        <w:t>39</w:t>
      </w:r>
      <w:r>
        <w:fldChar w:fldCharType="end"/>
      </w:r>
    </w:p>
    <w:p w14:paraId="6382426D" w14:textId="483335E6" w:rsidR="00C65060" w:rsidRPr="00BC0E78" w:rsidRDefault="00C65060">
      <w:pPr>
        <w:pStyle w:val="TOC6"/>
        <w:rPr>
          <w:rFonts w:ascii="Calibri" w:hAnsi="Calibri"/>
          <w:sz w:val="22"/>
          <w:szCs w:val="22"/>
          <w:lang w:eastAsia="en-GB"/>
        </w:rPr>
      </w:pPr>
      <w:r>
        <w:rPr>
          <w:lang w:eastAsia="zh-CN"/>
        </w:rPr>
        <w:t>6.1.2.8.5.2</w:t>
      </w:r>
      <w:r w:rsidRPr="00BC0E78">
        <w:rPr>
          <w:rFonts w:ascii="Calibri" w:hAnsi="Calibri"/>
          <w:sz w:val="22"/>
          <w:szCs w:val="22"/>
          <w:lang w:eastAsia="en-GB"/>
        </w:rPr>
        <w:tab/>
      </w:r>
      <w:r>
        <w:rPr>
          <w:lang w:eastAsia="zh-CN"/>
        </w:rPr>
        <w:t>Abnormal cases at the target UE</w:t>
      </w:r>
      <w:r>
        <w:tab/>
      </w:r>
      <w:r>
        <w:fldChar w:fldCharType="begin" w:fldLock="1"/>
      </w:r>
      <w:r>
        <w:instrText xml:space="preserve"> PAGEREF _Toc45282251 \h </w:instrText>
      </w:r>
      <w:r>
        <w:fldChar w:fldCharType="separate"/>
      </w:r>
      <w:r>
        <w:t>40</w:t>
      </w:r>
      <w:r>
        <w:fldChar w:fldCharType="end"/>
      </w:r>
    </w:p>
    <w:p w14:paraId="173B2F0F" w14:textId="1B5426A2" w:rsidR="00C65060" w:rsidRPr="00BC0E78" w:rsidRDefault="00C65060">
      <w:pPr>
        <w:pStyle w:val="TOC4"/>
        <w:rPr>
          <w:rFonts w:ascii="Calibri" w:hAnsi="Calibri"/>
          <w:sz w:val="22"/>
          <w:szCs w:val="22"/>
          <w:lang w:eastAsia="en-GB"/>
        </w:rPr>
      </w:pPr>
      <w:r>
        <w:t>6.1.2.9</w:t>
      </w:r>
      <w:r w:rsidRPr="00BC0E78">
        <w:rPr>
          <w:rFonts w:ascii="Calibri" w:hAnsi="Calibri"/>
          <w:sz w:val="22"/>
          <w:szCs w:val="22"/>
          <w:lang w:eastAsia="en-GB"/>
        </w:rPr>
        <w:tab/>
      </w:r>
      <w:r>
        <w:t>Data transmission over PC5 unicast link</w:t>
      </w:r>
      <w:r>
        <w:tab/>
      </w:r>
      <w:r>
        <w:fldChar w:fldCharType="begin" w:fldLock="1"/>
      </w:r>
      <w:r>
        <w:instrText xml:space="preserve"> PAGEREF _Toc45282252 \h </w:instrText>
      </w:r>
      <w:r>
        <w:fldChar w:fldCharType="separate"/>
      </w:r>
      <w:r>
        <w:t>40</w:t>
      </w:r>
      <w:r>
        <w:fldChar w:fldCharType="end"/>
      </w:r>
    </w:p>
    <w:p w14:paraId="548915A9" w14:textId="5F52B203" w:rsidR="00C65060" w:rsidRPr="00BC0E78" w:rsidRDefault="00C65060">
      <w:pPr>
        <w:pStyle w:val="TOC4"/>
        <w:rPr>
          <w:rFonts w:ascii="Calibri" w:hAnsi="Calibri"/>
          <w:sz w:val="22"/>
          <w:szCs w:val="22"/>
          <w:lang w:eastAsia="en-GB"/>
        </w:rPr>
      </w:pPr>
      <w:r>
        <w:t>6.1.2.10</w:t>
      </w:r>
      <w:r w:rsidRPr="00BC0E78">
        <w:rPr>
          <w:rFonts w:ascii="Calibri" w:hAnsi="Calibri"/>
          <w:sz w:val="22"/>
          <w:szCs w:val="22"/>
          <w:lang w:eastAsia="en-GB"/>
        </w:rPr>
        <w:tab/>
      </w:r>
      <w:r>
        <w:t>PC5 unicast link re-keying procedure</w:t>
      </w:r>
      <w:r>
        <w:tab/>
      </w:r>
      <w:r>
        <w:fldChar w:fldCharType="begin" w:fldLock="1"/>
      </w:r>
      <w:r>
        <w:instrText xml:space="preserve"> PAGEREF _Toc45282253 \h </w:instrText>
      </w:r>
      <w:r>
        <w:fldChar w:fldCharType="separate"/>
      </w:r>
      <w:r>
        <w:t>41</w:t>
      </w:r>
      <w:r>
        <w:fldChar w:fldCharType="end"/>
      </w:r>
    </w:p>
    <w:p w14:paraId="2A10CB9D" w14:textId="4D6BE28F" w:rsidR="00C65060" w:rsidRPr="00BC0E78" w:rsidRDefault="00C65060">
      <w:pPr>
        <w:pStyle w:val="TOC5"/>
        <w:rPr>
          <w:rFonts w:ascii="Calibri" w:hAnsi="Calibri"/>
          <w:sz w:val="22"/>
          <w:szCs w:val="22"/>
          <w:lang w:eastAsia="en-GB"/>
        </w:rPr>
      </w:pPr>
      <w:r>
        <w:t>6.1.2.10.1</w:t>
      </w:r>
      <w:r w:rsidRPr="00BC0E78">
        <w:rPr>
          <w:rFonts w:ascii="Calibri" w:hAnsi="Calibri"/>
          <w:sz w:val="22"/>
          <w:szCs w:val="22"/>
          <w:lang w:eastAsia="en-GB"/>
        </w:rPr>
        <w:tab/>
      </w:r>
      <w:r>
        <w:t>General</w:t>
      </w:r>
      <w:r>
        <w:tab/>
      </w:r>
      <w:r>
        <w:fldChar w:fldCharType="begin" w:fldLock="1"/>
      </w:r>
      <w:r>
        <w:instrText xml:space="preserve"> PAGEREF _Toc45282254 \h </w:instrText>
      </w:r>
      <w:r>
        <w:fldChar w:fldCharType="separate"/>
      </w:r>
      <w:r>
        <w:t>41</w:t>
      </w:r>
      <w:r>
        <w:fldChar w:fldCharType="end"/>
      </w:r>
    </w:p>
    <w:p w14:paraId="616009FE" w14:textId="5EA147EA" w:rsidR="00C65060" w:rsidRPr="00BC0E78" w:rsidRDefault="00C65060">
      <w:pPr>
        <w:pStyle w:val="TOC5"/>
        <w:rPr>
          <w:rFonts w:ascii="Calibri" w:hAnsi="Calibri"/>
          <w:sz w:val="22"/>
          <w:szCs w:val="22"/>
          <w:lang w:eastAsia="en-GB"/>
        </w:rPr>
      </w:pPr>
      <w:r>
        <w:t>6.1.2.10.2</w:t>
      </w:r>
      <w:r w:rsidRPr="00BC0E78">
        <w:rPr>
          <w:rFonts w:ascii="Calibri" w:hAnsi="Calibri"/>
          <w:sz w:val="22"/>
          <w:szCs w:val="22"/>
          <w:lang w:eastAsia="en-GB"/>
        </w:rPr>
        <w:tab/>
      </w:r>
      <w:r>
        <w:t>PC5 unicast link re-keying procedure initiation by the initiating UE</w:t>
      </w:r>
      <w:r>
        <w:tab/>
      </w:r>
      <w:r>
        <w:fldChar w:fldCharType="begin" w:fldLock="1"/>
      </w:r>
      <w:r>
        <w:instrText xml:space="preserve"> PAGEREF _Toc45282255 \h </w:instrText>
      </w:r>
      <w:r>
        <w:fldChar w:fldCharType="separate"/>
      </w:r>
      <w:r>
        <w:t>41</w:t>
      </w:r>
      <w:r>
        <w:fldChar w:fldCharType="end"/>
      </w:r>
    </w:p>
    <w:p w14:paraId="3C6C4BCF" w14:textId="573D8379" w:rsidR="00C65060" w:rsidRPr="00BC0E78" w:rsidRDefault="00C65060">
      <w:pPr>
        <w:pStyle w:val="TOC5"/>
        <w:rPr>
          <w:rFonts w:ascii="Calibri" w:hAnsi="Calibri"/>
          <w:sz w:val="22"/>
          <w:szCs w:val="22"/>
          <w:lang w:eastAsia="en-GB"/>
        </w:rPr>
      </w:pPr>
      <w:r>
        <w:t>6.1.2.10.3</w:t>
      </w:r>
      <w:r w:rsidRPr="00BC0E78">
        <w:rPr>
          <w:rFonts w:ascii="Calibri" w:hAnsi="Calibr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_Toc45282256 \h </w:instrText>
      </w:r>
      <w:r>
        <w:fldChar w:fldCharType="separate"/>
      </w:r>
      <w:r>
        <w:t>42</w:t>
      </w:r>
      <w:r>
        <w:fldChar w:fldCharType="end"/>
      </w:r>
    </w:p>
    <w:p w14:paraId="21A52BAD" w14:textId="0F9C4A94" w:rsidR="00C65060" w:rsidRPr="00BC0E78" w:rsidRDefault="00C65060">
      <w:pPr>
        <w:pStyle w:val="TOC5"/>
        <w:rPr>
          <w:rFonts w:ascii="Calibri" w:hAnsi="Calibri"/>
          <w:sz w:val="22"/>
          <w:szCs w:val="22"/>
          <w:lang w:eastAsia="en-GB"/>
        </w:rPr>
      </w:pPr>
      <w:r>
        <w:t>6.1.2.10.4</w:t>
      </w:r>
      <w:r w:rsidRPr="00BC0E78">
        <w:rPr>
          <w:rFonts w:ascii="Calibri" w:hAnsi="Calibri"/>
          <w:sz w:val="22"/>
          <w:szCs w:val="22"/>
          <w:lang w:eastAsia="en-GB"/>
        </w:rPr>
        <w:tab/>
      </w:r>
      <w:r>
        <w:t>PC5 unicast link re-keying procedure completion by the initiating UE</w:t>
      </w:r>
      <w:r>
        <w:tab/>
      </w:r>
      <w:r>
        <w:fldChar w:fldCharType="begin" w:fldLock="1"/>
      </w:r>
      <w:r>
        <w:instrText xml:space="preserve"> PAGEREF _Toc45282257 \h </w:instrText>
      </w:r>
      <w:r>
        <w:fldChar w:fldCharType="separate"/>
      </w:r>
      <w:r>
        <w:t>42</w:t>
      </w:r>
      <w:r>
        <w:fldChar w:fldCharType="end"/>
      </w:r>
    </w:p>
    <w:p w14:paraId="58895FC4" w14:textId="3C5F0620" w:rsidR="00C65060" w:rsidRPr="00BC0E78" w:rsidRDefault="00C65060">
      <w:pPr>
        <w:pStyle w:val="TOC5"/>
        <w:rPr>
          <w:rFonts w:ascii="Calibri" w:hAnsi="Calibri"/>
          <w:sz w:val="22"/>
          <w:szCs w:val="22"/>
          <w:lang w:eastAsia="en-GB"/>
        </w:rPr>
      </w:pPr>
      <w:r>
        <w:t>6.1.2.10.5</w:t>
      </w:r>
      <w:r w:rsidRPr="00BC0E78">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_Toc45282258 \h </w:instrText>
      </w:r>
      <w:r>
        <w:fldChar w:fldCharType="separate"/>
      </w:r>
      <w:r>
        <w:t>42</w:t>
      </w:r>
      <w:r>
        <w:fldChar w:fldCharType="end"/>
      </w:r>
    </w:p>
    <w:p w14:paraId="292BCCD4" w14:textId="510E44B7" w:rsidR="00C65060" w:rsidRPr="00BC0E78" w:rsidRDefault="00C65060">
      <w:pPr>
        <w:pStyle w:val="TOC4"/>
        <w:rPr>
          <w:rFonts w:ascii="Calibri" w:hAnsi="Calibri"/>
          <w:sz w:val="22"/>
          <w:szCs w:val="22"/>
          <w:lang w:eastAsia="en-GB"/>
        </w:rPr>
      </w:pPr>
      <w:r>
        <w:t>6.1.2.11</w:t>
      </w:r>
      <w:r w:rsidRPr="00BC0E78">
        <w:rPr>
          <w:rFonts w:ascii="Calibri" w:hAnsi="Calibri"/>
          <w:sz w:val="22"/>
          <w:szCs w:val="22"/>
          <w:lang w:eastAsia="en-GB"/>
        </w:rPr>
        <w:tab/>
      </w:r>
      <w:r>
        <w:t>PC5 unicast security</w:t>
      </w:r>
      <w:r>
        <w:tab/>
      </w:r>
      <w:r>
        <w:fldChar w:fldCharType="begin" w:fldLock="1"/>
      </w:r>
      <w:r>
        <w:instrText xml:space="preserve"> PAGEREF _Toc45282259 \h </w:instrText>
      </w:r>
      <w:r>
        <w:fldChar w:fldCharType="separate"/>
      </w:r>
      <w:r>
        <w:t>43</w:t>
      </w:r>
      <w:r>
        <w:fldChar w:fldCharType="end"/>
      </w:r>
    </w:p>
    <w:p w14:paraId="105DA6B4" w14:textId="5548C79F" w:rsidR="00C65060" w:rsidRPr="00BC0E78" w:rsidRDefault="00C65060">
      <w:pPr>
        <w:pStyle w:val="TOC5"/>
        <w:rPr>
          <w:rFonts w:ascii="Calibri" w:hAnsi="Calibri"/>
          <w:sz w:val="22"/>
          <w:szCs w:val="22"/>
          <w:lang w:eastAsia="en-GB"/>
        </w:rPr>
      </w:pPr>
      <w:r>
        <w:t>6.1.2.11.1</w:t>
      </w:r>
      <w:r w:rsidRPr="00BC0E78">
        <w:rPr>
          <w:rFonts w:ascii="Calibri" w:hAnsi="Calibri"/>
          <w:sz w:val="22"/>
          <w:szCs w:val="22"/>
          <w:lang w:eastAsia="en-GB"/>
        </w:rPr>
        <w:tab/>
      </w:r>
      <w:r>
        <w:t>Overview</w:t>
      </w:r>
      <w:r>
        <w:tab/>
      </w:r>
      <w:r>
        <w:fldChar w:fldCharType="begin" w:fldLock="1"/>
      </w:r>
      <w:r>
        <w:instrText xml:space="preserve"> PAGEREF _Toc45282260 \h </w:instrText>
      </w:r>
      <w:r>
        <w:fldChar w:fldCharType="separate"/>
      </w:r>
      <w:r>
        <w:t>43</w:t>
      </w:r>
      <w:r>
        <w:fldChar w:fldCharType="end"/>
      </w:r>
    </w:p>
    <w:p w14:paraId="73D0F804" w14:textId="79C94A89" w:rsidR="00C65060" w:rsidRPr="00BC0E78" w:rsidRDefault="00C65060">
      <w:pPr>
        <w:pStyle w:val="TOC5"/>
        <w:rPr>
          <w:rFonts w:ascii="Calibri" w:hAnsi="Calibri"/>
          <w:sz w:val="22"/>
          <w:szCs w:val="22"/>
          <w:lang w:eastAsia="en-GB"/>
        </w:rPr>
      </w:pPr>
      <w:r>
        <w:t>6.1.2.11.2</w:t>
      </w:r>
      <w:r w:rsidRPr="00BC0E78">
        <w:rPr>
          <w:rFonts w:ascii="Calibri" w:hAnsi="Calibri"/>
          <w:sz w:val="22"/>
          <w:szCs w:val="22"/>
          <w:lang w:eastAsia="en-GB"/>
        </w:rPr>
        <w:tab/>
      </w:r>
      <w:r>
        <w:t>Handling of PC5 unicast security contexts</w:t>
      </w:r>
      <w:r>
        <w:tab/>
      </w:r>
      <w:r>
        <w:fldChar w:fldCharType="begin" w:fldLock="1"/>
      </w:r>
      <w:r>
        <w:instrText xml:space="preserve"> PAGEREF _Toc45282261 \h </w:instrText>
      </w:r>
      <w:r>
        <w:fldChar w:fldCharType="separate"/>
      </w:r>
      <w:r>
        <w:t>43</w:t>
      </w:r>
      <w:r>
        <w:fldChar w:fldCharType="end"/>
      </w:r>
    </w:p>
    <w:p w14:paraId="32C7AD3C" w14:textId="7271BF15" w:rsidR="00C65060" w:rsidRPr="00BC0E78" w:rsidRDefault="00C65060">
      <w:pPr>
        <w:pStyle w:val="TOC6"/>
        <w:rPr>
          <w:rFonts w:ascii="Calibri" w:hAnsi="Calibri"/>
          <w:sz w:val="22"/>
          <w:szCs w:val="22"/>
          <w:lang w:eastAsia="en-GB"/>
        </w:rPr>
      </w:pPr>
      <w:r>
        <w:t>6.1.2.11.2.1</w:t>
      </w:r>
      <w:r w:rsidRPr="00BC0E78">
        <w:rPr>
          <w:rFonts w:ascii="Calibri" w:hAnsi="Calibri"/>
          <w:sz w:val="22"/>
          <w:szCs w:val="22"/>
          <w:lang w:eastAsia="en-GB"/>
        </w:rPr>
        <w:tab/>
      </w:r>
      <w:r>
        <w:t>General</w:t>
      </w:r>
      <w:r>
        <w:tab/>
      </w:r>
      <w:r>
        <w:fldChar w:fldCharType="begin" w:fldLock="1"/>
      </w:r>
      <w:r>
        <w:instrText xml:space="preserve"> PAGEREF _Toc45282262 \h </w:instrText>
      </w:r>
      <w:r>
        <w:fldChar w:fldCharType="separate"/>
      </w:r>
      <w:r>
        <w:t>43</w:t>
      </w:r>
      <w:r>
        <w:fldChar w:fldCharType="end"/>
      </w:r>
    </w:p>
    <w:p w14:paraId="314DB356" w14:textId="2C3F0372" w:rsidR="00C65060" w:rsidRPr="00BC0E78" w:rsidRDefault="00C65060">
      <w:pPr>
        <w:pStyle w:val="TOC6"/>
        <w:rPr>
          <w:rFonts w:ascii="Calibri" w:hAnsi="Calibri"/>
          <w:sz w:val="22"/>
          <w:szCs w:val="22"/>
          <w:lang w:eastAsia="en-GB"/>
        </w:rPr>
      </w:pPr>
      <w:r>
        <w:t>6.1.2.11.2.2</w:t>
      </w:r>
      <w:r w:rsidRPr="00BC0E78">
        <w:rPr>
          <w:rFonts w:ascii="Calibri" w:hAnsi="Calibri"/>
          <w:sz w:val="22"/>
          <w:szCs w:val="22"/>
          <w:lang w:eastAsia="en-GB"/>
        </w:rPr>
        <w:tab/>
      </w:r>
      <w:r>
        <w:t>Establishment of secure exchange of PC5 signalling messages</w:t>
      </w:r>
      <w:r>
        <w:tab/>
      </w:r>
      <w:r>
        <w:fldChar w:fldCharType="begin" w:fldLock="1"/>
      </w:r>
      <w:r>
        <w:instrText xml:space="preserve"> PAGEREF _Toc45282263 \h </w:instrText>
      </w:r>
      <w:r>
        <w:fldChar w:fldCharType="separate"/>
      </w:r>
      <w:r>
        <w:t>43</w:t>
      </w:r>
      <w:r>
        <w:fldChar w:fldCharType="end"/>
      </w:r>
    </w:p>
    <w:p w14:paraId="0CE5AA3C" w14:textId="7C1EA634" w:rsidR="00C65060" w:rsidRPr="00BC0E78" w:rsidRDefault="00C65060">
      <w:pPr>
        <w:pStyle w:val="TOC6"/>
        <w:rPr>
          <w:rFonts w:ascii="Calibri" w:hAnsi="Calibri"/>
          <w:sz w:val="22"/>
          <w:szCs w:val="22"/>
          <w:lang w:eastAsia="en-GB"/>
        </w:rPr>
      </w:pPr>
      <w:r>
        <w:t>6.1.2.11.2.3</w:t>
      </w:r>
      <w:r w:rsidRPr="00BC0E78">
        <w:rPr>
          <w:rFonts w:ascii="Calibri" w:hAnsi="Calibri"/>
          <w:sz w:val="22"/>
          <w:szCs w:val="22"/>
          <w:lang w:eastAsia="en-GB"/>
        </w:rPr>
        <w:tab/>
      </w:r>
      <w:r>
        <w:t>Change of security keys</w:t>
      </w:r>
      <w:r>
        <w:tab/>
      </w:r>
      <w:r>
        <w:fldChar w:fldCharType="begin" w:fldLock="1"/>
      </w:r>
      <w:r>
        <w:instrText xml:space="preserve"> PAGEREF _Toc45282264 \h </w:instrText>
      </w:r>
      <w:r>
        <w:fldChar w:fldCharType="separate"/>
      </w:r>
      <w:r>
        <w:t>43</w:t>
      </w:r>
      <w:r>
        <w:fldChar w:fldCharType="end"/>
      </w:r>
    </w:p>
    <w:p w14:paraId="61C077EB" w14:textId="285BFC3B" w:rsidR="00C65060" w:rsidRPr="00BC0E78" w:rsidRDefault="00C65060">
      <w:pPr>
        <w:pStyle w:val="TOC5"/>
        <w:rPr>
          <w:rFonts w:ascii="Calibri" w:hAnsi="Calibri"/>
          <w:sz w:val="22"/>
          <w:szCs w:val="22"/>
          <w:lang w:eastAsia="en-GB"/>
        </w:rPr>
      </w:pPr>
      <w:r>
        <w:t>6.1.2.11.3</w:t>
      </w:r>
      <w:r w:rsidRPr="00BC0E78">
        <w:rPr>
          <w:rFonts w:ascii="Calibri" w:hAnsi="Calibri"/>
          <w:sz w:val="22"/>
          <w:szCs w:val="22"/>
          <w:lang w:eastAsia="en-GB"/>
        </w:rPr>
        <w:tab/>
      </w:r>
      <w:r>
        <w:t>Checking of PC5 signalling messages in the UE</w:t>
      </w:r>
      <w:r>
        <w:tab/>
      </w:r>
      <w:r>
        <w:fldChar w:fldCharType="begin" w:fldLock="1"/>
      </w:r>
      <w:r>
        <w:instrText xml:space="preserve"> PAGEREF _Toc45282265 \h </w:instrText>
      </w:r>
      <w:r>
        <w:fldChar w:fldCharType="separate"/>
      </w:r>
      <w:r>
        <w:t>44</w:t>
      </w:r>
      <w:r>
        <w:fldChar w:fldCharType="end"/>
      </w:r>
    </w:p>
    <w:p w14:paraId="2FC54E16" w14:textId="5CBBE74B" w:rsidR="00C65060" w:rsidRPr="00BC0E78" w:rsidRDefault="00C65060">
      <w:pPr>
        <w:pStyle w:val="TOC4"/>
        <w:rPr>
          <w:rFonts w:ascii="Calibri" w:hAnsi="Calibri"/>
          <w:sz w:val="22"/>
          <w:szCs w:val="22"/>
          <w:lang w:eastAsia="en-GB"/>
        </w:rPr>
      </w:pPr>
      <w:r>
        <w:t>6.1.2.12</w:t>
      </w:r>
      <w:r w:rsidRPr="00BC0E78">
        <w:rPr>
          <w:rFonts w:ascii="Calibri" w:hAnsi="Calibri"/>
          <w:sz w:val="22"/>
          <w:szCs w:val="22"/>
          <w:lang w:eastAsia="en-GB"/>
        </w:rPr>
        <w:tab/>
      </w:r>
      <w:r>
        <w:t>PC5 QoS flow establishment over PC5 unicast link</w:t>
      </w:r>
      <w:r>
        <w:tab/>
      </w:r>
      <w:r>
        <w:fldChar w:fldCharType="begin" w:fldLock="1"/>
      </w:r>
      <w:r>
        <w:instrText xml:space="preserve"> PAGEREF _Toc45282266 \h </w:instrText>
      </w:r>
      <w:r>
        <w:fldChar w:fldCharType="separate"/>
      </w:r>
      <w:r>
        <w:t>44</w:t>
      </w:r>
      <w:r>
        <w:fldChar w:fldCharType="end"/>
      </w:r>
    </w:p>
    <w:p w14:paraId="3F51620E" w14:textId="442CDA53" w:rsidR="00C65060" w:rsidRPr="00BC0E78" w:rsidRDefault="00C65060">
      <w:pPr>
        <w:pStyle w:val="TOC4"/>
        <w:rPr>
          <w:rFonts w:ascii="Calibri" w:hAnsi="Calibri"/>
          <w:sz w:val="22"/>
          <w:szCs w:val="22"/>
          <w:lang w:eastAsia="en-GB"/>
        </w:rPr>
      </w:pPr>
      <w:r>
        <w:t>6.1.2.13</w:t>
      </w:r>
      <w:r w:rsidRPr="00BC0E78">
        <w:rPr>
          <w:rFonts w:ascii="Calibri" w:hAnsi="Calibri"/>
          <w:sz w:val="22"/>
          <w:szCs w:val="22"/>
          <w:lang w:eastAsia="en-GB"/>
        </w:rPr>
        <w:tab/>
      </w:r>
      <w:r>
        <w:t>PC5 QoS flow match over PC5 unicast link</w:t>
      </w:r>
      <w:r>
        <w:tab/>
      </w:r>
      <w:r>
        <w:fldChar w:fldCharType="begin" w:fldLock="1"/>
      </w:r>
      <w:r>
        <w:instrText xml:space="preserve"> PAGEREF _Toc45282267 \h </w:instrText>
      </w:r>
      <w:r>
        <w:fldChar w:fldCharType="separate"/>
      </w:r>
      <w:r>
        <w:t>45</w:t>
      </w:r>
      <w:r>
        <w:fldChar w:fldCharType="end"/>
      </w:r>
    </w:p>
    <w:p w14:paraId="302B988A" w14:textId="40B7A51F" w:rsidR="00C65060" w:rsidRPr="00BC0E78" w:rsidRDefault="00C65060">
      <w:pPr>
        <w:pStyle w:val="TOC3"/>
        <w:rPr>
          <w:rFonts w:ascii="Calibri" w:hAnsi="Calibri"/>
          <w:sz w:val="22"/>
          <w:szCs w:val="22"/>
          <w:lang w:eastAsia="en-GB"/>
        </w:rPr>
      </w:pPr>
      <w:r>
        <w:t>6.1.3</w:t>
      </w:r>
      <w:r w:rsidRPr="00BC0E78">
        <w:rPr>
          <w:rFonts w:ascii="Calibri" w:hAnsi="Calibri"/>
          <w:sz w:val="22"/>
          <w:szCs w:val="22"/>
          <w:lang w:eastAsia="en-GB"/>
        </w:rPr>
        <w:tab/>
      </w:r>
      <w:r>
        <w:t>Broadcast mode communication over PC5</w:t>
      </w:r>
      <w:r>
        <w:tab/>
      </w:r>
      <w:r>
        <w:fldChar w:fldCharType="begin" w:fldLock="1"/>
      </w:r>
      <w:r>
        <w:instrText xml:space="preserve"> PAGEREF _Toc45282268 \h </w:instrText>
      </w:r>
      <w:r>
        <w:fldChar w:fldCharType="separate"/>
      </w:r>
      <w:r>
        <w:t>45</w:t>
      </w:r>
      <w:r>
        <w:fldChar w:fldCharType="end"/>
      </w:r>
    </w:p>
    <w:p w14:paraId="1387BDBA" w14:textId="076B1DC6" w:rsidR="00C65060" w:rsidRPr="00BC0E78" w:rsidRDefault="00C65060">
      <w:pPr>
        <w:pStyle w:val="TOC4"/>
        <w:rPr>
          <w:rFonts w:ascii="Calibri" w:hAnsi="Calibri"/>
          <w:sz w:val="22"/>
          <w:szCs w:val="22"/>
          <w:lang w:eastAsia="en-GB"/>
        </w:rPr>
      </w:pPr>
      <w:r w:rsidRPr="003A162E">
        <w:rPr>
          <w:lang w:val="en-US"/>
        </w:rPr>
        <w:t>6.1.3.1</w:t>
      </w:r>
      <w:r w:rsidRPr="00BC0E78">
        <w:rPr>
          <w:rFonts w:ascii="Calibri" w:hAnsi="Calibri"/>
          <w:sz w:val="22"/>
          <w:szCs w:val="22"/>
          <w:lang w:eastAsia="en-GB"/>
        </w:rPr>
        <w:tab/>
      </w:r>
      <w:r w:rsidRPr="003A162E">
        <w:rPr>
          <w:lang w:val="en-US"/>
        </w:rPr>
        <w:t>Overview</w:t>
      </w:r>
      <w:r>
        <w:tab/>
      </w:r>
      <w:r>
        <w:fldChar w:fldCharType="begin" w:fldLock="1"/>
      </w:r>
      <w:r>
        <w:instrText xml:space="preserve"> PAGEREF _Toc45282269 \h </w:instrText>
      </w:r>
      <w:r>
        <w:fldChar w:fldCharType="separate"/>
      </w:r>
      <w:r>
        <w:t>45</w:t>
      </w:r>
      <w:r>
        <w:fldChar w:fldCharType="end"/>
      </w:r>
    </w:p>
    <w:p w14:paraId="59864902" w14:textId="60130667" w:rsidR="00C65060" w:rsidRPr="00BC0E78" w:rsidRDefault="00C65060">
      <w:pPr>
        <w:pStyle w:val="TOC4"/>
        <w:rPr>
          <w:rFonts w:ascii="Calibri" w:hAnsi="Calibri"/>
          <w:sz w:val="22"/>
          <w:szCs w:val="22"/>
          <w:lang w:eastAsia="en-GB"/>
        </w:rPr>
      </w:pPr>
      <w:r>
        <w:t>6.1.3.2</w:t>
      </w:r>
      <w:r w:rsidRPr="00BC0E78">
        <w:rPr>
          <w:rFonts w:ascii="Calibri" w:hAnsi="Calibri"/>
          <w:sz w:val="22"/>
          <w:szCs w:val="22"/>
          <w:lang w:eastAsia="en-GB"/>
        </w:rPr>
        <w:tab/>
      </w:r>
      <w:r>
        <w:t>Transmission of br</w:t>
      </w:r>
      <w:r>
        <w:rPr>
          <w:lang w:eastAsia="zh-CN"/>
        </w:rPr>
        <w:t>oad</w:t>
      </w:r>
      <w:r>
        <w:t>cast mode V2X communication over PC5</w:t>
      </w:r>
      <w:r>
        <w:tab/>
      </w:r>
      <w:r>
        <w:fldChar w:fldCharType="begin" w:fldLock="1"/>
      </w:r>
      <w:r>
        <w:instrText xml:space="preserve"> PAGEREF _Toc45282270 \h </w:instrText>
      </w:r>
      <w:r>
        <w:fldChar w:fldCharType="separate"/>
      </w:r>
      <w:r>
        <w:t>45</w:t>
      </w:r>
      <w:r>
        <w:fldChar w:fldCharType="end"/>
      </w:r>
    </w:p>
    <w:p w14:paraId="0FABB3A9" w14:textId="5799AC05" w:rsidR="00C65060" w:rsidRPr="00BC0E78" w:rsidRDefault="00C65060">
      <w:pPr>
        <w:pStyle w:val="TOC5"/>
        <w:rPr>
          <w:rFonts w:ascii="Calibri" w:hAnsi="Calibri"/>
          <w:sz w:val="22"/>
          <w:szCs w:val="22"/>
          <w:lang w:eastAsia="en-GB"/>
        </w:rPr>
      </w:pPr>
      <w:r w:rsidRPr="003A162E">
        <w:rPr>
          <w:lang w:val="en-US"/>
        </w:rPr>
        <w:t>6.1.3.2.1</w:t>
      </w:r>
      <w:r w:rsidRPr="00BC0E78">
        <w:rPr>
          <w:rFonts w:ascii="Calibri" w:hAnsi="Calibri"/>
          <w:sz w:val="22"/>
          <w:szCs w:val="22"/>
          <w:lang w:eastAsia="en-GB"/>
        </w:rPr>
        <w:tab/>
      </w:r>
      <w:r w:rsidRPr="003A162E">
        <w:rPr>
          <w:lang w:val="en-US"/>
        </w:rPr>
        <w:t>Initiation</w:t>
      </w:r>
      <w:r>
        <w:tab/>
      </w:r>
      <w:r>
        <w:fldChar w:fldCharType="begin" w:fldLock="1"/>
      </w:r>
      <w:r>
        <w:instrText xml:space="preserve"> PAGEREF _Toc45282271 \h </w:instrText>
      </w:r>
      <w:r>
        <w:fldChar w:fldCharType="separate"/>
      </w:r>
      <w:r>
        <w:t>45</w:t>
      </w:r>
      <w:r>
        <w:fldChar w:fldCharType="end"/>
      </w:r>
    </w:p>
    <w:p w14:paraId="49181D61" w14:textId="64BD0C63" w:rsidR="00C65060" w:rsidRPr="00BC0E78" w:rsidRDefault="00C65060">
      <w:pPr>
        <w:pStyle w:val="TOC6"/>
        <w:rPr>
          <w:rFonts w:ascii="Calibri" w:hAnsi="Calibri"/>
          <w:sz w:val="22"/>
          <w:szCs w:val="22"/>
          <w:lang w:eastAsia="en-GB"/>
        </w:rPr>
      </w:pPr>
      <w:r w:rsidRPr="003A162E">
        <w:rPr>
          <w:lang w:val="en-US"/>
        </w:rPr>
        <w:t>6.1.3.2.1.1</w:t>
      </w:r>
      <w:r w:rsidRPr="00BC0E78">
        <w:rPr>
          <w:rFonts w:ascii="Calibri" w:hAnsi="Calibri"/>
          <w:sz w:val="22"/>
          <w:szCs w:val="22"/>
          <w:lang w:eastAsia="en-GB"/>
        </w:rPr>
        <w:tab/>
      </w:r>
      <w:r w:rsidRPr="003A162E">
        <w:rPr>
          <w:lang w:val="en-US"/>
        </w:rPr>
        <w:t xml:space="preserve">Requirements for </w:t>
      </w:r>
      <w:r>
        <w:t>V2X communication over PC5</w:t>
      </w:r>
      <w:r>
        <w:tab/>
      </w:r>
      <w:r>
        <w:fldChar w:fldCharType="begin" w:fldLock="1"/>
      </w:r>
      <w:r>
        <w:instrText xml:space="preserve"> PAGEREF _Toc45282272 \h </w:instrText>
      </w:r>
      <w:r>
        <w:fldChar w:fldCharType="separate"/>
      </w:r>
      <w:r>
        <w:t>45</w:t>
      </w:r>
      <w:r>
        <w:fldChar w:fldCharType="end"/>
      </w:r>
    </w:p>
    <w:p w14:paraId="3D2BFAEA" w14:textId="7C59C389" w:rsidR="00C65060" w:rsidRPr="00BC0E78" w:rsidRDefault="00C65060">
      <w:pPr>
        <w:pStyle w:val="TOC6"/>
        <w:rPr>
          <w:rFonts w:ascii="Calibri" w:hAnsi="Calibri"/>
          <w:sz w:val="22"/>
          <w:szCs w:val="22"/>
          <w:lang w:eastAsia="en-GB"/>
        </w:rPr>
      </w:pPr>
      <w:r w:rsidRPr="003A162E">
        <w:rPr>
          <w:lang w:val="en-US"/>
        </w:rPr>
        <w:t>6.1.3.2.1.2</w:t>
      </w:r>
      <w:r w:rsidRPr="00BC0E78">
        <w:rPr>
          <w:rFonts w:ascii="Calibri" w:hAnsi="Calibri"/>
          <w:sz w:val="22"/>
          <w:szCs w:val="22"/>
          <w:lang w:eastAsia="en-GB"/>
        </w:rPr>
        <w:tab/>
      </w:r>
      <w:r w:rsidRPr="003A162E">
        <w:rPr>
          <w:lang w:val="en-US"/>
        </w:rPr>
        <w:t>PC5 Q</w:t>
      </w:r>
      <w:r w:rsidRPr="003A162E">
        <w:rPr>
          <w:lang w:val="en-US" w:eastAsia="zh-CN"/>
        </w:rPr>
        <w:t>oS flow match and establishment</w:t>
      </w:r>
      <w:r>
        <w:tab/>
      </w:r>
      <w:r>
        <w:fldChar w:fldCharType="begin" w:fldLock="1"/>
      </w:r>
      <w:r>
        <w:instrText xml:space="preserve"> PAGEREF _Toc45282273 \h </w:instrText>
      </w:r>
      <w:r>
        <w:fldChar w:fldCharType="separate"/>
      </w:r>
      <w:r>
        <w:t>46</w:t>
      </w:r>
      <w:r>
        <w:fldChar w:fldCharType="end"/>
      </w:r>
    </w:p>
    <w:p w14:paraId="5B45B354" w14:textId="22ED01D0" w:rsidR="00C65060" w:rsidRPr="00BC0E78" w:rsidRDefault="00C65060">
      <w:pPr>
        <w:pStyle w:val="TOC5"/>
        <w:rPr>
          <w:rFonts w:ascii="Calibri" w:hAnsi="Calibri"/>
          <w:sz w:val="22"/>
          <w:szCs w:val="22"/>
          <w:lang w:eastAsia="en-GB"/>
        </w:rPr>
      </w:pPr>
      <w:r>
        <w:t>6.1.3.2.2</w:t>
      </w:r>
      <w:r w:rsidRPr="00BC0E78">
        <w:rPr>
          <w:rFonts w:ascii="Calibri" w:hAnsi="Calibri"/>
          <w:sz w:val="22"/>
          <w:szCs w:val="22"/>
          <w:lang w:eastAsia="en-GB"/>
        </w:rPr>
        <w:tab/>
      </w:r>
      <w:r>
        <w:t>Transmission</w:t>
      </w:r>
      <w:r>
        <w:tab/>
      </w:r>
      <w:r>
        <w:fldChar w:fldCharType="begin" w:fldLock="1"/>
      </w:r>
      <w:r>
        <w:instrText xml:space="preserve"> PAGEREF _Toc45282274 \h </w:instrText>
      </w:r>
      <w:r>
        <w:fldChar w:fldCharType="separate"/>
      </w:r>
      <w:r>
        <w:t>47</w:t>
      </w:r>
      <w:r>
        <w:fldChar w:fldCharType="end"/>
      </w:r>
    </w:p>
    <w:p w14:paraId="1BFD92EE" w14:textId="305CE682" w:rsidR="00C65060" w:rsidRPr="00BC0E78" w:rsidRDefault="00C65060">
      <w:pPr>
        <w:pStyle w:val="TOC5"/>
        <w:rPr>
          <w:rFonts w:ascii="Calibri" w:hAnsi="Calibri"/>
          <w:sz w:val="22"/>
          <w:szCs w:val="22"/>
          <w:lang w:eastAsia="en-GB"/>
        </w:rPr>
      </w:pPr>
      <w:r>
        <w:t>6.1.3.2.3</w:t>
      </w:r>
      <w:r w:rsidRPr="00BC0E78">
        <w:rPr>
          <w:rFonts w:ascii="Calibri" w:hAnsi="Calibri"/>
          <w:sz w:val="22"/>
          <w:szCs w:val="22"/>
          <w:lang w:eastAsia="en-GB"/>
        </w:rPr>
        <w:tab/>
      </w:r>
      <w:r>
        <w:t>Procedure for UE to use provisioned radio resources for V2X communication over PC5</w:t>
      </w:r>
      <w:r>
        <w:tab/>
      </w:r>
      <w:r>
        <w:fldChar w:fldCharType="begin" w:fldLock="1"/>
      </w:r>
      <w:r>
        <w:instrText xml:space="preserve"> PAGEREF _Toc45282275 \h </w:instrText>
      </w:r>
      <w:r>
        <w:fldChar w:fldCharType="separate"/>
      </w:r>
      <w:r>
        <w:t>48</w:t>
      </w:r>
      <w:r>
        <w:fldChar w:fldCharType="end"/>
      </w:r>
    </w:p>
    <w:p w14:paraId="69FA8023" w14:textId="6F526826" w:rsidR="00C65060" w:rsidRPr="00BC0E78" w:rsidRDefault="00C65060">
      <w:pPr>
        <w:pStyle w:val="TOC5"/>
        <w:rPr>
          <w:rFonts w:ascii="Calibri" w:hAnsi="Calibri"/>
          <w:sz w:val="22"/>
          <w:szCs w:val="22"/>
          <w:lang w:eastAsia="en-GB"/>
        </w:rPr>
      </w:pPr>
      <w:r>
        <w:t>6.1.3.2.4</w:t>
      </w:r>
      <w:r w:rsidRPr="00BC0E78">
        <w:rPr>
          <w:rFonts w:ascii="Calibri" w:hAnsi="Calibri"/>
          <w:sz w:val="22"/>
          <w:szCs w:val="22"/>
          <w:lang w:eastAsia="en-GB"/>
        </w:rPr>
        <w:tab/>
      </w:r>
      <w:r>
        <w:t>Privacy of V2X transmission over PC5</w:t>
      </w:r>
      <w:r>
        <w:tab/>
      </w:r>
      <w:r>
        <w:fldChar w:fldCharType="begin" w:fldLock="1"/>
      </w:r>
      <w:r>
        <w:instrText xml:space="preserve"> PAGEREF _Toc45282276 \h </w:instrText>
      </w:r>
      <w:r>
        <w:fldChar w:fldCharType="separate"/>
      </w:r>
      <w:r>
        <w:t>49</w:t>
      </w:r>
      <w:r>
        <w:fldChar w:fldCharType="end"/>
      </w:r>
    </w:p>
    <w:p w14:paraId="4A12AA16" w14:textId="0EA41284" w:rsidR="00C65060" w:rsidRPr="00BC0E78" w:rsidRDefault="00C65060">
      <w:pPr>
        <w:pStyle w:val="TOC4"/>
        <w:rPr>
          <w:rFonts w:ascii="Calibri" w:hAnsi="Calibri"/>
          <w:sz w:val="22"/>
          <w:szCs w:val="22"/>
          <w:lang w:eastAsia="en-GB"/>
        </w:rPr>
      </w:pPr>
      <w:r>
        <w:t>6.1.3.3</w:t>
      </w:r>
      <w:r w:rsidRPr="00BC0E78">
        <w:rPr>
          <w:rFonts w:ascii="Calibri" w:hAnsi="Calibri"/>
          <w:sz w:val="22"/>
          <w:szCs w:val="22"/>
          <w:lang w:eastAsia="en-GB"/>
        </w:rPr>
        <w:tab/>
      </w:r>
      <w:r>
        <w:t>Reception of broadcast mode V2X communication over PC5</w:t>
      </w:r>
      <w:r>
        <w:tab/>
      </w:r>
      <w:r>
        <w:fldChar w:fldCharType="begin" w:fldLock="1"/>
      </w:r>
      <w:r>
        <w:instrText xml:space="preserve"> PAGEREF _Toc45282277 \h </w:instrText>
      </w:r>
      <w:r>
        <w:fldChar w:fldCharType="separate"/>
      </w:r>
      <w:r>
        <w:t>50</w:t>
      </w:r>
      <w:r>
        <w:fldChar w:fldCharType="end"/>
      </w:r>
    </w:p>
    <w:p w14:paraId="4913F2FF" w14:textId="3D728196" w:rsidR="00C65060" w:rsidRPr="00BC0E78" w:rsidRDefault="00C65060">
      <w:pPr>
        <w:pStyle w:val="TOC3"/>
        <w:rPr>
          <w:rFonts w:ascii="Calibri" w:hAnsi="Calibri"/>
          <w:sz w:val="22"/>
          <w:szCs w:val="22"/>
          <w:lang w:eastAsia="en-GB"/>
        </w:rPr>
      </w:pPr>
      <w:r>
        <w:t>6.1.4</w:t>
      </w:r>
      <w:r w:rsidRPr="00BC0E78">
        <w:rPr>
          <w:rFonts w:ascii="Calibri" w:hAnsi="Calibri"/>
          <w:sz w:val="22"/>
          <w:szCs w:val="22"/>
          <w:lang w:eastAsia="en-GB"/>
        </w:rPr>
        <w:tab/>
      </w:r>
      <w:r>
        <w:t>Groupcast mode communication over PC5</w:t>
      </w:r>
      <w:r>
        <w:tab/>
      </w:r>
      <w:r>
        <w:fldChar w:fldCharType="begin" w:fldLock="1"/>
      </w:r>
      <w:r>
        <w:instrText xml:space="preserve"> PAGEREF _Toc45282278 \h </w:instrText>
      </w:r>
      <w:r>
        <w:fldChar w:fldCharType="separate"/>
      </w:r>
      <w:r>
        <w:t>50</w:t>
      </w:r>
      <w:r>
        <w:fldChar w:fldCharType="end"/>
      </w:r>
    </w:p>
    <w:p w14:paraId="1D5DF4C9" w14:textId="70E2555A" w:rsidR="00C65060" w:rsidRPr="00BC0E78" w:rsidRDefault="00C65060">
      <w:pPr>
        <w:pStyle w:val="TOC4"/>
        <w:rPr>
          <w:rFonts w:ascii="Calibri" w:hAnsi="Calibri"/>
          <w:sz w:val="22"/>
          <w:szCs w:val="22"/>
          <w:lang w:eastAsia="en-GB"/>
        </w:rPr>
      </w:pPr>
      <w:r w:rsidRPr="003A162E">
        <w:rPr>
          <w:lang w:val="en-US"/>
        </w:rPr>
        <w:t>6.1.4.1</w:t>
      </w:r>
      <w:r w:rsidRPr="00BC0E78">
        <w:rPr>
          <w:rFonts w:ascii="Calibri" w:hAnsi="Calibri"/>
          <w:sz w:val="22"/>
          <w:szCs w:val="22"/>
          <w:lang w:eastAsia="en-GB"/>
        </w:rPr>
        <w:tab/>
      </w:r>
      <w:r w:rsidRPr="003A162E">
        <w:rPr>
          <w:lang w:val="en-US"/>
        </w:rPr>
        <w:t>Overview</w:t>
      </w:r>
      <w:r>
        <w:tab/>
      </w:r>
      <w:r>
        <w:fldChar w:fldCharType="begin" w:fldLock="1"/>
      </w:r>
      <w:r>
        <w:instrText xml:space="preserve"> PAGEREF _Toc45282279 \h </w:instrText>
      </w:r>
      <w:r>
        <w:fldChar w:fldCharType="separate"/>
      </w:r>
      <w:r>
        <w:t>50</w:t>
      </w:r>
      <w:r>
        <w:fldChar w:fldCharType="end"/>
      </w:r>
    </w:p>
    <w:p w14:paraId="388475D2" w14:textId="0D21B199" w:rsidR="00C65060" w:rsidRPr="00BC0E78" w:rsidRDefault="00C65060">
      <w:pPr>
        <w:pStyle w:val="TOC4"/>
        <w:rPr>
          <w:rFonts w:ascii="Calibri" w:hAnsi="Calibri"/>
          <w:sz w:val="22"/>
          <w:szCs w:val="22"/>
          <w:lang w:eastAsia="en-GB"/>
        </w:rPr>
      </w:pPr>
      <w:r>
        <w:t>6.</w:t>
      </w:r>
      <w:r>
        <w:lastRenderedPageBreak/>
        <w:t>1.4.2</w:t>
      </w:r>
      <w:r w:rsidRPr="00BC0E78">
        <w:rPr>
          <w:rFonts w:ascii="Calibri" w:hAnsi="Calibr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_Toc45282280 \h </w:instrText>
      </w:r>
      <w:r>
        <w:fldChar w:fldCharType="separate"/>
      </w:r>
      <w:r>
        <w:t>50</w:t>
      </w:r>
      <w:r>
        <w:fldChar w:fldCharType="end"/>
      </w:r>
    </w:p>
    <w:p w14:paraId="4CA8D8F9" w14:textId="49310E4F" w:rsidR="00C65060" w:rsidRPr="00BC0E78" w:rsidRDefault="00C65060">
      <w:pPr>
        <w:pStyle w:val="TOC5"/>
        <w:rPr>
          <w:rFonts w:ascii="Calibri" w:hAnsi="Calibri"/>
          <w:sz w:val="22"/>
          <w:szCs w:val="22"/>
          <w:lang w:eastAsia="en-GB"/>
        </w:rPr>
      </w:pPr>
      <w:r>
        <w:t>6.1.4.2.1</w:t>
      </w:r>
      <w:r w:rsidRPr="00BC0E78">
        <w:rPr>
          <w:rFonts w:ascii="Calibri" w:hAnsi="Calibri"/>
          <w:sz w:val="22"/>
          <w:szCs w:val="22"/>
          <w:lang w:eastAsia="en-GB"/>
        </w:rPr>
        <w:tab/>
      </w:r>
      <w:r>
        <w:t>Initiation</w:t>
      </w:r>
      <w:r>
        <w:tab/>
      </w:r>
      <w:r>
        <w:fldChar w:fldCharType="begin" w:fldLock="1"/>
      </w:r>
      <w:r>
        <w:instrText xml:space="preserve"> PAGEREF _Toc45282281 \h </w:instrText>
      </w:r>
      <w:r>
        <w:fldChar w:fldCharType="separate"/>
      </w:r>
      <w:r>
        <w:t>50</w:t>
      </w:r>
      <w:r>
        <w:fldChar w:fldCharType="end"/>
      </w:r>
    </w:p>
    <w:p w14:paraId="0498A094" w14:textId="47CC357E" w:rsidR="00C65060" w:rsidRPr="00BC0E78" w:rsidRDefault="00C65060">
      <w:pPr>
        <w:pStyle w:val="TOC6"/>
        <w:rPr>
          <w:rFonts w:ascii="Calibri" w:hAnsi="Calibri"/>
          <w:sz w:val="22"/>
          <w:szCs w:val="22"/>
          <w:lang w:eastAsia="en-GB"/>
        </w:rPr>
      </w:pPr>
      <w:r w:rsidRPr="003A162E">
        <w:rPr>
          <w:lang w:val="en-US"/>
        </w:rPr>
        <w:t>6.1.4.2.1.1</w:t>
      </w:r>
      <w:r w:rsidRPr="00BC0E78">
        <w:rPr>
          <w:rFonts w:ascii="Calibri" w:hAnsi="Calibri"/>
          <w:sz w:val="22"/>
          <w:szCs w:val="22"/>
          <w:lang w:eastAsia="en-GB"/>
        </w:rPr>
        <w:tab/>
      </w:r>
      <w:r w:rsidRPr="003A162E">
        <w:rPr>
          <w:lang w:val="en-US"/>
        </w:rPr>
        <w:t xml:space="preserve">Requirements for </w:t>
      </w:r>
      <w:r>
        <w:t>V2X communication over PC5</w:t>
      </w:r>
      <w:r>
        <w:tab/>
      </w:r>
      <w:r>
        <w:fldChar w:fldCharType="begin" w:fldLock="1"/>
      </w:r>
      <w:r>
        <w:instrText xml:space="preserve"> PAGEREF _Toc45282282 \h </w:instrText>
      </w:r>
      <w:r>
        <w:fldChar w:fldCharType="separate"/>
      </w:r>
      <w:r>
        <w:t>50</w:t>
      </w:r>
      <w:r>
        <w:fldChar w:fldCharType="end"/>
      </w:r>
    </w:p>
    <w:p w14:paraId="6E54F241" w14:textId="60EBA462" w:rsidR="00C65060" w:rsidRPr="00BC0E78" w:rsidRDefault="00C65060">
      <w:pPr>
        <w:pStyle w:val="TOC6"/>
        <w:rPr>
          <w:rFonts w:ascii="Calibri" w:hAnsi="Calibri"/>
          <w:sz w:val="22"/>
          <w:szCs w:val="22"/>
          <w:lang w:eastAsia="en-GB"/>
        </w:rPr>
      </w:pPr>
      <w:r w:rsidRPr="003A162E">
        <w:rPr>
          <w:lang w:val="en-US"/>
        </w:rPr>
        <w:t>6.1.4.2.1.2</w:t>
      </w:r>
      <w:r w:rsidRPr="00BC0E78">
        <w:rPr>
          <w:rFonts w:ascii="Calibri" w:hAnsi="Calibri"/>
          <w:sz w:val="22"/>
          <w:szCs w:val="22"/>
          <w:lang w:eastAsia="en-GB"/>
        </w:rPr>
        <w:tab/>
      </w:r>
      <w:r w:rsidRPr="003A162E">
        <w:rPr>
          <w:lang w:val="en-US"/>
        </w:rPr>
        <w:t>PC5 Q</w:t>
      </w:r>
      <w:r w:rsidRPr="003A162E">
        <w:rPr>
          <w:lang w:val="en-US" w:eastAsia="zh-CN"/>
        </w:rPr>
        <w:t>oS flow match and establishment</w:t>
      </w:r>
      <w:r>
        <w:tab/>
      </w:r>
      <w:r>
        <w:fldChar w:fldCharType="begin" w:fldLock="1"/>
      </w:r>
      <w:r>
        <w:instrText xml:space="preserve"> PAGEREF _Toc45282283 \h </w:instrText>
      </w:r>
      <w:r>
        <w:fldChar w:fldCharType="separate"/>
      </w:r>
      <w:r>
        <w:t>51</w:t>
      </w:r>
      <w:r>
        <w:fldChar w:fldCharType="end"/>
      </w:r>
    </w:p>
    <w:p w14:paraId="4BDE930F" w14:textId="02F7D1BC" w:rsidR="00C65060" w:rsidRPr="00BC0E78" w:rsidRDefault="00C65060">
      <w:pPr>
        <w:pStyle w:val="TOC5"/>
        <w:rPr>
          <w:rFonts w:ascii="Calibri" w:hAnsi="Calibri"/>
          <w:sz w:val="22"/>
          <w:szCs w:val="22"/>
          <w:lang w:eastAsia="en-GB"/>
        </w:rPr>
      </w:pPr>
      <w:r>
        <w:t>6.1.4.2.2</w:t>
      </w:r>
      <w:r w:rsidRPr="00BC0E78">
        <w:rPr>
          <w:rFonts w:ascii="Calibri" w:hAnsi="Calibri"/>
          <w:sz w:val="22"/>
          <w:szCs w:val="22"/>
          <w:lang w:eastAsia="en-GB"/>
        </w:rPr>
        <w:tab/>
      </w:r>
      <w:r>
        <w:t>Transmission</w:t>
      </w:r>
      <w:r>
        <w:tab/>
      </w:r>
      <w:r>
        <w:fldChar w:fldCharType="begin" w:fldLock="1"/>
      </w:r>
      <w:r>
        <w:instrText xml:space="preserve"> PAGEREF _Toc45282284 \h </w:instrText>
      </w:r>
      <w:r>
        <w:fldChar w:fldCharType="separate"/>
      </w:r>
      <w:r>
        <w:t>51</w:t>
      </w:r>
      <w:r>
        <w:fldChar w:fldCharType="end"/>
      </w:r>
    </w:p>
    <w:p w14:paraId="34BC9292" w14:textId="6904F8DF" w:rsidR="00C65060" w:rsidRPr="00BC0E78" w:rsidRDefault="00C65060">
      <w:pPr>
        <w:pStyle w:val="TOC5"/>
        <w:rPr>
          <w:rFonts w:ascii="Calibri" w:hAnsi="Calibri"/>
          <w:sz w:val="22"/>
          <w:szCs w:val="22"/>
          <w:lang w:eastAsia="en-GB"/>
        </w:rPr>
      </w:pPr>
      <w:r>
        <w:t>6.1.4.2.3</w:t>
      </w:r>
      <w:r w:rsidRPr="00BC0E78">
        <w:rPr>
          <w:rFonts w:ascii="Calibri" w:hAnsi="Calibr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_Toc45282285 \h </w:instrText>
      </w:r>
      <w:r>
        <w:fldChar w:fldCharType="separate"/>
      </w:r>
      <w:r>
        <w:t>51</w:t>
      </w:r>
      <w:r>
        <w:fldChar w:fldCharType="end"/>
      </w:r>
    </w:p>
    <w:p w14:paraId="414FC900" w14:textId="3ED5E97E" w:rsidR="00C65060" w:rsidRPr="00BC0E78" w:rsidRDefault="00C65060">
      <w:pPr>
        <w:pStyle w:val="TOC5"/>
        <w:rPr>
          <w:rFonts w:ascii="Calibri" w:hAnsi="Calibri"/>
          <w:sz w:val="22"/>
          <w:szCs w:val="22"/>
          <w:lang w:eastAsia="en-GB"/>
        </w:rPr>
      </w:pPr>
      <w:r>
        <w:rPr>
          <w:lang w:eastAsia="ko-KR"/>
        </w:rPr>
        <w:t>6.1.4.2.4</w:t>
      </w:r>
      <w:r w:rsidRPr="00BC0E78">
        <w:rPr>
          <w:rFonts w:ascii="Calibri" w:hAnsi="Calibri"/>
          <w:sz w:val="22"/>
          <w:szCs w:val="22"/>
          <w:lang w:eastAsia="en-GB"/>
        </w:rPr>
        <w:tab/>
      </w:r>
      <w:r>
        <w:rPr>
          <w:lang w:eastAsia="ko-KR"/>
        </w:rPr>
        <w:t>Privacy of V2X transmission over PC5</w:t>
      </w:r>
      <w:r>
        <w:tab/>
      </w:r>
      <w:r>
        <w:fldChar w:fldCharType="begin" w:fldLock="1"/>
      </w:r>
      <w:r>
        <w:instrText xml:space="preserve"> PAGEREF _Toc45282286 \h </w:instrText>
      </w:r>
      <w:r>
        <w:fldChar w:fldCharType="separate"/>
      </w:r>
      <w:r>
        <w:t>51</w:t>
      </w:r>
      <w:r>
        <w:fldChar w:fldCharType="end"/>
      </w:r>
    </w:p>
    <w:p w14:paraId="2CDED64C" w14:textId="3F2954B6" w:rsidR="00C65060" w:rsidRPr="00BC0E78" w:rsidRDefault="00C65060">
      <w:pPr>
        <w:pStyle w:val="TOC4"/>
        <w:rPr>
          <w:rFonts w:ascii="Calibri" w:hAnsi="Calibri"/>
          <w:sz w:val="22"/>
          <w:szCs w:val="22"/>
          <w:lang w:eastAsia="en-GB"/>
        </w:rPr>
      </w:pPr>
      <w:r>
        <w:t>6.1.4.3</w:t>
      </w:r>
      <w:r w:rsidRPr="00BC0E78">
        <w:rPr>
          <w:rFonts w:ascii="Calibri" w:hAnsi="Calibri"/>
          <w:sz w:val="22"/>
          <w:szCs w:val="22"/>
          <w:lang w:eastAsia="en-GB"/>
        </w:rPr>
        <w:tab/>
      </w:r>
      <w:r>
        <w:t>Reception of groupcast mode V2X communication over PC5</w:t>
      </w:r>
      <w:r>
        <w:tab/>
      </w:r>
      <w:r>
        <w:fldChar w:fldCharType="begin" w:fldLock="1"/>
      </w:r>
      <w:r>
        <w:instrText xml:space="preserve"> PAGEREF _Toc45282287 \h </w:instrText>
      </w:r>
      <w:r>
        <w:fldChar w:fldCharType="separate"/>
      </w:r>
      <w:r>
        <w:t>51</w:t>
      </w:r>
      <w:r>
        <w:fldChar w:fldCharType="end"/>
      </w:r>
    </w:p>
    <w:p w14:paraId="7BCFFE84" w14:textId="53CB7613" w:rsidR="00C65060" w:rsidRPr="00BC0E78" w:rsidRDefault="00C65060">
      <w:pPr>
        <w:pStyle w:val="TOC2"/>
        <w:rPr>
          <w:rFonts w:ascii="Calibri" w:hAnsi="Calibri"/>
          <w:sz w:val="22"/>
          <w:szCs w:val="22"/>
          <w:lang w:eastAsia="en-GB"/>
        </w:rPr>
      </w:pPr>
      <w:r w:rsidRPr="003A162E">
        <w:rPr>
          <w:lang w:val="en-US"/>
        </w:rPr>
        <w:t>6.2</w:t>
      </w:r>
      <w:r w:rsidRPr="00BC0E78">
        <w:rPr>
          <w:rFonts w:ascii="Calibri" w:hAnsi="Calibri"/>
          <w:sz w:val="22"/>
          <w:szCs w:val="22"/>
          <w:lang w:eastAsia="en-GB"/>
        </w:rPr>
        <w:tab/>
      </w:r>
      <w:r w:rsidRPr="003A162E">
        <w:rPr>
          <w:lang w:val="en-US"/>
        </w:rPr>
        <w:t>V2X communication over Uu</w:t>
      </w:r>
      <w:r>
        <w:tab/>
      </w:r>
      <w:r>
        <w:fldChar w:fldCharType="begin" w:fldLock="1"/>
      </w:r>
      <w:r>
        <w:instrText xml:space="preserve"> PAGEREF _Toc45282288 \h </w:instrText>
      </w:r>
      <w:r>
        <w:fldChar w:fldCharType="separate"/>
      </w:r>
      <w:r>
        <w:t>52</w:t>
      </w:r>
      <w:r>
        <w:fldChar w:fldCharType="end"/>
      </w:r>
    </w:p>
    <w:p w14:paraId="75641725" w14:textId="3C446B3B" w:rsidR="00C65060" w:rsidRPr="00BC0E78" w:rsidRDefault="00C65060">
      <w:pPr>
        <w:pStyle w:val="TOC3"/>
        <w:rPr>
          <w:rFonts w:ascii="Calibri" w:hAnsi="Calibri"/>
          <w:sz w:val="22"/>
          <w:szCs w:val="22"/>
          <w:lang w:eastAsia="en-GB"/>
        </w:rPr>
      </w:pPr>
      <w:r w:rsidRPr="003A162E">
        <w:rPr>
          <w:lang w:val="en-US"/>
        </w:rPr>
        <w:t>6.2.1</w:t>
      </w:r>
      <w:r w:rsidRPr="00BC0E78">
        <w:rPr>
          <w:rFonts w:ascii="Calibri" w:hAnsi="Calibri"/>
          <w:sz w:val="22"/>
          <w:szCs w:val="22"/>
          <w:lang w:eastAsia="en-GB"/>
        </w:rPr>
        <w:tab/>
      </w:r>
      <w:r w:rsidRPr="003A162E">
        <w:rPr>
          <w:lang w:val="en-US"/>
        </w:rPr>
        <w:t>General</w:t>
      </w:r>
      <w:r>
        <w:tab/>
      </w:r>
      <w:r>
        <w:fldChar w:fldCharType="begin" w:fldLock="1"/>
      </w:r>
      <w:r>
        <w:instrText xml:space="preserve"> PAGEREF _Toc45282289 \h </w:instrText>
      </w:r>
      <w:r>
        <w:fldChar w:fldCharType="separate"/>
      </w:r>
      <w:r>
        <w:t>52</w:t>
      </w:r>
      <w:r>
        <w:fldChar w:fldCharType="end"/>
      </w:r>
    </w:p>
    <w:p w14:paraId="1BD8D6C3" w14:textId="79965CA3" w:rsidR="00C65060" w:rsidRPr="00BC0E78" w:rsidRDefault="00C65060">
      <w:pPr>
        <w:pStyle w:val="TOC3"/>
        <w:rPr>
          <w:rFonts w:ascii="Calibri" w:hAnsi="Calibri"/>
          <w:sz w:val="22"/>
          <w:szCs w:val="22"/>
          <w:lang w:eastAsia="en-GB"/>
        </w:rPr>
      </w:pPr>
      <w:r w:rsidRPr="003A162E">
        <w:rPr>
          <w:lang w:val="en-US"/>
        </w:rPr>
        <w:t>6.2.2</w:t>
      </w:r>
      <w:r w:rsidRPr="00BC0E78">
        <w:rPr>
          <w:rFonts w:ascii="Calibri" w:hAnsi="Calibri"/>
          <w:sz w:val="22"/>
          <w:szCs w:val="22"/>
          <w:lang w:eastAsia="en-GB"/>
        </w:rPr>
        <w:tab/>
      </w:r>
      <w:r w:rsidRPr="003A162E">
        <w:rPr>
          <w:lang w:val="en-US"/>
        </w:rPr>
        <w:t>Transmission of V2X communication over Uu from UE to V2X application server</w:t>
      </w:r>
      <w:r>
        <w:tab/>
      </w:r>
      <w:r>
        <w:fldChar w:fldCharType="begin" w:fldLock="1"/>
      </w:r>
      <w:r>
        <w:instrText xml:space="preserve"> PAGEREF _Toc45282290 \h </w:instrText>
      </w:r>
      <w:r>
        <w:fldChar w:fldCharType="separate"/>
      </w:r>
      <w:r>
        <w:t>53</w:t>
      </w:r>
      <w:r>
        <w:fldChar w:fldCharType="end"/>
      </w:r>
    </w:p>
    <w:p w14:paraId="68B3B51A" w14:textId="0E1DF9E8" w:rsidR="00C65060" w:rsidRPr="00BC0E78" w:rsidRDefault="00C65060">
      <w:pPr>
        <w:pStyle w:val="TOC3"/>
        <w:rPr>
          <w:rFonts w:ascii="Calibri" w:hAnsi="Calibri"/>
          <w:sz w:val="22"/>
          <w:szCs w:val="22"/>
          <w:lang w:eastAsia="en-GB"/>
        </w:rPr>
      </w:pPr>
      <w:r w:rsidRPr="003A162E">
        <w:rPr>
          <w:lang w:val="en-US"/>
        </w:rPr>
        <w:t>6.2.3</w:t>
      </w:r>
      <w:r w:rsidRPr="00BC0E78">
        <w:rPr>
          <w:rFonts w:ascii="Calibri" w:hAnsi="Calibri"/>
          <w:sz w:val="22"/>
          <w:szCs w:val="22"/>
          <w:lang w:eastAsia="en-GB"/>
        </w:rPr>
        <w:tab/>
      </w:r>
      <w:r w:rsidRPr="003A162E">
        <w:rPr>
          <w:lang w:val="en-US"/>
        </w:rPr>
        <w:t>Reception of V2X communication over Uu from UE to V2X application server</w:t>
      </w:r>
      <w:r>
        <w:tab/>
      </w:r>
      <w:r>
        <w:fldChar w:fldCharType="begin" w:fldLock="1"/>
      </w:r>
      <w:r>
        <w:instrText xml:space="preserve"> PAGEREF _Toc45282291 \h </w:instrText>
      </w:r>
      <w:r>
        <w:fldChar w:fldCharType="separate"/>
      </w:r>
      <w:r>
        <w:t>54</w:t>
      </w:r>
      <w:r>
        <w:fldChar w:fldCharType="end"/>
      </w:r>
    </w:p>
    <w:p w14:paraId="5137A479" w14:textId="671E2B38" w:rsidR="00C65060" w:rsidRPr="00BC0E78" w:rsidRDefault="00C65060">
      <w:pPr>
        <w:pStyle w:val="TOC3"/>
        <w:rPr>
          <w:rFonts w:ascii="Calibri" w:hAnsi="Calibri"/>
          <w:sz w:val="22"/>
          <w:szCs w:val="22"/>
          <w:lang w:eastAsia="en-GB"/>
        </w:rPr>
      </w:pPr>
      <w:r w:rsidRPr="003A162E">
        <w:rPr>
          <w:lang w:val="en-US"/>
        </w:rPr>
        <w:t>6.2.4</w:t>
      </w:r>
      <w:r w:rsidRPr="00BC0E78">
        <w:rPr>
          <w:rFonts w:ascii="Calibri" w:hAnsi="Calibri"/>
          <w:sz w:val="22"/>
          <w:szCs w:val="22"/>
          <w:lang w:eastAsia="en-GB"/>
        </w:rPr>
        <w:tab/>
      </w:r>
      <w:r w:rsidRPr="003A162E">
        <w:rPr>
          <w:lang w:val="en-US"/>
        </w:rPr>
        <w:t>Transmission of V2X communication over Uu from V2X application server to UE</w:t>
      </w:r>
      <w:r>
        <w:tab/>
      </w:r>
      <w:r>
        <w:fldChar w:fldCharType="begin" w:fldLock="1"/>
      </w:r>
      <w:r>
        <w:instrText xml:space="preserve"> PAGEREF _Toc45282292 \h </w:instrText>
      </w:r>
      <w:r>
        <w:fldChar w:fldCharType="separate"/>
      </w:r>
      <w:r>
        <w:t>54</w:t>
      </w:r>
      <w:r>
        <w:fldChar w:fldCharType="end"/>
      </w:r>
    </w:p>
    <w:p w14:paraId="5EADA3BA" w14:textId="0BDB5533" w:rsidR="00C65060" w:rsidRPr="00BC0E78" w:rsidRDefault="00C65060">
      <w:pPr>
        <w:pStyle w:val="TOC3"/>
        <w:rPr>
          <w:rFonts w:ascii="Calibri" w:hAnsi="Calibri"/>
          <w:sz w:val="22"/>
          <w:szCs w:val="22"/>
          <w:lang w:eastAsia="en-GB"/>
        </w:rPr>
      </w:pPr>
      <w:r w:rsidRPr="003A162E">
        <w:rPr>
          <w:lang w:val="en-US"/>
        </w:rPr>
        <w:t>6.2.5</w:t>
      </w:r>
      <w:r w:rsidRPr="00BC0E78">
        <w:rPr>
          <w:rFonts w:ascii="Calibri" w:hAnsi="Calibri"/>
          <w:sz w:val="22"/>
          <w:szCs w:val="22"/>
          <w:lang w:eastAsia="en-GB"/>
        </w:rPr>
        <w:tab/>
      </w:r>
      <w:r w:rsidRPr="003A162E">
        <w:rPr>
          <w:lang w:val="en-US"/>
        </w:rPr>
        <w:t>Reception of V2X communication over Uu from V2X application server to UE</w:t>
      </w:r>
      <w:r>
        <w:tab/>
      </w:r>
      <w:r>
        <w:fldChar w:fldCharType="begin" w:fldLock="1"/>
      </w:r>
      <w:r>
        <w:instrText xml:space="preserve"> PAGEREF _Toc45282293 \h </w:instrText>
      </w:r>
      <w:r>
        <w:fldChar w:fldCharType="separate"/>
      </w:r>
      <w:r>
        <w:t>55</w:t>
      </w:r>
      <w:r>
        <w:fldChar w:fldCharType="end"/>
      </w:r>
    </w:p>
    <w:p w14:paraId="466EF461" w14:textId="411B4CFE" w:rsidR="00C65060" w:rsidRPr="00BC0E78" w:rsidRDefault="00C65060">
      <w:pPr>
        <w:pStyle w:val="TOC3"/>
        <w:rPr>
          <w:rFonts w:ascii="Calibri" w:hAnsi="Calibri"/>
          <w:sz w:val="22"/>
          <w:szCs w:val="22"/>
          <w:lang w:eastAsia="en-GB"/>
        </w:rPr>
      </w:pPr>
      <w:r w:rsidRPr="003A162E">
        <w:rPr>
          <w:lang w:val="en-US"/>
        </w:rPr>
        <w:t>6.2.6</w:t>
      </w:r>
      <w:r w:rsidRPr="00BC0E78">
        <w:rPr>
          <w:rFonts w:ascii="Calibri" w:hAnsi="Calibri"/>
          <w:sz w:val="22"/>
          <w:szCs w:val="22"/>
          <w:lang w:eastAsia="en-GB"/>
        </w:rPr>
        <w:tab/>
      </w:r>
      <w:r w:rsidRPr="003A162E">
        <w:rPr>
          <w:lang w:val="en-US"/>
        </w:rPr>
        <w:t>V2X application server discovery</w:t>
      </w:r>
      <w:r>
        <w:tab/>
      </w:r>
      <w:r>
        <w:fldChar w:fldCharType="begin" w:fldLock="1"/>
      </w:r>
      <w:r>
        <w:instrText xml:space="preserve"> PAGEREF _Toc45282294 \h </w:instrText>
      </w:r>
      <w:r>
        <w:fldChar w:fldCharType="separate"/>
      </w:r>
      <w:r>
        <w:t>57</w:t>
      </w:r>
      <w:r>
        <w:fldChar w:fldCharType="end"/>
      </w:r>
    </w:p>
    <w:p w14:paraId="29A216F7" w14:textId="3D062332" w:rsidR="00C65060" w:rsidRPr="00BC0E78" w:rsidRDefault="00C65060">
      <w:pPr>
        <w:pStyle w:val="TOC3"/>
        <w:rPr>
          <w:rFonts w:ascii="Calibri" w:hAnsi="Calibri"/>
          <w:sz w:val="22"/>
          <w:szCs w:val="22"/>
          <w:lang w:eastAsia="en-GB"/>
        </w:rPr>
      </w:pPr>
      <w:r w:rsidRPr="003A162E">
        <w:rPr>
          <w:lang w:val="en-US"/>
        </w:rPr>
        <w:t>6.2.7</w:t>
      </w:r>
      <w:r w:rsidRPr="00BC0E78">
        <w:rPr>
          <w:rFonts w:ascii="Calibri" w:hAnsi="Calibri"/>
          <w:sz w:val="22"/>
          <w:szCs w:val="22"/>
          <w:lang w:eastAsia="en-GB"/>
        </w:rPr>
        <w:tab/>
      </w:r>
      <w:r w:rsidRPr="003A162E">
        <w:rPr>
          <w:lang w:val="en-US"/>
        </w:rPr>
        <w:t>V2X application server configuration</w:t>
      </w:r>
      <w:r>
        <w:tab/>
      </w:r>
      <w:r>
        <w:fldChar w:fldCharType="begin" w:fldLock="1"/>
      </w:r>
      <w:r>
        <w:instrText xml:space="preserve"> PAGEREF _Toc45282295 \h </w:instrText>
      </w:r>
      <w:r>
        <w:fldChar w:fldCharType="separate"/>
      </w:r>
      <w:r>
        <w:t>60</w:t>
      </w:r>
      <w:r>
        <w:fldChar w:fldCharType="end"/>
      </w:r>
    </w:p>
    <w:p w14:paraId="4A57C085" w14:textId="3AAE8F58" w:rsidR="00C65060" w:rsidRPr="00BC0E78" w:rsidRDefault="00C65060">
      <w:pPr>
        <w:pStyle w:val="TOC1"/>
        <w:rPr>
          <w:rFonts w:ascii="Calibri" w:hAnsi="Calibri"/>
          <w:szCs w:val="22"/>
          <w:lang w:eastAsia="en-GB"/>
        </w:rPr>
      </w:pPr>
      <w:r>
        <w:t>7</w:t>
      </w:r>
      <w:r w:rsidRPr="00BC0E78">
        <w:rPr>
          <w:rFonts w:ascii="Calibri" w:hAnsi="Calibri"/>
          <w:szCs w:val="22"/>
          <w:lang w:eastAsia="en-GB"/>
        </w:rPr>
        <w:tab/>
      </w:r>
      <w:r>
        <w:t>Message functional definition and contents</w:t>
      </w:r>
      <w:r>
        <w:tab/>
      </w:r>
      <w:r>
        <w:fldChar w:fldCharType="begin" w:fldLock="1"/>
      </w:r>
      <w:r>
        <w:instrText xml:space="preserve"> PAGEREF _Toc45282296 \h </w:instrText>
      </w:r>
      <w:r>
        <w:fldChar w:fldCharType="separate"/>
      </w:r>
      <w:r>
        <w:t>60</w:t>
      </w:r>
      <w:r>
        <w:fldChar w:fldCharType="end"/>
      </w:r>
    </w:p>
    <w:p w14:paraId="23819066" w14:textId="5DC3FDCB" w:rsidR="00C65060" w:rsidRPr="00BC0E78" w:rsidRDefault="00C65060">
      <w:pPr>
        <w:pStyle w:val="TOC2"/>
        <w:rPr>
          <w:rFonts w:ascii="Calibri" w:hAnsi="Calibri"/>
          <w:sz w:val="22"/>
          <w:szCs w:val="22"/>
          <w:lang w:eastAsia="en-GB"/>
        </w:rPr>
      </w:pPr>
      <w:r>
        <w:t>7.1</w:t>
      </w:r>
      <w:r w:rsidRPr="00BC0E78">
        <w:rPr>
          <w:rFonts w:ascii="Calibri" w:hAnsi="Calibri"/>
          <w:sz w:val="22"/>
          <w:szCs w:val="22"/>
          <w:lang w:eastAsia="en-GB"/>
        </w:rPr>
        <w:tab/>
      </w:r>
      <w:r>
        <w:t>Overview</w:t>
      </w:r>
      <w:r>
        <w:tab/>
      </w:r>
      <w:r>
        <w:fldChar w:fldCharType="begin" w:fldLock="1"/>
      </w:r>
      <w:r>
        <w:instrText xml:space="preserve"> PAGEREF _Toc45282297 \h </w:instrText>
      </w:r>
      <w:r>
        <w:fldChar w:fldCharType="separate"/>
      </w:r>
      <w:r>
        <w:t>60</w:t>
      </w:r>
      <w:r>
        <w:fldChar w:fldCharType="end"/>
      </w:r>
    </w:p>
    <w:p w14:paraId="3C8D69FA" w14:textId="72E53258" w:rsidR="00C65060" w:rsidRPr="00BC0E78" w:rsidRDefault="00C65060">
      <w:pPr>
        <w:pStyle w:val="TOC2"/>
        <w:rPr>
          <w:rFonts w:ascii="Calibri" w:hAnsi="Calibri"/>
          <w:sz w:val="22"/>
          <w:szCs w:val="22"/>
          <w:lang w:eastAsia="en-GB"/>
        </w:rPr>
      </w:pPr>
      <w:r>
        <w:t>7.2</w:t>
      </w:r>
      <w:r w:rsidRPr="00BC0E78">
        <w:rPr>
          <w:rFonts w:ascii="Calibri" w:hAnsi="Calibri"/>
          <w:sz w:val="22"/>
          <w:szCs w:val="22"/>
          <w:lang w:eastAsia="en-GB"/>
        </w:rPr>
        <w:tab/>
      </w:r>
      <w:r>
        <w:t>P</w:t>
      </w:r>
      <w:r w:rsidRPr="003A162E">
        <w:rPr>
          <w:lang w:val="en-US"/>
        </w:rPr>
        <w:t>rovisioning</w:t>
      </w:r>
      <w:r>
        <w:t xml:space="preserve"> of parameters for V2X configuration signalling messages</w:t>
      </w:r>
      <w:r>
        <w:tab/>
      </w:r>
      <w:r>
        <w:fldChar w:fldCharType="begin" w:fldLock="1"/>
      </w:r>
      <w:r>
        <w:instrText xml:space="preserve"> PAGEREF _Toc45282298 \h </w:instrText>
      </w:r>
      <w:r>
        <w:fldChar w:fldCharType="separate"/>
      </w:r>
      <w:r>
        <w:t>61</w:t>
      </w:r>
      <w:r>
        <w:fldChar w:fldCharType="end"/>
      </w:r>
    </w:p>
    <w:p w14:paraId="18277C41" w14:textId="57154C92" w:rsidR="00C65060" w:rsidRPr="00BC0E78" w:rsidRDefault="00C65060">
      <w:pPr>
        <w:pStyle w:val="TOC3"/>
        <w:rPr>
          <w:rFonts w:ascii="Calibri" w:hAnsi="Calibri"/>
          <w:sz w:val="22"/>
          <w:szCs w:val="22"/>
          <w:lang w:eastAsia="en-GB"/>
        </w:rPr>
      </w:pPr>
      <w:r>
        <w:t>7.2.1</w:t>
      </w:r>
      <w:r w:rsidRPr="00BC0E78">
        <w:rPr>
          <w:rFonts w:ascii="Calibri" w:hAnsi="Calibri"/>
          <w:sz w:val="22"/>
          <w:szCs w:val="22"/>
          <w:lang w:eastAsia="en-GB"/>
        </w:rPr>
        <w:tab/>
      </w:r>
      <w:r>
        <w:t>UE policy provisioning request</w:t>
      </w:r>
      <w:r>
        <w:tab/>
      </w:r>
      <w:r>
        <w:fldChar w:fldCharType="begin" w:fldLock="1"/>
      </w:r>
      <w:r>
        <w:instrText xml:space="preserve"> PAGEREF _Toc45282299 \h </w:instrText>
      </w:r>
      <w:r>
        <w:fldChar w:fldCharType="separate"/>
      </w:r>
      <w:r>
        <w:t>61</w:t>
      </w:r>
      <w:r>
        <w:fldChar w:fldCharType="end"/>
      </w:r>
    </w:p>
    <w:p w14:paraId="3DD69AB0" w14:textId="0F89BFEB" w:rsidR="00C65060" w:rsidRPr="00BC0E78" w:rsidRDefault="00C65060">
      <w:pPr>
        <w:pStyle w:val="TOC4"/>
        <w:rPr>
          <w:rFonts w:ascii="Calibri" w:hAnsi="Calibri"/>
          <w:sz w:val="22"/>
          <w:szCs w:val="22"/>
          <w:lang w:eastAsia="en-GB"/>
        </w:rPr>
      </w:pPr>
      <w:r>
        <w:t>7.2.1.1</w:t>
      </w:r>
      <w:r w:rsidRPr="00BC0E78">
        <w:rPr>
          <w:rFonts w:ascii="Calibri" w:hAnsi="Calibri"/>
          <w:sz w:val="22"/>
          <w:szCs w:val="22"/>
          <w:lang w:eastAsia="en-GB"/>
        </w:rPr>
        <w:tab/>
      </w:r>
      <w:r>
        <w:rPr>
          <w:lang w:eastAsia="ko-KR"/>
        </w:rPr>
        <w:t>Message definition</w:t>
      </w:r>
      <w:r>
        <w:tab/>
      </w:r>
      <w:r>
        <w:fldChar w:fldCharType="begin" w:fldLock="1"/>
      </w:r>
      <w:r>
        <w:instrText xml:space="preserve"> PAGEREF _Toc45282300 \h </w:instrText>
      </w:r>
      <w:r>
        <w:fldChar w:fldCharType="separate"/>
      </w:r>
      <w:r>
        <w:t>61</w:t>
      </w:r>
      <w:r>
        <w:fldChar w:fldCharType="end"/>
      </w:r>
    </w:p>
    <w:p w14:paraId="6CF919F1" w14:textId="5980C2F9" w:rsidR="00C65060" w:rsidRPr="00BC0E78" w:rsidRDefault="00C65060">
      <w:pPr>
        <w:pStyle w:val="TOC3"/>
        <w:rPr>
          <w:rFonts w:ascii="Calibri" w:hAnsi="Calibri"/>
          <w:sz w:val="22"/>
          <w:szCs w:val="22"/>
          <w:lang w:eastAsia="en-GB"/>
        </w:rPr>
      </w:pPr>
      <w:r>
        <w:t>7.2.2</w:t>
      </w:r>
      <w:r w:rsidRPr="00BC0E78">
        <w:rPr>
          <w:rFonts w:ascii="Calibri" w:hAnsi="Calibri"/>
          <w:sz w:val="22"/>
          <w:szCs w:val="22"/>
          <w:lang w:eastAsia="en-GB"/>
        </w:rPr>
        <w:tab/>
      </w:r>
      <w:r>
        <w:t>UE policy provisioning reject</w:t>
      </w:r>
      <w:r>
        <w:tab/>
      </w:r>
      <w:r>
        <w:fldChar w:fldCharType="begin" w:fldLock="1"/>
      </w:r>
      <w:r>
        <w:instrText xml:space="preserve"> PAGEREF _Toc45282301 \h </w:instrText>
      </w:r>
      <w:r>
        <w:fldChar w:fldCharType="separate"/>
      </w:r>
      <w:r>
        <w:t>61</w:t>
      </w:r>
      <w:r>
        <w:fldChar w:fldCharType="end"/>
      </w:r>
    </w:p>
    <w:p w14:paraId="2B6521BF" w14:textId="20245DFF" w:rsidR="00C65060" w:rsidRPr="00BC0E78" w:rsidRDefault="00C65060">
      <w:pPr>
        <w:pStyle w:val="TOC4"/>
        <w:rPr>
          <w:rFonts w:ascii="Calibri" w:hAnsi="Calibri"/>
          <w:sz w:val="22"/>
          <w:szCs w:val="22"/>
          <w:lang w:eastAsia="en-GB"/>
        </w:rPr>
      </w:pPr>
      <w:r>
        <w:t>7.2.2.1</w:t>
      </w:r>
      <w:r w:rsidRPr="00BC0E78">
        <w:rPr>
          <w:rFonts w:ascii="Calibri" w:hAnsi="Calibri"/>
          <w:sz w:val="22"/>
          <w:szCs w:val="22"/>
          <w:lang w:eastAsia="en-GB"/>
        </w:rPr>
        <w:tab/>
      </w:r>
      <w:r>
        <w:rPr>
          <w:lang w:eastAsia="ko-KR"/>
        </w:rPr>
        <w:t>Message definition</w:t>
      </w:r>
      <w:r>
        <w:tab/>
      </w:r>
      <w:r>
        <w:fldChar w:fldCharType="begin" w:fldLock="1"/>
      </w:r>
      <w:r>
        <w:instrText xml:space="preserve"> PAGEREF _Toc45282302 \h </w:instrText>
      </w:r>
      <w:r>
        <w:fldChar w:fldCharType="separate"/>
      </w:r>
      <w:r>
        <w:t>61</w:t>
      </w:r>
      <w:r>
        <w:fldChar w:fldCharType="end"/>
      </w:r>
    </w:p>
    <w:p w14:paraId="61CC6524" w14:textId="70F275CC" w:rsidR="00C65060" w:rsidRPr="00BC0E78" w:rsidRDefault="00C65060">
      <w:pPr>
        <w:pStyle w:val="TOC2"/>
        <w:rPr>
          <w:rFonts w:ascii="Calibri" w:hAnsi="Calibri"/>
          <w:sz w:val="22"/>
          <w:szCs w:val="22"/>
          <w:lang w:eastAsia="en-GB"/>
        </w:rPr>
      </w:pPr>
      <w:r>
        <w:t>7.3</w:t>
      </w:r>
      <w:r w:rsidRPr="00BC0E78">
        <w:rPr>
          <w:rFonts w:ascii="Calibri" w:hAnsi="Calibri"/>
          <w:sz w:val="22"/>
          <w:szCs w:val="22"/>
          <w:lang w:eastAsia="en-GB"/>
        </w:rPr>
        <w:tab/>
      </w:r>
      <w:r w:rsidRPr="003A162E">
        <w:rPr>
          <w:lang w:val="en-US"/>
        </w:rPr>
        <w:t xml:space="preserve">V2X communication over </w:t>
      </w:r>
      <w:r>
        <w:t>PC5 signalling messages</w:t>
      </w:r>
      <w:r>
        <w:tab/>
      </w:r>
      <w:r>
        <w:fldChar w:fldCharType="begin" w:fldLock="1"/>
      </w:r>
      <w:r>
        <w:instrText xml:space="preserve"> PAGEREF _Toc45282303 \h </w:instrText>
      </w:r>
      <w:r>
        <w:fldChar w:fldCharType="separate"/>
      </w:r>
      <w:r>
        <w:t>62</w:t>
      </w:r>
      <w:r>
        <w:fldChar w:fldCharType="end"/>
      </w:r>
    </w:p>
    <w:p w14:paraId="7950FE3A" w14:textId="5470C034" w:rsidR="00C65060" w:rsidRPr="00BC0E78" w:rsidRDefault="00C65060">
      <w:pPr>
        <w:pStyle w:val="TOC3"/>
        <w:rPr>
          <w:rFonts w:ascii="Calibri" w:hAnsi="Calibri"/>
          <w:sz w:val="22"/>
          <w:szCs w:val="22"/>
          <w:lang w:eastAsia="en-GB"/>
        </w:rPr>
      </w:pPr>
      <w:r>
        <w:t>7.3.1</w:t>
      </w:r>
      <w:r w:rsidRPr="00BC0E78">
        <w:rPr>
          <w:rFonts w:ascii="Calibri" w:hAnsi="Calibri"/>
          <w:sz w:val="22"/>
          <w:szCs w:val="22"/>
          <w:lang w:eastAsia="en-GB"/>
        </w:rPr>
        <w:tab/>
      </w:r>
      <w:r>
        <w:t>Direct link establishment request</w:t>
      </w:r>
      <w:r>
        <w:tab/>
      </w:r>
      <w:r>
        <w:fldChar w:fldCharType="begin" w:fldLock="1"/>
      </w:r>
      <w:r>
        <w:instrText xml:space="preserve"> PAGEREF _Toc45282304 \h </w:instrText>
      </w:r>
      <w:r>
        <w:fldChar w:fldCharType="separate"/>
      </w:r>
      <w:r>
        <w:t>62</w:t>
      </w:r>
      <w:r>
        <w:fldChar w:fldCharType="end"/>
      </w:r>
    </w:p>
    <w:p w14:paraId="3335E358" w14:textId="1DCBADF7" w:rsidR="00C65060" w:rsidRPr="00BC0E78" w:rsidRDefault="00C65060">
      <w:pPr>
        <w:pStyle w:val="TOC4"/>
        <w:rPr>
          <w:rFonts w:ascii="Calibri" w:hAnsi="Calibri"/>
          <w:sz w:val="22"/>
          <w:szCs w:val="22"/>
          <w:lang w:eastAsia="en-GB"/>
        </w:rPr>
      </w:pPr>
      <w:r>
        <w:t>7.3.1.1</w:t>
      </w:r>
      <w:r w:rsidRPr="00BC0E78">
        <w:rPr>
          <w:rFonts w:ascii="Calibri" w:hAnsi="Calibri"/>
          <w:sz w:val="22"/>
          <w:szCs w:val="22"/>
          <w:lang w:eastAsia="en-GB"/>
        </w:rPr>
        <w:tab/>
      </w:r>
      <w:r>
        <w:t>Message definition</w:t>
      </w:r>
      <w:r>
        <w:tab/>
      </w:r>
      <w:r>
        <w:fldChar w:fldCharType="begin" w:fldLock="1"/>
      </w:r>
      <w:r>
        <w:instrText xml:space="preserve"> PAGEREF _Toc45282305 \h </w:instrText>
      </w:r>
      <w:r>
        <w:fldChar w:fldCharType="separate"/>
      </w:r>
      <w:r>
        <w:t>62</w:t>
      </w:r>
      <w:r>
        <w:fldChar w:fldCharType="end"/>
      </w:r>
    </w:p>
    <w:p w14:paraId="355F6C94" w14:textId="2BC65AB1" w:rsidR="00C65060" w:rsidRPr="00BC0E78" w:rsidRDefault="00C65060">
      <w:pPr>
        <w:pStyle w:val="TOC4"/>
        <w:rPr>
          <w:rFonts w:ascii="Calibri" w:hAnsi="Calibri"/>
          <w:sz w:val="22"/>
          <w:szCs w:val="22"/>
          <w:lang w:eastAsia="en-GB"/>
        </w:rPr>
      </w:pPr>
      <w:r>
        <w:t>7.3.1.2</w:t>
      </w:r>
      <w:r w:rsidRPr="00BC0E78">
        <w:rPr>
          <w:rFonts w:ascii="Calibri" w:hAnsi="Calibri"/>
          <w:sz w:val="22"/>
          <w:szCs w:val="22"/>
          <w:lang w:eastAsia="en-GB"/>
        </w:rPr>
        <w:tab/>
      </w:r>
      <w:r>
        <w:t>Target user info</w:t>
      </w:r>
      <w:r>
        <w:tab/>
      </w:r>
      <w:r>
        <w:fldChar w:fldCharType="begin" w:fldLock="1"/>
      </w:r>
      <w:r>
        <w:instrText xml:space="preserve"> PAGEREF _Toc45282306 \h </w:instrText>
      </w:r>
      <w:r>
        <w:fldChar w:fldCharType="separate"/>
      </w:r>
      <w:r>
        <w:t>62</w:t>
      </w:r>
      <w:r>
        <w:fldChar w:fldCharType="end"/>
      </w:r>
    </w:p>
    <w:p w14:paraId="28D539CA" w14:textId="3202821A" w:rsidR="00C65060" w:rsidRPr="00BC0E78" w:rsidRDefault="00C65060">
      <w:pPr>
        <w:pStyle w:val="TOC4"/>
        <w:rPr>
          <w:rFonts w:ascii="Calibri" w:hAnsi="Calibri"/>
          <w:sz w:val="22"/>
          <w:szCs w:val="22"/>
          <w:lang w:eastAsia="en-GB"/>
        </w:rPr>
      </w:pPr>
      <w:r>
        <w:t>7.3.1.3</w:t>
      </w:r>
      <w:r w:rsidRPr="00BC0E78">
        <w:rPr>
          <w:rFonts w:ascii="Calibri" w:hAnsi="Calibri"/>
          <w:sz w:val="22"/>
          <w:szCs w:val="22"/>
          <w:lang w:eastAsia="en-GB"/>
        </w:rPr>
        <w:tab/>
      </w:r>
      <w:r>
        <w:t>Key establishment information container</w:t>
      </w:r>
      <w:r>
        <w:tab/>
      </w:r>
      <w:r>
        <w:fldChar w:fldCharType="begin" w:fldLock="1"/>
      </w:r>
      <w:r>
        <w:instrText xml:space="preserve"> PAGEREF _Toc45282307 \h </w:instrText>
      </w:r>
      <w:r>
        <w:fldChar w:fldCharType="separate"/>
      </w:r>
      <w:r>
        <w:t>62</w:t>
      </w:r>
      <w:r>
        <w:fldChar w:fldCharType="end"/>
      </w:r>
    </w:p>
    <w:p w14:paraId="1716D3ED" w14:textId="357E4DFB" w:rsidR="00C65060" w:rsidRPr="00BC0E78" w:rsidRDefault="00C65060">
      <w:pPr>
        <w:pStyle w:val="TOC4"/>
        <w:rPr>
          <w:rFonts w:ascii="Calibri" w:hAnsi="Calibri"/>
          <w:sz w:val="22"/>
          <w:szCs w:val="22"/>
          <w:lang w:eastAsia="en-GB"/>
        </w:rPr>
      </w:pPr>
      <w:r>
        <w:t>7.3.1.4</w:t>
      </w:r>
      <w:r w:rsidRPr="00BC0E78">
        <w:rPr>
          <w:rFonts w:ascii="Calibri" w:hAnsi="Calibri"/>
          <w:sz w:val="22"/>
          <w:szCs w:val="22"/>
          <w:lang w:eastAsia="en-GB"/>
        </w:rPr>
        <w:tab/>
      </w:r>
      <w:r>
        <w:t>Nonce_1</w:t>
      </w:r>
      <w:r>
        <w:tab/>
      </w:r>
      <w:r>
        <w:fldChar w:fldCharType="begin" w:fldLock="1"/>
      </w:r>
      <w:r>
        <w:instrText xml:space="preserve"> PAGEREF _Toc45282308 \h </w:instrText>
      </w:r>
      <w:r>
        <w:fldChar w:fldCharType="separate"/>
      </w:r>
      <w:r>
        <w:t>62</w:t>
      </w:r>
      <w:r>
        <w:fldChar w:fldCharType="end"/>
      </w:r>
    </w:p>
    <w:p w14:paraId="61CCE0E5" w14:textId="0A860B86" w:rsidR="00C65060" w:rsidRPr="00BC0E78" w:rsidRDefault="00C65060">
      <w:pPr>
        <w:pStyle w:val="TOC4"/>
        <w:rPr>
          <w:rFonts w:ascii="Calibri" w:hAnsi="Calibri"/>
          <w:sz w:val="22"/>
          <w:szCs w:val="22"/>
          <w:lang w:eastAsia="en-GB"/>
        </w:rPr>
      </w:pPr>
      <w:r>
        <w:t>7.3.1.5</w:t>
      </w:r>
      <w:r w:rsidRPr="00BC0E78">
        <w:rPr>
          <w:rFonts w:ascii="Calibri" w:hAnsi="Calibri"/>
          <w:sz w:val="22"/>
          <w:szCs w:val="22"/>
          <w:lang w:eastAsia="en-GB"/>
        </w:rPr>
        <w:tab/>
      </w:r>
      <w:r w:rsidRPr="003A162E">
        <w:rPr>
          <w:rFonts w:cs="Arial"/>
          <w:lang w:eastAsia="x-none"/>
        </w:rPr>
        <w:t xml:space="preserve">MSBs of </w:t>
      </w:r>
      <w:r w:rsidRPr="003A162E">
        <w:rPr>
          <w:rFonts w:cs="Arial"/>
        </w:rPr>
        <w:t>K</w:t>
      </w:r>
      <w:r w:rsidRPr="003A162E">
        <w:rPr>
          <w:rFonts w:cs="Arial"/>
          <w:vertAlign w:val="subscript"/>
        </w:rPr>
        <w:t>NRP-sess</w:t>
      </w:r>
      <w:r w:rsidRPr="003A162E">
        <w:rPr>
          <w:rFonts w:cs="Arial"/>
        </w:rPr>
        <w:t xml:space="preserve"> ID</w:t>
      </w:r>
      <w:r>
        <w:tab/>
      </w:r>
      <w:r>
        <w:fldChar w:fldCharType="begin" w:fldLock="1"/>
      </w:r>
      <w:r>
        <w:instrText xml:space="preserve"> PAGEREF _Toc45282309 \h </w:instrText>
      </w:r>
      <w:r>
        <w:fldChar w:fldCharType="separate"/>
      </w:r>
      <w:r>
        <w:t>62</w:t>
      </w:r>
      <w:r>
        <w:fldChar w:fldCharType="end"/>
      </w:r>
    </w:p>
    <w:p w14:paraId="0BDC9B12" w14:textId="3114A9EE" w:rsidR="00C65060" w:rsidRPr="00BC0E78" w:rsidRDefault="00C65060">
      <w:pPr>
        <w:pStyle w:val="TOC4"/>
        <w:rPr>
          <w:rFonts w:ascii="Calibri" w:hAnsi="Calibri"/>
          <w:sz w:val="22"/>
          <w:szCs w:val="22"/>
          <w:lang w:eastAsia="en-GB"/>
        </w:rPr>
      </w:pPr>
      <w:r>
        <w:t>7.3.1.6</w:t>
      </w:r>
      <w:r w:rsidRPr="00BC0E78">
        <w:rPr>
          <w:rFonts w:ascii="Calibri" w:hAnsi="Calibri"/>
          <w:sz w:val="22"/>
          <w:szCs w:val="22"/>
          <w:lang w:eastAsia="en-GB"/>
        </w:rPr>
        <w:tab/>
      </w:r>
      <w:r w:rsidRPr="003A162E">
        <w:rPr>
          <w:rFonts w:cs="Arial"/>
        </w:rPr>
        <w:t>K</w:t>
      </w:r>
      <w:r w:rsidRPr="003A162E">
        <w:rPr>
          <w:rFonts w:cs="Arial"/>
          <w:vertAlign w:val="subscript"/>
        </w:rPr>
        <w:t>NRP</w:t>
      </w:r>
      <w:r w:rsidRPr="003A162E">
        <w:rPr>
          <w:rFonts w:cs="Arial"/>
        </w:rPr>
        <w:t xml:space="preserve"> ID</w:t>
      </w:r>
      <w:r>
        <w:tab/>
      </w:r>
      <w:r>
        <w:fldChar w:fldCharType="begin" w:fldLock="1"/>
      </w:r>
      <w:r>
        <w:instrText xml:space="preserve"> PAGEREF _Toc45282310 \h </w:instrText>
      </w:r>
      <w:r>
        <w:fldChar w:fldCharType="separate"/>
      </w:r>
      <w:r>
        <w:t>63</w:t>
      </w:r>
      <w:r>
        <w:fldChar w:fldCharType="end"/>
      </w:r>
    </w:p>
    <w:p w14:paraId="2935A7E7" w14:textId="769DF779" w:rsidR="00C65060" w:rsidRPr="00BC0E78" w:rsidRDefault="00C65060">
      <w:pPr>
        <w:pStyle w:val="TOC3"/>
        <w:rPr>
          <w:rFonts w:ascii="Calibri" w:hAnsi="Calibri"/>
          <w:sz w:val="22"/>
          <w:szCs w:val="22"/>
          <w:lang w:eastAsia="en-GB"/>
        </w:rPr>
      </w:pPr>
      <w:r>
        <w:t>7.3.2</w:t>
      </w:r>
      <w:r w:rsidRPr="00BC0E78">
        <w:rPr>
          <w:rFonts w:ascii="Calibri" w:hAnsi="Calibri"/>
          <w:sz w:val="22"/>
          <w:szCs w:val="22"/>
          <w:lang w:eastAsia="en-GB"/>
        </w:rPr>
        <w:tab/>
      </w:r>
      <w:r>
        <w:t>Direct link establishment accept</w:t>
      </w:r>
      <w:r>
        <w:tab/>
      </w:r>
      <w:r>
        <w:fldChar w:fldCharType="begin" w:fldLock="1"/>
      </w:r>
      <w:r>
        <w:instrText xml:space="preserve"> PAGEREF _Toc45282311 \h </w:instrText>
      </w:r>
      <w:r>
        <w:fldChar w:fldCharType="separate"/>
      </w:r>
      <w:r>
        <w:t>63</w:t>
      </w:r>
      <w:r>
        <w:fldChar w:fldCharType="end"/>
      </w:r>
    </w:p>
    <w:p w14:paraId="0A7722C3" w14:textId="7EE294F2" w:rsidR="00C65060" w:rsidRPr="00BC0E78" w:rsidRDefault="00C65060">
      <w:pPr>
        <w:pStyle w:val="TOC4"/>
        <w:rPr>
          <w:rFonts w:ascii="Calibri" w:hAnsi="Calibri"/>
          <w:sz w:val="22"/>
          <w:szCs w:val="22"/>
          <w:lang w:eastAsia="en-GB"/>
        </w:rPr>
      </w:pPr>
      <w:r>
        <w:t>7.3.2.1</w:t>
      </w:r>
      <w:r w:rsidRPr="00BC0E78">
        <w:rPr>
          <w:rFonts w:ascii="Calibri" w:hAnsi="Calibri"/>
          <w:sz w:val="22"/>
          <w:szCs w:val="22"/>
          <w:lang w:eastAsia="en-GB"/>
        </w:rPr>
        <w:tab/>
      </w:r>
      <w:r>
        <w:t>Message definition</w:t>
      </w:r>
      <w:r>
        <w:tab/>
      </w:r>
      <w:r>
        <w:fldChar w:fldCharType="begin" w:fldLock="1"/>
      </w:r>
      <w:r>
        <w:instrText xml:space="preserve"> PAGEREF _Toc45282312 \h </w:instrText>
      </w:r>
      <w:r>
        <w:fldChar w:fldCharType="separate"/>
      </w:r>
      <w:r>
        <w:t>63</w:t>
      </w:r>
      <w:r>
        <w:fldChar w:fldCharType="end"/>
      </w:r>
    </w:p>
    <w:p w14:paraId="177D3E27" w14:textId="7956F6FB" w:rsidR="00C65060" w:rsidRPr="00BC0E78" w:rsidRDefault="00C65060">
      <w:pPr>
        <w:pStyle w:val="TOC3"/>
        <w:rPr>
          <w:rFonts w:ascii="Calibri" w:hAnsi="Calibri"/>
          <w:sz w:val="22"/>
          <w:szCs w:val="22"/>
          <w:lang w:eastAsia="en-GB"/>
        </w:rPr>
      </w:pPr>
      <w:r w:rsidRPr="003A162E">
        <w:rPr>
          <w:rFonts w:eastAsia="SimSun"/>
          <w:lang w:val="en-US" w:eastAsia="zh-CN"/>
        </w:rPr>
        <w:t>7</w:t>
      </w:r>
      <w:r>
        <w:t>.</w:t>
      </w:r>
      <w:r w:rsidRPr="003A162E">
        <w:rPr>
          <w:rFonts w:eastAsia="SimSun"/>
          <w:lang w:val="en-US" w:eastAsia="zh-CN"/>
        </w:rPr>
        <w:t>3</w:t>
      </w:r>
      <w:r>
        <w:t>.4</w:t>
      </w:r>
      <w:r w:rsidRPr="00BC0E78">
        <w:rPr>
          <w:rFonts w:ascii="Calibri" w:hAnsi="Calibri"/>
          <w:sz w:val="22"/>
          <w:szCs w:val="22"/>
          <w:lang w:eastAsia="en-GB"/>
        </w:rPr>
        <w:tab/>
      </w:r>
      <w:r>
        <w:t xml:space="preserve">Direct link </w:t>
      </w:r>
      <w:r w:rsidRPr="003A162E">
        <w:rPr>
          <w:rFonts w:eastAsia="SimSun"/>
          <w:lang w:val="en-US" w:eastAsia="zh-CN"/>
        </w:rPr>
        <w:t>modification</w:t>
      </w:r>
      <w:r>
        <w:t xml:space="preserve"> request</w:t>
      </w:r>
      <w:r>
        <w:tab/>
      </w:r>
      <w:r>
        <w:fldChar w:fldCharType="begin" w:fldLock="1"/>
      </w:r>
      <w:r>
        <w:instrText xml:space="preserve"> PAGEREF _Toc45282313 \h </w:instrText>
      </w:r>
      <w:r>
        <w:fldChar w:fldCharType="separate"/>
      </w:r>
      <w:r>
        <w:t>63</w:t>
      </w:r>
      <w:r>
        <w:fldChar w:fldCharType="end"/>
      </w:r>
    </w:p>
    <w:p w14:paraId="3AC61132" w14:textId="3B0FE6DF" w:rsidR="00C65060" w:rsidRPr="00BC0E78" w:rsidRDefault="00C65060">
      <w:pPr>
        <w:pStyle w:val="TOC4"/>
        <w:rPr>
          <w:rFonts w:ascii="Calibri" w:hAnsi="Calibri"/>
          <w:sz w:val="22"/>
          <w:szCs w:val="22"/>
          <w:lang w:eastAsia="en-GB"/>
        </w:rPr>
      </w:pPr>
      <w:r w:rsidRPr="003A162E">
        <w:rPr>
          <w:rFonts w:eastAsia="SimSun"/>
          <w:lang w:val="en-US" w:eastAsia="zh-CN"/>
        </w:rPr>
        <w:t>7</w:t>
      </w:r>
      <w:r>
        <w:t>.</w:t>
      </w:r>
      <w:r w:rsidRPr="003A162E">
        <w:rPr>
          <w:rFonts w:eastAsia="SimSun"/>
          <w:lang w:val="en-US" w:eastAsia="zh-CN"/>
        </w:rPr>
        <w:t>3</w:t>
      </w:r>
      <w:r>
        <w:t>.4.1</w:t>
      </w:r>
      <w:r w:rsidRPr="00BC0E78">
        <w:rPr>
          <w:rFonts w:ascii="Calibri" w:hAnsi="Calibri"/>
          <w:sz w:val="22"/>
          <w:szCs w:val="22"/>
          <w:lang w:eastAsia="en-GB"/>
        </w:rPr>
        <w:tab/>
      </w:r>
      <w:r>
        <w:t>Message definition</w:t>
      </w:r>
      <w:r>
        <w:tab/>
      </w:r>
      <w:r>
        <w:fldChar w:fldCharType="begin" w:fldLock="1"/>
      </w:r>
      <w:r>
        <w:instrText xml:space="preserve"> PAGEREF _Toc45282314 \h </w:instrText>
      </w:r>
      <w:r>
        <w:fldChar w:fldCharType="separate"/>
      </w:r>
      <w:r>
        <w:t>63</w:t>
      </w:r>
      <w:r>
        <w:fldChar w:fldCharType="end"/>
      </w:r>
    </w:p>
    <w:p w14:paraId="5B8E7963" w14:textId="0A089330" w:rsidR="00C65060" w:rsidRPr="00BC0E78" w:rsidRDefault="00C65060">
      <w:pPr>
        <w:pStyle w:val="TOC3"/>
        <w:rPr>
          <w:rFonts w:ascii="Calibri" w:hAnsi="Calibri"/>
          <w:sz w:val="22"/>
          <w:szCs w:val="22"/>
          <w:lang w:eastAsia="en-GB"/>
        </w:rPr>
      </w:pPr>
      <w:r w:rsidRPr="003A162E">
        <w:rPr>
          <w:rFonts w:eastAsia="SimSun"/>
          <w:lang w:val="en-US" w:eastAsia="zh-CN"/>
        </w:rPr>
        <w:t>7</w:t>
      </w:r>
      <w:r>
        <w:t>.</w:t>
      </w:r>
      <w:r w:rsidRPr="003A162E">
        <w:rPr>
          <w:rFonts w:eastAsia="SimSun"/>
          <w:lang w:val="en-US" w:eastAsia="zh-CN"/>
        </w:rPr>
        <w:t>3</w:t>
      </w:r>
      <w:r>
        <w:t>.5</w:t>
      </w:r>
      <w:r w:rsidRPr="00BC0E78">
        <w:rPr>
          <w:rFonts w:ascii="Calibri" w:hAnsi="Calibri"/>
          <w:sz w:val="22"/>
          <w:szCs w:val="22"/>
          <w:lang w:eastAsia="en-GB"/>
        </w:rPr>
        <w:tab/>
      </w:r>
      <w:r>
        <w:t xml:space="preserve">Direct link </w:t>
      </w:r>
      <w:r w:rsidRPr="003A162E">
        <w:rPr>
          <w:rFonts w:eastAsia="SimSun"/>
          <w:lang w:val="en-US" w:eastAsia="zh-CN"/>
        </w:rPr>
        <w:t>modification accept</w:t>
      </w:r>
      <w:r>
        <w:tab/>
      </w:r>
      <w:r>
        <w:fldChar w:fldCharType="begin" w:fldLock="1"/>
      </w:r>
      <w:r>
        <w:instrText xml:space="preserve"> PAGEREF _Toc45282315 \h </w:instrText>
      </w:r>
      <w:r>
        <w:fldChar w:fldCharType="separate"/>
      </w:r>
      <w:r>
        <w:t>64</w:t>
      </w:r>
      <w:r>
        <w:fldChar w:fldCharType="end"/>
      </w:r>
    </w:p>
    <w:p w14:paraId="03D3BD16" w14:textId="42632738" w:rsidR="00C65060" w:rsidRPr="00BC0E78" w:rsidRDefault="00C65060">
      <w:pPr>
        <w:pStyle w:val="TOC4"/>
        <w:rPr>
          <w:rFonts w:ascii="Calibri" w:hAnsi="Calibri"/>
          <w:sz w:val="22"/>
          <w:szCs w:val="22"/>
          <w:lang w:eastAsia="en-GB"/>
        </w:rPr>
      </w:pPr>
      <w:r w:rsidRPr="003A162E">
        <w:rPr>
          <w:rFonts w:eastAsia="SimSun"/>
          <w:lang w:val="en-US" w:eastAsia="zh-CN"/>
        </w:rPr>
        <w:t>7</w:t>
      </w:r>
      <w:r>
        <w:t>.</w:t>
      </w:r>
      <w:r w:rsidRPr="003A162E">
        <w:rPr>
          <w:rFonts w:eastAsia="SimSun"/>
          <w:lang w:val="en-US" w:eastAsia="zh-CN"/>
        </w:rPr>
        <w:t>3.5.1</w:t>
      </w:r>
      <w:r w:rsidRPr="00BC0E78">
        <w:rPr>
          <w:rFonts w:ascii="Calibri" w:hAnsi="Calibri"/>
          <w:sz w:val="22"/>
          <w:szCs w:val="22"/>
          <w:lang w:eastAsia="en-GB"/>
        </w:rPr>
        <w:tab/>
      </w:r>
      <w:r>
        <w:t>Message definition</w:t>
      </w:r>
      <w:r>
        <w:tab/>
      </w:r>
      <w:r>
        <w:fldChar w:fldCharType="begin" w:fldLock="1"/>
      </w:r>
      <w:r>
        <w:instrText xml:space="preserve"> PAGEREF _Toc45282316 \h </w:instrText>
      </w:r>
      <w:r>
        <w:fldChar w:fldCharType="separate"/>
      </w:r>
      <w:r>
        <w:t>64</w:t>
      </w:r>
      <w:r>
        <w:fldChar w:fldCharType="end"/>
      </w:r>
    </w:p>
    <w:p w14:paraId="6D099A9B" w14:textId="6E495CEC" w:rsidR="00C65060" w:rsidRPr="00BC0E78" w:rsidRDefault="00C65060">
      <w:pPr>
        <w:pStyle w:val="TOC3"/>
        <w:rPr>
          <w:rFonts w:ascii="Calibri" w:hAnsi="Calibri"/>
          <w:sz w:val="22"/>
          <w:szCs w:val="22"/>
          <w:lang w:eastAsia="en-GB"/>
        </w:rPr>
      </w:pPr>
      <w:r w:rsidRPr="003A162E">
        <w:rPr>
          <w:lang w:val="en-US" w:eastAsia="zh-CN"/>
        </w:rPr>
        <w:t>7</w:t>
      </w:r>
      <w:r>
        <w:t>.</w:t>
      </w:r>
      <w:r w:rsidRPr="003A162E">
        <w:rPr>
          <w:lang w:val="en-US" w:eastAsia="zh-CN"/>
        </w:rPr>
        <w:t>3</w:t>
      </w:r>
      <w:r>
        <w:t>.6</w:t>
      </w:r>
      <w:r w:rsidRPr="00BC0E78">
        <w:rPr>
          <w:rFonts w:ascii="Calibri" w:hAnsi="Calibri"/>
          <w:sz w:val="22"/>
          <w:szCs w:val="22"/>
          <w:lang w:eastAsia="en-GB"/>
        </w:rPr>
        <w:tab/>
      </w:r>
      <w:r>
        <w:t xml:space="preserve">Direct link </w:t>
      </w:r>
      <w:r w:rsidRPr="003A162E">
        <w:rPr>
          <w:lang w:val="en-US" w:eastAsia="zh-CN"/>
        </w:rPr>
        <w:t>release</w:t>
      </w:r>
      <w:r>
        <w:t xml:space="preserve"> request</w:t>
      </w:r>
      <w:r>
        <w:tab/>
      </w:r>
      <w:r>
        <w:fldChar w:fldCharType="begin" w:fldLock="1"/>
      </w:r>
      <w:r>
        <w:instrText xml:space="preserve"> PAGEREF _Toc45282317 \h </w:instrText>
      </w:r>
      <w:r>
        <w:fldChar w:fldCharType="separate"/>
      </w:r>
      <w:r>
        <w:t>64</w:t>
      </w:r>
      <w:r>
        <w:fldChar w:fldCharType="end"/>
      </w:r>
    </w:p>
    <w:p w14:paraId="247D0D31" w14:textId="780F7FA6" w:rsidR="00C65060" w:rsidRPr="00BC0E78" w:rsidRDefault="00C65060">
      <w:pPr>
        <w:pStyle w:val="TOC4"/>
        <w:rPr>
          <w:rFonts w:ascii="Calibri" w:hAnsi="Calibri"/>
          <w:sz w:val="22"/>
          <w:szCs w:val="22"/>
          <w:lang w:eastAsia="en-GB"/>
        </w:rPr>
      </w:pPr>
      <w:r w:rsidRPr="003A162E">
        <w:rPr>
          <w:lang w:val="en-US" w:eastAsia="zh-CN"/>
        </w:rPr>
        <w:t>7</w:t>
      </w:r>
      <w:r>
        <w:t>.</w:t>
      </w:r>
      <w:r w:rsidRPr="003A162E">
        <w:rPr>
          <w:lang w:val="en-US" w:eastAsia="zh-CN"/>
        </w:rPr>
        <w:t>3</w:t>
      </w:r>
      <w:r>
        <w:t>.6.1</w:t>
      </w:r>
      <w:r w:rsidRPr="00BC0E78">
        <w:rPr>
          <w:rFonts w:ascii="Calibri" w:hAnsi="Calibri"/>
          <w:sz w:val="22"/>
          <w:szCs w:val="22"/>
          <w:lang w:eastAsia="en-GB"/>
        </w:rPr>
        <w:tab/>
      </w:r>
      <w:r>
        <w:t>Message definition</w:t>
      </w:r>
      <w:r>
        <w:tab/>
      </w:r>
      <w:r>
        <w:fldChar w:fldCharType="begin" w:fldLock="1"/>
      </w:r>
      <w:r>
        <w:instrText xml:space="preserve"> PAGEREF _Toc45282318 \h </w:instrText>
      </w:r>
      <w:r>
        <w:fldChar w:fldCharType="separate"/>
      </w:r>
      <w:r>
        <w:t>64</w:t>
      </w:r>
      <w:r>
        <w:fldChar w:fldCharType="end"/>
      </w:r>
    </w:p>
    <w:p w14:paraId="6C6FE564" w14:textId="54FC2ED7" w:rsidR="00C65060" w:rsidRPr="00BC0E78" w:rsidRDefault="00C65060">
      <w:pPr>
        <w:pStyle w:val="TOC3"/>
        <w:rPr>
          <w:rFonts w:ascii="Calibri" w:hAnsi="Calibri"/>
          <w:sz w:val="22"/>
          <w:szCs w:val="22"/>
          <w:lang w:eastAsia="en-GB"/>
        </w:rPr>
      </w:pPr>
      <w:r w:rsidRPr="003A162E">
        <w:rPr>
          <w:lang w:val="en-US" w:eastAsia="zh-CN"/>
        </w:rPr>
        <w:t>7</w:t>
      </w:r>
      <w:r>
        <w:t>.</w:t>
      </w:r>
      <w:r w:rsidRPr="003A162E">
        <w:rPr>
          <w:lang w:val="en-US" w:eastAsia="zh-CN"/>
        </w:rPr>
        <w:t>3</w:t>
      </w:r>
      <w:r>
        <w:t>.7</w:t>
      </w:r>
      <w:r w:rsidRPr="00BC0E78">
        <w:rPr>
          <w:rFonts w:ascii="Calibri" w:hAnsi="Calibri"/>
          <w:sz w:val="22"/>
          <w:szCs w:val="22"/>
          <w:lang w:eastAsia="en-GB"/>
        </w:rPr>
        <w:tab/>
      </w:r>
      <w:r>
        <w:t xml:space="preserve">Direct link </w:t>
      </w:r>
      <w:r w:rsidRPr="003A162E">
        <w:rPr>
          <w:lang w:val="en-US" w:eastAsia="zh-CN"/>
        </w:rPr>
        <w:t>release</w:t>
      </w:r>
      <w:r>
        <w:t xml:space="preserve"> request</w:t>
      </w:r>
      <w:r w:rsidRPr="003A162E">
        <w:rPr>
          <w:lang w:val="en-US" w:eastAsia="zh-CN"/>
        </w:rPr>
        <w:t xml:space="preserve"> accept</w:t>
      </w:r>
      <w:r>
        <w:tab/>
      </w:r>
      <w:r>
        <w:fldChar w:fldCharType="begin" w:fldLock="1"/>
      </w:r>
      <w:r>
        <w:instrText xml:space="preserve"> PAGEREF _Toc45282319 \h </w:instrText>
      </w:r>
      <w:r>
        <w:fldChar w:fldCharType="separate"/>
      </w:r>
      <w:r>
        <w:t>64</w:t>
      </w:r>
      <w:r>
        <w:fldChar w:fldCharType="end"/>
      </w:r>
    </w:p>
    <w:p w14:paraId="1BC0304E" w14:textId="077B0A02" w:rsidR="00C65060" w:rsidRPr="00BC0E78" w:rsidRDefault="00C65060">
      <w:pPr>
        <w:pStyle w:val="TOC4"/>
        <w:rPr>
          <w:rFonts w:ascii="Calibri" w:hAnsi="Calibri"/>
          <w:sz w:val="22"/>
          <w:szCs w:val="22"/>
          <w:lang w:eastAsia="en-GB"/>
        </w:rPr>
      </w:pPr>
      <w:r w:rsidRPr="003A162E">
        <w:rPr>
          <w:lang w:val="en-US" w:eastAsia="zh-CN"/>
        </w:rPr>
        <w:t>7</w:t>
      </w:r>
      <w:r>
        <w:t>.</w:t>
      </w:r>
      <w:r w:rsidRPr="003A162E">
        <w:rPr>
          <w:lang w:val="en-US" w:eastAsia="zh-CN"/>
        </w:rPr>
        <w:t>3.7.1</w:t>
      </w:r>
      <w:r w:rsidRPr="00BC0E78">
        <w:rPr>
          <w:rFonts w:ascii="Calibri" w:hAnsi="Calibri"/>
          <w:sz w:val="22"/>
          <w:szCs w:val="22"/>
          <w:lang w:eastAsia="en-GB"/>
        </w:rPr>
        <w:tab/>
      </w:r>
      <w:r>
        <w:t>Message definition</w:t>
      </w:r>
      <w:r>
        <w:tab/>
      </w:r>
      <w:r>
        <w:fldChar w:fldCharType="begin" w:fldLock="1"/>
      </w:r>
      <w:r>
        <w:instrText xml:space="preserve"> PAGEREF _Toc45282320 \h </w:instrText>
      </w:r>
      <w:r>
        <w:fldChar w:fldCharType="separate"/>
      </w:r>
      <w:r>
        <w:t>64</w:t>
      </w:r>
      <w:r>
        <w:fldChar w:fldCharType="end"/>
      </w:r>
    </w:p>
    <w:p w14:paraId="3709E74B" w14:textId="05612549" w:rsidR="00C65060" w:rsidRPr="00BC0E78" w:rsidRDefault="00C65060">
      <w:pPr>
        <w:pStyle w:val="TOC3"/>
        <w:rPr>
          <w:rFonts w:ascii="Calibri" w:hAnsi="Calibri"/>
          <w:sz w:val="22"/>
          <w:szCs w:val="22"/>
          <w:lang w:eastAsia="en-GB"/>
        </w:rPr>
      </w:pPr>
      <w:r>
        <w:t>7.3.8</w:t>
      </w:r>
      <w:r w:rsidRPr="00BC0E78">
        <w:rPr>
          <w:rFonts w:ascii="Calibri" w:hAnsi="Calibri"/>
          <w:sz w:val="22"/>
          <w:szCs w:val="22"/>
          <w:lang w:eastAsia="en-GB"/>
        </w:rPr>
        <w:tab/>
      </w:r>
      <w:r>
        <w:t>Direct link keepalive request</w:t>
      </w:r>
      <w:r>
        <w:tab/>
      </w:r>
      <w:r>
        <w:fldChar w:fldCharType="begin" w:fldLock="1"/>
      </w:r>
      <w:r>
        <w:instrText xml:space="preserve"> PAGEREF _Toc45282321 \h </w:instrText>
      </w:r>
      <w:r>
        <w:fldChar w:fldCharType="separate"/>
      </w:r>
      <w:r>
        <w:t>65</w:t>
      </w:r>
      <w:r>
        <w:fldChar w:fldCharType="end"/>
      </w:r>
    </w:p>
    <w:p w14:paraId="11FB029D" w14:textId="77C96EF0" w:rsidR="00C65060" w:rsidRPr="00BC0E78" w:rsidRDefault="00C65060">
      <w:pPr>
        <w:pStyle w:val="TOC4"/>
        <w:rPr>
          <w:rFonts w:ascii="Calibri" w:hAnsi="Calibri"/>
          <w:sz w:val="22"/>
          <w:szCs w:val="22"/>
          <w:lang w:eastAsia="en-GB"/>
        </w:rPr>
      </w:pPr>
      <w:r>
        <w:t>7.3.8.1</w:t>
      </w:r>
      <w:r w:rsidRPr="00BC0E78">
        <w:rPr>
          <w:rFonts w:ascii="Calibri" w:hAnsi="Calibri"/>
          <w:sz w:val="22"/>
          <w:szCs w:val="22"/>
          <w:lang w:eastAsia="en-GB"/>
        </w:rPr>
        <w:tab/>
      </w:r>
      <w:r>
        <w:t>Message definition</w:t>
      </w:r>
      <w:r>
        <w:tab/>
      </w:r>
      <w:r>
        <w:fldChar w:fldCharType="begin" w:fldLock="1"/>
      </w:r>
      <w:r>
        <w:instrText xml:space="preserve"> PAGEREF _Toc45282322 \h </w:instrText>
      </w:r>
      <w:r>
        <w:fldChar w:fldCharType="separate"/>
      </w:r>
      <w:r>
        <w:t>65</w:t>
      </w:r>
      <w:r>
        <w:fldChar w:fldCharType="end"/>
      </w:r>
    </w:p>
    <w:p w14:paraId="659FF6C2" w14:textId="3E72854D" w:rsidR="00C65060" w:rsidRPr="00BC0E78" w:rsidRDefault="00C65060">
      <w:pPr>
        <w:pStyle w:val="TOC4"/>
        <w:rPr>
          <w:rFonts w:ascii="Calibri" w:hAnsi="Calibri"/>
          <w:sz w:val="22"/>
          <w:szCs w:val="22"/>
          <w:lang w:eastAsia="en-GB"/>
        </w:rPr>
      </w:pPr>
      <w:r>
        <w:t>7.3.8.2</w:t>
      </w:r>
      <w:r w:rsidRPr="00BC0E78">
        <w:rPr>
          <w:rFonts w:ascii="Calibri" w:hAnsi="Calibri"/>
          <w:sz w:val="22"/>
          <w:szCs w:val="22"/>
          <w:lang w:eastAsia="en-GB"/>
        </w:rPr>
        <w:tab/>
      </w:r>
      <w:r>
        <w:t>Maximum inactivity period</w:t>
      </w:r>
      <w:r>
        <w:tab/>
      </w:r>
      <w:r>
        <w:fldChar w:fldCharType="begin" w:fldLock="1"/>
      </w:r>
      <w:r>
        <w:instrText xml:space="preserve"> PAGEREF _Toc45282323 \h </w:instrText>
      </w:r>
      <w:r>
        <w:fldChar w:fldCharType="separate"/>
      </w:r>
      <w:r>
        <w:t>65</w:t>
      </w:r>
      <w:r>
        <w:fldChar w:fldCharType="end"/>
      </w:r>
    </w:p>
    <w:p w14:paraId="44CA5362" w14:textId="650E4508" w:rsidR="00C65060" w:rsidRPr="00BC0E78" w:rsidRDefault="00C65060">
      <w:pPr>
        <w:pStyle w:val="TOC3"/>
        <w:rPr>
          <w:rFonts w:ascii="Calibri" w:hAnsi="Calibri"/>
          <w:sz w:val="22"/>
          <w:szCs w:val="22"/>
          <w:lang w:eastAsia="en-GB"/>
        </w:rPr>
      </w:pPr>
      <w:r>
        <w:t>7.3.9</w:t>
      </w:r>
      <w:r w:rsidRPr="00BC0E78">
        <w:rPr>
          <w:rFonts w:ascii="Calibri" w:hAnsi="Calibri"/>
          <w:sz w:val="22"/>
          <w:szCs w:val="22"/>
          <w:lang w:eastAsia="en-GB"/>
        </w:rPr>
        <w:tab/>
      </w:r>
      <w:r>
        <w:t>Direct link keepalive response</w:t>
      </w:r>
      <w:r>
        <w:tab/>
      </w:r>
      <w:r>
        <w:fldChar w:fldCharType="begin" w:fldLock="1"/>
      </w:r>
      <w:r>
        <w:instrText xml:space="preserve"> PAGEREF _Toc45282324 \h </w:instrText>
      </w:r>
      <w:r>
        <w:fldChar w:fldCharType="separate"/>
      </w:r>
      <w:r>
        <w:t>65</w:t>
      </w:r>
      <w:r>
        <w:fldChar w:fldCharType="end"/>
      </w:r>
    </w:p>
    <w:p w14:paraId="20EDA774" w14:textId="1A9AC21A" w:rsidR="00C65060" w:rsidRPr="00BC0E78" w:rsidRDefault="00C65060">
      <w:pPr>
        <w:pStyle w:val="TOC4"/>
        <w:rPr>
          <w:rFonts w:ascii="Calibri" w:hAnsi="Calibri"/>
          <w:sz w:val="22"/>
          <w:szCs w:val="22"/>
          <w:lang w:eastAsia="en-GB"/>
        </w:rPr>
      </w:pPr>
      <w:r>
        <w:t>7.3.9.1</w:t>
      </w:r>
      <w:r w:rsidRPr="00BC0E78">
        <w:rPr>
          <w:rFonts w:ascii="Calibri" w:hAnsi="Calibri"/>
          <w:sz w:val="22"/>
          <w:szCs w:val="22"/>
          <w:lang w:eastAsia="en-GB"/>
        </w:rPr>
        <w:tab/>
      </w:r>
      <w:r>
        <w:t>Message definition</w:t>
      </w:r>
      <w:r>
        <w:tab/>
      </w:r>
      <w:r>
        <w:fldChar w:fldCharType="begin" w:fldLock="1"/>
      </w:r>
      <w:r>
        <w:instrText xml:space="preserve"> PAGEREF _Toc45282325 \h </w:instrText>
      </w:r>
      <w:r>
        <w:fldChar w:fldCharType="separate"/>
      </w:r>
      <w:r>
        <w:t>65</w:t>
      </w:r>
      <w:r>
        <w:fldChar w:fldCharType="end"/>
      </w:r>
    </w:p>
    <w:p w14:paraId="583DC03E" w14:textId="1C1BDAD2" w:rsidR="00C65060" w:rsidRPr="00BC0E78" w:rsidRDefault="00C65060">
      <w:pPr>
        <w:pStyle w:val="TOC3"/>
        <w:rPr>
          <w:rFonts w:ascii="Calibri" w:hAnsi="Calibri"/>
          <w:sz w:val="22"/>
          <w:szCs w:val="22"/>
          <w:lang w:eastAsia="en-GB"/>
        </w:rPr>
      </w:pPr>
      <w:r>
        <w:t>7.3.10</w:t>
      </w:r>
      <w:r w:rsidRPr="00BC0E78">
        <w:rPr>
          <w:rFonts w:ascii="Calibri" w:hAnsi="Calibri"/>
          <w:sz w:val="22"/>
          <w:szCs w:val="22"/>
          <w:lang w:eastAsia="en-GB"/>
        </w:rPr>
        <w:tab/>
      </w:r>
      <w:r>
        <w:t>Direct link authentication request</w:t>
      </w:r>
      <w:r>
        <w:tab/>
      </w:r>
      <w:r>
        <w:fldChar w:fldCharType="begin" w:fldLock="1"/>
      </w:r>
      <w:r>
        <w:instrText xml:space="preserve"> PAGEREF _Toc45282326 \h </w:instrText>
      </w:r>
      <w:r>
        <w:fldChar w:fldCharType="separate"/>
      </w:r>
      <w:r>
        <w:t>66</w:t>
      </w:r>
      <w:r>
        <w:fldChar w:fldCharType="end"/>
      </w:r>
    </w:p>
    <w:p w14:paraId="5404DFB7" w14:textId="27E00BEE" w:rsidR="00C65060" w:rsidRPr="00BC0E78" w:rsidRDefault="00C65060">
      <w:pPr>
        <w:pStyle w:val="TOC4"/>
        <w:rPr>
          <w:rFonts w:ascii="Calibri" w:hAnsi="Calibri"/>
          <w:sz w:val="22"/>
          <w:szCs w:val="22"/>
          <w:lang w:eastAsia="en-GB"/>
        </w:rPr>
      </w:pPr>
      <w:r>
        <w:t>7.3.10.1</w:t>
      </w:r>
      <w:r w:rsidRPr="00BC0E78">
        <w:rPr>
          <w:rFonts w:ascii="Calibri" w:hAnsi="Calibri"/>
          <w:sz w:val="22"/>
          <w:szCs w:val="22"/>
          <w:lang w:eastAsia="en-GB"/>
        </w:rPr>
        <w:tab/>
      </w:r>
      <w:r>
        <w:t>Message definition</w:t>
      </w:r>
      <w:r>
        <w:tab/>
      </w:r>
      <w:r>
        <w:fldChar w:fldCharType="begin" w:fldLock="1"/>
      </w:r>
      <w:r>
        <w:instrText xml:space="preserve"> PAGEREF _Toc45282327 \h </w:instrText>
      </w:r>
      <w:r>
        <w:fldChar w:fldCharType="separate"/>
      </w:r>
      <w:r>
        <w:t>66</w:t>
      </w:r>
      <w:r>
        <w:fldChar w:fldCharType="end"/>
      </w:r>
    </w:p>
    <w:p w14:paraId="5A075D79" w14:textId="4189AD10" w:rsidR="00C65060" w:rsidRPr="00BC0E78" w:rsidRDefault="00C65060">
      <w:pPr>
        <w:pStyle w:val="TOC3"/>
        <w:rPr>
          <w:rFonts w:ascii="Calibri" w:hAnsi="Calibri"/>
          <w:sz w:val="22"/>
          <w:szCs w:val="22"/>
          <w:lang w:eastAsia="en-GB"/>
        </w:rPr>
      </w:pPr>
      <w:r>
        <w:t>7.3.11</w:t>
      </w:r>
      <w:r w:rsidRPr="00BC0E78">
        <w:rPr>
          <w:rFonts w:ascii="Calibri" w:hAnsi="Calibri"/>
          <w:sz w:val="22"/>
          <w:szCs w:val="22"/>
          <w:lang w:eastAsia="en-GB"/>
        </w:rPr>
        <w:tab/>
      </w:r>
      <w:r>
        <w:t>Direct link authentication response</w:t>
      </w:r>
      <w:r>
        <w:tab/>
      </w:r>
      <w:r>
        <w:fldChar w:fldCharType="begin" w:fldLock="1"/>
      </w:r>
      <w:r>
        <w:instrText xml:space="preserve"> PAGEREF _Toc45282328 \h </w:instrText>
      </w:r>
      <w:r>
        <w:fldChar w:fldCharType="separate"/>
      </w:r>
      <w:r>
        <w:t>66</w:t>
      </w:r>
      <w:r>
        <w:fldChar w:fldCharType="end"/>
      </w:r>
    </w:p>
    <w:p w14:paraId="6799DDAC" w14:textId="1D08CC9E" w:rsidR="00C65060" w:rsidRPr="00BC0E78" w:rsidRDefault="00C65060">
      <w:pPr>
        <w:pStyle w:val="TOC4"/>
        <w:rPr>
          <w:rFonts w:ascii="Calibri" w:hAnsi="Calibri"/>
          <w:sz w:val="22"/>
          <w:szCs w:val="22"/>
          <w:lang w:eastAsia="en-GB"/>
        </w:rPr>
      </w:pPr>
      <w:r>
        <w:t>7.3.11.1</w:t>
      </w:r>
      <w:r w:rsidRPr="00BC0E78">
        <w:rPr>
          <w:rFonts w:ascii="Calibri" w:hAnsi="Calibri"/>
          <w:sz w:val="22"/>
          <w:szCs w:val="22"/>
          <w:lang w:eastAsia="en-GB"/>
        </w:rPr>
        <w:tab/>
      </w:r>
      <w:r>
        <w:t>Message definition</w:t>
      </w:r>
      <w:r>
        <w:tab/>
      </w:r>
      <w:r>
        <w:fldChar w:fldCharType="begin" w:fldLock="1"/>
      </w:r>
      <w:r>
        <w:instrText xml:space="preserve"> PAGEREF _Toc45282329 \h </w:instrText>
      </w:r>
      <w:r>
        <w:fldChar w:fldCharType="separate"/>
      </w:r>
      <w:r>
        <w:t>66</w:t>
      </w:r>
      <w:r>
        <w:fldChar w:fldCharType="end"/>
      </w:r>
    </w:p>
    <w:p w14:paraId="14D9ECD9" w14:textId="08956BEC" w:rsidR="00C65060" w:rsidRPr="00BC0E78" w:rsidRDefault="00C65060">
      <w:pPr>
        <w:pStyle w:val="TOC3"/>
        <w:rPr>
          <w:rFonts w:ascii="Calibri" w:hAnsi="Calibri"/>
          <w:sz w:val="22"/>
          <w:szCs w:val="22"/>
          <w:lang w:eastAsia="en-GB"/>
        </w:rPr>
      </w:pPr>
      <w:r>
        <w:t>7.3.12</w:t>
      </w:r>
      <w:r w:rsidRPr="00BC0E78">
        <w:rPr>
          <w:rFonts w:ascii="Calibri" w:hAnsi="Calibri"/>
          <w:sz w:val="22"/>
          <w:szCs w:val="22"/>
          <w:lang w:eastAsia="en-GB"/>
        </w:rPr>
        <w:tab/>
      </w:r>
      <w:r>
        <w:t>Direct link authentication reject</w:t>
      </w:r>
      <w:r>
        <w:tab/>
      </w:r>
      <w:r>
        <w:fldChar w:fldCharType="begin" w:fldLock="1"/>
      </w:r>
      <w:r>
        <w:instrText xml:space="preserve"> PAGEREF _Toc45282330 \h </w:instrText>
      </w:r>
      <w:r>
        <w:fldChar w:fldCharType="separate"/>
      </w:r>
      <w:r>
        <w:t>67</w:t>
      </w:r>
      <w:r>
        <w:fldChar w:fldCharType="end"/>
      </w:r>
    </w:p>
    <w:p w14:paraId="076000C0" w14:textId="3BB47F72" w:rsidR="00C65060" w:rsidRPr="00BC0E78" w:rsidRDefault="00C65060">
      <w:pPr>
        <w:pStyle w:val="TOC4"/>
        <w:rPr>
          <w:rFonts w:ascii="Calibri" w:hAnsi="Calibri"/>
          <w:sz w:val="22"/>
          <w:szCs w:val="22"/>
          <w:lang w:eastAsia="en-GB"/>
        </w:rPr>
      </w:pPr>
      <w:r>
        <w:t>7.3.12.1</w:t>
      </w:r>
      <w:r w:rsidRPr="00BC0E78">
        <w:rPr>
          <w:rFonts w:ascii="Calibri" w:hAnsi="Calibri"/>
          <w:sz w:val="22"/>
          <w:szCs w:val="22"/>
          <w:lang w:eastAsia="en-GB"/>
        </w:rPr>
        <w:tab/>
      </w:r>
      <w:r>
        <w:t>Message definition</w:t>
      </w:r>
      <w:r>
        <w:tab/>
      </w:r>
      <w:r>
        <w:fldChar w:fldCharType="begin" w:fldLock="1"/>
      </w:r>
      <w:r>
        <w:instrText xml:space="preserve"> PAGEREF _Toc45282331 \h </w:instrText>
      </w:r>
      <w:r>
        <w:fldChar w:fldCharType="separate"/>
      </w:r>
      <w:r>
        <w:t>67</w:t>
      </w:r>
      <w:r>
        <w:fldChar w:fldCharType="end"/>
      </w:r>
    </w:p>
    <w:p w14:paraId="090976E8" w14:textId="7A6DF0EF" w:rsidR="00C65060" w:rsidRPr="00BC0E78" w:rsidRDefault="00C65060">
      <w:pPr>
        <w:pStyle w:val="TOC3"/>
        <w:rPr>
          <w:rFonts w:ascii="Calibri" w:hAnsi="Calibri"/>
          <w:sz w:val="22"/>
          <w:szCs w:val="22"/>
          <w:lang w:eastAsia="en-GB"/>
        </w:rPr>
      </w:pPr>
      <w:r>
        <w:t>7.3.13</w:t>
      </w:r>
      <w:r w:rsidRPr="00BC0E78">
        <w:rPr>
          <w:rFonts w:ascii="Calibri" w:hAnsi="Calibri"/>
          <w:sz w:val="22"/>
          <w:szCs w:val="22"/>
          <w:lang w:eastAsia="en-GB"/>
        </w:rPr>
        <w:tab/>
      </w:r>
      <w:r>
        <w:t>Direct link security mode command</w:t>
      </w:r>
      <w:r>
        <w:tab/>
      </w:r>
      <w:r>
        <w:fldChar w:fldCharType="begin" w:fldLock="1"/>
      </w:r>
      <w:r>
        <w:instrText xml:space="preserve"> PAGEREF _Toc45282332 \h </w:instrText>
      </w:r>
      <w:r>
        <w:fldChar w:fldCharType="separate"/>
      </w:r>
      <w:r>
        <w:t>67</w:t>
      </w:r>
      <w:r>
        <w:fldChar w:fldCharType="end"/>
      </w:r>
    </w:p>
    <w:p w14:paraId="4B235BC0" w14:textId="27E568A3" w:rsidR="00C65060" w:rsidRPr="00BC0E78" w:rsidRDefault="00C65060">
      <w:pPr>
        <w:pStyle w:val="TOC4"/>
        <w:rPr>
          <w:rFonts w:ascii="Calibri" w:hAnsi="Calibri"/>
          <w:sz w:val="22"/>
          <w:szCs w:val="22"/>
          <w:lang w:eastAsia="en-GB"/>
        </w:rPr>
      </w:pPr>
      <w:r>
        <w:t>7.3.13.1</w:t>
      </w:r>
      <w:r w:rsidRPr="00BC0E78">
        <w:rPr>
          <w:rFonts w:ascii="Calibri" w:hAnsi="Calibri"/>
          <w:sz w:val="22"/>
          <w:szCs w:val="22"/>
          <w:lang w:eastAsia="en-GB"/>
        </w:rPr>
        <w:tab/>
      </w:r>
      <w:r>
        <w:t>Message definition</w:t>
      </w:r>
      <w:r>
        <w:tab/>
      </w:r>
      <w:r>
        <w:fldChar w:fldCharType="begin" w:fldLock="1"/>
      </w:r>
      <w:r>
        <w:instrText xml:space="preserve"> PAGEREF _Toc45282333 \h </w:instrText>
      </w:r>
      <w:r>
        <w:fldChar w:fldCharType="separate"/>
      </w:r>
      <w:r>
        <w:t>67</w:t>
      </w:r>
      <w:r>
        <w:fldChar w:fldCharType="end"/>
      </w:r>
    </w:p>
    <w:p w14:paraId="2683BACE" w14:textId="1C213BDE" w:rsidR="00C65060" w:rsidRPr="00BC0E78" w:rsidRDefault="00C65060">
      <w:pPr>
        <w:pStyle w:val="TOC4"/>
        <w:rPr>
          <w:rFonts w:ascii="Calibri" w:hAnsi="Calibri"/>
          <w:sz w:val="22"/>
          <w:szCs w:val="22"/>
          <w:lang w:eastAsia="en-GB"/>
        </w:rPr>
      </w:pPr>
      <w:r>
        <w:t>7.3.13.2</w:t>
      </w:r>
      <w:r w:rsidRPr="00BC0E78">
        <w:rPr>
          <w:rFonts w:ascii="Calibri" w:hAnsi="Calibri"/>
          <w:sz w:val="22"/>
          <w:szCs w:val="22"/>
          <w:lang w:eastAsia="en-GB"/>
        </w:rPr>
        <w:tab/>
      </w:r>
      <w:r>
        <w:t>Nonce_2</w:t>
      </w:r>
      <w:r>
        <w:tab/>
      </w:r>
      <w:r>
        <w:fldChar w:fldCharType="begin" w:fldLock="1"/>
      </w:r>
      <w:r>
        <w:instrText xml:space="preserve"> PAGEREF _Toc45282334 \h </w:instrText>
      </w:r>
      <w:r>
        <w:fldChar w:fldCharType="separate"/>
      </w:r>
      <w:r>
        <w:t>68</w:t>
      </w:r>
      <w:r>
        <w:fldChar w:fldCharType="end"/>
      </w:r>
    </w:p>
    <w:p w14:paraId="26A23373" w14:textId="70E772F3" w:rsidR="00C65060" w:rsidRPr="00BC0E78" w:rsidRDefault="00C65060">
      <w:pPr>
        <w:pStyle w:val="TOC4"/>
        <w:rPr>
          <w:rFonts w:ascii="Calibri" w:hAnsi="Calibri"/>
          <w:sz w:val="22"/>
          <w:szCs w:val="22"/>
          <w:lang w:eastAsia="en-GB"/>
        </w:rPr>
      </w:pPr>
      <w:r>
        <w:t>7.3.13.3</w:t>
      </w:r>
      <w:r w:rsidRPr="00BC0E78">
        <w:rPr>
          <w:rFonts w:ascii="Calibri" w:hAnsi="Calibri"/>
          <w:sz w:val="22"/>
          <w:szCs w:val="22"/>
          <w:lang w:eastAsia="en-GB"/>
        </w:rPr>
        <w:tab/>
      </w:r>
      <w:r>
        <w:t>LSBs of KNRP-sess ID</w:t>
      </w:r>
      <w:r>
        <w:tab/>
      </w:r>
      <w:r>
        <w:fldChar w:fldCharType="begin" w:fldLock="1"/>
      </w:r>
      <w:r>
        <w:instrText xml:space="preserve"> PAGEREF _Toc45282335 \h </w:instrText>
      </w:r>
      <w:r>
        <w:fldChar w:fldCharType="separate"/>
      </w:r>
      <w:r>
        <w:t>68</w:t>
      </w:r>
      <w:r>
        <w:fldChar w:fldCharType="end"/>
      </w:r>
    </w:p>
    <w:p w14:paraId="379C889D" w14:textId="48684CE5" w:rsidR="00C65060" w:rsidRPr="00BC0E78" w:rsidRDefault="00C65060">
      <w:pPr>
        <w:pStyle w:val="TOC4"/>
        <w:rPr>
          <w:rFonts w:ascii="Calibri" w:hAnsi="Calibri"/>
          <w:sz w:val="22"/>
          <w:szCs w:val="22"/>
          <w:lang w:eastAsia="en-GB"/>
        </w:rPr>
      </w:pPr>
      <w:r>
        <w:t>7.3.13.4</w:t>
      </w:r>
      <w:r w:rsidRPr="00BC0E78">
        <w:rPr>
          <w:rFonts w:ascii="Calibri" w:hAnsi="Calibri"/>
          <w:sz w:val="22"/>
          <w:szCs w:val="22"/>
          <w:lang w:eastAsia="en-GB"/>
        </w:rPr>
        <w:tab/>
      </w:r>
      <w:r>
        <w:t>Key establishment information container</w:t>
      </w:r>
      <w:r>
        <w:tab/>
      </w:r>
      <w:r>
        <w:fldChar w:fldCharType="begin" w:fldLock="1"/>
      </w:r>
      <w:r>
        <w:instrText xml:space="preserve"> PAGEREF _Toc45282336 \h </w:instrText>
      </w:r>
      <w:r>
        <w:fldChar w:fldCharType="separate"/>
      </w:r>
      <w:r>
        <w:t>68</w:t>
      </w:r>
      <w:r>
        <w:fldChar w:fldCharType="end"/>
      </w:r>
    </w:p>
    <w:p w14:paraId="0B31AD9B" w14:textId="52D78374" w:rsidR="00C65060" w:rsidRPr="00BC0E78" w:rsidRDefault="00C65060">
      <w:pPr>
        <w:pStyle w:val="TOC4"/>
        <w:rPr>
          <w:rFonts w:ascii="Calibri" w:hAnsi="Calibri"/>
          <w:sz w:val="22"/>
          <w:szCs w:val="22"/>
          <w:lang w:eastAsia="en-GB"/>
        </w:rPr>
      </w:pPr>
      <w:r>
        <w:t>7.3.13.5</w:t>
      </w:r>
      <w:r w:rsidRPr="00BC0E78">
        <w:rPr>
          <w:rFonts w:ascii="Calibri" w:hAnsi="Calibri"/>
          <w:sz w:val="22"/>
          <w:szCs w:val="22"/>
          <w:lang w:eastAsia="en-GB"/>
        </w:rPr>
        <w:tab/>
      </w:r>
      <w:r>
        <w:t xml:space="preserve">MSBs of </w:t>
      </w:r>
      <w:r>
        <w:rPr>
          <w:lang w:eastAsia="ja-JP"/>
        </w:rPr>
        <w:t>K</w:t>
      </w:r>
      <w:r w:rsidRPr="003A162E">
        <w:rPr>
          <w:vertAlign w:val="subscript"/>
          <w:lang w:eastAsia="ja-JP"/>
        </w:rPr>
        <w:t>NRP</w:t>
      </w:r>
      <w:r>
        <w:rPr>
          <w:lang w:eastAsia="ja-JP"/>
        </w:rPr>
        <w:t xml:space="preserve"> ID</w:t>
      </w:r>
      <w:r>
        <w:tab/>
      </w:r>
      <w:r>
        <w:fldChar w:fldCharType="begin" w:fldLock="1"/>
      </w:r>
      <w:r>
        <w:instrText xml:space="preserve"> PAGEREF _Toc45282337 \h </w:instrText>
      </w:r>
      <w:r>
        <w:fldChar w:fldCharType="separate"/>
      </w:r>
      <w:r>
        <w:t>68</w:t>
      </w:r>
      <w:r>
        <w:fldChar w:fldCharType="end"/>
      </w:r>
    </w:p>
    <w:p w14:paraId="0BDDBA20" w14:textId="682D5463" w:rsidR="00C65060" w:rsidRPr="00BC0E78" w:rsidRDefault="00C65060">
      <w:pPr>
        <w:pStyle w:val="TOC3"/>
        <w:rPr>
          <w:rFonts w:ascii="Calibri" w:hAnsi="Calibri"/>
          <w:sz w:val="22"/>
          <w:szCs w:val="22"/>
          <w:lang w:eastAsia="en-GB"/>
        </w:rPr>
      </w:pPr>
      <w:r>
        <w:t>7.3.14</w:t>
      </w:r>
      <w:r w:rsidRPr="00BC0E78">
        <w:rPr>
          <w:rFonts w:ascii="Calibri" w:hAnsi="Calibri"/>
          <w:sz w:val="22"/>
          <w:szCs w:val="22"/>
          <w:lang w:eastAsia="en-GB"/>
        </w:rPr>
        <w:tab/>
      </w:r>
      <w:r>
        <w:t>Direct link security mode complete</w:t>
      </w:r>
      <w:r>
        <w:tab/>
      </w:r>
      <w:r>
        <w:fldChar w:fldCharType="begin" w:fldLock="1"/>
      </w:r>
      <w:r>
        <w:instrText xml:space="preserve"> PAGEREF _Toc45282338 \h </w:instrText>
      </w:r>
      <w:r>
        <w:fldChar w:fldCharType="separate"/>
      </w:r>
      <w:r>
        <w:t>68</w:t>
      </w:r>
      <w:r>
        <w:fldChar w:fldCharType="end"/>
      </w:r>
    </w:p>
    <w:p w14:paraId="543A148C" w14:textId="647349C3" w:rsidR="00C65060" w:rsidRPr="00BC0E78" w:rsidRDefault="00C65060">
      <w:pPr>
        <w:pStyle w:val="TOC4"/>
        <w:rPr>
          <w:rFonts w:ascii="Calibri" w:hAnsi="Calibri"/>
          <w:sz w:val="22"/>
          <w:szCs w:val="22"/>
          <w:lang w:eastAsia="en-GB"/>
        </w:rPr>
      </w:pPr>
      <w:r>
        <w:t>7.3.14.1</w:t>
      </w:r>
      <w:r w:rsidRPr="00BC0E78">
        <w:rPr>
          <w:rFonts w:ascii="Calibri" w:hAnsi="Calibri"/>
          <w:sz w:val="22"/>
          <w:szCs w:val="22"/>
          <w:lang w:eastAsia="en-GB"/>
        </w:rPr>
        <w:tab/>
      </w:r>
      <w:r>
        <w:t>Message definition</w:t>
      </w:r>
      <w:r>
        <w:tab/>
      </w:r>
      <w:r>
        <w:fldChar w:fldCharType="begin" w:fldLock="1"/>
      </w:r>
      <w:r>
        <w:instrText xml:space="preserve"> PAGEREF _Toc45282339 \h </w:instrText>
      </w:r>
      <w:r>
        <w:fldChar w:fldCharType="separate"/>
      </w:r>
      <w:r>
        <w:t>68</w:t>
      </w:r>
      <w:r>
        <w:fldChar w:fldCharType="end"/>
      </w:r>
    </w:p>
    <w:p w14:paraId="53331E2B" w14:textId="3F6DE45D" w:rsidR="00C65060" w:rsidRPr="00BC0E78" w:rsidRDefault="00C65060">
      <w:pPr>
        <w:pStyle w:val="TOC4"/>
        <w:rPr>
          <w:rFonts w:ascii="Calibri" w:hAnsi="Calibri"/>
          <w:sz w:val="22"/>
          <w:szCs w:val="22"/>
          <w:lang w:eastAsia="en-GB"/>
        </w:rPr>
      </w:pPr>
      <w:r>
        <w:t>7.3.14.2</w:t>
      </w:r>
      <w:r w:rsidRPr="00BC0E78">
        <w:rPr>
          <w:rFonts w:ascii="Calibri" w:hAnsi="Calibri"/>
          <w:sz w:val="22"/>
          <w:szCs w:val="22"/>
          <w:lang w:eastAsia="en-GB"/>
        </w:rPr>
        <w:tab/>
      </w:r>
      <w:r>
        <w:t>IP address configuration</w:t>
      </w:r>
      <w:r>
        <w:tab/>
      </w:r>
      <w:r>
        <w:fldChar w:fldCharType="begin" w:fldLock="1"/>
      </w:r>
      <w:r>
        <w:instrText xml:space="preserve"> PAGEREF _Toc45282340 \h </w:instrText>
      </w:r>
      <w:r>
        <w:fldChar w:fldCharType="separate"/>
      </w:r>
      <w:r>
        <w:t>68</w:t>
      </w:r>
      <w:r>
        <w:fldChar w:fldCharType="end"/>
      </w:r>
    </w:p>
    <w:p w14:paraId="6B193342" w14:textId="0E290946" w:rsidR="00C65060" w:rsidRPr="00BC0E78" w:rsidRDefault="00C65060">
      <w:pPr>
        <w:pStyle w:val="TOC4"/>
        <w:rPr>
          <w:rFonts w:ascii="Calibri" w:hAnsi="Calibri"/>
          <w:sz w:val="22"/>
          <w:szCs w:val="22"/>
          <w:lang w:eastAsia="en-GB"/>
        </w:rPr>
      </w:pPr>
      <w:r>
        <w:t>7.3.14.3</w:t>
      </w:r>
      <w:r w:rsidRPr="00BC0E78">
        <w:rPr>
          <w:rFonts w:ascii="Calibri" w:hAnsi="Calibri"/>
          <w:sz w:val="22"/>
          <w:szCs w:val="22"/>
          <w:lang w:eastAsia="en-GB"/>
        </w:rPr>
        <w:tab/>
      </w:r>
      <w:r>
        <w:t>Link local IPv6 address</w:t>
      </w:r>
      <w:r>
        <w:tab/>
      </w:r>
      <w:r>
        <w:fldChar w:fldCharType="begin" w:fldLock="1"/>
      </w:r>
      <w:r>
        <w:instrText xml:space="preserve"> PAGEREF _Toc45282341 \h </w:instrText>
      </w:r>
      <w:r>
        <w:fldChar w:fldCharType="separate"/>
      </w:r>
      <w:r>
        <w:t>68</w:t>
      </w:r>
      <w:r>
        <w:fldChar w:fldCharType="end"/>
      </w:r>
    </w:p>
    <w:p w14:paraId="40D04A6F" w14:textId="4CAD6CA9" w:rsidR="00C65060" w:rsidRPr="00BC0E78" w:rsidRDefault="00C65060">
      <w:pPr>
        <w:pStyle w:val="TOC4"/>
        <w:rPr>
          <w:rFonts w:ascii="Calibri" w:hAnsi="Calibri"/>
          <w:sz w:val="22"/>
          <w:szCs w:val="22"/>
          <w:lang w:eastAsia="en-GB"/>
        </w:rPr>
      </w:pPr>
      <w:r>
        <w:t>7.3.14.4</w:t>
      </w:r>
      <w:r w:rsidRPr="00BC0E78">
        <w:rPr>
          <w:rFonts w:ascii="Calibri" w:hAnsi="Calibri"/>
          <w:sz w:val="22"/>
          <w:szCs w:val="22"/>
          <w:lang w:eastAsia="en-GB"/>
        </w:rPr>
        <w:tab/>
      </w:r>
      <w:r>
        <w:rPr>
          <w:lang w:eastAsia="ja-JP"/>
        </w:rPr>
        <w:t>LSBs of K</w:t>
      </w:r>
      <w:r w:rsidRPr="003A162E">
        <w:rPr>
          <w:vertAlign w:val="subscript"/>
          <w:lang w:eastAsia="ja-JP"/>
        </w:rPr>
        <w:t>NRP</w:t>
      </w:r>
      <w:r>
        <w:rPr>
          <w:lang w:eastAsia="ja-JP"/>
        </w:rPr>
        <w:t xml:space="preserve"> ID</w:t>
      </w:r>
      <w:r>
        <w:tab/>
      </w:r>
      <w:r>
        <w:fldChar w:fldCharType="begin" w:fldLock="1"/>
      </w:r>
      <w:r>
        <w:instrText xml:space="preserve"> PAGEREF _Toc45282342 \h </w:instrText>
      </w:r>
      <w:r>
        <w:fldChar w:fldCharType="separate"/>
      </w:r>
      <w:r>
        <w:t>69</w:t>
      </w:r>
      <w:r>
        <w:fldChar w:fldCharType="end"/>
      </w:r>
    </w:p>
    <w:p w14:paraId="11C46E0D" w14:textId="6F4BAB0E" w:rsidR="00C65060" w:rsidRPr="00BC0E78" w:rsidRDefault="00C65060">
      <w:pPr>
        <w:pStyle w:val="TOC3"/>
        <w:rPr>
          <w:rFonts w:ascii="Calibri" w:hAnsi="Calibri"/>
          <w:sz w:val="22"/>
          <w:szCs w:val="22"/>
          <w:lang w:eastAsia="en-GB"/>
        </w:rPr>
      </w:pPr>
      <w:r>
        <w:t>7.3.15</w:t>
      </w:r>
      <w:r w:rsidRPr="00BC0E78">
        <w:rPr>
          <w:rFonts w:ascii="Calibri" w:hAnsi="Calibri"/>
          <w:sz w:val="22"/>
          <w:szCs w:val="22"/>
          <w:lang w:eastAsia="en-GB"/>
        </w:rPr>
        <w:tab/>
      </w:r>
      <w:r>
        <w:t>Direct link security mode reject</w:t>
      </w:r>
      <w:r>
        <w:tab/>
      </w:r>
      <w:r>
        <w:fldChar w:fldCharType="begin" w:fldLock="1"/>
      </w:r>
      <w:r>
        <w:instrText xml:space="preserve"> PAGEREF _Toc45282343 \h </w:instrText>
      </w:r>
      <w:r>
        <w:fldChar w:fldCharType="separate"/>
      </w:r>
      <w:r>
        <w:t>69</w:t>
      </w:r>
      <w:r>
        <w:fldChar w:fldCharType="end"/>
      </w:r>
    </w:p>
    <w:p w14:paraId="37BEA783" w14:textId="4E3AB9F5" w:rsidR="00C65060" w:rsidRPr="00BC0E78" w:rsidRDefault="00C65060">
      <w:pPr>
        <w:pStyle w:val="TOC4"/>
        <w:rPr>
          <w:rFonts w:ascii="Calibri" w:hAnsi="Calibri"/>
          <w:sz w:val="22"/>
          <w:szCs w:val="22"/>
          <w:lang w:eastAsia="en-GB"/>
        </w:rPr>
      </w:pPr>
      <w:r>
        <w:t>7.3.15.1</w:t>
      </w:r>
      <w:r w:rsidRPr="00BC0E78">
        <w:rPr>
          <w:rFonts w:ascii="Calibri" w:hAnsi="Calibri"/>
          <w:sz w:val="22"/>
          <w:szCs w:val="22"/>
          <w:lang w:eastAsia="en-GB"/>
        </w:rPr>
        <w:tab/>
      </w:r>
      <w:r>
        <w:t>Message definition</w:t>
      </w:r>
      <w:r>
        <w:tab/>
      </w:r>
      <w:r>
        <w:fldChar w:fldCharType="begin" w:fldLock="1"/>
      </w:r>
      <w:r>
        <w:instrText xml:space="preserve"> PAGEREF _Toc45282344 \h </w:instrText>
      </w:r>
      <w:r>
        <w:fldChar w:fldCharType="separate"/>
      </w:r>
      <w:r>
        <w:t>69</w:t>
      </w:r>
      <w:r>
        <w:fldChar w:fldCharType="end"/>
      </w:r>
    </w:p>
    <w:p w14:paraId="282D2EAC" w14:textId="3883CFD8" w:rsidR="00C65060" w:rsidRPr="00BC0E78" w:rsidRDefault="00C65060">
      <w:pPr>
        <w:pStyle w:val="TOC3"/>
        <w:rPr>
          <w:rFonts w:ascii="Calibri" w:hAnsi="Calibri"/>
          <w:sz w:val="22"/>
          <w:szCs w:val="22"/>
          <w:lang w:eastAsia="en-GB"/>
        </w:rPr>
      </w:pPr>
      <w:r>
        <w:t>7.3.16</w:t>
      </w:r>
      <w:r w:rsidRPr="00BC0E78">
        <w:rPr>
          <w:rFonts w:ascii="Calibri" w:hAnsi="Calibri"/>
          <w:sz w:val="22"/>
          <w:szCs w:val="22"/>
          <w:lang w:eastAsia="en-GB"/>
        </w:rPr>
        <w:tab/>
      </w:r>
      <w:r>
        <w:t>Direct link rekeying request</w:t>
      </w:r>
      <w:r>
        <w:tab/>
      </w:r>
      <w:r>
        <w:fldChar w:fldCharType="begin" w:fldLock="1"/>
      </w:r>
      <w:r>
        <w:instrText xml:space="preserve"> PAGEREF _Toc45282345 \h </w:instrText>
      </w:r>
      <w:r>
        <w:fldChar w:fldCharType="separate"/>
      </w:r>
      <w:r>
        <w:t>69</w:t>
      </w:r>
      <w:r>
        <w:fldChar w:fldCharType="end"/>
      </w:r>
    </w:p>
    <w:p w14:paraId="68644D68" w14:textId="627F49B7" w:rsidR="00C65060" w:rsidRPr="00BC0E78" w:rsidRDefault="00C65060">
      <w:pPr>
        <w:pStyle w:val="TOC4"/>
        <w:rPr>
          <w:rFonts w:ascii="Calibri" w:hAnsi="Calibri"/>
          <w:sz w:val="22"/>
          <w:szCs w:val="22"/>
          <w:lang w:eastAsia="en-GB"/>
        </w:rPr>
      </w:pPr>
      <w:r>
        <w:t>7.3.16.1</w:t>
      </w:r>
      <w:r w:rsidRPr="00BC0E78">
        <w:rPr>
          <w:rFonts w:ascii="Calibri" w:hAnsi="Calibri"/>
          <w:sz w:val="22"/>
          <w:szCs w:val="22"/>
          <w:lang w:eastAsia="en-GB"/>
        </w:rPr>
        <w:tab/>
      </w:r>
      <w:r>
        <w:t>Message definition</w:t>
      </w:r>
      <w:r>
        <w:tab/>
      </w:r>
      <w:r>
        <w:fldChar w:fldCharType="begin" w:fldLock="1"/>
      </w:r>
      <w:r>
        <w:instrText xml:space="preserve"> PAGEREF _Toc45282346 \h </w:instrText>
      </w:r>
      <w:r>
        <w:fldChar w:fldCharType="separate"/>
      </w:r>
      <w:r>
        <w:t>69</w:t>
      </w:r>
      <w:r>
        <w:fldChar w:fldCharType="end"/>
      </w:r>
    </w:p>
    <w:p w14:paraId="6AFA6F36" w14:textId="5285895B" w:rsidR="00C65060" w:rsidRPr="00BC0E78" w:rsidRDefault="00C65060">
      <w:pPr>
        <w:pStyle w:val="TOC4"/>
        <w:rPr>
          <w:rFonts w:ascii="Calibri" w:hAnsi="Calibri"/>
          <w:sz w:val="22"/>
          <w:szCs w:val="22"/>
          <w:lang w:eastAsia="en-GB"/>
        </w:rPr>
      </w:pPr>
      <w:r>
        <w:t>7.3.16.2</w:t>
      </w:r>
      <w:r w:rsidRPr="00BC0E78">
        <w:rPr>
          <w:rFonts w:ascii="Calibri" w:hAnsi="Calibri"/>
          <w:sz w:val="22"/>
          <w:szCs w:val="22"/>
          <w:lang w:eastAsia="en-GB"/>
        </w:rPr>
        <w:tab/>
      </w:r>
      <w:r>
        <w:t>Key establishment information container</w:t>
      </w:r>
      <w:r>
        <w:tab/>
      </w:r>
      <w:r>
        <w:fldChar w:fldCharType="begin" w:fldLock="1"/>
      </w:r>
      <w:r>
        <w:instrText xml:space="preserve"> PAGEREF _Toc45282347 \h </w:instrText>
      </w:r>
      <w:r>
        <w:fldChar w:fldCharType="separate"/>
      </w:r>
      <w:r>
        <w:t>70</w:t>
      </w:r>
      <w:r>
        <w:fldChar w:fldCharType="end"/>
      </w:r>
    </w:p>
    <w:p w14:paraId="2489620E" w14:textId="08E63EE2" w:rsidR="00C65060" w:rsidRPr="00BC0E78" w:rsidRDefault="00C65060">
      <w:pPr>
        <w:pStyle w:val="TOC4"/>
        <w:rPr>
          <w:rFonts w:ascii="Calibri" w:hAnsi="Calibri"/>
          <w:sz w:val="22"/>
          <w:szCs w:val="22"/>
          <w:lang w:eastAsia="en-GB"/>
        </w:rPr>
      </w:pPr>
      <w:r>
        <w:t>7.3.16.3</w:t>
      </w:r>
      <w:r w:rsidRPr="00BC0E78">
        <w:rPr>
          <w:rFonts w:ascii="Calibri" w:hAnsi="Calibri"/>
          <w:sz w:val="22"/>
          <w:szCs w:val="22"/>
          <w:lang w:eastAsia="en-GB"/>
        </w:rPr>
        <w:tab/>
      </w:r>
      <w:r>
        <w:t>Nonce_1</w:t>
      </w:r>
      <w:r>
        <w:tab/>
      </w:r>
      <w:r>
        <w:fldChar w:fldCharType="begin" w:fldLock="1"/>
      </w:r>
      <w:r>
        <w:instrText xml:space="preserve"> PAGEREF _Toc45282348 \h </w:instrText>
      </w:r>
      <w:r>
        <w:fldChar w:fldCharType="separate"/>
      </w:r>
      <w:r>
        <w:t>70</w:t>
      </w:r>
      <w:r>
        <w:fldChar w:fldCharType="end"/>
      </w:r>
    </w:p>
    <w:p w14:paraId="45837B3E" w14:textId="2786BF24" w:rsidR="00C65060" w:rsidRPr="00BC0E78" w:rsidRDefault="00C65060">
      <w:pPr>
        <w:pStyle w:val="TOC4"/>
        <w:rPr>
          <w:rFonts w:ascii="Calibri" w:hAnsi="Calibri"/>
          <w:sz w:val="22"/>
          <w:szCs w:val="22"/>
          <w:lang w:eastAsia="en-GB"/>
        </w:rPr>
      </w:pPr>
      <w:r>
        <w:t>7.3.16.4</w:t>
      </w:r>
      <w:r w:rsidRPr="00BC0E78">
        <w:rPr>
          <w:rFonts w:ascii="Calibri" w:hAnsi="Calibri"/>
          <w:sz w:val="22"/>
          <w:szCs w:val="22"/>
          <w:lang w:eastAsia="en-GB"/>
        </w:rPr>
        <w:tab/>
      </w:r>
      <w:r>
        <w:t>MSBs of KNRP-sess ID</w:t>
      </w:r>
      <w:r>
        <w:tab/>
      </w:r>
      <w:r>
        <w:fldChar w:fldCharType="begin" w:fldLock="1"/>
      </w:r>
      <w:r>
        <w:instrText xml:space="preserve"> PAGEREF _Toc45282349 \h </w:instrText>
      </w:r>
      <w:r>
        <w:fldChar w:fldCharType="separate"/>
      </w:r>
      <w:r>
        <w:t>70</w:t>
      </w:r>
      <w:r>
        <w:fldChar w:fldCharType="end"/>
      </w:r>
    </w:p>
    <w:p w14:paraId="601BD04A" w14:textId="7CA627B6" w:rsidR="00C65060" w:rsidRPr="00BC0E78" w:rsidRDefault="00C65060">
      <w:pPr>
        <w:pStyle w:val="TOC4"/>
        <w:rPr>
          <w:rFonts w:ascii="Calibri" w:hAnsi="Calibri"/>
          <w:sz w:val="22"/>
          <w:szCs w:val="22"/>
          <w:lang w:eastAsia="en-GB"/>
        </w:rPr>
      </w:pPr>
      <w:r>
        <w:t>7.3.16.5</w:t>
      </w:r>
      <w:r w:rsidRPr="00BC0E78">
        <w:rPr>
          <w:rFonts w:ascii="Calibri" w:hAnsi="Calibri"/>
          <w:sz w:val="22"/>
          <w:szCs w:val="22"/>
          <w:lang w:eastAsia="en-GB"/>
        </w:rPr>
        <w:tab/>
      </w:r>
      <w:r>
        <w:t>Re-authentication indication</w:t>
      </w:r>
      <w:r>
        <w:tab/>
      </w:r>
      <w:r>
        <w:fldChar w:fldCharType="begin" w:fldLock="1"/>
      </w:r>
      <w:r>
        <w:instrText xml:space="preserve"> PAGEREF _Toc45282350 \h </w:instrText>
      </w:r>
      <w:r>
        <w:fldChar w:fldCharType="separate"/>
      </w:r>
      <w:r>
        <w:t>70</w:t>
      </w:r>
      <w:r>
        <w:fldChar w:fldCharType="end"/>
      </w:r>
    </w:p>
    <w:p w14:paraId="26128DC3" w14:textId="6A02661B" w:rsidR="00C65060" w:rsidRPr="00BC0E78" w:rsidRDefault="00C65060">
      <w:pPr>
        <w:pStyle w:val="TOC3"/>
        <w:rPr>
          <w:rFonts w:ascii="Calibri" w:hAnsi="Calibri"/>
          <w:sz w:val="22"/>
          <w:szCs w:val="22"/>
          <w:lang w:eastAsia="en-GB"/>
        </w:rPr>
      </w:pPr>
      <w:r>
        <w:t>7.3.17</w:t>
      </w:r>
      <w:r w:rsidRPr="00BC0E78">
        <w:rPr>
          <w:rFonts w:ascii="Calibri" w:hAnsi="Calibri"/>
          <w:sz w:val="22"/>
          <w:szCs w:val="22"/>
          <w:lang w:eastAsia="en-GB"/>
        </w:rPr>
        <w:tab/>
      </w:r>
      <w:r>
        <w:t>Direct link rekeying response</w:t>
      </w:r>
      <w:r>
        <w:tab/>
      </w:r>
      <w:r>
        <w:fldChar w:fldCharType="begin" w:fldLock="1"/>
      </w:r>
      <w:r>
        <w:instrText xml:space="preserve"> PAGEREF _Toc45282351 \h </w:instrText>
      </w:r>
      <w:r>
        <w:fldChar w:fldCharType="separate"/>
      </w:r>
      <w:r>
        <w:t>70</w:t>
      </w:r>
      <w:r>
        <w:fldChar w:fldCharType="end"/>
      </w:r>
    </w:p>
    <w:p w14:paraId="30D53461" w14:textId="66CA81C0" w:rsidR="00C65060" w:rsidRPr="00BC0E78" w:rsidRDefault="00C65060">
      <w:pPr>
        <w:pStyle w:val="TOC4"/>
        <w:rPr>
          <w:rFonts w:ascii="Calibri" w:hAnsi="Calibri"/>
          <w:sz w:val="22"/>
          <w:szCs w:val="22"/>
          <w:lang w:eastAsia="en-GB"/>
        </w:rPr>
      </w:pPr>
      <w:r>
        <w:t>7.3.17.1</w:t>
      </w:r>
      <w:r w:rsidRPr="00BC0E78">
        <w:rPr>
          <w:rFonts w:ascii="Calibri" w:hAnsi="Calibri"/>
          <w:sz w:val="22"/>
          <w:szCs w:val="22"/>
          <w:lang w:eastAsia="en-GB"/>
        </w:rPr>
        <w:tab/>
      </w:r>
      <w:r>
        <w:t>Message definition</w:t>
      </w:r>
      <w:r>
        <w:tab/>
      </w:r>
      <w:r>
        <w:fldChar w:fldCharType="begin" w:fldLock="1"/>
      </w:r>
      <w:r>
        <w:instrText xml:space="preserve"> PAGEREF _Toc45282352 \h </w:instrText>
      </w:r>
      <w:r>
        <w:fldChar w:fldCharType="separate"/>
      </w:r>
      <w:r>
        <w:t>70</w:t>
      </w:r>
      <w:r>
        <w:fldChar w:fldCharType="end"/>
      </w:r>
    </w:p>
    <w:p w14:paraId="7E472C1A" w14:textId="4D41AD0B" w:rsidR="00C65060" w:rsidRPr="00BC0E78" w:rsidRDefault="00C65060">
      <w:pPr>
        <w:pStyle w:val="TOC3"/>
        <w:rPr>
          <w:rFonts w:ascii="Calibri" w:hAnsi="Calibri"/>
          <w:sz w:val="22"/>
          <w:szCs w:val="22"/>
          <w:lang w:eastAsia="en-GB"/>
        </w:rPr>
      </w:pPr>
      <w:r>
        <w:t>7.3.18</w:t>
      </w:r>
      <w:r w:rsidRPr="00BC0E78">
        <w:rPr>
          <w:rFonts w:ascii="Calibri" w:hAnsi="Calibri"/>
          <w:sz w:val="22"/>
          <w:szCs w:val="22"/>
          <w:lang w:eastAsia="en-GB"/>
        </w:rPr>
        <w:tab/>
      </w:r>
      <w:r>
        <w:t>Direct link identifier update request</w:t>
      </w:r>
      <w:r>
        <w:tab/>
      </w:r>
      <w:r>
        <w:fldChar w:fldCharType="begin" w:fldLock="1"/>
      </w:r>
      <w:r>
        <w:instrText xml:space="preserve"> PAGEREF _Toc45282353 \h </w:instrText>
      </w:r>
      <w:r>
        <w:fldChar w:fldCharType="separate"/>
      </w:r>
      <w:r>
        <w:t>70</w:t>
      </w:r>
      <w:r>
        <w:fldChar w:fldCharType="end"/>
      </w:r>
    </w:p>
    <w:p w14:paraId="0B73CA80" w14:textId="7E234767" w:rsidR="00C65060" w:rsidRPr="00BC0E78" w:rsidRDefault="00C65060">
      <w:pPr>
        <w:pStyle w:val="TOC4"/>
        <w:rPr>
          <w:rFonts w:ascii="Calibri" w:hAnsi="Calibri"/>
          <w:sz w:val="22"/>
          <w:szCs w:val="22"/>
          <w:lang w:eastAsia="en-GB"/>
        </w:rPr>
      </w:pPr>
      <w:r>
        <w:t>7.3.18.1</w:t>
      </w:r>
      <w:r w:rsidRPr="00BC0E78">
        <w:rPr>
          <w:rFonts w:ascii="Calibri" w:hAnsi="Calibri"/>
          <w:sz w:val="22"/>
          <w:szCs w:val="22"/>
          <w:lang w:eastAsia="en-GB"/>
        </w:rPr>
        <w:tab/>
      </w:r>
      <w:r>
        <w:t>Message definition</w:t>
      </w:r>
      <w:r>
        <w:tab/>
      </w:r>
      <w:r>
        <w:fldChar w:fldCharType="begin" w:fldLock="1"/>
      </w:r>
      <w:r>
        <w:instrText xml:space="preserve"> PAGEREF _Toc45282354 \h </w:instrText>
      </w:r>
      <w:r>
        <w:fldChar w:fldCharType="separate"/>
      </w:r>
      <w:r>
        <w:t>70</w:t>
      </w:r>
      <w:r>
        <w:fldChar w:fldCharType="end"/>
      </w:r>
    </w:p>
    <w:p w14:paraId="742C3716" w14:textId="6805E79A" w:rsidR="00C65060" w:rsidRPr="00BC0E78" w:rsidRDefault="00C65060">
      <w:pPr>
        <w:pStyle w:val="TOC4"/>
        <w:rPr>
          <w:rFonts w:ascii="Calibri" w:hAnsi="Calibri"/>
          <w:sz w:val="22"/>
          <w:szCs w:val="22"/>
          <w:lang w:eastAsia="en-GB"/>
        </w:rPr>
      </w:pPr>
      <w:r w:rsidRPr="003A162E">
        <w:rPr>
          <w:rFonts w:eastAsia="SimSun"/>
          <w:lang w:val="en-US" w:eastAsia="zh-CN"/>
        </w:rPr>
        <w:t>7.3.18</w:t>
      </w:r>
      <w:r>
        <w:t>.</w:t>
      </w:r>
      <w:r>
        <w:rPr>
          <w:lang w:eastAsia="zh-CN"/>
        </w:rPr>
        <w:t>2</w:t>
      </w:r>
      <w:r w:rsidRPr="00BC0E78">
        <w:rPr>
          <w:rFonts w:ascii="Calibri" w:hAnsi="Calibri"/>
          <w:sz w:val="22"/>
          <w:szCs w:val="22"/>
          <w:lang w:eastAsia="en-GB"/>
        </w:rPr>
        <w:tab/>
      </w:r>
      <w:r>
        <w:rPr>
          <w:lang w:eastAsia="zh-CN"/>
        </w:rPr>
        <w:t>Source user info</w:t>
      </w:r>
      <w:r>
        <w:tab/>
      </w:r>
      <w:r>
        <w:fldChar w:fldCharType="begin" w:fldLock="1"/>
      </w:r>
      <w:r>
        <w:instrText xml:space="preserve"> PAGEREF _Toc45282355 \h </w:instrText>
      </w:r>
      <w:r>
        <w:fldChar w:fldCharType="separate"/>
      </w:r>
      <w:r>
        <w:t>71</w:t>
      </w:r>
      <w:r>
        <w:fldChar w:fldCharType="end"/>
      </w:r>
    </w:p>
    <w:p w14:paraId="5F4A35BC" w14:textId="22B1871A" w:rsidR="00C65060" w:rsidRPr="00BC0E78" w:rsidRDefault="00C65060">
      <w:pPr>
        <w:pStyle w:val="TOC4"/>
        <w:rPr>
          <w:rFonts w:ascii="Calibri" w:hAnsi="Calibri"/>
          <w:sz w:val="22"/>
          <w:szCs w:val="22"/>
          <w:lang w:eastAsia="en-GB"/>
        </w:rPr>
      </w:pPr>
      <w:r w:rsidRPr="003A162E">
        <w:rPr>
          <w:rFonts w:eastAsia="SimSun"/>
          <w:lang w:val="en-US" w:eastAsia="zh-CN"/>
        </w:rPr>
        <w:t>7.3.18</w:t>
      </w:r>
      <w:r>
        <w:t>.</w:t>
      </w:r>
      <w:r>
        <w:rPr>
          <w:lang w:eastAsia="zh-CN"/>
        </w:rPr>
        <w:t>3</w:t>
      </w:r>
      <w:r w:rsidRPr="00BC0E78">
        <w:rPr>
          <w:rFonts w:ascii="Calibri" w:hAnsi="Calibri"/>
          <w:sz w:val="22"/>
          <w:szCs w:val="22"/>
          <w:lang w:eastAsia="en-GB"/>
        </w:rPr>
        <w:tab/>
      </w:r>
      <w:r>
        <w:t xml:space="preserve">Source </w:t>
      </w:r>
      <w:r>
        <w:rPr>
          <w:lang w:eastAsia="zh-CN"/>
        </w:rPr>
        <w:t>link local IPv6 address</w:t>
      </w:r>
      <w:r>
        <w:tab/>
      </w:r>
      <w:r>
        <w:fldChar w:fldCharType="begin" w:fldLock="1"/>
      </w:r>
      <w:r>
        <w:instrText xml:space="preserve"> PAGEREF _Toc45282356 \h </w:instrText>
      </w:r>
      <w:r>
        <w:fldChar w:fldCharType="separate"/>
      </w:r>
      <w:r>
        <w:t>71</w:t>
      </w:r>
      <w:r>
        <w:fldChar w:fldCharType="end"/>
      </w:r>
    </w:p>
    <w:p w14:paraId="3CFC591F" w14:textId="5FE73D28" w:rsidR="00C65060" w:rsidRPr="00BC0E78" w:rsidRDefault="00C65060">
      <w:pPr>
        <w:pStyle w:val="TOC3"/>
        <w:rPr>
          <w:rFonts w:ascii="Calibri" w:hAnsi="Calibri"/>
          <w:sz w:val="22"/>
          <w:szCs w:val="22"/>
          <w:lang w:eastAsia="en-GB"/>
        </w:rPr>
      </w:pPr>
      <w:r w:rsidRPr="003A162E">
        <w:rPr>
          <w:lang w:val="en-US" w:eastAsia="zh-CN"/>
        </w:rPr>
        <w:t>7.3.19</w:t>
      </w:r>
      <w:r w:rsidRPr="00BC0E78">
        <w:rPr>
          <w:rFonts w:ascii="Calibri" w:hAnsi="Calibri"/>
          <w:sz w:val="22"/>
          <w:szCs w:val="22"/>
          <w:lang w:eastAsia="en-GB"/>
        </w:rPr>
        <w:tab/>
      </w:r>
      <w:r>
        <w:t xml:space="preserve">Direct link </w:t>
      </w:r>
      <w:r w:rsidRPr="003A162E">
        <w:rPr>
          <w:lang w:val="en-US" w:eastAsia="zh-CN"/>
        </w:rPr>
        <w:t>identifier update accept</w:t>
      </w:r>
      <w:r>
        <w:tab/>
      </w:r>
      <w:r>
        <w:fldChar w:fldCharType="begin" w:fldLock="1"/>
      </w:r>
      <w:r>
        <w:instrText xml:space="preserve"> PAGEREF _Toc45282357 \h </w:instrText>
      </w:r>
      <w:r>
        <w:fldChar w:fldCharType="separate"/>
      </w:r>
      <w:r>
        <w:t>71</w:t>
      </w:r>
      <w:r>
        <w:fldChar w:fldCharType="end"/>
      </w:r>
    </w:p>
    <w:p w14:paraId="37F3BC59" w14:textId="4A6D6658" w:rsidR="00C65060" w:rsidRPr="00BC0E78" w:rsidRDefault="00C65060">
      <w:pPr>
        <w:pStyle w:val="TOC4"/>
        <w:rPr>
          <w:rFonts w:ascii="Calibri" w:hAnsi="Calibri"/>
          <w:sz w:val="22"/>
          <w:szCs w:val="22"/>
          <w:lang w:eastAsia="en-GB"/>
        </w:rPr>
      </w:pPr>
      <w:r w:rsidRPr="003A162E">
        <w:rPr>
          <w:lang w:val="en-US" w:eastAsia="zh-CN"/>
        </w:rPr>
        <w:t>7.3.19.1</w:t>
      </w:r>
      <w:r w:rsidRPr="00BC0E78">
        <w:rPr>
          <w:rFonts w:ascii="Calibri" w:hAnsi="Calibri"/>
          <w:sz w:val="22"/>
          <w:szCs w:val="22"/>
          <w:lang w:eastAsia="en-GB"/>
        </w:rPr>
        <w:tab/>
      </w:r>
      <w:r>
        <w:t>Message definition</w:t>
      </w:r>
      <w:r>
        <w:tab/>
      </w:r>
      <w:r>
        <w:fldChar w:fldCharType="begin" w:fldLock="1"/>
      </w:r>
      <w:r>
        <w:instrText xml:space="preserve"> PAGEREF _Toc45282358 \h </w:instrText>
      </w:r>
      <w:r>
        <w:fldChar w:fldCharType="separate"/>
      </w:r>
      <w:r>
        <w:t>71</w:t>
      </w:r>
      <w:r>
        <w:fldChar w:fldCharType="end"/>
      </w:r>
    </w:p>
    <w:p w14:paraId="1C8D841E" w14:textId="545A5ABA" w:rsidR="00C65060" w:rsidRPr="00BC0E78" w:rsidRDefault="00C65060">
      <w:pPr>
        <w:pStyle w:val="TOC4"/>
        <w:rPr>
          <w:rFonts w:ascii="Calibri" w:hAnsi="Calibri"/>
          <w:sz w:val="22"/>
          <w:szCs w:val="22"/>
          <w:lang w:eastAsia="en-GB"/>
        </w:rPr>
      </w:pPr>
      <w:r w:rsidRPr="003A162E">
        <w:rPr>
          <w:rFonts w:eastAsia="SimSun"/>
          <w:lang w:val="en-US" w:eastAsia="zh-CN"/>
        </w:rPr>
        <w:t>7.3.19</w:t>
      </w:r>
      <w:r>
        <w:t>.</w:t>
      </w:r>
      <w:r>
        <w:rPr>
          <w:lang w:eastAsia="zh-CN"/>
        </w:rPr>
        <w:t>2</w:t>
      </w:r>
      <w:r w:rsidRPr="00BC0E78">
        <w:rPr>
          <w:rFonts w:ascii="Calibri" w:hAnsi="Calibri"/>
          <w:sz w:val="22"/>
          <w:szCs w:val="22"/>
          <w:lang w:eastAsia="en-GB"/>
        </w:rPr>
        <w:tab/>
      </w:r>
      <w:r>
        <w:rPr>
          <w:lang w:eastAsia="zh-CN"/>
        </w:rPr>
        <w:t>Target user info</w:t>
      </w:r>
      <w:r>
        <w:tab/>
      </w:r>
      <w:r>
        <w:fldChar w:fldCharType="begin" w:fldLock="1"/>
      </w:r>
      <w:r>
        <w:instrText xml:space="preserve"> PAGEREF _Toc45282359 \h </w:instrText>
      </w:r>
      <w:r>
        <w:fldChar w:fldCharType="separate"/>
      </w:r>
      <w:r>
        <w:t>72</w:t>
      </w:r>
      <w:r>
        <w:fldChar w:fldCharType="end"/>
      </w:r>
    </w:p>
    <w:p w14:paraId="7C1227F2" w14:textId="002880EA" w:rsidR="00C65060" w:rsidRPr="00BC0E78" w:rsidRDefault="00C65060">
      <w:pPr>
        <w:pStyle w:val="TOC4"/>
        <w:rPr>
          <w:rFonts w:ascii="Calibri" w:hAnsi="Calibri"/>
          <w:sz w:val="22"/>
          <w:szCs w:val="22"/>
          <w:lang w:eastAsia="en-GB"/>
        </w:rPr>
      </w:pPr>
      <w:r w:rsidRPr="003A162E">
        <w:rPr>
          <w:rFonts w:eastAsia="SimSun"/>
          <w:lang w:val="en-US" w:eastAsia="zh-CN"/>
        </w:rPr>
        <w:t>7.3.19</w:t>
      </w:r>
      <w:r>
        <w:t>.3</w:t>
      </w:r>
      <w:r w:rsidRPr="00BC0E78">
        <w:rPr>
          <w:rFonts w:ascii="Calibri" w:hAnsi="Calibri"/>
          <w:sz w:val="22"/>
          <w:szCs w:val="22"/>
          <w:lang w:eastAsia="en-GB"/>
        </w:rPr>
        <w:tab/>
      </w:r>
      <w:r>
        <w:t xml:space="preserve">Target </w:t>
      </w:r>
      <w:r>
        <w:rPr>
          <w:lang w:eastAsia="zh-CN"/>
        </w:rPr>
        <w:t>layer-2 ID</w:t>
      </w:r>
      <w:r>
        <w:tab/>
      </w:r>
      <w:r>
        <w:fldChar w:fldCharType="begin" w:fldLock="1"/>
      </w:r>
      <w:r>
        <w:instrText xml:space="preserve"> PAGEREF _Toc45282360 \h </w:instrText>
      </w:r>
      <w:r>
        <w:fldChar w:fldCharType="separate"/>
      </w:r>
      <w:r>
        <w:t>72</w:t>
      </w:r>
      <w:r>
        <w:fldChar w:fldCharType="end"/>
      </w:r>
    </w:p>
    <w:p w14:paraId="5F935FD4" w14:textId="39534F8A" w:rsidR="00C65060" w:rsidRPr="00BC0E78" w:rsidRDefault="00C65060">
      <w:pPr>
        <w:pStyle w:val="TOC4"/>
        <w:rPr>
          <w:rFonts w:ascii="Calibri" w:hAnsi="Calibri"/>
          <w:sz w:val="22"/>
          <w:szCs w:val="22"/>
          <w:lang w:eastAsia="en-GB"/>
        </w:rPr>
      </w:pPr>
      <w:r w:rsidRPr="003A162E">
        <w:rPr>
          <w:rFonts w:eastAsia="SimSun"/>
          <w:lang w:val="en-US" w:eastAsia="zh-CN"/>
        </w:rPr>
        <w:t>7.3.19</w:t>
      </w:r>
      <w:r>
        <w:t>.4</w:t>
      </w:r>
      <w:r w:rsidRPr="00BC0E78">
        <w:rPr>
          <w:rFonts w:ascii="Calibri" w:hAnsi="Calibri"/>
          <w:sz w:val="22"/>
          <w:szCs w:val="22"/>
          <w:lang w:eastAsia="en-GB"/>
        </w:rPr>
        <w:tab/>
      </w:r>
      <w:r>
        <w:t xml:space="preserve">Target </w:t>
      </w:r>
      <w:r>
        <w:rPr>
          <w:lang w:eastAsia="zh-CN"/>
        </w:rPr>
        <w:t>link local IPv6 address</w:t>
      </w:r>
      <w:r>
        <w:tab/>
      </w:r>
      <w:r>
        <w:fldChar w:fldCharType="begin" w:fldLock="1"/>
      </w:r>
      <w:r>
        <w:instrText xml:space="preserve"> PAGEREF _Toc45282361 \h </w:instrText>
      </w:r>
      <w:r>
        <w:fldChar w:fldCharType="separate"/>
      </w:r>
      <w:r>
        <w:t>72</w:t>
      </w:r>
      <w:r>
        <w:fldChar w:fldCharType="end"/>
      </w:r>
    </w:p>
    <w:p w14:paraId="33D03E07" w14:textId="505ECFF1" w:rsidR="00C65060" w:rsidRPr="00BC0E78" w:rsidRDefault="00C65060">
      <w:pPr>
        <w:pStyle w:val="TOC4"/>
        <w:rPr>
          <w:rFonts w:ascii="Calibri" w:hAnsi="Calibri"/>
          <w:sz w:val="22"/>
          <w:szCs w:val="22"/>
          <w:lang w:eastAsia="en-GB"/>
        </w:rPr>
      </w:pPr>
      <w:r w:rsidRPr="003A162E">
        <w:rPr>
          <w:rFonts w:eastAsia="SimSun"/>
          <w:lang w:val="en-US" w:eastAsia="zh-CN"/>
        </w:rPr>
        <w:t>7.3.19</w:t>
      </w:r>
      <w:r>
        <w:t>.5</w:t>
      </w:r>
      <w:r w:rsidRPr="00BC0E78">
        <w:rPr>
          <w:rFonts w:ascii="Calibri" w:hAnsi="Calibri"/>
          <w:sz w:val="22"/>
          <w:szCs w:val="22"/>
          <w:lang w:eastAsia="en-GB"/>
        </w:rPr>
        <w:tab/>
      </w:r>
      <w:r>
        <w:t>Source user info</w:t>
      </w:r>
      <w:r>
        <w:tab/>
      </w:r>
      <w:r>
        <w:fldChar w:fldCharType="begin" w:fldLock="1"/>
      </w:r>
      <w:r>
        <w:instrText xml:space="preserve"> PAGEREF _Toc45282362 \h </w:instrText>
      </w:r>
      <w:r>
        <w:fldChar w:fldCharType="separate"/>
      </w:r>
      <w:r>
        <w:t>72</w:t>
      </w:r>
      <w:r>
        <w:fldChar w:fldCharType="end"/>
      </w:r>
    </w:p>
    <w:p w14:paraId="56E86F9A" w14:textId="4EFC2F29" w:rsidR="00C65060" w:rsidRPr="00BC0E78" w:rsidRDefault="00C65060">
      <w:pPr>
        <w:pStyle w:val="TOC4"/>
        <w:rPr>
          <w:rFonts w:ascii="Calibri" w:hAnsi="Calibri"/>
          <w:sz w:val="22"/>
          <w:szCs w:val="22"/>
          <w:lang w:eastAsia="en-GB"/>
        </w:rPr>
      </w:pPr>
      <w:r w:rsidRPr="003A162E">
        <w:rPr>
          <w:rFonts w:eastAsia="SimSun"/>
          <w:lang w:val="en-US" w:eastAsia="zh-CN"/>
        </w:rPr>
        <w:t>7.3.19</w:t>
      </w:r>
      <w:r>
        <w:t>.6</w:t>
      </w:r>
      <w:r w:rsidRPr="00BC0E78">
        <w:rPr>
          <w:rFonts w:ascii="Calibri" w:hAnsi="Calibri"/>
          <w:sz w:val="22"/>
          <w:szCs w:val="22"/>
          <w:lang w:eastAsia="en-GB"/>
        </w:rPr>
        <w:tab/>
      </w:r>
      <w:r>
        <w:t>Source link local IPv6 address</w:t>
      </w:r>
      <w:r>
        <w:tab/>
      </w:r>
      <w:r>
        <w:fldChar w:fldCharType="begin" w:fldLock="1"/>
      </w:r>
      <w:r>
        <w:instrText xml:space="preserve"> PAGEREF _Toc45282363 \h </w:instrText>
      </w:r>
      <w:r>
        <w:fldChar w:fldCharType="separate"/>
      </w:r>
      <w:r>
        <w:t>72</w:t>
      </w:r>
      <w:r>
        <w:fldChar w:fldCharType="end"/>
      </w:r>
    </w:p>
    <w:p w14:paraId="2E0E57B7" w14:textId="47AEFD46" w:rsidR="00C65060" w:rsidRPr="00BC0E78" w:rsidRDefault="00C65060">
      <w:pPr>
        <w:pStyle w:val="TOC3"/>
        <w:rPr>
          <w:rFonts w:ascii="Calibri" w:hAnsi="Calibri"/>
          <w:sz w:val="22"/>
          <w:szCs w:val="22"/>
          <w:lang w:eastAsia="en-GB"/>
        </w:rPr>
      </w:pPr>
      <w:r w:rsidRPr="003A162E">
        <w:rPr>
          <w:lang w:val="en-US" w:eastAsia="zh-CN"/>
        </w:rPr>
        <w:t>7.3.20</w:t>
      </w:r>
      <w:r w:rsidRPr="00BC0E78">
        <w:rPr>
          <w:rFonts w:ascii="Calibri" w:hAnsi="Calibri"/>
          <w:sz w:val="22"/>
          <w:szCs w:val="22"/>
          <w:lang w:eastAsia="en-GB"/>
        </w:rPr>
        <w:tab/>
      </w:r>
      <w:r>
        <w:t xml:space="preserve">Direct link </w:t>
      </w:r>
      <w:r w:rsidRPr="003A162E">
        <w:rPr>
          <w:lang w:val="en-US" w:eastAsia="zh-CN"/>
        </w:rPr>
        <w:t>identifier update ack</w:t>
      </w:r>
      <w:r>
        <w:tab/>
      </w:r>
      <w:r>
        <w:fldChar w:fldCharType="begin" w:fldLock="1"/>
      </w:r>
      <w:r>
        <w:instrText xml:space="preserve"> PAGEREF _Toc45282364 \h </w:instrText>
      </w:r>
      <w:r>
        <w:fldChar w:fldCharType="separate"/>
      </w:r>
      <w:r>
        <w:t>72</w:t>
      </w:r>
      <w:r>
        <w:fldChar w:fldCharType="end"/>
      </w:r>
    </w:p>
    <w:p w14:paraId="7747C91D" w14:textId="3FABDDEA" w:rsidR="00C65060" w:rsidRPr="00BC0E78" w:rsidRDefault="00C65060">
      <w:pPr>
        <w:pStyle w:val="TOC4"/>
        <w:rPr>
          <w:rFonts w:ascii="Calibri" w:hAnsi="Calibri"/>
          <w:sz w:val="22"/>
          <w:szCs w:val="22"/>
          <w:lang w:eastAsia="en-GB"/>
        </w:rPr>
      </w:pPr>
      <w:r w:rsidRPr="003A162E">
        <w:rPr>
          <w:lang w:val="en-US" w:eastAsia="zh-CN"/>
        </w:rPr>
        <w:t>7.3.20.1</w:t>
      </w:r>
      <w:r w:rsidRPr="00BC0E78">
        <w:rPr>
          <w:rFonts w:ascii="Calibri" w:hAnsi="Calibri"/>
          <w:sz w:val="22"/>
          <w:szCs w:val="22"/>
          <w:lang w:eastAsia="en-GB"/>
        </w:rPr>
        <w:tab/>
      </w:r>
      <w:r>
        <w:t>Message definition</w:t>
      </w:r>
      <w:r>
        <w:tab/>
      </w:r>
      <w:r>
        <w:fldChar w:fldCharType="begin" w:fldLock="1"/>
      </w:r>
      <w:r>
        <w:instrText xml:space="preserve"> PAGEREF _Toc45282365 \h </w:instrText>
      </w:r>
      <w:r>
        <w:fldChar w:fldCharType="separate"/>
      </w:r>
      <w:r>
        <w:t>72</w:t>
      </w:r>
      <w:r>
        <w:fldChar w:fldCharType="end"/>
      </w:r>
    </w:p>
    <w:p w14:paraId="17FB623C" w14:textId="6EF2237F" w:rsidR="00C65060" w:rsidRPr="00BC0E78" w:rsidRDefault="00C65060">
      <w:pPr>
        <w:pStyle w:val="TOC4"/>
        <w:rPr>
          <w:rFonts w:ascii="Calibri" w:hAnsi="Calibri"/>
          <w:sz w:val="22"/>
          <w:szCs w:val="22"/>
          <w:lang w:eastAsia="en-GB"/>
        </w:rPr>
      </w:pPr>
      <w:r w:rsidRPr="003A162E">
        <w:rPr>
          <w:rFonts w:eastAsia="SimSun"/>
          <w:lang w:val="en-US" w:eastAsia="zh-CN"/>
        </w:rPr>
        <w:t>7.3.20</w:t>
      </w:r>
      <w:r>
        <w:t>.2</w:t>
      </w:r>
      <w:r w:rsidRPr="00BC0E78">
        <w:rPr>
          <w:rFonts w:ascii="Calibri" w:hAnsi="Calibri"/>
          <w:sz w:val="22"/>
          <w:szCs w:val="22"/>
          <w:lang w:eastAsia="en-GB"/>
        </w:rPr>
        <w:tab/>
      </w:r>
      <w:r>
        <w:t xml:space="preserve">Target </w:t>
      </w:r>
      <w:r>
        <w:rPr>
          <w:lang w:eastAsia="zh-CN"/>
        </w:rPr>
        <w:t>layer-2 ID</w:t>
      </w:r>
      <w:r>
        <w:tab/>
      </w:r>
      <w:r>
        <w:fldChar w:fldCharType="begin" w:fldLock="1"/>
      </w:r>
      <w:r>
        <w:instrText xml:space="preserve"> PAGEREF _Toc45282366 \h </w:instrText>
      </w:r>
      <w:r>
        <w:fldChar w:fldCharType="separate"/>
      </w:r>
      <w:r>
        <w:t>73</w:t>
      </w:r>
      <w:r>
        <w:fldChar w:fldCharType="end"/>
      </w:r>
    </w:p>
    <w:p w14:paraId="21F465A6" w14:textId="71490B60" w:rsidR="00C65060" w:rsidRPr="00BC0E78" w:rsidRDefault="00C65060">
      <w:pPr>
        <w:pStyle w:val="TOC4"/>
        <w:rPr>
          <w:rFonts w:ascii="Calibri" w:hAnsi="Calibri"/>
          <w:sz w:val="22"/>
          <w:szCs w:val="22"/>
          <w:lang w:eastAsia="en-GB"/>
        </w:rPr>
      </w:pPr>
      <w:r w:rsidRPr="003A162E">
        <w:rPr>
          <w:rFonts w:eastAsia="SimSun"/>
          <w:lang w:val="en-US" w:eastAsia="zh-CN"/>
        </w:rPr>
        <w:t>7.3.20</w:t>
      </w:r>
      <w:r>
        <w:t>.</w:t>
      </w:r>
      <w:r>
        <w:rPr>
          <w:lang w:eastAsia="zh-CN"/>
        </w:rPr>
        <w:t>3</w:t>
      </w:r>
      <w:r w:rsidRPr="00BC0E78">
        <w:rPr>
          <w:rFonts w:ascii="Calibri" w:hAnsi="Calibri"/>
          <w:sz w:val="22"/>
          <w:szCs w:val="22"/>
          <w:lang w:eastAsia="en-GB"/>
        </w:rPr>
        <w:tab/>
      </w:r>
      <w:r>
        <w:rPr>
          <w:lang w:eastAsia="zh-CN"/>
        </w:rPr>
        <w:t>Target user info</w:t>
      </w:r>
      <w:r>
        <w:tab/>
      </w:r>
      <w:r>
        <w:fldChar w:fldCharType="begin" w:fldLock="1"/>
      </w:r>
      <w:r>
        <w:instrText xml:space="preserve"> PAGEREF _Toc45282367 \h </w:instrText>
      </w:r>
      <w:r>
        <w:fldChar w:fldCharType="separate"/>
      </w:r>
      <w:r>
        <w:t>73</w:t>
      </w:r>
      <w:r>
        <w:fldChar w:fldCharType="end"/>
      </w:r>
    </w:p>
    <w:p w14:paraId="37EC6094" w14:textId="1A46CE6A" w:rsidR="00C65060" w:rsidRPr="00BC0E78" w:rsidRDefault="00C65060">
      <w:pPr>
        <w:pStyle w:val="TOC4"/>
        <w:rPr>
          <w:rFonts w:ascii="Calibri" w:hAnsi="Calibri"/>
          <w:sz w:val="22"/>
          <w:szCs w:val="22"/>
          <w:lang w:eastAsia="en-GB"/>
        </w:rPr>
      </w:pPr>
      <w:r w:rsidRPr="003A162E">
        <w:rPr>
          <w:rFonts w:eastAsia="SimSun"/>
          <w:lang w:val="en-US" w:eastAsia="zh-CN"/>
        </w:rPr>
        <w:t>7.3.20</w:t>
      </w:r>
      <w:r>
        <w:t>.4</w:t>
      </w:r>
      <w:r w:rsidRPr="00BC0E78">
        <w:rPr>
          <w:rFonts w:ascii="Calibri" w:hAnsi="Calibri"/>
          <w:sz w:val="22"/>
          <w:szCs w:val="22"/>
          <w:lang w:eastAsia="en-GB"/>
        </w:rPr>
        <w:tab/>
      </w:r>
      <w:r>
        <w:rPr>
          <w:lang w:eastAsia="zh-CN"/>
        </w:rPr>
        <w:t>Target link local IPv6 address</w:t>
      </w:r>
      <w:r>
        <w:tab/>
      </w:r>
      <w:r>
        <w:fldChar w:fldCharType="begin" w:fldLock="1"/>
      </w:r>
      <w:r>
        <w:instrText xml:space="preserve"> PAGEREF _Toc45282368 \h </w:instrText>
      </w:r>
      <w:r>
        <w:fldChar w:fldCharType="separate"/>
      </w:r>
      <w:r>
        <w:t>73</w:t>
      </w:r>
      <w:r>
        <w:fldChar w:fldCharType="end"/>
      </w:r>
    </w:p>
    <w:p w14:paraId="0241EE5A" w14:textId="5A72208C" w:rsidR="00C65060" w:rsidRPr="00BC0E78" w:rsidRDefault="00C65060">
      <w:pPr>
        <w:pStyle w:val="TOC3"/>
        <w:rPr>
          <w:rFonts w:ascii="Calibri" w:hAnsi="Calibri"/>
          <w:sz w:val="22"/>
          <w:szCs w:val="22"/>
          <w:lang w:eastAsia="en-GB"/>
        </w:rPr>
      </w:pPr>
      <w:r w:rsidRPr="003A162E">
        <w:rPr>
          <w:lang w:val="en-US" w:eastAsia="zh-CN"/>
        </w:rPr>
        <w:t>7.3.21</w:t>
      </w:r>
      <w:r w:rsidRPr="00BC0E78">
        <w:rPr>
          <w:rFonts w:ascii="Calibri" w:hAnsi="Calibri"/>
          <w:sz w:val="22"/>
          <w:szCs w:val="22"/>
          <w:lang w:eastAsia="en-GB"/>
        </w:rPr>
        <w:tab/>
      </w:r>
      <w:r>
        <w:t xml:space="preserve">Direct link </w:t>
      </w:r>
      <w:r w:rsidRPr="003A162E">
        <w:rPr>
          <w:lang w:val="en-US" w:eastAsia="zh-CN"/>
        </w:rPr>
        <w:t>identifier update reject</w:t>
      </w:r>
      <w:r>
        <w:tab/>
      </w:r>
      <w:r>
        <w:fldChar w:fldCharType="begin" w:fldLock="1"/>
      </w:r>
      <w:r>
        <w:instrText xml:space="preserve"> PAGEREF _Toc45282369 \h </w:instrText>
      </w:r>
      <w:r>
        <w:fldChar w:fldCharType="separate"/>
      </w:r>
      <w:r>
        <w:t>73</w:t>
      </w:r>
      <w:r>
        <w:fldChar w:fldCharType="end"/>
      </w:r>
    </w:p>
    <w:p w14:paraId="3661AB58" w14:textId="4217F171" w:rsidR="00C65060" w:rsidRPr="00BC0E78" w:rsidRDefault="00C65060">
      <w:pPr>
        <w:pStyle w:val="TOC4"/>
        <w:rPr>
          <w:rFonts w:ascii="Calibri" w:hAnsi="Calibri"/>
          <w:sz w:val="22"/>
          <w:szCs w:val="22"/>
          <w:lang w:eastAsia="en-GB"/>
        </w:rPr>
      </w:pPr>
      <w:r w:rsidRPr="003A162E">
        <w:rPr>
          <w:lang w:val="en-US" w:eastAsia="zh-CN"/>
        </w:rPr>
        <w:t>7.3.21.1</w:t>
      </w:r>
      <w:r w:rsidRPr="00BC0E78">
        <w:rPr>
          <w:rFonts w:ascii="Calibri" w:hAnsi="Calibri"/>
          <w:sz w:val="22"/>
          <w:szCs w:val="22"/>
          <w:lang w:eastAsia="en-GB"/>
        </w:rPr>
        <w:tab/>
      </w:r>
      <w:r>
        <w:t>Message definition</w:t>
      </w:r>
      <w:r>
        <w:tab/>
      </w:r>
      <w:r>
        <w:fldChar w:fldCharType="begin" w:fldLock="1"/>
      </w:r>
      <w:r>
        <w:instrText xml:space="preserve"> PAGEREF _Toc45282370 \h </w:instrText>
      </w:r>
      <w:r>
        <w:fldChar w:fldCharType="separate"/>
      </w:r>
      <w:r>
        <w:t>73</w:t>
      </w:r>
      <w:r>
        <w:fldChar w:fldCharType="end"/>
      </w:r>
    </w:p>
    <w:p w14:paraId="5BF70EBC" w14:textId="798BB4EC" w:rsidR="00C65060" w:rsidRPr="00BC0E78" w:rsidRDefault="00C65060">
      <w:pPr>
        <w:pStyle w:val="TOC3"/>
        <w:rPr>
          <w:rFonts w:ascii="Calibri" w:hAnsi="Calibri"/>
          <w:sz w:val="22"/>
          <w:szCs w:val="22"/>
          <w:lang w:eastAsia="en-GB"/>
        </w:rPr>
      </w:pPr>
      <w:r w:rsidRPr="003A162E">
        <w:rPr>
          <w:rFonts w:eastAsia="SimSun"/>
          <w:lang w:val="en-US" w:eastAsia="zh-CN"/>
        </w:rPr>
        <w:t>7</w:t>
      </w:r>
      <w:r>
        <w:t>.</w:t>
      </w:r>
      <w:r w:rsidRPr="003A162E">
        <w:rPr>
          <w:rFonts w:eastAsia="SimSun"/>
          <w:lang w:val="en-US" w:eastAsia="zh-CN"/>
        </w:rPr>
        <w:t>3</w:t>
      </w:r>
      <w:r>
        <w:t>.22</w:t>
      </w:r>
      <w:r w:rsidRPr="00BC0E78">
        <w:rPr>
          <w:rFonts w:ascii="Calibri" w:hAnsi="Calibri"/>
          <w:sz w:val="22"/>
          <w:szCs w:val="22"/>
          <w:lang w:eastAsia="en-GB"/>
        </w:rPr>
        <w:tab/>
      </w:r>
      <w:r>
        <w:t xml:space="preserve">Direct link </w:t>
      </w:r>
      <w:r w:rsidRPr="003A162E">
        <w:rPr>
          <w:rFonts w:eastAsia="SimSun"/>
          <w:lang w:val="en-US" w:eastAsia="zh-CN"/>
        </w:rPr>
        <w:t>modification reject</w:t>
      </w:r>
      <w:r>
        <w:tab/>
      </w:r>
      <w:r>
        <w:fldChar w:fldCharType="begin" w:fldLock="1"/>
      </w:r>
      <w:r>
        <w:instrText xml:space="preserve"> PAGEREF _Toc45282371 \h </w:instrText>
      </w:r>
      <w:r>
        <w:fldChar w:fldCharType="separate"/>
      </w:r>
      <w:r>
        <w:t>74</w:t>
      </w:r>
      <w:r>
        <w:fldChar w:fldCharType="end"/>
      </w:r>
    </w:p>
    <w:p w14:paraId="2FFD22E1" w14:textId="2DECD13E" w:rsidR="00C65060" w:rsidRPr="00BC0E78" w:rsidRDefault="00C65060">
      <w:pPr>
        <w:pStyle w:val="TOC4"/>
        <w:rPr>
          <w:rFonts w:ascii="Calibri" w:hAnsi="Calibri"/>
          <w:sz w:val="22"/>
          <w:szCs w:val="22"/>
          <w:lang w:eastAsia="en-GB"/>
        </w:rPr>
      </w:pPr>
      <w:r w:rsidRPr="003A162E">
        <w:rPr>
          <w:rFonts w:eastAsia="SimSun"/>
          <w:lang w:val="en-US" w:eastAsia="zh-CN"/>
        </w:rPr>
        <w:t>7</w:t>
      </w:r>
      <w:r>
        <w:t>.</w:t>
      </w:r>
      <w:r w:rsidRPr="003A162E">
        <w:rPr>
          <w:rFonts w:eastAsia="SimSun"/>
          <w:lang w:val="en-US" w:eastAsia="zh-CN"/>
        </w:rPr>
        <w:t>3.22.1</w:t>
      </w:r>
      <w:r w:rsidRPr="00BC0E78">
        <w:rPr>
          <w:rFonts w:ascii="Calibri" w:hAnsi="Calibri"/>
          <w:sz w:val="22"/>
          <w:szCs w:val="22"/>
          <w:lang w:eastAsia="en-GB"/>
        </w:rPr>
        <w:tab/>
      </w:r>
      <w:r>
        <w:t>Message definition</w:t>
      </w:r>
      <w:r>
        <w:tab/>
      </w:r>
      <w:r>
        <w:fldChar w:fldCharType="begin" w:fldLock="1"/>
      </w:r>
      <w:r>
        <w:instrText xml:space="preserve"> PAGEREF _Toc45282372 \h </w:instrText>
      </w:r>
      <w:r>
        <w:fldChar w:fldCharType="separate"/>
      </w:r>
      <w:r>
        <w:t>74</w:t>
      </w:r>
      <w:r>
        <w:fldChar w:fldCharType="end"/>
      </w:r>
    </w:p>
    <w:p w14:paraId="1D2FF0C0" w14:textId="1DDC3651" w:rsidR="00C65060" w:rsidRPr="00BC0E78" w:rsidRDefault="00C65060">
      <w:pPr>
        <w:pStyle w:val="TOC1"/>
        <w:rPr>
          <w:rFonts w:ascii="Calibri" w:hAnsi="Calibri"/>
          <w:szCs w:val="22"/>
          <w:lang w:eastAsia="en-GB"/>
        </w:rPr>
      </w:pPr>
      <w:r>
        <w:t>8</w:t>
      </w:r>
      <w:r w:rsidRPr="00BC0E78">
        <w:rPr>
          <w:rFonts w:ascii="Calibri" w:hAnsi="Calibri"/>
          <w:szCs w:val="22"/>
          <w:lang w:eastAsia="en-GB"/>
        </w:rPr>
        <w:tab/>
      </w:r>
      <w:r>
        <w:t>Information elements coding</w:t>
      </w:r>
      <w:r>
        <w:tab/>
      </w:r>
      <w:r>
        <w:fldChar w:fldCharType="begin" w:fldLock="1"/>
      </w:r>
      <w:r>
        <w:instrText xml:space="preserve"> PAGEREF _Toc45282373 \h </w:instrText>
      </w:r>
      <w:r>
        <w:fldChar w:fldCharType="separate"/>
      </w:r>
      <w:r>
        <w:t>74</w:t>
      </w:r>
      <w:r>
        <w:fldChar w:fldCharType="end"/>
      </w:r>
    </w:p>
    <w:p w14:paraId="5333B583" w14:textId="2A9C33D4" w:rsidR="00C65060" w:rsidRPr="00BC0E78" w:rsidRDefault="00C65060">
      <w:pPr>
        <w:pStyle w:val="TOC2"/>
        <w:rPr>
          <w:rFonts w:ascii="Calibri" w:hAnsi="Calibri"/>
          <w:sz w:val="22"/>
          <w:szCs w:val="22"/>
          <w:lang w:eastAsia="en-GB"/>
        </w:rPr>
      </w:pPr>
      <w:r>
        <w:t>8.1</w:t>
      </w:r>
      <w:r w:rsidRPr="00BC0E78">
        <w:rPr>
          <w:rFonts w:ascii="Calibri" w:hAnsi="Calibri"/>
          <w:sz w:val="22"/>
          <w:szCs w:val="22"/>
          <w:lang w:eastAsia="en-GB"/>
        </w:rPr>
        <w:tab/>
      </w:r>
      <w:r>
        <w:t>Overview</w:t>
      </w:r>
      <w:r>
        <w:tab/>
      </w:r>
      <w:r>
        <w:fldChar w:fldCharType="begin" w:fldLock="1"/>
      </w:r>
      <w:r>
        <w:instrText xml:space="preserve"> PAGEREF _Toc45282374 \h </w:instrText>
      </w:r>
      <w:r>
        <w:fldChar w:fldCharType="separate"/>
      </w:r>
      <w:r>
        <w:t>74</w:t>
      </w:r>
      <w:r>
        <w:fldChar w:fldCharType="end"/>
      </w:r>
    </w:p>
    <w:p w14:paraId="01C75289" w14:textId="0A6F8074" w:rsidR="00C65060" w:rsidRPr="00BC0E78" w:rsidRDefault="00C65060">
      <w:pPr>
        <w:pStyle w:val="TOC2"/>
        <w:rPr>
          <w:rFonts w:ascii="Calibri" w:hAnsi="Calibri"/>
          <w:sz w:val="22"/>
          <w:szCs w:val="22"/>
          <w:lang w:eastAsia="en-GB"/>
        </w:rPr>
      </w:pPr>
      <w:r w:rsidRPr="003A162E">
        <w:rPr>
          <w:lang w:val="en-US" w:eastAsia="zh-CN"/>
        </w:rPr>
        <w:t>8.2</w:t>
      </w:r>
      <w:r w:rsidRPr="00BC0E78">
        <w:rPr>
          <w:rFonts w:ascii="Calibri" w:hAnsi="Calibri"/>
          <w:sz w:val="22"/>
          <w:szCs w:val="22"/>
          <w:lang w:eastAsia="en-GB"/>
        </w:rPr>
        <w:tab/>
      </w:r>
      <w:r w:rsidRPr="003A162E">
        <w:rPr>
          <w:lang w:val="en-US" w:eastAsia="zh-CN"/>
        </w:rPr>
        <w:t>General</w:t>
      </w:r>
      <w:r>
        <w:tab/>
      </w:r>
      <w:r>
        <w:fldChar w:fldCharType="begin" w:fldLock="1"/>
      </w:r>
      <w:r>
        <w:instrText xml:space="preserve"> PAGEREF _Toc45282375 \h </w:instrText>
      </w:r>
      <w:r>
        <w:fldChar w:fldCharType="separate"/>
      </w:r>
      <w:r>
        <w:t>74</w:t>
      </w:r>
      <w:r>
        <w:fldChar w:fldCharType="end"/>
      </w:r>
    </w:p>
    <w:p w14:paraId="56B6137B" w14:textId="2E1FB2E7" w:rsidR="00C65060" w:rsidRPr="00BC0E78" w:rsidRDefault="00C65060">
      <w:pPr>
        <w:pStyle w:val="TOC2"/>
        <w:rPr>
          <w:rFonts w:ascii="Calibri" w:hAnsi="Calibri"/>
          <w:sz w:val="22"/>
          <w:szCs w:val="22"/>
          <w:lang w:eastAsia="en-GB"/>
        </w:rPr>
      </w:pPr>
      <w:r>
        <w:t>8.3</w:t>
      </w:r>
      <w:r w:rsidRPr="00BC0E78">
        <w:rPr>
          <w:rFonts w:ascii="Calibri" w:hAnsi="Calibri"/>
          <w:sz w:val="22"/>
          <w:szCs w:val="22"/>
          <w:lang w:eastAsia="en-GB"/>
        </w:rPr>
        <w:tab/>
      </w:r>
      <w:r>
        <w:t>P</w:t>
      </w:r>
      <w:r w:rsidRPr="003A162E">
        <w:rPr>
          <w:lang w:val="en-US"/>
        </w:rPr>
        <w:t>rovisioning</w:t>
      </w:r>
      <w:r>
        <w:t xml:space="preserve"> of parameters for V2X configuration signalling information elements</w:t>
      </w:r>
      <w:r>
        <w:tab/>
      </w:r>
      <w:r>
        <w:fldChar w:fldCharType="begin" w:fldLock="1"/>
      </w:r>
      <w:r>
        <w:instrText xml:space="preserve"> PAGEREF _Toc45282376 \h </w:instrText>
      </w:r>
      <w:r>
        <w:fldChar w:fldCharType="separate"/>
      </w:r>
      <w:r>
        <w:t>74</w:t>
      </w:r>
      <w:r>
        <w:fldChar w:fldCharType="end"/>
      </w:r>
    </w:p>
    <w:p w14:paraId="22163AFE" w14:textId="6D03EFDD" w:rsidR="00C65060" w:rsidRPr="00BC0E78" w:rsidRDefault="00C65060">
      <w:pPr>
        <w:pStyle w:val="TOC3"/>
        <w:rPr>
          <w:rFonts w:ascii="Calibri" w:hAnsi="Calibri"/>
          <w:sz w:val="22"/>
          <w:szCs w:val="22"/>
          <w:lang w:eastAsia="en-GB"/>
        </w:rPr>
      </w:pPr>
      <w:r>
        <w:t>8.3.1</w:t>
      </w:r>
      <w:r w:rsidRPr="00BC0E78">
        <w:rPr>
          <w:rFonts w:ascii="Calibri" w:hAnsi="Calibri"/>
          <w:sz w:val="22"/>
          <w:szCs w:val="22"/>
          <w:lang w:eastAsia="en-GB"/>
        </w:rPr>
        <w:tab/>
      </w:r>
      <w:r>
        <w:t>UPDS cause</w:t>
      </w:r>
      <w:r>
        <w:tab/>
      </w:r>
      <w:r>
        <w:fldChar w:fldCharType="begin" w:fldLock="1"/>
      </w:r>
      <w:r>
        <w:instrText xml:space="preserve"> PAGEREF _Toc45282377 \h </w:instrText>
      </w:r>
      <w:r>
        <w:fldChar w:fldCharType="separate"/>
      </w:r>
      <w:r>
        <w:t>74</w:t>
      </w:r>
      <w:r>
        <w:fldChar w:fldCharType="end"/>
      </w:r>
    </w:p>
    <w:p w14:paraId="49E1DC91" w14:textId="67F40428" w:rsidR="00C65060" w:rsidRPr="00BC0E78" w:rsidRDefault="00C65060">
      <w:pPr>
        <w:pStyle w:val="TOC3"/>
        <w:rPr>
          <w:rFonts w:ascii="Calibri" w:hAnsi="Calibri"/>
          <w:sz w:val="22"/>
          <w:szCs w:val="22"/>
          <w:lang w:eastAsia="en-GB"/>
        </w:rPr>
      </w:pPr>
      <w:r>
        <w:t>8.3.2</w:t>
      </w:r>
      <w:r w:rsidRPr="00BC0E78">
        <w:rPr>
          <w:rFonts w:ascii="Calibri" w:hAnsi="Calibri"/>
          <w:sz w:val="22"/>
          <w:szCs w:val="22"/>
          <w:lang w:eastAsia="en-GB"/>
        </w:rPr>
        <w:tab/>
      </w:r>
      <w:r>
        <w:t>Requested UE policies</w:t>
      </w:r>
      <w:r>
        <w:tab/>
      </w:r>
      <w:r>
        <w:fldChar w:fldCharType="begin" w:fldLock="1"/>
      </w:r>
      <w:r>
        <w:instrText xml:space="preserve"> PAGEREF _Toc45282378 \h </w:instrText>
      </w:r>
      <w:r>
        <w:fldChar w:fldCharType="separate"/>
      </w:r>
      <w:r>
        <w:t>75</w:t>
      </w:r>
      <w:r>
        <w:fldChar w:fldCharType="end"/>
      </w:r>
    </w:p>
    <w:p w14:paraId="78D78CA6" w14:textId="025C69DC" w:rsidR="00C65060" w:rsidRPr="00BC0E78" w:rsidRDefault="00C65060">
      <w:pPr>
        <w:pStyle w:val="TOC2"/>
        <w:rPr>
          <w:rFonts w:ascii="Calibri" w:hAnsi="Calibri"/>
          <w:sz w:val="22"/>
          <w:szCs w:val="22"/>
          <w:lang w:eastAsia="en-GB"/>
        </w:rPr>
      </w:pPr>
      <w:r>
        <w:t>8.4</w:t>
      </w:r>
      <w:r w:rsidRPr="00BC0E78">
        <w:rPr>
          <w:rFonts w:ascii="Calibri" w:hAnsi="Calibri"/>
          <w:sz w:val="22"/>
          <w:szCs w:val="22"/>
          <w:lang w:eastAsia="en-GB"/>
        </w:rPr>
        <w:tab/>
      </w:r>
      <w:r w:rsidRPr="003A162E">
        <w:rPr>
          <w:lang w:val="en-US"/>
        </w:rPr>
        <w:t xml:space="preserve">V2X communication over </w:t>
      </w:r>
      <w:r>
        <w:t>PC5 signalling information elements</w:t>
      </w:r>
      <w:r>
        <w:tab/>
      </w:r>
      <w:r>
        <w:fldChar w:fldCharType="begin" w:fldLock="1"/>
      </w:r>
      <w:r>
        <w:instrText xml:space="preserve"> PAGEREF _Toc45282379 \h </w:instrText>
      </w:r>
      <w:r>
        <w:fldChar w:fldCharType="separate"/>
      </w:r>
      <w:r>
        <w:t>76</w:t>
      </w:r>
      <w:r>
        <w:fldChar w:fldCharType="end"/>
      </w:r>
    </w:p>
    <w:p w14:paraId="003BC4AE" w14:textId="58C75912" w:rsidR="00C65060" w:rsidRPr="00BC0E78" w:rsidRDefault="00C65060">
      <w:pPr>
        <w:pStyle w:val="TOC3"/>
        <w:rPr>
          <w:rFonts w:ascii="Calibri" w:hAnsi="Calibri"/>
          <w:sz w:val="22"/>
          <w:szCs w:val="22"/>
          <w:lang w:eastAsia="en-GB"/>
        </w:rPr>
      </w:pPr>
      <w:r>
        <w:t>8.4.1</w:t>
      </w:r>
      <w:r w:rsidRPr="00BC0E78">
        <w:rPr>
          <w:rFonts w:ascii="Calibri" w:hAnsi="Calibri"/>
          <w:sz w:val="22"/>
          <w:szCs w:val="22"/>
          <w:lang w:eastAsia="en-GB"/>
        </w:rPr>
        <w:tab/>
      </w:r>
      <w:r>
        <w:t>PC5 signalling message type</w:t>
      </w:r>
      <w:r>
        <w:tab/>
      </w:r>
      <w:r>
        <w:fldChar w:fldCharType="begin" w:fldLock="1"/>
      </w:r>
      <w:r>
        <w:instrText xml:space="preserve"> PAGEREF _Toc45282380 \h </w:instrText>
      </w:r>
      <w:r>
        <w:fldChar w:fldCharType="separate"/>
      </w:r>
      <w:r>
        <w:t>76</w:t>
      </w:r>
      <w:r>
        <w:fldChar w:fldCharType="end"/>
      </w:r>
    </w:p>
    <w:p w14:paraId="0FF4EACE" w14:textId="43EA1B8B" w:rsidR="00C65060" w:rsidRPr="00BC0E78" w:rsidRDefault="00C65060">
      <w:pPr>
        <w:pStyle w:val="TOC3"/>
        <w:rPr>
          <w:rFonts w:ascii="Calibri" w:hAnsi="Calibri"/>
          <w:sz w:val="22"/>
          <w:szCs w:val="22"/>
          <w:lang w:eastAsia="en-GB"/>
        </w:rPr>
      </w:pPr>
      <w:r>
        <w:t>8.4.2</w:t>
      </w:r>
      <w:r w:rsidRPr="00BC0E78">
        <w:rPr>
          <w:rFonts w:ascii="Calibri" w:hAnsi="Calibri"/>
          <w:sz w:val="22"/>
          <w:szCs w:val="22"/>
          <w:lang w:eastAsia="en-GB"/>
        </w:rPr>
        <w:tab/>
      </w:r>
      <w:r>
        <w:t>Sequence number</w:t>
      </w:r>
      <w:r>
        <w:tab/>
      </w:r>
      <w:r>
        <w:fldChar w:fldCharType="begin" w:fldLock="1"/>
      </w:r>
      <w:r>
        <w:instrText xml:space="preserve"> PAGEREF _Toc45282381 \h </w:instrText>
      </w:r>
      <w:r>
        <w:fldChar w:fldCharType="separate"/>
      </w:r>
      <w:r>
        <w:t>76</w:t>
      </w:r>
      <w:r>
        <w:fldChar w:fldCharType="end"/>
      </w:r>
    </w:p>
    <w:p w14:paraId="41E09F07" w14:textId="177C644A" w:rsidR="00C65060" w:rsidRPr="00BC0E78" w:rsidRDefault="00C65060">
      <w:pPr>
        <w:pStyle w:val="TOC3"/>
        <w:rPr>
          <w:rFonts w:ascii="Calibri" w:hAnsi="Calibri"/>
          <w:sz w:val="22"/>
          <w:szCs w:val="22"/>
          <w:lang w:eastAsia="en-GB"/>
        </w:rPr>
      </w:pPr>
      <w:r>
        <w:t>8.4.3</w:t>
      </w:r>
      <w:r w:rsidRPr="00BC0E78">
        <w:rPr>
          <w:rFonts w:ascii="Calibri" w:hAnsi="Calibri"/>
          <w:sz w:val="22"/>
          <w:szCs w:val="22"/>
          <w:lang w:eastAsia="en-GB"/>
        </w:rPr>
        <w:tab/>
      </w:r>
      <w:r>
        <w:t>V2X service identifier</w:t>
      </w:r>
      <w:r>
        <w:tab/>
      </w:r>
      <w:r>
        <w:fldChar w:fldCharType="begin" w:fldLock="1"/>
      </w:r>
      <w:r>
        <w:instrText xml:space="preserve"> PAGEREF _Toc45282382 \h </w:instrText>
      </w:r>
      <w:r>
        <w:fldChar w:fldCharType="separate"/>
      </w:r>
      <w:r>
        <w:t>76</w:t>
      </w:r>
      <w:r>
        <w:fldChar w:fldCharType="end"/>
      </w:r>
    </w:p>
    <w:p w14:paraId="6141AE9B" w14:textId="19A7AE85" w:rsidR="00C65060" w:rsidRPr="00BC0E78" w:rsidRDefault="00C65060">
      <w:pPr>
        <w:pStyle w:val="TOC3"/>
        <w:rPr>
          <w:rFonts w:ascii="Calibri" w:hAnsi="Calibri"/>
          <w:sz w:val="22"/>
          <w:szCs w:val="22"/>
          <w:lang w:eastAsia="en-GB"/>
        </w:rPr>
      </w:pPr>
      <w:r>
        <w:t>8.4.4</w:t>
      </w:r>
      <w:r w:rsidRPr="00BC0E78">
        <w:rPr>
          <w:rFonts w:ascii="Calibri" w:hAnsi="Calibri"/>
          <w:sz w:val="22"/>
          <w:szCs w:val="22"/>
          <w:lang w:eastAsia="en-GB"/>
        </w:rPr>
        <w:tab/>
      </w:r>
      <w:r>
        <w:t>Application layer ID</w:t>
      </w:r>
      <w:r>
        <w:tab/>
      </w:r>
      <w:r>
        <w:fldChar w:fldCharType="begin" w:fldLock="1"/>
      </w:r>
      <w:r>
        <w:instrText xml:space="preserve"> PAGEREF _Toc45282383 \h </w:instrText>
      </w:r>
      <w:r>
        <w:fldChar w:fldCharType="separate"/>
      </w:r>
      <w:r>
        <w:t>77</w:t>
      </w:r>
      <w:r>
        <w:fldChar w:fldCharType="end"/>
      </w:r>
    </w:p>
    <w:p w14:paraId="2FD46546" w14:textId="02B29A40" w:rsidR="00C65060" w:rsidRPr="00BC0E78" w:rsidRDefault="00C65060">
      <w:pPr>
        <w:pStyle w:val="TOC3"/>
        <w:rPr>
          <w:rFonts w:ascii="Calibri" w:hAnsi="Calibri"/>
          <w:sz w:val="22"/>
          <w:szCs w:val="22"/>
          <w:lang w:eastAsia="en-GB"/>
        </w:rPr>
      </w:pPr>
      <w:r>
        <w:t>8.4.5</w:t>
      </w:r>
      <w:r w:rsidRPr="00BC0E78">
        <w:rPr>
          <w:rFonts w:ascii="Calibri" w:hAnsi="Calibri"/>
          <w:sz w:val="22"/>
          <w:szCs w:val="22"/>
          <w:lang w:eastAsia="en-GB"/>
        </w:rPr>
        <w:tab/>
      </w:r>
      <w:r>
        <w:t>PC5 QoS flow descriptions</w:t>
      </w:r>
      <w:r>
        <w:tab/>
      </w:r>
      <w:r>
        <w:fldChar w:fldCharType="begin" w:fldLock="1"/>
      </w:r>
      <w:r>
        <w:instrText xml:space="preserve"> PAGEREF _Toc45282384 \h </w:instrText>
      </w:r>
      <w:r>
        <w:fldChar w:fldCharType="separate"/>
      </w:r>
      <w:r>
        <w:t>77</w:t>
      </w:r>
      <w:r>
        <w:fldChar w:fldCharType="end"/>
      </w:r>
    </w:p>
    <w:p w14:paraId="023DF6AA" w14:textId="271546CC" w:rsidR="00C65060" w:rsidRPr="00BC0E78" w:rsidRDefault="00C65060">
      <w:pPr>
        <w:pStyle w:val="TOC3"/>
        <w:rPr>
          <w:rFonts w:ascii="Calibri" w:hAnsi="Calibri"/>
          <w:sz w:val="22"/>
          <w:szCs w:val="22"/>
          <w:lang w:eastAsia="en-GB"/>
        </w:rPr>
      </w:pPr>
      <w:r>
        <w:t>8.4.6</w:t>
      </w:r>
      <w:r w:rsidRPr="00BC0E78">
        <w:rPr>
          <w:rFonts w:ascii="Calibri" w:hAnsi="Calibri"/>
          <w:sz w:val="22"/>
          <w:szCs w:val="22"/>
          <w:lang w:eastAsia="en-GB"/>
        </w:rPr>
        <w:tab/>
      </w:r>
      <w:r>
        <w:t>IP address configuration</w:t>
      </w:r>
      <w:r>
        <w:tab/>
      </w:r>
      <w:r>
        <w:fldChar w:fldCharType="begin" w:fldLock="1"/>
      </w:r>
      <w:r>
        <w:instrText xml:space="preserve"> PAGEREF _Toc45282385 \h </w:instrText>
      </w:r>
      <w:r>
        <w:fldChar w:fldCharType="separate"/>
      </w:r>
      <w:r>
        <w:t>82</w:t>
      </w:r>
      <w:r>
        <w:fldChar w:fldCharType="end"/>
      </w:r>
    </w:p>
    <w:p w14:paraId="1E2C8F22" w14:textId="1B505060" w:rsidR="00C65060" w:rsidRPr="00BC0E78" w:rsidRDefault="00C65060">
      <w:pPr>
        <w:pStyle w:val="TOC3"/>
        <w:rPr>
          <w:rFonts w:ascii="Calibri" w:hAnsi="Calibri"/>
          <w:sz w:val="22"/>
          <w:szCs w:val="22"/>
          <w:lang w:eastAsia="en-GB"/>
        </w:rPr>
      </w:pPr>
      <w:r>
        <w:t>8.4.7</w:t>
      </w:r>
      <w:r w:rsidRPr="00BC0E78">
        <w:rPr>
          <w:rFonts w:ascii="Calibri" w:hAnsi="Calibri"/>
          <w:sz w:val="22"/>
          <w:szCs w:val="22"/>
          <w:lang w:eastAsia="en-GB"/>
        </w:rPr>
        <w:tab/>
      </w:r>
      <w:r>
        <w:t>Link local IPv6 address</w:t>
      </w:r>
      <w:r>
        <w:tab/>
      </w:r>
      <w:r>
        <w:fldChar w:fldCharType="begin" w:fldLock="1"/>
      </w:r>
      <w:r>
        <w:instrText xml:space="preserve"> PAGEREF _Toc45282386 \h </w:instrText>
      </w:r>
      <w:r>
        <w:fldChar w:fldCharType="separate"/>
      </w:r>
      <w:r>
        <w:t>82</w:t>
      </w:r>
      <w:r>
        <w:fldChar w:fldCharType="end"/>
      </w:r>
    </w:p>
    <w:p w14:paraId="2E7BC7BF" w14:textId="4D72AD0A" w:rsidR="00C65060" w:rsidRPr="00BC0E78" w:rsidRDefault="00C65060">
      <w:pPr>
        <w:pStyle w:val="TOC3"/>
        <w:rPr>
          <w:rFonts w:ascii="Calibri" w:hAnsi="Calibri"/>
          <w:sz w:val="22"/>
          <w:szCs w:val="22"/>
          <w:lang w:eastAsia="en-GB"/>
        </w:rPr>
      </w:pPr>
      <w:r w:rsidRPr="003A162E">
        <w:rPr>
          <w:lang w:val="en-US" w:eastAsia="zh-CN"/>
        </w:rPr>
        <w:t>8.4.8</w:t>
      </w:r>
      <w:r w:rsidRPr="00BC0E78">
        <w:rPr>
          <w:rFonts w:ascii="Calibri" w:hAnsi="Calibri"/>
          <w:sz w:val="22"/>
          <w:szCs w:val="22"/>
          <w:lang w:eastAsia="en-GB"/>
        </w:rPr>
        <w:tab/>
      </w:r>
      <w:r>
        <w:t>Link modification operation code</w:t>
      </w:r>
      <w:r>
        <w:tab/>
      </w:r>
      <w:r>
        <w:fldChar w:fldCharType="begin" w:fldLock="1"/>
      </w:r>
      <w:r>
        <w:instrText xml:space="preserve"> PAGEREF _Toc45282387 \h </w:instrText>
      </w:r>
      <w:r>
        <w:fldChar w:fldCharType="separate"/>
      </w:r>
      <w:r>
        <w:t>83</w:t>
      </w:r>
      <w:r>
        <w:fldChar w:fldCharType="end"/>
      </w:r>
    </w:p>
    <w:p w14:paraId="5DAAC44D" w14:textId="6A19ECC4" w:rsidR="00C65060" w:rsidRPr="00BC0E78" w:rsidRDefault="00C65060">
      <w:pPr>
        <w:pStyle w:val="TOC3"/>
        <w:rPr>
          <w:rFonts w:ascii="Calibri" w:hAnsi="Calibri"/>
          <w:sz w:val="22"/>
          <w:szCs w:val="22"/>
          <w:lang w:eastAsia="en-GB"/>
        </w:rPr>
      </w:pPr>
      <w:r>
        <w:t>8.4.9</w:t>
      </w:r>
      <w:r w:rsidRPr="00BC0E78">
        <w:rPr>
          <w:rFonts w:ascii="Calibri" w:hAnsi="Calibri"/>
          <w:sz w:val="22"/>
          <w:szCs w:val="22"/>
          <w:lang w:eastAsia="en-GB"/>
        </w:rPr>
        <w:tab/>
      </w:r>
      <w:r>
        <w:t>PC5 signalling protocol cause</w:t>
      </w:r>
      <w:r>
        <w:tab/>
      </w:r>
      <w:r>
        <w:fldChar w:fldCharType="begin" w:fldLock="1"/>
      </w:r>
      <w:r>
        <w:instrText xml:space="preserve"> PAGEREF _Toc45282388 \h </w:instrText>
      </w:r>
      <w:r>
        <w:fldChar w:fldCharType="separate"/>
      </w:r>
      <w:r>
        <w:t>83</w:t>
      </w:r>
      <w:r>
        <w:fldChar w:fldCharType="end"/>
      </w:r>
    </w:p>
    <w:p w14:paraId="7B39969C" w14:textId="62C0CDEE" w:rsidR="00C65060" w:rsidRPr="00BC0E78" w:rsidRDefault="00C65060">
      <w:pPr>
        <w:pStyle w:val="TOC3"/>
        <w:rPr>
          <w:rFonts w:ascii="Calibri" w:hAnsi="Calibri"/>
          <w:sz w:val="22"/>
          <w:szCs w:val="22"/>
          <w:lang w:eastAsia="en-GB"/>
        </w:rPr>
      </w:pPr>
      <w:r>
        <w:t>8.4.10</w:t>
      </w:r>
      <w:r w:rsidRPr="00BC0E78">
        <w:rPr>
          <w:rFonts w:ascii="Calibri" w:hAnsi="Calibri"/>
          <w:sz w:val="22"/>
          <w:szCs w:val="22"/>
          <w:lang w:eastAsia="en-GB"/>
        </w:rPr>
        <w:tab/>
      </w:r>
      <w:r>
        <w:t>Keep-alive counter</w:t>
      </w:r>
      <w:r>
        <w:tab/>
      </w:r>
      <w:r>
        <w:fldChar w:fldCharType="begin" w:fldLock="1"/>
      </w:r>
      <w:r>
        <w:instrText xml:space="preserve"> PAGEREF _Toc45282389 \h </w:instrText>
      </w:r>
      <w:r>
        <w:fldChar w:fldCharType="separate"/>
      </w:r>
      <w:r>
        <w:t>84</w:t>
      </w:r>
      <w:r>
        <w:fldChar w:fldCharType="end"/>
      </w:r>
    </w:p>
    <w:p w14:paraId="6B53DA4D" w14:textId="7EB38051" w:rsidR="00C65060" w:rsidRPr="00BC0E78" w:rsidRDefault="00C65060">
      <w:pPr>
        <w:pStyle w:val="TOC3"/>
        <w:rPr>
          <w:rFonts w:ascii="Calibri" w:hAnsi="Calibri"/>
          <w:sz w:val="22"/>
          <w:szCs w:val="22"/>
          <w:lang w:eastAsia="en-GB"/>
        </w:rPr>
      </w:pPr>
      <w:r>
        <w:t>8.4.11</w:t>
      </w:r>
      <w:r w:rsidRPr="00BC0E78">
        <w:rPr>
          <w:rFonts w:ascii="Calibri" w:hAnsi="Calibri"/>
          <w:sz w:val="22"/>
          <w:szCs w:val="22"/>
          <w:lang w:eastAsia="en-GB"/>
        </w:rPr>
        <w:tab/>
      </w:r>
      <w:r>
        <w:t>Maximum inactivity period</w:t>
      </w:r>
      <w:r>
        <w:tab/>
      </w:r>
      <w:r>
        <w:fldChar w:fldCharType="begin" w:fldLock="1"/>
      </w:r>
      <w:r>
        <w:instrText xml:space="preserve"> PAGEREF _Toc45282390 \h </w:instrText>
      </w:r>
      <w:r>
        <w:fldChar w:fldCharType="separate"/>
      </w:r>
      <w:r>
        <w:t>84</w:t>
      </w:r>
      <w:r>
        <w:fldChar w:fldCharType="end"/>
      </w:r>
    </w:p>
    <w:p w14:paraId="0AEAB117" w14:textId="17B4FB08" w:rsidR="00C65060" w:rsidRPr="00BC0E78" w:rsidRDefault="00C65060">
      <w:pPr>
        <w:pStyle w:val="TOC3"/>
        <w:rPr>
          <w:rFonts w:ascii="Calibri" w:hAnsi="Calibri"/>
          <w:sz w:val="22"/>
          <w:szCs w:val="22"/>
          <w:lang w:eastAsia="en-GB"/>
        </w:rPr>
      </w:pPr>
      <w:r>
        <w:t>8.4.12</w:t>
      </w:r>
      <w:r w:rsidRPr="00BC0E78">
        <w:rPr>
          <w:rFonts w:ascii="Calibri" w:hAnsi="Calibri"/>
          <w:sz w:val="22"/>
          <w:szCs w:val="22"/>
          <w:lang w:eastAsia="en-GB"/>
        </w:rPr>
        <w:tab/>
      </w:r>
      <w:r>
        <w:t>Key establishment information container</w:t>
      </w:r>
      <w:r>
        <w:tab/>
      </w:r>
      <w:r>
        <w:fldChar w:fldCharType="begin" w:fldLock="1"/>
      </w:r>
      <w:r>
        <w:instrText xml:space="preserve"> PAGEREF _Toc45282391 \h </w:instrText>
      </w:r>
      <w:r>
        <w:fldChar w:fldCharType="separate"/>
      </w:r>
      <w:r>
        <w:t>85</w:t>
      </w:r>
      <w:r>
        <w:fldChar w:fldCharType="end"/>
      </w:r>
    </w:p>
    <w:p w14:paraId="68986F3C" w14:textId="639FB329" w:rsidR="00C65060" w:rsidRPr="00BC0E78" w:rsidRDefault="00C65060">
      <w:pPr>
        <w:pStyle w:val="TOC3"/>
        <w:rPr>
          <w:rFonts w:ascii="Calibri" w:hAnsi="Calibri"/>
          <w:sz w:val="22"/>
          <w:szCs w:val="22"/>
          <w:lang w:eastAsia="en-GB"/>
        </w:rPr>
      </w:pPr>
      <w:r>
        <w:t>8.4.13</w:t>
      </w:r>
      <w:r w:rsidRPr="00BC0E78">
        <w:rPr>
          <w:rFonts w:ascii="Calibri" w:hAnsi="Calibri"/>
          <w:sz w:val="22"/>
          <w:szCs w:val="22"/>
          <w:lang w:eastAsia="en-GB"/>
        </w:rPr>
        <w:tab/>
      </w:r>
      <w:r>
        <w:t>Nonce</w:t>
      </w:r>
      <w:r>
        <w:tab/>
      </w:r>
      <w:r>
        <w:fldChar w:fldCharType="begin" w:fldLock="1"/>
      </w:r>
      <w:r>
        <w:instrText xml:space="preserve"> PAGEREF _Toc45282392 \h </w:instrText>
      </w:r>
      <w:r>
        <w:fldChar w:fldCharType="separate"/>
      </w:r>
      <w:r>
        <w:t>85</w:t>
      </w:r>
      <w:r>
        <w:fldChar w:fldCharType="end"/>
      </w:r>
    </w:p>
    <w:p w14:paraId="3AF02D42" w14:textId="61BDFA0C" w:rsidR="00C65060" w:rsidRPr="00BC0E78" w:rsidRDefault="00C65060">
      <w:pPr>
        <w:pStyle w:val="TOC3"/>
        <w:rPr>
          <w:rFonts w:ascii="Calibri" w:hAnsi="Calibri"/>
          <w:sz w:val="22"/>
          <w:szCs w:val="22"/>
          <w:lang w:eastAsia="en-GB"/>
        </w:rPr>
      </w:pPr>
      <w:r>
        <w:t>8.4.14</w:t>
      </w:r>
      <w:r w:rsidRPr="00BC0E78">
        <w:rPr>
          <w:rFonts w:ascii="Calibri" w:hAnsi="Calibri"/>
          <w:sz w:val="22"/>
          <w:szCs w:val="22"/>
          <w:lang w:eastAsia="en-GB"/>
        </w:rPr>
        <w:tab/>
      </w:r>
      <w:r>
        <w:t>UE security capabilities</w:t>
      </w:r>
      <w:r>
        <w:tab/>
      </w:r>
      <w:r>
        <w:fldChar w:fldCharType="begin" w:fldLock="1"/>
      </w:r>
      <w:r>
        <w:instrText xml:space="preserve"> PAGEREF _Toc45282393 \h </w:instrText>
      </w:r>
      <w:r>
        <w:fldChar w:fldCharType="separate"/>
      </w:r>
      <w:r>
        <w:t>86</w:t>
      </w:r>
      <w:r>
        <w:fldChar w:fldCharType="end"/>
      </w:r>
    </w:p>
    <w:p w14:paraId="2B051C5D" w14:textId="3BA036BE" w:rsidR="00C65060" w:rsidRPr="00BC0E78" w:rsidRDefault="00C65060">
      <w:pPr>
        <w:pStyle w:val="TOC3"/>
        <w:rPr>
          <w:rFonts w:ascii="Calibri" w:hAnsi="Calibri"/>
          <w:sz w:val="22"/>
          <w:szCs w:val="22"/>
          <w:lang w:eastAsia="en-GB"/>
        </w:rPr>
      </w:pPr>
      <w:r>
        <w:t>8.4.15</w:t>
      </w:r>
      <w:r w:rsidRPr="00BC0E78">
        <w:rPr>
          <w:rFonts w:ascii="Calibri" w:hAnsi="Calibri"/>
          <w:sz w:val="22"/>
          <w:szCs w:val="22"/>
          <w:lang w:eastAsia="en-GB"/>
        </w:rPr>
        <w:tab/>
      </w:r>
      <w:r>
        <w:t>UE PC5 unicast signalling security policy</w:t>
      </w:r>
      <w:r>
        <w:tab/>
      </w:r>
      <w:r>
        <w:fldChar w:fldCharType="begin" w:fldLock="1"/>
      </w:r>
      <w:r>
        <w:instrText xml:space="preserve"> PAGEREF _Toc45282394 \h </w:instrText>
      </w:r>
      <w:r>
        <w:fldChar w:fldCharType="separate"/>
      </w:r>
      <w:r>
        <w:t>88</w:t>
      </w:r>
      <w:r>
        <w:fldChar w:fldCharType="end"/>
      </w:r>
    </w:p>
    <w:p w14:paraId="7E1DD806" w14:textId="06218C6A" w:rsidR="00C65060" w:rsidRPr="00BC0E78" w:rsidRDefault="00C65060">
      <w:pPr>
        <w:pStyle w:val="TOC3"/>
        <w:rPr>
          <w:rFonts w:ascii="Calibri" w:hAnsi="Calibri"/>
          <w:sz w:val="22"/>
          <w:szCs w:val="22"/>
          <w:lang w:eastAsia="en-GB"/>
        </w:rPr>
      </w:pPr>
      <w:r>
        <w:t>8.4.16</w:t>
      </w:r>
      <w:r w:rsidRPr="00BC0E78">
        <w:rPr>
          <w:rFonts w:ascii="Calibri" w:hAnsi="Calibri"/>
          <w:sz w:val="22"/>
          <w:szCs w:val="22"/>
          <w:lang w:eastAsia="en-GB"/>
        </w:rPr>
        <w:tab/>
      </w:r>
      <w:r>
        <w:t>MSBs of K</w:t>
      </w:r>
      <w:r w:rsidRPr="003A162E">
        <w:rPr>
          <w:vertAlign w:val="subscript"/>
        </w:rPr>
        <w:t>NRP-sess</w:t>
      </w:r>
      <w:r>
        <w:t xml:space="preserve"> ID</w:t>
      </w:r>
      <w:r>
        <w:tab/>
      </w:r>
      <w:r>
        <w:fldChar w:fldCharType="begin" w:fldLock="1"/>
      </w:r>
      <w:r>
        <w:instrText xml:space="preserve"> PAGEREF _Toc45282395 \h </w:instrText>
      </w:r>
      <w:r>
        <w:fldChar w:fldCharType="separate"/>
      </w:r>
      <w:r>
        <w:t>88</w:t>
      </w:r>
      <w:r>
        <w:fldChar w:fldCharType="end"/>
      </w:r>
    </w:p>
    <w:p w14:paraId="59F55FE1" w14:textId="3F586B8B" w:rsidR="00C65060" w:rsidRPr="00BC0E78" w:rsidRDefault="00C65060">
      <w:pPr>
        <w:pStyle w:val="TOC3"/>
        <w:rPr>
          <w:rFonts w:ascii="Calibri" w:hAnsi="Calibri"/>
          <w:sz w:val="22"/>
          <w:szCs w:val="22"/>
          <w:lang w:eastAsia="en-GB"/>
        </w:rPr>
      </w:pPr>
      <w:r>
        <w:t>8.4.17</w:t>
      </w:r>
      <w:r w:rsidRPr="00BC0E78">
        <w:rPr>
          <w:rFonts w:ascii="Calibri" w:hAnsi="Calibri"/>
          <w:sz w:val="22"/>
          <w:szCs w:val="22"/>
          <w:lang w:eastAsia="en-GB"/>
        </w:rPr>
        <w:tab/>
      </w:r>
      <w:r>
        <w:t>K</w:t>
      </w:r>
      <w:r w:rsidRPr="003A162E">
        <w:rPr>
          <w:vertAlign w:val="subscript"/>
        </w:rPr>
        <w:t>NRP</w:t>
      </w:r>
      <w:r>
        <w:t xml:space="preserve"> ID</w:t>
      </w:r>
      <w:r>
        <w:tab/>
      </w:r>
      <w:r>
        <w:fldChar w:fldCharType="begin" w:fldLock="1"/>
      </w:r>
      <w:r>
        <w:instrText xml:space="preserve"> PAGEREF _Toc45282396 \h </w:instrText>
      </w:r>
      <w:r>
        <w:fldChar w:fldCharType="separate"/>
      </w:r>
      <w:r>
        <w:t>89</w:t>
      </w:r>
      <w:r>
        <w:fldChar w:fldCharType="end"/>
      </w:r>
    </w:p>
    <w:p w14:paraId="356C24C3" w14:textId="6E225167" w:rsidR="00C65060" w:rsidRPr="00BC0E78" w:rsidRDefault="00C65060">
      <w:pPr>
        <w:pStyle w:val="TOC3"/>
        <w:rPr>
          <w:rFonts w:ascii="Calibri" w:hAnsi="Calibri"/>
          <w:sz w:val="22"/>
          <w:szCs w:val="22"/>
          <w:lang w:eastAsia="en-GB"/>
        </w:rPr>
      </w:pPr>
      <w:r>
        <w:t>8.4.18</w:t>
      </w:r>
      <w:r w:rsidRPr="00BC0E78">
        <w:rPr>
          <w:rFonts w:ascii="Calibri" w:hAnsi="Calibri"/>
          <w:sz w:val="22"/>
          <w:szCs w:val="22"/>
          <w:lang w:eastAsia="en-GB"/>
        </w:rPr>
        <w:tab/>
      </w:r>
      <w:r>
        <w:t>Selected security algorithms</w:t>
      </w:r>
      <w:r>
        <w:tab/>
      </w:r>
      <w:r>
        <w:fldChar w:fldCharType="begin" w:fldLock="1"/>
      </w:r>
      <w:r>
        <w:instrText xml:space="preserve"> PAGEREF _Toc45282397 \h </w:instrText>
      </w:r>
      <w:r>
        <w:fldChar w:fldCharType="separate"/>
      </w:r>
      <w:r>
        <w:t>89</w:t>
      </w:r>
      <w:r>
        <w:fldChar w:fldCharType="end"/>
      </w:r>
    </w:p>
    <w:p w14:paraId="10CB2782" w14:textId="6881019D" w:rsidR="00C65060" w:rsidRPr="00BC0E78" w:rsidRDefault="00C65060">
      <w:pPr>
        <w:pStyle w:val="TOC3"/>
        <w:rPr>
          <w:rFonts w:ascii="Calibri" w:hAnsi="Calibri"/>
          <w:sz w:val="22"/>
          <w:szCs w:val="22"/>
          <w:lang w:eastAsia="en-GB"/>
        </w:rPr>
      </w:pPr>
      <w:r>
        <w:t>8.4.19</w:t>
      </w:r>
      <w:r w:rsidRPr="00BC0E78">
        <w:rPr>
          <w:rFonts w:ascii="Calibri" w:hAnsi="Calibri"/>
          <w:sz w:val="22"/>
          <w:szCs w:val="22"/>
          <w:lang w:eastAsia="en-GB"/>
        </w:rPr>
        <w:tab/>
      </w:r>
      <w:r>
        <w:t>LSBs of K</w:t>
      </w:r>
      <w:r w:rsidRPr="003A162E">
        <w:rPr>
          <w:vertAlign w:val="subscript"/>
        </w:rPr>
        <w:t>NRP-sess</w:t>
      </w:r>
      <w:r>
        <w:t xml:space="preserve"> ID</w:t>
      </w:r>
      <w:r>
        <w:tab/>
      </w:r>
      <w:r>
        <w:fldChar w:fldCharType="begin" w:fldLock="1"/>
      </w:r>
      <w:r>
        <w:instrText xml:space="preserve"> PAGEREF _Toc45282398 \h </w:instrText>
      </w:r>
      <w:r>
        <w:fldChar w:fldCharType="separate"/>
      </w:r>
      <w:r>
        <w:t>90</w:t>
      </w:r>
      <w:r>
        <w:fldChar w:fldCharType="end"/>
      </w:r>
    </w:p>
    <w:p w14:paraId="5CB75175" w14:textId="5224C9E0" w:rsidR="00C65060" w:rsidRPr="00BC0E78" w:rsidRDefault="00C65060">
      <w:pPr>
        <w:pStyle w:val="TOC3"/>
        <w:rPr>
          <w:rFonts w:ascii="Calibri" w:hAnsi="Calibri"/>
          <w:sz w:val="22"/>
          <w:szCs w:val="22"/>
          <w:lang w:eastAsia="en-GB"/>
        </w:rPr>
      </w:pPr>
      <w:r>
        <w:t>8.4.20</w:t>
      </w:r>
      <w:r w:rsidRPr="00BC0E78">
        <w:rPr>
          <w:rFonts w:ascii="Calibri" w:hAnsi="Calibri"/>
          <w:sz w:val="22"/>
          <w:szCs w:val="22"/>
          <w:lang w:eastAsia="en-GB"/>
        </w:rPr>
        <w:tab/>
      </w:r>
      <w:r>
        <w:t>MSBs of K</w:t>
      </w:r>
      <w:r w:rsidRPr="003A162E">
        <w:rPr>
          <w:vertAlign w:val="subscript"/>
        </w:rPr>
        <w:t>NRP</w:t>
      </w:r>
      <w:r>
        <w:t xml:space="preserve"> ID</w:t>
      </w:r>
      <w:r>
        <w:tab/>
      </w:r>
      <w:r>
        <w:fldChar w:fldCharType="begin" w:fldLock="1"/>
      </w:r>
      <w:r>
        <w:instrText xml:space="preserve"> PAGEREF _Toc45282399 \h </w:instrText>
      </w:r>
      <w:r>
        <w:fldChar w:fldCharType="separate"/>
      </w:r>
      <w:r>
        <w:t>90</w:t>
      </w:r>
      <w:r>
        <w:fldChar w:fldCharType="end"/>
      </w:r>
    </w:p>
    <w:p w14:paraId="7FBCEE49" w14:textId="549A0EA4" w:rsidR="00C65060" w:rsidRPr="00BC0E78" w:rsidRDefault="00C65060">
      <w:pPr>
        <w:pStyle w:val="TOC3"/>
        <w:rPr>
          <w:rFonts w:ascii="Calibri" w:hAnsi="Calibri"/>
          <w:sz w:val="22"/>
          <w:szCs w:val="22"/>
          <w:lang w:eastAsia="en-GB"/>
        </w:rPr>
      </w:pPr>
      <w:r>
        <w:t>8.4.21</w:t>
      </w:r>
      <w:r w:rsidRPr="00BC0E78">
        <w:rPr>
          <w:rFonts w:ascii="Calibri" w:hAnsi="Calibri"/>
          <w:sz w:val="22"/>
          <w:szCs w:val="22"/>
          <w:lang w:eastAsia="en-GB"/>
        </w:rPr>
        <w:tab/>
      </w:r>
      <w:r>
        <w:t>LSBs of K</w:t>
      </w:r>
      <w:r w:rsidRPr="003A162E">
        <w:rPr>
          <w:vertAlign w:val="subscript"/>
        </w:rPr>
        <w:t>NRP</w:t>
      </w:r>
      <w:r>
        <w:t xml:space="preserve"> ID</w:t>
      </w:r>
      <w:r>
        <w:tab/>
      </w:r>
      <w:r>
        <w:fldChar w:fldCharType="begin" w:fldLock="1"/>
      </w:r>
      <w:r>
        <w:instrText xml:space="preserve"> PAGEREF _Toc45282400 \h </w:instrText>
      </w:r>
      <w:r>
        <w:fldChar w:fldCharType="separate"/>
      </w:r>
      <w:r>
        <w:t>91</w:t>
      </w:r>
      <w:r>
        <w:fldChar w:fldCharType="end"/>
      </w:r>
    </w:p>
    <w:p w14:paraId="0E0E5F3B" w14:textId="20CBA387" w:rsidR="00C65060" w:rsidRPr="00BC0E78" w:rsidRDefault="00C65060">
      <w:pPr>
        <w:pStyle w:val="TOC3"/>
        <w:rPr>
          <w:rFonts w:ascii="Calibri" w:hAnsi="Calibri"/>
          <w:sz w:val="22"/>
          <w:szCs w:val="22"/>
          <w:lang w:eastAsia="en-GB"/>
        </w:rPr>
      </w:pPr>
      <w:r>
        <w:t>8.4.22</w:t>
      </w:r>
      <w:r w:rsidRPr="00BC0E78">
        <w:rPr>
          <w:rFonts w:ascii="Calibri" w:hAnsi="Calibri"/>
          <w:sz w:val="22"/>
          <w:szCs w:val="22"/>
          <w:lang w:eastAsia="en-GB"/>
        </w:rPr>
        <w:tab/>
      </w:r>
      <w:r>
        <w:t>UE PC5 unicast user plane security policy</w:t>
      </w:r>
      <w:r>
        <w:tab/>
      </w:r>
      <w:r>
        <w:fldChar w:fldCharType="begin" w:fldLock="1"/>
      </w:r>
      <w:r>
        <w:instrText xml:space="preserve"> PAGEREF _Toc45282401 \h </w:instrText>
      </w:r>
      <w:r>
        <w:fldChar w:fldCharType="separate"/>
      </w:r>
      <w:r>
        <w:t>91</w:t>
      </w:r>
      <w:r>
        <w:fldChar w:fldCharType="end"/>
      </w:r>
    </w:p>
    <w:p w14:paraId="586825E3" w14:textId="09504963" w:rsidR="00C65060" w:rsidRPr="00BC0E78" w:rsidRDefault="00C65060">
      <w:pPr>
        <w:pStyle w:val="TOC3"/>
        <w:rPr>
          <w:rFonts w:ascii="Calibri" w:hAnsi="Calibri"/>
          <w:sz w:val="22"/>
          <w:szCs w:val="22"/>
          <w:lang w:eastAsia="en-GB"/>
        </w:rPr>
      </w:pPr>
      <w:r>
        <w:t>8.4.23</w:t>
      </w:r>
      <w:r w:rsidRPr="00BC0E78">
        <w:rPr>
          <w:rFonts w:ascii="Calibri" w:hAnsi="Calibri"/>
          <w:sz w:val="22"/>
          <w:szCs w:val="22"/>
          <w:lang w:eastAsia="en-GB"/>
        </w:rPr>
        <w:tab/>
      </w:r>
      <w:r>
        <w:t>Configuration of UE PC5 unicast u</w:t>
      </w:r>
      <w:r w:rsidRPr="003A162E">
        <w:rPr>
          <w:rFonts w:eastAsia="Malgun Gothic"/>
          <w:lang w:eastAsia="ko-KR"/>
        </w:rPr>
        <w:t>ser plane security protection</w:t>
      </w:r>
      <w:r>
        <w:tab/>
      </w:r>
      <w:r>
        <w:fldChar w:fldCharType="begin" w:fldLock="1"/>
      </w:r>
      <w:r>
        <w:instrText xml:space="preserve"> PAGEREF _Toc45282402 \h </w:instrText>
      </w:r>
      <w:r>
        <w:fldChar w:fldCharType="separate"/>
      </w:r>
      <w:r>
        <w:t>92</w:t>
      </w:r>
      <w:r>
        <w:fldChar w:fldCharType="end"/>
      </w:r>
    </w:p>
    <w:p w14:paraId="2E824BEF" w14:textId="3845D9F0" w:rsidR="00C65060" w:rsidRPr="00BC0E78" w:rsidRDefault="00C65060">
      <w:pPr>
        <w:pStyle w:val="TOC3"/>
        <w:rPr>
          <w:rFonts w:ascii="Calibri" w:hAnsi="Calibri"/>
          <w:sz w:val="22"/>
          <w:szCs w:val="22"/>
          <w:lang w:eastAsia="en-GB"/>
        </w:rPr>
      </w:pPr>
      <w:r>
        <w:t>8.4.24</w:t>
      </w:r>
      <w:r w:rsidRPr="00BC0E78">
        <w:rPr>
          <w:rFonts w:ascii="Calibri" w:hAnsi="Calibri"/>
          <w:sz w:val="22"/>
          <w:szCs w:val="22"/>
          <w:lang w:eastAsia="en-GB"/>
        </w:rPr>
        <w:tab/>
      </w:r>
      <w:r>
        <w:t>Re-authentication indication</w:t>
      </w:r>
      <w:r>
        <w:tab/>
      </w:r>
      <w:r>
        <w:fldChar w:fldCharType="begin" w:fldLock="1"/>
      </w:r>
      <w:r>
        <w:instrText xml:space="preserve"> PAGEREF _Toc45282403 \h </w:instrText>
      </w:r>
      <w:r>
        <w:fldChar w:fldCharType="separate"/>
      </w:r>
      <w:r>
        <w:t>93</w:t>
      </w:r>
      <w:r>
        <w:fldChar w:fldCharType="end"/>
      </w:r>
    </w:p>
    <w:p w14:paraId="57A7DAD4" w14:textId="5B026D1B" w:rsidR="00C65060" w:rsidRPr="00BC0E78" w:rsidRDefault="00C65060">
      <w:pPr>
        <w:pStyle w:val="TOC3"/>
        <w:rPr>
          <w:rFonts w:ascii="Calibri" w:hAnsi="Calibri"/>
          <w:sz w:val="22"/>
          <w:szCs w:val="22"/>
          <w:lang w:eastAsia="en-GB"/>
        </w:rPr>
      </w:pPr>
      <w:r>
        <w:t>8.4.25</w:t>
      </w:r>
      <w:r w:rsidRPr="00BC0E78">
        <w:rPr>
          <w:rFonts w:ascii="Calibri" w:hAnsi="Calibri"/>
          <w:sz w:val="22"/>
          <w:szCs w:val="22"/>
          <w:lang w:eastAsia="en-GB"/>
        </w:rPr>
        <w:tab/>
      </w:r>
      <w:r>
        <w:t>Layer-2 ID</w:t>
      </w:r>
      <w:r>
        <w:tab/>
      </w:r>
      <w:r>
        <w:fldChar w:fldCharType="begin" w:fldLock="1"/>
      </w:r>
      <w:r>
        <w:instrText xml:space="preserve"> PAGEREF _Toc45282404 \h </w:instrText>
      </w:r>
      <w:r>
        <w:fldChar w:fldCharType="separate"/>
      </w:r>
      <w:r>
        <w:t>93</w:t>
      </w:r>
      <w:r>
        <w:fldChar w:fldCharType="end"/>
      </w:r>
    </w:p>
    <w:p w14:paraId="5D82CA09" w14:textId="2F2EFE5C" w:rsidR="00C65060" w:rsidRPr="00BC0E78" w:rsidRDefault="00C65060">
      <w:pPr>
        <w:pStyle w:val="TOC1"/>
        <w:rPr>
          <w:rFonts w:ascii="Calibri" w:hAnsi="Calibri"/>
          <w:szCs w:val="22"/>
          <w:lang w:eastAsia="en-GB"/>
        </w:rPr>
      </w:pPr>
      <w:r>
        <w:t>9</w:t>
      </w:r>
      <w:r w:rsidRPr="00BC0E78">
        <w:rPr>
          <w:rFonts w:ascii="Calibri" w:hAnsi="Calibri"/>
          <w:szCs w:val="22"/>
          <w:lang w:eastAsia="en-GB"/>
        </w:rPr>
        <w:tab/>
      </w:r>
      <w:r>
        <w:t>C</w:t>
      </w:r>
      <w:r w:rsidRPr="003A162E">
        <w:rPr>
          <w:lang w:val="en-US"/>
        </w:rPr>
        <w:t>oding other than information element coding</w:t>
      </w:r>
      <w:r>
        <w:tab/>
      </w:r>
      <w:r>
        <w:fldChar w:fldCharType="begin" w:fldLock="1"/>
      </w:r>
      <w:r>
        <w:instrText xml:space="preserve"> PAGEREF _Toc45282405 \h </w:instrText>
      </w:r>
      <w:r>
        <w:fldChar w:fldCharType="separate"/>
      </w:r>
      <w:r>
        <w:t>94</w:t>
      </w:r>
      <w:r>
        <w:fldChar w:fldCharType="end"/>
      </w:r>
    </w:p>
    <w:p w14:paraId="7D8D9EFF" w14:textId="29C3BC22" w:rsidR="00C65060" w:rsidRPr="00BC0E78" w:rsidRDefault="00C65060">
      <w:pPr>
        <w:pStyle w:val="TOC2"/>
        <w:rPr>
          <w:rFonts w:ascii="Calibri" w:hAnsi="Calibri"/>
          <w:sz w:val="22"/>
          <w:szCs w:val="22"/>
          <w:lang w:eastAsia="en-GB"/>
        </w:rPr>
      </w:pPr>
      <w:r>
        <w:t>9.1</w:t>
      </w:r>
      <w:r w:rsidRPr="00BC0E78">
        <w:rPr>
          <w:rFonts w:ascii="Calibri" w:hAnsi="Calibri"/>
          <w:sz w:val="22"/>
          <w:szCs w:val="22"/>
          <w:lang w:eastAsia="en-GB"/>
        </w:rPr>
        <w:tab/>
      </w:r>
      <w:r>
        <w:t>Overview</w:t>
      </w:r>
      <w:r>
        <w:tab/>
      </w:r>
      <w:r>
        <w:fldChar w:fldCharType="begin" w:fldLock="1"/>
      </w:r>
      <w:r>
        <w:instrText xml:space="preserve"> PAGEREF _Toc45282406 \h </w:instrText>
      </w:r>
      <w:r>
        <w:fldChar w:fldCharType="separate"/>
      </w:r>
      <w:r>
        <w:t>94</w:t>
      </w:r>
      <w:r>
        <w:fldChar w:fldCharType="end"/>
      </w:r>
    </w:p>
    <w:p w14:paraId="3D1993C6" w14:textId="59E41691" w:rsidR="00C65060" w:rsidRPr="00BC0E78" w:rsidRDefault="00C65060">
      <w:pPr>
        <w:pStyle w:val="TOC2"/>
        <w:rPr>
          <w:rFonts w:ascii="Calibri" w:hAnsi="Calibri"/>
          <w:sz w:val="22"/>
          <w:szCs w:val="22"/>
          <w:lang w:eastAsia="en-GB"/>
        </w:rPr>
      </w:pPr>
      <w:r>
        <w:t>9.2</w:t>
      </w:r>
      <w:r w:rsidRPr="00BC0E78">
        <w:rPr>
          <w:rFonts w:ascii="Calibri" w:hAnsi="Calibri"/>
          <w:sz w:val="22"/>
          <w:szCs w:val="22"/>
          <w:lang w:eastAsia="en-GB"/>
        </w:rPr>
        <w:tab/>
      </w:r>
      <w:r w:rsidRPr="003A162E">
        <w:rPr>
          <w:lang w:val="en-US"/>
        </w:rPr>
        <w:t xml:space="preserve">V2X communication over </w:t>
      </w:r>
      <w:r>
        <w:t>Uu coding</w:t>
      </w:r>
      <w:r>
        <w:tab/>
      </w:r>
      <w:r>
        <w:fldChar w:fldCharType="begin" w:fldLock="1"/>
      </w:r>
      <w:r>
        <w:instrText xml:space="preserve"> PAGEREF _Toc45282407 \h </w:instrText>
      </w:r>
      <w:r>
        <w:fldChar w:fldCharType="separate"/>
      </w:r>
      <w:r>
        <w:t>94</w:t>
      </w:r>
      <w:r>
        <w:fldChar w:fldCharType="end"/>
      </w:r>
    </w:p>
    <w:p w14:paraId="1946E594" w14:textId="6CF8B6A6" w:rsidR="00C65060" w:rsidRPr="00BC0E78" w:rsidRDefault="00C65060">
      <w:pPr>
        <w:pStyle w:val="TOC3"/>
        <w:rPr>
          <w:rFonts w:ascii="Calibri" w:hAnsi="Calibri"/>
          <w:sz w:val="22"/>
          <w:szCs w:val="22"/>
          <w:lang w:eastAsia="en-GB"/>
        </w:rPr>
      </w:pPr>
      <w:r>
        <w:t>9</w:t>
      </w:r>
      <w:r w:rsidRPr="003A162E">
        <w:rPr>
          <w:lang w:val="en-US"/>
        </w:rPr>
        <w:t>.2.1</w:t>
      </w:r>
      <w:r w:rsidRPr="00BC0E78">
        <w:rPr>
          <w:rFonts w:ascii="Calibri" w:hAnsi="Calibri"/>
          <w:sz w:val="22"/>
          <w:szCs w:val="22"/>
          <w:lang w:eastAsia="en-GB"/>
        </w:rPr>
        <w:tab/>
      </w:r>
      <w:r w:rsidRPr="003A162E">
        <w:rPr>
          <w:lang w:val="en-US"/>
        </w:rPr>
        <w:t>V2X envelope</w:t>
      </w:r>
      <w:r>
        <w:tab/>
      </w:r>
      <w:r>
        <w:fldChar w:fldCharType="begin" w:fldLock="1"/>
      </w:r>
      <w:r>
        <w:instrText xml:space="preserve"> PAGEREF _Toc45282408 \h </w:instrText>
      </w:r>
      <w:r>
        <w:fldChar w:fldCharType="separate"/>
      </w:r>
      <w:r>
        <w:t>94</w:t>
      </w:r>
      <w:r>
        <w:fldChar w:fldCharType="end"/>
      </w:r>
    </w:p>
    <w:p w14:paraId="4FE21FA7" w14:textId="0F9D8C49" w:rsidR="00C65060" w:rsidRPr="00BC0E78" w:rsidRDefault="00C65060">
      <w:pPr>
        <w:pStyle w:val="TOC1"/>
        <w:rPr>
          <w:rFonts w:ascii="Calibri" w:hAnsi="Calibri"/>
          <w:szCs w:val="22"/>
          <w:lang w:eastAsia="en-GB"/>
        </w:rPr>
      </w:pPr>
      <w:r>
        <w:t>10</w:t>
      </w:r>
      <w:r w:rsidRPr="00BC0E78">
        <w:rPr>
          <w:rFonts w:ascii="Calibri" w:hAnsi="Calibri"/>
          <w:szCs w:val="22"/>
          <w:lang w:eastAsia="en-GB"/>
        </w:rPr>
        <w:tab/>
      </w:r>
      <w:r>
        <w:t>List of system parameters</w:t>
      </w:r>
      <w:r>
        <w:tab/>
      </w:r>
      <w:r>
        <w:fldChar w:fldCharType="begin" w:fldLock="1"/>
      </w:r>
      <w:r>
        <w:instrText xml:space="preserve"> PAGEREF _Toc45282409 \h </w:instrText>
      </w:r>
      <w:r>
        <w:fldChar w:fldCharType="separate"/>
      </w:r>
      <w:r>
        <w:t>96</w:t>
      </w:r>
      <w:r>
        <w:fldChar w:fldCharType="end"/>
      </w:r>
    </w:p>
    <w:p w14:paraId="30E52F0C" w14:textId="1379D168" w:rsidR="00C65060" w:rsidRPr="00BC0E78" w:rsidRDefault="00C65060">
      <w:pPr>
        <w:pStyle w:val="TOC2"/>
        <w:rPr>
          <w:rFonts w:ascii="Calibri" w:hAnsi="Calibri"/>
          <w:sz w:val="22"/>
          <w:szCs w:val="22"/>
          <w:lang w:eastAsia="en-GB"/>
        </w:rPr>
      </w:pPr>
      <w:r>
        <w:t>10.1</w:t>
      </w:r>
      <w:r w:rsidRPr="00BC0E78">
        <w:rPr>
          <w:rFonts w:ascii="Calibri" w:hAnsi="Calibri"/>
          <w:sz w:val="22"/>
          <w:szCs w:val="22"/>
          <w:lang w:eastAsia="en-GB"/>
        </w:rPr>
        <w:tab/>
      </w:r>
      <w:r>
        <w:t>General</w:t>
      </w:r>
      <w:r>
        <w:tab/>
      </w:r>
      <w:r>
        <w:fldChar w:fldCharType="begin" w:fldLock="1"/>
      </w:r>
      <w:r>
        <w:instrText xml:space="preserve"> PAGEREF _Toc45282410 \h </w:instrText>
      </w:r>
      <w:r>
        <w:fldChar w:fldCharType="separate"/>
      </w:r>
      <w:r>
        <w:t>96</w:t>
      </w:r>
      <w:r>
        <w:fldChar w:fldCharType="end"/>
      </w:r>
    </w:p>
    <w:p w14:paraId="634AAFFB" w14:textId="6C2EB91A" w:rsidR="00C65060" w:rsidRPr="00BC0E78" w:rsidRDefault="00C65060">
      <w:pPr>
        <w:pStyle w:val="TOC2"/>
        <w:rPr>
          <w:rFonts w:ascii="Calibri" w:hAnsi="Calibri"/>
          <w:sz w:val="22"/>
          <w:szCs w:val="22"/>
          <w:lang w:eastAsia="en-GB"/>
        </w:rPr>
      </w:pPr>
      <w:r>
        <w:t>10.2</w:t>
      </w:r>
      <w:r w:rsidRPr="00BC0E78">
        <w:rPr>
          <w:rFonts w:ascii="Calibri" w:hAnsi="Calibri"/>
          <w:sz w:val="22"/>
          <w:szCs w:val="22"/>
          <w:lang w:eastAsia="en-GB"/>
        </w:rPr>
        <w:tab/>
      </w:r>
      <w:r>
        <w:t xml:space="preserve">Timers of </w:t>
      </w:r>
      <w:r w:rsidRPr="003A162E">
        <w:rPr>
          <w:lang w:val="en-US"/>
        </w:rPr>
        <w:t>provisioning</w:t>
      </w:r>
      <w:r>
        <w:t xml:space="preserve"> of parameters for V2X configuration procedures</w:t>
      </w:r>
      <w:r>
        <w:tab/>
      </w:r>
      <w:r>
        <w:fldChar w:fldCharType="begin" w:fldLock="1"/>
      </w:r>
      <w:r>
        <w:instrText xml:space="preserve"> PAGEREF _Toc45282411 \h </w:instrText>
      </w:r>
      <w:r>
        <w:fldChar w:fldCharType="separate"/>
      </w:r>
      <w:r>
        <w:t>96</w:t>
      </w:r>
      <w:r>
        <w:fldChar w:fldCharType="end"/>
      </w:r>
    </w:p>
    <w:p w14:paraId="434E1B1B" w14:textId="39471BEE" w:rsidR="00C65060" w:rsidRPr="00BC0E78" w:rsidRDefault="00C65060">
      <w:pPr>
        <w:pStyle w:val="TOC2"/>
        <w:rPr>
          <w:rFonts w:ascii="Calibri" w:hAnsi="Calibri"/>
          <w:sz w:val="22"/>
          <w:szCs w:val="22"/>
          <w:lang w:eastAsia="en-GB"/>
        </w:rPr>
      </w:pPr>
      <w:r>
        <w:t>10.3</w:t>
      </w:r>
      <w:r w:rsidRPr="00BC0E78">
        <w:rPr>
          <w:rFonts w:ascii="Calibri" w:hAnsi="Calibri"/>
          <w:sz w:val="22"/>
          <w:szCs w:val="22"/>
          <w:lang w:eastAsia="en-GB"/>
        </w:rPr>
        <w:tab/>
      </w:r>
      <w:r>
        <w:t>Timers of PC5 unicast link management procedures</w:t>
      </w:r>
      <w:r>
        <w:tab/>
      </w:r>
      <w:r>
        <w:fldChar w:fldCharType="begin" w:fldLock="1"/>
      </w:r>
      <w:r>
        <w:instrText xml:space="preserve"> PAGEREF _Toc45282412 \h </w:instrText>
      </w:r>
      <w:r>
        <w:fldChar w:fldCharType="separate"/>
      </w:r>
      <w:r>
        <w:t>98</w:t>
      </w:r>
      <w:r>
        <w:fldChar w:fldCharType="end"/>
      </w:r>
    </w:p>
    <w:p w14:paraId="2672BC5E" w14:textId="03E2693E" w:rsidR="00C65060" w:rsidRPr="00BC0E78" w:rsidRDefault="00C65060">
      <w:pPr>
        <w:pStyle w:val="TOC2"/>
        <w:rPr>
          <w:rFonts w:ascii="Calibri" w:hAnsi="Calibri"/>
          <w:sz w:val="22"/>
          <w:szCs w:val="22"/>
          <w:lang w:eastAsia="en-GB"/>
        </w:rPr>
      </w:pPr>
      <w:r>
        <w:t>10.4</w:t>
      </w:r>
      <w:r w:rsidRPr="00BC0E78">
        <w:rPr>
          <w:rFonts w:ascii="Calibri" w:hAnsi="Calibri"/>
          <w:sz w:val="22"/>
          <w:szCs w:val="22"/>
          <w:lang w:eastAsia="en-GB"/>
        </w:rPr>
        <w:tab/>
      </w:r>
      <w:r>
        <w:t>Timers of PC5 broadcast mode communication</w:t>
      </w:r>
      <w:r>
        <w:tab/>
      </w:r>
      <w:r>
        <w:fldChar w:fldCharType="begin" w:fldLock="1"/>
      </w:r>
      <w:r>
        <w:instrText xml:space="preserve"> PAGEREF _Toc45282413 \h </w:instrText>
      </w:r>
      <w:r>
        <w:fldChar w:fldCharType="separate"/>
      </w:r>
      <w:r>
        <w:t>99</w:t>
      </w:r>
      <w:r>
        <w:fldChar w:fldCharType="end"/>
      </w:r>
    </w:p>
    <w:p w14:paraId="1AB128A9" w14:textId="7635F65D" w:rsidR="00C65060" w:rsidRPr="00BC0E78" w:rsidRDefault="00C65060">
      <w:pPr>
        <w:pStyle w:val="TOC8"/>
        <w:rPr>
          <w:rFonts w:ascii="Calibri" w:hAnsi="Calibri"/>
          <w:b w:val="0"/>
          <w:szCs w:val="22"/>
          <w:lang w:eastAsia="en-GB"/>
        </w:rPr>
      </w:pPr>
      <w:r>
        <w:t>Annex A (informative): Change history</w:t>
      </w:r>
      <w:r>
        <w:tab/>
      </w:r>
      <w:r>
        <w:fldChar w:fldCharType="begin" w:fldLock="1"/>
      </w:r>
      <w:r>
        <w:instrText xml:space="preserve"> PAGEREF _Toc45282414 \h </w:instrText>
      </w:r>
      <w:r>
        <w:fldChar w:fldCharType="separate"/>
      </w:r>
      <w:r>
        <w:t>100</w:t>
      </w:r>
      <w:r>
        <w:fldChar w:fldCharType="end"/>
      </w:r>
    </w:p>
    <w:p w14:paraId="3C27E78A" w14:textId="5BCA5AD8" w:rsidR="0074026F" w:rsidRPr="007B600E" w:rsidRDefault="00C65060" w:rsidP="006C4B8B">
      <w:r>
        <w:rPr>
          <w:noProof/>
          <w:sz w:val="22"/>
        </w:rPr>
        <w:fldChar w:fldCharType="end"/>
      </w:r>
      <w:bookmarkEnd w:id="3"/>
      <w:r w:rsidR="00080512" w:rsidRPr="004D3578">
        <w:br w:type="page"/>
      </w:r>
    </w:p>
    <w:p w14:paraId="61EA6389" w14:textId="72194D8E" w:rsidR="00080512" w:rsidRPr="00AE282C" w:rsidRDefault="00080512" w:rsidP="00AE282C">
      <w:pPr>
        <w:pStyle w:val="Heading1"/>
      </w:pPr>
      <w:bookmarkStart w:id="4" w:name="_Toc22039944"/>
      <w:bookmarkStart w:id="5" w:name="_Toc25070653"/>
      <w:bookmarkStart w:id="6" w:name="_Toc34388568"/>
      <w:bookmarkStart w:id="7" w:name="_Toc34404339"/>
      <w:bookmarkStart w:id="8" w:name="_Toc45282167"/>
      <w:r w:rsidRPr="00AE282C">
        <w:t>Foreword</w:t>
      </w:r>
      <w:bookmarkEnd w:id="4"/>
      <w:bookmarkEnd w:id="5"/>
      <w:bookmarkEnd w:id="6"/>
      <w:bookmarkEnd w:id="7"/>
      <w:bookmarkEnd w:id="8"/>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9" w:name="_Toc22039945"/>
      <w:bookmarkStart w:id="10" w:name="_Toc25070654"/>
      <w:bookmarkStart w:id="11" w:name="_Toc34388569"/>
      <w:bookmarkStart w:id="12" w:name="_Toc34404340"/>
      <w:bookmarkStart w:id="13" w:name="_Toc45282168"/>
      <w:r w:rsidR="00280D30">
        <w:lastRenderedPageBreak/>
        <w:t>1</w:t>
      </w:r>
      <w:r w:rsidR="00280D30">
        <w:tab/>
        <w:t>Scope</w:t>
      </w:r>
      <w:bookmarkEnd w:id="9"/>
      <w:bookmarkEnd w:id="10"/>
      <w:bookmarkEnd w:id="11"/>
      <w:bookmarkEnd w:id="12"/>
      <w:bookmarkEnd w:id="13"/>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4" w:name="_Toc22039946"/>
      <w:bookmarkStart w:id="15" w:name="_Toc25070655"/>
      <w:bookmarkStart w:id="16" w:name="_Toc34388570"/>
      <w:bookmarkStart w:id="17" w:name="_Toc34404341"/>
      <w:bookmarkStart w:id="18" w:name="_Toc45282169"/>
      <w:r w:rsidRPr="004D3578">
        <w:t>2</w:t>
      </w:r>
      <w:r w:rsidRPr="004D3578">
        <w:tab/>
        <w:t>References</w:t>
      </w:r>
      <w:bookmarkEnd w:id="14"/>
      <w:bookmarkEnd w:id="15"/>
      <w:bookmarkEnd w:id="16"/>
      <w:bookmarkEnd w:id="17"/>
      <w:bookmarkEnd w:id="18"/>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19"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0"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lastRenderedPageBreak/>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1" w:name="_Toc34388571"/>
      <w:bookmarkStart w:id="22"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23"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23"/>
    </w:p>
    <w:p w14:paraId="01B2D541" w14:textId="77777777" w:rsidR="00080512" w:rsidRPr="004D3578" w:rsidRDefault="00080512">
      <w:pPr>
        <w:pStyle w:val="Heading1"/>
      </w:pPr>
      <w:bookmarkStart w:id="24" w:name="_Toc45282170"/>
      <w:r w:rsidRPr="004D3578">
        <w:t>3</w:t>
      </w:r>
      <w:r w:rsidRPr="004D3578">
        <w:tab/>
        <w:t>Definitions</w:t>
      </w:r>
      <w:r w:rsidR="00602AEA">
        <w:t xml:space="preserve"> of terms and abbreviations</w:t>
      </w:r>
      <w:bookmarkEnd w:id="19"/>
      <w:bookmarkEnd w:id="20"/>
      <w:bookmarkEnd w:id="21"/>
      <w:bookmarkEnd w:id="22"/>
      <w:bookmarkEnd w:id="24"/>
    </w:p>
    <w:p w14:paraId="44ABC80C" w14:textId="77777777" w:rsidR="00080512" w:rsidRPr="004D3578" w:rsidRDefault="00080512">
      <w:pPr>
        <w:pStyle w:val="Heading2"/>
      </w:pPr>
      <w:bookmarkStart w:id="25" w:name="_Toc22039948"/>
      <w:bookmarkStart w:id="26" w:name="_Toc25070657"/>
      <w:bookmarkStart w:id="27" w:name="_Toc34388572"/>
      <w:bookmarkStart w:id="28" w:name="_Toc34404343"/>
      <w:bookmarkStart w:id="29" w:name="_Toc45282171"/>
      <w:r w:rsidRPr="004D3578">
        <w:t>3.1</w:t>
      </w:r>
      <w:r w:rsidRPr="004D3578">
        <w:tab/>
      </w:r>
      <w:r w:rsidR="002B6339">
        <w:t>Terms</w:t>
      </w:r>
      <w:bookmarkEnd w:id="25"/>
      <w:bookmarkEnd w:id="26"/>
      <w:bookmarkEnd w:id="27"/>
      <w:bookmarkEnd w:id="28"/>
      <w:bookmarkEnd w:id="29"/>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616A1ECB"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7A4E9C6E" w14:textId="77777777" w:rsidR="0048723C" w:rsidRPr="007E6407" w:rsidRDefault="0048723C" w:rsidP="0048723C">
      <w:bookmarkStart w:id="30" w:name="_Toc22039949"/>
      <w:bookmarkStart w:id="31" w:name="_Toc25070658"/>
      <w:bookmarkStart w:id="32" w:name="_Toc34388573"/>
      <w:bookmarkStart w:id="3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34" w:name="_Toc45282172"/>
      <w:r w:rsidRPr="004D3578">
        <w:lastRenderedPageBreak/>
        <w:t>3.</w:t>
      </w:r>
      <w:r w:rsidR="006C4B8B">
        <w:t>2</w:t>
      </w:r>
      <w:r w:rsidRPr="004D3578">
        <w:tab/>
        <w:t>Abbreviations</w:t>
      </w:r>
      <w:bookmarkEnd w:id="30"/>
      <w:bookmarkEnd w:id="31"/>
      <w:bookmarkEnd w:id="32"/>
      <w:bookmarkEnd w:id="33"/>
      <w:bookmarkEnd w:id="34"/>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ACEB51" w14:textId="77777777" w:rsidR="00280D30" w:rsidRDefault="00280D30" w:rsidP="00280D30">
      <w:pPr>
        <w:pStyle w:val="EW"/>
      </w:pPr>
      <w:bookmarkStart w:id="35" w:name="_Toc1063774"/>
      <w:bookmarkStart w:id="36" w:name="historyclause"/>
      <w:r>
        <w:t>E-UTRA</w:t>
      </w:r>
      <w:r>
        <w:tab/>
        <w:t>Evolved Universal Terrestrial Radio Access</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37" w:name="_Toc22039950"/>
      <w:r>
        <w:rPr>
          <w:lang w:eastAsia="ko-KR"/>
        </w:rPr>
        <w:t>PQI</w:t>
      </w:r>
      <w:r>
        <w:rPr>
          <w:lang w:eastAsia="ko-KR"/>
        </w:rPr>
        <w:tab/>
        <w:t>PC5 5QI</w:t>
      </w:r>
    </w:p>
    <w:p w14:paraId="0D91E90A" w14:textId="77777777" w:rsidR="00D5692B" w:rsidRDefault="00D5692B" w:rsidP="00D5692B">
      <w:pPr>
        <w:pStyle w:val="Heading1"/>
      </w:pPr>
      <w:bookmarkStart w:id="38" w:name="_Toc25070659"/>
      <w:bookmarkStart w:id="39" w:name="_Toc34388574"/>
      <w:bookmarkStart w:id="40" w:name="_Toc34404345"/>
      <w:bookmarkStart w:id="41" w:name="_Toc45282173"/>
      <w:r w:rsidRPr="004D3578">
        <w:t>4</w:t>
      </w:r>
      <w:r w:rsidRPr="004D3578">
        <w:tab/>
      </w:r>
      <w:r>
        <w:t>General description</w:t>
      </w:r>
      <w:bookmarkEnd w:id="35"/>
      <w:bookmarkEnd w:id="37"/>
      <w:bookmarkEnd w:id="38"/>
      <w:bookmarkEnd w:id="39"/>
      <w:bookmarkEnd w:id="40"/>
      <w:bookmarkEnd w:id="41"/>
    </w:p>
    <w:p w14:paraId="31A5D08B" w14:textId="77777777" w:rsidR="00481AE8" w:rsidRDefault="00481AE8" w:rsidP="00481AE8">
      <w:pPr>
        <w:rPr>
          <w:lang w:eastAsia="ko-KR"/>
        </w:rPr>
      </w:pPr>
      <w:bookmarkStart w:id="42"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43" w:name="_Toc22039951"/>
      <w:bookmarkStart w:id="44" w:name="_Toc25070660"/>
      <w:bookmarkStart w:id="45" w:name="_Toc34388575"/>
      <w:bookmarkStart w:id="46" w:name="_Toc34404346"/>
      <w:bookmarkStart w:id="47" w:name="_Toc45282174"/>
      <w:r>
        <w:rPr>
          <w:rFonts w:hint="eastAsia"/>
          <w:lang w:eastAsia="zh-CN"/>
        </w:rPr>
        <w:t>5</w:t>
      </w:r>
      <w:r>
        <w:tab/>
        <w:t>Provisioning of parameters for V2X configuration</w:t>
      </w:r>
      <w:bookmarkEnd w:id="42"/>
      <w:bookmarkEnd w:id="43"/>
      <w:bookmarkEnd w:id="44"/>
      <w:bookmarkEnd w:id="45"/>
      <w:bookmarkEnd w:id="46"/>
      <w:bookmarkEnd w:id="47"/>
    </w:p>
    <w:p w14:paraId="0936B9A5" w14:textId="77777777" w:rsidR="00DE5E13" w:rsidRPr="00F1445B" w:rsidRDefault="00DE5E13" w:rsidP="00DE5E13">
      <w:pPr>
        <w:pStyle w:val="Heading2"/>
        <w:rPr>
          <w:noProof/>
          <w:lang w:val="en-US"/>
        </w:rPr>
      </w:pPr>
      <w:bookmarkStart w:id="48" w:name="_Toc533170242"/>
      <w:bookmarkStart w:id="49" w:name="_Toc22039952"/>
      <w:bookmarkStart w:id="50" w:name="_Toc25070661"/>
      <w:bookmarkStart w:id="51" w:name="_Toc34388576"/>
      <w:bookmarkStart w:id="52" w:name="_Toc34404347"/>
      <w:bookmarkStart w:id="53" w:name="_Toc45282175"/>
      <w:r w:rsidRPr="00F1445B">
        <w:rPr>
          <w:noProof/>
          <w:lang w:val="en-US"/>
        </w:rPr>
        <w:t>5.1</w:t>
      </w:r>
      <w:r w:rsidRPr="00F1445B">
        <w:rPr>
          <w:noProof/>
          <w:lang w:val="en-US"/>
        </w:rPr>
        <w:tab/>
        <w:t>General</w:t>
      </w:r>
      <w:bookmarkEnd w:id="48"/>
      <w:bookmarkEnd w:id="49"/>
      <w:bookmarkEnd w:id="50"/>
      <w:bookmarkEnd w:id="51"/>
      <w:bookmarkEnd w:id="52"/>
      <w:bookmarkEnd w:id="53"/>
    </w:p>
    <w:p w14:paraId="137C95E8" w14:textId="74420021" w:rsidR="00F30B3E" w:rsidRDefault="00F30B3E" w:rsidP="00F30B3E">
      <w:pPr>
        <w:rPr>
          <w:noProof/>
          <w:lang w:val="en-US"/>
        </w:rPr>
      </w:pPr>
      <w:bookmarkStart w:id="5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55" w:name="_Toc22039953"/>
      <w:bookmarkStart w:id="56" w:name="_Toc25070662"/>
      <w:bookmarkStart w:id="57" w:name="_Toc34388577"/>
      <w:bookmarkStart w:id="58" w:name="_Toc34404348"/>
      <w:bookmarkStart w:id="59" w:name="_Toc4528217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54"/>
      <w:bookmarkEnd w:id="55"/>
      <w:bookmarkEnd w:id="56"/>
      <w:bookmarkEnd w:id="57"/>
      <w:bookmarkEnd w:id="58"/>
      <w:bookmarkEnd w:id="59"/>
    </w:p>
    <w:p w14:paraId="7B7EFE24" w14:textId="77777777" w:rsidR="00481AE8" w:rsidRPr="00F1445B" w:rsidRDefault="00481AE8" w:rsidP="00E74109">
      <w:pPr>
        <w:pStyle w:val="Heading3"/>
        <w:rPr>
          <w:noProof/>
          <w:lang w:val="en-US"/>
        </w:rPr>
      </w:pPr>
      <w:bookmarkStart w:id="60" w:name="_Toc22039954"/>
      <w:bookmarkStart w:id="61" w:name="_Toc25070663"/>
      <w:bookmarkStart w:id="62" w:name="_Toc34388578"/>
      <w:bookmarkStart w:id="63" w:name="_Toc34404349"/>
      <w:bookmarkStart w:id="64" w:name="_Toc533170247"/>
      <w:bookmarkStart w:id="65" w:name="_Toc533170249"/>
      <w:bookmarkStart w:id="66" w:name="_Toc45282177"/>
      <w:r w:rsidRPr="00F1445B">
        <w:rPr>
          <w:noProof/>
          <w:lang w:val="en-US"/>
        </w:rPr>
        <w:t>5.</w:t>
      </w:r>
      <w:r>
        <w:rPr>
          <w:noProof/>
          <w:lang w:val="en-US"/>
        </w:rPr>
        <w:t>2.1</w:t>
      </w:r>
      <w:r w:rsidRPr="00F1445B">
        <w:rPr>
          <w:noProof/>
          <w:lang w:val="en-US"/>
        </w:rPr>
        <w:tab/>
      </w:r>
      <w:r>
        <w:rPr>
          <w:noProof/>
          <w:lang w:val="en-US"/>
        </w:rPr>
        <w:t>General</w:t>
      </w:r>
      <w:bookmarkEnd w:id="60"/>
      <w:bookmarkEnd w:id="61"/>
      <w:bookmarkEnd w:id="62"/>
      <w:bookmarkEnd w:id="63"/>
      <w:bookmarkEnd w:id="66"/>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67" w:name="_Toc22039955"/>
      <w:bookmarkStart w:id="68" w:name="_Toc25070664"/>
      <w:bookmarkStart w:id="69" w:name="_Toc34388579"/>
      <w:bookmarkStart w:id="70" w:name="_Toc34404350"/>
      <w:bookmarkStart w:id="71" w:name="_Toc45282178"/>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67"/>
      <w:bookmarkEnd w:id="68"/>
      <w:bookmarkEnd w:id="69"/>
      <w:bookmarkEnd w:id="70"/>
      <w:bookmarkEnd w:id="71"/>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72" w:name="_Toc22039956"/>
      <w:bookmarkStart w:id="73" w:name="_Toc25070665"/>
      <w:bookmarkStart w:id="74" w:name="_Toc34388580"/>
      <w:bookmarkStart w:id="75" w:name="_Toc34404351"/>
      <w:bookmarkStart w:id="76" w:name="_Toc45282179"/>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64"/>
      <w:bookmarkEnd w:id="72"/>
      <w:bookmarkEnd w:id="73"/>
      <w:bookmarkEnd w:id="74"/>
      <w:bookmarkEnd w:id="75"/>
      <w:bookmarkEnd w:id="76"/>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52B5B45"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B526A9" w:rsidRPr="00F1445B">
        <w:rPr>
          <w:noProof/>
          <w:lang w:val="en-US"/>
        </w:rPr>
        <w:t>when the UE is not served by E-UTRA</w:t>
      </w:r>
      <w:r w:rsidR="00B526A9">
        <w:rPr>
          <w:noProof/>
          <w:lang w:val="en-US"/>
        </w:rPr>
        <w:t xml:space="preserve"> and not served by NR;</w:t>
      </w:r>
    </w:p>
    <w:p w14:paraId="51E7F7C3" w14:textId="1B595BA2"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951F9E">
        <w:t>"operator managed" or "non-operator managed"</w:t>
      </w:r>
      <w:r w:rsidRPr="00F1445B">
        <w:rPr>
          <w:noProof/>
          <w:lang w:val="en-US"/>
        </w:rPr>
        <w:t>;</w:t>
      </w:r>
    </w:p>
    <w:p w14:paraId="141E20CA" w14:textId="17586B58"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 xml:space="preserve">a PC5 RAT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a PC5 RAT</w:t>
      </w:r>
      <w:r w:rsidR="00B526A9" w:rsidRPr="00F1445B">
        <w:rPr>
          <w:noProof/>
          <w:lang w:val="en-US"/>
        </w:rPr>
        <w:t xml:space="preserve"> and</w:t>
      </w:r>
      <w:r w:rsidR="00B526A9">
        <w:rPr>
          <w:noProof/>
          <w:lang w:val="en-US"/>
        </w:rPr>
        <w:t xml:space="preserve"> Tx profile</w:t>
      </w:r>
      <w:r w:rsidR="004D341C" w:rsidRPr="004D341C">
        <w:rPr>
          <w:noProof/>
          <w:lang w:val="en-US"/>
        </w:rPr>
        <w:t xml:space="preserve"> </w:t>
      </w:r>
      <w:r w:rsidR="004D341C">
        <w:rPr>
          <w:noProof/>
          <w:lang w:val="en-US"/>
        </w:rPr>
        <w:t>s corresponding to the PC5 RAT (i.e. either the Tx profiles for E-UTRA-PC5 or the Tx profiles for NR-PC5)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lastRenderedPageBreak/>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77" w:name="_Toc533170248"/>
      <w:bookmarkStart w:id="78" w:name="_Toc22039957"/>
      <w:bookmarkStart w:id="79" w:name="_Toc25070666"/>
      <w:bookmarkStart w:id="80" w:name="_Toc34388581"/>
      <w:bookmarkStart w:id="81"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lastRenderedPageBreak/>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77777777" w:rsidR="00DF2E49" w:rsidRDefault="00DF2E49" w:rsidP="00DF2E49">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96CD74C" w14:textId="77777777" w:rsidR="00481AE8" w:rsidRDefault="00481AE8" w:rsidP="00481AE8">
      <w:pPr>
        <w:pStyle w:val="Heading3"/>
        <w:rPr>
          <w:noProof/>
          <w:lang w:val="en-US"/>
        </w:rPr>
      </w:pPr>
      <w:bookmarkStart w:id="82" w:name="_Toc45282180"/>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77"/>
      <w:bookmarkEnd w:id="78"/>
      <w:bookmarkEnd w:id="79"/>
      <w:bookmarkEnd w:id="80"/>
      <w:bookmarkEnd w:id="81"/>
      <w:bookmarkEnd w:id="82"/>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77777777" w:rsidR="004A030A" w:rsidRPr="00335F93" w:rsidRDefault="004A030A" w:rsidP="00335F93">
      <w:pPr>
        <w:pStyle w:val="B4"/>
      </w:pPr>
      <w:r>
        <w:t>C)</w:t>
      </w:r>
      <w:r>
        <w:tab/>
        <w:t>optionally a geographical area;</w:t>
      </w:r>
    </w:p>
    <w:p w14:paraId="2D7CFFB8" w14:textId="562E1983" w:rsidR="004A030A" w:rsidRDefault="004A030A" w:rsidP="004A030A">
      <w:pPr>
        <w:pStyle w:val="B3"/>
        <w:rPr>
          <w:lang w:val="en-US" w:eastAsia="ko-KR"/>
        </w:rPr>
      </w:pPr>
      <w:bookmarkStart w:id="83"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3C9BECF" w14:textId="77777777" w:rsidR="004A030A" w:rsidRPr="004C11EF" w:rsidRDefault="004A030A" w:rsidP="004C11EF">
      <w:pPr>
        <w:pStyle w:val="B3"/>
      </w:pPr>
      <w:r w:rsidRPr="004C11EF">
        <w:t>iii)</w:t>
      </w:r>
      <w:r w:rsidRPr="004C11EF">
        <w:tab/>
        <w:t>a list of V2X service identifiers of the V2X services configured for V2X communication over Uu using existing unicast routing; and</w:t>
      </w:r>
    </w:p>
    <w:bookmarkEnd w:id="83"/>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lastRenderedPageBreak/>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84" w:name="_Toc22039958"/>
      <w:bookmarkStart w:id="85" w:name="_Toc25070667"/>
      <w:bookmarkStart w:id="86" w:name="_Toc34388582"/>
      <w:bookmarkStart w:id="87" w:name="_Toc34404353"/>
      <w:bookmarkStart w:id="88" w:name="_Toc45282181"/>
      <w:r w:rsidRPr="00F1445B">
        <w:rPr>
          <w:noProof/>
          <w:lang w:val="en-US"/>
        </w:rPr>
        <w:t>5.3</w:t>
      </w:r>
      <w:r w:rsidRPr="00F1445B">
        <w:rPr>
          <w:noProof/>
          <w:lang w:val="en-US"/>
        </w:rPr>
        <w:tab/>
        <w:t>Procedures</w:t>
      </w:r>
      <w:bookmarkEnd w:id="65"/>
      <w:bookmarkEnd w:id="84"/>
      <w:bookmarkEnd w:id="85"/>
      <w:bookmarkEnd w:id="86"/>
      <w:bookmarkEnd w:id="87"/>
      <w:bookmarkEnd w:id="88"/>
    </w:p>
    <w:p w14:paraId="338C7A4D" w14:textId="77777777" w:rsidR="00B42318" w:rsidRDefault="00B42318" w:rsidP="00B42318">
      <w:pPr>
        <w:pStyle w:val="Heading3"/>
        <w:rPr>
          <w:noProof/>
          <w:lang w:val="en-US"/>
        </w:rPr>
      </w:pPr>
      <w:bookmarkStart w:id="89" w:name="_Toc533170250"/>
      <w:bookmarkStart w:id="90" w:name="_Toc22039959"/>
      <w:bookmarkStart w:id="91" w:name="_Toc25070668"/>
      <w:bookmarkStart w:id="92" w:name="_Toc34388583"/>
      <w:bookmarkStart w:id="93" w:name="_Toc34404354"/>
      <w:bookmarkStart w:id="94" w:name="_Toc533170253"/>
      <w:bookmarkStart w:id="95" w:name="_Toc533170262"/>
      <w:bookmarkStart w:id="96" w:name="_Toc4528218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89"/>
      <w:bookmarkEnd w:id="90"/>
      <w:bookmarkEnd w:id="91"/>
      <w:bookmarkEnd w:id="92"/>
      <w:bookmarkEnd w:id="93"/>
      <w:bookmarkEnd w:id="96"/>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97" w:name="_Toc22039960"/>
      <w:bookmarkStart w:id="98" w:name="_Toc25070669"/>
      <w:bookmarkStart w:id="99" w:name="_Toc34388584"/>
      <w:bookmarkStart w:id="100" w:name="_Toc34404355"/>
      <w:bookmarkStart w:id="101" w:name="_Toc45282183"/>
      <w:bookmarkEnd w:id="94"/>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97"/>
      <w:bookmarkEnd w:id="98"/>
      <w:bookmarkEnd w:id="99"/>
      <w:bookmarkEnd w:id="100"/>
      <w:bookmarkEnd w:id="101"/>
    </w:p>
    <w:p w14:paraId="2AB2310D" w14:textId="40138373" w:rsidR="00B42318" w:rsidRDefault="00B42318" w:rsidP="00B42318">
      <w:pPr>
        <w:pStyle w:val="Heading4"/>
        <w:rPr>
          <w:noProof/>
          <w:lang w:val="en-US"/>
        </w:rPr>
      </w:pPr>
      <w:bookmarkStart w:id="102" w:name="_Toc22039961"/>
      <w:bookmarkStart w:id="103" w:name="_Toc25070670"/>
      <w:bookmarkStart w:id="104" w:name="_Toc34388585"/>
      <w:bookmarkStart w:id="105" w:name="_Toc34404356"/>
      <w:bookmarkStart w:id="106" w:name="_Toc45282184"/>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02"/>
      <w:bookmarkEnd w:id="103"/>
      <w:bookmarkEnd w:id="104"/>
      <w:bookmarkEnd w:id="105"/>
      <w:bookmarkEnd w:id="106"/>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07"/>
      <w:bookmarkEnd w:id="108"/>
      <w:bookmarkEnd w:id="109"/>
      <w:bookmarkEnd w:id="110"/>
      <w:bookmarkEnd w:id="111"/>
      <w:bookmarkEnd w:id="112"/>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2314BB97" w:rsidR="001C0714" w:rsidRDefault="001C0714" w:rsidP="001C0714">
      <w:pPr>
        <w:pStyle w:val="B1"/>
      </w:pPr>
      <w:bookmarkStart w:id="113"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bookmarkStart w:id="114" w:name="_Toc22039963"/>
    <w:bookmarkStart w:id="115" w:name="_Toc25070672"/>
    <w:bookmarkStart w:id="116" w:name="_Toc34388587"/>
    <w:bookmarkStart w:id="117" w:name="_Toc34404358"/>
    <w:p w14:paraId="3452E98D" w14:textId="77777777" w:rsidR="00A06B50" w:rsidRPr="00183538" w:rsidRDefault="00A06B50" w:rsidP="00A06B50">
      <w:pPr>
        <w:pStyle w:val="TH"/>
        <w:rPr>
          <w:lang w:eastAsia="zh-CN"/>
        </w:rPr>
      </w:pPr>
      <w:r>
        <w:object w:dxaOrig="9450" w:dyaOrig="5791" w14:anchorId="13440A7C">
          <v:shape id="_x0000_i1027" type="#_x0000_t75" style="width:359.35pt;height:221.65pt" o:ole="">
            <v:imagedata r:id="rId13" o:title=""/>
          </v:shape>
          <o:OLEObject Type="Embed" ProgID="Visio.Drawing.15" ShapeID="_x0000_i1027" DrawAspect="Content" ObjectID="_1655894974"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18" w:name="_Toc45282186"/>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13"/>
      <w:r w:rsidRPr="00440029">
        <w:t>accepted</w:t>
      </w:r>
      <w:r w:rsidRPr="00286D09">
        <w:t xml:space="preserve"> </w:t>
      </w:r>
      <w:r>
        <w:t>by the network</w:t>
      </w:r>
      <w:bookmarkEnd w:id="114"/>
      <w:bookmarkEnd w:id="115"/>
      <w:bookmarkEnd w:id="116"/>
      <w:bookmarkEnd w:id="117"/>
      <w:bookmarkEnd w:id="118"/>
    </w:p>
    <w:p w14:paraId="5BBC915A" w14:textId="7094259F" w:rsidR="00B42318" w:rsidRPr="00B7735E" w:rsidRDefault="00B42318" w:rsidP="00B42318">
      <w:pPr>
        <w:rPr>
          <w:rFonts w:eastAsia="Malgun Gothic"/>
          <w:lang w:val="en-US" w:eastAsia="ko-KR"/>
        </w:rPr>
      </w:pPr>
      <w:bookmarkStart w:id="11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4B36641E" w:rsidR="002B46CF" w:rsidRPr="00B7735E" w:rsidRDefault="002B46CF" w:rsidP="002B46CF">
      <w:pPr>
        <w:rPr>
          <w:rFonts w:eastAsia="Malgun Gothic"/>
          <w:lang w:val="en-US" w:eastAsia="ko-KR"/>
        </w:rPr>
      </w:pPr>
      <w:bookmarkStart w:id="120" w:name="_Toc22039964"/>
      <w:bookmarkStart w:id="121" w:name="_Toc20233348"/>
      <w:bookmarkEnd w:id="11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22" w:name="_Toc25070673"/>
      <w:bookmarkStart w:id="123" w:name="_Toc34388588"/>
      <w:bookmarkStart w:id="124" w:name="_Toc34404359"/>
      <w:bookmarkStart w:id="125" w:name="_Toc45282187"/>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20"/>
      <w:bookmarkEnd w:id="122"/>
      <w:bookmarkEnd w:id="123"/>
      <w:bookmarkEnd w:id="124"/>
      <w:bookmarkEnd w:id="125"/>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126" w:name="_Toc22039965"/>
      <w:bookmarkStart w:id="127" w:name="_Toc25070674"/>
      <w:bookmarkStart w:id="128" w:name="_Toc34388589"/>
      <w:bookmarkStart w:id="129" w:name="_Toc34404360"/>
      <w:bookmarkStart w:id="130" w:name="_Toc45282188"/>
      <w:r w:rsidRPr="00AA0213">
        <w:t>5.3.</w:t>
      </w:r>
      <w:r w:rsidR="002B46CF">
        <w:t>2</w:t>
      </w:r>
      <w:r w:rsidRPr="00AA0213">
        <w:t>.</w:t>
      </w:r>
      <w:r>
        <w:t>5</w:t>
      </w:r>
      <w:r w:rsidRPr="00AA0213">
        <w:tab/>
        <w:t>Abnormal cases on the network side</w:t>
      </w:r>
      <w:bookmarkEnd w:id="121"/>
      <w:bookmarkEnd w:id="126"/>
      <w:bookmarkEnd w:id="127"/>
      <w:bookmarkEnd w:id="128"/>
      <w:bookmarkEnd w:id="129"/>
      <w:bookmarkEnd w:id="130"/>
    </w:p>
    <w:p w14:paraId="73A9560F" w14:textId="77777777" w:rsidR="00662F72" w:rsidRPr="00644DB5" w:rsidRDefault="00662F72" w:rsidP="00662F72">
      <w:pPr>
        <w:rPr>
          <w:lang w:eastAsia="zh-CN"/>
        </w:rPr>
      </w:pPr>
      <w:bookmarkStart w:id="131" w:name="_Toc25070675"/>
      <w:bookmarkStart w:id="132"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lastRenderedPageBreak/>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33" w:name="_Toc34388590"/>
      <w:bookmarkStart w:id="134" w:name="_Toc34404361"/>
      <w:bookmarkStart w:id="135" w:name="_Toc45282189"/>
      <w:r w:rsidRPr="00AA0213">
        <w:t>5.3.</w:t>
      </w:r>
      <w:r>
        <w:t>2</w:t>
      </w:r>
      <w:r w:rsidRPr="00AA0213">
        <w:t>.</w:t>
      </w:r>
      <w:r>
        <w:t>6</w:t>
      </w:r>
      <w:r w:rsidRPr="00AA0213">
        <w:tab/>
        <w:t xml:space="preserve">Abnormal cases on the </w:t>
      </w:r>
      <w:r>
        <w:t>UE</w:t>
      </w:r>
      <w:bookmarkEnd w:id="131"/>
      <w:bookmarkEnd w:id="133"/>
      <w:bookmarkEnd w:id="134"/>
      <w:bookmarkEnd w:id="135"/>
    </w:p>
    <w:p w14:paraId="1D5534AB" w14:textId="77777777" w:rsidR="002B46CF" w:rsidRPr="00913BB3" w:rsidRDefault="002B46CF" w:rsidP="002B46CF">
      <w:r w:rsidRPr="00913BB3">
        <w:t>The following abnormal cases can be identified:</w:t>
      </w:r>
    </w:p>
    <w:p w14:paraId="68D24083" w14:textId="77777777" w:rsidR="002B46CF" w:rsidRPr="00D54FD8" w:rsidRDefault="002B46CF" w:rsidP="00D54FD8">
      <w:pPr>
        <w:pStyle w:val="B1"/>
      </w:pPr>
      <w:r w:rsidRPr="00D54FD8">
        <w:t>a)</w:t>
      </w:r>
      <w:r w:rsidRPr="00D54FD8">
        <w:tab/>
      </w:r>
      <w:r w:rsidRPr="00D54FD8">
        <w:rPr>
          <w:rFonts w:hint="eastAsia"/>
        </w:rPr>
        <w:t>T</w:t>
      </w:r>
      <w:r w:rsidRPr="00D54FD8">
        <w:t>x</w:t>
      </w:r>
      <w:r w:rsidRPr="00D54FD8">
        <w:rPr>
          <w:rFonts w:hint="eastAsia"/>
        </w:rPr>
        <w:t xml:space="preserve"> expire</w:t>
      </w:r>
      <w:r w:rsidRPr="00D54FD8">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136" w:name="_Toc25070676"/>
      <w:bookmarkStart w:id="137" w:name="_Toc34388591"/>
      <w:bookmarkStart w:id="138" w:name="_Toc34404362"/>
      <w:bookmarkStart w:id="139" w:name="_Toc45282190"/>
      <w:r>
        <w:t>6</w:t>
      </w:r>
      <w:r>
        <w:tab/>
        <w:t>V2X communication</w:t>
      </w:r>
      <w:bookmarkEnd w:id="95"/>
      <w:bookmarkEnd w:id="132"/>
      <w:bookmarkEnd w:id="136"/>
      <w:bookmarkEnd w:id="137"/>
      <w:bookmarkEnd w:id="138"/>
      <w:bookmarkEnd w:id="139"/>
    </w:p>
    <w:p w14:paraId="56C6A583" w14:textId="77777777" w:rsidR="00DE5E13" w:rsidRPr="00F1445B" w:rsidRDefault="00DE5E13" w:rsidP="00DE5E13">
      <w:pPr>
        <w:pStyle w:val="Heading2"/>
        <w:rPr>
          <w:noProof/>
          <w:lang w:val="en-US"/>
        </w:rPr>
      </w:pPr>
      <w:bookmarkStart w:id="140" w:name="_Toc533170263"/>
      <w:bookmarkStart w:id="141" w:name="_Toc22039967"/>
      <w:bookmarkStart w:id="142" w:name="_Toc25070677"/>
      <w:bookmarkStart w:id="143" w:name="_Toc34388592"/>
      <w:bookmarkStart w:id="144" w:name="_Toc34404363"/>
      <w:bookmarkStart w:id="145" w:name="_Toc452821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140"/>
      <w:bookmarkEnd w:id="141"/>
      <w:bookmarkEnd w:id="142"/>
      <w:bookmarkEnd w:id="143"/>
      <w:bookmarkEnd w:id="144"/>
      <w:bookmarkEnd w:id="145"/>
    </w:p>
    <w:p w14:paraId="2D678476" w14:textId="77777777" w:rsidR="00A92EFC" w:rsidRPr="00F1445B" w:rsidRDefault="00A92EFC" w:rsidP="00A92EFC">
      <w:pPr>
        <w:pStyle w:val="Heading3"/>
        <w:rPr>
          <w:noProof/>
          <w:lang w:val="en-US"/>
        </w:rPr>
      </w:pPr>
      <w:bookmarkStart w:id="146" w:name="_Toc533170264"/>
      <w:bookmarkStart w:id="147" w:name="_Toc22039968"/>
      <w:bookmarkStart w:id="148" w:name="_Toc25070678"/>
      <w:bookmarkStart w:id="149" w:name="_Toc34388593"/>
      <w:bookmarkStart w:id="150" w:name="_Toc34404364"/>
      <w:bookmarkStart w:id="151" w:name="_Toc533170271"/>
      <w:bookmarkStart w:id="152" w:name="_Toc4528219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46"/>
      <w:bookmarkEnd w:id="147"/>
      <w:bookmarkEnd w:id="148"/>
      <w:bookmarkEnd w:id="149"/>
      <w:bookmarkEnd w:id="150"/>
      <w:bookmarkEnd w:id="152"/>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534D8D98" w:rsidR="00A92EFC" w:rsidRDefault="00A92EFC" w:rsidP="00E74109">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06003614" w14:textId="0AEDD02F"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 xml:space="preserve">mode of communication defined in </w:t>
      </w:r>
      <w:r>
        <w:t>sub</w:t>
      </w:r>
      <w:r w:rsidRPr="007C5B71">
        <w:t>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153" w:name="_Toc22039969"/>
      <w:bookmarkStart w:id="154" w:name="_Toc25070679"/>
      <w:bookmarkStart w:id="155" w:name="_Toc34388594"/>
      <w:bookmarkStart w:id="156" w:name="_Toc34404365"/>
      <w:bookmarkStart w:id="157" w:name="_Toc45282193"/>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153"/>
      <w:bookmarkEnd w:id="154"/>
      <w:bookmarkEnd w:id="155"/>
      <w:bookmarkEnd w:id="156"/>
      <w:bookmarkEnd w:id="157"/>
    </w:p>
    <w:p w14:paraId="4CEE8967" w14:textId="77777777" w:rsidR="00CD6B08" w:rsidRPr="00987307" w:rsidRDefault="00CD6B08" w:rsidP="00CD6B08">
      <w:pPr>
        <w:pStyle w:val="Heading4"/>
      </w:pPr>
      <w:bookmarkStart w:id="158" w:name="_Toc22039970"/>
      <w:bookmarkStart w:id="159" w:name="_Toc25070680"/>
      <w:bookmarkStart w:id="160" w:name="_Toc34388595"/>
      <w:bookmarkStart w:id="161" w:name="_Toc34404366"/>
      <w:bookmarkStart w:id="162" w:name="_Toc45282194"/>
      <w:r w:rsidRPr="00987307">
        <w:t>6.1.</w:t>
      </w:r>
      <w:r>
        <w:t>2</w:t>
      </w:r>
      <w:r w:rsidRPr="00987307">
        <w:t>.1</w:t>
      </w:r>
      <w:r w:rsidRPr="00987307">
        <w:tab/>
        <w:t>Overview</w:t>
      </w:r>
      <w:bookmarkEnd w:id="158"/>
      <w:bookmarkEnd w:id="159"/>
      <w:bookmarkEnd w:id="160"/>
      <w:bookmarkEnd w:id="161"/>
      <w:bookmarkEnd w:id="162"/>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163" w:name="_Toc22039971"/>
      <w:bookmarkStart w:id="164" w:name="_Toc25070681"/>
      <w:bookmarkStart w:id="165" w:name="_Toc525231185"/>
      <w:bookmarkStart w:id="166"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lastRenderedPageBreak/>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167" w:name="_Toc34388596"/>
      <w:bookmarkStart w:id="168"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169" w:name="_Toc45282195"/>
      <w:r>
        <w:t>6.1.2.2</w:t>
      </w:r>
      <w:r w:rsidRPr="00183538">
        <w:tab/>
      </w:r>
      <w:r>
        <w:t>PC5 unicast</w:t>
      </w:r>
      <w:r w:rsidRPr="00183538">
        <w:t xml:space="preserve"> </w:t>
      </w:r>
      <w:r>
        <w:t>link establishment</w:t>
      </w:r>
      <w:r w:rsidRPr="00183538">
        <w:t xml:space="preserve"> procedure</w:t>
      </w:r>
      <w:bookmarkEnd w:id="163"/>
      <w:bookmarkEnd w:id="164"/>
      <w:bookmarkEnd w:id="167"/>
      <w:bookmarkEnd w:id="168"/>
      <w:bookmarkEnd w:id="169"/>
    </w:p>
    <w:p w14:paraId="56D59D10" w14:textId="77777777" w:rsidR="00AC7F37" w:rsidRPr="00183538" w:rsidRDefault="00AC7F37" w:rsidP="00AC7F37">
      <w:pPr>
        <w:pStyle w:val="Heading5"/>
      </w:pPr>
      <w:bookmarkStart w:id="170" w:name="_Toc22039972"/>
      <w:bookmarkStart w:id="171" w:name="_Toc25070682"/>
      <w:bookmarkStart w:id="172" w:name="_Toc34388597"/>
      <w:bookmarkStart w:id="173" w:name="_Toc34404368"/>
      <w:bookmarkStart w:id="174" w:name="_Toc45282196"/>
      <w:r>
        <w:t>6.1.2.2.1</w:t>
      </w:r>
      <w:r w:rsidRPr="00183538">
        <w:tab/>
        <w:t>General</w:t>
      </w:r>
      <w:bookmarkEnd w:id="170"/>
      <w:bookmarkEnd w:id="171"/>
      <w:bookmarkEnd w:id="172"/>
      <w:bookmarkEnd w:id="173"/>
      <w:bookmarkEnd w:id="174"/>
    </w:p>
    <w:p w14:paraId="69FF9282" w14:textId="77777777" w:rsidR="00487F71" w:rsidRDefault="00AC7F37" w:rsidP="00487F71">
      <w:pPr>
        <w:rPr>
          <w:rFonts w:eastAsia="DengXian"/>
        </w:rPr>
      </w:pPr>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r w:rsidR="00487F71" w:rsidRPr="00672EDE">
        <w:rPr>
          <w:rFonts w:eastAsia="DengXian"/>
        </w:rPr>
        <w:t xml:space="preserve"> 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175" w:name="_Toc22039973"/>
      <w:bookmarkStart w:id="176" w:name="_Toc25070683"/>
      <w:bookmarkStart w:id="177" w:name="_Toc34388598"/>
      <w:bookmarkStart w:id="178" w:name="_Toc34404369"/>
      <w:bookmarkStart w:id="179" w:name="_Toc45282197"/>
      <w:r>
        <w:t>6.1.2.2.</w:t>
      </w:r>
      <w:r w:rsidRPr="00183538">
        <w:t>2</w:t>
      </w:r>
      <w:r w:rsidRPr="00183538">
        <w:tab/>
      </w:r>
      <w:r>
        <w:t>PC5 unicast link establishment</w:t>
      </w:r>
      <w:r w:rsidRPr="00183538">
        <w:t xml:space="preserve"> procedure initiation by initiating UE</w:t>
      </w:r>
      <w:bookmarkEnd w:id="175"/>
      <w:bookmarkEnd w:id="176"/>
      <w:bookmarkEnd w:id="177"/>
      <w:bookmarkEnd w:id="178"/>
      <w:bookmarkEnd w:id="179"/>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0F158053"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63EBBF67" w:rsidR="00061E8F" w:rsidRPr="00490934" w:rsidRDefault="00061E8F" w:rsidP="00061E8F">
      <w:pPr>
        <w:pStyle w:val="NO"/>
      </w:pPr>
      <w:r w:rsidRPr="00490934">
        <w:t>NOTE:</w:t>
      </w:r>
      <w:r w:rsidRPr="00490934">
        <w:tab/>
      </w:r>
      <w:r w:rsidRPr="00B31D0B">
        <w:t>In the case where different V2X services are mapped to distinct default destination layer</w:t>
      </w:r>
      <w:r w:rsidR="008578DB">
        <w:t>-</w:t>
      </w:r>
      <w:r w:rsidRPr="00B31D0B">
        <w:t>2 IDs, when the initiating UE intends to establish a single unicast link that can be used for more than one V2X service types, the UE can select any of the default destination layer</w:t>
      </w:r>
      <w:r w:rsidR="008578DB">
        <w:t>-</w:t>
      </w:r>
      <w:r w:rsidRPr="00B31D0B">
        <w:t>2 ID for</w:t>
      </w:r>
      <w:r>
        <w:t xml:space="preserve"> unicast</w:t>
      </w:r>
      <w:r w:rsidRPr="00B31D0B">
        <w:t xml:space="preserve"> initial signalling.</w:t>
      </w:r>
    </w:p>
    <w:p w14:paraId="13BF69D3" w14:textId="2AFB52DF" w:rsidR="00AC7F37" w:rsidRDefault="00AF6CCC" w:rsidP="00AC7F37">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3265A7">
        <w:t>; and</w:t>
      </w:r>
    </w:p>
    <w:p w14:paraId="676D1738" w14:textId="207C19D7" w:rsidR="003265A7"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 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rsidR="003265A7">
        <w:t>.</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lastRenderedPageBreak/>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77777777" w:rsidR="00C53A87" w:rsidRDefault="00C53A87" w:rsidP="00C53A87">
      <w:pPr>
        <w:pStyle w:val="NO"/>
      </w:pPr>
      <w:r>
        <w:t>NOTE 1:</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18311B90" w:rsidR="00F90397" w:rsidRDefault="00C53A87" w:rsidP="00F90397">
      <w:pPr>
        <w:pStyle w:val="B1"/>
      </w:pPr>
      <w:r>
        <w:t>i)</w:t>
      </w:r>
      <w:r>
        <w:tab/>
        <w:t>shall include its UE PC5 unicast signalling security policy</w:t>
      </w:r>
      <w:r w:rsidR="00F90397">
        <w:t>.</w:t>
      </w:r>
    </w:p>
    <w:p w14:paraId="0462E38D" w14:textId="656A3650"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2E385B29" w14:textId="2E1C306D" w:rsidR="00765B72" w:rsidRPr="005922C5" w:rsidRDefault="00765B72" w:rsidP="00C65060">
      <w:pPr>
        <w:pStyle w:val="NO"/>
        <w:rPr>
          <w:lang w:eastAsia="x-none"/>
        </w:rPr>
      </w:pPr>
      <w:r>
        <w:t>NOTE 2:</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8" type="#_x0000_t75" style="width:359.35pt;height:221.65pt" o:ole="">
            <v:imagedata r:id="rId15" o:title=""/>
          </v:shape>
          <o:OLEObject Type="Embed" ProgID="Visio.Drawing.15" ShapeID="_x0000_i1028" DrawAspect="Content" ObjectID="_1655894975" r:id="rId16"/>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180" w:name="_Toc22039974"/>
      <w:bookmarkStart w:id="181" w:name="_Toc25070684"/>
      <w:bookmarkStart w:id="182" w:name="_Toc34388599"/>
      <w:bookmarkStart w:id="183" w:name="_Toc34404370"/>
      <w:bookmarkStart w:id="184" w:name="_Toc45282198"/>
      <w:r>
        <w:t>6.1.2.2.</w:t>
      </w:r>
      <w:r w:rsidRPr="00183538">
        <w:t>3</w:t>
      </w:r>
      <w:r w:rsidRPr="00183538">
        <w:tab/>
      </w:r>
      <w:r>
        <w:t>PC5 unicast link establishment</w:t>
      </w:r>
      <w:r w:rsidRPr="00183538">
        <w:t xml:space="preserve"> procedure accepted by the target UE</w:t>
      </w:r>
      <w:bookmarkEnd w:id="180"/>
      <w:bookmarkEnd w:id="181"/>
      <w:bookmarkEnd w:id="182"/>
      <w:bookmarkEnd w:id="183"/>
      <w:bookmarkEnd w:id="184"/>
    </w:p>
    <w:p w14:paraId="51DA6E8F" w14:textId="1BB3210A"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77777777"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185" w:name="_Toc22039975"/>
      <w:bookmarkStart w:id="186" w:name="_Toc25070685"/>
      <w:bookmarkStart w:id="187" w:name="_Toc34388600"/>
      <w:bookmarkStart w:id="18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77777777" w:rsidR="00A97112" w:rsidRDefault="00A97112" w:rsidP="00A97112">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77777777"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 xml:space="preserve">; </w:t>
      </w:r>
      <w:r>
        <w:t>and</w:t>
      </w:r>
    </w:p>
    <w:p w14:paraId="07D207F3" w14:textId="77777777"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189" w:name="_Toc45282199"/>
      <w:r>
        <w:t>6.1.2.2.4</w:t>
      </w:r>
      <w:r w:rsidRPr="00183538">
        <w:tab/>
      </w:r>
      <w:r>
        <w:t>PC5 unicast link establishment</w:t>
      </w:r>
      <w:r w:rsidRPr="00183538">
        <w:t xml:space="preserve"> procedure completion by the initiating UE</w:t>
      </w:r>
      <w:bookmarkEnd w:id="185"/>
      <w:bookmarkEnd w:id="186"/>
      <w:bookmarkEnd w:id="187"/>
      <w:bookmarkEnd w:id="188"/>
      <w:bookmarkEnd w:id="189"/>
    </w:p>
    <w:p w14:paraId="35A9563D" w14:textId="1E5057B4"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00C55637">
        <w:t xml:space="preserve">, uniquely assign a PC5 link identifier and create a </w:t>
      </w:r>
      <w:r w:rsidR="00C55637" w:rsidRPr="001648DF">
        <w:t>PC5 unicast link</w:t>
      </w:r>
      <w:r w:rsidR="00C55637">
        <w:t xml:space="preserve"> context for this PC5 unicast link.</w:t>
      </w:r>
      <w:r w:rsidR="00DC22FA" w:rsidRPr="00DC22FA">
        <w:rPr>
          <w:rFonts w:eastAsia="DengXian"/>
        </w:rPr>
        <w:t xml:space="preserve"> </w:t>
      </w:r>
      <w:r w:rsidR="00B00479">
        <w:rPr>
          <w:rFonts w:eastAsia="DengXian"/>
        </w:rPr>
        <w:t xml:space="preserve">Then the target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DC22FA"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21A2052D" w14:textId="77777777" w:rsidR="00CA05F4" w:rsidRDefault="00CA05F4" w:rsidP="00CA05F4">
      <w:bookmarkStart w:id="190" w:name="_Toc22039976"/>
      <w:bookmarkStart w:id="191" w:name="_Toc25070686"/>
      <w:bookmarkStart w:id="192" w:name="_Toc34388601"/>
      <w:bookmarkStart w:id="193"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77777777"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 xml:space="preserve">; </w:t>
      </w:r>
      <w:r>
        <w:t>and</w:t>
      </w:r>
    </w:p>
    <w:p w14:paraId="156DBB62" w14:textId="77777777"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3C5E448B" w14:textId="77777777" w:rsidR="00AC7F37" w:rsidRDefault="00AC7F37" w:rsidP="00AC7F37">
      <w:pPr>
        <w:pStyle w:val="Heading5"/>
      </w:pPr>
      <w:bookmarkStart w:id="194" w:name="_Toc45282200"/>
      <w:r>
        <w:t>6.1.2.2.5</w:t>
      </w:r>
      <w:r w:rsidRPr="00CE238F">
        <w:tab/>
        <w:t>PC5 unicast link establishment procedure not accepted by the target UE</w:t>
      </w:r>
      <w:bookmarkEnd w:id="190"/>
      <w:bookmarkEnd w:id="191"/>
      <w:bookmarkEnd w:id="192"/>
      <w:bookmarkEnd w:id="193"/>
      <w:bookmarkEnd w:id="194"/>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4C9F233B" w:rsidR="006974C0" w:rsidRDefault="006974C0" w:rsidP="00951F9E">
      <w:r>
        <w:t>If the target UE is not allowed to accept this request</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623305B5" w14:textId="700378D0" w:rsidR="006974C0" w:rsidRDefault="006974C0" w:rsidP="00951F9E">
      <w:pPr>
        <w:rPr>
          <w:lang w:eastAsia="zh-CN"/>
        </w:rPr>
      </w:pPr>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the UE known to use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5A6EEE08" w14:textId="503EAD36" w:rsidR="006974C0" w:rsidRDefault="006974C0" w:rsidP="00951F9E">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p>
    <w:p w14:paraId="6CAE9DB8" w14:textId="02EBEC05" w:rsidR="006974C0" w:rsidRPr="00742FAE" w:rsidRDefault="006974C0" w:rsidP="00951F9E">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p>
    <w:p w14:paraId="01E57C81" w14:textId="0F87CEF5"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t>PC5 unicast link establishment</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175EE16E" w14:textId="77777777" w:rsidR="003265A7" w:rsidRDefault="003265A7" w:rsidP="003265A7">
      <w:pPr>
        <w:pStyle w:val="Heading5"/>
      </w:pPr>
      <w:bookmarkStart w:id="195" w:name="_Toc25070687"/>
      <w:bookmarkStart w:id="196" w:name="_Toc34388602"/>
      <w:bookmarkStart w:id="197" w:name="_Toc34404373"/>
      <w:bookmarkStart w:id="198" w:name="_Toc22039977"/>
      <w:bookmarkStart w:id="199" w:name="_Toc45282201"/>
      <w:r>
        <w:t>6.1.2.2.6</w:t>
      </w:r>
      <w:r w:rsidRPr="00CE238F">
        <w:tab/>
      </w:r>
      <w:r w:rsidRPr="00FD6318">
        <w:t>Abnormal cases</w:t>
      </w:r>
      <w:bookmarkEnd w:id="195"/>
      <w:bookmarkEnd w:id="196"/>
      <w:bookmarkEnd w:id="197"/>
      <w:bookmarkEnd w:id="199"/>
    </w:p>
    <w:p w14:paraId="2DFB02FE" w14:textId="77777777" w:rsidR="003265A7" w:rsidRPr="00FD6318" w:rsidRDefault="003265A7" w:rsidP="003265A7">
      <w:pPr>
        <w:pStyle w:val="Heading6"/>
        <w:rPr>
          <w:lang w:eastAsia="zh-CN"/>
        </w:rPr>
      </w:pPr>
      <w:bookmarkStart w:id="200" w:name="_Toc25070688"/>
      <w:bookmarkStart w:id="201" w:name="_Toc34388603"/>
      <w:bookmarkStart w:id="202" w:name="_Toc34404374"/>
      <w:bookmarkStart w:id="203" w:name="_Toc45282202"/>
      <w:r>
        <w:rPr>
          <w:rFonts w:hint="eastAsia"/>
          <w:lang w:eastAsia="zh-CN"/>
        </w:rPr>
        <w:t>6.1.2.2.6.1</w:t>
      </w:r>
      <w:r>
        <w:rPr>
          <w:lang w:eastAsia="zh-CN"/>
        </w:rPr>
        <w:tab/>
      </w:r>
      <w:r w:rsidRPr="00FD6318">
        <w:rPr>
          <w:lang w:eastAsia="zh-CN"/>
        </w:rPr>
        <w:t>Abnormal cases at the initiating UE</w:t>
      </w:r>
      <w:bookmarkEnd w:id="200"/>
      <w:bookmarkEnd w:id="201"/>
      <w:bookmarkEnd w:id="202"/>
      <w:bookmarkEnd w:id="203"/>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204" w:name="_Toc25070689"/>
      <w:bookmarkStart w:id="205" w:name="_Toc34388604"/>
      <w:bookmarkStart w:id="206" w:name="_Toc34404375"/>
      <w:bookmarkStart w:id="207" w:name="_Toc45282203"/>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04"/>
      <w:bookmarkEnd w:id="205"/>
      <w:bookmarkEnd w:id="206"/>
      <w:bookmarkEnd w:id="207"/>
    </w:p>
    <w:p w14:paraId="78AAA366" w14:textId="3F3DFDB5"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this </w:t>
      </w:r>
      <w:r>
        <w:t xml:space="preserve">source </w:t>
      </w:r>
      <w:r w:rsidR="002E3688">
        <w:t>l</w:t>
      </w:r>
      <w:r w:rsidRPr="00293877">
        <w:t>ayer</w:t>
      </w:r>
      <w:r w:rsidR="002E3688">
        <w:t>-</w:t>
      </w:r>
      <w:r w:rsidRPr="00293877">
        <w:t xml:space="preserve">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0EE01EB8" w14:textId="77777777" w:rsidR="00BF104C" w:rsidRPr="00742FAE" w:rsidRDefault="00BF104C" w:rsidP="00BF104C">
      <w:pPr>
        <w:pStyle w:val="Heading4"/>
      </w:pPr>
      <w:bookmarkStart w:id="208" w:name="_Toc25070690"/>
      <w:bookmarkStart w:id="209" w:name="_Toc34388605"/>
      <w:bookmarkStart w:id="210" w:name="_Toc34404376"/>
      <w:bookmarkStart w:id="211" w:name="_Toc45282204"/>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165"/>
      <w:bookmarkEnd w:id="198"/>
      <w:bookmarkEnd w:id="208"/>
      <w:bookmarkEnd w:id="209"/>
      <w:bookmarkEnd w:id="210"/>
      <w:bookmarkEnd w:id="211"/>
    </w:p>
    <w:p w14:paraId="470732C3" w14:textId="77777777" w:rsidR="00BF104C" w:rsidRPr="00742FAE" w:rsidRDefault="00BF104C" w:rsidP="00BF104C">
      <w:pPr>
        <w:pStyle w:val="Heading5"/>
      </w:pPr>
      <w:bookmarkStart w:id="212" w:name="_Toc525231186"/>
      <w:bookmarkStart w:id="213" w:name="_Toc22039978"/>
      <w:bookmarkStart w:id="214" w:name="_Toc25070691"/>
      <w:bookmarkStart w:id="215" w:name="_Toc34388606"/>
      <w:bookmarkStart w:id="216" w:name="_Toc34404377"/>
      <w:bookmarkStart w:id="217" w:name="_Toc45282205"/>
      <w:r>
        <w:t>6.1.</w:t>
      </w:r>
      <w:r w:rsidR="00AC7F37">
        <w:t>2</w:t>
      </w:r>
      <w:r>
        <w:t>.</w:t>
      </w:r>
      <w:r>
        <w:rPr>
          <w:rFonts w:hint="eastAsia"/>
          <w:lang w:eastAsia="zh-CN"/>
        </w:rPr>
        <w:t>3</w:t>
      </w:r>
      <w:r>
        <w:t>.1</w:t>
      </w:r>
      <w:r w:rsidRPr="00742FAE">
        <w:tab/>
        <w:t>General</w:t>
      </w:r>
      <w:bookmarkEnd w:id="212"/>
      <w:bookmarkEnd w:id="213"/>
      <w:bookmarkEnd w:id="214"/>
      <w:bookmarkEnd w:id="215"/>
      <w:bookmarkEnd w:id="216"/>
      <w:bookmarkEnd w:id="217"/>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218" w:name="OLE_LINK29"/>
      <w:bookmarkStart w:id="219" w:name="OLE_LINK30"/>
      <w:r w:rsidRPr="00003E48">
        <w:t>"</w:t>
      </w:r>
      <w:bookmarkEnd w:id="218"/>
      <w:bookmarkEnd w:id="219"/>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220" w:name="_Toc525231187"/>
      <w:bookmarkStart w:id="221" w:name="_Toc22039979"/>
      <w:bookmarkStart w:id="222" w:name="_Toc25070692"/>
      <w:bookmarkStart w:id="223" w:name="_Toc34388607"/>
      <w:bookmarkStart w:id="224" w:name="_Toc34404378"/>
      <w:bookmarkStart w:id="225" w:name="_Toc45282206"/>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220"/>
      <w:bookmarkEnd w:id="221"/>
      <w:bookmarkEnd w:id="222"/>
      <w:bookmarkEnd w:id="223"/>
      <w:bookmarkEnd w:id="224"/>
      <w:bookmarkEnd w:id="225"/>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226" w:name="OLE_LINK12"/>
    <w:p w14:paraId="69F4BF34" w14:textId="17E1BE8F" w:rsidR="00BF104C" w:rsidRPr="00742FAE" w:rsidRDefault="0052129A" w:rsidP="00BF104C">
      <w:pPr>
        <w:pStyle w:val="TH"/>
        <w:rPr>
          <w:lang w:eastAsia="zh-CN"/>
        </w:rPr>
      </w:pPr>
      <w:r>
        <w:object w:dxaOrig="9450" w:dyaOrig="5790" w14:anchorId="6E70461F">
          <v:shape id="_x0000_i1029" type="#_x0000_t75" style="width:358.1pt;height:218.5pt" o:ole="">
            <v:imagedata r:id="rId17" o:title=""/>
          </v:shape>
          <o:OLEObject Type="Embed" ProgID="Visio.Drawing.15" ShapeID="_x0000_i1029" DrawAspect="Content" ObjectID="_1655894976" r:id="rId18"/>
        </w:object>
      </w:r>
      <w:bookmarkEnd w:id="226"/>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227" w:name="_Toc22039980"/>
      <w:bookmarkStart w:id="228" w:name="_Toc25070693"/>
      <w:bookmarkStart w:id="229" w:name="_Toc34388608"/>
      <w:bookmarkStart w:id="230" w:name="_Toc34404379"/>
      <w:bookmarkStart w:id="231" w:name="_Toc45282207"/>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227"/>
      <w:bookmarkEnd w:id="228"/>
      <w:bookmarkEnd w:id="229"/>
      <w:bookmarkEnd w:id="230"/>
      <w:bookmarkEnd w:id="231"/>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2F42B9C5"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232" w:name="_Toc22039981"/>
      <w:bookmarkStart w:id="233" w:name="_Toc25070694"/>
      <w:bookmarkStart w:id="234" w:name="_Toc34388609"/>
      <w:bookmarkStart w:id="235"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236" w:name="_Toc45282208"/>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232"/>
      <w:bookmarkEnd w:id="233"/>
      <w:bookmarkEnd w:id="234"/>
      <w:bookmarkEnd w:id="235"/>
      <w:bookmarkEnd w:id="23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237" w:name="_Toc22039982"/>
      <w:bookmarkStart w:id="238" w:name="_Toc25070695"/>
      <w:bookmarkStart w:id="239" w:name="_Toc34388610"/>
      <w:bookmarkStart w:id="24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241" w:name="_Toc45282209"/>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237"/>
      <w:bookmarkEnd w:id="238"/>
      <w:bookmarkEnd w:id="239"/>
      <w:bookmarkEnd w:id="240"/>
      <w:bookmarkEnd w:id="241"/>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166"/>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64FDC197" w:rsidR="00EB450B" w:rsidRPr="00133622" w:rsidRDefault="00EB450B" w:rsidP="00EB450B">
      <w:pPr>
        <w:pStyle w:val="B1"/>
      </w:pPr>
      <w:r w:rsidRPr="00133622">
        <w:t>#</w:t>
      </w:r>
      <w:r w:rsidR="0005284F">
        <w:t>11</w:t>
      </w:r>
      <w:r>
        <w:tab/>
      </w:r>
      <w:r w:rsidRPr="0066677A">
        <w:t>required service not allowed</w:t>
      </w:r>
      <w:r w:rsidRPr="00133622">
        <w:t>;</w:t>
      </w:r>
      <w:r>
        <w:t xml:space="preserve"> or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15DC4759"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22E159B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w:t>
      </w:r>
      <w:bookmarkStart w:id="242" w:name="OLE_LINK24"/>
      <w:bookmarkStart w:id="243" w:name="OLE_LINK25"/>
      <w:bookmarkStart w:id="244" w:name="OLE_LINK22"/>
      <w:bookmarkStart w:id="245" w:name="OLE_LINK23"/>
      <w:r w:rsidRPr="002D3FDF">
        <w:t>The length of time period T</w:t>
      </w:r>
      <w:r>
        <w:t xml:space="preserve"> is not less than 30 minutes.</w:t>
      </w:r>
      <w:bookmarkEnd w:id="242"/>
      <w:bookmarkEnd w:id="243"/>
      <w:bookmarkEnd w:id="244"/>
      <w:bookmarkEnd w:id="245"/>
    </w:p>
    <w:p w14:paraId="5893A0CE" w14:textId="77777777" w:rsidR="0052129A" w:rsidRDefault="0052129A" w:rsidP="0052129A">
      <w:pPr>
        <w:pStyle w:val="Heading5"/>
      </w:pPr>
      <w:bookmarkStart w:id="246" w:name="_Toc25070696"/>
      <w:bookmarkStart w:id="247" w:name="_Toc34388611"/>
      <w:bookmarkStart w:id="248" w:name="_Toc34404382"/>
      <w:bookmarkStart w:id="249" w:name="_Toc22039983"/>
      <w:bookmarkStart w:id="250" w:name="_Toc45282210"/>
      <w:r>
        <w:t>6.1.2.3.6</w:t>
      </w:r>
      <w:r w:rsidRPr="00CE238F">
        <w:tab/>
      </w:r>
      <w:r w:rsidRPr="00FD6318">
        <w:t>Abnormal cases</w:t>
      </w:r>
      <w:r>
        <w:t xml:space="preserve"> </w:t>
      </w:r>
      <w:r w:rsidRPr="00FD6318">
        <w:rPr>
          <w:lang w:eastAsia="zh-CN"/>
        </w:rPr>
        <w:t>at the initiating UE</w:t>
      </w:r>
      <w:bookmarkEnd w:id="246"/>
      <w:bookmarkEnd w:id="247"/>
      <w:bookmarkEnd w:id="248"/>
      <w:bookmarkEnd w:id="250"/>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77777777"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1B8F6B7E" w14:textId="42366A2E" w:rsidR="00B76762" w:rsidRDefault="00B76762" w:rsidP="00B76762">
      <w:pPr>
        <w:pStyle w:val="Heading4"/>
      </w:pPr>
      <w:bookmarkStart w:id="251" w:name="_Toc34388612"/>
      <w:bookmarkStart w:id="252" w:name="_Toc34404383"/>
      <w:bookmarkStart w:id="253" w:name="_Toc25070697"/>
      <w:bookmarkStart w:id="254" w:name="_Toc45282211"/>
      <w:r>
        <w:t>6.1.2.</w:t>
      </w:r>
      <w:r w:rsidR="00951F9E">
        <w:t>4</w:t>
      </w:r>
      <w:r>
        <w:tab/>
        <w:t>PC5 unicast link release procedure</w:t>
      </w:r>
      <w:bookmarkEnd w:id="251"/>
      <w:bookmarkEnd w:id="252"/>
      <w:bookmarkEnd w:id="254"/>
    </w:p>
    <w:p w14:paraId="681B924B" w14:textId="3C9449D7" w:rsidR="00B76762" w:rsidRDefault="00B76762" w:rsidP="00B76762">
      <w:pPr>
        <w:pStyle w:val="Heading5"/>
      </w:pPr>
      <w:bookmarkStart w:id="255" w:name="_Toc34388613"/>
      <w:bookmarkStart w:id="256" w:name="_Toc34404384"/>
      <w:bookmarkStart w:id="257" w:name="_Toc45282212"/>
      <w:r>
        <w:t>6.1.2.</w:t>
      </w:r>
      <w:r w:rsidR="00951F9E">
        <w:t>4</w:t>
      </w:r>
      <w:r>
        <w:t>.1</w:t>
      </w:r>
      <w:r>
        <w:tab/>
        <w:t>General</w:t>
      </w:r>
      <w:bookmarkEnd w:id="255"/>
      <w:bookmarkEnd w:id="256"/>
      <w:bookmarkEnd w:id="257"/>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1041F148" w14:textId="7254E204" w:rsidR="00B76762" w:rsidRDefault="00B76762" w:rsidP="00B76762">
      <w:pPr>
        <w:pStyle w:val="Heading5"/>
      </w:pPr>
      <w:bookmarkStart w:id="258" w:name="_Toc34388614"/>
      <w:bookmarkStart w:id="259" w:name="_Toc34404385"/>
      <w:bookmarkStart w:id="260" w:name="_Toc45282213"/>
      <w:r>
        <w:t>6.1.2.</w:t>
      </w:r>
      <w:r w:rsidR="00BA3654">
        <w:t>4</w:t>
      </w:r>
      <w:r>
        <w:t>.2</w:t>
      </w:r>
      <w:r>
        <w:tab/>
        <w:t>PC5 unicast link release procedure initiation by initiating UE</w:t>
      </w:r>
      <w:bookmarkEnd w:id="258"/>
      <w:bookmarkEnd w:id="259"/>
      <w:bookmarkEnd w:id="260"/>
    </w:p>
    <w:p w14:paraId="4CD22229" w14:textId="77777777" w:rsidR="00B76762" w:rsidRDefault="00B76762" w:rsidP="00B76762">
      <w:r>
        <w:t>The initiating UE shall initiat</w:t>
      </w:r>
      <w:r>
        <w:rPr>
          <w:rFonts w:hint="eastAsia"/>
          <w:lang w:eastAsia="ko-KR"/>
        </w:rPr>
        <w:t>e</w:t>
      </w:r>
      <w:r>
        <w:t xml:space="preserve"> the procedure if:</w:t>
      </w:r>
    </w:p>
    <w:p w14:paraId="347551EB" w14:textId="2A6E9067" w:rsidR="00B76762" w:rsidRDefault="00B76762" w:rsidP="00B76762">
      <w:pPr>
        <w:pStyle w:val="B1"/>
      </w:pPr>
      <w:r>
        <w:t>a)</w:t>
      </w:r>
      <w:r>
        <w:tab/>
        <w:t xml:space="preserve">a request from upper layers to release a PC5 unicast link with the target UE which uses a known </w:t>
      </w:r>
      <w:r w:rsidR="009F4B41">
        <w:t>l</w:t>
      </w:r>
      <w:r>
        <w:t>ayer</w:t>
      </w:r>
      <w:r w:rsidR="009F4B41">
        <w:t>-</w:t>
      </w:r>
      <w:r>
        <w:t>2 ID (for unicast communication) is received and there is an existing PC5 unicast link between these two UEs; or</w:t>
      </w:r>
    </w:p>
    <w:p w14:paraId="13D461BE" w14:textId="2E319F06" w:rsidR="00B76762" w:rsidRPr="00951F9E" w:rsidRDefault="00B76762" w:rsidP="00335F93">
      <w:pPr>
        <w:pStyle w:val="B1"/>
      </w:pPr>
      <w:r w:rsidRPr="00951F9E">
        <w:t>b)</w:t>
      </w:r>
      <w:r w:rsidRPr="00951F9E">
        <w:tab/>
        <w:t>the target UE has been non-responsive, e.g. no response in the PC5 unicast link modification procedure or PC5 unicast link identifier update procedure.</w:t>
      </w:r>
    </w:p>
    <w:p w14:paraId="0BC0A7EB" w14:textId="77777777" w:rsidR="000F00C7" w:rsidRPr="008B2D8E" w:rsidRDefault="000F00C7" w:rsidP="000F00C7">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810E15">
      <w:pPr>
        <w:pStyle w:val="B1"/>
        <w:ind w:left="0" w:firstLine="0"/>
      </w:pPr>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2831CD92"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and the target UE's </w:t>
      </w:r>
      <w:r w:rsidR="009F4B41">
        <w:t>l</w:t>
      </w:r>
      <w:r>
        <w:t>ayer</w:t>
      </w:r>
      <w:r w:rsidR="009F4B41">
        <w:t>-</w:t>
      </w:r>
      <w:r>
        <w:t xml:space="preserve">2 ID. The </w:t>
      </w:r>
      <w:r>
        <w:rPr>
          <w:rFonts w:hint="eastAsia"/>
          <w:lang w:eastAsia="ko-KR"/>
        </w:rPr>
        <w:t>initiating UE</w:t>
      </w:r>
      <w:r>
        <w:t xml:space="preserve"> shall release the </w:t>
      </w:r>
      <w:r>
        <w:rPr>
          <w:rFonts w:hint="eastAsia"/>
          <w:lang w:eastAsia="ko-KR"/>
        </w:rPr>
        <w:t xml:space="preserve">direct </w:t>
      </w:r>
      <w:r>
        <w:t>link locally if the release reason is #</w:t>
      </w:r>
      <w:r w:rsidR="002A5BDC">
        <w:t>4</w:t>
      </w:r>
      <w:r>
        <w:t xml:space="preserve"> "</w:t>
      </w:r>
      <w:r w:rsidR="00596622">
        <w:t>d</w:t>
      </w:r>
      <w:r>
        <w:t xml:space="preserve">irect connection is not available anymore". Otherwise, the </w:t>
      </w:r>
      <w:r>
        <w:rPr>
          <w:rFonts w:hint="eastAsia"/>
          <w:lang w:eastAsia="ko-KR"/>
        </w:rPr>
        <w:t>initiating UE</w:t>
      </w:r>
      <w:r>
        <w:t xml:space="preserve"> shall start timer </w:t>
      </w:r>
      <w:r w:rsidRPr="00C65060">
        <w:t>T500</w:t>
      </w:r>
      <w:r w:rsidR="00C675B2" w:rsidRPr="007870DA">
        <w:t>2</w:t>
      </w:r>
      <w:r>
        <w:t>.</w:t>
      </w:r>
    </w:p>
    <w:p w14:paraId="296000D4" w14:textId="19A81636" w:rsidR="00B76762" w:rsidRDefault="00B76762" w:rsidP="00B76762">
      <w:pPr>
        <w:pStyle w:val="TH"/>
      </w:pPr>
      <w:r>
        <w:object w:dxaOrig="7193" w:dyaOrig="2152" w14:anchorId="35CECDAD">
          <v:shape id="对象 1" o:spid="_x0000_i1030" type="#_x0000_t75" style="width:373.75pt;height:110.8pt" o:ole="">
            <v:imagedata r:id="rId19" o:title=""/>
          </v:shape>
          <o:OLEObject Type="Embed" ProgID="Visio.Drawing.15" ShapeID="对象 1" DrawAspect="Content" ObjectID="_1655894977"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261" w:name="_Toc34388615"/>
      <w:bookmarkStart w:id="262" w:name="_Toc34404386"/>
      <w:bookmarkStart w:id="263" w:name="_Toc45282214"/>
      <w:r>
        <w:t>6.1.2.</w:t>
      </w:r>
      <w:r w:rsidR="00A310A7">
        <w:t>4</w:t>
      </w:r>
      <w:r>
        <w:t>.3</w:t>
      </w:r>
      <w:r>
        <w:tab/>
        <w:t>PC5 unicast link release procedure accepted by the target UE</w:t>
      </w:r>
      <w:bookmarkEnd w:id="261"/>
      <w:bookmarkEnd w:id="262"/>
      <w:bookmarkEnd w:id="263"/>
    </w:p>
    <w:p w14:paraId="1C5B0229" w14:textId="77777777" w:rsidR="00DE7BEC" w:rsidRDefault="00B76762" w:rsidP="00DE7BEC">
      <w:r>
        <w:t xml:space="preserve">Upon receiving a DIRECT LINK RELEASE REQUEST message, the target UE shall stop timer T5001, timer </w:t>
      </w:r>
      <w:r w:rsidRPr="00C65060">
        <w:t>T500</w:t>
      </w:r>
      <w:r w:rsidR="00C675B2" w:rsidRPr="007870DA">
        <w:t>2</w:t>
      </w:r>
      <w:r w:rsidR="006D53EF">
        <w:t>, timer T5003, T5004 and T5005</w:t>
      </w:r>
      <w:r>
        <w:t xml:space="preserve"> for this </w:t>
      </w:r>
      <w:r w:rsidRPr="00F65746">
        <w:t>PC5 unicast</w:t>
      </w:r>
      <w:r>
        <w:t xml:space="preserve"> link, if any of those timers is running, and abort any other ongoing PC5 signalling protocol procedures on this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77777777" w:rsidR="00F81CB3" w:rsidRDefault="00F81CB3" w:rsidP="00F81CB3">
      <w:bookmarkStart w:id="264" w:name="_Toc34388616"/>
      <w:bookmarkStart w:id="265" w:name="_Toc34404387"/>
      <w:r>
        <w:t xml:space="preserve">The target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xml:space="preserve"> 6.1.2.2.2.</w:t>
      </w:r>
    </w:p>
    <w:p w14:paraId="0C7032CE" w14:textId="00605063" w:rsidR="00B76762" w:rsidRDefault="00B76762" w:rsidP="00B76762">
      <w:pPr>
        <w:pStyle w:val="Heading5"/>
      </w:pPr>
      <w:bookmarkStart w:id="266" w:name="_Toc45282215"/>
      <w:r>
        <w:t>6.1.2.</w:t>
      </w:r>
      <w:r w:rsidR="00A310A7">
        <w:t>4</w:t>
      </w:r>
      <w:r>
        <w:t>.4</w:t>
      </w:r>
      <w:r>
        <w:tab/>
        <w:t>PC5 unicast link release procedure completion by the initiating UE</w:t>
      </w:r>
      <w:bookmarkEnd w:id="264"/>
      <w:bookmarkEnd w:id="265"/>
      <w:bookmarkEnd w:id="266"/>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77777777" w:rsidR="001161A2" w:rsidRDefault="001161A2" w:rsidP="001161A2">
      <w:bookmarkStart w:id="267" w:name="_Toc34388617"/>
      <w:bookmarkStart w:id="268" w:name="_Toc34404388"/>
      <w:r>
        <w:t xml:space="preserve">The initiating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269" w:name="_Toc45282216"/>
      <w:r>
        <w:t>6.1.2.</w:t>
      </w:r>
      <w:r w:rsidR="00A310A7">
        <w:t>4</w:t>
      </w:r>
      <w:r>
        <w:t>.5</w:t>
      </w:r>
      <w:r>
        <w:tab/>
        <w:t>Abnormal cases</w:t>
      </w:r>
      <w:bookmarkEnd w:id="267"/>
      <w:bookmarkEnd w:id="268"/>
      <w:bookmarkEnd w:id="269"/>
    </w:p>
    <w:p w14:paraId="4C6DA2BC" w14:textId="2103B726" w:rsidR="00B76762" w:rsidRDefault="00B76762" w:rsidP="00335F93">
      <w:pPr>
        <w:pStyle w:val="Heading6"/>
      </w:pPr>
      <w:bookmarkStart w:id="270" w:name="_Toc34388618"/>
      <w:bookmarkStart w:id="271" w:name="_Toc34404389"/>
      <w:bookmarkStart w:id="272" w:name="_Toc45282217"/>
      <w:r>
        <w:t>6.1.2.</w:t>
      </w:r>
      <w:r w:rsidR="00A310A7">
        <w:t>4</w:t>
      </w:r>
      <w:r>
        <w:t>.5.1</w:t>
      </w:r>
      <w:r>
        <w:tab/>
        <w:t>Abnormal cases at the initiating UE</w:t>
      </w:r>
      <w:bookmarkEnd w:id="270"/>
      <w:bookmarkEnd w:id="271"/>
      <w:bookmarkEnd w:id="272"/>
    </w:p>
    <w:p w14:paraId="514D4D1D" w14:textId="6068C39F" w:rsidR="009E753D" w:rsidRDefault="00B76762" w:rsidP="00B76762">
      <w:r>
        <w:t xml:space="preserve">If retransmission timer </w:t>
      </w:r>
      <w:r w:rsidRPr="00C65060">
        <w:t>T500</w:t>
      </w:r>
      <w:r w:rsidR="00C675B2" w:rsidRPr="007870DA">
        <w:t>2</w:t>
      </w:r>
      <w:r>
        <w:t xml:space="preserve"> expires,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273" w:name="_Toc34388619"/>
      <w:bookmarkStart w:id="274" w:name="_Toc34404390"/>
      <w:bookmarkStart w:id="275" w:name="_Toc45282218"/>
      <w:r>
        <w:t>6.1.2.</w:t>
      </w:r>
      <w:r w:rsidR="00A310A7">
        <w:t>5</w:t>
      </w:r>
      <w:r w:rsidRPr="00742FAE">
        <w:tab/>
      </w:r>
      <w:r w:rsidRPr="00B853E7">
        <w:t>PC5 unicast link identifier update procedure</w:t>
      </w:r>
      <w:bookmarkEnd w:id="273"/>
      <w:bookmarkEnd w:id="274"/>
      <w:bookmarkEnd w:id="275"/>
    </w:p>
    <w:p w14:paraId="1D57B03B" w14:textId="61EB9BC5" w:rsidR="00B76762" w:rsidRPr="00742FAE" w:rsidRDefault="00B76762" w:rsidP="00B76762">
      <w:pPr>
        <w:pStyle w:val="Heading5"/>
      </w:pPr>
      <w:bookmarkStart w:id="276" w:name="_Toc34388620"/>
      <w:bookmarkStart w:id="277" w:name="_Toc34404391"/>
      <w:bookmarkStart w:id="278" w:name="_Toc45282219"/>
      <w:r>
        <w:t>6.1.2.</w:t>
      </w:r>
      <w:r w:rsidR="00A310A7">
        <w:t>5</w:t>
      </w:r>
      <w:r>
        <w:t>.1</w:t>
      </w:r>
      <w:r w:rsidRPr="00742FAE">
        <w:tab/>
        <w:t>General</w:t>
      </w:r>
      <w:bookmarkEnd w:id="276"/>
      <w:bookmarkEnd w:id="277"/>
      <w:bookmarkEnd w:id="278"/>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279" w:name="_Toc34388621"/>
      <w:bookmarkStart w:id="280" w:name="_Toc34404392"/>
      <w:bookmarkStart w:id="281" w:name="_Toc45282220"/>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79"/>
      <w:bookmarkEnd w:id="280"/>
      <w:bookmarkEnd w:id="281"/>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196C4019"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77777777" w:rsidR="00B76762" w:rsidRDefault="00B76762" w:rsidP="004D4FBF">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525288BE" w:rsidR="00B76762" w:rsidRDefault="00B76762" w:rsidP="00B76762">
      <w:pPr>
        <w:pStyle w:val="B1"/>
        <w:rPr>
          <w:lang w:eastAsia="zh-CN"/>
        </w:rPr>
      </w:pPr>
      <w:r>
        <w:rPr>
          <w:rFonts w:hint="eastAsia"/>
          <w:lang w:eastAsia="zh-CN"/>
        </w:rPr>
        <w:t>b</w:t>
      </w:r>
      <w:r>
        <w:t>)</w:t>
      </w:r>
      <w:r>
        <w:tab/>
      </w:r>
      <w:r w:rsidRPr="00061D02">
        <w:t>shall include the</w:t>
      </w:r>
      <w:r w:rsidR="000644E6" w:rsidRPr="00E12F42">
        <w:rPr>
          <w:rFonts w:eastAsia="Malgun Gothic"/>
        </w:rPr>
        <w:t xml:space="preserve">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77777777"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4D7BC597" w14:textId="77777777" w:rsidR="00B76762" w:rsidRPr="00061D02" w:rsidRDefault="00B76762">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700CD792" w14:textId="7668A4CF"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 xml:space="preserve">2 ID </w:t>
      </w:r>
      <w:r w:rsidRPr="00742FAE">
        <w:t xml:space="preserve">and the </w:t>
      </w:r>
      <w:r w:rsidRPr="00F77527">
        <w:t>target</w:t>
      </w:r>
      <w:r w:rsidRPr="00742FAE">
        <w:t xml:space="preserve"> UE's </w:t>
      </w:r>
      <w:r w:rsidR="00BE4917">
        <w:t>l</w:t>
      </w:r>
      <w:r w:rsidRPr="00742FAE">
        <w:t>ayer</w:t>
      </w:r>
      <w:r w:rsidR="00BE4917">
        <w:t>-</w:t>
      </w:r>
      <w:r w:rsidRPr="00742FAE">
        <w:t>2 ID</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7777777" w:rsidR="00B76762" w:rsidRDefault="00B76762" w:rsidP="00B76762">
      <w:pPr>
        <w:pStyle w:val="TH"/>
      </w:pPr>
      <w:r>
        <w:object w:dxaOrig="9631" w:dyaOrig="6271" w14:anchorId="59B53100">
          <v:shape id="_x0000_i1031" type="#_x0000_t75" style="width:395.05pt;height:256.05pt" o:ole="">
            <v:imagedata r:id="rId21" o:title=""/>
          </v:shape>
          <o:OLEObject Type="Embed" ProgID="Visio.Drawing.15" ShapeID="_x0000_i1031" DrawAspect="Content" ObjectID="_1655894978"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282" w:name="_Toc34388622"/>
      <w:bookmarkStart w:id="283" w:name="_Toc34404393"/>
      <w:bookmarkStart w:id="284" w:name="_Toc45282221"/>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282"/>
      <w:bookmarkEnd w:id="283"/>
      <w:bookmarkEnd w:id="284"/>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77777777" w:rsidR="00B76762" w:rsidRDefault="00B76762" w:rsidP="00B76762">
      <w:r>
        <w:t xml:space="preserve">then the target UE accepts this request and responds with a </w:t>
      </w:r>
      <w:r w:rsidRPr="002F7C9C">
        <w:t>DIRECT LINK IDENTIFIER UPDATE ACCEPT message</w:t>
      </w:r>
      <w:r w:rsidRPr="003A5B68">
        <w:t>.</w:t>
      </w:r>
      <w:r w:rsidRPr="004259B6">
        <w:t xml:space="preserve"> </w:t>
      </w:r>
    </w:p>
    <w:p w14:paraId="09FDB591" w14:textId="77777777" w:rsidR="00B76762" w:rsidRDefault="00B76762" w:rsidP="00B76762">
      <w:r>
        <w:t xml:space="preserve">If the target UE has the </w:t>
      </w:r>
      <w:r w:rsidRPr="00F52C88">
        <w:t>privacy configuration as specified in clause</w:t>
      </w:r>
      <w:r w:rsidRPr="00E65E43">
        <w:t> </w:t>
      </w:r>
      <w:r w:rsidRPr="00F52C88">
        <w:t>5.2.3</w:t>
      </w:r>
      <w:r>
        <w:t xml:space="preserve"> and decides to change its identifier, the target UE shall create the </w:t>
      </w:r>
      <w:r w:rsidRPr="00F52C88">
        <w:t>DIRECT LINK IDENTIFIER UPDATE ACCEPT message</w:t>
      </w:r>
      <w:r>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2C108C02"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77777777" w:rsidR="00352382" w:rsidRDefault="00352382" w:rsidP="00352382">
      <w:pPr>
        <w:pStyle w:val="B1"/>
        <w:rPr>
          <w:rFonts w:eastAsia="Malgun Gothic"/>
        </w:rPr>
      </w:pPr>
      <w:r>
        <w:rPr>
          <w:lang w:eastAsia="zh-CN"/>
        </w:rPr>
        <w:t xml:space="preserve">c)  shall include the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11D7F83B" w:rsidR="00352382" w:rsidRPr="00805AF5" w:rsidRDefault="00352382" w:rsidP="00352382">
      <w:pPr>
        <w:pStyle w:val="B1"/>
      </w:pPr>
      <w:r>
        <w:rPr>
          <w:lang w:eastAsia="zh-CN"/>
        </w:rPr>
        <w:t xml:space="preserve">d)  shall include the </w:t>
      </w:r>
      <w:r>
        <w:t>source UE’s new layer</w:t>
      </w:r>
      <w:r w:rsidR="004A0567">
        <w:t>-</w:t>
      </w:r>
      <w:r>
        <w:t>2 ID</w:t>
      </w:r>
      <w:r>
        <w:rPr>
          <w:lang w:eastAsia="zh-CN"/>
        </w:rPr>
        <w:t>;</w:t>
      </w:r>
    </w:p>
    <w:p w14:paraId="6DE1F38C" w14:textId="1F8D88D0" w:rsidR="00B76762" w:rsidRDefault="00352382" w:rsidP="00B76762">
      <w:pPr>
        <w:pStyle w:val="B1"/>
        <w:rPr>
          <w:lang w:eastAsia="zh-CN"/>
        </w:rPr>
      </w:pPr>
      <w:r>
        <w:rPr>
          <w:lang w:eastAsia="zh-CN"/>
        </w:rPr>
        <w:t>e</w:t>
      </w:r>
      <w:r w:rsidR="00B76762">
        <w:t>)</w:t>
      </w:r>
      <w:r w:rsidR="00B76762">
        <w:tab/>
        <w:t>may include the target</w:t>
      </w:r>
      <w:r w:rsidR="00B76762" w:rsidRPr="00F52C88">
        <w:t xml:space="preserve"> UE’s</w:t>
      </w:r>
      <w:r w:rsidR="00B76762" w:rsidRPr="00021C10">
        <w:t xml:space="preserve"> </w:t>
      </w:r>
      <w:r w:rsidR="00B76762" w:rsidRPr="00F52C88">
        <w:t>new application layer ID received from upper layer</w:t>
      </w:r>
      <w:r w:rsidR="00B76762">
        <w:rPr>
          <w:rFonts w:hint="eastAsia"/>
          <w:lang w:eastAsia="zh-CN"/>
        </w:rPr>
        <w:t>;</w:t>
      </w:r>
    </w:p>
    <w:p w14:paraId="10493BC5" w14:textId="3AA2A528" w:rsidR="00B76762" w:rsidRPr="00F52C88" w:rsidRDefault="00352382" w:rsidP="00B76762">
      <w:pPr>
        <w:pStyle w:val="B1"/>
      </w:pPr>
      <w:r>
        <w:rPr>
          <w:lang w:eastAsia="zh-CN"/>
        </w:rPr>
        <w:t>f</w:t>
      </w:r>
      <w:r w:rsidR="00B76762">
        <w:rPr>
          <w:lang w:eastAsia="zh-CN"/>
        </w:rPr>
        <w:t>)</w:t>
      </w:r>
      <w:r w:rsidR="00B76762">
        <w:rPr>
          <w:lang w:eastAsia="zh-CN"/>
        </w:rPr>
        <w:tab/>
        <w:t xml:space="preserve">may include the </w:t>
      </w:r>
      <w:r>
        <w:rPr>
          <w:lang w:eastAsia="zh-CN"/>
        </w:rPr>
        <w:t xml:space="preserve">source 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IP communication is used</w:t>
      </w:r>
      <w:r>
        <w:rPr>
          <w:lang w:eastAsia="zh-CN"/>
        </w:rPr>
        <w:t>;</w:t>
      </w:r>
    </w:p>
    <w:p w14:paraId="1C5383DA" w14:textId="60C0E7D2" w:rsidR="00FA64F9" w:rsidRDefault="00FA64F9" w:rsidP="00FA64F9">
      <w:pPr>
        <w:pStyle w:val="B1"/>
      </w:pPr>
      <w:r>
        <w:rPr>
          <w:lang w:eastAsia="zh-CN"/>
        </w:rPr>
        <w:t>g)</w:t>
      </w:r>
      <w:r>
        <w:rPr>
          <w:lang w:eastAsia="zh-CN"/>
        </w:rPr>
        <w:tab/>
      </w:r>
      <w:r>
        <w:t>may include the source</w:t>
      </w:r>
      <w:r w:rsidRPr="00F52C88">
        <w:t xml:space="preserve"> UE’s</w:t>
      </w:r>
      <w:r w:rsidRPr="00021C10">
        <w:t xml:space="preserve"> </w:t>
      </w:r>
      <w:r w:rsidRPr="00F52C88">
        <w:t>new application layer ID</w:t>
      </w:r>
      <w:r>
        <w:t>; and</w:t>
      </w:r>
    </w:p>
    <w:p w14:paraId="4AF608A1" w14:textId="77777777" w:rsidR="00FA64F9" w:rsidRDefault="00FA64F9" w:rsidP="00FA64F9">
      <w:pPr>
        <w:pStyle w:val="B1"/>
        <w:rPr>
          <w:lang w:eastAsia="zh-CN"/>
        </w:rPr>
      </w:pPr>
      <w:r>
        <w:t>h)  may include the target</w:t>
      </w:r>
      <w:r w:rsidRPr="00F52C88">
        <w:t xml:space="preserve"> UE’s</w:t>
      </w:r>
      <w:r w:rsidRPr="00021C10">
        <w:t xml:space="preserve"> </w:t>
      </w:r>
      <w:r w:rsidRPr="00F52C88">
        <w:t xml:space="preserve">new </w:t>
      </w:r>
      <w:r>
        <w:t>IP address/prefix if IP communication is used.</w:t>
      </w:r>
    </w:p>
    <w:p w14:paraId="5BB5D86F" w14:textId="77777777" w:rsidR="00FA64F9" w:rsidRDefault="00FA64F9" w:rsidP="00C65060">
      <w:pPr>
        <w:pStyle w:val="EditorsNote"/>
      </w:pPr>
      <w:r>
        <w:t>Editor’s Note: Whether the target UE can make a decision not to change its identifier is FFS.</w:t>
      </w:r>
    </w:p>
    <w:p w14:paraId="6486BC6C" w14:textId="3EFC9C65"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2 ID 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 xml:space="preserve">2 ID,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77777777"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63D52F9" w14:textId="361EEA10" w:rsidR="00B76762" w:rsidRPr="00742FAE" w:rsidRDefault="00B76762" w:rsidP="00B76762">
      <w:pPr>
        <w:pStyle w:val="Heading5"/>
      </w:pPr>
      <w:bookmarkStart w:id="285" w:name="_Toc34388623"/>
      <w:bookmarkStart w:id="286" w:name="_Toc34404394"/>
      <w:bookmarkStart w:id="287" w:name="_Toc45282222"/>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285"/>
      <w:bookmarkEnd w:id="286"/>
      <w:bookmarkEnd w:id="287"/>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3847E499" w:rsidR="00B76762" w:rsidRDefault="00B76762" w:rsidP="00B76762">
      <w:pPr>
        <w:pStyle w:val="B1"/>
      </w:pPr>
      <w:r>
        <w:rPr>
          <w:rFonts w:hint="eastAsia"/>
          <w:lang w:eastAsia="zh-CN"/>
        </w:rPr>
        <w:t>a</w:t>
      </w:r>
      <w:r>
        <w:t>)</w:t>
      </w:r>
      <w:r>
        <w:tab/>
        <w:t>shall include the target UE</w:t>
      </w:r>
      <w:r w:rsidR="00CD0234">
        <w:t>'</w:t>
      </w:r>
      <w:r>
        <w:t>s new layer</w:t>
      </w:r>
      <w:r w:rsidR="00CD0234">
        <w:t>-</w:t>
      </w:r>
      <w:r>
        <w:t>2 ID, if received;</w:t>
      </w:r>
    </w:p>
    <w:p w14:paraId="3D458B7C" w14:textId="6CF07010"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sidRPr="00716AC5">
        <w:rPr>
          <w:lang w:eastAsia="zh-CN"/>
        </w:rPr>
        <w:t>, if received</w:t>
      </w:r>
      <w:r>
        <w:rPr>
          <w:lang w:eastAsia="zh-CN"/>
        </w:rPr>
        <w:t>;</w:t>
      </w:r>
    </w:p>
    <w:p w14:paraId="3004D623" w14:textId="5F080860" w:rsidR="00B76762" w:rsidRDefault="00B76762" w:rsidP="00B76762">
      <w:pPr>
        <w:pStyle w:val="B1"/>
        <w:rPr>
          <w:lang w:eastAsia="zh-CN"/>
        </w:rPr>
      </w:pPr>
      <w:r>
        <w:rPr>
          <w:lang w:eastAsia="zh-CN"/>
        </w:rPr>
        <w:t>c</w:t>
      </w:r>
      <w:r>
        <w:t>)</w:t>
      </w:r>
      <w:r>
        <w:tab/>
        <w:t>may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40B8E8C2" w14:textId="1F40D0E2"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 xml:space="preserve">2 ID and the target UE's </w:t>
      </w:r>
      <w:r>
        <w:t xml:space="preserve">old </w:t>
      </w:r>
      <w:r w:rsidR="00F80C53">
        <w:t>l</w:t>
      </w:r>
      <w:r w:rsidRPr="00716AC5">
        <w:t>ayer</w:t>
      </w:r>
      <w:r w:rsidR="00F80C53">
        <w:t>-</w:t>
      </w:r>
      <w:r w:rsidRPr="00716AC5">
        <w:t>2 ID</w:t>
      </w:r>
      <w:r>
        <w:t>.</w:t>
      </w:r>
    </w:p>
    <w:p w14:paraId="4051F620" w14:textId="11707518"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 and target UE</w:t>
      </w:r>
      <w:r w:rsidR="00AB13F3">
        <w:t>'</w:t>
      </w:r>
      <w:r>
        <w:t xml:space="preserve">s new </w:t>
      </w:r>
      <w:r w:rsidR="00AB13F3">
        <w:t>l</w:t>
      </w:r>
      <w:r>
        <w:t>ayer</w:t>
      </w:r>
      <w:r w:rsidR="00AB13F3">
        <w:t>-</w:t>
      </w:r>
      <w:r>
        <w:t>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 xml:space="preserve">2 ID and target UE’s new </w:t>
      </w:r>
      <w:r w:rsidR="00AB13F3">
        <w:rPr>
          <w:lang w:eastAsia="zh-CN"/>
        </w:rPr>
        <w:t>l</w:t>
      </w:r>
      <w:r w:rsidRPr="00602EB3">
        <w:rPr>
          <w:lang w:eastAsia="zh-CN"/>
        </w:rPr>
        <w:t>ayer</w:t>
      </w:r>
      <w:r w:rsidR="00AB13F3">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19D13783"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 and target UE</w:t>
      </w:r>
      <w:r w:rsidR="00F80C53">
        <w:rPr>
          <w:lang w:eastAsia="zh-CN"/>
        </w:rPr>
        <w:t>'</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288" w:name="_Toc34388624"/>
      <w:bookmarkStart w:id="289" w:name="_Toc34404395"/>
      <w:bookmarkStart w:id="290" w:name="_Toc45282223"/>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288"/>
      <w:bookmarkEnd w:id="289"/>
      <w:bookmarkEnd w:id="290"/>
    </w:p>
    <w:p w14:paraId="6FD3C273" w14:textId="6A37A088"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 xml:space="preserve">down to the lower layer and stop timer </w:t>
      </w:r>
      <w:r w:rsidR="00E87233">
        <w:t>T5010</w:t>
      </w:r>
      <w:r w:rsidRPr="003473DA">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 and target UE</w:t>
      </w:r>
      <w:r w:rsidR="00E2488D">
        <w:t>'</w:t>
      </w:r>
      <w:r w:rsidR="00E2488D" w:rsidRPr="00602EB3">
        <w:t xml:space="preserve">s new </w:t>
      </w:r>
      <w:r w:rsidR="00E2488D">
        <w:t>l</w:t>
      </w:r>
      <w:r w:rsidR="00E2488D" w:rsidRPr="00602EB3">
        <w:t>ayer</w:t>
      </w:r>
      <w:r w:rsidR="00E2488D">
        <w:t>-</w:t>
      </w:r>
      <w:r w:rsidR="00E2488D" w:rsidRPr="00602EB3">
        <w:t>2 ID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291" w:name="_Toc34388625"/>
      <w:bookmarkStart w:id="292" w:name="_Toc34404396"/>
      <w:bookmarkStart w:id="293" w:name="_Toc45282224"/>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291"/>
      <w:bookmarkEnd w:id="292"/>
      <w:bookmarkEnd w:id="293"/>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4FA2B1AC"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t>xxxx</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294" w:name="_Toc34388626"/>
      <w:bookmarkStart w:id="295" w:name="_Toc34404397"/>
      <w:bookmarkStart w:id="296" w:name="_Toc45282225"/>
      <w:r>
        <w:t>6.1.2.</w:t>
      </w:r>
      <w:r w:rsidR="00A310A7">
        <w:t>5</w:t>
      </w:r>
      <w:r>
        <w:t>.7</w:t>
      </w:r>
      <w:r w:rsidRPr="00CE238F">
        <w:tab/>
      </w:r>
      <w:r w:rsidRPr="00FD6318">
        <w:t>Abnormal cases</w:t>
      </w:r>
      <w:bookmarkEnd w:id="294"/>
      <w:bookmarkEnd w:id="295"/>
      <w:bookmarkEnd w:id="296"/>
    </w:p>
    <w:p w14:paraId="5DC03CC9" w14:textId="6435F3B6" w:rsidR="00B76762" w:rsidRPr="00FD6318" w:rsidRDefault="00B76762" w:rsidP="00B76762">
      <w:pPr>
        <w:pStyle w:val="Heading6"/>
        <w:rPr>
          <w:lang w:eastAsia="zh-CN"/>
        </w:rPr>
      </w:pPr>
      <w:bookmarkStart w:id="297" w:name="_Toc34388627"/>
      <w:bookmarkStart w:id="298" w:name="_Toc34404398"/>
      <w:bookmarkStart w:id="299" w:name="_Toc45282226"/>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297"/>
      <w:bookmarkEnd w:id="298"/>
      <w:bookmarkEnd w:id="299"/>
    </w:p>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77777777" w:rsidR="007566D2" w:rsidRDefault="007566D2" w:rsidP="007566D2">
      <w:pPr>
        <w:pStyle w:val="B1"/>
      </w:pPr>
      <w:bookmarkStart w:id="300" w:name="_Toc34388628"/>
      <w:bookmarkStart w:id="30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0847221A" w14:textId="04D385FB" w:rsidR="00B76762" w:rsidRPr="00FD6318" w:rsidRDefault="00B76762" w:rsidP="00B76762">
      <w:pPr>
        <w:pStyle w:val="Heading6"/>
        <w:rPr>
          <w:lang w:eastAsia="zh-CN"/>
        </w:rPr>
      </w:pPr>
      <w:bookmarkStart w:id="302" w:name="_Toc45282227"/>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300"/>
      <w:bookmarkEnd w:id="301"/>
      <w:bookmarkEnd w:id="302"/>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79CF124F" w14:textId="41C7A123" w:rsidR="00B76762" w:rsidRPr="00183538" w:rsidRDefault="00B76762" w:rsidP="00B76762">
      <w:pPr>
        <w:pStyle w:val="Heading4"/>
      </w:pPr>
      <w:bookmarkStart w:id="303" w:name="_Toc34388629"/>
      <w:bookmarkStart w:id="304" w:name="_Toc34404400"/>
      <w:bookmarkStart w:id="305" w:name="_Toc45282228"/>
      <w:r>
        <w:t>6.1.2.</w:t>
      </w:r>
      <w:r w:rsidR="00BA3654">
        <w:t>6</w:t>
      </w:r>
      <w:r w:rsidRPr="00183538">
        <w:tab/>
      </w:r>
      <w:r>
        <w:t>PC5 unicast</w:t>
      </w:r>
      <w:r w:rsidRPr="00183538">
        <w:t xml:space="preserve"> </w:t>
      </w:r>
      <w:r>
        <w:t>link authentication</w:t>
      </w:r>
      <w:r w:rsidRPr="00183538">
        <w:t xml:space="preserve"> procedure</w:t>
      </w:r>
      <w:bookmarkEnd w:id="303"/>
      <w:bookmarkEnd w:id="304"/>
      <w:bookmarkEnd w:id="305"/>
    </w:p>
    <w:p w14:paraId="17FE5FEE" w14:textId="227D82F9" w:rsidR="00B76762" w:rsidRPr="00183538" w:rsidRDefault="00B76762" w:rsidP="00B76762">
      <w:pPr>
        <w:pStyle w:val="Heading5"/>
      </w:pPr>
      <w:bookmarkStart w:id="306" w:name="_Toc34388630"/>
      <w:bookmarkStart w:id="307" w:name="_Toc34404401"/>
      <w:bookmarkStart w:id="308" w:name="_Toc45282229"/>
      <w:r>
        <w:t>6.1.2.</w:t>
      </w:r>
      <w:r w:rsidR="00BA3654">
        <w:t>6</w:t>
      </w:r>
      <w:r>
        <w:t>.1</w:t>
      </w:r>
      <w:r w:rsidRPr="00183538">
        <w:tab/>
        <w:t>General</w:t>
      </w:r>
      <w:bookmarkEnd w:id="306"/>
      <w:bookmarkEnd w:id="307"/>
      <w:bookmarkEnd w:id="308"/>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309" w:name="_Toc34388631"/>
      <w:bookmarkStart w:id="310" w:name="_Toc34404402"/>
      <w:bookmarkStart w:id="311" w:name="_Toc45282230"/>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309"/>
      <w:bookmarkEnd w:id="310"/>
      <w:bookmarkEnd w:id="311"/>
    </w:p>
    <w:p w14:paraId="17A095B4" w14:textId="77777777" w:rsidR="00EB080A" w:rsidRPr="00183538" w:rsidRDefault="00EB080A" w:rsidP="00EB080A">
      <w:bookmarkStart w:id="312" w:name="_Toc34388632"/>
      <w:bookmarkStart w:id="313" w:name="_Toc34404403"/>
      <w:r w:rsidRPr="00183538">
        <w:t xml:space="preserve">The initiating UE shall meet </w:t>
      </w:r>
      <w:r>
        <w:t xml:space="preserve">one of </w:t>
      </w:r>
      <w:r w:rsidRPr="00183538">
        <w:t>the following pre-condition</w:t>
      </w:r>
      <w:r>
        <w:t>s</w:t>
      </w:r>
      <w:r w:rsidRPr="00183538">
        <w:t xml:space="preserve"> </w:t>
      </w:r>
      <w:r>
        <w:t>if signalling intergrity 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77777777" w:rsidR="00EB080A" w:rsidRDefault="00EB080A" w:rsidP="00EB080A">
      <w:pPr>
        <w:pStyle w:val="B3"/>
      </w:pPr>
      <w:r>
        <w:t>1)</w:t>
      </w:r>
      <w:r>
        <w:tab/>
        <w:t>includes a target user info</w:t>
      </w:r>
      <w:r w:rsidRPr="00183538">
        <w:t xml:space="preserve"> IE </w:t>
      </w:r>
      <w:r>
        <w:t>which includes the application layer ID of the initiating UE; or</w:t>
      </w:r>
    </w:p>
    <w:p w14:paraId="061D4D46" w14:textId="77777777" w:rsidR="00EB080A" w:rsidRDefault="00EB080A" w:rsidP="00EB080A">
      <w:pPr>
        <w:pStyle w:val="B3"/>
      </w:pPr>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7777777" w:rsidR="00EB080A" w:rsidRDefault="00EB080A" w:rsidP="00EB080A">
      <w:pPr>
        <w:pStyle w:val="B1"/>
      </w:pPr>
      <w:r>
        <w:t>a)</w:t>
      </w:r>
      <w:r>
        <w:tab/>
        <w:t>shall include the Key establishment information container.</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7777777" w:rsidR="00EB080A" w:rsidRPr="00183538" w:rsidRDefault="00EB080A" w:rsidP="00EB080A">
      <w:pPr>
        <w:pStyle w:val="TH"/>
        <w:rPr>
          <w:lang w:eastAsia="zh-CN"/>
        </w:rPr>
      </w:pPr>
      <w:r>
        <w:rPr>
          <w:lang w:eastAsia="zh-CN"/>
        </w:rPr>
        <w:object w:dxaOrig="11538" w:dyaOrig="5613" w14:anchorId="58E300BF">
          <v:shape id="_x0000_i1032" type="#_x0000_t75" style="width:451.4pt;height:218.5pt" o:ole="">
            <v:imagedata r:id="rId23" o:title=""/>
          </v:shape>
          <o:OLEObject Type="Embed" ProgID="Visio.Drawing.11" ShapeID="_x0000_i1032" DrawAspect="Content" ObjectID="_1655894979"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314" w:name="_Toc45282231"/>
      <w:r>
        <w:t>6.1.2.</w:t>
      </w:r>
      <w:r w:rsidR="00BA3654">
        <w:t>6</w:t>
      </w:r>
      <w:r>
        <w:t>.</w:t>
      </w:r>
      <w:r w:rsidRPr="00183538">
        <w:t>3</w:t>
      </w:r>
      <w:r w:rsidRPr="00183538">
        <w:tab/>
      </w:r>
      <w:r>
        <w:t>PC5 unicast link authentication</w:t>
      </w:r>
      <w:r w:rsidRPr="00183538">
        <w:t xml:space="preserve"> procedure accepted by the target UE</w:t>
      </w:r>
      <w:bookmarkEnd w:id="312"/>
      <w:bookmarkEnd w:id="313"/>
      <w:bookmarkEnd w:id="314"/>
    </w:p>
    <w:p w14:paraId="5A380580" w14:textId="77777777" w:rsidR="0060734C" w:rsidRPr="00183538" w:rsidRDefault="0060734C" w:rsidP="0060734C">
      <w:bookmarkStart w:id="315" w:name="_Toc34388633"/>
      <w:bookmarkStart w:id="316"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3237E614" w14:textId="77777777" w:rsidR="0060734C" w:rsidRDefault="0060734C" w:rsidP="0060734C">
      <w:pPr>
        <w:pStyle w:val="B1"/>
        <w:rPr>
          <w:rFonts w:eastAsia="Malgun Gothic"/>
        </w:rPr>
      </w:pPr>
      <w:r>
        <w:t>a)</w:t>
      </w:r>
      <w:r>
        <w:tab/>
        <w:t>shall include the Key establishment information container.</w:t>
      </w:r>
    </w:p>
    <w:p w14:paraId="25825A4B" w14:textId="77777777" w:rsidR="0060734C" w:rsidRDefault="0060734C" w:rsidP="0060734C">
      <w:pPr>
        <w:pStyle w:val="NO"/>
      </w:pPr>
      <w:r>
        <w:t>NOTE:</w:t>
      </w:r>
      <w:r>
        <w:tab/>
        <w:t>The Key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317" w:name="_Toc45282232"/>
      <w:r>
        <w:t>6.1.2.</w:t>
      </w:r>
      <w:r w:rsidR="00BA3654">
        <w:t>6</w:t>
      </w:r>
      <w:r>
        <w:t>.4</w:t>
      </w:r>
      <w:r w:rsidRPr="00183538">
        <w:tab/>
      </w:r>
      <w:r>
        <w:t xml:space="preserve">PC5 unicast link authentication </w:t>
      </w:r>
      <w:r w:rsidRPr="00183538">
        <w:t>procedure completion by the initiating UE</w:t>
      </w:r>
      <w:bookmarkEnd w:id="315"/>
      <w:bookmarkEnd w:id="316"/>
      <w:bookmarkEnd w:id="317"/>
    </w:p>
    <w:p w14:paraId="01685B55" w14:textId="6C43977E" w:rsidR="00000292" w:rsidRPr="00742FAE" w:rsidRDefault="00000292" w:rsidP="00000292">
      <w:bookmarkStart w:id="318" w:name="_Toc34388634"/>
      <w:bookmarkStart w:id="319"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320" w:name="_Toc45282233"/>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318"/>
      <w:bookmarkEnd w:id="319"/>
      <w:bookmarkEnd w:id="320"/>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77777777" w:rsidR="005D5D30" w:rsidRPr="00077D25" w:rsidRDefault="005D5D30" w:rsidP="005D5D30">
      <w:pPr>
        <w:ind w:left="568" w:hanging="284"/>
      </w:pPr>
      <w:r w:rsidRPr="00F80316">
        <w:t>#</w:t>
      </w:r>
      <w:r>
        <w:t>a</w:t>
      </w:r>
      <w:r w:rsidRPr="00F80316">
        <w:t>:</w:t>
      </w:r>
      <w:r w:rsidRPr="00F80316">
        <w:tab/>
      </w:r>
      <w:r>
        <w:t>Authentication failure.</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7777777"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321" w:name="_Toc34388635"/>
      <w:bookmarkStart w:id="322" w:name="_Toc34404406"/>
      <w:bookmarkStart w:id="323" w:name="_Toc45282234"/>
      <w:r>
        <w:t>6.1.2.</w:t>
      </w:r>
      <w:r w:rsidR="00BA3654">
        <w:t>6</w:t>
      </w:r>
      <w:r>
        <w:t>.6</w:t>
      </w:r>
      <w:r w:rsidRPr="00CE238F">
        <w:tab/>
      </w:r>
      <w:r w:rsidRPr="00FD6318">
        <w:t>Abnormal cases</w:t>
      </w:r>
      <w:bookmarkEnd w:id="321"/>
      <w:bookmarkEnd w:id="322"/>
      <w:bookmarkEnd w:id="323"/>
    </w:p>
    <w:p w14:paraId="37E4DEAF" w14:textId="77777777" w:rsidR="008C7855" w:rsidRPr="00FD6318" w:rsidRDefault="008C7855" w:rsidP="008C7855">
      <w:pPr>
        <w:pStyle w:val="Heading6"/>
        <w:rPr>
          <w:lang w:eastAsia="zh-CN"/>
        </w:rPr>
      </w:pPr>
      <w:bookmarkStart w:id="324" w:name="_Toc45282235"/>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324"/>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325" w:name="_Toc34388636"/>
      <w:bookmarkStart w:id="326" w:name="_Toc34404407"/>
      <w:bookmarkStart w:id="327" w:name="_Toc45282236"/>
      <w:r>
        <w:t>6.1.2.</w:t>
      </w:r>
      <w:r w:rsidR="00BA3654">
        <w:t>7</w:t>
      </w:r>
      <w:r w:rsidRPr="00183538">
        <w:tab/>
      </w:r>
      <w:r>
        <w:t>PC5 unicast</w:t>
      </w:r>
      <w:r w:rsidRPr="00183538">
        <w:t xml:space="preserve"> </w:t>
      </w:r>
      <w:r>
        <w:t>link security mode control</w:t>
      </w:r>
      <w:r w:rsidRPr="00183538">
        <w:t xml:space="preserve"> procedure</w:t>
      </w:r>
      <w:bookmarkEnd w:id="325"/>
      <w:bookmarkEnd w:id="326"/>
      <w:bookmarkEnd w:id="327"/>
    </w:p>
    <w:p w14:paraId="28B12078" w14:textId="3D34BF20" w:rsidR="00B76762" w:rsidRPr="00183538" w:rsidRDefault="00B76762" w:rsidP="00B76762">
      <w:pPr>
        <w:pStyle w:val="Heading5"/>
      </w:pPr>
      <w:bookmarkStart w:id="328" w:name="_Toc34388637"/>
      <w:bookmarkStart w:id="329" w:name="_Toc34404408"/>
      <w:bookmarkStart w:id="330" w:name="_Toc45282237"/>
      <w:r>
        <w:t>6.1.2.</w:t>
      </w:r>
      <w:r w:rsidR="00BA3654">
        <w:t>7</w:t>
      </w:r>
      <w:r>
        <w:t>.1</w:t>
      </w:r>
      <w:r w:rsidRPr="00183538">
        <w:tab/>
        <w:t>General</w:t>
      </w:r>
      <w:bookmarkEnd w:id="328"/>
      <w:bookmarkEnd w:id="329"/>
      <w:bookmarkEnd w:id="330"/>
    </w:p>
    <w:p w14:paraId="2E3775F5" w14:textId="5749F4EE"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5DD09942" w14:textId="77777777" w:rsidR="00B76762" w:rsidRPr="00F67B58" w:rsidRDefault="00B76762" w:rsidP="00B76762">
      <w:pPr>
        <w:pStyle w:val="EditorsNote"/>
      </w:pPr>
      <w:r w:rsidRPr="00F67B58">
        <w:rPr>
          <w:rFonts w:hint="eastAsia"/>
        </w:rPr>
        <w:t>E</w:t>
      </w:r>
      <w:r w:rsidRPr="00F67B58">
        <w:t>ditor’s note:</w:t>
      </w:r>
      <w:r w:rsidRPr="00F67B58">
        <w:tab/>
      </w:r>
      <w:r>
        <w:t>It is FFS whether the user plane is protected by the security association.</w:t>
      </w:r>
    </w:p>
    <w:p w14:paraId="26947030" w14:textId="2B9504DE" w:rsidR="00B76762" w:rsidRPr="00183538" w:rsidRDefault="00B76762" w:rsidP="00B76762">
      <w:pPr>
        <w:pStyle w:val="Heading5"/>
      </w:pPr>
      <w:bookmarkStart w:id="331" w:name="_Toc34388638"/>
      <w:bookmarkStart w:id="332" w:name="_Toc34404409"/>
      <w:bookmarkStart w:id="333" w:name="_Toc45282238"/>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331"/>
      <w:bookmarkEnd w:id="332"/>
      <w:bookmarkEnd w:id="333"/>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77777777" w:rsidR="000166A6" w:rsidRDefault="000166A6" w:rsidP="000166A6">
      <w:pPr>
        <w:pStyle w:val="B2"/>
      </w:pPr>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77777777"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77777777" w:rsidR="000166A6" w:rsidRDefault="000166A6" w:rsidP="000166A6">
      <w:pPr>
        <w:pStyle w:val="B2"/>
      </w:pPr>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77777777" w:rsidR="000166A6" w:rsidRDefault="000166A6" w:rsidP="000166A6">
      <w:pPr>
        <w:pStyle w:val="NO"/>
      </w:pPr>
      <w:r>
        <w:t>NOTE:</w:t>
      </w:r>
      <w:r>
        <w:tab/>
        <w:t>The Key establishment information container is provided by upper layers.</w:t>
      </w:r>
    </w:p>
    <w:p w14:paraId="3B2FDA4F" w14:textId="77777777" w:rsidR="000166A6" w:rsidRDefault="000166A6" w:rsidP="000166A6">
      <w:pPr>
        <w:pStyle w:val="B2"/>
      </w:pPr>
      <w:r>
        <w:t>2)</w:t>
      </w:r>
      <w:r>
        <w:tab/>
        <w:t>shall include the MSBs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p>
    <w:p w14:paraId="35D6E11E" w14:textId="77777777" w:rsidR="000166A6" w:rsidRDefault="000166A6" w:rsidP="000166A6">
      <w:pPr>
        <w:pStyle w:val="B2"/>
        <w:rPr>
          <w:lang w:eastAsia="zh-CN"/>
        </w:rPr>
      </w:pPr>
      <w:r>
        <w:t>3)</w:t>
      </w:r>
      <w:r>
        <w:tab/>
        <w:t>shall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77777777" w:rsidR="000166A6" w:rsidRDefault="000166A6" w:rsidP="000166A6">
      <w:pPr>
        <w:pStyle w:val="B2"/>
      </w:pPr>
      <w:r>
        <w:t>6)</w:t>
      </w:r>
      <w:r>
        <w:tab/>
        <w:t>shall include the UE PC5 unicast signalling security policy received from the target UE in the DIRECT LINK ESTABLISHMENT REQUEST message or DIRECT LINK REKEYING REQUEST message;</w:t>
      </w:r>
    </w:p>
    <w:p w14:paraId="1238CB5B" w14:textId="26AE67FD" w:rsidR="000166A6" w:rsidRPr="00F67B58" w:rsidRDefault="000166A6" w:rsidP="000166A6">
      <w:pPr>
        <w:pStyle w:val="B2"/>
      </w:pPr>
      <w:r>
        <w:t>7)</w:t>
      </w:r>
      <w:r>
        <w:tab/>
        <w:t>shall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77777777" w:rsidR="000166A6" w:rsidRDefault="000166A6" w:rsidP="000166A6">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p>
    <w:p w14:paraId="0D0704CA" w14:textId="77777777" w:rsidR="000166A6" w:rsidRDefault="000166A6" w:rsidP="000166A6">
      <w:pPr>
        <w:rPr>
          <w:lang w:eastAsia="x-none"/>
        </w:rPr>
      </w:pPr>
      <w:r>
        <w:t xml:space="preserve">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77777777" w:rsidR="000166A6" w:rsidRPr="00183538" w:rsidRDefault="000166A6" w:rsidP="000166A6">
      <w:pPr>
        <w:pStyle w:val="TH"/>
        <w:rPr>
          <w:lang w:eastAsia="zh-CN"/>
        </w:rPr>
      </w:pPr>
      <w:r>
        <w:rPr>
          <w:lang w:eastAsia="zh-CN"/>
        </w:rPr>
        <w:object w:dxaOrig="10761" w:dyaOrig="5973" w14:anchorId="1A2B01A1">
          <v:shape id="_x0000_i1033" type="#_x0000_t75" style="width:420.1pt;height:231.05pt" o:ole="">
            <v:imagedata r:id="rId25" o:title=""/>
          </v:shape>
          <o:OLEObject Type="Embed" ProgID="Visio.Drawing.11" ShapeID="_x0000_i1033" DrawAspect="Content" ObjectID="_1655894980"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334" w:name="_Toc34388639"/>
      <w:bookmarkStart w:id="335" w:name="_Toc34404410"/>
      <w:bookmarkStart w:id="336" w:name="_Toc45282239"/>
      <w:r>
        <w:t>6.1.2.</w:t>
      </w:r>
      <w:r w:rsidR="00BA3654">
        <w:t>7</w:t>
      </w:r>
      <w:r>
        <w:t>.</w:t>
      </w:r>
      <w:r w:rsidRPr="00183538">
        <w:t>3</w:t>
      </w:r>
      <w:r w:rsidRPr="00183538">
        <w:tab/>
      </w:r>
      <w:r>
        <w:t>PC5 unicast link security mode control</w:t>
      </w:r>
      <w:r w:rsidRPr="00183538">
        <w:t xml:space="preserve"> procedure accepted by the target UE</w:t>
      </w:r>
      <w:bookmarkEnd w:id="334"/>
      <w:bookmarkEnd w:id="335"/>
      <w:bookmarkEnd w:id="336"/>
    </w:p>
    <w:p w14:paraId="64403258" w14:textId="77777777" w:rsidR="008C58F6" w:rsidRDefault="008C58F6" w:rsidP="008C58F6">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0DD84066" w14:textId="77777777" w:rsidR="008C58F6" w:rsidRPr="00183538" w:rsidRDefault="008C58F6" w:rsidP="008C58F6">
      <w:r>
        <w:t>Then 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0271D3C6" w:rsidR="008C58F6" w:rsidRDefault="008C58F6" w:rsidP="008C58F6">
      <w:pPr>
        <w:pStyle w:val="B1"/>
      </w:pPr>
      <w:r>
        <w:t>b)</w:t>
      </w:r>
      <w:r>
        <w:tab/>
        <w:t>derive NRPEK and NRPIK from K</w:t>
      </w:r>
      <w:r>
        <w:rPr>
          <w:vertAlign w:val="subscript"/>
        </w:rPr>
        <w:t>NRP-sess</w:t>
      </w:r>
      <w:r>
        <w:t xml:space="preserve"> and the selected security algorithms as specified in 3GPP TS 33.536 </w:t>
      </w:r>
      <w:r w:rsidR="003567C5">
        <w:t>[20]</w:t>
      </w:r>
      <w:r>
        <w:t>.</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0D9C39B0" w14:textId="77777777" w:rsidR="008C58F6" w:rsidRDefault="008C58F6" w:rsidP="008C58F6">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3D5DD7ED" w14:textId="77777777" w:rsidR="008C58F6" w:rsidRDefault="008C58F6" w:rsidP="008C58F6">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54316169" w14:textId="77777777" w:rsidR="008C58F6" w:rsidRDefault="008C58F6" w:rsidP="008C58F6">
      <w:pPr>
        <w:pStyle w:val="B1"/>
      </w:pPr>
      <w:r>
        <w:t>c)</w:t>
      </w:r>
      <w:r>
        <w:tab/>
      </w:r>
      <w:r w:rsidRPr="00ED28EF">
        <w:t>if the PC5 unicast link security mode control procedure was triggered during a PC5 unicast link establishment procedure</w:t>
      </w:r>
      <w:r>
        <w:t xml:space="preserve">, </w:t>
      </w:r>
    </w:p>
    <w:p w14:paraId="0572C979" w14:textId="77777777" w:rsidR="008C58F6" w:rsidRDefault="008C58F6" w:rsidP="008C58F6">
      <w:pPr>
        <w:pStyle w:val="B1"/>
        <w:ind w:left="85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1FA7CFA5" w14:textId="77777777" w:rsidR="008C58F6" w:rsidRDefault="008C58F6" w:rsidP="00C65060">
      <w:pPr>
        <w:pStyle w:val="B1"/>
        <w:ind w:left="85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03D5B89F" w14:textId="77777777" w:rsidR="008C58F6" w:rsidRDefault="008C58F6" w:rsidP="008C58F6">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77777777" w:rsidR="008C58F6" w:rsidRPr="00183538" w:rsidRDefault="008C58F6" w:rsidP="008C58F6">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77777777" w:rsidR="008C58F6" w:rsidRDefault="008C58F6" w:rsidP="008C58F6">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77777777"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p>
    <w:p w14:paraId="63EDB4DC" w14:textId="77777777" w:rsidR="008C58F6" w:rsidRDefault="008C58F6" w:rsidP="008C58F6">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31404A4B" w14:textId="77777777" w:rsidR="008C58F6" w:rsidRDefault="008C58F6" w:rsidP="008C58F6">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0A6EE814" w14:textId="77777777" w:rsidR="008C58F6" w:rsidRDefault="008C58F6" w:rsidP="008C58F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4DA7CAF9" w14:textId="0BAD328F" w:rsidR="00B76762" w:rsidRPr="00183538" w:rsidRDefault="00B76762" w:rsidP="00B76762">
      <w:pPr>
        <w:pStyle w:val="Heading5"/>
      </w:pPr>
      <w:bookmarkStart w:id="337" w:name="_Toc34388640"/>
      <w:bookmarkStart w:id="338" w:name="_Toc34404411"/>
      <w:bookmarkStart w:id="339" w:name="_Toc45282240"/>
      <w:r>
        <w:t>6.1.2.</w:t>
      </w:r>
      <w:r w:rsidR="00BA3654">
        <w:t>7</w:t>
      </w:r>
      <w:r>
        <w:t>.4</w:t>
      </w:r>
      <w:r w:rsidRPr="00183538">
        <w:tab/>
      </w:r>
      <w:r>
        <w:t>PC5 unicast link security mode control</w:t>
      </w:r>
      <w:r w:rsidRPr="00183538">
        <w:t xml:space="preserve"> procedure completion by the initiating UE</w:t>
      </w:r>
      <w:bookmarkEnd w:id="337"/>
      <w:bookmarkEnd w:id="338"/>
      <w:bookmarkEnd w:id="339"/>
    </w:p>
    <w:p w14:paraId="00F4B25F" w14:textId="76043E88" w:rsidR="006225B2" w:rsidRPr="00742FAE" w:rsidRDefault="006225B2" w:rsidP="006225B2">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t xml:space="preserve">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p>
    <w:p w14:paraId="7DF42B33" w14:textId="0E795432" w:rsidR="00B76762" w:rsidRPr="00183538" w:rsidRDefault="00B76762" w:rsidP="00B76762">
      <w:pPr>
        <w:pStyle w:val="Heading5"/>
      </w:pPr>
      <w:bookmarkStart w:id="340" w:name="_Toc34388641"/>
      <w:bookmarkStart w:id="341" w:name="_Toc34404412"/>
      <w:bookmarkStart w:id="342" w:name="_Toc45282241"/>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340"/>
      <w:bookmarkEnd w:id="341"/>
      <w:bookmarkEnd w:id="342"/>
    </w:p>
    <w:p w14:paraId="1937BD8A" w14:textId="77777777"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77777777" w:rsidR="006D19D2" w:rsidRPr="00077D25" w:rsidRDefault="006D19D2" w:rsidP="006D19D2">
      <w:pPr>
        <w:ind w:left="568" w:hanging="284"/>
      </w:pPr>
      <w:r w:rsidRPr="00077D25">
        <w:t>#</w:t>
      </w:r>
      <w:r>
        <w:t>a</w:t>
      </w:r>
      <w:r w:rsidRPr="00077D25">
        <w:t>:</w:t>
      </w:r>
      <w:r w:rsidRPr="00077D25">
        <w:tab/>
      </w:r>
      <w:r>
        <w:t>Authentication failure</w:t>
      </w:r>
      <w:r w:rsidRPr="00077D25">
        <w:t>;</w:t>
      </w:r>
    </w:p>
    <w:p w14:paraId="60477C3B" w14:textId="77777777" w:rsidR="006D19D2" w:rsidRPr="00077D25" w:rsidRDefault="006D19D2" w:rsidP="006D19D2">
      <w:pPr>
        <w:ind w:left="568" w:hanging="284"/>
      </w:pPr>
      <w:r w:rsidRPr="00077D25">
        <w:t>#</w:t>
      </w:r>
      <w:r>
        <w:t>b</w:t>
      </w:r>
      <w:r w:rsidRPr="00077D25">
        <w:t>:</w:t>
      </w:r>
      <w:r w:rsidRPr="00077D25">
        <w:tab/>
      </w:r>
      <w:r>
        <w:t>Integrity failure</w:t>
      </w:r>
      <w:r w:rsidRPr="00077D25">
        <w:t>;</w:t>
      </w:r>
    </w:p>
    <w:p w14:paraId="3175D207" w14:textId="77777777" w:rsidR="006D19D2" w:rsidRDefault="006D19D2" w:rsidP="006D19D2">
      <w:pPr>
        <w:ind w:left="568" w:hanging="284"/>
      </w:pPr>
      <w:r w:rsidRPr="00077D25">
        <w:t>#</w:t>
      </w:r>
      <w:r>
        <w:t>c</w:t>
      </w:r>
      <w:r w:rsidRPr="00077D25">
        <w:t>:</w:t>
      </w:r>
      <w:r w:rsidRPr="00077D25">
        <w:tab/>
        <w:t>UE security capabilities mismatch;</w:t>
      </w:r>
      <w:r>
        <w:t xml:space="preserve"> </w:t>
      </w:r>
    </w:p>
    <w:p w14:paraId="10073448" w14:textId="77777777" w:rsidR="006D19D2" w:rsidRDefault="006D19D2" w:rsidP="006D19D2">
      <w:pPr>
        <w:ind w:left="568" w:hanging="284"/>
        <w:rPr>
          <w:noProof/>
          <w:lang w:eastAsia="x-none"/>
        </w:rPr>
      </w:pPr>
      <w:r>
        <w:t>#d:</w:t>
      </w:r>
      <w:r>
        <w:tab/>
        <w:t>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conflict;</w:t>
      </w:r>
    </w:p>
    <w:p w14:paraId="7F6D6A8B" w14:textId="77777777" w:rsidR="006D19D2" w:rsidRPr="00077D25" w:rsidRDefault="006D19D2" w:rsidP="006D19D2">
      <w:pPr>
        <w:ind w:left="568" w:hanging="284"/>
      </w:pPr>
      <w:r>
        <w:t>#e:</w:t>
      </w:r>
      <w:r>
        <w:tab/>
        <w:t>UE PC5 unicast signalling security policy mismatch; or</w:t>
      </w:r>
    </w:p>
    <w:p w14:paraId="239D6623" w14:textId="77777777" w:rsidR="006D19D2" w:rsidRPr="00077D25" w:rsidRDefault="006D19D2" w:rsidP="006D19D2">
      <w:pPr>
        <w:ind w:left="568" w:hanging="284"/>
      </w:pPr>
      <w:r w:rsidRPr="00F80316">
        <w:t>#</w:t>
      </w:r>
      <w:r>
        <w:t>111</w:t>
      </w:r>
      <w:r w:rsidRPr="00F80316">
        <w:t>:</w:t>
      </w:r>
      <w:r w:rsidRPr="00F80316">
        <w:tab/>
      </w:r>
      <w:r>
        <w:t>Protocol error, unspecified.</w:t>
      </w:r>
    </w:p>
    <w:p w14:paraId="68640821" w14:textId="77777777"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6098DBC3" w14:textId="77777777"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77777777" w:rsidR="006D19D2" w:rsidRDefault="006D19D2" w:rsidP="006D19D2">
      <w:pPr>
        <w:pStyle w:val="B1"/>
      </w:pPr>
      <w:r>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p>
    <w:p w14:paraId="3F1C129D" w14:textId="5F9FB723" w:rsidR="00B76762" w:rsidRDefault="00B76762" w:rsidP="00B76762">
      <w:pPr>
        <w:pStyle w:val="Heading5"/>
      </w:pPr>
      <w:bookmarkStart w:id="343" w:name="_Toc34388642"/>
      <w:bookmarkStart w:id="344" w:name="_Toc34404413"/>
      <w:bookmarkStart w:id="345" w:name="_Toc45282242"/>
      <w:r>
        <w:t>6.1.2.</w:t>
      </w:r>
      <w:r w:rsidR="00BA3654">
        <w:t>7</w:t>
      </w:r>
      <w:r>
        <w:t>.6</w:t>
      </w:r>
      <w:r w:rsidRPr="00CE238F">
        <w:tab/>
      </w:r>
      <w:r w:rsidRPr="00FD6318">
        <w:t>Abnormal cases</w:t>
      </w:r>
      <w:bookmarkEnd w:id="343"/>
      <w:bookmarkEnd w:id="344"/>
      <w:bookmarkEnd w:id="345"/>
    </w:p>
    <w:p w14:paraId="7BDD0717" w14:textId="77777777" w:rsidR="002C3A88" w:rsidRPr="00FD6318" w:rsidRDefault="002C3A88" w:rsidP="002C3A88">
      <w:pPr>
        <w:pStyle w:val="Heading6"/>
        <w:rPr>
          <w:lang w:eastAsia="zh-CN"/>
        </w:rPr>
      </w:pPr>
      <w:bookmarkStart w:id="346" w:name="_Toc45282243"/>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346"/>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347" w:name="_Toc34388643"/>
      <w:bookmarkStart w:id="348" w:name="_Toc34404414"/>
      <w:bookmarkStart w:id="349" w:name="_Toc45282244"/>
      <w:r>
        <w:t>6.1.2.</w:t>
      </w:r>
      <w:r w:rsidR="00BA3654">
        <w:t>8</w:t>
      </w:r>
      <w:r w:rsidRPr="00183538">
        <w:tab/>
      </w:r>
      <w:r>
        <w:t>PC5 unicast</w:t>
      </w:r>
      <w:r w:rsidRPr="00183538">
        <w:t xml:space="preserve"> </w:t>
      </w:r>
      <w:r>
        <w:t>link keep-alive</w:t>
      </w:r>
      <w:r w:rsidRPr="00183538">
        <w:t xml:space="preserve"> procedure</w:t>
      </w:r>
      <w:bookmarkEnd w:id="347"/>
      <w:bookmarkEnd w:id="348"/>
      <w:bookmarkEnd w:id="349"/>
    </w:p>
    <w:p w14:paraId="5E7BC2ED" w14:textId="2A308474" w:rsidR="00B76762" w:rsidRPr="00183538" w:rsidRDefault="00B76762" w:rsidP="00B76762">
      <w:pPr>
        <w:pStyle w:val="Heading5"/>
      </w:pPr>
      <w:bookmarkStart w:id="350" w:name="_Toc34388644"/>
      <w:bookmarkStart w:id="351" w:name="_Toc34404415"/>
      <w:bookmarkStart w:id="352" w:name="_Toc45282245"/>
      <w:r>
        <w:t>6.1.2.</w:t>
      </w:r>
      <w:r w:rsidR="00BA3654">
        <w:t>8</w:t>
      </w:r>
      <w:r>
        <w:t>.1</w:t>
      </w:r>
      <w:r w:rsidRPr="00183538">
        <w:tab/>
        <w:t>General</w:t>
      </w:r>
      <w:bookmarkEnd w:id="350"/>
      <w:bookmarkEnd w:id="351"/>
      <w:bookmarkEnd w:id="352"/>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353" w:name="_Toc34388645"/>
      <w:bookmarkStart w:id="354" w:name="_Toc34404416"/>
      <w:bookmarkStart w:id="355" w:name="_Toc45282246"/>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353"/>
      <w:bookmarkEnd w:id="354"/>
      <w:bookmarkEnd w:id="355"/>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F1AC415" w14:textId="1B272CC6" w:rsidR="00B76762" w:rsidRDefault="00B76762" w:rsidP="00B76762">
      <w:pPr>
        <w:pStyle w:val="EditorsNote"/>
      </w:pPr>
      <w:r w:rsidRPr="00276BD3">
        <w:t>Editor's note:</w:t>
      </w:r>
      <w:r w:rsidRPr="00276BD3">
        <w:tab/>
        <w:t>How the value of the keep-alive timer T5</w:t>
      </w:r>
      <w:r w:rsidR="00C675B2">
        <w:t>003</w:t>
      </w:r>
      <w:r w:rsidRPr="00276BD3">
        <w:t xml:space="preserve"> is set is FFS.</w:t>
      </w:r>
    </w:p>
    <w:p w14:paraId="60E12F58" w14:textId="13E758E1" w:rsidR="00B76762" w:rsidRDefault="00B76762" w:rsidP="00B76762">
      <w:pPr>
        <w:pStyle w:val="EditorsNote"/>
      </w:pPr>
      <w:r w:rsidRPr="008D09AF">
        <w:t>Editor's note:</w:t>
      </w:r>
      <w:r w:rsidRPr="008D09AF">
        <w:tab/>
        <w:t>Other conditions to restart the keep-alive timer T5</w:t>
      </w:r>
      <w:r w:rsidR="00C675B2">
        <w:t>003</w:t>
      </w:r>
      <w:r w:rsidRPr="008D09AF">
        <w:t xml:space="preserve"> are FFS.</w:t>
      </w:r>
    </w:p>
    <w:p w14:paraId="39E23B61" w14:textId="7C613966" w:rsidR="00B76762" w:rsidRDefault="00B76762" w:rsidP="00B76762">
      <w:pPr>
        <w:pStyle w:val="EditorsNote"/>
      </w:pPr>
      <w:r w:rsidRPr="008D09AF">
        <w:t>Editor's note:</w:t>
      </w:r>
      <w:r w:rsidRPr="008D09AF">
        <w:tab/>
      </w:r>
      <w:r>
        <w:t>Whether the keep-alive timer T5</w:t>
      </w:r>
      <w:r w:rsidR="00C675B2">
        <w:t>003</w:t>
      </w:r>
      <w:r>
        <w:t xml:space="preserve"> value needs to be included or negotiated as part of the PC5 unicast link establishment procedure is FFS</w:t>
      </w:r>
      <w:r w:rsidRPr="008D09AF">
        <w: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77777777" w:rsidR="00B76762" w:rsidRDefault="00B76762" w:rsidP="00B76762">
      <w:pPr>
        <w:pStyle w:val="TF"/>
        <w:rPr>
          <w:lang w:eastAsia="zh-CN"/>
        </w:rPr>
      </w:pPr>
      <w:r>
        <w:object w:dxaOrig="8078" w:dyaOrig="3466" w14:anchorId="1725ADF6">
          <v:shape id="_x0000_i1034" type="#_x0000_t75" style="width:404.45pt;height:174.05pt" o:ole="">
            <v:imagedata r:id="rId27" o:title=""/>
          </v:shape>
          <o:OLEObject Type="Embed" ProgID="Visio.Drawing.11" ShapeID="_x0000_i1034" DrawAspect="Content" ObjectID="_1655894981" r:id="rId28"/>
        </w:object>
      </w:r>
    </w:p>
    <w:p w14:paraId="01D617A2" w14:textId="6F10C7F6"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356" w:name="_Toc34388646"/>
      <w:bookmarkStart w:id="357" w:name="_Toc34404417"/>
      <w:bookmarkStart w:id="358" w:name="_Toc45282247"/>
      <w:r>
        <w:t>6.1.2.</w:t>
      </w:r>
      <w:r w:rsidR="00BA3654">
        <w:t>8</w:t>
      </w:r>
      <w:r>
        <w:t>.</w:t>
      </w:r>
      <w:r w:rsidRPr="00183538">
        <w:t>3</w:t>
      </w:r>
      <w:r w:rsidRPr="00183538">
        <w:tab/>
      </w:r>
      <w:r>
        <w:t>PC5 unicast link keep-alive</w:t>
      </w:r>
      <w:r w:rsidRPr="00183538">
        <w:t xml:space="preserve"> procedure accepted by the target UE</w:t>
      </w:r>
      <w:bookmarkEnd w:id="356"/>
      <w:bookmarkEnd w:id="357"/>
      <w:bookmarkEnd w:id="358"/>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359" w:name="_Toc34388647"/>
      <w:bookmarkStart w:id="360" w:name="_Toc34404418"/>
      <w:bookmarkStart w:id="361" w:name="_Toc45282248"/>
      <w:r>
        <w:t>6.1.2.</w:t>
      </w:r>
      <w:r w:rsidR="00BA3654">
        <w:t>8</w:t>
      </w:r>
      <w:r>
        <w:t>.4</w:t>
      </w:r>
      <w:r w:rsidRPr="00183538">
        <w:tab/>
      </w:r>
      <w:r>
        <w:t>PC5 unicast link keep-alive</w:t>
      </w:r>
      <w:r w:rsidRPr="00183538">
        <w:t xml:space="preserve"> procedure completion by the initiating UE</w:t>
      </w:r>
      <w:bookmarkEnd w:id="359"/>
      <w:bookmarkEnd w:id="360"/>
      <w:bookmarkEnd w:id="361"/>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362" w:name="_Toc34388648"/>
      <w:bookmarkStart w:id="363" w:name="_Toc34404419"/>
      <w:bookmarkStart w:id="364" w:name="_Toc45282249"/>
      <w:r>
        <w:t>6.1.2.</w:t>
      </w:r>
      <w:r w:rsidR="00BA3654">
        <w:t>8</w:t>
      </w:r>
      <w:r>
        <w:t>.5</w:t>
      </w:r>
      <w:r w:rsidRPr="00CE238F">
        <w:tab/>
      </w:r>
      <w:r w:rsidRPr="00FD6318">
        <w:t>Abnormal cases</w:t>
      </w:r>
      <w:bookmarkEnd w:id="362"/>
      <w:bookmarkEnd w:id="363"/>
      <w:bookmarkEnd w:id="364"/>
    </w:p>
    <w:p w14:paraId="11F973D5" w14:textId="3C073478" w:rsidR="00B76762" w:rsidRPr="00FD6318" w:rsidRDefault="00B76762" w:rsidP="00B76762">
      <w:pPr>
        <w:pStyle w:val="Heading6"/>
        <w:rPr>
          <w:lang w:eastAsia="zh-CN"/>
        </w:rPr>
      </w:pPr>
      <w:bookmarkStart w:id="365" w:name="_Toc34388649"/>
      <w:bookmarkStart w:id="366" w:name="_Toc34404420"/>
      <w:bookmarkStart w:id="367" w:name="_Toc4528225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365"/>
      <w:bookmarkEnd w:id="366"/>
      <w:bookmarkEnd w:id="367"/>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368" w:name="_Toc34388650"/>
      <w:bookmarkStart w:id="369" w:name="_Toc34404421"/>
      <w:bookmarkStart w:id="370" w:name="_Toc45282251"/>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68"/>
      <w:bookmarkEnd w:id="369"/>
      <w:bookmarkEnd w:id="370"/>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77777777" w:rsidR="00B76762" w:rsidRPr="003B79F0" w:rsidRDefault="00B76762" w:rsidP="00335F93">
      <w:pPr>
        <w:pStyle w:val="B1"/>
      </w:pPr>
      <w:r>
        <w:tab/>
        <w:t xml:space="preserve">The target UE </w:t>
      </w:r>
      <w:r w:rsidRPr="003B79F0">
        <w:t>may:</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77777777" w:rsidR="00B76762" w:rsidRDefault="00B76762" w:rsidP="00B76762">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41F8BC40" w14:textId="77777777" w:rsidR="00B76762" w:rsidRPr="00F67B58" w:rsidRDefault="00B76762">
      <w:r>
        <w:tab/>
        <w:t>T</w:t>
      </w:r>
      <w:r w:rsidRPr="00276BD3">
        <w:t>he target UE shall discard the DIRECT LINK KEEPALIVE REQUEST message.</w:t>
      </w:r>
    </w:p>
    <w:p w14:paraId="7E5AB598" w14:textId="77777777" w:rsidR="00B76762" w:rsidRDefault="00B76762" w:rsidP="00B76762">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77FFC21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Pr="003B79F0">
        <w:t xml:space="preserve">; </w:t>
      </w:r>
      <w:r>
        <w:t>and</w:t>
      </w:r>
    </w:p>
    <w:p w14:paraId="55D85097" w14:textId="2656F1C4" w:rsidR="00B76762" w:rsidRPr="003B79F0" w:rsidRDefault="00B76762" w:rsidP="00B76762">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6698824D" w14:textId="45880530" w:rsidR="00B76762" w:rsidRPr="00E350E5" w:rsidRDefault="00B76762" w:rsidP="00B76762">
      <w:pPr>
        <w:pStyle w:val="Heading4"/>
      </w:pPr>
      <w:bookmarkStart w:id="371" w:name="_Toc34388651"/>
      <w:bookmarkStart w:id="372" w:name="_Toc34404422"/>
      <w:bookmarkStart w:id="373" w:name="_Toc45282252"/>
      <w:r w:rsidRPr="000D5D43">
        <w:t>6.1.2</w:t>
      </w:r>
      <w:r>
        <w:t>.</w:t>
      </w:r>
      <w:r w:rsidR="00BA3654">
        <w:t>9</w:t>
      </w:r>
      <w:r w:rsidRPr="000D5D43">
        <w:tab/>
      </w:r>
      <w:r>
        <w:t>Data transmission over PC5 unicast link</w:t>
      </w:r>
      <w:bookmarkEnd w:id="371"/>
      <w:bookmarkEnd w:id="372"/>
      <w:bookmarkEnd w:id="373"/>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60ED9A23" w14:textId="5D35905B" w:rsidR="0033037E" w:rsidRPr="00742FAE" w:rsidRDefault="0033037E" w:rsidP="0033037E">
      <w:pPr>
        <w:pStyle w:val="Heading4"/>
      </w:pPr>
      <w:bookmarkStart w:id="374" w:name="_Toc34388652"/>
      <w:bookmarkStart w:id="375" w:name="_Toc34404423"/>
      <w:bookmarkStart w:id="376" w:name="_Toc45282253"/>
      <w:r>
        <w:t>6.1.2.10</w:t>
      </w:r>
      <w:r w:rsidRPr="00742FAE">
        <w:tab/>
      </w:r>
      <w:r w:rsidRPr="003E279D">
        <w:t>PC5 unicast</w:t>
      </w:r>
      <w:r w:rsidRPr="00037264">
        <w:t xml:space="preserve"> link </w:t>
      </w:r>
      <w:r>
        <w:t>re-keying</w:t>
      </w:r>
      <w:r w:rsidRPr="00742FAE">
        <w:t xml:space="preserve"> procedure</w:t>
      </w:r>
      <w:bookmarkEnd w:id="376"/>
    </w:p>
    <w:p w14:paraId="163F0E87" w14:textId="74EFAD7D" w:rsidR="0033037E" w:rsidRPr="00742FAE" w:rsidRDefault="0033037E" w:rsidP="0033037E">
      <w:pPr>
        <w:pStyle w:val="Heading5"/>
      </w:pPr>
      <w:bookmarkStart w:id="377" w:name="_Toc45282254"/>
      <w:r>
        <w:t>6.1.2.10.1</w:t>
      </w:r>
      <w:r w:rsidRPr="00742FAE">
        <w:tab/>
        <w:t>General</w:t>
      </w:r>
      <w:bookmarkEnd w:id="377"/>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378" w:name="_Toc45282255"/>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378"/>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2CC3F7ED" w:rsidR="0033037E" w:rsidRDefault="0033037E" w:rsidP="0033037E">
      <w:pPr>
        <w:pStyle w:val="B1"/>
        <w:ind w:left="852"/>
      </w:pPr>
      <w:r>
        <w:t>1)</w:t>
      </w:r>
      <w:r>
        <w:tab/>
        <w:t>if the session key K</w:t>
      </w:r>
      <w:r>
        <w:rPr>
          <w:vertAlign w:val="subscript"/>
        </w:rPr>
        <w:t>NRP-sess</w:t>
      </w:r>
      <w:r>
        <w:t xml:space="preserve"> used to protect PC5 unicast link needs to be refreshed and neither timer T5bbb nor </w:t>
      </w:r>
      <w:r w:rsidR="00577D26">
        <w:t>T5008</w:t>
      </w:r>
      <w:r>
        <w:t xml:space="preserve"> are running; or </w:t>
      </w:r>
    </w:p>
    <w:p w14:paraId="309F89ED" w14:textId="1EED653D" w:rsidR="0033037E" w:rsidRDefault="0033037E" w:rsidP="0033037E">
      <w:pPr>
        <w:pStyle w:val="B1"/>
        <w:ind w:left="284" w:firstLine="284"/>
      </w:pPr>
      <w:r>
        <w:t>2)</w:t>
      </w:r>
      <w:r>
        <w:tab/>
        <w:t>if the UE wants to refresh</w:t>
      </w:r>
      <w:r>
        <w:rPr>
          <w:noProof/>
        </w:rPr>
        <w:t xml:space="preserve"> K</w:t>
      </w:r>
      <w:r>
        <w:rPr>
          <w:noProof/>
          <w:vertAlign w:val="subscript"/>
        </w:rPr>
        <w:t>NRP</w:t>
      </w:r>
      <w:r>
        <w:t xml:space="preserve"> and neither timer T5bbb nor </w:t>
      </w:r>
      <w:r w:rsidR="00577D26">
        <w:t>T5008</w:t>
      </w:r>
      <w:r>
        <w:t xml:space="preserve"> are running.</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7777777" w:rsidR="0033037E" w:rsidRDefault="0033037E" w:rsidP="0033037E">
      <w:pPr>
        <w:pStyle w:val="B1"/>
      </w:pPr>
      <w:r>
        <w:t>a)</w:t>
      </w:r>
      <w:r>
        <w:tab/>
        <w:t>shall include the Key establishment information container if the null integrity protection algorithm is not in use;</w:t>
      </w:r>
    </w:p>
    <w:p w14:paraId="4161FE0D" w14:textId="77777777" w:rsidR="0033037E" w:rsidRDefault="0033037E" w:rsidP="0033037E">
      <w:pPr>
        <w:pStyle w:val="NO"/>
      </w:pPr>
      <w:r>
        <w:t>NOTE 1:</w:t>
      </w:r>
      <w:r>
        <w:tab/>
        <w:t>The Key establishment information container is provided by upper layers.</w:t>
      </w:r>
    </w:p>
    <w:p w14:paraId="675C13D5" w14:textId="77777777" w:rsidR="0033037E" w:rsidRDefault="0033037E" w:rsidP="0033037E">
      <w:pPr>
        <w:pStyle w:val="B1"/>
      </w:pPr>
      <w:r>
        <w:t>b)</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BE5E415"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T5aaa and T5bbb.</w:t>
      </w:r>
    </w:p>
    <w:bookmarkStart w:id="379" w:name="_Hlk36026661"/>
    <w:p w14:paraId="125D04D4" w14:textId="77777777" w:rsidR="0033037E" w:rsidRPr="00742FAE" w:rsidRDefault="0033037E" w:rsidP="0033037E">
      <w:pPr>
        <w:pStyle w:val="TH"/>
        <w:rPr>
          <w:lang w:eastAsia="zh-CN"/>
        </w:rPr>
      </w:pPr>
      <w:r>
        <w:rPr>
          <w:lang w:eastAsia="zh-CN"/>
        </w:rPr>
        <w:object w:dxaOrig="18461" w:dyaOrig="5669" w14:anchorId="4D701BF6">
          <v:shape id="_x0000_i1035" type="#_x0000_t75" style="width:718.75pt;height:221.65pt" o:ole="">
            <v:imagedata r:id="rId29" o:title=""/>
          </v:shape>
          <o:OLEObject Type="Embed" ProgID="Visio.Drawing.11" ShapeID="_x0000_i1035" DrawAspect="Content" ObjectID="_1655894982" r:id="rId30"/>
        </w:object>
      </w:r>
      <w:bookmarkEnd w:id="379"/>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380" w:name="_Toc45282256"/>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380"/>
    </w:p>
    <w:p w14:paraId="4347BBFA" w14:textId="77777777"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subclause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7777777" w:rsidR="0033037E" w:rsidRDefault="0033037E" w:rsidP="0033037E">
      <w:r>
        <w:rPr>
          <w:lang w:eastAsia="zh-CN"/>
        </w:rPr>
        <w:t xml:space="preserve">Then the target UE shall </w:t>
      </w:r>
      <w:r>
        <w:t>initiate a PC5 unicast link security mode control procedure as specified in in subclause 6.1.2.7.</w:t>
      </w:r>
    </w:p>
    <w:p w14:paraId="69F89360" w14:textId="77777777"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r>
        <w:t xml:space="preserve">The target UE </w:t>
      </w:r>
      <w:r w:rsidRPr="00031339">
        <w:t xml:space="preserve">shall </w:t>
      </w:r>
      <w:r>
        <w:t xml:space="preserve">cipher and integrity protect the DIRECT LINK REKEYING RESPONSE </w:t>
      </w:r>
      <w:r w:rsidRPr="00440029">
        <w:t>message</w:t>
      </w:r>
      <w:r w:rsidRPr="00031339">
        <w:t xml:space="preserve"> </w:t>
      </w:r>
      <w:r>
        <w:t>w</w:t>
      </w:r>
      <w:r w:rsidRPr="00031339">
        <w:t>ith the new security context</w:t>
      </w:r>
      <w:r>
        <w:t>.</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381" w:name="_Toc45282257"/>
      <w:r>
        <w:t>6.1.2.10.4</w:t>
      </w:r>
      <w:r w:rsidRPr="00183538">
        <w:tab/>
      </w:r>
      <w:r>
        <w:t>PC5 unicast link re-keying</w:t>
      </w:r>
      <w:r w:rsidRPr="00183538">
        <w:t xml:space="preserve"> procedure completion by the initiating UE</w:t>
      </w:r>
      <w:bookmarkEnd w:id="381"/>
    </w:p>
    <w:p w14:paraId="62F93A97" w14:textId="13EA83E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E49A13A" w14:textId="6B19E183" w:rsidR="0033037E" w:rsidRDefault="0033037E" w:rsidP="0033037E">
      <w:pPr>
        <w:pStyle w:val="Heading5"/>
      </w:pPr>
      <w:bookmarkStart w:id="382" w:name="_Toc45282258"/>
      <w:r>
        <w:t>6.1.2.10.5</w:t>
      </w:r>
      <w:r w:rsidRPr="00CE238F">
        <w:tab/>
      </w:r>
      <w:r w:rsidRPr="00FD6318">
        <w:t>Abnormal cases</w:t>
      </w:r>
      <w:r>
        <w:t xml:space="preserve"> </w:t>
      </w:r>
      <w:r w:rsidRPr="00FD6318">
        <w:rPr>
          <w:lang w:eastAsia="zh-CN"/>
        </w:rPr>
        <w:t>at the initiating UE</w:t>
      </w:r>
      <w:bookmarkEnd w:id="38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0020FF4" w14:textId="77777777" w:rsidR="0033037E" w:rsidRDefault="0033037E" w:rsidP="0033037E">
      <w:pPr>
        <w:pStyle w:val="B1"/>
      </w:pPr>
      <w:r w:rsidRPr="002C4EE5">
        <w:tab/>
      </w:r>
      <w:r>
        <w:t>T</w:t>
      </w:r>
      <w:r w:rsidRPr="00742FAE">
        <w:t xml:space="preserve">he </w:t>
      </w:r>
      <w:r>
        <w:t>initiating</w:t>
      </w:r>
      <w:r w:rsidRPr="00742FAE">
        <w:t xml:space="preserve"> UE shall abort the procedure.</w:t>
      </w:r>
    </w:p>
    <w:p w14:paraId="184F2342" w14:textId="7014604E" w:rsidR="00490541" w:rsidRPr="00987307" w:rsidRDefault="00490541" w:rsidP="00490541">
      <w:pPr>
        <w:pStyle w:val="Heading4"/>
      </w:pPr>
      <w:bookmarkStart w:id="383" w:name="_Toc45282259"/>
      <w:r>
        <w:t>6.1.2.11</w:t>
      </w:r>
      <w:r w:rsidRPr="00987307">
        <w:tab/>
      </w:r>
      <w:r>
        <w:t>PC5 unicast security</w:t>
      </w:r>
      <w:bookmarkEnd w:id="383"/>
    </w:p>
    <w:p w14:paraId="2F08653B" w14:textId="4777D71F" w:rsidR="00490541" w:rsidRPr="00183538" w:rsidRDefault="00490541" w:rsidP="00490541">
      <w:pPr>
        <w:pStyle w:val="Heading5"/>
      </w:pPr>
      <w:bookmarkStart w:id="384" w:name="_Toc45282260"/>
      <w:r>
        <w:t>6.1.2.11.1</w:t>
      </w:r>
      <w:r w:rsidRPr="00183538">
        <w:tab/>
      </w:r>
      <w:r>
        <w:t>Overview</w:t>
      </w:r>
      <w:bookmarkEnd w:id="384"/>
    </w:p>
    <w:p w14:paraId="7020627F" w14:textId="6F39ACEF"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Security protection involves integrity protection and ciphering of the </w:t>
      </w:r>
      <w:r>
        <w:t>PC5 signalling</w:t>
      </w:r>
      <w:r w:rsidRPr="00CC0C94">
        <w:t xml:space="preserve"> messages</w:t>
      </w:r>
      <w:r>
        <w:t>, and possible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7777777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subclause,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385" w:name="_Toc45282261"/>
      <w:r>
        <w:t>6.1.2.11.2</w:t>
      </w:r>
      <w:r w:rsidRPr="00183538">
        <w:tab/>
      </w:r>
      <w:r>
        <w:t>Handling of PC5 unicast security contexts</w:t>
      </w:r>
      <w:bookmarkEnd w:id="385"/>
    </w:p>
    <w:p w14:paraId="3037A3D8" w14:textId="2CE8515F" w:rsidR="00490541" w:rsidRPr="00183538" w:rsidRDefault="00490541" w:rsidP="00490541">
      <w:pPr>
        <w:pStyle w:val="Heading6"/>
      </w:pPr>
      <w:bookmarkStart w:id="386" w:name="_Toc45282262"/>
      <w:r>
        <w:t>6.1.2.11.2.1</w:t>
      </w:r>
      <w:r w:rsidRPr="00183538">
        <w:tab/>
      </w:r>
      <w:r>
        <w:t>General</w:t>
      </w:r>
      <w:bookmarkEnd w:id="386"/>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387" w:name="_Toc45282263"/>
      <w:r>
        <w:t>6.1.2.11.2.2</w:t>
      </w:r>
      <w:r w:rsidRPr="00183538">
        <w:tab/>
      </w:r>
      <w:r>
        <w:t>Establishment of secure exchange of PC5 signalling messages</w:t>
      </w:r>
      <w:bookmarkEnd w:id="387"/>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388" w:name="_Toc45282264"/>
      <w:r>
        <w:t>6.1.2.11.2.3</w:t>
      </w:r>
      <w:r w:rsidRPr="00183538">
        <w:tab/>
      </w:r>
      <w:r>
        <w:t>Change of security keys</w:t>
      </w:r>
      <w:bookmarkEnd w:id="388"/>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389" w:name="_Toc45282265"/>
      <w:r>
        <w:t>6.1.2.11.3</w:t>
      </w:r>
      <w:r w:rsidRPr="00183538">
        <w:tab/>
      </w:r>
      <w:r>
        <w:t>Checking of PC5 signalling messages in the UE</w:t>
      </w:r>
      <w:bookmarkEnd w:id="389"/>
    </w:p>
    <w:p w14:paraId="1DC47FAB" w14:textId="77777777" w:rsidR="00490541" w:rsidRDefault="00490541" w:rsidP="00490541">
      <w:r w:rsidRPr="00CC0C94">
        <w:t xml:space="preserve">Except the messages listed below, no </w:t>
      </w:r>
      <w:r>
        <w:t>PC5</w:t>
      </w:r>
      <w:r w:rsidRPr="00CC0C94">
        <w:t xml:space="preserve"> signalling messages </w:t>
      </w:r>
      <w:r>
        <w:t>that is not integrity protected shall be processed by the UE</w:t>
      </w:r>
      <w:r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390" w:name="_Toc45282266"/>
      <w:r>
        <w:t>6.1.2.12</w:t>
      </w:r>
      <w:r w:rsidRPr="000D5D43">
        <w:tab/>
      </w:r>
      <w:bookmarkStart w:id="391" w:name="OLE_LINK48"/>
      <w:r w:rsidRPr="007B2720">
        <w:t>PC5 QoS flow</w:t>
      </w:r>
      <w:bookmarkEnd w:id="391"/>
      <w:r w:rsidRPr="007B2720">
        <w:t xml:space="preserve"> establishment</w:t>
      </w:r>
      <w:r>
        <w:t xml:space="preserve"> over PC5 unicast link</w:t>
      </w:r>
      <w:bookmarkEnd w:id="390"/>
    </w:p>
    <w:p w14:paraId="36B915DF" w14:textId="77777777"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7777777" w:rsidR="00C52C99" w:rsidRPr="008076B4" w:rsidRDefault="00C52C99" w:rsidP="00C52C99">
      <w:pPr>
        <w:pStyle w:val="B2"/>
      </w:pPr>
      <w:r w:rsidRPr="008076B4">
        <w:t>2)</w:t>
      </w:r>
      <w:r w:rsidRPr="008076B4">
        <w:tab/>
        <w:t>the V2X service indentifier(s);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77777777" w:rsidR="00C52C99" w:rsidRDefault="00C52C99" w:rsidP="00C52C99">
      <w:pPr>
        <w:pStyle w:val="B2"/>
      </w:pPr>
      <w:r>
        <w:t>3)</w:t>
      </w:r>
      <w:r>
        <w:tab/>
        <w:t xml:space="preserve">the </w:t>
      </w:r>
      <w:r w:rsidRPr="00C049D2">
        <w:t>PC5 link identifier; and</w:t>
      </w:r>
      <w:r>
        <w:t>;</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392" w:name="_Toc45282267"/>
      <w:r>
        <w:t>6.1.2.13</w:t>
      </w:r>
      <w:r w:rsidRPr="000D5D43">
        <w:tab/>
      </w:r>
      <w:r w:rsidRPr="007B2720">
        <w:t xml:space="preserve">PC5 QoS flow match </w:t>
      </w:r>
      <w:r>
        <w:t>over PC5 unicast link</w:t>
      </w:r>
      <w:bookmarkEnd w:id="392"/>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77777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393" w:name="_Toc45282268"/>
      <w:r>
        <w:t>6.1.3</w:t>
      </w:r>
      <w:r w:rsidRPr="008C1B5D">
        <w:tab/>
      </w:r>
      <w:r>
        <w:t>Broadcast</w:t>
      </w:r>
      <w:r w:rsidRPr="00874C20">
        <w:t xml:space="preserve"> mode</w:t>
      </w:r>
      <w:r>
        <w:t xml:space="preserve"> </w:t>
      </w:r>
      <w:r w:rsidRPr="008C1B5D">
        <w:t>communication over PC5</w:t>
      </w:r>
      <w:bookmarkEnd w:id="249"/>
      <w:bookmarkEnd w:id="253"/>
      <w:bookmarkEnd w:id="374"/>
      <w:bookmarkEnd w:id="375"/>
      <w:bookmarkEnd w:id="393"/>
    </w:p>
    <w:p w14:paraId="2CC129C0" w14:textId="77777777" w:rsidR="00CD6B08" w:rsidRPr="00F1445B" w:rsidRDefault="00CD6B08" w:rsidP="00CD6B08">
      <w:pPr>
        <w:pStyle w:val="Heading4"/>
        <w:rPr>
          <w:noProof/>
          <w:lang w:val="en-US"/>
        </w:rPr>
      </w:pPr>
      <w:bookmarkStart w:id="394" w:name="_Toc22039984"/>
      <w:bookmarkStart w:id="395" w:name="_Toc25070698"/>
      <w:bookmarkStart w:id="396" w:name="_Toc34388653"/>
      <w:bookmarkStart w:id="397" w:name="_Toc34404424"/>
      <w:bookmarkStart w:id="398" w:name="_Toc45282269"/>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394"/>
      <w:bookmarkEnd w:id="395"/>
      <w:bookmarkEnd w:id="396"/>
      <w:bookmarkEnd w:id="397"/>
      <w:bookmarkEnd w:id="398"/>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399" w:name="_Toc34388654"/>
      <w:bookmarkStart w:id="400" w:name="_Toc34404425"/>
      <w:bookmarkStart w:id="401" w:name="_Toc22039985"/>
      <w:bookmarkStart w:id="402" w:name="_Toc25070699"/>
      <w:bookmarkStart w:id="403" w:name="_Toc45282270"/>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399"/>
      <w:bookmarkEnd w:id="400"/>
      <w:bookmarkEnd w:id="403"/>
    </w:p>
    <w:p w14:paraId="7B28BC32" w14:textId="77777777" w:rsidR="00B179A7" w:rsidRPr="008D65CE" w:rsidRDefault="00B179A7" w:rsidP="00B179A7">
      <w:pPr>
        <w:pStyle w:val="Heading5"/>
        <w:rPr>
          <w:noProof/>
          <w:lang w:val="en-US"/>
        </w:rPr>
      </w:pPr>
      <w:bookmarkStart w:id="404" w:name="_Toc34388655"/>
      <w:bookmarkStart w:id="405" w:name="_Toc34404426"/>
      <w:bookmarkStart w:id="406" w:name="_Toc45282271"/>
      <w:r w:rsidRPr="008D65CE">
        <w:rPr>
          <w:noProof/>
          <w:lang w:val="en-US"/>
        </w:rPr>
        <w:t>6.1.3.2.1</w:t>
      </w:r>
      <w:r w:rsidRPr="008D65CE">
        <w:rPr>
          <w:noProof/>
          <w:lang w:val="en-US"/>
        </w:rPr>
        <w:tab/>
        <w:t>Initiation</w:t>
      </w:r>
      <w:bookmarkEnd w:id="404"/>
      <w:bookmarkEnd w:id="405"/>
      <w:bookmarkEnd w:id="406"/>
    </w:p>
    <w:p w14:paraId="64C8BC34" w14:textId="77777777" w:rsidR="00B179A7" w:rsidRPr="008D65CE" w:rsidRDefault="00B179A7" w:rsidP="00B179A7">
      <w:pPr>
        <w:pStyle w:val="Heading6"/>
        <w:rPr>
          <w:noProof/>
          <w:lang w:val="en-US"/>
        </w:rPr>
      </w:pPr>
      <w:bookmarkStart w:id="407" w:name="_Toc34388656"/>
      <w:bookmarkStart w:id="408" w:name="_Toc34404427"/>
      <w:bookmarkStart w:id="409" w:name="_Toc45282272"/>
      <w:r w:rsidRPr="008D65CE">
        <w:rPr>
          <w:noProof/>
          <w:lang w:val="en-US"/>
        </w:rPr>
        <w:t>6.1.3.2.1.1</w:t>
      </w:r>
      <w:r w:rsidRPr="008D65CE">
        <w:rPr>
          <w:noProof/>
          <w:lang w:val="en-US"/>
        </w:rPr>
        <w:tab/>
        <w:t xml:space="preserve">Requirements for </w:t>
      </w:r>
      <w:r w:rsidRPr="008D65CE">
        <w:t>V2X communication over PC5</w:t>
      </w:r>
      <w:bookmarkEnd w:id="407"/>
      <w:bookmarkEnd w:id="408"/>
      <w:bookmarkEnd w:id="409"/>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4DC4313D"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25776">
        <w:t>9</w:t>
      </w:r>
      <w:r w:rsidRPr="00335F93">
        <w:t>.</w:t>
      </w:r>
      <w:r w:rsidR="00C440CC">
        <w:t>2</w:t>
      </w:r>
      <w:r w:rsidR="00093F33">
        <w:t>.1</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59B54D6E"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77777777" w:rsidR="00B179A7" w:rsidRPr="008D65CE" w:rsidRDefault="00B179A7" w:rsidP="00335F93">
      <w:pPr>
        <w:pStyle w:val="B3"/>
      </w:pPr>
      <w:r>
        <w:t>i</w:t>
      </w:r>
      <w:r w:rsidRPr="008D65CE">
        <w:t>)</w:t>
      </w:r>
      <w:r w:rsidRPr="008D65CE">
        <w:tab/>
        <w:t>not served by NR or not served by E-UTRA for V2X communication</w:t>
      </w:r>
      <w:r>
        <w:t xml:space="preserve"> over PC5;</w:t>
      </w:r>
    </w:p>
    <w:p w14:paraId="4DA72F41" w14:textId="479F1ABD"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56C94C6A" w:rsidR="00B179A7" w:rsidRPr="008D65CE" w:rsidRDefault="00B179A7" w:rsidP="00335F93">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302A8DFC" w:rsidR="00B179A7" w:rsidRPr="008D65CE" w:rsidRDefault="00B179A7" w:rsidP="00335F93">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6F63D3F0"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1B6854B9" w:rsidR="00B179A7" w:rsidRPr="00757517" w:rsidRDefault="00B179A7" w:rsidP="00335F93">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410" w:name="_Toc34388657"/>
      <w:bookmarkStart w:id="411" w:name="_Toc34404428"/>
      <w:bookmarkStart w:id="412" w:name="_Toc45282273"/>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410"/>
      <w:bookmarkEnd w:id="411"/>
      <w:bookmarkEnd w:id="412"/>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60F75648"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PC5 QoS parameters based on the V2X application requirements provided by the upper layers (if available) and the V2X service type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413" w:name="_Toc533170267"/>
      <w:bookmarkStart w:id="414" w:name="_Toc34388658"/>
      <w:bookmarkStart w:id="41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77777777" w:rsidR="00483B9A" w:rsidRPr="003D7833" w:rsidRDefault="00483B9A" w:rsidP="00483B9A">
      <w:pPr>
        <w:pStyle w:val="B1"/>
      </w:pPr>
      <w:r w:rsidRPr="003D7833">
        <w:t>-</w:t>
      </w:r>
      <w:r w:rsidRPr="003D7833">
        <w:tab/>
        <w:t>V2X Service type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416" w:name="_Toc45282274"/>
      <w:r w:rsidRPr="008D65CE">
        <w:t>6.1.3.2.2</w:t>
      </w:r>
      <w:r w:rsidRPr="008D65CE">
        <w:tab/>
        <w:t>Transmission</w:t>
      </w:r>
      <w:bookmarkEnd w:id="413"/>
      <w:bookmarkEnd w:id="414"/>
      <w:bookmarkEnd w:id="415"/>
      <w:bookmarkEnd w:id="416"/>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A01672D"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25776">
        <w:rPr>
          <w:noProof/>
          <w:lang w:val="en-US"/>
        </w:rPr>
        <w:t>9</w:t>
      </w:r>
      <w:r w:rsidRPr="008D65CE">
        <w:rPr>
          <w:noProof/>
          <w:lang w:val="en-US"/>
        </w:rPr>
        <w:t>.</w:t>
      </w:r>
      <w:r w:rsidR="00C440CC">
        <w:rPr>
          <w:noProof/>
          <w:lang w:val="en-US"/>
        </w:rPr>
        <w:t>2</w:t>
      </w:r>
      <w:r w:rsidR="00093F33">
        <w:rPr>
          <w:noProof/>
          <w:lang w:val="en-US"/>
        </w:rPr>
        <w:t>.1</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417" w:name="_Toc34388659"/>
      <w:bookmarkStart w:id="418" w:name="_Toc34404430"/>
      <w:bookmarkStart w:id="419" w:name="_Toc533170268"/>
      <w:bookmarkStart w:id="420" w:name="_Toc45282275"/>
      <w:r w:rsidRPr="008D65CE">
        <w:t>6.1.3.2.3</w:t>
      </w:r>
      <w:r w:rsidRPr="008D65CE">
        <w:tab/>
        <w:t>Procedure for UE to use provisioned radio resources for V2X communication over PC5</w:t>
      </w:r>
      <w:bookmarkEnd w:id="417"/>
      <w:bookmarkEnd w:id="418"/>
      <w:bookmarkEnd w:id="420"/>
    </w:p>
    <w:bookmarkEnd w:id="419"/>
    <w:p w14:paraId="765FA5B8" w14:textId="52F5B71A" w:rsidR="00B179A7" w:rsidRPr="008D65CE" w:rsidRDefault="00B179A7" w:rsidP="00B179A7">
      <w:r w:rsidRPr="008D65CE">
        <w:t>When the UE is not served by NR and not served by E-UTRA for V2X communication, the UE shall select the 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77777777" w:rsidR="00B179A7" w:rsidRPr="008D65CE" w:rsidRDefault="00B179A7" w:rsidP="00335F93">
      <w:pPr>
        <w:pStyle w:val="B3"/>
      </w:pPr>
      <w:r>
        <w:t>iii</w:t>
      </w:r>
      <w:r w:rsidRPr="008D65CE">
        <w:t>)</w:t>
      </w:r>
      <w:r w:rsidRPr="008D65CE">
        <w:tab/>
        <w:t>the UE does not have an emergency PDN connection;</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421" w:name="_Toc533170269"/>
      <w:bookmarkStart w:id="422" w:name="_Toc34388660"/>
      <w:bookmarkStart w:id="423" w:name="_Toc34404431"/>
      <w:bookmarkStart w:id="424" w:name="_Toc45282276"/>
      <w:r w:rsidRPr="008D65CE">
        <w:t>6.1.3.2.4</w:t>
      </w:r>
      <w:bookmarkEnd w:id="421"/>
      <w:r w:rsidRPr="008D65CE">
        <w:tab/>
        <w:t>Privacy of V2X transmission over PC5</w:t>
      </w:r>
      <w:bookmarkEnd w:id="422"/>
      <w:bookmarkEnd w:id="423"/>
      <w:bookmarkEnd w:id="424"/>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77777777" w:rsidR="00B179A7" w:rsidRPr="008D65CE" w:rsidRDefault="00B179A7" w:rsidP="00335F93">
      <w:pPr>
        <w:pStyle w:val="B2"/>
      </w:pPr>
      <w:r>
        <w:t>2</w:t>
      </w:r>
      <w:r w:rsidRPr="008D65CE">
        <w:t>)</w:t>
      </w:r>
      <w:r w:rsidRPr="008D65CE">
        <w:tab/>
        <w:t>timer T</w:t>
      </w:r>
      <w:r>
        <w:t>5xyz</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77777777" w:rsidR="00B179A7" w:rsidRPr="008D65CE" w:rsidRDefault="00B179A7" w:rsidP="00335F93">
      <w:pPr>
        <w:pStyle w:val="B2"/>
      </w:pPr>
      <w:r>
        <w:t>1</w:t>
      </w:r>
      <w:r w:rsidRPr="008D65CE">
        <w:t>)</w:t>
      </w:r>
      <w:r w:rsidRPr="008D65CE">
        <w:tab/>
      </w:r>
      <w:r>
        <w:t>change the value of the source l</w:t>
      </w:r>
      <w:r w:rsidRPr="008D65CE">
        <w:t>ayer-2 ID self-assigned by the UE for the broadcast mode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7777777"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 and</w:t>
      </w:r>
    </w:p>
    <w:p w14:paraId="4ABE281E" w14:textId="245B9894" w:rsidR="00B179A7" w:rsidRPr="008D65CE" w:rsidRDefault="00B179A7" w:rsidP="00335F93">
      <w:pPr>
        <w:pStyle w:val="B2"/>
      </w:pPr>
      <w:r>
        <w:t>4</w:t>
      </w:r>
      <w:r w:rsidRPr="008D65CE">
        <w:t>)</w:t>
      </w:r>
      <w:r w:rsidRPr="008D65CE">
        <w:tab/>
        <w:t>restart timer T</w:t>
      </w:r>
      <w:r>
        <w:t>5</w:t>
      </w:r>
      <w:r w:rsidR="001812A5">
        <w:t>020</w:t>
      </w:r>
      <w:r w:rsidRPr="008D65CE">
        <w:t>; and</w:t>
      </w:r>
    </w:p>
    <w:p w14:paraId="7C15EE25" w14:textId="68F930C4" w:rsidR="00B179A7" w:rsidRPr="008D65CE" w:rsidRDefault="00B179A7" w:rsidP="00335F93">
      <w:pPr>
        <w:pStyle w:val="B2"/>
      </w:pPr>
      <w:r>
        <w:t>c)</w:t>
      </w:r>
      <w:r w:rsidRPr="008D65CE">
        <w:tab/>
        <w:t>upon stopping transmission of the broadcast mode V2X communication over PC5, stop timer T</w:t>
      </w:r>
      <w:r>
        <w:t>5</w:t>
      </w:r>
      <w:r w:rsidR="00375031">
        <w:t>020</w:t>
      </w:r>
      <w:r w:rsidRPr="008D65CE">
        <w:t>.</w:t>
      </w:r>
    </w:p>
    <w:p w14:paraId="705E0D2E" w14:textId="77777777" w:rsidR="00B179A7" w:rsidRPr="008D65CE" w:rsidRDefault="00B179A7" w:rsidP="00B179A7">
      <w:pPr>
        <w:pStyle w:val="Heading4"/>
      </w:pPr>
      <w:bookmarkStart w:id="425" w:name="_Toc533170270"/>
      <w:bookmarkStart w:id="426" w:name="_Toc34388661"/>
      <w:bookmarkStart w:id="427" w:name="_Toc34404432"/>
      <w:bookmarkStart w:id="428" w:name="_Toc45282277"/>
      <w:r w:rsidRPr="008D65CE">
        <w:t>6.1.3.3</w:t>
      </w:r>
      <w:bookmarkEnd w:id="425"/>
      <w:r w:rsidRPr="008D65CE">
        <w:tab/>
        <w:t>Reception of broadcast mode V2X communication over PC5</w:t>
      </w:r>
      <w:bookmarkEnd w:id="426"/>
      <w:bookmarkEnd w:id="427"/>
      <w:bookmarkEnd w:id="428"/>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429" w:name="_Toc34388662"/>
      <w:bookmarkStart w:id="430" w:name="_Toc34404433"/>
      <w:bookmarkStart w:id="431" w:name="_Toc45282278"/>
      <w:r>
        <w:t>6.1.4</w:t>
      </w:r>
      <w:r w:rsidRPr="008C1B5D">
        <w:tab/>
      </w:r>
      <w:r>
        <w:t>Groupcast</w:t>
      </w:r>
      <w:r w:rsidRPr="00874C20">
        <w:t xml:space="preserve"> mode</w:t>
      </w:r>
      <w:r>
        <w:t xml:space="preserve"> </w:t>
      </w:r>
      <w:r w:rsidRPr="008C1B5D">
        <w:t>communication over PC5</w:t>
      </w:r>
      <w:bookmarkEnd w:id="401"/>
      <w:bookmarkEnd w:id="402"/>
      <w:bookmarkEnd w:id="429"/>
      <w:bookmarkEnd w:id="430"/>
      <w:bookmarkEnd w:id="431"/>
    </w:p>
    <w:p w14:paraId="5858F636" w14:textId="77777777" w:rsidR="00CD6B08" w:rsidRPr="00F1445B" w:rsidRDefault="00CD6B08" w:rsidP="00CD6B08">
      <w:pPr>
        <w:pStyle w:val="Heading4"/>
        <w:rPr>
          <w:noProof/>
          <w:lang w:val="en-US"/>
        </w:rPr>
      </w:pPr>
      <w:bookmarkStart w:id="432" w:name="_Toc22039986"/>
      <w:bookmarkStart w:id="433" w:name="_Toc25070700"/>
      <w:bookmarkStart w:id="434" w:name="_Toc34388663"/>
      <w:bookmarkStart w:id="435" w:name="_Toc34404434"/>
      <w:bookmarkStart w:id="436" w:name="_Toc45282279"/>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432"/>
      <w:bookmarkEnd w:id="433"/>
      <w:bookmarkEnd w:id="434"/>
      <w:bookmarkEnd w:id="435"/>
      <w:bookmarkEnd w:id="436"/>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437" w:name="_Toc34388664"/>
      <w:bookmarkStart w:id="438" w:name="_Toc34404435"/>
      <w:bookmarkStart w:id="439" w:name="_Toc22039987"/>
      <w:bookmarkStart w:id="440" w:name="_Toc25070701"/>
      <w:bookmarkStart w:id="441" w:name="_Toc45282280"/>
      <w:r w:rsidRPr="008D65CE">
        <w:t>6.1.4.2</w:t>
      </w:r>
      <w:r w:rsidRPr="008D65CE">
        <w:tab/>
        <w:t xml:space="preserve">Transmission of </w:t>
      </w:r>
      <w:r w:rsidRPr="008D65CE">
        <w:rPr>
          <w:rFonts w:hint="eastAsia"/>
          <w:lang w:eastAsia="zh-CN"/>
        </w:rPr>
        <w:t>group</w:t>
      </w:r>
      <w:r w:rsidRPr="008D65CE">
        <w:t>cast mode V2X communication over PC5</w:t>
      </w:r>
      <w:bookmarkEnd w:id="437"/>
      <w:bookmarkEnd w:id="438"/>
      <w:bookmarkEnd w:id="441"/>
    </w:p>
    <w:p w14:paraId="1FF66198" w14:textId="77777777" w:rsidR="00B179A7" w:rsidRPr="00AE282C" w:rsidRDefault="00B179A7" w:rsidP="00AE282C">
      <w:pPr>
        <w:pStyle w:val="Heading5"/>
      </w:pPr>
      <w:bookmarkStart w:id="442" w:name="_Toc34388665"/>
      <w:bookmarkStart w:id="443" w:name="_Toc34404436"/>
      <w:bookmarkStart w:id="444" w:name="_Toc45282281"/>
      <w:r w:rsidRPr="00AE282C">
        <w:t>6.1.4.2.1</w:t>
      </w:r>
      <w:r w:rsidRPr="00AE282C">
        <w:tab/>
        <w:t>Initiation</w:t>
      </w:r>
      <w:bookmarkEnd w:id="442"/>
      <w:bookmarkEnd w:id="443"/>
      <w:bookmarkEnd w:id="444"/>
    </w:p>
    <w:p w14:paraId="4A0AD0CC" w14:textId="77777777" w:rsidR="00B179A7" w:rsidRPr="008D65CE" w:rsidRDefault="00B179A7" w:rsidP="00B179A7">
      <w:pPr>
        <w:pStyle w:val="Heading6"/>
        <w:rPr>
          <w:noProof/>
          <w:lang w:val="en-US"/>
        </w:rPr>
      </w:pPr>
      <w:bookmarkStart w:id="445" w:name="_Toc34388666"/>
      <w:bookmarkStart w:id="446" w:name="_Toc34404437"/>
      <w:bookmarkStart w:id="447" w:name="_Toc45282282"/>
      <w:r w:rsidRPr="008D65CE">
        <w:rPr>
          <w:noProof/>
          <w:lang w:val="en-US"/>
        </w:rPr>
        <w:t>6.1.4.2.1.1</w:t>
      </w:r>
      <w:r w:rsidRPr="008D65CE">
        <w:rPr>
          <w:noProof/>
          <w:lang w:val="en-US"/>
        </w:rPr>
        <w:tab/>
        <w:t xml:space="preserve">Requirements for </w:t>
      </w:r>
      <w:r w:rsidRPr="008D65CE">
        <w:t>V2X communication over PC5</w:t>
      </w:r>
      <w:bookmarkEnd w:id="445"/>
      <w:bookmarkEnd w:id="446"/>
      <w:bookmarkEnd w:id="447"/>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448" w:name="_Toc34388667"/>
      <w:bookmarkStart w:id="449"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450" w:name="_Toc45282283"/>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448"/>
      <w:bookmarkEnd w:id="449"/>
      <w:bookmarkEnd w:id="450"/>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451" w:name="_Toc34388668"/>
      <w:bookmarkStart w:id="452" w:name="_Toc34404439"/>
      <w:bookmarkStart w:id="453" w:name="_Toc45282284"/>
      <w:r w:rsidRPr="008D65CE">
        <w:t>6.1.4.2.2</w:t>
      </w:r>
      <w:r w:rsidRPr="008D65CE">
        <w:tab/>
        <w:t>Transmission</w:t>
      </w:r>
      <w:bookmarkEnd w:id="451"/>
      <w:bookmarkEnd w:id="452"/>
      <w:bookmarkEnd w:id="453"/>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77777777" w:rsidR="00B179A7" w:rsidRPr="008D65CE" w:rsidRDefault="00B179A7" w:rsidP="00B179A7">
      <w:pPr>
        <w:pStyle w:val="Heading5"/>
      </w:pPr>
      <w:bookmarkStart w:id="454" w:name="_Toc34388669"/>
      <w:bookmarkStart w:id="455" w:name="_Toc34404440"/>
      <w:bookmarkStart w:id="456" w:name="_Toc45282285"/>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454"/>
      <w:bookmarkEnd w:id="455"/>
      <w:bookmarkEnd w:id="456"/>
    </w:p>
    <w:p w14:paraId="6DD3A072" w14:textId="21A6BA0F" w:rsidR="00B179A7" w:rsidRPr="008D65CE" w:rsidRDefault="00B179A7" w:rsidP="00B179A7">
      <w:pPr>
        <w:rPr>
          <w:lang w:eastAsia="zh-CN"/>
        </w:rPr>
      </w:pPr>
      <w:r w:rsidRPr="008D65CE">
        <w:rPr>
          <w:lang w:eastAsia="zh-CN"/>
        </w:rPr>
        <w:t xml:space="preserve">The procedures described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457" w:name="_Toc34388670"/>
      <w:bookmarkStart w:id="458" w:name="_Toc34404441"/>
      <w:bookmarkStart w:id="459" w:name="_Toc45282286"/>
      <w:r w:rsidRPr="008D65CE">
        <w:rPr>
          <w:lang w:eastAsia="ko-KR"/>
        </w:rPr>
        <w:t>6.1.4.2.4</w:t>
      </w:r>
      <w:r w:rsidRPr="008D65CE">
        <w:rPr>
          <w:lang w:eastAsia="ko-KR"/>
        </w:rPr>
        <w:tab/>
        <w:t>Privacy of V2X transmission over PC5</w:t>
      </w:r>
      <w:bookmarkEnd w:id="457"/>
      <w:bookmarkEnd w:id="458"/>
      <w:bookmarkEnd w:id="459"/>
    </w:p>
    <w:p w14:paraId="406B0EE8" w14:textId="790F672A"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8D65CE">
        <w:rPr>
          <w:lang w:eastAsia="zh-CN"/>
        </w:rPr>
        <w:t>.</w:t>
      </w:r>
    </w:p>
    <w:p w14:paraId="6627B923" w14:textId="77777777" w:rsidR="00B179A7" w:rsidRPr="008D65CE" w:rsidRDefault="00B179A7" w:rsidP="00B179A7">
      <w:pPr>
        <w:pStyle w:val="Heading4"/>
      </w:pPr>
      <w:bookmarkStart w:id="460" w:name="_Toc34388671"/>
      <w:bookmarkStart w:id="461" w:name="_Toc34404442"/>
      <w:bookmarkStart w:id="462" w:name="_Toc45282287"/>
      <w:r w:rsidRPr="008D65CE">
        <w:t>6.1.4.3</w:t>
      </w:r>
      <w:r w:rsidRPr="008D65CE">
        <w:tab/>
        <w:t>Reception of groupcast mode V2X communication over PC5</w:t>
      </w:r>
      <w:bookmarkEnd w:id="460"/>
      <w:bookmarkEnd w:id="461"/>
      <w:bookmarkEnd w:id="462"/>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463" w:name="_Toc34388672"/>
      <w:bookmarkStart w:id="464" w:name="_Toc34404443"/>
      <w:bookmarkStart w:id="465" w:name="_Toc45282288"/>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151"/>
      <w:bookmarkEnd w:id="439"/>
      <w:bookmarkEnd w:id="440"/>
      <w:bookmarkEnd w:id="463"/>
      <w:bookmarkEnd w:id="464"/>
      <w:bookmarkEnd w:id="465"/>
    </w:p>
    <w:p w14:paraId="22F67B81" w14:textId="77777777" w:rsidR="0095177B" w:rsidRPr="00F1445B" w:rsidRDefault="0095177B" w:rsidP="0095177B">
      <w:pPr>
        <w:pStyle w:val="Heading3"/>
        <w:rPr>
          <w:noProof/>
          <w:lang w:val="en-US"/>
        </w:rPr>
      </w:pPr>
      <w:bookmarkStart w:id="466" w:name="_Toc22039988"/>
      <w:bookmarkStart w:id="467" w:name="_Toc25070702"/>
      <w:bookmarkStart w:id="468" w:name="_Toc34388673"/>
      <w:bookmarkStart w:id="469" w:name="_Toc34404444"/>
      <w:bookmarkStart w:id="470" w:name="_Toc45282289"/>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466"/>
      <w:bookmarkEnd w:id="467"/>
      <w:bookmarkEnd w:id="468"/>
      <w:bookmarkEnd w:id="469"/>
      <w:bookmarkEnd w:id="470"/>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471" w:name="_Toc25070703"/>
      <w:bookmarkStart w:id="472" w:name="_Toc22039989"/>
      <w:bookmarkStart w:id="473" w:name="_Toc1063787"/>
      <w:r w:rsidR="00CD49D1">
        <w:rPr>
          <w:lang w:val="en-US"/>
        </w:rPr>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2A2CA922" w14:textId="77777777" w:rsidR="00CD49D1" w:rsidRPr="00F1445B" w:rsidRDefault="00CD49D1" w:rsidP="00CD49D1">
      <w:pPr>
        <w:pStyle w:val="Heading3"/>
        <w:rPr>
          <w:noProof/>
          <w:lang w:val="en-US"/>
        </w:rPr>
      </w:pPr>
      <w:bookmarkStart w:id="474" w:name="_Toc34388674"/>
      <w:bookmarkStart w:id="475" w:name="_Toc34404445"/>
      <w:bookmarkStart w:id="476" w:name="_Toc45282290"/>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474"/>
      <w:bookmarkEnd w:id="475"/>
      <w:bookmarkEnd w:id="476"/>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4716B2" w:rsidR="00CD49D1" w:rsidRDefault="00CD49D1" w:rsidP="00CD49D1">
      <w:pPr>
        <w:pStyle w:val="B1"/>
      </w:pPr>
      <w:r>
        <w:t>d)</w:t>
      </w:r>
      <w:r>
        <w:tab/>
        <w:t xml:space="preserve">if the V2X message contains non-IP data, </w:t>
      </w:r>
      <w:r>
        <w:rPr>
          <w:noProof/>
          <w:lang w:val="en-US"/>
        </w:rPr>
        <w:t>the V2X message family (see clause 7.1 of 3GPP TS 24.386 [</w:t>
      </w:r>
      <w:r w:rsidR="00E16F51">
        <w:rPr>
          <w:noProof/>
          <w:lang w:val="en-US"/>
        </w:rPr>
        <w:t>5</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77777777" w:rsidR="00CD49D1" w:rsidRDefault="00CD49D1" w:rsidP="00CD49D1">
      <w:pPr>
        <w:pStyle w:val="B1"/>
      </w:pPr>
      <w:r>
        <w:t>b)</w:t>
      </w:r>
      <w:r>
        <w:tab/>
        <w:t>if:</w:t>
      </w:r>
    </w:p>
    <w:p w14:paraId="779A1D96" w14:textId="77777777" w:rsidR="00CD49D1" w:rsidRDefault="00CD49D1" w:rsidP="00CD49D1">
      <w:pPr>
        <w:pStyle w:val="B2"/>
      </w:pPr>
      <w:r>
        <w:t>1)</w:t>
      </w:r>
      <w:r>
        <w:tab/>
        <w:t>the type of data in the V2X message is non-IP; or</w:t>
      </w:r>
    </w:p>
    <w:p w14:paraId="6E6DFF92" w14:textId="1CB63EA6"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73AC58EE"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0E3C0925" w14:textId="7951328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0379381" w14:textId="4667AFEF" w:rsidR="00CD49D1" w:rsidRDefault="00CD49D1" w:rsidP="00CD49D1">
      <w:pPr>
        <w:pStyle w:val="B3"/>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B22A0E">
        <w:t>14</w:t>
      </w:r>
      <w:r>
        <w:t xml:space="preserve">].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5F228524" w14:textId="77777777" w:rsidR="00CD49D1" w:rsidRDefault="00CD49D1" w:rsidP="00CD49D1">
      <w:pPr>
        <w:pStyle w:val="B3"/>
        <w:rPr>
          <w:lang w:val="en-US" w:eastAsia="ko-KR"/>
        </w:rPr>
      </w:pPr>
      <w:r>
        <w:t>iii)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A5AA8A5"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1304915E" w14:textId="7AB76A48"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 and</w:t>
      </w:r>
    </w:p>
    <w:p w14:paraId="31498B4E" w14:textId="19615639"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CD49D1">
        <w:rPr>
          <w:lang w:val="en-US" w:eastAsia="ko-KR"/>
        </w:rPr>
        <w:t>the UE shall create a V2X envelope specified in clause </w:t>
      </w:r>
      <w:r w:rsidR="00B25776">
        <w:rPr>
          <w:lang w:val="en-US" w:eastAsia="ko-KR"/>
        </w:rPr>
        <w:t>9</w:t>
      </w:r>
      <w:r w:rsidR="00CD49D1">
        <w:rPr>
          <w:noProof/>
          <w:lang w:val="en-US"/>
        </w:rPr>
        <w:t>.</w:t>
      </w:r>
      <w:r w:rsidR="00C440CC">
        <w:rPr>
          <w:noProof/>
          <w:lang w:val="en-US"/>
        </w:rPr>
        <w:t>2</w:t>
      </w:r>
      <w:r w:rsidR="00CD49D1">
        <w:rPr>
          <w:noProof/>
          <w:lang w:val="en-US"/>
        </w:rPr>
        <w:t>.1</w:t>
      </w:r>
      <w:r w:rsidR="00CD49D1">
        <w:rPr>
          <w:lang w:val="en-US" w:eastAsia="ko-KR"/>
        </w:rPr>
        <w:t>. I</w:t>
      </w:r>
      <w:r w:rsidR="00CD49D1">
        <w:t xml:space="preserve">n the </w:t>
      </w:r>
      <w:r w:rsidR="00CD49D1">
        <w:rPr>
          <w:lang w:val="en-US" w:eastAsia="ko-KR"/>
        </w:rPr>
        <w:t xml:space="preserve">V2X envelope, </w:t>
      </w:r>
      <w:r w:rsidR="00CD49D1">
        <w:t xml:space="preserve">the UE shall include the V2X message and </w:t>
      </w:r>
      <w:r w:rsidR="00CD49D1">
        <w:rPr>
          <w:noProof/>
          <w:lang w:val="en-US"/>
        </w:rPr>
        <w:t>the V2X message family (</w:t>
      </w:r>
      <w:r w:rsidR="00CD49D1">
        <w:t>if the V2X message is non-IP based</w:t>
      </w:r>
      <w:r w:rsidR="00CD49D1">
        <w:rPr>
          <w:noProof/>
          <w:lang w:val="en-US"/>
        </w:rPr>
        <w:t xml:space="preserve">) </w:t>
      </w:r>
      <w:r w:rsidR="00CD49D1">
        <w:t xml:space="preserve">provided by upper layers. The UE shall send the </w:t>
      </w:r>
      <w:r w:rsidR="00CD49D1">
        <w:rPr>
          <w:lang w:val="en-US" w:eastAsia="ko-KR"/>
        </w:rPr>
        <w:t xml:space="preserve">V2X envelope </w:t>
      </w:r>
      <w:r w:rsidR="00CD49D1">
        <w:rPr>
          <w:lang w:val="en-US"/>
        </w:rPr>
        <w:t xml:space="preserve">as </w:t>
      </w:r>
      <w:r w:rsidR="00CD49D1" w:rsidRPr="00CD346B">
        <w:rPr>
          <w:lang w:val="en-US"/>
        </w:rPr>
        <w:t xml:space="preserve">data of </w:t>
      </w:r>
      <w:r w:rsidR="00CD49D1">
        <w:rPr>
          <w:lang w:val="en-US"/>
        </w:rPr>
        <w:t>"U</w:t>
      </w:r>
      <w:r w:rsidR="00CD49D1" w:rsidRPr="00CD346B">
        <w:rPr>
          <w:lang w:val="en-US"/>
        </w:rPr>
        <w:t>nstructured</w:t>
      </w:r>
      <w:r w:rsidR="00CD49D1">
        <w:rPr>
          <w:lang w:val="en-US"/>
        </w:rPr>
        <w:t>"</w:t>
      </w:r>
      <w:r w:rsidR="00CD49D1" w:rsidRPr="00CD346B">
        <w:rPr>
          <w:lang w:val="en-US"/>
        </w:rPr>
        <w:t xml:space="preserve"> PDU Session type</w:t>
      </w:r>
      <w:r w:rsidR="00CD49D1">
        <w:rPr>
          <w:lang w:val="en-US"/>
        </w:rPr>
        <w:t xml:space="preserve"> via the PDU session.</w:t>
      </w:r>
    </w:p>
    <w:p w14:paraId="6D72061A" w14:textId="77777777" w:rsidR="00CD49D1" w:rsidRPr="00F1445B" w:rsidRDefault="00CD49D1" w:rsidP="00CD49D1">
      <w:pPr>
        <w:pStyle w:val="Heading3"/>
        <w:rPr>
          <w:noProof/>
          <w:lang w:val="en-US"/>
        </w:rPr>
      </w:pPr>
      <w:bookmarkStart w:id="477" w:name="_Toc34388675"/>
      <w:bookmarkStart w:id="478" w:name="_Toc34404446"/>
      <w:bookmarkStart w:id="479" w:name="_Toc45282291"/>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477"/>
      <w:bookmarkEnd w:id="478"/>
      <w:bookmarkEnd w:id="479"/>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52334BDC"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via the accepted TCP connection(s) and </w:t>
      </w:r>
      <w:r>
        <w:t xml:space="preserve">shall extract a V2X message and </w:t>
      </w:r>
      <w:r>
        <w:rPr>
          <w:noProof/>
          <w:lang w:val="en-US"/>
        </w:rPr>
        <w:t>the V2X message family (</w:t>
      </w:r>
      <w:r>
        <w:t>if the V2X message is non-IP based</w:t>
      </w:r>
      <w:r>
        <w:rPr>
          <w:noProof/>
          <w:lang w:val="en-US"/>
        </w:rPr>
        <w:t xml:space="preserve">) </w:t>
      </w:r>
      <w:r>
        <w:t xml:space="preserve">from the received </w:t>
      </w:r>
      <w:r>
        <w:rPr>
          <w:lang w:val="en-US" w:eastAsia="ko-KR"/>
        </w:rPr>
        <w:t>V2X envelope.</w:t>
      </w:r>
    </w:p>
    <w:p w14:paraId="2EC2D333" w14:textId="2787E2D9"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p>
    <w:p w14:paraId="032D18B5" w14:textId="77777777" w:rsidR="00CD49D1" w:rsidRDefault="00CD49D1" w:rsidP="00CD49D1">
      <w:pPr>
        <w:pStyle w:val="Heading3"/>
        <w:rPr>
          <w:noProof/>
          <w:lang w:val="en-US"/>
        </w:rPr>
      </w:pPr>
      <w:bookmarkStart w:id="480" w:name="_Toc34388676"/>
      <w:bookmarkStart w:id="481" w:name="_Toc34404447"/>
      <w:bookmarkStart w:id="482" w:name="_Toc45282292"/>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480"/>
      <w:bookmarkEnd w:id="481"/>
      <w:bookmarkEnd w:id="482"/>
    </w:p>
    <w:p w14:paraId="74198EAC" w14:textId="6EF6FC2C" w:rsidR="00CD49D1" w:rsidRDefault="00CD49D1" w:rsidP="00CD49D1">
      <w:pPr>
        <w:rPr>
          <w:noProof/>
          <w:lang w:val="en-US"/>
        </w:rPr>
      </w:pPr>
      <w:r>
        <w:t xml:space="preserve">If the V2X application server is configured with one or more UDP ports for downlink transport of </w:t>
      </w:r>
      <w:r>
        <w:rPr>
          <w:noProof/>
          <w:lang w:val="en-US"/>
        </w:rPr>
        <w:t xml:space="preserve">V2X message(s) of a V2X service(s) identified by V2X service identifier(s) using V2X communication over Uu as specified in clause 6.2.7 and </w:t>
      </w:r>
      <w:r>
        <w:t xml:space="preserve">the V2X application server receives a UDP packet on a local IP address and the UDP port and the UDP packet contains a V2X envelope with </w:t>
      </w:r>
      <w:r>
        <w:rPr>
          <w:lang w:val="en-US" w:eastAsia="ko-KR"/>
        </w:rPr>
        <w: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t>
      </w:r>
    </w:p>
    <w:p w14:paraId="13836229" w14:textId="2C463C84" w:rsidR="00CD49D1" w:rsidRDefault="00CD49D1" w:rsidP="00CD49D1">
      <w:pPr>
        <w:rPr>
          <w:lang w:val="en-US" w:eastAsia="ko-KR"/>
        </w:rPr>
      </w:pPr>
      <w:r>
        <w:rPr>
          <w:noProof/>
          <w:lang w:val="en-US"/>
        </w:rPr>
        <w:t xml:space="preserve">If the V2X application server received via a UDP session and accepted </w:t>
      </w:r>
      <w:r>
        <w:t xml:space="preserve">a V2X envelope with </w:t>
      </w:r>
      <w:r>
        <w:rPr>
          <w:lang w:val="en-US" w:eastAsia="ko-KR"/>
        </w:rPr>
        <w:t xml:space="preserve">subscribe request with one or more V2X service identifier(s) of the one or more V2X service(s), and the time Ty associated with the UDP session has not expired yet,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UDP session.</w:t>
      </w:r>
    </w:p>
    <w:p w14:paraId="32598B3F" w14:textId="1E134458" w:rsidR="00CD49D1" w:rsidRDefault="00CD49D1" w:rsidP="00CD49D1">
      <w:pPr>
        <w:rPr>
          <w:noProof/>
          <w:lang w:val="en-US"/>
        </w:rPr>
      </w:pPr>
      <w:r>
        <w:t xml:space="preserve">If the V2X application server is configured with one or more TCP ports for bidirectional transport of </w:t>
      </w:r>
      <w:r>
        <w:rPr>
          <w:noProof/>
          <w:lang w:val="en-US"/>
        </w:rPr>
        <w:t xml:space="preserve">V2X message(s) of a V2X service(s) identified by V2X service identifier(s) using V2X communication over Uu as specified in clause 6.2.7, </w:t>
      </w:r>
      <w:r>
        <w: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t>
      </w:r>
      <w:r>
        <w:rPr>
          <w:lang w:val="en-US" w:eastAsia="ko-KR"/>
        </w:rPr>
        <w: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t>
      </w:r>
    </w:p>
    <w:p w14:paraId="303FCD40" w14:textId="2E688169" w:rsidR="00CD49D1" w:rsidRDefault="00CD49D1" w:rsidP="00CD49D1">
      <w:pPr>
        <w:rPr>
          <w:lang w:val="en-US" w:eastAsia="ko-KR"/>
        </w:rPr>
      </w:pPr>
      <w:r>
        <w:rPr>
          <w:noProof/>
          <w:lang w:val="en-US"/>
        </w:rPr>
        <w:t xml:space="preserve">If the V2X application server received via a TCP session and accepted </w:t>
      </w:r>
      <w:r>
        <w:t xml:space="preserve">a V2X envelope with </w:t>
      </w:r>
      <w:r>
        <w:rPr>
          <w:lang w:val="en-US" w:eastAsia="ko-KR"/>
        </w:rPr>
        <w:t xml:space="preserve">subscribe request with one or more V2X service identifier(s) of the one or more V2X service(s) and the TCP connection </w:t>
      </w:r>
      <w:r>
        <w:t>has not been released yet</w:t>
      </w:r>
      <w:r>
        <w:rPr>
          <w:lang w:val="en-US" w:eastAsia="ko-KR"/>
        </w:rPr>
        <w:t xml:space="preserve">,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TCP connection.</w:t>
      </w:r>
    </w:p>
    <w:p w14:paraId="1AB1D02B" w14:textId="5B6AFB00" w:rsidR="00CD49D1"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non-IP based </w:t>
      </w:r>
      <w:r>
        <w:rPr>
          <w:noProof/>
          <w:lang w:val="en-US"/>
        </w:rPr>
        <w:t xml:space="preserve">V2X message(s) of V2X service(s) identified by V2X service identifier(s) using V2X communication over Uu as specified in clause 6.2.7 </w:t>
      </w:r>
      <w:r>
        <w:t xml:space="preserve">and the V2X application server receives a V2X envelope with </w:t>
      </w:r>
      <w:r>
        <w:rPr>
          <w:lang w:val="en-US" w:eastAsia="ko-KR"/>
        </w:rPr>
        <w:t xml:space="preserve">subscribe request with one or more V2X service identifier(s) of the one or more V2X service(s), </w:t>
      </w:r>
      <w:r>
        <w:t>as data via the p</w:t>
      </w:r>
      <w:r w:rsidRPr="009E0DE1">
        <w:t>oint-to-</w:t>
      </w:r>
      <w:r>
        <w:t>p</w:t>
      </w:r>
      <w:r w:rsidRPr="009E0DE1">
        <w:t>oint tunnel</w:t>
      </w:r>
      <w:r>
        <w:t xml:space="preserve"> established over N6</w:t>
      </w:r>
      <w:r>
        <w:rPr>
          <w:lang w:val="en-US" w:eastAsia="ko-KR"/>
        </w:rPr>
        <w:t xml:space="preserve"> and the V2X application server accepts the request, the V2X application server shall send a V2X envelope indicating subscribe accept as data via the </w:t>
      </w:r>
      <w:r>
        <w:t>p</w:t>
      </w:r>
      <w:r w:rsidRPr="009E0DE1">
        <w:t>oint-to-</w:t>
      </w:r>
      <w:r>
        <w:t>p</w:t>
      </w:r>
      <w:r w:rsidRPr="009E0DE1">
        <w:t>oint tunnel</w:t>
      </w:r>
      <w:r>
        <w:t xml:space="preserve"> established over N6 </w:t>
      </w:r>
      <w:r>
        <w:rPr>
          <w:lang w:val="en-US" w:eastAsia="ko-KR"/>
        </w:rPr>
        <w:t xml:space="preserve">otherwise the V2X application server shall send a V2X envelope indicating subscribe reject as data via the </w:t>
      </w:r>
      <w:r>
        <w:t>p</w:t>
      </w:r>
      <w:r w:rsidRPr="009E0DE1">
        <w:t>oint-to-</w:t>
      </w:r>
      <w:r>
        <w:t>p</w:t>
      </w:r>
      <w:r w:rsidRPr="009E0DE1">
        <w:t>oint tunnel</w:t>
      </w:r>
      <w:r>
        <w:t xml:space="preserve"> established over N6</w:t>
      </w:r>
      <w:r>
        <w:rPr>
          <w:lang w:val="en-US" w:eastAsia="ko-KR"/>
        </w:rPr>
        <w:t>.</w:t>
      </w:r>
    </w:p>
    <w:p w14:paraId="328BB2C6" w14:textId="09AC5755" w:rsidR="00CD49D1" w:rsidRDefault="00CD49D1" w:rsidP="00CD49D1">
      <w:pPr>
        <w:rPr>
          <w:lang w:val="en-US" w:eastAsia="ko-KR"/>
        </w:rPr>
      </w:pPr>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and the </w:t>
      </w:r>
      <w:r>
        <w:t>p</w:t>
      </w:r>
      <w:r w:rsidRPr="009E0DE1">
        <w:t>oint-to-</w:t>
      </w:r>
      <w:r>
        <w:t>p</w:t>
      </w:r>
      <w:r w:rsidRPr="009E0DE1">
        <w:t>oint tunnel</w:t>
      </w:r>
      <w:r>
        <w:t xml:space="preserve"> established over N6 has not been released yet</w:t>
      </w:r>
      <w:r>
        <w:rPr>
          <w:lang w:val="en-US" w:eastAsia="ko-KR"/>
        </w:rPr>
        <w:t xml:space="preserve">,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w:t>
      </w:r>
      <w:r>
        <w:t xml:space="preserve">. The V2X application server shall send the </w:t>
      </w:r>
      <w:r>
        <w:rPr>
          <w:lang w:val="en-US" w:eastAsia="ko-KR"/>
        </w:rPr>
        <w:t xml:space="preserve">V2X envelope as data via the </w:t>
      </w:r>
      <w:r>
        <w:t>p</w:t>
      </w:r>
      <w:r w:rsidRPr="009E0DE1">
        <w:t>oint-to-</w:t>
      </w:r>
      <w:r>
        <w:t>p</w:t>
      </w:r>
      <w:r w:rsidRPr="009E0DE1">
        <w:t>oint tunnel</w:t>
      </w:r>
      <w:r>
        <w:t xml:space="preserve"> established over N6</w:t>
      </w:r>
      <w:r>
        <w:rPr>
          <w:lang w:val="en-US" w:eastAsia="ko-KR"/>
        </w:rPr>
        <w:t>.</w:t>
      </w:r>
    </w:p>
    <w:p w14:paraId="345635C4" w14:textId="77777777" w:rsidR="00CD49D1" w:rsidRDefault="00CD49D1" w:rsidP="00CD49D1">
      <w:pPr>
        <w:pStyle w:val="Heading3"/>
        <w:rPr>
          <w:noProof/>
          <w:lang w:val="en-US"/>
        </w:rPr>
      </w:pPr>
      <w:bookmarkStart w:id="483" w:name="_Toc34388677"/>
      <w:bookmarkStart w:id="484" w:name="_Toc34404448"/>
      <w:bookmarkStart w:id="485" w:name="_Toc45282293"/>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483"/>
      <w:bookmarkEnd w:id="484"/>
      <w:bookmarkEnd w:id="485"/>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A0756C2"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C440CC">
        <w:rPr>
          <w:noProof/>
          <w:lang w:val="en-US"/>
        </w:rPr>
        <w:t>2</w:t>
      </w:r>
      <w:r w:rsidR="00B25776">
        <w:rPr>
          <w:noProof/>
          <w:lang w:val="en-US"/>
        </w:rPr>
        <w:t>.1</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486"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486"/>
    <w:p w14:paraId="6099C9B8" w14:textId="77777777" w:rsidR="00CD49D1" w:rsidRDefault="00CD49D1" w:rsidP="00CD49D1">
      <w:pPr>
        <w:pStyle w:val="B1"/>
      </w:pPr>
      <w:r>
        <w:t>b)</w:t>
      </w:r>
      <w:r>
        <w:tab/>
        <w:t>if:</w:t>
      </w:r>
    </w:p>
    <w:p w14:paraId="06DC6F4A" w14:textId="77777777" w:rsidR="00CD49D1" w:rsidRDefault="00CD49D1" w:rsidP="00CD49D1">
      <w:pPr>
        <w:pStyle w:val="B2"/>
      </w:pPr>
      <w:r>
        <w:t>1)</w:t>
      </w:r>
      <w:r>
        <w:tab/>
        <w:t>the type of data in the V2X message is non-IP; or</w:t>
      </w:r>
    </w:p>
    <w:p w14:paraId="51A61C62" w14:textId="32029C5C"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7777777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150B4D65" w14:textId="1C815D7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6DA4E438" w14:textId="77777777" w:rsidR="00CD49D1" w:rsidRDefault="00CD49D1" w:rsidP="00CD49D1">
      <w:pPr>
        <w:pStyle w:val="B3"/>
        <w:rPr>
          <w:lang w:val="en-US" w:eastAsia="ko-KR"/>
        </w:rPr>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9D431F3" w14:textId="77777777" w:rsidR="00CD49D1" w:rsidRDefault="00CD49D1" w:rsidP="00CD49D1">
      <w:pPr>
        <w:pStyle w:val="B4"/>
        <w:rPr>
          <w:lang w:val="en-US" w:eastAsia="ko-KR"/>
        </w:rPr>
      </w:pPr>
      <w:r>
        <w:rPr>
          <w:lang w:val="en-US" w:eastAsia="ko-KR"/>
        </w:rPr>
        <w:t>A)</w:t>
      </w:r>
      <w:r>
        <w:rPr>
          <w:lang w:val="en-US" w:eastAsia="ko-KR"/>
        </w:rPr>
        <w:tab/>
        <w:t>the UE shall select a local UDP port; and</w:t>
      </w:r>
    </w:p>
    <w:p w14:paraId="0C8D2FFE" w14:textId="1F555704"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F76C84A"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2AEE8E62"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CD914BA" w14:textId="0F5086F0"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4EFCF637" w14:textId="0E8B4130" w:rsidR="00CD49D1" w:rsidRDefault="00CD49D1" w:rsidP="00CD49D1">
      <w:pPr>
        <w:pStyle w:val="B4"/>
        <w:rPr>
          <w:lang w:val="en-US" w:eastAsia="ko-KR"/>
        </w:rPr>
      </w:pPr>
      <w:r>
        <w:rPr>
          <w:lang w:val="en-US" w:eastAsia="ko-KR"/>
        </w:rPr>
        <w:tab/>
        <w:t>Upon expiration of the timer Tx, 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597E833B"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657D53CF"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4052330" w14:textId="77777777" w:rsidR="00CD49D1" w:rsidRDefault="00CD49D1" w:rsidP="00CD49D1">
      <w:pPr>
        <w:pStyle w:val="B3"/>
        <w:rPr>
          <w:lang w:val="en-US" w:eastAsia="ko-KR"/>
        </w:rPr>
      </w:pPr>
      <w:r>
        <w:t>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423AD00"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B09432" w14:textId="03E6E687"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1C3208AD" w14:textId="77777777" w:rsidR="00CD49D1" w:rsidRDefault="00CD49D1" w:rsidP="00CD49D1">
      <w:pPr>
        <w:pStyle w:val="B4"/>
        <w:rPr>
          <w:lang w:val="en-US" w:eastAsia="ko-KR"/>
        </w:rPr>
      </w:pPr>
      <w:r>
        <w:rPr>
          <w:lang w:val="en-US" w:eastAsia="ko-KR"/>
        </w:rPr>
        <w:tab/>
        <w:t>Upon reception of a V2X envelope indicating subscribe accept via the TCP connection, the UE shall consider that downlink transport for the V2X messages of the V2X services is possible.</w:t>
      </w:r>
    </w:p>
    <w:p w14:paraId="46838567" w14:textId="77777777" w:rsidR="00CD49D1" w:rsidRDefault="00CD49D1" w:rsidP="00CD49D1">
      <w:pPr>
        <w:pStyle w:val="B4"/>
        <w:rPr>
          <w:lang w:val="en-US" w:eastAsia="ko-KR"/>
        </w:rPr>
      </w:pPr>
      <w:r>
        <w:rPr>
          <w:lang w:val="en-US" w:eastAsia="ko-KR"/>
        </w:rPr>
        <w:tab/>
        <w:t>Upon reception of a V2X envelope indicating subscribe reject via the TCP connection, the UE shall consider that downlink transport for the V2X messages of the V2X services is not possible.</w:t>
      </w:r>
    </w:p>
    <w:p w14:paraId="3EA18EDE" w14:textId="648CAD72"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56F2BB4E" w14:textId="77777777" w:rsidR="00CD49D1" w:rsidRDefault="00CD49D1" w:rsidP="00CD49D1">
      <w:pPr>
        <w:pStyle w:val="B2"/>
        <w:rPr>
          <w:lang w:val="en-US"/>
        </w:rPr>
      </w:pPr>
      <w:r>
        <w:t>4)</w:t>
      </w:r>
      <w:r>
        <w:tab/>
        <w:t>if the PDU session is of "Unstructured" PDU session type and the type of data in the V2X message is non-IP</w:t>
      </w:r>
      <w:r>
        <w:rPr>
          <w:lang w:val="en-US"/>
        </w:rPr>
        <w:t>:</w:t>
      </w:r>
    </w:p>
    <w:p w14:paraId="39088550" w14:textId="6449213A" w:rsidR="00CD49D1" w:rsidRDefault="00CD49D1" w:rsidP="00CD49D1">
      <w:pPr>
        <w:pStyle w:val="B3"/>
        <w:rPr>
          <w:lang w:val="en-US"/>
        </w:rPr>
      </w:pPr>
      <w:r>
        <w:rPr>
          <w:lang w:val="en-US" w:eastAsia="ko-KR"/>
        </w:rPr>
        <w:t>i)</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w:t>
      </w:r>
      <w:r>
        <w:t>PDU session is of "Unstructured" PDU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16EF3012" w14:textId="77777777" w:rsidR="00CD49D1" w:rsidRDefault="00CD49D1" w:rsidP="00CD49D1">
      <w:pPr>
        <w:pStyle w:val="B3"/>
        <w:rPr>
          <w:lang w:val="en-US" w:eastAsia="ko-KR"/>
        </w:rPr>
      </w:pPr>
      <w:r>
        <w:rPr>
          <w:lang w:val="en-US" w:eastAsia="ko-KR"/>
        </w:rPr>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possible.</w:t>
      </w:r>
    </w:p>
    <w:p w14:paraId="7113EC7E" w14:textId="77777777" w:rsidR="00CD49D1" w:rsidRDefault="00CD49D1" w:rsidP="00CD49D1">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not possible.</w:t>
      </w:r>
    </w:p>
    <w:p w14:paraId="24648254" w14:textId="4143E230" w:rsidR="00CD49D1" w:rsidRPr="005B1CD7" w:rsidRDefault="00CD49D1" w:rsidP="00CD49D1">
      <w:pPr>
        <w:pStyle w:val="B3"/>
        <w:rPr>
          <w:noProof/>
          <w:lang w:val="en-US"/>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EE8A15D" w14:textId="77777777" w:rsidR="00CD49D1" w:rsidRDefault="00CD49D1" w:rsidP="00CD49D1">
      <w:pPr>
        <w:pStyle w:val="Heading3"/>
        <w:rPr>
          <w:noProof/>
          <w:lang w:val="en-US"/>
        </w:rPr>
      </w:pPr>
      <w:bookmarkStart w:id="487" w:name="_Toc34388678"/>
      <w:bookmarkStart w:id="488" w:name="_Toc34404449"/>
      <w:bookmarkStart w:id="489" w:name="_Toc45282294"/>
      <w:r>
        <w:rPr>
          <w:noProof/>
          <w:lang w:val="en-US"/>
        </w:rPr>
        <w:t>6.2.6</w:t>
      </w:r>
      <w:r>
        <w:rPr>
          <w:noProof/>
          <w:lang w:val="en-US"/>
        </w:rPr>
        <w:tab/>
        <w:t>V2X application server discovery</w:t>
      </w:r>
      <w:bookmarkEnd w:id="487"/>
      <w:bookmarkEnd w:id="488"/>
      <w:bookmarkEnd w:id="489"/>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490"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491" w:name="_Hlk26194565"/>
      <w:r>
        <w:t xml:space="preserve">for the serving PLMN </w:t>
      </w:r>
      <w:bookmarkStart w:id="492" w:name="_Hlk26194616"/>
      <w:bookmarkEnd w:id="491"/>
      <w:r>
        <w:t xml:space="preserve">and the geographical area in which the UE is located </w:t>
      </w:r>
      <w:bookmarkEnd w:id="492"/>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2CDCF768"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493"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493"/>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490"/>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494" w:name="_Toc34388679"/>
      <w:bookmarkStart w:id="495" w:name="_Toc34404450"/>
      <w:bookmarkStart w:id="496" w:name="_Toc45282295"/>
      <w:r>
        <w:rPr>
          <w:noProof/>
          <w:lang w:val="en-US"/>
        </w:rPr>
        <w:t>6.2.7</w:t>
      </w:r>
      <w:r w:rsidRPr="00F1445B">
        <w:rPr>
          <w:noProof/>
          <w:lang w:val="en-US"/>
        </w:rPr>
        <w:tab/>
      </w:r>
      <w:r>
        <w:rPr>
          <w:noProof/>
          <w:lang w:val="en-US"/>
        </w:rPr>
        <w:t>V2X application server configuration</w:t>
      </w:r>
      <w:bookmarkEnd w:id="494"/>
      <w:bookmarkEnd w:id="495"/>
      <w:bookmarkEnd w:id="496"/>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D4DDAB2" w14:textId="364686F2" w:rsidR="00AE5234" w:rsidRPr="00913BB3" w:rsidRDefault="00375E58" w:rsidP="00F204C2">
      <w:pPr>
        <w:pStyle w:val="Heading1"/>
      </w:pPr>
      <w:bookmarkStart w:id="497" w:name="_Toc34388680"/>
      <w:bookmarkStart w:id="498" w:name="_Toc34404451"/>
      <w:bookmarkStart w:id="499" w:name="_Toc45282296"/>
      <w:r>
        <w:t>7</w:t>
      </w:r>
      <w:r w:rsidR="00AE5234" w:rsidRPr="00913BB3">
        <w:tab/>
        <w:t>Message functional definition and contents</w:t>
      </w:r>
      <w:bookmarkEnd w:id="471"/>
      <w:bookmarkEnd w:id="497"/>
      <w:bookmarkEnd w:id="498"/>
      <w:bookmarkEnd w:id="499"/>
    </w:p>
    <w:p w14:paraId="5697379F" w14:textId="7FB5C9E4" w:rsidR="00F87C4D" w:rsidRDefault="00545D15" w:rsidP="00F87C4D">
      <w:pPr>
        <w:pStyle w:val="Heading2"/>
      </w:pPr>
      <w:bookmarkStart w:id="500" w:name="_Toc525231308"/>
      <w:bookmarkStart w:id="501" w:name="_Toc25070704"/>
      <w:bookmarkStart w:id="502" w:name="_Toc34388681"/>
      <w:bookmarkStart w:id="503" w:name="_Toc34404452"/>
      <w:bookmarkStart w:id="504" w:name="_Toc20232878"/>
      <w:bookmarkStart w:id="505" w:name="_Toc20233352"/>
      <w:bookmarkStart w:id="506" w:name="_Toc45282297"/>
      <w:r>
        <w:t>7</w:t>
      </w:r>
      <w:r w:rsidR="00F87C4D">
        <w:t>.1</w:t>
      </w:r>
      <w:r w:rsidR="00F87C4D">
        <w:tab/>
      </w:r>
      <w:r w:rsidR="00F87C4D" w:rsidRPr="00400F1D">
        <w:t>Overview</w:t>
      </w:r>
      <w:bookmarkEnd w:id="500"/>
      <w:bookmarkEnd w:id="501"/>
      <w:bookmarkEnd w:id="502"/>
      <w:bookmarkEnd w:id="503"/>
      <w:bookmarkEnd w:id="506"/>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507" w:name="_Toc25070705"/>
      <w:bookmarkStart w:id="508" w:name="_Toc34388682"/>
      <w:bookmarkStart w:id="509" w:name="_Toc34404453"/>
      <w:bookmarkStart w:id="510" w:name="_Toc45282298"/>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504"/>
      <w:bookmarkEnd w:id="507"/>
      <w:bookmarkEnd w:id="508"/>
      <w:bookmarkEnd w:id="509"/>
      <w:bookmarkEnd w:id="510"/>
    </w:p>
    <w:p w14:paraId="5ECBC3E4" w14:textId="70EB9BB6" w:rsidR="00AE5234" w:rsidRPr="00913BB3" w:rsidRDefault="00375E58" w:rsidP="00AE5234">
      <w:pPr>
        <w:pStyle w:val="Heading3"/>
      </w:pPr>
      <w:bookmarkStart w:id="511" w:name="_Toc25070706"/>
      <w:bookmarkStart w:id="512" w:name="_Toc34388683"/>
      <w:bookmarkStart w:id="513" w:name="_Toc34404454"/>
      <w:bookmarkStart w:id="514" w:name="_Toc45282299"/>
      <w:r>
        <w:t>7</w:t>
      </w:r>
      <w:r w:rsidR="00AE5234" w:rsidRPr="00913BB3">
        <w:t>.</w:t>
      </w:r>
      <w:r w:rsidR="00545D15">
        <w:t>2</w:t>
      </w:r>
      <w:r w:rsidR="00AE5234" w:rsidRPr="00913BB3">
        <w:t>.1</w:t>
      </w:r>
      <w:r w:rsidR="00AE5234" w:rsidRPr="00913BB3">
        <w:tab/>
      </w:r>
      <w:bookmarkEnd w:id="505"/>
      <w:r w:rsidR="00AE5234">
        <w:t>UE policy provisioning request</w:t>
      </w:r>
      <w:bookmarkEnd w:id="511"/>
      <w:bookmarkEnd w:id="512"/>
      <w:bookmarkEnd w:id="513"/>
      <w:bookmarkEnd w:id="514"/>
    </w:p>
    <w:p w14:paraId="4A26EAF4" w14:textId="2F70E03B" w:rsidR="00AE5234" w:rsidRPr="00913BB3" w:rsidRDefault="00375E58" w:rsidP="00AE5234">
      <w:pPr>
        <w:pStyle w:val="Heading4"/>
        <w:rPr>
          <w:lang w:eastAsia="ko-KR"/>
        </w:rPr>
      </w:pPr>
      <w:bookmarkStart w:id="515" w:name="_Toc20233353"/>
      <w:bookmarkStart w:id="516" w:name="_Toc25070707"/>
      <w:bookmarkStart w:id="517" w:name="_Toc34388684"/>
      <w:bookmarkStart w:id="518" w:name="_Toc34404455"/>
      <w:bookmarkStart w:id="519" w:name="_Toc45282300"/>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515"/>
      <w:bookmarkEnd w:id="516"/>
      <w:bookmarkEnd w:id="517"/>
      <w:bookmarkEnd w:id="518"/>
      <w:bookmarkEnd w:id="519"/>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520" w:name="_Toc20233354"/>
      <w:bookmarkStart w:id="521" w:name="_Toc25070708"/>
      <w:bookmarkStart w:id="522" w:name="_Toc34388685"/>
      <w:bookmarkStart w:id="523" w:name="_Toc34404456"/>
      <w:bookmarkStart w:id="524" w:name="_Toc45282301"/>
      <w:r>
        <w:t>7</w:t>
      </w:r>
      <w:r w:rsidR="00AE5234">
        <w:t>.</w:t>
      </w:r>
      <w:r w:rsidR="00545D15">
        <w:t>2</w:t>
      </w:r>
      <w:r w:rsidR="00AE5234" w:rsidRPr="00913BB3">
        <w:t>.2</w:t>
      </w:r>
      <w:r w:rsidR="00AE5234" w:rsidRPr="00913BB3">
        <w:tab/>
      </w:r>
      <w:bookmarkEnd w:id="520"/>
      <w:r w:rsidR="00AE5234">
        <w:t>UE policy provisioning reject</w:t>
      </w:r>
      <w:bookmarkEnd w:id="521"/>
      <w:bookmarkEnd w:id="522"/>
      <w:bookmarkEnd w:id="523"/>
      <w:bookmarkEnd w:id="524"/>
    </w:p>
    <w:p w14:paraId="0B614E94" w14:textId="4F09703E" w:rsidR="00AE5234" w:rsidRPr="00767715" w:rsidRDefault="00375E58" w:rsidP="00AE5234">
      <w:pPr>
        <w:pStyle w:val="Heading4"/>
        <w:rPr>
          <w:lang w:eastAsia="ko-KR"/>
        </w:rPr>
      </w:pPr>
      <w:bookmarkStart w:id="525" w:name="_Toc20233355"/>
      <w:bookmarkStart w:id="526" w:name="_Toc25070709"/>
      <w:bookmarkStart w:id="527" w:name="_Toc34388686"/>
      <w:bookmarkStart w:id="528" w:name="_Toc34404457"/>
      <w:bookmarkStart w:id="529" w:name="_Toc45282302"/>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525"/>
      <w:bookmarkEnd w:id="526"/>
      <w:bookmarkEnd w:id="527"/>
      <w:bookmarkEnd w:id="528"/>
      <w:bookmarkEnd w:id="529"/>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530" w:name="_Toc20233360"/>
    </w:p>
    <w:p w14:paraId="4518272A" w14:textId="17E1FE5B" w:rsidR="00F87C4D" w:rsidRDefault="00545D15" w:rsidP="00F87C4D">
      <w:pPr>
        <w:pStyle w:val="Heading2"/>
      </w:pPr>
      <w:bookmarkStart w:id="531" w:name="_Toc25070710"/>
      <w:bookmarkStart w:id="532" w:name="_Toc34388687"/>
      <w:bookmarkStart w:id="533" w:name="_Toc34404458"/>
      <w:bookmarkStart w:id="534" w:name="_Toc45282303"/>
      <w:r>
        <w:t>7</w:t>
      </w:r>
      <w:r w:rsidR="00F87C4D">
        <w:t>.</w:t>
      </w:r>
      <w:r>
        <w:t>3</w:t>
      </w:r>
      <w:r w:rsidR="00F87C4D">
        <w:tab/>
      </w:r>
      <w:r>
        <w:rPr>
          <w:noProof/>
          <w:lang w:val="en-US"/>
        </w:rPr>
        <w:t xml:space="preserve">V2X communication over </w:t>
      </w:r>
      <w:r w:rsidR="00F87C4D">
        <w:t>PC5 signalling messages</w:t>
      </w:r>
      <w:bookmarkEnd w:id="531"/>
      <w:bookmarkEnd w:id="532"/>
      <w:bookmarkEnd w:id="533"/>
      <w:bookmarkEnd w:id="534"/>
    </w:p>
    <w:p w14:paraId="4AA34801" w14:textId="085DF739" w:rsidR="00F87C4D" w:rsidRPr="00742FAE" w:rsidRDefault="00545D15" w:rsidP="00F87C4D">
      <w:pPr>
        <w:pStyle w:val="Heading3"/>
      </w:pPr>
      <w:bookmarkStart w:id="535" w:name="_Toc525231348"/>
      <w:bookmarkStart w:id="536" w:name="_Toc25070711"/>
      <w:bookmarkStart w:id="537" w:name="_Toc34388688"/>
      <w:bookmarkStart w:id="538" w:name="_Toc34404459"/>
      <w:bookmarkStart w:id="539" w:name="_Toc45282304"/>
      <w:r>
        <w:t>7</w:t>
      </w:r>
      <w:r w:rsidR="00F87C4D">
        <w:t>.</w:t>
      </w:r>
      <w:r>
        <w:t>3</w:t>
      </w:r>
      <w:r w:rsidR="00F87C4D">
        <w:t>.</w:t>
      </w:r>
      <w:r>
        <w:t>1</w:t>
      </w:r>
      <w:r w:rsidR="00F87C4D">
        <w:tab/>
        <w:t>Direct link establishment request</w:t>
      </w:r>
      <w:bookmarkEnd w:id="535"/>
      <w:bookmarkEnd w:id="536"/>
      <w:bookmarkEnd w:id="537"/>
      <w:bookmarkEnd w:id="538"/>
      <w:bookmarkEnd w:id="539"/>
    </w:p>
    <w:p w14:paraId="750E3A2F" w14:textId="5D6860FF" w:rsidR="00F87C4D" w:rsidRPr="00742FAE" w:rsidRDefault="00545D15" w:rsidP="00F87C4D">
      <w:pPr>
        <w:pStyle w:val="Heading4"/>
      </w:pPr>
      <w:bookmarkStart w:id="540" w:name="_Toc525231349"/>
      <w:bookmarkStart w:id="541" w:name="_Toc25070712"/>
      <w:bookmarkStart w:id="542" w:name="_Toc34388689"/>
      <w:bookmarkStart w:id="543" w:name="_Toc34404460"/>
      <w:bookmarkStart w:id="544" w:name="_Toc45282305"/>
      <w:r>
        <w:t>7</w:t>
      </w:r>
      <w:r w:rsidR="00F87C4D">
        <w:t>.</w:t>
      </w:r>
      <w:r>
        <w:t>3</w:t>
      </w:r>
      <w:r w:rsidR="00F87C4D">
        <w:t>.</w:t>
      </w:r>
      <w:r>
        <w:t>1</w:t>
      </w:r>
      <w:r w:rsidR="00F87C4D" w:rsidRPr="00742FAE">
        <w:t>.1</w:t>
      </w:r>
      <w:r w:rsidR="00F87C4D" w:rsidRPr="00742FAE">
        <w:tab/>
        <w:t>Message definition</w:t>
      </w:r>
      <w:bookmarkEnd w:id="540"/>
      <w:bookmarkEnd w:id="541"/>
      <w:bookmarkEnd w:id="542"/>
      <w:bookmarkEnd w:id="543"/>
      <w:bookmarkEnd w:id="544"/>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7D876700" w:rsidR="007F74CA" w:rsidRPr="0033679D" w:rsidDel="003F6B31" w:rsidRDefault="00CA05F0" w:rsidP="00CD49D1">
            <w:pPr>
              <w:keepNext/>
              <w:keepLines/>
              <w:spacing w:after="0"/>
              <w:rPr>
                <w:rFonts w:ascii="Arial" w:hAnsi="Arial"/>
                <w:sz w:val="18"/>
                <w:lang w:eastAsia="x-none"/>
              </w:rPr>
            </w:pPr>
            <w:r>
              <w:rPr>
                <w:rFonts w:ascii="Arial" w:hAnsi="Arial"/>
                <w:sz w:val="18"/>
                <w:lang w:eastAsia="x-none"/>
              </w:rPr>
              <w:t>AA</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3A591B1F" w:rsidR="00DE2F36" w:rsidRDefault="00DE2F36" w:rsidP="00DE2F36">
            <w:pPr>
              <w:keepNext/>
              <w:keepLines/>
              <w:spacing w:after="0"/>
              <w:rPr>
                <w:rFonts w:ascii="Arial" w:hAnsi="Arial"/>
                <w:sz w:val="18"/>
                <w:lang w:eastAsia="x-none"/>
              </w:rPr>
            </w:pPr>
            <w:r>
              <w:rPr>
                <w:rFonts w:ascii="Arial" w:hAnsi="Arial"/>
                <w:sz w:val="18"/>
                <w:lang w:eastAsia="x-none"/>
              </w:rPr>
              <w:t>BB</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5154D7BD" w:rsidR="00DE2F36" w:rsidRDefault="00DE2F36" w:rsidP="00DE2F36">
            <w:pPr>
              <w:keepNext/>
              <w:keepLines/>
              <w:spacing w:after="0"/>
              <w:rPr>
                <w:rFonts w:ascii="Arial" w:hAnsi="Arial"/>
                <w:sz w:val="18"/>
                <w:lang w:eastAsia="x-none"/>
              </w:rPr>
            </w:pPr>
            <w:r>
              <w:rPr>
                <w:rFonts w:ascii="Arial" w:hAnsi="Arial"/>
                <w:sz w:val="18"/>
                <w:lang w:eastAsia="x-none"/>
              </w:rPr>
              <w:t>CC</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2B75136A" w:rsidR="009A7F34" w:rsidRDefault="009A7F34" w:rsidP="009A7F34">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545" w:name="_Toc34388690"/>
      <w:bookmarkStart w:id="546" w:name="_Toc34404461"/>
      <w:bookmarkStart w:id="547" w:name="_Toc25070713"/>
      <w:bookmarkStart w:id="548" w:name="_Toc45282306"/>
      <w:r>
        <w:t>7.3.1</w:t>
      </w:r>
      <w:r w:rsidRPr="00742FAE">
        <w:t>.</w:t>
      </w:r>
      <w:r w:rsidR="005B3274">
        <w:t>2</w:t>
      </w:r>
      <w:r w:rsidRPr="00742FAE">
        <w:tab/>
      </w:r>
      <w:r>
        <w:t>Target user info</w:t>
      </w:r>
      <w:bookmarkEnd w:id="545"/>
      <w:bookmarkEnd w:id="546"/>
      <w:bookmarkEnd w:id="548"/>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549" w:name="_Toc34388691"/>
      <w:bookmarkStart w:id="550" w:name="_Toc34404462"/>
      <w:bookmarkStart w:id="551" w:name="_Toc45282307"/>
      <w:r>
        <w:t>7.3.1.3</w:t>
      </w:r>
      <w:r>
        <w:tab/>
        <w:t>Key establishment information container</w:t>
      </w:r>
      <w:bookmarkEnd w:id="551"/>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552" w:name="_Toc45282308"/>
      <w:r>
        <w:t>7.3.1.4</w:t>
      </w:r>
      <w:r>
        <w:tab/>
        <w:t>Nonce_1</w:t>
      </w:r>
      <w:bookmarkEnd w:id="552"/>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553" w:name="_Toc45282309"/>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553"/>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554" w:name="_Toc45282310"/>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554"/>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555" w:name="_Toc45282311"/>
      <w:r>
        <w:t>7</w:t>
      </w:r>
      <w:r w:rsidR="00F87C4D">
        <w:t>.</w:t>
      </w:r>
      <w:r>
        <w:t>3</w:t>
      </w:r>
      <w:r w:rsidR="00F87C4D">
        <w:t>.</w:t>
      </w:r>
      <w:r>
        <w:t>2</w:t>
      </w:r>
      <w:r w:rsidR="00F87C4D">
        <w:tab/>
        <w:t>Direct link establishment accept</w:t>
      </w:r>
      <w:bookmarkEnd w:id="547"/>
      <w:bookmarkEnd w:id="549"/>
      <w:bookmarkEnd w:id="550"/>
      <w:bookmarkEnd w:id="555"/>
    </w:p>
    <w:p w14:paraId="1C4D5D9F" w14:textId="6F450DCE" w:rsidR="00F87C4D" w:rsidRPr="00742FAE" w:rsidRDefault="00545D15" w:rsidP="00F87C4D">
      <w:pPr>
        <w:pStyle w:val="Heading4"/>
      </w:pPr>
      <w:bookmarkStart w:id="556" w:name="_Toc25070714"/>
      <w:bookmarkStart w:id="557" w:name="_Toc34388692"/>
      <w:bookmarkStart w:id="558" w:name="_Toc34404463"/>
      <w:bookmarkStart w:id="559" w:name="_Toc45282312"/>
      <w:r>
        <w:t>7</w:t>
      </w:r>
      <w:r w:rsidR="00F87C4D">
        <w:t>.</w:t>
      </w:r>
      <w:r>
        <w:t>3</w:t>
      </w:r>
      <w:r w:rsidR="00F87C4D">
        <w:t>.</w:t>
      </w:r>
      <w:r>
        <w:t>2</w:t>
      </w:r>
      <w:r w:rsidR="00F87C4D" w:rsidRPr="00742FAE">
        <w:t>.1</w:t>
      </w:r>
      <w:r w:rsidR="00F87C4D" w:rsidRPr="00742FAE">
        <w:tab/>
        <w:t>Message definition</w:t>
      </w:r>
      <w:bookmarkEnd w:id="556"/>
      <w:bookmarkEnd w:id="557"/>
      <w:bookmarkEnd w:id="558"/>
      <w:bookmarkEnd w:id="559"/>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662F72">
            <w:pPr>
              <w:pStyle w:val="TAC"/>
            </w:pPr>
            <w:r w:rsidRPr="00EF7A4C">
              <w:t>2</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77777777" w:rsidR="00F87C4D" w:rsidRPr="00DF0404" w:rsidRDefault="00F87C4D" w:rsidP="00DF0404">
            <w:pPr>
              <w:pStyle w:val="TAC"/>
            </w:pPr>
            <w:r w:rsidRPr="00DF0404">
              <w:t>6-65538</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22B45487" w14:textId="09A3F4E2" w:rsidR="003954EE" w:rsidRDefault="003954EE" w:rsidP="003954EE">
      <w:pPr>
        <w:pStyle w:val="Heading3"/>
      </w:pPr>
      <w:bookmarkStart w:id="560" w:name="_Toc34388693"/>
      <w:bookmarkStart w:id="561" w:name="_Toc34404464"/>
      <w:bookmarkStart w:id="562" w:name="_Toc525231359"/>
      <w:bookmarkStart w:id="563" w:name="_Toc25070715"/>
      <w:bookmarkStart w:id="564" w:name="_Toc45282313"/>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560"/>
      <w:bookmarkEnd w:id="561"/>
      <w:bookmarkEnd w:id="564"/>
    </w:p>
    <w:p w14:paraId="7B1B755D" w14:textId="5D20F1E7" w:rsidR="003954EE" w:rsidRDefault="003954EE" w:rsidP="003954EE">
      <w:pPr>
        <w:pStyle w:val="Heading4"/>
      </w:pPr>
      <w:bookmarkStart w:id="565" w:name="_Toc34388694"/>
      <w:bookmarkStart w:id="566" w:name="_Toc34404465"/>
      <w:bookmarkStart w:id="567" w:name="_Toc45282314"/>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565"/>
      <w:bookmarkEnd w:id="566"/>
      <w:bookmarkEnd w:id="567"/>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6ECDE6B5" w:rsidR="003954EE" w:rsidRPr="0081530C" w:rsidRDefault="002A49BF" w:rsidP="002A49BF">
            <w:pPr>
              <w:pStyle w:val="TAL"/>
              <w:rPr>
                <w:lang w:eastAsia="zh-CN"/>
              </w:rPr>
            </w:pPr>
            <w:r>
              <w:rPr>
                <w:lang w:eastAsia="zh-CN"/>
              </w:rPr>
              <w:t>7</w:t>
            </w:r>
            <w:r w:rsidR="000E55DA">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0BA15C" w14:textId="77777777" w:rsidR="003954EE" w:rsidRPr="0081530C" w:rsidRDefault="003954EE" w:rsidP="00CD49D1">
            <w:pPr>
              <w:pStyle w:val="TAC"/>
            </w:pPr>
            <w: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7777777" w:rsidR="003954EE" w:rsidRPr="0081530C" w:rsidRDefault="003954EE" w:rsidP="00CD49D1">
            <w:pPr>
              <w:pStyle w:val="TAC"/>
            </w:pPr>
            <w:r w:rsidRPr="008172CC">
              <w:t>6-65538</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568" w:name="_Toc34388695"/>
      <w:bookmarkStart w:id="569" w:name="_Toc34404466"/>
      <w:bookmarkStart w:id="570" w:name="_Toc45282315"/>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568"/>
      <w:bookmarkEnd w:id="569"/>
      <w:bookmarkEnd w:id="570"/>
    </w:p>
    <w:p w14:paraId="16A8FC7A" w14:textId="0C6B7C37" w:rsidR="003954EE" w:rsidRDefault="003954EE" w:rsidP="003954EE">
      <w:pPr>
        <w:pStyle w:val="Heading4"/>
      </w:pPr>
      <w:bookmarkStart w:id="571" w:name="_Toc34388696"/>
      <w:bookmarkStart w:id="572" w:name="_Toc34404467"/>
      <w:bookmarkStart w:id="573" w:name="_Toc45282316"/>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571"/>
      <w:bookmarkEnd w:id="572"/>
      <w:bookmarkEnd w:id="573"/>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7FBCB896" w14:textId="38C0CB3E" w:rsidR="008270E9" w:rsidRDefault="008270E9" w:rsidP="008270E9">
      <w:pPr>
        <w:pStyle w:val="Heading3"/>
      </w:pPr>
      <w:bookmarkStart w:id="574" w:name="_Toc34388697"/>
      <w:bookmarkStart w:id="575" w:name="_Toc34404468"/>
      <w:bookmarkStart w:id="576" w:name="_Toc45282317"/>
      <w:r>
        <w:rPr>
          <w:rFonts w:hint="eastAsia"/>
          <w:lang w:val="en-US" w:eastAsia="zh-CN"/>
        </w:rPr>
        <w:t>7</w:t>
      </w:r>
      <w:r>
        <w:t>.</w:t>
      </w:r>
      <w:r>
        <w:rPr>
          <w:rFonts w:hint="eastAsia"/>
          <w:lang w:val="en-US" w:eastAsia="zh-CN"/>
        </w:rPr>
        <w:t>3</w:t>
      </w:r>
      <w:r>
        <w:t>.</w:t>
      </w:r>
      <w:r w:rsidR="00BA3654">
        <w:t>6</w:t>
      </w:r>
      <w:r>
        <w:tab/>
      </w:r>
      <w:bookmarkStart w:id="577" w:name="OLE_LINK1"/>
      <w:bookmarkEnd w:id="562"/>
      <w:r>
        <w:t xml:space="preserve">Direct link </w:t>
      </w:r>
      <w:r>
        <w:rPr>
          <w:rFonts w:hint="eastAsia"/>
          <w:lang w:val="en-US" w:eastAsia="zh-CN"/>
        </w:rPr>
        <w:t>release</w:t>
      </w:r>
      <w:r>
        <w:t xml:space="preserve"> request</w:t>
      </w:r>
      <w:bookmarkEnd w:id="574"/>
      <w:bookmarkEnd w:id="575"/>
      <w:bookmarkEnd w:id="576"/>
      <w:bookmarkEnd w:id="577"/>
    </w:p>
    <w:p w14:paraId="06025C5D" w14:textId="5741D4E6" w:rsidR="008270E9" w:rsidRDefault="008270E9" w:rsidP="008270E9">
      <w:pPr>
        <w:pStyle w:val="Heading4"/>
      </w:pPr>
      <w:bookmarkStart w:id="578" w:name="_Toc525231360"/>
      <w:bookmarkStart w:id="579" w:name="_Toc34388698"/>
      <w:bookmarkStart w:id="580" w:name="_Toc34404469"/>
      <w:bookmarkStart w:id="581" w:name="_Toc45282318"/>
      <w:r>
        <w:rPr>
          <w:rFonts w:hint="eastAsia"/>
          <w:lang w:val="en-US" w:eastAsia="zh-CN"/>
        </w:rPr>
        <w:t>7</w:t>
      </w:r>
      <w:r>
        <w:t>.</w:t>
      </w:r>
      <w:r>
        <w:rPr>
          <w:rFonts w:hint="eastAsia"/>
          <w:lang w:val="en-US" w:eastAsia="zh-CN"/>
        </w:rPr>
        <w:t>3</w:t>
      </w:r>
      <w:r>
        <w:t>.</w:t>
      </w:r>
      <w:r w:rsidR="00BA3654">
        <w:t>6</w:t>
      </w:r>
      <w:r>
        <w:t>.1</w:t>
      </w:r>
      <w:r>
        <w:tab/>
        <w:t>Message definition</w:t>
      </w:r>
      <w:bookmarkEnd w:id="578"/>
      <w:bookmarkEnd w:id="579"/>
      <w:bookmarkEnd w:id="580"/>
      <w:bookmarkEnd w:id="581"/>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177A9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177A9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177A9B">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177A9B">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177A9B">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177A9B">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177A9B">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177A9B">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582" w:name="_Toc525231361"/>
      <w:bookmarkStart w:id="583" w:name="_Toc34388699"/>
      <w:bookmarkStart w:id="584" w:name="_Toc34404470"/>
      <w:bookmarkStart w:id="585" w:name="_Toc45282319"/>
      <w:r>
        <w:rPr>
          <w:rFonts w:hint="eastAsia"/>
          <w:lang w:val="en-US" w:eastAsia="zh-CN"/>
        </w:rPr>
        <w:t>7</w:t>
      </w:r>
      <w:r>
        <w:t>.</w:t>
      </w:r>
      <w:r>
        <w:rPr>
          <w:rFonts w:hint="eastAsia"/>
          <w:lang w:val="en-US" w:eastAsia="zh-CN"/>
        </w:rPr>
        <w:t>3</w:t>
      </w:r>
      <w:r>
        <w:t>.</w:t>
      </w:r>
      <w:r w:rsidR="00BA3654">
        <w:t>7</w:t>
      </w:r>
      <w:r>
        <w:tab/>
      </w:r>
      <w:bookmarkEnd w:id="582"/>
      <w:r>
        <w:t xml:space="preserve">Direct link </w:t>
      </w:r>
      <w:r>
        <w:rPr>
          <w:rFonts w:hint="eastAsia"/>
          <w:lang w:val="en-US" w:eastAsia="zh-CN"/>
        </w:rPr>
        <w:t>release</w:t>
      </w:r>
      <w:r>
        <w:t xml:space="preserve"> request</w:t>
      </w:r>
      <w:r>
        <w:rPr>
          <w:rFonts w:hint="eastAsia"/>
          <w:lang w:val="en-US" w:eastAsia="zh-CN"/>
        </w:rPr>
        <w:t xml:space="preserve"> accept</w:t>
      </w:r>
      <w:bookmarkEnd w:id="583"/>
      <w:bookmarkEnd w:id="584"/>
      <w:bookmarkEnd w:id="585"/>
    </w:p>
    <w:p w14:paraId="57AEFDA5" w14:textId="55EF3A59" w:rsidR="008270E9" w:rsidRDefault="008270E9" w:rsidP="008270E9">
      <w:pPr>
        <w:pStyle w:val="Heading4"/>
      </w:pPr>
      <w:bookmarkStart w:id="586" w:name="_Toc525231362"/>
      <w:bookmarkStart w:id="587" w:name="_Toc34388700"/>
      <w:bookmarkStart w:id="588" w:name="_Toc34404471"/>
      <w:bookmarkStart w:id="589" w:name="_Toc45282320"/>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586"/>
      <w:bookmarkEnd w:id="587"/>
      <w:bookmarkEnd w:id="588"/>
      <w:bookmarkEnd w:id="589"/>
    </w:p>
    <w:p w14:paraId="6F4581DF" w14:textId="36F53A46" w:rsidR="008270E9" w:rsidRDefault="008270E9" w:rsidP="008270E9">
      <w:r>
        <w:t>This message is sent by the UE to another peer UE to indicate that the link release request is accepte</w:t>
      </w:r>
      <w:r w:rsidRPr="001B28C4">
        <w:t>d. See table</w:t>
      </w:r>
      <w:bookmarkStart w:id="590" w:name="_Hlk32487417"/>
      <w:r w:rsidRPr="001B28C4">
        <w:t> </w:t>
      </w:r>
      <w:bookmarkEnd w:id="590"/>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177A9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177A9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177A9B">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177A9B">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177A9B">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177A9B">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177A9B">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177A9B">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591" w:name="_Toc34388701"/>
      <w:bookmarkStart w:id="592" w:name="_Toc34404472"/>
      <w:bookmarkStart w:id="593" w:name="_Toc45282321"/>
      <w:r>
        <w:t>7.3.</w:t>
      </w:r>
      <w:r w:rsidR="00BA3654">
        <w:t>8</w:t>
      </w:r>
      <w:r>
        <w:tab/>
        <w:t>Direct link keepalive request</w:t>
      </w:r>
      <w:bookmarkEnd w:id="591"/>
      <w:bookmarkEnd w:id="592"/>
      <w:bookmarkEnd w:id="593"/>
    </w:p>
    <w:p w14:paraId="4CA4CCEF" w14:textId="4935DD48" w:rsidR="00BE135D" w:rsidRPr="00742FAE" w:rsidRDefault="00BE135D" w:rsidP="00BE135D">
      <w:pPr>
        <w:pStyle w:val="Heading4"/>
      </w:pPr>
      <w:bookmarkStart w:id="594" w:name="_Toc34388702"/>
      <w:bookmarkStart w:id="595" w:name="_Toc34404473"/>
      <w:bookmarkStart w:id="596" w:name="_Toc45282322"/>
      <w:r>
        <w:t>7.3.</w:t>
      </w:r>
      <w:r w:rsidR="00BA3654">
        <w:t>8</w:t>
      </w:r>
      <w:r w:rsidRPr="00742FAE">
        <w:t>.1</w:t>
      </w:r>
      <w:r w:rsidRPr="00742FAE">
        <w:tab/>
        <w:t>Message definition</w:t>
      </w:r>
      <w:bookmarkEnd w:id="594"/>
      <w:bookmarkEnd w:id="595"/>
      <w:bookmarkEnd w:id="596"/>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597" w:name="_Toc34388703"/>
      <w:bookmarkStart w:id="598" w:name="_Toc34404474"/>
      <w:bookmarkStart w:id="599" w:name="_Toc45282323"/>
      <w:r>
        <w:t>7.3.</w:t>
      </w:r>
      <w:r w:rsidR="00BA3654">
        <w:t>8</w:t>
      </w:r>
      <w:r w:rsidRPr="00742FAE">
        <w:t>.</w:t>
      </w:r>
      <w:r>
        <w:t>2</w:t>
      </w:r>
      <w:r w:rsidRPr="00742FAE">
        <w:tab/>
        <w:t>M</w:t>
      </w:r>
      <w:r>
        <w:t>aximum inactivity period</w:t>
      </w:r>
      <w:bookmarkEnd w:id="597"/>
      <w:bookmarkEnd w:id="598"/>
      <w:bookmarkEnd w:id="599"/>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600" w:name="_Toc34388704"/>
      <w:bookmarkStart w:id="601" w:name="_Toc34404475"/>
      <w:bookmarkStart w:id="602" w:name="_Toc45282324"/>
      <w:r>
        <w:t>7.3.</w:t>
      </w:r>
      <w:r w:rsidR="00BA3654">
        <w:t>9</w:t>
      </w:r>
      <w:r>
        <w:tab/>
        <w:t>Direct link keepalive response</w:t>
      </w:r>
      <w:bookmarkEnd w:id="600"/>
      <w:bookmarkEnd w:id="601"/>
      <w:bookmarkEnd w:id="602"/>
    </w:p>
    <w:p w14:paraId="074E5685" w14:textId="46859E59" w:rsidR="00BE135D" w:rsidRPr="00742FAE" w:rsidRDefault="00BE135D" w:rsidP="00BE135D">
      <w:pPr>
        <w:pStyle w:val="Heading4"/>
      </w:pPr>
      <w:bookmarkStart w:id="603" w:name="_Toc34388705"/>
      <w:bookmarkStart w:id="604" w:name="_Toc34404476"/>
      <w:bookmarkStart w:id="605" w:name="_Toc45282325"/>
      <w:r>
        <w:t>7.3.</w:t>
      </w:r>
      <w:r w:rsidR="00BA3654">
        <w:t>9</w:t>
      </w:r>
      <w:r w:rsidRPr="00742FAE">
        <w:t>.1</w:t>
      </w:r>
      <w:r w:rsidRPr="00742FAE">
        <w:tab/>
        <w:t>Message definition</w:t>
      </w:r>
      <w:bookmarkEnd w:id="603"/>
      <w:bookmarkEnd w:id="604"/>
      <w:bookmarkEnd w:id="605"/>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606" w:name="_Toc45282326"/>
      <w:r>
        <w:t>7.3.10</w:t>
      </w:r>
      <w:r>
        <w:tab/>
        <w:t>Direct link authentication request</w:t>
      </w:r>
      <w:bookmarkEnd w:id="606"/>
    </w:p>
    <w:p w14:paraId="593C8E8F" w14:textId="61879893" w:rsidR="00613F8F" w:rsidRPr="00742FAE" w:rsidRDefault="00613F8F" w:rsidP="00613F8F">
      <w:pPr>
        <w:pStyle w:val="Heading4"/>
      </w:pPr>
      <w:bookmarkStart w:id="607" w:name="_Toc45282327"/>
      <w:r>
        <w:t>7.3.10</w:t>
      </w:r>
      <w:r w:rsidRPr="00742FAE">
        <w:t>.1</w:t>
      </w:r>
      <w:r w:rsidRPr="00742FAE">
        <w:tab/>
        <w:t>Message definition</w:t>
      </w:r>
      <w:bookmarkEnd w:id="607"/>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177A9B">
            <w:pPr>
              <w:pStyle w:val="TAH"/>
            </w:pPr>
            <w:r w:rsidRPr="00EF7A4C">
              <w:t>Length</w:t>
            </w:r>
          </w:p>
        </w:tc>
      </w:tr>
      <w:tr w:rsidR="00613F8F" w:rsidRPr="00EF7A4C" w14:paraId="01C999E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177A9B">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177A9B">
            <w:pPr>
              <w:pStyle w:val="TAC"/>
            </w:pPr>
            <w:r w:rsidRPr="00EF7A4C">
              <w:t>1</w:t>
            </w:r>
          </w:p>
        </w:tc>
      </w:tr>
      <w:tr w:rsidR="00613F8F" w:rsidRPr="00EF7A4C" w14:paraId="29C9DCF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177A9B">
            <w:pPr>
              <w:pStyle w:val="TAL"/>
            </w:pPr>
            <w:r w:rsidRPr="00EF7A4C">
              <w:t xml:space="preserve">Sequence </w:t>
            </w:r>
            <w:r>
              <w:t>n</w:t>
            </w:r>
            <w:r w:rsidRPr="00EF7A4C">
              <w:t>umber</w:t>
            </w:r>
          </w:p>
          <w:p w14:paraId="73BDBFA7"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177A9B">
            <w:pPr>
              <w:pStyle w:val="TAC"/>
            </w:pPr>
            <w:r>
              <w:t>1</w:t>
            </w:r>
          </w:p>
        </w:tc>
      </w:tr>
      <w:tr w:rsidR="00613F8F" w:rsidRPr="00EF7A4C" w14:paraId="7108526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177A9B">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177A9B">
            <w:pPr>
              <w:pStyle w:val="TAL"/>
              <w:rPr>
                <w:lang w:eastAsia="ja-JP"/>
              </w:rPr>
            </w:pPr>
            <w:r>
              <w:rPr>
                <w:lang w:eastAsia="ja-JP"/>
              </w:rPr>
              <w:t>Key establishment information container</w:t>
            </w:r>
          </w:p>
          <w:p w14:paraId="1B2F42C6" w14:textId="33904EDE" w:rsidR="00613F8F" w:rsidRDefault="00A35D07" w:rsidP="00177A9B">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177A9B">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177A9B">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608" w:name="_Toc45282328"/>
      <w:r>
        <w:t>7.3.11</w:t>
      </w:r>
      <w:r>
        <w:tab/>
        <w:t>Direct link authentication response</w:t>
      </w:r>
      <w:bookmarkEnd w:id="608"/>
    </w:p>
    <w:p w14:paraId="488E40AA" w14:textId="57D11388" w:rsidR="00613F8F" w:rsidRPr="00742FAE" w:rsidRDefault="00613F8F" w:rsidP="00613F8F">
      <w:pPr>
        <w:pStyle w:val="Heading4"/>
      </w:pPr>
      <w:bookmarkStart w:id="609" w:name="_Toc45282329"/>
      <w:r>
        <w:t>7.3.11</w:t>
      </w:r>
      <w:r w:rsidRPr="00742FAE">
        <w:t>.1</w:t>
      </w:r>
      <w:r w:rsidRPr="00742FAE">
        <w:tab/>
        <w:t>Message definition</w:t>
      </w:r>
      <w:bookmarkEnd w:id="609"/>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177A9B">
            <w:pPr>
              <w:pStyle w:val="TAH"/>
            </w:pPr>
            <w:r w:rsidRPr="00EF7A4C">
              <w:t>Length</w:t>
            </w:r>
          </w:p>
        </w:tc>
      </w:tr>
      <w:tr w:rsidR="00613F8F" w:rsidRPr="00EF7A4C" w14:paraId="33927BF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177A9B">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177A9B">
            <w:pPr>
              <w:pStyle w:val="TAC"/>
            </w:pPr>
            <w:r w:rsidRPr="00EF7A4C">
              <w:t>1</w:t>
            </w:r>
          </w:p>
        </w:tc>
      </w:tr>
      <w:tr w:rsidR="00613F8F" w:rsidRPr="00EF7A4C" w14:paraId="67EEE79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177A9B">
            <w:pPr>
              <w:pStyle w:val="TAL"/>
            </w:pPr>
            <w:r w:rsidRPr="00EF7A4C">
              <w:t xml:space="preserve">Sequence </w:t>
            </w:r>
            <w:r>
              <w:t>n</w:t>
            </w:r>
            <w:r w:rsidRPr="00EF7A4C">
              <w:t>umber</w:t>
            </w:r>
          </w:p>
          <w:p w14:paraId="1A053492"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177A9B">
            <w:pPr>
              <w:pStyle w:val="TAC"/>
            </w:pPr>
            <w:r>
              <w:t>1</w:t>
            </w:r>
          </w:p>
        </w:tc>
      </w:tr>
      <w:tr w:rsidR="00613F8F" w:rsidRPr="00EF7A4C" w14:paraId="65F2E50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177A9B">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177A9B">
            <w:pPr>
              <w:pStyle w:val="TAL"/>
              <w:rPr>
                <w:lang w:eastAsia="ja-JP"/>
              </w:rPr>
            </w:pPr>
            <w:r>
              <w:rPr>
                <w:lang w:eastAsia="ja-JP"/>
              </w:rPr>
              <w:t>Key establishment information container</w:t>
            </w:r>
          </w:p>
          <w:p w14:paraId="7043CFF7" w14:textId="0A297D3E" w:rsidR="00613F8F" w:rsidRPr="00EF7A4C" w:rsidRDefault="00A35D07" w:rsidP="00177A9B">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177A9B">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177A9B">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610" w:name="_Toc45282330"/>
      <w:r>
        <w:t>7.3.12</w:t>
      </w:r>
      <w:r>
        <w:tab/>
        <w:t>Direct link authentication reject</w:t>
      </w:r>
      <w:bookmarkEnd w:id="610"/>
    </w:p>
    <w:p w14:paraId="7A5B8F1D" w14:textId="1A630DA1" w:rsidR="00613F8F" w:rsidRPr="00742FAE" w:rsidRDefault="00613F8F" w:rsidP="00613F8F">
      <w:pPr>
        <w:pStyle w:val="Heading4"/>
      </w:pPr>
      <w:bookmarkStart w:id="611" w:name="_Toc45282331"/>
      <w:r>
        <w:t>7.3.12</w:t>
      </w:r>
      <w:r w:rsidRPr="00742FAE">
        <w:t>.1</w:t>
      </w:r>
      <w:r w:rsidRPr="00742FAE">
        <w:tab/>
        <w:t>Message definition</w:t>
      </w:r>
      <w:bookmarkEnd w:id="611"/>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177A9B">
            <w:pPr>
              <w:pStyle w:val="TAH"/>
            </w:pPr>
            <w:r w:rsidRPr="00EF7A4C">
              <w:t>Length</w:t>
            </w:r>
          </w:p>
        </w:tc>
      </w:tr>
      <w:tr w:rsidR="00613F8F" w:rsidRPr="00EF7A4C" w14:paraId="44728DC5"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177A9B">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177A9B">
            <w:pPr>
              <w:pStyle w:val="TAC"/>
            </w:pPr>
            <w:r w:rsidRPr="00EF7A4C">
              <w:t>1</w:t>
            </w:r>
          </w:p>
        </w:tc>
      </w:tr>
      <w:tr w:rsidR="00613F8F" w:rsidRPr="00EF7A4C" w14:paraId="0AF789A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177A9B">
            <w:pPr>
              <w:pStyle w:val="TAL"/>
            </w:pPr>
            <w:r w:rsidRPr="00EF7A4C">
              <w:t xml:space="preserve">Sequence </w:t>
            </w:r>
            <w:r>
              <w:t>n</w:t>
            </w:r>
            <w:r w:rsidRPr="00EF7A4C">
              <w:t>umber</w:t>
            </w:r>
          </w:p>
          <w:p w14:paraId="4872B18A"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177A9B">
            <w:pPr>
              <w:pStyle w:val="TAC"/>
            </w:pPr>
            <w:r>
              <w:t>1</w:t>
            </w:r>
          </w:p>
        </w:tc>
      </w:tr>
      <w:tr w:rsidR="00613F8F" w:rsidRPr="00EF7A4C" w14:paraId="0215C22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177A9B">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177A9B">
            <w:pPr>
              <w:pStyle w:val="TAL"/>
            </w:pPr>
            <w:r>
              <w:t>PC5 signalling protocol cause value</w:t>
            </w:r>
          </w:p>
          <w:p w14:paraId="0DC407EA" w14:textId="77777777" w:rsidR="00613F8F" w:rsidRPr="00EF7A4C" w:rsidRDefault="00613F8F" w:rsidP="00177A9B">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177A9B">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612" w:name="_Toc45282332"/>
      <w:r>
        <w:t>7.3.13</w:t>
      </w:r>
      <w:r>
        <w:tab/>
        <w:t>Direct link security mode command</w:t>
      </w:r>
      <w:bookmarkEnd w:id="612"/>
    </w:p>
    <w:p w14:paraId="4971694F" w14:textId="2F8C4751" w:rsidR="00613F8F" w:rsidRPr="00742FAE" w:rsidRDefault="00613F8F" w:rsidP="00613F8F">
      <w:pPr>
        <w:pStyle w:val="Heading4"/>
      </w:pPr>
      <w:bookmarkStart w:id="613" w:name="_Toc26193713"/>
      <w:bookmarkStart w:id="614" w:name="_Toc45282333"/>
      <w:r>
        <w:t>7.3.13</w:t>
      </w:r>
      <w:r w:rsidRPr="00742FAE">
        <w:t>.1</w:t>
      </w:r>
      <w:r w:rsidRPr="00742FAE">
        <w:tab/>
        <w:t>Message definition</w:t>
      </w:r>
      <w:bookmarkEnd w:id="613"/>
      <w:bookmarkEnd w:id="614"/>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177A9B">
            <w:pPr>
              <w:pStyle w:val="TAH"/>
            </w:pPr>
            <w:r w:rsidRPr="00EF7A4C">
              <w:t>Length</w:t>
            </w:r>
          </w:p>
        </w:tc>
      </w:tr>
      <w:tr w:rsidR="00613F8F" w:rsidRPr="00EF7A4C" w14:paraId="0CF04AC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177A9B">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177A9B">
            <w:pPr>
              <w:pStyle w:val="TAC"/>
            </w:pPr>
            <w:r w:rsidRPr="00EF7A4C">
              <w:t>1</w:t>
            </w:r>
          </w:p>
        </w:tc>
      </w:tr>
      <w:tr w:rsidR="00613F8F" w:rsidRPr="00EF7A4C" w14:paraId="670B250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177A9B">
            <w:pPr>
              <w:pStyle w:val="TAL"/>
            </w:pPr>
            <w:r w:rsidRPr="00EF7A4C">
              <w:t xml:space="preserve">Sequence </w:t>
            </w:r>
            <w:r>
              <w:t>n</w:t>
            </w:r>
            <w:r w:rsidRPr="00EF7A4C">
              <w:t>umber</w:t>
            </w:r>
          </w:p>
          <w:p w14:paraId="25092606"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177A9B">
            <w:pPr>
              <w:pStyle w:val="TAC"/>
            </w:pPr>
            <w:r>
              <w:t>1</w:t>
            </w:r>
          </w:p>
        </w:tc>
      </w:tr>
      <w:tr w:rsidR="00613F8F" w:rsidRPr="00EF7A4C" w14:paraId="2139804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177A9B">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177A9B">
            <w:pPr>
              <w:pStyle w:val="TAL"/>
              <w:rPr>
                <w:lang w:eastAsia="ja-JP"/>
              </w:rPr>
            </w:pPr>
            <w:r>
              <w:rPr>
                <w:lang w:eastAsia="ja-JP"/>
              </w:rPr>
              <w:t>Selected security algorithms</w:t>
            </w:r>
          </w:p>
          <w:p w14:paraId="5C80F4C9" w14:textId="10F6D503" w:rsidR="00613F8F" w:rsidRPr="00EF7A4C" w:rsidRDefault="00A35D07" w:rsidP="00177A9B">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177A9B">
            <w:pPr>
              <w:pStyle w:val="TAC"/>
            </w:pPr>
            <w:r>
              <w:t>1</w:t>
            </w:r>
          </w:p>
        </w:tc>
      </w:tr>
      <w:tr w:rsidR="00613F8F" w:rsidRPr="00EF7A4C" w14:paraId="5DF3372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177A9B">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177A9B">
            <w:pPr>
              <w:pStyle w:val="TAL"/>
              <w:rPr>
                <w:lang w:eastAsia="ja-JP"/>
              </w:rPr>
            </w:pPr>
            <w:r>
              <w:rPr>
                <w:lang w:eastAsia="ja-JP"/>
              </w:rPr>
              <w:t>UE security capabilities</w:t>
            </w:r>
          </w:p>
          <w:p w14:paraId="49B4EF77" w14:textId="057A2494" w:rsidR="00613F8F" w:rsidRPr="00EF7A4C" w:rsidRDefault="00A35D07" w:rsidP="00177A9B">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177A9B">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177A9B">
            <w:pPr>
              <w:pStyle w:val="TAC"/>
            </w:pPr>
            <w:r>
              <w:t>3-9</w:t>
            </w:r>
          </w:p>
        </w:tc>
      </w:tr>
      <w:tr w:rsidR="00613F8F" w:rsidRPr="00EF7A4C" w14:paraId="5861316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77777777" w:rsidR="00613F8F" w:rsidRPr="00EF7A4C"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4B4DDE3" w14:textId="77777777" w:rsidR="00613F8F" w:rsidRDefault="00613F8F" w:rsidP="00177A9B">
            <w:pPr>
              <w:pStyle w:val="TAL"/>
              <w:rPr>
                <w:lang w:eastAsia="ja-JP"/>
              </w:rPr>
            </w:pPr>
            <w:r>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77777777" w:rsidR="00613F8F" w:rsidRDefault="00613F8F" w:rsidP="00177A9B">
            <w:pPr>
              <w:pStyle w:val="TAL"/>
              <w:rPr>
                <w:lang w:eastAsia="ja-JP"/>
              </w:rPr>
            </w:pPr>
            <w:r>
              <w:rPr>
                <w:lang w:eastAsia="ja-JP"/>
              </w:rPr>
              <w:t>UE PC5 nicast signalling security policy</w:t>
            </w:r>
          </w:p>
          <w:p w14:paraId="009EBAA6" w14:textId="13E03410" w:rsidR="00613F8F" w:rsidRDefault="00A35D07" w:rsidP="00177A9B">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7777777" w:rsidR="00613F8F"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2A8917" w14:textId="77777777" w:rsidR="00613F8F"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DDA3CF4" w14:textId="77777777" w:rsidR="00613F8F" w:rsidRDefault="00613F8F" w:rsidP="00177A9B">
            <w:pPr>
              <w:pStyle w:val="TAC"/>
            </w:pPr>
            <w:r>
              <w:t>1</w:t>
            </w:r>
          </w:p>
        </w:tc>
      </w:tr>
      <w:tr w:rsidR="00613F8F" w:rsidRPr="00EF7A4C" w14:paraId="663BC58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77777777" w:rsidR="00613F8F" w:rsidRDefault="00613F8F" w:rsidP="00177A9B">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177A9B">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177A9B">
            <w:pPr>
              <w:pStyle w:val="TAL"/>
              <w:rPr>
                <w:lang w:eastAsia="ja-JP"/>
              </w:rPr>
            </w:pPr>
            <w:r>
              <w:rPr>
                <w:lang w:eastAsia="ja-JP"/>
              </w:rPr>
              <w:t>Nonce</w:t>
            </w:r>
          </w:p>
          <w:p w14:paraId="36C41106" w14:textId="5AB794CE" w:rsidR="00613F8F" w:rsidRDefault="00A35D07" w:rsidP="00177A9B">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177A9B">
            <w:pPr>
              <w:pStyle w:val="TAC"/>
            </w:pPr>
            <w:r>
              <w:t>17</w:t>
            </w:r>
          </w:p>
        </w:tc>
      </w:tr>
      <w:tr w:rsidR="00613F8F" w:rsidRPr="00EF7A4C" w14:paraId="3058214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77777777" w:rsidR="00613F8F" w:rsidRDefault="00613F8F" w:rsidP="00177A9B">
            <w:pPr>
              <w:pStyle w:val="TAL"/>
              <w:rPr>
                <w:lang w:eastAsia="ja-JP"/>
              </w:rPr>
            </w:pPr>
            <w:r>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177A9B">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177A9B">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177A9B">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177A9B">
            <w:pPr>
              <w:pStyle w:val="TAC"/>
            </w:pPr>
            <w:r>
              <w:t>2</w:t>
            </w:r>
          </w:p>
        </w:tc>
      </w:tr>
      <w:tr w:rsidR="00613F8F" w:rsidRPr="00EF7A4C" w14:paraId="7969D36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7777777" w:rsidR="00613F8F" w:rsidRDefault="00613F8F" w:rsidP="00177A9B">
            <w:pPr>
              <w:pStyle w:val="TAL"/>
              <w:rPr>
                <w:lang w:eastAsia="ja-JP"/>
              </w:rPr>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177A9B">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177A9B">
            <w:pPr>
              <w:pStyle w:val="TAL"/>
              <w:rPr>
                <w:lang w:eastAsia="ja-JP"/>
              </w:rPr>
            </w:pPr>
            <w:r>
              <w:rPr>
                <w:lang w:eastAsia="ja-JP"/>
              </w:rPr>
              <w:t>Key establishment information container</w:t>
            </w:r>
          </w:p>
          <w:p w14:paraId="4F26AF24" w14:textId="1518B6FC" w:rsidR="00613F8F" w:rsidRDefault="00A35D07" w:rsidP="00177A9B">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177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177A9B">
            <w:pPr>
              <w:pStyle w:val="TAC"/>
            </w:pPr>
            <w:r>
              <w:t>4-n</w:t>
            </w:r>
          </w:p>
        </w:tc>
      </w:tr>
      <w:tr w:rsidR="00613F8F" w:rsidRPr="00EF7A4C" w14:paraId="4778F33D"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77777777" w:rsidR="00613F8F" w:rsidRDefault="00613F8F" w:rsidP="00177A9B">
            <w:pPr>
              <w:pStyle w:val="TAL"/>
              <w:rPr>
                <w:lang w:eastAsia="ja-JP"/>
              </w:rPr>
            </w:pPr>
            <w:r>
              <w:rPr>
                <w:lang w:eastAsia="ja-JP"/>
              </w:rPr>
              <w:t>YY</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177A9B">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177A9B">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177A9B">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177A9B">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615" w:name="_Toc45282334"/>
      <w:r>
        <w:t>7.3.13</w:t>
      </w:r>
      <w:r w:rsidRPr="00742FAE">
        <w:t>.</w:t>
      </w:r>
      <w:r>
        <w:t>2</w:t>
      </w:r>
      <w:r>
        <w:tab/>
        <w:t>Nonce_2</w:t>
      </w:r>
      <w:bookmarkEnd w:id="615"/>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616" w:name="_Toc45282335"/>
      <w:r>
        <w:t>7.3.13.3</w:t>
      </w:r>
      <w:r>
        <w:tab/>
        <w:t xml:space="preserve">LSBs of </w:t>
      </w:r>
      <w:r w:rsidRPr="00D45F63">
        <w:t>KNRP-sess ID</w:t>
      </w:r>
      <w:bookmarkEnd w:id="616"/>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617" w:name="_Toc45282336"/>
      <w:r>
        <w:t>7.3.13.4</w:t>
      </w:r>
      <w:r w:rsidRPr="00742FAE">
        <w:tab/>
      </w:r>
      <w:r>
        <w:t>Key establishment information container</w:t>
      </w:r>
      <w:bookmarkEnd w:id="617"/>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618" w:name="_Toc45282337"/>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618"/>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1944B4E4" w14:textId="054CA188" w:rsidR="00613F8F" w:rsidRPr="00742FAE" w:rsidRDefault="00613F8F" w:rsidP="00613F8F">
      <w:pPr>
        <w:pStyle w:val="Heading3"/>
      </w:pPr>
      <w:bookmarkStart w:id="619" w:name="_Toc45282338"/>
      <w:r>
        <w:t>7.3.14</w:t>
      </w:r>
      <w:r>
        <w:tab/>
        <w:t>Direct link security mode complete</w:t>
      </w:r>
      <w:bookmarkEnd w:id="619"/>
    </w:p>
    <w:p w14:paraId="7BDC4D04" w14:textId="37510DF2" w:rsidR="00613F8F" w:rsidRPr="00742FAE" w:rsidRDefault="00613F8F" w:rsidP="00613F8F">
      <w:pPr>
        <w:pStyle w:val="Heading4"/>
      </w:pPr>
      <w:bookmarkStart w:id="620" w:name="_Toc45282339"/>
      <w:r>
        <w:t>7.3.14</w:t>
      </w:r>
      <w:r w:rsidRPr="00742FAE">
        <w:t>.1</w:t>
      </w:r>
      <w:r w:rsidRPr="00742FAE">
        <w:tab/>
        <w:t>Message definition</w:t>
      </w:r>
      <w:bookmarkEnd w:id="620"/>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177A9B">
            <w:pPr>
              <w:pStyle w:val="TAH"/>
            </w:pPr>
            <w:r w:rsidRPr="00EF7A4C">
              <w:t>Length</w:t>
            </w:r>
          </w:p>
        </w:tc>
      </w:tr>
      <w:tr w:rsidR="00613F8F" w:rsidRPr="00EF7A4C" w14:paraId="59C1017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177A9B">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177A9B">
            <w:pPr>
              <w:pStyle w:val="TAC"/>
            </w:pPr>
            <w:r w:rsidRPr="00EF7A4C">
              <w:t>1</w:t>
            </w:r>
          </w:p>
        </w:tc>
      </w:tr>
      <w:tr w:rsidR="00613F8F" w:rsidRPr="00EF7A4C" w14:paraId="7A86D8D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177A9B">
            <w:pPr>
              <w:pStyle w:val="TAL"/>
            </w:pPr>
            <w:r w:rsidRPr="00EF7A4C">
              <w:t xml:space="preserve">Sequence </w:t>
            </w:r>
            <w:r>
              <w:t>n</w:t>
            </w:r>
            <w:r w:rsidRPr="00EF7A4C">
              <w:t>umber</w:t>
            </w:r>
          </w:p>
          <w:p w14:paraId="67D02CBD"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177A9B">
            <w:pPr>
              <w:pStyle w:val="TAC"/>
            </w:pPr>
            <w:r>
              <w:t>1</w:t>
            </w:r>
          </w:p>
        </w:tc>
      </w:tr>
      <w:tr w:rsidR="00613F8F" w:rsidRPr="00EF7A4C" w14:paraId="3BE38774"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177A9B">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177A9B">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177A9B">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177A9B">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177A9B">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177A9B">
            <w:pPr>
              <w:pStyle w:val="TAC"/>
            </w:pPr>
            <w:r w:rsidRPr="0033679D">
              <w:rPr>
                <w:lang w:eastAsia="x-none"/>
              </w:rPr>
              <w:t>6-</w:t>
            </w:r>
            <w:r>
              <w:rPr>
                <w:lang w:eastAsia="x-none"/>
              </w:rPr>
              <w:t>n</w:t>
            </w:r>
          </w:p>
        </w:tc>
      </w:tr>
      <w:tr w:rsidR="00613F8F" w:rsidRPr="00EF7A4C" w14:paraId="4DB3E35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177A9B">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177A9B">
            <w:pPr>
              <w:pStyle w:val="TAL"/>
              <w:rPr>
                <w:lang w:eastAsia="ja-JP"/>
              </w:rPr>
            </w:pPr>
            <w:r>
              <w:rPr>
                <w:lang w:eastAsia="ja-JP"/>
              </w:rPr>
              <w:t>UE PC5 unicast user plane security policy</w:t>
            </w:r>
          </w:p>
          <w:p w14:paraId="4A194433" w14:textId="21FA9CDB" w:rsidR="00613F8F" w:rsidRDefault="00A35D07" w:rsidP="00177A9B">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177A9B">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177A9B">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177A9B">
            <w:pPr>
              <w:pStyle w:val="TAC"/>
              <w:rPr>
                <w:lang w:eastAsia="x-none"/>
              </w:rPr>
            </w:pPr>
            <w:r>
              <w:t>1</w:t>
            </w:r>
          </w:p>
        </w:tc>
      </w:tr>
      <w:tr w:rsidR="00613F8F" w:rsidRPr="00EF7A4C" w14:paraId="28C0CE1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177A9B">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177A9B">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177A9B">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177A9B">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177A9B">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177A9B">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177A9B">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177A9B">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177A9B">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177A9B">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177A9B">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177A9B">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177A9B">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177A9B">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177A9B">
            <w:pPr>
              <w:pStyle w:val="TAC"/>
            </w:pPr>
            <w:r w:rsidRPr="00EF7A4C">
              <w:rPr>
                <w:lang w:eastAsia="ja-JP"/>
              </w:rPr>
              <w:t>17</w:t>
            </w:r>
          </w:p>
        </w:tc>
      </w:tr>
      <w:tr w:rsidR="00613F8F" w:rsidRPr="00EF7A4C" w14:paraId="7C9D6434"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77777777" w:rsidR="00613F8F" w:rsidRDefault="00613F8F" w:rsidP="00177A9B">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177A9B">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177A9B">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177A9B">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177A9B">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177A9B">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177A9B">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621" w:name="_Toc45282340"/>
      <w:r>
        <w:t>7.3.14</w:t>
      </w:r>
      <w:r w:rsidRPr="00742FAE">
        <w:t>.</w:t>
      </w:r>
      <w:r>
        <w:t>2</w:t>
      </w:r>
      <w:r w:rsidRPr="00742FAE">
        <w:tab/>
      </w:r>
      <w:r>
        <w:t>IP address configuration</w:t>
      </w:r>
      <w:bookmarkEnd w:id="621"/>
    </w:p>
    <w:p w14:paraId="3F46C97C" w14:textId="77777777" w:rsidR="00613F8F" w:rsidRPr="00742FAE" w:rsidRDefault="00613F8F" w:rsidP="00613F8F">
      <w:r w:rsidRPr="00742FAE">
        <w:t>Th</w:t>
      </w:r>
      <w:r>
        <w:t>e UE shall include this IE if IP communication is used.</w:t>
      </w:r>
    </w:p>
    <w:p w14:paraId="19AC65A7" w14:textId="60E0899F" w:rsidR="00613F8F" w:rsidRPr="00742FAE" w:rsidRDefault="00613F8F" w:rsidP="00613F8F">
      <w:pPr>
        <w:pStyle w:val="Heading4"/>
      </w:pPr>
      <w:bookmarkStart w:id="622" w:name="_Toc45282341"/>
      <w:r>
        <w:t>7.3.14</w:t>
      </w:r>
      <w:r w:rsidRPr="00742FAE">
        <w:t>.</w:t>
      </w:r>
      <w:r>
        <w:t>3</w:t>
      </w:r>
      <w:r w:rsidRPr="00742FAE">
        <w:tab/>
      </w:r>
      <w:r>
        <w:t>Link local IPv6 address</w:t>
      </w:r>
      <w:bookmarkEnd w:id="622"/>
    </w:p>
    <w:p w14:paraId="05C475B6" w14:textId="77777777" w:rsidR="00613F8F" w:rsidRDefault="00613F8F" w:rsidP="00613F8F">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5CE489E0" w14:textId="786C8EE5" w:rsidR="00613F8F" w:rsidRPr="00742FAE" w:rsidRDefault="00613F8F" w:rsidP="00613F8F">
      <w:pPr>
        <w:pStyle w:val="Heading4"/>
      </w:pPr>
      <w:bookmarkStart w:id="623" w:name="_Toc45282342"/>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623"/>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624" w:name="_Toc45282343"/>
      <w:r>
        <w:t>7.3.15</w:t>
      </w:r>
      <w:r>
        <w:tab/>
        <w:t>Direct link security mode reject</w:t>
      </w:r>
      <w:bookmarkEnd w:id="624"/>
    </w:p>
    <w:p w14:paraId="728249EE" w14:textId="03AF0038" w:rsidR="00613F8F" w:rsidRPr="00742FAE" w:rsidRDefault="00613F8F" w:rsidP="00613F8F">
      <w:pPr>
        <w:pStyle w:val="Heading4"/>
      </w:pPr>
      <w:bookmarkStart w:id="625" w:name="_Toc45282344"/>
      <w:r>
        <w:t>7.3.15</w:t>
      </w:r>
      <w:r w:rsidRPr="00742FAE">
        <w:t>.1</w:t>
      </w:r>
      <w:r w:rsidRPr="00742FAE">
        <w:tab/>
        <w:t>Message definition</w:t>
      </w:r>
      <w:bookmarkEnd w:id="625"/>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177A9B">
            <w:pPr>
              <w:pStyle w:val="TAH"/>
            </w:pPr>
            <w:r w:rsidRPr="00EF7A4C">
              <w:t>Length</w:t>
            </w:r>
          </w:p>
        </w:tc>
      </w:tr>
      <w:tr w:rsidR="00613F8F" w:rsidRPr="00EF7A4C" w14:paraId="2953F296"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177A9B">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177A9B">
            <w:pPr>
              <w:pStyle w:val="TAC"/>
            </w:pPr>
            <w:r w:rsidRPr="00EF7A4C">
              <w:t>1</w:t>
            </w:r>
          </w:p>
        </w:tc>
      </w:tr>
      <w:tr w:rsidR="00613F8F" w:rsidRPr="00EF7A4C" w14:paraId="1823860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177A9B">
            <w:pPr>
              <w:pStyle w:val="TAL"/>
            </w:pPr>
            <w:r w:rsidRPr="00EF7A4C">
              <w:t xml:space="preserve">Sequence </w:t>
            </w:r>
            <w:r>
              <w:t>n</w:t>
            </w:r>
            <w:r w:rsidRPr="00EF7A4C">
              <w:t>umber</w:t>
            </w:r>
          </w:p>
          <w:p w14:paraId="52D7ED11"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177A9B">
            <w:pPr>
              <w:pStyle w:val="TAC"/>
            </w:pPr>
            <w:r>
              <w:t>1</w:t>
            </w:r>
          </w:p>
        </w:tc>
      </w:tr>
      <w:tr w:rsidR="00613F8F" w:rsidRPr="00EF7A4C" w14:paraId="6744378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177A9B">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177A9B">
            <w:pPr>
              <w:pStyle w:val="TAL"/>
            </w:pPr>
            <w:r>
              <w:t>PC5 signalling protocol cause</w:t>
            </w:r>
          </w:p>
          <w:p w14:paraId="7B4BDF14" w14:textId="77777777" w:rsidR="00613F8F" w:rsidRPr="00EF7A4C" w:rsidRDefault="00613F8F" w:rsidP="00177A9B">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177A9B">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626" w:name="_Toc34388706"/>
      <w:bookmarkStart w:id="627" w:name="_Toc34404477"/>
      <w:bookmarkStart w:id="628" w:name="_Toc45282345"/>
      <w:r>
        <w:t>7.3.16</w:t>
      </w:r>
      <w:r>
        <w:tab/>
        <w:t>Direct link rekeying request</w:t>
      </w:r>
      <w:bookmarkEnd w:id="628"/>
    </w:p>
    <w:p w14:paraId="2CCF547A" w14:textId="6C2AAEAA" w:rsidR="00176374" w:rsidRPr="00742FAE" w:rsidRDefault="00176374" w:rsidP="00176374">
      <w:pPr>
        <w:pStyle w:val="Heading4"/>
      </w:pPr>
      <w:bookmarkStart w:id="629" w:name="_Toc45282346"/>
      <w:r>
        <w:t>7.3.16</w:t>
      </w:r>
      <w:r w:rsidRPr="00742FAE">
        <w:t>.1</w:t>
      </w:r>
      <w:r w:rsidRPr="00742FAE">
        <w:tab/>
        <w:t>Message definition</w:t>
      </w:r>
      <w:bookmarkEnd w:id="629"/>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177A9B">
            <w:pPr>
              <w:pStyle w:val="TAH"/>
            </w:pPr>
            <w:r w:rsidRPr="00EF7A4C">
              <w:t>Length</w:t>
            </w:r>
          </w:p>
        </w:tc>
      </w:tr>
      <w:tr w:rsidR="00176374" w:rsidRPr="00EF7A4C" w14:paraId="1C78D61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177A9B">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177A9B">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177A9B">
            <w:pPr>
              <w:pStyle w:val="TAC"/>
            </w:pPr>
            <w:r w:rsidRPr="00EF7A4C">
              <w:t>1</w:t>
            </w:r>
          </w:p>
        </w:tc>
      </w:tr>
      <w:tr w:rsidR="00176374" w:rsidRPr="00EF7A4C" w14:paraId="3ED86C7B"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177A9B">
            <w:pPr>
              <w:pStyle w:val="TAL"/>
            </w:pPr>
            <w:r w:rsidRPr="00EF7A4C">
              <w:t xml:space="preserve">Sequence </w:t>
            </w:r>
            <w:r>
              <w:t>n</w:t>
            </w:r>
            <w:r w:rsidRPr="00EF7A4C">
              <w:t>umber</w:t>
            </w:r>
          </w:p>
          <w:p w14:paraId="325AF763" w14:textId="77777777" w:rsidR="00176374" w:rsidRPr="00EF7A4C" w:rsidRDefault="00176374"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177A9B">
            <w:pPr>
              <w:pStyle w:val="TAC"/>
            </w:pPr>
            <w:r>
              <w:t>1</w:t>
            </w:r>
          </w:p>
        </w:tc>
      </w:tr>
      <w:tr w:rsidR="00176374" w:rsidRPr="00EF7A4C" w14:paraId="3F2E889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177A9B">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177A9B">
            <w:pPr>
              <w:pStyle w:val="TAL"/>
            </w:pPr>
            <w:r>
              <w:t>UE security capabilities</w:t>
            </w:r>
          </w:p>
          <w:p w14:paraId="557E7BBA" w14:textId="77777777" w:rsidR="00176374" w:rsidRDefault="00176374" w:rsidP="00177A9B">
            <w:pPr>
              <w:pStyle w:val="TAL"/>
              <w:rPr>
                <w:lang w:eastAsia="ja-JP"/>
              </w:rPr>
            </w:pPr>
            <w:r>
              <w:t>8.4.c</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177A9B">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177A9B">
            <w:pPr>
              <w:pStyle w:val="TAC"/>
            </w:pPr>
            <w:r>
              <w:t>3-9</w:t>
            </w:r>
          </w:p>
        </w:tc>
      </w:tr>
      <w:tr w:rsidR="00176374" w:rsidRPr="00EF7A4C" w14:paraId="78A77F1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77777777" w:rsidR="00176374" w:rsidRDefault="00176374" w:rsidP="00177A9B">
            <w:pPr>
              <w:pStyle w:val="TAL"/>
              <w:rPr>
                <w:lang w:eastAsia="ja-JP"/>
              </w:rPr>
            </w:pPr>
            <w:r>
              <w:rPr>
                <w:lang w:eastAsia="ja-JP"/>
              </w:rPr>
              <w:t>cc</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177A9B">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177A9B">
            <w:pPr>
              <w:pStyle w:val="TAL"/>
              <w:rPr>
                <w:lang w:eastAsia="ja-JP"/>
              </w:rPr>
            </w:pPr>
            <w:r>
              <w:rPr>
                <w:lang w:eastAsia="ja-JP"/>
              </w:rPr>
              <w:t>Key establishment information container</w:t>
            </w:r>
          </w:p>
          <w:p w14:paraId="18FFE862" w14:textId="77777777" w:rsidR="00176374" w:rsidRDefault="00176374" w:rsidP="00177A9B">
            <w:pPr>
              <w:pStyle w:val="TAL"/>
            </w:pPr>
            <w:r>
              <w:rPr>
                <w:lang w:eastAsia="ja-JP"/>
              </w:rPr>
              <w:t>8.4.a</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177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177A9B">
            <w:pPr>
              <w:pStyle w:val="TAC"/>
            </w:pPr>
            <w:r>
              <w:t>4-n</w:t>
            </w:r>
          </w:p>
        </w:tc>
      </w:tr>
      <w:tr w:rsidR="00176374" w:rsidRPr="00EF7A4C" w14:paraId="5089E84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77777777" w:rsidR="00176374" w:rsidRDefault="00176374" w:rsidP="00177A9B">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177A9B">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177A9B">
            <w:pPr>
              <w:pStyle w:val="TAL"/>
            </w:pPr>
            <w:r>
              <w:t>Nonce</w:t>
            </w:r>
          </w:p>
          <w:p w14:paraId="43B99979" w14:textId="77777777" w:rsidR="00176374" w:rsidRDefault="00176374" w:rsidP="00177A9B">
            <w:pPr>
              <w:pStyle w:val="TAL"/>
            </w:pPr>
            <w:r>
              <w:t>8.4.b</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177A9B">
            <w:pPr>
              <w:pStyle w:val="TAC"/>
            </w:pPr>
            <w:r>
              <w:t>17</w:t>
            </w:r>
          </w:p>
        </w:tc>
      </w:tr>
      <w:tr w:rsidR="00176374" w:rsidRPr="00EF7A4C" w14:paraId="66B68D7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77777777" w:rsidR="00176374" w:rsidRDefault="00176374" w:rsidP="00177A9B">
            <w:pPr>
              <w:pStyle w:val="TAL"/>
              <w:rPr>
                <w:lang w:eastAsia="ja-JP"/>
              </w:rPr>
            </w:pPr>
            <w:r>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177A9B">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177A9B">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77777777" w:rsidR="00176374" w:rsidRDefault="00176374" w:rsidP="00177A9B">
            <w:pPr>
              <w:pStyle w:val="TAL"/>
              <w:rPr>
                <w:lang w:eastAsia="ja-JP"/>
              </w:rPr>
            </w:pPr>
            <w:r>
              <w:rPr>
                <w:rFonts w:cs="Arial"/>
                <w:szCs w:val="18"/>
              </w:rPr>
              <w:t>8.4.e</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177A9B">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177A9B">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177A9B">
            <w:pPr>
              <w:pStyle w:val="TAC"/>
            </w:pPr>
            <w:r>
              <w:rPr>
                <w:lang w:eastAsia="x-none"/>
              </w:rPr>
              <w:t>2</w:t>
            </w:r>
          </w:p>
        </w:tc>
      </w:tr>
      <w:tr w:rsidR="00176374" w:rsidRPr="00EF7A4C" w14:paraId="6B23330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77777777" w:rsidR="00176374" w:rsidRDefault="00176374" w:rsidP="00177A9B">
            <w:pPr>
              <w:pStyle w:val="TAL"/>
              <w:rPr>
                <w:lang w:eastAsia="ja-JP"/>
              </w:rPr>
            </w:pPr>
            <w:r>
              <w:t>xx</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177A9B">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177A9B">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177A9B">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177A9B">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177A9B">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177A9B">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630" w:name="_Toc45282347"/>
      <w:r>
        <w:t>7.3.16</w:t>
      </w:r>
      <w:r w:rsidRPr="00742FAE">
        <w:t>.</w:t>
      </w:r>
      <w:r>
        <w:t>2</w:t>
      </w:r>
      <w:r>
        <w:tab/>
        <w:t>Key establishment information container</w:t>
      </w:r>
      <w:bookmarkEnd w:id="63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631" w:name="_Toc45282348"/>
      <w:r>
        <w:t>7.3.16</w:t>
      </w:r>
      <w:r w:rsidRPr="00742FAE">
        <w:t>.</w:t>
      </w:r>
      <w:r>
        <w:t>3</w:t>
      </w:r>
      <w:r>
        <w:tab/>
        <w:t>Nonce_1</w:t>
      </w:r>
      <w:bookmarkEnd w:id="631"/>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632" w:name="_Toc45282349"/>
      <w:r>
        <w:t>7.3.16.4</w:t>
      </w:r>
      <w:r>
        <w:tab/>
      </w:r>
      <w:r w:rsidRPr="00C76604">
        <w:t>MSBs of KNRP-sess ID</w:t>
      </w:r>
      <w:bookmarkEnd w:id="632"/>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633" w:name="_Toc45282350"/>
      <w:r>
        <w:t>7.3.16.5</w:t>
      </w:r>
      <w:r w:rsidRPr="00742FAE">
        <w:tab/>
      </w:r>
      <w:r>
        <w:t>Re-authentication indication</w:t>
      </w:r>
      <w:bookmarkEnd w:id="633"/>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634" w:name="_Toc45282351"/>
      <w:r>
        <w:t>7.3.17</w:t>
      </w:r>
      <w:r>
        <w:tab/>
        <w:t>Direct link rekeying response</w:t>
      </w:r>
      <w:bookmarkEnd w:id="634"/>
    </w:p>
    <w:p w14:paraId="1AEA36BE" w14:textId="1D54FC5B" w:rsidR="00176374" w:rsidRPr="00742FAE" w:rsidRDefault="00176374" w:rsidP="00176374">
      <w:pPr>
        <w:pStyle w:val="Heading4"/>
      </w:pPr>
      <w:bookmarkStart w:id="635" w:name="_Toc45282352"/>
      <w:r>
        <w:t>7.3.17</w:t>
      </w:r>
      <w:r w:rsidRPr="00742FAE">
        <w:t>.1</w:t>
      </w:r>
      <w:r w:rsidRPr="00742FAE">
        <w:tab/>
        <w:t>Message definition</w:t>
      </w:r>
      <w:bookmarkEnd w:id="635"/>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177A9B">
            <w:pPr>
              <w:pStyle w:val="TAH"/>
            </w:pPr>
            <w:r w:rsidRPr="00EF7A4C">
              <w:t>Length</w:t>
            </w:r>
          </w:p>
        </w:tc>
      </w:tr>
      <w:tr w:rsidR="00176374" w:rsidRPr="00EF7A4C" w14:paraId="7788221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177A9B">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177A9B">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177A9B">
            <w:pPr>
              <w:pStyle w:val="TAC"/>
            </w:pPr>
            <w:r w:rsidRPr="00EF7A4C">
              <w:t>1</w:t>
            </w:r>
          </w:p>
        </w:tc>
      </w:tr>
      <w:tr w:rsidR="00176374" w:rsidRPr="00EF7A4C" w14:paraId="6A1583B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177A9B">
            <w:pPr>
              <w:pStyle w:val="TAL"/>
            </w:pPr>
            <w:r w:rsidRPr="00EF7A4C">
              <w:t xml:space="preserve">Sequence </w:t>
            </w:r>
            <w:r>
              <w:t>n</w:t>
            </w:r>
            <w:r w:rsidRPr="00EF7A4C">
              <w:t>umber</w:t>
            </w:r>
          </w:p>
          <w:p w14:paraId="362866B6" w14:textId="77777777" w:rsidR="00176374" w:rsidRPr="00EF7A4C" w:rsidRDefault="00176374"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177A9B">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636" w:name="_Toc45282353"/>
      <w:r>
        <w:t>7.3.18</w:t>
      </w:r>
      <w:r w:rsidR="00923539">
        <w:tab/>
        <w:t>Direct link identifier update request</w:t>
      </w:r>
      <w:bookmarkEnd w:id="636"/>
    </w:p>
    <w:p w14:paraId="635ACC28" w14:textId="30137016" w:rsidR="00923539" w:rsidRPr="00742FAE" w:rsidRDefault="006616B6" w:rsidP="00923539">
      <w:pPr>
        <w:pStyle w:val="Heading4"/>
      </w:pPr>
      <w:bookmarkStart w:id="637" w:name="_Toc45282354"/>
      <w:r>
        <w:t>7.3.18</w:t>
      </w:r>
      <w:r w:rsidR="00923539" w:rsidRPr="00742FAE">
        <w:t>.1</w:t>
      </w:r>
      <w:r w:rsidR="00923539" w:rsidRPr="00742FAE">
        <w:tab/>
        <w:t>Message definition</w:t>
      </w:r>
      <w:bookmarkEnd w:id="637"/>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177A9B">
            <w:pPr>
              <w:pStyle w:val="TAH"/>
            </w:pPr>
            <w:r w:rsidRPr="00EF7A4C">
              <w:t>Length</w:t>
            </w:r>
          </w:p>
        </w:tc>
      </w:tr>
      <w:tr w:rsidR="00923539" w:rsidRPr="00EF7A4C" w14:paraId="7A718E3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177A9B">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177A9B">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177A9B">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177A9B">
            <w:pPr>
              <w:pStyle w:val="TAC"/>
            </w:pPr>
            <w:r w:rsidRPr="00EF7A4C">
              <w:t>1</w:t>
            </w:r>
          </w:p>
        </w:tc>
      </w:tr>
      <w:tr w:rsidR="00923539" w:rsidRPr="00EF7A4C" w14:paraId="22069F9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177A9B">
            <w:pPr>
              <w:pStyle w:val="TAL"/>
            </w:pPr>
            <w:r w:rsidRPr="00EF7A4C">
              <w:t xml:space="preserve">Sequence </w:t>
            </w:r>
            <w:r>
              <w:t>n</w:t>
            </w:r>
            <w:r w:rsidRPr="00EF7A4C">
              <w:t>umber</w:t>
            </w:r>
          </w:p>
          <w:p w14:paraId="4A056E7D" w14:textId="77777777" w:rsidR="00923539" w:rsidRPr="00EF7A4C" w:rsidRDefault="00923539"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177A9B">
            <w:pPr>
              <w:pStyle w:val="TAC"/>
            </w:pPr>
            <w:r>
              <w:t>1</w:t>
            </w:r>
          </w:p>
        </w:tc>
      </w:tr>
      <w:tr w:rsidR="00923539" w:rsidRPr="00EF7A4C" w14:paraId="128C75B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177A9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177A9B">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177A9B">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77777777" w:rsidR="00923539" w:rsidRPr="00EF7A4C" w:rsidRDefault="00923539" w:rsidP="00177A9B">
            <w:pPr>
              <w:pStyle w:val="TAL"/>
            </w:pPr>
            <w:r>
              <w:rPr>
                <w:lang w:eastAsia="ja-JP"/>
              </w:rPr>
              <w:t>8.4.y</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177A9B">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177A9B">
            <w:pPr>
              <w:pStyle w:val="TAC"/>
            </w:pPr>
            <w:r>
              <w:t>1</w:t>
            </w:r>
          </w:p>
        </w:tc>
      </w:tr>
      <w:tr w:rsidR="00923539" w:rsidRPr="0033679D" w:rsidDel="003F6B31" w14:paraId="51916C77" w14:textId="77777777" w:rsidTr="00177A9B">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177A9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177A9B">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177A9B">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177A9B">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177A9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177A9B">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177A9B">
            <w:pPr>
              <w:pStyle w:val="TAC"/>
              <w:rPr>
                <w:lang w:eastAsia="zh-CN"/>
              </w:rPr>
            </w:pPr>
            <w:r>
              <w:rPr>
                <w:rFonts w:hint="eastAsia"/>
                <w:lang w:eastAsia="zh-CN"/>
              </w:rPr>
              <w:t>3</w:t>
            </w:r>
          </w:p>
        </w:tc>
      </w:tr>
      <w:tr w:rsidR="00923539" w:rsidRPr="00EF7A4C" w14:paraId="4629B98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77777777" w:rsidR="00923539" w:rsidRPr="00EF7A4C" w:rsidRDefault="00923539" w:rsidP="00177A9B">
            <w:pPr>
              <w:pStyle w:val="TAL"/>
              <w:rPr>
                <w:lang w:eastAsia="zh-CN"/>
              </w:rPr>
            </w:pPr>
            <w:r>
              <w:rPr>
                <w:rFonts w:hint="eastAsia"/>
                <w:lang w:eastAsia="zh-CN"/>
              </w:rPr>
              <w:t>TB</w:t>
            </w:r>
            <w:r>
              <w:rPr>
                <w:lang w:eastAsia="zh-CN"/>
              </w:rPr>
              <w:t>D</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177A9B">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177A9B">
            <w:pPr>
              <w:pStyle w:val="TAL"/>
            </w:pPr>
            <w:r>
              <w:t>Application layer ID</w:t>
            </w:r>
          </w:p>
          <w:p w14:paraId="6F0800E7" w14:textId="77777777" w:rsidR="00923539" w:rsidRPr="00EF7A4C" w:rsidRDefault="00923539" w:rsidP="00177A9B">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177A9B">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177A9B">
            <w:pPr>
              <w:pStyle w:val="TAC"/>
            </w:pPr>
            <w:r>
              <w:t>4</w:t>
            </w:r>
            <w:r w:rsidRPr="00EF7A4C">
              <w:t>-25</w:t>
            </w:r>
            <w:r>
              <w:t>4</w:t>
            </w:r>
          </w:p>
        </w:tc>
      </w:tr>
      <w:tr w:rsidR="00923539" w:rsidRPr="00EF7A4C" w14:paraId="72C0C65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177A9B">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177A9B">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177A9B">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177A9B">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177A9B">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177A9B">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177A9B">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177A9B">
            <w:pPr>
              <w:pStyle w:val="TAC"/>
              <w:rPr>
                <w:lang w:eastAsia="zh-CN"/>
              </w:rPr>
            </w:pPr>
            <w:r w:rsidRPr="00EF7A4C">
              <w:rPr>
                <w:lang w:eastAsia="zh-CN"/>
              </w:rPr>
              <w:t>17</w:t>
            </w:r>
          </w:p>
        </w:tc>
      </w:tr>
    </w:tbl>
    <w:p w14:paraId="6886F357" w14:textId="7A2E1874" w:rsidR="00923539" w:rsidRDefault="006616B6" w:rsidP="00923539">
      <w:pPr>
        <w:pStyle w:val="Heading4"/>
      </w:pPr>
      <w:bookmarkStart w:id="638" w:name="_Toc45282355"/>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638"/>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639" w:name="_Toc45282356"/>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639"/>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640" w:name="_Toc45282357"/>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640"/>
    </w:p>
    <w:p w14:paraId="01EDBDBE" w14:textId="7010E155" w:rsidR="00DA7B90" w:rsidRDefault="006616B6" w:rsidP="00DA7B90">
      <w:pPr>
        <w:pStyle w:val="Heading4"/>
      </w:pPr>
      <w:bookmarkStart w:id="641" w:name="_Toc45282358"/>
      <w:r>
        <w:rPr>
          <w:rFonts w:hint="eastAsia"/>
          <w:lang w:val="en-US" w:eastAsia="zh-CN"/>
        </w:rPr>
        <w:t>7.3.19</w:t>
      </w:r>
      <w:r w:rsidR="00DA7B90">
        <w:rPr>
          <w:lang w:val="en-US" w:eastAsia="zh-CN"/>
        </w:rPr>
        <w:t>.1</w:t>
      </w:r>
      <w:r w:rsidR="00DA7B90">
        <w:tab/>
        <w:t>Message definition</w:t>
      </w:r>
      <w:bookmarkEnd w:id="641"/>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177A9B">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177A9B">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177A9B">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177A9B">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177A9B">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177A9B">
            <w:pPr>
              <w:pStyle w:val="TAH"/>
            </w:pPr>
            <w:r w:rsidRPr="006C446C">
              <w:t>Length</w:t>
            </w:r>
          </w:p>
        </w:tc>
      </w:tr>
      <w:tr w:rsidR="00DA7B90" w:rsidRPr="006C446C" w14:paraId="51B050ED"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177A9B">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177A9B">
            <w:pPr>
              <w:pStyle w:val="TAL"/>
            </w:pPr>
            <w:r w:rsidRPr="006C446C">
              <w:t>PC5 signalling message type</w:t>
            </w:r>
          </w:p>
          <w:p w14:paraId="311533B3" w14:textId="77777777" w:rsidR="00DA7B90" w:rsidRPr="006C446C" w:rsidRDefault="00DA7B90" w:rsidP="00177A9B">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177A9B">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177A9B">
            <w:pPr>
              <w:pStyle w:val="TAC"/>
            </w:pPr>
            <w:r w:rsidRPr="006C446C">
              <w:t>1</w:t>
            </w:r>
          </w:p>
        </w:tc>
      </w:tr>
      <w:tr w:rsidR="00DA7B90" w:rsidRPr="006C446C" w14:paraId="44EF6F4B"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177A9B">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177A9B">
            <w:pPr>
              <w:pStyle w:val="TAL"/>
            </w:pPr>
            <w:r w:rsidRPr="006C446C">
              <w:t>Sequence number</w:t>
            </w:r>
          </w:p>
          <w:p w14:paraId="66DCB7BD" w14:textId="77777777" w:rsidR="00DA7B90" w:rsidRPr="006C446C" w:rsidRDefault="00DA7B90" w:rsidP="00177A9B">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177A9B">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177A9B">
            <w:pPr>
              <w:pStyle w:val="TAC"/>
              <w:rPr>
                <w:lang w:eastAsia="zh-CN"/>
              </w:rPr>
            </w:pPr>
            <w:r w:rsidRPr="006C446C">
              <w:rPr>
                <w:lang w:eastAsia="zh-CN"/>
              </w:rPr>
              <w:t>1</w:t>
            </w:r>
          </w:p>
        </w:tc>
      </w:tr>
      <w:tr w:rsidR="00DA7B90" w:rsidRPr="006C446C" w:rsidDel="003F6B31" w14:paraId="1EC44510"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177A9B">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177A9B">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77777777" w:rsidR="00DA7B90" w:rsidRPr="006C446C" w:rsidDel="003F6B31" w:rsidRDefault="00DA7B90" w:rsidP="00177A9B">
            <w:pPr>
              <w:pStyle w:val="TAL"/>
              <w:rPr>
                <w:lang w:val="en-US" w:eastAsia="zh-CN"/>
              </w:rPr>
            </w:pPr>
            <w:r w:rsidRPr="006C446C">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177A9B">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177A9B">
            <w:pPr>
              <w:pStyle w:val="TAC"/>
              <w:rPr>
                <w:lang w:eastAsia="zh-CN"/>
              </w:rPr>
            </w:pPr>
            <w:r w:rsidRPr="006C446C">
              <w:rPr>
                <w:lang w:eastAsia="zh-CN"/>
              </w:rPr>
              <w:t>1</w:t>
            </w:r>
          </w:p>
        </w:tc>
      </w:tr>
      <w:tr w:rsidR="00DA7B90" w:rsidRPr="006C446C" w:rsidDel="003F6B31" w14:paraId="2DBCD68F"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177A9B">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177A9B">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77777777" w:rsidR="00DA7B90" w:rsidRPr="006C446C" w:rsidRDefault="00DA7B90" w:rsidP="00177A9B">
            <w:pPr>
              <w:pStyle w:val="TAL"/>
              <w:rPr>
                <w:lang w:eastAsia="ja-JP"/>
              </w:rPr>
            </w:pPr>
            <w:r w:rsidRPr="006C446C">
              <w:rPr>
                <w:lang w:eastAsia="ja-JP"/>
              </w:rPr>
              <w:t>8.4.y</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177A9B">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177A9B">
            <w:pPr>
              <w:pStyle w:val="TAC"/>
              <w:rPr>
                <w:lang w:eastAsia="zh-CN"/>
              </w:rPr>
            </w:pPr>
            <w:r w:rsidRPr="006C446C">
              <w:t>1</w:t>
            </w:r>
          </w:p>
        </w:tc>
      </w:tr>
      <w:tr w:rsidR="00DA7B90" w:rsidRPr="006C446C" w:rsidDel="003F6B31" w14:paraId="6568E1A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177A9B">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177A9B">
            <w:pPr>
              <w:pStyle w:val="TAL"/>
              <w:rPr>
                <w:lang w:eastAsia="zh-CN"/>
              </w:rPr>
            </w:pPr>
            <w:r w:rsidRPr="006C446C">
              <w:rPr>
                <w:lang w:eastAsia="zh-CN"/>
              </w:rPr>
              <w:t>Layer-2 ID</w:t>
            </w:r>
          </w:p>
          <w:p w14:paraId="2E1BA6DA" w14:textId="3B97CAA9" w:rsidR="00DA7B90" w:rsidRPr="006C446C" w:rsidRDefault="00A67849" w:rsidP="00177A9B">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177A9B">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177A9B">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177A9B">
            <w:pPr>
              <w:pStyle w:val="TAC"/>
            </w:pPr>
            <w:r w:rsidRPr="006C446C">
              <w:rPr>
                <w:lang w:eastAsia="zh-CN"/>
              </w:rPr>
              <w:t>3</w:t>
            </w:r>
          </w:p>
        </w:tc>
      </w:tr>
      <w:tr w:rsidR="00DA7B90" w:rsidRPr="006C446C" w:rsidDel="003F6B31" w14:paraId="23E26227"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7777777" w:rsidR="00DA7B90" w:rsidRPr="006C446C" w:rsidRDefault="00DA7B90" w:rsidP="00177A9B">
            <w:pPr>
              <w:pStyle w:val="TAL"/>
              <w:rPr>
                <w:lang w:eastAsia="zh-CN"/>
              </w:rPr>
            </w:pPr>
            <w:r w:rsidRPr="006C446C">
              <w:rPr>
                <w:lang w:eastAsia="zh-CN"/>
              </w:rPr>
              <w:t xml:space="preserve">TBD </w:t>
            </w: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177A9B">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177A9B">
            <w:pPr>
              <w:pStyle w:val="TAL"/>
              <w:rPr>
                <w:lang w:val="en-US" w:eastAsia="zh-CN"/>
              </w:rPr>
            </w:pPr>
            <w:r w:rsidRPr="006C446C">
              <w:rPr>
                <w:lang w:val="en-US" w:eastAsia="zh-CN"/>
              </w:rPr>
              <w:t>Layer-2 ID</w:t>
            </w:r>
          </w:p>
          <w:p w14:paraId="5CE1A290" w14:textId="34E30C19" w:rsidR="00DA7B90" w:rsidRPr="006C446C" w:rsidRDefault="00A67849" w:rsidP="00177A9B">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C179C8" w14:textId="77777777" w:rsidR="00DA7B90" w:rsidRPr="006C446C" w:rsidRDefault="00DA7B90" w:rsidP="00177A9B">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3D69EE29" w14:textId="77777777" w:rsidR="00DA7B90" w:rsidRPr="006C446C" w:rsidRDefault="00DA7B90" w:rsidP="00177A9B">
            <w:pPr>
              <w:pStyle w:val="TAC"/>
            </w:pPr>
            <w:r w:rsidRPr="006C446C">
              <w:t>4</w:t>
            </w:r>
          </w:p>
        </w:tc>
      </w:tr>
      <w:tr w:rsidR="00DA7B90" w:rsidRPr="006C446C" w:rsidDel="003F6B31" w14:paraId="515230C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177A9B">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177A9B">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177A9B">
            <w:pPr>
              <w:pStyle w:val="TAL"/>
              <w:rPr>
                <w:lang w:val="en-US" w:eastAsia="zh-CN"/>
              </w:rPr>
            </w:pPr>
            <w:r w:rsidRPr="006C446C">
              <w:rPr>
                <w:lang w:val="en-US" w:eastAsia="zh-CN"/>
              </w:rPr>
              <w:t>Application layer ID</w:t>
            </w:r>
          </w:p>
          <w:p w14:paraId="32DC9CAC" w14:textId="77777777" w:rsidR="00DA7B90" w:rsidRPr="006C446C" w:rsidRDefault="00DA7B90" w:rsidP="00177A9B">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177A9B">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177A9B">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177A9B">
            <w:pPr>
              <w:pStyle w:val="TAC"/>
              <w:rPr>
                <w:lang w:eastAsia="zh-CN"/>
              </w:rPr>
            </w:pPr>
            <w:r w:rsidRPr="006C446C">
              <w:t>4-254</w:t>
            </w:r>
          </w:p>
        </w:tc>
      </w:tr>
      <w:tr w:rsidR="00DA7B90" w:rsidRPr="006C446C" w14:paraId="1A9B70F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77777777" w:rsidR="00DA7B90" w:rsidRPr="006C446C" w:rsidRDefault="00DA7B90" w:rsidP="00177A9B">
            <w:pPr>
              <w:pStyle w:val="TAL"/>
              <w:rPr>
                <w:lang w:eastAsia="zh-CN"/>
              </w:rPr>
            </w:pPr>
            <w:r w:rsidRPr="006C446C">
              <w:rPr>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177A9B">
            <w:pPr>
              <w:pStyle w:val="TAL"/>
            </w:pPr>
            <w:r w:rsidRPr="006C446C">
              <w:t xml:space="preserve">Target link local IPv6 address </w:t>
            </w:r>
          </w:p>
          <w:p w14:paraId="60ED89BB" w14:textId="77777777" w:rsidR="00DA7B90" w:rsidRPr="006C446C" w:rsidRDefault="00DA7B90" w:rsidP="00177A9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177A9B">
            <w:pPr>
              <w:pStyle w:val="TAL"/>
              <w:rPr>
                <w:lang w:val="en-US" w:eastAsia="zh-CN"/>
              </w:rPr>
            </w:pPr>
            <w:r w:rsidRPr="006C446C">
              <w:rPr>
                <w:lang w:val="en-US" w:eastAsia="zh-CN"/>
              </w:rPr>
              <w:t>Link local IPv6 address</w:t>
            </w:r>
          </w:p>
          <w:p w14:paraId="3A0AEE5E" w14:textId="77777777" w:rsidR="00DA7B90" w:rsidRPr="006C446C" w:rsidRDefault="00DA7B90" w:rsidP="00177A9B">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177A9B">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177A9B">
            <w:pPr>
              <w:pStyle w:val="TAC"/>
            </w:pPr>
            <w:r w:rsidRPr="006C446C">
              <w:t>17</w:t>
            </w:r>
          </w:p>
        </w:tc>
      </w:tr>
      <w:tr w:rsidR="00DA7B90" w:rsidRPr="006C446C" w14:paraId="46AF8418"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77777777" w:rsidR="00DA7B90" w:rsidRPr="006C446C" w:rsidRDefault="00DA7B90" w:rsidP="00177A9B">
            <w:pPr>
              <w:pStyle w:val="TAL"/>
              <w:rPr>
                <w:lang w:eastAsia="zh-CN"/>
              </w:rPr>
            </w:pPr>
            <w:r w:rsidRPr="006C446C">
              <w:rPr>
                <w:rFonts w:hint="eastAsia"/>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177A9B">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177A9B">
            <w:pPr>
              <w:pStyle w:val="TAL"/>
              <w:rPr>
                <w:lang w:val="en-US" w:eastAsia="zh-CN"/>
              </w:rPr>
            </w:pPr>
            <w:r w:rsidRPr="006C446C">
              <w:rPr>
                <w:lang w:val="en-US" w:eastAsia="zh-CN"/>
              </w:rPr>
              <w:t>Application layer ID</w:t>
            </w:r>
          </w:p>
          <w:p w14:paraId="50E2513D" w14:textId="77777777" w:rsidR="00DA7B90" w:rsidRPr="006C446C" w:rsidRDefault="00DA7B90" w:rsidP="00177A9B">
            <w:pPr>
              <w:pStyle w:val="TAL"/>
              <w:rPr>
                <w:lang w:val="en-US" w:eastAsia="zh-CN"/>
              </w:rPr>
            </w:pPr>
            <w:r w:rsidRPr="006C446C">
              <w:rPr>
                <w:rFonts w:ascii="Times New Roman" w:hAnsi="Times New Roman"/>
                <w:sz w:val="20"/>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6C446C" w:rsidRDefault="00DA7B90" w:rsidP="00177A9B">
            <w:pPr>
              <w:pStyle w:val="TAC"/>
            </w:pPr>
            <w:r w:rsidRPr="006C446C">
              <w:rPr>
                <w:rFonts w:ascii="Times New Roman" w:hAnsi="Times New Roman"/>
                <w:sz w:val="20"/>
              </w:rPr>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6C446C" w:rsidRDefault="00DA7B90" w:rsidP="00177A9B">
            <w:pPr>
              <w:pStyle w:val="TAC"/>
            </w:pPr>
            <w:r w:rsidRPr="006C446C">
              <w:rPr>
                <w:rFonts w:ascii="Times New Roman" w:hAnsi="Times New Roman"/>
                <w:sz w:val="20"/>
              </w:rPr>
              <w:t>4-254</w:t>
            </w:r>
          </w:p>
        </w:tc>
      </w:tr>
      <w:tr w:rsidR="00DA7B90" w:rsidRPr="00EF7A4C" w14:paraId="2058A3D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177A9B">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177A9B">
            <w:pPr>
              <w:pStyle w:val="TAL"/>
              <w:rPr>
                <w:lang w:eastAsia="zh-CN"/>
              </w:rPr>
            </w:pPr>
            <w:r w:rsidRPr="006C446C">
              <w:rPr>
                <w:lang w:eastAsia="zh-CN"/>
              </w:rPr>
              <w:t>Source</w:t>
            </w:r>
            <w:r w:rsidRPr="006C446C">
              <w:rPr>
                <w:rFonts w:ascii="Times New Roman" w:hAnsi="Times New Roman"/>
                <w:sz w:val="20"/>
                <w:lang w:eastAsia="zh-CN"/>
              </w:rPr>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6C446C" w:rsidRDefault="00DA7B90" w:rsidP="00177A9B">
            <w:pPr>
              <w:pStyle w:val="TAL"/>
              <w:rPr>
                <w:lang w:val="en-US" w:eastAsia="zh-CN"/>
              </w:rPr>
            </w:pPr>
            <w:r w:rsidRPr="006C446C">
              <w:rPr>
                <w:rFonts w:ascii="Times New Roman" w:hAnsi="Times New Roman"/>
                <w:sz w:val="20"/>
                <w:lang w:val="en-US" w:eastAsia="zh-CN"/>
              </w:rPr>
              <w:t>Link local IPv6 address</w:t>
            </w:r>
          </w:p>
          <w:p w14:paraId="0C942292" w14:textId="77777777" w:rsidR="00DA7B90" w:rsidRPr="006C446C" w:rsidRDefault="00DA7B90" w:rsidP="00177A9B">
            <w:pPr>
              <w:pStyle w:val="TAL"/>
              <w:rPr>
                <w:lang w:val="en-US" w:eastAsia="zh-CN"/>
              </w:rPr>
            </w:pPr>
            <w:r w:rsidRPr="006C446C">
              <w:rPr>
                <w:rFonts w:ascii="Times New Roman" w:hAnsi="Times New Roman"/>
                <w:sz w:val="20"/>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6C446C" w:rsidRDefault="00DA7B90" w:rsidP="00177A9B">
            <w:pPr>
              <w:pStyle w:val="TAC"/>
              <w:rPr>
                <w:lang w:eastAsia="zh-CN"/>
              </w:rPr>
            </w:pPr>
            <w:r w:rsidRPr="006C446C">
              <w:rPr>
                <w:rFonts w:ascii="Times New Roman" w:hAnsi="Times New Roman"/>
                <w:sz w:val="20"/>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6C446C" w:rsidRDefault="00DA7B90" w:rsidP="00177A9B">
            <w:pPr>
              <w:pStyle w:val="TAC"/>
            </w:pPr>
            <w:r w:rsidRPr="006C446C">
              <w:rPr>
                <w:rFonts w:ascii="Times New Roman" w:hAnsi="Times New Roman"/>
                <w:sz w:val="20"/>
              </w:rPr>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3D582A" w:rsidRDefault="00DA7B90" w:rsidP="00177A9B">
            <w:pPr>
              <w:pStyle w:val="TAC"/>
            </w:pPr>
            <w:r w:rsidRPr="006C446C">
              <w:rPr>
                <w:rFonts w:ascii="Times New Roman" w:hAnsi="Times New Roman"/>
                <w:sz w:val="20"/>
              </w:rPr>
              <w:t>17</w:t>
            </w:r>
          </w:p>
        </w:tc>
      </w:tr>
    </w:tbl>
    <w:p w14:paraId="0391D82E" w14:textId="7294A3CB" w:rsidR="00DA7B90" w:rsidRDefault="006616B6" w:rsidP="00DA7B90">
      <w:pPr>
        <w:pStyle w:val="Heading4"/>
      </w:pPr>
      <w:bookmarkStart w:id="642" w:name="_Toc45282359"/>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642"/>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23F76E" w14:textId="0AAFCD82" w:rsidR="00DA7B90" w:rsidRDefault="006616B6" w:rsidP="00DA7B90">
      <w:pPr>
        <w:pStyle w:val="Heading4"/>
      </w:pPr>
      <w:bookmarkStart w:id="643" w:name="_Toc45282360"/>
      <w:r>
        <w:rPr>
          <w:rFonts w:eastAsia="SimSun" w:hint="eastAsia"/>
          <w:lang w:val="en-US" w:eastAsia="zh-CN"/>
        </w:rPr>
        <w:t>7.3.19</w:t>
      </w:r>
      <w:r w:rsidR="00DA7B90">
        <w:t>.3</w:t>
      </w:r>
      <w:r w:rsidR="00DA7B90">
        <w:tab/>
        <w:t xml:space="preserve">Target </w:t>
      </w:r>
      <w:r w:rsidR="00DA7B90">
        <w:rPr>
          <w:lang w:eastAsia="zh-CN"/>
        </w:rPr>
        <w:t>l</w:t>
      </w:r>
      <w:r w:rsidR="00DA7B90" w:rsidRPr="00AC1721">
        <w:rPr>
          <w:lang w:eastAsia="zh-CN"/>
        </w:rPr>
        <w:t>ayer-2 ID</w:t>
      </w:r>
      <w:bookmarkEnd w:id="643"/>
    </w:p>
    <w:p w14:paraId="44D8372A" w14:textId="77777777" w:rsidR="00DA7B90" w:rsidRDefault="00DA7B90" w:rsidP="00DA7B90">
      <w:r w:rsidRPr="00ED24E5">
        <w:t xml:space="preserve">This IE </w:t>
      </w:r>
      <w:r>
        <w:t>is</w:t>
      </w:r>
      <w:r w:rsidRPr="00ED24E5">
        <w:t xml:space="preserve"> included </w:t>
      </w:r>
      <w:r>
        <w:t>when</w:t>
      </w:r>
      <w:r w:rsidRPr="00AC1721">
        <w:t xml:space="preserve"> </w:t>
      </w:r>
      <w:r>
        <w:t xml:space="preserve">the </w:t>
      </w:r>
      <w:r w:rsidRPr="00AC1721">
        <w:t xml:space="preserve">target UE </w:t>
      </w:r>
      <w:r>
        <w:t>changes its layer-2 ID.</w:t>
      </w:r>
    </w:p>
    <w:p w14:paraId="35C91801" w14:textId="77777777" w:rsidR="00DA7B90" w:rsidRPr="00BC4647" w:rsidRDefault="00DA7B90" w:rsidP="00DA7B90">
      <w:pPr>
        <w:pStyle w:val="EditorsNote"/>
        <w:rPr>
          <w:lang w:eastAsia="zh-CN"/>
        </w:rPr>
      </w:pPr>
      <w:r w:rsidRPr="003D582A">
        <w:rPr>
          <w:lang w:eastAsia="zh-CN"/>
        </w:rPr>
        <w:t>Editor's note:</w:t>
      </w:r>
      <w:r w:rsidRPr="003D582A">
        <w:rPr>
          <w:lang w:eastAsia="zh-CN"/>
        </w:rPr>
        <w:tab/>
        <w:t>The inclusion of the target layer-2 ID depends on stage2’s requirement.</w:t>
      </w:r>
    </w:p>
    <w:p w14:paraId="7EAABEB8" w14:textId="782FC60A" w:rsidR="00DA7B90" w:rsidRDefault="006616B6" w:rsidP="00DA7B90">
      <w:pPr>
        <w:pStyle w:val="Heading4"/>
      </w:pPr>
      <w:bookmarkStart w:id="644" w:name="_Toc45282361"/>
      <w:r>
        <w:rPr>
          <w:rFonts w:eastAsia="SimSun" w:hint="eastAsia"/>
          <w:lang w:val="en-US" w:eastAsia="zh-CN"/>
        </w:rPr>
        <w:t>7.3.19</w:t>
      </w:r>
      <w:r w:rsidR="00DA7B90">
        <w:t>.4</w:t>
      </w:r>
      <w:r w:rsidR="00DA7B90">
        <w:tab/>
        <w:t xml:space="preserve">Target </w:t>
      </w:r>
      <w:r w:rsidR="00DA7B90">
        <w:rPr>
          <w:lang w:eastAsia="zh-CN"/>
        </w:rPr>
        <w:t>l</w:t>
      </w:r>
      <w:r w:rsidR="00DA7B90" w:rsidRPr="00D37382">
        <w:rPr>
          <w:lang w:eastAsia="zh-CN"/>
        </w:rPr>
        <w:t>ink local IPv6 address</w:t>
      </w:r>
      <w:bookmarkEnd w:id="644"/>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50F5C295" w:rsidR="00DA7B90" w:rsidRPr="003D582A" w:rsidRDefault="006616B6" w:rsidP="00DA7B90">
      <w:pPr>
        <w:pStyle w:val="Heading4"/>
      </w:pPr>
      <w:bookmarkStart w:id="645" w:name="_Toc45282362"/>
      <w:r>
        <w:rPr>
          <w:rFonts w:eastAsia="SimSun" w:hint="eastAsia"/>
          <w:lang w:val="en-US" w:eastAsia="zh-CN"/>
        </w:rPr>
        <w:t>7.3.19</w:t>
      </w:r>
      <w:r w:rsidR="00DA7B90">
        <w:t>.5</w:t>
      </w:r>
      <w:r w:rsidR="00DA7B90" w:rsidRPr="003D582A">
        <w:rPr>
          <w:rFonts w:ascii="Times New Roman" w:hAnsi="Times New Roman"/>
          <w:sz w:val="20"/>
        </w:rPr>
        <w:tab/>
      </w:r>
      <w:r w:rsidR="00DA7B90" w:rsidRPr="006C446C">
        <w:t>Source user info</w:t>
      </w:r>
      <w:bookmarkEnd w:id="645"/>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0753A1A5" w:rsidR="00DA7B90" w:rsidRPr="003D582A" w:rsidRDefault="006616B6" w:rsidP="00DA7B90">
      <w:pPr>
        <w:pStyle w:val="Heading4"/>
      </w:pPr>
      <w:bookmarkStart w:id="646" w:name="_Toc45282363"/>
      <w:r>
        <w:rPr>
          <w:rFonts w:eastAsia="SimSun" w:hint="eastAsia"/>
          <w:lang w:val="en-US" w:eastAsia="zh-CN"/>
        </w:rPr>
        <w:t>7.3.19</w:t>
      </w:r>
      <w:r w:rsidR="00DA7B90">
        <w:t>.6</w:t>
      </w:r>
      <w:r w:rsidR="00DA7B90" w:rsidRPr="003D582A">
        <w:rPr>
          <w:rFonts w:ascii="Times New Roman" w:hAnsi="Times New Roman"/>
          <w:sz w:val="20"/>
        </w:rPr>
        <w:tab/>
      </w:r>
      <w:r w:rsidR="00DA7B90" w:rsidRPr="006C446C">
        <w:t>Source link local IPv6 address</w:t>
      </w:r>
      <w:bookmarkEnd w:id="646"/>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647" w:name="_Toc45282364"/>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647"/>
    </w:p>
    <w:p w14:paraId="62B8907D" w14:textId="26AAC764" w:rsidR="00DF542C" w:rsidRDefault="006616B6" w:rsidP="00DF542C">
      <w:pPr>
        <w:pStyle w:val="Heading4"/>
      </w:pPr>
      <w:bookmarkStart w:id="648" w:name="_Toc45282365"/>
      <w:r>
        <w:rPr>
          <w:rFonts w:hint="eastAsia"/>
          <w:lang w:val="en-US" w:eastAsia="zh-CN"/>
        </w:rPr>
        <w:t>7.3.20</w:t>
      </w:r>
      <w:r w:rsidR="00DF542C">
        <w:rPr>
          <w:lang w:val="en-US" w:eastAsia="zh-CN"/>
        </w:rPr>
        <w:t>.1</w:t>
      </w:r>
      <w:r w:rsidR="00DF542C">
        <w:tab/>
        <w:t>Message definition</w:t>
      </w:r>
      <w:bookmarkEnd w:id="648"/>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649" w:name="OLE_LINK2"/>
      <w:bookmarkStart w:id="650"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177A9B">
            <w:pPr>
              <w:pStyle w:val="TAH"/>
            </w:pPr>
            <w:r w:rsidRPr="0081530C">
              <w:t>Length</w:t>
            </w:r>
          </w:p>
        </w:tc>
      </w:tr>
      <w:tr w:rsidR="00DF542C" w:rsidRPr="0081530C" w14:paraId="00DB64AB"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177A9B">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177A9B">
            <w:pPr>
              <w:pStyle w:val="TAL"/>
            </w:pPr>
            <w:r w:rsidRPr="0081530C">
              <w:t>PC5 signalling message type</w:t>
            </w:r>
          </w:p>
          <w:p w14:paraId="6329BBC3" w14:textId="77777777" w:rsidR="00DF542C" w:rsidRPr="0081530C" w:rsidRDefault="00DF542C"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177A9B">
            <w:pPr>
              <w:pStyle w:val="TAC"/>
            </w:pPr>
            <w:r w:rsidRPr="0081530C">
              <w:t>1</w:t>
            </w:r>
          </w:p>
        </w:tc>
      </w:tr>
      <w:tr w:rsidR="00DF542C" w:rsidRPr="0081530C" w14:paraId="5CC1973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177A9B">
            <w:pPr>
              <w:pStyle w:val="TAL"/>
            </w:pPr>
            <w:r w:rsidRPr="0081530C">
              <w:t xml:space="preserve">Sequence </w:t>
            </w:r>
            <w:r>
              <w:t>n</w:t>
            </w:r>
            <w:r w:rsidRPr="0081530C">
              <w:t>umber</w:t>
            </w:r>
          </w:p>
          <w:p w14:paraId="3B9ACC4F" w14:textId="77777777" w:rsidR="00DF542C" w:rsidRPr="0081530C" w:rsidRDefault="00DF542C"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177A9B">
            <w:pPr>
              <w:pStyle w:val="TAC"/>
              <w:rPr>
                <w:lang w:eastAsia="zh-CN"/>
              </w:rPr>
            </w:pPr>
            <w:r>
              <w:rPr>
                <w:rFonts w:hint="eastAsia"/>
                <w:lang w:eastAsia="zh-CN"/>
              </w:rPr>
              <w:t>1</w:t>
            </w:r>
          </w:p>
        </w:tc>
      </w:tr>
      <w:tr w:rsidR="00DF542C" w:rsidRPr="00DF0404" w:rsidDel="003F6B31" w14:paraId="4941FF52"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177A9B">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177A9B">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177A9B">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177A9B">
            <w:pPr>
              <w:pStyle w:val="TAC"/>
            </w:pPr>
            <w:r>
              <w:t>1</w:t>
            </w:r>
          </w:p>
        </w:tc>
      </w:tr>
      <w:tr w:rsidR="00DF542C" w:rsidRPr="00DF0404" w:rsidDel="003F6B31" w14:paraId="3C61453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77777777" w:rsidR="00DF542C" w:rsidRPr="0033679D" w:rsidDel="003F6B31" w:rsidRDefault="00DF542C" w:rsidP="00177A9B">
            <w:pPr>
              <w:pStyle w:val="TAL"/>
              <w:rPr>
                <w:lang w:eastAsia="zh-CN"/>
              </w:rPr>
            </w:pPr>
            <w:r>
              <w:rPr>
                <w:rFonts w:hint="eastAsia"/>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177A9B">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177A9B">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177A9B">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77777777" w:rsidR="00DF542C" w:rsidRDefault="00DF542C" w:rsidP="00177A9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8E1485" w14:textId="77777777" w:rsidR="00DF542C" w:rsidRDefault="00DF542C" w:rsidP="00177A9B">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77777777" w:rsidR="00DF542C" w:rsidRDefault="00DF542C" w:rsidP="00177A9B">
            <w:pPr>
              <w:pStyle w:val="TAC"/>
            </w:pPr>
            <w:r>
              <w:t>4</w:t>
            </w:r>
          </w:p>
        </w:tc>
      </w:tr>
      <w:tr w:rsidR="00DF542C" w:rsidRPr="00DF0404" w:rsidDel="003F6B31" w14:paraId="6E00647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3D582A" w:rsidRDefault="00DF542C" w:rsidP="00177A9B">
            <w:pPr>
              <w:pStyle w:val="TAL"/>
              <w:rPr>
                <w:lang w:eastAsia="zh-CN"/>
              </w:rPr>
            </w:pPr>
            <w:r w:rsidRPr="003D582A">
              <w:rPr>
                <w:rFonts w:ascii="Times New Roman" w:hAnsi="Times New Roman"/>
                <w:sz w:val="20"/>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3D582A" w:rsidRDefault="00DF542C" w:rsidP="00177A9B">
            <w:pPr>
              <w:pStyle w:val="TAL"/>
            </w:pPr>
            <w:r w:rsidRPr="003D582A">
              <w:rPr>
                <w:rFonts w:ascii="Times New Roman" w:hAnsi="Times New Roman"/>
                <w:sz w:val="20"/>
              </w:rPr>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3D582A" w:rsidRDefault="00DF542C" w:rsidP="00177A9B">
            <w:pPr>
              <w:pStyle w:val="TAL"/>
              <w:rPr>
                <w:lang w:val="en-US" w:eastAsia="zh-CN"/>
              </w:rPr>
            </w:pPr>
            <w:r w:rsidRPr="003D582A">
              <w:rPr>
                <w:rFonts w:ascii="Times New Roman" w:hAnsi="Times New Roman"/>
                <w:sz w:val="20"/>
                <w:lang w:val="en-US" w:eastAsia="zh-CN"/>
              </w:rPr>
              <w:t>Application layer ID</w:t>
            </w:r>
          </w:p>
          <w:p w14:paraId="47493B05" w14:textId="77777777" w:rsidR="00DF542C" w:rsidRPr="003D582A" w:rsidRDefault="00DF542C" w:rsidP="00177A9B">
            <w:pPr>
              <w:pStyle w:val="TAL"/>
              <w:rPr>
                <w:lang w:val="en-US" w:eastAsia="zh-CN"/>
              </w:rPr>
            </w:pPr>
            <w:r w:rsidRPr="003D582A">
              <w:rPr>
                <w:rFonts w:ascii="Times New Roman" w:hAnsi="Times New Roman"/>
                <w:sz w:val="20"/>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77777777" w:rsidR="00DF542C" w:rsidRPr="003D582A" w:rsidRDefault="00DF542C" w:rsidP="00177A9B">
            <w:pPr>
              <w:pStyle w:val="TAC"/>
              <w:rPr>
                <w:lang w:eastAsia="zh-CN"/>
              </w:rPr>
            </w:pPr>
            <w:r w:rsidRPr="003D582A">
              <w:rPr>
                <w:rFonts w:ascii="Times New Roman" w:hAnsi="Times New Roman"/>
                <w:sz w:val="20"/>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77777777" w:rsidR="00DF542C" w:rsidRPr="003D582A" w:rsidRDefault="00DF542C" w:rsidP="00177A9B">
            <w:pPr>
              <w:pStyle w:val="TAC"/>
            </w:pPr>
            <w:r w:rsidRPr="003D582A">
              <w:rPr>
                <w:rFonts w:ascii="Times New Roman" w:hAnsi="Times New Roman"/>
                <w:sz w:val="20"/>
              </w:rPr>
              <w:t>TLV</w:t>
            </w:r>
          </w:p>
        </w:tc>
        <w:tc>
          <w:tcPr>
            <w:tcW w:w="851" w:type="dxa"/>
            <w:tcBorders>
              <w:top w:val="single" w:sz="6" w:space="0" w:color="000000"/>
              <w:left w:val="single" w:sz="6" w:space="0" w:color="000000"/>
              <w:bottom w:val="single" w:sz="6" w:space="0" w:color="000000"/>
              <w:right w:val="single" w:sz="6" w:space="0" w:color="000000"/>
            </w:tcBorders>
          </w:tcPr>
          <w:p w14:paraId="29F9C4D2" w14:textId="77777777" w:rsidR="00DF542C" w:rsidRPr="003D582A" w:rsidRDefault="00DF542C" w:rsidP="00177A9B">
            <w:pPr>
              <w:pStyle w:val="TAC"/>
            </w:pPr>
            <w:r w:rsidRPr="003D582A">
              <w:rPr>
                <w:rFonts w:ascii="Times New Roman" w:hAnsi="Times New Roman"/>
                <w:sz w:val="20"/>
              </w:rPr>
              <w:t>4-254</w:t>
            </w:r>
          </w:p>
        </w:tc>
      </w:tr>
      <w:tr w:rsidR="00DF542C" w:rsidRPr="00DF0404" w:rsidDel="003F6B31" w14:paraId="4FBC764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77777777" w:rsidR="00DF542C" w:rsidRPr="003D582A" w:rsidRDefault="00DF542C" w:rsidP="00177A9B">
            <w:pPr>
              <w:pStyle w:val="TAL"/>
              <w:rPr>
                <w:lang w:eastAsia="zh-CN"/>
              </w:rPr>
            </w:pPr>
            <w:r w:rsidRPr="003D582A">
              <w:rPr>
                <w:rFonts w:ascii="Times New Roman" w:hAnsi="Times New Roman"/>
                <w:sz w:val="20"/>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3D582A" w:rsidRDefault="00DF542C" w:rsidP="00177A9B">
            <w:pPr>
              <w:pStyle w:val="TAL"/>
            </w:pPr>
            <w:r w:rsidRPr="003D582A">
              <w:rPr>
                <w:rFonts w:ascii="Times New Roman" w:hAnsi="Times New Roman"/>
                <w:sz w:val="20"/>
              </w:rPr>
              <w:t xml:space="preserve">Target link local IPv6 address </w:t>
            </w:r>
          </w:p>
          <w:p w14:paraId="3556D713" w14:textId="77777777" w:rsidR="00DF542C" w:rsidRPr="003D582A" w:rsidRDefault="00DF542C" w:rsidP="00177A9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3D582A" w:rsidRDefault="00DF542C" w:rsidP="00177A9B">
            <w:pPr>
              <w:pStyle w:val="TAL"/>
              <w:rPr>
                <w:lang w:val="en-US" w:eastAsia="zh-CN"/>
              </w:rPr>
            </w:pPr>
            <w:r w:rsidRPr="003D582A">
              <w:rPr>
                <w:rFonts w:ascii="Times New Roman" w:hAnsi="Times New Roman"/>
                <w:sz w:val="20"/>
                <w:lang w:val="en-US" w:eastAsia="zh-CN"/>
              </w:rPr>
              <w:t>Link local IPv6 address</w:t>
            </w:r>
          </w:p>
          <w:p w14:paraId="29B754C5" w14:textId="77777777" w:rsidR="00DF542C" w:rsidRPr="003D582A" w:rsidRDefault="00DF542C" w:rsidP="00177A9B">
            <w:pPr>
              <w:pStyle w:val="TAL"/>
              <w:rPr>
                <w:lang w:val="en-US" w:eastAsia="zh-CN"/>
              </w:rPr>
            </w:pPr>
            <w:r w:rsidRPr="003D582A">
              <w:rPr>
                <w:rFonts w:ascii="Times New Roman" w:hAnsi="Times New Roman"/>
                <w:sz w:val="20"/>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77777777" w:rsidR="00DF542C" w:rsidRPr="003D582A" w:rsidRDefault="00DF542C" w:rsidP="00177A9B">
            <w:pPr>
              <w:pStyle w:val="TAC"/>
              <w:rPr>
                <w:lang w:eastAsia="zh-CN"/>
              </w:rPr>
            </w:pPr>
            <w:r w:rsidRPr="003D582A">
              <w:rPr>
                <w:rFonts w:ascii="Times New Roman" w:hAnsi="Times New Roman"/>
                <w:sz w:val="20"/>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77777777" w:rsidR="00DF542C" w:rsidRPr="003D582A" w:rsidRDefault="00DF542C" w:rsidP="00177A9B">
            <w:pPr>
              <w:pStyle w:val="TAC"/>
            </w:pPr>
            <w:r w:rsidRPr="003D582A">
              <w:rPr>
                <w:rFonts w:ascii="Times New Roman" w:hAnsi="Times New Roman"/>
                <w:sz w:val="20"/>
              </w:rPr>
              <w:t>TV</w:t>
            </w:r>
          </w:p>
        </w:tc>
        <w:tc>
          <w:tcPr>
            <w:tcW w:w="851" w:type="dxa"/>
            <w:tcBorders>
              <w:top w:val="single" w:sz="6" w:space="0" w:color="000000"/>
              <w:left w:val="single" w:sz="6" w:space="0" w:color="000000"/>
              <w:bottom w:val="single" w:sz="6" w:space="0" w:color="000000"/>
              <w:right w:val="single" w:sz="6" w:space="0" w:color="000000"/>
            </w:tcBorders>
          </w:tcPr>
          <w:p w14:paraId="6E29AC1B" w14:textId="77777777" w:rsidR="00DF542C" w:rsidRPr="003D582A" w:rsidRDefault="00DF542C" w:rsidP="00177A9B">
            <w:pPr>
              <w:pStyle w:val="TAC"/>
            </w:pPr>
            <w:r w:rsidRPr="003D582A">
              <w:rPr>
                <w:rFonts w:ascii="Times New Roman" w:hAnsi="Times New Roman"/>
                <w:sz w:val="20"/>
              </w:rPr>
              <w:t>17</w:t>
            </w:r>
          </w:p>
        </w:tc>
      </w:tr>
    </w:tbl>
    <w:p w14:paraId="0C116B91" w14:textId="1473F78D" w:rsidR="00DF542C" w:rsidRDefault="006616B6" w:rsidP="00DF542C">
      <w:pPr>
        <w:pStyle w:val="Heading4"/>
      </w:pPr>
      <w:bookmarkStart w:id="651" w:name="_Toc45282366"/>
      <w:bookmarkEnd w:id="649"/>
      <w:bookmarkEnd w:id="650"/>
      <w:r>
        <w:rPr>
          <w:rFonts w:eastAsia="SimSun" w:hint="eastAsia"/>
          <w:lang w:val="en-US" w:eastAsia="zh-CN"/>
        </w:rPr>
        <w:t>7.3.20</w:t>
      </w:r>
      <w:r w:rsidR="00DF542C">
        <w:t>.2</w:t>
      </w:r>
      <w:r w:rsidR="00DF542C">
        <w:tab/>
      </w:r>
      <w:r w:rsidR="00DF542C" w:rsidRPr="00924102">
        <w:t xml:space="preserve">Target </w:t>
      </w:r>
      <w:r w:rsidR="00DF542C">
        <w:rPr>
          <w:lang w:eastAsia="zh-CN"/>
        </w:rPr>
        <w:t>l</w:t>
      </w:r>
      <w:r w:rsidR="00DF542C" w:rsidRPr="00AC1721">
        <w:rPr>
          <w:lang w:eastAsia="zh-CN"/>
        </w:rPr>
        <w:t>ayer-2 ID</w:t>
      </w:r>
      <w:bookmarkEnd w:id="651"/>
    </w:p>
    <w:p w14:paraId="135845E3" w14:textId="77777777" w:rsidR="00DF542C" w:rsidRDefault="00DF542C" w:rsidP="00DF542C">
      <w:r w:rsidRPr="00ED24E5">
        <w:t xml:space="preserve">This IE </w:t>
      </w:r>
      <w:r>
        <w:t>is</w:t>
      </w:r>
      <w:r w:rsidRPr="00ED24E5">
        <w:t xml:space="preserve"> included </w:t>
      </w:r>
      <w:r>
        <w:t>when</w:t>
      </w:r>
      <w:r>
        <w:rPr>
          <w:rFonts w:hint="eastAsia"/>
          <w:lang w:eastAsia="zh-CN"/>
        </w:rPr>
        <w:t xml:space="preserve"> the </w:t>
      </w:r>
      <w:r>
        <w:rPr>
          <w:lang w:eastAsia="zh-CN"/>
        </w:rPr>
        <w:t>initiating</w:t>
      </w:r>
      <w:r>
        <w:rPr>
          <w:rFonts w:hint="eastAsia"/>
          <w:lang w:eastAsia="zh-CN"/>
        </w:rPr>
        <w:t xml:space="preserve"> UE receives</w:t>
      </w:r>
      <w:r w:rsidRPr="00AC1721">
        <w:t xml:space="preserve"> </w:t>
      </w:r>
      <w:r>
        <w:t xml:space="preserve">the </w:t>
      </w:r>
      <w:r w:rsidRPr="008B164F">
        <w:t xml:space="preserve">target UE’s layer-2 ID in </w:t>
      </w:r>
      <w:r>
        <w:t xml:space="preserve">the </w:t>
      </w:r>
      <w:r w:rsidRPr="008B164F">
        <w:t>DIRECT LINK IDENTIFIER UPDATE ACCEPT message.</w:t>
      </w:r>
    </w:p>
    <w:p w14:paraId="3C7DCF63" w14:textId="65B39D22" w:rsidR="00DF542C" w:rsidRPr="003D582A" w:rsidRDefault="006616B6" w:rsidP="00DF542C">
      <w:pPr>
        <w:pStyle w:val="Heading4"/>
      </w:pPr>
      <w:bookmarkStart w:id="652" w:name="_Toc45282367"/>
      <w:r>
        <w:rPr>
          <w:rFonts w:eastAsia="SimSun"/>
          <w:lang w:val="en-US" w:eastAsia="zh-CN"/>
        </w:rPr>
        <w:t>7.3.20</w:t>
      </w:r>
      <w:r w:rsidR="00DF542C" w:rsidRPr="003D582A">
        <w:t>.</w:t>
      </w:r>
      <w:r w:rsidR="00DF542C" w:rsidRPr="003D582A">
        <w:rPr>
          <w:lang w:eastAsia="zh-CN"/>
        </w:rPr>
        <w:t>3</w:t>
      </w:r>
      <w:r w:rsidR="00DF542C" w:rsidRPr="003D582A">
        <w:tab/>
      </w:r>
      <w:r w:rsidR="00DF542C" w:rsidRPr="003D582A">
        <w:rPr>
          <w:lang w:eastAsia="zh-CN"/>
        </w:rPr>
        <w:t>Target user info</w:t>
      </w:r>
      <w:bookmarkEnd w:id="652"/>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51461CF0" w:rsidR="00DF542C" w:rsidRPr="003D582A" w:rsidRDefault="006616B6" w:rsidP="00DF542C">
      <w:pPr>
        <w:pStyle w:val="Heading4"/>
      </w:pPr>
      <w:bookmarkStart w:id="653" w:name="_Toc45282368"/>
      <w:r>
        <w:rPr>
          <w:rFonts w:eastAsia="SimSun"/>
          <w:lang w:val="en-US" w:eastAsia="zh-CN"/>
        </w:rPr>
        <w:t>7.3.20</w:t>
      </w:r>
      <w:r w:rsidR="00DF542C" w:rsidRPr="003D582A">
        <w:t>.4</w:t>
      </w:r>
      <w:r w:rsidR="00DF542C" w:rsidRPr="003D582A">
        <w:tab/>
      </w:r>
      <w:r w:rsidR="00DF542C" w:rsidRPr="003D582A">
        <w:rPr>
          <w:lang w:eastAsia="zh-CN"/>
        </w:rPr>
        <w:t>Target link local IPv6 address</w:t>
      </w:r>
      <w:bookmarkEnd w:id="653"/>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654" w:name="_Toc4528236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654"/>
    </w:p>
    <w:p w14:paraId="1C2B2770" w14:textId="617D9657" w:rsidR="006616B6" w:rsidRDefault="006616B6" w:rsidP="006616B6">
      <w:pPr>
        <w:pStyle w:val="Heading4"/>
      </w:pPr>
      <w:bookmarkStart w:id="655" w:name="_Toc45282370"/>
      <w:r>
        <w:rPr>
          <w:rFonts w:hint="eastAsia"/>
          <w:lang w:val="en-US" w:eastAsia="zh-CN"/>
        </w:rPr>
        <w:t>7.3.21</w:t>
      </w:r>
      <w:r>
        <w:rPr>
          <w:lang w:val="en-US" w:eastAsia="zh-CN"/>
        </w:rPr>
        <w:t>.1</w:t>
      </w:r>
      <w:r>
        <w:tab/>
        <w:t>Message definition</w:t>
      </w:r>
      <w:bookmarkEnd w:id="655"/>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177A9B">
            <w:pPr>
              <w:pStyle w:val="TAH"/>
            </w:pPr>
            <w:r w:rsidRPr="0081530C">
              <w:t>Length</w:t>
            </w:r>
          </w:p>
        </w:tc>
      </w:tr>
      <w:tr w:rsidR="006616B6" w:rsidRPr="0081530C" w14:paraId="4D94EEBE"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177A9B">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177A9B">
            <w:pPr>
              <w:pStyle w:val="TAL"/>
            </w:pPr>
            <w:r w:rsidRPr="0081530C">
              <w:t>PC5 signalling message type</w:t>
            </w:r>
          </w:p>
          <w:p w14:paraId="15E7A855" w14:textId="77777777" w:rsidR="006616B6" w:rsidRPr="0081530C" w:rsidRDefault="006616B6"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177A9B">
            <w:pPr>
              <w:pStyle w:val="TAC"/>
            </w:pPr>
            <w:r w:rsidRPr="0081530C">
              <w:t>1</w:t>
            </w:r>
          </w:p>
        </w:tc>
      </w:tr>
      <w:tr w:rsidR="006616B6" w:rsidRPr="0081530C" w14:paraId="59F46CFE"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177A9B">
            <w:pPr>
              <w:pStyle w:val="TAL"/>
            </w:pPr>
            <w:r w:rsidRPr="0081530C">
              <w:t xml:space="preserve">Sequence </w:t>
            </w:r>
            <w:r>
              <w:t>n</w:t>
            </w:r>
            <w:r w:rsidRPr="0081530C">
              <w:t>umber</w:t>
            </w:r>
          </w:p>
          <w:p w14:paraId="3AED0F12" w14:textId="77777777" w:rsidR="006616B6" w:rsidRPr="0081530C" w:rsidRDefault="006616B6"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177A9B">
            <w:pPr>
              <w:pStyle w:val="TAC"/>
              <w:rPr>
                <w:lang w:eastAsia="zh-CN"/>
              </w:rPr>
            </w:pPr>
            <w:r>
              <w:rPr>
                <w:rFonts w:hint="eastAsia"/>
                <w:lang w:eastAsia="zh-CN"/>
              </w:rPr>
              <w:t>1</w:t>
            </w:r>
          </w:p>
        </w:tc>
      </w:tr>
      <w:tr w:rsidR="006616B6" w:rsidRPr="00EF7A4C" w14:paraId="3D82748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177A9B">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177A9B">
            <w:pPr>
              <w:pStyle w:val="TAL"/>
              <w:rPr>
                <w:lang w:val="en-US" w:eastAsia="zh-CN"/>
              </w:rPr>
            </w:pPr>
            <w:r w:rsidRPr="00F3123B">
              <w:rPr>
                <w:lang w:val="en-US" w:eastAsia="zh-CN"/>
              </w:rPr>
              <w:t>PC5 signalling protocol cause</w:t>
            </w:r>
          </w:p>
          <w:p w14:paraId="6FD21D4C" w14:textId="77777777" w:rsidR="006616B6" w:rsidRPr="006821FB" w:rsidRDefault="006616B6" w:rsidP="00177A9B">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177A9B">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656" w:name="_Toc4528237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656"/>
    </w:p>
    <w:p w14:paraId="0587CE90" w14:textId="23FCD7CB" w:rsidR="00A378AE" w:rsidRDefault="00A378AE" w:rsidP="00A378AE">
      <w:pPr>
        <w:pStyle w:val="Heading4"/>
      </w:pPr>
      <w:bookmarkStart w:id="657" w:name="_Toc4528237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657"/>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177A9B">
            <w:pPr>
              <w:pStyle w:val="TAH"/>
            </w:pPr>
            <w:r w:rsidRPr="0081530C">
              <w:t>Length</w:t>
            </w:r>
          </w:p>
        </w:tc>
      </w:tr>
      <w:tr w:rsidR="00A378AE" w:rsidRPr="0081530C" w14:paraId="3D0C64B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177A9B">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177A9B">
            <w:pPr>
              <w:pStyle w:val="TAL"/>
            </w:pPr>
            <w:r w:rsidRPr="0081530C">
              <w:t>PC5 signalling message type</w:t>
            </w:r>
          </w:p>
          <w:p w14:paraId="50B87A58" w14:textId="77777777" w:rsidR="00A378AE" w:rsidRPr="0081530C" w:rsidRDefault="00A378AE"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177A9B">
            <w:pPr>
              <w:pStyle w:val="TAC"/>
            </w:pPr>
            <w:r w:rsidRPr="0081530C">
              <w:t>1</w:t>
            </w:r>
          </w:p>
        </w:tc>
      </w:tr>
      <w:tr w:rsidR="00A378AE" w:rsidRPr="0081530C" w14:paraId="50859498"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177A9B">
            <w:pPr>
              <w:pStyle w:val="TAL"/>
            </w:pPr>
            <w:r w:rsidRPr="0081530C">
              <w:t xml:space="preserve">Sequence </w:t>
            </w:r>
            <w:r>
              <w:t>n</w:t>
            </w:r>
            <w:r w:rsidRPr="0081530C">
              <w:t>umber</w:t>
            </w:r>
          </w:p>
          <w:p w14:paraId="218E7D28" w14:textId="77777777" w:rsidR="00A378AE" w:rsidRPr="0081530C" w:rsidRDefault="00A378AE"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177A9B">
            <w:pPr>
              <w:pStyle w:val="TAC"/>
              <w:rPr>
                <w:lang w:eastAsia="zh-CN"/>
              </w:rPr>
            </w:pPr>
            <w:r>
              <w:rPr>
                <w:rFonts w:hint="eastAsia"/>
                <w:lang w:eastAsia="zh-CN"/>
              </w:rPr>
              <w:t>1</w:t>
            </w:r>
          </w:p>
        </w:tc>
      </w:tr>
      <w:tr w:rsidR="00A378AE" w:rsidRPr="0081530C" w14:paraId="79D1D09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177A9B">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177A9B">
            <w:pPr>
              <w:pStyle w:val="TAL"/>
              <w:rPr>
                <w:lang w:val="en-US" w:eastAsia="zh-CN"/>
              </w:rPr>
            </w:pPr>
            <w:r w:rsidRPr="00F3123B">
              <w:rPr>
                <w:lang w:val="en-US" w:eastAsia="zh-CN"/>
              </w:rPr>
              <w:t>PC5 signalling protocol cause</w:t>
            </w:r>
          </w:p>
          <w:p w14:paraId="28021D7D" w14:textId="77777777" w:rsidR="00A378AE" w:rsidRDefault="00A378AE" w:rsidP="00177A9B">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177A9B">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177A9B">
            <w:pPr>
              <w:pStyle w:val="TAC"/>
            </w:pPr>
            <w:r>
              <w:t>1</w:t>
            </w:r>
          </w:p>
        </w:tc>
      </w:tr>
    </w:tbl>
    <w:p w14:paraId="013C7266" w14:textId="77777777" w:rsidR="00A378AE" w:rsidRDefault="00A378AE" w:rsidP="00A378AE">
      <w:pPr>
        <w:rPr>
          <w:lang w:val="en-US"/>
        </w:rPr>
      </w:pPr>
    </w:p>
    <w:p w14:paraId="359961C0" w14:textId="0EF20668" w:rsidR="00AE5234" w:rsidRPr="00913BB3" w:rsidRDefault="00375E58" w:rsidP="00F204C2">
      <w:pPr>
        <w:pStyle w:val="Heading1"/>
      </w:pPr>
      <w:bookmarkStart w:id="658" w:name="_Toc45282373"/>
      <w:r>
        <w:t>8</w:t>
      </w:r>
      <w:r w:rsidR="00AE5234" w:rsidRPr="00913BB3">
        <w:tab/>
        <w:t>Information elements coding</w:t>
      </w:r>
      <w:bookmarkEnd w:id="530"/>
      <w:bookmarkEnd w:id="563"/>
      <w:bookmarkEnd w:id="626"/>
      <w:bookmarkEnd w:id="627"/>
      <w:bookmarkEnd w:id="658"/>
    </w:p>
    <w:p w14:paraId="219A8AB3" w14:textId="30202772" w:rsidR="00F87C4D" w:rsidRDefault="00545D15" w:rsidP="00F87C4D">
      <w:pPr>
        <w:pStyle w:val="Heading2"/>
        <w:rPr>
          <w:noProof/>
        </w:rPr>
      </w:pPr>
      <w:bookmarkStart w:id="659" w:name="_Toc525231389"/>
      <w:bookmarkStart w:id="660" w:name="_Toc25070716"/>
      <w:bookmarkStart w:id="661" w:name="_Toc34388707"/>
      <w:bookmarkStart w:id="662" w:name="_Toc34404478"/>
      <w:bookmarkStart w:id="663" w:name="_Toc20233289"/>
      <w:bookmarkStart w:id="664" w:name="_Toc45282374"/>
      <w:r>
        <w:rPr>
          <w:noProof/>
        </w:rPr>
        <w:t>8</w:t>
      </w:r>
      <w:r w:rsidR="00F87C4D">
        <w:rPr>
          <w:noProof/>
        </w:rPr>
        <w:t>.1</w:t>
      </w:r>
      <w:r w:rsidR="00F87C4D">
        <w:rPr>
          <w:noProof/>
        </w:rPr>
        <w:tab/>
      </w:r>
      <w:r w:rsidR="00F87C4D" w:rsidRPr="00400F1D">
        <w:rPr>
          <w:noProof/>
        </w:rPr>
        <w:t>Overview</w:t>
      </w:r>
      <w:bookmarkEnd w:id="659"/>
      <w:bookmarkEnd w:id="660"/>
      <w:bookmarkEnd w:id="661"/>
      <w:bookmarkEnd w:id="662"/>
      <w:bookmarkEnd w:id="664"/>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665" w:name="_Toc525231390"/>
      <w:bookmarkStart w:id="666" w:name="_Toc25070717"/>
      <w:bookmarkStart w:id="667" w:name="_Toc34388708"/>
      <w:bookmarkStart w:id="668" w:name="_Toc34404479"/>
      <w:bookmarkStart w:id="669" w:name="_Toc45282375"/>
      <w:r>
        <w:rPr>
          <w:noProof/>
          <w:lang w:val="en-US" w:eastAsia="zh-CN"/>
        </w:rPr>
        <w:t>8.2</w:t>
      </w:r>
      <w:r>
        <w:rPr>
          <w:noProof/>
          <w:lang w:val="en-US" w:eastAsia="zh-CN"/>
        </w:rPr>
        <w:tab/>
        <w:t>General</w:t>
      </w:r>
      <w:bookmarkEnd w:id="665"/>
      <w:bookmarkEnd w:id="666"/>
      <w:bookmarkEnd w:id="667"/>
      <w:bookmarkEnd w:id="668"/>
      <w:bookmarkEnd w:id="669"/>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670" w:name="_Toc25070718"/>
      <w:bookmarkStart w:id="671" w:name="_Toc34388709"/>
      <w:bookmarkStart w:id="672" w:name="_Toc34404480"/>
      <w:bookmarkStart w:id="673" w:name="_Toc45282376"/>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670"/>
      <w:bookmarkEnd w:id="671"/>
      <w:bookmarkEnd w:id="672"/>
      <w:bookmarkEnd w:id="673"/>
    </w:p>
    <w:p w14:paraId="5847E14F" w14:textId="7F7C834C" w:rsidR="00AE5234" w:rsidRPr="00913BB3" w:rsidRDefault="00375E58" w:rsidP="00F204C2">
      <w:pPr>
        <w:pStyle w:val="Heading3"/>
      </w:pPr>
      <w:bookmarkStart w:id="674" w:name="_Toc25070719"/>
      <w:bookmarkStart w:id="675" w:name="_Toc34388710"/>
      <w:bookmarkStart w:id="676" w:name="_Toc34404481"/>
      <w:bookmarkStart w:id="677" w:name="_Toc45282377"/>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663"/>
      <w:bookmarkEnd w:id="674"/>
      <w:bookmarkEnd w:id="675"/>
      <w:bookmarkEnd w:id="676"/>
      <w:bookmarkEnd w:id="677"/>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CC0C94">
              <w:rPr>
                <w:rFonts w:hint="eastAsia"/>
                <w:kern w:val="2"/>
                <w:lang w:eastAsia="ko-KR"/>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678" w:name="_Toc20233365"/>
      <w:bookmarkStart w:id="679" w:name="_Toc25070720"/>
      <w:bookmarkStart w:id="680" w:name="_Toc34388711"/>
      <w:bookmarkStart w:id="681" w:name="_Toc34404482"/>
      <w:bookmarkStart w:id="682" w:name="_Toc45282378"/>
      <w:r>
        <w:t>8</w:t>
      </w:r>
      <w:r w:rsidR="00AE5234">
        <w:t>.</w:t>
      </w:r>
      <w:r w:rsidR="00545D15">
        <w:t>3</w:t>
      </w:r>
      <w:r w:rsidR="00AE5234" w:rsidRPr="00913BB3">
        <w:t>.</w:t>
      </w:r>
      <w:r w:rsidR="00AE5234">
        <w:t>2</w:t>
      </w:r>
      <w:r w:rsidR="00AE5234" w:rsidRPr="00913BB3">
        <w:tab/>
      </w:r>
      <w:bookmarkEnd w:id="678"/>
      <w:r w:rsidR="00AE5234">
        <w:t>Requested UE policies</w:t>
      </w:r>
      <w:bookmarkEnd w:id="679"/>
      <w:bookmarkEnd w:id="680"/>
      <w:bookmarkEnd w:id="681"/>
      <w:bookmarkEnd w:id="682"/>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683" w:name="_Toc525231501"/>
      <w:bookmarkStart w:id="684" w:name="_Toc25070721"/>
      <w:bookmarkStart w:id="685" w:name="_Toc34388712"/>
      <w:bookmarkStart w:id="686" w:name="_Toc34404483"/>
      <w:bookmarkStart w:id="687" w:name="_Toc45282379"/>
      <w:r>
        <w:t>8.4</w:t>
      </w:r>
      <w:r>
        <w:tab/>
      </w:r>
      <w:r>
        <w:rPr>
          <w:noProof/>
          <w:lang w:val="en-US"/>
        </w:rPr>
        <w:t xml:space="preserve">V2X communication over </w:t>
      </w:r>
      <w:r>
        <w:t>PC5 s</w:t>
      </w:r>
      <w:r w:rsidRPr="00742FAE">
        <w:t xml:space="preserve">ignalling </w:t>
      </w:r>
      <w:r>
        <w:t>information elements</w:t>
      </w:r>
      <w:bookmarkEnd w:id="683"/>
      <w:bookmarkEnd w:id="684"/>
      <w:bookmarkEnd w:id="685"/>
      <w:bookmarkEnd w:id="686"/>
      <w:bookmarkEnd w:id="687"/>
    </w:p>
    <w:p w14:paraId="48C5BC48" w14:textId="5E823C9B" w:rsidR="00545D15" w:rsidRPr="00742FAE" w:rsidRDefault="00545D15" w:rsidP="00545D15">
      <w:pPr>
        <w:pStyle w:val="Heading3"/>
      </w:pPr>
      <w:bookmarkStart w:id="688" w:name="_Toc525231502"/>
      <w:bookmarkStart w:id="689" w:name="_Toc25070722"/>
      <w:bookmarkStart w:id="690" w:name="_Toc34388713"/>
      <w:bookmarkStart w:id="691" w:name="_Toc34404484"/>
      <w:bookmarkStart w:id="692" w:name="_Toc45282380"/>
      <w:r>
        <w:t>8.4.1</w:t>
      </w:r>
      <w:r>
        <w:tab/>
      </w:r>
      <w:bookmarkEnd w:id="688"/>
      <w:r>
        <w:t>PC5 signalling message t</w:t>
      </w:r>
      <w:r w:rsidRPr="00742FAE">
        <w:t>ype</w:t>
      </w:r>
      <w:bookmarkEnd w:id="689"/>
      <w:bookmarkEnd w:id="690"/>
      <w:bookmarkEnd w:id="691"/>
      <w:bookmarkEnd w:id="69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177A9B">
        <w:trPr>
          <w:gridBefore w:val="1"/>
          <w:wBefore w:w="33" w:type="dxa"/>
          <w:cantSplit/>
          <w:jc w:val="center"/>
        </w:trPr>
        <w:tc>
          <w:tcPr>
            <w:tcW w:w="284" w:type="dxa"/>
            <w:gridSpan w:val="2"/>
          </w:tcPr>
          <w:p w14:paraId="78EAC26C" w14:textId="2C329634" w:rsidR="00C515D1" w:rsidRDefault="00904851" w:rsidP="00177A9B">
            <w:pPr>
              <w:pStyle w:val="TAC"/>
              <w:rPr>
                <w:lang w:eastAsia="zh-CN"/>
              </w:rPr>
            </w:pPr>
            <w:r>
              <w:rPr>
                <w:lang w:eastAsia="zh-CN"/>
              </w:rPr>
              <w:t>0</w:t>
            </w:r>
          </w:p>
        </w:tc>
        <w:tc>
          <w:tcPr>
            <w:tcW w:w="284" w:type="dxa"/>
            <w:gridSpan w:val="2"/>
          </w:tcPr>
          <w:p w14:paraId="61319F78" w14:textId="03AB49B5" w:rsidR="00C515D1" w:rsidRDefault="00904851" w:rsidP="00177A9B">
            <w:pPr>
              <w:pStyle w:val="TAC"/>
              <w:rPr>
                <w:lang w:eastAsia="zh-CN"/>
              </w:rPr>
            </w:pPr>
            <w:r>
              <w:rPr>
                <w:lang w:eastAsia="zh-CN"/>
              </w:rPr>
              <w:t>0</w:t>
            </w:r>
          </w:p>
        </w:tc>
        <w:tc>
          <w:tcPr>
            <w:tcW w:w="284" w:type="dxa"/>
            <w:gridSpan w:val="2"/>
          </w:tcPr>
          <w:p w14:paraId="47BFB0B6" w14:textId="4080FD51" w:rsidR="00C515D1" w:rsidRDefault="00904851" w:rsidP="00177A9B">
            <w:pPr>
              <w:pStyle w:val="TAC"/>
              <w:rPr>
                <w:lang w:eastAsia="zh-CN"/>
              </w:rPr>
            </w:pPr>
            <w:r>
              <w:rPr>
                <w:lang w:eastAsia="zh-CN"/>
              </w:rPr>
              <w:t>0</w:t>
            </w:r>
          </w:p>
        </w:tc>
        <w:tc>
          <w:tcPr>
            <w:tcW w:w="284" w:type="dxa"/>
            <w:gridSpan w:val="2"/>
          </w:tcPr>
          <w:p w14:paraId="1FEB0219" w14:textId="2EFCA1D2" w:rsidR="00C515D1" w:rsidRDefault="00904851" w:rsidP="00177A9B">
            <w:pPr>
              <w:pStyle w:val="TAC"/>
              <w:rPr>
                <w:lang w:eastAsia="zh-CN"/>
              </w:rPr>
            </w:pPr>
            <w:r>
              <w:rPr>
                <w:lang w:eastAsia="zh-CN"/>
              </w:rPr>
              <w:t>0</w:t>
            </w:r>
          </w:p>
        </w:tc>
        <w:tc>
          <w:tcPr>
            <w:tcW w:w="284" w:type="dxa"/>
            <w:gridSpan w:val="2"/>
          </w:tcPr>
          <w:p w14:paraId="15BC339B" w14:textId="3439CEC1" w:rsidR="00C515D1" w:rsidRDefault="00904851" w:rsidP="00177A9B">
            <w:pPr>
              <w:pStyle w:val="TAC"/>
              <w:rPr>
                <w:lang w:eastAsia="zh-CN"/>
              </w:rPr>
            </w:pPr>
            <w:r>
              <w:rPr>
                <w:lang w:eastAsia="zh-CN"/>
              </w:rPr>
              <w:t>1</w:t>
            </w:r>
          </w:p>
        </w:tc>
        <w:tc>
          <w:tcPr>
            <w:tcW w:w="284" w:type="dxa"/>
            <w:gridSpan w:val="2"/>
          </w:tcPr>
          <w:p w14:paraId="70146F76" w14:textId="165DC0A1" w:rsidR="00C515D1" w:rsidRDefault="00904851" w:rsidP="00177A9B">
            <w:pPr>
              <w:pStyle w:val="TAC"/>
              <w:rPr>
                <w:lang w:eastAsia="zh-CN"/>
              </w:rPr>
            </w:pPr>
            <w:r>
              <w:rPr>
                <w:lang w:eastAsia="zh-CN"/>
              </w:rPr>
              <w:t>0</w:t>
            </w:r>
          </w:p>
        </w:tc>
        <w:tc>
          <w:tcPr>
            <w:tcW w:w="284" w:type="dxa"/>
            <w:gridSpan w:val="2"/>
          </w:tcPr>
          <w:p w14:paraId="5B04FDDF" w14:textId="633609D9" w:rsidR="00C515D1" w:rsidRDefault="00904851" w:rsidP="00177A9B">
            <w:pPr>
              <w:pStyle w:val="TAC"/>
              <w:rPr>
                <w:lang w:eastAsia="zh-CN"/>
              </w:rPr>
            </w:pPr>
            <w:r>
              <w:rPr>
                <w:lang w:eastAsia="zh-CN"/>
              </w:rPr>
              <w:t>1</w:t>
            </w:r>
          </w:p>
        </w:tc>
        <w:tc>
          <w:tcPr>
            <w:tcW w:w="284" w:type="dxa"/>
            <w:gridSpan w:val="2"/>
          </w:tcPr>
          <w:p w14:paraId="698C4587" w14:textId="7BA90E38" w:rsidR="00C515D1" w:rsidRDefault="00904851" w:rsidP="00177A9B">
            <w:pPr>
              <w:pStyle w:val="TAC"/>
              <w:rPr>
                <w:lang w:eastAsia="zh-CN"/>
              </w:rPr>
            </w:pPr>
            <w:r>
              <w:rPr>
                <w:lang w:eastAsia="zh-CN"/>
              </w:rPr>
              <w:t>1</w:t>
            </w:r>
          </w:p>
        </w:tc>
        <w:tc>
          <w:tcPr>
            <w:tcW w:w="284" w:type="dxa"/>
            <w:gridSpan w:val="2"/>
          </w:tcPr>
          <w:p w14:paraId="45542D00" w14:textId="77777777" w:rsidR="00C515D1" w:rsidRPr="00EF7A4C" w:rsidRDefault="00C515D1" w:rsidP="00177A9B">
            <w:pPr>
              <w:pStyle w:val="TAC"/>
            </w:pPr>
          </w:p>
        </w:tc>
        <w:tc>
          <w:tcPr>
            <w:tcW w:w="4257" w:type="dxa"/>
            <w:gridSpan w:val="2"/>
          </w:tcPr>
          <w:p w14:paraId="494F347D" w14:textId="77777777" w:rsidR="00C515D1" w:rsidRDefault="00C515D1" w:rsidP="00177A9B">
            <w:pPr>
              <w:pStyle w:val="TAL"/>
            </w:pPr>
            <w:r>
              <w:t>DIRECT LINK AUTHENTICATION REQUEST</w:t>
            </w:r>
          </w:p>
        </w:tc>
      </w:tr>
      <w:tr w:rsidR="0024152A" w:rsidRPr="00EF7A4C" w14:paraId="3F7AE980" w14:textId="77777777" w:rsidTr="00177A9B">
        <w:trPr>
          <w:gridBefore w:val="1"/>
          <w:wBefore w:w="33" w:type="dxa"/>
          <w:cantSplit/>
          <w:jc w:val="center"/>
        </w:trPr>
        <w:tc>
          <w:tcPr>
            <w:tcW w:w="284" w:type="dxa"/>
            <w:gridSpan w:val="2"/>
          </w:tcPr>
          <w:p w14:paraId="1E0A80E8" w14:textId="64237444" w:rsidR="0024152A" w:rsidRDefault="00567E9D" w:rsidP="00177A9B">
            <w:pPr>
              <w:pStyle w:val="TAC"/>
              <w:rPr>
                <w:lang w:eastAsia="zh-CN"/>
              </w:rPr>
            </w:pPr>
            <w:r>
              <w:rPr>
                <w:lang w:eastAsia="zh-CN"/>
              </w:rPr>
              <w:t>0</w:t>
            </w:r>
          </w:p>
        </w:tc>
        <w:tc>
          <w:tcPr>
            <w:tcW w:w="284" w:type="dxa"/>
            <w:gridSpan w:val="2"/>
          </w:tcPr>
          <w:p w14:paraId="14000E50" w14:textId="0F05F1A2" w:rsidR="0024152A" w:rsidRDefault="00567E9D" w:rsidP="00177A9B">
            <w:pPr>
              <w:pStyle w:val="TAC"/>
              <w:rPr>
                <w:lang w:eastAsia="zh-CN"/>
              </w:rPr>
            </w:pPr>
            <w:r>
              <w:rPr>
                <w:lang w:eastAsia="zh-CN"/>
              </w:rPr>
              <w:t>0</w:t>
            </w:r>
          </w:p>
        </w:tc>
        <w:tc>
          <w:tcPr>
            <w:tcW w:w="284" w:type="dxa"/>
            <w:gridSpan w:val="2"/>
          </w:tcPr>
          <w:p w14:paraId="6131D838" w14:textId="4798DEA2" w:rsidR="0024152A" w:rsidRDefault="00567E9D" w:rsidP="00177A9B">
            <w:pPr>
              <w:pStyle w:val="TAC"/>
              <w:rPr>
                <w:lang w:eastAsia="zh-CN"/>
              </w:rPr>
            </w:pPr>
            <w:r>
              <w:rPr>
                <w:lang w:eastAsia="zh-CN"/>
              </w:rPr>
              <w:t>0</w:t>
            </w:r>
          </w:p>
        </w:tc>
        <w:tc>
          <w:tcPr>
            <w:tcW w:w="284" w:type="dxa"/>
            <w:gridSpan w:val="2"/>
          </w:tcPr>
          <w:p w14:paraId="5040CF48" w14:textId="58370C65" w:rsidR="0024152A" w:rsidRDefault="00567E9D" w:rsidP="00177A9B">
            <w:pPr>
              <w:pStyle w:val="TAC"/>
              <w:rPr>
                <w:lang w:eastAsia="zh-CN"/>
              </w:rPr>
            </w:pPr>
            <w:r>
              <w:rPr>
                <w:lang w:eastAsia="zh-CN"/>
              </w:rPr>
              <w:t>0</w:t>
            </w:r>
          </w:p>
        </w:tc>
        <w:tc>
          <w:tcPr>
            <w:tcW w:w="284" w:type="dxa"/>
            <w:gridSpan w:val="2"/>
          </w:tcPr>
          <w:p w14:paraId="615CEF6C" w14:textId="52A0730C" w:rsidR="0024152A" w:rsidRDefault="00567E9D" w:rsidP="00177A9B">
            <w:pPr>
              <w:pStyle w:val="TAC"/>
              <w:rPr>
                <w:lang w:eastAsia="zh-CN"/>
              </w:rPr>
            </w:pPr>
            <w:r>
              <w:rPr>
                <w:lang w:eastAsia="zh-CN"/>
              </w:rPr>
              <w:t>1</w:t>
            </w:r>
          </w:p>
        </w:tc>
        <w:tc>
          <w:tcPr>
            <w:tcW w:w="284" w:type="dxa"/>
            <w:gridSpan w:val="2"/>
          </w:tcPr>
          <w:p w14:paraId="4559DC26" w14:textId="649186B0" w:rsidR="0024152A" w:rsidRDefault="00904851" w:rsidP="00177A9B">
            <w:pPr>
              <w:pStyle w:val="TAC"/>
              <w:rPr>
                <w:lang w:eastAsia="zh-CN"/>
              </w:rPr>
            </w:pPr>
            <w:r>
              <w:rPr>
                <w:lang w:eastAsia="zh-CN"/>
              </w:rPr>
              <w:t>1</w:t>
            </w:r>
          </w:p>
        </w:tc>
        <w:tc>
          <w:tcPr>
            <w:tcW w:w="284" w:type="dxa"/>
            <w:gridSpan w:val="2"/>
          </w:tcPr>
          <w:p w14:paraId="235F7672" w14:textId="124D94F9" w:rsidR="0024152A" w:rsidRDefault="00904851" w:rsidP="00177A9B">
            <w:pPr>
              <w:pStyle w:val="TAC"/>
              <w:rPr>
                <w:lang w:eastAsia="zh-CN"/>
              </w:rPr>
            </w:pPr>
            <w:r>
              <w:rPr>
                <w:lang w:eastAsia="zh-CN"/>
              </w:rPr>
              <w:t>0</w:t>
            </w:r>
          </w:p>
        </w:tc>
        <w:tc>
          <w:tcPr>
            <w:tcW w:w="284" w:type="dxa"/>
            <w:gridSpan w:val="2"/>
          </w:tcPr>
          <w:p w14:paraId="204FC8AF" w14:textId="51C88928" w:rsidR="0024152A" w:rsidRDefault="00904851" w:rsidP="00177A9B">
            <w:pPr>
              <w:pStyle w:val="TAC"/>
              <w:rPr>
                <w:lang w:eastAsia="zh-CN"/>
              </w:rPr>
            </w:pPr>
            <w:r>
              <w:rPr>
                <w:lang w:eastAsia="zh-CN"/>
              </w:rPr>
              <w:t>0</w:t>
            </w:r>
          </w:p>
        </w:tc>
        <w:tc>
          <w:tcPr>
            <w:tcW w:w="284" w:type="dxa"/>
            <w:gridSpan w:val="2"/>
          </w:tcPr>
          <w:p w14:paraId="2FD2B02D" w14:textId="77777777" w:rsidR="0024152A" w:rsidRPr="00EF7A4C" w:rsidRDefault="0024152A" w:rsidP="00177A9B">
            <w:pPr>
              <w:pStyle w:val="TAC"/>
            </w:pPr>
          </w:p>
        </w:tc>
        <w:tc>
          <w:tcPr>
            <w:tcW w:w="4257" w:type="dxa"/>
            <w:gridSpan w:val="2"/>
          </w:tcPr>
          <w:p w14:paraId="40BD7694" w14:textId="77777777" w:rsidR="0024152A" w:rsidRDefault="0024152A" w:rsidP="00177A9B">
            <w:pPr>
              <w:pStyle w:val="TAL"/>
            </w:pPr>
            <w:r>
              <w:t>DIRECT LINK AUTHENTICATION RESPONSE</w:t>
            </w:r>
          </w:p>
        </w:tc>
      </w:tr>
      <w:tr w:rsidR="0024152A" w:rsidRPr="00EF7A4C" w14:paraId="5C7694C4" w14:textId="77777777" w:rsidTr="00177A9B">
        <w:trPr>
          <w:gridBefore w:val="1"/>
          <w:wBefore w:w="33" w:type="dxa"/>
          <w:cantSplit/>
          <w:jc w:val="center"/>
        </w:trPr>
        <w:tc>
          <w:tcPr>
            <w:tcW w:w="284" w:type="dxa"/>
            <w:gridSpan w:val="2"/>
          </w:tcPr>
          <w:p w14:paraId="695CB641" w14:textId="034D6E91" w:rsidR="0024152A" w:rsidRDefault="00567E9D" w:rsidP="00177A9B">
            <w:pPr>
              <w:pStyle w:val="TAC"/>
              <w:rPr>
                <w:lang w:eastAsia="zh-CN"/>
              </w:rPr>
            </w:pPr>
            <w:r>
              <w:rPr>
                <w:lang w:eastAsia="zh-CN"/>
              </w:rPr>
              <w:t>0</w:t>
            </w:r>
          </w:p>
        </w:tc>
        <w:tc>
          <w:tcPr>
            <w:tcW w:w="284" w:type="dxa"/>
            <w:gridSpan w:val="2"/>
          </w:tcPr>
          <w:p w14:paraId="24C8C4E4" w14:textId="591C401D" w:rsidR="0024152A" w:rsidRDefault="00567E9D" w:rsidP="00177A9B">
            <w:pPr>
              <w:pStyle w:val="TAC"/>
              <w:rPr>
                <w:lang w:eastAsia="zh-CN"/>
              </w:rPr>
            </w:pPr>
            <w:r>
              <w:rPr>
                <w:lang w:eastAsia="zh-CN"/>
              </w:rPr>
              <w:t>0</w:t>
            </w:r>
          </w:p>
        </w:tc>
        <w:tc>
          <w:tcPr>
            <w:tcW w:w="284" w:type="dxa"/>
            <w:gridSpan w:val="2"/>
          </w:tcPr>
          <w:p w14:paraId="45361A2C" w14:textId="64EEF915" w:rsidR="0024152A" w:rsidRDefault="00567E9D" w:rsidP="00177A9B">
            <w:pPr>
              <w:pStyle w:val="TAC"/>
              <w:rPr>
                <w:lang w:eastAsia="zh-CN"/>
              </w:rPr>
            </w:pPr>
            <w:r>
              <w:rPr>
                <w:lang w:eastAsia="zh-CN"/>
              </w:rPr>
              <w:t>0</w:t>
            </w:r>
          </w:p>
        </w:tc>
        <w:tc>
          <w:tcPr>
            <w:tcW w:w="284" w:type="dxa"/>
            <w:gridSpan w:val="2"/>
          </w:tcPr>
          <w:p w14:paraId="4796DE6E" w14:textId="51FAA42F" w:rsidR="0024152A" w:rsidRDefault="00567E9D" w:rsidP="00177A9B">
            <w:pPr>
              <w:pStyle w:val="TAC"/>
              <w:rPr>
                <w:lang w:eastAsia="zh-CN"/>
              </w:rPr>
            </w:pPr>
            <w:r>
              <w:rPr>
                <w:lang w:eastAsia="zh-CN"/>
              </w:rPr>
              <w:t>0</w:t>
            </w:r>
          </w:p>
        </w:tc>
        <w:tc>
          <w:tcPr>
            <w:tcW w:w="284" w:type="dxa"/>
            <w:gridSpan w:val="2"/>
          </w:tcPr>
          <w:p w14:paraId="01DFF0A4" w14:textId="58E1013C" w:rsidR="0024152A" w:rsidRDefault="00567E9D" w:rsidP="00177A9B">
            <w:pPr>
              <w:pStyle w:val="TAC"/>
              <w:rPr>
                <w:lang w:eastAsia="zh-CN"/>
              </w:rPr>
            </w:pPr>
            <w:r>
              <w:rPr>
                <w:lang w:eastAsia="zh-CN"/>
              </w:rPr>
              <w:t>1</w:t>
            </w:r>
          </w:p>
        </w:tc>
        <w:tc>
          <w:tcPr>
            <w:tcW w:w="284" w:type="dxa"/>
            <w:gridSpan w:val="2"/>
          </w:tcPr>
          <w:p w14:paraId="071F6C6B" w14:textId="3EA888E4" w:rsidR="0024152A" w:rsidRDefault="00904851" w:rsidP="00177A9B">
            <w:pPr>
              <w:pStyle w:val="TAC"/>
              <w:rPr>
                <w:lang w:eastAsia="zh-CN"/>
              </w:rPr>
            </w:pPr>
            <w:r>
              <w:rPr>
                <w:lang w:eastAsia="zh-CN"/>
              </w:rPr>
              <w:t>1</w:t>
            </w:r>
          </w:p>
        </w:tc>
        <w:tc>
          <w:tcPr>
            <w:tcW w:w="284" w:type="dxa"/>
            <w:gridSpan w:val="2"/>
          </w:tcPr>
          <w:p w14:paraId="5B8EF81F" w14:textId="008B49F9" w:rsidR="0024152A" w:rsidRDefault="00904851" w:rsidP="00177A9B">
            <w:pPr>
              <w:pStyle w:val="TAC"/>
              <w:rPr>
                <w:lang w:eastAsia="zh-CN"/>
              </w:rPr>
            </w:pPr>
            <w:r>
              <w:rPr>
                <w:lang w:eastAsia="zh-CN"/>
              </w:rPr>
              <w:t>0</w:t>
            </w:r>
          </w:p>
        </w:tc>
        <w:tc>
          <w:tcPr>
            <w:tcW w:w="284" w:type="dxa"/>
            <w:gridSpan w:val="2"/>
          </w:tcPr>
          <w:p w14:paraId="16D1B763" w14:textId="6DA89151" w:rsidR="0024152A" w:rsidRDefault="00904851" w:rsidP="00177A9B">
            <w:pPr>
              <w:pStyle w:val="TAC"/>
              <w:rPr>
                <w:lang w:eastAsia="zh-CN"/>
              </w:rPr>
            </w:pPr>
            <w:r>
              <w:rPr>
                <w:lang w:eastAsia="zh-CN"/>
              </w:rPr>
              <w:t>1</w:t>
            </w:r>
          </w:p>
        </w:tc>
        <w:tc>
          <w:tcPr>
            <w:tcW w:w="284" w:type="dxa"/>
            <w:gridSpan w:val="2"/>
          </w:tcPr>
          <w:p w14:paraId="06751E5F" w14:textId="77777777" w:rsidR="0024152A" w:rsidRPr="00EF7A4C" w:rsidRDefault="0024152A" w:rsidP="00177A9B">
            <w:pPr>
              <w:pStyle w:val="TAC"/>
            </w:pPr>
          </w:p>
        </w:tc>
        <w:tc>
          <w:tcPr>
            <w:tcW w:w="4257" w:type="dxa"/>
            <w:gridSpan w:val="2"/>
          </w:tcPr>
          <w:p w14:paraId="561AC7FA" w14:textId="77777777" w:rsidR="0024152A" w:rsidRDefault="0024152A" w:rsidP="00177A9B">
            <w:pPr>
              <w:pStyle w:val="TAL"/>
            </w:pPr>
            <w:r>
              <w:t>DIRECT LINK AUTHENTICATION REJECT</w:t>
            </w:r>
          </w:p>
        </w:tc>
      </w:tr>
      <w:tr w:rsidR="0024152A" w:rsidRPr="00EF7A4C" w14:paraId="609D5E6C" w14:textId="77777777" w:rsidTr="00177A9B">
        <w:trPr>
          <w:gridBefore w:val="1"/>
          <w:wBefore w:w="33" w:type="dxa"/>
          <w:cantSplit/>
          <w:jc w:val="center"/>
        </w:trPr>
        <w:tc>
          <w:tcPr>
            <w:tcW w:w="284" w:type="dxa"/>
            <w:gridSpan w:val="2"/>
          </w:tcPr>
          <w:p w14:paraId="4C35FFF7" w14:textId="7746A06D" w:rsidR="0024152A" w:rsidRDefault="00567E9D" w:rsidP="00177A9B">
            <w:pPr>
              <w:pStyle w:val="TAC"/>
              <w:rPr>
                <w:lang w:eastAsia="zh-CN"/>
              </w:rPr>
            </w:pPr>
            <w:r>
              <w:rPr>
                <w:lang w:eastAsia="zh-CN"/>
              </w:rPr>
              <w:t>0</w:t>
            </w:r>
          </w:p>
        </w:tc>
        <w:tc>
          <w:tcPr>
            <w:tcW w:w="284" w:type="dxa"/>
            <w:gridSpan w:val="2"/>
          </w:tcPr>
          <w:p w14:paraId="4EA97BA0" w14:textId="033C0276" w:rsidR="0024152A" w:rsidRDefault="00567E9D" w:rsidP="00177A9B">
            <w:pPr>
              <w:pStyle w:val="TAC"/>
              <w:rPr>
                <w:lang w:eastAsia="zh-CN"/>
              </w:rPr>
            </w:pPr>
            <w:r>
              <w:rPr>
                <w:lang w:eastAsia="zh-CN"/>
              </w:rPr>
              <w:t>0</w:t>
            </w:r>
          </w:p>
        </w:tc>
        <w:tc>
          <w:tcPr>
            <w:tcW w:w="284" w:type="dxa"/>
            <w:gridSpan w:val="2"/>
          </w:tcPr>
          <w:p w14:paraId="56F87B3F" w14:textId="7F0DA503" w:rsidR="0024152A" w:rsidRDefault="00567E9D" w:rsidP="00177A9B">
            <w:pPr>
              <w:pStyle w:val="TAC"/>
              <w:rPr>
                <w:lang w:eastAsia="zh-CN"/>
              </w:rPr>
            </w:pPr>
            <w:r>
              <w:rPr>
                <w:lang w:eastAsia="zh-CN"/>
              </w:rPr>
              <w:t>0</w:t>
            </w:r>
          </w:p>
        </w:tc>
        <w:tc>
          <w:tcPr>
            <w:tcW w:w="284" w:type="dxa"/>
            <w:gridSpan w:val="2"/>
          </w:tcPr>
          <w:p w14:paraId="159CFCBA" w14:textId="0CECB2E0" w:rsidR="0024152A" w:rsidRDefault="00567E9D" w:rsidP="00177A9B">
            <w:pPr>
              <w:pStyle w:val="TAC"/>
              <w:rPr>
                <w:lang w:eastAsia="zh-CN"/>
              </w:rPr>
            </w:pPr>
            <w:r>
              <w:rPr>
                <w:lang w:eastAsia="zh-CN"/>
              </w:rPr>
              <w:t>0</w:t>
            </w:r>
          </w:p>
        </w:tc>
        <w:tc>
          <w:tcPr>
            <w:tcW w:w="284" w:type="dxa"/>
            <w:gridSpan w:val="2"/>
          </w:tcPr>
          <w:p w14:paraId="42982112" w14:textId="27E1BED4" w:rsidR="0024152A" w:rsidRDefault="00567E9D" w:rsidP="00177A9B">
            <w:pPr>
              <w:pStyle w:val="TAC"/>
              <w:rPr>
                <w:lang w:eastAsia="zh-CN"/>
              </w:rPr>
            </w:pPr>
            <w:r>
              <w:rPr>
                <w:lang w:eastAsia="zh-CN"/>
              </w:rPr>
              <w:t>1</w:t>
            </w:r>
          </w:p>
        </w:tc>
        <w:tc>
          <w:tcPr>
            <w:tcW w:w="284" w:type="dxa"/>
            <w:gridSpan w:val="2"/>
          </w:tcPr>
          <w:p w14:paraId="61397D8A" w14:textId="3E03140E" w:rsidR="0024152A" w:rsidRDefault="00904851" w:rsidP="00177A9B">
            <w:pPr>
              <w:pStyle w:val="TAC"/>
              <w:rPr>
                <w:lang w:eastAsia="zh-CN"/>
              </w:rPr>
            </w:pPr>
            <w:r>
              <w:rPr>
                <w:lang w:eastAsia="zh-CN"/>
              </w:rPr>
              <w:t>1</w:t>
            </w:r>
          </w:p>
        </w:tc>
        <w:tc>
          <w:tcPr>
            <w:tcW w:w="284" w:type="dxa"/>
            <w:gridSpan w:val="2"/>
          </w:tcPr>
          <w:p w14:paraId="7591F457" w14:textId="4B3E912C" w:rsidR="0024152A" w:rsidRDefault="00904851" w:rsidP="00177A9B">
            <w:pPr>
              <w:pStyle w:val="TAC"/>
              <w:rPr>
                <w:lang w:eastAsia="zh-CN"/>
              </w:rPr>
            </w:pPr>
            <w:r>
              <w:rPr>
                <w:lang w:eastAsia="zh-CN"/>
              </w:rPr>
              <w:t>1</w:t>
            </w:r>
          </w:p>
        </w:tc>
        <w:tc>
          <w:tcPr>
            <w:tcW w:w="284" w:type="dxa"/>
            <w:gridSpan w:val="2"/>
          </w:tcPr>
          <w:p w14:paraId="7B57AC4E" w14:textId="2127A976" w:rsidR="0024152A" w:rsidRDefault="00904851" w:rsidP="00177A9B">
            <w:pPr>
              <w:pStyle w:val="TAC"/>
              <w:rPr>
                <w:lang w:eastAsia="zh-CN"/>
              </w:rPr>
            </w:pPr>
            <w:r>
              <w:rPr>
                <w:lang w:eastAsia="zh-CN"/>
              </w:rPr>
              <w:t>0</w:t>
            </w:r>
          </w:p>
        </w:tc>
        <w:tc>
          <w:tcPr>
            <w:tcW w:w="284" w:type="dxa"/>
            <w:gridSpan w:val="2"/>
          </w:tcPr>
          <w:p w14:paraId="6D7A3288" w14:textId="77777777" w:rsidR="0024152A" w:rsidRPr="00EF7A4C" w:rsidRDefault="0024152A" w:rsidP="00177A9B">
            <w:pPr>
              <w:pStyle w:val="TAC"/>
            </w:pPr>
          </w:p>
        </w:tc>
        <w:tc>
          <w:tcPr>
            <w:tcW w:w="4257" w:type="dxa"/>
            <w:gridSpan w:val="2"/>
          </w:tcPr>
          <w:p w14:paraId="03F1718A" w14:textId="77777777" w:rsidR="0024152A" w:rsidRDefault="0024152A" w:rsidP="00177A9B">
            <w:pPr>
              <w:pStyle w:val="TAL"/>
            </w:pPr>
            <w:r>
              <w:t>DIRECT LINK SECURITY MODE COMMAND</w:t>
            </w:r>
          </w:p>
        </w:tc>
      </w:tr>
      <w:tr w:rsidR="0024152A" w:rsidRPr="00EF7A4C" w14:paraId="7A3B9DD9" w14:textId="77777777" w:rsidTr="00177A9B">
        <w:trPr>
          <w:gridBefore w:val="1"/>
          <w:wBefore w:w="33" w:type="dxa"/>
          <w:cantSplit/>
          <w:jc w:val="center"/>
        </w:trPr>
        <w:tc>
          <w:tcPr>
            <w:tcW w:w="284" w:type="dxa"/>
            <w:gridSpan w:val="2"/>
          </w:tcPr>
          <w:p w14:paraId="103C4448" w14:textId="58105208" w:rsidR="0024152A" w:rsidRDefault="00567E9D" w:rsidP="00177A9B">
            <w:pPr>
              <w:pStyle w:val="TAC"/>
              <w:rPr>
                <w:lang w:eastAsia="zh-CN"/>
              </w:rPr>
            </w:pPr>
            <w:r>
              <w:rPr>
                <w:lang w:eastAsia="zh-CN"/>
              </w:rPr>
              <w:t>0</w:t>
            </w:r>
          </w:p>
        </w:tc>
        <w:tc>
          <w:tcPr>
            <w:tcW w:w="284" w:type="dxa"/>
            <w:gridSpan w:val="2"/>
          </w:tcPr>
          <w:p w14:paraId="731438F9" w14:textId="7E046594" w:rsidR="0024152A" w:rsidRDefault="00567E9D" w:rsidP="00177A9B">
            <w:pPr>
              <w:pStyle w:val="TAC"/>
              <w:rPr>
                <w:lang w:eastAsia="zh-CN"/>
              </w:rPr>
            </w:pPr>
            <w:r>
              <w:rPr>
                <w:lang w:eastAsia="zh-CN"/>
              </w:rPr>
              <w:t>0</w:t>
            </w:r>
          </w:p>
        </w:tc>
        <w:tc>
          <w:tcPr>
            <w:tcW w:w="284" w:type="dxa"/>
            <w:gridSpan w:val="2"/>
          </w:tcPr>
          <w:p w14:paraId="69DA98D9" w14:textId="0C25724D" w:rsidR="0024152A" w:rsidRDefault="00567E9D" w:rsidP="00177A9B">
            <w:pPr>
              <w:pStyle w:val="TAC"/>
              <w:rPr>
                <w:lang w:eastAsia="zh-CN"/>
              </w:rPr>
            </w:pPr>
            <w:r>
              <w:rPr>
                <w:lang w:eastAsia="zh-CN"/>
              </w:rPr>
              <w:t>0</w:t>
            </w:r>
          </w:p>
        </w:tc>
        <w:tc>
          <w:tcPr>
            <w:tcW w:w="284" w:type="dxa"/>
            <w:gridSpan w:val="2"/>
          </w:tcPr>
          <w:p w14:paraId="0226A85C" w14:textId="2E8A166F" w:rsidR="0024152A" w:rsidRDefault="00567E9D" w:rsidP="00177A9B">
            <w:pPr>
              <w:pStyle w:val="TAC"/>
              <w:rPr>
                <w:lang w:eastAsia="zh-CN"/>
              </w:rPr>
            </w:pPr>
            <w:r>
              <w:rPr>
                <w:lang w:eastAsia="zh-CN"/>
              </w:rPr>
              <w:t>0</w:t>
            </w:r>
          </w:p>
        </w:tc>
        <w:tc>
          <w:tcPr>
            <w:tcW w:w="284" w:type="dxa"/>
            <w:gridSpan w:val="2"/>
          </w:tcPr>
          <w:p w14:paraId="201577A3" w14:textId="5C8AA53C" w:rsidR="0024152A" w:rsidRDefault="00567E9D" w:rsidP="00177A9B">
            <w:pPr>
              <w:pStyle w:val="TAC"/>
              <w:rPr>
                <w:lang w:eastAsia="zh-CN"/>
              </w:rPr>
            </w:pPr>
            <w:r>
              <w:rPr>
                <w:lang w:eastAsia="zh-CN"/>
              </w:rPr>
              <w:t>1</w:t>
            </w:r>
          </w:p>
        </w:tc>
        <w:tc>
          <w:tcPr>
            <w:tcW w:w="284" w:type="dxa"/>
            <w:gridSpan w:val="2"/>
          </w:tcPr>
          <w:p w14:paraId="729B741E" w14:textId="1B827138" w:rsidR="0024152A" w:rsidRDefault="00904851" w:rsidP="00177A9B">
            <w:pPr>
              <w:pStyle w:val="TAC"/>
              <w:rPr>
                <w:lang w:eastAsia="zh-CN"/>
              </w:rPr>
            </w:pPr>
            <w:r>
              <w:rPr>
                <w:lang w:eastAsia="zh-CN"/>
              </w:rPr>
              <w:t>1</w:t>
            </w:r>
          </w:p>
        </w:tc>
        <w:tc>
          <w:tcPr>
            <w:tcW w:w="284" w:type="dxa"/>
            <w:gridSpan w:val="2"/>
          </w:tcPr>
          <w:p w14:paraId="50C293D1" w14:textId="70C7F744" w:rsidR="0024152A" w:rsidRDefault="00567E9D" w:rsidP="00177A9B">
            <w:pPr>
              <w:pStyle w:val="TAC"/>
              <w:rPr>
                <w:lang w:eastAsia="zh-CN"/>
              </w:rPr>
            </w:pPr>
            <w:r>
              <w:rPr>
                <w:lang w:eastAsia="zh-CN"/>
              </w:rPr>
              <w:t>1</w:t>
            </w:r>
          </w:p>
        </w:tc>
        <w:tc>
          <w:tcPr>
            <w:tcW w:w="284" w:type="dxa"/>
            <w:gridSpan w:val="2"/>
          </w:tcPr>
          <w:p w14:paraId="53AD8893" w14:textId="5B3793AE" w:rsidR="0024152A" w:rsidRDefault="00567E9D" w:rsidP="00177A9B">
            <w:pPr>
              <w:pStyle w:val="TAC"/>
              <w:rPr>
                <w:lang w:eastAsia="zh-CN"/>
              </w:rPr>
            </w:pPr>
            <w:r>
              <w:rPr>
                <w:lang w:eastAsia="zh-CN"/>
              </w:rPr>
              <w:t>1</w:t>
            </w:r>
          </w:p>
        </w:tc>
        <w:tc>
          <w:tcPr>
            <w:tcW w:w="284" w:type="dxa"/>
            <w:gridSpan w:val="2"/>
          </w:tcPr>
          <w:p w14:paraId="435D4C77" w14:textId="77777777" w:rsidR="0024152A" w:rsidRPr="00EF7A4C" w:rsidRDefault="0024152A" w:rsidP="00177A9B">
            <w:pPr>
              <w:pStyle w:val="TAC"/>
            </w:pPr>
          </w:p>
        </w:tc>
        <w:tc>
          <w:tcPr>
            <w:tcW w:w="4257" w:type="dxa"/>
            <w:gridSpan w:val="2"/>
          </w:tcPr>
          <w:p w14:paraId="6D4B3BA2" w14:textId="77777777" w:rsidR="0024152A" w:rsidRDefault="0024152A" w:rsidP="00177A9B">
            <w:pPr>
              <w:pStyle w:val="TAL"/>
            </w:pPr>
            <w:r>
              <w:t>DIRECT LINK SECURITY MODE COMPLETE</w:t>
            </w:r>
          </w:p>
        </w:tc>
      </w:tr>
      <w:tr w:rsidR="0024152A" w:rsidRPr="00EF7A4C" w14:paraId="7A5F6065" w14:textId="77777777" w:rsidTr="00177A9B">
        <w:trPr>
          <w:gridBefore w:val="1"/>
          <w:wBefore w:w="33" w:type="dxa"/>
          <w:cantSplit/>
          <w:jc w:val="center"/>
        </w:trPr>
        <w:tc>
          <w:tcPr>
            <w:tcW w:w="284" w:type="dxa"/>
            <w:gridSpan w:val="2"/>
          </w:tcPr>
          <w:p w14:paraId="5C239287" w14:textId="3E2E0C12" w:rsidR="0024152A" w:rsidRDefault="00567E9D" w:rsidP="00177A9B">
            <w:pPr>
              <w:pStyle w:val="TAC"/>
              <w:rPr>
                <w:lang w:eastAsia="zh-CN"/>
              </w:rPr>
            </w:pPr>
            <w:r>
              <w:rPr>
                <w:lang w:eastAsia="zh-CN"/>
              </w:rPr>
              <w:t>0</w:t>
            </w:r>
          </w:p>
        </w:tc>
        <w:tc>
          <w:tcPr>
            <w:tcW w:w="284" w:type="dxa"/>
            <w:gridSpan w:val="2"/>
          </w:tcPr>
          <w:p w14:paraId="5BB93941" w14:textId="0DF5FD11" w:rsidR="0024152A" w:rsidRDefault="00567E9D" w:rsidP="00177A9B">
            <w:pPr>
              <w:pStyle w:val="TAC"/>
              <w:rPr>
                <w:lang w:eastAsia="zh-CN"/>
              </w:rPr>
            </w:pPr>
            <w:r>
              <w:rPr>
                <w:lang w:eastAsia="zh-CN"/>
              </w:rPr>
              <w:t>0</w:t>
            </w:r>
          </w:p>
        </w:tc>
        <w:tc>
          <w:tcPr>
            <w:tcW w:w="284" w:type="dxa"/>
            <w:gridSpan w:val="2"/>
          </w:tcPr>
          <w:p w14:paraId="6BD66840" w14:textId="45FB5D86" w:rsidR="0024152A" w:rsidRDefault="00567E9D" w:rsidP="00177A9B">
            <w:pPr>
              <w:pStyle w:val="TAC"/>
              <w:rPr>
                <w:lang w:eastAsia="zh-CN"/>
              </w:rPr>
            </w:pPr>
            <w:r>
              <w:rPr>
                <w:lang w:eastAsia="zh-CN"/>
              </w:rPr>
              <w:t>0</w:t>
            </w:r>
          </w:p>
        </w:tc>
        <w:tc>
          <w:tcPr>
            <w:tcW w:w="284" w:type="dxa"/>
            <w:gridSpan w:val="2"/>
          </w:tcPr>
          <w:p w14:paraId="1B6A3FD6" w14:textId="0C74AD7E" w:rsidR="0024152A" w:rsidRDefault="008B1CDE" w:rsidP="00177A9B">
            <w:pPr>
              <w:pStyle w:val="TAC"/>
              <w:rPr>
                <w:lang w:eastAsia="zh-CN"/>
              </w:rPr>
            </w:pPr>
            <w:r>
              <w:rPr>
                <w:lang w:eastAsia="zh-CN"/>
              </w:rPr>
              <w:t>1</w:t>
            </w:r>
          </w:p>
        </w:tc>
        <w:tc>
          <w:tcPr>
            <w:tcW w:w="284" w:type="dxa"/>
            <w:gridSpan w:val="2"/>
          </w:tcPr>
          <w:p w14:paraId="561FAD76" w14:textId="1C10CD3D" w:rsidR="0024152A" w:rsidRDefault="008B1CDE" w:rsidP="00177A9B">
            <w:pPr>
              <w:pStyle w:val="TAC"/>
              <w:rPr>
                <w:lang w:eastAsia="zh-CN"/>
              </w:rPr>
            </w:pPr>
            <w:r>
              <w:rPr>
                <w:lang w:eastAsia="zh-CN"/>
              </w:rPr>
              <w:t>0</w:t>
            </w:r>
          </w:p>
        </w:tc>
        <w:tc>
          <w:tcPr>
            <w:tcW w:w="284" w:type="dxa"/>
            <w:gridSpan w:val="2"/>
          </w:tcPr>
          <w:p w14:paraId="184E74F7" w14:textId="127B632C" w:rsidR="0024152A" w:rsidRDefault="00567E9D" w:rsidP="00177A9B">
            <w:pPr>
              <w:pStyle w:val="TAC"/>
              <w:rPr>
                <w:lang w:eastAsia="zh-CN"/>
              </w:rPr>
            </w:pPr>
            <w:r>
              <w:rPr>
                <w:lang w:eastAsia="zh-CN"/>
              </w:rPr>
              <w:t>0</w:t>
            </w:r>
          </w:p>
        </w:tc>
        <w:tc>
          <w:tcPr>
            <w:tcW w:w="284" w:type="dxa"/>
            <w:gridSpan w:val="2"/>
          </w:tcPr>
          <w:p w14:paraId="14E9ED31" w14:textId="0347913F" w:rsidR="0024152A" w:rsidRDefault="00567E9D" w:rsidP="00177A9B">
            <w:pPr>
              <w:pStyle w:val="TAC"/>
              <w:rPr>
                <w:lang w:eastAsia="zh-CN"/>
              </w:rPr>
            </w:pPr>
            <w:r>
              <w:rPr>
                <w:lang w:eastAsia="zh-CN"/>
              </w:rPr>
              <w:t>0</w:t>
            </w:r>
          </w:p>
        </w:tc>
        <w:tc>
          <w:tcPr>
            <w:tcW w:w="284" w:type="dxa"/>
            <w:gridSpan w:val="2"/>
          </w:tcPr>
          <w:p w14:paraId="6D3D32E3" w14:textId="13845D25" w:rsidR="0024152A" w:rsidRDefault="00567E9D" w:rsidP="00177A9B">
            <w:pPr>
              <w:pStyle w:val="TAC"/>
              <w:rPr>
                <w:lang w:eastAsia="zh-CN"/>
              </w:rPr>
            </w:pPr>
            <w:r>
              <w:rPr>
                <w:lang w:eastAsia="zh-CN"/>
              </w:rPr>
              <w:t>0</w:t>
            </w:r>
          </w:p>
        </w:tc>
        <w:tc>
          <w:tcPr>
            <w:tcW w:w="284" w:type="dxa"/>
            <w:gridSpan w:val="2"/>
          </w:tcPr>
          <w:p w14:paraId="5FD6103F" w14:textId="77777777" w:rsidR="0024152A" w:rsidRPr="00EF7A4C" w:rsidRDefault="0024152A" w:rsidP="00177A9B">
            <w:pPr>
              <w:pStyle w:val="TAC"/>
            </w:pPr>
          </w:p>
        </w:tc>
        <w:tc>
          <w:tcPr>
            <w:tcW w:w="4257" w:type="dxa"/>
            <w:gridSpan w:val="2"/>
          </w:tcPr>
          <w:p w14:paraId="323A1C60" w14:textId="77777777" w:rsidR="0024152A" w:rsidRDefault="0024152A" w:rsidP="00177A9B">
            <w:pPr>
              <w:pStyle w:val="TAL"/>
            </w:pPr>
            <w:r>
              <w:t>DIRECT LINK SECURITY MODE REJECT</w:t>
            </w:r>
          </w:p>
        </w:tc>
      </w:tr>
      <w:tr w:rsidR="00EA0CBD" w:rsidRPr="00EF7A4C" w14:paraId="215B3691" w14:textId="77777777" w:rsidTr="00177A9B">
        <w:trPr>
          <w:gridBefore w:val="1"/>
          <w:wBefore w:w="33" w:type="dxa"/>
          <w:cantSplit/>
          <w:jc w:val="center"/>
        </w:trPr>
        <w:tc>
          <w:tcPr>
            <w:tcW w:w="284" w:type="dxa"/>
            <w:gridSpan w:val="2"/>
          </w:tcPr>
          <w:p w14:paraId="217512A7" w14:textId="2F711FED" w:rsidR="00EA0CBD" w:rsidRDefault="00EA0CBD" w:rsidP="00177A9B">
            <w:pPr>
              <w:pStyle w:val="TAC"/>
              <w:rPr>
                <w:lang w:eastAsia="zh-CN"/>
              </w:rPr>
            </w:pPr>
            <w:r>
              <w:rPr>
                <w:lang w:eastAsia="zh-CN"/>
              </w:rPr>
              <w:t>0</w:t>
            </w:r>
          </w:p>
        </w:tc>
        <w:tc>
          <w:tcPr>
            <w:tcW w:w="284" w:type="dxa"/>
            <w:gridSpan w:val="2"/>
          </w:tcPr>
          <w:p w14:paraId="23595202" w14:textId="55B5912A" w:rsidR="00EA0CBD" w:rsidRDefault="00EA0CBD" w:rsidP="00177A9B">
            <w:pPr>
              <w:pStyle w:val="TAC"/>
              <w:rPr>
                <w:lang w:eastAsia="zh-CN"/>
              </w:rPr>
            </w:pPr>
            <w:r>
              <w:rPr>
                <w:lang w:eastAsia="zh-CN"/>
              </w:rPr>
              <w:t>0</w:t>
            </w:r>
          </w:p>
        </w:tc>
        <w:tc>
          <w:tcPr>
            <w:tcW w:w="284" w:type="dxa"/>
            <w:gridSpan w:val="2"/>
          </w:tcPr>
          <w:p w14:paraId="34ABD930" w14:textId="132FED19" w:rsidR="00EA0CBD" w:rsidRDefault="00EA0CBD" w:rsidP="00177A9B">
            <w:pPr>
              <w:pStyle w:val="TAC"/>
              <w:rPr>
                <w:lang w:eastAsia="zh-CN"/>
              </w:rPr>
            </w:pPr>
            <w:r>
              <w:rPr>
                <w:lang w:eastAsia="zh-CN"/>
              </w:rPr>
              <w:t>0</w:t>
            </w:r>
          </w:p>
        </w:tc>
        <w:tc>
          <w:tcPr>
            <w:tcW w:w="284" w:type="dxa"/>
            <w:gridSpan w:val="2"/>
          </w:tcPr>
          <w:p w14:paraId="3FB7E4B3" w14:textId="3E4CB6F0" w:rsidR="00EA0CBD" w:rsidRDefault="00EA0CBD" w:rsidP="00177A9B">
            <w:pPr>
              <w:pStyle w:val="TAC"/>
              <w:rPr>
                <w:lang w:eastAsia="zh-CN"/>
              </w:rPr>
            </w:pPr>
            <w:r>
              <w:rPr>
                <w:lang w:eastAsia="zh-CN"/>
              </w:rPr>
              <w:t>1</w:t>
            </w:r>
          </w:p>
        </w:tc>
        <w:tc>
          <w:tcPr>
            <w:tcW w:w="284" w:type="dxa"/>
            <w:gridSpan w:val="2"/>
          </w:tcPr>
          <w:p w14:paraId="0CCD6DD7" w14:textId="4B26AA76" w:rsidR="00EA0CBD" w:rsidRDefault="00EA0CBD" w:rsidP="00177A9B">
            <w:pPr>
              <w:pStyle w:val="TAC"/>
              <w:rPr>
                <w:lang w:eastAsia="zh-CN"/>
              </w:rPr>
            </w:pPr>
            <w:r>
              <w:rPr>
                <w:lang w:eastAsia="zh-CN"/>
              </w:rPr>
              <w:t>0</w:t>
            </w:r>
          </w:p>
        </w:tc>
        <w:tc>
          <w:tcPr>
            <w:tcW w:w="284" w:type="dxa"/>
            <w:gridSpan w:val="2"/>
          </w:tcPr>
          <w:p w14:paraId="3FFB772B" w14:textId="76D82846" w:rsidR="00EA0CBD" w:rsidRDefault="00EA0CBD" w:rsidP="00177A9B">
            <w:pPr>
              <w:pStyle w:val="TAC"/>
              <w:rPr>
                <w:lang w:eastAsia="zh-CN"/>
              </w:rPr>
            </w:pPr>
            <w:r>
              <w:rPr>
                <w:lang w:eastAsia="zh-CN"/>
              </w:rPr>
              <w:t>0</w:t>
            </w:r>
          </w:p>
        </w:tc>
        <w:tc>
          <w:tcPr>
            <w:tcW w:w="284" w:type="dxa"/>
            <w:gridSpan w:val="2"/>
          </w:tcPr>
          <w:p w14:paraId="2D1790F4" w14:textId="460307E3" w:rsidR="00EA0CBD" w:rsidRDefault="00EA0CBD" w:rsidP="00177A9B">
            <w:pPr>
              <w:pStyle w:val="TAC"/>
              <w:rPr>
                <w:lang w:eastAsia="zh-CN"/>
              </w:rPr>
            </w:pPr>
            <w:r>
              <w:rPr>
                <w:lang w:eastAsia="zh-CN"/>
              </w:rPr>
              <w:t>0</w:t>
            </w:r>
          </w:p>
        </w:tc>
        <w:tc>
          <w:tcPr>
            <w:tcW w:w="284" w:type="dxa"/>
            <w:gridSpan w:val="2"/>
          </w:tcPr>
          <w:p w14:paraId="7C209C6E" w14:textId="4F23BA8E" w:rsidR="00EA0CBD" w:rsidRDefault="00EA0CBD" w:rsidP="00177A9B">
            <w:pPr>
              <w:pStyle w:val="TAC"/>
              <w:rPr>
                <w:lang w:eastAsia="zh-CN"/>
              </w:rPr>
            </w:pPr>
            <w:r>
              <w:rPr>
                <w:lang w:eastAsia="zh-CN"/>
              </w:rPr>
              <w:t>1</w:t>
            </w:r>
          </w:p>
        </w:tc>
        <w:tc>
          <w:tcPr>
            <w:tcW w:w="284" w:type="dxa"/>
            <w:gridSpan w:val="2"/>
          </w:tcPr>
          <w:p w14:paraId="0A1E2638" w14:textId="77777777" w:rsidR="00EA0CBD" w:rsidRPr="00EF7A4C" w:rsidRDefault="00EA0CBD" w:rsidP="00177A9B">
            <w:pPr>
              <w:pStyle w:val="TAC"/>
            </w:pPr>
          </w:p>
        </w:tc>
        <w:tc>
          <w:tcPr>
            <w:tcW w:w="4257" w:type="dxa"/>
            <w:gridSpan w:val="2"/>
          </w:tcPr>
          <w:p w14:paraId="41ACE85E" w14:textId="77777777" w:rsidR="00EA0CBD" w:rsidRDefault="00EA0CBD" w:rsidP="00177A9B">
            <w:pPr>
              <w:pStyle w:val="TAL"/>
            </w:pPr>
            <w:r>
              <w:t>DIRECT LINK REKEYING REQUEST</w:t>
            </w:r>
          </w:p>
        </w:tc>
      </w:tr>
      <w:tr w:rsidR="00EA0CBD" w:rsidRPr="00EF7A4C" w14:paraId="3ACA18E4" w14:textId="77777777" w:rsidTr="00177A9B">
        <w:trPr>
          <w:gridBefore w:val="1"/>
          <w:wBefore w:w="33" w:type="dxa"/>
          <w:cantSplit/>
          <w:jc w:val="center"/>
        </w:trPr>
        <w:tc>
          <w:tcPr>
            <w:tcW w:w="284" w:type="dxa"/>
            <w:gridSpan w:val="2"/>
          </w:tcPr>
          <w:p w14:paraId="4349190A" w14:textId="1CCB0689" w:rsidR="00EA0CBD" w:rsidRDefault="00EA0CBD" w:rsidP="00177A9B">
            <w:pPr>
              <w:pStyle w:val="TAC"/>
              <w:rPr>
                <w:lang w:eastAsia="zh-CN"/>
              </w:rPr>
            </w:pPr>
            <w:r>
              <w:rPr>
                <w:lang w:eastAsia="zh-CN"/>
              </w:rPr>
              <w:t>0</w:t>
            </w:r>
          </w:p>
        </w:tc>
        <w:tc>
          <w:tcPr>
            <w:tcW w:w="284" w:type="dxa"/>
            <w:gridSpan w:val="2"/>
          </w:tcPr>
          <w:p w14:paraId="66526F98" w14:textId="667A7DC0" w:rsidR="00EA0CBD" w:rsidRDefault="00EA0CBD" w:rsidP="00177A9B">
            <w:pPr>
              <w:pStyle w:val="TAC"/>
              <w:rPr>
                <w:lang w:eastAsia="zh-CN"/>
              </w:rPr>
            </w:pPr>
            <w:r>
              <w:rPr>
                <w:lang w:eastAsia="zh-CN"/>
              </w:rPr>
              <w:t>0</w:t>
            </w:r>
          </w:p>
        </w:tc>
        <w:tc>
          <w:tcPr>
            <w:tcW w:w="284" w:type="dxa"/>
            <w:gridSpan w:val="2"/>
          </w:tcPr>
          <w:p w14:paraId="039007B1" w14:textId="5E7DB325" w:rsidR="00EA0CBD" w:rsidRDefault="00EA0CBD" w:rsidP="00177A9B">
            <w:pPr>
              <w:pStyle w:val="TAC"/>
              <w:rPr>
                <w:lang w:eastAsia="zh-CN"/>
              </w:rPr>
            </w:pPr>
            <w:r>
              <w:rPr>
                <w:lang w:eastAsia="zh-CN"/>
              </w:rPr>
              <w:t>0</w:t>
            </w:r>
          </w:p>
        </w:tc>
        <w:tc>
          <w:tcPr>
            <w:tcW w:w="284" w:type="dxa"/>
            <w:gridSpan w:val="2"/>
          </w:tcPr>
          <w:p w14:paraId="4783D33D" w14:textId="3FE60254" w:rsidR="00EA0CBD" w:rsidRDefault="00EA0CBD" w:rsidP="00177A9B">
            <w:pPr>
              <w:pStyle w:val="TAC"/>
              <w:rPr>
                <w:lang w:eastAsia="zh-CN"/>
              </w:rPr>
            </w:pPr>
            <w:r>
              <w:rPr>
                <w:lang w:eastAsia="zh-CN"/>
              </w:rPr>
              <w:t>1</w:t>
            </w:r>
          </w:p>
        </w:tc>
        <w:tc>
          <w:tcPr>
            <w:tcW w:w="284" w:type="dxa"/>
            <w:gridSpan w:val="2"/>
          </w:tcPr>
          <w:p w14:paraId="274B9F02" w14:textId="1D700DBF" w:rsidR="00EA0CBD" w:rsidRDefault="00EA0CBD" w:rsidP="00177A9B">
            <w:pPr>
              <w:pStyle w:val="TAC"/>
              <w:rPr>
                <w:lang w:eastAsia="zh-CN"/>
              </w:rPr>
            </w:pPr>
            <w:r>
              <w:rPr>
                <w:lang w:eastAsia="zh-CN"/>
              </w:rPr>
              <w:t>0</w:t>
            </w:r>
          </w:p>
        </w:tc>
        <w:tc>
          <w:tcPr>
            <w:tcW w:w="284" w:type="dxa"/>
            <w:gridSpan w:val="2"/>
          </w:tcPr>
          <w:p w14:paraId="1B1FCD05" w14:textId="2FD0E838" w:rsidR="00EA0CBD" w:rsidRDefault="00EA0CBD" w:rsidP="00177A9B">
            <w:pPr>
              <w:pStyle w:val="TAC"/>
              <w:rPr>
                <w:lang w:eastAsia="zh-CN"/>
              </w:rPr>
            </w:pPr>
            <w:r>
              <w:rPr>
                <w:lang w:eastAsia="zh-CN"/>
              </w:rPr>
              <w:t>0</w:t>
            </w:r>
          </w:p>
        </w:tc>
        <w:tc>
          <w:tcPr>
            <w:tcW w:w="284" w:type="dxa"/>
            <w:gridSpan w:val="2"/>
          </w:tcPr>
          <w:p w14:paraId="2E09029F" w14:textId="677ABFA0" w:rsidR="00EA0CBD" w:rsidRDefault="00EA0CBD" w:rsidP="00177A9B">
            <w:pPr>
              <w:pStyle w:val="TAC"/>
              <w:rPr>
                <w:lang w:eastAsia="zh-CN"/>
              </w:rPr>
            </w:pPr>
            <w:r>
              <w:rPr>
                <w:lang w:eastAsia="zh-CN"/>
              </w:rPr>
              <w:t>1</w:t>
            </w:r>
          </w:p>
        </w:tc>
        <w:tc>
          <w:tcPr>
            <w:tcW w:w="284" w:type="dxa"/>
            <w:gridSpan w:val="2"/>
          </w:tcPr>
          <w:p w14:paraId="2AB66461" w14:textId="1208D326" w:rsidR="00EA0CBD" w:rsidRDefault="00EA0CBD" w:rsidP="00177A9B">
            <w:pPr>
              <w:pStyle w:val="TAC"/>
              <w:rPr>
                <w:lang w:eastAsia="zh-CN"/>
              </w:rPr>
            </w:pPr>
            <w:r>
              <w:rPr>
                <w:lang w:eastAsia="zh-CN"/>
              </w:rPr>
              <w:t>0</w:t>
            </w:r>
          </w:p>
        </w:tc>
        <w:tc>
          <w:tcPr>
            <w:tcW w:w="284" w:type="dxa"/>
            <w:gridSpan w:val="2"/>
          </w:tcPr>
          <w:p w14:paraId="3235B62E" w14:textId="77777777" w:rsidR="00EA0CBD" w:rsidRPr="00EF7A4C" w:rsidRDefault="00EA0CBD" w:rsidP="00177A9B">
            <w:pPr>
              <w:pStyle w:val="TAC"/>
            </w:pPr>
          </w:p>
        </w:tc>
        <w:tc>
          <w:tcPr>
            <w:tcW w:w="4257" w:type="dxa"/>
            <w:gridSpan w:val="2"/>
          </w:tcPr>
          <w:p w14:paraId="519ACD7D" w14:textId="77777777" w:rsidR="00EA0CBD" w:rsidRDefault="00EA0CBD" w:rsidP="00177A9B">
            <w:pPr>
              <w:pStyle w:val="TAL"/>
            </w:pPr>
            <w:r>
              <w:t>DIRECT LINK REKEYING RESPONSE</w:t>
            </w:r>
          </w:p>
        </w:tc>
      </w:tr>
      <w:tr w:rsidR="0073336C" w:rsidRPr="00EF7A4C" w14:paraId="48284ECF" w14:textId="77777777" w:rsidTr="00177A9B">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177A9B">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177A9B">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177A9B">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50B5DF8F" w14:textId="77777777"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6C4E61CA" w14:textId="4F315838" w:rsidR="00545D15" w:rsidRPr="00742FAE" w:rsidRDefault="00545D15" w:rsidP="00545D15">
      <w:pPr>
        <w:pStyle w:val="Heading3"/>
      </w:pPr>
      <w:bookmarkStart w:id="693" w:name="_Toc525231504"/>
      <w:bookmarkStart w:id="694" w:name="_Toc25070723"/>
      <w:bookmarkStart w:id="695" w:name="_Toc34388714"/>
      <w:bookmarkStart w:id="696" w:name="_Toc34404485"/>
      <w:bookmarkStart w:id="697" w:name="_Toc45282381"/>
      <w:r>
        <w:t>8.4.2</w:t>
      </w:r>
      <w:r>
        <w:tab/>
        <w:t>Sequence n</w:t>
      </w:r>
      <w:r w:rsidRPr="00742FAE">
        <w:t>umber</w:t>
      </w:r>
      <w:bookmarkEnd w:id="693"/>
      <w:bookmarkEnd w:id="694"/>
      <w:bookmarkEnd w:id="695"/>
      <w:bookmarkEnd w:id="696"/>
      <w:bookmarkEnd w:id="697"/>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698" w:name="OLE_LINK313"/>
      <w:bookmarkStart w:id="699" w:name="OLE_LINK314"/>
      <w:r>
        <w:rPr>
          <w:rFonts w:hint="eastAsia"/>
          <w:lang w:eastAsia="zh-CN"/>
        </w:rPr>
        <w:t>s</w:t>
      </w:r>
      <w:r w:rsidRPr="00742FAE">
        <w:rPr>
          <w:rFonts w:hint="eastAsia"/>
          <w:lang w:eastAsia="zh-CN"/>
        </w:rPr>
        <w:t>ignalling</w:t>
      </w:r>
      <w:bookmarkEnd w:id="698"/>
      <w:bookmarkEnd w:id="699"/>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700" w:name="_Toc25070724"/>
      <w:bookmarkStart w:id="701" w:name="_Toc34388715"/>
      <w:bookmarkStart w:id="702" w:name="_Toc34404486"/>
      <w:bookmarkStart w:id="703" w:name="_Toc45282382"/>
      <w:r w:rsidRPr="00DF0404">
        <w:t>8.4.3</w:t>
      </w:r>
      <w:r w:rsidRPr="00DF0404">
        <w:tab/>
        <w:t>V2X service identifier</w:t>
      </w:r>
      <w:bookmarkEnd w:id="700"/>
      <w:bookmarkEnd w:id="701"/>
      <w:bookmarkEnd w:id="702"/>
      <w:bookmarkEnd w:id="703"/>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704" w:name="_Toc525231443"/>
      <w:bookmarkStart w:id="705"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3A0F11">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3A0F11">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3A0F11">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3A0F11">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3A0F11">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3A0F11">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3A0F11">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3A0F11">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3A0F11">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3A0F11">
            <w:pPr>
              <w:pStyle w:val="TAL"/>
            </w:pPr>
          </w:p>
        </w:tc>
      </w:tr>
      <w:tr w:rsidR="004048BF" w:rsidRPr="005F7EB0" w14:paraId="62385ECD"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3A0F11">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3A0F11">
            <w:pPr>
              <w:pStyle w:val="TAL"/>
            </w:pPr>
            <w:r w:rsidRPr="005F7EB0">
              <w:t>octet 1</w:t>
            </w:r>
          </w:p>
        </w:tc>
      </w:tr>
      <w:tr w:rsidR="004048BF" w:rsidRPr="005F7EB0" w14:paraId="28FAB8D7"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3A0F11">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3A0F11">
            <w:pPr>
              <w:pStyle w:val="TAL"/>
            </w:pPr>
            <w:r>
              <w:rPr>
                <w:lang w:eastAsia="zh-CN"/>
              </w:rPr>
              <w:t>o</w:t>
            </w:r>
            <w:r>
              <w:rPr>
                <w:rFonts w:hint="eastAsia"/>
                <w:lang w:eastAsia="zh-CN"/>
              </w:rPr>
              <w:t>c</w:t>
            </w:r>
            <w:r>
              <w:rPr>
                <w:lang w:eastAsia="zh-CN"/>
              </w:rPr>
              <w:t>tet 2</w:t>
            </w:r>
          </w:p>
        </w:tc>
      </w:tr>
      <w:tr w:rsidR="004048BF" w:rsidRPr="005F7EB0" w14:paraId="5F55B0AE"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3A0F11">
            <w:pPr>
              <w:pStyle w:val="TAC"/>
            </w:pPr>
          </w:p>
          <w:p w14:paraId="39B77B5D" w14:textId="77777777" w:rsidR="004048BF" w:rsidRPr="00913BB3" w:rsidRDefault="004048BF" w:rsidP="003A0F11">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3A0F11">
            <w:pPr>
              <w:pStyle w:val="TAL"/>
            </w:pPr>
            <w:r>
              <w:t>octet 3</w:t>
            </w:r>
          </w:p>
          <w:p w14:paraId="7777FC1B" w14:textId="77777777" w:rsidR="004048BF" w:rsidRPr="00913BB3" w:rsidRDefault="004048BF" w:rsidP="003A0F11">
            <w:pPr>
              <w:pStyle w:val="TAL"/>
            </w:pPr>
          </w:p>
          <w:p w14:paraId="510F9F0E" w14:textId="77777777" w:rsidR="004048BF" w:rsidRDefault="004048BF" w:rsidP="003A0F11">
            <w:pPr>
              <w:pStyle w:val="TAL"/>
              <w:rPr>
                <w:lang w:eastAsia="zh-CN"/>
              </w:rPr>
            </w:pPr>
            <w:r w:rsidRPr="00913BB3">
              <w:t xml:space="preserve">octet </w:t>
            </w:r>
            <w:r>
              <w:t>6</w:t>
            </w:r>
          </w:p>
        </w:tc>
      </w:tr>
      <w:tr w:rsidR="004048BF" w:rsidRPr="005F7EB0" w14:paraId="5AC321C8"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3A0F11">
            <w:pPr>
              <w:pStyle w:val="TAC"/>
            </w:pPr>
          </w:p>
          <w:p w14:paraId="2D02689C" w14:textId="77777777" w:rsidR="004048BF" w:rsidRPr="00913BB3" w:rsidRDefault="004048BF" w:rsidP="003A0F11">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3A0F11">
            <w:pPr>
              <w:pStyle w:val="TAL"/>
            </w:pPr>
            <w:r w:rsidRPr="00913BB3">
              <w:t xml:space="preserve">octet </w:t>
            </w:r>
            <w:r>
              <w:t>7*</w:t>
            </w:r>
          </w:p>
          <w:p w14:paraId="0DA82C3B" w14:textId="77777777" w:rsidR="004048BF" w:rsidRPr="00913BB3" w:rsidRDefault="004048BF" w:rsidP="003A0F11">
            <w:pPr>
              <w:pStyle w:val="TAL"/>
            </w:pPr>
          </w:p>
          <w:p w14:paraId="07B58BDC" w14:textId="77777777" w:rsidR="004048BF" w:rsidRDefault="004048BF" w:rsidP="003A0F11">
            <w:pPr>
              <w:pStyle w:val="TAL"/>
              <w:rPr>
                <w:lang w:eastAsia="zh-CN"/>
              </w:rPr>
            </w:pPr>
            <w:r w:rsidRPr="00913BB3">
              <w:t xml:space="preserve">octet </w:t>
            </w:r>
            <w:r>
              <w:t>10*</w:t>
            </w:r>
          </w:p>
        </w:tc>
      </w:tr>
      <w:tr w:rsidR="004048BF" w:rsidRPr="005F7EB0" w14:paraId="2000BA72"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3A0F11">
            <w:pPr>
              <w:pStyle w:val="TAC"/>
              <w:rPr>
                <w:lang w:eastAsia="ko-KR"/>
              </w:rPr>
            </w:pPr>
          </w:p>
          <w:p w14:paraId="45D69389" w14:textId="77777777" w:rsidR="004048BF" w:rsidRPr="00913BB3" w:rsidRDefault="004048BF" w:rsidP="003A0F11">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3A0F11">
            <w:pPr>
              <w:pStyle w:val="TAL"/>
            </w:pPr>
            <w:r>
              <w:t>octet 1</w:t>
            </w:r>
            <w:r w:rsidRPr="00913BB3">
              <w:t>1</w:t>
            </w:r>
            <w:r>
              <w:t>*</w:t>
            </w:r>
          </w:p>
          <w:p w14:paraId="55383689" w14:textId="77777777" w:rsidR="004048BF" w:rsidRPr="00913BB3" w:rsidRDefault="004048BF" w:rsidP="003A0F11">
            <w:pPr>
              <w:pStyle w:val="TAL"/>
            </w:pPr>
          </w:p>
          <w:p w14:paraId="68910F31" w14:textId="77777777" w:rsidR="004048BF" w:rsidRDefault="004048BF" w:rsidP="003A0F11">
            <w:pPr>
              <w:pStyle w:val="TAL"/>
              <w:rPr>
                <w:lang w:eastAsia="zh-CN"/>
              </w:rPr>
            </w:pPr>
            <w:r w:rsidRPr="00913BB3">
              <w:t xml:space="preserve">octet </w:t>
            </w:r>
            <w:r>
              <w:t>4n-2*</w:t>
            </w:r>
          </w:p>
        </w:tc>
      </w:tr>
      <w:tr w:rsidR="004048BF" w:rsidRPr="005F7EB0" w14:paraId="526D84F7" w14:textId="77777777" w:rsidTr="003A0F11">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3A0F11">
            <w:pPr>
              <w:pStyle w:val="TAC"/>
            </w:pPr>
          </w:p>
          <w:p w14:paraId="544943D2" w14:textId="54AD2F72" w:rsidR="004048BF" w:rsidRPr="005F7EB0" w:rsidRDefault="004048BF" w:rsidP="003A0F11">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3A0F11">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3A0F11">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3A0F11">
            <w:pPr>
              <w:pStyle w:val="TAC"/>
            </w:pPr>
          </w:p>
        </w:tc>
        <w:tc>
          <w:tcPr>
            <w:tcW w:w="1137" w:type="dxa"/>
            <w:gridSpan w:val="2"/>
            <w:tcBorders>
              <w:top w:val="nil"/>
              <w:left w:val="nil"/>
              <w:bottom w:val="nil"/>
              <w:right w:val="nil"/>
            </w:tcBorders>
          </w:tcPr>
          <w:p w14:paraId="7372C935" w14:textId="77777777" w:rsidR="004048BF" w:rsidRDefault="004048BF" w:rsidP="003A0F11">
            <w:pPr>
              <w:pStyle w:val="TAL"/>
            </w:pPr>
          </w:p>
          <w:p w14:paraId="159DDB7C" w14:textId="508D38BB" w:rsidR="004048BF" w:rsidRPr="005F7EB0" w:rsidRDefault="004048BF" w:rsidP="003A0F11">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706" w:name="_Toc34388716"/>
      <w:bookmarkStart w:id="707" w:name="_Toc34404487"/>
      <w:bookmarkStart w:id="708" w:name="_Toc45282383"/>
      <w:r>
        <w:t>8</w:t>
      </w:r>
      <w:r w:rsidR="00545D15">
        <w:t>.</w:t>
      </w:r>
      <w:r>
        <w:t>4</w:t>
      </w:r>
      <w:r w:rsidR="00545D15">
        <w:t>.4</w:t>
      </w:r>
      <w:r w:rsidR="00545D15">
        <w:tab/>
      </w:r>
      <w:bookmarkEnd w:id="704"/>
      <w:r w:rsidR="00545D15">
        <w:t>Application layer ID</w:t>
      </w:r>
      <w:bookmarkEnd w:id="705"/>
      <w:bookmarkEnd w:id="706"/>
      <w:bookmarkEnd w:id="707"/>
      <w:bookmarkEnd w:id="708"/>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709" w:name="_Toc20233299"/>
      <w:bookmarkStart w:id="710"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711" w:name="_Toc34388717"/>
      <w:bookmarkStart w:id="712" w:name="_Toc34404488"/>
      <w:bookmarkStart w:id="713" w:name="_Toc45282384"/>
      <w:r>
        <w:t>8</w:t>
      </w:r>
      <w:r w:rsidR="00545D15">
        <w:t>.</w:t>
      </w:r>
      <w:r>
        <w:t>4</w:t>
      </w:r>
      <w:r w:rsidR="00545D15">
        <w:t>.5</w:t>
      </w:r>
      <w:r w:rsidR="00545D15" w:rsidRPr="00913BB3">
        <w:tab/>
      </w:r>
      <w:r w:rsidR="00545D15">
        <w:t xml:space="preserve">PC5 </w:t>
      </w:r>
      <w:r w:rsidR="00545D15" w:rsidRPr="00913BB3">
        <w:t>QoS flow descriptions</w:t>
      </w:r>
      <w:bookmarkEnd w:id="709"/>
      <w:bookmarkEnd w:id="710"/>
      <w:bookmarkEnd w:id="711"/>
      <w:bookmarkEnd w:id="712"/>
      <w:bookmarkEnd w:id="713"/>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77777777" w:rsidR="0016150E" w:rsidRDefault="0016150E" w:rsidP="0016150E">
            <w:pPr>
              <w:pStyle w:val="TAL"/>
              <w:rPr>
                <w:lang w:eastAsia="ko-KR"/>
              </w:rPr>
            </w:pPr>
            <w:r>
              <w:rPr>
                <w:rFonts w:hint="eastAsia"/>
                <w:lang w:eastAsia="ko-KR"/>
              </w:rPr>
              <w:t xml:space="preserve">octet </w:t>
            </w:r>
            <w:r>
              <w:rPr>
                <w:lang w:eastAsia="ko-KR"/>
              </w:rPr>
              <w:t>7</w:t>
            </w:r>
          </w:p>
          <w:p w14:paraId="13FF3734" w14:textId="77777777" w:rsidR="0016150E" w:rsidRDefault="0016150E" w:rsidP="0016150E">
            <w:pPr>
              <w:pStyle w:val="TAL"/>
              <w:rPr>
                <w:lang w:eastAsia="ko-KR"/>
              </w:rPr>
            </w:pPr>
          </w:p>
          <w:p w14:paraId="614FDD90" w14:textId="40F5703A" w:rsidR="00C24D41" w:rsidRPr="00913BB3" w:rsidRDefault="0016150E" w:rsidP="0016150E">
            <w:pPr>
              <w:pStyle w:val="TAL"/>
            </w:pPr>
            <w:r>
              <w:rPr>
                <w:rFonts w:hint="eastAsia"/>
                <w:lang w:eastAsia="ko-KR"/>
              </w:rPr>
              <w:t xml:space="preserve">octet </w:t>
            </w:r>
            <w:r>
              <w:rPr>
                <w:lang w:eastAsia="ko-KR"/>
              </w:rPr>
              <w:t>k</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714" w:name="OLE_LINK49"/>
            <w:bookmarkStart w:id="715" w:name="OLE_LINK50"/>
            <w:r w:rsidRPr="00913BB3">
              <w:t xml:space="preserve">For the "Delete existing </w:t>
            </w:r>
            <w:r>
              <w:t xml:space="preserve">PC5 </w:t>
            </w:r>
            <w:r w:rsidRPr="00913BB3">
              <w:t>QoS flow description" operation</w:t>
            </w:r>
            <w:bookmarkEnd w:id="714"/>
            <w:bookmarkEnd w:id="715"/>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77777777" w:rsidR="009B7B95" w:rsidRDefault="009B7B95" w:rsidP="009B7B95">
            <w:pPr>
              <w:pStyle w:val="TAL"/>
            </w:pPr>
            <w:r>
              <w:t>The associated V2X service identifiers field contains a variable numver of V2X service identifiers associated with the PC5 QoS flow. Associated V2X service identifiers field is coded as the length and value part of V2X service identifier information element as specified in subclause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F204C2" w:rsidRDefault="00545D15" w:rsidP="00662F72">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w:t>
            </w:r>
            <w:r w:rsidR="009032CF">
              <w:rPr>
                <w:lang w:val="sv-SE"/>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716" w:name="_Toc525231506"/>
    </w:p>
    <w:p w14:paraId="2028C552" w14:textId="6B0E4EAE" w:rsidR="00545D15" w:rsidRPr="00742FAE" w:rsidRDefault="003E770C" w:rsidP="003E770C">
      <w:pPr>
        <w:pStyle w:val="Heading3"/>
      </w:pPr>
      <w:bookmarkStart w:id="717" w:name="_Toc25070727"/>
      <w:bookmarkStart w:id="718" w:name="_Toc34388718"/>
      <w:bookmarkStart w:id="719" w:name="_Toc34404489"/>
      <w:bookmarkStart w:id="720" w:name="_Toc45282385"/>
      <w:r>
        <w:t>8</w:t>
      </w:r>
      <w:r w:rsidR="00545D15">
        <w:t>.</w:t>
      </w:r>
      <w:r>
        <w:t>4</w:t>
      </w:r>
      <w:r w:rsidR="00545D15">
        <w:t>.6</w:t>
      </w:r>
      <w:r w:rsidR="00545D15">
        <w:tab/>
        <w:t>IP address c</w:t>
      </w:r>
      <w:r w:rsidR="00545D15" w:rsidRPr="00742FAE">
        <w:t>onfig</w:t>
      </w:r>
      <w:bookmarkEnd w:id="716"/>
      <w:r w:rsidR="00545D15">
        <w:t>uration</w:t>
      </w:r>
      <w:bookmarkEnd w:id="717"/>
      <w:bookmarkEnd w:id="718"/>
      <w:bookmarkEnd w:id="719"/>
      <w:bookmarkEnd w:id="720"/>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721" w:name="_Toc525231507"/>
      <w:bookmarkStart w:id="722" w:name="_Toc25070728"/>
      <w:bookmarkStart w:id="723" w:name="_Toc34388719"/>
      <w:bookmarkStart w:id="724" w:name="_Toc34404490"/>
      <w:bookmarkStart w:id="725" w:name="_Toc45282386"/>
      <w:r>
        <w:t>8</w:t>
      </w:r>
      <w:r w:rsidR="00545D15">
        <w:t>.</w:t>
      </w:r>
      <w:r>
        <w:t>4</w:t>
      </w:r>
      <w:r w:rsidR="00545D15">
        <w:t>.7</w:t>
      </w:r>
      <w:r w:rsidR="00545D15">
        <w:tab/>
        <w:t>Link local IPv6 a</w:t>
      </w:r>
      <w:r w:rsidR="00545D15" w:rsidRPr="00742FAE">
        <w:t>ddress</w:t>
      </w:r>
      <w:bookmarkEnd w:id="721"/>
      <w:bookmarkEnd w:id="722"/>
      <w:bookmarkEnd w:id="723"/>
      <w:bookmarkEnd w:id="724"/>
      <w:bookmarkEnd w:id="725"/>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726" w:name="_Toc525231510"/>
      <w:bookmarkStart w:id="727" w:name="_Toc34388720"/>
      <w:bookmarkStart w:id="728" w:name="_Toc34404491"/>
      <w:bookmarkStart w:id="729" w:name="_Toc502240455"/>
      <w:bookmarkStart w:id="730" w:name="_Toc25070729"/>
      <w:bookmarkStart w:id="731" w:name="_Toc45282387"/>
      <w:r>
        <w:rPr>
          <w:rFonts w:hint="eastAsia"/>
          <w:szCs w:val="22"/>
          <w:lang w:val="en-US" w:eastAsia="zh-CN"/>
        </w:rPr>
        <w:t>8.4.</w:t>
      </w:r>
      <w:r w:rsidR="00CE6297">
        <w:rPr>
          <w:szCs w:val="22"/>
          <w:lang w:val="en-US" w:eastAsia="zh-CN"/>
        </w:rPr>
        <w:t>8</w:t>
      </w:r>
      <w:r w:rsidRPr="00711E94">
        <w:rPr>
          <w:szCs w:val="22"/>
        </w:rPr>
        <w:tab/>
      </w:r>
      <w:bookmarkEnd w:id="726"/>
      <w:r>
        <w:rPr>
          <w:szCs w:val="22"/>
        </w:rPr>
        <w:t>Link modification operation code</w:t>
      </w:r>
      <w:bookmarkEnd w:id="727"/>
      <w:bookmarkEnd w:id="728"/>
      <w:bookmarkEnd w:id="731"/>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3A0F11">
        <w:trPr>
          <w:cantSplit/>
          <w:jc w:val="center"/>
        </w:trPr>
        <w:tc>
          <w:tcPr>
            <w:tcW w:w="7087" w:type="dxa"/>
            <w:gridSpan w:val="6"/>
          </w:tcPr>
          <w:p w14:paraId="42DF5263" w14:textId="77777777" w:rsidR="00E733FB" w:rsidRDefault="00E733FB" w:rsidP="003A0F11">
            <w:pPr>
              <w:pStyle w:val="TAL"/>
            </w:pPr>
            <w:r w:rsidRPr="00C80422">
              <w:t>Link modification operation code</w:t>
            </w:r>
            <w:r>
              <w:t xml:space="preserve"> (octet 2)</w:t>
            </w:r>
          </w:p>
        </w:tc>
      </w:tr>
      <w:tr w:rsidR="00E733FB" w14:paraId="14FED278" w14:textId="77777777" w:rsidTr="003A0F11">
        <w:trPr>
          <w:cantSplit/>
          <w:jc w:val="center"/>
        </w:trPr>
        <w:tc>
          <w:tcPr>
            <w:tcW w:w="7087" w:type="dxa"/>
            <w:gridSpan w:val="6"/>
          </w:tcPr>
          <w:p w14:paraId="1CBCE08A" w14:textId="77777777" w:rsidR="00E733FB" w:rsidRDefault="00E733FB" w:rsidP="003A0F11">
            <w:pPr>
              <w:pStyle w:val="TAL"/>
            </w:pPr>
            <w:r>
              <w:t>Bits</w:t>
            </w:r>
          </w:p>
        </w:tc>
      </w:tr>
      <w:tr w:rsidR="00E733FB" w14:paraId="735C2EE6" w14:textId="77777777" w:rsidTr="003A0F11">
        <w:trPr>
          <w:cantSplit/>
          <w:jc w:val="center"/>
        </w:trPr>
        <w:tc>
          <w:tcPr>
            <w:tcW w:w="284" w:type="dxa"/>
          </w:tcPr>
          <w:p w14:paraId="0EDD1240" w14:textId="77777777" w:rsidR="00E733FB" w:rsidRDefault="00E733FB" w:rsidP="003A0F11">
            <w:pPr>
              <w:pStyle w:val="TAH"/>
            </w:pPr>
            <w:r>
              <w:t>4</w:t>
            </w:r>
          </w:p>
        </w:tc>
        <w:tc>
          <w:tcPr>
            <w:tcW w:w="284" w:type="dxa"/>
          </w:tcPr>
          <w:p w14:paraId="5211CDC2" w14:textId="77777777" w:rsidR="00E733FB" w:rsidRDefault="00E733FB" w:rsidP="003A0F11">
            <w:pPr>
              <w:pStyle w:val="TAH"/>
            </w:pPr>
            <w:r>
              <w:t>3</w:t>
            </w:r>
          </w:p>
        </w:tc>
        <w:tc>
          <w:tcPr>
            <w:tcW w:w="283" w:type="dxa"/>
          </w:tcPr>
          <w:p w14:paraId="100F6146" w14:textId="77777777" w:rsidR="00E733FB" w:rsidRDefault="00E733FB" w:rsidP="003A0F11">
            <w:pPr>
              <w:pStyle w:val="TAH"/>
            </w:pPr>
            <w:r>
              <w:t>2</w:t>
            </w:r>
          </w:p>
        </w:tc>
        <w:tc>
          <w:tcPr>
            <w:tcW w:w="283" w:type="dxa"/>
          </w:tcPr>
          <w:p w14:paraId="39136D15" w14:textId="77777777" w:rsidR="00E733FB" w:rsidRDefault="00E733FB" w:rsidP="003A0F11">
            <w:pPr>
              <w:pStyle w:val="TAH"/>
            </w:pPr>
            <w:r>
              <w:t>1</w:t>
            </w:r>
          </w:p>
        </w:tc>
        <w:tc>
          <w:tcPr>
            <w:tcW w:w="290" w:type="dxa"/>
          </w:tcPr>
          <w:p w14:paraId="394C9060" w14:textId="77777777" w:rsidR="00E733FB" w:rsidRDefault="00E733FB" w:rsidP="003A0F11">
            <w:pPr>
              <w:pStyle w:val="TAL"/>
            </w:pPr>
          </w:p>
        </w:tc>
        <w:tc>
          <w:tcPr>
            <w:tcW w:w="5663" w:type="dxa"/>
          </w:tcPr>
          <w:p w14:paraId="494B933C" w14:textId="77777777" w:rsidR="00E733FB" w:rsidRDefault="00E733FB" w:rsidP="003A0F11">
            <w:pPr>
              <w:pStyle w:val="TAL"/>
            </w:pPr>
          </w:p>
        </w:tc>
      </w:tr>
      <w:tr w:rsidR="00E733FB" w14:paraId="28126468" w14:textId="77777777" w:rsidTr="003A0F11">
        <w:trPr>
          <w:cantSplit/>
          <w:jc w:val="center"/>
        </w:trPr>
        <w:tc>
          <w:tcPr>
            <w:tcW w:w="284" w:type="dxa"/>
          </w:tcPr>
          <w:p w14:paraId="3280200C" w14:textId="77777777" w:rsidR="00E733FB" w:rsidRDefault="00E733FB" w:rsidP="003A0F11">
            <w:pPr>
              <w:pStyle w:val="TAC"/>
            </w:pPr>
            <w:r>
              <w:t>0</w:t>
            </w:r>
          </w:p>
        </w:tc>
        <w:tc>
          <w:tcPr>
            <w:tcW w:w="284" w:type="dxa"/>
          </w:tcPr>
          <w:p w14:paraId="785A34D0" w14:textId="77777777" w:rsidR="00E733FB" w:rsidRDefault="00E733FB" w:rsidP="003A0F11">
            <w:pPr>
              <w:pStyle w:val="TAC"/>
            </w:pPr>
            <w:r>
              <w:t>0</w:t>
            </w:r>
          </w:p>
        </w:tc>
        <w:tc>
          <w:tcPr>
            <w:tcW w:w="283" w:type="dxa"/>
          </w:tcPr>
          <w:p w14:paraId="37A90234" w14:textId="77777777" w:rsidR="00E733FB" w:rsidRDefault="00E733FB" w:rsidP="003A0F11">
            <w:pPr>
              <w:pStyle w:val="TAC"/>
            </w:pPr>
            <w:r>
              <w:t>0</w:t>
            </w:r>
          </w:p>
        </w:tc>
        <w:tc>
          <w:tcPr>
            <w:tcW w:w="283" w:type="dxa"/>
          </w:tcPr>
          <w:p w14:paraId="69C65B6E" w14:textId="77777777" w:rsidR="00E733FB" w:rsidRDefault="00E733FB" w:rsidP="003A0F11">
            <w:pPr>
              <w:pStyle w:val="TAC"/>
            </w:pPr>
            <w:r>
              <w:t>1</w:t>
            </w:r>
          </w:p>
        </w:tc>
        <w:tc>
          <w:tcPr>
            <w:tcW w:w="290" w:type="dxa"/>
          </w:tcPr>
          <w:p w14:paraId="79AE834B" w14:textId="77777777" w:rsidR="00E733FB" w:rsidRDefault="00E733FB" w:rsidP="003A0F11">
            <w:pPr>
              <w:pStyle w:val="TAL"/>
            </w:pPr>
          </w:p>
        </w:tc>
        <w:tc>
          <w:tcPr>
            <w:tcW w:w="5663" w:type="dxa"/>
          </w:tcPr>
          <w:p w14:paraId="36EFC982" w14:textId="522DF1AA" w:rsidR="00E733FB" w:rsidRDefault="00E733FB" w:rsidP="003A0F11">
            <w:pPr>
              <w:pStyle w:val="TAL"/>
            </w:pPr>
            <w:r>
              <w:t>void</w:t>
            </w:r>
          </w:p>
        </w:tc>
      </w:tr>
      <w:tr w:rsidR="00E733FB" w14:paraId="05300732" w14:textId="77777777" w:rsidTr="003A0F11">
        <w:trPr>
          <w:cantSplit/>
          <w:jc w:val="center"/>
        </w:trPr>
        <w:tc>
          <w:tcPr>
            <w:tcW w:w="284" w:type="dxa"/>
          </w:tcPr>
          <w:p w14:paraId="64A2BE00" w14:textId="77777777" w:rsidR="00E733FB" w:rsidRDefault="00E733FB" w:rsidP="003A0F11">
            <w:pPr>
              <w:pStyle w:val="TAC"/>
            </w:pPr>
            <w:r>
              <w:t>0</w:t>
            </w:r>
          </w:p>
        </w:tc>
        <w:tc>
          <w:tcPr>
            <w:tcW w:w="284" w:type="dxa"/>
          </w:tcPr>
          <w:p w14:paraId="525FE622" w14:textId="77777777" w:rsidR="00E733FB" w:rsidRDefault="00E733FB" w:rsidP="003A0F11">
            <w:pPr>
              <w:pStyle w:val="TAC"/>
            </w:pPr>
            <w:r>
              <w:t>0</w:t>
            </w:r>
          </w:p>
        </w:tc>
        <w:tc>
          <w:tcPr>
            <w:tcW w:w="283" w:type="dxa"/>
          </w:tcPr>
          <w:p w14:paraId="440C81EA" w14:textId="77777777" w:rsidR="00E733FB" w:rsidRDefault="00E733FB" w:rsidP="003A0F11">
            <w:pPr>
              <w:pStyle w:val="TAC"/>
            </w:pPr>
            <w:r>
              <w:t>1</w:t>
            </w:r>
          </w:p>
        </w:tc>
        <w:tc>
          <w:tcPr>
            <w:tcW w:w="283" w:type="dxa"/>
          </w:tcPr>
          <w:p w14:paraId="2EE0C680" w14:textId="77777777" w:rsidR="00E733FB" w:rsidRDefault="00E733FB" w:rsidP="003A0F11">
            <w:pPr>
              <w:pStyle w:val="TAC"/>
            </w:pPr>
            <w:r>
              <w:t>0</w:t>
            </w:r>
          </w:p>
        </w:tc>
        <w:tc>
          <w:tcPr>
            <w:tcW w:w="290" w:type="dxa"/>
          </w:tcPr>
          <w:p w14:paraId="002BE3D6" w14:textId="77777777" w:rsidR="00E733FB" w:rsidRDefault="00E733FB" w:rsidP="003A0F11">
            <w:pPr>
              <w:pStyle w:val="TAL"/>
            </w:pPr>
          </w:p>
        </w:tc>
        <w:tc>
          <w:tcPr>
            <w:tcW w:w="5663" w:type="dxa"/>
          </w:tcPr>
          <w:p w14:paraId="2ED03939" w14:textId="479CEBB0" w:rsidR="00E733FB" w:rsidRDefault="00E733FB" w:rsidP="003A0F11">
            <w:pPr>
              <w:pStyle w:val="TAL"/>
            </w:pPr>
            <w:r>
              <w:t>void</w:t>
            </w:r>
          </w:p>
        </w:tc>
      </w:tr>
      <w:tr w:rsidR="00E733FB" w14:paraId="4A56F942" w14:textId="77777777" w:rsidTr="003A0F11">
        <w:trPr>
          <w:cantSplit/>
          <w:jc w:val="center"/>
        </w:trPr>
        <w:tc>
          <w:tcPr>
            <w:tcW w:w="284" w:type="dxa"/>
          </w:tcPr>
          <w:p w14:paraId="1E90AF9B" w14:textId="77777777" w:rsidR="00E733FB" w:rsidRDefault="00E733FB" w:rsidP="003A0F11">
            <w:pPr>
              <w:pStyle w:val="TAC"/>
            </w:pPr>
            <w:r>
              <w:t>0</w:t>
            </w:r>
          </w:p>
        </w:tc>
        <w:tc>
          <w:tcPr>
            <w:tcW w:w="284" w:type="dxa"/>
          </w:tcPr>
          <w:p w14:paraId="2FAD87C1" w14:textId="77777777" w:rsidR="00E733FB" w:rsidRDefault="00E733FB" w:rsidP="003A0F11">
            <w:pPr>
              <w:pStyle w:val="TAC"/>
            </w:pPr>
            <w:r>
              <w:t>0</w:t>
            </w:r>
          </w:p>
        </w:tc>
        <w:tc>
          <w:tcPr>
            <w:tcW w:w="283" w:type="dxa"/>
          </w:tcPr>
          <w:p w14:paraId="2F3DC4AA" w14:textId="77777777" w:rsidR="00E733FB" w:rsidRDefault="00E733FB" w:rsidP="003A0F11">
            <w:pPr>
              <w:pStyle w:val="TAC"/>
            </w:pPr>
            <w:r>
              <w:t>1</w:t>
            </w:r>
          </w:p>
        </w:tc>
        <w:tc>
          <w:tcPr>
            <w:tcW w:w="283" w:type="dxa"/>
          </w:tcPr>
          <w:p w14:paraId="6FAE8785" w14:textId="77777777" w:rsidR="00E733FB" w:rsidRDefault="00E733FB" w:rsidP="003A0F11">
            <w:pPr>
              <w:pStyle w:val="TAC"/>
            </w:pPr>
            <w:r>
              <w:t>1</w:t>
            </w:r>
          </w:p>
        </w:tc>
        <w:tc>
          <w:tcPr>
            <w:tcW w:w="290" w:type="dxa"/>
          </w:tcPr>
          <w:p w14:paraId="1591EA63" w14:textId="77777777" w:rsidR="00E733FB" w:rsidRDefault="00E733FB" w:rsidP="003A0F11">
            <w:pPr>
              <w:pStyle w:val="TAL"/>
            </w:pPr>
          </w:p>
        </w:tc>
        <w:tc>
          <w:tcPr>
            <w:tcW w:w="5663" w:type="dxa"/>
          </w:tcPr>
          <w:p w14:paraId="19D98F31" w14:textId="77777777" w:rsidR="00E733FB" w:rsidRDefault="00E733FB" w:rsidP="003A0F11">
            <w:pPr>
              <w:pStyle w:val="TAL"/>
            </w:pPr>
            <w:r w:rsidRPr="00CE5EB6">
              <w:t xml:space="preserve">Add new PC5 QoS flow(s) </w:t>
            </w:r>
            <w:r>
              <w:t>to</w:t>
            </w:r>
            <w:r w:rsidRPr="00CE5EB6">
              <w:t xml:space="preserve"> the existing PC5 unicast link</w:t>
            </w:r>
          </w:p>
        </w:tc>
      </w:tr>
      <w:tr w:rsidR="00E733FB" w14:paraId="28F0B089" w14:textId="77777777" w:rsidTr="003A0F11">
        <w:trPr>
          <w:cantSplit/>
          <w:jc w:val="center"/>
        </w:trPr>
        <w:tc>
          <w:tcPr>
            <w:tcW w:w="284" w:type="dxa"/>
          </w:tcPr>
          <w:p w14:paraId="05A52422" w14:textId="77777777" w:rsidR="00E733FB" w:rsidRDefault="00E733FB" w:rsidP="003A0F11">
            <w:pPr>
              <w:pStyle w:val="TAC"/>
            </w:pPr>
            <w:r>
              <w:t>0</w:t>
            </w:r>
          </w:p>
        </w:tc>
        <w:tc>
          <w:tcPr>
            <w:tcW w:w="284" w:type="dxa"/>
          </w:tcPr>
          <w:p w14:paraId="2B67E6F2" w14:textId="77777777" w:rsidR="00E733FB" w:rsidRDefault="00E733FB" w:rsidP="003A0F11">
            <w:pPr>
              <w:pStyle w:val="TAC"/>
            </w:pPr>
            <w:r>
              <w:t>1</w:t>
            </w:r>
          </w:p>
        </w:tc>
        <w:tc>
          <w:tcPr>
            <w:tcW w:w="283" w:type="dxa"/>
          </w:tcPr>
          <w:p w14:paraId="4C13AD67" w14:textId="77777777" w:rsidR="00E733FB" w:rsidRDefault="00E733FB" w:rsidP="003A0F11">
            <w:pPr>
              <w:pStyle w:val="TAC"/>
            </w:pPr>
            <w:r>
              <w:t>0</w:t>
            </w:r>
          </w:p>
        </w:tc>
        <w:tc>
          <w:tcPr>
            <w:tcW w:w="283" w:type="dxa"/>
          </w:tcPr>
          <w:p w14:paraId="29F019F1" w14:textId="77777777" w:rsidR="00E733FB" w:rsidRDefault="00E733FB" w:rsidP="003A0F11">
            <w:pPr>
              <w:pStyle w:val="TAC"/>
            </w:pPr>
            <w:r>
              <w:t>0</w:t>
            </w:r>
          </w:p>
        </w:tc>
        <w:tc>
          <w:tcPr>
            <w:tcW w:w="290" w:type="dxa"/>
          </w:tcPr>
          <w:p w14:paraId="7B1FFE00" w14:textId="77777777" w:rsidR="00E733FB" w:rsidRDefault="00E733FB" w:rsidP="003A0F11">
            <w:pPr>
              <w:pStyle w:val="TAL"/>
            </w:pPr>
          </w:p>
        </w:tc>
        <w:tc>
          <w:tcPr>
            <w:tcW w:w="5663" w:type="dxa"/>
          </w:tcPr>
          <w:p w14:paraId="156042D5" w14:textId="3AA4ECE1" w:rsidR="00E733FB" w:rsidRDefault="00E733FB" w:rsidP="003A0F11">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3A0F11">
        <w:trPr>
          <w:cantSplit/>
          <w:jc w:val="center"/>
        </w:trPr>
        <w:tc>
          <w:tcPr>
            <w:tcW w:w="284" w:type="dxa"/>
          </w:tcPr>
          <w:p w14:paraId="34B1325D" w14:textId="77777777" w:rsidR="00E733FB" w:rsidRDefault="00E733FB" w:rsidP="003A0F11">
            <w:pPr>
              <w:pStyle w:val="TAC"/>
              <w:rPr>
                <w:lang w:eastAsia="zh-CN"/>
              </w:rPr>
            </w:pPr>
            <w:r>
              <w:rPr>
                <w:rFonts w:hint="eastAsia"/>
                <w:lang w:eastAsia="zh-CN"/>
              </w:rPr>
              <w:t>0</w:t>
            </w:r>
          </w:p>
        </w:tc>
        <w:tc>
          <w:tcPr>
            <w:tcW w:w="284" w:type="dxa"/>
          </w:tcPr>
          <w:p w14:paraId="0CE5F547" w14:textId="77777777" w:rsidR="00E733FB" w:rsidRDefault="00E733FB" w:rsidP="003A0F11">
            <w:pPr>
              <w:pStyle w:val="TAC"/>
              <w:rPr>
                <w:lang w:eastAsia="zh-CN"/>
              </w:rPr>
            </w:pPr>
            <w:r>
              <w:rPr>
                <w:rFonts w:hint="eastAsia"/>
                <w:lang w:eastAsia="zh-CN"/>
              </w:rPr>
              <w:t>1</w:t>
            </w:r>
          </w:p>
        </w:tc>
        <w:tc>
          <w:tcPr>
            <w:tcW w:w="283" w:type="dxa"/>
          </w:tcPr>
          <w:p w14:paraId="6CFF4FF3" w14:textId="77777777" w:rsidR="00E733FB" w:rsidRDefault="00E733FB" w:rsidP="003A0F11">
            <w:pPr>
              <w:pStyle w:val="TAC"/>
              <w:rPr>
                <w:lang w:eastAsia="zh-CN"/>
              </w:rPr>
            </w:pPr>
            <w:r>
              <w:rPr>
                <w:rFonts w:hint="eastAsia"/>
                <w:lang w:eastAsia="zh-CN"/>
              </w:rPr>
              <w:t>0</w:t>
            </w:r>
          </w:p>
        </w:tc>
        <w:tc>
          <w:tcPr>
            <w:tcW w:w="283" w:type="dxa"/>
          </w:tcPr>
          <w:p w14:paraId="19AB0F19" w14:textId="77777777" w:rsidR="00E733FB" w:rsidRDefault="00E733FB" w:rsidP="003A0F11">
            <w:pPr>
              <w:pStyle w:val="TAC"/>
            </w:pPr>
            <w:r>
              <w:t>1</w:t>
            </w:r>
          </w:p>
        </w:tc>
        <w:tc>
          <w:tcPr>
            <w:tcW w:w="290" w:type="dxa"/>
          </w:tcPr>
          <w:p w14:paraId="526EE243" w14:textId="77777777" w:rsidR="00E733FB" w:rsidRDefault="00E733FB" w:rsidP="003A0F11">
            <w:pPr>
              <w:pStyle w:val="TAL"/>
            </w:pPr>
          </w:p>
        </w:tc>
        <w:tc>
          <w:tcPr>
            <w:tcW w:w="5663" w:type="dxa"/>
          </w:tcPr>
          <w:p w14:paraId="02EAF651" w14:textId="77777777" w:rsidR="00E733FB" w:rsidRDefault="00E733FB" w:rsidP="003A0F11">
            <w:pPr>
              <w:pStyle w:val="TAL"/>
            </w:pPr>
            <w:r w:rsidRPr="00CE5EB6">
              <w:t xml:space="preserve">Remove existing PC5 QoS flow(s) </w:t>
            </w:r>
            <w:r>
              <w:t>from</w:t>
            </w:r>
            <w:r w:rsidRPr="00CE5EB6">
              <w:t xml:space="preserve"> the existing PC5 unicast link</w:t>
            </w:r>
          </w:p>
        </w:tc>
      </w:tr>
      <w:tr w:rsidR="00E733FB" w14:paraId="108A0079" w14:textId="77777777" w:rsidTr="003A0F11">
        <w:trPr>
          <w:cantSplit/>
          <w:jc w:val="center"/>
        </w:trPr>
        <w:tc>
          <w:tcPr>
            <w:tcW w:w="284" w:type="dxa"/>
          </w:tcPr>
          <w:p w14:paraId="6D6EA679" w14:textId="77777777" w:rsidR="00E733FB" w:rsidRDefault="00E733FB" w:rsidP="003A0F11">
            <w:pPr>
              <w:pStyle w:val="TAC"/>
              <w:rPr>
                <w:lang w:eastAsia="ko-KR"/>
              </w:rPr>
            </w:pPr>
            <w:r>
              <w:rPr>
                <w:rFonts w:hint="eastAsia"/>
                <w:lang w:eastAsia="ko-KR"/>
              </w:rPr>
              <w:t>0</w:t>
            </w:r>
          </w:p>
        </w:tc>
        <w:tc>
          <w:tcPr>
            <w:tcW w:w="284" w:type="dxa"/>
          </w:tcPr>
          <w:p w14:paraId="48F55434" w14:textId="77777777" w:rsidR="00E733FB" w:rsidRDefault="00E733FB" w:rsidP="003A0F11">
            <w:pPr>
              <w:pStyle w:val="TAC"/>
              <w:rPr>
                <w:lang w:eastAsia="ko-KR"/>
              </w:rPr>
            </w:pPr>
            <w:r>
              <w:rPr>
                <w:rFonts w:hint="eastAsia"/>
                <w:lang w:eastAsia="ko-KR"/>
              </w:rPr>
              <w:t>1</w:t>
            </w:r>
          </w:p>
        </w:tc>
        <w:tc>
          <w:tcPr>
            <w:tcW w:w="283" w:type="dxa"/>
          </w:tcPr>
          <w:p w14:paraId="06AC1AF2" w14:textId="77777777" w:rsidR="00E733FB" w:rsidRDefault="00E733FB" w:rsidP="003A0F11">
            <w:pPr>
              <w:pStyle w:val="TAC"/>
              <w:rPr>
                <w:lang w:eastAsia="ko-KR"/>
              </w:rPr>
            </w:pPr>
            <w:r>
              <w:rPr>
                <w:rFonts w:hint="eastAsia"/>
                <w:lang w:eastAsia="ko-KR"/>
              </w:rPr>
              <w:t>1</w:t>
            </w:r>
          </w:p>
        </w:tc>
        <w:tc>
          <w:tcPr>
            <w:tcW w:w="283" w:type="dxa"/>
          </w:tcPr>
          <w:p w14:paraId="13927768" w14:textId="77777777" w:rsidR="00E733FB" w:rsidRDefault="00E733FB" w:rsidP="003A0F11">
            <w:pPr>
              <w:pStyle w:val="TAC"/>
              <w:rPr>
                <w:lang w:eastAsia="ko-KR"/>
              </w:rPr>
            </w:pPr>
            <w:r>
              <w:rPr>
                <w:rFonts w:hint="eastAsia"/>
                <w:lang w:eastAsia="ko-KR"/>
              </w:rPr>
              <w:t>0</w:t>
            </w:r>
          </w:p>
        </w:tc>
        <w:tc>
          <w:tcPr>
            <w:tcW w:w="290" w:type="dxa"/>
          </w:tcPr>
          <w:p w14:paraId="74FB7AD0" w14:textId="77777777" w:rsidR="00E733FB" w:rsidRDefault="00E733FB" w:rsidP="003A0F11">
            <w:pPr>
              <w:pStyle w:val="TAL"/>
            </w:pPr>
          </w:p>
        </w:tc>
        <w:tc>
          <w:tcPr>
            <w:tcW w:w="5663" w:type="dxa"/>
          </w:tcPr>
          <w:p w14:paraId="6EA379F1" w14:textId="77777777" w:rsidR="00E733FB" w:rsidRPr="00CE5EB6" w:rsidRDefault="00E733FB" w:rsidP="003A0F11">
            <w:pPr>
              <w:pStyle w:val="TAL"/>
            </w:pPr>
            <w:r>
              <w:t>A</w:t>
            </w:r>
            <w:r w:rsidRPr="00B92EE1">
              <w:t>ssociate new V2X service(s) with existing PC5 QoS flow(s)</w:t>
            </w:r>
          </w:p>
        </w:tc>
      </w:tr>
      <w:tr w:rsidR="00E733FB" w14:paraId="0AB13529" w14:textId="77777777" w:rsidTr="003A0F11">
        <w:trPr>
          <w:cantSplit/>
          <w:jc w:val="center"/>
        </w:trPr>
        <w:tc>
          <w:tcPr>
            <w:tcW w:w="284" w:type="dxa"/>
          </w:tcPr>
          <w:p w14:paraId="1940E76B" w14:textId="77777777" w:rsidR="00E733FB" w:rsidRDefault="00E733FB" w:rsidP="003A0F11">
            <w:pPr>
              <w:pStyle w:val="TAC"/>
              <w:rPr>
                <w:lang w:eastAsia="ko-KR"/>
              </w:rPr>
            </w:pPr>
            <w:r>
              <w:rPr>
                <w:rFonts w:hint="eastAsia"/>
                <w:lang w:eastAsia="ko-KR"/>
              </w:rPr>
              <w:t>0</w:t>
            </w:r>
          </w:p>
        </w:tc>
        <w:tc>
          <w:tcPr>
            <w:tcW w:w="284" w:type="dxa"/>
          </w:tcPr>
          <w:p w14:paraId="69FAB5F5" w14:textId="77777777" w:rsidR="00E733FB" w:rsidRDefault="00E733FB" w:rsidP="003A0F11">
            <w:pPr>
              <w:pStyle w:val="TAC"/>
              <w:rPr>
                <w:lang w:eastAsia="ko-KR"/>
              </w:rPr>
            </w:pPr>
            <w:r>
              <w:rPr>
                <w:rFonts w:hint="eastAsia"/>
                <w:lang w:eastAsia="ko-KR"/>
              </w:rPr>
              <w:t>1</w:t>
            </w:r>
          </w:p>
        </w:tc>
        <w:tc>
          <w:tcPr>
            <w:tcW w:w="283" w:type="dxa"/>
          </w:tcPr>
          <w:p w14:paraId="522359C9" w14:textId="77777777" w:rsidR="00E733FB" w:rsidRDefault="00E733FB" w:rsidP="003A0F11">
            <w:pPr>
              <w:pStyle w:val="TAC"/>
              <w:rPr>
                <w:lang w:eastAsia="ko-KR"/>
              </w:rPr>
            </w:pPr>
            <w:r>
              <w:rPr>
                <w:rFonts w:hint="eastAsia"/>
                <w:lang w:eastAsia="ko-KR"/>
              </w:rPr>
              <w:t>1</w:t>
            </w:r>
          </w:p>
        </w:tc>
        <w:tc>
          <w:tcPr>
            <w:tcW w:w="283" w:type="dxa"/>
          </w:tcPr>
          <w:p w14:paraId="31384F6F" w14:textId="77777777" w:rsidR="00E733FB" w:rsidRDefault="00E733FB" w:rsidP="003A0F11">
            <w:pPr>
              <w:pStyle w:val="TAC"/>
              <w:rPr>
                <w:lang w:eastAsia="ko-KR"/>
              </w:rPr>
            </w:pPr>
            <w:r>
              <w:rPr>
                <w:rFonts w:hint="eastAsia"/>
                <w:lang w:eastAsia="ko-KR"/>
              </w:rPr>
              <w:t>1</w:t>
            </w:r>
          </w:p>
        </w:tc>
        <w:tc>
          <w:tcPr>
            <w:tcW w:w="290" w:type="dxa"/>
          </w:tcPr>
          <w:p w14:paraId="584C1FE0" w14:textId="77777777" w:rsidR="00E733FB" w:rsidRDefault="00E733FB" w:rsidP="003A0F11">
            <w:pPr>
              <w:pStyle w:val="TAL"/>
            </w:pPr>
          </w:p>
        </w:tc>
        <w:tc>
          <w:tcPr>
            <w:tcW w:w="5663" w:type="dxa"/>
          </w:tcPr>
          <w:p w14:paraId="7B6FCA4F" w14:textId="77777777" w:rsidR="00E733FB" w:rsidRPr="00CE5EB6" w:rsidRDefault="00E733FB" w:rsidP="003A0F11">
            <w:pPr>
              <w:pStyle w:val="TAL"/>
            </w:pPr>
            <w:r>
              <w:t>R</w:t>
            </w:r>
            <w:r w:rsidRPr="00B92EE1">
              <w:t>emove V2X service(s) from existing PC5 QoS flow(s)</w:t>
            </w:r>
          </w:p>
        </w:tc>
      </w:tr>
      <w:tr w:rsidR="00E733FB" w14:paraId="32DA6B8F" w14:textId="77777777" w:rsidTr="003A0F11">
        <w:trPr>
          <w:cantSplit/>
          <w:jc w:val="center"/>
        </w:trPr>
        <w:tc>
          <w:tcPr>
            <w:tcW w:w="284" w:type="dxa"/>
          </w:tcPr>
          <w:p w14:paraId="4B510E21" w14:textId="77777777" w:rsidR="00E733FB" w:rsidRDefault="00E733FB" w:rsidP="003A0F11">
            <w:pPr>
              <w:pStyle w:val="TAC"/>
              <w:rPr>
                <w:lang w:eastAsia="ko-KR"/>
              </w:rPr>
            </w:pPr>
            <w:r>
              <w:rPr>
                <w:rFonts w:hint="eastAsia"/>
                <w:lang w:eastAsia="ko-KR"/>
              </w:rPr>
              <w:t>1</w:t>
            </w:r>
          </w:p>
        </w:tc>
        <w:tc>
          <w:tcPr>
            <w:tcW w:w="284" w:type="dxa"/>
          </w:tcPr>
          <w:p w14:paraId="7F97F694" w14:textId="77777777" w:rsidR="00E733FB" w:rsidRDefault="00E733FB" w:rsidP="003A0F11">
            <w:pPr>
              <w:pStyle w:val="TAC"/>
              <w:rPr>
                <w:lang w:eastAsia="ko-KR"/>
              </w:rPr>
            </w:pPr>
            <w:r>
              <w:rPr>
                <w:lang w:eastAsia="ko-KR"/>
              </w:rPr>
              <w:t>0</w:t>
            </w:r>
          </w:p>
        </w:tc>
        <w:tc>
          <w:tcPr>
            <w:tcW w:w="283" w:type="dxa"/>
          </w:tcPr>
          <w:p w14:paraId="03DB8FDE" w14:textId="77777777" w:rsidR="00E733FB" w:rsidRDefault="00E733FB" w:rsidP="003A0F11">
            <w:pPr>
              <w:pStyle w:val="TAC"/>
              <w:rPr>
                <w:lang w:eastAsia="ko-KR"/>
              </w:rPr>
            </w:pPr>
            <w:r>
              <w:rPr>
                <w:lang w:eastAsia="ko-KR"/>
              </w:rPr>
              <w:t>0</w:t>
            </w:r>
          </w:p>
        </w:tc>
        <w:tc>
          <w:tcPr>
            <w:tcW w:w="283" w:type="dxa"/>
          </w:tcPr>
          <w:p w14:paraId="192AF41E" w14:textId="77777777" w:rsidR="00E733FB" w:rsidRDefault="00E733FB" w:rsidP="003A0F11">
            <w:pPr>
              <w:pStyle w:val="TAC"/>
              <w:rPr>
                <w:lang w:eastAsia="ko-KR"/>
              </w:rPr>
            </w:pPr>
            <w:r>
              <w:rPr>
                <w:rFonts w:hint="eastAsia"/>
                <w:lang w:eastAsia="ko-KR"/>
              </w:rPr>
              <w:t>0</w:t>
            </w:r>
          </w:p>
        </w:tc>
        <w:tc>
          <w:tcPr>
            <w:tcW w:w="290" w:type="dxa"/>
          </w:tcPr>
          <w:p w14:paraId="1FE3ECC8" w14:textId="77777777" w:rsidR="00E733FB" w:rsidRDefault="00E733FB" w:rsidP="003A0F11">
            <w:pPr>
              <w:pStyle w:val="TAL"/>
            </w:pPr>
          </w:p>
        </w:tc>
        <w:tc>
          <w:tcPr>
            <w:tcW w:w="5663" w:type="dxa"/>
          </w:tcPr>
          <w:p w14:paraId="05FF6BE2" w14:textId="77777777" w:rsidR="00E733FB" w:rsidRPr="00CE5EB6" w:rsidRDefault="00E733FB" w:rsidP="003A0F11">
            <w:pPr>
              <w:pStyle w:val="TAL"/>
            </w:pPr>
          </w:p>
        </w:tc>
      </w:tr>
      <w:tr w:rsidR="00E733FB" w14:paraId="085D742D" w14:textId="77777777" w:rsidTr="003A0F11">
        <w:trPr>
          <w:cantSplit/>
          <w:jc w:val="center"/>
        </w:trPr>
        <w:tc>
          <w:tcPr>
            <w:tcW w:w="1134" w:type="dxa"/>
            <w:gridSpan w:val="4"/>
          </w:tcPr>
          <w:p w14:paraId="005D181B" w14:textId="77777777" w:rsidR="00E733FB" w:rsidRDefault="00E733FB" w:rsidP="003A0F11">
            <w:pPr>
              <w:pStyle w:val="TAC"/>
              <w:rPr>
                <w:lang w:eastAsia="ko-KR"/>
              </w:rPr>
            </w:pPr>
            <w:r>
              <w:rPr>
                <w:rFonts w:hint="eastAsia"/>
                <w:lang w:eastAsia="ko-KR"/>
              </w:rPr>
              <w:t>to</w:t>
            </w:r>
          </w:p>
        </w:tc>
        <w:tc>
          <w:tcPr>
            <w:tcW w:w="290" w:type="dxa"/>
          </w:tcPr>
          <w:p w14:paraId="0E727E68" w14:textId="77777777" w:rsidR="00E733FB" w:rsidRDefault="00E733FB" w:rsidP="003A0F11">
            <w:pPr>
              <w:pStyle w:val="TAL"/>
            </w:pPr>
          </w:p>
        </w:tc>
        <w:tc>
          <w:tcPr>
            <w:tcW w:w="5663" w:type="dxa"/>
          </w:tcPr>
          <w:p w14:paraId="596810E8" w14:textId="77777777" w:rsidR="00E733FB" w:rsidRPr="00CE5EB6" w:rsidRDefault="00E733FB" w:rsidP="003A0F11">
            <w:pPr>
              <w:pStyle w:val="TAL"/>
              <w:rPr>
                <w:lang w:eastAsia="ko-KR"/>
              </w:rPr>
            </w:pPr>
            <w:r>
              <w:rPr>
                <w:rFonts w:hint="eastAsia"/>
                <w:lang w:eastAsia="ko-KR"/>
              </w:rPr>
              <w:t>Spare</w:t>
            </w:r>
          </w:p>
        </w:tc>
      </w:tr>
      <w:tr w:rsidR="00E733FB" w14:paraId="57A562EF" w14:textId="77777777" w:rsidTr="003A0F11">
        <w:trPr>
          <w:cantSplit/>
          <w:jc w:val="center"/>
        </w:trPr>
        <w:tc>
          <w:tcPr>
            <w:tcW w:w="284" w:type="dxa"/>
          </w:tcPr>
          <w:p w14:paraId="043E8A83" w14:textId="77777777" w:rsidR="00E733FB" w:rsidRDefault="00E733FB" w:rsidP="003A0F11">
            <w:pPr>
              <w:pStyle w:val="TAC"/>
              <w:rPr>
                <w:lang w:eastAsia="ko-KR"/>
              </w:rPr>
            </w:pPr>
            <w:r>
              <w:rPr>
                <w:rFonts w:hint="eastAsia"/>
                <w:lang w:eastAsia="ko-KR"/>
              </w:rPr>
              <w:t>1</w:t>
            </w:r>
          </w:p>
        </w:tc>
        <w:tc>
          <w:tcPr>
            <w:tcW w:w="284" w:type="dxa"/>
          </w:tcPr>
          <w:p w14:paraId="6E5484DA" w14:textId="77777777" w:rsidR="00E733FB" w:rsidRDefault="00E733FB" w:rsidP="003A0F11">
            <w:pPr>
              <w:pStyle w:val="TAC"/>
              <w:rPr>
                <w:lang w:eastAsia="ko-KR"/>
              </w:rPr>
            </w:pPr>
            <w:r>
              <w:rPr>
                <w:rFonts w:hint="eastAsia"/>
                <w:lang w:eastAsia="ko-KR"/>
              </w:rPr>
              <w:t>1</w:t>
            </w:r>
          </w:p>
        </w:tc>
        <w:tc>
          <w:tcPr>
            <w:tcW w:w="283" w:type="dxa"/>
          </w:tcPr>
          <w:p w14:paraId="3B79810D" w14:textId="77777777" w:rsidR="00E733FB" w:rsidRDefault="00E733FB" w:rsidP="003A0F11">
            <w:pPr>
              <w:pStyle w:val="TAC"/>
              <w:rPr>
                <w:lang w:eastAsia="ko-KR"/>
              </w:rPr>
            </w:pPr>
            <w:r>
              <w:rPr>
                <w:rFonts w:hint="eastAsia"/>
                <w:lang w:eastAsia="ko-KR"/>
              </w:rPr>
              <w:t>1</w:t>
            </w:r>
          </w:p>
        </w:tc>
        <w:tc>
          <w:tcPr>
            <w:tcW w:w="283" w:type="dxa"/>
          </w:tcPr>
          <w:p w14:paraId="3F58B241" w14:textId="77777777" w:rsidR="00E733FB" w:rsidRDefault="00E733FB" w:rsidP="003A0F11">
            <w:pPr>
              <w:pStyle w:val="TAC"/>
              <w:rPr>
                <w:lang w:eastAsia="ko-KR"/>
              </w:rPr>
            </w:pPr>
            <w:r>
              <w:rPr>
                <w:rFonts w:hint="eastAsia"/>
                <w:lang w:eastAsia="ko-KR"/>
              </w:rPr>
              <w:t>0</w:t>
            </w:r>
          </w:p>
        </w:tc>
        <w:tc>
          <w:tcPr>
            <w:tcW w:w="290" w:type="dxa"/>
          </w:tcPr>
          <w:p w14:paraId="48BB3BFB" w14:textId="77777777" w:rsidR="00E733FB" w:rsidRDefault="00E733FB" w:rsidP="003A0F11">
            <w:pPr>
              <w:pStyle w:val="TAL"/>
            </w:pPr>
          </w:p>
        </w:tc>
        <w:tc>
          <w:tcPr>
            <w:tcW w:w="5663" w:type="dxa"/>
          </w:tcPr>
          <w:p w14:paraId="51F8FA41" w14:textId="77777777" w:rsidR="00E733FB" w:rsidRPr="00CE5EB6" w:rsidRDefault="00E733FB" w:rsidP="003A0F11">
            <w:pPr>
              <w:pStyle w:val="TAL"/>
            </w:pPr>
          </w:p>
        </w:tc>
      </w:tr>
      <w:tr w:rsidR="00E733FB" w14:paraId="726D02A5" w14:textId="77777777" w:rsidTr="003A0F11">
        <w:trPr>
          <w:cantSplit/>
          <w:jc w:val="center"/>
        </w:trPr>
        <w:tc>
          <w:tcPr>
            <w:tcW w:w="284" w:type="dxa"/>
          </w:tcPr>
          <w:p w14:paraId="7ED1440F" w14:textId="77777777" w:rsidR="00E733FB" w:rsidRDefault="00E733FB" w:rsidP="003A0F11">
            <w:pPr>
              <w:pStyle w:val="TAC"/>
              <w:rPr>
                <w:lang w:eastAsia="ko-KR"/>
              </w:rPr>
            </w:pPr>
            <w:r>
              <w:rPr>
                <w:rFonts w:hint="eastAsia"/>
                <w:lang w:eastAsia="ko-KR"/>
              </w:rPr>
              <w:t>1</w:t>
            </w:r>
          </w:p>
        </w:tc>
        <w:tc>
          <w:tcPr>
            <w:tcW w:w="284" w:type="dxa"/>
          </w:tcPr>
          <w:p w14:paraId="3D2D0077" w14:textId="77777777" w:rsidR="00E733FB" w:rsidRDefault="00E733FB" w:rsidP="003A0F11">
            <w:pPr>
              <w:pStyle w:val="TAC"/>
              <w:rPr>
                <w:lang w:eastAsia="ko-KR"/>
              </w:rPr>
            </w:pPr>
            <w:r>
              <w:rPr>
                <w:rFonts w:hint="eastAsia"/>
                <w:lang w:eastAsia="ko-KR"/>
              </w:rPr>
              <w:t>1</w:t>
            </w:r>
          </w:p>
        </w:tc>
        <w:tc>
          <w:tcPr>
            <w:tcW w:w="283" w:type="dxa"/>
          </w:tcPr>
          <w:p w14:paraId="0277A961" w14:textId="77777777" w:rsidR="00E733FB" w:rsidRDefault="00E733FB" w:rsidP="003A0F11">
            <w:pPr>
              <w:pStyle w:val="TAC"/>
              <w:rPr>
                <w:lang w:eastAsia="ko-KR"/>
              </w:rPr>
            </w:pPr>
            <w:r>
              <w:rPr>
                <w:rFonts w:hint="eastAsia"/>
                <w:lang w:eastAsia="ko-KR"/>
              </w:rPr>
              <w:t>1</w:t>
            </w:r>
          </w:p>
        </w:tc>
        <w:tc>
          <w:tcPr>
            <w:tcW w:w="283" w:type="dxa"/>
          </w:tcPr>
          <w:p w14:paraId="43A9A10A" w14:textId="77777777" w:rsidR="00E733FB" w:rsidRDefault="00E733FB" w:rsidP="003A0F11">
            <w:pPr>
              <w:pStyle w:val="TAC"/>
              <w:rPr>
                <w:lang w:eastAsia="ko-KR"/>
              </w:rPr>
            </w:pPr>
            <w:r>
              <w:rPr>
                <w:rFonts w:hint="eastAsia"/>
                <w:lang w:eastAsia="ko-KR"/>
              </w:rPr>
              <w:t>1</w:t>
            </w:r>
          </w:p>
        </w:tc>
        <w:tc>
          <w:tcPr>
            <w:tcW w:w="290" w:type="dxa"/>
          </w:tcPr>
          <w:p w14:paraId="5D93DC51" w14:textId="77777777" w:rsidR="00E733FB" w:rsidRDefault="00E733FB" w:rsidP="003A0F11">
            <w:pPr>
              <w:pStyle w:val="TAL"/>
            </w:pPr>
          </w:p>
        </w:tc>
        <w:tc>
          <w:tcPr>
            <w:tcW w:w="5663" w:type="dxa"/>
          </w:tcPr>
          <w:p w14:paraId="0C77FE8C" w14:textId="77777777" w:rsidR="00E733FB" w:rsidRPr="00CE5EB6" w:rsidRDefault="00E733FB" w:rsidP="003A0F11">
            <w:pPr>
              <w:pStyle w:val="TAL"/>
              <w:rPr>
                <w:lang w:eastAsia="ko-KR"/>
              </w:rPr>
            </w:pPr>
            <w:r>
              <w:rPr>
                <w:lang w:eastAsia="ko-KR"/>
              </w:rPr>
              <w:t>R</w:t>
            </w:r>
            <w:r>
              <w:rPr>
                <w:rFonts w:hint="eastAsia"/>
                <w:lang w:eastAsia="ko-KR"/>
              </w:rPr>
              <w:t>eserved</w:t>
            </w:r>
          </w:p>
        </w:tc>
      </w:tr>
      <w:tr w:rsidR="00E733FB" w14:paraId="5E76E396" w14:textId="77777777" w:rsidTr="003A0F11">
        <w:trPr>
          <w:cantSplit/>
          <w:jc w:val="center"/>
        </w:trPr>
        <w:tc>
          <w:tcPr>
            <w:tcW w:w="7087" w:type="dxa"/>
            <w:gridSpan w:val="6"/>
          </w:tcPr>
          <w:p w14:paraId="5B0B6036" w14:textId="77777777" w:rsidR="00E733FB" w:rsidRDefault="00E733FB" w:rsidP="003A0F11">
            <w:pPr>
              <w:pStyle w:val="TAL"/>
              <w:rPr>
                <w:lang w:eastAsia="zh-CN"/>
              </w:rPr>
            </w:pPr>
          </w:p>
        </w:tc>
      </w:tr>
      <w:tr w:rsidR="00E733FB" w14:paraId="5703320D" w14:textId="77777777" w:rsidTr="003A0F11">
        <w:trPr>
          <w:cantSplit/>
          <w:jc w:val="center"/>
        </w:trPr>
        <w:tc>
          <w:tcPr>
            <w:tcW w:w="7087" w:type="dxa"/>
            <w:gridSpan w:val="6"/>
          </w:tcPr>
          <w:p w14:paraId="165F09AF" w14:textId="77777777" w:rsidR="00E733FB" w:rsidRDefault="00E733FB" w:rsidP="003A0F11">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732" w:name="_Toc34388721"/>
      <w:bookmarkStart w:id="733" w:name="_Toc34404492"/>
      <w:bookmarkStart w:id="734" w:name="_Toc45282388"/>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729"/>
      <w:bookmarkEnd w:id="732"/>
      <w:bookmarkEnd w:id="733"/>
      <w:bookmarkEnd w:id="734"/>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177A9B">
        <w:trPr>
          <w:gridBefore w:val="1"/>
          <w:wBefore w:w="33" w:type="dxa"/>
          <w:jc w:val="center"/>
        </w:trPr>
        <w:tc>
          <w:tcPr>
            <w:tcW w:w="284" w:type="dxa"/>
            <w:gridSpan w:val="2"/>
          </w:tcPr>
          <w:p w14:paraId="4112B11B" w14:textId="77D4D660" w:rsidR="00A47647" w:rsidRPr="00116918" w:rsidRDefault="00DD27A4" w:rsidP="00177A9B">
            <w:pPr>
              <w:pStyle w:val="TAC"/>
            </w:pPr>
            <w:r>
              <w:t>0</w:t>
            </w:r>
          </w:p>
        </w:tc>
        <w:tc>
          <w:tcPr>
            <w:tcW w:w="285" w:type="dxa"/>
            <w:gridSpan w:val="2"/>
          </w:tcPr>
          <w:p w14:paraId="0521362C" w14:textId="0FB2DE4F" w:rsidR="00A47647" w:rsidRPr="00116918" w:rsidRDefault="00DD27A4" w:rsidP="00177A9B">
            <w:pPr>
              <w:pStyle w:val="TAC"/>
            </w:pPr>
            <w:r>
              <w:t>0</w:t>
            </w:r>
          </w:p>
        </w:tc>
        <w:tc>
          <w:tcPr>
            <w:tcW w:w="283" w:type="dxa"/>
            <w:gridSpan w:val="2"/>
          </w:tcPr>
          <w:p w14:paraId="6627F5E5" w14:textId="0942F521" w:rsidR="00A47647" w:rsidRPr="00116918" w:rsidRDefault="00DD27A4" w:rsidP="00177A9B">
            <w:pPr>
              <w:pStyle w:val="TAC"/>
            </w:pPr>
            <w:r>
              <w:t>0</w:t>
            </w:r>
          </w:p>
        </w:tc>
        <w:tc>
          <w:tcPr>
            <w:tcW w:w="283" w:type="dxa"/>
            <w:gridSpan w:val="2"/>
          </w:tcPr>
          <w:p w14:paraId="26115013" w14:textId="2AFCBC61" w:rsidR="00A47647" w:rsidRPr="00116918" w:rsidRDefault="00DD27A4" w:rsidP="00177A9B">
            <w:pPr>
              <w:pStyle w:val="TAC"/>
            </w:pPr>
            <w:r>
              <w:t>0</w:t>
            </w:r>
          </w:p>
        </w:tc>
        <w:tc>
          <w:tcPr>
            <w:tcW w:w="290" w:type="dxa"/>
            <w:gridSpan w:val="3"/>
          </w:tcPr>
          <w:p w14:paraId="0139A260" w14:textId="3B65D82C" w:rsidR="00A47647" w:rsidRPr="00116918" w:rsidRDefault="00DD27A4" w:rsidP="00177A9B">
            <w:pPr>
              <w:pStyle w:val="TAC"/>
            </w:pPr>
            <w:r>
              <w:t>0</w:t>
            </w:r>
          </w:p>
        </w:tc>
        <w:tc>
          <w:tcPr>
            <w:tcW w:w="284" w:type="dxa"/>
            <w:gridSpan w:val="3"/>
          </w:tcPr>
          <w:p w14:paraId="1B16FC91" w14:textId="539EB22E" w:rsidR="00A47647" w:rsidRDefault="00DD27A4" w:rsidP="00177A9B">
            <w:pPr>
              <w:pStyle w:val="TAC"/>
            </w:pPr>
            <w:r>
              <w:t>1</w:t>
            </w:r>
          </w:p>
        </w:tc>
        <w:tc>
          <w:tcPr>
            <w:tcW w:w="284" w:type="dxa"/>
            <w:gridSpan w:val="3"/>
          </w:tcPr>
          <w:p w14:paraId="5BE40949" w14:textId="76EC9E12" w:rsidR="00A47647" w:rsidRDefault="00DD27A4" w:rsidP="00177A9B">
            <w:pPr>
              <w:pStyle w:val="TAC"/>
            </w:pPr>
            <w:r>
              <w:t>1</w:t>
            </w:r>
          </w:p>
        </w:tc>
        <w:tc>
          <w:tcPr>
            <w:tcW w:w="284" w:type="dxa"/>
            <w:gridSpan w:val="3"/>
          </w:tcPr>
          <w:p w14:paraId="56452D37" w14:textId="0C380D41" w:rsidR="00A47647" w:rsidRDefault="00DD27A4" w:rsidP="00177A9B">
            <w:pPr>
              <w:pStyle w:val="TAC"/>
            </w:pPr>
            <w:r>
              <w:t>0</w:t>
            </w:r>
          </w:p>
        </w:tc>
        <w:tc>
          <w:tcPr>
            <w:tcW w:w="709" w:type="dxa"/>
            <w:gridSpan w:val="3"/>
          </w:tcPr>
          <w:p w14:paraId="36E48A85" w14:textId="77777777" w:rsidR="00A47647" w:rsidRPr="00BD61AC" w:rsidRDefault="00A47647" w:rsidP="00177A9B">
            <w:pPr>
              <w:pStyle w:val="TAL"/>
            </w:pPr>
          </w:p>
        </w:tc>
        <w:tc>
          <w:tcPr>
            <w:tcW w:w="4111" w:type="dxa"/>
            <w:gridSpan w:val="3"/>
          </w:tcPr>
          <w:p w14:paraId="78A2ED99" w14:textId="77777777" w:rsidR="00A47647" w:rsidRPr="00742FAE" w:rsidRDefault="00A47647" w:rsidP="00177A9B">
            <w:pPr>
              <w:pStyle w:val="TAL"/>
            </w:pPr>
            <w:r>
              <w:t>Authentication failure</w:t>
            </w:r>
          </w:p>
        </w:tc>
      </w:tr>
      <w:tr w:rsidR="003A0049" w:rsidRPr="00BD61AC" w14:paraId="6279E225" w14:textId="77777777" w:rsidTr="00177A9B">
        <w:trPr>
          <w:gridBefore w:val="1"/>
          <w:wBefore w:w="33" w:type="dxa"/>
          <w:jc w:val="center"/>
        </w:trPr>
        <w:tc>
          <w:tcPr>
            <w:tcW w:w="284" w:type="dxa"/>
            <w:gridSpan w:val="2"/>
          </w:tcPr>
          <w:p w14:paraId="63DCC160" w14:textId="1B56FF98" w:rsidR="003A0049" w:rsidRPr="00116918" w:rsidRDefault="00DD27A4" w:rsidP="00177A9B">
            <w:pPr>
              <w:pStyle w:val="TAC"/>
            </w:pPr>
            <w:r>
              <w:t>0</w:t>
            </w:r>
          </w:p>
        </w:tc>
        <w:tc>
          <w:tcPr>
            <w:tcW w:w="285" w:type="dxa"/>
            <w:gridSpan w:val="2"/>
          </w:tcPr>
          <w:p w14:paraId="26F377D6" w14:textId="556972EE" w:rsidR="003A0049" w:rsidRPr="00116918" w:rsidRDefault="00DD27A4" w:rsidP="00177A9B">
            <w:pPr>
              <w:pStyle w:val="TAC"/>
            </w:pPr>
            <w:r>
              <w:t>0</w:t>
            </w:r>
          </w:p>
        </w:tc>
        <w:tc>
          <w:tcPr>
            <w:tcW w:w="283" w:type="dxa"/>
            <w:gridSpan w:val="2"/>
          </w:tcPr>
          <w:p w14:paraId="65491F29" w14:textId="25987F01" w:rsidR="003A0049" w:rsidRPr="00116918" w:rsidRDefault="00DD27A4" w:rsidP="00177A9B">
            <w:pPr>
              <w:pStyle w:val="TAC"/>
            </w:pPr>
            <w:r>
              <w:t>0</w:t>
            </w:r>
          </w:p>
        </w:tc>
        <w:tc>
          <w:tcPr>
            <w:tcW w:w="283" w:type="dxa"/>
            <w:gridSpan w:val="2"/>
          </w:tcPr>
          <w:p w14:paraId="413D609B" w14:textId="0902F11D" w:rsidR="003A0049" w:rsidRPr="00116918" w:rsidRDefault="00DD27A4" w:rsidP="00177A9B">
            <w:pPr>
              <w:pStyle w:val="TAC"/>
            </w:pPr>
            <w:r>
              <w:t>0</w:t>
            </w:r>
          </w:p>
        </w:tc>
        <w:tc>
          <w:tcPr>
            <w:tcW w:w="290" w:type="dxa"/>
            <w:gridSpan w:val="3"/>
          </w:tcPr>
          <w:p w14:paraId="6AAFE5AF" w14:textId="39ABD111" w:rsidR="003A0049" w:rsidRPr="00116918" w:rsidRDefault="00DD27A4" w:rsidP="00177A9B">
            <w:pPr>
              <w:pStyle w:val="TAC"/>
            </w:pPr>
            <w:r>
              <w:t>0</w:t>
            </w:r>
          </w:p>
        </w:tc>
        <w:tc>
          <w:tcPr>
            <w:tcW w:w="284" w:type="dxa"/>
            <w:gridSpan w:val="3"/>
          </w:tcPr>
          <w:p w14:paraId="790B606F" w14:textId="2870BC12" w:rsidR="003A0049" w:rsidRDefault="00DD27A4" w:rsidP="00177A9B">
            <w:pPr>
              <w:pStyle w:val="TAC"/>
            </w:pPr>
            <w:r>
              <w:t>1</w:t>
            </w:r>
          </w:p>
        </w:tc>
        <w:tc>
          <w:tcPr>
            <w:tcW w:w="284" w:type="dxa"/>
            <w:gridSpan w:val="3"/>
          </w:tcPr>
          <w:p w14:paraId="447F77D0" w14:textId="13F92F47" w:rsidR="003A0049" w:rsidRDefault="00DD27A4" w:rsidP="00177A9B">
            <w:pPr>
              <w:pStyle w:val="TAC"/>
            </w:pPr>
            <w:r>
              <w:t>1</w:t>
            </w:r>
          </w:p>
        </w:tc>
        <w:tc>
          <w:tcPr>
            <w:tcW w:w="284" w:type="dxa"/>
            <w:gridSpan w:val="3"/>
          </w:tcPr>
          <w:p w14:paraId="69243935" w14:textId="4443D4F0" w:rsidR="003A0049" w:rsidRDefault="00DD27A4" w:rsidP="00177A9B">
            <w:pPr>
              <w:pStyle w:val="TAC"/>
            </w:pPr>
            <w:r>
              <w:t>1</w:t>
            </w:r>
          </w:p>
        </w:tc>
        <w:tc>
          <w:tcPr>
            <w:tcW w:w="709" w:type="dxa"/>
            <w:gridSpan w:val="3"/>
          </w:tcPr>
          <w:p w14:paraId="2DB38D82" w14:textId="77777777" w:rsidR="003A0049" w:rsidRPr="00BD61AC" w:rsidRDefault="003A0049" w:rsidP="00177A9B">
            <w:pPr>
              <w:pStyle w:val="TAL"/>
            </w:pPr>
          </w:p>
        </w:tc>
        <w:tc>
          <w:tcPr>
            <w:tcW w:w="4111" w:type="dxa"/>
            <w:gridSpan w:val="3"/>
          </w:tcPr>
          <w:p w14:paraId="5C48733D" w14:textId="77777777" w:rsidR="003A0049" w:rsidRPr="00742FAE" w:rsidRDefault="003A0049" w:rsidP="00177A9B">
            <w:pPr>
              <w:pStyle w:val="TAL"/>
            </w:pPr>
            <w:r>
              <w:t>Integrity failure</w:t>
            </w:r>
          </w:p>
        </w:tc>
      </w:tr>
      <w:tr w:rsidR="003A0049" w:rsidRPr="00BD61AC" w14:paraId="6FCAE85C" w14:textId="77777777" w:rsidTr="00177A9B">
        <w:trPr>
          <w:gridBefore w:val="1"/>
          <w:wBefore w:w="33" w:type="dxa"/>
          <w:jc w:val="center"/>
        </w:trPr>
        <w:tc>
          <w:tcPr>
            <w:tcW w:w="284" w:type="dxa"/>
            <w:gridSpan w:val="2"/>
          </w:tcPr>
          <w:p w14:paraId="78E5905C" w14:textId="72A98DEE" w:rsidR="003A0049" w:rsidRPr="00116918" w:rsidRDefault="00DD27A4" w:rsidP="00177A9B">
            <w:pPr>
              <w:pStyle w:val="TAC"/>
            </w:pPr>
            <w:r>
              <w:t>0</w:t>
            </w:r>
          </w:p>
        </w:tc>
        <w:tc>
          <w:tcPr>
            <w:tcW w:w="285" w:type="dxa"/>
            <w:gridSpan w:val="2"/>
          </w:tcPr>
          <w:p w14:paraId="19E02158" w14:textId="4C8D46A2" w:rsidR="003A0049" w:rsidRPr="00116918" w:rsidRDefault="00DD27A4" w:rsidP="00177A9B">
            <w:pPr>
              <w:pStyle w:val="TAC"/>
            </w:pPr>
            <w:r>
              <w:t>0</w:t>
            </w:r>
          </w:p>
        </w:tc>
        <w:tc>
          <w:tcPr>
            <w:tcW w:w="283" w:type="dxa"/>
            <w:gridSpan w:val="2"/>
          </w:tcPr>
          <w:p w14:paraId="466BF3A0" w14:textId="27CA0B33" w:rsidR="003A0049" w:rsidRPr="00116918" w:rsidRDefault="00DD27A4" w:rsidP="00177A9B">
            <w:pPr>
              <w:pStyle w:val="TAC"/>
            </w:pPr>
            <w:r>
              <w:t>0</w:t>
            </w:r>
          </w:p>
        </w:tc>
        <w:tc>
          <w:tcPr>
            <w:tcW w:w="283" w:type="dxa"/>
            <w:gridSpan w:val="2"/>
          </w:tcPr>
          <w:p w14:paraId="366E25FB" w14:textId="658B7E9A" w:rsidR="003A0049" w:rsidRPr="00116918" w:rsidRDefault="00DD27A4" w:rsidP="00177A9B">
            <w:pPr>
              <w:pStyle w:val="TAC"/>
            </w:pPr>
            <w:r>
              <w:t>0</w:t>
            </w:r>
          </w:p>
        </w:tc>
        <w:tc>
          <w:tcPr>
            <w:tcW w:w="290" w:type="dxa"/>
            <w:gridSpan w:val="3"/>
          </w:tcPr>
          <w:p w14:paraId="3AB3D464" w14:textId="212E439D" w:rsidR="003A0049" w:rsidRPr="00116918" w:rsidRDefault="00DD27A4" w:rsidP="00177A9B">
            <w:pPr>
              <w:pStyle w:val="TAC"/>
            </w:pPr>
            <w:r>
              <w:t>1</w:t>
            </w:r>
          </w:p>
        </w:tc>
        <w:tc>
          <w:tcPr>
            <w:tcW w:w="284" w:type="dxa"/>
            <w:gridSpan w:val="3"/>
          </w:tcPr>
          <w:p w14:paraId="1FE7E1BD" w14:textId="32C97991" w:rsidR="003A0049" w:rsidRDefault="00DD27A4" w:rsidP="00177A9B">
            <w:pPr>
              <w:pStyle w:val="TAC"/>
            </w:pPr>
            <w:r>
              <w:t>0</w:t>
            </w:r>
          </w:p>
        </w:tc>
        <w:tc>
          <w:tcPr>
            <w:tcW w:w="284" w:type="dxa"/>
            <w:gridSpan w:val="3"/>
          </w:tcPr>
          <w:p w14:paraId="1DCBC83C" w14:textId="13A7B3A6" w:rsidR="003A0049" w:rsidRDefault="00DD27A4" w:rsidP="00177A9B">
            <w:pPr>
              <w:pStyle w:val="TAC"/>
            </w:pPr>
            <w:r>
              <w:t>0</w:t>
            </w:r>
          </w:p>
        </w:tc>
        <w:tc>
          <w:tcPr>
            <w:tcW w:w="284" w:type="dxa"/>
            <w:gridSpan w:val="3"/>
          </w:tcPr>
          <w:p w14:paraId="2DCD5E98" w14:textId="7DE491F7" w:rsidR="003A0049" w:rsidRDefault="00DD27A4" w:rsidP="00177A9B">
            <w:pPr>
              <w:pStyle w:val="TAC"/>
            </w:pPr>
            <w:r>
              <w:t>0</w:t>
            </w:r>
          </w:p>
        </w:tc>
        <w:tc>
          <w:tcPr>
            <w:tcW w:w="709" w:type="dxa"/>
            <w:gridSpan w:val="3"/>
          </w:tcPr>
          <w:p w14:paraId="3AB2BAEC" w14:textId="77777777" w:rsidR="003A0049" w:rsidRPr="00BD61AC" w:rsidRDefault="003A0049" w:rsidP="00177A9B">
            <w:pPr>
              <w:pStyle w:val="TAL"/>
            </w:pPr>
          </w:p>
        </w:tc>
        <w:tc>
          <w:tcPr>
            <w:tcW w:w="4111" w:type="dxa"/>
            <w:gridSpan w:val="3"/>
          </w:tcPr>
          <w:p w14:paraId="75B9B112" w14:textId="77777777" w:rsidR="003A0049" w:rsidRPr="00742FAE" w:rsidRDefault="003A0049" w:rsidP="00177A9B">
            <w:pPr>
              <w:pStyle w:val="TAL"/>
            </w:pPr>
            <w:r>
              <w:t>UE security capabilities mismatch</w:t>
            </w:r>
          </w:p>
        </w:tc>
      </w:tr>
      <w:tr w:rsidR="00E527F6" w:rsidRPr="00BD61AC" w14:paraId="1ABEB978" w14:textId="77777777" w:rsidTr="00177A9B">
        <w:trPr>
          <w:gridBefore w:val="1"/>
          <w:wBefore w:w="33" w:type="dxa"/>
          <w:jc w:val="center"/>
        </w:trPr>
        <w:tc>
          <w:tcPr>
            <w:tcW w:w="284" w:type="dxa"/>
            <w:gridSpan w:val="2"/>
          </w:tcPr>
          <w:p w14:paraId="666F622B" w14:textId="71A4B623" w:rsidR="00E527F6" w:rsidRPr="00116918" w:rsidRDefault="00DD27A4" w:rsidP="00177A9B">
            <w:pPr>
              <w:pStyle w:val="TAC"/>
            </w:pPr>
            <w:r>
              <w:t>0</w:t>
            </w:r>
          </w:p>
        </w:tc>
        <w:tc>
          <w:tcPr>
            <w:tcW w:w="285" w:type="dxa"/>
            <w:gridSpan w:val="2"/>
          </w:tcPr>
          <w:p w14:paraId="5A15E768" w14:textId="1115EC6E" w:rsidR="00E527F6" w:rsidRPr="00116918" w:rsidRDefault="00DD27A4" w:rsidP="00177A9B">
            <w:pPr>
              <w:pStyle w:val="TAC"/>
            </w:pPr>
            <w:r>
              <w:t>0</w:t>
            </w:r>
          </w:p>
        </w:tc>
        <w:tc>
          <w:tcPr>
            <w:tcW w:w="283" w:type="dxa"/>
            <w:gridSpan w:val="2"/>
          </w:tcPr>
          <w:p w14:paraId="155B6E2E" w14:textId="7CF5CFCA" w:rsidR="00E527F6" w:rsidRPr="00116918" w:rsidRDefault="00DD27A4" w:rsidP="00177A9B">
            <w:pPr>
              <w:pStyle w:val="TAC"/>
            </w:pPr>
            <w:r>
              <w:t>0</w:t>
            </w:r>
          </w:p>
        </w:tc>
        <w:tc>
          <w:tcPr>
            <w:tcW w:w="283" w:type="dxa"/>
            <w:gridSpan w:val="2"/>
          </w:tcPr>
          <w:p w14:paraId="6F9E95AD" w14:textId="50AEE351" w:rsidR="00E527F6" w:rsidRPr="00116918" w:rsidRDefault="00DD27A4" w:rsidP="00177A9B">
            <w:pPr>
              <w:pStyle w:val="TAC"/>
            </w:pPr>
            <w:r>
              <w:t>0</w:t>
            </w:r>
          </w:p>
        </w:tc>
        <w:tc>
          <w:tcPr>
            <w:tcW w:w="290" w:type="dxa"/>
            <w:gridSpan w:val="3"/>
          </w:tcPr>
          <w:p w14:paraId="31E10C2E" w14:textId="734D7C8C" w:rsidR="00E527F6" w:rsidRPr="00116918" w:rsidRDefault="00DD27A4" w:rsidP="00177A9B">
            <w:pPr>
              <w:pStyle w:val="TAC"/>
            </w:pPr>
            <w:r>
              <w:t>1</w:t>
            </w:r>
          </w:p>
        </w:tc>
        <w:tc>
          <w:tcPr>
            <w:tcW w:w="284" w:type="dxa"/>
            <w:gridSpan w:val="3"/>
          </w:tcPr>
          <w:p w14:paraId="219CFDC8" w14:textId="0A3229B0" w:rsidR="00E527F6" w:rsidRDefault="00DD27A4" w:rsidP="00177A9B">
            <w:pPr>
              <w:pStyle w:val="TAC"/>
            </w:pPr>
            <w:r>
              <w:t>0</w:t>
            </w:r>
          </w:p>
        </w:tc>
        <w:tc>
          <w:tcPr>
            <w:tcW w:w="284" w:type="dxa"/>
            <w:gridSpan w:val="3"/>
          </w:tcPr>
          <w:p w14:paraId="1EC0968F" w14:textId="3B1C263F" w:rsidR="00E527F6" w:rsidRDefault="00DD27A4" w:rsidP="00177A9B">
            <w:pPr>
              <w:pStyle w:val="TAC"/>
            </w:pPr>
            <w:r>
              <w:t>0</w:t>
            </w:r>
          </w:p>
        </w:tc>
        <w:tc>
          <w:tcPr>
            <w:tcW w:w="284" w:type="dxa"/>
            <w:gridSpan w:val="3"/>
          </w:tcPr>
          <w:p w14:paraId="5D5CA891" w14:textId="64C0D588" w:rsidR="00E527F6" w:rsidRDefault="00DD27A4" w:rsidP="00177A9B">
            <w:pPr>
              <w:pStyle w:val="TAC"/>
            </w:pPr>
            <w:r>
              <w:t>1</w:t>
            </w:r>
          </w:p>
        </w:tc>
        <w:tc>
          <w:tcPr>
            <w:tcW w:w="709" w:type="dxa"/>
            <w:gridSpan w:val="3"/>
          </w:tcPr>
          <w:p w14:paraId="46BB9A7E" w14:textId="77777777" w:rsidR="00E527F6" w:rsidRPr="00BD61AC" w:rsidRDefault="00E527F6" w:rsidP="00177A9B">
            <w:pPr>
              <w:pStyle w:val="TAL"/>
            </w:pPr>
          </w:p>
        </w:tc>
        <w:tc>
          <w:tcPr>
            <w:tcW w:w="4111" w:type="dxa"/>
            <w:gridSpan w:val="3"/>
          </w:tcPr>
          <w:p w14:paraId="2622A91E" w14:textId="68E449F7" w:rsidR="00E527F6" w:rsidRPr="00742FAE" w:rsidRDefault="00E527F6" w:rsidP="00177A9B">
            <w:pPr>
              <w:pStyle w:val="TAL"/>
            </w:pPr>
            <w:r>
              <w:t xml:space="preserve">LBSs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177A9B">
        <w:trPr>
          <w:gridBefore w:val="1"/>
          <w:wBefore w:w="33" w:type="dxa"/>
          <w:jc w:val="center"/>
        </w:trPr>
        <w:tc>
          <w:tcPr>
            <w:tcW w:w="284" w:type="dxa"/>
            <w:gridSpan w:val="2"/>
          </w:tcPr>
          <w:p w14:paraId="5866995E" w14:textId="000BFF8D" w:rsidR="00E527F6" w:rsidRPr="00116918" w:rsidRDefault="00DD27A4" w:rsidP="00177A9B">
            <w:pPr>
              <w:pStyle w:val="TAC"/>
            </w:pPr>
            <w:r>
              <w:t>0</w:t>
            </w:r>
          </w:p>
        </w:tc>
        <w:tc>
          <w:tcPr>
            <w:tcW w:w="285" w:type="dxa"/>
            <w:gridSpan w:val="2"/>
          </w:tcPr>
          <w:p w14:paraId="73168A4E" w14:textId="0D0EBB1C" w:rsidR="00E527F6" w:rsidRPr="00116918" w:rsidRDefault="00DD27A4" w:rsidP="00177A9B">
            <w:pPr>
              <w:pStyle w:val="TAC"/>
            </w:pPr>
            <w:r>
              <w:t>0</w:t>
            </w:r>
          </w:p>
        </w:tc>
        <w:tc>
          <w:tcPr>
            <w:tcW w:w="283" w:type="dxa"/>
            <w:gridSpan w:val="2"/>
          </w:tcPr>
          <w:p w14:paraId="42C4C666" w14:textId="16D19884" w:rsidR="00E527F6" w:rsidRPr="00116918" w:rsidRDefault="00DD27A4" w:rsidP="00177A9B">
            <w:pPr>
              <w:pStyle w:val="TAC"/>
            </w:pPr>
            <w:r>
              <w:t>0</w:t>
            </w:r>
          </w:p>
        </w:tc>
        <w:tc>
          <w:tcPr>
            <w:tcW w:w="283" w:type="dxa"/>
            <w:gridSpan w:val="2"/>
          </w:tcPr>
          <w:p w14:paraId="11FC1ED5" w14:textId="6A516369" w:rsidR="00E527F6" w:rsidRPr="00116918" w:rsidRDefault="00DD27A4" w:rsidP="00177A9B">
            <w:pPr>
              <w:pStyle w:val="TAC"/>
            </w:pPr>
            <w:r>
              <w:t>0</w:t>
            </w:r>
          </w:p>
        </w:tc>
        <w:tc>
          <w:tcPr>
            <w:tcW w:w="290" w:type="dxa"/>
            <w:gridSpan w:val="3"/>
          </w:tcPr>
          <w:p w14:paraId="10379AD0" w14:textId="3D1ECF63" w:rsidR="00E527F6" w:rsidRPr="00116918" w:rsidRDefault="00DD27A4" w:rsidP="00177A9B">
            <w:pPr>
              <w:pStyle w:val="TAC"/>
            </w:pPr>
            <w:r>
              <w:t>1</w:t>
            </w:r>
          </w:p>
        </w:tc>
        <w:tc>
          <w:tcPr>
            <w:tcW w:w="284" w:type="dxa"/>
            <w:gridSpan w:val="3"/>
          </w:tcPr>
          <w:p w14:paraId="403AD157" w14:textId="7733AE31" w:rsidR="00E527F6" w:rsidRDefault="00DD27A4" w:rsidP="00177A9B">
            <w:pPr>
              <w:pStyle w:val="TAC"/>
            </w:pPr>
            <w:r>
              <w:t>0</w:t>
            </w:r>
          </w:p>
        </w:tc>
        <w:tc>
          <w:tcPr>
            <w:tcW w:w="284" w:type="dxa"/>
            <w:gridSpan w:val="3"/>
          </w:tcPr>
          <w:p w14:paraId="2B7DBDCA" w14:textId="4075EE40" w:rsidR="00E527F6" w:rsidRDefault="00DD27A4" w:rsidP="00177A9B">
            <w:pPr>
              <w:pStyle w:val="TAC"/>
            </w:pPr>
            <w:r>
              <w:t>1</w:t>
            </w:r>
          </w:p>
        </w:tc>
        <w:tc>
          <w:tcPr>
            <w:tcW w:w="284" w:type="dxa"/>
            <w:gridSpan w:val="3"/>
          </w:tcPr>
          <w:p w14:paraId="11E6B74B" w14:textId="42F8747E" w:rsidR="00E527F6" w:rsidRDefault="00DD27A4" w:rsidP="00177A9B">
            <w:pPr>
              <w:pStyle w:val="TAC"/>
            </w:pPr>
            <w:r>
              <w:t>0</w:t>
            </w:r>
          </w:p>
        </w:tc>
        <w:tc>
          <w:tcPr>
            <w:tcW w:w="709" w:type="dxa"/>
            <w:gridSpan w:val="3"/>
          </w:tcPr>
          <w:p w14:paraId="5B12619B" w14:textId="77777777" w:rsidR="00E527F6" w:rsidRPr="00BD61AC" w:rsidRDefault="00E527F6" w:rsidP="00177A9B">
            <w:pPr>
              <w:pStyle w:val="TAL"/>
            </w:pPr>
          </w:p>
        </w:tc>
        <w:tc>
          <w:tcPr>
            <w:tcW w:w="4111" w:type="dxa"/>
            <w:gridSpan w:val="3"/>
          </w:tcPr>
          <w:p w14:paraId="6B375B56" w14:textId="77777777" w:rsidR="00E527F6" w:rsidRPr="00742FAE" w:rsidRDefault="00E527F6" w:rsidP="00177A9B">
            <w:pPr>
              <w:pStyle w:val="TAL"/>
            </w:pPr>
            <w:r>
              <w:t>UE PC5 unicast signalling security policy mismatch</w:t>
            </w:r>
          </w:p>
        </w:tc>
      </w:tr>
      <w:tr w:rsidR="00197AF7" w:rsidRPr="00BD61AC" w14:paraId="7E5A2A2E" w14:textId="77777777" w:rsidTr="00177A9B">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177A9B">
            <w:pPr>
              <w:pStyle w:val="TAL"/>
            </w:pPr>
          </w:p>
        </w:tc>
        <w:tc>
          <w:tcPr>
            <w:tcW w:w="4111" w:type="dxa"/>
            <w:gridSpan w:val="3"/>
          </w:tcPr>
          <w:p w14:paraId="748392CC" w14:textId="77777777" w:rsidR="00197AF7" w:rsidRDefault="00197AF7" w:rsidP="00177A9B">
            <w:pPr>
              <w:pStyle w:val="TAL"/>
            </w:pPr>
            <w:r>
              <w:t>R</w:t>
            </w:r>
            <w:r w:rsidRPr="00AD14B8">
              <w:t>equired service not allowed</w:t>
            </w:r>
          </w:p>
          <w:p w14:paraId="76A3A0BB" w14:textId="77777777" w:rsidR="00197AF7" w:rsidRPr="00BD61AC" w:rsidRDefault="00197AF7" w:rsidP="00177A9B">
            <w:pPr>
              <w:pStyle w:val="TAL"/>
            </w:pP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735" w:name="_Toc34388722"/>
      <w:bookmarkStart w:id="736" w:name="_Toc34404493"/>
      <w:bookmarkStart w:id="737" w:name="_Toc45282389"/>
      <w:r>
        <w:t>8.4.</w:t>
      </w:r>
      <w:r w:rsidR="00CE6297">
        <w:t>10</w:t>
      </w:r>
      <w:r>
        <w:tab/>
        <w:t>Keep-alive counter</w:t>
      </w:r>
      <w:bookmarkEnd w:id="735"/>
      <w:bookmarkEnd w:id="736"/>
      <w:bookmarkEnd w:id="737"/>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738" w:name="_Toc34388723"/>
      <w:bookmarkStart w:id="739" w:name="_Toc34404494"/>
      <w:bookmarkStart w:id="740" w:name="_Toc45282390"/>
      <w:r>
        <w:t>8.4.</w:t>
      </w:r>
      <w:r w:rsidR="00CE6297">
        <w:t>11</w:t>
      </w:r>
      <w:r>
        <w:tab/>
        <w:t>Maximum inactivity period</w:t>
      </w:r>
      <w:bookmarkEnd w:id="738"/>
      <w:bookmarkEnd w:id="739"/>
      <w:bookmarkEnd w:id="740"/>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741" w:name="_Toc34388724"/>
      <w:bookmarkStart w:id="742" w:name="_Toc34404495"/>
      <w:bookmarkStart w:id="743" w:name="_Toc45282391"/>
      <w:r>
        <w:t>8.4.12</w:t>
      </w:r>
      <w:r>
        <w:tab/>
        <w:t>Key establishment information container</w:t>
      </w:r>
      <w:bookmarkEnd w:id="743"/>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177A9B">
        <w:trPr>
          <w:cantSplit/>
          <w:jc w:val="center"/>
        </w:trPr>
        <w:tc>
          <w:tcPr>
            <w:tcW w:w="709" w:type="dxa"/>
            <w:tcBorders>
              <w:top w:val="nil"/>
              <w:left w:val="nil"/>
              <w:bottom w:val="nil"/>
              <w:right w:val="nil"/>
            </w:tcBorders>
          </w:tcPr>
          <w:p w14:paraId="7EB1E63B" w14:textId="77777777" w:rsidR="00A35D07" w:rsidRPr="00742FAE" w:rsidRDefault="00A35D07" w:rsidP="00177A9B">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177A9B">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177A9B">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177A9B">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177A9B">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177A9B">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177A9B">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177A9B">
            <w:pPr>
              <w:pStyle w:val="TAL"/>
            </w:pPr>
          </w:p>
        </w:tc>
      </w:tr>
      <w:tr w:rsidR="00A35D07" w:rsidRPr="00742FAE" w14:paraId="37B2AAA9" w14:textId="77777777" w:rsidTr="00177A9B">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177A9B">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177A9B">
            <w:pPr>
              <w:pStyle w:val="TAL"/>
            </w:pPr>
            <w:r w:rsidRPr="00742FAE">
              <w:t>octet 1</w:t>
            </w:r>
          </w:p>
        </w:tc>
      </w:tr>
      <w:tr w:rsidR="00A35D07" w:rsidRPr="00742FAE" w14:paraId="6D811731" w14:textId="77777777" w:rsidTr="00177A9B">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177A9B">
            <w:pPr>
              <w:pStyle w:val="TAC"/>
            </w:pPr>
            <w:r>
              <w:t>Length of key establishment information container contents</w:t>
            </w:r>
          </w:p>
          <w:p w14:paraId="190FFDA1" w14:textId="77777777" w:rsidR="00A35D07" w:rsidRPr="00742FAE" w:rsidRDefault="00A35D07" w:rsidP="00177A9B">
            <w:pPr>
              <w:pStyle w:val="TAC"/>
            </w:pPr>
          </w:p>
        </w:tc>
        <w:tc>
          <w:tcPr>
            <w:tcW w:w="1134" w:type="dxa"/>
            <w:tcBorders>
              <w:top w:val="nil"/>
              <w:left w:val="nil"/>
              <w:bottom w:val="nil"/>
              <w:right w:val="nil"/>
            </w:tcBorders>
          </w:tcPr>
          <w:p w14:paraId="1581D1F2" w14:textId="77777777" w:rsidR="00A35D07" w:rsidRDefault="00A35D07" w:rsidP="00177A9B">
            <w:pPr>
              <w:pStyle w:val="TAL"/>
            </w:pPr>
            <w:r>
              <w:t>octet 2</w:t>
            </w:r>
          </w:p>
          <w:p w14:paraId="305FFD31" w14:textId="77777777" w:rsidR="00A35D07" w:rsidRPr="00742FAE" w:rsidRDefault="00A35D07" w:rsidP="00177A9B">
            <w:pPr>
              <w:pStyle w:val="TAL"/>
            </w:pPr>
            <w:r>
              <w:t>octet 3</w:t>
            </w:r>
          </w:p>
        </w:tc>
      </w:tr>
      <w:tr w:rsidR="00A35D07" w:rsidRPr="00742FAE" w14:paraId="4E0C579D" w14:textId="77777777" w:rsidTr="00177A9B">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177A9B">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177A9B">
            <w:pPr>
              <w:pStyle w:val="TAL"/>
            </w:pPr>
            <w:r w:rsidRPr="00742FAE">
              <w:t xml:space="preserve">octet </w:t>
            </w:r>
            <w:r>
              <w:t>4</w:t>
            </w:r>
          </w:p>
          <w:p w14:paraId="63F87779" w14:textId="77777777" w:rsidR="00A35D07" w:rsidRPr="00742FAE" w:rsidRDefault="00A35D07" w:rsidP="00177A9B">
            <w:pPr>
              <w:pStyle w:val="TAL"/>
            </w:pPr>
          </w:p>
        </w:tc>
      </w:tr>
      <w:tr w:rsidR="00A35D07" w:rsidRPr="00742FAE" w14:paraId="45EEE665"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177A9B">
            <w:pPr>
              <w:pStyle w:val="TAC"/>
            </w:pPr>
          </w:p>
        </w:tc>
        <w:tc>
          <w:tcPr>
            <w:tcW w:w="1134" w:type="dxa"/>
            <w:tcBorders>
              <w:top w:val="nil"/>
              <w:left w:val="nil"/>
              <w:bottom w:val="nil"/>
              <w:right w:val="nil"/>
            </w:tcBorders>
          </w:tcPr>
          <w:p w14:paraId="2C8D5B28" w14:textId="77777777" w:rsidR="00A35D07" w:rsidRPr="00742FAE" w:rsidRDefault="00A35D07" w:rsidP="00177A9B">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177A9B">
        <w:trPr>
          <w:cantSplit/>
          <w:jc w:val="center"/>
        </w:trPr>
        <w:tc>
          <w:tcPr>
            <w:tcW w:w="7984" w:type="dxa"/>
          </w:tcPr>
          <w:p w14:paraId="5506E5D2" w14:textId="77777777" w:rsidR="00A35D07" w:rsidRPr="00742FAE" w:rsidRDefault="00A35D07" w:rsidP="00177A9B">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177A9B">
            <w:pPr>
              <w:pStyle w:val="TAL"/>
            </w:pPr>
          </w:p>
          <w:p w14:paraId="41D291A2" w14:textId="77777777" w:rsidR="00A35D07" w:rsidRPr="00742FAE" w:rsidRDefault="00A35D07" w:rsidP="00177A9B">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177A9B">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744" w:name="_Hlk35944225"/>
      <w:bookmarkStart w:id="745" w:name="_Toc45282392"/>
      <w:r>
        <w:t>8.4.13</w:t>
      </w:r>
      <w:r>
        <w:tab/>
        <w:t>Nonce</w:t>
      </w:r>
      <w:bookmarkEnd w:id="745"/>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177A9B">
        <w:trPr>
          <w:cantSplit/>
          <w:jc w:val="center"/>
        </w:trPr>
        <w:tc>
          <w:tcPr>
            <w:tcW w:w="709" w:type="dxa"/>
            <w:tcBorders>
              <w:top w:val="nil"/>
              <w:left w:val="nil"/>
              <w:bottom w:val="nil"/>
              <w:right w:val="nil"/>
            </w:tcBorders>
          </w:tcPr>
          <w:p w14:paraId="26459E70" w14:textId="77777777" w:rsidR="00A35D07" w:rsidRPr="00742FAE" w:rsidRDefault="00A35D07" w:rsidP="00177A9B">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177A9B">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177A9B">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177A9B">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177A9B">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177A9B">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177A9B">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177A9B">
            <w:pPr>
              <w:pStyle w:val="TAL"/>
            </w:pPr>
          </w:p>
        </w:tc>
      </w:tr>
      <w:tr w:rsidR="00A35D07" w:rsidRPr="00742FAE" w14:paraId="07BED05D" w14:textId="77777777" w:rsidTr="00177A9B">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177A9B">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177A9B">
            <w:pPr>
              <w:pStyle w:val="TAL"/>
            </w:pPr>
            <w:r w:rsidRPr="00742FAE">
              <w:t>octet 1</w:t>
            </w:r>
          </w:p>
        </w:tc>
      </w:tr>
      <w:tr w:rsidR="00A35D07" w:rsidRPr="00742FAE" w14:paraId="6BF2E286" w14:textId="77777777" w:rsidTr="00177A9B">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177A9B">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177A9B">
            <w:pPr>
              <w:pStyle w:val="TAL"/>
            </w:pPr>
            <w:r w:rsidRPr="00742FAE">
              <w:t>octet 2</w:t>
            </w:r>
          </w:p>
          <w:p w14:paraId="1B06B8F9" w14:textId="77777777" w:rsidR="00A35D07" w:rsidRPr="00742FAE" w:rsidRDefault="00A35D07" w:rsidP="00177A9B">
            <w:pPr>
              <w:pStyle w:val="TAL"/>
            </w:pPr>
          </w:p>
        </w:tc>
      </w:tr>
      <w:tr w:rsidR="00A35D07" w:rsidRPr="00742FAE" w14:paraId="49FC90DA"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177A9B">
            <w:pPr>
              <w:pStyle w:val="TAC"/>
            </w:pPr>
          </w:p>
        </w:tc>
        <w:tc>
          <w:tcPr>
            <w:tcW w:w="1134" w:type="dxa"/>
            <w:tcBorders>
              <w:top w:val="nil"/>
              <w:left w:val="nil"/>
              <w:bottom w:val="nil"/>
              <w:right w:val="nil"/>
            </w:tcBorders>
          </w:tcPr>
          <w:p w14:paraId="0E68150F" w14:textId="77777777" w:rsidR="00A35D07" w:rsidRPr="00742FAE" w:rsidRDefault="00A35D07" w:rsidP="00177A9B">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177A9B">
        <w:trPr>
          <w:cantSplit/>
          <w:jc w:val="center"/>
        </w:trPr>
        <w:tc>
          <w:tcPr>
            <w:tcW w:w="7984" w:type="dxa"/>
          </w:tcPr>
          <w:p w14:paraId="436AF00F" w14:textId="77777777" w:rsidR="00A35D07" w:rsidRPr="00742FAE" w:rsidRDefault="00A35D07" w:rsidP="00177A9B">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177A9B">
            <w:pPr>
              <w:pStyle w:val="TAL"/>
            </w:pPr>
          </w:p>
          <w:p w14:paraId="1D7C440F" w14:textId="77777777" w:rsidR="00A35D07" w:rsidRPr="00742FAE" w:rsidRDefault="00A35D07" w:rsidP="00177A9B">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177A9B">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746" w:name="_Toc45282393"/>
      <w:bookmarkEnd w:id="744"/>
      <w:r>
        <w:t>8.4.14</w:t>
      </w:r>
      <w:r>
        <w:tab/>
        <w:t>UE security capabilities</w:t>
      </w:r>
      <w:bookmarkEnd w:id="746"/>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177A9B">
        <w:trPr>
          <w:cantSplit/>
          <w:jc w:val="center"/>
        </w:trPr>
        <w:tc>
          <w:tcPr>
            <w:tcW w:w="721" w:type="dxa"/>
            <w:tcBorders>
              <w:top w:val="nil"/>
              <w:left w:val="nil"/>
              <w:right w:val="nil"/>
            </w:tcBorders>
          </w:tcPr>
          <w:p w14:paraId="1ABD7CFB" w14:textId="77777777" w:rsidR="00A35D07" w:rsidRPr="005F7EB0" w:rsidRDefault="00A35D07" w:rsidP="00177A9B">
            <w:pPr>
              <w:pStyle w:val="TAC"/>
            </w:pPr>
            <w:r>
              <w:t>8</w:t>
            </w:r>
          </w:p>
        </w:tc>
        <w:tc>
          <w:tcPr>
            <w:tcW w:w="721" w:type="dxa"/>
            <w:tcBorders>
              <w:top w:val="nil"/>
              <w:left w:val="nil"/>
              <w:right w:val="nil"/>
            </w:tcBorders>
          </w:tcPr>
          <w:p w14:paraId="72706952" w14:textId="77777777" w:rsidR="00A35D07" w:rsidRPr="005F7EB0" w:rsidRDefault="00A35D07" w:rsidP="00177A9B">
            <w:pPr>
              <w:pStyle w:val="TAC"/>
            </w:pPr>
            <w:r>
              <w:t>7</w:t>
            </w:r>
          </w:p>
        </w:tc>
        <w:tc>
          <w:tcPr>
            <w:tcW w:w="721" w:type="dxa"/>
            <w:tcBorders>
              <w:top w:val="nil"/>
              <w:left w:val="nil"/>
              <w:right w:val="nil"/>
            </w:tcBorders>
          </w:tcPr>
          <w:p w14:paraId="5D855B35" w14:textId="77777777" w:rsidR="00A35D07" w:rsidRPr="005F7EB0" w:rsidRDefault="00A35D07" w:rsidP="00177A9B">
            <w:pPr>
              <w:pStyle w:val="TAC"/>
            </w:pPr>
            <w:r>
              <w:t>6</w:t>
            </w:r>
          </w:p>
        </w:tc>
        <w:tc>
          <w:tcPr>
            <w:tcW w:w="721" w:type="dxa"/>
            <w:tcBorders>
              <w:top w:val="nil"/>
              <w:left w:val="nil"/>
              <w:right w:val="nil"/>
            </w:tcBorders>
          </w:tcPr>
          <w:p w14:paraId="6008FA29" w14:textId="77777777" w:rsidR="00A35D07" w:rsidRPr="005F7EB0" w:rsidRDefault="00A35D07" w:rsidP="00177A9B">
            <w:pPr>
              <w:pStyle w:val="TAC"/>
            </w:pPr>
            <w:r>
              <w:t>5</w:t>
            </w:r>
          </w:p>
        </w:tc>
        <w:tc>
          <w:tcPr>
            <w:tcW w:w="721" w:type="dxa"/>
            <w:tcBorders>
              <w:top w:val="nil"/>
              <w:left w:val="nil"/>
              <w:right w:val="nil"/>
            </w:tcBorders>
          </w:tcPr>
          <w:p w14:paraId="5371E50A" w14:textId="77777777" w:rsidR="00A35D07" w:rsidRPr="005F7EB0" w:rsidRDefault="00A35D07" w:rsidP="00177A9B">
            <w:pPr>
              <w:pStyle w:val="TAC"/>
            </w:pPr>
            <w:r>
              <w:t>4</w:t>
            </w:r>
          </w:p>
        </w:tc>
        <w:tc>
          <w:tcPr>
            <w:tcW w:w="721" w:type="dxa"/>
            <w:tcBorders>
              <w:top w:val="nil"/>
              <w:left w:val="nil"/>
              <w:right w:val="nil"/>
            </w:tcBorders>
          </w:tcPr>
          <w:p w14:paraId="536C8AEC" w14:textId="77777777" w:rsidR="00A35D07" w:rsidRPr="005F7EB0" w:rsidRDefault="00A35D07" w:rsidP="00177A9B">
            <w:pPr>
              <w:pStyle w:val="TAC"/>
            </w:pPr>
            <w:r>
              <w:t>3</w:t>
            </w:r>
          </w:p>
        </w:tc>
        <w:tc>
          <w:tcPr>
            <w:tcW w:w="721" w:type="dxa"/>
            <w:tcBorders>
              <w:top w:val="nil"/>
              <w:left w:val="nil"/>
              <w:right w:val="nil"/>
            </w:tcBorders>
          </w:tcPr>
          <w:p w14:paraId="061A54DB" w14:textId="77777777" w:rsidR="00A35D07" w:rsidRPr="005F7EB0" w:rsidRDefault="00A35D07" w:rsidP="00177A9B">
            <w:pPr>
              <w:pStyle w:val="TAC"/>
            </w:pPr>
            <w:r>
              <w:t>2</w:t>
            </w:r>
          </w:p>
        </w:tc>
        <w:tc>
          <w:tcPr>
            <w:tcW w:w="722" w:type="dxa"/>
            <w:tcBorders>
              <w:top w:val="nil"/>
              <w:left w:val="nil"/>
              <w:right w:val="nil"/>
            </w:tcBorders>
          </w:tcPr>
          <w:p w14:paraId="3B361639" w14:textId="77777777" w:rsidR="00A35D07" w:rsidRPr="005F7EB0" w:rsidRDefault="00A35D07" w:rsidP="00177A9B">
            <w:pPr>
              <w:pStyle w:val="TAC"/>
            </w:pPr>
            <w:r>
              <w:t>1</w:t>
            </w:r>
          </w:p>
        </w:tc>
        <w:tc>
          <w:tcPr>
            <w:tcW w:w="1137" w:type="dxa"/>
            <w:tcBorders>
              <w:top w:val="nil"/>
              <w:left w:val="nil"/>
              <w:bottom w:val="nil"/>
              <w:right w:val="nil"/>
            </w:tcBorders>
          </w:tcPr>
          <w:p w14:paraId="24FF592F" w14:textId="77777777" w:rsidR="00A35D07" w:rsidRPr="005F7EB0" w:rsidRDefault="00A35D07" w:rsidP="00177A9B">
            <w:pPr>
              <w:pStyle w:val="TAL"/>
            </w:pPr>
          </w:p>
        </w:tc>
      </w:tr>
      <w:tr w:rsidR="00A35D07" w:rsidRPr="005F7EB0" w14:paraId="1070EDE0" w14:textId="77777777" w:rsidTr="00177A9B">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177A9B">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177A9B">
            <w:pPr>
              <w:pStyle w:val="TAL"/>
            </w:pPr>
            <w:r w:rsidRPr="005F7EB0">
              <w:t>octet 1</w:t>
            </w:r>
          </w:p>
        </w:tc>
      </w:tr>
      <w:tr w:rsidR="00A35D07" w:rsidRPr="005F7EB0" w14:paraId="3DA50781" w14:textId="77777777" w:rsidTr="00177A9B">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177A9B">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177A9B">
            <w:pPr>
              <w:pStyle w:val="TAL"/>
            </w:pPr>
            <w:r w:rsidRPr="005F7EB0">
              <w:t>octet 2</w:t>
            </w:r>
          </w:p>
        </w:tc>
      </w:tr>
      <w:tr w:rsidR="00A35D07" w:rsidRPr="005F7EB0" w14:paraId="71CCB2DD" w14:textId="77777777" w:rsidTr="00177A9B">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177A9B">
            <w:pPr>
              <w:pStyle w:val="TAC"/>
            </w:pPr>
          </w:p>
          <w:p w14:paraId="30089B7B" w14:textId="77777777" w:rsidR="00A35D07" w:rsidRPr="005F7EB0" w:rsidRDefault="00A35D07" w:rsidP="00177A9B">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177A9B">
            <w:pPr>
              <w:pStyle w:val="TAC"/>
            </w:pPr>
            <w:r w:rsidRPr="005F7EB0">
              <w:t>128-</w:t>
            </w:r>
          </w:p>
          <w:p w14:paraId="4F05D0DF" w14:textId="77777777" w:rsidR="00A35D07" w:rsidRPr="005F7EB0" w:rsidRDefault="00A35D07" w:rsidP="00177A9B">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177A9B">
            <w:pPr>
              <w:pStyle w:val="TAC"/>
            </w:pPr>
            <w:r w:rsidRPr="005F7EB0">
              <w:t>128-</w:t>
            </w:r>
          </w:p>
          <w:p w14:paraId="5E8248E2" w14:textId="77777777" w:rsidR="00A35D07" w:rsidRPr="005F7EB0" w:rsidRDefault="00A35D07" w:rsidP="00177A9B">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177A9B">
            <w:pPr>
              <w:pStyle w:val="TAC"/>
            </w:pPr>
            <w:r w:rsidRPr="005F7EB0">
              <w:t>128-</w:t>
            </w:r>
          </w:p>
          <w:p w14:paraId="0980474A" w14:textId="77777777" w:rsidR="00A35D07" w:rsidRPr="005F7EB0" w:rsidRDefault="00A35D07" w:rsidP="00177A9B">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177A9B">
            <w:pPr>
              <w:pStyle w:val="TAC"/>
            </w:pPr>
          </w:p>
          <w:p w14:paraId="1FBAE6A1" w14:textId="77777777" w:rsidR="00A35D07" w:rsidRPr="005F7EB0" w:rsidRDefault="00A35D07" w:rsidP="00177A9B">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177A9B">
            <w:pPr>
              <w:pStyle w:val="TAC"/>
              <w:rPr>
                <w:lang w:val="es-ES"/>
              </w:rPr>
            </w:pPr>
          </w:p>
          <w:p w14:paraId="6F57080E" w14:textId="77777777" w:rsidR="00A35D07" w:rsidRPr="005F7EB0" w:rsidRDefault="00A35D07" w:rsidP="00177A9B">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177A9B">
            <w:pPr>
              <w:pStyle w:val="TAC"/>
              <w:rPr>
                <w:lang w:val="es-ES"/>
              </w:rPr>
            </w:pPr>
          </w:p>
          <w:p w14:paraId="4E0C2DB8" w14:textId="77777777" w:rsidR="00A35D07" w:rsidRPr="005F7EB0" w:rsidRDefault="00A35D07" w:rsidP="00177A9B">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177A9B">
            <w:pPr>
              <w:pStyle w:val="TAC"/>
              <w:rPr>
                <w:lang w:val="es-ES"/>
              </w:rPr>
            </w:pPr>
          </w:p>
          <w:p w14:paraId="535E3CF3" w14:textId="77777777" w:rsidR="00A35D07" w:rsidRPr="005F7EB0" w:rsidRDefault="00A35D07" w:rsidP="00177A9B">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177A9B">
            <w:pPr>
              <w:pStyle w:val="TAL"/>
            </w:pPr>
          </w:p>
          <w:p w14:paraId="174CA117" w14:textId="77777777" w:rsidR="00A35D07" w:rsidRPr="005F7EB0" w:rsidRDefault="00A35D07" w:rsidP="00177A9B">
            <w:pPr>
              <w:pStyle w:val="TAL"/>
            </w:pPr>
            <w:r w:rsidRPr="005F7EB0">
              <w:t>octet 3</w:t>
            </w:r>
          </w:p>
        </w:tc>
      </w:tr>
      <w:tr w:rsidR="00A35D07" w:rsidRPr="005F7EB0" w14:paraId="3BFA52D7" w14:textId="77777777" w:rsidTr="00177A9B">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177A9B">
            <w:pPr>
              <w:pStyle w:val="TAC"/>
            </w:pPr>
          </w:p>
          <w:p w14:paraId="187F2BB7" w14:textId="77777777" w:rsidR="00A35D07" w:rsidRPr="005F7EB0" w:rsidRDefault="00A35D07" w:rsidP="00177A9B">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177A9B">
            <w:pPr>
              <w:pStyle w:val="TAC"/>
            </w:pPr>
            <w:r w:rsidRPr="005F7EB0">
              <w:t>128-</w:t>
            </w:r>
          </w:p>
          <w:p w14:paraId="257CFA8F" w14:textId="77777777" w:rsidR="00A35D07" w:rsidRPr="005F7EB0" w:rsidRDefault="00A35D07" w:rsidP="00177A9B">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177A9B">
            <w:pPr>
              <w:pStyle w:val="TAC"/>
            </w:pPr>
            <w:r w:rsidRPr="005F7EB0">
              <w:t>128-</w:t>
            </w:r>
          </w:p>
          <w:p w14:paraId="451DA01A" w14:textId="77777777" w:rsidR="00A35D07" w:rsidRPr="005F7EB0" w:rsidRDefault="00A35D07" w:rsidP="00177A9B">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177A9B">
            <w:pPr>
              <w:pStyle w:val="TAC"/>
            </w:pPr>
            <w:r w:rsidRPr="005F7EB0">
              <w:t>128-</w:t>
            </w:r>
          </w:p>
          <w:p w14:paraId="6DD5FD1D" w14:textId="77777777" w:rsidR="00A35D07" w:rsidRPr="005F7EB0" w:rsidRDefault="00A35D07" w:rsidP="00177A9B">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177A9B">
            <w:pPr>
              <w:pStyle w:val="TAC"/>
            </w:pPr>
          </w:p>
          <w:p w14:paraId="7E86AA83" w14:textId="77777777" w:rsidR="00A35D07" w:rsidRPr="005F7EB0" w:rsidRDefault="00A35D07" w:rsidP="00177A9B">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177A9B">
            <w:pPr>
              <w:pStyle w:val="TAC"/>
              <w:rPr>
                <w:lang w:val="es-ES"/>
              </w:rPr>
            </w:pPr>
          </w:p>
          <w:p w14:paraId="64F2EE0B" w14:textId="77777777" w:rsidR="00A35D07" w:rsidRPr="005F7EB0" w:rsidRDefault="00A35D07" w:rsidP="00177A9B">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177A9B">
            <w:pPr>
              <w:pStyle w:val="TAC"/>
              <w:rPr>
                <w:lang w:val="es-ES"/>
              </w:rPr>
            </w:pPr>
          </w:p>
          <w:p w14:paraId="47B1E267" w14:textId="77777777" w:rsidR="00A35D07" w:rsidRPr="005F7EB0" w:rsidRDefault="00A35D07" w:rsidP="00177A9B">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177A9B">
            <w:pPr>
              <w:pStyle w:val="TAC"/>
            </w:pPr>
          </w:p>
          <w:p w14:paraId="62339E1B" w14:textId="77777777" w:rsidR="00A35D07" w:rsidRPr="005F7EB0" w:rsidRDefault="00A35D07" w:rsidP="00177A9B">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177A9B">
            <w:pPr>
              <w:pStyle w:val="TAL"/>
            </w:pPr>
          </w:p>
          <w:p w14:paraId="0D457085" w14:textId="77777777" w:rsidR="00A35D07" w:rsidRPr="005F7EB0" w:rsidRDefault="00A35D07" w:rsidP="00177A9B">
            <w:pPr>
              <w:pStyle w:val="TAL"/>
            </w:pPr>
            <w:r w:rsidRPr="005F7EB0">
              <w:t>octet 4</w:t>
            </w:r>
          </w:p>
        </w:tc>
      </w:tr>
      <w:tr w:rsidR="00A35D07" w:rsidRPr="005F7EB0" w14:paraId="6449662F" w14:textId="77777777" w:rsidTr="00177A9B">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177A9B">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177A9B">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177A9B">
            <w:pPr>
              <w:pStyle w:val="TAC"/>
            </w:pPr>
            <w:r>
              <w:t>0</w:t>
            </w:r>
          </w:p>
        </w:tc>
        <w:tc>
          <w:tcPr>
            <w:tcW w:w="1137" w:type="dxa"/>
            <w:tcBorders>
              <w:top w:val="nil"/>
              <w:left w:val="nil"/>
              <w:bottom w:val="nil"/>
              <w:right w:val="nil"/>
            </w:tcBorders>
          </w:tcPr>
          <w:p w14:paraId="1CE6FB75" w14:textId="77777777" w:rsidR="00A35D07" w:rsidRPr="005F7EB0" w:rsidRDefault="00A35D07" w:rsidP="00177A9B">
            <w:pPr>
              <w:pStyle w:val="TAL"/>
            </w:pPr>
          </w:p>
        </w:tc>
      </w:tr>
      <w:tr w:rsidR="00A35D07" w:rsidRPr="005F7EB0" w14:paraId="44FD5D9A" w14:textId="77777777" w:rsidTr="00177A9B">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177A9B">
            <w:pPr>
              <w:pStyle w:val="TAC"/>
            </w:pPr>
            <w:r>
              <w:t>Spare</w:t>
            </w:r>
          </w:p>
        </w:tc>
        <w:tc>
          <w:tcPr>
            <w:tcW w:w="1137" w:type="dxa"/>
            <w:tcBorders>
              <w:top w:val="nil"/>
              <w:left w:val="nil"/>
              <w:bottom w:val="nil"/>
              <w:right w:val="nil"/>
            </w:tcBorders>
          </w:tcPr>
          <w:p w14:paraId="6E1F61F1" w14:textId="77777777" w:rsidR="00A35D07" w:rsidRPr="005F7EB0" w:rsidRDefault="00A35D07" w:rsidP="00177A9B">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177A9B">
        <w:trPr>
          <w:cantSplit/>
          <w:jc w:val="center"/>
        </w:trPr>
        <w:tc>
          <w:tcPr>
            <w:tcW w:w="7073" w:type="dxa"/>
            <w:gridSpan w:val="6"/>
          </w:tcPr>
          <w:p w14:paraId="327B557D" w14:textId="77777777" w:rsidR="00A35D07" w:rsidRPr="005F7EB0" w:rsidRDefault="00A35D07" w:rsidP="00177A9B">
            <w:pPr>
              <w:pStyle w:val="TAL"/>
            </w:pPr>
            <w:r w:rsidRPr="005F7EB0">
              <w:t>5GS encryption algorithms supported (octet 3)</w:t>
            </w:r>
          </w:p>
        </w:tc>
      </w:tr>
      <w:tr w:rsidR="00A35D07" w:rsidRPr="005F7EB0" w14:paraId="1AA29979" w14:textId="77777777" w:rsidTr="00177A9B">
        <w:trPr>
          <w:cantSplit/>
          <w:jc w:val="center"/>
        </w:trPr>
        <w:tc>
          <w:tcPr>
            <w:tcW w:w="7073" w:type="dxa"/>
            <w:gridSpan w:val="6"/>
          </w:tcPr>
          <w:p w14:paraId="420D7DDF" w14:textId="77777777" w:rsidR="00A35D07" w:rsidRPr="005F7EB0" w:rsidRDefault="00A35D07" w:rsidP="00177A9B">
            <w:pPr>
              <w:pStyle w:val="TAL"/>
            </w:pPr>
          </w:p>
        </w:tc>
      </w:tr>
      <w:tr w:rsidR="00A35D07" w:rsidRPr="005F7EB0" w14:paraId="26BE7CC8" w14:textId="77777777" w:rsidTr="00177A9B">
        <w:trPr>
          <w:cantSplit/>
          <w:jc w:val="center"/>
        </w:trPr>
        <w:tc>
          <w:tcPr>
            <w:tcW w:w="7073" w:type="dxa"/>
            <w:gridSpan w:val="6"/>
          </w:tcPr>
          <w:p w14:paraId="6AE6790B" w14:textId="77777777" w:rsidR="00A35D07" w:rsidRPr="005F7EB0" w:rsidRDefault="00A35D07" w:rsidP="00177A9B">
            <w:pPr>
              <w:pStyle w:val="TAL"/>
            </w:pPr>
            <w:r w:rsidRPr="005F7EB0">
              <w:t>5GS encryption algorithm 5G-EA0 supported (octet 3, bit 8)</w:t>
            </w:r>
          </w:p>
        </w:tc>
      </w:tr>
      <w:tr w:rsidR="00A35D07" w:rsidRPr="005F7EB0" w14:paraId="2D86246D" w14:textId="77777777" w:rsidTr="00177A9B">
        <w:trPr>
          <w:gridAfter w:val="1"/>
          <w:wAfter w:w="8" w:type="dxa"/>
          <w:cantSplit/>
          <w:jc w:val="center"/>
        </w:trPr>
        <w:tc>
          <w:tcPr>
            <w:tcW w:w="248" w:type="dxa"/>
          </w:tcPr>
          <w:p w14:paraId="74C5B9C7" w14:textId="77777777" w:rsidR="00A35D07" w:rsidRPr="005F7EB0" w:rsidRDefault="00A35D07" w:rsidP="00177A9B">
            <w:pPr>
              <w:pStyle w:val="TAC"/>
            </w:pPr>
            <w:r w:rsidRPr="005F7EB0">
              <w:t>0</w:t>
            </w:r>
          </w:p>
        </w:tc>
        <w:tc>
          <w:tcPr>
            <w:tcW w:w="284" w:type="dxa"/>
          </w:tcPr>
          <w:p w14:paraId="6074FF2D" w14:textId="77777777" w:rsidR="00A35D07" w:rsidRPr="005F7EB0" w:rsidRDefault="00A35D07" w:rsidP="00177A9B">
            <w:pPr>
              <w:pStyle w:val="TAC"/>
            </w:pPr>
          </w:p>
        </w:tc>
        <w:tc>
          <w:tcPr>
            <w:tcW w:w="283" w:type="dxa"/>
          </w:tcPr>
          <w:p w14:paraId="036E532B" w14:textId="77777777" w:rsidR="00A35D07" w:rsidRPr="005F7EB0" w:rsidRDefault="00A35D07" w:rsidP="00177A9B">
            <w:pPr>
              <w:pStyle w:val="TAC"/>
            </w:pPr>
          </w:p>
        </w:tc>
        <w:tc>
          <w:tcPr>
            <w:tcW w:w="236" w:type="dxa"/>
          </w:tcPr>
          <w:p w14:paraId="3A7948BA" w14:textId="77777777" w:rsidR="00A35D07" w:rsidRPr="005F7EB0" w:rsidRDefault="00A35D07" w:rsidP="00177A9B">
            <w:pPr>
              <w:pStyle w:val="TAC"/>
            </w:pPr>
          </w:p>
        </w:tc>
        <w:tc>
          <w:tcPr>
            <w:tcW w:w="6014" w:type="dxa"/>
            <w:shd w:val="clear" w:color="auto" w:fill="auto"/>
          </w:tcPr>
          <w:p w14:paraId="59E7D293" w14:textId="77777777" w:rsidR="00A35D07" w:rsidRPr="005F7EB0" w:rsidRDefault="00A35D07" w:rsidP="00177A9B">
            <w:pPr>
              <w:pStyle w:val="TAL"/>
            </w:pPr>
            <w:r w:rsidRPr="005F7EB0">
              <w:t>5GS encryption algorithm 5G-EA0 not supported</w:t>
            </w:r>
          </w:p>
        </w:tc>
      </w:tr>
      <w:tr w:rsidR="00A35D07" w:rsidRPr="005F7EB0" w14:paraId="3FE5533F" w14:textId="77777777" w:rsidTr="00177A9B">
        <w:trPr>
          <w:gridAfter w:val="1"/>
          <w:wAfter w:w="8" w:type="dxa"/>
          <w:cantSplit/>
          <w:jc w:val="center"/>
        </w:trPr>
        <w:tc>
          <w:tcPr>
            <w:tcW w:w="248" w:type="dxa"/>
          </w:tcPr>
          <w:p w14:paraId="0E3026F8" w14:textId="77777777" w:rsidR="00A35D07" w:rsidRPr="005F7EB0" w:rsidRDefault="00A35D07" w:rsidP="00177A9B">
            <w:pPr>
              <w:pStyle w:val="TAC"/>
            </w:pPr>
            <w:r w:rsidRPr="005F7EB0">
              <w:t>1</w:t>
            </w:r>
          </w:p>
        </w:tc>
        <w:tc>
          <w:tcPr>
            <w:tcW w:w="284" w:type="dxa"/>
          </w:tcPr>
          <w:p w14:paraId="6853A280" w14:textId="77777777" w:rsidR="00A35D07" w:rsidRPr="005F7EB0" w:rsidRDefault="00A35D07" w:rsidP="00177A9B">
            <w:pPr>
              <w:pStyle w:val="TAC"/>
            </w:pPr>
          </w:p>
        </w:tc>
        <w:tc>
          <w:tcPr>
            <w:tcW w:w="283" w:type="dxa"/>
          </w:tcPr>
          <w:p w14:paraId="6B8E015B" w14:textId="77777777" w:rsidR="00A35D07" w:rsidRPr="005F7EB0" w:rsidRDefault="00A35D07" w:rsidP="00177A9B">
            <w:pPr>
              <w:pStyle w:val="TAC"/>
            </w:pPr>
          </w:p>
        </w:tc>
        <w:tc>
          <w:tcPr>
            <w:tcW w:w="236" w:type="dxa"/>
          </w:tcPr>
          <w:p w14:paraId="41D6FFBD" w14:textId="77777777" w:rsidR="00A35D07" w:rsidRPr="005F7EB0" w:rsidRDefault="00A35D07" w:rsidP="00177A9B">
            <w:pPr>
              <w:pStyle w:val="TAC"/>
            </w:pPr>
          </w:p>
        </w:tc>
        <w:tc>
          <w:tcPr>
            <w:tcW w:w="6014" w:type="dxa"/>
            <w:shd w:val="clear" w:color="auto" w:fill="auto"/>
          </w:tcPr>
          <w:p w14:paraId="701DBCEA" w14:textId="77777777" w:rsidR="00A35D07" w:rsidRPr="005F7EB0" w:rsidRDefault="00A35D07" w:rsidP="00177A9B">
            <w:pPr>
              <w:pStyle w:val="TAL"/>
            </w:pPr>
            <w:r w:rsidRPr="005F7EB0">
              <w:t>5GS encryption algorithm 5G-EA0 supported</w:t>
            </w:r>
          </w:p>
        </w:tc>
      </w:tr>
      <w:tr w:rsidR="00A35D07" w:rsidRPr="005F7EB0" w14:paraId="2576568F" w14:textId="77777777" w:rsidTr="00177A9B">
        <w:trPr>
          <w:cantSplit/>
          <w:jc w:val="center"/>
        </w:trPr>
        <w:tc>
          <w:tcPr>
            <w:tcW w:w="7073" w:type="dxa"/>
            <w:gridSpan w:val="6"/>
          </w:tcPr>
          <w:p w14:paraId="5BB763A3" w14:textId="77777777" w:rsidR="00A35D07" w:rsidRPr="005F7EB0" w:rsidRDefault="00A35D07" w:rsidP="00177A9B">
            <w:pPr>
              <w:pStyle w:val="TAL"/>
            </w:pPr>
          </w:p>
        </w:tc>
      </w:tr>
      <w:tr w:rsidR="00A35D07" w:rsidRPr="005F7EB0" w14:paraId="79DEDE1C" w14:textId="77777777" w:rsidTr="00177A9B">
        <w:trPr>
          <w:cantSplit/>
          <w:jc w:val="center"/>
        </w:trPr>
        <w:tc>
          <w:tcPr>
            <w:tcW w:w="7073" w:type="dxa"/>
            <w:gridSpan w:val="6"/>
          </w:tcPr>
          <w:p w14:paraId="47E36678" w14:textId="77777777" w:rsidR="00A35D07" w:rsidRPr="005F7EB0" w:rsidRDefault="00A35D07" w:rsidP="00177A9B">
            <w:pPr>
              <w:pStyle w:val="TAL"/>
            </w:pPr>
            <w:r w:rsidRPr="005F7EB0">
              <w:t>5GS encryption algorithm 128-5G-EA1 supported (octet 3, bit 7)</w:t>
            </w:r>
          </w:p>
        </w:tc>
      </w:tr>
      <w:tr w:rsidR="00A35D07" w:rsidRPr="005F7EB0" w14:paraId="2F384AC4" w14:textId="77777777" w:rsidTr="00177A9B">
        <w:trPr>
          <w:gridAfter w:val="1"/>
          <w:wAfter w:w="8" w:type="dxa"/>
          <w:cantSplit/>
          <w:jc w:val="center"/>
        </w:trPr>
        <w:tc>
          <w:tcPr>
            <w:tcW w:w="248" w:type="dxa"/>
          </w:tcPr>
          <w:p w14:paraId="75FBD42D" w14:textId="77777777" w:rsidR="00A35D07" w:rsidRPr="005F7EB0" w:rsidRDefault="00A35D07" w:rsidP="00177A9B">
            <w:pPr>
              <w:pStyle w:val="TAC"/>
            </w:pPr>
            <w:r w:rsidRPr="005F7EB0">
              <w:t>0</w:t>
            </w:r>
          </w:p>
        </w:tc>
        <w:tc>
          <w:tcPr>
            <w:tcW w:w="284" w:type="dxa"/>
          </w:tcPr>
          <w:p w14:paraId="5907B3DD" w14:textId="77777777" w:rsidR="00A35D07" w:rsidRPr="005F7EB0" w:rsidRDefault="00A35D07" w:rsidP="00177A9B">
            <w:pPr>
              <w:pStyle w:val="TAC"/>
            </w:pPr>
          </w:p>
        </w:tc>
        <w:tc>
          <w:tcPr>
            <w:tcW w:w="283" w:type="dxa"/>
          </w:tcPr>
          <w:p w14:paraId="178C0652" w14:textId="77777777" w:rsidR="00A35D07" w:rsidRPr="005F7EB0" w:rsidRDefault="00A35D07" w:rsidP="00177A9B">
            <w:pPr>
              <w:pStyle w:val="TAC"/>
            </w:pPr>
          </w:p>
        </w:tc>
        <w:tc>
          <w:tcPr>
            <w:tcW w:w="236" w:type="dxa"/>
          </w:tcPr>
          <w:p w14:paraId="71DB33E1" w14:textId="77777777" w:rsidR="00A35D07" w:rsidRPr="005F7EB0" w:rsidRDefault="00A35D07" w:rsidP="00177A9B">
            <w:pPr>
              <w:pStyle w:val="TAC"/>
            </w:pPr>
          </w:p>
        </w:tc>
        <w:tc>
          <w:tcPr>
            <w:tcW w:w="6014" w:type="dxa"/>
            <w:shd w:val="clear" w:color="auto" w:fill="auto"/>
          </w:tcPr>
          <w:p w14:paraId="01623282" w14:textId="77777777" w:rsidR="00A35D07" w:rsidRPr="005F7EB0" w:rsidRDefault="00A35D07" w:rsidP="00177A9B">
            <w:pPr>
              <w:pStyle w:val="TAL"/>
            </w:pPr>
            <w:r w:rsidRPr="005F7EB0">
              <w:t>5GS encryption algorithm 128-5G-EA1 not supported</w:t>
            </w:r>
          </w:p>
        </w:tc>
      </w:tr>
      <w:tr w:rsidR="00A35D07" w:rsidRPr="005F7EB0" w14:paraId="224BC81E" w14:textId="77777777" w:rsidTr="00177A9B">
        <w:trPr>
          <w:gridAfter w:val="1"/>
          <w:wAfter w:w="8" w:type="dxa"/>
          <w:cantSplit/>
          <w:jc w:val="center"/>
        </w:trPr>
        <w:tc>
          <w:tcPr>
            <w:tcW w:w="248" w:type="dxa"/>
          </w:tcPr>
          <w:p w14:paraId="1D991B1F" w14:textId="77777777" w:rsidR="00A35D07" w:rsidRPr="005F7EB0" w:rsidRDefault="00A35D07" w:rsidP="00177A9B">
            <w:pPr>
              <w:pStyle w:val="TAC"/>
            </w:pPr>
            <w:r w:rsidRPr="005F7EB0">
              <w:t>1</w:t>
            </w:r>
          </w:p>
        </w:tc>
        <w:tc>
          <w:tcPr>
            <w:tcW w:w="284" w:type="dxa"/>
          </w:tcPr>
          <w:p w14:paraId="15B2320B" w14:textId="77777777" w:rsidR="00A35D07" w:rsidRPr="005F7EB0" w:rsidRDefault="00A35D07" w:rsidP="00177A9B">
            <w:pPr>
              <w:pStyle w:val="TAC"/>
            </w:pPr>
          </w:p>
        </w:tc>
        <w:tc>
          <w:tcPr>
            <w:tcW w:w="283" w:type="dxa"/>
          </w:tcPr>
          <w:p w14:paraId="70368D8C" w14:textId="77777777" w:rsidR="00A35D07" w:rsidRPr="005F7EB0" w:rsidRDefault="00A35D07" w:rsidP="00177A9B">
            <w:pPr>
              <w:pStyle w:val="TAC"/>
            </w:pPr>
          </w:p>
        </w:tc>
        <w:tc>
          <w:tcPr>
            <w:tcW w:w="236" w:type="dxa"/>
          </w:tcPr>
          <w:p w14:paraId="77E1293B" w14:textId="77777777" w:rsidR="00A35D07" w:rsidRPr="005F7EB0" w:rsidRDefault="00A35D07" w:rsidP="00177A9B">
            <w:pPr>
              <w:pStyle w:val="TAC"/>
            </w:pPr>
          </w:p>
        </w:tc>
        <w:tc>
          <w:tcPr>
            <w:tcW w:w="6014" w:type="dxa"/>
            <w:shd w:val="clear" w:color="auto" w:fill="auto"/>
          </w:tcPr>
          <w:p w14:paraId="13F7BE4A" w14:textId="77777777" w:rsidR="00A35D07" w:rsidRPr="005F7EB0" w:rsidRDefault="00A35D07" w:rsidP="00177A9B">
            <w:pPr>
              <w:pStyle w:val="TAL"/>
            </w:pPr>
            <w:r w:rsidRPr="005F7EB0">
              <w:t>5GS encryption algorithm 128-5G-EA1 supported</w:t>
            </w:r>
          </w:p>
        </w:tc>
      </w:tr>
      <w:tr w:rsidR="00A35D07" w:rsidRPr="005F7EB0" w14:paraId="1A919123" w14:textId="77777777" w:rsidTr="00177A9B">
        <w:trPr>
          <w:cantSplit/>
          <w:jc w:val="center"/>
        </w:trPr>
        <w:tc>
          <w:tcPr>
            <w:tcW w:w="7073" w:type="dxa"/>
            <w:gridSpan w:val="6"/>
          </w:tcPr>
          <w:p w14:paraId="5048F952" w14:textId="77777777" w:rsidR="00A35D07" w:rsidRPr="005F7EB0" w:rsidRDefault="00A35D07" w:rsidP="00177A9B">
            <w:pPr>
              <w:pStyle w:val="TAL"/>
            </w:pPr>
          </w:p>
        </w:tc>
      </w:tr>
      <w:tr w:rsidR="00A35D07" w:rsidRPr="005F7EB0" w14:paraId="2171E338" w14:textId="77777777" w:rsidTr="00177A9B">
        <w:trPr>
          <w:cantSplit/>
          <w:jc w:val="center"/>
        </w:trPr>
        <w:tc>
          <w:tcPr>
            <w:tcW w:w="7073" w:type="dxa"/>
            <w:gridSpan w:val="6"/>
          </w:tcPr>
          <w:p w14:paraId="5D79B717" w14:textId="77777777" w:rsidR="00A35D07" w:rsidRPr="005F7EB0" w:rsidRDefault="00A35D07" w:rsidP="00177A9B">
            <w:pPr>
              <w:pStyle w:val="TAL"/>
            </w:pPr>
            <w:r w:rsidRPr="005F7EB0">
              <w:t>5GS encryption algorithm 128-5G-EA2 supported (octet 3, bit 6)</w:t>
            </w:r>
          </w:p>
        </w:tc>
      </w:tr>
      <w:tr w:rsidR="00A35D07" w:rsidRPr="005F7EB0" w14:paraId="0712D5E6" w14:textId="77777777" w:rsidTr="00177A9B">
        <w:trPr>
          <w:gridAfter w:val="1"/>
          <w:wAfter w:w="8" w:type="dxa"/>
          <w:cantSplit/>
          <w:jc w:val="center"/>
        </w:trPr>
        <w:tc>
          <w:tcPr>
            <w:tcW w:w="248" w:type="dxa"/>
          </w:tcPr>
          <w:p w14:paraId="2926AA78" w14:textId="77777777" w:rsidR="00A35D07" w:rsidRPr="005F7EB0" w:rsidRDefault="00A35D07" w:rsidP="00177A9B">
            <w:pPr>
              <w:pStyle w:val="TAC"/>
            </w:pPr>
            <w:r w:rsidRPr="005F7EB0">
              <w:t>0</w:t>
            </w:r>
          </w:p>
        </w:tc>
        <w:tc>
          <w:tcPr>
            <w:tcW w:w="284" w:type="dxa"/>
          </w:tcPr>
          <w:p w14:paraId="4B66903D" w14:textId="77777777" w:rsidR="00A35D07" w:rsidRPr="005F7EB0" w:rsidRDefault="00A35D07" w:rsidP="00177A9B">
            <w:pPr>
              <w:pStyle w:val="TAC"/>
            </w:pPr>
          </w:p>
        </w:tc>
        <w:tc>
          <w:tcPr>
            <w:tcW w:w="283" w:type="dxa"/>
          </w:tcPr>
          <w:p w14:paraId="38B85B6A" w14:textId="77777777" w:rsidR="00A35D07" w:rsidRPr="005F7EB0" w:rsidRDefault="00A35D07" w:rsidP="00177A9B">
            <w:pPr>
              <w:pStyle w:val="TAC"/>
            </w:pPr>
          </w:p>
        </w:tc>
        <w:tc>
          <w:tcPr>
            <w:tcW w:w="236" w:type="dxa"/>
          </w:tcPr>
          <w:p w14:paraId="1397B087" w14:textId="77777777" w:rsidR="00A35D07" w:rsidRPr="005F7EB0" w:rsidRDefault="00A35D07" w:rsidP="00177A9B">
            <w:pPr>
              <w:pStyle w:val="TAC"/>
            </w:pPr>
          </w:p>
        </w:tc>
        <w:tc>
          <w:tcPr>
            <w:tcW w:w="6014" w:type="dxa"/>
            <w:shd w:val="clear" w:color="auto" w:fill="auto"/>
          </w:tcPr>
          <w:p w14:paraId="3D5BD54E" w14:textId="77777777" w:rsidR="00A35D07" w:rsidRPr="005F7EB0" w:rsidRDefault="00A35D07" w:rsidP="00177A9B">
            <w:pPr>
              <w:pStyle w:val="TAL"/>
            </w:pPr>
            <w:r w:rsidRPr="005F7EB0">
              <w:t>5GS encryption algorithm 128-5G-EA2 not supported</w:t>
            </w:r>
          </w:p>
        </w:tc>
      </w:tr>
      <w:tr w:rsidR="00A35D07" w:rsidRPr="005F7EB0" w14:paraId="3E68B3FA" w14:textId="77777777" w:rsidTr="00177A9B">
        <w:trPr>
          <w:gridAfter w:val="1"/>
          <w:wAfter w:w="8" w:type="dxa"/>
          <w:cantSplit/>
          <w:jc w:val="center"/>
        </w:trPr>
        <w:tc>
          <w:tcPr>
            <w:tcW w:w="248" w:type="dxa"/>
          </w:tcPr>
          <w:p w14:paraId="78A493BF" w14:textId="77777777" w:rsidR="00A35D07" w:rsidRPr="005F7EB0" w:rsidRDefault="00A35D07" w:rsidP="00177A9B">
            <w:pPr>
              <w:pStyle w:val="TAC"/>
            </w:pPr>
            <w:r w:rsidRPr="005F7EB0">
              <w:t>1</w:t>
            </w:r>
          </w:p>
        </w:tc>
        <w:tc>
          <w:tcPr>
            <w:tcW w:w="284" w:type="dxa"/>
          </w:tcPr>
          <w:p w14:paraId="5CC4F342" w14:textId="77777777" w:rsidR="00A35D07" w:rsidRPr="005F7EB0" w:rsidRDefault="00A35D07" w:rsidP="00177A9B">
            <w:pPr>
              <w:pStyle w:val="TAC"/>
            </w:pPr>
          </w:p>
        </w:tc>
        <w:tc>
          <w:tcPr>
            <w:tcW w:w="283" w:type="dxa"/>
          </w:tcPr>
          <w:p w14:paraId="0AB501F9" w14:textId="77777777" w:rsidR="00A35D07" w:rsidRPr="005F7EB0" w:rsidRDefault="00A35D07" w:rsidP="00177A9B">
            <w:pPr>
              <w:pStyle w:val="TAC"/>
            </w:pPr>
          </w:p>
        </w:tc>
        <w:tc>
          <w:tcPr>
            <w:tcW w:w="236" w:type="dxa"/>
          </w:tcPr>
          <w:p w14:paraId="5D195C83" w14:textId="77777777" w:rsidR="00A35D07" w:rsidRPr="005F7EB0" w:rsidRDefault="00A35D07" w:rsidP="00177A9B">
            <w:pPr>
              <w:pStyle w:val="TAC"/>
            </w:pPr>
          </w:p>
        </w:tc>
        <w:tc>
          <w:tcPr>
            <w:tcW w:w="6014" w:type="dxa"/>
            <w:shd w:val="clear" w:color="auto" w:fill="auto"/>
          </w:tcPr>
          <w:p w14:paraId="30FEEA21" w14:textId="77777777" w:rsidR="00A35D07" w:rsidRPr="005F7EB0" w:rsidRDefault="00A35D07" w:rsidP="00177A9B">
            <w:pPr>
              <w:pStyle w:val="TAL"/>
            </w:pPr>
            <w:r w:rsidRPr="005F7EB0">
              <w:t>5GS encryption algorithm 128-5G-EA2 supported</w:t>
            </w:r>
          </w:p>
        </w:tc>
      </w:tr>
      <w:tr w:rsidR="00A35D07" w:rsidRPr="005F7EB0" w14:paraId="4E5AF80C" w14:textId="77777777" w:rsidTr="00177A9B">
        <w:trPr>
          <w:cantSplit/>
          <w:jc w:val="center"/>
        </w:trPr>
        <w:tc>
          <w:tcPr>
            <w:tcW w:w="7073" w:type="dxa"/>
            <w:gridSpan w:val="6"/>
          </w:tcPr>
          <w:p w14:paraId="51CD5C4E" w14:textId="77777777" w:rsidR="00A35D07" w:rsidRPr="005F7EB0" w:rsidRDefault="00A35D07" w:rsidP="00177A9B">
            <w:pPr>
              <w:pStyle w:val="TAL"/>
            </w:pPr>
          </w:p>
        </w:tc>
      </w:tr>
      <w:tr w:rsidR="00A35D07" w:rsidRPr="005F7EB0" w14:paraId="54726679" w14:textId="77777777" w:rsidTr="00177A9B">
        <w:trPr>
          <w:cantSplit/>
          <w:jc w:val="center"/>
        </w:trPr>
        <w:tc>
          <w:tcPr>
            <w:tcW w:w="7073" w:type="dxa"/>
            <w:gridSpan w:val="6"/>
          </w:tcPr>
          <w:p w14:paraId="12EACACA" w14:textId="77777777" w:rsidR="00A35D07" w:rsidRPr="005F7EB0" w:rsidRDefault="00A35D07" w:rsidP="00177A9B">
            <w:pPr>
              <w:pStyle w:val="TAL"/>
            </w:pPr>
            <w:r w:rsidRPr="005F7EB0">
              <w:t>5GS encryption algorithm 128-5G-EA3 supported (octet 3, bit 5)</w:t>
            </w:r>
          </w:p>
        </w:tc>
      </w:tr>
      <w:tr w:rsidR="00A35D07" w:rsidRPr="005F7EB0" w14:paraId="4CF36990" w14:textId="77777777" w:rsidTr="00177A9B">
        <w:trPr>
          <w:gridAfter w:val="1"/>
          <w:wAfter w:w="8" w:type="dxa"/>
          <w:cantSplit/>
          <w:jc w:val="center"/>
        </w:trPr>
        <w:tc>
          <w:tcPr>
            <w:tcW w:w="248" w:type="dxa"/>
          </w:tcPr>
          <w:p w14:paraId="43D2078C" w14:textId="77777777" w:rsidR="00A35D07" w:rsidRPr="005F7EB0" w:rsidRDefault="00A35D07" w:rsidP="00177A9B">
            <w:pPr>
              <w:pStyle w:val="TAC"/>
            </w:pPr>
            <w:r w:rsidRPr="005F7EB0">
              <w:t>0</w:t>
            </w:r>
          </w:p>
        </w:tc>
        <w:tc>
          <w:tcPr>
            <w:tcW w:w="284" w:type="dxa"/>
          </w:tcPr>
          <w:p w14:paraId="6B786CA9" w14:textId="77777777" w:rsidR="00A35D07" w:rsidRPr="005F7EB0" w:rsidRDefault="00A35D07" w:rsidP="00177A9B">
            <w:pPr>
              <w:pStyle w:val="TAC"/>
            </w:pPr>
          </w:p>
        </w:tc>
        <w:tc>
          <w:tcPr>
            <w:tcW w:w="283" w:type="dxa"/>
          </w:tcPr>
          <w:p w14:paraId="05ED7154" w14:textId="77777777" w:rsidR="00A35D07" w:rsidRPr="005F7EB0" w:rsidRDefault="00A35D07" w:rsidP="00177A9B">
            <w:pPr>
              <w:pStyle w:val="TAC"/>
            </w:pPr>
          </w:p>
        </w:tc>
        <w:tc>
          <w:tcPr>
            <w:tcW w:w="236" w:type="dxa"/>
          </w:tcPr>
          <w:p w14:paraId="01216695" w14:textId="77777777" w:rsidR="00A35D07" w:rsidRPr="005F7EB0" w:rsidRDefault="00A35D07" w:rsidP="00177A9B">
            <w:pPr>
              <w:pStyle w:val="TAC"/>
            </w:pPr>
          </w:p>
        </w:tc>
        <w:tc>
          <w:tcPr>
            <w:tcW w:w="6014" w:type="dxa"/>
            <w:shd w:val="clear" w:color="auto" w:fill="auto"/>
          </w:tcPr>
          <w:p w14:paraId="7969050B" w14:textId="77777777" w:rsidR="00A35D07" w:rsidRPr="005F7EB0" w:rsidRDefault="00A35D07" w:rsidP="00177A9B">
            <w:pPr>
              <w:pStyle w:val="TAL"/>
            </w:pPr>
            <w:r w:rsidRPr="005F7EB0">
              <w:t>5GS encryption algorithm 128-5G-EA3 not supported</w:t>
            </w:r>
          </w:p>
        </w:tc>
      </w:tr>
      <w:tr w:rsidR="00A35D07" w:rsidRPr="005F7EB0" w14:paraId="671C02B0" w14:textId="77777777" w:rsidTr="00177A9B">
        <w:trPr>
          <w:gridAfter w:val="1"/>
          <w:wAfter w:w="8" w:type="dxa"/>
          <w:cantSplit/>
          <w:jc w:val="center"/>
        </w:trPr>
        <w:tc>
          <w:tcPr>
            <w:tcW w:w="248" w:type="dxa"/>
          </w:tcPr>
          <w:p w14:paraId="3125945A" w14:textId="77777777" w:rsidR="00A35D07" w:rsidRPr="005F7EB0" w:rsidRDefault="00A35D07" w:rsidP="00177A9B">
            <w:pPr>
              <w:pStyle w:val="TAC"/>
            </w:pPr>
            <w:r w:rsidRPr="005F7EB0">
              <w:t>1</w:t>
            </w:r>
          </w:p>
        </w:tc>
        <w:tc>
          <w:tcPr>
            <w:tcW w:w="284" w:type="dxa"/>
          </w:tcPr>
          <w:p w14:paraId="09B90EC6" w14:textId="77777777" w:rsidR="00A35D07" w:rsidRPr="005F7EB0" w:rsidRDefault="00A35D07" w:rsidP="00177A9B">
            <w:pPr>
              <w:pStyle w:val="TAC"/>
            </w:pPr>
          </w:p>
        </w:tc>
        <w:tc>
          <w:tcPr>
            <w:tcW w:w="283" w:type="dxa"/>
          </w:tcPr>
          <w:p w14:paraId="1B787FC0" w14:textId="77777777" w:rsidR="00A35D07" w:rsidRPr="005F7EB0" w:rsidRDefault="00A35D07" w:rsidP="00177A9B">
            <w:pPr>
              <w:pStyle w:val="TAC"/>
            </w:pPr>
          </w:p>
        </w:tc>
        <w:tc>
          <w:tcPr>
            <w:tcW w:w="236" w:type="dxa"/>
          </w:tcPr>
          <w:p w14:paraId="78C9969A" w14:textId="77777777" w:rsidR="00A35D07" w:rsidRPr="005F7EB0" w:rsidRDefault="00A35D07" w:rsidP="00177A9B">
            <w:pPr>
              <w:pStyle w:val="TAC"/>
            </w:pPr>
          </w:p>
        </w:tc>
        <w:tc>
          <w:tcPr>
            <w:tcW w:w="6014" w:type="dxa"/>
            <w:shd w:val="clear" w:color="auto" w:fill="auto"/>
          </w:tcPr>
          <w:p w14:paraId="68A39870" w14:textId="77777777" w:rsidR="00A35D07" w:rsidRPr="005F7EB0" w:rsidRDefault="00A35D07" w:rsidP="00177A9B">
            <w:pPr>
              <w:pStyle w:val="TAL"/>
            </w:pPr>
            <w:r w:rsidRPr="005F7EB0">
              <w:t>5GS encryption algorithm 128-5G-EA3 supported</w:t>
            </w:r>
          </w:p>
        </w:tc>
      </w:tr>
      <w:tr w:rsidR="00A35D07" w:rsidRPr="005F7EB0" w14:paraId="6C2F8143" w14:textId="77777777" w:rsidTr="00177A9B">
        <w:trPr>
          <w:cantSplit/>
          <w:jc w:val="center"/>
        </w:trPr>
        <w:tc>
          <w:tcPr>
            <w:tcW w:w="7073" w:type="dxa"/>
            <w:gridSpan w:val="6"/>
          </w:tcPr>
          <w:p w14:paraId="389FF966" w14:textId="77777777" w:rsidR="00A35D07" w:rsidRPr="005F7EB0" w:rsidRDefault="00A35D07" w:rsidP="00177A9B">
            <w:pPr>
              <w:pStyle w:val="TAL"/>
            </w:pPr>
          </w:p>
        </w:tc>
      </w:tr>
      <w:tr w:rsidR="00A35D07" w:rsidRPr="005F7EB0" w14:paraId="2020F5B2" w14:textId="77777777" w:rsidTr="00177A9B">
        <w:trPr>
          <w:cantSplit/>
          <w:jc w:val="center"/>
        </w:trPr>
        <w:tc>
          <w:tcPr>
            <w:tcW w:w="7073" w:type="dxa"/>
            <w:gridSpan w:val="6"/>
          </w:tcPr>
          <w:p w14:paraId="757EE4EB" w14:textId="77777777" w:rsidR="00A35D07" w:rsidRPr="005F7EB0" w:rsidRDefault="00A35D07" w:rsidP="00177A9B">
            <w:pPr>
              <w:pStyle w:val="TAL"/>
            </w:pPr>
            <w:r w:rsidRPr="005F7EB0">
              <w:t>5GS encryption algorithm 5G-EA4 supported (octet 3, bit 4)</w:t>
            </w:r>
          </w:p>
        </w:tc>
      </w:tr>
      <w:tr w:rsidR="00A35D07" w:rsidRPr="005F7EB0" w14:paraId="348EAF68" w14:textId="77777777" w:rsidTr="00177A9B">
        <w:trPr>
          <w:gridAfter w:val="1"/>
          <w:wAfter w:w="8" w:type="dxa"/>
          <w:cantSplit/>
          <w:jc w:val="center"/>
        </w:trPr>
        <w:tc>
          <w:tcPr>
            <w:tcW w:w="248" w:type="dxa"/>
          </w:tcPr>
          <w:p w14:paraId="2B7E7DEA" w14:textId="77777777" w:rsidR="00A35D07" w:rsidRPr="005F7EB0" w:rsidRDefault="00A35D07" w:rsidP="00177A9B">
            <w:pPr>
              <w:pStyle w:val="TAC"/>
            </w:pPr>
            <w:r w:rsidRPr="005F7EB0">
              <w:t>0</w:t>
            </w:r>
          </w:p>
        </w:tc>
        <w:tc>
          <w:tcPr>
            <w:tcW w:w="284" w:type="dxa"/>
          </w:tcPr>
          <w:p w14:paraId="2EB14217" w14:textId="77777777" w:rsidR="00A35D07" w:rsidRPr="005F7EB0" w:rsidRDefault="00A35D07" w:rsidP="00177A9B">
            <w:pPr>
              <w:pStyle w:val="TAC"/>
            </w:pPr>
          </w:p>
        </w:tc>
        <w:tc>
          <w:tcPr>
            <w:tcW w:w="283" w:type="dxa"/>
          </w:tcPr>
          <w:p w14:paraId="61413C27" w14:textId="77777777" w:rsidR="00A35D07" w:rsidRPr="005F7EB0" w:rsidRDefault="00A35D07" w:rsidP="00177A9B">
            <w:pPr>
              <w:pStyle w:val="TAC"/>
            </w:pPr>
          </w:p>
        </w:tc>
        <w:tc>
          <w:tcPr>
            <w:tcW w:w="236" w:type="dxa"/>
          </w:tcPr>
          <w:p w14:paraId="1EAD8F2B" w14:textId="77777777" w:rsidR="00A35D07" w:rsidRPr="005F7EB0" w:rsidRDefault="00A35D07" w:rsidP="00177A9B">
            <w:pPr>
              <w:pStyle w:val="TAC"/>
            </w:pPr>
          </w:p>
        </w:tc>
        <w:tc>
          <w:tcPr>
            <w:tcW w:w="6014" w:type="dxa"/>
            <w:shd w:val="clear" w:color="auto" w:fill="auto"/>
          </w:tcPr>
          <w:p w14:paraId="035A26C9" w14:textId="77777777" w:rsidR="00A35D07" w:rsidRPr="005F7EB0" w:rsidRDefault="00A35D07" w:rsidP="00177A9B">
            <w:pPr>
              <w:pStyle w:val="TAL"/>
            </w:pPr>
            <w:r w:rsidRPr="005F7EB0">
              <w:t>5GS encryption algorithm 5G-EA4 not supported</w:t>
            </w:r>
          </w:p>
        </w:tc>
      </w:tr>
      <w:tr w:rsidR="00A35D07" w:rsidRPr="005F7EB0" w14:paraId="73444362" w14:textId="77777777" w:rsidTr="00177A9B">
        <w:trPr>
          <w:gridAfter w:val="1"/>
          <w:wAfter w:w="8" w:type="dxa"/>
          <w:cantSplit/>
          <w:jc w:val="center"/>
        </w:trPr>
        <w:tc>
          <w:tcPr>
            <w:tcW w:w="248" w:type="dxa"/>
          </w:tcPr>
          <w:p w14:paraId="60EC0012" w14:textId="77777777" w:rsidR="00A35D07" w:rsidRPr="005F7EB0" w:rsidRDefault="00A35D07" w:rsidP="00177A9B">
            <w:pPr>
              <w:pStyle w:val="TAC"/>
            </w:pPr>
            <w:r w:rsidRPr="005F7EB0">
              <w:t>1</w:t>
            </w:r>
          </w:p>
        </w:tc>
        <w:tc>
          <w:tcPr>
            <w:tcW w:w="284" w:type="dxa"/>
          </w:tcPr>
          <w:p w14:paraId="58CBA3D4" w14:textId="77777777" w:rsidR="00A35D07" w:rsidRPr="005F7EB0" w:rsidRDefault="00A35D07" w:rsidP="00177A9B">
            <w:pPr>
              <w:pStyle w:val="TAC"/>
            </w:pPr>
          </w:p>
        </w:tc>
        <w:tc>
          <w:tcPr>
            <w:tcW w:w="283" w:type="dxa"/>
          </w:tcPr>
          <w:p w14:paraId="1758EE6F" w14:textId="77777777" w:rsidR="00A35D07" w:rsidRPr="005F7EB0" w:rsidRDefault="00A35D07" w:rsidP="00177A9B">
            <w:pPr>
              <w:pStyle w:val="TAC"/>
            </w:pPr>
          </w:p>
        </w:tc>
        <w:tc>
          <w:tcPr>
            <w:tcW w:w="236" w:type="dxa"/>
          </w:tcPr>
          <w:p w14:paraId="49BFD9D0" w14:textId="77777777" w:rsidR="00A35D07" w:rsidRPr="005F7EB0" w:rsidRDefault="00A35D07" w:rsidP="00177A9B">
            <w:pPr>
              <w:pStyle w:val="TAC"/>
            </w:pPr>
          </w:p>
        </w:tc>
        <w:tc>
          <w:tcPr>
            <w:tcW w:w="6014" w:type="dxa"/>
            <w:shd w:val="clear" w:color="auto" w:fill="auto"/>
          </w:tcPr>
          <w:p w14:paraId="6013D0F5" w14:textId="77777777" w:rsidR="00A35D07" w:rsidRPr="005F7EB0" w:rsidRDefault="00A35D07" w:rsidP="00177A9B">
            <w:pPr>
              <w:pStyle w:val="TAL"/>
            </w:pPr>
            <w:r w:rsidRPr="005F7EB0">
              <w:t>5GS encryption algorithm 5G-EA4 supported</w:t>
            </w:r>
          </w:p>
        </w:tc>
      </w:tr>
      <w:tr w:rsidR="00A35D07" w:rsidRPr="005F7EB0" w14:paraId="70867E23" w14:textId="77777777" w:rsidTr="00177A9B">
        <w:trPr>
          <w:cantSplit/>
          <w:jc w:val="center"/>
        </w:trPr>
        <w:tc>
          <w:tcPr>
            <w:tcW w:w="7073" w:type="dxa"/>
            <w:gridSpan w:val="6"/>
          </w:tcPr>
          <w:p w14:paraId="1CD9F486" w14:textId="77777777" w:rsidR="00A35D07" w:rsidRPr="005F7EB0" w:rsidRDefault="00A35D07" w:rsidP="00177A9B">
            <w:pPr>
              <w:pStyle w:val="TAL"/>
            </w:pPr>
          </w:p>
        </w:tc>
      </w:tr>
      <w:tr w:rsidR="00A35D07" w:rsidRPr="005F7EB0" w14:paraId="49144630" w14:textId="77777777" w:rsidTr="00177A9B">
        <w:trPr>
          <w:cantSplit/>
          <w:jc w:val="center"/>
        </w:trPr>
        <w:tc>
          <w:tcPr>
            <w:tcW w:w="7073" w:type="dxa"/>
            <w:gridSpan w:val="6"/>
          </w:tcPr>
          <w:p w14:paraId="72A1ED2A" w14:textId="77777777" w:rsidR="00A35D07" w:rsidRPr="005F7EB0" w:rsidRDefault="00A35D07" w:rsidP="00177A9B">
            <w:pPr>
              <w:pStyle w:val="TAL"/>
            </w:pPr>
            <w:r w:rsidRPr="005F7EB0">
              <w:t>5GS encryption algorithm 5G-EA5 supported (octet 3, bit 3)</w:t>
            </w:r>
          </w:p>
        </w:tc>
      </w:tr>
      <w:tr w:rsidR="00A35D07" w:rsidRPr="005F7EB0" w14:paraId="13AC262B" w14:textId="77777777" w:rsidTr="00177A9B">
        <w:trPr>
          <w:gridAfter w:val="1"/>
          <w:wAfter w:w="8" w:type="dxa"/>
          <w:cantSplit/>
          <w:jc w:val="center"/>
        </w:trPr>
        <w:tc>
          <w:tcPr>
            <w:tcW w:w="248" w:type="dxa"/>
          </w:tcPr>
          <w:p w14:paraId="29D588DD" w14:textId="77777777" w:rsidR="00A35D07" w:rsidRPr="005F7EB0" w:rsidRDefault="00A35D07" w:rsidP="00177A9B">
            <w:pPr>
              <w:pStyle w:val="TAC"/>
            </w:pPr>
            <w:r w:rsidRPr="005F7EB0">
              <w:t>0</w:t>
            </w:r>
          </w:p>
        </w:tc>
        <w:tc>
          <w:tcPr>
            <w:tcW w:w="284" w:type="dxa"/>
          </w:tcPr>
          <w:p w14:paraId="7FF04F90" w14:textId="77777777" w:rsidR="00A35D07" w:rsidRPr="005F7EB0" w:rsidRDefault="00A35D07" w:rsidP="00177A9B">
            <w:pPr>
              <w:pStyle w:val="TAC"/>
            </w:pPr>
          </w:p>
        </w:tc>
        <w:tc>
          <w:tcPr>
            <w:tcW w:w="283" w:type="dxa"/>
          </w:tcPr>
          <w:p w14:paraId="412939E1" w14:textId="77777777" w:rsidR="00A35D07" w:rsidRPr="005F7EB0" w:rsidRDefault="00A35D07" w:rsidP="00177A9B">
            <w:pPr>
              <w:pStyle w:val="TAC"/>
            </w:pPr>
          </w:p>
        </w:tc>
        <w:tc>
          <w:tcPr>
            <w:tcW w:w="236" w:type="dxa"/>
          </w:tcPr>
          <w:p w14:paraId="659E3C3C" w14:textId="77777777" w:rsidR="00A35D07" w:rsidRPr="005F7EB0" w:rsidRDefault="00A35D07" w:rsidP="00177A9B">
            <w:pPr>
              <w:pStyle w:val="TAC"/>
            </w:pPr>
          </w:p>
        </w:tc>
        <w:tc>
          <w:tcPr>
            <w:tcW w:w="6014" w:type="dxa"/>
            <w:shd w:val="clear" w:color="auto" w:fill="auto"/>
          </w:tcPr>
          <w:p w14:paraId="0279BF4A" w14:textId="77777777" w:rsidR="00A35D07" w:rsidRPr="005F7EB0" w:rsidRDefault="00A35D07" w:rsidP="00177A9B">
            <w:pPr>
              <w:pStyle w:val="TAL"/>
            </w:pPr>
            <w:r w:rsidRPr="005F7EB0">
              <w:t>5GS encryption algorithm 5G-EA5 not supported</w:t>
            </w:r>
          </w:p>
        </w:tc>
      </w:tr>
      <w:tr w:rsidR="00A35D07" w:rsidRPr="005F7EB0" w14:paraId="28646DAF" w14:textId="77777777" w:rsidTr="00177A9B">
        <w:trPr>
          <w:gridAfter w:val="1"/>
          <w:wAfter w:w="8" w:type="dxa"/>
          <w:cantSplit/>
          <w:jc w:val="center"/>
        </w:trPr>
        <w:tc>
          <w:tcPr>
            <w:tcW w:w="248" w:type="dxa"/>
          </w:tcPr>
          <w:p w14:paraId="4E410083" w14:textId="77777777" w:rsidR="00A35D07" w:rsidRPr="005F7EB0" w:rsidRDefault="00A35D07" w:rsidP="00177A9B">
            <w:pPr>
              <w:pStyle w:val="TAC"/>
            </w:pPr>
            <w:r w:rsidRPr="005F7EB0">
              <w:t>1</w:t>
            </w:r>
          </w:p>
        </w:tc>
        <w:tc>
          <w:tcPr>
            <w:tcW w:w="284" w:type="dxa"/>
          </w:tcPr>
          <w:p w14:paraId="2EBD779C" w14:textId="77777777" w:rsidR="00A35D07" w:rsidRPr="005F7EB0" w:rsidRDefault="00A35D07" w:rsidP="00177A9B">
            <w:pPr>
              <w:pStyle w:val="TAC"/>
            </w:pPr>
          </w:p>
        </w:tc>
        <w:tc>
          <w:tcPr>
            <w:tcW w:w="283" w:type="dxa"/>
          </w:tcPr>
          <w:p w14:paraId="35A2633B" w14:textId="77777777" w:rsidR="00A35D07" w:rsidRPr="005F7EB0" w:rsidRDefault="00A35D07" w:rsidP="00177A9B">
            <w:pPr>
              <w:pStyle w:val="TAC"/>
            </w:pPr>
          </w:p>
        </w:tc>
        <w:tc>
          <w:tcPr>
            <w:tcW w:w="236" w:type="dxa"/>
          </w:tcPr>
          <w:p w14:paraId="31C593D2" w14:textId="77777777" w:rsidR="00A35D07" w:rsidRPr="005F7EB0" w:rsidRDefault="00A35D07" w:rsidP="00177A9B">
            <w:pPr>
              <w:pStyle w:val="TAC"/>
            </w:pPr>
          </w:p>
        </w:tc>
        <w:tc>
          <w:tcPr>
            <w:tcW w:w="6014" w:type="dxa"/>
            <w:shd w:val="clear" w:color="auto" w:fill="auto"/>
          </w:tcPr>
          <w:p w14:paraId="03C49A69" w14:textId="77777777" w:rsidR="00A35D07" w:rsidRPr="005F7EB0" w:rsidRDefault="00A35D07" w:rsidP="00177A9B">
            <w:pPr>
              <w:pStyle w:val="TAL"/>
            </w:pPr>
            <w:r w:rsidRPr="005F7EB0">
              <w:t>5GS encryption algorithm 5G-EA5 supported</w:t>
            </w:r>
          </w:p>
        </w:tc>
      </w:tr>
      <w:tr w:rsidR="00A35D07" w:rsidRPr="005F7EB0" w14:paraId="73A12E1C" w14:textId="77777777" w:rsidTr="00177A9B">
        <w:trPr>
          <w:cantSplit/>
          <w:jc w:val="center"/>
        </w:trPr>
        <w:tc>
          <w:tcPr>
            <w:tcW w:w="7073" w:type="dxa"/>
            <w:gridSpan w:val="6"/>
          </w:tcPr>
          <w:p w14:paraId="2FD0AD9D" w14:textId="77777777" w:rsidR="00A35D07" w:rsidRPr="005F7EB0" w:rsidRDefault="00A35D07" w:rsidP="00177A9B">
            <w:pPr>
              <w:pStyle w:val="TAL"/>
            </w:pPr>
          </w:p>
        </w:tc>
      </w:tr>
      <w:tr w:rsidR="00A35D07" w:rsidRPr="005F7EB0" w14:paraId="14166CFE" w14:textId="77777777" w:rsidTr="00177A9B">
        <w:trPr>
          <w:cantSplit/>
          <w:jc w:val="center"/>
        </w:trPr>
        <w:tc>
          <w:tcPr>
            <w:tcW w:w="7073" w:type="dxa"/>
            <w:gridSpan w:val="6"/>
          </w:tcPr>
          <w:p w14:paraId="0972CC5B" w14:textId="77777777" w:rsidR="00A35D07" w:rsidRPr="005F7EB0" w:rsidRDefault="00A35D07" w:rsidP="00177A9B">
            <w:pPr>
              <w:pStyle w:val="TAL"/>
            </w:pPr>
            <w:r w:rsidRPr="005F7EB0">
              <w:t>5GS encryption algorithm 5G-EA6 supported (octet 3, bit 2)</w:t>
            </w:r>
          </w:p>
        </w:tc>
      </w:tr>
      <w:tr w:rsidR="00A35D07" w:rsidRPr="005F7EB0" w14:paraId="54CDCFFA" w14:textId="77777777" w:rsidTr="00177A9B">
        <w:trPr>
          <w:gridAfter w:val="1"/>
          <w:wAfter w:w="8" w:type="dxa"/>
          <w:cantSplit/>
          <w:jc w:val="center"/>
        </w:trPr>
        <w:tc>
          <w:tcPr>
            <w:tcW w:w="248" w:type="dxa"/>
          </w:tcPr>
          <w:p w14:paraId="3B600D03" w14:textId="77777777" w:rsidR="00A35D07" w:rsidRPr="005F7EB0" w:rsidRDefault="00A35D07" w:rsidP="00177A9B">
            <w:pPr>
              <w:pStyle w:val="TAC"/>
            </w:pPr>
            <w:r w:rsidRPr="005F7EB0">
              <w:t>0</w:t>
            </w:r>
          </w:p>
        </w:tc>
        <w:tc>
          <w:tcPr>
            <w:tcW w:w="284" w:type="dxa"/>
          </w:tcPr>
          <w:p w14:paraId="6EE00387" w14:textId="77777777" w:rsidR="00A35D07" w:rsidRPr="005F7EB0" w:rsidRDefault="00A35D07" w:rsidP="00177A9B">
            <w:pPr>
              <w:pStyle w:val="TAC"/>
            </w:pPr>
          </w:p>
        </w:tc>
        <w:tc>
          <w:tcPr>
            <w:tcW w:w="283" w:type="dxa"/>
          </w:tcPr>
          <w:p w14:paraId="22F45146" w14:textId="77777777" w:rsidR="00A35D07" w:rsidRPr="005F7EB0" w:rsidRDefault="00A35D07" w:rsidP="00177A9B">
            <w:pPr>
              <w:pStyle w:val="TAC"/>
            </w:pPr>
          </w:p>
        </w:tc>
        <w:tc>
          <w:tcPr>
            <w:tcW w:w="236" w:type="dxa"/>
          </w:tcPr>
          <w:p w14:paraId="11DEAE65" w14:textId="77777777" w:rsidR="00A35D07" w:rsidRPr="005F7EB0" w:rsidRDefault="00A35D07" w:rsidP="00177A9B">
            <w:pPr>
              <w:pStyle w:val="TAC"/>
            </w:pPr>
          </w:p>
        </w:tc>
        <w:tc>
          <w:tcPr>
            <w:tcW w:w="6014" w:type="dxa"/>
            <w:shd w:val="clear" w:color="auto" w:fill="auto"/>
          </w:tcPr>
          <w:p w14:paraId="26D50281" w14:textId="77777777" w:rsidR="00A35D07" w:rsidRPr="005F7EB0" w:rsidRDefault="00A35D07" w:rsidP="00177A9B">
            <w:pPr>
              <w:pStyle w:val="TAL"/>
            </w:pPr>
            <w:r w:rsidRPr="005F7EB0">
              <w:t>5GS encryption algorithm 5G-EA6 not supported</w:t>
            </w:r>
          </w:p>
        </w:tc>
      </w:tr>
      <w:tr w:rsidR="00A35D07" w:rsidRPr="005F7EB0" w14:paraId="5F580918" w14:textId="77777777" w:rsidTr="00177A9B">
        <w:trPr>
          <w:gridAfter w:val="1"/>
          <w:wAfter w:w="8" w:type="dxa"/>
          <w:cantSplit/>
          <w:jc w:val="center"/>
        </w:trPr>
        <w:tc>
          <w:tcPr>
            <w:tcW w:w="248" w:type="dxa"/>
          </w:tcPr>
          <w:p w14:paraId="76B07DBD" w14:textId="77777777" w:rsidR="00A35D07" w:rsidRPr="005F7EB0" w:rsidRDefault="00A35D07" w:rsidP="00177A9B">
            <w:pPr>
              <w:pStyle w:val="TAC"/>
            </w:pPr>
            <w:r w:rsidRPr="005F7EB0">
              <w:t>1</w:t>
            </w:r>
          </w:p>
        </w:tc>
        <w:tc>
          <w:tcPr>
            <w:tcW w:w="284" w:type="dxa"/>
          </w:tcPr>
          <w:p w14:paraId="6BD4A648" w14:textId="77777777" w:rsidR="00A35D07" w:rsidRPr="005F7EB0" w:rsidRDefault="00A35D07" w:rsidP="00177A9B">
            <w:pPr>
              <w:pStyle w:val="TAC"/>
            </w:pPr>
          </w:p>
        </w:tc>
        <w:tc>
          <w:tcPr>
            <w:tcW w:w="283" w:type="dxa"/>
          </w:tcPr>
          <w:p w14:paraId="57FC0447" w14:textId="77777777" w:rsidR="00A35D07" w:rsidRPr="005F7EB0" w:rsidRDefault="00A35D07" w:rsidP="00177A9B">
            <w:pPr>
              <w:pStyle w:val="TAC"/>
            </w:pPr>
          </w:p>
        </w:tc>
        <w:tc>
          <w:tcPr>
            <w:tcW w:w="236" w:type="dxa"/>
          </w:tcPr>
          <w:p w14:paraId="7A3CF5D3" w14:textId="77777777" w:rsidR="00A35D07" w:rsidRPr="005F7EB0" w:rsidRDefault="00A35D07" w:rsidP="00177A9B">
            <w:pPr>
              <w:pStyle w:val="TAC"/>
            </w:pPr>
          </w:p>
        </w:tc>
        <w:tc>
          <w:tcPr>
            <w:tcW w:w="6014" w:type="dxa"/>
            <w:shd w:val="clear" w:color="auto" w:fill="auto"/>
          </w:tcPr>
          <w:p w14:paraId="0FAF9E49" w14:textId="77777777" w:rsidR="00A35D07" w:rsidRPr="005F7EB0" w:rsidRDefault="00A35D07" w:rsidP="00177A9B">
            <w:pPr>
              <w:pStyle w:val="TAL"/>
            </w:pPr>
            <w:r w:rsidRPr="005F7EB0">
              <w:t>5GS encryption algorithm 5G-EA6 supported</w:t>
            </w:r>
          </w:p>
        </w:tc>
      </w:tr>
      <w:tr w:rsidR="00A35D07" w:rsidRPr="005F7EB0" w14:paraId="7649B266" w14:textId="77777777" w:rsidTr="00177A9B">
        <w:trPr>
          <w:cantSplit/>
          <w:jc w:val="center"/>
        </w:trPr>
        <w:tc>
          <w:tcPr>
            <w:tcW w:w="7073" w:type="dxa"/>
            <w:gridSpan w:val="6"/>
          </w:tcPr>
          <w:p w14:paraId="4F61CEDC" w14:textId="77777777" w:rsidR="00A35D07" w:rsidRPr="005F7EB0" w:rsidRDefault="00A35D07" w:rsidP="00177A9B">
            <w:pPr>
              <w:pStyle w:val="TAL"/>
            </w:pPr>
          </w:p>
        </w:tc>
      </w:tr>
      <w:tr w:rsidR="00A35D07" w:rsidRPr="005F7EB0" w14:paraId="3B0FF874" w14:textId="77777777" w:rsidTr="00177A9B">
        <w:trPr>
          <w:cantSplit/>
          <w:jc w:val="center"/>
        </w:trPr>
        <w:tc>
          <w:tcPr>
            <w:tcW w:w="7073" w:type="dxa"/>
            <w:gridSpan w:val="6"/>
          </w:tcPr>
          <w:p w14:paraId="044DE327" w14:textId="77777777" w:rsidR="00A35D07" w:rsidRPr="005F7EB0" w:rsidRDefault="00A35D07" w:rsidP="00177A9B">
            <w:pPr>
              <w:pStyle w:val="TAL"/>
            </w:pPr>
            <w:r w:rsidRPr="005F7EB0">
              <w:t>5GS encryption algorithm 5G-EA7 supported (octet 3, bit 1)</w:t>
            </w:r>
          </w:p>
        </w:tc>
      </w:tr>
      <w:tr w:rsidR="00A35D07" w:rsidRPr="005F7EB0" w14:paraId="6E88958E" w14:textId="77777777" w:rsidTr="00177A9B">
        <w:trPr>
          <w:gridAfter w:val="1"/>
          <w:wAfter w:w="8" w:type="dxa"/>
          <w:cantSplit/>
          <w:jc w:val="center"/>
        </w:trPr>
        <w:tc>
          <w:tcPr>
            <w:tcW w:w="248" w:type="dxa"/>
          </w:tcPr>
          <w:p w14:paraId="6EBB5733" w14:textId="77777777" w:rsidR="00A35D07" w:rsidRPr="005F7EB0" w:rsidRDefault="00A35D07" w:rsidP="00177A9B">
            <w:pPr>
              <w:pStyle w:val="TAC"/>
            </w:pPr>
            <w:r w:rsidRPr="005F7EB0">
              <w:t>0</w:t>
            </w:r>
          </w:p>
        </w:tc>
        <w:tc>
          <w:tcPr>
            <w:tcW w:w="284" w:type="dxa"/>
          </w:tcPr>
          <w:p w14:paraId="240D304C" w14:textId="77777777" w:rsidR="00A35D07" w:rsidRPr="005F7EB0" w:rsidRDefault="00A35D07" w:rsidP="00177A9B">
            <w:pPr>
              <w:pStyle w:val="TAC"/>
            </w:pPr>
          </w:p>
        </w:tc>
        <w:tc>
          <w:tcPr>
            <w:tcW w:w="283" w:type="dxa"/>
          </w:tcPr>
          <w:p w14:paraId="29029553" w14:textId="77777777" w:rsidR="00A35D07" w:rsidRPr="005F7EB0" w:rsidRDefault="00A35D07" w:rsidP="00177A9B">
            <w:pPr>
              <w:pStyle w:val="TAC"/>
            </w:pPr>
          </w:p>
        </w:tc>
        <w:tc>
          <w:tcPr>
            <w:tcW w:w="236" w:type="dxa"/>
          </w:tcPr>
          <w:p w14:paraId="63275017" w14:textId="77777777" w:rsidR="00A35D07" w:rsidRPr="005F7EB0" w:rsidRDefault="00A35D07" w:rsidP="00177A9B">
            <w:pPr>
              <w:pStyle w:val="TAC"/>
            </w:pPr>
          </w:p>
        </w:tc>
        <w:tc>
          <w:tcPr>
            <w:tcW w:w="6014" w:type="dxa"/>
            <w:shd w:val="clear" w:color="auto" w:fill="auto"/>
          </w:tcPr>
          <w:p w14:paraId="7638725F" w14:textId="77777777" w:rsidR="00A35D07" w:rsidRPr="005F7EB0" w:rsidRDefault="00A35D07" w:rsidP="00177A9B">
            <w:pPr>
              <w:pStyle w:val="TAL"/>
            </w:pPr>
            <w:r w:rsidRPr="005F7EB0">
              <w:t>5GS encryption algorithm 5G-EA7 not supported</w:t>
            </w:r>
          </w:p>
        </w:tc>
      </w:tr>
      <w:tr w:rsidR="00A35D07" w:rsidRPr="005F7EB0" w14:paraId="6D9079ED" w14:textId="77777777" w:rsidTr="00177A9B">
        <w:trPr>
          <w:gridAfter w:val="1"/>
          <w:wAfter w:w="8" w:type="dxa"/>
          <w:cantSplit/>
          <w:jc w:val="center"/>
        </w:trPr>
        <w:tc>
          <w:tcPr>
            <w:tcW w:w="248" w:type="dxa"/>
          </w:tcPr>
          <w:p w14:paraId="08DE49EC" w14:textId="77777777" w:rsidR="00A35D07" w:rsidRPr="005F7EB0" w:rsidRDefault="00A35D07" w:rsidP="00177A9B">
            <w:pPr>
              <w:pStyle w:val="TAC"/>
            </w:pPr>
            <w:r w:rsidRPr="005F7EB0">
              <w:t>1</w:t>
            </w:r>
          </w:p>
        </w:tc>
        <w:tc>
          <w:tcPr>
            <w:tcW w:w="284" w:type="dxa"/>
          </w:tcPr>
          <w:p w14:paraId="52C69469" w14:textId="77777777" w:rsidR="00A35D07" w:rsidRPr="005F7EB0" w:rsidRDefault="00A35D07" w:rsidP="00177A9B">
            <w:pPr>
              <w:pStyle w:val="TAC"/>
            </w:pPr>
          </w:p>
        </w:tc>
        <w:tc>
          <w:tcPr>
            <w:tcW w:w="283" w:type="dxa"/>
          </w:tcPr>
          <w:p w14:paraId="27386A65" w14:textId="77777777" w:rsidR="00A35D07" w:rsidRPr="005F7EB0" w:rsidRDefault="00A35D07" w:rsidP="00177A9B">
            <w:pPr>
              <w:pStyle w:val="TAC"/>
            </w:pPr>
          </w:p>
        </w:tc>
        <w:tc>
          <w:tcPr>
            <w:tcW w:w="236" w:type="dxa"/>
          </w:tcPr>
          <w:p w14:paraId="3A566DE6" w14:textId="77777777" w:rsidR="00A35D07" w:rsidRPr="005F7EB0" w:rsidRDefault="00A35D07" w:rsidP="00177A9B">
            <w:pPr>
              <w:pStyle w:val="TAC"/>
            </w:pPr>
          </w:p>
        </w:tc>
        <w:tc>
          <w:tcPr>
            <w:tcW w:w="6014" w:type="dxa"/>
            <w:shd w:val="clear" w:color="auto" w:fill="auto"/>
          </w:tcPr>
          <w:p w14:paraId="20C2D5CA" w14:textId="77777777" w:rsidR="00A35D07" w:rsidRPr="005F7EB0" w:rsidRDefault="00A35D07" w:rsidP="00177A9B">
            <w:pPr>
              <w:pStyle w:val="TAL"/>
            </w:pPr>
            <w:r w:rsidRPr="005F7EB0">
              <w:t>5GS encryption algorithm 5G-EA7 supported</w:t>
            </w:r>
          </w:p>
        </w:tc>
      </w:tr>
      <w:tr w:rsidR="00A35D07" w:rsidRPr="005F7EB0" w14:paraId="235F8FF7" w14:textId="77777777" w:rsidTr="00177A9B">
        <w:trPr>
          <w:cantSplit/>
          <w:jc w:val="center"/>
        </w:trPr>
        <w:tc>
          <w:tcPr>
            <w:tcW w:w="7073" w:type="dxa"/>
            <w:gridSpan w:val="6"/>
          </w:tcPr>
          <w:p w14:paraId="5AA2673E" w14:textId="77777777" w:rsidR="00A35D07" w:rsidRPr="005F7EB0" w:rsidRDefault="00A35D07" w:rsidP="00177A9B">
            <w:pPr>
              <w:pStyle w:val="TAL"/>
            </w:pPr>
          </w:p>
        </w:tc>
      </w:tr>
      <w:tr w:rsidR="00A35D07" w:rsidRPr="005F7EB0" w14:paraId="624A1504" w14:textId="77777777" w:rsidTr="00177A9B">
        <w:trPr>
          <w:cantSplit/>
          <w:jc w:val="center"/>
        </w:trPr>
        <w:tc>
          <w:tcPr>
            <w:tcW w:w="7073" w:type="dxa"/>
            <w:gridSpan w:val="6"/>
          </w:tcPr>
          <w:p w14:paraId="2422B36D" w14:textId="77777777" w:rsidR="00A35D07" w:rsidRPr="005F7EB0" w:rsidRDefault="00A35D07" w:rsidP="00177A9B">
            <w:pPr>
              <w:pStyle w:val="TAL"/>
            </w:pPr>
            <w:r w:rsidRPr="005F7EB0">
              <w:t>5GS integrity algorithms supported (octet 4)</w:t>
            </w:r>
          </w:p>
        </w:tc>
      </w:tr>
      <w:tr w:rsidR="00A35D07" w:rsidRPr="005F7EB0" w14:paraId="7B2D7F93" w14:textId="77777777" w:rsidTr="00177A9B">
        <w:trPr>
          <w:cantSplit/>
          <w:jc w:val="center"/>
        </w:trPr>
        <w:tc>
          <w:tcPr>
            <w:tcW w:w="7073" w:type="dxa"/>
            <w:gridSpan w:val="6"/>
          </w:tcPr>
          <w:p w14:paraId="4F15320A" w14:textId="77777777" w:rsidR="00A35D07" w:rsidRPr="005F7EB0" w:rsidRDefault="00A35D07" w:rsidP="00177A9B">
            <w:pPr>
              <w:pStyle w:val="TAL"/>
            </w:pPr>
          </w:p>
        </w:tc>
      </w:tr>
      <w:tr w:rsidR="00A35D07" w:rsidRPr="005F7EB0" w14:paraId="349A99B7" w14:textId="77777777" w:rsidTr="00177A9B">
        <w:trPr>
          <w:cantSplit/>
          <w:jc w:val="center"/>
        </w:trPr>
        <w:tc>
          <w:tcPr>
            <w:tcW w:w="7073" w:type="dxa"/>
            <w:gridSpan w:val="6"/>
          </w:tcPr>
          <w:p w14:paraId="1B84115B" w14:textId="77777777" w:rsidR="00A35D07" w:rsidRPr="005F7EB0" w:rsidRDefault="00A35D07" w:rsidP="00177A9B">
            <w:pPr>
              <w:pStyle w:val="TAL"/>
            </w:pPr>
            <w:r w:rsidRPr="005F7EB0">
              <w:t>5GS integrity algorithm 5G-IA0 supported (octet 4, bit 8)</w:t>
            </w:r>
          </w:p>
        </w:tc>
      </w:tr>
      <w:tr w:rsidR="00A35D07" w:rsidRPr="005F7EB0" w14:paraId="2BF45E7F" w14:textId="77777777" w:rsidTr="00177A9B">
        <w:trPr>
          <w:gridAfter w:val="1"/>
          <w:wAfter w:w="8" w:type="dxa"/>
          <w:cantSplit/>
          <w:jc w:val="center"/>
        </w:trPr>
        <w:tc>
          <w:tcPr>
            <w:tcW w:w="248" w:type="dxa"/>
          </w:tcPr>
          <w:p w14:paraId="2A07CA2A" w14:textId="77777777" w:rsidR="00A35D07" w:rsidRPr="005F7EB0" w:rsidRDefault="00A35D07" w:rsidP="00177A9B">
            <w:pPr>
              <w:pStyle w:val="TAC"/>
            </w:pPr>
            <w:r w:rsidRPr="005F7EB0">
              <w:t>0</w:t>
            </w:r>
          </w:p>
        </w:tc>
        <w:tc>
          <w:tcPr>
            <w:tcW w:w="284" w:type="dxa"/>
          </w:tcPr>
          <w:p w14:paraId="07E36815" w14:textId="77777777" w:rsidR="00A35D07" w:rsidRPr="005F7EB0" w:rsidRDefault="00A35D07" w:rsidP="00177A9B">
            <w:pPr>
              <w:pStyle w:val="TAC"/>
            </w:pPr>
          </w:p>
        </w:tc>
        <w:tc>
          <w:tcPr>
            <w:tcW w:w="283" w:type="dxa"/>
          </w:tcPr>
          <w:p w14:paraId="3A1C914C" w14:textId="77777777" w:rsidR="00A35D07" w:rsidRPr="005F7EB0" w:rsidRDefault="00A35D07" w:rsidP="00177A9B">
            <w:pPr>
              <w:pStyle w:val="TAC"/>
            </w:pPr>
          </w:p>
        </w:tc>
        <w:tc>
          <w:tcPr>
            <w:tcW w:w="236" w:type="dxa"/>
          </w:tcPr>
          <w:p w14:paraId="74FED5C4" w14:textId="77777777" w:rsidR="00A35D07" w:rsidRPr="005F7EB0" w:rsidRDefault="00A35D07" w:rsidP="00177A9B">
            <w:pPr>
              <w:pStyle w:val="TAC"/>
            </w:pPr>
          </w:p>
        </w:tc>
        <w:tc>
          <w:tcPr>
            <w:tcW w:w="6014" w:type="dxa"/>
            <w:shd w:val="clear" w:color="auto" w:fill="auto"/>
          </w:tcPr>
          <w:p w14:paraId="6F5BB324" w14:textId="77777777" w:rsidR="00A35D07" w:rsidRPr="005F7EB0" w:rsidRDefault="00A35D07" w:rsidP="00177A9B">
            <w:pPr>
              <w:pStyle w:val="TAL"/>
            </w:pPr>
            <w:r w:rsidRPr="005F7EB0">
              <w:t>5GS integrity algorithm 5G-IA0 not supported</w:t>
            </w:r>
          </w:p>
        </w:tc>
      </w:tr>
      <w:tr w:rsidR="00A35D07" w:rsidRPr="005F7EB0" w14:paraId="019041C4" w14:textId="77777777" w:rsidTr="00177A9B">
        <w:trPr>
          <w:gridAfter w:val="1"/>
          <w:wAfter w:w="8" w:type="dxa"/>
          <w:cantSplit/>
          <w:jc w:val="center"/>
        </w:trPr>
        <w:tc>
          <w:tcPr>
            <w:tcW w:w="248" w:type="dxa"/>
          </w:tcPr>
          <w:p w14:paraId="58D9EFB3" w14:textId="77777777" w:rsidR="00A35D07" w:rsidRPr="005F7EB0" w:rsidRDefault="00A35D07" w:rsidP="00177A9B">
            <w:pPr>
              <w:pStyle w:val="TAC"/>
            </w:pPr>
            <w:r w:rsidRPr="005F7EB0">
              <w:t>1</w:t>
            </w:r>
          </w:p>
        </w:tc>
        <w:tc>
          <w:tcPr>
            <w:tcW w:w="284" w:type="dxa"/>
          </w:tcPr>
          <w:p w14:paraId="3BCD7D65" w14:textId="77777777" w:rsidR="00A35D07" w:rsidRPr="005F7EB0" w:rsidRDefault="00A35D07" w:rsidP="00177A9B">
            <w:pPr>
              <w:pStyle w:val="TAC"/>
            </w:pPr>
          </w:p>
        </w:tc>
        <w:tc>
          <w:tcPr>
            <w:tcW w:w="283" w:type="dxa"/>
          </w:tcPr>
          <w:p w14:paraId="55505D96" w14:textId="77777777" w:rsidR="00A35D07" w:rsidRPr="005F7EB0" w:rsidRDefault="00A35D07" w:rsidP="00177A9B">
            <w:pPr>
              <w:pStyle w:val="TAC"/>
            </w:pPr>
          </w:p>
        </w:tc>
        <w:tc>
          <w:tcPr>
            <w:tcW w:w="236" w:type="dxa"/>
          </w:tcPr>
          <w:p w14:paraId="072331CA" w14:textId="77777777" w:rsidR="00A35D07" w:rsidRPr="005F7EB0" w:rsidRDefault="00A35D07" w:rsidP="00177A9B">
            <w:pPr>
              <w:pStyle w:val="TAC"/>
            </w:pPr>
          </w:p>
        </w:tc>
        <w:tc>
          <w:tcPr>
            <w:tcW w:w="6014" w:type="dxa"/>
            <w:shd w:val="clear" w:color="auto" w:fill="auto"/>
          </w:tcPr>
          <w:p w14:paraId="6C39D43E" w14:textId="77777777" w:rsidR="00A35D07" w:rsidRPr="005F7EB0" w:rsidRDefault="00A35D07" w:rsidP="00177A9B">
            <w:pPr>
              <w:pStyle w:val="TAL"/>
            </w:pPr>
            <w:r w:rsidRPr="005F7EB0">
              <w:t>5GS integrity algorithm 5G-IA0 supported</w:t>
            </w:r>
          </w:p>
        </w:tc>
      </w:tr>
      <w:tr w:rsidR="00A35D07" w:rsidRPr="005F7EB0" w14:paraId="7377DF91" w14:textId="77777777" w:rsidTr="00177A9B">
        <w:trPr>
          <w:cantSplit/>
          <w:jc w:val="center"/>
        </w:trPr>
        <w:tc>
          <w:tcPr>
            <w:tcW w:w="7073" w:type="dxa"/>
            <w:gridSpan w:val="6"/>
          </w:tcPr>
          <w:p w14:paraId="1637BDC5" w14:textId="77777777" w:rsidR="00A35D07" w:rsidRPr="005F7EB0" w:rsidRDefault="00A35D07" w:rsidP="00177A9B">
            <w:pPr>
              <w:pStyle w:val="TAL"/>
            </w:pPr>
          </w:p>
        </w:tc>
      </w:tr>
      <w:tr w:rsidR="00A35D07" w:rsidRPr="005F7EB0" w14:paraId="28B1BC62" w14:textId="77777777" w:rsidTr="00177A9B">
        <w:trPr>
          <w:cantSplit/>
          <w:jc w:val="center"/>
        </w:trPr>
        <w:tc>
          <w:tcPr>
            <w:tcW w:w="7073" w:type="dxa"/>
            <w:gridSpan w:val="6"/>
          </w:tcPr>
          <w:p w14:paraId="58C8C170" w14:textId="77777777" w:rsidR="00A35D07" w:rsidRPr="005F7EB0" w:rsidRDefault="00A35D07" w:rsidP="00177A9B">
            <w:pPr>
              <w:pStyle w:val="TAL"/>
            </w:pPr>
            <w:r w:rsidRPr="005F7EB0">
              <w:t>5GS integrity algorithm 128-5G-IA1 supported (octet 4, bit 7)</w:t>
            </w:r>
          </w:p>
        </w:tc>
      </w:tr>
      <w:tr w:rsidR="00A35D07" w:rsidRPr="005F7EB0" w14:paraId="5114B9B9" w14:textId="77777777" w:rsidTr="00177A9B">
        <w:trPr>
          <w:gridAfter w:val="1"/>
          <w:wAfter w:w="8" w:type="dxa"/>
          <w:cantSplit/>
          <w:jc w:val="center"/>
        </w:trPr>
        <w:tc>
          <w:tcPr>
            <w:tcW w:w="248" w:type="dxa"/>
          </w:tcPr>
          <w:p w14:paraId="4594B525" w14:textId="77777777" w:rsidR="00A35D07" w:rsidRPr="005F7EB0" w:rsidRDefault="00A35D07" w:rsidP="00177A9B">
            <w:pPr>
              <w:pStyle w:val="TAC"/>
            </w:pPr>
            <w:r w:rsidRPr="005F7EB0">
              <w:t>0</w:t>
            </w:r>
          </w:p>
        </w:tc>
        <w:tc>
          <w:tcPr>
            <w:tcW w:w="284" w:type="dxa"/>
          </w:tcPr>
          <w:p w14:paraId="74F63976" w14:textId="77777777" w:rsidR="00A35D07" w:rsidRPr="005F7EB0" w:rsidRDefault="00A35D07" w:rsidP="00177A9B">
            <w:pPr>
              <w:pStyle w:val="TAC"/>
            </w:pPr>
          </w:p>
        </w:tc>
        <w:tc>
          <w:tcPr>
            <w:tcW w:w="283" w:type="dxa"/>
          </w:tcPr>
          <w:p w14:paraId="250748B9" w14:textId="77777777" w:rsidR="00A35D07" w:rsidRPr="005F7EB0" w:rsidRDefault="00A35D07" w:rsidP="00177A9B">
            <w:pPr>
              <w:pStyle w:val="TAC"/>
            </w:pPr>
          </w:p>
        </w:tc>
        <w:tc>
          <w:tcPr>
            <w:tcW w:w="236" w:type="dxa"/>
          </w:tcPr>
          <w:p w14:paraId="237DA791" w14:textId="77777777" w:rsidR="00A35D07" w:rsidRPr="005F7EB0" w:rsidRDefault="00A35D07" w:rsidP="00177A9B">
            <w:pPr>
              <w:pStyle w:val="TAC"/>
            </w:pPr>
          </w:p>
        </w:tc>
        <w:tc>
          <w:tcPr>
            <w:tcW w:w="6014" w:type="dxa"/>
            <w:shd w:val="clear" w:color="auto" w:fill="auto"/>
          </w:tcPr>
          <w:p w14:paraId="26922EA8" w14:textId="77777777" w:rsidR="00A35D07" w:rsidRPr="005F7EB0" w:rsidRDefault="00A35D07" w:rsidP="00177A9B">
            <w:pPr>
              <w:pStyle w:val="TAL"/>
            </w:pPr>
            <w:r w:rsidRPr="005F7EB0">
              <w:t>5GS integrity algorithm 128-5G-IA1 not supported</w:t>
            </w:r>
          </w:p>
        </w:tc>
      </w:tr>
      <w:tr w:rsidR="00A35D07" w:rsidRPr="005F7EB0" w14:paraId="6F4EF751" w14:textId="77777777" w:rsidTr="00177A9B">
        <w:trPr>
          <w:gridAfter w:val="1"/>
          <w:wAfter w:w="8" w:type="dxa"/>
          <w:cantSplit/>
          <w:jc w:val="center"/>
        </w:trPr>
        <w:tc>
          <w:tcPr>
            <w:tcW w:w="248" w:type="dxa"/>
          </w:tcPr>
          <w:p w14:paraId="2325CE1E" w14:textId="77777777" w:rsidR="00A35D07" w:rsidRPr="005F7EB0" w:rsidRDefault="00A35D07" w:rsidP="00177A9B">
            <w:pPr>
              <w:pStyle w:val="TAC"/>
            </w:pPr>
            <w:r w:rsidRPr="005F7EB0">
              <w:t>1</w:t>
            </w:r>
          </w:p>
        </w:tc>
        <w:tc>
          <w:tcPr>
            <w:tcW w:w="284" w:type="dxa"/>
          </w:tcPr>
          <w:p w14:paraId="7C611B8D" w14:textId="77777777" w:rsidR="00A35D07" w:rsidRPr="005F7EB0" w:rsidRDefault="00A35D07" w:rsidP="00177A9B">
            <w:pPr>
              <w:pStyle w:val="TAC"/>
            </w:pPr>
          </w:p>
        </w:tc>
        <w:tc>
          <w:tcPr>
            <w:tcW w:w="283" w:type="dxa"/>
          </w:tcPr>
          <w:p w14:paraId="346AFB71" w14:textId="77777777" w:rsidR="00A35D07" w:rsidRPr="005F7EB0" w:rsidRDefault="00A35D07" w:rsidP="00177A9B">
            <w:pPr>
              <w:pStyle w:val="TAC"/>
            </w:pPr>
          </w:p>
        </w:tc>
        <w:tc>
          <w:tcPr>
            <w:tcW w:w="236" w:type="dxa"/>
          </w:tcPr>
          <w:p w14:paraId="073CE46A" w14:textId="77777777" w:rsidR="00A35D07" w:rsidRPr="005F7EB0" w:rsidRDefault="00A35D07" w:rsidP="00177A9B">
            <w:pPr>
              <w:pStyle w:val="TAC"/>
            </w:pPr>
          </w:p>
        </w:tc>
        <w:tc>
          <w:tcPr>
            <w:tcW w:w="6014" w:type="dxa"/>
            <w:shd w:val="clear" w:color="auto" w:fill="auto"/>
          </w:tcPr>
          <w:p w14:paraId="46135920" w14:textId="77777777" w:rsidR="00A35D07" w:rsidRPr="005F7EB0" w:rsidRDefault="00A35D07" w:rsidP="00177A9B">
            <w:pPr>
              <w:pStyle w:val="TAL"/>
            </w:pPr>
            <w:r w:rsidRPr="005F7EB0">
              <w:t>5GS integrity algorithm 128-5G-IA1 supported</w:t>
            </w:r>
          </w:p>
        </w:tc>
      </w:tr>
      <w:tr w:rsidR="00A35D07" w:rsidRPr="005F7EB0" w14:paraId="23FCAFE7" w14:textId="77777777" w:rsidTr="00177A9B">
        <w:trPr>
          <w:cantSplit/>
          <w:jc w:val="center"/>
        </w:trPr>
        <w:tc>
          <w:tcPr>
            <w:tcW w:w="7073" w:type="dxa"/>
            <w:gridSpan w:val="6"/>
          </w:tcPr>
          <w:p w14:paraId="4372BE56" w14:textId="77777777" w:rsidR="00A35D07" w:rsidRPr="005F7EB0" w:rsidRDefault="00A35D07" w:rsidP="00177A9B">
            <w:pPr>
              <w:pStyle w:val="TAL"/>
            </w:pPr>
          </w:p>
        </w:tc>
      </w:tr>
      <w:tr w:rsidR="00A35D07" w:rsidRPr="005F7EB0" w14:paraId="6291555A" w14:textId="77777777" w:rsidTr="00177A9B">
        <w:trPr>
          <w:cantSplit/>
          <w:jc w:val="center"/>
        </w:trPr>
        <w:tc>
          <w:tcPr>
            <w:tcW w:w="7073" w:type="dxa"/>
            <w:gridSpan w:val="6"/>
          </w:tcPr>
          <w:p w14:paraId="2FF4EF69" w14:textId="77777777" w:rsidR="00A35D07" w:rsidRPr="005F7EB0" w:rsidRDefault="00A35D07" w:rsidP="00177A9B">
            <w:pPr>
              <w:pStyle w:val="TAL"/>
            </w:pPr>
            <w:r w:rsidRPr="005F7EB0">
              <w:t>5GS integrity algorithm 128-5G-IA2 supported (octet 4, bit 6)</w:t>
            </w:r>
          </w:p>
        </w:tc>
      </w:tr>
      <w:tr w:rsidR="00A35D07" w:rsidRPr="005F7EB0" w14:paraId="46951A7B" w14:textId="77777777" w:rsidTr="00177A9B">
        <w:trPr>
          <w:gridAfter w:val="1"/>
          <w:wAfter w:w="8" w:type="dxa"/>
          <w:cantSplit/>
          <w:jc w:val="center"/>
        </w:trPr>
        <w:tc>
          <w:tcPr>
            <w:tcW w:w="248" w:type="dxa"/>
          </w:tcPr>
          <w:p w14:paraId="7C843F19" w14:textId="77777777" w:rsidR="00A35D07" w:rsidRPr="005F7EB0" w:rsidRDefault="00A35D07" w:rsidP="00177A9B">
            <w:pPr>
              <w:pStyle w:val="TAC"/>
            </w:pPr>
            <w:r w:rsidRPr="005F7EB0">
              <w:t>0</w:t>
            </w:r>
          </w:p>
        </w:tc>
        <w:tc>
          <w:tcPr>
            <w:tcW w:w="284" w:type="dxa"/>
          </w:tcPr>
          <w:p w14:paraId="7875A760" w14:textId="77777777" w:rsidR="00A35D07" w:rsidRPr="005F7EB0" w:rsidRDefault="00A35D07" w:rsidP="00177A9B">
            <w:pPr>
              <w:pStyle w:val="TAC"/>
            </w:pPr>
          </w:p>
        </w:tc>
        <w:tc>
          <w:tcPr>
            <w:tcW w:w="283" w:type="dxa"/>
          </w:tcPr>
          <w:p w14:paraId="54A31379" w14:textId="77777777" w:rsidR="00A35D07" w:rsidRPr="005F7EB0" w:rsidRDefault="00A35D07" w:rsidP="00177A9B">
            <w:pPr>
              <w:pStyle w:val="TAC"/>
            </w:pPr>
          </w:p>
        </w:tc>
        <w:tc>
          <w:tcPr>
            <w:tcW w:w="236" w:type="dxa"/>
          </w:tcPr>
          <w:p w14:paraId="0F2EDDB4" w14:textId="77777777" w:rsidR="00A35D07" w:rsidRPr="005F7EB0" w:rsidRDefault="00A35D07" w:rsidP="00177A9B">
            <w:pPr>
              <w:pStyle w:val="TAC"/>
            </w:pPr>
          </w:p>
        </w:tc>
        <w:tc>
          <w:tcPr>
            <w:tcW w:w="6014" w:type="dxa"/>
            <w:shd w:val="clear" w:color="auto" w:fill="auto"/>
          </w:tcPr>
          <w:p w14:paraId="13FC0694" w14:textId="77777777" w:rsidR="00A35D07" w:rsidRPr="005F7EB0" w:rsidRDefault="00A35D07" w:rsidP="00177A9B">
            <w:pPr>
              <w:pStyle w:val="TAL"/>
            </w:pPr>
            <w:r w:rsidRPr="005F7EB0">
              <w:t>5GS integrity algorithm 128-5G-IA2 not supported</w:t>
            </w:r>
          </w:p>
        </w:tc>
      </w:tr>
      <w:tr w:rsidR="00A35D07" w:rsidRPr="005F7EB0" w14:paraId="7AAF5066" w14:textId="77777777" w:rsidTr="00177A9B">
        <w:trPr>
          <w:gridAfter w:val="1"/>
          <w:wAfter w:w="8" w:type="dxa"/>
          <w:cantSplit/>
          <w:jc w:val="center"/>
        </w:trPr>
        <w:tc>
          <w:tcPr>
            <w:tcW w:w="248" w:type="dxa"/>
          </w:tcPr>
          <w:p w14:paraId="6125BBCB" w14:textId="77777777" w:rsidR="00A35D07" w:rsidRPr="005F7EB0" w:rsidRDefault="00A35D07" w:rsidP="00177A9B">
            <w:pPr>
              <w:pStyle w:val="TAC"/>
            </w:pPr>
            <w:r w:rsidRPr="005F7EB0">
              <w:t>1</w:t>
            </w:r>
          </w:p>
        </w:tc>
        <w:tc>
          <w:tcPr>
            <w:tcW w:w="284" w:type="dxa"/>
          </w:tcPr>
          <w:p w14:paraId="7FA25626" w14:textId="77777777" w:rsidR="00A35D07" w:rsidRPr="005F7EB0" w:rsidRDefault="00A35D07" w:rsidP="00177A9B">
            <w:pPr>
              <w:pStyle w:val="TAC"/>
            </w:pPr>
          </w:p>
        </w:tc>
        <w:tc>
          <w:tcPr>
            <w:tcW w:w="283" w:type="dxa"/>
          </w:tcPr>
          <w:p w14:paraId="11CFF63B" w14:textId="77777777" w:rsidR="00A35D07" w:rsidRPr="005F7EB0" w:rsidRDefault="00A35D07" w:rsidP="00177A9B">
            <w:pPr>
              <w:pStyle w:val="TAC"/>
            </w:pPr>
          </w:p>
        </w:tc>
        <w:tc>
          <w:tcPr>
            <w:tcW w:w="236" w:type="dxa"/>
          </w:tcPr>
          <w:p w14:paraId="7225E3D0" w14:textId="77777777" w:rsidR="00A35D07" w:rsidRPr="005F7EB0" w:rsidRDefault="00A35D07" w:rsidP="00177A9B">
            <w:pPr>
              <w:pStyle w:val="TAC"/>
            </w:pPr>
          </w:p>
        </w:tc>
        <w:tc>
          <w:tcPr>
            <w:tcW w:w="6014" w:type="dxa"/>
            <w:shd w:val="clear" w:color="auto" w:fill="auto"/>
          </w:tcPr>
          <w:p w14:paraId="32A18D1D" w14:textId="77777777" w:rsidR="00A35D07" w:rsidRPr="005F7EB0" w:rsidRDefault="00A35D07" w:rsidP="00177A9B">
            <w:pPr>
              <w:pStyle w:val="TAL"/>
            </w:pPr>
            <w:r w:rsidRPr="005F7EB0">
              <w:t>5GS integrity algorithm 128-5G-IA2 supported</w:t>
            </w:r>
          </w:p>
        </w:tc>
      </w:tr>
      <w:tr w:rsidR="00A35D07" w:rsidRPr="005F7EB0" w14:paraId="1570D2C3" w14:textId="77777777" w:rsidTr="00177A9B">
        <w:trPr>
          <w:cantSplit/>
          <w:jc w:val="center"/>
        </w:trPr>
        <w:tc>
          <w:tcPr>
            <w:tcW w:w="7073" w:type="dxa"/>
            <w:gridSpan w:val="6"/>
          </w:tcPr>
          <w:p w14:paraId="32AC421B" w14:textId="77777777" w:rsidR="00A35D07" w:rsidRPr="005F7EB0" w:rsidRDefault="00A35D07" w:rsidP="00177A9B">
            <w:pPr>
              <w:pStyle w:val="TAL"/>
            </w:pPr>
          </w:p>
        </w:tc>
      </w:tr>
      <w:tr w:rsidR="00A35D07" w:rsidRPr="005F7EB0" w14:paraId="041C8F05" w14:textId="77777777" w:rsidTr="00177A9B">
        <w:trPr>
          <w:cantSplit/>
          <w:jc w:val="center"/>
        </w:trPr>
        <w:tc>
          <w:tcPr>
            <w:tcW w:w="7073" w:type="dxa"/>
            <w:gridSpan w:val="6"/>
          </w:tcPr>
          <w:p w14:paraId="24524B39" w14:textId="77777777" w:rsidR="00A35D07" w:rsidRPr="005F7EB0" w:rsidRDefault="00A35D07" w:rsidP="00177A9B">
            <w:pPr>
              <w:pStyle w:val="TAL"/>
            </w:pPr>
            <w:r w:rsidRPr="005F7EB0">
              <w:t>5GS integrity algorithm 128-5G-IA3 supported (octet 4, bit 5)</w:t>
            </w:r>
          </w:p>
        </w:tc>
      </w:tr>
      <w:tr w:rsidR="00A35D07" w:rsidRPr="005F7EB0" w14:paraId="7F93EA60" w14:textId="77777777" w:rsidTr="00177A9B">
        <w:trPr>
          <w:gridAfter w:val="1"/>
          <w:wAfter w:w="8" w:type="dxa"/>
          <w:cantSplit/>
          <w:jc w:val="center"/>
        </w:trPr>
        <w:tc>
          <w:tcPr>
            <w:tcW w:w="248" w:type="dxa"/>
          </w:tcPr>
          <w:p w14:paraId="56A766F7" w14:textId="77777777" w:rsidR="00A35D07" w:rsidRPr="005F7EB0" w:rsidRDefault="00A35D07" w:rsidP="00177A9B">
            <w:pPr>
              <w:pStyle w:val="TAC"/>
            </w:pPr>
            <w:r w:rsidRPr="005F7EB0">
              <w:t>0</w:t>
            </w:r>
          </w:p>
        </w:tc>
        <w:tc>
          <w:tcPr>
            <w:tcW w:w="284" w:type="dxa"/>
          </w:tcPr>
          <w:p w14:paraId="6F25FBC0" w14:textId="77777777" w:rsidR="00A35D07" w:rsidRPr="005F7EB0" w:rsidRDefault="00A35D07" w:rsidP="00177A9B">
            <w:pPr>
              <w:pStyle w:val="TAC"/>
            </w:pPr>
          </w:p>
        </w:tc>
        <w:tc>
          <w:tcPr>
            <w:tcW w:w="283" w:type="dxa"/>
          </w:tcPr>
          <w:p w14:paraId="1F37F5C7" w14:textId="77777777" w:rsidR="00A35D07" w:rsidRPr="005F7EB0" w:rsidRDefault="00A35D07" w:rsidP="00177A9B">
            <w:pPr>
              <w:pStyle w:val="TAC"/>
            </w:pPr>
          </w:p>
        </w:tc>
        <w:tc>
          <w:tcPr>
            <w:tcW w:w="236" w:type="dxa"/>
          </w:tcPr>
          <w:p w14:paraId="40DCA50A" w14:textId="77777777" w:rsidR="00A35D07" w:rsidRPr="005F7EB0" w:rsidRDefault="00A35D07" w:rsidP="00177A9B">
            <w:pPr>
              <w:pStyle w:val="TAC"/>
            </w:pPr>
          </w:p>
        </w:tc>
        <w:tc>
          <w:tcPr>
            <w:tcW w:w="6014" w:type="dxa"/>
            <w:shd w:val="clear" w:color="auto" w:fill="auto"/>
          </w:tcPr>
          <w:p w14:paraId="6BB450FD" w14:textId="77777777" w:rsidR="00A35D07" w:rsidRPr="005F7EB0" w:rsidRDefault="00A35D07" w:rsidP="00177A9B">
            <w:pPr>
              <w:pStyle w:val="TAL"/>
            </w:pPr>
            <w:r w:rsidRPr="005F7EB0">
              <w:t>5GS integrity algorithm 128-5G-IA3 not supported</w:t>
            </w:r>
          </w:p>
        </w:tc>
      </w:tr>
      <w:tr w:rsidR="00A35D07" w:rsidRPr="005F7EB0" w14:paraId="41907EEB" w14:textId="77777777" w:rsidTr="00177A9B">
        <w:trPr>
          <w:gridAfter w:val="1"/>
          <w:wAfter w:w="8" w:type="dxa"/>
          <w:cantSplit/>
          <w:jc w:val="center"/>
        </w:trPr>
        <w:tc>
          <w:tcPr>
            <w:tcW w:w="248" w:type="dxa"/>
          </w:tcPr>
          <w:p w14:paraId="68935770" w14:textId="77777777" w:rsidR="00A35D07" w:rsidRPr="005F7EB0" w:rsidRDefault="00A35D07" w:rsidP="00177A9B">
            <w:pPr>
              <w:pStyle w:val="TAC"/>
            </w:pPr>
            <w:r w:rsidRPr="005F7EB0">
              <w:t>1</w:t>
            </w:r>
          </w:p>
        </w:tc>
        <w:tc>
          <w:tcPr>
            <w:tcW w:w="284" w:type="dxa"/>
          </w:tcPr>
          <w:p w14:paraId="778E598C" w14:textId="77777777" w:rsidR="00A35D07" w:rsidRPr="005F7EB0" w:rsidRDefault="00A35D07" w:rsidP="00177A9B">
            <w:pPr>
              <w:pStyle w:val="TAC"/>
            </w:pPr>
          </w:p>
        </w:tc>
        <w:tc>
          <w:tcPr>
            <w:tcW w:w="283" w:type="dxa"/>
          </w:tcPr>
          <w:p w14:paraId="2B0E4559" w14:textId="77777777" w:rsidR="00A35D07" w:rsidRPr="005F7EB0" w:rsidRDefault="00A35D07" w:rsidP="00177A9B">
            <w:pPr>
              <w:pStyle w:val="TAC"/>
            </w:pPr>
          </w:p>
        </w:tc>
        <w:tc>
          <w:tcPr>
            <w:tcW w:w="236" w:type="dxa"/>
          </w:tcPr>
          <w:p w14:paraId="5D8739FA" w14:textId="77777777" w:rsidR="00A35D07" w:rsidRPr="005F7EB0" w:rsidRDefault="00A35D07" w:rsidP="00177A9B">
            <w:pPr>
              <w:pStyle w:val="TAC"/>
            </w:pPr>
          </w:p>
        </w:tc>
        <w:tc>
          <w:tcPr>
            <w:tcW w:w="6014" w:type="dxa"/>
            <w:shd w:val="clear" w:color="auto" w:fill="auto"/>
          </w:tcPr>
          <w:p w14:paraId="27C81313" w14:textId="77777777" w:rsidR="00A35D07" w:rsidRPr="005F7EB0" w:rsidRDefault="00A35D07" w:rsidP="00177A9B">
            <w:pPr>
              <w:pStyle w:val="TAL"/>
            </w:pPr>
            <w:r w:rsidRPr="005F7EB0">
              <w:t>5GS integrity algorithm 128-5G-IA3 supported</w:t>
            </w:r>
          </w:p>
        </w:tc>
      </w:tr>
      <w:tr w:rsidR="00A35D07" w:rsidRPr="005F7EB0" w14:paraId="46287432" w14:textId="77777777" w:rsidTr="00177A9B">
        <w:trPr>
          <w:cantSplit/>
          <w:jc w:val="center"/>
        </w:trPr>
        <w:tc>
          <w:tcPr>
            <w:tcW w:w="7073" w:type="dxa"/>
            <w:gridSpan w:val="6"/>
          </w:tcPr>
          <w:p w14:paraId="5F61CDFE" w14:textId="77777777" w:rsidR="00A35D07" w:rsidRPr="005F7EB0" w:rsidRDefault="00A35D07" w:rsidP="00177A9B">
            <w:pPr>
              <w:pStyle w:val="TAL"/>
            </w:pPr>
          </w:p>
        </w:tc>
      </w:tr>
      <w:tr w:rsidR="00A35D07" w:rsidRPr="005F7EB0" w14:paraId="771016B6" w14:textId="77777777" w:rsidTr="00177A9B">
        <w:trPr>
          <w:cantSplit/>
          <w:jc w:val="center"/>
        </w:trPr>
        <w:tc>
          <w:tcPr>
            <w:tcW w:w="7073" w:type="dxa"/>
            <w:gridSpan w:val="6"/>
          </w:tcPr>
          <w:p w14:paraId="18FE83B9" w14:textId="77777777" w:rsidR="00A35D07" w:rsidRPr="005F7EB0" w:rsidRDefault="00A35D07" w:rsidP="00177A9B">
            <w:pPr>
              <w:pStyle w:val="TAL"/>
            </w:pPr>
            <w:r w:rsidRPr="005F7EB0">
              <w:t>5GS integrity algorithm 5G-IA4 supported (octet 4, bit 4)</w:t>
            </w:r>
          </w:p>
        </w:tc>
      </w:tr>
      <w:tr w:rsidR="00A35D07" w:rsidRPr="005F7EB0" w14:paraId="4BE33B91" w14:textId="77777777" w:rsidTr="00177A9B">
        <w:trPr>
          <w:gridAfter w:val="1"/>
          <w:wAfter w:w="8" w:type="dxa"/>
          <w:cantSplit/>
          <w:jc w:val="center"/>
        </w:trPr>
        <w:tc>
          <w:tcPr>
            <w:tcW w:w="248" w:type="dxa"/>
          </w:tcPr>
          <w:p w14:paraId="3F444166" w14:textId="77777777" w:rsidR="00A35D07" w:rsidRPr="005F7EB0" w:rsidRDefault="00A35D07" w:rsidP="00177A9B">
            <w:pPr>
              <w:pStyle w:val="TAC"/>
            </w:pPr>
            <w:r w:rsidRPr="005F7EB0">
              <w:t>0</w:t>
            </w:r>
          </w:p>
        </w:tc>
        <w:tc>
          <w:tcPr>
            <w:tcW w:w="284" w:type="dxa"/>
          </w:tcPr>
          <w:p w14:paraId="388DB481" w14:textId="77777777" w:rsidR="00A35D07" w:rsidRPr="005F7EB0" w:rsidRDefault="00A35D07" w:rsidP="00177A9B">
            <w:pPr>
              <w:pStyle w:val="TAC"/>
            </w:pPr>
          </w:p>
        </w:tc>
        <w:tc>
          <w:tcPr>
            <w:tcW w:w="283" w:type="dxa"/>
          </w:tcPr>
          <w:p w14:paraId="2F529986" w14:textId="77777777" w:rsidR="00A35D07" w:rsidRPr="005F7EB0" w:rsidRDefault="00A35D07" w:rsidP="00177A9B">
            <w:pPr>
              <w:pStyle w:val="TAC"/>
            </w:pPr>
          </w:p>
        </w:tc>
        <w:tc>
          <w:tcPr>
            <w:tcW w:w="236" w:type="dxa"/>
          </w:tcPr>
          <w:p w14:paraId="0ED8694C" w14:textId="77777777" w:rsidR="00A35D07" w:rsidRPr="005F7EB0" w:rsidRDefault="00A35D07" w:rsidP="00177A9B">
            <w:pPr>
              <w:pStyle w:val="TAC"/>
            </w:pPr>
          </w:p>
        </w:tc>
        <w:tc>
          <w:tcPr>
            <w:tcW w:w="6014" w:type="dxa"/>
            <w:shd w:val="clear" w:color="auto" w:fill="auto"/>
          </w:tcPr>
          <w:p w14:paraId="1F4C4441" w14:textId="77777777" w:rsidR="00A35D07" w:rsidRPr="005F7EB0" w:rsidRDefault="00A35D07" w:rsidP="00177A9B">
            <w:pPr>
              <w:pStyle w:val="TAL"/>
            </w:pPr>
            <w:r w:rsidRPr="005F7EB0">
              <w:t>5GS integrity algorithm 5G-IA4 not supported</w:t>
            </w:r>
          </w:p>
        </w:tc>
      </w:tr>
      <w:tr w:rsidR="00A35D07" w:rsidRPr="005F7EB0" w14:paraId="786885D3" w14:textId="77777777" w:rsidTr="00177A9B">
        <w:trPr>
          <w:gridAfter w:val="1"/>
          <w:wAfter w:w="8" w:type="dxa"/>
          <w:cantSplit/>
          <w:jc w:val="center"/>
        </w:trPr>
        <w:tc>
          <w:tcPr>
            <w:tcW w:w="248" w:type="dxa"/>
          </w:tcPr>
          <w:p w14:paraId="67710E3A" w14:textId="77777777" w:rsidR="00A35D07" w:rsidRPr="005F7EB0" w:rsidRDefault="00A35D07" w:rsidP="00177A9B">
            <w:pPr>
              <w:pStyle w:val="TAC"/>
            </w:pPr>
            <w:r w:rsidRPr="005F7EB0">
              <w:t>1</w:t>
            </w:r>
          </w:p>
        </w:tc>
        <w:tc>
          <w:tcPr>
            <w:tcW w:w="284" w:type="dxa"/>
          </w:tcPr>
          <w:p w14:paraId="773BBE21" w14:textId="77777777" w:rsidR="00A35D07" w:rsidRPr="005F7EB0" w:rsidRDefault="00A35D07" w:rsidP="00177A9B">
            <w:pPr>
              <w:pStyle w:val="TAC"/>
            </w:pPr>
          </w:p>
        </w:tc>
        <w:tc>
          <w:tcPr>
            <w:tcW w:w="283" w:type="dxa"/>
          </w:tcPr>
          <w:p w14:paraId="49F9E9E1" w14:textId="77777777" w:rsidR="00A35D07" w:rsidRPr="005F7EB0" w:rsidRDefault="00A35D07" w:rsidP="00177A9B">
            <w:pPr>
              <w:pStyle w:val="TAC"/>
            </w:pPr>
          </w:p>
        </w:tc>
        <w:tc>
          <w:tcPr>
            <w:tcW w:w="236" w:type="dxa"/>
          </w:tcPr>
          <w:p w14:paraId="138E3A2D" w14:textId="77777777" w:rsidR="00A35D07" w:rsidRPr="005F7EB0" w:rsidRDefault="00A35D07" w:rsidP="00177A9B">
            <w:pPr>
              <w:pStyle w:val="TAC"/>
            </w:pPr>
          </w:p>
        </w:tc>
        <w:tc>
          <w:tcPr>
            <w:tcW w:w="6014" w:type="dxa"/>
            <w:shd w:val="clear" w:color="auto" w:fill="auto"/>
          </w:tcPr>
          <w:p w14:paraId="525A973B" w14:textId="77777777" w:rsidR="00A35D07" w:rsidRPr="005F7EB0" w:rsidRDefault="00A35D07" w:rsidP="00177A9B">
            <w:pPr>
              <w:pStyle w:val="TAL"/>
            </w:pPr>
            <w:r w:rsidRPr="005F7EB0">
              <w:t>5GS integrity algorithm 5G-IA4 supported</w:t>
            </w:r>
          </w:p>
        </w:tc>
      </w:tr>
      <w:tr w:rsidR="00A35D07" w:rsidRPr="005F7EB0" w14:paraId="0A0CCB3E" w14:textId="77777777" w:rsidTr="00177A9B">
        <w:trPr>
          <w:cantSplit/>
          <w:jc w:val="center"/>
        </w:trPr>
        <w:tc>
          <w:tcPr>
            <w:tcW w:w="7073" w:type="dxa"/>
            <w:gridSpan w:val="6"/>
          </w:tcPr>
          <w:p w14:paraId="5CE2F639" w14:textId="77777777" w:rsidR="00A35D07" w:rsidRPr="005F7EB0" w:rsidRDefault="00A35D07" w:rsidP="00177A9B">
            <w:pPr>
              <w:pStyle w:val="TAL"/>
            </w:pPr>
          </w:p>
        </w:tc>
      </w:tr>
      <w:tr w:rsidR="00A35D07" w:rsidRPr="005F7EB0" w14:paraId="7FD6A41C" w14:textId="77777777" w:rsidTr="00177A9B">
        <w:trPr>
          <w:cantSplit/>
          <w:jc w:val="center"/>
        </w:trPr>
        <w:tc>
          <w:tcPr>
            <w:tcW w:w="7073" w:type="dxa"/>
            <w:gridSpan w:val="6"/>
          </w:tcPr>
          <w:p w14:paraId="27DDB788" w14:textId="77777777" w:rsidR="00A35D07" w:rsidRPr="005F7EB0" w:rsidRDefault="00A35D07" w:rsidP="00177A9B">
            <w:pPr>
              <w:pStyle w:val="TAL"/>
            </w:pPr>
            <w:r w:rsidRPr="005F7EB0">
              <w:t>5GS integrity algorithm 5G-IA5 supported (octet 4, bit 3)</w:t>
            </w:r>
          </w:p>
        </w:tc>
      </w:tr>
      <w:tr w:rsidR="00A35D07" w:rsidRPr="005F7EB0" w14:paraId="24FB5F05" w14:textId="77777777" w:rsidTr="00177A9B">
        <w:trPr>
          <w:gridAfter w:val="1"/>
          <w:wAfter w:w="8" w:type="dxa"/>
          <w:cantSplit/>
          <w:jc w:val="center"/>
        </w:trPr>
        <w:tc>
          <w:tcPr>
            <w:tcW w:w="248" w:type="dxa"/>
          </w:tcPr>
          <w:p w14:paraId="6862BFDA" w14:textId="77777777" w:rsidR="00A35D07" w:rsidRPr="005F7EB0" w:rsidRDefault="00A35D07" w:rsidP="00177A9B">
            <w:pPr>
              <w:pStyle w:val="TAC"/>
            </w:pPr>
            <w:r w:rsidRPr="005F7EB0">
              <w:t>0</w:t>
            </w:r>
          </w:p>
        </w:tc>
        <w:tc>
          <w:tcPr>
            <w:tcW w:w="284" w:type="dxa"/>
          </w:tcPr>
          <w:p w14:paraId="2F670DCD" w14:textId="77777777" w:rsidR="00A35D07" w:rsidRPr="005F7EB0" w:rsidRDefault="00A35D07" w:rsidP="00177A9B">
            <w:pPr>
              <w:pStyle w:val="TAC"/>
            </w:pPr>
          </w:p>
        </w:tc>
        <w:tc>
          <w:tcPr>
            <w:tcW w:w="283" w:type="dxa"/>
          </w:tcPr>
          <w:p w14:paraId="1F8931C3" w14:textId="77777777" w:rsidR="00A35D07" w:rsidRPr="005F7EB0" w:rsidRDefault="00A35D07" w:rsidP="00177A9B">
            <w:pPr>
              <w:pStyle w:val="TAC"/>
            </w:pPr>
          </w:p>
        </w:tc>
        <w:tc>
          <w:tcPr>
            <w:tcW w:w="236" w:type="dxa"/>
          </w:tcPr>
          <w:p w14:paraId="6D46D9D5" w14:textId="77777777" w:rsidR="00A35D07" w:rsidRPr="005F7EB0" w:rsidRDefault="00A35D07" w:rsidP="00177A9B">
            <w:pPr>
              <w:pStyle w:val="TAC"/>
            </w:pPr>
          </w:p>
        </w:tc>
        <w:tc>
          <w:tcPr>
            <w:tcW w:w="6014" w:type="dxa"/>
            <w:shd w:val="clear" w:color="auto" w:fill="auto"/>
          </w:tcPr>
          <w:p w14:paraId="521FB1F8" w14:textId="77777777" w:rsidR="00A35D07" w:rsidRPr="005F7EB0" w:rsidRDefault="00A35D07" w:rsidP="00177A9B">
            <w:pPr>
              <w:pStyle w:val="TAL"/>
            </w:pPr>
            <w:r w:rsidRPr="005F7EB0">
              <w:t>5GS integrity algorithm 5G-IA5 not supported</w:t>
            </w:r>
          </w:p>
        </w:tc>
      </w:tr>
      <w:tr w:rsidR="00A35D07" w:rsidRPr="005F7EB0" w14:paraId="5D883C9F" w14:textId="77777777" w:rsidTr="00177A9B">
        <w:trPr>
          <w:gridAfter w:val="1"/>
          <w:wAfter w:w="8" w:type="dxa"/>
          <w:cantSplit/>
          <w:jc w:val="center"/>
        </w:trPr>
        <w:tc>
          <w:tcPr>
            <w:tcW w:w="248" w:type="dxa"/>
          </w:tcPr>
          <w:p w14:paraId="5A791A2E" w14:textId="77777777" w:rsidR="00A35D07" w:rsidRPr="005F7EB0" w:rsidRDefault="00A35D07" w:rsidP="00177A9B">
            <w:pPr>
              <w:pStyle w:val="TAC"/>
            </w:pPr>
            <w:r w:rsidRPr="005F7EB0">
              <w:t>1</w:t>
            </w:r>
          </w:p>
        </w:tc>
        <w:tc>
          <w:tcPr>
            <w:tcW w:w="284" w:type="dxa"/>
          </w:tcPr>
          <w:p w14:paraId="72EE4EF8" w14:textId="77777777" w:rsidR="00A35D07" w:rsidRPr="005F7EB0" w:rsidRDefault="00A35D07" w:rsidP="00177A9B">
            <w:pPr>
              <w:pStyle w:val="TAC"/>
            </w:pPr>
          </w:p>
        </w:tc>
        <w:tc>
          <w:tcPr>
            <w:tcW w:w="283" w:type="dxa"/>
          </w:tcPr>
          <w:p w14:paraId="3B586E64" w14:textId="77777777" w:rsidR="00A35D07" w:rsidRPr="005F7EB0" w:rsidRDefault="00A35D07" w:rsidP="00177A9B">
            <w:pPr>
              <w:pStyle w:val="TAC"/>
            </w:pPr>
          </w:p>
        </w:tc>
        <w:tc>
          <w:tcPr>
            <w:tcW w:w="236" w:type="dxa"/>
          </w:tcPr>
          <w:p w14:paraId="4A8FB431" w14:textId="77777777" w:rsidR="00A35D07" w:rsidRPr="005F7EB0" w:rsidRDefault="00A35D07" w:rsidP="00177A9B">
            <w:pPr>
              <w:pStyle w:val="TAC"/>
            </w:pPr>
          </w:p>
        </w:tc>
        <w:tc>
          <w:tcPr>
            <w:tcW w:w="6014" w:type="dxa"/>
            <w:shd w:val="clear" w:color="auto" w:fill="auto"/>
          </w:tcPr>
          <w:p w14:paraId="060088AE" w14:textId="77777777" w:rsidR="00A35D07" w:rsidRPr="005F7EB0" w:rsidRDefault="00A35D07" w:rsidP="00177A9B">
            <w:pPr>
              <w:pStyle w:val="TAL"/>
            </w:pPr>
            <w:r w:rsidRPr="005F7EB0">
              <w:t>5GS integrity algorithm 5G-IA5 supported</w:t>
            </w:r>
          </w:p>
        </w:tc>
      </w:tr>
      <w:tr w:rsidR="00A35D07" w:rsidRPr="005F7EB0" w14:paraId="34B214BA" w14:textId="77777777" w:rsidTr="00177A9B">
        <w:trPr>
          <w:cantSplit/>
          <w:jc w:val="center"/>
        </w:trPr>
        <w:tc>
          <w:tcPr>
            <w:tcW w:w="7073" w:type="dxa"/>
            <w:gridSpan w:val="6"/>
          </w:tcPr>
          <w:p w14:paraId="4E8A8F8E" w14:textId="77777777" w:rsidR="00A35D07" w:rsidRPr="005F7EB0" w:rsidRDefault="00A35D07" w:rsidP="00177A9B">
            <w:pPr>
              <w:pStyle w:val="TAL"/>
            </w:pPr>
          </w:p>
        </w:tc>
      </w:tr>
      <w:tr w:rsidR="00A35D07" w:rsidRPr="005F7EB0" w14:paraId="4627B705" w14:textId="77777777" w:rsidTr="00177A9B">
        <w:trPr>
          <w:cantSplit/>
          <w:jc w:val="center"/>
        </w:trPr>
        <w:tc>
          <w:tcPr>
            <w:tcW w:w="7073" w:type="dxa"/>
            <w:gridSpan w:val="6"/>
          </w:tcPr>
          <w:p w14:paraId="2ED1EAC1" w14:textId="77777777" w:rsidR="00A35D07" w:rsidRPr="005F7EB0" w:rsidRDefault="00A35D07" w:rsidP="00177A9B">
            <w:pPr>
              <w:pStyle w:val="TAL"/>
            </w:pPr>
            <w:r w:rsidRPr="005F7EB0">
              <w:t>5GS integrity algorithm 5G-IA6supported (octet 4, bit 2)</w:t>
            </w:r>
          </w:p>
        </w:tc>
      </w:tr>
      <w:tr w:rsidR="00A35D07" w:rsidRPr="005F7EB0" w14:paraId="04EA7C60" w14:textId="77777777" w:rsidTr="00177A9B">
        <w:trPr>
          <w:gridAfter w:val="1"/>
          <w:wAfter w:w="8" w:type="dxa"/>
          <w:cantSplit/>
          <w:jc w:val="center"/>
        </w:trPr>
        <w:tc>
          <w:tcPr>
            <w:tcW w:w="248" w:type="dxa"/>
          </w:tcPr>
          <w:p w14:paraId="7CA50A89" w14:textId="77777777" w:rsidR="00A35D07" w:rsidRPr="005F7EB0" w:rsidRDefault="00A35D07" w:rsidP="00177A9B">
            <w:pPr>
              <w:pStyle w:val="TAC"/>
            </w:pPr>
            <w:r w:rsidRPr="005F7EB0">
              <w:t>0</w:t>
            </w:r>
          </w:p>
        </w:tc>
        <w:tc>
          <w:tcPr>
            <w:tcW w:w="284" w:type="dxa"/>
          </w:tcPr>
          <w:p w14:paraId="62923429" w14:textId="77777777" w:rsidR="00A35D07" w:rsidRPr="005F7EB0" w:rsidRDefault="00A35D07" w:rsidP="00177A9B">
            <w:pPr>
              <w:pStyle w:val="TAC"/>
            </w:pPr>
          </w:p>
        </w:tc>
        <w:tc>
          <w:tcPr>
            <w:tcW w:w="283" w:type="dxa"/>
          </w:tcPr>
          <w:p w14:paraId="1DE7F59E" w14:textId="77777777" w:rsidR="00A35D07" w:rsidRPr="005F7EB0" w:rsidRDefault="00A35D07" w:rsidP="00177A9B">
            <w:pPr>
              <w:pStyle w:val="TAC"/>
            </w:pPr>
          </w:p>
        </w:tc>
        <w:tc>
          <w:tcPr>
            <w:tcW w:w="236" w:type="dxa"/>
          </w:tcPr>
          <w:p w14:paraId="66C67760" w14:textId="77777777" w:rsidR="00A35D07" w:rsidRPr="005F7EB0" w:rsidRDefault="00A35D07" w:rsidP="00177A9B">
            <w:pPr>
              <w:pStyle w:val="TAC"/>
            </w:pPr>
          </w:p>
        </w:tc>
        <w:tc>
          <w:tcPr>
            <w:tcW w:w="6014" w:type="dxa"/>
            <w:shd w:val="clear" w:color="auto" w:fill="auto"/>
          </w:tcPr>
          <w:p w14:paraId="66DE9AEE" w14:textId="77777777" w:rsidR="00A35D07" w:rsidRPr="005F7EB0" w:rsidRDefault="00A35D07" w:rsidP="00177A9B">
            <w:pPr>
              <w:pStyle w:val="TAL"/>
            </w:pPr>
            <w:r w:rsidRPr="005F7EB0">
              <w:t>5GS integrity algorithm 5G-IA6 not supported</w:t>
            </w:r>
          </w:p>
        </w:tc>
      </w:tr>
      <w:tr w:rsidR="00A35D07" w:rsidRPr="005F7EB0" w14:paraId="58AF5C2A" w14:textId="77777777" w:rsidTr="00177A9B">
        <w:trPr>
          <w:gridAfter w:val="1"/>
          <w:wAfter w:w="8" w:type="dxa"/>
          <w:cantSplit/>
          <w:jc w:val="center"/>
        </w:trPr>
        <w:tc>
          <w:tcPr>
            <w:tcW w:w="248" w:type="dxa"/>
          </w:tcPr>
          <w:p w14:paraId="32B20F2C" w14:textId="77777777" w:rsidR="00A35D07" w:rsidRPr="005F7EB0" w:rsidRDefault="00A35D07" w:rsidP="00177A9B">
            <w:pPr>
              <w:pStyle w:val="TAC"/>
            </w:pPr>
            <w:r w:rsidRPr="005F7EB0">
              <w:t>1</w:t>
            </w:r>
          </w:p>
        </w:tc>
        <w:tc>
          <w:tcPr>
            <w:tcW w:w="284" w:type="dxa"/>
          </w:tcPr>
          <w:p w14:paraId="73FCC979" w14:textId="77777777" w:rsidR="00A35D07" w:rsidRPr="005F7EB0" w:rsidRDefault="00A35D07" w:rsidP="00177A9B">
            <w:pPr>
              <w:pStyle w:val="TAC"/>
            </w:pPr>
          </w:p>
        </w:tc>
        <w:tc>
          <w:tcPr>
            <w:tcW w:w="283" w:type="dxa"/>
          </w:tcPr>
          <w:p w14:paraId="43CA1387" w14:textId="77777777" w:rsidR="00A35D07" w:rsidRPr="005F7EB0" w:rsidRDefault="00A35D07" w:rsidP="00177A9B">
            <w:pPr>
              <w:pStyle w:val="TAC"/>
            </w:pPr>
          </w:p>
        </w:tc>
        <w:tc>
          <w:tcPr>
            <w:tcW w:w="236" w:type="dxa"/>
          </w:tcPr>
          <w:p w14:paraId="3A5C0386" w14:textId="77777777" w:rsidR="00A35D07" w:rsidRPr="005F7EB0" w:rsidRDefault="00A35D07" w:rsidP="00177A9B">
            <w:pPr>
              <w:pStyle w:val="TAC"/>
            </w:pPr>
          </w:p>
        </w:tc>
        <w:tc>
          <w:tcPr>
            <w:tcW w:w="6014" w:type="dxa"/>
            <w:shd w:val="clear" w:color="auto" w:fill="auto"/>
          </w:tcPr>
          <w:p w14:paraId="77001194" w14:textId="77777777" w:rsidR="00A35D07" w:rsidRPr="005F7EB0" w:rsidRDefault="00A35D07" w:rsidP="00177A9B">
            <w:pPr>
              <w:pStyle w:val="TAL"/>
            </w:pPr>
            <w:r w:rsidRPr="005F7EB0">
              <w:t>5GS integrity algorithm 5G-IA6 supported</w:t>
            </w:r>
          </w:p>
        </w:tc>
      </w:tr>
      <w:tr w:rsidR="00A35D07" w:rsidRPr="005F7EB0" w14:paraId="091D8FB8" w14:textId="77777777" w:rsidTr="00177A9B">
        <w:trPr>
          <w:cantSplit/>
          <w:jc w:val="center"/>
        </w:trPr>
        <w:tc>
          <w:tcPr>
            <w:tcW w:w="7073" w:type="dxa"/>
            <w:gridSpan w:val="6"/>
          </w:tcPr>
          <w:p w14:paraId="5A6FABC5" w14:textId="77777777" w:rsidR="00A35D07" w:rsidRPr="005F7EB0" w:rsidRDefault="00A35D07" w:rsidP="00177A9B">
            <w:pPr>
              <w:pStyle w:val="TAL"/>
            </w:pPr>
          </w:p>
        </w:tc>
      </w:tr>
      <w:tr w:rsidR="00A35D07" w:rsidRPr="005F7EB0" w14:paraId="1D712147" w14:textId="77777777" w:rsidTr="00177A9B">
        <w:trPr>
          <w:cantSplit/>
          <w:jc w:val="center"/>
        </w:trPr>
        <w:tc>
          <w:tcPr>
            <w:tcW w:w="7073" w:type="dxa"/>
            <w:gridSpan w:val="6"/>
          </w:tcPr>
          <w:p w14:paraId="4E1F2F94" w14:textId="77777777" w:rsidR="00A35D07" w:rsidRPr="005F7EB0" w:rsidRDefault="00A35D07" w:rsidP="00177A9B">
            <w:pPr>
              <w:pStyle w:val="TAL"/>
            </w:pPr>
            <w:r w:rsidRPr="005F7EB0">
              <w:t>5GS integrity algorithm 5G-IA7 supported (octet 4, bit 1)</w:t>
            </w:r>
          </w:p>
        </w:tc>
      </w:tr>
      <w:tr w:rsidR="00A35D07" w:rsidRPr="005F7EB0" w14:paraId="123A5F22" w14:textId="77777777" w:rsidTr="00177A9B">
        <w:trPr>
          <w:gridAfter w:val="1"/>
          <w:wAfter w:w="8" w:type="dxa"/>
          <w:cantSplit/>
          <w:jc w:val="center"/>
        </w:trPr>
        <w:tc>
          <w:tcPr>
            <w:tcW w:w="248" w:type="dxa"/>
          </w:tcPr>
          <w:p w14:paraId="18165279" w14:textId="77777777" w:rsidR="00A35D07" w:rsidRPr="005F7EB0" w:rsidRDefault="00A35D07" w:rsidP="00177A9B">
            <w:pPr>
              <w:pStyle w:val="TAC"/>
            </w:pPr>
            <w:r w:rsidRPr="005F7EB0">
              <w:t>0</w:t>
            </w:r>
          </w:p>
        </w:tc>
        <w:tc>
          <w:tcPr>
            <w:tcW w:w="284" w:type="dxa"/>
          </w:tcPr>
          <w:p w14:paraId="2B66AFD8" w14:textId="77777777" w:rsidR="00A35D07" w:rsidRPr="005F7EB0" w:rsidRDefault="00A35D07" w:rsidP="00177A9B">
            <w:pPr>
              <w:pStyle w:val="TAC"/>
            </w:pPr>
          </w:p>
        </w:tc>
        <w:tc>
          <w:tcPr>
            <w:tcW w:w="283" w:type="dxa"/>
          </w:tcPr>
          <w:p w14:paraId="1D74BAAD" w14:textId="77777777" w:rsidR="00A35D07" w:rsidRPr="005F7EB0" w:rsidRDefault="00A35D07" w:rsidP="00177A9B">
            <w:pPr>
              <w:pStyle w:val="TAC"/>
            </w:pPr>
          </w:p>
        </w:tc>
        <w:tc>
          <w:tcPr>
            <w:tcW w:w="236" w:type="dxa"/>
          </w:tcPr>
          <w:p w14:paraId="222A4415" w14:textId="77777777" w:rsidR="00A35D07" w:rsidRPr="005F7EB0" w:rsidRDefault="00A35D07" w:rsidP="00177A9B">
            <w:pPr>
              <w:pStyle w:val="TAC"/>
            </w:pPr>
          </w:p>
        </w:tc>
        <w:tc>
          <w:tcPr>
            <w:tcW w:w="6014" w:type="dxa"/>
            <w:shd w:val="clear" w:color="auto" w:fill="auto"/>
          </w:tcPr>
          <w:p w14:paraId="4A82AD2C" w14:textId="77777777" w:rsidR="00A35D07" w:rsidRPr="005F7EB0" w:rsidRDefault="00A35D07" w:rsidP="00177A9B">
            <w:pPr>
              <w:pStyle w:val="TAL"/>
            </w:pPr>
            <w:r w:rsidRPr="005F7EB0">
              <w:t>5GS integrity algorithm 5G-IA7 not supported</w:t>
            </w:r>
          </w:p>
        </w:tc>
      </w:tr>
      <w:tr w:rsidR="00A35D07" w:rsidRPr="005F7EB0" w14:paraId="1EE630B6" w14:textId="77777777" w:rsidTr="00177A9B">
        <w:trPr>
          <w:gridAfter w:val="1"/>
          <w:wAfter w:w="8" w:type="dxa"/>
          <w:cantSplit/>
          <w:jc w:val="center"/>
        </w:trPr>
        <w:tc>
          <w:tcPr>
            <w:tcW w:w="248" w:type="dxa"/>
          </w:tcPr>
          <w:p w14:paraId="64604F46" w14:textId="77777777" w:rsidR="00A35D07" w:rsidRPr="005F7EB0" w:rsidRDefault="00A35D07" w:rsidP="00177A9B">
            <w:pPr>
              <w:pStyle w:val="TAC"/>
            </w:pPr>
            <w:r w:rsidRPr="005F7EB0">
              <w:t>1</w:t>
            </w:r>
          </w:p>
        </w:tc>
        <w:tc>
          <w:tcPr>
            <w:tcW w:w="284" w:type="dxa"/>
          </w:tcPr>
          <w:p w14:paraId="5DCE2BE9" w14:textId="77777777" w:rsidR="00A35D07" w:rsidRPr="005F7EB0" w:rsidRDefault="00A35D07" w:rsidP="00177A9B">
            <w:pPr>
              <w:pStyle w:val="TAC"/>
            </w:pPr>
          </w:p>
        </w:tc>
        <w:tc>
          <w:tcPr>
            <w:tcW w:w="283" w:type="dxa"/>
          </w:tcPr>
          <w:p w14:paraId="497770AC" w14:textId="77777777" w:rsidR="00A35D07" w:rsidRPr="005F7EB0" w:rsidRDefault="00A35D07" w:rsidP="00177A9B">
            <w:pPr>
              <w:pStyle w:val="TAC"/>
            </w:pPr>
          </w:p>
        </w:tc>
        <w:tc>
          <w:tcPr>
            <w:tcW w:w="236" w:type="dxa"/>
          </w:tcPr>
          <w:p w14:paraId="062A46F6" w14:textId="77777777" w:rsidR="00A35D07" w:rsidRPr="005F7EB0" w:rsidRDefault="00A35D07" w:rsidP="00177A9B">
            <w:pPr>
              <w:pStyle w:val="TAC"/>
            </w:pPr>
          </w:p>
        </w:tc>
        <w:tc>
          <w:tcPr>
            <w:tcW w:w="6014" w:type="dxa"/>
            <w:shd w:val="clear" w:color="auto" w:fill="auto"/>
          </w:tcPr>
          <w:p w14:paraId="1EF101FE" w14:textId="77777777" w:rsidR="00A35D07" w:rsidRPr="005F7EB0" w:rsidRDefault="00A35D07" w:rsidP="00177A9B">
            <w:pPr>
              <w:pStyle w:val="TAL"/>
            </w:pPr>
            <w:r w:rsidRPr="005F7EB0">
              <w:t>5GS integrity algorithm 5G-IA7 supported</w:t>
            </w:r>
          </w:p>
        </w:tc>
      </w:tr>
      <w:tr w:rsidR="00A35D07" w:rsidRPr="005F7EB0" w14:paraId="6E881E55" w14:textId="77777777" w:rsidTr="00177A9B">
        <w:trPr>
          <w:cantSplit/>
          <w:jc w:val="center"/>
        </w:trPr>
        <w:tc>
          <w:tcPr>
            <w:tcW w:w="7073" w:type="dxa"/>
            <w:gridSpan w:val="6"/>
          </w:tcPr>
          <w:p w14:paraId="7FE77BDF" w14:textId="77777777" w:rsidR="00A35D07" w:rsidRPr="005F7EB0" w:rsidRDefault="00A35D07" w:rsidP="00177A9B">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747" w:name="_Toc45282394"/>
      <w:r>
        <w:t>8.4.15</w:t>
      </w:r>
      <w:r w:rsidRPr="009620E9">
        <w:tab/>
      </w:r>
      <w:r>
        <w:t>UE PC5 unicast signalling security policy</w:t>
      </w:r>
      <w:bookmarkEnd w:id="747"/>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177A9B">
        <w:trPr>
          <w:cantSplit/>
          <w:jc w:val="center"/>
        </w:trPr>
        <w:tc>
          <w:tcPr>
            <w:tcW w:w="744" w:type="dxa"/>
            <w:tcBorders>
              <w:top w:val="nil"/>
              <w:left w:val="nil"/>
              <w:bottom w:val="nil"/>
              <w:right w:val="nil"/>
            </w:tcBorders>
          </w:tcPr>
          <w:p w14:paraId="7972A76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177A9B">
            <w:pPr>
              <w:keepNext/>
              <w:keepLines/>
              <w:spacing w:after="0"/>
              <w:rPr>
                <w:rFonts w:ascii="Arial" w:hAnsi="Arial"/>
                <w:sz w:val="18"/>
              </w:rPr>
            </w:pPr>
          </w:p>
        </w:tc>
      </w:tr>
      <w:tr w:rsidR="00A35D07" w:rsidRPr="009620E9" w14:paraId="33D66833"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177A9B">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177A9B">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177A9B">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177A9B">
        <w:trPr>
          <w:cantSplit/>
          <w:jc w:val="center"/>
        </w:trPr>
        <w:tc>
          <w:tcPr>
            <w:tcW w:w="7087" w:type="dxa"/>
            <w:gridSpan w:val="5"/>
          </w:tcPr>
          <w:p w14:paraId="64169FAB" w14:textId="77777777" w:rsidR="00A35D07" w:rsidRPr="009620E9" w:rsidRDefault="00A35D07" w:rsidP="00177A9B">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177A9B">
        <w:trPr>
          <w:cantSplit/>
          <w:jc w:val="center"/>
        </w:trPr>
        <w:tc>
          <w:tcPr>
            <w:tcW w:w="7087" w:type="dxa"/>
            <w:gridSpan w:val="5"/>
          </w:tcPr>
          <w:p w14:paraId="1A4CE3C3"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2FBC8EF3" w14:textId="77777777" w:rsidTr="00177A9B">
        <w:trPr>
          <w:cantSplit/>
          <w:jc w:val="center"/>
        </w:trPr>
        <w:tc>
          <w:tcPr>
            <w:tcW w:w="284" w:type="dxa"/>
          </w:tcPr>
          <w:p w14:paraId="7D1100E6"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177A9B">
            <w:pPr>
              <w:keepNext/>
              <w:keepLines/>
              <w:spacing w:after="0"/>
              <w:jc w:val="center"/>
              <w:rPr>
                <w:rFonts w:ascii="Arial" w:hAnsi="Arial"/>
                <w:b/>
                <w:sz w:val="18"/>
              </w:rPr>
            </w:pPr>
          </w:p>
        </w:tc>
        <w:tc>
          <w:tcPr>
            <w:tcW w:w="5953" w:type="dxa"/>
          </w:tcPr>
          <w:p w14:paraId="596917A2" w14:textId="77777777" w:rsidR="00A35D07" w:rsidRPr="009620E9" w:rsidRDefault="00A35D07" w:rsidP="00177A9B">
            <w:pPr>
              <w:keepNext/>
              <w:keepLines/>
              <w:spacing w:after="0"/>
              <w:rPr>
                <w:rFonts w:ascii="Arial" w:hAnsi="Arial"/>
                <w:sz w:val="18"/>
              </w:rPr>
            </w:pPr>
          </w:p>
        </w:tc>
      </w:tr>
      <w:tr w:rsidR="00A35D07" w:rsidRPr="009620E9" w14:paraId="4D63DEAC" w14:textId="77777777" w:rsidTr="00177A9B">
        <w:trPr>
          <w:cantSplit/>
          <w:jc w:val="center"/>
        </w:trPr>
        <w:tc>
          <w:tcPr>
            <w:tcW w:w="284" w:type="dxa"/>
          </w:tcPr>
          <w:p w14:paraId="6FC4C5B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177A9B">
            <w:pPr>
              <w:keepNext/>
              <w:keepLines/>
              <w:spacing w:after="0"/>
              <w:jc w:val="center"/>
              <w:rPr>
                <w:rFonts w:ascii="Arial" w:hAnsi="Arial"/>
                <w:sz w:val="18"/>
              </w:rPr>
            </w:pPr>
          </w:p>
        </w:tc>
        <w:tc>
          <w:tcPr>
            <w:tcW w:w="5953" w:type="dxa"/>
          </w:tcPr>
          <w:p w14:paraId="0837527B"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177A9B">
        <w:trPr>
          <w:cantSplit/>
          <w:jc w:val="center"/>
        </w:trPr>
        <w:tc>
          <w:tcPr>
            <w:tcW w:w="284" w:type="dxa"/>
          </w:tcPr>
          <w:p w14:paraId="0B6249D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177A9B">
            <w:pPr>
              <w:keepNext/>
              <w:keepLines/>
              <w:spacing w:after="0"/>
              <w:jc w:val="center"/>
              <w:rPr>
                <w:rFonts w:ascii="Arial" w:hAnsi="Arial"/>
                <w:sz w:val="18"/>
              </w:rPr>
            </w:pPr>
          </w:p>
        </w:tc>
        <w:tc>
          <w:tcPr>
            <w:tcW w:w="5953" w:type="dxa"/>
          </w:tcPr>
          <w:p w14:paraId="6942A7CD"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177A9B">
        <w:trPr>
          <w:cantSplit/>
          <w:jc w:val="center"/>
        </w:trPr>
        <w:tc>
          <w:tcPr>
            <w:tcW w:w="284" w:type="dxa"/>
          </w:tcPr>
          <w:p w14:paraId="677D9D9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177A9B">
            <w:pPr>
              <w:keepNext/>
              <w:keepLines/>
              <w:spacing w:after="0"/>
              <w:jc w:val="center"/>
              <w:rPr>
                <w:rFonts w:ascii="Arial" w:hAnsi="Arial"/>
                <w:sz w:val="18"/>
              </w:rPr>
            </w:pPr>
          </w:p>
        </w:tc>
        <w:tc>
          <w:tcPr>
            <w:tcW w:w="5953" w:type="dxa"/>
          </w:tcPr>
          <w:p w14:paraId="1968433F"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177A9B">
        <w:trPr>
          <w:cantSplit/>
          <w:jc w:val="center"/>
        </w:trPr>
        <w:tc>
          <w:tcPr>
            <w:tcW w:w="284" w:type="dxa"/>
          </w:tcPr>
          <w:p w14:paraId="2624A1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177A9B">
            <w:pPr>
              <w:keepNext/>
              <w:keepLines/>
              <w:spacing w:after="0"/>
              <w:jc w:val="center"/>
              <w:rPr>
                <w:rFonts w:ascii="Arial" w:hAnsi="Arial"/>
                <w:sz w:val="18"/>
              </w:rPr>
            </w:pPr>
          </w:p>
        </w:tc>
        <w:tc>
          <w:tcPr>
            <w:tcW w:w="5953" w:type="dxa"/>
          </w:tcPr>
          <w:p w14:paraId="67874D0F" w14:textId="77777777" w:rsidR="00A35D07" w:rsidRPr="009620E9" w:rsidRDefault="00A35D07" w:rsidP="00177A9B">
            <w:pPr>
              <w:keepNext/>
              <w:keepLines/>
              <w:spacing w:after="0"/>
              <w:rPr>
                <w:rFonts w:ascii="Arial" w:hAnsi="Arial"/>
                <w:sz w:val="18"/>
              </w:rPr>
            </w:pPr>
          </w:p>
        </w:tc>
      </w:tr>
      <w:tr w:rsidR="00A35D07" w:rsidRPr="009620E9" w14:paraId="387DBE0F" w14:textId="77777777" w:rsidTr="00177A9B">
        <w:trPr>
          <w:cantSplit/>
          <w:jc w:val="center"/>
        </w:trPr>
        <w:tc>
          <w:tcPr>
            <w:tcW w:w="7087" w:type="dxa"/>
            <w:gridSpan w:val="5"/>
          </w:tcPr>
          <w:p w14:paraId="52CDB3F6"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177A9B">
        <w:trPr>
          <w:cantSplit/>
          <w:jc w:val="center"/>
        </w:trPr>
        <w:tc>
          <w:tcPr>
            <w:tcW w:w="284" w:type="dxa"/>
          </w:tcPr>
          <w:p w14:paraId="4AF1092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177A9B">
            <w:pPr>
              <w:keepNext/>
              <w:keepLines/>
              <w:spacing w:after="0"/>
              <w:jc w:val="center"/>
              <w:rPr>
                <w:rFonts w:ascii="Arial" w:hAnsi="Arial"/>
                <w:sz w:val="18"/>
              </w:rPr>
            </w:pPr>
          </w:p>
        </w:tc>
        <w:tc>
          <w:tcPr>
            <w:tcW w:w="5953" w:type="dxa"/>
          </w:tcPr>
          <w:p w14:paraId="2DAD7242" w14:textId="77777777" w:rsidR="00A35D07" w:rsidRPr="009620E9" w:rsidRDefault="00A35D07" w:rsidP="00177A9B">
            <w:pPr>
              <w:keepNext/>
              <w:keepLines/>
              <w:spacing w:after="0"/>
              <w:rPr>
                <w:rFonts w:ascii="Arial" w:hAnsi="Arial"/>
                <w:sz w:val="18"/>
              </w:rPr>
            </w:pPr>
          </w:p>
        </w:tc>
      </w:tr>
      <w:tr w:rsidR="00A35D07" w:rsidRPr="009620E9" w14:paraId="6F157130" w14:textId="77777777" w:rsidTr="00177A9B">
        <w:trPr>
          <w:cantSplit/>
          <w:jc w:val="center"/>
        </w:trPr>
        <w:tc>
          <w:tcPr>
            <w:tcW w:w="284" w:type="dxa"/>
          </w:tcPr>
          <w:p w14:paraId="4B53C8E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177A9B">
            <w:pPr>
              <w:keepNext/>
              <w:keepLines/>
              <w:spacing w:after="0"/>
              <w:jc w:val="center"/>
              <w:rPr>
                <w:rFonts w:ascii="Arial" w:hAnsi="Arial"/>
                <w:sz w:val="18"/>
              </w:rPr>
            </w:pPr>
          </w:p>
        </w:tc>
        <w:tc>
          <w:tcPr>
            <w:tcW w:w="5953" w:type="dxa"/>
          </w:tcPr>
          <w:p w14:paraId="4E996DC8"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177A9B">
        <w:trPr>
          <w:cantSplit/>
          <w:jc w:val="center"/>
        </w:trPr>
        <w:tc>
          <w:tcPr>
            <w:tcW w:w="7087" w:type="dxa"/>
            <w:gridSpan w:val="5"/>
          </w:tcPr>
          <w:p w14:paraId="24A42EFB" w14:textId="77777777" w:rsidR="00A35D07" w:rsidRPr="009620E9" w:rsidRDefault="00A35D07" w:rsidP="00177A9B">
            <w:pPr>
              <w:keepNext/>
              <w:keepLines/>
              <w:spacing w:after="0"/>
              <w:rPr>
                <w:rFonts w:ascii="Arial" w:hAnsi="Arial"/>
                <w:sz w:val="18"/>
              </w:rPr>
            </w:pPr>
          </w:p>
        </w:tc>
      </w:tr>
      <w:tr w:rsidR="00A35D07" w:rsidRPr="009620E9" w14:paraId="10A77221" w14:textId="77777777" w:rsidTr="00177A9B">
        <w:trPr>
          <w:cantSplit/>
          <w:jc w:val="center"/>
        </w:trPr>
        <w:tc>
          <w:tcPr>
            <w:tcW w:w="7087" w:type="dxa"/>
            <w:gridSpan w:val="5"/>
          </w:tcPr>
          <w:p w14:paraId="45EE1C3B" w14:textId="77777777" w:rsidR="00A35D07" w:rsidRDefault="00A35D07" w:rsidP="00177A9B">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177A9B">
            <w:pPr>
              <w:keepNext/>
              <w:keepLines/>
              <w:spacing w:after="0"/>
              <w:rPr>
                <w:rFonts w:ascii="Arial" w:hAnsi="Arial"/>
                <w:sz w:val="18"/>
              </w:rPr>
            </w:pPr>
          </w:p>
          <w:p w14:paraId="43683AE0" w14:textId="77777777" w:rsidR="00A35D07" w:rsidRPr="009620E9" w:rsidRDefault="00A35D07" w:rsidP="00177A9B">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177A9B">
        <w:trPr>
          <w:cantSplit/>
          <w:jc w:val="center"/>
        </w:trPr>
        <w:tc>
          <w:tcPr>
            <w:tcW w:w="7087" w:type="dxa"/>
            <w:gridSpan w:val="5"/>
          </w:tcPr>
          <w:p w14:paraId="02D20BCC"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47536F38" w14:textId="77777777" w:rsidTr="00177A9B">
        <w:trPr>
          <w:cantSplit/>
          <w:jc w:val="center"/>
        </w:trPr>
        <w:tc>
          <w:tcPr>
            <w:tcW w:w="284" w:type="dxa"/>
          </w:tcPr>
          <w:p w14:paraId="637C47AA"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177A9B">
            <w:pPr>
              <w:keepNext/>
              <w:keepLines/>
              <w:spacing w:after="0"/>
              <w:jc w:val="center"/>
              <w:rPr>
                <w:rFonts w:ascii="Arial" w:hAnsi="Arial"/>
                <w:b/>
                <w:sz w:val="18"/>
              </w:rPr>
            </w:pPr>
          </w:p>
        </w:tc>
        <w:tc>
          <w:tcPr>
            <w:tcW w:w="5953" w:type="dxa"/>
          </w:tcPr>
          <w:p w14:paraId="6145A18C" w14:textId="77777777" w:rsidR="00A35D07" w:rsidRPr="009620E9" w:rsidRDefault="00A35D07" w:rsidP="00177A9B">
            <w:pPr>
              <w:keepNext/>
              <w:keepLines/>
              <w:spacing w:after="0"/>
              <w:rPr>
                <w:rFonts w:ascii="Arial" w:hAnsi="Arial"/>
                <w:sz w:val="18"/>
              </w:rPr>
            </w:pPr>
          </w:p>
        </w:tc>
      </w:tr>
      <w:tr w:rsidR="00A35D07" w:rsidRPr="009620E9" w14:paraId="59462F95" w14:textId="77777777" w:rsidTr="00177A9B">
        <w:trPr>
          <w:cantSplit/>
          <w:jc w:val="center"/>
        </w:trPr>
        <w:tc>
          <w:tcPr>
            <w:tcW w:w="284" w:type="dxa"/>
          </w:tcPr>
          <w:p w14:paraId="66DE9EB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177A9B">
            <w:pPr>
              <w:keepNext/>
              <w:keepLines/>
              <w:spacing w:after="0"/>
              <w:jc w:val="center"/>
              <w:rPr>
                <w:rFonts w:ascii="Arial" w:hAnsi="Arial"/>
                <w:sz w:val="18"/>
              </w:rPr>
            </w:pPr>
          </w:p>
        </w:tc>
        <w:tc>
          <w:tcPr>
            <w:tcW w:w="5953" w:type="dxa"/>
          </w:tcPr>
          <w:p w14:paraId="7D8B04DB"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177A9B">
        <w:trPr>
          <w:cantSplit/>
          <w:jc w:val="center"/>
        </w:trPr>
        <w:tc>
          <w:tcPr>
            <w:tcW w:w="284" w:type="dxa"/>
          </w:tcPr>
          <w:p w14:paraId="749C41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177A9B">
            <w:pPr>
              <w:keepNext/>
              <w:keepLines/>
              <w:spacing w:after="0"/>
              <w:jc w:val="center"/>
              <w:rPr>
                <w:rFonts w:ascii="Arial" w:hAnsi="Arial"/>
                <w:sz w:val="18"/>
              </w:rPr>
            </w:pPr>
          </w:p>
        </w:tc>
        <w:tc>
          <w:tcPr>
            <w:tcW w:w="5953" w:type="dxa"/>
          </w:tcPr>
          <w:p w14:paraId="39200D60"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177A9B">
        <w:trPr>
          <w:cantSplit/>
          <w:jc w:val="center"/>
        </w:trPr>
        <w:tc>
          <w:tcPr>
            <w:tcW w:w="284" w:type="dxa"/>
          </w:tcPr>
          <w:p w14:paraId="36F1910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177A9B">
            <w:pPr>
              <w:keepNext/>
              <w:keepLines/>
              <w:spacing w:after="0"/>
              <w:jc w:val="center"/>
              <w:rPr>
                <w:rFonts w:ascii="Arial" w:hAnsi="Arial"/>
                <w:sz w:val="18"/>
              </w:rPr>
            </w:pPr>
          </w:p>
        </w:tc>
        <w:tc>
          <w:tcPr>
            <w:tcW w:w="5953" w:type="dxa"/>
          </w:tcPr>
          <w:p w14:paraId="64CA3018"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177A9B">
        <w:trPr>
          <w:cantSplit/>
          <w:jc w:val="center"/>
        </w:trPr>
        <w:tc>
          <w:tcPr>
            <w:tcW w:w="284" w:type="dxa"/>
          </w:tcPr>
          <w:p w14:paraId="1B81BF3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177A9B">
            <w:pPr>
              <w:keepNext/>
              <w:keepLines/>
              <w:spacing w:after="0"/>
              <w:jc w:val="center"/>
              <w:rPr>
                <w:rFonts w:ascii="Arial" w:hAnsi="Arial"/>
                <w:sz w:val="18"/>
              </w:rPr>
            </w:pPr>
          </w:p>
        </w:tc>
        <w:tc>
          <w:tcPr>
            <w:tcW w:w="5953" w:type="dxa"/>
          </w:tcPr>
          <w:p w14:paraId="6C25084E" w14:textId="77777777" w:rsidR="00A35D07" w:rsidRPr="009620E9" w:rsidRDefault="00A35D07" w:rsidP="00177A9B">
            <w:pPr>
              <w:keepNext/>
              <w:keepLines/>
              <w:spacing w:after="0"/>
              <w:rPr>
                <w:rFonts w:ascii="Arial" w:hAnsi="Arial"/>
                <w:sz w:val="18"/>
              </w:rPr>
            </w:pPr>
          </w:p>
        </w:tc>
      </w:tr>
      <w:tr w:rsidR="00A35D07" w:rsidRPr="009620E9" w14:paraId="3605E6FD" w14:textId="77777777" w:rsidTr="00177A9B">
        <w:trPr>
          <w:cantSplit/>
          <w:jc w:val="center"/>
        </w:trPr>
        <w:tc>
          <w:tcPr>
            <w:tcW w:w="7087" w:type="dxa"/>
            <w:gridSpan w:val="5"/>
          </w:tcPr>
          <w:p w14:paraId="5049B086"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177A9B">
        <w:trPr>
          <w:cantSplit/>
          <w:jc w:val="center"/>
        </w:trPr>
        <w:tc>
          <w:tcPr>
            <w:tcW w:w="284" w:type="dxa"/>
          </w:tcPr>
          <w:p w14:paraId="1B7B3761"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177A9B">
            <w:pPr>
              <w:keepNext/>
              <w:keepLines/>
              <w:spacing w:after="0"/>
              <w:jc w:val="center"/>
              <w:rPr>
                <w:rFonts w:ascii="Arial" w:hAnsi="Arial"/>
                <w:sz w:val="18"/>
              </w:rPr>
            </w:pPr>
          </w:p>
        </w:tc>
        <w:tc>
          <w:tcPr>
            <w:tcW w:w="5953" w:type="dxa"/>
          </w:tcPr>
          <w:p w14:paraId="28BE2A90" w14:textId="77777777" w:rsidR="00A35D07" w:rsidRPr="009620E9" w:rsidRDefault="00A35D07" w:rsidP="00177A9B">
            <w:pPr>
              <w:keepNext/>
              <w:keepLines/>
              <w:spacing w:after="0"/>
              <w:rPr>
                <w:rFonts w:ascii="Arial" w:hAnsi="Arial"/>
                <w:sz w:val="18"/>
              </w:rPr>
            </w:pPr>
          </w:p>
        </w:tc>
      </w:tr>
      <w:tr w:rsidR="00A35D07" w:rsidRPr="009620E9" w14:paraId="1120D42B" w14:textId="77777777" w:rsidTr="00177A9B">
        <w:trPr>
          <w:cantSplit/>
          <w:jc w:val="center"/>
        </w:trPr>
        <w:tc>
          <w:tcPr>
            <w:tcW w:w="284" w:type="dxa"/>
          </w:tcPr>
          <w:p w14:paraId="4981CDA0"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177A9B">
            <w:pPr>
              <w:keepNext/>
              <w:keepLines/>
              <w:spacing w:after="0"/>
              <w:jc w:val="center"/>
              <w:rPr>
                <w:rFonts w:ascii="Arial" w:hAnsi="Arial"/>
                <w:sz w:val="18"/>
              </w:rPr>
            </w:pPr>
          </w:p>
        </w:tc>
        <w:tc>
          <w:tcPr>
            <w:tcW w:w="5953" w:type="dxa"/>
          </w:tcPr>
          <w:p w14:paraId="1436B094"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177A9B">
        <w:trPr>
          <w:cantSplit/>
          <w:jc w:val="center"/>
        </w:trPr>
        <w:tc>
          <w:tcPr>
            <w:tcW w:w="7087" w:type="dxa"/>
            <w:gridSpan w:val="5"/>
          </w:tcPr>
          <w:p w14:paraId="33782427" w14:textId="77777777" w:rsidR="00A35D07" w:rsidRPr="009620E9" w:rsidRDefault="00A35D07" w:rsidP="00177A9B">
            <w:pPr>
              <w:keepNext/>
              <w:keepLines/>
              <w:spacing w:after="0"/>
              <w:rPr>
                <w:rFonts w:ascii="Arial" w:hAnsi="Arial"/>
                <w:sz w:val="18"/>
              </w:rPr>
            </w:pPr>
          </w:p>
        </w:tc>
      </w:tr>
      <w:tr w:rsidR="00A35D07" w:rsidRPr="009620E9" w14:paraId="5F691D53" w14:textId="77777777" w:rsidTr="00177A9B">
        <w:trPr>
          <w:cantSplit/>
          <w:jc w:val="center"/>
        </w:trPr>
        <w:tc>
          <w:tcPr>
            <w:tcW w:w="7087" w:type="dxa"/>
            <w:gridSpan w:val="5"/>
          </w:tcPr>
          <w:p w14:paraId="2E03F9B8" w14:textId="77777777" w:rsidR="00A35D07" w:rsidRDefault="00A35D07" w:rsidP="00177A9B">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177A9B">
            <w:pPr>
              <w:keepNext/>
              <w:keepLines/>
              <w:spacing w:after="0"/>
              <w:rPr>
                <w:rFonts w:ascii="Arial" w:hAnsi="Arial"/>
                <w:sz w:val="18"/>
              </w:rPr>
            </w:pPr>
          </w:p>
          <w:p w14:paraId="501F64C1"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177A9B">
        <w:trPr>
          <w:cantSplit/>
          <w:jc w:val="center"/>
        </w:trPr>
        <w:tc>
          <w:tcPr>
            <w:tcW w:w="7087" w:type="dxa"/>
            <w:gridSpan w:val="5"/>
          </w:tcPr>
          <w:p w14:paraId="5E96D17E" w14:textId="77777777" w:rsidR="00A35D07" w:rsidRPr="009620E9" w:rsidRDefault="00A35D07" w:rsidP="00177A9B">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748" w:name="_Toc45282395"/>
      <w:r>
        <w:t>8.4.16</w:t>
      </w:r>
      <w:r>
        <w:tab/>
        <w:t>MSBs of K</w:t>
      </w:r>
      <w:r>
        <w:rPr>
          <w:vertAlign w:val="subscript"/>
        </w:rPr>
        <w:t>NRP-sess</w:t>
      </w:r>
      <w:r>
        <w:t xml:space="preserve"> ID</w:t>
      </w:r>
      <w:bookmarkEnd w:id="748"/>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177A9B">
        <w:trPr>
          <w:cantSplit/>
          <w:jc w:val="center"/>
        </w:trPr>
        <w:tc>
          <w:tcPr>
            <w:tcW w:w="709" w:type="dxa"/>
            <w:tcBorders>
              <w:top w:val="nil"/>
              <w:left w:val="nil"/>
              <w:bottom w:val="nil"/>
              <w:right w:val="nil"/>
            </w:tcBorders>
          </w:tcPr>
          <w:p w14:paraId="77325BDA" w14:textId="77777777" w:rsidR="00A35D07" w:rsidRPr="00742FAE" w:rsidRDefault="00A35D07" w:rsidP="00177A9B">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177A9B">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177A9B">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177A9B">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177A9B">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177A9B">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177A9B">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177A9B">
            <w:pPr>
              <w:pStyle w:val="TAL"/>
            </w:pPr>
          </w:p>
        </w:tc>
      </w:tr>
      <w:tr w:rsidR="00A35D07" w:rsidRPr="00742FAE" w14:paraId="13C0F3E1" w14:textId="77777777" w:rsidTr="00177A9B">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177A9B">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177A9B">
            <w:pPr>
              <w:pStyle w:val="TAL"/>
            </w:pPr>
            <w:r w:rsidRPr="00742FAE">
              <w:t>octet 1</w:t>
            </w:r>
          </w:p>
        </w:tc>
      </w:tr>
      <w:tr w:rsidR="00A35D07" w:rsidRPr="00742FAE" w14:paraId="29DC67B8" w14:textId="77777777" w:rsidTr="00177A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177A9B">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177A9B">
            <w:pPr>
              <w:pStyle w:val="TAL"/>
            </w:pPr>
            <w:r w:rsidRPr="00742FAE">
              <w:t>octet 2</w:t>
            </w:r>
          </w:p>
        </w:tc>
      </w:tr>
    </w:tbl>
    <w:p w14:paraId="0783BB24" w14:textId="77777777" w:rsidR="00A35D07" w:rsidRPr="00742FAE" w:rsidRDefault="00A35D07" w:rsidP="00A35D07">
      <w:pPr>
        <w:pStyle w:val="TAN"/>
        <w:ind w:left="0" w:firstLine="0"/>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177A9B">
        <w:trPr>
          <w:cantSplit/>
          <w:jc w:val="center"/>
        </w:trPr>
        <w:tc>
          <w:tcPr>
            <w:tcW w:w="7984" w:type="dxa"/>
          </w:tcPr>
          <w:p w14:paraId="0CEACCC4" w14:textId="77777777" w:rsidR="00A35D07" w:rsidRPr="00742FAE" w:rsidRDefault="00A35D07" w:rsidP="00177A9B">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177A9B">
            <w:pPr>
              <w:pStyle w:val="TAL"/>
            </w:pPr>
          </w:p>
          <w:p w14:paraId="6C8F92A9" w14:textId="77777777" w:rsidR="00A35D07" w:rsidRPr="00742FAE" w:rsidRDefault="00A35D07" w:rsidP="00177A9B">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177A9B">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749" w:name="_Toc502240469"/>
      <w:bookmarkStart w:id="750" w:name="_Toc45282396"/>
      <w:r>
        <w:t>8.4.17</w:t>
      </w:r>
      <w:r w:rsidRPr="00742FAE">
        <w:tab/>
      </w:r>
      <w:r>
        <w:t>K</w:t>
      </w:r>
      <w:r>
        <w:rPr>
          <w:vertAlign w:val="subscript"/>
        </w:rPr>
        <w:t>NRP</w:t>
      </w:r>
      <w:r>
        <w:t xml:space="preserve"> ID</w:t>
      </w:r>
      <w:bookmarkEnd w:id="749"/>
      <w:bookmarkEnd w:id="750"/>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177A9B">
        <w:trPr>
          <w:cantSplit/>
          <w:jc w:val="center"/>
        </w:trPr>
        <w:tc>
          <w:tcPr>
            <w:tcW w:w="709" w:type="dxa"/>
            <w:tcBorders>
              <w:top w:val="nil"/>
              <w:left w:val="nil"/>
              <w:bottom w:val="nil"/>
              <w:right w:val="nil"/>
            </w:tcBorders>
          </w:tcPr>
          <w:p w14:paraId="56B1D77D" w14:textId="77777777" w:rsidR="00A35D07" w:rsidRPr="00742FAE" w:rsidRDefault="00A35D07" w:rsidP="00177A9B">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177A9B">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177A9B">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177A9B">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177A9B">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177A9B">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177A9B">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177A9B">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177A9B">
            <w:pPr>
              <w:pStyle w:val="TAL"/>
            </w:pPr>
          </w:p>
        </w:tc>
      </w:tr>
      <w:tr w:rsidR="00A35D07" w:rsidRPr="00742FAE" w14:paraId="11982828" w14:textId="77777777" w:rsidTr="00177A9B">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177A9B">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177A9B">
            <w:pPr>
              <w:pStyle w:val="TAL"/>
            </w:pPr>
            <w:r w:rsidRPr="00742FAE">
              <w:t>octet 1</w:t>
            </w:r>
          </w:p>
        </w:tc>
      </w:tr>
      <w:tr w:rsidR="00A35D07" w:rsidRPr="00742FAE" w14:paraId="6CA4D62C" w14:textId="77777777" w:rsidTr="00177A9B">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177A9B">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177A9B">
            <w:pPr>
              <w:pStyle w:val="TAL"/>
            </w:pPr>
            <w:r w:rsidRPr="00742FAE">
              <w:t>octet 2</w:t>
            </w:r>
          </w:p>
          <w:p w14:paraId="0CEC9F38" w14:textId="77777777" w:rsidR="00A35D07" w:rsidRPr="00742FAE" w:rsidRDefault="00A35D07" w:rsidP="00177A9B">
            <w:pPr>
              <w:pStyle w:val="TAL"/>
            </w:pPr>
          </w:p>
        </w:tc>
      </w:tr>
      <w:tr w:rsidR="00A35D07" w:rsidRPr="00742FAE" w14:paraId="26F42522"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177A9B">
            <w:pPr>
              <w:pStyle w:val="TAC"/>
            </w:pPr>
          </w:p>
        </w:tc>
        <w:tc>
          <w:tcPr>
            <w:tcW w:w="1134" w:type="dxa"/>
            <w:tcBorders>
              <w:top w:val="nil"/>
              <w:left w:val="nil"/>
              <w:bottom w:val="nil"/>
              <w:right w:val="nil"/>
            </w:tcBorders>
          </w:tcPr>
          <w:p w14:paraId="0071C08A" w14:textId="77777777" w:rsidR="00A35D07" w:rsidRPr="00742FAE" w:rsidRDefault="00A35D07" w:rsidP="00177A9B">
            <w:pPr>
              <w:pStyle w:val="TAL"/>
            </w:pPr>
            <w:r>
              <w:t>octet 5</w:t>
            </w:r>
          </w:p>
        </w:tc>
      </w:tr>
    </w:tbl>
    <w:p w14:paraId="7F414943" w14:textId="77777777" w:rsidR="00A35D07" w:rsidRPr="00742FAE" w:rsidRDefault="00A35D07" w:rsidP="00A35D07">
      <w:pPr>
        <w:pStyle w:val="TAN"/>
        <w:ind w:left="0" w:firstLine="0"/>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177A9B">
        <w:trPr>
          <w:cantSplit/>
          <w:jc w:val="center"/>
        </w:trPr>
        <w:tc>
          <w:tcPr>
            <w:tcW w:w="7984" w:type="dxa"/>
          </w:tcPr>
          <w:p w14:paraId="1F6AFB8E" w14:textId="77777777" w:rsidR="00A35D07" w:rsidRPr="00742FAE" w:rsidRDefault="00A35D07" w:rsidP="00177A9B">
            <w:pPr>
              <w:pStyle w:val="TAL"/>
            </w:pPr>
            <w:r>
              <w:t>K</w:t>
            </w:r>
            <w:r>
              <w:rPr>
                <w:vertAlign w:val="subscript"/>
              </w:rPr>
              <w:t>NRP</w:t>
            </w:r>
            <w:r>
              <w:t xml:space="preserve"> ID contents (octet 2 to 5</w:t>
            </w:r>
            <w:r w:rsidRPr="00742FAE">
              <w:t>)</w:t>
            </w:r>
          </w:p>
          <w:p w14:paraId="6641373F" w14:textId="77777777" w:rsidR="00A35D07" w:rsidRPr="00742FAE" w:rsidRDefault="00A35D07" w:rsidP="00177A9B">
            <w:pPr>
              <w:pStyle w:val="TAL"/>
            </w:pPr>
          </w:p>
          <w:p w14:paraId="6EF162B8" w14:textId="77777777" w:rsidR="00A35D07" w:rsidRPr="00742FAE" w:rsidRDefault="00A35D07" w:rsidP="00177A9B">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177A9B">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751" w:name="_Toc45282397"/>
      <w:r>
        <w:t>8.4.18</w:t>
      </w:r>
      <w:r w:rsidRPr="009620E9">
        <w:tab/>
      </w:r>
      <w:r>
        <w:t>Selected security algorithms</w:t>
      </w:r>
      <w:bookmarkEnd w:id="751"/>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177A9B">
        <w:trPr>
          <w:cantSplit/>
          <w:jc w:val="center"/>
        </w:trPr>
        <w:tc>
          <w:tcPr>
            <w:tcW w:w="744" w:type="dxa"/>
            <w:tcBorders>
              <w:top w:val="nil"/>
              <w:left w:val="nil"/>
              <w:bottom w:val="nil"/>
              <w:right w:val="nil"/>
            </w:tcBorders>
          </w:tcPr>
          <w:p w14:paraId="59CAB25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177A9B">
            <w:pPr>
              <w:keepNext/>
              <w:keepLines/>
              <w:spacing w:after="0"/>
              <w:rPr>
                <w:rFonts w:ascii="Arial" w:hAnsi="Arial"/>
                <w:sz w:val="18"/>
              </w:rPr>
            </w:pPr>
          </w:p>
        </w:tc>
      </w:tr>
      <w:tr w:rsidR="00A35D07" w:rsidRPr="009620E9" w14:paraId="0EABDF4E"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177A9B">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177A9B">
        <w:trPr>
          <w:cantSplit/>
          <w:jc w:val="center"/>
        </w:trPr>
        <w:tc>
          <w:tcPr>
            <w:tcW w:w="7087" w:type="dxa"/>
            <w:gridSpan w:val="5"/>
          </w:tcPr>
          <w:p w14:paraId="71A51EDD" w14:textId="77777777" w:rsidR="00A35D07" w:rsidRPr="009620E9" w:rsidRDefault="00A35D07" w:rsidP="00177A9B">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177A9B">
        <w:trPr>
          <w:cantSplit/>
          <w:jc w:val="center"/>
        </w:trPr>
        <w:tc>
          <w:tcPr>
            <w:tcW w:w="7087" w:type="dxa"/>
            <w:gridSpan w:val="5"/>
          </w:tcPr>
          <w:p w14:paraId="536D4BC7"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47D88DB2" w14:textId="77777777" w:rsidTr="00177A9B">
        <w:trPr>
          <w:cantSplit/>
          <w:jc w:val="center"/>
        </w:trPr>
        <w:tc>
          <w:tcPr>
            <w:tcW w:w="284" w:type="dxa"/>
          </w:tcPr>
          <w:p w14:paraId="7945BB1C"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177A9B">
            <w:pPr>
              <w:keepNext/>
              <w:keepLines/>
              <w:spacing w:after="0"/>
              <w:jc w:val="center"/>
              <w:rPr>
                <w:rFonts w:ascii="Arial" w:hAnsi="Arial"/>
                <w:b/>
                <w:sz w:val="18"/>
              </w:rPr>
            </w:pPr>
          </w:p>
        </w:tc>
        <w:tc>
          <w:tcPr>
            <w:tcW w:w="5953" w:type="dxa"/>
          </w:tcPr>
          <w:p w14:paraId="4ACD7A45" w14:textId="77777777" w:rsidR="00A35D07" w:rsidRPr="009620E9" w:rsidRDefault="00A35D07" w:rsidP="00177A9B">
            <w:pPr>
              <w:keepNext/>
              <w:keepLines/>
              <w:spacing w:after="0"/>
              <w:rPr>
                <w:rFonts w:ascii="Arial" w:hAnsi="Arial"/>
                <w:sz w:val="18"/>
              </w:rPr>
            </w:pPr>
          </w:p>
        </w:tc>
      </w:tr>
      <w:tr w:rsidR="00A35D07" w:rsidRPr="009620E9" w14:paraId="38886725" w14:textId="77777777" w:rsidTr="00177A9B">
        <w:trPr>
          <w:cantSplit/>
          <w:jc w:val="center"/>
        </w:trPr>
        <w:tc>
          <w:tcPr>
            <w:tcW w:w="284" w:type="dxa"/>
          </w:tcPr>
          <w:p w14:paraId="59C0BD5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177A9B">
            <w:pPr>
              <w:keepNext/>
              <w:keepLines/>
              <w:spacing w:after="0"/>
              <w:jc w:val="center"/>
              <w:rPr>
                <w:rFonts w:ascii="Arial" w:hAnsi="Arial"/>
                <w:sz w:val="18"/>
              </w:rPr>
            </w:pPr>
          </w:p>
        </w:tc>
        <w:tc>
          <w:tcPr>
            <w:tcW w:w="5953" w:type="dxa"/>
          </w:tcPr>
          <w:p w14:paraId="7C25284F"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177A9B">
        <w:trPr>
          <w:cantSplit/>
          <w:jc w:val="center"/>
        </w:trPr>
        <w:tc>
          <w:tcPr>
            <w:tcW w:w="284" w:type="dxa"/>
          </w:tcPr>
          <w:p w14:paraId="63E9C77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177A9B">
            <w:pPr>
              <w:keepNext/>
              <w:keepLines/>
              <w:spacing w:after="0"/>
              <w:jc w:val="center"/>
              <w:rPr>
                <w:rFonts w:ascii="Arial" w:hAnsi="Arial"/>
                <w:sz w:val="18"/>
              </w:rPr>
            </w:pPr>
          </w:p>
        </w:tc>
        <w:tc>
          <w:tcPr>
            <w:tcW w:w="5953" w:type="dxa"/>
          </w:tcPr>
          <w:p w14:paraId="23E10BF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177A9B">
        <w:trPr>
          <w:cantSplit/>
          <w:jc w:val="center"/>
        </w:trPr>
        <w:tc>
          <w:tcPr>
            <w:tcW w:w="284" w:type="dxa"/>
          </w:tcPr>
          <w:p w14:paraId="40BD2CE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177A9B">
            <w:pPr>
              <w:keepNext/>
              <w:keepLines/>
              <w:spacing w:after="0"/>
              <w:jc w:val="center"/>
              <w:rPr>
                <w:rFonts w:ascii="Arial" w:hAnsi="Arial"/>
                <w:sz w:val="18"/>
              </w:rPr>
            </w:pPr>
          </w:p>
        </w:tc>
        <w:tc>
          <w:tcPr>
            <w:tcW w:w="5953" w:type="dxa"/>
          </w:tcPr>
          <w:p w14:paraId="21B94CA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177A9B">
        <w:trPr>
          <w:cantSplit/>
          <w:jc w:val="center"/>
        </w:trPr>
        <w:tc>
          <w:tcPr>
            <w:tcW w:w="284" w:type="dxa"/>
          </w:tcPr>
          <w:p w14:paraId="69A871F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177A9B">
            <w:pPr>
              <w:keepNext/>
              <w:keepLines/>
              <w:spacing w:after="0"/>
              <w:jc w:val="center"/>
              <w:rPr>
                <w:rFonts w:ascii="Arial" w:hAnsi="Arial"/>
                <w:sz w:val="18"/>
              </w:rPr>
            </w:pPr>
          </w:p>
        </w:tc>
        <w:tc>
          <w:tcPr>
            <w:tcW w:w="5953" w:type="dxa"/>
          </w:tcPr>
          <w:p w14:paraId="3A4E6957"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177A9B">
        <w:trPr>
          <w:cantSplit/>
          <w:jc w:val="center"/>
        </w:trPr>
        <w:tc>
          <w:tcPr>
            <w:tcW w:w="284" w:type="dxa"/>
          </w:tcPr>
          <w:p w14:paraId="499839C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177A9B">
            <w:pPr>
              <w:keepNext/>
              <w:keepLines/>
              <w:spacing w:after="0"/>
              <w:jc w:val="center"/>
              <w:rPr>
                <w:rFonts w:ascii="Arial" w:hAnsi="Arial"/>
                <w:sz w:val="18"/>
              </w:rPr>
            </w:pPr>
          </w:p>
        </w:tc>
        <w:tc>
          <w:tcPr>
            <w:tcW w:w="5953" w:type="dxa"/>
          </w:tcPr>
          <w:p w14:paraId="2102FF3D"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177A9B">
        <w:trPr>
          <w:cantSplit/>
          <w:jc w:val="center"/>
        </w:trPr>
        <w:tc>
          <w:tcPr>
            <w:tcW w:w="284" w:type="dxa"/>
          </w:tcPr>
          <w:p w14:paraId="12D22E6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177A9B">
            <w:pPr>
              <w:keepNext/>
              <w:keepLines/>
              <w:spacing w:after="0"/>
              <w:jc w:val="center"/>
              <w:rPr>
                <w:rFonts w:ascii="Arial" w:hAnsi="Arial"/>
                <w:sz w:val="18"/>
              </w:rPr>
            </w:pPr>
          </w:p>
        </w:tc>
        <w:tc>
          <w:tcPr>
            <w:tcW w:w="5953" w:type="dxa"/>
          </w:tcPr>
          <w:p w14:paraId="71CC292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177A9B">
        <w:trPr>
          <w:cantSplit/>
          <w:jc w:val="center"/>
        </w:trPr>
        <w:tc>
          <w:tcPr>
            <w:tcW w:w="284" w:type="dxa"/>
          </w:tcPr>
          <w:p w14:paraId="3FFA5F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177A9B">
            <w:pPr>
              <w:keepNext/>
              <w:keepLines/>
              <w:spacing w:after="0"/>
              <w:jc w:val="center"/>
              <w:rPr>
                <w:rFonts w:ascii="Arial" w:hAnsi="Arial"/>
                <w:sz w:val="18"/>
              </w:rPr>
            </w:pPr>
          </w:p>
        </w:tc>
        <w:tc>
          <w:tcPr>
            <w:tcW w:w="5953" w:type="dxa"/>
          </w:tcPr>
          <w:p w14:paraId="46A255F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177A9B">
        <w:trPr>
          <w:cantSplit/>
          <w:jc w:val="center"/>
        </w:trPr>
        <w:tc>
          <w:tcPr>
            <w:tcW w:w="284" w:type="dxa"/>
          </w:tcPr>
          <w:p w14:paraId="783897D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177A9B">
            <w:pPr>
              <w:keepNext/>
              <w:keepLines/>
              <w:spacing w:after="0"/>
              <w:jc w:val="center"/>
              <w:rPr>
                <w:rFonts w:ascii="Arial" w:hAnsi="Arial"/>
                <w:sz w:val="18"/>
              </w:rPr>
            </w:pPr>
          </w:p>
        </w:tc>
        <w:tc>
          <w:tcPr>
            <w:tcW w:w="5953" w:type="dxa"/>
          </w:tcPr>
          <w:p w14:paraId="64671262"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177A9B">
        <w:trPr>
          <w:cantSplit/>
          <w:jc w:val="center"/>
        </w:trPr>
        <w:tc>
          <w:tcPr>
            <w:tcW w:w="7087" w:type="dxa"/>
            <w:gridSpan w:val="5"/>
          </w:tcPr>
          <w:p w14:paraId="68496996" w14:textId="77777777" w:rsidR="00A35D07" w:rsidRPr="009620E9" w:rsidRDefault="00A35D07" w:rsidP="00177A9B">
            <w:pPr>
              <w:keepNext/>
              <w:keepLines/>
              <w:spacing w:after="0"/>
              <w:rPr>
                <w:rFonts w:ascii="Arial" w:hAnsi="Arial"/>
                <w:sz w:val="18"/>
              </w:rPr>
            </w:pPr>
          </w:p>
        </w:tc>
      </w:tr>
      <w:tr w:rsidR="00A35D07" w:rsidRPr="009620E9" w14:paraId="3DC3A9EE" w14:textId="77777777" w:rsidTr="00177A9B">
        <w:trPr>
          <w:cantSplit/>
          <w:jc w:val="center"/>
        </w:trPr>
        <w:tc>
          <w:tcPr>
            <w:tcW w:w="7087" w:type="dxa"/>
            <w:gridSpan w:val="5"/>
          </w:tcPr>
          <w:p w14:paraId="2612E40E" w14:textId="77777777" w:rsidR="00A35D07" w:rsidRPr="009620E9" w:rsidRDefault="00A35D07" w:rsidP="00177A9B">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177A9B">
        <w:trPr>
          <w:cantSplit/>
          <w:jc w:val="center"/>
        </w:trPr>
        <w:tc>
          <w:tcPr>
            <w:tcW w:w="7087" w:type="dxa"/>
            <w:gridSpan w:val="5"/>
          </w:tcPr>
          <w:p w14:paraId="165AD5D2"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7CF873B6" w14:textId="77777777" w:rsidTr="00177A9B">
        <w:trPr>
          <w:cantSplit/>
          <w:jc w:val="center"/>
        </w:trPr>
        <w:tc>
          <w:tcPr>
            <w:tcW w:w="284" w:type="dxa"/>
          </w:tcPr>
          <w:p w14:paraId="136307C3"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177A9B">
            <w:pPr>
              <w:keepNext/>
              <w:keepLines/>
              <w:spacing w:after="0"/>
              <w:jc w:val="center"/>
              <w:rPr>
                <w:rFonts w:ascii="Arial" w:hAnsi="Arial"/>
                <w:b/>
                <w:sz w:val="18"/>
              </w:rPr>
            </w:pPr>
          </w:p>
        </w:tc>
        <w:tc>
          <w:tcPr>
            <w:tcW w:w="5953" w:type="dxa"/>
          </w:tcPr>
          <w:p w14:paraId="4830389B" w14:textId="77777777" w:rsidR="00A35D07" w:rsidRPr="009620E9" w:rsidRDefault="00A35D07" w:rsidP="00177A9B">
            <w:pPr>
              <w:keepNext/>
              <w:keepLines/>
              <w:spacing w:after="0"/>
              <w:rPr>
                <w:rFonts w:ascii="Arial" w:hAnsi="Arial"/>
                <w:sz w:val="18"/>
              </w:rPr>
            </w:pPr>
          </w:p>
        </w:tc>
      </w:tr>
      <w:tr w:rsidR="00A35D07" w:rsidRPr="009620E9" w14:paraId="45831EED" w14:textId="77777777" w:rsidTr="00177A9B">
        <w:trPr>
          <w:cantSplit/>
          <w:jc w:val="center"/>
        </w:trPr>
        <w:tc>
          <w:tcPr>
            <w:tcW w:w="284" w:type="dxa"/>
          </w:tcPr>
          <w:p w14:paraId="627C126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177A9B">
            <w:pPr>
              <w:keepNext/>
              <w:keepLines/>
              <w:spacing w:after="0"/>
              <w:jc w:val="center"/>
              <w:rPr>
                <w:rFonts w:ascii="Arial" w:hAnsi="Arial"/>
                <w:sz w:val="18"/>
              </w:rPr>
            </w:pPr>
          </w:p>
        </w:tc>
        <w:tc>
          <w:tcPr>
            <w:tcW w:w="5953" w:type="dxa"/>
          </w:tcPr>
          <w:p w14:paraId="3A3CB1F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177A9B">
        <w:trPr>
          <w:cantSplit/>
          <w:jc w:val="center"/>
        </w:trPr>
        <w:tc>
          <w:tcPr>
            <w:tcW w:w="284" w:type="dxa"/>
          </w:tcPr>
          <w:p w14:paraId="524642A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177A9B">
            <w:pPr>
              <w:keepNext/>
              <w:keepLines/>
              <w:spacing w:after="0"/>
              <w:jc w:val="center"/>
              <w:rPr>
                <w:rFonts w:ascii="Arial" w:hAnsi="Arial"/>
                <w:sz w:val="18"/>
              </w:rPr>
            </w:pPr>
          </w:p>
        </w:tc>
        <w:tc>
          <w:tcPr>
            <w:tcW w:w="5953" w:type="dxa"/>
          </w:tcPr>
          <w:p w14:paraId="1659085E"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177A9B">
        <w:trPr>
          <w:cantSplit/>
          <w:jc w:val="center"/>
        </w:trPr>
        <w:tc>
          <w:tcPr>
            <w:tcW w:w="284" w:type="dxa"/>
          </w:tcPr>
          <w:p w14:paraId="2B31E80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177A9B">
            <w:pPr>
              <w:keepNext/>
              <w:keepLines/>
              <w:spacing w:after="0"/>
              <w:jc w:val="center"/>
              <w:rPr>
                <w:rFonts w:ascii="Arial" w:hAnsi="Arial"/>
                <w:sz w:val="18"/>
              </w:rPr>
            </w:pPr>
          </w:p>
        </w:tc>
        <w:tc>
          <w:tcPr>
            <w:tcW w:w="5953" w:type="dxa"/>
          </w:tcPr>
          <w:p w14:paraId="1A090F2C"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177A9B">
        <w:trPr>
          <w:cantSplit/>
          <w:jc w:val="center"/>
        </w:trPr>
        <w:tc>
          <w:tcPr>
            <w:tcW w:w="284" w:type="dxa"/>
          </w:tcPr>
          <w:p w14:paraId="22DF761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177A9B">
            <w:pPr>
              <w:keepNext/>
              <w:keepLines/>
              <w:spacing w:after="0"/>
              <w:jc w:val="center"/>
              <w:rPr>
                <w:rFonts w:ascii="Arial" w:hAnsi="Arial"/>
                <w:sz w:val="18"/>
              </w:rPr>
            </w:pPr>
          </w:p>
        </w:tc>
        <w:tc>
          <w:tcPr>
            <w:tcW w:w="5953" w:type="dxa"/>
          </w:tcPr>
          <w:p w14:paraId="5A003EF2"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177A9B">
        <w:trPr>
          <w:cantSplit/>
          <w:jc w:val="center"/>
        </w:trPr>
        <w:tc>
          <w:tcPr>
            <w:tcW w:w="284" w:type="dxa"/>
          </w:tcPr>
          <w:p w14:paraId="646D84E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177A9B">
            <w:pPr>
              <w:keepNext/>
              <w:keepLines/>
              <w:spacing w:after="0"/>
              <w:jc w:val="center"/>
              <w:rPr>
                <w:rFonts w:ascii="Arial" w:hAnsi="Arial"/>
                <w:sz w:val="18"/>
              </w:rPr>
            </w:pPr>
          </w:p>
        </w:tc>
        <w:tc>
          <w:tcPr>
            <w:tcW w:w="5953" w:type="dxa"/>
          </w:tcPr>
          <w:p w14:paraId="2C0EFE1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177A9B">
        <w:trPr>
          <w:cantSplit/>
          <w:jc w:val="center"/>
        </w:trPr>
        <w:tc>
          <w:tcPr>
            <w:tcW w:w="284" w:type="dxa"/>
          </w:tcPr>
          <w:p w14:paraId="5FC518C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177A9B">
            <w:pPr>
              <w:keepNext/>
              <w:keepLines/>
              <w:spacing w:after="0"/>
              <w:jc w:val="center"/>
              <w:rPr>
                <w:rFonts w:ascii="Arial" w:hAnsi="Arial"/>
                <w:sz w:val="18"/>
              </w:rPr>
            </w:pPr>
          </w:p>
        </w:tc>
        <w:tc>
          <w:tcPr>
            <w:tcW w:w="5953" w:type="dxa"/>
          </w:tcPr>
          <w:p w14:paraId="6CB2C8B5"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177A9B">
        <w:trPr>
          <w:cantSplit/>
          <w:jc w:val="center"/>
        </w:trPr>
        <w:tc>
          <w:tcPr>
            <w:tcW w:w="284" w:type="dxa"/>
          </w:tcPr>
          <w:p w14:paraId="792F8D4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177A9B">
            <w:pPr>
              <w:keepNext/>
              <w:keepLines/>
              <w:spacing w:after="0"/>
              <w:jc w:val="center"/>
              <w:rPr>
                <w:rFonts w:ascii="Arial" w:hAnsi="Arial"/>
                <w:sz w:val="18"/>
              </w:rPr>
            </w:pPr>
          </w:p>
        </w:tc>
        <w:tc>
          <w:tcPr>
            <w:tcW w:w="5953" w:type="dxa"/>
          </w:tcPr>
          <w:p w14:paraId="619204C5"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177A9B">
        <w:trPr>
          <w:cantSplit/>
          <w:jc w:val="center"/>
        </w:trPr>
        <w:tc>
          <w:tcPr>
            <w:tcW w:w="284" w:type="dxa"/>
          </w:tcPr>
          <w:p w14:paraId="2B224CB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177A9B">
            <w:pPr>
              <w:keepNext/>
              <w:keepLines/>
              <w:spacing w:after="0"/>
              <w:jc w:val="center"/>
              <w:rPr>
                <w:rFonts w:ascii="Arial" w:hAnsi="Arial"/>
                <w:sz w:val="18"/>
              </w:rPr>
            </w:pPr>
          </w:p>
        </w:tc>
        <w:tc>
          <w:tcPr>
            <w:tcW w:w="5953" w:type="dxa"/>
          </w:tcPr>
          <w:p w14:paraId="711B42DD"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177A9B">
        <w:trPr>
          <w:cantSplit/>
          <w:jc w:val="center"/>
        </w:trPr>
        <w:tc>
          <w:tcPr>
            <w:tcW w:w="7087" w:type="dxa"/>
            <w:gridSpan w:val="5"/>
          </w:tcPr>
          <w:p w14:paraId="7F0AEA03" w14:textId="77777777" w:rsidR="00A35D07" w:rsidRPr="009620E9" w:rsidRDefault="00A35D07" w:rsidP="00177A9B">
            <w:pPr>
              <w:keepNext/>
              <w:keepLines/>
              <w:spacing w:after="0"/>
              <w:rPr>
                <w:rFonts w:ascii="Arial" w:hAnsi="Arial"/>
                <w:sz w:val="18"/>
              </w:rPr>
            </w:pPr>
          </w:p>
        </w:tc>
      </w:tr>
      <w:tr w:rsidR="00A35D07" w:rsidRPr="009620E9" w14:paraId="4D72D73E" w14:textId="77777777" w:rsidTr="00177A9B">
        <w:trPr>
          <w:cantSplit/>
          <w:jc w:val="center"/>
        </w:trPr>
        <w:tc>
          <w:tcPr>
            <w:tcW w:w="7087" w:type="dxa"/>
            <w:gridSpan w:val="5"/>
          </w:tcPr>
          <w:p w14:paraId="54409A78"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177A9B">
        <w:trPr>
          <w:cantSplit/>
          <w:jc w:val="center"/>
        </w:trPr>
        <w:tc>
          <w:tcPr>
            <w:tcW w:w="7087" w:type="dxa"/>
            <w:gridSpan w:val="5"/>
          </w:tcPr>
          <w:p w14:paraId="49B843B5" w14:textId="77777777" w:rsidR="00A35D07" w:rsidRPr="009620E9" w:rsidRDefault="00A35D07" w:rsidP="00177A9B">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752" w:name="_Toc502240465"/>
      <w:bookmarkStart w:id="753" w:name="_Toc45282398"/>
      <w:r>
        <w:t>8.4.19</w:t>
      </w:r>
      <w:r w:rsidRPr="00742FAE">
        <w:tab/>
      </w:r>
      <w:r>
        <w:t>LSBs of K</w:t>
      </w:r>
      <w:r>
        <w:rPr>
          <w:vertAlign w:val="subscript"/>
        </w:rPr>
        <w:t>NRP-sess</w:t>
      </w:r>
      <w:r>
        <w:t xml:space="preserve"> ID</w:t>
      </w:r>
      <w:bookmarkEnd w:id="752"/>
      <w:bookmarkEnd w:id="753"/>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177A9B">
        <w:trPr>
          <w:cantSplit/>
          <w:jc w:val="center"/>
        </w:trPr>
        <w:tc>
          <w:tcPr>
            <w:tcW w:w="709" w:type="dxa"/>
            <w:tcBorders>
              <w:top w:val="nil"/>
              <w:left w:val="nil"/>
              <w:bottom w:val="nil"/>
              <w:right w:val="nil"/>
            </w:tcBorders>
          </w:tcPr>
          <w:p w14:paraId="56A84093" w14:textId="77777777" w:rsidR="00A35D07" w:rsidRPr="00742FAE" w:rsidRDefault="00A35D07" w:rsidP="00177A9B">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177A9B">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177A9B">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177A9B">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177A9B">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177A9B">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177A9B">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177A9B">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177A9B">
            <w:pPr>
              <w:pStyle w:val="TAL"/>
            </w:pPr>
          </w:p>
        </w:tc>
      </w:tr>
      <w:tr w:rsidR="00A35D07" w:rsidRPr="00742FAE" w14:paraId="2786FD44" w14:textId="77777777" w:rsidTr="00177A9B">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177A9B">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177A9B">
            <w:pPr>
              <w:pStyle w:val="TAL"/>
            </w:pPr>
            <w:r w:rsidRPr="00742FAE">
              <w:t>octet 1</w:t>
            </w:r>
          </w:p>
        </w:tc>
      </w:tr>
      <w:tr w:rsidR="00A35D07" w:rsidRPr="00742FAE" w14:paraId="1846AD57" w14:textId="77777777" w:rsidTr="00177A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177A9B">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177A9B">
            <w:pPr>
              <w:pStyle w:val="TAL"/>
            </w:pPr>
            <w:r w:rsidRPr="00742FAE">
              <w:t>octet 2</w:t>
            </w:r>
          </w:p>
        </w:tc>
      </w:tr>
    </w:tbl>
    <w:p w14:paraId="6A74A331" w14:textId="77777777" w:rsidR="00A35D07" w:rsidRPr="00742FAE" w:rsidRDefault="00A35D07" w:rsidP="00A35D07">
      <w:pPr>
        <w:pStyle w:val="TAN"/>
        <w:ind w:left="0" w:firstLine="0"/>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177A9B">
        <w:trPr>
          <w:cantSplit/>
          <w:jc w:val="center"/>
        </w:trPr>
        <w:tc>
          <w:tcPr>
            <w:tcW w:w="7984" w:type="dxa"/>
          </w:tcPr>
          <w:p w14:paraId="702E657E" w14:textId="77777777" w:rsidR="00A35D07" w:rsidRPr="00742FAE" w:rsidRDefault="00A35D07" w:rsidP="00177A9B">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177A9B">
            <w:pPr>
              <w:pStyle w:val="TAL"/>
            </w:pPr>
          </w:p>
          <w:p w14:paraId="5EB00F39" w14:textId="77777777" w:rsidR="00A35D07" w:rsidRPr="00742FAE" w:rsidRDefault="00A35D07" w:rsidP="00177A9B">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177A9B">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754" w:name="_Toc502240468"/>
      <w:bookmarkStart w:id="755" w:name="_Toc502240467"/>
      <w:bookmarkStart w:id="756" w:name="_Toc45282399"/>
      <w:r>
        <w:t>8.4.20</w:t>
      </w:r>
      <w:r w:rsidRPr="00742FAE">
        <w:tab/>
      </w:r>
      <w:r>
        <w:t>MSBs of K</w:t>
      </w:r>
      <w:r>
        <w:rPr>
          <w:vertAlign w:val="subscript"/>
        </w:rPr>
        <w:t>NRP</w:t>
      </w:r>
      <w:r>
        <w:t xml:space="preserve"> ID</w:t>
      </w:r>
      <w:bookmarkEnd w:id="754"/>
      <w:bookmarkEnd w:id="756"/>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177A9B">
        <w:trPr>
          <w:cantSplit/>
          <w:jc w:val="center"/>
        </w:trPr>
        <w:tc>
          <w:tcPr>
            <w:tcW w:w="709" w:type="dxa"/>
            <w:tcBorders>
              <w:top w:val="nil"/>
              <w:left w:val="nil"/>
              <w:bottom w:val="nil"/>
              <w:right w:val="nil"/>
            </w:tcBorders>
          </w:tcPr>
          <w:p w14:paraId="76FACF46" w14:textId="77777777" w:rsidR="00A35D07" w:rsidRPr="00742FAE" w:rsidRDefault="00A35D07" w:rsidP="00177A9B">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177A9B">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177A9B">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177A9B">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177A9B">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177A9B">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177A9B">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177A9B">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177A9B">
            <w:pPr>
              <w:pStyle w:val="TAL"/>
            </w:pPr>
          </w:p>
        </w:tc>
      </w:tr>
      <w:tr w:rsidR="00A35D07" w:rsidRPr="00742FAE" w14:paraId="47B03CD5" w14:textId="77777777" w:rsidTr="00177A9B">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177A9B">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177A9B">
            <w:pPr>
              <w:pStyle w:val="TAL"/>
            </w:pPr>
            <w:r w:rsidRPr="00742FAE">
              <w:t>octet 1</w:t>
            </w:r>
          </w:p>
        </w:tc>
      </w:tr>
      <w:tr w:rsidR="00A35D07" w:rsidRPr="00742FAE" w14:paraId="3EBB77D0" w14:textId="77777777" w:rsidTr="00177A9B">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177A9B">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177A9B">
            <w:pPr>
              <w:pStyle w:val="TAL"/>
            </w:pPr>
            <w:r w:rsidRPr="00742FAE">
              <w:t>octet 2</w:t>
            </w:r>
          </w:p>
        </w:tc>
      </w:tr>
      <w:tr w:rsidR="00A35D07" w:rsidRPr="00742FAE" w14:paraId="7078D188"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177A9B">
            <w:pPr>
              <w:pStyle w:val="TAC"/>
            </w:pPr>
          </w:p>
        </w:tc>
        <w:tc>
          <w:tcPr>
            <w:tcW w:w="1134" w:type="dxa"/>
            <w:tcBorders>
              <w:top w:val="nil"/>
              <w:left w:val="nil"/>
              <w:bottom w:val="nil"/>
              <w:right w:val="nil"/>
            </w:tcBorders>
          </w:tcPr>
          <w:p w14:paraId="712340C6" w14:textId="77777777" w:rsidR="00A35D07" w:rsidRPr="00742FAE" w:rsidRDefault="00A35D07" w:rsidP="00177A9B">
            <w:pPr>
              <w:pStyle w:val="TAL"/>
            </w:pPr>
            <w:r>
              <w:t>octet 3</w:t>
            </w:r>
          </w:p>
        </w:tc>
      </w:tr>
    </w:tbl>
    <w:p w14:paraId="660B33EF" w14:textId="77777777" w:rsidR="00A35D07" w:rsidRPr="00742FAE" w:rsidRDefault="00A35D07" w:rsidP="00A35D07">
      <w:pPr>
        <w:pStyle w:val="TAN"/>
        <w:ind w:left="0" w:firstLine="0"/>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177A9B">
        <w:trPr>
          <w:cantSplit/>
          <w:jc w:val="center"/>
        </w:trPr>
        <w:tc>
          <w:tcPr>
            <w:tcW w:w="7984" w:type="dxa"/>
          </w:tcPr>
          <w:p w14:paraId="1C8A865B" w14:textId="77777777" w:rsidR="00A35D07" w:rsidRPr="00742FAE" w:rsidRDefault="00A35D07" w:rsidP="00177A9B">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177A9B">
            <w:pPr>
              <w:pStyle w:val="TAL"/>
            </w:pPr>
          </w:p>
          <w:p w14:paraId="0602181B" w14:textId="77777777" w:rsidR="00A35D07" w:rsidRPr="00742FAE" w:rsidRDefault="00A35D07" w:rsidP="00177A9B">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177A9B">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757" w:name="_Toc45282400"/>
      <w:r>
        <w:t>8.4.21</w:t>
      </w:r>
      <w:r w:rsidRPr="00742FAE">
        <w:tab/>
      </w:r>
      <w:r>
        <w:t>LSBs of K</w:t>
      </w:r>
      <w:r>
        <w:rPr>
          <w:vertAlign w:val="subscript"/>
        </w:rPr>
        <w:t>NRP</w:t>
      </w:r>
      <w:r>
        <w:t xml:space="preserve"> ID</w:t>
      </w:r>
      <w:bookmarkEnd w:id="755"/>
      <w:bookmarkEnd w:id="757"/>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177A9B">
        <w:trPr>
          <w:cantSplit/>
          <w:jc w:val="center"/>
        </w:trPr>
        <w:tc>
          <w:tcPr>
            <w:tcW w:w="709" w:type="dxa"/>
            <w:tcBorders>
              <w:top w:val="nil"/>
              <w:left w:val="nil"/>
              <w:bottom w:val="nil"/>
              <w:right w:val="nil"/>
            </w:tcBorders>
          </w:tcPr>
          <w:p w14:paraId="0BACAE04" w14:textId="77777777" w:rsidR="00A35D07" w:rsidRPr="00742FAE" w:rsidRDefault="00A35D07" w:rsidP="00177A9B">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177A9B">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177A9B">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177A9B">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177A9B">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177A9B">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177A9B">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177A9B">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177A9B">
            <w:pPr>
              <w:pStyle w:val="TAL"/>
            </w:pPr>
          </w:p>
        </w:tc>
      </w:tr>
      <w:tr w:rsidR="00A35D07" w:rsidRPr="00742FAE" w14:paraId="0A70ACC0" w14:textId="77777777" w:rsidTr="00177A9B">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177A9B">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177A9B">
            <w:pPr>
              <w:pStyle w:val="TAL"/>
            </w:pPr>
            <w:r w:rsidRPr="00742FAE">
              <w:t>octet 1</w:t>
            </w:r>
          </w:p>
        </w:tc>
      </w:tr>
      <w:tr w:rsidR="00A35D07" w:rsidRPr="00742FAE" w14:paraId="410B6BBA" w14:textId="77777777" w:rsidTr="00177A9B">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177A9B">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177A9B">
            <w:pPr>
              <w:pStyle w:val="TAL"/>
            </w:pPr>
            <w:r w:rsidRPr="00742FAE">
              <w:t>octet 2</w:t>
            </w:r>
          </w:p>
        </w:tc>
      </w:tr>
      <w:tr w:rsidR="00A35D07" w:rsidRPr="00742FAE" w14:paraId="38BA2AE9"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177A9B">
            <w:pPr>
              <w:pStyle w:val="TAC"/>
            </w:pPr>
          </w:p>
        </w:tc>
        <w:tc>
          <w:tcPr>
            <w:tcW w:w="1134" w:type="dxa"/>
            <w:tcBorders>
              <w:top w:val="nil"/>
              <w:left w:val="nil"/>
              <w:bottom w:val="nil"/>
              <w:right w:val="nil"/>
            </w:tcBorders>
          </w:tcPr>
          <w:p w14:paraId="5A81983C" w14:textId="77777777" w:rsidR="00A35D07" w:rsidRPr="00742FAE" w:rsidRDefault="00A35D07" w:rsidP="00177A9B">
            <w:pPr>
              <w:pStyle w:val="TAL"/>
            </w:pPr>
            <w:r>
              <w:t>octet 3</w:t>
            </w:r>
          </w:p>
        </w:tc>
      </w:tr>
    </w:tbl>
    <w:p w14:paraId="590D02D0" w14:textId="77777777" w:rsidR="00A35D07" w:rsidRPr="00742FAE" w:rsidRDefault="00A35D07" w:rsidP="00A35D07">
      <w:pPr>
        <w:pStyle w:val="TAN"/>
        <w:ind w:left="0" w:firstLine="0"/>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177A9B">
        <w:trPr>
          <w:cantSplit/>
          <w:jc w:val="center"/>
        </w:trPr>
        <w:tc>
          <w:tcPr>
            <w:tcW w:w="7984" w:type="dxa"/>
          </w:tcPr>
          <w:p w14:paraId="4717E216" w14:textId="77777777" w:rsidR="00A35D07" w:rsidRPr="00742FAE" w:rsidRDefault="00A35D07" w:rsidP="00177A9B">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177A9B">
            <w:pPr>
              <w:pStyle w:val="TAL"/>
            </w:pPr>
          </w:p>
          <w:p w14:paraId="67E33762" w14:textId="77777777" w:rsidR="00A35D07" w:rsidRPr="00742FAE" w:rsidRDefault="00A35D07" w:rsidP="00177A9B">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177A9B">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758" w:name="_Toc45282401"/>
      <w:r>
        <w:t>8.4.22</w:t>
      </w:r>
      <w:r w:rsidRPr="009620E9">
        <w:tab/>
      </w:r>
      <w:r>
        <w:t>UE PC5 unicast user plane security policy</w:t>
      </w:r>
      <w:bookmarkEnd w:id="758"/>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177A9B">
        <w:trPr>
          <w:cantSplit/>
          <w:jc w:val="center"/>
        </w:trPr>
        <w:tc>
          <w:tcPr>
            <w:tcW w:w="744" w:type="dxa"/>
            <w:tcBorders>
              <w:top w:val="nil"/>
              <w:left w:val="nil"/>
              <w:bottom w:val="nil"/>
              <w:right w:val="nil"/>
            </w:tcBorders>
          </w:tcPr>
          <w:p w14:paraId="20DEC8F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177A9B">
            <w:pPr>
              <w:keepNext/>
              <w:keepLines/>
              <w:spacing w:after="0"/>
              <w:rPr>
                <w:rFonts w:ascii="Arial" w:hAnsi="Arial"/>
                <w:sz w:val="18"/>
              </w:rPr>
            </w:pPr>
          </w:p>
        </w:tc>
      </w:tr>
      <w:tr w:rsidR="00A35D07" w:rsidRPr="009620E9" w14:paraId="5894DB8B"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177A9B">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177A9B">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177A9B">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177A9B">
        <w:trPr>
          <w:cantSplit/>
          <w:jc w:val="center"/>
        </w:trPr>
        <w:tc>
          <w:tcPr>
            <w:tcW w:w="7087" w:type="dxa"/>
            <w:gridSpan w:val="5"/>
          </w:tcPr>
          <w:p w14:paraId="4865DB53" w14:textId="77777777" w:rsidR="00A35D07" w:rsidRPr="009620E9" w:rsidRDefault="00A35D07" w:rsidP="00177A9B">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177A9B">
        <w:trPr>
          <w:cantSplit/>
          <w:jc w:val="center"/>
        </w:trPr>
        <w:tc>
          <w:tcPr>
            <w:tcW w:w="7087" w:type="dxa"/>
            <w:gridSpan w:val="5"/>
          </w:tcPr>
          <w:p w14:paraId="26FF75FF"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3C5417F7" w14:textId="77777777" w:rsidTr="00177A9B">
        <w:trPr>
          <w:cantSplit/>
          <w:jc w:val="center"/>
        </w:trPr>
        <w:tc>
          <w:tcPr>
            <w:tcW w:w="284" w:type="dxa"/>
          </w:tcPr>
          <w:p w14:paraId="0EF800E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177A9B">
            <w:pPr>
              <w:keepNext/>
              <w:keepLines/>
              <w:spacing w:after="0"/>
              <w:jc w:val="center"/>
              <w:rPr>
                <w:rFonts w:ascii="Arial" w:hAnsi="Arial"/>
                <w:b/>
                <w:sz w:val="18"/>
              </w:rPr>
            </w:pPr>
          </w:p>
        </w:tc>
        <w:tc>
          <w:tcPr>
            <w:tcW w:w="5953" w:type="dxa"/>
          </w:tcPr>
          <w:p w14:paraId="2CB524DE" w14:textId="77777777" w:rsidR="00A35D07" w:rsidRPr="009620E9" w:rsidRDefault="00A35D07" w:rsidP="00177A9B">
            <w:pPr>
              <w:keepNext/>
              <w:keepLines/>
              <w:spacing w:after="0"/>
              <w:rPr>
                <w:rFonts w:ascii="Arial" w:hAnsi="Arial"/>
                <w:sz w:val="18"/>
              </w:rPr>
            </w:pPr>
          </w:p>
        </w:tc>
      </w:tr>
      <w:tr w:rsidR="00A35D07" w:rsidRPr="009620E9" w14:paraId="73AC82EF" w14:textId="77777777" w:rsidTr="00177A9B">
        <w:trPr>
          <w:cantSplit/>
          <w:jc w:val="center"/>
        </w:trPr>
        <w:tc>
          <w:tcPr>
            <w:tcW w:w="284" w:type="dxa"/>
          </w:tcPr>
          <w:p w14:paraId="012824D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177A9B">
            <w:pPr>
              <w:keepNext/>
              <w:keepLines/>
              <w:spacing w:after="0"/>
              <w:jc w:val="center"/>
              <w:rPr>
                <w:rFonts w:ascii="Arial" w:hAnsi="Arial"/>
                <w:sz w:val="18"/>
              </w:rPr>
            </w:pPr>
          </w:p>
        </w:tc>
        <w:tc>
          <w:tcPr>
            <w:tcW w:w="5953" w:type="dxa"/>
          </w:tcPr>
          <w:p w14:paraId="7EAAA5ED"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177A9B">
        <w:trPr>
          <w:cantSplit/>
          <w:jc w:val="center"/>
        </w:trPr>
        <w:tc>
          <w:tcPr>
            <w:tcW w:w="284" w:type="dxa"/>
          </w:tcPr>
          <w:p w14:paraId="3C28052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177A9B">
            <w:pPr>
              <w:keepNext/>
              <w:keepLines/>
              <w:spacing w:after="0"/>
              <w:jc w:val="center"/>
              <w:rPr>
                <w:rFonts w:ascii="Arial" w:hAnsi="Arial"/>
                <w:sz w:val="18"/>
              </w:rPr>
            </w:pPr>
          </w:p>
        </w:tc>
        <w:tc>
          <w:tcPr>
            <w:tcW w:w="5953" w:type="dxa"/>
          </w:tcPr>
          <w:p w14:paraId="641FD1D5"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177A9B">
        <w:trPr>
          <w:cantSplit/>
          <w:jc w:val="center"/>
        </w:trPr>
        <w:tc>
          <w:tcPr>
            <w:tcW w:w="284" w:type="dxa"/>
          </w:tcPr>
          <w:p w14:paraId="2B6882C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177A9B">
            <w:pPr>
              <w:keepNext/>
              <w:keepLines/>
              <w:spacing w:after="0"/>
              <w:jc w:val="center"/>
              <w:rPr>
                <w:rFonts w:ascii="Arial" w:hAnsi="Arial"/>
                <w:sz w:val="18"/>
              </w:rPr>
            </w:pPr>
          </w:p>
        </w:tc>
        <w:tc>
          <w:tcPr>
            <w:tcW w:w="5953" w:type="dxa"/>
          </w:tcPr>
          <w:p w14:paraId="4AE623B4"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177A9B">
        <w:trPr>
          <w:cantSplit/>
          <w:jc w:val="center"/>
        </w:trPr>
        <w:tc>
          <w:tcPr>
            <w:tcW w:w="284" w:type="dxa"/>
          </w:tcPr>
          <w:p w14:paraId="36A9BC9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177A9B">
            <w:pPr>
              <w:keepNext/>
              <w:keepLines/>
              <w:spacing w:after="0"/>
              <w:jc w:val="center"/>
              <w:rPr>
                <w:rFonts w:ascii="Arial" w:hAnsi="Arial"/>
                <w:sz w:val="18"/>
              </w:rPr>
            </w:pPr>
          </w:p>
        </w:tc>
        <w:tc>
          <w:tcPr>
            <w:tcW w:w="5953" w:type="dxa"/>
          </w:tcPr>
          <w:p w14:paraId="7CB3278D" w14:textId="77777777" w:rsidR="00A35D07" w:rsidRPr="009620E9" w:rsidRDefault="00A35D07" w:rsidP="00177A9B">
            <w:pPr>
              <w:keepNext/>
              <w:keepLines/>
              <w:spacing w:after="0"/>
              <w:rPr>
                <w:rFonts w:ascii="Arial" w:hAnsi="Arial"/>
                <w:sz w:val="18"/>
              </w:rPr>
            </w:pPr>
          </w:p>
        </w:tc>
      </w:tr>
      <w:tr w:rsidR="00A35D07" w:rsidRPr="009620E9" w14:paraId="47CB6511" w14:textId="77777777" w:rsidTr="00177A9B">
        <w:trPr>
          <w:cantSplit/>
          <w:jc w:val="center"/>
        </w:trPr>
        <w:tc>
          <w:tcPr>
            <w:tcW w:w="7087" w:type="dxa"/>
            <w:gridSpan w:val="5"/>
          </w:tcPr>
          <w:p w14:paraId="49CFE685"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177A9B">
        <w:trPr>
          <w:cantSplit/>
          <w:jc w:val="center"/>
        </w:trPr>
        <w:tc>
          <w:tcPr>
            <w:tcW w:w="284" w:type="dxa"/>
          </w:tcPr>
          <w:p w14:paraId="60F1225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177A9B">
            <w:pPr>
              <w:keepNext/>
              <w:keepLines/>
              <w:spacing w:after="0"/>
              <w:jc w:val="center"/>
              <w:rPr>
                <w:rFonts w:ascii="Arial" w:hAnsi="Arial"/>
                <w:sz w:val="18"/>
              </w:rPr>
            </w:pPr>
          </w:p>
        </w:tc>
        <w:tc>
          <w:tcPr>
            <w:tcW w:w="5953" w:type="dxa"/>
          </w:tcPr>
          <w:p w14:paraId="70C9BDAE" w14:textId="77777777" w:rsidR="00A35D07" w:rsidRPr="009620E9" w:rsidRDefault="00A35D07" w:rsidP="00177A9B">
            <w:pPr>
              <w:keepNext/>
              <w:keepLines/>
              <w:spacing w:after="0"/>
              <w:rPr>
                <w:rFonts w:ascii="Arial" w:hAnsi="Arial"/>
                <w:sz w:val="18"/>
              </w:rPr>
            </w:pPr>
          </w:p>
        </w:tc>
      </w:tr>
      <w:tr w:rsidR="00A35D07" w:rsidRPr="009620E9" w14:paraId="7D772CD0" w14:textId="77777777" w:rsidTr="00177A9B">
        <w:trPr>
          <w:cantSplit/>
          <w:jc w:val="center"/>
        </w:trPr>
        <w:tc>
          <w:tcPr>
            <w:tcW w:w="284" w:type="dxa"/>
          </w:tcPr>
          <w:p w14:paraId="4462DF09"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177A9B">
            <w:pPr>
              <w:keepNext/>
              <w:keepLines/>
              <w:spacing w:after="0"/>
              <w:jc w:val="center"/>
              <w:rPr>
                <w:rFonts w:ascii="Arial" w:hAnsi="Arial"/>
                <w:sz w:val="18"/>
              </w:rPr>
            </w:pPr>
          </w:p>
        </w:tc>
        <w:tc>
          <w:tcPr>
            <w:tcW w:w="5953" w:type="dxa"/>
          </w:tcPr>
          <w:p w14:paraId="24A8DEC7"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177A9B">
        <w:trPr>
          <w:cantSplit/>
          <w:jc w:val="center"/>
        </w:trPr>
        <w:tc>
          <w:tcPr>
            <w:tcW w:w="7087" w:type="dxa"/>
            <w:gridSpan w:val="5"/>
          </w:tcPr>
          <w:p w14:paraId="5FFF346D" w14:textId="77777777" w:rsidR="00A35D07" w:rsidRPr="009620E9" w:rsidRDefault="00A35D07" w:rsidP="00177A9B">
            <w:pPr>
              <w:keepNext/>
              <w:keepLines/>
              <w:spacing w:after="0"/>
              <w:rPr>
                <w:rFonts w:ascii="Arial" w:hAnsi="Arial"/>
                <w:sz w:val="18"/>
              </w:rPr>
            </w:pPr>
          </w:p>
        </w:tc>
      </w:tr>
      <w:tr w:rsidR="00A35D07" w:rsidRPr="009620E9" w14:paraId="3481E0A6" w14:textId="77777777" w:rsidTr="00177A9B">
        <w:trPr>
          <w:cantSplit/>
          <w:jc w:val="center"/>
        </w:trPr>
        <w:tc>
          <w:tcPr>
            <w:tcW w:w="7087" w:type="dxa"/>
            <w:gridSpan w:val="5"/>
          </w:tcPr>
          <w:p w14:paraId="613E6149" w14:textId="77777777" w:rsidR="00A35D07" w:rsidRDefault="00A35D07" w:rsidP="00177A9B">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177A9B">
            <w:pPr>
              <w:keepNext/>
              <w:keepLines/>
              <w:spacing w:after="0"/>
              <w:rPr>
                <w:rFonts w:ascii="Arial" w:hAnsi="Arial"/>
                <w:sz w:val="18"/>
              </w:rPr>
            </w:pPr>
          </w:p>
          <w:p w14:paraId="4351CF13" w14:textId="77777777" w:rsidR="00A35D07" w:rsidRPr="009620E9" w:rsidRDefault="00A35D07" w:rsidP="00177A9B">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177A9B">
        <w:trPr>
          <w:cantSplit/>
          <w:jc w:val="center"/>
        </w:trPr>
        <w:tc>
          <w:tcPr>
            <w:tcW w:w="7087" w:type="dxa"/>
            <w:gridSpan w:val="5"/>
          </w:tcPr>
          <w:p w14:paraId="7594047D"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3E618963" w14:textId="77777777" w:rsidTr="00177A9B">
        <w:trPr>
          <w:cantSplit/>
          <w:jc w:val="center"/>
        </w:trPr>
        <w:tc>
          <w:tcPr>
            <w:tcW w:w="284" w:type="dxa"/>
          </w:tcPr>
          <w:p w14:paraId="3B87DA99"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177A9B">
            <w:pPr>
              <w:keepNext/>
              <w:keepLines/>
              <w:spacing w:after="0"/>
              <w:jc w:val="center"/>
              <w:rPr>
                <w:rFonts w:ascii="Arial" w:hAnsi="Arial"/>
                <w:b/>
                <w:sz w:val="18"/>
              </w:rPr>
            </w:pPr>
          </w:p>
        </w:tc>
        <w:tc>
          <w:tcPr>
            <w:tcW w:w="5953" w:type="dxa"/>
          </w:tcPr>
          <w:p w14:paraId="21F490BE" w14:textId="77777777" w:rsidR="00A35D07" w:rsidRPr="009620E9" w:rsidRDefault="00A35D07" w:rsidP="00177A9B">
            <w:pPr>
              <w:keepNext/>
              <w:keepLines/>
              <w:spacing w:after="0"/>
              <w:rPr>
                <w:rFonts w:ascii="Arial" w:hAnsi="Arial"/>
                <w:sz w:val="18"/>
              </w:rPr>
            </w:pPr>
          </w:p>
        </w:tc>
      </w:tr>
      <w:tr w:rsidR="00A35D07" w:rsidRPr="009620E9" w14:paraId="58F14B50" w14:textId="77777777" w:rsidTr="00177A9B">
        <w:trPr>
          <w:cantSplit/>
          <w:jc w:val="center"/>
        </w:trPr>
        <w:tc>
          <w:tcPr>
            <w:tcW w:w="284" w:type="dxa"/>
          </w:tcPr>
          <w:p w14:paraId="3EE075E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177A9B">
            <w:pPr>
              <w:keepNext/>
              <w:keepLines/>
              <w:spacing w:after="0"/>
              <w:jc w:val="center"/>
              <w:rPr>
                <w:rFonts w:ascii="Arial" w:hAnsi="Arial"/>
                <w:sz w:val="18"/>
              </w:rPr>
            </w:pPr>
          </w:p>
        </w:tc>
        <w:tc>
          <w:tcPr>
            <w:tcW w:w="5953" w:type="dxa"/>
          </w:tcPr>
          <w:p w14:paraId="78BF2B69"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177A9B">
        <w:trPr>
          <w:cantSplit/>
          <w:jc w:val="center"/>
        </w:trPr>
        <w:tc>
          <w:tcPr>
            <w:tcW w:w="284" w:type="dxa"/>
          </w:tcPr>
          <w:p w14:paraId="3BE312C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177A9B">
            <w:pPr>
              <w:keepNext/>
              <w:keepLines/>
              <w:spacing w:after="0"/>
              <w:jc w:val="center"/>
              <w:rPr>
                <w:rFonts w:ascii="Arial" w:hAnsi="Arial"/>
                <w:sz w:val="18"/>
              </w:rPr>
            </w:pPr>
          </w:p>
        </w:tc>
        <w:tc>
          <w:tcPr>
            <w:tcW w:w="5953" w:type="dxa"/>
          </w:tcPr>
          <w:p w14:paraId="2485CBCB"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177A9B">
        <w:trPr>
          <w:cantSplit/>
          <w:jc w:val="center"/>
        </w:trPr>
        <w:tc>
          <w:tcPr>
            <w:tcW w:w="284" w:type="dxa"/>
          </w:tcPr>
          <w:p w14:paraId="4A6755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177A9B">
            <w:pPr>
              <w:keepNext/>
              <w:keepLines/>
              <w:spacing w:after="0"/>
              <w:jc w:val="center"/>
              <w:rPr>
                <w:rFonts w:ascii="Arial" w:hAnsi="Arial"/>
                <w:sz w:val="18"/>
              </w:rPr>
            </w:pPr>
          </w:p>
        </w:tc>
        <w:tc>
          <w:tcPr>
            <w:tcW w:w="5953" w:type="dxa"/>
          </w:tcPr>
          <w:p w14:paraId="2E4FD132"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177A9B">
        <w:trPr>
          <w:cantSplit/>
          <w:jc w:val="center"/>
        </w:trPr>
        <w:tc>
          <w:tcPr>
            <w:tcW w:w="284" w:type="dxa"/>
          </w:tcPr>
          <w:p w14:paraId="2F84888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177A9B">
            <w:pPr>
              <w:keepNext/>
              <w:keepLines/>
              <w:spacing w:after="0"/>
              <w:jc w:val="center"/>
              <w:rPr>
                <w:rFonts w:ascii="Arial" w:hAnsi="Arial"/>
                <w:sz w:val="18"/>
              </w:rPr>
            </w:pPr>
          </w:p>
        </w:tc>
        <w:tc>
          <w:tcPr>
            <w:tcW w:w="5953" w:type="dxa"/>
          </w:tcPr>
          <w:p w14:paraId="07B49EA3" w14:textId="77777777" w:rsidR="00A35D07" w:rsidRPr="009620E9" w:rsidRDefault="00A35D07" w:rsidP="00177A9B">
            <w:pPr>
              <w:keepNext/>
              <w:keepLines/>
              <w:spacing w:after="0"/>
              <w:rPr>
                <w:rFonts w:ascii="Arial" w:hAnsi="Arial"/>
                <w:sz w:val="18"/>
              </w:rPr>
            </w:pPr>
          </w:p>
        </w:tc>
      </w:tr>
      <w:tr w:rsidR="00A35D07" w:rsidRPr="009620E9" w14:paraId="7840E972" w14:textId="77777777" w:rsidTr="00177A9B">
        <w:trPr>
          <w:cantSplit/>
          <w:jc w:val="center"/>
        </w:trPr>
        <w:tc>
          <w:tcPr>
            <w:tcW w:w="7087" w:type="dxa"/>
            <w:gridSpan w:val="5"/>
          </w:tcPr>
          <w:p w14:paraId="3F534312"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177A9B">
        <w:trPr>
          <w:cantSplit/>
          <w:jc w:val="center"/>
        </w:trPr>
        <w:tc>
          <w:tcPr>
            <w:tcW w:w="284" w:type="dxa"/>
          </w:tcPr>
          <w:p w14:paraId="6D48A76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177A9B">
            <w:pPr>
              <w:keepNext/>
              <w:keepLines/>
              <w:spacing w:after="0"/>
              <w:jc w:val="center"/>
              <w:rPr>
                <w:rFonts w:ascii="Arial" w:hAnsi="Arial"/>
                <w:sz w:val="18"/>
              </w:rPr>
            </w:pPr>
          </w:p>
        </w:tc>
        <w:tc>
          <w:tcPr>
            <w:tcW w:w="5953" w:type="dxa"/>
          </w:tcPr>
          <w:p w14:paraId="5F459752" w14:textId="77777777" w:rsidR="00A35D07" w:rsidRPr="009620E9" w:rsidRDefault="00A35D07" w:rsidP="00177A9B">
            <w:pPr>
              <w:keepNext/>
              <w:keepLines/>
              <w:spacing w:after="0"/>
              <w:rPr>
                <w:rFonts w:ascii="Arial" w:hAnsi="Arial"/>
                <w:sz w:val="18"/>
              </w:rPr>
            </w:pPr>
          </w:p>
        </w:tc>
      </w:tr>
      <w:tr w:rsidR="00A35D07" w:rsidRPr="009620E9" w14:paraId="48877A73" w14:textId="77777777" w:rsidTr="00177A9B">
        <w:trPr>
          <w:cantSplit/>
          <w:jc w:val="center"/>
        </w:trPr>
        <w:tc>
          <w:tcPr>
            <w:tcW w:w="284" w:type="dxa"/>
          </w:tcPr>
          <w:p w14:paraId="05EA946A"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177A9B">
            <w:pPr>
              <w:keepNext/>
              <w:keepLines/>
              <w:spacing w:after="0"/>
              <w:jc w:val="center"/>
              <w:rPr>
                <w:rFonts w:ascii="Arial" w:hAnsi="Arial"/>
                <w:sz w:val="18"/>
              </w:rPr>
            </w:pPr>
          </w:p>
        </w:tc>
        <w:tc>
          <w:tcPr>
            <w:tcW w:w="5953" w:type="dxa"/>
          </w:tcPr>
          <w:p w14:paraId="014B8059"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177A9B">
        <w:trPr>
          <w:cantSplit/>
          <w:jc w:val="center"/>
        </w:trPr>
        <w:tc>
          <w:tcPr>
            <w:tcW w:w="7087" w:type="dxa"/>
            <w:gridSpan w:val="5"/>
          </w:tcPr>
          <w:p w14:paraId="10715663" w14:textId="77777777" w:rsidR="00A35D07" w:rsidRPr="009620E9" w:rsidRDefault="00A35D07" w:rsidP="00177A9B">
            <w:pPr>
              <w:keepNext/>
              <w:keepLines/>
              <w:spacing w:after="0"/>
              <w:rPr>
                <w:rFonts w:ascii="Arial" w:hAnsi="Arial"/>
                <w:sz w:val="18"/>
              </w:rPr>
            </w:pPr>
          </w:p>
        </w:tc>
      </w:tr>
      <w:tr w:rsidR="00A35D07" w:rsidRPr="009620E9" w14:paraId="54158541" w14:textId="77777777" w:rsidTr="00177A9B">
        <w:trPr>
          <w:cantSplit/>
          <w:jc w:val="center"/>
        </w:trPr>
        <w:tc>
          <w:tcPr>
            <w:tcW w:w="7087" w:type="dxa"/>
            <w:gridSpan w:val="5"/>
          </w:tcPr>
          <w:p w14:paraId="4BB5374A" w14:textId="77777777" w:rsidR="00A35D07" w:rsidRDefault="00A35D07" w:rsidP="00177A9B">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177A9B">
            <w:pPr>
              <w:keepNext/>
              <w:keepLines/>
              <w:spacing w:after="0"/>
              <w:rPr>
                <w:rFonts w:ascii="Arial" w:hAnsi="Arial"/>
                <w:sz w:val="18"/>
              </w:rPr>
            </w:pPr>
          </w:p>
          <w:p w14:paraId="4474E8D8"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177A9B">
        <w:trPr>
          <w:cantSplit/>
          <w:jc w:val="center"/>
        </w:trPr>
        <w:tc>
          <w:tcPr>
            <w:tcW w:w="7087" w:type="dxa"/>
            <w:gridSpan w:val="5"/>
          </w:tcPr>
          <w:p w14:paraId="58A5F6D6" w14:textId="77777777" w:rsidR="00A35D07" w:rsidRPr="009620E9" w:rsidRDefault="00A35D07" w:rsidP="00177A9B">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759" w:name="_Toc45282402"/>
      <w:r>
        <w:t>8.4.23</w:t>
      </w:r>
      <w:r w:rsidRPr="009620E9">
        <w:tab/>
      </w:r>
      <w:r>
        <w:t>Configuration of UE PC5 unicast u</w:t>
      </w:r>
      <w:r>
        <w:rPr>
          <w:rFonts w:eastAsia="Malgun Gothic"/>
          <w:lang w:eastAsia="ko-KR"/>
        </w:rPr>
        <w:t>ser plane security protection</w:t>
      </w:r>
      <w:bookmarkEnd w:id="759"/>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760" w:name="_Hlk40991836"/>
      <w:r>
        <w:t>configuration of UE PC5 unicast u</w:t>
      </w:r>
      <w:r>
        <w:rPr>
          <w:rFonts w:eastAsia="Malgun Gothic"/>
          <w:lang w:eastAsia="ko-KR"/>
        </w:rPr>
        <w:t>ser plane security protection</w:t>
      </w:r>
      <w:r w:rsidRPr="009620E9">
        <w:t xml:space="preserve"> </w:t>
      </w:r>
      <w:bookmarkEnd w:id="760"/>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177A9B">
        <w:trPr>
          <w:cantSplit/>
          <w:jc w:val="center"/>
        </w:trPr>
        <w:tc>
          <w:tcPr>
            <w:tcW w:w="744" w:type="dxa"/>
            <w:tcBorders>
              <w:top w:val="nil"/>
              <w:left w:val="nil"/>
              <w:bottom w:val="nil"/>
              <w:right w:val="nil"/>
            </w:tcBorders>
          </w:tcPr>
          <w:p w14:paraId="14F0313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177A9B">
            <w:pPr>
              <w:keepNext/>
              <w:keepLines/>
              <w:spacing w:after="0"/>
              <w:rPr>
                <w:rFonts w:ascii="Arial" w:hAnsi="Arial"/>
                <w:sz w:val="18"/>
              </w:rPr>
            </w:pPr>
          </w:p>
        </w:tc>
      </w:tr>
      <w:tr w:rsidR="00A35D07" w:rsidRPr="009620E9" w14:paraId="18862EC3"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177A9B">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177A9B">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177A9B">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177A9B">
        <w:trPr>
          <w:cantSplit/>
          <w:jc w:val="center"/>
        </w:trPr>
        <w:tc>
          <w:tcPr>
            <w:tcW w:w="7087" w:type="dxa"/>
            <w:gridSpan w:val="5"/>
          </w:tcPr>
          <w:p w14:paraId="004F0E47" w14:textId="77777777" w:rsidR="00A35D07" w:rsidRPr="009620E9" w:rsidRDefault="00A35D07" w:rsidP="00177A9B">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177A9B">
        <w:trPr>
          <w:cantSplit/>
          <w:jc w:val="center"/>
        </w:trPr>
        <w:tc>
          <w:tcPr>
            <w:tcW w:w="7087" w:type="dxa"/>
            <w:gridSpan w:val="5"/>
          </w:tcPr>
          <w:p w14:paraId="74FDF798"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09F921B5" w14:textId="77777777" w:rsidTr="00177A9B">
        <w:trPr>
          <w:cantSplit/>
          <w:jc w:val="center"/>
        </w:trPr>
        <w:tc>
          <w:tcPr>
            <w:tcW w:w="284" w:type="dxa"/>
          </w:tcPr>
          <w:p w14:paraId="67A51ACB"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177A9B">
            <w:pPr>
              <w:keepNext/>
              <w:keepLines/>
              <w:spacing w:after="0"/>
              <w:jc w:val="center"/>
              <w:rPr>
                <w:rFonts w:ascii="Arial" w:hAnsi="Arial"/>
                <w:b/>
                <w:sz w:val="18"/>
              </w:rPr>
            </w:pPr>
          </w:p>
        </w:tc>
        <w:tc>
          <w:tcPr>
            <w:tcW w:w="5953" w:type="dxa"/>
          </w:tcPr>
          <w:p w14:paraId="48308F60" w14:textId="77777777" w:rsidR="00A35D07" w:rsidRPr="009620E9" w:rsidRDefault="00A35D07" w:rsidP="00177A9B">
            <w:pPr>
              <w:keepNext/>
              <w:keepLines/>
              <w:spacing w:after="0"/>
              <w:rPr>
                <w:rFonts w:ascii="Arial" w:hAnsi="Arial"/>
                <w:sz w:val="18"/>
              </w:rPr>
            </w:pPr>
          </w:p>
        </w:tc>
      </w:tr>
      <w:tr w:rsidR="00A35D07" w:rsidRPr="009620E9" w14:paraId="51D8043B" w14:textId="77777777" w:rsidTr="00177A9B">
        <w:trPr>
          <w:cantSplit/>
          <w:jc w:val="center"/>
        </w:trPr>
        <w:tc>
          <w:tcPr>
            <w:tcW w:w="284" w:type="dxa"/>
          </w:tcPr>
          <w:p w14:paraId="358EC95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177A9B">
            <w:pPr>
              <w:keepNext/>
              <w:keepLines/>
              <w:spacing w:after="0"/>
              <w:jc w:val="center"/>
              <w:rPr>
                <w:rFonts w:ascii="Arial" w:hAnsi="Arial"/>
                <w:sz w:val="18"/>
              </w:rPr>
            </w:pPr>
          </w:p>
        </w:tc>
        <w:tc>
          <w:tcPr>
            <w:tcW w:w="5953" w:type="dxa"/>
          </w:tcPr>
          <w:p w14:paraId="1AC6A5EC" w14:textId="77777777" w:rsidR="00A35D07" w:rsidRPr="009620E9" w:rsidRDefault="00A35D07" w:rsidP="00177A9B">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177A9B">
        <w:trPr>
          <w:cantSplit/>
          <w:jc w:val="center"/>
        </w:trPr>
        <w:tc>
          <w:tcPr>
            <w:tcW w:w="284" w:type="dxa"/>
          </w:tcPr>
          <w:p w14:paraId="67273FC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177A9B">
            <w:pPr>
              <w:keepNext/>
              <w:keepLines/>
              <w:spacing w:after="0"/>
              <w:jc w:val="center"/>
              <w:rPr>
                <w:rFonts w:ascii="Arial" w:hAnsi="Arial"/>
                <w:sz w:val="18"/>
              </w:rPr>
            </w:pPr>
          </w:p>
        </w:tc>
        <w:tc>
          <w:tcPr>
            <w:tcW w:w="5953" w:type="dxa"/>
          </w:tcPr>
          <w:p w14:paraId="1D72B779" w14:textId="77777777" w:rsidR="00A35D07" w:rsidRPr="009620E9" w:rsidRDefault="00A35D07" w:rsidP="00177A9B">
            <w:pPr>
              <w:keepNext/>
              <w:keepLines/>
              <w:spacing w:after="0"/>
              <w:rPr>
                <w:rFonts w:ascii="Arial" w:hAnsi="Arial"/>
                <w:sz w:val="18"/>
              </w:rPr>
            </w:pPr>
            <w:r>
              <w:rPr>
                <w:rFonts w:ascii="Arial" w:hAnsi="Arial"/>
                <w:sz w:val="18"/>
              </w:rPr>
              <w:t>Off or On</w:t>
            </w:r>
          </w:p>
        </w:tc>
      </w:tr>
      <w:tr w:rsidR="00A35D07" w:rsidRPr="009620E9" w14:paraId="6E466E96" w14:textId="77777777" w:rsidTr="00177A9B">
        <w:trPr>
          <w:cantSplit/>
          <w:jc w:val="center"/>
        </w:trPr>
        <w:tc>
          <w:tcPr>
            <w:tcW w:w="284" w:type="dxa"/>
          </w:tcPr>
          <w:p w14:paraId="650122A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177A9B">
            <w:pPr>
              <w:keepNext/>
              <w:keepLines/>
              <w:spacing w:after="0"/>
              <w:jc w:val="center"/>
              <w:rPr>
                <w:rFonts w:ascii="Arial" w:hAnsi="Arial"/>
                <w:sz w:val="18"/>
              </w:rPr>
            </w:pPr>
          </w:p>
        </w:tc>
        <w:tc>
          <w:tcPr>
            <w:tcW w:w="5953" w:type="dxa"/>
          </w:tcPr>
          <w:p w14:paraId="7D101D71" w14:textId="77777777" w:rsidR="00A35D07" w:rsidRPr="009620E9" w:rsidRDefault="00A35D07" w:rsidP="00177A9B">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177A9B">
        <w:trPr>
          <w:cantSplit/>
          <w:jc w:val="center"/>
        </w:trPr>
        <w:tc>
          <w:tcPr>
            <w:tcW w:w="284" w:type="dxa"/>
          </w:tcPr>
          <w:p w14:paraId="1F0D581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177A9B">
            <w:pPr>
              <w:keepNext/>
              <w:keepLines/>
              <w:spacing w:after="0"/>
              <w:jc w:val="center"/>
              <w:rPr>
                <w:rFonts w:ascii="Arial" w:hAnsi="Arial"/>
                <w:sz w:val="18"/>
              </w:rPr>
            </w:pPr>
          </w:p>
        </w:tc>
        <w:tc>
          <w:tcPr>
            <w:tcW w:w="5953" w:type="dxa"/>
          </w:tcPr>
          <w:p w14:paraId="071D4D32" w14:textId="77777777" w:rsidR="00A35D07" w:rsidRPr="009620E9" w:rsidRDefault="00A35D07" w:rsidP="00177A9B">
            <w:pPr>
              <w:keepNext/>
              <w:keepLines/>
              <w:spacing w:after="0"/>
              <w:rPr>
                <w:rFonts w:ascii="Arial" w:hAnsi="Arial"/>
                <w:sz w:val="18"/>
              </w:rPr>
            </w:pPr>
          </w:p>
        </w:tc>
      </w:tr>
      <w:tr w:rsidR="00A35D07" w:rsidRPr="009620E9" w14:paraId="35D08B63" w14:textId="77777777" w:rsidTr="00177A9B">
        <w:trPr>
          <w:cantSplit/>
          <w:jc w:val="center"/>
        </w:trPr>
        <w:tc>
          <w:tcPr>
            <w:tcW w:w="7087" w:type="dxa"/>
            <w:gridSpan w:val="5"/>
          </w:tcPr>
          <w:p w14:paraId="19FDB9E0"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177A9B">
        <w:trPr>
          <w:cantSplit/>
          <w:jc w:val="center"/>
        </w:trPr>
        <w:tc>
          <w:tcPr>
            <w:tcW w:w="284" w:type="dxa"/>
          </w:tcPr>
          <w:p w14:paraId="1C80139B"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177A9B">
            <w:pPr>
              <w:keepNext/>
              <w:keepLines/>
              <w:spacing w:after="0"/>
              <w:jc w:val="center"/>
              <w:rPr>
                <w:rFonts w:ascii="Arial" w:hAnsi="Arial"/>
                <w:sz w:val="18"/>
              </w:rPr>
            </w:pPr>
          </w:p>
        </w:tc>
        <w:tc>
          <w:tcPr>
            <w:tcW w:w="5953" w:type="dxa"/>
          </w:tcPr>
          <w:p w14:paraId="2283C3C0" w14:textId="77777777" w:rsidR="00A35D07" w:rsidRPr="009620E9" w:rsidRDefault="00A35D07" w:rsidP="00177A9B">
            <w:pPr>
              <w:keepNext/>
              <w:keepLines/>
              <w:spacing w:after="0"/>
              <w:rPr>
                <w:rFonts w:ascii="Arial" w:hAnsi="Arial"/>
                <w:sz w:val="18"/>
              </w:rPr>
            </w:pPr>
          </w:p>
        </w:tc>
      </w:tr>
      <w:tr w:rsidR="00A35D07" w:rsidRPr="009620E9" w14:paraId="49D767E8" w14:textId="77777777" w:rsidTr="00177A9B">
        <w:trPr>
          <w:cantSplit/>
          <w:jc w:val="center"/>
        </w:trPr>
        <w:tc>
          <w:tcPr>
            <w:tcW w:w="284" w:type="dxa"/>
          </w:tcPr>
          <w:p w14:paraId="01D78C9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177A9B">
            <w:pPr>
              <w:keepNext/>
              <w:keepLines/>
              <w:spacing w:after="0"/>
              <w:jc w:val="center"/>
              <w:rPr>
                <w:rFonts w:ascii="Arial" w:hAnsi="Arial"/>
                <w:sz w:val="18"/>
              </w:rPr>
            </w:pPr>
          </w:p>
        </w:tc>
        <w:tc>
          <w:tcPr>
            <w:tcW w:w="5953" w:type="dxa"/>
          </w:tcPr>
          <w:p w14:paraId="44CB6466"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177A9B">
        <w:trPr>
          <w:cantSplit/>
          <w:jc w:val="center"/>
        </w:trPr>
        <w:tc>
          <w:tcPr>
            <w:tcW w:w="7087" w:type="dxa"/>
            <w:gridSpan w:val="5"/>
          </w:tcPr>
          <w:p w14:paraId="67BA1ABA" w14:textId="77777777" w:rsidR="00A35D07" w:rsidRPr="009620E9" w:rsidRDefault="00A35D07" w:rsidP="00177A9B">
            <w:pPr>
              <w:keepNext/>
              <w:keepLines/>
              <w:spacing w:after="0"/>
              <w:rPr>
                <w:rFonts w:ascii="Arial" w:hAnsi="Arial"/>
                <w:sz w:val="18"/>
              </w:rPr>
            </w:pPr>
          </w:p>
        </w:tc>
      </w:tr>
      <w:tr w:rsidR="00A35D07" w:rsidRPr="009620E9" w14:paraId="338A40DB" w14:textId="77777777" w:rsidTr="00177A9B">
        <w:trPr>
          <w:cantSplit/>
          <w:jc w:val="center"/>
        </w:trPr>
        <w:tc>
          <w:tcPr>
            <w:tcW w:w="7087" w:type="dxa"/>
            <w:gridSpan w:val="5"/>
          </w:tcPr>
          <w:p w14:paraId="4365CD85" w14:textId="77777777" w:rsidR="00A35D07" w:rsidRPr="009620E9" w:rsidRDefault="00A35D07" w:rsidP="00177A9B">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177A9B">
        <w:trPr>
          <w:cantSplit/>
          <w:jc w:val="center"/>
        </w:trPr>
        <w:tc>
          <w:tcPr>
            <w:tcW w:w="7087" w:type="dxa"/>
            <w:gridSpan w:val="5"/>
          </w:tcPr>
          <w:p w14:paraId="59E6EDB8"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1C6EC743" w14:textId="77777777" w:rsidTr="00177A9B">
        <w:trPr>
          <w:cantSplit/>
          <w:jc w:val="center"/>
        </w:trPr>
        <w:tc>
          <w:tcPr>
            <w:tcW w:w="284" w:type="dxa"/>
          </w:tcPr>
          <w:p w14:paraId="618E809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177A9B">
            <w:pPr>
              <w:keepNext/>
              <w:keepLines/>
              <w:spacing w:after="0"/>
              <w:jc w:val="center"/>
              <w:rPr>
                <w:rFonts w:ascii="Arial" w:hAnsi="Arial"/>
                <w:b/>
                <w:sz w:val="18"/>
              </w:rPr>
            </w:pPr>
          </w:p>
        </w:tc>
        <w:tc>
          <w:tcPr>
            <w:tcW w:w="5953" w:type="dxa"/>
          </w:tcPr>
          <w:p w14:paraId="0E242A13" w14:textId="77777777" w:rsidR="00A35D07" w:rsidRPr="009620E9" w:rsidRDefault="00A35D07" w:rsidP="00177A9B">
            <w:pPr>
              <w:keepNext/>
              <w:keepLines/>
              <w:spacing w:after="0"/>
              <w:rPr>
                <w:rFonts w:ascii="Arial" w:hAnsi="Arial"/>
                <w:sz w:val="18"/>
              </w:rPr>
            </w:pPr>
          </w:p>
        </w:tc>
      </w:tr>
      <w:tr w:rsidR="00A35D07" w:rsidRPr="009620E9" w14:paraId="5205B10B" w14:textId="77777777" w:rsidTr="00177A9B">
        <w:trPr>
          <w:cantSplit/>
          <w:jc w:val="center"/>
        </w:trPr>
        <w:tc>
          <w:tcPr>
            <w:tcW w:w="284" w:type="dxa"/>
          </w:tcPr>
          <w:p w14:paraId="60DF1D3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177A9B">
            <w:pPr>
              <w:keepNext/>
              <w:keepLines/>
              <w:spacing w:after="0"/>
              <w:jc w:val="center"/>
              <w:rPr>
                <w:rFonts w:ascii="Arial" w:hAnsi="Arial"/>
                <w:sz w:val="18"/>
              </w:rPr>
            </w:pPr>
          </w:p>
        </w:tc>
        <w:tc>
          <w:tcPr>
            <w:tcW w:w="5953" w:type="dxa"/>
          </w:tcPr>
          <w:p w14:paraId="187B6CB2" w14:textId="77777777" w:rsidR="00A35D07" w:rsidRPr="009620E9" w:rsidRDefault="00A35D07" w:rsidP="00177A9B">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177A9B">
        <w:trPr>
          <w:cantSplit/>
          <w:jc w:val="center"/>
        </w:trPr>
        <w:tc>
          <w:tcPr>
            <w:tcW w:w="284" w:type="dxa"/>
          </w:tcPr>
          <w:p w14:paraId="3F65DEA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177A9B">
            <w:pPr>
              <w:keepNext/>
              <w:keepLines/>
              <w:spacing w:after="0"/>
              <w:jc w:val="center"/>
              <w:rPr>
                <w:rFonts w:ascii="Arial" w:hAnsi="Arial"/>
                <w:sz w:val="18"/>
              </w:rPr>
            </w:pPr>
          </w:p>
        </w:tc>
        <w:tc>
          <w:tcPr>
            <w:tcW w:w="5953" w:type="dxa"/>
          </w:tcPr>
          <w:p w14:paraId="1722DD3C" w14:textId="77777777" w:rsidR="00A35D07" w:rsidRPr="009620E9" w:rsidRDefault="00A35D07" w:rsidP="00177A9B">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177A9B">
        <w:trPr>
          <w:cantSplit/>
          <w:jc w:val="center"/>
        </w:trPr>
        <w:tc>
          <w:tcPr>
            <w:tcW w:w="284" w:type="dxa"/>
          </w:tcPr>
          <w:p w14:paraId="73AA8DE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177A9B">
            <w:pPr>
              <w:keepNext/>
              <w:keepLines/>
              <w:spacing w:after="0"/>
              <w:jc w:val="center"/>
              <w:rPr>
                <w:rFonts w:ascii="Arial" w:hAnsi="Arial"/>
                <w:sz w:val="18"/>
              </w:rPr>
            </w:pPr>
          </w:p>
        </w:tc>
        <w:tc>
          <w:tcPr>
            <w:tcW w:w="5953" w:type="dxa"/>
          </w:tcPr>
          <w:p w14:paraId="662FE3CC" w14:textId="77777777" w:rsidR="00A35D07" w:rsidRPr="009620E9" w:rsidRDefault="00A35D07" w:rsidP="00177A9B">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177A9B">
        <w:trPr>
          <w:cantSplit/>
          <w:jc w:val="center"/>
        </w:trPr>
        <w:tc>
          <w:tcPr>
            <w:tcW w:w="284" w:type="dxa"/>
          </w:tcPr>
          <w:p w14:paraId="6198B87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177A9B">
            <w:pPr>
              <w:keepNext/>
              <w:keepLines/>
              <w:spacing w:after="0"/>
              <w:jc w:val="center"/>
              <w:rPr>
                <w:rFonts w:ascii="Arial" w:hAnsi="Arial"/>
                <w:sz w:val="18"/>
              </w:rPr>
            </w:pPr>
          </w:p>
        </w:tc>
        <w:tc>
          <w:tcPr>
            <w:tcW w:w="5953" w:type="dxa"/>
          </w:tcPr>
          <w:p w14:paraId="47301AA3" w14:textId="77777777" w:rsidR="00A35D07" w:rsidRPr="009620E9" w:rsidRDefault="00A35D07" w:rsidP="00177A9B">
            <w:pPr>
              <w:keepNext/>
              <w:keepLines/>
              <w:spacing w:after="0"/>
              <w:rPr>
                <w:rFonts w:ascii="Arial" w:hAnsi="Arial"/>
                <w:sz w:val="18"/>
              </w:rPr>
            </w:pPr>
          </w:p>
        </w:tc>
      </w:tr>
      <w:tr w:rsidR="00A35D07" w:rsidRPr="009620E9" w14:paraId="005D04F0" w14:textId="77777777" w:rsidTr="00177A9B">
        <w:trPr>
          <w:cantSplit/>
          <w:jc w:val="center"/>
        </w:trPr>
        <w:tc>
          <w:tcPr>
            <w:tcW w:w="7087" w:type="dxa"/>
            <w:gridSpan w:val="5"/>
          </w:tcPr>
          <w:p w14:paraId="4FF18A8C"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177A9B">
        <w:trPr>
          <w:cantSplit/>
          <w:jc w:val="center"/>
        </w:trPr>
        <w:tc>
          <w:tcPr>
            <w:tcW w:w="284" w:type="dxa"/>
          </w:tcPr>
          <w:p w14:paraId="0B932A21"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177A9B">
            <w:pPr>
              <w:keepNext/>
              <w:keepLines/>
              <w:spacing w:after="0"/>
              <w:jc w:val="center"/>
              <w:rPr>
                <w:rFonts w:ascii="Arial" w:hAnsi="Arial"/>
                <w:sz w:val="18"/>
              </w:rPr>
            </w:pPr>
          </w:p>
        </w:tc>
        <w:tc>
          <w:tcPr>
            <w:tcW w:w="5953" w:type="dxa"/>
          </w:tcPr>
          <w:p w14:paraId="7C2E6EB2" w14:textId="77777777" w:rsidR="00A35D07" w:rsidRPr="009620E9" w:rsidRDefault="00A35D07" w:rsidP="00177A9B">
            <w:pPr>
              <w:keepNext/>
              <w:keepLines/>
              <w:spacing w:after="0"/>
              <w:rPr>
                <w:rFonts w:ascii="Arial" w:hAnsi="Arial"/>
                <w:sz w:val="18"/>
              </w:rPr>
            </w:pPr>
          </w:p>
        </w:tc>
      </w:tr>
      <w:tr w:rsidR="00A35D07" w:rsidRPr="009620E9" w14:paraId="44ADF80F" w14:textId="77777777" w:rsidTr="00177A9B">
        <w:trPr>
          <w:cantSplit/>
          <w:jc w:val="center"/>
        </w:trPr>
        <w:tc>
          <w:tcPr>
            <w:tcW w:w="284" w:type="dxa"/>
          </w:tcPr>
          <w:p w14:paraId="340C645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177A9B">
            <w:pPr>
              <w:keepNext/>
              <w:keepLines/>
              <w:spacing w:after="0"/>
              <w:jc w:val="center"/>
              <w:rPr>
                <w:rFonts w:ascii="Arial" w:hAnsi="Arial"/>
                <w:sz w:val="18"/>
              </w:rPr>
            </w:pPr>
          </w:p>
        </w:tc>
        <w:tc>
          <w:tcPr>
            <w:tcW w:w="5953" w:type="dxa"/>
          </w:tcPr>
          <w:p w14:paraId="2AEC4208"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177A9B">
        <w:trPr>
          <w:cantSplit/>
          <w:jc w:val="center"/>
        </w:trPr>
        <w:tc>
          <w:tcPr>
            <w:tcW w:w="7087" w:type="dxa"/>
            <w:gridSpan w:val="5"/>
          </w:tcPr>
          <w:p w14:paraId="61123868" w14:textId="77777777" w:rsidR="00A35D07" w:rsidRPr="009620E9" w:rsidRDefault="00A35D07" w:rsidP="00177A9B">
            <w:pPr>
              <w:keepNext/>
              <w:keepLines/>
              <w:spacing w:after="0"/>
              <w:rPr>
                <w:rFonts w:ascii="Arial" w:hAnsi="Arial"/>
                <w:sz w:val="18"/>
              </w:rPr>
            </w:pPr>
          </w:p>
        </w:tc>
      </w:tr>
      <w:tr w:rsidR="00A35D07" w:rsidRPr="009620E9" w14:paraId="4359C54F" w14:textId="77777777" w:rsidTr="00177A9B">
        <w:trPr>
          <w:cantSplit/>
          <w:jc w:val="center"/>
        </w:trPr>
        <w:tc>
          <w:tcPr>
            <w:tcW w:w="7087" w:type="dxa"/>
            <w:gridSpan w:val="5"/>
          </w:tcPr>
          <w:p w14:paraId="1FD82D97"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177A9B">
        <w:trPr>
          <w:cantSplit/>
          <w:jc w:val="center"/>
        </w:trPr>
        <w:tc>
          <w:tcPr>
            <w:tcW w:w="7087" w:type="dxa"/>
            <w:gridSpan w:val="5"/>
          </w:tcPr>
          <w:p w14:paraId="65F33E2A" w14:textId="77777777" w:rsidR="00A35D07" w:rsidRPr="009620E9" w:rsidRDefault="00A35D07" w:rsidP="00177A9B">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761" w:name="_Toc45282403"/>
      <w:r>
        <w:t>8.4.24</w:t>
      </w:r>
      <w:r w:rsidR="002C33F4">
        <w:tab/>
        <w:t>Re-authentication indication</w:t>
      </w:r>
      <w:bookmarkEnd w:id="761"/>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177A9B">
        <w:trPr>
          <w:cantSplit/>
          <w:jc w:val="center"/>
        </w:trPr>
        <w:tc>
          <w:tcPr>
            <w:tcW w:w="709" w:type="dxa"/>
            <w:tcBorders>
              <w:top w:val="nil"/>
              <w:left w:val="nil"/>
              <w:bottom w:val="nil"/>
              <w:right w:val="nil"/>
            </w:tcBorders>
          </w:tcPr>
          <w:p w14:paraId="7608AD65" w14:textId="77777777" w:rsidR="002C33F4" w:rsidRPr="00742FAE" w:rsidRDefault="002C33F4" w:rsidP="00177A9B">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177A9B">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177A9B">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177A9B">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177A9B">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177A9B">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177A9B">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177A9B">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177A9B">
            <w:pPr>
              <w:pStyle w:val="TAL"/>
            </w:pPr>
          </w:p>
        </w:tc>
      </w:tr>
      <w:tr w:rsidR="002C33F4" w:rsidRPr="00742FAE" w14:paraId="48505A23" w14:textId="77777777" w:rsidTr="00177A9B">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177A9B">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177A9B">
            <w:pPr>
              <w:pStyle w:val="TAL"/>
            </w:pPr>
            <w:r w:rsidRPr="00742FAE">
              <w:t>octet 1</w:t>
            </w:r>
          </w:p>
        </w:tc>
      </w:tr>
      <w:tr w:rsidR="002C33F4" w:rsidRPr="00742FAE" w14:paraId="62EC68DA"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177A9B">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177A9B">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177A9B">
        <w:trPr>
          <w:cantSplit/>
          <w:jc w:val="center"/>
        </w:trPr>
        <w:tc>
          <w:tcPr>
            <w:tcW w:w="7984" w:type="dxa"/>
          </w:tcPr>
          <w:p w14:paraId="7CBB7D8C" w14:textId="77777777" w:rsidR="002C33F4" w:rsidRPr="00742FAE" w:rsidRDefault="002C33F4" w:rsidP="00177A9B">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177A9B">
            <w:pPr>
              <w:pStyle w:val="TAL"/>
            </w:pPr>
          </w:p>
          <w:p w14:paraId="1EC01038" w14:textId="77777777" w:rsidR="002C33F4" w:rsidRDefault="002C33F4" w:rsidP="00177A9B">
            <w:pPr>
              <w:pStyle w:val="TAL"/>
            </w:pPr>
            <w:r>
              <w:t>Bits</w:t>
            </w:r>
          </w:p>
          <w:p w14:paraId="493AE93E" w14:textId="77777777" w:rsidR="002C33F4" w:rsidRPr="00C65060" w:rsidRDefault="002C33F4" w:rsidP="00177A9B">
            <w:pPr>
              <w:pStyle w:val="TAL"/>
              <w:rPr>
                <w:b/>
                <w:bCs/>
              </w:rPr>
            </w:pPr>
            <w:r w:rsidRPr="00C65060">
              <w:rPr>
                <w:b/>
                <w:bCs/>
              </w:rPr>
              <w:t>1</w:t>
            </w:r>
          </w:p>
          <w:p w14:paraId="7412D280" w14:textId="77777777" w:rsidR="002C33F4" w:rsidRDefault="002C33F4" w:rsidP="00177A9B">
            <w:pPr>
              <w:pStyle w:val="TAL"/>
            </w:pPr>
            <w:r>
              <w:t>0  Reserved</w:t>
            </w:r>
          </w:p>
          <w:p w14:paraId="112276AF" w14:textId="77777777" w:rsidR="002C33F4" w:rsidRDefault="002C33F4" w:rsidP="00177A9B">
            <w:pPr>
              <w:pStyle w:val="TAL"/>
            </w:pPr>
            <w:r>
              <w:t>1  K</w:t>
            </w:r>
            <w:r>
              <w:rPr>
                <w:vertAlign w:val="subscript"/>
              </w:rPr>
              <w:t>NRP</w:t>
            </w:r>
            <w:r>
              <w:t xml:space="preserve"> is requested to be refreshed</w:t>
            </w:r>
          </w:p>
          <w:p w14:paraId="722FC68D" w14:textId="77777777" w:rsidR="002C33F4" w:rsidRDefault="002C33F4" w:rsidP="00177A9B">
            <w:pPr>
              <w:pStyle w:val="TAL"/>
            </w:pPr>
          </w:p>
          <w:p w14:paraId="2DE10B28" w14:textId="77777777" w:rsidR="002C33F4" w:rsidRPr="00742FAE" w:rsidRDefault="002C33F4" w:rsidP="00177A9B">
            <w:pPr>
              <w:pStyle w:val="TAL"/>
            </w:pPr>
            <w:r>
              <w:t>Bits 2 to 8 of octet 2 are spare and shall be coded as zero.</w:t>
            </w:r>
          </w:p>
        </w:tc>
      </w:tr>
      <w:tr w:rsidR="002C33F4" w:rsidRPr="00742FAE" w14:paraId="0305A8F5" w14:textId="77777777" w:rsidTr="00177A9B">
        <w:trPr>
          <w:cantSplit/>
          <w:jc w:val="center"/>
        </w:trPr>
        <w:tc>
          <w:tcPr>
            <w:tcW w:w="7984" w:type="dxa"/>
          </w:tcPr>
          <w:p w14:paraId="19984E6F" w14:textId="77777777" w:rsidR="002C33F4" w:rsidRDefault="002C33F4" w:rsidP="00177A9B">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762" w:name="_Toc45282404"/>
      <w:r>
        <w:t>8.4.25</w:t>
      </w:r>
      <w:r>
        <w:tab/>
        <w:t>Layer-2 ID</w:t>
      </w:r>
      <w:bookmarkEnd w:id="762"/>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177A9B">
        <w:trPr>
          <w:cantSplit/>
          <w:jc w:val="center"/>
        </w:trPr>
        <w:tc>
          <w:tcPr>
            <w:tcW w:w="709" w:type="dxa"/>
            <w:tcBorders>
              <w:top w:val="nil"/>
              <w:left w:val="nil"/>
              <w:bottom w:val="nil"/>
              <w:right w:val="nil"/>
            </w:tcBorders>
          </w:tcPr>
          <w:p w14:paraId="01B5AB69" w14:textId="77777777" w:rsidR="00A67849" w:rsidRPr="00742FAE" w:rsidRDefault="00A67849" w:rsidP="00177A9B">
            <w:pPr>
              <w:pStyle w:val="TAC"/>
            </w:pPr>
            <w:r w:rsidRPr="00742FAE">
              <w:t>8</w:t>
            </w:r>
          </w:p>
        </w:tc>
        <w:tc>
          <w:tcPr>
            <w:tcW w:w="709" w:type="dxa"/>
            <w:tcBorders>
              <w:top w:val="nil"/>
              <w:left w:val="nil"/>
              <w:bottom w:val="nil"/>
              <w:right w:val="nil"/>
            </w:tcBorders>
          </w:tcPr>
          <w:p w14:paraId="317D931E" w14:textId="77777777" w:rsidR="00A67849" w:rsidRPr="00742FAE" w:rsidRDefault="00A67849" w:rsidP="00177A9B">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177A9B">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177A9B">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177A9B">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177A9B">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177A9B">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177A9B">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177A9B">
            <w:pPr>
              <w:pStyle w:val="TAL"/>
            </w:pPr>
          </w:p>
        </w:tc>
      </w:tr>
      <w:tr w:rsidR="00A67849" w:rsidRPr="00742FAE" w14:paraId="685E9251" w14:textId="77777777" w:rsidTr="00177A9B">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177A9B">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177A9B">
            <w:pPr>
              <w:pStyle w:val="TAL"/>
            </w:pPr>
            <w:r w:rsidRPr="00742FAE">
              <w:t>octet 1</w:t>
            </w:r>
          </w:p>
        </w:tc>
      </w:tr>
      <w:tr w:rsidR="00A67849" w:rsidRPr="00742FAE" w14:paraId="119307E2" w14:textId="77777777" w:rsidTr="00177A9B">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177A9B">
            <w:pPr>
              <w:pStyle w:val="TAC"/>
            </w:pPr>
          </w:p>
          <w:p w14:paraId="5D7E0DF3" w14:textId="77777777" w:rsidR="00A67849" w:rsidRPr="00742FAE" w:rsidRDefault="00A67849" w:rsidP="00177A9B">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177A9B">
            <w:pPr>
              <w:pStyle w:val="TAL"/>
            </w:pPr>
            <w:r w:rsidRPr="00742FAE">
              <w:t>octet 2</w:t>
            </w:r>
          </w:p>
          <w:p w14:paraId="75F6A133" w14:textId="77777777" w:rsidR="00A67849" w:rsidRPr="00742FAE" w:rsidRDefault="00A67849" w:rsidP="00177A9B">
            <w:pPr>
              <w:pStyle w:val="TAL"/>
            </w:pPr>
          </w:p>
        </w:tc>
      </w:tr>
      <w:tr w:rsidR="00A67849" w:rsidRPr="00742FAE" w14:paraId="1C3CBA15"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177A9B">
            <w:pPr>
              <w:pStyle w:val="TAC"/>
            </w:pPr>
          </w:p>
        </w:tc>
        <w:tc>
          <w:tcPr>
            <w:tcW w:w="1134" w:type="dxa"/>
            <w:tcBorders>
              <w:top w:val="nil"/>
              <w:left w:val="nil"/>
              <w:bottom w:val="nil"/>
              <w:right w:val="nil"/>
            </w:tcBorders>
          </w:tcPr>
          <w:p w14:paraId="76E72328" w14:textId="77777777" w:rsidR="00A67849" w:rsidRPr="00742FAE" w:rsidRDefault="00A67849" w:rsidP="00177A9B">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177A9B">
        <w:trPr>
          <w:cantSplit/>
          <w:jc w:val="center"/>
        </w:trPr>
        <w:tc>
          <w:tcPr>
            <w:tcW w:w="7984" w:type="dxa"/>
          </w:tcPr>
          <w:p w14:paraId="54406CC9" w14:textId="77777777" w:rsidR="00A67849" w:rsidRPr="00742FAE" w:rsidRDefault="00A67849" w:rsidP="00177A9B">
            <w:pPr>
              <w:pStyle w:val="TAL"/>
            </w:pPr>
            <w:r w:rsidRPr="00201761">
              <w:t>Layer-2 ID</w:t>
            </w:r>
            <w:r w:rsidRPr="00742FAE">
              <w:t xml:space="preserve"> (octet 2 to </w:t>
            </w:r>
            <w:r>
              <w:t>4</w:t>
            </w:r>
            <w:r w:rsidRPr="00742FAE">
              <w:t>)</w:t>
            </w:r>
          </w:p>
          <w:p w14:paraId="469A43FE" w14:textId="77777777" w:rsidR="00A67849" w:rsidRPr="00742FAE" w:rsidRDefault="00A67849" w:rsidP="00177A9B">
            <w:pPr>
              <w:pStyle w:val="TAL"/>
            </w:pPr>
          </w:p>
          <w:p w14:paraId="272F5379" w14:textId="77777777" w:rsidR="00A67849" w:rsidRPr="00742FAE" w:rsidRDefault="00A67849" w:rsidP="00177A9B">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763" w:name="_Toc45282405"/>
      <w:r>
        <w:t>9</w:t>
      </w:r>
      <w:r>
        <w:tab/>
        <w:t>C</w:t>
      </w:r>
      <w:r>
        <w:rPr>
          <w:noProof/>
          <w:lang w:val="en-US"/>
        </w:rPr>
        <w:t>oding other than information element coding</w:t>
      </w:r>
      <w:bookmarkEnd w:id="741"/>
      <w:bookmarkEnd w:id="742"/>
      <w:bookmarkEnd w:id="763"/>
    </w:p>
    <w:p w14:paraId="481758E0" w14:textId="1CCD59AC" w:rsidR="00C440CC" w:rsidRDefault="00C440CC" w:rsidP="00C440CC">
      <w:pPr>
        <w:pStyle w:val="Heading2"/>
        <w:rPr>
          <w:noProof/>
        </w:rPr>
      </w:pPr>
      <w:bookmarkStart w:id="764" w:name="_Toc34388725"/>
      <w:bookmarkStart w:id="765" w:name="_Toc34404496"/>
      <w:bookmarkStart w:id="766" w:name="_Toc45282406"/>
      <w:r>
        <w:rPr>
          <w:noProof/>
        </w:rPr>
        <w:t>9.1</w:t>
      </w:r>
      <w:r>
        <w:rPr>
          <w:noProof/>
        </w:rPr>
        <w:tab/>
      </w:r>
      <w:r w:rsidRPr="00400F1D">
        <w:rPr>
          <w:noProof/>
        </w:rPr>
        <w:t>Overview</w:t>
      </w:r>
      <w:bookmarkEnd w:id="764"/>
      <w:bookmarkEnd w:id="765"/>
      <w:bookmarkEnd w:id="766"/>
    </w:p>
    <w:p w14:paraId="42B96A55" w14:textId="2778FFD9" w:rsidR="00C440CC" w:rsidRPr="0018171C" w:rsidRDefault="00C440CC" w:rsidP="00C440CC">
      <w:r>
        <w:t>This clause contains the coding of information other than the one provided by the information elements described in clause 8.</w:t>
      </w:r>
    </w:p>
    <w:p w14:paraId="73DDCBAE" w14:textId="571F2E7C" w:rsidR="00CD49D1" w:rsidRDefault="00E16331" w:rsidP="00CD49D1">
      <w:pPr>
        <w:pStyle w:val="Heading2"/>
      </w:pPr>
      <w:bookmarkStart w:id="767" w:name="_Toc34388726"/>
      <w:bookmarkStart w:id="768" w:name="_Toc34404497"/>
      <w:bookmarkStart w:id="769" w:name="_Toc45282407"/>
      <w:r>
        <w:t>9</w:t>
      </w:r>
      <w:r w:rsidR="00CD49D1">
        <w:t>.</w:t>
      </w:r>
      <w:r w:rsidR="00C440CC">
        <w:t>2</w:t>
      </w:r>
      <w:r w:rsidR="00CD49D1">
        <w:tab/>
      </w:r>
      <w:r w:rsidR="00CD49D1">
        <w:rPr>
          <w:noProof/>
          <w:lang w:val="en-US"/>
        </w:rPr>
        <w:t xml:space="preserve">V2X communication over </w:t>
      </w:r>
      <w:r w:rsidR="00CD49D1">
        <w:t>Uu coding</w:t>
      </w:r>
      <w:bookmarkEnd w:id="767"/>
      <w:bookmarkEnd w:id="768"/>
      <w:bookmarkEnd w:id="769"/>
    </w:p>
    <w:p w14:paraId="6D2E6BE0" w14:textId="01D4ADE0" w:rsidR="00CD49D1" w:rsidRDefault="00E16331" w:rsidP="00CD49D1">
      <w:pPr>
        <w:pStyle w:val="Heading3"/>
        <w:rPr>
          <w:noProof/>
          <w:lang w:val="en-US"/>
        </w:rPr>
      </w:pPr>
      <w:bookmarkStart w:id="770" w:name="_Toc34388727"/>
      <w:bookmarkStart w:id="771" w:name="_Toc34404498"/>
      <w:bookmarkStart w:id="772" w:name="_Toc45282408"/>
      <w:r>
        <w:rPr>
          <w:noProof/>
        </w:rPr>
        <w:t>9</w:t>
      </w:r>
      <w:r w:rsidR="00CD49D1">
        <w:rPr>
          <w:noProof/>
          <w:lang w:val="en-US"/>
        </w:rPr>
        <w:t>.</w:t>
      </w:r>
      <w:r w:rsidR="00C440CC">
        <w:rPr>
          <w:noProof/>
          <w:lang w:val="en-US"/>
        </w:rPr>
        <w:t>2</w:t>
      </w:r>
      <w:r w:rsidR="00CD49D1">
        <w:rPr>
          <w:noProof/>
          <w:lang w:val="en-US"/>
        </w:rPr>
        <w:t>.1</w:t>
      </w:r>
      <w:r w:rsidR="00CD49D1" w:rsidRPr="00F1445B">
        <w:rPr>
          <w:noProof/>
          <w:lang w:val="en-US"/>
        </w:rPr>
        <w:tab/>
      </w:r>
      <w:r w:rsidR="00CD49D1">
        <w:rPr>
          <w:noProof/>
          <w:lang w:val="en-US"/>
        </w:rPr>
        <w:t>V2X envelope</w:t>
      </w:r>
      <w:bookmarkEnd w:id="770"/>
      <w:bookmarkEnd w:id="771"/>
      <w:bookmarkEnd w:id="772"/>
    </w:p>
    <w:p w14:paraId="28ED7500" w14:textId="14B68F0D" w:rsidR="00CD49D1" w:rsidRDefault="00CC59D9" w:rsidP="00CD49D1">
      <w:r>
        <w:rPr>
          <w:noProof/>
          <w:lang w:val="en-US"/>
        </w:rPr>
        <w:t xml:space="preserve">The </w:t>
      </w:r>
      <w:r w:rsidR="00CD49D1">
        <w:rPr>
          <w:noProof/>
          <w:lang w:val="en-US"/>
        </w:rPr>
        <w:t>V2X envelope</w:t>
      </w:r>
      <w:r w:rsidR="00CD49D1">
        <w:t xml:space="preserve"> is </w:t>
      </w:r>
      <w:r w:rsidR="00CD49D1">
        <w:rPr>
          <w:lang w:val="en-CA"/>
        </w:rPr>
        <w:t xml:space="preserve">coded </w:t>
      </w:r>
      <w:r w:rsidR="00CD49D1">
        <w:t>according to 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1,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2,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3,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4,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5,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6</w:t>
      </w:r>
      <w:r w:rsidR="00CD49D1">
        <w:t xml:space="preserve"> and table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1</w:t>
      </w:r>
      <w:r w:rsidR="00CD49D1">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12F1A25" w14:textId="77777777" w:rsidTr="00CD49D1">
        <w:trPr>
          <w:cantSplit/>
        </w:trPr>
        <w:tc>
          <w:tcPr>
            <w:tcW w:w="708" w:type="dxa"/>
          </w:tcPr>
          <w:p w14:paraId="38AE47F5" w14:textId="77777777" w:rsidR="00CD49D1" w:rsidRPr="0014224D" w:rsidRDefault="00CD49D1" w:rsidP="00CD49D1">
            <w:pPr>
              <w:pStyle w:val="TAC"/>
              <w:rPr>
                <w:lang w:val="en-US" w:eastAsia="ja-JP" w:bidi="he-IL"/>
              </w:rPr>
            </w:pPr>
            <w:r>
              <w:rPr>
                <w:lang w:val="en-US"/>
              </w:rPr>
              <w:t>8</w:t>
            </w:r>
          </w:p>
        </w:tc>
        <w:tc>
          <w:tcPr>
            <w:tcW w:w="709" w:type="dxa"/>
          </w:tcPr>
          <w:p w14:paraId="110B5C5F" w14:textId="77777777" w:rsidR="00CD49D1" w:rsidRPr="0014224D" w:rsidRDefault="00CD49D1" w:rsidP="00CD49D1">
            <w:pPr>
              <w:pStyle w:val="TAC"/>
              <w:rPr>
                <w:lang w:val="en-US" w:eastAsia="ja-JP" w:bidi="he-IL"/>
              </w:rPr>
            </w:pPr>
            <w:r>
              <w:rPr>
                <w:lang w:val="en-US"/>
              </w:rPr>
              <w:t>7</w:t>
            </w:r>
          </w:p>
        </w:tc>
        <w:tc>
          <w:tcPr>
            <w:tcW w:w="709" w:type="dxa"/>
          </w:tcPr>
          <w:p w14:paraId="7BE35E3B" w14:textId="77777777" w:rsidR="00CD49D1" w:rsidRPr="0014224D" w:rsidRDefault="00CD49D1" w:rsidP="00CD49D1">
            <w:pPr>
              <w:pStyle w:val="TAC"/>
              <w:rPr>
                <w:lang w:val="en-US" w:eastAsia="ja-JP" w:bidi="he-IL"/>
              </w:rPr>
            </w:pPr>
            <w:r>
              <w:rPr>
                <w:lang w:val="en-US"/>
              </w:rPr>
              <w:t>6</w:t>
            </w:r>
          </w:p>
        </w:tc>
        <w:tc>
          <w:tcPr>
            <w:tcW w:w="709" w:type="dxa"/>
          </w:tcPr>
          <w:p w14:paraId="5CA306B3" w14:textId="77777777" w:rsidR="00CD49D1" w:rsidRPr="0014224D" w:rsidRDefault="00CD49D1" w:rsidP="00CD49D1">
            <w:pPr>
              <w:pStyle w:val="TAC"/>
              <w:rPr>
                <w:lang w:val="en-US" w:eastAsia="ja-JP" w:bidi="he-IL"/>
              </w:rPr>
            </w:pPr>
            <w:r>
              <w:rPr>
                <w:lang w:val="en-US" w:eastAsia="zh-CN"/>
              </w:rPr>
              <w:t>5</w:t>
            </w:r>
          </w:p>
        </w:tc>
        <w:tc>
          <w:tcPr>
            <w:tcW w:w="709" w:type="dxa"/>
          </w:tcPr>
          <w:p w14:paraId="7544F83C" w14:textId="77777777" w:rsidR="00CD49D1" w:rsidRPr="0014224D" w:rsidRDefault="00CD49D1" w:rsidP="00CD49D1">
            <w:pPr>
              <w:pStyle w:val="TAC"/>
              <w:rPr>
                <w:lang w:val="en-US" w:eastAsia="ja-JP" w:bidi="he-IL"/>
              </w:rPr>
            </w:pPr>
            <w:r>
              <w:rPr>
                <w:lang w:val="en-US"/>
              </w:rPr>
              <w:t>4</w:t>
            </w:r>
          </w:p>
        </w:tc>
        <w:tc>
          <w:tcPr>
            <w:tcW w:w="709" w:type="dxa"/>
          </w:tcPr>
          <w:p w14:paraId="71F4159F" w14:textId="77777777" w:rsidR="00CD49D1" w:rsidRPr="0014224D" w:rsidRDefault="00CD49D1" w:rsidP="00CD49D1">
            <w:pPr>
              <w:pStyle w:val="TAC"/>
              <w:rPr>
                <w:lang w:val="en-US" w:eastAsia="ja-JP" w:bidi="he-IL"/>
              </w:rPr>
            </w:pPr>
            <w:r>
              <w:rPr>
                <w:lang w:val="en-US"/>
              </w:rPr>
              <w:t>3</w:t>
            </w:r>
          </w:p>
        </w:tc>
        <w:tc>
          <w:tcPr>
            <w:tcW w:w="709" w:type="dxa"/>
          </w:tcPr>
          <w:p w14:paraId="3BEE7078" w14:textId="77777777" w:rsidR="00CD49D1" w:rsidRPr="0014224D" w:rsidRDefault="00CD49D1" w:rsidP="00CD49D1">
            <w:pPr>
              <w:pStyle w:val="TAC"/>
              <w:rPr>
                <w:lang w:val="en-US" w:eastAsia="ja-JP" w:bidi="he-IL"/>
              </w:rPr>
            </w:pPr>
            <w:r>
              <w:rPr>
                <w:lang w:val="en-US"/>
              </w:rPr>
              <w:t>2</w:t>
            </w:r>
          </w:p>
        </w:tc>
        <w:tc>
          <w:tcPr>
            <w:tcW w:w="709" w:type="dxa"/>
          </w:tcPr>
          <w:p w14:paraId="455D813D" w14:textId="77777777" w:rsidR="00CD49D1" w:rsidRPr="0014224D" w:rsidRDefault="00CD49D1" w:rsidP="00CD49D1">
            <w:pPr>
              <w:pStyle w:val="TAC"/>
              <w:rPr>
                <w:lang w:val="en-US" w:eastAsia="ja-JP" w:bidi="he-IL"/>
              </w:rPr>
            </w:pPr>
            <w:r>
              <w:rPr>
                <w:lang w:val="en-US"/>
              </w:rPr>
              <w:t>1</w:t>
            </w:r>
          </w:p>
        </w:tc>
        <w:tc>
          <w:tcPr>
            <w:tcW w:w="1134" w:type="dxa"/>
          </w:tcPr>
          <w:p w14:paraId="2F33CC3D" w14:textId="77777777" w:rsidR="00CD49D1" w:rsidRDefault="00CD49D1" w:rsidP="00CD49D1">
            <w:pPr>
              <w:pStyle w:val="TAL"/>
              <w:rPr>
                <w:lang w:eastAsia="ja-JP" w:bidi="he-IL"/>
              </w:rPr>
            </w:pPr>
          </w:p>
        </w:tc>
      </w:tr>
      <w:tr w:rsidR="00CD49D1" w14:paraId="4D015E01"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0B036A" w14:textId="77777777" w:rsidR="00CD49D1" w:rsidRDefault="00CD49D1" w:rsidP="00CD49D1">
            <w:pPr>
              <w:pStyle w:val="TAC"/>
              <w:rPr>
                <w:lang w:eastAsia="ja-JP" w:bidi="he-IL"/>
              </w:rPr>
            </w:pPr>
            <w:r>
              <w:rPr>
                <w:lang w:val="en-US"/>
              </w:rPr>
              <w:t>Type</w:t>
            </w:r>
          </w:p>
        </w:tc>
        <w:tc>
          <w:tcPr>
            <w:tcW w:w="1134" w:type="dxa"/>
          </w:tcPr>
          <w:p w14:paraId="3C8ECAA8" w14:textId="77777777" w:rsidR="00CD49D1" w:rsidRDefault="00CD49D1" w:rsidP="00CD49D1">
            <w:pPr>
              <w:pStyle w:val="TAL"/>
            </w:pPr>
            <w:r>
              <w:t>octet 1</w:t>
            </w:r>
          </w:p>
        </w:tc>
      </w:tr>
      <w:tr w:rsidR="00CD49D1" w14:paraId="1556C9F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8803770" w14:textId="77777777" w:rsidR="00CD49D1" w:rsidRDefault="00CD49D1" w:rsidP="00CD49D1">
            <w:pPr>
              <w:pStyle w:val="TAC"/>
            </w:pPr>
          </w:p>
          <w:p w14:paraId="79DB8CD0"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76B6128D" w14:textId="77777777" w:rsidR="00CD49D1" w:rsidRDefault="00CD49D1" w:rsidP="00CD49D1">
            <w:pPr>
              <w:pStyle w:val="TAL"/>
            </w:pPr>
            <w:r>
              <w:t>octet 2</w:t>
            </w:r>
          </w:p>
          <w:p w14:paraId="41F2A954" w14:textId="77777777" w:rsidR="00CD49D1" w:rsidRDefault="00CD49D1" w:rsidP="00CD49D1">
            <w:pPr>
              <w:pStyle w:val="TAL"/>
              <w:rPr>
                <w:lang w:eastAsia="ja-JP" w:bidi="he-IL"/>
              </w:rPr>
            </w:pPr>
            <w:r>
              <w:t>octet 3</w:t>
            </w:r>
          </w:p>
        </w:tc>
      </w:tr>
      <w:tr w:rsidR="00CD49D1" w14:paraId="0590947A" w14:textId="77777777" w:rsidTr="00CD49D1">
        <w:tc>
          <w:tcPr>
            <w:tcW w:w="5671" w:type="dxa"/>
            <w:gridSpan w:val="8"/>
            <w:tcBorders>
              <w:top w:val="nil"/>
              <w:left w:val="single" w:sz="6" w:space="0" w:color="auto"/>
              <w:bottom w:val="single" w:sz="6" w:space="0" w:color="auto"/>
              <w:right w:val="single" w:sz="6" w:space="0" w:color="auto"/>
            </w:tcBorders>
          </w:tcPr>
          <w:p w14:paraId="3D8EE963" w14:textId="77777777" w:rsidR="00CD49D1" w:rsidRDefault="00CD49D1" w:rsidP="00CD49D1">
            <w:pPr>
              <w:pStyle w:val="TAC"/>
            </w:pPr>
          </w:p>
          <w:p w14:paraId="2E9C60F2" w14:textId="77777777" w:rsidR="00CD49D1" w:rsidRDefault="00CD49D1" w:rsidP="00CD49D1">
            <w:pPr>
              <w:pStyle w:val="TAC"/>
              <w:rPr>
                <w:lang w:eastAsia="ja-JP" w:bidi="he-IL"/>
              </w:rPr>
            </w:pPr>
            <w:r w:rsidRPr="00AB4755">
              <w:rPr>
                <w:lang w:eastAsia="ja-JP" w:bidi="he-IL"/>
              </w:rPr>
              <w:t>V2X envelope contents</w:t>
            </w:r>
          </w:p>
        </w:tc>
        <w:tc>
          <w:tcPr>
            <w:tcW w:w="1134" w:type="dxa"/>
          </w:tcPr>
          <w:p w14:paraId="403FDF8F" w14:textId="77777777" w:rsidR="00CD49D1" w:rsidRPr="0014224D" w:rsidRDefault="00CD49D1" w:rsidP="00CD49D1">
            <w:pPr>
              <w:pStyle w:val="TAL"/>
              <w:rPr>
                <w:lang w:val="en-US"/>
              </w:rPr>
            </w:pPr>
            <w:r>
              <w:t>octet 4*</w:t>
            </w:r>
          </w:p>
          <w:p w14:paraId="6D703AE7" w14:textId="77777777" w:rsidR="00CD49D1" w:rsidRPr="0014224D" w:rsidRDefault="00CD49D1" w:rsidP="00CD49D1">
            <w:pPr>
              <w:pStyle w:val="TAL"/>
              <w:rPr>
                <w:lang w:val="en-US" w:eastAsia="ja-JP" w:bidi="he-IL"/>
              </w:rPr>
            </w:pPr>
            <w:r>
              <w:t>octet n*</w:t>
            </w:r>
          </w:p>
        </w:tc>
      </w:tr>
    </w:tbl>
    <w:p w14:paraId="169CB6CF" w14:textId="4878C287"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1</w:t>
      </w:r>
      <w:r>
        <w:t xml:space="preserve">: General format of </w:t>
      </w:r>
      <w:r>
        <w:rPr>
          <w:noProof/>
          <w:lang w:val="en-US"/>
        </w:rPr>
        <w:t>V2X envelope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420DC0A4" w14:textId="77777777" w:rsidTr="00CD49D1">
        <w:trPr>
          <w:cantSplit/>
        </w:trPr>
        <w:tc>
          <w:tcPr>
            <w:tcW w:w="708" w:type="dxa"/>
          </w:tcPr>
          <w:p w14:paraId="151DD64E" w14:textId="77777777" w:rsidR="00CD49D1" w:rsidRPr="0014224D" w:rsidRDefault="00CD49D1" w:rsidP="00CD49D1">
            <w:pPr>
              <w:pStyle w:val="TAC"/>
              <w:rPr>
                <w:lang w:val="en-US" w:eastAsia="ja-JP" w:bidi="he-IL"/>
              </w:rPr>
            </w:pPr>
            <w:r>
              <w:rPr>
                <w:lang w:val="en-US"/>
              </w:rPr>
              <w:t>8</w:t>
            </w:r>
          </w:p>
        </w:tc>
        <w:tc>
          <w:tcPr>
            <w:tcW w:w="709" w:type="dxa"/>
          </w:tcPr>
          <w:p w14:paraId="34B31D2B" w14:textId="77777777" w:rsidR="00CD49D1" w:rsidRPr="0014224D" w:rsidRDefault="00CD49D1" w:rsidP="00CD49D1">
            <w:pPr>
              <w:pStyle w:val="TAC"/>
              <w:rPr>
                <w:lang w:val="en-US" w:eastAsia="ja-JP" w:bidi="he-IL"/>
              </w:rPr>
            </w:pPr>
            <w:r>
              <w:rPr>
                <w:lang w:val="en-US"/>
              </w:rPr>
              <w:t>7</w:t>
            </w:r>
          </w:p>
        </w:tc>
        <w:tc>
          <w:tcPr>
            <w:tcW w:w="709" w:type="dxa"/>
          </w:tcPr>
          <w:p w14:paraId="5672C240" w14:textId="77777777" w:rsidR="00CD49D1" w:rsidRPr="0014224D" w:rsidRDefault="00CD49D1" w:rsidP="00CD49D1">
            <w:pPr>
              <w:pStyle w:val="TAC"/>
              <w:rPr>
                <w:lang w:val="en-US" w:eastAsia="ja-JP" w:bidi="he-IL"/>
              </w:rPr>
            </w:pPr>
            <w:r>
              <w:rPr>
                <w:lang w:val="en-US"/>
              </w:rPr>
              <w:t>6</w:t>
            </w:r>
          </w:p>
        </w:tc>
        <w:tc>
          <w:tcPr>
            <w:tcW w:w="709" w:type="dxa"/>
          </w:tcPr>
          <w:p w14:paraId="0B9303F8" w14:textId="77777777" w:rsidR="00CD49D1" w:rsidRPr="0014224D" w:rsidRDefault="00CD49D1" w:rsidP="00CD49D1">
            <w:pPr>
              <w:pStyle w:val="TAC"/>
              <w:rPr>
                <w:lang w:val="en-US" w:eastAsia="ja-JP" w:bidi="he-IL"/>
              </w:rPr>
            </w:pPr>
            <w:r>
              <w:rPr>
                <w:lang w:val="en-US" w:eastAsia="zh-CN"/>
              </w:rPr>
              <w:t>5</w:t>
            </w:r>
          </w:p>
        </w:tc>
        <w:tc>
          <w:tcPr>
            <w:tcW w:w="709" w:type="dxa"/>
          </w:tcPr>
          <w:p w14:paraId="220BF818" w14:textId="77777777" w:rsidR="00CD49D1" w:rsidRPr="0014224D" w:rsidRDefault="00CD49D1" w:rsidP="00CD49D1">
            <w:pPr>
              <w:pStyle w:val="TAC"/>
              <w:rPr>
                <w:lang w:val="en-US" w:eastAsia="ja-JP" w:bidi="he-IL"/>
              </w:rPr>
            </w:pPr>
            <w:r>
              <w:rPr>
                <w:lang w:val="en-US"/>
              </w:rPr>
              <w:t>4</w:t>
            </w:r>
          </w:p>
        </w:tc>
        <w:tc>
          <w:tcPr>
            <w:tcW w:w="709" w:type="dxa"/>
          </w:tcPr>
          <w:p w14:paraId="403970A2" w14:textId="77777777" w:rsidR="00CD49D1" w:rsidRPr="0014224D" w:rsidRDefault="00CD49D1" w:rsidP="00CD49D1">
            <w:pPr>
              <w:pStyle w:val="TAC"/>
              <w:rPr>
                <w:lang w:val="en-US" w:eastAsia="ja-JP" w:bidi="he-IL"/>
              </w:rPr>
            </w:pPr>
            <w:r>
              <w:rPr>
                <w:lang w:val="en-US"/>
              </w:rPr>
              <w:t>3</w:t>
            </w:r>
          </w:p>
        </w:tc>
        <w:tc>
          <w:tcPr>
            <w:tcW w:w="709" w:type="dxa"/>
          </w:tcPr>
          <w:p w14:paraId="76A2CE5D" w14:textId="77777777" w:rsidR="00CD49D1" w:rsidRPr="0014224D" w:rsidRDefault="00CD49D1" w:rsidP="00CD49D1">
            <w:pPr>
              <w:pStyle w:val="TAC"/>
              <w:rPr>
                <w:lang w:val="en-US" w:eastAsia="ja-JP" w:bidi="he-IL"/>
              </w:rPr>
            </w:pPr>
            <w:r>
              <w:rPr>
                <w:lang w:val="en-US"/>
              </w:rPr>
              <w:t>2</w:t>
            </w:r>
          </w:p>
        </w:tc>
        <w:tc>
          <w:tcPr>
            <w:tcW w:w="709" w:type="dxa"/>
          </w:tcPr>
          <w:p w14:paraId="5ED3CBFB" w14:textId="77777777" w:rsidR="00CD49D1" w:rsidRPr="0014224D" w:rsidRDefault="00CD49D1" w:rsidP="00CD49D1">
            <w:pPr>
              <w:pStyle w:val="TAC"/>
              <w:rPr>
                <w:lang w:val="en-US" w:eastAsia="ja-JP" w:bidi="he-IL"/>
              </w:rPr>
            </w:pPr>
            <w:r>
              <w:rPr>
                <w:lang w:val="en-US"/>
              </w:rPr>
              <w:t>1</w:t>
            </w:r>
          </w:p>
        </w:tc>
        <w:tc>
          <w:tcPr>
            <w:tcW w:w="1134" w:type="dxa"/>
          </w:tcPr>
          <w:p w14:paraId="7E45424F" w14:textId="77777777" w:rsidR="00CD49D1" w:rsidRDefault="00CD49D1" w:rsidP="00CD49D1">
            <w:pPr>
              <w:pStyle w:val="TAL"/>
              <w:rPr>
                <w:lang w:eastAsia="ja-JP" w:bidi="he-IL"/>
              </w:rPr>
            </w:pPr>
          </w:p>
        </w:tc>
      </w:tr>
      <w:tr w:rsidR="00CD49D1" w14:paraId="7EE89FE4"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4A43BCE" w14:textId="77777777" w:rsidR="00CD49D1" w:rsidRDefault="00CD49D1" w:rsidP="00CD49D1">
            <w:pPr>
              <w:pStyle w:val="TAC"/>
              <w:rPr>
                <w:lang w:eastAsia="ja-JP" w:bidi="he-IL"/>
              </w:rPr>
            </w:pPr>
            <w:r>
              <w:rPr>
                <w:lang w:val="en-US"/>
              </w:rPr>
              <w:t xml:space="preserve">Type </w:t>
            </w:r>
            <w:r>
              <w:t>= {</w:t>
            </w:r>
            <w:r>
              <w:rPr>
                <w:lang w:val="en-US"/>
              </w:rPr>
              <w:t>IP based V2X message type</w:t>
            </w:r>
            <w:r>
              <w:t>}</w:t>
            </w:r>
          </w:p>
        </w:tc>
        <w:tc>
          <w:tcPr>
            <w:tcW w:w="1134" w:type="dxa"/>
          </w:tcPr>
          <w:p w14:paraId="4B971AB6" w14:textId="77777777" w:rsidR="00CD49D1" w:rsidRDefault="00CD49D1" w:rsidP="00CD49D1">
            <w:pPr>
              <w:pStyle w:val="TAL"/>
            </w:pPr>
            <w:r>
              <w:t>octet 1</w:t>
            </w:r>
          </w:p>
        </w:tc>
      </w:tr>
      <w:tr w:rsidR="00CD49D1" w14:paraId="29B35D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D4ADD9F" w14:textId="77777777" w:rsidR="00CD49D1" w:rsidRDefault="00CD49D1" w:rsidP="00CD49D1">
            <w:pPr>
              <w:pStyle w:val="TAC"/>
            </w:pPr>
          </w:p>
          <w:p w14:paraId="7C24F6E6"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3120C31A" w14:textId="77777777" w:rsidR="00CD49D1" w:rsidRDefault="00CD49D1" w:rsidP="00CD49D1">
            <w:pPr>
              <w:pStyle w:val="TAL"/>
            </w:pPr>
            <w:r>
              <w:t>octet 2</w:t>
            </w:r>
          </w:p>
          <w:p w14:paraId="50E98580" w14:textId="77777777" w:rsidR="00CD49D1" w:rsidRDefault="00CD49D1" w:rsidP="00CD49D1">
            <w:pPr>
              <w:pStyle w:val="TAL"/>
              <w:rPr>
                <w:lang w:eastAsia="ja-JP" w:bidi="he-IL"/>
              </w:rPr>
            </w:pPr>
            <w:r>
              <w:t>octet 3</w:t>
            </w:r>
          </w:p>
        </w:tc>
      </w:tr>
      <w:tr w:rsidR="00CD49D1" w14:paraId="6A82E2C6" w14:textId="77777777" w:rsidTr="00CD49D1">
        <w:tc>
          <w:tcPr>
            <w:tcW w:w="5671" w:type="dxa"/>
            <w:gridSpan w:val="8"/>
            <w:tcBorders>
              <w:top w:val="nil"/>
              <w:left w:val="single" w:sz="6" w:space="0" w:color="auto"/>
              <w:bottom w:val="single" w:sz="6" w:space="0" w:color="auto"/>
              <w:right w:val="single" w:sz="6" w:space="0" w:color="auto"/>
            </w:tcBorders>
          </w:tcPr>
          <w:p w14:paraId="6109C9AE" w14:textId="77777777" w:rsidR="00CD49D1" w:rsidRDefault="00CD49D1" w:rsidP="00CD49D1">
            <w:pPr>
              <w:pStyle w:val="TAC"/>
            </w:pPr>
          </w:p>
          <w:p w14:paraId="4F8B059B" w14:textId="77777777" w:rsidR="00CD49D1" w:rsidRDefault="00CD49D1" w:rsidP="00CD49D1">
            <w:pPr>
              <w:pStyle w:val="TAC"/>
              <w:rPr>
                <w:lang w:eastAsia="ja-JP" w:bidi="he-IL"/>
              </w:rPr>
            </w:pPr>
            <w:r>
              <w:rPr>
                <w:lang w:val="en-US"/>
              </w:rPr>
              <w:t>IP based V2X message</w:t>
            </w:r>
          </w:p>
        </w:tc>
        <w:tc>
          <w:tcPr>
            <w:tcW w:w="1134" w:type="dxa"/>
          </w:tcPr>
          <w:p w14:paraId="2362ECA4" w14:textId="77777777" w:rsidR="00CD49D1" w:rsidRPr="0014224D" w:rsidRDefault="00CD49D1" w:rsidP="00CD49D1">
            <w:pPr>
              <w:pStyle w:val="TAL"/>
              <w:rPr>
                <w:lang w:val="en-US"/>
              </w:rPr>
            </w:pPr>
            <w:r>
              <w:t>octet 4</w:t>
            </w:r>
          </w:p>
          <w:p w14:paraId="251D278C" w14:textId="77777777" w:rsidR="00CD49D1" w:rsidRPr="0014224D" w:rsidRDefault="00CD49D1" w:rsidP="00CD49D1">
            <w:pPr>
              <w:pStyle w:val="TAL"/>
              <w:rPr>
                <w:lang w:val="en-US" w:eastAsia="ja-JP" w:bidi="he-IL"/>
              </w:rPr>
            </w:pPr>
            <w:r>
              <w:t>octet n</w:t>
            </w:r>
          </w:p>
        </w:tc>
      </w:tr>
    </w:tbl>
    <w:p w14:paraId="3A42B99F" w14:textId="3F375305"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2</w:t>
      </w:r>
      <w:r>
        <w:t xml:space="preserve">: Format of </w:t>
      </w:r>
      <w:r>
        <w:rPr>
          <w:noProof/>
          <w:lang w:val="en-US"/>
        </w:rPr>
        <w:t>V2X envelope for 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EDE84E8" w14:textId="77777777" w:rsidTr="00CD49D1">
        <w:trPr>
          <w:cantSplit/>
        </w:trPr>
        <w:tc>
          <w:tcPr>
            <w:tcW w:w="708" w:type="dxa"/>
          </w:tcPr>
          <w:p w14:paraId="2CD7CD9F" w14:textId="77777777" w:rsidR="00CD49D1" w:rsidRPr="0014224D" w:rsidRDefault="00CD49D1" w:rsidP="00CD49D1">
            <w:pPr>
              <w:pStyle w:val="TAC"/>
              <w:rPr>
                <w:lang w:val="en-US" w:eastAsia="ja-JP" w:bidi="he-IL"/>
              </w:rPr>
            </w:pPr>
            <w:r>
              <w:rPr>
                <w:lang w:val="en-US"/>
              </w:rPr>
              <w:t>8</w:t>
            </w:r>
          </w:p>
        </w:tc>
        <w:tc>
          <w:tcPr>
            <w:tcW w:w="709" w:type="dxa"/>
          </w:tcPr>
          <w:p w14:paraId="6DF823D3" w14:textId="77777777" w:rsidR="00CD49D1" w:rsidRPr="0014224D" w:rsidRDefault="00CD49D1" w:rsidP="00CD49D1">
            <w:pPr>
              <w:pStyle w:val="TAC"/>
              <w:rPr>
                <w:lang w:val="en-US" w:eastAsia="ja-JP" w:bidi="he-IL"/>
              </w:rPr>
            </w:pPr>
            <w:r>
              <w:rPr>
                <w:lang w:val="en-US"/>
              </w:rPr>
              <w:t>7</w:t>
            </w:r>
          </w:p>
        </w:tc>
        <w:tc>
          <w:tcPr>
            <w:tcW w:w="709" w:type="dxa"/>
          </w:tcPr>
          <w:p w14:paraId="63835866" w14:textId="77777777" w:rsidR="00CD49D1" w:rsidRPr="0014224D" w:rsidRDefault="00CD49D1" w:rsidP="00CD49D1">
            <w:pPr>
              <w:pStyle w:val="TAC"/>
              <w:rPr>
                <w:lang w:val="en-US" w:eastAsia="ja-JP" w:bidi="he-IL"/>
              </w:rPr>
            </w:pPr>
            <w:r>
              <w:rPr>
                <w:lang w:val="en-US"/>
              </w:rPr>
              <w:t>6</w:t>
            </w:r>
          </w:p>
        </w:tc>
        <w:tc>
          <w:tcPr>
            <w:tcW w:w="709" w:type="dxa"/>
          </w:tcPr>
          <w:p w14:paraId="40E33FE9" w14:textId="77777777" w:rsidR="00CD49D1" w:rsidRPr="0014224D" w:rsidRDefault="00CD49D1" w:rsidP="00CD49D1">
            <w:pPr>
              <w:pStyle w:val="TAC"/>
              <w:rPr>
                <w:lang w:val="en-US" w:eastAsia="ja-JP" w:bidi="he-IL"/>
              </w:rPr>
            </w:pPr>
            <w:r>
              <w:rPr>
                <w:lang w:val="en-US" w:eastAsia="zh-CN"/>
              </w:rPr>
              <w:t>5</w:t>
            </w:r>
          </w:p>
        </w:tc>
        <w:tc>
          <w:tcPr>
            <w:tcW w:w="709" w:type="dxa"/>
          </w:tcPr>
          <w:p w14:paraId="691794F9" w14:textId="77777777" w:rsidR="00CD49D1" w:rsidRPr="0014224D" w:rsidRDefault="00CD49D1" w:rsidP="00CD49D1">
            <w:pPr>
              <w:pStyle w:val="TAC"/>
              <w:rPr>
                <w:lang w:val="en-US" w:eastAsia="ja-JP" w:bidi="he-IL"/>
              </w:rPr>
            </w:pPr>
            <w:r>
              <w:rPr>
                <w:lang w:val="en-US"/>
              </w:rPr>
              <w:t>4</w:t>
            </w:r>
          </w:p>
        </w:tc>
        <w:tc>
          <w:tcPr>
            <w:tcW w:w="709" w:type="dxa"/>
          </w:tcPr>
          <w:p w14:paraId="48BB11A9" w14:textId="77777777" w:rsidR="00CD49D1" w:rsidRPr="0014224D" w:rsidRDefault="00CD49D1" w:rsidP="00CD49D1">
            <w:pPr>
              <w:pStyle w:val="TAC"/>
              <w:rPr>
                <w:lang w:val="en-US" w:eastAsia="ja-JP" w:bidi="he-IL"/>
              </w:rPr>
            </w:pPr>
            <w:r>
              <w:rPr>
                <w:lang w:val="en-US"/>
              </w:rPr>
              <w:t>3</w:t>
            </w:r>
          </w:p>
        </w:tc>
        <w:tc>
          <w:tcPr>
            <w:tcW w:w="709" w:type="dxa"/>
          </w:tcPr>
          <w:p w14:paraId="4BA16E3D" w14:textId="77777777" w:rsidR="00CD49D1" w:rsidRPr="0014224D" w:rsidRDefault="00CD49D1" w:rsidP="00CD49D1">
            <w:pPr>
              <w:pStyle w:val="TAC"/>
              <w:rPr>
                <w:lang w:val="en-US" w:eastAsia="ja-JP" w:bidi="he-IL"/>
              </w:rPr>
            </w:pPr>
            <w:r>
              <w:rPr>
                <w:lang w:val="en-US"/>
              </w:rPr>
              <w:t>2</w:t>
            </w:r>
          </w:p>
        </w:tc>
        <w:tc>
          <w:tcPr>
            <w:tcW w:w="709" w:type="dxa"/>
          </w:tcPr>
          <w:p w14:paraId="0B0EFEF1" w14:textId="77777777" w:rsidR="00CD49D1" w:rsidRPr="0014224D" w:rsidRDefault="00CD49D1" w:rsidP="00CD49D1">
            <w:pPr>
              <w:pStyle w:val="TAC"/>
              <w:rPr>
                <w:lang w:val="en-US" w:eastAsia="ja-JP" w:bidi="he-IL"/>
              </w:rPr>
            </w:pPr>
            <w:r>
              <w:rPr>
                <w:lang w:val="en-US"/>
              </w:rPr>
              <w:t>1</w:t>
            </w:r>
          </w:p>
        </w:tc>
        <w:tc>
          <w:tcPr>
            <w:tcW w:w="1134" w:type="dxa"/>
          </w:tcPr>
          <w:p w14:paraId="595722CA" w14:textId="77777777" w:rsidR="00CD49D1" w:rsidRDefault="00CD49D1" w:rsidP="00CD49D1">
            <w:pPr>
              <w:pStyle w:val="TAL"/>
              <w:rPr>
                <w:lang w:eastAsia="ja-JP" w:bidi="he-IL"/>
              </w:rPr>
            </w:pPr>
          </w:p>
        </w:tc>
      </w:tr>
      <w:tr w:rsidR="00CD49D1" w14:paraId="37BBC116"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99DBD34" w14:textId="77777777" w:rsidR="00CD49D1" w:rsidRDefault="00CD49D1" w:rsidP="00CD49D1">
            <w:pPr>
              <w:pStyle w:val="TAC"/>
              <w:rPr>
                <w:lang w:eastAsia="ja-JP" w:bidi="he-IL"/>
              </w:rPr>
            </w:pPr>
            <w:r>
              <w:rPr>
                <w:lang w:val="en-US"/>
              </w:rPr>
              <w:t xml:space="preserve">Type </w:t>
            </w:r>
            <w:r>
              <w:t>= {non-</w:t>
            </w:r>
            <w:r>
              <w:rPr>
                <w:lang w:val="en-US"/>
              </w:rPr>
              <w:t>IP based V2X message type</w:t>
            </w:r>
            <w:r>
              <w:t>}</w:t>
            </w:r>
          </w:p>
        </w:tc>
        <w:tc>
          <w:tcPr>
            <w:tcW w:w="1134" w:type="dxa"/>
          </w:tcPr>
          <w:p w14:paraId="737056B8" w14:textId="77777777" w:rsidR="00CD49D1" w:rsidRDefault="00CD49D1" w:rsidP="00CD49D1">
            <w:pPr>
              <w:pStyle w:val="TAL"/>
            </w:pPr>
            <w:r>
              <w:t>octet 1</w:t>
            </w:r>
          </w:p>
        </w:tc>
      </w:tr>
      <w:tr w:rsidR="00CD49D1" w14:paraId="561550C7"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8EB46BA" w14:textId="77777777" w:rsidR="00CD49D1" w:rsidRDefault="00CD49D1" w:rsidP="00CD49D1">
            <w:pPr>
              <w:pStyle w:val="TAC"/>
            </w:pPr>
          </w:p>
          <w:p w14:paraId="35053054"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231BC96E" w14:textId="77777777" w:rsidR="00CD49D1" w:rsidRDefault="00CD49D1" w:rsidP="00CD49D1">
            <w:pPr>
              <w:pStyle w:val="TAL"/>
            </w:pPr>
            <w:r>
              <w:t>octet 2</w:t>
            </w:r>
          </w:p>
          <w:p w14:paraId="7C0B3C4D" w14:textId="77777777" w:rsidR="00CD49D1" w:rsidRDefault="00CD49D1" w:rsidP="00CD49D1">
            <w:pPr>
              <w:pStyle w:val="TAL"/>
              <w:rPr>
                <w:lang w:eastAsia="ja-JP" w:bidi="he-IL"/>
              </w:rPr>
            </w:pPr>
            <w:r>
              <w:t>octet 3</w:t>
            </w:r>
          </w:p>
        </w:tc>
      </w:tr>
      <w:tr w:rsidR="00CD49D1" w14:paraId="53D1EDC5"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C8D769" w14:textId="77777777" w:rsidR="00CD49D1" w:rsidRDefault="00CD49D1" w:rsidP="00CD49D1">
            <w:pPr>
              <w:pStyle w:val="TAC"/>
            </w:pPr>
            <w:r>
              <w:t>V2X message family</w:t>
            </w:r>
          </w:p>
        </w:tc>
        <w:tc>
          <w:tcPr>
            <w:tcW w:w="1134" w:type="dxa"/>
          </w:tcPr>
          <w:p w14:paraId="55FC86F3" w14:textId="77777777" w:rsidR="00CD49D1" w:rsidRDefault="00CD49D1" w:rsidP="00CD49D1">
            <w:pPr>
              <w:pStyle w:val="TAL"/>
            </w:pPr>
            <w:r>
              <w:t>octet 4</w:t>
            </w:r>
          </w:p>
        </w:tc>
      </w:tr>
      <w:tr w:rsidR="00CD49D1" w14:paraId="6BBFFA34" w14:textId="77777777" w:rsidTr="00CD49D1">
        <w:tc>
          <w:tcPr>
            <w:tcW w:w="5671" w:type="dxa"/>
            <w:gridSpan w:val="8"/>
            <w:tcBorders>
              <w:top w:val="nil"/>
              <w:left w:val="single" w:sz="6" w:space="0" w:color="auto"/>
              <w:bottom w:val="single" w:sz="6" w:space="0" w:color="auto"/>
              <w:right w:val="single" w:sz="6" w:space="0" w:color="auto"/>
            </w:tcBorders>
          </w:tcPr>
          <w:p w14:paraId="379B8212" w14:textId="77777777" w:rsidR="00CD49D1" w:rsidRDefault="00CD49D1" w:rsidP="00CD49D1">
            <w:pPr>
              <w:pStyle w:val="TAC"/>
            </w:pPr>
          </w:p>
          <w:p w14:paraId="63D9CEC5" w14:textId="77777777" w:rsidR="00CD49D1" w:rsidRDefault="00CD49D1" w:rsidP="00CD49D1">
            <w:pPr>
              <w:pStyle w:val="TAC"/>
              <w:rPr>
                <w:lang w:eastAsia="ja-JP" w:bidi="he-IL"/>
              </w:rPr>
            </w:pPr>
            <w:r>
              <w:rPr>
                <w:lang w:val="en-US"/>
              </w:rPr>
              <w:t>non-IP based V2X message</w:t>
            </w:r>
          </w:p>
        </w:tc>
        <w:tc>
          <w:tcPr>
            <w:tcW w:w="1134" w:type="dxa"/>
          </w:tcPr>
          <w:p w14:paraId="35DE3A6D" w14:textId="77777777" w:rsidR="00CD49D1" w:rsidRPr="0014224D" w:rsidRDefault="00CD49D1" w:rsidP="00CD49D1">
            <w:pPr>
              <w:pStyle w:val="TAL"/>
              <w:rPr>
                <w:lang w:val="en-US"/>
              </w:rPr>
            </w:pPr>
            <w:r>
              <w:t>octet 5</w:t>
            </w:r>
          </w:p>
          <w:p w14:paraId="29743FCA" w14:textId="77777777" w:rsidR="00CD49D1" w:rsidRPr="0014224D" w:rsidRDefault="00CD49D1" w:rsidP="00CD49D1">
            <w:pPr>
              <w:pStyle w:val="TAL"/>
              <w:rPr>
                <w:lang w:val="en-US" w:eastAsia="ja-JP" w:bidi="he-IL"/>
              </w:rPr>
            </w:pPr>
            <w:r>
              <w:t>octet n</w:t>
            </w:r>
          </w:p>
        </w:tc>
      </w:tr>
    </w:tbl>
    <w:p w14:paraId="3EEE8438" w14:textId="1AA4CC1E"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3</w:t>
      </w:r>
      <w:r>
        <w:t xml:space="preserve">: Format of </w:t>
      </w:r>
      <w:r>
        <w:rPr>
          <w:noProof/>
          <w:lang w:val="en-US"/>
        </w:rPr>
        <w:t>V2X envelope for non-IP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723E01D" w14:textId="77777777" w:rsidTr="00CD49D1">
        <w:trPr>
          <w:cantSplit/>
        </w:trPr>
        <w:tc>
          <w:tcPr>
            <w:tcW w:w="708" w:type="dxa"/>
          </w:tcPr>
          <w:p w14:paraId="5F531E66" w14:textId="77777777" w:rsidR="00CD49D1" w:rsidRPr="0014224D" w:rsidRDefault="00CD49D1" w:rsidP="00CD49D1">
            <w:pPr>
              <w:pStyle w:val="TAC"/>
              <w:rPr>
                <w:lang w:val="en-US" w:eastAsia="ja-JP" w:bidi="he-IL"/>
              </w:rPr>
            </w:pPr>
            <w:r>
              <w:rPr>
                <w:lang w:val="en-US"/>
              </w:rPr>
              <w:t>8</w:t>
            </w:r>
          </w:p>
        </w:tc>
        <w:tc>
          <w:tcPr>
            <w:tcW w:w="709" w:type="dxa"/>
          </w:tcPr>
          <w:p w14:paraId="12C228E4" w14:textId="77777777" w:rsidR="00CD49D1" w:rsidRPr="0014224D" w:rsidRDefault="00CD49D1" w:rsidP="00CD49D1">
            <w:pPr>
              <w:pStyle w:val="TAC"/>
              <w:rPr>
                <w:lang w:val="en-US" w:eastAsia="ja-JP" w:bidi="he-IL"/>
              </w:rPr>
            </w:pPr>
            <w:r>
              <w:rPr>
                <w:lang w:val="en-US"/>
              </w:rPr>
              <w:t>7</w:t>
            </w:r>
          </w:p>
        </w:tc>
        <w:tc>
          <w:tcPr>
            <w:tcW w:w="709" w:type="dxa"/>
          </w:tcPr>
          <w:p w14:paraId="3DA773A4" w14:textId="77777777" w:rsidR="00CD49D1" w:rsidRPr="0014224D" w:rsidRDefault="00CD49D1" w:rsidP="00CD49D1">
            <w:pPr>
              <w:pStyle w:val="TAC"/>
              <w:rPr>
                <w:lang w:val="en-US" w:eastAsia="ja-JP" w:bidi="he-IL"/>
              </w:rPr>
            </w:pPr>
            <w:r>
              <w:rPr>
                <w:lang w:val="en-US"/>
              </w:rPr>
              <w:t>6</w:t>
            </w:r>
          </w:p>
        </w:tc>
        <w:tc>
          <w:tcPr>
            <w:tcW w:w="709" w:type="dxa"/>
          </w:tcPr>
          <w:p w14:paraId="5C0C38FD" w14:textId="77777777" w:rsidR="00CD49D1" w:rsidRPr="0014224D" w:rsidRDefault="00CD49D1" w:rsidP="00CD49D1">
            <w:pPr>
              <w:pStyle w:val="TAC"/>
              <w:rPr>
                <w:lang w:val="en-US" w:eastAsia="ja-JP" w:bidi="he-IL"/>
              </w:rPr>
            </w:pPr>
            <w:r>
              <w:rPr>
                <w:lang w:val="en-US" w:eastAsia="zh-CN"/>
              </w:rPr>
              <w:t>5</w:t>
            </w:r>
          </w:p>
        </w:tc>
        <w:tc>
          <w:tcPr>
            <w:tcW w:w="709" w:type="dxa"/>
          </w:tcPr>
          <w:p w14:paraId="5BF316A7" w14:textId="77777777" w:rsidR="00CD49D1" w:rsidRPr="0014224D" w:rsidRDefault="00CD49D1" w:rsidP="00CD49D1">
            <w:pPr>
              <w:pStyle w:val="TAC"/>
              <w:rPr>
                <w:lang w:val="en-US" w:eastAsia="ja-JP" w:bidi="he-IL"/>
              </w:rPr>
            </w:pPr>
            <w:r>
              <w:rPr>
                <w:lang w:val="en-US"/>
              </w:rPr>
              <w:t>4</w:t>
            </w:r>
          </w:p>
        </w:tc>
        <w:tc>
          <w:tcPr>
            <w:tcW w:w="709" w:type="dxa"/>
          </w:tcPr>
          <w:p w14:paraId="17B8EF38" w14:textId="77777777" w:rsidR="00CD49D1" w:rsidRPr="0014224D" w:rsidRDefault="00CD49D1" w:rsidP="00CD49D1">
            <w:pPr>
              <w:pStyle w:val="TAC"/>
              <w:rPr>
                <w:lang w:val="en-US" w:eastAsia="ja-JP" w:bidi="he-IL"/>
              </w:rPr>
            </w:pPr>
            <w:r>
              <w:rPr>
                <w:lang w:val="en-US"/>
              </w:rPr>
              <w:t>3</w:t>
            </w:r>
          </w:p>
        </w:tc>
        <w:tc>
          <w:tcPr>
            <w:tcW w:w="709" w:type="dxa"/>
          </w:tcPr>
          <w:p w14:paraId="2CBDF60F" w14:textId="77777777" w:rsidR="00CD49D1" w:rsidRPr="0014224D" w:rsidRDefault="00CD49D1" w:rsidP="00CD49D1">
            <w:pPr>
              <w:pStyle w:val="TAC"/>
              <w:rPr>
                <w:lang w:val="en-US" w:eastAsia="ja-JP" w:bidi="he-IL"/>
              </w:rPr>
            </w:pPr>
            <w:r>
              <w:rPr>
                <w:lang w:val="en-US"/>
              </w:rPr>
              <w:t>2</w:t>
            </w:r>
          </w:p>
        </w:tc>
        <w:tc>
          <w:tcPr>
            <w:tcW w:w="709" w:type="dxa"/>
          </w:tcPr>
          <w:p w14:paraId="0E957891" w14:textId="77777777" w:rsidR="00CD49D1" w:rsidRPr="0014224D" w:rsidRDefault="00CD49D1" w:rsidP="00CD49D1">
            <w:pPr>
              <w:pStyle w:val="TAC"/>
              <w:rPr>
                <w:lang w:val="en-US" w:eastAsia="ja-JP" w:bidi="he-IL"/>
              </w:rPr>
            </w:pPr>
            <w:r>
              <w:rPr>
                <w:lang w:val="en-US"/>
              </w:rPr>
              <w:t>1</w:t>
            </w:r>
          </w:p>
        </w:tc>
        <w:tc>
          <w:tcPr>
            <w:tcW w:w="1134" w:type="dxa"/>
          </w:tcPr>
          <w:p w14:paraId="173F015C" w14:textId="77777777" w:rsidR="00CD49D1" w:rsidRDefault="00CD49D1" w:rsidP="00CD49D1">
            <w:pPr>
              <w:pStyle w:val="TAL"/>
              <w:rPr>
                <w:lang w:eastAsia="ja-JP" w:bidi="he-IL"/>
              </w:rPr>
            </w:pPr>
          </w:p>
        </w:tc>
      </w:tr>
      <w:tr w:rsidR="00CD49D1" w14:paraId="4E6C2DE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659B37E" w14:textId="77777777" w:rsidR="00CD49D1" w:rsidRDefault="00CD49D1" w:rsidP="00CD49D1">
            <w:pPr>
              <w:pStyle w:val="TAC"/>
              <w:rPr>
                <w:lang w:eastAsia="ja-JP" w:bidi="he-IL"/>
              </w:rPr>
            </w:pPr>
            <w:r>
              <w:rPr>
                <w:lang w:val="en-US"/>
              </w:rPr>
              <w:t xml:space="preserve">Type </w:t>
            </w:r>
            <w:r>
              <w:t>= {subscribe request}</w:t>
            </w:r>
          </w:p>
        </w:tc>
        <w:tc>
          <w:tcPr>
            <w:tcW w:w="1134" w:type="dxa"/>
          </w:tcPr>
          <w:p w14:paraId="1A47C563" w14:textId="77777777" w:rsidR="00CD49D1" w:rsidRDefault="00CD49D1" w:rsidP="00CD49D1">
            <w:pPr>
              <w:pStyle w:val="TAL"/>
            </w:pPr>
            <w:r>
              <w:t>octet 1</w:t>
            </w:r>
          </w:p>
        </w:tc>
      </w:tr>
      <w:tr w:rsidR="00CD49D1" w14:paraId="0C855F4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2A911A" w14:textId="77777777" w:rsidR="00CD49D1" w:rsidRDefault="00CD49D1" w:rsidP="00CD49D1">
            <w:pPr>
              <w:pStyle w:val="TAC"/>
            </w:pPr>
          </w:p>
          <w:p w14:paraId="270D482C"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3967C87" w14:textId="77777777" w:rsidR="00CD49D1" w:rsidRDefault="00CD49D1" w:rsidP="00CD49D1">
            <w:pPr>
              <w:pStyle w:val="TAL"/>
            </w:pPr>
            <w:r>
              <w:t>octet 2</w:t>
            </w:r>
          </w:p>
          <w:p w14:paraId="7F3417E3" w14:textId="77777777" w:rsidR="00CD49D1" w:rsidRDefault="00CD49D1" w:rsidP="00CD49D1">
            <w:pPr>
              <w:pStyle w:val="TAL"/>
              <w:rPr>
                <w:lang w:eastAsia="ja-JP" w:bidi="he-IL"/>
              </w:rPr>
            </w:pPr>
            <w:r>
              <w:t>octet 3</w:t>
            </w:r>
          </w:p>
        </w:tc>
      </w:tr>
      <w:tr w:rsidR="00CD49D1" w14:paraId="7185F4DB" w14:textId="77777777" w:rsidTr="00CD49D1">
        <w:tc>
          <w:tcPr>
            <w:tcW w:w="5671" w:type="dxa"/>
            <w:gridSpan w:val="8"/>
            <w:tcBorders>
              <w:top w:val="nil"/>
              <w:left w:val="single" w:sz="6" w:space="0" w:color="auto"/>
              <w:bottom w:val="single" w:sz="6" w:space="0" w:color="auto"/>
              <w:right w:val="single" w:sz="6" w:space="0" w:color="auto"/>
            </w:tcBorders>
          </w:tcPr>
          <w:p w14:paraId="73A59596" w14:textId="77777777" w:rsidR="00CD49D1" w:rsidRDefault="00CD49D1" w:rsidP="00CD49D1">
            <w:pPr>
              <w:pStyle w:val="TAC"/>
              <w:rPr>
                <w:lang w:eastAsia="ja-JP" w:bidi="he-IL"/>
              </w:rPr>
            </w:pPr>
            <w:r>
              <w:rPr>
                <w:lang w:val="en-US"/>
              </w:rPr>
              <w:t>Number of V2X service identifiers</w:t>
            </w:r>
          </w:p>
        </w:tc>
        <w:tc>
          <w:tcPr>
            <w:tcW w:w="1134" w:type="dxa"/>
          </w:tcPr>
          <w:p w14:paraId="3268976D" w14:textId="77777777" w:rsidR="00CD49D1" w:rsidRPr="0014224D" w:rsidRDefault="00CD49D1" w:rsidP="00CD49D1">
            <w:pPr>
              <w:pStyle w:val="TAL"/>
              <w:rPr>
                <w:lang w:val="en-US"/>
              </w:rPr>
            </w:pPr>
            <w:r>
              <w:t>octet 4</w:t>
            </w:r>
          </w:p>
        </w:tc>
      </w:tr>
      <w:tr w:rsidR="00CD49D1" w14:paraId="6C7E8F6F" w14:textId="77777777" w:rsidTr="00CD49D1">
        <w:tc>
          <w:tcPr>
            <w:tcW w:w="5671" w:type="dxa"/>
            <w:gridSpan w:val="8"/>
            <w:tcBorders>
              <w:top w:val="nil"/>
              <w:left w:val="single" w:sz="6" w:space="0" w:color="auto"/>
              <w:bottom w:val="single" w:sz="6" w:space="0" w:color="auto"/>
              <w:right w:val="single" w:sz="6" w:space="0" w:color="auto"/>
            </w:tcBorders>
          </w:tcPr>
          <w:p w14:paraId="3B0F619B" w14:textId="77777777" w:rsidR="00CD49D1" w:rsidRDefault="00CD49D1" w:rsidP="00CD49D1">
            <w:pPr>
              <w:pStyle w:val="TAC"/>
              <w:rPr>
                <w:lang w:val="en-US"/>
              </w:rPr>
            </w:pPr>
          </w:p>
          <w:p w14:paraId="58204E73" w14:textId="77777777" w:rsidR="00CD49D1" w:rsidRDefault="00CD49D1" w:rsidP="00CD49D1">
            <w:pPr>
              <w:pStyle w:val="TAC"/>
              <w:rPr>
                <w:lang w:eastAsia="ja-JP" w:bidi="he-IL"/>
              </w:rPr>
            </w:pPr>
            <w:r>
              <w:rPr>
                <w:lang w:val="en-US"/>
              </w:rPr>
              <w:t>V2X service identifier 1</w:t>
            </w:r>
          </w:p>
        </w:tc>
        <w:tc>
          <w:tcPr>
            <w:tcW w:w="1134" w:type="dxa"/>
          </w:tcPr>
          <w:p w14:paraId="6A6E7521" w14:textId="77777777" w:rsidR="00CD49D1" w:rsidRDefault="00CD49D1" w:rsidP="00CD49D1">
            <w:pPr>
              <w:pStyle w:val="TAL"/>
            </w:pPr>
            <w:r>
              <w:t>octet 5*</w:t>
            </w:r>
          </w:p>
          <w:p w14:paraId="2A906DA6" w14:textId="77777777" w:rsidR="00CD49D1" w:rsidRDefault="00CD49D1" w:rsidP="00CD49D1">
            <w:pPr>
              <w:pStyle w:val="TAL"/>
            </w:pPr>
          </w:p>
          <w:p w14:paraId="01CB3A0C" w14:textId="77777777" w:rsidR="00CD49D1" w:rsidRPr="0014224D" w:rsidRDefault="00CD49D1" w:rsidP="00CD49D1">
            <w:pPr>
              <w:pStyle w:val="TAL"/>
              <w:rPr>
                <w:lang w:val="en-US"/>
              </w:rPr>
            </w:pPr>
            <w:r>
              <w:t>octet 8*</w:t>
            </w:r>
          </w:p>
        </w:tc>
      </w:tr>
      <w:tr w:rsidR="00CD49D1" w14:paraId="7DC63ED9" w14:textId="77777777" w:rsidTr="00CD49D1">
        <w:tc>
          <w:tcPr>
            <w:tcW w:w="5671" w:type="dxa"/>
            <w:gridSpan w:val="8"/>
            <w:tcBorders>
              <w:top w:val="nil"/>
              <w:left w:val="single" w:sz="6" w:space="0" w:color="auto"/>
              <w:bottom w:val="single" w:sz="6" w:space="0" w:color="auto"/>
              <w:right w:val="single" w:sz="6" w:space="0" w:color="auto"/>
            </w:tcBorders>
          </w:tcPr>
          <w:p w14:paraId="4E51948E" w14:textId="77777777" w:rsidR="00CD49D1" w:rsidRDefault="00CD49D1" w:rsidP="00CD49D1">
            <w:pPr>
              <w:pStyle w:val="TAC"/>
              <w:rPr>
                <w:lang w:val="en-US"/>
              </w:rPr>
            </w:pPr>
          </w:p>
          <w:p w14:paraId="2ABCE67A" w14:textId="77777777" w:rsidR="00CD49D1" w:rsidRDefault="00CD49D1" w:rsidP="00CD49D1">
            <w:pPr>
              <w:pStyle w:val="TAC"/>
              <w:rPr>
                <w:lang w:eastAsia="ja-JP" w:bidi="he-IL"/>
              </w:rPr>
            </w:pPr>
            <w:r>
              <w:rPr>
                <w:lang w:val="en-US"/>
              </w:rPr>
              <w:t>V2X service identifier 2</w:t>
            </w:r>
          </w:p>
        </w:tc>
        <w:tc>
          <w:tcPr>
            <w:tcW w:w="1134" w:type="dxa"/>
          </w:tcPr>
          <w:p w14:paraId="2BE29676" w14:textId="77777777" w:rsidR="00CD49D1" w:rsidRDefault="00CD49D1" w:rsidP="00CD49D1">
            <w:pPr>
              <w:pStyle w:val="TAL"/>
            </w:pPr>
            <w:r>
              <w:t>octet 9*</w:t>
            </w:r>
          </w:p>
          <w:p w14:paraId="2EB2F2ED" w14:textId="77777777" w:rsidR="00CD49D1" w:rsidRDefault="00CD49D1" w:rsidP="00CD49D1">
            <w:pPr>
              <w:pStyle w:val="TAL"/>
            </w:pPr>
          </w:p>
          <w:p w14:paraId="221E4192" w14:textId="77777777" w:rsidR="00CD49D1" w:rsidRPr="0014224D" w:rsidRDefault="00CD49D1" w:rsidP="00CD49D1">
            <w:pPr>
              <w:pStyle w:val="TAL"/>
              <w:rPr>
                <w:lang w:val="en-US"/>
              </w:rPr>
            </w:pPr>
            <w:r>
              <w:t>octet 12*</w:t>
            </w:r>
          </w:p>
        </w:tc>
      </w:tr>
      <w:tr w:rsidR="00CD49D1" w14:paraId="6C971745" w14:textId="77777777" w:rsidTr="00CD49D1">
        <w:tc>
          <w:tcPr>
            <w:tcW w:w="5671" w:type="dxa"/>
            <w:gridSpan w:val="8"/>
            <w:tcBorders>
              <w:top w:val="nil"/>
              <w:left w:val="single" w:sz="6" w:space="0" w:color="auto"/>
              <w:bottom w:val="single" w:sz="6" w:space="0" w:color="auto"/>
              <w:right w:val="single" w:sz="6" w:space="0" w:color="auto"/>
            </w:tcBorders>
          </w:tcPr>
          <w:p w14:paraId="39660F9B" w14:textId="77777777" w:rsidR="00CD49D1" w:rsidRDefault="00CD49D1" w:rsidP="00CD49D1">
            <w:pPr>
              <w:pStyle w:val="TAC"/>
              <w:rPr>
                <w:lang w:eastAsia="ja-JP" w:bidi="he-IL"/>
              </w:rPr>
            </w:pPr>
            <w:r>
              <w:rPr>
                <w:lang w:val="en-US"/>
              </w:rPr>
              <w:t>...</w:t>
            </w:r>
          </w:p>
        </w:tc>
        <w:tc>
          <w:tcPr>
            <w:tcW w:w="1134" w:type="dxa"/>
          </w:tcPr>
          <w:p w14:paraId="1B71820E" w14:textId="77777777" w:rsidR="00CD49D1" w:rsidRPr="0014224D" w:rsidRDefault="00CD49D1" w:rsidP="00CD49D1">
            <w:pPr>
              <w:pStyle w:val="TAL"/>
              <w:rPr>
                <w:lang w:val="en-US" w:eastAsia="ja-JP" w:bidi="he-IL"/>
              </w:rPr>
            </w:pPr>
          </w:p>
        </w:tc>
      </w:tr>
      <w:tr w:rsidR="00CD49D1" w:rsidRPr="005B1CD7" w14:paraId="65B83652" w14:textId="77777777" w:rsidTr="00CD49D1">
        <w:tc>
          <w:tcPr>
            <w:tcW w:w="5671" w:type="dxa"/>
            <w:gridSpan w:val="8"/>
            <w:tcBorders>
              <w:top w:val="nil"/>
              <w:left w:val="single" w:sz="6" w:space="0" w:color="auto"/>
              <w:bottom w:val="single" w:sz="6" w:space="0" w:color="auto"/>
              <w:right w:val="single" w:sz="6" w:space="0" w:color="auto"/>
            </w:tcBorders>
          </w:tcPr>
          <w:p w14:paraId="7B649724" w14:textId="77777777" w:rsidR="00CD49D1" w:rsidRDefault="00CD49D1" w:rsidP="00CD49D1">
            <w:pPr>
              <w:pStyle w:val="TAC"/>
              <w:rPr>
                <w:lang w:val="en-US"/>
              </w:rPr>
            </w:pPr>
          </w:p>
          <w:p w14:paraId="5D0741A1" w14:textId="77777777" w:rsidR="00CD49D1" w:rsidRDefault="00CD49D1" w:rsidP="00CD49D1">
            <w:pPr>
              <w:pStyle w:val="TAC"/>
              <w:rPr>
                <w:lang w:eastAsia="ja-JP" w:bidi="he-IL"/>
              </w:rPr>
            </w:pPr>
            <w:r>
              <w:rPr>
                <w:lang w:val="en-US"/>
              </w:rPr>
              <w:t>V2X service identifier x</w:t>
            </w:r>
          </w:p>
        </w:tc>
        <w:tc>
          <w:tcPr>
            <w:tcW w:w="1134" w:type="dxa"/>
          </w:tcPr>
          <w:p w14:paraId="7A6D9992" w14:textId="77777777" w:rsidR="00CD49D1" w:rsidRPr="005B1CD7" w:rsidRDefault="00CD49D1" w:rsidP="00CD49D1">
            <w:pPr>
              <w:pStyle w:val="TAL"/>
            </w:pPr>
            <w:r w:rsidRPr="005B1CD7">
              <w:t xml:space="preserve">octet </w:t>
            </w:r>
            <w:r w:rsidRPr="001929FA">
              <w:rPr>
                <w:lang w:val="sv-SE"/>
              </w:rPr>
              <w:t>(x*4+</w:t>
            </w:r>
            <w:r>
              <w:rPr>
                <w:lang w:val="sv-SE"/>
              </w:rPr>
              <w:t>1</w:t>
            </w:r>
            <w:r w:rsidRPr="001929FA">
              <w:rPr>
                <w:lang w:val="sv-SE"/>
              </w:rPr>
              <w:t>)</w:t>
            </w:r>
            <w:r>
              <w:rPr>
                <w:lang w:val="sv-SE"/>
              </w:rPr>
              <w:t>*</w:t>
            </w:r>
          </w:p>
          <w:p w14:paraId="59A97F4E" w14:textId="77777777" w:rsidR="00CD49D1" w:rsidRPr="005B1CD7" w:rsidRDefault="00CD49D1" w:rsidP="00CD49D1">
            <w:pPr>
              <w:pStyle w:val="TAL"/>
            </w:pPr>
          </w:p>
          <w:p w14:paraId="5685CA8C" w14:textId="77777777" w:rsidR="00CD49D1" w:rsidRPr="005B1CD7" w:rsidRDefault="00CD49D1" w:rsidP="00CD49D1">
            <w:pPr>
              <w:pStyle w:val="TAL"/>
              <w:rPr>
                <w:lang w:val="en-US" w:eastAsia="ja-JP" w:bidi="he-IL"/>
              </w:rPr>
            </w:pPr>
            <w:r w:rsidRPr="005B1CD7">
              <w:t>octet (x*4+4)</w:t>
            </w:r>
            <w:r>
              <w:rPr>
                <w:lang w:val="sv-SE"/>
              </w:rPr>
              <w:t>*</w:t>
            </w:r>
          </w:p>
        </w:tc>
      </w:tr>
    </w:tbl>
    <w:p w14:paraId="6708E358" w14:textId="17237293"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4</w:t>
      </w:r>
      <w:r>
        <w:t xml:space="preserve">: Format of </w:t>
      </w:r>
      <w:r>
        <w:rPr>
          <w:noProof/>
          <w:lang w:val="en-US"/>
        </w:rPr>
        <w:t xml:space="preserve">V2X envelope with </w:t>
      </w:r>
      <w:r>
        <w:rPr>
          <w:lang w:val="en-US" w:eastAsia="ko-KR"/>
        </w:rPr>
        <w:t>subscribe request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92D4DD6" w14:textId="77777777" w:rsidTr="00CD49D1">
        <w:trPr>
          <w:cantSplit/>
        </w:trPr>
        <w:tc>
          <w:tcPr>
            <w:tcW w:w="708" w:type="dxa"/>
          </w:tcPr>
          <w:p w14:paraId="5B0694F6" w14:textId="77777777" w:rsidR="00CD49D1" w:rsidRPr="0014224D" w:rsidRDefault="00CD49D1" w:rsidP="00CD49D1">
            <w:pPr>
              <w:pStyle w:val="TAC"/>
              <w:rPr>
                <w:lang w:val="en-US" w:eastAsia="ja-JP" w:bidi="he-IL"/>
              </w:rPr>
            </w:pPr>
            <w:r>
              <w:rPr>
                <w:lang w:val="en-US"/>
              </w:rPr>
              <w:t>8</w:t>
            </w:r>
          </w:p>
        </w:tc>
        <w:tc>
          <w:tcPr>
            <w:tcW w:w="709" w:type="dxa"/>
          </w:tcPr>
          <w:p w14:paraId="268D9416" w14:textId="77777777" w:rsidR="00CD49D1" w:rsidRPr="0014224D" w:rsidRDefault="00CD49D1" w:rsidP="00CD49D1">
            <w:pPr>
              <w:pStyle w:val="TAC"/>
              <w:rPr>
                <w:lang w:val="en-US" w:eastAsia="ja-JP" w:bidi="he-IL"/>
              </w:rPr>
            </w:pPr>
            <w:r>
              <w:rPr>
                <w:lang w:val="en-US"/>
              </w:rPr>
              <w:t>7</w:t>
            </w:r>
          </w:p>
        </w:tc>
        <w:tc>
          <w:tcPr>
            <w:tcW w:w="709" w:type="dxa"/>
          </w:tcPr>
          <w:p w14:paraId="2076C6FE" w14:textId="77777777" w:rsidR="00CD49D1" w:rsidRPr="0014224D" w:rsidRDefault="00CD49D1" w:rsidP="00CD49D1">
            <w:pPr>
              <w:pStyle w:val="TAC"/>
              <w:rPr>
                <w:lang w:val="en-US" w:eastAsia="ja-JP" w:bidi="he-IL"/>
              </w:rPr>
            </w:pPr>
            <w:r>
              <w:rPr>
                <w:lang w:val="en-US"/>
              </w:rPr>
              <w:t>6</w:t>
            </w:r>
          </w:p>
        </w:tc>
        <w:tc>
          <w:tcPr>
            <w:tcW w:w="709" w:type="dxa"/>
          </w:tcPr>
          <w:p w14:paraId="07BCBE31" w14:textId="77777777" w:rsidR="00CD49D1" w:rsidRPr="0014224D" w:rsidRDefault="00CD49D1" w:rsidP="00CD49D1">
            <w:pPr>
              <w:pStyle w:val="TAC"/>
              <w:rPr>
                <w:lang w:val="en-US" w:eastAsia="ja-JP" w:bidi="he-IL"/>
              </w:rPr>
            </w:pPr>
            <w:r>
              <w:rPr>
                <w:lang w:val="en-US" w:eastAsia="zh-CN"/>
              </w:rPr>
              <w:t>5</w:t>
            </w:r>
          </w:p>
        </w:tc>
        <w:tc>
          <w:tcPr>
            <w:tcW w:w="709" w:type="dxa"/>
          </w:tcPr>
          <w:p w14:paraId="6ED90EF4" w14:textId="77777777" w:rsidR="00CD49D1" w:rsidRPr="0014224D" w:rsidRDefault="00CD49D1" w:rsidP="00CD49D1">
            <w:pPr>
              <w:pStyle w:val="TAC"/>
              <w:rPr>
                <w:lang w:val="en-US" w:eastAsia="ja-JP" w:bidi="he-IL"/>
              </w:rPr>
            </w:pPr>
            <w:r>
              <w:rPr>
                <w:lang w:val="en-US"/>
              </w:rPr>
              <w:t>4</w:t>
            </w:r>
          </w:p>
        </w:tc>
        <w:tc>
          <w:tcPr>
            <w:tcW w:w="709" w:type="dxa"/>
          </w:tcPr>
          <w:p w14:paraId="181F867A" w14:textId="77777777" w:rsidR="00CD49D1" w:rsidRPr="0014224D" w:rsidRDefault="00CD49D1" w:rsidP="00CD49D1">
            <w:pPr>
              <w:pStyle w:val="TAC"/>
              <w:rPr>
                <w:lang w:val="en-US" w:eastAsia="ja-JP" w:bidi="he-IL"/>
              </w:rPr>
            </w:pPr>
            <w:r>
              <w:rPr>
                <w:lang w:val="en-US"/>
              </w:rPr>
              <w:t>3</w:t>
            </w:r>
          </w:p>
        </w:tc>
        <w:tc>
          <w:tcPr>
            <w:tcW w:w="709" w:type="dxa"/>
          </w:tcPr>
          <w:p w14:paraId="0C76B616" w14:textId="77777777" w:rsidR="00CD49D1" w:rsidRPr="0014224D" w:rsidRDefault="00CD49D1" w:rsidP="00CD49D1">
            <w:pPr>
              <w:pStyle w:val="TAC"/>
              <w:rPr>
                <w:lang w:val="en-US" w:eastAsia="ja-JP" w:bidi="he-IL"/>
              </w:rPr>
            </w:pPr>
            <w:r>
              <w:rPr>
                <w:lang w:val="en-US"/>
              </w:rPr>
              <w:t>2</w:t>
            </w:r>
          </w:p>
        </w:tc>
        <w:tc>
          <w:tcPr>
            <w:tcW w:w="709" w:type="dxa"/>
          </w:tcPr>
          <w:p w14:paraId="41343392" w14:textId="77777777" w:rsidR="00CD49D1" w:rsidRPr="0014224D" w:rsidRDefault="00CD49D1" w:rsidP="00CD49D1">
            <w:pPr>
              <w:pStyle w:val="TAC"/>
              <w:rPr>
                <w:lang w:val="en-US" w:eastAsia="ja-JP" w:bidi="he-IL"/>
              </w:rPr>
            </w:pPr>
            <w:r>
              <w:rPr>
                <w:lang w:val="en-US"/>
              </w:rPr>
              <w:t>1</w:t>
            </w:r>
          </w:p>
        </w:tc>
        <w:tc>
          <w:tcPr>
            <w:tcW w:w="1134" w:type="dxa"/>
          </w:tcPr>
          <w:p w14:paraId="0AAB501E" w14:textId="77777777" w:rsidR="00CD49D1" w:rsidRDefault="00CD49D1" w:rsidP="00CD49D1">
            <w:pPr>
              <w:pStyle w:val="TAL"/>
              <w:rPr>
                <w:lang w:eastAsia="ja-JP" w:bidi="he-IL"/>
              </w:rPr>
            </w:pPr>
          </w:p>
        </w:tc>
      </w:tr>
      <w:tr w:rsidR="00CD49D1" w14:paraId="6DA6767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0FFAC3" w14:textId="77777777" w:rsidR="00CD49D1" w:rsidRDefault="00CD49D1" w:rsidP="00CD49D1">
            <w:pPr>
              <w:pStyle w:val="TAC"/>
              <w:rPr>
                <w:lang w:eastAsia="ja-JP" w:bidi="he-IL"/>
              </w:rPr>
            </w:pPr>
            <w:r>
              <w:rPr>
                <w:lang w:val="en-US"/>
              </w:rPr>
              <w:t xml:space="preserve">Type </w:t>
            </w:r>
            <w:r>
              <w:t>= {subscribe accept}</w:t>
            </w:r>
          </w:p>
        </w:tc>
        <w:tc>
          <w:tcPr>
            <w:tcW w:w="1134" w:type="dxa"/>
          </w:tcPr>
          <w:p w14:paraId="2213D386" w14:textId="77777777" w:rsidR="00CD49D1" w:rsidRDefault="00CD49D1" w:rsidP="00CD49D1">
            <w:pPr>
              <w:pStyle w:val="TAL"/>
            </w:pPr>
            <w:r>
              <w:t>octet 1</w:t>
            </w:r>
          </w:p>
        </w:tc>
      </w:tr>
      <w:tr w:rsidR="00CD49D1" w14:paraId="0667D9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61CD688" w14:textId="77777777" w:rsidR="00CD49D1" w:rsidRDefault="00CD49D1" w:rsidP="00CD49D1">
            <w:pPr>
              <w:pStyle w:val="TAC"/>
            </w:pPr>
          </w:p>
          <w:p w14:paraId="3B5EE491"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2735B41" w14:textId="77777777" w:rsidR="00CD49D1" w:rsidRDefault="00CD49D1" w:rsidP="00CD49D1">
            <w:pPr>
              <w:pStyle w:val="TAL"/>
            </w:pPr>
            <w:r>
              <w:t>octet 2</w:t>
            </w:r>
          </w:p>
          <w:p w14:paraId="5E809884" w14:textId="77777777" w:rsidR="00CD49D1" w:rsidRDefault="00CD49D1" w:rsidP="00CD49D1">
            <w:pPr>
              <w:pStyle w:val="TAL"/>
              <w:rPr>
                <w:lang w:eastAsia="ja-JP" w:bidi="he-IL"/>
              </w:rPr>
            </w:pPr>
            <w:r>
              <w:t>octet 3</w:t>
            </w:r>
          </w:p>
        </w:tc>
      </w:tr>
      <w:tr w:rsidR="00CD49D1" w14:paraId="513EA1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91DF24A" w14:textId="77777777" w:rsidR="00CD49D1" w:rsidRDefault="00CD49D1" w:rsidP="00CD49D1">
            <w:pPr>
              <w:pStyle w:val="TAC"/>
            </w:pPr>
            <w:r>
              <w:t>Validity time</w:t>
            </w:r>
          </w:p>
        </w:tc>
        <w:tc>
          <w:tcPr>
            <w:tcW w:w="1134" w:type="dxa"/>
          </w:tcPr>
          <w:p w14:paraId="6CE4D626" w14:textId="77777777" w:rsidR="00CD49D1" w:rsidRDefault="00CD49D1" w:rsidP="00CD49D1">
            <w:pPr>
              <w:pStyle w:val="TAL"/>
            </w:pPr>
            <w:r>
              <w:t>octet 4</w:t>
            </w:r>
          </w:p>
          <w:p w14:paraId="21F864C5" w14:textId="77777777" w:rsidR="00CD49D1" w:rsidRDefault="00CD49D1" w:rsidP="00CD49D1">
            <w:pPr>
              <w:pStyle w:val="TAL"/>
            </w:pPr>
            <w:r>
              <w:t>octet 5</w:t>
            </w:r>
          </w:p>
        </w:tc>
      </w:tr>
    </w:tbl>
    <w:p w14:paraId="6AD4CCB7" w14:textId="45EF367C"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5</w:t>
      </w:r>
      <w:r>
        <w:t xml:space="preserve">: Format of </w:t>
      </w:r>
      <w:r>
        <w:rPr>
          <w:noProof/>
          <w:lang w:val="en-US"/>
        </w:rPr>
        <w:t xml:space="preserve">V2X envelope with </w:t>
      </w:r>
      <w:r>
        <w:rPr>
          <w:lang w:val="en-US" w:eastAsia="ko-KR"/>
        </w:rPr>
        <w:t>subscribe accept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242D65CA" w14:textId="77777777" w:rsidTr="00CD49D1">
        <w:trPr>
          <w:cantSplit/>
        </w:trPr>
        <w:tc>
          <w:tcPr>
            <w:tcW w:w="708" w:type="dxa"/>
          </w:tcPr>
          <w:p w14:paraId="00BE671E" w14:textId="77777777" w:rsidR="00CD49D1" w:rsidRPr="0014224D" w:rsidRDefault="00CD49D1" w:rsidP="00CD49D1">
            <w:pPr>
              <w:pStyle w:val="TAC"/>
              <w:rPr>
                <w:lang w:val="en-US" w:eastAsia="ja-JP" w:bidi="he-IL"/>
              </w:rPr>
            </w:pPr>
            <w:r>
              <w:rPr>
                <w:lang w:val="en-US"/>
              </w:rPr>
              <w:t>8</w:t>
            </w:r>
          </w:p>
        </w:tc>
        <w:tc>
          <w:tcPr>
            <w:tcW w:w="709" w:type="dxa"/>
          </w:tcPr>
          <w:p w14:paraId="2386AD43" w14:textId="77777777" w:rsidR="00CD49D1" w:rsidRPr="0014224D" w:rsidRDefault="00CD49D1" w:rsidP="00CD49D1">
            <w:pPr>
              <w:pStyle w:val="TAC"/>
              <w:rPr>
                <w:lang w:val="en-US" w:eastAsia="ja-JP" w:bidi="he-IL"/>
              </w:rPr>
            </w:pPr>
            <w:r>
              <w:rPr>
                <w:lang w:val="en-US"/>
              </w:rPr>
              <w:t>7</w:t>
            </w:r>
          </w:p>
        </w:tc>
        <w:tc>
          <w:tcPr>
            <w:tcW w:w="709" w:type="dxa"/>
          </w:tcPr>
          <w:p w14:paraId="00B1A223" w14:textId="77777777" w:rsidR="00CD49D1" w:rsidRPr="0014224D" w:rsidRDefault="00CD49D1" w:rsidP="00CD49D1">
            <w:pPr>
              <w:pStyle w:val="TAC"/>
              <w:rPr>
                <w:lang w:val="en-US" w:eastAsia="ja-JP" w:bidi="he-IL"/>
              </w:rPr>
            </w:pPr>
            <w:r>
              <w:rPr>
                <w:lang w:val="en-US"/>
              </w:rPr>
              <w:t>6</w:t>
            </w:r>
          </w:p>
        </w:tc>
        <w:tc>
          <w:tcPr>
            <w:tcW w:w="709" w:type="dxa"/>
          </w:tcPr>
          <w:p w14:paraId="39A5B992" w14:textId="77777777" w:rsidR="00CD49D1" w:rsidRPr="0014224D" w:rsidRDefault="00CD49D1" w:rsidP="00CD49D1">
            <w:pPr>
              <w:pStyle w:val="TAC"/>
              <w:rPr>
                <w:lang w:val="en-US" w:eastAsia="ja-JP" w:bidi="he-IL"/>
              </w:rPr>
            </w:pPr>
            <w:r>
              <w:rPr>
                <w:lang w:val="en-US" w:eastAsia="zh-CN"/>
              </w:rPr>
              <w:t>5</w:t>
            </w:r>
          </w:p>
        </w:tc>
        <w:tc>
          <w:tcPr>
            <w:tcW w:w="709" w:type="dxa"/>
          </w:tcPr>
          <w:p w14:paraId="25CCF59D" w14:textId="77777777" w:rsidR="00CD49D1" w:rsidRPr="0014224D" w:rsidRDefault="00CD49D1" w:rsidP="00CD49D1">
            <w:pPr>
              <w:pStyle w:val="TAC"/>
              <w:rPr>
                <w:lang w:val="en-US" w:eastAsia="ja-JP" w:bidi="he-IL"/>
              </w:rPr>
            </w:pPr>
            <w:r>
              <w:rPr>
                <w:lang w:val="en-US"/>
              </w:rPr>
              <w:t>4</w:t>
            </w:r>
          </w:p>
        </w:tc>
        <w:tc>
          <w:tcPr>
            <w:tcW w:w="709" w:type="dxa"/>
          </w:tcPr>
          <w:p w14:paraId="42F74E05" w14:textId="77777777" w:rsidR="00CD49D1" w:rsidRPr="0014224D" w:rsidRDefault="00CD49D1" w:rsidP="00CD49D1">
            <w:pPr>
              <w:pStyle w:val="TAC"/>
              <w:rPr>
                <w:lang w:val="en-US" w:eastAsia="ja-JP" w:bidi="he-IL"/>
              </w:rPr>
            </w:pPr>
            <w:r>
              <w:rPr>
                <w:lang w:val="en-US"/>
              </w:rPr>
              <w:t>3</w:t>
            </w:r>
          </w:p>
        </w:tc>
        <w:tc>
          <w:tcPr>
            <w:tcW w:w="709" w:type="dxa"/>
          </w:tcPr>
          <w:p w14:paraId="2478E252" w14:textId="77777777" w:rsidR="00CD49D1" w:rsidRPr="0014224D" w:rsidRDefault="00CD49D1" w:rsidP="00CD49D1">
            <w:pPr>
              <w:pStyle w:val="TAC"/>
              <w:rPr>
                <w:lang w:val="en-US" w:eastAsia="ja-JP" w:bidi="he-IL"/>
              </w:rPr>
            </w:pPr>
            <w:r>
              <w:rPr>
                <w:lang w:val="en-US"/>
              </w:rPr>
              <w:t>2</w:t>
            </w:r>
          </w:p>
        </w:tc>
        <w:tc>
          <w:tcPr>
            <w:tcW w:w="709" w:type="dxa"/>
          </w:tcPr>
          <w:p w14:paraId="4C8F28B9" w14:textId="77777777" w:rsidR="00CD49D1" w:rsidRPr="0014224D" w:rsidRDefault="00CD49D1" w:rsidP="00CD49D1">
            <w:pPr>
              <w:pStyle w:val="TAC"/>
              <w:rPr>
                <w:lang w:val="en-US" w:eastAsia="ja-JP" w:bidi="he-IL"/>
              </w:rPr>
            </w:pPr>
            <w:r>
              <w:rPr>
                <w:lang w:val="en-US"/>
              </w:rPr>
              <w:t>1</w:t>
            </w:r>
          </w:p>
        </w:tc>
        <w:tc>
          <w:tcPr>
            <w:tcW w:w="1134" w:type="dxa"/>
          </w:tcPr>
          <w:p w14:paraId="2B1A1F3E" w14:textId="77777777" w:rsidR="00CD49D1" w:rsidRDefault="00CD49D1" w:rsidP="00CD49D1">
            <w:pPr>
              <w:pStyle w:val="TAL"/>
              <w:rPr>
                <w:lang w:eastAsia="ja-JP" w:bidi="he-IL"/>
              </w:rPr>
            </w:pPr>
          </w:p>
        </w:tc>
      </w:tr>
      <w:tr w:rsidR="00CD49D1" w14:paraId="4C35542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A6CF2B" w14:textId="77777777" w:rsidR="00CD49D1" w:rsidRDefault="00CD49D1" w:rsidP="00CD49D1">
            <w:pPr>
              <w:pStyle w:val="TAC"/>
              <w:rPr>
                <w:lang w:eastAsia="ja-JP" w:bidi="he-IL"/>
              </w:rPr>
            </w:pPr>
            <w:r>
              <w:rPr>
                <w:lang w:val="en-US"/>
              </w:rPr>
              <w:t xml:space="preserve">Type </w:t>
            </w:r>
            <w:r>
              <w:t>= {subscribe reject}</w:t>
            </w:r>
          </w:p>
        </w:tc>
        <w:tc>
          <w:tcPr>
            <w:tcW w:w="1134" w:type="dxa"/>
          </w:tcPr>
          <w:p w14:paraId="2666AE31" w14:textId="77777777" w:rsidR="00CD49D1" w:rsidRDefault="00CD49D1" w:rsidP="00CD49D1">
            <w:pPr>
              <w:pStyle w:val="TAL"/>
            </w:pPr>
            <w:r>
              <w:t>octet 1</w:t>
            </w:r>
          </w:p>
        </w:tc>
      </w:tr>
      <w:tr w:rsidR="00CD49D1" w14:paraId="308564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4EA71E0" w14:textId="77777777" w:rsidR="00CD49D1" w:rsidRDefault="00CD49D1" w:rsidP="00CD49D1">
            <w:pPr>
              <w:pStyle w:val="TAC"/>
            </w:pPr>
          </w:p>
          <w:p w14:paraId="211F7512"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EDAED15" w14:textId="77777777" w:rsidR="00CD49D1" w:rsidRDefault="00CD49D1" w:rsidP="00CD49D1">
            <w:pPr>
              <w:pStyle w:val="TAL"/>
            </w:pPr>
            <w:r>
              <w:t>octet 2</w:t>
            </w:r>
          </w:p>
          <w:p w14:paraId="3FC62BA6" w14:textId="77777777" w:rsidR="00CD49D1" w:rsidRDefault="00CD49D1" w:rsidP="00CD49D1">
            <w:pPr>
              <w:pStyle w:val="TAL"/>
              <w:rPr>
                <w:lang w:eastAsia="ja-JP" w:bidi="he-IL"/>
              </w:rPr>
            </w:pPr>
            <w:r>
              <w:t>octet 3</w:t>
            </w:r>
          </w:p>
        </w:tc>
      </w:tr>
    </w:tbl>
    <w:p w14:paraId="08603F1B" w14:textId="050A1F06"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6</w:t>
      </w:r>
      <w:r>
        <w:t xml:space="preserve">: Format of </w:t>
      </w:r>
      <w:r>
        <w:rPr>
          <w:noProof/>
          <w:lang w:val="en-US"/>
        </w:rPr>
        <w:t xml:space="preserve">V2X envelope with </w:t>
      </w:r>
      <w:r>
        <w:rPr>
          <w:lang w:val="en-US" w:eastAsia="ko-KR"/>
        </w:rPr>
        <w:t>subscribe reject</w:t>
      </w:r>
    </w:p>
    <w:p w14:paraId="6F61A9D9" w14:textId="61305B17" w:rsidR="00CD49D1" w:rsidRDefault="00CD49D1" w:rsidP="00CD49D1">
      <w:pPr>
        <w:pStyle w:val="TH"/>
        <w:rPr>
          <w:noProof/>
          <w:lang w:val="en-US"/>
        </w:rPr>
      </w:pPr>
      <w:r>
        <w:t>Table </w:t>
      </w:r>
      <w:r w:rsidR="00E16331">
        <w:t>9</w:t>
      </w:r>
      <w:r>
        <w:rPr>
          <w:lang w:val="en-CA"/>
        </w:rPr>
        <w:t>.</w:t>
      </w:r>
      <w:r w:rsidR="00C440CC">
        <w:rPr>
          <w:lang w:val="en-CA"/>
        </w:rPr>
        <w:t>2</w:t>
      </w:r>
      <w:r>
        <w:rPr>
          <w:lang w:val="en-CA"/>
        </w:rPr>
        <w:t>.1</w:t>
      </w:r>
      <w:r w:rsidR="00E16331">
        <w:rPr>
          <w:lang w:val="en-CA"/>
        </w:rPr>
        <w:t>.</w:t>
      </w:r>
      <w:r>
        <w:rPr>
          <w:lang w:val="en-CA"/>
        </w:rPr>
        <w:t>1</w:t>
      </w:r>
      <w:r>
        <w:t xml:space="preserve">: </w:t>
      </w:r>
      <w:r>
        <w:rPr>
          <w:noProof/>
          <w:lang w:val="en-US"/>
        </w:rPr>
        <w:t>V2X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D49D1" w:rsidRPr="005F7EB0" w14:paraId="618BA438" w14:textId="77777777" w:rsidTr="00CD49D1">
        <w:trPr>
          <w:jc w:val="center"/>
        </w:trPr>
        <w:tc>
          <w:tcPr>
            <w:tcW w:w="7091" w:type="dxa"/>
            <w:gridSpan w:val="10"/>
          </w:tcPr>
          <w:p w14:paraId="10BDEF22" w14:textId="77777777" w:rsidR="00CD49D1" w:rsidRPr="0014224D" w:rsidRDefault="00CD49D1" w:rsidP="00CD49D1">
            <w:pPr>
              <w:pStyle w:val="TAL"/>
              <w:rPr>
                <w:lang w:val="en-US"/>
              </w:rPr>
            </w:pPr>
            <w:r>
              <w:rPr>
                <w:lang w:val="en-US"/>
              </w:rPr>
              <w:t>Type (octet 1)</w:t>
            </w:r>
          </w:p>
        </w:tc>
      </w:tr>
      <w:tr w:rsidR="00CD49D1" w:rsidRPr="005F7EB0" w14:paraId="28B08D75" w14:textId="77777777" w:rsidTr="00CD49D1">
        <w:trPr>
          <w:jc w:val="center"/>
        </w:trPr>
        <w:tc>
          <w:tcPr>
            <w:tcW w:w="7091" w:type="dxa"/>
            <w:gridSpan w:val="10"/>
          </w:tcPr>
          <w:p w14:paraId="4527F360" w14:textId="77777777" w:rsidR="00CD49D1" w:rsidRPr="005F7EB0" w:rsidRDefault="00CD49D1" w:rsidP="00CD49D1">
            <w:pPr>
              <w:pStyle w:val="TAL"/>
            </w:pPr>
            <w:r w:rsidRPr="005F7EB0">
              <w:t>Bits</w:t>
            </w:r>
          </w:p>
        </w:tc>
      </w:tr>
      <w:tr w:rsidR="00CD49D1" w:rsidRPr="005F7EB0" w14:paraId="370AFE43" w14:textId="77777777" w:rsidTr="00CD49D1">
        <w:trPr>
          <w:jc w:val="center"/>
        </w:trPr>
        <w:tc>
          <w:tcPr>
            <w:tcW w:w="284" w:type="dxa"/>
          </w:tcPr>
          <w:p w14:paraId="182F8458" w14:textId="77777777" w:rsidR="00CD49D1" w:rsidRPr="005F7EB0" w:rsidRDefault="00CD49D1" w:rsidP="00CD49D1">
            <w:pPr>
              <w:pStyle w:val="TAH"/>
            </w:pPr>
            <w:r w:rsidRPr="005F7EB0">
              <w:t>8</w:t>
            </w:r>
          </w:p>
        </w:tc>
        <w:tc>
          <w:tcPr>
            <w:tcW w:w="285" w:type="dxa"/>
          </w:tcPr>
          <w:p w14:paraId="71F4D857" w14:textId="77777777" w:rsidR="00CD49D1" w:rsidRPr="005F7EB0" w:rsidRDefault="00CD49D1" w:rsidP="00CD49D1">
            <w:pPr>
              <w:pStyle w:val="TAH"/>
            </w:pPr>
            <w:r w:rsidRPr="005F7EB0">
              <w:t>7</w:t>
            </w:r>
          </w:p>
        </w:tc>
        <w:tc>
          <w:tcPr>
            <w:tcW w:w="283" w:type="dxa"/>
          </w:tcPr>
          <w:p w14:paraId="591C8088" w14:textId="77777777" w:rsidR="00CD49D1" w:rsidRPr="005F7EB0" w:rsidRDefault="00CD49D1" w:rsidP="00CD49D1">
            <w:pPr>
              <w:pStyle w:val="TAH"/>
            </w:pPr>
            <w:r w:rsidRPr="005F7EB0">
              <w:t>6</w:t>
            </w:r>
          </w:p>
        </w:tc>
        <w:tc>
          <w:tcPr>
            <w:tcW w:w="283" w:type="dxa"/>
          </w:tcPr>
          <w:p w14:paraId="357BD638" w14:textId="77777777" w:rsidR="00CD49D1" w:rsidRPr="005F7EB0" w:rsidRDefault="00CD49D1" w:rsidP="00CD49D1">
            <w:pPr>
              <w:pStyle w:val="TAH"/>
            </w:pPr>
            <w:r w:rsidRPr="005F7EB0">
              <w:t>5</w:t>
            </w:r>
          </w:p>
        </w:tc>
        <w:tc>
          <w:tcPr>
            <w:tcW w:w="284" w:type="dxa"/>
          </w:tcPr>
          <w:p w14:paraId="6AD60300" w14:textId="77777777" w:rsidR="00CD49D1" w:rsidRPr="005F7EB0" w:rsidRDefault="00CD49D1" w:rsidP="00CD49D1">
            <w:pPr>
              <w:pStyle w:val="TAH"/>
            </w:pPr>
            <w:r w:rsidRPr="005F7EB0">
              <w:t>4</w:t>
            </w:r>
          </w:p>
        </w:tc>
        <w:tc>
          <w:tcPr>
            <w:tcW w:w="284" w:type="dxa"/>
          </w:tcPr>
          <w:p w14:paraId="2F3DFCFB" w14:textId="77777777" w:rsidR="00CD49D1" w:rsidRPr="005F7EB0" w:rsidRDefault="00CD49D1" w:rsidP="00CD49D1">
            <w:pPr>
              <w:pStyle w:val="TAH"/>
            </w:pPr>
            <w:r w:rsidRPr="005F7EB0">
              <w:t>3</w:t>
            </w:r>
          </w:p>
        </w:tc>
        <w:tc>
          <w:tcPr>
            <w:tcW w:w="284" w:type="dxa"/>
          </w:tcPr>
          <w:p w14:paraId="781EE4E6" w14:textId="77777777" w:rsidR="00CD49D1" w:rsidRPr="005F7EB0" w:rsidRDefault="00CD49D1" w:rsidP="00CD49D1">
            <w:pPr>
              <w:pStyle w:val="TAH"/>
            </w:pPr>
            <w:r w:rsidRPr="005F7EB0">
              <w:t>2</w:t>
            </w:r>
          </w:p>
        </w:tc>
        <w:tc>
          <w:tcPr>
            <w:tcW w:w="284" w:type="dxa"/>
          </w:tcPr>
          <w:p w14:paraId="544042D7" w14:textId="77777777" w:rsidR="00CD49D1" w:rsidRPr="005F7EB0" w:rsidRDefault="00CD49D1" w:rsidP="00CD49D1">
            <w:pPr>
              <w:pStyle w:val="TAH"/>
            </w:pPr>
            <w:r w:rsidRPr="005F7EB0">
              <w:t>1</w:t>
            </w:r>
          </w:p>
        </w:tc>
        <w:tc>
          <w:tcPr>
            <w:tcW w:w="709" w:type="dxa"/>
          </w:tcPr>
          <w:p w14:paraId="4051128A" w14:textId="77777777" w:rsidR="00CD49D1" w:rsidRPr="005F7EB0" w:rsidRDefault="00CD49D1" w:rsidP="00CD49D1">
            <w:pPr>
              <w:pStyle w:val="TAL"/>
            </w:pPr>
          </w:p>
        </w:tc>
        <w:tc>
          <w:tcPr>
            <w:tcW w:w="4111" w:type="dxa"/>
          </w:tcPr>
          <w:p w14:paraId="01410936" w14:textId="77777777" w:rsidR="00CD49D1" w:rsidRPr="005F7EB0" w:rsidRDefault="00CD49D1" w:rsidP="00CD49D1">
            <w:pPr>
              <w:pStyle w:val="TAL"/>
            </w:pPr>
          </w:p>
        </w:tc>
      </w:tr>
      <w:tr w:rsidR="00CD49D1" w:rsidRPr="005F7EB0" w14:paraId="6E548A0B" w14:textId="77777777" w:rsidTr="00CD49D1">
        <w:trPr>
          <w:jc w:val="center"/>
        </w:trPr>
        <w:tc>
          <w:tcPr>
            <w:tcW w:w="284" w:type="dxa"/>
          </w:tcPr>
          <w:p w14:paraId="3BC9192C" w14:textId="77777777" w:rsidR="00CD49D1" w:rsidRPr="005F7EB0" w:rsidRDefault="00CD49D1" w:rsidP="00CD49D1">
            <w:pPr>
              <w:pStyle w:val="TAC"/>
            </w:pPr>
            <w:r w:rsidRPr="005F7EB0">
              <w:t>0</w:t>
            </w:r>
          </w:p>
        </w:tc>
        <w:tc>
          <w:tcPr>
            <w:tcW w:w="285" w:type="dxa"/>
          </w:tcPr>
          <w:p w14:paraId="2CD78135" w14:textId="77777777" w:rsidR="00CD49D1" w:rsidRPr="005F7EB0" w:rsidRDefault="00CD49D1" w:rsidP="00CD49D1">
            <w:pPr>
              <w:pStyle w:val="TAC"/>
            </w:pPr>
            <w:r w:rsidRPr="005F7EB0">
              <w:t>0</w:t>
            </w:r>
          </w:p>
        </w:tc>
        <w:tc>
          <w:tcPr>
            <w:tcW w:w="283" w:type="dxa"/>
          </w:tcPr>
          <w:p w14:paraId="62848806" w14:textId="77777777" w:rsidR="00CD49D1" w:rsidRPr="005F7EB0" w:rsidRDefault="00CD49D1" w:rsidP="00CD49D1">
            <w:pPr>
              <w:pStyle w:val="TAC"/>
            </w:pPr>
            <w:r w:rsidRPr="005F7EB0">
              <w:t>0</w:t>
            </w:r>
          </w:p>
        </w:tc>
        <w:tc>
          <w:tcPr>
            <w:tcW w:w="283" w:type="dxa"/>
          </w:tcPr>
          <w:p w14:paraId="116329BF" w14:textId="77777777" w:rsidR="00CD49D1" w:rsidRPr="005F7EB0" w:rsidRDefault="00CD49D1" w:rsidP="00CD49D1">
            <w:pPr>
              <w:pStyle w:val="TAC"/>
            </w:pPr>
            <w:r w:rsidRPr="005F7EB0">
              <w:t>0</w:t>
            </w:r>
          </w:p>
        </w:tc>
        <w:tc>
          <w:tcPr>
            <w:tcW w:w="284" w:type="dxa"/>
          </w:tcPr>
          <w:p w14:paraId="24453684" w14:textId="77777777" w:rsidR="00CD49D1" w:rsidRPr="005F7EB0" w:rsidRDefault="00CD49D1" w:rsidP="00CD49D1">
            <w:pPr>
              <w:pStyle w:val="TAC"/>
            </w:pPr>
            <w:r w:rsidRPr="005F7EB0">
              <w:t>0</w:t>
            </w:r>
          </w:p>
        </w:tc>
        <w:tc>
          <w:tcPr>
            <w:tcW w:w="284" w:type="dxa"/>
          </w:tcPr>
          <w:p w14:paraId="0E492D4A" w14:textId="77777777" w:rsidR="00CD49D1" w:rsidRPr="005F7EB0" w:rsidRDefault="00CD49D1" w:rsidP="00CD49D1">
            <w:pPr>
              <w:pStyle w:val="TAC"/>
            </w:pPr>
            <w:r w:rsidRPr="005F7EB0">
              <w:t>0</w:t>
            </w:r>
          </w:p>
        </w:tc>
        <w:tc>
          <w:tcPr>
            <w:tcW w:w="284" w:type="dxa"/>
          </w:tcPr>
          <w:p w14:paraId="285B205D" w14:textId="77777777" w:rsidR="00CD49D1" w:rsidRPr="0014224D" w:rsidRDefault="00CD49D1" w:rsidP="00CD49D1">
            <w:pPr>
              <w:pStyle w:val="TAC"/>
              <w:rPr>
                <w:lang w:val="en-US"/>
              </w:rPr>
            </w:pPr>
            <w:r>
              <w:rPr>
                <w:lang w:val="en-US"/>
              </w:rPr>
              <w:t>0</w:t>
            </w:r>
          </w:p>
        </w:tc>
        <w:tc>
          <w:tcPr>
            <w:tcW w:w="284" w:type="dxa"/>
          </w:tcPr>
          <w:p w14:paraId="4AF55744" w14:textId="77777777" w:rsidR="00CD49D1" w:rsidRPr="0014224D" w:rsidRDefault="00CD49D1" w:rsidP="00CD49D1">
            <w:pPr>
              <w:pStyle w:val="TAC"/>
              <w:rPr>
                <w:lang w:val="en-US"/>
              </w:rPr>
            </w:pPr>
            <w:r>
              <w:rPr>
                <w:lang w:val="en-US"/>
              </w:rPr>
              <w:t>1</w:t>
            </w:r>
          </w:p>
        </w:tc>
        <w:tc>
          <w:tcPr>
            <w:tcW w:w="709" w:type="dxa"/>
          </w:tcPr>
          <w:p w14:paraId="4121B07B" w14:textId="77777777" w:rsidR="00CD49D1" w:rsidRPr="005F7EB0" w:rsidRDefault="00CD49D1" w:rsidP="00CD49D1">
            <w:pPr>
              <w:pStyle w:val="TAL"/>
            </w:pPr>
          </w:p>
        </w:tc>
        <w:tc>
          <w:tcPr>
            <w:tcW w:w="4111" w:type="dxa"/>
          </w:tcPr>
          <w:p w14:paraId="447C4449" w14:textId="77777777" w:rsidR="00CD49D1" w:rsidRPr="00DF0404" w:rsidRDefault="00CD49D1" w:rsidP="00DF0404">
            <w:pPr>
              <w:pStyle w:val="TAL"/>
            </w:pPr>
            <w:r w:rsidRPr="00DF0404">
              <w:t>IP based V2X message type</w:t>
            </w:r>
          </w:p>
        </w:tc>
      </w:tr>
      <w:tr w:rsidR="00CD49D1" w:rsidRPr="005F7EB0" w14:paraId="4CF7F11E" w14:textId="77777777" w:rsidTr="00CD49D1">
        <w:trPr>
          <w:jc w:val="center"/>
        </w:trPr>
        <w:tc>
          <w:tcPr>
            <w:tcW w:w="284" w:type="dxa"/>
          </w:tcPr>
          <w:p w14:paraId="3C40CCEB" w14:textId="77777777" w:rsidR="00CD49D1" w:rsidRPr="005F7EB0" w:rsidRDefault="00CD49D1" w:rsidP="00CD49D1">
            <w:pPr>
              <w:pStyle w:val="TAC"/>
            </w:pPr>
            <w:r w:rsidRPr="005F7EB0">
              <w:t>0</w:t>
            </w:r>
          </w:p>
        </w:tc>
        <w:tc>
          <w:tcPr>
            <w:tcW w:w="285" w:type="dxa"/>
          </w:tcPr>
          <w:p w14:paraId="1D023634" w14:textId="77777777" w:rsidR="00CD49D1" w:rsidRPr="005F7EB0" w:rsidRDefault="00CD49D1" w:rsidP="00CD49D1">
            <w:pPr>
              <w:pStyle w:val="TAC"/>
            </w:pPr>
            <w:r w:rsidRPr="005F7EB0">
              <w:t>0</w:t>
            </w:r>
          </w:p>
        </w:tc>
        <w:tc>
          <w:tcPr>
            <w:tcW w:w="283" w:type="dxa"/>
          </w:tcPr>
          <w:p w14:paraId="78E632C4" w14:textId="77777777" w:rsidR="00CD49D1" w:rsidRPr="005F7EB0" w:rsidRDefault="00CD49D1" w:rsidP="00CD49D1">
            <w:pPr>
              <w:pStyle w:val="TAC"/>
            </w:pPr>
            <w:r w:rsidRPr="005F7EB0">
              <w:t>0</w:t>
            </w:r>
          </w:p>
        </w:tc>
        <w:tc>
          <w:tcPr>
            <w:tcW w:w="283" w:type="dxa"/>
          </w:tcPr>
          <w:p w14:paraId="32368D27" w14:textId="77777777" w:rsidR="00CD49D1" w:rsidRPr="005F7EB0" w:rsidRDefault="00CD49D1" w:rsidP="00CD49D1">
            <w:pPr>
              <w:pStyle w:val="TAC"/>
            </w:pPr>
            <w:r w:rsidRPr="005F7EB0">
              <w:t>0</w:t>
            </w:r>
          </w:p>
        </w:tc>
        <w:tc>
          <w:tcPr>
            <w:tcW w:w="284" w:type="dxa"/>
          </w:tcPr>
          <w:p w14:paraId="71D1E60F" w14:textId="77777777" w:rsidR="00CD49D1" w:rsidRPr="005F7EB0" w:rsidRDefault="00CD49D1" w:rsidP="00CD49D1">
            <w:pPr>
              <w:pStyle w:val="TAC"/>
            </w:pPr>
            <w:r w:rsidRPr="005F7EB0">
              <w:t>0</w:t>
            </w:r>
          </w:p>
        </w:tc>
        <w:tc>
          <w:tcPr>
            <w:tcW w:w="284" w:type="dxa"/>
          </w:tcPr>
          <w:p w14:paraId="1C73C5F0" w14:textId="77777777" w:rsidR="00CD49D1" w:rsidRPr="005F7EB0" w:rsidRDefault="00CD49D1" w:rsidP="00CD49D1">
            <w:pPr>
              <w:pStyle w:val="TAC"/>
            </w:pPr>
            <w:r w:rsidRPr="005F7EB0">
              <w:t>0</w:t>
            </w:r>
          </w:p>
        </w:tc>
        <w:tc>
          <w:tcPr>
            <w:tcW w:w="284" w:type="dxa"/>
          </w:tcPr>
          <w:p w14:paraId="207D3EAA" w14:textId="77777777" w:rsidR="00CD49D1" w:rsidRPr="0014224D" w:rsidRDefault="00CD49D1" w:rsidP="00CD49D1">
            <w:pPr>
              <w:pStyle w:val="TAC"/>
              <w:rPr>
                <w:lang w:val="en-US"/>
              </w:rPr>
            </w:pPr>
            <w:r>
              <w:rPr>
                <w:lang w:val="en-US"/>
              </w:rPr>
              <w:t>1</w:t>
            </w:r>
          </w:p>
        </w:tc>
        <w:tc>
          <w:tcPr>
            <w:tcW w:w="284" w:type="dxa"/>
          </w:tcPr>
          <w:p w14:paraId="7FD9B541" w14:textId="77777777" w:rsidR="00CD49D1" w:rsidRPr="0014224D" w:rsidRDefault="00CD49D1" w:rsidP="00CD49D1">
            <w:pPr>
              <w:pStyle w:val="TAC"/>
              <w:rPr>
                <w:lang w:val="en-US"/>
              </w:rPr>
            </w:pPr>
            <w:r>
              <w:rPr>
                <w:lang w:val="en-US"/>
              </w:rPr>
              <w:t>0</w:t>
            </w:r>
          </w:p>
        </w:tc>
        <w:tc>
          <w:tcPr>
            <w:tcW w:w="709" w:type="dxa"/>
          </w:tcPr>
          <w:p w14:paraId="5E0B72FA" w14:textId="77777777" w:rsidR="00CD49D1" w:rsidRPr="005F7EB0" w:rsidRDefault="00CD49D1" w:rsidP="00CD49D1">
            <w:pPr>
              <w:pStyle w:val="TAL"/>
            </w:pPr>
          </w:p>
        </w:tc>
        <w:tc>
          <w:tcPr>
            <w:tcW w:w="4111" w:type="dxa"/>
          </w:tcPr>
          <w:p w14:paraId="7846BE1A" w14:textId="77777777" w:rsidR="00CD49D1" w:rsidRPr="00DF0404" w:rsidRDefault="00CD49D1" w:rsidP="00DF0404">
            <w:pPr>
              <w:pStyle w:val="TAL"/>
            </w:pPr>
            <w:r w:rsidRPr="00DF0404">
              <w:t>non-IP based V2X message type</w:t>
            </w:r>
          </w:p>
        </w:tc>
      </w:tr>
      <w:tr w:rsidR="00CD49D1" w:rsidRPr="005F7EB0" w14:paraId="3CF57194" w14:textId="77777777" w:rsidTr="00CD49D1">
        <w:trPr>
          <w:jc w:val="center"/>
        </w:trPr>
        <w:tc>
          <w:tcPr>
            <w:tcW w:w="284" w:type="dxa"/>
          </w:tcPr>
          <w:p w14:paraId="5EE9E789" w14:textId="77777777" w:rsidR="00CD49D1" w:rsidRPr="005F7EB0" w:rsidRDefault="00CD49D1" w:rsidP="00CD49D1">
            <w:pPr>
              <w:pStyle w:val="TAC"/>
            </w:pPr>
            <w:r w:rsidRPr="005F7EB0">
              <w:t>0</w:t>
            </w:r>
          </w:p>
        </w:tc>
        <w:tc>
          <w:tcPr>
            <w:tcW w:w="285" w:type="dxa"/>
          </w:tcPr>
          <w:p w14:paraId="4E64523A" w14:textId="77777777" w:rsidR="00CD49D1" w:rsidRPr="005F7EB0" w:rsidRDefault="00CD49D1" w:rsidP="00CD49D1">
            <w:pPr>
              <w:pStyle w:val="TAC"/>
            </w:pPr>
            <w:r w:rsidRPr="005F7EB0">
              <w:t>0</w:t>
            </w:r>
          </w:p>
        </w:tc>
        <w:tc>
          <w:tcPr>
            <w:tcW w:w="283" w:type="dxa"/>
          </w:tcPr>
          <w:p w14:paraId="79B364A4" w14:textId="77777777" w:rsidR="00CD49D1" w:rsidRPr="005F7EB0" w:rsidRDefault="00CD49D1" w:rsidP="00CD49D1">
            <w:pPr>
              <w:pStyle w:val="TAC"/>
            </w:pPr>
            <w:r w:rsidRPr="005F7EB0">
              <w:t>0</w:t>
            </w:r>
          </w:p>
        </w:tc>
        <w:tc>
          <w:tcPr>
            <w:tcW w:w="283" w:type="dxa"/>
          </w:tcPr>
          <w:p w14:paraId="7228E528" w14:textId="77777777" w:rsidR="00CD49D1" w:rsidRPr="005F7EB0" w:rsidRDefault="00CD49D1" w:rsidP="00CD49D1">
            <w:pPr>
              <w:pStyle w:val="TAC"/>
            </w:pPr>
            <w:r w:rsidRPr="005F7EB0">
              <w:t>0</w:t>
            </w:r>
          </w:p>
        </w:tc>
        <w:tc>
          <w:tcPr>
            <w:tcW w:w="284" w:type="dxa"/>
          </w:tcPr>
          <w:p w14:paraId="25EC19DB" w14:textId="77777777" w:rsidR="00CD49D1" w:rsidRPr="005F7EB0" w:rsidRDefault="00CD49D1" w:rsidP="00CD49D1">
            <w:pPr>
              <w:pStyle w:val="TAC"/>
            </w:pPr>
            <w:r w:rsidRPr="005F7EB0">
              <w:t>0</w:t>
            </w:r>
          </w:p>
        </w:tc>
        <w:tc>
          <w:tcPr>
            <w:tcW w:w="284" w:type="dxa"/>
          </w:tcPr>
          <w:p w14:paraId="6DA8B6CE" w14:textId="77777777" w:rsidR="00CD49D1" w:rsidRPr="005F7EB0" w:rsidRDefault="00CD49D1" w:rsidP="00CD49D1">
            <w:pPr>
              <w:pStyle w:val="TAC"/>
            </w:pPr>
            <w:r w:rsidRPr="005F7EB0">
              <w:t>0</w:t>
            </w:r>
          </w:p>
        </w:tc>
        <w:tc>
          <w:tcPr>
            <w:tcW w:w="284" w:type="dxa"/>
          </w:tcPr>
          <w:p w14:paraId="7C79EB47" w14:textId="77777777" w:rsidR="00CD49D1" w:rsidRPr="0014224D" w:rsidRDefault="00CD49D1" w:rsidP="00CD49D1">
            <w:pPr>
              <w:pStyle w:val="TAC"/>
              <w:rPr>
                <w:lang w:val="en-US"/>
              </w:rPr>
            </w:pPr>
            <w:r>
              <w:rPr>
                <w:lang w:val="en-US"/>
              </w:rPr>
              <w:t>1</w:t>
            </w:r>
          </w:p>
        </w:tc>
        <w:tc>
          <w:tcPr>
            <w:tcW w:w="284" w:type="dxa"/>
          </w:tcPr>
          <w:p w14:paraId="6C43F91A" w14:textId="77777777" w:rsidR="00CD49D1" w:rsidRPr="0014224D" w:rsidRDefault="00CD49D1" w:rsidP="00CD49D1">
            <w:pPr>
              <w:pStyle w:val="TAC"/>
              <w:rPr>
                <w:lang w:val="en-US"/>
              </w:rPr>
            </w:pPr>
            <w:r>
              <w:rPr>
                <w:lang w:val="en-US"/>
              </w:rPr>
              <w:t>1</w:t>
            </w:r>
          </w:p>
        </w:tc>
        <w:tc>
          <w:tcPr>
            <w:tcW w:w="709" w:type="dxa"/>
          </w:tcPr>
          <w:p w14:paraId="06B85375" w14:textId="77777777" w:rsidR="00CD49D1" w:rsidRPr="005F7EB0" w:rsidRDefault="00CD49D1" w:rsidP="00CD49D1">
            <w:pPr>
              <w:pStyle w:val="TAL"/>
            </w:pPr>
          </w:p>
        </w:tc>
        <w:tc>
          <w:tcPr>
            <w:tcW w:w="4111" w:type="dxa"/>
          </w:tcPr>
          <w:p w14:paraId="68667077" w14:textId="77777777" w:rsidR="00CD49D1" w:rsidRPr="00DF0404" w:rsidRDefault="00CD49D1" w:rsidP="00DF0404">
            <w:pPr>
              <w:pStyle w:val="TAL"/>
            </w:pPr>
            <w:r w:rsidRPr="00DF0404">
              <w:t>subscribe request</w:t>
            </w:r>
          </w:p>
        </w:tc>
      </w:tr>
      <w:tr w:rsidR="00CD49D1" w:rsidRPr="005F7EB0" w14:paraId="12A64C86" w14:textId="77777777" w:rsidTr="00CD49D1">
        <w:trPr>
          <w:jc w:val="center"/>
        </w:trPr>
        <w:tc>
          <w:tcPr>
            <w:tcW w:w="284" w:type="dxa"/>
          </w:tcPr>
          <w:p w14:paraId="2F130745" w14:textId="77777777" w:rsidR="00CD49D1" w:rsidRPr="005F7EB0" w:rsidRDefault="00CD49D1" w:rsidP="00CD49D1">
            <w:pPr>
              <w:pStyle w:val="TAC"/>
            </w:pPr>
            <w:r w:rsidRPr="005F7EB0">
              <w:t>0</w:t>
            </w:r>
          </w:p>
        </w:tc>
        <w:tc>
          <w:tcPr>
            <w:tcW w:w="285" w:type="dxa"/>
          </w:tcPr>
          <w:p w14:paraId="080AA701" w14:textId="77777777" w:rsidR="00CD49D1" w:rsidRPr="005F7EB0" w:rsidRDefault="00CD49D1" w:rsidP="00CD49D1">
            <w:pPr>
              <w:pStyle w:val="TAC"/>
            </w:pPr>
            <w:r w:rsidRPr="005F7EB0">
              <w:t>0</w:t>
            </w:r>
          </w:p>
        </w:tc>
        <w:tc>
          <w:tcPr>
            <w:tcW w:w="283" w:type="dxa"/>
          </w:tcPr>
          <w:p w14:paraId="1BB5890A" w14:textId="77777777" w:rsidR="00CD49D1" w:rsidRPr="005F7EB0" w:rsidRDefault="00CD49D1" w:rsidP="00CD49D1">
            <w:pPr>
              <w:pStyle w:val="TAC"/>
            </w:pPr>
            <w:r w:rsidRPr="005F7EB0">
              <w:t>0</w:t>
            </w:r>
          </w:p>
        </w:tc>
        <w:tc>
          <w:tcPr>
            <w:tcW w:w="283" w:type="dxa"/>
          </w:tcPr>
          <w:p w14:paraId="1E56F68A" w14:textId="77777777" w:rsidR="00CD49D1" w:rsidRPr="005F7EB0" w:rsidRDefault="00CD49D1" w:rsidP="00CD49D1">
            <w:pPr>
              <w:pStyle w:val="TAC"/>
            </w:pPr>
            <w:r w:rsidRPr="005F7EB0">
              <w:t>0</w:t>
            </w:r>
          </w:p>
        </w:tc>
        <w:tc>
          <w:tcPr>
            <w:tcW w:w="284" w:type="dxa"/>
          </w:tcPr>
          <w:p w14:paraId="093CBE90" w14:textId="77777777" w:rsidR="00CD49D1" w:rsidRPr="005F7EB0" w:rsidRDefault="00CD49D1" w:rsidP="00CD49D1">
            <w:pPr>
              <w:pStyle w:val="TAC"/>
            </w:pPr>
            <w:r w:rsidRPr="005F7EB0">
              <w:t>0</w:t>
            </w:r>
          </w:p>
        </w:tc>
        <w:tc>
          <w:tcPr>
            <w:tcW w:w="284" w:type="dxa"/>
          </w:tcPr>
          <w:p w14:paraId="7A675727" w14:textId="77777777" w:rsidR="00CD49D1" w:rsidRPr="005F7EB0" w:rsidRDefault="00CD49D1" w:rsidP="00CD49D1">
            <w:pPr>
              <w:pStyle w:val="TAC"/>
            </w:pPr>
            <w:r>
              <w:t>1</w:t>
            </w:r>
          </w:p>
        </w:tc>
        <w:tc>
          <w:tcPr>
            <w:tcW w:w="284" w:type="dxa"/>
          </w:tcPr>
          <w:p w14:paraId="69875FE3" w14:textId="77777777" w:rsidR="00CD49D1" w:rsidRPr="0014224D" w:rsidRDefault="00CD49D1" w:rsidP="00CD49D1">
            <w:pPr>
              <w:pStyle w:val="TAC"/>
              <w:rPr>
                <w:lang w:val="en-US"/>
              </w:rPr>
            </w:pPr>
            <w:r>
              <w:rPr>
                <w:lang w:val="en-US"/>
              </w:rPr>
              <w:t>0</w:t>
            </w:r>
          </w:p>
        </w:tc>
        <w:tc>
          <w:tcPr>
            <w:tcW w:w="284" w:type="dxa"/>
          </w:tcPr>
          <w:p w14:paraId="097676E3" w14:textId="77777777" w:rsidR="00CD49D1" w:rsidRPr="0014224D" w:rsidRDefault="00CD49D1" w:rsidP="00CD49D1">
            <w:pPr>
              <w:pStyle w:val="TAC"/>
              <w:rPr>
                <w:lang w:val="en-US"/>
              </w:rPr>
            </w:pPr>
            <w:r>
              <w:rPr>
                <w:lang w:val="en-US"/>
              </w:rPr>
              <w:t>1</w:t>
            </w:r>
          </w:p>
        </w:tc>
        <w:tc>
          <w:tcPr>
            <w:tcW w:w="709" w:type="dxa"/>
          </w:tcPr>
          <w:p w14:paraId="20BB99C4" w14:textId="77777777" w:rsidR="00CD49D1" w:rsidRPr="005F7EB0" w:rsidRDefault="00CD49D1" w:rsidP="00CD49D1">
            <w:pPr>
              <w:pStyle w:val="TAL"/>
            </w:pPr>
          </w:p>
        </w:tc>
        <w:tc>
          <w:tcPr>
            <w:tcW w:w="4111" w:type="dxa"/>
          </w:tcPr>
          <w:p w14:paraId="5806A9A0" w14:textId="77777777" w:rsidR="00CD49D1" w:rsidRPr="00DF0404" w:rsidRDefault="00CD49D1" w:rsidP="00DF0404">
            <w:pPr>
              <w:pStyle w:val="TAL"/>
            </w:pPr>
            <w:r w:rsidRPr="00DF0404">
              <w:t>subscribe accept</w:t>
            </w:r>
          </w:p>
        </w:tc>
      </w:tr>
      <w:tr w:rsidR="00CD49D1" w:rsidRPr="005F7EB0" w14:paraId="1DF3974F" w14:textId="77777777" w:rsidTr="00CD49D1">
        <w:trPr>
          <w:jc w:val="center"/>
        </w:trPr>
        <w:tc>
          <w:tcPr>
            <w:tcW w:w="284" w:type="dxa"/>
          </w:tcPr>
          <w:p w14:paraId="10D26BA7" w14:textId="77777777" w:rsidR="00CD49D1" w:rsidRPr="005F7EB0" w:rsidRDefault="00CD49D1" w:rsidP="00CD49D1">
            <w:pPr>
              <w:pStyle w:val="TAC"/>
            </w:pPr>
            <w:r w:rsidRPr="005F7EB0">
              <w:t>0</w:t>
            </w:r>
          </w:p>
        </w:tc>
        <w:tc>
          <w:tcPr>
            <w:tcW w:w="285" w:type="dxa"/>
          </w:tcPr>
          <w:p w14:paraId="73789745" w14:textId="77777777" w:rsidR="00CD49D1" w:rsidRPr="005F7EB0" w:rsidRDefault="00CD49D1" w:rsidP="00CD49D1">
            <w:pPr>
              <w:pStyle w:val="TAC"/>
            </w:pPr>
            <w:r w:rsidRPr="005F7EB0">
              <w:t>0</w:t>
            </w:r>
          </w:p>
        </w:tc>
        <w:tc>
          <w:tcPr>
            <w:tcW w:w="283" w:type="dxa"/>
          </w:tcPr>
          <w:p w14:paraId="74501558" w14:textId="77777777" w:rsidR="00CD49D1" w:rsidRPr="005F7EB0" w:rsidRDefault="00CD49D1" w:rsidP="00CD49D1">
            <w:pPr>
              <w:pStyle w:val="TAC"/>
            </w:pPr>
            <w:r w:rsidRPr="005F7EB0">
              <w:t>0</w:t>
            </w:r>
          </w:p>
        </w:tc>
        <w:tc>
          <w:tcPr>
            <w:tcW w:w="283" w:type="dxa"/>
          </w:tcPr>
          <w:p w14:paraId="3F4FC4BC" w14:textId="77777777" w:rsidR="00CD49D1" w:rsidRPr="005F7EB0" w:rsidRDefault="00CD49D1" w:rsidP="00CD49D1">
            <w:pPr>
              <w:pStyle w:val="TAC"/>
            </w:pPr>
            <w:r w:rsidRPr="005F7EB0">
              <w:t>0</w:t>
            </w:r>
          </w:p>
        </w:tc>
        <w:tc>
          <w:tcPr>
            <w:tcW w:w="284" w:type="dxa"/>
          </w:tcPr>
          <w:p w14:paraId="723B2C32" w14:textId="77777777" w:rsidR="00CD49D1" w:rsidRPr="005F7EB0" w:rsidRDefault="00CD49D1" w:rsidP="00CD49D1">
            <w:pPr>
              <w:pStyle w:val="TAC"/>
            </w:pPr>
            <w:r w:rsidRPr="005F7EB0">
              <w:t>0</w:t>
            </w:r>
          </w:p>
        </w:tc>
        <w:tc>
          <w:tcPr>
            <w:tcW w:w="284" w:type="dxa"/>
          </w:tcPr>
          <w:p w14:paraId="631B7A71" w14:textId="77777777" w:rsidR="00CD49D1" w:rsidRPr="005F7EB0" w:rsidRDefault="00CD49D1" w:rsidP="00CD49D1">
            <w:pPr>
              <w:pStyle w:val="TAC"/>
            </w:pPr>
            <w:r>
              <w:t>1</w:t>
            </w:r>
          </w:p>
        </w:tc>
        <w:tc>
          <w:tcPr>
            <w:tcW w:w="284" w:type="dxa"/>
          </w:tcPr>
          <w:p w14:paraId="303519B1" w14:textId="77777777" w:rsidR="00CD49D1" w:rsidRPr="0014224D" w:rsidRDefault="00CD49D1" w:rsidP="00CD49D1">
            <w:pPr>
              <w:pStyle w:val="TAC"/>
              <w:rPr>
                <w:lang w:val="en-US"/>
              </w:rPr>
            </w:pPr>
            <w:r>
              <w:rPr>
                <w:lang w:val="en-US"/>
              </w:rPr>
              <w:t>1</w:t>
            </w:r>
          </w:p>
        </w:tc>
        <w:tc>
          <w:tcPr>
            <w:tcW w:w="284" w:type="dxa"/>
          </w:tcPr>
          <w:p w14:paraId="00277093" w14:textId="77777777" w:rsidR="00CD49D1" w:rsidRPr="0014224D" w:rsidRDefault="00CD49D1" w:rsidP="00CD49D1">
            <w:pPr>
              <w:pStyle w:val="TAC"/>
              <w:rPr>
                <w:lang w:val="en-US"/>
              </w:rPr>
            </w:pPr>
            <w:r>
              <w:rPr>
                <w:lang w:val="en-US"/>
              </w:rPr>
              <w:t>0</w:t>
            </w:r>
          </w:p>
        </w:tc>
        <w:tc>
          <w:tcPr>
            <w:tcW w:w="709" w:type="dxa"/>
          </w:tcPr>
          <w:p w14:paraId="04165FA5" w14:textId="77777777" w:rsidR="00CD49D1" w:rsidRPr="005F7EB0" w:rsidRDefault="00CD49D1" w:rsidP="00CD49D1">
            <w:pPr>
              <w:pStyle w:val="TAL"/>
            </w:pPr>
          </w:p>
        </w:tc>
        <w:tc>
          <w:tcPr>
            <w:tcW w:w="4111" w:type="dxa"/>
          </w:tcPr>
          <w:p w14:paraId="695FDECF" w14:textId="77777777" w:rsidR="00CD49D1" w:rsidRPr="00DF0404" w:rsidRDefault="00CD49D1" w:rsidP="00DF0404">
            <w:pPr>
              <w:pStyle w:val="TAL"/>
            </w:pPr>
            <w:r w:rsidRPr="00DF0404">
              <w:t>subscribe reject</w:t>
            </w:r>
          </w:p>
        </w:tc>
      </w:tr>
      <w:tr w:rsidR="00CD49D1" w:rsidRPr="005F7EB0" w14:paraId="1E275F23" w14:textId="77777777" w:rsidTr="00CD49D1">
        <w:trPr>
          <w:jc w:val="center"/>
        </w:trPr>
        <w:tc>
          <w:tcPr>
            <w:tcW w:w="7091" w:type="dxa"/>
            <w:gridSpan w:val="10"/>
          </w:tcPr>
          <w:p w14:paraId="250078CF"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5F7EB0" w14:paraId="3E6B729B" w14:textId="77777777" w:rsidTr="00CD49D1">
        <w:trPr>
          <w:jc w:val="center"/>
        </w:trPr>
        <w:tc>
          <w:tcPr>
            <w:tcW w:w="7091" w:type="dxa"/>
            <w:gridSpan w:val="10"/>
          </w:tcPr>
          <w:p w14:paraId="6779958F" w14:textId="77777777" w:rsidR="00CD49D1" w:rsidRPr="00131129" w:rsidRDefault="00CD49D1" w:rsidP="00CD49D1">
            <w:pPr>
              <w:pStyle w:val="TAL"/>
            </w:pPr>
            <w:r>
              <w:t>Receiving entity shall ignore a V2X envelope with the type field set to a reserved value.</w:t>
            </w:r>
          </w:p>
        </w:tc>
      </w:tr>
      <w:tr w:rsidR="00CD49D1" w:rsidRPr="005F7EB0" w14:paraId="33452527" w14:textId="77777777" w:rsidTr="00CD49D1">
        <w:trPr>
          <w:jc w:val="center"/>
        </w:trPr>
        <w:tc>
          <w:tcPr>
            <w:tcW w:w="7091" w:type="dxa"/>
            <w:gridSpan w:val="10"/>
          </w:tcPr>
          <w:p w14:paraId="3B186E1D" w14:textId="77777777" w:rsidR="00CD49D1" w:rsidRPr="00131129" w:rsidRDefault="00CD49D1" w:rsidP="00CD49D1">
            <w:pPr>
              <w:pStyle w:val="TAL"/>
            </w:pPr>
          </w:p>
        </w:tc>
      </w:tr>
      <w:tr w:rsidR="00CD49D1" w:rsidRPr="005F7EB0" w14:paraId="17608CE9" w14:textId="77777777" w:rsidTr="00CD49D1">
        <w:trPr>
          <w:jc w:val="center"/>
        </w:trPr>
        <w:tc>
          <w:tcPr>
            <w:tcW w:w="7091" w:type="dxa"/>
            <w:gridSpan w:val="10"/>
          </w:tcPr>
          <w:p w14:paraId="7EAF221B" w14:textId="77777777" w:rsidR="00CD49D1" w:rsidRDefault="00CD49D1" w:rsidP="00CD49D1">
            <w:pPr>
              <w:pStyle w:val="TAL"/>
              <w:rPr>
                <w:lang w:val="en-US"/>
              </w:rPr>
            </w:pPr>
            <w:r>
              <w:rPr>
                <w:lang w:val="en-US"/>
              </w:rPr>
              <w:t xml:space="preserve">Length of </w:t>
            </w:r>
            <w:r w:rsidRPr="003C3963">
              <w:rPr>
                <w:lang w:val="en-US"/>
              </w:rPr>
              <w:t>V2X envelope contents</w:t>
            </w:r>
            <w:r>
              <w:t xml:space="preserve"> </w:t>
            </w:r>
            <w:r>
              <w:rPr>
                <w:lang w:val="en-US"/>
              </w:rPr>
              <w:t>(octets 2 and 3)</w:t>
            </w:r>
          </w:p>
          <w:p w14:paraId="1FBC56F4" w14:textId="77777777" w:rsidR="00CD49D1" w:rsidRPr="0014224D" w:rsidRDefault="00CD49D1" w:rsidP="00CD49D1">
            <w:pPr>
              <w:pStyle w:val="TAL"/>
            </w:pPr>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p>
        </w:tc>
      </w:tr>
      <w:tr w:rsidR="00CD49D1" w:rsidRPr="005F7EB0" w14:paraId="22A86CB0" w14:textId="77777777" w:rsidTr="00CD49D1">
        <w:trPr>
          <w:jc w:val="center"/>
        </w:trPr>
        <w:tc>
          <w:tcPr>
            <w:tcW w:w="7091" w:type="dxa"/>
            <w:gridSpan w:val="10"/>
          </w:tcPr>
          <w:p w14:paraId="6E0A77F2" w14:textId="77777777" w:rsidR="00CD49D1" w:rsidRDefault="00CD49D1" w:rsidP="00CD49D1">
            <w:pPr>
              <w:pStyle w:val="TAL"/>
              <w:rPr>
                <w:lang w:val="en-US"/>
              </w:rPr>
            </w:pPr>
          </w:p>
        </w:tc>
      </w:tr>
      <w:tr w:rsidR="00CD49D1" w:rsidRPr="005F7EB0" w14:paraId="67B4A032" w14:textId="77777777" w:rsidTr="00CD49D1">
        <w:trPr>
          <w:jc w:val="center"/>
        </w:trPr>
        <w:tc>
          <w:tcPr>
            <w:tcW w:w="7091" w:type="dxa"/>
            <w:gridSpan w:val="10"/>
          </w:tcPr>
          <w:p w14:paraId="325E5376" w14:textId="131401B5" w:rsidR="00CD49D1" w:rsidRDefault="00CD49D1" w:rsidP="00C440CC">
            <w:pPr>
              <w:pStyle w:val="TAL"/>
              <w:rPr>
                <w:lang w:val="en-US"/>
              </w:rPr>
            </w:pPr>
            <w:r>
              <w:rPr>
                <w:lang w:val="en-US"/>
              </w:rPr>
              <w:t>If the l</w:t>
            </w:r>
            <w:r w:rsidRPr="0008725B">
              <w:rPr>
                <w:lang w:val="en-US"/>
              </w:rPr>
              <w:t>ength of V2X envelope contents</w:t>
            </w:r>
            <w:r>
              <w:rPr>
                <w:lang w:eastAsia="ja-JP" w:bidi="he-IL"/>
              </w:rPr>
              <w:t xml:space="preserve"> field indicates a length bigger than indicated in </w:t>
            </w:r>
            <w:r>
              <w:t>figure </w:t>
            </w:r>
            <w:r w:rsidR="00E16331">
              <w:t>9</w:t>
            </w:r>
            <w:r>
              <w:rPr>
                <w:lang w:val="en-CA"/>
              </w:rPr>
              <w:t>.</w:t>
            </w:r>
            <w:r w:rsidR="00C440CC">
              <w:rPr>
                <w:lang w:val="en-CA"/>
              </w:rPr>
              <w:t>2</w:t>
            </w:r>
            <w:r>
              <w:rPr>
                <w:lang w:val="en-CA"/>
              </w:rPr>
              <w:t>.1</w:t>
            </w:r>
            <w:r w:rsidR="00E16331">
              <w:rPr>
                <w:lang w:val="en-CA"/>
              </w:rPr>
              <w:t>.</w:t>
            </w:r>
            <w:r>
              <w:t>4, figure </w:t>
            </w:r>
            <w:r w:rsidR="00E16331">
              <w:t>9</w:t>
            </w:r>
            <w:r>
              <w:rPr>
                <w:lang w:val="en-CA"/>
              </w:rPr>
              <w:t>.</w:t>
            </w:r>
            <w:r w:rsidR="00C440CC">
              <w:rPr>
                <w:lang w:val="en-CA"/>
              </w:rPr>
              <w:t>2</w:t>
            </w:r>
            <w:r>
              <w:rPr>
                <w:lang w:val="en-CA"/>
              </w:rPr>
              <w:t>.1</w:t>
            </w:r>
            <w:r w:rsidR="00E16331">
              <w:rPr>
                <w:lang w:val="en-CA"/>
              </w:rPr>
              <w:t>.</w:t>
            </w:r>
            <w:r>
              <w:t>5 or figure </w:t>
            </w:r>
            <w:r w:rsidR="00E16331">
              <w:t>9</w:t>
            </w:r>
            <w:r>
              <w:rPr>
                <w:lang w:val="en-CA"/>
              </w:rPr>
              <w:t>.</w:t>
            </w:r>
            <w:r w:rsidR="00C440CC">
              <w:rPr>
                <w:lang w:val="en-CA"/>
              </w:rPr>
              <w:t>2</w:t>
            </w:r>
            <w:r>
              <w:rPr>
                <w:lang w:val="en-CA"/>
              </w:rPr>
              <w:t>.1</w:t>
            </w:r>
            <w:r w:rsidR="00E16331">
              <w:rPr>
                <w:lang w:val="en-CA"/>
              </w:rPr>
              <w:t>.</w:t>
            </w:r>
            <w:r>
              <w:t xml:space="preserve">6, </w:t>
            </w:r>
            <w:r w:rsidR="00DF4C49">
              <w:rPr>
                <w:lang w:val="en-US"/>
              </w:rPr>
              <w:t>receiving</w:t>
            </w:r>
            <w:r>
              <w:rPr>
                <w:lang w:val="en-US"/>
              </w:rPr>
              <w:t xml:space="preserve"> entity shall ignore any superfl</w:t>
            </w:r>
            <w:r w:rsidR="00E16331">
              <w:rPr>
                <w:lang w:val="en-US"/>
              </w:rPr>
              <w:t>u</w:t>
            </w:r>
            <w:r>
              <w:rPr>
                <w:lang w:val="en-US"/>
              </w:rPr>
              <w:t xml:space="preserve">ous octets located at the end of the </w:t>
            </w:r>
            <w:r w:rsidRPr="00AB4755">
              <w:rPr>
                <w:lang w:eastAsia="ja-JP" w:bidi="he-IL"/>
              </w:rPr>
              <w:t>V2X envelope contents</w:t>
            </w:r>
            <w:r>
              <w:rPr>
                <w:lang w:eastAsia="ja-JP" w:bidi="he-IL"/>
              </w:rPr>
              <w:t>.</w:t>
            </w:r>
          </w:p>
        </w:tc>
      </w:tr>
      <w:tr w:rsidR="00CD49D1" w:rsidRPr="005F7EB0" w14:paraId="1E86839F" w14:textId="77777777" w:rsidTr="00CD49D1">
        <w:trPr>
          <w:jc w:val="center"/>
        </w:trPr>
        <w:tc>
          <w:tcPr>
            <w:tcW w:w="7091" w:type="dxa"/>
            <w:gridSpan w:val="10"/>
          </w:tcPr>
          <w:p w14:paraId="17727F33" w14:textId="77777777" w:rsidR="00CD49D1" w:rsidRDefault="00CD49D1" w:rsidP="00CD49D1">
            <w:pPr>
              <w:pStyle w:val="TAL"/>
            </w:pPr>
          </w:p>
        </w:tc>
      </w:tr>
      <w:tr w:rsidR="00CD49D1" w:rsidRPr="00217DF7" w14:paraId="680171F0" w14:textId="77777777" w:rsidTr="00CD49D1">
        <w:trPr>
          <w:jc w:val="center"/>
        </w:trPr>
        <w:tc>
          <w:tcPr>
            <w:tcW w:w="7091" w:type="dxa"/>
            <w:gridSpan w:val="10"/>
          </w:tcPr>
          <w:p w14:paraId="2974382A" w14:textId="77777777" w:rsidR="00CD49D1" w:rsidRDefault="00CD49D1" w:rsidP="00CD49D1">
            <w:pPr>
              <w:pStyle w:val="TAL"/>
              <w:rPr>
                <w:lang w:val="en-US"/>
              </w:rPr>
            </w:pPr>
            <w:r>
              <w:rPr>
                <w:lang w:val="en-US"/>
              </w:rPr>
              <w:t>IP based V2X message (octet 4 to octet n)</w:t>
            </w:r>
          </w:p>
          <w:p w14:paraId="6A9B6F15" w14:textId="77777777" w:rsidR="00CD49D1" w:rsidRPr="0014224D" w:rsidRDefault="00CD49D1" w:rsidP="00CD49D1">
            <w:pPr>
              <w:pStyle w:val="TAL"/>
            </w:pPr>
            <w:r>
              <w:rPr>
                <w:lang w:val="en-US"/>
              </w:rPr>
              <w:t xml:space="preserve">The IP based V2X </w:t>
            </w:r>
            <w:r w:rsidRPr="0014224D">
              <w:t>message</w:t>
            </w:r>
            <w:r>
              <w:t xml:space="preserve"> </w:t>
            </w:r>
            <w:r>
              <w:rPr>
                <w:lang w:val="en-US"/>
              </w:rPr>
              <w:t>field contains an IP based V2X message</w:t>
            </w:r>
            <w:r>
              <w:t>.</w:t>
            </w:r>
          </w:p>
        </w:tc>
      </w:tr>
      <w:tr w:rsidR="00CD49D1" w:rsidRPr="00217DF7" w14:paraId="43CE9F2C" w14:textId="77777777" w:rsidTr="00CD49D1">
        <w:trPr>
          <w:jc w:val="center"/>
        </w:trPr>
        <w:tc>
          <w:tcPr>
            <w:tcW w:w="7091" w:type="dxa"/>
            <w:gridSpan w:val="10"/>
          </w:tcPr>
          <w:p w14:paraId="1A7CE0F4" w14:textId="77777777" w:rsidR="00CD49D1" w:rsidRDefault="00CD49D1" w:rsidP="00CD49D1">
            <w:pPr>
              <w:pStyle w:val="TAL"/>
              <w:rPr>
                <w:lang w:val="en-US"/>
              </w:rPr>
            </w:pPr>
          </w:p>
        </w:tc>
      </w:tr>
      <w:tr w:rsidR="00CD49D1" w:rsidRPr="00217DF7" w14:paraId="6C7B32CD" w14:textId="77777777" w:rsidTr="00CD49D1">
        <w:trPr>
          <w:jc w:val="center"/>
        </w:trPr>
        <w:tc>
          <w:tcPr>
            <w:tcW w:w="7091" w:type="dxa"/>
            <w:gridSpan w:val="10"/>
          </w:tcPr>
          <w:p w14:paraId="68BD2D1B" w14:textId="77777777" w:rsidR="00CD49D1" w:rsidRDefault="00CD49D1" w:rsidP="00CD49D1">
            <w:pPr>
              <w:pStyle w:val="TAL"/>
              <w:rPr>
                <w:lang w:val="en-US"/>
              </w:rPr>
            </w:pPr>
            <w:r>
              <w:t>V2X message family</w:t>
            </w:r>
            <w:r>
              <w:rPr>
                <w:lang w:val="en-US"/>
              </w:rPr>
              <w:t xml:space="preserve"> (octet 4)</w:t>
            </w:r>
          </w:p>
          <w:p w14:paraId="3C7841A5" w14:textId="77777777" w:rsidR="00CD49D1" w:rsidRDefault="00CD49D1" w:rsidP="00CD49D1">
            <w:pPr>
              <w:pStyle w:val="TAL"/>
              <w:rPr>
                <w:lang w:val="en-US"/>
              </w:rPr>
            </w:pPr>
            <w:r>
              <w:rPr>
                <w:lang w:val="en-US"/>
              </w:rPr>
              <w:t>Bits</w:t>
            </w:r>
          </w:p>
        </w:tc>
      </w:tr>
      <w:tr w:rsidR="00CD49D1" w:rsidRPr="005F7EB0" w14:paraId="2925584D" w14:textId="77777777" w:rsidTr="00CD49D1">
        <w:trPr>
          <w:jc w:val="center"/>
        </w:trPr>
        <w:tc>
          <w:tcPr>
            <w:tcW w:w="284" w:type="dxa"/>
          </w:tcPr>
          <w:p w14:paraId="4D58D6D6" w14:textId="77777777" w:rsidR="00CD49D1" w:rsidRPr="005F7EB0" w:rsidRDefault="00CD49D1" w:rsidP="00CD49D1">
            <w:pPr>
              <w:pStyle w:val="TAH"/>
            </w:pPr>
            <w:r w:rsidRPr="005F7EB0">
              <w:t>8</w:t>
            </w:r>
          </w:p>
        </w:tc>
        <w:tc>
          <w:tcPr>
            <w:tcW w:w="285" w:type="dxa"/>
          </w:tcPr>
          <w:p w14:paraId="6436AD07" w14:textId="77777777" w:rsidR="00CD49D1" w:rsidRPr="005F7EB0" w:rsidRDefault="00CD49D1" w:rsidP="00CD49D1">
            <w:pPr>
              <w:pStyle w:val="TAH"/>
            </w:pPr>
            <w:r w:rsidRPr="005F7EB0">
              <w:t>7</w:t>
            </w:r>
          </w:p>
        </w:tc>
        <w:tc>
          <w:tcPr>
            <w:tcW w:w="283" w:type="dxa"/>
          </w:tcPr>
          <w:p w14:paraId="2098C4DB" w14:textId="77777777" w:rsidR="00CD49D1" w:rsidRPr="005F7EB0" w:rsidRDefault="00CD49D1" w:rsidP="00CD49D1">
            <w:pPr>
              <w:pStyle w:val="TAH"/>
            </w:pPr>
            <w:r w:rsidRPr="005F7EB0">
              <w:t>6</w:t>
            </w:r>
          </w:p>
        </w:tc>
        <w:tc>
          <w:tcPr>
            <w:tcW w:w="283" w:type="dxa"/>
          </w:tcPr>
          <w:p w14:paraId="1FC4BAD6" w14:textId="77777777" w:rsidR="00CD49D1" w:rsidRPr="005F7EB0" w:rsidRDefault="00CD49D1" w:rsidP="00CD49D1">
            <w:pPr>
              <w:pStyle w:val="TAH"/>
            </w:pPr>
            <w:r w:rsidRPr="005F7EB0">
              <w:t>5</w:t>
            </w:r>
          </w:p>
        </w:tc>
        <w:tc>
          <w:tcPr>
            <w:tcW w:w="284" w:type="dxa"/>
          </w:tcPr>
          <w:p w14:paraId="59405CD6" w14:textId="77777777" w:rsidR="00CD49D1" w:rsidRPr="005F7EB0" w:rsidRDefault="00CD49D1" w:rsidP="00CD49D1">
            <w:pPr>
              <w:pStyle w:val="TAH"/>
            </w:pPr>
            <w:r w:rsidRPr="005F7EB0">
              <w:t>4</w:t>
            </w:r>
          </w:p>
        </w:tc>
        <w:tc>
          <w:tcPr>
            <w:tcW w:w="284" w:type="dxa"/>
          </w:tcPr>
          <w:p w14:paraId="15366752" w14:textId="77777777" w:rsidR="00CD49D1" w:rsidRPr="005F7EB0" w:rsidRDefault="00CD49D1" w:rsidP="00CD49D1">
            <w:pPr>
              <w:pStyle w:val="TAH"/>
            </w:pPr>
            <w:r w:rsidRPr="005F7EB0">
              <w:t>3</w:t>
            </w:r>
          </w:p>
        </w:tc>
        <w:tc>
          <w:tcPr>
            <w:tcW w:w="284" w:type="dxa"/>
          </w:tcPr>
          <w:p w14:paraId="632665A4" w14:textId="77777777" w:rsidR="00CD49D1" w:rsidRPr="005F7EB0" w:rsidRDefault="00CD49D1" w:rsidP="00CD49D1">
            <w:pPr>
              <w:pStyle w:val="TAH"/>
            </w:pPr>
            <w:r w:rsidRPr="005F7EB0">
              <w:t>2</w:t>
            </w:r>
          </w:p>
        </w:tc>
        <w:tc>
          <w:tcPr>
            <w:tcW w:w="284" w:type="dxa"/>
          </w:tcPr>
          <w:p w14:paraId="53162EE7" w14:textId="77777777" w:rsidR="00CD49D1" w:rsidRPr="005F7EB0" w:rsidRDefault="00CD49D1" w:rsidP="00CD49D1">
            <w:pPr>
              <w:pStyle w:val="TAH"/>
            </w:pPr>
            <w:r w:rsidRPr="005F7EB0">
              <w:t>1</w:t>
            </w:r>
          </w:p>
        </w:tc>
        <w:tc>
          <w:tcPr>
            <w:tcW w:w="709" w:type="dxa"/>
          </w:tcPr>
          <w:p w14:paraId="15122418" w14:textId="77777777" w:rsidR="00CD49D1" w:rsidRPr="005F7EB0" w:rsidRDefault="00CD49D1" w:rsidP="00CD49D1">
            <w:pPr>
              <w:pStyle w:val="TAL"/>
            </w:pPr>
          </w:p>
        </w:tc>
        <w:tc>
          <w:tcPr>
            <w:tcW w:w="4111" w:type="dxa"/>
          </w:tcPr>
          <w:p w14:paraId="73FF6DD4" w14:textId="77777777" w:rsidR="00CD49D1" w:rsidRPr="005F7EB0" w:rsidRDefault="00CD49D1" w:rsidP="00CD49D1">
            <w:pPr>
              <w:pStyle w:val="TAL"/>
            </w:pPr>
          </w:p>
        </w:tc>
      </w:tr>
      <w:tr w:rsidR="00CD49D1" w:rsidRPr="005F7EB0" w14:paraId="0C8C4162" w14:textId="77777777" w:rsidTr="00CD49D1">
        <w:trPr>
          <w:jc w:val="center"/>
        </w:trPr>
        <w:tc>
          <w:tcPr>
            <w:tcW w:w="284" w:type="dxa"/>
          </w:tcPr>
          <w:p w14:paraId="18B9463C" w14:textId="77777777" w:rsidR="00CD49D1" w:rsidRPr="005F7EB0" w:rsidRDefault="00CD49D1" w:rsidP="00CD49D1">
            <w:pPr>
              <w:pStyle w:val="TAC"/>
            </w:pPr>
            <w:r w:rsidRPr="005F7EB0">
              <w:t>0</w:t>
            </w:r>
          </w:p>
        </w:tc>
        <w:tc>
          <w:tcPr>
            <w:tcW w:w="285" w:type="dxa"/>
          </w:tcPr>
          <w:p w14:paraId="16C8317C" w14:textId="77777777" w:rsidR="00CD49D1" w:rsidRPr="005F7EB0" w:rsidRDefault="00CD49D1" w:rsidP="00CD49D1">
            <w:pPr>
              <w:pStyle w:val="TAC"/>
            </w:pPr>
            <w:r w:rsidRPr="005F7EB0">
              <w:t>0</w:t>
            </w:r>
          </w:p>
        </w:tc>
        <w:tc>
          <w:tcPr>
            <w:tcW w:w="283" w:type="dxa"/>
          </w:tcPr>
          <w:p w14:paraId="191F12AE" w14:textId="77777777" w:rsidR="00CD49D1" w:rsidRPr="005F7EB0" w:rsidRDefault="00CD49D1" w:rsidP="00CD49D1">
            <w:pPr>
              <w:pStyle w:val="TAC"/>
            </w:pPr>
            <w:r w:rsidRPr="005F7EB0">
              <w:t>0</w:t>
            </w:r>
          </w:p>
        </w:tc>
        <w:tc>
          <w:tcPr>
            <w:tcW w:w="283" w:type="dxa"/>
          </w:tcPr>
          <w:p w14:paraId="581C4C44" w14:textId="77777777" w:rsidR="00CD49D1" w:rsidRPr="005F7EB0" w:rsidRDefault="00CD49D1" w:rsidP="00CD49D1">
            <w:pPr>
              <w:pStyle w:val="TAC"/>
            </w:pPr>
            <w:r w:rsidRPr="005F7EB0">
              <w:t>0</w:t>
            </w:r>
          </w:p>
        </w:tc>
        <w:tc>
          <w:tcPr>
            <w:tcW w:w="284" w:type="dxa"/>
          </w:tcPr>
          <w:p w14:paraId="50A6A93D" w14:textId="77777777" w:rsidR="00CD49D1" w:rsidRPr="005F7EB0" w:rsidRDefault="00CD49D1" w:rsidP="00CD49D1">
            <w:pPr>
              <w:pStyle w:val="TAC"/>
            </w:pPr>
            <w:r w:rsidRPr="005F7EB0">
              <w:t>0</w:t>
            </w:r>
          </w:p>
        </w:tc>
        <w:tc>
          <w:tcPr>
            <w:tcW w:w="284" w:type="dxa"/>
          </w:tcPr>
          <w:p w14:paraId="24B76F84" w14:textId="77777777" w:rsidR="00CD49D1" w:rsidRPr="005F7EB0" w:rsidRDefault="00CD49D1" w:rsidP="00CD49D1">
            <w:pPr>
              <w:pStyle w:val="TAC"/>
            </w:pPr>
            <w:r w:rsidRPr="005F7EB0">
              <w:t>0</w:t>
            </w:r>
          </w:p>
        </w:tc>
        <w:tc>
          <w:tcPr>
            <w:tcW w:w="284" w:type="dxa"/>
          </w:tcPr>
          <w:p w14:paraId="2C3DD313" w14:textId="77777777" w:rsidR="00CD49D1" w:rsidRPr="0014224D" w:rsidRDefault="00CD49D1" w:rsidP="00CD49D1">
            <w:pPr>
              <w:pStyle w:val="TAC"/>
              <w:rPr>
                <w:lang w:val="en-US"/>
              </w:rPr>
            </w:pPr>
            <w:r>
              <w:rPr>
                <w:lang w:val="en-US"/>
              </w:rPr>
              <w:t>0</w:t>
            </w:r>
          </w:p>
        </w:tc>
        <w:tc>
          <w:tcPr>
            <w:tcW w:w="284" w:type="dxa"/>
          </w:tcPr>
          <w:p w14:paraId="5AD75B9D" w14:textId="77777777" w:rsidR="00CD49D1" w:rsidRPr="0014224D" w:rsidRDefault="00CD49D1" w:rsidP="00CD49D1">
            <w:pPr>
              <w:pStyle w:val="TAC"/>
              <w:rPr>
                <w:lang w:val="en-US"/>
              </w:rPr>
            </w:pPr>
            <w:r>
              <w:rPr>
                <w:lang w:val="en-US"/>
              </w:rPr>
              <w:t>1</w:t>
            </w:r>
          </w:p>
        </w:tc>
        <w:tc>
          <w:tcPr>
            <w:tcW w:w="709" w:type="dxa"/>
          </w:tcPr>
          <w:p w14:paraId="12E27C77" w14:textId="77777777" w:rsidR="00CD49D1" w:rsidRPr="005F7EB0" w:rsidRDefault="00CD49D1" w:rsidP="00CD49D1">
            <w:pPr>
              <w:pStyle w:val="TAL"/>
            </w:pPr>
          </w:p>
        </w:tc>
        <w:tc>
          <w:tcPr>
            <w:tcW w:w="4111" w:type="dxa"/>
          </w:tcPr>
          <w:p w14:paraId="15CDA053" w14:textId="486FA9E0" w:rsidR="00CD49D1" w:rsidRPr="00DF0404" w:rsidRDefault="00CD49D1" w:rsidP="00DF0404">
            <w:pPr>
              <w:pStyle w:val="TAL"/>
            </w:pPr>
            <w:r w:rsidRPr="00DF0404">
              <w:t>IEEE 1609, see IEEE 1609.3 [</w:t>
            </w:r>
            <w:r w:rsidR="00B22A0E" w:rsidRPr="00DF0404">
              <w:t>13</w:t>
            </w:r>
            <w:r w:rsidRPr="00DF0404">
              <w:t>]</w:t>
            </w:r>
          </w:p>
        </w:tc>
      </w:tr>
      <w:tr w:rsidR="00CD49D1" w:rsidRPr="005F7EB0" w14:paraId="2565801F" w14:textId="77777777" w:rsidTr="00CD49D1">
        <w:trPr>
          <w:jc w:val="center"/>
        </w:trPr>
        <w:tc>
          <w:tcPr>
            <w:tcW w:w="284" w:type="dxa"/>
          </w:tcPr>
          <w:p w14:paraId="7BB50D09" w14:textId="77777777" w:rsidR="00CD49D1" w:rsidRPr="005F7EB0" w:rsidRDefault="00CD49D1" w:rsidP="00CD49D1">
            <w:pPr>
              <w:pStyle w:val="TAC"/>
            </w:pPr>
            <w:r w:rsidRPr="005F7EB0">
              <w:t>0</w:t>
            </w:r>
          </w:p>
        </w:tc>
        <w:tc>
          <w:tcPr>
            <w:tcW w:w="285" w:type="dxa"/>
          </w:tcPr>
          <w:p w14:paraId="6BC21A90" w14:textId="77777777" w:rsidR="00CD49D1" w:rsidRPr="005F7EB0" w:rsidRDefault="00CD49D1" w:rsidP="00CD49D1">
            <w:pPr>
              <w:pStyle w:val="TAC"/>
            </w:pPr>
            <w:r w:rsidRPr="005F7EB0">
              <w:t>0</w:t>
            </w:r>
          </w:p>
        </w:tc>
        <w:tc>
          <w:tcPr>
            <w:tcW w:w="283" w:type="dxa"/>
          </w:tcPr>
          <w:p w14:paraId="1081EFBD" w14:textId="77777777" w:rsidR="00CD49D1" w:rsidRPr="005F7EB0" w:rsidRDefault="00CD49D1" w:rsidP="00CD49D1">
            <w:pPr>
              <w:pStyle w:val="TAC"/>
            </w:pPr>
            <w:r w:rsidRPr="005F7EB0">
              <w:t>0</w:t>
            </w:r>
          </w:p>
        </w:tc>
        <w:tc>
          <w:tcPr>
            <w:tcW w:w="283" w:type="dxa"/>
          </w:tcPr>
          <w:p w14:paraId="63D6EF03" w14:textId="77777777" w:rsidR="00CD49D1" w:rsidRPr="005F7EB0" w:rsidRDefault="00CD49D1" w:rsidP="00CD49D1">
            <w:pPr>
              <w:pStyle w:val="TAC"/>
            </w:pPr>
            <w:r w:rsidRPr="005F7EB0">
              <w:t>0</w:t>
            </w:r>
          </w:p>
        </w:tc>
        <w:tc>
          <w:tcPr>
            <w:tcW w:w="284" w:type="dxa"/>
          </w:tcPr>
          <w:p w14:paraId="479C3FA0" w14:textId="77777777" w:rsidR="00CD49D1" w:rsidRPr="005F7EB0" w:rsidRDefault="00CD49D1" w:rsidP="00CD49D1">
            <w:pPr>
              <w:pStyle w:val="TAC"/>
            </w:pPr>
            <w:r w:rsidRPr="005F7EB0">
              <w:t>0</w:t>
            </w:r>
          </w:p>
        </w:tc>
        <w:tc>
          <w:tcPr>
            <w:tcW w:w="284" w:type="dxa"/>
          </w:tcPr>
          <w:p w14:paraId="5041A86D" w14:textId="77777777" w:rsidR="00CD49D1" w:rsidRPr="005F7EB0" w:rsidRDefault="00CD49D1" w:rsidP="00CD49D1">
            <w:pPr>
              <w:pStyle w:val="TAC"/>
            </w:pPr>
            <w:r w:rsidRPr="005F7EB0">
              <w:t>0</w:t>
            </w:r>
          </w:p>
        </w:tc>
        <w:tc>
          <w:tcPr>
            <w:tcW w:w="284" w:type="dxa"/>
          </w:tcPr>
          <w:p w14:paraId="01E74C7F" w14:textId="77777777" w:rsidR="00CD49D1" w:rsidRPr="0014224D" w:rsidRDefault="00CD49D1" w:rsidP="00CD49D1">
            <w:pPr>
              <w:pStyle w:val="TAC"/>
              <w:rPr>
                <w:lang w:val="en-US"/>
              </w:rPr>
            </w:pPr>
            <w:r>
              <w:rPr>
                <w:lang w:val="en-US"/>
              </w:rPr>
              <w:t>1</w:t>
            </w:r>
          </w:p>
        </w:tc>
        <w:tc>
          <w:tcPr>
            <w:tcW w:w="284" w:type="dxa"/>
          </w:tcPr>
          <w:p w14:paraId="216E5105" w14:textId="77777777" w:rsidR="00CD49D1" w:rsidRPr="0014224D" w:rsidRDefault="00CD49D1" w:rsidP="00CD49D1">
            <w:pPr>
              <w:pStyle w:val="TAC"/>
              <w:rPr>
                <w:lang w:val="en-US"/>
              </w:rPr>
            </w:pPr>
            <w:r>
              <w:rPr>
                <w:lang w:val="en-US"/>
              </w:rPr>
              <w:t>0</w:t>
            </w:r>
          </w:p>
        </w:tc>
        <w:tc>
          <w:tcPr>
            <w:tcW w:w="709" w:type="dxa"/>
          </w:tcPr>
          <w:p w14:paraId="2026FF18" w14:textId="77777777" w:rsidR="00CD49D1" w:rsidRPr="005F7EB0" w:rsidRDefault="00CD49D1" w:rsidP="00CD49D1">
            <w:pPr>
              <w:pStyle w:val="TAL"/>
            </w:pPr>
          </w:p>
        </w:tc>
        <w:tc>
          <w:tcPr>
            <w:tcW w:w="4111" w:type="dxa"/>
          </w:tcPr>
          <w:p w14:paraId="1314F0C5" w14:textId="382DA93D" w:rsidR="00CD49D1" w:rsidRPr="00DF0404" w:rsidRDefault="00CD49D1" w:rsidP="00DF0404">
            <w:pPr>
              <w:pStyle w:val="TAL"/>
            </w:pPr>
            <w:r w:rsidRPr="00DF0404">
              <w:t>ISO, see ISO 29281-1 [</w:t>
            </w:r>
            <w:r w:rsidR="00B22A0E" w:rsidRPr="00DF0404">
              <w:t>17</w:t>
            </w:r>
            <w:r w:rsidRPr="00DF0404">
              <w:t>]</w:t>
            </w:r>
          </w:p>
        </w:tc>
      </w:tr>
      <w:tr w:rsidR="00CD49D1" w:rsidRPr="005F7EB0" w14:paraId="3D96F8A9" w14:textId="77777777" w:rsidTr="00CD49D1">
        <w:trPr>
          <w:jc w:val="center"/>
        </w:trPr>
        <w:tc>
          <w:tcPr>
            <w:tcW w:w="284" w:type="dxa"/>
          </w:tcPr>
          <w:p w14:paraId="41F0F4D6" w14:textId="77777777" w:rsidR="00CD49D1" w:rsidRPr="005F7EB0" w:rsidRDefault="00CD49D1" w:rsidP="00CD49D1">
            <w:pPr>
              <w:pStyle w:val="TAC"/>
            </w:pPr>
            <w:r>
              <w:t>0</w:t>
            </w:r>
          </w:p>
        </w:tc>
        <w:tc>
          <w:tcPr>
            <w:tcW w:w="285" w:type="dxa"/>
          </w:tcPr>
          <w:p w14:paraId="53ED8BD5" w14:textId="77777777" w:rsidR="00CD49D1" w:rsidRPr="005F7EB0" w:rsidRDefault="00CD49D1" w:rsidP="00CD49D1">
            <w:pPr>
              <w:pStyle w:val="TAC"/>
            </w:pPr>
            <w:r>
              <w:t>0</w:t>
            </w:r>
          </w:p>
        </w:tc>
        <w:tc>
          <w:tcPr>
            <w:tcW w:w="283" w:type="dxa"/>
          </w:tcPr>
          <w:p w14:paraId="5B1A5F44" w14:textId="77777777" w:rsidR="00CD49D1" w:rsidRPr="005F7EB0" w:rsidRDefault="00CD49D1" w:rsidP="00CD49D1">
            <w:pPr>
              <w:pStyle w:val="TAC"/>
            </w:pPr>
            <w:r>
              <w:t>0</w:t>
            </w:r>
          </w:p>
        </w:tc>
        <w:tc>
          <w:tcPr>
            <w:tcW w:w="283" w:type="dxa"/>
          </w:tcPr>
          <w:p w14:paraId="1DC59B55" w14:textId="77777777" w:rsidR="00CD49D1" w:rsidRPr="005F7EB0" w:rsidRDefault="00CD49D1" w:rsidP="00CD49D1">
            <w:pPr>
              <w:pStyle w:val="TAC"/>
            </w:pPr>
            <w:r>
              <w:t>0</w:t>
            </w:r>
          </w:p>
        </w:tc>
        <w:tc>
          <w:tcPr>
            <w:tcW w:w="284" w:type="dxa"/>
          </w:tcPr>
          <w:p w14:paraId="40E4C75F" w14:textId="77777777" w:rsidR="00CD49D1" w:rsidRPr="005F7EB0" w:rsidRDefault="00CD49D1" w:rsidP="00CD49D1">
            <w:pPr>
              <w:pStyle w:val="TAC"/>
            </w:pPr>
            <w:r>
              <w:t>0</w:t>
            </w:r>
          </w:p>
        </w:tc>
        <w:tc>
          <w:tcPr>
            <w:tcW w:w="284" w:type="dxa"/>
          </w:tcPr>
          <w:p w14:paraId="23C169E5" w14:textId="77777777" w:rsidR="00CD49D1" w:rsidRPr="005F7EB0" w:rsidRDefault="00CD49D1" w:rsidP="00CD49D1">
            <w:pPr>
              <w:pStyle w:val="TAC"/>
            </w:pPr>
            <w:r>
              <w:t>0</w:t>
            </w:r>
          </w:p>
        </w:tc>
        <w:tc>
          <w:tcPr>
            <w:tcW w:w="284" w:type="dxa"/>
          </w:tcPr>
          <w:p w14:paraId="4E083CA0" w14:textId="77777777" w:rsidR="00CD49D1" w:rsidRDefault="00CD49D1" w:rsidP="00CD49D1">
            <w:pPr>
              <w:pStyle w:val="TAC"/>
              <w:rPr>
                <w:lang w:val="en-US"/>
              </w:rPr>
            </w:pPr>
            <w:r>
              <w:rPr>
                <w:lang w:val="en-US"/>
              </w:rPr>
              <w:t>1</w:t>
            </w:r>
          </w:p>
        </w:tc>
        <w:tc>
          <w:tcPr>
            <w:tcW w:w="284" w:type="dxa"/>
          </w:tcPr>
          <w:p w14:paraId="2D0A9613" w14:textId="77777777" w:rsidR="00CD49D1" w:rsidRDefault="00CD49D1" w:rsidP="00CD49D1">
            <w:pPr>
              <w:pStyle w:val="TAC"/>
              <w:rPr>
                <w:lang w:val="en-US"/>
              </w:rPr>
            </w:pPr>
            <w:r>
              <w:rPr>
                <w:lang w:val="en-US"/>
              </w:rPr>
              <w:t>1</w:t>
            </w:r>
          </w:p>
        </w:tc>
        <w:tc>
          <w:tcPr>
            <w:tcW w:w="709" w:type="dxa"/>
          </w:tcPr>
          <w:p w14:paraId="0A2C297A" w14:textId="77777777" w:rsidR="00CD49D1" w:rsidRPr="005F7EB0" w:rsidRDefault="00CD49D1" w:rsidP="00CD49D1">
            <w:pPr>
              <w:pStyle w:val="TAL"/>
            </w:pPr>
          </w:p>
        </w:tc>
        <w:tc>
          <w:tcPr>
            <w:tcW w:w="4111" w:type="dxa"/>
          </w:tcPr>
          <w:p w14:paraId="5B3FE73D" w14:textId="18D6556E" w:rsidR="00CD49D1" w:rsidRPr="00DF0404" w:rsidRDefault="00CD49D1" w:rsidP="00DF0404">
            <w:pPr>
              <w:pStyle w:val="TAL"/>
            </w:pPr>
            <w:r w:rsidRPr="00DF0404">
              <w:t>ETSI-ITS, see ETSI EN 302 636-3 [</w:t>
            </w:r>
            <w:r w:rsidR="00B22A0E" w:rsidRPr="00DF0404">
              <w:t>12</w:t>
            </w:r>
            <w:r w:rsidRPr="00DF0404">
              <w:t>]</w:t>
            </w:r>
          </w:p>
        </w:tc>
      </w:tr>
      <w:tr w:rsidR="00A42187" w:rsidRPr="005F7EB0" w14:paraId="6072250C" w14:textId="77777777" w:rsidTr="00177A9B">
        <w:trPr>
          <w:jc w:val="center"/>
        </w:trPr>
        <w:tc>
          <w:tcPr>
            <w:tcW w:w="284" w:type="dxa"/>
          </w:tcPr>
          <w:p w14:paraId="0104FC1C" w14:textId="77777777" w:rsidR="00A42187" w:rsidRDefault="00A42187" w:rsidP="00177A9B">
            <w:pPr>
              <w:pStyle w:val="TAC"/>
              <w:rPr>
                <w:lang w:eastAsia="zh-CN"/>
              </w:rPr>
            </w:pPr>
            <w:r>
              <w:rPr>
                <w:rFonts w:hint="eastAsia"/>
                <w:lang w:eastAsia="zh-CN"/>
              </w:rPr>
              <w:t>0</w:t>
            </w:r>
          </w:p>
        </w:tc>
        <w:tc>
          <w:tcPr>
            <w:tcW w:w="285" w:type="dxa"/>
          </w:tcPr>
          <w:p w14:paraId="37486536" w14:textId="77777777" w:rsidR="00A42187" w:rsidRDefault="00A42187" w:rsidP="00177A9B">
            <w:pPr>
              <w:pStyle w:val="TAC"/>
              <w:rPr>
                <w:lang w:eastAsia="zh-CN"/>
              </w:rPr>
            </w:pPr>
            <w:r>
              <w:rPr>
                <w:rFonts w:hint="eastAsia"/>
                <w:lang w:eastAsia="zh-CN"/>
              </w:rPr>
              <w:t>0</w:t>
            </w:r>
          </w:p>
        </w:tc>
        <w:tc>
          <w:tcPr>
            <w:tcW w:w="283" w:type="dxa"/>
          </w:tcPr>
          <w:p w14:paraId="6F5F9471" w14:textId="77777777" w:rsidR="00A42187" w:rsidRDefault="00A42187" w:rsidP="00177A9B">
            <w:pPr>
              <w:pStyle w:val="TAC"/>
              <w:rPr>
                <w:lang w:eastAsia="zh-CN"/>
              </w:rPr>
            </w:pPr>
            <w:r>
              <w:rPr>
                <w:rFonts w:hint="eastAsia"/>
                <w:lang w:eastAsia="zh-CN"/>
              </w:rPr>
              <w:t>0</w:t>
            </w:r>
          </w:p>
        </w:tc>
        <w:tc>
          <w:tcPr>
            <w:tcW w:w="283" w:type="dxa"/>
          </w:tcPr>
          <w:p w14:paraId="40CEB7D3" w14:textId="77777777" w:rsidR="00A42187" w:rsidRDefault="00A42187" w:rsidP="00177A9B">
            <w:pPr>
              <w:pStyle w:val="TAC"/>
              <w:rPr>
                <w:lang w:eastAsia="zh-CN"/>
              </w:rPr>
            </w:pPr>
            <w:r>
              <w:rPr>
                <w:rFonts w:hint="eastAsia"/>
                <w:lang w:eastAsia="zh-CN"/>
              </w:rPr>
              <w:t>0</w:t>
            </w:r>
          </w:p>
        </w:tc>
        <w:tc>
          <w:tcPr>
            <w:tcW w:w="284" w:type="dxa"/>
          </w:tcPr>
          <w:p w14:paraId="556EEE65" w14:textId="77777777" w:rsidR="00A42187" w:rsidRDefault="00A42187" w:rsidP="00177A9B">
            <w:pPr>
              <w:pStyle w:val="TAC"/>
              <w:rPr>
                <w:lang w:eastAsia="zh-CN"/>
              </w:rPr>
            </w:pPr>
            <w:r>
              <w:rPr>
                <w:rFonts w:hint="eastAsia"/>
                <w:lang w:eastAsia="zh-CN"/>
              </w:rPr>
              <w:t>0</w:t>
            </w:r>
          </w:p>
        </w:tc>
        <w:tc>
          <w:tcPr>
            <w:tcW w:w="284" w:type="dxa"/>
          </w:tcPr>
          <w:p w14:paraId="1BBC833E" w14:textId="77777777" w:rsidR="00A42187" w:rsidRDefault="00A42187" w:rsidP="00177A9B">
            <w:pPr>
              <w:pStyle w:val="TAC"/>
              <w:rPr>
                <w:lang w:eastAsia="zh-CN"/>
              </w:rPr>
            </w:pPr>
            <w:r>
              <w:rPr>
                <w:rFonts w:hint="eastAsia"/>
                <w:lang w:eastAsia="zh-CN"/>
              </w:rPr>
              <w:t>1</w:t>
            </w:r>
          </w:p>
        </w:tc>
        <w:tc>
          <w:tcPr>
            <w:tcW w:w="284" w:type="dxa"/>
          </w:tcPr>
          <w:p w14:paraId="2A03A03D" w14:textId="77777777" w:rsidR="00A42187" w:rsidRDefault="00A42187" w:rsidP="00177A9B">
            <w:pPr>
              <w:pStyle w:val="TAC"/>
              <w:rPr>
                <w:lang w:val="en-US" w:eastAsia="zh-CN"/>
              </w:rPr>
            </w:pPr>
            <w:r>
              <w:rPr>
                <w:rFonts w:hint="eastAsia"/>
                <w:lang w:val="en-US" w:eastAsia="zh-CN"/>
              </w:rPr>
              <w:t>0</w:t>
            </w:r>
          </w:p>
        </w:tc>
        <w:tc>
          <w:tcPr>
            <w:tcW w:w="284" w:type="dxa"/>
          </w:tcPr>
          <w:p w14:paraId="68271F45" w14:textId="77777777" w:rsidR="00A42187" w:rsidRDefault="00A42187" w:rsidP="00177A9B">
            <w:pPr>
              <w:pStyle w:val="TAC"/>
              <w:rPr>
                <w:lang w:val="en-US" w:eastAsia="zh-CN"/>
              </w:rPr>
            </w:pPr>
            <w:r>
              <w:rPr>
                <w:rFonts w:hint="eastAsia"/>
                <w:lang w:val="en-US" w:eastAsia="zh-CN"/>
              </w:rPr>
              <w:t>0</w:t>
            </w:r>
          </w:p>
        </w:tc>
        <w:tc>
          <w:tcPr>
            <w:tcW w:w="709" w:type="dxa"/>
          </w:tcPr>
          <w:p w14:paraId="3FE79579" w14:textId="77777777" w:rsidR="00A42187" w:rsidRPr="005F7EB0" w:rsidRDefault="00A42187" w:rsidP="00177A9B">
            <w:pPr>
              <w:pStyle w:val="TAL"/>
            </w:pPr>
          </w:p>
        </w:tc>
        <w:tc>
          <w:tcPr>
            <w:tcW w:w="4111" w:type="dxa"/>
          </w:tcPr>
          <w:p w14:paraId="325E2304" w14:textId="0498947B" w:rsidR="00A42187" w:rsidRPr="00DF0404" w:rsidRDefault="00A42187" w:rsidP="00177A9B">
            <w:pPr>
              <w:pStyle w:val="TAL"/>
              <w:rPr>
                <w:lang w:eastAsia="zh-CN"/>
              </w:rPr>
            </w:pPr>
            <w:r>
              <w:rPr>
                <w:rFonts w:hint="eastAsia"/>
              </w:rPr>
              <w:t>CCSA, see CCSA</w:t>
            </w:r>
            <w:r>
              <w:t> </w:t>
            </w:r>
            <w:r w:rsidRPr="00B811FF">
              <w:rPr>
                <w:rFonts w:hint="eastAsia"/>
              </w:rPr>
              <w:t>YD/T</w:t>
            </w:r>
            <w:r>
              <w:t> </w:t>
            </w:r>
            <w:r w:rsidRPr="00B811FF">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D49D1" w:rsidRPr="005F7EB0" w14:paraId="79D2F105" w14:textId="77777777" w:rsidTr="00CD49D1">
        <w:trPr>
          <w:jc w:val="center"/>
        </w:trPr>
        <w:tc>
          <w:tcPr>
            <w:tcW w:w="7091" w:type="dxa"/>
            <w:gridSpan w:val="10"/>
          </w:tcPr>
          <w:p w14:paraId="63CE3BA4"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217DF7" w14:paraId="29975BE5" w14:textId="77777777" w:rsidTr="00CD49D1">
        <w:trPr>
          <w:jc w:val="center"/>
        </w:trPr>
        <w:tc>
          <w:tcPr>
            <w:tcW w:w="7091" w:type="dxa"/>
            <w:gridSpan w:val="10"/>
          </w:tcPr>
          <w:p w14:paraId="2C7542FB" w14:textId="77777777" w:rsidR="00CD49D1" w:rsidRPr="0014224D" w:rsidRDefault="00CD49D1" w:rsidP="00CD49D1">
            <w:pPr>
              <w:pStyle w:val="TAL"/>
            </w:pPr>
          </w:p>
        </w:tc>
      </w:tr>
      <w:tr w:rsidR="00CD49D1" w:rsidRPr="005F7EB0" w14:paraId="4450C78A" w14:textId="77777777" w:rsidTr="00CD49D1">
        <w:trPr>
          <w:jc w:val="center"/>
        </w:trPr>
        <w:tc>
          <w:tcPr>
            <w:tcW w:w="7091" w:type="dxa"/>
            <w:gridSpan w:val="10"/>
          </w:tcPr>
          <w:p w14:paraId="2EAD2953" w14:textId="77777777" w:rsidR="00CD49D1" w:rsidRDefault="00CD49D1" w:rsidP="00CD49D1">
            <w:pPr>
              <w:pStyle w:val="TAL"/>
              <w:rPr>
                <w:lang w:val="en-US"/>
              </w:rPr>
            </w:pPr>
            <w:r>
              <w:rPr>
                <w:lang w:val="en-US"/>
              </w:rPr>
              <w:t>Non-IP based V2X message (octet 5 to octet n)</w:t>
            </w:r>
          </w:p>
          <w:p w14:paraId="4417136B" w14:textId="77777777" w:rsidR="00CD49D1" w:rsidRPr="00131129" w:rsidRDefault="00CD49D1" w:rsidP="00CD49D1">
            <w:pPr>
              <w:pStyle w:val="TAL"/>
            </w:pPr>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p>
        </w:tc>
      </w:tr>
      <w:tr w:rsidR="00CD49D1" w:rsidRPr="005F7EB0" w14:paraId="2CFE4BF2" w14:textId="77777777" w:rsidTr="00CD49D1">
        <w:trPr>
          <w:jc w:val="center"/>
        </w:trPr>
        <w:tc>
          <w:tcPr>
            <w:tcW w:w="7091" w:type="dxa"/>
            <w:gridSpan w:val="10"/>
          </w:tcPr>
          <w:p w14:paraId="6A03C08A" w14:textId="77777777" w:rsidR="00CD49D1" w:rsidRDefault="00CD49D1" w:rsidP="00CD49D1">
            <w:pPr>
              <w:pStyle w:val="TAL"/>
              <w:rPr>
                <w:lang w:val="en-US"/>
              </w:rPr>
            </w:pPr>
          </w:p>
        </w:tc>
      </w:tr>
      <w:tr w:rsidR="00CD49D1" w:rsidRPr="005F7EB0" w14:paraId="48F8D095" w14:textId="77777777" w:rsidTr="00CD49D1">
        <w:trPr>
          <w:jc w:val="center"/>
        </w:trPr>
        <w:tc>
          <w:tcPr>
            <w:tcW w:w="7091" w:type="dxa"/>
            <w:gridSpan w:val="10"/>
          </w:tcPr>
          <w:p w14:paraId="32B44647" w14:textId="77777777" w:rsidR="00CD49D1" w:rsidRDefault="00CD49D1" w:rsidP="00CD49D1">
            <w:pPr>
              <w:pStyle w:val="TAL"/>
              <w:rPr>
                <w:lang w:val="en-US"/>
              </w:rPr>
            </w:pPr>
            <w:r>
              <w:rPr>
                <w:lang w:val="en-US"/>
              </w:rPr>
              <w:t>Number of V2X service identifiers (octet 4)</w:t>
            </w:r>
          </w:p>
        </w:tc>
      </w:tr>
      <w:tr w:rsidR="00CD49D1" w:rsidRPr="005F7EB0" w14:paraId="5DCED68A" w14:textId="77777777" w:rsidTr="00CD49D1">
        <w:trPr>
          <w:jc w:val="center"/>
        </w:trPr>
        <w:tc>
          <w:tcPr>
            <w:tcW w:w="7091" w:type="dxa"/>
            <w:gridSpan w:val="10"/>
          </w:tcPr>
          <w:p w14:paraId="0C66C637" w14:textId="77777777" w:rsidR="00CD49D1" w:rsidRDefault="00CD49D1" w:rsidP="00CD49D1">
            <w:pPr>
              <w:pStyle w:val="TAL"/>
              <w:rPr>
                <w:lang w:val="en-US"/>
              </w:rPr>
            </w:pPr>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p>
        </w:tc>
      </w:tr>
      <w:tr w:rsidR="00CD49D1" w:rsidRPr="005F7EB0" w14:paraId="76CB27BF" w14:textId="77777777" w:rsidTr="00CD49D1">
        <w:trPr>
          <w:jc w:val="center"/>
        </w:trPr>
        <w:tc>
          <w:tcPr>
            <w:tcW w:w="7091" w:type="dxa"/>
            <w:gridSpan w:val="10"/>
          </w:tcPr>
          <w:p w14:paraId="63094C90" w14:textId="77777777" w:rsidR="00CD49D1" w:rsidRDefault="00CD49D1" w:rsidP="00CD49D1">
            <w:pPr>
              <w:pStyle w:val="TAL"/>
              <w:rPr>
                <w:lang w:val="en-US"/>
              </w:rPr>
            </w:pPr>
          </w:p>
        </w:tc>
      </w:tr>
      <w:tr w:rsidR="00CD49D1" w:rsidRPr="005F7EB0" w14:paraId="7E7CB361" w14:textId="77777777" w:rsidTr="00CD49D1">
        <w:trPr>
          <w:jc w:val="center"/>
        </w:trPr>
        <w:tc>
          <w:tcPr>
            <w:tcW w:w="7091" w:type="dxa"/>
            <w:gridSpan w:val="10"/>
          </w:tcPr>
          <w:p w14:paraId="6AC0B8C1" w14:textId="77777777" w:rsidR="00CD49D1" w:rsidRDefault="00CD49D1" w:rsidP="00CD49D1">
            <w:pPr>
              <w:pStyle w:val="TAL"/>
              <w:rPr>
                <w:lang w:val="en-US"/>
              </w:rPr>
            </w:pPr>
            <w:r>
              <w:rPr>
                <w:lang w:val="en-US"/>
              </w:rPr>
              <w:t>V2X service identifier</w:t>
            </w:r>
          </w:p>
        </w:tc>
      </w:tr>
      <w:tr w:rsidR="00CD49D1" w:rsidRPr="005F7EB0" w14:paraId="7600022E" w14:textId="77777777" w:rsidTr="00CD49D1">
        <w:trPr>
          <w:jc w:val="center"/>
        </w:trPr>
        <w:tc>
          <w:tcPr>
            <w:tcW w:w="7091" w:type="dxa"/>
            <w:gridSpan w:val="10"/>
          </w:tcPr>
          <w:p w14:paraId="10FA8654" w14:textId="1135C718" w:rsidR="00CD49D1" w:rsidRPr="005B1CD7" w:rsidRDefault="00CD49D1" w:rsidP="00B22A0E">
            <w:pPr>
              <w:pStyle w:val="TAL"/>
            </w:pPr>
            <w:r>
              <w:rPr>
                <w:lang w:val="en-US"/>
              </w:rPr>
              <w:t xml:space="preserve">The V2X service identifier </w:t>
            </w:r>
            <w:r>
              <w:t xml:space="preserve">field contains a </w:t>
            </w:r>
            <w:r>
              <w:rPr>
                <w:lang w:val="en-US"/>
              </w:rPr>
              <w:t xml:space="preserve">V2X service identifier as specified in </w:t>
            </w:r>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00B22A0E">
              <w:t>18</w:t>
            </w:r>
            <w:r>
              <w:t>].</w:t>
            </w:r>
          </w:p>
        </w:tc>
      </w:tr>
      <w:tr w:rsidR="00CD49D1" w:rsidRPr="005F7EB0" w14:paraId="07CF0A96" w14:textId="77777777" w:rsidTr="00CD49D1">
        <w:trPr>
          <w:jc w:val="center"/>
        </w:trPr>
        <w:tc>
          <w:tcPr>
            <w:tcW w:w="7091" w:type="dxa"/>
            <w:gridSpan w:val="10"/>
          </w:tcPr>
          <w:p w14:paraId="79608B5B" w14:textId="77777777" w:rsidR="00CD49D1" w:rsidRDefault="00CD49D1" w:rsidP="00CD49D1">
            <w:pPr>
              <w:pStyle w:val="TAL"/>
              <w:rPr>
                <w:lang w:val="en-US"/>
              </w:rPr>
            </w:pPr>
          </w:p>
        </w:tc>
      </w:tr>
      <w:tr w:rsidR="00CD49D1" w:rsidRPr="005F7EB0" w14:paraId="23D714E7" w14:textId="77777777" w:rsidTr="00CD49D1">
        <w:trPr>
          <w:jc w:val="center"/>
        </w:trPr>
        <w:tc>
          <w:tcPr>
            <w:tcW w:w="7091" w:type="dxa"/>
            <w:gridSpan w:val="10"/>
          </w:tcPr>
          <w:p w14:paraId="2CD5DEF5" w14:textId="77777777" w:rsidR="00CD49D1" w:rsidRDefault="00CD49D1" w:rsidP="00CD49D1">
            <w:pPr>
              <w:pStyle w:val="TAL"/>
              <w:rPr>
                <w:lang w:val="en-US"/>
              </w:rPr>
            </w:pPr>
            <w:r>
              <w:rPr>
                <w:lang w:val="en-US"/>
              </w:rPr>
              <w:t>Validity time (octet 4 to octet 5)</w:t>
            </w:r>
          </w:p>
        </w:tc>
      </w:tr>
      <w:tr w:rsidR="00CD49D1" w:rsidRPr="005F7EB0" w14:paraId="5DDAB3FF" w14:textId="77777777" w:rsidTr="00CD49D1">
        <w:trPr>
          <w:jc w:val="center"/>
        </w:trPr>
        <w:tc>
          <w:tcPr>
            <w:tcW w:w="7091" w:type="dxa"/>
            <w:gridSpan w:val="10"/>
          </w:tcPr>
          <w:p w14:paraId="0D49A8BB" w14:textId="77777777" w:rsidR="00CD49D1" w:rsidRDefault="00CD49D1" w:rsidP="00CD49D1">
            <w:pPr>
              <w:pStyle w:val="TAL"/>
              <w:rPr>
                <w:lang w:val="en-US"/>
              </w:rPr>
            </w:pPr>
            <w:r>
              <w:rPr>
                <w:lang w:val="en-US"/>
              </w:rPr>
              <w:t>The validity time field contains binary coded validity time of UDP session in seconds.</w:t>
            </w:r>
          </w:p>
        </w:tc>
      </w:tr>
    </w:tbl>
    <w:p w14:paraId="19BBF65C" w14:textId="77777777" w:rsidR="00CD49D1" w:rsidRPr="008D7961" w:rsidRDefault="00CD49D1" w:rsidP="00CD49D1"/>
    <w:p w14:paraId="13B7F1A6" w14:textId="39630C9F" w:rsidR="00AC7F37" w:rsidRPr="00951F9E" w:rsidRDefault="00E16331" w:rsidP="00951F9E">
      <w:pPr>
        <w:pStyle w:val="Heading1"/>
      </w:pPr>
      <w:bookmarkStart w:id="773" w:name="_Toc34388728"/>
      <w:bookmarkStart w:id="774" w:name="_Toc34404499"/>
      <w:bookmarkStart w:id="775" w:name="_Toc45282409"/>
      <w:r w:rsidRPr="00951F9E">
        <w:t>10</w:t>
      </w:r>
      <w:r w:rsidR="00AC7F37" w:rsidRPr="00951F9E">
        <w:tab/>
        <w:t>List of system parameters</w:t>
      </w:r>
      <w:bookmarkEnd w:id="472"/>
      <w:bookmarkEnd w:id="730"/>
      <w:bookmarkEnd w:id="773"/>
      <w:bookmarkEnd w:id="774"/>
      <w:bookmarkEnd w:id="775"/>
    </w:p>
    <w:p w14:paraId="12BE334A" w14:textId="27E7F3A6" w:rsidR="00AC7F37" w:rsidRPr="003168A2" w:rsidRDefault="00E16331" w:rsidP="00AC7F37">
      <w:pPr>
        <w:pStyle w:val="Heading2"/>
      </w:pPr>
      <w:bookmarkStart w:id="776" w:name="_Toc22039990"/>
      <w:bookmarkStart w:id="777" w:name="_Toc25070730"/>
      <w:bookmarkStart w:id="778" w:name="_Toc34388729"/>
      <w:bookmarkStart w:id="779" w:name="_Toc34404500"/>
      <w:bookmarkStart w:id="780" w:name="_Toc45282410"/>
      <w:r>
        <w:t>10</w:t>
      </w:r>
      <w:r w:rsidR="00AC7F37" w:rsidRPr="003168A2">
        <w:t>.1</w:t>
      </w:r>
      <w:r w:rsidR="00AC7F37" w:rsidRPr="003168A2">
        <w:tab/>
        <w:t>General</w:t>
      </w:r>
      <w:bookmarkEnd w:id="776"/>
      <w:bookmarkEnd w:id="777"/>
      <w:bookmarkEnd w:id="778"/>
      <w:bookmarkEnd w:id="779"/>
      <w:bookmarkEnd w:id="780"/>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781" w:name="_Toc25070731"/>
      <w:bookmarkStart w:id="782" w:name="_Toc34388730"/>
      <w:bookmarkStart w:id="783" w:name="_Toc34404501"/>
      <w:bookmarkStart w:id="784" w:name="_Toc22039991"/>
      <w:bookmarkStart w:id="785" w:name="_Toc4528241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781"/>
      <w:bookmarkEnd w:id="782"/>
      <w:bookmarkEnd w:id="783"/>
      <w:bookmarkEnd w:id="785"/>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786" w:name="_Toc25070732"/>
      <w:bookmarkStart w:id="787" w:name="_Toc34388731"/>
      <w:bookmarkStart w:id="788" w:name="_Toc34404502"/>
      <w:bookmarkStart w:id="789" w:name="_Toc45282412"/>
      <w:r>
        <w:t>10</w:t>
      </w:r>
      <w:r w:rsidR="00AC7F37" w:rsidRPr="003168A2">
        <w:t>.</w:t>
      </w:r>
      <w:r w:rsidR="004D718A">
        <w:t>3</w:t>
      </w:r>
      <w:r w:rsidR="00AC7F37" w:rsidRPr="003168A2">
        <w:tab/>
        <w:t xml:space="preserve">Timers of </w:t>
      </w:r>
      <w:r w:rsidR="00AC7F37">
        <w:t>PC5 unicast link management procedures</w:t>
      </w:r>
      <w:bookmarkEnd w:id="784"/>
      <w:bookmarkEnd w:id="786"/>
      <w:bookmarkEnd w:id="787"/>
      <w:bookmarkEnd w:id="788"/>
      <w:bookmarkEnd w:id="789"/>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042F1DA0" w14:textId="2CC2473F" w:rsidR="00AC7F37" w:rsidRPr="00EF7A4C" w:rsidRDefault="00900BE5" w:rsidP="00375E58">
            <w:pPr>
              <w:pStyle w:val="TAL"/>
            </w:pPr>
            <w:r>
              <w:t>8s</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339DF2E" w:rsidR="00930CFB" w:rsidRPr="00EF7A4C" w:rsidRDefault="00930CFB" w:rsidP="00930CFB">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51747FEA" w:rsidR="008D56ED" w:rsidRPr="00EF7A4C" w:rsidRDefault="008D56ED" w:rsidP="008D56ED">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5AEF0A6C" w:rsidR="008D56ED" w:rsidRPr="00EF7A4C" w:rsidRDefault="008D56ED" w:rsidP="008D56ED">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35C77836" w:rsidR="00577D26" w:rsidRDefault="00577D26" w:rsidP="00577D26">
            <w:pPr>
              <w:pStyle w:val="TAL"/>
            </w:pPr>
            <w:r>
              <w:t>15s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1211468D" w:rsidR="00577D26" w:rsidRDefault="00577D26" w:rsidP="00577D26">
            <w:pPr>
              <w:pStyle w:val="TAL"/>
            </w:pPr>
            <w:r>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177A9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177A9B">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77777777" w:rsidR="006E3F17" w:rsidRPr="00EF7A4C" w:rsidRDefault="006E3F17" w:rsidP="00177A9B">
            <w:pPr>
              <w:pStyle w:val="TAL"/>
            </w:pP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177A9B">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7777777" w:rsidR="006E3F17" w:rsidRPr="00DA219C" w:rsidRDefault="006E3F17" w:rsidP="00177A9B">
            <w:pPr>
              <w:pStyle w:val="TAL"/>
            </w:pPr>
            <w:r w:rsidRPr="00EF7A4C">
              <w:t xml:space="preserve">Upon receiving a </w:t>
            </w:r>
            <w:r w:rsidRPr="00DA219C">
              <w:t>DIRECT LINK IDENTIFIER UPDATE ACCEPT</w:t>
            </w:r>
            <w:r w:rsidRPr="00EF7A4C">
              <w:t xml:space="preserve"> or </w:t>
            </w:r>
            <w:r w:rsidRPr="00DA219C">
              <w:t>DIRECT LINK ESTABLISHMENT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177A9B">
            <w:pPr>
              <w:pStyle w:val="TAL"/>
            </w:pPr>
            <w:r w:rsidRPr="005D334A">
              <w:t>Retransmission of</w:t>
            </w:r>
            <w:r>
              <w:t xml:space="preserve"> the </w:t>
            </w:r>
            <w:r w:rsidRPr="005D334A">
              <w:t>DIRECT LINK IDENTIFIER UPDATE REQUEST message</w:t>
            </w:r>
          </w:p>
        </w:tc>
      </w:tr>
      <w:tr w:rsidR="00D00698" w:rsidRPr="00EF7A4C" w14:paraId="3118ACF1" w14:textId="77777777" w:rsidTr="00177A9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177A9B">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77777777" w:rsidR="00D00698" w:rsidRPr="00EF7A4C" w:rsidRDefault="00D00698" w:rsidP="00177A9B">
            <w:pPr>
              <w:pStyle w:val="TAL"/>
            </w:pP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177A9B">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177A9B">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177A9B">
            <w:pPr>
              <w:pStyle w:val="TAL"/>
            </w:pPr>
            <w:r w:rsidRPr="005D334A">
              <w:t>Retransmission of</w:t>
            </w:r>
            <w:r>
              <w:t xml:space="preserve"> the </w:t>
            </w:r>
            <w:r w:rsidRPr="005D334A">
              <w:t>DIRECT LINK IDENTIFIER UPDATE ACCEPT message</w:t>
            </w:r>
            <w:r>
              <w:t xml:space="preserve"> </w:t>
            </w:r>
          </w:p>
        </w:tc>
      </w:tr>
      <w:tr w:rsidR="00B06F56" w14:paraId="3A3AA0EF" w14:textId="77777777" w:rsidTr="00177A9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0DC9B32" w14:textId="77777777" w:rsidR="00B06F56" w:rsidRDefault="00B06F56" w:rsidP="00C65060">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790" w:name="_Toc45282413"/>
      <w:r>
        <w:t>10</w:t>
      </w:r>
      <w:r w:rsidRPr="003168A2">
        <w:t>.</w:t>
      </w:r>
      <w:r>
        <w:t>4</w:t>
      </w:r>
      <w:r w:rsidRPr="003168A2">
        <w:tab/>
        <w:t xml:space="preserve">Timers of </w:t>
      </w:r>
      <w:r>
        <w:t xml:space="preserve">PC5 broadcast </w:t>
      </w:r>
      <w:r w:rsidRPr="00874C20">
        <w:t>mode</w:t>
      </w:r>
      <w:r>
        <w:t xml:space="preserve"> communication</w:t>
      </w:r>
      <w:bookmarkEnd w:id="790"/>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177A9B">
        <w:trPr>
          <w:gridAfter w:val="1"/>
          <w:wAfter w:w="36" w:type="dxa"/>
          <w:cantSplit/>
          <w:tblHeader/>
          <w:jc w:val="center"/>
        </w:trPr>
        <w:tc>
          <w:tcPr>
            <w:tcW w:w="990" w:type="dxa"/>
            <w:gridSpan w:val="2"/>
          </w:tcPr>
          <w:p w14:paraId="23B53C5A" w14:textId="77777777" w:rsidR="00C905F3" w:rsidRPr="00EF7A4C" w:rsidRDefault="00C905F3" w:rsidP="00177A9B">
            <w:pPr>
              <w:pStyle w:val="TAH"/>
            </w:pPr>
            <w:r w:rsidRPr="00EF7A4C">
              <w:t>TIMER NUM.</w:t>
            </w:r>
          </w:p>
        </w:tc>
        <w:tc>
          <w:tcPr>
            <w:tcW w:w="810" w:type="dxa"/>
          </w:tcPr>
          <w:p w14:paraId="7AD917F7" w14:textId="77777777" w:rsidR="00C905F3" w:rsidRPr="00EF7A4C" w:rsidRDefault="00C905F3" w:rsidP="00177A9B">
            <w:pPr>
              <w:pStyle w:val="TAH"/>
            </w:pPr>
            <w:r w:rsidRPr="00EF7A4C">
              <w:t>TIMER VALUE</w:t>
            </w:r>
          </w:p>
        </w:tc>
        <w:tc>
          <w:tcPr>
            <w:tcW w:w="4093" w:type="dxa"/>
          </w:tcPr>
          <w:p w14:paraId="757965AC" w14:textId="77777777" w:rsidR="00C905F3" w:rsidRPr="00EF7A4C" w:rsidRDefault="00C905F3" w:rsidP="00177A9B">
            <w:pPr>
              <w:pStyle w:val="TAH"/>
            </w:pPr>
            <w:r w:rsidRPr="00EF7A4C">
              <w:t>CAUSE OF START</w:t>
            </w:r>
          </w:p>
        </w:tc>
        <w:tc>
          <w:tcPr>
            <w:tcW w:w="1701" w:type="dxa"/>
          </w:tcPr>
          <w:p w14:paraId="4D3E7CEE" w14:textId="77777777" w:rsidR="00C905F3" w:rsidRPr="00EF7A4C" w:rsidRDefault="00C905F3" w:rsidP="00177A9B">
            <w:pPr>
              <w:pStyle w:val="TAH"/>
            </w:pPr>
            <w:r w:rsidRPr="00EF7A4C">
              <w:t>NORMAL STOP</w:t>
            </w:r>
          </w:p>
        </w:tc>
        <w:tc>
          <w:tcPr>
            <w:tcW w:w="1864" w:type="dxa"/>
          </w:tcPr>
          <w:p w14:paraId="714BA3A1" w14:textId="77777777" w:rsidR="00C905F3" w:rsidRPr="00EF7A4C" w:rsidRDefault="00C905F3" w:rsidP="00177A9B">
            <w:pPr>
              <w:pStyle w:val="TAH"/>
            </w:pPr>
            <w:r w:rsidRPr="00EF7A4C">
              <w:t xml:space="preserve">ON </w:t>
            </w:r>
            <w:r w:rsidRPr="00EF7A4C">
              <w:br/>
              <w:t>EXPIRY</w:t>
            </w:r>
          </w:p>
        </w:tc>
      </w:tr>
      <w:tr w:rsidR="00C905F3" w:rsidRPr="00EF7A4C" w14:paraId="064B28CA" w14:textId="77777777" w:rsidTr="00177A9B">
        <w:trPr>
          <w:gridAfter w:val="1"/>
          <w:wAfter w:w="36" w:type="dxa"/>
          <w:cantSplit/>
          <w:jc w:val="center"/>
        </w:trPr>
        <w:tc>
          <w:tcPr>
            <w:tcW w:w="990" w:type="dxa"/>
            <w:gridSpan w:val="2"/>
          </w:tcPr>
          <w:p w14:paraId="611B6A1F" w14:textId="77777777" w:rsidR="00C905F3" w:rsidRPr="00EF7A4C" w:rsidRDefault="00C905F3" w:rsidP="00177A9B">
            <w:pPr>
              <w:pStyle w:val="TAC"/>
            </w:pPr>
            <w:r>
              <w:t>T5020</w:t>
            </w:r>
          </w:p>
        </w:tc>
        <w:tc>
          <w:tcPr>
            <w:tcW w:w="810" w:type="dxa"/>
          </w:tcPr>
          <w:p w14:paraId="73C3097D" w14:textId="77777777" w:rsidR="00C905F3" w:rsidRPr="00EF7A4C" w:rsidRDefault="00C905F3" w:rsidP="00177A9B">
            <w:pPr>
              <w:pStyle w:val="TAL"/>
            </w:pPr>
            <w:r>
              <w:t>NOTE</w:t>
            </w:r>
            <w:r w:rsidRPr="003168A2">
              <w:rPr>
                <w:lang w:eastAsia="ja-JP"/>
              </w:rPr>
              <w:t> </w:t>
            </w:r>
            <w:r>
              <w:t>1</w:t>
            </w:r>
          </w:p>
        </w:tc>
        <w:tc>
          <w:tcPr>
            <w:tcW w:w="4093" w:type="dxa"/>
          </w:tcPr>
          <w:p w14:paraId="1C5005A3" w14:textId="77777777" w:rsidR="00C905F3" w:rsidRPr="005215A7" w:rsidRDefault="00C905F3" w:rsidP="00177A9B">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177A9B">
            <w:pPr>
              <w:pStyle w:val="TAL"/>
              <w:rPr>
                <w:lang w:eastAsia="zh-CN"/>
              </w:rPr>
            </w:pPr>
          </w:p>
          <w:p w14:paraId="03AF6790" w14:textId="77777777" w:rsidR="00C905F3" w:rsidRPr="005215A7" w:rsidRDefault="00C905F3" w:rsidP="00177A9B">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subclause 6.1.</w:t>
            </w:r>
            <w:r>
              <w:t>3.</w:t>
            </w:r>
            <w:r w:rsidRPr="005215A7">
              <w:t>2.4.</w:t>
            </w:r>
          </w:p>
          <w:p w14:paraId="7B24B808" w14:textId="77777777" w:rsidR="00C905F3" w:rsidRPr="005215A7" w:rsidRDefault="00C905F3" w:rsidP="00177A9B">
            <w:pPr>
              <w:pStyle w:val="TAL"/>
            </w:pPr>
          </w:p>
          <w:p w14:paraId="4AB4F800" w14:textId="77777777" w:rsidR="00C905F3" w:rsidRPr="00EF7A4C" w:rsidRDefault="00C905F3" w:rsidP="00177A9B">
            <w:pPr>
              <w:pStyle w:val="TAL"/>
            </w:pPr>
            <w:r>
              <w:t>Upon T5020</w:t>
            </w:r>
            <w:r w:rsidRPr="005215A7">
              <w:t xml:space="preserve"> expiration while performing transmission of </w:t>
            </w:r>
            <w:r w:rsidRPr="008D65CE">
              <w:t xml:space="preserve">broadcast mode </w:t>
            </w:r>
            <w:r w:rsidRPr="005215A7">
              <w:t>V2X communication over PC5, as described in subclause 6.1.</w:t>
            </w:r>
            <w:r>
              <w:t>3.</w:t>
            </w:r>
            <w:r w:rsidRPr="005215A7">
              <w:t>2.4.</w:t>
            </w:r>
          </w:p>
        </w:tc>
        <w:tc>
          <w:tcPr>
            <w:tcW w:w="1701" w:type="dxa"/>
          </w:tcPr>
          <w:p w14:paraId="1B9B03D3" w14:textId="77777777" w:rsidR="00C905F3" w:rsidRPr="00EF7A4C" w:rsidRDefault="00C905F3" w:rsidP="00177A9B">
            <w:pPr>
              <w:pStyle w:val="TAL"/>
            </w:pPr>
            <w:r w:rsidRPr="005215A7">
              <w:t xml:space="preserve">Upon stopping transmission of </w:t>
            </w:r>
            <w:r w:rsidRPr="008D65CE">
              <w:t xml:space="preserve">broadcast mode </w:t>
            </w:r>
            <w:r w:rsidRPr="005215A7">
              <w:t>V2X communication over PC5, as described in subclause 6.1.</w:t>
            </w:r>
            <w:r>
              <w:t>3.</w:t>
            </w:r>
            <w:r w:rsidRPr="005215A7">
              <w:t>2.4.</w:t>
            </w:r>
          </w:p>
        </w:tc>
        <w:tc>
          <w:tcPr>
            <w:tcW w:w="1864" w:type="dxa"/>
          </w:tcPr>
          <w:p w14:paraId="24EE77BE" w14:textId="77777777" w:rsidR="00C905F3" w:rsidRPr="005215A7" w:rsidRDefault="00C905F3" w:rsidP="00177A9B">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177A9B">
            <w:pPr>
              <w:pStyle w:val="TAL"/>
            </w:pPr>
          </w:p>
          <w:p w14:paraId="6CE41D76" w14:textId="77777777" w:rsidR="00C905F3" w:rsidRPr="00EF7A4C" w:rsidRDefault="00C905F3" w:rsidP="00177A9B">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177A9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77777777" w:rsidR="00375031" w:rsidRPr="00E00DCA" w:rsidRDefault="00375031" w:rsidP="00AC7F37">
      <w:pPr>
        <w:rPr>
          <w:noProof/>
        </w:rPr>
      </w:pPr>
    </w:p>
    <w:p w14:paraId="77F1A431" w14:textId="77777777" w:rsidR="00054A22" w:rsidRPr="00235394" w:rsidRDefault="00BE292D" w:rsidP="00BE292D">
      <w:pPr>
        <w:pStyle w:val="Heading8"/>
      </w:pPr>
      <w:bookmarkStart w:id="791" w:name="_Toc22039992"/>
      <w:bookmarkStart w:id="792" w:name="_Toc25070733"/>
      <w:bookmarkStart w:id="793" w:name="_Toc34404503"/>
      <w:bookmarkStart w:id="794" w:name="_Toc45282414"/>
      <w:r>
        <w:t>Annex A</w:t>
      </w:r>
      <w:r w:rsidRPr="004D3578">
        <w:t xml:space="preserve"> (informative):</w:t>
      </w:r>
      <w:r w:rsidRPr="004D3578">
        <w:br/>
        <w:t>Change history</w:t>
      </w:r>
      <w:bookmarkEnd w:id="36"/>
      <w:bookmarkEnd w:id="473"/>
      <w:bookmarkEnd w:id="791"/>
      <w:bookmarkEnd w:id="792"/>
      <w:bookmarkEnd w:id="793"/>
      <w:bookmarkEnd w:id="79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33AEC1C" w14:textId="77777777" w:rsidTr="00C65060">
        <w:trPr>
          <w:cantSplit/>
        </w:trPr>
        <w:tc>
          <w:tcPr>
            <w:tcW w:w="97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65060">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65060">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65060">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65060">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65060">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65060">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65060">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4F5DC2" w:rsidRDefault="00316166" w:rsidP="00C65060">
            <w:pPr>
              <w:pStyle w:val="TAL"/>
              <w:ind w:left="284" w:hanging="284"/>
              <w:rPr>
                <w:noProof/>
              </w:rPr>
            </w:pPr>
            <w:r>
              <w:rPr>
                <w:noProof/>
              </w:rPr>
              <w:t>Served by E-UTRAN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Default="00316166" w:rsidP="00316166">
            <w:pPr>
              <w:pStyle w:val="TAL"/>
              <w:ind w:left="284" w:hanging="284"/>
              <w:rPr>
                <w:noProof/>
              </w:rPr>
            </w:pPr>
            <w:r w:rsidRPr="009A3642">
              <w:rPr>
                <w:noProof/>
              </w:rPr>
              <w:t>Editor's note on security of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9A3642" w:rsidRDefault="00316166" w:rsidP="00316166">
            <w:pPr>
              <w:pStyle w:val="TAL"/>
              <w:ind w:left="284" w:hanging="284"/>
              <w:rPr>
                <w:noProof/>
              </w:rPr>
            </w:pPr>
            <w:r w:rsidRPr="00361970">
              <w:rPr>
                <w:noProof/>
              </w:rPr>
              <w:t>Editor's note on PDU session establishment for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361970" w:rsidRDefault="00316166" w:rsidP="00316166">
            <w:pPr>
              <w:pStyle w:val="TAL"/>
              <w:ind w:left="284" w:hanging="284"/>
              <w:rPr>
                <w:noProof/>
              </w:rPr>
            </w:pPr>
            <w:r>
              <w:t>Adding new definitions to 24.587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Default="00316166" w:rsidP="00316166">
            <w:pPr>
              <w:pStyle w:val="TAL"/>
              <w:ind w:left="284" w:hanging="284"/>
            </w:pPr>
            <w:r w:rsidRPr="002B4262">
              <w:t>Modification of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2B4262" w:rsidRDefault="00316166" w:rsidP="00316166">
            <w:pPr>
              <w:pStyle w:val="TAL"/>
              <w:ind w:left="284" w:hanging="284"/>
            </w:pPr>
            <w:r w:rsidRPr="00740B1B">
              <w:t>Encoding of link modification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740B1B" w:rsidRDefault="00316166" w:rsidP="00316166">
            <w:pPr>
              <w:pStyle w:val="TAL"/>
              <w:ind w:left="284" w:hanging="284"/>
            </w:pPr>
            <w:r>
              <w:rPr>
                <w:rFonts w:hint="eastAsia"/>
                <w:lang w:eastAsia="zh-CN"/>
              </w:rPr>
              <w:t>Alignment of the name of</w:t>
            </w:r>
            <w:r>
              <w:t xml:space="preserve"> cause#5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740B1B" w:rsidRDefault="00316166" w:rsidP="00316166">
            <w:pPr>
              <w:pStyle w:val="TAL"/>
              <w:ind w:left="284" w:hanging="284"/>
            </w:pPr>
            <w:r w:rsidRPr="00BF340C">
              <w:t>Handling of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BF340C" w:rsidRDefault="00316166" w:rsidP="00316166">
            <w:pPr>
              <w:pStyle w:val="TAL"/>
              <w:ind w:left="284" w:hanging="284"/>
            </w:pPr>
            <w:r w:rsidRPr="006D1F8C">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6D1F8C" w:rsidRDefault="00316166" w:rsidP="00316166">
            <w:pPr>
              <w:pStyle w:val="TAL"/>
              <w:ind w:left="284" w:hanging="284"/>
            </w:pPr>
            <w:r w:rsidRPr="00F5470C">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6D1F8C" w:rsidRDefault="00316166" w:rsidP="00316166">
            <w:pPr>
              <w:pStyle w:val="TAL"/>
              <w:ind w:left="284" w:hanging="284"/>
            </w:pPr>
            <w:r w:rsidRPr="008A46F7">
              <w:t>Change the term "service authorisation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8A46F7" w:rsidRDefault="00316166" w:rsidP="00316166">
            <w:pPr>
              <w:pStyle w:val="TAL"/>
              <w:ind w:left="284" w:hanging="284"/>
            </w:pPr>
            <w:r>
              <w:rPr>
                <w:noProof/>
                <w:lang w:eastAsia="zh-CN"/>
              </w:rPr>
              <w:t>Abnormal case of link release including Knrp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Default="00316166" w:rsidP="00316166">
            <w:pPr>
              <w:pStyle w:val="TAL"/>
              <w:ind w:left="284" w:hanging="284"/>
              <w:rPr>
                <w:noProof/>
                <w:lang w:eastAsia="zh-CN"/>
              </w:rPr>
            </w:pPr>
            <w:r w:rsidRPr="00EB6A5C">
              <w:rPr>
                <w:noProof/>
                <w:lang w:eastAsia="zh-CN"/>
              </w:rPr>
              <w:t>Huawei, HiSilicon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EB6A5C" w:rsidRDefault="00316166" w:rsidP="00316166">
            <w:pPr>
              <w:pStyle w:val="TAL"/>
              <w:ind w:left="284" w:hanging="284"/>
              <w:rPr>
                <w:noProof/>
                <w:lang w:eastAsia="zh-CN"/>
              </w:rPr>
            </w:pPr>
            <w:r w:rsidRPr="00EF0A92">
              <w:rPr>
                <w:noProof/>
                <w:lang w:eastAsia="zh-CN"/>
              </w:rPr>
              <w:t>Addition of function for converting the group identifier to the destination Layer-2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EF0A92" w:rsidRDefault="00316166" w:rsidP="00316166">
            <w:pPr>
              <w:pStyle w:val="TAL"/>
              <w:ind w:left="284" w:hanging="284"/>
              <w:rPr>
                <w:noProof/>
                <w:lang w:eastAsia="zh-CN"/>
              </w:rPr>
            </w:pPr>
            <w:r>
              <w:t>Updates to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Default="00316166" w:rsidP="00316166">
            <w:pPr>
              <w:pStyle w:val="TAL"/>
              <w:ind w:left="284" w:hanging="284"/>
            </w:pPr>
            <w:r w:rsidRPr="00C51208">
              <w:t>Updates to NR PC5 unicast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C51208" w:rsidRDefault="00316166" w:rsidP="00316166">
            <w:pPr>
              <w:pStyle w:val="TAL"/>
              <w:ind w:left="284" w:hanging="284"/>
            </w:pPr>
            <w:r w:rsidRPr="00A40A6D">
              <w:t>Mapping between V2X Service ID and PFI for a PC5 unicast link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C51208" w:rsidRDefault="00316166" w:rsidP="00316166">
            <w:pPr>
              <w:pStyle w:val="TAL"/>
              <w:ind w:left="284" w:hanging="284"/>
            </w:pPr>
            <w:r w:rsidRPr="00316166">
              <w:t>Updating PC5 unicast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C51208" w:rsidRDefault="00316166" w:rsidP="00316166">
            <w:pPr>
              <w:pStyle w:val="TAL"/>
              <w:ind w:left="284" w:hanging="284"/>
            </w:pPr>
            <w:r w:rsidRPr="00262687">
              <w:t>Adding the new V2X message family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bl>
    <w:p w14:paraId="02306EC0" w14:textId="5B0F3C51" w:rsidR="003E0925" w:rsidRDefault="003E0925" w:rsidP="00C65060"/>
    <w:sectPr w:rsidR="003E092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70CDA" w14:textId="77777777" w:rsidR="00BC0E78" w:rsidRDefault="00BC0E78">
      <w:r>
        <w:separator/>
      </w:r>
    </w:p>
  </w:endnote>
  <w:endnote w:type="continuationSeparator" w:id="0">
    <w:p w14:paraId="295ABB58" w14:textId="77777777" w:rsidR="00BC0E78" w:rsidRDefault="00BC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77684" w14:textId="77777777" w:rsidR="00BC0E78" w:rsidRDefault="00BC0E78">
      <w:r>
        <w:separator/>
      </w:r>
    </w:p>
  </w:footnote>
  <w:footnote w:type="continuationSeparator" w:id="0">
    <w:p w14:paraId="1F7EB87A" w14:textId="77777777" w:rsidR="00BC0E78" w:rsidRDefault="00BC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338F5766"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060">
      <w:rPr>
        <w:rFonts w:ascii="Arial" w:hAnsi="Arial" w:cs="Arial"/>
        <w:b/>
        <w:noProof/>
        <w:sz w:val="18"/>
        <w:szCs w:val="18"/>
      </w:rPr>
      <w:t>3GPP TS 24.587 V16.1.0 (2020-06)</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CA">
      <w:rPr>
        <w:rFonts w:ascii="Arial" w:hAnsi="Arial" w:cs="Arial"/>
        <w:b/>
        <w:noProof/>
        <w:sz w:val="18"/>
        <w:szCs w:val="18"/>
      </w:rPr>
      <w:t>48</w:t>
    </w:r>
    <w:r>
      <w:rPr>
        <w:rFonts w:ascii="Arial" w:hAnsi="Arial" w:cs="Arial"/>
        <w:b/>
        <w:sz w:val="18"/>
        <w:szCs w:val="18"/>
      </w:rPr>
      <w:fldChar w:fldCharType="end"/>
    </w:r>
  </w:p>
  <w:p w14:paraId="46D479B0" w14:textId="56EF663F"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060">
      <w:rPr>
        <w:rFonts w:ascii="Arial" w:hAnsi="Arial" w:cs="Arial"/>
        <w:b/>
        <w:noProof/>
        <w:sz w:val="18"/>
        <w:szCs w:val="18"/>
      </w:rPr>
      <w:t>Release 16</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A6"/>
    <w:rsid w:val="000317B1"/>
    <w:rsid w:val="00032E5B"/>
    <w:rsid w:val="00033397"/>
    <w:rsid w:val="00040095"/>
    <w:rsid w:val="000415AA"/>
    <w:rsid w:val="000464D8"/>
    <w:rsid w:val="00050AFC"/>
    <w:rsid w:val="00051834"/>
    <w:rsid w:val="00051D2B"/>
    <w:rsid w:val="0005284F"/>
    <w:rsid w:val="00054A22"/>
    <w:rsid w:val="000612FA"/>
    <w:rsid w:val="00061E8F"/>
    <w:rsid w:val="00062023"/>
    <w:rsid w:val="000644E6"/>
    <w:rsid w:val="00064D51"/>
    <w:rsid w:val="000655A6"/>
    <w:rsid w:val="0007388A"/>
    <w:rsid w:val="00080512"/>
    <w:rsid w:val="000806BD"/>
    <w:rsid w:val="00081A4E"/>
    <w:rsid w:val="00083DB6"/>
    <w:rsid w:val="000848F0"/>
    <w:rsid w:val="000911A3"/>
    <w:rsid w:val="00093F33"/>
    <w:rsid w:val="000A3A21"/>
    <w:rsid w:val="000B2742"/>
    <w:rsid w:val="000B4279"/>
    <w:rsid w:val="000B42AB"/>
    <w:rsid w:val="000C297E"/>
    <w:rsid w:val="000C47C3"/>
    <w:rsid w:val="000D0DD9"/>
    <w:rsid w:val="000D58AB"/>
    <w:rsid w:val="000E55DA"/>
    <w:rsid w:val="000E5C76"/>
    <w:rsid w:val="000F00C7"/>
    <w:rsid w:val="000F0799"/>
    <w:rsid w:val="000F2DDA"/>
    <w:rsid w:val="001011AA"/>
    <w:rsid w:val="001109E9"/>
    <w:rsid w:val="00112A3A"/>
    <w:rsid w:val="0011425E"/>
    <w:rsid w:val="001157D2"/>
    <w:rsid w:val="001161A2"/>
    <w:rsid w:val="00116918"/>
    <w:rsid w:val="00120946"/>
    <w:rsid w:val="001249F4"/>
    <w:rsid w:val="0012784E"/>
    <w:rsid w:val="00133525"/>
    <w:rsid w:val="00133622"/>
    <w:rsid w:val="00136ABE"/>
    <w:rsid w:val="001433F3"/>
    <w:rsid w:val="00153516"/>
    <w:rsid w:val="0016150E"/>
    <w:rsid w:val="00162FEE"/>
    <w:rsid w:val="001652E4"/>
    <w:rsid w:val="001659F0"/>
    <w:rsid w:val="001665CA"/>
    <w:rsid w:val="0016761A"/>
    <w:rsid w:val="00176374"/>
    <w:rsid w:val="00177222"/>
    <w:rsid w:val="001812A5"/>
    <w:rsid w:val="00182B00"/>
    <w:rsid w:val="0018344C"/>
    <w:rsid w:val="001867A5"/>
    <w:rsid w:val="00197AF7"/>
    <w:rsid w:val="001A4C42"/>
    <w:rsid w:val="001A6598"/>
    <w:rsid w:val="001A76D6"/>
    <w:rsid w:val="001B31CA"/>
    <w:rsid w:val="001C0714"/>
    <w:rsid w:val="001C21C3"/>
    <w:rsid w:val="001C3253"/>
    <w:rsid w:val="001C4B4B"/>
    <w:rsid w:val="001C60E2"/>
    <w:rsid w:val="001C693E"/>
    <w:rsid w:val="001C7747"/>
    <w:rsid w:val="001D02C2"/>
    <w:rsid w:val="001D3052"/>
    <w:rsid w:val="001D50E0"/>
    <w:rsid w:val="001E7C2F"/>
    <w:rsid w:val="001F0C1D"/>
    <w:rsid w:val="001F1132"/>
    <w:rsid w:val="001F168B"/>
    <w:rsid w:val="001F58AE"/>
    <w:rsid w:val="001F6A4D"/>
    <w:rsid w:val="00206929"/>
    <w:rsid w:val="00207F85"/>
    <w:rsid w:val="002118C0"/>
    <w:rsid w:val="00215990"/>
    <w:rsid w:val="00224BB4"/>
    <w:rsid w:val="0022511D"/>
    <w:rsid w:val="0022676A"/>
    <w:rsid w:val="00231551"/>
    <w:rsid w:val="002347A2"/>
    <w:rsid w:val="00235A8D"/>
    <w:rsid w:val="002363D2"/>
    <w:rsid w:val="00240506"/>
    <w:rsid w:val="00240DE3"/>
    <w:rsid w:val="00241150"/>
    <w:rsid w:val="0024152A"/>
    <w:rsid w:val="002416B0"/>
    <w:rsid w:val="002466B7"/>
    <w:rsid w:val="00247AEF"/>
    <w:rsid w:val="00262687"/>
    <w:rsid w:val="002648F0"/>
    <w:rsid w:val="002675F0"/>
    <w:rsid w:val="0027165C"/>
    <w:rsid w:val="002751EF"/>
    <w:rsid w:val="00280D30"/>
    <w:rsid w:val="00282D77"/>
    <w:rsid w:val="00283BDD"/>
    <w:rsid w:val="00285BCB"/>
    <w:rsid w:val="00287E59"/>
    <w:rsid w:val="00287F34"/>
    <w:rsid w:val="00291CDB"/>
    <w:rsid w:val="00297D1D"/>
    <w:rsid w:val="002A2203"/>
    <w:rsid w:val="002A49BF"/>
    <w:rsid w:val="002A5BDC"/>
    <w:rsid w:val="002A7AA0"/>
    <w:rsid w:val="002B3FF4"/>
    <w:rsid w:val="002B4262"/>
    <w:rsid w:val="002B46CF"/>
    <w:rsid w:val="002B6339"/>
    <w:rsid w:val="002C00E7"/>
    <w:rsid w:val="002C270C"/>
    <w:rsid w:val="002C33F4"/>
    <w:rsid w:val="002C3A88"/>
    <w:rsid w:val="002C3CF1"/>
    <w:rsid w:val="002C4EE8"/>
    <w:rsid w:val="002D02AC"/>
    <w:rsid w:val="002D09A5"/>
    <w:rsid w:val="002D1669"/>
    <w:rsid w:val="002D31EF"/>
    <w:rsid w:val="002E00EE"/>
    <w:rsid w:val="002E2563"/>
    <w:rsid w:val="002E3688"/>
    <w:rsid w:val="002E56FE"/>
    <w:rsid w:val="002E69CB"/>
    <w:rsid w:val="002F139A"/>
    <w:rsid w:val="002F3C1D"/>
    <w:rsid w:val="002F5A12"/>
    <w:rsid w:val="003014D4"/>
    <w:rsid w:val="0030286D"/>
    <w:rsid w:val="003103CE"/>
    <w:rsid w:val="00310ABB"/>
    <w:rsid w:val="0031383C"/>
    <w:rsid w:val="00316166"/>
    <w:rsid w:val="003172DC"/>
    <w:rsid w:val="00317659"/>
    <w:rsid w:val="00321D9C"/>
    <w:rsid w:val="00323486"/>
    <w:rsid w:val="00324A1C"/>
    <w:rsid w:val="003265A7"/>
    <w:rsid w:val="0033037E"/>
    <w:rsid w:val="0033187E"/>
    <w:rsid w:val="0033420A"/>
    <w:rsid w:val="00335F93"/>
    <w:rsid w:val="00352382"/>
    <w:rsid w:val="0035462D"/>
    <w:rsid w:val="003567C5"/>
    <w:rsid w:val="00357600"/>
    <w:rsid w:val="0035778A"/>
    <w:rsid w:val="003611E8"/>
    <w:rsid w:val="00361970"/>
    <w:rsid w:val="003677A8"/>
    <w:rsid w:val="00375031"/>
    <w:rsid w:val="00375E58"/>
    <w:rsid w:val="003765B8"/>
    <w:rsid w:val="003779DF"/>
    <w:rsid w:val="00393E7D"/>
    <w:rsid w:val="00394FAD"/>
    <w:rsid w:val="003954EE"/>
    <w:rsid w:val="003A0049"/>
    <w:rsid w:val="003A634D"/>
    <w:rsid w:val="003B1887"/>
    <w:rsid w:val="003B7179"/>
    <w:rsid w:val="003B730A"/>
    <w:rsid w:val="003C08FC"/>
    <w:rsid w:val="003C124B"/>
    <w:rsid w:val="003C19CA"/>
    <w:rsid w:val="003C3971"/>
    <w:rsid w:val="003C74BA"/>
    <w:rsid w:val="003D0D9C"/>
    <w:rsid w:val="003D47F9"/>
    <w:rsid w:val="003E0925"/>
    <w:rsid w:val="003E770C"/>
    <w:rsid w:val="003F0431"/>
    <w:rsid w:val="003F560E"/>
    <w:rsid w:val="004003F3"/>
    <w:rsid w:val="00402336"/>
    <w:rsid w:val="004048BF"/>
    <w:rsid w:val="004201C0"/>
    <w:rsid w:val="00422C63"/>
    <w:rsid w:val="00423334"/>
    <w:rsid w:val="00424262"/>
    <w:rsid w:val="0042610B"/>
    <w:rsid w:val="00427059"/>
    <w:rsid w:val="004305AE"/>
    <w:rsid w:val="00431459"/>
    <w:rsid w:val="004345EC"/>
    <w:rsid w:val="004365BE"/>
    <w:rsid w:val="00440ED3"/>
    <w:rsid w:val="004510E0"/>
    <w:rsid w:val="00462A43"/>
    <w:rsid w:val="00467AE0"/>
    <w:rsid w:val="00470D4E"/>
    <w:rsid w:val="004761CC"/>
    <w:rsid w:val="00481AE8"/>
    <w:rsid w:val="00483B9A"/>
    <w:rsid w:val="00485ED5"/>
    <w:rsid w:val="00486849"/>
    <w:rsid w:val="0048723C"/>
    <w:rsid w:val="00487F71"/>
    <w:rsid w:val="00490541"/>
    <w:rsid w:val="00492618"/>
    <w:rsid w:val="004A030A"/>
    <w:rsid w:val="004A0567"/>
    <w:rsid w:val="004A06FF"/>
    <w:rsid w:val="004A23D0"/>
    <w:rsid w:val="004A309E"/>
    <w:rsid w:val="004A466C"/>
    <w:rsid w:val="004B32DA"/>
    <w:rsid w:val="004B7A0E"/>
    <w:rsid w:val="004C11EF"/>
    <w:rsid w:val="004C4AE2"/>
    <w:rsid w:val="004D021B"/>
    <w:rsid w:val="004D341C"/>
    <w:rsid w:val="004D3578"/>
    <w:rsid w:val="004D4FBF"/>
    <w:rsid w:val="004D718A"/>
    <w:rsid w:val="004E11A8"/>
    <w:rsid w:val="004E213A"/>
    <w:rsid w:val="004E2D10"/>
    <w:rsid w:val="004E2E7E"/>
    <w:rsid w:val="004E4296"/>
    <w:rsid w:val="004E74A3"/>
    <w:rsid w:val="004E7F51"/>
    <w:rsid w:val="004F0988"/>
    <w:rsid w:val="004F1984"/>
    <w:rsid w:val="004F3340"/>
    <w:rsid w:val="004F5795"/>
    <w:rsid w:val="00501367"/>
    <w:rsid w:val="005025E8"/>
    <w:rsid w:val="00502BDE"/>
    <w:rsid w:val="0050300E"/>
    <w:rsid w:val="005078F4"/>
    <w:rsid w:val="00511D78"/>
    <w:rsid w:val="005140C1"/>
    <w:rsid w:val="005164B2"/>
    <w:rsid w:val="0052129A"/>
    <w:rsid w:val="005265FB"/>
    <w:rsid w:val="0052671A"/>
    <w:rsid w:val="00526BA0"/>
    <w:rsid w:val="0053388B"/>
    <w:rsid w:val="00535773"/>
    <w:rsid w:val="00541A73"/>
    <w:rsid w:val="00542D77"/>
    <w:rsid w:val="00543E6C"/>
    <w:rsid w:val="005444B2"/>
    <w:rsid w:val="00545D15"/>
    <w:rsid w:val="005502C0"/>
    <w:rsid w:val="0055207F"/>
    <w:rsid w:val="0055221C"/>
    <w:rsid w:val="00556D4B"/>
    <w:rsid w:val="00565087"/>
    <w:rsid w:val="00567E9D"/>
    <w:rsid w:val="00571E2B"/>
    <w:rsid w:val="0057642E"/>
    <w:rsid w:val="00577D26"/>
    <w:rsid w:val="00584A28"/>
    <w:rsid w:val="00585C83"/>
    <w:rsid w:val="0059101C"/>
    <w:rsid w:val="005938A0"/>
    <w:rsid w:val="00595D57"/>
    <w:rsid w:val="00596131"/>
    <w:rsid w:val="00596622"/>
    <w:rsid w:val="005A0F3F"/>
    <w:rsid w:val="005A2F53"/>
    <w:rsid w:val="005A69DB"/>
    <w:rsid w:val="005B3274"/>
    <w:rsid w:val="005B4A41"/>
    <w:rsid w:val="005B7F83"/>
    <w:rsid w:val="005C36F3"/>
    <w:rsid w:val="005C44FD"/>
    <w:rsid w:val="005D2E01"/>
    <w:rsid w:val="005D474F"/>
    <w:rsid w:val="005D5D30"/>
    <w:rsid w:val="005D5D67"/>
    <w:rsid w:val="005D6936"/>
    <w:rsid w:val="005D7526"/>
    <w:rsid w:val="005E0743"/>
    <w:rsid w:val="005E1805"/>
    <w:rsid w:val="005E2CD0"/>
    <w:rsid w:val="005E5537"/>
    <w:rsid w:val="005F73DB"/>
    <w:rsid w:val="00600503"/>
    <w:rsid w:val="00602AEA"/>
    <w:rsid w:val="00605317"/>
    <w:rsid w:val="0060734C"/>
    <w:rsid w:val="0060779B"/>
    <w:rsid w:val="00610295"/>
    <w:rsid w:val="006136D8"/>
    <w:rsid w:val="006136E3"/>
    <w:rsid w:val="00613F8F"/>
    <w:rsid w:val="00614537"/>
    <w:rsid w:val="00614FDF"/>
    <w:rsid w:val="00621328"/>
    <w:rsid w:val="006222C5"/>
    <w:rsid w:val="006225B2"/>
    <w:rsid w:val="00623989"/>
    <w:rsid w:val="0062687E"/>
    <w:rsid w:val="00631586"/>
    <w:rsid w:val="00632330"/>
    <w:rsid w:val="00634485"/>
    <w:rsid w:val="0063543D"/>
    <w:rsid w:val="00636980"/>
    <w:rsid w:val="00644FC7"/>
    <w:rsid w:val="00647114"/>
    <w:rsid w:val="006514FC"/>
    <w:rsid w:val="0065546E"/>
    <w:rsid w:val="006601DA"/>
    <w:rsid w:val="00660ADC"/>
    <w:rsid w:val="006616B6"/>
    <w:rsid w:val="00661FC7"/>
    <w:rsid w:val="00662F72"/>
    <w:rsid w:val="00663C9F"/>
    <w:rsid w:val="00675A8A"/>
    <w:rsid w:val="00675F50"/>
    <w:rsid w:val="00677316"/>
    <w:rsid w:val="00677659"/>
    <w:rsid w:val="006974C0"/>
    <w:rsid w:val="006A13F9"/>
    <w:rsid w:val="006A31A8"/>
    <w:rsid w:val="006A323F"/>
    <w:rsid w:val="006A4EF8"/>
    <w:rsid w:val="006A5502"/>
    <w:rsid w:val="006A6A7A"/>
    <w:rsid w:val="006B1868"/>
    <w:rsid w:val="006B30D0"/>
    <w:rsid w:val="006B3B9B"/>
    <w:rsid w:val="006B5A6B"/>
    <w:rsid w:val="006C1090"/>
    <w:rsid w:val="006C3D95"/>
    <w:rsid w:val="006C4B8B"/>
    <w:rsid w:val="006C6EF8"/>
    <w:rsid w:val="006D19D2"/>
    <w:rsid w:val="006D1F8C"/>
    <w:rsid w:val="006D2DE5"/>
    <w:rsid w:val="006D53EF"/>
    <w:rsid w:val="006D595E"/>
    <w:rsid w:val="006D661E"/>
    <w:rsid w:val="006E062A"/>
    <w:rsid w:val="006E0C22"/>
    <w:rsid w:val="006E1B60"/>
    <w:rsid w:val="006E3F17"/>
    <w:rsid w:val="006E5C86"/>
    <w:rsid w:val="006E738F"/>
    <w:rsid w:val="006F1367"/>
    <w:rsid w:val="00701B28"/>
    <w:rsid w:val="00713C44"/>
    <w:rsid w:val="00717DF3"/>
    <w:rsid w:val="00723188"/>
    <w:rsid w:val="007314B7"/>
    <w:rsid w:val="0073159B"/>
    <w:rsid w:val="00731E37"/>
    <w:rsid w:val="00731F38"/>
    <w:rsid w:val="0073336C"/>
    <w:rsid w:val="00734A5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22C4"/>
    <w:rsid w:val="00773712"/>
    <w:rsid w:val="00774DA4"/>
    <w:rsid w:val="0077671D"/>
    <w:rsid w:val="00777C47"/>
    <w:rsid w:val="00781F0F"/>
    <w:rsid w:val="007835E6"/>
    <w:rsid w:val="00786449"/>
    <w:rsid w:val="007870DA"/>
    <w:rsid w:val="0079166E"/>
    <w:rsid w:val="00792948"/>
    <w:rsid w:val="007A1E40"/>
    <w:rsid w:val="007A2022"/>
    <w:rsid w:val="007A3E3E"/>
    <w:rsid w:val="007A5B1A"/>
    <w:rsid w:val="007B3DFF"/>
    <w:rsid w:val="007B4BB2"/>
    <w:rsid w:val="007B600E"/>
    <w:rsid w:val="007B66D4"/>
    <w:rsid w:val="007B7645"/>
    <w:rsid w:val="007C3BD5"/>
    <w:rsid w:val="007D0596"/>
    <w:rsid w:val="007E2C57"/>
    <w:rsid w:val="007E378F"/>
    <w:rsid w:val="007E41E4"/>
    <w:rsid w:val="007F06F2"/>
    <w:rsid w:val="007F0F4A"/>
    <w:rsid w:val="007F4742"/>
    <w:rsid w:val="007F4908"/>
    <w:rsid w:val="007F5D5C"/>
    <w:rsid w:val="007F74CA"/>
    <w:rsid w:val="00801319"/>
    <w:rsid w:val="008028A4"/>
    <w:rsid w:val="00805A16"/>
    <w:rsid w:val="00810E15"/>
    <w:rsid w:val="00810F04"/>
    <w:rsid w:val="00813A6E"/>
    <w:rsid w:val="00815AC0"/>
    <w:rsid w:val="00815E9C"/>
    <w:rsid w:val="00816A5C"/>
    <w:rsid w:val="008270E9"/>
    <w:rsid w:val="00830747"/>
    <w:rsid w:val="0083259C"/>
    <w:rsid w:val="008347BE"/>
    <w:rsid w:val="00836179"/>
    <w:rsid w:val="00842236"/>
    <w:rsid w:val="008450FC"/>
    <w:rsid w:val="00855B51"/>
    <w:rsid w:val="008578DB"/>
    <w:rsid w:val="00863979"/>
    <w:rsid w:val="0087572E"/>
    <w:rsid w:val="00875DA4"/>
    <w:rsid w:val="008768CA"/>
    <w:rsid w:val="00880E7A"/>
    <w:rsid w:val="008821AB"/>
    <w:rsid w:val="00886541"/>
    <w:rsid w:val="008900FB"/>
    <w:rsid w:val="00894FB3"/>
    <w:rsid w:val="008961DE"/>
    <w:rsid w:val="00897554"/>
    <w:rsid w:val="008A46F7"/>
    <w:rsid w:val="008A5A88"/>
    <w:rsid w:val="008B01FA"/>
    <w:rsid w:val="008B1CDE"/>
    <w:rsid w:val="008B1D8B"/>
    <w:rsid w:val="008B3F36"/>
    <w:rsid w:val="008B72FE"/>
    <w:rsid w:val="008B77F7"/>
    <w:rsid w:val="008C0C22"/>
    <w:rsid w:val="008C371E"/>
    <w:rsid w:val="008C384C"/>
    <w:rsid w:val="008C3AA0"/>
    <w:rsid w:val="008C58F6"/>
    <w:rsid w:val="008C7855"/>
    <w:rsid w:val="008C7A83"/>
    <w:rsid w:val="008D56ED"/>
    <w:rsid w:val="008D6A32"/>
    <w:rsid w:val="008D6E9C"/>
    <w:rsid w:val="008E1B1A"/>
    <w:rsid w:val="008E252B"/>
    <w:rsid w:val="008E30CB"/>
    <w:rsid w:val="008E3C5E"/>
    <w:rsid w:val="008F1B3B"/>
    <w:rsid w:val="008F53F8"/>
    <w:rsid w:val="008F7569"/>
    <w:rsid w:val="00900BE5"/>
    <w:rsid w:val="0090271F"/>
    <w:rsid w:val="00902E23"/>
    <w:rsid w:val="009032CF"/>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71E8"/>
    <w:rsid w:val="00960759"/>
    <w:rsid w:val="00964F88"/>
    <w:rsid w:val="009736B1"/>
    <w:rsid w:val="009759D9"/>
    <w:rsid w:val="009855CA"/>
    <w:rsid w:val="00987B64"/>
    <w:rsid w:val="009918EA"/>
    <w:rsid w:val="009923AD"/>
    <w:rsid w:val="00995571"/>
    <w:rsid w:val="00995C38"/>
    <w:rsid w:val="009A3642"/>
    <w:rsid w:val="009A7871"/>
    <w:rsid w:val="009A7F34"/>
    <w:rsid w:val="009B143A"/>
    <w:rsid w:val="009B2DA1"/>
    <w:rsid w:val="009B30BE"/>
    <w:rsid w:val="009B7B95"/>
    <w:rsid w:val="009C7FED"/>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6956"/>
    <w:rsid w:val="00A310A7"/>
    <w:rsid w:val="00A313B8"/>
    <w:rsid w:val="00A33FFC"/>
    <w:rsid w:val="00A35D07"/>
    <w:rsid w:val="00A35EE9"/>
    <w:rsid w:val="00A378AE"/>
    <w:rsid w:val="00A37D3B"/>
    <w:rsid w:val="00A40A6D"/>
    <w:rsid w:val="00A41628"/>
    <w:rsid w:val="00A42187"/>
    <w:rsid w:val="00A45A1F"/>
    <w:rsid w:val="00A45C0B"/>
    <w:rsid w:val="00A4618E"/>
    <w:rsid w:val="00A47647"/>
    <w:rsid w:val="00A53724"/>
    <w:rsid w:val="00A54CAE"/>
    <w:rsid w:val="00A5545D"/>
    <w:rsid w:val="00A57EAD"/>
    <w:rsid w:val="00A63B7F"/>
    <w:rsid w:val="00A64775"/>
    <w:rsid w:val="00A65BBE"/>
    <w:rsid w:val="00A67849"/>
    <w:rsid w:val="00A67BBF"/>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A6548"/>
    <w:rsid w:val="00AB06DF"/>
    <w:rsid w:val="00AB112D"/>
    <w:rsid w:val="00AB13F3"/>
    <w:rsid w:val="00AB52E6"/>
    <w:rsid w:val="00AB75B3"/>
    <w:rsid w:val="00AC11E4"/>
    <w:rsid w:val="00AC1A27"/>
    <w:rsid w:val="00AC6BC6"/>
    <w:rsid w:val="00AC7F37"/>
    <w:rsid w:val="00AD7A43"/>
    <w:rsid w:val="00AE26A4"/>
    <w:rsid w:val="00AE282C"/>
    <w:rsid w:val="00AE5234"/>
    <w:rsid w:val="00AE5D22"/>
    <w:rsid w:val="00AF6CCC"/>
    <w:rsid w:val="00AF7B07"/>
    <w:rsid w:val="00B00479"/>
    <w:rsid w:val="00B03A7F"/>
    <w:rsid w:val="00B05435"/>
    <w:rsid w:val="00B06F56"/>
    <w:rsid w:val="00B07503"/>
    <w:rsid w:val="00B10E12"/>
    <w:rsid w:val="00B15449"/>
    <w:rsid w:val="00B179A7"/>
    <w:rsid w:val="00B22A0E"/>
    <w:rsid w:val="00B22A90"/>
    <w:rsid w:val="00B22AB6"/>
    <w:rsid w:val="00B25776"/>
    <w:rsid w:val="00B25EF2"/>
    <w:rsid w:val="00B277CA"/>
    <w:rsid w:val="00B32F22"/>
    <w:rsid w:val="00B33BC9"/>
    <w:rsid w:val="00B42318"/>
    <w:rsid w:val="00B45CFB"/>
    <w:rsid w:val="00B50454"/>
    <w:rsid w:val="00B526A9"/>
    <w:rsid w:val="00B526B5"/>
    <w:rsid w:val="00B56281"/>
    <w:rsid w:val="00B56319"/>
    <w:rsid w:val="00B60D38"/>
    <w:rsid w:val="00B65C90"/>
    <w:rsid w:val="00B70095"/>
    <w:rsid w:val="00B71F7D"/>
    <w:rsid w:val="00B75D35"/>
    <w:rsid w:val="00B75F7C"/>
    <w:rsid w:val="00B76762"/>
    <w:rsid w:val="00B76C2B"/>
    <w:rsid w:val="00B84C21"/>
    <w:rsid w:val="00B92F4D"/>
    <w:rsid w:val="00B93086"/>
    <w:rsid w:val="00BA19ED"/>
    <w:rsid w:val="00BA3654"/>
    <w:rsid w:val="00BA4B8D"/>
    <w:rsid w:val="00BC0E78"/>
    <w:rsid w:val="00BC0F7D"/>
    <w:rsid w:val="00BE0B41"/>
    <w:rsid w:val="00BE135D"/>
    <w:rsid w:val="00BE292D"/>
    <w:rsid w:val="00BE2EBF"/>
    <w:rsid w:val="00BE3255"/>
    <w:rsid w:val="00BE4917"/>
    <w:rsid w:val="00BE6AE2"/>
    <w:rsid w:val="00BE7163"/>
    <w:rsid w:val="00BF104C"/>
    <w:rsid w:val="00BF128E"/>
    <w:rsid w:val="00BF340C"/>
    <w:rsid w:val="00BF3BA7"/>
    <w:rsid w:val="00BF477D"/>
    <w:rsid w:val="00C00CF0"/>
    <w:rsid w:val="00C0600F"/>
    <w:rsid w:val="00C11F6E"/>
    <w:rsid w:val="00C12A08"/>
    <w:rsid w:val="00C1496A"/>
    <w:rsid w:val="00C17993"/>
    <w:rsid w:val="00C24D41"/>
    <w:rsid w:val="00C27002"/>
    <w:rsid w:val="00C308EC"/>
    <w:rsid w:val="00C33079"/>
    <w:rsid w:val="00C352D4"/>
    <w:rsid w:val="00C41A78"/>
    <w:rsid w:val="00C440CC"/>
    <w:rsid w:val="00C45231"/>
    <w:rsid w:val="00C51208"/>
    <w:rsid w:val="00C515D1"/>
    <w:rsid w:val="00C52C99"/>
    <w:rsid w:val="00C53A87"/>
    <w:rsid w:val="00C53E50"/>
    <w:rsid w:val="00C54E25"/>
    <w:rsid w:val="00C54EBB"/>
    <w:rsid w:val="00C55637"/>
    <w:rsid w:val="00C62016"/>
    <w:rsid w:val="00C62E04"/>
    <w:rsid w:val="00C65060"/>
    <w:rsid w:val="00C675B2"/>
    <w:rsid w:val="00C72833"/>
    <w:rsid w:val="00C737A8"/>
    <w:rsid w:val="00C809AA"/>
    <w:rsid w:val="00C80F1D"/>
    <w:rsid w:val="00C858B1"/>
    <w:rsid w:val="00C905F3"/>
    <w:rsid w:val="00C91177"/>
    <w:rsid w:val="00C93F40"/>
    <w:rsid w:val="00CA05F0"/>
    <w:rsid w:val="00CA05F4"/>
    <w:rsid w:val="00CA07B6"/>
    <w:rsid w:val="00CA3D0C"/>
    <w:rsid w:val="00CA717D"/>
    <w:rsid w:val="00CB01B3"/>
    <w:rsid w:val="00CB3018"/>
    <w:rsid w:val="00CB483D"/>
    <w:rsid w:val="00CB5382"/>
    <w:rsid w:val="00CB5797"/>
    <w:rsid w:val="00CC2D2D"/>
    <w:rsid w:val="00CC3022"/>
    <w:rsid w:val="00CC59D9"/>
    <w:rsid w:val="00CD0234"/>
    <w:rsid w:val="00CD1084"/>
    <w:rsid w:val="00CD2484"/>
    <w:rsid w:val="00CD29DC"/>
    <w:rsid w:val="00CD49D1"/>
    <w:rsid w:val="00CD4E69"/>
    <w:rsid w:val="00CD5F24"/>
    <w:rsid w:val="00CD6B08"/>
    <w:rsid w:val="00CD760C"/>
    <w:rsid w:val="00CE17F2"/>
    <w:rsid w:val="00CE281D"/>
    <w:rsid w:val="00CE3055"/>
    <w:rsid w:val="00CE6297"/>
    <w:rsid w:val="00CF7BED"/>
    <w:rsid w:val="00D00698"/>
    <w:rsid w:val="00D00855"/>
    <w:rsid w:val="00D01B80"/>
    <w:rsid w:val="00D04BD1"/>
    <w:rsid w:val="00D0541E"/>
    <w:rsid w:val="00D10D71"/>
    <w:rsid w:val="00D123BF"/>
    <w:rsid w:val="00D2206B"/>
    <w:rsid w:val="00D23EA6"/>
    <w:rsid w:val="00D263A4"/>
    <w:rsid w:val="00D33FBF"/>
    <w:rsid w:val="00D36221"/>
    <w:rsid w:val="00D467E4"/>
    <w:rsid w:val="00D515F7"/>
    <w:rsid w:val="00D54FD8"/>
    <w:rsid w:val="00D5692B"/>
    <w:rsid w:val="00D57972"/>
    <w:rsid w:val="00D62DE7"/>
    <w:rsid w:val="00D675A9"/>
    <w:rsid w:val="00D71E97"/>
    <w:rsid w:val="00D738D6"/>
    <w:rsid w:val="00D7493A"/>
    <w:rsid w:val="00D755EB"/>
    <w:rsid w:val="00D77160"/>
    <w:rsid w:val="00D86B3B"/>
    <w:rsid w:val="00D87E00"/>
    <w:rsid w:val="00D9134D"/>
    <w:rsid w:val="00D977A9"/>
    <w:rsid w:val="00DA7A03"/>
    <w:rsid w:val="00DA7B90"/>
    <w:rsid w:val="00DB1185"/>
    <w:rsid w:val="00DB1818"/>
    <w:rsid w:val="00DB3ABF"/>
    <w:rsid w:val="00DC0E77"/>
    <w:rsid w:val="00DC22FA"/>
    <w:rsid w:val="00DC309B"/>
    <w:rsid w:val="00DC4DA2"/>
    <w:rsid w:val="00DC5ED1"/>
    <w:rsid w:val="00DD27A4"/>
    <w:rsid w:val="00DD4C17"/>
    <w:rsid w:val="00DE0071"/>
    <w:rsid w:val="00DE0593"/>
    <w:rsid w:val="00DE2F36"/>
    <w:rsid w:val="00DE3AC9"/>
    <w:rsid w:val="00DE4DC0"/>
    <w:rsid w:val="00DE5E13"/>
    <w:rsid w:val="00DE656E"/>
    <w:rsid w:val="00DE7BEC"/>
    <w:rsid w:val="00DF0404"/>
    <w:rsid w:val="00DF2B1F"/>
    <w:rsid w:val="00DF2E49"/>
    <w:rsid w:val="00DF493E"/>
    <w:rsid w:val="00DF4C49"/>
    <w:rsid w:val="00DF5049"/>
    <w:rsid w:val="00DF542C"/>
    <w:rsid w:val="00DF62CD"/>
    <w:rsid w:val="00DF654F"/>
    <w:rsid w:val="00E0594F"/>
    <w:rsid w:val="00E110F1"/>
    <w:rsid w:val="00E13772"/>
    <w:rsid w:val="00E16331"/>
    <w:rsid w:val="00E16509"/>
    <w:rsid w:val="00E16F51"/>
    <w:rsid w:val="00E2488D"/>
    <w:rsid w:val="00E24B5E"/>
    <w:rsid w:val="00E302B0"/>
    <w:rsid w:val="00E30BA2"/>
    <w:rsid w:val="00E41B43"/>
    <w:rsid w:val="00E42B76"/>
    <w:rsid w:val="00E44582"/>
    <w:rsid w:val="00E47A7C"/>
    <w:rsid w:val="00E50C2A"/>
    <w:rsid w:val="00E527F6"/>
    <w:rsid w:val="00E63195"/>
    <w:rsid w:val="00E6424F"/>
    <w:rsid w:val="00E665C6"/>
    <w:rsid w:val="00E733FB"/>
    <w:rsid w:val="00E74109"/>
    <w:rsid w:val="00E77645"/>
    <w:rsid w:val="00E866C9"/>
    <w:rsid w:val="00E87233"/>
    <w:rsid w:val="00E919F3"/>
    <w:rsid w:val="00E95112"/>
    <w:rsid w:val="00E95D35"/>
    <w:rsid w:val="00EA0CBD"/>
    <w:rsid w:val="00EA2CBF"/>
    <w:rsid w:val="00EA489D"/>
    <w:rsid w:val="00EB080A"/>
    <w:rsid w:val="00EB2C01"/>
    <w:rsid w:val="00EB450B"/>
    <w:rsid w:val="00EB6A5C"/>
    <w:rsid w:val="00EC1396"/>
    <w:rsid w:val="00EC33D2"/>
    <w:rsid w:val="00EC3458"/>
    <w:rsid w:val="00EC4A25"/>
    <w:rsid w:val="00ED0E8F"/>
    <w:rsid w:val="00ED7757"/>
    <w:rsid w:val="00EF0A92"/>
    <w:rsid w:val="00EF32D0"/>
    <w:rsid w:val="00F01A37"/>
    <w:rsid w:val="00F020AE"/>
    <w:rsid w:val="00F025A2"/>
    <w:rsid w:val="00F04712"/>
    <w:rsid w:val="00F13B84"/>
    <w:rsid w:val="00F16150"/>
    <w:rsid w:val="00F17470"/>
    <w:rsid w:val="00F204C2"/>
    <w:rsid w:val="00F208DA"/>
    <w:rsid w:val="00F22EC7"/>
    <w:rsid w:val="00F24AEF"/>
    <w:rsid w:val="00F30B3E"/>
    <w:rsid w:val="00F325C8"/>
    <w:rsid w:val="00F4271C"/>
    <w:rsid w:val="00F44FE6"/>
    <w:rsid w:val="00F545AA"/>
    <w:rsid w:val="00F60364"/>
    <w:rsid w:val="00F653B8"/>
    <w:rsid w:val="00F67B58"/>
    <w:rsid w:val="00F743F1"/>
    <w:rsid w:val="00F76AE4"/>
    <w:rsid w:val="00F8034F"/>
    <w:rsid w:val="00F80C53"/>
    <w:rsid w:val="00F81CB3"/>
    <w:rsid w:val="00F83DFC"/>
    <w:rsid w:val="00F87C4D"/>
    <w:rsid w:val="00F90397"/>
    <w:rsid w:val="00F96F3B"/>
    <w:rsid w:val="00FA1266"/>
    <w:rsid w:val="00FA64F9"/>
    <w:rsid w:val="00FA655E"/>
    <w:rsid w:val="00FA7125"/>
    <w:rsid w:val="00FB5256"/>
    <w:rsid w:val="00FB5D9C"/>
    <w:rsid w:val="00FB5FD3"/>
    <w:rsid w:val="00FC09B6"/>
    <w:rsid w:val="00FC1192"/>
    <w:rsid w:val="00FC11D0"/>
    <w:rsid w:val="00FC5BF7"/>
    <w:rsid w:val="00FD3438"/>
    <w:rsid w:val="00FD6D96"/>
    <w:rsid w:val="00FE6DD7"/>
    <w:rsid w:val="00FF1514"/>
    <w:rsid w:val="00FF2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NOZchn">
    <w:name w:val="NO Zchn"/>
    <w:rsid w:val="00C53A87"/>
    <w:rPr>
      <w:rFonts w:ascii="Times New Roman" w:hAnsi="Times New Roman"/>
      <w:lang w:val="en-GB"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35D07"/>
    <w:rPr>
      <w:rFonts w:ascii="Arial" w:hAnsi="Arial"/>
      <w:sz w:val="18"/>
      <w:lang w:val="en-GB" w:eastAsia="en-US" w:bidi="ar-SA"/>
    </w:rPr>
  </w:style>
  <w:style w:type="character" w:customStyle="1" w:styleId="B1Char1">
    <w:name w:val="B1 Char1"/>
    <w:rsid w:val="00A35D07"/>
    <w:rPr>
      <w:rFonts w:ascii="Times New Roman" w:hAnsi="Times New Roman"/>
      <w:lang w:val="en-GB" w:eastAsia="en-US"/>
    </w:rPr>
  </w:style>
  <w:style w:type="character" w:customStyle="1" w:styleId="EXChar">
    <w:name w:val="EX Char"/>
    <w:locked/>
    <w:rsid w:val="00A35D07"/>
    <w:rPr>
      <w:rFonts w:ascii="Times New Roman" w:hAnsi="Times New Roman"/>
      <w:lang w:val="en-GB" w:eastAsia="en-US"/>
    </w:rPr>
  </w:style>
  <w:style w:type="character" w:customStyle="1" w:styleId="TAHChar">
    <w:name w:val="TAH Char"/>
    <w:rsid w:val="00A35D07"/>
    <w:rPr>
      <w:rFonts w:ascii="Arial" w:hAnsi="Arial"/>
      <w:b/>
      <w:sz w:val="18"/>
      <w:lang w:val="en-GB" w:eastAsia="en-US" w:bidi="ar-SA"/>
    </w:rPr>
  </w:style>
  <w:style w:type="character" w:customStyle="1" w:styleId="EditorsNoteCharChar">
    <w:name w:val="Editor's Note Char Char"/>
    <w:rsid w:val="00A35D07"/>
    <w:rPr>
      <w:color w:val="FF0000"/>
      <w:lang w:eastAsia="en-US"/>
    </w:rPr>
  </w:style>
  <w:style w:type="character" w:styleId="UnresolvedMention">
    <w:name w:val="Unresolved Mention"/>
    <w:uiPriority w:val="99"/>
    <w:unhideWhenUsed/>
    <w:rsid w:val="00A35D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B77BA-57C2-495D-B780-632570F14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18</Pages>
  <Words>38575</Words>
  <Characters>219881</Characters>
  <Application>Microsoft Office Word</Application>
  <DocSecurity>0</DocSecurity>
  <Lines>1832</Lines>
  <Paragraphs>515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543</cp:revision>
  <cp:lastPrinted>2019-02-25T14:05:00Z</cp:lastPrinted>
  <dcterms:created xsi:type="dcterms:W3CDTF">2020-03-05T09:35:00Z</dcterms:created>
  <dcterms:modified xsi:type="dcterms:W3CDTF">2020-07-10T12:02:00Z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