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37F9F84E" w:rsidR="004F0988" w:rsidRPr="00DD7806" w:rsidRDefault="004F0988" w:rsidP="00347E47">
            <w:pPr>
              <w:pStyle w:val="ZA"/>
              <w:framePr w:wrap="notBesid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C2382D">
              <w:t>1</w:t>
            </w:r>
            <w:r w:rsidR="00322661">
              <w:t>7</w:t>
            </w:r>
            <w:r w:rsidR="00003720">
              <w:t>.</w:t>
            </w:r>
            <w:r w:rsidR="00C95736">
              <w:t>1</w:t>
            </w:r>
            <w:r w:rsidRPr="00DD7806">
              <w:t>.</w:t>
            </w:r>
            <w:bookmarkEnd w:id="3"/>
            <w:r w:rsidR="008409E6" w:rsidRPr="00DD7806">
              <w:t>0</w:t>
            </w:r>
            <w:r w:rsidRPr="00DD7806">
              <w:t xml:space="preserve"> </w:t>
            </w:r>
            <w:r w:rsidRPr="00DD7806">
              <w:rPr>
                <w:sz w:val="32"/>
              </w:rPr>
              <w:t>(</w:t>
            </w:r>
            <w:bookmarkStart w:id="4" w:name="issueDate"/>
            <w:r w:rsidR="00E03B08" w:rsidRPr="00DD7806">
              <w:rPr>
                <w:sz w:val="32"/>
              </w:rPr>
              <w:t>20</w:t>
            </w:r>
            <w:r w:rsidR="00E03B08">
              <w:rPr>
                <w:sz w:val="32"/>
              </w:rPr>
              <w:t>2</w:t>
            </w:r>
            <w:r w:rsidR="00322661">
              <w:rPr>
                <w:sz w:val="32"/>
              </w:rPr>
              <w:t>1</w:t>
            </w:r>
            <w:r w:rsidRPr="00DD7806">
              <w:rPr>
                <w:sz w:val="32"/>
              </w:rPr>
              <w:t>-</w:t>
            </w:r>
            <w:bookmarkEnd w:id="4"/>
            <w:r w:rsidR="00C95736">
              <w:rPr>
                <w:sz w:val="32"/>
              </w:rPr>
              <w:t>12</w:t>
            </w:r>
            <w:r w:rsidR="00F5388F">
              <w:rPr>
                <w:sz w:val="32"/>
              </w:rPr>
              <w:t>)</w:t>
            </w:r>
          </w:p>
        </w:tc>
      </w:tr>
    </w:tbl>
    <w:tbl>
      <w:tblPr>
        <w:tblW w:w="10423" w:type="dxa"/>
        <w:tblLook w:val="04A0" w:firstRow="1" w:lastRow="0" w:firstColumn="1" w:lastColumn="0" w:noHBand="0" w:noVBand="1"/>
      </w:tblPr>
      <w:tblGrid>
        <w:gridCol w:w="10423"/>
      </w:tblGrid>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bl>
    <w:tbl>
      <w:tblPr>
        <w:tblW w:w="10423" w:type="dxa"/>
        <w:tblLook w:val="04A0" w:firstRow="1" w:lastRow="0" w:firstColumn="1" w:lastColumn="0" w:noHBand="0" w:noVBand="1"/>
      </w:tblPr>
      <w:tblGrid>
        <w:gridCol w:w="10423"/>
      </w:tblGrid>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347E47">
            <w:pPr>
              <w:pStyle w:val="ZT"/>
              <w:framePr w:wrap="notBesid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7777777" w:rsidR="00DD7806" w:rsidRPr="00DD7806" w:rsidRDefault="00DD7806" w:rsidP="00347E47">
            <w:pPr>
              <w:pStyle w:val="ZT"/>
              <w:framePr w:wrap="notBesid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6"/>
          <w:p w14:paraId="76F83909" w14:textId="01947B11"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w:t>
            </w:r>
            <w:bookmarkEnd w:id="7"/>
            <w:r w:rsidR="00322661">
              <w:rPr>
                <w:rStyle w:val="ZGSM"/>
              </w:rPr>
              <w:t>7</w:t>
            </w:r>
            <w:r w:rsidRPr="00DD7806">
              <w:t>)</w:t>
            </w:r>
          </w:p>
        </w:tc>
      </w:tr>
    </w:tbl>
    <w:tbl>
      <w:tblPr>
        <w:tblW w:w="10423" w:type="dxa"/>
        <w:tblLook w:val="04A0" w:firstRow="1" w:lastRow="0" w:firstColumn="1" w:lastColumn="0" w:noHBand="0" w:noVBand="1"/>
      </w:tblPr>
      <w:tblGrid>
        <w:gridCol w:w="4883"/>
        <w:gridCol w:w="5540"/>
      </w:tblGrid>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8"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B947EF4" w:rsidR="00E16509" w:rsidRPr="00133525" w:rsidRDefault="00E16509" w:rsidP="00133525">
            <w:pPr>
              <w:pStyle w:val="FP"/>
              <w:jc w:val="center"/>
              <w:rPr>
                <w:noProof/>
                <w:sz w:val="18"/>
              </w:rPr>
            </w:pPr>
            <w:r w:rsidRPr="00133525">
              <w:rPr>
                <w:noProof/>
                <w:sz w:val="18"/>
              </w:rPr>
              <w:t xml:space="preserve">© </w:t>
            </w:r>
            <w:r w:rsidR="00322661" w:rsidRPr="0003328A">
              <w:rPr>
                <w:noProof/>
                <w:sz w:val="18"/>
              </w:rPr>
              <w:t>20</w:t>
            </w:r>
            <w:r w:rsidR="00322661">
              <w:rPr>
                <w:noProof/>
                <w:sz w:val="18"/>
              </w:rPr>
              <w:t>21</w:t>
            </w:r>
            <w:r w:rsidRPr="00133525">
              <w:rPr>
                <w:noProof/>
                <w:sz w:val="18"/>
              </w:rPr>
              <w:t>, 3GPP Organizational Partners (ARIB, ATIS, CCSA, ETSI, TSDSI, TTA, TTC).</w:t>
            </w:r>
            <w:bookmarkStart w:id="13" w:name="copyrightaddon"/>
            <w:bookmarkEnd w:id="13"/>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rsidP="00CB57BB">
      <w:pPr>
        <w:pStyle w:val="TT"/>
      </w:pPr>
      <w:r w:rsidRPr="004D3578">
        <w:br w:type="page"/>
      </w:r>
      <w:bookmarkStart w:id="14" w:name="tableOfContents"/>
      <w:bookmarkEnd w:id="14"/>
      <w:r w:rsidRPr="004D3578">
        <w:lastRenderedPageBreak/>
        <w:t>Contents</w:t>
      </w:r>
    </w:p>
    <w:p w14:paraId="2ADADBC5" w14:textId="4E558269" w:rsidR="00F5388F" w:rsidRDefault="00FE14B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5388F">
        <w:t>Foreword</w:t>
      </w:r>
      <w:r w:rsidR="00F5388F">
        <w:tab/>
      </w:r>
      <w:r w:rsidR="00F5388F">
        <w:fldChar w:fldCharType="begin" w:fldLock="1"/>
      </w:r>
      <w:r w:rsidR="00F5388F">
        <w:instrText xml:space="preserve"> PAGEREF _Toc92304709 \h </w:instrText>
      </w:r>
      <w:r w:rsidR="00F5388F">
        <w:fldChar w:fldCharType="separate"/>
      </w:r>
      <w:r w:rsidR="00F5388F">
        <w:t>6</w:t>
      </w:r>
      <w:r w:rsidR="00F5388F">
        <w:fldChar w:fldCharType="end"/>
      </w:r>
    </w:p>
    <w:p w14:paraId="292DF167" w14:textId="5C777A9E" w:rsidR="00F5388F" w:rsidRDefault="00F538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_Toc92304710 \h </w:instrText>
      </w:r>
      <w:r>
        <w:fldChar w:fldCharType="separate"/>
      </w:r>
      <w:r>
        <w:t>8</w:t>
      </w:r>
      <w:r>
        <w:fldChar w:fldCharType="end"/>
      </w:r>
    </w:p>
    <w:p w14:paraId="6292D847" w14:textId="2F4A622D" w:rsidR="00F5388F" w:rsidRDefault="00F538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_Toc92304711 \h </w:instrText>
      </w:r>
      <w:r>
        <w:fldChar w:fldCharType="separate"/>
      </w:r>
      <w:r>
        <w:t>8</w:t>
      </w:r>
      <w:r>
        <w:fldChar w:fldCharType="end"/>
      </w:r>
    </w:p>
    <w:p w14:paraId="36801028" w14:textId="7A691FF8" w:rsidR="00F5388F" w:rsidRDefault="00F538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_Toc92304712 \h </w:instrText>
      </w:r>
      <w:r>
        <w:fldChar w:fldCharType="separate"/>
      </w:r>
      <w:r>
        <w:t>9</w:t>
      </w:r>
      <w:r>
        <w:fldChar w:fldCharType="end"/>
      </w:r>
    </w:p>
    <w:p w14:paraId="69F8ABBD" w14:textId="590FE990" w:rsidR="00F5388F" w:rsidRDefault="00F538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_Toc92304713 \h </w:instrText>
      </w:r>
      <w:r>
        <w:fldChar w:fldCharType="separate"/>
      </w:r>
      <w:r>
        <w:t>9</w:t>
      </w:r>
      <w:r>
        <w:fldChar w:fldCharType="end"/>
      </w:r>
    </w:p>
    <w:p w14:paraId="03E1705E" w14:textId="17BCC331" w:rsidR="00F5388F" w:rsidRDefault="00F538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_Toc92304714 \h </w:instrText>
      </w:r>
      <w:r>
        <w:fldChar w:fldCharType="separate"/>
      </w:r>
      <w:r>
        <w:t>9</w:t>
      </w:r>
      <w:r>
        <w:fldChar w:fldCharType="end"/>
      </w:r>
    </w:p>
    <w:p w14:paraId="7AA07F8A" w14:textId="68FDA506" w:rsidR="00F5388F" w:rsidRDefault="00F538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_Toc92304715 \h </w:instrText>
      </w:r>
      <w:r>
        <w:fldChar w:fldCharType="separate"/>
      </w:r>
      <w:r>
        <w:t>9</w:t>
      </w:r>
      <w:r>
        <w:fldChar w:fldCharType="end"/>
      </w:r>
    </w:p>
    <w:p w14:paraId="7A49D694" w14:textId="08E2AA7E" w:rsidR="00F5388F" w:rsidRDefault="00F538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_Toc92304716 \h </w:instrText>
      </w:r>
      <w:r>
        <w:fldChar w:fldCharType="separate"/>
      </w:r>
      <w:r>
        <w:t>9</w:t>
      </w:r>
      <w:r>
        <w:fldChar w:fldCharType="end"/>
      </w:r>
    </w:p>
    <w:p w14:paraId="7DB9D8EF" w14:textId="58B15F99" w:rsidR="00F5388F" w:rsidRDefault="00F5388F">
      <w:pPr>
        <w:pStyle w:val="TOC2"/>
        <w:rPr>
          <w:rFonts w:asciiTheme="minorHAnsi" w:eastAsiaTheme="minorEastAsia" w:hAnsiTheme="minorHAnsi" w:cstheme="minorBidi"/>
          <w:sz w:val="22"/>
          <w:szCs w:val="22"/>
          <w:lang w:eastAsia="en-GB"/>
        </w:rPr>
      </w:pPr>
      <w:r w:rsidRPr="00A359AA">
        <w:rPr>
          <w:lang w:val="en-US"/>
        </w:rPr>
        <w:t>5.1</w:t>
      </w:r>
      <w:r>
        <w:rPr>
          <w:rFonts w:asciiTheme="minorHAnsi" w:eastAsiaTheme="minorEastAsia" w:hAnsiTheme="minorHAnsi" w:cstheme="minorBidi"/>
          <w:sz w:val="22"/>
          <w:szCs w:val="22"/>
          <w:lang w:eastAsia="en-GB"/>
        </w:rPr>
        <w:tab/>
      </w:r>
      <w:r w:rsidRPr="00A359AA">
        <w:rPr>
          <w:lang w:val="en-US"/>
        </w:rPr>
        <w:t>SEAL group management client (SGM-C)</w:t>
      </w:r>
      <w:r>
        <w:tab/>
      </w:r>
      <w:r>
        <w:fldChar w:fldCharType="begin" w:fldLock="1"/>
      </w:r>
      <w:r>
        <w:instrText xml:space="preserve"> PAGEREF _Toc92304717 \h </w:instrText>
      </w:r>
      <w:r>
        <w:fldChar w:fldCharType="separate"/>
      </w:r>
      <w:r>
        <w:t>9</w:t>
      </w:r>
      <w:r>
        <w:fldChar w:fldCharType="end"/>
      </w:r>
    </w:p>
    <w:p w14:paraId="5DC43BB0" w14:textId="5C23D968" w:rsidR="00F5388F" w:rsidRDefault="00F5388F">
      <w:pPr>
        <w:pStyle w:val="TOC2"/>
        <w:rPr>
          <w:rFonts w:asciiTheme="minorHAnsi" w:eastAsiaTheme="minorEastAsia" w:hAnsiTheme="minorHAnsi" w:cstheme="minorBidi"/>
          <w:sz w:val="22"/>
          <w:szCs w:val="22"/>
          <w:lang w:eastAsia="en-GB"/>
        </w:rPr>
      </w:pPr>
      <w:r w:rsidRPr="00A359AA">
        <w:rPr>
          <w:lang w:val="en-US"/>
        </w:rPr>
        <w:t>5.2</w:t>
      </w:r>
      <w:r>
        <w:rPr>
          <w:rFonts w:asciiTheme="minorHAnsi" w:eastAsiaTheme="minorEastAsia" w:hAnsiTheme="minorHAnsi" w:cstheme="minorBidi"/>
          <w:sz w:val="22"/>
          <w:szCs w:val="22"/>
          <w:lang w:eastAsia="en-GB"/>
        </w:rPr>
        <w:tab/>
      </w:r>
      <w:r w:rsidRPr="00A359AA">
        <w:rPr>
          <w:lang w:val="en-US"/>
        </w:rPr>
        <w:t>SEAL group management server (SGM-S)</w:t>
      </w:r>
      <w:r>
        <w:tab/>
      </w:r>
      <w:r>
        <w:fldChar w:fldCharType="begin" w:fldLock="1"/>
      </w:r>
      <w:r>
        <w:instrText xml:space="preserve"> PAGEREF _Toc92304718 \h </w:instrText>
      </w:r>
      <w:r>
        <w:fldChar w:fldCharType="separate"/>
      </w:r>
      <w:r>
        <w:t>10</w:t>
      </w:r>
      <w:r>
        <w:fldChar w:fldCharType="end"/>
      </w:r>
    </w:p>
    <w:p w14:paraId="4C32BA4F" w14:textId="646D5C57" w:rsidR="00F5388F" w:rsidRDefault="00F538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_Toc92304719 \h </w:instrText>
      </w:r>
      <w:r>
        <w:fldChar w:fldCharType="separate"/>
      </w:r>
      <w:r>
        <w:t>10</w:t>
      </w:r>
      <w:r>
        <w:fldChar w:fldCharType="end"/>
      </w:r>
    </w:p>
    <w:p w14:paraId="51224DB4" w14:textId="4284B476" w:rsidR="00F5388F" w:rsidRDefault="00F538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_Toc92304720 \h </w:instrText>
      </w:r>
      <w:r>
        <w:fldChar w:fldCharType="separate"/>
      </w:r>
      <w:r>
        <w:t>10</w:t>
      </w:r>
      <w:r>
        <w:fldChar w:fldCharType="end"/>
      </w:r>
    </w:p>
    <w:p w14:paraId="2C0BC689" w14:textId="303EFC56" w:rsidR="00F5388F" w:rsidRDefault="00F538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_Toc92304721 \h </w:instrText>
      </w:r>
      <w:r>
        <w:fldChar w:fldCharType="separate"/>
      </w:r>
      <w:r>
        <w:t>10</w:t>
      </w:r>
      <w:r>
        <w:fldChar w:fldCharType="end"/>
      </w:r>
    </w:p>
    <w:p w14:paraId="5ACC4EEF" w14:textId="547DBA10" w:rsidR="00F5388F" w:rsidRDefault="00F5388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_Toc92304722 \h </w:instrText>
      </w:r>
      <w:r>
        <w:fldChar w:fldCharType="separate"/>
      </w:r>
      <w:r>
        <w:t>10</w:t>
      </w:r>
      <w:r>
        <w:fldChar w:fldCharType="end"/>
      </w:r>
    </w:p>
    <w:p w14:paraId="6AFD0681" w14:textId="2B96137E" w:rsidR="00F5388F" w:rsidRDefault="00F5388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_Toc92304723 \h </w:instrText>
      </w:r>
      <w:r>
        <w:fldChar w:fldCharType="separate"/>
      </w:r>
      <w:r>
        <w:t>10</w:t>
      </w:r>
      <w:r>
        <w:fldChar w:fldCharType="end"/>
      </w:r>
    </w:p>
    <w:p w14:paraId="07EF8159" w14:textId="273C9B08" w:rsidR="00F5388F" w:rsidRDefault="00F5388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A359AA">
        <w:rPr>
          <w:rFonts w:cs="Arial"/>
        </w:rPr>
        <w:t>procedure</w:t>
      </w:r>
      <w:r>
        <w:tab/>
      </w:r>
      <w:r>
        <w:fldChar w:fldCharType="begin" w:fldLock="1"/>
      </w:r>
      <w:r>
        <w:instrText xml:space="preserve"> PAGEREF _Toc92304724 \h </w:instrText>
      </w:r>
      <w:r>
        <w:fldChar w:fldCharType="separate"/>
      </w:r>
      <w:r>
        <w:t>10</w:t>
      </w:r>
      <w:r>
        <w:fldChar w:fldCharType="end"/>
      </w:r>
    </w:p>
    <w:p w14:paraId="0A41D7D3" w14:textId="4E969B3C" w:rsidR="00F5388F" w:rsidRDefault="00F5388F">
      <w:pPr>
        <w:pStyle w:val="TOC4"/>
        <w:rPr>
          <w:rFonts w:asciiTheme="minorHAnsi" w:eastAsiaTheme="minorEastAsia" w:hAnsiTheme="minorHAnsi" w:cstheme="minorBidi"/>
          <w:sz w:val="22"/>
          <w:szCs w:val="22"/>
          <w:lang w:eastAsia="en-GB"/>
        </w:rPr>
      </w:pPr>
      <w:r w:rsidRPr="00A359AA">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_Toc92304725 \h </w:instrText>
      </w:r>
      <w:r>
        <w:fldChar w:fldCharType="separate"/>
      </w:r>
      <w:r>
        <w:t>10</w:t>
      </w:r>
      <w:r>
        <w:fldChar w:fldCharType="end"/>
      </w:r>
    </w:p>
    <w:p w14:paraId="1B017EBD" w14:textId="5E5A80D7" w:rsidR="00F5388F" w:rsidRDefault="00F5388F">
      <w:pPr>
        <w:pStyle w:val="TOC4"/>
        <w:rPr>
          <w:rFonts w:asciiTheme="minorHAnsi" w:eastAsiaTheme="minorEastAsia" w:hAnsiTheme="minorHAnsi" w:cstheme="minorBidi"/>
          <w:sz w:val="22"/>
          <w:szCs w:val="22"/>
          <w:lang w:eastAsia="en-GB"/>
        </w:rPr>
      </w:pPr>
      <w:r w:rsidRPr="00A359AA">
        <w:rPr>
          <w:lang w:val="en-US"/>
        </w:rPr>
        <w:t>6.2.2.2</w:t>
      </w:r>
      <w:r>
        <w:rPr>
          <w:rFonts w:asciiTheme="minorHAnsi" w:eastAsiaTheme="minorEastAsia" w:hAnsiTheme="minorHAnsi" w:cstheme="minorBidi"/>
          <w:sz w:val="22"/>
          <w:szCs w:val="22"/>
          <w:lang w:eastAsia="en-GB"/>
        </w:rPr>
        <w:tab/>
      </w:r>
      <w:r w:rsidRPr="00A359AA">
        <w:rPr>
          <w:lang w:val="en-US"/>
        </w:rPr>
        <w:t>Server procedure</w:t>
      </w:r>
      <w:r>
        <w:tab/>
      </w:r>
      <w:r>
        <w:fldChar w:fldCharType="begin" w:fldLock="1"/>
      </w:r>
      <w:r>
        <w:instrText xml:space="preserve"> PAGEREF _Toc92304726 \h </w:instrText>
      </w:r>
      <w:r>
        <w:fldChar w:fldCharType="separate"/>
      </w:r>
      <w:r>
        <w:t>11</w:t>
      </w:r>
      <w:r>
        <w:fldChar w:fldCharType="end"/>
      </w:r>
    </w:p>
    <w:p w14:paraId="2367DE45" w14:textId="3338102F" w:rsidR="00F5388F" w:rsidRDefault="00F5388F">
      <w:pPr>
        <w:pStyle w:val="TOC4"/>
        <w:rPr>
          <w:rFonts w:asciiTheme="minorHAnsi" w:eastAsiaTheme="minorEastAsia" w:hAnsiTheme="minorHAnsi" w:cstheme="minorBidi"/>
          <w:sz w:val="22"/>
          <w:szCs w:val="22"/>
          <w:lang w:eastAsia="en-GB"/>
        </w:rPr>
      </w:pPr>
      <w:r w:rsidRPr="00A359AA">
        <w:rPr>
          <w:lang w:val="en-US"/>
        </w:rPr>
        <w:t>6.2.2.3</w:t>
      </w:r>
      <w:r>
        <w:rPr>
          <w:rFonts w:asciiTheme="minorHAnsi" w:eastAsiaTheme="minorEastAsia" w:hAnsiTheme="minorHAnsi" w:cstheme="minorBidi"/>
          <w:sz w:val="22"/>
          <w:szCs w:val="22"/>
          <w:lang w:eastAsia="en-GB"/>
        </w:rPr>
        <w:tab/>
      </w:r>
      <w:r w:rsidRPr="00A359AA">
        <w:rPr>
          <w:lang w:val="en-US"/>
        </w:rPr>
        <w:t>Group member client procedure</w:t>
      </w:r>
      <w:r>
        <w:tab/>
      </w:r>
      <w:r>
        <w:fldChar w:fldCharType="begin" w:fldLock="1"/>
      </w:r>
      <w:r>
        <w:instrText xml:space="preserve"> PAGEREF _Toc92304727 \h </w:instrText>
      </w:r>
      <w:r>
        <w:fldChar w:fldCharType="separate"/>
      </w:r>
      <w:r>
        <w:t>12</w:t>
      </w:r>
      <w:r>
        <w:fldChar w:fldCharType="end"/>
      </w:r>
    </w:p>
    <w:p w14:paraId="62C6CD17" w14:textId="4553C108" w:rsidR="00F5388F" w:rsidRDefault="00F5388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A359AA">
        <w:rPr>
          <w:rFonts w:cs="Arial"/>
        </w:rPr>
        <w:t>procedure</w:t>
      </w:r>
      <w:r>
        <w:tab/>
      </w:r>
      <w:r>
        <w:fldChar w:fldCharType="begin" w:fldLock="1"/>
      </w:r>
      <w:r>
        <w:instrText xml:space="preserve"> PAGEREF _Toc92304728 \h </w:instrText>
      </w:r>
      <w:r>
        <w:fldChar w:fldCharType="separate"/>
      </w:r>
      <w:r>
        <w:t>12</w:t>
      </w:r>
      <w:r>
        <w:fldChar w:fldCharType="end"/>
      </w:r>
    </w:p>
    <w:p w14:paraId="7FB6C4E4" w14:textId="02F433E2" w:rsidR="00F5388F" w:rsidRDefault="00F5388F">
      <w:pPr>
        <w:pStyle w:val="TOC4"/>
        <w:rPr>
          <w:rFonts w:asciiTheme="minorHAnsi" w:eastAsiaTheme="minorEastAsia" w:hAnsiTheme="minorHAnsi" w:cstheme="minorBidi"/>
          <w:sz w:val="22"/>
          <w:szCs w:val="22"/>
          <w:lang w:eastAsia="en-GB"/>
        </w:rPr>
      </w:pPr>
      <w:r w:rsidRPr="00A359AA">
        <w:rPr>
          <w:lang w:val="en-US"/>
        </w:rPr>
        <w:t>6.2.3.1</w:t>
      </w:r>
      <w:r>
        <w:rPr>
          <w:rFonts w:asciiTheme="minorHAnsi" w:eastAsiaTheme="minorEastAsia" w:hAnsiTheme="minorHAnsi" w:cstheme="minorBidi"/>
          <w:sz w:val="22"/>
          <w:szCs w:val="22"/>
          <w:lang w:eastAsia="en-GB"/>
        </w:rPr>
        <w:tab/>
      </w:r>
      <w:r w:rsidRPr="00A359AA">
        <w:rPr>
          <w:lang w:val="en-US"/>
        </w:rPr>
        <w:t>Client procedure</w:t>
      </w:r>
      <w:r>
        <w:tab/>
      </w:r>
      <w:r>
        <w:fldChar w:fldCharType="begin" w:fldLock="1"/>
      </w:r>
      <w:r>
        <w:instrText xml:space="preserve"> PAGEREF _Toc92304729 \h </w:instrText>
      </w:r>
      <w:r>
        <w:fldChar w:fldCharType="separate"/>
      </w:r>
      <w:r>
        <w:t>12</w:t>
      </w:r>
      <w:r>
        <w:fldChar w:fldCharType="end"/>
      </w:r>
    </w:p>
    <w:p w14:paraId="21AC615B" w14:textId="5E6CD82F" w:rsidR="00F5388F" w:rsidRDefault="00F5388F">
      <w:pPr>
        <w:pStyle w:val="TOC4"/>
        <w:rPr>
          <w:rFonts w:asciiTheme="minorHAnsi" w:eastAsiaTheme="minorEastAsia" w:hAnsiTheme="minorHAnsi" w:cstheme="minorBidi"/>
          <w:sz w:val="22"/>
          <w:szCs w:val="22"/>
          <w:lang w:eastAsia="en-GB"/>
        </w:rPr>
      </w:pPr>
      <w:r w:rsidRPr="00A359AA">
        <w:rPr>
          <w:lang w:val="en-US"/>
        </w:rPr>
        <w:t>6.2.3.2</w:t>
      </w:r>
      <w:r>
        <w:rPr>
          <w:rFonts w:asciiTheme="minorHAnsi" w:eastAsiaTheme="minorEastAsia" w:hAnsiTheme="minorHAnsi" w:cstheme="minorBidi"/>
          <w:sz w:val="22"/>
          <w:szCs w:val="22"/>
          <w:lang w:eastAsia="en-GB"/>
        </w:rPr>
        <w:tab/>
      </w:r>
      <w:r w:rsidRPr="00A359AA">
        <w:rPr>
          <w:lang w:val="en-US"/>
        </w:rPr>
        <w:t>Server procedure</w:t>
      </w:r>
      <w:r>
        <w:tab/>
      </w:r>
      <w:r>
        <w:fldChar w:fldCharType="begin" w:fldLock="1"/>
      </w:r>
      <w:r>
        <w:instrText xml:space="preserve"> PAGEREF _Toc92304730 \h </w:instrText>
      </w:r>
      <w:r>
        <w:fldChar w:fldCharType="separate"/>
      </w:r>
      <w:r>
        <w:t>12</w:t>
      </w:r>
      <w:r>
        <w:fldChar w:fldCharType="end"/>
      </w:r>
    </w:p>
    <w:p w14:paraId="6D1FA3B7" w14:textId="6C3EDD56" w:rsidR="00F5388F" w:rsidRDefault="00F5388F">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A359AA">
        <w:rPr>
          <w:rFonts w:cs="Arial"/>
        </w:rPr>
        <w:t>procedure</w:t>
      </w:r>
      <w:r>
        <w:tab/>
      </w:r>
      <w:r>
        <w:fldChar w:fldCharType="begin" w:fldLock="1"/>
      </w:r>
      <w:r>
        <w:instrText xml:space="preserve"> PAGEREF _Toc92304731 \h </w:instrText>
      </w:r>
      <w:r>
        <w:fldChar w:fldCharType="separate"/>
      </w:r>
      <w:r>
        <w:t>12</w:t>
      </w:r>
      <w:r>
        <w:fldChar w:fldCharType="end"/>
      </w:r>
    </w:p>
    <w:p w14:paraId="71D8A481" w14:textId="0D379CE0" w:rsidR="00F5388F" w:rsidRDefault="00F5388F">
      <w:pPr>
        <w:pStyle w:val="TOC4"/>
        <w:rPr>
          <w:rFonts w:asciiTheme="minorHAnsi" w:eastAsiaTheme="minorEastAsia" w:hAnsiTheme="minorHAnsi" w:cstheme="minorBidi"/>
          <w:sz w:val="22"/>
          <w:szCs w:val="22"/>
          <w:lang w:eastAsia="en-GB"/>
        </w:rPr>
      </w:pPr>
      <w:r w:rsidRPr="00A359AA">
        <w:rPr>
          <w:lang w:val="en-US"/>
        </w:rPr>
        <w:t>6.2.4.1</w:t>
      </w:r>
      <w:r>
        <w:rPr>
          <w:rFonts w:asciiTheme="minorHAnsi" w:eastAsiaTheme="minorEastAsia" w:hAnsiTheme="minorHAnsi" w:cstheme="minorBidi"/>
          <w:sz w:val="22"/>
          <w:szCs w:val="22"/>
          <w:lang w:eastAsia="en-GB"/>
        </w:rPr>
        <w:tab/>
      </w:r>
      <w:r w:rsidRPr="00A359AA">
        <w:rPr>
          <w:lang w:val="en-US"/>
        </w:rPr>
        <w:t>Client procedure</w:t>
      </w:r>
      <w:r>
        <w:tab/>
      </w:r>
      <w:r>
        <w:fldChar w:fldCharType="begin" w:fldLock="1"/>
      </w:r>
      <w:r>
        <w:instrText xml:space="preserve"> PAGEREF _Toc92304732 \h </w:instrText>
      </w:r>
      <w:r>
        <w:fldChar w:fldCharType="separate"/>
      </w:r>
      <w:r>
        <w:t>12</w:t>
      </w:r>
      <w:r>
        <w:fldChar w:fldCharType="end"/>
      </w:r>
    </w:p>
    <w:p w14:paraId="1F2BE0FA" w14:textId="0173F023" w:rsidR="00F5388F" w:rsidRDefault="00F5388F">
      <w:pPr>
        <w:pStyle w:val="TOC4"/>
        <w:rPr>
          <w:rFonts w:asciiTheme="minorHAnsi" w:eastAsiaTheme="minorEastAsia" w:hAnsiTheme="minorHAnsi" w:cstheme="minorBidi"/>
          <w:sz w:val="22"/>
          <w:szCs w:val="22"/>
          <w:lang w:eastAsia="en-GB"/>
        </w:rPr>
      </w:pPr>
      <w:r w:rsidRPr="00A359AA">
        <w:rPr>
          <w:lang w:val="en-US"/>
        </w:rPr>
        <w:t>6.2.4.2</w:t>
      </w:r>
      <w:r>
        <w:rPr>
          <w:rFonts w:asciiTheme="minorHAnsi" w:eastAsiaTheme="minorEastAsia" w:hAnsiTheme="minorHAnsi" w:cstheme="minorBidi"/>
          <w:sz w:val="22"/>
          <w:szCs w:val="22"/>
          <w:lang w:eastAsia="en-GB"/>
        </w:rPr>
        <w:tab/>
      </w:r>
      <w:r w:rsidRPr="00A359AA">
        <w:rPr>
          <w:lang w:val="en-US"/>
        </w:rPr>
        <w:t>Server procedure</w:t>
      </w:r>
      <w:r>
        <w:tab/>
      </w:r>
      <w:r>
        <w:fldChar w:fldCharType="begin" w:fldLock="1"/>
      </w:r>
      <w:r>
        <w:instrText xml:space="preserve"> PAGEREF _Toc92304733 \h </w:instrText>
      </w:r>
      <w:r>
        <w:fldChar w:fldCharType="separate"/>
      </w:r>
      <w:r>
        <w:t>13</w:t>
      </w:r>
      <w:r>
        <w:fldChar w:fldCharType="end"/>
      </w:r>
    </w:p>
    <w:p w14:paraId="716290E3" w14:textId="72AE2F3C" w:rsidR="00F5388F" w:rsidRDefault="00F5388F">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A359AA">
        <w:rPr>
          <w:rFonts w:cs="Arial"/>
        </w:rPr>
        <w:t>procedure</w:t>
      </w:r>
      <w:r>
        <w:tab/>
      </w:r>
      <w:r>
        <w:fldChar w:fldCharType="begin" w:fldLock="1"/>
      </w:r>
      <w:r>
        <w:instrText xml:space="preserve"> PAGEREF _Toc92304734 \h </w:instrText>
      </w:r>
      <w:r>
        <w:fldChar w:fldCharType="separate"/>
      </w:r>
      <w:r>
        <w:t>13</w:t>
      </w:r>
      <w:r>
        <w:fldChar w:fldCharType="end"/>
      </w:r>
    </w:p>
    <w:p w14:paraId="6D5D4BE6" w14:textId="2F0195A2" w:rsidR="00F5388F" w:rsidRDefault="00F5388F">
      <w:pPr>
        <w:pStyle w:val="TOC4"/>
        <w:rPr>
          <w:rFonts w:asciiTheme="minorHAnsi" w:eastAsiaTheme="minorEastAsia" w:hAnsiTheme="minorHAnsi" w:cstheme="minorBidi"/>
          <w:sz w:val="22"/>
          <w:szCs w:val="22"/>
          <w:lang w:eastAsia="en-GB"/>
        </w:rPr>
      </w:pPr>
      <w:r w:rsidRPr="00A359AA">
        <w:rPr>
          <w:lang w:val="en-US"/>
        </w:rPr>
        <w:t>6.2.5.1</w:t>
      </w:r>
      <w:r>
        <w:rPr>
          <w:rFonts w:asciiTheme="minorHAnsi" w:eastAsiaTheme="minorEastAsia" w:hAnsiTheme="minorHAnsi" w:cstheme="minorBidi"/>
          <w:sz w:val="22"/>
          <w:szCs w:val="22"/>
          <w:lang w:eastAsia="en-GB"/>
        </w:rPr>
        <w:tab/>
      </w:r>
      <w:r w:rsidRPr="00A359AA">
        <w:rPr>
          <w:lang w:val="en-US"/>
        </w:rPr>
        <w:t>Update group configuration</w:t>
      </w:r>
      <w:r>
        <w:tab/>
      </w:r>
      <w:r>
        <w:fldChar w:fldCharType="begin" w:fldLock="1"/>
      </w:r>
      <w:r>
        <w:instrText xml:space="preserve"> PAGEREF _Toc92304735 \h </w:instrText>
      </w:r>
      <w:r>
        <w:fldChar w:fldCharType="separate"/>
      </w:r>
      <w:r>
        <w:t>13</w:t>
      </w:r>
      <w:r>
        <w:fldChar w:fldCharType="end"/>
      </w:r>
    </w:p>
    <w:p w14:paraId="2F35A513" w14:textId="17F4AFA0" w:rsidR="00F5388F" w:rsidRDefault="00F5388F">
      <w:pPr>
        <w:pStyle w:val="TOC5"/>
        <w:rPr>
          <w:rFonts w:asciiTheme="minorHAnsi" w:eastAsiaTheme="minorEastAsia" w:hAnsiTheme="minorHAnsi" w:cstheme="minorBidi"/>
          <w:sz w:val="22"/>
          <w:szCs w:val="22"/>
          <w:lang w:eastAsia="en-GB"/>
        </w:rPr>
      </w:pPr>
      <w:r w:rsidRPr="00A359AA">
        <w:rPr>
          <w:lang w:val="en-US"/>
        </w:rPr>
        <w:t>6.2.5.1.1</w:t>
      </w:r>
      <w:r>
        <w:rPr>
          <w:rFonts w:asciiTheme="minorHAnsi" w:eastAsiaTheme="minorEastAsia" w:hAnsiTheme="minorHAnsi" w:cstheme="minorBidi"/>
          <w:sz w:val="22"/>
          <w:szCs w:val="22"/>
          <w:lang w:eastAsia="en-GB"/>
        </w:rPr>
        <w:tab/>
      </w:r>
      <w:r w:rsidRPr="00A359AA">
        <w:rPr>
          <w:lang w:val="en-US"/>
        </w:rPr>
        <w:t>Client procedure</w:t>
      </w:r>
      <w:r>
        <w:tab/>
      </w:r>
      <w:r>
        <w:fldChar w:fldCharType="begin" w:fldLock="1"/>
      </w:r>
      <w:r>
        <w:instrText xml:space="preserve"> PAGEREF _Toc92304736 \h </w:instrText>
      </w:r>
      <w:r>
        <w:fldChar w:fldCharType="separate"/>
      </w:r>
      <w:r>
        <w:t>13</w:t>
      </w:r>
      <w:r>
        <w:fldChar w:fldCharType="end"/>
      </w:r>
    </w:p>
    <w:p w14:paraId="380AA0BF" w14:textId="12EDD3A9" w:rsidR="00F5388F" w:rsidRDefault="00F5388F">
      <w:pPr>
        <w:pStyle w:val="TOC5"/>
        <w:rPr>
          <w:rFonts w:asciiTheme="minorHAnsi" w:eastAsiaTheme="minorEastAsia" w:hAnsiTheme="minorHAnsi" w:cstheme="minorBidi"/>
          <w:sz w:val="22"/>
          <w:szCs w:val="22"/>
          <w:lang w:eastAsia="en-GB"/>
        </w:rPr>
      </w:pPr>
      <w:r w:rsidRPr="00A359AA">
        <w:rPr>
          <w:lang w:val="en-US"/>
        </w:rPr>
        <w:t>6.2.5.1.2</w:t>
      </w:r>
      <w:r>
        <w:rPr>
          <w:rFonts w:asciiTheme="minorHAnsi" w:eastAsiaTheme="minorEastAsia" w:hAnsiTheme="minorHAnsi" w:cstheme="minorBidi"/>
          <w:sz w:val="22"/>
          <w:szCs w:val="22"/>
          <w:lang w:eastAsia="en-GB"/>
        </w:rPr>
        <w:tab/>
      </w:r>
      <w:r w:rsidRPr="00A359AA">
        <w:rPr>
          <w:lang w:val="en-US"/>
        </w:rPr>
        <w:t>Server procedure</w:t>
      </w:r>
      <w:r>
        <w:tab/>
      </w:r>
      <w:r>
        <w:fldChar w:fldCharType="begin" w:fldLock="1"/>
      </w:r>
      <w:r>
        <w:instrText xml:space="preserve"> PAGEREF _Toc92304737 \h </w:instrText>
      </w:r>
      <w:r>
        <w:fldChar w:fldCharType="separate"/>
      </w:r>
      <w:r>
        <w:t>14</w:t>
      </w:r>
      <w:r>
        <w:fldChar w:fldCharType="end"/>
      </w:r>
    </w:p>
    <w:p w14:paraId="0AC586DF" w14:textId="2E075237" w:rsidR="00F5388F" w:rsidRDefault="00F5388F">
      <w:pPr>
        <w:pStyle w:val="TOC4"/>
        <w:rPr>
          <w:rFonts w:asciiTheme="minorHAnsi" w:eastAsiaTheme="minorEastAsia" w:hAnsiTheme="minorHAnsi" w:cstheme="minorBidi"/>
          <w:sz w:val="22"/>
          <w:szCs w:val="22"/>
          <w:lang w:eastAsia="en-GB"/>
        </w:rPr>
      </w:pPr>
      <w:r w:rsidRPr="00A359AA">
        <w:rPr>
          <w:lang w:val="en-US"/>
        </w:rPr>
        <w:t>6.2.5.2</w:t>
      </w:r>
      <w:r>
        <w:rPr>
          <w:rFonts w:asciiTheme="minorHAnsi" w:eastAsiaTheme="minorEastAsia" w:hAnsiTheme="minorHAnsi" w:cstheme="minorBidi"/>
          <w:sz w:val="22"/>
          <w:szCs w:val="22"/>
          <w:lang w:eastAsia="en-GB"/>
        </w:rPr>
        <w:tab/>
      </w:r>
      <w:r w:rsidRPr="00A359AA">
        <w:rPr>
          <w:lang w:val="en-US"/>
        </w:rPr>
        <w:t>Retrieve group document</w:t>
      </w:r>
      <w:r>
        <w:tab/>
      </w:r>
      <w:r>
        <w:fldChar w:fldCharType="begin" w:fldLock="1"/>
      </w:r>
      <w:r>
        <w:instrText xml:space="preserve"> PAGEREF _Toc92304738 \h </w:instrText>
      </w:r>
      <w:r>
        <w:fldChar w:fldCharType="separate"/>
      </w:r>
      <w:r>
        <w:t>14</w:t>
      </w:r>
      <w:r>
        <w:fldChar w:fldCharType="end"/>
      </w:r>
    </w:p>
    <w:p w14:paraId="56D3D76D" w14:textId="5F8248D9" w:rsidR="00F5388F" w:rsidRDefault="00F5388F">
      <w:pPr>
        <w:pStyle w:val="TOC5"/>
        <w:rPr>
          <w:rFonts w:asciiTheme="minorHAnsi" w:eastAsiaTheme="minorEastAsia" w:hAnsiTheme="minorHAnsi" w:cstheme="minorBidi"/>
          <w:sz w:val="22"/>
          <w:szCs w:val="22"/>
          <w:lang w:eastAsia="en-GB"/>
        </w:rPr>
      </w:pPr>
      <w:r w:rsidRPr="00A359AA">
        <w:rPr>
          <w:lang w:val="en-US"/>
        </w:rPr>
        <w:t>6.2.5.2.1</w:t>
      </w:r>
      <w:r>
        <w:rPr>
          <w:rFonts w:asciiTheme="minorHAnsi" w:eastAsiaTheme="minorEastAsia" w:hAnsiTheme="minorHAnsi" w:cstheme="minorBidi"/>
          <w:sz w:val="22"/>
          <w:szCs w:val="22"/>
          <w:lang w:eastAsia="en-GB"/>
        </w:rPr>
        <w:tab/>
      </w:r>
      <w:r w:rsidRPr="00A359AA">
        <w:rPr>
          <w:lang w:val="en-US"/>
        </w:rPr>
        <w:t>Client procedure</w:t>
      </w:r>
      <w:r>
        <w:tab/>
      </w:r>
      <w:r>
        <w:fldChar w:fldCharType="begin" w:fldLock="1"/>
      </w:r>
      <w:r>
        <w:instrText xml:space="preserve"> PAGEREF _Toc92304739 \h </w:instrText>
      </w:r>
      <w:r>
        <w:fldChar w:fldCharType="separate"/>
      </w:r>
      <w:r>
        <w:t>14</w:t>
      </w:r>
      <w:r>
        <w:fldChar w:fldCharType="end"/>
      </w:r>
    </w:p>
    <w:p w14:paraId="17FC5634" w14:textId="0DE4E558" w:rsidR="00F5388F" w:rsidRDefault="00F5388F">
      <w:pPr>
        <w:pStyle w:val="TOC5"/>
        <w:rPr>
          <w:rFonts w:asciiTheme="minorHAnsi" w:eastAsiaTheme="minorEastAsia" w:hAnsiTheme="minorHAnsi" w:cstheme="minorBidi"/>
          <w:sz w:val="22"/>
          <w:szCs w:val="22"/>
          <w:lang w:eastAsia="en-GB"/>
        </w:rPr>
      </w:pPr>
      <w:r w:rsidRPr="00A359AA">
        <w:rPr>
          <w:lang w:val="en-US"/>
        </w:rPr>
        <w:t>6.2.5.2.2</w:t>
      </w:r>
      <w:r>
        <w:rPr>
          <w:rFonts w:asciiTheme="minorHAnsi" w:eastAsiaTheme="minorEastAsia" w:hAnsiTheme="minorHAnsi" w:cstheme="minorBidi"/>
          <w:sz w:val="22"/>
          <w:szCs w:val="22"/>
          <w:lang w:eastAsia="en-GB"/>
        </w:rPr>
        <w:tab/>
      </w:r>
      <w:r w:rsidRPr="00A359AA">
        <w:rPr>
          <w:lang w:val="en-US"/>
        </w:rPr>
        <w:t>Server procedure</w:t>
      </w:r>
      <w:r>
        <w:tab/>
      </w:r>
      <w:r>
        <w:fldChar w:fldCharType="begin" w:fldLock="1"/>
      </w:r>
      <w:r>
        <w:instrText xml:space="preserve"> PAGEREF _Toc92304740 \h </w:instrText>
      </w:r>
      <w:r>
        <w:fldChar w:fldCharType="separate"/>
      </w:r>
      <w:r>
        <w:t>14</w:t>
      </w:r>
      <w:r>
        <w:fldChar w:fldCharType="end"/>
      </w:r>
    </w:p>
    <w:p w14:paraId="4683C80E" w14:textId="45D28C75" w:rsidR="00F5388F" w:rsidRDefault="00F5388F">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A359AA">
        <w:rPr>
          <w:rFonts w:cs="Arial"/>
        </w:rPr>
        <w:t>procedure</w:t>
      </w:r>
      <w:r>
        <w:tab/>
      </w:r>
      <w:r>
        <w:fldChar w:fldCharType="begin" w:fldLock="1"/>
      </w:r>
      <w:r>
        <w:instrText xml:space="preserve"> PAGEREF _Toc92304741 \h </w:instrText>
      </w:r>
      <w:r>
        <w:fldChar w:fldCharType="separate"/>
      </w:r>
      <w:r>
        <w:t>15</w:t>
      </w:r>
      <w:r>
        <w:fldChar w:fldCharType="end"/>
      </w:r>
    </w:p>
    <w:p w14:paraId="489E9FA5" w14:textId="63E5EB39" w:rsidR="00F5388F" w:rsidRDefault="00F5388F">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_Toc92304742 \h </w:instrText>
      </w:r>
      <w:r>
        <w:fldChar w:fldCharType="separate"/>
      </w:r>
      <w:r>
        <w:t>15</w:t>
      </w:r>
      <w:r>
        <w:fldChar w:fldCharType="end"/>
      </w:r>
    </w:p>
    <w:p w14:paraId="085F5FA0" w14:textId="438EED16" w:rsidR="00F5388F" w:rsidRDefault="00F5388F">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_Toc92304743 \h </w:instrText>
      </w:r>
      <w:r>
        <w:fldChar w:fldCharType="separate"/>
      </w:r>
      <w:r>
        <w:t>15</w:t>
      </w:r>
      <w:r>
        <w:fldChar w:fldCharType="end"/>
      </w:r>
    </w:p>
    <w:p w14:paraId="4DE43911" w14:textId="1AD3DE79" w:rsidR="00F5388F" w:rsidRDefault="00F5388F">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A359AA">
        <w:rPr>
          <w:rFonts w:cs="Arial"/>
        </w:rPr>
        <w:t>procedure</w:t>
      </w:r>
      <w:r>
        <w:tab/>
      </w:r>
      <w:r>
        <w:fldChar w:fldCharType="begin" w:fldLock="1"/>
      </w:r>
      <w:r>
        <w:instrText xml:space="preserve"> PAGEREF _Toc92304744 \h </w:instrText>
      </w:r>
      <w:r>
        <w:fldChar w:fldCharType="separate"/>
      </w:r>
      <w:r>
        <w:t>15</w:t>
      </w:r>
      <w:r>
        <w:fldChar w:fldCharType="end"/>
      </w:r>
    </w:p>
    <w:p w14:paraId="476E2701" w14:textId="11CFBDC9" w:rsidR="00F5388F" w:rsidRDefault="00F5388F">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_Toc92304745 \h </w:instrText>
      </w:r>
      <w:r>
        <w:fldChar w:fldCharType="separate"/>
      </w:r>
      <w:r>
        <w:t>15</w:t>
      </w:r>
      <w:r>
        <w:fldChar w:fldCharType="end"/>
      </w:r>
    </w:p>
    <w:p w14:paraId="67DB256E" w14:textId="23E5044A" w:rsidR="00F5388F" w:rsidRDefault="00F5388F">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_Toc92304746 \h </w:instrText>
      </w:r>
      <w:r>
        <w:fldChar w:fldCharType="separate"/>
      </w:r>
      <w:r>
        <w:t>15</w:t>
      </w:r>
      <w:r>
        <w:fldChar w:fldCharType="end"/>
      </w:r>
    </w:p>
    <w:p w14:paraId="5D37E585" w14:textId="3D039697" w:rsidR="00F5388F" w:rsidRDefault="00F5388F">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_Toc92304747 \h </w:instrText>
      </w:r>
      <w:r>
        <w:fldChar w:fldCharType="separate"/>
      </w:r>
      <w:r>
        <w:t>15</w:t>
      </w:r>
      <w:r>
        <w:fldChar w:fldCharType="end"/>
      </w:r>
    </w:p>
    <w:p w14:paraId="446D031F" w14:textId="6F8E8AED" w:rsidR="00F5388F" w:rsidRDefault="00F5388F">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_Toc92304748 \h </w:instrText>
      </w:r>
      <w:r>
        <w:fldChar w:fldCharType="separate"/>
      </w:r>
      <w:r>
        <w:t>16</w:t>
      </w:r>
      <w:r>
        <w:fldChar w:fldCharType="end"/>
      </w:r>
    </w:p>
    <w:p w14:paraId="251D9401" w14:textId="7F244CA0" w:rsidR="00F5388F" w:rsidRDefault="00F5388F">
      <w:pPr>
        <w:pStyle w:val="TOC5"/>
        <w:rPr>
          <w:rFonts w:asciiTheme="minorHAnsi" w:eastAsiaTheme="minorEastAsia" w:hAnsiTheme="minorHAnsi" w:cstheme="minorBidi"/>
          <w:sz w:val="22"/>
          <w:szCs w:val="22"/>
          <w:lang w:eastAsia="en-GB"/>
        </w:rPr>
      </w:pPr>
      <w:r>
        <w:t>6.2.7.2.3</w:t>
      </w:r>
      <w:r>
        <w:rPr>
          <w:rFonts w:asciiTheme="minorHAnsi" w:eastAsiaTheme="minorEastAsia" w:hAnsiTheme="minorHAnsi" w:cstheme="minorBidi"/>
          <w:sz w:val="22"/>
          <w:szCs w:val="22"/>
          <w:lang w:eastAsia="en-GB"/>
        </w:rPr>
        <w:tab/>
      </w:r>
      <w:r>
        <w:t>Receiving group identity list notification</w:t>
      </w:r>
      <w:r>
        <w:tab/>
      </w:r>
      <w:r>
        <w:fldChar w:fldCharType="begin" w:fldLock="1"/>
      </w:r>
      <w:r>
        <w:instrText xml:space="preserve"> PAGEREF _Toc92304749 \h </w:instrText>
      </w:r>
      <w:r>
        <w:fldChar w:fldCharType="separate"/>
      </w:r>
      <w:r>
        <w:t>16</w:t>
      </w:r>
      <w:r>
        <w:fldChar w:fldCharType="end"/>
      </w:r>
    </w:p>
    <w:p w14:paraId="7AC3B8BC" w14:textId="66250DA2" w:rsidR="00F5388F" w:rsidRDefault="00F5388F">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_Toc92304750 \h </w:instrText>
      </w:r>
      <w:r>
        <w:fldChar w:fldCharType="separate"/>
      </w:r>
      <w:r>
        <w:t>16</w:t>
      </w:r>
      <w:r>
        <w:fldChar w:fldCharType="end"/>
      </w:r>
    </w:p>
    <w:p w14:paraId="41930459" w14:textId="75A0F984" w:rsidR="00F5388F" w:rsidRDefault="00F5388F">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_Toc92304751 \h </w:instrText>
      </w:r>
      <w:r>
        <w:fldChar w:fldCharType="separate"/>
      </w:r>
      <w:r>
        <w:t>16</w:t>
      </w:r>
      <w:r>
        <w:fldChar w:fldCharType="end"/>
      </w:r>
    </w:p>
    <w:p w14:paraId="401AB481" w14:textId="41CEBE42" w:rsidR="00F5388F" w:rsidRDefault="00F5388F">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_Toc92304752 \h </w:instrText>
      </w:r>
      <w:r>
        <w:fldChar w:fldCharType="separate"/>
      </w:r>
      <w:r>
        <w:t>17</w:t>
      </w:r>
      <w:r>
        <w:fldChar w:fldCharType="end"/>
      </w:r>
    </w:p>
    <w:p w14:paraId="5B8BA176" w14:textId="6CF8761E" w:rsidR="00F5388F" w:rsidRDefault="00F5388F">
      <w:pPr>
        <w:pStyle w:val="TOC5"/>
        <w:rPr>
          <w:rFonts w:asciiTheme="minorHAnsi" w:eastAsiaTheme="minorEastAsia" w:hAnsiTheme="minorHAnsi" w:cstheme="minorBidi"/>
          <w:sz w:val="22"/>
          <w:szCs w:val="22"/>
          <w:lang w:eastAsia="en-GB"/>
        </w:rPr>
      </w:pPr>
      <w:r>
        <w:t>6.2.7.3.3</w:t>
      </w:r>
      <w:r>
        <w:rPr>
          <w:rFonts w:asciiTheme="minorHAnsi" w:eastAsiaTheme="minorEastAsia" w:hAnsiTheme="minorHAnsi" w:cstheme="minorBidi"/>
          <w:sz w:val="22"/>
          <w:szCs w:val="22"/>
          <w:lang w:eastAsia="en-GB"/>
        </w:rPr>
        <w:tab/>
      </w:r>
      <w:r>
        <w:t>Sending group identity list notification</w:t>
      </w:r>
      <w:r>
        <w:tab/>
      </w:r>
      <w:r>
        <w:fldChar w:fldCharType="begin" w:fldLock="1"/>
      </w:r>
      <w:r>
        <w:instrText xml:space="preserve"> PAGEREF _Toc92304753 \h </w:instrText>
      </w:r>
      <w:r>
        <w:fldChar w:fldCharType="separate"/>
      </w:r>
      <w:r>
        <w:t>17</w:t>
      </w:r>
      <w:r>
        <w:fldChar w:fldCharType="end"/>
      </w:r>
    </w:p>
    <w:p w14:paraId="16BE1B97" w14:textId="4B935CC1" w:rsidR="00F5388F" w:rsidRDefault="00F5388F">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A359AA">
        <w:rPr>
          <w:rFonts w:cs="Arial"/>
        </w:rPr>
        <w:t>procedure</w:t>
      </w:r>
      <w:r>
        <w:tab/>
      </w:r>
      <w:r>
        <w:fldChar w:fldCharType="begin" w:fldLock="1"/>
      </w:r>
      <w:r>
        <w:instrText xml:space="preserve"> PAGEREF _Toc92304754 \h </w:instrText>
      </w:r>
      <w:r>
        <w:fldChar w:fldCharType="separate"/>
      </w:r>
      <w:r>
        <w:t>18</w:t>
      </w:r>
      <w:r>
        <w:fldChar w:fldCharType="end"/>
      </w:r>
    </w:p>
    <w:p w14:paraId="16351CAA" w14:textId="2AB77C1B" w:rsidR="00F5388F" w:rsidRDefault="00F5388F">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_Toc92304755 \h </w:instrText>
      </w:r>
      <w:r>
        <w:fldChar w:fldCharType="separate"/>
      </w:r>
      <w:r>
        <w:t>18</w:t>
      </w:r>
      <w:r>
        <w:fldChar w:fldCharType="end"/>
      </w:r>
    </w:p>
    <w:p w14:paraId="0E997110" w14:textId="2122C853" w:rsidR="00F5388F" w:rsidRDefault="00F5388F">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_Toc92304756 \h </w:instrText>
      </w:r>
      <w:r>
        <w:fldChar w:fldCharType="separate"/>
      </w:r>
      <w:r>
        <w:t>18</w:t>
      </w:r>
      <w:r>
        <w:fldChar w:fldCharType="end"/>
      </w:r>
    </w:p>
    <w:p w14:paraId="2F933B58" w14:textId="6FCA72C3" w:rsidR="00F5388F" w:rsidRDefault="00F5388F">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_Toc92304757 \h </w:instrText>
      </w:r>
      <w:r>
        <w:fldChar w:fldCharType="separate"/>
      </w:r>
      <w:r>
        <w:t>19</w:t>
      </w:r>
      <w:r>
        <w:fldChar w:fldCharType="end"/>
      </w:r>
    </w:p>
    <w:p w14:paraId="3E587237" w14:textId="5E90BF8C" w:rsidR="00F5388F" w:rsidRDefault="00F5388F">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_Toc92304758 \h </w:instrText>
      </w:r>
      <w:r>
        <w:fldChar w:fldCharType="separate"/>
      </w:r>
      <w:r>
        <w:t>21</w:t>
      </w:r>
      <w:r>
        <w:fldChar w:fldCharType="end"/>
      </w:r>
    </w:p>
    <w:p w14:paraId="62227A40" w14:textId="54142BE4" w:rsidR="00F5388F" w:rsidRDefault="00F5388F">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_Toc92304759 \h </w:instrText>
      </w:r>
      <w:r>
        <w:fldChar w:fldCharType="separate"/>
      </w:r>
      <w:r>
        <w:t>21</w:t>
      </w:r>
      <w:r>
        <w:fldChar w:fldCharType="end"/>
      </w:r>
    </w:p>
    <w:p w14:paraId="5FB8D405" w14:textId="13971670" w:rsidR="00F5388F" w:rsidRDefault="00F5388F">
      <w:pPr>
        <w:pStyle w:val="TOC6"/>
        <w:rPr>
          <w:rFonts w:asciiTheme="minorHAnsi" w:eastAsiaTheme="minorEastAsia" w:hAnsiTheme="minorHAnsi" w:cstheme="minorBidi"/>
          <w:sz w:val="22"/>
          <w:szCs w:val="22"/>
          <w:lang w:eastAsia="en-GB"/>
        </w:rPr>
      </w:pPr>
      <w:r>
        <w:t>6.2.8.2.1.1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_Toc92304760 \h </w:instrText>
      </w:r>
      <w:r>
        <w:fldChar w:fldCharType="separate"/>
      </w:r>
      <w:r>
        <w:t>21</w:t>
      </w:r>
      <w:r>
        <w:fldChar w:fldCharType="end"/>
      </w:r>
    </w:p>
    <w:p w14:paraId="50AABDCD" w14:textId="3FA04B4A" w:rsidR="00F5388F" w:rsidRDefault="00F5388F">
      <w:pPr>
        <w:pStyle w:val="TOC6"/>
        <w:rPr>
          <w:rFonts w:asciiTheme="minorHAnsi" w:eastAsiaTheme="minorEastAsia" w:hAnsiTheme="minorHAnsi" w:cstheme="minorBidi"/>
          <w:sz w:val="22"/>
          <w:szCs w:val="22"/>
          <w:lang w:eastAsia="en-GB"/>
        </w:rPr>
      </w:pPr>
      <w:r>
        <w:t>6.2.8.2.1.2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_Toc92304761 \h </w:instrText>
      </w:r>
      <w:r>
        <w:fldChar w:fldCharType="separate"/>
      </w:r>
      <w:r>
        <w:t>21</w:t>
      </w:r>
      <w:r>
        <w:fldChar w:fldCharType="end"/>
      </w:r>
    </w:p>
    <w:p w14:paraId="41403039" w14:textId="3EFB9446" w:rsidR="00F5388F" w:rsidRDefault="00F5388F">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_Toc92304762 \h </w:instrText>
      </w:r>
      <w:r>
        <w:fldChar w:fldCharType="separate"/>
      </w:r>
      <w:r>
        <w:t>21</w:t>
      </w:r>
      <w:r>
        <w:fldChar w:fldCharType="end"/>
      </w:r>
    </w:p>
    <w:p w14:paraId="5686D0E0" w14:textId="0A8EE4B6" w:rsidR="00F5388F" w:rsidRDefault="00F5388F">
      <w:pPr>
        <w:pStyle w:val="TOC3"/>
        <w:rPr>
          <w:rFonts w:asciiTheme="minorHAnsi" w:eastAsiaTheme="minorEastAsia" w:hAnsiTheme="minorHAnsi" w:cstheme="minorBidi"/>
          <w:sz w:val="22"/>
          <w:szCs w:val="22"/>
          <w:lang w:eastAsia="en-GB"/>
        </w:rPr>
      </w:pPr>
      <w:r>
        <w:lastRenderedPageBreak/>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_Toc92304763 \h </w:instrText>
      </w:r>
      <w:r>
        <w:fldChar w:fldCharType="separate"/>
      </w:r>
      <w:r>
        <w:t>22</w:t>
      </w:r>
      <w:r>
        <w:fldChar w:fldCharType="end"/>
      </w:r>
    </w:p>
    <w:p w14:paraId="0D07F6DF" w14:textId="45F10875" w:rsidR="00F5388F" w:rsidRDefault="00F5388F">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_Toc92304764 \h </w:instrText>
      </w:r>
      <w:r>
        <w:fldChar w:fldCharType="separate"/>
      </w:r>
      <w:r>
        <w:t>22</w:t>
      </w:r>
      <w:r>
        <w:fldChar w:fldCharType="end"/>
      </w:r>
    </w:p>
    <w:p w14:paraId="05968628" w14:textId="5D1B3317" w:rsidR="00F5388F" w:rsidRDefault="00F5388F">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_Toc92304765 \h </w:instrText>
      </w:r>
      <w:r>
        <w:fldChar w:fldCharType="separate"/>
      </w:r>
      <w:r>
        <w:t>22</w:t>
      </w:r>
      <w:r>
        <w:fldChar w:fldCharType="end"/>
      </w:r>
    </w:p>
    <w:p w14:paraId="7AA56865" w14:textId="0EC17FCE" w:rsidR="00F5388F" w:rsidRDefault="00F5388F">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 xml:space="preserve">Group list fetch </w:t>
      </w:r>
      <w:r w:rsidRPr="00A359AA">
        <w:rPr>
          <w:rFonts w:cs="Arial"/>
        </w:rPr>
        <w:t>procedure</w:t>
      </w:r>
      <w:r>
        <w:tab/>
      </w:r>
      <w:r>
        <w:fldChar w:fldCharType="begin" w:fldLock="1"/>
      </w:r>
      <w:r>
        <w:instrText xml:space="preserve"> PAGEREF _Toc92304766 \h </w:instrText>
      </w:r>
      <w:r>
        <w:fldChar w:fldCharType="separate"/>
      </w:r>
      <w:r>
        <w:t>22</w:t>
      </w:r>
      <w:r>
        <w:fldChar w:fldCharType="end"/>
      </w:r>
    </w:p>
    <w:p w14:paraId="36A2EFEA" w14:textId="595D445A" w:rsidR="00F5388F" w:rsidRDefault="00F5388F">
      <w:pPr>
        <w:pStyle w:val="TOC4"/>
        <w:rPr>
          <w:rFonts w:asciiTheme="minorHAnsi" w:eastAsiaTheme="minorEastAsia" w:hAnsiTheme="minorHAnsi" w:cstheme="minorBidi"/>
          <w:sz w:val="22"/>
          <w:szCs w:val="22"/>
          <w:lang w:eastAsia="en-GB"/>
        </w:rPr>
      </w:pPr>
      <w:r w:rsidRPr="00A359AA">
        <w:rPr>
          <w:lang w:val="en-US"/>
        </w:rPr>
        <w:t>6.2.10.1</w:t>
      </w:r>
      <w:r>
        <w:rPr>
          <w:rFonts w:asciiTheme="minorHAnsi" w:eastAsiaTheme="minorEastAsia" w:hAnsiTheme="minorHAnsi" w:cstheme="minorBidi"/>
          <w:sz w:val="22"/>
          <w:szCs w:val="22"/>
          <w:lang w:eastAsia="en-GB"/>
        </w:rPr>
        <w:tab/>
      </w:r>
      <w:r w:rsidRPr="00A359AA">
        <w:rPr>
          <w:lang w:val="en-US"/>
        </w:rPr>
        <w:t>Client procedure</w:t>
      </w:r>
      <w:r>
        <w:tab/>
      </w:r>
      <w:r>
        <w:fldChar w:fldCharType="begin" w:fldLock="1"/>
      </w:r>
      <w:r>
        <w:instrText xml:space="preserve"> PAGEREF _Toc92304767 \h </w:instrText>
      </w:r>
      <w:r>
        <w:fldChar w:fldCharType="separate"/>
      </w:r>
      <w:r>
        <w:t>22</w:t>
      </w:r>
      <w:r>
        <w:fldChar w:fldCharType="end"/>
      </w:r>
    </w:p>
    <w:p w14:paraId="23DABC5A" w14:textId="0FABE4C4" w:rsidR="00F5388F" w:rsidRDefault="00F5388F">
      <w:pPr>
        <w:pStyle w:val="TOC4"/>
        <w:rPr>
          <w:rFonts w:asciiTheme="minorHAnsi" w:eastAsiaTheme="minorEastAsia" w:hAnsiTheme="minorHAnsi" w:cstheme="minorBidi"/>
          <w:sz w:val="22"/>
          <w:szCs w:val="22"/>
          <w:lang w:eastAsia="en-GB"/>
        </w:rPr>
      </w:pPr>
      <w:r>
        <w:t>6.2.10.2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_Toc92304768 \h </w:instrText>
      </w:r>
      <w:r>
        <w:fldChar w:fldCharType="separate"/>
      </w:r>
      <w:r>
        <w:t>23</w:t>
      </w:r>
      <w:r>
        <w:fldChar w:fldCharType="end"/>
      </w:r>
    </w:p>
    <w:p w14:paraId="19788218" w14:textId="3D3C1702" w:rsidR="00F5388F" w:rsidRDefault="00F5388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_Toc92304769 \h </w:instrText>
      </w:r>
      <w:r>
        <w:fldChar w:fldCharType="separate"/>
      </w:r>
      <w:r>
        <w:t>23</w:t>
      </w:r>
      <w:r>
        <w:fldChar w:fldCharType="end"/>
      </w:r>
    </w:p>
    <w:p w14:paraId="3F238B71" w14:textId="06B50342" w:rsidR="00F5388F" w:rsidRDefault="00F538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_Toc92304770 \h </w:instrText>
      </w:r>
      <w:r>
        <w:fldChar w:fldCharType="separate"/>
      </w:r>
      <w:r>
        <w:t>23</w:t>
      </w:r>
      <w:r>
        <w:fldChar w:fldCharType="end"/>
      </w:r>
    </w:p>
    <w:p w14:paraId="51A934C8" w14:textId="6B36DF74" w:rsidR="00F5388F" w:rsidRDefault="00F5388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_Toc92304771 \h </w:instrText>
      </w:r>
      <w:r>
        <w:fldChar w:fldCharType="separate"/>
      </w:r>
      <w:r>
        <w:t>23</w:t>
      </w:r>
      <w:r>
        <w:fldChar w:fldCharType="end"/>
      </w:r>
    </w:p>
    <w:p w14:paraId="635AC87A" w14:textId="4B17072D" w:rsidR="00F5388F" w:rsidRDefault="00F5388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_Toc92304772 \h </w:instrText>
      </w:r>
      <w:r>
        <w:fldChar w:fldCharType="separate"/>
      </w:r>
      <w:r>
        <w:t>23</w:t>
      </w:r>
      <w:r>
        <w:fldChar w:fldCharType="end"/>
      </w:r>
    </w:p>
    <w:p w14:paraId="2CC9D8C6" w14:textId="4D65A23E" w:rsidR="00F5388F" w:rsidRDefault="00F5388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_Toc92304773 \h </w:instrText>
      </w:r>
      <w:r>
        <w:fldChar w:fldCharType="separate"/>
      </w:r>
      <w:r>
        <w:t>23</w:t>
      </w:r>
      <w:r>
        <w:fldChar w:fldCharType="end"/>
      </w:r>
    </w:p>
    <w:p w14:paraId="568DDF59" w14:textId="527C774B" w:rsidR="00F5388F" w:rsidRDefault="00F5388F">
      <w:pPr>
        <w:pStyle w:val="TOC2"/>
        <w:rPr>
          <w:rFonts w:asciiTheme="minorHAnsi" w:eastAsiaTheme="minorEastAsia" w:hAnsiTheme="minorHAnsi" w:cstheme="minorBidi"/>
          <w:sz w:val="22"/>
          <w:szCs w:val="22"/>
          <w:lang w:eastAsia="en-GB"/>
        </w:rPr>
      </w:pPr>
      <w:r w:rsidRPr="00A359AA">
        <w:rPr>
          <w:lang w:val="en-US"/>
        </w:rPr>
        <w:t>7.4</w:t>
      </w:r>
      <w:r>
        <w:rPr>
          <w:rFonts w:asciiTheme="minorHAnsi" w:eastAsiaTheme="minorEastAsia" w:hAnsiTheme="minorHAnsi" w:cstheme="minorBidi"/>
          <w:sz w:val="22"/>
          <w:szCs w:val="22"/>
          <w:lang w:eastAsia="en-GB"/>
        </w:rPr>
        <w:tab/>
      </w:r>
      <w:r w:rsidRPr="00A359AA">
        <w:rPr>
          <w:lang w:val="en-US"/>
        </w:rPr>
        <w:t>XML Schema</w:t>
      </w:r>
      <w:r>
        <w:tab/>
      </w:r>
      <w:r>
        <w:fldChar w:fldCharType="begin" w:fldLock="1"/>
      </w:r>
      <w:r>
        <w:instrText xml:space="preserve"> PAGEREF _Toc92304774 \h </w:instrText>
      </w:r>
      <w:r>
        <w:fldChar w:fldCharType="separate"/>
      </w:r>
      <w:r>
        <w:t>24</w:t>
      </w:r>
      <w:r>
        <w:fldChar w:fldCharType="end"/>
      </w:r>
    </w:p>
    <w:p w14:paraId="1BBE34BF" w14:textId="0FC44511" w:rsidR="00F5388F" w:rsidRDefault="00F5388F">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_Toc92304775 \h </w:instrText>
      </w:r>
      <w:r>
        <w:fldChar w:fldCharType="separate"/>
      </w:r>
      <w:r>
        <w:t>24</w:t>
      </w:r>
      <w:r>
        <w:fldChar w:fldCharType="end"/>
      </w:r>
    </w:p>
    <w:p w14:paraId="6AFA4DF0" w14:textId="14F10A87" w:rsidR="00F5388F" w:rsidRDefault="00F5388F">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_Toc92304776 \h </w:instrText>
      </w:r>
      <w:r>
        <w:fldChar w:fldCharType="separate"/>
      </w:r>
      <w:r>
        <w:t>24</w:t>
      </w:r>
      <w:r>
        <w:fldChar w:fldCharType="end"/>
      </w:r>
    </w:p>
    <w:p w14:paraId="1F8CE620" w14:textId="148C07D7" w:rsidR="00F5388F" w:rsidRDefault="00F5388F">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_Toc92304777 \h </w:instrText>
      </w:r>
      <w:r>
        <w:fldChar w:fldCharType="separate"/>
      </w:r>
      <w:r>
        <w:t>25</w:t>
      </w:r>
      <w:r>
        <w:fldChar w:fldCharType="end"/>
      </w:r>
    </w:p>
    <w:p w14:paraId="7B652FDD" w14:textId="59843A57" w:rsidR="00F5388F" w:rsidRDefault="00F5388F">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_Toc92304778 \h </w:instrText>
      </w:r>
      <w:r>
        <w:fldChar w:fldCharType="separate"/>
      </w:r>
      <w:r>
        <w:t>26</w:t>
      </w:r>
      <w:r>
        <w:fldChar w:fldCharType="end"/>
      </w:r>
    </w:p>
    <w:p w14:paraId="73EA341B" w14:textId="2FA4B7C5" w:rsidR="00F5388F" w:rsidRDefault="00F5388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_Toc92304779 \h </w:instrText>
      </w:r>
      <w:r>
        <w:fldChar w:fldCharType="separate"/>
      </w:r>
      <w:r>
        <w:t>26</w:t>
      </w:r>
      <w:r>
        <w:fldChar w:fldCharType="end"/>
      </w:r>
    </w:p>
    <w:p w14:paraId="7ADDF5B4" w14:textId="07913941" w:rsidR="00F5388F" w:rsidRDefault="00F5388F">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_Toc92304780 \h </w:instrText>
      </w:r>
      <w:r>
        <w:fldChar w:fldCharType="separate"/>
      </w:r>
      <w:r>
        <w:t>28</w:t>
      </w:r>
      <w:r>
        <w:fldChar w:fldCharType="end"/>
      </w:r>
    </w:p>
    <w:p w14:paraId="3027EB02" w14:textId="6D185E7A" w:rsidR="00F5388F" w:rsidRDefault="00F5388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_Toc92304781 \h </w:instrText>
      </w:r>
      <w:r>
        <w:fldChar w:fldCharType="separate"/>
      </w:r>
      <w:r>
        <w:t>28</w:t>
      </w:r>
      <w:r>
        <w:fldChar w:fldCharType="end"/>
      </w:r>
    </w:p>
    <w:p w14:paraId="066F85DE" w14:textId="0F53ADA4" w:rsidR="00F5388F" w:rsidRDefault="00F5388F">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_Toc92304782 \h </w:instrText>
      </w:r>
      <w:r>
        <w:fldChar w:fldCharType="separate"/>
      </w:r>
      <w:r>
        <w:t>28</w:t>
      </w:r>
      <w:r>
        <w:fldChar w:fldCharType="end"/>
      </w:r>
    </w:p>
    <w:p w14:paraId="7F6F5CD4" w14:textId="2C237B45" w:rsidR="00F5388F" w:rsidRDefault="00F5388F">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_Toc92304783 \h </w:instrText>
      </w:r>
      <w:r>
        <w:fldChar w:fldCharType="separate"/>
      </w:r>
      <w:r>
        <w:t>28</w:t>
      </w:r>
      <w:r>
        <w:fldChar w:fldCharType="end"/>
      </w:r>
    </w:p>
    <w:p w14:paraId="6E492048" w14:textId="42F27003" w:rsidR="00F5388F" w:rsidRDefault="00F5388F">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_Toc92304784 \h </w:instrText>
      </w:r>
      <w:r>
        <w:fldChar w:fldCharType="separate"/>
      </w:r>
      <w:r>
        <w:t>28</w:t>
      </w:r>
      <w:r>
        <w:fldChar w:fldCharType="end"/>
      </w:r>
    </w:p>
    <w:p w14:paraId="06686052" w14:textId="066456D5" w:rsidR="00F5388F" w:rsidRDefault="00F5388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Group registration (join) operation</w:t>
      </w:r>
      <w:r>
        <w:tab/>
      </w:r>
      <w:r>
        <w:fldChar w:fldCharType="begin" w:fldLock="1"/>
      </w:r>
      <w:r>
        <w:instrText xml:space="preserve"> PAGEREF _Toc92304785 \h </w:instrText>
      </w:r>
      <w:r>
        <w:fldChar w:fldCharType="separate"/>
      </w:r>
      <w:r>
        <w:t>29</w:t>
      </w:r>
      <w:r>
        <w:fldChar w:fldCharType="end"/>
      </w:r>
    </w:p>
    <w:p w14:paraId="6D43EE7F" w14:textId="4C8A858C" w:rsidR="00F5388F" w:rsidRDefault="00F5388F">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_Toc92304786 \h </w:instrText>
      </w:r>
      <w:r>
        <w:fldChar w:fldCharType="separate"/>
      </w:r>
      <w:r>
        <w:t>29</w:t>
      </w:r>
      <w:r>
        <w:fldChar w:fldCharType="end"/>
      </w:r>
    </w:p>
    <w:p w14:paraId="62216DA1" w14:textId="4766D108" w:rsidR="00F5388F" w:rsidRDefault="00F5388F">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_Toc92304787 \h </w:instrText>
      </w:r>
      <w:r>
        <w:fldChar w:fldCharType="separate"/>
      </w:r>
      <w:r>
        <w:t>29</w:t>
      </w:r>
      <w:r>
        <w:fldChar w:fldCharType="end"/>
      </w:r>
    </w:p>
    <w:p w14:paraId="37779E1E" w14:textId="43BD235B" w:rsidR="00F5388F" w:rsidRDefault="00F5388F">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_Toc92304788 \h </w:instrText>
      </w:r>
      <w:r>
        <w:fldChar w:fldCharType="separate"/>
      </w:r>
      <w:r>
        <w:t>29</w:t>
      </w:r>
      <w:r>
        <w:fldChar w:fldCharType="end"/>
      </w:r>
    </w:p>
    <w:p w14:paraId="02F9BC92" w14:textId="56C33FC3" w:rsidR="00F5388F" w:rsidRDefault="00F5388F">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_Toc92304789 \h </w:instrText>
      </w:r>
      <w:r>
        <w:fldChar w:fldCharType="separate"/>
      </w:r>
      <w:r>
        <w:t>29</w:t>
      </w:r>
      <w:r>
        <w:fldChar w:fldCharType="end"/>
      </w:r>
    </w:p>
    <w:p w14:paraId="41C3CE15" w14:textId="60C8DE02" w:rsidR="00F5388F" w:rsidRDefault="00F5388F">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_Toc92304790 \h </w:instrText>
      </w:r>
      <w:r>
        <w:fldChar w:fldCharType="separate"/>
      </w:r>
      <w:r>
        <w:t>29</w:t>
      </w:r>
      <w:r>
        <w:fldChar w:fldCharType="end"/>
      </w:r>
    </w:p>
    <w:p w14:paraId="0FC5D972" w14:textId="1579BA0A" w:rsidR="00F5388F" w:rsidRDefault="00F5388F">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_Toc92304791 \h </w:instrText>
      </w:r>
      <w:r>
        <w:fldChar w:fldCharType="separate"/>
      </w:r>
      <w:r>
        <w:t>31</w:t>
      </w:r>
      <w:r>
        <w:fldChar w:fldCharType="end"/>
      </w:r>
    </w:p>
    <w:p w14:paraId="34339E6A" w14:textId="4B2C6A74" w:rsidR="00F5388F" w:rsidRDefault="00F5388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_Toc92304792 \h </w:instrText>
      </w:r>
      <w:r>
        <w:fldChar w:fldCharType="separate"/>
      </w:r>
      <w:r>
        <w:t>31</w:t>
      </w:r>
      <w:r>
        <w:fldChar w:fldCharType="end"/>
      </w:r>
    </w:p>
    <w:p w14:paraId="3B512498" w14:textId="0752C150" w:rsidR="00F5388F" w:rsidRDefault="00F5388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_Toc92304793 \h </w:instrText>
      </w:r>
      <w:r>
        <w:fldChar w:fldCharType="separate"/>
      </w:r>
      <w:r>
        <w:t>31</w:t>
      </w:r>
      <w:r>
        <w:fldChar w:fldCharType="end"/>
      </w:r>
    </w:p>
    <w:p w14:paraId="32F5BE20" w14:textId="0E545866" w:rsidR="00F5388F" w:rsidRDefault="00F5388F">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_Toc92304794 \h </w:instrText>
      </w:r>
      <w:r>
        <w:fldChar w:fldCharType="separate"/>
      </w:r>
      <w:r>
        <w:t>31</w:t>
      </w:r>
      <w:r>
        <w:fldChar w:fldCharType="end"/>
      </w:r>
    </w:p>
    <w:p w14:paraId="188BA27A" w14:textId="08674778" w:rsidR="00F5388F" w:rsidRDefault="00F5388F">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Group Identity List notification</w:t>
      </w:r>
      <w:r>
        <w:tab/>
      </w:r>
      <w:r>
        <w:fldChar w:fldCharType="begin" w:fldLock="1"/>
      </w:r>
      <w:r>
        <w:instrText xml:space="preserve"> PAGEREF _Toc92304795 \h </w:instrText>
      </w:r>
      <w:r>
        <w:fldChar w:fldCharType="separate"/>
      </w:r>
      <w:r>
        <w:t>32</w:t>
      </w:r>
      <w:r>
        <w:fldChar w:fldCharType="end"/>
      </w:r>
    </w:p>
    <w:p w14:paraId="3FE4D56C" w14:textId="4AC0FD17" w:rsidR="00F5388F" w:rsidRDefault="00F5388F">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_Toc92304796 \h </w:instrText>
      </w:r>
      <w:r>
        <w:fldChar w:fldCharType="separate"/>
      </w:r>
      <w:r>
        <w:t>33</w:t>
      </w:r>
      <w:r>
        <w:fldChar w:fldCharType="end"/>
      </w:r>
    </w:p>
    <w:p w14:paraId="183841E2" w14:textId="48DC656D" w:rsidR="00080512" w:rsidRPr="004D3578" w:rsidRDefault="00FE14BD">
      <w:r>
        <w:rPr>
          <w:noProof/>
          <w:sz w:val="22"/>
        </w:rPr>
        <w:fldChar w:fldCharType="end"/>
      </w:r>
    </w:p>
    <w:p w14:paraId="7B8BE8E7" w14:textId="019D52F5" w:rsidR="00080512" w:rsidRDefault="00080512" w:rsidP="00CB57BB">
      <w:pPr>
        <w:pStyle w:val="Heading1"/>
      </w:pPr>
      <w:r w:rsidRPr="004D3578">
        <w:br w:type="page"/>
      </w:r>
      <w:bookmarkStart w:id="15" w:name="foreword"/>
      <w:bookmarkStart w:id="16" w:name="_Toc25305658"/>
      <w:bookmarkStart w:id="17" w:name="_Toc26190234"/>
      <w:bookmarkStart w:id="18" w:name="_Toc26190827"/>
      <w:bookmarkStart w:id="19" w:name="_Toc34062131"/>
      <w:bookmarkStart w:id="20" w:name="_Toc34394572"/>
      <w:bookmarkStart w:id="21" w:name="_Toc45274376"/>
      <w:bookmarkStart w:id="22" w:name="_Toc51932915"/>
      <w:bookmarkStart w:id="23" w:name="_Toc58513642"/>
      <w:bookmarkStart w:id="24" w:name="_Toc92304709"/>
      <w:bookmarkEnd w:id="15"/>
      <w:r w:rsidRPr="004D3578">
        <w:lastRenderedPageBreak/>
        <w:t>Foreword</w:t>
      </w:r>
      <w:bookmarkEnd w:id="16"/>
      <w:bookmarkEnd w:id="17"/>
      <w:bookmarkEnd w:id="18"/>
      <w:bookmarkEnd w:id="19"/>
      <w:bookmarkEnd w:id="20"/>
      <w:bookmarkEnd w:id="21"/>
      <w:bookmarkEnd w:id="22"/>
      <w:bookmarkEnd w:id="23"/>
      <w:bookmarkEnd w:id="24"/>
    </w:p>
    <w:p w14:paraId="4172CD8B" w14:textId="77777777" w:rsidR="00080512" w:rsidRPr="004D3578" w:rsidRDefault="00080512">
      <w:r w:rsidRPr="004D3578">
        <w:t xml:space="preserve">This Technical </w:t>
      </w:r>
      <w:bookmarkStart w:id="25" w:name="spectype3"/>
      <w:r w:rsidRPr="002D33FF">
        <w:t>Specification</w:t>
      </w:r>
      <w:bookmarkEnd w:id="25"/>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6E2AE6D3" w:rsidR="008C384C" w:rsidRDefault="008C384C" w:rsidP="00774DA4">
      <w:pPr>
        <w:pStyle w:val="EX"/>
      </w:pPr>
      <w:r w:rsidRPr="008C384C">
        <w:rPr>
          <w:b/>
        </w:rPr>
        <w:t>shall</w:t>
      </w:r>
      <w:r w:rsidR="006B006C">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1EC429C8" w:rsidR="008C384C" w:rsidRDefault="008C384C" w:rsidP="00774DA4">
      <w:pPr>
        <w:pStyle w:val="EX"/>
      </w:pPr>
      <w:r w:rsidRPr="008C384C">
        <w:rPr>
          <w:b/>
        </w:rPr>
        <w:t>should</w:t>
      </w:r>
      <w:r w:rsidR="006B006C">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65266030" w:rsidR="008C384C" w:rsidRDefault="008C384C" w:rsidP="00774DA4">
      <w:pPr>
        <w:pStyle w:val="EX"/>
      </w:pPr>
      <w:r w:rsidRPr="00774DA4">
        <w:rPr>
          <w:b/>
        </w:rPr>
        <w:t>may</w:t>
      </w:r>
      <w:r w:rsidR="006B006C">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4D8C773D" w:rsidR="008C384C" w:rsidRDefault="008C384C" w:rsidP="00774DA4">
      <w:pPr>
        <w:pStyle w:val="EX"/>
      </w:pPr>
      <w:r w:rsidRPr="00774DA4">
        <w:rPr>
          <w:b/>
        </w:rPr>
        <w:t>can</w:t>
      </w:r>
      <w:r w:rsidR="006B006C">
        <w:tab/>
      </w:r>
      <w:r>
        <w:t>indicates</w:t>
      </w:r>
      <w:r w:rsidR="00774DA4">
        <w:t xml:space="preserve"> that something is possible</w:t>
      </w:r>
    </w:p>
    <w:p w14:paraId="1712F573" w14:textId="143919D1" w:rsidR="00774DA4" w:rsidRDefault="00774DA4" w:rsidP="00774DA4">
      <w:pPr>
        <w:pStyle w:val="EX"/>
      </w:pPr>
      <w:r w:rsidRPr="00774DA4">
        <w:rPr>
          <w:b/>
        </w:rPr>
        <w:t>cannot</w:t>
      </w:r>
      <w:r w:rsidR="006B006C">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317AFA98" w:rsidR="00774DA4" w:rsidRDefault="00774DA4" w:rsidP="00774DA4">
      <w:pPr>
        <w:pStyle w:val="EX"/>
      </w:pPr>
      <w:r w:rsidRPr="00774DA4">
        <w:rPr>
          <w:b/>
        </w:rPr>
        <w:t>will</w:t>
      </w:r>
      <w:r w:rsidR="006B006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66890BD9" w:rsidR="00774DA4" w:rsidRDefault="00774DA4" w:rsidP="00774DA4">
      <w:pPr>
        <w:pStyle w:val="EX"/>
      </w:pPr>
      <w:r w:rsidRPr="00774DA4">
        <w:rPr>
          <w:b/>
        </w:rPr>
        <w:t>will</w:t>
      </w:r>
      <w:r>
        <w:rPr>
          <w:b/>
        </w:rPr>
        <w:t xml:space="preserve"> not</w:t>
      </w:r>
      <w:r w:rsidR="006B006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B57BB">
      <w:pPr>
        <w:pStyle w:val="Heading1"/>
      </w:pPr>
      <w:bookmarkStart w:id="26" w:name="introduction"/>
      <w:bookmarkEnd w:id="26"/>
      <w:r w:rsidRPr="004D3578">
        <w:br w:type="page"/>
      </w:r>
      <w:bookmarkStart w:id="27" w:name="scope"/>
      <w:bookmarkStart w:id="28" w:name="_Toc25305659"/>
      <w:bookmarkStart w:id="29" w:name="_Toc26190235"/>
      <w:bookmarkStart w:id="30" w:name="_Toc26190828"/>
      <w:bookmarkStart w:id="31" w:name="_Toc34062132"/>
      <w:bookmarkStart w:id="32" w:name="_Toc34394573"/>
      <w:bookmarkStart w:id="33" w:name="_Toc45274377"/>
      <w:bookmarkStart w:id="34" w:name="_Toc51932916"/>
      <w:bookmarkStart w:id="35" w:name="_Toc58513643"/>
      <w:bookmarkStart w:id="36" w:name="_Toc92304710"/>
      <w:bookmarkEnd w:id="27"/>
      <w:r w:rsidRPr="004D3578">
        <w:lastRenderedPageBreak/>
        <w:t>1</w:t>
      </w:r>
      <w:r w:rsidRPr="004D3578">
        <w:tab/>
        <w:t>Scope</w:t>
      </w:r>
      <w:bookmarkEnd w:id="28"/>
      <w:bookmarkEnd w:id="29"/>
      <w:bookmarkEnd w:id="30"/>
      <w:bookmarkEnd w:id="31"/>
      <w:bookmarkEnd w:id="32"/>
      <w:bookmarkEnd w:id="33"/>
      <w:bookmarkEnd w:id="34"/>
      <w:bookmarkEnd w:id="35"/>
      <w:bookmarkEnd w:id="36"/>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rsidP="00CB57BB">
      <w:pPr>
        <w:pStyle w:val="Heading1"/>
      </w:pPr>
      <w:bookmarkStart w:id="37" w:name="references"/>
      <w:bookmarkStart w:id="38" w:name="_Toc25305660"/>
      <w:bookmarkStart w:id="39" w:name="_Toc26190236"/>
      <w:bookmarkStart w:id="40" w:name="_Toc26190829"/>
      <w:bookmarkStart w:id="41" w:name="_Toc34062133"/>
      <w:bookmarkStart w:id="42" w:name="_Toc34394574"/>
      <w:bookmarkStart w:id="43" w:name="_Toc45274378"/>
      <w:bookmarkStart w:id="44" w:name="_Toc51932917"/>
      <w:bookmarkStart w:id="45" w:name="_Toc58513644"/>
      <w:bookmarkStart w:id="46" w:name="_Toc92304711"/>
      <w:bookmarkEnd w:id="37"/>
      <w:r w:rsidRPr="004D3578">
        <w:t>2</w:t>
      </w:r>
      <w:r w:rsidRPr="004D3578">
        <w:tab/>
        <w:t>References</w:t>
      </w:r>
      <w:bookmarkEnd w:id="38"/>
      <w:bookmarkEnd w:id="39"/>
      <w:bookmarkEnd w:id="40"/>
      <w:bookmarkEnd w:id="41"/>
      <w:bookmarkEnd w:id="42"/>
      <w:bookmarkEnd w:id="43"/>
      <w:bookmarkEnd w:id="44"/>
      <w:bookmarkEnd w:id="45"/>
      <w:bookmarkEnd w:id="46"/>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47" w:name="definitions"/>
      <w:bookmarkStart w:id="48" w:name="_Toc25305661"/>
      <w:bookmarkStart w:id="49" w:name="_Toc26190237"/>
      <w:bookmarkStart w:id="50" w:name="_Toc26190830"/>
      <w:bookmarkStart w:id="51" w:name="_Toc34062134"/>
      <w:bookmarkStart w:id="52" w:name="_Toc34394575"/>
      <w:bookmarkEnd w:id="47"/>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4B5E4DA2"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6069C20A" w14:textId="5654D4D7" w:rsidR="00080512" w:rsidRPr="004D3578" w:rsidRDefault="00080512" w:rsidP="00CB57BB">
      <w:pPr>
        <w:pStyle w:val="Heading1"/>
      </w:pPr>
      <w:bookmarkStart w:id="53" w:name="_Toc45274379"/>
      <w:bookmarkStart w:id="54" w:name="_Toc51932918"/>
      <w:bookmarkStart w:id="55" w:name="_Toc58513645"/>
      <w:bookmarkStart w:id="56" w:name="_Toc92304712"/>
      <w:r w:rsidRPr="004D3578">
        <w:lastRenderedPageBreak/>
        <w:t>3</w:t>
      </w:r>
      <w:r w:rsidRPr="004D3578">
        <w:tab/>
        <w:t>Definitions</w:t>
      </w:r>
      <w:r w:rsidR="00A74A9D">
        <w:t xml:space="preserve"> of terms</w:t>
      </w:r>
      <w:r w:rsidR="00602AEA">
        <w:t xml:space="preserve"> and abbreviations</w:t>
      </w:r>
      <w:bookmarkEnd w:id="48"/>
      <w:bookmarkEnd w:id="49"/>
      <w:bookmarkEnd w:id="50"/>
      <w:bookmarkEnd w:id="51"/>
      <w:bookmarkEnd w:id="52"/>
      <w:bookmarkEnd w:id="53"/>
      <w:bookmarkEnd w:id="54"/>
      <w:bookmarkEnd w:id="55"/>
      <w:bookmarkEnd w:id="56"/>
    </w:p>
    <w:p w14:paraId="5445D20C" w14:textId="77777777" w:rsidR="00080512" w:rsidRPr="004D3578" w:rsidRDefault="00080512" w:rsidP="00CB57BB">
      <w:pPr>
        <w:pStyle w:val="Heading2"/>
      </w:pPr>
      <w:bookmarkStart w:id="57" w:name="_Toc25305662"/>
      <w:bookmarkStart w:id="58" w:name="_Toc26190238"/>
      <w:bookmarkStart w:id="59" w:name="_Toc26190831"/>
      <w:bookmarkStart w:id="60" w:name="_Toc34062135"/>
      <w:bookmarkStart w:id="61" w:name="_Toc34394576"/>
      <w:bookmarkStart w:id="62" w:name="_Toc45274380"/>
      <w:bookmarkStart w:id="63" w:name="_Toc51932919"/>
      <w:bookmarkStart w:id="64" w:name="_Toc58513646"/>
      <w:bookmarkStart w:id="65" w:name="_Toc92304713"/>
      <w:r w:rsidRPr="004D3578">
        <w:t>3.1</w:t>
      </w:r>
      <w:r w:rsidRPr="004D3578">
        <w:tab/>
      </w:r>
      <w:r w:rsidR="002B6339">
        <w:t>Terms</w:t>
      </w:r>
      <w:bookmarkEnd w:id="57"/>
      <w:bookmarkEnd w:id="58"/>
      <w:bookmarkEnd w:id="59"/>
      <w:bookmarkEnd w:id="60"/>
      <w:bookmarkEnd w:id="61"/>
      <w:bookmarkEnd w:id="62"/>
      <w:bookmarkEnd w:id="63"/>
      <w:bookmarkEnd w:id="64"/>
      <w:bookmarkEnd w:id="65"/>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rsidP="00CB57BB">
      <w:pPr>
        <w:pStyle w:val="Heading2"/>
      </w:pPr>
      <w:bookmarkStart w:id="66" w:name="_Toc25305663"/>
      <w:bookmarkStart w:id="67" w:name="_Toc26190239"/>
      <w:bookmarkStart w:id="68" w:name="_Toc26190832"/>
      <w:bookmarkStart w:id="69" w:name="_Toc34062136"/>
      <w:bookmarkStart w:id="70" w:name="_Toc34394577"/>
      <w:bookmarkStart w:id="71" w:name="_Toc45274381"/>
      <w:bookmarkStart w:id="72" w:name="_Toc51932920"/>
      <w:bookmarkStart w:id="73" w:name="_Toc58513647"/>
      <w:bookmarkStart w:id="74" w:name="_Toc92304714"/>
      <w:r w:rsidRPr="004D3578">
        <w:t>3</w:t>
      </w:r>
      <w:r w:rsidR="0044495A">
        <w:t>.2</w:t>
      </w:r>
      <w:r w:rsidRPr="004D3578">
        <w:tab/>
        <w:t>Abbreviations</w:t>
      </w:r>
      <w:bookmarkEnd w:id="66"/>
      <w:bookmarkEnd w:id="67"/>
      <w:bookmarkEnd w:id="68"/>
      <w:bookmarkEnd w:id="69"/>
      <w:bookmarkEnd w:id="70"/>
      <w:bookmarkEnd w:id="71"/>
      <w:bookmarkEnd w:id="72"/>
      <w:bookmarkEnd w:id="73"/>
      <w:bookmarkEnd w:id="74"/>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CB57BB">
      <w:pPr>
        <w:pStyle w:val="Heading1"/>
      </w:pPr>
      <w:bookmarkStart w:id="75" w:name="_Toc25305664"/>
      <w:bookmarkStart w:id="76" w:name="_Toc26190240"/>
      <w:bookmarkStart w:id="77" w:name="_Toc26190833"/>
      <w:bookmarkStart w:id="78" w:name="_Toc34062137"/>
      <w:bookmarkStart w:id="79" w:name="_Toc34394578"/>
      <w:bookmarkStart w:id="80" w:name="_Toc45274382"/>
      <w:bookmarkStart w:id="81" w:name="_Toc51932921"/>
      <w:bookmarkStart w:id="82" w:name="_Toc58513648"/>
      <w:bookmarkStart w:id="83" w:name="_Toc92304715"/>
      <w:r>
        <w:t>4</w:t>
      </w:r>
      <w:r>
        <w:tab/>
        <w:t>General description</w:t>
      </w:r>
      <w:bookmarkEnd w:id="75"/>
      <w:bookmarkEnd w:id="76"/>
      <w:bookmarkEnd w:id="77"/>
      <w:bookmarkEnd w:id="78"/>
      <w:bookmarkEnd w:id="79"/>
      <w:bookmarkEnd w:id="80"/>
      <w:bookmarkEnd w:id="81"/>
      <w:bookmarkEnd w:id="82"/>
      <w:bookmarkEnd w:id="83"/>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CB57BB">
      <w:pPr>
        <w:pStyle w:val="Heading1"/>
      </w:pPr>
      <w:bookmarkStart w:id="84" w:name="_Toc25305665"/>
      <w:bookmarkStart w:id="85" w:name="_Toc26190241"/>
      <w:bookmarkStart w:id="86" w:name="_Toc26190834"/>
      <w:bookmarkStart w:id="87" w:name="_Toc34062138"/>
      <w:bookmarkStart w:id="88" w:name="_Toc34394579"/>
      <w:bookmarkStart w:id="89" w:name="_Toc45274383"/>
      <w:bookmarkStart w:id="90" w:name="_Toc51932922"/>
      <w:bookmarkStart w:id="91" w:name="_Toc58513649"/>
      <w:bookmarkStart w:id="92" w:name="_Toc92304716"/>
      <w:r>
        <w:t>5</w:t>
      </w:r>
      <w:r>
        <w:tab/>
        <w:t>Functional entities</w:t>
      </w:r>
      <w:bookmarkEnd w:id="84"/>
      <w:bookmarkEnd w:id="85"/>
      <w:bookmarkEnd w:id="86"/>
      <w:bookmarkEnd w:id="87"/>
      <w:bookmarkEnd w:id="88"/>
      <w:bookmarkEnd w:id="89"/>
      <w:bookmarkEnd w:id="90"/>
      <w:bookmarkEnd w:id="91"/>
      <w:bookmarkEnd w:id="92"/>
    </w:p>
    <w:p w14:paraId="7107E579" w14:textId="77777777" w:rsidR="00667763" w:rsidRDefault="00667763" w:rsidP="00CB57BB">
      <w:pPr>
        <w:pStyle w:val="Heading2"/>
        <w:rPr>
          <w:noProof/>
          <w:lang w:val="en-US"/>
        </w:rPr>
      </w:pPr>
      <w:bookmarkStart w:id="93" w:name="_Toc25305666"/>
      <w:bookmarkStart w:id="94" w:name="_Toc26190242"/>
      <w:bookmarkStart w:id="95" w:name="_Toc26190835"/>
      <w:bookmarkStart w:id="96" w:name="_Toc34062139"/>
      <w:bookmarkStart w:id="97" w:name="_Toc34394580"/>
      <w:bookmarkStart w:id="98" w:name="_Toc45274384"/>
      <w:bookmarkStart w:id="99" w:name="_Toc51932923"/>
      <w:bookmarkStart w:id="100" w:name="_Toc58513650"/>
      <w:bookmarkStart w:id="101" w:name="_Toc92304717"/>
      <w:r>
        <w:rPr>
          <w:noProof/>
          <w:lang w:val="en-US"/>
        </w:rPr>
        <w:t>5.1</w:t>
      </w:r>
      <w:r>
        <w:rPr>
          <w:noProof/>
          <w:lang w:val="en-US"/>
        </w:rPr>
        <w:tab/>
        <w:t>SEAL group management client (SGM-C)</w:t>
      </w:r>
      <w:bookmarkEnd w:id="93"/>
      <w:bookmarkEnd w:id="94"/>
      <w:bookmarkEnd w:id="95"/>
      <w:bookmarkEnd w:id="96"/>
      <w:bookmarkEnd w:id="97"/>
      <w:bookmarkEnd w:id="98"/>
      <w:bookmarkEnd w:id="99"/>
      <w:bookmarkEnd w:id="100"/>
      <w:bookmarkEnd w:id="101"/>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lastRenderedPageBreak/>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CB57BB">
      <w:pPr>
        <w:pStyle w:val="Heading2"/>
        <w:rPr>
          <w:noProof/>
          <w:lang w:val="en-US"/>
        </w:rPr>
      </w:pPr>
      <w:bookmarkStart w:id="102" w:name="_Toc25305667"/>
      <w:bookmarkStart w:id="103" w:name="_Toc26190243"/>
      <w:bookmarkStart w:id="104" w:name="_Toc26190836"/>
      <w:bookmarkStart w:id="105" w:name="_Toc34062140"/>
      <w:bookmarkStart w:id="106" w:name="_Toc34394581"/>
      <w:bookmarkStart w:id="107" w:name="_Toc45274385"/>
      <w:bookmarkStart w:id="108" w:name="_Toc51932924"/>
      <w:bookmarkStart w:id="109" w:name="_Toc58513651"/>
      <w:bookmarkStart w:id="110" w:name="_Toc92304718"/>
      <w:r>
        <w:rPr>
          <w:noProof/>
          <w:lang w:val="en-US"/>
        </w:rPr>
        <w:t>5.2</w:t>
      </w:r>
      <w:r>
        <w:rPr>
          <w:noProof/>
          <w:lang w:val="en-US"/>
        </w:rPr>
        <w:tab/>
        <w:t>SEAL group management server (SGM-S)</w:t>
      </w:r>
      <w:bookmarkEnd w:id="102"/>
      <w:bookmarkEnd w:id="103"/>
      <w:bookmarkEnd w:id="104"/>
      <w:bookmarkEnd w:id="105"/>
      <w:bookmarkEnd w:id="106"/>
      <w:bookmarkEnd w:id="107"/>
      <w:bookmarkEnd w:id="108"/>
      <w:bookmarkEnd w:id="109"/>
      <w:bookmarkEnd w:id="110"/>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B57BB">
      <w:pPr>
        <w:pStyle w:val="Heading1"/>
      </w:pPr>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92304719"/>
      <w:r>
        <w:t>6</w:t>
      </w:r>
      <w:r>
        <w:tab/>
        <w:t>Group management procedures</w:t>
      </w:r>
      <w:bookmarkEnd w:id="111"/>
      <w:bookmarkEnd w:id="112"/>
      <w:bookmarkEnd w:id="113"/>
      <w:bookmarkEnd w:id="114"/>
      <w:bookmarkEnd w:id="115"/>
      <w:bookmarkEnd w:id="116"/>
      <w:bookmarkEnd w:id="117"/>
      <w:bookmarkEnd w:id="118"/>
      <w:bookmarkEnd w:id="119"/>
    </w:p>
    <w:p w14:paraId="62950279" w14:textId="19DB0CF0" w:rsidR="000211C4" w:rsidRDefault="000211C4" w:rsidP="00CB57BB">
      <w:pPr>
        <w:pStyle w:val="Heading2"/>
      </w:pPr>
      <w:bookmarkStart w:id="120" w:name="_Toc25305669"/>
      <w:bookmarkStart w:id="121" w:name="_Toc26190245"/>
      <w:bookmarkStart w:id="122" w:name="_Toc26190838"/>
      <w:bookmarkStart w:id="123" w:name="_Toc34062142"/>
      <w:bookmarkStart w:id="124" w:name="_Toc34394583"/>
      <w:bookmarkStart w:id="125" w:name="_Toc45274387"/>
      <w:bookmarkStart w:id="126" w:name="_Toc51932926"/>
      <w:bookmarkStart w:id="127" w:name="_Toc58513653"/>
      <w:bookmarkStart w:id="128" w:name="_Toc92304720"/>
      <w:r>
        <w:t>6.1</w:t>
      </w:r>
      <w:r>
        <w:tab/>
        <w:t>General</w:t>
      </w:r>
      <w:bookmarkEnd w:id="120"/>
      <w:bookmarkEnd w:id="121"/>
      <w:bookmarkEnd w:id="122"/>
      <w:bookmarkEnd w:id="123"/>
      <w:bookmarkEnd w:id="124"/>
      <w:bookmarkEnd w:id="125"/>
      <w:bookmarkEnd w:id="126"/>
      <w:bookmarkEnd w:id="127"/>
      <w:bookmarkEnd w:id="128"/>
    </w:p>
    <w:p w14:paraId="5AD1738B" w14:textId="1E05B04D" w:rsidR="00EA6FD0" w:rsidRPr="00EA6FD0" w:rsidRDefault="00EA6FD0" w:rsidP="00CB57BB">
      <w:pPr>
        <w:pStyle w:val="Heading2"/>
      </w:pPr>
      <w:bookmarkStart w:id="129" w:name="_Toc25305670"/>
      <w:bookmarkStart w:id="130" w:name="_Toc26190246"/>
      <w:bookmarkStart w:id="131" w:name="_Toc26190839"/>
      <w:bookmarkStart w:id="132" w:name="_Toc34062143"/>
      <w:bookmarkStart w:id="133" w:name="_Toc34394584"/>
      <w:bookmarkStart w:id="134" w:name="_Toc45274388"/>
      <w:bookmarkStart w:id="135" w:name="_Toc51932927"/>
      <w:bookmarkStart w:id="136" w:name="_Toc58513654"/>
      <w:bookmarkStart w:id="137" w:name="_Toc92304721"/>
      <w:r>
        <w:t>6.2</w:t>
      </w:r>
      <w:r>
        <w:tab/>
        <w:t>On-network procedures</w:t>
      </w:r>
      <w:bookmarkEnd w:id="129"/>
      <w:bookmarkEnd w:id="130"/>
      <w:bookmarkEnd w:id="131"/>
      <w:bookmarkEnd w:id="132"/>
      <w:bookmarkEnd w:id="133"/>
      <w:bookmarkEnd w:id="134"/>
      <w:bookmarkEnd w:id="135"/>
      <w:bookmarkEnd w:id="136"/>
      <w:bookmarkEnd w:id="137"/>
    </w:p>
    <w:p w14:paraId="2E7E890A" w14:textId="6BBFDF65" w:rsidR="000211C4" w:rsidRDefault="00EA6FD0" w:rsidP="00CB57BB">
      <w:pPr>
        <w:pStyle w:val="Heading3"/>
      </w:pPr>
      <w:bookmarkStart w:id="138" w:name="_Toc25305671"/>
      <w:bookmarkStart w:id="139" w:name="_Toc26190247"/>
      <w:bookmarkStart w:id="140" w:name="_Toc26190840"/>
      <w:bookmarkStart w:id="141" w:name="_Toc34062144"/>
      <w:bookmarkStart w:id="142" w:name="_Toc34394585"/>
      <w:bookmarkStart w:id="143" w:name="_Toc45274389"/>
      <w:bookmarkStart w:id="144" w:name="_Toc51932928"/>
      <w:bookmarkStart w:id="145" w:name="_Toc58513655"/>
      <w:bookmarkStart w:id="146" w:name="_Toc92304722"/>
      <w:r>
        <w:t>6.2.1</w:t>
      </w:r>
      <w:r>
        <w:tab/>
        <w:t>General</w:t>
      </w:r>
      <w:bookmarkEnd w:id="138"/>
      <w:bookmarkEnd w:id="139"/>
      <w:bookmarkEnd w:id="140"/>
      <w:bookmarkEnd w:id="141"/>
      <w:bookmarkEnd w:id="142"/>
      <w:bookmarkEnd w:id="143"/>
      <w:bookmarkEnd w:id="144"/>
      <w:bookmarkEnd w:id="145"/>
      <w:bookmarkEnd w:id="146"/>
    </w:p>
    <w:p w14:paraId="0A51B819" w14:textId="445D163C" w:rsidR="00781E6C" w:rsidRDefault="007651D7" w:rsidP="00CB57BB">
      <w:pPr>
        <w:pStyle w:val="Heading4"/>
      </w:pPr>
      <w:bookmarkStart w:id="147" w:name="_Toc25305672"/>
      <w:bookmarkStart w:id="148" w:name="_Toc26190248"/>
      <w:bookmarkStart w:id="149" w:name="_Toc26190841"/>
      <w:bookmarkStart w:id="150" w:name="_Toc34062145"/>
      <w:bookmarkStart w:id="151" w:name="_Toc34394586"/>
      <w:bookmarkStart w:id="152" w:name="_Toc45274390"/>
      <w:bookmarkStart w:id="153" w:name="_Toc51932929"/>
      <w:bookmarkStart w:id="154" w:name="_Toc58513656"/>
      <w:bookmarkStart w:id="155" w:name="_Toc92304723"/>
      <w:r>
        <w:t>6.2.1.1</w:t>
      </w:r>
      <w:r w:rsidR="00781E6C">
        <w:tab/>
        <w:t>A</w:t>
      </w:r>
      <w:r w:rsidR="00781E6C" w:rsidRPr="00527D61">
        <w:t>uthenticated identity</w:t>
      </w:r>
      <w:r w:rsidR="00781E6C">
        <w:t xml:space="preserve"> in HTTP request</w:t>
      </w:r>
      <w:bookmarkEnd w:id="147"/>
      <w:bookmarkEnd w:id="148"/>
      <w:bookmarkEnd w:id="149"/>
      <w:bookmarkEnd w:id="150"/>
      <w:bookmarkEnd w:id="151"/>
      <w:bookmarkEnd w:id="152"/>
      <w:bookmarkEnd w:id="153"/>
      <w:bookmarkEnd w:id="154"/>
      <w:bookmarkEnd w:id="155"/>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CB57BB">
      <w:pPr>
        <w:pStyle w:val="Heading3"/>
      </w:pPr>
      <w:bookmarkStart w:id="156" w:name="_Toc25305673"/>
      <w:bookmarkStart w:id="157" w:name="_Toc26190249"/>
      <w:bookmarkStart w:id="158" w:name="_Toc26190842"/>
      <w:bookmarkStart w:id="159" w:name="_Toc34062146"/>
      <w:bookmarkStart w:id="160" w:name="_Toc34394587"/>
      <w:bookmarkStart w:id="161" w:name="_Toc45274391"/>
      <w:bookmarkStart w:id="162" w:name="_Toc51932930"/>
      <w:bookmarkStart w:id="163" w:name="_Toc58513657"/>
      <w:bookmarkStart w:id="164" w:name="_Toc92304724"/>
      <w:r>
        <w:t>6.2</w:t>
      </w:r>
      <w:r w:rsidR="00EA6FD0">
        <w:t>.2</w:t>
      </w:r>
      <w:r w:rsidR="00084147">
        <w:tab/>
        <w:t>Group creation</w:t>
      </w:r>
      <w:r w:rsidR="00D26D1B">
        <w:t xml:space="preserve"> </w:t>
      </w:r>
      <w:r w:rsidR="00D26D1B">
        <w:rPr>
          <w:rFonts w:cs="Arial"/>
        </w:rPr>
        <w:t>procedure</w:t>
      </w:r>
      <w:bookmarkEnd w:id="156"/>
      <w:bookmarkEnd w:id="157"/>
      <w:bookmarkEnd w:id="158"/>
      <w:bookmarkEnd w:id="159"/>
      <w:bookmarkEnd w:id="160"/>
      <w:bookmarkEnd w:id="161"/>
      <w:bookmarkEnd w:id="162"/>
      <w:bookmarkEnd w:id="163"/>
      <w:bookmarkEnd w:id="164"/>
    </w:p>
    <w:p w14:paraId="2606A1FA" w14:textId="21F0233B" w:rsidR="00695E28" w:rsidRDefault="00695E28" w:rsidP="00CB57BB">
      <w:pPr>
        <w:pStyle w:val="Heading4"/>
      </w:pPr>
      <w:bookmarkStart w:id="165" w:name="_Toc25305674"/>
      <w:bookmarkStart w:id="166" w:name="_Toc26190250"/>
      <w:bookmarkStart w:id="167" w:name="_Toc26190843"/>
      <w:bookmarkStart w:id="168" w:name="_Toc34062147"/>
      <w:bookmarkStart w:id="169" w:name="_Toc34394588"/>
      <w:bookmarkStart w:id="170" w:name="_Toc45274392"/>
      <w:bookmarkStart w:id="171" w:name="_Toc51932931"/>
      <w:bookmarkStart w:id="172" w:name="_Toc58513658"/>
      <w:bookmarkStart w:id="173" w:name="_Toc92304725"/>
      <w:r>
        <w:rPr>
          <w:noProof/>
          <w:lang w:val="en-US"/>
        </w:rPr>
        <w:t>6.2.2.1</w:t>
      </w:r>
      <w:r>
        <w:rPr>
          <w:noProof/>
          <w:lang w:val="en-US"/>
        </w:rPr>
        <w:tab/>
      </w:r>
      <w:r>
        <w:t>Client procedure</w:t>
      </w:r>
      <w:bookmarkEnd w:id="165"/>
      <w:bookmarkEnd w:id="166"/>
      <w:bookmarkEnd w:id="167"/>
      <w:bookmarkEnd w:id="168"/>
      <w:bookmarkEnd w:id="169"/>
      <w:bookmarkEnd w:id="170"/>
      <w:bookmarkEnd w:id="171"/>
      <w:bookmarkEnd w:id="172"/>
      <w:bookmarkEnd w:id="173"/>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lastRenderedPageBreak/>
        <w:t>2)</w:t>
      </w:r>
      <w:r>
        <w:rPr>
          <w:lang w:eastAsia="x-none"/>
        </w:rPr>
        <w:tab/>
      </w:r>
      <w:r w:rsidR="00695E28">
        <w:rPr>
          <w:lang w:eastAsia="x-none"/>
        </w:rPr>
        <w:t xml:space="preserve">the </w:t>
      </w:r>
      <w:r w:rsidR="00695E28">
        <w:t>"auid"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8B3503">
      <w:pPr>
        <w:pStyle w:val="B1"/>
      </w:pPr>
      <w:r w:rsidRPr="008B3503">
        <w:t>c</w:t>
      </w:r>
      <w:r w:rsidR="00695E28" w:rsidRPr="008B3503">
        <w:t>)</w:t>
      </w:r>
      <w:r w:rsidR="00695E28" w:rsidRPr="008B3503">
        <w:tab/>
        <w:t>shall include a Content-Type header field set to "application/vnd.3gpp.seal-group-doc+xml"; and</w:t>
      </w:r>
    </w:p>
    <w:p w14:paraId="55AE6AA9" w14:textId="380EE1C2" w:rsidR="00695E28" w:rsidRDefault="002E4495" w:rsidP="008B3503">
      <w:pPr>
        <w:pStyle w:val="B1"/>
      </w:pPr>
      <w:r w:rsidRPr="008B3503">
        <w:t>d</w:t>
      </w:r>
      <w:r w:rsidR="00695E28" w:rsidRPr="008B3503">
        <w:t>)</w:t>
      </w:r>
      <w:r w:rsidR="00695E28" w:rsidRPr="008B3503">
        <w:tab/>
        <w:t>shall include an application/vnd.3gpp.seal-group-doc+xml MIME body and in the &lt;seal-group-doc&gt; root element: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0D15141F" w:rsidR="00C64258" w:rsidRDefault="00C64258" w:rsidP="00C64258">
      <w:pPr>
        <w:pStyle w:val="B3"/>
        <w:rPr>
          <w:rFonts w:eastAsia="SimSun"/>
        </w:rPr>
      </w:pPr>
      <w:r>
        <w:t>ii)</w:t>
      </w:r>
      <w:r>
        <w:tab/>
        <w:t>shall include &lt;</w:t>
      </w:r>
      <w:r w:rsidRPr="00C85BDD">
        <w:rPr>
          <w:rFonts w:eastAsia="SimSun"/>
        </w:rPr>
        <w:t>category</w:t>
      </w:r>
      <w:r>
        <w:rPr>
          <w:rFonts w:eastAsia="SimSun"/>
        </w:rPr>
        <w:t xml:space="preserve">&gt; element indicating the category of the group; </w:t>
      </w:r>
    </w:p>
    <w:p w14:paraId="2ADBBE01" w14:textId="44C76C5B" w:rsidR="00C64258" w:rsidRDefault="00C64258" w:rsidP="00C64258">
      <w:pPr>
        <w:pStyle w:val="B3"/>
      </w:pPr>
      <w:r>
        <w:t>iii)</w:t>
      </w:r>
      <w:r>
        <w:tab/>
        <w:t>shall include</w:t>
      </w:r>
      <w:r w:rsidR="005C4505">
        <w:t xml:space="preserve"> one or more</w:t>
      </w:r>
      <w:r>
        <w:t xml:space="preserve"> &lt;</w:t>
      </w:r>
      <w:r w:rsidRPr="00960DD0">
        <w:rPr>
          <w:rFonts w:eastAsia="SimSun"/>
        </w:rPr>
        <w:t>val-service</w:t>
      </w:r>
      <w:r w:rsidR="00035B50">
        <w:rPr>
          <w:rFonts w:eastAsia="SimSun"/>
        </w:rPr>
        <w:t>-id</w:t>
      </w:r>
      <w:r>
        <w:rPr>
          <w:rFonts w:eastAsia="SimSun"/>
        </w:rPr>
        <w:t>&gt; element</w:t>
      </w:r>
      <w:r w:rsidR="00035B50">
        <w:rPr>
          <w:rFonts w:eastAsia="SimSun"/>
        </w:rPr>
        <w:t>(s)</w:t>
      </w:r>
      <w:r>
        <w:rPr>
          <w:rFonts w:eastAsia="SimSun"/>
        </w:rPr>
        <w:t xml:space="preserve"> indicating list of supported services by the group; and</w:t>
      </w:r>
    </w:p>
    <w:p w14:paraId="40040E39" w14:textId="77777777" w:rsidR="00AD691D" w:rsidRPr="00FE14BD" w:rsidRDefault="00AD691D" w:rsidP="00AD691D">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r w:rsidR="00C64258" w:rsidRPr="00C85BDD">
        <w:rPr>
          <w:rFonts w:eastAsia="SimSun"/>
        </w:rPr>
        <w:t>val-specific-config</w:t>
      </w:r>
      <w:r w:rsidR="00C64258">
        <w:rPr>
          <w:rFonts w:eastAsia="SimSun"/>
        </w:rPr>
        <w:t xml:space="preserve">&gt; element of a </w:t>
      </w:r>
      <w:r w:rsidR="00C64258">
        <w:t xml:space="preserve">&lt;list-service&gt;. The </w:t>
      </w:r>
      <w:r w:rsidR="00C64258">
        <w:rPr>
          <w:rFonts w:eastAsia="SimSun"/>
        </w:rPr>
        <w:t>&lt;</w:t>
      </w:r>
      <w:r w:rsidR="00C64258" w:rsidRPr="00C85BDD">
        <w:rPr>
          <w:rFonts w:eastAsia="SimSun"/>
        </w:rPr>
        <w:t>val-specific-config</w:t>
      </w:r>
      <w:r w:rsidR="00C64258">
        <w:rPr>
          <w:rFonts w:eastAsia="SimSun"/>
        </w:rPr>
        <w:t>&gt; element:</w:t>
      </w:r>
    </w:p>
    <w:p w14:paraId="166C62FF" w14:textId="7CB196E4" w:rsidR="008D74A6" w:rsidRPr="008D74A6" w:rsidRDefault="00C64258" w:rsidP="008D74A6">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8D74A6" w:rsidRPr="008D74A6">
        <w:rPr>
          <w:lang w:val="en-US"/>
        </w:rPr>
        <w:t>; and</w:t>
      </w:r>
    </w:p>
    <w:p w14:paraId="6F041C07" w14:textId="571E81A4" w:rsidR="00695E28" w:rsidRDefault="008D74A6" w:rsidP="008D74A6">
      <w:pPr>
        <w:pStyle w:val="B3"/>
        <w:rPr>
          <w:lang w:val="en-US"/>
        </w:rPr>
      </w:pPr>
      <w:r w:rsidRPr="008D74A6">
        <w:rPr>
          <w:lang w:val="en-US"/>
        </w:rPr>
        <w:t>ii)</w:t>
      </w:r>
      <w:r w:rsidRPr="008D74A6">
        <w:rPr>
          <w:lang w:val="en-US"/>
        </w:rPr>
        <w:tab/>
        <w:t>may include &lt;external-group-id&gt; element identifying the member UEs of the VAL group at the 3GPP core network.</w:t>
      </w:r>
    </w:p>
    <w:p w14:paraId="52CD2FDA" w14:textId="77896EC8" w:rsidR="00FA6C89" w:rsidRDefault="00FA6C89" w:rsidP="00FA6C89">
      <w:pPr>
        <w:rPr>
          <w:noProof/>
          <w:lang w:val="en-US"/>
        </w:rPr>
      </w:pPr>
      <w:bookmarkStart w:id="174" w:name="_Toc25305675"/>
      <w:bookmarkStart w:id="175" w:name="_Toc26190251"/>
      <w:bookmarkStart w:id="176" w:name="_Toc26190844"/>
      <w:bookmarkStart w:id="177" w:name="_Toc34062148"/>
      <w:bookmarkStart w:id="178" w:name="_Toc34394589"/>
      <w:bookmarkStart w:id="179" w:name="_Toc45274393"/>
      <w:bookmarkStart w:id="180" w:name="_Toc51932932"/>
      <w:r>
        <w:t>Upon receiving an HTTP 200 (OK), the SGM-C shall notify the VAL user about successful group registration. Based on VAL user</w:t>
      </w:r>
      <w:r w:rsidR="006B006C">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AF9044" w14:textId="04B572C9" w:rsidR="00695E28" w:rsidRDefault="00695E28" w:rsidP="00CB57BB">
      <w:pPr>
        <w:pStyle w:val="Heading4"/>
        <w:rPr>
          <w:noProof/>
          <w:lang w:val="en-US"/>
        </w:rPr>
      </w:pPr>
      <w:bookmarkStart w:id="181" w:name="_Toc58513659"/>
      <w:bookmarkStart w:id="182" w:name="_Toc92304726"/>
      <w:r>
        <w:rPr>
          <w:noProof/>
          <w:lang w:val="en-US"/>
        </w:rPr>
        <w:t>6.2.2.2</w:t>
      </w:r>
      <w:r>
        <w:rPr>
          <w:noProof/>
          <w:lang w:val="en-US"/>
        </w:rPr>
        <w:tab/>
        <w:t>Server procedure</w:t>
      </w:r>
      <w:bookmarkEnd w:id="174"/>
      <w:bookmarkEnd w:id="175"/>
      <w:bookmarkEnd w:id="176"/>
      <w:bookmarkEnd w:id="177"/>
      <w:bookmarkEnd w:id="178"/>
      <w:bookmarkEnd w:id="179"/>
      <w:bookmarkEnd w:id="180"/>
      <w:bookmarkEnd w:id="181"/>
      <w:bookmarkEnd w:id="182"/>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lastRenderedPageBreak/>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1190579D" w14:textId="77777777" w:rsidR="00D11419" w:rsidRDefault="00D11419" w:rsidP="00D11419">
      <w:bookmarkStart w:id="183" w:name="_Toc25305676"/>
      <w:bookmarkStart w:id="184" w:name="_Toc26190252"/>
      <w:bookmarkStart w:id="185" w:name="_Toc26190845"/>
      <w:bookmarkStart w:id="186" w:name="_Toc34062149"/>
      <w:bookmarkStart w:id="187" w:name="_Toc34394590"/>
      <w:bookmarkStart w:id="188" w:name="_Toc45274394"/>
      <w:bookmarkStart w:id="189" w:name="_Toc51932933"/>
      <w:r>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p>
    <w:p w14:paraId="697DCBD8" w14:textId="77777777" w:rsidR="00D11419" w:rsidRDefault="00D11419" w:rsidP="00D11419">
      <w:pPr>
        <w:pStyle w:val="B1"/>
        <w:rPr>
          <w:rStyle w:val="B1Char"/>
        </w:rPr>
      </w:pPr>
      <w:r>
        <w:t>a)</w:t>
      </w:r>
      <w:r>
        <w:tab/>
        <w:t>shall set the "</w:t>
      </w:r>
      <w:r>
        <w:rPr>
          <w:rStyle w:val="B1Char"/>
        </w:rPr>
        <w:t>IsJoinReq</w:t>
      </w:r>
      <w:r>
        <w:t>" parameter to "false";</w:t>
      </w:r>
      <w:r>
        <w:rPr>
          <w:rStyle w:val="B1Char"/>
        </w:rPr>
        <w:t xml:space="preserve"> and</w:t>
      </w:r>
    </w:p>
    <w:p w14:paraId="1A0204F3" w14:textId="77777777" w:rsidR="00D11419" w:rsidRDefault="00D11419" w:rsidP="00D11419">
      <w:pPr>
        <w:pStyle w:val="B1"/>
        <w:rPr>
          <w:rStyle w:val="B1Char"/>
        </w:rPr>
      </w:pPr>
      <w:r>
        <w:rPr>
          <w:rStyle w:val="B1Char"/>
        </w:rPr>
        <w:t>b)</w:t>
      </w:r>
      <w:r>
        <w:rPr>
          <w:rStyle w:val="B1Char"/>
        </w:rPr>
        <w:tab/>
      </w:r>
      <w:r>
        <w:t>shall include the "</w:t>
      </w:r>
      <w:r>
        <w:rPr>
          <w:rFonts w:eastAsia="SimSun"/>
        </w:rPr>
        <w:t>Members-list</w:t>
      </w:r>
      <w:r>
        <w:t>" parameter as specified in clause B.2.</w:t>
      </w:r>
    </w:p>
    <w:p w14:paraId="71BCD38A" w14:textId="77777777" w:rsidR="00E8779C" w:rsidRDefault="00E8779C" w:rsidP="00CB57BB">
      <w:pPr>
        <w:pStyle w:val="Heading4"/>
        <w:rPr>
          <w:noProof/>
          <w:lang w:val="en-US"/>
        </w:rPr>
      </w:pPr>
      <w:bookmarkStart w:id="190" w:name="_Toc58513660"/>
      <w:bookmarkStart w:id="191" w:name="_Toc92304727"/>
      <w:r>
        <w:rPr>
          <w:noProof/>
          <w:lang w:val="en-US"/>
        </w:rPr>
        <w:t>6.2.2.3</w:t>
      </w:r>
      <w:r>
        <w:rPr>
          <w:noProof/>
          <w:lang w:val="en-US"/>
        </w:rPr>
        <w:tab/>
        <w:t>Group member client procedure</w:t>
      </w:r>
      <w:bookmarkEnd w:id="190"/>
      <w:bookmarkEnd w:id="191"/>
    </w:p>
    <w:p w14:paraId="740C5362" w14:textId="77777777" w:rsidR="00E8779C" w:rsidRPr="007457E6" w:rsidRDefault="00E8779C" w:rsidP="008B3503">
      <w:pPr>
        <w:rPr>
          <w:lang w:val="en-US"/>
        </w:rPr>
      </w:pPr>
      <w:r w:rsidRPr="008B3503">
        <w:t>Upon receiving an HTTP POST request over a call back URI which was given to SGM-S at time of group events subscription, the SGM-C shall follow the procedure as specified in clause 6.2.7.2.1.</w:t>
      </w:r>
    </w:p>
    <w:p w14:paraId="2DAD83A1" w14:textId="48AC0D2F" w:rsidR="00084147" w:rsidRDefault="00EA6FD0" w:rsidP="00CB57BB">
      <w:pPr>
        <w:pStyle w:val="Heading3"/>
      </w:pPr>
      <w:bookmarkStart w:id="192" w:name="_Toc58513661"/>
      <w:bookmarkStart w:id="193" w:name="_Toc92304728"/>
      <w:r>
        <w:t>6.2.3</w:t>
      </w:r>
      <w:r w:rsidR="00084147">
        <w:tab/>
        <w:t>Group information query</w:t>
      </w:r>
      <w:r w:rsidR="00D26D1B">
        <w:t xml:space="preserve"> </w:t>
      </w:r>
      <w:r w:rsidR="00D26D1B">
        <w:rPr>
          <w:rFonts w:cs="Arial"/>
        </w:rPr>
        <w:t>procedure</w:t>
      </w:r>
      <w:bookmarkEnd w:id="183"/>
      <w:bookmarkEnd w:id="184"/>
      <w:bookmarkEnd w:id="185"/>
      <w:bookmarkEnd w:id="186"/>
      <w:bookmarkEnd w:id="187"/>
      <w:bookmarkEnd w:id="188"/>
      <w:bookmarkEnd w:id="189"/>
      <w:bookmarkEnd w:id="192"/>
      <w:bookmarkEnd w:id="193"/>
    </w:p>
    <w:p w14:paraId="299FA443" w14:textId="72F970DA" w:rsidR="004329F8" w:rsidRPr="009B1FB0" w:rsidRDefault="004329F8" w:rsidP="00CB57BB">
      <w:pPr>
        <w:pStyle w:val="Heading4"/>
      </w:pPr>
      <w:bookmarkStart w:id="194" w:name="_Toc25305677"/>
      <w:bookmarkStart w:id="195" w:name="_Toc26190253"/>
      <w:bookmarkStart w:id="196" w:name="_Toc26190846"/>
      <w:bookmarkStart w:id="197" w:name="_Toc34062150"/>
      <w:bookmarkStart w:id="198" w:name="_Toc34394591"/>
      <w:bookmarkStart w:id="199" w:name="_Toc45274395"/>
      <w:bookmarkStart w:id="200" w:name="_Toc51932934"/>
      <w:bookmarkStart w:id="201" w:name="_Toc58513662"/>
      <w:bookmarkStart w:id="202" w:name="_Toc92304729"/>
      <w:r>
        <w:rPr>
          <w:noProof/>
          <w:lang w:val="en-US"/>
        </w:rPr>
        <w:t>6.2.3.1</w:t>
      </w:r>
      <w:r>
        <w:rPr>
          <w:noProof/>
          <w:lang w:val="en-US"/>
        </w:rPr>
        <w:tab/>
        <w:t>Client procedure</w:t>
      </w:r>
      <w:bookmarkEnd w:id="194"/>
      <w:bookmarkEnd w:id="195"/>
      <w:bookmarkEnd w:id="196"/>
      <w:bookmarkEnd w:id="197"/>
      <w:bookmarkEnd w:id="198"/>
      <w:bookmarkEnd w:id="199"/>
      <w:bookmarkEnd w:id="200"/>
      <w:bookmarkEnd w:id="201"/>
      <w:bookmarkEnd w:id="202"/>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"auid"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CB57BB">
      <w:pPr>
        <w:pStyle w:val="Heading4"/>
        <w:rPr>
          <w:noProof/>
          <w:lang w:val="en-US"/>
        </w:rPr>
      </w:pPr>
      <w:bookmarkStart w:id="203" w:name="_Toc25305678"/>
      <w:bookmarkStart w:id="204" w:name="_Toc26190254"/>
      <w:bookmarkStart w:id="205" w:name="_Toc26190847"/>
      <w:bookmarkStart w:id="206" w:name="_Toc34062151"/>
      <w:bookmarkStart w:id="207" w:name="_Toc34394592"/>
      <w:bookmarkStart w:id="208" w:name="_Toc45274396"/>
      <w:bookmarkStart w:id="209" w:name="_Toc51932935"/>
      <w:bookmarkStart w:id="210" w:name="_Toc58513663"/>
      <w:bookmarkStart w:id="211" w:name="_Toc92304730"/>
      <w:r>
        <w:rPr>
          <w:noProof/>
          <w:lang w:val="en-US"/>
        </w:rPr>
        <w:t>6.2.3.2</w:t>
      </w:r>
      <w:r>
        <w:rPr>
          <w:noProof/>
          <w:lang w:val="en-US"/>
        </w:rPr>
        <w:tab/>
        <w:t>Server procedure</w:t>
      </w:r>
      <w:bookmarkEnd w:id="203"/>
      <w:bookmarkEnd w:id="204"/>
      <w:bookmarkEnd w:id="205"/>
      <w:bookmarkEnd w:id="206"/>
      <w:bookmarkEnd w:id="207"/>
      <w:bookmarkEnd w:id="208"/>
      <w:bookmarkEnd w:id="209"/>
      <w:bookmarkEnd w:id="210"/>
      <w:bookmarkEnd w:id="211"/>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CB57BB">
      <w:pPr>
        <w:pStyle w:val="Heading3"/>
      </w:pPr>
      <w:bookmarkStart w:id="212" w:name="_Toc25305679"/>
      <w:bookmarkStart w:id="213" w:name="_Toc26190255"/>
      <w:bookmarkStart w:id="214" w:name="_Toc26190848"/>
      <w:bookmarkStart w:id="215" w:name="_Toc34062152"/>
      <w:bookmarkStart w:id="216" w:name="_Toc34394593"/>
      <w:bookmarkStart w:id="217" w:name="_Toc45274397"/>
      <w:bookmarkStart w:id="218" w:name="_Toc51932936"/>
      <w:bookmarkStart w:id="219" w:name="_Toc58513664"/>
      <w:bookmarkStart w:id="220" w:name="_Toc92304731"/>
      <w:r>
        <w:t>6.2.4</w:t>
      </w:r>
      <w:r w:rsidR="00084147">
        <w:tab/>
        <w:t>Group membership</w:t>
      </w:r>
      <w:r w:rsidR="00D26D1B">
        <w:t xml:space="preserve"> </w:t>
      </w:r>
      <w:r w:rsidR="00D26D1B">
        <w:rPr>
          <w:rFonts w:cs="Arial"/>
        </w:rPr>
        <w:t>procedure</w:t>
      </w:r>
      <w:bookmarkEnd w:id="212"/>
      <w:bookmarkEnd w:id="213"/>
      <w:bookmarkEnd w:id="214"/>
      <w:bookmarkEnd w:id="215"/>
      <w:bookmarkEnd w:id="216"/>
      <w:bookmarkEnd w:id="217"/>
      <w:bookmarkEnd w:id="218"/>
      <w:bookmarkEnd w:id="219"/>
      <w:bookmarkEnd w:id="220"/>
    </w:p>
    <w:p w14:paraId="10C1908C" w14:textId="14BFE795" w:rsidR="00D006F7" w:rsidRPr="009B1FB0" w:rsidRDefault="00D006F7" w:rsidP="00CB57BB">
      <w:pPr>
        <w:pStyle w:val="Heading4"/>
      </w:pPr>
      <w:bookmarkStart w:id="221" w:name="_Toc25305680"/>
      <w:bookmarkStart w:id="222" w:name="_Toc26190256"/>
      <w:bookmarkStart w:id="223" w:name="_Toc26190849"/>
      <w:bookmarkStart w:id="224" w:name="_Toc34062153"/>
      <w:bookmarkStart w:id="225" w:name="_Toc34394594"/>
      <w:bookmarkStart w:id="226" w:name="_Toc45274398"/>
      <w:bookmarkStart w:id="227" w:name="_Toc51932937"/>
      <w:bookmarkStart w:id="228" w:name="_Toc58513665"/>
      <w:bookmarkStart w:id="229" w:name="_Toc92304732"/>
      <w:r>
        <w:rPr>
          <w:noProof/>
          <w:lang w:val="en-US"/>
        </w:rPr>
        <w:t>6.2.4.1</w:t>
      </w:r>
      <w:r>
        <w:rPr>
          <w:noProof/>
          <w:lang w:val="en-US"/>
        </w:rPr>
        <w:tab/>
        <w:t>Client procedure</w:t>
      </w:r>
      <w:bookmarkEnd w:id="221"/>
      <w:bookmarkEnd w:id="222"/>
      <w:bookmarkEnd w:id="223"/>
      <w:bookmarkEnd w:id="224"/>
      <w:bookmarkEnd w:id="225"/>
      <w:bookmarkEnd w:id="226"/>
      <w:bookmarkEnd w:id="227"/>
      <w:bookmarkEnd w:id="228"/>
      <w:bookmarkEnd w:id="229"/>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lastRenderedPageBreak/>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t>2)</w:t>
      </w:r>
      <w:r>
        <w:rPr>
          <w:lang w:eastAsia="x-none"/>
        </w:rPr>
        <w:tab/>
      </w:r>
      <w:r w:rsidR="00D006F7">
        <w:rPr>
          <w:lang w:eastAsia="x-none"/>
        </w:rPr>
        <w:t xml:space="preserve">the </w:t>
      </w:r>
      <w:r w:rsidR="00D006F7">
        <w:t>"auid"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7E304E39" w:rsidR="00D006F7" w:rsidRDefault="00D006F7" w:rsidP="00D006F7">
      <w:pPr>
        <w:pStyle w:val="NO"/>
        <w:rPr>
          <w:noProof/>
          <w:lang w:val="en-US"/>
        </w:rPr>
      </w:pPr>
      <w:r>
        <w:rPr>
          <w:noProof/>
          <w:lang w:val="en-US"/>
        </w:rPr>
        <w:t>NOTE</w:t>
      </w:r>
      <w:r w:rsidR="007135EF">
        <w:rPr>
          <w:noProof/>
          <w:lang w:val="en-US"/>
        </w:rPr>
        <w:t>1</w:t>
      </w:r>
      <w:r>
        <w:rPr>
          <w:noProof/>
          <w:lang w:val="en-US"/>
        </w:rPr>
        <w:t>:</w:t>
      </w:r>
      <w:r>
        <w:rPr>
          <w:noProof/>
          <w:lang w:val="en-US"/>
        </w:rPr>
        <w:tab/>
        <w:t>The VAL client can use the procedure specified in this clause to update all possible elements which can be updated.</w:t>
      </w:r>
    </w:p>
    <w:p w14:paraId="500BF463" w14:textId="4074CDAB" w:rsidR="007135EF" w:rsidRDefault="007135EF" w:rsidP="00D006F7">
      <w:pPr>
        <w:pStyle w:val="NO"/>
        <w:rPr>
          <w:noProof/>
          <w:lang w:val="en-US"/>
        </w:rPr>
      </w:pPr>
      <w:r>
        <w:rPr>
          <w:noProof/>
          <w:lang w:val="en-US"/>
        </w:rPr>
        <w:t>NOTE 2:</w:t>
      </w:r>
      <w:r>
        <w:rPr>
          <w:noProof/>
          <w:lang w:val="en-US"/>
        </w:rPr>
        <w:tab/>
        <w:t xml:space="preserve">If the VAL client is adding new member to the group, it may include </w:t>
      </w:r>
      <w:r>
        <w:t xml:space="preserve">VAL service specific information as an attribute of the new element or as an child </w:t>
      </w:r>
      <w:r w:rsidRPr="00F868D8">
        <w:t>element</w:t>
      </w:r>
      <w:r>
        <w:t xml:space="preserve"> of the new element</w:t>
      </w:r>
      <w:r>
        <w:rPr>
          <w:noProof/>
          <w:lang w:val="en-US"/>
        </w:rPr>
        <w:t>.</w:t>
      </w:r>
    </w:p>
    <w:p w14:paraId="2B51600C" w14:textId="718893BD" w:rsidR="003725ED" w:rsidRDefault="003725ED" w:rsidP="00CB57BB">
      <w:pPr>
        <w:pStyle w:val="Heading4"/>
        <w:rPr>
          <w:noProof/>
          <w:lang w:val="en-US"/>
        </w:rPr>
      </w:pPr>
      <w:bookmarkStart w:id="230" w:name="_Toc25305681"/>
      <w:bookmarkStart w:id="231" w:name="_Toc26190257"/>
      <w:bookmarkStart w:id="232" w:name="_Toc26190850"/>
      <w:bookmarkStart w:id="233" w:name="_Toc34062154"/>
      <w:bookmarkStart w:id="234" w:name="_Toc34394595"/>
      <w:bookmarkStart w:id="235" w:name="_Toc45274399"/>
      <w:bookmarkStart w:id="236" w:name="_Toc51932938"/>
      <w:bookmarkStart w:id="237" w:name="_Toc58513666"/>
      <w:bookmarkStart w:id="238" w:name="_Toc92304733"/>
      <w:r>
        <w:rPr>
          <w:noProof/>
          <w:lang w:val="en-US"/>
        </w:rPr>
        <w:t>6.2.4.2</w:t>
      </w:r>
      <w:r>
        <w:rPr>
          <w:noProof/>
          <w:lang w:val="en-US"/>
        </w:rPr>
        <w:tab/>
        <w:t>Server procedure</w:t>
      </w:r>
      <w:bookmarkEnd w:id="230"/>
      <w:bookmarkEnd w:id="231"/>
      <w:bookmarkEnd w:id="232"/>
      <w:bookmarkEnd w:id="233"/>
      <w:bookmarkEnd w:id="234"/>
      <w:bookmarkEnd w:id="235"/>
      <w:bookmarkEnd w:id="236"/>
      <w:bookmarkEnd w:id="237"/>
      <w:bookmarkEnd w:id="238"/>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339643B2" w14:textId="339419BB" w:rsidR="00397B17" w:rsidRPr="003725ED" w:rsidRDefault="00397B17" w:rsidP="008B3503">
      <w:pPr>
        <w:rPr>
          <w:noProof/>
          <w:lang w:val="en-US"/>
        </w:rPr>
      </w:pPr>
      <w:bookmarkStart w:id="239" w:name="_Toc25305682"/>
      <w:bookmarkStart w:id="240" w:name="_Toc26190258"/>
      <w:bookmarkStart w:id="241" w:name="_Toc26190851"/>
      <w:bookmarkStart w:id="242" w:name="_Toc34062155"/>
      <w:bookmarkStart w:id="243" w:name="_Toc34394596"/>
      <w:bookmarkStart w:id="244" w:name="_Toc45274400"/>
      <w:bookmarkStart w:id="245" w:name="_Toc51932939"/>
      <w:r w:rsidRPr="008B3503">
        <w:t>Upon successful modification of the group, the SGM-S shall notify all group members about the group modification by following the procedure specified in clause 6.2.8.2.2.2.</w:t>
      </w:r>
      <w:r w:rsidR="00344B5B" w:rsidRPr="008B3503">
        <w:t xml:space="preserve"> In the group modify notification, the SGM-S shall set the "modificationType" parameter to the value GROUP_MEMBER_ADDED (0x01) as specified in clause B.3.</w:t>
      </w:r>
    </w:p>
    <w:p w14:paraId="246125B0" w14:textId="55E7D9E0" w:rsidR="00084147" w:rsidRDefault="00B619FD" w:rsidP="00CB57BB">
      <w:pPr>
        <w:pStyle w:val="Heading3"/>
      </w:pPr>
      <w:bookmarkStart w:id="246" w:name="_Toc58513667"/>
      <w:bookmarkStart w:id="247" w:name="_Toc92304734"/>
      <w:r>
        <w:t>6.</w:t>
      </w:r>
      <w:r w:rsidR="00EA6FD0">
        <w:t>2.</w:t>
      </w:r>
      <w:r>
        <w:t>5</w:t>
      </w:r>
      <w:r w:rsidR="00084147">
        <w:tab/>
        <w:t>Group configuration management</w:t>
      </w:r>
      <w:r w:rsidR="00D26D1B">
        <w:t xml:space="preserve"> </w:t>
      </w:r>
      <w:r w:rsidR="00D26D1B">
        <w:rPr>
          <w:rFonts w:cs="Arial"/>
        </w:rPr>
        <w:t>procedure</w:t>
      </w:r>
      <w:bookmarkEnd w:id="239"/>
      <w:bookmarkEnd w:id="240"/>
      <w:bookmarkEnd w:id="241"/>
      <w:bookmarkEnd w:id="242"/>
      <w:bookmarkEnd w:id="243"/>
      <w:bookmarkEnd w:id="244"/>
      <w:bookmarkEnd w:id="245"/>
      <w:bookmarkEnd w:id="246"/>
      <w:bookmarkEnd w:id="247"/>
    </w:p>
    <w:p w14:paraId="11A36786" w14:textId="16934D55" w:rsidR="008A6938" w:rsidRPr="009B1FB0" w:rsidRDefault="008A6938" w:rsidP="00CB57BB">
      <w:pPr>
        <w:pStyle w:val="Heading4"/>
      </w:pPr>
      <w:bookmarkStart w:id="248" w:name="_Toc25305683"/>
      <w:bookmarkStart w:id="249" w:name="_Toc26190259"/>
      <w:bookmarkStart w:id="250" w:name="_Toc26190852"/>
      <w:bookmarkStart w:id="251" w:name="_Toc34062156"/>
      <w:bookmarkStart w:id="252" w:name="_Toc34394597"/>
      <w:bookmarkStart w:id="253" w:name="_Toc45274401"/>
      <w:bookmarkStart w:id="254" w:name="_Toc51932940"/>
      <w:bookmarkStart w:id="255" w:name="_Toc58513668"/>
      <w:bookmarkStart w:id="256" w:name="_Toc92304735"/>
      <w:r>
        <w:rPr>
          <w:noProof/>
          <w:lang w:val="en-US"/>
        </w:rPr>
        <w:t>6.2.5.1</w:t>
      </w:r>
      <w:r>
        <w:rPr>
          <w:noProof/>
          <w:lang w:val="en-US"/>
        </w:rPr>
        <w:tab/>
        <w:t>Update group configuration</w:t>
      </w:r>
      <w:bookmarkEnd w:id="248"/>
      <w:bookmarkEnd w:id="249"/>
      <w:bookmarkEnd w:id="250"/>
      <w:bookmarkEnd w:id="251"/>
      <w:bookmarkEnd w:id="252"/>
      <w:bookmarkEnd w:id="253"/>
      <w:bookmarkEnd w:id="254"/>
      <w:bookmarkEnd w:id="255"/>
      <w:bookmarkEnd w:id="256"/>
    </w:p>
    <w:p w14:paraId="44C73BD9" w14:textId="7D9EC0CD" w:rsidR="008A6938" w:rsidRDefault="008A6938" w:rsidP="00CB57BB">
      <w:pPr>
        <w:pStyle w:val="Heading5"/>
        <w:rPr>
          <w:noProof/>
          <w:lang w:val="en-US"/>
        </w:rPr>
      </w:pPr>
      <w:bookmarkStart w:id="257" w:name="_Toc25305684"/>
      <w:bookmarkStart w:id="258" w:name="_Toc26190260"/>
      <w:bookmarkStart w:id="259" w:name="_Toc26190853"/>
      <w:bookmarkStart w:id="260" w:name="_Toc34062157"/>
      <w:bookmarkStart w:id="261" w:name="_Toc34394598"/>
      <w:bookmarkStart w:id="262" w:name="_Toc45274402"/>
      <w:bookmarkStart w:id="263" w:name="_Toc51932941"/>
      <w:bookmarkStart w:id="264" w:name="_Toc58513669"/>
      <w:bookmarkStart w:id="265" w:name="_Toc92304736"/>
      <w:r>
        <w:rPr>
          <w:noProof/>
          <w:lang w:val="en-US"/>
        </w:rPr>
        <w:t>6.2.5.1.1</w:t>
      </w:r>
      <w:r>
        <w:rPr>
          <w:noProof/>
          <w:lang w:val="en-US"/>
        </w:rPr>
        <w:tab/>
        <w:t>Client procedure</w:t>
      </w:r>
      <w:bookmarkEnd w:id="257"/>
      <w:bookmarkEnd w:id="258"/>
      <w:bookmarkEnd w:id="259"/>
      <w:bookmarkEnd w:id="260"/>
      <w:bookmarkEnd w:id="261"/>
      <w:bookmarkEnd w:id="262"/>
      <w:bookmarkEnd w:id="263"/>
      <w:bookmarkEnd w:id="264"/>
      <w:bookmarkEnd w:id="265"/>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"auid"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B3503">
      <w:pPr>
        <w:pStyle w:val="B1"/>
      </w:pPr>
      <w:r w:rsidRPr="008B3503">
        <w:t>c</w:t>
      </w:r>
      <w:r w:rsidR="008A6938" w:rsidRPr="008B3503">
        <w:t>)</w:t>
      </w:r>
      <w:r w:rsidR="008A6938" w:rsidRPr="008B3503">
        <w:tab/>
        <w:t>shall include a Content-Type header field set to "application/vnd.3gpp.seal-group-doc+xml"; and</w:t>
      </w:r>
    </w:p>
    <w:p w14:paraId="762B12C4" w14:textId="600191EB" w:rsidR="008A6938" w:rsidRDefault="00F82E2D" w:rsidP="008B3503">
      <w:pPr>
        <w:pStyle w:val="B1"/>
      </w:pPr>
      <w:r w:rsidRPr="008B3503">
        <w:t>d</w:t>
      </w:r>
      <w:r w:rsidR="008A6938" w:rsidRPr="008B3503">
        <w:t>)</w:t>
      </w:r>
      <w:r w:rsidR="008A6938" w:rsidRPr="008B3503">
        <w:tab/>
        <w:t>shall include an application/vnd.3gpp.seal-group-doc+xml MIME body and in the &lt;seal-group-doc&gt; root element: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lastRenderedPageBreak/>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r w:rsidR="00F505E6" w:rsidRPr="00C85BDD">
        <w:rPr>
          <w:rFonts w:eastAsia="SimSun"/>
        </w:rPr>
        <w:t>val-specific-config</w:t>
      </w:r>
      <w:r w:rsidR="00F505E6">
        <w:rPr>
          <w:rFonts w:eastAsia="SimSun"/>
        </w:rPr>
        <w:t xml:space="preserve">&gt; element of a </w:t>
      </w:r>
      <w:r w:rsidR="00F505E6">
        <w:t xml:space="preserve">&lt;list-service&gt;. The </w:t>
      </w:r>
      <w:r w:rsidR="00F505E6">
        <w:rPr>
          <w:rFonts w:eastAsia="SimSun"/>
        </w:rPr>
        <w:t>&lt;</w:t>
      </w:r>
      <w:r w:rsidR="00F505E6" w:rsidRPr="00C85BDD">
        <w:rPr>
          <w:rFonts w:eastAsia="SimSun"/>
        </w:rPr>
        <w:t>val-specific-config</w:t>
      </w:r>
      <w:r w:rsidR="00F505E6">
        <w:rPr>
          <w:rFonts w:eastAsia="SimSun"/>
        </w:rPr>
        <w:t>&gt; element:</w:t>
      </w:r>
    </w:p>
    <w:p w14:paraId="4A5DD2B2" w14:textId="5BAE5895"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CB57BB">
      <w:pPr>
        <w:pStyle w:val="Heading5"/>
        <w:rPr>
          <w:noProof/>
          <w:lang w:val="en-US"/>
        </w:rPr>
      </w:pPr>
      <w:bookmarkStart w:id="266" w:name="_Toc25305685"/>
      <w:bookmarkStart w:id="267" w:name="_Toc26190261"/>
      <w:bookmarkStart w:id="268" w:name="_Toc26190854"/>
      <w:bookmarkStart w:id="269" w:name="_Toc34062158"/>
      <w:bookmarkStart w:id="270" w:name="_Toc34394599"/>
      <w:bookmarkStart w:id="271" w:name="_Toc45274403"/>
      <w:bookmarkStart w:id="272" w:name="_Toc51932942"/>
      <w:bookmarkStart w:id="273" w:name="_Toc58513670"/>
      <w:bookmarkStart w:id="274" w:name="_Toc92304737"/>
      <w:r>
        <w:rPr>
          <w:noProof/>
          <w:lang w:val="en-US"/>
        </w:rPr>
        <w:t>6.2.5.1.2</w:t>
      </w:r>
      <w:r>
        <w:rPr>
          <w:noProof/>
          <w:lang w:val="en-US"/>
        </w:rPr>
        <w:tab/>
        <w:t>Server procedure</w:t>
      </w:r>
      <w:bookmarkEnd w:id="266"/>
      <w:bookmarkEnd w:id="267"/>
      <w:bookmarkEnd w:id="268"/>
      <w:bookmarkEnd w:id="269"/>
      <w:bookmarkEnd w:id="270"/>
      <w:bookmarkEnd w:id="271"/>
      <w:bookmarkEnd w:id="272"/>
      <w:bookmarkEnd w:id="273"/>
      <w:bookmarkEnd w:id="274"/>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6B383CF2" w:rsid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p>
    <w:p w14:paraId="32F65C81" w14:textId="2167D5E0" w:rsidR="00344B5B" w:rsidRPr="00C21836" w:rsidRDefault="00344B5B" w:rsidP="008B3503">
      <w:pPr>
        <w:pStyle w:val="B1"/>
        <w:rPr>
          <w:noProof/>
          <w:lang w:val="en-US"/>
        </w:rPr>
      </w:pPr>
      <w:r w:rsidRPr="008B3503">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2043C3E7" w14:textId="3C86CF20" w:rsidR="008A6938" w:rsidRDefault="008A6938" w:rsidP="00CB57BB">
      <w:pPr>
        <w:pStyle w:val="Heading4"/>
        <w:rPr>
          <w:noProof/>
          <w:lang w:val="en-US"/>
        </w:rPr>
      </w:pPr>
      <w:bookmarkStart w:id="275" w:name="_Toc25305686"/>
      <w:bookmarkStart w:id="276" w:name="_Toc26190262"/>
      <w:bookmarkStart w:id="277" w:name="_Toc26190855"/>
      <w:bookmarkStart w:id="278" w:name="_Toc34062159"/>
      <w:bookmarkStart w:id="279" w:name="_Toc34394600"/>
      <w:bookmarkStart w:id="280" w:name="_Toc45274404"/>
      <w:bookmarkStart w:id="281" w:name="_Toc51932943"/>
      <w:bookmarkStart w:id="282" w:name="_Toc58513671"/>
      <w:bookmarkStart w:id="283" w:name="_Toc92304738"/>
      <w:r>
        <w:rPr>
          <w:noProof/>
          <w:lang w:val="en-US"/>
        </w:rPr>
        <w:t>6.2.5.2</w:t>
      </w:r>
      <w:r>
        <w:rPr>
          <w:noProof/>
          <w:lang w:val="en-US"/>
        </w:rPr>
        <w:tab/>
        <w:t>Retrieve group document</w:t>
      </w:r>
      <w:bookmarkEnd w:id="275"/>
      <w:bookmarkEnd w:id="276"/>
      <w:bookmarkEnd w:id="277"/>
      <w:bookmarkEnd w:id="278"/>
      <w:bookmarkEnd w:id="279"/>
      <w:bookmarkEnd w:id="280"/>
      <w:bookmarkEnd w:id="281"/>
      <w:bookmarkEnd w:id="282"/>
      <w:bookmarkEnd w:id="283"/>
    </w:p>
    <w:p w14:paraId="62BF2B77" w14:textId="093BFCB4" w:rsidR="008A6938" w:rsidRDefault="008A6938" w:rsidP="00CB57BB">
      <w:pPr>
        <w:pStyle w:val="Heading5"/>
        <w:rPr>
          <w:noProof/>
          <w:lang w:val="en-US"/>
        </w:rPr>
      </w:pPr>
      <w:bookmarkStart w:id="284" w:name="_Toc25305687"/>
      <w:bookmarkStart w:id="285" w:name="_Toc26190263"/>
      <w:bookmarkStart w:id="286" w:name="_Toc26190856"/>
      <w:bookmarkStart w:id="287" w:name="_Toc34062160"/>
      <w:bookmarkStart w:id="288" w:name="_Toc34394601"/>
      <w:bookmarkStart w:id="289" w:name="_Toc45274405"/>
      <w:bookmarkStart w:id="290" w:name="_Toc51932944"/>
      <w:bookmarkStart w:id="291" w:name="_Toc58513672"/>
      <w:bookmarkStart w:id="292" w:name="_Toc92304739"/>
      <w:r>
        <w:rPr>
          <w:noProof/>
          <w:lang w:val="en-US"/>
        </w:rPr>
        <w:t>6.2.5.2.1</w:t>
      </w:r>
      <w:r>
        <w:rPr>
          <w:noProof/>
          <w:lang w:val="en-US"/>
        </w:rPr>
        <w:tab/>
        <w:t>Client procedure</w:t>
      </w:r>
      <w:bookmarkEnd w:id="284"/>
      <w:bookmarkEnd w:id="285"/>
      <w:bookmarkEnd w:id="286"/>
      <w:bookmarkEnd w:id="287"/>
      <w:bookmarkEnd w:id="288"/>
      <w:bookmarkEnd w:id="289"/>
      <w:bookmarkEnd w:id="290"/>
      <w:bookmarkEnd w:id="291"/>
      <w:bookmarkEnd w:id="292"/>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"auid"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CB57BB">
      <w:pPr>
        <w:pStyle w:val="Heading5"/>
        <w:rPr>
          <w:noProof/>
          <w:lang w:val="en-US"/>
        </w:rPr>
      </w:pPr>
      <w:bookmarkStart w:id="293" w:name="_Toc25305688"/>
      <w:bookmarkStart w:id="294" w:name="_Toc26190264"/>
      <w:bookmarkStart w:id="295" w:name="_Toc26190857"/>
      <w:bookmarkStart w:id="296" w:name="_Toc34062161"/>
      <w:bookmarkStart w:id="297" w:name="_Toc34394602"/>
      <w:bookmarkStart w:id="298" w:name="_Toc45274406"/>
      <w:bookmarkStart w:id="299" w:name="_Toc51932945"/>
      <w:bookmarkStart w:id="300" w:name="_Toc58513673"/>
      <w:bookmarkStart w:id="301" w:name="_Toc92304740"/>
      <w:r>
        <w:rPr>
          <w:noProof/>
          <w:lang w:val="en-US"/>
        </w:rPr>
        <w:t>6.2.5.2.2</w:t>
      </w:r>
      <w:r>
        <w:rPr>
          <w:noProof/>
          <w:lang w:val="en-US"/>
        </w:rPr>
        <w:tab/>
        <w:t>Server procedure</w:t>
      </w:r>
      <w:bookmarkEnd w:id="293"/>
      <w:bookmarkEnd w:id="294"/>
      <w:bookmarkEnd w:id="295"/>
      <w:bookmarkEnd w:id="296"/>
      <w:bookmarkEnd w:id="297"/>
      <w:bookmarkEnd w:id="298"/>
      <w:bookmarkEnd w:id="299"/>
      <w:bookmarkEnd w:id="300"/>
      <w:bookmarkEnd w:id="301"/>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lastRenderedPageBreak/>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CB57BB">
      <w:pPr>
        <w:pStyle w:val="Heading3"/>
      </w:pPr>
      <w:bookmarkStart w:id="302" w:name="_Toc25305689"/>
      <w:bookmarkStart w:id="303" w:name="_Toc26190265"/>
      <w:bookmarkStart w:id="304" w:name="_Toc26190858"/>
      <w:bookmarkStart w:id="305" w:name="_Toc34062162"/>
      <w:bookmarkStart w:id="306" w:name="_Toc34394603"/>
      <w:bookmarkStart w:id="307" w:name="_Toc45274407"/>
      <w:bookmarkStart w:id="308" w:name="_Toc51932946"/>
      <w:bookmarkStart w:id="309" w:name="_Toc58513674"/>
      <w:bookmarkStart w:id="310" w:name="_Toc92304741"/>
      <w:r>
        <w:t>6.</w:t>
      </w:r>
      <w:r w:rsidR="00EA6FD0">
        <w:t>2.</w:t>
      </w:r>
      <w:r>
        <w:t>6</w:t>
      </w:r>
      <w:r w:rsidR="00084147">
        <w:tab/>
        <w:t>Location-based group creation</w:t>
      </w:r>
      <w:r w:rsidR="00D26D1B">
        <w:t xml:space="preserve"> </w:t>
      </w:r>
      <w:r w:rsidR="00D26D1B">
        <w:rPr>
          <w:rFonts w:cs="Arial"/>
        </w:rPr>
        <w:t>procedure</w:t>
      </w:r>
      <w:bookmarkEnd w:id="302"/>
      <w:bookmarkEnd w:id="303"/>
      <w:bookmarkEnd w:id="304"/>
      <w:bookmarkEnd w:id="305"/>
      <w:bookmarkEnd w:id="306"/>
      <w:bookmarkEnd w:id="307"/>
      <w:bookmarkEnd w:id="308"/>
      <w:bookmarkEnd w:id="309"/>
      <w:bookmarkEnd w:id="310"/>
    </w:p>
    <w:p w14:paraId="5382216A" w14:textId="3C4A980D" w:rsidR="006872A0" w:rsidRDefault="006872A0" w:rsidP="00CB57BB">
      <w:pPr>
        <w:pStyle w:val="Heading4"/>
      </w:pPr>
      <w:bookmarkStart w:id="311" w:name="_Toc34062163"/>
      <w:bookmarkStart w:id="312" w:name="_Toc34394604"/>
      <w:bookmarkStart w:id="313" w:name="_Toc45274408"/>
      <w:bookmarkStart w:id="314" w:name="_Toc51932947"/>
      <w:bookmarkStart w:id="315" w:name="_Toc58513675"/>
      <w:bookmarkStart w:id="316" w:name="_Toc92304742"/>
      <w:r>
        <w:t>6.2.6.1</w:t>
      </w:r>
      <w:r>
        <w:tab/>
        <w:t>Client procedure</w:t>
      </w:r>
      <w:bookmarkEnd w:id="311"/>
      <w:bookmarkEnd w:id="312"/>
      <w:bookmarkEnd w:id="313"/>
      <w:bookmarkEnd w:id="314"/>
      <w:bookmarkEnd w:id="315"/>
      <w:bookmarkEnd w:id="316"/>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CB57BB">
      <w:pPr>
        <w:pStyle w:val="Heading4"/>
      </w:pPr>
      <w:bookmarkStart w:id="317" w:name="_Toc34062164"/>
      <w:bookmarkStart w:id="318" w:name="_Toc34394605"/>
      <w:bookmarkStart w:id="319" w:name="_Toc45274409"/>
      <w:bookmarkStart w:id="320" w:name="_Toc51932948"/>
      <w:bookmarkStart w:id="321" w:name="_Toc58513676"/>
      <w:bookmarkStart w:id="322" w:name="_Toc92304743"/>
      <w:r>
        <w:t>6.2.6.2</w:t>
      </w:r>
      <w:r>
        <w:tab/>
        <w:t>Server procedure</w:t>
      </w:r>
      <w:bookmarkEnd w:id="317"/>
      <w:bookmarkEnd w:id="318"/>
      <w:bookmarkEnd w:id="319"/>
      <w:bookmarkEnd w:id="320"/>
      <w:bookmarkEnd w:id="321"/>
      <w:bookmarkEnd w:id="322"/>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AB4CB68" w:rsidR="009C72F8" w:rsidRPr="00902C15" w:rsidRDefault="009C72F8" w:rsidP="00895EE0">
      <w:pPr>
        <w:pStyle w:val="B1"/>
      </w:pPr>
      <w:r w:rsidRPr="00597023">
        <w:t>1)</w:t>
      </w:r>
      <w:r w:rsidRPr="00597023">
        <w:tab/>
        <w:t>shall obtain the list of users based on location as specified in clause 6.2.x of 3GPP TS 24.545 [</w:t>
      </w:r>
      <w:r w:rsidR="009329BC">
        <w:t>11</w:t>
      </w:r>
      <w:r w:rsidRPr="00597023">
        <w:t>] and update the list of users in group document.</w:t>
      </w:r>
    </w:p>
    <w:p w14:paraId="2A4A1613" w14:textId="553EE6FA" w:rsidR="00C961D7" w:rsidRDefault="00B619FD" w:rsidP="00CB57BB">
      <w:pPr>
        <w:pStyle w:val="Heading3"/>
      </w:pPr>
      <w:bookmarkStart w:id="323" w:name="_Toc25305690"/>
      <w:bookmarkStart w:id="324" w:name="_Toc26190266"/>
      <w:bookmarkStart w:id="325" w:name="_Toc26190859"/>
      <w:bookmarkStart w:id="326" w:name="_Toc34062165"/>
      <w:bookmarkStart w:id="327" w:name="_Toc34394606"/>
      <w:bookmarkStart w:id="328" w:name="_Toc45274410"/>
      <w:bookmarkStart w:id="329" w:name="_Toc51932949"/>
      <w:bookmarkStart w:id="330" w:name="_Toc58513677"/>
      <w:bookmarkStart w:id="331" w:name="_Toc92304744"/>
      <w:r>
        <w:t>6.</w:t>
      </w:r>
      <w:r w:rsidR="00EA6FD0">
        <w:t>2.</w:t>
      </w:r>
      <w:r>
        <w:t>7</w:t>
      </w:r>
      <w:r w:rsidR="00084147">
        <w:tab/>
        <w:t>Group announcement and join</w:t>
      </w:r>
      <w:r w:rsidR="00D26D1B">
        <w:t xml:space="preserve"> </w:t>
      </w:r>
      <w:r w:rsidR="00D26D1B">
        <w:rPr>
          <w:rFonts w:cs="Arial"/>
        </w:rPr>
        <w:t>procedure</w:t>
      </w:r>
      <w:bookmarkEnd w:id="323"/>
      <w:bookmarkEnd w:id="324"/>
      <w:bookmarkEnd w:id="325"/>
      <w:bookmarkEnd w:id="326"/>
      <w:bookmarkEnd w:id="327"/>
      <w:bookmarkEnd w:id="328"/>
      <w:bookmarkEnd w:id="329"/>
      <w:bookmarkEnd w:id="330"/>
      <w:bookmarkEnd w:id="331"/>
    </w:p>
    <w:p w14:paraId="6EB13199" w14:textId="34F08761" w:rsidR="00331D0E" w:rsidRDefault="00331D0E" w:rsidP="00CB57BB">
      <w:pPr>
        <w:pStyle w:val="Heading4"/>
      </w:pPr>
      <w:bookmarkStart w:id="332" w:name="_Toc34062166"/>
      <w:bookmarkStart w:id="333" w:name="_Toc34394607"/>
      <w:bookmarkStart w:id="334" w:name="_Toc45274411"/>
      <w:bookmarkStart w:id="335" w:name="_Toc51932950"/>
      <w:bookmarkStart w:id="336" w:name="_Toc58513678"/>
      <w:bookmarkStart w:id="337" w:name="_Toc92304745"/>
      <w:r>
        <w:t>6.2.7.1</w:t>
      </w:r>
      <w:r>
        <w:tab/>
        <w:t>General</w:t>
      </w:r>
      <w:bookmarkEnd w:id="332"/>
      <w:bookmarkEnd w:id="333"/>
      <w:bookmarkEnd w:id="334"/>
      <w:bookmarkEnd w:id="335"/>
      <w:bookmarkEnd w:id="336"/>
      <w:bookmarkEnd w:id="337"/>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CB57BB">
      <w:pPr>
        <w:pStyle w:val="Heading4"/>
      </w:pPr>
      <w:bookmarkStart w:id="338" w:name="_Toc34062167"/>
      <w:bookmarkStart w:id="339" w:name="_Toc34394608"/>
      <w:bookmarkStart w:id="340" w:name="_Toc45274412"/>
      <w:bookmarkStart w:id="341" w:name="_Toc51932951"/>
      <w:bookmarkStart w:id="342" w:name="_Toc58513679"/>
      <w:bookmarkStart w:id="343" w:name="_Toc92304746"/>
      <w:r>
        <w:t>6.2.7.2</w:t>
      </w:r>
      <w:r>
        <w:tab/>
        <w:t>Client procedure</w:t>
      </w:r>
      <w:bookmarkEnd w:id="338"/>
      <w:bookmarkEnd w:id="339"/>
      <w:bookmarkEnd w:id="340"/>
      <w:bookmarkEnd w:id="341"/>
      <w:bookmarkEnd w:id="342"/>
      <w:bookmarkEnd w:id="343"/>
    </w:p>
    <w:p w14:paraId="747778D7" w14:textId="77777777" w:rsidR="00331D0E" w:rsidRDefault="00331D0E" w:rsidP="00CB57BB">
      <w:pPr>
        <w:pStyle w:val="Heading5"/>
      </w:pPr>
      <w:bookmarkStart w:id="344" w:name="_Toc34062168"/>
      <w:bookmarkStart w:id="345" w:name="_Toc34394609"/>
      <w:bookmarkStart w:id="346" w:name="_Toc45274413"/>
      <w:bookmarkStart w:id="347" w:name="_Toc51932952"/>
      <w:bookmarkStart w:id="348" w:name="_Toc58513680"/>
      <w:bookmarkStart w:id="349" w:name="_Toc92304747"/>
      <w:r>
        <w:t>6.2.7.2.1</w:t>
      </w:r>
      <w:r>
        <w:tab/>
        <w:t>Receiving group announcement notification</w:t>
      </w:r>
      <w:bookmarkEnd w:id="344"/>
      <w:bookmarkEnd w:id="345"/>
      <w:bookmarkEnd w:id="346"/>
      <w:bookmarkEnd w:id="347"/>
      <w:bookmarkEnd w:id="348"/>
      <w:bookmarkEnd w:id="349"/>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2936B614"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r w:rsidR="00723040">
        <w:t>IsJoinReq</w:t>
      </w:r>
      <w:r w:rsidR="00037963">
        <w:t>"</w:t>
      </w:r>
      <w:r w:rsidR="00723040">
        <w:t xml:space="preserve"> parameter with value set to </w:t>
      </w:r>
      <w:r w:rsidR="008B3503">
        <w:t>"</w:t>
      </w:r>
      <w:r w:rsidR="00723040">
        <w:t>true</w:t>
      </w:r>
      <w:r w:rsidR="008B3503">
        <w:t>"</w:t>
      </w:r>
      <w:r w:rsidR="00723040">
        <w:t xml:space="preserve">, the SGM-C shall ask VAL user to join the group. </w:t>
      </w:r>
      <w:r>
        <w:t>The SGM-C may also decide to store the group announcement based on user</w:t>
      </w:r>
      <w:r w:rsidR="006B006C">
        <w:t>'</w:t>
      </w:r>
      <w:r>
        <w:t>s request.</w:t>
      </w:r>
    </w:p>
    <w:p w14:paraId="3E779DE3" w14:textId="77777777" w:rsidR="00331D0E" w:rsidRDefault="00331D0E" w:rsidP="00CB57BB">
      <w:pPr>
        <w:pStyle w:val="Heading5"/>
      </w:pPr>
      <w:bookmarkStart w:id="350" w:name="_Toc34062169"/>
      <w:bookmarkStart w:id="351" w:name="_Toc34394610"/>
      <w:bookmarkStart w:id="352" w:name="_Toc45274414"/>
      <w:bookmarkStart w:id="353" w:name="_Toc51932953"/>
      <w:bookmarkStart w:id="354" w:name="_Toc58513681"/>
      <w:bookmarkStart w:id="355" w:name="_Toc92304748"/>
      <w:r>
        <w:lastRenderedPageBreak/>
        <w:t>6.2.7.2.2</w:t>
      </w:r>
      <w:r>
        <w:tab/>
        <w:t>Sending group registration request</w:t>
      </w:r>
      <w:bookmarkEnd w:id="350"/>
      <w:bookmarkEnd w:id="351"/>
      <w:bookmarkEnd w:id="352"/>
      <w:bookmarkEnd w:id="353"/>
      <w:bookmarkEnd w:id="354"/>
      <w:bookmarkEnd w:id="355"/>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62AE3BEF"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xml:space="preserve">]; </w:t>
      </w:r>
    </w:p>
    <w:p w14:paraId="227A7646" w14:textId="77777777" w:rsidR="00DF2DEE" w:rsidRDefault="00331D0E" w:rsidP="00DF2DE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3C03EFA8" w14:textId="4F181B0B" w:rsidR="00331D0E" w:rsidRDefault="00DF2DEE" w:rsidP="00DF2DEE">
      <w:pPr>
        <w:pStyle w:val="B2"/>
      </w:pPr>
      <w:r>
        <w:t>5)</w:t>
      </w:r>
      <w:r>
        <w:tab/>
        <w:t>may include the parameters specified in clause A.Y.1 serialized into a JavaScript Object Notation (JSON) structure as specified in IETF RFC 7159 [10]; and</w:t>
      </w:r>
    </w:p>
    <w:p w14:paraId="7E0DD333" w14:textId="77777777" w:rsidR="00331D0E" w:rsidRDefault="00331D0E" w:rsidP="00331D0E">
      <w:pPr>
        <w:pStyle w:val="B1"/>
      </w:pPr>
      <w:r>
        <w:t>b)</w:t>
      </w:r>
      <w:r>
        <w:tab/>
        <w:t>shall send an HTTP POST request to SGM-S.</w:t>
      </w:r>
    </w:p>
    <w:p w14:paraId="736C3D31" w14:textId="066E6A83" w:rsidR="00331D0E" w:rsidRPr="00015C54" w:rsidRDefault="00331D0E" w:rsidP="00FE14BD">
      <w:r>
        <w:t>Upon receiving an HTTP 200 (OK), the SGM-C shall notify the VAL user about successful group registration. Based on VAL user</w:t>
      </w:r>
      <w:r w:rsidR="006B006C">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w:t>
      </w:r>
      <w:r w:rsidR="007414C7">
        <w:t xml:space="preserve">and SUBSCRIBE_GROUP_IDENTITY_LIST (0x04) </w:t>
      </w:r>
      <w:r>
        <w:t>as defined in clause </w:t>
      </w:r>
      <w:r w:rsidR="00F13914">
        <w:t>A</w:t>
      </w:r>
      <w:r>
        <w:t>.1.2. If group events subscription already exists then the SGM-C shall modify the subscription as specified in the clause 6.2.8.1.2.</w:t>
      </w:r>
    </w:p>
    <w:p w14:paraId="6F63E4D7" w14:textId="77777777" w:rsidR="00A36143" w:rsidRDefault="00A36143" w:rsidP="00CB57BB">
      <w:pPr>
        <w:pStyle w:val="Heading5"/>
      </w:pPr>
      <w:bookmarkStart w:id="356" w:name="_Toc58513682"/>
      <w:bookmarkStart w:id="357" w:name="_Toc34062170"/>
      <w:bookmarkStart w:id="358" w:name="_Toc34394611"/>
      <w:bookmarkStart w:id="359" w:name="_Toc45274415"/>
      <w:bookmarkStart w:id="360" w:name="_Toc51932954"/>
      <w:bookmarkStart w:id="361" w:name="_Toc92304749"/>
      <w:r>
        <w:t>6.2.7.2.3</w:t>
      </w:r>
      <w:r>
        <w:tab/>
        <w:t>Receiving group identity list notification</w:t>
      </w:r>
      <w:bookmarkEnd w:id="356"/>
      <w:bookmarkEnd w:id="361"/>
    </w:p>
    <w:p w14:paraId="664EF826" w14:textId="77777777" w:rsidR="00A36143" w:rsidRDefault="00A36143" w:rsidP="00A36143">
      <w:r>
        <w:t>Upon receiving an HTTP POST request over a call back URI which was given to SGM-S at time of group events subscription, the SGM-C:</w:t>
      </w:r>
    </w:p>
    <w:p w14:paraId="7E92C74E" w14:textId="77777777" w:rsidR="00A36143" w:rsidRDefault="00A36143" w:rsidP="00A36143">
      <w:pPr>
        <w:pStyle w:val="B1"/>
      </w:pPr>
      <w:r>
        <w:t>a)</w:t>
      </w:r>
      <w:r>
        <w:tab/>
        <w:t>shall match subscription identity received in the "Identity" parameter of the HTTP POST request with the locally stored identity of the subscription. If subscription identity is not valid, then</w:t>
      </w:r>
    </w:p>
    <w:p w14:paraId="5FF5050D" w14:textId="77777777" w:rsidR="00A36143" w:rsidRDefault="00A36143" w:rsidP="00A36143">
      <w:pPr>
        <w:pStyle w:val="B2"/>
      </w:pPr>
      <w:r>
        <w:t>1) send an HTTP 406 (Not Acceptable) response and skip rest of the steps;</w:t>
      </w:r>
    </w:p>
    <w:p w14:paraId="55CFBE87" w14:textId="77777777" w:rsidR="00A36143" w:rsidRDefault="00A36143" w:rsidP="00A36143">
      <w:pPr>
        <w:pStyle w:val="B1"/>
      </w:pPr>
      <w:r>
        <w:t>b)</w:t>
      </w:r>
      <w:r>
        <w:tab/>
        <w:t>shall send an HTTP 200 (OK); and</w:t>
      </w:r>
    </w:p>
    <w:p w14:paraId="1DCD3615" w14:textId="77777777" w:rsidR="00A36143" w:rsidRPr="006B006C" w:rsidRDefault="00A36143" w:rsidP="00A36143">
      <w:pPr>
        <w:pStyle w:val="B1"/>
        <w:rPr>
          <w:noProof/>
        </w:rPr>
      </w:pPr>
      <w:r>
        <w:t>c)</w:t>
      </w:r>
      <w:r>
        <w:tab/>
        <w:t xml:space="preserve">if "Event" parameter is set to </w:t>
      </w:r>
      <w:r w:rsidRPr="003D6DDD">
        <w:t>SUBSCRIBE</w:t>
      </w:r>
      <w:r>
        <w:t>_GROUP_IDENTITY_LIST (0x04) as specified in clause B.4, shall notify the VAL user about group list members.</w:t>
      </w:r>
    </w:p>
    <w:p w14:paraId="197BB25B" w14:textId="77777777" w:rsidR="00331D0E" w:rsidRDefault="00331D0E" w:rsidP="00CB57BB">
      <w:pPr>
        <w:pStyle w:val="Heading4"/>
      </w:pPr>
      <w:bookmarkStart w:id="362" w:name="_Toc58513683"/>
      <w:bookmarkStart w:id="363" w:name="_Toc92304750"/>
      <w:r>
        <w:t>6.2.7.3</w:t>
      </w:r>
      <w:r>
        <w:tab/>
        <w:t>Server procedure</w:t>
      </w:r>
      <w:bookmarkEnd w:id="357"/>
      <w:bookmarkEnd w:id="358"/>
      <w:bookmarkEnd w:id="359"/>
      <w:bookmarkEnd w:id="360"/>
      <w:bookmarkEnd w:id="362"/>
      <w:bookmarkEnd w:id="363"/>
    </w:p>
    <w:p w14:paraId="39761344" w14:textId="77777777" w:rsidR="00331D0E" w:rsidRDefault="00331D0E" w:rsidP="00CB57BB">
      <w:pPr>
        <w:pStyle w:val="Heading5"/>
      </w:pPr>
      <w:bookmarkStart w:id="364" w:name="_Toc34062171"/>
      <w:bookmarkStart w:id="365" w:name="_Toc34394612"/>
      <w:bookmarkStart w:id="366" w:name="_Toc45274416"/>
      <w:bookmarkStart w:id="367" w:name="_Toc51932955"/>
      <w:bookmarkStart w:id="368" w:name="_Toc58513684"/>
      <w:bookmarkStart w:id="369" w:name="_Toc92304751"/>
      <w:r>
        <w:t>6.2.7.3.1</w:t>
      </w:r>
      <w:r>
        <w:tab/>
        <w:t>Sending group announcement notification</w:t>
      </w:r>
      <w:bookmarkEnd w:id="364"/>
      <w:bookmarkEnd w:id="365"/>
      <w:bookmarkEnd w:id="366"/>
      <w:bookmarkEnd w:id="367"/>
      <w:bookmarkEnd w:id="368"/>
      <w:bookmarkEnd w:id="369"/>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1CFB8FCB"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w:t>
      </w:r>
    </w:p>
    <w:p w14:paraId="0CAA08AD" w14:textId="489BED3A" w:rsidR="00331D0E" w:rsidRDefault="00331D0E" w:rsidP="00331D0E">
      <w:pPr>
        <w:pStyle w:val="B2"/>
      </w:pPr>
      <w:r>
        <w:t>3)</w:t>
      </w:r>
      <w:r>
        <w:tab/>
        <w:t xml:space="preserve">shall include an HTTP request entity-body </w:t>
      </w:r>
      <w:r w:rsidRPr="0082627E">
        <w:t>serialized into a JavaScript Object Notation (JSON)</w:t>
      </w:r>
      <w:r>
        <w:t xml:space="preserve"> structure;</w:t>
      </w:r>
      <w:r w:rsidR="00001314">
        <w:t xml:space="preserve"> In the entity-body:</w:t>
      </w:r>
    </w:p>
    <w:p w14:paraId="574F12E6" w14:textId="77777777" w:rsidR="008E5ABA" w:rsidRDefault="008E5ABA" w:rsidP="008E5ABA">
      <w:pPr>
        <w:pStyle w:val="B3"/>
      </w:pPr>
      <w:r>
        <w:t>i)</w:t>
      </w:r>
      <w:r>
        <w:tab/>
        <w:t>shall set the "Identity" parameter to the identity of the subscription;</w:t>
      </w:r>
    </w:p>
    <w:p w14:paraId="0F94D82D" w14:textId="77777777" w:rsidR="008E5ABA" w:rsidRDefault="008E5ABA" w:rsidP="008E5ABA">
      <w:pPr>
        <w:pStyle w:val="B3"/>
      </w:pPr>
      <w:r>
        <w:lastRenderedPageBreak/>
        <w:t>ii)</w:t>
      </w:r>
      <w:r>
        <w:tab/>
        <w:t xml:space="preserve">shall set the "Event" parameter to the value </w:t>
      </w:r>
      <w:r w:rsidRPr="003D6DDD">
        <w:t>SUBSCRIBE</w:t>
      </w:r>
      <w:r>
        <w:t>_GROUP_ANNOUNCEMENT (ox01) as specified in clause B.2;</w:t>
      </w:r>
    </w:p>
    <w:p w14:paraId="5C35E8EC" w14:textId="77777777" w:rsidR="008E5ABA" w:rsidRDefault="008E5ABA" w:rsidP="008E5ABA">
      <w:pPr>
        <w:pStyle w:val="B3"/>
      </w:pPr>
      <w:r>
        <w:t>iii)</w:t>
      </w:r>
      <w:r>
        <w:tab/>
        <w:t>shall set the "</w:t>
      </w:r>
      <w:r>
        <w:rPr>
          <w:rStyle w:val="B1Char"/>
        </w:rPr>
        <w:t>GroupID</w:t>
      </w:r>
      <w:r>
        <w:t>" parameter to the identity of the VAL Group;</w:t>
      </w:r>
    </w:p>
    <w:p w14:paraId="1B3596E1" w14:textId="77777777" w:rsidR="008E5ABA" w:rsidRDefault="008E5ABA" w:rsidP="008E5ABA">
      <w:pPr>
        <w:pStyle w:val="B3"/>
      </w:pPr>
      <w:r>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p>
    <w:p w14:paraId="71E9F3DA" w14:textId="5C98B681" w:rsidR="008E5ABA" w:rsidRDefault="008E5ABA" w:rsidP="008E5ABA">
      <w:pPr>
        <w:pStyle w:val="B3"/>
      </w:pPr>
      <w:r>
        <w:t>v)</w:t>
      </w:r>
      <w:r>
        <w:tab/>
        <w:t>shall set the "</w:t>
      </w:r>
      <w:r>
        <w:rPr>
          <w:rStyle w:val="B1Char"/>
        </w:rPr>
        <w:t>IsJoinReq</w:t>
      </w:r>
      <w:r>
        <w:t xml:space="preserve">" parameter to </w:t>
      </w:r>
      <w:r w:rsidR="008B3503">
        <w:t>"</w:t>
      </w:r>
      <w:r>
        <w:t>true</w:t>
      </w:r>
      <w:r w:rsidR="008B3503">
        <w:t>"</w:t>
      </w:r>
      <w:r>
        <w:t>;</w:t>
      </w:r>
    </w:p>
    <w:p w14:paraId="373CE24A" w14:textId="77777777" w:rsidR="008E5ABA" w:rsidRDefault="008E5ABA" w:rsidP="008E5ABA">
      <w:pPr>
        <w:pStyle w:val="B3"/>
      </w:pPr>
      <w:r>
        <w:t>vi)</w:t>
      </w:r>
      <w:r>
        <w:tab/>
        <w:t>may include the "</w:t>
      </w:r>
      <w:r>
        <w:rPr>
          <w:rFonts w:eastAsia="SimSun"/>
        </w:rPr>
        <w:t>V</w:t>
      </w:r>
      <w:r w:rsidRPr="00960DD0">
        <w:rPr>
          <w:rFonts w:eastAsia="SimSun"/>
        </w:rPr>
        <w:t>al-services</w:t>
      </w:r>
      <w:r>
        <w:t>" parameter as specified in clause B.2;</w:t>
      </w:r>
    </w:p>
    <w:p w14:paraId="0D7D019B" w14:textId="2241861B" w:rsidR="00C95736" w:rsidRDefault="008E5ABA" w:rsidP="00C95736">
      <w:pPr>
        <w:pStyle w:val="B3"/>
      </w:pPr>
      <w:r>
        <w:t>vii)</w:t>
      </w:r>
      <w:r>
        <w:tab/>
        <w:t>if there are no privacy concerns with sharing the identity list, may include the "</w:t>
      </w:r>
      <w:r>
        <w:rPr>
          <w:rFonts w:eastAsia="SimSun"/>
        </w:rPr>
        <w:t>Members-list</w:t>
      </w:r>
      <w:r>
        <w:t>" parameter as specified in clause B.2</w:t>
      </w:r>
      <w:r w:rsidR="00C95736" w:rsidRPr="00C95736">
        <w:t>; and</w:t>
      </w:r>
    </w:p>
    <w:p w14:paraId="35C20088" w14:textId="0FB36191" w:rsidR="008E5ABA" w:rsidRDefault="00C95736" w:rsidP="00C95736">
      <w:pPr>
        <w:pStyle w:val="B3"/>
      </w:pPr>
      <w:r>
        <w:t>viii)</w:t>
      </w:r>
      <w:r>
        <w:tab/>
        <w:t>if the group is created for 5G LAN-Type communication, may include the "5GVN Group Info" parameter providing 5GVN group information; and</w:t>
      </w:r>
    </w:p>
    <w:p w14:paraId="721B8CAB" w14:textId="20E8B871" w:rsidR="00331D0E" w:rsidRPr="003B5739" w:rsidRDefault="00331D0E" w:rsidP="00331D0E">
      <w:pPr>
        <w:pStyle w:val="B1"/>
      </w:pPr>
      <w:r>
        <w:t>c)</w:t>
      </w:r>
      <w:r>
        <w:tab/>
        <w:t>shall sen</w:t>
      </w:r>
      <w:r w:rsidR="008E5ABA">
        <w:t>d</w:t>
      </w:r>
      <w:r>
        <w:t xml:space="preserve"> the HTTP POST request towards SGM-C.</w:t>
      </w:r>
    </w:p>
    <w:p w14:paraId="25F06253" w14:textId="77777777" w:rsidR="00331D0E" w:rsidRDefault="00331D0E" w:rsidP="00CB57BB">
      <w:pPr>
        <w:pStyle w:val="Heading5"/>
      </w:pPr>
      <w:bookmarkStart w:id="370" w:name="_Toc34062172"/>
      <w:bookmarkStart w:id="371" w:name="_Toc34394613"/>
      <w:bookmarkStart w:id="372" w:name="_Toc45274417"/>
      <w:bookmarkStart w:id="373" w:name="_Toc51932956"/>
      <w:bookmarkStart w:id="374" w:name="_Toc58513685"/>
      <w:bookmarkStart w:id="375" w:name="_Toc92304752"/>
      <w:r>
        <w:t>6.2.7.3.2</w:t>
      </w:r>
      <w:r>
        <w:tab/>
        <w:t>Receiving group registration request</w:t>
      </w:r>
      <w:bookmarkEnd w:id="370"/>
      <w:bookmarkEnd w:id="371"/>
      <w:bookmarkEnd w:id="372"/>
      <w:bookmarkEnd w:id="373"/>
      <w:bookmarkEnd w:id="374"/>
      <w:bookmarkEnd w:id="375"/>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09385410" w14:textId="77777777" w:rsidR="00E11E9C" w:rsidRDefault="00E11E9C" w:rsidP="00CB57BB">
      <w:pPr>
        <w:pStyle w:val="Heading5"/>
      </w:pPr>
      <w:bookmarkStart w:id="376" w:name="_Toc58513686"/>
      <w:bookmarkStart w:id="377" w:name="_Toc25305691"/>
      <w:bookmarkStart w:id="378" w:name="_Toc26190267"/>
      <w:bookmarkStart w:id="379" w:name="_Toc26190860"/>
      <w:bookmarkStart w:id="380" w:name="_Toc34062173"/>
      <w:bookmarkStart w:id="381" w:name="_Toc34394614"/>
      <w:bookmarkStart w:id="382" w:name="_Toc45274418"/>
      <w:bookmarkStart w:id="383" w:name="_Toc51932957"/>
      <w:bookmarkStart w:id="384" w:name="_Toc92304753"/>
      <w:r>
        <w:t>6.2.7.3.3</w:t>
      </w:r>
      <w:r>
        <w:tab/>
        <w:t>Sending group identity list notification</w:t>
      </w:r>
      <w:bookmarkEnd w:id="376"/>
      <w:bookmarkEnd w:id="384"/>
    </w:p>
    <w:p w14:paraId="50FD9366" w14:textId="77777777" w:rsidR="00E11E9C" w:rsidRDefault="00E11E9C" w:rsidP="00E11E9C">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2B0C82A1" w14:textId="77777777" w:rsidR="00E11E9C" w:rsidRDefault="00E11E9C" w:rsidP="00E11E9C">
      <w:pPr>
        <w:pStyle w:val="B1"/>
      </w:pPr>
      <w:r>
        <w:t>a)</w:t>
      </w:r>
      <w:r>
        <w:tab/>
        <w:t>shall check whether valid group events subscription exists for event SUBSCRIBE_GROUP_IDENTITY_LIST (0x04) as defined in clause A.1.2 or not; if valid subscription does not exists then skip rest of the steps;</w:t>
      </w:r>
    </w:p>
    <w:p w14:paraId="19FC1469" w14:textId="77777777" w:rsidR="00E11E9C" w:rsidRDefault="00E11E9C" w:rsidP="00E11E9C">
      <w:pPr>
        <w:pStyle w:val="B1"/>
      </w:pPr>
      <w:r>
        <w:t>b)</w:t>
      </w:r>
      <w:r>
        <w:tab/>
        <w:t>shall generate an HTTP POST message to notify group announcement. In the HTTP POST message:</w:t>
      </w:r>
    </w:p>
    <w:p w14:paraId="76A7C347" w14:textId="77777777" w:rsidR="00E11E9C" w:rsidRDefault="00E11E9C" w:rsidP="00E11E9C">
      <w:pPr>
        <w:pStyle w:val="B2"/>
      </w:pPr>
      <w:r>
        <w:t>1)</w:t>
      </w:r>
      <w:r>
        <w:tab/>
        <w:t>shall set request URI to call back URI received at the time of creating subscription;</w:t>
      </w:r>
    </w:p>
    <w:p w14:paraId="1CFB7168" w14:textId="77777777" w:rsidR="00E11E9C" w:rsidRDefault="00E11E9C" w:rsidP="00E11E9C">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753A6AEF" w14:textId="77777777" w:rsidR="00E11E9C" w:rsidRDefault="00E11E9C" w:rsidP="00E11E9C">
      <w:pPr>
        <w:pStyle w:val="B2"/>
      </w:pPr>
      <w:r>
        <w:t>3)</w:t>
      </w:r>
      <w:r>
        <w:tab/>
        <w:t xml:space="preserve">shall include an HTTP request entity-body </w:t>
      </w:r>
      <w:r w:rsidRPr="0082627E">
        <w:t>serialized into a JavaScript Object Notation (JSON)</w:t>
      </w:r>
      <w:r>
        <w:t xml:space="preserve"> structure; In the entity-body, </w:t>
      </w:r>
    </w:p>
    <w:p w14:paraId="5D254FF4" w14:textId="77777777" w:rsidR="00E11E9C" w:rsidRDefault="00E11E9C" w:rsidP="00E11E9C">
      <w:pPr>
        <w:pStyle w:val="B3"/>
      </w:pPr>
      <w:r>
        <w:t>i)</w:t>
      </w:r>
      <w:r>
        <w:tab/>
        <w:t>shall set the "Identity" parameter to the identity of the subscription;</w:t>
      </w:r>
    </w:p>
    <w:p w14:paraId="7B792AAA" w14:textId="77777777" w:rsidR="00E11E9C" w:rsidRDefault="00E11E9C" w:rsidP="00E11E9C">
      <w:pPr>
        <w:pStyle w:val="B3"/>
      </w:pPr>
      <w:r>
        <w:t>ii)</w:t>
      </w:r>
      <w:r>
        <w:tab/>
        <w:t>shall set the "Event" parameter to the value SUBSCRIBE_GROUP_IDENTITY_LIST (0x04) as specified in clause B.4;</w:t>
      </w:r>
    </w:p>
    <w:p w14:paraId="7266B297" w14:textId="77777777" w:rsidR="00E11E9C" w:rsidRDefault="00E11E9C" w:rsidP="00E11E9C">
      <w:pPr>
        <w:pStyle w:val="B3"/>
      </w:pPr>
      <w:r>
        <w:t>iii)</w:t>
      </w:r>
      <w:r>
        <w:tab/>
        <w:t>shall set the "</w:t>
      </w:r>
      <w:r>
        <w:rPr>
          <w:rStyle w:val="B1Char"/>
        </w:rPr>
        <w:t>GroupID</w:t>
      </w:r>
      <w:r>
        <w:t>" parameter to the identity of the VAL Group;</w:t>
      </w:r>
    </w:p>
    <w:p w14:paraId="68DE4E5A" w14:textId="77777777" w:rsidR="00E11E9C" w:rsidRDefault="00E11E9C" w:rsidP="00E11E9C">
      <w:pPr>
        <w:pStyle w:val="B3"/>
      </w:pPr>
      <w:r>
        <w:t>iv)</w:t>
      </w:r>
      <w:r>
        <w:tab/>
        <w:t>shall include the "</w:t>
      </w:r>
      <w:r>
        <w:rPr>
          <w:rFonts w:eastAsia="SimSun"/>
        </w:rPr>
        <w:t>Members-list</w:t>
      </w:r>
      <w:r>
        <w:t>" parameter as specified in clause B.4</w:t>
      </w:r>
    </w:p>
    <w:p w14:paraId="3370CA82" w14:textId="77777777" w:rsidR="00E11E9C" w:rsidRDefault="00E11E9C" w:rsidP="00E11E9C">
      <w:pPr>
        <w:pStyle w:val="B1"/>
      </w:pPr>
      <w:r>
        <w:t>c)</w:t>
      </w:r>
      <w:r>
        <w:tab/>
        <w:t>shall send the HTTP POST request towards SGM-C.</w:t>
      </w:r>
    </w:p>
    <w:p w14:paraId="4B9D1079" w14:textId="70074253" w:rsidR="00753689" w:rsidRDefault="00753689" w:rsidP="00CB57BB">
      <w:pPr>
        <w:pStyle w:val="Heading3"/>
      </w:pPr>
      <w:bookmarkStart w:id="385" w:name="_Toc58513687"/>
      <w:bookmarkStart w:id="386" w:name="_Toc92304754"/>
      <w:r>
        <w:lastRenderedPageBreak/>
        <w:t>6.2.</w:t>
      </w:r>
      <w:r w:rsidR="00A204DB">
        <w:t>8</w:t>
      </w:r>
      <w:r>
        <w:tab/>
        <w:t xml:space="preserve">Group </w:t>
      </w:r>
      <w:r w:rsidR="006E154B">
        <w:t>subscription and notification</w:t>
      </w:r>
      <w:r w:rsidR="00D26D1B">
        <w:t xml:space="preserve"> </w:t>
      </w:r>
      <w:r w:rsidR="00D26D1B">
        <w:rPr>
          <w:rFonts w:cs="Arial"/>
        </w:rPr>
        <w:t>procedure</w:t>
      </w:r>
      <w:bookmarkEnd w:id="377"/>
      <w:bookmarkEnd w:id="378"/>
      <w:bookmarkEnd w:id="379"/>
      <w:bookmarkEnd w:id="380"/>
      <w:bookmarkEnd w:id="381"/>
      <w:bookmarkEnd w:id="382"/>
      <w:bookmarkEnd w:id="383"/>
      <w:bookmarkEnd w:id="385"/>
      <w:bookmarkEnd w:id="386"/>
    </w:p>
    <w:p w14:paraId="183C05CC" w14:textId="5F24962A" w:rsidR="00CC04C3" w:rsidRDefault="00CC04C3" w:rsidP="00CB57BB">
      <w:pPr>
        <w:pStyle w:val="Heading4"/>
      </w:pPr>
      <w:bookmarkStart w:id="387" w:name="_Toc34062174"/>
      <w:bookmarkStart w:id="388" w:name="_Toc34394615"/>
      <w:bookmarkStart w:id="389" w:name="_Toc45274419"/>
      <w:bookmarkStart w:id="390" w:name="_Toc51932958"/>
      <w:bookmarkStart w:id="391" w:name="_Toc58513688"/>
      <w:bookmarkStart w:id="392" w:name="_Toc92304755"/>
      <w:r>
        <w:t>6.2.8.1</w:t>
      </w:r>
      <w:r>
        <w:tab/>
        <w:t>Management of group events subscription</w:t>
      </w:r>
      <w:bookmarkEnd w:id="387"/>
      <w:bookmarkEnd w:id="388"/>
      <w:bookmarkEnd w:id="389"/>
      <w:bookmarkEnd w:id="390"/>
      <w:bookmarkEnd w:id="391"/>
      <w:bookmarkEnd w:id="392"/>
    </w:p>
    <w:p w14:paraId="51B71AB5" w14:textId="77777777" w:rsidR="00CC04C3" w:rsidRPr="00807C08" w:rsidRDefault="00CC04C3" w:rsidP="00CB57BB">
      <w:pPr>
        <w:pStyle w:val="Heading5"/>
      </w:pPr>
      <w:bookmarkStart w:id="393" w:name="_Toc34062175"/>
      <w:bookmarkStart w:id="394" w:name="_Toc34394616"/>
      <w:bookmarkStart w:id="395" w:name="_Toc45274420"/>
      <w:bookmarkStart w:id="396" w:name="_Toc51932959"/>
      <w:bookmarkStart w:id="397" w:name="_Toc58513689"/>
      <w:bookmarkStart w:id="398" w:name="_Toc92304756"/>
      <w:r>
        <w:t>6.2.8.1.1</w:t>
      </w:r>
      <w:r>
        <w:tab/>
        <w:t>SIP based procedures</w:t>
      </w:r>
      <w:bookmarkEnd w:id="393"/>
      <w:bookmarkEnd w:id="394"/>
      <w:bookmarkEnd w:id="395"/>
      <w:bookmarkEnd w:id="396"/>
      <w:bookmarkEnd w:id="397"/>
      <w:bookmarkEnd w:id="398"/>
    </w:p>
    <w:p w14:paraId="58D94A2E" w14:textId="77777777" w:rsidR="00393DE9" w:rsidRDefault="00393DE9" w:rsidP="00CB57BB">
      <w:pPr>
        <w:pStyle w:val="H6"/>
      </w:pPr>
      <w:bookmarkStart w:id="399" w:name="_Toc34062176"/>
      <w:bookmarkStart w:id="400"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CB57BB">
      <w:pPr>
        <w:pStyle w:val="H6"/>
      </w:pPr>
      <w:r>
        <w:t>6.2.8.1.1.2</w:t>
      </w:r>
      <w:r>
        <w:tab/>
        <w:t>Create subscription</w:t>
      </w:r>
    </w:p>
    <w:p w14:paraId="31D85E4F" w14:textId="70E0F027" w:rsidR="00F77105" w:rsidRDefault="00F77105" w:rsidP="00CB57BB">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"uri"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r w:rsidRPr="00937CE3">
        <w:t>xcap-diff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lastRenderedPageBreak/>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CB57BB">
      <w:pPr>
        <w:pStyle w:val="H6"/>
      </w:pPr>
      <w:r>
        <w:t>6.2.8.1.1.3</w:t>
      </w:r>
      <w:r>
        <w:tab/>
        <w:t>Modify subscription</w:t>
      </w:r>
    </w:p>
    <w:p w14:paraId="55CC6F64" w14:textId="613D8D8C" w:rsidR="00471302" w:rsidRDefault="00471302" w:rsidP="00CB57BB">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r w:rsidRPr="00937CE3">
        <w:t>xcap-diff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CB57BB">
      <w:pPr>
        <w:pStyle w:val="H6"/>
      </w:pPr>
      <w:r>
        <w:t>6.2.8.1.1.</w:t>
      </w:r>
      <w:r w:rsidR="008338EF">
        <w:t>4</w:t>
      </w:r>
      <w:r>
        <w:tab/>
        <w:t>Delete subscription</w:t>
      </w:r>
    </w:p>
    <w:p w14:paraId="0DB4E2C7" w14:textId="05BBB708" w:rsidR="001F334A" w:rsidRDefault="001F334A" w:rsidP="00CB57BB">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r w:rsidRPr="00937CE3">
        <w:t>xcap-diff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B57BB">
      <w:pPr>
        <w:pStyle w:val="Heading5"/>
      </w:pPr>
      <w:bookmarkStart w:id="401" w:name="_Toc45274421"/>
      <w:bookmarkStart w:id="402" w:name="_Toc51932960"/>
      <w:bookmarkStart w:id="403" w:name="_Toc58513690"/>
      <w:bookmarkStart w:id="404" w:name="_Toc92304757"/>
      <w:r>
        <w:t>6</w:t>
      </w:r>
      <w:r w:rsidR="00CC04C3">
        <w:t>.2.8.1.2</w:t>
      </w:r>
      <w:r w:rsidR="00CC04C3">
        <w:tab/>
        <w:t>HTTP based procedures</w:t>
      </w:r>
      <w:bookmarkEnd w:id="399"/>
      <w:bookmarkEnd w:id="400"/>
      <w:bookmarkEnd w:id="401"/>
      <w:bookmarkEnd w:id="402"/>
      <w:bookmarkEnd w:id="403"/>
      <w:bookmarkEnd w:id="404"/>
    </w:p>
    <w:p w14:paraId="536D17AE" w14:textId="77777777" w:rsidR="00CC04C3" w:rsidRDefault="00CC04C3" w:rsidP="00CB57BB">
      <w:pPr>
        <w:pStyle w:val="H6"/>
      </w:pPr>
      <w:bookmarkStart w:id="405" w:name="_Toc34062177"/>
      <w:bookmarkStart w:id="406" w:name="_Toc34394618"/>
      <w:r>
        <w:t>6.2.8.1.2.1</w:t>
      </w:r>
      <w:r>
        <w:tab/>
        <w:t>Creating subscription</w:t>
      </w:r>
      <w:bookmarkEnd w:id="405"/>
      <w:bookmarkEnd w:id="406"/>
    </w:p>
    <w:p w14:paraId="1B325E75" w14:textId="7EDC83FE" w:rsidR="00CC04C3" w:rsidRDefault="00CC04C3" w:rsidP="00CB57BB">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"/groupEventsSubscription"</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lastRenderedPageBreak/>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CB57BB">
      <w:pPr>
        <w:pStyle w:val="H6"/>
      </w:pPr>
      <w:bookmarkStart w:id="407" w:name="_Toc34062180"/>
      <w:bookmarkStart w:id="408" w:name="_Toc34394621"/>
      <w:r>
        <w:t>6.2.8.1.2.2</w:t>
      </w:r>
      <w:r>
        <w:tab/>
        <w:t>Modify a subscription</w:t>
      </w:r>
      <w:bookmarkEnd w:id="407"/>
      <w:bookmarkEnd w:id="408"/>
    </w:p>
    <w:p w14:paraId="5B923332" w14:textId="35FABB31" w:rsidR="00710544" w:rsidRDefault="00710544" w:rsidP="00CB57BB">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CB57BB">
      <w:pPr>
        <w:pStyle w:val="H6"/>
      </w:pPr>
      <w:bookmarkStart w:id="409" w:name="_Toc34062183"/>
      <w:bookmarkStart w:id="410" w:name="_Toc34394624"/>
      <w:r>
        <w:t>6.2.8.1.2.3</w:t>
      </w:r>
      <w:r>
        <w:tab/>
        <w:t>Delete a subscription</w:t>
      </w:r>
      <w:bookmarkEnd w:id="409"/>
      <w:bookmarkEnd w:id="410"/>
    </w:p>
    <w:p w14:paraId="3845A6C7" w14:textId="251CF4A8" w:rsidR="00710544" w:rsidRDefault="00710544" w:rsidP="00CB57BB">
      <w:pPr>
        <w:pStyle w:val="H6"/>
      </w:pPr>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lastRenderedPageBreak/>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CB57BB">
      <w:pPr>
        <w:pStyle w:val="Heading4"/>
      </w:pPr>
      <w:bookmarkStart w:id="411" w:name="_Toc34062186"/>
      <w:bookmarkStart w:id="412" w:name="_Toc34394627"/>
      <w:bookmarkStart w:id="413" w:name="_Toc45274422"/>
      <w:bookmarkStart w:id="414" w:name="_Toc51932961"/>
      <w:bookmarkStart w:id="415" w:name="_Toc58513691"/>
      <w:bookmarkStart w:id="416" w:name="_Toc92304758"/>
      <w:r>
        <w:t>6.2.8.2</w:t>
      </w:r>
      <w:r>
        <w:tab/>
        <w:t>Notifications</w:t>
      </w:r>
      <w:bookmarkEnd w:id="411"/>
      <w:bookmarkEnd w:id="412"/>
      <w:bookmarkEnd w:id="413"/>
      <w:bookmarkEnd w:id="414"/>
      <w:bookmarkEnd w:id="415"/>
      <w:bookmarkEnd w:id="416"/>
    </w:p>
    <w:p w14:paraId="4D22795C" w14:textId="77777777" w:rsidR="00A276DA" w:rsidRPr="00142463" w:rsidRDefault="00A276DA" w:rsidP="00CB57BB">
      <w:pPr>
        <w:pStyle w:val="Heading5"/>
      </w:pPr>
      <w:bookmarkStart w:id="417" w:name="_Toc34062187"/>
      <w:bookmarkStart w:id="418" w:name="_Toc34394628"/>
      <w:bookmarkStart w:id="419" w:name="_Toc45274423"/>
      <w:bookmarkStart w:id="420" w:name="_Toc51932962"/>
      <w:bookmarkStart w:id="421" w:name="_Toc58513692"/>
      <w:bookmarkStart w:id="422" w:name="_Toc92304759"/>
      <w:r>
        <w:t>6.2.8.2.1</w:t>
      </w:r>
      <w:r>
        <w:tab/>
        <w:t>SIP based procedures</w:t>
      </w:r>
      <w:bookmarkEnd w:id="417"/>
      <w:bookmarkEnd w:id="418"/>
      <w:bookmarkEnd w:id="419"/>
      <w:bookmarkEnd w:id="420"/>
      <w:bookmarkEnd w:id="421"/>
      <w:bookmarkEnd w:id="422"/>
    </w:p>
    <w:p w14:paraId="7603E030" w14:textId="77777777" w:rsidR="003B1E8E" w:rsidRDefault="003B1E8E" w:rsidP="00CB57BB">
      <w:pPr>
        <w:pStyle w:val="Heading6"/>
        <w:numPr>
          <w:ilvl w:val="5"/>
          <w:numId w:val="0"/>
        </w:numPr>
        <w:ind w:left="1152" w:hanging="432"/>
      </w:pPr>
      <w:bookmarkStart w:id="423" w:name="_Toc45274424"/>
      <w:bookmarkStart w:id="424" w:name="_Toc51932963"/>
      <w:bookmarkStart w:id="425" w:name="_Toc58513693"/>
      <w:bookmarkStart w:id="426" w:name="_Toc34062188"/>
      <w:bookmarkStart w:id="427" w:name="_Toc34394629"/>
      <w:bookmarkStart w:id="428" w:name="_Toc92304760"/>
      <w:r>
        <w:t>6.2.8.2.1.1</w:t>
      </w:r>
      <w:r>
        <w:tab/>
        <w:t>Client procedure</w:t>
      </w:r>
      <w:bookmarkEnd w:id="423"/>
      <w:bookmarkEnd w:id="424"/>
      <w:bookmarkEnd w:id="425"/>
      <w:bookmarkEnd w:id="428"/>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CB57BB">
      <w:pPr>
        <w:pStyle w:val="Heading6"/>
        <w:numPr>
          <w:ilvl w:val="5"/>
          <w:numId w:val="0"/>
        </w:numPr>
        <w:ind w:left="1152" w:hanging="432"/>
      </w:pPr>
      <w:bookmarkStart w:id="429" w:name="_Toc45274425"/>
      <w:bookmarkStart w:id="430" w:name="_Toc51932964"/>
      <w:bookmarkStart w:id="431" w:name="_Toc58513694"/>
      <w:bookmarkStart w:id="432" w:name="_Toc92304761"/>
      <w:r>
        <w:t>6.2.8.2.1.2</w:t>
      </w:r>
      <w:r>
        <w:tab/>
        <w:t>Server procedure</w:t>
      </w:r>
      <w:bookmarkEnd w:id="429"/>
      <w:bookmarkEnd w:id="430"/>
      <w:bookmarkEnd w:id="431"/>
      <w:bookmarkEnd w:id="432"/>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CB57BB">
      <w:pPr>
        <w:pStyle w:val="Heading5"/>
      </w:pPr>
      <w:bookmarkStart w:id="433" w:name="_Toc45274426"/>
      <w:bookmarkStart w:id="434" w:name="_Toc51932965"/>
      <w:bookmarkStart w:id="435" w:name="_Toc58513695"/>
      <w:bookmarkStart w:id="436" w:name="_Toc92304762"/>
      <w:r>
        <w:t>6.2.8.2.2</w:t>
      </w:r>
      <w:r>
        <w:tab/>
        <w:t>HTTP based procedures</w:t>
      </w:r>
      <w:bookmarkEnd w:id="426"/>
      <w:bookmarkEnd w:id="427"/>
      <w:bookmarkEnd w:id="433"/>
      <w:bookmarkEnd w:id="434"/>
      <w:bookmarkEnd w:id="435"/>
      <w:bookmarkEnd w:id="436"/>
    </w:p>
    <w:p w14:paraId="26E0D19D" w14:textId="2C3B93B0" w:rsidR="00A276DA" w:rsidRDefault="00A276DA" w:rsidP="00CB57BB">
      <w:pPr>
        <w:pStyle w:val="H6"/>
      </w:pPr>
      <w:bookmarkStart w:id="437" w:name="_Toc34062189"/>
      <w:bookmarkStart w:id="438" w:name="_Toc34394630"/>
      <w:r>
        <w:t>6.2.8.2.2.1</w:t>
      </w:r>
      <w:r>
        <w:tab/>
      </w:r>
      <w:r w:rsidR="008810D3">
        <w:t>Receiving group modify notification</w:t>
      </w:r>
      <w:bookmarkEnd w:id="437"/>
      <w:bookmarkEnd w:id="438"/>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6A56ADB9" w:rsidR="00A276DA" w:rsidRPr="00955631" w:rsidRDefault="00A276DA" w:rsidP="00A276DA">
      <w:r>
        <w:t>Based on VAL user</w:t>
      </w:r>
      <w:r w:rsidR="006B006C">
        <w:t>'</w:t>
      </w:r>
      <w:r>
        <w:t>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CB57BB">
      <w:pPr>
        <w:pStyle w:val="H6"/>
      </w:pPr>
      <w:bookmarkStart w:id="439" w:name="_Toc34062191"/>
      <w:bookmarkStart w:id="440" w:name="_Toc34394632"/>
      <w:r>
        <w:t>6.2.8.2.2.2</w:t>
      </w:r>
      <w:r>
        <w:tab/>
      </w:r>
      <w:r w:rsidR="009276A7">
        <w:t>Sending group modify notification</w:t>
      </w:r>
      <w:bookmarkEnd w:id="439"/>
      <w:bookmarkEnd w:id="440"/>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lastRenderedPageBreak/>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CB57BB">
      <w:pPr>
        <w:pStyle w:val="Heading3"/>
      </w:pPr>
      <w:bookmarkStart w:id="441" w:name="_Toc34062193"/>
      <w:bookmarkStart w:id="442" w:name="_Toc34394634"/>
      <w:bookmarkStart w:id="443" w:name="_Toc45274427"/>
      <w:bookmarkStart w:id="444" w:name="_Toc51932966"/>
      <w:bookmarkStart w:id="445" w:name="_Toc58513696"/>
      <w:bookmarkStart w:id="446" w:name="_Toc25305693"/>
      <w:bookmarkStart w:id="447" w:name="_Toc26190269"/>
      <w:bookmarkStart w:id="448" w:name="_Toc26190862"/>
      <w:bookmarkStart w:id="449" w:name="_Toc92304763"/>
      <w:r>
        <w:t>6.2.9</w:t>
      </w:r>
      <w:r>
        <w:tab/>
        <w:t>Group member leave</w:t>
      </w:r>
      <w:bookmarkEnd w:id="441"/>
      <w:bookmarkEnd w:id="442"/>
      <w:bookmarkEnd w:id="443"/>
      <w:bookmarkEnd w:id="444"/>
      <w:bookmarkEnd w:id="445"/>
      <w:bookmarkEnd w:id="449"/>
    </w:p>
    <w:p w14:paraId="4B384AAC" w14:textId="45BF0128" w:rsidR="0017368D" w:rsidRDefault="0017368D" w:rsidP="00CB57BB">
      <w:pPr>
        <w:pStyle w:val="Heading4"/>
      </w:pPr>
      <w:bookmarkStart w:id="450" w:name="_Toc34062194"/>
      <w:bookmarkStart w:id="451" w:name="_Toc34394635"/>
      <w:bookmarkStart w:id="452" w:name="_Toc45274428"/>
      <w:bookmarkStart w:id="453" w:name="_Toc51932967"/>
      <w:bookmarkStart w:id="454" w:name="_Toc58513697"/>
      <w:bookmarkStart w:id="455" w:name="_Toc92304764"/>
      <w:r>
        <w:t>6.2.9.1</w:t>
      </w:r>
      <w:r>
        <w:tab/>
        <w:t>Client procedure</w:t>
      </w:r>
      <w:bookmarkEnd w:id="450"/>
      <w:bookmarkEnd w:id="451"/>
      <w:bookmarkEnd w:id="452"/>
      <w:bookmarkEnd w:id="453"/>
      <w:bookmarkEnd w:id="454"/>
      <w:bookmarkEnd w:id="455"/>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CB57BB">
      <w:pPr>
        <w:pStyle w:val="Heading4"/>
      </w:pPr>
      <w:bookmarkStart w:id="456" w:name="_Toc34062195"/>
      <w:bookmarkStart w:id="457" w:name="_Toc34394636"/>
      <w:bookmarkStart w:id="458" w:name="_Toc45274429"/>
      <w:bookmarkStart w:id="459" w:name="_Toc51932968"/>
      <w:bookmarkStart w:id="460" w:name="_Toc58513698"/>
      <w:bookmarkStart w:id="461" w:name="_Toc92304765"/>
      <w:r>
        <w:t>6.2.9.2</w:t>
      </w:r>
      <w:r>
        <w:tab/>
        <w:t>Server procedure</w:t>
      </w:r>
      <w:bookmarkEnd w:id="456"/>
      <w:bookmarkEnd w:id="457"/>
      <w:bookmarkEnd w:id="458"/>
      <w:bookmarkEnd w:id="459"/>
      <w:bookmarkEnd w:id="460"/>
      <w:bookmarkEnd w:id="461"/>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759DDD8E" w:rsidR="0017368D" w:rsidRDefault="00067C2F" w:rsidP="009262E4">
      <w:pPr>
        <w:pStyle w:val="B1"/>
      </w:pPr>
      <w:r>
        <w:t>c)</w:t>
      </w:r>
      <w:r>
        <w:tab/>
        <w:t>shall send an HTTP 200 (OK) response to SGM-C.</w:t>
      </w:r>
    </w:p>
    <w:p w14:paraId="4449979B" w14:textId="6B11496E" w:rsidR="00344B5B" w:rsidRDefault="00344B5B" w:rsidP="00CB57BB">
      <w:pPr>
        <w:pStyle w:val="B1"/>
      </w:pPr>
      <w:r w:rsidRPr="00CB57BB">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76AFFFF7" w14:textId="0E2CB3BC" w:rsidR="00E3375D" w:rsidRDefault="00E3375D" w:rsidP="00CB57BB">
      <w:pPr>
        <w:pStyle w:val="Heading3"/>
      </w:pPr>
      <w:bookmarkStart w:id="462" w:name="_Toc92304766"/>
      <w:r>
        <w:t>6.2.10</w:t>
      </w:r>
      <w:r>
        <w:tab/>
        <w:t xml:space="preserve">Group list fetch </w:t>
      </w:r>
      <w:r>
        <w:rPr>
          <w:rFonts w:cs="Arial"/>
        </w:rPr>
        <w:t>procedure</w:t>
      </w:r>
      <w:bookmarkEnd w:id="462"/>
    </w:p>
    <w:p w14:paraId="58FB9912" w14:textId="709215B1" w:rsidR="00E3375D" w:rsidRDefault="00E3375D" w:rsidP="00CB57BB">
      <w:pPr>
        <w:pStyle w:val="Heading4"/>
        <w:rPr>
          <w:noProof/>
          <w:lang w:val="en-US"/>
        </w:rPr>
      </w:pPr>
      <w:bookmarkStart w:id="463" w:name="_Toc92304767"/>
      <w:r>
        <w:rPr>
          <w:noProof/>
          <w:lang w:val="en-US"/>
        </w:rPr>
        <w:t>6.2.10.1</w:t>
      </w:r>
      <w:r>
        <w:rPr>
          <w:noProof/>
          <w:lang w:val="en-US"/>
        </w:rPr>
        <w:tab/>
        <w:t>Client procedure</w:t>
      </w:r>
      <w:bookmarkEnd w:id="463"/>
    </w:p>
    <w:p w14:paraId="472C2892" w14:textId="77777777" w:rsidR="00E3375D" w:rsidRDefault="00E3375D" w:rsidP="00E3375D">
      <w:r>
        <w:t>Upon receiving request from VAL user to join the group, the SGM-C:</w:t>
      </w:r>
    </w:p>
    <w:p w14:paraId="041D4B80" w14:textId="77777777" w:rsidR="00E3375D" w:rsidRDefault="00E3375D" w:rsidP="00E3375D">
      <w:pPr>
        <w:pStyle w:val="B1"/>
      </w:pPr>
      <w:r>
        <w:t>a)</w:t>
      </w:r>
      <w:r>
        <w:tab/>
        <w:t>shall generate an HTTP POST request. In the HTTP POST request:</w:t>
      </w:r>
    </w:p>
    <w:p w14:paraId="72E61489" w14:textId="77777777" w:rsidR="00E3375D" w:rsidRDefault="00E3375D" w:rsidP="00E3375D">
      <w:pPr>
        <w:pStyle w:val="B2"/>
      </w:pPr>
      <w:r>
        <w:t>1)</w:t>
      </w:r>
      <w:r>
        <w:tab/>
        <w:t xml:space="preserve">shall set the Request URI to </w:t>
      </w:r>
      <w:r w:rsidRPr="001369B7">
        <w:t xml:space="preserve">the URI of the SGM-S appended with VAL service identity and </w:t>
      </w:r>
      <w:r>
        <w:t xml:space="preserve">the value </w:t>
      </w:r>
      <w:r w:rsidRPr="00295D7C">
        <w:t>"</w:t>
      </w:r>
      <w:r>
        <w:t>/group-list-fetch</w:t>
      </w:r>
      <w:r w:rsidRPr="00295D7C">
        <w:t>"</w:t>
      </w:r>
      <w:r>
        <w:t>;</w:t>
      </w:r>
    </w:p>
    <w:p w14:paraId="7FAEBDF5" w14:textId="77777777" w:rsidR="00E3375D" w:rsidRDefault="00E3375D" w:rsidP="00E3375D">
      <w:pPr>
        <w:pStyle w:val="B2"/>
      </w:pPr>
      <w:r>
        <w:t>2)</w:t>
      </w:r>
      <w:r>
        <w:tab/>
        <w:t>shall include the Host header with public user identity of SGM-S;</w:t>
      </w:r>
    </w:p>
    <w:p w14:paraId="6DBA594F" w14:textId="77777777" w:rsidR="00E3375D" w:rsidRDefault="00E3375D" w:rsidP="00E3375D">
      <w:pPr>
        <w:pStyle w:val="B2"/>
      </w:pPr>
      <w:r>
        <w:lastRenderedPageBreak/>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21012EE7" w14:textId="6C2F9F64" w:rsidR="00E3375D" w:rsidRDefault="00E3375D" w:rsidP="00E3375D">
      <w:pPr>
        <w:pStyle w:val="B2"/>
      </w:pPr>
      <w:r>
        <w:t>4)</w:t>
      </w:r>
      <w:r>
        <w:tab/>
        <w:t xml:space="preserve">shall include the parameters specified in clause A.3.1 </w:t>
      </w:r>
      <w:r w:rsidRPr="0082627E">
        <w:t>serialized into a JavaScript Object Notation (JSON)</w:t>
      </w:r>
      <w:r>
        <w:t xml:space="preserve"> structure as specified in </w:t>
      </w:r>
      <w:r w:rsidRPr="00096086">
        <w:t>IETF RFC </w:t>
      </w:r>
      <w:r>
        <w:t>7159</w:t>
      </w:r>
      <w:r w:rsidRPr="00096086">
        <w:t> </w:t>
      </w:r>
      <w:r>
        <w:t>[10]; and;</w:t>
      </w:r>
    </w:p>
    <w:p w14:paraId="4571097E" w14:textId="77777777" w:rsidR="00E3375D" w:rsidRDefault="00E3375D" w:rsidP="00E3375D">
      <w:pPr>
        <w:pStyle w:val="B1"/>
      </w:pPr>
      <w:r>
        <w:t>b)</w:t>
      </w:r>
      <w:r>
        <w:tab/>
        <w:t>shall send an HTTP POST request to SGM-S.</w:t>
      </w:r>
    </w:p>
    <w:p w14:paraId="1C85FBBF" w14:textId="77777777" w:rsidR="00E3375D" w:rsidRDefault="00E3375D" w:rsidP="00E3375D">
      <w:r>
        <w:t xml:space="preserve">Upon receiving an HTTP 200 (OK), the SGM-C shall notify the VAL user about the list of the groups where the VAL UE is a member. </w:t>
      </w:r>
    </w:p>
    <w:p w14:paraId="5B17811D" w14:textId="77777777" w:rsidR="00E3375D" w:rsidRDefault="00E3375D" w:rsidP="00E3375D">
      <w:pPr>
        <w:rPr>
          <w:noProof/>
          <w:lang w:val="en-US"/>
        </w:rPr>
      </w:pPr>
      <w:r>
        <w:t>Based on VAL user</w:t>
      </w:r>
      <w:r>
        <w:rPr>
          <w:lang w:val="en-US" w:eastAsia="zh-CN"/>
        </w:rPr>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4C897D" w14:textId="26471CD0" w:rsidR="00E3375D" w:rsidRDefault="00E3375D" w:rsidP="00CB57BB">
      <w:pPr>
        <w:pStyle w:val="Heading4"/>
      </w:pPr>
      <w:bookmarkStart w:id="464" w:name="_Toc92304768"/>
      <w:r>
        <w:t>6.2.10.2</w:t>
      </w:r>
      <w:r>
        <w:tab/>
        <w:t>Server procedure</w:t>
      </w:r>
      <w:bookmarkEnd w:id="464"/>
    </w:p>
    <w:p w14:paraId="3F434AE4" w14:textId="77777777" w:rsidR="00E3375D" w:rsidRDefault="00E3375D" w:rsidP="00E3375D">
      <w:r>
        <w:rPr>
          <w:lang w:eastAsia="x-none"/>
        </w:rPr>
        <w:t>Upon reception of an HTTP POST request</w:t>
      </w:r>
      <w:r w:rsidRPr="005025FB">
        <w:t xml:space="preserve"> </w:t>
      </w:r>
      <w:r>
        <w:t>where the Request-URI of the HTTP POST request is set to "/group-list-fetch", the SGM-S:</w:t>
      </w:r>
    </w:p>
    <w:p w14:paraId="139CD570" w14:textId="77777777" w:rsidR="00E3375D" w:rsidRDefault="00E3375D" w:rsidP="00E3375D">
      <w:pPr>
        <w:pStyle w:val="B1"/>
      </w:pPr>
      <w:r>
        <w:t>a)</w:t>
      </w:r>
      <w:r>
        <w:tab/>
        <w:t>shall determine the identity of the sender of the received HTTP POST request as specified in clause 6.2.1.1, and:</w:t>
      </w:r>
    </w:p>
    <w:p w14:paraId="02B4DD8B" w14:textId="77777777" w:rsidR="00E3375D" w:rsidRDefault="00E3375D" w:rsidP="00E3375D">
      <w:pPr>
        <w:pStyle w:val="B2"/>
      </w:pPr>
      <w:r>
        <w:t>1)</w:t>
      </w:r>
      <w:r>
        <w:tab/>
        <w:t>if the identity of the sender of the received HTTP POST request is not authorized user, shall respond with an HTTP 403 (Forbidden) response to the HTTP POST request and skip rest of the steps;</w:t>
      </w:r>
    </w:p>
    <w:p w14:paraId="58965366" w14:textId="291EE0AC" w:rsidR="00E3375D" w:rsidRPr="0017368D" w:rsidRDefault="00E3375D" w:rsidP="009262E4">
      <w:pPr>
        <w:pStyle w:val="B1"/>
      </w:pPr>
      <w:r>
        <w:t>b)</w:t>
      </w:r>
      <w:r>
        <w:tab/>
        <w:t xml:space="preserve">shall send an HTTP 200 (OK) response to SGM-C. In the response, the SGM-S shall include the parameters specified in clause A.3.2 </w:t>
      </w:r>
      <w:r w:rsidRPr="0082627E">
        <w:t>serialized into a JavaScript Object Notation (JSON)</w:t>
      </w:r>
      <w:r>
        <w:t xml:space="preserve"> structure as specified in </w:t>
      </w:r>
      <w:r w:rsidRPr="00096086">
        <w:t>IETF RFC </w:t>
      </w:r>
      <w:r>
        <w:t>7159</w:t>
      </w:r>
      <w:r w:rsidRPr="00096086">
        <w:t> </w:t>
      </w:r>
      <w:r>
        <w:t>[10];</w:t>
      </w:r>
    </w:p>
    <w:p w14:paraId="49FB51FA" w14:textId="3DD48F10" w:rsidR="00B81FF1" w:rsidRDefault="00B81FF1" w:rsidP="00CB57BB">
      <w:pPr>
        <w:pStyle w:val="Heading2"/>
      </w:pPr>
      <w:bookmarkStart w:id="465" w:name="_Toc34062196"/>
      <w:bookmarkStart w:id="466" w:name="_Toc34394637"/>
      <w:bookmarkStart w:id="467" w:name="_Toc45274430"/>
      <w:bookmarkStart w:id="468" w:name="_Toc51932969"/>
      <w:bookmarkStart w:id="469" w:name="_Toc58513699"/>
      <w:bookmarkStart w:id="470" w:name="_Toc92304769"/>
      <w:r>
        <w:t>6.3</w:t>
      </w:r>
      <w:r>
        <w:tab/>
        <w:t>Off-network procedures</w:t>
      </w:r>
      <w:bookmarkEnd w:id="446"/>
      <w:bookmarkEnd w:id="447"/>
      <w:bookmarkEnd w:id="448"/>
      <w:bookmarkEnd w:id="465"/>
      <w:bookmarkEnd w:id="466"/>
      <w:bookmarkEnd w:id="467"/>
      <w:bookmarkEnd w:id="468"/>
      <w:bookmarkEnd w:id="469"/>
      <w:bookmarkEnd w:id="470"/>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CB57BB">
      <w:pPr>
        <w:pStyle w:val="Heading1"/>
      </w:pPr>
      <w:bookmarkStart w:id="471" w:name="_Toc25305694"/>
      <w:bookmarkStart w:id="472" w:name="_Toc26190270"/>
      <w:bookmarkStart w:id="473" w:name="_Toc26190863"/>
      <w:bookmarkStart w:id="474" w:name="_Toc34062197"/>
      <w:bookmarkStart w:id="475" w:name="_Toc34394638"/>
      <w:bookmarkStart w:id="476" w:name="_Toc45274431"/>
      <w:bookmarkStart w:id="477" w:name="_Toc51932970"/>
      <w:bookmarkStart w:id="478" w:name="_Toc58513700"/>
      <w:bookmarkStart w:id="479" w:name="_Toc92304770"/>
      <w:r>
        <w:t>7</w:t>
      </w:r>
      <w:r>
        <w:tab/>
        <w:t>Coding</w:t>
      </w:r>
      <w:bookmarkEnd w:id="471"/>
      <w:bookmarkEnd w:id="472"/>
      <w:bookmarkEnd w:id="473"/>
      <w:bookmarkEnd w:id="474"/>
      <w:bookmarkEnd w:id="475"/>
      <w:bookmarkEnd w:id="476"/>
      <w:bookmarkEnd w:id="477"/>
      <w:bookmarkEnd w:id="478"/>
      <w:bookmarkEnd w:id="479"/>
    </w:p>
    <w:p w14:paraId="3A72BD32" w14:textId="4354CCE3" w:rsidR="004E5B89" w:rsidRDefault="004E5B89" w:rsidP="00CB57BB">
      <w:pPr>
        <w:pStyle w:val="Heading2"/>
        <w:rPr>
          <w:noProof/>
        </w:rPr>
      </w:pPr>
      <w:bookmarkStart w:id="480" w:name="_Toc25305695"/>
      <w:bookmarkStart w:id="481" w:name="_Toc26190271"/>
      <w:bookmarkStart w:id="482" w:name="_Toc26190864"/>
      <w:bookmarkStart w:id="483" w:name="_Toc34062198"/>
      <w:bookmarkStart w:id="484" w:name="_Toc34394639"/>
      <w:bookmarkStart w:id="485" w:name="_Toc45274432"/>
      <w:bookmarkStart w:id="486" w:name="_Toc51932971"/>
      <w:bookmarkStart w:id="487" w:name="_Toc58513701"/>
      <w:bookmarkStart w:id="488" w:name="_Toc92304771"/>
      <w:r>
        <w:rPr>
          <w:noProof/>
        </w:rPr>
        <w:t>7.1</w:t>
      </w:r>
      <w:r>
        <w:rPr>
          <w:noProof/>
        </w:rPr>
        <w:tab/>
        <w:t>General</w:t>
      </w:r>
      <w:bookmarkEnd w:id="480"/>
      <w:bookmarkEnd w:id="481"/>
      <w:bookmarkEnd w:id="482"/>
      <w:bookmarkEnd w:id="483"/>
      <w:bookmarkEnd w:id="484"/>
      <w:bookmarkEnd w:id="485"/>
      <w:bookmarkEnd w:id="486"/>
      <w:bookmarkEnd w:id="487"/>
      <w:bookmarkEnd w:id="488"/>
    </w:p>
    <w:p w14:paraId="5ED1080B" w14:textId="5E9E5728" w:rsidR="004E5B89" w:rsidRDefault="004E5B89" w:rsidP="00CB57BB">
      <w:pPr>
        <w:pStyle w:val="Heading2"/>
      </w:pPr>
      <w:bookmarkStart w:id="489" w:name="_Toc25305696"/>
      <w:bookmarkStart w:id="490" w:name="_Toc26190272"/>
      <w:bookmarkStart w:id="491" w:name="_Toc26190865"/>
      <w:bookmarkStart w:id="492" w:name="_Toc34062199"/>
      <w:bookmarkStart w:id="493" w:name="_Toc34394640"/>
      <w:bookmarkStart w:id="494" w:name="_Toc45274433"/>
      <w:bookmarkStart w:id="495" w:name="_Toc51932972"/>
      <w:bookmarkStart w:id="496" w:name="_Toc58513702"/>
      <w:bookmarkStart w:id="497" w:name="_Toc92304772"/>
      <w:r>
        <w:t>7.2</w:t>
      </w:r>
      <w:r>
        <w:tab/>
      </w:r>
      <w:r w:rsidRPr="001F6D93">
        <w:t>Application unique ID</w:t>
      </w:r>
      <w:bookmarkEnd w:id="489"/>
      <w:bookmarkEnd w:id="490"/>
      <w:bookmarkEnd w:id="491"/>
      <w:bookmarkEnd w:id="492"/>
      <w:bookmarkEnd w:id="493"/>
      <w:bookmarkEnd w:id="494"/>
      <w:bookmarkEnd w:id="495"/>
      <w:bookmarkEnd w:id="496"/>
      <w:bookmarkEnd w:id="497"/>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CB57BB">
      <w:pPr>
        <w:pStyle w:val="Heading2"/>
        <w:rPr>
          <w:noProof/>
        </w:rPr>
      </w:pPr>
      <w:bookmarkStart w:id="498" w:name="_Toc25305697"/>
      <w:bookmarkStart w:id="499" w:name="_Toc26190273"/>
      <w:bookmarkStart w:id="500" w:name="_Toc26190866"/>
      <w:bookmarkStart w:id="501" w:name="_Toc34062200"/>
      <w:bookmarkStart w:id="502" w:name="_Toc34394641"/>
      <w:bookmarkStart w:id="503" w:name="_Toc45274434"/>
      <w:bookmarkStart w:id="504" w:name="_Toc51932973"/>
      <w:bookmarkStart w:id="505" w:name="_Toc58513703"/>
      <w:bookmarkStart w:id="506" w:name="_Toc92304773"/>
      <w:r>
        <w:rPr>
          <w:noProof/>
        </w:rPr>
        <w:t>7.3</w:t>
      </w:r>
      <w:r>
        <w:rPr>
          <w:noProof/>
        </w:rPr>
        <w:tab/>
        <w:t>Data structure</w:t>
      </w:r>
      <w:bookmarkEnd w:id="498"/>
      <w:bookmarkEnd w:id="499"/>
      <w:bookmarkEnd w:id="500"/>
      <w:bookmarkEnd w:id="501"/>
      <w:bookmarkEnd w:id="502"/>
      <w:bookmarkEnd w:id="503"/>
      <w:bookmarkEnd w:id="504"/>
      <w:bookmarkEnd w:id="505"/>
      <w:bookmarkEnd w:id="506"/>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3E19B72" w:rsidR="00467E3F" w:rsidRDefault="00467E3F" w:rsidP="00467E3F">
      <w:pPr>
        <w:pStyle w:val="B2"/>
        <w:rPr>
          <w:rFonts w:eastAsia="SimSun"/>
        </w:rPr>
      </w:pPr>
      <w:r>
        <w:t>3)</w:t>
      </w:r>
      <w:r>
        <w:tab/>
        <w:t xml:space="preserve">shall include </w:t>
      </w:r>
      <w:r w:rsidR="00243FEE">
        <w:t>one or more</w:t>
      </w:r>
      <w:r>
        <w:t xml:space="preserve"> &lt;</w:t>
      </w:r>
      <w:r w:rsidRPr="00960DD0">
        <w:rPr>
          <w:rFonts w:eastAsia="SimSun"/>
        </w:rPr>
        <w:t>val-service</w:t>
      </w:r>
      <w:r w:rsidR="00243FEE">
        <w:rPr>
          <w:rFonts w:eastAsia="SimSun"/>
        </w:rPr>
        <w:t>-id</w:t>
      </w:r>
      <w:r>
        <w:rPr>
          <w:rFonts w:eastAsia="SimSun"/>
        </w:rPr>
        <w:t>&gt; element</w:t>
      </w:r>
      <w:r w:rsidR="00243FEE">
        <w:rPr>
          <w:rFonts w:eastAsia="SimSun"/>
        </w:rPr>
        <w:t>(s)</w:t>
      </w:r>
      <w:r>
        <w:rPr>
          <w:rFonts w:eastAsia="SimSun"/>
        </w:rPr>
        <w:t xml:space="preserve"> indicating list of services supported by the group;</w:t>
      </w:r>
      <w:r w:rsidR="00243FEE">
        <w:rPr>
          <w:rFonts w:eastAsia="SimSun"/>
        </w:rPr>
        <w:t xml:space="preserve"> and</w:t>
      </w:r>
    </w:p>
    <w:p w14:paraId="63E9409D" w14:textId="77777777" w:rsidR="001C29A5" w:rsidRPr="00FE14BD" w:rsidRDefault="001C29A5" w:rsidP="001C29A5">
      <w:pPr>
        <w:pStyle w:val="B2"/>
        <w:rPr>
          <w:rFonts w:eastAsia="SimSun"/>
        </w:rPr>
      </w:pPr>
      <w:r w:rsidRPr="001C29A5">
        <w:rPr>
          <w:rFonts w:eastAsia="SimSun"/>
        </w:rPr>
        <w:lastRenderedPageBreak/>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15826FCF" w:rsidR="00467E3F" w:rsidRDefault="00467E3F" w:rsidP="00467E3F">
      <w:pPr>
        <w:pStyle w:val="B1"/>
        <w:rPr>
          <w:rFonts w:eastAsia="SimSun"/>
        </w:rPr>
      </w:pPr>
      <w:r>
        <w:rPr>
          <w:lang w:val="en-US"/>
        </w:rPr>
        <w:t>g)</w:t>
      </w:r>
      <w:r>
        <w:rPr>
          <w:lang w:val="en-US"/>
        </w:rPr>
        <w:tab/>
        <w:t xml:space="preserve">shall include </w:t>
      </w:r>
      <w:r w:rsidR="008D74A6" w:rsidRPr="008D74A6">
        <w:rPr>
          <w:lang w:val="en-US"/>
        </w:rPr>
        <w:t xml:space="preserve">a </w:t>
      </w:r>
      <w:r>
        <w:rPr>
          <w:lang w:val="en-US"/>
        </w:rPr>
        <w:t>&lt;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3B50F4A0" w14:textId="77777777" w:rsidR="008D74A6" w:rsidRPr="008D74A6" w:rsidRDefault="00467E3F" w:rsidP="008D74A6">
      <w:pPr>
        <w:pStyle w:val="B2"/>
        <w:rPr>
          <w:lang w:val="en-US"/>
        </w:rPr>
      </w:pPr>
      <w:r>
        <w:t>1)</w:t>
      </w:r>
      <w:r>
        <w:tab/>
        <w:t xml:space="preserve">may include </w:t>
      </w:r>
      <w:r w:rsidR="008D74A6" w:rsidRPr="008D74A6">
        <w:t xml:space="preserve">a </w:t>
      </w:r>
      <w:r w:rsidRPr="00EC4E00">
        <w:rPr>
          <w:lang w:val="en-US"/>
        </w:rPr>
        <w:t>&lt;group-priority&gt; element</w:t>
      </w:r>
      <w:r w:rsidR="008D74A6" w:rsidRPr="008D74A6">
        <w:rPr>
          <w:lang w:val="en-US"/>
        </w:rPr>
        <w:t>; and</w:t>
      </w:r>
    </w:p>
    <w:p w14:paraId="58C05751" w14:textId="2E8392AE" w:rsidR="004E5B89" w:rsidRDefault="008D74A6" w:rsidP="008D74A6">
      <w:pPr>
        <w:pStyle w:val="B2"/>
        <w:rPr>
          <w:lang w:val="en-US"/>
        </w:rPr>
      </w:pPr>
      <w:r w:rsidRPr="008D74A6">
        <w:rPr>
          <w:lang w:val="en-US"/>
        </w:rPr>
        <w:t>2)</w:t>
      </w:r>
      <w:r w:rsidRPr="008D74A6">
        <w:rPr>
          <w:lang w:val="en-US"/>
        </w:rPr>
        <w:tab/>
        <w:t>may include</w:t>
      </w:r>
      <w:r w:rsidRPr="008D74A6">
        <w:t xml:space="preserve"> </w:t>
      </w:r>
      <w:r w:rsidRPr="008D74A6">
        <w:rPr>
          <w:lang w:val="en-US"/>
        </w:rPr>
        <w:t>an&lt;external-group-id&gt; element.</w:t>
      </w:r>
    </w:p>
    <w:p w14:paraId="65E2AC32" w14:textId="45FBFE1F" w:rsidR="004E5B89" w:rsidRDefault="004E5B89" w:rsidP="00CB57BB">
      <w:pPr>
        <w:pStyle w:val="Heading2"/>
        <w:rPr>
          <w:lang w:val="en-US"/>
        </w:rPr>
      </w:pPr>
      <w:bookmarkStart w:id="507" w:name="_Toc25305698"/>
      <w:bookmarkStart w:id="508" w:name="_Toc26190274"/>
      <w:bookmarkStart w:id="509" w:name="_Toc26190867"/>
      <w:bookmarkStart w:id="510" w:name="_Toc34062201"/>
      <w:bookmarkStart w:id="511" w:name="_Toc34394642"/>
      <w:bookmarkStart w:id="512" w:name="_Toc45274435"/>
      <w:bookmarkStart w:id="513" w:name="_Toc51932974"/>
      <w:bookmarkStart w:id="514" w:name="_Toc58513704"/>
      <w:bookmarkStart w:id="515" w:name="_Toc92304774"/>
      <w:r>
        <w:rPr>
          <w:lang w:val="en-US"/>
        </w:rPr>
        <w:t>7.4</w:t>
      </w:r>
      <w:r>
        <w:rPr>
          <w:lang w:val="en-US"/>
        </w:rPr>
        <w:tab/>
      </w:r>
      <w:r w:rsidRPr="006C41AB">
        <w:rPr>
          <w:lang w:val="en-US"/>
        </w:rPr>
        <w:t>XML Schema</w:t>
      </w:r>
      <w:bookmarkEnd w:id="507"/>
      <w:bookmarkEnd w:id="508"/>
      <w:bookmarkEnd w:id="509"/>
      <w:bookmarkEnd w:id="510"/>
      <w:bookmarkEnd w:id="511"/>
      <w:bookmarkEnd w:id="512"/>
      <w:bookmarkEnd w:id="513"/>
      <w:bookmarkEnd w:id="514"/>
      <w:bookmarkEnd w:id="515"/>
    </w:p>
    <w:p w14:paraId="0785191D" w14:textId="295E1BE0" w:rsidR="009E1D5D" w:rsidRDefault="009E1D5D" w:rsidP="00CB57BB">
      <w:pPr>
        <w:pStyle w:val="Heading3"/>
      </w:pPr>
      <w:bookmarkStart w:id="516" w:name="_Toc34062202"/>
      <w:bookmarkStart w:id="517" w:name="_Toc34394643"/>
      <w:bookmarkStart w:id="518" w:name="_Toc45274436"/>
      <w:bookmarkStart w:id="519" w:name="_Toc51932975"/>
      <w:bookmarkStart w:id="520" w:name="_Toc58513705"/>
      <w:bookmarkStart w:id="521" w:name="_Toc92304775"/>
      <w:r>
        <w:t>7.4.1</w:t>
      </w:r>
      <w:r>
        <w:tab/>
        <w:t>General</w:t>
      </w:r>
      <w:bookmarkEnd w:id="516"/>
      <w:bookmarkEnd w:id="517"/>
      <w:bookmarkEnd w:id="518"/>
      <w:bookmarkEnd w:id="519"/>
      <w:bookmarkEnd w:id="520"/>
      <w:bookmarkEnd w:id="521"/>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CB57BB">
      <w:pPr>
        <w:pStyle w:val="Heading3"/>
      </w:pPr>
      <w:bookmarkStart w:id="522" w:name="_Toc34062203"/>
      <w:bookmarkStart w:id="523" w:name="_Toc34394644"/>
      <w:bookmarkStart w:id="524" w:name="_Toc45274437"/>
      <w:bookmarkStart w:id="525" w:name="_Toc51932976"/>
      <w:bookmarkStart w:id="526" w:name="_Toc58513706"/>
      <w:bookmarkStart w:id="527" w:name="_Toc92304776"/>
      <w:r>
        <w:t>7.4.2</w:t>
      </w:r>
      <w:r>
        <w:tab/>
        <w:t>XML schema for SEAL group document specific extension</w:t>
      </w:r>
      <w:bookmarkEnd w:id="522"/>
      <w:bookmarkEnd w:id="523"/>
      <w:bookmarkEnd w:id="524"/>
      <w:bookmarkEnd w:id="525"/>
      <w:bookmarkEnd w:id="526"/>
      <w:bookmarkEnd w:id="527"/>
    </w:p>
    <w:p w14:paraId="1ED2A96F" w14:textId="77777777" w:rsidR="009E1D5D" w:rsidRPr="00CB57BB" w:rsidRDefault="009E1D5D" w:rsidP="009E1D5D">
      <w:pPr>
        <w:pStyle w:val="PL"/>
        <w:ind w:left="384" w:hanging="384"/>
        <w:rPr>
          <w:rFonts w:eastAsia="SimSun"/>
        </w:rPr>
      </w:pPr>
      <w:bookmarkStart w:id="528" w:name="_PERM_MCCTEMPBM_CRPT28080006___2"/>
      <w:r w:rsidRPr="00CB57BB">
        <w:rPr>
          <w:rFonts w:eastAsia="SimSun"/>
        </w:rPr>
        <w:t>&lt;?xml version="1.0" encoding="UTF-8"?&gt;</w:t>
      </w:r>
    </w:p>
    <w:p w14:paraId="12BAB974" w14:textId="77777777" w:rsidR="009E1D5D" w:rsidRPr="00CB57BB" w:rsidRDefault="009E1D5D" w:rsidP="009E1D5D">
      <w:pPr>
        <w:pStyle w:val="PL"/>
        <w:ind w:left="384" w:hanging="384"/>
        <w:rPr>
          <w:rFonts w:eastAsia="SimSun"/>
        </w:rPr>
      </w:pPr>
      <w:r w:rsidRPr="00CB57BB">
        <w:rPr>
          <w:rFonts w:eastAsia="SimSun"/>
        </w:rPr>
        <w:t xml:space="preserve">&lt;xs:schema </w:t>
      </w:r>
    </w:p>
    <w:p w14:paraId="20695E7A" w14:textId="77777777" w:rsidR="009E1D5D" w:rsidRPr="00CB57BB" w:rsidRDefault="009E1D5D" w:rsidP="009E1D5D">
      <w:pPr>
        <w:pStyle w:val="PL"/>
        <w:ind w:left="384" w:hanging="384"/>
        <w:rPr>
          <w:rFonts w:eastAsia="SimSun"/>
        </w:rPr>
      </w:pPr>
      <w:r w:rsidRPr="00CB57BB">
        <w:rPr>
          <w:rFonts w:eastAsia="SimSun"/>
        </w:rPr>
        <w:t xml:space="preserve">  xmlns="urn:3gpp:ns:seal:GroupInfo:1.0"</w:t>
      </w:r>
    </w:p>
    <w:p w14:paraId="055A1ECE" w14:textId="77777777" w:rsidR="009E1D5D" w:rsidRPr="00CB57BB" w:rsidRDefault="009E1D5D" w:rsidP="009E1D5D">
      <w:pPr>
        <w:pStyle w:val="PL"/>
        <w:ind w:left="384" w:hanging="384"/>
        <w:rPr>
          <w:rFonts w:eastAsia="SimSun"/>
        </w:rPr>
      </w:pPr>
      <w:r w:rsidRPr="00CB57BB">
        <w:rPr>
          <w:rFonts w:eastAsia="SimSun"/>
        </w:rPr>
        <w:t xml:space="preserve">  targetNamespace="urn:3gpp:ns:seal:GroupInfo:1.0"  </w:t>
      </w:r>
    </w:p>
    <w:p w14:paraId="6D5C65F4" w14:textId="77777777" w:rsidR="009E1D5D" w:rsidRPr="00CB57BB" w:rsidRDefault="009E1D5D" w:rsidP="009E1D5D">
      <w:pPr>
        <w:pStyle w:val="PL"/>
        <w:ind w:left="384" w:hanging="384"/>
        <w:rPr>
          <w:rFonts w:eastAsia="SimSun"/>
        </w:rPr>
      </w:pPr>
      <w:r w:rsidRPr="00CB57BB">
        <w:rPr>
          <w:rFonts w:eastAsia="SimSun"/>
        </w:rPr>
        <w:t xml:space="preserve">  xmlns:xs="http://www.w3.org/2001/XMLSchema"</w:t>
      </w:r>
    </w:p>
    <w:p w14:paraId="0CC0266C" w14:textId="77777777" w:rsidR="009E1D5D" w:rsidRPr="00CB57BB" w:rsidRDefault="009E1D5D" w:rsidP="009E1D5D">
      <w:pPr>
        <w:pStyle w:val="PL"/>
        <w:ind w:left="384" w:hanging="384"/>
        <w:rPr>
          <w:rFonts w:eastAsia="SimSun"/>
        </w:rPr>
      </w:pPr>
      <w:r w:rsidRPr="00CB57BB">
        <w:rPr>
          <w:rFonts w:eastAsia="SimSun"/>
        </w:rPr>
        <w:t xml:space="preserve">  xmlns:ls="urn:oma:xml:poc:list-service"</w:t>
      </w:r>
    </w:p>
    <w:p w14:paraId="428EBC8D" w14:textId="77777777" w:rsidR="009E1D5D" w:rsidRPr="00CB57BB" w:rsidRDefault="009E1D5D" w:rsidP="009E1D5D">
      <w:pPr>
        <w:pStyle w:val="PL"/>
        <w:ind w:left="384" w:hanging="384"/>
        <w:rPr>
          <w:rFonts w:eastAsia="SimSun"/>
        </w:rPr>
      </w:pPr>
      <w:r w:rsidRPr="00CB57BB">
        <w:rPr>
          <w:rFonts w:eastAsia="SimSun"/>
        </w:rPr>
        <w:t xml:space="preserve">  xmlns:sealgi="urn:3gpp:ns:seal:GroupInfo:1.0"</w:t>
      </w:r>
    </w:p>
    <w:p w14:paraId="78E4335A" w14:textId="77777777" w:rsidR="009E1D5D" w:rsidRPr="00CB57BB" w:rsidRDefault="009E1D5D" w:rsidP="009E1D5D">
      <w:pPr>
        <w:pStyle w:val="PL"/>
        <w:ind w:left="384" w:hanging="384"/>
        <w:rPr>
          <w:rFonts w:eastAsia="SimSun"/>
        </w:rPr>
      </w:pPr>
      <w:r w:rsidRPr="00CB57BB">
        <w:rPr>
          <w:rFonts w:eastAsia="SimSun"/>
        </w:rPr>
        <w:t xml:space="preserve">  elementFormDefault="qualified"</w:t>
      </w:r>
    </w:p>
    <w:p w14:paraId="6593047F" w14:textId="77777777" w:rsidR="009E1D5D" w:rsidRPr="00CB57BB" w:rsidRDefault="009E1D5D" w:rsidP="009E1D5D">
      <w:pPr>
        <w:pStyle w:val="PL"/>
        <w:ind w:left="384" w:hanging="384"/>
        <w:rPr>
          <w:rFonts w:eastAsia="SimSun"/>
        </w:rPr>
      </w:pPr>
      <w:r w:rsidRPr="00CB57BB">
        <w:rPr>
          <w:rFonts w:eastAsia="SimSun"/>
        </w:rPr>
        <w:t xml:space="preserve">  attributeFormDefault="unqualified"&gt;</w:t>
      </w:r>
    </w:p>
    <w:p w14:paraId="54205F44" w14:textId="77777777" w:rsidR="009E1D5D" w:rsidRPr="00CB57BB" w:rsidRDefault="009E1D5D" w:rsidP="009E1D5D">
      <w:pPr>
        <w:pStyle w:val="PL"/>
        <w:ind w:left="384" w:hanging="384"/>
        <w:rPr>
          <w:rFonts w:eastAsia="SimSun"/>
        </w:rPr>
      </w:pPr>
    </w:p>
    <w:p w14:paraId="78F39974" w14:textId="77777777" w:rsidR="009E1D5D" w:rsidRPr="00CB57BB" w:rsidRDefault="009E1D5D" w:rsidP="009E1D5D">
      <w:pPr>
        <w:pStyle w:val="PL"/>
        <w:ind w:left="384" w:hanging="384"/>
        <w:rPr>
          <w:rFonts w:eastAsia="SimSun"/>
        </w:rPr>
      </w:pPr>
      <w:r w:rsidRPr="00CB57BB">
        <w:rPr>
          <w:rFonts w:eastAsia="SimSun"/>
        </w:rPr>
        <w:t xml:space="preserve">  &lt;xs:import namespace="urn:oma:xml:xdm:extensions"/&gt;</w:t>
      </w:r>
    </w:p>
    <w:p w14:paraId="3452EA9B" w14:textId="77777777" w:rsidR="009E1D5D" w:rsidRPr="00CB57BB" w:rsidRDefault="009E1D5D" w:rsidP="009E1D5D">
      <w:pPr>
        <w:pStyle w:val="PL"/>
        <w:ind w:left="384" w:hanging="384"/>
        <w:rPr>
          <w:rFonts w:eastAsia="SimSun"/>
        </w:rPr>
      </w:pPr>
      <w:r w:rsidRPr="00CB57BB">
        <w:rPr>
          <w:rFonts w:eastAsia="SimSun"/>
        </w:rPr>
        <w:t xml:space="preserve">  &lt;xs:import namespace="urn:ietf:params:xml:ns:resource-lists"/&gt;</w:t>
      </w:r>
    </w:p>
    <w:p w14:paraId="6BFF12B3" w14:textId="77777777" w:rsidR="009E1D5D" w:rsidRPr="00CB57BB" w:rsidRDefault="009E1D5D" w:rsidP="009E1D5D">
      <w:pPr>
        <w:pStyle w:val="PL"/>
        <w:ind w:left="384" w:hanging="384"/>
        <w:rPr>
          <w:rFonts w:eastAsia="SimSun"/>
        </w:rPr>
      </w:pPr>
    </w:p>
    <w:p w14:paraId="337D476D" w14:textId="77777777" w:rsidR="009E1D5D" w:rsidRPr="00CB57BB" w:rsidRDefault="009E1D5D" w:rsidP="009E1D5D">
      <w:pPr>
        <w:pStyle w:val="PL"/>
        <w:ind w:left="384" w:hanging="384"/>
        <w:rPr>
          <w:rFonts w:eastAsia="SimSun"/>
        </w:rPr>
      </w:pPr>
      <w:r w:rsidRPr="00CB57BB">
        <w:rPr>
          <w:rFonts w:eastAsia="SimSun"/>
        </w:rPr>
        <w:t xml:space="preserve">  &lt;!-- SEAL specific "list-service" child elements --&gt;</w:t>
      </w:r>
    </w:p>
    <w:p w14:paraId="6829F7BD" w14:textId="77777777" w:rsidR="009E1D5D" w:rsidRPr="00CB57BB" w:rsidRDefault="009E1D5D" w:rsidP="009E1D5D">
      <w:pPr>
        <w:pStyle w:val="PL"/>
        <w:ind w:left="384" w:hanging="384"/>
        <w:rPr>
          <w:rFonts w:eastAsia="SimSun"/>
        </w:rPr>
      </w:pPr>
      <w:r w:rsidRPr="00CB57BB">
        <w:rPr>
          <w:rFonts w:eastAsia="SimSun"/>
        </w:rPr>
        <w:t xml:space="preserve">  &lt;xs:element name="common" type="sealgi:common-type"/&gt;</w:t>
      </w:r>
    </w:p>
    <w:p w14:paraId="2D11F104" w14:textId="77777777" w:rsidR="009E1D5D" w:rsidRPr="00CB57BB" w:rsidRDefault="009E1D5D" w:rsidP="009E1D5D">
      <w:pPr>
        <w:pStyle w:val="PL"/>
        <w:ind w:left="384" w:hanging="384"/>
        <w:rPr>
          <w:rFonts w:eastAsia="SimSun"/>
        </w:rPr>
      </w:pPr>
      <w:r w:rsidRPr="00CB57BB">
        <w:rPr>
          <w:rFonts w:eastAsia="SimSun"/>
        </w:rPr>
        <w:t xml:space="preserve">  &lt;xs:element name="administrators" type="ls:list-type" minOccurs="0"/&gt;</w:t>
      </w:r>
    </w:p>
    <w:p w14:paraId="2457FAC0" w14:textId="77777777" w:rsidR="009E1D5D" w:rsidRPr="00CB57BB" w:rsidRDefault="009E1D5D" w:rsidP="009E1D5D">
      <w:pPr>
        <w:pStyle w:val="PL"/>
        <w:ind w:left="384" w:hanging="384"/>
        <w:rPr>
          <w:rFonts w:eastAsia="SimSun"/>
        </w:rPr>
      </w:pPr>
      <w:r w:rsidRPr="00CB57BB">
        <w:rPr>
          <w:rFonts w:eastAsia="SimSun"/>
        </w:rPr>
        <w:t xml:space="preserve">  &lt;xs:element name="explicit-member-list" type="ls:list-type" minOccurs="0"/&gt;</w:t>
      </w:r>
    </w:p>
    <w:p w14:paraId="5E3B587D" w14:textId="77777777" w:rsidR="009E1D5D" w:rsidRPr="00CB57BB" w:rsidRDefault="009E1D5D" w:rsidP="009E1D5D">
      <w:pPr>
        <w:pStyle w:val="PL"/>
        <w:ind w:left="384" w:hanging="384"/>
        <w:rPr>
          <w:rFonts w:eastAsia="SimSun"/>
        </w:rPr>
      </w:pPr>
      <w:r w:rsidRPr="00CB57BB">
        <w:rPr>
          <w:rFonts w:eastAsia="SimSun"/>
        </w:rPr>
        <w:t xml:space="preserve">  &lt;xs:element name="val-specific-config" type="sealgi:valSpecificConfigType"/&gt;</w:t>
      </w:r>
    </w:p>
    <w:p w14:paraId="25BE8ADA" w14:textId="77777777" w:rsidR="009E1D5D" w:rsidRPr="00CB57BB" w:rsidRDefault="009E1D5D" w:rsidP="009E1D5D">
      <w:pPr>
        <w:pStyle w:val="PL"/>
        <w:ind w:left="384" w:hanging="384"/>
        <w:rPr>
          <w:rFonts w:eastAsia="SimSun"/>
        </w:rPr>
      </w:pPr>
    </w:p>
    <w:p w14:paraId="19E1A610" w14:textId="77777777" w:rsidR="009E1D5D" w:rsidRPr="00CB57BB" w:rsidRDefault="009E1D5D" w:rsidP="009E1D5D">
      <w:pPr>
        <w:pStyle w:val="PL"/>
        <w:ind w:left="384" w:hanging="384"/>
        <w:rPr>
          <w:rFonts w:eastAsia="SimSun"/>
        </w:rPr>
      </w:pPr>
      <w:r w:rsidRPr="00CB57BB">
        <w:rPr>
          <w:rFonts w:eastAsia="SimSun"/>
        </w:rPr>
        <w:t xml:space="preserve">  &lt;xs:complexType name="common-type"&gt;</w:t>
      </w:r>
    </w:p>
    <w:p w14:paraId="00AC77A0" w14:textId="77777777" w:rsidR="009E1D5D" w:rsidRPr="00CB57BB" w:rsidRDefault="009E1D5D" w:rsidP="009E1D5D">
      <w:pPr>
        <w:pStyle w:val="PL"/>
        <w:ind w:left="384" w:hanging="384"/>
        <w:rPr>
          <w:rFonts w:eastAsia="SimSun"/>
        </w:rPr>
      </w:pPr>
      <w:r w:rsidRPr="00CB57BB">
        <w:rPr>
          <w:rFonts w:eastAsia="SimSun"/>
        </w:rPr>
        <w:t xml:space="preserve">    &lt;xs:sequence&gt;</w:t>
      </w:r>
    </w:p>
    <w:p w14:paraId="7375F75C" w14:textId="77777777" w:rsidR="009E1D5D" w:rsidRPr="00CB57BB" w:rsidRDefault="009E1D5D" w:rsidP="009E1D5D">
      <w:pPr>
        <w:pStyle w:val="PL"/>
        <w:ind w:left="384" w:hanging="384"/>
        <w:rPr>
          <w:rFonts w:eastAsia="SimSun"/>
        </w:rPr>
      </w:pPr>
      <w:r w:rsidRPr="00CB57BB">
        <w:rPr>
          <w:rFonts w:eastAsia="SimSun"/>
        </w:rPr>
        <w:t xml:space="preserve">      &lt;xs:element name="seal-subject" type="sealgi:subjectType" minOccurs="0"/&gt;</w:t>
      </w:r>
    </w:p>
    <w:p w14:paraId="0F9F7425" w14:textId="77777777" w:rsidR="009E1D5D" w:rsidRPr="00CB57BB" w:rsidRDefault="009E1D5D" w:rsidP="009E1D5D">
      <w:pPr>
        <w:pStyle w:val="PL"/>
        <w:ind w:left="384" w:hanging="384"/>
        <w:rPr>
          <w:rFonts w:eastAsia="SimSun"/>
        </w:rPr>
      </w:pPr>
      <w:r w:rsidRPr="00CB57BB">
        <w:rPr>
          <w:rFonts w:eastAsia="SimSun"/>
        </w:rPr>
        <w:t xml:space="preserve">      &lt;xs:element name="category" type="sealgi:groupCategoryType"/&gt;</w:t>
      </w:r>
    </w:p>
    <w:p w14:paraId="0A0A2569" w14:textId="77777777" w:rsidR="002044A6" w:rsidRPr="00CB57BB" w:rsidRDefault="00C71174" w:rsidP="009E1D5D">
      <w:pPr>
        <w:pStyle w:val="PL"/>
        <w:ind w:left="384" w:hanging="384"/>
        <w:rPr>
          <w:rFonts w:eastAsia="SimSun"/>
        </w:rPr>
      </w:pPr>
      <w:r w:rsidRPr="00CB57BB">
        <w:rPr>
          <w:rFonts w:eastAsia="SimSun"/>
        </w:rPr>
        <w:t xml:space="preserve">      &lt;xs:element name="val-service-id" type="sealgi:serviceNameType" minOccurs="0" maxOccurs=="unbounded"/&gt;</w:t>
      </w:r>
    </w:p>
    <w:p w14:paraId="57AFB8DC" w14:textId="77777777" w:rsidR="00C34DF5" w:rsidRPr="00CB57BB" w:rsidRDefault="00C34DF5" w:rsidP="00C34DF5">
      <w:pPr>
        <w:pStyle w:val="PL"/>
        <w:ind w:left="384" w:hanging="384"/>
        <w:rPr>
          <w:rFonts w:eastAsia="SimSun"/>
        </w:rPr>
      </w:pPr>
      <w:r w:rsidRPr="00CB57BB">
        <w:rPr>
          <w:rFonts w:eastAsia="SimSun"/>
        </w:rPr>
        <w:t xml:space="preserve">      &lt;xs:element name="geo-id" type="xs:string" minOccurs="0" maxOccurs=="unbounded"/&gt;</w:t>
      </w:r>
    </w:p>
    <w:p w14:paraId="2F985A82" w14:textId="17AE0533" w:rsidR="009E1D5D" w:rsidRPr="00CB57BB" w:rsidRDefault="009E1D5D" w:rsidP="009E1D5D">
      <w:pPr>
        <w:pStyle w:val="PL"/>
        <w:ind w:left="384" w:hanging="384"/>
        <w:rPr>
          <w:rFonts w:eastAsia="SimSun"/>
        </w:rPr>
      </w:pPr>
      <w:r w:rsidRPr="00CB57BB">
        <w:rPr>
          <w:rFonts w:eastAsia="SimSun"/>
        </w:rPr>
        <w:t xml:space="preserve">      &lt;xs:any namespace="##other" processContents="lax" minOccurs="0" maxOccurs="unbounded"/&gt;</w:t>
      </w:r>
    </w:p>
    <w:p w14:paraId="02D5032C" w14:textId="77777777" w:rsidR="009E1D5D" w:rsidRPr="00CB57BB" w:rsidRDefault="009E1D5D" w:rsidP="009E1D5D">
      <w:pPr>
        <w:pStyle w:val="PL"/>
        <w:ind w:left="384" w:hanging="384"/>
        <w:rPr>
          <w:rFonts w:eastAsia="SimSun"/>
        </w:rPr>
      </w:pPr>
      <w:r w:rsidRPr="00CB57BB">
        <w:rPr>
          <w:rFonts w:eastAsia="SimSun"/>
        </w:rPr>
        <w:t xml:space="preserve">    &lt;/xs:sequence&gt;</w:t>
      </w:r>
    </w:p>
    <w:p w14:paraId="40E76F93" w14:textId="77777777" w:rsidR="009E1D5D" w:rsidRPr="00CB57BB" w:rsidRDefault="009E1D5D" w:rsidP="009E1D5D">
      <w:pPr>
        <w:pStyle w:val="PL"/>
        <w:ind w:left="384" w:hanging="384"/>
        <w:rPr>
          <w:rFonts w:eastAsia="SimSun"/>
        </w:rPr>
      </w:pPr>
      <w:r w:rsidRPr="00CB57BB">
        <w:rPr>
          <w:rFonts w:eastAsia="SimSun"/>
        </w:rPr>
        <w:t xml:space="preserve">    &lt;xs:any namespace="##other" processContents="lax" minOccurs="0"/&gt;</w:t>
      </w:r>
    </w:p>
    <w:p w14:paraId="09B023EA" w14:textId="77777777" w:rsidR="009E1D5D" w:rsidRPr="00CB57BB" w:rsidRDefault="009E1D5D" w:rsidP="009E1D5D">
      <w:pPr>
        <w:pStyle w:val="PL"/>
        <w:ind w:left="384" w:hanging="384"/>
        <w:rPr>
          <w:rFonts w:eastAsia="SimSun"/>
        </w:rPr>
      </w:pPr>
      <w:r w:rsidRPr="00CB57BB">
        <w:rPr>
          <w:rFonts w:eastAsia="SimSun"/>
        </w:rPr>
        <w:t xml:space="preserve">  &lt;/xs:complexType&gt;</w:t>
      </w:r>
    </w:p>
    <w:p w14:paraId="455E7364" w14:textId="77777777" w:rsidR="009E1D5D" w:rsidRPr="00CB57BB" w:rsidRDefault="009E1D5D" w:rsidP="009E1D5D">
      <w:pPr>
        <w:pStyle w:val="PL"/>
        <w:ind w:left="384" w:hanging="384"/>
        <w:rPr>
          <w:rFonts w:eastAsia="SimSun"/>
        </w:rPr>
      </w:pPr>
      <w:r w:rsidRPr="00CB57BB">
        <w:rPr>
          <w:rFonts w:eastAsia="SimSun"/>
        </w:rPr>
        <w:t xml:space="preserve">  &lt;xs:complexType name="valSpecificConfigType"&gt;</w:t>
      </w:r>
    </w:p>
    <w:p w14:paraId="537DA3AF" w14:textId="77777777" w:rsidR="009E1D5D" w:rsidRPr="00CB57BB" w:rsidRDefault="009E1D5D" w:rsidP="009E1D5D">
      <w:pPr>
        <w:pStyle w:val="PL"/>
        <w:ind w:left="384" w:hanging="384"/>
        <w:rPr>
          <w:rFonts w:eastAsia="SimSun"/>
        </w:rPr>
      </w:pPr>
      <w:r w:rsidRPr="00CB57BB">
        <w:rPr>
          <w:rFonts w:eastAsia="SimSun"/>
        </w:rPr>
        <w:t xml:space="preserve">    &lt;xs:sequence&gt;</w:t>
      </w:r>
    </w:p>
    <w:p w14:paraId="7D0B7D4F" w14:textId="77777777" w:rsidR="008D74A6" w:rsidRPr="00CB57BB" w:rsidRDefault="009E1D5D" w:rsidP="008D74A6">
      <w:pPr>
        <w:pStyle w:val="PL"/>
        <w:ind w:left="384" w:hanging="384"/>
        <w:rPr>
          <w:rFonts w:eastAsia="SimSun"/>
        </w:rPr>
      </w:pPr>
      <w:r w:rsidRPr="00CB57BB">
        <w:rPr>
          <w:rFonts w:eastAsia="SimSun"/>
        </w:rPr>
        <w:t xml:space="preserve">      &lt;xs:element name="group-priority" type="sealgi:priorityType" minOccurs="0"/&gt;</w:t>
      </w:r>
    </w:p>
    <w:p w14:paraId="15FD610B" w14:textId="7DF76C99" w:rsidR="009E1D5D" w:rsidRPr="00CB57BB" w:rsidRDefault="008D74A6" w:rsidP="008D74A6">
      <w:pPr>
        <w:pStyle w:val="PL"/>
        <w:ind w:left="384" w:hanging="384"/>
        <w:rPr>
          <w:rFonts w:eastAsia="SimSun"/>
        </w:rPr>
      </w:pPr>
      <w:r w:rsidRPr="00CB57BB">
        <w:rPr>
          <w:rFonts w:eastAsia="SimSun"/>
        </w:rPr>
        <w:t xml:space="preserve">      &lt;xs:element name="external-group-id" type="xs:</w:t>
      </w:r>
      <w:r w:rsidRPr="00CB57BB">
        <w:t xml:space="preserve"> </w:t>
      </w:r>
      <w:r w:rsidRPr="00CB57BB">
        <w:rPr>
          <w:rFonts w:eastAsia="SimSun"/>
        </w:rPr>
        <w:t>string" minOccurs="0"/&gt;</w:t>
      </w:r>
    </w:p>
    <w:p w14:paraId="3480AF20" w14:textId="77777777" w:rsidR="009E1D5D" w:rsidRPr="00CB57BB" w:rsidRDefault="009E1D5D" w:rsidP="009E1D5D">
      <w:pPr>
        <w:pStyle w:val="PL"/>
        <w:ind w:left="384" w:hanging="384"/>
        <w:rPr>
          <w:rFonts w:eastAsia="SimSun"/>
        </w:rPr>
      </w:pPr>
      <w:r w:rsidRPr="00CB57BB">
        <w:rPr>
          <w:rFonts w:eastAsia="SimSun"/>
        </w:rPr>
        <w:t xml:space="preserve">      &lt;xs:any namespace="##other" processContents="lax" minOccurs="0" maxOccurs="unbounded"/&gt;</w:t>
      </w:r>
    </w:p>
    <w:p w14:paraId="47CB2715" w14:textId="77777777" w:rsidR="009E1D5D" w:rsidRPr="00CB57BB" w:rsidRDefault="009E1D5D" w:rsidP="009E1D5D">
      <w:pPr>
        <w:pStyle w:val="PL"/>
        <w:ind w:left="384" w:hanging="384"/>
        <w:rPr>
          <w:rFonts w:eastAsia="SimSun"/>
        </w:rPr>
      </w:pPr>
      <w:r w:rsidRPr="00CB57BB">
        <w:rPr>
          <w:rFonts w:eastAsia="SimSun"/>
        </w:rPr>
        <w:t xml:space="preserve">    &lt;/xs:sequence&gt;</w:t>
      </w:r>
    </w:p>
    <w:p w14:paraId="57A71CE8" w14:textId="77777777" w:rsidR="009E1D5D" w:rsidRPr="00CB57BB" w:rsidRDefault="009E1D5D" w:rsidP="009E1D5D">
      <w:pPr>
        <w:pStyle w:val="PL"/>
        <w:ind w:left="384" w:hanging="384"/>
        <w:rPr>
          <w:rFonts w:eastAsia="SimSun"/>
        </w:rPr>
      </w:pPr>
      <w:r w:rsidRPr="00CB57BB">
        <w:rPr>
          <w:rFonts w:eastAsia="SimSun"/>
        </w:rPr>
        <w:t xml:space="preserve">    &lt;xs:any namespace="##other" processContents="lax" minOccurs="0"/&gt;</w:t>
      </w:r>
    </w:p>
    <w:p w14:paraId="410CC6AD" w14:textId="77777777" w:rsidR="009E1D5D" w:rsidRPr="00CB57BB" w:rsidRDefault="009E1D5D" w:rsidP="009E1D5D">
      <w:pPr>
        <w:pStyle w:val="PL"/>
        <w:ind w:left="384" w:hanging="384"/>
        <w:rPr>
          <w:rFonts w:eastAsia="SimSun"/>
        </w:rPr>
      </w:pPr>
      <w:r w:rsidRPr="00CB57BB">
        <w:rPr>
          <w:rFonts w:eastAsia="SimSun"/>
        </w:rPr>
        <w:t xml:space="preserve">  &lt;/xs:complexType&gt;</w:t>
      </w:r>
    </w:p>
    <w:p w14:paraId="222E9EE2" w14:textId="77777777" w:rsidR="009E1D5D" w:rsidRPr="00CB57BB" w:rsidRDefault="009E1D5D" w:rsidP="009E1D5D">
      <w:pPr>
        <w:pStyle w:val="PL"/>
        <w:ind w:left="384" w:hanging="384"/>
        <w:rPr>
          <w:rFonts w:eastAsia="SimSun"/>
        </w:rPr>
      </w:pPr>
    </w:p>
    <w:p w14:paraId="71921B3E" w14:textId="77777777" w:rsidR="009E1D5D" w:rsidRPr="00CB57BB" w:rsidRDefault="009E1D5D" w:rsidP="009E1D5D">
      <w:pPr>
        <w:pStyle w:val="PL"/>
        <w:ind w:left="384" w:hanging="384"/>
        <w:rPr>
          <w:rFonts w:eastAsia="SimSun"/>
        </w:rPr>
      </w:pPr>
      <w:r w:rsidRPr="00CB57BB">
        <w:rPr>
          <w:rFonts w:eastAsia="SimSun"/>
        </w:rPr>
        <w:t xml:space="preserve">  &lt;xs:simpleType name="subjectType"&gt;</w:t>
      </w:r>
    </w:p>
    <w:p w14:paraId="0D2BFCE2" w14:textId="77777777" w:rsidR="009E1D5D" w:rsidRPr="00CB57BB" w:rsidRDefault="009E1D5D" w:rsidP="009E1D5D">
      <w:pPr>
        <w:pStyle w:val="PL"/>
        <w:ind w:left="384" w:hanging="384"/>
        <w:rPr>
          <w:rFonts w:eastAsia="SimSun"/>
        </w:rPr>
      </w:pPr>
      <w:r w:rsidRPr="00CB57BB">
        <w:rPr>
          <w:rFonts w:eastAsia="SimSun"/>
        </w:rPr>
        <w:t xml:space="preserve">    &lt;xs:restriction base="xs:string"&gt;</w:t>
      </w:r>
    </w:p>
    <w:p w14:paraId="6B91182E" w14:textId="77777777" w:rsidR="009E1D5D" w:rsidRPr="00CB57BB" w:rsidRDefault="009E1D5D" w:rsidP="009E1D5D">
      <w:pPr>
        <w:pStyle w:val="PL"/>
        <w:ind w:left="384" w:hanging="384"/>
        <w:rPr>
          <w:rFonts w:eastAsia="SimSun"/>
        </w:rPr>
      </w:pPr>
      <w:r w:rsidRPr="00CB57BB">
        <w:rPr>
          <w:rFonts w:eastAsia="SimSun"/>
        </w:rPr>
        <w:t xml:space="preserve">      &lt;xs:minLength value="0"/&gt;</w:t>
      </w:r>
    </w:p>
    <w:p w14:paraId="385991C0" w14:textId="77777777" w:rsidR="009E1D5D" w:rsidRPr="00CB57BB" w:rsidRDefault="009E1D5D" w:rsidP="009E1D5D">
      <w:pPr>
        <w:pStyle w:val="PL"/>
        <w:ind w:left="384" w:hanging="384"/>
        <w:rPr>
          <w:rFonts w:eastAsia="SimSun"/>
        </w:rPr>
      </w:pPr>
      <w:r w:rsidRPr="00CB57BB">
        <w:rPr>
          <w:rFonts w:eastAsia="SimSun"/>
        </w:rPr>
        <w:t xml:space="preserve">      &lt;xs:maxLength value="255"/&gt;</w:t>
      </w:r>
    </w:p>
    <w:p w14:paraId="5F394219" w14:textId="77777777" w:rsidR="009E1D5D" w:rsidRPr="00CB57BB" w:rsidRDefault="009E1D5D" w:rsidP="009E1D5D">
      <w:pPr>
        <w:pStyle w:val="PL"/>
        <w:ind w:left="384" w:hanging="384"/>
        <w:rPr>
          <w:rFonts w:eastAsia="SimSun"/>
        </w:rPr>
      </w:pPr>
      <w:r w:rsidRPr="00CB57BB">
        <w:rPr>
          <w:rFonts w:eastAsia="SimSun"/>
        </w:rPr>
        <w:t xml:space="preserve">    &lt;/xs:restriction&gt;</w:t>
      </w:r>
    </w:p>
    <w:p w14:paraId="32A9A0A2" w14:textId="77777777" w:rsidR="009E1D5D" w:rsidRPr="00CB57BB" w:rsidRDefault="009E1D5D" w:rsidP="009E1D5D">
      <w:pPr>
        <w:pStyle w:val="PL"/>
        <w:ind w:left="384" w:hanging="384"/>
        <w:rPr>
          <w:rFonts w:eastAsia="SimSun"/>
        </w:rPr>
      </w:pPr>
      <w:r w:rsidRPr="00CB57BB">
        <w:rPr>
          <w:rFonts w:eastAsia="SimSun"/>
        </w:rPr>
        <w:lastRenderedPageBreak/>
        <w:t xml:space="preserve">  &lt;/xs:simpleType&gt;</w:t>
      </w:r>
    </w:p>
    <w:p w14:paraId="308441BE" w14:textId="77777777" w:rsidR="009E1D5D" w:rsidRPr="00CB57BB" w:rsidRDefault="009E1D5D" w:rsidP="009E1D5D">
      <w:pPr>
        <w:pStyle w:val="PL"/>
        <w:ind w:left="384" w:hanging="384"/>
        <w:rPr>
          <w:rFonts w:eastAsia="SimSun"/>
        </w:rPr>
      </w:pPr>
      <w:r w:rsidRPr="00CB57BB">
        <w:rPr>
          <w:rFonts w:eastAsia="SimSun"/>
        </w:rPr>
        <w:t xml:space="preserve">  &lt;xs:simpleType name="groupCategoryType"&gt;</w:t>
      </w:r>
    </w:p>
    <w:p w14:paraId="5CDAD629" w14:textId="77777777" w:rsidR="009E1D5D" w:rsidRPr="00CB57BB" w:rsidRDefault="009E1D5D" w:rsidP="009E1D5D">
      <w:pPr>
        <w:pStyle w:val="PL"/>
        <w:ind w:left="384" w:hanging="384"/>
        <w:rPr>
          <w:rFonts w:eastAsia="SimSun"/>
        </w:rPr>
      </w:pPr>
      <w:r w:rsidRPr="00CB57BB">
        <w:rPr>
          <w:rFonts w:eastAsia="SimSun"/>
        </w:rPr>
        <w:t xml:space="preserve">    &lt;xs:restriction base="xs:string"&gt;</w:t>
      </w:r>
    </w:p>
    <w:p w14:paraId="5256CF51" w14:textId="77777777" w:rsidR="009E1D5D" w:rsidRPr="00CB57BB" w:rsidRDefault="009E1D5D" w:rsidP="009E1D5D">
      <w:pPr>
        <w:pStyle w:val="PL"/>
        <w:ind w:left="384" w:hanging="384"/>
        <w:rPr>
          <w:rFonts w:eastAsia="SimSun"/>
        </w:rPr>
      </w:pPr>
      <w:r w:rsidRPr="00CB57BB">
        <w:rPr>
          <w:rFonts w:eastAsia="SimSun"/>
        </w:rPr>
        <w:t xml:space="preserve">      &lt;xs:enumeration value="normal"/&gt;</w:t>
      </w:r>
    </w:p>
    <w:p w14:paraId="675C29E5" w14:textId="77777777" w:rsidR="009E1D5D" w:rsidRPr="00CB57BB" w:rsidRDefault="009E1D5D" w:rsidP="009E1D5D">
      <w:pPr>
        <w:pStyle w:val="PL"/>
        <w:ind w:left="384" w:hanging="384"/>
        <w:rPr>
          <w:rFonts w:eastAsia="SimSun"/>
        </w:rPr>
      </w:pPr>
      <w:r w:rsidRPr="00CB57BB">
        <w:rPr>
          <w:rFonts w:eastAsia="SimSun"/>
        </w:rPr>
        <w:t xml:space="preserve">      &lt;xs:enumeration value="location-based"/&gt;</w:t>
      </w:r>
    </w:p>
    <w:p w14:paraId="55C01D5E" w14:textId="77777777" w:rsidR="009E1D5D" w:rsidRPr="00CB57BB" w:rsidRDefault="009E1D5D" w:rsidP="009E1D5D">
      <w:pPr>
        <w:pStyle w:val="PL"/>
        <w:ind w:left="384" w:hanging="384"/>
        <w:rPr>
          <w:rFonts w:eastAsia="SimSun"/>
        </w:rPr>
      </w:pPr>
      <w:r w:rsidRPr="00CB57BB">
        <w:rPr>
          <w:rFonts w:eastAsia="SimSun"/>
        </w:rPr>
        <w:t xml:space="preserve">      &lt;xs:enumeration value="regroup"/&gt;</w:t>
      </w:r>
    </w:p>
    <w:p w14:paraId="46337D8F" w14:textId="77777777" w:rsidR="009E1D5D" w:rsidRPr="00CB57BB" w:rsidRDefault="009E1D5D" w:rsidP="009E1D5D">
      <w:pPr>
        <w:pStyle w:val="PL"/>
        <w:ind w:left="384" w:hanging="384"/>
        <w:rPr>
          <w:rFonts w:eastAsia="SimSun"/>
        </w:rPr>
      </w:pPr>
      <w:r w:rsidRPr="00CB57BB">
        <w:rPr>
          <w:rFonts w:eastAsia="SimSun"/>
        </w:rPr>
        <w:t xml:space="preserve">    &lt;/xs:restriction&gt;</w:t>
      </w:r>
    </w:p>
    <w:p w14:paraId="4064ABB2" w14:textId="77777777" w:rsidR="009E1D5D" w:rsidRPr="00CB57BB" w:rsidRDefault="009E1D5D" w:rsidP="009E1D5D">
      <w:pPr>
        <w:pStyle w:val="PL"/>
        <w:ind w:left="384" w:hanging="384"/>
        <w:rPr>
          <w:rFonts w:eastAsia="SimSun"/>
        </w:rPr>
      </w:pPr>
      <w:r w:rsidRPr="00CB57BB">
        <w:rPr>
          <w:rFonts w:eastAsia="SimSun"/>
        </w:rPr>
        <w:t xml:space="preserve">  &lt;/xs:simpleType&gt;</w:t>
      </w:r>
    </w:p>
    <w:p w14:paraId="0A37EC94" w14:textId="77777777" w:rsidR="009E1D5D" w:rsidRPr="00CB57BB" w:rsidRDefault="009E1D5D" w:rsidP="009E1D5D">
      <w:pPr>
        <w:pStyle w:val="PL"/>
        <w:ind w:left="384" w:hanging="384"/>
        <w:rPr>
          <w:rFonts w:eastAsia="SimSun"/>
        </w:rPr>
      </w:pPr>
      <w:r w:rsidRPr="00CB57BB">
        <w:rPr>
          <w:rFonts w:eastAsia="SimSun"/>
        </w:rPr>
        <w:t xml:space="preserve">  &lt;xs:simpleType name="priorityType"&gt;</w:t>
      </w:r>
    </w:p>
    <w:p w14:paraId="1E7B9C1F" w14:textId="77777777" w:rsidR="009E1D5D" w:rsidRPr="00CB57BB" w:rsidRDefault="009E1D5D" w:rsidP="009E1D5D">
      <w:pPr>
        <w:pStyle w:val="PL"/>
        <w:ind w:left="384" w:hanging="384"/>
        <w:rPr>
          <w:rFonts w:eastAsia="SimSun"/>
        </w:rPr>
      </w:pPr>
      <w:r w:rsidRPr="00CB57BB">
        <w:rPr>
          <w:rFonts w:eastAsia="SimSun"/>
        </w:rPr>
        <w:t xml:space="preserve">    &lt;xs:restriction base="xs:unsignedShort"&gt;</w:t>
      </w:r>
    </w:p>
    <w:p w14:paraId="07210724" w14:textId="77777777" w:rsidR="009E1D5D" w:rsidRPr="00CB57BB" w:rsidRDefault="009E1D5D" w:rsidP="009E1D5D">
      <w:pPr>
        <w:pStyle w:val="PL"/>
        <w:ind w:left="384" w:hanging="384"/>
        <w:rPr>
          <w:rFonts w:eastAsia="SimSun"/>
        </w:rPr>
      </w:pPr>
      <w:r w:rsidRPr="00CB57BB">
        <w:rPr>
          <w:rFonts w:eastAsia="SimSun"/>
        </w:rPr>
        <w:t xml:space="preserve">      &lt;xs:minInclusive value="0"/&gt;</w:t>
      </w:r>
    </w:p>
    <w:p w14:paraId="191B9432" w14:textId="77777777" w:rsidR="009E1D5D" w:rsidRPr="00CB57BB" w:rsidRDefault="009E1D5D" w:rsidP="009E1D5D">
      <w:pPr>
        <w:pStyle w:val="PL"/>
        <w:ind w:left="384" w:hanging="384"/>
        <w:rPr>
          <w:rFonts w:eastAsia="SimSun"/>
        </w:rPr>
      </w:pPr>
      <w:r w:rsidRPr="00CB57BB">
        <w:rPr>
          <w:rFonts w:eastAsia="SimSun"/>
        </w:rPr>
        <w:t xml:space="preserve">      &lt;xs:maxInclusive value="255"/&gt;</w:t>
      </w:r>
    </w:p>
    <w:p w14:paraId="52110AC5" w14:textId="77777777" w:rsidR="009E1D5D" w:rsidRPr="00CB57BB" w:rsidRDefault="009E1D5D" w:rsidP="009E1D5D">
      <w:pPr>
        <w:pStyle w:val="PL"/>
        <w:ind w:left="384" w:hanging="384"/>
        <w:rPr>
          <w:rFonts w:eastAsia="SimSun"/>
        </w:rPr>
      </w:pPr>
      <w:r w:rsidRPr="00CB57BB">
        <w:rPr>
          <w:rFonts w:eastAsia="SimSun"/>
        </w:rPr>
        <w:t xml:space="preserve">    &lt;/xs:restriction&gt;</w:t>
      </w:r>
    </w:p>
    <w:p w14:paraId="72D701C7" w14:textId="77777777" w:rsidR="009E1D5D" w:rsidRPr="00CB57BB" w:rsidRDefault="009E1D5D" w:rsidP="009E1D5D">
      <w:pPr>
        <w:pStyle w:val="PL"/>
        <w:ind w:left="384" w:hanging="384"/>
        <w:rPr>
          <w:rFonts w:eastAsia="SimSun"/>
        </w:rPr>
      </w:pPr>
      <w:r w:rsidRPr="00CB57BB">
        <w:rPr>
          <w:rFonts w:eastAsia="SimSun"/>
        </w:rPr>
        <w:t xml:space="preserve">  &lt;/xs:simpleType&gt;</w:t>
      </w:r>
    </w:p>
    <w:p w14:paraId="3D6C23CF" w14:textId="77777777" w:rsidR="009E1D5D" w:rsidRPr="00CB57BB" w:rsidRDefault="009E1D5D" w:rsidP="009E1D5D">
      <w:pPr>
        <w:pStyle w:val="PL"/>
        <w:ind w:left="384" w:hanging="384"/>
        <w:rPr>
          <w:rFonts w:eastAsia="SimSun"/>
        </w:rPr>
      </w:pPr>
    </w:p>
    <w:p w14:paraId="78A6810E" w14:textId="77777777" w:rsidR="009E1D5D" w:rsidRPr="00CB57BB" w:rsidRDefault="009E1D5D" w:rsidP="009E1D5D">
      <w:pPr>
        <w:pStyle w:val="PL"/>
        <w:ind w:left="384" w:hanging="384"/>
        <w:rPr>
          <w:rFonts w:eastAsia="SimSun"/>
        </w:rPr>
      </w:pPr>
      <w:r w:rsidRPr="00CB57BB">
        <w:rPr>
          <w:rFonts w:eastAsia="SimSun"/>
        </w:rPr>
        <w:t xml:space="preserve">  &lt;xs:complexType name="serviceNameType"&gt;</w:t>
      </w:r>
    </w:p>
    <w:p w14:paraId="26B1F385" w14:textId="77777777" w:rsidR="009E1D5D" w:rsidRPr="00CB57BB" w:rsidRDefault="009E1D5D" w:rsidP="009E1D5D">
      <w:pPr>
        <w:pStyle w:val="PL"/>
        <w:ind w:left="384" w:hanging="384"/>
        <w:rPr>
          <w:rFonts w:eastAsia="SimSun"/>
        </w:rPr>
      </w:pPr>
      <w:r w:rsidRPr="00CB57BB">
        <w:rPr>
          <w:rFonts w:eastAsia="SimSun"/>
        </w:rPr>
        <w:t xml:space="preserve">    &lt;xs:sequence&gt;</w:t>
      </w:r>
    </w:p>
    <w:p w14:paraId="13D7EB7E" w14:textId="77777777" w:rsidR="009E1D5D" w:rsidRPr="00CB57BB" w:rsidRDefault="009E1D5D" w:rsidP="009E1D5D">
      <w:pPr>
        <w:pStyle w:val="PL"/>
        <w:ind w:left="384" w:hanging="384"/>
        <w:rPr>
          <w:rFonts w:eastAsia="SimSun"/>
        </w:rPr>
      </w:pPr>
      <w:r w:rsidRPr="00CB57BB">
        <w:rPr>
          <w:rFonts w:eastAsia="SimSun"/>
        </w:rPr>
        <w:t xml:space="preserve">        &lt;xs:element name="serviceType" minOccurs="0" maxOccurs="unbounded" type="Services"/&gt;</w:t>
      </w:r>
    </w:p>
    <w:p w14:paraId="5D7200C3" w14:textId="77777777" w:rsidR="009E1D5D" w:rsidRPr="00CB57BB" w:rsidRDefault="009E1D5D" w:rsidP="009E1D5D">
      <w:pPr>
        <w:pStyle w:val="PL"/>
        <w:ind w:left="384" w:hanging="384"/>
        <w:rPr>
          <w:rFonts w:eastAsia="SimSun"/>
        </w:rPr>
      </w:pPr>
      <w:r w:rsidRPr="00CB57BB">
        <w:rPr>
          <w:rFonts w:eastAsia="SimSun"/>
        </w:rPr>
        <w:t xml:space="preserve">    &lt;/xs:sequence&gt;</w:t>
      </w:r>
    </w:p>
    <w:p w14:paraId="79941752" w14:textId="77777777" w:rsidR="009E1D5D" w:rsidRPr="00CB57BB" w:rsidRDefault="009E1D5D" w:rsidP="009E1D5D">
      <w:pPr>
        <w:pStyle w:val="PL"/>
        <w:ind w:left="384" w:hanging="384"/>
        <w:rPr>
          <w:rFonts w:eastAsia="SimSun"/>
        </w:rPr>
      </w:pPr>
      <w:r w:rsidRPr="00CB57BB">
        <w:rPr>
          <w:rFonts w:eastAsia="SimSun"/>
        </w:rPr>
        <w:t xml:space="preserve">    &lt;xs:unique name="uniqueserviceType"&gt;</w:t>
      </w:r>
    </w:p>
    <w:p w14:paraId="414FA6DD" w14:textId="77777777" w:rsidR="009E1D5D" w:rsidRPr="00CB57BB" w:rsidRDefault="009E1D5D" w:rsidP="009E1D5D">
      <w:pPr>
        <w:pStyle w:val="PL"/>
        <w:ind w:left="384" w:hanging="384"/>
        <w:rPr>
          <w:rFonts w:eastAsia="SimSun"/>
        </w:rPr>
      </w:pPr>
      <w:r w:rsidRPr="00CB57BB">
        <w:rPr>
          <w:rFonts w:eastAsia="SimSun"/>
        </w:rPr>
        <w:t xml:space="preserve">        &lt;xs:selector xpath="serviceType"/&gt;</w:t>
      </w:r>
    </w:p>
    <w:p w14:paraId="27C152B7" w14:textId="77777777" w:rsidR="009E1D5D" w:rsidRPr="00CB57BB" w:rsidRDefault="009E1D5D" w:rsidP="009E1D5D">
      <w:pPr>
        <w:pStyle w:val="PL"/>
        <w:ind w:left="384" w:hanging="384"/>
        <w:rPr>
          <w:rFonts w:eastAsia="SimSun"/>
        </w:rPr>
      </w:pPr>
      <w:r w:rsidRPr="00CB57BB">
        <w:rPr>
          <w:rFonts w:eastAsia="SimSun"/>
        </w:rPr>
        <w:t xml:space="preserve">        &lt;xs:field xpath="."/&gt;</w:t>
      </w:r>
    </w:p>
    <w:p w14:paraId="3E8EF592" w14:textId="77777777" w:rsidR="009E1D5D" w:rsidRPr="00CB57BB" w:rsidRDefault="009E1D5D" w:rsidP="009E1D5D">
      <w:pPr>
        <w:pStyle w:val="PL"/>
        <w:ind w:left="384" w:hanging="384"/>
        <w:rPr>
          <w:rFonts w:eastAsia="SimSun"/>
        </w:rPr>
      </w:pPr>
      <w:r w:rsidRPr="00CB57BB">
        <w:rPr>
          <w:rFonts w:eastAsia="SimSun"/>
        </w:rPr>
        <w:t xml:space="preserve">    &lt;/xs:unique&gt;</w:t>
      </w:r>
    </w:p>
    <w:p w14:paraId="0D6FB9A2" w14:textId="77777777" w:rsidR="009E1D5D" w:rsidRPr="00CB57BB" w:rsidRDefault="009E1D5D" w:rsidP="009E1D5D">
      <w:pPr>
        <w:pStyle w:val="PL"/>
        <w:ind w:left="384" w:hanging="384"/>
        <w:rPr>
          <w:rFonts w:eastAsia="SimSun"/>
        </w:rPr>
      </w:pPr>
      <w:r w:rsidRPr="00CB57BB">
        <w:rPr>
          <w:rFonts w:eastAsia="SimSun"/>
        </w:rPr>
        <w:t xml:space="preserve">  &lt;/xs:complexType&gt;</w:t>
      </w:r>
    </w:p>
    <w:p w14:paraId="12313C4B" w14:textId="77777777" w:rsidR="009E1D5D" w:rsidRPr="00CB57BB" w:rsidRDefault="009E1D5D" w:rsidP="009E1D5D">
      <w:pPr>
        <w:pStyle w:val="PL"/>
        <w:ind w:left="384" w:hanging="384"/>
        <w:rPr>
          <w:rFonts w:eastAsia="SimSun"/>
        </w:rPr>
      </w:pPr>
    </w:p>
    <w:p w14:paraId="05E2C4D1" w14:textId="77777777" w:rsidR="009E1D5D" w:rsidRPr="00CB57BB" w:rsidRDefault="009E1D5D" w:rsidP="009E1D5D">
      <w:pPr>
        <w:pStyle w:val="PL"/>
        <w:ind w:left="384" w:hanging="384"/>
        <w:rPr>
          <w:rFonts w:eastAsia="SimSun"/>
        </w:rPr>
      </w:pPr>
      <w:r w:rsidRPr="00CB57BB">
        <w:rPr>
          <w:rFonts w:eastAsia="SimSun"/>
        </w:rPr>
        <w:t xml:space="preserve">  &lt;xs:simpleType name="Services"&gt;</w:t>
      </w:r>
    </w:p>
    <w:p w14:paraId="67A548E9" w14:textId="77777777" w:rsidR="009E1D5D" w:rsidRPr="00CB57BB" w:rsidRDefault="009E1D5D" w:rsidP="009E1D5D">
      <w:pPr>
        <w:pStyle w:val="PL"/>
        <w:ind w:left="384" w:hanging="384"/>
        <w:rPr>
          <w:rFonts w:eastAsia="SimSun"/>
        </w:rPr>
      </w:pPr>
      <w:r w:rsidRPr="00CB57BB">
        <w:rPr>
          <w:rFonts w:eastAsia="SimSun"/>
        </w:rPr>
        <w:t xml:space="preserve">    &lt;xs:restriction base="xs:string"&gt;</w:t>
      </w:r>
    </w:p>
    <w:p w14:paraId="4AEAFB52" w14:textId="77777777" w:rsidR="009E1D5D" w:rsidRPr="00CB57BB" w:rsidRDefault="009E1D5D" w:rsidP="009E1D5D">
      <w:pPr>
        <w:pStyle w:val="PL"/>
        <w:ind w:left="384" w:hanging="384"/>
        <w:rPr>
          <w:rFonts w:eastAsia="SimSun"/>
        </w:rPr>
      </w:pPr>
      <w:r w:rsidRPr="00CB57BB">
        <w:rPr>
          <w:rFonts w:eastAsia="SimSun"/>
        </w:rPr>
        <w:t xml:space="preserve">        &lt;xs:enumeration value="V2X"/&gt;</w:t>
      </w:r>
    </w:p>
    <w:p w14:paraId="33B8491D" w14:textId="77777777" w:rsidR="009E1D5D" w:rsidRPr="00CB57BB" w:rsidRDefault="009E1D5D" w:rsidP="009E1D5D">
      <w:pPr>
        <w:pStyle w:val="PL"/>
        <w:ind w:left="384" w:hanging="384"/>
        <w:rPr>
          <w:rFonts w:eastAsia="SimSun"/>
        </w:rPr>
      </w:pPr>
      <w:r w:rsidRPr="00CB57BB">
        <w:rPr>
          <w:rFonts w:eastAsia="SimSun"/>
        </w:rPr>
        <w:t xml:space="preserve">        &lt;xs:enumeration value="Others"/&gt;</w:t>
      </w:r>
    </w:p>
    <w:p w14:paraId="3FD9AC96" w14:textId="77777777" w:rsidR="009E1D5D" w:rsidRPr="00CB57BB" w:rsidRDefault="009E1D5D" w:rsidP="009E1D5D">
      <w:pPr>
        <w:pStyle w:val="PL"/>
        <w:ind w:left="384" w:hanging="384"/>
        <w:rPr>
          <w:rFonts w:eastAsia="SimSun"/>
        </w:rPr>
      </w:pPr>
      <w:r w:rsidRPr="00CB57BB">
        <w:rPr>
          <w:rFonts w:eastAsia="SimSun"/>
        </w:rPr>
        <w:t xml:space="preserve">    &lt;/xs:restriction&gt;</w:t>
      </w:r>
    </w:p>
    <w:p w14:paraId="1CBEC22C" w14:textId="77777777" w:rsidR="009E1D5D" w:rsidRPr="00CB57BB" w:rsidRDefault="009E1D5D" w:rsidP="009E1D5D">
      <w:pPr>
        <w:pStyle w:val="PL"/>
        <w:ind w:left="384" w:hanging="384"/>
        <w:rPr>
          <w:rFonts w:eastAsia="SimSun"/>
        </w:rPr>
      </w:pPr>
      <w:r w:rsidRPr="00CB57BB">
        <w:rPr>
          <w:rFonts w:eastAsia="SimSun"/>
        </w:rPr>
        <w:t xml:space="preserve">  &lt;/xs:simpleType&gt;</w:t>
      </w:r>
    </w:p>
    <w:p w14:paraId="5D2BD6FE" w14:textId="77777777" w:rsidR="009E1D5D" w:rsidRPr="00CB57BB" w:rsidRDefault="009E1D5D" w:rsidP="009E1D5D">
      <w:pPr>
        <w:pStyle w:val="PL"/>
        <w:ind w:left="384" w:hanging="384"/>
        <w:rPr>
          <w:rFonts w:eastAsia="SimSun"/>
        </w:rPr>
      </w:pPr>
      <w:r w:rsidRPr="00CB57BB">
        <w:rPr>
          <w:rFonts w:eastAsia="SimSun"/>
        </w:rPr>
        <w:t>&lt;/xs:schema&gt;</w:t>
      </w:r>
    </w:p>
    <w:p w14:paraId="230E552F" w14:textId="2ACAE37B" w:rsidR="004E5B89" w:rsidRDefault="004E5B89" w:rsidP="00CB57BB">
      <w:pPr>
        <w:pStyle w:val="Heading2"/>
        <w:rPr>
          <w:noProof/>
        </w:rPr>
      </w:pPr>
      <w:bookmarkStart w:id="529" w:name="_Toc25305699"/>
      <w:bookmarkStart w:id="530" w:name="_Toc26190275"/>
      <w:bookmarkStart w:id="531" w:name="_Toc26190868"/>
      <w:bookmarkStart w:id="532" w:name="_Toc34062204"/>
      <w:bookmarkStart w:id="533" w:name="_Toc34394645"/>
      <w:bookmarkStart w:id="534" w:name="_Toc45274438"/>
      <w:bookmarkStart w:id="535" w:name="_Toc51932977"/>
      <w:bookmarkStart w:id="536" w:name="_Toc58513707"/>
      <w:bookmarkStart w:id="537" w:name="_Toc92304777"/>
      <w:bookmarkEnd w:id="528"/>
      <w:r>
        <w:rPr>
          <w:noProof/>
        </w:rPr>
        <w:t>7.5</w:t>
      </w:r>
      <w:r>
        <w:rPr>
          <w:noProof/>
        </w:rPr>
        <w:tab/>
        <w:t>Semantics</w:t>
      </w:r>
      <w:bookmarkEnd w:id="529"/>
      <w:bookmarkEnd w:id="530"/>
      <w:bookmarkEnd w:id="531"/>
      <w:bookmarkEnd w:id="532"/>
      <w:bookmarkEnd w:id="533"/>
      <w:bookmarkEnd w:id="534"/>
      <w:bookmarkEnd w:id="535"/>
      <w:bookmarkEnd w:id="536"/>
      <w:bookmarkEnd w:id="537"/>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7DB4303A" w:rsidR="00585A79" w:rsidRDefault="00585A79" w:rsidP="00585A79">
      <w:r>
        <w:t xml:space="preserve">The value of the </w:t>
      </w:r>
      <w:r w:rsidR="008B3503">
        <w:t>"</w:t>
      </w:r>
      <w:r>
        <w:t>uri</w:t>
      </w:r>
      <w:r w:rsidR="008B3503">
        <w:t>"</w:t>
      </w:r>
      <w:r>
        <w:t xml:space="preserve">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13832A97" w:rsidR="00585A79" w:rsidRPr="00B00239" w:rsidRDefault="00585A79" w:rsidP="004E5B89">
      <w:r>
        <w:t>The &lt;</w:t>
      </w:r>
      <w:r w:rsidRPr="00960DD0">
        <w:rPr>
          <w:rFonts w:eastAsia="SimSun"/>
        </w:rPr>
        <w:t>val-service</w:t>
      </w:r>
      <w:r w:rsidR="00AE47F9">
        <w:rPr>
          <w:rFonts w:eastAsia="SimSun"/>
        </w:rPr>
        <w:t>-id</w:t>
      </w:r>
      <w:r>
        <w:rPr>
          <w:rFonts w:eastAsia="SimSun"/>
        </w:rPr>
        <w:t xml:space="preserve">&gt; child element of a &lt;common&gt; element </w:t>
      </w:r>
      <w:r>
        <w:t xml:space="preserve">of a &lt;list-service&gt; element shall indicate </w:t>
      </w:r>
      <w:r w:rsidR="00AE47F9">
        <w:t xml:space="preserve">the </w:t>
      </w:r>
      <w:r>
        <w:t>service supported by the group.</w:t>
      </w:r>
    </w:p>
    <w:p w14:paraId="1B216269" w14:textId="77777777" w:rsidR="00AE47F9" w:rsidRPr="00B00239" w:rsidRDefault="00AE47F9" w:rsidP="00AE47F9">
      <w:r>
        <w:t>The &lt;</w:t>
      </w:r>
      <w:r>
        <w:rPr>
          <w:rFonts w:eastAsia="SimSun"/>
        </w:rPr>
        <w:t xml:space="preserve">geo-id&gt; child element of a &lt;common&gt; element </w:t>
      </w:r>
      <w:r>
        <w:t>of a &lt;list-service&gt; element shall indicate geographical area addressed by the group.</w:t>
      </w:r>
    </w:p>
    <w:p w14:paraId="2477102D" w14:textId="77777777" w:rsidR="008D74A6" w:rsidRPr="008D74A6" w:rsidRDefault="004E5B89" w:rsidP="008D74A6">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6991AFD7" w14:textId="06B4621F" w:rsidR="004E5B89" w:rsidRDefault="008D74A6" w:rsidP="008D74A6">
      <w:pPr>
        <w:rPr>
          <w:lang w:val="en-US"/>
        </w:rPr>
      </w:pPr>
      <w:r w:rsidRPr="008D74A6">
        <w:rPr>
          <w:lang w:val="en-US"/>
        </w:rPr>
        <w:t>The &lt;external-group-id&gt; child element of a &lt;val-specific-config&gt; element of a &lt;list-service&gt; element identifies the member UEs of the VAL group at the 3GPP core network</w:t>
      </w:r>
    </w:p>
    <w:p w14:paraId="1D8199CA" w14:textId="6F439978" w:rsidR="00585A79" w:rsidRPr="00B0023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317CFD9E" w14:textId="5C967212" w:rsidR="004E5B89" w:rsidRDefault="004E5B89" w:rsidP="00CB57BB">
      <w:pPr>
        <w:pStyle w:val="Heading2"/>
      </w:pPr>
      <w:bookmarkStart w:id="538" w:name="_Toc25305700"/>
      <w:bookmarkStart w:id="539" w:name="_Toc26190276"/>
      <w:bookmarkStart w:id="540" w:name="_Toc26190869"/>
      <w:bookmarkStart w:id="541" w:name="_Toc34062205"/>
      <w:bookmarkStart w:id="542" w:name="_Toc34394646"/>
      <w:bookmarkStart w:id="543" w:name="_Toc45274439"/>
      <w:bookmarkStart w:id="544" w:name="_Toc51932978"/>
      <w:bookmarkStart w:id="545" w:name="_Toc58513708"/>
      <w:bookmarkStart w:id="546" w:name="_Toc92304778"/>
      <w:r>
        <w:lastRenderedPageBreak/>
        <w:t>7.6</w:t>
      </w:r>
      <w:r>
        <w:tab/>
        <w:t>MIME type</w:t>
      </w:r>
      <w:bookmarkEnd w:id="538"/>
      <w:bookmarkEnd w:id="539"/>
      <w:bookmarkEnd w:id="540"/>
      <w:bookmarkEnd w:id="541"/>
      <w:bookmarkEnd w:id="542"/>
      <w:bookmarkEnd w:id="543"/>
      <w:bookmarkEnd w:id="544"/>
      <w:bookmarkEnd w:id="545"/>
      <w:bookmarkEnd w:id="546"/>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CB57BB">
      <w:pPr>
        <w:pStyle w:val="Heading2"/>
      </w:pPr>
      <w:bookmarkStart w:id="547" w:name="_Toc25305701"/>
      <w:bookmarkStart w:id="548" w:name="_Toc26190277"/>
      <w:bookmarkStart w:id="549" w:name="_Toc26190870"/>
      <w:bookmarkStart w:id="550" w:name="_Toc34062206"/>
      <w:bookmarkStart w:id="551" w:name="_Toc34394647"/>
      <w:bookmarkStart w:id="552" w:name="_Toc45274440"/>
      <w:bookmarkStart w:id="553" w:name="_Toc51932979"/>
      <w:bookmarkStart w:id="554" w:name="_Toc58513709"/>
      <w:bookmarkStart w:id="555" w:name="_Toc92304779"/>
      <w:r>
        <w:t>7.7</w:t>
      </w:r>
      <w:r w:rsidRPr="0073469F">
        <w:tab/>
        <w:t>IANA registration template</w:t>
      </w:r>
      <w:bookmarkEnd w:id="547"/>
      <w:bookmarkEnd w:id="548"/>
      <w:bookmarkEnd w:id="549"/>
      <w:bookmarkEnd w:id="550"/>
      <w:bookmarkEnd w:id="551"/>
      <w:bookmarkEnd w:id="552"/>
      <w:bookmarkEnd w:id="553"/>
      <w:bookmarkEnd w:id="554"/>
      <w:bookmarkEnd w:id="555"/>
    </w:p>
    <w:p w14:paraId="278E4DB2" w14:textId="77777777" w:rsidR="00655E3D" w:rsidRPr="00A07E7A" w:rsidRDefault="00655E3D" w:rsidP="00655E3D">
      <w:r w:rsidRPr="00A07E7A">
        <w:t>Your Name:</w:t>
      </w:r>
    </w:p>
    <w:p w14:paraId="19476056" w14:textId="77777777" w:rsidR="00655E3D" w:rsidRPr="00A07E7A" w:rsidRDefault="00655E3D" w:rsidP="00655E3D">
      <w:r w:rsidRPr="00A07E7A">
        <w:t>&lt;MCC name&gt;</w:t>
      </w:r>
    </w:p>
    <w:p w14:paraId="62477F55" w14:textId="77777777" w:rsidR="00655E3D" w:rsidRPr="00A07E7A" w:rsidRDefault="00655E3D" w:rsidP="00655E3D">
      <w:r w:rsidRPr="00A07E7A">
        <w:t>Your Email Address:</w:t>
      </w:r>
    </w:p>
    <w:p w14:paraId="6BECD3A4" w14:textId="77777777" w:rsidR="00655E3D" w:rsidRPr="00A07E7A" w:rsidRDefault="00655E3D" w:rsidP="00655E3D">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r w:rsidRPr="00A07E7A">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r w:rsidRPr="00A07E7A">
        <w:t>This media type does not include provisions for directives that institute actions on a recipient's files or other resources.</w:t>
      </w:r>
    </w:p>
    <w:p w14:paraId="02A55FCB" w14:textId="77777777" w:rsidR="00655E3D" w:rsidRPr="00A07E7A" w:rsidRDefault="00655E3D" w:rsidP="00655E3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lastRenderedPageBreak/>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rPr>
          <w:rFonts w:eastAsia="PMingLiU"/>
        </w:rPr>
      </w:pPr>
      <w:r w:rsidRPr="00A07E7A">
        <w:rPr>
          <w:rFonts w:eastAsia="PMingLiU"/>
        </w:rPr>
        <w:t>Fragment identifier considerations:</w:t>
      </w:r>
    </w:p>
    <w:p w14:paraId="4148B9F4" w14:textId="77777777" w:rsidR="00655E3D" w:rsidRPr="00A07E7A" w:rsidRDefault="00655E3D" w:rsidP="00655E3D">
      <w:r w:rsidRPr="00A07E7A">
        <w:t>The handling in section 5 of IETF RFC 7303 applies.</w:t>
      </w:r>
    </w:p>
    <w:p w14:paraId="1E12A0D5" w14:textId="77777777" w:rsidR="00655E3D" w:rsidRPr="00A07E7A" w:rsidRDefault="00655E3D" w:rsidP="00655E3D">
      <w:r w:rsidRPr="00A07E7A">
        <w:t>Restrictions on usage:</w:t>
      </w:r>
    </w:p>
    <w:p w14:paraId="4BB0C107" w14:textId="77777777" w:rsidR="00655E3D" w:rsidRPr="00A07E7A" w:rsidRDefault="00655E3D" w:rsidP="00655E3D">
      <w:r w:rsidRPr="00A07E7A">
        <w:t>None</w:t>
      </w:r>
    </w:p>
    <w:p w14:paraId="56EA057B" w14:textId="77777777" w:rsidR="00655E3D" w:rsidRPr="00A07E7A" w:rsidRDefault="00655E3D" w:rsidP="00655E3D">
      <w:r w:rsidRPr="00A07E7A">
        <w:t>Provisional registration? (standards tree only):</w:t>
      </w:r>
    </w:p>
    <w:p w14:paraId="6AE114A6" w14:textId="77777777" w:rsidR="00655E3D" w:rsidRPr="00A07E7A" w:rsidRDefault="00655E3D" w:rsidP="00655E3D">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r w:rsidRPr="00A07E7A">
        <w:t>Intended usage:</w:t>
      </w:r>
    </w:p>
    <w:p w14:paraId="783948FD" w14:textId="77777777" w:rsidR="00655E3D" w:rsidRPr="00A07E7A" w:rsidRDefault="00655E3D" w:rsidP="00655E3D">
      <w:pPr>
        <w:rPr>
          <w:rFonts w:eastAsia="PMingLiU"/>
        </w:rPr>
      </w:pPr>
      <w:r w:rsidRPr="00A07E7A">
        <w:rPr>
          <w:rFonts w:eastAsia="PMingLiU"/>
        </w:rPr>
        <w:t>Common</w:t>
      </w:r>
    </w:p>
    <w:p w14:paraId="48B21D20" w14:textId="77777777" w:rsidR="00655E3D" w:rsidRPr="00A07E7A" w:rsidRDefault="00655E3D" w:rsidP="00655E3D">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r w:rsidRPr="00A07E7A">
        <w:t>i)</w:t>
      </w:r>
      <w:r w:rsidRPr="00A07E7A">
        <w:tab/>
        <w:t>Author: 3GPP CT1 Working Group/3GPP_TSG_CT_WG1@LIST.ETSI.ORG</w:t>
      </w:r>
    </w:p>
    <w:p w14:paraId="18C0F3C5" w14:textId="77777777" w:rsidR="00655E3D" w:rsidRDefault="00655E3D" w:rsidP="00655E3D">
      <w:pPr>
        <w:pStyle w:val="B2"/>
        <w:rPr>
          <w:noProof/>
        </w:rPr>
      </w:pPr>
      <w:r w:rsidRPr="00A07E7A">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CB57BB">
      <w:pPr>
        <w:pStyle w:val="Heading8"/>
      </w:pPr>
      <w:bookmarkStart w:id="556" w:name="_Toc34062207"/>
      <w:bookmarkStart w:id="557" w:name="_Toc34394648"/>
      <w:bookmarkStart w:id="558" w:name="_Toc45274441"/>
      <w:bookmarkStart w:id="559" w:name="_Toc51932980"/>
      <w:bookmarkStart w:id="560" w:name="_Toc58513710"/>
      <w:bookmarkStart w:id="561" w:name="_Toc92304780"/>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556"/>
      <w:bookmarkEnd w:id="557"/>
      <w:bookmarkEnd w:id="558"/>
      <w:bookmarkEnd w:id="559"/>
      <w:bookmarkEnd w:id="560"/>
      <w:bookmarkEnd w:id="561"/>
    </w:p>
    <w:p w14:paraId="6A2EB580" w14:textId="094A62B7" w:rsidR="000B110A" w:rsidRDefault="00F13914" w:rsidP="00CB57BB">
      <w:pPr>
        <w:pStyle w:val="Heading1"/>
      </w:pPr>
      <w:bookmarkStart w:id="562" w:name="_Toc34062208"/>
      <w:bookmarkStart w:id="563" w:name="_Toc34394649"/>
      <w:bookmarkStart w:id="564" w:name="_Toc45274442"/>
      <w:bookmarkStart w:id="565" w:name="_Toc51932981"/>
      <w:bookmarkStart w:id="566" w:name="_Toc58513711"/>
      <w:bookmarkStart w:id="567" w:name="_Toc92304781"/>
      <w:r>
        <w:t>A</w:t>
      </w:r>
      <w:r w:rsidR="000B110A">
        <w:t>.1</w:t>
      </w:r>
      <w:r w:rsidR="000B110A">
        <w:tab/>
        <w:t>Creating group events subscription</w:t>
      </w:r>
      <w:bookmarkEnd w:id="562"/>
      <w:bookmarkEnd w:id="563"/>
      <w:bookmarkEnd w:id="564"/>
      <w:bookmarkEnd w:id="565"/>
      <w:bookmarkEnd w:id="566"/>
      <w:bookmarkEnd w:id="567"/>
    </w:p>
    <w:p w14:paraId="1CF5E6B7" w14:textId="3E46893C" w:rsidR="000B110A" w:rsidRDefault="00F13914" w:rsidP="00CB57BB">
      <w:pPr>
        <w:pStyle w:val="Heading2"/>
      </w:pPr>
      <w:bookmarkStart w:id="568" w:name="_Toc34062209"/>
      <w:bookmarkStart w:id="569" w:name="_Toc34394650"/>
      <w:bookmarkStart w:id="570" w:name="_Toc45274443"/>
      <w:bookmarkStart w:id="571" w:name="_Toc51932982"/>
      <w:bookmarkStart w:id="572" w:name="_Toc58513712"/>
      <w:bookmarkStart w:id="573" w:name="_Toc92304782"/>
      <w:r>
        <w:t>A</w:t>
      </w:r>
      <w:r w:rsidR="000B110A">
        <w:t>.1.1</w:t>
      </w:r>
      <w:r w:rsidR="000B110A">
        <w:tab/>
        <w:t>General</w:t>
      </w:r>
      <w:bookmarkEnd w:id="568"/>
      <w:bookmarkEnd w:id="569"/>
      <w:bookmarkEnd w:id="570"/>
      <w:bookmarkEnd w:id="571"/>
      <w:bookmarkEnd w:id="572"/>
      <w:bookmarkEnd w:id="573"/>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CB57BB">
      <w:pPr>
        <w:pStyle w:val="Heading2"/>
      </w:pPr>
      <w:bookmarkStart w:id="574" w:name="_Toc34062210"/>
      <w:bookmarkStart w:id="575" w:name="_Toc34394651"/>
      <w:bookmarkStart w:id="576" w:name="_Toc45274444"/>
      <w:bookmarkStart w:id="577" w:name="_Toc51932983"/>
      <w:bookmarkStart w:id="578" w:name="_Toc58513713"/>
      <w:bookmarkStart w:id="579" w:name="_Toc92304783"/>
      <w:r>
        <w:t>A</w:t>
      </w:r>
      <w:r w:rsidR="000B110A">
        <w:t>.1.2</w:t>
      </w:r>
      <w:r w:rsidR="000B110A">
        <w:tab/>
        <w:t>Client side parameters</w:t>
      </w:r>
      <w:bookmarkEnd w:id="574"/>
      <w:bookmarkEnd w:id="575"/>
      <w:bookmarkEnd w:id="576"/>
      <w:bookmarkEnd w:id="577"/>
      <w:bookmarkEnd w:id="578"/>
      <w:bookmarkEnd w:id="579"/>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7135EF">
        <w:trPr>
          <w:jc w:val="center"/>
        </w:trPr>
        <w:tc>
          <w:tcPr>
            <w:tcW w:w="1129" w:type="dxa"/>
            <w:shd w:val="clear" w:color="auto" w:fill="auto"/>
          </w:tcPr>
          <w:p w14:paraId="797BB1F2" w14:textId="77777777" w:rsidR="000B110A" w:rsidRPr="001103C9" w:rsidRDefault="000B110A" w:rsidP="007135EF">
            <w:pPr>
              <w:pStyle w:val="TAH"/>
            </w:pPr>
            <w:r w:rsidRPr="001103C9">
              <w:t>Parameter</w:t>
            </w:r>
          </w:p>
        </w:tc>
        <w:tc>
          <w:tcPr>
            <w:tcW w:w="6776" w:type="dxa"/>
            <w:shd w:val="clear" w:color="auto" w:fill="auto"/>
          </w:tcPr>
          <w:p w14:paraId="19667E2A" w14:textId="77777777" w:rsidR="000B110A" w:rsidRPr="001103C9" w:rsidRDefault="000B110A" w:rsidP="007135EF">
            <w:pPr>
              <w:pStyle w:val="TAH"/>
            </w:pPr>
            <w:r w:rsidRPr="001103C9">
              <w:t>Description</w:t>
            </w:r>
          </w:p>
        </w:tc>
      </w:tr>
      <w:tr w:rsidR="00094E36" w:rsidRPr="00EA26B3" w14:paraId="316F6556" w14:textId="77777777" w:rsidTr="007135EF">
        <w:trPr>
          <w:jc w:val="center"/>
        </w:trPr>
        <w:tc>
          <w:tcPr>
            <w:tcW w:w="1129" w:type="dxa"/>
            <w:shd w:val="clear" w:color="auto" w:fill="auto"/>
          </w:tcPr>
          <w:p w14:paraId="2F0E919B" w14:textId="77777777" w:rsidR="00094E36" w:rsidRPr="001103C9" w:rsidRDefault="00094E36" w:rsidP="007135EF">
            <w:pPr>
              <w:pStyle w:val="TAL"/>
              <w:tabs>
                <w:tab w:val="left" w:pos="5454"/>
              </w:tabs>
            </w:pPr>
            <w:r>
              <w:t>VAL User Id</w:t>
            </w:r>
          </w:p>
        </w:tc>
        <w:tc>
          <w:tcPr>
            <w:tcW w:w="6776" w:type="dxa"/>
            <w:shd w:val="clear" w:color="auto" w:fill="auto"/>
          </w:tcPr>
          <w:p w14:paraId="5CF4ABCB" w14:textId="77777777" w:rsidR="00094E36" w:rsidRPr="001103C9" w:rsidRDefault="00094E36" w:rsidP="007135EF">
            <w:pPr>
              <w:pStyle w:val="TAL"/>
              <w:tabs>
                <w:tab w:val="left" w:pos="5454"/>
              </w:tabs>
            </w:pPr>
            <w:r w:rsidRPr="00F30FFB">
              <w:t>REQUIRED. Represents a VAL user who initiates subscription.</w:t>
            </w:r>
          </w:p>
        </w:tc>
      </w:tr>
      <w:tr w:rsidR="000B110A" w:rsidRPr="00EA26B3" w14:paraId="1DD7A23E" w14:textId="77777777" w:rsidTr="007135EF">
        <w:trPr>
          <w:jc w:val="center"/>
        </w:trPr>
        <w:tc>
          <w:tcPr>
            <w:tcW w:w="1129" w:type="dxa"/>
            <w:shd w:val="clear" w:color="auto" w:fill="auto"/>
          </w:tcPr>
          <w:p w14:paraId="6050BCD5" w14:textId="77777777" w:rsidR="000B110A" w:rsidRPr="00B96C52" w:rsidRDefault="000B110A" w:rsidP="007135EF">
            <w:pPr>
              <w:pStyle w:val="TAL"/>
              <w:tabs>
                <w:tab w:val="left" w:pos="5454"/>
              </w:tabs>
            </w:pPr>
            <w:r>
              <w:t>Callback-URI</w:t>
            </w:r>
          </w:p>
        </w:tc>
        <w:tc>
          <w:tcPr>
            <w:tcW w:w="6776" w:type="dxa"/>
            <w:shd w:val="clear" w:color="auto" w:fill="auto"/>
          </w:tcPr>
          <w:p w14:paraId="146911AC" w14:textId="77777777" w:rsidR="000B110A" w:rsidRPr="00B96C52" w:rsidRDefault="000B110A" w:rsidP="007135EF">
            <w:pPr>
              <w:pStyle w:val="TAL"/>
              <w:tabs>
                <w:tab w:val="left" w:pos="5454"/>
              </w:tabs>
            </w:pPr>
            <w:r w:rsidRPr="00B96C52">
              <w:t xml:space="preserve">REQUIRED. </w:t>
            </w:r>
            <w:r>
              <w:t>Represents where to send HTTP notifications</w:t>
            </w:r>
          </w:p>
        </w:tc>
      </w:tr>
      <w:tr w:rsidR="000B110A" w:rsidRPr="00EA26B3" w14:paraId="3ACDF1C8" w14:textId="77777777" w:rsidTr="007135EF">
        <w:trPr>
          <w:jc w:val="center"/>
        </w:trPr>
        <w:tc>
          <w:tcPr>
            <w:tcW w:w="1129" w:type="dxa"/>
            <w:shd w:val="clear" w:color="auto" w:fill="auto"/>
          </w:tcPr>
          <w:p w14:paraId="7477E52F" w14:textId="77777777" w:rsidR="000B110A" w:rsidRPr="00B96C52" w:rsidRDefault="000B110A" w:rsidP="007135EF">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7135EF">
        <w:trPr>
          <w:jc w:val="center"/>
        </w:trPr>
        <w:tc>
          <w:tcPr>
            <w:tcW w:w="1129" w:type="dxa"/>
            <w:shd w:val="clear" w:color="auto" w:fill="auto"/>
          </w:tcPr>
          <w:p w14:paraId="4FD58CF1" w14:textId="77777777" w:rsidR="000B110A" w:rsidRPr="001103C9" w:rsidRDefault="000B110A" w:rsidP="007135EF">
            <w:pPr>
              <w:pStyle w:val="TAH"/>
            </w:pPr>
            <w:r w:rsidRPr="001103C9">
              <w:t>Parameter</w:t>
            </w:r>
          </w:p>
        </w:tc>
        <w:tc>
          <w:tcPr>
            <w:tcW w:w="6776" w:type="dxa"/>
            <w:shd w:val="clear" w:color="auto" w:fill="auto"/>
          </w:tcPr>
          <w:p w14:paraId="4E8CEA2B" w14:textId="77777777" w:rsidR="000B110A" w:rsidRPr="001103C9" w:rsidRDefault="000B110A" w:rsidP="007135EF">
            <w:pPr>
              <w:pStyle w:val="TAH"/>
            </w:pPr>
            <w:r w:rsidRPr="001103C9">
              <w:t>Description</w:t>
            </w:r>
          </w:p>
        </w:tc>
      </w:tr>
      <w:tr w:rsidR="000B110A" w:rsidRPr="00EA26B3" w14:paraId="6EED1BF7" w14:textId="77777777" w:rsidTr="007135EF">
        <w:trPr>
          <w:jc w:val="center"/>
        </w:trPr>
        <w:tc>
          <w:tcPr>
            <w:tcW w:w="1129" w:type="dxa"/>
            <w:shd w:val="clear" w:color="auto" w:fill="auto"/>
          </w:tcPr>
          <w:p w14:paraId="19B11927" w14:textId="77777777" w:rsidR="000B110A" w:rsidRPr="00B96C52" w:rsidRDefault="000B110A" w:rsidP="007135EF">
            <w:pPr>
              <w:pStyle w:val="TAL"/>
              <w:tabs>
                <w:tab w:val="left" w:pos="5454"/>
              </w:tabs>
            </w:pPr>
            <w:r>
              <w:t>Event</w:t>
            </w:r>
          </w:p>
        </w:tc>
        <w:tc>
          <w:tcPr>
            <w:tcW w:w="6776" w:type="dxa"/>
            <w:shd w:val="clear" w:color="auto" w:fill="auto"/>
          </w:tcPr>
          <w:p w14:paraId="3A1EBA32" w14:textId="77777777" w:rsidR="000B110A" w:rsidRDefault="000B110A" w:rsidP="00CB57BB">
            <w:pPr>
              <w:pStyle w:val="TAL"/>
            </w:pPr>
            <w:r w:rsidRPr="00CB57BB">
              <w:t>REQUIRED. Represents the type of notification which client requires. This specification defines following type of notifications:</w:t>
            </w:r>
          </w:p>
          <w:p w14:paraId="47D9DF83" w14:textId="5657496A" w:rsidR="000B110A" w:rsidRDefault="006B006C" w:rsidP="00CB57BB">
            <w:pPr>
              <w:pStyle w:val="TAL"/>
            </w:pPr>
            <w:r w:rsidRPr="00CB57BB">
              <w:t xml:space="preserve">- </w:t>
            </w:r>
            <w:r w:rsidR="000B110A" w:rsidRPr="00CB57BB">
              <w:t>0x01: SUBSCRIBE_GROUP_ANNOUNCEMENT</w:t>
            </w:r>
          </w:p>
          <w:p w14:paraId="0C608C25" w14:textId="09417A19" w:rsidR="000B110A" w:rsidRPr="00B96C52" w:rsidRDefault="006B006C" w:rsidP="00CB57BB">
            <w:pPr>
              <w:pStyle w:val="TAL"/>
            </w:pPr>
            <w:r w:rsidRPr="00CB57BB">
              <w:t xml:space="preserve">- </w:t>
            </w:r>
            <w:r w:rsidR="000B110A" w:rsidRPr="00CB57BB">
              <w:t>0x02: SUBSCRIBE_GROUP_MODIFICATION</w:t>
            </w:r>
          </w:p>
        </w:tc>
      </w:tr>
      <w:tr w:rsidR="000B110A" w:rsidRPr="00EA26B3" w14:paraId="1FB3BD08" w14:textId="77777777" w:rsidTr="007135EF">
        <w:trPr>
          <w:jc w:val="center"/>
        </w:trPr>
        <w:tc>
          <w:tcPr>
            <w:tcW w:w="1129" w:type="dxa"/>
            <w:shd w:val="clear" w:color="auto" w:fill="auto"/>
          </w:tcPr>
          <w:p w14:paraId="1956B93C" w14:textId="77777777" w:rsidR="000B110A" w:rsidRPr="00B96C52" w:rsidRDefault="000B110A" w:rsidP="007135EF">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7135EF">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7135EF">
        <w:trPr>
          <w:jc w:val="center"/>
        </w:trPr>
        <w:tc>
          <w:tcPr>
            <w:tcW w:w="1129" w:type="dxa"/>
            <w:shd w:val="clear" w:color="auto" w:fill="auto"/>
          </w:tcPr>
          <w:p w14:paraId="4D679CB8" w14:textId="77777777" w:rsidR="000B110A" w:rsidRDefault="000B110A" w:rsidP="007135EF">
            <w:pPr>
              <w:pStyle w:val="TAL"/>
              <w:tabs>
                <w:tab w:val="left" w:pos="5454"/>
              </w:tabs>
              <w:rPr>
                <w:rStyle w:val="B1Char"/>
              </w:rPr>
            </w:pPr>
            <w:r>
              <w:rPr>
                <w:rStyle w:val="B1Char"/>
              </w:rPr>
              <w:t>Group ID list</w:t>
            </w:r>
          </w:p>
        </w:tc>
        <w:tc>
          <w:tcPr>
            <w:tcW w:w="6776" w:type="dxa"/>
            <w:shd w:val="clear" w:color="auto" w:fill="auto"/>
          </w:tcPr>
          <w:p w14:paraId="1AF41D42" w14:textId="30F2312A" w:rsidR="000B110A" w:rsidRPr="00B96C52" w:rsidRDefault="000B110A" w:rsidP="007135EF">
            <w:pPr>
              <w:pStyle w:val="TAL"/>
              <w:tabs>
                <w:tab w:val="left" w:pos="5454"/>
              </w:tabs>
            </w:pPr>
            <w:r>
              <w:t xml:space="preserve">REQUIRED if </w:t>
            </w:r>
            <w:r w:rsidRPr="000B2651">
              <w:t>"</w:t>
            </w:r>
            <w:r>
              <w:t>Event</w:t>
            </w:r>
            <w:r w:rsidR="008B3503">
              <w:t>"</w:t>
            </w:r>
            <w:r>
              <w:t xml:space="preserve"> parameter is set to </w:t>
            </w:r>
            <w:r w:rsidRPr="003D6DDD">
              <w:t>SUBSCRIBE</w:t>
            </w:r>
            <w:r>
              <w:t>_GROUP_MODIFICATION (0x02)</w:t>
            </w:r>
            <w:r w:rsidR="00E14D8B">
              <w:t xml:space="preserve"> or SUBSCRIBE_GROUP_IDENTITY_LIST (0x04)</w:t>
            </w:r>
            <w:r>
              <w:t>. Represents a space-separated list of VAL group ID of the groups</w:t>
            </w:r>
          </w:p>
        </w:tc>
      </w:tr>
      <w:tr w:rsidR="007D1286" w:rsidRPr="00EA26B3" w14:paraId="00BCE1CD" w14:textId="77777777" w:rsidTr="007135EF">
        <w:trPr>
          <w:jc w:val="center"/>
        </w:trPr>
        <w:tc>
          <w:tcPr>
            <w:tcW w:w="1129" w:type="dxa"/>
            <w:shd w:val="clear" w:color="auto" w:fill="auto"/>
          </w:tcPr>
          <w:p w14:paraId="0503170E" w14:textId="2416ADF6" w:rsidR="007D1286" w:rsidRDefault="007D1286" w:rsidP="007D1286">
            <w:pPr>
              <w:pStyle w:val="TAL"/>
              <w:tabs>
                <w:tab w:val="left" w:pos="5454"/>
              </w:tabs>
              <w:rPr>
                <w:rStyle w:val="B1Char"/>
              </w:rPr>
            </w:pPr>
            <w:r w:rsidRPr="001738D1">
              <w:t>Minimum Interval</w:t>
            </w:r>
          </w:p>
        </w:tc>
        <w:tc>
          <w:tcPr>
            <w:tcW w:w="6776" w:type="dxa"/>
            <w:shd w:val="clear" w:color="auto" w:fill="auto"/>
          </w:tcPr>
          <w:p w14:paraId="62981DD2" w14:textId="151C6AAC" w:rsidR="007D1286" w:rsidRDefault="007D1286" w:rsidP="007D1286">
            <w:pPr>
              <w:pStyle w:val="TAL"/>
              <w:tabs>
                <w:tab w:val="left" w:pos="5454"/>
              </w:tabs>
            </w:pPr>
            <w:r>
              <w:t xml:space="preserve">OPTIONAL. </w:t>
            </w:r>
            <w:r>
              <w:rPr>
                <w:rFonts w:eastAsia="DengXian"/>
                <w:lang w:eastAsia="zh-CN"/>
              </w:rPr>
              <w:t>I</w:t>
            </w:r>
            <w:r w:rsidRPr="00BA4888">
              <w:rPr>
                <w:rFonts w:eastAsia="DengXian"/>
                <w:lang w:eastAsia="zh-CN"/>
              </w:rPr>
              <w:t>ndicates the minimum time interval between consecutive notifications</w:t>
            </w:r>
            <w:r>
              <w:rPr>
                <w:rFonts w:eastAsia="DengXian"/>
                <w:lang w:eastAsia="zh-CN"/>
              </w:rPr>
              <w:t xml:space="preserve">. </w:t>
            </w:r>
            <w:r w:rsidRPr="00BA4888">
              <w:rPr>
                <w:rFonts w:eastAsia="DengXian"/>
                <w:lang w:eastAsia="zh-CN"/>
              </w:rPr>
              <w:t>Defaults to 0 if not provided</w:t>
            </w:r>
            <w:r>
              <w:rPr>
                <w:rFonts w:eastAsia="DengXian"/>
                <w:lang w:eastAsia="zh-CN"/>
              </w:rPr>
              <w:t>.</w:t>
            </w:r>
          </w:p>
        </w:tc>
      </w:tr>
    </w:tbl>
    <w:p w14:paraId="520D5C9B" w14:textId="77777777" w:rsidR="000B110A" w:rsidRPr="00A55D46" w:rsidRDefault="000B110A" w:rsidP="000B110A"/>
    <w:p w14:paraId="65A68B63" w14:textId="6512EC53" w:rsidR="000B110A" w:rsidRDefault="00F13914" w:rsidP="00CB57BB">
      <w:pPr>
        <w:pStyle w:val="Heading2"/>
      </w:pPr>
      <w:bookmarkStart w:id="580" w:name="_Toc34062211"/>
      <w:bookmarkStart w:id="581" w:name="_Toc34394652"/>
      <w:bookmarkStart w:id="582" w:name="_Toc45274445"/>
      <w:bookmarkStart w:id="583" w:name="_Toc51932984"/>
      <w:bookmarkStart w:id="584" w:name="_Toc58513714"/>
      <w:bookmarkStart w:id="585" w:name="_Toc92304784"/>
      <w:r>
        <w:t>A</w:t>
      </w:r>
      <w:r w:rsidR="000B110A">
        <w:t>.1.3</w:t>
      </w:r>
      <w:r w:rsidR="000B110A">
        <w:tab/>
        <w:t>Server side parameters</w:t>
      </w:r>
      <w:bookmarkEnd w:id="580"/>
      <w:bookmarkEnd w:id="581"/>
      <w:bookmarkEnd w:id="582"/>
      <w:bookmarkEnd w:id="583"/>
      <w:bookmarkEnd w:id="584"/>
      <w:bookmarkEnd w:id="585"/>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7135EF">
        <w:trPr>
          <w:jc w:val="center"/>
        </w:trPr>
        <w:tc>
          <w:tcPr>
            <w:tcW w:w="1129" w:type="dxa"/>
            <w:shd w:val="clear" w:color="auto" w:fill="auto"/>
          </w:tcPr>
          <w:p w14:paraId="3C946AC2" w14:textId="77777777" w:rsidR="000B110A" w:rsidRPr="001103C9" w:rsidRDefault="000B110A" w:rsidP="007135EF">
            <w:pPr>
              <w:pStyle w:val="TAH"/>
            </w:pPr>
            <w:r w:rsidRPr="001103C9">
              <w:t>Parameter</w:t>
            </w:r>
          </w:p>
        </w:tc>
        <w:tc>
          <w:tcPr>
            <w:tcW w:w="6776" w:type="dxa"/>
            <w:shd w:val="clear" w:color="auto" w:fill="auto"/>
          </w:tcPr>
          <w:p w14:paraId="24D06913" w14:textId="77777777" w:rsidR="000B110A" w:rsidRPr="001103C9" w:rsidRDefault="000B110A" w:rsidP="007135EF">
            <w:pPr>
              <w:pStyle w:val="TAH"/>
            </w:pPr>
            <w:r w:rsidRPr="001103C9">
              <w:t>Description</w:t>
            </w:r>
          </w:p>
        </w:tc>
      </w:tr>
      <w:tr w:rsidR="000B110A" w:rsidRPr="00EA26B3" w14:paraId="458611FF" w14:textId="77777777" w:rsidTr="007135EF">
        <w:trPr>
          <w:jc w:val="center"/>
        </w:trPr>
        <w:tc>
          <w:tcPr>
            <w:tcW w:w="1129" w:type="dxa"/>
            <w:shd w:val="clear" w:color="auto" w:fill="auto"/>
          </w:tcPr>
          <w:p w14:paraId="5B1B0320" w14:textId="77777777" w:rsidR="000B110A" w:rsidRPr="00B96C52" w:rsidRDefault="000B110A" w:rsidP="007135EF">
            <w:pPr>
              <w:pStyle w:val="TAL"/>
              <w:tabs>
                <w:tab w:val="left" w:pos="5454"/>
              </w:tabs>
            </w:pPr>
            <w:r>
              <w:t>Identity</w:t>
            </w:r>
          </w:p>
        </w:tc>
        <w:tc>
          <w:tcPr>
            <w:tcW w:w="6776" w:type="dxa"/>
            <w:shd w:val="clear" w:color="auto" w:fill="auto"/>
          </w:tcPr>
          <w:p w14:paraId="3653BCFD" w14:textId="77777777" w:rsidR="000B110A" w:rsidRPr="00B96C52" w:rsidRDefault="000B110A" w:rsidP="007135EF">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11F1A863" w:rsidR="003C3310" w:rsidRDefault="003C3310" w:rsidP="003C3310"/>
    <w:p w14:paraId="10D09E4E" w14:textId="4138A71B" w:rsidR="007D1286" w:rsidRDefault="007D1286" w:rsidP="00CB57BB">
      <w:pPr>
        <w:pStyle w:val="Heading1"/>
      </w:pPr>
      <w:bookmarkStart w:id="586" w:name="_Toc92304785"/>
      <w:r>
        <w:lastRenderedPageBreak/>
        <w:t>A.2</w:t>
      </w:r>
      <w:r>
        <w:tab/>
        <w:t>Group registration (join) operation</w:t>
      </w:r>
      <w:bookmarkEnd w:id="586"/>
    </w:p>
    <w:p w14:paraId="2E55D0B5" w14:textId="16FC49A3" w:rsidR="007D1286" w:rsidRDefault="007D1286" w:rsidP="00CB57BB">
      <w:pPr>
        <w:pStyle w:val="Heading2"/>
      </w:pPr>
      <w:bookmarkStart w:id="587" w:name="_Toc92304786"/>
      <w:r>
        <w:t>A.2.1</w:t>
      </w:r>
      <w:r>
        <w:tab/>
        <w:t>Client side parameters</w:t>
      </w:r>
      <w:bookmarkEnd w:id="587"/>
    </w:p>
    <w:p w14:paraId="2D347656" w14:textId="77777777" w:rsidR="007D1286" w:rsidRDefault="007D1286" w:rsidP="007D1286">
      <w:r>
        <w:t>The SGM-C shall convey the following parameters while sending group registration request.</w:t>
      </w:r>
    </w:p>
    <w:p w14:paraId="50AC9F20" w14:textId="7161BC31" w:rsidR="007D1286" w:rsidRPr="00EA26B3" w:rsidRDefault="007D1286" w:rsidP="007D1286">
      <w:pPr>
        <w:pStyle w:val="TH"/>
      </w:pPr>
      <w:r w:rsidRPr="00EA26B3">
        <w:t xml:space="preserve">Table </w:t>
      </w:r>
      <w:r>
        <w:t>A.2.1</w:t>
      </w:r>
      <w:r w:rsidRPr="00EA26B3">
        <w:t xml:space="preserve">-1: </w:t>
      </w:r>
      <w:r>
        <w:t>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D1286" w:rsidRPr="00EA26B3" w14:paraId="431C95F6" w14:textId="77777777" w:rsidTr="00C95736">
        <w:trPr>
          <w:jc w:val="center"/>
        </w:trPr>
        <w:tc>
          <w:tcPr>
            <w:tcW w:w="1129" w:type="dxa"/>
            <w:shd w:val="clear" w:color="auto" w:fill="auto"/>
          </w:tcPr>
          <w:p w14:paraId="09617F52" w14:textId="77777777" w:rsidR="007D1286" w:rsidRPr="001103C9" w:rsidRDefault="007D1286" w:rsidP="00C95736">
            <w:pPr>
              <w:pStyle w:val="TAH"/>
            </w:pPr>
            <w:r w:rsidRPr="001103C9">
              <w:t>Parameter</w:t>
            </w:r>
          </w:p>
        </w:tc>
        <w:tc>
          <w:tcPr>
            <w:tcW w:w="6776" w:type="dxa"/>
            <w:shd w:val="clear" w:color="auto" w:fill="auto"/>
          </w:tcPr>
          <w:p w14:paraId="7C5E2774" w14:textId="77777777" w:rsidR="007D1286" w:rsidRPr="001103C9" w:rsidRDefault="007D1286" w:rsidP="00C95736">
            <w:pPr>
              <w:pStyle w:val="TAH"/>
            </w:pPr>
            <w:r w:rsidRPr="001103C9">
              <w:t>Description</w:t>
            </w:r>
          </w:p>
        </w:tc>
      </w:tr>
      <w:tr w:rsidR="007D1286" w:rsidRPr="00EA26B3" w14:paraId="6B85996B" w14:textId="77777777" w:rsidTr="00C95736">
        <w:trPr>
          <w:jc w:val="center"/>
        </w:trPr>
        <w:tc>
          <w:tcPr>
            <w:tcW w:w="1129" w:type="dxa"/>
            <w:shd w:val="clear" w:color="auto" w:fill="auto"/>
          </w:tcPr>
          <w:p w14:paraId="3AB1CBEB" w14:textId="77777777" w:rsidR="007D1286" w:rsidRPr="001103C9" w:rsidRDefault="007D1286" w:rsidP="00C95736">
            <w:pPr>
              <w:pStyle w:val="TAL"/>
              <w:tabs>
                <w:tab w:val="left" w:pos="5454"/>
              </w:tabs>
            </w:pPr>
            <w:r>
              <w:t>Message Filters</w:t>
            </w:r>
          </w:p>
        </w:tc>
        <w:tc>
          <w:tcPr>
            <w:tcW w:w="6776" w:type="dxa"/>
            <w:shd w:val="clear" w:color="auto" w:fill="auto"/>
          </w:tcPr>
          <w:p w14:paraId="51E8D022" w14:textId="77777777" w:rsidR="007D1286" w:rsidRPr="001103C9" w:rsidRDefault="007D1286" w:rsidP="00C95736">
            <w:pPr>
              <w:pStyle w:val="TAL"/>
              <w:tabs>
                <w:tab w:val="left" w:pos="5454"/>
              </w:tabs>
            </w:pPr>
            <w:r>
              <w:t xml:space="preserve">OPTIONAL. </w:t>
            </w:r>
            <w:r w:rsidRPr="00F33FFE">
              <w:rPr>
                <w:rFonts w:eastAsia="DengXian"/>
                <w:lang w:val="en-IN"/>
              </w:rPr>
              <w:t>Group message communication will be sent to the VAL UE after applying message filters as</w:t>
            </w:r>
            <w:r>
              <w:rPr>
                <w:rFonts w:eastAsia="DengXian"/>
                <w:lang w:val="en-IN"/>
              </w:rPr>
              <w:t xml:space="preserve"> described in Table </w:t>
            </w:r>
            <w:r>
              <w:t>A.Y.1-2</w:t>
            </w:r>
            <w:r>
              <w:rPr>
                <w:rFonts w:eastAsia="DengXian"/>
                <w:lang w:eastAsia="zh-CN"/>
              </w:rPr>
              <w:t>.</w:t>
            </w:r>
          </w:p>
        </w:tc>
      </w:tr>
    </w:tbl>
    <w:p w14:paraId="7F5B7B61" w14:textId="77777777" w:rsidR="007D1286" w:rsidRDefault="007D1286" w:rsidP="007D1286"/>
    <w:p w14:paraId="73992C73" w14:textId="2B681CBB" w:rsidR="007D1286" w:rsidRPr="00EA26B3" w:rsidRDefault="007D1286" w:rsidP="007D1286">
      <w:pPr>
        <w:pStyle w:val="TH"/>
      </w:pPr>
      <w:r w:rsidRPr="00EA26B3">
        <w:t xml:space="preserve">Table </w:t>
      </w:r>
      <w:r>
        <w:t>A.2.1</w:t>
      </w:r>
      <w:r w:rsidRPr="00EA26B3">
        <w:t>-</w:t>
      </w:r>
      <w:r>
        <w:t>2</w:t>
      </w:r>
      <w:r w:rsidRPr="00EA26B3">
        <w:t xml:space="preserve">: </w:t>
      </w:r>
      <w:r>
        <w:t>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D1286" w:rsidRPr="00EA26B3" w14:paraId="7BFDC71F" w14:textId="77777777" w:rsidTr="00C95736">
        <w:trPr>
          <w:jc w:val="center"/>
        </w:trPr>
        <w:tc>
          <w:tcPr>
            <w:tcW w:w="1129" w:type="dxa"/>
            <w:shd w:val="clear" w:color="auto" w:fill="auto"/>
          </w:tcPr>
          <w:p w14:paraId="564B2D7D" w14:textId="77777777" w:rsidR="007D1286" w:rsidRPr="001103C9" w:rsidRDefault="007D1286" w:rsidP="00C95736">
            <w:pPr>
              <w:pStyle w:val="TAH"/>
            </w:pPr>
            <w:r w:rsidRPr="001103C9">
              <w:t>Parameter</w:t>
            </w:r>
          </w:p>
        </w:tc>
        <w:tc>
          <w:tcPr>
            <w:tcW w:w="6776" w:type="dxa"/>
            <w:shd w:val="clear" w:color="auto" w:fill="auto"/>
          </w:tcPr>
          <w:p w14:paraId="1D1CFC0A" w14:textId="77777777" w:rsidR="007D1286" w:rsidRPr="001103C9" w:rsidRDefault="007D1286" w:rsidP="00C95736">
            <w:pPr>
              <w:pStyle w:val="TAH"/>
            </w:pPr>
            <w:r w:rsidRPr="001103C9">
              <w:t>Description</w:t>
            </w:r>
          </w:p>
        </w:tc>
      </w:tr>
      <w:tr w:rsidR="007D1286" w:rsidRPr="00EA26B3" w14:paraId="346C3CB7" w14:textId="77777777" w:rsidTr="00C95736">
        <w:trPr>
          <w:jc w:val="center"/>
        </w:trPr>
        <w:tc>
          <w:tcPr>
            <w:tcW w:w="1129" w:type="dxa"/>
            <w:shd w:val="clear" w:color="auto" w:fill="auto"/>
          </w:tcPr>
          <w:p w14:paraId="51CCF901" w14:textId="77777777" w:rsidR="007D1286" w:rsidRPr="00B96C52" w:rsidRDefault="007D1286" w:rsidP="00C95736">
            <w:pPr>
              <w:pStyle w:val="TAL"/>
              <w:tabs>
                <w:tab w:val="left" w:pos="5454"/>
              </w:tabs>
            </w:pPr>
            <w:r>
              <w:t>VAL UE Id</w:t>
            </w:r>
          </w:p>
        </w:tc>
        <w:tc>
          <w:tcPr>
            <w:tcW w:w="6776" w:type="dxa"/>
            <w:shd w:val="clear" w:color="auto" w:fill="auto"/>
          </w:tcPr>
          <w:p w14:paraId="3F79883C" w14:textId="77777777" w:rsidR="007D1286" w:rsidRPr="00B96C52" w:rsidRDefault="007D1286" w:rsidP="00C95736">
            <w:pPr>
              <w:pStyle w:val="TAL"/>
              <w:tabs>
                <w:tab w:val="left" w:pos="5454"/>
              </w:tabs>
            </w:pPr>
            <w:r>
              <w:t>Required. Represent the VAL UE identity who has provided these filters.</w:t>
            </w:r>
          </w:p>
        </w:tc>
      </w:tr>
      <w:tr w:rsidR="007D1286" w:rsidRPr="00EA26B3" w14:paraId="04BA99E1" w14:textId="77777777" w:rsidTr="00C95736">
        <w:trPr>
          <w:jc w:val="center"/>
        </w:trPr>
        <w:tc>
          <w:tcPr>
            <w:tcW w:w="1129" w:type="dxa"/>
            <w:shd w:val="clear" w:color="auto" w:fill="auto"/>
          </w:tcPr>
          <w:p w14:paraId="376206EE" w14:textId="77777777" w:rsidR="007D1286" w:rsidRPr="00280639" w:rsidRDefault="007D1286" w:rsidP="00C95736">
            <w:pPr>
              <w:pStyle w:val="TAL"/>
              <w:tabs>
                <w:tab w:val="left" w:pos="5454"/>
              </w:tabs>
            </w:pPr>
            <w:r w:rsidRPr="00280639">
              <w:t>Identities</w:t>
            </w:r>
          </w:p>
        </w:tc>
        <w:tc>
          <w:tcPr>
            <w:tcW w:w="6776" w:type="dxa"/>
            <w:shd w:val="clear" w:color="auto" w:fill="auto"/>
          </w:tcPr>
          <w:p w14:paraId="46B0B91E" w14:textId="77777777" w:rsidR="007D1286" w:rsidRDefault="007D1286" w:rsidP="00C95736">
            <w:pPr>
              <w:pStyle w:val="TAL"/>
              <w:tabs>
                <w:tab w:val="left" w:pos="5454"/>
              </w:tabs>
            </w:pPr>
            <w:r>
              <w:t>OPTIONAL</w:t>
            </w:r>
            <w:r w:rsidRPr="00B96C52">
              <w:t xml:space="preserve">. </w:t>
            </w:r>
            <w:r w:rsidRPr="00280639">
              <w:t xml:space="preserve">Represents a space-separated list of VAL </w:t>
            </w:r>
            <w:r>
              <w:t xml:space="preserve">UE identities. The messages from these VAL UEs </w:t>
            </w:r>
            <w:r w:rsidRPr="003C4B33">
              <w:t>will be send to the VAL UE</w:t>
            </w:r>
            <w:r>
              <w:t>.</w:t>
            </w:r>
          </w:p>
        </w:tc>
      </w:tr>
      <w:tr w:rsidR="007D1286" w:rsidRPr="00EA26B3" w14:paraId="719F6923" w14:textId="77777777" w:rsidTr="00C95736">
        <w:trPr>
          <w:jc w:val="center"/>
        </w:trPr>
        <w:tc>
          <w:tcPr>
            <w:tcW w:w="1129" w:type="dxa"/>
            <w:shd w:val="clear" w:color="auto" w:fill="auto"/>
          </w:tcPr>
          <w:p w14:paraId="05AE0863" w14:textId="77777777" w:rsidR="007D1286" w:rsidRPr="00B96C52" w:rsidRDefault="007D1286" w:rsidP="00C95736">
            <w:pPr>
              <w:pStyle w:val="TAL"/>
              <w:tabs>
                <w:tab w:val="left" w:pos="5454"/>
              </w:tabs>
            </w:pPr>
            <w:r w:rsidRPr="00280639">
              <w:t>Max number of messages (NOTE 1)</w:t>
            </w:r>
          </w:p>
        </w:tc>
        <w:tc>
          <w:tcPr>
            <w:tcW w:w="6776" w:type="dxa"/>
            <w:shd w:val="clear" w:color="auto" w:fill="auto"/>
          </w:tcPr>
          <w:p w14:paraId="0084618F" w14:textId="77777777" w:rsidR="007D1286" w:rsidRPr="00B96C52" w:rsidRDefault="007D1286" w:rsidP="00C95736">
            <w:pPr>
              <w:pStyle w:val="TAL"/>
              <w:tabs>
                <w:tab w:val="left" w:pos="5454"/>
              </w:tabs>
            </w:pPr>
            <w:r>
              <w:t>OPTIONAL</w:t>
            </w:r>
            <w:r w:rsidRPr="00B96C52">
              <w:t>.</w:t>
            </w:r>
            <w:r>
              <w:t xml:space="preserve"> R</w:t>
            </w:r>
            <w:r w:rsidRPr="007E190A">
              <w:t>epresents the</w:t>
            </w:r>
            <w:r w:rsidRPr="00FA2BEE">
              <w:t xml:space="preserve"> </w:t>
            </w:r>
            <w:r w:rsidRPr="00FA2BEE">
              <w:rPr>
                <w:lang w:val="en-US" w:eastAsia="zh-CN"/>
              </w:rPr>
              <w:t>total number of messages a VAL UE is interested to receive in a given time</w:t>
            </w:r>
            <w:r w:rsidRPr="00FA2BEE">
              <w:t>.</w:t>
            </w:r>
          </w:p>
        </w:tc>
      </w:tr>
      <w:tr w:rsidR="007D1286" w:rsidRPr="00EA26B3" w14:paraId="594494AE" w14:textId="77777777" w:rsidTr="00C95736">
        <w:trPr>
          <w:jc w:val="center"/>
        </w:trPr>
        <w:tc>
          <w:tcPr>
            <w:tcW w:w="1129" w:type="dxa"/>
            <w:shd w:val="clear" w:color="auto" w:fill="auto"/>
          </w:tcPr>
          <w:p w14:paraId="0B915AC8" w14:textId="77777777" w:rsidR="007D1286" w:rsidRPr="007E190A" w:rsidRDefault="007D1286" w:rsidP="00C95736">
            <w:pPr>
              <w:pStyle w:val="TAL"/>
              <w:tabs>
                <w:tab w:val="left" w:pos="5454"/>
              </w:tabs>
            </w:pPr>
            <w:r w:rsidRPr="00280639">
              <w:t>Time frame</w:t>
            </w:r>
          </w:p>
        </w:tc>
        <w:tc>
          <w:tcPr>
            <w:tcW w:w="6776" w:type="dxa"/>
            <w:shd w:val="clear" w:color="auto" w:fill="auto"/>
          </w:tcPr>
          <w:p w14:paraId="62545B6F" w14:textId="77777777" w:rsidR="007D1286" w:rsidRPr="00B96C52" w:rsidRDefault="007D1286" w:rsidP="00C95736">
            <w:pPr>
              <w:pStyle w:val="TAL"/>
              <w:tabs>
                <w:tab w:val="left" w:pos="5454"/>
              </w:tabs>
            </w:pPr>
            <w:r>
              <w:t>OPTIONAL. R</w:t>
            </w:r>
            <w:r w:rsidRPr="007E190A">
              <w:t>epresents the t</w:t>
            </w:r>
            <w:r>
              <w:t xml:space="preserve">ime in seconds. This parameter is required if </w:t>
            </w:r>
            <w:r w:rsidRPr="003C4B33">
              <w:t>Max number of messages parameter is present.</w:t>
            </w:r>
          </w:p>
        </w:tc>
      </w:tr>
      <w:tr w:rsidR="007D1286" w:rsidRPr="00EA26B3" w14:paraId="6FB68D2B" w14:textId="77777777" w:rsidTr="00C95736">
        <w:trPr>
          <w:jc w:val="center"/>
        </w:trPr>
        <w:tc>
          <w:tcPr>
            <w:tcW w:w="1129" w:type="dxa"/>
            <w:shd w:val="clear" w:color="auto" w:fill="auto"/>
          </w:tcPr>
          <w:p w14:paraId="3708AB82" w14:textId="77777777" w:rsidR="007D1286" w:rsidRPr="000A1137" w:rsidRDefault="007D1286" w:rsidP="00C95736">
            <w:pPr>
              <w:pStyle w:val="TAL"/>
              <w:tabs>
                <w:tab w:val="left" w:pos="5454"/>
              </w:tabs>
            </w:pPr>
            <w:r w:rsidRPr="00280639">
              <w:t>Message Types (NOTE 2)</w:t>
            </w:r>
          </w:p>
        </w:tc>
        <w:tc>
          <w:tcPr>
            <w:tcW w:w="6776" w:type="dxa"/>
            <w:shd w:val="clear" w:color="auto" w:fill="auto"/>
          </w:tcPr>
          <w:p w14:paraId="62A85AF6" w14:textId="77777777" w:rsidR="007D1286" w:rsidRDefault="007D1286" w:rsidP="00C95736">
            <w:pPr>
              <w:pStyle w:val="TAL"/>
              <w:tabs>
                <w:tab w:val="left" w:pos="5454"/>
              </w:tabs>
            </w:pPr>
            <w:r>
              <w:t xml:space="preserve">OPTIONAL. </w:t>
            </w:r>
            <w:r w:rsidRPr="00280639">
              <w:t>Represents a space-separated list of</w:t>
            </w:r>
            <w:r>
              <w:t xml:space="preserve"> message types </w:t>
            </w:r>
            <w:r w:rsidRPr="003C4B33">
              <w:t>(e.g. high priority messages, or group configuration messages, etc.)</w:t>
            </w:r>
            <w:r>
              <w:rPr>
                <w:rFonts w:eastAsia="DengXian"/>
                <w:lang w:eastAsia="zh-CN"/>
              </w:rPr>
              <w:t>.</w:t>
            </w:r>
            <w:r>
              <w:t xml:space="preserve"> The messages of these message types w</w:t>
            </w:r>
            <w:r w:rsidRPr="007E190A">
              <w:t xml:space="preserve">ill be </w:t>
            </w:r>
            <w:r>
              <w:t>sent</w:t>
            </w:r>
            <w:r w:rsidRPr="007E190A">
              <w:t xml:space="preserve"> to the VAL UE</w:t>
            </w:r>
            <w:r>
              <w:t>.</w:t>
            </w:r>
          </w:p>
        </w:tc>
      </w:tr>
      <w:tr w:rsidR="007D1286" w:rsidRPr="00EA26B3" w14:paraId="68B9D2B4" w14:textId="77777777" w:rsidTr="00C95736">
        <w:trPr>
          <w:jc w:val="center"/>
        </w:trPr>
        <w:tc>
          <w:tcPr>
            <w:tcW w:w="7905" w:type="dxa"/>
            <w:gridSpan w:val="2"/>
            <w:shd w:val="clear" w:color="auto" w:fill="auto"/>
          </w:tcPr>
          <w:p w14:paraId="4952A9D9" w14:textId="77777777" w:rsidR="007D1286" w:rsidRPr="003C4B33" w:rsidRDefault="007D1286" w:rsidP="00C95736">
            <w:pPr>
              <w:pStyle w:val="TAN"/>
              <w:rPr>
                <w:rFonts w:eastAsia="DengXian"/>
                <w:lang w:eastAsia="zh-CN"/>
              </w:rPr>
            </w:pPr>
            <w:r w:rsidRPr="003C4B33">
              <w:rPr>
                <w:rFonts w:eastAsia="DengXian"/>
              </w:rPr>
              <w:t>NOTE 1:</w:t>
            </w:r>
            <w:r w:rsidRPr="003C4B33">
              <w:rPr>
                <w:rFonts w:eastAsia="DengXian"/>
              </w:rPr>
              <w:tab/>
            </w:r>
            <w:r>
              <w:rPr>
                <w:rFonts w:eastAsia="DengXian"/>
              </w:rPr>
              <w:t xml:space="preserve">The </w:t>
            </w:r>
            <w:r w:rsidRPr="003C4B33">
              <w:rPr>
                <w:rFonts w:eastAsia="DengXian"/>
              </w:rPr>
              <w:t xml:space="preserve">value for max number of messages is up to the </w:t>
            </w:r>
            <w:r>
              <w:rPr>
                <w:rFonts w:eastAsia="DengXian"/>
              </w:rPr>
              <w:t>implementation of a particular v</w:t>
            </w:r>
            <w:r w:rsidRPr="003C4B33">
              <w:rPr>
                <w:rFonts w:eastAsia="DengXian"/>
              </w:rPr>
              <w:t>ertical requirement.</w:t>
            </w:r>
          </w:p>
          <w:p w14:paraId="034AD429" w14:textId="7F171F4E" w:rsidR="007D1286" w:rsidRDefault="007D1286" w:rsidP="00C95736">
            <w:pPr>
              <w:pStyle w:val="TAN"/>
            </w:pPr>
            <w:r w:rsidRPr="003C4B33">
              <w:rPr>
                <w:rFonts w:eastAsia="DengXian"/>
              </w:rPr>
              <w:t>NOTE 2:</w:t>
            </w:r>
            <w:r w:rsidR="006B006C">
              <w:rPr>
                <w:rFonts w:eastAsia="DengXian"/>
              </w:rPr>
              <w:tab/>
            </w:r>
            <w:r w:rsidRPr="003C4B33">
              <w:rPr>
                <w:rFonts w:eastAsia="DengXian"/>
                <w:lang w:eastAsia="zh-CN"/>
              </w:rPr>
              <w:t xml:space="preserve">Message types are as decided by the </w:t>
            </w:r>
            <w:r>
              <w:rPr>
                <w:rFonts w:eastAsia="DengXian"/>
                <w:lang w:eastAsia="zh-CN"/>
              </w:rPr>
              <w:t>v</w:t>
            </w:r>
            <w:r w:rsidRPr="003C4B33">
              <w:rPr>
                <w:rFonts w:eastAsia="DengXian"/>
                <w:lang w:eastAsia="zh-CN"/>
              </w:rPr>
              <w:t>ertical</w:t>
            </w:r>
            <w:r>
              <w:rPr>
                <w:rFonts w:eastAsia="DengXian"/>
                <w:lang w:eastAsia="zh-CN"/>
              </w:rPr>
              <w:t xml:space="preserve"> which uses the SEAL</w:t>
            </w:r>
            <w:r w:rsidRPr="003C4B33">
              <w:rPr>
                <w:rFonts w:eastAsia="DengXian" w:hint="eastAsia"/>
                <w:lang w:eastAsia="zh-CN"/>
              </w:rPr>
              <w:t>.</w:t>
            </w:r>
          </w:p>
        </w:tc>
      </w:tr>
    </w:tbl>
    <w:p w14:paraId="3692950A" w14:textId="77777777" w:rsidR="00E3375D" w:rsidRDefault="00E3375D">
      <w:pPr>
        <w:spacing w:after="0"/>
      </w:pPr>
    </w:p>
    <w:p w14:paraId="491D4098" w14:textId="0A159234" w:rsidR="00E3375D" w:rsidRDefault="00E3375D" w:rsidP="00CB57BB">
      <w:pPr>
        <w:pStyle w:val="Heading1"/>
      </w:pPr>
      <w:bookmarkStart w:id="588" w:name="_Toc92304787"/>
      <w:r>
        <w:t>A.</w:t>
      </w:r>
      <w:r w:rsidR="004F745D">
        <w:t>3</w:t>
      </w:r>
      <w:r>
        <w:tab/>
        <w:t>Creating group events subscription</w:t>
      </w:r>
      <w:bookmarkEnd w:id="588"/>
    </w:p>
    <w:p w14:paraId="0243E662" w14:textId="581C7051" w:rsidR="00E3375D" w:rsidRDefault="00E3375D" w:rsidP="00CB57BB">
      <w:pPr>
        <w:pStyle w:val="Heading2"/>
      </w:pPr>
      <w:bookmarkStart w:id="589" w:name="_Toc92304788"/>
      <w:r>
        <w:t>A.</w:t>
      </w:r>
      <w:r w:rsidR="004F745D">
        <w:t>3</w:t>
      </w:r>
      <w:r>
        <w:t>.1</w:t>
      </w:r>
      <w:r>
        <w:tab/>
        <w:t>General</w:t>
      </w:r>
      <w:bookmarkEnd w:id="589"/>
    </w:p>
    <w:p w14:paraId="01E9E4F1" w14:textId="77777777" w:rsidR="00E3375D" w:rsidRDefault="00E3375D" w:rsidP="00E3375D">
      <w:r w:rsidRPr="00EA26B3">
        <w:t>The information in this annex provides a normative description of</w:t>
      </w:r>
      <w:r>
        <w:t xml:space="preserve"> the parameters which will be sent by SGM-C while fetching list of groups</w:t>
      </w:r>
      <w:r w:rsidDel="00B95F86">
        <w:t xml:space="preserve"> </w:t>
      </w:r>
      <w:r>
        <w:t>and the parameters which will be sent by SGM-S as a response to request for fetching list of groups.</w:t>
      </w:r>
    </w:p>
    <w:p w14:paraId="0500B2E5" w14:textId="6EB7A0E0" w:rsidR="00E3375D" w:rsidRDefault="00E3375D" w:rsidP="00CB57BB">
      <w:pPr>
        <w:pStyle w:val="Heading2"/>
      </w:pPr>
      <w:bookmarkStart w:id="590" w:name="_Toc92304789"/>
      <w:r>
        <w:t>A.</w:t>
      </w:r>
      <w:r w:rsidR="004F745D">
        <w:t>3</w:t>
      </w:r>
      <w:r>
        <w:t>.2</w:t>
      </w:r>
      <w:r>
        <w:tab/>
        <w:t>Client side parameters</w:t>
      </w:r>
      <w:bookmarkEnd w:id="590"/>
    </w:p>
    <w:p w14:paraId="06DBAE4B" w14:textId="77777777" w:rsidR="00E3375D" w:rsidRDefault="00E3375D" w:rsidP="00E3375D">
      <w:r>
        <w:t>The SGM-C shall convey the following parameters while sending request for fetching list of groups.</w:t>
      </w:r>
    </w:p>
    <w:p w14:paraId="34BA1A73" w14:textId="77777777" w:rsidR="00E3375D" w:rsidRPr="00EA26B3" w:rsidRDefault="00E3375D" w:rsidP="00E3375D">
      <w:pPr>
        <w:pStyle w:val="TH"/>
      </w:pPr>
      <w:r w:rsidRPr="00EA26B3">
        <w:t xml:space="preserve">Table </w:t>
      </w:r>
      <w:r>
        <w:t>A.1.2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E3375D" w:rsidRPr="00EA26B3" w14:paraId="052AD9A8" w14:textId="77777777" w:rsidTr="00C95736">
        <w:trPr>
          <w:jc w:val="center"/>
        </w:trPr>
        <w:tc>
          <w:tcPr>
            <w:tcW w:w="1129" w:type="dxa"/>
            <w:shd w:val="clear" w:color="auto" w:fill="auto"/>
          </w:tcPr>
          <w:p w14:paraId="62957811" w14:textId="77777777" w:rsidR="00E3375D" w:rsidRPr="001103C9" w:rsidRDefault="00E3375D" w:rsidP="00C95736">
            <w:pPr>
              <w:pStyle w:val="TAH"/>
            </w:pPr>
            <w:r w:rsidRPr="001103C9">
              <w:t>Parameter</w:t>
            </w:r>
          </w:p>
        </w:tc>
        <w:tc>
          <w:tcPr>
            <w:tcW w:w="6776" w:type="dxa"/>
            <w:shd w:val="clear" w:color="auto" w:fill="auto"/>
          </w:tcPr>
          <w:p w14:paraId="1B2C14E8" w14:textId="77777777" w:rsidR="00E3375D" w:rsidRPr="001103C9" w:rsidRDefault="00E3375D" w:rsidP="00C95736">
            <w:pPr>
              <w:pStyle w:val="TAH"/>
            </w:pPr>
            <w:r w:rsidRPr="001103C9">
              <w:t>Description</w:t>
            </w:r>
          </w:p>
        </w:tc>
      </w:tr>
      <w:tr w:rsidR="00E3375D" w:rsidRPr="00EA26B3" w14:paraId="4F89774B" w14:textId="77777777" w:rsidTr="00C95736">
        <w:trPr>
          <w:jc w:val="center"/>
        </w:trPr>
        <w:tc>
          <w:tcPr>
            <w:tcW w:w="1129" w:type="dxa"/>
            <w:shd w:val="clear" w:color="auto" w:fill="auto"/>
          </w:tcPr>
          <w:p w14:paraId="57ECBF8C" w14:textId="77777777" w:rsidR="00E3375D" w:rsidRPr="001103C9" w:rsidRDefault="00E3375D" w:rsidP="00C95736">
            <w:pPr>
              <w:pStyle w:val="TAL"/>
              <w:tabs>
                <w:tab w:val="left" w:pos="5454"/>
              </w:tabs>
            </w:pPr>
            <w:r>
              <w:t>VAL User Id</w:t>
            </w:r>
          </w:p>
        </w:tc>
        <w:tc>
          <w:tcPr>
            <w:tcW w:w="6776" w:type="dxa"/>
            <w:shd w:val="clear" w:color="auto" w:fill="auto"/>
          </w:tcPr>
          <w:p w14:paraId="307D3C92" w14:textId="77777777" w:rsidR="00E3375D" w:rsidRPr="001103C9" w:rsidRDefault="00E3375D" w:rsidP="00C95736">
            <w:pPr>
              <w:pStyle w:val="TAL"/>
              <w:tabs>
                <w:tab w:val="left" w:pos="5454"/>
              </w:tabs>
            </w:pPr>
            <w:r w:rsidRPr="00F30FFB">
              <w:t xml:space="preserve">REQUIRED. Represents a VAL user </w:t>
            </w:r>
            <w:r>
              <w:t>who requests to fetch the list group</w:t>
            </w:r>
            <w:r w:rsidRPr="00F30FFB">
              <w:t>.</w:t>
            </w:r>
          </w:p>
        </w:tc>
      </w:tr>
      <w:tr w:rsidR="00E3375D" w:rsidRPr="00EA26B3" w14:paraId="5EAE7BD1" w14:textId="77777777" w:rsidTr="00C95736">
        <w:trPr>
          <w:jc w:val="center"/>
        </w:trPr>
        <w:tc>
          <w:tcPr>
            <w:tcW w:w="1129" w:type="dxa"/>
            <w:shd w:val="clear" w:color="auto" w:fill="auto"/>
          </w:tcPr>
          <w:p w14:paraId="67B2524F" w14:textId="77777777" w:rsidR="00E3375D" w:rsidRPr="00B96C52" w:rsidRDefault="00E3375D" w:rsidP="00C95736">
            <w:pPr>
              <w:pStyle w:val="TAL"/>
              <w:tabs>
                <w:tab w:val="left" w:pos="5454"/>
              </w:tabs>
            </w:pPr>
            <w:r>
              <w:t>Time period</w:t>
            </w:r>
          </w:p>
        </w:tc>
        <w:tc>
          <w:tcPr>
            <w:tcW w:w="6776" w:type="dxa"/>
            <w:shd w:val="clear" w:color="auto" w:fill="auto"/>
          </w:tcPr>
          <w:p w14:paraId="3F0C8747" w14:textId="77777777" w:rsidR="00E3375D" w:rsidRPr="00B96C52" w:rsidRDefault="00E3375D" w:rsidP="00C95736">
            <w:pPr>
              <w:pStyle w:val="TAL"/>
              <w:tabs>
                <w:tab w:val="left" w:pos="5454"/>
              </w:tabs>
            </w:pPr>
            <w:r>
              <w:t>OPTIONAL</w:t>
            </w:r>
            <w:r w:rsidRPr="00B96C52">
              <w:t xml:space="preserve">. </w:t>
            </w:r>
            <w:r>
              <w:t xml:space="preserve">Represents start and end time to inform SMG-S </w:t>
            </w:r>
            <w:r>
              <w:rPr>
                <w:rFonts w:eastAsia="DengXian"/>
                <w:lang w:eastAsia="zh-CN"/>
              </w:rPr>
              <w:t>to provide list of the groups created between specified time period. If not present, the SGM-S provides list of all groups in which the VAL user is a member.</w:t>
            </w:r>
          </w:p>
        </w:tc>
      </w:tr>
    </w:tbl>
    <w:p w14:paraId="023E8EBE" w14:textId="77777777" w:rsidR="006B006C" w:rsidRDefault="006B006C" w:rsidP="006B006C"/>
    <w:p w14:paraId="66D0F6A3" w14:textId="72C171FB" w:rsidR="00E3375D" w:rsidRDefault="00E3375D" w:rsidP="00CB57BB">
      <w:pPr>
        <w:pStyle w:val="Heading2"/>
      </w:pPr>
      <w:bookmarkStart w:id="591" w:name="_Toc92304790"/>
      <w:r>
        <w:t>A.</w:t>
      </w:r>
      <w:r w:rsidR="004F745D">
        <w:t>3</w:t>
      </w:r>
      <w:r>
        <w:t>.3</w:t>
      </w:r>
      <w:r>
        <w:tab/>
        <w:t>Server side parameters</w:t>
      </w:r>
      <w:bookmarkEnd w:id="591"/>
    </w:p>
    <w:p w14:paraId="7992B2C3" w14:textId="77777777" w:rsidR="00E3375D" w:rsidRDefault="00E3375D" w:rsidP="00E3375D">
      <w:r>
        <w:t>The SGM-S shall convey the following parameters while sending response to fetching list of groups.</w:t>
      </w:r>
    </w:p>
    <w:p w14:paraId="0BE0E418" w14:textId="2D6BBAAB" w:rsidR="00E3375D" w:rsidRPr="00EA26B3" w:rsidRDefault="00E3375D" w:rsidP="00E3375D">
      <w:pPr>
        <w:pStyle w:val="TH"/>
      </w:pPr>
      <w:r w:rsidRPr="00EA26B3">
        <w:lastRenderedPageBreak/>
        <w:t xml:space="preserve">Table </w:t>
      </w:r>
      <w:r>
        <w:t>A.</w:t>
      </w:r>
      <w:r w:rsidR="004F745D">
        <w:t>3</w:t>
      </w:r>
      <w:r>
        <w:t>.3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E3375D" w:rsidRPr="00EA26B3" w14:paraId="05760F8C" w14:textId="77777777" w:rsidTr="00C95736">
        <w:trPr>
          <w:jc w:val="center"/>
        </w:trPr>
        <w:tc>
          <w:tcPr>
            <w:tcW w:w="1129" w:type="dxa"/>
            <w:shd w:val="clear" w:color="auto" w:fill="auto"/>
          </w:tcPr>
          <w:p w14:paraId="4D9B2CEF" w14:textId="77777777" w:rsidR="00E3375D" w:rsidRPr="001103C9" w:rsidRDefault="00E3375D" w:rsidP="00C95736">
            <w:pPr>
              <w:pStyle w:val="TAH"/>
            </w:pPr>
            <w:r w:rsidRPr="001103C9">
              <w:t>Parameter</w:t>
            </w:r>
          </w:p>
        </w:tc>
        <w:tc>
          <w:tcPr>
            <w:tcW w:w="6776" w:type="dxa"/>
            <w:shd w:val="clear" w:color="auto" w:fill="auto"/>
          </w:tcPr>
          <w:p w14:paraId="551799D9" w14:textId="77777777" w:rsidR="00E3375D" w:rsidRPr="001103C9" w:rsidRDefault="00E3375D" w:rsidP="00C95736">
            <w:pPr>
              <w:pStyle w:val="TAH"/>
            </w:pPr>
            <w:r w:rsidRPr="001103C9">
              <w:t>Description</w:t>
            </w:r>
          </w:p>
        </w:tc>
      </w:tr>
      <w:tr w:rsidR="00E3375D" w:rsidRPr="00EA26B3" w14:paraId="4981E963" w14:textId="77777777" w:rsidTr="00C95736">
        <w:trPr>
          <w:jc w:val="center"/>
        </w:trPr>
        <w:tc>
          <w:tcPr>
            <w:tcW w:w="1129" w:type="dxa"/>
            <w:shd w:val="clear" w:color="auto" w:fill="auto"/>
          </w:tcPr>
          <w:p w14:paraId="1D3F2F0D" w14:textId="77777777" w:rsidR="00E3375D" w:rsidRPr="00B96C52" w:rsidRDefault="00E3375D" w:rsidP="00C95736">
            <w:pPr>
              <w:pStyle w:val="TAL"/>
              <w:tabs>
                <w:tab w:val="left" w:pos="5454"/>
              </w:tabs>
            </w:pPr>
            <w:r>
              <w:t>VAL Group IDs</w:t>
            </w:r>
          </w:p>
        </w:tc>
        <w:tc>
          <w:tcPr>
            <w:tcW w:w="6776" w:type="dxa"/>
            <w:shd w:val="clear" w:color="auto" w:fill="auto"/>
          </w:tcPr>
          <w:p w14:paraId="1BFCBA40" w14:textId="77777777" w:rsidR="00E3375D" w:rsidRPr="00B96C52" w:rsidRDefault="00E3375D" w:rsidP="00C95736">
            <w:pPr>
              <w:pStyle w:val="TAL"/>
              <w:tabs>
                <w:tab w:val="left" w:pos="5454"/>
              </w:tabs>
            </w:pPr>
            <w:r>
              <w:t>OPTIONAL</w:t>
            </w:r>
            <w:r w:rsidRPr="00B96C52">
              <w:t xml:space="preserve">. </w:t>
            </w:r>
            <w:r>
              <w:t xml:space="preserve">Represents space separated list of group identities. </w:t>
            </w:r>
          </w:p>
        </w:tc>
      </w:tr>
    </w:tbl>
    <w:p w14:paraId="4830E044" w14:textId="77777777" w:rsidR="00E3375D" w:rsidRDefault="00E3375D">
      <w:pPr>
        <w:spacing w:after="0"/>
      </w:pPr>
    </w:p>
    <w:p w14:paraId="434B972B" w14:textId="3198A64F" w:rsidR="003C3310" w:rsidRDefault="003C3310">
      <w:pPr>
        <w:spacing w:after="0"/>
      </w:pPr>
      <w:r>
        <w:br w:type="page"/>
      </w:r>
    </w:p>
    <w:p w14:paraId="338E5382" w14:textId="701874A1" w:rsidR="003C3310" w:rsidRDefault="003C3310" w:rsidP="00CB57BB">
      <w:pPr>
        <w:pStyle w:val="Heading8"/>
      </w:pPr>
      <w:bookmarkStart w:id="592" w:name="_Toc34062212"/>
      <w:bookmarkStart w:id="593" w:name="_Toc34394653"/>
      <w:bookmarkStart w:id="594" w:name="_Toc45274446"/>
      <w:bookmarkStart w:id="595" w:name="_Toc51932985"/>
      <w:bookmarkStart w:id="596" w:name="_Toc58513715"/>
      <w:bookmarkStart w:id="597" w:name="_Toc92304791"/>
      <w:r w:rsidRPr="004D3578">
        <w:lastRenderedPageBreak/>
        <w:t xml:space="preserve">Annex </w:t>
      </w:r>
      <w:r w:rsidR="00F13914">
        <w:t>B</w:t>
      </w:r>
      <w:r w:rsidRPr="004D3578">
        <w:t xml:space="preserve"> (</w:t>
      </w:r>
      <w:r>
        <w:t>normative</w:t>
      </w:r>
      <w:r w:rsidRPr="004D3578">
        <w:t>):</w:t>
      </w:r>
      <w:r w:rsidRPr="004D3578">
        <w:br/>
      </w:r>
      <w:r>
        <w:t>Parameters for notifications</w:t>
      </w:r>
      <w:bookmarkEnd w:id="592"/>
      <w:bookmarkEnd w:id="593"/>
      <w:bookmarkEnd w:id="594"/>
      <w:bookmarkEnd w:id="595"/>
      <w:bookmarkEnd w:id="596"/>
      <w:bookmarkEnd w:id="597"/>
    </w:p>
    <w:p w14:paraId="762675D8" w14:textId="4FF31BD4" w:rsidR="003C3310" w:rsidRDefault="00F13914" w:rsidP="00CB57BB">
      <w:pPr>
        <w:pStyle w:val="Heading1"/>
      </w:pPr>
      <w:bookmarkStart w:id="598" w:name="_Toc34062213"/>
      <w:bookmarkStart w:id="599" w:name="_Toc34394654"/>
      <w:bookmarkStart w:id="600" w:name="_Toc45274447"/>
      <w:bookmarkStart w:id="601" w:name="_Toc51932986"/>
      <w:bookmarkStart w:id="602" w:name="_Toc58513716"/>
      <w:bookmarkStart w:id="603" w:name="_Toc92304792"/>
      <w:r>
        <w:t>B</w:t>
      </w:r>
      <w:r w:rsidR="003C3310">
        <w:t>.1</w:t>
      </w:r>
      <w:r w:rsidR="003C3310">
        <w:tab/>
        <w:t>General</w:t>
      </w:r>
      <w:bookmarkEnd w:id="598"/>
      <w:bookmarkEnd w:id="599"/>
      <w:bookmarkEnd w:id="600"/>
      <w:bookmarkEnd w:id="601"/>
      <w:bookmarkEnd w:id="602"/>
      <w:bookmarkEnd w:id="603"/>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CB57BB">
      <w:pPr>
        <w:pStyle w:val="Heading1"/>
      </w:pPr>
      <w:bookmarkStart w:id="604" w:name="_Toc34062214"/>
      <w:bookmarkStart w:id="605" w:name="_Toc34394655"/>
      <w:bookmarkStart w:id="606" w:name="_Toc45274448"/>
      <w:bookmarkStart w:id="607" w:name="_Toc51932987"/>
      <w:bookmarkStart w:id="608" w:name="_Toc58513717"/>
      <w:bookmarkStart w:id="609" w:name="_Toc92304793"/>
      <w:r>
        <w:t>B</w:t>
      </w:r>
      <w:r w:rsidR="003C3310">
        <w:t>.2</w:t>
      </w:r>
      <w:r w:rsidR="003C3310">
        <w:tab/>
        <w:t>Group announcement notification</w:t>
      </w:r>
      <w:bookmarkEnd w:id="604"/>
      <w:bookmarkEnd w:id="605"/>
      <w:bookmarkEnd w:id="606"/>
      <w:bookmarkEnd w:id="607"/>
      <w:bookmarkEnd w:id="608"/>
      <w:bookmarkEnd w:id="609"/>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7135EF">
        <w:trPr>
          <w:jc w:val="center"/>
        </w:trPr>
        <w:tc>
          <w:tcPr>
            <w:tcW w:w="1101" w:type="dxa"/>
            <w:shd w:val="clear" w:color="auto" w:fill="auto"/>
          </w:tcPr>
          <w:p w14:paraId="30CBEBB6" w14:textId="77777777" w:rsidR="003C3310" w:rsidRPr="001103C9" w:rsidRDefault="003C3310" w:rsidP="007135EF">
            <w:pPr>
              <w:pStyle w:val="TAH"/>
            </w:pPr>
            <w:r w:rsidRPr="001103C9">
              <w:t>Parameter</w:t>
            </w:r>
          </w:p>
        </w:tc>
        <w:tc>
          <w:tcPr>
            <w:tcW w:w="6804" w:type="dxa"/>
            <w:shd w:val="clear" w:color="auto" w:fill="auto"/>
          </w:tcPr>
          <w:p w14:paraId="1A1E8075" w14:textId="77777777" w:rsidR="003C3310" w:rsidRPr="001103C9" w:rsidRDefault="003C3310" w:rsidP="007135EF">
            <w:pPr>
              <w:pStyle w:val="TAH"/>
            </w:pPr>
            <w:r w:rsidRPr="001103C9">
              <w:t>Description</w:t>
            </w:r>
          </w:p>
        </w:tc>
      </w:tr>
      <w:tr w:rsidR="003C3310" w:rsidRPr="00EA26B3" w14:paraId="0DFF5B1A" w14:textId="77777777" w:rsidTr="007135EF">
        <w:trPr>
          <w:jc w:val="center"/>
        </w:trPr>
        <w:tc>
          <w:tcPr>
            <w:tcW w:w="1101" w:type="dxa"/>
            <w:shd w:val="clear" w:color="auto" w:fill="auto"/>
          </w:tcPr>
          <w:p w14:paraId="7ACC620C" w14:textId="77777777" w:rsidR="003C3310" w:rsidRPr="00B96C52" w:rsidRDefault="003C3310" w:rsidP="007135EF">
            <w:pPr>
              <w:pStyle w:val="TAL"/>
              <w:tabs>
                <w:tab w:val="left" w:pos="5454"/>
              </w:tabs>
            </w:pPr>
            <w:r>
              <w:t>Identity</w:t>
            </w:r>
          </w:p>
        </w:tc>
        <w:tc>
          <w:tcPr>
            <w:tcW w:w="6804" w:type="dxa"/>
            <w:shd w:val="clear" w:color="auto" w:fill="auto"/>
          </w:tcPr>
          <w:p w14:paraId="0DDA6272" w14:textId="77777777" w:rsidR="003C3310" w:rsidRPr="00B96C52" w:rsidRDefault="003C3310" w:rsidP="007135EF">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7135EF">
        <w:trPr>
          <w:jc w:val="center"/>
        </w:trPr>
        <w:tc>
          <w:tcPr>
            <w:tcW w:w="1101" w:type="dxa"/>
            <w:shd w:val="clear" w:color="auto" w:fill="auto"/>
          </w:tcPr>
          <w:p w14:paraId="1856A3F4" w14:textId="77777777" w:rsidR="003C3310" w:rsidRPr="00B96C52" w:rsidRDefault="003C3310" w:rsidP="007135EF">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7135EF">
        <w:trPr>
          <w:jc w:val="center"/>
        </w:trPr>
        <w:tc>
          <w:tcPr>
            <w:tcW w:w="1101" w:type="dxa"/>
            <w:shd w:val="clear" w:color="auto" w:fill="auto"/>
          </w:tcPr>
          <w:p w14:paraId="4BC64876" w14:textId="77777777" w:rsidR="003C3310" w:rsidRDefault="003C3310" w:rsidP="007135EF">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7135EF">
            <w:pPr>
              <w:pStyle w:val="TAL"/>
              <w:tabs>
                <w:tab w:val="left" w:pos="5454"/>
              </w:tabs>
            </w:pPr>
            <w:r>
              <w:t>REQUIRED. An URI that represent a VAL group identity</w:t>
            </w:r>
          </w:p>
        </w:tc>
      </w:tr>
      <w:tr w:rsidR="003C3310" w:rsidRPr="00EA26B3" w14:paraId="4AAAC3EE" w14:textId="77777777" w:rsidTr="007135EF">
        <w:trPr>
          <w:jc w:val="center"/>
        </w:trPr>
        <w:tc>
          <w:tcPr>
            <w:tcW w:w="1101" w:type="dxa"/>
            <w:shd w:val="clear" w:color="auto" w:fill="auto"/>
          </w:tcPr>
          <w:p w14:paraId="354FCFFF" w14:textId="77777777" w:rsidR="003C3310" w:rsidRDefault="003C3310" w:rsidP="007135EF">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7135EF">
            <w:pPr>
              <w:pStyle w:val="TAL"/>
              <w:tabs>
                <w:tab w:val="left" w:pos="5454"/>
              </w:tabs>
            </w:pPr>
            <w:r>
              <w:t>REQUIRED. A string representing the title or description for the group.</w:t>
            </w:r>
          </w:p>
        </w:tc>
      </w:tr>
      <w:tr w:rsidR="006B2692" w:rsidRPr="00EA26B3" w14:paraId="27D48EA4" w14:textId="77777777" w:rsidTr="007135EF">
        <w:trPr>
          <w:jc w:val="center"/>
        </w:trPr>
        <w:tc>
          <w:tcPr>
            <w:tcW w:w="1101" w:type="dxa"/>
            <w:shd w:val="clear" w:color="auto" w:fill="auto"/>
          </w:tcPr>
          <w:p w14:paraId="51434C8B" w14:textId="77777777" w:rsidR="006B2692" w:rsidRDefault="006B2692" w:rsidP="007135EF">
            <w:pPr>
              <w:pStyle w:val="TAL"/>
              <w:tabs>
                <w:tab w:val="left" w:pos="5454"/>
              </w:tabs>
              <w:rPr>
                <w:rStyle w:val="B1Char"/>
              </w:rPr>
            </w:pPr>
            <w:r>
              <w:rPr>
                <w:rStyle w:val="B1Char"/>
              </w:rPr>
              <w:t>IsJoinReq</w:t>
            </w:r>
          </w:p>
        </w:tc>
        <w:tc>
          <w:tcPr>
            <w:tcW w:w="6804" w:type="dxa"/>
            <w:shd w:val="clear" w:color="auto" w:fill="auto"/>
          </w:tcPr>
          <w:p w14:paraId="1DDC4F22" w14:textId="133A61DF" w:rsidR="006B2692" w:rsidRDefault="006B2692" w:rsidP="007135EF">
            <w:pPr>
              <w:pStyle w:val="TAL"/>
              <w:tabs>
                <w:tab w:val="left" w:pos="5454"/>
              </w:tabs>
            </w:pPr>
            <w:r>
              <w:t xml:space="preserve">OPTIONAL. A Boolean indicating whether user needs to perform registration to join the group or not. This Boolean will be set to </w:t>
            </w:r>
            <w:r w:rsidR="008B3503">
              <w:t>"</w:t>
            </w:r>
            <w:r>
              <w:t>true</w:t>
            </w:r>
            <w:r w:rsidR="008B3503">
              <w:t>"</w:t>
            </w:r>
            <w:r>
              <w:t xml:space="preserv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7135EF">
        <w:trPr>
          <w:jc w:val="center"/>
        </w:trPr>
        <w:tc>
          <w:tcPr>
            <w:tcW w:w="1101" w:type="dxa"/>
            <w:shd w:val="clear" w:color="auto" w:fill="auto"/>
          </w:tcPr>
          <w:p w14:paraId="142B609F" w14:textId="77777777" w:rsidR="003C3310" w:rsidRDefault="003C3310" w:rsidP="007135EF">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7135EF">
            <w:pPr>
              <w:pStyle w:val="TAL"/>
              <w:tabs>
                <w:tab w:val="left" w:pos="5454"/>
              </w:tabs>
            </w:pPr>
            <w:r>
              <w:t>OPTIONAL. Represents list of services supported by the group.</w:t>
            </w:r>
          </w:p>
        </w:tc>
      </w:tr>
      <w:tr w:rsidR="003C3310" w:rsidRPr="00EA26B3" w14:paraId="103E95A6" w14:textId="77777777" w:rsidTr="007135EF">
        <w:trPr>
          <w:jc w:val="center"/>
        </w:trPr>
        <w:tc>
          <w:tcPr>
            <w:tcW w:w="1101" w:type="dxa"/>
            <w:shd w:val="clear" w:color="auto" w:fill="auto"/>
          </w:tcPr>
          <w:p w14:paraId="60FB6A80" w14:textId="77777777" w:rsidR="003C3310" w:rsidRPr="00960DD0" w:rsidRDefault="003C3310" w:rsidP="007135EF">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7135EF">
            <w:pPr>
              <w:pStyle w:val="TAL"/>
              <w:tabs>
                <w:tab w:val="left" w:pos="5454"/>
              </w:tabs>
            </w:pPr>
            <w:r>
              <w:t>OPTIONAL. Represents list of VAL users who are member of the group.</w:t>
            </w:r>
          </w:p>
        </w:tc>
      </w:tr>
      <w:tr w:rsidR="007135EF" w:rsidRPr="00EA26B3" w14:paraId="286804B7" w14:textId="77777777" w:rsidTr="007135EF">
        <w:trPr>
          <w:jc w:val="center"/>
        </w:trPr>
        <w:tc>
          <w:tcPr>
            <w:tcW w:w="1101" w:type="dxa"/>
            <w:shd w:val="clear" w:color="auto" w:fill="auto"/>
          </w:tcPr>
          <w:p w14:paraId="50F676EA" w14:textId="174A8975" w:rsidR="007135EF" w:rsidRDefault="007135EF" w:rsidP="007135EF">
            <w:pPr>
              <w:pStyle w:val="TAL"/>
              <w:tabs>
                <w:tab w:val="left" w:pos="5454"/>
              </w:tabs>
              <w:rPr>
                <w:rFonts w:eastAsia="SimSun"/>
              </w:rPr>
            </w:pPr>
            <w:r w:rsidRPr="006B006C">
              <w:rPr>
                <w:rFonts w:eastAsia="SimSun"/>
              </w:rPr>
              <w:t>VAL service specific information</w:t>
            </w:r>
          </w:p>
        </w:tc>
        <w:tc>
          <w:tcPr>
            <w:tcW w:w="6804" w:type="dxa"/>
            <w:shd w:val="clear" w:color="auto" w:fill="auto"/>
          </w:tcPr>
          <w:p w14:paraId="1A3CC541" w14:textId="218805C7" w:rsidR="007135EF" w:rsidRPr="006B006C" w:rsidRDefault="007135EF" w:rsidP="007135EF">
            <w:pPr>
              <w:pStyle w:val="TAL"/>
              <w:tabs>
                <w:tab w:val="left" w:pos="5454"/>
              </w:tabs>
              <w:rPr>
                <w:rFonts w:eastAsia="SimSun"/>
              </w:rPr>
            </w:pPr>
            <w:r w:rsidRPr="006B006C">
              <w:rPr>
                <w:rFonts w:eastAsia="SimSun"/>
              </w:rPr>
              <w:t>OPTIONAL. Provides placeholder for VAL service specific information.</w:t>
            </w:r>
          </w:p>
        </w:tc>
      </w:tr>
      <w:tr w:rsidR="00C95736" w:rsidRPr="00EA26B3" w14:paraId="4B445234" w14:textId="77777777" w:rsidTr="00C95736">
        <w:trPr>
          <w:jc w:val="center"/>
        </w:trPr>
        <w:tc>
          <w:tcPr>
            <w:tcW w:w="1101" w:type="dxa"/>
            <w:shd w:val="clear" w:color="auto" w:fill="auto"/>
          </w:tcPr>
          <w:p w14:paraId="33D30F91" w14:textId="77777777" w:rsidR="00C95736" w:rsidRPr="006B006C" w:rsidRDefault="00C95736" w:rsidP="00C95736">
            <w:pPr>
              <w:pStyle w:val="TAL"/>
              <w:tabs>
                <w:tab w:val="left" w:pos="5454"/>
              </w:tabs>
              <w:rPr>
                <w:rFonts w:eastAsia="SimSun"/>
              </w:rPr>
            </w:pPr>
            <w:r>
              <w:rPr>
                <w:rFonts w:eastAsia="SimSun"/>
              </w:rPr>
              <w:t>5GVN Group</w:t>
            </w:r>
            <w:r w:rsidRPr="00BB07F3" w:rsidDel="00BC718F">
              <w:rPr>
                <w:rFonts w:eastAsia="SimSun"/>
              </w:rPr>
              <w:t xml:space="preserve"> </w:t>
            </w:r>
            <w:r w:rsidRPr="00BB07F3">
              <w:rPr>
                <w:rFonts w:eastAsia="SimSun"/>
              </w:rPr>
              <w:t>Info</w:t>
            </w:r>
          </w:p>
        </w:tc>
        <w:tc>
          <w:tcPr>
            <w:tcW w:w="6804" w:type="dxa"/>
            <w:shd w:val="clear" w:color="auto" w:fill="auto"/>
          </w:tcPr>
          <w:p w14:paraId="4308FFA6" w14:textId="77777777" w:rsidR="00C95736" w:rsidRPr="006B006C" w:rsidRDefault="00C95736" w:rsidP="00C95736">
            <w:pPr>
              <w:pStyle w:val="TAL"/>
              <w:tabs>
                <w:tab w:val="left" w:pos="5454"/>
              </w:tabs>
              <w:rPr>
                <w:rFonts w:eastAsia="SimSun"/>
              </w:rPr>
            </w:pPr>
            <w:r w:rsidRPr="006B006C">
              <w:rPr>
                <w:rFonts w:eastAsia="SimSun"/>
              </w:rPr>
              <w:t>OPTIONAL</w:t>
            </w:r>
            <w:r w:rsidRPr="00BB07F3">
              <w:rPr>
                <w:rFonts w:eastAsia="SimSun"/>
              </w:rPr>
              <w:t xml:space="preserve">. Represents a </w:t>
            </w:r>
            <w:r>
              <w:rPr>
                <w:rFonts w:eastAsia="SimSun"/>
              </w:rPr>
              <w:t>5GVN group</w:t>
            </w:r>
            <w:r w:rsidRPr="00BB07F3">
              <w:rPr>
                <w:rFonts w:eastAsia="SimSun"/>
              </w:rPr>
              <w:t xml:space="preserve"> information as specified in table </w:t>
            </w:r>
            <w:r>
              <w:rPr>
                <w:rFonts w:eastAsia="SimSun"/>
              </w:rPr>
              <w:t>B</w:t>
            </w:r>
            <w:r w:rsidRPr="00BB07F3">
              <w:rPr>
                <w:rFonts w:eastAsia="SimSun"/>
              </w:rPr>
              <w:t>.2-2.</w:t>
            </w:r>
            <w:r>
              <w:rPr>
                <w:rFonts w:eastAsia="SimSun"/>
              </w:rPr>
              <w:t xml:space="preserve"> </w:t>
            </w:r>
          </w:p>
        </w:tc>
      </w:tr>
    </w:tbl>
    <w:p w14:paraId="4BFFCDBB" w14:textId="5B1A62B4" w:rsidR="003C3310" w:rsidRDefault="003C3310" w:rsidP="003C3310"/>
    <w:p w14:paraId="1E4983B6" w14:textId="642F42EF" w:rsidR="001510E6" w:rsidRDefault="001510E6" w:rsidP="00FE14BD">
      <w:pPr>
        <w:pStyle w:val="NO"/>
      </w:pPr>
      <w:r>
        <w:t xml:space="preserve">NOTE: The Group announcement notification is considered as Group creation notification when </w:t>
      </w:r>
      <w:r w:rsidR="008B3503">
        <w:t>"</w:t>
      </w:r>
      <w:r>
        <w:t>IsJoinReq</w:t>
      </w:r>
      <w:r w:rsidR="008B3503">
        <w:t>"</w:t>
      </w:r>
      <w:r>
        <w:t xml:space="preserve"> parameter is not present or set to "false".</w:t>
      </w:r>
    </w:p>
    <w:p w14:paraId="39DF9826" w14:textId="77777777" w:rsidR="00C95736" w:rsidRPr="00EA26B3" w:rsidRDefault="00C95736" w:rsidP="00C95736">
      <w:pPr>
        <w:pStyle w:val="TH"/>
      </w:pPr>
      <w:r w:rsidRPr="00EA26B3">
        <w:t xml:space="preserve">Table </w:t>
      </w:r>
      <w:r>
        <w:t>B.2</w:t>
      </w:r>
      <w:r w:rsidRPr="00EA26B3">
        <w:t>-</w:t>
      </w:r>
      <w:r>
        <w:t>2</w:t>
      </w:r>
      <w:r w:rsidRPr="00EA26B3">
        <w:t xml:space="preserve">: </w:t>
      </w:r>
      <w:r>
        <w:t>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95736" w:rsidRPr="00EA26B3" w14:paraId="7B91690D" w14:textId="77777777" w:rsidTr="00C95736">
        <w:trPr>
          <w:jc w:val="center"/>
        </w:trPr>
        <w:tc>
          <w:tcPr>
            <w:tcW w:w="1101" w:type="dxa"/>
            <w:shd w:val="clear" w:color="auto" w:fill="auto"/>
          </w:tcPr>
          <w:p w14:paraId="51DCAA8B" w14:textId="77777777" w:rsidR="00C95736" w:rsidRPr="001103C9" w:rsidRDefault="00C95736" w:rsidP="00C95736">
            <w:pPr>
              <w:pStyle w:val="TAH"/>
            </w:pPr>
            <w:r w:rsidRPr="001103C9">
              <w:t>Parameter</w:t>
            </w:r>
          </w:p>
        </w:tc>
        <w:tc>
          <w:tcPr>
            <w:tcW w:w="6804" w:type="dxa"/>
            <w:shd w:val="clear" w:color="auto" w:fill="auto"/>
          </w:tcPr>
          <w:p w14:paraId="19876DF1" w14:textId="77777777" w:rsidR="00C95736" w:rsidRPr="001103C9" w:rsidRDefault="00C95736" w:rsidP="00C95736">
            <w:pPr>
              <w:pStyle w:val="TAH"/>
            </w:pPr>
            <w:r w:rsidRPr="001103C9">
              <w:t>Description</w:t>
            </w:r>
          </w:p>
        </w:tc>
      </w:tr>
      <w:tr w:rsidR="00C95736" w:rsidRPr="00EA26B3" w14:paraId="77B083E2" w14:textId="77777777" w:rsidTr="00C95736">
        <w:trPr>
          <w:jc w:val="center"/>
        </w:trPr>
        <w:tc>
          <w:tcPr>
            <w:tcW w:w="1101" w:type="dxa"/>
            <w:shd w:val="clear" w:color="auto" w:fill="auto"/>
          </w:tcPr>
          <w:p w14:paraId="147801E6" w14:textId="77777777" w:rsidR="00C95736" w:rsidRPr="00B96C52" w:rsidRDefault="00C95736" w:rsidP="00C95736">
            <w:pPr>
              <w:pStyle w:val="TAL"/>
              <w:tabs>
                <w:tab w:val="left" w:pos="5454"/>
              </w:tabs>
            </w:pPr>
            <w:r>
              <w:t>Communication Type</w:t>
            </w:r>
          </w:p>
        </w:tc>
        <w:tc>
          <w:tcPr>
            <w:tcW w:w="6804" w:type="dxa"/>
            <w:shd w:val="clear" w:color="auto" w:fill="auto"/>
          </w:tcPr>
          <w:p w14:paraId="5AED96DD" w14:textId="77777777" w:rsidR="00C95736" w:rsidRDefault="00C95736" w:rsidP="00CB57BB">
            <w:pPr>
              <w:pStyle w:val="TAL"/>
            </w:pPr>
            <w:r w:rsidRPr="00CB57BB">
              <w:t>REQUIRED. Represents the type of the group. This specification defiles following type of the communication transport:</w:t>
            </w:r>
          </w:p>
          <w:p w14:paraId="67C192F8" w14:textId="77777777" w:rsidR="00C95736" w:rsidRDefault="00C95736" w:rsidP="00CB57BB">
            <w:pPr>
              <w:pStyle w:val="TAL"/>
            </w:pPr>
            <w:r w:rsidRPr="00CB57BB">
              <w:t>- 0x01: ETHERNET_TYPE</w:t>
            </w:r>
          </w:p>
          <w:p w14:paraId="08302983" w14:textId="77777777" w:rsidR="00C95736" w:rsidRDefault="00C95736" w:rsidP="00CB57BB">
            <w:pPr>
              <w:pStyle w:val="TAL"/>
            </w:pPr>
            <w:r w:rsidRPr="00CB57BB">
              <w:t>- 0x02: IPv4_TYPE</w:t>
            </w:r>
          </w:p>
          <w:p w14:paraId="3AB52BE8" w14:textId="77777777" w:rsidR="00C95736" w:rsidRDefault="00C95736" w:rsidP="00CB57BB">
            <w:pPr>
              <w:pStyle w:val="TAL"/>
            </w:pPr>
            <w:r w:rsidRPr="00CB57BB">
              <w:t>- 0x04: IPv6_TYPE</w:t>
            </w:r>
          </w:p>
          <w:p w14:paraId="5362284A" w14:textId="3917E847" w:rsidR="00C95736" w:rsidRPr="00B96C52" w:rsidRDefault="00C95736" w:rsidP="00CB57BB">
            <w:pPr>
              <w:pStyle w:val="TAL"/>
            </w:pPr>
            <w:r w:rsidRPr="00CB57BB">
              <w:t>- 0x08: IPV4V6_TYPE</w:t>
            </w:r>
          </w:p>
        </w:tc>
      </w:tr>
      <w:tr w:rsidR="00C95736" w:rsidRPr="00EA26B3" w14:paraId="22D8AD4C" w14:textId="77777777" w:rsidTr="00C95736">
        <w:trPr>
          <w:jc w:val="center"/>
        </w:trPr>
        <w:tc>
          <w:tcPr>
            <w:tcW w:w="1101" w:type="dxa"/>
            <w:shd w:val="clear" w:color="auto" w:fill="auto"/>
          </w:tcPr>
          <w:p w14:paraId="49C06F9C" w14:textId="77777777" w:rsidR="00C95736" w:rsidRPr="00B96C52" w:rsidRDefault="00C95736" w:rsidP="00C95736">
            <w:pPr>
              <w:pStyle w:val="TAL"/>
              <w:tabs>
                <w:tab w:val="left" w:pos="5454"/>
              </w:tabs>
            </w:pPr>
            <w:r>
              <w:t>DNN</w:t>
            </w:r>
          </w:p>
        </w:tc>
        <w:tc>
          <w:tcPr>
            <w:tcW w:w="6804" w:type="dxa"/>
            <w:shd w:val="clear" w:color="auto" w:fill="auto"/>
          </w:tcPr>
          <w:p w14:paraId="76868CE9" w14:textId="77777777" w:rsidR="00C95736" w:rsidRPr="00B96C52" w:rsidRDefault="00C95736" w:rsidP="00C95736">
            <w:pPr>
              <w:pStyle w:val="TAL"/>
              <w:tabs>
                <w:tab w:val="left" w:pos="5454"/>
              </w:tabs>
            </w:pPr>
            <w:r>
              <w:t>OPTIONAL</w:t>
            </w:r>
            <w:r w:rsidRPr="00B96C52">
              <w:t xml:space="preserve">. </w:t>
            </w:r>
            <w:r>
              <w:t>Represents data network name for the 5GVN group.</w:t>
            </w:r>
          </w:p>
        </w:tc>
      </w:tr>
      <w:tr w:rsidR="00C95736" w:rsidRPr="00EA26B3" w14:paraId="6883A4A0" w14:textId="77777777" w:rsidTr="00C95736">
        <w:trPr>
          <w:jc w:val="center"/>
        </w:trPr>
        <w:tc>
          <w:tcPr>
            <w:tcW w:w="1101" w:type="dxa"/>
            <w:shd w:val="clear" w:color="auto" w:fill="auto"/>
          </w:tcPr>
          <w:p w14:paraId="6D7D10C0" w14:textId="77777777" w:rsidR="00C95736" w:rsidRDefault="00C95736" w:rsidP="00C95736">
            <w:pPr>
              <w:pStyle w:val="TAL"/>
              <w:tabs>
                <w:tab w:val="left" w:pos="5454"/>
              </w:tabs>
              <w:rPr>
                <w:rStyle w:val="B1Char"/>
              </w:rPr>
            </w:pPr>
            <w:r>
              <w:rPr>
                <w:rStyle w:val="B1Char"/>
              </w:rPr>
              <w:t>S-NSSAI</w:t>
            </w:r>
          </w:p>
        </w:tc>
        <w:tc>
          <w:tcPr>
            <w:tcW w:w="6804" w:type="dxa"/>
            <w:shd w:val="clear" w:color="auto" w:fill="auto"/>
          </w:tcPr>
          <w:p w14:paraId="71F89546" w14:textId="77777777" w:rsidR="00C95736" w:rsidRPr="00012419" w:rsidRDefault="00C95736" w:rsidP="00C95736">
            <w:pPr>
              <w:pStyle w:val="TAL"/>
              <w:tabs>
                <w:tab w:val="left" w:pos="5454"/>
              </w:tabs>
            </w:pPr>
            <w:r>
              <w:t>OPTIONAL. Represents S-NSSAI for the 5GVN group.</w:t>
            </w:r>
          </w:p>
        </w:tc>
      </w:tr>
    </w:tbl>
    <w:p w14:paraId="7A5B53BF" w14:textId="77777777" w:rsidR="00C95736" w:rsidRDefault="00C95736" w:rsidP="00FE14BD">
      <w:pPr>
        <w:pStyle w:val="NO"/>
      </w:pPr>
    </w:p>
    <w:p w14:paraId="2F846344" w14:textId="59C26619" w:rsidR="003C3310" w:rsidRDefault="00F13914" w:rsidP="00CB57BB">
      <w:pPr>
        <w:pStyle w:val="Heading1"/>
      </w:pPr>
      <w:bookmarkStart w:id="610" w:name="_Toc34062215"/>
      <w:bookmarkStart w:id="611" w:name="_Toc34394656"/>
      <w:bookmarkStart w:id="612" w:name="_Toc45274449"/>
      <w:bookmarkStart w:id="613" w:name="_Toc51932988"/>
      <w:bookmarkStart w:id="614" w:name="_Toc58513718"/>
      <w:bookmarkStart w:id="615" w:name="_Toc92304794"/>
      <w:r>
        <w:t>B</w:t>
      </w:r>
      <w:r w:rsidR="003C3310">
        <w:t>.3</w:t>
      </w:r>
      <w:r w:rsidR="003C3310">
        <w:tab/>
        <w:t>Group modify notification</w:t>
      </w:r>
      <w:bookmarkEnd w:id="610"/>
      <w:bookmarkEnd w:id="611"/>
      <w:bookmarkEnd w:id="612"/>
      <w:bookmarkEnd w:id="613"/>
      <w:bookmarkEnd w:id="614"/>
      <w:bookmarkEnd w:id="615"/>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lastRenderedPageBreak/>
        <w:t xml:space="preserve">Table </w:t>
      </w:r>
      <w:r w:rsidR="00F13914">
        <w:t>B</w:t>
      </w:r>
      <w:r>
        <w:t>.3</w:t>
      </w:r>
      <w:r w:rsidRPr="00EA26B3">
        <w:t xml:space="preserve">-1: </w:t>
      </w:r>
      <w:r>
        <w:t>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3C3310" w:rsidRPr="00EA26B3" w14:paraId="40942336" w14:textId="77777777" w:rsidTr="00FA2BEE">
        <w:trPr>
          <w:jc w:val="center"/>
        </w:trPr>
        <w:tc>
          <w:tcPr>
            <w:tcW w:w="1197" w:type="dxa"/>
            <w:shd w:val="clear" w:color="auto" w:fill="auto"/>
          </w:tcPr>
          <w:p w14:paraId="6A0B83DA" w14:textId="77777777" w:rsidR="003C3310" w:rsidRPr="001103C9" w:rsidRDefault="003C3310" w:rsidP="007135EF">
            <w:pPr>
              <w:pStyle w:val="TAH"/>
            </w:pPr>
            <w:r w:rsidRPr="001103C9">
              <w:t>Parameter</w:t>
            </w:r>
          </w:p>
        </w:tc>
        <w:tc>
          <w:tcPr>
            <w:tcW w:w="6867" w:type="dxa"/>
            <w:shd w:val="clear" w:color="auto" w:fill="auto"/>
          </w:tcPr>
          <w:p w14:paraId="56CE3A01" w14:textId="77777777" w:rsidR="003C3310" w:rsidRPr="001103C9" w:rsidRDefault="003C3310" w:rsidP="007135EF">
            <w:pPr>
              <w:pStyle w:val="TAH"/>
            </w:pPr>
            <w:r w:rsidRPr="001103C9">
              <w:t>Description</w:t>
            </w:r>
          </w:p>
        </w:tc>
      </w:tr>
      <w:tr w:rsidR="003C3310" w:rsidRPr="00EA26B3" w14:paraId="24D154A5" w14:textId="77777777" w:rsidTr="00FA2BEE">
        <w:trPr>
          <w:jc w:val="center"/>
        </w:trPr>
        <w:tc>
          <w:tcPr>
            <w:tcW w:w="1197" w:type="dxa"/>
            <w:shd w:val="clear" w:color="auto" w:fill="auto"/>
          </w:tcPr>
          <w:p w14:paraId="0E17A935" w14:textId="77777777" w:rsidR="003C3310" w:rsidRPr="00B96C52" w:rsidRDefault="003C3310" w:rsidP="007135EF">
            <w:pPr>
              <w:pStyle w:val="TAL"/>
              <w:tabs>
                <w:tab w:val="left" w:pos="5454"/>
              </w:tabs>
            </w:pPr>
            <w:r>
              <w:t>Identity</w:t>
            </w:r>
          </w:p>
        </w:tc>
        <w:tc>
          <w:tcPr>
            <w:tcW w:w="6867" w:type="dxa"/>
            <w:shd w:val="clear" w:color="auto" w:fill="auto"/>
          </w:tcPr>
          <w:p w14:paraId="3CC320E2" w14:textId="77777777" w:rsidR="003C3310" w:rsidRPr="00B96C52" w:rsidRDefault="003C3310" w:rsidP="007135EF">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FA2BEE">
        <w:trPr>
          <w:jc w:val="center"/>
        </w:trPr>
        <w:tc>
          <w:tcPr>
            <w:tcW w:w="1197" w:type="dxa"/>
            <w:shd w:val="clear" w:color="auto" w:fill="auto"/>
          </w:tcPr>
          <w:p w14:paraId="0DA90FEB" w14:textId="77777777" w:rsidR="003C3310" w:rsidRPr="00B96C52" w:rsidRDefault="003C3310" w:rsidP="007135EF">
            <w:pPr>
              <w:pStyle w:val="TAL"/>
              <w:tabs>
                <w:tab w:val="left" w:pos="5454"/>
              </w:tabs>
            </w:pPr>
            <w:r>
              <w:t>Event</w:t>
            </w:r>
          </w:p>
        </w:tc>
        <w:tc>
          <w:tcPr>
            <w:tcW w:w="6867"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FA2BEE">
        <w:trPr>
          <w:jc w:val="center"/>
        </w:trPr>
        <w:tc>
          <w:tcPr>
            <w:tcW w:w="1197" w:type="dxa"/>
            <w:shd w:val="clear" w:color="auto" w:fill="auto"/>
          </w:tcPr>
          <w:p w14:paraId="549A0D37" w14:textId="77777777" w:rsidR="003C3310" w:rsidRDefault="003C3310" w:rsidP="007135EF">
            <w:pPr>
              <w:pStyle w:val="TAL"/>
              <w:tabs>
                <w:tab w:val="left" w:pos="5454"/>
              </w:tabs>
              <w:rPr>
                <w:rStyle w:val="B1Char"/>
              </w:rPr>
            </w:pPr>
            <w:r>
              <w:rPr>
                <w:rStyle w:val="B1Char"/>
              </w:rPr>
              <w:t>groupID</w:t>
            </w:r>
          </w:p>
        </w:tc>
        <w:tc>
          <w:tcPr>
            <w:tcW w:w="6867" w:type="dxa"/>
            <w:shd w:val="clear" w:color="auto" w:fill="auto"/>
          </w:tcPr>
          <w:p w14:paraId="34F9DB3C" w14:textId="77777777" w:rsidR="003C3310" w:rsidRPr="00B96C52" w:rsidRDefault="003C3310" w:rsidP="007135EF">
            <w:pPr>
              <w:pStyle w:val="TAL"/>
              <w:tabs>
                <w:tab w:val="left" w:pos="5454"/>
              </w:tabs>
            </w:pPr>
            <w:r>
              <w:t>REQUIRED. An URI that represent a VAL group identity</w:t>
            </w:r>
          </w:p>
        </w:tc>
      </w:tr>
      <w:tr w:rsidR="007135EF" w:rsidRPr="00EA26B3" w14:paraId="52105FF7" w14:textId="77777777" w:rsidTr="00FA2BEE">
        <w:trPr>
          <w:jc w:val="center"/>
        </w:trPr>
        <w:tc>
          <w:tcPr>
            <w:tcW w:w="1197" w:type="dxa"/>
            <w:shd w:val="clear" w:color="auto" w:fill="auto"/>
          </w:tcPr>
          <w:p w14:paraId="1B268264" w14:textId="60DA1F71" w:rsidR="007135EF" w:rsidRDefault="007135EF" w:rsidP="007135EF">
            <w:pPr>
              <w:pStyle w:val="TAL"/>
              <w:tabs>
                <w:tab w:val="left" w:pos="5454"/>
              </w:tabs>
              <w:rPr>
                <w:rStyle w:val="B1Char"/>
              </w:rPr>
            </w:pPr>
            <w:r w:rsidRPr="00F74015">
              <w:rPr>
                <w:rStyle w:val="B1Char"/>
              </w:rPr>
              <w:t>VAL service specific information</w:t>
            </w:r>
          </w:p>
        </w:tc>
        <w:tc>
          <w:tcPr>
            <w:tcW w:w="6867" w:type="dxa"/>
            <w:shd w:val="clear" w:color="auto" w:fill="auto"/>
          </w:tcPr>
          <w:p w14:paraId="2F6508D3" w14:textId="2AF50CCA" w:rsidR="007135EF" w:rsidRDefault="007135EF" w:rsidP="007135EF">
            <w:pPr>
              <w:pStyle w:val="TAL"/>
              <w:tabs>
                <w:tab w:val="left" w:pos="5454"/>
              </w:tabs>
            </w:pPr>
            <w:r>
              <w:t>OPTIONAL. Provides placeholder for VAL service specific information.</w:t>
            </w:r>
          </w:p>
        </w:tc>
      </w:tr>
      <w:tr w:rsidR="00344B5B" w:rsidRPr="00EA26B3" w14:paraId="5EDD1D13" w14:textId="77777777" w:rsidTr="00FA2BEE">
        <w:trPr>
          <w:jc w:val="center"/>
        </w:trPr>
        <w:tc>
          <w:tcPr>
            <w:tcW w:w="1197" w:type="dxa"/>
            <w:shd w:val="clear" w:color="auto" w:fill="auto"/>
          </w:tcPr>
          <w:p w14:paraId="7FB7DA7F" w14:textId="60F0C34D" w:rsidR="00344B5B" w:rsidRPr="00F74015" w:rsidRDefault="00344B5B" w:rsidP="00344B5B">
            <w:pPr>
              <w:pStyle w:val="TAL"/>
              <w:tabs>
                <w:tab w:val="left" w:pos="5454"/>
              </w:tabs>
              <w:rPr>
                <w:rStyle w:val="B1Char"/>
              </w:rPr>
            </w:pPr>
            <w:r>
              <w:rPr>
                <w:rStyle w:val="B1Char"/>
              </w:rPr>
              <w:t>modificationType</w:t>
            </w:r>
          </w:p>
        </w:tc>
        <w:tc>
          <w:tcPr>
            <w:tcW w:w="6867" w:type="dxa"/>
            <w:shd w:val="clear" w:color="auto" w:fill="auto"/>
          </w:tcPr>
          <w:p w14:paraId="0F81503F" w14:textId="77777777" w:rsidR="00344B5B" w:rsidRDefault="00344B5B" w:rsidP="00344B5B">
            <w:pPr>
              <w:pStyle w:val="TAL"/>
              <w:tabs>
                <w:tab w:val="left" w:pos="5454"/>
              </w:tabs>
            </w:pPr>
            <w:r>
              <w:t>REQUIRED. Specifies the type of the modification of group document. This specification defines following types of modifications:</w:t>
            </w:r>
          </w:p>
          <w:p w14:paraId="6EF02A3F" w14:textId="77777777" w:rsidR="00344B5B" w:rsidRDefault="00344B5B" w:rsidP="00344B5B">
            <w:pPr>
              <w:pStyle w:val="TAL"/>
              <w:tabs>
                <w:tab w:val="left" w:pos="5454"/>
              </w:tabs>
            </w:pPr>
            <w:r>
              <w:t>0x01: GROUP_MEMBER_ADDED</w:t>
            </w:r>
          </w:p>
          <w:p w14:paraId="0E9196EB" w14:textId="77777777" w:rsidR="00344B5B" w:rsidRDefault="00344B5B" w:rsidP="00344B5B">
            <w:pPr>
              <w:pStyle w:val="TAL"/>
              <w:tabs>
                <w:tab w:val="left" w:pos="5454"/>
              </w:tabs>
            </w:pPr>
            <w:r>
              <w:t>0x02: GROUP_MEMBER_REMOVED</w:t>
            </w:r>
          </w:p>
          <w:p w14:paraId="4B463146" w14:textId="02577BBC" w:rsidR="00344B5B" w:rsidRDefault="00344B5B" w:rsidP="00344B5B">
            <w:pPr>
              <w:pStyle w:val="TAL"/>
              <w:tabs>
                <w:tab w:val="left" w:pos="5454"/>
              </w:tabs>
            </w:pPr>
            <w:r>
              <w:t>0x03: GROUP_CONFIG_UPDATE</w:t>
            </w:r>
          </w:p>
        </w:tc>
      </w:tr>
    </w:tbl>
    <w:p w14:paraId="37B9C022" w14:textId="160E169E" w:rsidR="003C3310" w:rsidRDefault="003C3310" w:rsidP="003C3310"/>
    <w:p w14:paraId="6B4E3BC9" w14:textId="77777777" w:rsidR="00A42F1D" w:rsidRDefault="00A42F1D" w:rsidP="00CB57BB">
      <w:pPr>
        <w:pStyle w:val="Heading1"/>
      </w:pPr>
      <w:bookmarkStart w:id="616" w:name="_Toc58513719"/>
      <w:bookmarkStart w:id="617" w:name="_Toc92304795"/>
      <w:r>
        <w:t>B.4</w:t>
      </w:r>
      <w:r>
        <w:tab/>
        <w:t>Group Identity List notification</w:t>
      </w:r>
      <w:bookmarkEnd w:id="616"/>
      <w:bookmarkEnd w:id="617"/>
    </w:p>
    <w:p w14:paraId="33587845" w14:textId="77777777" w:rsidR="00A42F1D" w:rsidRDefault="00A42F1D" w:rsidP="00A42F1D">
      <w:r>
        <w:t>The SGM-S shall convey the following parameters while sending identify list notification to SGM-C.</w:t>
      </w:r>
    </w:p>
    <w:p w14:paraId="640AB86B" w14:textId="77777777" w:rsidR="00A42F1D" w:rsidRPr="00EA26B3" w:rsidRDefault="00A42F1D" w:rsidP="00A42F1D">
      <w:pPr>
        <w:pStyle w:val="TH"/>
      </w:pPr>
      <w:r w:rsidRPr="00EA26B3">
        <w:t xml:space="preserve">Table </w:t>
      </w:r>
      <w:r>
        <w:t>B.4</w:t>
      </w:r>
      <w:r w:rsidRPr="00EA26B3">
        <w:t xml:space="preserve">-1: </w:t>
      </w:r>
      <w:r>
        <w:t>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42F1D" w:rsidRPr="00EA26B3" w14:paraId="58FB7B86" w14:textId="77777777" w:rsidTr="007135EF">
        <w:trPr>
          <w:jc w:val="center"/>
        </w:trPr>
        <w:tc>
          <w:tcPr>
            <w:tcW w:w="1101" w:type="dxa"/>
            <w:shd w:val="clear" w:color="auto" w:fill="auto"/>
          </w:tcPr>
          <w:p w14:paraId="0A51DA69" w14:textId="77777777" w:rsidR="00A42F1D" w:rsidRPr="001103C9" w:rsidRDefault="00A42F1D" w:rsidP="007135EF">
            <w:pPr>
              <w:pStyle w:val="TAH"/>
            </w:pPr>
            <w:r w:rsidRPr="001103C9">
              <w:t>Parameter</w:t>
            </w:r>
          </w:p>
        </w:tc>
        <w:tc>
          <w:tcPr>
            <w:tcW w:w="6804" w:type="dxa"/>
            <w:shd w:val="clear" w:color="auto" w:fill="auto"/>
          </w:tcPr>
          <w:p w14:paraId="01349317" w14:textId="77777777" w:rsidR="00A42F1D" w:rsidRPr="001103C9" w:rsidRDefault="00A42F1D" w:rsidP="007135EF">
            <w:pPr>
              <w:pStyle w:val="TAH"/>
            </w:pPr>
            <w:r w:rsidRPr="001103C9">
              <w:t>Description</w:t>
            </w:r>
          </w:p>
        </w:tc>
      </w:tr>
      <w:tr w:rsidR="00A42F1D" w:rsidRPr="00EA26B3" w14:paraId="3087D123" w14:textId="77777777" w:rsidTr="007135EF">
        <w:trPr>
          <w:jc w:val="center"/>
        </w:trPr>
        <w:tc>
          <w:tcPr>
            <w:tcW w:w="1101" w:type="dxa"/>
            <w:shd w:val="clear" w:color="auto" w:fill="auto"/>
          </w:tcPr>
          <w:p w14:paraId="42BE96ED" w14:textId="77777777" w:rsidR="00A42F1D" w:rsidRPr="00B96C52" w:rsidRDefault="00A42F1D" w:rsidP="007135EF">
            <w:pPr>
              <w:pStyle w:val="TAL"/>
              <w:tabs>
                <w:tab w:val="left" w:pos="5454"/>
              </w:tabs>
            </w:pPr>
            <w:r>
              <w:t>Identity</w:t>
            </w:r>
          </w:p>
        </w:tc>
        <w:tc>
          <w:tcPr>
            <w:tcW w:w="6804" w:type="dxa"/>
            <w:shd w:val="clear" w:color="auto" w:fill="auto"/>
          </w:tcPr>
          <w:p w14:paraId="24B0DFD6" w14:textId="77777777" w:rsidR="00A42F1D" w:rsidRPr="00B96C52" w:rsidRDefault="00A42F1D" w:rsidP="007135EF">
            <w:pPr>
              <w:pStyle w:val="TAL"/>
              <w:tabs>
                <w:tab w:val="left" w:pos="5454"/>
              </w:tabs>
            </w:pPr>
            <w:r w:rsidRPr="00B96C52">
              <w:t xml:space="preserve">REQUIRED. </w:t>
            </w:r>
            <w:r>
              <w:t xml:space="preserve">A unique string representing notification channel identity. </w:t>
            </w:r>
          </w:p>
        </w:tc>
      </w:tr>
      <w:tr w:rsidR="00A42F1D" w:rsidRPr="00EA26B3" w14:paraId="0BE12CD4" w14:textId="77777777" w:rsidTr="007135EF">
        <w:trPr>
          <w:jc w:val="center"/>
        </w:trPr>
        <w:tc>
          <w:tcPr>
            <w:tcW w:w="1101" w:type="dxa"/>
            <w:shd w:val="clear" w:color="auto" w:fill="auto"/>
          </w:tcPr>
          <w:p w14:paraId="656EEEA0" w14:textId="77777777" w:rsidR="00A42F1D" w:rsidRPr="00B96C52" w:rsidRDefault="00A42F1D" w:rsidP="007135EF">
            <w:pPr>
              <w:pStyle w:val="TAL"/>
              <w:tabs>
                <w:tab w:val="left" w:pos="5454"/>
              </w:tabs>
            </w:pPr>
            <w:r>
              <w:t>Event</w:t>
            </w:r>
          </w:p>
        </w:tc>
        <w:tc>
          <w:tcPr>
            <w:tcW w:w="6804" w:type="dxa"/>
            <w:shd w:val="clear" w:color="auto" w:fill="auto"/>
          </w:tcPr>
          <w:p w14:paraId="6BC551D4" w14:textId="77777777" w:rsidR="00A42F1D" w:rsidRPr="00B96C52" w:rsidRDefault="00A42F1D" w:rsidP="007135EF">
            <w:pPr>
              <w:pStyle w:val="TAL"/>
              <w:tabs>
                <w:tab w:val="left" w:pos="5454"/>
              </w:tabs>
            </w:pPr>
            <w:r w:rsidRPr="00B96C52">
              <w:t xml:space="preserve">REQUIRED. </w:t>
            </w:r>
            <w:r>
              <w:t xml:space="preserve">Shall be set to </w:t>
            </w:r>
            <w:r w:rsidRPr="003D6DDD">
              <w:t>SUBSCRIBE</w:t>
            </w:r>
            <w:r>
              <w:t>_GROUP_IDENTITY_LIST</w:t>
            </w:r>
            <w:r w:rsidDel="009F21EF">
              <w:t xml:space="preserve"> </w:t>
            </w:r>
            <w:r>
              <w:t>(0x04) as specified in table A.1.2-2.</w:t>
            </w:r>
          </w:p>
        </w:tc>
      </w:tr>
      <w:tr w:rsidR="00A42F1D" w:rsidRPr="00EA26B3" w14:paraId="05C6D1FD" w14:textId="77777777" w:rsidTr="007135EF">
        <w:trPr>
          <w:jc w:val="center"/>
        </w:trPr>
        <w:tc>
          <w:tcPr>
            <w:tcW w:w="1101" w:type="dxa"/>
            <w:shd w:val="clear" w:color="auto" w:fill="auto"/>
          </w:tcPr>
          <w:p w14:paraId="58816967" w14:textId="77777777" w:rsidR="00A42F1D" w:rsidRDefault="00A42F1D" w:rsidP="007135EF">
            <w:pPr>
              <w:pStyle w:val="TAL"/>
              <w:tabs>
                <w:tab w:val="left" w:pos="5454"/>
              </w:tabs>
              <w:rPr>
                <w:rStyle w:val="B1Char"/>
              </w:rPr>
            </w:pPr>
            <w:r>
              <w:rPr>
                <w:rStyle w:val="B1Char"/>
              </w:rPr>
              <w:t>GroupID</w:t>
            </w:r>
          </w:p>
        </w:tc>
        <w:tc>
          <w:tcPr>
            <w:tcW w:w="6804" w:type="dxa"/>
            <w:shd w:val="clear" w:color="auto" w:fill="auto"/>
          </w:tcPr>
          <w:p w14:paraId="77B56A95" w14:textId="77777777" w:rsidR="00A42F1D" w:rsidRPr="00B96C52" w:rsidRDefault="00A42F1D" w:rsidP="007135EF">
            <w:pPr>
              <w:pStyle w:val="TAL"/>
              <w:tabs>
                <w:tab w:val="left" w:pos="5454"/>
              </w:tabs>
            </w:pPr>
            <w:r>
              <w:t>REQUIRED. An URI that represent a VAL group identity</w:t>
            </w:r>
          </w:p>
        </w:tc>
      </w:tr>
      <w:tr w:rsidR="00A42F1D" w:rsidRPr="00EA26B3" w14:paraId="1D8D1165" w14:textId="77777777" w:rsidTr="007135EF">
        <w:trPr>
          <w:jc w:val="center"/>
        </w:trPr>
        <w:tc>
          <w:tcPr>
            <w:tcW w:w="1101" w:type="dxa"/>
            <w:shd w:val="clear" w:color="auto" w:fill="auto"/>
          </w:tcPr>
          <w:p w14:paraId="37729421" w14:textId="77777777" w:rsidR="00A42F1D" w:rsidRDefault="00A42F1D" w:rsidP="007135EF">
            <w:pPr>
              <w:pStyle w:val="TAL"/>
              <w:tabs>
                <w:tab w:val="left" w:pos="5454"/>
              </w:tabs>
              <w:rPr>
                <w:rStyle w:val="B1Char"/>
              </w:rPr>
            </w:pPr>
            <w:r>
              <w:rPr>
                <w:rFonts w:eastAsia="SimSun"/>
              </w:rPr>
              <w:t>Members-list</w:t>
            </w:r>
          </w:p>
        </w:tc>
        <w:tc>
          <w:tcPr>
            <w:tcW w:w="6804" w:type="dxa"/>
            <w:shd w:val="clear" w:color="auto" w:fill="auto"/>
          </w:tcPr>
          <w:p w14:paraId="41A978D3" w14:textId="77777777" w:rsidR="00A42F1D" w:rsidRDefault="00A42F1D" w:rsidP="007135EF">
            <w:pPr>
              <w:pStyle w:val="TAL"/>
              <w:tabs>
                <w:tab w:val="left" w:pos="5454"/>
              </w:tabs>
            </w:pPr>
            <w:r>
              <w:t>REQUIRED. Represents list of VAL users who are member of the group.</w:t>
            </w:r>
          </w:p>
        </w:tc>
      </w:tr>
      <w:tr w:rsidR="00E3375D" w:rsidRPr="00EA26B3" w14:paraId="63D59A02" w14:textId="77777777" w:rsidTr="007135EF">
        <w:trPr>
          <w:jc w:val="center"/>
        </w:trPr>
        <w:tc>
          <w:tcPr>
            <w:tcW w:w="1101" w:type="dxa"/>
            <w:shd w:val="clear" w:color="auto" w:fill="auto"/>
          </w:tcPr>
          <w:p w14:paraId="64707FEF" w14:textId="3658FA41" w:rsidR="00E3375D" w:rsidRDefault="00E3375D" w:rsidP="00E3375D">
            <w:pPr>
              <w:pStyle w:val="TAL"/>
              <w:tabs>
                <w:tab w:val="left" w:pos="5454"/>
              </w:tabs>
              <w:rPr>
                <w:rFonts w:eastAsia="SimSun"/>
              </w:rPr>
            </w:pPr>
            <w:r>
              <w:rPr>
                <w:rFonts w:eastAsia="SimSun"/>
              </w:rPr>
              <w:t>Message Filter List</w:t>
            </w:r>
          </w:p>
        </w:tc>
        <w:tc>
          <w:tcPr>
            <w:tcW w:w="6804" w:type="dxa"/>
            <w:shd w:val="clear" w:color="auto" w:fill="auto"/>
          </w:tcPr>
          <w:p w14:paraId="0E855EAA" w14:textId="62BD670F" w:rsidR="00E3375D" w:rsidRDefault="00E3375D" w:rsidP="00E3375D">
            <w:pPr>
              <w:pStyle w:val="TAL"/>
              <w:tabs>
                <w:tab w:val="left" w:pos="5454"/>
              </w:tabs>
            </w:pPr>
            <w:r>
              <w:t xml:space="preserve">OPTIONAL. Represents the message filters of all VAL UEs that provided message filters. Each message filter is specified </w:t>
            </w:r>
            <w:r w:rsidRPr="00F33FFE">
              <w:rPr>
                <w:rFonts w:eastAsia="DengXian"/>
                <w:lang w:val="en-IN"/>
              </w:rPr>
              <w:t>as</w:t>
            </w:r>
            <w:r>
              <w:rPr>
                <w:rFonts w:eastAsia="DengXian"/>
                <w:lang w:val="en-IN"/>
              </w:rPr>
              <w:t xml:space="preserve"> described in Table </w:t>
            </w:r>
            <w:r>
              <w:t>A.2.1-2.</w:t>
            </w:r>
          </w:p>
          <w:p w14:paraId="4AE8E63D" w14:textId="2D8D6B70" w:rsidR="00E3375D" w:rsidRDefault="00E3375D" w:rsidP="00E3375D">
            <w:pPr>
              <w:pStyle w:val="TAL"/>
              <w:tabs>
                <w:tab w:val="left" w:pos="5454"/>
              </w:tabs>
            </w:pPr>
            <w:r>
              <w:t>This parameter is present only for the identify list notification towards VAL server, for the VAL server to apply those filters during group communications.</w:t>
            </w:r>
          </w:p>
        </w:tc>
      </w:tr>
    </w:tbl>
    <w:p w14:paraId="35865D60" w14:textId="77777777" w:rsidR="008145CA" w:rsidRDefault="008145CA" w:rsidP="003C3310"/>
    <w:p w14:paraId="773DAECA" w14:textId="4B6ED158" w:rsidR="00054A22" w:rsidRPr="00235394" w:rsidRDefault="00080512" w:rsidP="00CB57BB">
      <w:pPr>
        <w:pStyle w:val="Heading8"/>
      </w:pPr>
      <w:bookmarkStart w:id="618" w:name="clause4"/>
      <w:bookmarkStart w:id="619" w:name="_Toc25305702"/>
      <w:bookmarkStart w:id="620" w:name="_Toc26190278"/>
      <w:bookmarkStart w:id="621" w:name="_Toc26190871"/>
      <w:bookmarkStart w:id="622" w:name="_Toc34062216"/>
      <w:bookmarkStart w:id="623" w:name="_Toc34394657"/>
      <w:bookmarkStart w:id="624" w:name="_Toc45274450"/>
      <w:bookmarkStart w:id="625" w:name="_Toc51932989"/>
      <w:bookmarkStart w:id="626" w:name="_Toc58513720"/>
      <w:bookmarkStart w:id="627" w:name="_Toc92304796"/>
      <w:bookmarkEnd w:id="618"/>
      <w:r w:rsidRPr="004D3578">
        <w:lastRenderedPageBreak/>
        <w:t xml:space="preserve">Annex </w:t>
      </w:r>
      <w:r w:rsidR="00F13914">
        <w:t>C</w:t>
      </w:r>
      <w:r w:rsidR="00F13914" w:rsidRPr="004D3578">
        <w:t xml:space="preserve"> </w:t>
      </w:r>
      <w:r w:rsidRPr="004D3578">
        <w:t>(informative):</w:t>
      </w:r>
      <w:r w:rsidRPr="004D3578">
        <w:br/>
        <w:t>Change history</w:t>
      </w:r>
      <w:bookmarkStart w:id="628" w:name="historyclause"/>
      <w:bookmarkEnd w:id="619"/>
      <w:bookmarkEnd w:id="620"/>
      <w:bookmarkEnd w:id="621"/>
      <w:bookmarkEnd w:id="622"/>
      <w:bookmarkEnd w:id="623"/>
      <w:bookmarkEnd w:id="624"/>
      <w:bookmarkEnd w:id="625"/>
      <w:bookmarkEnd w:id="626"/>
      <w:bookmarkEnd w:id="627"/>
      <w:bookmarkEnd w:id="62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11B4A860" w:rsidR="0028522A" w:rsidRDefault="00DD4B22" w:rsidP="0028522A">
            <w:pPr>
              <w:pStyle w:val="TAL"/>
              <w:rPr>
                <w:sz w:val="16"/>
                <w:szCs w:val="16"/>
              </w:rPr>
            </w:pPr>
            <w:r w:rsidRPr="00DD4B22">
              <w:rPr>
                <w:sz w:val="16"/>
                <w:szCs w:val="16"/>
              </w:rPr>
              <w:t>Removal of Editor</w:t>
            </w:r>
            <w:r w:rsidR="006B006C">
              <w:rPr>
                <w:sz w:val="16"/>
                <w:szCs w:val="16"/>
              </w:rPr>
              <w:t>'</w:t>
            </w:r>
            <w:r w:rsidRPr="00DD4B22">
              <w:rPr>
                <w:sz w:val="16"/>
                <w:szCs w:val="16"/>
              </w:rPr>
              <w:t>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request-uri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7135E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7135EF">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7135EF">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7135EF">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7135E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7135EF">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7135EF">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7135EF">
            <w:pPr>
              <w:pStyle w:val="TAC"/>
              <w:rPr>
                <w:sz w:val="16"/>
                <w:szCs w:val="16"/>
              </w:rPr>
            </w:pPr>
            <w:r>
              <w:rPr>
                <w:sz w:val="16"/>
                <w:szCs w:val="16"/>
              </w:rPr>
              <w:t>16.2.0</w:t>
            </w:r>
          </w:p>
        </w:tc>
      </w:tr>
      <w:tr w:rsidR="00D161B7" w14:paraId="5C7DA4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20CD1865" w14:textId="307F358C"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ACCF" w14:textId="7E54103C"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B8466" w14:textId="32C089C7" w:rsidR="00D161B7" w:rsidRPr="006B0E61" w:rsidRDefault="00752A39" w:rsidP="00D161B7">
            <w:pPr>
              <w:pStyle w:val="TAC"/>
              <w:rPr>
                <w:sz w:val="16"/>
                <w:szCs w:val="16"/>
              </w:rPr>
            </w:pPr>
            <w:r w:rsidRPr="00752A39">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2318FE" w14:textId="2D69B1DD" w:rsidR="00D161B7" w:rsidRDefault="00752A39" w:rsidP="00D161B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9D3E"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2C9D" w14:textId="1E5E49E7" w:rsidR="00D161B7" w:rsidRDefault="00752A3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75BC0" w14:textId="02918195" w:rsidR="00D161B7" w:rsidRPr="00531082" w:rsidRDefault="001A694C" w:rsidP="00D161B7">
            <w:pPr>
              <w:pStyle w:val="TAL"/>
              <w:rPr>
                <w:sz w:val="16"/>
                <w:szCs w:val="16"/>
              </w:rPr>
            </w:pPr>
            <w:r w:rsidRPr="001A694C">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B0FD" w14:textId="2D5CCE65" w:rsidR="00D161B7" w:rsidRDefault="00D161B7" w:rsidP="00D161B7">
            <w:pPr>
              <w:pStyle w:val="TAC"/>
              <w:rPr>
                <w:sz w:val="16"/>
                <w:szCs w:val="16"/>
              </w:rPr>
            </w:pPr>
            <w:r>
              <w:rPr>
                <w:sz w:val="16"/>
                <w:szCs w:val="16"/>
              </w:rPr>
              <w:t>16.3.0</w:t>
            </w:r>
          </w:p>
        </w:tc>
      </w:tr>
      <w:tr w:rsidR="00D161B7" w14:paraId="2E62FD11"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1D84FA52" w14:textId="5C66CC29"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3DEC7" w14:textId="6EB32811"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3A9C" w14:textId="305EE48E" w:rsidR="00D161B7" w:rsidRPr="006B0E61" w:rsidRDefault="00B17945" w:rsidP="00D161B7">
            <w:pPr>
              <w:pStyle w:val="TAC"/>
              <w:rPr>
                <w:sz w:val="16"/>
                <w:szCs w:val="16"/>
              </w:rPr>
            </w:pPr>
            <w:r w:rsidRPr="00B17945">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31CA3" w14:textId="1EF2D77C" w:rsidR="00D161B7" w:rsidRDefault="00A61253" w:rsidP="00D161B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41E6" w14:textId="12D40797" w:rsidR="00D161B7" w:rsidRPr="006B0D02" w:rsidRDefault="00A61253" w:rsidP="00D161B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0699" w14:textId="262411EA" w:rsidR="00D161B7" w:rsidRDefault="00B1794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0E098" w14:textId="4A71465B" w:rsidR="00D161B7" w:rsidRPr="00531082" w:rsidRDefault="0085101D" w:rsidP="00D161B7">
            <w:pPr>
              <w:pStyle w:val="TAL"/>
              <w:rPr>
                <w:sz w:val="16"/>
                <w:szCs w:val="16"/>
              </w:rPr>
            </w:pPr>
            <w:r w:rsidRPr="0085101D">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4E5DB" w14:textId="6A1518F2" w:rsidR="00D161B7" w:rsidRDefault="00D161B7" w:rsidP="00D161B7">
            <w:pPr>
              <w:pStyle w:val="TAC"/>
              <w:rPr>
                <w:sz w:val="16"/>
                <w:szCs w:val="16"/>
              </w:rPr>
            </w:pPr>
            <w:r>
              <w:rPr>
                <w:sz w:val="16"/>
                <w:szCs w:val="16"/>
              </w:rPr>
              <w:t>16.3.0</w:t>
            </w:r>
          </w:p>
        </w:tc>
      </w:tr>
      <w:tr w:rsidR="00D161B7" w14:paraId="44DC53E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CB2F447" w14:textId="466AF705"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272E" w14:textId="1093655E"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CBF4" w14:textId="1B3E5348" w:rsidR="00D161B7" w:rsidRPr="006B0E61" w:rsidRDefault="00A3547D" w:rsidP="00D161B7">
            <w:pPr>
              <w:pStyle w:val="TAC"/>
              <w:rPr>
                <w:sz w:val="16"/>
                <w:szCs w:val="16"/>
              </w:rPr>
            </w:pPr>
            <w:r w:rsidRPr="00A3547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E2AFB" w14:textId="53F31635" w:rsidR="00D161B7" w:rsidRDefault="00A3547D" w:rsidP="00D161B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A2C4"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344" w14:textId="7A27E2EC" w:rsidR="00D161B7" w:rsidRDefault="0064560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6722" w14:textId="711CFF83" w:rsidR="00D161B7" w:rsidRPr="00531082" w:rsidRDefault="00645609" w:rsidP="00D161B7">
            <w:pPr>
              <w:pStyle w:val="TAL"/>
              <w:rPr>
                <w:sz w:val="16"/>
                <w:szCs w:val="16"/>
              </w:rPr>
            </w:pPr>
            <w:r w:rsidRPr="00645609">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85C5D" w14:textId="01A485DE" w:rsidR="00D161B7" w:rsidRDefault="00D161B7" w:rsidP="00D161B7">
            <w:pPr>
              <w:pStyle w:val="TAC"/>
              <w:rPr>
                <w:sz w:val="16"/>
                <w:szCs w:val="16"/>
              </w:rPr>
            </w:pPr>
            <w:r>
              <w:rPr>
                <w:sz w:val="16"/>
                <w:szCs w:val="16"/>
              </w:rPr>
              <w:t>16.3.0</w:t>
            </w:r>
          </w:p>
        </w:tc>
      </w:tr>
      <w:tr w:rsidR="00D161B7" w14:paraId="2D7A17D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16F" w14:textId="1FB04A66"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66C2" w14:textId="49230019"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50F00" w14:textId="7636E0DD" w:rsidR="00D161B7" w:rsidRPr="006B0E61" w:rsidRDefault="0092782D" w:rsidP="00D161B7">
            <w:pPr>
              <w:pStyle w:val="TAC"/>
              <w:rPr>
                <w:sz w:val="16"/>
                <w:szCs w:val="16"/>
              </w:rPr>
            </w:pPr>
            <w:r w:rsidRPr="0092782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AD237A" w14:textId="79A3EBB1" w:rsidR="00D161B7" w:rsidRDefault="0092782D" w:rsidP="00D161B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ED2A" w14:textId="36775817" w:rsidR="00D161B7" w:rsidRPr="006B0D02" w:rsidRDefault="0092782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492F" w14:textId="325146DE" w:rsidR="00D161B7" w:rsidRDefault="00C41BB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839D" w14:textId="5F8204D5" w:rsidR="00D161B7" w:rsidRPr="00531082" w:rsidRDefault="00C41BB5" w:rsidP="00D161B7">
            <w:pPr>
              <w:pStyle w:val="TAL"/>
              <w:rPr>
                <w:sz w:val="16"/>
                <w:szCs w:val="16"/>
              </w:rPr>
            </w:pPr>
            <w:r w:rsidRPr="00C41BB5">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FB79" w14:textId="5EC7AAA4" w:rsidR="00D161B7" w:rsidRDefault="00D161B7" w:rsidP="00D161B7">
            <w:pPr>
              <w:pStyle w:val="TAC"/>
              <w:rPr>
                <w:sz w:val="16"/>
                <w:szCs w:val="16"/>
              </w:rPr>
            </w:pPr>
            <w:r>
              <w:rPr>
                <w:sz w:val="16"/>
                <w:szCs w:val="16"/>
              </w:rPr>
              <w:t>16.3.0</w:t>
            </w:r>
          </w:p>
        </w:tc>
      </w:tr>
      <w:tr w:rsidR="007135EF" w14:paraId="67F1443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35017E64" w14:textId="3BA1AFC2" w:rsidR="007135EF" w:rsidRDefault="007135EF"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A95E0" w14:textId="3412B6FA" w:rsidR="007135EF" w:rsidRDefault="007135EF"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47A28" w14:textId="110E261C" w:rsidR="007135EF" w:rsidRPr="0092782D" w:rsidRDefault="007135EF" w:rsidP="00D161B7">
            <w:pPr>
              <w:pStyle w:val="TAC"/>
              <w:rPr>
                <w:sz w:val="16"/>
                <w:szCs w:val="16"/>
              </w:rPr>
            </w:pPr>
            <w:r w:rsidRPr="007135EF">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3F2AD2" w14:textId="028F4D1D" w:rsidR="007135EF" w:rsidRDefault="007135EF" w:rsidP="00D161B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A8F69" w14:textId="39ADD267" w:rsidR="007135EF" w:rsidRDefault="007135EF"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C6FCE" w14:textId="71894A3A" w:rsidR="007135EF" w:rsidRDefault="007135EF" w:rsidP="00D161B7">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9A28AB" w14:textId="5C75C699" w:rsidR="007135EF" w:rsidRPr="00C41BB5" w:rsidRDefault="007135EF" w:rsidP="00D161B7">
            <w:pPr>
              <w:pStyle w:val="TAL"/>
              <w:rPr>
                <w:sz w:val="16"/>
                <w:szCs w:val="16"/>
              </w:rPr>
            </w:pPr>
            <w:r>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72B9E" w14:textId="6894E958" w:rsidR="007135EF" w:rsidRDefault="007135EF" w:rsidP="00D161B7">
            <w:pPr>
              <w:pStyle w:val="TAC"/>
              <w:rPr>
                <w:sz w:val="16"/>
                <w:szCs w:val="16"/>
              </w:rPr>
            </w:pPr>
            <w:r>
              <w:rPr>
                <w:sz w:val="16"/>
                <w:szCs w:val="16"/>
              </w:rPr>
              <w:t>17.0.0</w:t>
            </w:r>
          </w:p>
        </w:tc>
      </w:tr>
      <w:tr w:rsidR="007135EF" w14:paraId="053D8D6D"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2B7D171" w14:textId="25673FC1" w:rsidR="007135EF" w:rsidRDefault="007135EF"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AC09C" w14:textId="05058896" w:rsidR="007135EF" w:rsidRDefault="007135EF"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BCB29" w14:textId="698769C3" w:rsidR="007135EF" w:rsidRPr="007135EF" w:rsidRDefault="008D74A6" w:rsidP="00D161B7">
            <w:pPr>
              <w:pStyle w:val="TAC"/>
              <w:rPr>
                <w:sz w:val="16"/>
                <w:szCs w:val="16"/>
              </w:rPr>
            </w:pPr>
            <w:r w:rsidRPr="008D74A6">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D96FF" w14:textId="545CF088" w:rsidR="007135EF" w:rsidRDefault="007135EF" w:rsidP="00D161B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89D4" w14:textId="4F667DCF" w:rsidR="007135EF" w:rsidRDefault="007135EF"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27803" w14:textId="411EA1B6" w:rsidR="007135EF" w:rsidRDefault="007135EF" w:rsidP="00D161B7">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92D771" w14:textId="01143D8C" w:rsidR="007135EF" w:rsidRDefault="007135EF" w:rsidP="00D161B7">
            <w:pPr>
              <w:pStyle w:val="TAL"/>
              <w:rPr>
                <w:sz w:val="16"/>
                <w:szCs w:val="16"/>
              </w:rPr>
            </w:pPr>
            <w:r>
              <w:rPr>
                <w:sz w:val="16"/>
                <w:szCs w:val="16"/>
              </w:rPr>
              <w:t xml:space="preserve">Enable 5G CN </w:t>
            </w:r>
            <w:r w:rsidR="00FA2BEE">
              <w:rPr>
                <w:sz w:val="16"/>
                <w:szCs w:val="16"/>
              </w:rPr>
              <w:t>capabilities</w:t>
            </w:r>
            <w:r>
              <w:rPr>
                <w:sz w:val="16"/>
                <w:szCs w:val="16"/>
              </w:rPr>
              <w:t xml:space="preserve">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FE76A" w14:textId="48F3A763" w:rsidR="007135EF" w:rsidRDefault="007135EF" w:rsidP="00D161B7">
            <w:pPr>
              <w:pStyle w:val="TAC"/>
              <w:rPr>
                <w:sz w:val="16"/>
                <w:szCs w:val="16"/>
              </w:rPr>
            </w:pPr>
            <w:r>
              <w:rPr>
                <w:sz w:val="16"/>
                <w:szCs w:val="16"/>
              </w:rPr>
              <w:t>17.0.0</w:t>
            </w:r>
          </w:p>
        </w:tc>
      </w:tr>
      <w:tr w:rsidR="00DF2DEE" w14:paraId="0701B45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55EE882" w14:textId="6770B4EA" w:rsidR="00DF2DEE" w:rsidRDefault="00DF2DEE"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ABF9B" w14:textId="69D95523" w:rsidR="00DF2DEE" w:rsidRDefault="00DF2DEE"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58B3B" w14:textId="5E693FBF" w:rsidR="00DF2DEE" w:rsidRPr="008D74A6" w:rsidRDefault="00DF2DEE" w:rsidP="00D161B7">
            <w:pPr>
              <w:pStyle w:val="TAC"/>
              <w:rPr>
                <w:sz w:val="16"/>
                <w:szCs w:val="16"/>
              </w:rPr>
            </w:pPr>
            <w:r w:rsidRPr="00DF2DEE">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B1BD2" w14:textId="5503C3A3" w:rsidR="00DF2DEE" w:rsidRDefault="00DF2DEE" w:rsidP="00D161B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0267" w14:textId="05DD9BF1" w:rsidR="00DF2DEE" w:rsidRDefault="00DF2DEE"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435B0" w14:textId="147A3286" w:rsidR="00DF2DEE" w:rsidRDefault="00DF2DEE" w:rsidP="00D161B7">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C559C" w14:textId="6BAF23E6" w:rsidR="00DF2DEE" w:rsidRDefault="00DF2DEE" w:rsidP="00D161B7">
            <w:pPr>
              <w:pStyle w:val="TAL"/>
              <w:rPr>
                <w:sz w:val="16"/>
                <w:szCs w:val="16"/>
              </w:rPr>
            </w:pPr>
            <w:r>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361C" w14:textId="637D441D" w:rsidR="00DF2DEE" w:rsidRDefault="00DF2DEE" w:rsidP="00D161B7">
            <w:pPr>
              <w:pStyle w:val="TAC"/>
              <w:rPr>
                <w:sz w:val="16"/>
                <w:szCs w:val="16"/>
              </w:rPr>
            </w:pPr>
            <w:r>
              <w:rPr>
                <w:sz w:val="16"/>
                <w:szCs w:val="16"/>
              </w:rPr>
              <w:t>17.0.0</w:t>
            </w:r>
          </w:p>
        </w:tc>
      </w:tr>
      <w:tr w:rsidR="00E3375D" w14:paraId="1A966B94"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5CF005E5" w14:textId="17A9DB5E" w:rsidR="00E3375D" w:rsidRDefault="00E3375D"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F179A" w14:textId="6A516D61" w:rsidR="00E3375D" w:rsidRDefault="00E3375D"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60FC" w14:textId="5180CB1C" w:rsidR="00E3375D" w:rsidRPr="00DF2DEE" w:rsidRDefault="00E3375D" w:rsidP="00D161B7">
            <w:pPr>
              <w:pStyle w:val="TAC"/>
              <w:rPr>
                <w:sz w:val="16"/>
                <w:szCs w:val="16"/>
              </w:rPr>
            </w:pPr>
            <w:r w:rsidRPr="00E3375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A8F12" w14:textId="58383E6F" w:rsidR="00E3375D" w:rsidRDefault="00E3375D" w:rsidP="00D161B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F721D" w14:textId="60901D65" w:rsidR="00E3375D" w:rsidRDefault="00E3375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B4CE" w14:textId="775477BE" w:rsidR="00E3375D" w:rsidRDefault="00E3375D" w:rsidP="00D161B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9F663" w14:textId="775D05FC" w:rsidR="00E3375D" w:rsidRDefault="00E3375D" w:rsidP="00D161B7">
            <w:pPr>
              <w:pStyle w:val="TAL"/>
              <w:rPr>
                <w:sz w:val="16"/>
                <w:szCs w:val="16"/>
              </w:rPr>
            </w:pPr>
            <w:r>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E0C9C" w14:textId="3B29C616" w:rsidR="00E3375D" w:rsidRDefault="00E3375D" w:rsidP="00D161B7">
            <w:pPr>
              <w:pStyle w:val="TAC"/>
              <w:rPr>
                <w:sz w:val="16"/>
                <w:szCs w:val="16"/>
              </w:rPr>
            </w:pPr>
            <w:r>
              <w:rPr>
                <w:sz w:val="16"/>
                <w:szCs w:val="16"/>
              </w:rPr>
              <w:t>17.0.0</w:t>
            </w:r>
          </w:p>
        </w:tc>
      </w:tr>
      <w:tr w:rsidR="004F745D" w14:paraId="08BAA67A"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5A4719CE" w14:textId="7B914346" w:rsidR="004F745D" w:rsidRDefault="004F745D"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5EA4B" w14:textId="0ECED409" w:rsidR="004F745D" w:rsidRDefault="004F745D"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A461F" w14:textId="1A04E294" w:rsidR="004F745D" w:rsidRPr="00E3375D" w:rsidRDefault="004F745D" w:rsidP="00D161B7">
            <w:pPr>
              <w:pStyle w:val="TAC"/>
              <w:rPr>
                <w:sz w:val="16"/>
                <w:szCs w:val="16"/>
              </w:rPr>
            </w:pPr>
            <w:r w:rsidRPr="004F745D">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0C4F1" w14:textId="4A1CF577" w:rsidR="004F745D" w:rsidRDefault="004F745D" w:rsidP="00D161B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1570" w14:textId="5F50D9C5" w:rsidR="004F745D" w:rsidRDefault="004F745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349E5" w14:textId="34C8433C" w:rsidR="004F745D" w:rsidRDefault="004F745D" w:rsidP="00D161B7">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6B8B9" w14:textId="7547F0B0" w:rsidR="004F745D" w:rsidRDefault="004F745D" w:rsidP="00D161B7">
            <w:pPr>
              <w:pStyle w:val="TAL"/>
              <w:rPr>
                <w:sz w:val="16"/>
                <w:szCs w:val="16"/>
              </w:rPr>
            </w:pPr>
            <w:r>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96593" w14:textId="62888719" w:rsidR="004F745D" w:rsidRDefault="004F745D" w:rsidP="00D161B7">
            <w:pPr>
              <w:pStyle w:val="TAC"/>
              <w:rPr>
                <w:sz w:val="16"/>
                <w:szCs w:val="16"/>
              </w:rPr>
            </w:pPr>
            <w:r>
              <w:rPr>
                <w:sz w:val="16"/>
                <w:szCs w:val="16"/>
              </w:rPr>
              <w:t>17.0.0</w:t>
            </w:r>
          </w:p>
        </w:tc>
      </w:tr>
      <w:tr w:rsidR="00C95736" w14:paraId="222BE88A"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5B8A7FB1" w14:textId="0DEFB462" w:rsidR="00C95736" w:rsidRDefault="00C95736" w:rsidP="00D161B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E" w14:textId="0A5F1DD2" w:rsidR="00C95736" w:rsidRDefault="00C95736" w:rsidP="00D161B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91C5" w14:textId="74924331" w:rsidR="00C95736" w:rsidRPr="004F745D" w:rsidRDefault="00C95736" w:rsidP="00D161B7">
            <w:pPr>
              <w:pStyle w:val="TAC"/>
              <w:rPr>
                <w:sz w:val="16"/>
                <w:szCs w:val="16"/>
              </w:rPr>
            </w:pPr>
            <w:r w:rsidRPr="00C9573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1E0D01" w14:textId="3CC2A6D5" w:rsidR="00C95736" w:rsidRDefault="00C95736" w:rsidP="00D161B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5C26B" w14:textId="64CDA7EF" w:rsidR="00C95736" w:rsidRDefault="00C95736"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061A8" w14:textId="4A936CBF" w:rsidR="00C95736" w:rsidRDefault="00C95736" w:rsidP="00D161B7">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F3B42" w14:textId="17B2799A" w:rsidR="00C95736" w:rsidRDefault="00C95736" w:rsidP="00D161B7">
            <w:pPr>
              <w:pStyle w:val="TAL"/>
              <w:rPr>
                <w:sz w:val="16"/>
                <w:szCs w:val="16"/>
              </w:rPr>
            </w:pPr>
            <w:r>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1028F" w14:textId="2D5F9607" w:rsidR="00C95736" w:rsidRDefault="00C95736" w:rsidP="00D161B7">
            <w:pPr>
              <w:pStyle w:val="TAC"/>
              <w:rPr>
                <w:sz w:val="16"/>
                <w:szCs w:val="16"/>
              </w:rPr>
            </w:pPr>
            <w:r>
              <w:rPr>
                <w:sz w:val="16"/>
                <w:szCs w:val="16"/>
              </w:rPr>
              <w:t>17.1.0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F1A727" w14:textId="77777777" w:rsidR="004719C1" w:rsidRDefault="004719C1">
      <w:r>
        <w:separator/>
      </w:r>
    </w:p>
  </w:endnote>
  <w:endnote w:type="continuationSeparator" w:id="0">
    <w:p w14:paraId="362C7964" w14:textId="77777777" w:rsidR="004719C1" w:rsidRDefault="0047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A7EB" w14:textId="77777777" w:rsidR="008B3503" w:rsidRDefault="008B35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C1E94" w14:textId="77777777" w:rsidR="004719C1" w:rsidRDefault="004719C1">
      <w:r>
        <w:separator/>
      </w:r>
    </w:p>
  </w:footnote>
  <w:footnote w:type="continuationSeparator" w:id="0">
    <w:p w14:paraId="05EB2F55" w14:textId="77777777" w:rsidR="004719C1" w:rsidRDefault="00471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ABE30" w14:textId="7DB6C592" w:rsidR="008B3503" w:rsidRDefault="008B3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388F">
      <w:rPr>
        <w:rFonts w:ascii="Arial" w:hAnsi="Arial" w:cs="Arial"/>
        <w:b/>
        <w:noProof/>
        <w:sz w:val="18"/>
        <w:szCs w:val="18"/>
      </w:rPr>
      <w:t>3GPP TS 24.544 V17.1.0 (2021-12)</w:t>
    </w:r>
    <w:r>
      <w:rPr>
        <w:rFonts w:ascii="Arial" w:hAnsi="Arial" w:cs="Arial"/>
        <w:b/>
        <w:sz w:val="18"/>
        <w:szCs w:val="18"/>
      </w:rPr>
      <w:fldChar w:fldCharType="end"/>
    </w:r>
  </w:p>
  <w:p w14:paraId="103EF51B" w14:textId="6BDC5B75" w:rsidR="008B3503" w:rsidRDefault="008B35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4178B919" w:rsidR="008B3503" w:rsidRDefault="008B35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388F">
      <w:rPr>
        <w:rFonts w:ascii="Arial" w:hAnsi="Arial" w:cs="Arial"/>
        <w:b/>
        <w:noProof/>
        <w:sz w:val="18"/>
        <w:szCs w:val="18"/>
      </w:rPr>
      <w:t>Release 17</w:t>
    </w:r>
    <w:r>
      <w:rPr>
        <w:rFonts w:ascii="Arial" w:hAnsi="Arial" w:cs="Arial"/>
        <w:b/>
        <w:sz w:val="18"/>
        <w:szCs w:val="18"/>
      </w:rPr>
      <w:fldChar w:fldCharType="end"/>
    </w:r>
  </w:p>
  <w:p w14:paraId="76A801BA" w14:textId="77777777" w:rsidR="008B3503" w:rsidRDefault="008B3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C2F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06A4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007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3EBA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F67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E4C8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FEE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5E00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4F922C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12"/>
  </w:num>
  <w:num w:numId="7">
    <w:abstractNumId w:val="16"/>
  </w:num>
  <w:num w:numId="8">
    <w:abstractNumId w:val="13"/>
  </w:num>
  <w:num w:numId="9">
    <w:abstractNumId w:val="11"/>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124E74"/>
    <w:rsid w:val="0013214B"/>
    <w:rsid w:val="00133525"/>
    <w:rsid w:val="001335FF"/>
    <w:rsid w:val="001356A7"/>
    <w:rsid w:val="00137A4F"/>
    <w:rsid w:val="001429C6"/>
    <w:rsid w:val="001510E6"/>
    <w:rsid w:val="00171BFA"/>
    <w:rsid w:val="0017368D"/>
    <w:rsid w:val="00193AB5"/>
    <w:rsid w:val="001A15FE"/>
    <w:rsid w:val="001A4C42"/>
    <w:rsid w:val="001A694C"/>
    <w:rsid w:val="001A7420"/>
    <w:rsid w:val="001B6637"/>
    <w:rsid w:val="001B6B37"/>
    <w:rsid w:val="001C21C3"/>
    <w:rsid w:val="001C29A5"/>
    <w:rsid w:val="001D02C2"/>
    <w:rsid w:val="001D5B48"/>
    <w:rsid w:val="001D6D30"/>
    <w:rsid w:val="001E18FD"/>
    <w:rsid w:val="001E41FF"/>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22661"/>
    <w:rsid w:val="00331D0E"/>
    <w:rsid w:val="00342DF3"/>
    <w:rsid w:val="00343D11"/>
    <w:rsid w:val="00344B5B"/>
    <w:rsid w:val="00345A16"/>
    <w:rsid w:val="00347E47"/>
    <w:rsid w:val="0035462D"/>
    <w:rsid w:val="003725ED"/>
    <w:rsid w:val="00372CD0"/>
    <w:rsid w:val="003765B8"/>
    <w:rsid w:val="0038077A"/>
    <w:rsid w:val="00387757"/>
    <w:rsid w:val="00390C72"/>
    <w:rsid w:val="00393DE9"/>
    <w:rsid w:val="00394237"/>
    <w:rsid w:val="003963E4"/>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719C1"/>
    <w:rsid w:val="0049075D"/>
    <w:rsid w:val="004A422E"/>
    <w:rsid w:val="004C1BF3"/>
    <w:rsid w:val="004D0650"/>
    <w:rsid w:val="004D1FBF"/>
    <w:rsid w:val="004D3578"/>
    <w:rsid w:val="004E1305"/>
    <w:rsid w:val="004E213A"/>
    <w:rsid w:val="004E5B89"/>
    <w:rsid w:val="004F0988"/>
    <w:rsid w:val="004F3340"/>
    <w:rsid w:val="004F3F87"/>
    <w:rsid w:val="004F460A"/>
    <w:rsid w:val="004F511A"/>
    <w:rsid w:val="004F745D"/>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06C"/>
    <w:rsid w:val="006B0E61"/>
    <w:rsid w:val="006B2692"/>
    <w:rsid w:val="006B30D0"/>
    <w:rsid w:val="006B3555"/>
    <w:rsid w:val="006B4ADA"/>
    <w:rsid w:val="006C3D95"/>
    <w:rsid w:val="006E154B"/>
    <w:rsid w:val="006E5C86"/>
    <w:rsid w:val="006F2A8B"/>
    <w:rsid w:val="00701116"/>
    <w:rsid w:val="00706D13"/>
    <w:rsid w:val="00710544"/>
    <w:rsid w:val="007124AF"/>
    <w:rsid w:val="007135E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D1286"/>
    <w:rsid w:val="007E4329"/>
    <w:rsid w:val="007F0F4A"/>
    <w:rsid w:val="007F448A"/>
    <w:rsid w:val="007F66F1"/>
    <w:rsid w:val="007F6D46"/>
    <w:rsid w:val="00801FEA"/>
    <w:rsid w:val="008028A4"/>
    <w:rsid w:val="00805C89"/>
    <w:rsid w:val="00807981"/>
    <w:rsid w:val="008145CA"/>
    <w:rsid w:val="0081560A"/>
    <w:rsid w:val="00816FC7"/>
    <w:rsid w:val="00822E0F"/>
    <w:rsid w:val="00825BEA"/>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3503"/>
    <w:rsid w:val="008B79B6"/>
    <w:rsid w:val="008C0818"/>
    <w:rsid w:val="008C2AFB"/>
    <w:rsid w:val="008C384C"/>
    <w:rsid w:val="008C7BA9"/>
    <w:rsid w:val="008D74A6"/>
    <w:rsid w:val="008E5ABA"/>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47A4D"/>
    <w:rsid w:val="00B50D17"/>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281E"/>
    <w:rsid w:val="00C557AD"/>
    <w:rsid w:val="00C64258"/>
    <w:rsid w:val="00C67934"/>
    <w:rsid w:val="00C701A0"/>
    <w:rsid w:val="00C71174"/>
    <w:rsid w:val="00C72833"/>
    <w:rsid w:val="00C80F1D"/>
    <w:rsid w:val="00C93F40"/>
    <w:rsid w:val="00C95736"/>
    <w:rsid w:val="00C961D7"/>
    <w:rsid w:val="00C964FF"/>
    <w:rsid w:val="00CA3D0C"/>
    <w:rsid w:val="00CA4971"/>
    <w:rsid w:val="00CB1C27"/>
    <w:rsid w:val="00CB3230"/>
    <w:rsid w:val="00CB57BB"/>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D20"/>
    <w:rsid w:val="00D41635"/>
    <w:rsid w:val="00D549E9"/>
    <w:rsid w:val="00D57972"/>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2DEE"/>
    <w:rsid w:val="00DF62CD"/>
    <w:rsid w:val="00E03B08"/>
    <w:rsid w:val="00E046C7"/>
    <w:rsid w:val="00E06C11"/>
    <w:rsid w:val="00E11E9C"/>
    <w:rsid w:val="00E13787"/>
    <w:rsid w:val="00E14D8B"/>
    <w:rsid w:val="00E159D1"/>
    <w:rsid w:val="00E16509"/>
    <w:rsid w:val="00E21475"/>
    <w:rsid w:val="00E247C1"/>
    <w:rsid w:val="00E32E54"/>
    <w:rsid w:val="00E3375D"/>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21D3A"/>
    <w:rsid w:val="00F22EC7"/>
    <w:rsid w:val="00F325C8"/>
    <w:rsid w:val="00F36270"/>
    <w:rsid w:val="00F377CA"/>
    <w:rsid w:val="00F505E6"/>
    <w:rsid w:val="00F5388F"/>
    <w:rsid w:val="00F63448"/>
    <w:rsid w:val="00F653B8"/>
    <w:rsid w:val="00F66276"/>
    <w:rsid w:val="00F66CC1"/>
    <w:rsid w:val="00F67BC3"/>
    <w:rsid w:val="00F77105"/>
    <w:rsid w:val="00F80A1C"/>
    <w:rsid w:val="00F82E2D"/>
    <w:rsid w:val="00F9008D"/>
    <w:rsid w:val="00FA1266"/>
    <w:rsid w:val="00FA2BEE"/>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7BB"/>
    <w:pPr>
      <w:overflowPunct w:val="0"/>
      <w:autoSpaceDE w:val="0"/>
      <w:autoSpaceDN w:val="0"/>
      <w:adjustRightInd w:val="0"/>
      <w:spacing w:after="180"/>
      <w:textAlignment w:val="baseline"/>
    </w:pPr>
    <w:rPr>
      <w:lang w:val="en-GB" w:eastAsia="en-GB" w:bidi="ar-SA"/>
    </w:rPr>
  </w:style>
  <w:style w:type="paragraph" w:styleId="Heading1">
    <w:name w:val="heading 1"/>
    <w:next w:val="Normal"/>
    <w:qFormat/>
    <w:rsid w:val="00CB5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basedOn w:val="Heading1"/>
    <w:next w:val="Normal"/>
    <w:qFormat/>
    <w:rsid w:val="00CB57BB"/>
    <w:pPr>
      <w:pBdr>
        <w:top w:val="none" w:sz="0" w:space="0" w:color="auto"/>
      </w:pBdr>
      <w:spacing w:before="180"/>
      <w:outlineLvl w:val="1"/>
    </w:pPr>
    <w:rPr>
      <w:sz w:val="32"/>
    </w:rPr>
  </w:style>
  <w:style w:type="paragraph" w:styleId="Heading3">
    <w:name w:val="heading 3"/>
    <w:basedOn w:val="Heading2"/>
    <w:next w:val="Normal"/>
    <w:qFormat/>
    <w:rsid w:val="00CB57BB"/>
    <w:pPr>
      <w:spacing w:before="120"/>
      <w:outlineLvl w:val="2"/>
    </w:pPr>
    <w:rPr>
      <w:sz w:val="28"/>
    </w:rPr>
  </w:style>
  <w:style w:type="paragraph" w:styleId="Heading4">
    <w:name w:val="heading 4"/>
    <w:basedOn w:val="Heading3"/>
    <w:next w:val="Normal"/>
    <w:qFormat/>
    <w:rsid w:val="00CB57BB"/>
    <w:pPr>
      <w:ind w:left="1418" w:hanging="1418"/>
      <w:outlineLvl w:val="3"/>
    </w:pPr>
    <w:rPr>
      <w:sz w:val="24"/>
    </w:rPr>
  </w:style>
  <w:style w:type="paragraph" w:styleId="Heading5">
    <w:name w:val="heading 5"/>
    <w:basedOn w:val="Heading4"/>
    <w:next w:val="Normal"/>
    <w:qFormat/>
    <w:rsid w:val="00CB57BB"/>
    <w:pPr>
      <w:ind w:left="1701" w:hanging="1701"/>
      <w:outlineLvl w:val="4"/>
    </w:pPr>
    <w:rPr>
      <w:sz w:val="22"/>
    </w:rPr>
  </w:style>
  <w:style w:type="paragraph" w:styleId="Heading6">
    <w:name w:val="heading 6"/>
    <w:basedOn w:val="H6"/>
    <w:next w:val="Normal"/>
    <w:qFormat/>
    <w:pPr>
      <w:numPr>
        <w:ilvl w:val="5"/>
        <w:numId w:val="9"/>
      </w:numPr>
      <w:outlineLvl w:val="5"/>
    </w:pPr>
  </w:style>
  <w:style w:type="paragraph" w:styleId="Heading7">
    <w:name w:val="heading 7"/>
    <w:basedOn w:val="H6"/>
    <w:next w:val="Normal"/>
    <w:semiHidden/>
    <w:qFormat/>
    <w:pPr>
      <w:numPr>
        <w:ilvl w:val="6"/>
        <w:numId w:val="9"/>
      </w:numPr>
      <w:outlineLvl w:val="6"/>
    </w:pPr>
  </w:style>
  <w:style w:type="paragraph" w:styleId="Heading8">
    <w:name w:val="heading 8"/>
    <w:basedOn w:val="Heading1"/>
    <w:next w:val="Normal"/>
    <w:qFormat/>
    <w:rsid w:val="00CB57BB"/>
    <w:pPr>
      <w:ind w:left="0" w:firstLine="0"/>
      <w:outlineLvl w:val="7"/>
    </w:pPr>
  </w:style>
  <w:style w:type="paragraph" w:styleId="Heading9">
    <w:name w:val="heading 9"/>
    <w:basedOn w:val="Heading8"/>
    <w:next w:val="Normal"/>
    <w:qFormat/>
    <w:rsid w:val="00CB5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B57BB"/>
    <w:pPr>
      <w:ind w:left="1985" w:hanging="1985"/>
      <w:outlineLvl w:val="9"/>
    </w:pPr>
    <w:rPr>
      <w:sz w:val="20"/>
    </w:rPr>
  </w:style>
  <w:style w:type="paragraph" w:styleId="List">
    <w:name w:val="List"/>
    <w:basedOn w:val="Normal"/>
    <w:rsid w:val="00CB57B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styleId="Index1">
    <w:name w:val="index 1"/>
    <w:basedOn w:val="Normal"/>
    <w:next w:val="Normal"/>
    <w:autoRedefine/>
    <w:rsid w:val="00CB57BB"/>
    <w:pPr>
      <w:spacing w:after="0"/>
      <w:ind w:left="200" w:hanging="200"/>
    </w:pPr>
  </w:style>
  <w:style w:type="character" w:customStyle="1" w:styleId="ZGSM">
    <w:name w:val="ZGSM"/>
    <w:rsid w:val="00CB57BB"/>
  </w:style>
  <w:style w:type="paragraph" w:styleId="List2">
    <w:name w:val="List 2"/>
    <w:basedOn w:val="Normal"/>
    <w:rsid w:val="00CB57BB"/>
    <w:pPr>
      <w:ind w:left="720" w:hanging="360"/>
      <w:contextualSpacing/>
    </w:pPr>
  </w:style>
  <w:style w:type="paragraph" w:styleId="List3">
    <w:name w:val="List 3"/>
    <w:basedOn w:val="Normal"/>
    <w:rsid w:val="00CB57B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B57BB"/>
    <w:pPr>
      <w:ind w:left="1418" w:hanging="284"/>
      <w:contextualSpacing w:val="0"/>
    </w:pPr>
  </w:style>
  <w:style w:type="paragraph" w:customStyle="1" w:styleId="TT">
    <w:name w:val="TT"/>
    <w:basedOn w:val="Heading1"/>
    <w:next w:val="Normal"/>
    <w:rsid w:val="00CB57BB"/>
    <w:pPr>
      <w:outlineLvl w:val="9"/>
    </w:pPr>
  </w:style>
  <w:style w:type="paragraph" w:styleId="List4">
    <w:name w:val="List 4"/>
    <w:basedOn w:val="Normal"/>
    <w:rsid w:val="00CB57BB"/>
    <w:pPr>
      <w:ind w:left="1440" w:hanging="360"/>
      <w:contextualSpacing/>
    </w:pPr>
  </w:style>
  <w:style w:type="paragraph" w:customStyle="1" w:styleId="NO">
    <w:name w:val="NO"/>
    <w:basedOn w:val="Normal"/>
    <w:rsid w:val="00CB57BB"/>
    <w:pPr>
      <w:keepLines/>
      <w:ind w:left="1135" w:hanging="851"/>
    </w:pPr>
  </w:style>
  <w:style w:type="paragraph" w:customStyle="1" w:styleId="PL">
    <w:name w:val="PL"/>
    <w:link w:val="PLChar"/>
    <w:rsid w:val="00CB5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CB57BB"/>
    <w:pPr>
      <w:jc w:val="right"/>
    </w:pPr>
  </w:style>
  <w:style w:type="paragraph" w:customStyle="1" w:styleId="TAL">
    <w:name w:val="TAL"/>
    <w:basedOn w:val="Normal"/>
    <w:link w:val="TALZchn"/>
    <w:rsid w:val="00CB57BB"/>
    <w:pPr>
      <w:keepNext/>
      <w:keepLines/>
      <w:spacing w:after="0"/>
    </w:pPr>
    <w:rPr>
      <w:rFonts w:ascii="Arial" w:hAnsi="Arial"/>
      <w:sz w:val="18"/>
    </w:rPr>
  </w:style>
  <w:style w:type="paragraph" w:customStyle="1" w:styleId="TAH">
    <w:name w:val="TAH"/>
    <w:basedOn w:val="TAC"/>
    <w:link w:val="TAHChar"/>
    <w:rsid w:val="00CB57BB"/>
    <w:rPr>
      <w:b/>
    </w:rPr>
  </w:style>
  <w:style w:type="paragraph" w:customStyle="1" w:styleId="TAC">
    <w:name w:val="TAC"/>
    <w:basedOn w:val="TAL"/>
    <w:rsid w:val="00CB57BB"/>
    <w:pPr>
      <w:jc w:val="center"/>
    </w:pPr>
  </w:style>
  <w:style w:type="paragraph" w:customStyle="1" w:styleId="B5">
    <w:name w:val="B5"/>
    <w:basedOn w:val="List5"/>
    <w:rsid w:val="00CB57BB"/>
    <w:pPr>
      <w:ind w:left="1702" w:hanging="284"/>
      <w:contextualSpacing w:val="0"/>
    </w:pPr>
  </w:style>
  <w:style w:type="paragraph" w:customStyle="1" w:styleId="EX">
    <w:name w:val="EX"/>
    <w:basedOn w:val="Normal"/>
    <w:link w:val="EXCar"/>
    <w:rsid w:val="00CB57BB"/>
    <w:pPr>
      <w:keepLines/>
      <w:ind w:left="1702" w:hanging="1418"/>
    </w:pPr>
  </w:style>
  <w:style w:type="paragraph" w:customStyle="1" w:styleId="FP">
    <w:name w:val="FP"/>
    <w:basedOn w:val="Normal"/>
    <w:rsid w:val="00CB57BB"/>
    <w:pPr>
      <w:spacing w:after="0"/>
    </w:pPr>
  </w:style>
  <w:style w:type="paragraph" w:styleId="List5">
    <w:name w:val="List 5"/>
    <w:basedOn w:val="Normal"/>
    <w:rsid w:val="00CB57BB"/>
    <w:pPr>
      <w:ind w:left="1800" w:hanging="360"/>
      <w:contextualSpacing/>
    </w:pPr>
  </w:style>
  <w:style w:type="paragraph" w:customStyle="1" w:styleId="EW">
    <w:name w:val="EW"/>
    <w:basedOn w:val="EX"/>
    <w:rsid w:val="00CB57BB"/>
    <w:pPr>
      <w:spacing w:after="0"/>
    </w:pPr>
  </w:style>
  <w:style w:type="paragraph" w:customStyle="1" w:styleId="B1">
    <w:name w:val="B1"/>
    <w:basedOn w:val="List"/>
    <w:link w:val="B1Char"/>
    <w:rsid w:val="00CB57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CB57BB"/>
    <w:pPr>
      <w:keepLines/>
      <w:tabs>
        <w:tab w:val="center" w:pos="4536"/>
        <w:tab w:val="right" w:pos="9072"/>
      </w:tabs>
    </w:pPr>
    <w:rPr>
      <w:noProof/>
    </w:rPr>
  </w:style>
  <w:style w:type="paragraph" w:customStyle="1" w:styleId="EditorsNote">
    <w:name w:val="Editor's Note"/>
    <w:basedOn w:val="NO"/>
    <w:rsid w:val="00CB57BB"/>
    <w:rPr>
      <w:color w:val="FF0000"/>
    </w:rPr>
  </w:style>
  <w:style w:type="paragraph" w:customStyle="1" w:styleId="TH">
    <w:name w:val="TH"/>
    <w:basedOn w:val="Normal"/>
    <w:link w:val="THChar"/>
    <w:rsid w:val="00CB57BB"/>
    <w:pPr>
      <w:keepNext/>
      <w:keepLines/>
      <w:spacing w:before="60"/>
      <w:jc w:val="center"/>
    </w:pPr>
    <w:rPr>
      <w:rFonts w:ascii="Arial" w:hAnsi="Arial"/>
      <w:b/>
    </w:rPr>
  </w:style>
  <w:style w:type="paragraph" w:customStyle="1" w:styleId="ZA">
    <w:name w:val="ZA"/>
    <w:rsid w:val="00CB5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CB5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T">
    <w:name w:val="ZT"/>
    <w:rsid w:val="00CB57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customStyle="1" w:styleId="ZU">
    <w:name w:val="ZU"/>
    <w:rsid w:val="00CB5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TAN">
    <w:name w:val="TAN"/>
    <w:basedOn w:val="TAL"/>
    <w:rsid w:val="00CB57BB"/>
    <w:pPr>
      <w:ind w:left="851" w:hanging="851"/>
    </w:pPr>
  </w:style>
  <w:style w:type="paragraph" w:customStyle="1" w:styleId="LD">
    <w:name w:val="LD"/>
    <w:rsid w:val="00CB57BB"/>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F">
    <w:name w:val="NF"/>
    <w:basedOn w:val="NO"/>
    <w:rsid w:val="00CB57BB"/>
    <w:pPr>
      <w:keepNext/>
      <w:spacing w:after="0"/>
    </w:pPr>
    <w:rPr>
      <w:rFonts w:ascii="Arial" w:hAnsi="Arial"/>
      <w:sz w:val="18"/>
    </w:rPr>
  </w:style>
  <w:style w:type="paragraph" w:customStyle="1" w:styleId="NW">
    <w:name w:val="NW"/>
    <w:basedOn w:val="NO"/>
    <w:rsid w:val="00CB57BB"/>
    <w:pPr>
      <w:spacing w:after="0"/>
    </w:pPr>
  </w:style>
  <w:style w:type="paragraph" w:customStyle="1" w:styleId="B2">
    <w:name w:val="B2"/>
    <w:basedOn w:val="List2"/>
    <w:link w:val="B2Char"/>
    <w:rsid w:val="00CB57BB"/>
    <w:pPr>
      <w:ind w:left="851" w:hanging="284"/>
      <w:contextualSpacing w:val="0"/>
    </w:pPr>
  </w:style>
  <w:style w:type="paragraph" w:customStyle="1" w:styleId="B3">
    <w:name w:val="B3"/>
    <w:basedOn w:val="List3"/>
    <w:rsid w:val="00CB57BB"/>
    <w:pPr>
      <w:ind w:left="1135" w:hanging="284"/>
      <w:contextualSpacing w:val="0"/>
    </w:pPr>
  </w:style>
  <w:style w:type="paragraph" w:styleId="BodyText">
    <w:name w:val="Body Text"/>
    <w:basedOn w:val="Normal"/>
    <w:link w:val="BodyTextChar"/>
    <w:rsid w:val="00CB57BB"/>
    <w:pPr>
      <w:spacing w:after="120"/>
    </w:pPr>
  </w:style>
  <w:style w:type="character" w:customStyle="1" w:styleId="BodyTextChar">
    <w:name w:val="Body Text Char"/>
    <w:basedOn w:val="DefaultParagraphFont"/>
    <w:link w:val="BodyText"/>
    <w:rsid w:val="00CB57BB"/>
    <w:rPr>
      <w:lang w:val="en-GB" w:eastAsia="en-GB" w:bidi="ar-SA"/>
    </w:rPr>
  </w:style>
  <w:style w:type="paragraph" w:customStyle="1" w:styleId="TF">
    <w:name w:val="TF"/>
    <w:basedOn w:val="TH"/>
    <w:rsid w:val="00CB57BB"/>
    <w:pPr>
      <w:keepNext w:val="0"/>
      <w:spacing w:before="0" w:after="240"/>
    </w:pPr>
  </w:style>
  <w:style w:type="paragraph" w:customStyle="1" w:styleId="ZV">
    <w:name w:val="ZV"/>
    <w:basedOn w:val="ZU"/>
    <w:rsid w:val="00CB57BB"/>
    <w:pPr>
      <w:framePr w:wrap="notBeside" w:y="16161"/>
    </w:pPr>
  </w:style>
  <w:style w:type="paragraph" w:customStyle="1" w:styleId="Guidance">
    <w:name w:val="Guidance"/>
    <w:basedOn w:val="Normal"/>
    <w:rPr>
      <w:i/>
      <w:color w:val="0000FF"/>
    </w:rPr>
  </w:style>
  <w:style w:type="character" w:customStyle="1" w:styleId="EXCar">
    <w:name w:val="EX Car"/>
    <w:link w:val="EX"/>
    <w:locked/>
    <w:rsid w:val="0013214B"/>
    <w:rPr>
      <w:lang w:val="en-GB" w:eastAsia="en-GB" w:bidi="ar-SA"/>
    </w:rPr>
  </w:style>
  <w:style w:type="character" w:customStyle="1" w:styleId="B1Char">
    <w:name w:val="B1 Char"/>
    <w:link w:val="B1"/>
    <w:locked/>
    <w:rsid w:val="00667763"/>
    <w:rPr>
      <w:lang w:val="en-GB" w:eastAsia="en-GB" w:bidi="ar-SA"/>
    </w:rPr>
  </w:style>
  <w:style w:type="character" w:customStyle="1" w:styleId="B2Char">
    <w:name w:val="B2 Char"/>
    <w:link w:val="B2"/>
    <w:rsid w:val="00467E3F"/>
    <w:rPr>
      <w:lang w:val="en-GB" w:eastAsia="en-GB" w:bidi="ar-SA"/>
    </w:rPr>
  </w:style>
  <w:style w:type="character" w:customStyle="1" w:styleId="PLChar">
    <w:name w:val="PL Char"/>
    <w:link w:val="PL"/>
    <w:locked/>
    <w:rsid w:val="009E1D5D"/>
    <w:rPr>
      <w:rFonts w:ascii="Courier New" w:hAnsi="Courier New"/>
      <w:noProof/>
      <w:sz w:val="16"/>
      <w:lang w:val="en-GB" w:eastAsia="en-GB" w:bidi="ar-SA"/>
    </w:rPr>
  </w:style>
  <w:style w:type="character" w:customStyle="1" w:styleId="THChar">
    <w:name w:val="TH Char"/>
    <w:link w:val="TH"/>
    <w:locked/>
    <w:rsid w:val="000B110A"/>
    <w:rPr>
      <w:rFonts w:ascii="Arial" w:hAnsi="Arial"/>
      <w:b/>
      <w:lang w:val="en-GB" w:eastAsia="en-GB" w:bidi="ar-SA"/>
    </w:rPr>
  </w:style>
  <w:style w:type="character" w:customStyle="1" w:styleId="TAHChar">
    <w:name w:val="TAH Char"/>
    <w:link w:val="TAH"/>
    <w:locked/>
    <w:rsid w:val="000B110A"/>
    <w:rPr>
      <w:rFonts w:ascii="Arial" w:hAnsi="Arial"/>
      <w:b/>
      <w:sz w:val="18"/>
      <w:lang w:val="en-GB" w:eastAsia="en-GB" w:bidi="ar-SA"/>
    </w:rPr>
  </w:style>
  <w:style w:type="character" w:customStyle="1" w:styleId="TALZchn">
    <w:name w:val="TAL Zchn"/>
    <w:link w:val="TAL"/>
    <w:locked/>
    <w:rsid w:val="000B110A"/>
    <w:rPr>
      <w:rFonts w:ascii="Arial" w:hAnsi="Arial"/>
      <w:sz w:val="18"/>
      <w:lang w:val="en-GB" w:eastAsia="en-GB" w:bidi="ar-SA"/>
    </w:rPr>
  </w:style>
  <w:style w:type="paragraph" w:styleId="Header">
    <w:name w:val="header"/>
    <w:basedOn w:val="Normal"/>
    <w:link w:val="HeaderChar"/>
    <w:rsid w:val="00F5388F"/>
    <w:pPr>
      <w:tabs>
        <w:tab w:val="center" w:pos="4513"/>
        <w:tab w:val="right" w:pos="9026"/>
      </w:tabs>
      <w:spacing w:after="0"/>
    </w:pPr>
  </w:style>
  <w:style w:type="character" w:customStyle="1" w:styleId="HeaderChar">
    <w:name w:val="Header Char"/>
    <w:basedOn w:val="DefaultParagraphFont"/>
    <w:link w:val="Header"/>
    <w:rsid w:val="00F5388F"/>
    <w:rPr>
      <w:lang w:val="en-GB" w:eastAsia="en-GB" w:bidi="ar-SA"/>
    </w:rPr>
  </w:style>
  <w:style w:type="paragraph" w:styleId="Footer">
    <w:name w:val="footer"/>
    <w:basedOn w:val="Normal"/>
    <w:link w:val="FooterChar"/>
    <w:rsid w:val="00F5388F"/>
    <w:pPr>
      <w:tabs>
        <w:tab w:val="center" w:pos="4513"/>
        <w:tab w:val="right" w:pos="9026"/>
      </w:tabs>
      <w:spacing w:after="0"/>
    </w:pPr>
  </w:style>
  <w:style w:type="character" w:customStyle="1" w:styleId="FooterChar">
    <w:name w:val="Footer Char"/>
    <w:basedOn w:val="DefaultParagraphFont"/>
    <w:link w:val="Footer"/>
    <w:rsid w:val="00F5388F"/>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33</Pages>
  <Words>10815</Words>
  <Characters>61648</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72319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27.007_CR0756_(Rel-17)_TEI17</cp:lastModifiedBy>
  <cp:revision>4</cp:revision>
  <cp:lastPrinted>2019-02-25T14:05:00Z</cp:lastPrinted>
  <dcterms:created xsi:type="dcterms:W3CDTF">2021-12-16T21:58:00Z</dcterms:created>
  <dcterms:modified xsi:type="dcterms:W3CDTF">2022-01-05T18:52:00Z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9%24.544%Rel-17%0010%24.544%Rel-17%0011%24.544%Rel-17%0012%24.544%Rel-17%0013%24.544%Rel-17%0014%24.544%Rel-17%0015%24.544%Rel-17%0016%24.544%Rel-17%0018%24.544%Rel-17%0019%</vt:lpwstr>
  </property>
</Properties>
</file>