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369A7C2E"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w:t>
            </w:r>
            <w:r w:rsidR="00663770">
              <w:t>7</w:t>
            </w:r>
            <w:r w:rsidRPr="00F70B61">
              <w:t>.</w:t>
            </w:r>
            <w:r w:rsidR="00663770">
              <w:t>0</w:t>
            </w:r>
            <w:r>
              <w:t>.0</w:t>
            </w:r>
            <w:r w:rsidRPr="00F70B61">
              <w:t xml:space="preserve"> </w:t>
            </w:r>
            <w:r w:rsidRPr="00F70B61">
              <w:rPr>
                <w:sz w:val="32"/>
              </w:rPr>
              <w:t>(20</w:t>
            </w:r>
            <w:r>
              <w:rPr>
                <w:sz w:val="32"/>
              </w:rPr>
              <w:t>2</w:t>
            </w:r>
            <w:r w:rsidR="009D0ABB">
              <w:rPr>
                <w:sz w:val="32"/>
              </w:rPr>
              <w:t>1</w:t>
            </w:r>
            <w:r w:rsidRPr="00F70B61">
              <w:rPr>
                <w:sz w:val="32"/>
              </w:rPr>
              <w:t>-</w:t>
            </w:r>
            <w:r w:rsidR="009D0ABB">
              <w:rPr>
                <w:sz w:val="32"/>
              </w:rPr>
              <w:t>03</w:t>
            </w:r>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03DC7DD0" w14:textId="77777777" w:rsidR="00787F8E" w:rsidRDefault="00787F8E" w:rsidP="00787F8E">
            <w:pPr>
              <w:pStyle w:val="ZT"/>
              <w:framePr w:wrap="auto" w:hAnchor="text" w:yAlign="inline"/>
            </w:pPr>
            <w:r>
              <w:t>Policy and charging control framework for the</w:t>
            </w:r>
          </w:p>
          <w:p w14:paraId="3CD334C8" w14:textId="77777777" w:rsidR="00787F8E" w:rsidRPr="00F70B61" w:rsidRDefault="00787F8E" w:rsidP="00787F8E">
            <w:pPr>
              <w:pStyle w:val="ZT"/>
              <w:framePr w:wrap="auto" w:hAnchor="text" w:yAlign="inline"/>
            </w:pP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5F9AD4AA" w:rsidR="004F0988" w:rsidRPr="00787F8E" w:rsidRDefault="00787F8E" w:rsidP="00787F8E">
            <w:pPr>
              <w:pStyle w:val="ZT"/>
              <w:framePr w:wrap="auto" w:hAnchor="text" w:yAlign="inline"/>
              <w:rPr>
                <w:i/>
                <w:sz w:val="28"/>
              </w:rPr>
            </w:pPr>
            <w:r w:rsidRPr="00F70B61">
              <w:t>(</w:t>
            </w:r>
            <w:r w:rsidRPr="00F70B61">
              <w:rPr>
                <w:rStyle w:val="ZGSM"/>
              </w:rPr>
              <w:t>Release 1</w:t>
            </w:r>
            <w:r w:rsidR="00663770">
              <w:rPr>
                <w:rStyle w:val="ZGSM"/>
              </w:rPr>
              <w:t>7</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tr w:rsidR="00C074DD" w:rsidRPr="00787F8E" w14:paraId="3FEAD0AC" w14:textId="77777777" w:rsidTr="00787F8E">
        <w:trPr>
          <w:cantSplit/>
          <w:trHeight w:hRule="exact" w:val="1531"/>
        </w:trPr>
        <w:tc>
          <w:tcPr>
            <w:tcW w:w="4883" w:type="dxa"/>
            <w:shd w:val="clear" w:color="auto" w:fill="auto"/>
          </w:tcPr>
          <w:p w14:paraId="1C5A4987" w14:textId="196FC318" w:rsidR="00C074DD" w:rsidRPr="00787F8E" w:rsidRDefault="00023F69" w:rsidP="00C074DD">
            <w:pPr>
              <w:rPr>
                <w:i/>
              </w:rPr>
            </w:pPr>
            <w:r w:rsidRPr="00787F8E">
              <w:rPr>
                <w:i/>
                <w:noProof/>
              </w:rPr>
              <w:drawing>
                <wp:inline distT="0" distB="0" distL="0" distR="0" wp14:anchorId="17D0982C" wp14:editId="544C97FE">
                  <wp:extent cx="1209675" cy="838200"/>
                  <wp:effectExtent l="0" t="0" r="0" b="0"/>
                  <wp:docPr id="36"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EC392FD" w14:textId="1FE7C869" w:rsidR="00C074DD" w:rsidRPr="00787F8E" w:rsidRDefault="00023F69" w:rsidP="00C074DD">
            <w:pPr>
              <w:jc w:val="right"/>
            </w:pPr>
            <w:r w:rsidRPr="007E0DD4">
              <w:rPr>
                <w:noProof/>
              </w:rPr>
              <w:drawing>
                <wp:inline distT="0" distB="0" distL="0" distR="0" wp14:anchorId="386A7B85" wp14:editId="2DF4B59B">
                  <wp:extent cx="1619250" cy="952500"/>
                  <wp:effectExtent l="0" t="0" r="0" b="0"/>
                  <wp:docPr id="3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1"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1"/>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2"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3"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3"/>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4"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06E5EE37" w:rsidR="00E16509" w:rsidRPr="00787F8E" w:rsidRDefault="00E16509" w:rsidP="00133525">
            <w:pPr>
              <w:pStyle w:val="FP"/>
              <w:jc w:val="center"/>
              <w:rPr>
                <w:noProof/>
                <w:sz w:val="18"/>
              </w:rPr>
            </w:pPr>
            <w:r w:rsidRPr="00787F8E">
              <w:rPr>
                <w:noProof/>
                <w:sz w:val="18"/>
              </w:rPr>
              <w:t xml:space="preserve">© </w:t>
            </w:r>
            <w:r w:rsidR="00787F8E">
              <w:rPr>
                <w:noProof/>
                <w:sz w:val="18"/>
              </w:rPr>
              <w:t>202</w:t>
            </w:r>
            <w:r w:rsidR="009D0ABB">
              <w:rPr>
                <w:noProof/>
                <w:sz w:val="18"/>
              </w:rPr>
              <w:t>1</w:t>
            </w:r>
            <w:r w:rsidRPr="00787F8E">
              <w:rPr>
                <w:noProof/>
                <w:sz w:val="18"/>
              </w:rPr>
              <w:t>, 3GPP Organizational Partners (ARIB, ATIS, CCSA, ETSI, TSDSI, TTA, TTC).</w:t>
            </w:r>
            <w:bookmarkStart w:id="5" w:name="copyrightaddon"/>
            <w:bookmarkEnd w:id="5"/>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4"/>
          </w:p>
          <w:p w14:paraId="68304DE7" w14:textId="77777777" w:rsidR="00E16509" w:rsidRPr="00787F8E" w:rsidRDefault="00E16509" w:rsidP="00133525"/>
        </w:tc>
      </w:tr>
      <w:bookmarkEnd w:id="2"/>
    </w:tbl>
    <w:p w14:paraId="74EDE512" w14:textId="77777777" w:rsidR="00080512" w:rsidRPr="00787F8E" w:rsidRDefault="00080512">
      <w:pPr>
        <w:pStyle w:val="TT"/>
      </w:pPr>
      <w:r w:rsidRPr="00787F8E">
        <w:br w:type="page"/>
      </w:r>
      <w:bookmarkStart w:id="6" w:name="tableOfContents"/>
      <w:bookmarkEnd w:id="6"/>
      <w:r w:rsidRPr="00787F8E">
        <w:lastRenderedPageBreak/>
        <w:t>Contents</w:t>
      </w:r>
    </w:p>
    <w:p w14:paraId="6E9079B4" w14:textId="5D1AE491" w:rsidR="0030218C" w:rsidRDefault="00023F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0218C">
        <w:t>Foreword</w:t>
      </w:r>
      <w:r w:rsidR="0030218C">
        <w:tab/>
      </w:r>
      <w:r w:rsidR="0030218C">
        <w:fldChar w:fldCharType="begin" w:fldLock="1"/>
      </w:r>
      <w:r w:rsidR="0030218C">
        <w:instrText xml:space="preserve"> PAGEREF _Toc68066481 \h </w:instrText>
      </w:r>
      <w:r w:rsidR="0030218C">
        <w:fldChar w:fldCharType="separate"/>
      </w:r>
      <w:r w:rsidR="0030218C">
        <w:t>6</w:t>
      </w:r>
      <w:r w:rsidR="0030218C">
        <w:fldChar w:fldCharType="end"/>
      </w:r>
    </w:p>
    <w:p w14:paraId="3799D14C" w14:textId="1A7D3254" w:rsidR="0030218C" w:rsidRDefault="0030218C">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_Toc68066482 \h </w:instrText>
      </w:r>
      <w:r>
        <w:fldChar w:fldCharType="separate"/>
      </w:r>
      <w:r>
        <w:t>6</w:t>
      </w:r>
      <w:r>
        <w:fldChar w:fldCharType="end"/>
      </w:r>
    </w:p>
    <w:p w14:paraId="22FF2176" w14:textId="3283C1F1" w:rsidR="0030218C" w:rsidRDefault="0030218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_Toc68066483 \h </w:instrText>
      </w:r>
      <w:r>
        <w:fldChar w:fldCharType="separate"/>
      </w:r>
      <w:r>
        <w:t>7</w:t>
      </w:r>
      <w:r>
        <w:fldChar w:fldCharType="end"/>
      </w:r>
    </w:p>
    <w:p w14:paraId="30B35EF8" w14:textId="2C4BAB59" w:rsidR="0030218C" w:rsidRDefault="0030218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_Toc68066484 \h </w:instrText>
      </w:r>
      <w:r>
        <w:fldChar w:fldCharType="separate"/>
      </w:r>
      <w:r>
        <w:t>7</w:t>
      </w:r>
      <w:r>
        <w:fldChar w:fldCharType="end"/>
      </w:r>
    </w:p>
    <w:p w14:paraId="6C4F2549" w14:textId="109E59D0" w:rsidR="0030218C" w:rsidRDefault="0030218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_Toc68066485 \h </w:instrText>
      </w:r>
      <w:r>
        <w:fldChar w:fldCharType="separate"/>
      </w:r>
      <w:r>
        <w:t>8</w:t>
      </w:r>
      <w:r>
        <w:fldChar w:fldCharType="end"/>
      </w:r>
    </w:p>
    <w:p w14:paraId="33564F84" w14:textId="2DEC6076" w:rsidR="0030218C" w:rsidRDefault="0030218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_Toc68066486 \h </w:instrText>
      </w:r>
      <w:r>
        <w:fldChar w:fldCharType="separate"/>
      </w:r>
      <w:r>
        <w:t>8</w:t>
      </w:r>
      <w:r>
        <w:fldChar w:fldCharType="end"/>
      </w:r>
    </w:p>
    <w:p w14:paraId="1135474F" w14:textId="2557D605" w:rsidR="0030218C" w:rsidRDefault="0030218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_Toc68066487 \h </w:instrText>
      </w:r>
      <w:r>
        <w:fldChar w:fldCharType="separate"/>
      </w:r>
      <w:r>
        <w:t>11</w:t>
      </w:r>
      <w:r>
        <w:fldChar w:fldCharType="end"/>
      </w:r>
    </w:p>
    <w:p w14:paraId="43FD58B2" w14:textId="5BB90BEB" w:rsidR="0030218C" w:rsidRDefault="0030218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_Toc68066488 \h </w:instrText>
      </w:r>
      <w:r>
        <w:fldChar w:fldCharType="separate"/>
      </w:r>
      <w:r>
        <w:t>11</w:t>
      </w:r>
      <w:r>
        <w:fldChar w:fldCharType="end"/>
      </w:r>
    </w:p>
    <w:p w14:paraId="69408AF0" w14:textId="4D777E9E" w:rsidR="0030218C" w:rsidRDefault="0030218C">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_Toc68066489 \h </w:instrText>
      </w:r>
      <w:r>
        <w:fldChar w:fldCharType="separate"/>
      </w:r>
      <w:r>
        <w:t>11</w:t>
      </w:r>
      <w:r>
        <w:fldChar w:fldCharType="end"/>
      </w:r>
    </w:p>
    <w:p w14:paraId="6C1F1711" w14:textId="14034C4D" w:rsidR="0030218C" w:rsidRDefault="0030218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_Toc68066490 \h </w:instrText>
      </w:r>
      <w:r>
        <w:fldChar w:fldCharType="separate"/>
      </w:r>
      <w:r>
        <w:t>12</w:t>
      </w:r>
      <w:r>
        <w:fldChar w:fldCharType="end"/>
      </w:r>
    </w:p>
    <w:p w14:paraId="7FC4C701" w14:textId="32914B1B" w:rsidR="0030218C" w:rsidRDefault="0030218C">
      <w:pPr>
        <w:pStyle w:val="TOC3"/>
        <w:rPr>
          <w:rFonts w:asciiTheme="minorHAnsi" w:eastAsiaTheme="minorEastAsia" w:hAnsiTheme="minorHAnsi" w:cstheme="minorBidi"/>
          <w:sz w:val="22"/>
          <w:szCs w:val="22"/>
          <w:lang w:eastAsia="en-GB"/>
        </w:rPr>
      </w:pPr>
      <w:r w:rsidRPr="0030218C">
        <w:t>4.2.1</w:t>
      </w:r>
      <w:r w:rsidRPr="0030218C">
        <w:rPr>
          <w:rFonts w:asciiTheme="minorHAnsi" w:eastAsiaTheme="minorEastAsia" w:hAnsiTheme="minorHAnsi" w:cstheme="minorBidi"/>
          <w:sz w:val="22"/>
          <w:szCs w:val="22"/>
          <w:lang w:eastAsia="en-GB"/>
        </w:rPr>
        <w:tab/>
      </w:r>
      <w:r w:rsidRPr="003169B7">
        <w:rPr>
          <w:lang w:val="en-US"/>
        </w:rPr>
        <w:t>Access</w:t>
      </w:r>
      <w:r>
        <w:t xml:space="preserve"> and mobility related policy control </w:t>
      </w:r>
      <w:r w:rsidRPr="003169B7">
        <w:rPr>
          <w:lang w:val="en-US"/>
        </w:rPr>
        <w:t>requirements</w:t>
      </w:r>
      <w:r>
        <w:tab/>
      </w:r>
      <w:r>
        <w:fldChar w:fldCharType="begin" w:fldLock="1"/>
      </w:r>
      <w:r>
        <w:instrText xml:space="preserve"> PAGEREF _Toc68066491 \h </w:instrText>
      </w:r>
      <w:r>
        <w:fldChar w:fldCharType="separate"/>
      </w:r>
      <w:r>
        <w:t>12</w:t>
      </w:r>
      <w:r>
        <w:fldChar w:fldCharType="end"/>
      </w:r>
    </w:p>
    <w:p w14:paraId="3B137DDB" w14:textId="26C84FD7" w:rsidR="0030218C" w:rsidRDefault="0030218C">
      <w:pPr>
        <w:pStyle w:val="TOC3"/>
        <w:rPr>
          <w:rFonts w:asciiTheme="minorHAnsi" w:eastAsiaTheme="minorEastAsia" w:hAnsiTheme="minorHAnsi" w:cstheme="minorBidi"/>
          <w:sz w:val="22"/>
          <w:szCs w:val="22"/>
          <w:lang w:eastAsia="en-GB"/>
        </w:rPr>
      </w:pPr>
      <w:r w:rsidRPr="0030218C">
        <w:t>4.2.2</w:t>
      </w:r>
      <w:r w:rsidRPr="0030218C">
        <w:rPr>
          <w:rFonts w:asciiTheme="minorHAnsi" w:eastAsiaTheme="minorEastAsia" w:hAnsiTheme="minorHAnsi" w:cstheme="minorBidi"/>
          <w:sz w:val="22"/>
          <w:szCs w:val="22"/>
          <w:lang w:eastAsia="en-GB"/>
        </w:rPr>
        <w:tab/>
      </w:r>
      <w:r w:rsidRPr="003169B7">
        <w:rPr>
          <w:lang w:val="en-US"/>
        </w:rPr>
        <w:t>UE policy control requirements</w:t>
      </w:r>
      <w:r>
        <w:tab/>
      </w:r>
      <w:r>
        <w:fldChar w:fldCharType="begin" w:fldLock="1"/>
      </w:r>
      <w:r>
        <w:instrText xml:space="preserve"> PAGEREF _Toc68066492 \h </w:instrText>
      </w:r>
      <w:r>
        <w:fldChar w:fldCharType="separate"/>
      </w:r>
      <w:r>
        <w:t>12</w:t>
      </w:r>
      <w:r>
        <w:fldChar w:fldCharType="end"/>
      </w:r>
    </w:p>
    <w:p w14:paraId="75D00436" w14:textId="47C93D07" w:rsidR="0030218C" w:rsidRDefault="0030218C">
      <w:pPr>
        <w:pStyle w:val="TOC3"/>
        <w:rPr>
          <w:rFonts w:asciiTheme="minorHAnsi" w:eastAsiaTheme="minorEastAsia" w:hAnsiTheme="minorHAnsi" w:cstheme="minorBidi"/>
          <w:sz w:val="22"/>
          <w:szCs w:val="22"/>
          <w:lang w:eastAsia="en-GB"/>
        </w:rPr>
      </w:pPr>
      <w:r w:rsidRPr="0030218C">
        <w:t>4.2.3</w:t>
      </w:r>
      <w:r w:rsidRPr="0030218C">
        <w:rPr>
          <w:rFonts w:asciiTheme="minorHAnsi" w:eastAsiaTheme="minorEastAsia" w:hAnsiTheme="minorHAnsi" w:cstheme="minorBidi"/>
          <w:sz w:val="22"/>
          <w:szCs w:val="22"/>
          <w:lang w:eastAsia="en-GB"/>
        </w:rPr>
        <w:tab/>
      </w:r>
      <w:r w:rsidRPr="003169B7">
        <w:rPr>
          <w:lang w:val="en-US"/>
        </w:rPr>
        <w:t>Network analytics information requirements</w:t>
      </w:r>
      <w:r>
        <w:tab/>
      </w:r>
      <w:r>
        <w:fldChar w:fldCharType="begin" w:fldLock="1"/>
      </w:r>
      <w:r>
        <w:instrText xml:space="preserve"> PAGEREF _Toc68066493 \h </w:instrText>
      </w:r>
      <w:r>
        <w:fldChar w:fldCharType="separate"/>
      </w:r>
      <w:r>
        <w:t>12</w:t>
      </w:r>
      <w:r>
        <w:fldChar w:fldCharType="end"/>
      </w:r>
    </w:p>
    <w:p w14:paraId="483E7AA9" w14:textId="21549471" w:rsidR="0030218C" w:rsidRDefault="0030218C">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_Toc68066494 \h </w:instrText>
      </w:r>
      <w:r>
        <w:fldChar w:fldCharType="separate"/>
      </w:r>
      <w:r>
        <w:t>12</w:t>
      </w:r>
      <w:r>
        <w:fldChar w:fldCharType="end"/>
      </w:r>
    </w:p>
    <w:p w14:paraId="1FF486BB" w14:textId="575C94DB" w:rsidR="0030218C" w:rsidRDefault="0030218C">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_Toc68066495 \h </w:instrText>
      </w:r>
      <w:r>
        <w:fldChar w:fldCharType="separate"/>
      </w:r>
      <w:r>
        <w:t>12</w:t>
      </w:r>
      <w:r>
        <w:fldChar w:fldCharType="end"/>
      </w:r>
    </w:p>
    <w:p w14:paraId="02E1658A" w14:textId="732F65C0" w:rsidR="0030218C" w:rsidRDefault="0030218C">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_Toc68066496 \h </w:instrText>
      </w:r>
      <w:r>
        <w:fldChar w:fldCharType="separate"/>
      </w:r>
      <w:r>
        <w:t>13</w:t>
      </w:r>
      <w:r>
        <w:fldChar w:fldCharType="end"/>
      </w:r>
    </w:p>
    <w:p w14:paraId="1C011C0D" w14:textId="1CF80457" w:rsidR="0030218C" w:rsidRDefault="0030218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_Toc68066497 \h </w:instrText>
      </w:r>
      <w:r>
        <w:fldChar w:fldCharType="separate"/>
      </w:r>
      <w:r>
        <w:t>13</w:t>
      </w:r>
      <w:r>
        <w:fldChar w:fldCharType="end"/>
      </w:r>
    </w:p>
    <w:p w14:paraId="719DEC0C" w14:textId="67E3E1E6" w:rsidR="0030218C" w:rsidRDefault="0030218C">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_Toc68066498 \h </w:instrText>
      </w:r>
      <w:r>
        <w:fldChar w:fldCharType="separate"/>
      </w:r>
      <w:r>
        <w:t>13</w:t>
      </w:r>
      <w:r>
        <w:fldChar w:fldCharType="end"/>
      </w:r>
    </w:p>
    <w:p w14:paraId="52758A95" w14:textId="6FCC59AA" w:rsidR="0030218C" w:rsidRDefault="0030218C">
      <w:pPr>
        <w:pStyle w:val="TOC3"/>
        <w:rPr>
          <w:rFonts w:asciiTheme="minorHAnsi" w:eastAsiaTheme="minorEastAsia" w:hAnsiTheme="minorHAnsi" w:cstheme="minorBidi"/>
          <w:sz w:val="22"/>
          <w:szCs w:val="22"/>
          <w:lang w:eastAsia="en-GB"/>
        </w:rPr>
      </w:pPr>
      <w:r w:rsidRPr="0030218C">
        <w:t>4.3.2</w:t>
      </w:r>
      <w:r w:rsidRPr="0030218C">
        <w:rPr>
          <w:rFonts w:asciiTheme="minorHAnsi" w:eastAsiaTheme="minorEastAsia" w:hAnsiTheme="minorHAnsi" w:cstheme="minorBidi"/>
          <w:sz w:val="22"/>
          <w:szCs w:val="22"/>
          <w:lang w:eastAsia="en-GB"/>
        </w:rPr>
        <w:tab/>
      </w:r>
      <w:r w:rsidRPr="003169B7">
        <w:rPr>
          <w:lang w:val="en-US"/>
        </w:rPr>
        <w:t>Charging related requirements</w:t>
      </w:r>
      <w:r>
        <w:tab/>
      </w:r>
      <w:r>
        <w:fldChar w:fldCharType="begin" w:fldLock="1"/>
      </w:r>
      <w:r>
        <w:instrText xml:space="preserve"> PAGEREF _Toc68066499 \h </w:instrText>
      </w:r>
      <w:r>
        <w:fldChar w:fldCharType="separate"/>
      </w:r>
      <w:r>
        <w:t>14</w:t>
      </w:r>
      <w:r>
        <w:fldChar w:fldCharType="end"/>
      </w:r>
    </w:p>
    <w:p w14:paraId="02526AA6" w14:textId="3E8C8544" w:rsidR="0030218C" w:rsidRDefault="0030218C">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_Toc68066500 \h </w:instrText>
      </w:r>
      <w:r>
        <w:fldChar w:fldCharType="separate"/>
      </w:r>
      <w:r>
        <w:t>14</w:t>
      </w:r>
      <w:r>
        <w:fldChar w:fldCharType="end"/>
      </w:r>
    </w:p>
    <w:p w14:paraId="2ED200BA" w14:textId="6A19DFD8" w:rsidR="0030218C" w:rsidRDefault="0030218C">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_Toc68066501 \h </w:instrText>
      </w:r>
      <w:r>
        <w:fldChar w:fldCharType="separate"/>
      </w:r>
      <w:r>
        <w:t>14</w:t>
      </w:r>
      <w:r>
        <w:fldChar w:fldCharType="end"/>
      </w:r>
    </w:p>
    <w:p w14:paraId="4972AFAC" w14:textId="7AE3391F" w:rsidR="0030218C" w:rsidRDefault="0030218C">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_Toc68066502 \h </w:instrText>
      </w:r>
      <w:r>
        <w:fldChar w:fldCharType="separate"/>
      </w:r>
      <w:r>
        <w:t>14</w:t>
      </w:r>
      <w:r>
        <w:fldChar w:fldCharType="end"/>
      </w:r>
    </w:p>
    <w:p w14:paraId="4FCA2AA2" w14:textId="56821C10" w:rsidR="0030218C" w:rsidRDefault="0030218C">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_Toc68066503 \h </w:instrText>
      </w:r>
      <w:r>
        <w:fldChar w:fldCharType="separate"/>
      </w:r>
      <w:r>
        <w:t>15</w:t>
      </w:r>
      <w:r>
        <w:fldChar w:fldCharType="end"/>
      </w:r>
    </w:p>
    <w:p w14:paraId="19D257D4" w14:textId="63F1C0DC" w:rsidR="0030218C" w:rsidRDefault="0030218C">
      <w:pPr>
        <w:pStyle w:val="TOC3"/>
        <w:rPr>
          <w:rFonts w:asciiTheme="minorHAnsi" w:eastAsiaTheme="minorEastAsia" w:hAnsiTheme="minorHAnsi" w:cstheme="minorBidi"/>
          <w:sz w:val="22"/>
          <w:szCs w:val="22"/>
          <w:lang w:eastAsia="en-GB"/>
        </w:rPr>
      </w:pPr>
      <w:r w:rsidRPr="0030218C">
        <w:t>4.3.3</w:t>
      </w:r>
      <w:r w:rsidRPr="0030218C">
        <w:rPr>
          <w:rFonts w:asciiTheme="minorHAnsi" w:eastAsiaTheme="minorEastAsia" w:hAnsiTheme="minorHAnsi" w:cstheme="minorBidi"/>
          <w:sz w:val="22"/>
          <w:szCs w:val="22"/>
          <w:lang w:eastAsia="en-GB"/>
        </w:rPr>
        <w:tab/>
      </w:r>
      <w:r w:rsidRPr="003169B7">
        <w:rPr>
          <w:lang w:val="en-US"/>
        </w:rPr>
        <w:t>Policy control requirements</w:t>
      </w:r>
      <w:r>
        <w:tab/>
      </w:r>
      <w:r>
        <w:fldChar w:fldCharType="begin" w:fldLock="1"/>
      </w:r>
      <w:r>
        <w:instrText xml:space="preserve"> PAGEREF _Toc68066504 \h </w:instrText>
      </w:r>
      <w:r>
        <w:fldChar w:fldCharType="separate"/>
      </w:r>
      <w:r>
        <w:t>15</w:t>
      </w:r>
      <w:r>
        <w:fldChar w:fldCharType="end"/>
      </w:r>
    </w:p>
    <w:p w14:paraId="358024BA" w14:textId="7B16FF3C" w:rsidR="0030218C" w:rsidRDefault="0030218C">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_Toc68066505 \h </w:instrText>
      </w:r>
      <w:r>
        <w:fldChar w:fldCharType="separate"/>
      </w:r>
      <w:r>
        <w:t>15</w:t>
      </w:r>
      <w:r>
        <w:fldChar w:fldCharType="end"/>
      </w:r>
    </w:p>
    <w:p w14:paraId="100DBCB4" w14:textId="7257C0D5" w:rsidR="0030218C" w:rsidRDefault="0030218C">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_Toc68066506 \h </w:instrText>
      </w:r>
      <w:r>
        <w:fldChar w:fldCharType="separate"/>
      </w:r>
      <w:r>
        <w:t>15</w:t>
      </w:r>
      <w:r>
        <w:fldChar w:fldCharType="end"/>
      </w:r>
    </w:p>
    <w:p w14:paraId="7A0D03A7" w14:textId="6A32A827" w:rsidR="0030218C" w:rsidRDefault="0030218C">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_Toc68066507 \h </w:instrText>
      </w:r>
      <w:r>
        <w:fldChar w:fldCharType="separate"/>
      </w:r>
      <w:r>
        <w:t>15</w:t>
      </w:r>
      <w:r>
        <w:fldChar w:fldCharType="end"/>
      </w:r>
    </w:p>
    <w:p w14:paraId="60521BB2" w14:textId="55FB7D65" w:rsidR="0030218C" w:rsidRDefault="0030218C">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_Toc68066508 \h </w:instrText>
      </w:r>
      <w:r>
        <w:fldChar w:fldCharType="separate"/>
      </w:r>
      <w:r>
        <w:t>15</w:t>
      </w:r>
      <w:r>
        <w:fldChar w:fldCharType="end"/>
      </w:r>
    </w:p>
    <w:p w14:paraId="48FD6995" w14:textId="7BC64E4E" w:rsidR="0030218C" w:rsidRDefault="0030218C">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_Toc68066509 \h </w:instrText>
      </w:r>
      <w:r>
        <w:fldChar w:fldCharType="separate"/>
      </w:r>
      <w:r>
        <w:t>16</w:t>
      </w:r>
      <w:r>
        <w:fldChar w:fldCharType="end"/>
      </w:r>
    </w:p>
    <w:p w14:paraId="3CC864E0" w14:textId="37B12443" w:rsidR="0030218C" w:rsidRDefault="0030218C">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_Toc68066510 \h </w:instrText>
      </w:r>
      <w:r>
        <w:fldChar w:fldCharType="separate"/>
      </w:r>
      <w:r>
        <w:t>16</w:t>
      </w:r>
      <w:r>
        <w:fldChar w:fldCharType="end"/>
      </w:r>
    </w:p>
    <w:p w14:paraId="6ED2C6DB" w14:textId="2AFC6E29" w:rsidR="0030218C" w:rsidRDefault="0030218C">
      <w:pPr>
        <w:pStyle w:val="TOC3"/>
        <w:rPr>
          <w:rFonts w:asciiTheme="minorHAnsi" w:eastAsiaTheme="minorEastAsia" w:hAnsiTheme="minorHAnsi" w:cstheme="minorBidi"/>
          <w:sz w:val="22"/>
          <w:szCs w:val="22"/>
          <w:lang w:eastAsia="en-GB"/>
        </w:rPr>
      </w:pPr>
      <w:r w:rsidRPr="0030218C">
        <w:t>4.3.4</w:t>
      </w:r>
      <w:r w:rsidRPr="0030218C">
        <w:rPr>
          <w:rFonts w:asciiTheme="minorHAnsi" w:eastAsiaTheme="minorEastAsia" w:hAnsiTheme="minorHAnsi" w:cstheme="minorBidi"/>
          <w:sz w:val="22"/>
          <w:szCs w:val="22"/>
          <w:lang w:eastAsia="en-GB"/>
        </w:rPr>
        <w:tab/>
      </w:r>
      <w:r w:rsidRPr="003169B7">
        <w:rPr>
          <w:lang w:val="en-US"/>
        </w:rPr>
        <w:t>Usage monitoring control requirements</w:t>
      </w:r>
      <w:r>
        <w:tab/>
      </w:r>
      <w:r>
        <w:fldChar w:fldCharType="begin" w:fldLock="1"/>
      </w:r>
      <w:r>
        <w:instrText xml:space="preserve"> PAGEREF _Toc68066511 \h </w:instrText>
      </w:r>
      <w:r>
        <w:fldChar w:fldCharType="separate"/>
      </w:r>
      <w:r>
        <w:t>16</w:t>
      </w:r>
      <w:r>
        <w:fldChar w:fldCharType="end"/>
      </w:r>
    </w:p>
    <w:p w14:paraId="2723A577" w14:textId="31387748" w:rsidR="0030218C" w:rsidRDefault="0030218C">
      <w:pPr>
        <w:pStyle w:val="TOC3"/>
        <w:rPr>
          <w:rFonts w:asciiTheme="minorHAnsi" w:eastAsiaTheme="minorEastAsia" w:hAnsiTheme="minorHAnsi" w:cstheme="minorBidi"/>
          <w:sz w:val="22"/>
          <w:szCs w:val="22"/>
          <w:lang w:eastAsia="en-GB"/>
        </w:rPr>
      </w:pPr>
      <w:r w:rsidRPr="0030218C">
        <w:t>4.3.5</w:t>
      </w:r>
      <w:r w:rsidRPr="0030218C">
        <w:rPr>
          <w:rFonts w:asciiTheme="minorHAnsi" w:eastAsiaTheme="minorEastAsia" w:hAnsiTheme="minorHAnsi" w:cstheme="minorBidi"/>
          <w:sz w:val="22"/>
          <w:szCs w:val="22"/>
          <w:lang w:eastAsia="en-GB"/>
        </w:rPr>
        <w:tab/>
      </w:r>
      <w:r w:rsidRPr="003169B7">
        <w:rPr>
          <w:lang w:val="en-US"/>
        </w:rPr>
        <w:t>Application detection and control requirements</w:t>
      </w:r>
      <w:r>
        <w:tab/>
      </w:r>
      <w:r>
        <w:fldChar w:fldCharType="begin" w:fldLock="1"/>
      </w:r>
      <w:r>
        <w:instrText xml:space="preserve"> PAGEREF _Toc68066512 \h </w:instrText>
      </w:r>
      <w:r>
        <w:fldChar w:fldCharType="separate"/>
      </w:r>
      <w:r>
        <w:t>17</w:t>
      </w:r>
      <w:r>
        <w:fldChar w:fldCharType="end"/>
      </w:r>
    </w:p>
    <w:p w14:paraId="1D8F7AE8" w14:textId="162124FD" w:rsidR="0030218C" w:rsidRDefault="0030218C">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_Toc68066513 \h </w:instrText>
      </w:r>
      <w:r>
        <w:fldChar w:fldCharType="separate"/>
      </w:r>
      <w:r>
        <w:t>17</w:t>
      </w:r>
      <w:r>
        <w:fldChar w:fldCharType="end"/>
      </w:r>
    </w:p>
    <w:p w14:paraId="246AE45C" w14:textId="74EF6017" w:rsidR="0030218C" w:rsidRDefault="0030218C">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_Toc68066514 \h </w:instrText>
      </w:r>
      <w:r>
        <w:fldChar w:fldCharType="separate"/>
      </w:r>
      <w:r>
        <w:t>17</w:t>
      </w:r>
      <w:r>
        <w:fldChar w:fldCharType="end"/>
      </w:r>
    </w:p>
    <w:p w14:paraId="33C75B3D" w14:textId="780050AD" w:rsidR="0030218C" w:rsidRDefault="0030218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Architecture model and reference points</w:t>
      </w:r>
      <w:r>
        <w:tab/>
      </w:r>
      <w:r>
        <w:fldChar w:fldCharType="begin" w:fldLock="1"/>
      </w:r>
      <w:r>
        <w:instrText xml:space="preserve"> PAGEREF _Toc68066515 \h </w:instrText>
      </w:r>
      <w:r>
        <w:fldChar w:fldCharType="separate"/>
      </w:r>
      <w:r>
        <w:t>17</w:t>
      </w:r>
      <w:r>
        <w:fldChar w:fldCharType="end"/>
      </w:r>
    </w:p>
    <w:p w14:paraId="02040762" w14:textId="5F113E87" w:rsidR="0030218C" w:rsidRDefault="0030218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_Toc68066516 \h </w:instrText>
      </w:r>
      <w:r>
        <w:fldChar w:fldCharType="separate"/>
      </w:r>
      <w:r>
        <w:t>17</w:t>
      </w:r>
      <w:r>
        <w:fldChar w:fldCharType="end"/>
      </w:r>
    </w:p>
    <w:p w14:paraId="6F9BF45E" w14:textId="6BE96D61" w:rsidR="0030218C" w:rsidRDefault="0030218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Reference architecture</w:t>
      </w:r>
      <w:r>
        <w:tab/>
      </w:r>
      <w:r>
        <w:fldChar w:fldCharType="begin" w:fldLock="1"/>
      </w:r>
      <w:r>
        <w:instrText xml:space="preserve"> PAGEREF _Toc68066517 \h </w:instrText>
      </w:r>
      <w:r>
        <w:fldChar w:fldCharType="separate"/>
      </w:r>
      <w:r>
        <w:t>18</w:t>
      </w:r>
      <w:r>
        <w:fldChar w:fldCharType="end"/>
      </w:r>
    </w:p>
    <w:p w14:paraId="4CFABC13" w14:textId="71F5E618" w:rsidR="0030218C" w:rsidRDefault="0030218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 xml:space="preserve">Non-roaming </w:t>
      </w:r>
      <w:r>
        <w:rPr>
          <w:lang w:eastAsia="zh-CN"/>
        </w:rPr>
        <w:t>architecture</w:t>
      </w:r>
      <w:r>
        <w:tab/>
      </w:r>
      <w:r>
        <w:fldChar w:fldCharType="begin" w:fldLock="1"/>
      </w:r>
      <w:r>
        <w:instrText xml:space="preserve"> PAGEREF _Toc68066518 \h </w:instrText>
      </w:r>
      <w:r>
        <w:fldChar w:fldCharType="separate"/>
      </w:r>
      <w:r>
        <w:t>18</w:t>
      </w:r>
      <w:r>
        <w:fldChar w:fldCharType="end"/>
      </w:r>
    </w:p>
    <w:p w14:paraId="4A0E1478" w14:textId="2C0F5103" w:rsidR="0030218C" w:rsidRDefault="0030218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t xml:space="preserve">Roaming </w:t>
      </w:r>
      <w:r>
        <w:rPr>
          <w:lang w:eastAsia="zh-CN"/>
        </w:rPr>
        <w:t>architecture</w:t>
      </w:r>
      <w:r>
        <w:tab/>
      </w:r>
      <w:r>
        <w:fldChar w:fldCharType="begin" w:fldLock="1"/>
      </w:r>
      <w:r>
        <w:instrText xml:space="preserve"> PAGEREF _Toc68066519 \h </w:instrText>
      </w:r>
      <w:r>
        <w:fldChar w:fldCharType="separate"/>
      </w:r>
      <w:r>
        <w:t>19</w:t>
      </w:r>
      <w:r>
        <w:fldChar w:fldCharType="end"/>
      </w:r>
    </w:p>
    <w:p w14:paraId="19342B32" w14:textId="43201D38" w:rsidR="0030218C" w:rsidRDefault="0030218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rPr>
        <w:tab/>
      </w:r>
      <w:r>
        <w:t>Void</w:t>
      </w:r>
      <w:r>
        <w:tab/>
      </w:r>
      <w:r>
        <w:fldChar w:fldCharType="begin" w:fldLock="1"/>
      </w:r>
      <w:r>
        <w:instrText xml:space="preserve"> PAGEREF _Toc68066520 \h </w:instrText>
      </w:r>
      <w:r>
        <w:fldChar w:fldCharType="separate"/>
      </w:r>
      <w:r>
        <w:t>21</w:t>
      </w:r>
      <w:r>
        <w:fldChar w:fldCharType="end"/>
      </w:r>
    </w:p>
    <w:p w14:paraId="0169CA5A" w14:textId="7BE7938B" w:rsidR="0030218C" w:rsidRDefault="0030218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t>Service-based interfaces and reference points</w:t>
      </w:r>
      <w:r>
        <w:tab/>
      </w:r>
      <w:r>
        <w:fldChar w:fldCharType="begin" w:fldLock="1"/>
      </w:r>
      <w:r>
        <w:instrText xml:space="preserve"> PAGEREF _Toc68066521 \h </w:instrText>
      </w:r>
      <w:r>
        <w:fldChar w:fldCharType="separate"/>
      </w:r>
      <w:r>
        <w:t>21</w:t>
      </w:r>
      <w:r>
        <w:fldChar w:fldCharType="end"/>
      </w:r>
    </w:p>
    <w:p w14:paraId="5284801D" w14:textId="1DE53D19" w:rsidR="0030218C" w:rsidRDefault="0030218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_Toc68066522 \h </w:instrText>
      </w:r>
      <w:r>
        <w:fldChar w:fldCharType="separate"/>
      </w:r>
      <w:r>
        <w:t>21</w:t>
      </w:r>
      <w:r>
        <w:fldChar w:fldCharType="end"/>
      </w:r>
    </w:p>
    <w:p w14:paraId="4033B2D3" w14:textId="6D7DAF59" w:rsidR="0030218C" w:rsidRDefault="0030218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_Toc68066523 \h </w:instrText>
      </w:r>
      <w:r>
        <w:fldChar w:fldCharType="separate"/>
      </w:r>
      <w:r>
        <w:t>22</w:t>
      </w:r>
      <w:r>
        <w:fldChar w:fldCharType="end"/>
      </w:r>
    </w:p>
    <w:p w14:paraId="1A60293D" w14:textId="5E2665C2" w:rsidR="0030218C" w:rsidRDefault="0030218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_Toc68066524 \h </w:instrText>
      </w:r>
      <w:r>
        <w:fldChar w:fldCharType="separate"/>
      </w:r>
      <w:r>
        <w:t>22</w:t>
      </w:r>
      <w:r>
        <w:fldChar w:fldCharType="end"/>
      </w:r>
    </w:p>
    <w:p w14:paraId="761AC1CE" w14:textId="7AF9CE14" w:rsidR="0030218C" w:rsidRDefault="0030218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_Toc68066525 \h </w:instrText>
      </w:r>
      <w:r>
        <w:fldChar w:fldCharType="separate"/>
      </w:r>
      <w:r>
        <w:t>22</w:t>
      </w:r>
      <w:r>
        <w:fldChar w:fldCharType="end"/>
      </w:r>
    </w:p>
    <w:p w14:paraId="7B89E1F6" w14:textId="6A370D4F" w:rsidR="0030218C" w:rsidRDefault="0030218C">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_Toc68066526 \h </w:instrText>
      </w:r>
      <w:r>
        <w:fldChar w:fldCharType="separate"/>
      </w:r>
      <w:r>
        <w:t>23</w:t>
      </w:r>
      <w:r>
        <w:fldChar w:fldCharType="end"/>
      </w:r>
    </w:p>
    <w:p w14:paraId="73AE8A62" w14:textId="324491EE" w:rsidR="0030218C" w:rsidRDefault="0030218C">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_Toc68066527 \h </w:instrText>
      </w:r>
      <w:r>
        <w:fldChar w:fldCharType="separate"/>
      </w:r>
      <w:r>
        <w:t>23</w:t>
      </w:r>
      <w:r>
        <w:fldChar w:fldCharType="end"/>
      </w:r>
    </w:p>
    <w:p w14:paraId="09FFC0B9" w14:textId="0F593ABA" w:rsidR="0030218C" w:rsidRDefault="0030218C">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_Toc68066528 \h </w:instrText>
      </w:r>
      <w:r>
        <w:fldChar w:fldCharType="separate"/>
      </w:r>
      <w:r>
        <w:t>23</w:t>
      </w:r>
      <w:r>
        <w:fldChar w:fldCharType="end"/>
      </w:r>
    </w:p>
    <w:p w14:paraId="33913B12" w14:textId="62935325" w:rsidR="0030218C" w:rsidRDefault="0030218C">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_Toc68066529 \h </w:instrText>
      </w:r>
      <w:r>
        <w:fldChar w:fldCharType="separate"/>
      </w:r>
      <w:r>
        <w:t>23</w:t>
      </w:r>
      <w:r>
        <w:fldChar w:fldCharType="end"/>
      </w:r>
    </w:p>
    <w:p w14:paraId="6593EE6A" w14:textId="581EF675" w:rsidR="0030218C" w:rsidRDefault="0030218C">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_Toc68066530 \h </w:instrText>
      </w:r>
      <w:r>
        <w:fldChar w:fldCharType="separate"/>
      </w:r>
      <w:r>
        <w:t>23</w:t>
      </w:r>
      <w:r>
        <w:fldChar w:fldCharType="end"/>
      </w:r>
    </w:p>
    <w:p w14:paraId="772E4048" w14:textId="57723628" w:rsidR="0030218C" w:rsidRDefault="0030218C">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_Toc68066531 \h </w:instrText>
      </w:r>
      <w:r>
        <w:fldChar w:fldCharType="separate"/>
      </w:r>
      <w:r>
        <w:t>24</w:t>
      </w:r>
      <w:r>
        <w:fldChar w:fldCharType="end"/>
      </w:r>
    </w:p>
    <w:p w14:paraId="4464F9F3" w14:textId="148FE05F" w:rsidR="0030218C" w:rsidRDefault="0030218C">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_Toc68066532 \h </w:instrText>
      </w:r>
      <w:r>
        <w:fldChar w:fldCharType="separate"/>
      </w:r>
      <w:r>
        <w:t>24</w:t>
      </w:r>
      <w:r>
        <w:fldChar w:fldCharType="end"/>
      </w:r>
    </w:p>
    <w:p w14:paraId="70D5B96A" w14:textId="3A17EDEF" w:rsidR="0030218C" w:rsidRDefault="0030218C">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Interactions between PCF for a UE and PCF for a PDU Session</w:t>
      </w:r>
      <w:r>
        <w:tab/>
      </w:r>
      <w:r>
        <w:fldChar w:fldCharType="begin" w:fldLock="1"/>
      </w:r>
      <w:r>
        <w:instrText xml:space="preserve"> PAGEREF _Toc68066533 \h </w:instrText>
      </w:r>
      <w:r>
        <w:fldChar w:fldCharType="separate"/>
      </w:r>
      <w:r>
        <w:t>24</w:t>
      </w:r>
      <w:r>
        <w:fldChar w:fldCharType="end"/>
      </w:r>
    </w:p>
    <w:p w14:paraId="5237050D" w14:textId="642B1C66" w:rsidR="0030218C" w:rsidRDefault="0030218C">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_Toc68066534 \h </w:instrText>
      </w:r>
      <w:r>
        <w:fldChar w:fldCharType="separate"/>
      </w:r>
      <w:r>
        <w:t>25</w:t>
      </w:r>
      <w:r>
        <w:fldChar w:fldCharType="end"/>
      </w:r>
    </w:p>
    <w:p w14:paraId="23C9B325" w14:textId="6AFEDA22" w:rsidR="0030218C" w:rsidRDefault="0030218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Overall description</w:t>
      </w:r>
      <w:r>
        <w:tab/>
      </w:r>
      <w:r>
        <w:fldChar w:fldCharType="begin" w:fldLock="1"/>
      </w:r>
      <w:r>
        <w:instrText xml:space="preserve"> PAGEREF _Toc68066535 \h </w:instrText>
      </w:r>
      <w:r>
        <w:fldChar w:fldCharType="separate"/>
      </w:r>
      <w:r>
        <w:t>25</w:t>
      </w:r>
      <w:r>
        <w:fldChar w:fldCharType="end"/>
      </w:r>
    </w:p>
    <w:p w14:paraId="0BEA49BE" w14:textId="4141F3D4" w:rsidR="0030218C" w:rsidRDefault="0030218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_Toc68066536 \h </w:instrText>
      </w:r>
      <w:r>
        <w:fldChar w:fldCharType="separate"/>
      </w:r>
      <w:r>
        <w:t>25</w:t>
      </w:r>
      <w:r>
        <w:fldChar w:fldCharType="end"/>
      </w:r>
    </w:p>
    <w:p w14:paraId="361BB373" w14:textId="47F565C0" w:rsidR="0030218C" w:rsidRDefault="0030218C">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_Toc68066537 \h </w:instrText>
      </w:r>
      <w:r>
        <w:fldChar w:fldCharType="separate"/>
      </w:r>
      <w:r>
        <w:t>25</w:t>
      </w:r>
      <w:r>
        <w:fldChar w:fldCharType="end"/>
      </w:r>
    </w:p>
    <w:p w14:paraId="5FC009CF" w14:textId="16FAFE16" w:rsidR="0030218C" w:rsidRDefault="0030218C">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_Toc68066538 \h </w:instrText>
      </w:r>
      <w:r>
        <w:fldChar w:fldCharType="separate"/>
      </w:r>
      <w:r>
        <w:t>25</w:t>
      </w:r>
      <w:r>
        <w:fldChar w:fldCharType="end"/>
      </w:r>
    </w:p>
    <w:p w14:paraId="65452B87" w14:textId="6E05713F" w:rsidR="0030218C" w:rsidRDefault="0030218C">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_Toc68066539 \h </w:instrText>
      </w:r>
      <w:r>
        <w:fldChar w:fldCharType="separate"/>
      </w:r>
      <w:r>
        <w:t>25</w:t>
      </w:r>
      <w:r>
        <w:fldChar w:fldCharType="end"/>
      </w:r>
    </w:p>
    <w:p w14:paraId="29A3D860" w14:textId="43A2F068" w:rsidR="0030218C" w:rsidRDefault="0030218C">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_Toc68066540 \h </w:instrText>
      </w:r>
      <w:r>
        <w:fldChar w:fldCharType="separate"/>
      </w:r>
      <w:r>
        <w:t>25</w:t>
      </w:r>
      <w:r>
        <w:fldChar w:fldCharType="end"/>
      </w:r>
    </w:p>
    <w:p w14:paraId="0DB097CC" w14:textId="57FB8E28" w:rsidR="0030218C" w:rsidRDefault="0030218C">
      <w:pPr>
        <w:pStyle w:val="TOC4"/>
        <w:rPr>
          <w:rFonts w:asciiTheme="minorHAnsi" w:eastAsiaTheme="minorEastAsia" w:hAnsiTheme="minorHAnsi" w:cstheme="minorBidi"/>
          <w:sz w:val="22"/>
          <w:szCs w:val="22"/>
          <w:lang w:eastAsia="en-GB"/>
        </w:rPr>
      </w:pPr>
      <w:r>
        <w:t>6.1.1.2a</w:t>
      </w:r>
      <w:r>
        <w:rPr>
          <w:rFonts w:asciiTheme="minorHAnsi" w:eastAsiaTheme="minorEastAsia" w:hAnsiTheme="minorHAnsi" w:cstheme="minorBidi"/>
          <w:sz w:val="22"/>
          <w:szCs w:val="22"/>
          <w:lang w:eastAsia="en-GB"/>
        </w:rPr>
        <w:tab/>
      </w:r>
      <w:r>
        <w:t>Binding an NF request targeting a UE to the relevant PCF for a UE</w:t>
      </w:r>
      <w:r>
        <w:tab/>
      </w:r>
      <w:r>
        <w:fldChar w:fldCharType="begin" w:fldLock="1"/>
      </w:r>
      <w:r>
        <w:instrText xml:space="preserve"> PAGEREF _Toc68066541 \h </w:instrText>
      </w:r>
      <w:r>
        <w:fldChar w:fldCharType="separate"/>
      </w:r>
      <w:r>
        <w:t>27</w:t>
      </w:r>
      <w:r>
        <w:fldChar w:fldCharType="end"/>
      </w:r>
    </w:p>
    <w:p w14:paraId="4ABC1412" w14:textId="552BE79A" w:rsidR="0030218C" w:rsidRDefault="0030218C">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_Toc68066542 \h </w:instrText>
      </w:r>
      <w:r>
        <w:fldChar w:fldCharType="separate"/>
      </w:r>
      <w:r>
        <w:t>27</w:t>
      </w:r>
      <w:r>
        <w:fldChar w:fldCharType="end"/>
      </w:r>
    </w:p>
    <w:p w14:paraId="2C5AE1C3" w14:textId="46FD7222" w:rsidR="0030218C" w:rsidRDefault="0030218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_Toc68066543 \h </w:instrText>
      </w:r>
      <w:r>
        <w:fldChar w:fldCharType="separate"/>
      </w:r>
      <w:r>
        <w:t>30</w:t>
      </w:r>
      <w:r>
        <w:fldChar w:fldCharType="end"/>
      </w:r>
    </w:p>
    <w:p w14:paraId="3593CCE8" w14:textId="07A51561" w:rsidR="0030218C" w:rsidRDefault="0030218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_Toc68066544 \h </w:instrText>
      </w:r>
      <w:r>
        <w:fldChar w:fldCharType="separate"/>
      </w:r>
      <w:r>
        <w:t>30</w:t>
      </w:r>
      <w:r>
        <w:fldChar w:fldCharType="end"/>
      </w:r>
    </w:p>
    <w:p w14:paraId="0228BCAC" w14:textId="3F9560F5" w:rsidR="0030218C" w:rsidRDefault="0030218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_Toc68066545 \h </w:instrText>
      </w:r>
      <w:r>
        <w:fldChar w:fldCharType="separate"/>
      </w:r>
      <w:r>
        <w:t>31</w:t>
      </w:r>
      <w:r>
        <w:fldChar w:fldCharType="end"/>
      </w:r>
    </w:p>
    <w:p w14:paraId="6FDAC489" w14:textId="064759D4" w:rsidR="0030218C" w:rsidRDefault="0030218C">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_Toc68066546 \h </w:instrText>
      </w:r>
      <w:r>
        <w:fldChar w:fldCharType="separate"/>
      </w:r>
      <w:r>
        <w:t>31</w:t>
      </w:r>
      <w:r>
        <w:fldChar w:fldCharType="end"/>
      </w:r>
    </w:p>
    <w:p w14:paraId="36B2A280" w14:textId="53713EB5" w:rsidR="0030218C" w:rsidRDefault="0030218C">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_Toc68066547 \h </w:instrText>
      </w:r>
      <w:r>
        <w:fldChar w:fldCharType="separate"/>
      </w:r>
      <w:r>
        <w:t>33</w:t>
      </w:r>
      <w:r>
        <w:fldChar w:fldCharType="end"/>
      </w:r>
    </w:p>
    <w:p w14:paraId="7E10D419" w14:textId="1745A095" w:rsidR="0030218C" w:rsidRDefault="0030218C">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_Toc68066548 \h </w:instrText>
      </w:r>
      <w:r>
        <w:fldChar w:fldCharType="separate"/>
      </w:r>
      <w:r>
        <w:t>35</w:t>
      </w:r>
      <w:r>
        <w:fldChar w:fldCharType="end"/>
      </w:r>
    </w:p>
    <w:p w14:paraId="66A5CDD9" w14:textId="4FF75A55" w:rsidR="0030218C" w:rsidRDefault="0030218C">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_Toc68066549 \h </w:instrText>
      </w:r>
      <w:r>
        <w:fldChar w:fldCharType="separate"/>
      </w:r>
      <w:r>
        <w:t>35</w:t>
      </w:r>
      <w:r>
        <w:fldChar w:fldCharType="end"/>
      </w:r>
    </w:p>
    <w:p w14:paraId="01D6E6F6" w14:textId="14652D0D" w:rsidR="0030218C" w:rsidRDefault="0030218C">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_Toc68066550 \h </w:instrText>
      </w:r>
      <w:r>
        <w:fldChar w:fldCharType="separate"/>
      </w:r>
      <w:r>
        <w:t>37</w:t>
      </w:r>
      <w:r>
        <w:fldChar w:fldCharType="end"/>
      </w:r>
    </w:p>
    <w:p w14:paraId="2C6718C6" w14:textId="6276E462" w:rsidR="0030218C" w:rsidRDefault="0030218C">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_Toc68066551 \h </w:instrText>
      </w:r>
      <w:r>
        <w:fldChar w:fldCharType="separate"/>
      </w:r>
      <w:r>
        <w:t>37</w:t>
      </w:r>
      <w:r>
        <w:fldChar w:fldCharType="end"/>
      </w:r>
    </w:p>
    <w:p w14:paraId="0A2E409F" w14:textId="051B99E7" w:rsidR="0030218C" w:rsidRDefault="0030218C">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_Toc68066552 \h </w:instrText>
      </w:r>
      <w:r>
        <w:fldChar w:fldCharType="separate"/>
      </w:r>
      <w:r>
        <w:t>39</w:t>
      </w:r>
      <w:r>
        <w:fldChar w:fldCharType="end"/>
      </w:r>
    </w:p>
    <w:p w14:paraId="2B71D254" w14:textId="3831699C" w:rsidR="0030218C" w:rsidRDefault="0030218C">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AF influence on Access and Mobility related policies</w:t>
      </w:r>
      <w:r>
        <w:tab/>
      </w:r>
      <w:r>
        <w:fldChar w:fldCharType="begin" w:fldLock="1"/>
      </w:r>
      <w:r>
        <w:instrText xml:space="preserve"> PAGEREF _Toc68066553 \h </w:instrText>
      </w:r>
      <w:r>
        <w:fldChar w:fldCharType="separate"/>
      </w:r>
      <w:r>
        <w:t>41</w:t>
      </w:r>
      <w:r>
        <w:fldChar w:fldCharType="end"/>
      </w:r>
    </w:p>
    <w:p w14:paraId="489EADB1" w14:textId="53DDECDC" w:rsidR="0030218C" w:rsidRDefault="0030218C">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AF request Access and Mobility related Policy Authorization for a UE</w:t>
      </w:r>
      <w:r>
        <w:tab/>
      </w:r>
      <w:r>
        <w:fldChar w:fldCharType="begin" w:fldLock="1"/>
      </w:r>
      <w:r>
        <w:instrText xml:space="preserve"> PAGEREF _Toc68066554 \h </w:instrText>
      </w:r>
      <w:r>
        <w:fldChar w:fldCharType="separate"/>
      </w:r>
      <w:r>
        <w:t>41</w:t>
      </w:r>
      <w:r>
        <w:fldChar w:fldCharType="end"/>
      </w:r>
    </w:p>
    <w:p w14:paraId="0A7A3C97" w14:textId="1F0264A2" w:rsidR="0030218C" w:rsidRDefault="0030218C">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AF request to influence on Access and Mobility related Policies</w:t>
      </w:r>
      <w:r>
        <w:tab/>
      </w:r>
      <w:r>
        <w:fldChar w:fldCharType="begin" w:fldLock="1"/>
      </w:r>
      <w:r>
        <w:instrText xml:space="preserve"> PAGEREF _Toc68066555 \h </w:instrText>
      </w:r>
      <w:r>
        <w:fldChar w:fldCharType="separate"/>
      </w:r>
      <w:r>
        <w:t>42</w:t>
      </w:r>
      <w:r>
        <w:fldChar w:fldCharType="end"/>
      </w:r>
    </w:p>
    <w:p w14:paraId="0E7325CE" w14:textId="79416111" w:rsidR="0030218C" w:rsidRDefault="0030218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3169B7">
        <w:rPr>
          <w:lang w:val="en-US"/>
        </w:rPr>
        <w:t>Session management related</w:t>
      </w:r>
      <w:r>
        <w:t xml:space="preserve"> policy control</w:t>
      </w:r>
      <w:r>
        <w:tab/>
      </w:r>
      <w:r>
        <w:fldChar w:fldCharType="begin" w:fldLock="1"/>
      </w:r>
      <w:r>
        <w:instrText xml:space="preserve"> PAGEREF _Toc68066556 \h </w:instrText>
      </w:r>
      <w:r>
        <w:fldChar w:fldCharType="separate"/>
      </w:r>
      <w:r>
        <w:t>42</w:t>
      </w:r>
      <w:r>
        <w:fldChar w:fldCharType="end"/>
      </w:r>
    </w:p>
    <w:p w14:paraId="727E051B" w14:textId="53820B06" w:rsidR="0030218C" w:rsidRDefault="0030218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_Toc68066557 \h </w:instrText>
      </w:r>
      <w:r>
        <w:fldChar w:fldCharType="separate"/>
      </w:r>
      <w:r>
        <w:t>42</w:t>
      </w:r>
      <w:r>
        <w:fldChar w:fldCharType="end"/>
      </w:r>
    </w:p>
    <w:p w14:paraId="6796E2A1" w14:textId="39196064" w:rsidR="0030218C" w:rsidRDefault="0030218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_Toc68066558 \h </w:instrText>
      </w:r>
      <w:r>
        <w:fldChar w:fldCharType="separate"/>
      </w:r>
      <w:r>
        <w:t>42</w:t>
      </w:r>
      <w:r>
        <w:fldChar w:fldCharType="end"/>
      </w:r>
    </w:p>
    <w:p w14:paraId="22812437" w14:textId="57CBC48D" w:rsidR="0030218C" w:rsidRDefault="0030218C">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_Toc68066559 \h </w:instrText>
      </w:r>
      <w:r>
        <w:fldChar w:fldCharType="separate"/>
      </w:r>
      <w:r>
        <w:t>42</w:t>
      </w:r>
      <w:r>
        <w:fldChar w:fldCharType="end"/>
      </w:r>
    </w:p>
    <w:p w14:paraId="4F5710C5" w14:textId="0801F801" w:rsidR="0030218C" w:rsidRDefault="0030218C">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_Toc68066560 \h </w:instrText>
      </w:r>
      <w:r>
        <w:fldChar w:fldCharType="separate"/>
      </w:r>
      <w:r>
        <w:t>43</w:t>
      </w:r>
      <w:r>
        <w:fldChar w:fldCharType="end"/>
      </w:r>
    </w:p>
    <w:p w14:paraId="5A2B37A5" w14:textId="3CD05272" w:rsidR="0030218C" w:rsidRDefault="0030218C">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_Toc68066561 \h </w:instrText>
      </w:r>
      <w:r>
        <w:fldChar w:fldCharType="separate"/>
      </w:r>
      <w:r>
        <w:t>43</w:t>
      </w:r>
      <w:r>
        <w:fldChar w:fldCharType="end"/>
      </w:r>
    </w:p>
    <w:p w14:paraId="4702AC3A" w14:textId="0B2174AF" w:rsidR="0030218C" w:rsidRDefault="0030218C">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_Toc68066562 \h </w:instrText>
      </w:r>
      <w:r>
        <w:fldChar w:fldCharType="separate"/>
      </w:r>
      <w:r>
        <w:t>43</w:t>
      </w:r>
      <w:r>
        <w:fldChar w:fldCharType="end"/>
      </w:r>
    </w:p>
    <w:p w14:paraId="4C960D81" w14:textId="70E515EE" w:rsidR="0030218C" w:rsidRDefault="0030218C">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_Toc68066563 \h </w:instrText>
      </w:r>
      <w:r>
        <w:fldChar w:fldCharType="separate"/>
      </w:r>
      <w:r>
        <w:t>45</w:t>
      </w:r>
      <w:r>
        <w:fldChar w:fldCharType="end"/>
      </w:r>
    </w:p>
    <w:p w14:paraId="3390DEF0" w14:textId="6F5B8A76" w:rsidR="0030218C" w:rsidRDefault="0030218C">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_Toc68066564 \h </w:instrText>
      </w:r>
      <w:r>
        <w:fldChar w:fldCharType="separate"/>
      </w:r>
      <w:r>
        <w:t>45</w:t>
      </w:r>
      <w:r>
        <w:fldChar w:fldCharType="end"/>
      </w:r>
    </w:p>
    <w:p w14:paraId="57C56531" w14:textId="410F9118" w:rsidR="0030218C" w:rsidRDefault="0030218C">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_Toc68066565 \h </w:instrText>
      </w:r>
      <w:r>
        <w:fldChar w:fldCharType="separate"/>
      </w:r>
      <w:r>
        <w:t>46</w:t>
      </w:r>
      <w:r>
        <w:fldChar w:fldCharType="end"/>
      </w:r>
    </w:p>
    <w:p w14:paraId="4AC7F7FE" w14:textId="5FE55236" w:rsidR="0030218C" w:rsidRDefault="0030218C">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_Toc68066566 \h </w:instrText>
      </w:r>
      <w:r>
        <w:fldChar w:fldCharType="separate"/>
      </w:r>
      <w:r>
        <w:t>54</w:t>
      </w:r>
      <w:r>
        <w:fldChar w:fldCharType="end"/>
      </w:r>
    </w:p>
    <w:p w14:paraId="7481BA64" w14:textId="160EDF17" w:rsidR="0030218C" w:rsidRDefault="0030218C">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_Toc68066567 \h </w:instrText>
      </w:r>
      <w:r>
        <w:fldChar w:fldCharType="separate"/>
      </w:r>
      <w:r>
        <w:t>55</w:t>
      </w:r>
      <w:r>
        <w:fldChar w:fldCharType="end"/>
      </w:r>
    </w:p>
    <w:p w14:paraId="2FD8767B" w14:textId="4F977339" w:rsidR="0030218C" w:rsidRDefault="0030218C">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_Toc68066568 \h </w:instrText>
      </w:r>
      <w:r>
        <w:fldChar w:fldCharType="separate"/>
      </w:r>
      <w:r>
        <w:t>55</w:t>
      </w:r>
      <w:r>
        <w:fldChar w:fldCharType="end"/>
      </w:r>
    </w:p>
    <w:p w14:paraId="1E4612BE" w14:textId="658D6396" w:rsidR="0030218C" w:rsidRDefault="0030218C">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_Toc68066569 \h </w:instrText>
      </w:r>
      <w:r>
        <w:fldChar w:fldCharType="separate"/>
      </w:r>
      <w:r>
        <w:t>55</w:t>
      </w:r>
      <w:r>
        <w:fldChar w:fldCharType="end"/>
      </w:r>
    </w:p>
    <w:p w14:paraId="0149D67F" w14:textId="032AF607" w:rsidR="0030218C" w:rsidRDefault="0030218C">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_Toc68066570 \h </w:instrText>
      </w:r>
      <w:r>
        <w:fldChar w:fldCharType="separate"/>
      </w:r>
      <w:r>
        <w:t>55</w:t>
      </w:r>
      <w:r>
        <w:fldChar w:fldCharType="end"/>
      </w:r>
    </w:p>
    <w:p w14:paraId="08B686F4" w14:textId="0343ECA9" w:rsidR="0030218C" w:rsidRDefault="0030218C">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_Toc68066571 \h </w:instrText>
      </w:r>
      <w:r>
        <w:fldChar w:fldCharType="separate"/>
      </w:r>
      <w:r>
        <w:t>56</w:t>
      </w:r>
      <w:r>
        <w:fldChar w:fldCharType="end"/>
      </w:r>
    </w:p>
    <w:p w14:paraId="5D63F6B0" w14:textId="422ACB74" w:rsidR="0030218C" w:rsidRDefault="0030218C">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_Toc68066572 \h </w:instrText>
      </w:r>
      <w:r>
        <w:fldChar w:fldCharType="separate"/>
      </w:r>
      <w:r>
        <w:t>58</w:t>
      </w:r>
      <w:r>
        <w:fldChar w:fldCharType="end"/>
      </w:r>
    </w:p>
    <w:p w14:paraId="5EFB9E2E" w14:textId="4A4452A0" w:rsidR="0030218C" w:rsidRDefault="0030218C">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_Toc68066573 \h </w:instrText>
      </w:r>
      <w:r>
        <w:fldChar w:fldCharType="separate"/>
      </w:r>
      <w:r>
        <w:t>58</w:t>
      </w:r>
      <w:r>
        <w:fldChar w:fldCharType="end"/>
      </w:r>
    </w:p>
    <w:p w14:paraId="75F043F1" w14:textId="47604988" w:rsidR="0030218C" w:rsidRDefault="0030218C">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_Toc68066574 \h </w:instrText>
      </w:r>
      <w:r>
        <w:fldChar w:fldCharType="separate"/>
      </w:r>
      <w:r>
        <w:t>58</w:t>
      </w:r>
      <w:r>
        <w:fldChar w:fldCharType="end"/>
      </w:r>
    </w:p>
    <w:p w14:paraId="1D6B70B6" w14:textId="5F68E1E3" w:rsidR="0030218C" w:rsidRDefault="0030218C">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_Toc68066575 \h </w:instrText>
      </w:r>
      <w:r>
        <w:fldChar w:fldCharType="separate"/>
      </w:r>
      <w:r>
        <w:t>59</w:t>
      </w:r>
      <w:r>
        <w:fldChar w:fldCharType="end"/>
      </w:r>
    </w:p>
    <w:p w14:paraId="3DCFA8D8" w14:textId="104D58D3" w:rsidR="0030218C" w:rsidRDefault="0030218C">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_Toc68066576 \h </w:instrText>
      </w:r>
      <w:r>
        <w:fldChar w:fldCharType="separate"/>
      </w:r>
      <w:r>
        <w:t>60</w:t>
      </w:r>
      <w:r>
        <w:fldChar w:fldCharType="end"/>
      </w:r>
    </w:p>
    <w:p w14:paraId="628D3F2F" w14:textId="5ED33D2E" w:rsidR="0030218C" w:rsidRDefault="0030218C">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_Toc68066577 \h </w:instrText>
      </w:r>
      <w:r>
        <w:fldChar w:fldCharType="separate"/>
      </w:r>
      <w:r>
        <w:t>61</w:t>
      </w:r>
      <w:r>
        <w:fldChar w:fldCharType="end"/>
      </w:r>
    </w:p>
    <w:p w14:paraId="5FBDCA4F" w14:textId="196027EB" w:rsidR="0030218C" w:rsidRDefault="0030218C">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3169B7">
        <w:rPr>
          <w:rFonts w:eastAsia="SimSun"/>
          <w:lang w:eastAsia="zh-CN"/>
        </w:rPr>
        <w:t xml:space="preserve"> </w:t>
      </w:r>
      <w:r>
        <w:t>PCF</w:t>
      </w:r>
      <w:r>
        <w:tab/>
      </w:r>
      <w:r>
        <w:fldChar w:fldCharType="begin" w:fldLock="1"/>
      </w:r>
      <w:r>
        <w:instrText xml:space="preserve"> PAGEREF _Toc68066578 \h </w:instrText>
      </w:r>
      <w:r>
        <w:fldChar w:fldCharType="separate"/>
      </w:r>
      <w:r>
        <w:t>62</w:t>
      </w:r>
      <w:r>
        <w:fldChar w:fldCharType="end"/>
      </w:r>
    </w:p>
    <w:p w14:paraId="0F07298B" w14:textId="2E8889D9" w:rsidR="0030218C" w:rsidRDefault="0030218C">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_Toc68066579 \h </w:instrText>
      </w:r>
      <w:r>
        <w:fldChar w:fldCharType="separate"/>
      </w:r>
      <w:r>
        <w:t>65</w:t>
      </w:r>
      <w:r>
        <w:fldChar w:fldCharType="end"/>
      </w:r>
    </w:p>
    <w:p w14:paraId="20D1821B" w14:textId="6DFA90D4" w:rsidR="0030218C" w:rsidRDefault="0030218C">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_Toc68066580 \h </w:instrText>
      </w:r>
      <w:r>
        <w:fldChar w:fldCharType="separate"/>
      </w:r>
      <w:r>
        <w:t>65</w:t>
      </w:r>
      <w:r>
        <w:fldChar w:fldCharType="end"/>
      </w:r>
    </w:p>
    <w:p w14:paraId="2078F9A9" w14:textId="4AA5C642" w:rsidR="0030218C" w:rsidRDefault="0030218C">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_Toc68066581 \h </w:instrText>
      </w:r>
      <w:r>
        <w:fldChar w:fldCharType="separate"/>
      </w:r>
      <w:r>
        <w:t>67</w:t>
      </w:r>
      <w:r>
        <w:fldChar w:fldCharType="end"/>
      </w:r>
    </w:p>
    <w:p w14:paraId="5C0E968B" w14:textId="427086C2" w:rsidR="0030218C" w:rsidRDefault="0030218C">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_Toc68066582 \h </w:instrText>
      </w:r>
      <w:r>
        <w:fldChar w:fldCharType="separate"/>
      </w:r>
      <w:r>
        <w:t>67</w:t>
      </w:r>
      <w:r>
        <w:fldChar w:fldCharType="end"/>
      </w:r>
    </w:p>
    <w:p w14:paraId="36B23DA5" w14:textId="56DB7B67" w:rsidR="0030218C" w:rsidRDefault="0030218C">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_Toc68066583 \h </w:instrText>
      </w:r>
      <w:r>
        <w:fldChar w:fldCharType="separate"/>
      </w:r>
      <w:r>
        <w:t>68</w:t>
      </w:r>
      <w:r>
        <w:fldChar w:fldCharType="end"/>
      </w:r>
    </w:p>
    <w:p w14:paraId="6EF3B30A" w14:textId="39242CC9" w:rsidR="0030218C" w:rsidRDefault="0030218C">
      <w:pPr>
        <w:pStyle w:val="TOC4"/>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rPr>
        <w:tab/>
      </w:r>
      <w:r>
        <w:rPr>
          <w:lang w:eastAsia="zh-CN"/>
        </w:rPr>
        <w:t>Policy control for redundant PDU Sessions</w:t>
      </w:r>
      <w:r>
        <w:tab/>
      </w:r>
      <w:r>
        <w:fldChar w:fldCharType="begin" w:fldLock="1"/>
      </w:r>
      <w:r>
        <w:instrText xml:space="preserve"> PAGEREF _Toc68066584 \h </w:instrText>
      </w:r>
      <w:r>
        <w:fldChar w:fldCharType="separate"/>
      </w:r>
      <w:r>
        <w:t>69</w:t>
      </w:r>
      <w:r>
        <w:fldChar w:fldCharType="end"/>
      </w:r>
    </w:p>
    <w:p w14:paraId="16286725" w14:textId="3960A6F5" w:rsidR="0030218C" w:rsidRDefault="0030218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Network functions and entities</w:t>
      </w:r>
      <w:r>
        <w:tab/>
      </w:r>
      <w:r>
        <w:fldChar w:fldCharType="begin" w:fldLock="1"/>
      </w:r>
      <w:r>
        <w:instrText xml:space="preserve"> PAGEREF _Toc68066585 \h </w:instrText>
      </w:r>
      <w:r>
        <w:fldChar w:fldCharType="separate"/>
      </w:r>
      <w:r>
        <w:t>70</w:t>
      </w:r>
      <w:r>
        <w:fldChar w:fldCharType="end"/>
      </w:r>
    </w:p>
    <w:p w14:paraId="2709A81F" w14:textId="4E3D3A24" w:rsidR="0030218C" w:rsidRDefault="0030218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_Toc68066586 \h </w:instrText>
      </w:r>
      <w:r>
        <w:fldChar w:fldCharType="separate"/>
      </w:r>
      <w:r>
        <w:t>70</w:t>
      </w:r>
      <w:r>
        <w:fldChar w:fldCharType="end"/>
      </w:r>
    </w:p>
    <w:p w14:paraId="38837126" w14:textId="73F0ABB1" w:rsidR="0030218C" w:rsidRDefault="0030218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_Toc68066587 \h </w:instrText>
      </w:r>
      <w:r>
        <w:fldChar w:fldCharType="separate"/>
      </w:r>
      <w:r>
        <w:t>70</w:t>
      </w:r>
      <w:r>
        <w:fldChar w:fldCharType="end"/>
      </w:r>
    </w:p>
    <w:p w14:paraId="25988803" w14:textId="2F5CDBBD" w:rsidR="0030218C" w:rsidRDefault="0030218C">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_Toc68066588 \h </w:instrText>
      </w:r>
      <w:r>
        <w:fldChar w:fldCharType="separate"/>
      </w:r>
      <w:r>
        <w:t>70</w:t>
      </w:r>
      <w:r>
        <w:fldChar w:fldCharType="end"/>
      </w:r>
    </w:p>
    <w:p w14:paraId="67A6A052" w14:textId="6B2194B9" w:rsidR="0030218C" w:rsidRDefault="0030218C">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_Toc68066589 \h </w:instrText>
      </w:r>
      <w:r>
        <w:fldChar w:fldCharType="separate"/>
      </w:r>
      <w:r>
        <w:t>71</w:t>
      </w:r>
      <w:r>
        <w:fldChar w:fldCharType="end"/>
      </w:r>
    </w:p>
    <w:p w14:paraId="7E6163B2" w14:textId="2EE76DED" w:rsidR="0030218C" w:rsidRDefault="0030218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_Toc68066590 \h </w:instrText>
      </w:r>
      <w:r>
        <w:fldChar w:fldCharType="separate"/>
      </w:r>
      <w:r>
        <w:t>71</w:t>
      </w:r>
      <w:r>
        <w:fldChar w:fldCharType="end"/>
      </w:r>
    </w:p>
    <w:p w14:paraId="793A91CE" w14:textId="79F82E86" w:rsidR="0030218C" w:rsidRDefault="0030218C">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_Toc68066591 \h </w:instrText>
      </w:r>
      <w:r>
        <w:fldChar w:fldCharType="separate"/>
      </w:r>
      <w:r>
        <w:t>74</w:t>
      </w:r>
      <w:r>
        <w:fldChar w:fldCharType="end"/>
      </w:r>
    </w:p>
    <w:p w14:paraId="56F88CA3" w14:textId="4DF49888" w:rsidR="0030218C" w:rsidRDefault="0030218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_Toc68066592 \h </w:instrText>
      </w:r>
      <w:r>
        <w:fldChar w:fldCharType="separate"/>
      </w:r>
      <w:r>
        <w:t>77</w:t>
      </w:r>
      <w:r>
        <w:fldChar w:fldCharType="end"/>
      </w:r>
    </w:p>
    <w:p w14:paraId="18382C59" w14:textId="5D28CFC1" w:rsidR="0030218C" w:rsidRDefault="0030218C">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_Toc68066593 \h </w:instrText>
      </w:r>
      <w:r>
        <w:fldChar w:fldCharType="separate"/>
      </w:r>
      <w:r>
        <w:t>77</w:t>
      </w:r>
      <w:r>
        <w:fldChar w:fldCharType="end"/>
      </w:r>
    </w:p>
    <w:p w14:paraId="3E0A11B9" w14:textId="3DE0CC73" w:rsidR="0030218C" w:rsidRDefault="0030218C">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3169B7">
        <w:rPr>
          <w:rFonts w:eastAsia="SimSun" w:cs="Arial"/>
          <w:lang w:eastAsia="zh-CN"/>
        </w:rPr>
        <w:t>Application specific policy information management</w:t>
      </w:r>
      <w:r>
        <w:tab/>
      </w:r>
      <w:r>
        <w:fldChar w:fldCharType="begin" w:fldLock="1"/>
      </w:r>
      <w:r>
        <w:instrText xml:space="preserve"> PAGEREF _Toc68066594 \h </w:instrText>
      </w:r>
      <w:r>
        <w:fldChar w:fldCharType="separate"/>
      </w:r>
      <w:r>
        <w:t>78</w:t>
      </w:r>
      <w:r>
        <w:fldChar w:fldCharType="end"/>
      </w:r>
    </w:p>
    <w:p w14:paraId="2356B34F" w14:textId="2F17E34F" w:rsidR="0030218C" w:rsidRDefault="0030218C">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_Toc68066595 \h </w:instrText>
      </w:r>
      <w:r>
        <w:fldChar w:fldCharType="separate"/>
      </w:r>
      <w:r>
        <w:t>78</w:t>
      </w:r>
      <w:r>
        <w:fldChar w:fldCharType="end"/>
      </w:r>
    </w:p>
    <w:p w14:paraId="5029B404" w14:textId="6BC8ED7B" w:rsidR="0030218C" w:rsidRDefault="0030218C">
      <w:pPr>
        <w:pStyle w:val="TOC4"/>
        <w:rPr>
          <w:rFonts w:asciiTheme="minorHAnsi" w:eastAsiaTheme="minorEastAsia" w:hAnsiTheme="minorHAnsi" w:cstheme="minorBidi"/>
          <w:sz w:val="22"/>
          <w:szCs w:val="22"/>
          <w:lang w:eastAsia="en-GB"/>
        </w:rPr>
      </w:pPr>
      <w:r>
        <w:lastRenderedPageBreak/>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_Toc68066596 \h </w:instrText>
      </w:r>
      <w:r>
        <w:fldChar w:fldCharType="separate"/>
      </w:r>
      <w:r>
        <w:t>79</w:t>
      </w:r>
      <w:r>
        <w:fldChar w:fldCharType="end"/>
      </w:r>
    </w:p>
    <w:p w14:paraId="6AEBE0E1" w14:textId="392A683F" w:rsidR="0030218C" w:rsidRDefault="0030218C">
      <w:pPr>
        <w:pStyle w:val="TOC3"/>
        <w:rPr>
          <w:rFonts w:asciiTheme="minorHAnsi" w:eastAsiaTheme="minorEastAsia" w:hAnsiTheme="minorHAnsi" w:cstheme="minorBidi"/>
          <w:sz w:val="22"/>
          <w:szCs w:val="22"/>
          <w:lang w:eastAsia="en-GB"/>
        </w:rPr>
      </w:pPr>
      <w:r w:rsidRPr="0030218C">
        <w:t>6.2.2</w:t>
      </w:r>
      <w:r w:rsidRPr="0030218C">
        <w:rPr>
          <w:rFonts w:asciiTheme="minorHAnsi" w:eastAsiaTheme="minorEastAsia" w:hAnsiTheme="minorHAnsi"/>
          <w:sz w:val="22"/>
          <w:szCs w:val="22"/>
        </w:rPr>
        <w:tab/>
      </w:r>
      <w:r>
        <w:t>Session Management Function (SMF)</w:t>
      </w:r>
      <w:r>
        <w:tab/>
      </w:r>
      <w:r>
        <w:fldChar w:fldCharType="begin" w:fldLock="1"/>
      </w:r>
      <w:r>
        <w:instrText xml:space="preserve"> PAGEREF _Toc68066597 \h </w:instrText>
      </w:r>
      <w:r>
        <w:fldChar w:fldCharType="separate"/>
      </w:r>
      <w:r>
        <w:t>79</w:t>
      </w:r>
      <w:r>
        <w:fldChar w:fldCharType="end"/>
      </w:r>
    </w:p>
    <w:p w14:paraId="761F195C" w14:textId="1CBF8E49" w:rsidR="0030218C" w:rsidRDefault="0030218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_Toc68066598 \h </w:instrText>
      </w:r>
      <w:r>
        <w:fldChar w:fldCharType="separate"/>
      </w:r>
      <w:r>
        <w:t>79</w:t>
      </w:r>
      <w:r>
        <w:fldChar w:fldCharType="end"/>
      </w:r>
    </w:p>
    <w:p w14:paraId="221CE7EB" w14:textId="7C64B500" w:rsidR="0030218C" w:rsidRDefault="0030218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_Toc68066599 \h </w:instrText>
      </w:r>
      <w:r>
        <w:fldChar w:fldCharType="separate"/>
      </w:r>
      <w:r>
        <w:t>81</w:t>
      </w:r>
      <w:r>
        <w:fldChar w:fldCharType="end"/>
      </w:r>
    </w:p>
    <w:p w14:paraId="49F9E1D6" w14:textId="73D0305E" w:rsidR="0030218C" w:rsidRDefault="0030218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_Toc68066600 \h </w:instrText>
      </w:r>
      <w:r>
        <w:fldChar w:fldCharType="separate"/>
      </w:r>
      <w:r>
        <w:t>82</w:t>
      </w:r>
      <w:r>
        <w:fldChar w:fldCharType="end"/>
      </w:r>
    </w:p>
    <w:p w14:paraId="1259A2D1" w14:textId="4A52CFC8" w:rsidR="0030218C" w:rsidRDefault="0030218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_Toc68066601 \h </w:instrText>
      </w:r>
      <w:r>
        <w:fldChar w:fldCharType="separate"/>
      </w:r>
      <w:r>
        <w:t>83</w:t>
      </w:r>
      <w:r>
        <w:fldChar w:fldCharType="end"/>
      </w:r>
    </w:p>
    <w:p w14:paraId="13C7D7C3" w14:textId="0200D171" w:rsidR="0030218C" w:rsidRDefault="0030218C">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_Toc68066602 \h </w:instrText>
      </w:r>
      <w:r>
        <w:fldChar w:fldCharType="separate"/>
      </w:r>
      <w:r>
        <w:t>84</w:t>
      </w:r>
      <w:r>
        <w:fldChar w:fldCharType="end"/>
      </w:r>
    </w:p>
    <w:p w14:paraId="74AD1147" w14:textId="35ED0F0A" w:rsidR="0030218C" w:rsidRDefault="0030218C">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_Toc68066603 \h </w:instrText>
      </w:r>
      <w:r>
        <w:fldChar w:fldCharType="separate"/>
      </w:r>
      <w:r>
        <w:t>84</w:t>
      </w:r>
      <w:r>
        <w:fldChar w:fldCharType="end"/>
      </w:r>
    </w:p>
    <w:p w14:paraId="2E7CCEE6" w14:textId="66E088D0" w:rsidR="0030218C" w:rsidRDefault="0030218C">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_Toc68066604 \h </w:instrText>
      </w:r>
      <w:r>
        <w:fldChar w:fldCharType="separate"/>
      </w:r>
      <w:r>
        <w:t>84</w:t>
      </w:r>
      <w:r>
        <w:fldChar w:fldCharType="end"/>
      </w:r>
    </w:p>
    <w:p w14:paraId="051A1C02" w14:textId="798CB464" w:rsidR="0030218C" w:rsidRDefault="0030218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_Toc68066605 \h </w:instrText>
      </w:r>
      <w:r>
        <w:fldChar w:fldCharType="separate"/>
      </w:r>
      <w:r>
        <w:t>84</w:t>
      </w:r>
      <w:r>
        <w:fldChar w:fldCharType="end"/>
      </w:r>
    </w:p>
    <w:p w14:paraId="55B13305" w14:textId="5D3B03AB" w:rsidR="0030218C" w:rsidRDefault="0030218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3169B7">
        <w:rPr>
          <w:lang w:val="en-US"/>
        </w:rPr>
        <w:t>Unified Data Repository</w:t>
      </w:r>
      <w:r>
        <w:t xml:space="preserve"> (UDR)</w:t>
      </w:r>
      <w:r>
        <w:tab/>
      </w:r>
      <w:r>
        <w:fldChar w:fldCharType="begin" w:fldLock="1"/>
      </w:r>
      <w:r>
        <w:instrText xml:space="preserve"> PAGEREF _Toc68066606 \h </w:instrText>
      </w:r>
      <w:r>
        <w:fldChar w:fldCharType="separate"/>
      </w:r>
      <w:r>
        <w:t>85</w:t>
      </w:r>
      <w:r>
        <w:fldChar w:fldCharType="end"/>
      </w:r>
    </w:p>
    <w:p w14:paraId="09FF2CCC" w14:textId="465633C9" w:rsidR="0030218C" w:rsidRDefault="0030218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_Toc68066607 \h </w:instrText>
      </w:r>
      <w:r>
        <w:fldChar w:fldCharType="separate"/>
      </w:r>
      <w:r>
        <w:t>85</w:t>
      </w:r>
      <w:r>
        <w:fldChar w:fldCharType="end"/>
      </w:r>
    </w:p>
    <w:p w14:paraId="1D6649C1" w14:textId="4BF2FE64" w:rsidR="0030218C" w:rsidRDefault="0030218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_Toc68066608 \h </w:instrText>
      </w:r>
      <w:r>
        <w:fldChar w:fldCharType="separate"/>
      </w:r>
      <w:r>
        <w:t>85</w:t>
      </w:r>
      <w:r>
        <w:fldChar w:fldCharType="end"/>
      </w:r>
    </w:p>
    <w:p w14:paraId="78283B10" w14:textId="221A24F1" w:rsidR="0030218C" w:rsidRDefault="0030218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_Toc68066609 \h </w:instrText>
      </w:r>
      <w:r>
        <w:fldChar w:fldCharType="separate"/>
      </w:r>
      <w:r>
        <w:t>85</w:t>
      </w:r>
      <w:r>
        <w:fldChar w:fldCharType="end"/>
      </w:r>
    </w:p>
    <w:p w14:paraId="3A6EDFBB" w14:textId="0F0C4DD1" w:rsidR="0030218C" w:rsidRDefault="0030218C">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_Toc68066610 \h </w:instrText>
      </w:r>
      <w:r>
        <w:fldChar w:fldCharType="separate"/>
      </w:r>
      <w:r>
        <w:t>86</w:t>
      </w:r>
      <w:r>
        <w:fldChar w:fldCharType="end"/>
      </w:r>
    </w:p>
    <w:p w14:paraId="4A89D9C8" w14:textId="2DB742E6" w:rsidR="0030218C" w:rsidRDefault="0030218C">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_Toc68066611 \h </w:instrText>
      </w:r>
      <w:r>
        <w:fldChar w:fldCharType="separate"/>
      </w:r>
      <w:r>
        <w:t>86</w:t>
      </w:r>
      <w:r>
        <w:fldChar w:fldCharType="end"/>
      </w:r>
    </w:p>
    <w:p w14:paraId="2574A71F" w14:textId="58E777D1" w:rsidR="0030218C" w:rsidRDefault="0030218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_Toc68066612 \h </w:instrText>
      </w:r>
      <w:r>
        <w:fldChar w:fldCharType="separate"/>
      </w:r>
      <w:r>
        <w:t>86</w:t>
      </w:r>
      <w:r>
        <w:fldChar w:fldCharType="end"/>
      </w:r>
    </w:p>
    <w:p w14:paraId="073C2575" w14:textId="222923E7" w:rsidR="0030218C" w:rsidRDefault="0030218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_Toc68066613 \h </w:instrText>
      </w:r>
      <w:r>
        <w:fldChar w:fldCharType="separate"/>
      </w:r>
      <w:r>
        <w:t>86</w:t>
      </w:r>
      <w:r>
        <w:fldChar w:fldCharType="end"/>
      </w:r>
    </w:p>
    <w:p w14:paraId="2975C123" w14:textId="345C07C2" w:rsidR="0030218C" w:rsidRDefault="0030218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_Toc68066614 \h </w:instrText>
      </w:r>
      <w:r>
        <w:fldChar w:fldCharType="separate"/>
      </w:r>
      <w:r>
        <w:t>98</w:t>
      </w:r>
      <w:r>
        <w:fldChar w:fldCharType="end"/>
      </w:r>
    </w:p>
    <w:p w14:paraId="257F2812" w14:textId="115DC052" w:rsidR="0030218C" w:rsidRDefault="0030218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_Toc68066615 \h </w:instrText>
      </w:r>
      <w:r>
        <w:fldChar w:fldCharType="separate"/>
      </w:r>
      <w:r>
        <w:t>99</w:t>
      </w:r>
      <w:r>
        <w:fldChar w:fldCharType="end"/>
      </w:r>
    </w:p>
    <w:p w14:paraId="1A30F18A" w14:textId="2FE63F54" w:rsidR="0030218C" w:rsidRDefault="0030218C">
      <w:pPr>
        <w:pStyle w:val="TOC2"/>
        <w:rPr>
          <w:rFonts w:asciiTheme="minorHAnsi" w:eastAsiaTheme="minorEastAsia" w:hAnsiTheme="minorHAnsi" w:cstheme="minorBidi"/>
          <w:sz w:val="22"/>
          <w:szCs w:val="22"/>
          <w:lang w:eastAsia="en-GB"/>
        </w:rPr>
      </w:pPr>
      <w:r w:rsidRPr="0030218C">
        <w:t>6.5</w:t>
      </w:r>
      <w:r w:rsidRPr="0030218C">
        <w:rPr>
          <w:rFonts w:asciiTheme="minorHAnsi" w:eastAsiaTheme="minorEastAsia" w:hAnsiTheme="minorHAnsi" w:cstheme="minorBidi"/>
          <w:sz w:val="22"/>
          <w:szCs w:val="22"/>
          <w:lang w:eastAsia="en-GB"/>
        </w:rPr>
        <w:tab/>
      </w:r>
      <w:r w:rsidRPr="003169B7">
        <w:rPr>
          <w:lang w:val="en-US"/>
        </w:rPr>
        <w:t>Access</w:t>
      </w:r>
      <w:r>
        <w:t xml:space="preserve"> and mobility related policy information</w:t>
      </w:r>
      <w:r>
        <w:tab/>
      </w:r>
      <w:r>
        <w:fldChar w:fldCharType="begin" w:fldLock="1"/>
      </w:r>
      <w:r>
        <w:instrText xml:space="preserve"> PAGEREF _Toc68066616 \h </w:instrText>
      </w:r>
      <w:r>
        <w:fldChar w:fldCharType="separate"/>
      </w:r>
      <w:r>
        <w:t>105</w:t>
      </w:r>
      <w:r>
        <w:fldChar w:fldCharType="end"/>
      </w:r>
    </w:p>
    <w:p w14:paraId="62AEFB0B" w14:textId="023D8598" w:rsidR="0030218C" w:rsidRDefault="0030218C">
      <w:pPr>
        <w:pStyle w:val="TOC2"/>
        <w:rPr>
          <w:rFonts w:asciiTheme="minorHAnsi" w:eastAsiaTheme="minorEastAsia" w:hAnsiTheme="minorHAnsi" w:cstheme="minorBidi"/>
          <w:sz w:val="22"/>
          <w:szCs w:val="22"/>
          <w:lang w:eastAsia="en-GB"/>
        </w:rPr>
      </w:pPr>
      <w:r w:rsidRPr="0030218C">
        <w:t>6.6</w:t>
      </w:r>
      <w:r w:rsidRPr="0030218C">
        <w:rPr>
          <w:rFonts w:asciiTheme="minorHAnsi" w:eastAsiaTheme="minorEastAsia" w:hAnsiTheme="minorHAnsi" w:cstheme="minorBidi"/>
          <w:sz w:val="22"/>
          <w:szCs w:val="22"/>
          <w:lang w:eastAsia="en-GB"/>
        </w:rPr>
        <w:tab/>
      </w:r>
      <w:r w:rsidRPr="003169B7">
        <w:rPr>
          <w:lang w:val="en-US"/>
        </w:rPr>
        <w:t>UE policy information</w:t>
      </w:r>
      <w:r>
        <w:tab/>
      </w:r>
      <w:r>
        <w:fldChar w:fldCharType="begin" w:fldLock="1"/>
      </w:r>
      <w:r>
        <w:instrText xml:space="preserve"> PAGEREF _Toc68066617 \h </w:instrText>
      </w:r>
      <w:r>
        <w:fldChar w:fldCharType="separate"/>
      </w:r>
      <w:r>
        <w:t>106</w:t>
      </w:r>
      <w:r>
        <w:fldChar w:fldCharType="end"/>
      </w:r>
    </w:p>
    <w:p w14:paraId="6DE1D2E0" w14:textId="28EE93E8" w:rsidR="0030218C" w:rsidRDefault="0030218C">
      <w:pPr>
        <w:pStyle w:val="TOC3"/>
        <w:rPr>
          <w:rFonts w:asciiTheme="minorHAnsi" w:eastAsiaTheme="minorEastAsia" w:hAnsiTheme="minorHAnsi" w:cstheme="minorBidi"/>
          <w:sz w:val="22"/>
          <w:szCs w:val="22"/>
          <w:lang w:eastAsia="en-GB"/>
        </w:rPr>
      </w:pPr>
      <w:r w:rsidRPr="0030218C">
        <w:t>6.6.1</w:t>
      </w:r>
      <w:r w:rsidRPr="0030218C">
        <w:rPr>
          <w:rFonts w:asciiTheme="minorHAnsi" w:eastAsiaTheme="minorEastAsia" w:hAnsiTheme="minorHAnsi" w:cstheme="minorBidi"/>
          <w:sz w:val="22"/>
          <w:szCs w:val="22"/>
          <w:lang w:eastAsia="en-GB"/>
        </w:rPr>
        <w:tab/>
      </w:r>
      <w:r w:rsidRPr="003169B7">
        <w:rPr>
          <w:lang w:val="en-US"/>
        </w:rPr>
        <w:t>Access Network Discovery &amp; Selection Policy Information</w:t>
      </w:r>
      <w:r>
        <w:tab/>
      </w:r>
      <w:r>
        <w:fldChar w:fldCharType="begin" w:fldLock="1"/>
      </w:r>
      <w:r>
        <w:instrText xml:space="preserve"> PAGEREF _Toc68066618 \h </w:instrText>
      </w:r>
      <w:r>
        <w:fldChar w:fldCharType="separate"/>
      </w:r>
      <w:r>
        <w:t>106</w:t>
      </w:r>
      <w:r>
        <w:fldChar w:fldCharType="end"/>
      </w:r>
    </w:p>
    <w:p w14:paraId="0B63BB36" w14:textId="2544DB1A" w:rsidR="0030218C" w:rsidRDefault="0030218C">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_Toc68066619 \h </w:instrText>
      </w:r>
      <w:r>
        <w:fldChar w:fldCharType="separate"/>
      </w:r>
      <w:r>
        <w:t>106</w:t>
      </w:r>
      <w:r>
        <w:fldChar w:fldCharType="end"/>
      </w:r>
    </w:p>
    <w:p w14:paraId="0C11C662" w14:textId="1514E94D" w:rsidR="0030218C" w:rsidRDefault="0030218C">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_Toc68066620 \h </w:instrText>
      </w:r>
      <w:r>
        <w:fldChar w:fldCharType="separate"/>
      </w:r>
      <w:r>
        <w:t>106</w:t>
      </w:r>
      <w:r>
        <w:fldChar w:fldCharType="end"/>
      </w:r>
    </w:p>
    <w:p w14:paraId="20F4672F" w14:textId="31DB0BC1" w:rsidR="0030218C" w:rsidRDefault="0030218C">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_Toc68066621 \h </w:instrText>
      </w:r>
      <w:r>
        <w:fldChar w:fldCharType="separate"/>
      </w:r>
      <w:r>
        <w:t>107</w:t>
      </w:r>
      <w:r>
        <w:fldChar w:fldCharType="end"/>
      </w:r>
    </w:p>
    <w:p w14:paraId="5B2737C9" w14:textId="4A55A14A" w:rsidR="0030218C" w:rsidRDefault="0030218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3169B7">
        <w:rPr>
          <w:lang w:val="en-US"/>
        </w:rPr>
        <w:t>UE Route Selection Policy information</w:t>
      </w:r>
      <w:r>
        <w:tab/>
      </w:r>
      <w:r>
        <w:fldChar w:fldCharType="begin" w:fldLock="1"/>
      </w:r>
      <w:r>
        <w:instrText xml:space="preserve"> PAGEREF _Toc68066622 \h </w:instrText>
      </w:r>
      <w:r>
        <w:fldChar w:fldCharType="separate"/>
      </w:r>
      <w:r>
        <w:t>107</w:t>
      </w:r>
      <w:r>
        <w:fldChar w:fldCharType="end"/>
      </w:r>
    </w:p>
    <w:p w14:paraId="0A93FF53" w14:textId="310F3B4E" w:rsidR="0030218C" w:rsidRDefault="0030218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_Toc68066623 \h </w:instrText>
      </w:r>
      <w:r>
        <w:fldChar w:fldCharType="separate"/>
      </w:r>
      <w:r>
        <w:t>107</w:t>
      </w:r>
      <w:r>
        <w:fldChar w:fldCharType="end"/>
      </w:r>
    </w:p>
    <w:p w14:paraId="6AB6DCCE" w14:textId="17C44504" w:rsidR="0030218C" w:rsidRDefault="0030218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_Toc68066624 \h </w:instrText>
      </w:r>
      <w:r>
        <w:fldChar w:fldCharType="separate"/>
      </w:r>
      <w:r>
        <w:t>111</w:t>
      </w:r>
      <w:r>
        <w:fldChar w:fldCharType="end"/>
      </w:r>
    </w:p>
    <w:p w14:paraId="0441B9E2" w14:textId="7CDABBC1" w:rsidR="0030218C" w:rsidRDefault="0030218C">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_Toc68066625 \h </w:instrText>
      </w:r>
      <w:r>
        <w:fldChar w:fldCharType="separate"/>
      </w:r>
      <w:r>
        <w:t>111</w:t>
      </w:r>
      <w:r>
        <w:fldChar w:fldCharType="end"/>
      </w:r>
    </w:p>
    <w:p w14:paraId="6884CDEB" w14:textId="7051C039" w:rsidR="0030218C" w:rsidRDefault="0030218C">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_Toc68066626 \h </w:instrText>
      </w:r>
      <w:r>
        <w:fldChar w:fldCharType="separate"/>
      </w:r>
      <w:r>
        <w:t>112</w:t>
      </w:r>
      <w:r>
        <w:fldChar w:fldCharType="end"/>
      </w:r>
    </w:p>
    <w:p w14:paraId="49DCA0C3" w14:textId="0BE0286A" w:rsidR="0030218C" w:rsidRDefault="0030218C">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ProSe Policy information</w:t>
      </w:r>
      <w:r>
        <w:tab/>
      </w:r>
      <w:r>
        <w:fldChar w:fldCharType="begin" w:fldLock="1"/>
      </w:r>
      <w:r>
        <w:instrText xml:space="preserve"> PAGEREF _Toc68066627 \h </w:instrText>
      </w:r>
      <w:r>
        <w:fldChar w:fldCharType="separate"/>
      </w:r>
      <w:r>
        <w:t>113</w:t>
      </w:r>
      <w:r>
        <w:fldChar w:fldCharType="end"/>
      </w:r>
    </w:p>
    <w:p w14:paraId="3010445D" w14:textId="7EEA1982" w:rsidR="0030218C" w:rsidRDefault="0030218C" w:rsidP="0030218C">
      <w:pPr>
        <w:pStyle w:val="TOC8"/>
        <w:tabs>
          <w:tab w:val="right" w:leader="dot" w:pos="9639"/>
        </w:tabs>
        <w:rPr>
          <w:rFonts w:asciiTheme="minorHAnsi" w:eastAsiaTheme="minorEastAsia" w:hAnsiTheme="minorHAnsi" w:cstheme="minorBidi"/>
          <w:b w:val="0"/>
          <w:szCs w:val="22"/>
          <w:lang w:eastAsia="en-GB"/>
        </w:rPr>
      </w:pPr>
      <w:r>
        <w:t>Annex A (informative):</w:t>
      </w:r>
      <w:r>
        <w:tab/>
        <w:t>URSP rules example</w:t>
      </w:r>
      <w:r>
        <w:tab/>
      </w:r>
      <w:r>
        <w:fldChar w:fldCharType="begin" w:fldLock="1"/>
      </w:r>
      <w:r>
        <w:instrText xml:space="preserve"> PAGEREF _Toc68066628 \h </w:instrText>
      </w:r>
      <w:r>
        <w:fldChar w:fldCharType="separate"/>
      </w:r>
      <w:r>
        <w:t>114</w:t>
      </w:r>
      <w:r>
        <w:fldChar w:fldCharType="end"/>
      </w:r>
    </w:p>
    <w:p w14:paraId="7B1B705C" w14:textId="66B41D0F" w:rsidR="0030218C" w:rsidRDefault="0030218C" w:rsidP="0030218C">
      <w:pPr>
        <w:pStyle w:val="TOC8"/>
        <w:tabs>
          <w:tab w:val="right" w:leader="dot" w:pos="9639"/>
        </w:tabs>
        <w:rPr>
          <w:rFonts w:asciiTheme="minorHAnsi" w:eastAsiaTheme="minorEastAsia" w:hAnsiTheme="minorHAnsi" w:cstheme="minorBidi"/>
          <w:b w:val="0"/>
          <w:szCs w:val="22"/>
          <w:lang w:eastAsia="en-GB"/>
        </w:rPr>
      </w:pPr>
      <w:r>
        <w:t>Annex B (informative):</w:t>
      </w:r>
      <w:r>
        <w:tab/>
        <w:t>Deployment option to support of BSF and DRA coexistence due to network migration</w:t>
      </w:r>
      <w:r>
        <w:tab/>
      </w:r>
      <w:r>
        <w:fldChar w:fldCharType="begin" w:fldLock="1"/>
      </w:r>
      <w:r>
        <w:instrText xml:space="preserve"> PAGEREF _Toc68066629 \h </w:instrText>
      </w:r>
      <w:r>
        <w:fldChar w:fldCharType="separate"/>
      </w:r>
      <w:r>
        <w:t>118</w:t>
      </w:r>
      <w:r>
        <w:fldChar w:fldCharType="end"/>
      </w:r>
    </w:p>
    <w:p w14:paraId="66B26BAF" w14:textId="6DA7BC58" w:rsidR="0030218C" w:rsidRDefault="0030218C" w:rsidP="0030218C">
      <w:pPr>
        <w:pStyle w:val="TOC8"/>
        <w:tabs>
          <w:tab w:val="right" w:leader="dot" w:pos="9639"/>
        </w:tabs>
        <w:rPr>
          <w:rFonts w:asciiTheme="minorHAnsi" w:eastAsiaTheme="minorEastAsia" w:hAnsiTheme="minorHAnsi" w:cstheme="minorBidi"/>
          <w:b w:val="0"/>
          <w:szCs w:val="22"/>
          <w:lang w:eastAsia="en-GB"/>
        </w:rPr>
      </w:pPr>
      <w:r>
        <w:t>Annex C (Normative):</w:t>
      </w:r>
      <w:r>
        <w:tab/>
        <w:t>Support for Application Functions supporting Rx interface</w:t>
      </w:r>
      <w:r>
        <w:tab/>
      </w:r>
      <w:r>
        <w:fldChar w:fldCharType="begin" w:fldLock="1"/>
      </w:r>
      <w:r>
        <w:instrText xml:space="preserve"> PAGEREF _Toc68066630 \h </w:instrText>
      </w:r>
      <w:r>
        <w:fldChar w:fldCharType="separate"/>
      </w:r>
      <w:r>
        <w:t>119</w:t>
      </w:r>
      <w:r>
        <w:fldChar w:fldCharType="end"/>
      </w:r>
    </w:p>
    <w:p w14:paraId="65DA18ED" w14:textId="083E40DB" w:rsidR="0030218C" w:rsidRDefault="0030218C" w:rsidP="0030218C">
      <w:pPr>
        <w:pStyle w:val="TOC8"/>
        <w:tabs>
          <w:tab w:val="right" w:leader="dot" w:pos="9639"/>
        </w:tabs>
        <w:rPr>
          <w:rFonts w:asciiTheme="minorHAnsi" w:eastAsiaTheme="minorEastAsia" w:hAnsiTheme="minorHAnsi" w:cstheme="minorBidi"/>
          <w:b w:val="0"/>
          <w:szCs w:val="22"/>
          <w:lang w:eastAsia="en-GB"/>
        </w:rPr>
      </w:pPr>
      <w:r>
        <w:t>Annex D (informative):</w:t>
      </w:r>
      <w:r>
        <w:tab/>
        <w:t>PCC usage for sponsored data connectivity</w:t>
      </w:r>
      <w:r>
        <w:tab/>
      </w:r>
      <w:r>
        <w:fldChar w:fldCharType="begin" w:fldLock="1"/>
      </w:r>
      <w:r>
        <w:instrText xml:space="preserve"> PAGEREF _Toc68066631 \h </w:instrText>
      </w:r>
      <w:r>
        <w:fldChar w:fldCharType="separate"/>
      </w:r>
      <w:r>
        <w:t>121</w:t>
      </w:r>
      <w:r>
        <w:fldChar w:fldCharType="end"/>
      </w:r>
    </w:p>
    <w:p w14:paraId="7AFB1BB4" w14:textId="6CCE80E9" w:rsidR="0030218C" w:rsidRDefault="0030218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_Toc68066632 \h </w:instrText>
      </w:r>
      <w:r>
        <w:fldChar w:fldCharType="separate"/>
      </w:r>
      <w:r>
        <w:t>121</w:t>
      </w:r>
      <w:r>
        <w:fldChar w:fldCharType="end"/>
      </w:r>
    </w:p>
    <w:p w14:paraId="0E62BFE8" w14:textId="784A974D" w:rsidR="0030218C" w:rsidRDefault="0030218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_Toc68066633 \h </w:instrText>
      </w:r>
      <w:r>
        <w:fldChar w:fldCharType="separate"/>
      </w:r>
      <w:r>
        <w:t>122</w:t>
      </w:r>
      <w:r>
        <w:fldChar w:fldCharType="end"/>
      </w:r>
    </w:p>
    <w:p w14:paraId="7D68CFF7" w14:textId="436E6DB7" w:rsidR="0030218C" w:rsidRDefault="0030218C" w:rsidP="0030218C">
      <w:pPr>
        <w:pStyle w:val="TOC8"/>
        <w:tabs>
          <w:tab w:val="right" w:leader="dot" w:pos="9639"/>
        </w:tabs>
        <w:rPr>
          <w:rFonts w:asciiTheme="minorHAnsi" w:eastAsiaTheme="minorEastAsia" w:hAnsiTheme="minorHAnsi" w:cstheme="minorBidi"/>
          <w:b w:val="0"/>
          <w:szCs w:val="22"/>
          <w:lang w:eastAsia="en-GB"/>
        </w:rPr>
      </w:pPr>
      <w:r>
        <w:t>Annex E (informative):</w:t>
      </w:r>
      <w:r>
        <w:tab/>
        <w:t>Change history</w:t>
      </w:r>
      <w:r>
        <w:tab/>
      </w:r>
      <w:r>
        <w:fldChar w:fldCharType="begin" w:fldLock="1"/>
      </w:r>
      <w:r>
        <w:instrText xml:space="preserve"> PAGEREF _Toc68066634 \h </w:instrText>
      </w:r>
      <w:r>
        <w:fldChar w:fldCharType="separate"/>
      </w:r>
      <w:r>
        <w:t>123</w:t>
      </w:r>
      <w:r>
        <w:fldChar w:fldCharType="end"/>
      </w:r>
    </w:p>
    <w:p w14:paraId="2CACE4FA" w14:textId="38FF28C6"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7" w:name="_Toc19197263"/>
      <w:bookmarkStart w:id="8" w:name="_Toc27896416"/>
      <w:bookmarkStart w:id="9" w:name="_Toc36192583"/>
      <w:bookmarkStart w:id="10" w:name="_Toc37076314"/>
      <w:bookmarkStart w:id="11" w:name="_Toc45194760"/>
      <w:bookmarkStart w:id="12" w:name="_Toc47594172"/>
      <w:bookmarkStart w:id="13" w:name="_Toc51836803"/>
      <w:bookmarkStart w:id="14" w:name="_Toc68066481"/>
      <w:r w:rsidRPr="00F70B61">
        <w:lastRenderedPageBreak/>
        <w:t>Foreword</w:t>
      </w:r>
      <w:bookmarkEnd w:id="7"/>
      <w:bookmarkEnd w:id="8"/>
      <w:bookmarkEnd w:id="9"/>
      <w:bookmarkEnd w:id="10"/>
      <w:bookmarkEnd w:id="11"/>
      <w:bookmarkEnd w:id="12"/>
      <w:bookmarkEnd w:id="13"/>
      <w:bookmarkEnd w:id="14"/>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proofErr w:type="spellStart"/>
      <w:r w:rsidRPr="00F70B61">
        <w:t>y</w:t>
      </w:r>
      <w:proofErr w:type="spellEnd"/>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15" w:name="_Toc19197264"/>
      <w:bookmarkStart w:id="16" w:name="_Toc27896417"/>
      <w:bookmarkStart w:id="17" w:name="_Toc36192584"/>
      <w:bookmarkStart w:id="18" w:name="_Toc37076315"/>
      <w:bookmarkStart w:id="19" w:name="_Toc45194761"/>
      <w:bookmarkStart w:id="20" w:name="_Toc47594173"/>
      <w:bookmarkStart w:id="21" w:name="_Toc51836804"/>
      <w:bookmarkStart w:id="22" w:name="_Toc68066482"/>
      <w:r w:rsidRPr="00F70B61">
        <w:t>Introduction</w:t>
      </w:r>
      <w:bookmarkEnd w:id="15"/>
      <w:bookmarkEnd w:id="16"/>
      <w:bookmarkEnd w:id="17"/>
      <w:bookmarkEnd w:id="18"/>
      <w:bookmarkEnd w:id="19"/>
      <w:bookmarkEnd w:id="20"/>
      <w:bookmarkEnd w:id="21"/>
      <w:bookmarkEnd w:id="22"/>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23" w:name="_Toc19197265"/>
      <w:bookmarkStart w:id="24" w:name="_Toc27896418"/>
      <w:bookmarkStart w:id="25" w:name="_Toc36192585"/>
      <w:bookmarkStart w:id="26" w:name="_Toc37076316"/>
      <w:bookmarkStart w:id="27" w:name="_Toc45194762"/>
      <w:bookmarkStart w:id="28" w:name="_Toc47594174"/>
      <w:bookmarkStart w:id="29" w:name="_Toc51836805"/>
      <w:bookmarkStart w:id="30" w:name="_Toc68066483"/>
      <w:r w:rsidRPr="00F70B61">
        <w:lastRenderedPageBreak/>
        <w:t>1</w:t>
      </w:r>
      <w:r w:rsidRPr="00F70B61">
        <w:tab/>
        <w:t>Scope</w:t>
      </w:r>
      <w:bookmarkEnd w:id="23"/>
      <w:bookmarkEnd w:id="24"/>
      <w:bookmarkEnd w:id="25"/>
      <w:bookmarkEnd w:id="26"/>
      <w:bookmarkEnd w:id="27"/>
      <w:bookmarkEnd w:id="28"/>
      <w:bookmarkEnd w:id="29"/>
      <w:bookmarkEnd w:id="30"/>
    </w:p>
    <w:p w14:paraId="234334F4" w14:textId="77777777" w:rsidR="00787F8E" w:rsidRPr="003F46C2" w:rsidRDefault="00787F8E" w:rsidP="00787F8E">
      <w:bookmarkStart w:id="31"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32" w:name="_Toc19197266"/>
      <w:bookmarkStart w:id="33" w:name="_Toc27896419"/>
      <w:bookmarkStart w:id="34" w:name="_Toc36192586"/>
      <w:bookmarkStart w:id="35" w:name="_Toc37076317"/>
      <w:bookmarkStart w:id="36" w:name="_Toc45194763"/>
      <w:bookmarkStart w:id="37" w:name="_Toc47594175"/>
      <w:bookmarkStart w:id="38" w:name="_Toc51836806"/>
      <w:bookmarkStart w:id="39" w:name="_Toc68066484"/>
      <w:r w:rsidRPr="00F70B61">
        <w:t>2</w:t>
      </w:r>
      <w:r w:rsidRPr="00F70B61">
        <w:tab/>
        <w:t>References</w:t>
      </w:r>
      <w:bookmarkEnd w:id="32"/>
      <w:bookmarkEnd w:id="33"/>
      <w:bookmarkEnd w:id="34"/>
      <w:bookmarkEnd w:id="35"/>
      <w:bookmarkEnd w:id="36"/>
      <w:bookmarkEnd w:id="37"/>
      <w:bookmarkEnd w:id="38"/>
      <w:bookmarkEnd w:id="39"/>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18467E60" w:rsidR="00787F8E" w:rsidRPr="00F70B61" w:rsidRDefault="00787F8E" w:rsidP="00787F8E">
      <w:pPr>
        <w:pStyle w:val="EX"/>
        <w:rPr>
          <w:lang w:eastAsia="zh-CN"/>
        </w:rPr>
      </w:pPr>
      <w:r w:rsidRPr="00F70B61">
        <w:t>[1]</w:t>
      </w:r>
      <w:r w:rsidRPr="00F70B61">
        <w:tab/>
      </w:r>
      <w:r w:rsidR="0030218C" w:rsidRPr="00F70B61">
        <w:t>3GPP</w:t>
      </w:r>
      <w:r w:rsidR="0030218C">
        <w:t> </w:t>
      </w:r>
      <w:r w:rsidR="0030218C" w:rsidRPr="00F70B61">
        <w:t>TR</w:t>
      </w:r>
      <w:r w:rsidR="0030218C">
        <w:t> </w:t>
      </w:r>
      <w:r w:rsidR="0030218C" w:rsidRPr="00F70B61">
        <w:t>21.905:</w:t>
      </w:r>
      <w:r w:rsidRPr="00F70B61">
        <w:t xml:space="preserve"> "Vocabulary for 3GPP Specifications".</w:t>
      </w:r>
    </w:p>
    <w:p w14:paraId="3DAA249E" w14:textId="7AF1B472" w:rsidR="00787F8E" w:rsidRPr="00F70B61" w:rsidRDefault="00787F8E" w:rsidP="00787F8E">
      <w:pPr>
        <w:pStyle w:val="EX"/>
        <w:rPr>
          <w:lang w:eastAsia="zh-CN"/>
        </w:rPr>
      </w:pPr>
      <w:r w:rsidRPr="00F70B61">
        <w:t>[2]</w:t>
      </w:r>
      <w:r w:rsidRPr="00F70B61">
        <w:tab/>
      </w:r>
      <w:r w:rsidR="0030218C" w:rsidRPr="00F70B61">
        <w:t>3GPP</w:t>
      </w:r>
      <w:r w:rsidR="0030218C">
        <w:t> </w:t>
      </w:r>
      <w:r w:rsidR="0030218C" w:rsidRPr="00F70B61">
        <w:t>TS</w:t>
      </w:r>
      <w:r w:rsidR="0030218C">
        <w:t> </w:t>
      </w:r>
      <w:r w:rsidR="0030218C" w:rsidRPr="00F70B61">
        <w:t>23.501:</w:t>
      </w:r>
      <w:r w:rsidRPr="00F70B61">
        <w:t xml:space="preserve"> "Technical Specification Group Services and System Aspects; System Architecture for the 5G System".</w:t>
      </w:r>
    </w:p>
    <w:p w14:paraId="434BA6ED" w14:textId="3EBBFB3D" w:rsidR="00787F8E" w:rsidRPr="00F70B61" w:rsidRDefault="00787F8E" w:rsidP="00787F8E">
      <w:pPr>
        <w:pStyle w:val="EX"/>
        <w:rPr>
          <w:lang w:eastAsia="zh-CN"/>
        </w:rPr>
      </w:pPr>
      <w:r w:rsidRPr="00F70B61">
        <w:t>[3]</w:t>
      </w:r>
      <w:r w:rsidRPr="00F70B61">
        <w:tab/>
      </w:r>
      <w:r w:rsidR="0030218C" w:rsidRPr="00F70B61">
        <w:t>3GPP</w:t>
      </w:r>
      <w:r w:rsidR="0030218C">
        <w:t> </w:t>
      </w:r>
      <w:r w:rsidR="0030218C" w:rsidRPr="00F70B61">
        <w:t>TS</w:t>
      </w:r>
      <w:r w:rsidR="0030218C">
        <w:t> </w:t>
      </w:r>
      <w:r w:rsidR="0030218C" w:rsidRPr="00F70B61">
        <w:t>23.502:</w:t>
      </w:r>
      <w:r w:rsidRPr="00F70B61">
        <w:t xml:space="preserve"> "Procedures for the 5G System; Stage 2".</w:t>
      </w:r>
    </w:p>
    <w:p w14:paraId="484FB0A8" w14:textId="56A1DCDF" w:rsidR="00787F8E" w:rsidRPr="00F70B61" w:rsidRDefault="00787F8E" w:rsidP="00787F8E">
      <w:pPr>
        <w:pStyle w:val="EX"/>
      </w:pPr>
      <w:r w:rsidRPr="00F70B61">
        <w:t>[</w:t>
      </w:r>
      <w:r w:rsidRPr="00F70B61">
        <w:rPr>
          <w:noProof/>
        </w:rPr>
        <w:t>4</w:t>
      </w:r>
      <w:r w:rsidRPr="00F70B61">
        <w:t>]</w:t>
      </w:r>
      <w:r w:rsidRPr="00F70B61">
        <w:tab/>
      </w:r>
      <w:r w:rsidR="0030218C" w:rsidRPr="00F70B61">
        <w:t>3GPP</w:t>
      </w:r>
      <w:r w:rsidR="0030218C">
        <w:t> </w:t>
      </w:r>
      <w:r w:rsidR="0030218C" w:rsidRPr="00F70B61">
        <w:t>TS</w:t>
      </w:r>
      <w:r w:rsidR="0030218C">
        <w:t> </w:t>
      </w:r>
      <w:r w:rsidR="0030218C" w:rsidRPr="00F70B61">
        <w:t>23.203:</w:t>
      </w:r>
      <w:r w:rsidRPr="00F70B61">
        <w:t xml:space="preserve"> "Policies and Charging control architecture; Stage 2".</w:t>
      </w:r>
    </w:p>
    <w:p w14:paraId="3438FFB6" w14:textId="69075628" w:rsidR="00787F8E" w:rsidRPr="00F70B61" w:rsidRDefault="00787F8E" w:rsidP="00787F8E">
      <w:pPr>
        <w:pStyle w:val="EX"/>
      </w:pPr>
      <w:r w:rsidRPr="00F70B61">
        <w:t>[5]</w:t>
      </w:r>
      <w:r w:rsidRPr="00F70B61">
        <w:tab/>
      </w:r>
      <w:r w:rsidR="0030218C" w:rsidRPr="00F70B61">
        <w:t>3GPP</w:t>
      </w:r>
      <w:r w:rsidR="0030218C">
        <w:t> </w:t>
      </w:r>
      <w:r w:rsidR="0030218C" w:rsidRPr="00F70B61">
        <w:t>TS</w:t>
      </w:r>
      <w:r w:rsidR="0030218C">
        <w:t> </w:t>
      </w:r>
      <w:r w:rsidR="0030218C" w:rsidRPr="00F70B61">
        <w:t>23.228:</w:t>
      </w:r>
      <w:r w:rsidRPr="00F70B61">
        <w:t xml:space="preserve"> "IP Multimedia Subsystem (IMS); Stage 2".</w:t>
      </w:r>
    </w:p>
    <w:p w14:paraId="09B6CB6D" w14:textId="291F736A" w:rsidR="00787F8E" w:rsidRPr="00F70B61" w:rsidRDefault="00787F8E" w:rsidP="00787F8E">
      <w:pPr>
        <w:pStyle w:val="EX"/>
      </w:pPr>
      <w:r w:rsidRPr="00F70B61">
        <w:t>[6]</w:t>
      </w:r>
      <w:r w:rsidRPr="00F70B61">
        <w:tab/>
      </w:r>
      <w:r w:rsidR="0030218C" w:rsidRPr="00F70B61">
        <w:t>3GPP</w:t>
      </w:r>
      <w:r w:rsidR="0030218C">
        <w:t> </w:t>
      </w:r>
      <w:r w:rsidR="0030218C" w:rsidRPr="00F70B61">
        <w:t>TS</w:t>
      </w:r>
      <w:r w:rsidR="0030218C">
        <w:t> </w:t>
      </w:r>
      <w:r w:rsidR="0030218C" w:rsidRPr="00F70B61">
        <w:t>23.179:</w:t>
      </w:r>
      <w:r w:rsidRPr="00F70B61">
        <w:t xml:space="preserve">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3D1B1444" w:rsidR="00787F8E" w:rsidRPr="00F70B61" w:rsidRDefault="00787F8E" w:rsidP="00787F8E">
      <w:pPr>
        <w:keepLines/>
        <w:ind w:left="1702" w:hanging="1418"/>
      </w:pPr>
      <w:r w:rsidRPr="00F70B61">
        <w:t>[8]</w:t>
      </w:r>
      <w:r w:rsidRPr="00F70B61">
        <w:tab/>
      </w:r>
      <w:r w:rsidR="0030218C" w:rsidRPr="00F70B61">
        <w:t>3GPP</w:t>
      </w:r>
      <w:r w:rsidR="0030218C">
        <w:t> </w:t>
      </w:r>
      <w:r w:rsidR="0030218C" w:rsidRPr="00F70B61">
        <w:t>TS</w:t>
      </w:r>
      <w:r w:rsidR="0030218C">
        <w:t> </w:t>
      </w:r>
      <w:r w:rsidR="0030218C" w:rsidRPr="00F70B61">
        <w:t>32.240:</w:t>
      </w:r>
      <w:r w:rsidRPr="00F70B61">
        <w:t xml:space="preserve"> "Charging management; Charging architecture and principles".</w:t>
      </w:r>
    </w:p>
    <w:p w14:paraId="6FACD94C" w14:textId="791E4514" w:rsidR="00787F8E" w:rsidRPr="00F70B61" w:rsidRDefault="00787F8E" w:rsidP="00787F8E">
      <w:pPr>
        <w:keepLines/>
        <w:ind w:left="1702" w:hanging="1418"/>
      </w:pPr>
      <w:r w:rsidRPr="00F70B61">
        <w:t>[9]</w:t>
      </w:r>
      <w:r w:rsidRPr="00F70B61">
        <w:tab/>
      </w:r>
      <w:r w:rsidR="0030218C" w:rsidRPr="00F70B61">
        <w:t>3GPP</w:t>
      </w:r>
      <w:r w:rsidR="0030218C">
        <w:t> </w:t>
      </w:r>
      <w:r w:rsidR="0030218C" w:rsidRPr="00F70B61">
        <w:t>TS</w:t>
      </w:r>
      <w:r w:rsidR="0030218C">
        <w:t> </w:t>
      </w:r>
      <w:r w:rsidR="0030218C" w:rsidRPr="00F70B61">
        <w:t>23.402:</w:t>
      </w:r>
      <w:r w:rsidRPr="00F70B61">
        <w:t xml:space="preserve"> "Architecture enhancements for non-3GPP accesses".</w:t>
      </w:r>
    </w:p>
    <w:p w14:paraId="55191C6A" w14:textId="42C3B671" w:rsidR="00787F8E" w:rsidRPr="00F70B61" w:rsidRDefault="00787F8E" w:rsidP="00787F8E">
      <w:pPr>
        <w:keepLines/>
        <w:ind w:left="1702" w:hanging="1418"/>
      </w:pPr>
      <w:r w:rsidRPr="00F70B61">
        <w:t>[10]</w:t>
      </w:r>
      <w:r w:rsidRPr="00F70B61">
        <w:tab/>
      </w:r>
      <w:r w:rsidR="0030218C" w:rsidRPr="00F70B61">
        <w:t>3GPP</w:t>
      </w:r>
      <w:r w:rsidR="0030218C">
        <w:t> </w:t>
      </w:r>
      <w:r w:rsidR="0030218C" w:rsidRPr="00F70B61">
        <w:t>TS</w:t>
      </w:r>
      <w:r w:rsidR="0030218C">
        <w:t> </w:t>
      </w:r>
      <w:r w:rsidR="0030218C" w:rsidRPr="00F70B61">
        <w:t>23.161:</w:t>
      </w:r>
      <w:r w:rsidRPr="00F70B61">
        <w:t xml:space="preserve"> "Network-Based IP Flow Mobility (NBIFOM); Stage 2".</w:t>
      </w:r>
    </w:p>
    <w:p w14:paraId="3F63E640" w14:textId="5A24194C" w:rsidR="00787F8E" w:rsidRPr="00F70B61" w:rsidRDefault="00787F8E" w:rsidP="00787F8E">
      <w:pPr>
        <w:keepLines/>
        <w:ind w:left="1702" w:hanging="1418"/>
      </w:pPr>
      <w:r w:rsidRPr="00F70B61">
        <w:t>[11]</w:t>
      </w:r>
      <w:r w:rsidRPr="00F70B61">
        <w:tab/>
      </w:r>
      <w:r w:rsidR="0030218C" w:rsidRPr="00F70B61">
        <w:t>3GPP</w:t>
      </w:r>
      <w:r w:rsidR="0030218C">
        <w:t> </w:t>
      </w:r>
      <w:r w:rsidR="0030218C" w:rsidRPr="00F70B61">
        <w:t>TS</w:t>
      </w:r>
      <w:r w:rsidR="0030218C">
        <w:t> </w:t>
      </w:r>
      <w:r w:rsidR="0030218C" w:rsidRPr="00F70B61">
        <w:t>23.261:</w:t>
      </w:r>
      <w:r w:rsidRPr="00F70B61">
        <w:t xml:space="preserve"> "IP flow mobility and seamless Wireless Local Area Network (WLAN) offload; Stage 2".</w:t>
      </w:r>
    </w:p>
    <w:p w14:paraId="7684F39F" w14:textId="62CDB785" w:rsidR="00787F8E" w:rsidRPr="00F70B61" w:rsidRDefault="00787F8E" w:rsidP="00787F8E">
      <w:pPr>
        <w:pStyle w:val="EX"/>
      </w:pPr>
      <w:r w:rsidRPr="00F70B61">
        <w:lastRenderedPageBreak/>
        <w:t>[12]</w:t>
      </w:r>
      <w:r w:rsidRPr="00F70B61">
        <w:tab/>
      </w:r>
      <w:r w:rsidR="0030218C" w:rsidRPr="00F70B61">
        <w:t>3GPP</w:t>
      </w:r>
      <w:r w:rsidR="0030218C">
        <w:t> </w:t>
      </w:r>
      <w:r w:rsidR="0030218C" w:rsidRPr="00F70B61">
        <w:t>TS</w:t>
      </w:r>
      <w:r w:rsidR="0030218C">
        <w:t> </w:t>
      </w:r>
      <w:r w:rsidR="0030218C" w:rsidRPr="00F70B61">
        <w:t>23.167:</w:t>
      </w:r>
      <w:r w:rsidRPr="00F70B61">
        <w:t xml:space="preserve"> "3rd Generation Partnership Project; Technical Specification Group Services and Systems Aspects; IP Multimedia Subsystem (IMS) emergency sessions".</w:t>
      </w:r>
    </w:p>
    <w:p w14:paraId="65831AD0" w14:textId="681AA333" w:rsidR="00787F8E" w:rsidRPr="00F70B61" w:rsidRDefault="00787F8E" w:rsidP="00787F8E">
      <w:pPr>
        <w:pStyle w:val="EX"/>
      </w:pPr>
      <w:r w:rsidRPr="00F70B61">
        <w:t>[13]</w:t>
      </w:r>
      <w:r w:rsidRPr="00F70B61">
        <w:tab/>
      </w:r>
      <w:r w:rsidR="0030218C" w:rsidRPr="00F70B61">
        <w:t>3GPP</w:t>
      </w:r>
      <w:r w:rsidR="0030218C">
        <w:t> </w:t>
      </w:r>
      <w:r w:rsidR="0030218C" w:rsidRPr="00F70B61">
        <w:t>TS</w:t>
      </w:r>
      <w:r w:rsidR="0030218C">
        <w:t> </w:t>
      </w:r>
      <w:r w:rsidR="0030218C" w:rsidRPr="00F70B61">
        <w:t>29.507:</w:t>
      </w:r>
      <w:r w:rsidRPr="00F70B61">
        <w:t xml:space="preserve"> "</w:t>
      </w:r>
      <w:bookmarkStart w:id="40" w:name="_Hlk494379414"/>
      <w:r w:rsidRPr="00F70B61">
        <w:t>Access and Mobility Policy Control</w:t>
      </w:r>
      <w:bookmarkEnd w:id="40"/>
      <w:r w:rsidRPr="00F70B61">
        <w:t xml:space="preserve">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186D8C5C" w:rsidR="00787F8E" w:rsidRPr="00F70B61" w:rsidRDefault="00787F8E" w:rsidP="00787F8E">
      <w:pPr>
        <w:pStyle w:val="EX"/>
        <w:rPr>
          <w:lang w:eastAsia="zh-CN"/>
        </w:rPr>
      </w:pPr>
      <w:r w:rsidRPr="00F70B61">
        <w:t>[</w:t>
      </w:r>
      <w:r>
        <w:t>15</w:t>
      </w:r>
      <w:r w:rsidRPr="00F70B61">
        <w:t>]</w:t>
      </w:r>
      <w:r w:rsidRPr="00F70B61">
        <w:tab/>
      </w:r>
      <w:r w:rsidR="0030218C" w:rsidRPr="00F70B61">
        <w:t>3GPP</w:t>
      </w:r>
      <w:r w:rsidR="0030218C">
        <w:t> </w:t>
      </w:r>
      <w:r w:rsidR="0030218C">
        <w:t>TS</w:t>
      </w:r>
      <w:r w:rsidR="0030218C">
        <w:t> </w:t>
      </w:r>
      <w:r w:rsidR="0030218C">
        <w:t>22.011:</w:t>
      </w:r>
      <w:r>
        <w:t xml:space="preserve"> "Service Accessibility".</w:t>
      </w:r>
    </w:p>
    <w:p w14:paraId="741083E8" w14:textId="7304549A" w:rsidR="00787F8E" w:rsidRPr="00F70B61" w:rsidRDefault="00787F8E" w:rsidP="00787F8E">
      <w:pPr>
        <w:pStyle w:val="EX"/>
        <w:rPr>
          <w:lang w:eastAsia="zh-CN"/>
        </w:rPr>
      </w:pPr>
      <w:r w:rsidRPr="00F70B61">
        <w:t>[</w:t>
      </w:r>
      <w:r>
        <w:t>16</w:t>
      </w:r>
      <w:r w:rsidRPr="00F70B61">
        <w:t>]</w:t>
      </w:r>
      <w:r w:rsidRPr="00F70B61">
        <w:tab/>
      </w:r>
      <w:r w:rsidR="0030218C" w:rsidRPr="00F70B61">
        <w:t>3GPP</w:t>
      </w:r>
      <w:r w:rsidR="0030218C">
        <w:t> </w:t>
      </w:r>
      <w:r w:rsidR="0030218C">
        <w:t>TS</w:t>
      </w:r>
      <w:r w:rsidR="0030218C">
        <w:t> </w:t>
      </w:r>
      <w:r w:rsidR="0030218C">
        <w:t>23.221:</w:t>
      </w:r>
      <w:r>
        <w:t xml:space="preserve"> "Architectural requirements".</w:t>
      </w:r>
    </w:p>
    <w:p w14:paraId="38A154D1" w14:textId="3907FE28" w:rsidR="00787F8E" w:rsidRPr="00F70B61" w:rsidRDefault="00787F8E" w:rsidP="00787F8E">
      <w:pPr>
        <w:pStyle w:val="EX"/>
        <w:rPr>
          <w:lang w:eastAsia="zh-CN"/>
        </w:rPr>
      </w:pPr>
      <w:r w:rsidRPr="00F70B61">
        <w:t>[</w:t>
      </w:r>
      <w:r>
        <w:t>17</w:t>
      </w:r>
      <w:r w:rsidRPr="00F70B61">
        <w:t>]</w:t>
      </w:r>
      <w:r w:rsidRPr="00F70B61">
        <w:tab/>
      </w:r>
      <w:r w:rsidR="0030218C" w:rsidRPr="00F70B61">
        <w:t>3GPP</w:t>
      </w:r>
      <w:r w:rsidR="0030218C">
        <w:t> </w:t>
      </w:r>
      <w:r w:rsidR="0030218C">
        <w:t>TS</w:t>
      </w:r>
      <w:r w:rsidR="0030218C">
        <w:t> </w:t>
      </w:r>
      <w:r w:rsidR="0030218C">
        <w:t>29.551:</w:t>
      </w:r>
      <w:r>
        <w:t xml:space="preserve"> "5G System; Packet Flow Description Management Service; Stage 3".</w:t>
      </w:r>
    </w:p>
    <w:p w14:paraId="203FA161" w14:textId="6A313D06" w:rsidR="00787F8E" w:rsidRPr="00F70B61" w:rsidRDefault="00787F8E" w:rsidP="00787F8E">
      <w:pPr>
        <w:pStyle w:val="EX"/>
        <w:rPr>
          <w:lang w:eastAsia="zh-CN"/>
        </w:rPr>
      </w:pPr>
      <w:r w:rsidRPr="00F70B61">
        <w:t>[</w:t>
      </w:r>
      <w:r>
        <w:t>18</w:t>
      </w:r>
      <w:r w:rsidRPr="00F70B61">
        <w:t>]</w:t>
      </w:r>
      <w:r w:rsidRPr="00F70B61">
        <w:tab/>
      </w:r>
      <w:r w:rsidR="0030218C" w:rsidRPr="00F70B61">
        <w:t>3GPP</w:t>
      </w:r>
      <w:r w:rsidR="0030218C">
        <w:t> </w:t>
      </w:r>
      <w:r w:rsidR="0030218C">
        <w:t>TS</w:t>
      </w:r>
      <w:r w:rsidR="0030218C">
        <w:t> </w:t>
      </w:r>
      <w:r w:rsidR="0030218C">
        <w:t>32.421:</w:t>
      </w:r>
      <w:r>
        <w:t xml:space="preserve"> "Telecommunication management; Subscriber and equipment trace; Trace concepts and requirements".</w:t>
      </w:r>
    </w:p>
    <w:p w14:paraId="441EDCB5" w14:textId="00C0D653" w:rsidR="00787F8E" w:rsidRPr="00F70B61" w:rsidRDefault="00787F8E" w:rsidP="00787F8E">
      <w:pPr>
        <w:pStyle w:val="EX"/>
        <w:rPr>
          <w:lang w:eastAsia="zh-CN"/>
        </w:rPr>
      </w:pPr>
      <w:r w:rsidRPr="00F70B61">
        <w:t>[</w:t>
      </w:r>
      <w:r>
        <w:t>19</w:t>
      </w:r>
      <w:r w:rsidRPr="00F70B61">
        <w:t>]</w:t>
      </w:r>
      <w:r w:rsidRPr="00F70B61">
        <w:tab/>
      </w:r>
      <w:r w:rsidR="0030218C" w:rsidRPr="00F70B61">
        <w:t>3GPP</w:t>
      </w:r>
      <w:r w:rsidR="0030218C">
        <w:t> </w:t>
      </w:r>
      <w:r w:rsidR="0030218C">
        <w:t>TS</w:t>
      </w:r>
      <w:r w:rsidR="0030218C">
        <w:t> </w:t>
      </w:r>
      <w:r w:rsidR="0030218C">
        <w:t>24.526:</w:t>
      </w:r>
      <w:r>
        <w:t xml:space="preserve"> "UE Equipment (UE) policies for 5G System (5GS); Stage 3".</w:t>
      </w:r>
    </w:p>
    <w:p w14:paraId="6F05D6C1" w14:textId="32EED368" w:rsidR="00787F8E" w:rsidRPr="00F70B61" w:rsidRDefault="00787F8E" w:rsidP="00787F8E">
      <w:pPr>
        <w:pStyle w:val="EX"/>
        <w:rPr>
          <w:lang w:eastAsia="zh-CN"/>
        </w:rPr>
      </w:pPr>
      <w:r w:rsidRPr="00F70B61">
        <w:t>[</w:t>
      </w:r>
      <w:r>
        <w:t>20</w:t>
      </w:r>
      <w:r w:rsidRPr="00F70B61">
        <w:t>]</w:t>
      </w:r>
      <w:r w:rsidRPr="00F70B61">
        <w:tab/>
      </w:r>
      <w:r w:rsidR="0030218C" w:rsidRPr="00F70B61">
        <w:t>3GPP</w:t>
      </w:r>
      <w:r w:rsidR="0030218C">
        <w:t> </w:t>
      </w:r>
      <w:r w:rsidR="0030218C">
        <w:t>TS</w:t>
      </w:r>
      <w:r w:rsidR="0030218C">
        <w:t> </w:t>
      </w:r>
      <w:r w:rsidR="0030218C">
        <w:t>32.291:</w:t>
      </w:r>
      <w:r>
        <w:t xml:space="preserve"> "Charging management; 5G system, Charging service; stage 3".</w:t>
      </w:r>
    </w:p>
    <w:p w14:paraId="4E0CA37F" w14:textId="5BF4B253" w:rsidR="00787F8E" w:rsidRPr="00F70B61" w:rsidRDefault="00787F8E" w:rsidP="00787F8E">
      <w:pPr>
        <w:pStyle w:val="EX"/>
        <w:rPr>
          <w:lang w:eastAsia="zh-CN"/>
        </w:rPr>
      </w:pPr>
      <w:r>
        <w:rPr>
          <w:lang w:eastAsia="zh-CN"/>
        </w:rPr>
        <w:t>[21]</w:t>
      </w:r>
      <w:r>
        <w:rPr>
          <w:lang w:eastAsia="zh-CN"/>
        </w:rPr>
        <w:tab/>
      </w:r>
      <w:r w:rsidR="0030218C">
        <w:rPr>
          <w:lang w:eastAsia="zh-CN"/>
        </w:rPr>
        <w:t>3GPP</w:t>
      </w:r>
      <w:r w:rsidR="0030218C">
        <w:rPr>
          <w:lang w:eastAsia="zh-CN"/>
        </w:rPr>
        <w:t> </w:t>
      </w:r>
      <w:r w:rsidR="0030218C">
        <w:rPr>
          <w:lang w:eastAsia="zh-CN"/>
        </w:rPr>
        <w:t>TS</w:t>
      </w:r>
      <w:r w:rsidR="0030218C">
        <w:rPr>
          <w:lang w:eastAsia="zh-CN"/>
        </w:rPr>
        <w:t> </w:t>
      </w:r>
      <w:r w:rsidR="0030218C">
        <w:rPr>
          <w:lang w:eastAsia="zh-CN"/>
        </w:rPr>
        <w:t>32.255:</w:t>
      </w:r>
      <w:r>
        <w:rPr>
          <w:lang w:eastAsia="zh-CN"/>
        </w:rPr>
        <w:t xml:space="preserve"> "Telecommunication management; Charging management; 5G Data connectivity domain charging; Stage 2".</w:t>
      </w:r>
    </w:p>
    <w:p w14:paraId="55E922DE" w14:textId="4429342B" w:rsidR="00787F8E" w:rsidRPr="00F70B61" w:rsidRDefault="00787F8E" w:rsidP="00787F8E">
      <w:pPr>
        <w:pStyle w:val="EX"/>
        <w:rPr>
          <w:lang w:eastAsia="zh-CN"/>
        </w:rPr>
      </w:pPr>
      <w:r w:rsidRPr="00F70B61">
        <w:t>[</w:t>
      </w:r>
      <w:r>
        <w:t>22</w:t>
      </w:r>
      <w:r w:rsidRPr="00F70B61">
        <w:t>]</w:t>
      </w:r>
      <w:r w:rsidRPr="00F70B61">
        <w:tab/>
      </w:r>
      <w:r w:rsidR="0030218C" w:rsidRPr="00F70B61">
        <w:t>3GPP</w:t>
      </w:r>
      <w:r w:rsidR="0030218C">
        <w:t> </w:t>
      </w:r>
      <w:r w:rsidR="0030218C">
        <w:t>TS</w:t>
      </w:r>
      <w:r w:rsidR="0030218C">
        <w:t> </w:t>
      </w:r>
      <w:r w:rsidR="0030218C">
        <w:t>24.501:</w:t>
      </w:r>
      <w:r>
        <w:t xml:space="preserve"> "Non-Access-Stratum (NAS) protocol for 5G System (5GS); Stage 3".</w:t>
      </w:r>
    </w:p>
    <w:p w14:paraId="6BEB6F6B" w14:textId="28338945" w:rsidR="00787F8E" w:rsidRPr="00F70B61" w:rsidRDefault="00787F8E" w:rsidP="00787F8E">
      <w:pPr>
        <w:pStyle w:val="EX"/>
        <w:rPr>
          <w:lang w:eastAsia="zh-CN"/>
        </w:rPr>
      </w:pPr>
      <w:r w:rsidRPr="00F70B61">
        <w:t>[</w:t>
      </w:r>
      <w:r>
        <w:t>23</w:t>
      </w:r>
      <w:r w:rsidRPr="00F70B61">
        <w:t>]</w:t>
      </w:r>
      <w:r w:rsidRPr="00F70B61">
        <w:tab/>
      </w:r>
      <w:r w:rsidR="0030218C" w:rsidRPr="00F70B61">
        <w:t>3GPP</w:t>
      </w:r>
      <w:r w:rsidR="0030218C">
        <w:t> </w:t>
      </w:r>
      <w:r w:rsidR="0030218C">
        <w:t>TS</w:t>
      </w:r>
      <w:r w:rsidR="0030218C">
        <w:t> </w:t>
      </w:r>
      <w:r w:rsidR="0030218C">
        <w:t>23.280:</w:t>
      </w:r>
      <w:r>
        <w:t xml:space="preserve"> "Common functional architecture to support mission critical services; Stage 2".</w:t>
      </w:r>
    </w:p>
    <w:p w14:paraId="421E54BB" w14:textId="241BFB42" w:rsidR="00787F8E" w:rsidRPr="00F70B61" w:rsidRDefault="00787F8E" w:rsidP="00787F8E">
      <w:pPr>
        <w:pStyle w:val="EX"/>
        <w:rPr>
          <w:lang w:eastAsia="zh-CN"/>
        </w:rPr>
      </w:pPr>
      <w:r w:rsidRPr="00F70B61">
        <w:t>[</w:t>
      </w:r>
      <w:r>
        <w:t>24</w:t>
      </w:r>
      <w:r w:rsidRPr="00F70B61">
        <w:t>]</w:t>
      </w:r>
      <w:r w:rsidRPr="00F70B61">
        <w:tab/>
      </w:r>
      <w:r w:rsidR="0030218C" w:rsidRPr="00F70B61">
        <w:t>3GPP</w:t>
      </w:r>
      <w:r w:rsidR="0030218C">
        <w:t> </w:t>
      </w:r>
      <w:r w:rsidR="0030218C">
        <w:t>TS</w:t>
      </w:r>
      <w:r w:rsidR="0030218C">
        <w:t> </w:t>
      </w:r>
      <w:r w:rsidR="0030218C">
        <w:t>23.288:</w:t>
      </w:r>
      <w:r>
        <w:t xml:space="preserve"> "Architecture enhancements for 5G System (5GS) to support network data analytics services".</w:t>
      </w:r>
    </w:p>
    <w:p w14:paraId="20A56353" w14:textId="0BE2B88E" w:rsidR="00787F8E" w:rsidRPr="00F70B61" w:rsidRDefault="00787F8E" w:rsidP="00787F8E">
      <w:pPr>
        <w:pStyle w:val="EX"/>
        <w:rPr>
          <w:lang w:eastAsia="zh-CN"/>
        </w:rPr>
      </w:pPr>
      <w:r w:rsidRPr="00F70B61">
        <w:t>[</w:t>
      </w:r>
      <w:r>
        <w:t>25</w:t>
      </w:r>
      <w:r w:rsidRPr="00F70B61">
        <w:t>]</w:t>
      </w:r>
      <w:r w:rsidRPr="00F70B61">
        <w:tab/>
      </w:r>
      <w:r w:rsidR="0030218C" w:rsidRPr="00F70B61">
        <w:t>3GPP</w:t>
      </w:r>
      <w:r w:rsidR="0030218C">
        <w:t> </w:t>
      </w:r>
      <w:r w:rsidR="0030218C">
        <w:t>TS</w:t>
      </w:r>
      <w:r w:rsidR="0030218C">
        <w:t> </w:t>
      </w:r>
      <w:r w:rsidR="0030218C">
        <w:t>23.216:</w:t>
      </w:r>
      <w:r>
        <w:t xml:space="preserve"> "Single Radio Voice Call Continuity (SRVCC); Stage 2".</w:t>
      </w:r>
    </w:p>
    <w:p w14:paraId="03E03562" w14:textId="14C56FD9" w:rsidR="00787F8E" w:rsidRPr="00F70B61" w:rsidRDefault="00787F8E" w:rsidP="00787F8E">
      <w:pPr>
        <w:pStyle w:val="EX"/>
        <w:rPr>
          <w:lang w:eastAsia="zh-CN"/>
        </w:rPr>
      </w:pPr>
      <w:r w:rsidRPr="00F70B61">
        <w:t>[</w:t>
      </w:r>
      <w:r>
        <w:t>26</w:t>
      </w:r>
      <w:r w:rsidRPr="00F70B61">
        <w:t>]</w:t>
      </w:r>
      <w:r w:rsidRPr="00F70B61">
        <w:tab/>
      </w:r>
      <w:r w:rsidR="0030218C" w:rsidRPr="00F70B61">
        <w:t>3GPP</w:t>
      </w:r>
      <w:r w:rsidR="0030218C">
        <w:t> </w:t>
      </w:r>
      <w:r w:rsidR="0030218C">
        <w:t>TS</w:t>
      </w:r>
      <w:r w:rsidR="0030218C">
        <w:t> </w:t>
      </w:r>
      <w:r w:rsidR="0030218C">
        <w:t>23.272:</w:t>
      </w:r>
      <w:r>
        <w:t xml:space="preserve"> "Circuit Switched (CS) fallback in Evolved Packet System (EPS); Stage 2".</w:t>
      </w:r>
    </w:p>
    <w:p w14:paraId="4B6C95FE" w14:textId="1047F3BA" w:rsidR="00787F8E" w:rsidRPr="00F70B61" w:rsidRDefault="00787F8E" w:rsidP="00787F8E">
      <w:pPr>
        <w:pStyle w:val="EX"/>
        <w:rPr>
          <w:lang w:eastAsia="zh-CN"/>
        </w:rPr>
      </w:pPr>
      <w:r w:rsidRPr="00F70B61">
        <w:t>[</w:t>
      </w:r>
      <w:r>
        <w:t>27</w:t>
      </w:r>
      <w:r w:rsidRPr="00F70B61">
        <w:t>]</w:t>
      </w:r>
      <w:r w:rsidRPr="00F70B61">
        <w:tab/>
      </w:r>
      <w:r w:rsidR="0030218C" w:rsidRPr="00F70B61">
        <w:t>3GPP</w:t>
      </w:r>
      <w:r w:rsidR="0030218C">
        <w:t> </w:t>
      </w:r>
      <w:r w:rsidR="0030218C">
        <w:t>TS</w:t>
      </w:r>
      <w:r w:rsidR="0030218C">
        <w:t> </w:t>
      </w:r>
      <w:r w:rsidR="0030218C">
        <w:t>23.316:</w:t>
      </w:r>
      <w:r>
        <w:t xml:space="preserve"> "Wireless and wireline convergence access support for the 5G System (5GS)".</w:t>
      </w:r>
    </w:p>
    <w:p w14:paraId="1FC2FD41" w14:textId="31546845" w:rsidR="00787F8E" w:rsidRPr="00F70B61" w:rsidRDefault="00787F8E" w:rsidP="00787F8E">
      <w:pPr>
        <w:pStyle w:val="EX"/>
        <w:rPr>
          <w:lang w:eastAsia="zh-CN"/>
        </w:rPr>
      </w:pPr>
      <w:r w:rsidRPr="00F70B61">
        <w:t>[</w:t>
      </w:r>
      <w:r>
        <w:t>28</w:t>
      </w:r>
      <w:r w:rsidRPr="00F70B61">
        <w:t>]</w:t>
      </w:r>
      <w:r w:rsidRPr="00F70B61">
        <w:tab/>
      </w:r>
      <w:r w:rsidR="0030218C" w:rsidRPr="00F70B61">
        <w:t>3GPP</w:t>
      </w:r>
      <w:r w:rsidR="0030218C">
        <w:t> </w:t>
      </w:r>
      <w:r w:rsidR="0030218C">
        <w:t>TS</w:t>
      </w:r>
      <w:r w:rsidR="0030218C">
        <w:t> </w:t>
      </w:r>
      <w:r w:rsidR="0030218C">
        <w:t>23.287:</w:t>
      </w:r>
      <w:r>
        <w:t xml:space="preserve"> "Architecture enhancements for 5G System (5GS) to support Vehicle-to-Everything (V2X) services".</w:t>
      </w:r>
    </w:p>
    <w:p w14:paraId="167A6123" w14:textId="0928CEE0" w:rsidR="00787F8E" w:rsidRPr="00F70B61" w:rsidRDefault="00787F8E" w:rsidP="00787F8E">
      <w:pPr>
        <w:pStyle w:val="EX"/>
        <w:rPr>
          <w:lang w:eastAsia="zh-CN"/>
        </w:rPr>
      </w:pPr>
      <w:bookmarkStart w:id="41" w:name="_Toc19197267"/>
      <w:r w:rsidRPr="00F70B61">
        <w:t>[</w:t>
      </w:r>
      <w:r>
        <w:t>29</w:t>
      </w:r>
      <w:r w:rsidRPr="00F70B61">
        <w:t>]</w:t>
      </w:r>
      <w:r w:rsidRPr="00F70B61">
        <w:tab/>
      </w:r>
      <w:r w:rsidR="0030218C" w:rsidRPr="00F70B61">
        <w:t>3GPP</w:t>
      </w:r>
      <w:r w:rsidR="0030218C">
        <w:t> </w:t>
      </w:r>
      <w:r w:rsidR="0030218C">
        <w:t>TS</w:t>
      </w:r>
      <w:r w:rsidR="0030218C">
        <w:t> </w:t>
      </w:r>
      <w:r w:rsidR="0030218C">
        <w:t>24.229:</w:t>
      </w:r>
      <w:r>
        <w:t xml:space="preserve"> "IP multimedia call control protocol based on Session Initiation Protocol (SIP) and Session Description Protocol (SDP); Stage 3".</w:t>
      </w:r>
    </w:p>
    <w:p w14:paraId="6FED29DE" w14:textId="4F5F1D37" w:rsidR="00787F8E" w:rsidRPr="00F70B61" w:rsidRDefault="00787F8E" w:rsidP="00787F8E">
      <w:pPr>
        <w:pStyle w:val="EX"/>
        <w:rPr>
          <w:lang w:eastAsia="zh-CN"/>
        </w:rPr>
      </w:pPr>
      <w:r w:rsidRPr="00F70B61">
        <w:t>[</w:t>
      </w:r>
      <w:r>
        <w:t>30</w:t>
      </w:r>
      <w:r w:rsidRPr="00F70B61">
        <w:t>]</w:t>
      </w:r>
      <w:r w:rsidRPr="00F70B61">
        <w:tab/>
      </w:r>
      <w:r w:rsidR="0030218C" w:rsidRPr="00F70B61">
        <w:t>3GPP</w:t>
      </w:r>
      <w:r w:rsidR="0030218C">
        <w:t> </w:t>
      </w:r>
      <w:r w:rsidR="0030218C">
        <w:t>TS</w:t>
      </w:r>
      <w:r w:rsidR="0030218C">
        <w:t> </w:t>
      </w:r>
      <w:r w:rsidR="0030218C">
        <w:t>24.237:</w:t>
      </w:r>
      <w:r>
        <w:t xml:space="preserve"> "IP Multimedia (IM) Core Network (CN) subsystem IP Multimedia Subsystem (IMS) Service Continuity; Stage 3".</w:t>
      </w:r>
    </w:p>
    <w:p w14:paraId="786C25A7" w14:textId="1D19C80E" w:rsidR="00787F8E" w:rsidRPr="00F70B61" w:rsidRDefault="00787F8E" w:rsidP="00787F8E">
      <w:pPr>
        <w:pStyle w:val="EX"/>
        <w:rPr>
          <w:lang w:eastAsia="zh-CN"/>
        </w:rPr>
      </w:pPr>
      <w:r w:rsidRPr="00F70B61">
        <w:t>[</w:t>
      </w:r>
      <w:r>
        <w:t>31</w:t>
      </w:r>
      <w:r w:rsidRPr="00F70B61">
        <w:t>]</w:t>
      </w:r>
      <w:r w:rsidRPr="00F70B61">
        <w:tab/>
      </w:r>
      <w:r w:rsidR="0030218C" w:rsidRPr="00F70B61">
        <w:t>3GPP</w:t>
      </w:r>
      <w:r w:rsidR="0030218C">
        <w:t> </w:t>
      </w:r>
      <w:r w:rsidR="0030218C">
        <w:t>TS</w:t>
      </w:r>
      <w:r w:rsidR="0030218C">
        <w:t> </w:t>
      </w:r>
      <w:r w:rsidR="0030218C">
        <w:t>26.114:</w:t>
      </w:r>
      <w:r>
        <w:t xml:space="preserve"> "IP Multimedia Subsystem (IMS); Multimedia telephony; Media handling and interaction".</w:t>
      </w:r>
    </w:p>
    <w:p w14:paraId="67ED692F" w14:textId="6A7A97BB" w:rsidR="00787F8E" w:rsidRPr="00F70B61" w:rsidRDefault="00787F8E" w:rsidP="00787F8E">
      <w:pPr>
        <w:pStyle w:val="EX"/>
        <w:rPr>
          <w:lang w:eastAsia="zh-CN"/>
        </w:rPr>
      </w:pPr>
      <w:bookmarkStart w:id="42" w:name="_Toc27896420"/>
      <w:bookmarkStart w:id="43" w:name="_Toc36192587"/>
      <w:bookmarkStart w:id="44" w:name="_Toc37076318"/>
      <w:bookmarkStart w:id="45" w:name="_Toc45194764"/>
      <w:bookmarkStart w:id="46" w:name="_Toc47594176"/>
      <w:r w:rsidRPr="00F70B61">
        <w:t>[</w:t>
      </w:r>
      <w:r>
        <w:t>32</w:t>
      </w:r>
      <w:r w:rsidRPr="00F70B61">
        <w:t>]</w:t>
      </w:r>
      <w:r w:rsidR="005C461D">
        <w:tab/>
      </w:r>
      <w:r w:rsidR="0030218C">
        <w:t>3GPP</w:t>
      </w:r>
      <w:r w:rsidR="0030218C">
        <w:t> </w:t>
      </w:r>
      <w:r w:rsidR="0030218C">
        <w:t>TS</w:t>
      </w:r>
      <w:r w:rsidR="0030218C">
        <w:t> </w:t>
      </w:r>
      <w:r w:rsidR="0030218C">
        <w:t>29.510:</w:t>
      </w:r>
      <w:r w:rsidR="009D0ABB">
        <w:t xml:space="preserve"> "5G System; Network Function Repository Services; Stage 3".</w:t>
      </w:r>
    </w:p>
    <w:p w14:paraId="4AE2F050" w14:textId="5533C42A" w:rsidR="00663770" w:rsidRPr="00F70B61" w:rsidRDefault="00663770" w:rsidP="00663770">
      <w:pPr>
        <w:pStyle w:val="EX"/>
        <w:rPr>
          <w:lang w:eastAsia="zh-CN"/>
        </w:rPr>
      </w:pPr>
      <w:bookmarkStart w:id="47" w:name="_Toc51836807"/>
      <w:r w:rsidRPr="00F70B61">
        <w:t>[</w:t>
      </w:r>
      <w:r>
        <w:t>33</w:t>
      </w:r>
      <w:r w:rsidRPr="00F70B61">
        <w:t>]</w:t>
      </w:r>
      <w:r>
        <w:tab/>
      </w:r>
      <w:r w:rsidR="0030218C">
        <w:t>3GPP</w:t>
      </w:r>
      <w:r w:rsidR="0030218C">
        <w:t> </w:t>
      </w:r>
      <w:r w:rsidR="0030218C">
        <w:t>TS</w:t>
      </w:r>
      <w:r w:rsidR="0030218C">
        <w:t> </w:t>
      </w:r>
      <w:r w:rsidR="0030218C">
        <w:t>23.548:</w:t>
      </w:r>
      <w:r>
        <w:t xml:space="preserve"> "5G System Enhancements for Edge Computing; Stage 2".</w:t>
      </w:r>
    </w:p>
    <w:p w14:paraId="28F88A6A" w14:textId="33D34A4C" w:rsidR="00E873DB" w:rsidRPr="00F70B61" w:rsidRDefault="00E873DB" w:rsidP="00E873DB">
      <w:pPr>
        <w:pStyle w:val="EX"/>
        <w:rPr>
          <w:lang w:eastAsia="zh-CN"/>
        </w:rPr>
      </w:pPr>
      <w:r w:rsidRPr="00F70B61">
        <w:t>[</w:t>
      </w:r>
      <w:r>
        <w:t>34</w:t>
      </w:r>
      <w:r w:rsidRPr="00F70B61">
        <w:t>]</w:t>
      </w:r>
      <w:r>
        <w:tab/>
      </w:r>
      <w:r w:rsidR="0030218C">
        <w:t>3GPP</w:t>
      </w:r>
      <w:r w:rsidR="0030218C">
        <w:t> </w:t>
      </w:r>
      <w:r w:rsidR="0030218C">
        <w:t>TS</w:t>
      </w:r>
      <w:r w:rsidR="0030218C">
        <w:t> </w:t>
      </w:r>
      <w:r w:rsidR="0030218C">
        <w:t>23.304:</w:t>
      </w:r>
      <w:r>
        <w:t xml:space="preserve"> "Proximity based Services (</w:t>
      </w:r>
      <w:proofErr w:type="spellStart"/>
      <w:r>
        <w:t>ProSe</w:t>
      </w:r>
      <w:proofErr w:type="spellEnd"/>
      <w:r>
        <w:t>) in the 5G System (5GS)".</w:t>
      </w:r>
    </w:p>
    <w:p w14:paraId="19E9111C" w14:textId="77777777" w:rsidR="00787F8E" w:rsidRPr="00F70B61" w:rsidRDefault="00787F8E" w:rsidP="00787F8E">
      <w:pPr>
        <w:pStyle w:val="Heading1"/>
      </w:pPr>
      <w:bookmarkStart w:id="48" w:name="_Toc68066485"/>
      <w:r w:rsidRPr="00F70B61">
        <w:t>3</w:t>
      </w:r>
      <w:r w:rsidRPr="00F70B61">
        <w:tab/>
        <w:t>Definitions</w:t>
      </w:r>
      <w:r w:rsidRPr="00F70B61">
        <w:rPr>
          <w:rFonts w:hint="eastAsia"/>
          <w:lang w:eastAsia="zh-CN"/>
        </w:rPr>
        <w:t xml:space="preserve"> </w:t>
      </w:r>
      <w:r w:rsidRPr="00F70B61">
        <w:t>and abbreviations</w:t>
      </w:r>
      <w:bookmarkEnd w:id="41"/>
      <w:bookmarkEnd w:id="42"/>
      <w:bookmarkEnd w:id="43"/>
      <w:bookmarkEnd w:id="44"/>
      <w:bookmarkEnd w:id="45"/>
      <w:bookmarkEnd w:id="46"/>
      <w:bookmarkEnd w:id="47"/>
      <w:bookmarkEnd w:id="48"/>
    </w:p>
    <w:p w14:paraId="1D421B44" w14:textId="77777777" w:rsidR="00787F8E" w:rsidRPr="00F70B61" w:rsidRDefault="00787F8E" w:rsidP="00787F8E">
      <w:pPr>
        <w:pStyle w:val="Heading2"/>
      </w:pPr>
      <w:bookmarkStart w:id="49" w:name="_Toc19197268"/>
      <w:bookmarkStart w:id="50" w:name="_Toc27896421"/>
      <w:bookmarkStart w:id="51" w:name="_Toc36192588"/>
      <w:bookmarkStart w:id="52" w:name="_Toc37076319"/>
      <w:bookmarkStart w:id="53" w:name="_Toc45194765"/>
      <w:bookmarkStart w:id="54" w:name="_Toc47594177"/>
      <w:bookmarkStart w:id="55" w:name="_Toc51836808"/>
      <w:bookmarkStart w:id="56" w:name="_Toc68066486"/>
      <w:r w:rsidRPr="00F70B61">
        <w:t>3.1</w:t>
      </w:r>
      <w:r w:rsidRPr="00F70B61">
        <w:tab/>
        <w:t>Definitions</w:t>
      </w:r>
      <w:bookmarkEnd w:id="49"/>
      <w:bookmarkEnd w:id="50"/>
      <w:bookmarkEnd w:id="51"/>
      <w:bookmarkEnd w:id="52"/>
      <w:bookmarkEnd w:id="53"/>
      <w:bookmarkEnd w:id="54"/>
      <w:bookmarkEnd w:id="55"/>
      <w:bookmarkEnd w:id="56"/>
    </w:p>
    <w:p w14:paraId="0C1CCD1C" w14:textId="421F2A82" w:rsidR="00787F8E" w:rsidRPr="00F70B61" w:rsidRDefault="00787F8E" w:rsidP="00787F8E">
      <w:pPr>
        <w:rPr>
          <w:lang w:eastAsia="zh-CN"/>
        </w:rPr>
      </w:pPr>
      <w:r w:rsidRPr="00F70B61">
        <w:t xml:space="preserve">For the purposes of the present document, the terms and definitions given in </w:t>
      </w:r>
      <w:r w:rsidR="0030218C" w:rsidRPr="00F70B61">
        <w:t>TR</w:t>
      </w:r>
      <w:r w:rsidR="0030218C">
        <w:t> </w:t>
      </w:r>
      <w:r w:rsidR="0030218C" w:rsidRPr="00F70B61">
        <w:t>21.905</w:t>
      </w:r>
      <w:r w:rsidR="0030218C">
        <w:t> </w:t>
      </w:r>
      <w:r w:rsidR="0030218C" w:rsidRPr="00F70B61">
        <w:t>[</w:t>
      </w:r>
      <w:r w:rsidRPr="00F70B61">
        <w:t xml:space="preserve">1], </w:t>
      </w:r>
      <w:r w:rsidR="0030218C" w:rsidRPr="00F70B61">
        <w:t>TS</w:t>
      </w:r>
      <w:r w:rsidR="0030218C">
        <w:t> </w:t>
      </w:r>
      <w:r w:rsidR="0030218C" w:rsidRPr="00F70B61">
        <w:t>23.501</w:t>
      </w:r>
      <w:r w:rsidR="0030218C">
        <w:t> </w:t>
      </w:r>
      <w:r w:rsidR="0030218C" w:rsidRPr="00F70B61">
        <w:t>[</w:t>
      </w:r>
      <w:r w:rsidRPr="00F70B61">
        <w:t xml:space="preserve">2], </w:t>
      </w:r>
      <w:r w:rsidR="0030218C" w:rsidRPr="00F70B61">
        <w:t>TS</w:t>
      </w:r>
      <w:r w:rsidR="0030218C">
        <w:t> </w:t>
      </w:r>
      <w:r w:rsidR="0030218C" w:rsidRPr="00F70B61">
        <w:t>23.502</w:t>
      </w:r>
      <w:r w:rsidR="0030218C">
        <w:t> </w:t>
      </w:r>
      <w:r w:rsidR="0030218C" w:rsidRPr="00F70B61">
        <w:t>[</w:t>
      </w:r>
      <w:r w:rsidRPr="00F70B61">
        <w:t xml:space="preserve">3] and the following apply. A term defined in the present document takes precedence over the definition of the same term, if any, in </w:t>
      </w:r>
      <w:r w:rsidR="0030218C" w:rsidRPr="00F70B61">
        <w:t>TR</w:t>
      </w:r>
      <w:r w:rsidR="0030218C">
        <w:t> </w:t>
      </w:r>
      <w:r w:rsidR="0030218C" w:rsidRPr="00F70B61">
        <w:t>21.905</w:t>
      </w:r>
      <w:r w:rsidR="0030218C">
        <w:t> </w:t>
      </w:r>
      <w:r w:rsidR="0030218C" w:rsidRPr="00F70B61">
        <w:t>[</w:t>
      </w:r>
      <w:r w:rsidRPr="00F70B61">
        <w:t>1].</w:t>
      </w:r>
    </w:p>
    <w:p w14:paraId="47F550A3" w14:textId="77777777" w:rsidR="00787F8E" w:rsidRDefault="00787F8E" w:rsidP="00787F8E">
      <w:r w:rsidRPr="008A7CE6">
        <w:rPr>
          <w:b/>
        </w:rPr>
        <w:lastRenderedPageBreak/>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205C7B0B" w:rsidR="00787F8E" w:rsidRDefault="00787F8E" w:rsidP="00787F8E">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w:t>
      </w:r>
      <w:r w:rsidR="0030218C">
        <w:t>TS</w:t>
      </w:r>
      <w:r w:rsidR="0030218C">
        <w:t> </w:t>
      </w:r>
      <w:r w:rsidR="0030218C">
        <w:t>23.501</w:t>
      </w:r>
      <w:r w:rsidR="0030218C">
        <w:t> </w:t>
      </w:r>
      <w:r w:rsidR="0030218C">
        <w:t>[</w:t>
      </w:r>
      <w:r>
        <w:t>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6AAD369C" w14:textId="77777777" w:rsidR="00787F8E" w:rsidRDefault="00787F8E" w:rsidP="00787F8E">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lastRenderedPageBreak/>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3A011A04"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w:t>
      </w:r>
      <w:r w:rsidR="00E873DB">
        <w:t>,</w:t>
      </w:r>
      <w:r>
        <w:t xml:space="preserve"> V2X communications (i.e. V2XP)</w:t>
      </w:r>
      <w:r w:rsidR="00E873DB">
        <w:t xml:space="preserve"> and/or </w:t>
      </w:r>
      <w:proofErr w:type="spellStart"/>
      <w:r w:rsidR="00E873DB">
        <w:t>ProSe</w:t>
      </w:r>
      <w:proofErr w:type="spellEnd"/>
      <w:r w:rsidR="00E873DB">
        <w:t xml:space="preserve"> Direct Discovery and </w:t>
      </w:r>
      <w:proofErr w:type="spellStart"/>
      <w:r w:rsidR="00E873DB">
        <w:t>ProSe</w:t>
      </w:r>
      <w:proofErr w:type="spellEnd"/>
      <w:r w:rsidR="00E873DB">
        <w:t xml:space="preserve"> Direct Communication (i.e. </w:t>
      </w:r>
      <w:proofErr w:type="spellStart"/>
      <w:r w:rsidR="00E873DB">
        <w:t>ProSeP</w:t>
      </w:r>
      <w:proofErr w:type="spellEnd"/>
      <w:r w:rsidR="00E873DB">
        <w:t>)</w:t>
      </w:r>
      <w:r>
        <w:t>.</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57" w:name="_Toc19197269"/>
      <w:bookmarkStart w:id="58" w:name="_Toc27896422"/>
      <w:bookmarkStart w:id="59" w:name="_Toc36192589"/>
      <w:bookmarkStart w:id="60" w:name="_Toc37076320"/>
      <w:bookmarkStart w:id="61" w:name="_Toc45194766"/>
      <w:bookmarkStart w:id="62" w:name="_Toc47594178"/>
      <w:bookmarkStart w:id="63" w:name="_Toc51836809"/>
      <w:bookmarkStart w:id="64" w:name="_Toc68066487"/>
      <w:r w:rsidRPr="00F70B61">
        <w:lastRenderedPageBreak/>
        <w:t>3.2</w:t>
      </w:r>
      <w:r w:rsidRPr="00F70B61">
        <w:tab/>
        <w:t>Abbreviations</w:t>
      </w:r>
      <w:bookmarkEnd w:id="57"/>
      <w:bookmarkEnd w:id="58"/>
      <w:bookmarkEnd w:id="59"/>
      <w:bookmarkEnd w:id="60"/>
      <w:bookmarkEnd w:id="61"/>
      <w:bookmarkEnd w:id="62"/>
      <w:bookmarkEnd w:id="63"/>
      <w:bookmarkEnd w:id="64"/>
    </w:p>
    <w:p w14:paraId="03486D4C" w14:textId="304ADBB6" w:rsidR="00787F8E" w:rsidRPr="00F70B61" w:rsidRDefault="00787F8E" w:rsidP="00787F8E">
      <w:pPr>
        <w:keepNext/>
        <w:rPr>
          <w:lang w:eastAsia="zh-CN"/>
        </w:rPr>
      </w:pPr>
      <w:r w:rsidRPr="00F70B61">
        <w:t xml:space="preserve">For the purposes of the present document, the abbreviations given in </w:t>
      </w:r>
      <w:r w:rsidR="0030218C" w:rsidRPr="00F70B61">
        <w:t>TR</w:t>
      </w:r>
      <w:r w:rsidR="0030218C">
        <w:t> </w:t>
      </w:r>
      <w:r w:rsidR="0030218C" w:rsidRPr="00F70B61">
        <w:t>21.905</w:t>
      </w:r>
      <w:r w:rsidR="0030218C">
        <w:t> </w:t>
      </w:r>
      <w:r w:rsidR="0030218C" w:rsidRPr="00F70B61">
        <w:t>[</w:t>
      </w:r>
      <w:r w:rsidRPr="00F70B61">
        <w:t xml:space="preserve">1], </w:t>
      </w:r>
      <w:r w:rsidR="0030218C" w:rsidRPr="00F70B61">
        <w:t>TS</w:t>
      </w:r>
      <w:r w:rsidR="0030218C">
        <w:t> </w:t>
      </w:r>
      <w:r w:rsidR="0030218C" w:rsidRPr="00F70B61">
        <w:t>23.501</w:t>
      </w:r>
      <w:r w:rsidR="0030218C">
        <w:t> </w:t>
      </w:r>
      <w:r w:rsidR="0030218C" w:rsidRPr="00F70B61">
        <w:t>[</w:t>
      </w:r>
      <w:r w:rsidRPr="00F70B61">
        <w:t xml:space="preserve">2], </w:t>
      </w:r>
      <w:r w:rsidR="0030218C" w:rsidRPr="00F70B61">
        <w:t>TS</w:t>
      </w:r>
      <w:r w:rsidR="0030218C">
        <w:t> </w:t>
      </w:r>
      <w:r w:rsidR="0030218C" w:rsidRPr="00F70B61">
        <w:t>23.502</w:t>
      </w:r>
      <w:r w:rsidR="0030218C">
        <w:t> </w:t>
      </w:r>
      <w:r w:rsidR="0030218C" w:rsidRPr="00F70B61">
        <w:t>[</w:t>
      </w:r>
      <w:r w:rsidRPr="00F70B61">
        <w:t>3]</w:t>
      </w:r>
      <w:r>
        <w:t xml:space="preserve">, </w:t>
      </w:r>
      <w:r w:rsidR="0030218C">
        <w:t>TS</w:t>
      </w:r>
      <w:r w:rsidR="0030218C">
        <w:t> </w:t>
      </w:r>
      <w:r w:rsidR="0030218C">
        <w:t>23.316</w:t>
      </w:r>
      <w:r w:rsidR="0030218C">
        <w:t> </w:t>
      </w:r>
      <w:r w:rsidR="0030218C">
        <w:t>[</w:t>
      </w:r>
      <w:r>
        <w:t>27]</w:t>
      </w:r>
      <w:r w:rsidRPr="00F70B61">
        <w:t xml:space="preserve"> and the following apply. An abbreviation defined in the present document takes precedence over the definition of the same abbreviation, if any, in </w:t>
      </w:r>
      <w:r w:rsidR="0030218C" w:rsidRPr="00F70B61">
        <w:t>TR</w:t>
      </w:r>
      <w:r w:rsidR="0030218C">
        <w:t> </w:t>
      </w:r>
      <w:r w:rsidR="0030218C" w:rsidRPr="00F70B61">
        <w:t>21.905</w:t>
      </w:r>
      <w:r w:rsidR="0030218C">
        <w:t> </w:t>
      </w:r>
      <w:r w:rsidR="0030218C" w:rsidRPr="00F70B61">
        <w:t>[</w:t>
      </w:r>
      <w:r w:rsidRPr="00F70B61">
        <w:t>1].</w:t>
      </w:r>
    </w:p>
    <w:p w14:paraId="0C95AB12" w14:textId="77777777"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pPr>
      <w:r>
        <w:t>BDT</w:t>
      </w:r>
      <w:r>
        <w:tab/>
        <w:t>Background Data Transfer</w:t>
      </w:r>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r>
      <w:proofErr w:type="spellStart"/>
      <w:r>
        <w:t>CHarging</w:t>
      </w:r>
      <w:proofErr w:type="spellEnd"/>
      <w:r>
        <w:t xml:space="preserve">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0D6A8B8B" w14:textId="77777777"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1CE484E" w14:textId="77777777" w:rsidR="00E873DB" w:rsidRDefault="00E873DB" w:rsidP="00787F8E">
      <w:pPr>
        <w:pStyle w:val="EW"/>
      </w:pPr>
      <w:proofErr w:type="spellStart"/>
      <w:r>
        <w:t>ProSe</w:t>
      </w:r>
      <w:proofErr w:type="spellEnd"/>
      <w:r>
        <w:tab/>
        <w:t>Proximity based Services</w:t>
      </w:r>
    </w:p>
    <w:p w14:paraId="336D72FB" w14:textId="77777777" w:rsidR="00E873DB" w:rsidRDefault="00E873DB" w:rsidP="00787F8E">
      <w:pPr>
        <w:pStyle w:val="EW"/>
      </w:pPr>
      <w:proofErr w:type="spellStart"/>
      <w:r>
        <w:t>ProSeP</w:t>
      </w:r>
      <w:proofErr w:type="spellEnd"/>
      <w:r>
        <w:tab/>
      </w:r>
      <w:proofErr w:type="spellStart"/>
      <w:r>
        <w:t>ProSe</w:t>
      </w:r>
      <w:proofErr w:type="spellEnd"/>
      <w:r>
        <w:t xml:space="preserve"> Policy</w:t>
      </w:r>
    </w:p>
    <w:p w14:paraId="39190E91" w14:textId="51B8A3B7" w:rsidR="00787F8E" w:rsidRDefault="00787F8E" w:rsidP="00787F8E">
      <w:pPr>
        <w:pStyle w:val="EW"/>
      </w:pPr>
      <w:r>
        <w:t>RAN</w:t>
      </w:r>
      <w:r>
        <w:tab/>
        <w:t>Radio Access Network</w:t>
      </w:r>
    </w:p>
    <w:p w14:paraId="1150AF63" w14:textId="77777777"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proofErr w:type="spellStart"/>
      <w:r>
        <w:t>vSRVCC</w:t>
      </w:r>
      <w:proofErr w:type="spellEnd"/>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65" w:name="_Toc19197270"/>
      <w:bookmarkStart w:id="66" w:name="_Toc27896423"/>
      <w:bookmarkStart w:id="67" w:name="_Toc36192590"/>
      <w:bookmarkStart w:id="68" w:name="_Toc37076321"/>
      <w:bookmarkStart w:id="69" w:name="_Toc45194767"/>
      <w:bookmarkStart w:id="70" w:name="_Toc47594179"/>
      <w:bookmarkStart w:id="71" w:name="_Toc51836810"/>
      <w:bookmarkStart w:id="72" w:name="_Toc68066488"/>
      <w:r w:rsidRPr="00F70B61">
        <w:t>4</w:t>
      </w:r>
      <w:r w:rsidRPr="00F70B61">
        <w:tab/>
      </w:r>
      <w:r w:rsidRPr="00F70B61">
        <w:rPr>
          <w:lang w:eastAsia="zh-CN"/>
        </w:rPr>
        <w:t>High level architectural requirements</w:t>
      </w:r>
      <w:bookmarkEnd w:id="65"/>
      <w:bookmarkEnd w:id="66"/>
      <w:bookmarkEnd w:id="67"/>
      <w:bookmarkEnd w:id="68"/>
      <w:bookmarkEnd w:id="69"/>
      <w:bookmarkEnd w:id="70"/>
      <w:bookmarkEnd w:id="71"/>
      <w:bookmarkEnd w:id="72"/>
    </w:p>
    <w:p w14:paraId="1F27CE63" w14:textId="77777777" w:rsidR="00787F8E" w:rsidRPr="00F70B61" w:rsidRDefault="00787F8E" w:rsidP="00787F8E">
      <w:pPr>
        <w:pStyle w:val="Heading2"/>
        <w:rPr>
          <w:lang w:eastAsia="zh-CN"/>
        </w:rPr>
      </w:pPr>
      <w:bookmarkStart w:id="73" w:name="_Toc19197271"/>
      <w:bookmarkStart w:id="74" w:name="_Toc27896424"/>
      <w:bookmarkStart w:id="75" w:name="_Toc36192591"/>
      <w:bookmarkStart w:id="76" w:name="_Toc37076322"/>
      <w:bookmarkStart w:id="77" w:name="_Toc45194768"/>
      <w:bookmarkStart w:id="78" w:name="_Toc47594180"/>
      <w:bookmarkStart w:id="79" w:name="_Toc51836811"/>
      <w:bookmarkStart w:id="80" w:name="_Toc68066489"/>
      <w:r w:rsidRPr="00F70B61">
        <w:t>4.</w:t>
      </w:r>
      <w:r w:rsidRPr="00F70B61">
        <w:rPr>
          <w:rFonts w:hint="eastAsia"/>
          <w:lang w:eastAsia="zh-CN"/>
        </w:rPr>
        <w:t>1</w:t>
      </w:r>
      <w:r w:rsidRPr="00F70B61">
        <w:tab/>
      </w:r>
      <w:r w:rsidRPr="00F70B61">
        <w:rPr>
          <w:lang w:eastAsia="zh-CN"/>
        </w:rPr>
        <w:t>General requirements</w:t>
      </w:r>
      <w:bookmarkEnd w:id="73"/>
      <w:bookmarkEnd w:id="74"/>
      <w:bookmarkEnd w:id="75"/>
      <w:bookmarkEnd w:id="76"/>
      <w:bookmarkEnd w:id="77"/>
      <w:bookmarkEnd w:id="78"/>
      <w:bookmarkEnd w:id="79"/>
      <w:bookmarkEnd w:id="80"/>
    </w:p>
    <w:p w14:paraId="55257A1D" w14:textId="3EFF4F18"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30218C" w:rsidRPr="00F70B61">
        <w:rPr>
          <w:rFonts w:eastAsia="DengXian"/>
          <w:lang w:eastAsia="ja-JP"/>
        </w:rPr>
        <w:t>TS</w:t>
      </w:r>
      <w:r w:rsidR="0030218C">
        <w:rPr>
          <w:rFonts w:eastAsia="DengXian"/>
          <w:lang w:eastAsia="ja-JP"/>
        </w:rPr>
        <w:t> </w:t>
      </w:r>
      <w:r w:rsidR="0030218C" w:rsidRPr="00F70B61">
        <w:rPr>
          <w:rFonts w:eastAsia="DengXian"/>
          <w:lang w:eastAsia="ja-JP"/>
        </w:rPr>
        <w:t>23.501</w:t>
      </w:r>
      <w:r w:rsidR="0030218C">
        <w:rPr>
          <w:rFonts w:eastAsia="DengXian"/>
          <w:lang w:eastAsia="ja-JP"/>
        </w:rPr>
        <w:t> </w:t>
      </w:r>
      <w:r w:rsidR="0030218C" w:rsidRPr="00F70B61">
        <w:rPr>
          <w:rFonts w:eastAsia="DengXian"/>
          <w:lang w:eastAsia="ja-JP"/>
        </w:rPr>
        <w:t>[</w:t>
      </w:r>
      <w:r w:rsidRPr="00F70B61">
        <w:rPr>
          <w:rFonts w:eastAsia="DengXian"/>
          <w:lang w:eastAsia="ja-JP"/>
        </w:rPr>
        <w:t>2].</w:t>
      </w:r>
    </w:p>
    <w:p w14:paraId="19CA95AF" w14:textId="736DDC69"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30218C" w:rsidRPr="00F70B61">
        <w:rPr>
          <w:rFonts w:eastAsia="DengXian"/>
          <w:lang w:eastAsia="ja-JP"/>
        </w:rPr>
        <w:t>TS</w:t>
      </w:r>
      <w:r w:rsidR="0030218C">
        <w:rPr>
          <w:rFonts w:eastAsia="DengXian"/>
          <w:lang w:eastAsia="ja-JP"/>
        </w:rPr>
        <w:t> </w:t>
      </w:r>
      <w:r w:rsidR="0030218C" w:rsidRPr="00F70B61">
        <w:rPr>
          <w:rFonts w:eastAsia="DengXian"/>
          <w:lang w:eastAsia="ja-JP"/>
        </w:rPr>
        <w:t>23.501</w:t>
      </w:r>
      <w:r w:rsidR="0030218C">
        <w:rPr>
          <w:rFonts w:eastAsia="DengXian"/>
          <w:lang w:eastAsia="ja-JP"/>
        </w:rPr>
        <w:t> </w:t>
      </w:r>
      <w:r w:rsidR="0030218C" w:rsidRPr="00F70B61">
        <w:rPr>
          <w:rFonts w:eastAsia="DengXian"/>
          <w:lang w:eastAsia="ja-JP"/>
        </w:rPr>
        <w:t>[</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bookmarkStart w:id="81"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81"/>
    </w:p>
    <w:p w14:paraId="610F574F" w14:textId="77777777" w:rsidR="00787F8E" w:rsidRPr="00F70B61"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68066490"/>
      <w:r w:rsidRPr="00F70B61">
        <w:lastRenderedPageBreak/>
        <w:t>4.2</w:t>
      </w:r>
      <w:r w:rsidRPr="00F70B61">
        <w:rPr>
          <w:rFonts w:hint="eastAsia"/>
        </w:rPr>
        <w:tab/>
      </w:r>
      <w:r w:rsidRPr="00F70B61">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F70B61" w:rsidRDefault="00787F8E" w:rsidP="00787F8E">
      <w:pPr>
        <w:pStyle w:val="Heading3"/>
        <w:rPr>
          <w:lang w:val="en-US"/>
        </w:rPr>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68066491"/>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0"/>
      <w:bookmarkEnd w:id="91"/>
      <w:bookmarkEnd w:id="92"/>
      <w:bookmarkEnd w:id="93"/>
      <w:bookmarkEnd w:id="94"/>
      <w:bookmarkEnd w:id="95"/>
      <w:bookmarkEnd w:id="96"/>
      <w:bookmarkEnd w:id="97"/>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574FED9C" w:rsidR="00787F8E" w:rsidRPr="00F70B61" w:rsidRDefault="00787F8E" w:rsidP="00787F8E">
      <w:pPr>
        <w:pStyle w:val="B1"/>
      </w:pPr>
      <w:r w:rsidRPr="00F70B61">
        <w:t>-</w:t>
      </w:r>
      <w:r w:rsidRPr="00F70B61">
        <w:tab/>
        <w:t>The PCF shall be able to evaluate operator policies that are triggered by events.</w:t>
      </w:r>
    </w:p>
    <w:p w14:paraId="34BBF99E" w14:textId="75CEE3E4" w:rsidR="00663770" w:rsidRDefault="00663770" w:rsidP="0030218C">
      <w:pPr>
        <w:pStyle w:val="B1"/>
        <w:rPr>
          <w:lang w:val="en-US"/>
        </w:rPr>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r>
        <w:rPr>
          <w:lang w:val="en-US"/>
        </w:rPr>
        <w:t>-</w:t>
      </w:r>
      <w:r>
        <w:rPr>
          <w:lang w:val="en-US"/>
        </w:rPr>
        <w:tab/>
        <w:t>The AF may influence Access and Mobility related policy control performed by the PCF.</w:t>
      </w:r>
    </w:p>
    <w:p w14:paraId="44B006A1" w14:textId="61813430" w:rsidR="00787F8E" w:rsidRPr="00F70B61" w:rsidRDefault="00787F8E" w:rsidP="00787F8E">
      <w:pPr>
        <w:pStyle w:val="Heading3"/>
        <w:rPr>
          <w:lang w:val="en-US"/>
        </w:rPr>
      </w:pPr>
      <w:bookmarkStart w:id="105" w:name="_Toc68066492"/>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98"/>
      <w:bookmarkEnd w:id="99"/>
      <w:bookmarkEnd w:id="100"/>
      <w:bookmarkEnd w:id="101"/>
      <w:bookmarkEnd w:id="102"/>
      <w:bookmarkEnd w:id="103"/>
      <w:bookmarkEnd w:id="104"/>
      <w:bookmarkEnd w:id="105"/>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22EACCA7" w:rsidR="00787F8E" w:rsidRPr="003F46C2" w:rsidRDefault="00787F8E" w:rsidP="00787F8E">
      <w:pPr>
        <w:pStyle w:val="B1"/>
      </w:pPr>
      <w:bookmarkStart w:id="106" w:name="_Toc19197275"/>
      <w:bookmarkStart w:id="107" w:name="_Toc27896428"/>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w:t>
      </w:r>
      <w:r w:rsidR="0030218C">
        <w:t>TS</w:t>
      </w:r>
      <w:r w:rsidR="0030218C">
        <w:t> </w:t>
      </w:r>
      <w:r w:rsidR="0030218C">
        <w:t>23.287</w:t>
      </w:r>
      <w:r w:rsidR="0030218C">
        <w:t> </w:t>
      </w:r>
      <w:r w:rsidR="0030218C">
        <w:t>[</w:t>
      </w:r>
      <w:r>
        <w:t>28].</w:t>
      </w:r>
    </w:p>
    <w:p w14:paraId="65B99B4F" w14:textId="6497C2A1" w:rsidR="00E873DB" w:rsidRDefault="00E873DB" w:rsidP="0030218C">
      <w:pPr>
        <w:pStyle w:val="B1"/>
        <w:rPr>
          <w:lang w:val="en-US"/>
        </w:rPr>
      </w:pPr>
      <w:bookmarkStart w:id="108" w:name="_Toc36192595"/>
      <w:bookmarkStart w:id="109" w:name="_Toc37076326"/>
      <w:bookmarkStart w:id="110" w:name="_Toc45194772"/>
      <w:bookmarkStart w:id="111" w:name="_Toc47594184"/>
      <w:bookmarkStart w:id="112" w:name="_Toc51836815"/>
      <w:r>
        <w:rPr>
          <w:lang w:val="en-US"/>
        </w:rPr>
        <w:t>-</w:t>
      </w:r>
      <w:r>
        <w:rPr>
          <w:lang w:val="en-US"/>
        </w:rPr>
        <w:tab/>
      </w:r>
      <w:proofErr w:type="spellStart"/>
      <w:r>
        <w:rPr>
          <w:lang w:val="en-US"/>
        </w:rPr>
        <w:t>ProSe</w:t>
      </w:r>
      <w:proofErr w:type="spellEnd"/>
      <w:r>
        <w:rPr>
          <w:lang w:val="en-US"/>
        </w:rPr>
        <w:t xml:space="preserve"> Policy (</w:t>
      </w:r>
      <w:proofErr w:type="spellStart"/>
      <w:r>
        <w:rPr>
          <w:lang w:val="en-US"/>
        </w:rPr>
        <w:t>ProSeP</w:t>
      </w:r>
      <w:proofErr w:type="spellEnd"/>
      <w:r>
        <w:rPr>
          <w:lang w:val="en-US"/>
        </w:rPr>
        <w:t xml:space="preserve">): This policy provides configuration parameters to the UE for </w:t>
      </w:r>
      <w:proofErr w:type="spellStart"/>
      <w:r>
        <w:rPr>
          <w:lang w:val="en-US"/>
        </w:rPr>
        <w:t>ProSe</w:t>
      </w:r>
      <w:proofErr w:type="spellEnd"/>
      <w:r>
        <w:rPr>
          <w:lang w:val="en-US"/>
        </w:rPr>
        <w:t xml:space="preserve"> Direct Discovery and </w:t>
      </w:r>
      <w:proofErr w:type="spellStart"/>
      <w:r>
        <w:rPr>
          <w:lang w:val="en-US"/>
        </w:rPr>
        <w:t>ProSe</w:t>
      </w:r>
      <w:proofErr w:type="spellEnd"/>
      <w:r>
        <w:rPr>
          <w:lang w:val="en-US"/>
        </w:rPr>
        <w:t xml:space="preserve"> Direct Communication. </w:t>
      </w:r>
      <w:proofErr w:type="spellStart"/>
      <w:r>
        <w:rPr>
          <w:lang w:val="en-US"/>
        </w:rPr>
        <w:t>ProSe</w:t>
      </w:r>
      <w:proofErr w:type="spellEnd"/>
      <w:r>
        <w:rPr>
          <w:lang w:val="en-US"/>
        </w:rPr>
        <w:t xml:space="preserve"> Policies are defined in </w:t>
      </w:r>
      <w:r w:rsidR="0030218C">
        <w:rPr>
          <w:lang w:val="en-US"/>
        </w:rPr>
        <w:t>TS</w:t>
      </w:r>
      <w:r w:rsidR="0030218C">
        <w:rPr>
          <w:lang w:val="en-US"/>
        </w:rPr>
        <w:t> </w:t>
      </w:r>
      <w:r w:rsidR="0030218C">
        <w:rPr>
          <w:lang w:val="en-US"/>
        </w:rPr>
        <w:t>23.304</w:t>
      </w:r>
      <w:r w:rsidR="0030218C">
        <w:rPr>
          <w:lang w:val="en-US"/>
        </w:rPr>
        <w:t> </w:t>
      </w:r>
      <w:r w:rsidR="0030218C">
        <w:rPr>
          <w:lang w:val="en-US"/>
        </w:rPr>
        <w:t>[</w:t>
      </w:r>
      <w:r>
        <w:rPr>
          <w:lang w:val="en-US"/>
        </w:rPr>
        <w:t>34].</w:t>
      </w:r>
    </w:p>
    <w:p w14:paraId="7CAE1837" w14:textId="13B018F1" w:rsidR="00787F8E" w:rsidRPr="00F70B61" w:rsidRDefault="00787F8E" w:rsidP="00787F8E">
      <w:pPr>
        <w:pStyle w:val="Heading3"/>
        <w:rPr>
          <w:lang w:val="en-US"/>
        </w:rPr>
      </w:pPr>
      <w:bookmarkStart w:id="113" w:name="_Toc68066493"/>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06"/>
      <w:bookmarkEnd w:id="107"/>
      <w:bookmarkEnd w:id="108"/>
      <w:bookmarkEnd w:id="109"/>
      <w:bookmarkEnd w:id="110"/>
      <w:bookmarkEnd w:id="111"/>
      <w:bookmarkEnd w:id="112"/>
      <w:bookmarkEnd w:id="113"/>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68066494"/>
      <w:r w:rsidRPr="00F70B61">
        <w:t>4.2.4</w:t>
      </w:r>
      <w:r w:rsidRPr="00F70B61">
        <w:tab/>
        <w:t>Management of packet flow descriptions</w:t>
      </w:r>
      <w:bookmarkEnd w:id="114"/>
      <w:bookmarkEnd w:id="115"/>
      <w:bookmarkEnd w:id="116"/>
      <w:bookmarkEnd w:id="117"/>
      <w:bookmarkEnd w:id="118"/>
      <w:bookmarkEnd w:id="119"/>
      <w:bookmarkEnd w:id="120"/>
      <w:bookmarkEnd w:id="121"/>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68066495"/>
      <w:r>
        <w:t>4.2.5</w:t>
      </w:r>
      <w:r>
        <w:tab/>
        <w:t>SMF selection management related policy control requirements</w:t>
      </w:r>
      <w:bookmarkEnd w:id="122"/>
      <w:bookmarkEnd w:id="123"/>
      <w:bookmarkEnd w:id="124"/>
      <w:bookmarkEnd w:id="125"/>
      <w:bookmarkEnd w:id="126"/>
      <w:bookmarkEnd w:id="127"/>
      <w:bookmarkEnd w:id="128"/>
      <w:bookmarkEnd w:id="129"/>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lastRenderedPageBreak/>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30" w:name="_Toc36192598"/>
      <w:bookmarkStart w:id="131" w:name="_Toc37076329"/>
      <w:bookmarkStart w:id="132" w:name="_Toc45194775"/>
      <w:bookmarkStart w:id="133" w:name="_Toc47594187"/>
      <w:bookmarkStart w:id="134" w:name="_Toc51836818"/>
      <w:bookmarkStart w:id="135" w:name="_Toc19197278"/>
      <w:bookmarkStart w:id="136" w:name="_Toc27896431"/>
      <w:bookmarkStart w:id="137" w:name="_Toc68066496"/>
      <w:r>
        <w:t>4.2.6</w:t>
      </w:r>
      <w:r>
        <w:tab/>
        <w:t>Support for non-session management related network capability exposure</w:t>
      </w:r>
      <w:bookmarkEnd w:id="130"/>
      <w:bookmarkEnd w:id="131"/>
      <w:bookmarkEnd w:id="132"/>
      <w:bookmarkEnd w:id="133"/>
      <w:bookmarkEnd w:id="134"/>
      <w:bookmarkEnd w:id="137"/>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63AB9112" w:rsidR="00787F8E" w:rsidRDefault="00787F8E" w:rsidP="00787F8E">
      <w:pPr>
        <w:pStyle w:val="B1"/>
      </w:pPr>
      <w:r>
        <w:t>-</w:t>
      </w:r>
      <w:r>
        <w:tab/>
        <w:t xml:space="preserve">Management of PFDs as defined in clause 4.2.4 and in </w:t>
      </w:r>
      <w:r w:rsidR="0030218C">
        <w:t>TS</w:t>
      </w:r>
      <w:r w:rsidR="0030218C">
        <w:t> </w:t>
      </w:r>
      <w:r w:rsidR="0030218C">
        <w:t>23.502</w:t>
      </w:r>
      <w:r w:rsidR="0030218C">
        <w:t> </w:t>
      </w:r>
      <w:r w:rsidR="0030218C">
        <w:t>[</w:t>
      </w:r>
      <w:r>
        <w:t>3], clause 4.18;</w:t>
      </w:r>
    </w:p>
    <w:p w14:paraId="199EF289" w14:textId="3D187AF5" w:rsidR="00787F8E" w:rsidRDefault="00787F8E" w:rsidP="00787F8E">
      <w:pPr>
        <w:pStyle w:val="B1"/>
      </w:pPr>
      <w:r>
        <w:t>-</w:t>
      </w:r>
      <w:r>
        <w:tab/>
        <w:t xml:space="preserve">Negotiations for future background data transfer as defined in clause 6.1.2.4 and in </w:t>
      </w:r>
      <w:r w:rsidR="0030218C">
        <w:t>TS</w:t>
      </w:r>
      <w:r w:rsidR="0030218C">
        <w:t> </w:t>
      </w:r>
      <w:r w:rsidR="0030218C">
        <w:t>23.502</w:t>
      </w:r>
      <w:r w:rsidR="0030218C">
        <w:t> </w:t>
      </w:r>
      <w:r w:rsidR="0030218C">
        <w:t>[</w:t>
      </w:r>
      <w:r>
        <w:t>3], clause 4.16.7;</w:t>
      </w:r>
    </w:p>
    <w:p w14:paraId="01CB2B52" w14:textId="6B6C0013" w:rsidR="00787F8E" w:rsidRDefault="00787F8E" w:rsidP="00787F8E">
      <w:pPr>
        <w:pStyle w:val="B1"/>
      </w:pPr>
      <w:r>
        <w:t>-</w:t>
      </w:r>
      <w:r>
        <w:tab/>
        <w:t xml:space="preserve">Applying a previously negotiated background data transfer policy to a UE or group of UEs as defined in clause 6.1.2.4 and in </w:t>
      </w:r>
      <w:r w:rsidR="0030218C">
        <w:t>TS</w:t>
      </w:r>
      <w:r w:rsidR="0030218C">
        <w:t> </w:t>
      </w:r>
      <w:r w:rsidR="0030218C">
        <w:t>23.502</w:t>
      </w:r>
      <w:r w:rsidR="0030218C">
        <w:t> </w:t>
      </w:r>
      <w:r w:rsidR="0030218C">
        <w:t>[</w:t>
      </w:r>
      <w:r>
        <w:t>3], clause 4.15.6.8;</w:t>
      </w:r>
    </w:p>
    <w:p w14:paraId="6A498915" w14:textId="2F864409" w:rsidR="00787F8E" w:rsidRDefault="00787F8E" w:rsidP="00787F8E">
      <w:pPr>
        <w:pStyle w:val="B1"/>
      </w:pPr>
      <w:r>
        <w:t>-</w:t>
      </w:r>
      <w:r>
        <w:tab/>
        <w:t xml:space="preserve">Traffic steering control for AF influenced traffic diversion, as defined in clause 4.3.7 and in </w:t>
      </w:r>
      <w:r w:rsidR="0030218C">
        <w:t>TS</w:t>
      </w:r>
      <w:r w:rsidR="0030218C">
        <w:t> </w:t>
      </w:r>
      <w:r w:rsidR="0030218C">
        <w:t>23.501</w:t>
      </w:r>
      <w:r w:rsidR="0030218C">
        <w:t> </w:t>
      </w:r>
      <w:r w:rsidR="0030218C">
        <w:t>[</w:t>
      </w:r>
      <w:r>
        <w:t>2], clause 5.6.7;</w:t>
      </w:r>
    </w:p>
    <w:p w14:paraId="221CCF7D" w14:textId="2E6303F4" w:rsidR="00787F8E" w:rsidRDefault="00787F8E" w:rsidP="00787F8E">
      <w:pPr>
        <w:pStyle w:val="B1"/>
      </w:pPr>
      <w:r>
        <w:t>-</w:t>
      </w:r>
      <w:r>
        <w:tab/>
        <w:t xml:space="preserve">Service specific parameter provisioning for V2X communication (see clause 5.20 of </w:t>
      </w:r>
      <w:r w:rsidR="0030218C">
        <w:t>TS</w:t>
      </w:r>
      <w:r w:rsidR="0030218C">
        <w:t> </w:t>
      </w:r>
      <w:r w:rsidR="0030218C">
        <w:t>23.501</w:t>
      </w:r>
      <w:r w:rsidR="0030218C">
        <w:t> </w:t>
      </w:r>
      <w:r w:rsidR="0030218C">
        <w:t>[</w:t>
      </w:r>
      <w:r>
        <w:t xml:space="preserve">2] and clause 4.15.6.7 of </w:t>
      </w:r>
      <w:r w:rsidR="0030218C">
        <w:t>TS</w:t>
      </w:r>
      <w:r w:rsidR="0030218C">
        <w:t> </w:t>
      </w:r>
      <w:r w:rsidR="0030218C">
        <w:t>23.502</w:t>
      </w:r>
      <w:r w:rsidR="0030218C">
        <w:t> </w:t>
      </w:r>
      <w:r w:rsidR="0030218C">
        <w:t>[</w:t>
      </w:r>
      <w:r>
        <w:t>3]);</w:t>
      </w:r>
    </w:p>
    <w:p w14:paraId="4650A542" w14:textId="15924119" w:rsidR="00787F8E" w:rsidRDefault="00787F8E" w:rsidP="00787F8E">
      <w:pPr>
        <w:pStyle w:val="B1"/>
      </w:pPr>
      <w:r>
        <w:t>-</w:t>
      </w:r>
      <w:r>
        <w:tab/>
        <w:t xml:space="preserve">5G VN group management (see clause 5.29 of </w:t>
      </w:r>
      <w:r w:rsidR="0030218C">
        <w:t>TS</w:t>
      </w:r>
      <w:r w:rsidR="0030218C">
        <w:t> </w:t>
      </w:r>
      <w:r w:rsidR="0030218C">
        <w:t>23.501</w:t>
      </w:r>
      <w:r w:rsidR="0030218C">
        <w:t> </w:t>
      </w:r>
      <w:r w:rsidR="0030218C">
        <w:t>[</w:t>
      </w:r>
      <w:r>
        <w:t xml:space="preserve">2] and clause 4.15.6 of </w:t>
      </w:r>
      <w:r w:rsidR="0030218C">
        <w:t>TS</w:t>
      </w:r>
      <w:r w:rsidR="0030218C">
        <w:t> </w:t>
      </w:r>
      <w:r w:rsidR="0030218C">
        <w:t>23.502</w:t>
      </w:r>
      <w:r w:rsidR="0030218C">
        <w:t> </w:t>
      </w:r>
      <w:r w:rsidR="0030218C">
        <w:t>[</w:t>
      </w:r>
      <w:r>
        <w:t>3])</w:t>
      </w:r>
      <w:r w:rsidR="00E873DB">
        <w:t>;</w:t>
      </w:r>
    </w:p>
    <w:p w14:paraId="3C5C2D6B" w14:textId="42CCC3CC" w:rsidR="00E873DB" w:rsidRDefault="00E873DB" w:rsidP="0030218C">
      <w:pPr>
        <w:pStyle w:val="B1"/>
      </w:pPr>
      <w:bookmarkStart w:id="138" w:name="_Toc36192599"/>
      <w:bookmarkStart w:id="139" w:name="_Toc37076330"/>
      <w:bookmarkStart w:id="140" w:name="_Toc45194776"/>
      <w:bookmarkStart w:id="141" w:name="_Toc47594188"/>
      <w:bookmarkStart w:id="142" w:name="_Toc51836819"/>
      <w:r>
        <w:t>-</w:t>
      </w:r>
      <w:r>
        <w:tab/>
        <w:t xml:space="preserve">Service specific parameter provisioning for </w:t>
      </w:r>
      <w:proofErr w:type="spellStart"/>
      <w:r>
        <w:t>ProSe</w:t>
      </w:r>
      <w:proofErr w:type="spellEnd"/>
      <w:r>
        <w:t xml:space="preserve"> Direct Discovery and </w:t>
      </w:r>
      <w:proofErr w:type="spellStart"/>
      <w:r>
        <w:t>ProSe</w:t>
      </w:r>
      <w:proofErr w:type="spellEnd"/>
      <w:r>
        <w:t xml:space="preserve"> Direct Communication (see clause 5.20 of </w:t>
      </w:r>
      <w:r w:rsidR="0030218C">
        <w:t>TS</w:t>
      </w:r>
      <w:r w:rsidR="0030218C">
        <w:t> </w:t>
      </w:r>
      <w:r w:rsidR="0030218C">
        <w:t>23.501</w:t>
      </w:r>
      <w:r w:rsidR="0030218C">
        <w:t> </w:t>
      </w:r>
      <w:r w:rsidR="0030218C">
        <w:t>[</w:t>
      </w:r>
      <w:r>
        <w:t xml:space="preserve">2] and clause 4.15.6.7 of </w:t>
      </w:r>
      <w:r w:rsidR="0030218C">
        <w:t>TS</w:t>
      </w:r>
      <w:r w:rsidR="0030218C">
        <w:t> </w:t>
      </w:r>
      <w:r w:rsidR="0030218C">
        <w:t>23.502</w:t>
      </w:r>
      <w:r w:rsidR="0030218C">
        <w:t> </w:t>
      </w:r>
      <w:r w:rsidR="0030218C">
        <w:t>[</w:t>
      </w:r>
      <w:r>
        <w:t>3]).;</w:t>
      </w:r>
    </w:p>
    <w:p w14:paraId="1EE0AD52" w14:textId="5432CFD6" w:rsidR="00787F8E" w:rsidRPr="00F70B61" w:rsidRDefault="00787F8E" w:rsidP="00787F8E">
      <w:pPr>
        <w:pStyle w:val="Heading2"/>
      </w:pPr>
      <w:bookmarkStart w:id="143" w:name="_Toc68066497"/>
      <w:r w:rsidRPr="00F70B61">
        <w:t>4.3</w:t>
      </w:r>
      <w:r w:rsidRPr="00F70B61">
        <w:rPr>
          <w:rFonts w:hint="eastAsia"/>
        </w:rPr>
        <w:tab/>
      </w:r>
      <w:r w:rsidRPr="00F70B61">
        <w:t>Session management related policy control requirements</w:t>
      </w:r>
      <w:bookmarkEnd w:id="135"/>
      <w:bookmarkEnd w:id="136"/>
      <w:bookmarkEnd w:id="138"/>
      <w:bookmarkEnd w:id="139"/>
      <w:bookmarkEnd w:id="140"/>
      <w:bookmarkEnd w:id="141"/>
      <w:bookmarkEnd w:id="142"/>
      <w:bookmarkEnd w:id="143"/>
    </w:p>
    <w:p w14:paraId="2C65DC30" w14:textId="77777777" w:rsidR="00787F8E" w:rsidRPr="00F70B61" w:rsidRDefault="00787F8E" w:rsidP="00787F8E">
      <w:pPr>
        <w:pStyle w:val="Heading3"/>
      </w:pPr>
      <w:bookmarkStart w:id="144" w:name="_Toc19197279"/>
      <w:bookmarkStart w:id="145" w:name="_Toc27896432"/>
      <w:bookmarkStart w:id="146" w:name="_Toc36192600"/>
      <w:bookmarkStart w:id="147" w:name="_Toc37076331"/>
      <w:bookmarkStart w:id="148" w:name="_Toc45194777"/>
      <w:bookmarkStart w:id="149" w:name="_Toc47594189"/>
      <w:bookmarkStart w:id="150" w:name="_Toc51836820"/>
      <w:bookmarkStart w:id="151" w:name="_Toc68066498"/>
      <w:r w:rsidRPr="00F70B61">
        <w:t>4.3.1</w:t>
      </w:r>
      <w:r w:rsidRPr="00F70B61">
        <w:tab/>
        <w:t>General requirements</w:t>
      </w:r>
      <w:bookmarkEnd w:id="144"/>
      <w:bookmarkEnd w:id="145"/>
      <w:bookmarkEnd w:id="146"/>
      <w:bookmarkEnd w:id="147"/>
      <w:bookmarkEnd w:id="148"/>
      <w:bookmarkEnd w:id="149"/>
      <w:bookmarkEnd w:id="150"/>
      <w:bookmarkEnd w:id="151"/>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lastRenderedPageBreak/>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52" w:name="_Toc19197280"/>
      <w:bookmarkStart w:id="153" w:name="_Toc27896433"/>
      <w:bookmarkStart w:id="154" w:name="_Toc36192601"/>
      <w:bookmarkStart w:id="155" w:name="_Toc37076332"/>
      <w:bookmarkStart w:id="156" w:name="_Toc45194778"/>
      <w:bookmarkStart w:id="157" w:name="_Toc47594190"/>
      <w:bookmarkStart w:id="158" w:name="_Toc51836821"/>
      <w:bookmarkStart w:id="159" w:name="_Toc68066499"/>
      <w:r w:rsidRPr="00F70B61">
        <w:rPr>
          <w:lang w:val="en-US"/>
        </w:rPr>
        <w:t>4.3.2</w:t>
      </w:r>
      <w:r w:rsidRPr="00F70B61">
        <w:rPr>
          <w:lang w:val="en-US"/>
        </w:rPr>
        <w:tab/>
        <w:t>Charging related requirements</w:t>
      </w:r>
      <w:bookmarkEnd w:id="152"/>
      <w:bookmarkEnd w:id="153"/>
      <w:bookmarkEnd w:id="154"/>
      <w:bookmarkEnd w:id="155"/>
      <w:bookmarkEnd w:id="156"/>
      <w:bookmarkEnd w:id="157"/>
      <w:bookmarkEnd w:id="158"/>
      <w:bookmarkEnd w:id="159"/>
    </w:p>
    <w:p w14:paraId="67D3B917" w14:textId="77777777" w:rsidR="00787F8E" w:rsidRDefault="00787F8E" w:rsidP="00787F8E">
      <w:pPr>
        <w:pStyle w:val="Heading4"/>
      </w:pPr>
      <w:bookmarkStart w:id="160" w:name="_Toc19197281"/>
      <w:bookmarkStart w:id="161" w:name="_Toc27896434"/>
      <w:bookmarkStart w:id="162" w:name="_Toc36192602"/>
      <w:bookmarkStart w:id="163" w:name="_Toc37076333"/>
      <w:bookmarkStart w:id="164" w:name="_Toc45194779"/>
      <w:bookmarkStart w:id="165" w:name="_Toc47594191"/>
      <w:bookmarkStart w:id="166" w:name="_Toc51836822"/>
      <w:bookmarkStart w:id="167" w:name="_Toc68066500"/>
      <w:r>
        <w:t>4.3.2.1</w:t>
      </w:r>
      <w:r>
        <w:tab/>
        <w:t>General</w:t>
      </w:r>
      <w:bookmarkEnd w:id="160"/>
      <w:bookmarkEnd w:id="161"/>
      <w:bookmarkEnd w:id="162"/>
      <w:bookmarkEnd w:id="163"/>
      <w:bookmarkEnd w:id="164"/>
      <w:bookmarkEnd w:id="165"/>
      <w:bookmarkEnd w:id="166"/>
      <w:bookmarkEnd w:id="167"/>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68" w:name="_Toc19197282"/>
      <w:bookmarkStart w:id="169" w:name="_Toc27896435"/>
      <w:bookmarkStart w:id="170" w:name="_Toc36192603"/>
      <w:bookmarkStart w:id="171" w:name="_Toc37076334"/>
      <w:bookmarkStart w:id="172" w:name="_Toc45194780"/>
      <w:bookmarkStart w:id="173" w:name="_Toc47594192"/>
      <w:bookmarkStart w:id="174" w:name="_Toc51836823"/>
      <w:bookmarkStart w:id="175" w:name="_Toc68066501"/>
      <w:r>
        <w:t>4.3.2.2</w:t>
      </w:r>
      <w:r>
        <w:tab/>
        <w:t>Charging models</w:t>
      </w:r>
      <w:bookmarkEnd w:id="168"/>
      <w:bookmarkEnd w:id="169"/>
      <w:bookmarkEnd w:id="170"/>
      <w:bookmarkEnd w:id="171"/>
      <w:bookmarkEnd w:id="172"/>
      <w:bookmarkEnd w:id="173"/>
      <w:bookmarkEnd w:id="174"/>
      <w:bookmarkEnd w:id="175"/>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76" w:name="_Toc19197283"/>
      <w:bookmarkStart w:id="177" w:name="_Toc27896436"/>
      <w:bookmarkStart w:id="178" w:name="_Toc36192604"/>
      <w:bookmarkStart w:id="179" w:name="_Toc37076335"/>
      <w:bookmarkStart w:id="180" w:name="_Toc45194781"/>
      <w:bookmarkStart w:id="181" w:name="_Toc47594193"/>
      <w:bookmarkStart w:id="182" w:name="_Toc51836824"/>
      <w:bookmarkStart w:id="183" w:name="_Toc68066502"/>
      <w:r>
        <w:t>4.3.2.3</w:t>
      </w:r>
      <w:r>
        <w:tab/>
        <w:t>Charging requirements</w:t>
      </w:r>
      <w:bookmarkEnd w:id="176"/>
      <w:bookmarkEnd w:id="177"/>
      <w:bookmarkEnd w:id="178"/>
      <w:bookmarkEnd w:id="179"/>
      <w:bookmarkEnd w:id="180"/>
      <w:bookmarkEnd w:id="181"/>
      <w:bookmarkEnd w:id="182"/>
      <w:bookmarkEnd w:id="183"/>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lastRenderedPageBreak/>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84" w:name="_Toc19197284"/>
      <w:bookmarkStart w:id="185" w:name="_Toc27896437"/>
      <w:bookmarkStart w:id="186" w:name="_Toc36192605"/>
      <w:bookmarkStart w:id="187" w:name="_Toc37076336"/>
      <w:bookmarkStart w:id="188" w:name="_Toc45194782"/>
      <w:bookmarkStart w:id="189" w:name="_Toc47594194"/>
      <w:bookmarkStart w:id="190" w:name="_Toc51836825"/>
      <w:bookmarkStart w:id="191" w:name="_Toc68066503"/>
      <w:r>
        <w:t>4.3.2.4</w:t>
      </w:r>
      <w:r>
        <w:tab/>
        <w:t>Examples of Service Data Flow Charging</w:t>
      </w:r>
      <w:bookmarkEnd w:id="184"/>
      <w:bookmarkEnd w:id="185"/>
      <w:bookmarkEnd w:id="186"/>
      <w:bookmarkEnd w:id="187"/>
      <w:bookmarkEnd w:id="188"/>
      <w:bookmarkEnd w:id="189"/>
      <w:bookmarkEnd w:id="190"/>
      <w:bookmarkEnd w:id="191"/>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192" w:name="_Toc19197285"/>
      <w:bookmarkStart w:id="193" w:name="_Toc27896438"/>
      <w:bookmarkStart w:id="194" w:name="_Toc36192606"/>
      <w:bookmarkStart w:id="195" w:name="_Toc37076337"/>
      <w:bookmarkStart w:id="196" w:name="_Toc45194783"/>
      <w:bookmarkStart w:id="197" w:name="_Toc47594195"/>
      <w:bookmarkStart w:id="198" w:name="_Toc51836826"/>
      <w:bookmarkStart w:id="199" w:name="_Toc68066504"/>
      <w:r w:rsidRPr="00F70B61">
        <w:rPr>
          <w:lang w:val="en-US"/>
        </w:rPr>
        <w:t>4.3.3</w:t>
      </w:r>
      <w:r w:rsidRPr="00F70B61">
        <w:rPr>
          <w:lang w:val="en-US"/>
        </w:rPr>
        <w:tab/>
        <w:t>Policy control requirements</w:t>
      </w:r>
      <w:bookmarkEnd w:id="192"/>
      <w:bookmarkEnd w:id="193"/>
      <w:bookmarkEnd w:id="194"/>
      <w:bookmarkEnd w:id="195"/>
      <w:bookmarkEnd w:id="196"/>
      <w:bookmarkEnd w:id="197"/>
      <w:bookmarkEnd w:id="198"/>
      <w:bookmarkEnd w:id="199"/>
    </w:p>
    <w:p w14:paraId="4DD9F077" w14:textId="77777777" w:rsidR="00787F8E" w:rsidRPr="00F70B61" w:rsidRDefault="00787F8E" w:rsidP="00787F8E">
      <w:pPr>
        <w:pStyle w:val="Heading4"/>
      </w:pPr>
      <w:bookmarkStart w:id="200" w:name="_Toc19197286"/>
      <w:bookmarkStart w:id="201" w:name="_Toc27896439"/>
      <w:bookmarkStart w:id="202" w:name="_Toc36192607"/>
      <w:bookmarkStart w:id="203" w:name="_Toc37076338"/>
      <w:bookmarkStart w:id="204" w:name="_Toc45194784"/>
      <w:bookmarkStart w:id="205" w:name="_Toc47594196"/>
      <w:bookmarkStart w:id="206" w:name="_Toc51836827"/>
      <w:bookmarkStart w:id="207" w:name="_Toc68066505"/>
      <w:r w:rsidRPr="00F70B61">
        <w:t>4.3.3.1</w:t>
      </w:r>
      <w:r w:rsidRPr="00F70B61">
        <w:tab/>
        <w:t>Gating control requirements</w:t>
      </w:r>
      <w:bookmarkEnd w:id="200"/>
      <w:bookmarkEnd w:id="201"/>
      <w:bookmarkEnd w:id="202"/>
      <w:bookmarkEnd w:id="203"/>
      <w:bookmarkEnd w:id="204"/>
      <w:bookmarkEnd w:id="205"/>
      <w:bookmarkEnd w:id="206"/>
      <w:bookmarkEnd w:id="207"/>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08" w:name="_Toc19197287"/>
      <w:bookmarkStart w:id="209" w:name="_Toc27896440"/>
      <w:bookmarkStart w:id="210" w:name="_Toc36192608"/>
      <w:bookmarkStart w:id="211" w:name="_Toc37076339"/>
      <w:bookmarkStart w:id="212" w:name="_Toc45194785"/>
      <w:bookmarkStart w:id="213" w:name="_Toc47594197"/>
      <w:bookmarkStart w:id="214" w:name="_Toc51836828"/>
      <w:bookmarkStart w:id="215" w:name="_Toc68066506"/>
      <w:r w:rsidRPr="00F70B61">
        <w:t>4.3.3.2</w:t>
      </w:r>
      <w:r w:rsidRPr="00F70B61">
        <w:tab/>
        <w:t>QoS control requirements</w:t>
      </w:r>
      <w:bookmarkEnd w:id="208"/>
      <w:bookmarkEnd w:id="209"/>
      <w:bookmarkEnd w:id="210"/>
      <w:bookmarkEnd w:id="211"/>
      <w:bookmarkEnd w:id="212"/>
      <w:bookmarkEnd w:id="213"/>
      <w:bookmarkEnd w:id="214"/>
      <w:bookmarkEnd w:id="215"/>
    </w:p>
    <w:p w14:paraId="3D3045AE" w14:textId="77777777" w:rsidR="00787F8E" w:rsidRPr="00F70B61" w:rsidRDefault="00787F8E" w:rsidP="00787F8E">
      <w:pPr>
        <w:pStyle w:val="Heading5"/>
      </w:pPr>
      <w:bookmarkStart w:id="216" w:name="_Toc19197288"/>
      <w:bookmarkStart w:id="217" w:name="_Toc27896441"/>
      <w:bookmarkStart w:id="218" w:name="_Toc36192609"/>
      <w:bookmarkStart w:id="219" w:name="_Toc37076340"/>
      <w:bookmarkStart w:id="220" w:name="_Toc45194786"/>
      <w:bookmarkStart w:id="221" w:name="_Toc47594198"/>
      <w:bookmarkStart w:id="222" w:name="_Toc51836829"/>
      <w:bookmarkStart w:id="223" w:name="_Toc68066507"/>
      <w:r w:rsidRPr="00F70B61">
        <w:t>4.3.3.2.1</w:t>
      </w:r>
      <w:r w:rsidRPr="00F70B61">
        <w:tab/>
        <w:t>QoS control at service data flow level</w:t>
      </w:r>
      <w:bookmarkEnd w:id="216"/>
      <w:bookmarkEnd w:id="217"/>
      <w:bookmarkEnd w:id="218"/>
      <w:bookmarkEnd w:id="219"/>
      <w:bookmarkEnd w:id="220"/>
      <w:bookmarkEnd w:id="221"/>
      <w:bookmarkEnd w:id="222"/>
      <w:bookmarkEnd w:id="223"/>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24" w:name="_Toc19197289"/>
      <w:bookmarkStart w:id="225" w:name="_Toc27896442"/>
      <w:bookmarkStart w:id="226" w:name="_Toc36192610"/>
      <w:bookmarkStart w:id="227" w:name="_Toc37076341"/>
      <w:bookmarkStart w:id="228" w:name="_Toc45194787"/>
      <w:bookmarkStart w:id="229" w:name="_Toc47594199"/>
      <w:bookmarkStart w:id="230" w:name="_Toc51836830"/>
      <w:bookmarkStart w:id="231" w:name="_Toc68066508"/>
      <w:r w:rsidRPr="00F70B61">
        <w:t>4.3.3.2.2</w:t>
      </w:r>
      <w:r w:rsidRPr="00F70B61">
        <w:tab/>
        <w:t>QoS control at QoS Flow level</w:t>
      </w:r>
      <w:bookmarkEnd w:id="224"/>
      <w:bookmarkEnd w:id="225"/>
      <w:bookmarkEnd w:id="226"/>
      <w:bookmarkEnd w:id="227"/>
      <w:bookmarkEnd w:id="228"/>
      <w:bookmarkEnd w:id="229"/>
      <w:bookmarkEnd w:id="230"/>
      <w:bookmarkEnd w:id="231"/>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lastRenderedPageBreak/>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32" w:name="_Toc19197290"/>
      <w:bookmarkStart w:id="233" w:name="_Toc27896443"/>
      <w:bookmarkStart w:id="234" w:name="_Toc36192611"/>
      <w:bookmarkStart w:id="235" w:name="_Toc37076342"/>
      <w:bookmarkStart w:id="236" w:name="_Toc45194788"/>
      <w:bookmarkStart w:id="237" w:name="_Toc47594200"/>
      <w:bookmarkStart w:id="238" w:name="_Toc51836831"/>
      <w:bookmarkStart w:id="239" w:name="_Toc68066509"/>
      <w:r w:rsidRPr="00F70B61">
        <w:t>4.3.3.2.3</w:t>
      </w:r>
      <w:r w:rsidRPr="00F70B61">
        <w:tab/>
        <w:t>QoS control at PDU Session level</w:t>
      </w:r>
      <w:bookmarkEnd w:id="232"/>
      <w:bookmarkEnd w:id="233"/>
      <w:bookmarkEnd w:id="234"/>
      <w:bookmarkEnd w:id="235"/>
      <w:bookmarkEnd w:id="236"/>
      <w:bookmarkEnd w:id="237"/>
      <w:bookmarkEnd w:id="238"/>
      <w:bookmarkEnd w:id="239"/>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0" w:name="_Toc19197291"/>
      <w:bookmarkStart w:id="241" w:name="_Toc27896444"/>
      <w:bookmarkStart w:id="242" w:name="_Toc36192612"/>
      <w:bookmarkStart w:id="243" w:name="_Toc37076343"/>
      <w:bookmarkStart w:id="244" w:name="_Toc45194789"/>
      <w:bookmarkStart w:id="245" w:name="_Toc47594201"/>
      <w:bookmarkStart w:id="246" w:name="_Toc51836832"/>
      <w:bookmarkStart w:id="247" w:name="_Toc68066510"/>
      <w:r w:rsidRPr="00F70B61">
        <w:t>4.3.3.3</w:t>
      </w:r>
      <w:r w:rsidRPr="00F70B61">
        <w:tab/>
        <w:t>Subscriber spending limits requirements</w:t>
      </w:r>
      <w:bookmarkEnd w:id="240"/>
      <w:bookmarkEnd w:id="241"/>
      <w:bookmarkEnd w:id="242"/>
      <w:bookmarkEnd w:id="243"/>
      <w:bookmarkEnd w:id="244"/>
      <w:bookmarkEnd w:id="245"/>
      <w:bookmarkEnd w:id="246"/>
      <w:bookmarkEnd w:id="247"/>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48" w:name="_Toc19197292"/>
      <w:bookmarkStart w:id="249" w:name="_Toc27896445"/>
      <w:bookmarkStart w:id="250" w:name="_Toc36192613"/>
      <w:bookmarkStart w:id="251" w:name="_Toc37076344"/>
      <w:bookmarkStart w:id="252" w:name="_Toc45194790"/>
      <w:bookmarkStart w:id="253" w:name="_Toc47594202"/>
      <w:bookmarkStart w:id="254" w:name="_Toc51836833"/>
      <w:bookmarkStart w:id="255" w:name="_Toc68066511"/>
      <w:r w:rsidRPr="00F70B61">
        <w:rPr>
          <w:lang w:val="en-US"/>
        </w:rPr>
        <w:t>4.3.4</w:t>
      </w:r>
      <w:r w:rsidRPr="00F70B61">
        <w:rPr>
          <w:lang w:val="en-US"/>
        </w:rPr>
        <w:tab/>
        <w:t>Usage monitoring control requirements</w:t>
      </w:r>
      <w:bookmarkEnd w:id="248"/>
      <w:bookmarkEnd w:id="249"/>
      <w:bookmarkEnd w:id="250"/>
      <w:bookmarkEnd w:id="251"/>
      <w:bookmarkEnd w:id="252"/>
      <w:bookmarkEnd w:id="253"/>
      <w:bookmarkEnd w:id="254"/>
      <w:bookmarkEnd w:id="255"/>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lastRenderedPageBreak/>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56" w:name="_Toc19197293"/>
      <w:bookmarkStart w:id="257" w:name="_Toc27896446"/>
      <w:bookmarkStart w:id="258" w:name="_Toc36192614"/>
      <w:bookmarkStart w:id="259" w:name="_Toc37076345"/>
      <w:bookmarkStart w:id="260" w:name="_Toc45194791"/>
      <w:bookmarkStart w:id="261" w:name="_Toc47594203"/>
      <w:bookmarkStart w:id="262" w:name="_Toc51836834"/>
      <w:bookmarkStart w:id="263" w:name="_Toc68066512"/>
      <w:r w:rsidRPr="00F70B61">
        <w:rPr>
          <w:lang w:val="en-US"/>
        </w:rPr>
        <w:t>4.3.5</w:t>
      </w:r>
      <w:r w:rsidRPr="00F70B61">
        <w:rPr>
          <w:lang w:val="en-US"/>
        </w:rPr>
        <w:tab/>
        <w:t>Application detection and control requirements</w:t>
      </w:r>
      <w:bookmarkEnd w:id="256"/>
      <w:bookmarkEnd w:id="257"/>
      <w:bookmarkEnd w:id="258"/>
      <w:bookmarkEnd w:id="259"/>
      <w:bookmarkEnd w:id="260"/>
      <w:bookmarkEnd w:id="261"/>
      <w:bookmarkEnd w:id="262"/>
      <w:bookmarkEnd w:id="263"/>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64" w:name="_Toc19197294"/>
      <w:bookmarkStart w:id="265" w:name="_Toc27896447"/>
      <w:bookmarkStart w:id="266" w:name="_Toc36192615"/>
      <w:bookmarkStart w:id="267" w:name="_Toc37076346"/>
      <w:bookmarkStart w:id="268" w:name="_Toc45194792"/>
      <w:bookmarkStart w:id="269" w:name="_Toc47594204"/>
      <w:bookmarkStart w:id="270" w:name="_Toc51836835"/>
      <w:bookmarkStart w:id="271" w:name="_Toc68066513"/>
      <w:r w:rsidRPr="00F70B61">
        <w:t>4.3.6</w:t>
      </w:r>
      <w:r w:rsidRPr="00F70B61">
        <w:rPr>
          <w:rFonts w:eastAsia="SimSun"/>
        </w:rPr>
        <w:tab/>
      </w:r>
      <w:r w:rsidRPr="00F70B61">
        <w:t xml:space="preserve">Support for </w:t>
      </w:r>
      <w:r>
        <w:t xml:space="preserve">session management related network </w:t>
      </w:r>
      <w:r w:rsidRPr="00F70B61">
        <w:t>capability exposure</w:t>
      </w:r>
      <w:bookmarkEnd w:id="264"/>
      <w:bookmarkEnd w:id="265"/>
      <w:bookmarkEnd w:id="266"/>
      <w:bookmarkEnd w:id="267"/>
      <w:bookmarkEnd w:id="268"/>
      <w:bookmarkEnd w:id="269"/>
      <w:bookmarkEnd w:id="270"/>
      <w:bookmarkEnd w:id="271"/>
    </w:p>
    <w:p w14:paraId="3A189F50" w14:textId="77777777" w:rsidR="00787F8E" w:rsidRDefault="00787F8E" w:rsidP="00787F8E">
      <w:bookmarkStart w:id="272" w:name="_Toc19197295"/>
      <w:bookmarkStart w:id="273" w:name="_Toc27896448"/>
      <w:r>
        <w:t>Support for network capability exposure enables an AF (e.g. an external ASP) to request the following session management related policy control functionality from the NEF:</w:t>
      </w:r>
    </w:p>
    <w:p w14:paraId="5DA48FB6" w14:textId="2138B4F7" w:rsidR="00787F8E" w:rsidRDefault="00787F8E" w:rsidP="00787F8E">
      <w:pPr>
        <w:pStyle w:val="B1"/>
      </w:pPr>
      <w:r>
        <w:t>-</w:t>
      </w:r>
      <w:r>
        <w:tab/>
        <w:t xml:space="preserve">Set or change a chargeable party at AF session setup (see clause 4.15.6.4 and 4.15.6.5 of </w:t>
      </w:r>
      <w:r w:rsidR="0030218C">
        <w:t>TS</w:t>
      </w:r>
      <w:r w:rsidR="0030218C">
        <w:t> </w:t>
      </w:r>
      <w:r w:rsidR="0030218C">
        <w:t>23.502</w:t>
      </w:r>
      <w:r w:rsidR="0030218C">
        <w:t> </w:t>
      </w:r>
      <w:r w:rsidR="0030218C">
        <w:t>[</w:t>
      </w:r>
      <w:r>
        <w:t>3]);</w:t>
      </w:r>
    </w:p>
    <w:p w14:paraId="0D2A162E" w14:textId="39BA7D7D" w:rsidR="00787F8E" w:rsidRDefault="00787F8E" w:rsidP="00787F8E">
      <w:pPr>
        <w:pStyle w:val="B1"/>
      </w:pPr>
      <w:r>
        <w:t>-</w:t>
      </w:r>
      <w:r>
        <w:tab/>
        <w:t xml:space="preserve">Set up an AF session with required QoS (see clause 6.1.3.22 and </w:t>
      </w:r>
      <w:r w:rsidR="0030218C">
        <w:t>TS</w:t>
      </w:r>
      <w:r w:rsidR="0030218C">
        <w:t> </w:t>
      </w:r>
      <w:r w:rsidR="0030218C">
        <w:t>23.502</w:t>
      </w:r>
      <w:r w:rsidR="0030218C">
        <w:t> </w:t>
      </w:r>
      <w:r w:rsidR="0030218C">
        <w:t>[</w:t>
      </w:r>
      <w:r>
        <w:t>3], clause 4.15.6.6);</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77777777" w:rsidR="00787F8E" w:rsidRPr="00F70B61" w:rsidRDefault="00787F8E" w:rsidP="00787F8E">
      <w:pPr>
        <w:pStyle w:val="Heading3"/>
      </w:pPr>
      <w:bookmarkStart w:id="274" w:name="_Toc36192616"/>
      <w:bookmarkStart w:id="275" w:name="_Toc37076347"/>
      <w:bookmarkStart w:id="276" w:name="_Toc45194793"/>
      <w:bookmarkStart w:id="277" w:name="_Toc47594205"/>
      <w:bookmarkStart w:id="278" w:name="_Toc51836836"/>
      <w:bookmarkStart w:id="279" w:name="_Toc68066514"/>
      <w:r w:rsidRPr="00F70B61">
        <w:t>4.3.7</w:t>
      </w:r>
      <w:r w:rsidRPr="00F70B61">
        <w:rPr>
          <w:rFonts w:eastAsia="SimSun"/>
        </w:rPr>
        <w:tab/>
      </w:r>
      <w:r w:rsidRPr="00F70B61">
        <w:t>Traffic steering control</w:t>
      </w:r>
      <w:bookmarkEnd w:id="272"/>
      <w:bookmarkEnd w:id="273"/>
      <w:bookmarkEnd w:id="274"/>
      <w:bookmarkEnd w:id="275"/>
      <w:bookmarkEnd w:id="276"/>
      <w:bookmarkEnd w:id="277"/>
      <w:bookmarkEnd w:id="278"/>
      <w:bookmarkEnd w:id="279"/>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0E999A39"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 xml:space="preserve">This is supported in non-roaming and LBO scenarios only, as described in </w:t>
      </w:r>
      <w:r w:rsidR="0030218C">
        <w:rPr>
          <w:rFonts w:eastAsia="MS Mincho"/>
        </w:rPr>
        <w:t>TS</w:t>
      </w:r>
      <w:r w:rsidR="0030218C">
        <w:rPr>
          <w:rFonts w:eastAsia="MS Mincho"/>
        </w:rPr>
        <w:t> </w:t>
      </w:r>
      <w:r w:rsidR="0030218C">
        <w:rPr>
          <w:rFonts w:eastAsia="MS Mincho"/>
        </w:rPr>
        <w:t>23.501</w:t>
      </w:r>
      <w:r w:rsidR="0030218C">
        <w:rPr>
          <w:rFonts w:eastAsia="MS Mincho"/>
        </w:rPr>
        <w:t> </w:t>
      </w:r>
      <w:r w:rsidR="0030218C">
        <w:rPr>
          <w:rFonts w:eastAsia="MS Mincho"/>
        </w:rPr>
        <w:t>[</w:t>
      </w:r>
      <w:r>
        <w:rPr>
          <w:rFonts w:eastAsia="MS Mincho"/>
        </w:rPr>
        <w:t>2], clause 5.6.7.</w:t>
      </w:r>
    </w:p>
    <w:p w14:paraId="661B38D0" w14:textId="77777777" w:rsidR="00787F8E" w:rsidRPr="00F70B61" w:rsidRDefault="00787F8E" w:rsidP="00787F8E">
      <w:pPr>
        <w:pStyle w:val="Heading1"/>
      </w:pPr>
      <w:bookmarkStart w:id="280" w:name="_Toc19197296"/>
      <w:bookmarkStart w:id="281" w:name="_Toc27896449"/>
      <w:bookmarkStart w:id="282" w:name="_Toc36192617"/>
      <w:bookmarkStart w:id="283" w:name="_Toc37076348"/>
      <w:bookmarkStart w:id="284" w:name="_Toc45194794"/>
      <w:bookmarkStart w:id="285" w:name="_Toc47594206"/>
      <w:bookmarkStart w:id="286" w:name="_Toc51836837"/>
      <w:bookmarkStart w:id="287" w:name="_Toc68066515"/>
      <w:r w:rsidRPr="00F70B61">
        <w:rPr>
          <w:rFonts w:hint="eastAsia"/>
          <w:lang w:eastAsia="zh-CN"/>
        </w:rPr>
        <w:t>5</w:t>
      </w:r>
      <w:r w:rsidRPr="00F70B61">
        <w:tab/>
      </w:r>
      <w:r w:rsidRPr="00F70B61">
        <w:rPr>
          <w:lang w:eastAsia="zh-CN"/>
        </w:rPr>
        <w:t>Architecture model and reference points</w:t>
      </w:r>
      <w:bookmarkEnd w:id="280"/>
      <w:bookmarkEnd w:id="281"/>
      <w:bookmarkEnd w:id="282"/>
      <w:bookmarkEnd w:id="283"/>
      <w:bookmarkEnd w:id="284"/>
      <w:bookmarkEnd w:id="285"/>
      <w:bookmarkEnd w:id="286"/>
      <w:bookmarkEnd w:id="287"/>
    </w:p>
    <w:p w14:paraId="3D5F6233" w14:textId="77777777" w:rsidR="00787F8E" w:rsidRPr="00F70B61" w:rsidRDefault="00787F8E" w:rsidP="00787F8E">
      <w:pPr>
        <w:pStyle w:val="Heading2"/>
      </w:pPr>
      <w:bookmarkStart w:id="288" w:name="_Toc19197297"/>
      <w:bookmarkStart w:id="289" w:name="_Toc27896450"/>
      <w:bookmarkStart w:id="290" w:name="_Toc36192618"/>
      <w:bookmarkStart w:id="291" w:name="_Toc37076349"/>
      <w:bookmarkStart w:id="292" w:name="_Toc45194795"/>
      <w:bookmarkStart w:id="293" w:name="_Toc47594207"/>
      <w:bookmarkStart w:id="294" w:name="_Toc51836838"/>
      <w:bookmarkStart w:id="295" w:name="_Toc68066516"/>
      <w:r w:rsidRPr="00F70B61">
        <w:t>5.1</w:t>
      </w:r>
      <w:r w:rsidRPr="00F70B61">
        <w:tab/>
        <w:t>General</w:t>
      </w:r>
      <w:bookmarkEnd w:id="288"/>
      <w:bookmarkEnd w:id="289"/>
      <w:bookmarkEnd w:id="290"/>
      <w:bookmarkEnd w:id="291"/>
      <w:bookmarkEnd w:id="292"/>
      <w:bookmarkEnd w:id="293"/>
      <w:bookmarkEnd w:id="294"/>
      <w:bookmarkEnd w:id="295"/>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lastRenderedPageBreak/>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296" w:name="_Toc19197298"/>
      <w:bookmarkStart w:id="297" w:name="_Toc27896451"/>
      <w:bookmarkStart w:id="298" w:name="_Toc36192619"/>
      <w:bookmarkStart w:id="299" w:name="_Toc37076350"/>
      <w:bookmarkStart w:id="300" w:name="_Toc45194796"/>
      <w:bookmarkStart w:id="301" w:name="_Toc47594208"/>
      <w:bookmarkStart w:id="302" w:name="_Toc51836839"/>
      <w:bookmarkStart w:id="303" w:name="_Toc68066517"/>
      <w:r w:rsidRPr="00F70B61">
        <w:rPr>
          <w:rFonts w:hint="eastAsia"/>
          <w:lang w:eastAsia="zh-CN"/>
        </w:rPr>
        <w:t>5</w:t>
      </w:r>
      <w:r w:rsidRPr="00F70B61">
        <w:t>.2</w:t>
      </w:r>
      <w:r w:rsidRPr="00F70B61">
        <w:tab/>
      </w:r>
      <w:r w:rsidRPr="00F70B61">
        <w:rPr>
          <w:lang w:eastAsia="zh-CN"/>
        </w:rPr>
        <w:t>Reference architecture</w:t>
      </w:r>
      <w:bookmarkEnd w:id="296"/>
      <w:bookmarkEnd w:id="297"/>
      <w:bookmarkEnd w:id="298"/>
      <w:bookmarkEnd w:id="299"/>
      <w:bookmarkEnd w:id="300"/>
      <w:bookmarkEnd w:id="301"/>
      <w:bookmarkEnd w:id="302"/>
      <w:bookmarkEnd w:id="303"/>
    </w:p>
    <w:p w14:paraId="73CFCB5F" w14:textId="77777777" w:rsidR="00787F8E" w:rsidRPr="00F70B61" w:rsidRDefault="00787F8E" w:rsidP="00787F8E">
      <w:pPr>
        <w:pStyle w:val="Heading3"/>
        <w:rPr>
          <w:lang w:eastAsia="zh-CN"/>
        </w:rPr>
      </w:pPr>
      <w:bookmarkStart w:id="304" w:name="_Toc19197299"/>
      <w:bookmarkStart w:id="305" w:name="_Toc27896452"/>
      <w:bookmarkStart w:id="306" w:name="_Toc36192620"/>
      <w:bookmarkStart w:id="307" w:name="_Toc37076351"/>
      <w:bookmarkStart w:id="308" w:name="_Toc45194797"/>
      <w:bookmarkStart w:id="309" w:name="_Toc47594209"/>
      <w:bookmarkStart w:id="310" w:name="_Toc51836840"/>
      <w:bookmarkStart w:id="311" w:name="_Toc68066518"/>
      <w:r w:rsidRPr="00F70B61">
        <w:rPr>
          <w:rFonts w:hint="eastAsia"/>
          <w:lang w:eastAsia="zh-CN"/>
        </w:rPr>
        <w:t>5</w:t>
      </w:r>
      <w:r w:rsidRPr="00F70B61">
        <w:t>.2.1</w:t>
      </w:r>
      <w:r w:rsidRPr="00F70B61">
        <w:tab/>
        <w:t xml:space="preserve">Non-roaming </w:t>
      </w:r>
      <w:r w:rsidRPr="00F70B61">
        <w:rPr>
          <w:lang w:eastAsia="zh-CN"/>
        </w:rPr>
        <w:t>architecture</w:t>
      </w:r>
      <w:bookmarkEnd w:id="304"/>
      <w:bookmarkEnd w:id="305"/>
      <w:bookmarkEnd w:id="306"/>
      <w:bookmarkEnd w:id="307"/>
      <w:bookmarkEnd w:id="308"/>
      <w:bookmarkEnd w:id="309"/>
      <w:bookmarkEnd w:id="310"/>
      <w:bookmarkEnd w:id="311"/>
    </w:p>
    <w:p w14:paraId="05B9E131" w14:textId="77777777" w:rsidR="00787F8E" w:rsidRPr="00F70B61" w:rsidRDefault="00787F8E" w:rsidP="00787F8E">
      <w:bookmarkStart w:id="312" w:name="_Hlk496905240"/>
      <w:r w:rsidRPr="00F70B61">
        <w:t>The reference architecture of policy and charging control framework for the 5G System</w:t>
      </w:r>
      <w:bookmarkEnd w:id="312"/>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99.9pt" o:ole="">
            <v:imagedata r:id="rId11" o:title=""/>
          </v:shape>
          <o:OLEObject Type="Embed" ProgID="Word.Picture.8" ShapeID="_x0000_i1025" DrawAspect="Content" ObjectID="_1678680089" r:id="rId12"/>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13" w:name="_MON_1600547904"/>
    <w:bookmarkEnd w:id="313"/>
    <w:p w14:paraId="74B3EFAD" w14:textId="77777777" w:rsidR="00787F8E" w:rsidRPr="007B1DBA" w:rsidRDefault="00787F8E" w:rsidP="00787F8E">
      <w:pPr>
        <w:pStyle w:val="TH"/>
      </w:pPr>
      <w:r w:rsidRPr="007B1DBA">
        <w:object w:dxaOrig="8835" w:dyaOrig="5531" w14:anchorId="7E660A1C">
          <v:shape id="_x0000_i1026" type="#_x0000_t75" style="width:368.05pt;height:230.5pt" o:ole="">
            <v:imagedata r:id="rId13" o:title=""/>
          </v:shape>
          <o:OLEObject Type="Embed" ProgID="Word.Picture.8" ShapeID="_x0000_i1026" DrawAspect="Content" ObjectID="_1678680090" r:id="rId14"/>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60C06548" w:rsidR="00787F8E" w:rsidRPr="00F70B61" w:rsidRDefault="00787F8E" w:rsidP="00787F8E">
      <w:pPr>
        <w:pStyle w:val="NO"/>
      </w:pPr>
      <w:r w:rsidRPr="00F70B61">
        <w:lastRenderedPageBreak/>
        <w:t>NOTE 1:</w:t>
      </w:r>
      <w:r w:rsidRPr="00F70B61">
        <w:tab/>
        <w:t xml:space="preserve">The N4 reference point is not part of the 5G Policy Framework architecture but shown in the figures for completeness. See </w:t>
      </w:r>
      <w:r w:rsidR="0030218C" w:rsidRPr="00F70B61">
        <w:t>TS</w:t>
      </w:r>
      <w:r w:rsidR="0030218C">
        <w:t> </w:t>
      </w:r>
      <w:r w:rsidR="0030218C" w:rsidRPr="00F70B61">
        <w:t>23.501</w:t>
      </w:r>
      <w:r w:rsidR="0030218C">
        <w:t> </w:t>
      </w:r>
      <w:r w:rsidR="0030218C" w:rsidRPr="00F70B61">
        <w:t>[</w:t>
      </w:r>
      <w:r w:rsidRPr="00F70B61">
        <w:t>2] for N4 reference point definition.</w:t>
      </w:r>
    </w:p>
    <w:p w14:paraId="10C9CDAB" w14:textId="50D1F073"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0030218C" w:rsidRPr="00F70B61">
        <w:rPr>
          <w:lang w:val="en-US"/>
        </w:rPr>
        <w:t>TS</w:t>
      </w:r>
      <w:r w:rsidR="0030218C">
        <w:rPr>
          <w:lang w:val="en-US"/>
        </w:rPr>
        <w:t> </w:t>
      </w:r>
      <w:r w:rsidR="0030218C" w:rsidRPr="00F70B61">
        <w:t>23.501</w:t>
      </w:r>
      <w:r w:rsidR="0030218C">
        <w:rPr>
          <w:lang w:val="en-US"/>
        </w:rPr>
        <w:t> </w:t>
      </w:r>
      <w:r w:rsidR="0030218C" w:rsidRPr="00F70B61">
        <w:t>[</w:t>
      </w:r>
      <w:r w:rsidRPr="00F70B61">
        <w:t>2].</w:t>
      </w:r>
    </w:p>
    <w:p w14:paraId="28E3CCE6" w14:textId="5583DE16"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w:t>
      </w:r>
      <w:r w:rsidR="0030218C">
        <w:rPr>
          <w:lang w:eastAsia="zh-CN"/>
        </w:rPr>
        <w:t>TS</w:t>
      </w:r>
      <w:r w:rsidR="0030218C">
        <w:rPr>
          <w:lang w:eastAsia="zh-CN"/>
        </w:rPr>
        <w:t> </w:t>
      </w:r>
      <w:r w:rsidR="0030218C">
        <w:rPr>
          <w:lang w:eastAsia="zh-CN"/>
        </w:rPr>
        <w:t>32.240</w:t>
      </w:r>
      <w:r w:rsidR="0030218C">
        <w:rPr>
          <w:lang w:eastAsia="zh-CN"/>
        </w:rPr>
        <w:t> </w:t>
      </w:r>
      <w:r w:rsidR="0030218C">
        <w:rPr>
          <w:lang w:eastAsia="zh-CN"/>
        </w:rPr>
        <w:t>[</w:t>
      </w:r>
      <w:r>
        <w:rPr>
          <w:lang w:eastAsia="zh-CN"/>
        </w:rPr>
        <w:t>8].</w:t>
      </w:r>
    </w:p>
    <w:p w14:paraId="46385ABD" w14:textId="17A25BB2"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w:t>
      </w:r>
      <w:r w:rsidR="0030218C">
        <w:rPr>
          <w:lang w:eastAsia="zh-CN"/>
        </w:rPr>
        <w:t>TS</w:t>
      </w:r>
      <w:r w:rsidR="0030218C">
        <w:rPr>
          <w:lang w:eastAsia="zh-CN"/>
        </w:rPr>
        <w:t> </w:t>
      </w:r>
      <w:r w:rsidR="0030218C">
        <w:rPr>
          <w:lang w:eastAsia="zh-CN"/>
        </w:rPr>
        <w:t>23.502</w:t>
      </w:r>
      <w:r w:rsidR="0030218C">
        <w:rPr>
          <w:lang w:eastAsia="zh-CN"/>
        </w:rPr>
        <w:t> </w:t>
      </w:r>
      <w:r w:rsidR="0030218C">
        <w:rPr>
          <w:lang w:eastAsia="zh-CN"/>
        </w:rPr>
        <w:t>[</w:t>
      </w:r>
      <w:r>
        <w:rPr>
          <w:lang w:eastAsia="zh-CN"/>
        </w:rPr>
        <w:t>3].</w:t>
      </w:r>
    </w:p>
    <w:p w14:paraId="2CE0E27E" w14:textId="44C33767" w:rsidR="00663770" w:rsidRDefault="00663770" w:rsidP="0030218C">
      <w:pPr>
        <w:rPr>
          <w:lang w:eastAsia="zh-CN"/>
        </w:rPr>
      </w:pPr>
      <w:bookmarkStart w:id="314" w:name="_Toc19197300"/>
      <w:bookmarkStart w:id="315" w:name="_Toc27896453"/>
      <w:bookmarkStart w:id="316" w:name="_Toc36192621"/>
      <w:bookmarkStart w:id="317" w:name="_Toc37076352"/>
      <w:bookmarkStart w:id="318" w:name="_Toc45194798"/>
      <w:bookmarkStart w:id="319" w:name="_Toc47594210"/>
      <w:bookmarkStart w:id="320" w:name="_Toc51836841"/>
      <w:r>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F70B61" w:rsidRDefault="00787F8E" w:rsidP="00787F8E">
      <w:pPr>
        <w:pStyle w:val="Heading3"/>
        <w:rPr>
          <w:lang w:eastAsia="zh-CN"/>
        </w:rPr>
      </w:pPr>
      <w:bookmarkStart w:id="321" w:name="_Toc68066519"/>
      <w:r w:rsidRPr="00F70B61">
        <w:rPr>
          <w:rFonts w:hint="eastAsia"/>
          <w:lang w:eastAsia="zh-CN"/>
        </w:rPr>
        <w:t>5</w:t>
      </w:r>
      <w:r w:rsidRPr="00F70B61">
        <w:t>.2.2</w:t>
      </w:r>
      <w:r w:rsidRPr="00F70B61">
        <w:tab/>
        <w:t xml:space="preserve">Roaming </w:t>
      </w:r>
      <w:r w:rsidRPr="00F70B61">
        <w:rPr>
          <w:lang w:eastAsia="zh-CN"/>
        </w:rPr>
        <w:t>architecture</w:t>
      </w:r>
      <w:bookmarkEnd w:id="314"/>
      <w:bookmarkEnd w:id="315"/>
      <w:bookmarkEnd w:id="316"/>
      <w:bookmarkEnd w:id="317"/>
      <w:bookmarkEnd w:id="318"/>
      <w:bookmarkEnd w:id="319"/>
      <w:bookmarkEnd w:id="320"/>
      <w:bookmarkEnd w:id="321"/>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7BC34415" w14:textId="680231A0" w:rsidR="00787F8E" w:rsidRDefault="00023F69" w:rsidP="00787F8E">
      <w:pPr>
        <w:pStyle w:val="TH"/>
        <w:rPr>
          <w:rFonts w:eastAsia="DengXian"/>
        </w:rPr>
      </w:pPr>
      <w:r w:rsidRPr="00787F8E">
        <w:rPr>
          <w:b w:val="0"/>
          <w:noProof/>
        </w:rPr>
        <w:drawing>
          <wp:inline distT="0" distB="0" distL="0" distR="0" wp14:anchorId="2B9EC76A" wp14:editId="2CC04ACC">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22" w:name="_MON_1600547967"/>
    <w:bookmarkEnd w:id="322"/>
    <w:p w14:paraId="642133C0" w14:textId="77777777" w:rsidR="00787F8E" w:rsidRDefault="00787F8E" w:rsidP="00787F8E">
      <w:pPr>
        <w:pStyle w:val="TH"/>
        <w:rPr>
          <w:rFonts w:eastAsia="DengXian"/>
        </w:rPr>
      </w:pPr>
      <w:r w:rsidRPr="00D24D85">
        <w:object w:dxaOrig="9205" w:dyaOrig="6165" w14:anchorId="0554EF13">
          <v:shape id="_x0000_i1027" type="#_x0000_t75" style="width:367pt;height:246.1pt" o:ole="">
            <v:imagedata r:id="rId16" o:title=""/>
          </v:shape>
          <o:OLEObject Type="Embed" ProgID="Word.Picture.8" ShapeID="_x0000_i1027" DrawAspect="Content" ObjectID="_1678680091" r:id="rId17"/>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787F8E">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787F8E">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28" type="#_x0000_t75" style="width:475pt;height:188.05pt" o:ole="">
            <v:imagedata r:id="rId18" o:title=""/>
          </v:shape>
          <o:OLEObject Type="Embed" ProgID="Visio.Drawing.11" ShapeID="_x0000_i1028" DrawAspect="Content" ObjectID="_1678680092" r:id="rId19"/>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23" w:name="_MON_1632751462"/>
    <w:bookmarkEnd w:id="323"/>
    <w:p w14:paraId="4FD0B160" w14:textId="77777777" w:rsidR="00787F8E" w:rsidRDefault="00787F8E" w:rsidP="00787F8E">
      <w:pPr>
        <w:pStyle w:val="TH"/>
        <w:rPr>
          <w:rFonts w:eastAsia="DengXian"/>
        </w:rPr>
      </w:pPr>
      <w:r w:rsidRPr="00D24D85">
        <w:object w:dxaOrig="11340" w:dyaOrig="6267" w14:anchorId="734D022D">
          <v:shape id="_x0000_i1029" type="#_x0000_t75" style="width:437.9pt;height:242.35pt" o:ole="">
            <v:imagedata r:id="rId20" o:title=""/>
          </v:shape>
          <o:OLEObject Type="Embed" ProgID="Word.Picture.8" ShapeID="_x0000_i1029" DrawAspect="Content" ObjectID="_1678680093" r:id="rId21"/>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24" w:name="_Toc19197301"/>
      <w:bookmarkStart w:id="325" w:name="_Toc27896454"/>
      <w:bookmarkStart w:id="326" w:name="_Toc36192622"/>
      <w:bookmarkStart w:id="327" w:name="_Toc37076353"/>
      <w:bookmarkStart w:id="328" w:name="_Toc45194799"/>
      <w:bookmarkStart w:id="329" w:name="_Toc47594211"/>
      <w:bookmarkStart w:id="330" w:name="_Toc51836842"/>
      <w:bookmarkStart w:id="331" w:name="_Toc68066520"/>
      <w:r w:rsidRPr="00F70B61">
        <w:rPr>
          <w:rFonts w:hint="eastAsia"/>
          <w:lang w:eastAsia="zh-CN"/>
        </w:rPr>
        <w:t>5</w:t>
      </w:r>
      <w:r w:rsidRPr="00F70B61">
        <w:t>.2.3</w:t>
      </w:r>
      <w:r>
        <w:tab/>
        <w:t>Void</w:t>
      </w:r>
      <w:bookmarkEnd w:id="324"/>
      <w:bookmarkEnd w:id="325"/>
      <w:bookmarkEnd w:id="326"/>
      <w:bookmarkEnd w:id="327"/>
      <w:bookmarkEnd w:id="328"/>
      <w:bookmarkEnd w:id="329"/>
      <w:bookmarkEnd w:id="330"/>
      <w:bookmarkEnd w:id="331"/>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32" w:name="_Toc19197302"/>
      <w:bookmarkStart w:id="333" w:name="_Toc27896455"/>
      <w:bookmarkStart w:id="334" w:name="_Toc36192623"/>
      <w:bookmarkStart w:id="335" w:name="_Toc37076354"/>
      <w:bookmarkStart w:id="336" w:name="_Toc45194800"/>
      <w:bookmarkStart w:id="337" w:name="_Toc47594212"/>
      <w:bookmarkStart w:id="338" w:name="_Toc51836843"/>
      <w:bookmarkStart w:id="339" w:name="_Toc68066521"/>
      <w:r w:rsidRPr="00F70B61">
        <w:rPr>
          <w:rFonts w:hint="eastAsia"/>
          <w:lang w:eastAsia="zh-CN"/>
        </w:rPr>
        <w:t>5</w:t>
      </w:r>
      <w:r w:rsidRPr="00F70B61">
        <w:t>.3</w:t>
      </w:r>
      <w:r w:rsidRPr="00F70B61">
        <w:tab/>
        <w:t>Service-based interfaces and reference points</w:t>
      </w:r>
      <w:bookmarkEnd w:id="332"/>
      <w:bookmarkEnd w:id="333"/>
      <w:bookmarkEnd w:id="334"/>
      <w:bookmarkEnd w:id="335"/>
      <w:bookmarkEnd w:id="336"/>
      <w:bookmarkEnd w:id="337"/>
      <w:bookmarkEnd w:id="338"/>
      <w:bookmarkEnd w:id="339"/>
    </w:p>
    <w:p w14:paraId="558D5BF5" w14:textId="77777777" w:rsidR="00787F8E" w:rsidRPr="00F70B61" w:rsidRDefault="00787F8E" w:rsidP="00787F8E">
      <w:pPr>
        <w:pStyle w:val="Heading3"/>
      </w:pPr>
      <w:bookmarkStart w:id="340" w:name="_Toc19197303"/>
      <w:bookmarkStart w:id="341" w:name="_Toc27896456"/>
      <w:bookmarkStart w:id="342" w:name="_Toc36192624"/>
      <w:bookmarkStart w:id="343" w:name="_Toc37076355"/>
      <w:bookmarkStart w:id="344" w:name="_Toc45194801"/>
      <w:bookmarkStart w:id="345" w:name="_Toc47594213"/>
      <w:bookmarkStart w:id="346" w:name="_Toc51836844"/>
      <w:bookmarkStart w:id="347" w:name="_Toc68066522"/>
      <w:r w:rsidRPr="00F70B61">
        <w:t>5.3.1</w:t>
      </w:r>
      <w:r w:rsidRPr="00F70B61">
        <w:tab/>
        <w:t>Interactions between PCF and AF</w:t>
      </w:r>
      <w:bookmarkEnd w:id="340"/>
      <w:bookmarkEnd w:id="341"/>
      <w:bookmarkEnd w:id="342"/>
      <w:bookmarkEnd w:id="343"/>
      <w:bookmarkEnd w:id="344"/>
      <w:bookmarkEnd w:id="345"/>
      <w:bookmarkEnd w:id="346"/>
      <w:bookmarkEnd w:id="347"/>
    </w:p>
    <w:p w14:paraId="2B0DA829"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13115A5E"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 xml:space="preserve">5.6.7 of </w:t>
      </w:r>
      <w:r w:rsidR="0030218C" w:rsidRPr="00F70B61">
        <w:t>TS</w:t>
      </w:r>
      <w:r w:rsidR="0030218C">
        <w:t> </w:t>
      </w:r>
      <w:r w:rsidR="0030218C" w:rsidRPr="00F70B61">
        <w:t>23.501</w:t>
      </w:r>
      <w:r w:rsidR="0030218C">
        <w:t> </w:t>
      </w:r>
      <w:r w:rsidR="0030218C" w:rsidRPr="00F70B61">
        <w:t>[</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159A0C87" w:rsidR="00787F8E" w:rsidRPr="00F70B61" w:rsidRDefault="00663770" w:rsidP="00787F8E">
      <w:pPr>
        <w:rPr>
          <w:rFonts w:eastAsia="DengXian"/>
        </w:rPr>
      </w:pPr>
      <w:proofErr w:type="spellStart"/>
      <w:r>
        <w:rPr>
          <w:rFonts w:eastAsia="DengXian"/>
        </w:rPr>
        <w:lastRenderedPageBreak/>
        <w:t>Npcf</w:t>
      </w:r>
      <w:proofErr w:type="spellEnd"/>
      <w:r>
        <w:rPr>
          <w:rFonts w:eastAsia="DengXian"/>
        </w:rPr>
        <w:t xml:space="preserve"> also enables the AF to request to influence Access and Mobility related policies for a UE. </w:t>
      </w:r>
      <w:proofErr w:type="spellStart"/>
      <w:r w:rsidR="00787F8E" w:rsidRPr="00F70B61">
        <w:rPr>
          <w:rFonts w:eastAsia="DengXian"/>
        </w:rPr>
        <w:t>Npcf</w:t>
      </w:r>
      <w:proofErr w:type="spellEnd"/>
      <w:r w:rsidR="00787F8E" w:rsidRPr="00F70B61">
        <w:rPr>
          <w:rFonts w:eastAsia="DengXian"/>
        </w:rPr>
        <w:t xml:space="preserve"> and </w:t>
      </w:r>
      <w:proofErr w:type="spellStart"/>
      <w:r w:rsidR="00787F8E" w:rsidRPr="00F70B61">
        <w:rPr>
          <w:rFonts w:eastAsia="DengXian"/>
        </w:rPr>
        <w:t>Naf</w:t>
      </w:r>
      <w:proofErr w:type="spellEnd"/>
      <w:r w:rsidR="00787F8E" w:rsidRPr="00F70B61">
        <w:rPr>
          <w:rFonts w:eastAsia="DengXian"/>
        </w:rPr>
        <w:t xml:space="preserve"> enable the AF </w:t>
      </w:r>
      <w:r w:rsidR="00787F8E" w:rsidRPr="00F70B61">
        <w:rPr>
          <w:rFonts w:eastAsia="DengXian"/>
          <w:lang w:eastAsia="ja-JP"/>
        </w:rPr>
        <w:t>subscription to notifications on</w:t>
      </w:r>
      <w:r w:rsidR="00787F8E" w:rsidRPr="00F70B61">
        <w:rPr>
          <w:rFonts w:eastAsia="DengXian"/>
        </w:rPr>
        <w:t xml:space="preserve"> PDU Session events, i.e. the events requested by the AF as described in </w:t>
      </w:r>
      <w:r w:rsidR="00787F8E" w:rsidRPr="00F70B61">
        <w:t>clause</w:t>
      </w:r>
      <w:r w:rsidR="00787F8E">
        <w:t xml:space="preserve"> 6.1.3.18 and the </w:t>
      </w:r>
      <w:r w:rsidR="00787F8E" w:rsidRPr="00F70B61">
        <w:rPr>
          <w:rFonts w:eastAsia="DengXian"/>
        </w:rPr>
        <w:t xml:space="preserve">change of DNAI </w:t>
      </w:r>
      <w:r w:rsidR="00787F8E" w:rsidRPr="00F70B61">
        <w:t xml:space="preserve">as defined in </w:t>
      </w:r>
      <w:r w:rsidR="00787F8E">
        <w:t>c</w:t>
      </w:r>
      <w:r w:rsidR="00787F8E" w:rsidRPr="00F70B61">
        <w:t>lause</w:t>
      </w:r>
      <w:r w:rsidR="00787F8E">
        <w:t> </w:t>
      </w:r>
      <w:r w:rsidR="00787F8E" w:rsidRPr="00F70B61">
        <w:t xml:space="preserve">5.6.7 of </w:t>
      </w:r>
      <w:r w:rsidR="0030218C" w:rsidRPr="00F70B61">
        <w:t>TS</w:t>
      </w:r>
      <w:r w:rsidR="0030218C">
        <w:t> </w:t>
      </w:r>
      <w:r w:rsidR="0030218C" w:rsidRPr="00F70B61">
        <w:t>23.501</w:t>
      </w:r>
      <w:r w:rsidR="0030218C">
        <w:t> </w:t>
      </w:r>
      <w:r w:rsidR="0030218C" w:rsidRPr="00F70B61">
        <w:t>[</w:t>
      </w:r>
      <w:r w:rsidR="00787F8E" w:rsidRPr="00F70B61">
        <w:t>2]</w:t>
      </w:r>
      <w:r w:rsidR="00787F8E"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48" w:name="_Toc19197304"/>
      <w:bookmarkStart w:id="349" w:name="_Toc27896457"/>
      <w:bookmarkStart w:id="350" w:name="_Toc36192625"/>
      <w:bookmarkStart w:id="351" w:name="_Toc37076356"/>
      <w:bookmarkStart w:id="352" w:name="_Toc45194802"/>
      <w:bookmarkStart w:id="353" w:name="_Toc47594214"/>
      <w:bookmarkStart w:id="354" w:name="_Toc51836845"/>
      <w:bookmarkStart w:id="355" w:name="_Toc68066523"/>
      <w:r w:rsidRPr="00F70B61">
        <w:t>5.3.2</w:t>
      </w:r>
      <w:r w:rsidRPr="00F70B61">
        <w:tab/>
        <w:t>Interactions between PCF and SMF</w:t>
      </w:r>
      <w:bookmarkEnd w:id="348"/>
      <w:bookmarkEnd w:id="349"/>
      <w:bookmarkEnd w:id="350"/>
      <w:bookmarkEnd w:id="351"/>
      <w:bookmarkEnd w:id="352"/>
      <w:bookmarkEnd w:id="353"/>
      <w:bookmarkEnd w:id="354"/>
      <w:bookmarkEnd w:id="355"/>
    </w:p>
    <w:p w14:paraId="28B814FC"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0159F28D" w:rsidR="00787F8E" w:rsidRDefault="00787F8E" w:rsidP="00787F8E">
      <w:pPr>
        <w:pStyle w:val="B1"/>
        <w:rPr>
          <w:rFonts w:eastAsia="DengXian"/>
        </w:rPr>
      </w:pPr>
      <w:r>
        <w:rPr>
          <w:rFonts w:eastAsia="DengXian"/>
        </w:rPr>
        <w:t>-</w:t>
      </w:r>
      <w:r>
        <w:rPr>
          <w:rFonts w:eastAsia="DengXian"/>
        </w:rPr>
        <w:tab/>
        <w:t xml:space="preserve">Creation of a SM Policy Association as defined in clause 4.16 of </w:t>
      </w:r>
      <w:r w:rsidR="0030218C">
        <w:rPr>
          <w:rFonts w:eastAsia="DengXian"/>
        </w:rPr>
        <w:t>TS</w:t>
      </w:r>
      <w:r w:rsidR="0030218C">
        <w:rPr>
          <w:rFonts w:eastAsia="DengXian"/>
        </w:rPr>
        <w:t> </w:t>
      </w:r>
      <w:r w:rsidR="0030218C">
        <w:rPr>
          <w:rFonts w:eastAsia="DengXian"/>
        </w:rPr>
        <w:t>23.502</w:t>
      </w:r>
      <w:r w:rsidR="0030218C">
        <w:rPr>
          <w:rFonts w:eastAsia="DengXian"/>
        </w:rPr>
        <w:t> </w:t>
      </w:r>
      <w:r w:rsidR="0030218C">
        <w:rPr>
          <w:rFonts w:eastAsia="DengXian"/>
        </w:rPr>
        <w:t>[</w:t>
      </w:r>
      <w:r>
        <w:rPr>
          <w:rFonts w:eastAsia="DengXian"/>
        </w:rPr>
        <w:t>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7B8DC72C" w:rsidR="00787F8E" w:rsidRDefault="00787F8E" w:rsidP="00787F8E">
      <w:pPr>
        <w:pStyle w:val="B1"/>
        <w:rPr>
          <w:rFonts w:eastAsia="DengXian"/>
        </w:rPr>
      </w:pPr>
      <w:r>
        <w:rPr>
          <w:rFonts w:eastAsia="DengXian"/>
        </w:rPr>
        <w:t>-</w:t>
      </w:r>
      <w:r>
        <w:rPr>
          <w:rFonts w:eastAsia="DengXian"/>
        </w:rPr>
        <w:tab/>
        <w:t xml:space="preserve">Deletion of a SM Policy Association as defined in clause 4.16 of </w:t>
      </w:r>
      <w:r w:rsidR="0030218C">
        <w:rPr>
          <w:rFonts w:eastAsia="DengXian"/>
        </w:rPr>
        <w:t>TS</w:t>
      </w:r>
      <w:r w:rsidR="0030218C">
        <w:rPr>
          <w:rFonts w:eastAsia="DengXian"/>
        </w:rPr>
        <w:t> </w:t>
      </w:r>
      <w:r w:rsidR="0030218C">
        <w:rPr>
          <w:rFonts w:eastAsia="DengXian"/>
        </w:rPr>
        <w:t>23.502</w:t>
      </w:r>
      <w:r w:rsidR="0030218C">
        <w:rPr>
          <w:rFonts w:eastAsia="DengXian"/>
        </w:rPr>
        <w:t> </w:t>
      </w:r>
      <w:r w:rsidR="0030218C">
        <w:rPr>
          <w:rFonts w:eastAsia="DengXian"/>
        </w:rPr>
        <w:t>[</w:t>
      </w:r>
      <w:r>
        <w:rPr>
          <w:rFonts w:eastAsia="DengXian"/>
        </w:rPr>
        <w:t>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56" w:name="_Toc19197305"/>
      <w:bookmarkStart w:id="357" w:name="_Toc27896458"/>
      <w:bookmarkStart w:id="358" w:name="_Toc36192626"/>
      <w:bookmarkStart w:id="359" w:name="_Toc37076357"/>
      <w:bookmarkStart w:id="360" w:name="_Toc45194803"/>
      <w:bookmarkStart w:id="361" w:name="_Toc47594215"/>
      <w:bookmarkStart w:id="362" w:name="_Toc51836846"/>
      <w:bookmarkStart w:id="363" w:name="_Toc68066524"/>
      <w:r w:rsidRPr="00F70B61">
        <w:t>5.3.3</w:t>
      </w:r>
      <w:r w:rsidRPr="00F70B61">
        <w:tab/>
        <w:t>Interactions between PCF and AMF</w:t>
      </w:r>
      <w:bookmarkEnd w:id="356"/>
      <w:bookmarkEnd w:id="357"/>
      <w:bookmarkEnd w:id="358"/>
      <w:bookmarkEnd w:id="359"/>
      <w:bookmarkEnd w:id="360"/>
      <w:bookmarkEnd w:id="361"/>
      <w:bookmarkEnd w:id="362"/>
      <w:bookmarkEnd w:id="363"/>
    </w:p>
    <w:p w14:paraId="52A32F86"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59630557" w14:textId="0680D43B" w:rsidR="00787F8E" w:rsidRDefault="00787F8E" w:rsidP="00787F8E">
      <w:pPr>
        <w:pStyle w:val="B1"/>
        <w:rPr>
          <w:rFonts w:eastAsia="DengXian"/>
        </w:rPr>
      </w:pPr>
      <w:r>
        <w:rPr>
          <w:rFonts w:eastAsia="DengXian"/>
        </w:rPr>
        <w:t>-</w:t>
      </w:r>
      <w:r>
        <w:rPr>
          <w:rFonts w:eastAsia="DengXian"/>
        </w:rPr>
        <w:tab/>
        <w:t xml:space="preserve">Creation of an AM Policy Association as defined in clause 4.16 of </w:t>
      </w:r>
      <w:r w:rsidR="0030218C">
        <w:rPr>
          <w:rFonts w:eastAsia="DengXian"/>
        </w:rPr>
        <w:t>TS</w:t>
      </w:r>
      <w:r w:rsidR="0030218C">
        <w:rPr>
          <w:rFonts w:eastAsia="DengXian"/>
        </w:rPr>
        <w:t> </w:t>
      </w:r>
      <w:r w:rsidR="0030218C">
        <w:rPr>
          <w:rFonts w:eastAsia="DengXian"/>
        </w:rPr>
        <w:t>23.502</w:t>
      </w:r>
      <w:r w:rsidR="0030218C">
        <w:rPr>
          <w:rFonts w:eastAsia="DengXian"/>
        </w:rPr>
        <w:t> </w:t>
      </w:r>
      <w:r w:rsidR="0030218C">
        <w:rPr>
          <w:rFonts w:eastAsia="DengXian"/>
        </w:rPr>
        <w:t>[</w:t>
      </w:r>
      <w:r>
        <w:rPr>
          <w:rFonts w:eastAsia="DengXian"/>
        </w:rPr>
        <w:t>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549411AF" w:rsidR="00787F8E" w:rsidRDefault="00787F8E" w:rsidP="00787F8E">
      <w:pPr>
        <w:pStyle w:val="B1"/>
        <w:rPr>
          <w:rFonts w:eastAsia="DengXian"/>
        </w:rPr>
      </w:pPr>
      <w:r>
        <w:rPr>
          <w:rFonts w:eastAsia="DengXian"/>
        </w:rPr>
        <w:t>-</w:t>
      </w:r>
      <w:r>
        <w:rPr>
          <w:rFonts w:eastAsia="DengXian"/>
        </w:rPr>
        <w:tab/>
        <w:t xml:space="preserve">Deletion of an AM Policy Association as defined in clause 4.16 of </w:t>
      </w:r>
      <w:r w:rsidR="0030218C">
        <w:rPr>
          <w:rFonts w:eastAsia="DengXian"/>
        </w:rPr>
        <w:t>TS</w:t>
      </w:r>
      <w:r w:rsidR="0030218C">
        <w:rPr>
          <w:rFonts w:eastAsia="DengXian"/>
        </w:rPr>
        <w:t> </w:t>
      </w:r>
      <w:r w:rsidR="0030218C">
        <w:rPr>
          <w:rFonts w:eastAsia="DengXian"/>
        </w:rPr>
        <w:t>23.502</w:t>
      </w:r>
      <w:r w:rsidR="0030218C">
        <w:rPr>
          <w:rFonts w:eastAsia="DengXian"/>
        </w:rPr>
        <w:t> </w:t>
      </w:r>
      <w:r w:rsidR="0030218C">
        <w:rPr>
          <w:rFonts w:eastAsia="DengXian"/>
        </w:rPr>
        <w:t>[</w:t>
      </w:r>
      <w:r>
        <w:rPr>
          <w:rFonts w:eastAsia="DengXian"/>
        </w:rPr>
        <w:t>3];</w:t>
      </w:r>
    </w:p>
    <w:p w14:paraId="258BE620" w14:textId="3EFEC316" w:rsidR="00787F8E" w:rsidRDefault="00787F8E" w:rsidP="00787F8E">
      <w:pPr>
        <w:pStyle w:val="B1"/>
        <w:rPr>
          <w:rFonts w:eastAsia="DengXian"/>
        </w:rPr>
      </w:pPr>
      <w:r>
        <w:rPr>
          <w:rFonts w:eastAsia="DengXian"/>
        </w:rPr>
        <w:t>-</w:t>
      </w:r>
      <w:r>
        <w:rPr>
          <w:rFonts w:eastAsia="DengXian"/>
        </w:rPr>
        <w:tab/>
        <w:t xml:space="preserve">Creation of an UE Policy Association as defined in clause 4.16 of </w:t>
      </w:r>
      <w:r w:rsidR="0030218C">
        <w:rPr>
          <w:rFonts w:eastAsia="DengXian"/>
        </w:rPr>
        <w:t>TS</w:t>
      </w:r>
      <w:r w:rsidR="0030218C">
        <w:rPr>
          <w:rFonts w:eastAsia="DengXian"/>
        </w:rPr>
        <w:t> </w:t>
      </w:r>
      <w:r w:rsidR="0030218C">
        <w:rPr>
          <w:rFonts w:eastAsia="DengXian"/>
        </w:rPr>
        <w:t>23.502</w:t>
      </w:r>
      <w:r w:rsidR="0030218C">
        <w:rPr>
          <w:rFonts w:eastAsia="DengXian"/>
        </w:rPr>
        <w:t> </w:t>
      </w:r>
      <w:r w:rsidR="0030218C">
        <w:rPr>
          <w:rFonts w:eastAsia="DengXian"/>
        </w:rPr>
        <w:t>[</w:t>
      </w:r>
      <w:r>
        <w:rPr>
          <w:rFonts w:eastAsia="DengXian"/>
        </w:rPr>
        <w:t>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210210ED" w:rsidR="00787F8E" w:rsidRPr="00627C98" w:rsidRDefault="00787F8E" w:rsidP="00787F8E">
      <w:pPr>
        <w:pStyle w:val="B1"/>
        <w:rPr>
          <w:rFonts w:eastAsia="DengXian"/>
        </w:rPr>
      </w:pPr>
      <w:r>
        <w:rPr>
          <w:rFonts w:eastAsia="DengXian"/>
        </w:rPr>
        <w:t>-</w:t>
      </w:r>
      <w:r>
        <w:rPr>
          <w:rFonts w:eastAsia="DengXian"/>
        </w:rPr>
        <w:tab/>
        <w:t xml:space="preserve">Deletion of an UE Policy Association as defined in clause 4.16 of </w:t>
      </w:r>
      <w:r w:rsidR="0030218C">
        <w:rPr>
          <w:rFonts w:eastAsia="DengXian"/>
        </w:rPr>
        <w:t>TS</w:t>
      </w:r>
      <w:r w:rsidR="0030218C">
        <w:rPr>
          <w:rFonts w:eastAsia="DengXian"/>
        </w:rPr>
        <w:t> </w:t>
      </w:r>
      <w:r w:rsidR="0030218C">
        <w:rPr>
          <w:rFonts w:eastAsia="DengXian"/>
        </w:rPr>
        <w:t>23.502</w:t>
      </w:r>
      <w:r w:rsidR="0030218C">
        <w:rPr>
          <w:rFonts w:eastAsia="DengXian"/>
        </w:rPr>
        <w:t> </w:t>
      </w:r>
      <w:r w:rsidR="0030218C">
        <w:rPr>
          <w:rFonts w:eastAsia="DengXian"/>
        </w:rPr>
        <w:t>[</w:t>
      </w:r>
      <w:r>
        <w:rPr>
          <w:rFonts w:eastAsia="DengXian"/>
        </w:rPr>
        <w:t>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64" w:name="_Toc19197306"/>
      <w:bookmarkStart w:id="365" w:name="_Toc27896459"/>
      <w:bookmarkStart w:id="366" w:name="_Toc36192627"/>
      <w:bookmarkStart w:id="367" w:name="_Toc37076358"/>
      <w:bookmarkStart w:id="368" w:name="_Toc45194804"/>
      <w:bookmarkStart w:id="369" w:name="_Toc47594216"/>
      <w:bookmarkStart w:id="370" w:name="_Toc51836847"/>
      <w:bookmarkStart w:id="371" w:name="_Toc68066525"/>
      <w:r w:rsidRPr="00F70B61">
        <w:t>5.3.4</w:t>
      </w:r>
      <w:r w:rsidRPr="00F70B61">
        <w:tab/>
        <w:t>Interactions between V-PCF and H-PCF</w:t>
      </w:r>
      <w:bookmarkEnd w:id="364"/>
      <w:bookmarkEnd w:id="365"/>
      <w:bookmarkEnd w:id="366"/>
      <w:bookmarkEnd w:id="367"/>
      <w:bookmarkEnd w:id="368"/>
      <w:bookmarkEnd w:id="369"/>
      <w:bookmarkEnd w:id="370"/>
      <w:bookmarkEnd w:id="371"/>
    </w:p>
    <w:p w14:paraId="3DE4CCD3" w14:textId="77777777" w:rsidR="00787F8E" w:rsidRPr="00F70B61" w:rsidRDefault="00787F8E" w:rsidP="00787F8E">
      <w:pPr>
        <w:rPr>
          <w:rFonts w:eastAsia="DengXian"/>
        </w:rPr>
      </w:pPr>
      <w:r w:rsidRPr="00F70B61">
        <w:rPr>
          <w:rFonts w:eastAsia="DengXian"/>
        </w:rPr>
        <w:t xml:space="preserve">For roaming scenario, the interactions between V-PCF and H-PCF through </w:t>
      </w:r>
      <w:proofErr w:type="spellStart"/>
      <w:r w:rsidRPr="00F70B61">
        <w:rPr>
          <w:rFonts w:eastAsia="DengXian"/>
        </w:rPr>
        <w:t>Npcf</w:t>
      </w:r>
      <w:proofErr w:type="spellEnd"/>
      <w:r w:rsidRPr="00F70B61">
        <w:rPr>
          <w:rFonts w:eastAsia="DengXian"/>
        </w:rPr>
        <w:t xml:space="preserve"> enables:</w:t>
      </w:r>
    </w:p>
    <w:p w14:paraId="0D92891B" w14:textId="66FB394E"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w:t>
      </w:r>
      <w:r w:rsidR="0030218C">
        <w:rPr>
          <w:rFonts w:eastAsia="DengXian"/>
        </w:rPr>
        <w:t>TS</w:t>
      </w:r>
      <w:r w:rsidR="0030218C">
        <w:rPr>
          <w:rFonts w:eastAsia="DengXian"/>
        </w:rPr>
        <w:t> </w:t>
      </w:r>
      <w:r w:rsidR="0030218C">
        <w:rPr>
          <w:rFonts w:eastAsia="DengXian"/>
        </w:rPr>
        <w:t>23.502</w:t>
      </w:r>
      <w:r w:rsidR="0030218C">
        <w:rPr>
          <w:rFonts w:eastAsia="DengXian"/>
        </w:rPr>
        <w:t> </w:t>
      </w:r>
      <w:r w:rsidR="0030218C">
        <w:rPr>
          <w:rFonts w:eastAsia="DengXian"/>
        </w:rPr>
        <w:t>[</w:t>
      </w:r>
      <w:r>
        <w:rPr>
          <w:rFonts w:eastAsia="DengXian"/>
        </w:rPr>
        <w:t>3];</w:t>
      </w:r>
    </w:p>
    <w:p w14:paraId="49A28B1A" w14:textId="3C8CA929" w:rsidR="00787F8E" w:rsidRDefault="00787F8E" w:rsidP="00787F8E">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30218C">
        <w:rPr>
          <w:rFonts w:eastAsia="DengXian"/>
        </w:rPr>
        <w:t>TS</w:t>
      </w:r>
      <w:r w:rsidR="0030218C">
        <w:rPr>
          <w:rFonts w:eastAsia="DengXian"/>
        </w:rPr>
        <w:t> </w:t>
      </w:r>
      <w:r w:rsidR="0030218C">
        <w:rPr>
          <w:rFonts w:eastAsia="DengXian"/>
        </w:rPr>
        <w:t>23.502</w:t>
      </w:r>
      <w:r w:rsidR="0030218C">
        <w:rPr>
          <w:rFonts w:eastAsia="DengXian"/>
        </w:rPr>
        <w:t> </w:t>
      </w:r>
      <w:r w:rsidR="0030218C">
        <w:rPr>
          <w:rFonts w:eastAsia="DengXian"/>
        </w:rPr>
        <w:t>[</w:t>
      </w:r>
      <w:r>
        <w:rPr>
          <w:rFonts w:eastAsia="DengXian"/>
        </w:rPr>
        <w:t>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4D26DB06"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w:t>
      </w:r>
      <w:r w:rsidR="0030218C">
        <w:rPr>
          <w:rFonts w:eastAsia="DengXian"/>
        </w:rPr>
        <w:t>TS</w:t>
      </w:r>
      <w:r w:rsidR="0030218C">
        <w:rPr>
          <w:rFonts w:eastAsia="DengXian"/>
        </w:rPr>
        <w:t> </w:t>
      </w:r>
      <w:r w:rsidR="0030218C">
        <w:rPr>
          <w:rFonts w:eastAsia="DengXian"/>
        </w:rPr>
        <w:t>23.502</w:t>
      </w:r>
      <w:r w:rsidR="0030218C">
        <w:rPr>
          <w:rFonts w:eastAsia="DengXian"/>
        </w:rPr>
        <w:t> </w:t>
      </w:r>
      <w:r w:rsidR="0030218C">
        <w:rPr>
          <w:rFonts w:eastAsia="DengXian"/>
        </w:rPr>
        <w:t>[</w:t>
      </w:r>
      <w:r>
        <w:rPr>
          <w:rFonts w:eastAsia="DengXian"/>
        </w:rPr>
        <w:t>3].</w:t>
      </w:r>
    </w:p>
    <w:p w14:paraId="5DFE5B7A" w14:textId="77777777" w:rsidR="00787F8E" w:rsidRPr="00F70B61" w:rsidRDefault="00787F8E" w:rsidP="00787F8E">
      <w:pPr>
        <w:rPr>
          <w:rFonts w:eastAsia="DengXian"/>
        </w:rPr>
      </w:pPr>
      <w:r w:rsidRPr="00F70B61">
        <w:rPr>
          <w:rFonts w:eastAsia="DengXian"/>
        </w:rPr>
        <w:lastRenderedPageBreak/>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72" w:name="_Toc19197307"/>
      <w:bookmarkStart w:id="373" w:name="_Toc27896460"/>
      <w:bookmarkStart w:id="374" w:name="_Toc36192628"/>
      <w:bookmarkStart w:id="375" w:name="_Toc37076359"/>
      <w:bookmarkStart w:id="376" w:name="_Toc45194805"/>
      <w:bookmarkStart w:id="377" w:name="_Toc47594217"/>
      <w:bookmarkStart w:id="378" w:name="_Toc51836848"/>
      <w:bookmarkStart w:id="379" w:name="_Toc68066526"/>
      <w:r w:rsidRPr="00F70B61">
        <w:t>5.3.5</w:t>
      </w:r>
      <w:r w:rsidRPr="00F70B61">
        <w:tab/>
        <w:t>Interactions between PCF and UDR</w:t>
      </w:r>
      <w:bookmarkEnd w:id="372"/>
      <w:bookmarkEnd w:id="373"/>
      <w:bookmarkEnd w:id="374"/>
      <w:bookmarkEnd w:id="375"/>
      <w:bookmarkEnd w:id="376"/>
      <w:bookmarkEnd w:id="377"/>
      <w:bookmarkEnd w:id="378"/>
      <w:bookmarkEnd w:id="379"/>
    </w:p>
    <w:p w14:paraId="10F0B0F2" w14:textId="77777777" w:rsidR="00787F8E" w:rsidRPr="00F70B61" w:rsidRDefault="00787F8E" w:rsidP="00787F8E">
      <w:pPr>
        <w:rPr>
          <w:rFonts w:eastAsia="DengXian"/>
        </w:rPr>
      </w:pPr>
      <w:r w:rsidRPr="00F70B61">
        <w:rPr>
          <w:rFonts w:eastAsia="DengXian"/>
        </w:rPr>
        <w:t xml:space="preserve">The </w:t>
      </w:r>
      <w:proofErr w:type="spellStart"/>
      <w:r w:rsidRPr="00F70B61">
        <w:rPr>
          <w:rFonts w:eastAsia="DengXian"/>
        </w:rPr>
        <w:t>Nudr</w:t>
      </w:r>
      <w:proofErr w:type="spellEnd"/>
      <w:r w:rsidRPr="00F70B61">
        <w:rPr>
          <w:rFonts w:eastAsia="DengXian"/>
        </w:rPr>
        <w:t xml:space="preserve"> enables the PCF to access policy control related subscription</w:t>
      </w:r>
      <w:r>
        <w:rPr>
          <w:rFonts w:eastAsia="DengXian"/>
        </w:rPr>
        <w:t xml:space="preserve"> information and application specific information</w:t>
      </w:r>
      <w:r w:rsidRPr="00F70B61">
        <w:rPr>
          <w:rFonts w:eastAsia="DengXian"/>
        </w:rPr>
        <w:t xml:space="preserve"> stored in the UDR. The </w:t>
      </w:r>
      <w:proofErr w:type="spellStart"/>
      <w:r w:rsidRPr="00F70B61">
        <w:rPr>
          <w:rFonts w:eastAsia="DengXian"/>
        </w:rPr>
        <w:t>Nudr</w:t>
      </w:r>
      <w:proofErr w:type="spellEnd"/>
      <w:r w:rsidRPr="00F70B61">
        <w:rPr>
          <w:rFonts w:eastAsia="DengXian"/>
        </w:rPr>
        <w:t xml:space="preserve">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0" w:name="_Toc19197308"/>
      <w:bookmarkStart w:id="381" w:name="_Toc27896461"/>
      <w:bookmarkStart w:id="382" w:name="_Toc36192629"/>
      <w:bookmarkStart w:id="383" w:name="_Toc37076360"/>
      <w:bookmarkStart w:id="384" w:name="_Toc45194806"/>
      <w:bookmarkStart w:id="385" w:name="_Toc47594218"/>
      <w:bookmarkStart w:id="386" w:name="_Toc51836849"/>
      <w:bookmarkStart w:id="387" w:name="_Toc68066527"/>
      <w:r w:rsidRPr="00F70B61">
        <w:t>5.3.6</w:t>
      </w:r>
      <w:r w:rsidRPr="00F70B61">
        <w:tab/>
        <w:t>Interactions between SMF and</w:t>
      </w:r>
      <w:r>
        <w:t xml:space="preserve"> CHF</w:t>
      </w:r>
      <w:bookmarkEnd w:id="380"/>
      <w:bookmarkEnd w:id="381"/>
      <w:bookmarkEnd w:id="382"/>
      <w:bookmarkEnd w:id="383"/>
      <w:bookmarkEnd w:id="384"/>
      <w:bookmarkEnd w:id="385"/>
      <w:bookmarkEnd w:id="386"/>
      <w:bookmarkEnd w:id="387"/>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26C8CC0F" w:rsidR="00787F8E" w:rsidRPr="00F70B61" w:rsidRDefault="00787F8E" w:rsidP="00787F8E">
      <w:pPr>
        <w:pStyle w:val="NO"/>
      </w:pPr>
      <w:r w:rsidRPr="00F70B61">
        <w:rPr>
          <w:iCs/>
        </w:rPr>
        <w:t>NOTE:</w:t>
      </w:r>
      <w:r w:rsidRPr="00F70B61">
        <w:rPr>
          <w:iCs/>
        </w:rPr>
        <w:tab/>
        <w:t xml:space="preserve">The functionality of this interface/reference point is defined in </w:t>
      </w:r>
      <w:r w:rsidR="0030218C" w:rsidRPr="00F70B61">
        <w:rPr>
          <w:iCs/>
        </w:rPr>
        <w:t>TS</w:t>
      </w:r>
      <w:r w:rsidR="0030218C">
        <w:rPr>
          <w:iCs/>
        </w:rPr>
        <w:t> </w:t>
      </w:r>
      <w:r w:rsidR="0030218C" w:rsidRPr="00F70B61">
        <w:rPr>
          <w:iCs/>
        </w:rPr>
        <w:t>32.240</w:t>
      </w:r>
      <w:r w:rsidR="0030218C">
        <w:rPr>
          <w:iCs/>
        </w:rPr>
        <w:t> </w:t>
      </w:r>
      <w:r w:rsidR="0030218C"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88" w:name="_Toc19197309"/>
      <w:bookmarkStart w:id="389" w:name="_Toc27896462"/>
      <w:bookmarkStart w:id="390" w:name="_Toc36192630"/>
      <w:bookmarkStart w:id="391" w:name="_Toc37076361"/>
      <w:bookmarkStart w:id="392" w:name="_Toc45194807"/>
      <w:bookmarkStart w:id="393" w:name="_Toc47594219"/>
      <w:bookmarkStart w:id="394" w:name="_Toc51836850"/>
      <w:bookmarkStart w:id="395" w:name="_Toc68066528"/>
      <w:r w:rsidRPr="00F70B61">
        <w:t>5.3.7</w:t>
      </w:r>
      <w:r>
        <w:tab/>
        <w:t>Void</w:t>
      </w:r>
      <w:bookmarkEnd w:id="388"/>
      <w:bookmarkEnd w:id="389"/>
      <w:bookmarkEnd w:id="390"/>
      <w:bookmarkEnd w:id="391"/>
      <w:bookmarkEnd w:id="392"/>
      <w:bookmarkEnd w:id="393"/>
      <w:bookmarkEnd w:id="394"/>
      <w:bookmarkEnd w:id="395"/>
    </w:p>
    <w:p w14:paraId="66465AD7" w14:textId="77777777" w:rsidR="00787F8E" w:rsidRPr="003F46C2" w:rsidRDefault="00787F8E" w:rsidP="00787F8E"/>
    <w:p w14:paraId="3417E297" w14:textId="77777777" w:rsidR="00787F8E" w:rsidRPr="00F70B61" w:rsidRDefault="00787F8E" w:rsidP="00787F8E">
      <w:pPr>
        <w:pStyle w:val="Heading3"/>
      </w:pPr>
      <w:bookmarkStart w:id="396" w:name="_Toc19197310"/>
      <w:bookmarkStart w:id="397" w:name="_Toc27896463"/>
      <w:bookmarkStart w:id="398" w:name="_Toc36192631"/>
      <w:bookmarkStart w:id="399" w:name="_Toc37076362"/>
      <w:bookmarkStart w:id="400" w:name="_Toc45194808"/>
      <w:bookmarkStart w:id="401" w:name="_Toc47594220"/>
      <w:bookmarkStart w:id="402" w:name="_Toc51836851"/>
      <w:bookmarkStart w:id="403" w:name="_Toc68066529"/>
      <w:r w:rsidRPr="00F70B61">
        <w:t>5.3.8</w:t>
      </w:r>
      <w:r w:rsidRPr="00F70B61">
        <w:tab/>
        <w:t>Interactions between PCF and</w:t>
      </w:r>
      <w:r>
        <w:t xml:space="preserve"> CHF</w:t>
      </w:r>
      <w:bookmarkEnd w:id="396"/>
      <w:bookmarkEnd w:id="397"/>
      <w:bookmarkEnd w:id="398"/>
      <w:bookmarkEnd w:id="399"/>
      <w:bookmarkEnd w:id="400"/>
      <w:bookmarkEnd w:id="401"/>
      <w:bookmarkEnd w:id="402"/>
      <w:bookmarkEnd w:id="403"/>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w:t>
      </w:r>
      <w:proofErr w:type="spellStart"/>
      <w:r>
        <w:rPr>
          <w:rFonts w:eastAsia="DengXian"/>
        </w:rPr>
        <w:t>Nchf</w:t>
      </w:r>
      <w:proofErr w:type="spellEnd"/>
      <w:r>
        <w:rPr>
          <w:rFonts w:eastAsia="DengXian"/>
        </w:rPr>
        <w:t xml:space="preserve">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 xml:space="preserve">In this Release of the specification, there is no support by the </w:t>
      </w:r>
      <w:proofErr w:type="spellStart"/>
      <w:r>
        <w:t>Nchf_SpendingLimitControl</w:t>
      </w:r>
      <w:proofErr w:type="spellEnd"/>
      <w:r>
        <w:t xml:space="preserve"> service between the PCF in VPLMN and the CHF in the HPLMN.</w:t>
      </w:r>
    </w:p>
    <w:p w14:paraId="4A6CB07C" w14:textId="77777777" w:rsidR="00787F8E" w:rsidRPr="00F70B61" w:rsidRDefault="00787F8E" w:rsidP="00787F8E">
      <w:pPr>
        <w:pStyle w:val="Heading3"/>
      </w:pPr>
      <w:bookmarkStart w:id="404" w:name="_Toc19197311"/>
      <w:bookmarkStart w:id="405" w:name="_Toc27896464"/>
      <w:bookmarkStart w:id="406" w:name="_Toc36192632"/>
      <w:bookmarkStart w:id="407" w:name="_Toc37076363"/>
      <w:bookmarkStart w:id="408" w:name="_Toc45194809"/>
      <w:bookmarkStart w:id="409" w:name="_Toc47594221"/>
      <w:bookmarkStart w:id="410" w:name="_Toc51836852"/>
      <w:bookmarkStart w:id="411" w:name="_Toc68066530"/>
      <w:r w:rsidRPr="00F70B61">
        <w:t>5.3.9</w:t>
      </w:r>
      <w:r w:rsidRPr="00F70B61">
        <w:tab/>
        <w:t>Interactions between SMF and NEF</w:t>
      </w:r>
      <w:bookmarkEnd w:id="404"/>
      <w:bookmarkEnd w:id="405"/>
      <w:bookmarkEnd w:id="406"/>
      <w:bookmarkEnd w:id="407"/>
      <w:bookmarkEnd w:id="408"/>
      <w:bookmarkEnd w:id="409"/>
      <w:bookmarkEnd w:id="410"/>
      <w:bookmarkEnd w:id="411"/>
    </w:p>
    <w:p w14:paraId="46BB69FA" w14:textId="12D5017D" w:rsidR="00787F8E" w:rsidRPr="003F46C2" w:rsidRDefault="00787F8E" w:rsidP="00787F8E">
      <w:pPr>
        <w:overflowPunct w:val="0"/>
        <w:autoSpaceDE w:val="0"/>
        <w:autoSpaceDN w:val="0"/>
        <w:adjustRightInd w:val="0"/>
        <w:textAlignment w:val="baseline"/>
        <w:rPr>
          <w:rFonts w:eastAsia="DengXian"/>
        </w:rPr>
      </w:pPr>
      <w:proofErr w:type="spellStart"/>
      <w:r w:rsidRPr="003F46C2">
        <w:rPr>
          <w:rFonts w:eastAsia="DengXian" w:hint="eastAsia"/>
        </w:rPr>
        <w:t>Nsmf</w:t>
      </w:r>
      <w:proofErr w:type="spellEnd"/>
      <w:r w:rsidRPr="003F46C2">
        <w:rPr>
          <w:rFonts w:eastAsia="DengXian" w:hint="eastAsia"/>
        </w:rPr>
        <w:t xml:space="preserve"> and </w:t>
      </w:r>
      <w:proofErr w:type="spellStart"/>
      <w:r w:rsidRPr="003F46C2">
        <w:rPr>
          <w:rFonts w:eastAsia="DengXian" w:hint="eastAsia"/>
        </w:rPr>
        <w:t>Nnef</w:t>
      </w:r>
      <w:proofErr w:type="spellEnd"/>
      <w:r w:rsidRPr="003F46C2">
        <w:rPr>
          <w:rFonts w:eastAsia="DengXian" w:hint="eastAsia"/>
        </w:rPr>
        <w:t xml:space="preserve">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lastRenderedPageBreak/>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12" w:name="_Toc19197312"/>
      <w:bookmarkStart w:id="413" w:name="_Toc27896465"/>
      <w:bookmarkStart w:id="414" w:name="_Toc36192633"/>
      <w:bookmarkStart w:id="415" w:name="_Toc37076364"/>
      <w:bookmarkStart w:id="416" w:name="_Toc45194810"/>
      <w:bookmarkStart w:id="417" w:name="_Toc47594222"/>
      <w:bookmarkStart w:id="418" w:name="_Toc51836853"/>
      <w:bookmarkStart w:id="419" w:name="_Toc68066531"/>
      <w:r w:rsidRPr="00F70B61">
        <w:t>5.3.10</w:t>
      </w:r>
      <w:r w:rsidRPr="00F70B61">
        <w:tab/>
        <w:t>Interactions between NEF and PCF</w:t>
      </w:r>
      <w:bookmarkEnd w:id="412"/>
      <w:bookmarkEnd w:id="413"/>
      <w:bookmarkEnd w:id="414"/>
      <w:bookmarkEnd w:id="415"/>
      <w:bookmarkEnd w:id="416"/>
      <w:bookmarkEnd w:id="417"/>
      <w:bookmarkEnd w:id="418"/>
      <w:bookmarkEnd w:id="419"/>
    </w:p>
    <w:p w14:paraId="2925D346" w14:textId="12AD69EB" w:rsidR="00787F8E" w:rsidRPr="003F46C2" w:rsidRDefault="00787F8E" w:rsidP="00787F8E">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w:t>
      </w:r>
      <w:r w:rsidRPr="003F46C2">
        <w:rPr>
          <w:rFonts w:eastAsia="DengXian" w:hint="eastAsia"/>
        </w:rPr>
        <w:t>ne</w:t>
      </w:r>
      <w:r w:rsidRPr="003F46C2">
        <w:rPr>
          <w:rFonts w:eastAsia="DengXian"/>
        </w:rPr>
        <w:t>f</w:t>
      </w:r>
      <w:proofErr w:type="spellEnd"/>
      <w:r w:rsidRPr="003F46C2">
        <w:rPr>
          <w:rFonts w:eastAsia="DengXian"/>
        </w:rPr>
        <w:t xml:space="preserve">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0" w:name="_Toc19197313"/>
      <w:bookmarkStart w:id="421" w:name="_Toc27896466"/>
      <w:bookmarkStart w:id="422" w:name="_Toc36192634"/>
      <w:bookmarkStart w:id="423" w:name="_Toc37076365"/>
      <w:bookmarkStart w:id="424" w:name="_Toc45194811"/>
      <w:bookmarkStart w:id="425" w:name="_Toc47594223"/>
      <w:bookmarkStart w:id="426" w:name="_Toc51836854"/>
      <w:bookmarkStart w:id="427" w:name="_Toc68066532"/>
      <w:r w:rsidRPr="00F70B61">
        <w:t>5.3.11</w:t>
      </w:r>
      <w:r w:rsidRPr="00F70B61">
        <w:tab/>
        <w:t>Interactions between NWDAF and PCF</w:t>
      </w:r>
      <w:bookmarkEnd w:id="420"/>
      <w:bookmarkEnd w:id="421"/>
      <w:bookmarkEnd w:id="422"/>
      <w:bookmarkEnd w:id="423"/>
      <w:bookmarkEnd w:id="424"/>
      <w:bookmarkEnd w:id="425"/>
      <w:bookmarkEnd w:id="426"/>
      <w:bookmarkEnd w:id="427"/>
    </w:p>
    <w:p w14:paraId="27777901" w14:textId="490CF1BB" w:rsidR="00787F8E" w:rsidRPr="003F46C2" w:rsidRDefault="00787F8E" w:rsidP="00787F8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w:t>
      </w:r>
      <w:r w:rsidR="00663770">
        <w:rPr>
          <w:rFonts w:eastAsia="DengXian"/>
        </w:rPr>
        <w:t xml:space="preserve"> request or</w:t>
      </w:r>
      <w:r w:rsidRPr="003F46C2">
        <w:rPr>
          <w:rFonts w:eastAsia="DengXian"/>
        </w:rPr>
        <w:t xml:space="preserve"> subscribe to and be notified on</w:t>
      </w:r>
      <w:r w:rsidR="00663770">
        <w:rPr>
          <w:rFonts w:eastAsia="DengXian"/>
        </w:rPr>
        <w:t xml:space="preserve"> the following</w:t>
      </w:r>
      <w:r w:rsidRPr="003F46C2">
        <w:rPr>
          <w:rFonts w:eastAsia="DengXian"/>
        </w:rPr>
        <w:t xml:space="preserve"> analytics</w:t>
      </w:r>
      <w:r w:rsidR="00663770">
        <w:rPr>
          <w:rFonts w:eastAsia="DengXian"/>
        </w:rPr>
        <w:t xml:space="preserve"> as specified in clause 6 of </w:t>
      </w:r>
      <w:r w:rsidR="0030218C">
        <w:rPr>
          <w:rFonts w:eastAsia="DengXian"/>
        </w:rPr>
        <w:t>TS</w:t>
      </w:r>
      <w:r w:rsidR="0030218C">
        <w:rPr>
          <w:rFonts w:eastAsia="DengXian"/>
        </w:rPr>
        <w:t> </w:t>
      </w:r>
      <w:r w:rsidR="0030218C">
        <w:rPr>
          <w:rFonts w:eastAsia="DengXian"/>
        </w:rPr>
        <w:t>23.288</w:t>
      </w:r>
      <w:r w:rsidR="0030218C">
        <w:rPr>
          <w:rFonts w:eastAsia="DengXian"/>
        </w:rPr>
        <w:t> </w:t>
      </w:r>
      <w:r w:rsidR="0030218C">
        <w:rPr>
          <w:rFonts w:eastAsia="DengXian"/>
        </w:rPr>
        <w:t>[</w:t>
      </w:r>
      <w:r w:rsidR="00663770">
        <w:rPr>
          <w:rFonts w:eastAsia="DengXian"/>
        </w:rPr>
        <w:t>24]</w:t>
      </w:r>
      <w:r w:rsidRPr="003F46C2">
        <w:rPr>
          <w:rFonts w:eastAsia="DengXian"/>
        </w:rPr>
        <w:t>:</w:t>
      </w:r>
    </w:p>
    <w:p w14:paraId="57EF4BA3" w14:textId="70A12E63" w:rsidR="00663770" w:rsidRDefault="00663770" w:rsidP="00787F8E">
      <w:pPr>
        <w:pStyle w:val="B1"/>
        <w:rPr>
          <w:rFonts w:eastAsia="DengXian"/>
        </w:rPr>
      </w:pPr>
      <w:r>
        <w:rPr>
          <w:rFonts w:eastAsia="DengXian"/>
        </w:rPr>
        <w:t>-</w:t>
      </w:r>
      <w:r>
        <w:rPr>
          <w:rFonts w:eastAsia="DengXian"/>
        </w:rPr>
        <w:tab/>
        <w:t>Slice Load Level.</w:t>
      </w:r>
    </w:p>
    <w:p w14:paraId="2D6F95B6" w14:textId="6A898978" w:rsidR="00663770" w:rsidRDefault="00663770" w:rsidP="00787F8E">
      <w:pPr>
        <w:pStyle w:val="B1"/>
        <w:rPr>
          <w:rFonts w:eastAsia="DengXian"/>
        </w:rPr>
      </w:pPr>
      <w:r>
        <w:rPr>
          <w:rFonts w:eastAsia="DengXian"/>
        </w:rPr>
        <w:t>-</w:t>
      </w:r>
      <w:r>
        <w:rPr>
          <w:rFonts w:eastAsia="DengXian"/>
        </w:rPr>
        <w:tab/>
        <w:t>Service Experience.</w:t>
      </w:r>
    </w:p>
    <w:p w14:paraId="2546B0D3" w14:textId="52DA47D3" w:rsidR="00663770" w:rsidRDefault="00663770" w:rsidP="00787F8E">
      <w:pPr>
        <w:pStyle w:val="B1"/>
        <w:rPr>
          <w:rFonts w:eastAsia="DengXian"/>
        </w:rPr>
      </w:pPr>
      <w:r>
        <w:rPr>
          <w:rFonts w:eastAsia="DengXian"/>
        </w:rPr>
        <w:t>-</w:t>
      </w:r>
      <w:r>
        <w:rPr>
          <w:rFonts w:eastAsia="DengXian"/>
        </w:rPr>
        <w:tab/>
        <w:t>Network Performance.</w:t>
      </w:r>
    </w:p>
    <w:p w14:paraId="57202B9C" w14:textId="12ED5D29" w:rsidR="00663770" w:rsidRDefault="00663770" w:rsidP="00787F8E">
      <w:pPr>
        <w:pStyle w:val="B1"/>
        <w:rPr>
          <w:rFonts w:eastAsia="DengXian"/>
        </w:rPr>
      </w:pPr>
      <w:r>
        <w:rPr>
          <w:rFonts w:eastAsia="DengXian"/>
        </w:rPr>
        <w:t>-</w:t>
      </w:r>
      <w:r>
        <w:rPr>
          <w:rFonts w:eastAsia="DengXian"/>
        </w:rPr>
        <w:tab/>
        <w:t>Abnormal Behaviour.</w:t>
      </w:r>
    </w:p>
    <w:p w14:paraId="174A8CB8" w14:textId="5149BB0B" w:rsidR="00663770" w:rsidRDefault="00663770" w:rsidP="00787F8E">
      <w:pPr>
        <w:pStyle w:val="B1"/>
        <w:rPr>
          <w:rFonts w:eastAsia="DengXian"/>
        </w:rPr>
      </w:pPr>
      <w:r>
        <w:rPr>
          <w:rFonts w:eastAsia="DengXian"/>
        </w:rPr>
        <w:t>-</w:t>
      </w:r>
      <w:r>
        <w:rPr>
          <w:rFonts w:eastAsia="DengXian"/>
        </w:rPr>
        <w:tab/>
        <w:t>UE Mobility.</w:t>
      </w:r>
    </w:p>
    <w:p w14:paraId="3AA08E59" w14:textId="22AEEB3A" w:rsidR="00663770" w:rsidRDefault="00663770" w:rsidP="00787F8E">
      <w:pPr>
        <w:pStyle w:val="B1"/>
        <w:rPr>
          <w:rFonts w:eastAsia="DengXian"/>
        </w:rPr>
      </w:pPr>
      <w:r>
        <w:rPr>
          <w:rFonts w:eastAsia="DengXian"/>
        </w:rPr>
        <w:t>-</w:t>
      </w:r>
      <w:r>
        <w:rPr>
          <w:rFonts w:eastAsia="DengXian"/>
        </w:rPr>
        <w:tab/>
        <w:t>UE Communication.</w:t>
      </w:r>
    </w:p>
    <w:p w14:paraId="5A12325A" w14:textId="69CE79C0" w:rsidR="00663770" w:rsidRDefault="00663770" w:rsidP="00787F8E">
      <w:pPr>
        <w:pStyle w:val="B1"/>
        <w:rPr>
          <w:rFonts w:eastAsia="DengXian"/>
        </w:rPr>
      </w:pPr>
      <w:r>
        <w:rPr>
          <w:rFonts w:eastAsia="DengXian"/>
        </w:rPr>
        <w:t>-</w:t>
      </w:r>
      <w:r>
        <w:rPr>
          <w:rFonts w:eastAsia="DengXian"/>
        </w:rPr>
        <w:tab/>
        <w:t>User Data Congestion.</w:t>
      </w:r>
    </w:p>
    <w:p w14:paraId="550552C6" w14:textId="0562DC8D" w:rsidR="00663770" w:rsidRDefault="00663770" w:rsidP="00787F8E">
      <w:pPr>
        <w:pStyle w:val="B1"/>
        <w:rPr>
          <w:rFonts w:eastAsia="DengXian"/>
        </w:rPr>
      </w:pPr>
      <w:r>
        <w:rPr>
          <w:rFonts w:eastAsia="DengXian"/>
        </w:rPr>
        <w:t>-</w:t>
      </w:r>
      <w:r>
        <w:rPr>
          <w:rFonts w:eastAsia="DengXian"/>
        </w:rPr>
        <w:tab/>
        <w:t>Data or Transaction Dispersion.</w:t>
      </w:r>
    </w:p>
    <w:p w14:paraId="255172E8" w14:textId="42C8228F" w:rsidR="00663770" w:rsidRDefault="00663770" w:rsidP="00787F8E">
      <w:pPr>
        <w:pStyle w:val="B1"/>
        <w:rPr>
          <w:rFonts w:eastAsia="DengXian"/>
        </w:rPr>
      </w:pPr>
      <w:r>
        <w:rPr>
          <w:rFonts w:eastAsia="DengXian"/>
        </w:rPr>
        <w:t>-</w:t>
      </w:r>
      <w:r>
        <w:rPr>
          <w:rFonts w:eastAsia="DengXian"/>
        </w:rPr>
        <w:tab/>
        <w:t>WLAN performance.</w:t>
      </w:r>
    </w:p>
    <w:p w14:paraId="12E29D12" w14:textId="236FDCDF" w:rsidR="00663770" w:rsidRDefault="00663770" w:rsidP="0030218C">
      <w:pPr>
        <w:pStyle w:val="NO"/>
        <w:rPr>
          <w:rFonts w:eastAsia="DengXian"/>
        </w:rPr>
      </w:pPr>
      <w:r>
        <w:rPr>
          <w:rFonts w:eastAsia="DengXian"/>
        </w:rPr>
        <w:t>NOTE:</w:t>
      </w:r>
      <w:r>
        <w:rPr>
          <w:rFonts w:eastAsia="DengXian"/>
        </w:rPr>
        <w:tab/>
        <w:t>How these analytics can be used by the PCF is described in clause 6.1.1.3.</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4C14A614" w14:textId="6CBD722D" w:rsidR="00663770" w:rsidRDefault="00663770" w:rsidP="00663770">
      <w:pPr>
        <w:pStyle w:val="Heading3"/>
      </w:pPr>
      <w:bookmarkStart w:id="428" w:name="_Toc19197314"/>
      <w:bookmarkStart w:id="429" w:name="_Toc27896467"/>
      <w:bookmarkStart w:id="430" w:name="_Toc36192635"/>
      <w:bookmarkStart w:id="431" w:name="_Toc37076366"/>
      <w:bookmarkStart w:id="432" w:name="_Toc45194812"/>
      <w:bookmarkStart w:id="433" w:name="_Toc47594224"/>
      <w:bookmarkStart w:id="434" w:name="_Toc51836855"/>
      <w:bookmarkStart w:id="435" w:name="_Toc68066533"/>
      <w:r>
        <w:t>5.3.12</w:t>
      </w:r>
      <w:r>
        <w:tab/>
        <w:t>Interactions between PCF for a UE and PCF for a PDU Session</w:t>
      </w:r>
      <w:bookmarkEnd w:id="435"/>
    </w:p>
    <w:p w14:paraId="3AD22242" w14:textId="76AFEF90" w:rsidR="00663770" w:rsidRPr="0030218C" w:rsidRDefault="00663770" w:rsidP="0030218C">
      <w:proofErr w:type="spellStart"/>
      <w:r>
        <w:t>Npcf</w:t>
      </w:r>
      <w:proofErr w:type="spellEnd"/>
      <w:r>
        <w:t xml:space="preserve"> services enable reporting of PDU Session related events detected by the PCF for a PDU Session to the PCF for a UE. Such events are reporting the start and stop of application traffic detection.</w:t>
      </w:r>
    </w:p>
    <w:p w14:paraId="6A31BB10" w14:textId="25E7E3A3" w:rsidR="00787F8E" w:rsidRPr="00F70B61" w:rsidRDefault="00787F8E" w:rsidP="00787F8E">
      <w:pPr>
        <w:pStyle w:val="Heading1"/>
      </w:pPr>
      <w:bookmarkStart w:id="436" w:name="_Toc68066534"/>
      <w:r w:rsidRPr="00F70B61">
        <w:rPr>
          <w:rFonts w:hint="eastAsia"/>
        </w:rPr>
        <w:lastRenderedPageBreak/>
        <w:t>6</w:t>
      </w:r>
      <w:r w:rsidRPr="00F70B61">
        <w:tab/>
        <w:t>Functional description</w:t>
      </w:r>
      <w:bookmarkEnd w:id="428"/>
      <w:bookmarkEnd w:id="429"/>
      <w:bookmarkEnd w:id="430"/>
      <w:bookmarkEnd w:id="431"/>
      <w:bookmarkEnd w:id="432"/>
      <w:bookmarkEnd w:id="433"/>
      <w:bookmarkEnd w:id="434"/>
      <w:bookmarkEnd w:id="436"/>
    </w:p>
    <w:p w14:paraId="10E245E2" w14:textId="77777777" w:rsidR="00787F8E" w:rsidRPr="00F70B61" w:rsidRDefault="00787F8E" w:rsidP="00787F8E">
      <w:pPr>
        <w:pStyle w:val="Heading2"/>
        <w:rPr>
          <w:lang w:eastAsia="zh-CN"/>
        </w:rPr>
      </w:pPr>
      <w:bookmarkStart w:id="437" w:name="_Toc19197315"/>
      <w:bookmarkStart w:id="438" w:name="_Toc27896468"/>
      <w:bookmarkStart w:id="439" w:name="_Toc36192636"/>
      <w:bookmarkStart w:id="440" w:name="_Toc37076367"/>
      <w:bookmarkStart w:id="441" w:name="_Toc45194813"/>
      <w:bookmarkStart w:id="442" w:name="_Toc47594225"/>
      <w:bookmarkStart w:id="443" w:name="_Toc51836856"/>
      <w:bookmarkStart w:id="444" w:name="_Toc68066535"/>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37"/>
      <w:bookmarkEnd w:id="438"/>
      <w:bookmarkEnd w:id="439"/>
      <w:bookmarkEnd w:id="440"/>
      <w:bookmarkEnd w:id="441"/>
      <w:bookmarkEnd w:id="442"/>
      <w:bookmarkEnd w:id="443"/>
      <w:bookmarkEnd w:id="444"/>
    </w:p>
    <w:p w14:paraId="539FA63F" w14:textId="77777777" w:rsidR="00787F8E" w:rsidRPr="00F70B61" w:rsidRDefault="00787F8E" w:rsidP="00787F8E">
      <w:pPr>
        <w:pStyle w:val="Heading3"/>
      </w:pPr>
      <w:bookmarkStart w:id="445" w:name="_Toc19197316"/>
      <w:bookmarkStart w:id="446" w:name="_Toc27896469"/>
      <w:bookmarkStart w:id="447" w:name="_Toc36192637"/>
      <w:bookmarkStart w:id="448" w:name="_Toc37076368"/>
      <w:bookmarkStart w:id="449" w:name="_Toc45194814"/>
      <w:bookmarkStart w:id="450" w:name="_Toc47594226"/>
      <w:bookmarkStart w:id="451" w:name="_Toc51836857"/>
      <w:bookmarkStart w:id="452" w:name="_Toc68066536"/>
      <w:r w:rsidRPr="00F70B61">
        <w:t>6.1.1</w:t>
      </w:r>
      <w:r w:rsidRPr="00F70B61">
        <w:tab/>
        <w:t>General</w:t>
      </w:r>
      <w:bookmarkEnd w:id="445"/>
      <w:bookmarkEnd w:id="446"/>
      <w:bookmarkEnd w:id="447"/>
      <w:bookmarkEnd w:id="448"/>
      <w:bookmarkEnd w:id="449"/>
      <w:bookmarkEnd w:id="450"/>
      <w:bookmarkEnd w:id="451"/>
      <w:bookmarkEnd w:id="452"/>
    </w:p>
    <w:p w14:paraId="2EB9B31A" w14:textId="77777777" w:rsidR="00787F8E" w:rsidRPr="00F70B61" w:rsidRDefault="00787F8E" w:rsidP="00787F8E">
      <w:pPr>
        <w:pStyle w:val="Heading4"/>
      </w:pPr>
      <w:bookmarkStart w:id="453" w:name="_Toc19197317"/>
      <w:bookmarkStart w:id="454" w:name="_Toc27896470"/>
      <w:bookmarkStart w:id="455" w:name="_Toc36192638"/>
      <w:bookmarkStart w:id="456" w:name="_Toc37076369"/>
      <w:bookmarkStart w:id="457" w:name="_Toc45194815"/>
      <w:bookmarkStart w:id="458" w:name="_Toc47594227"/>
      <w:bookmarkStart w:id="459" w:name="_Toc51836858"/>
      <w:bookmarkStart w:id="460" w:name="_Toc68066537"/>
      <w:r w:rsidRPr="00F70B61">
        <w:t>6.1.1.1</w:t>
      </w:r>
      <w:r w:rsidRPr="00F70B61">
        <w:tab/>
        <w:t>PCF Discovery and Selection</w:t>
      </w:r>
      <w:bookmarkEnd w:id="453"/>
      <w:bookmarkEnd w:id="454"/>
      <w:bookmarkEnd w:id="455"/>
      <w:bookmarkEnd w:id="456"/>
      <w:bookmarkEnd w:id="457"/>
      <w:bookmarkEnd w:id="458"/>
      <w:bookmarkEnd w:id="459"/>
      <w:bookmarkEnd w:id="460"/>
    </w:p>
    <w:p w14:paraId="2518BBB9" w14:textId="6741FCC4" w:rsidR="00787F8E" w:rsidRPr="00F70B61" w:rsidRDefault="00787F8E" w:rsidP="00787F8E">
      <w:r w:rsidRPr="00F70B61">
        <w:t xml:space="preserve">The procedures for PCF Discovery and Selection by the AMF and by the SMF are described in </w:t>
      </w:r>
      <w:r w:rsidR="0030218C" w:rsidRPr="00F70B61">
        <w:t>TS</w:t>
      </w:r>
      <w:r w:rsidR="0030218C">
        <w:t> </w:t>
      </w:r>
      <w:r w:rsidR="0030218C" w:rsidRPr="00F70B61">
        <w:t>23.501</w:t>
      </w:r>
      <w:r w:rsidR="0030218C">
        <w:t> </w:t>
      </w:r>
      <w:r w:rsidR="0030218C" w:rsidRPr="00F70B61">
        <w:t>[</w:t>
      </w:r>
      <w:r w:rsidRPr="00F70B61">
        <w:t>2].</w:t>
      </w:r>
    </w:p>
    <w:p w14:paraId="40E6626D" w14:textId="6A4868A4" w:rsidR="00787F8E" w:rsidRPr="00F70B61" w:rsidRDefault="00787F8E" w:rsidP="00787F8E">
      <w:r w:rsidRPr="00F70B61">
        <w:t>The procedure to ensure that</w:t>
      </w:r>
      <w:r w:rsidR="00663770">
        <w:t xml:space="preserve"> a consumer NF (e.g.</w:t>
      </w:r>
      <w:r w:rsidRPr="00F70B61">
        <w:t xml:space="preserve"> an AF</w:t>
      </w:r>
      <w:r w:rsidR="00663770">
        <w:t>, NEF or PCF for a UE)</w:t>
      </w:r>
      <w:r w:rsidRPr="00F70B61">
        <w:t xml:space="preserve"> reaches the PCF selected for a PDU Session is described in clause 6.1.1.2.</w:t>
      </w:r>
    </w:p>
    <w:p w14:paraId="0D08F6CE" w14:textId="084E69CD" w:rsidR="00663770" w:rsidRDefault="00663770" w:rsidP="0030218C">
      <w:bookmarkStart w:id="461" w:name="_Toc19197318"/>
      <w:bookmarkStart w:id="462" w:name="_Toc27896471"/>
      <w:bookmarkStart w:id="463" w:name="_Toc36192639"/>
      <w:bookmarkStart w:id="464" w:name="_Toc37076370"/>
      <w:bookmarkStart w:id="465" w:name="_Toc45194816"/>
      <w:bookmarkStart w:id="466" w:name="_Toc47594228"/>
      <w:bookmarkStart w:id="467" w:name="_Toc51836859"/>
      <w:r>
        <w:t>The procedure to ensure that a consumer NF (e.g. an AF) reaches the PCF selected for a UE is described in clause 6.1.1.2a.</w:t>
      </w:r>
    </w:p>
    <w:p w14:paraId="615ACE9B" w14:textId="581732E9" w:rsidR="00787F8E" w:rsidRPr="00F70B61" w:rsidRDefault="00787F8E" w:rsidP="00787F8E">
      <w:pPr>
        <w:pStyle w:val="Heading4"/>
        <w:rPr>
          <w:lang w:eastAsia="ko-KR"/>
        </w:rPr>
      </w:pPr>
      <w:bookmarkStart w:id="468" w:name="_Toc68066538"/>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1"/>
      <w:bookmarkEnd w:id="462"/>
      <w:bookmarkEnd w:id="463"/>
      <w:bookmarkEnd w:id="464"/>
      <w:bookmarkEnd w:id="465"/>
      <w:bookmarkEnd w:id="466"/>
      <w:bookmarkEnd w:id="467"/>
      <w:bookmarkEnd w:id="468"/>
    </w:p>
    <w:p w14:paraId="73B4F66F" w14:textId="77777777" w:rsidR="00787F8E" w:rsidRPr="00F70B61" w:rsidRDefault="00787F8E" w:rsidP="00787F8E">
      <w:pPr>
        <w:pStyle w:val="Heading5"/>
        <w:rPr>
          <w:lang w:eastAsia="ko-KR"/>
        </w:rPr>
      </w:pPr>
      <w:bookmarkStart w:id="469" w:name="_Toc19197319"/>
      <w:bookmarkStart w:id="470" w:name="_Toc27896472"/>
      <w:bookmarkStart w:id="471" w:name="_Toc36192640"/>
      <w:bookmarkStart w:id="472" w:name="_Toc37076371"/>
      <w:bookmarkStart w:id="473" w:name="_Toc45194817"/>
      <w:bookmarkStart w:id="474" w:name="_Toc47594229"/>
      <w:bookmarkStart w:id="475" w:name="_Toc51836860"/>
      <w:bookmarkStart w:id="476" w:name="_Toc68066539"/>
      <w:r w:rsidRPr="00F70B61">
        <w:rPr>
          <w:lang w:eastAsia="ko-KR"/>
        </w:rPr>
        <w:t>6.1.1.2.1</w:t>
      </w:r>
      <w:r w:rsidRPr="00F70B61">
        <w:rPr>
          <w:lang w:eastAsia="ko-KR"/>
        </w:rPr>
        <w:tab/>
        <w:t>General</w:t>
      </w:r>
      <w:bookmarkEnd w:id="469"/>
      <w:bookmarkEnd w:id="470"/>
      <w:bookmarkEnd w:id="471"/>
      <w:bookmarkEnd w:id="472"/>
      <w:bookmarkEnd w:id="473"/>
      <w:bookmarkEnd w:id="474"/>
      <w:bookmarkEnd w:id="475"/>
      <w:bookmarkEnd w:id="476"/>
    </w:p>
    <w:p w14:paraId="005EF045" w14:textId="70085651" w:rsidR="00787F8E" w:rsidRPr="003F46C2" w:rsidRDefault="00787F8E" w:rsidP="00787F8E">
      <w:r w:rsidRPr="003F46C2">
        <w:t>When multiple and separately addressable PCFs have been deployed, a network functionality is required in order to ensure that</w:t>
      </w:r>
      <w:r w:rsidR="00663770">
        <w:t xml:space="preserve"> a consumer NF (e.g. </w:t>
      </w:r>
      <w:r w:rsidRPr="003F46C2">
        <w:t>AF</w:t>
      </w:r>
      <w:r w:rsidR="00663770">
        <w:t>)</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5BC15586" w:rsidR="00787F8E" w:rsidRDefault="00787F8E" w:rsidP="00787F8E">
      <w:pPr>
        <w:pStyle w:val="B2"/>
      </w:pPr>
      <w:r>
        <w:t>-</w:t>
      </w:r>
      <w:r>
        <w:tab/>
        <w:t xml:space="preserve">For Ethernet PDU Sessions supporting binding of AF request based on MAC address, it shall receive information when a MAC address is detected as being used by the UE over the PDU Session (this detection takes place at the UPF under control of SMF and is defined in </w:t>
      </w:r>
      <w:r w:rsidR="0030218C">
        <w:t>TS</w:t>
      </w:r>
      <w:r w:rsidR="0030218C">
        <w:t> </w:t>
      </w:r>
      <w:r w:rsidR="0030218C">
        <w:t>23.501</w:t>
      </w:r>
      <w:r w:rsidR="0030218C">
        <w:t> </w:t>
      </w:r>
      <w:r w:rsidR="0030218C">
        <w:t>[</w:t>
      </w:r>
      <w:r>
        <w:t xml:space="preserve">2] clause 5.8.2). In addition, it receives the DS-TT port MAC address in case of IEEE TSN integration (as described in clause 5.28.2 of </w:t>
      </w:r>
      <w:r w:rsidR="0030218C">
        <w:t>TS</w:t>
      </w:r>
      <w:r w:rsidR="0030218C">
        <w:t> </w:t>
      </w:r>
      <w:r w:rsidR="0030218C">
        <w:t>23.501</w:t>
      </w:r>
      <w:r w:rsidR="0030218C">
        <w:t> </w:t>
      </w:r>
      <w:r w:rsidR="0030218C">
        <w:t>[</w:t>
      </w:r>
      <w:r>
        <w:t>2]).</w:t>
      </w:r>
    </w:p>
    <w:p w14:paraId="0DE4066B" w14:textId="58B14F0D"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w:t>
      </w:r>
      <w:r w:rsidR="0030218C" w:rsidRPr="003F46C2">
        <w:t>TS</w:t>
      </w:r>
      <w:r w:rsidR="0030218C">
        <w:t> </w:t>
      </w:r>
      <w:r w:rsidR="0030218C" w:rsidRPr="003F46C2">
        <w:t>23.501</w:t>
      </w:r>
      <w:r w:rsidR="0030218C">
        <w:t> </w:t>
      </w:r>
      <w:r w:rsidR="0030218C" w:rsidRPr="003F46C2">
        <w:t>[</w:t>
      </w:r>
      <w:r w:rsidRPr="003F46C2">
        <w:t>2].</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77" w:name="_Toc19197320"/>
      <w:bookmarkStart w:id="478" w:name="_Toc27896473"/>
      <w:bookmarkStart w:id="479" w:name="_Toc36192641"/>
      <w:bookmarkStart w:id="480" w:name="_Toc37076372"/>
      <w:bookmarkStart w:id="481" w:name="_Toc45194818"/>
      <w:bookmarkStart w:id="482" w:name="_Toc47594230"/>
      <w:bookmarkStart w:id="483" w:name="_Toc51836861"/>
      <w:bookmarkStart w:id="484" w:name="_Toc68066540"/>
      <w:r w:rsidRPr="00F70B61">
        <w:t>6.1.1.2.2</w:t>
      </w:r>
      <w:r w:rsidRPr="00F70B61">
        <w:tab/>
        <w:t>The Binding Support Function (BSF)</w:t>
      </w:r>
      <w:bookmarkEnd w:id="477"/>
      <w:bookmarkEnd w:id="478"/>
      <w:bookmarkEnd w:id="479"/>
      <w:bookmarkEnd w:id="480"/>
      <w:bookmarkEnd w:id="481"/>
      <w:bookmarkEnd w:id="482"/>
      <w:bookmarkEnd w:id="483"/>
      <w:bookmarkEnd w:id="484"/>
    </w:p>
    <w:p w14:paraId="5014895B" w14:textId="77777777" w:rsidR="00787F8E" w:rsidRPr="002B4BCB" w:rsidRDefault="00787F8E" w:rsidP="00787F8E">
      <w:r w:rsidRPr="002B4BCB">
        <w:t>The BSF has the following characteristics:</w:t>
      </w:r>
    </w:p>
    <w:p w14:paraId="5DA834EF" w14:textId="1E3911CB" w:rsidR="00663770" w:rsidRDefault="00663770" w:rsidP="00787F8E">
      <w:pPr>
        <w:pStyle w:val="B1"/>
      </w:pPr>
      <w:r>
        <w:t>-</w:t>
      </w:r>
      <w:r>
        <w:tab/>
        <w:t>The BSF stores internally information about the corresponding selected PCF:</w:t>
      </w:r>
    </w:p>
    <w:p w14:paraId="3EE65827" w14:textId="23C6A588" w:rsidR="00787F8E" w:rsidRPr="002B4BCB" w:rsidRDefault="00787F8E" w:rsidP="0030218C">
      <w:pPr>
        <w:pStyle w:val="B2"/>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xml:space="preserve">) address(es), the S-NSSAI, the selected PCF address and if available the associated PCF instance ID, PCF set ID and the level of binding (see clause 6.3.1.0 of </w:t>
      </w:r>
      <w:r w:rsidR="0030218C" w:rsidRPr="002B4BCB">
        <w:t>TS</w:t>
      </w:r>
      <w:r w:rsidR="0030218C">
        <w:t> </w:t>
      </w:r>
      <w:r w:rsidR="0030218C" w:rsidRPr="002B4BCB">
        <w:t>23.501</w:t>
      </w:r>
      <w:r w:rsidR="0030218C">
        <w:t> </w:t>
      </w:r>
      <w:r w:rsidR="0030218C" w:rsidRPr="002B4BCB">
        <w:t>[</w:t>
      </w:r>
      <w:r w:rsidRPr="002B4BCB">
        <w:t>2]).</w:t>
      </w:r>
    </w:p>
    <w:p w14:paraId="10545B90" w14:textId="1D49F5B4" w:rsidR="00663770" w:rsidRDefault="00663770" w:rsidP="0030218C">
      <w:pPr>
        <w:pStyle w:val="B2"/>
      </w:pPr>
      <w:r>
        <w:lastRenderedPageBreak/>
        <w:t>-</w:t>
      </w:r>
      <w:r>
        <w:tab/>
        <w:t xml:space="preserve">For a certain UE, the BSF stores internally information about the user identity, the selected PCF address and if available the associated PCF instance ID, PCF set ID and the level of binding (see clause 6.3.1.0 of </w:t>
      </w:r>
      <w:r w:rsidR="0030218C">
        <w:t>TS</w:t>
      </w:r>
      <w:r w:rsidR="0030218C">
        <w:t> </w:t>
      </w:r>
      <w:r w:rsidR="0030218C">
        <w:t>23.501</w:t>
      </w:r>
      <w:r w:rsidR="0030218C">
        <w:t> </w:t>
      </w:r>
      <w:r w:rsidR="0030218C">
        <w:t>[</w:t>
      </w:r>
      <w:r>
        <w:t>2]).</w:t>
      </w:r>
    </w:p>
    <w:p w14:paraId="25D09FD2" w14:textId="4FF8A164" w:rsidR="00787F8E" w:rsidRPr="002B4BCB" w:rsidRDefault="00787F8E" w:rsidP="00787F8E">
      <w:pPr>
        <w:pStyle w:val="NO"/>
      </w:pPr>
      <w:r w:rsidRPr="002B4BCB">
        <w:t>NOTE 1:</w:t>
      </w:r>
      <w:r w:rsidRPr="002B4BCB">
        <w:tab/>
        <w:t>Only NF instance or NF set Level of Binding indication are supported at the BSF.</w:t>
      </w:r>
    </w:p>
    <w:p w14:paraId="4F8FF1FC" w14:textId="68577F8C" w:rsidR="00787F8E" w:rsidRPr="002B4BCB" w:rsidRDefault="00787F8E" w:rsidP="00787F8E">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w:t>
      </w:r>
      <w:r w:rsidR="0030218C" w:rsidRPr="002B4BCB">
        <w:t>TS</w:t>
      </w:r>
      <w:r w:rsidR="0030218C">
        <w:t> </w:t>
      </w:r>
      <w:r w:rsidR="0030218C" w:rsidRPr="002B4BCB">
        <w:t>23.502</w:t>
      </w:r>
      <w:r w:rsidR="0030218C">
        <w:t> </w:t>
      </w:r>
      <w:r w:rsidR="0030218C" w:rsidRPr="002B4BCB">
        <w:t>[</w:t>
      </w:r>
      <w:r w:rsidRPr="002B4BCB">
        <w:t>3]</w:t>
      </w:r>
      <w:r w:rsidR="00663770">
        <w:t>:</w:t>
      </w:r>
    </w:p>
    <w:p w14:paraId="60434150" w14:textId="50E0420C" w:rsidR="00787F8E" w:rsidRPr="002B4BCB" w:rsidRDefault="00787F8E" w:rsidP="00787F8E">
      <w:pPr>
        <w:pStyle w:val="B2"/>
      </w:pPr>
      <w:r w:rsidRPr="002B4BCB">
        <w:t>-</w:t>
      </w:r>
      <w:r w:rsidRPr="002B4BCB">
        <w:tab/>
      </w:r>
      <w:r w:rsidR="00663770">
        <w:t xml:space="preserve">For a PDU Session, the </w:t>
      </w:r>
      <w:r w:rsidRPr="002B4BCB">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Default="00663770" w:rsidP="00787F8E">
      <w:pPr>
        <w:pStyle w:val="B2"/>
      </w:pPr>
      <w:r>
        <w:t>-</w:t>
      </w:r>
      <w:r>
        <w:tab/>
        <w:t>For a UE, the PCF ensures that it is updated each time the AMF selects a new PCF.</w:t>
      </w:r>
    </w:p>
    <w:p w14:paraId="0F2D8211" w14:textId="0D653C83"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57BE3D12" w:rsidR="00787F8E" w:rsidRPr="002B4BCB" w:rsidRDefault="00787F8E" w:rsidP="00787F8E">
      <w:pPr>
        <w:pStyle w:val="B1"/>
      </w:pPr>
      <w:r w:rsidRPr="002B4BCB">
        <w:t>-</w:t>
      </w:r>
      <w:r w:rsidRPr="002B4BCB">
        <w:tab/>
        <w:t xml:space="preserve">The selected PCF (if needed) downloads the user profile from the UDR as described in </w:t>
      </w:r>
      <w:r w:rsidR="0030218C" w:rsidRPr="002B4BCB">
        <w:t>TS</w:t>
      </w:r>
      <w:r w:rsidR="0030218C">
        <w:t> </w:t>
      </w:r>
      <w:r w:rsidR="0030218C" w:rsidRPr="002B4BCB">
        <w:t>23.502</w:t>
      </w:r>
      <w:r w:rsidR="0030218C">
        <w:t> </w:t>
      </w:r>
      <w:r w:rsidR="0030218C" w:rsidRPr="002B4BCB">
        <w:t>[</w:t>
      </w:r>
      <w:r w:rsidRPr="002B4BCB">
        <w:t xml:space="preserve">3] </w:t>
      </w:r>
      <w:r w:rsidR="005C461D">
        <w:t>clause </w:t>
      </w:r>
      <w:r w:rsidRPr="002B4BCB">
        <w:t>4.16.4 step 2. If usage monitoring is enabled for the user, and based on operator's policies, the PCF checks if the BSF has already existing PCF serving the combination of SUPI, S-NSSAI, DNN</w:t>
      </w:r>
      <w:r w:rsidR="00663770">
        <w:t>:</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0E171B37" w14:textId="400BBE5C" w:rsidR="00663770" w:rsidRDefault="00663770" w:rsidP="00787F8E">
      <w:pPr>
        <w:pStyle w:val="B1"/>
      </w:pPr>
      <w:r>
        <w:t>-</w:t>
      </w:r>
      <w:r>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9FBD235" w:rsidR="00663770" w:rsidRDefault="00663770" w:rsidP="0030218C">
      <w:pPr>
        <w:pStyle w:val="NO"/>
      </w:pPr>
      <w:r>
        <w:t>NOTE 4:</w:t>
      </w:r>
      <w:r>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5E287B28" w:rsidR="00787F8E" w:rsidRPr="002B4BCB" w:rsidRDefault="00787F8E" w:rsidP="00787F8E">
      <w:pPr>
        <w:pStyle w:val="B1"/>
      </w:pPr>
      <w:r w:rsidRPr="002B4BCB">
        <w:t>-</w:t>
      </w:r>
      <w:r w:rsidRPr="002B4BCB">
        <w:tab/>
        <w:t xml:space="preserve">For retrieval binding information, any NF, such as NEF or AF, that needs to discover the selected PCF address(es), and if available, the associated PCF instance ID, PCF set ID and level of binding (see clause 6.3.1.0 of </w:t>
      </w:r>
      <w:r w:rsidR="0030218C" w:rsidRPr="002B4BCB">
        <w:t>TS</w:t>
      </w:r>
      <w:r w:rsidR="0030218C">
        <w:t> </w:t>
      </w:r>
      <w:r w:rsidR="0030218C" w:rsidRPr="002B4BCB">
        <w:t>23.501</w:t>
      </w:r>
      <w:r w:rsidR="0030218C">
        <w:t> </w:t>
      </w:r>
      <w:r w:rsidR="0030218C" w:rsidRPr="002B4BCB">
        <w:t>[</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w:t>
      </w:r>
      <w:r w:rsidR="0030218C" w:rsidRPr="002B4BCB">
        <w:t>TS</w:t>
      </w:r>
      <w:r w:rsidR="0030218C">
        <w:t> </w:t>
      </w:r>
      <w:r w:rsidR="0030218C" w:rsidRPr="002B4BCB">
        <w:t>23.502</w:t>
      </w:r>
      <w:r w:rsidR="0030218C">
        <w:t> </w:t>
      </w:r>
      <w:r w:rsidR="0030218C" w:rsidRPr="002B4BCB">
        <w:t>[</w:t>
      </w:r>
      <w:r w:rsidRPr="002B4BCB">
        <w:t>3].</w:t>
      </w:r>
    </w:p>
    <w:p w14:paraId="7C81A2D1" w14:textId="18EDE3A7"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w:t>
      </w:r>
      <w:r w:rsidR="0030218C">
        <w:t>TS</w:t>
      </w:r>
      <w:r w:rsidR="0030218C">
        <w:t> </w:t>
      </w:r>
      <w:r w:rsidR="0030218C">
        <w:t>29.510</w:t>
      </w:r>
      <w:r w:rsidR="0030218C">
        <w:t> </w:t>
      </w:r>
      <w:r w:rsidR="0030218C">
        <w:t>[</w:t>
      </w:r>
      <w:r w:rsidR="009D0ABB">
        <w:t>32],</w:t>
      </w:r>
      <w:r w:rsidRPr="002B4BCB">
        <w:t xml:space="preserve"> may be provided to NRF.</w:t>
      </w:r>
    </w:p>
    <w:p w14:paraId="1450387F" w14:textId="4A338EA7" w:rsidR="00787F8E" w:rsidRPr="002B4BCB" w:rsidRDefault="00787F8E" w:rsidP="00787F8E">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w:t>
      </w:r>
      <w:r w:rsidR="0030218C" w:rsidRPr="002B4BCB">
        <w:t>TS</w:t>
      </w:r>
      <w:r w:rsidR="0030218C">
        <w:t> </w:t>
      </w:r>
      <w:r w:rsidR="0030218C" w:rsidRPr="002B4BCB">
        <w:t>23.501</w:t>
      </w:r>
      <w:r w:rsidR="0030218C">
        <w:t> </w:t>
      </w:r>
      <w:r w:rsidR="0030218C" w:rsidRPr="002B4BCB">
        <w:t>[</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lastRenderedPageBreak/>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2838A07A" w:rsidR="00787F8E" w:rsidRPr="002B4BCB" w:rsidRDefault="00787F8E" w:rsidP="00787F8E">
      <w:pPr>
        <w:pStyle w:val="B1"/>
      </w:pPr>
      <w:r w:rsidRPr="002B4BCB">
        <w:t>-</w:t>
      </w:r>
      <w:r w:rsidRPr="002B4BCB">
        <w:tab/>
        <w:t xml:space="preserve">For an ongoing NF service session, the PCF may provide Binding indication to the NF (see clause 6.3.1.0 of </w:t>
      </w:r>
      <w:r w:rsidR="0030218C" w:rsidRPr="002B4BCB">
        <w:t>TS</w:t>
      </w:r>
      <w:r w:rsidR="0030218C">
        <w:t> </w:t>
      </w:r>
      <w:r w:rsidR="0030218C" w:rsidRPr="002B4BCB">
        <w:t>23.501</w:t>
      </w:r>
      <w:r w:rsidR="0030218C">
        <w:t> </w:t>
      </w:r>
      <w:r w:rsidR="0030218C" w:rsidRPr="002B4BCB">
        <w:t>[</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590700F4" w14:textId="77777777" w:rsidR="00787F8E" w:rsidRPr="003F46C2" w:rsidRDefault="00787F8E" w:rsidP="00787F8E">
      <w:r w:rsidRPr="003F46C2">
        <w:t>The BSF may be deployed standalone or may be collocated with other network functions, such as PCF, UDR, NRF, SMF.</w:t>
      </w:r>
    </w:p>
    <w:p w14:paraId="7CBC6F6C" w14:textId="1AB073C0" w:rsidR="00787F8E" w:rsidRPr="003F46C2" w:rsidRDefault="00787F8E" w:rsidP="00787F8E">
      <w:pPr>
        <w:pStyle w:val="NO"/>
      </w:pPr>
      <w:r w:rsidRPr="003F46C2">
        <w:t>NOTE</w:t>
      </w:r>
      <w:r>
        <w:t> </w:t>
      </w:r>
      <w:r w:rsidR="00663770">
        <w:t>5</w:t>
      </w:r>
      <w:r w:rsidRPr="003F46C2">
        <w:t>:</w:t>
      </w:r>
      <w:r w:rsidRPr="003F46C2">
        <w:tab/>
        <w:t>Collocation allows combined implementation.</w:t>
      </w:r>
    </w:p>
    <w:p w14:paraId="78FCDFD9" w14:textId="03F6D568" w:rsidR="00663770" w:rsidRDefault="00663770" w:rsidP="00787F8E">
      <w:pPr>
        <w:pStyle w:val="Heading4"/>
      </w:pPr>
      <w:bookmarkStart w:id="485" w:name="_Toc19197321"/>
      <w:bookmarkStart w:id="486" w:name="_Toc27896474"/>
      <w:bookmarkStart w:id="487" w:name="_Toc36192642"/>
      <w:bookmarkStart w:id="488" w:name="_Toc37076373"/>
      <w:bookmarkStart w:id="489" w:name="_Toc45194819"/>
      <w:bookmarkStart w:id="490" w:name="_Toc47594231"/>
      <w:bookmarkStart w:id="491" w:name="_Toc51836862"/>
      <w:bookmarkStart w:id="492" w:name="_Toc68066541"/>
      <w:r>
        <w:t>6.1.1.2a</w:t>
      </w:r>
      <w:r>
        <w:tab/>
        <w:t>Binding an NF request targeting a UE to the relevant PCF for a UE</w:t>
      </w:r>
      <w:bookmarkEnd w:id="492"/>
    </w:p>
    <w:p w14:paraId="7306291F" w14:textId="3C630E12" w:rsidR="00663770" w:rsidRDefault="00663770" w:rsidP="00663770">
      <w:r>
        <w:t>When multiple and separately addressable PCFs have been deployed, a network functionality is required in order to ensure that a consumer NF (e.g. AF) reaches the PCF serving the UE. This network functionality is provided by the BSF (described in clause 6.1.1.2.2) and has the following characteristics:</w:t>
      </w:r>
    </w:p>
    <w:p w14:paraId="0262E615" w14:textId="77777777" w:rsidR="00663770" w:rsidRDefault="00663770" w:rsidP="0030218C">
      <w:pPr>
        <w:pStyle w:val="B1"/>
      </w:pPr>
      <w:r>
        <w:t>-</w:t>
      </w:r>
      <w:r>
        <w:tab/>
        <w:t>It has information about the user identity, and the selected PCF address for a certain UE.</w:t>
      </w:r>
    </w:p>
    <w:p w14:paraId="658B4BBE" w14:textId="6B1178FC" w:rsidR="00663770" w:rsidRDefault="00663770" w:rsidP="0030218C">
      <w:pPr>
        <w:pStyle w:val="B1"/>
      </w:pPr>
      <w:r>
        <w:t>-</w:t>
      </w:r>
      <w:r>
        <w:tab/>
        <w:t xml:space="preserve">The functionality determines the PCF address and if available the associated PCF instance ID and PCF set ID, selected by the PCF discovery and selection function described in </w:t>
      </w:r>
      <w:r w:rsidR="0030218C">
        <w:t>TS</w:t>
      </w:r>
      <w:r w:rsidR="0030218C">
        <w:t> </w:t>
      </w:r>
      <w:r w:rsidR="0030218C">
        <w:t>23.501</w:t>
      </w:r>
      <w:r w:rsidR="0030218C">
        <w:t> </w:t>
      </w:r>
      <w:r w:rsidR="0030218C">
        <w:t>[</w:t>
      </w:r>
      <w:r>
        <w:t>2].</w:t>
      </w:r>
    </w:p>
    <w:p w14:paraId="261303AB" w14:textId="0E87B047" w:rsidR="00663770" w:rsidRDefault="00663770" w:rsidP="0030218C">
      <w:pPr>
        <w:pStyle w:val="NO"/>
      </w:pPr>
      <w:r>
        <w:t>NOTE:</w:t>
      </w:r>
      <w:r>
        <w:tab/>
        <w:t>The above is required e.g. for dynamic control of access and mobility related policy control functionality.</w:t>
      </w:r>
    </w:p>
    <w:p w14:paraId="640B79D1" w14:textId="68A765E5" w:rsidR="00787F8E" w:rsidRDefault="00787F8E" w:rsidP="00787F8E">
      <w:pPr>
        <w:pStyle w:val="Heading4"/>
      </w:pPr>
      <w:bookmarkStart w:id="493" w:name="_Toc68066542"/>
      <w:r>
        <w:t>6.1.1.3</w:t>
      </w:r>
      <w:r>
        <w:tab/>
        <w:t>Policy decisions based on network analytics</w:t>
      </w:r>
      <w:bookmarkEnd w:id="485"/>
      <w:bookmarkEnd w:id="486"/>
      <w:bookmarkEnd w:id="487"/>
      <w:bookmarkEnd w:id="488"/>
      <w:bookmarkEnd w:id="489"/>
      <w:bookmarkEnd w:id="490"/>
      <w:bookmarkEnd w:id="491"/>
      <w:bookmarkEnd w:id="493"/>
    </w:p>
    <w:p w14:paraId="274D433C" w14:textId="07FCF526" w:rsidR="00787F8E" w:rsidRPr="002B4BCB" w:rsidRDefault="00787F8E" w:rsidP="00787F8E">
      <w:r w:rsidRPr="002B4BCB">
        <w:t xml:space="preserve">Policy decisions based on network analytics allow PCF to perform policy decisions taking into account the analytics information provided by the NWDAF. The PCF subscribes/unsubscribes to Analytics information as defined in </w:t>
      </w:r>
      <w:r w:rsidR="0030218C" w:rsidRPr="002B4BCB">
        <w:t>TS</w:t>
      </w:r>
      <w:r w:rsidR="0030218C">
        <w:t> </w:t>
      </w:r>
      <w:r w:rsidR="0030218C" w:rsidRPr="002B4BCB">
        <w:t>23.288</w:t>
      </w:r>
      <w:r w:rsidR="0030218C">
        <w:t> </w:t>
      </w:r>
      <w:r w:rsidR="0030218C" w:rsidRPr="002B4BCB">
        <w:t>[</w:t>
      </w:r>
      <w:r w:rsidRPr="002B4BCB">
        <w:t>24].</w:t>
      </w:r>
    </w:p>
    <w:p w14:paraId="07A3141D" w14:textId="7E55538E" w:rsidR="00663770" w:rsidRDefault="00787F8E" w:rsidP="00787F8E">
      <w:r w:rsidRPr="002B4BCB">
        <w:t>The following Analytics IDs are relevant for Policy decisions: "Load level information", "Service Experience", "Network Performance"</w:t>
      </w:r>
      <w:r w:rsidR="00663770">
        <w:t>,</w:t>
      </w:r>
      <w:r w:rsidRPr="002B4BCB">
        <w:t xml:space="preserve"> "Abnormal behaviour"</w:t>
      </w:r>
      <w:r w:rsidR="00663770">
        <w:t>, "UE Mobility", "UE Communication", "User Data Congestion", "Data Dispersion" and "WLAN performance":</w:t>
      </w:r>
    </w:p>
    <w:p w14:paraId="5A191562" w14:textId="62BBA10B" w:rsidR="00787F8E" w:rsidRPr="002B4BCB" w:rsidRDefault="00663770" w:rsidP="0030218C">
      <w:pPr>
        <w:pStyle w:val="B1"/>
      </w:pPr>
      <w:r>
        <w:t>-</w:t>
      </w:r>
      <w:r>
        <w:tab/>
      </w:r>
      <w:r w:rsidR="00787F8E" w:rsidRPr="002B4BCB">
        <w:t xml:space="preserve">The PCF may subscribe to notifications of network analytics related to "Load Level Information" using the </w:t>
      </w:r>
      <w:proofErr w:type="spellStart"/>
      <w:r w:rsidR="00787F8E" w:rsidRPr="002B4BCB">
        <w:t>Nnwdaf_AnalyticsSubscription_Subscribe</w:t>
      </w:r>
      <w:proofErr w:type="spellEnd"/>
      <w:r w:rsidR="00787F8E"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3A4E63BB" w14:textId="40D840E6" w:rsidR="00663770" w:rsidRDefault="00663770" w:rsidP="0030218C">
      <w:pPr>
        <w:pStyle w:val="B1"/>
      </w:pPr>
      <w:r>
        <w:tab/>
        <w:t xml:space="preserve">The NWDAF service to retrieve the Load Level Information is described in clause 6.3 of </w:t>
      </w:r>
      <w:r w:rsidR="0030218C">
        <w:t>TS</w:t>
      </w:r>
      <w:r w:rsidR="0030218C">
        <w:t> </w:t>
      </w:r>
      <w:r w:rsidR="0030218C">
        <w:t>23.288</w:t>
      </w:r>
      <w:r w:rsidR="0030218C">
        <w:t> </w:t>
      </w:r>
      <w:r w:rsidR="0030218C">
        <w:t>[</w:t>
      </w:r>
      <w:r>
        <w:t>24].</w:t>
      </w:r>
    </w:p>
    <w:p w14:paraId="0F564079" w14:textId="45EE7090" w:rsidR="00787F8E" w:rsidRPr="002B4BCB" w:rsidRDefault="00663770" w:rsidP="0030218C">
      <w:pPr>
        <w:pStyle w:val="B1"/>
      </w:pPr>
      <w:r>
        <w:t>-</w:t>
      </w:r>
      <w:r>
        <w:tab/>
      </w:r>
      <w:r w:rsidR="00787F8E" w:rsidRPr="002B4BCB">
        <w:t xml:space="preserve">The PCF may subscribe to notifications of network analytics related to "Service Experience" using the </w:t>
      </w:r>
      <w:proofErr w:type="spellStart"/>
      <w:r w:rsidR="00787F8E" w:rsidRPr="002B4BCB">
        <w:t>Nnwdaf_AnalyticsSubscription_Subscribe</w:t>
      </w:r>
      <w:proofErr w:type="spellEnd"/>
      <w:r w:rsidR="00787F8E" w:rsidRPr="002B4BCB">
        <w:t xml:space="preserve"> service operation including the Analytics ID "Service Experience", the Target of Analytics Reporting</w:t>
      </w:r>
      <w:r>
        <w:t xml:space="preserve"> "SUPI", "Internal Group Id" or</w:t>
      </w:r>
      <w:r w:rsidR="00787F8E"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w:t>
      </w:r>
    </w:p>
    <w:p w14:paraId="7AF41CB3" w14:textId="29E48C04" w:rsidR="00787F8E" w:rsidRPr="002B4BCB" w:rsidRDefault="00663770" w:rsidP="0030218C">
      <w:pPr>
        <w:pStyle w:val="B1"/>
      </w:pPr>
      <w:r>
        <w:tab/>
      </w:r>
      <w:r w:rsidR="00787F8E" w:rsidRPr="002B4BCB">
        <w:t xml:space="preserve">The NWDAF service to retrieve the service experience (i.e. the average observed Service </w:t>
      </w:r>
      <w:proofErr w:type="spellStart"/>
      <w:r w:rsidR="00787F8E" w:rsidRPr="002B4BCB">
        <w:t>MoS</w:t>
      </w:r>
      <w:proofErr w:type="spellEnd"/>
      <w:r w:rsidR="00787F8E" w:rsidRPr="002B4BCB">
        <w:t xml:space="preserve">) is described in clause 6.4 of </w:t>
      </w:r>
      <w:r w:rsidR="0030218C" w:rsidRPr="002B4BCB">
        <w:t>TS</w:t>
      </w:r>
      <w:r w:rsidR="0030218C">
        <w:t> </w:t>
      </w:r>
      <w:r w:rsidR="0030218C" w:rsidRPr="002B4BCB">
        <w:t>23.288</w:t>
      </w:r>
      <w:r w:rsidR="0030218C">
        <w:t> </w:t>
      </w:r>
      <w:r w:rsidR="0030218C" w:rsidRPr="002B4BCB">
        <w:t>[</w:t>
      </w:r>
      <w:r w:rsidR="00787F8E" w:rsidRPr="002B4BCB">
        <w:t>24].</w:t>
      </w:r>
    </w:p>
    <w:p w14:paraId="01FDE875" w14:textId="128C9E54" w:rsidR="00787F8E" w:rsidRPr="002B4BCB" w:rsidRDefault="00663770" w:rsidP="0030218C">
      <w:pPr>
        <w:pStyle w:val="B1"/>
      </w:pPr>
      <w:r>
        <w:t>-</w:t>
      </w:r>
      <w:r>
        <w:tab/>
      </w:r>
      <w:r w:rsidR="00787F8E" w:rsidRPr="002B4BCB">
        <w:t xml:space="preserve">The PCF may subscribe to notifications of network analytics related to "Network Performance" using the </w:t>
      </w:r>
      <w:proofErr w:type="spellStart"/>
      <w:r w:rsidR="00787F8E" w:rsidRPr="002B4BCB">
        <w:t>Nnwdaf_AnalyticsSubscription_Subscribe</w:t>
      </w:r>
      <w:proofErr w:type="spellEnd"/>
      <w:r w:rsidR="00787F8E" w:rsidRPr="002B4BCB">
        <w:t xml:space="preserve"> service operation including the Analytics ID "Network Performance", the Target of Analytics Reporting "Internal Group Id" and the Analytics Filter including the Area of Interest. The </w:t>
      </w:r>
      <w:r w:rsidR="00787F8E" w:rsidRPr="002B4BCB">
        <w:lastRenderedPageBreak/>
        <w:t>PCF is notified on the Network Performance statistics or predictions including the Area of Interest. In addition, the confidence of the prediction may be provided.</w:t>
      </w:r>
    </w:p>
    <w:p w14:paraId="04CB7380" w14:textId="763FCDA3" w:rsidR="00787F8E" w:rsidRPr="002B4BCB" w:rsidRDefault="00663770" w:rsidP="0030218C">
      <w:pPr>
        <w:pStyle w:val="B1"/>
      </w:pPr>
      <w:r>
        <w:tab/>
      </w:r>
      <w:r w:rsidR="00787F8E" w:rsidRPr="002B4BCB">
        <w:t xml:space="preserve">The NWDAF services to retrieve "Network Performance" as described in clause 6.6 of </w:t>
      </w:r>
      <w:r w:rsidR="0030218C" w:rsidRPr="002B4BCB">
        <w:t>TS</w:t>
      </w:r>
      <w:r w:rsidR="0030218C">
        <w:t> </w:t>
      </w:r>
      <w:r w:rsidR="0030218C" w:rsidRPr="002B4BCB">
        <w:t>23.288</w:t>
      </w:r>
      <w:r w:rsidR="0030218C">
        <w:t> </w:t>
      </w:r>
      <w:r w:rsidR="0030218C" w:rsidRPr="002B4BCB">
        <w:t>[</w:t>
      </w:r>
      <w:r w:rsidR="00787F8E" w:rsidRPr="002B4BCB">
        <w:t>24].</w:t>
      </w:r>
    </w:p>
    <w:p w14:paraId="0C1AA250" w14:textId="02CA9372" w:rsidR="00787F8E" w:rsidRPr="002B4BCB" w:rsidRDefault="00663770" w:rsidP="0030218C">
      <w:pPr>
        <w:pStyle w:val="B1"/>
      </w:pPr>
      <w:r>
        <w:t>-</w:t>
      </w:r>
      <w:r>
        <w:tab/>
      </w:r>
      <w:r w:rsidR="00787F8E" w:rsidRPr="002B4BCB">
        <w:t xml:space="preserve">The PCF may subscribe to notifications of network analytics related to "Abnormal behaviour" using the </w:t>
      </w:r>
      <w:proofErr w:type="spellStart"/>
      <w:r w:rsidR="00787F8E" w:rsidRPr="002B4BCB">
        <w:t>Nnwdaf_AnalyticsSubscription_Subscribe</w:t>
      </w:r>
      <w:proofErr w:type="spellEnd"/>
      <w:r w:rsidR="00787F8E"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30218C" w:rsidRPr="002B4BCB">
        <w:t>TS</w:t>
      </w:r>
      <w:r w:rsidR="0030218C">
        <w:t> </w:t>
      </w:r>
      <w:r w:rsidR="0030218C" w:rsidRPr="002B4BCB">
        <w:t>23.288</w:t>
      </w:r>
      <w:r w:rsidR="0030218C">
        <w:t> </w:t>
      </w:r>
      <w:r w:rsidR="0030218C" w:rsidRPr="002B4BCB">
        <w:t>[</w:t>
      </w:r>
      <w:r w:rsidR="00787F8E" w:rsidRPr="002B4BCB">
        <w:t>24].</w:t>
      </w:r>
    </w:p>
    <w:p w14:paraId="74D192FE" w14:textId="587CCF54" w:rsidR="00787F8E" w:rsidRPr="002B4BCB" w:rsidRDefault="00663770" w:rsidP="0030218C">
      <w:pPr>
        <w:pStyle w:val="B1"/>
      </w:pPr>
      <w:r>
        <w:tab/>
      </w:r>
      <w:r w:rsidR="00787F8E" w:rsidRPr="002B4BCB">
        <w:t>The NWDAF services to retrieve</w:t>
      </w:r>
      <w:r>
        <w:t xml:space="preserve"> "Abnormal behaviour"</w:t>
      </w:r>
      <w:r w:rsidR="00787F8E" w:rsidRPr="002B4BCB">
        <w:t xml:space="preserve"> analytics are described in clause 6.7</w:t>
      </w:r>
      <w:r>
        <w:t>.5</w:t>
      </w:r>
      <w:r w:rsidR="00787F8E" w:rsidRPr="002B4BCB">
        <w:t xml:space="preserve"> of </w:t>
      </w:r>
      <w:r w:rsidR="0030218C" w:rsidRPr="002B4BCB">
        <w:t>TS</w:t>
      </w:r>
      <w:r w:rsidR="0030218C">
        <w:t> </w:t>
      </w:r>
      <w:r w:rsidR="0030218C" w:rsidRPr="002B4BCB">
        <w:t>23.288</w:t>
      </w:r>
      <w:r w:rsidR="0030218C">
        <w:t> </w:t>
      </w:r>
      <w:r w:rsidR="0030218C" w:rsidRPr="002B4BCB">
        <w:t>[</w:t>
      </w:r>
      <w:r w:rsidR="00787F8E" w:rsidRPr="002B4BCB">
        <w:t>24].</w:t>
      </w:r>
    </w:p>
    <w:p w14:paraId="1050FC39" w14:textId="04344550" w:rsidR="00663770" w:rsidRDefault="00663770" w:rsidP="00663770">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30218C">
        <w:t>TS</w:t>
      </w:r>
      <w:r w:rsidR="0030218C">
        <w:t> </w:t>
      </w:r>
      <w:r w:rsidR="0030218C">
        <w:t>23.288</w:t>
      </w:r>
      <w:r w:rsidR="0030218C">
        <w:t> </w:t>
      </w:r>
      <w:r w:rsidR="0030218C">
        <w:t>[</w:t>
      </w:r>
      <w:r>
        <w:t>24].</w:t>
      </w:r>
    </w:p>
    <w:p w14:paraId="6CB1AD4F" w14:textId="173162A2" w:rsidR="00663770" w:rsidRDefault="00663770" w:rsidP="00663770">
      <w:pPr>
        <w:pStyle w:val="B1"/>
      </w:pPr>
      <w:r>
        <w:tab/>
        <w:t xml:space="preserve">The NWDAF services to retrieve "UE Mobility" analytics are described in clause 6.7.2 of </w:t>
      </w:r>
      <w:r w:rsidR="0030218C">
        <w:t>TS</w:t>
      </w:r>
      <w:r w:rsidR="0030218C">
        <w:t> </w:t>
      </w:r>
      <w:r w:rsidR="0030218C">
        <w:t>23.288</w:t>
      </w:r>
      <w:r w:rsidR="0030218C">
        <w:t> </w:t>
      </w:r>
      <w:r w:rsidR="0030218C">
        <w:t>[</w:t>
      </w:r>
      <w:r>
        <w:t>24].</w:t>
      </w:r>
    </w:p>
    <w:p w14:paraId="10DD3237" w14:textId="77777777" w:rsidR="00663770" w:rsidRDefault="00663770" w:rsidP="00663770">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ID(s)". The PCF is notified on the UE communication statistics or predictions including list of application(s) in use and corresponding characteristics, e.g. start time and duration time. In addition, the confidence of the prediction may be provided.</w:t>
      </w:r>
    </w:p>
    <w:p w14:paraId="661374D0" w14:textId="719953D9" w:rsidR="00663770" w:rsidRDefault="00663770" w:rsidP="00663770">
      <w:pPr>
        <w:pStyle w:val="B1"/>
      </w:pPr>
      <w:r>
        <w:tab/>
        <w:t xml:space="preserve">The NWDAF services to retrieve "UE Communication" analytics are described in clause 6.7.3 of </w:t>
      </w:r>
      <w:r w:rsidR="0030218C">
        <w:t>TS</w:t>
      </w:r>
      <w:r w:rsidR="0030218C">
        <w:t> </w:t>
      </w:r>
      <w:r w:rsidR="0030218C">
        <w:t>23.288</w:t>
      </w:r>
      <w:r w:rsidR="0030218C">
        <w:t> </w:t>
      </w:r>
      <w:r w:rsidR="0030218C">
        <w:t>[</w:t>
      </w:r>
      <w:r>
        <w:t>24].</w:t>
      </w:r>
    </w:p>
    <w:p w14:paraId="07DDC6BF" w14:textId="77777777" w:rsidR="00663770" w:rsidRDefault="00663770" w:rsidP="00663770">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3C74BDED" w14:textId="0E4FCE7F" w:rsidR="00663770" w:rsidRDefault="00663770" w:rsidP="00663770">
      <w:pPr>
        <w:pStyle w:val="B1"/>
      </w:pPr>
      <w:r>
        <w:tab/>
        <w:t xml:space="preserve">The NWDAF services to retrieve "User Data Congestion" analytics are described in clause 6.8 of </w:t>
      </w:r>
      <w:r w:rsidR="0030218C">
        <w:t>TS</w:t>
      </w:r>
      <w:r w:rsidR="0030218C">
        <w:t> </w:t>
      </w:r>
      <w:r w:rsidR="0030218C">
        <w:t>23.288</w:t>
      </w:r>
      <w:r w:rsidR="0030218C">
        <w:t> </w:t>
      </w:r>
      <w:r w:rsidR="0030218C">
        <w:t>[</w:t>
      </w:r>
      <w:r>
        <w:t>24].</w:t>
      </w:r>
    </w:p>
    <w:p w14:paraId="131213B6" w14:textId="77777777" w:rsidR="00663770" w:rsidRDefault="00663770" w:rsidP="00663770">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Data or Transactions. The Target of Analytics Reporting containing "SUPI", "Internal Group Id" or "any UE", and the Analytics Filter may include a list of TA(s) or </w:t>
      </w:r>
      <w:proofErr w:type="spellStart"/>
      <w:r>
        <w:t>anArea</w:t>
      </w:r>
      <w:proofErr w:type="spellEnd"/>
      <w:r>
        <w:t xml:space="preserve"> of Interest, or a list of Cells, or a S-NSSAI or top heavy users</w:t>
      </w:r>
    </w:p>
    <w:p w14:paraId="32701540" w14:textId="6E5C3933" w:rsidR="00663770" w:rsidRDefault="00663770" w:rsidP="00663770">
      <w:pPr>
        <w:pStyle w:val="B1"/>
      </w:pPr>
      <w:r>
        <w:tab/>
        <w:t xml:space="preserve">The NWDAF services to retrieve "Data Dispersion" analytics are described in clause 6.X of </w:t>
      </w:r>
      <w:r w:rsidR="0030218C">
        <w:t>TS</w:t>
      </w:r>
      <w:r w:rsidR="0030218C">
        <w:t> </w:t>
      </w:r>
      <w:r w:rsidR="0030218C">
        <w:t>23.288</w:t>
      </w:r>
      <w:r w:rsidR="0030218C">
        <w:t> </w:t>
      </w:r>
      <w:r w:rsidR="0030218C">
        <w:t>[</w:t>
      </w:r>
      <w:r>
        <w:t>24].</w:t>
      </w:r>
    </w:p>
    <w:p w14:paraId="201BEFFD" w14:textId="77777777" w:rsidR="00663770" w:rsidRDefault="00663770" w:rsidP="00663770">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5C0CBB12" w:rsidR="00663770" w:rsidRDefault="00663770" w:rsidP="00663770">
      <w:pPr>
        <w:pStyle w:val="B1"/>
      </w:pPr>
      <w:r>
        <w:tab/>
        <w:t xml:space="preserve">The NWDAF services to retrieve "WLAN performance" analytics are described in clause 6.x of </w:t>
      </w:r>
      <w:r w:rsidR="0030218C">
        <w:t>TS</w:t>
      </w:r>
      <w:r w:rsidR="0030218C">
        <w:t> </w:t>
      </w:r>
      <w:r w:rsidR="0030218C">
        <w:t>23.288</w:t>
      </w:r>
      <w:r w:rsidR="0030218C">
        <w:t> </w:t>
      </w:r>
      <w:r w:rsidR="0030218C">
        <w:t>[</w:t>
      </w:r>
      <w:r>
        <w:t>24].</w:t>
      </w:r>
    </w:p>
    <w:p w14:paraId="2D40AF55" w14:textId="77777777" w:rsidR="00663770" w:rsidRDefault="00663770" w:rsidP="0030218C">
      <w:r>
        <w:t>Possible triggers for the PCF to subscribe to analytics information from the NWDAF may include:</w:t>
      </w:r>
    </w:p>
    <w:p w14:paraId="18B19528" w14:textId="77777777" w:rsidR="00663770" w:rsidRDefault="00663770">
      <w:pPr>
        <w:pStyle w:val="B1"/>
      </w:pPr>
      <w:r>
        <w:t>-</w:t>
      </w:r>
      <w:r>
        <w:tab/>
        <w:t>requests from AF/NEF;</w:t>
      </w:r>
    </w:p>
    <w:p w14:paraId="01B6AEDC" w14:textId="77777777" w:rsidR="00663770" w:rsidRDefault="00663770">
      <w:pPr>
        <w:pStyle w:val="B1"/>
      </w:pPr>
      <w:r>
        <w:t>-</w:t>
      </w:r>
      <w:r>
        <w:tab/>
        <w:t>AM Policy association establishment or modification request from the AMF;</w:t>
      </w:r>
    </w:p>
    <w:p w14:paraId="4CF0E119" w14:textId="77777777" w:rsidR="00663770" w:rsidRDefault="00663770">
      <w:pPr>
        <w:pStyle w:val="B1"/>
      </w:pPr>
      <w:r>
        <w:t>-</w:t>
      </w:r>
      <w:r>
        <w:tab/>
        <w:t>SM Policy association establishment or modification request from the SMF;</w:t>
      </w:r>
    </w:p>
    <w:p w14:paraId="03CE9E61" w14:textId="77777777" w:rsidR="00663770" w:rsidRDefault="00663770">
      <w:pPr>
        <w:pStyle w:val="B1"/>
      </w:pPr>
      <w:r>
        <w:t>-</w:t>
      </w:r>
      <w:r>
        <w:tab/>
        <w:t>notifications received from UDR or CHF on UE subscription change;</w:t>
      </w:r>
    </w:p>
    <w:p w14:paraId="6679734F" w14:textId="77777777" w:rsidR="00663770" w:rsidRDefault="00663770">
      <w:pPr>
        <w:pStyle w:val="B1"/>
      </w:pPr>
      <w:r>
        <w:lastRenderedPageBreak/>
        <w:t>-</w:t>
      </w:r>
      <w:r>
        <w:tab/>
        <w:t>analytics information received.</w:t>
      </w:r>
    </w:p>
    <w:p w14:paraId="23361A12" w14:textId="69399A18" w:rsidR="00663770" w:rsidRDefault="00663770" w:rsidP="0030218C">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11840020" w14:textId="18A3D62C" w:rsidR="00663770" w:rsidRDefault="00663770" w:rsidP="0030218C">
      <w:r>
        <w:t>The PCF may, upon a request from AF/NEF for negotiation for future background data transfer, subscribe to the network analytics related to "Network Performance" from the NWDAF to assist in determination of BDT policies as described in clause 6.1.2.4.</w:t>
      </w:r>
    </w:p>
    <w:p w14:paraId="009858E6" w14:textId="5312789B" w:rsidR="00663770" w:rsidRDefault="00663770" w:rsidP="0030218C">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187D0AD1" w:rsidR="00663770" w:rsidRDefault="00663770" w:rsidP="0030218C">
      <w:r>
        <w:t>The PCF may, upon reception of analytics information, subscribe to other analytics information from the NWDAF.</w:t>
      </w:r>
    </w:p>
    <w:p w14:paraId="115800F5" w14:textId="244CF8B6" w:rsidR="00663770" w:rsidRDefault="00663770" w:rsidP="0030218C">
      <w:r>
        <w:t>The PCF may use the network analytics information from NWDAF as input to its policy decision to apply operator defined actions for session and non-session management related policy control as described in clauses 6.1.2 and 6.1.3.</w:t>
      </w:r>
    </w:p>
    <w:p w14:paraId="6679B2C7" w14:textId="5D1C2DC0" w:rsidR="00663770" w:rsidRDefault="00663770" w:rsidP="0030218C">
      <w:r>
        <w:t>Examples of operator policies including network analytics information from NWDAF as inputs for policy decisions included below:</w:t>
      </w:r>
    </w:p>
    <w:p w14:paraId="0AEDB30E" w14:textId="77777777" w:rsidR="00663770" w:rsidRDefault="00663770" w:rsidP="00663770">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7777777" w:rsidR="00663770" w:rsidRDefault="00663770" w:rsidP="00663770">
      <w:pPr>
        <w:pStyle w:val="B1"/>
      </w:pPr>
      <w:r>
        <w:t>-</w:t>
      </w:r>
      <w:r>
        <w:tab/>
        <w:t xml:space="preserve">Based on the Service Experience statistics or predictions, </w:t>
      </w:r>
      <w:proofErr w:type="spellStart"/>
      <w:r>
        <w:t>tThe</w:t>
      </w:r>
      <w:proofErr w:type="spellEnd"/>
      <w:r>
        <w:t xml:space="preserve"> PCF may check the 5QI values assigned to the Application, and may use this as input to calculate and update the authorized QoS for a service data flow template.</w:t>
      </w:r>
    </w:p>
    <w:p w14:paraId="3F543397" w14:textId="77777777" w:rsidR="00663770" w:rsidRDefault="00663770" w:rsidP="00663770">
      <w:pPr>
        <w:pStyle w:val="B1"/>
      </w:pPr>
      <w:r>
        <w:t>-</w:t>
      </w:r>
      <w:r>
        <w:tab/>
        <w:t>The PCF may use the network analytics related to "Network Performance" as input to calculate the background data transfer policies that are negotiated with the ASP, as defined in clause 6.1.2.4.</w:t>
      </w:r>
    </w:p>
    <w:p w14:paraId="06109173" w14:textId="77777777" w:rsidR="00663770" w:rsidRDefault="00663770" w:rsidP="00663770">
      <w:pPr>
        <w:pStyle w:val="B1"/>
      </w:pPr>
      <w:r>
        <w:t>-</w:t>
      </w:r>
      <w:r>
        <w:tab/>
        <w:t>Based on the UE mobility statistics or predictions, the PCF may adjust Service Area Restriction as defined in clause 6.1.2.1.</w:t>
      </w:r>
    </w:p>
    <w:p w14:paraId="07B8D5B9" w14:textId="77777777" w:rsidR="00663770" w:rsidRDefault="00663770" w:rsidP="00663770">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Default="00663770" w:rsidP="00663770">
      <w:pPr>
        <w:pStyle w:val="B1"/>
      </w:pPr>
      <w:r>
        <w:t>-</w:t>
      </w:r>
      <w:r>
        <w:tab/>
        <w:t>Based on the WLAN performance statistics or predictions, the PCF may update WLANSP as defined in clause 6.1.2.2.1.</w:t>
      </w:r>
    </w:p>
    <w:p w14:paraId="27011735" w14:textId="08C7950F" w:rsidR="00787F8E" w:rsidRPr="002B4BCB" w:rsidRDefault="00663770" w:rsidP="0030218C">
      <w:pPr>
        <w:pStyle w:val="B1"/>
      </w:pPr>
      <w:r>
        <w:t>-</w:t>
      </w:r>
      <w:r>
        <w:tab/>
      </w:r>
      <w:r w:rsidR="00787F8E" w:rsidRPr="002B4BCB">
        <w:t xml:space="preserve">The PCF may also use the network analytics as input to its policy decision to apply operator defined actions for example for the UE context(s) or PDU </w:t>
      </w:r>
      <w:r w:rsidR="005C461D">
        <w:t>S</w:t>
      </w:r>
      <w:r w:rsidR="00787F8E" w:rsidRPr="002B4BCB">
        <w:t>ession(s).</w:t>
      </w:r>
    </w:p>
    <w:p w14:paraId="2E71C8E2" w14:textId="7687E461" w:rsidR="00663770" w:rsidRDefault="00663770" w:rsidP="00663770">
      <w:bookmarkStart w:id="494" w:name="_Toc19197322"/>
      <w:bookmarkStart w:id="495" w:name="_Toc27896475"/>
      <w:bookmarkStart w:id="496" w:name="_Toc36192643"/>
      <w:bookmarkStart w:id="497" w:name="_Toc37076374"/>
      <w:bookmarkStart w:id="498" w:name="_Toc45194820"/>
      <w:bookmarkStart w:id="499" w:name="_Toc47594232"/>
      <w:bookmarkStart w:id="500" w:name="_Toc51836863"/>
      <w:r>
        <w:t>Examples of operator policies including combination of multiple network analytics from NWDAF as inputs for policy decisions are included below:</w:t>
      </w:r>
    </w:p>
    <w:p w14:paraId="33FD7735" w14:textId="77777777" w:rsidR="00663770" w:rsidRDefault="00663770" w:rsidP="00663770">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22605278" w14:textId="77777777" w:rsidR="00663770" w:rsidRDefault="00663770" w:rsidP="00663770">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1A5208CF" w14:textId="1BB3B10A" w:rsidR="00663770" w:rsidRDefault="00663770" w:rsidP="0030218C">
      <w:pPr>
        <w:pStyle w:val="B2"/>
      </w:pPr>
      <w:r>
        <w:t>-</w:t>
      </w:r>
      <w:r>
        <w:tab/>
        <w:t>AM policy modification to update UE-AMBR, RFSP index and/or service area restriction, for those UEs reported as heavy users.</w:t>
      </w:r>
    </w:p>
    <w:p w14:paraId="2A2FF871" w14:textId="4C454EE3" w:rsidR="00663770" w:rsidRDefault="00663770" w:rsidP="0030218C">
      <w:pPr>
        <w:pStyle w:val="B2"/>
      </w:pPr>
      <w:r>
        <w:t>-</w:t>
      </w:r>
      <w:r>
        <w:tab/>
        <w:t>SM policy modification to update the policies in the SMF for those UEs reported as heavy users.</w:t>
      </w:r>
    </w:p>
    <w:p w14:paraId="6FE425A4" w14:textId="77777777" w:rsidR="00787F8E" w:rsidRPr="003F46C2" w:rsidRDefault="00787F8E" w:rsidP="00787F8E">
      <w:pPr>
        <w:pStyle w:val="Heading3"/>
      </w:pPr>
      <w:bookmarkStart w:id="501" w:name="_Toc68066543"/>
      <w:r w:rsidRPr="003F46C2">
        <w:lastRenderedPageBreak/>
        <w:t>6.1</w:t>
      </w:r>
      <w:r w:rsidRPr="003F46C2">
        <w:rPr>
          <w:rFonts w:hint="eastAsia"/>
        </w:rPr>
        <w:t>.</w:t>
      </w:r>
      <w:r w:rsidRPr="003F46C2">
        <w:t>2</w:t>
      </w:r>
      <w:r w:rsidRPr="003F46C2">
        <w:rPr>
          <w:rFonts w:hint="eastAsia"/>
        </w:rPr>
        <w:tab/>
      </w:r>
      <w:r w:rsidRPr="003F46C2">
        <w:t>Non-session management related policy control</w:t>
      </w:r>
      <w:bookmarkEnd w:id="494"/>
      <w:bookmarkEnd w:id="495"/>
      <w:bookmarkEnd w:id="496"/>
      <w:bookmarkEnd w:id="497"/>
      <w:bookmarkEnd w:id="498"/>
      <w:bookmarkEnd w:id="499"/>
      <w:bookmarkEnd w:id="500"/>
      <w:bookmarkEnd w:id="501"/>
    </w:p>
    <w:p w14:paraId="1E84F92B" w14:textId="77777777" w:rsidR="00787F8E" w:rsidRPr="003F46C2" w:rsidRDefault="00787F8E" w:rsidP="00787F8E">
      <w:pPr>
        <w:pStyle w:val="Heading4"/>
      </w:pPr>
      <w:bookmarkStart w:id="502" w:name="_Toc19197323"/>
      <w:bookmarkStart w:id="503" w:name="_Toc27896476"/>
      <w:bookmarkStart w:id="504" w:name="_Toc36192644"/>
      <w:bookmarkStart w:id="505" w:name="_Toc37076375"/>
      <w:bookmarkStart w:id="506" w:name="_Toc45194821"/>
      <w:bookmarkStart w:id="507" w:name="_Toc47594233"/>
      <w:bookmarkStart w:id="508" w:name="_Toc51836864"/>
      <w:bookmarkStart w:id="509" w:name="_Toc68066544"/>
      <w:r w:rsidRPr="003F46C2">
        <w:t>6.1.2.1</w:t>
      </w:r>
      <w:r w:rsidRPr="003F46C2">
        <w:tab/>
        <w:t>Access and mobility related policy control</w:t>
      </w:r>
      <w:bookmarkEnd w:id="502"/>
      <w:bookmarkEnd w:id="503"/>
      <w:bookmarkEnd w:id="504"/>
      <w:bookmarkEnd w:id="505"/>
      <w:bookmarkEnd w:id="506"/>
      <w:bookmarkEnd w:id="507"/>
      <w:bookmarkEnd w:id="508"/>
      <w:bookmarkEnd w:id="509"/>
    </w:p>
    <w:p w14:paraId="6E57B25F" w14:textId="65FAB715"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w:t>
      </w:r>
      <w:r w:rsidR="0030218C">
        <w:t>TS</w:t>
      </w:r>
      <w:r w:rsidR="0030218C">
        <w:t> </w:t>
      </w:r>
      <w:r w:rsidR="0030218C">
        <w:t>23.316</w:t>
      </w:r>
      <w:r w:rsidR="0030218C">
        <w:t> </w:t>
      </w:r>
      <w:r w:rsidR="0030218C">
        <w:t>[</w:t>
      </w:r>
      <w:r>
        <w:t>27].</w:t>
      </w:r>
    </w:p>
    <w:p w14:paraId="3562D8DA" w14:textId="039A9927"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 </w:t>
      </w:r>
      <w:r w:rsidR="0030218C" w:rsidRPr="003F46C2">
        <w:t>TS</w:t>
      </w:r>
      <w:r w:rsidR="0030218C">
        <w:t> </w:t>
      </w:r>
      <w:r w:rsidR="0030218C" w:rsidRPr="003F46C2">
        <w:t>23.501</w:t>
      </w:r>
      <w:r w:rsidR="0030218C">
        <w:t> </w:t>
      </w:r>
      <w:r w:rsidR="0030218C" w:rsidRPr="003F46C2">
        <w:t>[</w:t>
      </w:r>
      <w:r w:rsidRPr="003F46C2">
        <w:t>2] clause 5.3.4.</w:t>
      </w:r>
    </w:p>
    <w:p w14:paraId="2C26043B" w14:textId="574AE2D6"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Pr>
          <w:rFonts w:eastAsia="DengXian"/>
        </w:rPr>
        <w:t xml:space="preserve"> such as an AF request to change the service coverage</w:t>
      </w:r>
      <w:r w:rsidRPr="003F46C2">
        <w:rPr>
          <w:rFonts w:eastAsia="DengXian"/>
        </w:rPr>
        <w:t>,</w:t>
      </w:r>
      <w:r w:rsidR="00663770">
        <w:rPr>
          <w:rFonts w:eastAsia="DengXian"/>
        </w:rPr>
        <w:t xml:space="preserve"> network analytics from NWDAF,</w:t>
      </w:r>
      <w:r w:rsidRPr="003F46C2">
        <w:rPr>
          <w:rFonts w:eastAsia="DengXian"/>
        </w:rPr>
        <w:t xml:space="preserve"> etc.</w:t>
      </w:r>
    </w:p>
    <w:p w14:paraId="497D0787" w14:textId="1B040BFB"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rsidR="00663770">
        <w:t>s</w:t>
      </w:r>
      <w:r>
        <w:t xml:space="preserve">, as described in clause 6.1.2.5, </w:t>
      </w:r>
      <w:r w:rsidRPr="003F46C2">
        <w:t>is met. The AMF receives the modified service area restrictions from the PCF. The AMF stores them</w:t>
      </w:r>
      <w:r w:rsidR="00663770">
        <w:t xml:space="preserve"> and</w:t>
      </w:r>
      <w:r w:rsidRPr="003F46C2">
        <w:t xml:space="preserve"> then use</w:t>
      </w:r>
      <w:r w:rsidR="00663770">
        <w:t>s</w:t>
      </w:r>
      <w:r w:rsidRPr="003F46C2">
        <w:t xml:space="preserve"> it to determine mobility restriction for a UE. The PCF may indicate</w:t>
      </w:r>
      <w:r w:rsidR="00663770">
        <w:t xml:space="preserve"> to</w:t>
      </w:r>
      <w:r w:rsidRPr="003F46C2">
        <w:t xml:space="preserv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220A0EB2" w:rsidR="00787F8E" w:rsidRPr="00F70B61" w:rsidRDefault="00787F8E" w:rsidP="00787F8E">
      <w:pPr>
        <w:rPr>
          <w:rFonts w:eastAsia="DengXian"/>
        </w:rPr>
      </w:pPr>
      <w:r w:rsidRPr="00F70B61">
        <w:t xml:space="preserve">The management of the RFSP Index enables the PCF to modify the RFSP Index used by the AMF to perform radio resource management functionality as described in </w:t>
      </w:r>
      <w:r w:rsidR="0030218C" w:rsidRPr="00F70B61">
        <w:t>TS</w:t>
      </w:r>
      <w:r w:rsidR="0030218C">
        <w:t> </w:t>
      </w:r>
      <w:r w:rsidR="0030218C" w:rsidRPr="00F70B61">
        <w:t>23.501</w:t>
      </w:r>
      <w:r w:rsidR="0030218C">
        <w:t> </w:t>
      </w:r>
      <w:r w:rsidR="0030218C" w:rsidRPr="00F70B61">
        <w:t>[</w:t>
      </w:r>
      <w:r w:rsidRPr="00F70B61">
        <w:t>2] clause</w:t>
      </w:r>
      <w:r>
        <w:t> </w:t>
      </w:r>
      <w:r w:rsidRPr="00F70B61">
        <w:t>5.3.4.</w:t>
      </w:r>
      <w:r>
        <w:t xml:space="preserve"> </w:t>
      </w:r>
      <w:r w:rsidR="00663770">
        <w:t xml:space="preserve">The </w:t>
      </w:r>
      <w:r w:rsidRPr="00F70B61">
        <w:t>PCF modifies the RFSP Index based on operator policies that take into consideration e.g. accumulated usage, load level information per network slice instance</w:t>
      </w:r>
      <w:r w:rsidR="00663770">
        <w:t>, the indication that high throughput is desired for a specific application traffic or independently of the application in use and other information described in clause 6.1.1.3</w:t>
      </w:r>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286FFBE8" w14:textId="597AF03F" w:rsidR="00663770" w:rsidRDefault="00663770" w:rsidP="00787F8E">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0DD0E95C" w14:textId="63CC1C8B"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rsidR="00663770">
        <w:t>d</w:t>
      </w:r>
      <w:r w:rsidRPr="00F70B61">
        <w:t>. The AMF reports the subscribed RFSP Index to the PCF when the subscription to</w:t>
      </w:r>
      <w:r w:rsidR="00663770">
        <w:t xml:space="preserve"> the</w:t>
      </w:r>
      <w:r w:rsidRPr="00F70B61">
        <w:t xml:space="preserve">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6C6D3507" w:rsidR="00787F8E" w:rsidRDefault="00787F8E" w:rsidP="00787F8E">
      <w:r>
        <w:t>The management of UE-AMBR enables the PCF to provide the UE-AMBR information to</w:t>
      </w:r>
      <w:r w:rsidR="00663770">
        <w:t xml:space="preserve"> the</w:t>
      </w:r>
      <w:r>
        <w:t xml:space="preserve"> AMF based on serving network policy. The AMF may report the subscribed UE-AMBR received from UDM. The conditions for reporting are that the PCF provided Policy Control Request Triggers the AMF to report subscriber UE-AMBR change. The AMF receives the modified UE-AMBR from the PCF. The AMF provides a UE-AMBR value of the serving network to</w:t>
      </w:r>
      <w:r w:rsidR="00663770">
        <w:t xml:space="preserve"> the</w:t>
      </w:r>
      <w:r>
        <w:t xml:space="preserve"> RAN as specified in </w:t>
      </w:r>
      <w:r w:rsidR="0030218C">
        <w:t>TS</w:t>
      </w:r>
      <w:r w:rsidR="0030218C">
        <w:t> </w:t>
      </w:r>
      <w:r w:rsidR="0030218C">
        <w:t>23.501</w:t>
      </w:r>
      <w:r w:rsidR="0030218C">
        <w:t> </w:t>
      </w:r>
      <w:r w:rsidR="0030218C">
        <w:t>[</w:t>
      </w:r>
      <w:r>
        <w:t>2], clause 5.7.2.6.</w:t>
      </w:r>
    </w:p>
    <w:p w14:paraId="6B10881D" w14:textId="3E816183" w:rsidR="00787F8E" w:rsidRDefault="00787F8E" w:rsidP="00787F8E">
      <w:r>
        <w:t xml:space="preserve">The management of the SMF selection enables the PCF to instruct the AMF to contact the PCF during the PDU Session Establishment procedure to perform a DNN replacement, as specified in </w:t>
      </w:r>
      <w:r w:rsidR="0030218C">
        <w:t>TS</w:t>
      </w:r>
      <w:r w:rsidR="0030218C">
        <w:t> </w:t>
      </w:r>
      <w:r w:rsidR="0030218C">
        <w:t>23.501</w:t>
      </w:r>
      <w:r w:rsidR="0030218C">
        <w:t> </w:t>
      </w:r>
      <w:r w:rsidR="0030218C">
        <w:t>[</w:t>
      </w:r>
      <w:r>
        <w:t xml:space="preserve">2], clause 5.6.1. To indicate the </w:t>
      </w:r>
      <w:r>
        <w:lastRenderedPageBreak/>
        <w:t>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10377251" w:rsidR="00787F8E" w:rsidRDefault="00787F8E" w:rsidP="00787F8E">
      <w:bookmarkStart w:id="510" w:name="_Toc19197324"/>
      <w:bookmarkStart w:id="511" w:name="_Toc27896477"/>
      <w:r>
        <w:t>The PCF may update</w:t>
      </w:r>
      <w:r w:rsidR="00663770">
        <w:t xml:space="preserve"> the</w:t>
      </w:r>
      <w:r>
        <w:t xml:space="preserve"> SMF selection management information based on </w:t>
      </w:r>
      <w:r w:rsidR="00663770">
        <w:t xml:space="preserve">a </w:t>
      </w:r>
      <w:r>
        <w:t>PCF local decision or upon being informed about a new Allowed NSSAI. The AMF applies the updated SMF selection management information to new PDU Sessions only, i.e. already established PDU Sessions are not affected.</w:t>
      </w:r>
    </w:p>
    <w:p w14:paraId="30C3167A" w14:textId="72BB069D" w:rsidR="00663770" w:rsidRDefault="00663770" w:rsidP="0030218C">
      <w:bookmarkStart w:id="512" w:name="_Toc36192645"/>
      <w:bookmarkStart w:id="513" w:name="_Toc37076376"/>
      <w:bookmarkStart w:id="514" w:name="_Toc45194822"/>
      <w:bookmarkStart w:id="515" w:name="_Toc47594234"/>
      <w:bookmarkStart w:id="516" w:name="_Toc51836865"/>
      <w:r>
        <w:t>In the case that the PCF for the UE (providing the Access and Mobility related policies) and the PCF for the PDU Session of this UE (providing the start/stop of application traffic detection) are separate PCF instances, the following applies:</w:t>
      </w:r>
    </w:p>
    <w:p w14:paraId="4B365EF5" w14:textId="77777777" w:rsidR="00663770" w:rsidRDefault="00663770" w:rsidP="00663770">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Id(s).</w:t>
      </w:r>
    </w:p>
    <w:p w14:paraId="6C68A25A" w14:textId="77777777" w:rsidR="00663770" w:rsidRDefault="00663770" w:rsidP="00663770">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018A5E23" w14:textId="77777777" w:rsidR="00663770" w:rsidRDefault="00663770" w:rsidP="00663770">
      <w:pPr>
        <w:pStyle w:val="B1"/>
      </w:pPr>
      <w:r>
        <w:t>-</w:t>
      </w:r>
      <w:r>
        <w:tab/>
        <w:t>The reporting of "start/stop of application traffic detection" to the PCF for the UE is used as input for a policy decision to change the Access and Mobility related policies.</w:t>
      </w:r>
    </w:p>
    <w:p w14:paraId="179AB7FB" w14:textId="77777777" w:rsidR="00663770" w:rsidRDefault="00663770" w:rsidP="00663770">
      <w:pPr>
        <w:pStyle w:val="B1"/>
      </w:pPr>
      <w:r>
        <w:t>-</w:t>
      </w:r>
      <w:r>
        <w:tab/>
        <w:t>The PCF checks if an AF is subscribed to be notified on outcome of service area coverage change, using the related event defined in clause 6.1.3.18.</w:t>
      </w:r>
    </w:p>
    <w:p w14:paraId="3D1484FF" w14:textId="1ADCFDB8" w:rsidR="00787F8E" w:rsidRPr="00F70B61" w:rsidRDefault="00787F8E" w:rsidP="00787F8E">
      <w:pPr>
        <w:pStyle w:val="Heading4"/>
      </w:pPr>
      <w:bookmarkStart w:id="517" w:name="_Toc68066545"/>
      <w:r w:rsidRPr="00F70B61">
        <w:t>6.1.2.2</w:t>
      </w:r>
      <w:r w:rsidRPr="00F70B61">
        <w:tab/>
        <w:t xml:space="preserve">UE </w:t>
      </w:r>
      <w:r>
        <w:t>policy</w:t>
      </w:r>
      <w:r w:rsidRPr="00F70B61">
        <w:t xml:space="preserve"> control</w:t>
      </w:r>
      <w:bookmarkEnd w:id="510"/>
      <w:bookmarkEnd w:id="511"/>
      <w:bookmarkEnd w:id="512"/>
      <w:bookmarkEnd w:id="513"/>
      <w:bookmarkEnd w:id="514"/>
      <w:bookmarkEnd w:id="515"/>
      <w:bookmarkEnd w:id="516"/>
      <w:bookmarkEnd w:id="517"/>
    </w:p>
    <w:p w14:paraId="573F0DC4" w14:textId="77777777" w:rsidR="00787F8E" w:rsidRPr="00F70B61" w:rsidRDefault="00787F8E" w:rsidP="00787F8E">
      <w:pPr>
        <w:pStyle w:val="Heading5"/>
      </w:pPr>
      <w:bookmarkStart w:id="518" w:name="_Toc19197325"/>
      <w:bookmarkStart w:id="519" w:name="_Toc27896478"/>
      <w:bookmarkStart w:id="520" w:name="_Toc36192646"/>
      <w:bookmarkStart w:id="521" w:name="_Toc37076377"/>
      <w:bookmarkStart w:id="522" w:name="_Toc45194823"/>
      <w:bookmarkStart w:id="523" w:name="_Toc47594235"/>
      <w:bookmarkStart w:id="524" w:name="_Toc51836866"/>
      <w:bookmarkStart w:id="525" w:name="_Toc68066546"/>
      <w:r w:rsidRPr="00F70B61">
        <w:t>6.1.2.2.1</w:t>
      </w:r>
      <w:r w:rsidRPr="00F70B61">
        <w:tab/>
        <w:t>General</w:t>
      </w:r>
      <w:bookmarkEnd w:id="518"/>
      <w:bookmarkEnd w:id="519"/>
      <w:bookmarkEnd w:id="520"/>
      <w:bookmarkEnd w:id="521"/>
      <w:bookmarkEnd w:id="522"/>
      <w:bookmarkEnd w:id="523"/>
      <w:bookmarkEnd w:id="524"/>
      <w:bookmarkEnd w:id="525"/>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77A85382" w:rsidR="00787F8E" w:rsidRDefault="00787F8E" w:rsidP="00787F8E">
      <w:pPr>
        <w:pStyle w:val="B1"/>
        <w:rPr>
          <w:lang w:eastAsia="zh-CN"/>
        </w:rPr>
      </w:pPr>
      <w:bookmarkStart w:id="526"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w:t>
      </w:r>
      <w:r w:rsidR="005C461D">
        <w:rPr>
          <w:lang w:eastAsia="zh-CN"/>
        </w:rPr>
        <w:t xml:space="preserve"> clause 5.1.2.1 and clause 5.1.3.1 of</w:t>
      </w:r>
      <w:r>
        <w:rPr>
          <w:lang w:eastAsia="zh-CN"/>
        </w:rPr>
        <w:t xml:space="preserve"> </w:t>
      </w:r>
      <w:r w:rsidR="0030218C">
        <w:rPr>
          <w:lang w:eastAsia="zh-CN"/>
        </w:rPr>
        <w:t>TS</w:t>
      </w:r>
      <w:r w:rsidR="0030218C">
        <w:rPr>
          <w:lang w:eastAsia="zh-CN"/>
        </w:rPr>
        <w:t> </w:t>
      </w:r>
      <w:r w:rsidR="0030218C">
        <w:rPr>
          <w:lang w:eastAsia="zh-CN"/>
        </w:rPr>
        <w:t>23.287</w:t>
      </w:r>
      <w:r w:rsidR="0030218C">
        <w:rPr>
          <w:lang w:eastAsia="zh-CN"/>
        </w:rPr>
        <w:t> </w:t>
      </w:r>
      <w:r w:rsidR="0030218C">
        <w:rPr>
          <w:lang w:eastAsia="zh-CN"/>
        </w:rPr>
        <w:t>[</w:t>
      </w:r>
      <w:r>
        <w:rPr>
          <w:lang w:eastAsia="zh-CN"/>
        </w:rPr>
        <w:t>28].</w:t>
      </w:r>
    </w:p>
    <w:p w14:paraId="1F0ECB2D" w14:textId="72FD47A1" w:rsidR="00E873DB" w:rsidRDefault="00E873DB" w:rsidP="0030218C">
      <w:pPr>
        <w:pStyle w:val="B1"/>
        <w:rPr>
          <w:lang w:eastAsia="zh-CN"/>
        </w:rPr>
      </w:pPr>
      <w:r>
        <w:rPr>
          <w:lang w:eastAsia="zh-CN"/>
        </w:rPr>
        <w:lastRenderedPageBreak/>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Direct Discovery and </w:t>
      </w:r>
      <w:proofErr w:type="spellStart"/>
      <w:r>
        <w:rPr>
          <w:lang w:eastAsia="zh-CN"/>
        </w:rPr>
        <w:t>ProSe</w:t>
      </w:r>
      <w:proofErr w:type="spellEnd"/>
      <w:r>
        <w:rPr>
          <w:lang w:eastAsia="zh-CN"/>
        </w:rPr>
        <w:t xml:space="preserve"> Direct Communication. </w:t>
      </w:r>
      <w:proofErr w:type="spellStart"/>
      <w:r>
        <w:rPr>
          <w:lang w:eastAsia="zh-CN"/>
        </w:rPr>
        <w:t>ProSe</w:t>
      </w:r>
      <w:proofErr w:type="spellEnd"/>
      <w:r>
        <w:rPr>
          <w:lang w:eastAsia="zh-CN"/>
        </w:rPr>
        <w:t xml:space="preserve"> Policies are defined in clause 5.1.2.1 and clause 5.1.3.1 of </w:t>
      </w:r>
      <w:r w:rsidR="0030218C">
        <w:rPr>
          <w:lang w:eastAsia="zh-CN"/>
        </w:rPr>
        <w:t>TS</w:t>
      </w:r>
      <w:r w:rsidR="0030218C">
        <w:rPr>
          <w:lang w:eastAsia="zh-CN"/>
        </w:rPr>
        <w:t> </w:t>
      </w:r>
      <w:r w:rsidR="0030218C">
        <w:rPr>
          <w:lang w:eastAsia="zh-CN"/>
        </w:rPr>
        <w:t>23.304</w:t>
      </w:r>
      <w:r w:rsidR="0030218C">
        <w:rPr>
          <w:lang w:eastAsia="zh-CN"/>
        </w:rPr>
        <w:t> </w:t>
      </w:r>
      <w:r w:rsidR="0030218C">
        <w:rPr>
          <w:lang w:eastAsia="zh-CN"/>
        </w:rPr>
        <w:t>[</w:t>
      </w:r>
      <w:r>
        <w:rPr>
          <w:lang w:eastAsia="zh-CN"/>
        </w:rPr>
        <w:t>34].</w:t>
      </w:r>
    </w:p>
    <w:p w14:paraId="470C617D" w14:textId="6BBBCF5B"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526"/>
    <w:p w14:paraId="4104C476" w14:textId="2E61CC33" w:rsidR="00787F8E" w:rsidRDefault="00787F8E" w:rsidP="00787F8E">
      <w:pPr>
        <w:rPr>
          <w:rFonts w:eastAsia="SimSun"/>
        </w:rPr>
      </w:pPr>
      <w:r>
        <w:rPr>
          <w:rFonts w:eastAsia="SimSun"/>
        </w:rPr>
        <w:t>The methods of configuring V2XP to the UE, including (pre-)</w:t>
      </w:r>
      <w:r w:rsidR="00663770">
        <w:rPr>
          <w:rFonts w:eastAsia="SimSun"/>
        </w:rPr>
        <w:t xml:space="preserve"> </w:t>
      </w:r>
      <w:r>
        <w:rPr>
          <w:rFonts w:eastAsia="SimSun"/>
        </w:rPr>
        <w:t xml:space="preserve">configuration and provisioning, and the priority of the same type of parameters acquired from different sources are defined in clause 5.1.1 of </w:t>
      </w:r>
      <w:r w:rsidR="0030218C">
        <w:rPr>
          <w:rFonts w:eastAsia="SimSun"/>
        </w:rPr>
        <w:t>TS</w:t>
      </w:r>
      <w:r w:rsidR="0030218C">
        <w:rPr>
          <w:rFonts w:eastAsia="SimSun"/>
        </w:rPr>
        <w:t> </w:t>
      </w:r>
      <w:r w:rsidR="0030218C">
        <w:rPr>
          <w:rFonts w:eastAsia="SimSun"/>
        </w:rPr>
        <w:t>23.287</w:t>
      </w:r>
      <w:r w:rsidR="0030218C">
        <w:rPr>
          <w:rFonts w:eastAsia="SimSun"/>
        </w:rPr>
        <w:t> </w:t>
      </w:r>
      <w:r w:rsidR="0030218C">
        <w:rPr>
          <w:rFonts w:eastAsia="SimSun"/>
        </w:rPr>
        <w:t>[</w:t>
      </w:r>
      <w:r>
        <w:rPr>
          <w:rFonts w:eastAsia="SimSun"/>
        </w:rPr>
        <w:t>28].</w:t>
      </w:r>
    </w:p>
    <w:p w14:paraId="68A09B1A" w14:textId="0C5D0327" w:rsidR="00E873DB" w:rsidRDefault="00E873DB" w:rsidP="00787F8E">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w:t>
      </w:r>
      <w:r w:rsidR="0030218C">
        <w:rPr>
          <w:rFonts w:eastAsia="SimSun"/>
        </w:rPr>
        <w:t>TS</w:t>
      </w:r>
      <w:r w:rsidR="0030218C">
        <w:rPr>
          <w:rFonts w:eastAsia="SimSun"/>
        </w:rPr>
        <w:t> </w:t>
      </w:r>
      <w:r w:rsidR="0030218C">
        <w:rPr>
          <w:rFonts w:eastAsia="SimSun"/>
        </w:rPr>
        <w:t>23.304</w:t>
      </w:r>
      <w:r w:rsidR="0030218C">
        <w:rPr>
          <w:rFonts w:eastAsia="SimSun"/>
        </w:rPr>
        <w:t> </w:t>
      </w:r>
      <w:r w:rsidR="0030218C">
        <w:rPr>
          <w:rFonts w:eastAsia="SimSun"/>
        </w:rPr>
        <w:t>[</w:t>
      </w:r>
      <w:r>
        <w:rPr>
          <w:rFonts w:eastAsia="SimSun"/>
        </w:rPr>
        <w:t>34].</w:t>
      </w:r>
    </w:p>
    <w:p w14:paraId="6EF1CAB7" w14:textId="7CC9E69A"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7FBFF325" w:rsidR="00787F8E" w:rsidRPr="00F70B61" w:rsidRDefault="00787F8E" w:rsidP="00787F8E">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w:t>
      </w:r>
      <w:r w:rsidR="0030218C">
        <w:t>TS</w:t>
      </w:r>
      <w:r w:rsidR="0030218C">
        <w:t> </w:t>
      </w:r>
      <w:r w:rsidR="0030218C">
        <w:t>23.502</w:t>
      </w:r>
      <w:r w:rsidR="0030218C">
        <w:t> </w:t>
      </w:r>
      <w:r w:rsidR="0030218C">
        <w:t>[</w:t>
      </w:r>
      <w:r>
        <w:t>3] clause 4.2.4.3</w:t>
      </w:r>
      <w:r w:rsidRPr="00F70B61">
        <w:t>. The AMF shall not change the</w:t>
      </w:r>
      <w:r>
        <w:t xml:space="preserve"> UE policy information</w:t>
      </w:r>
      <w:r w:rsidRPr="00F70B61">
        <w:t xml:space="preserve"> provided by PCF.</w:t>
      </w:r>
    </w:p>
    <w:p w14:paraId="4A43C8EC" w14:textId="1C7C76DC" w:rsidR="00787F8E" w:rsidRDefault="00787F8E" w:rsidP="00787F8E">
      <w:r>
        <w:t xml:space="preserve">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w:t>
      </w:r>
      <w:r w:rsidR="0030218C">
        <w:t>TS</w:t>
      </w:r>
      <w:r w:rsidR="0030218C">
        <w:t> </w:t>
      </w:r>
      <w:r w:rsidR="0030218C">
        <w:t>23.502</w:t>
      </w:r>
      <w:r w:rsidR="0030218C">
        <w:t> </w:t>
      </w:r>
      <w:r w:rsidR="0030218C">
        <w:t>[</w:t>
      </w:r>
      <w:r>
        <w:t>3] clause 4.16.12.2. After reception of the Notify message indicating that the UE enters the CM-Connected state, the PCF may retry to deliver the UE policy information.</w:t>
      </w:r>
    </w:p>
    <w:p w14:paraId="257FED5D" w14:textId="2E09C0A0"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 </w:t>
      </w:r>
      <w:r w:rsidR="0030218C">
        <w:t>TS</w:t>
      </w:r>
      <w:r w:rsidR="0030218C">
        <w:t> </w:t>
      </w:r>
      <w:r w:rsidR="0030218C">
        <w:t>23.502</w:t>
      </w:r>
      <w:r w:rsidR="0030218C">
        <w:t> </w:t>
      </w:r>
      <w:r w:rsidR="0030218C">
        <w:t>[</w:t>
      </w:r>
      <w:r>
        <w:t>3] clause 5.2.2.3.</w:t>
      </w:r>
    </w:p>
    <w:p w14:paraId="37C1C447" w14:textId="77777777" w:rsidR="00787F8E" w:rsidRPr="00834DA8" w:rsidRDefault="00787F8E" w:rsidP="00787F8E">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53E134A2" w:rsidR="00787F8E" w:rsidRPr="00F70B61" w:rsidRDefault="00787F8E" w:rsidP="00787F8E">
      <w:pPr>
        <w:rPr>
          <w:lang w:eastAsia="zh-CN"/>
        </w:rPr>
      </w:pPr>
      <w:r w:rsidRPr="00F70B61">
        <w:rPr>
          <w:lang w:eastAsia="zh-CN"/>
        </w:rPr>
        <w:lastRenderedPageBreak/>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w:t>
      </w:r>
      <w:r w:rsidR="0030218C" w:rsidRPr="00F70B61">
        <w:t>TS</w:t>
      </w:r>
      <w:r w:rsidR="0030218C">
        <w:t> </w:t>
      </w:r>
      <w:r w:rsidR="0030218C" w:rsidRPr="00F70B61">
        <w:t>23.501</w:t>
      </w:r>
      <w:r w:rsidR="0030218C">
        <w:t> </w:t>
      </w:r>
      <w:r w:rsidR="0030218C" w:rsidRPr="00F70B61">
        <w:t>[</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E1E3DEA" w14:textId="2976157F" w:rsidR="00663770" w:rsidRDefault="00663770" w:rsidP="0030218C">
      <w:bookmarkStart w:id="527" w:name="_Toc19197326"/>
      <w:bookmarkStart w:id="528" w:name="_Toc27896479"/>
      <w:bookmarkStart w:id="529" w:name="_Toc36192647"/>
      <w:bookmarkStart w:id="530" w:name="_Toc37076378"/>
      <w:bookmarkStart w:id="531" w:name="_Toc45194824"/>
      <w:bookmarkStart w:id="532" w:name="_Toc47594236"/>
      <w:bookmarkStart w:id="533" w:name="_Toc51836867"/>
      <w:r>
        <w:t xml:space="preserve">The PCF may subscribe to analytics on "WLAN performance" from NWDAF following the procedures and services described in </w:t>
      </w:r>
      <w:r w:rsidR="0030218C">
        <w:t>TS</w:t>
      </w:r>
      <w:r w:rsidR="0030218C">
        <w:t> </w:t>
      </w:r>
      <w:r w:rsidR="0030218C">
        <w:t>23.288</w:t>
      </w:r>
      <w:r w:rsidR="0030218C">
        <w:t> </w:t>
      </w:r>
      <w:r w:rsidR="0030218C">
        <w:t>[</w:t>
      </w:r>
      <w:r>
        <w:t>24]. When the PCF gets a notification from the NWDAF, the PCF may try to update WLANSP rules.</w:t>
      </w:r>
    </w:p>
    <w:p w14:paraId="44282EF9" w14:textId="0316D60C" w:rsidR="00787F8E" w:rsidRPr="00F70B61" w:rsidRDefault="00787F8E" w:rsidP="00787F8E">
      <w:pPr>
        <w:pStyle w:val="Heading5"/>
      </w:pPr>
      <w:bookmarkStart w:id="534" w:name="_Toc68066547"/>
      <w:r w:rsidRPr="00F70B61">
        <w:t>6.1.2.2.2</w:t>
      </w:r>
      <w:r w:rsidRPr="00F70B61">
        <w:tab/>
        <w:t>Distribution of the policies to UE</w:t>
      </w:r>
      <w:bookmarkEnd w:id="527"/>
      <w:bookmarkEnd w:id="528"/>
      <w:bookmarkEnd w:id="529"/>
      <w:bookmarkEnd w:id="530"/>
      <w:bookmarkEnd w:id="531"/>
      <w:bookmarkEnd w:id="532"/>
      <w:bookmarkEnd w:id="533"/>
      <w:bookmarkEnd w:id="534"/>
    </w:p>
    <w:p w14:paraId="549ED581" w14:textId="5ED017DC"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V2X Policy (V2XP) or</w:t>
      </w:r>
      <w:r w:rsidR="00E873DB">
        <w:rPr>
          <w:rFonts w:eastAsia="SimSun"/>
        </w:rPr>
        <w:t xml:space="preserve"> </w:t>
      </w:r>
      <w:proofErr w:type="spellStart"/>
      <w:r w:rsidR="00E873DB">
        <w:rPr>
          <w:rFonts w:eastAsia="SimSun"/>
        </w:rPr>
        <w:t>ProSe</w:t>
      </w:r>
      <w:proofErr w:type="spellEnd"/>
      <w:r w:rsidR="00E873DB">
        <w:rPr>
          <w:rFonts w:eastAsia="SimSun"/>
        </w:rPr>
        <w:t xml:space="preserve"> Policy (</w:t>
      </w:r>
      <w:proofErr w:type="spellStart"/>
      <w:r w:rsidR="00E873DB">
        <w:rPr>
          <w:rFonts w:eastAsia="SimSun"/>
        </w:rPr>
        <w:t>ProSeP</w:t>
      </w:r>
      <w:proofErr w:type="spellEnd"/>
      <w:r w:rsidR="00E873DB">
        <w:rPr>
          <w:rFonts w:eastAsia="SimSun"/>
        </w:rPr>
        <w:t>) or</w:t>
      </w:r>
      <w:r>
        <w:rPr>
          <w:rFonts w:eastAsia="SimSun"/>
        </w:rPr>
        <w:t xml:space="preserve">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C71A7E7" w14:textId="2A57F93B"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w:t>
      </w:r>
      <w:r w:rsidR="0030218C" w:rsidRPr="003F46C2">
        <w:t>TS</w:t>
      </w:r>
      <w:r w:rsidR="0030218C">
        <w:t> </w:t>
      </w:r>
      <w:r w:rsidR="0030218C" w:rsidRPr="003F46C2">
        <w:t>23.502</w:t>
      </w:r>
      <w:r w:rsidR="0030218C">
        <w:t> </w:t>
      </w:r>
      <w:r w:rsidR="0030218C" w:rsidRPr="003F46C2">
        <w:t>[</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6176395E"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ervice specific information change, which will be taken into consideration by the PCF to determine the updated V2XP</w:t>
      </w:r>
      <w:r w:rsidR="00E873DB">
        <w:rPr>
          <w:rFonts w:eastAsia="DengXian"/>
        </w:rPr>
        <w:t xml:space="preserve"> and </w:t>
      </w:r>
      <w:proofErr w:type="spellStart"/>
      <w:r w:rsidR="00E873DB">
        <w:rPr>
          <w:rFonts w:eastAsia="DengXian"/>
        </w:rPr>
        <w:t>ProSeP</w:t>
      </w:r>
      <w:proofErr w:type="spellEnd"/>
      <w:r>
        <w:rPr>
          <w:rFonts w:eastAsia="DengXian"/>
        </w:rPr>
        <w:t xml:space="preserve"> as defined in clause 4.15.6.7 of </w:t>
      </w:r>
      <w:r w:rsidR="0030218C">
        <w:rPr>
          <w:rFonts w:eastAsia="DengXian"/>
        </w:rPr>
        <w:t>TS</w:t>
      </w:r>
      <w:r w:rsidR="0030218C">
        <w:rPr>
          <w:rFonts w:eastAsia="DengXian"/>
        </w:rPr>
        <w:t> </w:t>
      </w:r>
      <w:r w:rsidR="0030218C">
        <w:rPr>
          <w:rFonts w:eastAsia="DengXian"/>
        </w:rPr>
        <w:t>23.502</w:t>
      </w:r>
      <w:r w:rsidR="0030218C">
        <w:rPr>
          <w:rFonts w:eastAsia="DengXian"/>
        </w:rPr>
        <w:t> </w:t>
      </w:r>
      <w:r w:rsidR="0030218C">
        <w:rPr>
          <w:rFonts w:eastAsia="DengXian"/>
        </w:rPr>
        <w:t>[</w:t>
      </w:r>
      <w:r>
        <w:rPr>
          <w:rFonts w:eastAsia="DengXian"/>
        </w:rPr>
        <w:t>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0E767094" w:rsidR="00787F8E" w:rsidRDefault="00787F8E" w:rsidP="00787F8E">
      <w:pPr>
        <w:pStyle w:val="NO"/>
      </w:pPr>
      <w:r>
        <w:t>NOTE 3:</w:t>
      </w:r>
      <w:r>
        <w:tab/>
        <w:t xml:space="preserve">The size limit to allow the policy information to be delivered using NAS transport is specified in </w:t>
      </w:r>
      <w:r w:rsidR="0030218C">
        <w:t>TS</w:t>
      </w:r>
      <w:r w:rsidR="0030218C">
        <w:t> </w:t>
      </w:r>
      <w:r w:rsidR="0030218C">
        <w:t>29.507</w:t>
      </w:r>
      <w:r w:rsidR="0030218C">
        <w:t> </w:t>
      </w:r>
      <w:r w:rsidR="0030218C">
        <w:t>[</w:t>
      </w:r>
      <w:r>
        <w:t>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t>-</w:t>
      </w:r>
      <w:r>
        <w:tab/>
        <w:t>when the PCF delivers V2XP to the UE, the PCF provides the list of V2XP in the order of precedence and without splitting a V2XP across Policy Sections;</w:t>
      </w:r>
    </w:p>
    <w:p w14:paraId="22105BD6" w14:textId="07CD8487" w:rsidR="00E873DB" w:rsidRDefault="00E873DB" w:rsidP="00787F8E">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20030A20" w14:textId="2D3D41C1"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lastRenderedPageBreak/>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62A37E25" w:rsidR="00787F8E" w:rsidRDefault="00787F8E" w:rsidP="00787F8E">
      <w:r>
        <w:t xml:space="preserve">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w:t>
      </w:r>
      <w:r w:rsidR="0030218C">
        <w:t>TS</w:t>
      </w:r>
      <w:r w:rsidR="0030218C">
        <w:t> </w:t>
      </w:r>
      <w:r w:rsidR="0030218C">
        <w:t>23.502</w:t>
      </w:r>
      <w:r w:rsidR="0030218C">
        <w:t> </w:t>
      </w:r>
      <w:r w:rsidR="0030218C">
        <w:t>[</w:t>
      </w:r>
      <w:r>
        <w:t>3] clause 4.2.4.3 and clause 4.16.</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60EED9C1"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w:t>
      </w:r>
      <w:r w:rsidR="0030218C" w:rsidRPr="003B262B">
        <w:t>TS</w:t>
      </w:r>
      <w:r w:rsidR="0030218C">
        <w:t> </w:t>
      </w:r>
      <w:r w:rsidR="0030218C" w:rsidRPr="003B262B">
        <w:t>2</w:t>
      </w:r>
      <w:r w:rsidR="0030218C">
        <w:t>4</w:t>
      </w:r>
      <w:r w:rsidR="0030218C" w:rsidRPr="003B262B">
        <w:t>.501</w:t>
      </w:r>
      <w:r w:rsidR="0030218C">
        <w:t> </w:t>
      </w:r>
      <w:r w:rsidR="0030218C"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3E1DF1CC" w:rsidR="00787F8E" w:rsidRDefault="00787F8E" w:rsidP="00787F8E">
      <w:r>
        <w:t xml:space="preserve">The ANDSP for VPLMN, if provided within the UE policy in the UE Configuration Update procedure described in </w:t>
      </w:r>
      <w:r w:rsidR="0030218C">
        <w:t>TS</w:t>
      </w:r>
      <w:r w:rsidR="0030218C">
        <w:t> </w:t>
      </w:r>
      <w:r w:rsidR="0030218C">
        <w:t>23.502</w:t>
      </w:r>
      <w:r w:rsidR="0030218C">
        <w:t> </w:t>
      </w:r>
      <w:r w:rsidR="0030218C">
        <w:t>[</w:t>
      </w:r>
      <w:r>
        <w:t>3] clause 4.2.4.3,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0738C0C5" w:rsidR="00787F8E" w:rsidRDefault="00787F8E" w:rsidP="00787F8E">
      <w:pPr>
        <w:pStyle w:val="B1"/>
      </w:pPr>
      <w:r>
        <w:t>-</w:t>
      </w:r>
      <w:r>
        <w:tab/>
        <w:t xml:space="preserve">UE may indicate the V2X Policy Provisioning Request in the UE Policy Container. If this indication is received, the PCF includes V2XP in the UE policy information as defined in clause 6.2.2 of </w:t>
      </w:r>
      <w:r w:rsidR="0030218C">
        <w:t>TS</w:t>
      </w:r>
      <w:r w:rsidR="0030218C">
        <w:t> </w:t>
      </w:r>
      <w:r w:rsidR="0030218C">
        <w:t>23.287</w:t>
      </w:r>
      <w:r w:rsidR="0030218C">
        <w:t> </w:t>
      </w:r>
      <w:r w:rsidR="0030218C">
        <w:t>[</w:t>
      </w:r>
      <w:r>
        <w:t>28].</w:t>
      </w:r>
    </w:p>
    <w:p w14:paraId="6D22E137" w14:textId="2D65E21C" w:rsidR="00E873DB" w:rsidRDefault="00E873DB" w:rsidP="00787F8E">
      <w:pPr>
        <w:pStyle w:val="B1"/>
      </w:pPr>
      <w:r>
        <w:t>-</w:t>
      </w:r>
      <w:r>
        <w:tab/>
        <w:t xml:space="preserve">UE may indicate the 5G </w:t>
      </w:r>
      <w:proofErr w:type="spellStart"/>
      <w:r>
        <w:t>ProSe</w:t>
      </w:r>
      <w:proofErr w:type="spellEnd"/>
      <w:r>
        <w:t xml:space="preserve"> Policy and parameter Provisioning Request in the UE Policy Container. If this indication is received, the PCF includes </w:t>
      </w:r>
      <w:proofErr w:type="spellStart"/>
      <w:r>
        <w:t>ProSeP</w:t>
      </w:r>
      <w:proofErr w:type="spellEnd"/>
      <w:r>
        <w:t xml:space="preserve"> in the UE policy information as defined in clause 6.2.2 of </w:t>
      </w:r>
      <w:r w:rsidR="0030218C">
        <w:t>TS</w:t>
      </w:r>
      <w:r w:rsidR="0030218C">
        <w:t> </w:t>
      </w:r>
      <w:r w:rsidR="0030218C">
        <w:t>23.304</w:t>
      </w:r>
      <w:r w:rsidR="0030218C">
        <w:t> </w:t>
      </w:r>
      <w:r w:rsidR="0030218C">
        <w:t>[</w:t>
      </w:r>
      <w:r>
        <w:t>34].</w:t>
      </w:r>
    </w:p>
    <w:p w14:paraId="14DC60D7" w14:textId="63E1EBE0" w:rsidR="00787F8E" w:rsidRDefault="00787F8E" w:rsidP="00787F8E">
      <w:pPr>
        <w:pStyle w:val="B1"/>
      </w:pPr>
      <w:r>
        <w:t>-</w:t>
      </w:r>
      <w:r>
        <w:tab/>
      </w:r>
      <w:r w:rsidRPr="003A4E04">
        <w:t xml:space="preserve">The UE may also provide the </w:t>
      </w:r>
      <w:proofErr w:type="spellStart"/>
      <w:r w:rsidRPr="003A4E04">
        <w:t>OSId</w:t>
      </w:r>
      <w:proofErr w:type="spellEnd"/>
      <w:r w:rsidRPr="003A4E04">
        <w:t>.</w:t>
      </w:r>
    </w:p>
    <w:p w14:paraId="657BDFCF" w14:textId="77777777" w:rsidR="00787F8E" w:rsidRDefault="00787F8E" w:rsidP="00787F8E">
      <w:r>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lastRenderedPageBreak/>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7A9EA37F" w14:textId="77777777" w:rsidR="00787F8E" w:rsidRDefault="00787F8E" w:rsidP="00787F8E">
      <w:r>
        <w:t xml:space="preserve">The (H-)PCF may use the PEI provided by the AMF and/or the </w:t>
      </w:r>
      <w:proofErr w:type="spellStart"/>
      <w:r>
        <w:t>OSId</w:t>
      </w:r>
      <w:proofErr w:type="spellEnd"/>
      <w:r>
        <w:t xml:space="preserve"> provided by the UE, to determine the operating system of the UE.</w:t>
      </w:r>
    </w:p>
    <w:p w14:paraId="32F33CDE" w14:textId="77777777" w:rsidR="00787F8E" w:rsidRDefault="00787F8E" w:rsidP="00787F8E">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35" w:name="_Toc19197327"/>
      <w:bookmarkStart w:id="536" w:name="_Toc27896480"/>
      <w:bookmarkStart w:id="537" w:name="_Toc36192648"/>
      <w:bookmarkStart w:id="538" w:name="_Toc37076379"/>
      <w:bookmarkStart w:id="539" w:name="_Toc45194825"/>
      <w:bookmarkStart w:id="540" w:name="_Toc47594237"/>
      <w:bookmarkStart w:id="541" w:name="_Toc51836868"/>
      <w:bookmarkStart w:id="542" w:name="_Toc68066548"/>
      <w:r w:rsidRPr="00F70B61">
        <w:t>6.1.2.3</w:t>
      </w:r>
      <w:r w:rsidRPr="00F70B61">
        <w:tab/>
        <w:t>Management of packet flow descriptions</w:t>
      </w:r>
      <w:bookmarkEnd w:id="535"/>
      <w:bookmarkEnd w:id="536"/>
      <w:bookmarkEnd w:id="537"/>
      <w:bookmarkEnd w:id="538"/>
      <w:bookmarkEnd w:id="539"/>
      <w:bookmarkEnd w:id="540"/>
      <w:bookmarkEnd w:id="541"/>
      <w:bookmarkEnd w:id="542"/>
    </w:p>
    <w:p w14:paraId="07468B60" w14:textId="77777777" w:rsidR="00787F8E" w:rsidRPr="00F70B61" w:rsidRDefault="00787F8E" w:rsidP="00787F8E">
      <w:pPr>
        <w:pStyle w:val="Heading5"/>
      </w:pPr>
      <w:bookmarkStart w:id="543" w:name="_Toc19197328"/>
      <w:bookmarkStart w:id="544" w:name="_Toc27896481"/>
      <w:bookmarkStart w:id="545" w:name="_Toc36192649"/>
      <w:bookmarkStart w:id="546" w:name="_Toc37076380"/>
      <w:bookmarkStart w:id="547" w:name="_Toc45194826"/>
      <w:bookmarkStart w:id="548" w:name="_Toc47594238"/>
      <w:bookmarkStart w:id="549" w:name="_Toc51836869"/>
      <w:bookmarkStart w:id="550" w:name="_Toc68066549"/>
      <w:r w:rsidRPr="00F70B61">
        <w:t>6.1.2.3.</w:t>
      </w:r>
      <w:r w:rsidRPr="00F70B61">
        <w:rPr>
          <w:rFonts w:hint="eastAsia"/>
        </w:rPr>
        <w:t>1</w:t>
      </w:r>
      <w:r w:rsidRPr="00F70B61">
        <w:tab/>
        <w:t>PFD management</w:t>
      </w:r>
      <w:bookmarkEnd w:id="543"/>
      <w:bookmarkEnd w:id="544"/>
      <w:bookmarkEnd w:id="545"/>
      <w:bookmarkEnd w:id="546"/>
      <w:bookmarkEnd w:id="547"/>
      <w:bookmarkEnd w:id="548"/>
      <w:bookmarkEnd w:id="549"/>
      <w:bookmarkEnd w:id="550"/>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0CC82D97"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w:t>
      </w:r>
      <w:r w:rsidR="0030218C">
        <w:t>TS</w:t>
      </w:r>
      <w:r w:rsidR="0030218C">
        <w:t> </w:t>
      </w:r>
      <w:r w:rsidR="0030218C">
        <w:t>23.501</w:t>
      </w:r>
      <w:r w:rsidR="0030218C">
        <w:t> </w:t>
      </w:r>
      <w:r w:rsidR="0030218C">
        <w:t>[</w:t>
      </w:r>
      <w:r>
        <w:t>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w:t>
      </w:r>
      <w:r w:rsidRPr="00F70B61">
        <w:lastRenderedPageBreak/>
        <w:t>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AD73ADA"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5DF9AD8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2AC59B7B" w:rsidR="00787F8E" w:rsidRPr="00F70B61" w:rsidRDefault="00787F8E" w:rsidP="00787F8E">
      <w:r w:rsidRPr="00F70B61">
        <w:lastRenderedPageBreak/>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w:t>
      </w:r>
      <w:r w:rsidR="0030218C">
        <w:t>TS</w:t>
      </w:r>
      <w:r w:rsidR="0030218C">
        <w:t> </w:t>
      </w:r>
      <w:r w:rsidR="0030218C">
        <w:t>23.501</w:t>
      </w:r>
      <w:r w:rsidR="0030218C">
        <w:t> </w:t>
      </w:r>
      <w:r w:rsidR="0030218C">
        <w:t>[</w:t>
      </w:r>
      <w:r>
        <w:t>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51" w:name="_Toc19197329"/>
      <w:bookmarkStart w:id="552" w:name="_Toc27896482"/>
      <w:bookmarkStart w:id="553" w:name="_Toc36192650"/>
      <w:bookmarkStart w:id="554" w:name="_Toc37076381"/>
      <w:bookmarkStart w:id="555" w:name="_Toc45194827"/>
      <w:bookmarkStart w:id="556" w:name="_Toc47594239"/>
      <w:bookmarkStart w:id="557" w:name="_Toc51836870"/>
      <w:bookmarkStart w:id="558" w:name="_Toc68066550"/>
      <w:r w:rsidRPr="00F70B61">
        <w:t>6.1.2.3.2</w:t>
      </w:r>
      <w:r w:rsidRPr="00F70B61">
        <w:tab/>
        <w:t>Packet Flow Description</w:t>
      </w:r>
      <w:bookmarkEnd w:id="551"/>
      <w:bookmarkEnd w:id="552"/>
      <w:bookmarkEnd w:id="553"/>
      <w:bookmarkEnd w:id="554"/>
      <w:bookmarkEnd w:id="555"/>
      <w:bookmarkEnd w:id="556"/>
      <w:bookmarkEnd w:id="557"/>
      <w:bookmarkEnd w:id="558"/>
    </w:p>
    <w:p w14:paraId="37751BB8" w14:textId="77777777" w:rsidR="00787F8E" w:rsidRPr="00F70B61" w:rsidRDefault="00787F8E" w:rsidP="00787F8E">
      <w:r w:rsidRPr="00F70B61">
        <w:t>PFD (Packet Flow Description) is a set of information enabling the detection of application traffic.</w:t>
      </w:r>
    </w:p>
    <w:p w14:paraId="22B539A9" w14:textId="4E0AB2D5"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w:t>
      </w:r>
      <w:r w:rsidR="0030218C">
        <w:t>TS</w:t>
      </w:r>
      <w:r w:rsidR="0030218C">
        <w:t> </w:t>
      </w:r>
      <w:r w:rsidR="0030218C">
        <w:t>29.551</w:t>
      </w:r>
      <w:r w:rsidR="0030218C">
        <w:t> </w:t>
      </w:r>
      <w:r w:rsidR="0030218C">
        <w:t>[</w:t>
      </w:r>
      <w:r>
        <w:t>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59" w:name="_Toc19197330"/>
      <w:bookmarkStart w:id="560" w:name="_Toc27896483"/>
      <w:bookmarkStart w:id="561" w:name="_Toc36192651"/>
      <w:bookmarkStart w:id="562" w:name="_Toc37076382"/>
      <w:bookmarkStart w:id="563" w:name="_Toc45194828"/>
      <w:bookmarkStart w:id="564" w:name="_Toc47594240"/>
      <w:bookmarkStart w:id="565" w:name="_Toc51836871"/>
      <w:bookmarkStart w:id="566" w:name="_Toc68066551"/>
      <w:r w:rsidRPr="00F70B61">
        <w:t>6.1.2.4</w:t>
      </w:r>
      <w:r w:rsidRPr="00F70B61">
        <w:tab/>
        <w:t>Negotiation for future background data transfer</w:t>
      </w:r>
      <w:bookmarkEnd w:id="559"/>
      <w:bookmarkEnd w:id="560"/>
      <w:bookmarkEnd w:id="561"/>
      <w:bookmarkEnd w:id="562"/>
      <w:bookmarkEnd w:id="563"/>
      <w:bookmarkEnd w:id="564"/>
      <w:bookmarkEnd w:id="565"/>
      <w:bookmarkEnd w:id="566"/>
    </w:p>
    <w:p w14:paraId="0DB61FDB" w14:textId="77777777" w:rsidR="00787F8E" w:rsidRPr="00F70B61" w:rsidRDefault="00787F8E" w:rsidP="00787F8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169D32DB"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w:t>
      </w:r>
      <w:r w:rsidR="0030218C">
        <w:t>TS</w:t>
      </w:r>
      <w:r w:rsidR="0030218C">
        <w:t> </w:t>
      </w:r>
      <w:r w:rsidR="0030218C">
        <w:t>23.502</w:t>
      </w:r>
      <w:r w:rsidR="0030218C">
        <w:t> </w:t>
      </w:r>
      <w:r w:rsidR="0030218C">
        <w:t>[</w:t>
      </w:r>
      <w:r>
        <w:t>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5EBBD50A"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w:t>
      </w:r>
      <w:r w:rsidR="0030218C">
        <w:t>TS</w:t>
      </w:r>
      <w:r w:rsidR="0030218C">
        <w:t> </w:t>
      </w:r>
      <w:r w:rsidR="0030218C">
        <w:t>23.288</w:t>
      </w:r>
      <w:r w:rsidR="0030218C">
        <w:t> </w:t>
      </w:r>
      <w:r w:rsidR="0030218C">
        <w:t>[</w:t>
      </w:r>
      <w:r>
        <w:t>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t>
      </w:r>
      <w:r w:rsidRPr="00F70B61">
        <w:lastRenderedPageBreak/>
        <w:t xml:space="preserve">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7FBB9B08" w:rsidR="00787F8E" w:rsidRDefault="00787F8E" w:rsidP="00787F8E">
      <w:r>
        <w:lastRenderedPageBreak/>
        <w:t xml:space="preserve">The PCF may reject corresponding SM Policy Association, as described in clause 4.16.4 of </w:t>
      </w:r>
      <w:r w:rsidR="0030218C">
        <w:t>TS</w:t>
      </w:r>
      <w:r w:rsidR="0030218C">
        <w:t> </w:t>
      </w:r>
      <w:r w:rsidR="0030218C">
        <w:t>23.502</w:t>
      </w:r>
      <w:r w:rsidR="0030218C">
        <w:t> </w:t>
      </w:r>
      <w:r w:rsidR="0030218C">
        <w:t>[</w:t>
      </w:r>
      <w:r>
        <w:t xml:space="preserve">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18D3F5B6"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w:t>
      </w:r>
      <w:r w:rsidR="0030218C">
        <w:t>TS</w:t>
      </w:r>
      <w:r w:rsidR="0030218C">
        <w:t> </w:t>
      </w:r>
      <w:r w:rsidR="0030218C">
        <w:t>23.288</w:t>
      </w:r>
      <w:r w:rsidR="0030218C">
        <w:t> </w:t>
      </w:r>
      <w:r w:rsidR="0030218C">
        <w:t>[</w:t>
      </w:r>
      <w:r>
        <w:t xml:space="preserve">24]. When the PCF gets a notification from the NWDAF, that the network performance in the area of interest and time window goes below the criteria set by the operator,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2FA30043"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w:t>
      </w:r>
      <w:r w:rsidR="0030218C">
        <w:t>TS</w:t>
      </w:r>
      <w:r w:rsidR="0030218C">
        <w:t> </w:t>
      </w:r>
      <w:r w:rsidR="0030218C">
        <w:t>23.502</w:t>
      </w:r>
      <w:r w:rsidR="0030218C">
        <w:t> </w:t>
      </w:r>
      <w:r w:rsidR="0030218C">
        <w:t>[</w:t>
      </w:r>
      <w:r>
        <w:t>3].</w:t>
      </w:r>
    </w:p>
    <w:p w14:paraId="609FD763" w14:textId="7B663B8C"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w:t>
      </w:r>
      <w:r w:rsidR="0030218C">
        <w:t>TS</w:t>
      </w:r>
      <w:r w:rsidR="0030218C">
        <w:t> </w:t>
      </w:r>
      <w:r w:rsidR="0030218C">
        <w:t>23.502</w:t>
      </w:r>
      <w:r w:rsidR="0030218C">
        <w:t> </w:t>
      </w:r>
      <w:r w:rsidR="0030218C">
        <w:t>[</w:t>
      </w:r>
      <w:r>
        <w:t>3].</w:t>
      </w:r>
    </w:p>
    <w:p w14:paraId="6F16DF8E" w14:textId="7BBB1475" w:rsidR="00787F8E" w:rsidRDefault="00787F8E" w:rsidP="00787F8E">
      <w:bookmarkStart w:id="567" w:name="_Toc19197331"/>
      <w:bookmarkStart w:id="568" w:name="_Toc27896484"/>
      <w:bookmarkStart w:id="569" w:name="_Toc36192652"/>
      <w:bookmarkStart w:id="570" w:name="_Toc37076383"/>
      <w:bookmarkStart w:id="571" w:name="_Toc45194829"/>
      <w:bookmarkStart w:id="572"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w:t>
      </w:r>
      <w:r w:rsidR="0030218C">
        <w:t>TS</w:t>
      </w:r>
      <w:r w:rsidR="0030218C">
        <w:t> </w:t>
      </w:r>
      <w:r w:rsidR="0030218C">
        <w:t>23.502</w:t>
      </w:r>
      <w:r w:rsidR="0030218C">
        <w:t> </w:t>
      </w:r>
      <w:r w:rsidR="0030218C">
        <w:t>[</w:t>
      </w:r>
      <w:r>
        <w:t>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73" w:name="_Toc51836872"/>
      <w:bookmarkStart w:id="574" w:name="_Toc68066552"/>
      <w:r>
        <w:t>6.1.2.5</w:t>
      </w:r>
      <w:r>
        <w:tab/>
        <w:t>Policy Control Request Triggers relevant for AMF</w:t>
      </w:r>
      <w:bookmarkEnd w:id="567"/>
      <w:bookmarkEnd w:id="568"/>
      <w:bookmarkEnd w:id="569"/>
      <w:bookmarkEnd w:id="570"/>
      <w:bookmarkEnd w:id="571"/>
      <w:bookmarkEnd w:id="572"/>
      <w:bookmarkEnd w:id="573"/>
      <w:bookmarkEnd w:id="574"/>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12291A34" w:rsidR="00787F8E" w:rsidRDefault="00787F8E" w:rsidP="00787F8E">
      <w:r>
        <w:t xml:space="preserve">The PCF provides Policy Control Request Triggers to the AMF indicating a specific UE (i.e. SUPI or PEI) in the Policy Association establishment and modification procedures defined in the </w:t>
      </w:r>
      <w:r w:rsidR="0030218C">
        <w:t>TS</w:t>
      </w:r>
      <w:r w:rsidR="0030218C">
        <w:t> </w:t>
      </w:r>
      <w:r w:rsidR="0030218C">
        <w:t>23.502</w:t>
      </w:r>
      <w:r w:rsidR="0030218C">
        <w:t> </w:t>
      </w:r>
      <w:r w:rsidR="0030218C">
        <w:t>[</w:t>
      </w:r>
      <w:r>
        <w:t>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17DC670F" w:rsidR="00787F8E" w:rsidRDefault="00787F8E" w:rsidP="00787F8E">
      <w:r>
        <w:t xml:space="preserve">If the Location change trigger are armed, the AMF shall activate the relevant procedure which reports any changes in location as explained in </w:t>
      </w:r>
      <w:r w:rsidR="0030218C">
        <w:t>TS</w:t>
      </w:r>
      <w:r w:rsidR="0030218C">
        <w:t> </w:t>
      </w:r>
      <w:r w:rsidR="0030218C">
        <w:t>23.501</w:t>
      </w:r>
      <w:r w:rsidR="0030218C">
        <w:t> </w:t>
      </w:r>
      <w:r w:rsidR="0030218C">
        <w:t>[</w:t>
      </w:r>
      <w:r>
        <w:t xml:space="preserve">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190EBBC5" w14:textId="72CDC858" w:rsidR="00787F8E" w:rsidRDefault="00787F8E" w:rsidP="00787F8E">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rsidR="0030218C">
        <w:t>TS</w:t>
      </w:r>
      <w:r w:rsidR="0030218C">
        <w:t> </w:t>
      </w:r>
      <w:r w:rsidR="0030218C">
        <w:t>23.501</w:t>
      </w:r>
      <w:r w:rsidR="0030218C">
        <w:t> </w:t>
      </w:r>
      <w:r w:rsidR="0030218C">
        <w:t>[</w:t>
      </w:r>
      <w:r>
        <w:t>2], clause 5.6.11.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45F8AD1C" w:rsidR="00787F8E" w:rsidRDefault="00787F8E" w:rsidP="00787F8E">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30218C">
        <w:rPr>
          <w:lang w:eastAsia="zh-CN"/>
        </w:rPr>
        <w:t>TS</w:t>
      </w:r>
      <w:r w:rsidR="0030218C">
        <w:rPr>
          <w:lang w:eastAsia="zh-CN"/>
        </w:rPr>
        <w:t> </w:t>
      </w:r>
      <w:r w:rsidR="0030218C">
        <w:rPr>
          <w:lang w:eastAsia="zh-CN"/>
        </w:rPr>
        <w:t>23.287</w:t>
      </w:r>
      <w:r w:rsidR="0030218C">
        <w:rPr>
          <w:lang w:eastAsia="zh-CN"/>
        </w:rPr>
        <w:t> </w:t>
      </w:r>
      <w:r w:rsidR="0030218C">
        <w:rPr>
          <w:lang w:eastAsia="zh-CN"/>
        </w:rPr>
        <w:t>[</w:t>
      </w:r>
      <w:r>
        <w:rPr>
          <w:lang w:eastAsia="zh-CN"/>
        </w:rPr>
        <w:t>28]</w:t>
      </w:r>
      <w:r w:rsidR="00E873DB">
        <w:rPr>
          <w:lang w:eastAsia="zh-CN"/>
        </w:rPr>
        <w:t xml:space="preserve"> and to trigger the update of </w:t>
      </w:r>
      <w:proofErr w:type="spellStart"/>
      <w:r w:rsidR="00E873DB">
        <w:rPr>
          <w:lang w:eastAsia="zh-CN"/>
        </w:rPr>
        <w:t>ProSe</w:t>
      </w:r>
      <w:proofErr w:type="spellEnd"/>
      <w:r w:rsidR="00E873DB">
        <w:rPr>
          <w:lang w:eastAsia="zh-CN"/>
        </w:rPr>
        <w:t xml:space="preserve"> authorization parameters to the UE as defined in clause 6.2.2 of </w:t>
      </w:r>
      <w:r w:rsidR="0030218C">
        <w:rPr>
          <w:lang w:eastAsia="zh-CN"/>
        </w:rPr>
        <w:t>TS</w:t>
      </w:r>
      <w:r w:rsidR="0030218C">
        <w:rPr>
          <w:lang w:eastAsia="zh-CN"/>
        </w:rPr>
        <w:t> </w:t>
      </w:r>
      <w:r w:rsidR="0030218C">
        <w:rPr>
          <w:lang w:eastAsia="zh-CN"/>
        </w:rPr>
        <w:t>23.304</w:t>
      </w:r>
      <w:r w:rsidR="0030218C">
        <w:rPr>
          <w:lang w:eastAsia="zh-CN"/>
        </w:rPr>
        <w:t> </w:t>
      </w:r>
      <w:r w:rsidR="0030218C">
        <w:rPr>
          <w:lang w:eastAsia="zh-CN"/>
        </w:rPr>
        <w:t>[</w:t>
      </w:r>
      <w:r w:rsidR="00E873DB">
        <w:rPr>
          <w:lang w:eastAsia="zh-CN"/>
        </w:rPr>
        <w:t>34]</w:t>
      </w:r>
      <w:r>
        <w:rPr>
          <w:lang w:eastAsia="zh-CN"/>
        </w:rPr>
        <w:t>. The reporting includes the event with the serving PLMN ID.</w:t>
      </w:r>
    </w:p>
    <w:p w14:paraId="504D6435" w14:textId="77777777" w:rsidR="00787F8E" w:rsidRDefault="00787F8E" w:rsidP="00787F8E">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75" w:name="_Toc19197332"/>
      <w:r>
        <w:rPr>
          <w:lang w:eastAsia="zh-CN"/>
        </w:rPr>
        <w:lastRenderedPageBreak/>
        <w:t>If the Connectivity state changes trigger is set, then the AMF shall notify the PCF when the UE connectivity state is changed e.g. from IDLE to CONNECTED. The AMF then reset the trigger.</w:t>
      </w:r>
    </w:p>
    <w:p w14:paraId="0B89C5E9" w14:textId="442D8949" w:rsidR="00663770" w:rsidRDefault="00663770" w:rsidP="00663770">
      <w:pPr>
        <w:pStyle w:val="Heading4"/>
      </w:pPr>
      <w:bookmarkStart w:id="576" w:name="_Toc27896485"/>
      <w:bookmarkStart w:id="577" w:name="_Toc36192653"/>
      <w:bookmarkStart w:id="578" w:name="_Toc37076384"/>
      <w:bookmarkStart w:id="579" w:name="_Toc45194830"/>
      <w:bookmarkStart w:id="580" w:name="_Toc47594242"/>
      <w:bookmarkStart w:id="581" w:name="_Toc51836873"/>
      <w:bookmarkStart w:id="582" w:name="_Toc68066553"/>
      <w:r>
        <w:t>6.1.2.6</w:t>
      </w:r>
      <w:r>
        <w:tab/>
        <w:t>AF influence on Access and Mobility related policies</w:t>
      </w:r>
      <w:bookmarkEnd w:id="582"/>
    </w:p>
    <w:p w14:paraId="6F182784" w14:textId="77777777" w:rsidR="00663770" w:rsidRDefault="00663770" w:rsidP="00663770">
      <w:r>
        <w:t>The AF influence on Access and Mobility related policies refers to the AF capability to request a service coverage area or the indication that high throughput is desired for a UE.</w:t>
      </w:r>
    </w:p>
    <w:p w14:paraId="339122BB" w14:textId="77777777" w:rsidR="00663770" w:rsidRDefault="00663770" w:rsidP="00663770">
      <w:r>
        <w:t>Two methods enable the AF to influence Access and Mobility related policies:</w:t>
      </w:r>
    </w:p>
    <w:p w14:paraId="22F4AC47" w14:textId="77777777" w:rsidR="00663770" w:rsidRDefault="00663770" w:rsidP="0030218C">
      <w:pPr>
        <w:pStyle w:val="B1"/>
      </w:pPr>
      <w:r>
        <w:t>-</w:t>
      </w:r>
      <w:r>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Default="00663770" w:rsidP="0030218C">
      <w:pPr>
        <w:pStyle w:val="B1"/>
      </w:pPr>
      <w:r>
        <w:t>-</w:t>
      </w:r>
      <w: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BF5F4E" w:rsidR="00663770" w:rsidRDefault="00663770" w:rsidP="00663770">
      <w:r>
        <w:t>The content of this clause</w:t>
      </w:r>
      <w:r w:rsidR="0030218C">
        <w:t xml:space="preserve"> </w:t>
      </w:r>
      <w:r>
        <w:t>applies to non-roaming, i.e. to cases where the PCF, AF, AMF and SMF belong to the Serving PLMN or AF belongs to a third party with which the Serving PLMN has an agreement. AF influence on Access and Mobility related policies does not apply in the case of Home Routed or Local breakout roaming cases.</w:t>
      </w:r>
    </w:p>
    <w:p w14:paraId="21F88E16" w14:textId="19870FBD" w:rsidR="00663770" w:rsidRDefault="00663770" w:rsidP="00663770">
      <w:pPr>
        <w:pStyle w:val="Heading5"/>
      </w:pPr>
      <w:bookmarkStart w:id="583" w:name="_Toc68066554"/>
      <w:r>
        <w:t>6.1.2.6.1</w:t>
      </w:r>
      <w:r>
        <w:tab/>
        <w:t>AF request Access and Mobility related Policy Authorization for a UE</w:t>
      </w:r>
      <w:bookmarkEnd w:id="583"/>
    </w:p>
    <w:p w14:paraId="0A9A7F32" w14:textId="77777777" w:rsidR="00663770" w:rsidRDefault="00663770" w:rsidP="00663770">
      <w:r>
        <w:t>The AF may subscribe to notifications when a PCF for the UE is registered in the BSF for a certain SUPI or GPSI.</w:t>
      </w:r>
    </w:p>
    <w:p w14:paraId="6A3A839F" w14:textId="56808369" w:rsidR="00663770" w:rsidRDefault="00663770" w:rsidP="00663770">
      <w:r>
        <w:t>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 Id(s) or to a (DNN,S-NSSAI) combination. If no Application Id(s) or (DNN,S-NSSAI) combination is provided the request applies 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42FD2066" w14:textId="2C1BE3BF" w:rsidR="00663770" w:rsidRDefault="00663770" w:rsidP="0030218C">
      <w:pPr>
        <w:pStyle w:val="NO"/>
      </w:pPr>
      <w:r>
        <w:t>NOTE:</w:t>
      </w:r>
      <w:r>
        <w:tab/>
        <w:t>The assumption is that the AF also removes the context at the time the AF request expires.</w:t>
      </w:r>
    </w:p>
    <w:p w14:paraId="7B0DFA25" w14:textId="77777777" w:rsidR="00663770" w:rsidRDefault="00663770" w:rsidP="00663770">
      <w:r>
        <w:t>When the AF contacts the NEF then the following mappings are performed by the NEF:</w:t>
      </w:r>
    </w:p>
    <w:p w14:paraId="0E84F926" w14:textId="77777777" w:rsidR="00663770" w:rsidRDefault="00663770" w:rsidP="0030218C">
      <w:pPr>
        <w:pStyle w:val="B1"/>
      </w:pPr>
      <w:r>
        <w:t>1)</w:t>
      </w:r>
      <w:r>
        <w:tab/>
        <w:t>The geographic zone identifier(s) are mapped into a list of TAs determined by local configuration.</w:t>
      </w:r>
    </w:p>
    <w:p w14:paraId="05D58443" w14:textId="77777777" w:rsidR="00663770" w:rsidRDefault="00663770" w:rsidP="0030218C">
      <w:pPr>
        <w:pStyle w:val="B1"/>
      </w:pPr>
      <w:r>
        <w:t>2)</w:t>
      </w:r>
      <w:r>
        <w:tab/>
        <w:t>The GPSI, if provided, is mapped to a SUPI according to the subscription information received from UDM.</w:t>
      </w:r>
    </w:p>
    <w:p w14:paraId="4E96007A" w14:textId="77777777" w:rsidR="00663770" w:rsidRDefault="00663770" w:rsidP="00663770">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5A87BB6A" w14:textId="77777777" w:rsidR="00663770" w:rsidRDefault="00663770" w:rsidP="00663770">
      <w:r>
        <w:t>The PCF reports the outcome of a service coverage area change, including the list of allowed TAIs (that is mapped to a geographical area if the requests goes via NEF) and any changes to the AF, according to the events described in clause 6.1.3.18.</w:t>
      </w:r>
    </w:p>
    <w:p w14:paraId="0ECC8B54" w14:textId="77777777" w:rsidR="00663770" w:rsidRDefault="00663770" w:rsidP="00663770">
      <w:r>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 The PCF reports to the AF that the request was executed, but without reporting anything related to actually applied RFSP or throughput changes, according to the events described in clause 6.1.3.18.</w:t>
      </w:r>
    </w:p>
    <w:p w14:paraId="0916F2CB" w14:textId="71CD58FE" w:rsidR="00663770" w:rsidRDefault="00663770" w:rsidP="00663770">
      <w:pPr>
        <w:pStyle w:val="Heading5"/>
      </w:pPr>
      <w:bookmarkStart w:id="584" w:name="_Toc68066555"/>
      <w:r>
        <w:lastRenderedPageBreak/>
        <w:t>6.1.2.6.2</w:t>
      </w:r>
      <w:r>
        <w:tab/>
        <w:t>AF request to influence on Access and Mobility related Policies</w:t>
      </w:r>
      <w:bookmarkEnd w:id="584"/>
    </w:p>
    <w:p w14:paraId="7B05F97F" w14:textId="77777777" w:rsidR="00663770" w:rsidRDefault="00663770" w:rsidP="00663770">
      <w:r>
        <w:t>The PCF for the UE may subscribe at UDR to notifications on change of "Application Data" and "AM influence information", e.g. when the AM Policy Association is established.</w:t>
      </w:r>
    </w:p>
    <w:p w14:paraId="1FF54871" w14:textId="77777777" w:rsidR="00663770" w:rsidRDefault="00663770" w:rsidP="00663770">
      <w:r>
        <w:t>The AF may request notifications on outcome of service coverage area change, represented by a geographical area, may indicate that high throughput is desired for one or multiple target UEs, which may be associated to an Application Id(s) or to a (DNN,S-NSSAI) combination (if no Application Id(s) or (DNN,S-NSSAI) combination is provided, the request applies independently of the application traffic), the AF transaction identifier (allowing the AF to update or remove the AM Policy influence data), a policy expiration time, and the Notification Correlation Id, then the NEF performs the following mappings where needed:</w:t>
      </w:r>
    </w:p>
    <w:p w14:paraId="42A29836" w14:textId="77777777" w:rsidR="00663770" w:rsidRDefault="00663770" w:rsidP="0030218C">
      <w:pPr>
        <w:pStyle w:val="B1"/>
      </w:pPr>
      <w:r>
        <w:t>1)</w:t>
      </w:r>
      <w:r>
        <w:tab/>
        <w:t>The geographic zone identifier(s) are mapped into a list of TAs determined by local configuration.</w:t>
      </w:r>
    </w:p>
    <w:p w14:paraId="53162B84" w14:textId="77777777" w:rsidR="00663770" w:rsidRDefault="00663770" w:rsidP="0030218C">
      <w:pPr>
        <w:pStyle w:val="B1"/>
      </w:pPr>
      <w:r>
        <w:t>2)</w:t>
      </w:r>
      <w:r>
        <w:tab/>
        <w:t>The GPSI, if provided, is mapped to a SUPI according to the subscription information received from UDM.</w:t>
      </w:r>
    </w:p>
    <w:p w14:paraId="3EE6EE16" w14:textId="77777777" w:rsidR="00663770" w:rsidRDefault="00663770" w:rsidP="0030218C">
      <w:pPr>
        <w:pStyle w:val="B1"/>
      </w:pPr>
      <w:r>
        <w:t>3)</w:t>
      </w:r>
      <w:r>
        <w:tab/>
        <w:t>External Group Identifier(s) are mapped to Internal Group Identifier(s).</w:t>
      </w:r>
    </w:p>
    <w:p w14:paraId="48A8F65A" w14:textId="77777777" w:rsidR="00663770" w:rsidRDefault="00663770" w:rsidP="00663770">
      <w:r>
        <w:t>The NEF stores the AF request in the UDR as Data Set "Application Data" and Data Subset "AM influence information".</w:t>
      </w:r>
    </w:p>
    <w:p w14:paraId="1FB1BBF0" w14:textId="77777777" w:rsidR="00663770" w:rsidRDefault="00663770" w:rsidP="00663770">
      <w: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Default="00663770" w:rsidP="00663770">
      <w:r>
        <w:t>The PCF calculates the RFSP index value as defined in clause 6.1.2.6.1.</w:t>
      </w:r>
    </w:p>
    <w:p w14:paraId="0314C302" w14:textId="77777777" w:rsidR="00663770" w:rsidRDefault="00663770" w:rsidP="00663770">
      <w:r>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p>
    <w:p w14:paraId="4D9BE25F" w14:textId="073B5DCA" w:rsidR="00787F8E" w:rsidRPr="00F70B61" w:rsidRDefault="00787F8E" w:rsidP="00787F8E">
      <w:pPr>
        <w:pStyle w:val="Heading3"/>
      </w:pPr>
      <w:bookmarkStart w:id="585" w:name="_Toc68066556"/>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75"/>
      <w:bookmarkEnd w:id="576"/>
      <w:bookmarkEnd w:id="577"/>
      <w:bookmarkEnd w:id="578"/>
      <w:bookmarkEnd w:id="579"/>
      <w:bookmarkEnd w:id="580"/>
      <w:bookmarkEnd w:id="581"/>
      <w:bookmarkEnd w:id="585"/>
    </w:p>
    <w:p w14:paraId="70483990" w14:textId="77777777" w:rsidR="00787F8E" w:rsidRPr="00F70B61" w:rsidRDefault="00787F8E" w:rsidP="00787F8E">
      <w:pPr>
        <w:pStyle w:val="Heading4"/>
      </w:pPr>
      <w:bookmarkStart w:id="586" w:name="_Toc19197333"/>
      <w:bookmarkStart w:id="587" w:name="_Toc27896486"/>
      <w:bookmarkStart w:id="588" w:name="_Toc36192654"/>
      <w:bookmarkStart w:id="589" w:name="_Toc37076385"/>
      <w:bookmarkStart w:id="590" w:name="_Toc45194831"/>
      <w:bookmarkStart w:id="591" w:name="_Toc47594243"/>
      <w:bookmarkStart w:id="592" w:name="_Toc51836874"/>
      <w:bookmarkStart w:id="593" w:name="_Toc68066557"/>
      <w:r w:rsidRPr="00F70B61">
        <w:t>6.1.3.1</w:t>
      </w:r>
      <w:r w:rsidRPr="00F70B61">
        <w:tab/>
        <w:t>General</w:t>
      </w:r>
      <w:bookmarkEnd w:id="586"/>
      <w:bookmarkEnd w:id="587"/>
      <w:bookmarkEnd w:id="588"/>
      <w:bookmarkEnd w:id="589"/>
      <w:bookmarkEnd w:id="590"/>
      <w:bookmarkEnd w:id="591"/>
      <w:bookmarkEnd w:id="592"/>
      <w:bookmarkEnd w:id="593"/>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5223ECC1" w:rsidR="00787F8E" w:rsidRDefault="00787F8E" w:rsidP="00787F8E">
      <w:pPr>
        <w:pStyle w:val="NO"/>
      </w:pPr>
      <w:r>
        <w:t>NOTE 4:</w:t>
      </w:r>
      <w:r>
        <w:tab/>
        <w:t xml:space="preserve">Events received from the AF include changes in global policy related instructions (as described in </w:t>
      </w:r>
      <w:r w:rsidR="0030218C">
        <w:t>TS</w:t>
      </w:r>
      <w:r w:rsidR="0030218C">
        <w:t> </w:t>
      </w:r>
      <w:r w:rsidR="0030218C">
        <w:t>23.501</w:t>
      </w:r>
      <w:r w:rsidR="0030218C">
        <w:t> </w:t>
      </w:r>
      <w:r w:rsidR="0030218C">
        <w:t>[</w:t>
      </w:r>
      <w:r>
        <w:t>2] clause 5.6.7).</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94" w:name="_Toc19197334"/>
      <w:bookmarkStart w:id="595" w:name="_Toc27896487"/>
      <w:bookmarkStart w:id="596" w:name="_Toc36192655"/>
      <w:bookmarkStart w:id="597" w:name="_Toc37076386"/>
      <w:bookmarkStart w:id="598" w:name="_Toc45194832"/>
      <w:bookmarkStart w:id="599" w:name="_Toc47594244"/>
      <w:bookmarkStart w:id="600" w:name="_Toc51836875"/>
      <w:bookmarkStart w:id="601" w:name="_Toc68066558"/>
      <w:r w:rsidRPr="00F70B61">
        <w:t>6.1.3.2</w:t>
      </w:r>
      <w:r w:rsidRPr="00F70B61">
        <w:tab/>
        <w:t>Binding mechanism</w:t>
      </w:r>
      <w:bookmarkEnd w:id="594"/>
      <w:bookmarkEnd w:id="595"/>
      <w:bookmarkEnd w:id="596"/>
      <w:bookmarkEnd w:id="597"/>
      <w:bookmarkEnd w:id="598"/>
      <w:bookmarkEnd w:id="599"/>
      <w:bookmarkEnd w:id="600"/>
      <w:bookmarkEnd w:id="601"/>
    </w:p>
    <w:p w14:paraId="451C4C05" w14:textId="77777777" w:rsidR="00787F8E" w:rsidRPr="00F70B61" w:rsidRDefault="00787F8E" w:rsidP="00787F8E">
      <w:pPr>
        <w:pStyle w:val="Heading5"/>
      </w:pPr>
      <w:bookmarkStart w:id="602" w:name="_Toc19197335"/>
      <w:bookmarkStart w:id="603" w:name="_Toc27896488"/>
      <w:bookmarkStart w:id="604" w:name="_Toc36192656"/>
      <w:bookmarkStart w:id="605" w:name="_Toc37076387"/>
      <w:bookmarkStart w:id="606" w:name="_Toc45194833"/>
      <w:bookmarkStart w:id="607" w:name="_Toc47594245"/>
      <w:bookmarkStart w:id="608" w:name="_Toc51836876"/>
      <w:bookmarkStart w:id="609" w:name="_Toc68066559"/>
      <w:r w:rsidRPr="00F70B61">
        <w:t>6.1.3.2.1</w:t>
      </w:r>
      <w:r w:rsidRPr="00F70B61">
        <w:tab/>
        <w:t>General</w:t>
      </w:r>
      <w:bookmarkEnd w:id="602"/>
      <w:bookmarkEnd w:id="603"/>
      <w:bookmarkEnd w:id="604"/>
      <w:bookmarkEnd w:id="605"/>
      <w:bookmarkEnd w:id="606"/>
      <w:bookmarkEnd w:id="607"/>
      <w:bookmarkEnd w:id="608"/>
      <w:bookmarkEnd w:id="609"/>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lastRenderedPageBreak/>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10" w:name="_Toc19197336"/>
      <w:bookmarkStart w:id="611" w:name="_Toc27896489"/>
      <w:bookmarkStart w:id="612" w:name="_Toc36192657"/>
      <w:bookmarkStart w:id="613" w:name="_Toc37076388"/>
      <w:bookmarkStart w:id="614" w:name="_Toc45194834"/>
      <w:bookmarkStart w:id="615" w:name="_Toc47594246"/>
      <w:bookmarkStart w:id="616" w:name="_Toc51836877"/>
      <w:bookmarkStart w:id="617" w:name="_Toc68066560"/>
      <w:r w:rsidRPr="00F70B61">
        <w:t>6.1.3.2.2</w:t>
      </w:r>
      <w:r w:rsidRPr="00F70B61">
        <w:tab/>
        <w:t>Session binding</w:t>
      </w:r>
      <w:bookmarkEnd w:id="610"/>
      <w:bookmarkEnd w:id="611"/>
      <w:bookmarkEnd w:id="612"/>
      <w:bookmarkEnd w:id="613"/>
      <w:bookmarkEnd w:id="614"/>
      <w:bookmarkEnd w:id="615"/>
      <w:bookmarkEnd w:id="616"/>
      <w:bookmarkEnd w:id="617"/>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0048A7EF"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xml:space="preserve">, in addition when using W-5GAN the description in </w:t>
      </w:r>
      <w:r w:rsidR="0030218C">
        <w:t>TS</w:t>
      </w:r>
      <w:r w:rsidR="0030218C">
        <w:t> </w:t>
      </w:r>
      <w:r w:rsidR="0030218C">
        <w:t>23.316</w:t>
      </w:r>
      <w:r w:rsidR="0030218C">
        <w:t> </w:t>
      </w:r>
      <w:r w:rsidR="0030218C">
        <w:t>[</w:t>
      </w:r>
      <w:r>
        <w:t>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18" w:name="_Toc19197337"/>
      <w:bookmarkStart w:id="619" w:name="_Toc27896490"/>
      <w:bookmarkStart w:id="620" w:name="_Toc36192658"/>
      <w:bookmarkStart w:id="621" w:name="_Toc37076389"/>
      <w:bookmarkStart w:id="622" w:name="_Toc45194835"/>
      <w:bookmarkStart w:id="623" w:name="_Toc47594247"/>
      <w:bookmarkStart w:id="624" w:name="_Toc51836878"/>
      <w:bookmarkStart w:id="625" w:name="_Toc68066561"/>
      <w:r w:rsidRPr="00F70B61">
        <w:t>6.1.3.2.3</w:t>
      </w:r>
      <w:r w:rsidRPr="00F70B61">
        <w:tab/>
        <w:t>PCC rule authorization</w:t>
      </w:r>
      <w:bookmarkEnd w:id="618"/>
      <w:bookmarkEnd w:id="619"/>
      <w:bookmarkEnd w:id="620"/>
      <w:bookmarkEnd w:id="621"/>
      <w:bookmarkEnd w:id="622"/>
      <w:bookmarkEnd w:id="623"/>
      <w:bookmarkEnd w:id="624"/>
      <w:bookmarkEnd w:id="625"/>
    </w:p>
    <w:p w14:paraId="3F24CF04" w14:textId="233E4579" w:rsidR="00787F8E" w:rsidRPr="00F70B61" w:rsidRDefault="00787F8E" w:rsidP="00787F8E">
      <w:r w:rsidRPr="00F70B61">
        <w:t xml:space="preserve">PCC Rule authorization is the selection of the 5G QoS parameters, described in </w:t>
      </w:r>
      <w:r w:rsidR="0030218C" w:rsidRPr="00F70B61">
        <w:t>TS</w:t>
      </w:r>
      <w:r w:rsidR="0030218C">
        <w:t> </w:t>
      </w:r>
      <w:r w:rsidR="0030218C" w:rsidRPr="00F70B61">
        <w:t>23.501</w:t>
      </w:r>
      <w:r w:rsidR="0030218C">
        <w:t> </w:t>
      </w:r>
      <w:r w:rsidR="0030218C" w:rsidRPr="00F70B61">
        <w:t>[</w:t>
      </w:r>
      <w:r w:rsidRPr="00F70B61">
        <w:t>2] clause 5.7.2,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26" w:name="_Toc19197338"/>
      <w:bookmarkStart w:id="627" w:name="_Toc27896491"/>
      <w:bookmarkStart w:id="628" w:name="_Toc36192659"/>
      <w:bookmarkStart w:id="629" w:name="_Toc37076390"/>
      <w:bookmarkStart w:id="630" w:name="_Toc45194836"/>
      <w:bookmarkStart w:id="631" w:name="_Toc47594248"/>
      <w:bookmarkStart w:id="632" w:name="_Toc51836879"/>
      <w:bookmarkStart w:id="633" w:name="_Toc68066562"/>
      <w:r w:rsidRPr="00F70B61">
        <w:t>6.1.3.2.4</w:t>
      </w:r>
      <w:r w:rsidRPr="00F70B61">
        <w:tab/>
        <w:t>QoS Flow binding</w:t>
      </w:r>
      <w:bookmarkEnd w:id="626"/>
      <w:bookmarkEnd w:id="627"/>
      <w:bookmarkEnd w:id="628"/>
      <w:bookmarkEnd w:id="629"/>
      <w:bookmarkEnd w:id="630"/>
      <w:bookmarkEnd w:id="631"/>
      <w:bookmarkEnd w:id="632"/>
      <w:bookmarkEnd w:id="633"/>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04B4F7B0" w:rsidR="00787F8E" w:rsidRPr="00F70B61" w:rsidRDefault="00787F8E" w:rsidP="00787F8E">
      <w:r w:rsidRPr="00F70B61">
        <w:lastRenderedPageBreak/>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w:t>
      </w:r>
      <w:r w:rsidR="0030218C" w:rsidRPr="00F70B61">
        <w:t>TS</w:t>
      </w:r>
      <w:r w:rsidR="0030218C">
        <w:t> </w:t>
      </w:r>
      <w:r w:rsidR="0030218C" w:rsidRPr="00F70B61">
        <w:t>23.501</w:t>
      </w:r>
      <w:r w:rsidR="0030218C">
        <w:t> </w:t>
      </w:r>
      <w:r w:rsidR="0030218C" w:rsidRPr="00F70B61">
        <w:t>[</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w:t>
      </w:r>
      <w:r w:rsidR="0030218C">
        <w:t>TS</w:t>
      </w:r>
      <w:r w:rsidR="0030218C">
        <w:t> </w:t>
      </w:r>
      <w:r w:rsidR="0030218C">
        <w:t>23.501</w:t>
      </w:r>
      <w:r w:rsidR="0030218C">
        <w:t> </w:t>
      </w:r>
      <w:r w:rsidR="0030218C">
        <w:t>[</w:t>
      </w:r>
      <w:r>
        <w:t>2] clause 5.7.1.5 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59F4DCF2"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 xml:space="preserve">UPF (as described in </w:t>
      </w:r>
      <w:r w:rsidR="0030218C" w:rsidRPr="00865F08">
        <w:t>TS</w:t>
      </w:r>
      <w:r w:rsidR="0030218C">
        <w:t> </w:t>
      </w:r>
      <w:r w:rsidR="0030218C" w:rsidRPr="00865F08">
        <w:t>23.501</w:t>
      </w:r>
      <w:r w:rsidR="0030218C">
        <w:t> </w:t>
      </w:r>
      <w:r w:rsidR="0030218C">
        <w:t>[</w:t>
      </w:r>
      <w:r w:rsidRPr="00865F08">
        <w:t xml:space="preserve">2] </w:t>
      </w:r>
      <w:r>
        <w:t>clause </w:t>
      </w:r>
      <w:r w:rsidRPr="00865F08">
        <w:t>5.7.1).</w:t>
      </w:r>
      <w:r w:rsidRPr="00F70B61">
        <w:t xml:space="preserve"> In the UE, the QoS rule associated with the QoS Flow </w:t>
      </w:r>
      <w:r w:rsidRPr="00865F08">
        <w:t xml:space="preserve">(which is generated by the SMF and explicitly signalled to the UE as described in </w:t>
      </w:r>
      <w:r w:rsidR="0030218C" w:rsidRPr="00865F08">
        <w:t>TS</w:t>
      </w:r>
      <w:r w:rsidR="0030218C">
        <w:t> </w:t>
      </w:r>
      <w:r w:rsidR="0030218C" w:rsidRPr="00865F08">
        <w:t>23.501</w:t>
      </w:r>
      <w:r w:rsidR="0030218C">
        <w:t> </w:t>
      </w:r>
      <w:r w:rsidR="0030218C">
        <w:t>[</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34" w:name="_Toc19197339"/>
      <w:bookmarkStart w:id="635" w:name="_Toc27896492"/>
      <w:r>
        <w:t>The QoS Flow binding shall also ensure that:</w:t>
      </w:r>
    </w:p>
    <w:p w14:paraId="2BBD8E91" w14:textId="4E825F38" w:rsidR="00787F8E" w:rsidRDefault="00787F8E" w:rsidP="00787F8E">
      <w:pPr>
        <w:pStyle w:val="B1"/>
      </w:pPr>
      <w:r>
        <w:t>-</w:t>
      </w:r>
      <w:r>
        <w:tab/>
        <w:t xml:space="preserve">when the PCF provisions a PCC rule, and if the PCC rule contains a TSC Assistance Container, the PCC rule is bound to a new QoS Flow and no other PCC rule is bound to this QoS Flow. Whenever the TSC Assistance </w:t>
      </w:r>
      <w:r w:rsidR="00E873DB">
        <w:t>C</w:t>
      </w:r>
      <w:r>
        <w:t>ontainer of an existing PCC rule is changed, the binding of this PCC rule shall not be re-evaluated.</w:t>
      </w:r>
    </w:p>
    <w:p w14:paraId="221326C5" w14:textId="0CA17354" w:rsidR="00787F8E" w:rsidRDefault="00787F8E" w:rsidP="00787F8E">
      <w:pPr>
        <w:pStyle w:val="B1"/>
      </w:pPr>
      <w:r>
        <w:t>-</w:t>
      </w:r>
      <w:r>
        <w:tab/>
        <w:t xml:space="preserve">if a dynamic value for the Core Network Packet Delay Budget (defined in </w:t>
      </w:r>
      <w:r w:rsidR="0030218C">
        <w:t>TS</w:t>
      </w:r>
      <w:r w:rsidR="0030218C">
        <w:t> </w:t>
      </w:r>
      <w:r w:rsidR="0030218C">
        <w:t>23.501</w:t>
      </w:r>
      <w:r w:rsidR="0030218C">
        <w:t> </w:t>
      </w:r>
      <w:r w:rsidR="0030218C">
        <w:t>[</w:t>
      </w:r>
      <w:r>
        <w:t>2] clause 5.7.3.4)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lastRenderedPageBreak/>
        <w:t>-</w:t>
      </w:r>
      <w:r>
        <w:tab/>
        <w:t>For MA PDU Session, PCC rules for GBR or delay critical GBR service data flows allowed on different access are not bound to the same QoS Flow even if the PCC rules contain the same binding parameters.</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0FA8860B" w14:textId="52B272A3" w:rsidR="00787F8E" w:rsidRDefault="00787F8E" w:rsidP="00787F8E">
      <w:pPr>
        <w:pStyle w:val="NO"/>
      </w:pPr>
      <w:r>
        <w:t>NOTE 5:</w:t>
      </w:r>
      <w:r>
        <w:tab/>
        <w:t xml:space="preserve">For MA PDU Session, the GBR or delay critical GBR resource for a service data flow is allocated only in one access (as described in </w:t>
      </w:r>
      <w:r w:rsidR="0030218C">
        <w:t>TS</w:t>
      </w:r>
      <w:r w:rsidR="0030218C">
        <w:t> </w:t>
      </w:r>
      <w:r w:rsidR="0030218C">
        <w:t>23.501</w:t>
      </w:r>
      <w:r w:rsidR="0030218C">
        <w:t> </w:t>
      </w:r>
      <w:r w:rsidR="0030218C">
        <w:t>[</w:t>
      </w:r>
      <w:r>
        <w:t>2] clause 5.32.4).</w:t>
      </w:r>
    </w:p>
    <w:p w14:paraId="4F2B102A" w14:textId="77777777" w:rsidR="00787F8E" w:rsidRPr="00F70B61" w:rsidRDefault="00787F8E" w:rsidP="00787F8E">
      <w:pPr>
        <w:pStyle w:val="Heading4"/>
      </w:pPr>
      <w:bookmarkStart w:id="636" w:name="_Toc36192660"/>
      <w:bookmarkStart w:id="637" w:name="_Toc37076391"/>
      <w:bookmarkStart w:id="638" w:name="_Toc45194837"/>
      <w:bookmarkStart w:id="639" w:name="_Toc47594249"/>
      <w:bookmarkStart w:id="640" w:name="_Toc51836880"/>
      <w:bookmarkStart w:id="641" w:name="_Toc68066563"/>
      <w:r w:rsidRPr="00F70B61">
        <w:t>6.1.3.3</w:t>
      </w:r>
      <w:r w:rsidRPr="00F70B61">
        <w:tab/>
        <w:t>Reporting</w:t>
      </w:r>
      <w:bookmarkEnd w:id="634"/>
      <w:bookmarkEnd w:id="635"/>
      <w:bookmarkEnd w:id="636"/>
      <w:bookmarkEnd w:id="637"/>
      <w:bookmarkEnd w:id="638"/>
      <w:bookmarkEnd w:id="639"/>
      <w:bookmarkEnd w:id="640"/>
      <w:bookmarkEnd w:id="641"/>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42" w:name="_Toc19197340"/>
      <w:bookmarkStart w:id="643" w:name="_Toc27896493"/>
      <w:bookmarkStart w:id="644" w:name="_Toc36192661"/>
      <w:bookmarkStart w:id="645" w:name="_Toc37076392"/>
      <w:bookmarkStart w:id="646" w:name="_Toc45194838"/>
      <w:bookmarkStart w:id="647" w:name="_Toc47594250"/>
      <w:bookmarkStart w:id="648" w:name="_Toc51836881"/>
      <w:bookmarkStart w:id="649" w:name="_Toc68066564"/>
      <w:r w:rsidRPr="00F70B61">
        <w:t>6.1.3.4</w:t>
      </w:r>
      <w:r w:rsidRPr="00F70B61">
        <w:tab/>
        <w:t>Credit management</w:t>
      </w:r>
      <w:bookmarkEnd w:id="642"/>
      <w:bookmarkEnd w:id="643"/>
      <w:bookmarkEnd w:id="644"/>
      <w:bookmarkEnd w:id="645"/>
      <w:bookmarkEnd w:id="646"/>
      <w:bookmarkEnd w:id="647"/>
      <w:bookmarkEnd w:id="648"/>
      <w:bookmarkEnd w:id="649"/>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lastRenderedPageBreak/>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0231547E" w:rsidR="00787F8E" w:rsidRDefault="00787F8E" w:rsidP="00787F8E">
      <w:bookmarkStart w:id="650" w:name="_Toc19197341"/>
      <w:bookmarkStart w:id="651" w:name="_Toc27896494"/>
      <w:bookmarkStart w:id="652" w:name="_Toc36192662"/>
      <w:bookmarkStart w:id="653" w:name="_Toc37076393"/>
      <w:r>
        <w:t xml:space="preserve">The events trigger information which may be received from the CHF, causing the SMF to perform a usage reporting and credit request to CHF when the event occurs are specified in </w:t>
      </w:r>
      <w:r w:rsidR="0030218C">
        <w:t>TS</w:t>
      </w:r>
      <w:r w:rsidR="0030218C">
        <w:t> </w:t>
      </w:r>
      <w:r w:rsidR="0030218C">
        <w:t>32.255</w:t>
      </w:r>
      <w:r w:rsidR="0030218C">
        <w:t> </w:t>
      </w:r>
      <w:r w:rsidR="0030218C">
        <w:t>[</w:t>
      </w:r>
      <w:r>
        <w:t>21].</w:t>
      </w:r>
    </w:p>
    <w:p w14:paraId="194D1261" w14:textId="12BD398F" w:rsidR="00787F8E" w:rsidRDefault="00787F8E" w:rsidP="00787F8E">
      <w:r>
        <w:t xml:space="preserve">The CHF may subscribe to Change of UE presence in Presence Reporting Area at any time during the life time of the charging session as described in </w:t>
      </w:r>
      <w:r w:rsidR="0030218C">
        <w:t>TS</w:t>
      </w:r>
      <w:r w:rsidR="0030218C">
        <w:t> </w:t>
      </w:r>
      <w:r w:rsidR="0030218C">
        <w:t>32.255</w:t>
      </w:r>
      <w:r w:rsidR="0030218C">
        <w:t> </w:t>
      </w:r>
      <w:r w:rsidR="0030218C">
        <w:t>[</w:t>
      </w:r>
      <w:r>
        <w:t>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54" w:name="_Toc45194839"/>
      <w:bookmarkStart w:id="655" w:name="_Toc47594251"/>
      <w:bookmarkStart w:id="656" w:name="_Toc51836882"/>
      <w:bookmarkStart w:id="657" w:name="_Toc68066565"/>
      <w:r w:rsidRPr="00F70B61">
        <w:t>6.1.3.5</w:t>
      </w:r>
      <w:r w:rsidRPr="00F70B61">
        <w:tab/>
      </w:r>
      <w:r>
        <w:t>Policy Control Request T</w:t>
      </w:r>
      <w:r w:rsidRPr="00F70B61">
        <w:t>riggers</w:t>
      </w:r>
      <w:r>
        <w:t xml:space="preserve"> relevant for SMF</w:t>
      </w:r>
      <w:bookmarkEnd w:id="650"/>
      <w:bookmarkEnd w:id="651"/>
      <w:bookmarkEnd w:id="652"/>
      <w:bookmarkEnd w:id="653"/>
      <w:bookmarkEnd w:id="654"/>
      <w:bookmarkEnd w:id="655"/>
      <w:bookmarkEnd w:id="656"/>
      <w:bookmarkEnd w:id="657"/>
    </w:p>
    <w:p w14:paraId="1638DF94" w14:textId="39C73B58"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w:t>
      </w:r>
      <w:r w:rsidR="0030218C">
        <w:t>TS</w:t>
      </w:r>
      <w:r w:rsidR="0030218C">
        <w:t> </w:t>
      </w:r>
      <w:r w:rsidR="0030218C">
        <w:t>23.502</w:t>
      </w:r>
      <w:r w:rsidR="0030218C">
        <w:t> </w:t>
      </w:r>
      <w:r w:rsidR="0030218C">
        <w:t>[</w:t>
      </w:r>
      <w:r>
        <w:t>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0BDAB1AC" w:rsidR="00787F8E" w:rsidRDefault="00787F8E" w:rsidP="00787F8E">
      <w:r>
        <w:t xml:space="preserve">The differences with table 6.2 and table A.4.3-2 in </w:t>
      </w:r>
      <w:r w:rsidR="0030218C">
        <w:t>TS</w:t>
      </w:r>
      <w:r w:rsidR="0030218C">
        <w:t> </w:t>
      </w:r>
      <w:r w:rsidR="0030218C">
        <w:t>23.203</w:t>
      </w:r>
      <w:r w:rsidR="0030218C">
        <w:t> </w:t>
      </w:r>
      <w:r w:rsidR="0030218C">
        <w:t>[</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2B4BCB" w:rsidRDefault="00787F8E" w:rsidP="007D6959">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2B4BCB" w:rsidRDefault="00787F8E" w:rsidP="007D6959">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9D0ABB" w:rsidRPr="002B4BCB" w14:paraId="5429363B" w14:textId="77777777" w:rsidTr="002D2544">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2D254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2D254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2D254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2D25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2D2544">
            <w:pPr>
              <w:pStyle w:val="TAL"/>
            </w:pPr>
          </w:p>
        </w:tc>
      </w:tr>
      <w:tr w:rsidR="00E873DB" w:rsidRPr="002B4BCB" w14:paraId="02C1D6F6" w14:textId="77777777" w:rsidTr="00955620">
        <w:tc>
          <w:tcPr>
            <w:tcW w:w="1741" w:type="dxa"/>
            <w:tcBorders>
              <w:top w:val="single" w:sz="4" w:space="0" w:color="auto"/>
              <w:left w:val="single" w:sz="4" w:space="0" w:color="auto"/>
              <w:bottom w:val="single" w:sz="4" w:space="0" w:color="auto"/>
              <w:right w:val="single" w:sz="4" w:space="0" w:color="auto"/>
            </w:tcBorders>
          </w:tcPr>
          <w:p w14:paraId="256CE4EF" w14:textId="143F268B" w:rsidR="00E873DB" w:rsidRPr="002B4BCB" w:rsidRDefault="00E873DB" w:rsidP="00E873DB">
            <w:pPr>
              <w:pStyle w:val="TAL"/>
            </w:pPr>
            <w:r>
              <w:t>Satellite category backhaul change</w:t>
            </w:r>
          </w:p>
        </w:tc>
        <w:tc>
          <w:tcPr>
            <w:tcW w:w="2762" w:type="dxa"/>
            <w:tcBorders>
              <w:top w:val="single" w:sz="4" w:space="0" w:color="auto"/>
              <w:left w:val="single" w:sz="4" w:space="0" w:color="auto"/>
              <w:bottom w:val="single" w:sz="4" w:space="0" w:color="auto"/>
              <w:right w:val="single" w:sz="4" w:space="0" w:color="auto"/>
            </w:tcBorders>
          </w:tcPr>
          <w:p w14:paraId="5D9762F0" w14:textId="15B2B17B" w:rsidR="00E873DB" w:rsidRPr="002B4BCB" w:rsidRDefault="00E873DB" w:rsidP="00E873DB">
            <w:pPr>
              <w:pStyle w:val="TAL"/>
            </w:pPr>
            <w:r>
              <w:t>The backhaul is changed between different satellite category, or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2B4BCB" w:rsidRDefault="00E873DB" w:rsidP="00E873D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2B4BCB" w:rsidRDefault="00E873DB" w:rsidP="00E873D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2B4BCB" w:rsidRDefault="00E873DB" w:rsidP="00E873DB">
            <w:pPr>
              <w:pStyle w:val="TAL"/>
            </w:pPr>
          </w:p>
        </w:tc>
      </w:tr>
      <w:tr w:rsidR="00E873DB" w:rsidRPr="00834DA8" w14:paraId="6263A531" w14:textId="77777777" w:rsidTr="007D6959">
        <w:tc>
          <w:tcPr>
            <w:tcW w:w="9147" w:type="dxa"/>
            <w:gridSpan w:val="5"/>
          </w:tcPr>
          <w:p w14:paraId="30C936A9" w14:textId="77777777" w:rsidR="00E873DB" w:rsidRPr="00024163" w:rsidRDefault="00E873DB" w:rsidP="00E873DB">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E873DB" w:rsidRPr="00024163" w:rsidRDefault="00E873DB" w:rsidP="00E873DB">
            <w:pPr>
              <w:pStyle w:val="TAN"/>
            </w:pPr>
            <w:r w:rsidRPr="00024163">
              <w:t>NOTE 2:</w:t>
            </w:r>
            <w:r w:rsidRPr="00024163">
              <w:tab/>
              <w:t>This trigger reports change of Tracking Area in both 5GS and EPC interworking.</w:t>
            </w:r>
          </w:p>
          <w:p w14:paraId="45E080F6" w14:textId="77777777" w:rsidR="00E873DB" w:rsidRPr="0045409C" w:rsidRDefault="00E873DB" w:rsidP="00E873DB">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50C0449E" w14:textId="77777777" w:rsidR="00E873DB" w:rsidRPr="00024163" w:rsidRDefault="00E873DB" w:rsidP="00E873DB">
            <w:pPr>
              <w:pStyle w:val="TAN"/>
            </w:pPr>
            <w:r w:rsidRPr="00024163">
              <w:t>NOTE 4:</w:t>
            </w:r>
            <w:r w:rsidRPr="00024163">
              <w:tab/>
              <w:t>Usage is defined as either volume or time of user plane traffic.</w:t>
            </w:r>
          </w:p>
          <w:p w14:paraId="7B1546C6" w14:textId="77777777" w:rsidR="00E873DB" w:rsidRPr="00024163" w:rsidRDefault="00E873DB" w:rsidP="00E873DB">
            <w:pPr>
              <w:pStyle w:val="TAN"/>
            </w:pPr>
            <w:r w:rsidRPr="00024163">
              <w:t>NOTE 5:</w:t>
            </w:r>
            <w:r w:rsidRPr="00024163">
              <w:tab/>
              <w:t>The start and stop of application traffic detection are separate event triggers, but received under the same subscription from the PCF.</w:t>
            </w:r>
          </w:p>
          <w:p w14:paraId="7A4910EA" w14:textId="641D6629" w:rsidR="00E873DB" w:rsidRDefault="00E873DB" w:rsidP="00E873DB">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E873DB" w:rsidRDefault="00E873DB" w:rsidP="00E873DB">
            <w:pPr>
              <w:pStyle w:val="TAN"/>
            </w:pPr>
            <w:r>
              <w:t>NOTE 7:</w:t>
            </w:r>
            <w:r>
              <w:tab/>
              <w:t>UE-DS-TT Residence Time is only provided if a DS-TT port is detected.</w:t>
            </w:r>
          </w:p>
          <w:p w14:paraId="7F0E4B17" w14:textId="77777777" w:rsidR="00E873DB" w:rsidRPr="00CB4FC8" w:rsidRDefault="00E873DB" w:rsidP="00E873DB">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 xml:space="preserve">The Resource modification request trigger shall trigger the PCF interaction for all resource modification requests not tied to a specific QoS Flow received by SMF. The resource modification request received by SMF may include request </w:t>
      </w:r>
      <w:r>
        <w:lastRenderedPageBreak/>
        <w:t>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38F6EA91" w:rsidR="00787F8E" w:rsidRDefault="00787F8E" w:rsidP="00787F8E">
      <w:pPr>
        <w:pStyle w:val="NO"/>
      </w:pPr>
      <w:r>
        <w:t>NOTE 4:</w:t>
      </w:r>
      <w:r>
        <w:tab/>
        <w:t xml:space="preserve">The SMF instructs the UPF to detect new UE MAC addresses or used UE MAC address is inactive for a specific period as described in </w:t>
      </w:r>
      <w:r w:rsidR="0030218C">
        <w:t>TS</w:t>
      </w:r>
      <w:r w:rsidR="0030218C">
        <w:t> </w:t>
      </w:r>
      <w:r w:rsidR="0030218C">
        <w:t>23.501</w:t>
      </w:r>
      <w:r w:rsidR="0030218C">
        <w:t> </w:t>
      </w:r>
      <w:r w:rsidR="0030218C">
        <w:t>[</w:t>
      </w:r>
      <w:r>
        <w:t>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60EC6368" w:rsidR="00787F8E" w:rsidRDefault="00787F8E" w:rsidP="00787F8E">
      <w:r>
        <w:t xml:space="preserve">The SMF shall subscribe to the UE Location Change notification from the AMF by providing an area of interest containing the PRA Identifier(s) and additionally the list(s) of elements provided by the PCF as specified in </w:t>
      </w:r>
      <w:r w:rsidR="0030218C">
        <w:t>TS</w:t>
      </w:r>
      <w:r w:rsidR="0030218C">
        <w:t> </w:t>
      </w:r>
      <w:r w:rsidR="0030218C">
        <w:t>23.501</w:t>
      </w:r>
      <w:r w:rsidR="0030218C">
        <w:t> </w:t>
      </w:r>
      <w:r w:rsidR="0030218C">
        <w:t>[</w:t>
      </w:r>
      <w:r>
        <w:t xml:space="preserve">2], clause 5.6.11 and </w:t>
      </w:r>
      <w:r w:rsidR="0030218C">
        <w:t>TS</w:t>
      </w:r>
      <w:r w:rsidR="0030218C">
        <w:t> </w:t>
      </w:r>
      <w:r w:rsidR="0030218C">
        <w:t>23.502</w:t>
      </w:r>
      <w:r w:rsidR="0030218C">
        <w:t> </w:t>
      </w:r>
      <w:r w:rsidR="0030218C">
        <w:t>[</w:t>
      </w:r>
      <w:r>
        <w:t>3], clause 5.2.2.3.1.</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672FDED3"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 xml:space="preserve">can activate the reporting for the PRAs which are inactive as described in the </w:t>
      </w:r>
      <w:r w:rsidR="0030218C" w:rsidRPr="00F70B61">
        <w:t>TS</w:t>
      </w:r>
      <w:r w:rsidR="0030218C">
        <w:t> </w:t>
      </w:r>
      <w:r w:rsidR="0030218C" w:rsidRPr="00F70B61">
        <w:t>23.501</w:t>
      </w:r>
      <w:r w:rsidR="0030218C">
        <w:t> </w:t>
      </w:r>
      <w:r w:rsidR="0030218C" w:rsidRPr="00F70B61">
        <w:t>[</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lastRenderedPageBreak/>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6A77D50E" w:rsidR="00787F8E" w:rsidRDefault="00787F8E" w:rsidP="00787F8E">
      <w:pPr>
        <w:pStyle w:val="NO"/>
      </w:pPr>
      <w:r>
        <w:t>NOTE 7:</w:t>
      </w:r>
      <w:r>
        <w:tab/>
        <w:t xml:space="preserve">The SMF can also be triggered by the CHF to subscribe to notification of UE presence in PRA from the AMF, and notifies the CHF when receiving reporting of UE presence in PRA from the AMF, referring to </w:t>
      </w:r>
      <w:r w:rsidR="0030218C">
        <w:t>TS</w:t>
      </w:r>
      <w:r w:rsidR="0030218C">
        <w:t> </w:t>
      </w:r>
      <w:r w:rsidR="0030218C">
        <w:t>32.291</w:t>
      </w:r>
      <w:r w:rsidR="0030218C">
        <w:t> </w:t>
      </w:r>
      <w:r w:rsidR="0030218C">
        <w:t>[</w:t>
      </w:r>
      <w:r>
        <w:t>20].</w:t>
      </w:r>
    </w:p>
    <w:p w14:paraId="68AA3153" w14:textId="2173078F" w:rsidR="00787F8E" w:rsidRDefault="00787F8E" w:rsidP="00787F8E">
      <w:r>
        <w:t xml:space="preserve">If PCF is configured with a PRA identifier referring to the list of PRA Identifier(s) within a Set of Core Network predefined Presence Reporting Areas as defined in </w:t>
      </w:r>
      <w:r w:rsidR="0030218C">
        <w:t>TS</w:t>
      </w:r>
      <w:r w:rsidR="0030218C">
        <w:t> </w:t>
      </w:r>
      <w:r w:rsidR="0030218C">
        <w:t>23.501</w:t>
      </w:r>
      <w:r w:rsidR="0030218C">
        <w:t> </w:t>
      </w:r>
      <w:r w:rsidR="0030218C">
        <w:t>[</w:t>
      </w:r>
      <w:r>
        <w:t>2], it activates the reporting of UE entering/leaving each individual PRA in the Set of Core Network predefined Presence Reporting Areas, without providing the complete set of individual PRAs.</w:t>
      </w:r>
    </w:p>
    <w:p w14:paraId="6433308A" w14:textId="066ED77C"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xml:space="preserve">, along with the individual PRA Identifier(s) belonging to the PRA set and indication(s) of whether the UE is inside or outside the individual Presence Reporting Area(s), as described in </w:t>
      </w:r>
      <w:r w:rsidR="0030218C" w:rsidRPr="00F70B61">
        <w:t>TS</w:t>
      </w:r>
      <w:r w:rsidR="0030218C">
        <w:t> </w:t>
      </w:r>
      <w:r w:rsidR="0030218C" w:rsidRPr="00F70B61">
        <w:t>23.501</w:t>
      </w:r>
      <w:r w:rsidR="0030218C">
        <w:t> </w:t>
      </w:r>
      <w:r w:rsidR="0030218C" w:rsidRPr="00F70B61">
        <w:t>[</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7873BC21" w:rsidR="00787F8E" w:rsidRDefault="00787F8E" w:rsidP="00787F8E">
      <w:r>
        <w:lastRenderedPageBreak/>
        <w:t>The Session AMBR change trigger shall trigger the SMF to provide the Session</w:t>
      </w:r>
      <w:r w:rsidR="005C461D">
        <w:t>-</w:t>
      </w:r>
      <w:r>
        <w:t>AMBR to the PCF containing the DN authorised Session AMBR if received from the DN-AAA, or the Subscribed Session</w:t>
      </w:r>
      <w:r w:rsidR="005C461D">
        <w:t>-</w:t>
      </w:r>
      <w:r>
        <w:t xml:space="preserve">AMBR received from the UDM as described in clause 5.6.6 of </w:t>
      </w:r>
      <w:r w:rsidR="0030218C">
        <w:t>TS</w:t>
      </w:r>
      <w:r w:rsidR="0030218C">
        <w:t> </w:t>
      </w:r>
      <w:r w:rsidR="0030218C">
        <w:t>23.501</w:t>
      </w:r>
      <w:r w:rsidR="0030218C">
        <w:t> </w:t>
      </w:r>
      <w:r w:rsidR="0030218C">
        <w:t>[</w:t>
      </w:r>
      <w:r>
        <w:t>2].</w:t>
      </w:r>
    </w:p>
    <w:p w14:paraId="3BD815D5" w14:textId="7674BE69" w:rsidR="00787F8E" w:rsidRPr="00F70B61" w:rsidRDefault="00787F8E" w:rsidP="00787F8E">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 xml:space="preserve">5.7.2.7 of </w:t>
      </w:r>
      <w:r w:rsidR="0030218C" w:rsidRPr="00F70B61">
        <w:rPr>
          <w:lang w:eastAsia="zh-CN"/>
        </w:rPr>
        <w:t>TS</w:t>
      </w:r>
      <w:r w:rsidR="0030218C">
        <w:rPr>
          <w:lang w:eastAsia="zh-CN"/>
        </w:rPr>
        <w:t> </w:t>
      </w:r>
      <w:r w:rsidR="0030218C" w:rsidRPr="00F70B61">
        <w:rPr>
          <w:lang w:eastAsia="zh-CN"/>
        </w:rPr>
        <w:t>23.501</w:t>
      </w:r>
      <w:r w:rsidR="0030218C">
        <w:rPr>
          <w:lang w:eastAsia="zh-CN"/>
        </w:rPr>
        <w:t> </w:t>
      </w:r>
      <w:r w:rsidR="0030218C" w:rsidRPr="00F70B61">
        <w:rPr>
          <w:lang w:eastAsia="zh-CN"/>
        </w:rPr>
        <w:t>[</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3F49CBB0"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w:t>
      </w:r>
      <w:r w:rsidR="0030218C">
        <w:rPr>
          <w:lang w:eastAsia="zh-CN"/>
        </w:rPr>
        <w:t>TS</w:t>
      </w:r>
      <w:r w:rsidR="0030218C">
        <w:rPr>
          <w:lang w:eastAsia="zh-CN"/>
        </w:rPr>
        <w:t> </w:t>
      </w:r>
      <w:r w:rsidR="0030218C">
        <w:rPr>
          <w:lang w:eastAsia="zh-CN"/>
        </w:rPr>
        <w:t>23.501</w:t>
      </w:r>
      <w:r w:rsidR="0030218C">
        <w:rPr>
          <w:lang w:eastAsia="zh-CN"/>
        </w:rPr>
        <w:t> </w:t>
      </w:r>
      <w:r w:rsidR="0030218C">
        <w:rPr>
          <w:lang w:eastAsia="zh-CN"/>
        </w:rPr>
        <w:t>[</w:t>
      </w:r>
      <w:r>
        <w:rPr>
          <w:lang w:eastAsia="zh-CN"/>
        </w:rPr>
        <w:t xml:space="preserve">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w:t>
      </w:r>
      <w:r w:rsidR="0030218C">
        <w:rPr>
          <w:lang w:eastAsia="zh-CN"/>
        </w:rPr>
        <w:t>TS</w:t>
      </w:r>
      <w:r w:rsidR="0030218C">
        <w:rPr>
          <w:lang w:eastAsia="zh-CN"/>
        </w:rPr>
        <w:t> </w:t>
      </w:r>
      <w:r w:rsidR="0030218C">
        <w:rPr>
          <w:lang w:eastAsia="zh-CN"/>
        </w:rPr>
        <w:t>23.501</w:t>
      </w:r>
      <w:r w:rsidR="0030218C">
        <w:rPr>
          <w:lang w:eastAsia="zh-CN"/>
        </w:rPr>
        <w:t> </w:t>
      </w:r>
      <w:r w:rsidR="0030218C">
        <w:rPr>
          <w:lang w:eastAsia="zh-CN"/>
        </w:rPr>
        <w:t>[</w:t>
      </w:r>
      <w:r>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58BDAED4" w:rsidR="00787F8E" w:rsidRPr="00F70B61" w:rsidRDefault="00787F8E" w:rsidP="00787F8E">
      <w:r w:rsidRPr="00F70B61">
        <w:t xml:space="preserve">In an interworking scenario between 5GS and EPC/E-UTRAN, as explained in the </w:t>
      </w:r>
      <w:r w:rsidR="0030218C" w:rsidRPr="00F70B61">
        <w:t>TS</w:t>
      </w:r>
      <w:r w:rsidR="0030218C">
        <w:t> </w:t>
      </w:r>
      <w:r w:rsidR="0030218C" w:rsidRPr="00F70B61">
        <w:t>23.501</w:t>
      </w:r>
      <w:r w:rsidR="0030218C">
        <w:t> </w:t>
      </w:r>
      <w:r w:rsidR="0030218C" w:rsidRPr="00F70B61">
        <w:t>[</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3EBD13E0"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015A09E7" w14:textId="078A07AB" w:rsidR="00787F8E" w:rsidRDefault="00787F8E" w:rsidP="00787F8E">
      <w:bookmarkStart w:id="658"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30218C">
        <w:t>TS</w:t>
      </w:r>
      <w:r w:rsidR="0030218C">
        <w:t> </w:t>
      </w:r>
      <w:r w:rsidR="0030218C">
        <w:t>23.502</w:t>
      </w:r>
      <w:r w:rsidR="0030218C">
        <w:t> </w:t>
      </w:r>
      <w:r w:rsidR="0030218C">
        <w:t>[</w:t>
      </w:r>
      <w:r>
        <w:t>3]. Upon receiving the QoS Monitoring report from the UPF, the SMF sends the measurement report to the PCF.</w:t>
      </w:r>
    </w:p>
    <w:p w14:paraId="1EF69842" w14:textId="2C139CFC" w:rsidR="009D0ABB" w:rsidRDefault="009D0ABB" w:rsidP="0030218C">
      <w:bookmarkStart w:id="659" w:name="_Toc27896495"/>
      <w:bookmarkStart w:id="660" w:name="_Toc36192663"/>
      <w:bookmarkStart w:id="661"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6DEBF1A1" w:rsidR="00787F8E" w:rsidRDefault="00787F8E" w:rsidP="00787F8E">
      <w:pPr>
        <w:pStyle w:val="NO"/>
      </w:pPr>
      <w:r>
        <w:lastRenderedPageBreak/>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 xml:space="preserve">N Failure event are specified in clause 4.15.3 of </w:t>
      </w:r>
      <w:r w:rsidR="0030218C">
        <w:t>TS</w:t>
      </w:r>
      <w:r w:rsidR="0030218C">
        <w:t> </w:t>
      </w:r>
      <w:r w:rsidR="0030218C">
        <w:t>23.502</w:t>
      </w:r>
      <w:r w:rsidR="0030218C">
        <w:t> </w:t>
      </w:r>
      <w:r w:rsidR="0030218C">
        <w:t>[</w:t>
      </w:r>
      <w:r>
        <w:t>3].</w:t>
      </w:r>
    </w:p>
    <w:p w14:paraId="03C5A77A" w14:textId="5FB4CED0" w:rsidR="009D0ABB" w:rsidRDefault="009D0ABB" w:rsidP="0030218C">
      <w:bookmarkStart w:id="662" w:name="_Toc45194840"/>
      <w:bookmarkStart w:id="663" w:name="_Toc47594252"/>
      <w:bookmarkStart w:id="664" w:name="_Toc518368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0BD18F40" w:rsidR="00E873DB" w:rsidRDefault="00E873DB" w:rsidP="0030218C">
      <w:r>
        <w:t xml:space="preserve">When the Satellite Category Backhaul change trigger is armed, the SMF reports to the PCF when it becomes aware that there is a change of the backhaul which is used for the PDU Session between satellite categories, or a non-satellite backhaul. The SMF determines whether or not a satellite backhaul is used based on the Network Instance associated to the PDU Session as specified in </w:t>
      </w:r>
      <w:r w:rsidR="0030218C">
        <w:t>TS</w:t>
      </w:r>
      <w:r w:rsidR="0030218C">
        <w:t> </w:t>
      </w:r>
      <w:r w:rsidR="0030218C">
        <w:t>23.501</w:t>
      </w:r>
      <w:r w:rsidR="0030218C">
        <w:t> </w:t>
      </w:r>
      <w:r w:rsidR="0030218C">
        <w:t>[</w:t>
      </w:r>
      <w:r>
        <w:t>2].</w:t>
      </w:r>
    </w:p>
    <w:p w14:paraId="7B79BEAF" w14:textId="46592DF0" w:rsidR="00787F8E" w:rsidRPr="00F70B61" w:rsidRDefault="00787F8E" w:rsidP="00787F8E">
      <w:pPr>
        <w:pStyle w:val="Heading4"/>
      </w:pPr>
      <w:bookmarkStart w:id="665" w:name="_Toc68066566"/>
      <w:r w:rsidRPr="00F70B61">
        <w:t>6.1.3.6</w:t>
      </w:r>
      <w:r w:rsidRPr="00F70B61">
        <w:tab/>
        <w:t>Policy control</w:t>
      </w:r>
      <w:bookmarkEnd w:id="658"/>
      <w:bookmarkEnd w:id="659"/>
      <w:bookmarkEnd w:id="660"/>
      <w:bookmarkEnd w:id="661"/>
      <w:bookmarkEnd w:id="662"/>
      <w:bookmarkEnd w:id="663"/>
      <w:bookmarkEnd w:id="664"/>
      <w:bookmarkEnd w:id="665"/>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456FA38A" w:rsidR="00787F8E" w:rsidRDefault="00787F8E" w:rsidP="00787F8E">
      <w:r>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w:t>
      </w:r>
      <w:r w:rsidR="0030218C">
        <w:t>TS</w:t>
      </w:r>
      <w:r w:rsidR="0030218C">
        <w:t> </w:t>
      </w:r>
      <w:r w:rsidR="0030218C">
        <w:t>23.501</w:t>
      </w:r>
      <w:r w:rsidR="0030218C">
        <w:t> </w:t>
      </w:r>
      <w:r w:rsidR="0030218C">
        <w:t>[</w:t>
      </w:r>
      <w:r>
        <w:t>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41640827" w:rsidR="009D0ABB" w:rsidRDefault="009D0ABB" w:rsidP="00787F8E">
      <w:r>
        <w:t xml:space="preserve">In home routed roaming, the H-SMF may provide the QoS constraints received from the VPLMN (defined in </w:t>
      </w:r>
      <w:r w:rsidR="0030218C">
        <w:t>TS</w:t>
      </w:r>
      <w:r w:rsidR="0030218C">
        <w:t> </w:t>
      </w:r>
      <w:r w:rsidR="0030218C">
        <w:t>23.502</w:t>
      </w:r>
      <w:r w:rsidR="0030218C">
        <w:t> </w:t>
      </w:r>
      <w:r w:rsidR="0030218C">
        <w:t>[</w:t>
      </w:r>
      <w:r>
        <w:t>3] clause 4.3.2.2.2)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751B497F" w14:textId="6094C630" w:rsidR="00E873DB" w:rsidRDefault="00E873DB" w:rsidP="0030218C">
      <w:bookmarkStart w:id="666" w:name="_Toc19197343"/>
      <w:bookmarkStart w:id="667" w:name="_Toc27896496"/>
      <w:bookmarkStart w:id="668" w:name="_Toc36192664"/>
      <w:bookmarkStart w:id="669" w:name="_Toc37076395"/>
      <w:bookmarkStart w:id="670" w:name="_Toc45194841"/>
      <w:bookmarkStart w:id="671" w:name="_Toc47594253"/>
      <w:bookmarkStart w:id="672" w:name="_Toc51836884"/>
      <w:r>
        <w:lastRenderedPageBreak/>
        <w:t>If SMF indicates that a PDU session is carried over NR satellite access or satellite backhaul, the PCF may take this information into account for the policy decision.</w:t>
      </w:r>
    </w:p>
    <w:p w14:paraId="4B824BF8" w14:textId="7746E064" w:rsidR="00787F8E" w:rsidRPr="00F70B61" w:rsidRDefault="00787F8E" w:rsidP="00787F8E">
      <w:pPr>
        <w:pStyle w:val="Heading4"/>
      </w:pPr>
      <w:bookmarkStart w:id="673" w:name="_Toc68066567"/>
      <w:r w:rsidRPr="00F70B61">
        <w:t>6.1.3.7</w:t>
      </w:r>
      <w:r w:rsidRPr="00F70B61">
        <w:tab/>
        <w:t>Service (data flow) prioritization and conflict handling</w:t>
      </w:r>
      <w:bookmarkEnd w:id="666"/>
      <w:bookmarkEnd w:id="667"/>
      <w:bookmarkEnd w:id="668"/>
      <w:bookmarkEnd w:id="669"/>
      <w:bookmarkEnd w:id="670"/>
      <w:bookmarkEnd w:id="671"/>
      <w:bookmarkEnd w:id="672"/>
      <w:bookmarkEnd w:id="673"/>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74" w:name="_Toc19197344"/>
      <w:bookmarkStart w:id="675" w:name="_Toc27896497"/>
      <w:bookmarkStart w:id="676" w:name="_Toc36192665"/>
      <w:bookmarkStart w:id="677" w:name="_Toc37076396"/>
      <w:bookmarkStart w:id="678" w:name="_Toc45194842"/>
      <w:bookmarkStart w:id="679" w:name="_Toc47594254"/>
      <w:bookmarkStart w:id="680" w:name="_Toc51836885"/>
      <w:bookmarkStart w:id="681" w:name="_Toc68066568"/>
      <w:r w:rsidRPr="00F70B61">
        <w:t>6.1.3.8</w:t>
      </w:r>
      <w:r w:rsidRPr="00F70B61">
        <w:tab/>
        <w:t>Termination action</w:t>
      </w:r>
      <w:bookmarkEnd w:id="674"/>
      <w:bookmarkEnd w:id="675"/>
      <w:bookmarkEnd w:id="676"/>
      <w:bookmarkEnd w:id="677"/>
      <w:bookmarkEnd w:id="678"/>
      <w:bookmarkEnd w:id="679"/>
      <w:bookmarkEnd w:id="680"/>
      <w:bookmarkEnd w:id="681"/>
    </w:p>
    <w:p w14:paraId="432007DE" w14:textId="1F734C15"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w:t>
      </w:r>
      <w:r w:rsidR="0030218C">
        <w:t>TS</w:t>
      </w:r>
      <w:r w:rsidR="0030218C">
        <w:t> </w:t>
      </w:r>
      <w:r w:rsidR="0030218C">
        <w:t>32.255</w:t>
      </w:r>
      <w:r w:rsidR="0030218C">
        <w:t> </w:t>
      </w:r>
      <w:r w:rsidR="0030218C">
        <w:t>[</w:t>
      </w:r>
      <w:r>
        <w:t>21]</w:t>
      </w:r>
      <w:r w:rsidRPr="00F70B61">
        <w:t>.</w:t>
      </w:r>
    </w:p>
    <w:p w14:paraId="3EDAAE6F" w14:textId="77777777" w:rsidR="00787F8E" w:rsidRPr="00A90CAE" w:rsidRDefault="00787F8E" w:rsidP="00787F8E">
      <w:bookmarkStart w:id="682"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83" w:name="_Toc27896498"/>
      <w:bookmarkStart w:id="684" w:name="_Toc36192666"/>
      <w:bookmarkStart w:id="685" w:name="_Toc37076397"/>
      <w:bookmarkStart w:id="686" w:name="_Toc45194843"/>
      <w:bookmarkStart w:id="687" w:name="_Toc47594255"/>
      <w:bookmarkStart w:id="688" w:name="_Toc51836886"/>
      <w:bookmarkStart w:id="689" w:name="_Toc68066569"/>
      <w:r w:rsidRPr="00F70B61">
        <w:t>6.1.3.9</w:t>
      </w:r>
      <w:r w:rsidRPr="00F70B61">
        <w:tab/>
        <w:t>Handling of packet filters provided to the UE by SMF</w:t>
      </w:r>
      <w:bookmarkEnd w:id="682"/>
      <w:bookmarkEnd w:id="683"/>
      <w:bookmarkEnd w:id="684"/>
      <w:bookmarkEnd w:id="685"/>
      <w:bookmarkEnd w:id="686"/>
      <w:bookmarkEnd w:id="687"/>
      <w:bookmarkEnd w:id="688"/>
      <w:bookmarkEnd w:id="689"/>
    </w:p>
    <w:p w14:paraId="720F35CD" w14:textId="0C9A7CE4" w:rsidR="00787F8E" w:rsidRPr="00A90CAE" w:rsidRDefault="00787F8E" w:rsidP="00787F8E">
      <w:r w:rsidRPr="008A7CE6">
        <w:t xml:space="preserve">Traffic mapping information is signalled </w:t>
      </w:r>
      <w:r w:rsidRPr="00A90CAE">
        <w:t xml:space="preserve">to the UE by the SMF in the Packet Filter Sets of QoS rules as defined in </w:t>
      </w:r>
      <w:r w:rsidR="0030218C" w:rsidRPr="00A90CAE">
        <w:t>TS</w:t>
      </w:r>
      <w:r w:rsidR="0030218C">
        <w:t> </w:t>
      </w:r>
      <w:r w:rsidR="0030218C" w:rsidRPr="00A90CAE">
        <w:t>23.501</w:t>
      </w:r>
      <w:r w:rsidR="0030218C">
        <w:t> </w:t>
      </w:r>
      <w:r w:rsidR="0030218C" w:rsidRPr="00A90CAE">
        <w:t>[</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156BB7A9" w:rsidR="00787F8E" w:rsidRDefault="00787F8E" w:rsidP="00787F8E">
      <w:r>
        <w:t xml:space="preserve">In the case of interworking with E-UTRAN connected to EPC, the specific aspects of the handling of packet filters at the SMF are described in clause 4.11.1 of </w:t>
      </w:r>
      <w:r w:rsidR="0030218C">
        <w:t>TS</w:t>
      </w:r>
      <w:r w:rsidR="0030218C">
        <w:t> </w:t>
      </w:r>
      <w:r w:rsidR="0030218C">
        <w:t>23.502</w:t>
      </w:r>
      <w:r w:rsidR="0030218C">
        <w:t> </w:t>
      </w:r>
      <w:r w:rsidR="0030218C">
        <w:t>[</w:t>
      </w:r>
      <w:r>
        <w:t>3].</w:t>
      </w:r>
    </w:p>
    <w:p w14:paraId="593AC16E" w14:textId="77777777" w:rsidR="00787F8E" w:rsidRPr="00F70B61" w:rsidRDefault="00787F8E" w:rsidP="00787F8E">
      <w:pPr>
        <w:pStyle w:val="Heading4"/>
      </w:pPr>
      <w:bookmarkStart w:id="690" w:name="_Toc19197346"/>
      <w:bookmarkStart w:id="691" w:name="_Toc27896499"/>
      <w:bookmarkStart w:id="692" w:name="_Toc36192667"/>
      <w:bookmarkStart w:id="693" w:name="_Toc37076398"/>
      <w:bookmarkStart w:id="694" w:name="_Toc45194844"/>
      <w:bookmarkStart w:id="695" w:name="_Toc47594256"/>
      <w:bookmarkStart w:id="696" w:name="_Toc51836887"/>
      <w:bookmarkStart w:id="697" w:name="_Toc68066570"/>
      <w:r w:rsidRPr="00F70B61">
        <w:t>6.1.3.10</w:t>
      </w:r>
      <w:r w:rsidRPr="00F70B61">
        <w:tab/>
        <w:t>IMS emergency session support</w:t>
      </w:r>
      <w:bookmarkEnd w:id="690"/>
      <w:bookmarkEnd w:id="691"/>
      <w:bookmarkEnd w:id="692"/>
      <w:bookmarkEnd w:id="693"/>
      <w:bookmarkEnd w:id="694"/>
      <w:bookmarkEnd w:id="695"/>
      <w:bookmarkEnd w:id="696"/>
      <w:bookmarkEnd w:id="697"/>
    </w:p>
    <w:p w14:paraId="3E1B8BE7" w14:textId="3BB986A8" w:rsidR="00787F8E" w:rsidRPr="00F70B61" w:rsidRDefault="00787F8E" w:rsidP="00787F8E">
      <w:r w:rsidRPr="00F70B61">
        <w:t xml:space="preserve">PDU Sessions for IMS Emergency services are provided by the serving network to support IMS emergency when the </w:t>
      </w:r>
      <w:r w:rsidR="00E873DB">
        <w:t xml:space="preserve">serving </w:t>
      </w:r>
      <w:r w:rsidRPr="00F70B61">
        <w:t>network is configured to support emergency services.</w:t>
      </w:r>
      <w:r w:rsidR="00E873DB">
        <w:t xml:space="preserve"> The serving network may be either a PLMN or a SNPN.</w:t>
      </w:r>
      <w:r w:rsidRPr="00F70B61">
        <w:t xml:space="preserve"> </w:t>
      </w:r>
      <w:r w:rsidRPr="00F70B61">
        <w:lastRenderedPageBreak/>
        <w:t>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147955A5" w:rsidR="00787F8E" w:rsidRPr="00F70B61" w:rsidRDefault="00787F8E" w:rsidP="00787F8E">
      <w:pPr>
        <w:pStyle w:val="NO"/>
      </w:pPr>
      <w:r w:rsidRPr="00F70B61">
        <w:t xml:space="preserve">NOTE 1: Reserved value range for intra-operator use is defined in </w:t>
      </w:r>
      <w:r w:rsidR="0030218C" w:rsidRPr="00F70B61">
        <w:t>TS</w:t>
      </w:r>
      <w:r w:rsidR="0030218C">
        <w:t> </w:t>
      </w:r>
      <w:r w:rsidR="0030218C" w:rsidRPr="00F70B61">
        <w:t>23.501</w:t>
      </w:r>
      <w:r w:rsidR="0030218C">
        <w:t> </w:t>
      </w:r>
      <w:r w:rsidR="0030218C" w:rsidRPr="00F70B61">
        <w:t>[</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7542F24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30218C" w:rsidRPr="00F70B61">
        <w:t>TS</w:t>
      </w:r>
      <w:r w:rsidR="0030218C">
        <w:t> </w:t>
      </w:r>
      <w:r w:rsidR="0030218C" w:rsidRPr="00F70B61">
        <w:t>23.167</w:t>
      </w:r>
      <w:r w:rsidR="0030218C">
        <w:t> </w:t>
      </w:r>
      <w:r w:rsidR="0030218C" w:rsidRPr="00F70B61">
        <w:t>[</w:t>
      </w:r>
      <w:r w:rsidRPr="00F70B61">
        <w:t>12].</w:t>
      </w:r>
    </w:p>
    <w:p w14:paraId="4400A59F" w14:textId="78C571AF" w:rsidR="00787F8E" w:rsidRPr="00F70B61" w:rsidRDefault="00787F8E" w:rsidP="00787F8E">
      <w:r w:rsidRPr="00F70B61">
        <w:t xml:space="preserve">In addition, the PCF shall provide the </w:t>
      </w:r>
      <w:r w:rsidR="00E873DB">
        <w:t xml:space="preserve">PEI </w:t>
      </w:r>
      <w:r w:rsidRPr="00F70B61">
        <w:t>and the subscriber identifiers (</w:t>
      </w:r>
      <w:r w:rsidR="00E873DB">
        <w:t>SUPI, GPSI</w:t>
      </w:r>
      <w:r w:rsidRPr="00F70B61">
        <w:t>) (if available), received from the SMF at PDU Session establishment, if so requested by the P-CSCF.</w:t>
      </w:r>
      <w:r w:rsidR="00E873DB">
        <w:t xml:space="preserve"> The SUPI contains an IMSI or a network-specific identifier in the form of a NAI as defined in </w:t>
      </w:r>
      <w:r w:rsidR="0030218C">
        <w:t>TS</w:t>
      </w:r>
      <w:r w:rsidR="0030218C">
        <w:t> </w:t>
      </w:r>
      <w:r w:rsidR="0030218C">
        <w:t>23.501</w:t>
      </w:r>
      <w:r w:rsidR="0030218C">
        <w:t> </w:t>
      </w:r>
      <w:r w:rsidR="0030218C">
        <w:t>[</w:t>
      </w:r>
      <w:r w:rsidR="00E873DB">
        <w:t xml:space="preserve">2] clause 5.9.2 and clause 5.30.2.3. </w:t>
      </w:r>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w:t>
      </w:r>
      <w:r w:rsidR="0030218C" w:rsidRPr="00F70B61">
        <w:t>TS</w:t>
      </w:r>
      <w:r w:rsidR="0030218C">
        <w:t> </w:t>
      </w:r>
      <w:r w:rsidR="0030218C" w:rsidRPr="00F70B61">
        <w:t>23.502</w:t>
      </w:r>
      <w:r w:rsidR="0030218C">
        <w:t> </w:t>
      </w:r>
      <w:r w:rsidR="0030218C" w:rsidRPr="00F70B61">
        <w:t>[</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698" w:name="_Toc19197347"/>
      <w:bookmarkStart w:id="699" w:name="_Toc27896500"/>
      <w:bookmarkStart w:id="700" w:name="_Toc36192668"/>
      <w:bookmarkStart w:id="701" w:name="_Toc37076399"/>
      <w:bookmarkStart w:id="702" w:name="_Toc45194845"/>
      <w:bookmarkStart w:id="703" w:name="_Toc47594257"/>
      <w:bookmarkStart w:id="704" w:name="_Toc51836888"/>
      <w:bookmarkStart w:id="705" w:name="_Toc68066571"/>
      <w:r w:rsidRPr="00F70B61">
        <w:t>6.1.3.11</w:t>
      </w:r>
      <w:r w:rsidRPr="00F70B61">
        <w:tab/>
        <w:t>Multimedia Priority Service support</w:t>
      </w:r>
      <w:bookmarkEnd w:id="698"/>
      <w:bookmarkEnd w:id="699"/>
      <w:bookmarkEnd w:id="700"/>
      <w:bookmarkEnd w:id="701"/>
      <w:bookmarkEnd w:id="702"/>
      <w:bookmarkEnd w:id="703"/>
      <w:bookmarkEnd w:id="704"/>
      <w:bookmarkEnd w:id="705"/>
    </w:p>
    <w:p w14:paraId="64C770F9" w14:textId="3B8C8921" w:rsidR="00787F8E" w:rsidRPr="00F70B61" w:rsidRDefault="00787F8E" w:rsidP="00787F8E">
      <w:r w:rsidRPr="00F70B61">
        <w:t xml:space="preserve">Multimedia Priority Services (MPS) is defined in </w:t>
      </w:r>
      <w:r w:rsidR="0030218C" w:rsidRPr="00F70B61">
        <w:t>TS</w:t>
      </w:r>
      <w:r w:rsidR="0030218C">
        <w:t> </w:t>
      </w:r>
      <w:r w:rsidR="0030218C" w:rsidRPr="00F70B61">
        <w:t>23.501</w:t>
      </w:r>
      <w:r w:rsidR="0030218C">
        <w:t> </w:t>
      </w:r>
      <w:r w:rsidR="0030218C" w:rsidRPr="00F70B61">
        <w:t>[</w:t>
      </w:r>
      <w:r w:rsidRPr="00F70B61">
        <w:t xml:space="preserve">2], </w:t>
      </w:r>
      <w:r w:rsidR="0030218C" w:rsidRPr="00F70B61">
        <w:t>TS</w:t>
      </w:r>
      <w:r w:rsidR="0030218C">
        <w:t> </w:t>
      </w:r>
      <w:r w:rsidR="0030218C" w:rsidRPr="00F70B61">
        <w:t>23.502</w:t>
      </w:r>
      <w:r w:rsidR="0030218C">
        <w:t> </w:t>
      </w:r>
      <w:r w:rsidR="0030218C" w:rsidRPr="00F70B61">
        <w:t>[</w:t>
      </w:r>
      <w:r w:rsidRPr="00F70B61">
        <w:t xml:space="preserve">3] and in </w:t>
      </w:r>
      <w:r w:rsidR="0030218C" w:rsidRPr="00F70B61">
        <w:t>TS</w:t>
      </w:r>
      <w:r w:rsidR="0030218C">
        <w:t> </w:t>
      </w:r>
      <w:r w:rsidR="0030218C" w:rsidRPr="00F70B61">
        <w:t>23.228</w:t>
      </w:r>
      <w:r w:rsidR="0030218C">
        <w:t> </w:t>
      </w:r>
      <w:r w:rsidR="0030218C" w:rsidRPr="00F70B61">
        <w:t>[</w:t>
      </w:r>
      <w:r w:rsidRPr="00F70B61">
        <w:t>5], utilising the architecture defined for 5GS.</w:t>
      </w:r>
    </w:p>
    <w:p w14:paraId="5245FB44" w14:textId="657345DD"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w:t>
      </w:r>
      <w:r w:rsidR="00E873DB">
        <w:rPr>
          <w:lang w:eastAsia="ja-JP"/>
        </w:rPr>
        <w:t xml:space="preserve"> the</w:t>
      </w:r>
      <w:r w:rsidRPr="00F70B61">
        <w:rPr>
          <w:lang w:eastAsia="ja-JP"/>
        </w:rPr>
        <w:t xml:space="preserve"> MPS subscription.</w:t>
      </w:r>
    </w:p>
    <w:p w14:paraId="5B708431" w14:textId="068C2E43" w:rsidR="00E873DB" w:rsidRDefault="00E873DB" w:rsidP="00787F8E">
      <w:pPr>
        <w:overflowPunct w:val="0"/>
        <w:autoSpaceDE w:val="0"/>
        <w:autoSpaceDN w:val="0"/>
        <w:adjustRightInd w:val="0"/>
        <w:textAlignment w:val="baseline"/>
        <w:rPr>
          <w:lang w:eastAsia="ja-JP"/>
        </w:rPr>
      </w:pPr>
      <w:r>
        <w:rPr>
          <w:lang w:eastAsia="ja-JP"/>
        </w:rPr>
        <w:t>ARP and/or 5QI may be modified. It shall be possible to override the default Priority Level associated with the standardized 5QI.</w:t>
      </w:r>
    </w:p>
    <w:p w14:paraId="61C52E60" w14:textId="78AA47E0" w:rsidR="00787F8E" w:rsidRPr="00F70B61" w:rsidRDefault="00787F8E" w:rsidP="00787F8E">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30218C" w:rsidRPr="00F70B61">
        <w:rPr>
          <w:lang w:eastAsia="ja-JP"/>
        </w:rPr>
        <w:t>TS</w:t>
      </w:r>
      <w:r w:rsidR="0030218C">
        <w:rPr>
          <w:lang w:eastAsia="ja-JP"/>
        </w:rPr>
        <w:t> </w:t>
      </w:r>
      <w:r w:rsidR="0030218C" w:rsidRPr="00F70B61">
        <w:rPr>
          <w:lang w:eastAsia="ja-JP"/>
        </w:rPr>
        <w:t>23.501</w:t>
      </w:r>
      <w:r w:rsidR="0030218C">
        <w:rPr>
          <w:lang w:eastAsia="ja-JP"/>
        </w:rPr>
        <w:t> </w:t>
      </w:r>
      <w:r w:rsidR="0030218C" w:rsidRPr="00F70B61">
        <w:rPr>
          <w:lang w:eastAsia="ja-JP"/>
        </w:rPr>
        <w:t>[</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409EDF45" w:rsidR="00787F8E" w:rsidRPr="002B4BCB" w:rsidRDefault="00787F8E" w:rsidP="00787F8E">
      <w:pPr>
        <w:pStyle w:val="B1"/>
      </w:pPr>
      <w:r w:rsidRPr="002B4BCB">
        <w:t>-</w:t>
      </w:r>
      <w:r w:rsidRPr="002B4BCB">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30218C" w:rsidRPr="002B4BCB">
        <w:t>TS</w:t>
      </w:r>
      <w:r w:rsidR="0030218C">
        <w:t> </w:t>
      </w:r>
      <w:r w:rsidR="0030218C" w:rsidRPr="002B4BCB">
        <w:t>23.228</w:t>
      </w:r>
      <w:r w:rsidR="0030218C">
        <w:t> </w:t>
      </w:r>
      <w:r w:rsidR="0030218C" w:rsidRPr="002B4BCB">
        <w:t>[</w:t>
      </w:r>
      <w:r w:rsidRPr="002B4BCB">
        <w:t xml:space="preserve">5], the PCF shall (under consideration of the requirement </w:t>
      </w:r>
      <w:r w:rsidRPr="002B4BCB">
        <w:lastRenderedPageBreak/>
        <w:t xml:space="preserve">described in clauses 5.16.5 and 5.22.3 in </w:t>
      </w:r>
      <w:r w:rsidR="0030218C" w:rsidRPr="002B4BCB">
        <w:t>TS</w:t>
      </w:r>
      <w:r w:rsidR="0030218C">
        <w:t> </w:t>
      </w:r>
      <w:r w:rsidR="0030218C" w:rsidRPr="002B4BCB">
        <w:t>23.501</w:t>
      </w:r>
      <w:r w:rsidR="0030218C">
        <w:t> </w:t>
      </w:r>
      <w:r w:rsidR="0030218C" w:rsidRPr="002B4BCB">
        <w:t>[</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0A2D9BC2" w:rsidR="00787F8E" w:rsidRPr="002B4BCB" w:rsidRDefault="00787F8E" w:rsidP="00787F8E">
      <w:pPr>
        <w:pStyle w:val="B1"/>
      </w:pPr>
      <w:r w:rsidRPr="002B4BCB" w:rsidDel="008F042E">
        <w:t xml:space="preserve"> </w:t>
      </w:r>
      <w:r w:rsidRPr="002B4BCB">
        <w:t>-</w:t>
      </w:r>
      <w:r w:rsidRPr="002B4BCB">
        <w:tab/>
        <w:t>When the PCF detects that the P-CSCF (AF) released all the MPS session</w:t>
      </w:r>
      <w:r w:rsidR="00E873DB">
        <w:t>s</w:t>
      </w:r>
      <w:r w:rsidRPr="002B4BCB">
        <w:t xml:space="preserve"> and the IMS Signalling Priority is not set for the PDU Session the PCF shall consider changes of the requirement described in clauses 5.16.5 and 5.22.3 in </w:t>
      </w:r>
      <w:r w:rsidR="0030218C" w:rsidRPr="002B4BCB">
        <w:t>TS</w:t>
      </w:r>
      <w:r w:rsidR="0030218C">
        <w:t> </w:t>
      </w:r>
      <w:r w:rsidR="0030218C" w:rsidRPr="002B4BCB">
        <w:t>23.501</w:t>
      </w:r>
      <w:r w:rsidR="0030218C">
        <w:t> </w:t>
      </w:r>
      <w:r w:rsidR="0030218C" w:rsidRPr="002B4BCB">
        <w:t>[</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Default="00787F8E" w:rsidP="00787F8E">
      <w:pPr>
        <w:pStyle w:val="NO"/>
        <w:rPr>
          <w:lang w:eastAsia="ja-JP"/>
        </w:rPr>
      </w:pPr>
      <w:r>
        <w:rPr>
          <w:lang w:eastAsia="ja-JP"/>
        </w:rPr>
        <w:t>NOTE</w:t>
      </w:r>
      <w:r w:rsidR="00E873DB">
        <w:rPr>
          <w:lang w:eastAsia="ja-JP"/>
        </w:rPr>
        <w:t> 1</w:t>
      </w:r>
      <w:r>
        <w:rPr>
          <w:lang w:eastAsia="ja-JP"/>
        </w:rPr>
        <w:t>:</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14430537" w14:textId="0CB81CC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t>s</w:t>
      </w:r>
      <w:r w:rsidRPr="00F70B61">
        <w:t xml:space="preserv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03CE289C"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706" w:name="_Hlk499667487"/>
      <w:r w:rsidRPr="00F70B61">
        <w:rPr>
          <w:lang w:eastAsia="ja-JP"/>
        </w:rPr>
        <w:t xml:space="preserve">PDU connectivity service </w:t>
      </w:r>
      <w:bookmarkEnd w:id="706"/>
      <w:r w:rsidRPr="00F70B61">
        <w:rPr>
          <w:lang w:eastAsia="ja-JP"/>
        </w:rPr>
        <w:t xml:space="preserve">under consideration of the requirement described in clause 5.16.5 of </w:t>
      </w:r>
      <w:r w:rsidR="0030218C" w:rsidRPr="00F70B61">
        <w:rPr>
          <w:lang w:eastAsia="ja-JP"/>
        </w:rPr>
        <w:t>TS</w:t>
      </w:r>
      <w:r w:rsidR="0030218C">
        <w:rPr>
          <w:lang w:eastAsia="ja-JP"/>
        </w:rPr>
        <w:t> </w:t>
      </w:r>
      <w:r w:rsidR="0030218C" w:rsidRPr="00F70B61">
        <w:rPr>
          <w:lang w:eastAsia="ja-JP"/>
        </w:rPr>
        <w:t>23.501</w:t>
      </w:r>
      <w:r w:rsidR="0030218C">
        <w:rPr>
          <w:lang w:eastAsia="ja-JP"/>
        </w:rPr>
        <w:t> </w:t>
      </w:r>
      <w:r w:rsidR="0030218C" w:rsidRPr="00F70B61">
        <w:rPr>
          <w:lang w:eastAsia="ja-JP"/>
        </w:rPr>
        <w:t>[</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149D01A7" w:rsidR="00787F8E" w:rsidRPr="00F70B61" w:rsidRDefault="00787F8E" w:rsidP="00787F8E">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30218C" w:rsidRPr="00F70B61">
        <w:rPr>
          <w:lang w:eastAsia="ja-JP"/>
        </w:rPr>
        <w:t>TS</w:t>
      </w:r>
      <w:r w:rsidR="0030218C">
        <w:rPr>
          <w:lang w:eastAsia="ja-JP"/>
        </w:rPr>
        <w:t> </w:t>
      </w:r>
      <w:r w:rsidR="0030218C" w:rsidRPr="00F70B61">
        <w:rPr>
          <w:lang w:eastAsia="ja-JP"/>
        </w:rPr>
        <w:t>23.501</w:t>
      </w:r>
      <w:r w:rsidR="0030218C">
        <w:rPr>
          <w:lang w:eastAsia="ja-JP"/>
        </w:rPr>
        <w:t> </w:t>
      </w:r>
      <w:r w:rsidR="0030218C" w:rsidRPr="00F70B61">
        <w:rPr>
          <w:lang w:eastAsia="ja-JP"/>
        </w:rPr>
        <w:t>[</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3297F5A0" w14:textId="77777777" w:rsidR="00E873DB" w:rsidRDefault="00E873DB" w:rsidP="00E873DB">
      <w:bookmarkStart w:id="707" w:name="_Toc19197348"/>
      <w:bookmarkStart w:id="708" w:name="_Toc27896501"/>
      <w:bookmarkStart w:id="709" w:name="_Toc36192669"/>
      <w:bookmarkStart w:id="710" w:name="_Toc37076400"/>
      <w:bookmarkStart w:id="711" w:name="_Toc45194846"/>
      <w:bookmarkStart w:id="712" w:name="_Toc47594258"/>
      <w:bookmarkStart w:id="713" w:name="_Toc51836889"/>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Default="00E873DB" w:rsidP="0030218C">
      <w:pPr>
        <w:pStyle w:val="NO"/>
      </w:pPr>
      <w:r>
        <w:t>NOTE 2:</w:t>
      </w:r>
      <w:r>
        <w:tab/>
        <w:t>If no configuration is provided, MPS for Data Transport Service applies only to the QoS Flow associated with the default QoS rule.</w:t>
      </w:r>
    </w:p>
    <w:p w14:paraId="039EBF5A" w14:textId="77777777" w:rsidR="00E873DB" w:rsidRDefault="00E873DB" w:rsidP="00E873DB">
      <w:r>
        <w:t>Upon receipt of an MPS for Data Transport Service invocation/revocation request from the UE, the AF authorizes the request. Subsequently, the AF forwards the MPS for Data Transport Service request to the PCF and indicates to the PCF whether the request is for invoking or revoking MPS for Data Transport Service. The PCF will respond to the AF indicating that it received the AF request. The PCF shall not perform any subscription check for MPS for Data Transport Service requests.</w:t>
      </w:r>
    </w:p>
    <w:p w14:paraId="47AA2456" w14:textId="5EB89EE2" w:rsidR="00E873DB" w:rsidRDefault="00E873DB" w:rsidP="00E873DB">
      <w:r>
        <w:t>The PCF shall, at the invocation/revocation of MPS for Data Transport Service perform the same steps as described above for the activation/deactivation of the Priority PDU connectivity service.</w:t>
      </w:r>
    </w:p>
    <w:p w14:paraId="4B444FD7" w14:textId="696E7417" w:rsidR="00E873DB" w:rsidRDefault="00E873DB" w:rsidP="0030218C">
      <w:pPr>
        <w:pStyle w:val="NO"/>
      </w:pPr>
      <w:r>
        <w:t>NOTE 3:</w:t>
      </w:r>
      <w:r>
        <w:tab/>
        <w:t>To keep the PCC rules bound to the QoS Flow associated with the default QoS Rule, the PCF can either modify the ARP/QCI of these PCC rules accordingly or set the PCC rule attribute Bind to QoS Flow associated with the default QoS rule.</w:t>
      </w:r>
    </w:p>
    <w:p w14:paraId="5B649278" w14:textId="77777777" w:rsidR="00E873DB" w:rsidRDefault="00E873DB" w:rsidP="00E873DB">
      <w:r>
        <w:lastRenderedPageBreak/>
        <w:t>The PCF shall inform the AF that it successfully acted upon the MPS for Data Transport Service invocation/revocation request. If the PDU Session is deactivated for other reasons that an AF request, the PCF shall notify the AF by deleting the N5 session context.</w:t>
      </w:r>
    </w:p>
    <w:p w14:paraId="6851FE41" w14:textId="133AAA4E" w:rsidR="00E873DB" w:rsidRDefault="00E873DB" w:rsidP="00E873DB">
      <w:r>
        <w:t>For MPS for Data Transport Service, the AF may also request an SDF for priority signalling between the UE and the AF, where the AF includes the Priority indicator over N5/</w:t>
      </w:r>
      <w:proofErr w:type="spellStart"/>
      <w:r>
        <w:t>Npcf</w:t>
      </w:r>
      <w:proofErr w:type="spellEnd"/>
      <w:r>
        <w:t>, in order to enable the PCF to set appropriate QoS values for the QoS Flow.</w:t>
      </w:r>
    </w:p>
    <w:p w14:paraId="7559F93E" w14:textId="7B899625" w:rsidR="00E873DB" w:rsidRDefault="00E873DB" w:rsidP="0030218C"/>
    <w:p w14:paraId="0996698C" w14:textId="4890C81E" w:rsidR="00787F8E" w:rsidRPr="00F70B61" w:rsidRDefault="00787F8E" w:rsidP="00787F8E">
      <w:pPr>
        <w:pStyle w:val="Heading4"/>
      </w:pPr>
      <w:bookmarkStart w:id="714" w:name="_Toc68066572"/>
      <w:r w:rsidRPr="00F70B61">
        <w:t>6.1.3.12</w:t>
      </w:r>
      <w:r w:rsidRPr="00F70B61">
        <w:tab/>
        <w:t>Redirection</w:t>
      </w:r>
      <w:bookmarkEnd w:id="707"/>
      <w:bookmarkEnd w:id="708"/>
      <w:bookmarkEnd w:id="709"/>
      <w:bookmarkEnd w:id="710"/>
      <w:bookmarkEnd w:id="711"/>
      <w:bookmarkEnd w:id="712"/>
      <w:bookmarkEnd w:id="713"/>
      <w:bookmarkEnd w:id="714"/>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15" w:name="_Toc19197349"/>
      <w:bookmarkStart w:id="716" w:name="_Toc27896502"/>
      <w:bookmarkStart w:id="717" w:name="_Toc36192670"/>
      <w:bookmarkStart w:id="718" w:name="_Toc37076401"/>
      <w:bookmarkStart w:id="719" w:name="_Toc45194847"/>
      <w:bookmarkStart w:id="720" w:name="_Toc47594259"/>
      <w:bookmarkStart w:id="721" w:name="_Toc51836890"/>
      <w:bookmarkStart w:id="722" w:name="_Toc68066573"/>
      <w:r w:rsidRPr="00F70B61">
        <w:t>6.1.3.13</w:t>
      </w:r>
      <w:r w:rsidRPr="00F70B61">
        <w:tab/>
        <w:t>Resource sharing for different AF sessions</w:t>
      </w:r>
      <w:bookmarkEnd w:id="715"/>
      <w:bookmarkEnd w:id="716"/>
      <w:bookmarkEnd w:id="717"/>
      <w:bookmarkEnd w:id="718"/>
      <w:bookmarkEnd w:id="719"/>
      <w:bookmarkEnd w:id="720"/>
      <w:bookmarkEnd w:id="721"/>
      <w:bookmarkEnd w:id="722"/>
    </w:p>
    <w:p w14:paraId="38A239AA" w14:textId="0D5EF1DE" w:rsidR="00787F8E" w:rsidRDefault="00787F8E" w:rsidP="00787F8E">
      <w:r>
        <w:t xml:space="preserve">The P-CSCF (i.e. AF) may indicate to the PCF that media of an AF session may share resources with media belonging to other AF sessions according to </w:t>
      </w:r>
      <w:r w:rsidR="0030218C">
        <w:t>TS</w:t>
      </w:r>
      <w:r w:rsidR="0030218C">
        <w:t> </w:t>
      </w:r>
      <w:r w:rsidR="0030218C">
        <w:t>23.228</w:t>
      </w:r>
      <w:r w:rsidR="0030218C">
        <w:t> </w:t>
      </w:r>
      <w:r w:rsidR="0030218C">
        <w:t>[</w:t>
      </w:r>
      <w:r>
        <w:t>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23" w:name="_Toc19197350"/>
      <w:bookmarkStart w:id="724" w:name="_Toc27896503"/>
      <w:bookmarkStart w:id="725" w:name="_Toc36192671"/>
      <w:bookmarkStart w:id="726" w:name="_Toc37076402"/>
      <w:bookmarkStart w:id="727" w:name="_Toc45194848"/>
      <w:bookmarkStart w:id="728" w:name="_Toc47594260"/>
      <w:bookmarkStart w:id="729" w:name="_Toc51836891"/>
      <w:bookmarkStart w:id="730" w:name="_Toc68066574"/>
      <w:r w:rsidRPr="00F70B61">
        <w:t>6.1.3.14</w:t>
      </w:r>
      <w:r w:rsidRPr="00F70B61">
        <w:tab/>
        <w:t>Traffic steering control</w:t>
      </w:r>
      <w:bookmarkEnd w:id="723"/>
      <w:bookmarkEnd w:id="724"/>
      <w:bookmarkEnd w:id="725"/>
      <w:bookmarkEnd w:id="726"/>
      <w:bookmarkEnd w:id="727"/>
      <w:bookmarkEnd w:id="728"/>
      <w:bookmarkEnd w:id="729"/>
      <w:bookmarkEnd w:id="730"/>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12F8BB8E" w:rsidR="00787F8E" w:rsidRDefault="00787F8E" w:rsidP="00787F8E">
      <w:pPr>
        <w:pStyle w:val="B1"/>
        <w:rPr>
          <w:lang w:val="en-US"/>
        </w:rPr>
      </w:pPr>
      <w:r>
        <w:rPr>
          <w:lang w:val="en-US"/>
        </w:rPr>
        <w:t>-</w:t>
      </w:r>
      <w:r>
        <w:rPr>
          <w:lang w:val="en-US"/>
        </w:rPr>
        <w:tab/>
        <w:t xml:space="preserve">diverting (at DNAI(s) provided in PCC rules) traffic matching traffic filters provided by the PCF, as described in </w:t>
      </w:r>
      <w:r w:rsidR="0030218C">
        <w:rPr>
          <w:lang w:val="en-US"/>
        </w:rPr>
        <w:t>TS</w:t>
      </w:r>
      <w:r w:rsidR="0030218C">
        <w:rPr>
          <w:lang w:val="en-US"/>
        </w:rPr>
        <w:t> </w:t>
      </w:r>
      <w:r w:rsidR="0030218C">
        <w:rPr>
          <w:lang w:val="en-US"/>
        </w:rPr>
        <w:t>23.501</w:t>
      </w:r>
      <w:r w:rsidR="0030218C">
        <w:rPr>
          <w:lang w:val="en-US"/>
        </w:rPr>
        <w:t> </w:t>
      </w:r>
      <w:r w:rsidR="0030218C">
        <w:rPr>
          <w:lang w:val="en-US"/>
        </w:rPr>
        <w:t>[</w:t>
      </w:r>
      <w:r>
        <w:rPr>
          <w:lang w:val="en-US"/>
        </w:rPr>
        <w:t>2] clause 5.6.7.</w:t>
      </w:r>
    </w:p>
    <w:p w14:paraId="0757F345" w14:textId="77777777" w:rsidR="00787F8E" w:rsidRPr="00F70B61" w:rsidRDefault="00787F8E" w:rsidP="00787F8E">
      <w:pPr>
        <w:pStyle w:val="B1"/>
      </w:pPr>
      <w:r w:rsidRPr="00F70B61">
        <w:rPr>
          <w:lang w:val="en-US"/>
        </w:rPr>
        <w:lastRenderedPageBreak/>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31" w:name="_Toc19197351"/>
      <w:bookmarkStart w:id="732" w:name="_Toc27896504"/>
      <w:bookmarkStart w:id="733" w:name="_Toc36192672"/>
      <w:bookmarkStart w:id="734" w:name="_Toc37076403"/>
      <w:bookmarkStart w:id="735" w:name="_Toc45194849"/>
      <w:bookmarkStart w:id="736" w:name="_Toc47594261"/>
      <w:bookmarkStart w:id="737" w:name="_Toc51836892"/>
      <w:bookmarkStart w:id="738" w:name="_Toc68066575"/>
      <w:r w:rsidRPr="00F70B61">
        <w:t>6.1.3.15</w:t>
      </w:r>
      <w:r w:rsidRPr="00F70B61">
        <w:tab/>
        <w:t>Resource reservation for services sharing priority</w:t>
      </w:r>
      <w:bookmarkEnd w:id="731"/>
      <w:bookmarkEnd w:id="732"/>
      <w:bookmarkEnd w:id="733"/>
      <w:bookmarkEnd w:id="734"/>
      <w:bookmarkEnd w:id="735"/>
      <w:bookmarkEnd w:id="736"/>
      <w:bookmarkEnd w:id="737"/>
      <w:bookmarkEnd w:id="738"/>
    </w:p>
    <w:p w14:paraId="197C1A78" w14:textId="59C56069" w:rsidR="00787F8E" w:rsidRDefault="00787F8E" w:rsidP="00787F8E">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30218C">
        <w:t>TS</w:t>
      </w:r>
      <w:r w:rsidR="0030218C">
        <w:t> </w:t>
      </w:r>
      <w:r w:rsidR="0030218C">
        <w:t>23.179</w:t>
      </w:r>
      <w:r w:rsidR="0030218C">
        <w:t> </w:t>
      </w:r>
      <w:r w:rsidR="0030218C">
        <w:t>[</w:t>
      </w:r>
      <w:r>
        <w:t>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39" w:name="_Toc19197352"/>
      <w:bookmarkStart w:id="740" w:name="_Toc27896505"/>
      <w:bookmarkStart w:id="741" w:name="_Toc36192673"/>
      <w:bookmarkStart w:id="742" w:name="_Toc37076404"/>
      <w:bookmarkStart w:id="743" w:name="_Toc45194850"/>
      <w:bookmarkStart w:id="744" w:name="_Toc47594262"/>
      <w:bookmarkStart w:id="745" w:name="_Toc51836893"/>
      <w:bookmarkStart w:id="746" w:name="_Toc68066576"/>
      <w:r w:rsidRPr="00F70B61">
        <w:lastRenderedPageBreak/>
        <w:t>6.1.3.16</w:t>
      </w:r>
      <w:r w:rsidRPr="00F70B61">
        <w:tab/>
        <w:t>3GPP PS Data Off</w:t>
      </w:r>
      <w:bookmarkEnd w:id="739"/>
      <w:bookmarkEnd w:id="740"/>
      <w:bookmarkEnd w:id="741"/>
      <w:bookmarkEnd w:id="742"/>
      <w:bookmarkEnd w:id="743"/>
      <w:bookmarkEnd w:id="744"/>
      <w:bookmarkEnd w:id="745"/>
      <w:bookmarkEnd w:id="746"/>
    </w:p>
    <w:p w14:paraId="1DE3E8C8" w14:textId="161DC2DC" w:rsidR="00787F8E" w:rsidRDefault="00787F8E" w:rsidP="00787F8E">
      <w:r>
        <w:t xml:space="preserve">This feature, when activated by the user, prevents traffics via 3GPP access except for 3GPP PS Data Off Exempt Services. The 3GPP PS Data Off Exempt Services are a set of operator services, defined in </w:t>
      </w:r>
      <w:r w:rsidR="0030218C">
        <w:t>TS</w:t>
      </w:r>
      <w:r w:rsidR="0030218C">
        <w:t> </w:t>
      </w:r>
      <w:r w:rsidR="0030218C">
        <w:t>22.011</w:t>
      </w:r>
      <w:r w:rsidR="0030218C">
        <w:t> </w:t>
      </w:r>
      <w:r w:rsidR="0030218C">
        <w:t>[</w:t>
      </w:r>
      <w:r>
        <w:t xml:space="preserve">15] and </w:t>
      </w:r>
      <w:r w:rsidR="0030218C">
        <w:t>TS</w:t>
      </w:r>
      <w:r w:rsidR="0030218C">
        <w:t> </w:t>
      </w:r>
      <w:r w:rsidR="0030218C">
        <w:t>23.221</w:t>
      </w:r>
      <w:r w:rsidR="0030218C">
        <w:t> </w:t>
      </w:r>
      <w:r w:rsidR="0030218C">
        <w:t>[</w:t>
      </w:r>
      <w:r>
        <w:t>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0193C52C" w:rsidR="00787F8E" w:rsidRDefault="00787F8E" w:rsidP="00787F8E">
      <w:pPr>
        <w:pStyle w:val="NO"/>
      </w:pPr>
      <w:r>
        <w:t>NOTE 2:</w:t>
      </w:r>
      <w:r>
        <w:tab/>
        <w:t xml:space="preserve">For the PDU Session used for IMS services, the 3GPP Data Off Exempt Services are enforced in the IMS domain as specified </w:t>
      </w:r>
      <w:r w:rsidR="0030218C">
        <w:t>TS</w:t>
      </w:r>
      <w:r w:rsidR="0030218C">
        <w:t> </w:t>
      </w:r>
      <w:r w:rsidR="0030218C">
        <w:t>23.228</w:t>
      </w:r>
      <w:r w:rsidR="0030218C">
        <w:t> </w:t>
      </w:r>
      <w:r w:rsidR="0030218C">
        <w:t>[</w:t>
      </w:r>
      <w:r>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 xml:space="preserve">For </w:t>
      </w:r>
      <w:proofErr w:type="spellStart"/>
      <w:r>
        <w:t>non MA</w:t>
      </w:r>
      <w:proofErr w:type="spellEnd"/>
      <w:r>
        <w:t xml:space="preserve">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 xml:space="preserve">For example, for </w:t>
      </w:r>
      <w:proofErr w:type="spellStart"/>
      <w:r>
        <w:t>non MA</w:t>
      </w:r>
      <w:proofErr w:type="spellEnd"/>
      <w:r>
        <w:t xml:space="preserve">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lastRenderedPageBreak/>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 xml:space="preserve">For example, for </w:t>
      </w:r>
      <w:proofErr w:type="spellStart"/>
      <w:r>
        <w:t>non MA</w:t>
      </w:r>
      <w:proofErr w:type="spellEnd"/>
      <w:r>
        <w:t xml:space="preserve">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47" w:name="_Toc19197353"/>
      <w:bookmarkStart w:id="748" w:name="_Toc27896506"/>
      <w:bookmarkStart w:id="749" w:name="_Toc36192674"/>
      <w:bookmarkStart w:id="750" w:name="_Toc37076405"/>
      <w:bookmarkStart w:id="751" w:name="_Toc45194851"/>
      <w:bookmarkStart w:id="752" w:name="_Toc47594263"/>
      <w:bookmarkStart w:id="753" w:name="_Toc51836894"/>
      <w:bookmarkStart w:id="754" w:name="_Toc68066577"/>
      <w:r w:rsidRPr="00F70B61">
        <w:t>6.1.3.17</w:t>
      </w:r>
      <w:r w:rsidRPr="00F70B61">
        <w:tab/>
        <w:t>Policy decisions based on spending limits</w:t>
      </w:r>
      <w:bookmarkEnd w:id="747"/>
      <w:bookmarkEnd w:id="748"/>
      <w:bookmarkEnd w:id="749"/>
      <w:bookmarkEnd w:id="750"/>
      <w:bookmarkEnd w:id="751"/>
      <w:bookmarkEnd w:id="752"/>
      <w:bookmarkEnd w:id="753"/>
      <w:bookmarkEnd w:id="754"/>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6E097AD0" w:rsidR="00787F8E" w:rsidRPr="00C82EEB" w:rsidRDefault="00787F8E" w:rsidP="00787F8E">
      <w:r w:rsidRPr="00C82EEB">
        <w:t xml:space="preserve">The PCF uses the CHF selection mechanism defined in </w:t>
      </w:r>
      <w:r w:rsidR="0030218C" w:rsidRPr="00C82EEB">
        <w:t>TS</w:t>
      </w:r>
      <w:r w:rsidR="0030218C">
        <w:t> </w:t>
      </w:r>
      <w:r w:rsidR="0030218C" w:rsidRPr="00C82EEB">
        <w:t>23.501</w:t>
      </w:r>
      <w:r w:rsidR="0030218C">
        <w:t> </w:t>
      </w:r>
      <w:r w:rsidR="0030218C" w:rsidRPr="00C82EEB">
        <w:t>[</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55" w:name="_Toc19197354"/>
      <w:bookmarkStart w:id="756" w:name="_Toc27896507"/>
      <w:bookmarkStart w:id="757" w:name="_Toc36192675"/>
      <w:bookmarkStart w:id="758" w:name="_Toc37076406"/>
      <w:bookmarkStart w:id="759" w:name="_Toc45194852"/>
      <w:bookmarkStart w:id="760" w:name="_Toc47594264"/>
      <w:bookmarkStart w:id="761" w:name="_Toc51836895"/>
      <w:bookmarkStart w:id="762" w:name="_Toc68066578"/>
      <w:r>
        <w:lastRenderedPageBreak/>
        <w:t>6.1.3.18</w:t>
      </w:r>
      <w:r w:rsidRPr="002B7E8F">
        <w:tab/>
        <w:t>Event reporting from the</w:t>
      </w:r>
      <w:r w:rsidRPr="002B7E8F">
        <w:rPr>
          <w:rFonts w:eastAsia="SimSun" w:hint="eastAsia"/>
          <w:lang w:eastAsia="zh-CN"/>
        </w:rPr>
        <w:t xml:space="preserve"> </w:t>
      </w:r>
      <w:r w:rsidRPr="002B7E8F">
        <w:t>PCF</w:t>
      </w:r>
      <w:bookmarkEnd w:id="755"/>
      <w:bookmarkEnd w:id="756"/>
      <w:bookmarkEnd w:id="757"/>
      <w:bookmarkEnd w:id="758"/>
      <w:bookmarkEnd w:id="759"/>
      <w:bookmarkEnd w:id="760"/>
      <w:bookmarkEnd w:id="761"/>
      <w:bookmarkEnd w:id="762"/>
    </w:p>
    <w:p w14:paraId="0D6E280B" w14:textId="2028BC47" w:rsidR="00787F8E" w:rsidRPr="002B7E8F" w:rsidRDefault="00787F8E" w:rsidP="00787F8E">
      <w:r w:rsidRPr="002B7E8F">
        <w:t>The AF may subscribe/unsubscribe to notifications of events from the PCF for the PDU Session to which the AF session is bound.</w:t>
      </w:r>
      <w:r w:rsidR="00663770">
        <w:t xml:space="preserve"> Alternatively, a PCF for the UE may subscribe/unsubscribe to notifications from the PCF for the PDU Session of this UE.</w:t>
      </w:r>
    </w:p>
    <w:p w14:paraId="5602DCC0" w14:textId="276C8E95" w:rsidR="00787F8E" w:rsidRPr="002B7E8F" w:rsidRDefault="00787F8E" w:rsidP="00787F8E">
      <w:r w:rsidRPr="002B7E8F">
        <w:t>The events that can be subscribed by the AF</w:t>
      </w:r>
      <w:r w:rsidR="00663770">
        <w:t xml:space="preserve"> and by the PCF for the UE</w:t>
      </w:r>
      <w:r w:rsidRPr="002B7E8F">
        <w:t xml:space="preserve">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663770" w:rsidRPr="00663770" w14:paraId="1B490D16" w14:textId="7D290B70" w:rsidTr="00663770">
        <w:trPr>
          <w:cantSplit/>
          <w:jc w:val="center"/>
        </w:trPr>
        <w:tc>
          <w:tcPr>
            <w:tcW w:w="1586" w:type="dxa"/>
          </w:tcPr>
          <w:p w14:paraId="7180DAC3" w14:textId="77777777" w:rsidR="00663770" w:rsidRPr="00663770" w:rsidRDefault="00663770" w:rsidP="00663770">
            <w:pPr>
              <w:pStyle w:val="TAH"/>
              <w:rPr>
                <w:sz w:val="16"/>
                <w:szCs w:val="16"/>
              </w:rPr>
            </w:pPr>
            <w:r w:rsidRPr="00663770">
              <w:rPr>
                <w:sz w:val="16"/>
                <w:szCs w:val="16"/>
              </w:rPr>
              <w:t>Event</w:t>
            </w:r>
          </w:p>
        </w:tc>
        <w:tc>
          <w:tcPr>
            <w:tcW w:w="2213" w:type="dxa"/>
          </w:tcPr>
          <w:p w14:paraId="77556E30" w14:textId="77777777" w:rsidR="00663770" w:rsidRPr="00663770" w:rsidRDefault="00663770" w:rsidP="00663770">
            <w:pPr>
              <w:pStyle w:val="TAH"/>
              <w:rPr>
                <w:sz w:val="16"/>
                <w:szCs w:val="16"/>
              </w:rPr>
            </w:pPr>
            <w:r w:rsidRPr="00663770">
              <w:rPr>
                <w:sz w:val="16"/>
                <w:szCs w:val="16"/>
              </w:rPr>
              <w:t>Description</w:t>
            </w:r>
          </w:p>
        </w:tc>
        <w:tc>
          <w:tcPr>
            <w:tcW w:w="1116" w:type="dxa"/>
          </w:tcPr>
          <w:p w14:paraId="23711150" w14:textId="77777777" w:rsidR="00663770" w:rsidRPr="00663770" w:rsidRDefault="00663770" w:rsidP="00663770">
            <w:pPr>
              <w:pStyle w:val="TAH"/>
              <w:rPr>
                <w:sz w:val="16"/>
                <w:szCs w:val="16"/>
              </w:rPr>
            </w:pPr>
            <w:r w:rsidRPr="00663770">
              <w:rPr>
                <w:sz w:val="16"/>
                <w:szCs w:val="16"/>
              </w:rPr>
              <w:t>Conditions for reporting</w:t>
            </w:r>
          </w:p>
        </w:tc>
        <w:tc>
          <w:tcPr>
            <w:tcW w:w="1168" w:type="dxa"/>
          </w:tcPr>
          <w:p w14:paraId="43B1F6DD" w14:textId="77777777" w:rsidR="00663770" w:rsidRPr="00663770" w:rsidRDefault="00663770" w:rsidP="00663770">
            <w:pPr>
              <w:pStyle w:val="TAH"/>
              <w:rPr>
                <w:rFonts w:eastAsia="SimSun"/>
                <w:sz w:val="16"/>
                <w:szCs w:val="16"/>
                <w:lang w:eastAsia="zh-CN"/>
              </w:rPr>
            </w:pPr>
            <w:r w:rsidRPr="00663770">
              <w:rPr>
                <w:rFonts w:eastAsia="SimSun"/>
                <w:sz w:val="16"/>
                <w:szCs w:val="16"/>
                <w:lang w:eastAsia="zh-CN"/>
              </w:rPr>
              <w:t>Availability for Rx PDU Session (NOTE 2)</w:t>
            </w:r>
          </w:p>
        </w:tc>
        <w:tc>
          <w:tcPr>
            <w:tcW w:w="1168" w:type="dxa"/>
          </w:tcPr>
          <w:p w14:paraId="1D585D18" w14:textId="0767F89B" w:rsidR="00663770" w:rsidRPr="00663770" w:rsidRDefault="00663770" w:rsidP="00663770">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3" w:type="dxa"/>
          </w:tcPr>
          <w:p w14:paraId="61F82F45" w14:textId="77777777" w:rsidR="00663770" w:rsidRPr="00663770" w:rsidRDefault="00663770" w:rsidP="00663770">
            <w:pPr>
              <w:pStyle w:val="TAH"/>
              <w:rPr>
                <w:rFonts w:eastAsia="SimSun"/>
                <w:sz w:val="16"/>
                <w:szCs w:val="16"/>
                <w:lang w:eastAsia="zh-CN"/>
              </w:rPr>
            </w:pPr>
            <w:r w:rsidRPr="00663770">
              <w:rPr>
                <w:rFonts w:eastAsia="SimSun"/>
                <w:sz w:val="16"/>
                <w:szCs w:val="16"/>
                <w:lang w:eastAsia="zh-CN"/>
              </w:rPr>
              <w:t>Availability for Bulk Subscription</w:t>
            </w:r>
          </w:p>
          <w:p w14:paraId="093A43D6" w14:textId="77777777" w:rsidR="00663770" w:rsidRPr="00663770" w:rsidRDefault="00663770" w:rsidP="00663770">
            <w:pPr>
              <w:pStyle w:val="TAH"/>
              <w:rPr>
                <w:rFonts w:eastAsia="SimSun"/>
                <w:sz w:val="16"/>
                <w:szCs w:val="16"/>
                <w:lang w:eastAsia="zh-CN"/>
              </w:rPr>
            </w:pPr>
            <w:r w:rsidRPr="00663770">
              <w:rPr>
                <w:rFonts w:eastAsia="SimSun"/>
                <w:sz w:val="16"/>
                <w:szCs w:val="16"/>
                <w:lang w:eastAsia="zh-CN"/>
              </w:rPr>
              <w:t>(NOTE 1)</w:t>
            </w:r>
          </w:p>
        </w:tc>
        <w:tc>
          <w:tcPr>
            <w:tcW w:w="1168" w:type="dxa"/>
          </w:tcPr>
          <w:p w14:paraId="2AA8BFA6" w14:textId="6074B147" w:rsidR="00663770" w:rsidRPr="00663770" w:rsidRDefault="00663770" w:rsidP="00663770">
            <w:pPr>
              <w:pStyle w:val="TAH"/>
              <w:rPr>
                <w:rFonts w:eastAsia="SimSun"/>
                <w:sz w:val="16"/>
                <w:szCs w:val="16"/>
                <w:lang w:eastAsia="zh-CN"/>
              </w:rPr>
            </w:pPr>
            <w:r>
              <w:rPr>
                <w:rFonts w:eastAsia="SimSun"/>
                <w:sz w:val="16"/>
                <w:szCs w:val="16"/>
                <w:lang w:eastAsia="zh-CN"/>
              </w:rPr>
              <w:t>Availability for N43 per SUPI, DNN, S-NSSAI</w:t>
            </w:r>
          </w:p>
        </w:tc>
        <w:tc>
          <w:tcPr>
            <w:tcW w:w="1168" w:type="dxa"/>
          </w:tcPr>
          <w:p w14:paraId="26CD15CD" w14:textId="0C36335C" w:rsidR="00663770" w:rsidRPr="00663770" w:rsidRDefault="00663770" w:rsidP="00663770">
            <w:pPr>
              <w:pStyle w:val="TAH"/>
              <w:rPr>
                <w:rFonts w:eastAsia="SimSun"/>
                <w:sz w:val="16"/>
                <w:szCs w:val="16"/>
                <w:lang w:eastAsia="zh-CN"/>
              </w:rPr>
            </w:pPr>
            <w:r>
              <w:rPr>
                <w:rFonts w:eastAsia="SimSun"/>
                <w:sz w:val="16"/>
                <w:szCs w:val="16"/>
                <w:lang w:eastAsia="zh-CN"/>
              </w:rPr>
              <w:t>Availability for N5 per UE</w:t>
            </w:r>
          </w:p>
        </w:tc>
      </w:tr>
      <w:tr w:rsidR="00663770" w:rsidRPr="00663770" w14:paraId="00465389" w14:textId="24CA32CA" w:rsidTr="00663770">
        <w:trPr>
          <w:cantSplit/>
          <w:jc w:val="center"/>
        </w:trPr>
        <w:tc>
          <w:tcPr>
            <w:tcW w:w="1586" w:type="dxa"/>
          </w:tcPr>
          <w:p w14:paraId="3C39ADE0" w14:textId="77777777" w:rsidR="00E873DB" w:rsidRDefault="00663770" w:rsidP="00663770">
            <w:pPr>
              <w:pStyle w:val="TAL"/>
              <w:rPr>
                <w:sz w:val="16"/>
                <w:szCs w:val="16"/>
              </w:rPr>
            </w:pPr>
            <w:r w:rsidRPr="00663770">
              <w:rPr>
                <w:sz w:val="16"/>
                <w:szCs w:val="16"/>
              </w:rPr>
              <w:t>PLMN Identifier Notification</w:t>
            </w:r>
          </w:p>
          <w:p w14:paraId="5C87BC23" w14:textId="7663FA4E" w:rsidR="00663770" w:rsidRPr="00663770" w:rsidRDefault="00E873DB" w:rsidP="00663770">
            <w:pPr>
              <w:pStyle w:val="TAL"/>
              <w:rPr>
                <w:sz w:val="16"/>
                <w:szCs w:val="16"/>
              </w:rPr>
            </w:pPr>
            <w:r>
              <w:rPr>
                <w:sz w:val="16"/>
                <w:szCs w:val="16"/>
              </w:rPr>
              <w:t>(NOTE 5)</w:t>
            </w:r>
          </w:p>
        </w:tc>
        <w:tc>
          <w:tcPr>
            <w:tcW w:w="2213" w:type="dxa"/>
          </w:tcPr>
          <w:p w14:paraId="5E497EED" w14:textId="717CA3BA" w:rsidR="00663770" w:rsidRPr="00663770" w:rsidRDefault="00663770" w:rsidP="00663770">
            <w:pPr>
              <w:pStyle w:val="TAL"/>
              <w:rPr>
                <w:sz w:val="16"/>
                <w:szCs w:val="16"/>
              </w:rPr>
            </w:pPr>
            <w:r w:rsidRPr="00663770">
              <w:rPr>
                <w:sz w:val="16"/>
                <w:szCs w:val="16"/>
              </w:rPr>
              <w:t>The PLMN identifier</w:t>
            </w:r>
            <w:r w:rsidR="00E873DB">
              <w:rPr>
                <w:sz w:val="16"/>
                <w:szCs w:val="16"/>
              </w:rPr>
              <w:t xml:space="preserve"> or SNPN identifier</w:t>
            </w:r>
            <w:r w:rsidRPr="00663770">
              <w:rPr>
                <w:sz w:val="16"/>
                <w:szCs w:val="16"/>
              </w:rPr>
              <w:t xml:space="preserve"> where the UE is currently located.</w:t>
            </w:r>
          </w:p>
        </w:tc>
        <w:tc>
          <w:tcPr>
            <w:tcW w:w="1116" w:type="dxa"/>
          </w:tcPr>
          <w:p w14:paraId="44973FBC" w14:textId="77777777" w:rsidR="00663770" w:rsidRPr="00663770" w:rsidRDefault="00663770" w:rsidP="00663770">
            <w:pPr>
              <w:pStyle w:val="TAC"/>
              <w:rPr>
                <w:sz w:val="16"/>
                <w:szCs w:val="16"/>
              </w:rPr>
            </w:pPr>
            <w:r w:rsidRPr="00663770">
              <w:rPr>
                <w:sz w:val="16"/>
                <w:szCs w:val="16"/>
              </w:rPr>
              <w:t>AF</w:t>
            </w:r>
          </w:p>
        </w:tc>
        <w:tc>
          <w:tcPr>
            <w:tcW w:w="1168" w:type="dxa"/>
          </w:tcPr>
          <w:p w14:paraId="7974EFE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62369C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679CAA83"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7C0B36A3" w14:textId="6099615B"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168" w:type="dxa"/>
          </w:tcPr>
          <w:p w14:paraId="553C0173" w14:textId="2CCA7DAC"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663770" w:rsidRPr="00663770" w14:paraId="5CAC0489" w14:textId="7A108AE4" w:rsidTr="00663770">
        <w:trPr>
          <w:cantSplit/>
          <w:jc w:val="center"/>
        </w:trPr>
        <w:tc>
          <w:tcPr>
            <w:tcW w:w="1586" w:type="dxa"/>
          </w:tcPr>
          <w:p w14:paraId="24FF707C" w14:textId="77777777" w:rsidR="00663770" w:rsidRPr="00663770" w:rsidRDefault="00663770" w:rsidP="00663770">
            <w:pPr>
              <w:pStyle w:val="TAL"/>
              <w:rPr>
                <w:sz w:val="16"/>
                <w:szCs w:val="16"/>
              </w:rPr>
            </w:pPr>
            <w:r w:rsidRPr="00663770">
              <w:rPr>
                <w:sz w:val="16"/>
                <w:szCs w:val="16"/>
              </w:rPr>
              <w:t>Change of Access Type</w:t>
            </w:r>
          </w:p>
        </w:tc>
        <w:tc>
          <w:tcPr>
            <w:tcW w:w="2213" w:type="dxa"/>
          </w:tcPr>
          <w:p w14:paraId="768B03FC" w14:textId="77777777" w:rsidR="00663770" w:rsidRPr="00663770" w:rsidRDefault="00663770" w:rsidP="00663770">
            <w:pPr>
              <w:pStyle w:val="TAL"/>
              <w:rPr>
                <w:sz w:val="16"/>
                <w:szCs w:val="16"/>
              </w:rPr>
            </w:pPr>
            <w:r w:rsidRPr="00663770">
              <w:rPr>
                <w:sz w:val="16"/>
                <w:szCs w:val="16"/>
              </w:rPr>
              <w:t>The Access Type and, if applicable, the RAT Type of the PDU Session has changed.</w:t>
            </w:r>
          </w:p>
        </w:tc>
        <w:tc>
          <w:tcPr>
            <w:tcW w:w="1116" w:type="dxa"/>
          </w:tcPr>
          <w:p w14:paraId="4E24D8F3" w14:textId="77777777" w:rsidR="00663770" w:rsidRPr="00663770" w:rsidRDefault="00663770" w:rsidP="00663770">
            <w:pPr>
              <w:pStyle w:val="TAC"/>
              <w:rPr>
                <w:sz w:val="16"/>
                <w:szCs w:val="16"/>
              </w:rPr>
            </w:pPr>
            <w:r w:rsidRPr="00663770">
              <w:rPr>
                <w:sz w:val="16"/>
                <w:szCs w:val="16"/>
              </w:rPr>
              <w:t>AF</w:t>
            </w:r>
          </w:p>
        </w:tc>
        <w:tc>
          <w:tcPr>
            <w:tcW w:w="1168" w:type="dxa"/>
          </w:tcPr>
          <w:p w14:paraId="76A3CC99"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4ED001F"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32A668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67AD3F2B" w14:textId="57B1FA4C"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168" w:type="dxa"/>
          </w:tcPr>
          <w:p w14:paraId="7C5D35A6" w14:textId="61DC1BA9"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663770" w:rsidRPr="00663770" w14:paraId="76063616" w14:textId="1EE02A20" w:rsidTr="00663770">
        <w:trPr>
          <w:cantSplit/>
          <w:jc w:val="center"/>
        </w:trPr>
        <w:tc>
          <w:tcPr>
            <w:tcW w:w="1586" w:type="dxa"/>
          </w:tcPr>
          <w:p w14:paraId="4E36DE26" w14:textId="77777777" w:rsidR="00663770" w:rsidRPr="00663770" w:rsidRDefault="00663770" w:rsidP="00663770">
            <w:pPr>
              <w:pStyle w:val="TAL"/>
              <w:rPr>
                <w:sz w:val="16"/>
                <w:szCs w:val="16"/>
              </w:rPr>
            </w:pPr>
            <w:r w:rsidRPr="00663770">
              <w:rPr>
                <w:sz w:val="16"/>
                <w:szCs w:val="16"/>
              </w:rPr>
              <w:t>EPS fallback</w:t>
            </w:r>
          </w:p>
        </w:tc>
        <w:tc>
          <w:tcPr>
            <w:tcW w:w="2213" w:type="dxa"/>
          </w:tcPr>
          <w:p w14:paraId="29F5449A" w14:textId="77777777" w:rsidR="00663770" w:rsidRPr="00663770" w:rsidRDefault="00663770" w:rsidP="00663770">
            <w:pPr>
              <w:pStyle w:val="TAL"/>
              <w:rPr>
                <w:sz w:val="16"/>
                <w:szCs w:val="16"/>
              </w:rPr>
            </w:pPr>
            <w:r w:rsidRPr="00663770">
              <w:rPr>
                <w:sz w:val="16"/>
                <w:szCs w:val="16"/>
              </w:rPr>
              <w:t>EPS fallback is initiated</w:t>
            </w:r>
          </w:p>
        </w:tc>
        <w:tc>
          <w:tcPr>
            <w:tcW w:w="1116" w:type="dxa"/>
          </w:tcPr>
          <w:p w14:paraId="415597E5" w14:textId="77777777" w:rsidR="00663770" w:rsidRPr="00663770" w:rsidRDefault="00663770" w:rsidP="00663770">
            <w:pPr>
              <w:pStyle w:val="TAC"/>
              <w:rPr>
                <w:sz w:val="16"/>
                <w:szCs w:val="16"/>
              </w:rPr>
            </w:pPr>
            <w:r w:rsidRPr="00663770">
              <w:rPr>
                <w:sz w:val="16"/>
                <w:szCs w:val="16"/>
              </w:rPr>
              <w:t>AF</w:t>
            </w:r>
          </w:p>
        </w:tc>
        <w:tc>
          <w:tcPr>
            <w:tcW w:w="1168" w:type="dxa"/>
          </w:tcPr>
          <w:p w14:paraId="0BB0FEC4"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02A5F2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49011C4"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18BCDB2E" w14:textId="2F031CE5"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168" w:type="dxa"/>
          </w:tcPr>
          <w:p w14:paraId="2031271D" w14:textId="2578413A"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663770" w:rsidRPr="00663770" w14:paraId="34102856" w14:textId="18B64E3E" w:rsidTr="00663770">
        <w:trPr>
          <w:cantSplit/>
          <w:jc w:val="center"/>
        </w:trPr>
        <w:tc>
          <w:tcPr>
            <w:tcW w:w="1586" w:type="dxa"/>
          </w:tcPr>
          <w:p w14:paraId="6755D86F" w14:textId="77777777" w:rsidR="00663770" w:rsidRPr="00663770" w:rsidRDefault="00663770" w:rsidP="00663770">
            <w:pPr>
              <w:pStyle w:val="TAL"/>
              <w:rPr>
                <w:sz w:val="16"/>
                <w:szCs w:val="16"/>
              </w:rPr>
            </w:pPr>
            <w:r w:rsidRPr="00663770">
              <w:rPr>
                <w:sz w:val="16"/>
                <w:szCs w:val="16"/>
              </w:rPr>
              <w:t>Signalling path status</w:t>
            </w:r>
          </w:p>
        </w:tc>
        <w:tc>
          <w:tcPr>
            <w:tcW w:w="2213" w:type="dxa"/>
          </w:tcPr>
          <w:p w14:paraId="635D10A2" w14:textId="77777777" w:rsidR="00663770" w:rsidRPr="00663770" w:rsidRDefault="00663770" w:rsidP="00663770">
            <w:pPr>
              <w:pStyle w:val="TAL"/>
              <w:rPr>
                <w:sz w:val="16"/>
                <w:szCs w:val="16"/>
              </w:rPr>
            </w:pPr>
            <w:r w:rsidRPr="00663770">
              <w:rPr>
                <w:sz w:val="16"/>
                <w:szCs w:val="16"/>
              </w:rPr>
              <w:t>The status of the resources related to the signalling traffic of the AF session.</w:t>
            </w:r>
          </w:p>
        </w:tc>
        <w:tc>
          <w:tcPr>
            <w:tcW w:w="1116" w:type="dxa"/>
          </w:tcPr>
          <w:p w14:paraId="04540FCA" w14:textId="77777777" w:rsidR="00663770" w:rsidRPr="00663770" w:rsidRDefault="00663770" w:rsidP="00663770">
            <w:pPr>
              <w:pStyle w:val="TAC"/>
              <w:rPr>
                <w:sz w:val="16"/>
                <w:szCs w:val="16"/>
              </w:rPr>
            </w:pPr>
            <w:r w:rsidRPr="00663770">
              <w:rPr>
                <w:sz w:val="16"/>
                <w:szCs w:val="16"/>
              </w:rPr>
              <w:t>AF</w:t>
            </w:r>
          </w:p>
        </w:tc>
        <w:tc>
          <w:tcPr>
            <w:tcW w:w="1168" w:type="dxa"/>
          </w:tcPr>
          <w:p w14:paraId="27EE724E"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1A3DD7A"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06743B36"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24E457AC" w14:textId="116B2537"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168" w:type="dxa"/>
          </w:tcPr>
          <w:p w14:paraId="67042F55" w14:textId="567F6BF9"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663770" w:rsidRPr="00663770" w14:paraId="35F8BDA4" w14:textId="2698C585" w:rsidTr="00663770">
        <w:trPr>
          <w:cantSplit/>
          <w:jc w:val="center"/>
        </w:trPr>
        <w:tc>
          <w:tcPr>
            <w:tcW w:w="1586" w:type="dxa"/>
          </w:tcPr>
          <w:p w14:paraId="6AE84689" w14:textId="77777777" w:rsidR="00663770" w:rsidRPr="00663770" w:rsidRDefault="00663770" w:rsidP="00663770">
            <w:pPr>
              <w:pStyle w:val="TAL"/>
              <w:rPr>
                <w:sz w:val="16"/>
                <w:szCs w:val="16"/>
              </w:rPr>
            </w:pPr>
            <w:r w:rsidRPr="00663770">
              <w:rPr>
                <w:sz w:val="16"/>
                <w:szCs w:val="16"/>
              </w:rPr>
              <w:t>Access Network Charging Correlation Information</w:t>
            </w:r>
          </w:p>
        </w:tc>
        <w:tc>
          <w:tcPr>
            <w:tcW w:w="2213" w:type="dxa"/>
          </w:tcPr>
          <w:p w14:paraId="6BE6E7C5" w14:textId="77777777" w:rsidR="00663770" w:rsidRPr="00663770" w:rsidRDefault="00663770" w:rsidP="00663770">
            <w:pPr>
              <w:pStyle w:val="TAL"/>
              <w:rPr>
                <w:sz w:val="16"/>
                <w:szCs w:val="16"/>
              </w:rPr>
            </w:pPr>
            <w:r w:rsidRPr="00663770">
              <w:rPr>
                <w:sz w:val="16"/>
                <w:szCs w:val="16"/>
              </w:rPr>
              <w:t>The Access Network Charging Correlation Information of the resources allocated for the AF session.</w:t>
            </w:r>
          </w:p>
        </w:tc>
        <w:tc>
          <w:tcPr>
            <w:tcW w:w="1116" w:type="dxa"/>
          </w:tcPr>
          <w:p w14:paraId="14566BAD" w14:textId="77777777" w:rsidR="00663770" w:rsidRPr="00663770" w:rsidRDefault="00663770" w:rsidP="00663770">
            <w:pPr>
              <w:pStyle w:val="TAC"/>
              <w:rPr>
                <w:sz w:val="16"/>
                <w:szCs w:val="16"/>
              </w:rPr>
            </w:pPr>
            <w:r w:rsidRPr="00663770">
              <w:rPr>
                <w:sz w:val="16"/>
                <w:szCs w:val="16"/>
              </w:rPr>
              <w:t>AF</w:t>
            </w:r>
          </w:p>
        </w:tc>
        <w:tc>
          <w:tcPr>
            <w:tcW w:w="1168" w:type="dxa"/>
          </w:tcPr>
          <w:p w14:paraId="526D901B"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503E47DB"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Yes</w:t>
            </w:r>
          </w:p>
        </w:tc>
        <w:tc>
          <w:tcPr>
            <w:tcW w:w="1273" w:type="dxa"/>
          </w:tcPr>
          <w:p w14:paraId="0057738E"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4DDE3989" w14:textId="335579E9"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168" w:type="dxa"/>
          </w:tcPr>
          <w:p w14:paraId="61521BC7" w14:textId="7132A0FB"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663770" w:rsidRPr="00663770" w14:paraId="23505C4B" w14:textId="2600876C" w:rsidTr="00663770">
        <w:trPr>
          <w:cantSplit/>
          <w:jc w:val="center"/>
        </w:trPr>
        <w:tc>
          <w:tcPr>
            <w:tcW w:w="1586" w:type="dxa"/>
          </w:tcPr>
          <w:p w14:paraId="2290191E" w14:textId="77777777" w:rsidR="00663770" w:rsidRPr="00663770" w:rsidRDefault="00663770" w:rsidP="00663770">
            <w:pPr>
              <w:pStyle w:val="TAL"/>
              <w:rPr>
                <w:sz w:val="16"/>
                <w:szCs w:val="16"/>
              </w:rPr>
            </w:pPr>
            <w:r w:rsidRPr="00663770">
              <w:rPr>
                <w:sz w:val="16"/>
                <w:szCs w:val="16"/>
              </w:rPr>
              <w:t>Access Network Information Notification</w:t>
            </w:r>
          </w:p>
        </w:tc>
        <w:tc>
          <w:tcPr>
            <w:tcW w:w="2213" w:type="dxa"/>
          </w:tcPr>
          <w:p w14:paraId="0D206247" w14:textId="77777777" w:rsidR="00663770" w:rsidRPr="00663770" w:rsidRDefault="00663770" w:rsidP="00663770">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116" w:type="dxa"/>
          </w:tcPr>
          <w:p w14:paraId="2E66F11F" w14:textId="77777777" w:rsidR="00663770" w:rsidRPr="00663770" w:rsidRDefault="00663770" w:rsidP="00663770">
            <w:pPr>
              <w:pStyle w:val="TAC"/>
              <w:rPr>
                <w:sz w:val="16"/>
                <w:szCs w:val="16"/>
              </w:rPr>
            </w:pPr>
            <w:r w:rsidRPr="00663770">
              <w:rPr>
                <w:sz w:val="16"/>
                <w:szCs w:val="16"/>
              </w:rPr>
              <w:t>AF</w:t>
            </w:r>
          </w:p>
        </w:tc>
        <w:tc>
          <w:tcPr>
            <w:tcW w:w="1168" w:type="dxa"/>
          </w:tcPr>
          <w:p w14:paraId="3E3CF5FF" w14:textId="77777777" w:rsidR="00663770" w:rsidRPr="00663770" w:rsidRDefault="00663770" w:rsidP="00663770">
            <w:pPr>
              <w:pStyle w:val="TAC"/>
              <w:rPr>
                <w:rFonts w:eastAsia="SimSun"/>
                <w:sz w:val="16"/>
                <w:szCs w:val="16"/>
              </w:rPr>
            </w:pPr>
            <w:r w:rsidRPr="00663770">
              <w:rPr>
                <w:rFonts w:eastAsia="SimSun" w:hint="eastAsia"/>
                <w:sz w:val="16"/>
                <w:szCs w:val="16"/>
              </w:rPr>
              <w:t>Yes</w:t>
            </w:r>
          </w:p>
        </w:tc>
        <w:tc>
          <w:tcPr>
            <w:tcW w:w="1168" w:type="dxa"/>
          </w:tcPr>
          <w:p w14:paraId="43B61945" w14:textId="77777777" w:rsidR="00663770" w:rsidRPr="00663770" w:rsidRDefault="00663770" w:rsidP="00663770">
            <w:pPr>
              <w:pStyle w:val="TAC"/>
              <w:rPr>
                <w:rFonts w:eastAsia="SimSun"/>
                <w:sz w:val="16"/>
                <w:szCs w:val="16"/>
              </w:rPr>
            </w:pPr>
            <w:r w:rsidRPr="00663770">
              <w:rPr>
                <w:rFonts w:eastAsia="SimSun" w:hint="eastAsia"/>
                <w:sz w:val="16"/>
                <w:szCs w:val="16"/>
              </w:rPr>
              <w:t>Yes</w:t>
            </w:r>
          </w:p>
        </w:tc>
        <w:tc>
          <w:tcPr>
            <w:tcW w:w="1273" w:type="dxa"/>
          </w:tcPr>
          <w:p w14:paraId="3BF4398B" w14:textId="77777777" w:rsidR="00663770" w:rsidRPr="00663770" w:rsidRDefault="00663770" w:rsidP="00663770">
            <w:pPr>
              <w:pStyle w:val="TAC"/>
              <w:rPr>
                <w:rFonts w:eastAsia="SimSun"/>
                <w:sz w:val="16"/>
                <w:szCs w:val="16"/>
              </w:rPr>
            </w:pPr>
            <w:r w:rsidRPr="00663770">
              <w:rPr>
                <w:rFonts w:eastAsia="SimSun" w:hint="eastAsia"/>
                <w:sz w:val="16"/>
                <w:szCs w:val="16"/>
              </w:rPr>
              <w:t>No</w:t>
            </w:r>
          </w:p>
        </w:tc>
        <w:tc>
          <w:tcPr>
            <w:tcW w:w="1168" w:type="dxa"/>
          </w:tcPr>
          <w:p w14:paraId="7D5803CF" w14:textId="3E56A602" w:rsidR="00663770" w:rsidRPr="00663770" w:rsidRDefault="00663770" w:rsidP="00663770">
            <w:pPr>
              <w:pStyle w:val="TAC"/>
              <w:rPr>
                <w:rFonts w:eastAsia="SimSun"/>
                <w:sz w:val="16"/>
                <w:szCs w:val="16"/>
              </w:rPr>
            </w:pPr>
            <w:r>
              <w:rPr>
                <w:rFonts w:eastAsia="SimSun"/>
                <w:sz w:val="16"/>
                <w:szCs w:val="16"/>
                <w:lang w:eastAsia="zh-CN"/>
              </w:rPr>
              <w:t>No</w:t>
            </w:r>
          </w:p>
        </w:tc>
        <w:tc>
          <w:tcPr>
            <w:tcW w:w="1168" w:type="dxa"/>
          </w:tcPr>
          <w:p w14:paraId="34972AA4" w14:textId="1D2B7910" w:rsidR="00663770" w:rsidRPr="00663770" w:rsidRDefault="00663770" w:rsidP="00663770">
            <w:pPr>
              <w:pStyle w:val="TAC"/>
              <w:rPr>
                <w:rFonts w:eastAsia="SimSun"/>
                <w:sz w:val="16"/>
                <w:szCs w:val="16"/>
              </w:rPr>
            </w:pPr>
            <w:r>
              <w:rPr>
                <w:rFonts w:eastAsia="SimSun"/>
                <w:sz w:val="16"/>
                <w:szCs w:val="16"/>
                <w:lang w:eastAsia="zh-CN"/>
              </w:rPr>
              <w:t>No</w:t>
            </w:r>
          </w:p>
        </w:tc>
      </w:tr>
      <w:tr w:rsidR="00663770" w:rsidRPr="00663770" w14:paraId="6F6E5EB0" w14:textId="264B9498" w:rsidTr="00663770">
        <w:trPr>
          <w:cantSplit/>
          <w:jc w:val="center"/>
        </w:trPr>
        <w:tc>
          <w:tcPr>
            <w:tcW w:w="1586" w:type="dxa"/>
          </w:tcPr>
          <w:p w14:paraId="5CF17812" w14:textId="77777777" w:rsidR="00663770" w:rsidRPr="00663770" w:rsidRDefault="00663770" w:rsidP="00663770">
            <w:pPr>
              <w:pStyle w:val="TAL"/>
              <w:rPr>
                <w:sz w:val="16"/>
                <w:szCs w:val="16"/>
              </w:rPr>
            </w:pPr>
            <w:r w:rsidRPr="00663770">
              <w:rPr>
                <w:rFonts w:eastAsia="SimSun"/>
                <w:sz w:val="16"/>
                <w:szCs w:val="16"/>
              </w:rPr>
              <w:t>Reporting Usage for Sponsored Data Connectivity</w:t>
            </w:r>
          </w:p>
        </w:tc>
        <w:tc>
          <w:tcPr>
            <w:tcW w:w="2213" w:type="dxa"/>
          </w:tcPr>
          <w:p w14:paraId="369827AD" w14:textId="77777777" w:rsidR="00663770" w:rsidRPr="00663770" w:rsidRDefault="00663770" w:rsidP="00663770">
            <w:pPr>
              <w:pStyle w:val="TAL"/>
              <w:rPr>
                <w:sz w:val="16"/>
                <w:szCs w:val="16"/>
              </w:rPr>
            </w:pPr>
            <w:r w:rsidRPr="00663770">
              <w:rPr>
                <w:sz w:val="16"/>
                <w:szCs w:val="16"/>
              </w:rPr>
              <w:t>The usage threshold provided by the AF has been reached; or the AF session is terminated.</w:t>
            </w:r>
          </w:p>
        </w:tc>
        <w:tc>
          <w:tcPr>
            <w:tcW w:w="1116" w:type="dxa"/>
          </w:tcPr>
          <w:p w14:paraId="0636E939" w14:textId="77777777" w:rsidR="00663770" w:rsidRPr="00663770" w:rsidRDefault="00663770" w:rsidP="00663770">
            <w:pPr>
              <w:pStyle w:val="TAC"/>
              <w:rPr>
                <w:sz w:val="16"/>
                <w:szCs w:val="16"/>
              </w:rPr>
            </w:pPr>
            <w:r w:rsidRPr="00663770">
              <w:rPr>
                <w:sz w:val="16"/>
                <w:szCs w:val="16"/>
              </w:rPr>
              <w:t>AF</w:t>
            </w:r>
          </w:p>
        </w:tc>
        <w:tc>
          <w:tcPr>
            <w:tcW w:w="1168" w:type="dxa"/>
          </w:tcPr>
          <w:p w14:paraId="039DED3A"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5CA2826A"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61720D2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3C905BD8" w14:textId="27D02897"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168" w:type="dxa"/>
          </w:tcPr>
          <w:p w14:paraId="09203208" w14:textId="77B1F128"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663770" w:rsidRPr="00663770" w14:paraId="07DAC737" w14:textId="332C181A" w:rsidTr="00663770">
        <w:trPr>
          <w:cantSplit/>
          <w:jc w:val="center"/>
        </w:trPr>
        <w:tc>
          <w:tcPr>
            <w:tcW w:w="1586" w:type="dxa"/>
          </w:tcPr>
          <w:p w14:paraId="78336C83" w14:textId="77777777" w:rsidR="00663770" w:rsidRPr="00663770" w:rsidRDefault="00663770" w:rsidP="00663770">
            <w:pPr>
              <w:pStyle w:val="TAL"/>
              <w:rPr>
                <w:sz w:val="16"/>
                <w:szCs w:val="16"/>
              </w:rPr>
            </w:pPr>
            <w:r w:rsidRPr="00663770">
              <w:rPr>
                <w:sz w:val="16"/>
                <w:szCs w:val="16"/>
              </w:rPr>
              <w:t>Service Data Flow deactivation</w:t>
            </w:r>
          </w:p>
        </w:tc>
        <w:tc>
          <w:tcPr>
            <w:tcW w:w="2213" w:type="dxa"/>
          </w:tcPr>
          <w:p w14:paraId="67D6D10D" w14:textId="77777777" w:rsidR="00663770" w:rsidRPr="00663770" w:rsidRDefault="00663770" w:rsidP="00663770">
            <w:pPr>
              <w:pStyle w:val="TAL"/>
              <w:rPr>
                <w:sz w:val="16"/>
                <w:szCs w:val="16"/>
              </w:rPr>
            </w:pPr>
            <w:r w:rsidRPr="00663770">
              <w:rPr>
                <w:sz w:val="16"/>
                <w:szCs w:val="16"/>
              </w:rPr>
              <w:t>The resources related to the AF session are released.</w:t>
            </w:r>
          </w:p>
        </w:tc>
        <w:tc>
          <w:tcPr>
            <w:tcW w:w="1116" w:type="dxa"/>
          </w:tcPr>
          <w:p w14:paraId="371EDC7B" w14:textId="77777777" w:rsidR="00663770" w:rsidRPr="00663770" w:rsidRDefault="00663770" w:rsidP="00663770">
            <w:pPr>
              <w:pStyle w:val="TAC"/>
              <w:rPr>
                <w:sz w:val="16"/>
                <w:szCs w:val="16"/>
              </w:rPr>
            </w:pPr>
            <w:r w:rsidRPr="00663770">
              <w:rPr>
                <w:sz w:val="16"/>
                <w:szCs w:val="16"/>
              </w:rPr>
              <w:t>AF</w:t>
            </w:r>
          </w:p>
        </w:tc>
        <w:tc>
          <w:tcPr>
            <w:tcW w:w="1168" w:type="dxa"/>
          </w:tcPr>
          <w:p w14:paraId="35FD1EB8"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A904FFC"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Yes</w:t>
            </w:r>
          </w:p>
        </w:tc>
        <w:tc>
          <w:tcPr>
            <w:tcW w:w="1273" w:type="dxa"/>
          </w:tcPr>
          <w:p w14:paraId="1D5959E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3DA563F4" w14:textId="007D969A"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168" w:type="dxa"/>
          </w:tcPr>
          <w:p w14:paraId="0CF85E90" w14:textId="6D074A37"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663770" w:rsidRPr="00663770" w14:paraId="4B2BB261" w14:textId="2F506267" w:rsidTr="00663770">
        <w:trPr>
          <w:cantSplit/>
          <w:jc w:val="center"/>
        </w:trPr>
        <w:tc>
          <w:tcPr>
            <w:tcW w:w="1586" w:type="dxa"/>
          </w:tcPr>
          <w:p w14:paraId="6F1949B7" w14:textId="77777777" w:rsidR="00663770" w:rsidRPr="00663770" w:rsidRDefault="00663770" w:rsidP="00663770">
            <w:pPr>
              <w:pStyle w:val="TAL"/>
              <w:rPr>
                <w:sz w:val="16"/>
                <w:szCs w:val="16"/>
              </w:rPr>
            </w:pPr>
            <w:r w:rsidRPr="00663770">
              <w:rPr>
                <w:sz w:val="16"/>
                <w:szCs w:val="16"/>
              </w:rPr>
              <w:t>Resource allocation outcome</w:t>
            </w:r>
          </w:p>
        </w:tc>
        <w:tc>
          <w:tcPr>
            <w:tcW w:w="2213" w:type="dxa"/>
          </w:tcPr>
          <w:p w14:paraId="382DEF49" w14:textId="77777777" w:rsidR="00663770" w:rsidRPr="00663770" w:rsidRDefault="00663770" w:rsidP="00663770">
            <w:pPr>
              <w:pStyle w:val="TAL"/>
              <w:rPr>
                <w:sz w:val="16"/>
                <w:szCs w:val="16"/>
              </w:rPr>
            </w:pPr>
            <w:r w:rsidRPr="00663770">
              <w:rPr>
                <w:sz w:val="16"/>
                <w:szCs w:val="16"/>
              </w:rPr>
              <w:t>The outcome of the resource allocation related to the AF session.</w:t>
            </w:r>
          </w:p>
        </w:tc>
        <w:tc>
          <w:tcPr>
            <w:tcW w:w="1116" w:type="dxa"/>
          </w:tcPr>
          <w:p w14:paraId="55419C75" w14:textId="77777777" w:rsidR="00663770" w:rsidRPr="00663770" w:rsidRDefault="00663770" w:rsidP="00663770">
            <w:pPr>
              <w:pStyle w:val="TAC"/>
              <w:rPr>
                <w:sz w:val="16"/>
                <w:szCs w:val="16"/>
              </w:rPr>
            </w:pPr>
            <w:r w:rsidRPr="00663770">
              <w:rPr>
                <w:sz w:val="16"/>
                <w:szCs w:val="16"/>
              </w:rPr>
              <w:t>AF</w:t>
            </w:r>
          </w:p>
        </w:tc>
        <w:tc>
          <w:tcPr>
            <w:tcW w:w="1168" w:type="dxa"/>
          </w:tcPr>
          <w:p w14:paraId="511C25A5"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3FDD0F6C"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Yes</w:t>
            </w:r>
          </w:p>
        </w:tc>
        <w:tc>
          <w:tcPr>
            <w:tcW w:w="1273" w:type="dxa"/>
          </w:tcPr>
          <w:p w14:paraId="1EA56BF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39DBC3B6" w14:textId="2AB75163"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168" w:type="dxa"/>
          </w:tcPr>
          <w:p w14:paraId="3EF00318" w14:textId="55B9FA30"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663770" w:rsidRPr="00663770" w14:paraId="3CAA3FBB" w14:textId="18B391BA" w:rsidTr="00663770">
        <w:trPr>
          <w:cantSplit/>
          <w:jc w:val="center"/>
        </w:trPr>
        <w:tc>
          <w:tcPr>
            <w:tcW w:w="1586" w:type="dxa"/>
          </w:tcPr>
          <w:p w14:paraId="6667104C" w14:textId="77777777" w:rsidR="00663770" w:rsidRPr="00663770" w:rsidRDefault="00663770" w:rsidP="00663770">
            <w:pPr>
              <w:pStyle w:val="TAL"/>
              <w:rPr>
                <w:sz w:val="16"/>
                <w:szCs w:val="16"/>
              </w:rPr>
            </w:pPr>
            <w:r w:rsidRPr="00663770">
              <w:rPr>
                <w:sz w:val="16"/>
                <w:szCs w:val="16"/>
              </w:rPr>
              <w:t>QoS targets can no longer (or can again) be fulfilled</w:t>
            </w:r>
          </w:p>
        </w:tc>
        <w:tc>
          <w:tcPr>
            <w:tcW w:w="2213" w:type="dxa"/>
          </w:tcPr>
          <w:p w14:paraId="1AE92461" w14:textId="77777777" w:rsidR="00663770" w:rsidRPr="00663770" w:rsidRDefault="00663770" w:rsidP="00663770">
            <w:pPr>
              <w:pStyle w:val="TAL"/>
              <w:rPr>
                <w:sz w:val="16"/>
                <w:szCs w:val="16"/>
              </w:rPr>
            </w:pPr>
            <w:r w:rsidRPr="00663770">
              <w:rPr>
                <w:sz w:val="16"/>
                <w:szCs w:val="16"/>
              </w:rPr>
              <w:t>The QoS targets can no longer (or can again) be fulfilled by the network for (a part of) the AF session.</w:t>
            </w:r>
          </w:p>
        </w:tc>
        <w:tc>
          <w:tcPr>
            <w:tcW w:w="1116" w:type="dxa"/>
          </w:tcPr>
          <w:p w14:paraId="7D255EDF" w14:textId="77777777" w:rsidR="00663770" w:rsidRPr="00663770" w:rsidRDefault="00663770" w:rsidP="00663770">
            <w:pPr>
              <w:pStyle w:val="TAC"/>
              <w:rPr>
                <w:sz w:val="16"/>
                <w:szCs w:val="16"/>
              </w:rPr>
            </w:pPr>
            <w:r w:rsidRPr="00663770">
              <w:rPr>
                <w:sz w:val="16"/>
                <w:szCs w:val="16"/>
              </w:rPr>
              <w:t>AF</w:t>
            </w:r>
          </w:p>
        </w:tc>
        <w:tc>
          <w:tcPr>
            <w:tcW w:w="1168" w:type="dxa"/>
          </w:tcPr>
          <w:p w14:paraId="1DB595B6"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168" w:type="dxa"/>
          </w:tcPr>
          <w:p w14:paraId="5A3D34F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7925DD5D"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3BEA5686" w14:textId="5ABFD841"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168" w:type="dxa"/>
          </w:tcPr>
          <w:p w14:paraId="2806373C" w14:textId="0CD82722"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663770" w:rsidRPr="00663770" w14:paraId="1A214C54" w14:textId="1181C97F" w:rsidTr="00663770">
        <w:trPr>
          <w:cantSplit/>
          <w:jc w:val="center"/>
        </w:trPr>
        <w:tc>
          <w:tcPr>
            <w:tcW w:w="1586" w:type="dxa"/>
          </w:tcPr>
          <w:p w14:paraId="6A5BC804" w14:textId="77777777" w:rsidR="00663770" w:rsidRPr="00663770" w:rsidRDefault="00663770" w:rsidP="00663770">
            <w:pPr>
              <w:pStyle w:val="TAL"/>
              <w:rPr>
                <w:sz w:val="16"/>
                <w:szCs w:val="16"/>
              </w:rPr>
            </w:pPr>
            <w:r w:rsidRPr="00663770">
              <w:rPr>
                <w:sz w:val="16"/>
                <w:szCs w:val="16"/>
              </w:rPr>
              <w:t>QoS Monitoring parameters</w:t>
            </w:r>
          </w:p>
        </w:tc>
        <w:tc>
          <w:tcPr>
            <w:tcW w:w="2213" w:type="dxa"/>
          </w:tcPr>
          <w:p w14:paraId="5E152E8C" w14:textId="77777777" w:rsidR="00663770" w:rsidRPr="00663770" w:rsidRDefault="00663770" w:rsidP="00663770">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116" w:type="dxa"/>
          </w:tcPr>
          <w:p w14:paraId="6DA79CAE" w14:textId="77777777" w:rsidR="00663770" w:rsidRPr="00663770" w:rsidRDefault="00663770" w:rsidP="00663770">
            <w:pPr>
              <w:pStyle w:val="TAC"/>
              <w:rPr>
                <w:sz w:val="16"/>
                <w:szCs w:val="16"/>
              </w:rPr>
            </w:pPr>
            <w:r w:rsidRPr="00663770">
              <w:rPr>
                <w:sz w:val="16"/>
                <w:szCs w:val="16"/>
              </w:rPr>
              <w:t>AF</w:t>
            </w:r>
          </w:p>
        </w:tc>
        <w:tc>
          <w:tcPr>
            <w:tcW w:w="1168" w:type="dxa"/>
          </w:tcPr>
          <w:p w14:paraId="5232A7A9"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168" w:type="dxa"/>
          </w:tcPr>
          <w:p w14:paraId="7C56E053"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2BE8B981"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3B1BD8AA" w14:textId="5B61FDF2"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168" w:type="dxa"/>
          </w:tcPr>
          <w:p w14:paraId="3653CF32" w14:textId="59580866"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663770" w:rsidRPr="00663770" w14:paraId="2FFF61D6" w14:textId="4840780C" w:rsidTr="00663770">
        <w:trPr>
          <w:cantSplit/>
          <w:jc w:val="center"/>
        </w:trPr>
        <w:tc>
          <w:tcPr>
            <w:tcW w:w="1586" w:type="dxa"/>
          </w:tcPr>
          <w:p w14:paraId="0A79EA6A" w14:textId="77777777" w:rsidR="00663770" w:rsidRPr="00663770" w:rsidRDefault="00663770" w:rsidP="00663770">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2213" w:type="dxa"/>
          </w:tcPr>
          <w:p w14:paraId="0222AB52" w14:textId="77777777" w:rsidR="00663770" w:rsidRPr="00663770" w:rsidRDefault="00663770" w:rsidP="00663770">
            <w:pPr>
              <w:pStyle w:val="TAL"/>
              <w:rPr>
                <w:sz w:val="16"/>
                <w:szCs w:val="16"/>
              </w:rPr>
            </w:pPr>
            <w:r w:rsidRPr="00663770">
              <w:rPr>
                <w:sz w:val="16"/>
                <w:szCs w:val="16"/>
              </w:rPr>
              <w:t>Credit is no longer available.</w:t>
            </w:r>
          </w:p>
        </w:tc>
        <w:tc>
          <w:tcPr>
            <w:tcW w:w="1116" w:type="dxa"/>
          </w:tcPr>
          <w:p w14:paraId="07130EDB"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012DA588"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F33FED4"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8C3F0F3"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6C4A37C1" w14:textId="214728F1"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168" w:type="dxa"/>
          </w:tcPr>
          <w:p w14:paraId="7649C751" w14:textId="41FA7101"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663770" w:rsidRPr="00663770" w14:paraId="7769FBFF" w14:textId="07707753" w:rsidTr="00663770">
        <w:trPr>
          <w:cantSplit/>
          <w:jc w:val="center"/>
        </w:trPr>
        <w:tc>
          <w:tcPr>
            <w:tcW w:w="1586" w:type="dxa"/>
          </w:tcPr>
          <w:p w14:paraId="7359141F" w14:textId="77777777" w:rsidR="00663770" w:rsidRPr="00663770" w:rsidRDefault="00663770" w:rsidP="00663770">
            <w:pPr>
              <w:pStyle w:val="TAL"/>
              <w:rPr>
                <w:rFonts w:eastAsia="SimSun"/>
                <w:sz w:val="16"/>
                <w:szCs w:val="16"/>
                <w:lang w:eastAsia="zh-CN"/>
              </w:rPr>
            </w:pPr>
            <w:r w:rsidRPr="00663770">
              <w:rPr>
                <w:rFonts w:eastAsia="SimSun"/>
                <w:sz w:val="16"/>
                <w:szCs w:val="16"/>
                <w:lang w:eastAsia="zh-CN"/>
              </w:rPr>
              <w:t>Reallocation of credit</w:t>
            </w:r>
          </w:p>
        </w:tc>
        <w:tc>
          <w:tcPr>
            <w:tcW w:w="2213" w:type="dxa"/>
          </w:tcPr>
          <w:p w14:paraId="3B65F11B" w14:textId="5181D452" w:rsidR="00663770" w:rsidRPr="00663770" w:rsidRDefault="00663770" w:rsidP="00663770">
            <w:pPr>
              <w:pStyle w:val="TAL"/>
              <w:rPr>
                <w:sz w:val="16"/>
                <w:szCs w:val="16"/>
              </w:rPr>
            </w:pPr>
            <w:r w:rsidRPr="00663770">
              <w:rPr>
                <w:sz w:val="16"/>
                <w:szCs w:val="16"/>
              </w:rPr>
              <w:t>Credit has been reallocated after the former Out of credit indication.</w:t>
            </w:r>
          </w:p>
        </w:tc>
        <w:tc>
          <w:tcPr>
            <w:tcW w:w="1116" w:type="dxa"/>
          </w:tcPr>
          <w:p w14:paraId="50DF7EC9"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290FC70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5D53217F"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5938E9B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09E593D" w14:textId="3FCE09D5"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168" w:type="dxa"/>
          </w:tcPr>
          <w:p w14:paraId="55D22178" w14:textId="5E5BFB61"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663770" w:rsidRPr="00663770" w14:paraId="054CDCBC" w14:textId="795AEE27" w:rsidTr="00663770">
        <w:trPr>
          <w:cantSplit/>
          <w:jc w:val="center"/>
        </w:trPr>
        <w:tc>
          <w:tcPr>
            <w:tcW w:w="1586" w:type="dxa"/>
          </w:tcPr>
          <w:p w14:paraId="37F55787" w14:textId="77777777" w:rsidR="00663770" w:rsidRPr="00663770" w:rsidRDefault="00663770" w:rsidP="00663770">
            <w:pPr>
              <w:pStyle w:val="TAL"/>
              <w:rPr>
                <w:rFonts w:eastAsia="SimSun"/>
                <w:sz w:val="16"/>
                <w:szCs w:val="16"/>
                <w:lang w:eastAsia="zh-CN"/>
              </w:rPr>
            </w:pPr>
            <w:r w:rsidRPr="00663770">
              <w:rPr>
                <w:rFonts w:eastAsia="SimSun"/>
                <w:sz w:val="16"/>
                <w:szCs w:val="16"/>
                <w:lang w:eastAsia="zh-CN"/>
              </w:rPr>
              <w:t>5GS Bridge information Notification</w:t>
            </w:r>
          </w:p>
          <w:p w14:paraId="5A2BB37A" w14:textId="77777777" w:rsidR="00663770" w:rsidRPr="00663770" w:rsidRDefault="00663770" w:rsidP="00663770">
            <w:pPr>
              <w:pStyle w:val="TAL"/>
              <w:rPr>
                <w:rFonts w:eastAsia="SimSun"/>
                <w:sz w:val="16"/>
                <w:szCs w:val="16"/>
                <w:lang w:eastAsia="zh-CN"/>
              </w:rPr>
            </w:pPr>
            <w:r w:rsidRPr="00663770">
              <w:rPr>
                <w:rFonts w:eastAsia="SimSun"/>
                <w:sz w:val="16"/>
                <w:szCs w:val="16"/>
                <w:lang w:eastAsia="zh-CN"/>
              </w:rPr>
              <w:t>(NOTE 3)</w:t>
            </w:r>
          </w:p>
        </w:tc>
        <w:tc>
          <w:tcPr>
            <w:tcW w:w="2213" w:type="dxa"/>
          </w:tcPr>
          <w:p w14:paraId="59913C91" w14:textId="77777777" w:rsidR="00663770" w:rsidRPr="00663770" w:rsidRDefault="00663770" w:rsidP="00663770">
            <w:pPr>
              <w:pStyle w:val="TAL"/>
              <w:rPr>
                <w:sz w:val="16"/>
                <w:szCs w:val="16"/>
              </w:rPr>
            </w:pPr>
            <w:r w:rsidRPr="00663770">
              <w:rPr>
                <w:sz w:val="16"/>
                <w:szCs w:val="16"/>
              </w:rPr>
              <w:t>5GS Bridge information that has been received by PCF from SMF.</w:t>
            </w:r>
          </w:p>
        </w:tc>
        <w:tc>
          <w:tcPr>
            <w:tcW w:w="1116" w:type="dxa"/>
          </w:tcPr>
          <w:p w14:paraId="33CD5A12" w14:textId="77777777" w:rsidR="00663770" w:rsidRPr="00663770" w:rsidRDefault="00663770" w:rsidP="00663770">
            <w:pPr>
              <w:pStyle w:val="TAC"/>
              <w:rPr>
                <w:rFonts w:eastAsia="SimSun"/>
                <w:sz w:val="16"/>
                <w:szCs w:val="16"/>
                <w:lang w:eastAsia="zh-CN"/>
              </w:rPr>
            </w:pPr>
            <w:r w:rsidRPr="00663770">
              <w:rPr>
                <w:sz w:val="16"/>
                <w:szCs w:val="16"/>
              </w:rPr>
              <w:t>AF</w:t>
            </w:r>
          </w:p>
        </w:tc>
        <w:tc>
          <w:tcPr>
            <w:tcW w:w="1168" w:type="dxa"/>
          </w:tcPr>
          <w:p w14:paraId="680544BF"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168" w:type="dxa"/>
          </w:tcPr>
          <w:p w14:paraId="2D2B35EB"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6DC04CBD"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306F599C" w14:textId="09C7B1A0"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168" w:type="dxa"/>
          </w:tcPr>
          <w:p w14:paraId="3ACD90DC" w14:textId="4CF6047E"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663770" w:rsidRPr="00663770" w14:paraId="42424E32" w14:textId="77777777" w:rsidTr="00DF56F6">
        <w:trPr>
          <w:cantSplit/>
          <w:jc w:val="center"/>
        </w:trPr>
        <w:tc>
          <w:tcPr>
            <w:tcW w:w="1586" w:type="dxa"/>
          </w:tcPr>
          <w:p w14:paraId="23663B2E" w14:textId="7F012A9D" w:rsidR="00663770" w:rsidRPr="00663770" w:rsidRDefault="00663770" w:rsidP="00663770">
            <w:pPr>
              <w:pStyle w:val="TAL"/>
              <w:rPr>
                <w:rFonts w:eastAsia="SimSun"/>
                <w:sz w:val="16"/>
                <w:szCs w:val="16"/>
                <w:lang w:eastAsia="zh-CN"/>
              </w:rPr>
            </w:pPr>
            <w:r>
              <w:rPr>
                <w:rFonts w:eastAsia="SimSun"/>
                <w:sz w:val="16"/>
                <w:szCs w:val="16"/>
                <w:lang w:eastAsia="zh-CN"/>
              </w:rPr>
              <w:t>Notification on outcome of service area coverage change</w:t>
            </w:r>
          </w:p>
        </w:tc>
        <w:tc>
          <w:tcPr>
            <w:tcW w:w="2213" w:type="dxa"/>
          </w:tcPr>
          <w:p w14:paraId="23F91307" w14:textId="778F6604" w:rsidR="00663770" w:rsidRPr="00663770" w:rsidRDefault="00663770" w:rsidP="00663770">
            <w:pPr>
              <w:pStyle w:val="TAL"/>
              <w:rPr>
                <w:sz w:val="16"/>
                <w:szCs w:val="16"/>
              </w:rPr>
            </w:pPr>
            <w:r>
              <w:rPr>
                <w:sz w:val="16"/>
                <w:szCs w:val="16"/>
              </w:rPr>
              <w:t>The outcome of the request of service area coverage change.</w:t>
            </w:r>
          </w:p>
        </w:tc>
        <w:tc>
          <w:tcPr>
            <w:tcW w:w="1116" w:type="dxa"/>
          </w:tcPr>
          <w:p w14:paraId="255BB9AE" w14:textId="53322863" w:rsidR="00663770" w:rsidRPr="00663770" w:rsidRDefault="00663770" w:rsidP="00663770">
            <w:pPr>
              <w:pStyle w:val="TAC"/>
              <w:rPr>
                <w:rFonts w:eastAsia="SimSun"/>
                <w:sz w:val="16"/>
                <w:szCs w:val="16"/>
                <w:lang w:eastAsia="zh-CN"/>
              </w:rPr>
            </w:pPr>
            <w:r>
              <w:rPr>
                <w:rFonts w:eastAsia="SimSun"/>
                <w:sz w:val="16"/>
                <w:szCs w:val="16"/>
                <w:lang w:eastAsia="zh-CN"/>
              </w:rPr>
              <w:t>AF</w:t>
            </w:r>
          </w:p>
        </w:tc>
        <w:tc>
          <w:tcPr>
            <w:tcW w:w="1168" w:type="dxa"/>
          </w:tcPr>
          <w:p w14:paraId="4AEEFC49" w14:textId="13117B88"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168" w:type="dxa"/>
          </w:tcPr>
          <w:p w14:paraId="4D515F93" w14:textId="54B2789B"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3" w:type="dxa"/>
          </w:tcPr>
          <w:p w14:paraId="45CC6930" w14:textId="1A5BCE81"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DEC27A9" w14:textId="07F44B0D"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168" w:type="dxa"/>
          </w:tcPr>
          <w:p w14:paraId="77BA5456" w14:textId="2C8B03DC"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r>
      <w:tr w:rsidR="00663770" w:rsidRPr="00663770" w14:paraId="2F78FCE2" w14:textId="77777777" w:rsidTr="00DF56F6">
        <w:trPr>
          <w:cantSplit/>
          <w:jc w:val="center"/>
        </w:trPr>
        <w:tc>
          <w:tcPr>
            <w:tcW w:w="1586" w:type="dxa"/>
          </w:tcPr>
          <w:p w14:paraId="10A0E316" w14:textId="77777777" w:rsidR="00663770" w:rsidRDefault="00663770" w:rsidP="00663770">
            <w:pPr>
              <w:pStyle w:val="TAL"/>
              <w:rPr>
                <w:rFonts w:eastAsia="SimSun"/>
                <w:sz w:val="16"/>
                <w:szCs w:val="16"/>
                <w:lang w:eastAsia="zh-CN"/>
              </w:rPr>
            </w:pPr>
            <w:r>
              <w:rPr>
                <w:rFonts w:eastAsia="SimSun"/>
                <w:sz w:val="16"/>
                <w:szCs w:val="16"/>
                <w:lang w:eastAsia="zh-CN"/>
              </w:rPr>
              <w:t>Start of application traffic detection and</w:t>
            </w:r>
          </w:p>
          <w:p w14:paraId="1FB949F9" w14:textId="29753FCA" w:rsidR="00663770" w:rsidRPr="00663770" w:rsidRDefault="00663770" w:rsidP="00663770">
            <w:pPr>
              <w:pStyle w:val="TAL"/>
              <w:rPr>
                <w:rFonts w:eastAsia="SimSun"/>
                <w:sz w:val="16"/>
                <w:szCs w:val="16"/>
                <w:lang w:eastAsia="zh-CN"/>
              </w:rPr>
            </w:pPr>
            <w:r>
              <w:rPr>
                <w:rFonts w:eastAsia="SimSun"/>
                <w:sz w:val="16"/>
                <w:szCs w:val="16"/>
                <w:lang w:eastAsia="zh-CN"/>
              </w:rPr>
              <w:t>Stop of application traffic detection</w:t>
            </w:r>
          </w:p>
        </w:tc>
        <w:tc>
          <w:tcPr>
            <w:tcW w:w="2213" w:type="dxa"/>
          </w:tcPr>
          <w:p w14:paraId="22579047" w14:textId="71416D79" w:rsidR="00663770" w:rsidRPr="00663770" w:rsidRDefault="00663770" w:rsidP="00663770">
            <w:pPr>
              <w:pStyle w:val="TAL"/>
              <w:rPr>
                <w:sz w:val="16"/>
                <w:szCs w:val="16"/>
              </w:rPr>
            </w:pPr>
            <w:r>
              <w:rPr>
                <w:sz w:val="16"/>
                <w:szCs w:val="16"/>
              </w:rPr>
              <w:t>The start or the stop of application traffic has been detected.</w:t>
            </w:r>
          </w:p>
        </w:tc>
        <w:tc>
          <w:tcPr>
            <w:tcW w:w="1116" w:type="dxa"/>
          </w:tcPr>
          <w:p w14:paraId="1446BDD3" w14:textId="4671876A" w:rsidR="00663770" w:rsidRPr="00663770" w:rsidRDefault="00663770" w:rsidP="00663770">
            <w:pPr>
              <w:pStyle w:val="TAC"/>
              <w:rPr>
                <w:rFonts w:eastAsia="SimSun"/>
                <w:sz w:val="16"/>
                <w:szCs w:val="16"/>
                <w:lang w:eastAsia="zh-CN"/>
              </w:rPr>
            </w:pPr>
            <w:r>
              <w:rPr>
                <w:rFonts w:eastAsia="SimSun"/>
                <w:sz w:val="16"/>
                <w:szCs w:val="16"/>
                <w:lang w:eastAsia="zh-CN"/>
              </w:rPr>
              <w:t>PCF</w:t>
            </w:r>
          </w:p>
        </w:tc>
        <w:tc>
          <w:tcPr>
            <w:tcW w:w="1168" w:type="dxa"/>
          </w:tcPr>
          <w:p w14:paraId="78ED0CCF" w14:textId="4EB94D9D"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168" w:type="dxa"/>
          </w:tcPr>
          <w:p w14:paraId="39115424" w14:textId="35E34F16"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3" w:type="dxa"/>
          </w:tcPr>
          <w:p w14:paraId="68D5B521" w14:textId="15A85142"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168" w:type="dxa"/>
          </w:tcPr>
          <w:p w14:paraId="34127774" w14:textId="77777777" w:rsidR="00663770" w:rsidRDefault="00663770" w:rsidP="00663770">
            <w:pPr>
              <w:pStyle w:val="TAC"/>
              <w:rPr>
                <w:rFonts w:eastAsia="SimSun"/>
                <w:sz w:val="16"/>
                <w:szCs w:val="16"/>
                <w:lang w:eastAsia="zh-CN"/>
              </w:rPr>
            </w:pPr>
            <w:r>
              <w:rPr>
                <w:rFonts w:eastAsia="SimSun"/>
                <w:sz w:val="16"/>
                <w:szCs w:val="16"/>
                <w:lang w:eastAsia="zh-CN"/>
              </w:rPr>
              <w:t>Yes</w:t>
            </w:r>
          </w:p>
          <w:p w14:paraId="69929AD6" w14:textId="105864C3" w:rsidR="00663770" w:rsidRPr="00663770" w:rsidRDefault="00663770" w:rsidP="00663770">
            <w:pPr>
              <w:pStyle w:val="TAC"/>
              <w:rPr>
                <w:rFonts w:eastAsia="SimSun"/>
                <w:sz w:val="16"/>
                <w:szCs w:val="16"/>
                <w:lang w:eastAsia="zh-CN"/>
              </w:rPr>
            </w:pPr>
            <w:r>
              <w:rPr>
                <w:rFonts w:eastAsia="SimSun"/>
                <w:sz w:val="16"/>
                <w:szCs w:val="16"/>
                <w:lang w:eastAsia="zh-CN"/>
              </w:rPr>
              <w:t>(NOTE 4)</w:t>
            </w:r>
          </w:p>
        </w:tc>
        <w:tc>
          <w:tcPr>
            <w:tcW w:w="1168" w:type="dxa"/>
          </w:tcPr>
          <w:p w14:paraId="384AFA81" w14:textId="2726790E"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E873DB" w:rsidRPr="00663770" w14:paraId="5AF1E09E" w14:textId="77777777" w:rsidTr="00A1457A">
        <w:trPr>
          <w:cantSplit/>
          <w:jc w:val="center"/>
        </w:trPr>
        <w:tc>
          <w:tcPr>
            <w:tcW w:w="1586" w:type="dxa"/>
          </w:tcPr>
          <w:p w14:paraId="01780273" w14:textId="7F30A153" w:rsidR="00E873DB" w:rsidRPr="00663770" w:rsidRDefault="00E873DB" w:rsidP="00E873DB">
            <w:pPr>
              <w:pStyle w:val="TAL"/>
              <w:rPr>
                <w:rFonts w:eastAsia="SimSun"/>
                <w:sz w:val="16"/>
                <w:szCs w:val="16"/>
                <w:lang w:eastAsia="zh-CN"/>
              </w:rPr>
            </w:pPr>
            <w:r>
              <w:rPr>
                <w:rFonts w:eastAsia="SimSun"/>
                <w:sz w:val="16"/>
                <w:szCs w:val="16"/>
                <w:lang w:eastAsia="zh-CN"/>
              </w:rPr>
              <w:t>Satellite backhaul category change</w:t>
            </w:r>
          </w:p>
        </w:tc>
        <w:tc>
          <w:tcPr>
            <w:tcW w:w="2213" w:type="dxa"/>
          </w:tcPr>
          <w:p w14:paraId="74029D30" w14:textId="616B1285" w:rsidR="00E873DB" w:rsidRPr="00663770" w:rsidRDefault="00E873DB" w:rsidP="00E873DB">
            <w:pPr>
              <w:pStyle w:val="TAL"/>
              <w:rPr>
                <w:sz w:val="16"/>
                <w:szCs w:val="16"/>
              </w:rPr>
            </w:pPr>
            <w:r>
              <w:rPr>
                <w:sz w:val="16"/>
                <w:szCs w:val="16"/>
              </w:rPr>
              <w:t>The satellite backhaul category (i.e. GEO, MEO, LEO, non-satellite) has changed</w:t>
            </w:r>
          </w:p>
        </w:tc>
        <w:tc>
          <w:tcPr>
            <w:tcW w:w="1116" w:type="dxa"/>
          </w:tcPr>
          <w:p w14:paraId="2355291C" w14:textId="4264C40B" w:rsidR="00E873DB" w:rsidRPr="00663770" w:rsidRDefault="00E873DB" w:rsidP="00E873DB">
            <w:pPr>
              <w:pStyle w:val="TAC"/>
              <w:rPr>
                <w:rFonts w:eastAsia="SimSun"/>
                <w:sz w:val="16"/>
                <w:szCs w:val="16"/>
                <w:lang w:eastAsia="zh-CN"/>
              </w:rPr>
            </w:pPr>
            <w:r w:rsidRPr="00663770">
              <w:rPr>
                <w:sz w:val="16"/>
                <w:szCs w:val="16"/>
              </w:rPr>
              <w:t>AF</w:t>
            </w:r>
          </w:p>
        </w:tc>
        <w:tc>
          <w:tcPr>
            <w:tcW w:w="1168" w:type="dxa"/>
          </w:tcPr>
          <w:p w14:paraId="1516E121" w14:textId="2EC1B662" w:rsidR="00E873DB" w:rsidRPr="00663770" w:rsidRDefault="00E873DB" w:rsidP="00E873DB">
            <w:pPr>
              <w:pStyle w:val="TAC"/>
              <w:rPr>
                <w:rFonts w:eastAsia="SimSun"/>
                <w:sz w:val="16"/>
                <w:szCs w:val="16"/>
                <w:lang w:eastAsia="zh-CN"/>
              </w:rPr>
            </w:pPr>
            <w:r w:rsidRPr="00663770">
              <w:rPr>
                <w:rFonts w:eastAsia="SimSun"/>
                <w:sz w:val="16"/>
                <w:szCs w:val="16"/>
                <w:lang w:eastAsia="zh-CN"/>
              </w:rPr>
              <w:t>No</w:t>
            </w:r>
          </w:p>
        </w:tc>
        <w:tc>
          <w:tcPr>
            <w:tcW w:w="1168" w:type="dxa"/>
          </w:tcPr>
          <w:p w14:paraId="29C76D2E" w14:textId="587EA604" w:rsidR="00E873DB" w:rsidRPr="00663770" w:rsidRDefault="00E873DB" w:rsidP="00E873DB">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62B44E68" w14:textId="4A0AAF34" w:rsidR="00E873DB" w:rsidRPr="00663770" w:rsidRDefault="00E873DB" w:rsidP="00E873DB">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3A30DDAC" w14:textId="45F995AD" w:rsidR="00E873DB" w:rsidRPr="00663770" w:rsidRDefault="00E873DB" w:rsidP="00E873DB">
            <w:pPr>
              <w:pStyle w:val="TAC"/>
              <w:rPr>
                <w:rFonts w:eastAsia="SimSun"/>
                <w:sz w:val="16"/>
                <w:szCs w:val="16"/>
                <w:lang w:eastAsia="zh-CN"/>
              </w:rPr>
            </w:pPr>
            <w:r>
              <w:rPr>
                <w:rFonts w:eastAsia="SimSun"/>
                <w:sz w:val="16"/>
                <w:szCs w:val="16"/>
                <w:lang w:eastAsia="zh-CN"/>
              </w:rPr>
              <w:t>No</w:t>
            </w:r>
          </w:p>
        </w:tc>
        <w:tc>
          <w:tcPr>
            <w:tcW w:w="1168" w:type="dxa"/>
          </w:tcPr>
          <w:p w14:paraId="7FB4ECEB" w14:textId="12EFD4F5" w:rsidR="00E873DB" w:rsidRPr="00663770" w:rsidRDefault="00E873DB" w:rsidP="00E873DB">
            <w:pPr>
              <w:pStyle w:val="TAC"/>
              <w:rPr>
                <w:rFonts w:eastAsia="SimSun"/>
                <w:sz w:val="16"/>
                <w:szCs w:val="16"/>
                <w:lang w:eastAsia="zh-CN"/>
              </w:rPr>
            </w:pPr>
            <w:r>
              <w:rPr>
                <w:rFonts w:eastAsia="SimSun"/>
                <w:sz w:val="16"/>
                <w:szCs w:val="16"/>
                <w:lang w:eastAsia="zh-CN"/>
              </w:rPr>
              <w:t>No</w:t>
            </w:r>
          </w:p>
        </w:tc>
      </w:tr>
      <w:tr w:rsidR="00E873DB" w:rsidRPr="00663770" w14:paraId="08942143" w14:textId="77777777" w:rsidTr="00663770">
        <w:trPr>
          <w:cantSplit/>
          <w:jc w:val="center"/>
        </w:trPr>
        <w:tc>
          <w:tcPr>
            <w:tcW w:w="10860" w:type="dxa"/>
            <w:gridSpan w:val="8"/>
          </w:tcPr>
          <w:p w14:paraId="7AF02567" w14:textId="77777777" w:rsidR="00E873DB" w:rsidRPr="00663770" w:rsidRDefault="00E873DB" w:rsidP="00E873DB">
            <w:pPr>
              <w:pStyle w:val="TAN"/>
              <w:rPr>
                <w:rFonts w:eastAsia="SimSun"/>
                <w:sz w:val="16"/>
                <w:szCs w:val="16"/>
                <w:lang w:eastAsia="zh-CN"/>
              </w:rPr>
            </w:pPr>
            <w:r w:rsidRPr="00663770">
              <w:rPr>
                <w:rFonts w:eastAsia="SimSun" w:hint="eastAsia"/>
                <w:sz w:val="16"/>
                <w:szCs w:val="16"/>
                <w:lang w:eastAsia="zh-CN"/>
              </w:rPr>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69D7D0BC" w14:textId="77777777" w:rsidR="00E873DB" w:rsidRPr="00663770" w:rsidRDefault="00E873DB" w:rsidP="00E873DB">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2EAD0B21" w14:textId="77777777" w:rsidR="00E873DB" w:rsidRDefault="00E873DB" w:rsidP="00E873DB">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549174E9" w14:textId="77777777" w:rsidR="00E873DB" w:rsidRDefault="00E873DB" w:rsidP="00E873DB">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1836C79A" w14:textId="6875B157" w:rsidR="00E873DB" w:rsidRPr="00663770" w:rsidRDefault="00E873DB" w:rsidP="00E873DB">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tc>
      </w:tr>
    </w:tbl>
    <w:p w14:paraId="7A9F55A2" w14:textId="77777777" w:rsidR="00663770" w:rsidRDefault="00663770"/>
    <w:p w14:paraId="5603895B" w14:textId="1A008323" w:rsidR="00787F8E" w:rsidRDefault="00787F8E" w:rsidP="00787F8E">
      <w:r>
        <w:lastRenderedPageBreak/>
        <w:t>If an AF requests the PCF to report the PLMN identifier where the UE is currently located, then the PCF shall provide the PLMN identifier</w:t>
      </w:r>
      <w:r w:rsidR="00E873DB">
        <w:t xml:space="preserve"> or the SNPN identifier</w:t>
      </w:r>
      <w:r>
        <w:t xml:space="preserve"> to the AF if available. Otherwise, the PCF shall provision the corresponding PCC rules, and the Policy Control Request Trigger to report PLMN change to the SMF. The PCF shall, upon receiving the PLMN identifier</w:t>
      </w:r>
      <w:r w:rsidR="00E873DB">
        <w:t xml:space="preserve"> or the SNPN identifier</w:t>
      </w:r>
      <w:r>
        <w:t xml:space="preserve"> from the SMF forward this information to the AF</w:t>
      </w:r>
      <w:r w:rsidR="00E873DB">
        <w:t>, including the PLMN Id and if available the NID</w:t>
      </w:r>
      <w:r>
        <w:t>.</w:t>
      </w:r>
    </w:p>
    <w:p w14:paraId="60B9414C" w14:textId="77777777" w:rsidR="00787F8E" w:rsidRDefault="00787F8E" w:rsidP="00787F8E">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376B378" w14:textId="092FE883" w:rsidR="00787F8E" w:rsidRDefault="00787F8E" w:rsidP="00787F8E">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w:t>
      </w:r>
      <w:r w:rsidR="00E873DB">
        <w:t xml:space="preserve"> or the SNPN identifier</w:t>
      </w:r>
      <w:r>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4684132F" w:rsidR="00787F8E" w:rsidRDefault="00787F8E" w:rsidP="00787F8E">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30218C">
        <w:t>TS</w:t>
      </w:r>
      <w:r w:rsidR="0030218C">
        <w:t> </w:t>
      </w:r>
      <w:r w:rsidR="0030218C">
        <w:t>23.501</w:t>
      </w:r>
      <w:r w:rsidR="0030218C">
        <w:t> </w:t>
      </w:r>
      <w:r w:rsidR="0030218C">
        <w:t>[</w:t>
      </w:r>
      <w:r>
        <w:t>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63" w:name="_Toc19197355"/>
      <w:bookmarkStart w:id="764" w:name="_Toc27896508"/>
      <w:bookmarkStart w:id="765" w:name="_Toc36192676"/>
      <w:r>
        <w:t>If the AF has subscribed to be notified of the QoS Monitoring information, the PCF further sends the QoS Monitoring report to the AF.</w:t>
      </w:r>
    </w:p>
    <w:p w14:paraId="46D8858C" w14:textId="77777777" w:rsidR="00787F8E" w:rsidRDefault="00787F8E" w:rsidP="00787F8E">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1B4136" w14:textId="67BAAC1A" w:rsidR="00787F8E" w:rsidRDefault="00787F8E" w:rsidP="00787F8E">
      <w:r>
        <w:t>If an AF requests the PCF to report on the event of the 5GS Bridge information Notification, for the AF session, the PCF shall, request the SMF to report on the trigger of 5GS Bridge information available as described in the clause 6.1.3.5. Upon reception of the 5G</w:t>
      </w:r>
      <w:r w:rsidR="005C461D">
        <w:t>S</w:t>
      </w:r>
      <w:r>
        <w:t xml:space="preserve"> </w:t>
      </w:r>
      <w:r w:rsidR="005C461D">
        <w:t>B</w:t>
      </w:r>
      <w:r>
        <w:t>ridge information, the PCF forwards this information to the TSN AF.</w:t>
      </w:r>
    </w:p>
    <w:p w14:paraId="230CEF9A" w14:textId="77777777" w:rsidR="00663770" w:rsidRDefault="00663770" w:rsidP="00663770">
      <w:bookmarkStart w:id="766" w:name="_Toc37076407"/>
      <w:bookmarkStart w:id="767" w:name="_Toc45194853"/>
      <w:bookmarkStart w:id="768" w:name="_Toc47594265"/>
      <w:bookmarkStart w:id="769" w:name="_Toc51836896"/>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 or DNN, S-NSSAI. For bulk subscription, when the AF request includes an expiration time, the PCF stops reporting to the AF when the expiration time is reached.</w:t>
      </w:r>
    </w:p>
    <w:p w14:paraId="53635C8F" w14:textId="77777777" w:rsidR="00663770" w:rsidRDefault="00663770" w:rsidP="00663770">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7AE3DF55" w:rsidR="00E873DB" w:rsidRDefault="00E873DB" w:rsidP="0030218C">
      <w:r>
        <w:t>If an AF requests the PCF to report on the change of satellite backhaul, category (i.e. GEO, MEO, LEO, non-satellite)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20A17D3A" w14:textId="3742E874" w:rsidR="00787F8E" w:rsidRDefault="00787F8E" w:rsidP="00787F8E">
      <w:pPr>
        <w:pStyle w:val="Heading4"/>
      </w:pPr>
      <w:bookmarkStart w:id="770" w:name="_Toc68066579"/>
      <w:r>
        <w:t>6.1.3.19</w:t>
      </w:r>
      <w:r>
        <w:tab/>
        <w:t>Mission Critical Services support</w:t>
      </w:r>
      <w:bookmarkEnd w:id="763"/>
      <w:bookmarkEnd w:id="764"/>
      <w:bookmarkEnd w:id="765"/>
      <w:bookmarkEnd w:id="766"/>
      <w:bookmarkEnd w:id="767"/>
      <w:bookmarkEnd w:id="768"/>
      <w:bookmarkEnd w:id="769"/>
      <w:bookmarkEnd w:id="770"/>
    </w:p>
    <w:p w14:paraId="6E4DCDEB" w14:textId="540419AC" w:rsidR="00787F8E" w:rsidRDefault="00787F8E" w:rsidP="00787F8E">
      <w:r>
        <w:t xml:space="preserve">Mission Critical Services are defined in </w:t>
      </w:r>
      <w:r w:rsidR="0030218C">
        <w:t>TS</w:t>
      </w:r>
      <w:r w:rsidR="0030218C">
        <w:t> </w:t>
      </w:r>
      <w:r w:rsidR="0030218C">
        <w:t>23.501</w:t>
      </w:r>
      <w:r w:rsidR="0030218C">
        <w:t> </w:t>
      </w:r>
      <w:r w:rsidR="0030218C">
        <w:t>[</w:t>
      </w:r>
      <w:r>
        <w:t xml:space="preserve">2], </w:t>
      </w:r>
      <w:r w:rsidR="0030218C">
        <w:t>TS</w:t>
      </w:r>
      <w:r w:rsidR="0030218C">
        <w:t> </w:t>
      </w:r>
      <w:r w:rsidR="0030218C">
        <w:t>23.502</w:t>
      </w:r>
      <w:r w:rsidR="0030218C">
        <w:t> </w:t>
      </w:r>
      <w:r w:rsidR="0030218C">
        <w:t>[</w:t>
      </w:r>
      <w:r>
        <w:t xml:space="preserve">3] and in </w:t>
      </w:r>
      <w:r w:rsidR="0030218C">
        <w:t>TS</w:t>
      </w:r>
      <w:r w:rsidR="0030218C">
        <w:t> </w:t>
      </w:r>
      <w:r w:rsidR="0030218C">
        <w:t>23.280</w:t>
      </w:r>
      <w:r w:rsidR="0030218C">
        <w:t> </w:t>
      </w:r>
      <w:r w:rsidR="0030218C">
        <w:t>[</w:t>
      </w:r>
      <w:r>
        <w:t>23], utilising the architecture defined for 5GS.</w:t>
      </w:r>
    </w:p>
    <w:p w14:paraId="39E1A4E3" w14:textId="77777777" w:rsidR="00787F8E" w:rsidRDefault="00787F8E" w:rsidP="00787F8E">
      <w:r>
        <w:t>Subscription data for MCX services are provided to PCF through the N36/</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71" w:name="_Toc19197356"/>
      <w:bookmarkStart w:id="772" w:name="_Toc27896509"/>
      <w:bookmarkStart w:id="773" w:name="_Toc36192677"/>
      <w:bookmarkStart w:id="774" w:name="_Toc37076408"/>
      <w:bookmarkStart w:id="775" w:name="_Toc45194854"/>
      <w:bookmarkStart w:id="776" w:name="_Toc47594266"/>
      <w:bookmarkStart w:id="777" w:name="_Toc51836897"/>
      <w:bookmarkStart w:id="778" w:name="_Toc68066580"/>
      <w:r>
        <w:t>6.1.3.20</w:t>
      </w:r>
      <w:r>
        <w:tab/>
        <w:t>Access Traffic Steering, Switching and Splitting</w:t>
      </w:r>
      <w:bookmarkEnd w:id="771"/>
      <w:bookmarkEnd w:id="772"/>
      <w:bookmarkEnd w:id="773"/>
      <w:bookmarkEnd w:id="774"/>
      <w:bookmarkEnd w:id="775"/>
      <w:bookmarkEnd w:id="776"/>
      <w:bookmarkEnd w:id="777"/>
      <w:bookmarkEnd w:id="778"/>
    </w:p>
    <w:p w14:paraId="1CCF764A" w14:textId="0C4CF765" w:rsidR="00E873DB" w:rsidRDefault="00787F8E" w:rsidP="00787F8E">
      <w:r>
        <w:t xml:space="preserve">As specified in </w:t>
      </w:r>
      <w:r w:rsidR="0030218C">
        <w:t>TS</w:t>
      </w:r>
      <w:r w:rsidR="0030218C">
        <w:t> </w:t>
      </w:r>
      <w:r w:rsidR="0030218C">
        <w:t>23.501</w:t>
      </w:r>
      <w:r w:rsidR="0030218C">
        <w:t> </w:t>
      </w:r>
      <w:r w:rsidR="0030218C">
        <w:t>[</w:t>
      </w:r>
      <w:r>
        <w:t>2], the Access Traffic Steering, Switching and Splitting (ATSSS) feature is an optional feature that may be supported by the UE and the 5GC network.</w:t>
      </w:r>
    </w:p>
    <w:p w14:paraId="227710BC" w14:textId="7590A79B" w:rsidR="00787F8E" w:rsidRDefault="00787F8E" w:rsidP="00787F8E">
      <w:r>
        <w:t>The ATSSS feature enables a multi-access PDU Connectivity Service, which can exchange PDUs between the UE and a data network by simultaneously using one 3GPP access network and one non-3GPP access network</w:t>
      </w:r>
      <w:r w:rsidR="00E873DB">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30218C">
        <w:t>TS</w:t>
      </w:r>
      <w:r w:rsidR="0030218C">
        <w:t> </w:t>
      </w:r>
      <w:r w:rsidR="0030218C">
        <w:t>23.501</w:t>
      </w:r>
      <w:r w:rsidR="0030218C">
        <w:t> </w:t>
      </w:r>
      <w:r w:rsidR="0030218C">
        <w:t>[</w:t>
      </w:r>
      <w:r w:rsidR="00E873DB">
        <w:t>2]. This enables a scenario where a MA PDU Session can simultaneously be associated with user-plane resources on 3GPP access network connected to 5GC or EPC and non-3GPP access connected to 5GC</w:t>
      </w:r>
      <w:r>
        <w:t>.</w:t>
      </w:r>
    </w:p>
    <w:p w14:paraId="4CC9AE59" w14:textId="72BC7B36" w:rsidR="00787F8E" w:rsidRDefault="00787F8E" w:rsidP="00787F8E">
      <w:r>
        <w:t xml:space="preserve">The PCF is informed of the ATSSS capabilities of a MA PDU Session by the SMF, as defined in </w:t>
      </w:r>
      <w:r w:rsidR="0030218C">
        <w:t>TS</w:t>
      </w:r>
      <w:r w:rsidR="0030218C">
        <w:t> </w:t>
      </w:r>
      <w:r w:rsidR="0030218C">
        <w:t>23.501</w:t>
      </w:r>
      <w:r w:rsidR="0030218C">
        <w:t> </w:t>
      </w:r>
      <w:r w:rsidR="0030218C">
        <w:t>[</w:t>
      </w:r>
      <w:r>
        <w:t>2] clause 5.32.2.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69C8B675" w:rsidR="00787F8E" w:rsidRDefault="00787F8E" w:rsidP="00787F8E">
      <w:pPr>
        <w:pStyle w:val="B1"/>
      </w:pPr>
      <w:r>
        <w:lastRenderedPageBreak/>
        <w:t>-</w:t>
      </w:r>
      <w:r>
        <w:tab/>
        <w:t xml:space="preserve">The Steering Mode that is used to steer/switch/split the detected SDF. The available Steering Modes are defined in </w:t>
      </w:r>
      <w:r w:rsidR="0030218C">
        <w:t>TS</w:t>
      </w:r>
      <w:r w:rsidR="0030218C">
        <w:t> </w:t>
      </w:r>
      <w:r w:rsidR="0030218C">
        <w:t>23.501</w:t>
      </w:r>
      <w:r w:rsidR="0030218C">
        <w:t> </w:t>
      </w:r>
      <w:r w:rsidR="0030218C">
        <w:t>[</w:t>
      </w:r>
      <w:r>
        <w:t>2].</w:t>
      </w:r>
    </w:p>
    <w:p w14:paraId="50F866C4" w14:textId="6F6C3EB2" w:rsidR="00787F8E" w:rsidRDefault="00787F8E" w:rsidP="00787F8E">
      <w:pPr>
        <w:pStyle w:val="B1"/>
      </w:pPr>
      <w:r>
        <w:t>-</w:t>
      </w:r>
      <w:r>
        <w:tab/>
        <w:t xml:space="preserve">The Steering Functionality that is used for the detected SDF, e.g. the MPTCP functionality or the ATSSS-LL functionality defined in </w:t>
      </w:r>
      <w:r w:rsidR="0030218C">
        <w:t>TS</w:t>
      </w:r>
      <w:r w:rsidR="0030218C">
        <w:t> </w:t>
      </w:r>
      <w:r w:rsidR="0030218C">
        <w:t>23.501</w:t>
      </w:r>
      <w:r w:rsidR="0030218C">
        <w:t> </w:t>
      </w:r>
      <w:r w:rsidR="0030218C">
        <w:t>[</w:t>
      </w:r>
      <w:r>
        <w:t>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2D2E7D92" w:rsidR="00787F8E" w:rsidRDefault="00787F8E" w:rsidP="00787F8E">
      <w:r>
        <w:t xml:space="preserve">The MA PDU Session Control information in the PCC rules is used by the SMF in order to create applicable N4 rules for the UPF and ATSSS rules for the UE, as described in </w:t>
      </w:r>
      <w:r w:rsidR="0030218C">
        <w:t>TS</w:t>
      </w:r>
      <w:r w:rsidR="0030218C">
        <w:t> </w:t>
      </w:r>
      <w:r w:rsidR="0030218C">
        <w:t>23.501</w:t>
      </w:r>
      <w:r w:rsidR="0030218C">
        <w:t> </w:t>
      </w:r>
      <w:r w:rsidR="0030218C">
        <w:t>[</w:t>
      </w:r>
      <w:r>
        <w:t xml:space="preserve">2]. The ATSSS rules are sent to UE via NAS when the MA PDU Session is created or updated by the SMF/PCF, as described in </w:t>
      </w:r>
      <w:r w:rsidR="0030218C">
        <w:t>TS</w:t>
      </w:r>
      <w:r w:rsidR="0030218C">
        <w:t> </w:t>
      </w:r>
      <w:r w:rsidR="0030218C">
        <w:t>23.501</w:t>
      </w:r>
      <w:r w:rsidR="0030218C">
        <w:t> </w:t>
      </w:r>
      <w:r w:rsidR="0030218C">
        <w:t>[</w:t>
      </w:r>
      <w:r>
        <w:t xml:space="preserve">2] and </w:t>
      </w:r>
      <w:r w:rsidR="0030218C">
        <w:t>TS</w:t>
      </w:r>
      <w:r w:rsidR="0030218C">
        <w:t> </w:t>
      </w:r>
      <w:r w:rsidR="0030218C">
        <w:t>23.502</w:t>
      </w:r>
      <w:r w:rsidR="0030218C">
        <w:t> </w:t>
      </w:r>
      <w:r w:rsidR="0030218C">
        <w:t>[</w:t>
      </w:r>
      <w:r>
        <w:t>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w:t>
      </w:r>
      <w:r w:rsidR="005C461D">
        <w:t>A</w:t>
      </w:r>
      <w:r>
        <w:t xml:space="preserve">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21AD384" w14:textId="77777777" w:rsidR="00787F8E" w:rsidRDefault="00787F8E" w:rsidP="00787F8E">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07939F43" w14:textId="18EA57B9" w:rsidR="00E873DB" w:rsidRDefault="00E873DB" w:rsidP="00787F8E">
      <w:r>
        <w:t xml:space="preserve">For the Load-Balancing steering mode, the PCF may provide a set of threshold conditions together with the split percentages for distributing traffic between accesses. Threshold conditions for Round Trip Time (RTT) and/or Packet Loss Rate (PLR) may be included in the PCC Rule. The threshold conditions are not dependent on what Access Type is used for a packet, i.e. a threshold condition contains a single threshold value applicable to both accesses. The threshold conditions are applied by the UE and UPF as described in </w:t>
      </w:r>
      <w:r w:rsidR="0030218C">
        <w:t>TS</w:t>
      </w:r>
      <w:r w:rsidR="0030218C">
        <w:t> </w:t>
      </w:r>
      <w:r w:rsidR="0030218C">
        <w:t>23.501</w:t>
      </w:r>
      <w:r w:rsidR="0030218C">
        <w:t> </w:t>
      </w:r>
      <w:r w:rsidR="0030218C">
        <w:t>[</w:t>
      </w:r>
      <w:r>
        <w:t>2].</w:t>
      </w:r>
    </w:p>
    <w:p w14:paraId="122E6A35" w14:textId="64B2CCD3" w:rsidR="00E873DB" w:rsidRDefault="00E873DB" w:rsidP="0030218C">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Default="00E873DB" w:rsidP="00787F8E">
      <w:r>
        <w:t>The MA PDU Session Control information in a PCC rule may contain only one of the following Steering Mode Indicators:</w:t>
      </w:r>
    </w:p>
    <w:p w14:paraId="623D8B81" w14:textId="3E6D5B40" w:rsidR="00E873DB" w:rsidRDefault="00E873DB" w:rsidP="0030218C">
      <w:pPr>
        <w:pStyle w:val="B1"/>
      </w:pPr>
      <w:r>
        <w:t>-</w:t>
      </w:r>
      <w:r>
        <w:tab/>
        <w:t xml:space="preserve">Autonomous load-balance indicator: This indicator may be included only when the Steering Mode is Load-Balancing and indicates whether autonomous load-balance operation is allowed. Further details are specified in </w:t>
      </w:r>
      <w:r w:rsidR="0030218C">
        <w:t>TS</w:t>
      </w:r>
      <w:r w:rsidR="0030218C">
        <w:t> </w:t>
      </w:r>
      <w:r w:rsidR="0030218C">
        <w:t>23.501</w:t>
      </w:r>
      <w:r w:rsidR="0030218C">
        <w:t> </w:t>
      </w:r>
      <w:r w:rsidR="0030218C">
        <w:t>[</w:t>
      </w:r>
      <w:r>
        <w:t>2] clause 5.32.8.</w:t>
      </w:r>
    </w:p>
    <w:p w14:paraId="61404B1B" w14:textId="48ED28A9" w:rsidR="00E873DB" w:rsidRDefault="00E873DB" w:rsidP="0030218C">
      <w:pPr>
        <w:pStyle w:val="B1"/>
      </w:pPr>
      <w:r>
        <w:t>-</w:t>
      </w:r>
      <w:r>
        <w:tab/>
        <w:t xml:space="preserve">UE-assistance indicator: It indicates that the UE can decide how to distribute the UL traffic based on its internal state (e.g. battery level), and that the UE can request from UPF to apply the same distribution for the DL traffic. Further details are specified in </w:t>
      </w:r>
      <w:r w:rsidR="0030218C">
        <w:t>TS</w:t>
      </w:r>
      <w:r w:rsidR="0030218C">
        <w:t> </w:t>
      </w:r>
      <w:r w:rsidR="0030218C">
        <w:t>23.501</w:t>
      </w:r>
      <w:r w:rsidR="0030218C">
        <w:t> </w:t>
      </w:r>
      <w:r w:rsidR="0030218C">
        <w:t>[</w:t>
      </w:r>
      <w:r>
        <w:t>2] clause 5.32.8.</w:t>
      </w:r>
    </w:p>
    <w:p w14:paraId="13BBF7A4" w14:textId="04A8F80A"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79" w:name="_Toc19197357"/>
      <w:r>
        <w:lastRenderedPageBreak/>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18830DFF" w:rsidR="00787F8E" w:rsidRDefault="00787F8E" w:rsidP="00787F8E">
      <w:pPr>
        <w:pStyle w:val="NO"/>
      </w:pPr>
      <w:r>
        <w:t>NOTE </w:t>
      </w:r>
      <w:r w:rsidR="00E873DB">
        <w:t>3</w:t>
      </w:r>
      <w:r>
        <w:t>:</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80" w:name="_Toc27896510"/>
      <w:bookmarkStart w:id="781" w:name="_Toc36192678"/>
      <w:bookmarkStart w:id="782" w:name="_Toc37076409"/>
      <w:bookmarkStart w:id="783" w:name="_Toc45194855"/>
      <w:bookmarkStart w:id="784" w:name="_Toc47594267"/>
      <w:bookmarkStart w:id="785" w:name="_Toc51836898"/>
      <w:bookmarkStart w:id="786" w:name="_Toc68066581"/>
      <w:r>
        <w:t>6.1.3.21</w:t>
      </w:r>
      <w:r>
        <w:tab/>
        <w:t>QoS Monitoring to assist URLLC Service</w:t>
      </w:r>
      <w:bookmarkEnd w:id="779"/>
      <w:bookmarkEnd w:id="780"/>
      <w:bookmarkEnd w:id="781"/>
      <w:bookmarkEnd w:id="782"/>
      <w:bookmarkEnd w:id="783"/>
      <w:bookmarkEnd w:id="784"/>
      <w:bookmarkEnd w:id="785"/>
      <w:bookmarkEnd w:id="786"/>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t>-</w:t>
      </w:r>
      <w:r>
        <w:tab/>
        <w:t>if the reporting frequency is periodic, the reporting period;</w:t>
      </w:r>
    </w:p>
    <w:p w14:paraId="071BE19B" w14:textId="77777777" w:rsidR="00787F8E" w:rsidRDefault="00787F8E" w:rsidP="00787F8E">
      <w:pPr>
        <w:pStyle w:val="B2"/>
      </w:pPr>
      <w:r>
        <w:t>-</w:t>
      </w:r>
      <w:r>
        <w:tab/>
        <w:t>threshold for reporting packet delay measurement failure;</w:t>
      </w:r>
    </w:p>
    <w:p w14:paraId="53AAA384" w14:textId="02F0455B" w:rsidR="00787F8E" w:rsidRDefault="00787F8E" w:rsidP="00787F8E">
      <w:pPr>
        <w:pStyle w:val="B1"/>
      </w:pPr>
      <w:r>
        <w:t>-</w:t>
      </w:r>
      <w:r>
        <w:tab/>
        <w:t xml:space="preserve">information about the target of the QoS Monitoring reports (e.g. either to the PCF or the AF indicated as Notification Target Address + Notification Correlation ID as specified in </w:t>
      </w:r>
      <w:r w:rsidR="0030218C">
        <w:t>TS</w:t>
      </w:r>
      <w:r w:rsidR="0030218C">
        <w:t> </w:t>
      </w:r>
      <w:r w:rsidR="0030218C">
        <w:t>23.502</w:t>
      </w:r>
      <w:r w:rsidR="0030218C">
        <w:t> </w:t>
      </w:r>
      <w:r w:rsidR="0030218C">
        <w:t>[</w:t>
      </w:r>
      <w:r>
        <w:t>3] clause 4.15.1).</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87" w:name="_Toc19197358"/>
      <w:bookmarkStart w:id="788" w:name="_Toc27896511"/>
      <w:bookmarkStart w:id="789" w:name="_Toc36192679"/>
      <w:bookmarkStart w:id="790" w:name="_Toc37076410"/>
      <w:bookmarkStart w:id="791" w:name="_Toc45194856"/>
      <w:bookmarkStart w:id="792" w:name="_Toc47594268"/>
      <w:bookmarkStart w:id="793" w:name="_Toc51836899"/>
      <w:bookmarkStart w:id="794" w:name="_Toc68066582"/>
      <w:r>
        <w:t>6.1.3.22</w:t>
      </w:r>
      <w:r>
        <w:tab/>
        <w:t>AF session with required QoS</w:t>
      </w:r>
      <w:bookmarkEnd w:id="787"/>
      <w:bookmarkEnd w:id="788"/>
      <w:bookmarkEnd w:id="789"/>
      <w:bookmarkEnd w:id="790"/>
      <w:bookmarkEnd w:id="791"/>
      <w:bookmarkEnd w:id="792"/>
      <w:bookmarkEnd w:id="793"/>
      <w:bookmarkEnd w:id="794"/>
    </w:p>
    <w:p w14:paraId="3DB035DC" w14:textId="77777777" w:rsidR="00787F8E" w:rsidRDefault="00787F8E" w:rsidP="00787F8E">
      <w:r>
        <w:t xml:space="preserve">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w:t>
      </w:r>
      <w:r>
        <w:lastRenderedPageBreak/>
        <w:t>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795" w:name="_Toc19197359"/>
      <w:bookmarkStart w:id="796"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0DB4E82" w14:textId="3F42690E" w:rsidR="00E873DB" w:rsidRDefault="00E873DB" w:rsidP="0030218C">
      <w:bookmarkStart w:id="797" w:name="_Toc36192680"/>
      <w:bookmarkStart w:id="798" w:name="_Toc37076411"/>
      <w:bookmarkStart w:id="799" w:name="_Toc45194857"/>
      <w:bookmarkStart w:id="800" w:name="_Toc47594269"/>
      <w:bookmarkStart w:id="801" w:name="_Toc51836900"/>
      <w:r>
        <w:t>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rule.</w:t>
      </w:r>
    </w:p>
    <w:p w14:paraId="3DC2F938" w14:textId="04C7D24C" w:rsidR="00787F8E" w:rsidRDefault="00787F8E" w:rsidP="00787F8E">
      <w:pPr>
        <w:pStyle w:val="Heading4"/>
      </w:pPr>
      <w:bookmarkStart w:id="802" w:name="_Toc68066583"/>
      <w:r>
        <w:t>6.1.3.23</w:t>
      </w:r>
      <w:r>
        <w:tab/>
        <w:t>Support of integration with Time Sensitive Networking</w:t>
      </w:r>
      <w:bookmarkEnd w:id="795"/>
      <w:bookmarkEnd w:id="796"/>
      <w:bookmarkEnd w:id="797"/>
      <w:bookmarkEnd w:id="798"/>
      <w:bookmarkEnd w:id="799"/>
      <w:bookmarkEnd w:id="800"/>
      <w:bookmarkEnd w:id="801"/>
      <w:bookmarkEnd w:id="802"/>
    </w:p>
    <w:p w14:paraId="7BDFAF6F" w14:textId="380132B5" w:rsidR="00787F8E" w:rsidRDefault="00787F8E" w:rsidP="00787F8E">
      <w:r>
        <w:t xml:space="preserve">Time Sensitive Networking (TSN) support is defined in </w:t>
      </w:r>
      <w:r w:rsidR="0030218C">
        <w:t>TS</w:t>
      </w:r>
      <w:r w:rsidR="0030218C">
        <w:t> </w:t>
      </w:r>
      <w:r w:rsidR="0030218C">
        <w:t>23.501</w:t>
      </w:r>
      <w:r w:rsidR="0030218C">
        <w:t> </w:t>
      </w:r>
      <w:r w:rsidR="0030218C">
        <w:t>[</w:t>
      </w:r>
      <w:r>
        <w:t xml:space="preserve">2], where the 5GS represents logical TSN bridge(s) based on the defined granularity model. The TSN AF and PCF interact to perform QoS mapping as described in clause 5.28.4 of </w:t>
      </w:r>
      <w:r w:rsidR="0030218C">
        <w:t>TS</w:t>
      </w:r>
      <w:r w:rsidR="0030218C">
        <w:t> </w:t>
      </w:r>
      <w:r w:rsidR="0030218C">
        <w:t>23.501</w:t>
      </w:r>
      <w:r w:rsidR="0030218C">
        <w:t> </w:t>
      </w:r>
      <w:r w:rsidR="0030218C">
        <w:t>[</w:t>
      </w:r>
      <w:r>
        <w:t>2].</w:t>
      </w:r>
    </w:p>
    <w:p w14:paraId="4F5A2A36" w14:textId="77777777" w:rsidR="00787F8E" w:rsidRDefault="00787F8E" w:rsidP="00787F8E">
      <w:r>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lastRenderedPageBreak/>
        <w:t>-</w:t>
      </w:r>
      <w:r>
        <w:tab/>
        <w:t>Bridge Management Information Container</w:t>
      </w:r>
      <w:r w:rsidR="005C461D">
        <w:t>.</w:t>
      </w:r>
    </w:p>
    <w:p w14:paraId="2967B73A" w14:textId="44FA865A"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xml:space="preserve">, as described in </w:t>
      </w:r>
      <w:r w:rsidR="0030218C">
        <w:t>TS</w:t>
      </w:r>
      <w:r w:rsidR="0030218C">
        <w:t> </w:t>
      </w:r>
      <w:r w:rsidR="0030218C">
        <w:t>23.501</w:t>
      </w:r>
      <w:r w:rsidR="0030218C">
        <w:t> </w:t>
      </w:r>
      <w:r w:rsidR="0030218C">
        <w:t>[</w:t>
      </w:r>
      <w:r w:rsidR="005C461D">
        <w:t xml:space="preserve">2] and </w:t>
      </w:r>
      <w:r w:rsidR="0030218C">
        <w:t>TS</w:t>
      </w:r>
      <w:r w:rsidR="0030218C">
        <w:t> </w:t>
      </w:r>
      <w:r w:rsidR="0030218C">
        <w:t>23.502</w:t>
      </w:r>
      <w:r w:rsidR="0030218C">
        <w:t> </w:t>
      </w:r>
      <w:r w:rsidR="0030218C">
        <w:t>[</w:t>
      </w:r>
      <w:r w:rsidR="005C461D">
        <w:t>3]</w:t>
      </w:r>
      <w:r>
        <w:t>.</w:t>
      </w:r>
    </w:p>
    <w:p w14:paraId="59FD8ED1" w14:textId="57DAE756" w:rsidR="00E873DB" w:rsidRDefault="00E873DB" w:rsidP="00787F8E">
      <w:r>
        <w:t>The TSN AF may use the PTP Port state of NW-TT and DS-TT in the Port/Bridge Management Information Container to determine the Port Pairs that will be used for (g)PTP delivery. Based on this the TSN AF may request appropriate QoS treatment for the (g)PTP flows from PCF.</w:t>
      </w:r>
    </w:p>
    <w:p w14:paraId="0AED03AA" w14:textId="34D72719" w:rsidR="00787F8E" w:rsidRDefault="00787F8E" w:rsidP="00787F8E">
      <w:r>
        <w:t>The TSN AF request related to TSN configuration</w:t>
      </w:r>
      <w:r w:rsidR="00E873DB">
        <w:t xml:space="preserve"> or </w:t>
      </w:r>
      <w:proofErr w:type="spellStart"/>
      <w:r w:rsidR="00E873DB">
        <w:t>gPTP</w:t>
      </w:r>
      <w:proofErr w:type="spellEnd"/>
      <w:r w:rsidR="00E873DB">
        <w:t xml:space="preserve"> flow delay requirement is</w:t>
      </w:r>
      <w:r>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30218C">
        <w:t>TS</w:t>
      </w:r>
      <w:r w:rsidR="0030218C">
        <w:t> </w:t>
      </w:r>
      <w:r w:rsidR="0030218C">
        <w:t>23.501</w:t>
      </w:r>
      <w:r w:rsidR="0030218C">
        <w:t> </w:t>
      </w:r>
      <w:r w:rsidR="0030218C">
        <w:t>[</w:t>
      </w:r>
      <w:r>
        <w:t>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7505BAB7" w:rsidR="00787F8E" w:rsidRPr="00E06D0D" w:rsidRDefault="00787F8E" w:rsidP="00787F8E">
      <w:pPr>
        <w:pStyle w:val="B2"/>
      </w:pPr>
      <w:r>
        <w:t>-</w:t>
      </w:r>
      <w:r>
        <w:tab/>
        <w:t>TSC Assistance Container: describes the TSC stream traffic characteristics (burst arrival time, periodicity,</w:t>
      </w:r>
      <w:r w:rsidR="00E873DB">
        <w:t xml:space="preserve"> survival time</w:t>
      </w:r>
      <w:r>
        <w:t xml:space="preserve"> (</w:t>
      </w:r>
      <w:r w:rsidR="00E873DB">
        <w:t xml:space="preserve">all </w:t>
      </w:r>
      <w:r>
        <w:t>in reference to TSN</w:t>
      </w:r>
      <w:r w:rsidR="00E873DB">
        <w:t>/TSC</w:t>
      </w:r>
      <w:r>
        <w:t xml:space="preserve"> GM), and Flow direction</w:t>
      </w:r>
      <w:r w:rsidR="00E873DB">
        <w:t>)</w:t>
      </w:r>
      <w:r>
        <w:t xml:space="preserve"> needed for TSCAI determination (as described in clauses 5.27 and 5.28 of </w:t>
      </w:r>
      <w:r w:rsidR="0030218C">
        <w:t>TS</w:t>
      </w:r>
      <w:r w:rsidR="0030218C">
        <w:t> </w:t>
      </w:r>
      <w:r w:rsidR="0030218C">
        <w:t>23.501</w:t>
      </w:r>
      <w:r w:rsidR="0030218C">
        <w:t> </w:t>
      </w:r>
      <w:r w:rsidR="0030218C">
        <w:t>[</w:t>
      </w:r>
      <w:r>
        <w:t>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6A52F2B4" w:rsidR="00787F8E" w:rsidRDefault="00787F8E" w:rsidP="00787F8E">
      <w:r>
        <w:t xml:space="preserve">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w:t>
      </w:r>
      <w:r w:rsidR="0030218C">
        <w:t>TS</w:t>
      </w:r>
      <w:r w:rsidR="0030218C">
        <w:t> </w:t>
      </w:r>
      <w:r w:rsidR="0030218C">
        <w:t>23.501</w:t>
      </w:r>
      <w:r w:rsidR="0030218C">
        <w:t> </w:t>
      </w:r>
      <w:r w:rsidR="0030218C">
        <w:t>[</w:t>
      </w:r>
      <w:r>
        <w:t xml:space="preserve">2] clause 5.7.6.3) derived from the Flow Descriptions provided by the TSN AF, the mapped 5QI, ARP, GBR and MBR and the associated TSC Assistance Container as received from the AF. The PCF derives the 5QI value as defined in </w:t>
      </w:r>
      <w:r w:rsidR="0030218C">
        <w:t>TS</w:t>
      </w:r>
      <w:r w:rsidR="0030218C">
        <w:t> </w:t>
      </w:r>
      <w:r w:rsidR="0030218C">
        <w:t>23.501</w:t>
      </w:r>
      <w:r w:rsidR="0030218C">
        <w:t> </w:t>
      </w:r>
      <w:r w:rsidR="0030218C">
        <w:t>[</w:t>
      </w:r>
      <w:r>
        <w:t>2], clause 5.27.3,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803" w:name="_Toc19197360"/>
      <w:bookmarkStart w:id="804"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805" w:name="_Toc36192681"/>
      <w:bookmarkStart w:id="806" w:name="_Toc37076412"/>
      <w:bookmarkStart w:id="807" w:name="_Toc45194858"/>
      <w:bookmarkStart w:id="808" w:name="_Toc47594270"/>
      <w:bookmarkStart w:id="809" w:name="_Toc51836901"/>
      <w:bookmarkStart w:id="810" w:name="_Toc68066584"/>
      <w:r>
        <w:rPr>
          <w:lang w:eastAsia="zh-CN"/>
        </w:rPr>
        <w:t>6.1.3.24</w:t>
      </w:r>
      <w:r>
        <w:rPr>
          <w:lang w:eastAsia="zh-CN"/>
        </w:rPr>
        <w:tab/>
        <w:t>Policy control for redundant PDU Sessions</w:t>
      </w:r>
      <w:bookmarkEnd w:id="810"/>
    </w:p>
    <w:p w14:paraId="56EEB137" w14:textId="56FA36A9" w:rsidR="005C461D" w:rsidRDefault="005C461D" w:rsidP="005C461D">
      <w:pPr>
        <w:rPr>
          <w:lang w:eastAsia="zh-CN"/>
        </w:rPr>
      </w:pPr>
      <w:r>
        <w:rPr>
          <w:lang w:eastAsia="zh-CN"/>
        </w:rPr>
        <w:t xml:space="preserve">As specified in clause 5.33.2.1 of </w:t>
      </w:r>
      <w:r w:rsidR="0030218C">
        <w:rPr>
          <w:lang w:eastAsia="zh-CN"/>
        </w:rPr>
        <w:t>TS</w:t>
      </w:r>
      <w:r w:rsidR="0030218C">
        <w:rPr>
          <w:lang w:eastAsia="zh-CN"/>
        </w:rPr>
        <w:t> </w:t>
      </w:r>
      <w:r w:rsidR="0030218C">
        <w:rPr>
          <w:lang w:eastAsia="zh-CN"/>
        </w:rPr>
        <w:t>23.501</w:t>
      </w:r>
      <w:r w:rsidR="0030218C">
        <w:rPr>
          <w:lang w:eastAsia="zh-CN"/>
        </w:rPr>
        <w:t> </w:t>
      </w:r>
      <w:r w:rsidR="0030218C">
        <w:rPr>
          <w:lang w:eastAsia="zh-CN"/>
        </w:rPr>
        <w:t>[</w:t>
      </w:r>
      <w:r>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3673D35C" w:rsidR="005C461D" w:rsidRDefault="005C461D" w:rsidP="005C461D">
      <w:pPr>
        <w:rPr>
          <w:lang w:eastAsia="zh-CN"/>
        </w:rPr>
      </w:pPr>
      <w:r>
        <w:rPr>
          <w:lang w:eastAsia="zh-CN"/>
        </w:rPr>
        <w:t xml:space="preserve">The PCF provides to the SMF the indication on whether the PDU Session is a redundant PDU Session or not based on operator policies. The SMF follows the procedure defined in </w:t>
      </w:r>
      <w:r w:rsidR="0030218C">
        <w:rPr>
          <w:lang w:eastAsia="zh-CN"/>
        </w:rPr>
        <w:t>TS</w:t>
      </w:r>
      <w:r w:rsidR="0030218C">
        <w:rPr>
          <w:lang w:eastAsia="zh-CN"/>
        </w:rPr>
        <w:t> </w:t>
      </w:r>
      <w:r w:rsidR="0030218C">
        <w:rPr>
          <w:lang w:eastAsia="zh-CN"/>
        </w:rPr>
        <w:t>23.501</w:t>
      </w:r>
      <w:r w:rsidR="0030218C">
        <w:rPr>
          <w:lang w:eastAsia="zh-CN"/>
        </w:rPr>
        <w:t> </w:t>
      </w:r>
      <w:r w:rsidR="0030218C">
        <w:rPr>
          <w:lang w:eastAsia="zh-CN"/>
        </w:rPr>
        <w:t>[</w:t>
      </w:r>
      <w:r>
        <w:rPr>
          <w:lang w:eastAsia="zh-CN"/>
        </w:rPr>
        <w:t>2] to establish redundant PDU Sessions depending on the indication from the PCF.</w:t>
      </w:r>
    </w:p>
    <w:p w14:paraId="43F3F487" w14:textId="0319DFF9" w:rsidR="00787F8E" w:rsidRPr="00F70B61" w:rsidRDefault="00787F8E" w:rsidP="00787F8E">
      <w:pPr>
        <w:pStyle w:val="Heading2"/>
        <w:rPr>
          <w:lang w:eastAsia="zh-CN"/>
        </w:rPr>
      </w:pPr>
      <w:bookmarkStart w:id="811" w:name="_Toc68066585"/>
      <w:r w:rsidRPr="00F70B61">
        <w:rPr>
          <w:lang w:eastAsia="zh-CN"/>
        </w:rPr>
        <w:lastRenderedPageBreak/>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803"/>
      <w:bookmarkEnd w:id="804"/>
      <w:bookmarkEnd w:id="805"/>
      <w:bookmarkEnd w:id="806"/>
      <w:bookmarkEnd w:id="807"/>
      <w:bookmarkEnd w:id="808"/>
      <w:bookmarkEnd w:id="809"/>
      <w:bookmarkEnd w:id="811"/>
    </w:p>
    <w:p w14:paraId="00F8BB5C" w14:textId="77777777" w:rsidR="00787F8E" w:rsidRPr="00F70B61" w:rsidRDefault="00787F8E" w:rsidP="00787F8E">
      <w:pPr>
        <w:pStyle w:val="Heading3"/>
      </w:pPr>
      <w:bookmarkStart w:id="812" w:name="_Toc19197361"/>
      <w:bookmarkStart w:id="813" w:name="_Toc27896514"/>
      <w:bookmarkStart w:id="814" w:name="_Toc36192682"/>
      <w:bookmarkStart w:id="815" w:name="_Toc37076413"/>
      <w:bookmarkStart w:id="816" w:name="_Toc45194859"/>
      <w:bookmarkStart w:id="817" w:name="_Toc47594271"/>
      <w:bookmarkStart w:id="818" w:name="_Toc51836902"/>
      <w:bookmarkStart w:id="819" w:name="_Toc68066586"/>
      <w:r w:rsidRPr="00F70B61">
        <w:t>6.2.1</w:t>
      </w:r>
      <w:r w:rsidRPr="00F70B61">
        <w:tab/>
        <w:t>Policy Control Function (PCF)</w:t>
      </w:r>
      <w:bookmarkEnd w:id="812"/>
      <w:bookmarkEnd w:id="813"/>
      <w:bookmarkEnd w:id="814"/>
      <w:bookmarkEnd w:id="815"/>
      <w:bookmarkEnd w:id="816"/>
      <w:bookmarkEnd w:id="817"/>
      <w:bookmarkEnd w:id="818"/>
      <w:bookmarkEnd w:id="819"/>
    </w:p>
    <w:p w14:paraId="61386381" w14:textId="77777777" w:rsidR="00787F8E" w:rsidRPr="00F70B61" w:rsidRDefault="00787F8E" w:rsidP="00787F8E">
      <w:pPr>
        <w:pStyle w:val="Heading4"/>
      </w:pPr>
      <w:bookmarkStart w:id="820" w:name="_Toc19197362"/>
      <w:bookmarkStart w:id="821" w:name="_Toc27896515"/>
      <w:bookmarkStart w:id="822" w:name="_Toc36192683"/>
      <w:bookmarkStart w:id="823" w:name="_Toc37076414"/>
      <w:bookmarkStart w:id="824" w:name="_Toc45194860"/>
      <w:bookmarkStart w:id="825" w:name="_Toc47594272"/>
      <w:bookmarkStart w:id="826" w:name="_Toc51836903"/>
      <w:bookmarkStart w:id="827" w:name="_Toc68066587"/>
      <w:r w:rsidRPr="00F70B61">
        <w:t>6.2.1.1</w:t>
      </w:r>
      <w:r w:rsidRPr="00F70B61">
        <w:tab/>
        <w:t>General</w:t>
      </w:r>
      <w:bookmarkEnd w:id="820"/>
      <w:bookmarkEnd w:id="821"/>
      <w:bookmarkEnd w:id="822"/>
      <w:bookmarkEnd w:id="823"/>
      <w:bookmarkEnd w:id="824"/>
      <w:bookmarkEnd w:id="825"/>
      <w:bookmarkEnd w:id="826"/>
      <w:bookmarkEnd w:id="827"/>
    </w:p>
    <w:p w14:paraId="4B4E36B6" w14:textId="77777777" w:rsidR="00787F8E" w:rsidRDefault="00787F8E" w:rsidP="00787F8E">
      <w:pPr>
        <w:pStyle w:val="Heading5"/>
      </w:pPr>
      <w:bookmarkStart w:id="828" w:name="_Toc45194861"/>
      <w:bookmarkStart w:id="829" w:name="_Toc47594273"/>
      <w:bookmarkStart w:id="830" w:name="_Toc51836904"/>
      <w:bookmarkStart w:id="831" w:name="_Toc68066588"/>
      <w:r>
        <w:t>6.2.1.1.1</w:t>
      </w:r>
      <w:r>
        <w:tab/>
        <w:t>Session management related functionality</w:t>
      </w:r>
      <w:bookmarkEnd w:id="828"/>
      <w:bookmarkEnd w:id="829"/>
      <w:bookmarkEnd w:id="830"/>
      <w:bookmarkEnd w:id="831"/>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5ED7E468"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w:t>
      </w:r>
      <w:r w:rsidR="0030218C">
        <w:rPr>
          <w:lang w:eastAsia="zh-CN"/>
        </w:rPr>
        <w:t>TS</w:t>
      </w:r>
      <w:r w:rsidR="0030218C">
        <w:rPr>
          <w:lang w:eastAsia="zh-CN"/>
        </w:rPr>
        <w:t> </w:t>
      </w:r>
      <w:r w:rsidR="0030218C">
        <w:rPr>
          <w:lang w:eastAsia="zh-CN"/>
        </w:rPr>
        <w:t>26.114</w:t>
      </w:r>
      <w:r w:rsidR="0030218C">
        <w:rPr>
          <w:lang w:eastAsia="zh-CN"/>
        </w:rPr>
        <w:t> </w:t>
      </w:r>
      <w:r w:rsidR="0030218C">
        <w:rPr>
          <w:lang w:eastAsia="zh-CN"/>
        </w:rPr>
        <w:t>[</w:t>
      </w:r>
      <w:r>
        <w:rPr>
          <w:lang w:eastAsia="zh-CN"/>
        </w:rPr>
        <w:t>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lastRenderedPageBreak/>
        <w:t>The PCF reports PDU Session events, e.g. Access Type, RAT Type (if applicable), Access Network Information, PLMN identifier where the UE is located, as described in clause 6.1.3.18.</w:t>
      </w:r>
    </w:p>
    <w:p w14:paraId="70F47D19" w14:textId="05EF76EB" w:rsidR="00787F8E" w:rsidRDefault="00787F8E" w:rsidP="00787F8E">
      <w:r>
        <w:t xml:space="preserve">The subscription and reporting of events when the target for reporting is an Internal Group Identifier or any UE accessing a combination of (DNN, S-NSSAI), is described in clause 5.2.5.7 of </w:t>
      </w:r>
      <w:r w:rsidR="0030218C">
        <w:t>TS</w:t>
      </w:r>
      <w:r w:rsidR="0030218C">
        <w:t> </w:t>
      </w:r>
      <w:r w:rsidR="0030218C">
        <w:t>23.502</w:t>
      </w:r>
      <w:r w:rsidR="0030218C">
        <w:t> </w:t>
      </w:r>
      <w:r w:rsidR="0030218C">
        <w:t>[</w:t>
      </w:r>
      <w:r>
        <w:t>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0F2970BE" w:rsidR="00787F8E" w:rsidRDefault="00787F8E" w:rsidP="00787F8E">
      <w:r>
        <w:t>On receiving the Session</w:t>
      </w:r>
      <w:r w:rsidR="005C461D">
        <w:t>-</w:t>
      </w:r>
      <w:r>
        <w:t xml:space="preserve">AMBR provided by the SMF at the establishment or modification of the SM Policy Association for a PDU </w:t>
      </w:r>
      <w:r w:rsidR="005C461D">
        <w:t>S</w:t>
      </w:r>
      <w:r>
        <w:t xml:space="preserve">ession under the conditions defined in </w:t>
      </w:r>
      <w:r w:rsidR="0030218C">
        <w:t>TS</w:t>
      </w:r>
      <w:r w:rsidR="0030218C">
        <w:t> </w:t>
      </w:r>
      <w:r w:rsidR="0030218C">
        <w:t>23.501</w:t>
      </w:r>
      <w:r w:rsidR="0030218C">
        <w:t> </w:t>
      </w:r>
      <w:r w:rsidR="0030218C">
        <w:t>[</w:t>
      </w:r>
      <w:r>
        <w:t>2] clause 5.6.6,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39F9B5A3" w:rsidR="00787F8E" w:rsidRDefault="00787F8E" w:rsidP="00787F8E">
      <w:pPr>
        <w:pStyle w:val="NO"/>
      </w:pPr>
      <w:r>
        <w:t>NOTE 4:</w:t>
      </w:r>
      <w:r>
        <w:tab/>
        <w:t xml:space="preserve">For 5G-SRVCC (i.e. SRVCC from NG-RAN to UTRAN) as specified in </w:t>
      </w:r>
      <w:r w:rsidR="0030218C">
        <w:t>TS</w:t>
      </w:r>
      <w:r w:rsidR="0030218C">
        <w:t> </w:t>
      </w:r>
      <w:r w:rsidR="0030218C">
        <w:t>23.216</w:t>
      </w:r>
      <w:r w:rsidR="0030218C">
        <w:t> </w:t>
      </w:r>
      <w:r w:rsidR="0030218C">
        <w:t>[</w:t>
      </w:r>
      <w:r>
        <w:t xml:space="preserve">25]), the SM Policy Association is terminated by the SMF. For SRVCC (i.e. SRVCC from E-UTRAN to GERAN/UTRAN) as specified in </w:t>
      </w:r>
      <w:r w:rsidR="0030218C">
        <w:t>TS</w:t>
      </w:r>
      <w:r w:rsidR="0030218C">
        <w:t> </w:t>
      </w:r>
      <w:r w:rsidR="0030218C">
        <w:t>23.216</w:t>
      </w:r>
      <w:r w:rsidR="0030218C">
        <w:t> </w:t>
      </w:r>
      <w:r w:rsidR="0030218C">
        <w:t>[</w:t>
      </w:r>
      <w:r>
        <w:t>25], the SMF indicates that PCC rules are removed.</w:t>
      </w:r>
    </w:p>
    <w:p w14:paraId="44CC9F53" w14:textId="77777777" w:rsidR="00787F8E" w:rsidRDefault="00787F8E" w:rsidP="00787F8E">
      <w:pPr>
        <w:pStyle w:val="Heading5"/>
      </w:pPr>
      <w:bookmarkStart w:id="832" w:name="_Toc45194862"/>
      <w:bookmarkStart w:id="833" w:name="_Toc47594274"/>
      <w:bookmarkStart w:id="834" w:name="_Toc51836905"/>
      <w:bookmarkStart w:id="835" w:name="_Toc68066589"/>
      <w:r>
        <w:t>6.2.1.1.2</w:t>
      </w:r>
      <w:r>
        <w:tab/>
        <w:t>Non-session management related functionality</w:t>
      </w:r>
      <w:bookmarkEnd w:id="832"/>
      <w:bookmarkEnd w:id="833"/>
      <w:bookmarkEnd w:id="834"/>
      <w:bookmarkEnd w:id="835"/>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36" w:name="_Toc19197363"/>
      <w:bookmarkStart w:id="837" w:name="_Toc27896516"/>
      <w:bookmarkStart w:id="838" w:name="_Toc36192684"/>
      <w:bookmarkStart w:id="839" w:name="_Toc37076415"/>
      <w:bookmarkStart w:id="840" w:name="_Toc45194865"/>
      <w:bookmarkStart w:id="841" w:name="_Toc47594277"/>
      <w:bookmarkStart w:id="842" w:name="_Toc51836906"/>
      <w:bookmarkStart w:id="843" w:name="_Toc68066590"/>
      <w:r w:rsidRPr="00F70B61">
        <w:t>6.2.1.2</w:t>
      </w:r>
      <w:r w:rsidRPr="00F70B61">
        <w:tab/>
        <w:t>Input for PCC decisions</w:t>
      </w:r>
      <w:bookmarkEnd w:id="836"/>
      <w:bookmarkEnd w:id="837"/>
      <w:bookmarkEnd w:id="838"/>
      <w:bookmarkEnd w:id="839"/>
      <w:bookmarkEnd w:id="840"/>
      <w:bookmarkEnd w:id="841"/>
      <w:bookmarkEnd w:id="842"/>
      <w:bookmarkEnd w:id="843"/>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lastRenderedPageBreak/>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7A367DD0"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w:t>
      </w:r>
      <w:r w:rsidR="0030218C">
        <w:t>TS</w:t>
      </w:r>
      <w:r w:rsidR="0030218C">
        <w:t> </w:t>
      </w:r>
      <w:r w:rsidR="0030218C">
        <w:t>23.501</w:t>
      </w:r>
      <w:r w:rsidR="0030218C">
        <w:t> </w:t>
      </w:r>
      <w:r w:rsidR="0030218C">
        <w:t>[</w:t>
      </w:r>
      <w:r>
        <w:t>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29408FB" w14:textId="77777777" w:rsidR="00787F8E" w:rsidRDefault="00787F8E" w:rsidP="00787F8E">
      <w:pPr>
        <w:pStyle w:val="B1"/>
        <w:rPr>
          <w:lang w:eastAsia="zh-CN"/>
        </w:rPr>
      </w:pPr>
      <w:r>
        <w:rPr>
          <w:lang w:eastAsia="zh-CN"/>
        </w:rPr>
        <w:t>-</w:t>
      </w:r>
      <w:r>
        <w:rPr>
          <w:lang w:eastAsia="zh-CN"/>
        </w:rPr>
        <w:tab/>
        <w:t>NSI-ID (if available);</w:t>
      </w:r>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35079331" w:rsidR="00787F8E" w:rsidRPr="00F70B61" w:rsidRDefault="00787F8E" w:rsidP="00787F8E">
      <w:pPr>
        <w:pStyle w:val="B1"/>
      </w:pPr>
      <w:r w:rsidRPr="00F70B61">
        <w:lastRenderedPageBreak/>
        <w:t>-</w:t>
      </w:r>
      <w:r w:rsidRPr="00F70B61">
        <w:tab/>
      </w:r>
      <w:r>
        <w:t>Serving Network identifier (</w:t>
      </w:r>
      <w:r w:rsidRPr="00F70B61">
        <w:t>PLMN</w:t>
      </w:r>
      <w:r>
        <w:t xml:space="preserve"> ID or PLMN ID and NID, see clause 5.34 of </w:t>
      </w:r>
      <w:r w:rsidR="0030218C">
        <w:t>TS</w:t>
      </w:r>
      <w:r w:rsidR="0030218C">
        <w:t> </w:t>
      </w:r>
      <w:r w:rsidR="0030218C">
        <w:t>23.501</w:t>
      </w:r>
      <w:r w:rsidR="0030218C">
        <w:t> </w:t>
      </w:r>
      <w:r w:rsidR="0030218C">
        <w:t>[</w:t>
      </w:r>
      <w:r>
        <w:t>2])</w:t>
      </w:r>
      <w:r w:rsidRPr="00F70B61">
        <w:t>;</w:t>
      </w:r>
    </w:p>
    <w:p w14:paraId="2FBB8D54" w14:textId="77777777" w:rsidR="00787F8E" w:rsidRPr="00F70B61" w:rsidRDefault="00787F8E" w:rsidP="00787F8E">
      <w:pPr>
        <w:pStyle w:val="B1"/>
      </w:pPr>
      <w:r w:rsidRPr="00F70B61">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3DFCAC56" w:rsidR="00787F8E" w:rsidRDefault="00787F8E" w:rsidP="00787F8E">
      <w:pPr>
        <w:pStyle w:val="B1"/>
      </w:pPr>
      <w:r>
        <w:t>-</w:t>
      </w:r>
      <w:r>
        <w:tab/>
        <w:t xml:space="preserve">UE support of reflective </w:t>
      </w:r>
      <w:r w:rsidRPr="000652FD">
        <w:rPr>
          <w:noProof/>
        </w:rPr>
        <w:t>QoS</w:t>
      </w:r>
      <w:r>
        <w:t xml:space="preserve"> (as defined in clause 5.7.5.1 of </w:t>
      </w:r>
      <w:r w:rsidR="0030218C">
        <w:t>TS</w:t>
      </w:r>
      <w:r w:rsidR="0030218C">
        <w:t> </w:t>
      </w:r>
      <w:r w:rsidR="0030218C">
        <w:t>23.501</w:t>
      </w:r>
      <w:r w:rsidR="0030218C">
        <w:t> </w:t>
      </w:r>
      <w:r w:rsidR="0030218C">
        <w:t>[</w:t>
      </w:r>
      <w:r>
        <w:t>2]);</w:t>
      </w:r>
    </w:p>
    <w:p w14:paraId="76540FB4" w14:textId="788B05B5" w:rsidR="00787F8E" w:rsidRDefault="00787F8E" w:rsidP="00787F8E">
      <w:pPr>
        <w:pStyle w:val="B1"/>
      </w:pPr>
      <w:r>
        <w:t>-</w:t>
      </w:r>
      <w:r>
        <w:tab/>
        <w:t xml:space="preserve">Number of supported packet filters for signalled QoS rules for the PDU </w:t>
      </w:r>
      <w:r w:rsidR="005C461D">
        <w:t>S</w:t>
      </w:r>
      <w:r>
        <w:t xml:space="preserve">ession (indicated by the UE as defined in clause 5.7.1.4 of </w:t>
      </w:r>
      <w:r w:rsidR="0030218C">
        <w:t>TS</w:t>
      </w:r>
      <w:r w:rsidR="0030218C">
        <w:t> </w:t>
      </w:r>
      <w:r w:rsidR="0030218C">
        <w:t>23.501</w:t>
      </w:r>
      <w:r w:rsidR="0030218C">
        <w:t> </w:t>
      </w:r>
      <w:r w:rsidR="0030218C">
        <w:t>[</w:t>
      </w:r>
      <w:r>
        <w:t>2]);</w:t>
      </w:r>
    </w:p>
    <w:p w14:paraId="11EB52E6" w14:textId="77777777" w:rsidR="00787F8E" w:rsidRPr="00F70B61" w:rsidRDefault="00787F8E" w:rsidP="00787F8E">
      <w:pPr>
        <w:pStyle w:val="B1"/>
      </w:pPr>
      <w:r>
        <w:t>-</w:t>
      </w:r>
      <w:r>
        <w:tab/>
        <w:t>3GPP PS Data Off status;</w:t>
      </w:r>
    </w:p>
    <w:p w14:paraId="0BD7F855" w14:textId="01FF5210" w:rsidR="00787F8E" w:rsidRDefault="00787F8E" w:rsidP="00787F8E">
      <w:pPr>
        <w:pStyle w:val="B1"/>
      </w:pPr>
      <w:r>
        <w:t>-</w:t>
      </w:r>
      <w:r>
        <w:tab/>
        <w:t xml:space="preserve">DN Authorization Profile Index (see clause 5.6.6 of </w:t>
      </w:r>
      <w:r w:rsidR="0030218C">
        <w:t>TS</w:t>
      </w:r>
      <w:r w:rsidR="0030218C">
        <w:t> </w:t>
      </w:r>
      <w:r w:rsidR="0030218C">
        <w:t>23.501</w:t>
      </w:r>
      <w:r w:rsidR="0030218C">
        <w:t> </w:t>
      </w:r>
      <w:r w:rsidR="0030218C">
        <w:t>[</w:t>
      </w:r>
      <w:r>
        <w:t>2]);</w:t>
      </w:r>
    </w:p>
    <w:p w14:paraId="775E7FE2" w14:textId="02E940FD" w:rsidR="00787F8E" w:rsidRDefault="00787F8E" w:rsidP="00787F8E">
      <w:pPr>
        <w:pStyle w:val="B1"/>
      </w:pPr>
      <w:r>
        <w:t>-</w:t>
      </w:r>
      <w:r>
        <w:tab/>
      </w:r>
      <w:r w:rsidR="005C461D">
        <w:t xml:space="preserve">DN authorized </w:t>
      </w:r>
      <w:r>
        <w:t xml:space="preserve">Session AMBR (see clause 5.6.6 of </w:t>
      </w:r>
      <w:r w:rsidR="0030218C">
        <w:t>TS</w:t>
      </w:r>
      <w:r w:rsidR="0030218C">
        <w:t> </w:t>
      </w:r>
      <w:r w:rsidR="0030218C">
        <w:t>23.501</w:t>
      </w:r>
      <w:r w:rsidR="0030218C">
        <w:t> </w:t>
      </w:r>
      <w:r w:rsidR="0030218C">
        <w:t>[</w:t>
      </w:r>
      <w:r>
        <w:t>2]).</w:t>
      </w:r>
    </w:p>
    <w:p w14:paraId="1A83F50F" w14:textId="5807B7C0" w:rsidR="00E873DB" w:rsidRDefault="00E873DB" w:rsidP="0030218C">
      <w:pPr>
        <w:pStyle w:val="B1"/>
      </w:pPr>
      <w:r>
        <w:t>-</w:t>
      </w:r>
      <w:r>
        <w:tab/>
        <w:t>Satellite category backhaul information.</w:t>
      </w:r>
    </w:p>
    <w:p w14:paraId="7F5D0B57" w14:textId="7BAF120A"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6F0E7C16" w:rsidR="00787F8E" w:rsidRDefault="00787F8E" w:rsidP="00787F8E">
      <w:r>
        <w:t xml:space="preserve">The UDR may provide the service specific information as defined in clause 4.15.6.7 of </w:t>
      </w:r>
      <w:r w:rsidR="0030218C">
        <w:t>TS</w:t>
      </w:r>
      <w:r w:rsidR="0030218C">
        <w:t> </w:t>
      </w:r>
      <w:r w:rsidR="0030218C">
        <w:t>23.502</w:t>
      </w:r>
      <w:r w:rsidR="0030218C">
        <w:t> </w:t>
      </w:r>
      <w:r w:rsidR="0030218C">
        <w:t>[</w:t>
      </w:r>
      <w:r>
        <w:t>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150BDE84" w:rsidR="00787F8E" w:rsidRPr="00F70B61" w:rsidRDefault="00787F8E" w:rsidP="00787F8E">
      <w:pPr>
        <w:pStyle w:val="B1"/>
      </w:pPr>
      <w:r w:rsidRPr="00F70B61">
        <w:t>-</w:t>
      </w:r>
      <w:r w:rsidRPr="00F70B61">
        <w:tab/>
        <w:t>AF-Service-Identifier, or alternatively, 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lastRenderedPageBreak/>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62732298" w14:textId="77777777" w:rsidR="00663770" w:rsidRDefault="00663770" w:rsidP="00787F8E">
      <w:pPr>
        <w:pStyle w:val="B1"/>
      </w:pPr>
      <w:r>
        <w:t>-</w:t>
      </w:r>
      <w:r>
        <w:tab/>
        <w:t>Service coverage area;</w:t>
      </w:r>
    </w:p>
    <w:p w14:paraId="70290949" w14:textId="77777777" w:rsidR="00663770" w:rsidRDefault="00663770" w:rsidP="00787F8E">
      <w:pPr>
        <w:pStyle w:val="B1"/>
      </w:pPr>
      <w:r>
        <w:t>-</w:t>
      </w:r>
      <w:r>
        <w:tab/>
        <w:t>Indication that high throughput is desired;</w:t>
      </w:r>
    </w:p>
    <w:p w14:paraId="22D0215B" w14:textId="76031AD3"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6D0FB06F" w:rsidR="00787F8E" w:rsidRPr="00F70B61" w:rsidRDefault="00787F8E" w:rsidP="00787F8E">
      <w:r w:rsidRPr="00F70B61">
        <w:t xml:space="preserve">The 5QIs (see clause 5.7.4 of </w:t>
      </w:r>
      <w:r w:rsidR="0030218C" w:rsidRPr="00F70B61">
        <w:t>TS</w:t>
      </w:r>
      <w:r w:rsidR="0030218C">
        <w:t> </w:t>
      </w:r>
      <w:r w:rsidR="0030218C" w:rsidRPr="00F70B61">
        <w:t>23.501</w:t>
      </w:r>
      <w:r w:rsidR="0030218C">
        <w:t> </w:t>
      </w:r>
      <w:r w:rsidR="0030218C" w:rsidRPr="00F70B61">
        <w:t>[</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44" w:name="_Toc19197364"/>
      <w:bookmarkStart w:id="845" w:name="_Toc27896517"/>
      <w:bookmarkStart w:id="846" w:name="_Toc36192685"/>
      <w:bookmarkStart w:id="847" w:name="_Toc37076416"/>
      <w:bookmarkStart w:id="848" w:name="_Toc45194866"/>
      <w:bookmarkStart w:id="849" w:name="_Toc47594278"/>
      <w:bookmarkStart w:id="850" w:name="_Toc51836907"/>
      <w:bookmarkStart w:id="851" w:name="_Toc68066591"/>
      <w:smartTag w:uri="urn:schemas-microsoft-com:office:smarttags" w:element="Street">
        <w:smartTagPr>
          <w:attr w:name="Year" w:val="1899"/>
          <w:attr w:name="Month" w:val="12"/>
          <w:attr w:name="Day" w:val="30"/>
          <w:attr w:name="IsLunarDate" w:val="False"/>
          <w:attr w:name="IsROCDate" w:val="False"/>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44"/>
      <w:bookmarkEnd w:id="845"/>
      <w:bookmarkEnd w:id="846"/>
      <w:bookmarkEnd w:id="847"/>
      <w:bookmarkEnd w:id="848"/>
      <w:bookmarkEnd w:id="849"/>
      <w:bookmarkEnd w:id="850"/>
      <w:bookmarkEnd w:id="851"/>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lastRenderedPageBreak/>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65C5A804" w:rsidR="00787F8E" w:rsidRPr="00F70B61" w:rsidRDefault="00787F8E" w:rsidP="00787F8E">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w:t>
      </w:r>
      <w:r w:rsidR="0030218C" w:rsidRPr="00F70B61">
        <w:t>TS</w:t>
      </w:r>
      <w:r w:rsidR="0030218C">
        <w:t> </w:t>
      </w:r>
      <w:r w:rsidR="0030218C" w:rsidRPr="00F70B61">
        <w:t>23.501</w:t>
      </w:r>
      <w:r w:rsidR="0030218C">
        <w:t> </w:t>
      </w:r>
      <w:r w:rsidR="0030218C" w:rsidRPr="00F70B61">
        <w:t>[</w:t>
      </w:r>
      <w:r w:rsidRPr="00F70B61">
        <w:t>2].</w:t>
      </w:r>
    </w:p>
    <w:p w14:paraId="54DF5137" w14:textId="77777777" w:rsidR="00787F8E" w:rsidRPr="00F70B61" w:rsidRDefault="00787F8E" w:rsidP="00787F8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787F8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52" w:name="_Toc19197365"/>
      <w:bookmarkStart w:id="853" w:name="_Toc27896518"/>
      <w:bookmarkStart w:id="854" w:name="_Toc36192686"/>
      <w:bookmarkStart w:id="855" w:name="_Toc37076417"/>
      <w:bookmarkStart w:id="856" w:name="_Toc45194867"/>
      <w:bookmarkStart w:id="857" w:name="_Toc47594279"/>
      <w:bookmarkStart w:id="858" w:name="_Toc51836908"/>
      <w:bookmarkStart w:id="859" w:name="_Toc68066592"/>
      <w:r w:rsidRPr="00F70B61">
        <w:t>6.2.1.4</w:t>
      </w:r>
      <w:r w:rsidRPr="00F70B61">
        <w:tab/>
        <w:t>V-PCF</w:t>
      </w:r>
      <w:bookmarkEnd w:id="852"/>
      <w:bookmarkEnd w:id="853"/>
      <w:bookmarkEnd w:id="854"/>
      <w:bookmarkEnd w:id="855"/>
      <w:bookmarkEnd w:id="856"/>
      <w:bookmarkEnd w:id="857"/>
      <w:bookmarkEnd w:id="858"/>
      <w:bookmarkEnd w:id="859"/>
    </w:p>
    <w:p w14:paraId="4BD63218" w14:textId="77777777" w:rsidR="00787F8E" w:rsidRPr="00F70B61" w:rsidRDefault="00787F8E" w:rsidP="00787F8E">
      <w:pPr>
        <w:pStyle w:val="B1"/>
        <w:ind w:left="0" w:firstLine="0"/>
      </w:pPr>
      <w:r w:rsidRPr="00F70B61">
        <w:t>The V-PCF is a functional element that encompasses policy control decision functionalities in the VPLMN.</w:t>
      </w:r>
    </w:p>
    <w:p w14:paraId="734CA5C5" w14:textId="7F96165B" w:rsidR="00787F8E" w:rsidRPr="00F70B61" w:rsidRDefault="00787F8E" w:rsidP="00787F8E">
      <w:pPr>
        <w:pStyle w:val="B1"/>
        <w:ind w:left="0" w:firstLine="0"/>
      </w:pPr>
      <w:r w:rsidRPr="00F70B61">
        <w:t>For</w:t>
      </w:r>
      <w:r w:rsidR="0038430D">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60" w:name="_Toc19197366"/>
      <w:bookmarkStart w:id="861" w:name="_Toc27896519"/>
      <w:bookmarkStart w:id="862" w:name="_Toc36192687"/>
      <w:bookmarkStart w:id="863" w:name="_Toc37076418"/>
      <w:bookmarkStart w:id="864" w:name="_Toc45194868"/>
      <w:bookmarkStart w:id="865" w:name="_Toc47594280"/>
      <w:bookmarkStart w:id="866" w:name="_Toc51836909"/>
      <w:bookmarkStart w:id="867" w:name="_Toc68066593"/>
      <w:r w:rsidRPr="00F70B61">
        <w:t>6.2.1.5</w:t>
      </w:r>
      <w:r w:rsidRPr="00F70B61">
        <w:tab/>
        <w:t>H-PCF</w:t>
      </w:r>
      <w:bookmarkEnd w:id="860"/>
      <w:bookmarkEnd w:id="861"/>
      <w:bookmarkEnd w:id="862"/>
      <w:bookmarkEnd w:id="863"/>
      <w:bookmarkEnd w:id="864"/>
      <w:bookmarkEnd w:id="865"/>
      <w:bookmarkEnd w:id="866"/>
      <w:bookmarkEnd w:id="867"/>
    </w:p>
    <w:p w14:paraId="73CB8CB8" w14:textId="77777777" w:rsidR="00787F8E" w:rsidRPr="00F70B61" w:rsidRDefault="00787F8E" w:rsidP="00787F8E">
      <w:pPr>
        <w:pStyle w:val="B1"/>
        <w:ind w:left="0" w:firstLine="0"/>
      </w:pPr>
      <w:r w:rsidRPr="00F70B61">
        <w:t>The H-PCF is a functional element that encompasses policy control decision functionalities in the HPLMN.</w:t>
      </w:r>
    </w:p>
    <w:p w14:paraId="62E27616" w14:textId="3BE4A947" w:rsidR="00787F8E" w:rsidRPr="00F70B61" w:rsidRDefault="00787F8E" w:rsidP="00787F8E">
      <w:pPr>
        <w:pStyle w:val="B1"/>
        <w:ind w:left="0" w:firstLine="0"/>
      </w:pPr>
      <w:r w:rsidRPr="00F70B61">
        <w:lastRenderedPageBreak/>
        <w:t>For</w:t>
      </w:r>
      <w:r w:rsidR="0038430D">
        <w:t xml:space="preserve"> session management </w:t>
      </w:r>
      <w:r w:rsidRPr="00F70B61">
        <w:t>related policy control, the H-PCF only includes functionality for home routed</w:t>
      </w:r>
      <w:r>
        <w:t xml:space="preserve"> roaming scenario</w:t>
      </w:r>
      <w:r w:rsidRPr="00F70B61">
        <w:t xml:space="preserve"> and provide</w:t>
      </w:r>
      <w:r>
        <w:t>s</w:t>
      </w:r>
      <w:r w:rsidRPr="00F70B61">
        <w:t xml:space="preserve"> the same functionality as</w:t>
      </w:r>
      <w:r>
        <w:t xml:space="preserve"> the</w:t>
      </w:r>
      <w:r w:rsidRPr="00F70B61">
        <w:t xml:space="preserve"> PCF in</w:t>
      </w:r>
      <w:r>
        <w:t xml:space="preserve"> the</w:t>
      </w:r>
      <w:r w:rsidRPr="00F70B61">
        <w:t xml:space="preserv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68" w:name="_Toc19197367"/>
      <w:bookmarkStart w:id="869" w:name="_Toc27896520"/>
      <w:bookmarkStart w:id="870" w:name="_Toc36192688"/>
      <w:bookmarkStart w:id="871" w:name="_Toc37076419"/>
      <w:bookmarkStart w:id="872" w:name="_Toc45194869"/>
      <w:bookmarkStart w:id="873" w:name="_Toc47594281"/>
      <w:bookmarkStart w:id="874" w:name="_Toc51836910"/>
      <w:bookmarkStart w:id="875" w:name="_Toc68066594"/>
      <w:r w:rsidRPr="00F70B61">
        <w:t>6.2.1.6</w:t>
      </w:r>
      <w:r w:rsidRPr="00F70B61">
        <w:tab/>
      </w:r>
      <w:r w:rsidRPr="00F70B61">
        <w:rPr>
          <w:rFonts w:eastAsia="SimSun" w:cs="Arial"/>
          <w:lang w:eastAsia="zh-CN"/>
        </w:rPr>
        <w:t>Application specific policy information management</w:t>
      </w:r>
      <w:bookmarkEnd w:id="868"/>
      <w:bookmarkEnd w:id="869"/>
      <w:bookmarkEnd w:id="870"/>
      <w:bookmarkEnd w:id="871"/>
      <w:bookmarkEnd w:id="872"/>
      <w:bookmarkEnd w:id="873"/>
      <w:bookmarkEnd w:id="874"/>
      <w:bookmarkEnd w:id="875"/>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1D1D2848"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 xml:space="preserve">of </w:t>
      </w:r>
      <w:r w:rsidR="0030218C" w:rsidRPr="00F70B61">
        <w:rPr>
          <w:rFonts w:eastAsia="DengXian"/>
          <w:lang w:eastAsia="zh-CN"/>
        </w:rPr>
        <w:t>TS</w:t>
      </w:r>
      <w:r w:rsidR="0030218C">
        <w:rPr>
          <w:rFonts w:eastAsia="DengXian"/>
          <w:lang w:eastAsia="zh-CN"/>
        </w:rPr>
        <w:t> </w:t>
      </w:r>
      <w:r w:rsidR="0030218C" w:rsidRPr="00F70B61">
        <w:rPr>
          <w:rFonts w:eastAsia="DengXian"/>
          <w:lang w:eastAsia="zh-CN"/>
        </w:rPr>
        <w:t>23.501</w:t>
      </w:r>
      <w:r w:rsidR="0030218C">
        <w:rPr>
          <w:rFonts w:eastAsia="DengXian"/>
          <w:lang w:eastAsia="zh-CN"/>
        </w:rPr>
        <w:t> </w:t>
      </w:r>
      <w:r w:rsidR="0030218C" w:rsidRPr="00F70B61">
        <w:rPr>
          <w:rFonts w:eastAsia="DengXian"/>
          <w:lang w:eastAsia="zh-CN"/>
        </w:rPr>
        <w:t>[</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76" w:name="_Toc51836911"/>
      <w:bookmarkStart w:id="877" w:name="_Toc19197368"/>
      <w:bookmarkStart w:id="878" w:name="_Toc27896521"/>
      <w:bookmarkStart w:id="879" w:name="_Toc36192689"/>
      <w:bookmarkStart w:id="880" w:name="_Toc37076420"/>
      <w:bookmarkStart w:id="881" w:name="_Toc45194870"/>
      <w:bookmarkStart w:id="882" w:name="_Toc47594282"/>
      <w:bookmarkStart w:id="883" w:name="_Toc68066595"/>
      <w:r>
        <w:t>6.2.1.7</w:t>
      </w:r>
      <w:r>
        <w:tab/>
        <w:t>Usage monitoring</w:t>
      </w:r>
      <w:bookmarkEnd w:id="876"/>
      <w:bookmarkEnd w:id="883"/>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84" w:name="_Toc51836912"/>
      <w:bookmarkStart w:id="885" w:name="_Toc68066596"/>
      <w:r>
        <w:t>6.2.1.8</w:t>
      </w:r>
      <w:r>
        <w:tab/>
        <w:t>Sponsored data connectivity</w:t>
      </w:r>
      <w:bookmarkEnd w:id="884"/>
      <w:bookmarkEnd w:id="885"/>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886" w:name="_Toc51836913"/>
      <w:bookmarkStart w:id="887" w:name="_Toc68066597"/>
      <w:r w:rsidRPr="00F70B61">
        <w:rPr>
          <w:rFonts w:cs="Arial"/>
          <w:lang w:eastAsia="zh-CN"/>
        </w:rPr>
        <w:t>6.2.2</w:t>
      </w:r>
      <w:r w:rsidRPr="00F70B61">
        <w:rPr>
          <w:rFonts w:cs="Arial"/>
          <w:lang w:eastAsia="zh-CN"/>
        </w:rPr>
        <w:tab/>
      </w:r>
      <w:r w:rsidRPr="00F70B61">
        <w:t>Session Management Function (SMF)</w:t>
      </w:r>
      <w:bookmarkEnd w:id="877"/>
      <w:bookmarkEnd w:id="878"/>
      <w:bookmarkEnd w:id="879"/>
      <w:bookmarkEnd w:id="880"/>
      <w:bookmarkEnd w:id="881"/>
      <w:bookmarkEnd w:id="882"/>
      <w:bookmarkEnd w:id="886"/>
      <w:bookmarkEnd w:id="887"/>
    </w:p>
    <w:p w14:paraId="790C1E19" w14:textId="77777777" w:rsidR="00787F8E" w:rsidRPr="00F70B61" w:rsidRDefault="00787F8E" w:rsidP="00787F8E">
      <w:pPr>
        <w:pStyle w:val="Heading4"/>
      </w:pPr>
      <w:bookmarkStart w:id="888" w:name="_Toc19197369"/>
      <w:bookmarkStart w:id="889" w:name="_Toc27896522"/>
      <w:bookmarkStart w:id="890" w:name="_Toc36192690"/>
      <w:bookmarkStart w:id="891" w:name="_Toc37076421"/>
      <w:bookmarkStart w:id="892" w:name="_Toc45194871"/>
      <w:bookmarkStart w:id="893" w:name="_Toc47594283"/>
      <w:bookmarkStart w:id="894" w:name="_Toc51836914"/>
      <w:bookmarkStart w:id="895" w:name="_Toc68066598"/>
      <w:r w:rsidRPr="00F70B61">
        <w:t>6.2.2.1</w:t>
      </w:r>
      <w:r w:rsidRPr="00F70B61">
        <w:tab/>
        <w:t>General</w:t>
      </w:r>
      <w:bookmarkEnd w:id="888"/>
      <w:bookmarkEnd w:id="889"/>
      <w:bookmarkEnd w:id="890"/>
      <w:bookmarkEnd w:id="891"/>
      <w:bookmarkEnd w:id="892"/>
      <w:bookmarkEnd w:id="893"/>
      <w:bookmarkEnd w:id="894"/>
      <w:bookmarkEnd w:id="895"/>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11E877EA" w:rsidR="00787F8E" w:rsidRPr="00F70B61" w:rsidRDefault="00787F8E" w:rsidP="00787F8E">
      <w:r w:rsidRPr="00F70B61">
        <w:lastRenderedPageBreak/>
        <w:t xml:space="preserve">The SMF control of the UPF(s) is described in </w:t>
      </w:r>
      <w:r w:rsidR="0030218C" w:rsidRPr="00F70B61">
        <w:t>TS</w:t>
      </w:r>
      <w:r w:rsidR="0030218C">
        <w:t> </w:t>
      </w:r>
      <w:r w:rsidR="0030218C" w:rsidRPr="00F70B61">
        <w:t>23.501</w:t>
      </w:r>
      <w:r w:rsidR="0030218C">
        <w:t> </w:t>
      </w:r>
      <w:r w:rsidR="0030218C" w:rsidRPr="00F70B61">
        <w:t>[</w:t>
      </w:r>
      <w:r w:rsidRPr="00F70B61">
        <w:t xml:space="preserve">2] as well as the interaction principles between SMF and RAN and between SMF and UE. The procedures for the interaction between SMF and UPF, SMF and RAN as well as SMF and UE are described in </w:t>
      </w:r>
      <w:r w:rsidR="0030218C" w:rsidRPr="00F70B61">
        <w:t>TS</w:t>
      </w:r>
      <w:r w:rsidR="0030218C">
        <w:t> </w:t>
      </w:r>
      <w:r w:rsidR="0030218C" w:rsidRPr="00F70B61">
        <w:t>23.502</w:t>
      </w:r>
      <w:r w:rsidR="0030218C">
        <w:t> </w:t>
      </w:r>
      <w:r w:rsidR="0030218C" w:rsidRPr="00F70B61">
        <w:t>[</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6420CA2E" w:rsidR="00787F8E" w:rsidRDefault="00787F8E" w:rsidP="00787F8E">
      <w:r>
        <w:t xml:space="preserve">A SMF may be served by one or more PCF nodes. The SMF shall contact the appropriate PCF as described in clause 6.3.7.1 of </w:t>
      </w:r>
      <w:r w:rsidR="0030218C">
        <w:t>TS</w:t>
      </w:r>
      <w:r w:rsidR="0030218C">
        <w:t> </w:t>
      </w:r>
      <w:r w:rsidR="0030218C">
        <w:t>23.501</w:t>
      </w:r>
      <w:r w:rsidR="0030218C">
        <w:t> </w:t>
      </w:r>
      <w:r w:rsidR="0030218C">
        <w:t>[</w:t>
      </w:r>
      <w:r>
        <w:t>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lastRenderedPageBreak/>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369A6598"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w:t>
      </w:r>
      <w:r w:rsidR="0030218C">
        <w:t>TS</w:t>
      </w:r>
      <w:r w:rsidR="0030218C">
        <w:t> </w:t>
      </w:r>
      <w:r w:rsidR="0030218C">
        <w:t>23.501</w:t>
      </w:r>
      <w:r w:rsidR="0030218C">
        <w:t> </w:t>
      </w:r>
      <w:r w:rsidR="0030218C">
        <w:t>[</w:t>
      </w:r>
      <w:r>
        <w:t>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6CD0DC9B" w:rsidR="00787F8E" w:rsidRDefault="00787F8E" w:rsidP="00787F8E">
      <w:r>
        <w:t xml:space="preserve">When the PCF provides updated PCC rules for the PDU Session to the SMF, and the PCC rules were not enforced due to that the UE is in suspend state, e.g. due to SRVCC to GERAN without DTM support as specified in clause 6.2.2.1 in the </w:t>
      </w:r>
      <w:r w:rsidR="0030218C">
        <w:t>TS</w:t>
      </w:r>
      <w:r w:rsidR="0030218C">
        <w:t> </w:t>
      </w:r>
      <w:r w:rsidR="0030218C">
        <w:t>23.216</w:t>
      </w:r>
      <w:r w:rsidR="0030218C">
        <w:t> </w:t>
      </w:r>
      <w:r w:rsidR="0030218C">
        <w:t>[</w:t>
      </w:r>
      <w:r>
        <w:t xml:space="preserve">25] or CSFB to UTRAN without PS Handover as specified in clause 6.5 in the </w:t>
      </w:r>
      <w:r w:rsidR="0030218C">
        <w:t>TS</w:t>
      </w:r>
      <w:r w:rsidR="0030218C">
        <w:t> </w:t>
      </w:r>
      <w:r w:rsidR="0030218C">
        <w:t>23.272</w:t>
      </w:r>
      <w:r w:rsidR="0030218C">
        <w:t> </w:t>
      </w:r>
      <w:r w:rsidR="0030218C">
        <w:t>[</w:t>
      </w:r>
      <w:r>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896" w:name="_Toc19197370"/>
      <w:bookmarkStart w:id="897" w:name="_Toc27896523"/>
      <w:bookmarkStart w:id="898" w:name="_Toc36192691"/>
      <w:bookmarkStart w:id="899" w:name="_Toc37076422"/>
      <w:bookmarkStart w:id="900" w:name="_Toc45194872"/>
      <w:bookmarkStart w:id="901" w:name="_Toc47594284"/>
      <w:bookmarkStart w:id="902" w:name="_Toc51836915"/>
      <w:bookmarkStart w:id="903" w:name="_Toc68066599"/>
      <w:r w:rsidRPr="00F70B61">
        <w:t>6.2.2.2</w:t>
      </w:r>
      <w:r w:rsidRPr="00F70B61">
        <w:tab/>
        <w:t>Service data flow detection</w:t>
      </w:r>
      <w:bookmarkEnd w:id="896"/>
      <w:bookmarkEnd w:id="897"/>
      <w:bookmarkEnd w:id="898"/>
      <w:bookmarkEnd w:id="899"/>
      <w:bookmarkEnd w:id="900"/>
      <w:bookmarkEnd w:id="901"/>
      <w:bookmarkEnd w:id="902"/>
      <w:bookmarkEnd w:id="903"/>
    </w:p>
    <w:p w14:paraId="2F4CE7DC" w14:textId="3FA3D445"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 xml:space="preserve">The SMF maps the service data flow template in the PCC Rule into the detection information in a Packet Detection Rules to the UPF as described in </w:t>
      </w:r>
      <w:r w:rsidR="0030218C" w:rsidRPr="00023E00">
        <w:t>TS</w:t>
      </w:r>
      <w:r w:rsidR="0030218C">
        <w:t> </w:t>
      </w:r>
      <w:r w:rsidR="0030218C" w:rsidRPr="00023E00">
        <w:t>23.501</w:t>
      </w:r>
      <w:r w:rsidR="0030218C">
        <w:t> </w:t>
      </w:r>
      <w:r w:rsidR="0030218C">
        <w:t>[</w:t>
      </w:r>
      <w:r w:rsidRPr="00023E00">
        <w:t>2].</w:t>
      </w:r>
    </w:p>
    <w:p w14:paraId="34679F77" w14:textId="144B481A" w:rsidR="00787F8E" w:rsidRPr="00F70B61" w:rsidRDefault="00787F8E" w:rsidP="00787F8E">
      <w:r w:rsidRPr="00F70B61">
        <w:t xml:space="preserve">The application detection filters provided to the SMF may be extended with the PFDs provided by the </w:t>
      </w:r>
      <w:r>
        <w:t xml:space="preserve">NEF (PFDF). </w:t>
      </w:r>
      <w:r w:rsidRPr="00F70B61">
        <w:t xml:space="preserve">How the SMF uses the service data flow detection capabilities in the UPF is described in </w:t>
      </w:r>
      <w:r w:rsidR="0030218C" w:rsidRPr="00F70B61">
        <w:t>TS</w:t>
      </w:r>
      <w:r w:rsidR="0030218C">
        <w:t> </w:t>
      </w:r>
      <w:r w:rsidR="0030218C" w:rsidRPr="00F70B61">
        <w:t>23.501</w:t>
      </w:r>
      <w:r w:rsidR="0030218C">
        <w:t> </w:t>
      </w:r>
      <w:r w:rsidR="0030218C" w:rsidRPr="00F70B61">
        <w:t>[</w:t>
      </w:r>
      <w:r w:rsidRPr="00F70B61">
        <w:t>2] clause 5.8.2.</w:t>
      </w:r>
    </w:p>
    <w:p w14:paraId="065D6915" w14:textId="3499FB39" w:rsidR="00787F8E" w:rsidRPr="00F70B61" w:rsidRDefault="00787F8E" w:rsidP="00787F8E">
      <w:r w:rsidRPr="00F70B61">
        <w:t>For IP PDU Session type</w:t>
      </w:r>
      <w:r>
        <w:t xml:space="preserve"> and Ethernet PDU Session type</w:t>
      </w:r>
      <w:r w:rsidRPr="00F70B61">
        <w:t xml:space="preserve">, the service data flow filters that may apply for traffic on a PDU Session are defined in </w:t>
      </w:r>
      <w:r w:rsidR="0030218C" w:rsidRPr="00F70B61">
        <w:t>TS</w:t>
      </w:r>
      <w:r w:rsidR="0030218C">
        <w:t> </w:t>
      </w:r>
      <w:r w:rsidR="0030218C" w:rsidRPr="00F70B61">
        <w:t>23.501</w:t>
      </w:r>
      <w:r w:rsidR="0030218C">
        <w:t> </w:t>
      </w:r>
      <w:r w:rsidR="0030218C" w:rsidRPr="00F70B61">
        <w:t>[</w:t>
      </w:r>
      <w:r w:rsidRPr="00F70B61">
        <w:t>2] clause 5.7.6.</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904" w:name="_Toc19197371"/>
      <w:bookmarkStart w:id="905" w:name="_Toc27896524"/>
      <w:bookmarkStart w:id="906" w:name="_Toc36192692"/>
      <w:bookmarkStart w:id="907" w:name="_Toc37076423"/>
      <w:bookmarkStart w:id="908" w:name="_Toc45194873"/>
      <w:bookmarkStart w:id="909" w:name="_Toc47594285"/>
      <w:bookmarkStart w:id="910" w:name="_Toc51836916"/>
      <w:bookmarkStart w:id="911" w:name="_Toc68066600"/>
      <w:r w:rsidRPr="00F70B61">
        <w:t>6.2.2.3</w:t>
      </w:r>
      <w:r w:rsidRPr="00F70B61">
        <w:tab/>
        <w:t>Measurement</w:t>
      </w:r>
      <w:bookmarkEnd w:id="904"/>
      <w:bookmarkEnd w:id="905"/>
      <w:bookmarkEnd w:id="906"/>
      <w:bookmarkEnd w:id="907"/>
      <w:bookmarkEnd w:id="908"/>
      <w:bookmarkEnd w:id="909"/>
      <w:bookmarkEnd w:id="910"/>
      <w:bookmarkEnd w:id="911"/>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 xml:space="preserve">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w:t>
      </w:r>
      <w:proofErr w:type="spellStart"/>
      <w:r>
        <w:t>non provided</w:t>
      </w:r>
      <w:proofErr w:type="spellEnd"/>
      <w:r>
        <w:t xml:space="preserve">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12" w:name="_Toc19197372"/>
      <w:bookmarkStart w:id="913" w:name="_Toc27896525"/>
      <w:bookmarkStart w:id="914" w:name="_Toc36192693"/>
      <w:bookmarkStart w:id="915" w:name="_Toc37076424"/>
      <w:bookmarkStart w:id="916" w:name="_Toc45194874"/>
      <w:bookmarkStart w:id="917" w:name="_Toc47594286"/>
      <w:bookmarkStart w:id="918" w:name="_Toc51836917"/>
      <w:bookmarkStart w:id="919" w:name="_Toc68066601"/>
      <w:r w:rsidRPr="00F70B61">
        <w:t>6.2.2.4</w:t>
      </w:r>
      <w:r w:rsidRPr="00F70B61">
        <w:tab/>
        <w:t>QoS control</w:t>
      </w:r>
      <w:bookmarkEnd w:id="912"/>
      <w:bookmarkEnd w:id="913"/>
      <w:bookmarkEnd w:id="914"/>
      <w:bookmarkEnd w:id="915"/>
      <w:bookmarkEnd w:id="916"/>
      <w:bookmarkEnd w:id="917"/>
      <w:bookmarkEnd w:id="918"/>
      <w:bookmarkEnd w:id="919"/>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0C493069" w:rsidR="00787F8E" w:rsidRDefault="00787F8E" w:rsidP="00787F8E">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w:t>
      </w:r>
      <w:r w:rsidR="0030218C">
        <w:rPr>
          <w:lang w:eastAsia="zh-CN"/>
        </w:rPr>
        <w:t>TS</w:t>
      </w:r>
      <w:r w:rsidR="0030218C">
        <w:rPr>
          <w:lang w:eastAsia="zh-CN"/>
        </w:rPr>
        <w:t> </w:t>
      </w:r>
      <w:r w:rsidR="0030218C">
        <w:rPr>
          <w:lang w:eastAsia="zh-CN"/>
        </w:rPr>
        <w:t>23.501</w:t>
      </w:r>
      <w:r w:rsidR="0030218C">
        <w:rPr>
          <w:lang w:eastAsia="zh-CN"/>
        </w:rPr>
        <w:t> </w:t>
      </w:r>
      <w:r w:rsidR="0030218C">
        <w:rPr>
          <w:lang w:eastAsia="zh-CN"/>
        </w:rPr>
        <w:t>[</w:t>
      </w:r>
      <w:r>
        <w:rPr>
          <w:lang w:eastAsia="zh-CN"/>
        </w:rPr>
        <w:t>2] clause 5.7.1.2a)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36C78E34"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 xml:space="preserve">AMBR for a PDU Session is enforced for bandwidth policing at the UPF(s) as described in </w:t>
      </w:r>
      <w:r w:rsidR="0030218C" w:rsidRPr="00F70B61">
        <w:t>TS</w:t>
      </w:r>
      <w:r w:rsidR="0030218C">
        <w:t> </w:t>
      </w:r>
      <w:r w:rsidR="0030218C" w:rsidRPr="00F70B61">
        <w:t>23.501</w:t>
      </w:r>
      <w:r w:rsidR="0030218C">
        <w:t> </w:t>
      </w:r>
      <w:r w:rsidR="0030218C" w:rsidRPr="00F70B61">
        <w:t>[</w:t>
      </w:r>
      <w:r w:rsidRPr="00F70B61">
        <w:t>2] clause</w:t>
      </w:r>
      <w:r>
        <w:t> </w:t>
      </w:r>
      <w:r w:rsidRPr="00F70B61">
        <w:t>5.7.1.</w:t>
      </w:r>
    </w:p>
    <w:p w14:paraId="1AEF960A" w14:textId="4341C3A2" w:rsidR="00787F8E" w:rsidRDefault="00787F8E" w:rsidP="00787F8E">
      <w:r>
        <w:t xml:space="preserve">The SMF generates </w:t>
      </w:r>
      <w:r w:rsidRPr="00A12350">
        <w:rPr>
          <w:noProof/>
        </w:rPr>
        <w:t>QoS</w:t>
      </w:r>
      <w:r>
        <w:t xml:space="preserve"> rule(s) as described in </w:t>
      </w:r>
      <w:r w:rsidR="0030218C">
        <w:t>TS</w:t>
      </w:r>
      <w:r w:rsidR="0030218C">
        <w:t> </w:t>
      </w:r>
      <w:r w:rsidR="0030218C">
        <w:t>23.501</w:t>
      </w:r>
      <w:r w:rsidR="0030218C">
        <w:t> </w:t>
      </w:r>
      <w:r w:rsidR="0030218C">
        <w:t>[</w:t>
      </w:r>
      <w:r>
        <w:t xml:space="preserve">2]. For a PDU </w:t>
      </w:r>
      <w:r w:rsidR="005C461D">
        <w:t>S</w:t>
      </w:r>
      <w:r>
        <w:t>ession of unstructured type, only one PCC Rule allowing all packets is to be activated in the SMF</w:t>
      </w:r>
      <w:r w:rsidRPr="00865F08">
        <w:t xml:space="preserve"> and only the QoS Flow associated with the default QoS rule exists as described in </w:t>
      </w:r>
      <w:r w:rsidR="0030218C" w:rsidRPr="00865F08">
        <w:t>TS</w:t>
      </w:r>
      <w:r w:rsidR="0030218C">
        <w:t> </w:t>
      </w:r>
      <w:r w:rsidR="0030218C" w:rsidRPr="00865F08">
        <w:t>23.501</w:t>
      </w:r>
      <w:r w:rsidR="0030218C">
        <w:t> </w:t>
      </w:r>
      <w:r w:rsidR="0030218C">
        <w:t>[</w:t>
      </w:r>
      <w:r w:rsidRPr="00865F08">
        <w:t xml:space="preserve">2] </w:t>
      </w:r>
      <w:r>
        <w:t>clause </w:t>
      </w:r>
      <w:r w:rsidRPr="00865F08">
        <w:t>5.7.1</w:t>
      </w:r>
      <w:r>
        <w:t>.</w:t>
      </w:r>
    </w:p>
    <w:p w14:paraId="745BAD5C" w14:textId="77777777" w:rsidR="00787F8E" w:rsidRPr="00F70B61" w:rsidRDefault="00787F8E" w:rsidP="00787F8E">
      <w:pPr>
        <w:pStyle w:val="Heading4"/>
      </w:pPr>
      <w:bookmarkStart w:id="920" w:name="_Toc19197373"/>
      <w:bookmarkStart w:id="921" w:name="_Toc27896526"/>
      <w:bookmarkStart w:id="922" w:name="_Toc36192694"/>
      <w:bookmarkStart w:id="923" w:name="_Toc37076425"/>
      <w:bookmarkStart w:id="924" w:name="_Toc45194875"/>
      <w:bookmarkStart w:id="925" w:name="_Toc47594287"/>
      <w:bookmarkStart w:id="926" w:name="_Toc51836918"/>
      <w:bookmarkStart w:id="927" w:name="_Toc68066602"/>
      <w:r w:rsidRPr="00F70B61">
        <w:t>6.2.2.5</w:t>
      </w:r>
      <w:r w:rsidRPr="00F70B61">
        <w:tab/>
        <w:t>Application detection</w:t>
      </w:r>
      <w:bookmarkEnd w:id="920"/>
      <w:bookmarkEnd w:id="921"/>
      <w:bookmarkEnd w:id="922"/>
      <w:bookmarkEnd w:id="923"/>
      <w:bookmarkEnd w:id="924"/>
      <w:bookmarkEnd w:id="925"/>
      <w:bookmarkEnd w:id="926"/>
      <w:bookmarkEnd w:id="927"/>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41B92947" w:rsidR="00787F8E" w:rsidRDefault="00787F8E" w:rsidP="00787F8E">
      <w:r>
        <w:t xml:space="preserve">If the PCF has subscribed to the event and notification is not muted for the specific PCC Rule, the SMF shall also instruct the UPF to report the Start/Stop of application, as described in the </w:t>
      </w:r>
      <w:r w:rsidR="0030218C">
        <w:t>TS</w:t>
      </w:r>
      <w:r w:rsidR="0030218C">
        <w:t> </w:t>
      </w:r>
      <w:r w:rsidR="0030218C">
        <w:t>23.501</w:t>
      </w:r>
      <w:r w:rsidR="0030218C">
        <w:t> </w:t>
      </w:r>
      <w:r w:rsidR="0030218C">
        <w:t>[</w:t>
      </w:r>
      <w:r>
        <w:t>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28" w:name="_Toc19197374"/>
      <w:bookmarkStart w:id="929" w:name="_Toc27896527"/>
      <w:bookmarkStart w:id="930" w:name="_Toc36192695"/>
      <w:bookmarkStart w:id="931" w:name="_Toc37076426"/>
      <w:bookmarkStart w:id="932" w:name="_Toc45194876"/>
      <w:bookmarkStart w:id="933" w:name="_Toc47594288"/>
      <w:bookmarkStart w:id="934" w:name="_Toc51836919"/>
      <w:bookmarkStart w:id="935" w:name="_Toc68066603"/>
      <w:r w:rsidRPr="00F70B61">
        <w:t>6.2.2.6</w:t>
      </w:r>
      <w:r w:rsidRPr="00F70B61">
        <w:tab/>
        <w:t>Traffic steering</w:t>
      </w:r>
      <w:bookmarkEnd w:id="928"/>
      <w:bookmarkEnd w:id="929"/>
      <w:bookmarkEnd w:id="930"/>
      <w:bookmarkEnd w:id="931"/>
      <w:bookmarkEnd w:id="932"/>
      <w:bookmarkEnd w:id="933"/>
      <w:bookmarkEnd w:id="934"/>
      <w:bookmarkEnd w:id="935"/>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2F6DBE60" w:rsidR="00787F8E" w:rsidRDefault="00787F8E" w:rsidP="00787F8E">
      <w:pPr>
        <w:rPr>
          <w:lang w:eastAsia="ja-JP"/>
        </w:rPr>
      </w:pPr>
      <w:r>
        <w:rPr>
          <w:lang w:eastAsia="ja-JP"/>
        </w:rPr>
        <w:t xml:space="preserve">Based on the received traffic steering policy ID(s), the UPF may remove or insert VLAN tags on N6 interface for downlink and uplink frames, respectively. The details of the scenario is defined in clause 5.6.10.2 of </w:t>
      </w:r>
      <w:r w:rsidR="0030218C">
        <w:rPr>
          <w:lang w:eastAsia="ja-JP"/>
        </w:rPr>
        <w:t>TS</w:t>
      </w:r>
      <w:r w:rsidR="0030218C">
        <w:rPr>
          <w:lang w:eastAsia="ja-JP"/>
        </w:rPr>
        <w:t> </w:t>
      </w:r>
      <w:r w:rsidR="0030218C">
        <w:rPr>
          <w:lang w:eastAsia="ja-JP"/>
        </w:rPr>
        <w:t>23.501</w:t>
      </w:r>
      <w:r w:rsidR="0030218C">
        <w:rPr>
          <w:lang w:eastAsia="ja-JP"/>
        </w:rPr>
        <w:t> </w:t>
      </w:r>
      <w:r w:rsidR="0030218C">
        <w:rPr>
          <w:lang w:eastAsia="ja-JP"/>
        </w:rPr>
        <w:t>[</w:t>
      </w:r>
      <w:r>
        <w:rPr>
          <w:lang w:eastAsia="ja-JP"/>
        </w:rPr>
        <w:t>2].</w:t>
      </w:r>
    </w:p>
    <w:p w14:paraId="6F04CE02" w14:textId="77777777" w:rsidR="00787F8E" w:rsidRPr="00F70B61" w:rsidRDefault="00787F8E" w:rsidP="00787F8E">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26602434" w14:textId="77777777" w:rsidR="00787F8E" w:rsidRDefault="00787F8E" w:rsidP="00787F8E">
      <w:pPr>
        <w:pStyle w:val="Heading4"/>
      </w:pPr>
      <w:bookmarkStart w:id="936" w:name="_Toc19197375"/>
      <w:bookmarkStart w:id="937" w:name="_Toc27896528"/>
      <w:bookmarkStart w:id="938" w:name="_Toc36192696"/>
      <w:bookmarkStart w:id="939" w:name="_Toc37076427"/>
      <w:bookmarkStart w:id="940" w:name="_Toc45194877"/>
      <w:bookmarkStart w:id="941" w:name="_Toc47594289"/>
      <w:bookmarkStart w:id="942" w:name="_Toc51836920"/>
      <w:bookmarkStart w:id="943" w:name="_Toc68066604"/>
      <w:r>
        <w:t>6.2.2.7</w:t>
      </w:r>
      <w:r>
        <w:tab/>
        <w:t>Access Traffic Steering, Switching and Splitting</w:t>
      </w:r>
      <w:bookmarkEnd w:id="936"/>
      <w:bookmarkEnd w:id="937"/>
      <w:bookmarkEnd w:id="938"/>
      <w:bookmarkEnd w:id="939"/>
      <w:bookmarkEnd w:id="940"/>
      <w:bookmarkEnd w:id="941"/>
      <w:bookmarkEnd w:id="942"/>
      <w:bookmarkEnd w:id="943"/>
    </w:p>
    <w:p w14:paraId="5159B3EF" w14:textId="7B8FD3DF" w:rsidR="00787F8E" w:rsidRDefault="00787F8E" w:rsidP="00787F8E">
      <w:r>
        <w:t xml:space="preserve">The SMF may support functionality for traffic steering, switching and splitting within a MA PDU Session, as described in </w:t>
      </w:r>
      <w:r w:rsidR="0030218C">
        <w:t>TS</w:t>
      </w:r>
      <w:r w:rsidR="0030218C">
        <w:t> </w:t>
      </w:r>
      <w:r w:rsidR="0030218C">
        <w:t>23.501</w:t>
      </w:r>
      <w:r w:rsidR="0030218C">
        <w:t> </w:t>
      </w:r>
      <w:r w:rsidR="0030218C">
        <w:t>[</w:t>
      </w:r>
      <w:r>
        <w:t>2].</w:t>
      </w:r>
    </w:p>
    <w:p w14:paraId="7958B7E1" w14:textId="61D7BFE0" w:rsidR="00787F8E" w:rsidRDefault="00787F8E" w:rsidP="00787F8E">
      <w:r>
        <w:t xml:space="preserve">Upon receiving a PCC rule which contains the MA PDU Session Control information, the SMF shall instruct the UPF accordingly and shall also create and provide applicable ATSSS rules to the UE (the details for both SMF actions are described in </w:t>
      </w:r>
      <w:r w:rsidR="0030218C">
        <w:t>TS</w:t>
      </w:r>
      <w:r w:rsidR="0030218C">
        <w:t> </w:t>
      </w:r>
      <w:r w:rsidR="0030218C">
        <w:t>23.501</w:t>
      </w:r>
      <w:r w:rsidR="0030218C">
        <w:t> </w:t>
      </w:r>
      <w:r w:rsidR="0030218C">
        <w:t>[</w:t>
      </w:r>
      <w:r>
        <w:t>2]).</w:t>
      </w:r>
    </w:p>
    <w:p w14:paraId="5B932DB2" w14:textId="77777777" w:rsidR="00787F8E" w:rsidRPr="00F70B61" w:rsidRDefault="00787F8E" w:rsidP="00787F8E">
      <w:pPr>
        <w:pStyle w:val="Heading3"/>
      </w:pPr>
      <w:bookmarkStart w:id="944" w:name="_Toc19197376"/>
      <w:bookmarkStart w:id="945" w:name="_Toc27896529"/>
      <w:bookmarkStart w:id="946" w:name="_Toc36192697"/>
      <w:bookmarkStart w:id="947" w:name="_Toc37076428"/>
      <w:bookmarkStart w:id="948" w:name="_Toc45194878"/>
      <w:bookmarkStart w:id="949" w:name="_Toc47594290"/>
      <w:bookmarkStart w:id="950" w:name="_Toc51836921"/>
      <w:bookmarkStart w:id="951" w:name="_Toc68066605"/>
      <w:r w:rsidRPr="00F70B61">
        <w:t>6.2.3</w:t>
      </w:r>
      <w:r w:rsidRPr="00F70B61">
        <w:tab/>
        <w:t>Application Function (AF)</w:t>
      </w:r>
      <w:bookmarkEnd w:id="944"/>
      <w:bookmarkEnd w:id="945"/>
      <w:bookmarkEnd w:id="946"/>
      <w:bookmarkEnd w:id="947"/>
      <w:bookmarkEnd w:id="948"/>
      <w:bookmarkEnd w:id="949"/>
      <w:bookmarkEnd w:id="950"/>
      <w:bookmarkEnd w:id="951"/>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52" w:name="_Toc19197377"/>
      <w:r>
        <w:t>The AF may receive a request to terminate an AF session. The PCF may include an indication that the transmission resources are lost due to PS to CS handover.</w:t>
      </w:r>
    </w:p>
    <w:p w14:paraId="033D8885" w14:textId="28633565" w:rsidR="00787F8E" w:rsidRDefault="00787F8E" w:rsidP="00787F8E">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30218C">
        <w:t>TS</w:t>
      </w:r>
      <w:r w:rsidR="0030218C">
        <w:t> </w:t>
      </w:r>
      <w:r w:rsidR="0030218C">
        <w:t>24.229</w:t>
      </w:r>
      <w:r w:rsidR="0030218C">
        <w:t> </w:t>
      </w:r>
      <w:r w:rsidR="0030218C">
        <w:t>[</w:t>
      </w:r>
      <w:r>
        <w:t xml:space="preserve">29] and </w:t>
      </w:r>
      <w:r w:rsidR="0030218C">
        <w:t>TS</w:t>
      </w:r>
      <w:r w:rsidR="0030218C">
        <w:t> </w:t>
      </w:r>
      <w:r w:rsidR="0030218C">
        <w:t>24.237</w:t>
      </w:r>
      <w:r w:rsidR="0030218C">
        <w:t> </w:t>
      </w:r>
      <w:r w:rsidR="0030218C">
        <w:t>[</w:t>
      </w:r>
      <w:r>
        <w:t>30].</w:t>
      </w:r>
    </w:p>
    <w:p w14:paraId="6AAAF6E8" w14:textId="77777777" w:rsidR="00787F8E" w:rsidRPr="00F70B61" w:rsidRDefault="00787F8E" w:rsidP="00787F8E">
      <w:pPr>
        <w:pStyle w:val="Heading3"/>
      </w:pPr>
      <w:bookmarkStart w:id="953" w:name="_Toc27896530"/>
      <w:bookmarkStart w:id="954" w:name="_Toc36192698"/>
      <w:bookmarkStart w:id="955" w:name="_Toc37076429"/>
      <w:bookmarkStart w:id="956" w:name="_Toc45194879"/>
      <w:bookmarkStart w:id="957" w:name="_Toc47594291"/>
      <w:bookmarkStart w:id="958" w:name="_Toc51836922"/>
      <w:bookmarkStart w:id="959" w:name="_Toc68066606"/>
      <w:r w:rsidRPr="00F70B61">
        <w:t>6.2.4</w:t>
      </w:r>
      <w:r w:rsidRPr="00F70B61">
        <w:tab/>
      </w:r>
      <w:r w:rsidRPr="00F70B61">
        <w:rPr>
          <w:lang w:val="en-US"/>
        </w:rPr>
        <w:t>Unified Data Repository</w:t>
      </w:r>
      <w:r w:rsidRPr="00F70B61">
        <w:t xml:space="preserve"> (UDR)</w:t>
      </w:r>
      <w:bookmarkEnd w:id="952"/>
      <w:bookmarkEnd w:id="953"/>
      <w:bookmarkEnd w:id="954"/>
      <w:bookmarkEnd w:id="955"/>
      <w:bookmarkEnd w:id="956"/>
      <w:bookmarkEnd w:id="957"/>
      <w:bookmarkEnd w:id="958"/>
      <w:bookmarkEnd w:id="959"/>
    </w:p>
    <w:p w14:paraId="3BCF2303" w14:textId="5935BC8C" w:rsidR="00787F8E" w:rsidRDefault="00787F8E" w:rsidP="00787F8E">
      <w:r>
        <w:t xml:space="preserve">The Unified Data Repository (UDR) is defined in </w:t>
      </w:r>
      <w:r w:rsidR="0030218C">
        <w:t>TS</w:t>
      </w:r>
      <w:r w:rsidR="0030218C">
        <w:t> </w:t>
      </w:r>
      <w:r w:rsidR="0030218C">
        <w:t>23.501</w:t>
      </w:r>
      <w:r w:rsidR="0030218C">
        <w:t> </w:t>
      </w:r>
      <w:r w:rsidR="0030218C">
        <w:t>[</w:t>
      </w:r>
      <w:r>
        <w:t>2].</w:t>
      </w:r>
    </w:p>
    <w:p w14:paraId="147EF6D2" w14:textId="77777777" w:rsidR="00787F8E" w:rsidRPr="00F70B61" w:rsidRDefault="00787F8E" w:rsidP="00787F8E">
      <w:pPr>
        <w:pStyle w:val="Heading3"/>
      </w:pPr>
      <w:bookmarkStart w:id="960" w:name="_Toc19197378"/>
      <w:bookmarkStart w:id="961" w:name="_Toc27896531"/>
      <w:bookmarkStart w:id="962" w:name="_Toc36192699"/>
      <w:bookmarkStart w:id="963" w:name="_Toc37076430"/>
      <w:bookmarkStart w:id="964" w:name="_Toc45194880"/>
      <w:bookmarkStart w:id="965" w:name="_Toc47594292"/>
      <w:bookmarkStart w:id="966" w:name="_Toc51836923"/>
      <w:bookmarkStart w:id="967" w:name="_Toc68066607"/>
      <w:r w:rsidRPr="00F70B61">
        <w:t>6.2.5</w:t>
      </w:r>
      <w:r>
        <w:tab/>
        <w:t>Charging Function (CHF)</w:t>
      </w:r>
      <w:bookmarkEnd w:id="960"/>
      <w:bookmarkEnd w:id="961"/>
      <w:bookmarkEnd w:id="962"/>
      <w:bookmarkEnd w:id="963"/>
      <w:bookmarkEnd w:id="964"/>
      <w:bookmarkEnd w:id="965"/>
      <w:bookmarkEnd w:id="966"/>
      <w:bookmarkEnd w:id="967"/>
    </w:p>
    <w:p w14:paraId="65CF89C3" w14:textId="41A50A59" w:rsidR="00787F8E" w:rsidRPr="00F70B61" w:rsidRDefault="00787F8E" w:rsidP="00787F8E">
      <w:r w:rsidRPr="00F70B61">
        <w:t>The</w:t>
      </w:r>
      <w:r>
        <w:t xml:space="preserve"> Charging Function is</w:t>
      </w:r>
      <w:r w:rsidRPr="00F70B61">
        <w:t xml:space="preserve"> specified in </w:t>
      </w:r>
      <w:r w:rsidR="0030218C" w:rsidRPr="00F70B61">
        <w:t>TS</w:t>
      </w:r>
      <w:r w:rsidR="0030218C">
        <w:t> </w:t>
      </w:r>
      <w:r w:rsidR="0030218C" w:rsidRPr="00F70B61">
        <w:t>32.240</w:t>
      </w:r>
      <w:r w:rsidR="0030218C">
        <w:t> </w:t>
      </w:r>
      <w:r w:rsidR="0030218C" w:rsidRPr="00F70B61">
        <w:t>[</w:t>
      </w:r>
      <w:r w:rsidRPr="00F70B61">
        <w:t>8].</w:t>
      </w:r>
    </w:p>
    <w:p w14:paraId="65E4F5DF" w14:textId="77777777" w:rsidR="00787F8E" w:rsidRPr="00F70B61" w:rsidRDefault="00787F8E" w:rsidP="00787F8E">
      <w:pPr>
        <w:pStyle w:val="Heading3"/>
      </w:pPr>
      <w:bookmarkStart w:id="968" w:name="_Toc19197379"/>
      <w:bookmarkStart w:id="969" w:name="_Toc27896532"/>
      <w:bookmarkStart w:id="970" w:name="_Toc36192700"/>
      <w:bookmarkStart w:id="971" w:name="_Toc37076431"/>
      <w:bookmarkStart w:id="972" w:name="_Toc45194881"/>
      <w:bookmarkStart w:id="973" w:name="_Toc47594293"/>
      <w:bookmarkStart w:id="974" w:name="_Toc51836924"/>
      <w:bookmarkStart w:id="975" w:name="_Toc68066608"/>
      <w:r w:rsidRPr="00F70B61">
        <w:t>6.2.6</w:t>
      </w:r>
      <w:r>
        <w:tab/>
        <w:t>Void</w:t>
      </w:r>
      <w:bookmarkEnd w:id="968"/>
      <w:bookmarkEnd w:id="969"/>
      <w:bookmarkEnd w:id="970"/>
      <w:bookmarkEnd w:id="971"/>
      <w:bookmarkEnd w:id="972"/>
      <w:bookmarkEnd w:id="973"/>
      <w:bookmarkEnd w:id="974"/>
      <w:bookmarkEnd w:id="975"/>
    </w:p>
    <w:p w14:paraId="1BB96BC4" w14:textId="77777777" w:rsidR="00787F8E" w:rsidRPr="00F70B61" w:rsidRDefault="00787F8E" w:rsidP="00787F8E"/>
    <w:p w14:paraId="33680C6E" w14:textId="77777777" w:rsidR="00787F8E" w:rsidRPr="00F70B61" w:rsidRDefault="00787F8E" w:rsidP="00787F8E">
      <w:pPr>
        <w:pStyle w:val="Heading3"/>
      </w:pPr>
      <w:bookmarkStart w:id="976" w:name="_Toc19197380"/>
      <w:bookmarkStart w:id="977" w:name="_Toc27896533"/>
      <w:bookmarkStart w:id="978" w:name="_Toc36192701"/>
      <w:bookmarkStart w:id="979" w:name="_Toc37076432"/>
      <w:bookmarkStart w:id="980" w:name="_Toc45194882"/>
      <w:bookmarkStart w:id="981" w:name="_Toc47594294"/>
      <w:bookmarkStart w:id="982" w:name="_Toc51836925"/>
      <w:bookmarkStart w:id="983" w:name="_Toc68066609"/>
      <w:r w:rsidRPr="00F70B61">
        <w:t>6.2.7</w:t>
      </w:r>
      <w:r w:rsidRPr="00F70B61">
        <w:tab/>
        <w:t>Network Exposure Function (NEF)</w:t>
      </w:r>
      <w:bookmarkEnd w:id="976"/>
      <w:bookmarkEnd w:id="977"/>
      <w:bookmarkEnd w:id="978"/>
      <w:bookmarkEnd w:id="979"/>
      <w:bookmarkEnd w:id="980"/>
      <w:bookmarkEnd w:id="981"/>
      <w:bookmarkEnd w:id="982"/>
      <w:bookmarkEnd w:id="983"/>
    </w:p>
    <w:p w14:paraId="39B1A3B7" w14:textId="1D4DC596" w:rsidR="00787F8E" w:rsidRDefault="00787F8E" w:rsidP="00787F8E">
      <w:r>
        <w:t xml:space="preserve">The Network Exposure Function (NEF) is defined in </w:t>
      </w:r>
      <w:r w:rsidR="0030218C">
        <w:t>TS</w:t>
      </w:r>
      <w:r w:rsidR="0030218C">
        <w:t> </w:t>
      </w:r>
      <w:r w:rsidR="0030218C">
        <w:t>23.501</w:t>
      </w:r>
      <w:r w:rsidR="0030218C">
        <w:t> </w:t>
      </w:r>
      <w:r w:rsidR="0030218C">
        <w:t>[</w:t>
      </w:r>
      <w:r>
        <w:t>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lastRenderedPageBreak/>
        <w:t>-</w:t>
      </w:r>
      <w:r>
        <w:tab/>
        <w:t xml:space="preserve">Negotiations for future </w:t>
      </w:r>
      <w:r w:rsidR="005C461D">
        <w:t>BDT</w:t>
      </w:r>
      <w:r>
        <w:t>.</w:t>
      </w:r>
    </w:p>
    <w:p w14:paraId="6EF64323" w14:textId="77777777" w:rsidR="00787F8E" w:rsidRPr="00F70B61" w:rsidRDefault="00787F8E" w:rsidP="00787F8E">
      <w:pPr>
        <w:pStyle w:val="Heading3"/>
      </w:pPr>
      <w:bookmarkStart w:id="984" w:name="_Toc19197381"/>
      <w:bookmarkStart w:id="985" w:name="_Toc27896534"/>
      <w:bookmarkStart w:id="986" w:name="_Toc36192702"/>
      <w:bookmarkStart w:id="987" w:name="_Toc37076433"/>
      <w:bookmarkStart w:id="988" w:name="_Toc45194883"/>
      <w:bookmarkStart w:id="989" w:name="_Toc47594295"/>
      <w:bookmarkStart w:id="990" w:name="_Toc51836926"/>
      <w:bookmarkStart w:id="991" w:name="_Toc68066610"/>
      <w:r w:rsidRPr="00F70B61">
        <w:t>6.2.8</w:t>
      </w:r>
      <w:r w:rsidRPr="00F70B61">
        <w:tab/>
        <w:t>Access and Mobility Management Function (AMF)</w:t>
      </w:r>
      <w:bookmarkEnd w:id="984"/>
      <w:bookmarkEnd w:id="985"/>
      <w:bookmarkEnd w:id="986"/>
      <w:bookmarkEnd w:id="987"/>
      <w:bookmarkEnd w:id="988"/>
      <w:bookmarkEnd w:id="989"/>
      <w:bookmarkEnd w:id="990"/>
      <w:bookmarkEnd w:id="991"/>
    </w:p>
    <w:p w14:paraId="787A9251" w14:textId="11A594B1" w:rsidR="00787F8E" w:rsidRPr="00F70B61" w:rsidRDefault="00787F8E" w:rsidP="00787F8E">
      <w:r w:rsidRPr="00F70B61">
        <w:t xml:space="preserve">The Access and Mobility Management Function (AMF) is defined in </w:t>
      </w:r>
      <w:r w:rsidR="0030218C" w:rsidRPr="00F70B61">
        <w:t>TS</w:t>
      </w:r>
      <w:r w:rsidR="0030218C">
        <w:t> </w:t>
      </w:r>
      <w:r w:rsidR="0030218C" w:rsidRPr="00F70B61">
        <w:t>23.501</w:t>
      </w:r>
      <w:r w:rsidR="0030218C">
        <w:t> </w:t>
      </w:r>
      <w:r w:rsidR="0030218C"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992" w:name="_Toc19197382"/>
      <w:bookmarkStart w:id="993" w:name="_Toc27896535"/>
      <w:bookmarkStart w:id="994" w:name="_Toc36192703"/>
      <w:bookmarkStart w:id="995" w:name="_Toc37076434"/>
      <w:bookmarkStart w:id="996" w:name="_Toc45194884"/>
      <w:bookmarkStart w:id="997" w:name="_Toc47594296"/>
      <w:bookmarkStart w:id="998" w:name="_Toc51836927"/>
      <w:bookmarkStart w:id="999" w:name="_Toc68066611"/>
      <w:r w:rsidRPr="00F70B61">
        <w:t>6.2.9</w:t>
      </w:r>
      <w:r w:rsidRPr="00F70B61">
        <w:tab/>
        <w:t>Network Data Analytics Function (NWDAF)</w:t>
      </w:r>
      <w:bookmarkEnd w:id="992"/>
      <w:bookmarkEnd w:id="993"/>
      <w:bookmarkEnd w:id="994"/>
      <w:bookmarkEnd w:id="995"/>
      <w:bookmarkEnd w:id="996"/>
      <w:bookmarkEnd w:id="997"/>
      <w:bookmarkEnd w:id="998"/>
      <w:bookmarkEnd w:id="999"/>
    </w:p>
    <w:p w14:paraId="746BEF9F" w14:textId="343475F8"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w:t>
      </w:r>
      <w:r w:rsidR="0030218C">
        <w:rPr>
          <w:rFonts w:eastAsia="DengXian"/>
        </w:rPr>
        <w:t>TS</w:t>
      </w:r>
      <w:r w:rsidR="0030218C">
        <w:rPr>
          <w:rFonts w:eastAsia="DengXian"/>
        </w:rPr>
        <w:t> </w:t>
      </w:r>
      <w:r w:rsidR="0030218C">
        <w:rPr>
          <w:rFonts w:eastAsia="DengXian"/>
        </w:rPr>
        <w:t>23.288</w:t>
      </w:r>
      <w:r w:rsidR="0030218C">
        <w:rPr>
          <w:rFonts w:eastAsia="DengXian"/>
        </w:rPr>
        <w:t> </w:t>
      </w:r>
      <w:r w:rsidR="0030218C">
        <w:rPr>
          <w:rFonts w:eastAsia="DengXian"/>
        </w:rPr>
        <w:t>[</w:t>
      </w:r>
      <w:r w:rsidR="00787F8E">
        <w:rPr>
          <w:rFonts w:eastAsia="DengXian"/>
        </w:rPr>
        <w:t>24].</w:t>
      </w:r>
    </w:p>
    <w:p w14:paraId="6BD4AF0E" w14:textId="77777777" w:rsidR="00787F8E" w:rsidRPr="00F70B61" w:rsidRDefault="00787F8E" w:rsidP="00787F8E">
      <w:pPr>
        <w:pStyle w:val="Heading2"/>
      </w:pPr>
      <w:bookmarkStart w:id="1000" w:name="_Toc19197383"/>
      <w:bookmarkStart w:id="1001" w:name="_Toc27896536"/>
      <w:bookmarkStart w:id="1002" w:name="_Toc36192704"/>
      <w:bookmarkStart w:id="1003" w:name="_Toc37076435"/>
      <w:bookmarkStart w:id="1004" w:name="_Toc45194885"/>
      <w:bookmarkStart w:id="1005" w:name="_Toc47594297"/>
      <w:bookmarkStart w:id="1006" w:name="_Toc51836928"/>
      <w:bookmarkStart w:id="1007" w:name="_Toc68066612"/>
      <w:r w:rsidRPr="00F70B61">
        <w:t>6.3</w:t>
      </w:r>
      <w:r w:rsidRPr="00F70B61">
        <w:tab/>
        <w:t>Policy and charging control rule</w:t>
      </w:r>
      <w:bookmarkEnd w:id="1000"/>
      <w:bookmarkEnd w:id="1001"/>
      <w:bookmarkEnd w:id="1002"/>
      <w:bookmarkEnd w:id="1003"/>
      <w:bookmarkEnd w:id="1004"/>
      <w:bookmarkEnd w:id="1005"/>
      <w:bookmarkEnd w:id="1006"/>
      <w:bookmarkEnd w:id="1007"/>
    </w:p>
    <w:p w14:paraId="594C9582" w14:textId="77777777" w:rsidR="00787F8E" w:rsidRPr="00F70B61" w:rsidRDefault="00787F8E" w:rsidP="00787F8E">
      <w:pPr>
        <w:pStyle w:val="Heading3"/>
      </w:pPr>
      <w:bookmarkStart w:id="1008" w:name="_Toc19197384"/>
      <w:bookmarkStart w:id="1009" w:name="_Toc27896537"/>
      <w:bookmarkStart w:id="1010" w:name="_Toc36192705"/>
      <w:bookmarkStart w:id="1011" w:name="_Toc37076436"/>
      <w:bookmarkStart w:id="1012" w:name="_Toc45194886"/>
      <w:bookmarkStart w:id="1013" w:name="_Toc47594298"/>
      <w:bookmarkStart w:id="1014" w:name="_Toc51836929"/>
      <w:bookmarkStart w:id="1015" w:name="_Toc68066613"/>
      <w:r w:rsidRPr="00F70B61">
        <w:t>6.3.1</w:t>
      </w:r>
      <w:r w:rsidRPr="00F70B61">
        <w:tab/>
        <w:t>General</w:t>
      </w:r>
      <w:bookmarkEnd w:id="1008"/>
      <w:bookmarkEnd w:id="1009"/>
      <w:bookmarkEnd w:id="1010"/>
      <w:bookmarkEnd w:id="1011"/>
      <w:bookmarkEnd w:id="1012"/>
      <w:bookmarkEnd w:id="1013"/>
      <w:bookmarkEnd w:id="1014"/>
      <w:bookmarkEnd w:id="1015"/>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8C460C1" w:rsidR="00787F8E" w:rsidRDefault="00787F8E" w:rsidP="00787F8E">
      <w:r>
        <w:t xml:space="preserve">Two different types of PCC rules exist: Dynamic rules and predefined rules. The dynamic PCC rules are provisioned by the PCF to the SMF, while the predefined PCC rules are configured into the SMF, as described in </w:t>
      </w:r>
      <w:r w:rsidR="0030218C">
        <w:t>TS</w:t>
      </w:r>
      <w:r w:rsidR="0030218C">
        <w:t> </w:t>
      </w:r>
      <w:r w:rsidR="0030218C">
        <w:t>23.501</w:t>
      </w:r>
      <w:r w:rsidR="0030218C">
        <w:t> </w:t>
      </w:r>
      <w:r w:rsidR="0030218C">
        <w:t>[</w:t>
      </w:r>
      <w:r>
        <w:t>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3D6DFBA" w:rsidR="00787F8E" w:rsidRPr="00F70B61" w:rsidRDefault="00787F8E" w:rsidP="00787F8E">
      <w:r w:rsidRPr="00F70B61">
        <w:t xml:space="preserve">The differences with table 6.3 in </w:t>
      </w:r>
      <w:r w:rsidR="0030218C" w:rsidRPr="00F70B61">
        <w:t>TS</w:t>
      </w:r>
      <w:r w:rsidR="0030218C">
        <w:t> </w:t>
      </w:r>
      <w:r w:rsidR="0030218C" w:rsidRPr="00F70B61">
        <w:t>23.203</w:t>
      </w:r>
      <w:r w:rsidR="0030218C">
        <w:t> </w:t>
      </w:r>
      <w:r w:rsidR="0030218C" w:rsidRPr="00F70B61">
        <w:t>[</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8ABE98"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7D6959">
            <w:pPr>
              <w:keepNext/>
              <w:keepLines/>
              <w:tabs>
                <w:tab w:val="left" w:pos="6062"/>
              </w:tabs>
              <w:spacing w:after="0"/>
              <w:rPr>
                <w:rFonts w:ascii="Arial" w:hAnsi="Arial"/>
                <w:sz w:val="18"/>
                <w:szCs w:val="18"/>
              </w:rPr>
            </w:pPr>
            <w:r w:rsidRPr="00F70B61">
              <w:rPr>
                <w:rFonts w:ascii="Arial" w:hAnsi="Arial"/>
                <w:sz w:val="18"/>
                <w:szCs w:val="18"/>
              </w:rPr>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7777777"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7777777" w:rsidR="00787F8E" w:rsidRPr="00F70B61" w:rsidRDefault="00787F8E" w:rsidP="007D695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77777777"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77777777" w:rsidR="00787F8E" w:rsidRPr="00627C98" w:rsidRDefault="00787F8E" w:rsidP="007D6959">
            <w:pPr>
              <w:pStyle w:val="TAL"/>
              <w:rPr>
                <w:szCs w:val="18"/>
              </w:rPr>
            </w:pPr>
            <w:r w:rsidRPr="00627C98">
              <w:rPr>
                <w:szCs w:val="18"/>
              </w:rPr>
              <w:t>Indicates UE IP address should be preserved. It is defined in TS 23.501 [2], clause 5.6.7.</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77777777" w:rsidR="00787F8E" w:rsidRPr="00627C98" w:rsidRDefault="00787F8E" w:rsidP="007D6959">
            <w:pPr>
              <w:pStyle w:val="TAL"/>
              <w:rPr>
                <w:szCs w:val="18"/>
              </w:rPr>
            </w:pPr>
            <w:r>
              <w:rPr>
                <w:szCs w:val="18"/>
              </w:rPr>
              <w:t>Indicates that the target PDU Sessions should be correlated via a common DNAI in the user plane. It is described in TS 23.501 [2], clause 5.6.7.</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663770" w:rsidRPr="00F70B61" w14:paraId="31141154" w14:textId="77777777" w:rsidTr="004D2422">
        <w:trPr>
          <w:cantSplit/>
        </w:trPr>
        <w:tc>
          <w:tcPr>
            <w:tcW w:w="1613" w:type="dxa"/>
          </w:tcPr>
          <w:p w14:paraId="7A417B4D" w14:textId="76150CA1" w:rsidR="00663770" w:rsidRPr="00627C98" w:rsidRDefault="00663770" w:rsidP="00663770">
            <w:pPr>
              <w:pStyle w:val="TAL"/>
              <w:rPr>
                <w:szCs w:val="18"/>
              </w:rPr>
            </w:pPr>
            <w:r>
              <w:rPr>
                <w:szCs w:val="18"/>
              </w:rPr>
              <w:t>Information on User Plane Latency requirements</w:t>
            </w:r>
          </w:p>
        </w:tc>
        <w:tc>
          <w:tcPr>
            <w:tcW w:w="3279" w:type="dxa"/>
          </w:tcPr>
          <w:p w14:paraId="3D243AE6" w14:textId="7361391F" w:rsidR="00663770" w:rsidRPr="00627C98" w:rsidRDefault="00663770" w:rsidP="00663770">
            <w:pPr>
              <w:pStyle w:val="TAL"/>
              <w:rPr>
                <w:szCs w:val="18"/>
              </w:rPr>
            </w:pPr>
            <w:r>
              <w:rPr>
                <w:szCs w:val="18"/>
              </w:rPr>
              <w:t>Indicates the user plane latency requirements. (see TS 23.548 [33])</w:t>
            </w:r>
          </w:p>
        </w:tc>
        <w:tc>
          <w:tcPr>
            <w:tcW w:w="1364" w:type="dxa"/>
          </w:tcPr>
          <w:p w14:paraId="31F46232" w14:textId="77777777" w:rsidR="00663770" w:rsidRPr="00F70B61" w:rsidRDefault="00663770" w:rsidP="00663770">
            <w:pPr>
              <w:pStyle w:val="TAL"/>
              <w:rPr>
                <w:szCs w:val="18"/>
              </w:rPr>
            </w:pPr>
          </w:p>
        </w:tc>
        <w:tc>
          <w:tcPr>
            <w:tcW w:w="1748" w:type="dxa"/>
          </w:tcPr>
          <w:p w14:paraId="0767ED70" w14:textId="75F4B70F" w:rsidR="00663770" w:rsidRPr="00F70B61" w:rsidRDefault="00663770" w:rsidP="00663770">
            <w:pPr>
              <w:pStyle w:val="TAL"/>
            </w:pPr>
            <w:r w:rsidRPr="00F70B61">
              <w:t>Yes</w:t>
            </w:r>
          </w:p>
        </w:tc>
        <w:tc>
          <w:tcPr>
            <w:tcW w:w="1627" w:type="dxa"/>
          </w:tcPr>
          <w:p w14:paraId="390C89ED" w14:textId="481FA6B9" w:rsidR="00663770" w:rsidRPr="00F70B61" w:rsidRDefault="00663770" w:rsidP="00663770">
            <w:pPr>
              <w:pStyle w:val="TAL"/>
            </w:pPr>
            <w:r w:rsidRPr="00F70B61">
              <w:t>Added</w:t>
            </w:r>
          </w:p>
        </w:tc>
      </w:tr>
      <w:tr w:rsidR="00663770" w:rsidRPr="00F70B61" w14:paraId="14887F39" w14:textId="77777777" w:rsidTr="007D6959">
        <w:trPr>
          <w:cantSplit/>
        </w:trPr>
        <w:tc>
          <w:tcPr>
            <w:tcW w:w="1613" w:type="dxa"/>
          </w:tcPr>
          <w:p w14:paraId="08FFF287" w14:textId="77777777" w:rsidR="00663770" w:rsidRPr="00F70B61" w:rsidRDefault="00663770" w:rsidP="00663770">
            <w:pPr>
              <w:pStyle w:val="TAL"/>
            </w:pPr>
            <w:r w:rsidRPr="00F70B61">
              <w:rPr>
                <w:b/>
                <w:szCs w:val="18"/>
              </w:rPr>
              <w:t>NBIFOM related control Information</w:t>
            </w:r>
          </w:p>
        </w:tc>
        <w:tc>
          <w:tcPr>
            <w:tcW w:w="3279" w:type="dxa"/>
          </w:tcPr>
          <w:p w14:paraId="5E07E1E2" w14:textId="77777777" w:rsidR="00663770" w:rsidRPr="00F70B61" w:rsidRDefault="00663770" w:rsidP="00663770">
            <w:pPr>
              <w:pStyle w:val="TAL"/>
            </w:pPr>
            <w:r w:rsidRPr="00F70B61">
              <w:rPr>
                <w:i/>
                <w:szCs w:val="18"/>
              </w:rPr>
              <w:t>This part describes PCC rule information related with NBIFOM</w:t>
            </w:r>
          </w:p>
        </w:tc>
        <w:tc>
          <w:tcPr>
            <w:tcW w:w="1364" w:type="dxa"/>
          </w:tcPr>
          <w:p w14:paraId="6F7187D2" w14:textId="77777777" w:rsidR="00663770" w:rsidRPr="00F70B61" w:rsidRDefault="00663770" w:rsidP="00663770">
            <w:pPr>
              <w:pStyle w:val="TAL"/>
              <w:rPr>
                <w:szCs w:val="18"/>
              </w:rPr>
            </w:pPr>
          </w:p>
        </w:tc>
        <w:tc>
          <w:tcPr>
            <w:tcW w:w="1748" w:type="dxa"/>
          </w:tcPr>
          <w:p w14:paraId="717472A1" w14:textId="77777777" w:rsidR="00663770" w:rsidRPr="00F70B61" w:rsidRDefault="00663770" w:rsidP="00663770">
            <w:pPr>
              <w:pStyle w:val="TAL"/>
            </w:pPr>
          </w:p>
        </w:tc>
        <w:tc>
          <w:tcPr>
            <w:tcW w:w="1627" w:type="dxa"/>
          </w:tcPr>
          <w:p w14:paraId="1B5E87B2" w14:textId="77777777" w:rsidR="00663770" w:rsidRPr="00F70B61" w:rsidRDefault="00663770" w:rsidP="00663770">
            <w:pPr>
              <w:pStyle w:val="TAL"/>
            </w:pPr>
          </w:p>
        </w:tc>
      </w:tr>
      <w:tr w:rsidR="00663770" w:rsidRPr="00F70B61" w14:paraId="379FE828" w14:textId="77777777" w:rsidTr="007D6959">
        <w:trPr>
          <w:cantSplit/>
        </w:trPr>
        <w:tc>
          <w:tcPr>
            <w:tcW w:w="1613" w:type="dxa"/>
          </w:tcPr>
          <w:p w14:paraId="53857317" w14:textId="77777777" w:rsidR="00663770" w:rsidRPr="00F70B61" w:rsidRDefault="00663770" w:rsidP="00663770">
            <w:pPr>
              <w:pStyle w:val="TAL"/>
            </w:pPr>
            <w:r w:rsidRPr="00F70B61">
              <w:rPr>
                <w:szCs w:val="18"/>
              </w:rPr>
              <w:t>Allowed Access Type</w:t>
            </w:r>
          </w:p>
        </w:tc>
        <w:tc>
          <w:tcPr>
            <w:tcW w:w="3279" w:type="dxa"/>
          </w:tcPr>
          <w:p w14:paraId="419D1AD6" w14:textId="77777777" w:rsidR="00663770" w:rsidRPr="00F70B61" w:rsidRDefault="00663770" w:rsidP="00663770">
            <w:pPr>
              <w:pStyle w:val="TAL"/>
            </w:pPr>
            <w:r w:rsidRPr="00F70B61">
              <w:rPr>
                <w:szCs w:val="18"/>
              </w:rPr>
              <w:t>The access to be used for traffic identified by the PCC rule</w:t>
            </w:r>
          </w:p>
        </w:tc>
        <w:tc>
          <w:tcPr>
            <w:tcW w:w="1364" w:type="dxa"/>
          </w:tcPr>
          <w:p w14:paraId="431B69A5" w14:textId="77777777" w:rsidR="00663770" w:rsidRPr="00F70B61" w:rsidRDefault="00663770" w:rsidP="00663770">
            <w:pPr>
              <w:pStyle w:val="TAL"/>
              <w:rPr>
                <w:szCs w:val="18"/>
              </w:rPr>
            </w:pPr>
          </w:p>
        </w:tc>
        <w:tc>
          <w:tcPr>
            <w:tcW w:w="1748" w:type="dxa"/>
          </w:tcPr>
          <w:p w14:paraId="0DB0B9FC" w14:textId="77777777" w:rsidR="00663770" w:rsidRPr="00F70B61" w:rsidRDefault="00663770" w:rsidP="00663770">
            <w:pPr>
              <w:pStyle w:val="TAL"/>
            </w:pPr>
          </w:p>
        </w:tc>
        <w:tc>
          <w:tcPr>
            <w:tcW w:w="1627" w:type="dxa"/>
          </w:tcPr>
          <w:p w14:paraId="4FDBA042" w14:textId="77777777" w:rsidR="00663770" w:rsidRPr="00F70B61" w:rsidRDefault="00663770" w:rsidP="00663770">
            <w:pPr>
              <w:pStyle w:val="TAL"/>
            </w:pPr>
            <w:r w:rsidRPr="00F70B61">
              <w:t>Removed</w:t>
            </w:r>
          </w:p>
        </w:tc>
      </w:tr>
      <w:tr w:rsidR="00663770" w:rsidRPr="00F70B61" w14:paraId="216E16F9" w14:textId="77777777" w:rsidTr="007D6959">
        <w:trPr>
          <w:cantSplit/>
        </w:trPr>
        <w:tc>
          <w:tcPr>
            <w:tcW w:w="1613" w:type="dxa"/>
          </w:tcPr>
          <w:p w14:paraId="0C9A1AC1" w14:textId="77777777" w:rsidR="00663770" w:rsidRPr="00F70B61" w:rsidRDefault="00663770" w:rsidP="00663770">
            <w:pPr>
              <w:pStyle w:val="TAL"/>
              <w:rPr>
                <w:szCs w:val="18"/>
                <w:lang w:val="en-US"/>
              </w:rPr>
            </w:pPr>
            <w:r w:rsidRPr="00F70B61">
              <w:rPr>
                <w:rFonts w:hint="eastAsia"/>
                <w:b/>
                <w:szCs w:val="18"/>
                <w:lang w:val="en-US"/>
              </w:rPr>
              <w:t>RAN support information</w:t>
            </w:r>
          </w:p>
        </w:tc>
        <w:tc>
          <w:tcPr>
            <w:tcW w:w="3279" w:type="dxa"/>
          </w:tcPr>
          <w:p w14:paraId="0F0117E3" w14:textId="77777777" w:rsidR="00663770" w:rsidRPr="00F70B61" w:rsidRDefault="00663770" w:rsidP="00663770">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663770" w:rsidRPr="00F70B61" w:rsidRDefault="00663770" w:rsidP="00663770">
            <w:pPr>
              <w:pStyle w:val="TAL"/>
              <w:rPr>
                <w:szCs w:val="18"/>
                <w:lang w:val="en-US"/>
              </w:rPr>
            </w:pPr>
          </w:p>
        </w:tc>
        <w:tc>
          <w:tcPr>
            <w:tcW w:w="1748" w:type="dxa"/>
          </w:tcPr>
          <w:p w14:paraId="296B9640" w14:textId="77777777" w:rsidR="00663770" w:rsidRPr="00F70B61" w:rsidRDefault="00663770" w:rsidP="00663770">
            <w:pPr>
              <w:pStyle w:val="TAL"/>
            </w:pPr>
          </w:p>
        </w:tc>
        <w:tc>
          <w:tcPr>
            <w:tcW w:w="1627" w:type="dxa"/>
          </w:tcPr>
          <w:p w14:paraId="1F6FDC96" w14:textId="77777777" w:rsidR="00663770" w:rsidRPr="00F70B61" w:rsidRDefault="00663770" w:rsidP="00663770">
            <w:pPr>
              <w:pStyle w:val="TAL"/>
            </w:pPr>
          </w:p>
        </w:tc>
      </w:tr>
      <w:tr w:rsidR="00663770" w:rsidRPr="00F70B61" w14:paraId="47470B49" w14:textId="77777777" w:rsidTr="007D6959">
        <w:trPr>
          <w:cantSplit/>
        </w:trPr>
        <w:tc>
          <w:tcPr>
            <w:tcW w:w="1613" w:type="dxa"/>
          </w:tcPr>
          <w:p w14:paraId="177415F1" w14:textId="77777777" w:rsidR="00663770" w:rsidRPr="00F70B61" w:rsidRDefault="00663770" w:rsidP="00663770">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77777777" w:rsidR="00663770" w:rsidRPr="00F70B61" w:rsidRDefault="00663770" w:rsidP="00663770">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518F556" w14:textId="77777777" w:rsidR="00663770" w:rsidRPr="00F70B61" w:rsidRDefault="00663770" w:rsidP="00663770">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663770" w:rsidRPr="00F70B61" w:rsidRDefault="00663770" w:rsidP="00663770">
            <w:pPr>
              <w:pStyle w:val="TAL"/>
            </w:pPr>
            <w:r w:rsidRPr="00F70B61">
              <w:t>Yes</w:t>
            </w:r>
          </w:p>
        </w:tc>
        <w:tc>
          <w:tcPr>
            <w:tcW w:w="1627" w:type="dxa"/>
          </w:tcPr>
          <w:p w14:paraId="79F1AB56" w14:textId="77777777" w:rsidR="00663770" w:rsidRPr="00F70B61" w:rsidRDefault="00663770" w:rsidP="00663770">
            <w:pPr>
              <w:pStyle w:val="TAL"/>
            </w:pPr>
            <w:r w:rsidRPr="00F70B61">
              <w:t>None</w:t>
            </w:r>
          </w:p>
        </w:tc>
      </w:tr>
      <w:tr w:rsidR="00663770" w:rsidRPr="00F70B61" w14:paraId="74EFBA82" w14:textId="77777777" w:rsidTr="007D6959">
        <w:trPr>
          <w:cantSplit/>
        </w:trPr>
        <w:tc>
          <w:tcPr>
            <w:tcW w:w="1613" w:type="dxa"/>
          </w:tcPr>
          <w:p w14:paraId="0B88D1E7" w14:textId="77777777" w:rsidR="00663770" w:rsidRPr="00F70B61" w:rsidRDefault="00663770" w:rsidP="00663770">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77777777" w:rsidR="00663770" w:rsidRPr="00F70B61" w:rsidRDefault="00663770" w:rsidP="00663770">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3E2B9A6" w14:textId="77777777" w:rsidR="00663770" w:rsidRPr="00F70B61" w:rsidRDefault="00663770" w:rsidP="00663770">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663770" w:rsidRPr="00F70B61" w:rsidRDefault="00663770" w:rsidP="00663770">
            <w:pPr>
              <w:pStyle w:val="TAL"/>
            </w:pPr>
            <w:r w:rsidRPr="00F70B61">
              <w:t>Yes</w:t>
            </w:r>
          </w:p>
        </w:tc>
        <w:tc>
          <w:tcPr>
            <w:tcW w:w="1627" w:type="dxa"/>
          </w:tcPr>
          <w:p w14:paraId="01249EE0" w14:textId="77777777" w:rsidR="00663770" w:rsidRPr="00F70B61" w:rsidRDefault="00663770" w:rsidP="00663770">
            <w:pPr>
              <w:pStyle w:val="TAL"/>
            </w:pPr>
            <w:r w:rsidRPr="00F70B61">
              <w:t>None</w:t>
            </w:r>
          </w:p>
        </w:tc>
      </w:tr>
      <w:tr w:rsidR="00663770" w:rsidRPr="00F70B61" w14:paraId="5C0EE675" w14:textId="77777777" w:rsidTr="007D6959">
        <w:trPr>
          <w:cantSplit/>
        </w:trPr>
        <w:tc>
          <w:tcPr>
            <w:tcW w:w="1613" w:type="dxa"/>
          </w:tcPr>
          <w:p w14:paraId="2BD303D7" w14:textId="77777777" w:rsidR="00663770" w:rsidRDefault="00663770" w:rsidP="00663770">
            <w:pPr>
              <w:pStyle w:val="TAL"/>
              <w:rPr>
                <w:b/>
                <w:lang w:val="en-US"/>
              </w:rPr>
            </w:pPr>
            <w:r w:rsidRPr="00627C98">
              <w:rPr>
                <w:b/>
                <w:lang w:val="en-US"/>
              </w:rPr>
              <w:t>MA PDU Session Control</w:t>
            </w:r>
          </w:p>
          <w:p w14:paraId="594722CD" w14:textId="77777777" w:rsidR="00663770" w:rsidRPr="00627C98" w:rsidRDefault="00663770" w:rsidP="00663770">
            <w:pPr>
              <w:pStyle w:val="TAL"/>
              <w:rPr>
                <w:b/>
                <w:lang w:val="en-US"/>
              </w:rPr>
            </w:pPr>
            <w:r>
              <w:rPr>
                <w:b/>
                <w:lang w:val="en-US"/>
              </w:rPr>
              <w:t>(NOTE 20)</w:t>
            </w:r>
          </w:p>
        </w:tc>
        <w:tc>
          <w:tcPr>
            <w:tcW w:w="3279" w:type="dxa"/>
          </w:tcPr>
          <w:p w14:paraId="190EE831" w14:textId="77777777" w:rsidR="00663770" w:rsidRPr="00627C98" w:rsidRDefault="00663770" w:rsidP="00663770">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663770" w:rsidRPr="00F70B61" w:rsidRDefault="00663770" w:rsidP="00663770">
            <w:pPr>
              <w:pStyle w:val="TAL"/>
              <w:rPr>
                <w:szCs w:val="18"/>
                <w:lang w:val="en-US"/>
              </w:rPr>
            </w:pPr>
          </w:p>
        </w:tc>
        <w:tc>
          <w:tcPr>
            <w:tcW w:w="1748" w:type="dxa"/>
          </w:tcPr>
          <w:p w14:paraId="359267B3" w14:textId="77777777" w:rsidR="00663770" w:rsidRPr="00F70B61" w:rsidRDefault="00663770" w:rsidP="00663770">
            <w:pPr>
              <w:pStyle w:val="TAL"/>
            </w:pPr>
            <w:r w:rsidRPr="00F70B61">
              <w:t>Yes</w:t>
            </w:r>
          </w:p>
        </w:tc>
        <w:tc>
          <w:tcPr>
            <w:tcW w:w="1627" w:type="dxa"/>
          </w:tcPr>
          <w:p w14:paraId="4CA11E29" w14:textId="77777777" w:rsidR="00663770" w:rsidRPr="00627C98" w:rsidRDefault="00663770" w:rsidP="00663770">
            <w:pPr>
              <w:pStyle w:val="TAL"/>
            </w:pPr>
            <w:r>
              <w:t>New</w:t>
            </w:r>
          </w:p>
        </w:tc>
      </w:tr>
      <w:tr w:rsidR="00663770" w:rsidRPr="00F70B61" w14:paraId="77A9623B" w14:textId="77777777" w:rsidTr="007D6959">
        <w:trPr>
          <w:cantSplit/>
        </w:trPr>
        <w:tc>
          <w:tcPr>
            <w:tcW w:w="1613" w:type="dxa"/>
          </w:tcPr>
          <w:p w14:paraId="42ABEEFF" w14:textId="77777777" w:rsidR="00663770" w:rsidRPr="00F70B61" w:rsidRDefault="00663770" w:rsidP="00663770">
            <w:pPr>
              <w:pStyle w:val="TAL"/>
              <w:rPr>
                <w:lang w:val="en-US"/>
              </w:rPr>
            </w:pPr>
            <w:r>
              <w:rPr>
                <w:lang w:val="en-US"/>
              </w:rPr>
              <w:t>Application descriptors</w:t>
            </w:r>
          </w:p>
        </w:tc>
        <w:tc>
          <w:tcPr>
            <w:tcW w:w="3279" w:type="dxa"/>
          </w:tcPr>
          <w:p w14:paraId="58FC73F8" w14:textId="77777777" w:rsidR="00663770" w:rsidRPr="00F70B61" w:rsidRDefault="00663770" w:rsidP="00663770">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67F9C7EF" w14:textId="77777777" w:rsidR="00663770" w:rsidRPr="00F70B61" w:rsidRDefault="00663770" w:rsidP="00663770">
            <w:pPr>
              <w:pStyle w:val="TAL"/>
              <w:rPr>
                <w:szCs w:val="18"/>
                <w:lang w:val="en-US"/>
              </w:rPr>
            </w:pPr>
            <w:r>
              <w:rPr>
                <w:szCs w:val="18"/>
                <w:lang w:val="en-US"/>
              </w:rPr>
              <w:t>Conditional (NOTE 27)</w:t>
            </w:r>
          </w:p>
        </w:tc>
        <w:tc>
          <w:tcPr>
            <w:tcW w:w="1748" w:type="dxa"/>
          </w:tcPr>
          <w:p w14:paraId="747809AB" w14:textId="77777777" w:rsidR="00663770" w:rsidRPr="00F70B61" w:rsidRDefault="00663770" w:rsidP="00663770">
            <w:pPr>
              <w:pStyle w:val="TAL"/>
            </w:pPr>
            <w:r w:rsidRPr="00F70B61">
              <w:t>Yes</w:t>
            </w:r>
          </w:p>
        </w:tc>
        <w:tc>
          <w:tcPr>
            <w:tcW w:w="1627" w:type="dxa"/>
          </w:tcPr>
          <w:p w14:paraId="3C17C9E6" w14:textId="77777777" w:rsidR="00663770" w:rsidRPr="00F70B61" w:rsidRDefault="00663770" w:rsidP="00663770">
            <w:pPr>
              <w:pStyle w:val="TAL"/>
            </w:pPr>
            <w:r>
              <w:t>New</w:t>
            </w:r>
          </w:p>
        </w:tc>
      </w:tr>
      <w:tr w:rsidR="00663770" w:rsidRPr="00F70B61" w14:paraId="46D90063" w14:textId="77777777" w:rsidTr="007D6959">
        <w:trPr>
          <w:cantSplit/>
        </w:trPr>
        <w:tc>
          <w:tcPr>
            <w:tcW w:w="1613" w:type="dxa"/>
          </w:tcPr>
          <w:p w14:paraId="382A5DEE" w14:textId="77777777" w:rsidR="00663770" w:rsidRPr="00F70B61" w:rsidRDefault="00663770" w:rsidP="00663770">
            <w:pPr>
              <w:pStyle w:val="TAL"/>
              <w:rPr>
                <w:lang w:val="en-US"/>
              </w:rPr>
            </w:pPr>
            <w:r>
              <w:rPr>
                <w:lang w:val="en-US"/>
              </w:rPr>
              <w:t>Steering Functionality</w:t>
            </w:r>
          </w:p>
        </w:tc>
        <w:tc>
          <w:tcPr>
            <w:tcW w:w="3279" w:type="dxa"/>
          </w:tcPr>
          <w:p w14:paraId="4C624DE6" w14:textId="77777777" w:rsidR="00663770" w:rsidRPr="00F70B61" w:rsidRDefault="00663770" w:rsidP="00663770">
            <w:pPr>
              <w:pStyle w:val="TAL"/>
              <w:rPr>
                <w:lang w:val="en-US" w:eastAsia="ja-JP"/>
              </w:rPr>
            </w:pPr>
            <w:r>
              <w:rPr>
                <w:lang w:val="en-US" w:eastAsia="ja-JP"/>
              </w:rPr>
              <w:t>Indicates the applicable traffic steering functionality.</w:t>
            </w:r>
          </w:p>
        </w:tc>
        <w:tc>
          <w:tcPr>
            <w:tcW w:w="1364" w:type="dxa"/>
          </w:tcPr>
          <w:p w14:paraId="7253539B" w14:textId="77777777" w:rsidR="00663770" w:rsidRPr="00F70B61" w:rsidRDefault="00663770" w:rsidP="00663770">
            <w:pPr>
              <w:pStyle w:val="TAL"/>
              <w:rPr>
                <w:szCs w:val="18"/>
                <w:lang w:val="en-US"/>
              </w:rPr>
            </w:pPr>
            <w:r>
              <w:rPr>
                <w:szCs w:val="18"/>
                <w:lang w:val="en-US"/>
              </w:rPr>
              <w:t>Conditional (NOTE 21)</w:t>
            </w:r>
          </w:p>
        </w:tc>
        <w:tc>
          <w:tcPr>
            <w:tcW w:w="1748" w:type="dxa"/>
          </w:tcPr>
          <w:p w14:paraId="01BB6676" w14:textId="77777777" w:rsidR="00663770" w:rsidRPr="00F70B61" w:rsidRDefault="00663770" w:rsidP="00663770">
            <w:pPr>
              <w:pStyle w:val="TAL"/>
            </w:pPr>
            <w:r w:rsidRPr="00F70B61">
              <w:t>Yes</w:t>
            </w:r>
          </w:p>
        </w:tc>
        <w:tc>
          <w:tcPr>
            <w:tcW w:w="1627" w:type="dxa"/>
          </w:tcPr>
          <w:p w14:paraId="0D5667CE" w14:textId="77777777" w:rsidR="00663770" w:rsidRPr="00F70B61" w:rsidRDefault="00663770" w:rsidP="00663770">
            <w:pPr>
              <w:pStyle w:val="TAL"/>
            </w:pPr>
            <w:r>
              <w:t>New</w:t>
            </w:r>
          </w:p>
        </w:tc>
      </w:tr>
      <w:tr w:rsidR="00663770" w:rsidRPr="00F70B61" w14:paraId="7CD38E69" w14:textId="77777777" w:rsidTr="007D6959">
        <w:trPr>
          <w:cantSplit/>
        </w:trPr>
        <w:tc>
          <w:tcPr>
            <w:tcW w:w="1613" w:type="dxa"/>
          </w:tcPr>
          <w:p w14:paraId="0DF0A96E" w14:textId="77777777" w:rsidR="00663770" w:rsidRPr="00F70B61" w:rsidRDefault="00663770" w:rsidP="00663770">
            <w:pPr>
              <w:pStyle w:val="TAL"/>
              <w:rPr>
                <w:lang w:val="en-US"/>
              </w:rPr>
            </w:pPr>
            <w:r>
              <w:rPr>
                <w:lang w:val="en-US"/>
              </w:rPr>
              <w:lastRenderedPageBreak/>
              <w:t>Steering mode</w:t>
            </w:r>
          </w:p>
        </w:tc>
        <w:tc>
          <w:tcPr>
            <w:tcW w:w="3279" w:type="dxa"/>
          </w:tcPr>
          <w:p w14:paraId="64A0927D" w14:textId="77777777" w:rsidR="00663770" w:rsidRPr="00F70B61" w:rsidRDefault="00663770" w:rsidP="00663770">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663770" w:rsidRPr="00F70B61" w:rsidRDefault="00663770" w:rsidP="00663770">
            <w:pPr>
              <w:pStyle w:val="TAL"/>
              <w:rPr>
                <w:szCs w:val="18"/>
                <w:lang w:val="en-US"/>
              </w:rPr>
            </w:pPr>
            <w:r>
              <w:rPr>
                <w:szCs w:val="18"/>
                <w:lang w:val="en-US"/>
              </w:rPr>
              <w:t>Conditional (NOTE 21)</w:t>
            </w:r>
          </w:p>
        </w:tc>
        <w:tc>
          <w:tcPr>
            <w:tcW w:w="1748" w:type="dxa"/>
          </w:tcPr>
          <w:p w14:paraId="21E907A8" w14:textId="77777777" w:rsidR="00663770" w:rsidRPr="00F70B61" w:rsidRDefault="00663770" w:rsidP="00663770">
            <w:pPr>
              <w:pStyle w:val="TAL"/>
            </w:pPr>
            <w:r w:rsidRPr="00F70B61">
              <w:t>Yes</w:t>
            </w:r>
          </w:p>
        </w:tc>
        <w:tc>
          <w:tcPr>
            <w:tcW w:w="1627" w:type="dxa"/>
          </w:tcPr>
          <w:p w14:paraId="03D77C98" w14:textId="77777777" w:rsidR="00663770" w:rsidRPr="00F70B61" w:rsidRDefault="00663770" w:rsidP="00663770">
            <w:pPr>
              <w:pStyle w:val="TAL"/>
            </w:pPr>
            <w:r>
              <w:t>New</w:t>
            </w:r>
          </w:p>
        </w:tc>
      </w:tr>
      <w:tr w:rsidR="00663770" w:rsidRPr="00F70B61" w14:paraId="348FFDFF" w14:textId="77777777" w:rsidTr="007D6959">
        <w:trPr>
          <w:cantSplit/>
        </w:trPr>
        <w:tc>
          <w:tcPr>
            <w:tcW w:w="1613" w:type="dxa"/>
          </w:tcPr>
          <w:p w14:paraId="5B0B3F04" w14:textId="77777777" w:rsidR="00663770" w:rsidRDefault="00663770" w:rsidP="00663770">
            <w:pPr>
              <w:pStyle w:val="TAL"/>
              <w:rPr>
                <w:lang w:val="en-US"/>
              </w:rPr>
            </w:pPr>
            <w:r>
              <w:rPr>
                <w:lang w:val="en-US"/>
              </w:rPr>
              <w:t>Charging key for Non-3GPP access</w:t>
            </w:r>
          </w:p>
          <w:p w14:paraId="597D5372" w14:textId="77777777" w:rsidR="00663770" w:rsidRPr="00F70B61" w:rsidRDefault="00663770" w:rsidP="00663770">
            <w:pPr>
              <w:pStyle w:val="TAL"/>
              <w:rPr>
                <w:lang w:val="en-US"/>
              </w:rPr>
            </w:pPr>
            <w:r>
              <w:rPr>
                <w:lang w:val="en-US"/>
              </w:rPr>
              <w:t>(NOTE 22)</w:t>
            </w:r>
          </w:p>
        </w:tc>
        <w:tc>
          <w:tcPr>
            <w:tcW w:w="3279" w:type="dxa"/>
          </w:tcPr>
          <w:p w14:paraId="37F711D5" w14:textId="77777777" w:rsidR="00663770" w:rsidRPr="00F70B61" w:rsidRDefault="00663770" w:rsidP="00663770">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663770" w:rsidRPr="00F70B61" w:rsidRDefault="00663770" w:rsidP="00663770">
            <w:pPr>
              <w:pStyle w:val="TAL"/>
              <w:rPr>
                <w:szCs w:val="18"/>
                <w:lang w:val="en-US"/>
              </w:rPr>
            </w:pPr>
          </w:p>
        </w:tc>
        <w:tc>
          <w:tcPr>
            <w:tcW w:w="1748" w:type="dxa"/>
          </w:tcPr>
          <w:p w14:paraId="27879B5D" w14:textId="77777777" w:rsidR="00663770" w:rsidRPr="00F70B61" w:rsidRDefault="00663770" w:rsidP="00663770">
            <w:pPr>
              <w:pStyle w:val="TAL"/>
            </w:pPr>
            <w:r w:rsidRPr="00F70B61">
              <w:t>Yes</w:t>
            </w:r>
          </w:p>
        </w:tc>
        <w:tc>
          <w:tcPr>
            <w:tcW w:w="1627" w:type="dxa"/>
          </w:tcPr>
          <w:p w14:paraId="185FF6E9" w14:textId="77777777" w:rsidR="00663770" w:rsidRPr="00F70B61" w:rsidRDefault="00663770" w:rsidP="00663770">
            <w:pPr>
              <w:pStyle w:val="TAL"/>
            </w:pPr>
            <w:r>
              <w:t>New</w:t>
            </w:r>
          </w:p>
        </w:tc>
      </w:tr>
      <w:tr w:rsidR="00663770" w:rsidRPr="00F70B61" w14:paraId="73955006" w14:textId="77777777" w:rsidTr="007D6959">
        <w:trPr>
          <w:cantSplit/>
        </w:trPr>
        <w:tc>
          <w:tcPr>
            <w:tcW w:w="1613" w:type="dxa"/>
          </w:tcPr>
          <w:p w14:paraId="130FDFB4" w14:textId="77777777" w:rsidR="00663770" w:rsidRDefault="00663770" w:rsidP="00663770">
            <w:pPr>
              <w:pStyle w:val="TAL"/>
              <w:rPr>
                <w:lang w:val="en-US"/>
              </w:rPr>
            </w:pPr>
            <w:r>
              <w:rPr>
                <w:lang w:val="en-US"/>
              </w:rPr>
              <w:t>Monitoring key for Non-3GPP access</w:t>
            </w:r>
          </w:p>
          <w:p w14:paraId="6305BB7A" w14:textId="77777777" w:rsidR="00663770" w:rsidRPr="00F70B61" w:rsidRDefault="00663770" w:rsidP="00663770">
            <w:pPr>
              <w:pStyle w:val="TAL"/>
              <w:rPr>
                <w:lang w:val="en-US"/>
              </w:rPr>
            </w:pPr>
            <w:r>
              <w:rPr>
                <w:lang w:val="en-US"/>
              </w:rPr>
              <w:t>(NOTE 23)</w:t>
            </w:r>
          </w:p>
        </w:tc>
        <w:tc>
          <w:tcPr>
            <w:tcW w:w="3279" w:type="dxa"/>
          </w:tcPr>
          <w:p w14:paraId="6DF63546" w14:textId="77777777" w:rsidR="00663770" w:rsidRPr="00F70B61" w:rsidRDefault="00663770" w:rsidP="00663770">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663770" w:rsidRPr="00F70B61" w:rsidRDefault="00663770" w:rsidP="00663770">
            <w:pPr>
              <w:pStyle w:val="TAL"/>
              <w:rPr>
                <w:szCs w:val="18"/>
                <w:lang w:val="en-US"/>
              </w:rPr>
            </w:pPr>
          </w:p>
        </w:tc>
        <w:tc>
          <w:tcPr>
            <w:tcW w:w="1748" w:type="dxa"/>
          </w:tcPr>
          <w:p w14:paraId="11DDAA5E" w14:textId="77777777" w:rsidR="00663770" w:rsidRPr="00F70B61" w:rsidRDefault="00663770" w:rsidP="00663770">
            <w:pPr>
              <w:pStyle w:val="TAL"/>
            </w:pPr>
            <w:r w:rsidRPr="00F70B61">
              <w:t>Yes</w:t>
            </w:r>
          </w:p>
        </w:tc>
        <w:tc>
          <w:tcPr>
            <w:tcW w:w="1627" w:type="dxa"/>
          </w:tcPr>
          <w:p w14:paraId="7FDD9B21" w14:textId="77777777" w:rsidR="00663770" w:rsidRPr="00F70B61" w:rsidRDefault="00663770" w:rsidP="00663770">
            <w:pPr>
              <w:pStyle w:val="TAL"/>
            </w:pPr>
            <w:r>
              <w:t>New</w:t>
            </w:r>
          </w:p>
        </w:tc>
      </w:tr>
      <w:tr w:rsidR="00663770" w:rsidRPr="00F70B61" w14:paraId="25E6EF0A" w14:textId="77777777" w:rsidTr="007D6959">
        <w:trPr>
          <w:cantSplit/>
        </w:trPr>
        <w:tc>
          <w:tcPr>
            <w:tcW w:w="1613" w:type="dxa"/>
          </w:tcPr>
          <w:p w14:paraId="422BECF1" w14:textId="77777777" w:rsidR="00663770" w:rsidRPr="00627C98" w:rsidRDefault="00663770" w:rsidP="00663770">
            <w:pPr>
              <w:pStyle w:val="TAL"/>
              <w:rPr>
                <w:b/>
                <w:lang w:val="en-US"/>
              </w:rPr>
            </w:pPr>
            <w:r>
              <w:rPr>
                <w:b/>
                <w:lang w:val="en-US"/>
              </w:rPr>
              <w:t>QoS Monitoring for URLLC</w:t>
            </w:r>
          </w:p>
        </w:tc>
        <w:tc>
          <w:tcPr>
            <w:tcW w:w="3279" w:type="dxa"/>
          </w:tcPr>
          <w:p w14:paraId="2A2DAFA5" w14:textId="77777777" w:rsidR="00663770" w:rsidRPr="00627C98" w:rsidRDefault="00663770" w:rsidP="00663770">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663770" w:rsidRPr="00F70B61" w:rsidRDefault="00663770" w:rsidP="00663770">
            <w:pPr>
              <w:pStyle w:val="TAL"/>
              <w:rPr>
                <w:szCs w:val="18"/>
                <w:lang w:val="en-US"/>
              </w:rPr>
            </w:pPr>
          </w:p>
        </w:tc>
        <w:tc>
          <w:tcPr>
            <w:tcW w:w="1748" w:type="dxa"/>
          </w:tcPr>
          <w:p w14:paraId="73028BDA" w14:textId="77777777" w:rsidR="00663770" w:rsidRPr="00F70B61" w:rsidRDefault="00663770" w:rsidP="00663770">
            <w:pPr>
              <w:pStyle w:val="TAL"/>
            </w:pPr>
          </w:p>
        </w:tc>
        <w:tc>
          <w:tcPr>
            <w:tcW w:w="1627" w:type="dxa"/>
          </w:tcPr>
          <w:p w14:paraId="43BC326A" w14:textId="77777777" w:rsidR="00663770" w:rsidRPr="00627C98" w:rsidRDefault="00663770" w:rsidP="00663770">
            <w:pPr>
              <w:pStyle w:val="TAL"/>
            </w:pPr>
          </w:p>
        </w:tc>
      </w:tr>
      <w:tr w:rsidR="00663770" w:rsidRPr="00F70B61" w14:paraId="582EC8B9" w14:textId="77777777" w:rsidTr="007D6959">
        <w:trPr>
          <w:cantSplit/>
        </w:trPr>
        <w:tc>
          <w:tcPr>
            <w:tcW w:w="1613" w:type="dxa"/>
          </w:tcPr>
          <w:p w14:paraId="276D2701" w14:textId="77777777" w:rsidR="00663770" w:rsidRPr="00F70B61" w:rsidRDefault="00663770" w:rsidP="00663770">
            <w:pPr>
              <w:pStyle w:val="TAL"/>
              <w:rPr>
                <w:lang w:val="en-US"/>
              </w:rPr>
            </w:pPr>
            <w:r>
              <w:rPr>
                <w:lang w:val="en-US"/>
              </w:rPr>
              <w:t>QoS parameter(s) to be measured</w:t>
            </w:r>
          </w:p>
        </w:tc>
        <w:tc>
          <w:tcPr>
            <w:tcW w:w="3279" w:type="dxa"/>
          </w:tcPr>
          <w:p w14:paraId="217E1912" w14:textId="77777777" w:rsidR="00663770" w:rsidRPr="00F70B61" w:rsidRDefault="00663770" w:rsidP="00663770">
            <w:pPr>
              <w:pStyle w:val="TAL"/>
              <w:rPr>
                <w:lang w:val="en-US" w:eastAsia="ja-JP"/>
              </w:rPr>
            </w:pPr>
            <w:r>
              <w:rPr>
                <w:lang w:val="en-US" w:eastAsia="ja-JP"/>
              </w:rPr>
              <w:t>UL packet delay, DL packet delay or round trip packet delay.</w:t>
            </w:r>
          </w:p>
        </w:tc>
        <w:tc>
          <w:tcPr>
            <w:tcW w:w="1364" w:type="dxa"/>
          </w:tcPr>
          <w:p w14:paraId="7D949ADB" w14:textId="77777777" w:rsidR="00663770" w:rsidRPr="00F70B61" w:rsidRDefault="00663770" w:rsidP="00663770">
            <w:pPr>
              <w:pStyle w:val="TAL"/>
              <w:rPr>
                <w:szCs w:val="18"/>
                <w:lang w:val="en-US"/>
              </w:rPr>
            </w:pPr>
          </w:p>
        </w:tc>
        <w:tc>
          <w:tcPr>
            <w:tcW w:w="1748" w:type="dxa"/>
          </w:tcPr>
          <w:p w14:paraId="4905C329" w14:textId="77777777" w:rsidR="00663770" w:rsidRPr="00F70B61" w:rsidRDefault="00663770" w:rsidP="00663770">
            <w:pPr>
              <w:pStyle w:val="TAL"/>
            </w:pPr>
            <w:r w:rsidRPr="00F70B61">
              <w:t>Yes</w:t>
            </w:r>
          </w:p>
        </w:tc>
        <w:tc>
          <w:tcPr>
            <w:tcW w:w="1627" w:type="dxa"/>
          </w:tcPr>
          <w:p w14:paraId="7D1CE29E" w14:textId="77777777" w:rsidR="00663770" w:rsidRPr="00F70B61" w:rsidRDefault="00663770" w:rsidP="00663770">
            <w:pPr>
              <w:pStyle w:val="TAL"/>
            </w:pPr>
            <w:r>
              <w:t>Added</w:t>
            </w:r>
          </w:p>
        </w:tc>
      </w:tr>
      <w:tr w:rsidR="00663770" w:rsidRPr="00F70B61" w14:paraId="6ADDD84E" w14:textId="77777777" w:rsidTr="007D6959">
        <w:trPr>
          <w:cantSplit/>
        </w:trPr>
        <w:tc>
          <w:tcPr>
            <w:tcW w:w="1613" w:type="dxa"/>
          </w:tcPr>
          <w:p w14:paraId="15D74ED4" w14:textId="77777777" w:rsidR="00663770" w:rsidRPr="00F70B61" w:rsidRDefault="00663770" w:rsidP="00663770">
            <w:pPr>
              <w:pStyle w:val="TAL"/>
              <w:rPr>
                <w:lang w:val="en-US"/>
              </w:rPr>
            </w:pPr>
            <w:r>
              <w:rPr>
                <w:lang w:val="en-US"/>
              </w:rPr>
              <w:t>Reporting frequency</w:t>
            </w:r>
          </w:p>
        </w:tc>
        <w:tc>
          <w:tcPr>
            <w:tcW w:w="3279" w:type="dxa"/>
          </w:tcPr>
          <w:p w14:paraId="7FF7EAE3" w14:textId="77777777" w:rsidR="00663770" w:rsidRPr="00F70B61" w:rsidRDefault="00663770" w:rsidP="00663770">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663770" w:rsidRPr="00F70B61" w:rsidRDefault="00663770" w:rsidP="00663770">
            <w:pPr>
              <w:pStyle w:val="TAL"/>
              <w:rPr>
                <w:szCs w:val="18"/>
                <w:lang w:val="en-US"/>
              </w:rPr>
            </w:pPr>
          </w:p>
        </w:tc>
        <w:tc>
          <w:tcPr>
            <w:tcW w:w="1748" w:type="dxa"/>
          </w:tcPr>
          <w:p w14:paraId="0B197871" w14:textId="77777777" w:rsidR="00663770" w:rsidRPr="00F70B61" w:rsidRDefault="00663770" w:rsidP="00663770">
            <w:pPr>
              <w:pStyle w:val="TAL"/>
            </w:pPr>
            <w:r w:rsidRPr="00F70B61">
              <w:t>Yes</w:t>
            </w:r>
          </w:p>
        </w:tc>
        <w:tc>
          <w:tcPr>
            <w:tcW w:w="1627" w:type="dxa"/>
          </w:tcPr>
          <w:p w14:paraId="6B2E50C7" w14:textId="77777777" w:rsidR="00663770" w:rsidRPr="00F70B61" w:rsidRDefault="00663770" w:rsidP="00663770">
            <w:pPr>
              <w:pStyle w:val="TAL"/>
            </w:pPr>
            <w:r>
              <w:t>Added</w:t>
            </w:r>
          </w:p>
        </w:tc>
      </w:tr>
      <w:tr w:rsidR="00663770" w:rsidRPr="00F70B61" w14:paraId="0C0E2FB4" w14:textId="77777777" w:rsidTr="007D6959">
        <w:trPr>
          <w:cantSplit/>
        </w:trPr>
        <w:tc>
          <w:tcPr>
            <w:tcW w:w="1613" w:type="dxa"/>
          </w:tcPr>
          <w:p w14:paraId="5BC00578" w14:textId="77777777" w:rsidR="00663770" w:rsidRPr="00F70B61" w:rsidRDefault="00663770" w:rsidP="00663770">
            <w:pPr>
              <w:pStyle w:val="TAL"/>
              <w:rPr>
                <w:lang w:val="en-US"/>
              </w:rPr>
            </w:pPr>
            <w:r>
              <w:rPr>
                <w:lang w:val="en-US"/>
              </w:rPr>
              <w:t>Target of reporting</w:t>
            </w:r>
          </w:p>
        </w:tc>
        <w:tc>
          <w:tcPr>
            <w:tcW w:w="3279" w:type="dxa"/>
          </w:tcPr>
          <w:p w14:paraId="709EC467" w14:textId="77777777" w:rsidR="00663770" w:rsidRPr="00F70B61" w:rsidRDefault="00663770" w:rsidP="00663770">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663770" w:rsidRPr="00F70B61" w:rsidRDefault="00663770" w:rsidP="00663770">
            <w:pPr>
              <w:pStyle w:val="TAL"/>
              <w:rPr>
                <w:szCs w:val="18"/>
                <w:lang w:val="en-US"/>
              </w:rPr>
            </w:pPr>
          </w:p>
        </w:tc>
        <w:tc>
          <w:tcPr>
            <w:tcW w:w="1748" w:type="dxa"/>
          </w:tcPr>
          <w:p w14:paraId="091BA172" w14:textId="77777777" w:rsidR="00663770" w:rsidRPr="00F70B61" w:rsidRDefault="00663770" w:rsidP="00663770">
            <w:pPr>
              <w:pStyle w:val="TAL"/>
            </w:pPr>
            <w:r w:rsidRPr="00F70B61">
              <w:t>Yes</w:t>
            </w:r>
          </w:p>
        </w:tc>
        <w:tc>
          <w:tcPr>
            <w:tcW w:w="1627" w:type="dxa"/>
          </w:tcPr>
          <w:p w14:paraId="040D449F" w14:textId="77777777" w:rsidR="00663770" w:rsidRPr="00F70B61" w:rsidRDefault="00663770" w:rsidP="00663770">
            <w:pPr>
              <w:pStyle w:val="TAL"/>
            </w:pPr>
            <w:r>
              <w:t>Added</w:t>
            </w:r>
          </w:p>
        </w:tc>
      </w:tr>
      <w:tr w:rsidR="00663770" w:rsidRPr="00F70B61" w14:paraId="584C40EC" w14:textId="77777777" w:rsidTr="007D6959">
        <w:trPr>
          <w:cantSplit/>
        </w:trPr>
        <w:tc>
          <w:tcPr>
            <w:tcW w:w="1613" w:type="dxa"/>
          </w:tcPr>
          <w:p w14:paraId="1748B8C0" w14:textId="77777777" w:rsidR="00663770" w:rsidRDefault="00663770" w:rsidP="00663770">
            <w:pPr>
              <w:pStyle w:val="TAL"/>
              <w:rPr>
                <w:b/>
                <w:lang w:val="en-US"/>
              </w:rPr>
            </w:pPr>
            <w:r>
              <w:rPr>
                <w:b/>
                <w:lang w:val="en-US"/>
              </w:rPr>
              <w:t>Alternative QoS Parameter Sets</w:t>
            </w:r>
          </w:p>
          <w:p w14:paraId="5BE4659B" w14:textId="77777777" w:rsidR="00663770" w:rsidRDefault="00663770" w:rsidP="00663770">
            <w:pPr>
              <w:pStyle w:val="TAL"/>
              <w:rPr>
                <w:b/>
                <w:lang w:val="en-US"/>
              </w:rPr>
            </w:pPr>
            <w:r>
              <w:rPr>
                <w:b/>
                <w:lang w:val="en-US"/>
              </w:rPr>
              <w:t>(NOTE 24)</w:t>
            </w:r>
          </w:p>
          <w:p w14:paraId="641ACC90" w14:textId="77777777" w:rsidR="00663770" w:rsidRPr="00627C98" w:rsidRDefault="00663770" w:rsidP="00663770">
            <w:pPr>
              <w:pStyle w:val="TAL"/>
              <w:rPr>
                <w:b/>
                <w:lang w:val="en-US"/>
              </w:rPr>
            </w:pPr>
            <w:r>
              <w:rPr>
                <w:b/>
                <w:lang w:val="en-US"/>
              </w:rPr>
              <w:t>(NOTE 26)</w:t>
            </w:r>
          </w:p>
        </w:tc>
        <w:tc>
          <w:tcPr>
            <w:tcW w:w="3279" w:type="dxa"/>
          </w:tcPr>
          <w:p w14:paraId="7326A7AC" w14:textId="77777777" w:rsidR="00663770" w:rsidRPr="00627C98" w:rsidRDefault="00663770" w:rsidP="00663770">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663770" w:rsidRPr="00F70B61" w:rsidRDefault="00663770" w:rsidP="00663770">
            <w:pPr>
              <w:pStyle w:val="TAL"/>
              <w:rPr>
                <w:szCs w:val="18"/>
                <w:lang w:val="en-US"/>
              </w:rPr>
            </w:pPr>
          </w:p>
        </w:tc>
        <w:tc>
          <w:tcPr>
            <w:tcW w:w="1748" w:type="dxa"/>
          </w:tcPr>
          <w:p w14:paraId="418DC96B" w14:textId="77777777" w:rsidR="00663770" w:rsidRPr="00F70B61" w:rsidRDefault="00663770" w:rsidP="00663770">
            <w:pPr>
              <w:pStyle w:val="TAL"/>
            </w:pPr>
          </w:p>
        </w:tc>
        <w:tc>
          <w:tcPr>
            <w:tcW w:w="1627" w:type="dxa"/>
          </w:tcPr>
          <w:p w14:paraId="7774D640" w14:textId="77777777" w:rsidR="00663770" w:rsidRPr="00627C98" w:rsidRDefault="00663770" w:rsidP="00663770">
            <w:pPr>
              <w:pStyle w:val="TAL"/>
            </w:pPr>
          </w:p>
        </w:tc>
      </w:tr>
      <w:tr w:rsidR="00663770" w:rsidRPr="00F70B61" w14:paraId="55C02A8D" w14:textId="77777777" w:rsidTr="007D6959">
        <w:trPr>
          <w:cantSplit/>
        </w:trPr>
        <w:tc>
          <w:tcPr>
            <w:tcW w:w="1613" w:type="dxa"/>
          </w:tcPr>
          <w:p w14:paraId="00637854" w14:textId="77777777" w:rsidR="00663770" w:rsidRPr="00F70B61" w:rsidRDefault="00663770" w:rsidP="00663770">
            <w:pPr>
              <w:pStyle w:val="TAL"/>
              <w:rPr>
                <w:lang w:val="en-US"/>
              </w:rPr>
            </w:pPr>
            <w:r>
              <w:rPr>
                <w:lang w:val="en-US"/>
              </w:rPr>
              <w:t>Packet Delay Budget</w:t>
            </w:r>
          </w:p>
        </w:tc>
        <w:tc>
          <w:tcPr>
            <w:tcW w:w="3279" w:type="dxa"/>
          </w:tcPr>
          <w:p w14:paraId="030BD2C9" w14:textId="77777777" w:rsidR="00663770" w:rsidRPr="00F70B61" w:rsidRDefault="00663770" w:rsidP="00663770">
            <w:pPr>
              <w:pStyle w:val="TAL"/>
              <w:rPr>
                <w:lang w:val="en-US" w:eastAsia="ja-JP"/>
              </w:rPr>
            </w:pPr>
            <w:r>
              <w:rPr>
                <w:lang w:val="en-US" w:eastAsia="ja-JP"/>
              </w:rPr>
              <w:t>The Packet Delay Budget in this Alternative QoS Parameter Set.</w:t>
            </w:r>
          </w:p>
        </w:tc>
        <w:tc>
          <w:tcPr>
            <w:tcW w:w="1364" w:type="dxa"/>
          </w:tcPr>
          <w:p w14:paraId="77A21932" w14:textId="77777777" w:rsidR="00663770" w:rsidRPr="00F70B61" w:rsidRDefault="00663770" w:rsidP="00663770">
            <w:pPr>
              <w:pStyle w:val="TAL"/>
              <w:rPr>
                <w:szCs w:val="18"/>
                <w:lang w:val="en-US"/>
              </w:rPr>
            </w:pPr>
          </w:p>
        </w:tc>
        <w:tc>
          <w:tcPr>
            <w:tcW w:w="1748" w:type="dxa"/>
          </w:tcPr>
          <w:p w14:paraId="20AD99E0" w14:textId="77777777" w:rsidR="00663770" w:rsidRPr="00F70B61" w:rsidRDefault="00663770" w:rsidP="00663770">
            <w:pPr>
              <w:pStyle w:val="TAL"/>
            </w:pPr>
            <w:r w:rsidRPr="00F70B61">
              <w:t>Yes</w:t>
            </w:r>
          </w:p>
        </w:tc>
        <w:tc>
          <w:tcPr>
            <w:tcW w:w="1627" w:type="dxa"/>
          </w:tcPr>
          <w:p w14:paraId="3EF4F0A1" w14:textId="77777777" w:rsidR="00663770" w:rsidRPr="00834DA8" w:rsidRDefault="00663770" w:rsidP="00663770">
            <w:pPr>
              <w:pStyle w:val="TAL"/>
            </w:pPr>
            <w:r>
              <w:t>Added</w:t>
            </w:r>
          </w:p>
        </w:tc>
      </w:tr>
      <w:tr w:rsidR="00663770" w:rsidRPr="00F70B61" w14:paraId="0CDDB661" w14:textId="77777777" w:rsidTr="007D6959">
        <w:trPr>
          <w:cantSplit/>
        </w:trPr>
        <w:tc>
          <w:tcPr>
            <w:tcW w:w="1613" w:type="dxa"/>
          </w:tcPr>
          <w:p w14:paraId="482D49CD" w14:textId="77777777" w:rsidR="00663770" w:rsidRPr="00F70B61" w:rsidRDefault="00663770" w:rsidP="00663770">
            <w:pPr>
              <w:pStyle w:val="TAL"/>
              <w:rPr>
                <w:lang w:val="en-US"/>
              </w:rPr>
            </w:pPr>
            <w:r>
              <w:rPr>
                <w:lang w:val="en-US"/>
              </w:rPr>
              <w:t>Packet Error Rate</w:t>
            </w:r>
          </w:p>
        </w:tc>
        <w:tc>
          <w:tcPr>
            <w:tcW w:w="3279" w:type="dxa"/>
          </w:tcPr>
          <w:p w14:paraId="0C750A81" w14:textId="77777777" w:rsidR="00663770" w:rsidRPr="00F70B61" w:rsidRDefault="00663770" w:rsidP="00663770">
            <w:pPr>
              <w:pStyle w:val="TAL"/>
              <w:rPr>
                <w:lang w:val="en-US" w:eastAsia="ja-JP"/>
              </w:rPr>
            </w:pPr>
            <w:r>
              <w:rPr>
                <w:lang w:val="en-US" w:eastAsia="ja-JP"/>
              </w:rPr>
              <w:t>The Packet Error Rate in this Alternative QoS Parameter Set.</w:t>
            </w:r>
          </w:p>
        </w:tc>
        <w:tc>
          <w:tcPr>
            <w:tcW w:w="1364" w:type="dxa"/>
          </w:tcPr>
          <w:p w14:paraId="01209FDA" w14:textId="77777777" w:rsidR="00663770" w:rsidRPr="00F70B61" w:rsidRDefault="00663770" w:rsidP="00663770">
            <w:pPr>
              <w:pStyle w:val="TAL"/>
              <w:rPr>
                <w:szCs w:val="18"/>
                <w:lang w:val="en-US"/>
              </w:rPr>
            </w:pPr>
          </w:p>
        </w:tc>
        <w:tc>
          <w:tcPr>
            <w:tcW w:w="1748" w:type="dxa"/>
          </w:tcPr>
          <w:p w14:paraId="5BA12F62" w14:textId="77777777" w:rsidR="00663770" w:rsidRPr="00F70B61" w:rsidRDefault="00663770" w:rsidP="00663770">
            <w:pPr>
              <w:pStyle w:val="TAL"/>
            </w:pPr>
            <w:r w:rsidRPr="00F70B61">
              <w:t>Yes</w:t>
            </w:r>
          </w:p>
        </w:tc>
        <w:tc>
          <w:tcPr>
            <w:tcW w:w="1627" w:type="dxa"/>
          </w:tcPr>
          <w:p w14:paraId="51A39D7D" w14:textId="77777777" w:rsidR="00663770" w:rsidRPr="00F70B61" w:rsidRDefault="00663770" w:rsidP="00663770">
            <w:pPr>
              <w:pStyle w:val="TAL"/>
            </w:pPr>
            <w:r>
              <w:t>Added</w:t>
            </w:r>
          </w:p>
        </w:tc>
      </w:tr>
      <w:tr w:rsidR="00663770" w:rsidRPr="00F70B61" w14:paraId="05652E3C" w14:textId="77777777" w:rsidTr="007D6959">
        <w:trPr>
          <w:cantSplit/>
        </w:trPr>
        <w:tc>
          <w:tcPr>
            <w:tcW w:w="1613" w:type="dxa"/>
          </w:tcPr>
          <w:p w14:paraId="30AA6548" w14:textId="77777777" w:rsidR="00663770" w:rsidRPr="00F70B61" w:rsidRDefault="00663770" w:rsidP="00663770">
            <w:pPr>
              <w:pStyle w:val="TAL"/>
              <w:rPr>
                <w:lang w:val="en-US"/>
              </w:rPr>
            </w:pPr>
            <w:r>
              <w:rPr>
                <w:lang w:val="en-US"/>
              </w:rPr>
              <w:t>UL-guaranteed bitrate</w:t>
            </w:r>
          </w:p>
        </w:tc>
        <w:tc>
          <w:tcPr>
            <w:tcW w:w="3279" w:type="dxa"/>
          </w:tcPr>
          <w:p w14:paraId="13FC3DEC" w14:textId="77777777" w:rsidR="00663770" w:rsidRPr="00F70B61" w:rsidRDefault="00663770" w:rsidP="00663770">
            <w:pPr>
              <w:pStyle w:val="TAL"/>
              <w:rPr>
                <w:lang w:val="en-US" w:eastAsia="ja-JP"/>
              </w:rPr>
            </w:pPr>
            <w:r>
              <w:rPr>
                <w:lang w:val="en-US" w:eastAsia="ja-JP"/>
              </w:rPr>
              <w:t>The uplink guaranteed bitrate in this Alternative QoS Parameter Set.</w:t>
            </w:r>
          </w:p>
        </w:tc>
        <w:tc>
          <w:tcPr>
            <w:tcW w:w="1364" w:type="dxa"/>
          </w:tcPr>
          <w:p w14:paraId="4EE03424" w14:textId="77777777" w:rsidR="00663770" w:rsidRPr="00F70B61" w:rsidRDefault="00663770" w:rsidP="00663770">
            <w:pPr>
              <w:pStyle w:val="TAL"/>
              <w:rPr>
                <w:szCs w:val="18"/>
                <w:lang w:val="en-US"/>
              </w:rPr>
            </w:pPr>
          </w:p>
        </w:tc>
        <w:tc>
          <w:tcPr>
            <w:tcW w:w="1748" w:type="dxa"/>
          </w:tcPr>
          <w:p w14:paraId="0A3D25C5" w14:textId="77777777" w:rsidR="00663770" w:rsidRPr="00F70B61" w:rsidRDefault="00663770" w:rsidP="00663770">
            <w:pPr>
              <w:pStyle w:val="TAL"/>
            </w:pPr>
            <w:r w:rsidRPr="00F70B61">
              <w:t>Yes</w:t>
            </w:r>
          </w:p>
        </w:tc>
        <w:tc>
          <w:tcPr>
            <w:tcW w:w="1627" w:type="dxa"/>
          </w:tcPr>
          <w:p w14:paraId="66DE9E20" w14:textId="77777777" w:rsidR="00663770" w:rsidRPr="00F70B61" w:rsidRDefault="00663770" w:rsidP="00663770">
            <w:pPr>
              <w:pStyle w:val="TAL"/>
            </w:pPr>
            <w:r>
              <w:t>Added</w:t>
            </w:r>
          </w:p>
        </w:tc>
      </w:tr>
      <w:tr w:rsidR="00663770" w:rsidRPr="00F70B61" w14:paraId="2A711E89" w14:textId="77777777" w:rsidTr="007D6959">
        <w:trPr>
          <w:cantSplit/>
        </w:trPr>
        <w:tc>
          <w:tcPr>
            <w:tcW w:w="1613" w:type="dxa"/>
          </w:tcPr>
          <w:p w14:paraId="15AB69E6" w14:textId="77777777" w:rsidR="00663770" w:rsidRPr="00F70B61" w:rsidRDefault="00663770" w:rsidP="00663770">
            <w:pPr>
              <w:pStyle w:val="TAL"/>
              <w:rPr>
                <w:lang w:val="en-US"/>
              </w:rPr>
            </w:pPr>
            <w:r>
              <w:rPr>
                <w:lang w:val="en-US"/>
              </w:rPr>
              <w:t>DL-guaranteed bitrate</w:t>
            </w:r>
          </w:p>
        </w:tc>
        <w:tc>
          <w:tcPr>
            <w:tcW w:w="3279" w:type="dxa"/>
          </w:tcPr>
          <w:p w14:paraId="6C0A5593" w14:textId="77777777" w:rsidR="00663770" w:rsidRPr="00F70B61" w:rsidRDefault="00663770" w:rsidP="00663770">
            <w:pPr>
              <w:pStyle w:val="TAL"/>
              <w:rPr>
                <w:lang w:val="en-US" w:eastAsia="ja-JP"/>
              </w:rPr>
            </w:pPr>
            <w:r>
              <w:rPr>
                <w:lang w:val="en-US" w:eastAsia="ja-JP"/>
              </w:rPr>
              <w:t>The downlink guaranteed bitrate in this Alternative QoS Parameter Set.</w:t>
            </w:r>
          </w:p>
        </w:tc>
        <w:tc>
          <w:tcPr>
            <w:tcW w:w="1364" w:type="dxa"/>
          </w:tcPr>
          <w:p w14:paraId="6381CB02" w14:textId="77777777" w:rsidR="00663770" w:rsidRPr="00F70B61" w:rsidRDefault="00663770" w:rsidP="00663770">
            <w:pPr>
              <w:pStyle w:val="TAL"/>
              <w:rPr>
                <w:szCs w:val="18"/>
                <w:lang w:val="en-US"/>
              </w:rPr>
            </w:pPr>
          </w:p>
        </w:tc>
        <w:tc>
          <w:tcPr>
            <w:tcW w:w="1748" w:type="dxa"/>
          </w:tcPr>
          <w:p w14:paraId="0555E711" w14:textId="77777777" w:rsidR="00663770" w:rsidRPr="00F70B61" w:rsidRDefault="00663770" w:rsidP="00663770">
            <w:pPr>
              <w:pStyle w:val="TAL"/>
            </w:pPr>
            <w:r w:rsidRPr="00F70B61">
              <w:t>Yes</w:t>
            </w:r>
          </w:p>
        </w:tc>
        <w:tc>
          <w:tcPr>
            <w:tcW w:w="1627" w:type="dxa"/>
          </w:tcPr>
          <w:p w14:paraId="4B8E3AC3" w14:textId="77777777" w:rsidR="00663770" w:rsidRPr="00F70B61" w:rsidRDefault="00663770" w:rsidP="00663770">
            <w:pPr>
              <w:pStyle w:val="TAL"/>
            </w:pPr>
            <w:r>
              <w:t>Added</w:t>
            </w:r>
          </w:p>
        </w:tc>
      </w:tr>
      <w:tr w:rsidR="00663770" w:rsidRPr="00F70B61" w14:paraId="6CB70EA7" w14:textId="77777777" w:rsidTr="007D6959">
        <w:trPr>
          <w:cantSplit/>
        </w:trPr>
        <w:tc>
          <w:tcPr>
            <w:tcW w:w="1613" w:type="dxa"/>
          </w:tcPr>
          <w:p w14:paraId="50AD437D" w14:textId="77777777" w:rsidR="00663770" w:rsidRPr="00627C98" w:rsidRDefault="00663770" w:rsidP="00663770">
            <w:pPr>
              <w:pStyle w:val="TAL"/>
              <w:rPr>
                <w:b/>
                <w:lang w:val="en-US"/>
              </w:rPr>
            </w:pPr>
            <w:r>
              <w:rPr>
                <w:b/>
                <w:lang w:val="en-US"/>
              </w:rPr>
              <w:t>TSC Assistance Container</w:t>
            </w:r>
          </w:p>
        </w:tc>
        <w:tc>
          <w:tcPr>
            <w:tcW w:w="3279" w:type="dxa"/>
          </w:tcPr>
          <w:p w14:paraId="2A8D43C4" w14:textId="47C550CC" w:rsidR="00663770" w:rsidRPr="00627C98" w:rsidRDefault="00663770" w:rsidP="0030218C">
            <w:pPr>
              <w:pStyle w:val="TAL"/>
              <w:rPr>
                <w:i/>
                <w:lang w:val="en-US" w:eastAsia="ja-JP"/>
              </w:rPr>
            </w:pPr>
            <w:r>
              <w:rPr>
                <w:i/>
                <w:lang w:val="en-US" w:eastAsia="ja-JP"/>
              </w:rPr>
              <w:t xml:space="preserve">This part defines parameters provided by </w:t>
            </w:r>
            <w:r w:rsidR="00E873DB">
              <w:rPr>
                <w:i/>
                <w:lang w:val="en-US" w:eastAsia="ja-JP"/>
              </w:rPr>
              <w:t>(</w:t>
            </w:r>
            <w:r>
              <w:rPr>
                <w:i/>
                <w:lang w:val="en-US" w:eastAsia="ja-JP"/>
              </w:rPr>
              <w:t>TSN</w:t>
            </w:r>
            <w:r w:rsidR="00E873DB">
              <w:rPr>
                <w:i/>
                <w:lang w:val="en-US" w:eastAsia="ja-JP"/>
              </w:rPr>
              <w:t>)</w:t>
            </w:r>
            <w:r>
              <w:rPr>
                <w:i/>
                <w:lang w:val="en-US" w:eastAsia="ja-JP"/>
              </w:rPr>
              <w:t xml:space="preserve"> AF. </w:t>
            </w:r>
            <w:r w:rsidR="00E873DB">
              <w:rPr>
                <w:i/>
                <w:lang w:val="en-US" w:eastAsia="ja-JP"/>
              </w:rPr>
              <w:t xml:space="preserve">The </w:t>
            </w:r>
            <w:r>
              <w:rPr>
                <w:i/>
                <w:lang w:val="en-US" w:eastAsia="ja-JP"/>
              </w:rPr>
              <w:t>parameters</w:t>
            </w:r>
            <w:r w:rsidR="00E873DB">
              <w:rPr>
                <w:i/>
                <w:lang w:val="en-US" w:eastAsia="ja-JP"/>
              </w:rPr>
              <w:t xml:space="preserve"> are</w:t>
            </w:r>
            <w:r>
              <w:rPr>
                <w:i/>
                <w:lang w:val="en-US" w:eastAsia="ja-JP"/>
              </w:rPr>
              <w:t>:</w:t>
            </w:r>
            <w:r w:rsidR="00E873DB">
              <w:rPr>
                <w:i/>
                <w:lang w:val="en-US" w:eastAsia="ja-JP"/>
              </w:rPr>
              <w:t xml:space="preserve"> Burst Arrival Time, Periodicity, Flow Direction, Survival Time, as defined in TS 23.501 [2].</w:t>
            </w:r>
          </w:p>
        </w:tc>
        <w:tc>
          <w:tcPr>
            <w:tcW w:w="1364" w:type="dxa"/>
          </w:tcPr>
          <w:p w14:paraId="086D7093" w14:textId="77777777" w:rsidR="00663770" w:rsidRPr="00F70B61" w:rsidRDefault="00663770" w:rsidP="00663770">
            <w:pPr>
              <w:pStyle w:val="TAL"/>
              <w:rPr>
                <w:szCs w:val="18"/>
                <w:lang w:val="en-US"/>
              </w:rPr>
            </w:pPr>
          </w:p>
        </w:tc>
        <w:tc>
          <w:tcPr>
            <w:tcW w:w="1748" w:type="dxa"/>
          </w:tcPr>
          <w:p w14:paraId="69847DFC" w14:textId="77777777" w:rsidR="00663770" w:rsidRPr="00834DA8" w:rsidRDefault="00663770" w:rsidP="00663770">
            <w:pPr>
              <w:pStyle w:val="TAL"/>
            </w:pPr>
            <w:r>
              <w:t>No</w:t>
            </w:r>
          </w:p>
        </w:tc>
        <w:tc>
          <w:tcPr>
            <w:tcW w:w="1627" w:type="dxa"/>
          </w:tcPr>
          <w:p w14:paraId="1AE20A6F" w14:textId="77777777" w:rsidR="00663770" w:rsidRPr="00627C98" w:rsidRDefault="00663770" w:rsidP="00663770">
            <w:pPr>
              <w:pStyle w:val="TAL"/>
            </w:pPr>
            <w:r>
              <w:t>Added</w:t>
            </w:r>
          </w:p>
        </w:tc>
      </w:tr>
      <w:tr w:rsidR="00663770" w:rsidRPr="00F70B61" w14:paraId="36E291BF" w14:textId="77777777" w:rsidTr="007D6959">
        <w:trPr>
          <w:cantSplit/>
        </w:trPr>
        <w:tc>
          <w:tcPr>
            <w:tcW w:w="1613" w:type="dxa"/>
          </w:tcPr>
          <w:p w14:paraId="45B9FDB3" w14:textId="77777777" w:rsidR="00663770" w:rsidRPr="00627C98" w:rsidRDefault="00663770" w:rsidP="00663770">
            <w:pPr>
              <w:pStyle w:val="TAL"/>
              <w:rPr>
                <w:b/>
                <w:lang w:val="en-US"/>
              </w:rPr>
            </w:pPr>
            <w:r>
              <w:rPr>
                <w:b/>
                <w:lang w:val="en-US"/>
              </w:rPr>
              <w:t>Downlink Data Notification Control</w:t>
            </w:r>
          </w:p>
        </w:tc>
        <w:tc>
          <w:tcPr>
            <w:tcW w:w="3279" w:type="dxa"/>
          </w:tcPr>
          <w:p w14:paraId="0B469E90" w14:textId="77B99040" w:rsidR="00663770" w:rsidRPr="00627C98" w:rsidRDefault="00663770" w:rsidP="00663770">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663770" w:rsidRPr="00F70B61" w:rsidRDefault="00663770" w:rsidP="00663770">
            <w:pPr>
              <w:pStyle w:val="TAL"/>
              <w:rPr>
                <w:szCs w:val="18"/>
                <w:lang w:val="en-US"/>
              </w:rPr>
            </w:pPr>
          </w:p>
        </w:tc>
        <w:tc>
          <w:tcPr>
            <w:tcW w:w="1748" w:type="dxa"/>
          </w:tcPr>
          <w:p w14:paraId="6B6F197E" w14:textId="77777777" w:rsidR="00663770" w:rsidRPr="00F70B61" w:rsidRDefault="00663770" w:rsidP="00663770">
            <w:pPr>
              <w:pStyle w:val="TAL"/>
            </w:pPr>
          </w:p>
        </w:tc>
        <w:tc>
          <w:tcPr>
            <w:tcW w:w="1627" w:type="dxa"/>
          </w:tcPr>
          <w:p w14:paraId="2031F076" w14:textId="77777777" w:rsidR="00663770" w:rsidRPr="00627C98" w:rsidRDefault="00663770" w:rsidP="00663770">
            <w:pPr>
              <w:pStyle w:val="TAL"/>
            </w:pPr>
          </w:p>
        </w:tc>
      </w:tr>
      <w:tr w:rsidR="00663770" w:rsidRPr="00F70B61" w14:paraId="6DECD19A" w14:textId="77777777" w:rsidTr="007D6959">
        <w:trPr>
          <w:cantSplit/>
        </w:trPr>
        <w:tc>
          <w:tcPr>
            <w:tcW w:w="1613" w:type="dxa"/>
          </w:tcPr>
          <w:p w14:paraId="2CFE0CAD" w14:textId="24DFE7E7" w:rsidR="00663770" w:rsidRPr="00F70B61" w:rsidRDefault="00663770" w:rsidP="00663770">
            <w:pPr>
              <w:pStyle w:val="TAL"/>
              <w:rPr>
                <w:lang w:val="en-US"/>
              </w:rPr>
            </w:pPr>
            <w:r>
              <w:rPr>
                <w:lang w:val="en-US"/>
              </w:rPr>
              <w:t>Notification control for DDD status</w:t>
            </w:r>
          </w:p>
        </w:tc>
        <w:tc>
          <w:tcPr>
            <w:tcW w:w="3279" w:type="dxa"/>
          </w:tcPr>
          <w:p w14:paraId="29391CD8" w14:textId="320BABF9" w:rsidR="00663770" w:rsidRPr="00F70B61" w:rsidRDefault="00663770" w:rsidP="00663770">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0F1455B3" w14:textId="77777777" w:rsidR="00663770" w:rsidRPr="00F70B61" w:rsidRDefault="00663770" w:rsidP="00663770">
            <w:pPr>
              <w:pStyle w:val="TAL"/>
              <w:rPr>
                <w:szCs w:val="18"/>
                <w:lang w:val="en-US"/>
              </w:rPr>
            </w:pPr>
          </w:p>
        </w:tc>
        <w:tc>
          <w:tcPr>
            <w:tcW w:w="1748" w:type="dxa"/>
          </w:tcPr>
          <w:p w14:paraId="1A287598" w14:textId="77777777" w:rsidR="00663770" w:rsidRPr="00F70B61" w:rsidRDefault="00663770" w:rsidP="00663770">
            <w:pPr>
              <w:pStyle w:val="TAL"/>
            </w:pPr>
            <w:r w:rsidRPr="00F70B61">
              <w:t>Yes</w:t>
            </w:r>
          </w:p>
        </w:tc>
        <w:tc>
          <w:tcPr>
            <w:tcW w:w="1627" w:type="dxa"/>
          </w:tcPr>
          <w:p w14:paraId="1D33F939" w14:textId="77777777" w:rsidR="00663770" w:rsidRPr="00834DA8" w:rsidRDefault="00663770" w:rsidP="00663770">
            <w:pPr>
              <w:pStyle w:val="TAL"/>
            </w:pPr>
            <w:r>
              <w:t>Added</w:t>
            </w:r>
          </w:p>
        </w:tc>
      </w:tr>
      <w:tr w:rsidR="00663770" w:rsidRPr="00F70B61" w14:paraId="77DA768B" w14:textId="77777777" w:rsidTr="007D6959">
        <w:trPr>
          <w:cantSplit/>
        </w:trPr>
        <w:tc>
          <w:tcPr>
            <w:tcW w:w="1613" w:type="dxa"/>
          </w:tcPr>
          <w:p w14:paraId="3131EF3E" w14:textId="04D14CD2" w:rsidR="00663770" w:rsidRPr="00F70B61" w:rsidRDefault="00663770" w:rsidP="00663770">
            <w:pPr>
              <w:pStyle w:val="TAL"/>
              <w:rPr>
                <w:lang w:val="en-US"/>
              </w:rPr>
            </w:pPr>
            <w:r>
              <w:rPr>
                <w:lang w:val="en-US"/>
              </w:rPr>
              <w:t>Notification Control for DDN Failure</w:t>
            </w:r>
          </w:p>
        </w:tc>
        <w:tc>
          <w:tcPr>
            <w:tcW w:w="3279" w:type="dxa"/>
          </w:tcPr>
          <w:p w14:paraId="63B3DF62" w14:textId="0BE5A669" w:rsidR="00663770" w:rsidRPr="00F70B61" w:rsidRDefault="00663770" w:rsidP="00663770">
            <w:pPr>
              <w:pStyle w:val="TAL"/>
              <w:rPr>
                <w:lang w:val="en-US" w:eastAsia="ja-JP"/>
              </w:rPr>
            </w:pPr>
            <w:r>
              <w:rPr>
                <w:lang w:val="en-US" w:eastAsia="ja-JP"/>
              </w:rPr>
              <w:t>Indicates that notifications of DDN Failure are required.</w:t>
            </w:r>
          </w:p>
        </w:tc>
        <w:tc>
          <w:tcPr>
            <w:tcW w:w="1364" w:type="dxa"/>
          </w:tcPr>
          <w:p w14:paraId="068DA5D8" w14:textId="77777777" w:rsidR="00663770" w:rsidRPr="00F70B61" w:rsidRDefault="00663770" w:rsidP="00663770">
            <w:pPr>
              <w:pStyle w:val="TAL"/>
              <w:rPr>
                <w:szCs w:val="18"/>
                <w:lang w:val="en-US"/>
              </w:rPr>
            </w:pPr>
          </w:p>
        </w:tc>
        <w:tc>
          <w:tcPr>
            <w:tcW w:w="1748" w:type="dxa"/>
          </w:tcPr>
          <w:p w14:paraId="032010E3" w14:textId="77777777" w:rsidR="00663770" w:rsidRPr="00F70B61" w:rsidRDefault="00663770" w:rsidP="00663770">
            <w:pPr>
              <w:pStyle w:val="TAL"/>
            </w:pPr>
            <w:r w:rsidRPr="00F70B61">
              <w:t>Yes</w:t>
            </w:r>
          </w:p>
        </w:tc>
        <w:tc>
          <w:tcPr>
            <w:tcW w:w="1627" w:type="dxa"/>
          </w:tcPr>
          <w:p w14:paraId="00347789" w14:textId="77777777" w:rsidR="00663770" w:rsidRPr="00F70B61" w:rsidRDefault="00663770" w:rsidP="00663770">
            <w:pPr>
              <w:pStyle w:val="TAL"/>
            </w:pPr>
            <w:r>
              <w:t>Added</w:t>
            </w:r>
          </w:p>
        </w:tc>
      </w:tr>
      <w:tr w:rsidR="00663770" w:rsidRPr="00F70B61" w14:paraId="44C0EF17" w14:textId="77777777" w:rsidTr="007D6959">
        <w:trPr>
          <w:cantSplit/>
        </w:trPr>
        <w:tc>
          <w:tcPr>
            <w:tcW w:w="9631" w:type="dxa"/>
            <w:gridSpan w:val="5"/>
          </w:tcPr>
          <w:p w14:paraId="1302B70B" w14:textId="77777777" w:rsidR="00663770" w:rsidRPr="00F70B61" w:rsidRDefault="00663770" w:rsidP="00663770">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663770" w:rsidRPr="00F70B61" w:rsidRDefault="00663770" w:rsidP="00663770">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663770" w:rsidRPr="00F70B61" w:rsidRDefault="00663770" w:rsidP="00663770">
            <w:pPr>
              <w:pStyle w:val="TAN"/>
            </w:pPr>
            <w:r w:rsidRPr="00F70B61">
              <w:t>NOTE 3:</w:t>
            </w:r>
            <w:r w:rsidRPr="00F70B61">
              <w:tab/>
              <w:t>Either service data flow filter(s) or application identifier shall be defined per each rule.</w:t>
            </w:r>
          </w:p>
          <w:p w14:paraId="13B30659" w14:textId="77777777" w:rsidR="00663770" w:rsidRPr="00F70B61" w:rsidRDefault="00663770" w:rsidP="00663770">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663770" w:rsidRPr="00F70B61" w:rsidRDefault="00663770" w:rsidP="00663770">
            <w:pPr>
              <w:pStyle w:val="TAN"/>
            </w:pPr>
            <w:r w:rsidRPr="00F70B61">
              <w:t>NOTE 5:</w:t>
            </w:r>
            <w:r w:rsidRPr="00F70B61">
              <w:tab/>
              <w:t>Optional and applicable only if application identifier exists within the rule.</w:t>
            </w:r>
          </w:p>
          <w:p w14:paraId="6F286408" w14:textId="77777777" w:rsidR="00663770" w:rsidRPr="00F70B61" w:rsidRDefault="00663770" w:rsidP="00663770">
            <w:pPr>
              <w:pStyle w:val="TAN"/>
            </w:pPr>
            <w:r w:rsidRPr="00F70B61">
              <w:t>NOTE 6:</w:t>
            </w:r>
            <w:r w:rsidRPr="00F70B61">
              <w:tab/>
              <w:t>Applicable to sponsored data connectivity.</w:t>
            </w:r>
          </w:p>
          <w:p w14:paraId="7B9273B3" w14:textId="77777777" w:rsidR="00663770" w:rsidRPr="00F70B61" w:rsidRDefault="00663770" w:rsidP="00663770">
            <w:pPr>
              <w:pStyle w:val="TAN"/>
            </w:pPr>
            <w:r w:rsidRPr="00F70B61">
              <w:t>NOTE 7:</w:t>
            </w:r>
            <w:r w:rsidRPr="00F70B61">
              <w:tab/>
              <w:t>Mandatory if there is no default charging method for the PDU Session.</w:t>
            </w:r>
          </w:p>
          <w:p w14:paraId="3C6D9057" w14:textId="77777777" w:rsidR="00663770" w:rsidRPr="00F70B61" w:rsidRDefault="00663770" w:rsidP="00663770">
            <w:pPr>
              <w:pStyle w:val="TAN"/>
            </w:pPr>
            <w:r w:rsidRPr="00F70B61">
              <w:t>NOTE 8:</w:t>
            </w:r>
            <w:r w:rsidRPr="00F70B61">
              <w:tab/>
              <w:t>Optional and applicable only if application identifier exists within the rule.</w:t>
            </w:r>
          </w:p>
          <w:p w14:paraId="52472C40" w14:textId="77777777" w:rsidR="00663770" w:rsidRPr="00F70B61" w:rsidRDefault="00663770" w:rsidP="00663770">
            <w:pPr>
              <w:pStyle w:val="TAN"/>
            </w:pPr>
            <w:r w:rsidRPr="00F70B61">
              <w:t>NOTE 9:</w:t>
            </w:r>
            <w:r w:rsidRPr="00F70B61">
              <w:tab/>
              <w:t>If Redirect is enabled.</w:t>
            </w:r>
          </w:p>
          <w:p w14:paraId="0F797A81" w14:textId="77777777" w:rsidR="00663770" w:rsidRPr="00F70B61" w:rsidRDefault="00663770" w:rsidP="00663770">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663770" w:rsidRPr="00F70B61" w:rsidRDefault="00663770" w:rsidP="00663770">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663770" w:rsidRPr="00F70B61" w:rsidRDefault="00663770" w:rsidP="00663770">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663770" w:rsidRDefault="00663770" w:rsidP="00663770">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663770" w:rsidRDefault="00663770" w:rsidP="00663770">
            <w:pPr>
              <w:pStyle w:val="TAN"/>
            </w:pPr>
            <w:r>
              <w:t>NOTE 14:</w:t>
            </w:r>
            <w:r>
              <w:tab/>
              <w:t>Optional and applicable only when a value different from the standardized value for this 5QI in Table 5.7.4-1 TS 23.501 [2] is required.</w:t>
            </w:r>
          </w:p>
          <w:p w14:paraId="79059F8C" w14:textId="77777777" w:rsidR="00663770" w:rsidRDefault="00663770" w:rsidP="00663770">
            <w:pPr>
              <w:pStyle w:val="TAN"/>
            </w:pPr>
            <w:r>
              <w:t>NOTE 15:</w:t>
            </w:r>
            <w:r>
              <w:tab/>
              <w:t>Optional and applicable only for GBR service data flow.</w:t>
            </w:r>
          </w:p>
          <w:p w14:paraId="67C6BB23" w14:textId="77777777" w:rsidR="00663770" w:rsidRDefault="00663770" w:rsidP="00663770">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663770" w:rsidRDefault="00663770" w:rsidP="00663770">
            <w:pPr>
              <w:pStyle w:val="TAN"/>
            </w:pPr>
            <w:r>
              <w:t>NOTE 17:</w:t>
            </w:r>
            <w:r>
              <w:tab/>
              <w:t>Only one PCC rule can contain this attribute and this PCC rule shall not contain the attribute Bind to QoS Flow associated with the default QoS rule.</w:t>
            </w:r>
          </w:p>
          <w:p w14:paraId="5C6775B3" w14:textId="77777777" w:rsidR="00663770" w:rsidRDefault="00663770" w:rsidP="00663770">
            <w:pPr>
              <w:pStyle w:val="TAN"/>
            </w:pPr>
            <w:r>
              <w:t>NOTE 18:</w:t>
            </w:r>
            <w:r>
              <w:tab/>
              <w:t>Only one of the two shall be present in a PCC rule.</w:t>
            </w:r>
          </w:p>
          <w:p w14:paraId="081B3A02" w14:textId="77777777" w:rsidR="00663770" w:rsidRDefault="00663770" w:rsidP="0066377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663770" w:rsidRDefault="00663770" w:rsidP="00663770">
            <w:pPr>
              <w:pStyle w:val="TAN"/>
            </w:pPr>
            <w:r>
              <w:t>NOTE 20:</w:t>
            </w:r>
            <w:r>
              <w:tab/>
              <w:t>Only applicable to a PCC Rules provided to a MA PDU Session.</w:t>
            </w:r>
          </w:p>
          <w:p w14:paraId="1B397878" w14:textId="77777777" w:rsidR="00663770" w:rsidRDefault="00663770" w:rsidP="00663770">
            <w:pPr>
              <w:pStyle w:val="TAN"/>
            </w:pPr>
            <w:r>
              <w:t>NOTE 21:</w:t>
            </w:r>
            <w:r>
              <w:tab/>
              <w:t>Mandatory when MA PDU Session Control information is provided.</w:t>
            </w:r>
          </w:p>
          <w:p w14:paraId="06CF51CA" w14:textId="77777777" w:rsidR="00663770" w:rsidRDefault="00663770" w:rsidP="00663770">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663770" w:rsidRDefault="00663770" w:rsidP="00663770">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663770" w:rsidRDefault="00663770" w:rsidP="00663770">
            <w:pPr>
              <w:pStyle w:val="TAN"/>
            </w:pPr>
            <w:r>
              <w:t>NOTE 24:</w:t>
            </w:r>
            <w:r>
              <w:tab/>
              <w:t>Optional and applicable only for GBR service data flow with QoS Notification Control enabled.</w:t>
            </w:r>
          </w:p>
          <w:p w14:paraId="2B367BF3" w14:textId="77777777" w:rsidR="00663770" w:rsidRDefault="00663770" w:rsidP="00663770">
            <w:pPr>
              <w:pStyle w:val="TAN"/>
            </w:pPr>
            <w:r>
              <w:t>NOTE 25:</w:t>
            </w:r>
            <w:r>
              <w:tab/>
              <w:t>Optional and applicable only for GBR service data flow for which Alternative QoS Parameter Set(s) are provided.</w:t>
            </w:r>
          </w:p>
          <w:p w14:paraId="643DE028" w14:textId="77777777" w:rsidR="00663770" w:rsidRDefault="00663770" w:rsidP="00663770">
            <w:pPr>
              <w:pStyle w:val="TAN"/>
            </w:pPr>
            <w:r>
              <w:t>NOTE 26:</w:t>
            </w:r>
            <w:r>
              <w:tab/>
              <w:t>One or more Alternative QoS Parameter Sets can be provided in a prioritized order starting with the Alternative QoS Parameter Set that has the highest priority.</w:t>
            </w:r>
          </w:p>
          <w:p w14:paraId="34CD584A" w14:textId="77777777" w:rsidR="00663770" w:rsidRPr="00A12350" w:rsidRDefault="00663770" w:rsidP="00663770">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72E7DB46" w:rsidR="00787F8E" w:rsidRDefault="00787F8E" w:rsidP="00787F8E">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w:t>
      </w:r>
      <w:r w:rsidR="0030218C">
        <w:t>TS</w:t>
      </w:r>
      <w:r w:rsidR="0030218C">
        <w:t> </w:t>
      </w:r>
      <w:r w:rsidR="0030218C">
        <w:t>23.501</w:t>
      </w:r>
      <w:r w:rsidR="0030218C">
        <w:t> </w:t>
      </w:r>
      <w:r w:rsidR="0030218C">
        <w:t>[</w:t>
      </w:r>
      <w:r>
        <w:t>2] clause 5.7.6).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486B349"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30218C">
        <w:t>TS</w:t>
      </w:r>
      <w:r w:rsidR="0030218C">
        <w:t> </w:t>
      </w:r>
      <w:r w:rsidR="0030218C">
        <w:t>23.501</w:t>
      </w:r>
      <w:r w:rsidR="0030218C">
        <w:t> </w:t>
      </w:r>
      <w:r w:rsidR="0030218C">
        <w:t>[</w:t>
      </w:r>
      <w:r>
        <w:t>2] is required.</w:t>
      </w:r>
    </w:p>
    <w:p w14:paraId="57A120CA" w14:textId="7B4335B6"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30218C">
        <w:t>TS</w:t>
      </w:r>
      <w:r w:rsidR="0030218C">
        <w:t> </w:t>
      </w:r>
      <w:r w:rsidR="0030218C">
        <w:t>23.501</w:t>
      </w:r>
      <w:r w:rsidR="0030218C">
        <w:t> </w:t>
      </w:r>
      <w:r w:rsidR="0030218C">
        <w:t>[</w:t>
      </w:r>
      <w:r>
        <w:t>2] is required.</w:t>
      </w:r>
    </w:p>
    <w:p w14:paraId="5B73BF4C" w14:textId="36C23918"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30218C">
        <w:t>TS</w:t>
      </w:r>
      <w:r w:rsidR="0030218C">
        <w:t> </w:t>
      </w:r>
      <w:r w:rsidR="0030218C">
        <w:t>23.501</w:t>
      </w:r>
      <w:r w:rsidR="0030218C">
        <w:t> </w:t>
      </w:r>
      <w:r w:rsidR="0030218C">
        <w:t>[</w:t>
      </w:r>
      <w:r>
        <w:t>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7B0D6207"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0030218C" w:rsidRPr="00F70B61">
        <w:rPr>
          <w:lang w:eastAsia="zh-CN"/>
        </w:rPr>
        <w:t>TS</w:t>
      </w:r>
      <w:r w:rsidR="0030218C">
        <w:rPr>
          <w:lang w:eastAsia="zh-CN"/>
        </w:rPr>
        <w:t> </w:t>
      </w:r>
      <w:r w:rsidR="0030218C" w:rsidRPr="00F70B61">
        <w:rPr>
          <w:lang w:eastAsia="zh-CN"/>
        </w:rPr>
        <w:t>23.501</w:t>
      </w:r>
      <w:r w:rsidR="0030218C">
        <w:rPr>
          <w:lang w:eastAsia="zh-CN"/>
        </w:rPr>
        <w:t> </w:t>
      </w:r>
      <w:r w:rsidR="0030218C" w:rsidRPr="00F70B61">
        <w:rPr>
          <w:lang w:eastAsia="zh-CN"/>
        </w:rPr>
        <w:t>[</w:t>
      </w:r>
      <w:r w:rsidRPr="00F70B61">
        <w:rPr>
          <w:lang w:eastAsia="zh-CN"/>
        </w:rPr>
        <w:t>2] clause</w:t>
      </w:r>
      <w:r w:rsidRPr="00F70B61">
        <w:rPr>
          <w:rFonts w:hint="eastAsia"/>
          <w:lang w:eastAsia="zh-CN"/>
        </w:rPr>
        <w:t> 5.7.5.</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5DCBB145"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w:t>
      </w:r>
      <w:r w:rsidR="0030218C" w:rsidRPr="00AB28F7">
        <w:t>TS</w:t>
      </w:r>
      <w:r w:rsidR="0030218C">
        <w:t> </w:t>
      </w:r>
      <w:r w:rsidR="0030218C" w:rsidRPr="00AB28F7">
        <w:t>23.501</w:t>
      </w:r>
      <w:r w:rsidR="0030218C">
        <w:t> </w:t>
      </w:r>
      <w:r w:rsidR="0030218C">
        <w:t>[</w:t>
      </w:r>
      <w:r w:rsidRPr="00AB28F7">
        <w:t xml:space="preserve">2], </w:t>
      </w:r>
      <w:r>
        <w:t>clause </w:t>
      </w:r>
      <w:r w:rsidRPr="00AB28F7">
        <w:t>5.6.7)</w:t>
      </w:r>
      <w:r w:rsidRPr="00A4526A">
        <w:t>, or;</w:t>
      </w:r>
    </w:p>
    <w:p w14:paraId="12C23000" w14:textId="64247B8D" w:rsidR="00787F8E" w:rsidRDefault="00787F8E" w:rsidP="00787F8E">
      <w:pPr>
        <w:pStyle w:val="B1"/>
      </w:pPr>
      <w:r>
        <w:t>-</w:t>
      </w:r>
      <w:r>
        <w:tab/>
        <w:t xml:space="preserve">an </w:t>
      </w:r>
      <w:r w:rsidRPr="00627C98">
        <w:rPr>
          <w:i/>
        </w:rPr>
        <w:t>AF subscription to UP change events</w:t>
      </w:r>
      <w:r>
        <w:t xml:space="preserve"> parameter which </w:t>
      </w:r>
      <w:r w:rsidRPr="007447A1">
        <w:t xml:space="preserve">contains subscription information defined in </w:t>
      </w:r>
      <w:r w:rsidR="0030218C" w:rsidRPr="007447A1">
        <w:t>TS</w:t>
      </w:r>
      <w:r w:rsidR="0030218C">
        <w:t> </w:t>
      </w:r>
      <w:r w:rsidR="0030218C" w:rsidRPr="007447A1">
        <w:t>23.502</w:t>
      </w:r>
      <w:r w:rsidR="0030218C">
        <w:t> </w:t>
      </w:r>
      <w:r w:rsidR="0030218C" w:rsidRPr="007447A1">
        <w:rPr>
          <w:lang w:val="de-DE"/>
        </w:rPr>
        <w:t>[</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0030218C" w:rsidRPr="007447A1">
        <w:rPr>
          <w:lang w:eastAsia="zh-CN"/>
        </w:rPr>
        <w:t>TS</w:t>
      </w:r>
      <w:r w:rsidR="0030218C">
        <w:rPr>
          <w:lang w:eastAsia="zh-CN"/>
        </w:rPr>
        <w:t> </w:t>
      </w:r>
      <w:r w:rsidR="0030218C" w:rsidRPr="007447A1">
        <w:rPr>
          <w:lang w:eastAsia="zh-CN"/>
        </w:rPr>
        <w:t>23.502</w:t>
      </w:r>
      <w:r w:rsidR="0030218C">
        <w:rPr>
          <w:lang w:eastAsia="zh-CN"/>
        </w:rPr>
        <w:t> </w:t>
      </w:r>
      <w:r w:rsidR="0030218C" w:rsidRPr="007447A1">
        <w:rPr>
          <w:lang w:eastAsia="zh-CN"/>
        </w:rPr>
        <w:t>[</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w:t>
      </w:r>
      <w:r w:rsidR="0030218C">
        <w:t>TS</w:t>
      </w:r>
      <w:r w:rsidR="0030218C">
        <w:t> </w:t>
      </w:r>
      <w:r w:rsidR="0030218C">
        <w:t>23.501</w:t>
      </w:r>
      <w:r w:rsidR="0030218C">
        <w:t> </w:t>
      </w:r>
      <w:r w:rsidR="0030218C">
        <w:t>[</w:t>
      </w:r>
      <w:r>
        <w:t>2], clause 5.6.7</w:t>
      </w:r>
      <w:r w:rsidRPr="007447A1">
        <w:t>.</w:t>
      </w:r>
    </w:p>
    <w:p w14:paraId="0004FD2A" w14:textId="51D9B204" w:rsidR="00663770" w:rsidRDefault="00663770" w:rsidP="0030218C">
      <w:pPr>
        <w:pStyle w:val="B1"/>
      </w:pPr>
      <w:r>
        <w:t>-</w:t>
      </w:r>
      <w:r>
        <w:tab/>
        <w:t xml:space="preserve">a </w:t>
      </w:r>
      <w:r w:rsidRPr="0030218C">
        <w:rPr>
          <w:i/>
          <w:iCs/>
        </w:rPr>
        <w:t>user plane latency requirements</w:t>
      </w:r>
      <w:r>
        <w:t xml:space="preserve"> parameter which contains AF requested information on the requirements for user plane latency defined in </w:t>
      </w:r>
      <w:r w:rsidR="0030218C">
        <w:t>TS</w:t>
      </w:r>
      <w:r w:rsidR="0030218C">
        <w:t> </w:t>
      </w:r>
      <w:r w:rsidR="0030218C">
        <w:t>23.548</w:t>
      </w:r>
      <w:r w:rsidR="0030218C">
        <w:t> </w:t>
      </w:r>
      <w:r w:rsidR="0030218C">
        <w:t>[</w:t>
      </w:r>
      <w:r>
        <w:t>33].</w:t>
      </w:r>
    </w:p>
    <w:p w14:paraId="3EB83CF4" w14:textId="08FD86ED"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w:t>
      </w:r>
      <w:r w:rsidR="0030218C">
        <w:t>TS</w:t>
      </w:r>
      <w:r w:rsidR="0030218C">
        <w:t> </w:t>
      </w:r>
      <w:r w:rsidR="0030218C">
        <w:t>23.501</w:t>
      </w:r>
      <w:r w:rsidR="0030218C">
        <w:t> </w:t>
      </w:r>
      <w:r w:rsidR="0030218C">
        <w:t>[</w:t>
      </w:r>
      <w:r>
        <w:t>2], clause 5.6.7.</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lastRenderedPageBreak/>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692D3AE" w14:textId="77777777" w:rsidR="00787F8E" w:rsidRDefault="00787F8E" w:rsidP="00787F8E">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2C762502"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30218C">
        <w:t>TS</w:t>
      </w:r>
      <w:r w:rsidR="0030218C">
        <w:t> </w:t>
      </w:r>
      <w:r w:rsidR="0030218C">
        <w:t>23.501</w:t>
      </w:r>
      <w:r w:rsidR="0030218C">
        <w:t> </w:t>
      </w:r>
      <w:r w:rsidR="0030218C">
        <w:t>[</w:t>
      </w:r>
      <w:r>
        <w:t>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19049E39"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w:t>
      </w:r>
      <w:r w:rsidR="0030218C">
        <w:t>TS</w:t>
      </w:r>
      <w:r w:rsidR="0030218C">
        <w:t> </w:t>
      </w:r>
      <w:r w:rsidR="0030218C">
        <w:t>23.502</w:t>
      </w:r>
      <w:r w:rsidR="0030218C">
        <w:t> </w:t>
      </w:r>
      <w:r w:rsidR="0030218C">
        <w:t>[</w:t>
      </w:r>
      <w:r>
        <w:t>3] clause 4.15.1.</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 xml:space="preserve">The </w:t>
      </w:r>
      <w:r w:rsidRPr="0030218C">
        <w:rPr>
          <w:i/>
          <w:iCs/>
        </w:rPr>
        <w:t>TSC Assistance Container</w:t>
      </w:r>
      <w:r>
        <w:t xml:space="preserve"> contains the following parameters:</w:t>
      </w:r>
    </w:p>
    <w:p w14:paraId="4F79EC6A" w14:textId="1FDFCA7D" w:rsidR="00787F8E" w:rsidRDefault="00787F8E" w:rsidP="00787F8E">
      <w:pPr>
        <w:pStyle w:val="B1"/>
      </w:pPr>
      <w:r>
        <w:t>-</w:t>
      </w:r>
      <w:r>
        <w:tab/>
        <w:t xml:space="preserve">The Burst Arrival Time to indicate burst arrival time at the ingress port of 5GS for a given flow direction (DS-TT for UL, NW-TT for DL). It is used by the SMF to determine TSCAI burst arrival time as defined in </w:t>
      </w:r>
      <w:r w:rsidR="0030218C">
        <w:t>TS</w:t>
      </w:r>
      <w:r w:rsidR="0030218C">
        <w:t> </w:t>
      </w:r>
      <w:r w:rsidR="0030218C">
        <w:t>23.501</w:t>
      </w:r>
      <w:r w:rsidR="0030218C">
        <w:t> </w:t>
      </w:r>
      <w:r w:rsidR="0030218C">
        <w:t>[</w:t>
      </w:r>
      <w:r>
        <w:t xml:space="preserve">2], to assist transmission of deterministic flows on </w:t>
      </w:r>
      <w:proofErr w:type="spellStart"/>
      <w:r>
        <w:t>Uu</w:t>
      </w:r>
      <w:proofErr w:type="spellEnd"/>
      <w:r>
        <w:t>.</w:t>
      </w:r>
    </w:p>
    <w:p w14:paraId="136F8B62" w14:textId="6D5EE8F7" w:rsidR="00787F8E" w:rsidRDefault="00E873DB" w:rsidP="00787F8E">
      <w:pPr>
        <w:pStyle w:val="B1"/>
      </w:pPr>
      <w:r>
        <w:t>-</w:t>
      </w:r>
      <w:r w:rsidR="00787F8E">
        <w:tab/>
        <w:t xml:space="preserve">The Periodicity to indicate the time between bursts. It is used by the SMF to forward to RAN as part of TSCAI in order to assist transmission of deterministic flows on </w:t>
      </w:r>
      <w:proofErr w:type="spellStart"/>
      <w:r w:rsidR="00787F8E">
        <w:t>Uu</w:t>
      </w:r>
      <w:proofErr w:type="spellEnd"/>
      <w:r w:rsidR="00787F8E">
        <w:t>.</w:t>
      </w:r>
    </w:p>
    <w:p w14:paraId="3942DF28" w14:textId="6E9A6406" w:rsidR="00787F8E" w:rsidRDefault="00787F8E" w:rsidP="00787F8E">
      <w:pPr>
        <w:pStyle w:val="B1"/>
      </w:pPr>
      <w:r>
        <w:t>-</w:t>
      </w:r>
      <w:r>
        <w:tab/>
        <w:t>The Flow direction to indicate the direction of the flow (UL or DL).</w:t>
      </w:r>
    </w:p>
    <w:p w14:paraId="1F566987" w14:textId="70059F2F" w:rsidR="00E873DB" w:rsidRDefault="00E873DB" w:rsidP="0030218C">
      <w:pPr>
        <w:pStyle w:val="B1"/>
      </w:pPr>
      <w:bookmarkStart w:id="1016" w:name="_Toc19197385"/>
      <w:bookmarkStart w:id="1017" w:name="_Toc27896538"/>
      <w:bookmarkStart w:id="1018" w:name="_Toc36192706"/>
      <w:bookmarkStart w:id="1019" w:name="_Toc37076437"/>
      <w:bookmarkStart w:id="1020" w:name="_Toc45194887"/>
      <w:bookmarkStart w:id="1021" w:name="_Toc47594299"/>
      <w:r>
        <w:t>-</w:t>
      </w:r>
      <w:r>
        <w:tab/>
        <w:t xml:space="preserve">Survival Time, as defined in </w:t>
      </w:r>
      <w:r w:rsidR="0030218C">
        <w:t>TS</w:t>
      </w:r>
      <w:r w:rsidR="0030218C">
        <w:t> </w:t>
      </w:r>
      <w:r w:rsidR="0030218C">
        <w:t>23.501</w:t>
      </w:r>
      <w:r w:rsidR="0030218C">
        <w:t> </w:t>
      </w:r>
      <w:r w:rsidR="0030218C">
        <w:t>[</w:t>
      </w:r>
      <w:r>
        <w:t>2].</w:t>
      </w:r>
    </w:p>
    <w:p w14:paraId="58CCF6B8" w14:textId="4C02C4AB" w:rsidR="00E873DB" w:rsidRDefault="00E873DB" w:rsidP="0030218C">
      <w:pPr>
        <w:pStyle w:val="NO"/>
      </w:pPr>
      <w:r>
        <w:t>NOTE 11:</w:t>
      </w:r>
      <w:r>
        <w:tab/>
        <w:t>Only Periodicity and Flow direction are mandatory in the TSC Assistance Container.</w:t>
      </w:r>
    </w:p>
    <w:p w14:paraId="5577CFFB" w14:textId="02C37DCD" w:rsidR="00787F8E" w:rsidRDefault="00787F8E" w:rsidP="00787F8E">
      <w:r>
        <w:lastRenderedPageBreak/>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w:t>
      </w:r>
      <w:r w:rsidR="0030218C">
        <w:t>TS</w:t>
      </w:r>
      <w:r w:rsidR="0030218C">
        <w:t> </w:t>
      </w:r>
      <w:r w:rsidR="0030218C">
        <w:t>23.502</w:t>
      </w:r>
      <w:r w:rsidR="0030218C">
        <w:t> </w:t>
      </w:r>
      <w:r w:rsidR="0030218C">
        <w:t>[</w:t>
      </w:r>
      <w:r>
        <w:t xml:space="preserve">3]. The </w:t>
      </w:r>
      <w:r w:rsidR="009D0ABB">
        <w:t>f</w:t>
      </w:r>
      <w:r>
        <w:t>ollowing parameters are included:</w:t>
      </w:r>
    </w:p>
    <w:p w14:paraId="7072B0D7" w14:textId="40687AD0"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w:t>
      </w:r>
      <w:r w:rsidR="0030218C">
        <w:t>TS</w:t>
      </w:r>
      <w:r w:rsidR="0030218C">
        <w:t> </w:t>
      </w:r>
      <w:r w:rsidR="0030218C">
        <w:t>23.502</w:t>
      </w:r>
      <w:r w:rsidR="0030218C">
        <w:t> </w:t>
      </w:r>
      <w:r w:rsidR="0030218C">
        <w:t>[</w:t>
      </w:r>
      <w:r>
        <w:t>3] and contains the following parameters:</w:t>
      </w:r>
    </w:p>
    <w:p w14:paraId="7AF70E14" w14:textId="3F557FAC" w:rsidR="00787F8E" w:rsidRDefault="00787F8E" w:rsidP="00787F8E">
      <w:pPr>
        <w:pStyle w:val="B2"/>
      </w:pPr>
      <w:r>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433F650D"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w:t>
      </w:r>
      <w:r w:rsidR="0030218C">
        <w:t>TS</w:t>
      </w:r>
      <w:r w:rsidR="0030218C">
        <w:t> </w:t>
      </w:r>
      <w:r w:rsidR="0030218C">
        <w:t>23.502</w:t>
      </w:r>
      <w:r w:rsidR="0030218C">
        <w:t> </w:t>
      </w:r>
      <w:r w:rsidR="0030218C">
        <w:t>[</w:t>
      </w:r>
      <w:r>
        <w:t>3] and contains the following parameters:</w:t>
      </w:r>
    </w:p>
    <w:p w14:paraId="2D8F6003" w14:textId="793F45C9"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211B6537" w:rsidR="009D0ABB" w:rsidRDefault="009D0ABB" w:rsidP="0030218C">
      <w:pPr>
        <w:pStyle w:val="NO"/>
      </w:pPr>
      <w:bookmarkStart w:id="1022" w:name="_Toc51836930"/>
      <w:r>
        <w:t>NOTE 1</w:t>
      </w:r>
      <w:r w:rsidR="00E873DB">
        <w:t>2:</w:t>
      </w:r>
      <w:r w:rsidR="00E873DB">
        <w:tab/>
      </w:r>
      <w:r>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23" w:name="_Toc68066614"/>
      <w:r w:rsidRPr="00F70B61">
        <w:t>6.3.2</w:t>
      </w:r>
      <w:r w:rsidRPr="00F70B61">
        <w:tab/>
        <w:t>Policy and charging control rule operations</w:t>
      </w:r>
      <w:bookmarkEnd w:id="1016"/>
      <w:bookmarkEnd w:id="1017"/>
      <w:bookmarkEnd w:id="1018"/>
      <w:bookmarkEnd w:id="1019"/>
      <w:bookmarkEnd w:id="1020"/>
      <w:bookmarkEnd w:id="1021"/>
      <w:bookmarkEnd w:id="1022"/>
      <w:bookmarkEnd w:id="1023"/>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w:t>
      </w:r>
      <w:r w:rsidRPr="00F70B61">
        <w:lastRenderedPageBreak/>
        <w:t>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24" w:name="_Toc19197386"/>
      <w:bookmarkStart w:id="1025" w:name="_Toc27896539"/>
      <w:bookmarkStart w:id="1026" w:name="_Toc36192707"/>
      <w:bookmarkStart w:id="1027" w:name="_Toc37076438"/>
      <w:bookmarkStart w:id="1028" w:name="_Toc45194888"/>
      <w:bookmarkStart w:id="1029" w:name="_Toc47594300"/>
      <w:bookmarkStart w:id="1030" w:name="_Toc51836931"/>
      <w:bookmarkStart w:id="1031" w:name="_Toc68066615"/>
      <w:r w:rsidRPr="00F70B61">
        <w:t>6.4</w:t>
      </w:r>
      <w:r w:rsidRPr="00F70B61">
        <w:tab/>
        <w:t>PDU Session related policy information</w:t>
      </w:r>
      <w:bookmarkEnd w:id="1024"/>
      <w:bookmarkEnd w:id="1025"/>
      <w:bookmarkEnd w:id="1026"/>
      <w:bookmarkEnd w:id="1027"/>
      <w:bookmarkEnd w:id="1028"/>
      <w:bookmarkEnd w:id="1029"/>
      <w:bookmarkEnd w:id="1030"/>
      <w:bookmarkEnd w:id="1031"/>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3538CE27" w:rsidR="00787F8E" w:rsidRDefault="00787F8E" w:rsidP="00787F8E">
      <w:pPr>
        <w:rPr>
          <w:rFonts w:eastAsia="DengXian"/>
        </w:rPr>
      </w:pPr>
      <w:r>
        <w:rPr>
          <w:rFonts w:eastAsia="DengXian"/>
        </w:rPr>
        <w:t xml:space="preserve">The differences with table 6.4 and table 6.6 in </w:t>
      </w:r>
      <w:r w:rsidR="0030218C">
        <w:rPr>
          <w:rFonts w:eastAsia="DengXian"/>
        </w:rPr>
        <w:t>TS</w:t>
      </w:r>
      <w:r w:rsidR="0030218C">
        <w:rPr>
          <w:rFonts w:eastAsia="DengXian"/>
        </w:rPr>
        <w:t> </w:t>
      </w:r>
      <w:r w:rsidR="0030218C">
        <w:rPr>
          <w:rFonts w:eastAsia="DengXian"/>
        </w:rPr>
        <w:t>23.203</w:t>
      </w:r>
      <w:r w:rsidR="0030218C">
        <w:rPr>
          <w:rFonts w:eastAsia="DengXian"/>
        </w:rPr>
        <w:t> </w:t>
      </w:r>
      <w:r w:rsidR="0030218C">
        <w:rPr>
          <w:rFonts w:eastAsia="DengXian"/>
        </w:rPr>
        <w:t>[</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77777777"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7777777" w:rsidR="00787F8E" w:rsidRPr="00F70B61" w:rsidRDefault="00787F8E" w:rsidP="005C461D">
            <w:pPr>
              <w:pStyle w:val="TAL"/>
            </w:pPr>
            <w:r w:rsidRPr="00F70B61">
              <w:t>Defines a dynamically assigned 5QI value (from the non-standardized value range) and the associated 5G QoS characteristics as defined in TS 23.501 [2] clause 5.7.3.</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bookmarkStart w:id="1032" w:name="_Hlk491352672"/>
            <w:r w:rsidRPr="00F70B61">
              <w:rPr>
                <w:szCs w:val="18"/>
              </w:rPr>
              <w:t>Authorized</w:t>
            </w:r>
            <w:bookmarkEnd w:id="1032"/>
            <w:r w:rsidRPr="00F70B61">
              <w:rPr>
                <w:szCs w:val="18"/>
              </w:rPr>
              <w:t xml:space="preserve">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 xml:space="preserve">Subsequent </w:t>
            </w:r>
            <w:bookmarkStart w:id="1033" w:name="_Hlk491461470"/>
            <w:r w:rsidRPr="00F70B61">
              <w:rPr>
                <w:szCs w:val="18"/>
              </w:rPr>
              <w:t>Authorized</w:t>
            </w:r>
            <w:bookmarkEnd w:id="1033"/>
            <w:r w:rsidRPr="00F70B61">
              <w:rPr>
                <w:szCs w:val="18"/>
              </w:rPr>
              <w:t xml:space="preserve">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71429EE8"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w:t>
      </w:r>
      <w:r w:rsidR="0030218C">
        <w:t>TS</w:t>
      </w:r>
      <w:r w:rsidR="0030218C">
        <w:t> </w:t>
      </w:r>
      <w:r w:rsidR="0030218C">
        <w:t>23.501</w:t>
      </w:r>
      <w:r w:rsidR="0030218C">
        <w:t> </w:t>
      </w:r>
      <w:r w:rsidR="0030218C">
        <w:t>[</w:t>
      </w:r>
      <w:r>
        <w:t>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0030218C" w:rsidRPr="00482229">
        <w:t>TS</w:t>
      </w:r>
      <w:r w:rsidR="0030218C">
        <w:t> </w:t>
      </w:r>
      <w:r w:rsidR="0030218C" w:rsidRPr="00482229">
        <w:t>23.501</w:t>
      </w:r>
      <w:r w:rsidR="0030218C">
        <w:t> </w:t>
      </w:r>
      <w:r w:rsidR="0030218C" w:rsidRPr="00482229">
        <w:t>[</w:t>
      </w:r>
      <w:r w:rsidRPr="00482229">
        <w:t>2] clause 6.3.</w:t>
      </w:r>
      <w:r>
        <w:t>11</w:t>
      </w:r>
      <w:r w:rsidRPr="00482229">
        <w:t>.</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2147F1A6"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w:t>
      </w:r>
      <w:r w:rsidR="0030218C">
        <w:rPr>
          <w:lang w:eastAsia="zh-CN"/>
        </w:rPr>
        <w:t>TS</w:t>
      </w:r>
      <w:r w:rsidR="0030218C">
        <w:rPr>
          <w:lang w:eastAsia="zh-CN"/>
        </w:rPr>
        <w:t> </w:t>
      </w:r>
      <w:r w:rsidR="0030218C">
        <w:rPr>
          <w:lang w:eastAsia="zh-CN"/>
        </w:rPr>
        <w:t>32.255</w:t>
      </w:r>
      <w:r w:rsidR="0030218C">
        <w:rPr>
          <w:lang w:eastAsia="zh-CN"/>
        </w:rPr>
        <w:t> </w:t>
      </w:r>
      <w:r w:rsidR="0030218C">
        <w:rPr>
          <w:lang w:eastAsia="zh-CN"/>
        </w:rPr>
        <w:t>[</w:t>
      </w:r>
      <w:r>
        <w:rPr>
          <w:lang w:eastAsia="zh-CN"/>
        </w:rPr>
        <w:t>21].</w:t>
      </w:r>
    </w:p>
    <w:p w14:paraId="7FDF1FBE" w14:textId="1C3B026C"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 </w:t>
      </w:r>
      <w:r w:rsidR="0030218C" w:rsidRPr="0038430D">
        <w:t>TS</w:t>
      </w:r>
      <w:r w:rsidR="0030218C">
        <w:t> </w:t>
      </w:r>
      <w:r w:rsidR="0030218C" w:rsidRPr="0038430D">
        <w:t>23.501</w:t>
      </w:r>
      <w:r w:rsidR="0030218C">
        <w:t> </w:t>
      </w:r>
      <w:r w:rsidR="0030218C" w:rsidRPr="0038430D">
        <w:t>[</w:t>
      </w:r>
      <w:r w:rsidRPr="0038430D">
        <w:t>2] clause 5.8.2.2.1.</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6958901B"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w:t>
      </w:r>
      <w:r w:rsidR="0030218C">
        <w:rPr>
          <w:rFonts w:eastAsia="DengXian"/>
        </w:rPr>
        <w:t>TS</w:t>
      </w:r>
      <w:r w:rsidR="0030218C">
        <w:rPr>
          <w:rFonts w:eastAsia="DengXian"/>
        </w:rPr>
        <w:t> </w:t>
      </w:r>
      <w:r w:rsidR="0030218C">
        <w:rPr>
          <w:rFonts w:eastAsia="DengXian"/>
        </w:rPr>
        <w:t>23.501</w:t>
      </w:r>
      <w:r w:rsidR="0030218C">
        <w:rPr>
          <w:rFonts w:eastAsia="DengXian"/>
        </w:rPr>
        <w:t> </w:t>
      </w:r>
      <w:r w:rsidR="0030218C">
        <w:rPr>
          <w:rFonts w:eastAsia="DengXian"/>
        </w:rPr>
        <w:t>[</w:t>
      </w:r>
      <w:r>
        <w:rPr>
          <w:rFonts w:eastAsia="DengXian"/>
        </w:rPr>
        <w:t>2] clause 5.7.5.3.</w:t>
      </w:r>
    </w:p>
    <w:p w14:paraId="449DE33E" w14:textId="3CAE14DC"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w:t>
      </w:r>
      <w:r w:rsidR="0030218C">
        <w:rPr>
          <w:rFonts w:eastAsia="DengXian"/>
        </w:rPr>
        <w:t>TS</w:t>
      </w:r>
      <w:r w:rsidR="0030218C">
        <w:rPr>
          <w:rFonts w:eastAsia="DengXian"/>
        </w:rPr>
        <w:t> </w:t>
      </w:r>
      <w:r w:rsidR="0030218C">
        <w:rPr>
          <w:rFonts w:eastAsia="DengXian"/>
        </w:rPr>
        <w:t>23.501</w:t>
      </w:r>
      <w:r w:rsidR="0030218C">
        <w:rPr>
          <w:rFonts w:eastAsia="DengXian"/>
        </w:rPr>
        <w:t> </w:t>
      </w:r>
      <w:r w:rsidR="0030218C">
        <w:rPr>
          <w:rFonts w:eastAsia="DengXian"/>
        </w:rPr>
        <w:t>[</w:t>
      </w:r>
      <w:r>
        <w:rPr>
          <w:rFonts w:eastAsia="DengXian"/>
        </w:rPr>
        <w:t>2], clause 5.7.5.3).</w:t>
      </w:r>
    </w:p>
    <w:p w14:paraId="7823A001" w14:textId="22044B5A"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0030218C" w:rsidRPr="00F70B61">
        <w:t>TS</w:t>
      </w:r>
      <w:r w:rsidR="0030218C">
        <w:t> </w:t>
      </w:r>
      <w:r w:rsidR="0030218C" w:rsidRPr="00F70B61">
        <w:t>23.501</w:t>
      </w:r>
      <w:r w:rsidR="0030218C">
        <w:t> </w:t>
      </w:r>
      <w:r w:rsidR="0030218C" w:rsidRPr="00F70B61">
        <w:t>[</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bookmarkStart w:id="1034" w:name="_Hlk490444922"/>
      <w:r w:rsidRPr="00F70B61">
        <w:rPr>
          <w:rFonts w:eastAsia="DengXian"/>
          <w:i/>
        </w:rPr>
        <w:t>Time Condition</w:t>
      </w:r>
      <w:r w:rsidRPr="00F70B61">
        <w:rPr>
          <w:rFonts w:eastAsia="DengXian"/>
        </w:rPr>
        <w:t xml:space="preserve"> and </w:t>
      </w:r>
      <w:bookmarkStart w:id="1035" w:name="_Hlk491445120"/>
      <w:bookmarkEnd w:id="1034"/>
      <w:r w:rsidRPr="00F70B61">
        <w:rPr>
          <w:rFonts w:eastAsia="DengXian"/>
          <w:i/>
        </w:rPr>
        <w:t>Subsequent Authorized Session-AMBR / Subsequent Authorized default 5QI/ARP</w:t>
      </w:r>
      <w:bookmarkEnd w:id="1035"/>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77777777" w:rsidR="00787F8E" w:rsidRDefault="00787F8E" w:rsidP="00787F8E">
      <w:pPr>
        <w:rPr>
          <w:lang w:val="en-US"/>
        </w:rPr>
      </w:pPr>
      <w:bookmarkStart w:id="1036" w:name="_Toc19197387"/>
      <w:bookmarkStart w:id="1037" w:name="_Toc27896540"/>
      <w:bookmarkStart w:id="1038" w:name="_Toc36192708"/>
      <w:bookmarkStart w:id="1039" w:name="_Toc37076439"/>
      <w:bookmarkStart w:id="1040" w:name="_Toc45194889"/>
      <w:bookmarkStart w:id="1041"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 TSN bridge.</w:t>
      </w:r>
    </w:p>
    <w:p w14:paraId="553C6669" w14:textId="77777777" w:rsidR="00787F8E" w:rsidRPr="00F70B61" w:rsidRDefault="00787F8E" w:rsidP="00787F8E">
      <w:pPr>
        <w:pStyle w:val="Heading2"/>
        <w:rPr>
          <w:lang w:val="en-US"/>
        </w:rPr>
      </w:pPr>
      <w:bookmarkStart w:id="1042" w:name="_Toc51836932"/>
      <w:bookmarkStart w:id="1043" w:name="_Toc68066616"/>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36"/>
      <w:bookmarkEnd w:id="1037"/>
      <w:bookmarkEnd w:id="1038"/>
      <w:bookmarkEnd w:id="1039"/>
      <w:bookmarkEnd w:id="1040"/>
      <w:bookmarkEnd w:id="1041"/>
      <w:bookmarkEnd w:id="1042"/>
      <w:bookmarkEnd w:id="1043"/>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13C8EDAF"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 </w:t>
      </w:r>
      <w:r w:rsidR="0030218C" w:rsidRPr="00F70B61">
        <w:t>TS</w:t>
      </w:r>
      <w:r w:rsidR="0030218C">
        <w:t> </w:t>
      </w:r>
      <w:r w:rsidR="0030218C" w:rsidRPr="00F70B61">
        <w:t>23.501</w:t>
      </w:r>
      <w:r w:rsidR="0030218C">
        <w:t> </w:t>
      </w:r>
      <w:r w:rsidR="0030218C" w:rsidRPr="00F70B61">
        <w:t>[</w:t>
      </w:r>
      <w:r w:rsidRPr="00F70B61">
        <w:t>2] clause 5.3.4 for the description on how AMF uses this information.</w:t>
      </w:r>
    </w:p>
    <w:p w14:paraId="05A5F4B0" w14:textId="37F9D254"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 </w:t>
      </w:r>
      <w:r w:rsidR="0030218C" w:rsidRPr="00F70B61">
        <w:t>TS</w:t>
      </w:r>
      <w:r w:rsidR="0030218C">
        <w:t> </w:t>
      </w:r>
      <w:r w:rsidR="0030218C" w:rsidRPr="00F70B61">
        <w:t>23.501</w:t>
      </w:r>
      <w:r w:rsidR="0030218C">
        <w:t> </w:t>
      </w:r>
      <w:r w:rsidR="0030218C" w:rsidRPr="00F70B61">
        <w:t>[</w:t>
      </w:r>
      <w:r w:rsidRPr="00F70B61">
        <w:t>2] clause 5.3.4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44" w:name="_Toc19197388"/>
      <w:bookmarkStart w:id="1045" w:name="_Toc27896541"/>
      <w:bookmarkStart w:id="1046" w:name="_Toc36192709"/>
      <w:bookmarkStart w:id="1047" w:name="_Toc37076440"/>
      <w:bookmarkStart w:id="1048" w:name="_Toc45194890"/>
      <w:bookmarkStart w:id="1049" w:name="_Toc47594302"/>
      <w:bookmarkStart w:id="1050" w:name="_Toc51836933"/>
      <w:bookmarkStart w:id="1051" w:name="_Toc68066617"/>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44"/>
      <w:bookmarkEnd w:id="1045"/>
      <w:bookmarkEnd w:id="1046"/>
      <w:bookmarkEnd w:id="1047"/>
      <w:bookmarkEnd w:id="1048"/>
      <w:bookmarkEnd w:id="1049"/>
      <w:bookmarkEnd w:id="1050"/>
      <w:bookmarkEnd w:id="1051"/>
    </w:p>
    <w:p w14:paraId="04F56DEA" w14:textId="77777777" w:rsidR="00787F8E" w:rsidRPr="00F70B61" w:rsidRDefault="00787F8E" w:rsidP="00787F8E">
      <w:pPr>
        <w:pStyle w:val="Heading3"/>
        <w:rPr>
          <w:lang w:val="en-US"/>
        </w:rPr>
      </w:pPr>
      <w:bookmarkStart w:id="1052" w:name="_Toc19197389"/>
      <w:bookmarkStart w:id="1053" w:name="_Toc27896542"/>
      <w:bookmarkStart w:id="1054" w:name="_Toc36192710"/>
      <w:bookmarkStart w:id="1055" w:name="_Toc37076441"/>
      <w:bookmarkStart w:id="1056" w:name="_Toc45194891"/>
      <w:bookmarkStart w:id="1057" w:name="_Toc47594303"/>
      <w:bookmarkStart w:id="1058" w:name="_Toc51836934"/>
      <w:bookmarkStart w:id="1059" w:name="_Toc68066618"/>
      <w:r w:rsidRPr="00F70B61">
        <w:rPr>
          <w:lang w:val="en-US"/>
        </w:rPr>
        <w:t>6.6.1</w:t>
      </w:r>
      <w:r w:rsidRPr="00F70B61">
        <w:rPr>
          <w:lang w:val="en-US"/>
        </w:rPr>
        <w:tab/>
        <w:t>Access Network Discovery &amp; Selection Policy Information</w:t>
      </w:r>
      <w:bookmarkEnd w:id="1052"/>
      <w:bookmarkEnd w:id="1053"/>
      <w:bookmarkEnd w:id="1054"/>
      <w:bookmarkEnd w:id="1055"/>
      <w:bookmarkEnd w:id="1056"/>
      <w:bookmarkEnd w:id="1057"/>
      <w:bookmarkEnd w:id="1058"/>
      <w:bookmarkEnd w:id="1059"/>
    </w:p>
    <w:p w14:paraId="56866700" w14:textId="77777777" w:rsidR="00787F8E" w:rsidRPr="00F70B61" w:rsidRDefault="00787F8E" w:rsidP="00787F8E">
      <w:pPr>
        <w:pStyle w:val="Heading4"/>
      </w:pPr>
      <w:bookmarkStart w:id="1060" w:name="_Toc19197390"/>
      <w:bookmarkStart w:id="1061" w:name="_Toc27896543"/>
      <w:bookmarkStart w:id="1062" w:name="_Toc36192711"/>
      <w:bookmarkStart w:id="1063" w:name="_Toc37076442"/>
      <w:bookmarkStart w:id="1064" w:name="_Toc45194892"/>
      <w:bookmarkStart w:id="1065" w:name="_Toc47594304"/>
      <w:bookmarkStart w:id="1066" w:name="_Toc51836935"/>
      <w:bookmarkStart w:id="1067" w:name="_Toc68066619"/>
      <w:r w:rsidRPr="00F70B61">
        <w:t>6.6.1.1</w:t>
      </w:r>
      <w:r w:rsidRPr="00F70B61">
        <w:tab/>
        <w:t>General</w:t>
      </w:r>
      <w:bookmarkEnd w:id="1060"/>
      <w:bookmarkEnd w:id="1061"/>
      <w:bookmarkEnd w:id="1062"/>
      <w:bookmarkEnd w:id="1063"/>
      <w:bookmarkEnd w:id="1064"/>
      <w:bookmarkEnd w:id="1065"/>
      <w:bookmarkEnd w:id="1066"/>
      <w:bookmarkEnd w:id="1067"/>
    </w:p>
    <w:p w14:paraId="7D2A3F4A" w14:textId="77777777" w:rsidR="00787F8E" w:rsidRPr="00F70B61" w:rsidRDefault="00787F8E" w:rsidP="00787F8E">
      <w:r w:rsidRPr="00F70B61">
        <w:t xml:space="preserve">The </w:t>
      </w:r>
      <w:bookmarkStart w:id="1068" w:name="_Hlk499015430"/>
      <w:r w:rsidRPr="00F70B61">
        <w:t xml:space="preserve">Access Network Discovery &amp; Selection policy </w:t>
      </w:r>
      <w:bookmarkEnd w:id="1068"/>
      <w:r w:rsidRPr="00F70B61">
        <w:t>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4E0B40F7" w:rsidR="00787F8E" w:rsidRDefault="00787F8E" w:rsidP="00787F8E">
      <w:r>
        <w:t xml:space="preserve">The procedure for WLAN access network selection is defined in clause 6.6.1.3, the procedure for N3IWF selection is defined in </w:t>
      </w:r>
      <w:r w:rsidR="0030218C">
        <w:t>TS</w:t>
      </w:r>
      <w:r w:rsidR="0030218C">
        <w:t> </w:t>
      </w:r>
      <w:r w:rsidR="0030218C">
        <w:t>23.501</w:t>
      </w:r>
      <w:r w:rsidR="0030218C">
        <w:t> </w:t>
      </w:r>
      <w:r w:rsidR="0030218C">
        <w:t>[</w:t>
      </w:r>
      <w:r>
        <w:t>2] clause 6.3.6.1.</w:t>
      </w:r>
    </w:p>
    <w:p w14:paraId="3BA3FCB7" w14:textId="0F0D987B" w:rsidR="00787F8E" w:rsidRPr="00F70B61" w:rsidRDefault="00787F8E" w:rsidP="00787F8E">
      <w:r w:rsidRPr="00F70B61">
        <w:t xml:space="preserve">The Access Network Discovery &amp; Selection policy shall contain one or more WLAN Selection Policy (WLANSP) rules defined in </w:t>
      </w:r>
      <w:r>
        <w:t>clause </w:t>
      </w:r>
      <w:r w:rsidRPr="00F70B61">
        <w:t xml:space="preserve">4.8.2.1.6 of </w:t>
      </w:r>
      <w:r w:rsidR="0030218C" w:rsidRPr="00F70B61">
        <w:t>TS</w:t>
      </w:r>
      <w:r w:rsidR="0030218C">
        <w:t> </w:t>
      </w:r>
      <w:r w:rsidR="0030218C" w:rsidRPr="00F70B61">
        <w:t>23.402</w:t>
      </w:r>
      <w:r w:rsidR="0030218C">
        <w:t> </w:t>
      </w:r>
      <w:r w:rsidR="0030218C" w:rsidRPr="00F70B61">
        <w:t>[</w:t>
      </w:r>
      <w:r w:rsidRPr="00F70B61">
        <w:t>9].</w:t>
      </w:r>
    </w:p>
    <w:p w14:paraId="1D22B998" w14:textId="72AAFE7F" w:rsidR="00787F8E" w:rsidRDefault="00787F8E" w:rsidP="00787F8E">
      <w:r>
        <w:t xml:space="preserve">The Access Network Discovery &amp; Selection policy may contain information to select </w:t>
      </w:r>
      <w:proofErr w:type="spellStart"/>
      <w:r>
        <w:t>ePDG</w:t>
      </w:r>
      <w:proofErr w:type="spellEnd"/>
      <w:r>
        <w:t xml:space="preserve"> or N3IWF by the UE as specified in </w:t>
      </w:r>
      <w:r w:rsidR="0030218C">
        <w:t>TS</w:t>
      </w:r>
      <w:r w:rsidR="0030218C">
        <w:t> </w:t>
      </w:r>
      <w:r w:rsidR="0030218C">
        <w:t>23.501</w:t>
      </w:r>
      <w:r w:rsidR="0030218C">
        <w:t> </w:t>
      </w:r>
      <w:r w:rsidR="0030218C">
        <w:t>[</w:t>
      </w:r>
      <w:r>
        <w:t>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proofErr w:type="spellStart"/>
            <w:r w:rsidRPr="00FF6654">
              <w:t>ePDG</w:t>
            </w:r>
            <w:proofErr w:type="spellEnd"/>
            <w:r w:rsidRPr="00FF6654">
              <w:t xml:space="preserve"> identifier configuration</w:t>
            </w:r>
          </w:p>
        </w:tc>
        <w:tc>
          <w:tcPr>
            <w:tcW w:w="2902" w:type="dxa"/>
          </w:tcPr>
          <w:p w14:paraId="764CFB08"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69" w:name="_Toc19197391"/>
      <w:bookmarkStart w:id="1070" w:name="_Toc27896544"/>
      <w:bookmarkStart w:id="1071" w:name="_Toc36192712"/>
      <w:bookmarkStart w:id="1072" w:name="_Toc37076443"/>
      <w:bookmarkStart w:id="1073" w:name="_Toc45194893"/>
      <w:bookmarkStart w:id="1074" w:name="_Toc47594305"/>
      <w:bookmarkStart w:id="1075" w:name="_Toc51836936"/>
      <w:bookmarkStart w:id="1076" w:name="_Toc68066620"/>
      <w:r w:rsidRPr="00F70B61">
        <w:t>6.6.1.2</w:t>
      </w:r>
      <w:r w:rsidRPr="00F70B61">
        <w:tab/>
        <w:t>UE selecting a WLANSP rule</w:t>
      </w:r>
      <w:bookmarkEnd w:id="1069"/>
      <w:bookmarkEnd w:id="1070"/>
      <w:bookmarkEnd w:id="1071"/>
      <w:bookmarkEnd w:id="1072"/>
      <w:bookmarkEnd w:id="1073"/>
      <w:bookmarkEnd w:id="1074"/>
      <w:bookmarkEnd w:id="1075"/>
      <w:bookmarkEnd w:id="1076"/>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77" w:name="_Toc19197392"/>
      <w:bookmarkStart w:id="1078" w:name="_Toc27896545"/>
      <w:bookmarkStart w:id="1079" w:name="_Toc36192713"/>
      <w:bookmarkStart w:id="1080" w:name="_Toc37076444"/>
      <w:bookmarkStart w:id="1081" w:name="_Toc45194894"/>
      <w:bookmarkStart w:id="1082" w:name="_Toc47594306"/>
      <w:bookmarkStart w:id="1083" w:name="_Toc51836937"/>
      <w:bookmarkStart w:id="1084" w:name="_Toc68066621"/>
      <w:r w:rsidRPr="00F70B61">
        <w:t>6.6.1.3</w:t>
      </w:r>
      <w:r w:rsidRPr="00F70B61">
        <w:tab/>
        <w:t>UE procedure for selecting a WLAN access based on WLANSP</w:t>
      </w:r>
      <w:r>
        <w:t xml:space="preserve"> rules</w:t>
      </w:r>
      <w:bookmarkEnd w:id="1077"/>
      <w:bookmarkEnd w:id="1078"/>
      <w:bookmarkEnd w:id="1079"/>
      <w:bookmarkEnd w:id="1080"/>
      <w:bookmarkEnd w:id="1081"/>
      <w:bookmarkEnd w:id="1082"/>
      <w:bookmarkEnd w:id="1083"/>
      <w:bookmarkEnd w:id="1084"/>
    </w:p>
    <w:p w14:paraId="42450DDE" w14:textId="22EDC09E" w:rsidR="005C461D" w:rsidRDefault="005C461D" w:rsidP="00787F8E">
      <w:r>
        <w:t>The UE shall apply the procedure in this clause</w:t>
      </w:r>
      <w:r w:rsidR="0030218C">
        <w:t xml:space="preserv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5ABE7BC8" w:rsidR="005C461D" w:rsidRDefault="005C461D" w:rsidP="004C4E46">
      <w:pPr>
        <w:pStyle w:val="B1"/>
      </w:pPr>
      <w:r>
        <w:t>b)</w:t>
      </w:r>
      <w:r>
        <w:tab/>
        <w:t xml:space="preserve">when the UE initiates trusted non-3GPP access to 5GC by executing the Access Network Selection Procedure specified in clause 6.3.12.2 of </w:t>
      </w:r>
      <w:r w:rsidR="0030218C">
        <w:t>TS</w:t>
      </w:r>
      <w:r w:rsidR="0030218C">
        <w:t> </w:t>
      </w:r>
      <w:r w:rsidR="0030218C">
        <w:t>23.501</w:t>
      </w:r>
      <w:r w:rsidR="0030218C">
        <w:t> </w:t>
      </w:r>
      <w:r w:rsidR="0030218C">
        <w:t>[</w:t>
      </w:r>
      <w:r>
        <w:t>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FC07849" w:rsidR="00787F8E" w:rsidRPr="00F70B61" w:rsidRDefault="00787F8E" w:rsidP="00787F8E">
      <w:r w:rsidRPr="00F70B61">
        <w:t xml:space="preserve">When a group of selection criteria includes the </w:t>
      </w:r>
      <w:proofErr w:type="spellStart"/>
      <w:r w:rsidRPr="00F70B61">
        <w:t>HomeNetwork</w:t>
      </w:r>
      <w:proofErr w:type="spellEnd"/>
      <w:r w:rsidRPr="00F70B61">
        <w:t xml:space="preserve"> attribute and is set, then the UE (a) shall create a list of available WLANs that directly interwork with the home operator (as specified in clause 4.8.2.1.6 of</w:t>
      </w:r>
      <w:r>
        <w:t xml:space="preserve"> </w:t>
      </w:r>
      <w:r w:rsidR="0030218C">
        <w:t>T</w:t>
      </w:r>
      <w:r w:rsidR="0030218C" w:rsidRPr="00F70B61">
        <w:t>S</w:t>
      </w:r>
      <w:r w:rsidR="0030218C">
        <w:t> </w:t>
      </w:r>
      <w:r w:rsidR="0030218C" w:rsidRPr="00F70B61">
        <w:t>23.402</w:t>
      </w:r>
      <w:r w:rsidR="0030218C">
        <w:t> </w:t>
      </w:r>
      <w:r w:rsidR="0030218C" w:rsidRPr="00F70B61">
        <w:t>[</w:t>
      </w:r>
      <w:r w:rsidRPr="00F70B61">
        <w:t xml:space="preserve">9]) and (b) shall apply the group of selection criteria to all the WLANs in this list. Otherwise, when the </w:t>
      </w:r>
      <w:proofErr w:type="spellStart"/>
      <w:r w:rsidRPr="00F70B61">
        <w:t>HomeNetwork</w:t>
      </w:r>
      <w:proofErr w:type="spellEnd"/>
      <w:r w:rsidRPr="00F70B61">
        <w:t xml:space="preserve">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085" w:name="_Toc19197393"/>
      <w:bookmarkStart w:id="1086" w:name="_Toc27896546"/>
      <w:bookmarkStart w:id="1087" w:name="_Toc36192714"/>
      <w:bookmarkStart w:id="1088" w:name="_Toc37076445"/>
      <w:bookmarkStart w:id="1089" w:name="_Toc45194895"/>
      <w:bookmarkStart w:id="1090" w:name="_Toc47594307"/>
      <w:bookmarkStart w:id="1091" w:name="_Toc51836938"/>
      <w:bookmarkStart w:id="1092" w:name="_Toc68066622"/>
      <w:r w:rsidRPr="00F70B61">
        <w:t>6.6.2</w:t>
      </w:r>
      <w:r w:rsidRPr="00F70B61">
        <w:tab/>
      </w:r>
      <w:r w:rsidRPr="00F70B61">
        <w:rPr>
          <w:lang w:val="en-US"/>
        </w:rPr>
        <w:t>UE Route Selection Policy information</w:t>
      </w:r>
      <w:bookmarkEnd w:id="1085"/>
      <w:bookmarkEnd w:id="1086"/>
      <w:bookmarkEnd w:id="1087"/>
      <w:bookmarkEnd w:id="1088"/>
      <w:bookmarkEnd w:id="1089"/>
      <w:bookmarkEnd w:id="1090"/>
      <w:bookmarkEnd w:id="1091"/>
      <w:bookmarkEnd w:id="1092"/>
    </w:p>
    <w:p w14:paraId="17FD826B" w14:textId="77777777" w:rsidR="00787F8E" w:rsidRDefault="00787F8E" w:rsidP="00787F8E">
      <w:pPr>
        <w:pStyle w:val="Heading4"/>
      </w:pPr>
      <w:bookmarkStart w:id="1093" w:name="_Toc19197394"/>
      <w:bookmarkStart w:id="1094" w:name="_Toc27896547"/>
      <w:bookmarkStart w:id="1095" w:name="_Toc36192715"/>
      <w:bookmarkStart w:id="1096" w:name="_Toc37076446"/>
      <w:bookmarkStart w:id="1097" w:name="_Toc45194896"/>
      <w:bookmarkStart w:id="1098" w:name="_Toc47594308"/>
      <w:bookmarkStart w:id="1099" w:name="_Toc51836939"/>
      <w:bookmarkStart w:id="1100" w:name="_Toc68066623"/>
      <w:r>
        <w:t>6.6.2.1</w:t>
      </w:r>
      <w:r>
        <w:tab/>
        <w:t>Structure Description</w:t>
      </w:r>
      <w:bookmarkEnd w:id="1093"/>
      <w:bookmarkEnd w:id="1094"/>
      <w:bookmarkEnd w:id="1095"/>
      <w:bookmarkEnd w:id="1096"/>
      <w:bookmarkEnd w:id="1097"/>
      <w:bookmarkEnd w:id="1098"/>
      <w:bookmarkEnd w:id="1099"/>
      <w:bookmarkEnd w:id="1100"/>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77777777" w:rsidR="00787F8E" w:rsidRDefault="00787F8E" w:rsidP="007D6959">
            <w:pPr>
              <w:pStyle w:val="TAL"/>
              <w:rPr>
                <w:szCs w:val="18"/>
              </w:rPr>
            </w:pPr>
            <w:r w:rsidRPr="00F70B61">
              <w:rPr>
                <w:szCs w:val="18"/>
              </w:rPr>
              <w:t>Optional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787F8E" w:rsidRPr="00F70B61" w:rsidRDefault="00787F8E" w:rsidP="007D6959">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704446CF"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w:t>
      </w:r>
      <w:r w:rsidR="0030218C">
        <w:t>TS</w:t>
      </w:r>
      <w:r w:rsidR="0030218C">
        <w:t> </w:t>
      </w:r>
      <w:r w:rsidR="0030218C">
        <w:t>23.501</w:t>
      </w:r>
      <w:r w:rsidR="0030218C">
        <w:t> </w:t>
      </w:r>
      <w:r w:rsidR="0030218C">
        <w:t>[</w:t>
      </w:r>
      <w:r>
        <w:t>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7FC68716" w:rsidR="00787F8E" w:rsidRDefault="00787F8E" w:rsidP="00787F8E">
      <w:pPr>
        <w:pStyle w:val="B1"/>
      </w:pPr>
      <w:r>
        <w:t>-</w:t>
      </w:r>
      <w:r>
        <w:tab/>
        <w:t xml:space="preserve">PDU Session Type Selection: Indicates that the traffic of matching application shall be routed via a PDU </w:t>
      </w:r>
      <w:r w:rsidR="005C461D">
        <w:t>S</w:t>
      </w:r>
      <w:r>
        <w:t xml:space="preserve">ession supporting the included PDU Session Type. The possible PDU Session Types are defined in clause 5.6.10 in </w:t>
      </w:r>
      <w:r w:rsidR="0030218C">
        <w:t>TS</w:t>
      </w:r>
      <w:r w:rsidR="0030218C">
        <w:t> </w:t>
      </w:r>
      <w:r w:rsidR="0030218C">
        <w:t>23.501</w:t>
      </w:r>
      <w:r w:rsidR="0030218C">
        <w:t> </w:t>
      </w:r>
      <w:r w:rsidR="0030218C">
        <w:t>[</w:t>
      </w:r>
      <w:r>
        <w:t>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661D2AD4"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w:t>
      </w:r>
      <w:r w:rsidR="0030218C">
        <w:t>TS</w:t>
      </w:r>
      <w:r w:rsidR="0030218C">
        <w:t> </w:t>
      </w:r>
      <w:r w:rsidR="0030218C">
        <w:t>24.526</w:t>
      </w:r>
      <w:r w:rsidR="0030218C">
        <w:t> </w:t>
      </w:r>
      <w:r w:rsidR="0030218C">
        <w:t>[</w:t>
      </w:r>
      <w:r>
        <w:t>19].</w:t>
      </w:r>
    </w:p>
    <w:p w14:paraId="2622F4D8" w14:textId="77777777" w:rsidR="00787F8E" w:rsidRDefault="00787F8E" w:rsidP="00787F8E">
      <w:pPr>
        <w:pStyle w:val="Heading4"/>
      </w:pPr>
      <w:bookmarkStart w:id="1101" w:name="_Toc19197395"/>
      <w:bookmarkStart w:id="1102" w:name="_Toc27896548"/>
      <w:bookmarkStart w:id="1103" w:name="_Toc36192716"/>
      <w:bookmarkStart w:id="1104" w:name="_Toc37076447"/>
      <w:bookmarkStart w:id="1105" w:name="_Toc45194897"/>
      <w:bookmarkStart w:id="1106" w:name="_Toc47594309"/>
      <w:bookmarkStart w:id="1107" w:name="_Toc51836940"/>
      <w:bookmarkStart w:id="1108" w:name="_Toc68066624"/>
      <w:r>
        <w:lastRenderedPageBreak/>
        <w:t>6.6.2.2</w:t>
      </w:r>
      <w:r>
        <w:tab/>
        <w:t>Configuration and Provision of URSP</w:t>
      </w:r>
      <w:bookmarkEnd w:id="1101"/>
      <w:bookmarkEnd w:id="1102"/>
      <w:bookmarkEnd w:id="1103"/>
      <w:bookmarkEnd w:id="1104"/>
      <w:bookmarkEnd w:id="1105"/>
      <w:bookmarkEnd w:id="1106"/>
      <w:bookmarkEnd w:id="1107"/>
      <w:bookmarkEnd w:id="1108"/>
    </w:p>
    <w:p w14:paraId="2617BA24" w14:textId="6A622FC5" w:rsidR="00787F8E" w:rsidRDefault="00787F8E" w:rsidP="00787F8E">
      <w:r>
        <w:t xml:space="preserve">The UE may be provisioned with URSP rules by PCF of the HPLMN. When the UE is roaming, the PCF in the HPLMN may update the URSP rule in the UE. For URSP rules, the UE shall support the provisioning from the PCF in the HPLMN, as specified in </w:t>
      </w:r>
      <w:r w:rsidR="0030218C">
        <w:t>TS</w:t>
      </w:r>
      <w:r w:rsidR="0030218C">
        <w:t> </w:t>
      </w:r>
      <w:r w:rsidR="0030218C">
        <w:t>24.501</w:t>
      </w:r>
      <w:r w:rsidR="0030218C">
        <w:t> </w:t>
      </w:r>
      <w:r w:rsidR="0030218C">
        <w:t>[</w:t>
      </w:r>
      <w:r>
        <w:t>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36CDBA85" w14:textId="7195B77D" w:rsidR="00663770" w:rsidRDefault="00663770" w:rsidP="0030218C">
      <w:bookmarkStart w:id="1109" w:name="_Toc19197396"/>
      <w:bookmarkStart w:id="1110" w:name="_Toc27896549"/>
      <w:bookmarkStart w:id="1111" w:name="_Toc36192717"/>
      <w:bookmarkStart w:id="1112" w:name="_Toc37076448"/>
      <w:bookmarkStart w:id="1113" w:name="_Toc45194898"/>
      <w:bookmarkStart w:id="1114" w:name="_Toc47594310"/>
      <w:bookmarkStart w:id="1115" w:name="_Toc51836941"/>
      <w:r>
        <w:t xml:space="preserve">If the PCF receives application guidance for URSP determination that may apply to a given UE from UDR as specified in </w:t>
      </w:r>
      <w:r w:rsidR="0030218C">
        <w:t>TS</w:t>
      </w:r>
      <w:r w:rsidR="0030218C">
        <w:t> </w:t>
      </w:r>
      <w:r w:rsidR="0030218C">
        <w:t>23.502</w:t>
      </w:r>
      <w:r w:rsidR="0030218C">
        <w:t> </w:t>
      </w:r>
      <w:r w:rsidR="0030218C">
        <w:t>[</w:t>
      </w:r>
      <w:r>
        <w:t xml:space="preserve">3] clause 4.15.6.7, the PCF may verify the requested parameters with regards to the existing URSP rules and (re-)compose the URSP rules for the UE as described in </w:t>
      </w:r>
      <w:r w:rsidR="0030218C">
        <w:t>TS</w:t>
      </w:r>
      <w:r w:rsidR="0030218C">
        <w:t> </w:t>
      </w:r>
      <w:r w:rsidR="0030218C">
        <w:t>23.548</w:t>
      </w:r>
      <w:r w:rsidR="0030218C">
        <w:t> </w:t>
      </w:r>
      <w:r w:rsidR="0030218C">
        <w:t>[</w:t>
      </w:r>
      <w:r>
        <w:t>33] clause 6.2.4.</w:t>
      </w:r>
    </w:p>
    <w:p w14:paraId="58BB3BC2" w14:textId="5B2BB50E" w:rsidR="00787F8E" w:rsidRDefault="00787F8E" w:rsidP="00787F8E">
      <w:pPr>
        <w:pStyle w:val="Heading4"/>
      </w:pPr>
      <w:bookmarkStart w:id="1116" w:name="_Toc68066625"/>
      <w:r>
        <w:t>6.6.2.3</w:t>
      </w:r>
      <w:r>
        <w:tab/>
        <w:t>UE procedure for associating applications to PDU Sessions based on URSP</w:t>
      </w:r>
      <w:bookmarkEnd w:id="1109"/>
      <w:bookmarkEnd w:id="1110"/>
      <w:bookmarkEnd w:id="1111"/>
      <w:bookmarkEnd w:id="1112"/>
      <w:bookmarkEnd w:id="1113"/>
      <w:bookmarkEnd w:id="1114"/>
      <w:bookmarkEnd w:id="1115"/>
      <w:bookmarkEnd w:id="1116"/>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5B1B0935" w:rsidR="00787F8E" w:rsidRDefault="00787F8E" w:rsidP="00787F8E">
      <w:pPr>
        <w:pStyle w:val="NO"/>
      </w:pPr>
      <w:r>
        <w:t>NOTE 1:</w:t>
      </w:r>
      <w:r>
        <w:tab/>
        <w:t xml:space="preserve">When more than one PDU </w:t>
      </w:r>
      <w:r w:rsidR="005C461D">
        <w:t>S</w:t>
      </w:r>
      <w:r>
        <w:t xml:space="preserve">essions of SSC mode 3 to the same DNN and S-NSSAI exist due to PDU Session anchor change procedure as described in clause 4.3.5.2 of </w:t>
      </w:r>
      <w:r w:rsidR="0030218C">
        <w:t>TS</w:t>
      </w:r>
      <w:r w:rsidR="0030218C">
        <w:t> </w:t>
      </w:r>
      <w:r w:rsidR="0030218C">
        <w:t>23.502</w:t>
      </w:r>
      <w:r w:rsidR="0030218C">
        <w:t> </w:t>
      </w:r>
      <w:r w:rsidR="0030218C">
        <w:t>[</w:t>
      </w:r>
      <w:r>
        <w:t>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lastRenderedPageBreak/>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3E1D9DFD" w:rsidR="00787F8E" w:rsidRDefault="00787F8E" w:rsidP="00787F8E">
      <w:r>
        <w:t xml:space="preserve">Details of the conditions are defined by </w:t>
      </w:r>
      <w:r w:rsidR="0030218C">
        <w:t>TS</w:t>
      </w:r>
      <w:r w:rsidR="0030218C">
        <w:t> </w:t>
      </w:r>
      <w:r w:rsidR="0030218C">
        <w:t>24.526</w:t>
      </w:r>
      <w:r w:rsidR="0030218C">
        <w:t> </w:t>
      </w:r>
      <w:r w:rsidR="0030218C">
        <w:t>[</w:t>
      </w:r>
      <w:r>
        <w:t>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117" w:name="_Toc51836942"/>
      <w:bookmarkStart w:id="1118" w:name="_Toc68066626"/>
      <w:r>
        <w:t>6.6.3</w:t>
      </w:r>
      <w:r>
        <w:tab/>
        <w:t>V2X Policy information</w:t>
      </w:r>
      <w:bookmarkEnd w:id="1117"/>
      <w:bookmarkEnd w:id="1118"/>
    </w:p>
    <w:p w14:paraId="0555A150" w14:textId="54A63461" w:rsidR="00787F8E" w:rsidRPr="006E2C0C" w:rsidRDefault="00787F8E" w:rsidP="00787F8E">
      <w:r>
        <w:t xml:space="preserve">The V2X Policy information (V2XP) is defined in </w:t>
      </w:r>
      <w:r w:rsidR="0030218C">
        <w:t>TS</w:t>
      </w:r>
      <w:r w:rsidR="0030218C">
        <w:t> </w:t>
      </w:r>
      <w:r w:rsidR="0030218C">
        <w:t>23.287</w:t>
      </w:r>
      <w:r w:rsidR="0030218C">
        <w:t> </w:t>
      </w:r>
      <w:r w:rsidR="0030218C">
        <w:t>[</w:t>
      </w:r>
      <w:r>
        <w:t>28].</w:t>
      </w:r>
    </w:p>
    <w:p w14:paraId="56C8163C" w14:textId="535EAE30" w:rsidR="00E873DB" w:rsidRDefault="00E873DB" w:rsidP="00E873DB">
      <w:pPr>
        <w:pStyle w:val="Heading3"/>
      </w:pPr>
      <w:bookmarkStart w:id="1119" w:name="_Toc68066627"/>
      <w:r>
        <w:lastRenderedPageBreak/>
        <w:t>6.6.4</w:t>
      </w:r>
      <w:r>
        <w:tab/>
      </w:r>
      <w:proofErr w:type="spellStart"/>
      <w:r>
        <w:t>ProSe</w:t>
      </w:r>
      <w:proofErr w:type="spellEnd"/>
      <w:r>
        <w:t xml:space="preserve"> Policy information</w:t>
      </w:r>
      <w:bookmarkEnd w:id="1119"/>
    </w:p>
    <w:p w14:paraId="5509D2CA" w14:textId="7704315E" w:rsidR="00E873DB" w:rsidRPr="006E2C0C" w:rsidRDefault="00E873DB" w:rsidP="00E873DB">
      <w:r>
        <w:t xml:space="preserve">The </w:t>
      </w:r>
      <w:proofErr w:type="spellStart"/>
      <w:r>
        <w:t>ProSe</w:t>
      </w:r>
      <w:proofErr w:type="spellEnd"/>
      <w:r>
        <w:t xml:space="preserve"> Policy information (</w:t>
      </w:r>
      <w:proofErr w:type="spellStart"/>
      <w:r>
        <w:t>ProSeP</w:t>
      </w:r>
      <w:proofErr w:type="spellEnd"/>
      <w:r>
        <w:t xml:space="preserve">) is defined in </w:t>
      </w:r>
      <w:r w:rsidR="0030218C">
        <w:t>TS</w:t>
      </w:r>
      <w:r w:rsidR="0030218C">
        <w:t> </w:t>
      </w:r>
      <w:r w:rsidR="0030218C">
        <w:t>23.304</w:t>
      </w:r>
      <w:r w:rsidR="0030218C">
        <w:t> </w:t>
      </w:r>
      <w:r w:rsidR="0030218C">
        <w:t>[</w:t>
      </w:r>
      <w:r>
        <w:t>34].</w:t>
      </w:r>
    </w:p>
    <w:p w14:paraId="411A3841" w14:textId="77777777" w:rsidR="00787F8E" w:rsidRDefault="00787F8E" w:rsidP="00787F8E">
      <w:pPr>
        <w:pStyle w:val="Heading8"/>
      </w:pPr>
      <w:r>
        <w:br w:type="page"/>
      </w:r>
      <w:bookmarkStart w:id="1120" w:name="_Toc19197397"/>
      <w:bookmarkStart w:id="1121" w:name="_Toc27896550"/>
      <w:bookmarkStart w:id="1122" w:name="_Toc36192718"/>
      <w:bookmarkStart w:id="1123" w:name="_Toc37076449"/>
      <w:bookmarkStart w:id="1124" w:name="_Toc45194899"/>
      <w:bookmarkStart w:id="1125" w:name="_Toc47594311"/>
      <w:bookmarkStart w:id="1126" w:name="_Toc51836943"/>
      <w:bookmarkStart w:id="1127" w:name="_Toc68066628"/>
      <w:r>
        <w:lastRenderedPageBreak/>
        <w:t>Annex A (informative):</w:t>
      </w:r>
      <w:r>
        <w:br/>
        <w:t>URSP rules example</w:t>
      </w:r>
      <w:bookmarkEnd w:id="1120"/>
      <w:bookmarkEnd w:id="1121"/>
      <w:bookmarkEnd w:id="1122"/>
      <w:bookmarkEnd w:id="1123"/>
      <w:bookmarkEnd w:id="1124"/>
      <w:bookmarkEnd w:id="1125"/>
      <w:bookmarkEnd w:id="1126"/>
      <w:bookmarkEnd w:id="1127"/>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w:t>
            </w:r>
            <w:proofErr w:type="spellStart"/>
            <w:r>
              <w:t>supl</w:t>
            </w:r>
            <w:proofErr w:type="spellEnd"/>
            <w:r>
              <w:t>"</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w:t>
            </w:r>
            <w:proofErr w:type="spellStart"/>
            <w:r>
              <w:t>supl</w:t>
            </w:r>
            <w:proofErr w:type="spellEnd"/>
            <w:r>
              <w:t>"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When the "App1" requests a network connection with Connection Capability "internet" or "</w:t>
            </w:r>
            <w:proofErr w:type="spellStart"/>
            <w:r>
              <w:t>supl</w:t>
            </w:r>
            <w:proofErr w:type="spellEnd"/>
            <w:r>
              <w:t xml:space="preserve">",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w:t>
            </w:r>
            <w:proofErr w:type="spellStart"/>
            <w:r>
              <w:t>ims</w:t>
            </w:r>
            <w:proofErr w:type="spellEnd"/>
            <w:r>
              <w:t>"</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w:t>
            </w:r>
            <w:proofErr w:type="spellStart"/>
            <w:r>
              <w:t>ims</w:t>
            </w:r>
            <w:proofErr w:type="spellEnd"/>
            <w:r>
              <w:t>"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28" w:name="_Toc19197398"/>
      <w:bookmarkStart w:id="1129" w:name="_Toc27896551"/>
      <w:bookmarkStart w:id="1130" w:name="_Toc36192719"/>
      <w:bookmarkStart w:id="1131" w:name="_Toc37076450"/>
      <w:bookmarkStart w:id="1132" w:name="_Toc45194900"/>
      <w:bookmarkStart w:id="1133" w:name="_Toc47594312"/>
      <w:bookmarkStart w:id="1134" w:name="_Toc51836944"/>
      <w:bookmarkStart w:id="1135" w:name="_Toc68066629"/>
      <w:r>
        <w:lastRenderedPageBreak/>
        <w:t>Annex B (</w:t>
      </w:r>
      <w:r w:rsidRPr="00F70B61">
        <w:t>informative</w:t>
      </w:r>
      <w:r>
        <w:t>):</w:t>
      </w:r>
      <w:r>
        <w:br/>
        <w:t>Deployment option to support of BSF and DRA coexistence due to network migration</w:t>
      </w:r>
      <w:bookmarkEnd w:id="1128"/>
      <w:bookmarkEnd w:id="1129"/>
      <w:bookmarkEnd w:id="1130"/>
      <w:bookmarkEnd w:id="1131"/>
      <w:bookmarkEnd w:id="1132"/>
      <w:bookmarkEnd w:id="1133"/>
      <w:bookmarkEnd w:id="1134"/>
      <w:bookmarkEnd w:id="1135"/>
    </w:p>
    <w:p w14:paraId="39D916B2" w14:textId="77777777" w:rsidR="00787F8E" w:rsidRDefault="00787F8E" w:rsidP="00787F8E">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36" w:name="_Toc19197399"/>
      <w:bookmarkStart w:id="1137" w:name="_Toc27896552"/>
      <w:bookmarkStart w:id="1138" w:name="_Toc36192720"/>
      <w:bookmarkStart w:id="1139" w:name="_Toc37076451"/>
      <w:bookmarkStart w:id="1140" w:name="_Toc45194901"/>
      <w:bookmarkStart w:id="1141" w:name="_Toc47594313"/>
      <w:bookmarkStart w:id="1142" w:name="_Toc51836945"/>
      <w:bookmarkStart w:id="1143" w:name="_Toc68066630"/>
      <w:r>
        <w:lastRenderedPageBreak/>
        <w:t>Annex C (Normative):</w:t>
      </w:r>
      <w:r>
        <w:br/>
        <w:t>Support for Application Functions supporting Rx interface</w:t>
      </w:r>
      <w:bookmarkEnd w:id="1136"/>
      <w:bookmarkEnd w:id="1137"/>
      <w:bookmarkEnd w:id="1138"/>
      <w:bookmarkEnd w:id="1139"/>
      <w:bookmarkEnd w:id="1140"/>
      <w:bookmarkEnd w:id="1141"/>
      <w:bookmarkEnd w:id="1142"/>
      <w:bookmarkEnd w:id="1143"/>
    </w:p>
    <w:p w14:paraId="35A756B3" w14:textId="4A99987F" w:rsidR="00787F8E" w:rsidRDefault="00787F8E" w:rsidP="00787F8E">
      <w:r>
        <w:t xml:space="preserve">To allow the 5G system to interwork with AFs related to existing services, e.g. IMS based services as described in </w:t>
      </w:r>
      <w:r w:rsidR="0030218C">
        <w:t>TS</w:t>
      </w:r>
      <w:r w:rsidR="0030218C">
        <w:t> </w:t>
      </w:r>
      <w:r w:rsidR="0030218C">
        <w:t>23.228</w:t>
      </w:r>
      <w:r w:rsidR="0030218C">
        <w:t> </w:t>
      </w:r>
      <w:r w:rsidR="0030218C">
        <w:t>[</w:t>
      </w:r>
      <w:r>
        <w:t xml:space="preserve">5], Mission Critical Push To Talk services as described in </w:t>
      </w:r>
      <w:r w:rsidR="0030218C">
        <w:t>TS</w:t>
      </w:r>
      <w:r w:rsidR="0030218C">
        <w:t> </w:t>
      </w:r>
      <w:r w:rsidR="0030218C">
        <w:t>23.179</w:t>
      </w:r>
      <w:r w:rsidR="0030218C">
        <w:t> </w:t>
      </w:r>
      <w:r w:rsidR="0030218C">
        <w:t>[</w:t>
      </w:r>
      <w:r>
        <w:t xml:space="preserve">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6FB5E22C" w14:textId="77777777" w:rsidR="00787F8E" w:rsidRDefault="00787F8E" w:rsidP="00787F8E">
      <w:pPr>
        <w:pStyle w:val="TH"/>
      </w:pPr>
      <w:r>
        <w:object w:dxaOrig="5836" w:dyaOrig="1248" w14:anchorId="6C5966A4">
          <v:shape id="_x0000_i1030" type="#_x0000_t75" style="width:292.3pt;height:61.8pt" o:ole="">
            <v:imagedata r:id="rId22" o:title=""/>
          </v:shape>
          <o:OLEObject Type="Embed" ProgID="Word.Picture.8" ShapeID="_x0000_i1030" DrawAspect="Content" ObjectID="_1678680094" r:id="rId23"/>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77777777" w:rsidR="00787F8E" w:rsidRDefault="00787F8E" w:rsidP="00787F8E">
      <w:r>
        <w:t>The functionality described for Multimedia Priority Services (clause 6.11) and Mission Critical service (clause 6.19) applies via Rx interface.</w:t>
      </w:r>
    </w:p>
    <w:p w14:paraId="7BC39D10" w14:textId="77777777" w:rsidR="00787F8E" w:rsidRDefault="00787F8E" w:rsidP="00787F8E">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72D49C6" w:rsidR="00787F8E" w:rsidRDefault="00787F8E" w:rsidP="00787F8E">
      <w:pPr>
        <w:pStyle w:val="NO"/>
      </w:pPr>
      <w:r>
        <w:t>NOTE 1:</w:t>
      </w:r>
      <w:r>
        <w:tab/>
      </w:r>
      <w:r w:rsidR="0030218C">
        <w:t>TS</w:t>
      </w:r>
      <w:r w:rsidR="0030218C">
        <w:t> </w:t>
      </w:r>
      <w:r w:rsidR="0030218C">
        <w:t>23.501</w:t>
      </w:r>
      <w:r w:rsidR="0030218C">
        <w:t> </w:t>
      </w:r>
      <w:r w:rsidR="0030218C">
        <w:t>[</w:t>
      </w:r>
      <w:r>
        <w:t>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44" w:name="_Toc19197400"/>
      <w:bookmarkStart w:id="1145" w:name="_Toc27896553"/>
      <w:bookmarkStart w:id="1146" w:name="_Toc36192721"/>
      <w:bookmarkStart w:id="1147" w:name="_Toc37076452"/>
      <w:bookmarkStart w:id="1148" w:name="_Toc45194902"/>
      <w:bookmarkStart w:id="1149" w:name="_Toc47594314"/>
      <w:bookmarkStart w:id="1150" w:name="_Toc51836946"/>
      <w:bookmarkStart w:id="1151" w:name="_Toc68066631"/>
      <w:r>
        <w:lastRenderedPageBreak/>
        <w:t>Annex D (informative):</w:t>
      </w:r>
      <w:r>
        <w:br/>
        <w:t>PCC usage for sponsored data connectivity</w:t>
      </w:r>
      <w:bookmarkEnd w:id="1144"/>
      <w:bookmarkEnd w:id="1145"/>
      <w:bookmarkEnd w:id="1146"/>
      <w:bookmarkEnd w:id="1147"/>
      <w:bookmarkEnd w:id="1148"/>
      <w:bookmarkEnd w:id="1149"/>
      <w:bookmarkEnd w:id="1150"/>
      <w:bookmarkEnd w:id="1151"/>
    </w:p>
    <w:p w14:paraId="33BFA502" w14:textId="77777777" w:rsidR="00787F8E" w:rsidRDefault="00787F8E" w:rsidP="00787F8E">
      <w:pPr>
        <w:pStyle w:val="Heading1"/>
      </w:pPr>
      <w:bookmarkStart w:id="1152" w:name="_Toc19197401"/>
      <w:bookmarkStart w:id="1153" w:name="_Toc27896554"/>
      <w:bookmarkStart w:id="1154" w:name="_Toc36192722"/>
      <w:bookmarkStart w:id="1155" w:name="_Toc37076453"/>
      <w:bookmarkStart w:id="1156" w:name="_Toc45194903"/>
      <w:bookmarkStart w:id="1157" w:name="_Toc47594315"/>
      <w:bookmarkStart w:id="1158" w:name="_Toc51836947"/>
      <w:bookmarkStart w:id="1159" w:name="_Toc68066632"/>
      <w:r>
        <w:t>D.1</w:t>
      </w:r>
      <w:r>
        <w:tab/>
        <w:t>General</w:t>
      </w:r>
      <w:bookmarkEnd w:id="1152"/>
      <w:bookmarkEnd w:id="1153"/>
      <w:bookmarkEnd w:id="1154"/>
      <w:bookmarkEnd w:id="1155"/>
      <w:bookmarkEnd w:id="1156"/>
      <w:bookmarkEnd w:id="1157"/>
      <w:bookmarkEnd w:id="1158"/>
      <w:bookmarkEnd w:id="1159"/>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60" w:name="_MON_1587198493"/>
    <w:bookmarkEnd w:id="1160"/>
    <w:p w14:paraId="3557A1EA" w14:textId="77777777" w:rsidR="00787F8E" w:rsidRDefault="00787F8E" w:rsidP="00787F8E">
      <w:pPr>
        <w:pStyle w:val="TH"/>
      </w:pPr>
      <w:r>
        <w:object w:dxaOrig="7301" w:dyaOrig="7066" w14:anchorId="3CC389CE">
          <v:shape id="_x0000_i1031" type="#_x0000_t75" style="width:363.75pt;height:350.35pt" o:ole="">
            <v:imagedata r:id="rId24" o:title=""/>
          </v:shape>
          <o:OLEObject Type="Embed" ProgID="Word.Picture.8" ShapeID="_x0000_i1031" DrawAspect="Content" ObjectID="_1678680095" r:id="rId25"/>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61" w:name="_Toc19197402"/>
      <w:bookmarkStart w:id="1162" w:name="_Toc27896555"/>
      <w:bookmarkStart w:id="1163" w:name="_Toc36192723"/>
      <w:bookmarkStart w:id="1164" w:name="_Toc37076454"/>
      <w:bookmarkStart w:id="1165" w:name="_Toc45194904"/>
      <w:bookmarkStart w:id="1166" w:name="_Toc47594316"/>
      <w:bookmarkStart w:id="1167" w:name="_Toc51836948"/>
      <w:bookmarkStart w:id="1168" w:name="_Toc68066633"/>
      <w:r>
        <w:lastRenderedPageBreak/>
        <w:t>D.2</w:t>
      </w:r>
      <w:r>
        <w:tab/>
        <w:t>Reporting for sponsored data connectivity</w:t>
      </w:r>
      <w:bookmarkEnd w:id="1161"/>
      <w:bookmarkEnd w:id="1162"/>
      <w:bookmarkEnd w:id="1163"/>
      <w:bookmarkEnd w:id="1164"/>
      <w:bookmarkEnd w:id="1165"/>
      <w:bookmarkEnd w:id="1166"/>
      <w:bookmarkEnd w:id="1167"/>
      <w:bookmarkEnd w:id="1168"/>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69" w:name="_Toc19197403"/>
      <w:bookmarkStart w:id="1170" w:name="_Toc27896556"/>
      <w:bookmarkStart w:id="1171" w:name="_Toc36192724"/>
      <w:bookmarkStart w:id="1172" w:name="_Toc37076455"/>
      <w:bookmarkStart w:id="1173" w:name="_Toc45194905"/>
      <w:bookmarkStart w:id="1174" w:name="_Toc47594317"/>
      <w:bookmarkStart w:id="1175" w:name="_Toc51836949"/>
      <w:bookmarkStart w:id="1176" w:name="_Toc68066634"/>
      <w:r w:rsidRPr="00F70B61">
        <w:lastRenderedPageBreak/>
        <w:t>Annex</w:t>
      </w:r>
      <w:r>
        <w:t xml:space="preserve"> E</w:t>
      </w:r>
      <w:r w:rsidRPr="00F70B61">
        <w:t xml:space="preserve"> (informative):</w:t>
      </w:r>
      <w:r w:rsidRPr="00F70B61">
        <w:br/>
        <w:t>Change history</w:t>
      </w:r>
      <w:bookmarkEnd w:id="1169"/>
      <w:bookmarkEnd w:id="1170"/>
      <w:bookmarkEnd w:id="1171"/>
      <w:bookmarkEnd w:id="1172"/>
      <w:bookmarkEnd w:id="1173"/>
      <w:bookmarkEnd w:id="1174"/>
      <w:bookmarkEnd w:id="1175"/>
      <w:bookmarkEnd w:id="11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1"/>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proofErr w:type="spellStart"/>
            <w:r w:rsidRPr="00F70B61">
              <w:rPr>
                <w:sz w:val="16"/>
                <w:szCs w:val="16"/>
              </w:rPr>
              <w:t>TDoc</w:t>
            </w:r>
            <w:proofErr w:type="spellEnd"/>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 xml:space="preserve">Add </w:t>
            </w:r>
            <w:proofErr w:type="spellStart"/>
            <w:r>
              <w:rPr>
                <w:sz w:val="16"/>
                <w:szCs w:val="16"/>
              </w:rPr>
              <w:t>Nchf</w:t>
            </w:r>
            <w:proofErr w:type="spellEnd"/>
            <w:r>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proofErr w:type="spellStart"/>
            <w:r>
              <w:rPr>
                <w:sz w:val="16"/>
                <w:szCs w:val="16"/>
              </w:rPr>
              <w:t>Cleanups</w:t>
            </w:r>
            <w:proofErr w:type="spellEnd"/>
            <w:r>
              <w:rPr>
                <w:sz w:val="16"/>
                <w:szCs w:val="16"/>
              </w:rPr>
              <w:t xml:space="preserve">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 xml:space="preserve">TS23.503 </w:t>
            </w:r>
            <w:proofErr w:type="spellStart"/>
            <w:r>
              <w:rPr>
                <w:sz w:val="16"/>
                <w:szCs w:val="16"/>
              </w:rPr>
              <w:t>ePDG</w:t>
            </w:r>
            <w:proofErr w:type="spellEnd"/>
            <w:r>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Default="00787F8E" w:rsidP="007D6959">
            <w:pPr>
              <w:pStyle w:val="TAL"/>
              <w:rPr>
                <w:sz w:val="16"/>
                <w:szCs w:val="16"/>
              </w:rPr>
            </w:pPr>
            <w:r>
              <w:rPr>
                <w:sz w:val="16"/>
                <w:szCs w:val="16"/>
              </w:rPr>
              <w:t xml:space="preserve"> </w:t>
            </w:r>
            <w:r w:rsidR="0030218C">
              <w:rPr>
                <w:sz w:val="16"/>
                <w:szCs w:val="16"/>
              </w:rPr>
              <w:t>Alignment</w:t>
            </w:r>
            <w:r>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 xml:space="preserve">Clarification of the </w:t>
            </w:r>
            <w:proofErr w:type="spellStart"/>
            <w:r>
              <w:rPr>
                <w:sz w:val="16"/>
                <w:szCs w:val="16"/>
              </w:rPr>
              <w:t>OSId</w:t>
            </w:r>
            <w:proofErr w:type="spellEnd"/>
            <w:r>
              <w:rPr>
                <w:sz w:val="16"/>
                <w:szCs w:val="16"/>
              </w:rPr>
              <w:t xml:space="preserve"> and </w:t>
            </w:r>
            <w:proofErr w:type="spellStart"/>
            <w:r>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 xml:space="preserve">Support for IMS functionality using </w:t>
            </w:r>
            <w:proofErr w:type="spellStart"/>
            <w:r>
              <w:rPr>
                <w:sz w:val="16"/>
                <w:szCs w:val="16"/>
              </w:rPr>
              <w:t>Npcf</w:t>
            </w:r>
            <w:proofErr w:type="spellEnd"/>
            <w:r>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 xml:space="preserve">QoS Handling for V2X Communication Over </w:t>
            </w:r>
            <w:proofErr w:type="spellStart"/>
            <w:r>
              <w:rPr>
                <w:sz w:val="16"/>
                <w:szCs w:val="16"/>
              </w:rPr>
              <w:t>Uu</w:t>
            </w:r>
            <w:proofErr w:type="spellEnd"/>
            <w:r>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Default="00787F8E" w:rsidP="007D6959">
            <w:pPr>
              <w:pStyle w:val="TAL"/>
              <w:rPr>
                <w:sz w:val="16"/>
                <w:szCs w:val="16"/>
              </w:rPr>
            </w:pPr>
            <w:r>
              <w:rPr>
                <w:sz w:val="16"/>
                <w:szCs w:val="16"/>
              </w:rPr>
              <w:t xml:space="preserve">Implement traffic correlation </w:t>
            </w:r>
            <w:r w:rsidR="0030218C">
              <w:rPr>
                <w:sz w:val="16"/>
                <w:szCs w:val="16"/>
              </w:rPr>
              <w:t>indication</w:t>
            </w:r>
            <w:r>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 xml:space="preserve">Correction of CHF discovery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Default="0030218C" w:rsidP="007D6959">
            <w:pPr>
              <w:pStyle w:val="TAL"/>
              <w:rPr>
                <w:sz w:val="16"/>
                <w:szCs w:val="16"/>
              </w:rPr>
            </w:pPr>
            <w:r>
              <w:rPr>
                <w:sz w:val="16"/>
                <w:szCs w:val="16"/>
              </w:rPr>
              <w:t>Alignment</w:t>
            </w:r>
            <w:r w:rsidR="00787F8E">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 xml:space="preserve">Providing </w:t>
            </w:r>
            <w:proofErr w:type="spellStart"/>
            <w:r>
              <w:rPr>
                <w:sz w:val="16"/>
                <w:szCs w:val="16"/>
              </w:rPr>
              <w:t>OSid</w:t>
            </w:r>
            <w:proofErr w:type="spellEnd"/>
            <w:r>
              <w:rPr>
                <w:sz w:val="16"/>
                <w:szCs w:val="16"/>
              </w:rPr>
              <w:t xml:space="preserve"> and </w:t>
            </w:r>
            <w:proofErr w:type="spellStart"/>
            <w:r>
              <w:rPr>
                <w:sz w:val="16"/>
                <w:szCs w:val="16"/>
              </w:rPr>
              <w:t>OSAppId</w:t>
            </w:r>
            <w:proofErr w:type="spellEnd"/>
            <w:r>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Default="00787F8E" w:rsidP="007D6959">
            <w:pPr>
              <w:pStyle w:val="TAL"/>
              <w:rPr>
                <w:sz w:val="16"/>
                <w:szCs w:val="16"/>
              </w:rPr>
            </w:pPr>
            <w:r>
              <w:rPr>
                <w:sz w:val="16"/>
                <w:szCs w:val="16"/>
              </w:rPr>
              <w:t xml:space="preserve">Clarification on Access Type </w:t>
            </w:r>
            <w:r w:rsidR="0030218C">
              <w:rPr>
                <w:sz w:val="16"/>
                <w:szCs w:val="16"/>
              </w:rPr>
              <w:t>Preference</w:t>
            </w:r>
            <w:r>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Default="00787F8E" w:rsidP="007D6959">
            <w:pPr>
              <w:pStyle w:val="TAL"/>
              <w:rPr>
                <w:sz w:val="16"/>
                <w:szCs w:val="16"/>
              </w:rPr>
            </w:pPr>
            <w:r>
              <w:rPr>
                <w:sz w:val="16"/>
                <w:szCs w:val="16"/>
              </w:rPr>
              <w:t>Adding TSN AF decides the TSN Qo</w:t>
            </w:r>
            <w:r w:rsidR="0030218C">
              <w:rPr>
                <w:sz w:val="16"/>
                <w:szCs w:val="16"/>
              </w:rPr>
              <w:t>S</w:t>
            </w:r>
            <w:r>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Default="00787F8E" w:rsidP="007D6959">
            <w:pPr>
              <w:pStyle w:val="TAL"/>
              <w:rPr>
                <w:sz w:val="16"/>
                <w:szCs w:val="16"/>
              </w:rPr>
            </w:pPr>
            <w:r>
              <w:rPr>
                <w:sz w:val="16"/>
                <w:szCs w:val="16"/>
              </w:rPr>
              <w:t xml:space="preserve">Clarification of PCF behaviour to </w:t>
            </w:r>
            <w:r w:rsidR="0030218C">
              <w:rPr>
                <w:sz w:val="16"/>
                <w:szCs w:val="16"/>
              </w:rPr>
              <w:t>honour</w:t>
            </w:r>
            <w:r>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r w:rsidR="009D0ABB" w:rsidRPr="000652FD" w14:paraId="7E6F3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7D6959">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7D6959">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7D6959">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7D6959">
            <w:pPr>
              <w:pStyle w:val="TAL"/>
              <w:rPr>
                <w:sz w:val="16"/>
              </w:rPr>
            </w:pPr>
            <w:r>
              <w:rPr>
                <w:sz w:val="16"/>
              </w:rPr>
              <w:t>16.8.0</w:t>
            </w:r>
          </w:p>
        </w:tc>
      </w:tr>
      <w:tr w:rsidR="009D0ABB" w:rsidRPr="000652FD" w14:paraId="254D38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7D6959">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7D6959">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7D6959">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7D6959">
            <w:pPr>
              <w:pStyle w:val="TAL"/>
              <w:rPr>
                <w:sz w:val="16"/>
              </w:rPr>
            </w:pPr>
            <w:r>
              <w:rPr>
                <w:sz w:val="16"/>
              </w:rPr>
              <w:t>16.8.0</w:t>
            </w:r>
          </w:p>
        </w:tc>
      </w:tr>
      <w:tr w:rsidR="009D0ABB" w:rsidRPr="000652FD" w14:paraId="290FF11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7D6959">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7D6959">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7D6959">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7D6959">
            <w:pPr>
              <w:pStyle w:val="TAL"/>
              <w:rPr>
                <w:sz w:val="16"/>
              </w:rPr>
            </w:pPr>
            <w:r>
              <w:rPr>
                <w:sz w:val="16"/>
              </w:rPr>
              <w:t>16.8.0</w:t>
            </w:r>
          </w:p>
        </w:tc>
      </w:tr>
      <w:tr w:rsidR="009D0ABB" w:rsidRPr="000652FD" w14:paraId="446CAF2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7D6959">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7D6959">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7D6959">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7D6959">
            <w:pPr>
              <w:pStyle w:val="TAL"/>
              <w:rPr>
                <w:sz w:val="16"/>
              </w:rPr>
            </w:pPr>
            <w:r>
              <w:rPr>
                <w:sz w:val="16"/>
              </w:rPr>
              <w:t>16.8.0</w:t>
            </w:r>
          </w:p>
        </w:tc>
      </w:tr>
      <w:tr w:rsidR="00663770" w:rsidRPr="000652FD" w14:paraId="3CA9D5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Default="00663770"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Default="00663770"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Default="00663770" w:rsidP="007D6959">
            <w:pPr>
              <w:pStyle w:val="TAC"/>
              <w:rPr>
                <w:sz w:val="16"/>
                <w:szCs w:val="16"/>
              </w:rPr>
            </w:pPr>
            <w:r>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Default="00663770" w:rsidP="007D6959">
            <w:pPr>
              <w:pStyle w:val="TAL"/>
              <w:rPr>
                <w:sz w:val="16"/>
              </w:rPr>
            </w:pPr>
            <w:r>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Default="00663770"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Default="00663770"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Default="00663770" w:rsidP="007D6959">
            <w:pPr>
              <w:pStyle w:val="TAL"/>
              <w:rPr>
                <w:sz w:val="16"/>
                <w:szCs w:val="16"/>
              </w:rPr>
            </w:pPr>
            <w:r>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0218C" w:rsidRDefault="00663770" w:rsidP="007D6959">
            <w:pPr>
              <w:pStyle w:val="TAL"/>
              <w:rPr>
                <w:b/>
                <w:bCs/>
                <w:sz w:val="16"/>
              </w:rPr>
            </w:pPr>
            <w:r w:rsidRPr="0030218C">
              <w:rPr>
                <w:b/>
                <w:bCs/>
                <w:sz w:val="16"/>
              </w:rPr>
              <w:t>17.0.0</w:t>
            </w:r>
          </w:p>
        </w:tc>
      </w:tr>
      <w:tr w:rsidR="00663770" w:rsidRPr="000652FD" w14:paraId="14E3BAC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Default="00663770"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Default="00663770"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Default="00663770" w:rsidP="007D6959">
            <w:pPr>
              <w:pStyle w:val="TAC"/>
              <w:rPr>
                <w:sz w:val="16"/>
                <w:szCs w:val="16"/>
              </w:rPr>
            </w:pPr>
            <w:r>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Default="00663770" w:rsidP="007D6959">
            <w:pPr>
              <w:pStyle w:val="TAL"/>
              <w:rPr>
                <w:sz w:val="16"/>
              </w:rPr>
            </w:pPr>
            <w:r>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Default="00663770"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Default="00663770"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Default="00663770" w:rsidP="007D6959">
            <w:pPr>
              <w:pStyle w:val="TAL"/>
              <w:rPr>
                <w:sz w:val="16"/>
                <w:szCs w:val="16"/>
              </w:rPr>
            </w:pPr>
            <w:r>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663770" w:rsidRDefault="00663770" w:rsidP="007D6959">
            <w:pPr>
              <w:pStyle w:val="TAL"/>
              <w:rPr>
                <w:b/>
                <w:bCs/>
                <w:sz w:val="16"/>
              </w:rPr>
            </w:pPr>
            <w:r>
              <w:rPr>
                <w:b/>
                <w:bCs/>
                <w:sz w:val="16"/>
              </w:rPr>
              <w:t>17.0.0</w:t>
            </w:r>
          </w:p>
        </w:tc>
      </w:tr>
      <w:tr w:rsidR="00663770" w:rsidRPr="000652FD" w14:paraId="08297FF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Default="00663770"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Default="00663770"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Default="00663770" w:rsidP="007D6959">
            <w:pPr>
              <w:pStyle w:val="TAC"/>
              <w:rPr>
                <w:sz w:val="16"/>
                <w:szCs w:val="16"/>
              </w:rPr>
            </w:pPr>
            <w:r>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Default="00663770" w:rsidP="007D6959">
            <w:pPr>
              <w:pStyle w:val="TAL"/>
              <w:rPr>
                <w:sz w:val="16"/>
              </w:rPr>
            </w:pPr>
            <w:r>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Default="00663770"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Default="00663770"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Default="00663770" w:rsidP="007D6959">
            <w:pPr>
              <w:pStyle w:val="TAL"/>
              <w:rPr>
                <w:sz w:val="16"/>
                <w:szCs w:val="16"/>
              </w:rPr>
            </w:pPr>
            <w:r>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Default="00663770" w:rsidP="007D6959">
            <w:pPr>
              <w:pStyle w:val="TAL"/>
              <w:rPr>
                <w:b/>
                <w:bCs/>
                <w:sz w:val="16"/>
              </w:rPr>
            </w:pPr>
            <w:r>
              <w:rPr>
                <w:b/>
                <w:bCs/>
                <w:sz w:val="16"/>
              </w:rPr>
              <w:t>17.0.0</w:t>
            </w:r>
          </w:p>
        </w:tc>
      </w:tr>
      <w:tr w:rsidR="00663770" w:rsidRPr="000652FD" w14:paraId="3C3D6D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Default="00663770"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Default="00663770"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Default="00663770" w:rsidP="007D6959">
            <w:pPr>
              <w:pStyle w:val="TAC"/>
              <w:rPr>
                <w:sz w:val="16"/>
                <w:szCs w:val="16"/>
              </w:rPr>
            </w:pPr>
            <w:r>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Default="00663770" w:rsidP="007D6959">
            <w:pPr>
              <w:pStyle w:val="TAL"/>
              <w:rPr>
                <w:sz w:val="16"/>
              </w:rPr>
            </w:pPr>
            <w:r>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Default="00663770"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Default="00663770"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Default="00663770" w:rsidP="007D6959">
            <w:pPr>
              <w:pStyle w:val="TAL"/>
              <w:rPr>
                <w:sz w:val="16"/>
                <w:szCs w:val="16"/>
              </w:rPr>
            </w:pPr>
            <w:r>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Default="00663770" w:rsidP="007D6959">
            <w:pPr>
              <w:pStyle w:val="TAL"/>
              <w:rPr>
                <w:b/>
                <w:bCs/>
                <w:sz w:val="16"/>
              </w:rPr>
            </w:pPr>
            <w:r>
              <w:rPr>
                <w:b/>
                <w:bCs/>
                <w:sz w:val="16"/>
              </w:rPr>
              <w:t>17.0.0</w:t>
            </w:r>
          </w:p>
        </w:tc>
      </w:tr>
      <w:tr w:rsidR="00663770" w:rsidRPr="000652FD" w14:paraId="1EE48D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Default="00663770"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Default="00663770"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Default="00663770" w:rsidP="007D6959">
            <w:pPr>
              <w:pStyle w:val="TAC"/>
              <w:rPr>
                <w:sz w:val="16"/>
                <w:szCs w:val="16"/>
              </w:rPr>
            </w:pPr>
            <w:r>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Default="00663770" w:rsidP="007D6959">
            <w:pPr>
              <w:pStyle w:val="TAL"/>
              <w:rPr>
                <w:sz w:val="16"/>
              </w:rPr>
            </w:pPr>
            <w:r>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Default="00663770"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Default="00663770"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Default="00663770" w:rsidP="007D6959">
            <w:pPr>
              <w:pStyle w:val="TAL"/>
              <w:rPr>
                <w:sz w:val="16"/>
                <w:szCs w:val="16"/>
              </w:rPr>
            </w:pPr>
            <w:r>
              <w:rPr>
                <w:sz w:val="16"/>
                <w:szCs w:val="16"/>
              </w:rPr>
              <w:t>Access and mobility policy control functionality to enable dynamic change of AM Pol</w:t>
            </w:r>
            <w:r w:rsidR="00E873DB">
              <w:rPr>
                <w:sz w:val="16"/>
                <w:szCs w:val="16"/>
              </w:rPr>
              <w:t>i</w:t>
            </w:r>
            <w:r>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Default="00663770" w:rsidP="007D6959">
            <w:pPr>
              <w:pStyle w:val="TAL"/>
              <w:rPr>
                <w:b/>
                <w:bCs/>
                <w:sz w:val="16"/>
              </w:rPr>
            </w:pPr>
            <w:r>
              <w:rPr>
                <w:b/>
                <w:bCs/>
                <w:sz w:val="16"/>
              </w:rPr>
              <w:t>17.0.0</w:t>
            </w:r>
          </w:p>
        </w:tc>
      </w:tr>
      <w:tr w:rsidR="00E873DB" w:rsidRPr="000652FD" w14:paraId="65D5D9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Default="00E873D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Default="00E873D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Default="00E873DB" w:rsidP="007D6959">
            <w:pPr>
              <w:pStyle w:val="TAC"/>
              <w:rPr>
                <w:sz w:val="16"/>
                <w:szCs w:val="16"/>
              </w:rPr>
            </w:pPr>
            <w:r>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Default="00E873DB" w:rsidP="007D6959">
            <w:pPr>
              <w:pStyle w:val="TAL"/>
              <w:rPr>
                <w:sz w:val="16"/>
              </w:rPr>
            </w:pPr>
            <w:r>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Default="00E873D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Default="00E873DB"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Default="00E873DB" w:rsidP="007D6959">
            <w:pPr>
              <w:pStyle w:val="TAL"/>
              <w:rPr>
                <w:sz w:val="16"/>
                <w:szCs w:val="16"/>
              </w:rPr>
            </w:pPr>
            <w:r>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Default="00E873DB" w:rsidP="007D6959">
            <w:pPr>
              <w:pStyle w:val="TAL"/>
              <w:rPr>
                <w:b/>
                <w:bCs/>
                <w:sz w:val="16"/>
              </w:rPr>
            </w:pPr>
            <w:r>
              <w:rPr>
                <w:b/>
                <w:bCs/>
                <w:sz w:val="16"/>
              </w:rPr>
              <w:t>17.0.0</w:t>
            </w:r>
          </w:p>
        </w:tc>
      </w:tr>
      <w:tr w:rsidR="00E873DB" w:rsidRPr="000652FD" w14:paraId="5C3B502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Default="00E873D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Default="00E873D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Default="00E873DB" w:rsidP="007D6959">
            <w:pPr>
              <w:pStyle w:val="TAC"/>
              <w:rPr>
                <w:sz w:val="16"/>
                <w:szCs w:val="16"/>
              </w:rPr>
            </w:pPr>
            <w:r>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Default="00E873DB" w:rsidP="007D6959">
            <w:pPr>
              <w:pStyle w:val="TAL"/>
              <w:rPr>
                <w:sz w:val="16"/>
              </w:rPr>
            </w:pPr>
            <w:r>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Default="00E873D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Default="00E873DB"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Default="00E873DB" w:rsidP="007D6959">
            <w:pPr>
              <w:pStyle w:val="TAL"/>
              <w:rPr>
                <w:sz w:val="16"/>
                <w:szCs w:val="16"/>
              </w:rPr>
            </w:pPr>
            <w:r>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Default="00E873DB" w:rsidP="007D6959">
            <w:pPr>
              <w:pStyle w:val="TAL"/>
              <w:rPr>
                <w:b/>
                <w:bCs/>
                <w:sz w:val="16"/>
              </w:rPr>
            </w:pPr>
            <w:r>
              <w:rPr>
                <w:b/>
                <w:bCs/>
                <w:sz w:val="16"/>
              </w:rPr>
              <w:t>17.0.0</w:t>
            </w:r>
          </w:p>
        </w:tc>
      </w:tr>
      <w:tr w:rsidR="00E873DB" w:rsidRPr="000652FD" w14:paraId="133964C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Default="00E873D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Default="00E873D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Default="00E873DB" w:rsidP="007D6959">
            <w:pPr>
              <w:pStyle w:val="TAC"/>
              <w:rPr>
                <w:sz w:val="16"/>
                <w:szCs w:val="16"/>
              </w:rPr>
            </w:pPr>
            <w:r>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Default="00E873DB" w:rsidP="007D6959">
            <w:pPr>
              <w:pStyle w:val="TAL"/>
              <w:rPr>
                <w:sz w:val="16"/>
              </w:rPr>
            </w:pPr>
            <w:r>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Default="00E873D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Default="00E873DB"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Default="00E873DB" w:rsidP="007D6959">
            <w:pPr>
              <w:pStyle w:val="TAL"/>
              <w:rPr>
                <w:sz w:val="16"/>
                <w:szCs w:val="16"/>
              </w:rPr>
            </w:pPr>
            <w:r>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Default="00E873DB" w:rsidP="007D6959">
            <w:pPr>
              <w:pStyle w:val="TAL"/>
              <w:rPr>
                <w:b/>
                <w:bCs/>
                <w:sz w:val="16"/>
              </w:rPr>
            </w:pPr>
            <w:r>
              <w:rPr>
                <w:b/>
                <w:bCs/>
                <w:sz w:val="16"/>
              </w:rPr>
              <w:t>17.0.0</w:t>
            </w:r>
          </w:p>
        </w:tc>
      </w:tr>
      <w:tr w:rsidR="00E873DB" w:rsidRPr="000652FD" w14:paraId="5547034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Default="00E873D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Default="00E873D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Default="00E873DB" w:rsidP="007D6959">
            <w:pPr>
              <w:pStyle w:val="TAC"/>
              <w:rPr>
                <w:sz w:val="16"/>
                <w:szCs w:val="16"/>
              </w:rPr>
            </w:pPr>
            <w:r>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Default="00E873DB" w:rsidP="007D6959">
            <w:pPr>
              <w:pStyle w:val="TAL"/>
              <w:rPr>
                <w:sz w:val="16"/>
              </w:rPr>
            </w:pPr>
            <w:r>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Default="00E873D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Default="00E873DB"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Default="00E873DB" w:rsidP="007D6959">
            <w:pPr>
              <w:pStyle w:val="TAL"/>
              <w:rPr>
                <w:sz w:val="16"/>
                <w:szCs w:val="16"/>
              </w:rPr>
            </w:pPr>
            <w:r>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Default="00E873DB" w:rsidP="007D6959">
            <w:pPr>
              <w:pStyle w:val="TAL"/>
              <w:rPr>
                <w:b/>
                <w:bCs/>
                <w:sz w:val="16"/>
              </w:rPr>
            </w:pPr>
            <w:r>
              <w:rPr>
                <w:b/>
                <w:bCs/>
                <w:sz w:val="16"/>
              </w:rPr>
              <w:t>17.0.0</w:t>
            </w:r>
          </w:p>
        </w:tc>
      </w:tr>
      <w:tr w:rsidR="00E873DB" w:rsidRPr="000652FD" w14:paraId="5B8CDD6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Default="00E873D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Default="00E873D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Default="00E873DB" w:rsidP="007D6959">
            <w:pPr>
              <w:pStyle w:val="TAC"/>
              <w:rPr>
                <w:sz w:val="16"/>
                <w:szCs w:val="16"/>
              </w:rPr>
            </w:pPr>
            <w:r>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Default="00E873DB" w:rsidP="007D6959">
            <w:pPr>
              <w:pStyle w:val="TAL"/>
              <w:rPr>
                <w:sz w:val="16"/>
              </w:rPr>
            </w:pPr>
            <w:r>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Default="00E873D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Default="00E873DB"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Default="00E873DB" w:rsidP="007D6959">
            <w:pPr>
              <w:pStyle w:val="TAL"/>
              <w:rPr>
                <w:sz w:val="16"/>
                <w:szCs w:val="16"/>
              </w:rPr>
            </w:pPr>
            <w:r>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Default="00E873DB" w:rsidP="007D6959">
            <w:pPr>
              <w:pStyle w:val="TAL"/>
              <w:rPr>
                <w:b/>
                <w:bCs/>
                <w:sz w:val="16"/>
              </w:rPr>
            </w:pPr>
            <w:r>
              <w:rPr>
                <w:b/>
                <w:bCs/>
                <w:sz w:val="16"/>
              </w:rPr>
              <w:t>17.0.0</w:t>
            </w:r>
          </w:p>
        </w:tc>
      </w:tr>
      <w:tr w:rsidR="00E873DB" w:rsidRPr="000652FD" w14:paraId="040E140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Default="00E873D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Default="00E873D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Default="00E873DB" w:rsidP="007D6959">
            <w:pPr>
              <w:pStyle w:val="TAC"/>
              <w:rPr>
                <w:sz w:val="16"/>
                <w:szCs w:val="16"/>
              </w:rPr>
            </w:pPr>
            <w:r>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Default="00E873DB" w:rsidP="007D6959">
            <w:pPr>
              <w:pStyle w:val="TAL"/>
              <w:rPr>
                <w:sz w:val="16"/>
              </w:rPr>
            </w:pPr>
            <w:r>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Default="00E873D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Default="00E873DB"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Default="00E873DB" w:rsidP="007D6959">
            <w:pPr>
              <w:pStyle w:val="TAL"/>
              <w:rPr>
                <w:sz w:val="16"/>
                <w:szCs w:val="16"/>
              </w:rPr>
            </w:pPr>
            <w:r>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Default="00E873DB" w:rsidP="007D6959">
            <w:pPr>
              <w:pStyle w:val="TAL"/>
              <w:rPr>
                <w:b/>
                <w:bCs/>
                <w:sz w:val="16"/>
              </w:rPr>
            </w:pPr>
            <w:r>
              <w:rPr>
                <w:b/>
                <w:bCs/>
                <w:sz w:val="16"/>
              </w:rPr>
              <w:t>17.0.0</w:t>
            </w:r>
          </w:p>
        </w:tc>
      </w:tr>
      <w:tr w:rsidR="00E873DB" w:rsidRPr="000652FD" w14:paraId="72CCAC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Default="00E873D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Default="00E873D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Default="00E873DB" w:rsidP="007D6959">
            <w:pPr>
              <w:pStyle w:val="TAC"/>
              <w:rPr>
                <w:sz w:val="16"/>
                <w:szCs w:val="16"/>
              </w:rPr>
            </w:pPr>
            <w:r>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Default="00E873DB" w:rsidP="007D6959">
            <w:pPr>
              <w:pStyle w:val="TAL"/>
              <w:rPr>
                <w:sz w:val="16"/>
              </w:rPr>
            </w:pPr>
            <w:r>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Default="00E873D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Default="00E873DB"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Default="00E873DB" w:rsidP="007D6959">
            <w:pPr>
              <w:pStyle w:val="TAL"/>
              <w:rPr>
                <w:sz w:val="16"/>
                <w:szCs w:val="16"/>
              </w:rPr>
            </w:pPr>
            <w:r>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Default="00E873DB" w:rsidP="007D6959">
            <w:pPr>
              <w:pStyle w:val="TAL"/>
              <w:rPr>
                <w:b/>
                <w:bCs/>
                <w:sz w:val="16"/>
              </w:rPr>
            </w:pPr>
            <w:r>
              <w:rPr>
                <w:b/>
                <w:bCs/>
                <w:sz w:val="16"/>
              </w:rPr>
              <w:t>17.0.0</w:t>
            </w:r>
          </w:p>
        </w:tc>
      </w:tr>
      <w:tr w:rsidR="00E873DB" w:rsidRPr="000652FD" w14:paraId="4602E32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Default="00E873D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Default="00E873D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Default="00E873DB" w:rsidP="007D6959">
            <w:pPr>
              <w:pStyle w:val="TAC"/>
              <w:rPr>
                <w:sz w:val="16"/>
                <w:szCs w:val="16"/>
              </w:rPr>
            </w:pPr>
            <w:r>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Default="00E873DB" w:rsidP="007D6959">
            <w:pPr>
              <w:pStyle w:val="TAL"/>
              <w:rPr>
                <w:sz w:val="16"/>
              </w:rPr>
            </w:pPr>
            <w:r>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Default="00E873D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Default="00E873DB"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Default="00E873DB" w:rsidP="007D6959">
            <w:pPr>
              <w:pStyle w:val="TAL"/>
              <w:rPr>
                <w:sz w:val="16"/>
                <w:szCs w:val="16"/>
              </w:rPr>
            </w:pPr>
            <w:r>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Default="00E873DB" w:rsidP="007D6959">
            <w:pPr>
              <w:pStyle w:val="TAL"/>
              <w:rPr>
                <w:b/>
                <w:bCs/>
                <w:sz w:val="16"/>
              </w:rPr>
            </w:pPr>
            <w:r>
              <w:rPr>
                <w:b/>
                <w:bCs/>
                <w:sz w:val="16"/>
              </w:rPr>
              <w:t>17.0.0</w:t>
            </w:r>
          </w:p>
        </w:tc>
      </w:tr>
      <w:tr w:rsidR="00E873DB" w:rsidRPr="000652FD" w14:paraId="793532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Default="00E873D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Default="00E873D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Default="00E873DB" w:rsidP="007D6959">
            <w:pPr>
              <w:pStyle w:val="TAC"/>
              <w:rPr>
                <w:sz w:val="16"/>
                <w:szCs w:val="16"/>
              </w:rPr>
            </w:pPr>
            <w:r>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Default="00E873DB" w:rsidP="007D6959">
            <w:pPr>
              <w:pStyle w:val="TAL"/>
              <w:rPr>
                <w:sz w:val="16"/>
              </w:rPr>
            </w:pPr>
            <w:r>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Default="00E873D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Default="00E873DB"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Default="00E873DB" w:rsidP="007D6959">
            <w:pPr>
              <w:pStyle w:val="TAL"/>
              <w:rPr>
                <w:sz w:val="16"/>
                <w:szCs w:val="16"/>
              </w:rPr>
            </w:pPr>
            <w:r>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Default="00E873DB" w:rsidP="007D6959">
            <w:pPr>
              <w:pStyle w:val="TAL"/>
              <w:rPr>
                <w:b/>
                <w:bCs/>
                <w:sz w:val="16"/>
              </w:rPr>
            </w:pPr>
            <w:r>
              <w:rPr>
                <w:b/>
                <w:bCs/>
                <w:sz w:val="16"/>
              </w:rPr>
              <w:t>17.0.0</w:t>
            </w:r>
          </w:p>
        </w:tc>
      </w:tr>
      <w:tr w:rsidR="00E873DB" w:rsidRPr="000652FD" w14:paraId="22AC20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Default="00E873D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Default="00E873D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Default="00E873DB" w:rsidP="007D6959">
            <w:pPr>
              <w:pStyle w:val="TAC"/>
              <w:rPr>
                <w:sz w:val="16"/>
                <w:szCs w:val="16"/>
              </w:rPr>
            </w:pPr>
            <w:r>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Default="00E873DB" w:rsidP="007D6959">
            <w:pPr>
              <w:pStyle w:val="TAL"/>
              <w:rPr>
                <w:sz w:val="16"/>
              </w:rPr>
            </w:pPr>
            <w:r>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Default="00E873D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Default="00E873DB"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Default="00E873DB" w:rsidP="007D6959">
            <w:pPr>
              <w:pStyle w:val="TAL"/>
              <w:rPr>
                <w:sz w:val="16"/>
                <w:szCs w:val="16"/>
              </w:rPr>
            </w:pPr>
            <w:r>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Default="00E873DB" w:rsidP="007D6959">
            <w:pPr>
              <w:pStyle w:val="TAL"/>
              <w:rPr>
                <w:b/>
                <w:bCs/>
                <w:sz w:val="16"/>
              </w:rPr>
            </w:pPr>
            <w:r>
              <w:rPr>
                <w:b/>
                <w:bCs/>
                <w:sz w:val="16"/>
              </w:rPr>
              <w:t>17.0.0</w:t>
            </w:r>
          </w:p>
        </w:tc>
      </w:tr>
      <w:tr w:rsidR="00E873DB" w:rsidRPr="000652FD" w14:paraId="7B780A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Default="00E873D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Default="00E873D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Default="00E873DB" w:rsidP="007D6959">
            <w:pPr>
              <w:pStyle w:val="TAC"/>
              <w:rPr>
                <w:sz w:val="16"/>
                <w:szCs w:val="16"/>
              </w:rPr>
            </w:pPr>
            <w:r>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Default="00E873DB" w:rsidP="007D6959">
            <w:pPr>
              <w:pStyle w:val="TAL"/>
              <w:rPr>
                <w:sz w:val="16"/>
              </w:rPr>
            </w:pPr>
            <w:r>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Default="00E873D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Default="00E873DB"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Default="00E873DB" w:rsidP="007D6959">
            <w:pPr>
              <w:pStyle w:val="TAL"/>
              <w:rPr>
                <w:sz w:val="16"/>
                <w:szCs w:val="16"/>
              </w:rPr>
            </w:pPr>
            <w:r>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Default="00E873DB" w:rsidP="007D6959">
            <w:pPr>
              <w:pStyle w:val="TAL"/>
              <w:rPr>
                <w:b/>
                <w:bCs/>
                <w:sz w:val="16"/>
              </w:rPr>
            </w:pPr>
            <w:r>
              <w:rPr>
                <w:b/>
                <w:bCs/>
                <w:sz w:val="16"/>
              </w:rPr>
              <w:t>17.0.0</w:t>
            </w:r>
          </w:p>
        </w:tc>
      </w:tr>
      <w:tr w:rsidR="00E873DB" w:rsidRPr="000652FD" w14:paraId="1310B8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Default="00E873D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Default="00E873D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Default="00E873DB" w:rsidP="007D6959">
            <w:pPr>
              <w:pStyle w:val="TAC"/>
              <w:rPr>
                <w:sz w:val="16"/>
                <w:szCs w:val="16"/>
              </w:rPr>
            </w:pPr>
            <w:r>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Default="00E873DB" w:rsidP="007D6959">
            <w:pPr>
              <w:pStyle w:val="TAL"/>
              <w:rPr>
                <w:sz w:val="16"/>
              </w:rPr>
            </w:pPr>
            <w:r>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Default="00E873D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Default="00E873DB"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Default="00E873DB" w:rsidP="007D6959">
            <w:pPr>
              <w:pStyle w:val="TAL"/>
              <w:rPr>
                <w:sz w:val="16"/>
                <w:szCs w:val="16"/>
              </w:rPr>
            </w:pPr>
            <w:proofErr w:type="spellStart"/>
            <w:r>
              <w:rPr>
                <w:sz w:val="16"/>
                <w:szCs w:val="16"/>
              </w:rPr>
              <w:t>ProSe</w:t>
            </w:r>
            <w:proofErr w:type="spellEnd"/>
            <w:r>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Default="00E873DB" w:rsidP="007D6959">
            <w:pPr>
              <w:pStyle w:val="TAL"/>
              <w:rPr>
                <w:b/>
                <w:bCs/>
                <w:sz w:val="16"/>
              </w:rPr>
            </w:pPr>
            <w:r>
              <w:rPr>
                <w:b/>
                <w:bCs/>
                <w:sz w:val="16"/>
              </w:rPr>
              <w:t>17.0.0</w:t>
            </w:r>
          </w:p>
        </w:tc>
      </w:tr>
      <w:tr w:rsidR="00E873DB" w:rsidRPr="000652FD" w14:paraId="3DCDD6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Default="00E873D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Default="00E873D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Default="00E873DB" w:rsidP="007D6959">
            <w:pPr>
              <w:pStyle w:val="TAC"/>
              <w:rPr>
                <w:sz w:val="16"/>
                <w:szCs w:val="16"/>
              </w:rPr>
            </w:pPr>
            <w:r>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Default="00E873DB" w:rsidP="007D6959">
            <w:pPr>
              <w:pStyle w:val="TAL"/>
              <w:rPr>
                <w:sz w:val="16"/>
              </w:rPr>
            </w:pPr>
            <w:r>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Default="00E873D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Default="00E873DB"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Default="00E873DB" w:rsidP="007D6959">
            <w:pPr>
              <w:pStyle w:val="TAL"/>
              <w:rPr>
                <w:sz w:val="16"/>
                <w:szCs w:val="16"/>
              </w:rPr>
            </w:pPr>
            <w:r>
              <w:rPr>
                <w:sz w:val="16"/>
                <w:szCs w:val="16"/>
              </w:rPr>
              <w:t xml:space="preserve">Extending the usage of PLMN change AMF PCRT for </w:t>
            </w:r>
            <w:proofErr w:type="spellStart"/>
            <w:r>
              <w:rPr>
                <w:sz w:val="16"/>
                <w:szCs w:val="16"/>
              </w:rPr>
              <w:t>ProSe</w:t>
            </w:r>
            <w:proofErr w:type="spellEnd"/>
            <w:r>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Default="00E873DB" w:rsidP="007D6959">
            <w:pPr>
              <w:pStyle w:val="TAL"/>
              <w:rPr>
                <w:b/>
                <w:bCs/>
                <w:sz w:val="16"/>
              </w:rPr>
            </w:pPr>
            <w:r>
              <w:rPr>
                <w:b/>
                <w:bCs/>
                <w:sz w:val="16"/>
              </w:rPr>
              <w:t>17.0.0</w:t>
            </w:r>
          </w:p>
        </w:tc>
      </w:tr>
      <w:tr w:rsidR="00E873DB" w:rsidRPr="000652FD" w14:paraId="234206B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Default="00E873D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Default="00E873D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Default="00E873DB" w:rsidP="007D6959">
            <w:pPr>
              <w:pStyle w:val="TAC"/>
              <w:rPr>
                <w:sz w:val="16"/>
                <w:szCs w:val="16"/>
              </w:rPr>
            </w:pPr>
            <w:r>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Default="00E873DB" w:rsidP="007D6959">
            <w:pPr>
              <w:pStyle w:val="TAL"/>
              <w:rPr>
                <w:sz w:val="16"/>
              </w:rPr>
            </w:pPr>
            <w:r>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Default="00E873D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Default="00E873DB"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Default="00E873DB" w:rsidP="007D6959">
            <w:pPr>
              <w:pStyle w:val="TAL"/>
              <w:rPr>
                <w:sz w:val="16"/>
                <w:szCs w:val="16"/>
              </w:rPr>
            </w:pPr>
            <w:r>
              <w:rPr>
                <w:sz w:val="16"/>
                <w:szCs w:val="16"/>
              </w:rPr>
              <w:t xml:space="preserve">Extending UE policy control for </w:t>
            </w:r>
            <w:proofErr w:type="spellStart"/>
            <w:r>
              <w:rPr>
                <w:sz w:val="16"/>
                <w:szCs w:val="16"/>
              </w:rPr>
              <w:t>ProSe</w:t>
            </w:r>
            <w:proofErr w:type="spellEnd"/>
            <w:r>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Default="00E873DB" w:rsidP="007D6959">
            <w:pPr>
              <w:pStyle w:val="TAL"/>
              <w:rPr>
                <w:b/>
                <w:bCs/>
                <w:sz w:val="16"/>
              </w:rPr>
            </w:pPr>
            <w:r>
              <w:rPr>
                <w:b/>
                <w:bCs/>
                <w:sz w:val="16"/>
              </w:rPr>
              <w:t>17.0.0</w:t>
            </w:r>
          </w:p>
        </w:tc>
      </w:tr>
    </w:tbl>
    <w:p w14:paraId="4FF57D31" w14:textId="77777777" w:rsidR="00080512" w:rsidRPr="00787F8E" w:rsidRDefault="00080512" w:rsidP="00787F8E"/>
    <w:sectPr w:rsidR="00080512" w:rsidRPr="00787F8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597B11" w:rsidRDefault="00597B11">
      <w:r>
        <w:separator/>
      </w:r>
    </w:p>
  </w:endnote>
  <w:endnote w:type="continuationSeparator" w:id="0">
    <w:p w14:paraId="27B946AB"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597B11" w:rsidRDefault="00597B11">
      <w:r>
        <w:separator/>
      </w:r>
    </w:p>
  </w:footnote>
  <w:footnote w:type="continuationSeparator" w:id="0">
    <w:p w14:paraId="281536DE"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05BFF3E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218C">
      <w:rPr>
        <w:rFonts w:ascii="Arial" w:hAnsi="Arial" w:cs="Arial"/>
        <w:b/>
        <w:noProof/>
        <w:sz w:val="18"/>
        <w:szCs w:val="18"/>
      </w:rPr>
      <w:t>3GPP TS 23.503 V17.0.0 (2021-03)</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52541A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218C">
      <w:rPr>
        <w:rFonts w:ascii="Arial" w:hAnsi="Arial" w:cs="Arial"/>
        <w:b/>
        <w:noProof/>
        <w:sz w:val="18"/>
        <w:szCs w:val="18"/>
      </w:rPr>
      <w:t>Release 17</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0218C"/>
    <w:rsid w:val="003172DC"/>
    <w:rsid w:val="0035462D"/>
    <w:rsid w:val="003765B8"/>
    <w:rsid w:val="0038430D"/>
    <w:rsid w:val="003C3971"/>
    <w:rsid w:val="00423334"/>
    <w:rsid w:val="004345EC"/>
    <w:rsid w:val="00465515"/>
    <w:rsid w:val="004C4E46"/>
    <w:rsid w:val="004D3578"/>
    <w:rsid w:val="004E213A"/>
    <w:rsid w:val="004F0988"/>
    <w:rsid w:val="004F3340"/>
    <w:rsid w:val="0053388B"/>
    <w:rsid w:val="00535773"/>
    <w:rsid w:val="00543E6C"/>
    <w:rsid w:val="00565087"/>
    <w:rsid w:val="00597B11"/>
    <w:rsid w:val="005C461D"/>
    <w:rsid w:val="005D2E01"/>
    <w:rsid w:val="005D7526"/>
    <w:rsid w:val="005E4BB2"/>
    <w:rsid w:val="00602AEA"/>
    <w:rsid w:val="00614FDF"/>
    <w:rsid w:val="0063543D"/>
    <w:rsid w:val="00647114"/>
    <w:rsid w:val="00663770"/>
    <w:rsid w:val="006A323F"/>
    <w:rsid w:val="006B30D0"/>
    <w:rsid w:val="006C3D95"/>
    <w:rsid w:val="006E5C86"/>
    <w:rsid w:val="00701116"/>
    <w:rsid w:val="00713C44"/>
    <w:rsid w:val="00734A5B"/>
    <w:rsid w:val="0074026F"/>
    <w:rsid w:val="007429F6"/>
    <w:rsid w:val="00744E76"/>
    <w:rsid w:val="00774DA4"/>
    <w:rsid w:val="00781F0F"/>
    <w:rsid w:val="00787F8E"/>
    <w:rsid w:val="007B600E"/>
    <w:rsid w:val="007F0F4A"/>
    <w:rsid w:val="008028A4"/>
    <w:rsid w:val="00830747"/>
    <w:rsid w:val="008768CA"/>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73DB"/>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14337"/>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128</Pages>
  <Words>67884</Words>
  <Characters>350670</Characters>
  <Application>Microsoft Office Word</Application>
  <DocSecurity>0</DocSecurity>
  <Lines>9228</Lines>
  <Paragraphs>6750</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411804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23.288_CR0233R1_(Rel-17)_eNA_Ph2</cp:lastModifiedBy>
  <cp:revision>2</cp:revision>
  <cp:lastPrinted>2019-02-25T14:05:00Z</cp:lastPrinted>
  <dcterms:created xsi:type="dcterms:W3CDTF">2021-03-31T07:03:00Z</dcterms:created>
  <dcterms:modified xsi:type="dcterms:W3CDTF">2021-03-31T07:03:00Z</dcterms:modified>
</cp:coreProperties>
</file>