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A7A9DDA"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353E89">
              <w:t>2</w:t>
            </w:r>
            <w:r w:rsidRPr="005D2CF1">
              <w:t xml:space="preserve">.0 </w:t>
            </w:r>
            <w:r w:rsidRPr="005D2CF1">
              <w:rPr>
                <w:sz w:val="32"/>
              </w:rPr>
              <w:t>(202</w:t>
            </w:r>
            <w:r w:rsidR="002A2C39">
              <w:rPr>
                <w:sz w:val="32"/>
              </w:rPr>
              <w:t>1</w:t>
            </w:r>
            <w:r w:rsidRPr="005D2CF1">
              <w:rPr>
                <w:sz w:val="32"/>
              </w:rPr>
              <w:t>-</w:t>
            </w:r>
            <w:r w:rsidR="002A2C39">
              <w:rPr>
                <w:sz w:val="32"/>
              </w:rPr>
              <w:t>0</w:t>
            </w:r>
            <w:r w:rsidR="00353E89">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26375" r:id="rId10"/>
              </w:object>
            </w:r>
            <w:bookmarkEnd w:id="1"/>
          </w:p>
        </w:tc>
        <w:bookmarkStart w:id="3" w:name="_Hlk26521126"/>
        <w:bookmarkStart w:id="4" w:name="_MON_1637044125"/>
        <w:bookmarkEnd w:id="4"/>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5pt;height:75pt" o:ole="">
                  <v:imagedata r:id="rId11" o:title=""/>
                </v:shape>
                <o:OLEObject Type="Embed" ProgID="Word.Picture.8" ShapeID="_x0000_i1026" DrawAspect="Content" ObjectID="_1693826376"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17E013D7" w14:textId="70940F9A" w:rsidR="00461895"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61895">
        <w:t>Foreword</w:t>
      </w:r>
      <w:r w:rsidR="00461895">
        <w:tab/>
      </w:r>
      <w:r w:rsidR="00461895">
        <w:fldChar w:fldCharType="begin" w:fldLock="1"/>
      </w:r>
      <w:r w:rsidR="00461895">
        <w:instrText xml:space="preserve"> PAGEREF _Toc83212364 \h </w:instrText>
      </w:r>
      <w:r w:rsidR="00461895">
        <w:fldChar w:fldCharType="separate"/>
      </w:r>
      <w:r w:rsidR="00461895">
        <w:t>8</w:t>
      </w:r>
      <w:r w:rsidR="00461895">
        <w:fldChar w:fldCharType="end"/>
      </w:r>
    </w:p>
    <w:p w14:paraId="0A65E445" w14:textId="22DCE08C" w:rsidR="00461895" w:rsidRDefault="004618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_Toc83212365 \h </w:instrText>
      </w:r>
      <w:r>
        <w:fldChar w:fldCharType="separate"/>
      </w:r>
      <w:r>
        <w:t>9</w:t>
      </w:r>
      <w:r>
        <w:fldChar w:fldCharType="end"/>
      </w:r>
    </w:p>
    <w:p w14:paraId="01F2D149" w14:textId="3F670305" w:rsidR="00461895" w:rsidRDefault="004618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_Toc83212366 \h </w:instrText>
      </w:r>
      <w:r>
        <w:fldChar w:fldCharType="separate"/>
      </w:r>
      <w:r>
        <w:t>9</w:t>
      </w:r>
      <w:r>
        <w:fldChar w:fldCharType="end"/>
      </w:r>
    </w:p>
    <w:p w14:paraId="5B53830F" w14:textId="743C64EB" w:rsidR="00461895" w:rsidRDefault="004618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_Toc83212367 \h </w:instrText>
      </w:r>
      <w:r>
        <w:fldChar w:fldCharType="separate"/>
      </w:r>
      <w:r>
        <w:t>10</w:t>
      </w:r>
      <w:r>
        <w:fldChar w:fldCharType="end"/>
      </w:r>
    </w:p>
    <w:p w14:paraId="2DD7B05E" w14:textId="1444F110" w:rsidR="00461895" w:rsidRDefault="004618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_Toc83212368 \h </w:instrText>
      </w:r>
      <w:r>
        <w:fldChar w:fldCharType="separate"/>
      </w:r>
      <w:r>
        <w:t>10</w:t>
      </w:r>
      <w:r>
        <w:fldChar w:fldCharType="end"/>
      </w:r>
    </w:p>
    <w:p w14:paraId="4695CF6E" w14:textId="41816FCC" w:rsidR="00461895" w:rsidRDefault="004618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_Toc83212369 \h </w:instrText>
      </w:r>
      <w:r>
        <w:fldChar w:fldCharType="separate"/>
      </w:r>
      <w:r>
        <w:t>10</w:t>
      </w:r>
      <w:r>
        <w:fldChar w:fldCharType="end"/>
      </w:r>
    </w:p>
    <w:p w14:paraId="7C437B29" w14:textId="236FA7AE" w:rsidR="00461895" w:rsidRDefault="004618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_Toc83212370 \h </w:instrText>
      </w:r>
      <w:r>
        <w:fldChar w:fldCharType="separate"/>
      </w:r>
      <w:r>
        <w:t>10</w:t>
      </w:r>
      <w:r>
        <w:fldChar w:fldCharType="end"/>
      </w:r>
    </w:p>
    <w:p w14:paraId="43D8C9AF" w14:textId="0D4A161B" w:rsidR="00461895" w:rsidRDefault="004618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_Toc83212371 \h </w:instrText>
      </w:r>
      <w:r>
        <w:fldChar w:fldCharType="separate"/>
      </w:r>
      <w:r>
        <w:t>10</w:t>
      </w:r>
      <w:r>
        <w:fldChar w:fldCharType="end"/>
      </w:r>
    </w:p>
    <w:p w14:paraId="6EBE06BA" w14:textId="23D61162" w:rsidR="00461895" w:rsidRDefault="00461895">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_Toc83212372 \h </w:instrText>
      </w:r>
      <w:r>
        <w:fldChar w:fldCharType="separate"/>
      </w:r>
      <w:r>
        <w:t>11</w:t>
      </w:r>
      <w:r>
        <w:fldChar w:fldCharType="end"/>
      </w:r>
    </w:p>
    <w:p w14:paraId="0B150AB4" w14:textId="26EF72D0" w:rsidR="00461895" w:rsidRDefault="00461895">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_Toc83212373 \h </w:instrText>
      </w:r>
      <w:r>
        <w:fldChar w:fldCharType="separate"/>
      </w:r>
      <w:r>
        <w:t>11</w:t>
      </w:r>
      <w:r>
        <w:fldChar w:fldCharType="end"/>
      </w:r>
    </w:p>
    <w:p w14:paraId="41485C0E" w14:textId="4960DDC8" w:rsidR="00461895" w:rsidRDefault="0046189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_Toc83212374 \h </w:instrText>
      </w:r>
      <w:r>
        <w:fldChar w:fldCharType="separate"/>
      </w:r>
      <w:r>
        <w:t>13</w:t>
      </w:r>
      <w:r>
        <w:fldChar w:fldCharType="end"/>
      </w:r>
    </w:p>
    <w:p w14:paraId="10005590" w14:textId="630E27C5" w:rsidR="00461895" w:rsidRDefault="0046189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_Toc83212375 \h </w:instrText>
      </w:r>
      <w:r>
        <w:fldChar w:fldCharType="separate"/>
      </w:r>
      <w:r>
        <w:t>14</w:t>
      </w:r>
      <w:r>
        <w:fldChar w:fldCharType="end"/>
      </w:r>
    </w:p>
    <w:p w14:paraId="77DF2BEF" w14:textId="355FB970" w:rsidR="00461895" w:rsidRDefault="0046189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_Toc83212376 \h </w:instrText>
      </w:r>
      <w:r>
        <w:fldChar w:fldCharType="separate"/>
      </w:r>
      <w:r>
        <w:t>14</w:t>
      </w:r>
      <w:r>
        <w:fldChar w:fldCharType="end"/>
      </w:r>
    </w:p>
    <w:p w14:paraId="47A5599F" w14:textId="4CC3D047" w:rsidR="00461895" w:rsidRDefault="004618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_Toc83212377 \h </w:instrText>
      </w:r>
      <w:r>
        <w:fldChar w:fldCharType="separate"/>
      </w:r>
      <w:r>
        <w:t>14</w:t>
      </w:r>
      <w:r>
        <w:fldChar w:fldCharType="end"/>
      </w:r>
    </w:p>
    <w:p w14:paraId="2D6C14E2" w14:textId="629F04F2" w:rsidR="00461895" w:rsidRDefault="00461895">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_Toc83212378 \h </w:instrText>
      </w:r>
      <w:r>
        <w:fldChar w:fldCharType="separate"/>
      </w:r>
      <w:r>
        <w:t>15</w:t>
      </w:r>
      <w:r>
        <w:fldChar w:fldCharType="end"/>
      </w:r>
    </w:p>
    <w:p w14:paraId="266A0010" w14:textId="253E98A2" w:rsidR="00461895" w:rsidRDefault="00461895">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_Toc83212379 \h </w:instrText>
      </w:r>
      <w:r>
        <w:fldChar w:fldCharType="separate"/>
      </w:r>
      <w:r>
        <w:t>16</w:t>
      </w:r>
      <w:r>
        <w:fldChar w:fldCharType="end"/>
      </w:r>
    </w:p>
    <w:p w14:paraId="4B91371C" w14:textId="60F88EF7" w:rsidR="00461895" w:rsidRDefault="00461895">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_Toc83212380 \h </w:instrText>
      </w:r>
      <w:r>
        <w:fldChar w:fldCharType="separate"/>
      </w:r>
      <w:r>
        <w:t>16</w:t>
      </w:r>
      <w:r>
        <w:fldChar w:fldCharType="end"/>
      </w:r>
    </w:p>
    <w:p w14:paraId="1CFC0A16" w14:textId="6F2CB188" w:rsidR="00461895" w:rsidRDefault="00461895">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_Toc83212381 \h </w:instrText>
      </w:r>
      <w:r>
        <w:fldChar w:fldCharType="separate"/>
      </w:r>
      <w:r>
        <w:t>17</w:t>
      </w:r>
      <w:r>
        <w:fldChar w:fldCharType="end"/>
      </w:r>
    </w:p>
    <w:p w14:paraId="0C1BAA76" w14:textId="548A2107" w:rsidR="00461895" w:rsidRDefault="00461895">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_Toc83212382 \h </w:instrText>
      </w:r>
      <w:r>
        <w:fldChar w:fldCharType="separate"/>
      </w:r>
      <w:r>
        <w:t>18</w:t>
      </w:r>
      <w:r>
        <w:fldChar w:fldCharType="end"/>
      </w:r>
    </w:p>
    <w:p w14:paraId="1C673AC0" w14:textId="2860E0DA" w:rsidR="00461895" w:rsidRDefault="00461895">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_Toc83212383 \h </w:instrText>
      </w:r>
      <w:r>
        <w:fldChar w:fldCharType="separate"/>
      </w:r>
      <w:r>
        <w:t>18</w:t>
      </w:r>
      <w:r>
        <w:fldChar w:fldCharType="end"/>
      </w:r>
    </w:p>
    <w:p w14:paraId="3F458EF9" w14:textId="3DCA8CF0" w:rsidR="00461895" w:rsidRDefault="00461895">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_Toc83212384 \h </w:instrText>
      </w:r>
      <w:r>
        <w:fldChar w:fldCharType="separate"/>
      </w:r>
      <w:r>
        <w:t>19</w:t>
      </w:r>
      <w:r>
        <w:fldChar w:fldCharType="end"/>
      </w:r>
    </w:p>
    <w:p w14:paraId="6A8ABB46" w14:textId="1735E054" w:rsidR="00461895" w:rsidRDefault="00461895">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_Toc83212385 \h </w:instrText>
      </w:r>
      <w:r>
        <w:fldChar w:fldCharType="separate"/>
      </w:r>
      <w:r>
        <w:t>20</w:t>
      </w:r>
      <w:r>
        <w:fldChar w:fldCharType="end"/>
      </w:r>
    </w:p>
    <w:p w14:paraId="673F5DF2" w14:textId="0A1FF407" w:rsidR="00461895" w:rsidRDefault="00461895">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_Toc83212386 \h </w:instrText>
      </w:r>
      <w:r>
        <w:fldChar w:fldCharType="separate"/>
      </w:r>
      <w:r>
        <w:t>21</w:t>
      </w:r>
      <w:r>
        <w:fldChar w:fldCharType="end"/>
      </w:r>
    </w:p>
    <w:p w14:paraId="0503EDE0" w14:textId="34FEB459" w:rsidR="00461895" w:rsidRDefault="00461895">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_Toc83212387 \h </w:instrText>
      </w:r>
      <w:r>
        <w:fldChar w:fldCharType="separate"/>
      </w:r>
      <w:r>
        <w:t>22</w:t>
      </w:r>
      <w:r>
        <w:fldChar w:fldCharType="end"/>
      </w:r>
    </w:p>
    <w:p w14:paraId="02C95F81" w14:textId="17DFEB1B" w:rsidR="00461895" w:rsidRDefault="00461895">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_Toc83212388 \h </w:instrText>
      </w:r>
      <w:r>
        <w:fldChar w:fldCharType="separate"/>
      </w:r>
      <w:r>
        <w:t>22</w:t>
      </w:r>
      <w:r>
        <w:fldChar w:fldCharType="end"/>
      </w:r>
    </w:p>
    <w:p w14:paraId="02618307" w14:textId="551B6694" w:rsidR="00461895" w:rsidRDefault="00461895">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_Toc83212389 \h </w:instrText>
      </w:r>
      <w:r>
        <w:fldChar w:fldCharType="separate"/>
      </w:r>
      <w:r>
        <w:t>22</w:t>
      </w:r>
      <w:r>
        <w:fldChar w:fldCharType="end"/>
      </w:r>
    </w:p>
    <w:p w14:paraId="71EC48A2" w14:textId="5B60807C" w:rsidR="00461895" w:rsidRDefault="00461895">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_Toc83212390 \h </w:instrText>
      </w:r>
      <w:r>
        <w:fldChar w:fldCharType="separate"/>
      </w:r>
      <w:r>
        <w:t>22</w:t>
      </w:r>
      <w:r>
        <w:fldChar w:fldCharType="end"/>
      </w:r>
    </w:p>
    <w:p w14:paraId="10AB5C52" w14:textId="6DF79499" w:rsidR="00461895" w:rsidRDefault="00461895">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_Toc83212391 \h </w:instrText>
      </w:r>
      <w:r>
        <w:fldChar w:fldCharType="separate"/>
      </w:r>
      <w:r>
        <w:t>23</w:t>
      </w:r>
      <w:r>
        <w:fldChar w:fldCharType="end"/>
      </w:r>
    </w:p>
    <w:p w14:paraId="19017029" w14:textId="65A155EF" w:rsidR="00461895" w:rsidRDefault="00461895">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_Toc83212392 \h </w:instrText>
      </w:r>
      <w:r>
        <w:fldChar w:fldCharType="separate"/>
      </w:r>
      <w:r>
        <w:t>23</w:t>
      </w:r>
      <w:r>
        <w:fldChar w:fldCharType="end"/>
      </w:r>
    </w:p>
    <w:p w14:paraId="67389B7A" w14:textId="21814536" w:rsidR="00461895" w:rsidRDefault="00461895">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_Toc83212393 \h </w:instrText>
      </w:r>
      <w:r>
        <w:fldChar w:fldCharType="separate"/>
      </w:r>
      <w:r>
        <w:t>23</w:t>
      </w:r>
      <w:r>
        <w:fldChar w:fldCharType="end"/>
      </w:r>
    </w:p>
    <w:p w14:paraId="01B17536" w14:textId="73AE63FA" w:rsidR="00461895" w:rsidRDefault="00461895">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_Toc83212394 \h </w:instrText>
      </w:r>
      <w:r>
        <w:fldChar w:fldCharType="separate"/>
      </w:r>
      <w:r>
        <w:t>23</w:t>
      </w:r>
      <w:r>
        <w:fldChar w:fldCharType="end"/>
      </w:r>
    </w:p>
    <w:p w14:paraId="0FEA3C96" w14:textId="006D293B" w:rsidR="00461895" w:rsidRDefault="00461895">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_Toc83212395 \h </w:instrText>
      </w:r>
      <w:r>
        <w:fldChar w:fldCharType="separate"/>
      </w:r>
      <w:r>
        <w:t>25</w:t>
      </w:r>
      <w:r>
        <w:fldChar w:fldCharType="end"/>
      </w:r>
    </w:p>
    <w:p w14:paraId="2823012A" w14:textId="340A5881" w:rsidR="00461895" w:rsidRDefault="0046189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_Toc83212396 \h </w:instrText>
      </w:r>
      <w:r>
        <w:fldChar w:fldCharType="separate"/>
      </w:r>
      <w:r>
        <w:t>25</w:t>
      </w:r>
      <w:r>
        <w:fldChar w:fldCharType="end"/>
      </w:r>
    </w:p>
    <w:p w14:paraId="61F07B5A" w14:textId="4EAFCE75" w:rsidR="00461895" w:rsidRDefault="0046189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_Toc83212397 \h </w:instrText>
      </w:r>
      <w:r>
        <w:fldChar w:fldCharType="separate"/>
      </w:r>
      <w:r>
        <w:t>25</w:t>
      </w:r>
      <w:r>
        <w:fldChar w:fldCharType="end"/>
      </w:r>
    </w:p>
    <w:p w14:paraId="61B91664" w14:textId="5576E03F" w:rsidR="00461895" w:rsidRDefault="00461895">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_Toc83212398 \h </w:instrText>
      </w:r>
      <w:r>
        <w:fldChar w:fldCharType="separate"/>
      </w:r>
      <w:r>
        <w:t>26</w:t>
      </w:r>
      <w:r>
        <w:fldChar w:fldCharType="end"/>
      </w:r>
    </w:p>
    <w:p w14:paraId="149CED59" w14:textId="6F842D44" w:rsidR="00461895" w:rsidRDefault="00461895">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_Toc83212399 \h </w:instrText>
      </w:r>
      <w:r>
        <w:fldChar w:fldCharType="separate"/>
      </w:r>
      <w:r>
        <w:t>29</w:t>
      </w:r>
      <w:r>
        <w:fldChar w:fldCharType="end"/>
      </w:r>
    </w:p>
    <w:p w14:paraId="634A1BD6" w14:textId="2DC6F2A5" w:rsidR="00461895" w:rsidRDefault="00461895">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_Toc83212400 \h </w:instrText>
      </w:r>
      <w:r>
        <w:fldChar w:fldCharType="separate"/>
      </w:r>
      <w:r>
        <w:t>29</w:t>
      </w:r>
      <w:r>
        <w:fldChar w:fldCharType="end"/>
      </w:r>
    </w:p>
    <w:p w14:paraId="2D1ADCE6" w14:textId="7C717B9D" w:rsidR="00461895" w:rsidRDefault="00461895">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_Toc83212401 \h </w:instrText>
      </w:r>
      <w:r>
        <w:fldChar w:fldCharType="separate"/>
      </w:r>
      <w:r>
        <w:t>29</w:t>
      </w:r>
      <w:r>
        <w:fldChar w:fldCharType="end"/>
      </w:r>
    </w:p>
    <w:p w14:paraId="7A993C91" w14:textId="3E68F60C" w:rsidR="00461895" w:rsidRDefault="00461895">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_Toc83212402 \h </w:instrText>
      </w:r>
      <w:r>
        <w:fldChar w:fldCharType="separate"/>
      </w:r>
      <w:r>
        <w:t>30</w:t>
      </w:r>
      <w:r>
        <w:fldChar w:fldCharType="end"/>
      </w:r>
    </w:p>
    <w:p w14:paraId="63B57EC9" w14:textId="38F86FA3" w:rsidR="00461895" w:rsidRDefault="00461895">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_Toc83212403 \h </w:instrText>
      </w:r>
      <w:r>
        <w:fldChar w:fldCharType="separate"/>
      </w:r>
      <w:r>
        <w:t>32</w:t>
      </w:r>
      <w:r>
        <w:fldChar w:fldCharType="end"/>
      </w:r>
    </w:p>
    <w:p w14:paraId="44CDC574" w14:textId="262E6967" w:rsidR="00461895" w:rsidRDefault="00461895">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_Toc83212404 \h </w:instrText>
      </w:r>
      <w:r>
        <w:fldChar w:fldCharType="separate"/>
      </w:r>
      <w:r>
        <w:t>34</w:t>
      </w:r>
      <w:r>
        <w:fldChar w:fldCharType="end"/>
      </w:r>
    </w:p>
    <w:p w14:paraId="251CC437" w14:textId="6430EB5F" w:rsidR="00461895" w:rsidRDefault="00461895">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_Toc83212405 \h </w:instrText>
      </w:r>
      <w:r>
        <w:fldChar w:fldCharType="separate"/>
      </w:r>
      <w:r>
        <w:t>36</w:t>
      </w:r>
      <w:r>
        <w:fldChar w:fldCharType="end"/>
      </w:r>
    </w:p>
    <w:p w14:paraId="5BA039FC" w14:textId="4494BAEF" w:rsidR="00461895" w:rsidRDefault="00461895">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_Toc83212406 \h </w:instrText>
      </w:r>
      <w:r>
        <w:fldChar w:fldCharType="separate"/>
      </w:r>
      <w:r>
        <w:t>36</w:t>
      </w:r>
      <w:r>
        <w:fldChar w:fldCharType="end"/>
      </w:r>
    </w:p>
    <w:p w14:paraId="2CDD67BE" w14:textId="0C0CC544" w:rsidR="00461895" w:rsidRDefault="00461895">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_Toc83212407 \h </w:instrText>
      </w:r>
      <w:r>
        <w:fldChar w:fldCharType="separate"/>
      </w:r>
      <w:r>
        <w:t>37</w:t>
      </w:r>
      <w:r>
        <w:fldChar w:fldCharType="end"/>
      </w:r>
    </w:p>
    <w:p w14:paraId="44E1ACC7" w14:textId="2311077A" w:rsidR="00461895" w:rsidRDefault="00461895">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_Toc83212408 \h </w:instrText>
      </w:r>
      <w:r>
        <w:fldChar w:fldCharType="separate"/>
      </w:r>
      <w:r>
        <w:t>37</w:t>
      </w:r>
      <w:r>
        <w:fldChar w:fldCharType="end"/>
      </w:r>
    </w:p>
    <w:p w14:paraId="20AE3672" w14:textId="6DE23B70" w:rsidR="00461895" w:rsidRDefault="00461895">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_Toc83212409 \h </w:instrText>
      </w:r>
      <w:r>
        <w:fldChar w:fldCharType="separate"/>
      </w:r>
      <w:r>
        <w:t>37</w:t>
      </w:r>
      <w:r>
        <w:fldChar w:fldCharType="end"/>
      </w:r>
    </w:p>
    <w:p w14:paraId="566B7952" w14:textId="0C81EBB5" w:rsidR="00461895" w:rsidRDefault="00461895">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_Toc83212410 \h </w:instrText>
      </w:r>
      <w:r>
        <w:fldChar w:fldCharType="separate"/>
      </w:r>
      <w:r>
        <w:t>39</w:t>
      </w:r>
      <w:r>
        <w:fldChar w:fldCharType="end"/>
      </w:r>
    </w:p>
    <w:p w14:paraId="741A2AAF" w14:textId="12A75B4D" w:rsidR="00461895" w:rsidRDefault="00461895">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Transfer of analytics context and analytics subscripton</w:t>
      </w:r>
      <w:r>
        <w:tab/>
      </w:r>
      <w:r>
        <w:fldChar w:fldCharType="begin" w:fldLock="1"/>
      </w:r>
      <w:r>
        <w:instrText xml:space="preserve"> PAGEREF _Toc83212411 \h </w:instrText>
      </w:r>
      <w:r>
        <w:fldChar w:fldCharType="separate"/>
      </w:r>
      <w:r>
        <w:t>40</w:t>
      </w:r>
      <w:r>
        <w:fldChar w:fldCharType="end"/>
      </w:r>
    </w:p>
    <w:p w14:paraId="2AE46AFF" w14:textId="797D0A79" w:rsidR="00461895" w:rsidRDefault="00461895">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_Toc83212412 \h </w:instrText>
      </w:r>
      <w:r>
        <w:fldChar w:fldCharType="separate"/>
      </w:r>
      <w:r>
        <w:t>40</w:t>
      </w:r>
      <w:r>
        <w:fldChar w:fldCharType="end"/>
      </w:r>
    </w:p>
    <w:p w14:paraId="17E97003" w14:textId="4C035294" w:rsidR="00461895" w:rsidRDefault="00461895">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_Toc83212413 \h </w:instrText>
      </w:r>
      <w:r>
        <w:fldChar w:fldCharType="separate"/>
      </w:r>
      <w:r>
        <w:t>41</w:t>
      </w:r>
      <w:r>
        <w:fldChar w:fldCharType="end"/>
      </w:r>
    </w:p>
    <w:p w14:paraId="717ADF7B" w14:textId="1D48A81E" w:rsidR="00461895" w:rsidRDefault="00461895">
      <w:pPr>
        <w:pStyle w:val="TOC4"/>
        <w:rPr>
          <w:rFonts w:asciiTheme="minorHAnsi" w:eastAsiaTheme="minorEastAsia" w:hAnsiTheme="minorHAnsi" w:cstheme="minorBidi"/>
          <w:sz w:val="22"/>
          <w:szCs w:val="22"/>
          <w:lang w:eastAsia="en-GB"/>
        </w:rPr>
      </w:pPr>
      <w:r>
        <w:rPr>
          <w:lang w:eastAsia="ko-KR"/>
        </w:rPr>
        <w:t>6.1B.2.1</w:t>
      </w:r>
      <w:r>
        <w:rPr>
          <w:rFonts w:asciiTheme="minorHAnsi" w:eastAsiaTheme="minorEastAsia" w:hAnsiTheme="minorHAnsi" w:cstheme="minorBidi"/>
          <w:sz w:val="22"/>
          <w:szCs w:val="22"/>
          <w:lang w:eastAsia="en-GB"/>
        </w:rPr>
        <w:tab/>
      </w:r>
      <w:r>
        <w:rPr>
          <w:lang w:eastAsia="ko-KR"/>
        </w:rPr>
        <w:t>Analytics context transfer initiated by target NWDAF selected by the NWDAF service consumer</w:t>
      </w:r>
      <w:r>
        <w:tab/>
      </w:r>
      <w:r>
        <w:fldChar w:fldCharType="begin" w:fldLock="1"/>
      </w:r>
      <w:r>
        <w:instrText xml:space="preserve"> PAGEREF _Toc83212414 \h </w:instrText>
      </w:r>
      <w:r>
        <w:fldChar w:fldCharType="separate"/>
      </w:r>
      <w:r>
        <w:t>41</w:t>
      </w:r>
      <w:r>
        <w:fldChar w:fldCharType="end"/>
      </w:r>
    </w:p>
    <w:p w14:paraId="11DC5AF6" w14:textId="549E7EC0" w:rsidR="00461895" w:rsidRDefault="00461895">
      <w:pPr>
        <w:pStyle w:val="TOC4"/>
        <w:rPr>
          <w:rFonts w:asciiTheme="minorHAnsi" w:eastAsiaTheme="minorEastAsia" w:hAnsiTheme="minorHAnsi" w:cstheme="minorBidi"/>
          <w:sz w:val="22"/>
          <w:szCs w:val="22"/>
          <w:lang w:eastAsia="en-GB"/>
        </w:rPr>
      </w:pPr>
      <w:r>
        <w:rPr>
          <w:lang w:eastAsia="ko-KR"/>
        </w:rPr>
        <w:t>6.1B.2.2</w:t>
      </w:r>
      <w:r>
        <w:rPr>
          <w:rFonts w:asciiTheme="minorHAnsi" w:eastAsiaTheme="minorEastAsia" w:hAnsiTheme="minorHAnsi" w:cstheme="minorBidi"/>
          <w:sz w:val="22"/>
          <w:szCs w:val="22"/>
          <w:lang w:eastAsia="en-GB"/>
        </w:rPr>
        <w:tab/>
      </w:r>
      <w:r>
        <w:rPr>
          <w:lang w:eastAsia="ko-KR"/>
        </w:rPr>
        <w:t>Analytics Subscription Transfer initiated by source NWDAF</w:t>
      </w:r>
      <w:r>
        <w:tab/>
      </w:r>
      <w:r>
        <w:fldChar w:fldCharType="begin" w:fldLock="1"/>
      </w:r>
      <w:r>
        <w:instrText xml:space="preserve"> PAGEREF _Toc83212415 \h </w:instrText>
      </w:r>
      <w:r>
        <w:fldChar w:fldCharType="separate"/>
      </w:r>
      <w:r>
        <w:t>42</w:t>
      </w:r>
      <w:r>
        <w:fldChar w:fldCharType="end"/>
      </w:r>
    </w:p>
    <w:p w14:paraId="4D9A4AC9" w14:textId="522D46C7" w:rsidR="00461895" w:rsidRDefault="00461895">
      <w:pPr>
        <w:pStyle w:val="TOC4"/>
        <w:rPr>
          <w:rFonts w:asciiTheme="minorHAnsi" w:eastAsiaTheme="minorEastAsia" w:hAnsiTheme="minorHAnsi" w:cstheme="minorBidi"/>
          <w:sz w:val="22"/>
          <w:szCs w:val="22"/>
          <w:lang w:eastAsia="en-GB"/>
        </w:rPr>
      </w:pPr>
      <w:r>
        <w:rPr>
          <w:lang w:eastAsia="ko-KR"/>
        </w:rPr>
        <w:t>6.1B.2.3</w:t>
      </w:r>
      <w:r>
        <w:rPr>
          <w:rFonts w:asciiTheme="minorHAnsi" w:eastAsiaTheme="minorEastAsia" w:hAnsiTheme="minorHAnsi" w:cstheme="minorBidi"/>
          <w:sz w:val="22"/>
          <w:szCs w:val="22"/>
          <w:lang w:eastAsia="en-GB"/>
        </w:rPr>
        <w:tab/>
      </w:r>
      <w:r>
        <w:rPr>
          <w:lang w:eastAsia="ko-KR"/>
        </w:rPr>
        <w:t>Prepared Analytics transfer</w:t>
      </w:r>
      <w:r>
        <w:tab/>
      </w:r>
      <w:r>
        <w:fldChar w:fldCharType="begin" w:fldLock="1"/>
      </w:r>
      <w:r>
        <w:instrText xml:space="preserve"> PAGEREF _Toc83212416 \h </w:instrText>
      </w:r>
      <w:r>
        <w:fldChar w:fldCharType="separate"/>
      </w:r>
      <w:r>
        <w:t>45</w:t>
      </w:r>
      <w:r>
        <w:fldChar w:fldCharType="end"/>
      </w:r>
    </w:p>
    <w:p w14:paraId="3333DC6F" w14:textId="15F9773D" w:rsidR="00461895" w:rsidRDefault="00461895">
      <w:pPr>
        <w:pStyle w:val="TOC3"/>
        <w:rPr>
          <w:rFonts w:asciiTheme="minorHAnsi" w:eastAsiaTheme="minorEastAsia" w:hAnsiTheme="minorHAnsi" w:cstheme="minorBidi"/>
          <w:sz w:val="22"/>
          <w:szCs w:val="22"/>
          <w:lang w:eastAsia="en-GB"/>
        </w:rPr>
      </w:pPr>
      <w:r>
        <w:rPr>
          <w:lang w:eastAsia="ko-KR"/>
        </w:rPr>
        <w:lastRenderedPageBreak/>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_Toc83212417 \h </w:instrText>
      </w:r>
      <w:r>
        <w:fldChar w:fldCharType="separate"/>
      </w:r>
      <w:r>
        <w:t>47</w:t>
      </w:r>
      <w:r>
        <w:fldChar w:fldCharType="end"/>
      </w:r>
    </w:p>
    <w:p w14:paraId="679C58E0" w14:textId="4EBF732D" w:rsidR="00461895" w:rsidRDefault="00461895">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_Toc83212418 \h </w:instrText>
      </w:r>
      <w:r>
        <w:fldChar w:fldCharType="separate"/>
      </w:r>
      <w:r>
        <w:t>48</w:t>
      </w:r>
      <w:r>
        <w:fldChar w:fldCharType="end"/>
      </w:r>
    </w:p>
    <w:p w14:paraId="740A7F4F" w14:textId="193EAF15" w:rsidR="00461895" w:rsidRDefault="00461895">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_Toc83212419 \h </w:instrText>
      </w:r>
      <w:r>
        <w:fldChar w:fldCharType="separate"/>
      </w:r>
      <w:r>
        <w:t>49</w:t>
      </w:r>
      <w:r>
        <w:fldChar w:fldCharType="end"/>
      </w:r>
    </w:p>
    <w:p w14:paraId="51C2F628" w14:textId="08660B9C" w:rsidR="00461895" w:rsidRDefault="00461895">
      <w:pPr>
        <w:pStyle w:val="TOC3"/>
        <w:rPr>
          <w:rFonts w:asciiTheme="minorHAnsi" w:eastAsiaTheme="minorEastAsia" w:hAnsiTheme="minorHAnsi" w:cstheme="minorBidi"/>
          <w:sz w:val="22"/>
          <w:szCs w:val="22"/>
          <w:lang w:eastAsia="en-GB"/>
        </w:rPr>
      </w:pPr>
      <w:r>
        <w:rPr>
          <w:lang w:eastAsia="ko-KR"/>
        </w:rPr>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_Toc83212420 \h </w:instrText>
      </w:r>
      <w:r>
        <w:fldChar w:fldCharType="separate"/>
      </w:r>
      <w:r>
        <w:t>49</w:t>
      </w:r>
      <w:r>
        <w:fldChar w:fldCharType="end"/>
      </w:r>
    </w:p>
    <w:p w14:paraId="3F6A2B22" w14:textId="5C605936" w:rsidR="00461895" w:rsidRDefault="00461895">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_Toc83212421 \h </w:instrText>
      </w:r>
      <w:r>
        <w:fldChar w:fldCharType="separate"/>
      </w:r>
      <w:r>
        <w:t>49</w:t>
      </w:r>
      <w:r>
        <w:fldChar w:fldCharType="end"/>
      </w:r>
    </w:p>
    <w:p w14:paraId="67057F95" w14:textId="5AE91818" w:rsidR="00461895" w:rsidRDefault="00461895">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_Toc83212422 \h </w:instrText>
      </w:r>
      <w:r>
        <w:fldChar w:fldCharType="separate"/>
      </w:r>
      <w:r>
        <w:t>50</w:t>
      </w:r>
      <w:r>
        <w:fldChar w:fldCharType="end"/>
      </w:r>
    </w:p>
    <w:p w14:paraId="58FC54DD" w14:textId="60894ED2" w:rsidR="00461895" w:rsidRDefault="00461895">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_Toc83212423 \h </w:instrText>
      </w:r>
      <w:r>
        <w:fldChar w:fldCharType="separate"/>
      </w:r>
      <w:r>
        <w:t>50</w:t>
      </w:r>
      <w:r>
        <w:fldChar w:fldCharType="end"/>
      </w:r>
    </w:p>
    <w:p w14:paraId="6350850A" w14:textId="27CE6E1A" w:rsidR="00461895" w:rsidRDefault="0046189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_Toc83212424 \h </w:instrText>
      </w:r>
      <w:r>
        <w:fldChar w:fldCharType="separate"/>
      </w:r>
      <w:r>
        <w:t>50</w:t>
      </w:r>
      <w:r>
        <w:fldChar w:fldCharType="end"/>
      </w:r>
    </w:p>
    <w:p w14:paraId="230CB9E9" w14:textId="6AF6D894" w:rsidR="00461895" w:rsidRDefault="0046189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_Toc83212425 \h </w:instrText>
      </w:r>
      <w:r>
        <w:fldChar w:fldCharType="separate"/>
      </w:r>
      <w:r>
        <w:t>52</w:t>
      </w:r>
      <w:r>
        <w:fldChar w:fldCharType="end"/>
      </w:r>
    </w:p>
    <w:p w14:paraId="3A44DAFD" w14:textId="35550950" w:rsidR="00461895" w:rsidRDefault="00461895">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_Toc83212426 \h </w:instrText>
      </w:r>
      <w:r>
        <w:fldChar w:fldCharType="separate"/>
      </w:r>
      <w:r>
        <w:t>52</w:t>
      </w:r>
      <w:r>
        <w:fldChar w:fldCharType="end"/>
      </w:r>
    </w:p>
    <w:p w14:paraId="7E91F05A" w14:textId="11629C28" w:rsidR="00461895" w:rsidRDefault="00461895">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_Toc83212427 \h </w:instrText>
      </w:r>
      <w:r>
        <w:fldChar w:fldCharType="separate"/>
      </w:r>
      <w:r>
        <w:t>56</w:t>
      </w:r>
      <w:r>
        <w:fldChar w:fldCharType="end"/>
      </w:r>
    </w:p>
    <w:p w14:paraId="3FBEA1BC" w14:textId="53CE3D3C" w:rsidR="00461895" w:rsidRDefault="00461895">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_Toc83212428 \h </w:instrText>
      </w:r>
      <w:r>
        <w:fldChar w:fldCharType="separate"/>
      </w:r>
      <w:r>
        <w:t>57</w:t>
      </w:r>
      <w:r>
        <w:fldChar w:fldCharType="end"/>
      </w:r>
    </w:p>
    <w:p w14:paraId="0F4F78A6" w14:textId="45E5EC06" w:rsidR="00461895" w:rsidRDefault="00461895">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_Toc83212429 \h </w:instrText>
      </w:r>
      <w:r>
        <w:fldChar w:fldCharType="separate"/>
      </w:r>
      <w:r>
        <w:t>58</w:t>
      </w:r>
      <w:r>
        <w:fldChar w:fldCharType="end"/>
      </w:r>
    </w:p>
    <w:p w14:paraId="76D4397D" w14:textId="1347F19C" w:rsidR="00461895" w:rsidRDefault="00461895">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_Toc83212430 \h </w:instrText>
      </w:r>
      <w:r>
        <w:fldChar w:fldCharType="separate"/>
      </w:r>
      <w:r>
        <w:t>58</w:t>
      </w:r>
      <w:r>
        <w:fldChar w:fldCharType="end"/>
      </w:r>
    </w:p>
    <w:p w14:paraId="46AE71A9" w14:textId="7E9037BC" w:rsidR="00461895" w:rsidRDefault="00461895">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_Toc83212431 \h </w:instrText>
      </w:r>
      <w:r>
        <w:fldChar w:fldCharType="separate"/>
      </w:r>
      <w:r>
        <w:t>59</w:t>
      </w:r>
      <w:r>
        <w:fldChar w:fldCharType="end"/>
      </w:r>
    </w:p>
    <w:p w14:paraId="2D4B46F9" w14:textId="6AA7E959" w:rsidR="00461895" w:rsidRDefault="00461895">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_Toc83212432 \h </w:instrText>
      </w:r>
      <w:r>
        <w:fldChar w:fldCharType="separate"/>
      </w:r>
      <w:r>
        <w:t>59</w:t>
      </w:r>
      <w:r>
        <w:fldChar w:fldCharType="end"/>
      </w:r>
    </w:p>
    <w:p w14:paraId="3BEE8B7C" w14:textId="0FC11246" w:rsidR="00461895" w:rsidRDefault="00461895">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_Toc83212433 \h </w:instrText>
      </w:r>
      <w:r>
        <w:fldChar w:fldCharType="separate"/>
      </w:r>
      <w:r>
        <w:t>60</w:t>
      </w:r>
      <w:r>
        <w:fldChar w:fldCharType="end"/>
      </w:r>
    </w:p>
    <w:p w14:paraId="4969E365" w14:textId="70E80148" w:rsidR="00461895" w:rsidRDefault="0046189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_Toc83212434 \h </w:instrText>
      </w:r>
      <w:r>
        <w:fldChar w:fldCharType="separate"/>
      </w:r>
      <w:r>
        <w:t>60</w:t>
      </w:r>
      <w:r>
        <w:fldChar w:fldCharType="end"/>
      </w:r>
    </w:p>
    <w:p w14:paraId="7E45813D" w14:textId="7E5247BC" w:rsidR="00461895" w:rsidRDefault="00461895">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_Toc83212435 \h </w:instrText>
      </w:r>
      <w:r>
        <w:fldChar w:fldCharType="separate"/>
      </w:r>
      <w:r>
        <w:t>61</w:t>
      </w:r>
      <w:r>
        <w:fldChar w:fldCharType="end"/>
      </w:r>
    </w:p>
    <w:p w14:paraId="4B7C0269" w14:textId="39C00167" w:rsidR="00461895" w:rsidRDefault="00461895">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_Toc83212436 \h </w:instrText>
      </w:r>
      <w:r>
        <w:fldChar w:fldCharType="separate"/>
      </w:r>
      <w:r>
        <w:t>61</w:t>
      </w:r>
      <w:r>
        <w:fldChar w:fldCharType="end"/>
      </w:r>
    </w:p>
    <w:p w14:paraId="6F755CB8" w14:textId="71E4B970" w:rsidR="00461895" w:rsidRDefault="00461895">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_Toc83212437 \h </w:instrText>
      </w:r>
      <w:r>
        <w:fldChar w:fldCharType="separate"/>
      </w:r>
      <w:r>
        <w:t>62</w:t>
      </w:r>
      <w:r>
        <w:fldChar w:fldCharType="end"/>
      </w:r>
    </w:p>
    <w:p w14:paraId="0472F23D" w14:textId="4118B96D" w:rsidR="00461895" w:rsidRDefault="00461895">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_Toc83212438 \h </w:instrText>
      </w:r>
      <w:r>
        <w:fldChar w:fldCharType="separate"/>
      </w:r>
      <w:r>
        <w:t>63</w:t>
      </w:r>
      <w:r>
        <w:fldChar w:fldCharType="end"/>
      </w:r>
    </w:p>
    <w:p w14:paraId="48C3B725" w14:textId="023A9EAA" w:rsidR="00461895" w:rsidRDefault="00461895">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_Toc83212439 \h </w:instrText>
      </w:r>
      <w:r>
        <w:fldChar w:fldCharType="separate"/>
      </w:r>
      <w:r>
        <w:t>63</w:t>
      </w:r>
      <w:r>
        <w:fldChar w:fldCharType="end"/>
      </w:r>
    </w:p>
    <w:p w14:paraId="1755EDFF" w14:textId="7843F196" w:rsidR="00461895" w:rsidRDefault="00461895">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_Toc83212440 \h </w:instrText>
      </w:r>
      <w:r>
        <w:fldChar w:fldCharType="separate"/>
      </w:r>
      <w:r>
        <w:t>63</w:t>
      </w:r>
      <w:r>
        <w:fldChar w:fldCharType="end"/>
      </w:r>
    </w:p>
    <w:p w14:paraId="56980429" w14:textId="5E072D9B" w:rsidR="00461895" w:rsidRDefault="00461895">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_Toc83212441 \h </w:instrText>
      </w:r>
      <w:r>
        <w:fldChar w:fldCharType="separate"/>
      </w:r>
      <w:r>
        <w:t>64</w:t>
      </w:r>
      <w:r>
        <w:fldChar w:fldCharType="end"/>
      </w:r>
    </w:p>
    <w:p w14:paraId="20E47F66" w14:textId="383A95DE" w:rsidR="00461895" w:rsidRDefault="00461895">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_Toc83212442 \h </w:instrText>
      </w:r>
      <w:r>
        <w:fldChar w:fldCharType="separate"/>
      </w:r>
      <w:r>
        <w:t>66</w:t>
      </w:r>
      <w:r>
        <w:fldChar w:fldCharType="end"/>
      </w:r>
    </w:p>
    <w:p w14:paraId="78F8321C" w14:textId="7977FABD" w:rsidR="00461895" w:rsidRDefault="00461895">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_Toc83212443 \h </w:instrText>
      </w:r>
      <w:r>
        <w:fldChar w:fldCharType="separate"/>
      </w:r>
      <w:r>
        <w:t>68</w:t>
      </w:r>
      <w:r>
        <w:fldChar w:fldCharType="end"/>
      </w:r>
    </w:p>
    <w:p w14:paraId="64A75601" w14:textId="49633CE0" w:rsidR="00461895" w:rsidRDefault="00461895">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_Toc83212444 \h </w:instrText>
      </w:r>
      <w:r>
        <w:fldChar w:fldCharType="separate"/>
      </w:r>
      <w:r>
        <w:t>68</w:t>
      </w:r>
      <w:r>
        <w:fldChar w:fldCharType="end"/>
      </w:r>
    </w:p>
    <w:p w14:paraId="029B4BB2" w14:textId="41BC5128" w:rsidR="00461895" w:rsidRDefault="00461895">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_Toc83212445 \h </w:instrText>
      </w:r>
      <w:r>
        <w:fldChar w:fldCharType="separate"/>
      </w:r>
      <w:r>
        <w:t>68</w:t>
      </w:r>
      <w:r>
        <w:fldChar w:fldCharType="end"/>
      </w:r>
    </w:p>
    <w:p w14:paraId="1AB38B49" w14:textId="4B074DF5" w:rsidR="00461895" w:rsidRDefault="00461895">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_Toc83212446 \h </w:instrText>
      </w:r>
      <w:r>
        <w:fldChar w:fldCharType="separate"/>
      </w:r>
      <w:r>
        <w:t>70</w:t>
      </w:r>
      <w:r>
        <w:fldChar w:fldCharType="end"/>
      </w:r>
    </w:p>
    <w:p w14:paraId="74F33C05" w14:textId="33042270" w:rsidR="00461895" w:rsidRDefault="00461895">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_Toc83212447 \h </w:instrText>
      </w:r>
      <w:r>
        <w:fldChar w:fldCharType="separate"/>
      </w:r>
      <w:r>
        <w:t>72</w:t>
      </w:r>
      <w:r>
        <w:fldChar w:fldCharType="end"/>
      </w:r>
    </w:p>
    <w:p w14:paraId="32528E1E" w14:textId="63F77F18" w:rsidR="00461895" w:rsidRDefault="00461895">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_Toc83212448 \h </w:instrText>
      </w:r>
      <w:r>
        <w:fldChar w:fldCharType="separate"/>
      </w:r>
      <w:r>
        <w:t>74</w:t>
      </w:r>
      <w:r>
        <w:fldChar w:fldCharType="end"/>
      </w:r>
    </w:p>
    <w:p w14:paraId="2422E9F2" w14:textId="0F78CE49" w:rsidR="00461895" w:rsidRDefault="00461895">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_Toc83212449 \h </w:instrText>
      </w:r>
      <w:r>
        <w:fldChar w:fldCharType="separate"/>
      </w:r>
      <w:r>
        <w:t>77</w:t>
      </w:r>
      <w:r>
        <w:fldChar w:fldCharType="end"/>
      </w:r>
    </w:p>
    <w:p w14:paraId="6A75A29B" w14:textId="7797F9AA" w:rsidR="00461895" w:rsidRDefault="00461895">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_Toc83212450 \h </w:instrText>
      </w:r>
      <w:r>
        <w:fldChar w:fldCharType="separate"/>
      </w:r>
      <w:r>
        <w:t>78</w:t>
      </w:r>
      <w:r>
        <w:fldChar w:fldCharType="end"/>
      </w:r>
    </w:p>
    <w:p w14:paraId="3DEC0F44" w14:textId="3EED4384" w:rsidR="00461895" w:rsidRDefault="00461895">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_Toc83212451 \h </w:instrText>
      </w:r>
      <w:r>
        <w:fldChar w:fldCharType="separate"/>
      </w:r>
      <w:r>
        <w:t>78</w:t>
      </w:r>
      <w:r>
        <w:fldChar w:fldCharType="end"/>
      </w:r>
    </w:p>
    <w:p w14:paraId="24128051" w14:textId="4560AE59" w:rsidR="00461895" w:rsidRDefault="00461895">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_Toc83212452 \h </w:instrText>
      </w:r>
      <w:r>
        <w:fldChar w:fldCharType="separate"/>
      </w:r>
      <w:r>
        <w:t>78</w:t>
      </w:r>
      <w:r>
        <w:fldChar w:fldCharType="end"/>
      </w:r>
    </w:p>
    <w:p w14:paraId="74D16A61" w14:textId="27D84BDA" w:rsidR="00461895" w:rsidRDefault="00461895">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_Toc83212453 \h </w:instrText>
      </w:r>
      <w:r>
        <w:fldChar w:fldCharType="separate"/>
      </w:r>
      <w:r>
        <w:t>80</w:t>
      </w:r>
      <w:r>
        <w:fldChar w:fldCharType="end"/>
      </w:r>
    </w:p>
    <w:p w14:paraId="20EB0BF8" w14:textId="7334A3FD" w:rsidR="00461895" w:rsidRDefault="00461895">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_Toc83212454 \h </w:instrText>
      </w:r>
      <w:r>
        <w:fldChar w:fldCharType="separate"/>
      </w:r>
      <w:r>
        <w:t>80</w:t>
      </w:r>
      <w:r>
        <w:fldChar w:fldCharType="end"/>
      </w:r>
    </w:p>
    <w:p w14:paraId="7436DEF7" w14:textId="6FEDD3E8" w:rsidR="00461895" w:rsidRDefault="00461895">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_Toc83212455 \h </w:instrText>
      </w:r>
      <w:r>
        <w:fldChar w:fldCharType="separate"/>
      </w:r>
      <w:r>
        <w:t>81</w:t>
      </w:r>
      <w:r>
        <w:fldChar w:fldCharType="end"/>
      </w:r>
    </w:p>
    <w:p w14:paraId="78149A92" w14:textId="74B16B26" w:rsidR="00461895" w:rsidRDefault="00461895">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_Toc83212456 \h </w:instrText>
      </w:r>
      <w:r>
        <w:fldChar w:fldCharType="separate"/>
      </w:r>
      <w:r>
        <w:t>81</w:t>
      </w:r>
      <w:r>
        <w:fldChar w:fldCharType="end"/>
      </w:r>
    </w:p>
    <w:p w14:paraId="497AC228" w14:textId="65FF1E61" w:rsidR="00461895" w:rsidRDefault="00461895">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_Toc83212457 \h </w:instrText>
      </w:r>
      <w:r>
        <w:fldChar w:fldCharType="separate"/>
      </w:r>
      <w:r>
        <w:t>82</w:t>
      </w:r>
      <w:r>
        <w:fldChar w:fldCharType="end"/>
      </w:r>
    </w:p>
    <w:p w14:paraId="057760C3" w14:textId="1996A5DF" w:rsidR="00461895" w:rsidRDefault="00461895">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_Toc83212458 \h </w:instrText>
      </w:r>
      <w:r>
        <w:fldChar w:fldCharType="separate"/>
      </w:r>
      <w:r>
        <w:t>82</w:t>
      </w:r>
      <w:r>
        <w:fldChar w:fldCharType="end"/>
      </w:r>
    </w:p>
    <w:p w14:paraId="4FC7BF5A" w14:textId="56331763" w:rsidR="00461895" w:rsidRDefault="00461895">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_Toc83212459 \h </w:instrText>
      </w:r>
      <w:r>
        <w:fldChar w:fldCharType="separate"/>
      </w:r>
      <w:r>
        <w:t>83</w:t>
      </w:r>
      <w:r>
        <w:fldChar w:fldCharType="end"/>
      </w:r>
    </w:p>
    <w:p w14:paraId="3D04C779" w14:textId="1E6EEB60" w:rsidR="00461895" w:rsidRDefault="00461895">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_Toc83212460 \h </w:instrText>
      </w:r>
      <w:r>
        <w:fldChar w:fldCharType="separate"/>
      </w:r>
      <w:r>
        <w:t>86</w:t>
      </w:r>
      <w:r>
        <w:fldChar w:fldCharType="end"/>
      </w:r>
    </w:p>
    <w:p w14:paraId="7B653662" w14:textId="5D50BB77" w:rsidR="00461895" w:rsidRDefault="00461895">
      <w:pPr>
        <w:pStyle w:val="TOC3"/>
        <w:rPr>
          <w:rFonts w:asciiTheme="minorHAnsi" w:eastAsiaTheme="minorEastAsia" w:hAnsiTheme="minorHAnsi" w:cstheme="minorBidi"/>
          <w:sz w:val="22"/>
          <w:szCs w:val="22"/>
          <w:lang w:eastAsia="en-GB"/>
        </w:rPr>
      </w:pPr>
      <w:r>
        <w:rPr>
          <w:lang w:eastAsia="ko-KR"/>
        </w:rPr>
        <w:t>6.2.9</w:t>
      </w:r>
      <w:r>
        <w:rPr>
          <w:rFonts w:asciiTheme="minorHAnsi" w:eastAsiaTheme="minorEastAsia" w:hAnsiTheme="minorHAnsi" w:cstheme="minorBidi"/>
          <w:sz w:val="22"/>
          <w:szCs w:val="22"/>
          <w:lang w:eastAsia="en-GB"/>
        </w:rPr>
        <w:tab/>
      </w:r>
      <w:r>
        <w:rPr>
          <w:lang w:eastAsia="ko-KR"/>
        </w:rPr>
        <w:t>User consent for analytics</w:t>
      </w:r>
      <w:r>
        <w:tab/>
      </w:r>
      <w:r>
        <w:fldChar w:fldCharType="begin" w:fldLock="1"/>
      </w:r>
      <w:r>
        <w:instrText xml:space="preserve"> PAGEREF _Toc83212461 \h </w:instrText>
      </w:r>
      <w:r>
        <w:fldChar w:fldCharType="separate"/>
      </w:r>
      <w:r>
        <w:t>86</w:t>
      </w:r>
      <w:r>
        <w:fldChar w:fldCharType="end"/>
      </w:r>
    </w:p>
    <w:p w14:paraId="74E44E1A" w14:textId="3A32EA9F" w:rsidR="00461895" w:rsidRDefault="00461895">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_Toc83212462 \h </w:instrText>
      </w:r>
      <w:r>
        <w:fldChar w:fldCharType="separate"/>
      </w:r>
      <w:r>
        <w:t>87</w:t>
      </w:r>
      <w:r>
        <w:fldChar w:fldCharType="end"/>
      </w:r>
    </w:p>
    <w:p w14:paraId="75952910" w14:textId="7BD28B04" w:rsidR="00461895" w:rsidRDefault="00461895">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_Toc83212463 \h </w:instrText>
      </w:r>
      <w:r>
        <w:fldChar w:fldCharType="separate"/>
      </w:r>
      <w:r>
        <w:t>87</w:t>
      </w:r>
      <w:r>
        <w:fldChar w:fldCharType="end"/>
      </w:r>
    </w:p>
    <w:p w14:paraId="7655411F" w14:textId="06D098C8" w:rsidR="00461895" w:rsidRDefault="00461895">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_Toc83212464 \h </w:instrText>
      </w:r>
      <w:r>
        <w:fldChar w:fldCharType="separate"/>
      </w:r>
      <w:r>
        <w:t>87</w:t>
      </w:r>
      <w:r>
        <w:fldChar w:fldCharType="end"/>
      </w:r>
    </w:p>
    <w:p w14:paraId="3FB03B45" w14:textId="40DDD12B" w:rsidR="00461895" w:rsidRDefault="00461895">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_Toc83212465 \h </w:instrText>
      </w:r>
      <w:r>
        <w:fldChar w:fldCharType="separate"/>
      </w:r>
      <w:r>
        <w:t>88</w:t>
      </w:r>
      <w:r>
        <w:fldChar w:fldCharType="end"/>
      </w:r>
    </w:p>
    <w:p w14:paraId="66DEAD64" w14:textId="052C5474" w:rsidR="00461895" w:rsidRDefault="00461895">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_Toc83212466 \h </w:instrText>
      </w:r>
      <w:r>
        <w:fldChar w:fldCharType="separate"/>
      </w:r>
      <w:r>
        <w:t>89</w:t>
      </w:r>
      <w:r>
        <w:fldChar w:fldCharType="end"/>
      </w:r>
    </w:p>
    <w:p w14:paraId="07AEC1AE" w14:textId="7778937A" w:rsidR="00461895" w:rsidRDefault="00461895">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_Toc83212467 \h </w:instrText>
      </w:r>
      <w:r>
        <w:fldChar w:fldCharType="separate"/>
      </w:r>
      <w:r>
        <w:t>90</w:t>
      </w:r>
      <w:r>
        <w:fldChar w:fldCharType="end"/>
      </w:r>
    </w:p>
    <w:p w14:paraId="5648D659" w14:textId="446457DB" w:rsidR="00461895" w:rsidRDefault="00461895">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_Toc83212468 \h </w:instrText>
      </w:r>
      <w:r>
        <w:fldChar w:fldCharType="separate"/>
      </w:r>
      <w:r>
        <w:t>90</w:t>
      </w:r>
      <w:r>
        <w:fldChar w:fldCharType="end"/>
      </w:r>
    </w:p>
    <w:p w14:paraId="4353FFA1" w14:textId="7D347BBC" w:rsidR="00461895" w:rsidRDefault="00461895">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_Toc83212469 \h </w:instrText>
      </w:r>
      <w:r>
        <w:fldChar w:fldCharType="separate"/>
      </w:r>
      <w:r>
        <w:t>90</w:t>
      </w:r>
      <w:r>
        <w:fldChar w:fldCharType="end"/>
      </w:r>
    </w:p>
    <w:p w14:paraId="0882A187" w14:textId="42D81EFF" w:rsidR="00461895" w:rsidRDefault="00461895">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_Toc83212470 \h </w:instrText>
      </w:r>
      <w:r>
        <w:fldChar w:fldCharType="separate"/>
      </w:r>
      <w:r>
        <w:t>90</w:t>
      </w:r>
      <w:r>
        <w:fldChar w:fldCharType="end"/>
      </w:r>
    </w:p>
    <w:p w14:paraId="167B69F3" w14:textId="5D058D62" w:rsidR="00461895" w:rsidRDefault="00461895">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_Toc83212471 \h </w:instrText>
      </w:r>
      <w:r>
        <w:fldChar w:fldCharType="separate"/>
      </w:r>
      <w:r>
        <w:t>92</w:t>
      </w:r>
      <w:r>
        <w:fldChar w:fldCharType="end"/>
      </w:r>
    </w:p>
    <w:p w14:paraId="179C41B5" w14:textId="5864FD08" w:rsidR="00461895" w:rsidRDefault="00461895">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_Toc83212472 \h </w:instrText>
      </w:r>
      <w:r>
        <w:fldChar w:fldCharType="separate"/>
      </w:r>
      <w:r>
        <w:t>92</w:t>
      </w:r>
      <w:r>
        <w:fldChar w:fldCharType="end"/>
      </w:r>
    </w:p>
    <w:p w14:paraId="60917998" w14:textId="0218E7FF" w:rsidR="00461895" w:rsidRDefault="00461895">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_Toc83212473 \h </w:instrText>
      </w:r>
      <w:r>
        <w:fldChar w:fldCharType="separate"/>
      </w:r>
      <w:r>
        <w:t>94</w:t>
      </w:r>
      <w:r>
        <w:fldChar w:fldCharType="end"/>
      </w:r>
    </w:p>
    <w:p w14:paraId="47F2A8F1" w14:textId="5296E54D" w:rsidR="00461895" w:rsidRDefault="00461895">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_Toc83212474 \h </w:instrText>
      </w:r>
      <w:r>
        <w:fldChar w:fldCharType="separate"/>
      </w:r>
      <w:r>
        <w:t>95</w:t>
      </w:r>
      <w:r>
        <w:fldChar w:fldCharType="end"/>
      </w:r>
    </w:p>
    <w:p w14:paraId="4347EE88" w14:textId="7DEBFD71" w:rsidR="00461895" w:rsidRDefault="00461895">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_Toc83212475 \h </w:instrText>
      </w:r>
      <w:r>
        <w:fldChar w:fldCharType="separate"/>
      </w:r>
      <w:r>
        <w:t>95</w:t>
      </w:r>
      <w:r>
        <w:fldChar w:fldCharType="end"/>
      </w:r>
    </w:p>
    <w:p w14:paraId="3996AE19" w14:textId="38F3B269" w:rsidR="00461895" w:rsidRDefault="00461895">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_Toc83212476 \h </w:instrText>
      </w:r>
      <w:r>
        <w:fldChar w:fldCharType="separate"/>
      </w:r>
      <w:r>
        <w:t>97</w:t>
      </w:r>
      <w:r>
        <w:fldChar w:fldCharType="end"/>
      </w:r>
    </w:p>
    <w:p w14:paraId="64A1D4FD" w14:textId="174CA4D6" w:rsidR="00461895" w:rsidRDefault="00461895">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_Toc83212477 \h </w:instrText>
      </w:r>
      <w:r>
        <w:fldChar w:fldCharType="separate"/>
      </w:r>
      <w:r>
        <w:t>99</w:t>
      </w:r>
      <w:r>
        <w:fldChar w:fldCharType="end"/>
      </w:r>
    </w:p>
    <w:p w14:paraId="2F74DAEF" w14:textId="4BCF1856" w:rsidR="00461895" w:rsidRDefault="00461895">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_Toc83212478 \h </w:instrText>
      </w:r>
      <w:r>
        <w:fldChar w:fldCharType="separate"/>
      </w:r>
      <w:r>
        <w:t>102</w:t>
      </w:r>
      <w:r>
        <w:fldChar w:fldCharType="end"/>
      </w:r>
    </w:p>
    <w:p w14:paraId="30FFC151" w14:textId="26F9DE42" w:rsidR="00461895" w:rsidRDefault="00461895">
      <w:pPr>
        <w:pStyle w:val="TOC3"/>
        <w:rPr>
          <w:rFonts w:asciiTheme="minorHAnsi" w:eastAsiaTheme="minorEastAsia" w:hAnsiTheme="minorHAnsi" w:cstheme="minorBidi"/>
          <w:sz w:val="22"/>
          <w:szCs w:val="22"/>
          <w:lang w:eastAsia="en-GB"/>
        </w:rPr>
      </w:pPr>
      <w:r>
        <w:rPr>
          <w:lang w:eastAsia="zh-CN"/>
        </w:rPr>
        <w:lastRenderedPageBreak/>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_Toc83212479 \h </w:instrText>
      </w:r>
      <w:r>
        <w:fldChar w:fldCharType="separate"/>
      </w:r>
      <w:r>
        <w:t>104</w:t>
      </w:r>
      <w:r>
        <w:fldChar w:fldCharType="end"/>
      </w:r>
    </w:p>
    <w:p w14:paraId="5EA806A2" w14:textId="3901C25E" w:rsidR="00461895" w:rsidRDefault="0046189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_Toc83212480 \h </w:instrText>
      </w:r>
      <w:r>
        <w:fldChar w:fldCharType="separate"/>
      </w:r>
      <w:r>
        <w:t>105</w:t>
      </w:r>
      <w:r>
        <w:fldChar w:fldCharType="end"/>
      </w:r>
    </w:p>
    <w:p w14:paraId="6F135641" w14:textId="2A06777E" w:rsidR="00461895" w:rsidRDefault="004618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_Toc83212481 \h </w:instrText>
      </w:r>
      <w:r>
        <w:fldChar w:fldCharType="separate"/>
      </w:r>
      <w:r>
        <w:t>105</w:t>
      </w:r>
      <w:r>
        <w:fldChar w:fldCharType="end"/>
      </w:r>
    </w:p>
    <w:p w14:paraId="53E100E9" w14:textId="55DFE402" w:rsidR="00461895" w:rsidRDefault="004618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_Toc83212482 \h </w:instrText>
      </w:r>
      <w:r>
        <w:fldChar w:fldCharType="separate"/>
      </w:r>
      <w:r>
        <w:t>105</w:t>
      </w:r>
      <w:r>
        <w:fldChar w:fldCharType="end"/>
      </w:r>
    </w:p>
    <w:p w14:paraId="79ECC9E0" w14:textId="2E16910E" w:rsidR="00461895" w:rsidRDefault="00461895">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_Toc83212483 \h </w:instrText>
      </w:r>
      <w:r>
        <w:fldChar w:fldCharType="separate"/>
      </w:r>
      <w:r>
        <w:t>106</w:t>
      </w:r>
      <w:r>
        <w:fldChar w:fldCharType="end"/>
      </w:r>
    </w:p>
    <w:p w14:paraId="0C099169" w14:textId="18E45A8A" w:rsidR="00461895" w:rsidRDefault="00461895">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_Toc83212484 \h </w:instrText>
      </w:r>
      <w:r>
        <w:fldChar w:fldCharType="separate"/>
      </w:r>
      <w:r>
        <w:t>108</w:t>
      </w:r>
      <w:r>
        <w:fldChar w:fldCharType="end"/>
      </w:r>
    </w:p>
    <w:p w14:paraId="661C2682" w14:textId="79187348" w:rsidR="00461895" w:rsidRDefault="0046189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_Toc83212485 \h </w:instrText>
      </w:r>
      <w:r>
        <w:fldChar w:fldCharType="separate"/>
      </w:r>
      <w:r>
        <w:t>109</w:t>
      </w:r>
      <w:r>
        <w:fldChar w:fldCharType="end"/>
      </w:r>
    </w:p>
    <w:p w14:paraId="60FE405C" w14:textId="25913D89" w:rsidR="00461895" w:rsidRDefault="0046189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_Toc83212486 \h </w:instrText>
      </w:r>
      <w:r>
        <w:fldChar w:fldCharType="separate"/>
      </w:r>
      <w:r>
        <w:t>111</w:t>
      </w:r>
      <w:r>
        <w:fldChar w:fldCharType="end"/>
      </w:r>
    </w:p>
    <w:p w14:paraId="14F80249" w14:textId="03501220" w:rsidR="00461895" w:rsidRDefault="0046189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_Toc83212487 \h </w:instrText>
      </w:r>
      <w:r>
        <w:fldChar w:fldCharType="separate"/>
      </w:r>
      <w:r>
        <w:t>111</w:t>
      </w:r>
      <w:r>
        <w:fldChar w:fldCharType="end"/>
      </w:r>
    </w:p>
    <w:p w14:paraId="097C5D79" w14:textId="2E905E29" w:rsidR="00461895" w:rsidRDefault="00461895">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_Toc83212488 \h </w:instrText>
      </w:r>
      <w:r>
        <w:fldChar w:fldCharType="separate"/>
      </w:r>
      <w:r>
        <w:t>112</w:t>
      </w:r>
      <w:r>
        <w:fldChar w:fldCharType="end"/>
      </w:r>
    </w:p>
    <w:p w14:paraId="031AB238" w14:textId="716F6506" w:rsidR="00461895" w:rsidRDefault="00461895">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_Toc83212489 \h </w:instrText>
      </w:r>
      <w:r>
        <w:fldChar w:fldCharType="separate"/>
      </w:r>
      <w:r>
        <w:t>112</w:t>
      </w:r>
      <w:r>
        <w:fldChar w:fldCharType="end"/>
      </w:r>
    </w:p>
    <w:p w14:paraId="3233B7DB" w14:textId="40CC4404" w:rsidR="00461895" w:rsidRDefault="0046189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_Toc83212490 \h </w:instrText>
      </w:r>
      <w:r>
        <w:fldChar w:fldCharType="separate"/>
      </w:r>
      <w:r>
        <w:t>114</w:t>
      </w:r>
      <w:r>
        <w:fldChar w:fldCharType="end"/>
      </w:r>
    </w:p>
    <w:p w14:paraId="0521182B" w14:textId="5670BEBC" w:rsidR="00461895" w:rsidRDefault="00461895">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_Toc83212491 \h </w:instrText>
      </w:r>
      <w:r>
        <w:fldChar w:fldCharType="separate"/>
      </w:r>
      <w:r>
        <w:t>115</w:t>
      </w:r>
      <w:r>
        <w:fldChar w:fldCharType="end"/>
      </w:r>
    </w:p>
    <w:p w14:paraId="61A8D84D" w14:textId="0628E32A" w:rsidR="00461895" w:rsidRDefault="00461895">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_Toc83212492 \h </w:instrText>
      </w:r>
      <w:r>
        <w:fldChar w:fldCharType="separate"/>
      </w:r>
      <w:r>
        <w:t>115</w:t>
      </w:r>
      <w:r>
        <w:fldChar w:fldCharType="end"/>
      </w:r>
    </w:p>
    <w:p w14:paraId="257EE208" w14:textId="5C1BF36A" w:rsidR="00461895" w:rsidRDefault="0046189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_Toc83212493 \h </w:instrText>
      </w:r>
      <w:r>
        <w:fldChar w:fldCharType="separate"/>
      </w:r>
      <w:r>
        <w:t>115</w:t>
      </w:r>
      <w:r>
        <w:fldChar w:fldCharType="end"/>
      </w:r>
    </w:p>
    <w:p w14:paraId="0FB22181" w14:textId="20B72766" w:rsidR="00461895" w:rsidRDefault="00461895">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_Toc83212494 \h </w:instrText>
      </w:r>
      <w:r>
        <w:fldChar w:fldCharType="separate"/>
      </w:r>
      <w:r>
        <w:t>115</w:t>
      </w:r>
      <w:r>
        <w:fldChar w:fldCharType="end"/>
      </w:r>
    </w:p>
    <w:p w14:paraId="3FBC081D" w14:textId="5A100C98" w:rsidR="00461895" w:rsidRDefault="00461895">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_Toc83212495 \h </w:instrText>
      </w:r>
      <w:r>
        <w:fldChar w:fldCharType="separate"/>
      </w:r>
      <w:r>
        <w:t>116</w:t>
      </w:r>
      <w:r>
        <w:fldChar w:fldCharType="end"/>
      </w:r>
    </w:p>
    <w:p w14:paraId="2B90077E" w14:textId="797B794D" w:rsidR="00461895" w:rsidRDefault="00461895">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_Toc83212496 \h </w:instrText>
      </w:r>
      <w:r>
        <w:fldChar w:fldCharType="separate"/>
      </w:r>
      <w:r>
        <w:t>117</w:t>
      </w:r>
      <w:r>
        <w:fldChar w:fldCharType="end"/>
      </w:r>
    </w:p>
    <w:p w14:paraId="4F7C4723" w14:textId="41FAD63A" w:rsidR="00461895" w:rsidRDefault="00461895">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_Toc83212497 \h </w:instrText>
      </w:r>
      <w:r>
        <w:fldChar w:fldCharType="separate"/>
      </w:r>
      <w:r>
        <w:t>117</w:t>
      </w:r>
      <w:r>
        <w:fldChar w:fldCharType="end"/>
      </w:r>
    </w:p>
    <w:p w14:paraId="6DC1E5CD" w14:textId="70D33290" w:rsidR="00461895" w:rsidRDefault="00461895">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_Toc83212498 \h </w:instrText>
      </w:r>
      <w:r>
        <w:fldChar w:fldCharType="separate"/>
      </w:r>
      <w:r>
        <w:t>119</w:t>
      </w:r>
      <w:r>
        <w:fldChar w:fldCharType="end"/>
      </w:r>
    </w:p>
    <w:p w14:paraId="4299CC61" w14:textId="3CA96249" w:rsidR="00461895" w:rsidRDefault="00461895">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_Toc83212499 \h </w:instrText>
      </w:r>
      <w:r>
        <w:fldChar w:fldCharType="separate"/>
      </w:r>
      <w:r>
        <w:t>119</w:t>
      </w:r>
      <w:r>
        <w:fldChar w:fldCharType="end"/>
      </w:r>
    </w:p>
    <w:p w14:paraId="21427617" w14:textId="7BD52A65" w:rsidR="00461895" w:rsidRDefault="00461895">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_Toc83212500 \h </w:instrText>
      </w:r>
      <w:r>
        <w:fldChar w:fldCharType="separate"/>
      </w:r>
      <w:r>
        <w:t>120</w:t>
      </w:r>
      <w:r>
        <w:fldChar w:fldCharType="end"/>
      </w:r>
    </w:p>
    <w:p w14:paraId="0DB90376" w14:textId="0A9DA2FB" w:rsidR="00461895" w:rsidRDefault="00461895">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_Toc83212501 \h </w:instrText>
      </w:r>
      <w:r>
        <w:fldChar w:fldCharType="separate"/>
      </w:r>
      <w:r>
        <w:t>120</w:t>
      </w:r>
      <w:r>
        <w:fldChar w:fldCharType="end"/>
      </w:r>
    </w:p>
    <w:p w14:paraId="0DC674B3" w14:textId="30F526B7" w:rsidR="00461895" w:rsidRDefault="00461895">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_Toc83212502 \h </w:instrText>
      </w:r>
      <w:r>
        <w:fldChar w:fldCharType="separate"/>
      </w:r>
      <w:r>
        <w:t>122</w:t>
      </w:r>
      <w:r>
        <w:fldChar w:fldCharType="end"/>
      </w:r>
    </w:p>
    <w:p w14:paraId="1177BEA9" w14:textId="0EC02CFF" w:rsidR="00461895" w:rsidRDefault="00461895">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_Toc83212503 \h </w:instrText>
      </w:r>
      <w:r>
        <w:fldChar w:fldCharType="separate"/>
      </w:r>
      <w:r>
        <w:t>123</w:t>
      </w:r>
      <w:r>
        <w:fldChar w:fldCharType="end"/>
      </w:r>
    </w:p>
    <w:p w14:paraId="39DA25BF" w14:textId="6F6A2E6B" w:rsidR="00461895" w:rsidRDefault="00461895">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_Toc83212504 \h </w:instrText>
      </w:r>
      <w:r>
        <w:fldChar w:fldCharType="separate"/>
      </w:r>
      <w:r>
        <w:t>123</w:t>
      </w:r>
      <w:r>
        <w:fldChar w:fldCharType="end"/>
      </w:r>
    </w:p>
    <w:p w14:paraId="00E6EDC0" w14:textId="333F1E42" w:rsidR="00461895" w:rsidRDefault="00461895">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_Toc83212505 \h </w:instrText>
      </w:r>
      <w:r>
        <w:fldChar w:fldCharType="separate"/>
      </w:r>
      <w:r>
        <w:t>123</w:t>
      </w:r>
      <w:r>
        <w:fldChar w:fldCharType="end"/>
      </w:r>
    </w:p>
    <w:p w14:paraId="363B9EAA" w14:textId="461EDF67" w:rsidR="00461895" w:rsidRDefault="00461895">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_Toc83212506 \h </w:instrText>
      </w:r>
      <w:r>
        <w:fldChar w:fldCharType="separate"/>
      </w:r>
      <w:r>
        <w:t>124</w:t>
      </w:r>
      <w:r>
        <w:fldChar w:fldCharType="end"/>
      </w:r>
    </w:p>
    <w:p w14:paraId="2842B747" w14:textId="44AC99D8" w:rsidR="00461895" w:rsidRDefault="00461895">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_Toc83212507 \h </w:instrText>
      </w:r>
      <w:r>
        <w:fldChar w:fldCharType="separate"/>
      </w:r>
      <w:r>
        <w:t>124</w:t>
      </w:r>
      <w:r>
        <w:fldChar w:fldCharType="end"/>
      </w:r>
    </w:p>
    <w:p w14:paraId="227DE3BB" w14:textId="2DE4A58E" w:rsidR="00461895" w:rsidRDefault="00461895">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_Toc83212508 \h </w:instrText>
      </w:r>
      <w:r>
        <w:fldChar w:fldCharType="separate"/>
      </w:r>
      <w:r>
        <w:t>124</w:t>
      </w:r>
      <w:r>
        <w:fldChar w:fldCharType="end"/>
      </w:r>
    </w:p>
    <w:p w14:paraId="5296349B" w14:textId="18E905AE" w:rsidR="00461895" w:rsidRDefault="00461895">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_Toc83212509 \h </w:instrText>
      </w:r>
      <w:r>
        <w:fldChar w:fldCharType="separate"/>
      </w:r>
      <w:r>
        <w:t>125</w:t>
      </w:r>
      <w:r>
        <w:fldChar w:fldCharType="end"/>
      </w:r>
    </w:p>
    <w:p w14:paraId="676CF692" w14:textId="66F34232" w:rsidR="00461895" w:rsidRDefault="00461895">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_Toc83212510 \h </w:instrText>
      </w:r>
      <w:r>
        <w:fldChar w:fldCharType="separate"/>
      </w:r>
      <w:r>
        <w:t>125</w:t>
      </w:r>
      <w:r>
        <w:fldChar w:fldCharType="end"/>
      </w:r>
    </w:p>
    <w:p w14:paraId="5A3C3E31" w14:textId="54A25C41" w:rsidR="00461895" w:rsidRDefault="00461895">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_Toc83212511 \h </w:instrText>
      </w:r>
      <w:r>
        <w:fldChar w:fldCharType="separate"/>
      </w:r>
      <w:r>
        <w:t>126</w:t>
      </w:r>
      <w:r>
        <w:fldChar w:fldCharType="end"/>
      </w:r>
    </w:p>
    <w:p w14:paraId="542AC101" w14:textId="4F0817CD" w:rsidR="00461895" w:rsidRDefault="00461895">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_Toc83212512 \h </w:instrText>
      </w:r>
      <w:r>
        <w:fldChar w:fldCharType="separate"/>
      </w:r>
      <w:r>
        <w:t>127</w:t>
      </w:r>
      <w:r>
        <w:fldChar w:fldCharType="end"/>
      </w:r>
    </w:p>
    <w:p w14:paraId="073B3017" w14:textId="40B0FFDA" w:rsidR="00461895" w:rsidRDefault="00461895">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_Toc83212513 \h </w:instrText>
      </w:r>
      <w:r>
        <w:fldChar w:fldCharType="separate"/>
      </w:r>
      <w:r>
        <w:t>130</w:t>
      </w:r>
      <w:r>
        <w:fldChar w:fldCharType="end"/>
      </w:r>
    </w:p>
    <w:p w14:paraId="04B084FA" w14:textId="1D485FC2" w:rsidR="00461895" w:rsidRDefault="00461895">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_Toc83212514 \h </w:instrText>
      </w:r>
      <w:r>
        <w:fldChar w:fldCharType="separate"/>
      </w:r>
      <w:r>
        <w:t>131</w:t>
      </w:r>
      <w:r>
        <w:fldChar w:fldCharType="end"/>
      </w:r>
    </w:p>
    <w:p w14:paraId="02EA1B27" w14:textId="749DFF5E" w:rsidR="00461895" w:rsidRDefault="00461895">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_Toc83212515 \h </w:instrText>
      </w:r>
      <w:r>
        <w:fldChar w:fldCharType="separate"/>
      </w:r>
      <w:r>
        <w:t>131</w:t>
      </w:r>
      <w:r>
        <w:fldChar w:fldCharType="end"/>
      </w:r>
    </w:p>
    <w:p w14:paraId="6A2060B6" w14:textId="5D0B7DD8" w:rsidR="00461895" w:rsidRDefault="00461895">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_Toc83212516 \h </w:instrText>
      </w:r>
      <w:r>
        <w:fldChar w:fldCharType="separate"/>
      </w:r>
      <w:r>
        <w:t>132</w:t>
      </w:r>
      <w:r>
        <w:fldChar w:fldCharType="end"/>
      </w:r>
    </w:p>
    <w:p w14:paraId="772B1323" w14:textId="4B092078" w:rsidR="00461895" w:rsidRDefault="00461895">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_Toc83212517 \h </w:instrText>
      </w:r>
      <w:r>
        <w:fldChar w:fldCharType="separate"/>
      </w:r>
      <w:r>
        <w:t>133</w:t>
      </w:r>
      <w:r>
        <w:fldChar w:fldCharType="end"/>
      </w:r>
    </w:p>
    <w:p w14:paraId="4A8A2192" w14:textId="2FF538AF" w:rsidR="00461895" w:rsidRDefault="0046189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_Toc83212518 \h </w:instrText>
      </w:r>
      <w:r>
        <w:fldChar w:fldCharType="separate"/>
      </w:r>
      <w:r>
        <w:t>135</w:t>
      </w:r>
      <w:r>
        <w:fldChar w:fldCharType="end"/>
      </w:r>
    </w:p>
    <w:p w14:paraId="3036C19F" w14:textId="09959F68" w:rsidR="00461895" w:rsidRDefault="00461895">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_Toc83212519 \h </w:instrText>
      </w:r>
      <w:r>
        <w:fldChar w:fldCharType="separate"/>
      </w:r>
      <w:r>
        <w:t>135</w:t>
      </w:r>
      <w:r>
        <w:fldChar w:fldCharType="end"/>
      </w:r>
    </w:p>
    <w:p w14:paraId="3FAEB399" w14:textId="04AF34A7" w:rsidR="00461895" w:rsidRDefault="00461895">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_Toc83212520 \h </w:instrText>
      </w:r>
      <w:r>
        <w:fldChar w:fldCharType="separate"/>
      </w:r>
      <w:r>
        <w:t>137</w:t>
      </w:r>
      <w:r>
        <w:fldChar w:fldCharType="end"/>
      </w:r>
    </w:p>
    <w:p w14:paraId="2C2CCF52" w14:textId="5BC871A5" w:rsidR="00461895" w:rsidRDefault="00461895">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_Toc83212521 \h </w:instrText>
      </w:r>
      <w:r>
        <w:fldChar w:fldCharType="separate"/>
      </w:r>
      <w:r>
        <w:t>140</w:t>
      </w:r>
      <w:r>
        <w:fldChar w:fldCharType="end"/>
      </w:r>
    </w:p>
    <w:p w14:paraId="4E1A555B" w14:textId="6D7A6073" w:rsidR="00461895" w:rsidRDefault="00461895">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_Toc83212522 \h </w:instrText>
      </w:r>
      <w:r>
        <w:fldChar w:fldCharType="separate"/>
      </w:r>
      <w:r>
        <w:t>140</w:t>
      </w:r>
      <w:r>
        <w:fldChar w:fldCharType="end"/>
      </w:r>
    </w:p>
    <w:p w14:paraId="6349525B" w14:textId="6F033F7F" w:rsidR="00461895" w:rsidRDefault="00461895">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_Toc83212523 \h </w:instrText>
      </w:r>
      <w:r>
        <w:fldChar w:fldCharType="separate"/>
      </w:r>
      <w:r>
        <w:t>141</w:t>
      </w:r>
      <w:r>
        <w:fldChar w:fldCharType="end"/>
      </w:r>
    </w:p>
    <w:p w14:paraId="0EE96625" w14:textId="49AFDC75" w:rsidR="00461895" w:rsidRDefault="00461895">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_Toc83212524 \h </w:instrText>
      </w:r>
      <w:r>
        <w:fldChar w:fldCharType="separate"/>
      </w:r>
      <w:r>
        <w:t>141</w:t>
      </w:r>
      <w:r>
        <w:fldChar w:fldCharType="end"/>
      </w:r>
    </w:p>
    <w:p w14:paraId="2B00614D" w14:textId="2C0D161D" w:rsidR="00461895" w:rsidRDefault="00461895">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_Toc83212525 \h </w:instrText>
      </w:r>
      <w:r>
        <w:fldChar w:fldCharType="separate"/>
      </w:r>
      <w:r>
        <w:t>142</w:t>
      </w:r>
      <w:r>
        <w:fldChar w:fldCharType="end"/>
      </w:r>
    </w:p>
    <w:p w14:paraId="48A181DE" w14:textId="2CE948DB" w:rsidR="00461895" w:rsidRDefault="00461895">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_Toc83212526 \h </w:instrText>
      </w:r>
      <w:r>
        <w:fldChar w:fldCharType="separate"/>
      </w:r>
      <w:r>
        <w:t>142</w:t>
      </w:r>
      <w:r>
        <w:fldChar w:fldCharType="end"/>
      </w:r>
    </w:p>
    <w:p w14:paraId="76FFF2A5" w14:textId="18EDE3F5" w:rsidR="00461895" w:rsidRDefault="00461895">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_Toc83212527 \h </w:instrText>
      </w:r>
      <w:r>
        <w:fldChar w:fldCharType="separate"/>
      </w:r>
      <w:r>
        <w:t>142</w:t>
      </w:r>
      <w:r>
        <w:fldChar w:fldCharType="end"/>
      </w:r>
    </w:p>
    <w:p w14:paraId="540C8B57" w14:textId="0643884E" w:rsidR="00461895" w:rsidRDefault="00461895">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_Toc83212528 \h </w:instrText>
      </w:r>
      <w:r>
        <w:fldChar w:fldCharType="separate"/>
      </w:r>
      <w:r>
        <w:t>144</w:t>
      </w:r>
      <w:r>
        <w:fldChar w:fldCharType="end"/>
      </w:r>
    </w:p>
    <w:p w14:paraId="004A7BED" w14:textId="2173245C" w:rsidR="00461895" w:rsidRDefault="00461895">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_Toc83212529 \h </w:instrText>
      </w:r>
      <w:r>
        <w:fldChar w:fldCharType="separate"/>
      </w:r>
      <w:r>
        <w:t>147</w:t>
      </w:r>
      <w:r>
        <w:fldChar w:fldCharType="end"/>
      </w:r>
    </w:p>
    <w:p w14:paraId="4480D51D" w14:textId="731FD047" w:rsidR="00461895" w:rsidRDefault="00461895">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_Toc83212530 \h </w:instrText>
      </w:r>
      <w:r>
        <w:fldChar w:fldCharType="separate"/>
      </w:r>
      <w:r>
        <w:t>147</w:t>
      </w:r>
      <w:r>
        <w:fldChar w:fldCharType="end"/>
      </w:r>
    </w:p>
    <w:p w14:paraId="1D7CA536" w14:textId="2D1C6A1A" w:rsidR="00461895" w:rsidRDefault="00461895">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_Toc83212531 \h </w:instrText>
      </w:r>
      <w:r>
        <w:fldChar w:fldCharType="separate"/>
      </w:r>
      <w:r>
        <w:t>147</w:t>
      </w:r>
      <w:r>
        <w:fldChar w:fldCharType="end"/>
      </w:r>
    </w:p>
    <w:p w14:paraId="51DACB27" w14:textId="04924237" w:rsidR="00461895" w:rsidRDefault="00461895">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_Toc83212532 \h </w:instrText>
      </w:r>
      <w:r>
        <w:fldChar w:fldCharType="separate"/>
      </w:r>
      <w:r>
        <w:t>152</w:t>
      </w:r>
      <w:r>
        <w:fldChar w:fldCharType="end"/>
      </w:r>
    </w:p>
    <w:p w14:paraId="51B07C65" w14:textId="05C8CDEF" w:rsidR="00461895" w:rsidRDefault="00461895">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_Toc83212533 \h </w:instrText>
      </w:r>
      <w:r>
        <w:fldChar w:fldCharType="separate"/>
      </w:r>
      <w:r>
        <w:t>155</w:t>
      </w:r>
      <w:r>
        <w:fldChar w:fldCharType="end"/>
      </w:r>
    </w:p>
    <w:p w14:paraId="7AA117BD" w14:textId="3D1817A8" w:rsidR="00461895" w:rsidRDefault="0046189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_Toc83212534 \h </w:instrText>
      </w:r>
      <w:r>
        <w:fldChar w:fldCharType="separate"/>
      </w:r>
      <w:r>
        <w:t>156</w:t>
      </w:r>
      <w:r>
        <w:fldChar w:fldCharType="end"/>
      </w:r>
    </w:p>
    <w:p w14:paraId="1118A0D4" w14:textId="2C299854" w:rsidR="00461895" w:rsidRDefault="0046189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_Toc83212535 \h </w:instrText>
      </w:r>
      <w:r>
        <w:fldChar w:fldCharType="separate"/>
      </w:r>
      <w:r>
        <w:t>156</w:t>
      </w:r>
      <w:r>
        <w:fldChar w:fldCharType="end"/>
      </w:r>
    </w:p>
    <w:p w14:paraId="78DE9F88" w14:textId="7DFAF825" w:rsidR="00461895" w:rsidRDefault="0046189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_Toc83212536 \h </w:instrText>
      </w:r>
      <w:r>
        <w:fldChar w:fldCharType="separate"/>
      </w:r>
      <w:r>
        <w:t>157</w:t>
      </w:r>
      <w:r>
        <w:fldChar w:fldCharType="end"/>
      </w:r>
    </w:p>
    <w:p w14:paraId="0F9B1F4B" w14:textId="32BC3DD0" w:rsidR="00461895" w:rsidRDefault="00461895">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_Toc83212537 \h </w:instrText>
      </w:r>
      <w:r>
        <w:fldChar w:fldCharType="separate"/>
      </w:r>
      <w:r>
        <w:t>158</w:t>
      </w:r>
      <w:r>
        <w:fldChar w:fldCharType="end"/>
      </w:r>
    </w:p>
    <w:p w14:paraId="4D0C2F86" w14:textId="328BA9E2" w:rsidR="00461895" w:rsidRDefault="00461895">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_Toc83212538 \h </w:instrText>
      </w:r>
      <w:r>
        <w:fldChar w:fldCharType="separate"/>
      </w:r>
      <w:r>
        <w:t>159</w:t>
      </w:r>
      <w:r>
        <w:fldChar w:fldCharType="end"/>
      </w:r>
    </w:p>
    <w:p w14:paraId="6788191E" w14:textId="49CD8CB4" w:rsidR="00461895" w:rsidRDefault="00461895">
      <w:pPr>
        <w:pStyle w:val="TOC2"/>
        <w:rPr>
          <w:rFonts w:asciiTheme="minorHAnsi" w:eastAsiaTheme="minorEastAsia" w:hAnsiTheme="minorHAnsi" w:cstheme="minorBidi"/>
          <w:sz w:val="22"/>
          <w:szCs w:val="22"/>
          <w:lang w:eastAsia="en-GB"/>
        </w:rPr>
      </w:pPr>
      <w:r>
        <w:lastRenderedPageBreak/>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_Toc83212539 \h </w:instrText>
      </w:r>
      <w:r>
        <w:fldChar w:fldCharType="separate"/>
      </w:r>
      <w:r>
        <w:t>160</w:t>
      </w:r>
      <w:r>
        <w:fldChar w:fldCharType="end"/>
      </w:r>
    </w:p>
    <w:p w14:paraId="6B389440" w14:textId="6E441C5A" w:rsidR="00461895" w:rsidRDefault="0046189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_Toc83212540 \h </w:instrText>
      </w:r>
      <w:r>
        <w:fldChar w:fldCharType="separate"/>
      </w:r>
      <w:r>
        <w:t>160</w:t>
      </w:r>
      <w:r>
        <w:fldChar w:fldCharType="end"/>
      </w:r>
    </w:p>
    <w:p w14:paraId="749C3ADB" w14:textId="139710D0" w:rsidR="00461895" w:rsidRDefault="0046189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_Toc83212541 \h </w:instrText>
      </w:r>
      <w:r>
        <w:fldChar w:fldCharType="separate"/>
      </w:r>
      <w:r>
        <w:t>160</w:t>
      </w:r>
      <w:r>
        <w:fldChar w:fldCharType="end"/>
      </w:r>
    </w:p>
    <w:p w14:paraId="288ADB12" w14:textId="126848C3" w:rsidR="00461895" w:rsidRDefault="00461895">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_Toc83212542 \h </w:instrText>
      </w:r>
      <w:r>
        <w:fldChar w:fldCharType="separate"/>
      </w:r>
      <w:r>
        <w:t>161</w:t>
      </w:r>
      <w:r>
        <w:fldChar w:fldCharType="end"/>
      </w:r>
    </w:p>
    <w:p w14:paraId="72031096" w14:textId="0712C798" w:rsidR="00461895" w:rsidRDefault="00461895">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_Toc83212543 \h </w:instrText>
      </w:r>
      <w:r>
        <w:fldChar w:fldCharType="separate"/>
      </w:r>
      <w:r>
        <w:t>161</w:t>
      </w:r>
      <w:r>
        <w:fldChar w:fldCharType="end"/>
      </w:r>
    </w:p>
    <w:p w14:paraId="7AA03C88" w14:textId="0950E54A" w:rsidR="00461895" w:rsidRDefault="00461895">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_Toc83212544 \h </w:instrText>
      </w:r>
      <w:r>
        <w:fldChar w:fldCharType="separate"/>
      </w:r>
      <w:r>
        <w:t>162</w:t>
      </w:r>
      <w:r>
        <w:fldChar w:fldCharType="end"/>
      </w:r>
    </w:p>
    <w:p w14:paraId="703F18ED" w14:textId="24C26A4B" w:rsidR="00461895" w:rsidRDefault="00461895">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_Toc83212545 \h </w:instrText>
      </w:r>
      <w:r>
        <w:fldChar w:fldCharType="separate"/>
      </w:r>
      <w:r>
        <w:t>162</w:t>
      </w:r>
      <w:r>
        <w:fldChar w:fldCharType="end"/>
      </w:r>
    </w:p>
    <w:p w14:paraId="3FAC2F1D" w14:textId="28624679" w:rsidR="00461895" w:rsidRDefault="0046189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_Toc83212546 \h </w:instrText>
      </w:r>
      <w:r>
        <w:fldChar w:fldCharType="separate"/>
      </w:r>
      <w:r>
        <w:t>163</w:t>
      </w:r>
      <w:r>
        <w:fldChar w:fldCharType="end"/>
      </w:r>
    </w:p>
    <w:p w14:paraId="4B983E7B" w14:textId="19123AD0" w:rsidR="00461895" w:rsidRDefault="00461895">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_Toc83212547 \h </w:instrText>
      </w:r>
      <w:r>
        <w:fldChar w:fldCharType="separate"/>
      </w:r>
      <w:r>
        <w:t>163</w:t>
      </w:r>
      <w:r>
        <w:fldChar w:fldCharType="end"/>
      </w:r>
    </w:p>
    <w:p w14:paraId="2AA1D172" w14:textId="0480FDBB" w:rsidR="00461895" w:rsidRDefault="00461895">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_Toc83212548 \h </w:instrText>
      </w:r>
      <w:r>
        <w:fldChar w:fldCharType="separate"/>
      </w:r>
      <w:r>
        <w:t>164</w:t>
      </w:r>
      <w:r>
        <w:fldChar w:fldCharType="end"/>
      </w:r>
    </w:p>
    <w:p w14:paraId="1CECD74F" w14:textId="597D2EB6" w:rsidR="00461895" w:rsidRDefault="00461895">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_Toc83212549 \h </w:instrText>
      </w:r>
      <w:r>
        <w:fldChar w:fldCharType="separate"/>
      </w:r>
      <w:r>
        <w:t>164</w:t>
      </w:r>
      <w:r>
        <w:fldChar w:fldCharType="end"/>
      </w:r>
    </w:p>
    <w:p w14:paraId="450CC3D2" w14:textId="500F8026" w:rsidR="00461895" w:rsidRDefault="0046189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_Toc83212550 \h </w:instrText>
      </w:r>
      <w:r>
        <w:fldChar w:fldCharType="separate"/>
      </w:r>
      <w:r>
        <w:t>166</w:t>
      </w:r>
      <w:r>
        <w:fldChar w:fldCharType="end"/>
      </w:r>
    </w:p>
    <w:p w14:paraId="15C12C21" w14:textId="347F6FF4" w:rsidR="00461895" w:rsidRDefault="0046189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_Toc83212551 \h </w:instrText>
      </w:r>
      <w:r>
        <w:fldChar w:fldCharType="separate"/>
      </w:r>
      <w:r>
        <w:t>166</w:t>
      </w:r>
      <w:r>
        <w:fldChar w:fldCharType="end"/>
      </w:r>
    </w:p>
    <w:p w14:paraId="2EC6A37D" w14:textId="033338D0" w:rsidR="00461895" w:rsidRDefault="0046189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_Toc83212552 \h </w:instrText>
      </w:r>
      <w:r>
        <w:fldChar w:fldCharType="separate"/>
      </w:r>
      <w:r>
        <w:t>167</w:t>
      </w:r>
      <w:r>
        <w:fldChar w:fldCharType="end"/>
      </w:r>
    </w:p>
    <w:p w14:paraId="157AC06A" w14:textId="63021E73" w:rsidR="00461895" w:rsidRDefault="00461895">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_Toc83212553 \h </w:instrText>
      </w:r>
      <w:r>
        <w:fldChar w:fldCharType="separate"/>
      </w:r>
      <w:r>
        <w:t>168</w:t>
      </w:r>
      <w:r>
        <w:fldChar w:fldCharType="end"/>
      </w:r>
    </w:p>
    <w:p w14:paraId="2134595C" w14:textId="6F2200B7" w:rsidR="00461895" w:rsidRDefault="00461895">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_Toc83212554 \h </w:instrText>
      </w:r>
      <w:r>
        <w:fldChar w:fldCharType="separate"/>
      </w:r>
      <w:r>
        <w:t>169</w:t>
      </w:r>
      <w:r>
        <w:fldChar w:fldCharType="end"/>
      </w:r>
    </w:p>
    <w:p w14:paraId="7054D065" w14:textId="369361DF" w:rsidR="00461895" w:rsidRDefault="00461895">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Analytics Data Repository procedures</w:t>
      </w:r>
      <w:r>
        <w:tab/>
      </w:r>
      <w:r>
        <w:fldChar w:fldCharType="begin" w:fldLock="1"/>
      </w:r>
      <w:r>
        <w:instrText xml:space="preserve"> PAGEREF _Toc83212555 \h </w:instrText>
      </w:r>
      <w:r>
        <w:fldChar w:fldCharType="separate"/>
      </w:r>
      <w:r>
        <w:t>170</w:t>
      </w:r>
      <w:r>
        <w:fldChar w:fldCharType="end"/>
      </w:r>
    </w:p>
    <w:p w14:paraId="00CBB8D1" w14:textId="6BA2264E" w:rsidR="00461895" w:rsidRDefault="00461895">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_Toc83212556 \h </w:instrText>
      </w:r>
      <w:r>
        <w:fldChar w:fldCharType="separate"/>
      </w:r>
      <w:r>
        <w:t>170</w:t>
      </w:r>
      <w:r>
        <w:fldChar w:fldCharType="end"/>
      </w:r>
    </w:p>
    <w:p w14:paraId="227DE2CC" w14:textId="3DE94453" w:rsidR="00461895" w:rsidRDefault="00461895">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Historical Data and Analytics storage</w:t>
      </w:r>
      <w:r>
        <w:tab/>
      </w:r>
      <w:r>
        <w:fldChar w:fldCharType="begin" w:fldLock="1"/>
      </w:r>
      <w:r>
        <w:instrText xml:space="preserve"> PAGEREF _Toc83212557 \h </w:instrText>
      </w:r>
      <w:r>
        <w:fldChar w:fldCharType="separate"/>
      </w:r>
      <w:r>
        <w:t>170</w:t>
      </w:r>
      <w:r>
        <w:fldChar w:fldCharType="end"/>
      </w:r>
    </w:p>
    <w:p w14:paraId="527280C7" w14:textId="4E0D5316" w:rsidR="00461895" w:rsidRDefault="00461895">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Historical Data and Analytics Storage via Notifications</w:t>
      </w:r>
      <w:r>
        <w:tab/>
      </w:r>
      <w:r>
        <w:fldChar w:fldCharType="begin" w:fldLock="1"/>
      </w:r>
      <w:r>
        <w:instrText xml:space="preserve"> PAGEREF _Toc83212558 \h </w:instrText>
      </w:r>
      <w:r>
        <w:fldChar w:fldCharType="separate"/>
      </w:r>
      <w:r>
        <w:t>171</w:t>
      </w:r>
      <w:r>
        <w:fldChar w:fldCharType="end"/>
      </w:r>
    </w:p>
    <w:p w14:paraId="0DC34161" w14:textId="4694270A" w:rsidR="00461895" w:rsidRDefault="00461895">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Data removal from an ADRF</w:t>
      </w:r>
      <w:r>
        <w:tab/>
      </w:r>
      <w:r>
        <w:fldChar w:fldCharType="begin" w:fldLock="1"/>
      </w:r>
      <w:r>
        <w:instrText xml:space="preserve"> PAGEREF _Toc83212559 \h </w:instrText>
      </w:r>
      <w:r>
        <w:fldChar w:fldCharType="separate"/>
      </w:r>
      <w:r>
        <w:t>173</w:t>
      </w:r>
      <w:r>
        <w:fldChar w:fldCharType="end"/>
      </w:r>
    </w:p>
    <w:p w14:paraId="16AFD166" w14:textId="25FAECF8" w:rsidR="00461895" w:rsidRDefault="004618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_Toc83212560 \h </w:instrText>
      </w:r>
      <w:r>
        <w:fldChar w:fldCharType="separate"/>
      </w:r>
      <w:r>
        <w:t>173</w:t>
      </w:r>
      <w:r>
        <w:fldChar w:fldCharType="end"/>
      </w:r>
    </w:p>
    <w:p w14:paraId="72010181" w14:textId="66F839A1" w:rsidR="00461895" w:rsidRDefault="00461895">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_Toc83212561 \h </w:instrText>
      </w:r>
      <w:r>
        <w:fldChar w:fldCharType="separate"/>
      </w:r>
      <w:r>
        <w:t>173</w:t>
      </w:r>
      <w:r>
        <w:fldChar w:fldCharType="end"/>
      </w:r>
    </w:p>
    <w:p w14:paraId="2BA3AEB2" w14:textId="48EC706C" w:rsidR="00461895" w:rsidRDefault="004618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_Toc83212562 \h </w:instrText>
      </w:r>
      <w:r>
        <w:fldChar w:fldCharType="separate"/>
      </w:r>
      <w:r>
        <w:t>175</w:t>
      </w:r>
      <w:r>
        <w:fldChar w:fldCharType="end"/>
      </w:r>
    </w:p>
    <w:p w14:paraId="4171ADD1" w14:textId="3FA8B7A1" w:rsidR="00461895" w:rsidRDefault="0046189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_Toc83212563 \h </w:instrText>
      </w:r>
      <w:r>
        <w:fldChar w:fldCharType="separate"/>
      </w:r>
      <w:r>
        <w:t>175</w:t>
      </w:r>
      <w:r>
        <w:fldChar w:fldCharType="end"/>
      </w:r>
    </w:p>
    <w:p w14:paraId="41260BE2" w14:textId="0AD345FE" w:rsidR="00461895" w:rsidRDefault="0046189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_Toc83212564 \h </w:instrText>
      </w:r>
      <w:r>
        <w:fldChar w:fldCharType="separate"/>
      </w:r>
      <w:r>
        <w:t>176</w:t>
      </w:r>
      <w:r>
        <w:fldChar w:fldCharType="end"/>
      </w:r>
    </w:p>
    <w:p w14:paraId="6BA2B896" w14:textId="7E678172" w:rsidR="00461895" w:rsidRDefault="00461895">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_Toc83212565 \h </w:instrText>
      </w:r>
      <w:r>
        <w:fldChar w:fldCharType="separate"/>
      </w:r>
      <w:r>
        <w:t>176</w:t>
      </w:r>
      <w:r>
        <w:fldChar w:fldCharType="end"/>
      </w:r>
    </w:p>
    <w:p w14:paraId="5C904A60" w14:textId="2BD756B2" w:rsidR="00461895" w:rsidRDefault="00461895">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_Toc83212566 \h </w:instrText>
      </w:r>
      <w:r>
        <w:fldChar w:fldCharType="separate"/>
      </w:r>
      <w:r>
        <w:t>176</w:t>
      </w:r>
      <w:r>
        <w:fldChar w:fldCharType="end"/>
      </w:r>
    </w:p>
    <w:p w14:paraId="268236B1" w14:textId="30316BCD" w:rsidR="00461895" w:rsidRDefault="00461895">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_Toc83212567 \h </w:instrText>
      </w:r>
      <w:r>
        <w:fldChar w:fldCharType="separate"/>
      </w:r>
      <w:r>
        <w:t>177</w:t>
      </w:r>
      <w:r>
        <w:fldChar w:fldCharType="end"/>
      </w:r>
    </w:p>
    <w:p w14:paraId="6C78FAC4" w14:textId="4D6DB1DE" w:rsidR="00461895" w:rsidRDefault="0046189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_Toc83212568 \h </w:instrText>
      </w:r>
      <w:r>
        <w:fldChar w:fldCharType="separate"/>
      </w:r>
      <w:r>
        <w:t>178</w:t>
      </w:r>
      <w:r>
        <w:fldChar w:fldCharType="end"/>
      </w:r>
    </w:p>
    <w:p w14:paraId="78392291" w14:textId="5A9DEF5A" w:rsidR="00461895" w:rsidRDefault="00461895">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_Toc83212569 \h </w:instrText>
      </w:r>
      <w:r>
        <w:fldChar w:fldCharType="separate"/>
      </w:r>
      <w:r>
        <w:t>178</w:t>
      </w:r>
      <w:r>
        <w:fldChar w:fldCharType="end"/>
      </w:r>
    </w:p>
    <w:p w14:paraId="42F00E22" w14:textId="59DCEF08" w:rsidR="00461895" w:rsidRDefault="00461895">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_Toc83212570 \h </w:instrText>
      </w:r>
      <w:r>
        <w:fldChar w:fldCharType="separate"/>
      </w:r>
      <w:r>
        <w:t>178</w:t>
      </w:r>
      <w:r>
        <w:fldChar w:fldCharType="end"/>
      </w:r>
    </w:p>
    <w:p w14:paraId="0E5B1921" w14:textId="4A8474A8" w:rsidR="00461895" w:rsidRDefault="00461895">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_Toc83212571 \h </w:instrText>
      </w:r>
      <w:r>
        <w:fldChar w:fldCharType="separate"/>
      </w:r>
      <w:r>
        <w:t>179</w:t>
      </w:r>
      <w:r>
        <w:fldChar w:fldCharType="end"/>
      </w:r>
    </w:p>
    <w:p w14:paraId="57DFB43E" w14:textId="35E08348" w:rsidR="00461895" w:rsidRDefault="00461895">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_Toc83212572 \h </w:instrText>
      </w:r>
      <w:r>
        <w:fldChar w:fldCharType="separate"/>
      </w:r>
      <w:r>
        <w:t>179</w:t>
      </w:r>
      <w:r>
        <w:fldChar w:fldCharType="end"/>
      </w:r>
    </w:p>
    <w:p w14:paraId="3C12A3A3" w14:textId="66AF2DCC" w:rsidR="00461895" w:rsidRDefault="00461895">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_Toc83212573 \h </w:instrText>
      </w:r>
      <w:r>
        <w:fldChar w:fldCharType="separate"/>
      </w:r>
      <w:r>
        <w:t>179</w:t>
      </w:r>
      <w:r>
        <w:fldChar w:fldCharType="end"/>
      </w:r>
    </w:p>
    <w:p w14:paraId="321C7A62" w14:textId="259A557C" w:rsidR="00461895" w:rsidRDefault="00461895">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_Toc83212574 \h </w:instrText>
      </w:r>
      <w:r>
        <w:fldChar w:fldCharType="separate"/>
      </w:r>
      <w:r>
        <w:t>179</w:t>
      </w:r>
      <w:r>
        <w:fldChar w:fldCharType="end"/>
      </w:r>
    </w:p>
    <w:p w14:paraId="098FD719" w14:textId="667F1C00" w:rsidR="00461895" w:rsidRDefault="00461895">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_Toc83212575 \h </w:instrText>
      </w:r>
      <w:r>
        <w:fldChar w:fldCharType="separate"/>
      </w:r>
      <w:r>
        <w:t>180</w:t>
      </w:r>
      <w:r>
        <w:fldChar w:fldCharType="end"/>
      </w:r>
    </w:p>
    <w:p w14:paraId="6E3B9739" w14:textId="2652BD11" w:rsidR="00461895" w:rsidRDefault="00461895">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_Toc83212576 \h </w:instrText>
      </w:r>
      <w:r>
        <w:fldChar w:fldCharType="separate"/>
      </w:r>
      <w:r>
        <w:t>180</w:t>
      </w:r>
      <w:r>
        <w:fldChar w:fldCharType="end"/>
      </w:r>
    </w:p>
    <w:p w14:paraId="7F2547EF" w14:textId="513EFAD3" w:rsidR="00461895" w:rsidRDefault="00461895">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_Toc83212577 \h </w:instrText>
      </w:r>
      <w:r>
        <w:fldChar w:fldCharType="separate"/>
      </w:r>
      <w:r>
        <w:t>180</w:t>
      </w:r>
      <w:r>
        <w:fldChar w:fldCharType="end"/>
      </w:r>
    </w:p>
    <w:p w14:paraId="5445A11F" w14:textId="3D8549E9" w:rsidR="00461895" w:rsidRDefault="00461895">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_Toc83212578 \h </w:instrText>
      </w:r>
      <w:r>
        <w:fldChar w:fldCharType="separate"/>
      </w:r>
      <w:r>
        <w:t>180</w:t>
      </w:r>
      <w:r>
        <w:fldChar w:fldCharType="end"/>
      </w:r>
    </w:p>
    <w:p w14:paraId="0E430180" w14:textId="39C378A7" w:rsidR="00461895" w:rsidRDefault="00461895">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_Toc83212579 \h </w:instrText>
      </w:r>
      <w:r>
        <w:fldChar w:fldCharType="separate"/>
      </w:r>
      <w:r>
        <w:t>180</w:t>
      </w:r>
      <w:r>
        <w:fldChar w:fldCharType="end"/>
      </w:r>
    </w:p>
    <w:p w14:paraId="3B9D39CE" w14:textId="7F2932FD" w:rsidR="00461895" w:rsidRDefault="00461895">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_Toc83212580 \h </w:instrText>
      </w:r>
      <w:r>
        <w:fldChar w:fldCharType="separate"/>
      </w:r>
      <w:r>
        <w:t>181</w:t>
      </w:r>
      <w:r>
        <w:fldChar w:fldCharType="end"/>
      </w:r>
    </w:p>
    <w:p w14:paraId="19BF776B" w14:textId="4D3C09EA" w:rsidR="00461895" w:rsidRDefault="00461895">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_Toc83212581 \h </w:instrText>
      </w:r>
      <w:r>
        <w:fldChar w:fldCharType="separate"/>
      </w:r>
      <w:r>
        <w:t>181</w:t>
      </w:r>
      <w:r>
        <w:fldChar w:fldCharType="end"/>
      </w:r>
    </w:p>
    <w:p w14:paraId="615506B5" w14:textId="0EE5DC8B" w:rsidR="00461895" w:rsidRDefault="00461895">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_Toc83212582 \h </w:instrText>
      </w:r>
      <w:r>
        <w:fldChar w:fldCharType="separate"/>
      </w:r>
      <w:r>
        <w:t>181</w:t>
      </w:r>
      <w:r>
        <w:fldChar w:fldCharType="end"/>
      </w:r>
    </w:p>
    <w:p w14:paraId="15EF287F" w14:textId="280039BB" w:rsidR="00461895" w:rsidRDefault="00461895">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_Toc83212583 \h </w:instrText>
      </w:r>
      <w:r>
        <w:fldChar w:fldCharType="separate"/>
      </w:r>
      <w:r>
        <w:t>181</w:t>
      </w:r>
      <w:r>
        <w:fldChar w:fldCharType="end"/>
      </w:r>
    </w:p>
    <w:p w14:paraId="12F14257" w14:textId="33FDEC16" w:rsidR="00461895" w:rsidRDefault="00461895">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_Toc83212584 \h </w:instrText>
      </w:r>
      <w:r>
        <w:fldChar w:fldCharType="separate"/>
      </w:r>
      <w:r>
        <w:t>181</w:t>
      </w:r>
      <w:r>
        <w:fldChar w:fldCharType="end"/>
      </w:r>
    </w:p>
    <w:p w14:paraId="4C8AD1E8" w14:textId="120DE9CF" w:rsidR="00461895" w:rsidRDefault="00461895">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_Toc83212585 \h </w:instrText>
      </w:r>
      <w:r>
        <w:fldChar w:fldCharType="separate"/>
      </w:r>
      <w:r>
        <w:t>182</w:t>
      </w:r>
      <w:r>
        <w:fldChar w:fldCharType="end"/>
      </w:r>
    </w:p>
    <w:p w14:paraId="04A38402" w14:textId="1C8A082F" w:rsidR="00461895" w:rsidRDefault="0046189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_Toc83212586 \h </w:instrText>
      </w:r>
      <w:r>
        <w:fldChar w:fldCharType="separate"/>
      </w:r>
      <w:r>
        <w:t>182</w:t>
      </w:r>
      <w:r>
        <w:fldChar w:fldCharType="end"/>
      </w:r>
    </w:p>
    <w:p w14:paraId="100BE239" w14:textId="730090F7" w:rsidR="00461895" w:rsidRDefault="0046189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_Toc83212587 \h </w:instrText>
      </w:r>
      <w:r>
        <w:fldChar w:fldCharType="separate"/>
      </w:r>
      <w:r>
        <w:t>182</w:t>
      </w:r>
      <w:r>
        <w:fldChar w:fldCharType="end"/>
      </w:r>
    </w:p>
    <w:p w14:paraId="32F25F9A" w14:textId="03B0E0DC" w:rsidR="00461895" w:rsidRDefault="0046189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_Toc83212588 \h </w:instrText>
      </w:r>
      <w:r>
        <w:fldChar w:fldCharType="separate"/>
      </w:r>
      <w:r>
        <w:t>182</w:t>
      </w:r>
      <w:r>
        <w:fldChar w:fldCharType="end"/>
      </w:r>
    </w:p>
    <w:p w14:paraId="174A67F2" w14:textId="36826412" w:rsidR="00461895" w:rsidRDefault="00461895">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_Toc83212589 \h </w:instrText>
      </w:r>
      <w:r>
        <w:fldChar w:fldCharType="separate"/>
      </w:r>
      <w:r>
        <w:t>182</w:t>
      </w:r>
      <w:r>
        <w:fldChar w:fldCharType="end"/>
      </w:r>
    </w:p>
    <w:p w14:paraId="1C826FF4" w14:textId="1FB62788" w:rsidR="00461895" w:rsidRDefault="00461895">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_Toc83212590 \h </w:instrText>
      </w:r>
      <w:r>
        <w:fldChar w:fldCharType="separate"/>
      </w:r>
      <w:r>
        <w:t>183</w:t>
      </w:r>
      <w:r>
        <w:fldChar w:fldCharType="end"/>
      </w:r>
    </w:p>
    <w:p w14:paraId="530DB097" w14:textId="58D819C6" w:rsidR="00461895" w:rsidRDefault="00461895">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_Toc83212591 \h </w:instrText>
      </w:r>
      <w:r>
        <w:fldChar w:fldCharType="separate"/>
      </w:r>
      <w:r>
        <w:t>183</w:t>
      </w:r>
      <w:r>
        <w:fldChar w:fldCharType="end"/>
      </w:r>
    </w:p>
    <w:p w14:paraId="4F3C7F99" w14:textId="38F819C7" w:rsidR="00461895" w:rsidRDefault="00461895">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_Toc83212592 \h </w:instrText>
      </w:r>
      <w:r>
        <w:fldChar w:fldCharType="separate"/>
      </w:r>
      <w:r>
        <w:t>184</w:t>
      </w:r>
      <w:r>
        <w:fldChar w:fldCharType="end"/>
      </w:r>
    </w:p>
    <w:p w14:paraId="5EF7FC41" w14:textId="292C919C" w:rsidR="00461895" w:rsidRDefault="00461895">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_Toc83212593 \h </w:instrText>
      </w:r>
      <w:r>
        <w:fldChar w:fldCharType="separate"/>
      </w:r>
      <w:r>
        <w:t>184</w:t>
      </w:r>
      <w:r>
        <w:fldChar w:fldCharType="end"/>
      </w:r>
    </w:p>
    <w:p w14:paraId="6A952420" w14:textId="5972DFE8" w:rsidR="00461895" w:rsidRDefault="00461895">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_Toc83212594 \h </w:instrText>
      </w:r>
      <w:r>
        <w:fldChar w:fldCharType="separate"/>
      </w:r>
      <w:r>
        <w:t>184</w:t>
      </w:r>
      <w:r>
        <w:fldChar w:fldCharType="end"/>
      </w:r>
    </w:p>
    <w:p w14:paraId="7697C9A5" w14:textId="22D25B1B" w:rsidR="00461895" w:rsidRDefault="00461895">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_Toc83212595 \h </w:instrText>
      </w:r>
      <w:r>
        <w:fldChar w:fldCharType="separate"/>
      </w:r>
      <w:r>
        <w:t>184</w:t>
      </w:r>
      <w:r>
        <w:fldChar w:fldCharType="end"/>
      </w:r>
    </w:p>
    <w:p w14:paraId="381FBFF8" w14:textId="69FCF98A" w:rsidR="00461895" w:rsidRDefault="00461895">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_Toc83212596 \h </w:instrText>
      </w:r>
      <w:r>
        <w:fldChar w:fldCharType="separate"/>
      </w:r>
      <w:r>
        <w:t>184</w:t>
      </w:r>
      <w:r>
        <w:fldChar w:fldCharType="end"/>
      </w:r>
    </w:p>
    <w:p w14:paraId="35145ED7" w14:textId="42B5B6D4" w:rsidR="00461895" w:rsidRDefault="00461895">
      <w:pPr>
        <w:pStyle w:val="TOC3"/>
        <w:rPr>
          <w:rFonts w:asciiTheme="minorHAnsi" w:eastAsiaTheme="minorEastAsia" w:hAnsiTheme="minorHAnsi" w:cstheme="minorBidi"/>
          <w:sz w:val="22"/>
          <w:szCs w:val="22"/>
          <w:lang w:eastAsia="en-GB"/>
        </w:rPr>
      </w:pPr>
      <w:r>
        <w:rPr>
          <w:lang w:eastAsia="ja-JP"/>
        </w:rPr>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_Toc83212597 \h </w:instrText>
      </w:r>
      <w:r>
        <w:fldChar w:fldCharType="separate"/>
      </w:r>
      <w:r>
        <w:t>185</w:t>
      </w:r>
      <w:r>
        <w:fldChar w:fldCharType="end"/>
      </w:r>
    </w:p>
    <w:p w14:paraId="69873E76" w14:textId="5EBE99F5" w:rsidR="00461895" w:rsidRDefault="00461895">
      <w:pPr>
        <w:pStyle w:val="TOC1"/>
        <w:rPr>
          <w:rFonts w:asciiTheme="minorHAnsi" w:eastAsiaTheme="minorEastAsia" w:hAnsiTheme="minorHAnsi" w:cstheme="minorBidi"/>
          <w:szCs w:val="22"/>
          <w:lang w:eastAsia="en-GB"/>
        </w:rPr>
      </w:pPr>
      <w:r>
        <w:rPr>
          <w:lang w:eastAsia="ja-JP"/>
        </w:rPr>
        <w:lastRenderedPageBreak/>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_Toc83212598 \h </w:instrText>
      </w:r>
      <w:r>
        <w:fldChar w:fldCharType="separate"/>
      </w:r>
      <w:r>
        <w:t>185</w:t>
      </w:r>
      <w:r>
        <w:fldChar w:fldCharType="end"/>
      </w:r>
    </w:p>
    <w:p w14:paraId="04742557" w14:textId="2F759D23" w:rsidR="00461895" w:rsidRDefault="00461895">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_Toc83212599 \h </w:instrText>
      </w:r>
      <w:r>
        <w:fldChar w:fldCharType="separate"/>
      </w:r>
      <w:r>
        <w:t>185</w:t>
      </w:r>
      <w:r>
        <w:fldChar w:fldCharType="end"/>
      </w:r>
    </w:p>
    <w:p w14:paraId="76C9205E" w14:textId="22C8AE99" w:rsidR="00461895" w:rsidRDefault="00461895">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_Toc83212600 \h </w:instrText>
      </w:r>
      <w:r>
        <w:fldChar w:fldCharType="separate"/>
      </w:r>
      <w:r>
        <w:t>185</w:t>
      </w:r>
      <w:r>
        <w:fldChar w:fldCharType="end"/>
      </w:r>
    </w:p>
    <w:p w14:paraId="1CEBA4F8" w14:textId="005FADCA" w:rsidR="00461895" w:rsidRDefault="00461895">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_Toc83212601 \h </w:instrText>
      </w:r>
      <w:r>
        <w:fldChar w:fldCharType="separate"/>
      </w:r>
      <w:r>
        <w:t>185</w:t>
      </w:r>
      <w:r>
        <w:fldChar w:fldCharType="end"/>
      </w:r>
    </w:p>
    <w:p w14:paraId="17248A73" w14:textId="713F1FA6" w:rsidR="00461895" w:rsidRDefault="00461895">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_Toc83212602 \h </w:instrText>
      </w:r>
      <w:r>
        <w:fldChar w:fldCharType="separate"/>
      </w:r>
      <w:r>
        <w:t>185</w:t>
      </w:r>
      <w:r>
        <w:fldChar w:fldCharType="end"/>
      </w:r>
    </w:p>
    <w:p w14:paraId="6FE014C6" w14:textId="1836DE5D" w:rsidR="00461895" w:rsidRDefault="00461895">
      <w:pPr>
        <w:pStyle w:val="TOC3"/>
        <w:rPr>
          <w:rFonts w:asciiTheme="minorHAnsi" w:eastAsiaTheme="minorEastAsia" w:hAnsiTheme="minorHAnsi" w:cstheme="minorBidi"/>
          <w:sz w:val="22"/>
          <w:szCs w:val="22"/>
          <w:lang w:eastAsia="en-GB"/>
        </w:rPr>
      </w:pPr>
      <w:r>
        <w:rPr>
          <w:lang w:eastAsia="ja-JP"/>
        </w:rPr>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_Toc83212603 \h </w:instrText>
      </w:r>
      <w:r>
        <w:fldChar w:fldCharType="separate"/>
      </w:r>
      <w:r>
        <w:t>186</w:t>
      </w:r>
      <w:r>
        <w:fldChar w:fldCharType="end"/>
      </w:r>
    </w:p>
    <w:p w14:paraId="0289D636" w14:textId="5E077DD3" w:rsidR="00461895" w:rsidRDefault="00461895">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_Toc83212604 \h </w:instrText>
      </w:r>
      <w:r>
        <w:fldChar w:fldCharType="separate"/>
      </w:r>
      <w:r>
        <w:t>186</w:t>
      </w:r>
      <w:r>
        <w:fldChar w:fldCharType="end"/>
      </w:r>
    </w:p>
    <w:p w14:paraId="7CEB86D7" w14:textId="1326477C" w:rsidR="00461895" w:rsidRDefault="00461895">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_Toc83212605 \h </w:instrText>
      </w:r>
      <w:r>
        <w:fldChar w:fldCharType="separate"/>
      </w:r>
      <w:r>
        <w:t>186</w:t>
      </w:r>
      <w:r>
        <w:fldChar w:fldCharType="end"/>
      </w:r>
    </w:p>
    <w:p w14:paraId="72A0F345" w14:textId="6CD83568" w:rsidR="00461895" w:rsidRDefault="00461895">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 _Notify service operation</w:t>
      </w:r>
      <w:r>
        <w:tab/>
      </w:r>
      <w:r>
        <w:fldChar w:fldCharType="begin" w:fldLock="1"/>
      </w:r>
      <w:r>
        <w:instrText xml:space="preserve"> PAGEREF _Toc83212606 \h </w:instrText>
      </w:r>
      <w:r>
        <w:fldChar w:fldCharType="separate"/>
      </w:r>
      <w:r>
        <w:t>186</w:t>
      </w:r>
      <w:r>
        <w:fldChar w:fldCharType="end"/>
      </w:r>
    </w:p>
    <w:p w14:paraId="23A19714" w14:textId="3A1DEF3E" w:rsidR="00461895" w:rsidRDefault="00461895">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 _Fetch service operation</w:t>
      </w:r>
      <w:r>
        <w:tab/>
      </w:r>
      <w:r>
        <w:fldChar w:fldCharType="begin" w:fldLock="1"/>
      </w:r>
      <w:r>
        <w:instrText xml:space="preserve"> PAGEREF _Toc83212607 \h </w:instrText>
      </w:r>
      <w:r>
        <w:fldChar w:fldCharType="separate"/>
      </w:r>
      <w:r>
        <w:t>187</w:t>
      </w:r>
      <w:r>
        <w:fldChar w:fldCharType="end"/>
      </w:r>
    </w:p>
    <w:p w14:paraId="092D9B3B" w14:textId="031B956F" w:rsidR="00461895" w:rsidRDefault="00461895">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_Toc83212608 \h </w:instrText>
      </w:r>
      <w:r>
        <w:fldChar w:fldCharType="separate"/>
      </w:r>
      <w:r>
        <w:t>187</w:t>
      </w:r>
      <w:r>
        <w:fldChar w:fldCharType="end"/>
      </w:r>
    </w:p>
    <w:p w14:paraId="35A8EC6B" w14:textId="6F6C2470" w:rsidR="00461895" w:rsidRDefault="00461895">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_Toc83212609 \h </w:instrText>
      </w:r>
      <w:r>
        <w:fldChar w:fldCharType="separate"/>
      </w:r>
      <w:r>
        <w:t>187</w:t>
      </w:r>
      <w:r>
        <w:fldChar w:fldCharType="end"/>
      </w:r>
    </w:p>
    <w:p w14:paraId="2C829160" w14:textId="066910DC" w:rsidR="00461895" w:rsidRDefault="00461895">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_Toc83212610 \h </w:instrText>
      </w:r>
      <w:r>
        <w:fldChar w:fldCharType="separate"/>
      </w:r>
      <w:r>
        <w:t>187</w:t>
      </w:r>
      <w:r>
        <w:fldChar w:fldCharType="end"/>
      </w:r>
    </w:p>
    <w:p w14:paraId="280FD4D0" w14:textId="5B087F1E" w:rsidR="00461895" w:rsidRDefault="00461895">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_Toc83212611 \h </w:instrText>
      </w:r>
      <w:r>
        <w:fldChar w:fldCharType="separate"/>
      </w:r>
      <w:r>
        <w:t>187</w:t>
      </w:r>
      <w:r>
        <w:fldChar w:fldCharType="end"/>
      </w:r>
    </w:p>
    <w:p w14:paraId="0263E73D" w14:textId="1D7BE614" w:rsidR="00461895" w:rsidRDefault="00461895">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_Toc83212612 \h </w:instrText>
      </w:r>
      <w:r>
        <w:fldChar w:fldCharType="separate"/>
      </w:r>
      <w:r>
        <w:t>187</w:t>
      </w:r>
      <w:r>
        <w:fldChar w:fldCharType="end"/>
      </w:r>
    </w:p>
    <w:p w14:paraId="4DAAC110" w14:textId="2E601685" w:rsidR="00461895" w:rsidRDefault="00461895">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_Toc83212613 \h </w:instrText>
      </w:r>
      <w:r>
        <w:fldChar w:fldCharType="separate"/>
      </w:r>
      <w:r>
        <w:t>188</w:t>
      </w:r>
      <w:r>
        <w:fldChar w:fldCharType="end"/>
      </w:r>
    </w:p>
    <w:p w14:paraId="2ABD5B9B" w14:textId="22D1999C" w:rsidR="00461895" w:rsidRDefault="00461895">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_Toc83212614 \h </w:instrText>
      </w:r>
      <w:r>
        <w:fldChar w:fldCharType="separate"/>
      </w:r>
      <w:r>
        <w:t>188</w:t>
      </w:r>
      <w:r>
        <w:fldChar w:fldCharType="end"/>
      </w:r>
    </w:p>
    <w:p w14:paraId="3D701D27" w14:textId="55928340" w:rsidR="00461895" w:rsidRDefault="00461895">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_Toc83212615 \h </w:instrText>
      </w:r>
      <w:r>
        <w:fldChar w:fldCharType="separate"/>
      </w:r>
      <w:r>
        <w:t>188</w:t>
      </w:r>
      <w:r>
        <w:fldChar w:fldCharType="end"/>
      </w:r>
    </w:p>
    <w:p w14:paraId="111B44D3" w14:textId="74D5B49D" w:rsidR="00461895" w:rsidRDefault="00461895">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_Toc83212616 \h </w:instrText>
      </w:r>
      <w:r>
        <w:fldChar w:fldCharType="separate"/>
      </w:r>
      <w:r>
        <w:t>189</w:t>
      </w:r>
      <w:r>
        <w:fldChar w:fldCharType="end"/>
      </w:r>
    </w:p>
    <w:p w14:paraId="5E2C1C75" w14:textId="5D3EC099" w:rsidR="00461895" w:rsidRDefault="00461895">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_Toc83212617 \h </w:instrText>
      </w:r>
      <w:r>
        <w:fldChar w:fldCharType="separate"/>
      </w:r>
      <w:r>
        <w:t>189</w:t>
      </w:r>
      <w:r>
        <w:fldChar w:fldCharType="end"/>
      </w:r>
    </w:p>
    <w:p w14:paraId="5D4C8B1F" w14:textId="1638D6C7" w:rsidR="00461895" w:rsidRDefault="00461895">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_Toc83212618 \h </w:instrText>
      </w:r>
      <w:r>
        <w:fldChar w:fldCharType="separate"/>
      </w:r>
      <w:r>
        <w:t>190</w:t>
      </w:r>
      <w:r>
        <w:fldChar w:fldCharType="end"/>
      </w:r>
    </w:p>
    <w:p w14:paraId="5C81FD33" w14:textId="3E4CA8FC" w:rsidR="00461895" w:rsidRDefault="00461895">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_Toc83212619 \h </w:instrText>
      </w:r>
      <w:r>
        <w:fldChar w:fldCharType="separate"/>
      </w:r>
      <w:r>
        <w:t>190</w:t>
      </w:r>
      <w:r>
        <w:fldChar w:fldCharType="end"/>
      </w:r>
    </w:p>
    <w:p w14:paraId="01DB7EAC" w14:textId="227C54AD" w:rsidR="00461895" w:rsidRDefault="00461895">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_Toc83212620 \h </w:instrText>
      </w:r>
      <w:r>
        <w:fldChar w:fldCharType="separate"/>
      </w:r>
      <w:r>
        <w:t>191</w:t>
      </w:r>
      <w:r>
        <w:fldChar w:fldCharType="end"/>
      </w:r>
    </w:p>
    <w:p w14:paraId="44A91535" w14:textId="5C974A99"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83212364"/>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83212365"/>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83212366"/>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526F5E7" w:rsidR="00C24DA9" w:rsidRPr="005D2CF1" w:rsidRDefault="00C24DA9" w:rsidP="00C24DA9">
      <w:pPr>
        <w:pStyle w:val="EX"/>
      </w:pPr>
      <w:r w:rsidRPr="005D2CF1">
        <w:t>[1]</w:t>
      </w:r>
      <w:r w:rsidRPr="005D2CF1">
        <w:tab/>
      </w:r>
      <w:r w:rsidR="00461895" w:rsidRPr="005D2CF1">
        <w:t>3GPP</w:t>
      </w:r>
      <w:r w:rsidR="00461895">
        <w:t> </w:t>
      </w:r>
      <w:r w:rsidR="00461895" w:rsidRPr="005D2CF1">
        <w:t>TR</w:t>
      </w:r>
      <w:r w:rsidR="00461895">
        <w:t> </w:t>
      </w:r>
      <w:r w:rsidR="00461895" w:rsidRPr="005D2CF1">
        <w:t>21.905:</w:t>
      </w:r>
      <w:r w:rsidRPr="005D2CF1">
        <w:t xml:space="preserve"> "Vocabulary for 3GPP Specifications".</w:t>
      </w:r>
    </w:p>
    <w:p w14:paraId="616404CB" w14:textId="73DC1FFB" w:rsidR="00C24DA9" w:rsidRPr="005D2CF1" w:rsidRDefault="00C24DA9" w:rsidP="00C24DA9">
      <w:pPr>
        <w:pStyle w:val="EX"/>
      </w:pPr>
      <w:r w:rsidRPr="005D2CF1">
        <w:t>[2]</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1</w:t>
      </w:r>
      <w:r w:rsidR="00461895" w:rsidRPr="005D2CF1">
        <w:t>:</w:t>
      </w:r>
      <w:r w:rsidRPr="005D2CF1">
        <w:rPr>
          <w:lang w:eastAsia="zh-CN"/>
        </w:rPr>
        <w:t xml:space="preserve"> </w:t>
      </w:r>
      <w:r w:rsidRPr="005D2CF1">
        <w:t>"System Architecture for the 5G System; Stage 2".</w:t>
      </w:r>
    </w:p>
    <w:p w14:paraId="5518BE02" w14:textId="025E146C" w:rsidR="00C24DA9" w:rsidRPr="005D2CF1" w:rsidRDefault="00C24DA9" w:rsidP="00C24DA9">
      <w:pPr>
        <w:pStyle w:val="EX"/>
      </w:pPr>
      <w:r w:rsidRPr="005D2CF1">
        <w:t>[3]</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2</w:t>
      </w:r>
      <w:r w:rsidR="00461895" w:rsidRPr="005D2CF1">
        <w:t>:</w:t>
      </w:r>
      <w:r w:rsidRPr="005D2CF1">
        <w:t xml:space="preserve"> "Procedures for the 5G System; Stage 2".</w:t>
      </w:r>
    </w:p>
    <w:p w14:paraId="313E2500" w14:textId="0CE1B822" w:rsidR="00C24DA9" w:rsidRPr="005D2CF1" w:rsidRDefault="00C24DA9" w:rsidP="00C24DA9">
      <w:pPr>
        <w:pStyle w:val="EX"/>
      </w:pPr>
      <w:r w:rsidRPr="005D2CF1">
        <w:t>[4]</w:t>
      </w:r>
      <w:r w:rsidRPr="005D2CF1">
        <w:tab/>
      </w:r>
      <w:r w:rsidR="00461895" w:rsidRPr="005D2CF1">
        <w:t>3GPP</w:t>
      </w:r>
      <w:r w:rsidR="00461895">
        <w:t> </w:t>
      </w:r>
      <w:r w:rsidR="00461895" w:rsidRPr="005D2CF1">
        <w:t>TS</w:t>
      </w:r>
      <w:r w:rsidR="00461895">
        <w:t> </w:t>
      </w:r>
      <w:r w:rsidR="00461895"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3E9460AA" w:rsidR="00C24DA9" w:rsidRPr="005D2CF1" w:rsidRDefault="00C24DA9" w:rsidP="00C24DA9">
      <w:pPr>
        <w:pStyle w:val="EX"/>
        <w:rPr>
          <w:lang w:eastAsia="zh-CN"/>
        </w:rPr>
      </w:pPr>
      <w:r w:rsidRPr="005D2CF1">
        <w:rPr>
          <w:lang w:eastAsia="zh-CN"/>
        </w:rPr>
        <w:t>[6]</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28.532:</w:t>
      </w:r>
      <w:r w:rsidRPr="005D2CF1">
        <w:rPr>
          <w:lang w:eastAsia="zh-CN"/>
        </w:rPr>
        <w:t xml:space="preserve"> "Management and orchestration; Generic management services".</w:t>
      </w:r>
    </w:p>
    <w:p w14:paraId="199CBDF5" w14:textId="5CBBFEEB" w:rsidR="00C24DA9" w:rsidRPr="005D2CF1" w:rsidRDefault="00C24DA9" w:rsidP="00C24DA9">
      <w:pPr>
        <w:pStyle w:val="EX"/>
        <w:rPr>
          <w:lang w:eastAsia="zh-CN"/>
        </w:rPr>
      </w:pPr>
      <w:r w:rsidRPr="005D2CF1">
        <w:rPr>
          <w:lang w:eastAsia="zh-CN"/>
        </w:rPr>
        <w:t>[7]</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28.550:</w:t>
      </w:r>
      <w:r w:rsidRPr="005D2CF1">
        <w:rPr>
          <w:lang w:eastAsia="zh-CN"/>
        </w:rPr>
        <w:t xml:space="preserve"> "Management and orchestration; Performance Assurance".</w:t>
      </w:r>
    </w:p>
    <w:p w14:paraId="2D300FE2" w14:textId="0A489D5D" w:rsidR="00C24DA9" w:rsidRPr="005D2CF1" w:rsidRDefault="00C24DA9" w:rsidP="00C24DA9">
      <w:pPr>
        <w:pStyle w:val="EX"/>
        <w:rPr>
          <w:lang w:eastAsia="zh-CN"/>
        </w:rPr>
      </w:pPr>
      <w:r w:rsidRPr="005D2CF1">
        <w:rPr>
          <w:lang w:eastAsia="zh-CN"/>
        </w:rPr>
        <w:t>[8]</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28.552:</w:t>
      </w:r>
      <w:r w:rsidRPr="005D2CF1">
        <w:rPr>
          <w:lang w:eastAsia="zh-CN"/>
        </w:rPr>
        <w:t xml:space="preserve"> "Management and orchestration; 5G performance measurements".</w:t>
      </w:r>
    </w:p>
    <w:p w14:paraId="27DE2D91" w14:textId="4A499BEF" w:rsidR="00C24DA9" w:rsidRPr="005D2CF1" w:rsidRDefault="00C24DA9" w:rsidP="00C24DA9">
      <w:pPr>
        <w:pStyle w:val="EX"/>
        <w:rPr>
          <w:lang w:eastAsia="zh-CN"/>
        </w:rPr>
      </w:pPr>
      <w:r w:rsidRPr="005D2CF1">
        <w:rPr>
          <w:lang w:eastAsia="zh-CN"/>
        </w:rPr>
        <w:t>[9]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28.545:</w:t>
      </w:r>
      <w:r w:rsidRPr="005D2CF1">
        <w:rPr>
          <w:lang w:eastAsia="zh-CN"/>
        </w:rPr>
        <w:t xml:space="preserve"> "Management and orchestration; Fault Supervision (FS)".</w:t>
      </w:r>
    </w:p>
    <w:p w14:paraId="1186CCB3" w14:textId="27DD830E" w:rsidR="00C24DA9" w:rsidRPr="005D2CF1" w:rsidRDefault="00C24DA9" w:rsidP="00C24DA9">
      <w:pPr>
        <w:pStyle w:val="EX"/>
        <w:rPr>
          <w:lang w:eastAsia="zh-CN"/>
        </w:rPr>
      </w:pPr>
      <w:r w:rsidRPr="005D2CF1">
        <w:rPr>
          <w:lang w:eastAsia="zh-CN"/>
        </w:rPr>
        <w:t>[10]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5DD5D27" w:rsidR="00C24DA9" w:rsidRPr="005D2CF1" w:rsidRDefault="00C24DA9" w:rsidP="00C24DA9">
      <w:pPr>
        <w:pStyle w:val="EX"/>
        <w:rPr>
          <w:lang w:eastAsia="zh-CN"/>
        </w:rPr>
      </w:pPr>
      <w:r w:rsidRPr="005D2CF1">
        <w:t>[12]</w:t>
      </w:r>
      <w:r w:rsidRPr="005D2CF1">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38.215</w:t>
      </w:r>
      <w:r w:rsidR="00461895"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70BC16B" w:rsidR="00C24DA9" w:rsidRPr="005D2CF1" w:rsidRDefault="00C24DA9" w:rsidP="00C24DA9">
      <w:pPr>
        <w:pStyle w:val="EX"/>
      </w:pPr>
      <w:r w:rsidRPr="005D2CF1">
        <w:t>[14]</w:t>
      </w:r>
      <w:r w:rsidRPr="005D2CF1">
        <w:tab/>
      </w:r>
      <w:r w:rsidR="00461895" w:rsidRPr="005D2CF1">
        <w:t>3GPP</w:t>
      </w:r>
      <w:r w:rsidR="00461895">
        <w:t> </w:t>
      </w:r>
      <w:r w:rsidR="00461895" w:rsidRPr="005D2CF1">
        <w:t>TS</w:t>
      </w:r>
      <w:r w:rsidR="00461895">
        <w:t> </w:t>
      </w:r>
      <w:r w:rsidR="00461895" w:rsidRPr="005D2CF1">
        <w:t>38.331:</w:t>
      </w:r>
      <w:r w:rsidRPr="005D2CF1">
        <w:t xml:space="preserve"> "NR; Radio Resource Control (RRC) protocol specification".</w:t>
      </w:r>
    </w:p>
    <w:p w14:paraId="30BAB914" w14:textId="6E634CF0" w:rsidR="00C24DA9" w:rsidRPr="005D2CF1" w:rsidRDefault="00C24DA9" w:rsidP="00C24DA9">
      <w:pPr>
        <w:pStyle w:val="EX"/>
      </w:pPr>
      <w:r w:rsidRPr="005D2CF1">
        <w:t>[</w:t>
      </w:r>
      <w:r w:rsidRPr="005D2CF1">
        <w:rPr>
          <w:lang w:eastAsia="zh-CN"/>
        </w:rPr>
        <w:t>15</w:t>
      </w:r>
      <w:r w:rsidRPr="005D2CF1">
        <w:t>]</w:t>
      </w:r>
      <w:r w:rsidRPr="005D2CF1">
        <w:tab/>
      </w:r>
      <w:r w:rsidR="00461895" w:rsidRPr="005D2CF1">
        <w:t>3GPP</w:t>
      </w:r>
      <w:r w:rsidR="00461895">
        <w:t> </w:t>
      </w:r>
      <w:r w:rsidR="00461895" w:rsidRPr="005D2CF1">
        <w:t>TS</w:t>
      </w:r>
      <w:r w:rsidR="00461895">
        <w:t> </w:t>
      </w:r>
      <w:r w:rsidR="00461895" w:rsidRPr="005D2CF1">
        <w:t>36.331:</w:t>
      </w:r>
      <w:r w:rsidRPr="005D2CF1">
        <w:t xml:space="preserve"> "Evolved Universal Terrestrial Radio Access (E-UTRA); Radio Resource Control (RRC); Protocol specification".</w:t>
      </w:r>
    </w:p>
    <w:p w14:paraId="065B06B1" w14:textId="30A0DF11" w:rsidR="00C24DA9" w:rsidRPr="005D2CF1" w:rsidRDefault="00C24DA9" w:rsidP="00C24DA9">
      <w:pPr>
        <w:pStyle w:val="EX"/>
      </w:pPr>
      <w:r w:rsidRPr="005D2CF1">
        <w:t>[</w:t>
      </w:r>
      <w:r w:rsidRPr="005D2CF1">
        <w:rPr>
          <w:lang w:eastAsia="zh-CN"/>
        </w:rPr>
        <w:t>16</w:t>
      </w:r>
      <w:r w:rsidRPr="005D2CF1">
        <w:t>]</w:t>
      </w:r>
      <w:r w:rsidRPr="005D2CF1">
        <w:tab/>
      </w:r>
      <w:r w:rsidR="00461895" w:rsidRPr="005D2CF1">
        <w:t>3GPP</w:t>
      </w:r>
      <w:r w:rsidR="00461895">
        <w:t> </w:t>
      </w:r>
      <w:r w:rsidR="00461895" w:rsidRPr="005D2CF1">
        <w:t>TS</w:t>
      </w:r>
      <w:r w:rsidR="00461895">
        <w:t> </w:t>
      </w:r>
      <w:r w:rsidR="00461895" w:rsidRPr="005D2CF1">
        <w:t>38.413:</w:t>
      </w:r>
      <w:r w:rsidRPr="005D2CF1">
        <w:t xml:space="preserve"> "NG-RAN; NG Application Protocol (NGAP)".</w:t>
      </w:r>
    </w:p>
    <w:p w14:paraId="6D1C6048" w14:textId="06D3666C" w:rsidR="00C24DA9" w:rsidRPr="005D2CF1" w:rsidRDefault="00C24DA9" w:rsidP="00C24DA9">
      <w:pPr>
        <w:pStyle w:val="EX"/>
      </w:pPr>
      <w:r w:rsidRPr="005D2CF1">
        <w:t>[17]</w:t>
      </w:r>
      <w:r w:rsidRPr="005D2CF1">
        <w:tab/>
      </w:r>
      <w:r w:rsidR="00461895" w:rsidRPr="005D2CF1">
        <w:t>3GPP</w:t>
      </w:r>
      <w:r w:rsidR="00461895">
        <w:t> </w:t>
      </w:r>
      <w:r w:rsidR="00461895" w:rsidRPr="005D2CF1">
        <w:t>TS</w:t>
      </w:r>
      <w:r w:rsidR="00461895">
        <w:t> </w:t>
      </w:r>
      <w:r w:rsidR="00461895" w:rsidRPr="005D2CF1">
        <w:t>29.244:</w:t>
      </w:r>
      <w:r w:rsidRPr="005D2CF1">
        <w:t xml:space="preserve"> "Interface between the Control Plane and the User Plane Nodes".</w:t>
      </w:r>
    </w:p>
    <w:p w14:paraId="74A69BE5" w14:textId="458DFD7C" w:rsidR="00C24DA9" w:rsidRPr="005D2CF1" w:rsidRDefault="00C24DA9" w:rsidP="00C24DA9">
      <w:pPr>
        <w:pStyle w:val="EX"/>
      </w:pPr>
      <w:r w:rsidRPr="005D2CF1">
        <w:t>[18]</w:t>
      </w:r>
      <w:r w:rsidRPr="005D2CF1">
        <w:tab/>
      </w:r>
      <w:r w:rsidR="00461895" w:rsidRPr="005D2CF1">
        <w:t>3GPP</w:t>
      </w:r>
      <w:r w:rsidR="00461895">
        <w:t> </w:t>
      </w:r>
      <w:r w:rsidR="00461895" w:rsidRPr="005D2CF1">
        <w:t>TS</w:t>
      </w:r>
      <w:r w:rsidR="00461895">
        <w:t> </w:t>
      </w:r>
      <w:r w:rsidR="00461895" w:rsidRPr="005D2CF1">
        <w:t>29.510:</w:t>
      </w:r>
      <w:r w:rsidRPr="005D2CF1">
        <w:t xml:space="preserve"> "5G System; Network function repository services; Stage 3".</w:t>
      </w:r>
    </w:p>
    <w:p w14:paraId="36B79634" w14:textId="588C811A" w:rsidR="00C24DA9" w:rsidRPr="005D2CF1" w:rsidRDefault="00C24DA9" w:rsidP="00C24DA9">
      <w:pPr>
        <w:pStyle w:val="EX"/>
        <w:rPr>
          <w:lang w:eastAsia="zh-CN"/>
        </w:rPr>
      </w:pPr>
      <w:r w:rsidRPr="005D2CF1">
        <w:rPr>
          <w:lang w:eastAsia="zh-CN"/>
        </w:rPr>
        <w:t>[19]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28.533:</w:t>
      </w:r>
      <w:r w:rsidRPr="005D2CF1">
        <w:rPr>
          <w:lang w:eastAsia="zh-CN"/>
        </w:rPr>
        <w:t xml:space="preserve"> "Management and orchestration; Architecture framework".</w:t>
      </w:r>
    </w:p>
    <w:p w14:paraId="3C0A2607" w14:textId="27A5F706" w:rsidR="00C24DA9" w:rsidRPr="005D2CF1" w:rsidRDefault="00C24DA9" w:rsidP="00C24DA9">
      <w:pPr>
        <w:pStyle w:val="EX"/>
        <w:rPr>
          <w:lang w:eastAsia="zh-CN"/>
        </w:rPr>
      </w:pPr>
      <w:r w:rsidRPr="005D2CF1">
        <w:rPr>
          <w:lang w:eastAsia="zh-CN"/>
        </w:rPr>
        <w:t>[20]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37.320:</w:t>
      </w:r>
      <w:r w:rsidRPr="005D2CF1">
        <w:rPr>
          <w:lang w:eastAsia="zh-CN"/>
        </w:rPr>
        <w:t xml:space="preserve"> "Radio measurement collection for Minimization of Drive Tests (MDT); Overall description; stage 2".</w:t>
      </w:r>
    </w:p>
    <w:p w14:paraId="3BC3AA7B" w14:textId="1E4C0442" w:rsidR="005D2CF1" w:rsidRPr="005D2CF1" w:rsidRDefault="005D2CF1" w:rsidP="005D2CF1">
      <w:pPr>
        <w:pStyle w:val="EX"/>
        <w:rPr>
          <w:lang w:eastAsia="zh-CN"/>
        </w:rPr>
      </w:pPr>
      <w:r w:rsidRPr="005D2CF1">
        <w:rPr>
          <w:lang w:eastAsia="zh-CN"/>
        </w:rPr>
        <w:lastRenderedPageBreak/>
        <w:t>[21]</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28.201:</w:t>
      </w:r>
      <w:r w:rsidRPr="005D2CF1">
        <w:rPr>
          <w:lang w:eastAsia="zh-CN"/>
        </w:rPr>
        <w:t xml:space="preserve"> "Charging management; Network slice performance and analytics charging in the 5G System (5GS); stage 2".</w:t>
      </w:r>
    </w:p>
    <w:p w14:paraId="6CD48248" w14:textId="11D75828"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28.541:</w:t>
      </w:r>
      <w:r>
        <w:rPr>
          <w:lang w:eastAsia="zh-CN"/>
        </w:rPr>
        <w:t xml:space="preserve"> "Management and orchestration; 5G Network Resource Model (NRM); Stage 2 and stage 3".</w:t>
      </w:r>
    </w:p>
    <w:p w14:paraId="72DA59A2" w14:textId="21A9286C"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24.501:</w:t>
      </w:r>
      <w:r>
        <w:rPr>
          <w:lang w:eastAsia="zh-CN"/>
        </w:rPr>
        <w:t xml:space="preserve"> "Non-Access-Stratum (NAS) protocol for 5G System (5GS); Stage 3".</w:t>
      </w:r>
    </w:p>
    <w:p w14:paraId="0C54DDB9" w14:textId="785D2D3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28.310:</w:t>
      </w:r>
      <w:r>
        <w:rPr>
          <w:lang w:eastAsia="zh-CN"/>
        </w:rPr>
        <w:t xml:space="preserve"> "Management and orchestration; Energy efficiency of 5G".</w:t>
      </w:r>
    </w:p>
    <w:p w14:paraId="598A674D" w14:textId="463CC5AF"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29.518:</w:t>
      </w:r>
      <w:r>
        <w:rPr>
          <w:lang w:eastAsia="zh-CN"/>
        </w:rPr>
        <w:t xml:space="preserve"> "5G System; Access and Mobility Management Services; Stage 3".</w:t>
      </w:r>
    </w:p>
    <w:p w14:paraId="10169786" w14:textId="4A4DA837"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29.503:</w:t>
      </w:r>
      <w:r>
        <w:rPr>
          <w:lang w:eastAsia="zh-CN"/>
        </w:rPr>
        <w:t xml:space="preserve"> "Unified Data Management Services; Stage 3".</w:t>
      </w:r>
    </w:p>
    <w:p w14:paraId="0DD88D11" w14:textId="1A322CF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26.114:</w:t>
      </w:r>
      <w:r>
        <w:rPr>
          <w:lang w:eastAsia="zh-CN"/>
        </w:rPr>
        <w:t xml:space="preserve"> "IP Multimedia Subsystem (IMS); Multimedia Telephony; Media handling and interaction".</w:t>
      </w:r>
    </w:p>
    <w:p w14:paraId="1DC1225D" w14:textId="010A7A00"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26.247:</w:t>
      </w:r>
      <w:r>
        <w:rPr>
          <w:lang w:eastAsia="zh-CN"/>
        </w:rPr>
        <w:t xml:space="preserve"> "Transparent end-to-end Packet-switched Streaming Service (PSS); Progressive Download and Dynamic Adaptive Streaming over HTTP (3GP-DASH)".</w:t>
      </w:r>
    </w:p>
    <w:p w14:paraId="464628A4" w14:textId="4340CF0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26.118:</w:t>
      </w:r>
      <w:r>
        <w:rPr>
          <w:lang w:eastAsia="zh-CN"/>
        </w:rPr>
        <w:t xml:space="preserve"> "Virtual Reality (VR) profiles for streaming applications".</w:t>
      </w:r>
    </w:p>
    <w:p w14:paraId="1CACFF6F" w14:textId="75E4C06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26.346:</w:t>
      </w:r>
      <w:r>
        <w:rPr>
          <w:lang w:eastAsia="zh-CN"/>
        </w:rPr>
        <w:t xml:space="preserve"> "Multimedia Broadcast/Multicast Service (MBMS); Protocols and codecs".</w:t>
      </w:r>
    </w:p>
    <w:p w14:paraId="5DD24FB7" w14:textId="0DAEF9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461895" w:rsidRPr="005D2CF1">
        <w:rPr>
          <w:lang w:eastAsia="zh-CN"/>
        </w:rPr>
        <w:t>3GPP</w:t>
      </w:r>
      <w:r w:rsidR="00461895">
        <w:rPr>
          <w:lang w:eastAsia="zh-CN"/>
        </w:rPr>
        <w:t> </w:t>
      </w:r>
      <w:r w:rsidR="00461895">
        <w:rPr>
          <w:lang w:eastAsia="zh-CN"/>
        </w:rPr>
        <w:t>TS</w:t>
      </w:r>
      <w:r w:rsidR="00461895">
        <w:rPr>
          <w:lang w:eastAsia="zh-CN"/>
        </w:rPr>
        <w:t> </w:t>
      </w:r>
      <w:r w:rsidR="00461895">
        <w:rPr>
          <w:lang w:eastAsia="zh-CN"/>
        </w:rPr>
        <w:t>26.512:</w:t>
      </w:r>
      <w:r>
        <w:rPr>
          <w:lang w:eastAsia="zh-CN"/>
        </w:rPr>
        <w:t xml:space="preserve"> "5G Media Streaming (5GMS); Protocols".</w:t>
      </w:r>
    </w:p>
    <w:p w14:paraId="6C61ABEA" w14:textId="77777777" w:rsidR="00C24DA9" w:rsidRPr="005D2CF1" w:rsidRDefault="00C24DA9" w:rsidP="00C24DA9">
      <w:pPr>
        <w:pStyle w:val="Heading1"/>
      </w:pPr>
      <w:bookmarkStart w:id="14" w:name="_Toc83212367"/>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83212368"/>
      <w:r w:rsidRPr="005D2CF1">
        <w:t>3.1</w:t>
      </w:r>
      <w:r w:rsidRPr="005D2CF1">
        <w:tab/>
        <w:t>Definitions</w:t>
      </w:r>
      <w:bookmarkEnd w:id="15"/>
    </w:p>
    <w:p w14:paraId="62C0CA3F" w14:textId="38AEAFB5" w:rsidR="00C24DA9" w:rsidRPr="005D2CF1" w:rsidRDefault="00C24DA9" w:rsidP="00C24DA9">
      <w:pPr>
        <w:rPr>
          <w:lang w:eastAsia="zh-CN"/>
        </w:rPr>
      </w:pPr>
      <w:r w:rsidRPr="005D2CF1">
        <w:t xml:space="preserve">For the purposes of the present document, the terms and definitions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 term defined in the present document takes precedence over the definition of the same term, if any, in </w:t>
      </w:r>
      <w:r w:rsidR="00461895" w:rsidRPr="005D2CF1">
        <w:t>TR</w:t>
      </w:r>
      <w:r w:rsidR="00461895">
        <w:t> </w:t>
      </w:r>
      <w:r w:rsidR="00461895" w:rsidRPr="005D2CF1">
        <w:t>21.905</w:t>
      </w:r>
      <w:r w:rsidR="00461895">
        <w:t> </w:t>
      </w:r>
      <w:r w:rsidR="00461895" w:rsidRPr="005D2CF1">
        <w:t>[</w:t>
      </w:r>
      <w:r w:rsidRPr="005D2CF1">
        <w:t>1].</w:t>
      </w:r>
    </w:p>
    <w:p w14:paraId="191BCA8D" w14:textId="77777777" w:rsidR="00C24DA9" w:rsidRPr="005D2CF1" w:rsidRDefault="00C24DA9" w:rsidP="00C24DA9">
      <w:pPr>
        <w:pStyle w:val="Heading2"/>
      </w:pPr>
      <w:bookmarkStart w:id="16" w:name="_Toc83212369"/>
      <w:r w:rsidRPr="005D2CF1">
        <w:t>3.2</w:t>
      </w:r>
      <w:r w:rsidRPr="005D2CF1">
        <w:tab/>
        <w:t>Abbreviations</w:t>
      </w:r>
      <w:bookmarkEnd w:id="16"/>
    </w:p>
    <w:p w14:paraId="5A3639C5" w14:textId="6AAD9DAC" w:rsidR="00C24DA9" w:rsidRPr="005D2CF1" w:rsidRDefault="00C24DA9" w:rsidP="00C24DA9">
      <w:pPr>
        <w:keepNext/>
        <w:rPr>
          <w:lang w:eastAsia="zh-CN"/>
        </w:rPr>
      </w:pPr>
      <w:r w:rsidRPr="005D2CF1">
        <w:t xml:space="preserve">For the purposes of the present document, the abbreviations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apply. An abbreviation defined in the present document takes precedence over the definition of the same abbreviation, if any, in </w:t>
      </w:r>
      <w:r w:rsidR="00461895" w:rsidRPr="005D2CF1">
        <w:t>TR</w:t>
      </w:r>
      <w:r w:rsidR="00461895">
        <w:t> </w:t>
      </w:r>
      <w:r w:rsidR="00461895" w:rsidRPr="005D2CF1">
        <w:t>21.905</w:t>
      </w:r>
      <w:r w:rsidR="00461895">
        <w:t> </w:t>
      </w:r>
      <w:r w:rsidR="00461895"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83212370"/>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83212371"/>
      <w:r w:rsidRPr="005D2CF1">
        <w:t>4.1</w:t>
      </w:r>
      <w:r w:rsidRPr="005D2CF1">
        <w:tab/>
        <w:t>General</w:t>
      </w:r>
      <w:bookmarkEnd w:id="18"/>
    </w:p>
    <w:p w14:paraId="1E4139B5" w14:textId="08597F32" w:rsidR="00C24DA9" w:rsidRPr="005D2CF1" w:rsidRDefault="00C24DA9" w:rsidP="00C24DA9">
      <w:pPr>
        <w:rPr>
          <w:lang w:eastAsia="zh-CN"/>
        </w:rPr>
      </w:pPr>
      <w:r w:rsidRPr="005D2CF1">
        <w:rPr>
          <w:lang w:eastAsia="zh-CN"/>
        </w:rPr>
        <w:t xml:space="preserve">The NWDAF (Network Data Analytics Function) is part of the architecture specified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 xml:space="preserve">2] and uses the mechanisms and interfaces specified for 5GC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lastRenderedPageBreak/>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83212372"/>
      <w:r w:rsidRPr="005D2CF1">
        <w:rPr>
          <w:lang w:eastAsia="zh-CN"/>
        </w:rPr>
        <w:t>4.2</w:t>
      </w:r>
      <w:r w:rsidRPr="005D2CF1">
        <w:rPr>
          <w:lang w:eastAsia="zh-CN"/>
        </w:rPr>
        <w:tab/>
        <w:t>Non-roaming architecture</w:t>
      </w:r>
      <w:bookmarkEnd w:id="19"/>
    </w:p>
    <w:p w14:paraId="3C020790" w14:textId="18490CED" w:rsidR="00C75A6F" w:rsidRDefault="00C75A6F" w:rsidP="00C75A6F">
      <w:pPr>
        <w:pStyle w:val="Heading3"/>
      </w:pPr>
      <w:bookmarkStart w:id="20" w:name="_Toc83212373"/>
      <w:r>
        <w:t>4.2.0</w:t>
      </w:r>
      <w:r>
        <w:tab/>
        <w:t>General</w:t>
      </w:r>
      <w:bookmarkEnd w:id="20"/>
    </w:p>
    <w:p w14:paraId="05360460" w14:textId="56C2C0FE" w:rsidR="00C24DA9" w:rsidRPr="005D2CF1" w:rsidRDefault="00C24DA9" w:rsidP="00C24DA9">
      <w:r w:rsidRPr="005D2CF1">
        <w:t xml:space="preserve">As depicted in </w:t>
      </w:r>
      <w:r w:rsidR="009832D0" w:rsidRPr="005D2CF1">
        <w:t>Figure</w:t>
      </w:r>
      <w:r w:rsidR="009832D0">
        <w:t> </w:t>
      </w:r>
      <w:r w:rsidR="009832D0" w:rsidRPr="005D2CF1">
        <w:t>4</w:t>
      </w:r>
      <w:r w:rsidRPr="005D2CF1">
        <w:t>.2-1,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7.5pt" o:ole="">
            <v:imagedata r:id="rId13" o:title=""/>
          </v:shape>
          <o:OLEObject Type="Embed" ProgID="Visio.Drawing.11" ShapeID="_x0000_i1027" DrawAspect="Content" ObjectID="_1693826377" r:id="rId14"/>
        </w:object>
      </w:r>
    </w:p>
    <w:p w14:paraId="6B9E46DE" w14:textId="790A27AB" w:rsidR="00C24DA9" w:rsidRPr="005D2CF1" w:rsidRDefault="00F37571" w:rsidP="00C24DA9">
      <w:pPr>
        <w:pStyle w:val="TF"/>
      </w:pPr>
      <w:r>
        <w:t xml:space="preserve">Figure </w:t>
      </w:r>
      <w:r w:rsidR="009832D0" w:rsidRPr="005D2CF1">
        <w:t>4</w:t>
      </w:r>
      <w:r w:rsidR="00C24DA9" w:rsidRPr="005D2CF1">
        <w:t>.2-1: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737B5B4A" w:rsidR="00FE2C7A" w:rsidRDefault="00FE2C7A" w:rsidP="00C24DA9">
      <w:r>
        <w:t>The 5G System architecture allows NWDAF to collect data from any 5GC NF or OAM using a DCCF.</w:t>
      </w:r>
    </w:p>
    <w:p w14:paraId="0854A2EB" w14:textId="3AA0D249" w:rsidR="00FE2C7A" w:rsidRDefault="00FE2C7A" w:rsidP="006B0714">
      <w:pPr>
        <w:pStyle w:val="TH"/>
      </w:pPr>
      <w:r>
        <w:object w:dxaOrig="8158" w:dyaOrig="3829" w14:anchorId="074F4D49">
          <v:shape id="_x0000_i1028" type="#_x0000_t75" style="width:406.5pt;height:189.75pt" o:ole="">
            <v:imagedata r:id="rId15" o:title=""/>
          </v:shape>
          <o:OLEObject Type="Embed" ProgID="Word.Picture.8" ShapeID="_x0000_i1028" DrawAspect="Content" ObjectID="_1693826378" r:id="rId16"/>
        </w:object>
      </w:r>
    </w:p>
    <w:p w14:paraId="2F626DCD" w14:textId="56542D80" w:rsidR="00FE2C7A" w:rsidRDefault="00F37571" w:rsidP="00320244">
      <w:pPr>
        <w:pStyle w:val="TF"/>
      </w:pPr>
      <w:r>
        <w:t xml:space="preserve">Figure </w:t>
      </w:r>
      <w:r w:rsidR="009832D0">
        <w:t>4</w:t>
      </w:r>
      <w:r w:rsidR="00FE2C7A">
        <w:t>.2-1a: Data Collection architecture using Data Collection Coordination</w:t>
      </w:r>
    </w:p>
    <w:p w14:paraId="2273C070" w14:textId="536C0FBF" w:rsidR="00FE2C7A" w:rsidRDefault="00FE2C7A" w:rsidP="00320244">
      <w:r>
        <w:lastRenderedPageBreak/>
        <w:t>As depicted in figure 4.2-1a,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6A80EAE4" w:rsidR="00C24DA9" w:rsidRPr="005D2CF1" w:rsidRDefault="00C24DA9" w:rsidP="00C24DA9">
      <w:r w:rsidRPr="005D2CF1">
        <w:t xml:space="preserve">As depicted in </w:t>
      </w:r>
      <w:r w:rsidR="009832D0" w:rsidRPr="005D2CF1">
        <w:t>Figure</w:t>
      </w:r>
      <w:r w:rsidR="009832D0">
        <w:t> </w:t>
      </w:r>
      <w:r w:rsidR="009832D0" w:rsidRPr="005D2CF1">
        <w:t>4</w:t>
      </w:r>
      <w:r w:rsidRPr="005D2CF1">
        <w:t>.2-2, the 5G System architecture allows any 5GC NF to request network analytics information from NWDAF</w:t>
      </w:r>
      <w:r w:rsidR="00C75A6F">
        <w:t xml:space="preserve"> with 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5pt;height:67.5pt" o:ole="">
            <v:imagedata r:id="rId17" o:title=""/>
          </v:shape>
          <o:OLEObject Type="Embed" ProgID="Visio.Drawing.11" ShapeID="_x0000_i1029" DrawAspect="Content" ObjectID="_1693826379" r:id="rId18"/>
        </w:object>
      </w:r>
    </w:p>
    <w:p w14:paraId="1C3F605D" w14:textId="37907487" w:rsidR="00C24DA9" w:rsidRPr="005D2CF1" w:rsidRDefault="00F37571" w:rsidP="00C24DA9">
      <w:pPr>
        <w:pStyle w:val="TF"/>
      </w:pPr>
      <w:r>
        <w:t xml:space="preserve">Figure </w:t>
      </w:r>
      <w:r w:rsidR="009832D0" w:rsidRPr="005D2CF1">
        <w:t>4</w:t>
      </w:r>
      <w:r w:rsidR="00C24DA9" w:rsidRPr="005D2CF1">
        <w:t>.2-2: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2202F170" w:rsidR="00C93658" w:rsidRDefault="00C93658">
      <w:r>
        <w:t>The 5G System architecture allows any NF to obtain Analytics from an NWDAF using a DCCF function and associated Ndccf services, as specified in clause 6.1.4.</w:t>
      </w:r>
    </w:p>
    <w:p w14:paraId="59704154" w14:textId="5E6A09B0" w:rsidR="00C75A6F" w:rsidRDefault="00C75A6F" w:rsidP="00320244">
      <w:r>
        <w:t xml:space="preserve">As depicted in </w:t>
      </w:r>
      <w:r w:rsidR="009832D0">
        <w:t>Figure 4</w:t>
      </w:r>
      <w:r>
        <w:t>.2-3, the 5G System architecture allows NWDAF</w:t>
      </w:r>
      <w:r w:rsidR="00934696">
        <w:t xml:space="preserve"> containing Analytics logical function (NWDAF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(NWDAF</w:t>
      </w:r>
      <w:r w:rsidR="00934696">
        <w:t xml:space="preserve"> </w:t>
      </w:r>
      <w:r>
        <w:t>(MTLF)).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0" type="#_x0000_t75" style="width:319.5pt;height:85.5pt" o:ole="">
            <v:imagedata r:id="rId19" o:title=""/>
          </v:shape>
          <o:OLEObject Type="Embed" ProgID="Visio.Drawing.11" ShapeID="_x0000_i1030" DrawAspect="Content" ObjectID="_1693826380" r:id="rId20"/>
        </w:object>
      </w:r>
    </w:p>
    <w:p w14:paraId="6951440F" w14:textId="6B75ED95" w:rsidR="00C75A6F" w:rsidRDefault="00F37571" w:rsidP="00C75A6F">
      <w:pPr>
        <w:pStyle w:val="TF"/>
      </w:pPr>
      <w:r>
        <w:t xml:space="preserve">Figure </w:t>
      </w:r>
      <w:r w:rsidR="009832D0">
        <w:t>4</w:t>
      </w:r>
      <w:r w:rsidR="00C75A6F">
        <w:t xml:space="preserve">.2-3: </w:t>
      </w:r>
      <w:r w:rsidR="00934696">
        <w:t xml:space="preserve">Trained ML </w:t>
      </w:r>
      <w:r w:rsidR="00C75A6F">
        <w:t>Model</w:t>
      </w:r>
      <w:r w:rsidR="00934696">
        <w:t xml:space="preserve"> Provisioning</w:t>
      </w:r>
      <w:r w:rsidR="00C75A6F">
        <w:t xml:space="preserve"> architecture</w:t>
      </w:r>
    </w:p>
    <w:p w14:paraId="14E81F4C" w14:textId="26286D2F" w:rsidR="00C75A6F" w:rsidRDefault="00C75A6F" w:rsidP="00C75A6F">
      <w:r>
        <w:t>The Nnwdaf interface is used by NWDAF</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7C79983A" w14:textId="2B1E8FBF" w:rsidR="00FE2C7A" w:rsidRDefault="00FE2C7A" w:rsidP="00FE2C7A">
      <w:r>
        <w:t>The 5G System architecture allows any 5GC NF to request network analytics information from an NWDAF using a DCCF.</w:t>
      </w:r>
    </w:p>
    <w:p w14:paraId="37EAA6A2" w14:textId="266F7A07" w:rsidR="00FE2C7A" w:rsidRDefault="00FE2C7A" w:rsidP="006B0714">
      <w:pPr>
        <w:pStyle w:val="TH"/>
      </w:pPr>
      <w:r>
        <w:object w:dxaOrig="8132" w:dyaOrig="3789" w14:anchorId="0721D4BA">
          <v:shape id="_x0000_i1031" type="#_x0000_t75" style="width:407.25pt;height:188.25pt" o:ole="">
            <v:imagedata r:id="rId21" o:title=""/>
          </v:shape>
          <o:OLEObject Type="Embed" ProgID="Word.Picture.8" ShapeID="_x0000_i1031" DrawAspect="Content" ObjectID="_1693826381" r:id="rId22"/>
        </w:object>
      </w:r>
    </w:p>
    <w:p w14:paraId="4A0893EE" w14:textId="2CEFDB0A" w:rsidR="00FE2C7A" w:rsidRDefault="00F37571" w:rsidP="00FE2C7A">
      <w:pPr>
        <w:pStyle w:val="TF"/>
      </w:pPr>
      <w:r>
        <w:t xml:space="preserve">Figure </w:t>
      </w:r>
      <w:r w:rsidR="009832D0">
        <w:t>4</w:t>
      </w:r>
      <w:r w:rsidR="00FE2C7A">
        <w:t>.2-4: Network Data Analytics Exposure architecture using Data Collection Coordination</w:t>
      </w:r>
    </w:p>
    <w:p w14:paraId="65879D8A" w14:textId="43E8CAB6" w:rsidR="00FE2C7A" w:rsidRDefault="00FE2C7A" w:rsidP="00320244">
      <w:r>
        <w:t xml:space="preserve">As depicted in </w:t>
      </w:r>
      <w:r w:rsidR="009832D0">
        <w:t>Figure 4</w:t>
      </w:r>
      <w:r>
        <w:t>.2-4,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077F191E" w14:textId="200BB709" w:rsidR="00C75A6F" w:rsidRDefault="00C75A6F" w:rsidP="00C75A6F">
      <w:pPr>
        <w:pStyle w:val="Heading3"/>
      </w:pPr>
      <w:bookmarkStart w:id="21" w:name="_Toc83212374"/>
      <w:r>
        <w:t>4.2.1</w:t>
      </w:r>
      <w:r>
        <w:tab/>
        <w:t>Analytics Data Repository Function</w:t>
      </w:r>
      <w:bookmarkEnd w:id="21"/>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0E0AB8" w:rsidR="00C75A6F" w:rsidRDefault="00C75A6F" w:rsidP="00320244">
      <w:pPr>
        <w:pStyle w:val="B1"/>
      </w:pPr>
      <w:r>
        <w:t>-</w:t>
      </w:r>
      <w:r>
        <w:tab/>
        <w:t xml:space="preserve">The ADRF checks if the Data Consumer is authorized to access ADRF services and provides the requested data using the procedures specified in </w:t>
      </w:r>
      <w:r w:rsidR="00461895">
        <w:t>TS</w:t>
      </w:r>
      <w:r w:rsidR="00461895">
        <w:t> </w:t>
      </w:r>
      <w:r w:rsidR="00461895">
        <w:t>23.501</w:t>
      </w:r>
      <w:r w:rsidR="00461895">
        <w:t> </w:t>
      </w:r>
      <w:r w:rsidR="00461895">
        <w:t>[</w:t>
      </w:r>
      <w:r>
        <w:t>2] clause 7.1.4.</w:t>
      </w:r>
    </w:p>
    <w:p w14:paraId="0E6C671A" w14:textId="6EB1F436" w:rsidR="009832D0" w:rsidRDefault="009832D0" w:rsidP="00F0713C">
      <w:pPr>
        <w:pStyle w:val="TH"/>
      </w:pPr>
      <w:r>
        <w:object w:dxaOrig="8926" w:dyaOrig="4156" w14:anchorId="64C82EA2">
          <v:shape id="_x0000_i1032" type="#_x0000_t75" style="width:447pt;height:209.25pt" o:ole="">
            <v:imagedata r:id="rId23" o:title=""/>
          </v:shape>
          <o:OLEObject Type="Embed" ProgID="Visio.Drawing.15" ShapeID="_x0000_i1032" DrawAspect="Content" ObjectID="_1693826382"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2" w:name="_Toc83212375"/>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83212376"/>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83212377"/>
      <w:r w:rsidRPr="005D2CF1">
        <w:t>5.1</w:t>
      </w:r>
      <w:r w:rsidRPr="005D2CF1">
        <w:tab/>
        <w:t>General</w:t>
      </w:r>
      <w:bookmarkEnd w:id="24"/>
    </w:p>
    <w:p w14:paraId="10697845" w14:textId="0C766958" w:rsidR="00C24DA9" w:rsidRPr="005D2CF1" w:rsidRDefault="00C24DA9" w:rsidP="00C24DA9">
      <w:r w:rsidRPr="005D2CF1">
        <w:t>The NWDAF provides analytics to 5GC NFs, and OAM as defined in clause 7.</w:t>
      </w:r>
      <w:r w:rsidR="00C75A6F">
        <w:t xml:space="preserve"> An NWDAF can be decomposed into:</w:t>
      </w:r>
    </w:p>
    <w:p w14:paraId="3523C68F" w14:textId="20033B48" w:rsidR="00C75A6F" w:rsidRDefault="00C75A6F" w:rsidP="00320244">
      <w:pPr>
        <w:pStyle w:val="B1"/>
      </w:pPr>
      <w:r>
        <w:t>-</w:t>
      </w:r>
      <w:r>
        <w:tab/>
      </w:r>
      <w:r w:rsidRPr="00320244">
        <w:rPr>
          <w:b/>
          <w:bCs/>
        </w:rPr>
        <w:t>Analytics logical function (AnLF):</w:t>
      </w:r>
      <w:r>
        <w:t xml:space="preserve"> An NWDAF containing the Analytics logical function, denoted as NWDAF</w:t>
      </w:r>
      <w:r w:rsidR="00934696">
        <w:t xml:space="preserve"> </w:t>
      </w:r>
      <w:r>
        <w:t>(AnLF), can perform inference, derive analytics information (i.e. derives statistics and/or predictions based on Analytics Consumer request) and expose analytics service i.e. Nnwdaf_AnalyticsSubscription or Nnwdaf_AnalyticsInfo.</w:t>
      </w:r>
    </w:p>
    <w:p w14:paraId="6E46B9AE" w14:textId="7A34F1DA" w:rsidR="00C75A6F" w:rsidRDefault="00C75A6F" w:rsidP="00320244">
      <w:pPr>
        <w:pStyle w:val="B1"/>
      </w:pPr>
      <w:r>
        <w:t>-</w:t>
      </w:r>
      <w:r>
        <w:tab/>
      </w:r>
      <w:r w:rsidRPr="00320244">
        <w:rPr>
          <w:b/>
          <w:bCs/>
        </w:rPr>
        <w:t>Model Training logical function (MTLF):</w:t>
      </w:r>
      <w:r>
        <w:t xml:space="preserve"> An NWDAF containing the Model Training logical function, denoted as NWDAF</w:t>
      </w:r>
      <w:r w:rsidR="00934696">
        <w:t xml:space="preserve"> </w:t>
      </w:r>
      <w:r>
        <w:t xml:space="preserve">(MTLF),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07D2F924" w:rsidR="00C75A6F" w:rsidRDefault="00C75A6F" w:rsidP="00320244">
      <w:pPr>
        <w:pStyle w:val="NO"/>
      </w:pPr>
      <w:r>
        <w:t>NOTE 1:</w:t>
      </w:r>
      <w:r>
        <w:tab/>
        <w:t>NWDAF can contain Model Training logical function, Analytics logical function, or both. An NWDAF contains both logical functions and is denoted as NWDAF, unless explicitly mentioned as NWDAF</w:t>
      </w:r>
      <w:r w:rsidR="00934696">
        <w:t xml:space="preserve"> </w:t>
      </w:r>
      <w:r>
        <w:t>(AnLF) and NWDAF</w:t>
      </w:r>
      <w:r w:rsidR="00934696">
        <w:t xml:space="preserve"> </w:t>
      </w:r>
      <w:r>
        <w:t>(MTLF).</w:t>
      </w:r>
    </w:p>
    <w:p w14:paraId="74580C24" w14:textId="23081B66" w:rsidR="00C75A6F" w:rsidRDefault="00C75A6F" w:rsidP="00320244">
      <w:pPr>
        <w:pStyle w:val="NO"/>
      </w:pPr>
      <w:r>
        <w:t>NOTE 2:</w:t>
      </w:r>
      <w:r>
        <w:tab/>
        <w:t>Pre-trained ML model storage and provisioning to NWDAF is out of the scope of 3GPP.</w:t>
      </w:r>
    </w:p>
    <w:p w14:paraId="769CDD1C" w14:textId="1FDECD0B"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 NWDAF (MTLF) ID(s) and the analytics ID(s) supported by each NWDAF containing MTLF to retrieve trained ML models. An NWDAF containing AnLF uses NWDAF discovery for NWDAF(MTLF) within the set of configured NWDAF containing MTLF ID(s), if necessary.</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1FA89B39" w:rsidR="009832D0" w:rsidRDefault="009832D0" w:rsidP="00C24DA9">
      <w:pPr>
        <w:rPr>
          <w:lang w:eastAsia="zh-CN"/>
        </w:rPr>
      </w:pPr>
      <w:r>
        <w:rPr>
          <w:lang w:eastAsia="zh-CN"/>
        </w:rPr>
        <w:lastRenderedPageBreak/>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model information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005A4B58" w:rsidR="00FE3E1A" w:rsidRDefault="00FE3E1A" w:rsidP="00C24DA9">
      <w:pPr>
        <w:rPr>
          <w:lang w:eastAsia="zh-CN"/>
        </w:rPr>
      </w:pPr>
      <w:r>
        <w:rPr>
          <w:lang w:eastAsia="zh-CN"/>
        </w:rPr>
        <w:t>In order to support NFs to discover and select an NWDAF instance containing MLTF,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4A968DDA" w14:textId="51A852C2" w:rsidR="0095211A" w:rsidRDefault="0095211A" w:rsidP="00F0713C">
      <w:pPr>
        <w:pStyle w:val="NO"/>
      </w:pPr>
      <w:r>
        <w:t>NOTE 4:</w:t>
      </w:r>
      <w:r>
        <w:tab/>
        <w:t>The NWDAF(MTLF) registers the ML model provisioning service when it has trained ML model(s) for the Analytics ID.</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0BB890BF"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information for the UE</w:t>
      </w:r>
      <w:r w:rsidR="00223DFF">
        <w:rPr>
          <w:lang w:eastAsia="ko-KR"/>
        </w:rPr>
        <w:t>(s)</w:t>
      </w:r>
      <w:r>
        <w:rPr>
          <w:lang w:eastAsia="ko-KR"/>
        </w:rPr>
        <w:t xml:space="preserve"> (see clause 6.1B.4) for a related Analytics ID.</w:t>
      </w:r>
    </w:p>
    <w:p w14:paraId="76DE3DFF" w14:textId="25A77609" w:rsidR="00FD3E6B" w:rsidRDefault="00FD3E6B" w:rsidP="00F0713C">
      <w:pPr>
        <w:pStyle w:val="NO"/>
        <w:rPr>
          <w:lang w:eastAsia="ko-KR"/>
        </w:rPr>
      </w:pPr>
      <w:r>
        <w:rPr>
          <w:lang w:eastAsia="ko-KR"/>
        </w:rPr>
        <w:t>NOTE 5:</w:t>
      </w:r>
      <w:r>
        <w:rPr>
          <w:lang w:eastAsia="ko-KR"/>
        </w:rPr>
        <w:tab/>
        <w:t>The procedures for data collection for UE related analytics need to take user consent into account, how to do this depends on the decisions of SA WG3.</w:t>
      </w:r>
    </w:p>
    <w:p w14:paraId="36B2E38F" w14:textId="2300F5B1" w:rsidR="00C24DA9" w:rsidRPr="005D2CF1" w:rsidRDefault="00C24DA9" w:rsidP="00C24DA9">
      <w:pPr>
        <w:pStyle w:val="Heading2"/>
        <w:rPr>
          <w:lang w:eastAsia="ko-KR"/>
        </w:rPr>
      </w:pPr>
      <w:bookmarkStart w:id="25" w:name="_Toc83212378"/>
      <w:r w:rsidRPr="005D2CF1">
        <w:rPr>
          <w:lang w:eastAsia="ko-KR"/>
        </w:rPr>
        <w:t>5.2</w:t>
      </w:r>
      <w:r w:rsidRPr="005D2CF1">
        <w:rPr>
          <w:lang w:eastAsia="ko-KR"/>
        </w:rPr>
        <w:tab/>
        <w:t>NWDAF Discovery and Selection</w:t>
      </w:r>
      <w:bookmarkEnd w:id="25"/>
    </w:p>
    <w:p w14:paraId="07D0BE0B" w14:textId="6C74BBEE"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model information</w:t>
      </w:r>
      <w:r w:rsidRPr="005D2CF1">
        <w:t xml:space="preserve"> by using the NWDAF discovery principles defined in clause 6.3.13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31E2E4C8" w:rsidR="00934696" w:rsidRDefault="00934696" w:rsidP="00CB00E9">
      <w:pPr>
        <w:rPr>
          <w:lang w:eastAsia="zh-CN"/>
        </w:rPr>
      </w:pPr>
      <w:r>
        <w:rPr>
          <w:lang w:eastAsia="zh-CN"/>
        </w:rPr>
        <w:t>In order to discover an NWDAF (AnLF)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lastRenderedPageBreak/>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4AADBDC" w:rsidR="00934696" w:rsidRDefault="00934696" w:rsidP="00F0713C">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r w:rsidR="00223DFF">
        <w:rPr>
          <w:lang w:eastAsia="zh-CN"/>
        </w:rPr>
        <w:t xml:space="preserve">the given </w:t>
      </w:r>
      <w:r>
        <w:rPr>
          <w:lang w:eastAsia="zh-CN"/>
        </w:rPr>
        <w:t>UE.</w:t>
      </w:r>
    </w:p>
    <w:p w14:paraId="707B65AE" w14:textId="516F5FC7"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2].</w:t>
      </w:r>
    </w:p>
    <w:p w14:paraId="7DE70CD5" w14:textId="77777777" w:rsidR="0095211A" w:rsidRDefault="0095211A" w:rsidP="0095211A">
      <w:pPr>
        <w:rPr>
          <w:lang w:eastAsia="zh-CN"/>
        </w:rPr>
      </w:pPr>
      <w:r>
        <w:rPr>
          <w:lang w:eastAsia="zh-CN"/>
        </w:rPr>
        <w:t>In order to discover an NWDAF(MTLF):</w:t>
      </w:r>
    </w:p>
    <w:p w14:paraId="23E44808" w14:textId="5CB0248A" w:rsidR="0095211A" w:rsidRDefault="0095211A" w:rsidP="00F0713C">
      <w:pPr>
        <w:pStyle w:val="B1"/>
        <w:rPr>
          <w:lang w:eastAsia="zh-CN"/>
        </w:rPr>
      </w:pPr>
      <w:r>
        <w:rPr>
          <w:lang w:eastAsia="zh-CN"/>
        </w:rPr>
        <w:t>-</w:t>
      </w:r>
      <w:r>
        <w:rPr>
          <w:lang w:eastAsia="zh-CN"/>
        </w:rPr>
        <w:tab/>
        <w:t xml:space="preserve">During the NWDAF(MTLF) registration, an NWDAF(MTLF) may include in the registration request to NRF, the </w:t>
      </w:r>
      <w:r w:rsidR="00D87408">
        <w:rPr>
          <w:lang w:eastAsia="zh-CN"/>
        </w:rPr>
        <w:t xml:space="preserve">ML model </w:t>
      </w:r>
      <w:r>
        <w:rPr>
          <w:lang w:eastAsia="zh-CN"/>
        </w:rPr>
        <w:t>Filter information as described in clause 6.2A.2 for the trained ML model per Analytics ID(s), if available.</w:t>
      </w:r>
    </w:p>
    <w:p w14:paraId="07AC301A" w14:textId="6C76B838" w:rsidR="0095211A" w:rsidRDefault="0095211A" w:rsidP="00F0713C">
      <w:pPr>
        <w:pStyle w:val="B1"/>
        <w:rPr>
          <w:lang w:eastAsia="zh-CN"/>
        </w:rPr>
      </w:pPr>
      <w:r>
        <w:rPr>
          <w:lang w:eastAsia="zh-CN"/>
        </w:rPr>
        <w:t>-</w:t>
      </w:r>
      <w:r>
        <w:rPr>
          <w:lang w:eastAsia="zh-CN"/>
        </w:rPr>
        <w:tab/>
        <w:t xml:space="preserve">During the NWDAF(MTLF) discovery, the NRF may return one or more candidate NWDAF(MTLF) instance(s) to the NF consumer and each candidate NWDAF(MTLF) instance includes the </w:t>
      </w:r>
      <w:r w:rsidR="00D87408">
        <w:rPr>
          <w:lang w:eastAsia="zh-CN"/>
        </w:rPr>
        <w:t xml:space="preserve">ML model </w:t>
      </w:r>
      <w:r>
        <w:rPr>
          <w:lang w:eastAsia="zh-CN"/>
        </w:rPr>
        <w:t>Filter information for the trained ML model per Analytics ID(s), if available.</w:t>
      </w:r>
    </w:p>
    <w:p w14:paraId="10B12278" w14:textId="7E41E753"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6" w:name="_Toc83212379"/>
      <w:r>
        <w:rPr>
          <w:lang w:eastAsia="zh-CN"/>
        </w:rPr>
        <w:t>5A</w:t>
      </w:r>
      <w:r>
        <w:rPr>
          <w:lang w:eastAsia="zh-CN"/>
        </w:rPr>
        <w:tab/>
        <w:t>Data Collection Coordination and Delivery Functional Description</w:t>
      </w:r>
      <w:bookmarkEnd w:id="26"/>
    </w:p>
    <w:p w14:paraId="7911D1CF" w14:textId="77777777" w:rsidR="00FE2C7A" w:rsidRDefault="00FE2C7A" w:rsidP="00320244">
      <w:pPr>
        <w:pStyle w:val="Heading2"/>
        <w:rPr>
          <w:lang w:eastAsia="zh-CN"/>
        </w:rPr>
      </w:pPr>
      <w:bookmarkStart w:id="27" w:name="_Toc83212380"/>
      <w:r>
        <w:rPr>
          <w:lang w:eastAsia="zh-CN"/>
        </w:rPr>
        <w:t>5A.1</w:t>
      </w:r>
      <w:r>
        <w:rPr>
          <w:lang w:eastAsia="zh-CN"/>
        </w:rPr>
        <w:tab/>
        <w:t>General</w:t>
      </w:r>
      <w:bookmarkEnd w:id="27"/>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77777777" w:rsidR="00FE2C7A" w:rsidRDefault="00FE2C7A" w:rsidP="00320244">
      <w:pPr>
        <w:pStyle w:val="NO"/>
        <w:rPr>
          <w:lang w:eastAsia="zh-CN"/>
        </w:rPr>
      </w:pPr>
      <w:r>
        <w:rPr>
          <w:lang w:eastAsia="zh-CN"/>
        </w:rPr>
        <w:lastRenderedPageBreak/>
        <w:t>NOTE:</w:t>
      </w:r>
      <w:r>
        <w:rPr>
          <w:lang w:eastAsia="zh-CN"/>
        </w:rPr>
        <w:tab/>
        <w:t>Data may be collected directly from an AF or be collected from an AF via an NEF.</w:t>
      </w:r>
    </w:p>
    <w:p w14:paraId="456AFDA2" w14:textId="77777777" w:rsidR="00FE2C7A" w:rsidRDefault="00FE2C7A" w:rsidP="00320244">
      <w:pPr>
        <w:pStyle w:val="Heading2"/>
        <w:rPr>
          <w:lang w:eastAsia="zh-CN"/>
        </w:rPr>
      </w:pPr>
      <w:bookmarkStart w:id="28" w:name="_Toc83212381"/>
      <w:r>
        <w:rPr>
          <w:lang w:eastAsia="zh-CN"/>
        </w:rPr>
        <w:t>5A.2</w:t>
      </w:r>
      <w:r>
        <w:rPr>
          <w:lang w:eastAsia="zh-CN"/>
        </w:rPr>
        <w:tab/>
        <w:t>Data Collection Coordination</w:t>
      </w:r>
      <w:bookmarkEnd w:id="28"/>
    </w:p>
    <w:p w14:paraId="7219016D" w14:textId="46964355"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65E47DEB" w14:textId="5DFFB4A0" w:rsidR="00FE2C7A"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t>
      </w:r>
      <w:r w:rsidR="00F37571">
        <w:rPr>
          <w:lang w:eastAsia="zh-CN"/>
        </w:rPr>
        <w:t xml:space="preserve">Service Operation, Analytics/Data Specification, </w:t>
      </w:r>
      <w:r>
        <w:rPr>
          <w:lang w:eastAsia="zh-CN"/>
        </w:rPr>
        <w:t>ADRF ID or NWDAF ID) with the DCCF.</w:t>
      </w:r>
      <w:r w:rsidR="00F37571">
        <w:rPr>
          <w:lang w:eastAsia="zh-CN"/>
        </w:rPr>
        <w:t xml:space="preserve"> "Service Operation" identifies the service used to collect the data or analytics from a Data Source (e.g. Namf_EventExposure_Subscribe or Nnwdaf_AnalyticsSubscription_Subscribe). "Analytics/Data Specification" is the "Service Operation" specific parameters that identify the collected data (i.e. Analytics ID(s) / Event ID (s), Target of Event Reporting, Event Filter, etc.). NWDAF ID or ADRF ID specify the ADRF or NWDAF which registers data collection profile.</w:t>
      </w:r>
      <w:r>
        <w:rPr>
          <w:lang w:eastAsia="zh-CN"/>
        </w:rPr>
        <w:t xml:space="preserve"> The DCCF may then determine certain historical data may be available in the NWDAF or ADRF and coordinate collection of data from the NWDAF or ADRF based on the data collection profile.</w:t>
      </w:r>
    </w:p>
    <w:p w14:paraId="120F6CD6" w14:textId="77777777"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7777777" w:rsidR="00FE2C7A" w:rsidRDefault="00FE2C7A" w:rsidP="00320244">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9" w:name="_Toc83212382"/>
      <w:r>
        <w:rPr>
          <w:lang w:eastAsia="zh-CN"/>
        </w:rPr>
        <w:lastRenderedPageBreak/>
        <w:t>5A.3</w:t>
      </w:r>
      <w:r>
        <w:rPr>
          <w:lang w:eastAsia="zh-CN"/>
        </w:rPr>
        <w:tab/>
        <w:t>Data Delivery</w:t>
      </w:r>
      <w:bookmarkEnd w:id="29"/>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0" w:name="_Toc83212383"/>
      <w:r>
        <w:rPr>
          <w:lang w:eastAsia="zh-CN"/>
        </w:rPr>
        <w:t>5A.3.1</w:t>
      </w:r>
      <w:r>
        <w:rPr>
          <w:lang w:eastAsia="zh-CN"/>
        </w:rPr>
        <w:tab/>
        <w:t>Data Delivery via the DCCF</w:t>
      </w:r>
      <w:bookmarkEnd w:id="30"/>
    </w:p>
    <w:p w14:paraId="5275C08B" w14:textId="69530113" w:rsidR="00FE2C7A" w:rsidRDefault="00FE2C7A" w:rsidP="006B0714">
      <w:pPr>
        <w:pStyle w:val="TH"/>
      </w:pPr>
      <w:r>
        <w:object w:dxaOrig="8132" w:dyaOrig="3792" w14:anchorId="0EFB1C34">
          <v:shape id="_x0000_i1033" type="#_x0000_t75" style="width:407.25pt;height:188.25pt" o:ole="">
            <v:imagedata r:id="rId25" o:title=""/>
          </v:shape>
          <o:OLEObject Type="Embed" ProgID="Word.Picture.8" ShapeID="_x0000_i1033" DrawAspect="Content" ObjectID="_1693826383"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31" w:name="_Toc83212384"/>
      <w:r>
        <w:rPr>
          <w:lang w:eastAsia="zh-CN"/>
        </w:rPr>
        <w:lastRenderedPageBreak/>
        <w:t>5A.3.2</w:t>
      </w:r>
      <w:r>
        <w:rPr>
          <w:lang w:eastAsia="zh-CN"/>
        </w:rPr>
        <w:tab/>
        <w:t>Data Delivery via a Messaging Framework</w:t>
      </w:r>
      <w:bookmarkEnd w:id="31"/>
    </w:p>
    <w:bookmarkStart w:id="32" w:name="_MON_1678000493"/>
    <w:bookmarkEnd w:id="32"/>
    <w:p w14:paraId="6F3ECC50" w14:textId="50C09452" w:rsidR="00FE2C7A" w:rsidRDefault="00FE2C7A" w:rsidP="00FE2C7A">
      <w:pPr>
        <w:pStyle w:val="TH"/>
      </w:pPr>
      <w:r>
        <w:object w:dxaOrig="8905" w:dyaOrig="4167" w14:anchorId="1421C993">
          <v:shape id="_x0000_i1034" type="#_x0000_t75" style="width:444pt;height:206.25pt" o:ole="">
            <v:imagedata r:id="rId27" o:title=""/>
          </v:shape>
          <o:OLEObject Type="Embed" ProgID="Word.Picture.8" ShapeID="_x0000_i1034" DrawAspect="Content" ObjectID="_1693826384"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77777777" w:rsidR="00FE2C7A" w:rsidRDefault="00FE2C7A" w:rsidP="00FE2C7A">
      <w:pPr>
        <w:rPr>
          <w:lang w:eastAsia="zh-CN"/>
        </w:rPr>
      </w:pPr>
      <w:r>
        <w:rPr>
          <w:lang w:eastAsia="zh-CN"/>
        </w:rPr>
        <w:t>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messaging framework and requests from 3GPP Consumers result in messaging framework specific subscriptions. Alternatively, the Messaging Framework may support other protocols outside of the scope of 3GPP.</w:t>
      </w:r>
    </w:p>
    <w:p w14:paraId="200659C8" w14:textId="77777777" w:rsidR="00FE2C7A" w:rsidRDefault="00FE2C7A" w:rsidP="00FE2C7A">
      <w:pPr>
        <w:rPr>
          <w:lang w:eastAsia="zh-CN"/>
        </w:rPr>
      </w:pPr>
      <w:r>
        <w:rPr>
          <w:lang w:eastAsia="zh-CN"/>
        </w:rPr>
        <w:t>The Messaging Framework Adaptor NF offers services that enable the 5GS to interact with the messaging framework:</w:t>
      </w:r>
    </w:p>
    <w:p w14:paraId="7200A41B" w14:textId="77777777"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 to each Data Consumer or notification endpoint after formatting and processing of data received by the messaging framework.</w:t>
      </w:r>
    </w:p>
    <w:p w14:paraId="7201F894" w14:textId="77777777" w:rsidR="00FE2C7A" w:rsidRDefault="00FE2C7A" w:rsidP="00320244">
      <w:pPr>
        <w:pStyle w:val="B1"/>
        <w:rPr>
          <w:lang w:eastAsia="zh-CN"/>
        </w:rPr>
      </w:pPr>
      <w:r>
        <w:rPr>
          <w:lang w:eastAsia="zh-CN"/>
        </w:rPr>
        <w:t>-</w:t>
      </w:r>
      <w:r>
        <w:rPr>
          <w:lang w:eastAsia="zh-CN"/>
        </w:rPr>
        <w:tab/>
        <w:t>3GPP DCCF Adaptor (3DA) Data Management Service: Nmfaf_3daDataManagement Service enables the DCCF to convey to the messaging framework, information about the data the messaging framework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7777777" w:rsidR="00FE2C7A" w:rsidRDefault="00FE2C7A" w:rsidP="00320244">
      <w:pPr>
        <w:pStyle w:val="B1"/>
        <w:rPr>
          <w:lang w:eastAsia="zh-CN"/>
        </w:rPr>
      </w:pPr>
      <w:r>
        <w:rPr>
          <w:lang w:eastAsia="zh-CN"/>
        </w:rPr>
        <w:t>-</w:t>
      </w:r>
      <w:r>
        <w:rPr>
          <w:lang w:eastAsia="zh-CN"/>
        </w:rPr>
        <w:tab/>
        <w:t>If the requested data is not currently being collected from a Data Source, the DCCF sends a new subscription/request towards the Data Source with the notification target specified as the messaging framework.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3" w:name="_Toc83212385"/>
      <w:r>
        <w:rPr>
          <w:lang w:eastAsia="zh-CN"/>
        </w:rPr>
        <w:t>5A.4</w:t>
      </w:r>
      <w:r>
        <w:rPr>
          <w:lang w:eastAsia="zh-CN"/>
        </w:rPr>
        <w:tab/>
        <w:t>Data Formatting and Processing</w:t>
      </w:r>
      <w:bookmarkEnd w:id="33"/>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6E543F01" w14:textId="77777777"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6375B9A7"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sidR="00220F2B">
        <w:rPr>
          <w:lang w:eastAsia="zh-CN"/>
        </w:rPr>
        <w:t>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4" w:name="_Toc83212386"/>
      <w:r>
        <w:rPr>
          <w:lang w:eastAsia="zh-CN"/>
        </w:rPr>
        <w:t>5A.5</w:t>
      </w:r>
      <w:r>
        <w:rPr>
          <w:lang w:eastAsia="zh-CN"/>
        </w:rPr>
        <w:tab/>
        <w:t>Historical Data Handling</w:t>
      </w:r>
      <w:bookmarkEnd w:id="34"/>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5" w:name="_Toc83212387"/>
      <w:r>
        <w:rPr>
          <w:lang w:eastAsia="zh-CN"/>
        </w:rPr>
        <w:t>5B</w:t>
      </w:r>
      <w:r>
        <w:rPr>
          <w:lang w:eastAsia="zh-CN"/>
        </w:rPr>
        <w:tab/>
        <w:t>Analytics Data Repository Functional Description</w:t>
      </w:r>
      <w:bookmarkEnd w:id="35"/>
    </w:p>
    <w:p w14:paraId="075E98B1" w14:textId="77777777" w:rsidR="00EA40C3" w:rsidRDefault="00EA40C3" w:rsidP="00F0713C">
      <w:pPr>
        <w:pStyle w:val="Heading2"/>
        <w:rPr>
          <w:lang w:eastAsia="zh-CN"/>
        </w:rPr>
      </w:pPr>
      <w:bookmarkStart w:id="36" w:name="_Toc83212388"/>
      <w:r>
        <w:rPr>
          <w:lang w:eastAsia="zh-CN"/>
        </w:rPr>
        <w:t>5B.1</w:t>
      </w:r>
      <w:r>
        <w:rPr>
          <w:lang w:eastAsia="zh-CN"/>
        </w:rPr>
        <w:tab/>
        <w:t>General</w:t>
      </w:r>
      <w:bookmarkEnd w:id="36"/>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37" w:name="_Toc83212389"/>
      <w:r w:rsidRPr="005D2CF1">
        <w:rPr>
          <w:lang w:eastAsia="zh-CN"/>
        </w:rPr>
        <w:t>6</w:t>
      </w:r>
      <w:r w:rsidRPr="005D2CF1">
        <w:rPr>
          <w:lang w:eastAsia="zh-CN"/>
        </w:rPr>
        <w:tab/>
        <w:t>Procedures to Support Network Data Analytics</w:t>
      </w:r>
      <w:bookmarkEnd w:id="37"/>
    </w:p>
    <w:p w14:paraId="118B5892" w14:textId="77777777" w:rsidR="00C24DA9" w:rsidRPr="005D2CF1" w:rsidRDefault="00C24DA9" w:rsidP="00C24DA9">
      <w:pPr>
        <w:pStyle w:val="Heading2"/>
        <w:rPr>
          <w:lang w:eastAsia="ko-KR"/>
        </w:rPr>
      </w:pPr>
      <w:bookmarkStart w:id="38" w:name="_Toc83212390"/>
      <w:r w:rsidRPr="005D2CF1">
        <w:rPr>
          <w:lang w:eastAsia="ko-KR"/>
        </w:rPr>
        <w:t>6.0</w:t>
      </w:r>
      <w:r w:rsidRPr="005D2CF1">
        <w:rPr>
          <w:lang w:eastAsia="ko-KR"/>
        </w:rPr>
        <w:tab/>
        <w:t>General</w:t>
      </w:r>
      <w:bookmarkEnd w:id="3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9" w:name="_Toc83212391"/>
      <w:r w:rsidRPr="005D2CF1">
        <w:rPr>
          <w:lang w:eastAsia="ko-KR"/>
        </w:rPr>
        <w:lastRenderedPageBreak/>
        <w:t>6.1</w:t>
      </w:r>
      <w:r w:rsidRPr="005D2CF1">
        <w:rPr>
          <w:lang w:eastAsia="ko-KR"/>
        </w:rPr>
        <w:tab/>
        <w:t>Procedures for analytics exposure</w:t>
      </w:r>
      <w:bookmarkEnd w:id="39"/>
    </w:p>
    <w:p w14:paraId="55A898A1" w14:textId="77777777" w:rsidR="00C24DA9" w:rsidRPr="005D2CF1" w:rsidRDefault="00C24DA9" w:rsidP="00C24DA9">
      <w:pPr>
        <w:pStyle w:val="Heading3"/>
        <w:rPr>
          <w:lang w:eastAsia="ko-KR"/>
        </w:rPr>
      </w:pPr>
      <w:bookmarkStart w:id="40" w:name="_Toc83212392"/>
      <w:r w:rsidRPr="005D2CF1">
        <w:rPr>
          <w:lang w:eastAsia="ko-KR"/>
        </w:rPr>
        <w:t>6.1.1</w:t>
      </w:r>
      <w:r w:rsidRPr="005D2CF1">
        <w:rPr>
          <w:lang w:eastAsia="ko-KR"/>
        </w:rPr>
        <w:tab/>
        <w:t>Analytics Subscribe/Unsubscribe</w:t>
      </w:r>
      <w:bookmarkEnd w:id="40"/>
    </w:p>
    <w:p w14:paraId="3FF4401D" w14:textId="77777777" w:rsidR="00C24DA9" w:rsidRPr="005D2CF1" w:rsidRDefault="00C24DA9" w:rsidP="00C24DA9">
      <w:pPr>
        <w:pStyle w:val="Heading4"/>
      </w:pPr>
      <w:bookmarkStart w:id="41" w:name="_Toc83212393"/>
      <w:r w:rsidRPr="005D2CF1">
        <w:t>6.1.1.1</w:t>
      </w:r>
      <w:r w:rsidRPr="005D2CF1">
        <w:tab/>
        <w:t>Analytics subscribe/unsubscribe by NWDAF service consumer</w:t>
      </w:r>
      <w:bookmarkEnd w:id="4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2" w:name="_MON_1609748713"/>
    <w:bookmarkEnd w:id="42"/>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pt;height:127.5pt" o:ole="">
            <v:imagedata r:id="rId29" o:title=""/>
          </v:shape>
          <o:OLEObject Type="Embed" ProgID="Word.Picture.8" ShapeID="_x0000_i1035" DrawAspect="Content" ObjectID="_1693826385"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4B11DF4"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Termination Request.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3" w:name="_Toc83212394"/>
      <w:r w:rsidRPr="005D2CF1">
        <w:t>6.1.1.2</w:t>
      </w:r>
      <w:r w:rsidRPr="005D2CF1">
        <w:tab/>
        <w:t>Analytics subscribe/unsubscribe by AFs via NEF</w:t>
      </w:r>
      <w:bookmarkEnd w:id="4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5pt;height:180pt" o:ole="">
            <v:imagedata r:id="rId31" o:title=""/>
          </v:shape>
          <o:OLEObject Type="Embed" ProgID="Visio.Drawing.11" ShapeID="_x0000_i1036" DrawAspect="Content" ObjectID="_1693826386"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0830A05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5491CAD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181A3F88"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4" w:name="_Toc83212395"/>
      <w:r w:rsidRPr="005D2CF1">
        <w:rPr>
          <w:lang w:eastAsia="ko-KR"/>
        </w:rPr>
        <w:t>6.1.2</w:t>
      </w:r>
      <w:r w:rsidRPr="005D2CF1">
        <w:rPr>
          <w:lang w:eastAsia="ko-KR"/>
        </w:rPr>
        <w:tab/>
        <w:t>Analytics Request</w:t>
      </w:r>
      <w:bookmarkEnd w:id="44"/>
    </w:p>
    <w:p w14:paraId="3B45E04F" w14:textId="77777777" w:rsidR="00C24DA9" w:rsidRPr="005D2CF1" w:rsidRDefault="00C24DA9" w:rsidP="00C24DA9">
      <w:pPr>
        <w:pStyle w:val="Heading4"/>
      </w:pPr>
      <w:bookmarkStart w:id="45" w:name="_Toc83212396"/>
      <w:r w:rsidRPr="005D2CF1">
        <w:t>6.1.2.1</w:t>
      </w:r>
      <w:r w:rsidRPr="005D2CF1">
        <w:tab/>
        <w:t>Analytics request by NWDAF service consumer</w:t>
      </w:r>
      <w:bookmarkEnd w:id="4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6" w:name="_MON_1608962449"/>
    <w:bookmarkEnd w:id="46"/>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2pt;height:125.25pt" o:ole="">
            <v:imagedata r:id="rId33" o:title=""/>
          </v:shape>
          <o:OLEObject Type="Embed" ProgID="Word.Picture.8" ShapeID="_x0000_i1037" DrawAspect="Content" ObjectID="_1693826387"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47" w:name="_Toc83212397"/>
      <w:r w:rsidRPr="005D2CF1">
        <w:t>6.1.2.2</w:t>
      </w:r>
      <w:r w:rsidRPr="005D2CF1">
        <w:tab/>
      </w:r>
      <w:r w:rsidRPr="005D2CF1">
        <w:rPr>
          <w:lang w:eastAsia="ko-KR"/>
        </w:rPr>
        <w:t xml:space="preserve">Analytics request </w:t>
      </w:r>
      <w:r w:rsidRPr="005D2CF1">
        <w:t>by AFs via NEF</w:t>
      </w:r>
      <w:bookmarkEnd w:id="4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pt;height:183pt" o:ole="">
            <v:imagedata r:id="rId35" o:title=""/>
          </v:shape>
          <o:OLEObject Type="Embed" ProgID="Visio.Drawing.11" ShapeID="_x0000_i1038" DrawAspect="Content" ObjectID="_1693826388"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0CF70AA0"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6C53D20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11AE3F19"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w:t>
      </w:r>
      <w:r w:rsidR="00353E89">
        <w:t xml:space="preserve"> or Termination Request</w:t>
      </w:r>
      <w:r w:rsidRPr="005D2CF1">
        <w:t xml:space="preserve">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48" w:name="_Toc83212398"/>
      <w:r w:rsidRPr="005D2CF1">
        <w:rPr>
          <w:lang w:eastAsia="ko-KR"/>
        </w:rPr>
        <w:t>6.1.3</w:t>
      </w:r>
      <w:r w:rsidRPr="005D2CF1">
        <w:rPr>
          <w:lang w:eastAsia="ko-KR"/>
        </w:rPr>
        <w:tab/>
        <w:t>Contents of Analytics Exposure</w:t>
      </w:r>
      <w:bookmarkEnd w:id="4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5C7B8591" w:rsidR="00C24DA9" w:rsidRPr="005D2CF1" w:rsidRDefault="00C24DA9" w:rsidP="00F0713C">
      <w:pPr>
        <w:pStyle w:val="B2"/>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4F67DC28"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to correlate notifications received from NWDAF with this subscription.</w:t>
      </w:r>
    </w:p>
    <w:p w14:paraId="02969080" w14:textId="77777777"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268EDAB6"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3].</w:t>
      </w:r>
    </w:p>
    <w:p w14:paraId="30A6A1F5" w14:textId="1A945867" w:rsidR="00FD3E6B" w:rsidRDefault="00FD3E6B" w:rsidP="00F0713C">
      <w:pPr>
        <w:pStyle w:val="NO"/>
      </w:pPr>
      <w:r>
        <w:lastRenderedPageBreak/>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461895">
        <w:t>TS</w:t>
      </w:r>
      <w:r w:rsidR="00461895">
        <w:t> </w:t>
      </w:r>
      <w:r w:rsidR="00461895">
        <w:t>23.501</w:t>
      </w:r>
      <w:r w:rsidR="00461895">
        <w:t> </w:t>
      </w:r>
      <w:r w:rsidR="00461895">
        <w:t>[</w:t>
      </w:r>
      <w:r>
        <w:t>2], it is expected that the periodic reporting can be provided by the NWDAF as requested.</w:t>
      </w:r>
    </w:p>
    <w:p w14:paraId="1C63F80F" w14:textId="6CEBE46A" w:rsidR="00C24DA9" w:rsidRPr="005D2CF1"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66D80FC3" w:rsidR="00C24DA9" w:rsidRPr="005D2CF1" w:rsidRDefault="00C24DA9" w:rsidP="00C24DA9">
      <w:pPr>
        <w:pStyle w:val="B2"/>
      </w:pPr>
      <w:r w:rsidRPr="005D2CF1">
        <w:t>-</w:t>
      </w:r>
      <w:r w:rsidRPr="005D2CF1">
        <w:tab/>
        <w:t>Preferred level of accuracy of the analytics</w:t>
      </w:r>
      <w:r w:rsidR="006D143A">
        <w:t xml:space="preserve"> ("Low", "Medium", "High" or "Highest").</w:t>
      </w:r>
    </w:p>
    <w:p w14:paraId="3C204CB0" w14:textId="1C487317" w:rsidR="006D143A" w:rsidRDefault="006D143A" w:rsidP="00C24DA9">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3A25EC9" w14:textId="7111F572" w:rsidR="006B0714" w:rsidRDefault="006B0714" w:rsidP="00C24DA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w:t>
      </w:r>
      <w:r w:rsidR="00441D8C">
        <w:t xml:space="preserve"> The following dataset statistical properties are allowed:</w:t>
      </w:r>
    </w:p>
    <w:p w14:paraId="16C9AD88" w14:textId="2D26D745" w:rsidR="00441D8C" w:rsidRDefault="00441D8C" w:rsidP="00461895">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4E07C82A" w14:textId="36B4C4F7" w:rsidR="00FD3E6B" w:rsidRDefault="00FD3E6B" w:rsidP="00F0713C">
      <w:pPr>
        <w:pStyle w:val="NO"/>
      </w:pPr>
      <w:r>
        <w:t>NOTE 2:</w:t>
      </w:r>
      <w:r>
        <w:tab/>
        <w:t>If the Time when analytics information is need</w:t>
      </w:r>
      <w:r w:rsidR="00223DFF">
        <w:t>ed</w:t>
      </w:r>
      <w:r>
        <w:t xml:space="preserve"> is provided and it is less than the Supported Analytics Delay associated with the Analytics ID (if available) defined in clause 6.2.6.2 of </w:t>
      </w:r>
      <w:r w:rsidR="00461895">
        <w:t>TS</w:t>
      </w:r>
      <w:r w:rsidR="00461895">
        <w:t> </w:t>
      </w:r>
      <w:r w:rsidR="00461895">
        <w:t>23.501</w:t>
      </w:r>
      <w:r w:rsidR="00461895">
        <w:t> </w:t>
      </w:r>
      <w:r w:rsidR="00461895">
        <w:t>[</w:t>
      </w:r>
      <w:r>
        <w:t>2], it is expected that the NWDAF may not be able to treat the Analytics ID on time.</w:t>
      </w:r>
    </w:p>
    <w:p w14:paraId="07027538" w14:textId="0EA09342" w:rsidR="00223DFF" w:rsidRDefault="00223DFF" w:rsidP="00461895">
      <w:pPr>
        <w:pStyle w:val="NO"/>
      </w:pPr>
      <w:r>
        <w:t>NOTE 3:</w:t>
      </w:r>
      <w:r>
        <w:tab/>
        <w: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E77CDA6" w14:textId="158425BF"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lastRenderedPageBreak/>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3EF59920" w:rsidR="00441D8C" w:rsidRDefault="00441D8C" w:rsidP="006B0714">
      <w:pPr>
        <w:pStyle w:val="B3"/>
      </w:pPr>
      <w:r>
        <w:t>-</w:t>
      </w:r>
      <w:r>
        <w:tab/>
        <w:t>Binary output strategy: indicates that the analytics shall only be reported when the requested level of accuracy is reached within a cycle of periodic notification as defined in the Analytics Reporting Parameters.</w:t>
      </w:r>
    </w:p>
    <w:p w14:paraId="08EE1A49" w14:textId="1A251F5A" w:rsidR="00441D8C" w:rsidRDefault="00441D8C" w:rsidP="00441D8C">
      <w:pPr>
        <w:pStyle w:val="NO"/>
      </w:pPr>
      <w:r>
        <w:t>NOTE </w:t>
      </w:r>
      <w:r w:rsidR="00FD3E6B">
        <w:t>3</w:t>
      </w:r>
      <w:r>
        <w:t>:</w:t>
      </w:r>
      <w:r>
        <w:tab/>
        <w:t>If preferred level of accuracy is more important than providing an output, then the binary strategy is used so that all analytics outputs have equivalent confidence in the prediction.</w:t>
      </w:r>
    </w:p>
    <w:p w14:paraId="4212F935" w14:textId="77777777" w:rsidR="00441D8C" w:rsidRDefault="00441D8C" w:rsidP="00461895">
      <w:pPr>
        <w:pStyle w:val="B3"/>
      </w:pPr>
      <w:r>
        <w:t>-</w:t>
      </w:r>
      <w:r>
        <w:tab/>
        <w:t>Gradient output strategy: indicates that the analytics shall be reported according with the periodicity defined in the Analytics Reporting Parameters irrespective if the requested level of accuracy has been reached.</w:t>
      </w:r>
    </w:p>
    <w:p w14:paraId="51E07F5E" w14:textId="1D308681" w:rsidR="00441D8C" w:rsidRDefault="00441D8C" w:rsidP="00441D8C">
      <w:pPr>
        <w:pStyle w:val="NO"/>
      </w:pPr>
      <w:r>
        <w:t>NOTE </w:t>
      </w:r>
      <w:r w:rsidR="00FD3E6B">
        <w:t>4</w:t>
      </w:r>
      <w:r>
        <w:t>:</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14:paraId="2928E733" w14:textId="69A4CF4A" w:rsidR="00441D8C" w:rsidRDefault="00441D8C" w:rsidP="00441D8C">
      <w:pPr>
        <w:pStyle w:val="NO"/>
      </w:pPr>
      <w:r>
        <w:t>NOTE </w:t>
      </w:r>
      <w:r w:rsidR="00FD3E6B">
        <w:t>5</w:t>
      </w:r>
      <w:r>
        <w:t>:</w:t>
      </w:r>
      <w:r>
        <w:tab/>
        <w:t>When no output strategy is included in the subscription, the analytics output will be generated based on the gradient strategy and includes the reached level of accuracy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41128363" w:rsidR="00C24DA9" w:rsidRPr="005D2CF1" w:rsidRDefault="00C24DA9" w:rsidP="00C24DA9">
      <w:pPr>
        <w:pStyle w:val="B2"/>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C24DA9">
      <w:pPr>
        <w:pStyle w:val="B2"/>
      </w:pPr>
      <w:r w:rsidRPr="005D2CF1">
        <w:t>-</w:t>
      </w:r>
      <w:r w:rsidRPr="005D2CF1">
        <w:tab/>
        <w:t>Validity period</w:t>
      </w:r>
      <w:r w:rsidR="00D51919">
        <w:t>:</w:t>
      </w:r>
      <w:r w:rsidRPr="005D2CF1">
        <w:t xml:space="preserve"> defines the time period for which the analytics information is valid.</w:t>
      </w:r>
    </w:p>
    <w:p w14:paraId="3DEFE28F" w14:textId="16CB8C7C" w:rsidR="00C24DA9" w:rsidRPr="005D2CF1" w:rsidRDefault="00C24DA9" w:rsidP="00C24DA9">
      <w:pPr>
        <w:pStyle w:val="B2"/>
      </w:pPr>
      <w:r w:rsidRPr="005D2CF1">
        <w:t>-</w:t>
      </w:r>
      <w:r w:rsidRPr="005D2CF1">
        <w:tab/>
        <w:t>Probability assertion: confidence in prediction.</w:t>
      </w:r>
    </w:p>
    <w:p w14:paraId="6945E43F" w14:textId="3CE2A861" w:rsidR="00353E89" w:rsidRDefault="00353E89" w:rsidP="00320244">
      <w:pPr>
        <w:pStyle w:val="B2"/>
        <w:rPr>
          <w:lang w:eastAsia="ko-KR"/>
        </w:rPr>
      </w:pPr>
      <w:r>
        <w:rPr>
          <w:lang w:eastAsia="ko-KR"/>
        </w:rPr>
        <w:t>-</w:t>
      </w:r>
      <w:r>
        <w:rPr>
          <w:lang w:eastAsia="ko-KR"/>
        </w:rPr>
        <w:tab/>
        <w:t>[OPTIONAL] For each Analytics ID the Termination Request, that notifies the consumer that the subscription is cancelled due to user consent revoked.</w:t>
      </w:r>
    </w:p>
    <w:p w14:paraId="76867E09" w14:textId="4D7DAC40" w:rsidR="006B0714" w:rsidRDefault="006B0714" w:rsidP="00320244">
      <w:pPr>
        <w:pStyle w:val="B2"/>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320244">
      <w:pPr>
        <w:pStyle w:val="B3"/>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320244">
      <w:pPr>
        <w:pStyle w:val="B3"/>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320244">
      <w:pPr>
        <w:pStyle w:val="B3"/>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441D8C">
      <w:pPr>
        <w:pStyle w:val="B3"/>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441D8C">
      <w:pPr>
        <w:pStyle w:val="B3"/>
        <w:rPr>
          <w:lang w:eastAsia="ko-KR"/>
        </w:rPr>
      </w:pPr>
      <w:r>
        <w:rPr>
          <w:lang w:eastAsia="ko-KR"/>
        </w:rPr>
        <w:t>-</w:t>
      </w:r>
      <w:r>
        <w:rPr>
          <w:lang w:eastAsia="ko-KR"/>
        </w:rPr>
        <w:tab/>
        <w:t>[OPTIONAL] Data Formatting and Processing applied on the data;</w:t>
      </w:r>
    </w:p>
    <w:p w14:paraId="278E9F87" w14:textId="7FFE6286" w:rsidR="00441D8C" w:rsidRDefault="00441D8C" w:rsidP="00441D8C">
      <w:pPr>
        <w:pStyle w:val="B3"/>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lastRenderedPageBreak/>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49" w:name="_Toc83212399"/>
      <w:r>
        <w:rPr>
          <w:lang w:eastAsia="ko-KR"/>
        </w:rPr>
        <w:t>6.1.4</w:t>
      </w:r>
      <w:r>
        <w:rPr>
          <w:lang w:eastAsia="ko-KR"/>
        </w:rPr>
        <w:tab/>
        <w:t>Analytics Exposure using DCCF</w:t>
      </w:r>
      <w:bookmarkEnd w:id="49"/>
    </w:p>
    <w:p w14:paraId="5A9C3B1D" w14:textId="77777777" w:rsidR="00C93658" w:rsidRDefault="00C93658" w:rsidP="00320244">
      <w:pPr>
        <w:pStyle w:val="Heading4"/>
        <w:rPr>
          <w:lang w:eastAsia="ko-KR"/>
        </w:rPr>
      </w:pPr>
      <w:bookmarkStart w:id="50" w:name="_Toc83212400"/>
      <w:r>
        <w:rPr>
          <w:lang w:eastAsia="ko-KR"/>
        </w:rPr>
        <w:t>6.1.4.1</w:t>
      </w:r>
      <w:r>
        <w:rPr>
          <w:lang w:eastAsia="ko-KR"/>
        </w:rPr>
        <w:tab/>
        <w:t>General</w:t>
      </w:r>
      <w:bookmarkEnd w:id="50"/>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1" w:name="_Toc83212401"/>
      <w:r>
        <w:rPr>
          <w:lang w:eastAsia="ko-KR"/>
        </w:rPr>
        <w:t>6.1.4.2</w:t>
      </w:r>
      <w:r>
        <w:rPr>
          <w:lang w:eastAsia="ko-KR"/>
        </w:rPr>
        <w:tab/>
        <w:t>Analytics Exposure via DCCF</w:t>
      </w:r>
      <w:bookmarkEnd w:id="51"/>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75pt;height:384.75pt" o:ole="">
            <v:imagedata r:id="rId37" o:title=""/>
          </v:shape>
          <o:OLEObject Type="Embed" ProgID="Visio.Drawing.15" ShapeID="_x0000_i1040" DrawAspect="Content" ObjectID="_1693826389"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256677F"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w:t>
      </w:r>
      <w:r>
        <w:rPr>
          <w:lang w:eastAsia="ko-KR"/>
        </w:rPr>
        <w:lastRenderedPageBreak/>
        <w:t>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1016739B"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6.15.3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2" w:name="_Toc83212402"/>
      <w:r>
        <w:rPr>
          <w:lang w:eastAsia="ko-KR"/>
        </w:rPr>
        <w:t>6.1.4.3</w:t>
      </w:r>
      <w:r>
        <w:rPr>
          <w:lang w:eastAsia="ko-KR"/>
        </w:rPr>
        <w:tab/>
        <w:t>Historical Analytics Exposure via DCCF</w:t>
      </w:r>
      <w:bookmarkEnd w:id="5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lastRenderedPageBreak/>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2" type="#_x0000_t75" style="width:438.75pt;height:353.25pt" o:ole="">
            <v:imagedata r:id="rId39" o:title=""/>
          </v:shape>
          <o:OLEObject Type="Embed" ProgID="Visio.Drawing.11" ShapeID="_x0000_i1042" DrawAspect="Content" ObjectID="_1693826390"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3" w:name="_Toc83212403"/>
      <w:r>
        <w:rPr>
          <w:lang w:eastAsia="ko-KR"/>
        </w:rPr>
        <w:t>6.1.4.4</w:t>
      </w:r>
      <w:r>
        <w:rPr>
          <w:lang w:eastAsia="ko-KR"/>
        </w:rPr>
        <w:tab/>
        <w:t>Analytics Exposure via Messaging Framework</w:t>
      </w:r>
      <w:bookmarkEnd w:id="5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4" type="#_x0000_t75" style="width:480pt;height:300.75pt" o:ole="">
            <v:imagedata r:id="rId41" o:title=""/>
          </v:shape>
          <o:OLEObject Type="Embed" ProgID="Visio.Drawing.11" ShapeID="_x0000_i1044" DrawAspect="Content" ObjectID="_1693826391"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9C07384"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7B50DC4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6.15.3.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4" w:name="_Toc83212404"/>
      <w:r>
        <w:rPr>
          <w:lang w:eastAsia="ko-KR"/>
        </w:rPr>
        <w:t>6.1.4.5</w:t>
      </w:r>
      <w:r>
        <w:rPr>
          <w:lang w:eastAsia="ko-KR"/>
        </w:rPr>
        <w:tab/>
        <w:t>Historical Analytics Exposure via Messaging Framework</w:t>
      </w:r>
      <w:bookmarkEnd w:id="5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6" type="#_x0000_t75" style="width:472.5pt;height:454.5pt" o:ole="">
            <v:imagedata r:id="rId43" o:title=""/>
          </v:shape>
          <o:OLEObject Type="Embed" ProgID="Visio.Drawing.11" ShapeID="_x0000_i1046" DrawAspect="Content" ObjectID="_1693826392"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5" w:name="_Toc83212405"/>
      <w:r>
        <w:rPr>
          <w:lang w:eastAsia="ko-KR"/>
        </w:rPr>
        <w:t>6.1A</w:t>
      </w:r>
      <w:r>
        <w:rPr>
          <w:lang w:eastAsia="ko-KR"/>
        </w:rPr>
        <w:tab/>
        <w:t>Analytics aggregation from multiple NWDAFs</w:t>
      </w:r>
      <w:bookmarkEnd w:id="55"/>
    </w:p>
    <w:p w14:paraId="5DA2537C" w14:textId="77777777" w:rsidR="00C75A6F" w:rsidRDefault="00C75A6F" w:rsidP="00320244">
      <w:pPr>
        <w:pStyle w:val="Heading3"/>
        <w:rPr>
          <w:lang w:eastAsia="ko-KR"/>
        </w:rPr>
      </w:pPr>
      <w:bookmarkStart w:id="56" w:name="_Toc83212406"/>
      <w:r>
        <w:rPr>
          <w:lang w:eastAsia="ko-KR"/>
        </w:rPr>
        <w:t>6.1A.1</w:t>
      </w:r>
      <w:r>
        <w:rPr>
          <w:lang w:eastAsia="ko-KR"/>
        </w:rPr>
        <w:tab/>
        <w:t>General</w:t>
      </w:r>
      <w:bookmarkEnd w:id="56"/>
    </w:p>
    <w:p w14:paraId="21E4D8DA" w14:textId="77777777" w:rsidR="00C75A6F" w:rsidRDefault="00C75A6F" w:rsidP="00C75A6F">
      <w:pPr>
        <w:rPr>
          <w:lang w:eastAsia="ko-KR"/>
        </w:rPr>
      </w:pPr>
      <w:r>
        <w:rPr>
          <w:lang w:eastAsia="ko-KR"/>
        </w:rPr>
        <w:t>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analytics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57" w:name="_Toc83212407"/>
      <w:r>
        <w:rPr>
          <w:lang w:eastAsia="ko-KR"/>
        </w:rPr>
        <w:lastRenderedPageBreak/>
        <w:t>6.1A.2</w:t>
      </w:r>
      <w:r>
        <w:rPr>
          <w:lang w:eastAsia="ko-KR"/>
        </w:rPr>
        <w:tab/>
        <w:t>Analytics Aggregation</w:t>
      </w:r>
      <w:bookmarkEnd w:id="57"/>
    </w:p>
    <w:p w14:paraId="46CCA646" w14:textId="77777777" w:rsidR="00C75A6F" w:rsidRDefault="00C75A6F" w:rsidP="00C75A6F">
      <w:pPr>
        <w:rPr>
          <w:lang w:eastAsia="ko-KR"/>
        </w:rPr>
      </w:pPr>
      <w:r>
        <w:rPr>
          <w:lang w:eastAsia="ko-KR"/>
        </w:rPr>
        <w:t>The analytics aggregation from multiple NWDAFs is used to address cases where an NWDAF service consumer requests Analytics ID(s) that requires multiple NWDAFs that collectively serve the request.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2CF6E893" w:rsidR="00C75A6F" w:rsidRDefault="00C75A6F" w:rsidP="00320244">
      <w:pPr>
        <w:pStyle w:val="B1"/>
        <w:rPr>
          <w:lang w:eastAsia="ko-KR"/>
        </w:rPr>
      </w:pPr>
      <w:r>
        <w:rPr>
          <w:lang w:eastAsia="ko-KR"/>
        </w:rPr>
        <w:t>-</w:t>
      </w:r>
      <w:r>
        <w:rPr>
          <w:lang w:eastAsia="ko-KR"/>
        </w:rPr>
        <w:tab/>
        <w:t>Is able to divide the area of interest received from the consumer into sub area of interest based on the serving area of each NWDAF to be requested for data analytics, and then send data analytics requests including the sub area of interest as an Analytics Filter to corresponding NWDAFs.</w:t>
      </w:r>
      <w:r w:rsidR="00441D8C">
        <w:rPr>
          <w:lang w:eastAsia="ko-KR"/>
        </w:rPr>
        <w:t xml:space="preserve"> The Aggregator NWDAF may maintain information on the discovered NWDAFs, their supported Analytics IDs and NWDAF Serving Areas.</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77777777"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p>
    <w:p w14:paraId="369F7528" w14:textId="3A60DE7C" w:rsidR="00C75A6F" w:rsidRDefault="00C75A6F" w:rsidP="00320244">
      <w:pPr>
        <w:pStyle w:val="B1"/>
        <w:rPr>
          <w:lang w:eastAsia="ko-KR"/>
        </w:rPr>
      </w:pPr>
      <w:r>
        <w:rPr>
          <w:lang w:eastAsia="ko-KR"/>
        </w:rPr>
        <w:tab/>
        <w:t>"Analytics Metadata Information" is additional information associated with the requested Analytics ID(s) as defined in clause 6.1.3.</w:t>
      </w:r>
    </w:p>
    <w:p w14:paraId="2BDC5486" w14:textId="77777777" w:rsidR="00C75A6F" w:rsidRDefault="00C75A6F" w:rsidP="00320244">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5E1EAEF"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77777777" w:rsidR="00C75A6F" w:rsidRDefault="00C75A6F" w:rsidP="00320244">
      <w:pPr>
        <w:pStyle w:val="B1"/>
        <w:rPr>
          <w:lang w:eastAsia="ko-KR"/>
        </w:rPr>
      </w:pPr>
      <w:r>
        <w:rPr>
          <w:lang w:eastAsia="ko-KR"/>
        </w:rPr>
        <w:t>-</w:t>
      </w:r>
      <w:r>
        <w:rPr>
          <w:lang w:eastAsia="ko-KR"/>
        </w:rPr>
        <w:tab/>
        <w:t>Requests or subscribes to receive analytics for one or more Analytic IDs in a given Area of Interest, as specified in clause 6.1 of the present document.</w:t>
      </w:r>
    </w:p>
    <w:p w14:paraId="100D5B4E" w14:textId="58023CA9"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461895">
        <w:rPr>
          <w:lang w:eastAsia="ko-KR"/>
        </w:rPr>
        <w:t>TS</w:t>
      </w:r>
      <w:r w:rsidR="00461895">
        <w:rPr>
          <w:lang w:eastAsia="ko-KR"/>
        </w:rPr>
        <w:t> </w:t>
      </w:r>
      <w:r w:rsidR="00461895">
        <w:rPr>
          <w:lang w:eastAsia="ko-KR"/>
        </w:rPr>
        <w:t>23.501</w:t>
      </w:r>
      <w:r w:rsidR="00461895">
        <w:rPr>
          <w:lang w:eastAsia="ko-KR"/>
        </w:rPr>
        <w:t> </w:t>
      </w:r>
      <w:r w:rsidR="00461895">
        <w:rPr>
          <w:lang w:eastAsia="ko-KR"/>
        </w:rPr>
        <w:t>[</w:t>
      </w:r>
      <w:r>
        <w:rPr>
          <w:lang w:eastAsia="ko-KR"/>
        </w:rPr>
        <w:t>2] to identify NWDAFs with certain capabilities (e.g. Analytics aggregation), covering certain area of interest (e.g. providing data/analytics for specific TAI(s)).</w:t>
      </w:r>
    </w:p>
    <w:p w14:paraId="0800C4B5" w14:textId="77777777" w:rsidR="00C75A6F" w:rsidRDefault="00C75A6F" w:rsidP="00320244">
      <w:pPr>
        <w:pStyle w:val="B1"/>
        <w:rPr>
          <w:lang w:eastAsia="ko-KR"/>
        </w:rPr>
      </w:pPr>
      <w:r>
        <w:rPr>
          <w:lang w:eastAsia="ko-KR"/>
        </w:rPr>
        <w:t>-</w:t>
      </w:r>
      <w:r>
        <w:rPr>
          <w:lang w:eastAsia="ko-KR"/>
        </w:rPr>
        <w:tab/>
        <w:t>Can differentiate and select the preferred NWDAF in case multiple NWDAFs are returned based on its internal selection criteria (possibly considering registered capabilities and information in NRF).</w:t>
      </w:r>
    </w:p>
    <w:p w14:paraId="20920A7F" w14:textId="77777777" w:rsidR="00C75A6F" w:rsidRDefault="00C75A6F" w:rsidP="00320244">
      <w:pPr>
        <w:pStyle w:val="Heading3"/>
        <w:rPr>
          <w:lang w:eastAsia="ko-KR"/>
        </w:rPr>
      </w:pPr>
      <w:bookmarkStart w:id="58" w:name="_Toc83212408"/>
      <w:r>
        <w:rPr>
          <w:lang w:eastAsia="ko-KR"/>
        </w:rPr>
        <w:t>6.1A.3</w:t>
      </w:r>
      <w:r>
        <w:rPr>
          <w:lang w:eastAsia="ko-KR"/>
        </w:rPr>
        <w:tab/>
        <w:t>Procedure for analytics aggregation</w:t>
      </w:r>
      <w:bookmarkEnd w:id="58"/>
    </w:p>
    <w:p w14:paraId="095E94D6" w14:textId="77777777" w:rsidR="00C75A6F" w:rsidRDefault="00C75A6F" w:rsidP="00320244">
      <w:pPr>
        <w:pStyle w:val="Heading4"/>
        <w:rPr>
          <w:lang w:eastAsia="ko-KR"/>
        </w:rPr>
      </w:pPr>
      <w:bookmarkStart w:id="59" w:name="_Toc83212409"/>
      <w:r>
        <w:rPr>
          <w:lang w:eastAsia="ko-KR"/>
        </w:rPr>
        <w:t>6.1A.3.1</w:t>
      </w:r>
      <w:r>
        <w:rPr>
          <w:lang w:eastAsia="ko-KR"/>
        </w:rPr>
        <w:tab/>
        <w:t>Procedure for analytics aggregation with Provision of Area of Interest</w:t>
      </w:r>
      <w:bookmarkEnd w:id="5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70A8196F" w:rsidR="00C75A6F" w:rsidRDefault="00C75A6F" w:rsidP="00C75A6F">
      <w:pPr>
        <w:pStyle w:val="TH"/>
        <w:rPr>
          <w:lang w:eastAsia="ko-KR"/>
        </w:rPr>
      </w:pPr>
      <w:r w:rsidRPr="00E9603C">
        <w:object w:dxaOrig="15696" w:dyaOrig="11784" w14:anchorId="5B071B68">
          <v:shape id="_x0000_i1047" type="#_x0000_t75" style="width:480pt;height:372.75pt" o:ole="">
            <v:imagedata r:id="rId45" o:title=""/>
          </v:shape>
          <o:OLEObject Type="Embed" ProgID="Visio.Drawing.15" ShapeID="_x0000_i1047" DrawAspect="Content" ObjectID="_1693826393" r:id="rId46"/>
        </w:object>
      </w:r>
    </w:p>
    <w:p w14:paraId="3C917B6C" w14:textId="1295AF25"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2D14CA8E" w:rsidR="00C75A6F" w:rsidRDefault="00C75A6F" w:rsidP="00C75A6F">
      <w:pPr>
        <w:pStyle w:val="B1"/>
        <w:rPr>
          <w:lang w:eastAsia="ko-KR"/>
        </w:rPr>
      </w:pPr>
      <w:r>
        <w:rPr>
          <w:lang w:eastAsia="ko-KR"/>
        </w:rPr>
        <w:t>1a-b.</w:t>
      </w:r>
      <w:r>
        <w:rPr>
          <w:lang w:eastAsia="ko-KR"/>
        </w:rPr>
        <w:tab/>
        <w:t xml:space="preserve">NWDAF service consumer discovers the NWDAF via NRF. NRF may return multiple NWDAF candidates matching the requested capabilities, area of interest, and supported Analytics ID(s). NWDAF service consumer selects an NWDAF (e.g. </w:t>
      </w:r>
      <w:r w:rsidR="009832D0">
        <w:rPr>
          <w:lang w:eastAsia="ko-KR"/>
        </w:rPr>
        <w:t>NWDAF 1</w:t>
      </w:r>
      <w:r>
        <w:rPr>
          <w:lang w:eastAsia="ko-KR"/>
        </w:rPr>
        <w:t>) with analytics aggregation capability (i.e. aggregator NWDAF), based on its internal selection criteria, possibly considering registered NWDAF capabilities and information in NRF.</w:t>
      </w:r>
    </w:p>
    <w:p w14:paraId="30E078CF" w14:textId="14E630BB"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w:t>
      </w:r>
      <w:r w:rsidR="009832D0">
        <w:rPr>
          <w:lang w:eastAsia="ko-KR"/>
        </w:rPr>
        <w:t>NWDAF 1</w:t>
      </w:r>
      <w:r>
        <w:rPr>
          <w:lang w:eastAsia="ko-KR"/>
        </w:rPr>
        <w:t>). In the request, NWDAF service consumer provides the requested Analytics ID(s), (e.g. Analytics ID 1) along with the required area of interest, e.g. TAI-1, TAI-2, TAI-n, if known to the NWDAF service consumer.</w:t>
      </w:r>
    </w:p>
    <w:p w14:paraId="0553E819" w14:textId="7317D1FD"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 1</w:t>
      </w:r>
      <w:r>
        <w:rPr>
          <w:lang w:eastAsia="ko-KR"/>
        </w:rPr>
        <w:t>), based on, e.g. configuration or queries to NRF, and considering the request from the NWDAF service consumer (e.g. analytics filter information), determines the other NWDAF instances that collectively can cover the area of interest indicated in the request (e.g. TAI-1, TAI-2, TAI-n).</w:t>
      </w:r>
    </w:p>
    <w:p w14:paraId="525C8E25" w14:textId="2617F874" w:rsidR="00C75A6F" w:rsidRDefault="00C75A6F" w:rsidP="00320244">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A7290EB"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 1</w:t>
      </w:r>
      <w:r>
        <w:rPr>
          <w:lang w:eastAsia="ko-KR"/>
        </w:rPr>
        <w:t xml:space="preserve">) invokes Nnwdaf_AnalyticsInfo_Request or Nnwdaf_AnalyticsSubscription_Subscribe service operation from each of the NWDAFs discovered/determined in step 3 (e.g. </w:t>
      </w:r>
      <w:r w:rsidR="009832D0">
        <w:rPr>
          <w:lang w:eastAsia="ko-KR"/>
        </w:rPr>
        <w:t>NWDAF 2</w:t>
      </w:r>
      <w:r>
        <w:rPr>
          <w:lang w:eastAsia="ko-KR"/>
        </w:rPr>
        <w:t xml:space="preserve"> and </w:t>
      </w:r>
      <w:r w:rsidR="009832D0">
        <w:rPr>
          <w:lang w:eastAsia="ko-KR"/>
        </w:rPr>
        <w:t>NWDAF 3</w:t>
      </w:r>
      <w:r>
        <w:rPr>
          <w:lang w:eastAsia="ko-KR"/>
        </w:rPr>
        <w:t>).</w:t>
      </w:r>
    </w:p>
    <w:p w14:paraId="1C4EC3FE" w14:textId="439291DD"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 2</w:t>
      </w:r>
      <w:r>
        <w:rPr>
          <w:lang w:eastAsia="ko-KR"/>
        </w:rPr>
        <w:t xml:space="preserve"> and/or </w:t>
      </w:r>
      <w:r w:rsidR="009832D0">
        <w:rPr>
          <w:lang w:eastAsia="ko-KR"/>
        </w:rPr>
        <w:t>NWDAF 3</w:t>
      </w:r>
      <w:r>
        <w:rPr>
          <w:lang w:eastAsia="ko-KR"/>
        </w:rPr>
        <w:t>), when analytics metadata is supported by these NWDAFs.</w:t>
      </w:r>
    </w:p>
    <w:p w14:paraId="47A22027" w14:textId="6AEE250C" w:rsidR="00C75A6F" w:rsidRDefault="00C75A6F" w:rsidP="00C75A6F">
      <w:pPr>
        <w:pStyle w:val="B1"/>
        <w:rPr>
          <w:lang w:eastAsia="ko-KR"/>
        </w:rPr>
      </w:pPr>
      <w:r>
        <w:rPr>
          <w:lang w:eastAsia="ko-KR"/>
        </w:rPr>
        <w:lastRenderedPageBreak/>
        <w:tab/>
        <w:t xml:space="preserve">The request or subscription to the determined NWDAFs (e.g. </w:t>
      </w:r>
      <w:r w:rsidR="009832D0">
        <w:rPr>
          <w:lang w:eastAsia="ko-KR"/>
        </w:rPr>
        <w:t>NWDAF 2</w:t>
      </w:r>
      <w:r>
        <w:rPr>
          <w:lang w:eastAsia="ko-KR"/>
        </w:rPr>
        <w:t xml:space="preserve"> and/or </w:t>
      </w:r>
      <w:r w:rsidR="009832D0">
        <w:rPr>
          <w:lang w:eastAsia="ko-KR"/>
        </w:rPr>
        <w:t>NWDAF 3</w:t>
      </w:r>
      <w:r>
        <w:rPr>
          <w:lang w:eastAsia="ko-KR"/>
        </w:rPr>
        <w:t>) may also include the dataset statistical properties, output strategy, and data time window. This indicates to the determined NWDAFs that the analytics ID output shall be generated based on such parameters when requested.</w:t>
      </w:r>
    </w:p>
    <w:p w14:paraId="087699A9" w14:textId="10F9F76A"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 2</w:t>
      </w:r>
      <w:r>
        <w:rPr>
          <w:lang w:eastAsia="ko-KR"/>
        </w:rPr>
        <w:t xml:space="preserve"> and/or </w:t>
      </w:r>
      <w:r w:rsidR="009832D0">
        <w:rPr>
          <w:lang w:eastAsia="ko-KR"/>
        </w:rPr>
        <w:t>NWDAF 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2F474ED2" w14:textId="6B022826"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 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 2</w:t>
      </w:r>
      <w:r>
        <w:rPr>
          <w:lang w:eastAsia="ko-KR"/>
        </w:rPr>
        <w:t xml:space="preserve"> and </w:t>
      </w:r>
      <w:r w:rsidR="009832D0">
        <w:rPr>
          <w:lang w:eastAsia="ko-KR"/>
        </w:rPr>
        <w:t>NWDAF 3</w:t>
      </w:r>
      <w:r>
        <w:rPr>
          <w:lang w:eastAsia="ko-KR"/>
        </w:rPr>
        <w:t>).</w:t>
      </w:r>
    </w:p>
    <w:p w14:paraId="5EE85237" w14:textId="1D4381C4" w:rsidR="00C75A6F" w:rsidRDefault="00C75A6F" w:rsidP="00C75A6F">
      <w:pPr>
        <w:pStyle w:val="B1"/>
        <w:rPr>
          <w:lang w:eastAsia="ko-KR"/>
        </w:rPr>
      </w:pPr>
      <w:r>
        <w:rPr>
          <w:lang w:eastAsia="ko-KR"/>
        </w:rPr>
        <w:tab/>
        <w:t xml:space="preserve">The Aggregator NWDAF (e.g. </w:t>
      </w:r>
      <w:r w:rsidR="009832D0">
        <w:rPr>
          <w:lang w:eastAsia="ko-KR"/>
        </w:rPr>
        <w:t>NWDAF 1</w:t>
      </w:r>
      <w:r>
        <w:rPr>
          <w:lang w:eastAsia="ko-KR"/>
        </w:rPr>
        <w:t>) may also take its own analytics for TAI-n into account for the analytics aggregation.</w:t>
      </w:r>
    </w:p>
    <w:p w14:paraId="4C8AE2EF" w14:textId="55813B4E"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 1</w:t>
      </w:r>
      <w:r>
        <w:rPr>
          <w:lang w:eastAsia="ko-KR"/>
        </w:rPr>
        <w:t>) sends a response or notifies to the NWDAF service consumer the aggregated output analytics for the requested analytics ID.</w:t>
      </w:r>
    </w:p>
    <w:p w14:paraId="0787B11E" w14:textId="2D550CA0" w:rsidR="00CB00E9" w:rsidRDefault="00CB00E9" w:rsidP="00CB00E9">
      <w:pPr>
        <w:pStyle w:val="Heading4"/>
        <w:rPr>
          <w:lang w:eastAsia="ko-KR"/>
        </w:rPr>
      </w:pPr>
      <w:bookmarkStart w:id="60" w:name="_Toc83212410"/>
      <w:r>
        <w:rPr>
          <w:lang w:eastAsia="ko-KR"/>
        </w:rPr>
        <w:t>6.1A.3.2</w:t>
      </w:r>
      <w:r>
        <w:rPr>
          <w:lang w:eastAsia="ko-KR"/>
        </w:rPr>
        <w:tab/>
        <w:t>Procedure for Analytics Aggregation without Provision of Area of Interest</w:t>
      </w:r>
      <w:bookmarkEnd w:id="6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8" type="#_x0000_t75" style="width:456pt;height:302.25pt" o:ole="">
            <v:imagedata r:id="rId47" o:title="" cropbottom="405f"/>
          </v:shape>
          <o:OLEObject Type="Embed" ProgID="Visio.Drawing.11" ShapeID="_x0000_i1048" DrawAspect="Content" ObjectID="_1693826394"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76272153" w:rsidR="00CB00E9" w:rsidRDefault="00CB00E9" w:rsidP="00320244">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62459BF9" w14:textId="0FFE0B86"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 1</w:t>
      </w:r>
      <w:r>
        <w:rPr>
          <w:lang w:eastAsia="ko-KR"/>
        </w:rPr>
        <w:t>.</w:t>
      </w:r>
    </w:p>
    <w:p w14:paraId="15DEAB48" w14:textId="0EB81287" w:rsidR="00CB00E9" w:rsidRDefault="00CB00E9" w:rsidP="00320244">
      <w:pPr>
        <w:pStyle w:val="B1"/>
        <w:rPr>
          <w:lang w:eastAsia="ko-KR"/>
        </w:rPr>
      </w:pPr>
      <w:r>
        <w:rPr>
          <w:lang w:eastAsia="ko-KR"/>
        </w:rPr>
        <w:lastRenderedPageBreak/>
        <w:t>2.</w:t>
      </w:r>
      <w:r>
        <w:rPr>
          <w:lang w:eastAsia="ko-KR"/>
        </w:rPr>
        <w:tab/>
        <w:t xml:space="preserve">NWDAF service consumer sends Analytics information or analytics subscription request to the aggregator NWDAF, i.e. </w:t>
      </w:r>
      <w:r w:rsidR="009832D0">
        <w:rPr>
          <w:lang w:eastAsia="ko-KR"/>
        </w:rPr>
        <w:t>NWDAF 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1A6771B9" w:rsidR="00CB00E9" w:rsidRDefault="00CB00E9" w:rsidP="00320244">
      <w:pPr>
        <w:pStyle w:val="B1"/>
        <w:rPr>
          <w:lang w:eastAsia="ko-KR"/>
        </w:rPr>
      </w:pPr>
      <w:r>
        <w:rPr>
          <w:lang w:eastAsia="ko-KR"/>
        </w:rPr>
        <w:tab/>
        <w:t xml:space="preserve">Once receiving the request, the Aggregator </w:t>
      </w:r>
      <w:r w:rsidR="009832D0">
        <w:rPr>
          <w:lang w:eastAsia="ko-KR"/>
        </w:rPr>
        <w:t>NWDAF 1</w:t>
      </w:r>
      <w:r>
        <w:rPr>
          <w:lang w:eastAsia="ko-KR"/>
        </w:rPr>
        <w:t xml:space="preserve"> may decide to subscribe data analytics from other NWDAF instances which can provide the requested data analytics. Based on the analytics ID, there are two cases for the Aggregator </w:t>
      </w:r>
      <w:r w:rsidR="009832D0">
        <w:rPr>
          <w:lang w:eastAsia="ko-KR"/>
        </w:rPr>
        <w:t>NWDAF 1</w:t>
      </w:r>
      <w:r>
        <w:rPr>
          <w:lang w:eastAsia="ko-KR"/>
        </w:rPr>
        <w:t xml:space="preserve"> to subscribe data analytics from other NWDAF instances:</w:t>
      </w:r>
    </w:p>
    <w:p w14:paraId="2432FCFF" w14:textId="291BE817" w:rsidR="00CB00E9" w:rsidRDefault="00CB00E9" w:rsidP="009832D0">
      <w:pPr>
        <w:pStyle w:val="B1"/>
        <w:rPr>
          <w:lang w:eastAsia="ko-KR"/>
        </w:rPr>
      </w:pPr>
      <w:r>
        <w:rPr>
          <w:lang w:eastAsia="ko-KR"/>
        </w:rPr>
        <w:t>3a.</w:t>
      </w:r>
      <w:r>
        <w:rPr>
          <w:lang w:eastAsia="ko-KR"/>
        </w:rPr>
        <w:tab/>
        <w:t>If the data analytics requires UE location information, e.g. for the analytics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7777777" w:rsidR="009832D0" w:rsidRDefault="009832D0" w:rsidP="00F0713C">
      <w:pPr>
        <w:pStyle w:val="B2"/>
        <w:rPr>
          <w:lang w:eastAsia="ko-KR"/>
        </w:rPr>
      </w:pPr>
      <w:r>
        <w:rPr>
          <w:lang w:eastAsia="ko-KR"/>
        </w:rPr>
        <w:t>-</w:t>
      </w:r>
      <w:r>
        <w:rPr>
          <w:lang w:eastAsia="ko-KR"/>
        </w:rPr>
        <w:tab/>
        <w:t>3a-1: (optional) The Aggregator NWDAF 1 queries UDM to discover the NWDAF serving the UE, if it is supported.</w:t>
      </w:r>
    </w:p>
    <w:p w14:paraId="51CC13F1" w14:textId="0EC85ED2"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12F9FDEA"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require to collect UE location information, e.g. for the analytics ID</w:t>
      </w:r>
      <w:r w:rsidR="009832D0">
        <w:rPr>
          <w:lang w:eastAsia="ko-KR"/>
        </w:rPr>
        <w:t>s</w:t>
      </w:r>
      <w:r>
        <w:rPr>
          <w:lang w:eastAsia="ko-KR"/>
        </w:rPr>
        <w:t xml:space="preserve"> "Service Experience", "NF load information", or "UE Communication", the Aggregator </w:t>
      </w:r>
      <w:r w:rsidR="009832D0">
        <w:rPr>
          <w:lang w:eastAsia="ko-KR"/>
        </w:rPr>
        <w:t>NWDAF 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2CE68678"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 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481002FB"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 2</w:t>
      </w:r>
      <w:r>
        <w:rPr>
          <w:lang w:eastAsia="ko-KR"/>
        </w:rPr>
        <w:t xml:space="preserve">) can provide the requested analytics data, the Aggregator NWDAF (e.g. </w:t>
      </w:r>
      <w:r w:rsidR="009832D0">
        <w:rPr>
          <w:lang w:eastAsia="ko-KR"/>
        </w:rPr>
        <w:t>NWDAF 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69E73CEB" w:rsidR="002128B0" w:rsidRDefault="002128B0" w:rsidP="002128B0">
      <w:pPr>
        <w:pStyle w:val="Heading2"/>
        <w:rPr>
          <w:lang w:eastAsia="ko-KR"/>
        </w:rPr>
      </w:pPr>
      <w:bookmarkStart w:id="61" w:name="_Toc83212411"/>
      <w:r>
        <w:rPr>
          <w:lang w:eastAsia="ko-KR"/>
        </w:rPr>
        <w:t>6.1B</w:t>
      </w:r>
      <w:r>
        <w:rPr>
          <w:lang w:eastAsia="ko-KR"/>
        </w:rPr>
        <w:tab/>
        <w:t>Transfer of analytics context and analytics subscripton</w:t>
      </w:r>
      <w:bookmarkEnd w:id="61"/>
    </w:p>
    <w:p w14:paraId="71505E29" w14:textId="77777777" w:rsidR="006D143A" w:rsidRDefault="006D143A" w:rsidP="00320244">
      <w:pPr>
        <w:pStyle w:val="Heading3"/>
        <w:rPr>
          <w:lang w:eastAsia="ko-KR"/>
        </w:rPr>
      </w:pPr>
      <w:bookmarkStart w:id="62" w:name="_Toc83212412"/>
      <w:r>
        <w:rPr>
          <w:lang w:eastAsia="ko-KR"/>
        </w:rPr>
        <w:t>6.1B.1</w:t>
      </w:r>
      <w:r>
        <w:rPr>
          <w:lang w:eastAsia="ko-KR"/>
        </w:rPr>
        <w:tab/>
        <w:t>General</w:t>
      </w:r>
      <w:bookmarkEnd w:id="62"/>
    </w:p>
    <w:p w14:paraId="6F32AFE3" w14:textId="77777777" w:rsidR="002128B0" w:rsidRDefault="002128B0" w:rsidP="006D143A">
      <w:pPr>
        <w:rPr>
          <w:lang w:eastAsia="ko-KR"/>
        </w:rPr>
      </w:pPr>
      <w:r>
        <w:rPr>
          <w:lang w:eastAsia="ko-KR"/>
        </w:rPr>
        <w:t>In a multiple NWDAFs deployment scenario, transfer of Analytics context and Analytics subscripton information is used to support the target NWDAF to produce the needed Analytics.</w:t>
      </w:r>
    </w:p>
    <w:p w14:paraId="3BB9C0C5" w14:textId="77777777" w:rsidR="002128B0" w:rsidRDefault="002128B0" w:rsidP="006D143A">
      <w:pPr>
        <w:rPr>
          <w:lang w:eastAsia="ko-KR"/>
        </w:rPr>
      </w:pPr>
      <w:r>
        <w:rPr>
          <w:lang w:eastAsia="ko-KR"/>
        </w:rPr>
        <w:t>When the Analytics consumer provides the target NWDAF with information on the subscription that could be transferred from the source NWDAF, the target NWDAF may initiate the transfer of Analytics context information. The Analytics consumer provides the information via Nnwdaf_AnalyticsSubscription_Subscribe service operation. When the Analytics consumer is an AMF, the old subscription information may be shared between the source AMF and target AMF in a UE context transfer procedure.</w:t>
      </w:r>
    </w:p>
    <w:p w14:paraId="3A2A3856" w14:textId="0D2C5F05" w:rsidR="006D143A" w:rsidRDefault="002128B0" w:rsidP="006D143A">
      <w:pPr>
        <w:rPr>
          <w:lang w:eastAsia="ko-KR"/>
        </w:rPr>
      </w:pPr>
      <w:r>
        <w:rPr>
          <w:lang w:eastAsia="ko-KR"/>
        </w:rPr>
        <w:t xml:space="preserve">An Analytics subscription transfer to a target NWDAF may be initiated by a source NWDAF, followed by an Analytics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NWDAF</w:t>
      </w:r>
      <w:r>
        <w:rPr>
          <w:lang w:eastAsia="ko-KR"/>
        </w:rPr>
        <w:t xml:space="preserve"> may</w:t>
      </w:r>
      <w:r w:rsidR="006D143A">
        <w:rPr>
          <w:lang w:eastAsia="ko-KR"/>
        </w:rPr>
        <w:t xml:space="preserve"> subscribe with NF(s) to be notified about corresponding events. As for UE mobility, upon the UE location change event notified by AMF subscribed by NWDAF, NWDAF determines whether it can continue to provide the analytics service or should trigger reselection of NWDAF to make analytics subscription transfer.</w:t>
      </w:r>
    </w:p>
    <w:p w14:paraId="6F3F8424" w14:textId="7A460BF1" w:rsidR="006D143A" w:rsidRDefault="006D143A" w:rsidP="006D143A">
      <w:pPr>
        <w:rPr>
          <w:lang w:eastAsia="ko-KR"/>
        </w:rPr>
      </w:pPr>
      <w:r>
        <w:rPr>
          <w:lang w:eastAsia="ko-KR"/>
        </w:rPr>
        <w:lastRenderedPageBreak/>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 and/or specific UE(s).</w:t>
      </w:r>
    </w:p>
    <w:p w14:paraId="61681B52" w14:textId="77777777" w:rsidR="006D143A" w:rsidRDefault="006D143A" w:rsidP="006D143A">
      <w:pPr>
        <w:rPr>
          <w:lang w:eastAsia="ko-KR"/>
        </w:rPr>
      </w:pPr>
      <w:r>
        <w:rPr>
          <w:lang w:eastAsia="ko-KR"/>
        </w:rPr>
        <w:t>The analytics subscription transfer can also be prepared if the source NWDAF instance anticipates that it will soon not be able to continue its current analytics tasks.</w:t>
      </w:r>
    </w:p>
    <w:p w14:paraId="34C1FB05" w14:textId="77777777" w:rsidR="006D143A" w:rsidRDefault="006D143A" w:rsidP="00320244">
      <w:pPr>
        <w:pStyle w:val="Heading3"/>
        <w:rPr>
          <w:lang w:eastAsia="ko-KR"/>
        </w:rPr>
      </w:pPr>
      <w:bookmarkStart w:id="63" w:name="_Toc83212413"/>
      <w:r>
        <w:rPr>
          <w:lang w:eastAsia="ko-KR"/>
        </w:rPr>
        <w:t>6.1B.2</w:t>
      </w:r>
      <w:r>
        <w:rPr>
          <w:lang w:eastAsia="ko-KR"/>
        </w:rPr>
        <w:tab/>
        <w:t>Analytics Subscription Transfer</w:t>
      </w:r>
      <w:bookmarkEnd w:id="63"/>
    </w:p>
    <w:p w14:paraId="115B518A" w14:textId="77777777" w:rsidR="002128B0" w:rsidRDefault="002128B0" w:rsidP="00461895">
      <w:pPr>
        <w:pStyle w:val="Heading4"/>
        <w:rPr>
          <w:lang w:eastAsia="ko-KR"/>
        </w:rPr>
      </w:pPr>
      <w:bookmarkStart w:id="64" w:name="_Toc83212414"/>
      <w:r>
        <w:rPr>
          <w:lang w:eastAsia="ko-KR"/>
        </w:rPr>
        <w:t>6.1B.2.1</w:t>
      </w:r>
      <w:r>
        <w:rPr>
          <w:lang w:eastAsia="ko-KR"/>
        </w:rPr>
        <w:tab/>
        <w:t>Analytics context transfer initiated by target NWDAF selected by the NWDAF service consumer</w:t>
      </w:r>
      <w:bookmarkEnd w:id="64"/>
    </w:p>
    <w:p w14:paraId="0D6CE5CB" w14:textId="37F52E1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Pr>
          <w:lang w:eastAsia="ko-KR"/>
        </w:rPr>
        <w:t>3], or the NF starts to request NF related analytics, or the NF receives a "Termination Request" for an existing analytics subscription from an NWDAF. The NF sends information about the NWDAF previously used for analytics subscription, if available, in Nnwdaf_AnalyticsSubscription_Subscribe service operation. The target NWDAF may initiate the transfer of the Analytics context, using the Nnwdaf_AnalyticsInfo_ContextTransfer service operation.</w:t>
      </w:r>
    </w:p>
    <w:p w14:paraId="7984AB0A" w14:textId="0BE1DBB8" w:rsidR="002128B0" w:rsidRDefault="002128B0" w:rsidP="002128B0">
      <w:pPr>
        <w:pStyle w:val="TH"/>
        <w:rPr>
          <w:lang w:eastAsia="ko-KR"/>
        </w:rPr>
      </w:pPr>
      <w:r w:rsidRPr="002342A9">
        <w:object w:dxaOrig="10560" w:dyaOrig="7410" w14:anchorId="3ED4FC5A">
          <v:shape id="_x0000_i1049" type="#_x0000_t75" style="width:424.5pt;height:307.5pt" o:ole="">
            <v:imagedata r:id="rId49" o:title="" cropbottom="-1739f"/>
          </v:shape>
          <o:OLEObject Type="Embed" ProgID="Visio.Drawing.11" ShapeID="_x0000_i1049" DrawAspect="Content" ObjectID="_1693826395"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77777777"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lastRenderedPageBreak/>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7777777"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information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77777777" w:rsidR="002128B0" w:rsidRDefault="002128B0" w:rsidP="002128B0">
      <w:pPr>
        <w:pStyle w:val="B1"/>
        <w:rPr>
          <w:lang w:eastAsia="ko-KR"/>
        </w:rPr>
      </w:pPr>
      <w:r>
        <w:rPr>
          <w:lang w:eastAsia="ko-KR"/>
        </w:rPr>
        <w:t>4.</w:t>
      </w:r>
      <w:r>
        <w:rPr>
          <w:lang w:eastAsia="ko-KR"/>
        </w:rPr>
        <w:tab/>
        <w:t>[Optional] Source NWDAF may purge data, and if not already done, unsubscribes from the data source(s) and/or model source(s) that are no longer needed for the remaining analytics subscriptions.</w:t>
      </w:r>
    </w:p>
    <w:p w14:paraId="56CBCA33" w14:textId="77777777" w:rsidR="002128B0" w:rsidRDefault="002128B0" w:rsidP="002128B0">
      <w:pPr>
        <w:pStyle w:val="B1"/>
        <w:rPr>
          <w:lang w:eastAsia="ko-KR"/>
        </w:rPr>
      </w:pPr>
      <w:r>
        <w:rPr>
          <w:lang w:eastAsia="ko-KR"/>
        </w:rPr>
        <w:t>5.</w:t>
      </w:r>
      <w:r>
        <w:rPr>
          <w:lang w:eastAsia="ko-KR"/>
        </w:rPr>
        <w:tab/>
        <w:t>[Optional] Target NWDAF may subscribes to relevant data source(s) and/or model source(s), if it is not yet subscribed to the data source(s) and/or model source(s), for analytics information generation.</w:t>
      </w:r>
    </w:p>
    <w:p w14:paraId="3F019C60" w14:textId="0A24BD5B" w:rsidR="002128B0" w:rsidRDefault="002128B0" w:rsidP="00461895">
      <w:pPr>
        <w:pStyle w:val="Heading4"/>
        <w:rPr>
          <w:lang w:eastAsia="ko-KR"/>
        </w:rPr>
      </w:pPr>
      <w:bookmarkStart w:id="65" w:name="_Toc83212415"/>
      <w:r>
        <w:rPr>
          <w:lang w:eastAsia="ko-KR"/>
        </w:rPr>
        <w:t>6.1B.2.2</w:t>
      </w:r>
      <w:r>
        <w:rPr>
          <w:lang w:eastAsia="ko-KR"/>
        </w:rPr>
        <w:tab/>
        <w:t>Analytics Subscription Transfer initiated by source NWDAF</w:t>
      </w:r>
      <w:bookmarkEnd w:id="6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307DFF40" w:rsidR="002128B0" w:rsidRDefault="002128B0" w:rsidP="00320244">
      <w:pPr>
        <w:pStyle w:val="NO"/>
        <w:rPr>
          <w:lang w:eastAsia="ko-KR"/>
        </w:rPr>
      </w:pPr>
      <w:r>
        <w:rPr>
          <w:lang w:eastAsia="ko-KR"/>
        </w:rPr>
        <w:t>NOTE 1:</w:t>
      </w:r>
      <w:r>
        <w:rPr>
          <w:lang w:eastAsia="ko-KR"/>
        </w:rPr>
        <w:tab/>
        <w:t>To discover if the analytics consumer may change, the source NWDAF can, for example, check if the serving area of target NWDAF is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75pt;height:411.75pt" o:ole="">
            <v:imagedata r:id="rId51" o:title=""/>
          </v:shape>
          <o:OLEObject Type="Embed" ProgID="Visio.Drawing.15" ShapeID="_x0000_i1051" DrawAspect="Content" ObjectID="_1693826396"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5CA27F0B" w:rsidR="006D143A" w:rsidRDefault="006D143A" w:rsidP="00320244">
      <w:pPr>
        <w:pStyle w:val="B1"/>
        <w:rPr>
          <w:lang w:eastAsia="ko-KR"/>
        </w:rPr>
      </w:pPr>
      <w:r>
        <w:rPr>
          <w:lang w:eastAsia="ko-KR"/>
        </w:rPr>
        <w:t>0.</w:t>
      </w:r>
      <w:r>
        <w:rPr>
          <w:lang w:eastAsia="ko-KR"/>
        </w:rPr>
        <w:tab/>
        <w:t xml:space="preserve">Source analytics consumer subscribes to Analytics from source NWDAF. </w:t>
      </w:r>
      <w:r w:rsidR="002128B0">
        <w:rPr>
          <w:lang w:eastAsia="ko-KR"/>
        </w:rPr>
        <w:t xml:space="preserve">The Analytics Consumer may send its NF ID or serving area, enabling NWDAF to determine whether this procedure is applicable. </w:t>
      </w:r>
      <w:r>
        <w:rPr>
          <w:lang w:eastAsia="ko-KR"/>
        </w:rPr>
        <w:t>Optionally the source NWDAF subscribes to UE mobility events.</w:t>
      </w:r>
    </w:p>
    <w:p w14:paraId="575B3073" w14:textId="318FB1F9"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9832D0">
        <w:rPr>
          <w:lang w:eastAsia="ko-KR"/>
        </w:rPr>
        <w:t>6</w:t>
      </w:r>
      <w:r>
        <w:rPr>
          <w:lang w:eastAsia="ko-KR"/>
        </w:rPr>
        <w:t>.1B.2</w:t>
      </w:r>
      <w:r w:rsidR="002128B0">
        <w:rPr>
          <w:lang w:eastAsia="ko-KR"/>
        </w:rPr>
        <w:t>.3</w:t>
      </w:r>
      <w:r>
        <w:rPr>
          <w:lang w:eastAsia="ko-KR"/>
        </w:rPr>
        <w:t>.</w:t>
      </w:r>
    </w:p>
    <w:p w14:paraId="3FFC936A" w14:textId="70AB657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NF 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F4AEDCC"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45FD8A3F"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 also contains active data source</w:t>
      </w:r>
      <w:r w:rsidR="00223DFF">
        <w:rPr>
          <w:lang w:eastAsia="ko-KR"/>
        </w:rPr>
        <w:t xml:space="preserve"> ID(s), ML model information and/or ML model provider NWDAF ID(s), which are</w:t>
      </w:r>
      <w:r w:rsidR="006D143A">
        <w:rPr>
          <w:lang w:eastAsia="ko-KR"/>
        </w:rPr>
        <w:t xml:space="preserve"> related to the analytics subscriptions requested to be transferred, if not already provided as part of the prepared analytics subscription transfer in the preparation procedure (see step 1). </w:t>
      </w:r>
      <w:r w:rsidR="006D143A">
        <w:rPr>
          <w:lang w:eastAsia="ko-KR"/>
        </w:rPr>
        <w:lastRenderedPageBreak/>
        <w:t>The request message may also include "analytics context identifier(s)" indicating the availability of analytics context for particular Analytic ID(s).</w:t>
      </w:r>
    </w:p>
    <w:p w14:paraId="4E8A24C2" w14:textId="2AAD5BCB" w:rsidR="006D143A" w:rsidRDefault="00223DFF" w:rsidP="00320244">
      <w:pPr>
        <w:pStyle w:val="B1"/>
        <w:rPr>
          <w:lang w:eastAsia="ko-KR"/>
        </w:rPr>
      </w:pPr>
      <w:r>
        <w:rPr>
          <w:lang w:eastAsia="ko-KR"/>
        </w:rPr>
        <w:tab/>
      </w:r>
      <w:r w:rsidR="00FD3E6B">
        <w:rPr>
          <w:lang w:eastAsia="ko-KR"/>
        </w:rPr>
        <w:t>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675E6637" w:rsidR="00223DFF" w:rsidRDefault="00223DFF" w:rsidP="00F0713C">
      <w:pPr>
        <w:pStyle w:val="B1"/>
        <w:rPr>
          <w:lang w:eastAsia="ko-KR"/>
        </w:rPr>
      </w:pPr>
      <w:r>
        <w:rPr>
          <w:lang w:eastAsia="ko-KR"/>
        </w:rPr>
        <w:tab/>
        <w:t>Target NWDAF may use the ML model information, if provided in the Nnwdaf_AnalyticsSubscription_Transfer request, to retrieve the ML model(s) and use it for the transferred analytics subscription. If ML model provider NWDAF ID(s) is provided in the Nnwdaf_AnalyticsSubscription_Transfer request, target NWDAF may request or subscribe to the ML model(s) from the indicated ML model provider NWDAF(s) as specified in clause 6.2A, taking account of the locally configured set of NWDAFs containing MTLF if any, and use the ML model(s) for the transferred analytics subscription.</w:t>
      </w:r>
    </w:p>
    <w:p w14:paraId="1EC84459" w14:textId="48EAC728" w:rsidR="00FD3E6B" w:rsidRDefault="00FD3E6B" w:rsidP="00F0713C">
      <w:pPr>
        <w:pStyle w:val="B1"/>
        <w:rPr>
          <w:lang w:eastAsia="ko-KR"/>
        </w:rPr>
      </w:pPr>
      <w:r>
        <w:rPr>
          <w:lang w:eastAsia="ko-KR"/>
        </w:rPr>
        <w:tab/>
        <w:t xml:space="preserve">If the analytics subscription being transferred requires analytics aggregation and the Nnwdaf_AnalyticsSubscription_Transfer request contains the analytics subscription aggregation information as described in step 3a, the target NWDAF, if supporting analytics aggregation, may use the analytics </w:t>
      </w:r>
      <w:r w:rsidR="00223DFF">
        <w:rPr>
          <w:lang w:eastAsia="ko-KR"/>
        </w:rPr>
        <w:t xml:space="preserve">subscription </w:t>
      </w:r>
      <w:r>
        <w:rPr>
          <w:lang w:eastAsia="ko-KR"/>
        </w:rPr>
        <w:t>aggregation information as indicated in the request to acquire analytics outputs and perform analytics aggregation for the transferred analytics subscription.</w:t>
      </w:r>
    </w:p>
    <w:p w14:paraId="38D8FDAD" w14:textId="38519432"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subscription Id to the received analytics subscriptions, following the behaviour of AmfEventSubscription as specified in </w:t>
      </w:r>
      <w:r w:rsidR="00461895">
        <w:rPr>
          <w:lang w:eastAsia="ko-KR"/>
        </w:rPr>
        <w:t>TS</w:t>
      </w:r>
      <w:r w:rsidR="00461895">
        <w:rPr>
          <w:lang w:eastAsia="ko-KR"/>
        </w:rPr>
        <w:t> </w:t>
      </w:r>
      <w:r w:rsidR="00461895">
        <w:rPr>
          <w:lang w:eastAsia="ko-KR"/>
        </w:rPr>
        <w:t>29.518</w:t>
      </w:r>
      <w:r w:rsidR="00461895">
        <w:rPr>
          <w:lang w:eastAsia="ko-KR"/>
        </w:rPr>
        <w:t> </w:t>
      </w:r>
      <w:r w:rsidR="00461895">
        <w:rPr>
          <w:lang w:eastAsia="ko-KR"/>
        </w:rPr>
        <w:t>[</w:t>
      </w:r>
      <w:r>
        <w:rPr>
          <w:lang w:eastAsia="ko-KR"/>
        </w:rPr>
        <w:t>2</w:t>
      </w:r>
      <w:r w:rsidR="00216C83">
        <w:rPr>
          <w:lang w:eastAsia="ko-KR"/>
        </w:rPr>
        <w:t>5</w:t>
      </w:r>
      <w:r>
        <w:rPr>
          <w:lang w:eastAsia="ko-KR"/>
        </w:rPr>
        <w:t xml:space="preserve">] clause 6.2.6.2.2 and UEContextTransfer as specified in </w:t>
      </w:r>
      <w:r w:rsidR="00461895">
        <w:rPr>
          <w:lang w:eastAsia="ko-KR"/>
        </w:rPr>
        <w:t>TS</w:t>
      </w:r>
      <w:r w:rsidR="00461895">
        <w:rPr>
          <w:lang w:eastAsia="ko-KR"/>
        </w:rPr>
        <w:t> </w:t>
      </w:r>
      <w:r w:rsidR="00461895">
        <w:rPr>
          <w:lang w:eastAsia="ko-KR"/>
        </w:rPr>
        <w:t>29.518</w:t>
      </w:r>
      <w:r w:rsidR="00461895">
        <w:rPr>
          <w:lang w:eastAsia="ko-KR"/>
        </w:rPr>
        <w:t> </w:t>
      </w:r>
      <w:r w:rsidR="00461895">
        <w:rPr>
          <w:lang w:eastAsia="ko-KR"/>
        </w:rPr>
        <w:t>[</w:t>
      </w:r>
      <w:r>
        <w:rPr>
          <w:lang w:eastAsia="ko-KR"/>
        </w:rPr>
        <w:t>2</w:t>
      </w:r>
      <w:r w:rsidR="00216C83">
        <w:rPr>
          <w:lang w:eastAsia="ko-KR"/>
        </w:rPr>
        <w:t>5</w:t>
      </w:r>
      <w:r>
        <w:rPr>
          <w:lang w:eastAsia="ko-KR"/>
        </w:rPr>
        <w:t>] clause 5.2.2.2.1.1.</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6514C1F1"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 and providing the new subscription Id, that had been assigned by the target NWDAF, in the Subscription</w:t>
      </w:r>
      <w:r>
        <w:rPr>
          <w:lang w:eastAsia="ko-KR"/>
        </w:rPr>
        <w:t xml:space="preserve"> Change</w:t>
      </w:r>
      <w:r w:rsidR="006D143A">
        <w:rPr>
          <w:lang w:eastAsia="ko-KR"/>
        </w:rPr>
        <w:t xml:space="preserve"> Notification Correlation Id parameter of this message as specified in clause 7.2.4.</w:t>
      </w:r>
    </w:p>
    <w:p w14:paraId="38FFFFF7" w14:textId="68612DF0" w:rsidR="006D143A" w:rsidRDefault="006D143A" w:rsidP="00320244">
      <w:pPr>
        <w:pStyle w:val="NO"/>
        <w:rPr>
          <w:lang w:eastAsia="ko-KR"/>
        </w:rPr>
      </w:pPr>
      <w:r>
        <w:rPr>
          <w:lang w:eastAsia="ko-KR"/>
        </w:rPr>
        <w:t>NOTE </w:t>
      </w:r>
      <w:r w:rsidR="00223DFF">
        <w:rPr>
          <w:lang w:eastAsia="ko-KR"/>
        </w:rPr>
        <w:t>5</w:t>
      </w:r>
      <w:r>
        <w:rPr>
          <w:lang w:eastAsia="ko-KR"/>
        </w:rPr>
        <w:t>:</w:t>
      </w:r>
      <w:r>
        <w:rPr>
          <w:lang w:eastAsia="ko-KR"/>
        </w:rPr>
        <w:tab/>
        <w:t>The existing Analytics context in the source NWDAF is not deleted directly but will be purged first when it was collected by the target NWDAF.</w:t>
      </w:r>
    </w:p>
    <w:p w14:paraId="43076BCD" w14:textId="732C45E6" w:rsidR="00FD3E6B" w:rsidRDefault="00FD3E6B" w:rsidP="00FD3E6B">
      <w:pPr>
        <w:pStyle w:val="NO"/>
        <w:rPr>
          <w:lang w:eastAsia="ko-KR"/>
        </w:rPr>
      </w:pPr>
      <w:r>
        <w:rPr>
          <w:lang w:eastAsia="ko-KR"/>
        </w:rPr>
        <w:t>NOTE </w:t>
      </w:r>
      <w:r w:rsidR="00223DFF">
        <w:rPr>
          <w:lang w:eastAsia="ko-KR"/>
        </w:rPr>
        <w:t>6</w:t>
      </w:r>
      <w:r>
        <w:rPr>
          <w:lang w:eastAsia="ko-KR"/>
        </w:rPr>
        <w:t>:</w:t>
      </w:r>
      <w:r>
        <w:rPr>
          <w:lang w:eastAsia="ko-KR"/>
        </w:rPr>
        <w:tab/>
        <w:t>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this analytics aggregating (see clause 6.1.3) has changed using the Nnwdaf_AnalyticsSubscription_Subscribe service operation.</w:t>
      </w:r>
    </w:p>
    <w:p w14:paraId="154291AA" w14:textId="56F13876"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information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339B9643"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 ML model provider NWDAF(s), if exist, which are no longer needed for the remaining analytics subscriptions.</w:t>
      </w:r>
    </w:p>
    <w:p w14:paraId="78233EA2" w14:textId="390E0C6E" w:rsidR="00223DFF" w:rsidRDefault="00223DFF" w:rsidP="00461895">
      <w:pPr>
        <w:pStyle w:val="NO"/>
        <w:rPr>
          <w:lang w:eastAsia="ko-KR"/>
        </w:rPr>
      </w:pPr>
      <w:r>
        <w:rPr>
          <w:lang w:eastAsia="ko-KR"/>
        </w:rPr>
        <w:lastRenderedPageBreak/>
        <w:t>NOTE 7:</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695FD8BD" w14:textId="25FAE6AF" w:rsidR="006D143A" w:rsidRDefault="006D143A" w:rsidP="00320244">
      <w:pPr>
        <w:pStyle w:val="NO"/>
        <w:rPr>
          <w:lang w:eastAsia="ko-KR"/>
        </w:rPr>
      </w:pPr>
      <w:r>
        <w:rPr>
          <w:lang w:eastAsia="ko-KR"/>
        </w:rPr>
        <w:t>NOTE </w:t>
      </w:r>
      <w:r w:rsidR="002128B0">
        <w:rPr>
          <w:lang w:eastAsia="ko-KR"/>
        </w:rPr>
        <w:t>8</w:t>
      </w:r>
      <w:r>
        <w:rPr>
          <w:lang w:eastAsia="ko-KR"/>
        </w:rPr>
        <w:t>:</w:t>
      </w:r>
      <w:r>
        <w:rPr>
          <w:lang w:eastAsia="ko-KR"/>
        </w:rPr>
        <w:tab/>
        <w:t>Notification correlation information allows the analytics consumer to correlate the notifications to the initial subscription request made with the source NWDAF in step 0.</w:t>
      </w:r>
    </w:p>
    <w:p w14:paraId="513CCECE" w14:textId="77A54715" w:rsidR="002128B0" w:rsidRDefault="002128B0" w:rsidP="00461895">
      <w:pPr>
        <w:pStyle w:val="Heading4"/>
        <w:rPr>
          <w:lang w:eastAsia="ko-KR"/>
        </w:rPr>
      </w:pPr>
      <w:bookmarkStart w:id="66" w:name="_Toc83212416"/>
      <w:r>
        <w:rPr>
          <w:lang w:eastAsia="ko-KR"/>
        </w:rPr>
        <w:t>6.1B.2.3</w:t>
      </w:r>
      <w:r>
        <w:rPr>
          <w:lang w:eastAsia="ko-KR"/>
        </w:rPr>
        <w:tab/>
        <w:t>Prepared Analytics transfer</w:t>
      </w:r>
      <w:bookmarkEnd w:id="66"/>
    </w:p>
    <w:p w14:paraId="76C0D38E" w14:textId="5595B69F" w:rsidR="006D143A" w:rsidRDefault="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38D263DC" w:rsidR="002128B0" w:rsidRDefault="002128B0" w:rsidP="00320244">
      <w:pPr>
        <w:pStyle w:val="NO"/>
        <w:rPr>
          <w:lang w:eastAsia="ko-KR"/>
        </w:rPr>
      </w:pPr>
      <w:r>
        <w:rPr>
          <w:lang w:eastAsia="ko-KR"/>
        </w:rPr>
        <w:t>NOTE 1:</w:t>
      </w:r>
      <w:r>
        <w:rPr>
          <w:lang w:eastAsia="ko-KR"/>
        </w:rPr>
        <w:tab/>
        <w:t>The source NWDAF might determine that it needs to prepare to transfer analytics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483D4E4" w14:textId="77777777" w:rsidR="006D143A" w:rsidRDefault="006D143A" w:rsidP="00320244">
      <w:pPr>
        <w:pStyle w:val="EditorsNote"/>
        <w:rPr>
          <w:lang w:eastAsia="ko-KR"/>
        </w:rPr>
      </w:pPr>
      <w:r>
        <w:rPr>
          <w:lang w:eastAsia="ko-KR"/>
        </w:rPr>
        <w:t>Editor's note:</w:t>
      </w:r>
      <w:r>
        <w:rPr>
          <w:lang w:eastAsia="ko-KR"/>
        </w:rPr>
        <w:tab/>
        <w:t>It FFS how this aligns with the procedure when Analytics consumer changes.</w:t>
      </w:r>
    </w:p>
    <w:p w14:paraId="30B16FCC" w14:textId="259BDB8B" w:rsidR="002128B0" w:rsidRDefault="002128B0" w:rsidP="00461895">
      <w:pPr>
        <w:pStyle w:val="TH"/>
        <w:rPr>
          <w:lang w:eastAsia="ko-KR"/>
        </w:rPr>
      </w:pPr>
      <w:r w:rsidRPr="00BD7E2F">
        <w:object w:dxaOrig="9390" w:dyaOrig="9390" w14:anchorId="00F3D76B">
          <v:shape id="_x0000_i1053" type="#_x0000_t75" style="width:471.75pt;height:472.5pt" o:ole="">
            <v:imagedata r:id="rId53" o:title=""/>
          </v:shape>
          <o:OLEObject Type="Embed" ProgID="Visio.Drawing.15" ShapeID="_x0000_i1053" DrawAspect="Content" ObjectID="_1693826397" r:id="rId54"/>
        </w:object>
      </w:r>
    </w:p>
    <w:p w14:paraId="0992B4C6" w14:textId="3497D896"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832B2FB"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and/or Nsmf_EventExposure_Subscribe service operation, to receive notifications on UE mobility events</w:t>
      </w:r>
      <w:r>
        <w:rPr>
          <w:lang w:eastAsia="ko-KR"/>
        </w:rPr>
        <w:t xml:space="preserve"> from</w:t>
      </w:r>
      <w:r w:rsidR="006D143A">
        <w:rPr>
          <w:lang w:eastAsia="ko-KR"/>
        </w:rPr>
        <w:t xml:space="preserve"> AMF and/or SMF, respectively.</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0AF4F8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461895">
        <w:rPr>
          <w:lang w:eastAsia="ko-KR"/>
        </w:rPr>
        <w:t>TS</w:t>
      </w:r>
      <w:r w:rsidR="00461895">
        <w:rPr>
          <w:lang w:eastAsia="ko-KR"/>
        </w:rPr>
        <w:t> </w:t>
      </w:r>
      <w:r w:rsidR="00461895">
        <w:rPr>
          <w:lang w:eastAsia="ko-KR"/>
        </w:rPr>
        <w:t>23.501</w:t>
      </w:r>
      <w:r w:rsidR="00461895">
        <w:rPr>
          <w:lang w:eastAsia="ko-KR"/>
        </w:rPr>
        <w:t> </w:t>
      </w:r>
      <w:r w:rsidR="00461895">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290EBBF8"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 The analytics</w:t>
      </w:r>
      <w:r>
        <w:rPr>
          <w:lang w:eastAsia="ko-KR"/>
        </w:rPr>
        <w:t xml:space="preserve"> context</w:t>
      </w:r>
      <w:r w:rsidR="006D143A">
        <w:rPr>
          <w:lang w:eastAsia="ko-KR"/>
        </w:rPr>
        <w:t xml:space="preserve"> information transfer procedure is specified in clause 6.1B.3.</w:t>
      </w:r>
    </w:p>
    <w:p w14:paraId="632FE870" w14:textId="0DDBA103"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may</w:t>
      </w:r>
      <w:r>
        <w:rPr>
          <w:lang w:eastAsia="ko-KR"/>
        </w:rPr>
        <w:t xml:space="preserve"> allocate a new subscription Id to the received analytics subscriptions, following the behaviour of AmfEventSubscription as specified in clause 6.2.6.2.2</w:t>
      </w:r>
      <w:r w:rsidR="00B31677">
        <w:rPr>
          <w:lang w:eastAsia="ko-KR"/>
        </w:rPr>
        <w:t xml:space="preserve"> of</w:t>
      </w:r>
      <w:r>
        <w:rPr>
          <w:lang w:eastAsia="ko-KR"/>
        </w:rPr>
        <w:t xml:space="preserve"> </w:t>
      </w:r>
      <w:r w:rsidR="00461895">
        <w:rPr>
          <w:lang w:eastAsia="ko-KR"/>
        </w:rPr>
        <w:t>TS</w:t>
      </w:r>
      <w:r w:rsidR="00461895">
        <w:rPr>
          <w:lang w:eastAsia="ko-KR"/>
        </w:rPr>
        <w:t> </w:t>
      </w:r>
      <w:r w:rsidR="00461895">
        <w:rPr>
          <w:lang w:eastAsia="ko-KR"/>
        </w:rPr>
        <w:t>29.518</w:t>
      </w:r>
      <w:r w:rsidR="00461895">
        <w:rPr>
          <w:lang w:eastAsia="ko-KR"/>
        </w:rPr>
        <w:t> </w:t>
      </w:r>
      <w:r w:rsidR="00461895">
        <w:rPr>
          <w:lang w:eastAsia="ko-KR"/>
        </w:rPr>
        <w:t>[</w:t>
      </w:r>
      <w:r>
        <w:rPr>
          <w:lang w:eastAsia="ko-KR"/>
        </w:rPr>
        <w:t>2</w:t>
      </w:r>
      <w:r w:rsidR="00216C83">
        <w:rPr>
          <w:lang w:eastAsia="ko-KR"/>
        </w:rPr>
        <w:t>5</w:t>
      </w:r>
      <w:r>
        <w:rPr>
          <w:lang w:eastAsia="ko-KR"/>
        </w:rPr>
        <w:t>] and UEContextTransfer as specified in clause 5.2.2.2.1.1</w:t>
      </w:r>
      <w:r w:rsidR="00B31677">
        <w:rPr>
          <w:lang w:eastAsia="ko-KR"/>
        </w:rPr>
        <w:t xml:space="preserve"> of</w:t>
      </w:r>
      <w:r>
        <w:rPr>
          <w:lang w:eastAsia="ko-KR"/>
        </w:rPr>
        <w:t xml:space="preserve"> </w:t>
      </w:r>
      <w:r w:rsidR="00461895">
        <w:rPr>
          <w:lang w:eastAsia="ko-KR"/>
        </w:rPr>
        <w:t>TS</w:t>
      </w:r>
      <w:r w:rsidR="00461895">
        <w:rPr>
          <w:lang w:eastAsia="ko-KR"/>
        </w:rPr>
        <w:t> </w:t>
      </w:r>
      <w:r w:rsidR="00461895">
        <w:rPr>
          <w:lang w:eastAsia="ko-KR"/>
        </w:rPr>
        <w:t>29.518</w:t>
      </w:r>
      <w:r w:rsidR="00461895">
        <w:rPr>
          <w:lang w:eastAsia="ko-KR"/>
        </w:rPr>
        <w:t> </w:t>
      </w:r>
      <w:r w:rsidR="00461895">
        <w:rPr>
          <w:lang w:eastAsia="ko-KR"/>
        </w:rPr>
        <w:t>[</w:t>
      </w:r>
      <w:r>
        <w:rPr>
          <w:lang w:eastAsia="ko-KR"/>
        </w:rPr>
        <w:t>2</w:t>
      </w:r>
      <w:r w:rsidR="00216C83">
        <w:rPr>
          <w:lang w:eastAsia="ko-KR"/>
        </w:rPr>
        <w:t>5</w:t>
      </w:r>
      <w:r>
        <w:rPr>
          <w:lang w:eastAsia="ko-KR"/>
        </w:rPr>
        <w:t>].</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59C68DDB" w:rsidR="002128B0" w:rsidRDefault="002128B0" w:rsidP="00461895">
      <w:pPr>
        <w:pStyle w:val="NO"/>
        <w:rPr>
          <w:lang w:eastAsia="ko-KR"/>
        </w:rPr>
      </w:pPr>
      <w:r>
        <w:rPr>
          <w:lang w:eastAsia="ko-KR"/>
        </w:rPr>
        <w:t>NOTE 6:</w:t>
      </w:r>
      <w:r>
        <w:rPr>
          <w:lang w:eastAsia="ko-KR"/>
        </w:rPr>
        <w:tab/>
        <w:t>After step 8, Source NWDAF initiates the analytics subscription transfer to the target NWDAF as specified in steps 4 to 12 of the analytics subscription procedure illustrated in Figure 6.1B.2-1.</w:t>
      </w:r>
    </w:p>
    <w:p w14:paraId="110C53E4" w14:textId="527EB3C0" w:rsidR="006D143A" w:rsidRDefault="002128B0" w:rsidP="00320244">
      <w:pPr>
        <w:pStyle w:val="B1"/>
        <w:rPr>
          <w:lang w:eastAsia="ko-KR"/>
        </w:rPr>
      </w:pPr>
      <w:r>
        <w:rPr>
          <w:lang w:eastAsia="ko-KR"/>
        </w:rPr>
        <w:t>8</w:t>
      </w:r>
      <w:r w:rsidR="006D143A">
        <w:rPr>
          <w:lang w:eastAsia="ko-KR"/>
        </w:rPr>
        <w:t>.</w:t>
      </w:r>
      <w:r w:rsidR="006D143A">
        <w:rPr>
          <w:lang w:eastAsia="ko-KR"/>
        </w:rPr>
        <w:tab/>
        <w:t>[Conditional] If a candidate target NWDAF (e.g. NWDAFz) had accepted to prepare for an analytics subscription based on a prepared analytics subscription transfer request received from the source NWDAF in step 5, but had not been selected as the new target NWDAF, the source NWDAF cancels the prepared analytics subscription transfer to this target candidate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011EC119" w14:textId="136138DE" w:rsidR="006D143A" w:rsidRDefault="006D143A" w:rsidP="006D143A">
      <w:pPr>
        <w:pStyle w:val="Heading3"/>
        <w:rPr>
          <w:lang w:eastAsia="ko-KR"/>
        </w:rPr>
      </w:pPr>
      <w:bookmarkStart w:id="67" w:name="_Toc83212417"/>
      <w:r>
        <w:rPr>
          <w:lang w:eastAsia="ko-KR"/>
        </w:rPr>
        <w:t>6.1B.3</w:t>
      </w:r>
      <w:r>
        <w:rPr>
          <w:lang w:eastAsia="ko-KR"/>
        </w:rPr>
        <w:tab/>
        <w:t>Analytics Context Information Transfer</w:t>
      </w:r>
      <w:bookmarkEnd w:id="67"/>
    </w:p>
    <w:p w14:paraId="13CF4F27" w14:textId="16168424"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information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 xml:space="preserve"> information.</w:t>
      </w:r>
    </w:p>
    <w:bookmarkStart w:id="68" w:name="_MON_1678536861"/>
    <w:bookmarkEnd w:id="6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4" type="#_x0000_t75" style="width:360.75pt;height:125.25pt" o:ole="">
            <v:imagedata r:id="rId55" o:title="" croptop="5018f" cropbottom="-287f" cropleft="1160f" cropright="-9777f"/>
          </v:shape>
          <o:OLEObject Type="Embed" ProgID="Word.Picture.8" ShapeID="_x0000_i1054" DrawAspect="Content" ObjectID="_1693826398" r:id="rId56"/>
        </w:object>
      </w:r>
    </w:p>
    <w:p w14:paraId="580F9F5D" w14:textId="141F8711"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Information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78818F48" w:rsidR="006D143A" w:rsidRDefault="006D143A" w:rsidP="00320244">
      <w:pPr>
        <w:pStyle w:val="B1"/>
        <w:rPr>
          <w:lang w:eastAsia="ko-KR"/>
        </w:rPr>
      </w:pPr>
      <w:r>
        <w:rPr>
          <w:lang w:eastAsia="ko-KR"/>
        </w:rPr>
        <w:lastRenderedPageBreak/>
        <w:t>1.</w:t>
      </w:r>
      <w:r>
        <w:rPr>
          <w:lang w:eastAsia="ko-KR"/>
        </w:rPr>
        <w:tab/>
        <w:t>The consumer NWDAF requests analytics context information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323D8924" w:rsidR="006D143A" w:rsidRDefault="006D143A" w:rsidP="00320244">
      <w:pPr>
        <w:pStyle w:val="B1"/>
        <w:rPr>
          <w:lang w:eastAsia="ko-KR"/>
        </w:rPr>
      </w:pPr>
      <w:r>
        <w:rPr>
          <w:lang w:eastAsia="ko-KR"/>
        </w:rPr>
        <w:t>2.</w:t>
      </w:r>
      <w:r>
        <w:rPr>
          <w:lang w:eastAsia="ko-KR"/>
        </w:rPr>
        <w:tab/>
        <w:t>The provider NWDAF responds with analytics context information to the consumer NWDAF.</w:t>
      </w:r>
      <w:r w:rsidR="004851DB">
        <w:rPr>
          <w:lang w:eastAsia="ko-KR"/>
        </w:rPr>
        <w:t xml:space="preserve"> The analytics context information that can be provided in the response is listed in clause 6.1B.4.</w:t>
      </w:r>
    </w:p>
    <w:p w14:paraId="5D0FC134" w14:textId="33D354FF" w:rsidR="002128B0" w:rsidRDefault="002128B0" w:rsidP="00F0713C">
      <w:pPr>
        <w:pStyle w:val="B1"/>
        <w:rPr>
          <w:lang w:eastAsia="ko-KR"/>
        </w:rPr>
      </w:pPr>
      <w:r>
        <w:rPr>
          <w:lang w:eastAsia="ko-KR"/>
        </w:rPr>
        <w:tab/>
        <w:t>If the provider NWDAF stores analytics context information (e.g. historical analytics, historical data) in ADRF, the provider NWDAF may include in the response the ADRF ID together with an indication of the type of data stored in the ADRF.</w:t>
      </w:r>
    </w:p>
    <w:p w14:paraId="1F88095B" w14:textId="52EC8FD5" w:rsidR="004851DB" w:rsidRDefault="004851DB" w:rsidP="00F0713C">
      <w:pPr>
        <w:pStyle w:val="B1"/>
        <w:rPr>
          <w:lang w:eastAsia="ko-KR"/>
        </w:rPr>
      </w:pPr>
      <w:r>
        <w:rPr>
          <w:lang w:eastAsia="ko-KR"/>
        </w:rPr>
        <w:tab/>
      </w:r>
      <w:r w:rsidR="002128B0">
        <w:rPr>
          <w:lang w:eastAsia="ko-KR"/>
        </w:rPr>
        <w:t xml:space="preserve">Upon receiving the analytics context information,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77777777" w:rsidR="004851DB" w:rsidRDefault="004851DB" w:rsidP="004851DB">
      <w:pPr>
        <w:pStyle w:val="B2"/>
        <w:rPr>
          <w:lang w:eastAsia="ko-KR"/>
        </w:rPr>
      </w:pPr>
      <w:r>
        <w:rPr>
          <w:lang w:eastAsia="ko-KR"/>
        </w:rPr>
        <w:t>-</w:t>
      </w:r>
      <w:r>
        <w:rPr>
          <w:lang w:eastAsia="ko-KR"/>
        </w:rPr>
        <w:tab/>
        <w:t>use the historical data and analytics metadata in the analytics context information to generate analytics;</w:t>
      </w:r>
    </w:p>
    <w:p w14:paraId="565BA85A" w14:textId="77777777"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 information;</w:t>
      </w:r>
    </w:p>
    <w:p w14:paraId="643AD7A5" w14:textId="1319A02E" w:rsidR="004851DB" w:rsidRDefault="004851DB" w:rsidP="004851DB">
      <w:pPr>
        <w:pStyle w:val="B2"/>
        <w:rPr>
          <w:lang w:eastAsia="ko-KR"/>
        </w:rPr>
      </w:pPr>
      <w:r>
        <w:rPr>
          <w:lang w:eastAsia="ko-KR"/>
        </w:rPr>
        <w:t>-</w:t>
      </w:r>
      <w:r>
        <w:rPr>
          <w:lang w:eastAsia="ko-KR"/>
        </w:rPr>
        <w:tab/>
        <w:t>retrieve the ML model(s) indicated in the analytics context information and use for analytics;</w:t>
      </w:r>
    </w:p>
    <w:p w14:paraId="18CD321B" w14:textId="5922CB24" w:rsidR="004851DB" w:rsidRDefault="004851DB" w:rsidP="004851DB">
      <w:pPr>
        <w:pStyle w:val="B2"/>
        <w:rPr>
          <w:lang w:eastAsia="ko-KR"/>
        </w:rPr>
      </w:pPr>
      <w:r>
        <w:rPr>
          <w:lang w:eastAsia="ko-KR"/>
        </w:rPr>
        <w:t>-</w:t>
      </w:r>
      <w:r>
        <w:rPr>
          <w:lang w:eastAsia="ko-KR"/>
        </w:rPr>
        <w:tab/>
        <w:t>subscribe to trained ML model(s) from the indicated model provider NWDAF(s)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69450C58" w:rsidR="006D143A" w:rsidRDefault="006D143A" w:rsidP="00320244">
      <w:pPr>
        <w:pStyle w:val="Heading3"/>
        <w:rPr>
          <w:lang w:eastAsia="ko-KR"/>
        </w:rPr>
      </w:pPr>
      <w:bookmarkStart w:id="69" w:name="_Toc83212418"/>
      <w:r>
        <w:rPr>
          <w:lang w:eastAsia="ko-KR"/>
        </w:rPr>
        <w:t>6.1B.4</w:t>
      </w:r>
      <w:r>
        <w:rPr>
          <w:lang w:eastAsia="ko-KR"/>
        </w:rPr>
        <w:tab/>
        <w:t>Contents of Analytics Context Information</w:t>
      </w:r>
      <w:bookmarkEnd w:id="69"/>
    </w:p>
    <w:p w14:paraId="78ACB257" w14:textId="7D664494"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60563059" w:rsidR="006D143A" w:rsidRDefault="006D143A" w:rsidP="00320244">
      <w:pPr>
        <w:pStyle w:val="B1"/>
        <w:rPr>
          <w:lang w:eastAsia="ko-KR"/>
        </w:rPr>
      </w:pPr>
      <w:r>
        <w:rPr>
          <w:lang w:eastAsia="ko-KR"/>
        </w:rPr>
        <w:t>-</w:t>
      </w:r>
      <w:r>
        <w:rPr>
          <w:lang w:eastAsia="ko-KR"/>
        </w:rPr>
        <w:tab/>
        <w:t>A list of analytics context identifier(s): identify a set of analytics context information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7777777"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information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7EDF4B82" w:rsidR="002128B0" w:rsidRDefault="002128B0" w:rsidP="00461895">
      <w:pPr>
        <w:pStyle w:val="B1"/>
        <w:rPr>
          <w:lang w:eastAsia="ko-KR"/>
        </w:rPr>
      </w:pPr>
      <w:r>
        <w:rPr>
          <w:lang w:eastAsia="ko-KR"/>
        </w:rPr>
        <w:t>-</w:t>
      </w:r>
      <w:r>
        <w:rPr>
          <w:lang w:eastAsia="ko-KR"/>
        </w:rPr>
        <w:tab/>
        <w:t>[OPTIONAL] Requested Analytics Context Information per analytics context identifier: indicates which part of the analytics context information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77777777" w:rsidR="002128B0" w:rsidRDefault="002128B0" w:rsidP="002128B0">
      <w:pPr>
        <w:pStyle w:val="B2"/>
        <w:rPr>
          <w:lang w:eastAsia="ko-KR"/>
        </w:rPr>
      </w:pPr>
      <w:r>
        <w:rPr>
          <w:lang w:eastAsia="ko-KR"/>
        </w:rPr>
        <w:t>-</w:t>
      </w:r>
      <w:r>
        <w:rPr>
          <w:lang w:eastAsia="ko-KR"/>
        </w:rPr>
        <w:tab/>
        <w:t>Model related information.</w:t>
      </w:r>
    </w:p>
    <w:p w14:paraId="313DEAB5" w14:textId="2A4FEC03"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353E89">
        <w:rPr>
          <w:lang w:eastAsia="ko-KR"/>
        </w:rPr>
        <w:t>; information allowing to identify an analytics context can also be provided by the NWDAF consumer to the target NWDAF in the Nnwdaf_AnalyticsSubscription_Subscribe request as defined in clause 7.2.2</w:t>
      </w:r>
      <w:r>
        <w:rPr>
          <w:lang w:eastAsia="ko-KR"/>
        </w:rPr>
        <w:t>.</w:t>
      </w:r>
    </w:p>
    <w:p w14:paraId="09116A66" w14:textId="59244829" w:rsidR="006D143A" w:rsidRDefault="006D143A" w:rsidP="006D143A">
      <w:pPr>
        <w:rPr>
          <w:lang w:eastAsia="ko-KR"/>
        </w:rPr>
      </w:pPr>
      <w:r>
        <w:rPr>
          <w:lang w:eastAsia="ko-KR"/>
        </w:rPr>
        <w:t>The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34C83577" w:rsidR="006D143A" w:rsidRDefault="006D143A" w:rsidP="00320244">
      <w:pPr>
        <w:pStyle w:val="B1"/>
        <w:rPr>
          <w:lang w:eastAsia="ko-KR"/>
        </w:rPr>
      </w:pPr>
      <w:r>
        <w:rPr>
          <w:lang w:eastAsia="ko-KR"/>
        </w:rPr>
        <w:lastRenderedPageBreak/>
        <w:t>-</w:t>
      </w:r>
      <w:r>
        <w:rPr>
          <w:lang w:eastAsia="ko-KR"/>
        </w:rPr>
        <w:tab/>
        <w:t>(Set of) Analytics context information</w:t>
      </w:r>
      <w:r w:rsidR="002128B0">
        <w:rPr>
          <w:lang w:eastAsia="ko-KR"/>
        </w:rPr>
        <w:t xml:space="preserve"> matching the input parameters of the Nnwdaf_AnalyticsInfo_ContextTransfer request. If no Requested Analytics Context Information parameters are available in the request, all available analytics context information is sent. </w:t>
      </w:r>
      <w:r>
        <w:rPr>
          <w:lang w:eastAsia="ko-KR"/>
        </w:rPr>
        <w:t>Analytics context information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FB7D863" w:rsidR="002128B0" w:rsidRDefault="006D143A" w:rsidP="00320244">
      <w:pPr>
        <w:pStyle w:val="B3"/>
        <w:rPr>
          <w:lang w:eastAsia="ko-KR"/>
        </w:rPr>
      </w:pPr>
      <w:r>
        <w:rPr>
          <w:lang w:eastAsia="ko-KR"/>
        </w:rPr>
        <w:t>-</w:t>
      </w:r>
      <w:r>
        <w:rPr>
          <w:lang w:eastAsia="ko-KR"/>
        </w:rPr>
        <w:tab/>
        <w:t>Pending output analytics (i.e. not yet notified to the consumer)</w:t>
      </w:r>
      <w:r w:rsidR="002128B0">
        <w:rPr>
          <w:lang w:eastAsia="ko-KR"/>
        </w:rPr>
        <w:t>;</w:t>
      </w:r>
    </w:p>
    <w:p w14:paraId="5F5293CF" w14:textId="42009FB5" w:rsidR="006D143A" w:rsidRDefault="002128B0" w:rsidP="00320244">
      <w:pPr>
        <w:pStyle w:val="B3"/>
        <w:rPr>
          <w:lang w:eastAsia="ko-KR"/>
        </w:rPr>
      </w:pPr>
      <w:r>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2CFBBB9F"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information about the analytics subscriptions that the source NWDAF has with the NWDAFs that collectively serve the transferred analytics subscription, which includes IDs and analytics metadata information of these NWDAFs for specific analytics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20F7E2AE"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 about subscriptions with</w:t>
      </w:r>
      <w:r w:rsidR="002128B0">
        <w:rPr>
          <w:lang w:eastAsia="ko-KR"/>
        </w:rPr>
        <w:t xml:space="preserve"> the</w:t>
      </w:r>
      <w:r>
        <w:rPr>
          <w:lang w:eastAsia="ko-KR"/>
        </w:rPr>
        <w:t xml:space="preserve"> data sources that are related to the analytics</w:t>
      </w:r>
      <w:r w:rsidR="002128B0">
        <w:rPr>
          <w:lang w:eastAsia="ko-KR"/>
        </w:rPr>
        <w:t xml:space="preserve"> is included</w:t>
      </w:r>
      <w:r>
        <w:rPr>
          <w:lang w:eastAsia="ko-KR"/>
        </w:rPr>
        <w:t>.</w:t>
      </w:r>
    </w:p>
    <w:p w14:paraId="44736C0B" w14:textId="306148E4" w:rsidR="00FD3E6B" w:rsidRDefault="00FD3E6B">
      <w:pPr>
        <w:pStyle w:val="B1"/>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F0713C">
      <w:pPr>
        <w:pStyle w:val="B2"/>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14D9AA0F" w:rsidR="004851DB" w:rsidRDefault="004851DB" w:rsidP="00F0713C">
      <w:pPr>
        <w:pStyle w:val="B1"/>
        <w:rPr>
          <w:lang w:eastAsia="ko-KR"/>
        </w:rPr>
      </w:pPr>
      <w:r>
        <w:rPr>
          <w:lang w:eastAsia="ko-KR"/>
        </w:rPr>
        <w:t>-</w:t>
      </w:r>
      <w:r>
        <w:rPr>
          <w:lang w:eastAsia="ko-KR"/>
        </w:rPr>
        <w:tab/>
        <w:t>Model related</w:t>
      </w:r>
      <w:r w:rsidR="002128B0">
        <w:rPr>
          <w:lang w:eastAsia="ko-KR"/>
        </w:rPr>
        <w:t xml:space="preserve"> information</w:t>
      </w:r>
      <w:r>
        <w:rPr>
          <w:lang w:eastAsia="ko-KR"/>
        </w:rPr>
        <w:t>:</w:t>
      </w:r>
    </w:p>
    <w:p w14:paraId="785CB367" w14:textId="0BFF3AC4" w:rsidR="004851DB" w:rsidRDefault="004851DB" w:rsidP="004851DB">
      <w:pPr>
        <w:pStyle w:val="B2"/>
        <w:rPr>
          <w:lang w:eastAsia="ko-KR"/>
        </w:rPr>
      </w:pPr>
      <w:r>
        <w:rPr>
          <w:lang w:eastAsia="ko-KR"/>
        </w:rPr>
        <w:t>-</w:t>
      </w:r>
      <w:r>
        <w:rPr>
          <w:lang w:eastAsia="ko-KR"/>
        </w:rPr>
        <w:tab/>
        <w:t>Model provider NWDAF ID(s): Instance ID(s) of the ML model provider NWDAF(s) from which the consumer NWDAF currently subscribes to the ML model information used for the analytics.</w:t>
      </w:r>
    </w:p>
    <w:p w14:paraId="6A215161" w14:textId="68C3094A" w:rsidR="006D143A" w:rsidRDefault="00934696" w:rsidP="00934696">
      <w:pPr>
        <w:pStyle w:val="Heading2"/>
        <w:rPr>
          <w:lang w:eastAsia="ko-KR"/>
        </w:rPr>
      </w:pPr>
      <w:bookmarkStart w:id="70" w:name="_Toc83212419"/>
      <w:r>
        <w:rPr>
          <w:lang w:eastAsia="ko-KR"/>
        </w:rPr>
        <w:t>6.1C</w:t>
      </w:r>
      <w:r>
        <w:rPr>
          <w:lang w:eastAsia="ko-KR"/>
        </w:rPr>
        <w:tab/>
        <w:t>NWDAF Registration/Deregistration in UDM</w:t>
      </w:r>
      <w:bookmarkEnd w:id="70"/>
    </w:p>
    <w:p w14:paraId="7709AEAE" w14:textId="71EA8C98" w:rsidR="00934696" w:rsidRPr="00F0713C" w:rsidRDefault="00934696" w:rsidP="00F0713C">
      <w:pPr>
        <w:pStyle w:val="Heading3"/>
        <w:rPr>
          <w:lang w:eastAsia="ko-KR"/>
        </w:rPr>
      </w:pPr>
      <w:bookmarkStart w:id="71" w:name="_Toc83212420"/>
      <w:r>
        <w:rPr>
          <w:lang w:eastAsia="ko-KR"/>
        </w:rPr>
        <w:t>6.1C.1</w:t>
      </w:r>
      <w:r>
        <w:rPr>
          <w:lang w:eastAsia="ko-KR"/>
        </w:rPr>
        <w:tab/>
        <w:t>General</w:t>
      </w:r>
      <w:bookmarkEnd w:id="71"/>
    </w:p>
    <w:p w14:paraId="5A08EE08" w14:textId="597E225B"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 ID(s). This enables NWDAF service consumers to discover the NWDAF instance that is already serving the UE for one or more Analytic ID(s).</w:t>
      </w:r>
    </w:p>
    <w:p w14:paraId="00022E12" w14:textId="43527C60" w:rsidR="00934696" w:rsidRDefault="00934696" w:rsidP="00934696">
      <w:pPr>
        <w:pStyle w:val="Heading3"/>
        <w:rPr>
          <w:lang w:eastAsia="ko-KR"/>
        </w:rPr>
      </w:pPr>
      <w:bookmarkStart w:id="72" w:name="_Toc83212421"/>
      <w:r>
        <w:rPr>
          <w:lang w:eastAsia="ko-KR"/>
        </w:rPr>
        <w:t>6.1C.2</w:t>
      </w:r>
      <w:r>
        <w:rPr>
          <w:lang w:eastAsia="ko-KR"/>
        </w:rPr>
        <w:tab/>
        <w:t>NWDAF Registration in UDM</w:t>
      </w:r>
      <w:bookmarkEnd w:id="72"/>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55" type="#_x0000_t75" style="width:261pt;height:147.75pt" o:ole="">
            <v:imagedata r:id="rId57" o:title=""/>
          </v:shape>
          <o:OLEObject Type="Embed" ProgID="Visio.Drawing.11" ShapeID="_x0000_i1055" DrawAspect="Content" ObjectID="_1693826399"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3" w:name="_Toc83212422"/>
      <w:r>
        <w:rPr>
          <w:lang w:eastAsia="ko-KR"/>
        </w:rPr>
        <w:t>6.1C.3</w:t>
      </w:r>
      <w:r>
        <w:rPr>
          <w:lang w:eastAsia="ko-KR"/>
        </w:rPr>
        <w:tab/>
        <w:t>NWDAF De-registration from UDM</w:t>
      </w:r>
      <w:bookmarkEnd w:id="7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6" type="#_x0000_t75" style="width:261pt;height:147.75pt" o:ole="">
            <v:imagedata r:id="rId59" o:title=""/>
          </v:shape>
          <o:OLEObject Type="Embed" ProgID="Visio.Drawing.11" ShapeID="_x0000_i1056" DrawAspect="Content" ObjectID="_1693826400"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7FE583F0" w:rsidR="00934696" w:rsidRDefault="00934696" w:rsidP="00934696">
      <w:pPr>
        <w:pStyle w:val="B1"/>
        <w:rPr>
          <w:lang w:eastAsia="ko-KR"/>
        </w:rPr>
      </w:pPr>
      <w:r>
        <w:rPr>
          <w:lang w:eastAsia="ko-KR"/>
        </w:rPr>
        <w:t>1.</w:t>
      </w:r>
      <w:r>
        <w:rPr>
          <w:lang w:eastAsia="ko-KR"/>
        </w:rPr>
        <w:tab/>
        <w:t>NWDAF triggers a de-registration from a previous registration in UDM. This trigger may be that, e.g. the NWDAF has purged the Analytics context information for the UE (see clause 6.1B.4) for related Analytic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4" w:name="_Toc83212423"/>
      <w:r w:rsidRPr="005D2CF1">
        <w:rPr>
          <w:lang w:eastAsia="ko-KR"/>
        </w:rPr>
        <w:t>6.2</w:t>
      </w:r>
      <w:r w:rsidRPr="005D2CF1">
        <w:rPr>
          <w:lang w:eastAsia="ko-KR"/>
        </w:rPr>
        <w:tab/>
        <w:t>Procedures for Data Collection</w:t>
      </w:r>
      <w:bookmarkEnd w:id="74"/>
    </w:p>
    <w:p w14:paraId="631F794C" w14:textId="77777777" w:rsidR="00C24DA9" w:rsidRPr="005D2CF1" w:rsidRDefault="00C24DA9" w:rsidP="00C24DA9">
      <w:pPr>
        <w:pStyle w:val="Heading3"/>
      </w:pPr>
      <w:bookmarkStart w:id="75" w:name="_Toc83212424"/>
      <w:r w:rsidRPr="005D2CF1">
        <w:t>6.2.1</w:t>
      </w:r>
      <w:r w:rsidRPr="005D2CF1">
        <w:tab/>
        <w:t>General</w:t>
      </w:r>
      <w:bookmarkEnd w:id="75"/>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7C60C" w:rsidR="00C24DA9" w:rsidRPr="005D2CF1" w:rsidRDefault="00C24DA9" w:rsidP="00C24DA9">
      <w:pPr>
        <w:pStyle w:val="B1"/>
      </w:pPr>
      <w:r w:rsidRPr="005D2CF1">
        <w:t>-</w:t>
      </w:r>
      <w:r w:rsidRPr="005D2CF1">
        <w:tab/>
        <w:t xml:space="preserve">the Generic management services as defined in </w:t>
      </w:r>
      <w:r w:rsidR="00461895" w:rsidRPr="005D2CF1">
        <w:t>TS</w:t>
      </w:r>
      <w:r w:rsidR="00461895">
        <w:t> </w:t>
      </w:r>
      <w:r w:rsidR="00461895" w:rsidRPr="005D2CF1">
        <w:t>28.532</w:t>
      </w:r>
      <w:r w:rsidR="00461895">
        <w:t> </w:t>
      </w:r>
      <w:r w:rsidR="00461895" w:rsidRPr="005D2CF1">
        <w:t>[</w:t>
      </w:r>
      <w:r w:rsidRPr="005D2CF1">
        <w:t xml:space="preserve">6], the Performance Management services as defined in </w:t>
      </w:r>
      <w:r w:rsidR="00461895" w:rsidRPr="005D2CF1">
        <w:t>TS</w:t>
      </w:r>
      <w:r w:rsidR="00461895">
        <w:t> </w:t>
      </w:r>
      <w:r w:rsidR="00461895" w:rsidRPr="005D2CF1">
        <w:t>28.550</w:t>
      </w:r>
      <w:r w:rsidR="00461895">
        <w:t> </w:t>
      </w:r>
      <w:r w:rsidR="00461895" w:rsidRPr="005D2CF1">
        <w:t>[</w:t>
      </w:r>
      <w:r w:rsidRPr="005D2CF1">
        <w:t xml:space="preserve">7] or the Fault Supervision services as defined in </w:t>
      </w:r>
      <w:r w:rsidR="00461895" w:rsidRPr="005D2CF1">
        <w:t>TS</w:t>
      </w:r>
      <w:r w:rsidR="00461895">
        <w:t> </w:t>
      </w:r>
      <w:r w:rsidR="00461895" w:rsidRPr="005D2CF1">
        <w:t>28.545</w:t>
      </w:r>
      <w:r w:rsidR="00461895">
        <w:t> </w:t>
      </w:r>
      <w:r w:rsidR="00461895"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934F7FE"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BBA060"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461895">
        <w:t>TS</w:t>
      </w:r>
      <w:r w:rsidR="00461895">
        <w:t> </w:t>
      </w:r>
      <w:r w:rsidR="00461895">
        <w:t>23.502</w:t>
      </w:r>
      <w:r w:rsidR="00461895">
        <w:t> </w:t>
      </w:r>
      <w:r w:rsidR="00461895">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1CE86FB"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461895">
        <w:t>TS</w:t>
      </w:r>
      <w:r w:rsidR="00461895">
        <w:t> </w:t>
      </w:r>
      <w:r w:rsidR="00461895">
        <w:t>23.502</w:t>
      </w:r>
      <w:r w:rsidR="00461895">
        <w:t> </w:t>
      </w:r>
      <w:r w:rsidR="00461895">
        <w:t>[</w:t>
      </w:r>
      <w:r>
        <w:t>3], clause 4.15.4</w:t>
      </w:r>
      <w:r w:rsidR="00153EB8">
        <w:t>.3</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6" w:name="_Toc83212425"/>
      <w:r w:rsidRPr="005D2CF1">
        <w:t>6.2.2</w:t>
      </w:r>
      <w:r w:rsidRPr="005D2CF1">
        <w:tab/>
        <w:t>Data Collection from NFs</w:t>
      </w:r>
      <w:bookmarkEnd w:id="76"/>
    </w:p>
    <w:p w14:paraId="09E1C092" w14:textId="77777777" w:rsidR="00C24DA9" w:rsidRPr="005D2CF1" w:rsidRDefault="00C24DA9" w:rsidP="00C24DA9">
      <w:pPr>
        <w:pStyle w:val="Heading4"/>
      </w:pPr>
      <w:bookmarkStart w:id="77" w:name="_Toc83212426"/>
      <w:r w:rsidRPr="005D2CF1">
        <w:rPr>
          <w:lang w:eastAsia="ja-JP"/>
        </w:rPr>
        <w:t>6.2.2.1</w:t>
      </w:r>
      <w:r w:rsidRPr="005D2CF1">
        <w:rPr>
          <w:lang w:eastAsia="ja-JP"/>
        </w:rPr>
        <w:tab/>
        <w:t>General</w:t>
      </w:r>
      <w:bookmarkEnd w:id="7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33D2962E" w:rsidR="00C24DA9" w:rsidRPr="005D2CF1" w:rsidRDefault="00C24DA9" w:rsidP="00C24DA9">
      <w:pPr>
        <w:pStyle w:val="B1"/>
      </w:pPr>
      <w:r w:rsidRPr="005D2CF1">
        <w:t>-</w:t>
      </w:r>
      <w:r w:rsidRPr="005D2CF1">
        <w:tab/>
        <w:t xml:space="preserve">Event Exposure Service offered by each NF as defined in </w:t>
      </w:r>
      <w:r w:rsidR="00461895" w:rsidRPr="005D2CF1">
        <w:t>TS</w:t>
      </w:r>
      <w:r w:rsidR="00461895">
        <w:t> </w:t>
      </w:r>
      <w:r w:rsidR="00461895" w:rsidRPr="005D2CF1">
        <w:t>23.502</w:t>
      </w:r>
      <w:r w:rsidR="00461895">
        <w:t> </w:t>
      </w:r>
      <w:r w:rsidR="00461895" w:rsidRPr="005D2CF1">
        <w:t>[</w:t>
      </w:r>
      <w:r w:rsidRPr="005D2CF1">
        <w:t>3] clause 4.15 and clause 5.2.</w:t>
      </w:r>
    </w:p>
    <w:p w14:paraId="3002BEF4" w14:textId="3B574806" w:rsidR="00C24DA9" w:rsidRPr="005D2CF1" w:rsidRDefault="00C24DA9" w:rsidP="00C24DA9">
      <w:pPr>
        <w:pStyle w:val="B1"/>
      </w:pPr>
      <w:r w:rsidRPr="005D2CF1">
        <w:t>-</w:t>
      </w:r>
      <w:r w:rsidRPr="005D2CF1">
        <w:tab/>
        <w:t xml:space="preserve">other NF services (e.g. Nnrf_NFDiscovery and Nnrf_NFManagement in NRF as defined in </w:t>
      </w:r>
      <w:r w:rsidR="00461895" w:rsidRPr="005D2CF1">
        <w:t>TS</w:t>
      </w:r>
      <w:r w:rsidR="00461895">
        <w:t> </w:t>
      </w:r>
      <w:r w:rsidR="00461895" w:rsidRPr="005D2CF1">
        <w:t>23.502</w:t>
      </w:r>
      <w:r w:rsidR="00461895">
        <w:t> </w:t>
      </w:r>
      <w:r w:rsidR="00461895"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6AC0C5A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clause 4.15.4</w:t>
      </w:r>
      <w:r w:rsidR="00153EB8">
        <w:rPr>
          <w:lang w:eastAsia="zh-CN"/>
        </w:rPr>
        <w:t>.3</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DC7FBDD" w:rsidR="00C24DA9" w:rsidRPr="005D2CF1" w:rsidRDefault="00C24DA9" w:rsidP="00C24DA9">
      <w:pPr>
        <w:rPr>
          <w:lang w:eastAsia="zh-CN"/>
        </w:rPr>
      </w:pPr>
      <w:r w:rsidRPr="005D2CF1">
        <w:rPr>
          <w:lang w:eastAsia="zh-CN"/>
        </w:rPr>
        <w:t xml:space="preserve">The UDM instance should be determined using NRF as described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and factors to determine as described in clause 6.3.8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C21EB7D"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60582E50"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03755DD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EF336F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0490D220"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0EF56598"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72AC89BF" w:rsidR="00615B5C" w:rsidRDefault="00615B5C" w:rsidP="00615B5C">
      <w:pPr>
        <w:rPr>
          <w:lang w:eastAsia="zh-CN"/>
        </w:rPr>
      </w:pPr>
      <w:r>
        <w:rPr>
          <w:lang w:eastAsia="zh-CN"/>
        </w:rPr>
        <w:t>To retrieve data related to analytics IDs for "any UE" with analytics filter information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3849B904"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Examples of analytics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21279961"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received in the analytics filter information or identified by the mapping of the Cells per TA</w:t>
      </w:r>
      <w:r w:rsidR="00D87408">
        <w:rPr>
          <w:lang w:eastAsia="zh-CN"/>
        </w:rPr>
        <w:t>I</w:t>
      </w:r>
      <w:r>
        <w:rPr>
          <w:lang w:eastAsia="zh-CN"/>
        </w:rPr>
        <w:t xml:space="preserve"> matching to the Cell granularity included in the analytics filter information.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77777777" w:rsidR="00615B5C" w:rsidRDefault="00615B5C" w:rsidP="00615B5C">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25E420DE" w14:textId="0733D65D"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55A5CFCB" w14:textId="70486F56" w:rsidR="00615B5C" w:rsidRDefault="00615B5C" w:rsidP="00615B5C">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69DE9229" w14:textId="0220469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 the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sidR="0095211A">
        <w:rPr>
          <w:lang w:eastAsia="zh-CN"/>
        </w:rPr>
        <w:t>3] clause 5.2.8.2), SMF can directly map the PDU sessions to an AoI with TA granularity.</w:t>
      </w:r>
    </w:p>
    <w:p w14:paraId="1887E544" w14:textId="4DCC5C0E"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Ns</w:t>
      </w:r>
      <w:r w:rsidR="00223DFF">
        <w:rPr>
          <w:lang w:eastAsia="zh-CN"/>
        </w:rPr>
        <w:t>m</w:t>
      </w:r>
      <w:r>
        <w:rPr>
          <w:lang w:eastAsia="zh-CN"/>
        </w:rPr>
        <w:t>f_EventExposure_Notify service operation, enabling NWDAF to keep an updated map of SMF and PDU sessions associated with the analytics filter information in an area of interest.</w:t>
      </w:r>
    </w:p>
    <w:p w14:paraId="13D93526" w14:textId="17DE84F7"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sidR="0095211A">
        <w:rPr>
          <w:lang w:eastAsia="zh-CN"/>
        </w:rPr>
        <w:t>2] clause 5.6.11), SMF</w:t>
      </w:r>
      <w:r>
        <w:rPr>
          <w:lang w:eastAsia="zh-CN"/>
        </w:rPr>
        <w:t xml:space="preserve"> may subscribe to UE mobility event notifications of AMF as described in clause 5.3.4.4 of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 xml:space="preserve">2] using event ID "UE moving in or out of Area of Interest" and Event Filters as described in Table 5.2.2.3.1-1 from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42ACB40A" w:rsidR="0095211A" w:rsidRDefault="0095211A" w:rsidP="00F0713C">
      <w:pPr>
        <w:pStyle w:val="B1"/>
        <w:rPr>
          <w:lang w:eastAsia="zh-CN"/>
        </w:rPr>
      </w:pPr>
      <w:r>
        <w:rPr>
          <w:lang w:eastAsia="zh-CN"/>
        </w:rPr>
        <w:lastRenderedPageBreak/>
        <w:t>3.</w:t>
      </w:r>
      <w:r>
        <w:rPr>
          <w:lang w:eastAsia="zh-CN"/>
        </w:rPr>
        <w:tab/>
        <w:t xml:space="preserve">When SMF does not support the exchange of UE Location parameter when SMF interacts with SMF nor supports the mapping of PDU sessions per TA (as defined in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 xml:space="preserve">2] using event ID "UE moving in or out of Area of Interest" and Event Filters as described in Table 5.2.2.3.1-1 from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78" w:name="_Toc83212427"/>
      <w:r w:rsidRPr="005D2CF1">
        <w:rPr>
          <w:lang w:eastAsia="zh-CN"/>
        </w:rPr>
        <w:t>6.2.2.2</w:t>
      </w:r>
      <w:r w:rsidRPr="005D2CF1">
        <w:rPr>
          <w:lang w:eastAsia="zh-CN"/>
        </w:rPr>
        <w:tab/>
        <w:t xml:space="preserve">Procedure for </w:t>
      </w:r>
      <w:r w:rsidRPr="005D2CF1">
        <w:t>Data Collection from NFs</w:t>
      </w:r>
      <w:bookmarkEnd w:id="7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79" w:name="_MON_1622200633"/>
    <w:bookmarkEnd w:id="79"/>
    <w:p w14:paraId="061C2C9E" w14:textId="77777777" w:rsidR="00C24DA9" w:rsidRPr="005D2CF1" w:rsidRDefault="00C24DA9" w:rsidP="00C24DA9">
      <w:pPr>
        <w:pStyle w:val="TH"/>
      </w:pPr>
      <w:r w:rsidRPr="005D2CF1">
        <w:rPr>
          <w:b w:val="0"/>
          <w:lang w:eastAsia="zh-CN"/>
        </w:rPr>
        <w:object w:dxaOrig="6303" w:dyaOrig="2560" w14:anchorId="0DA1BD62">
          <v:shape id="_x0000_i1057" type="#_x0000_t75" style="width:354.75pt;height:127.5pt" o:ole="">
            <v:imagedata r:id="rId61" o:title="" cropright="-8440f"/>
          </v:shape>
          <o:OLEObject Type="Embed" ProgID="Word.Picture.8" ShapeID="_x0000_i1057" DrawAspect="Content" ObjectID="_1693826401" r:id="rId62"/>
        </w:object>
      </w:r>
    </w:p>
    <w:p w14:paraId="01E84B0C" w14:textId="13F05D0C"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t>1.</w:t>
      </w:r>
      <w:r>
        <w:tab/>
        <w:t>The NWDAF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695D56E6" w:rsidR="00C24DA9" w:rsidRPr="005D2CF1" w:rsidRDefault="00C24DA9" w:rsidP="00C24DA9">
      <w:pPr>
        <w:pStyle w:val="NO"/>
      </w:pPr>
      <w:r w:rsidRPr="005D2CF1">
        <w:t>NOTE 1:</w:t>
      </w:r>
      <w:r w:rsidRPr="005D2CF1">
        <w:tab/>
        <w:t xml:space="preserve">The Event ID(s) are defined in </w:t>
      </w:r>
      <w:r w:rsidR="00461895" w:rsidRPr="005D2CF1">
        <w:t>TS</w:t>
      </w:r>
      <w:r w:rsidR="00461895">
        <w:t> </w:t>
      </w:r>
      <w:r w:rsidR="00461895" w:rsidRPr="005D2CF1">
        <w:t>23.502</w:t>
      </w:r>
      <w:r w:rsidR="00461895">
        <w:t> </w:t>
      </w:r>
      <w:r w:rsidR="00461895"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6FD9B5" w:rsidR="00FE3E1A" w:rsidRDefault="00FE3E1A">
      <w:pPr>
        <w:pStyle w:val="NO"/>
      </w:pPr>
      <w:r>
        <w:t>NOTE 2:</w:t>
      </w:r>
      <w:r>
        <w:tab/>
        <w:t xml:space="preserve">The Event Reporting Information are defined in </w:t>
      </w:r>
      <w:r w:rsidR="00461895">
        <w:t>TS</w:t>
      </w:r>
      <w:r w:rsidR="00461895">
        <w:t> </w:t>
      </w:r>
      <w:r w:rsidR="00461895">
        <w:t>23.502</w:t>
      </w:r>
      <w:r w:rsidR="00461895">
        <w:t> </w:t>
      </w:r>
      <w:r w:rsidR="00461895">
        <w:t>[</w:t>
      </w:r>
      <w:r>
        <w:t>3].</w:t>
      </w:r>
    </w:p>
    <w:p w14:paraId="1250800D" w14:textId="04BF45C0"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461895" w:rsidRPr="005D2CF1">
        <w:t>TS</w:t>
      </w:r>
      <w:r w:rsidR="00461895">
        <w:t> </w:t>
      </w:r>
      <w:r w:rsidR="00461895" w:rsidRPr="005D2CF1">
        <w:t>23.502</w:t>
      </w:r>
      <w:r w:rsidR="00461895">
        <w:t> </w:t>
      </w:r>
      <w:r w:rsidR="00461895" w:rsidRPr="005D2CF1">
        <w:t>[</w:t>
      </w:r>
      <w:r w:rsidRPr="005D2CF1">
        <w:t>3] to meet the request-response model for data collection from NFs.</w:t>
      </w:r>
    </w:p>
    <w:p w14:paraId="354D3915" w14:textId="29D79CB5" w:rsidR="00C24DA9" w:rsidRPr="005D2CF1" w:rsidRDefault="00C24DA9" w:rsidP="00C24DA9">
      <w:pPr>
        <w:pStyle w:val="NO"/>
      </w:pPr>
      <w:r w:rsidRPr="005D2CF1">
        <w:lastRenderedPageBreak/>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0" w:name="_Toc83212428"/>
      <w:r w:rsidRPr="005D2CF1">
        <w:rPr>
          <w:lang w:eastAsia="zh-CN"/>
        </w:rPr>
        <w:t>6.2.2.3</w:t>
      </w:r>
      <w:r w:rsidRPr="005D2CF1">
        <w:rPr>
          <w:lang w:eastAsia="zh-CN"/>
        </w:rPr>
        <w:tab/>
        <w:t>Procedure for Data Collection from AF via NEF</w:t>
      </w:r>
      <w:bookmarkEnd w:id="8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8" type="#_x0000_t75" style="width:465.75pt;height:404.25pt" o:ole="">
            <v:imagedata r:id="rId63" o:title=""/>
          </v:shape>
          <o:OLEObject Type="Embed" ProgID="Visio.Drawing.15" ShapeID="_x0000_i1058" DrawAspect="Content" ObjectID="_1693826402"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lastRenderedPageBreak/>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1" w:name="_Toc83212429"/>
      <w:r w:rsidRPr="005D2CF1">
        <w:rPr>
          <w:lang w:eastAsia="zh-CN"/>
        </w:rPr>
        <w:t>6.2.2.4</w:t>
      </w:r>
      <w:r w:rsidRPr="005D2CF1">
        <w:rPr>
          <w:lang w:eastAsia="zh-CN"/>
        </w:rPr>
        <w:tab/>
        <w:t>Procedure for Data Collection from NRF</w:t>
      </w:r>
      <w:bookmarkEnd w:id="81"/>
    </w:p>
    <w:p w14:paraId="71FE828D" w14:textId="0BBC4DF1" w:rsidR="00C24DA9" w:rsidRPr="005D2CF1" w:rsidRDefault="00C24DA9" w:rsidP="00C24DA9">
      <w:r w:rsidRPr="005D2CF1">
        <w:t xml:space="preserve">The NWDAF may use NRF services and Network Function service framework procedures as defined in </w:t>
      </w:r>
      <w:r w:rsidR="00461895" w:rsidRPr="005D2CF1">
        <w:t>TS</w:t>
      </w:r>
      <w:r w:rsidR="00461895">
        <w:t> </w:t>
      </w:r>
      <w:r w:rsidR="00461895" w:rsidRPr="005D2CF1">
        <w:t>23.502</w:t>
      </w:r>
      <w:r w:rsidR="00461895">
        <w:t> </w:t>
      </w:r>
      <w:r w:rsidR="00461895" w:rsidRPr="005D2CF1">
        <w:t>[</w:t>
      </w:r>
      <w:r w:rsidRPr="005D2CF1">
        <w:t>3] clause 5.2.7 and clause 4.17:</w:t>
      </w:r>
    </w:p>
    <w:p w14:paraId="4BE3502F" w14:textId="5A16C8F3" w:rsidR="00C24DA9" w:rsidRPr="005D2CF1" w:rsidRDefault="00C24DA9" w:rsidP="00C24DA9">
      <w:pPr>
        <w:pStyle w:val="B1"/>
      </w:pPr>
      <w:r w:rsidRPr="005D2CF1">
        <w:t>-</w:t>
      </w:r>
      <w:r w:rsidRPr="005D2CF1">
        <w:tab/>
        <w:t xml:space="preserve">NF/NF service discovery procedures (in </w:t>
      </w:r>
      <w:r w:rsidR="00461895" w:rsidRPr="005D2CF1">
        <w:t>TS</w:t>
      </w:r>
      <w:r w:rsidR="00461895">
        <w:t> </w:t>
      </w:r>
      <w:r w:rsidR="00461895" w:rsidRPr="005D2CF1">
        <w:t>23.502</w:t>
      </w:r>
      <w:r w:rsidR="00461895">
        <w:t> </w:t>
      </w:r>
      <w:r w:rsidR="00461895" w:rsidRPr="005D2CF1">
        <w:t>[</w:t>
      </w:r>
      <w:r w:rsidRPr="005D2CF1">
        <w:t xml:space="preserve">3] clause 4.17.4) and Nnrf_NFDiscovery service (in </w:t>
      </w:r>
      <w:r w:rsidR="00461895" w:rsidRPr="005D2CF1">
        <w:t>TS</w:t>
      </w:r>
      <w:r w:rsidR="00461895">
        <w:t> </w:t>
      </w:r>
      <w:r w:rsidR="00461895" w:rsidRPr="005D2CF1">
        <w:t>23.502</w:t>
      </w:r>
      <w:r w:rsidR="00461895">
        <w:t> </w:t>
      </w:r>
      <w:r w:rsidR="00461895" w:rsidRPr="005D2CF1">
        <w:t>[</w:t>
      </w:r>
      <w:r w:rsidRPr="005D2CF1">
        <w:t>3] clause 5.2.7.3) in order to dynamically discover the NF instances and services of the 5GC. Such discovery may be performed on a periodic basis, or under specific circumstances.</w:t>
      </w:r>
    </w:p>
    <w:p w14:paraId="6A8809BE" w14:textId="0A7EBBE0" w:rsidR="00C24DA9" w:rsidRPr="005D2CF1" w:rsidRDefault="00C24DA9" w:rsidP="00C24DA9">
      <w:pPr>
        <w:pStyle w:val="B1"/>
      </w:pPr>
      <w:r w:rsidRPr="005D2CF1">
        <w:t>-</w:t>
      </w:r>
      <w:r w:rsidRPr="005D2CF1">
        <w:tab/>
        <w:t xml:space="preserve">NF/NF service status subscribe/notify procedures (in </w:t>
      </w:r>
      <w:r w:rsidR="00461895" w:rsidRPr="005D2CF1">
        <w:t>TS</w:t>
      </w:r>
      <w:r w:rsidR="00461895">
        <w:t> </w:t>
      </w:r>
      <w:r w:rsidR="00461895" w:rsidRPr="005D2CF1">
        <w:t>23.502</w:t>
      </w:r>
      <w:r w:rsidR="00461895">
        <w:t> </w:t>
      </w:r>
      <w:r w:rsidR="00461895" w:rsidRPr="005D2CF1">
        <w:t>[</w:t>
      </w:r>
      <w:r w:rsidRPr="005D2CF1">
        <w:t xml:space="preserve">3] clause 4.17.7) and Nnrf_NFManagement service (in </w:t>
      </w:r>
      <w:r w:rsidR="00461895" w:rsidRPr="005D2CF1">
        <w:t>TS</w:t>
      </w:r>
      <w:r w:rsidR="00461895">
        <w:t> </w:t>
      </w:r>
      <w:r w:rsidR="00461895" w:rsidRPr="005D2CF1">
        <w:t>23.502</w:t>
      </w:r>
      <w:r w:rsidR="00461895">
        <w:t> </w:t>
      </w:r>
      <w:r w:rsidR="00461895"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E51FDA2"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461895" w:rsidRPr="005D2CF1">
        <w:t>TS</w:t>
      </w:r>
      <w:r w:rsidR="00461895">
        <w:t> </w:t>
      </w:r>
      <w:r w:rsidR="00461895" w:rsidRPr="005D2CF1">
        <w:t>23.502</w:t>
      </w:r>
      <w:r w:rsidR="00461895">
        <w:t> </w:t>
      </w:r>
      <w:r w:rsidR="00461895"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2" w:name="_Toc83212430"/>
      <w:r w:rsidRPr="005D2CF1">
        <w:rPr>
          <w:lang w:eastAsia="zh-CN"/>
        </w:rPr>
        <w:t>6.2.2.5</w:t>
      </w:r>
      <w:r w:rsidRPr="005D2CF1">
        <w:tab/>
        <w:t>Usage of Exposure framework by the NWDAF for Data Collection</w:t>
      </w:r>
      <w:bookmarkEnd w:id="82"/>
    </w:p>
    <w:p w14:paraId="0BE8EC9E" w14:textId="3CEF33FB" w:rsidR="00C24DA9" w:rsidRPr="005D2CF1" w:rsidRDefault="00C24DA9" w:rsidP="00C24DA9">
      <w:r w:rsidRPr="005D2CF1">
        <w:t xml:space="preserve">The NWDAF shall subscribe (and unsubscribe) to the Event exposure service from NF(s) reusing the framework defined in </w:t>
      </w:r>
      <w:r w:rsidR="00461895" w:rsidRPr="005D2CF1">
        <w:t>TS</w:t>
      </w:r>
      <w:r w:rsidR="00461895">
        <w:t> </w:t>
      </w:r>
      <w:r w:rsidR="00461895" w:rsidRPr="005D2CF1">
        <w:t>23.502</w:t>
      </w:r>
      <w:r w:rsidR="00461895">
        <w:t> </w:t>
      </w:r>
      <w:r w:rsidR="00461895" w:rsidRPr="005D2CF1">
        <w:t>[</w:t>
      </w:r>
      <w:r w:rsidRPr="005D2CF1">
        <w:t>3] clause 4.15. This framework supports the possibility for the NWDAF to indicate/request:</w:t>
      </w:r>
    </w:p>
    <w:p w14:paraId="01CA2831" w14:textId="70F156AE" w:rsidR="00C24DA9" w:rsidRPr="005D2CF1" w:rsidRDefault="00C24DA9" w:rsidP="00C24DA9">
      <w:pPr>
        <w:pStyle w:val="B1"/>
      </w:pPr>
      <w:r w:rsidRPr="005D2CF1">
        <w:t>-</w:t>
      </w:r>
      <w:r w:rsidRPr="005D2CF1">
        <w:tab/>
        <w:t xml:space="preserve">Events-ID: one or multiple Event ID(s) defined in </w:t>
      </w:r>
      <w:r w:rsidR="00461895" w:rsidRPr="005D2CF1">
        <w:t>TS</w:t>
      </w:r>
      <w:r w:rsidR="00461895">
        <w:t> </w:t>
      </w:r>
      <w:r w:rsidR="00461895" w:rsidRPr="005D2CF1">
        <w:t>23.502</w:t>
      </w:r>
      <w:r w:rsidR="00461895">
        <w:t> </w:t>
      </w:r>
      <w:r w:rsidR="00461895" w:rsidRPr="005D2CF1">
        <w:t>[</w:t>
      </w:r>
      <w:r w:rsidRPr="005D2CF1">
        <w:t>3] clause 4.15.1</w:t>
      </w:r>
    </w:p>
    <w:p w14:paraId="43749B85" w14:textId="0EB37E94" w:rsidR="00C24DA9" w:rsidRPr="005D2CF1" w:rsidRDefault="00C24DA9" w:rsidP="00C24DA9">
      <w:pPr>
        <w:pStyle w:val="B1"/>
      </w:pPr>
      <w:r w:rsidRPr="005D2CF1">
        <w:lastRenderedPageBreak/>
        <w:t>-</w:t>
      </w:r>
      <w:r w:rsidRPr="005D2CF1">
        <w:tab/>
        <w:t xml:space="preserve">Target of Event Reporting defined in </w:t>
      </w:r>
      <w:r w:rsidR="00461895" w:rsidRPr="005D2CF1">
        <w:t>TS</w:t>
      </w:r>
      <w:r w:rsidR="00461895">
        <w:t> </w:t>
      </w:r>
      <w:r w:rsidR="00461895" w:rsidRPr="005D2CF1">
        <w:t>23.502</w:t>
      </w:r>
      <w:r w:rsidR="00461895">
        <w:t> </w:t>
      </w:r>
      <w:r w:rsidR="00461895"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137A128D" w:rsidR="00C24DA9" w:rsidRPr="005D2CF1" w:rsidRDefault="00C24DA9" w:rsidP="00C24DA9">
      <w:pPr>
        <w:pStyle w:val="B1"/>
      </w:pPr>
      <w:r w:rsidRPr="005D2CF1">
        <w:t>-</w:t>
      </w:r>
      <w:r w:rsidRPr="005D2CF1">
        <w:tab/>
        <w:t xml:space="preserve">Event Filter Information defined in </w:t>
      </w:r>
      <w:r w:rsidR="00461895" w:rsidRPr="005D2CF1">
        <w:t>TS</w:t>
      </w:r>
      <w:r w:rsidR="00461895">
        <w:t> </w:t>
      </w:r>
      <w:r w:rsidR="00461895" w:rsidRPr="005D2CF1">
        <w:t>23.502</w:t>
      </w:r>
      <w:r w:rsidR="00461895">
        <w:t> </w:t>
      </w:r>
      <w:r w:rsidR="00461895" w:rsidRPr="005D2CF1">
        <w:t>[</w:t>
      </w:r>
      <w:r w:rsidRPr="005D2CF1">
        <w:t>3] clause 4.15.1. This provides Event Parameter Types and Event Parameter Value(s) to be matched against.</w:t>
      </w:r>
    </w:p>
    <w:p w14:paraId="0452319A" w14:textId="5AF176A5" w:rsidR="00C24DA9" w:rsidRPr="005D2CF1" w:rsidRDefault="00C24DA9" w:rsidP="00C24DA9">
      <w:pPr>
        <w:pStyle w:val="B1"/>
      </w:pPr>
      <w:r w:rsidRPr="005D2CF1">
        <w:t>-</w:t>
      </w:r>
      <w:r w:rsidRPr="005D2CF1">
        <w:tab/>
        <w:t xml:space="preserve">A Notification Target Address and a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the NWDAF to correlate notifications received from the NF with this subscription.</w:t>
      </w:r>
    </w:p>
    <w:p w14:paraId="604582BD" w14:textId="3FC62AA6" w:rsidR="00C24DA9" w:rsidRPr="005D2CF1" w:rsidRDefault="00C24DA9" w:rsidP="00C24DA9">
      <w:pPr>
        <w:pStyle w:val="B1"/>
      </w:pPr>
      <w:r w:rsidRPr="005D2CF1">
        <w:t>-</w:t>
      </w:r>
      <w:r w:rsidRPr="005D2CF1">
        <w:tab/>
        <w:t xml:space="preserve">Event Reporting Information described in </w:t>
      </w:r>
      <w:r w:rsidR="00461895" w:rsidRPr="005D2CF1">
        <w:t>TS</w:t>
      </w:r>
      <w:r w:rsidR="00461895">
        <w:t> </w:t>
      </w:r>
      <w:r w:rsidR="00461895" w:rsidRPr="005D2CF1">
        <w:t>23.502</w:t>
      </w:r>
      <w:r w:rsidR="00461895">
        <w:t> </w:t>
      </w:r>
      <w:r w:rsidR="00461895" w:rsidRPr="005D2CF1">
        <w:t>[</w:t>
      </w:r>
      <w:r w:rsidRPr="005D2CF1">
        <w:t>3] Table 4.15.1-1</w:t>
      </w:r>
      <w:r w:rsidR="00615B5C">
        <w:t xml:space="preserve"> and the muted stored events exposure as described in clause 6.2.7</w:t>
      </w:r>
      <w:r w:rsidRPr="005D2CF1">
        <w:t>.</w:t>
      </w:r>
    </w:p>
    <w:p w14:paraId="65B5636D" w14:textId="3D328A24" w:rsidR="00C24DA9" w:rsidRPr="005D2CF1" w:rsidRDefault="00C24DA9" w:rsidP="00C24DA9">
      <w:pPr>
        <w:pStyle w:val="B1"/>
      </w:pPr>
      <w:r w:rsidRPr="005D2CF1">
        <w:t>-</w:t>
      </w:r>
      <w:r w:rsidRPr="005D2CF1">
        <w:tab/>
        <w:t xml:space="preserve">Expiry time as defined in </w:t>
      </w:r>
      <w:r w:rsidR="00461895" w:rsidRPr="005D2CF1">
        <w:t>TS</w:t>
      </w:r>
      <w:r w:rsidR="00461895">
        <w:t> </w:t>
      </w:r>
      <w:r w:rsidR="00461895" w:rsidRPr="005D2CF1">
        <w:t>23.502</w:t>
      </w:r>
      <w:r w:rsidR="00461895">
        <w:t> </w:t>
      </w:r>
      <w:r w:rsidR="00461895"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3" w:name="_Toc83212431"/>
      <w:r w:rsidRPr="005D2CF1">
        <w:rPr>
          <w:lang w:eastAsia="ko-KR"/>
        </w:rPr>
        <w:t>6.2.3</w:t>
      </w:r>
      <w:r w:rsidRPr="005D2CF1">
        <w:rPr>
          <w:lang w:eastAsia="ko-KR"/>
        </w:rPr>
        <w:tab/>
        <w:t>Data Collection from OAM</w:t>
      </w:r>
      <w:bookmarkEnd w:id="83"/>
    </w:p>
    <w:p w14:paraId="76488E2C" w14:textId="77777777" w:rsidR="00C24DA9" w:rsidRPr="005D2CF1" w:rsidRDefault="00C24DA9" w:rsidP="00C24DA9">
      <w:pPr>
        <w:pStyle w:val="Heading4"/>
        <w:rPr>
          <w:lang w:eastAsia="zh-CN"/>
        </w:rPr>
      </w:pPr>
      <w:bookmarkStart w:id="84" w:name="_Toc83212432"/>
      <w:r w:rsidRPr="005D2CF1">
        <w:rPr>
          <w:lang w:eastAsia="zh-CN"/>
        </w:rPr>
        <w:t>6.2.3.1</w:t>
      </w:r>
      <w:r w:rsidRPr="005D2CF1">
        <w:rPr>
          <w:lang w:eastAsia="zh-CN"/>
        </w:rPr>
        <w:tab/>
        <w:t>General</w:t>
      </w:r>
      <w:bookmarkEnd w:id="8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3562976" w:rsidR="00C24DA9" w:rsidRPr="005D2CF1" w:rsidRDefault="00C24DA9" w:rsidP="00C24DA9">
      <w:pPr>
        <w:pStyle w:val="B1"/>
      </w:pPr>
      <w:r w:rsidRPr="005D2CF1">
        <w:t>‐</w:t>
      </w:r>
      <w:r w:rsidRPr="005D2CF1">
        <w:tab/>
        <w:t xml:space="preserve">NG RAN or 5GC performance measurements as defined in </w:t>
      </w:r>
      <w:r w:rsidR="00461895" w:rsidRPr="005D2CF1">
        <w:t>TS</w:t>
      </w:r>
      <w:r w:rsidR="00461895">
        <w:t> </w:t>
      </w:r>
      <w:r w:rsidR="00461895" w:rsidRPr="005D2CF1">
        <w:t>28.552</w:t>
      </w:r>
      <w:r w:rsidR="00461895">
        <w:t> </w:t>
      </w:r>
      <w:r w:rsidR="00461895" w:rsidRPr="005D2CF1">
        <w:t>[</w:t>
      </w:r>
      <w:r w:rsidRPr="005D2CF1">
        <w:t>8].</w:t>
      </w:r>
    </w:p>
    <w:p w14:paraId="64E39BD4" w14:textId="6B446B0B" w:rsidR="00C24DA9" w:rsidRPr="005D2CF1" w:rsidRDefault="00C24DA9" w:rsidP="00C24DA9">
      <w:pPr>
        <w:pStyle w:val="B1"/>
      </w:pPr>
      <w:r w:rsidRPr="005D2CF1">
        <w:t>‐</w:t>
      </w:r>
      <w:r w:rsidRPr="005D2CF1">
        <w:tab/>
        <w:t xml:space="preserve">5G End to end KPIs as defined in </w:t>
      </w:r>
      <w:r w:rsidR="00461895" w:rsidRPr="005D2CF1">
        <w:t>TS</w:t>
      </w:r>
      <w:r w:rsidR="00461895">
        <w:t> </w:t>
      </w:r>
      <w:r w:rsidR="00461895" w:rsidRPr="005D2CF1">
        <w:t>28.554</w:t>
      </w:r>
      <w:r w:rsidR="00461895">
        <w:t> </w:t>
      </w:r>
      <w:r w:rsidR="00461895"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7AE31AC" w:rsidR="00C24DA9" w:rsidRPr="005D2CF1" w:rsidRDefault="00C24DA9" w:rsidP="00C24DA9">
      <w:pPr>
        <w:pStyle w:val="B1"/>
      </w:pPr>
      <w:r w:rsidRPr="005D2CF1">
        <w:t>-</w:t>
      </w:r>
      <w:r w:rsidRPr="005D2CF1">
        <w:tab/>
        <w:t xml:space="preserve">Generic performance assurance and fault supervision management services as defined in </w:t>
      </w:r>
      <w:r w:rsidR="00461895" w:rsidRPr="005D2CF1">
        <w:t>TS</w:t>
      </w:r>
      <w:r w:rsidR="00461895">
        <w:t> </w:t>
      </w:r>
      <w:r w:rsidR="00461895" w:rsidRPr="005D2CF1">
        <w:t>28.532</w:t>
      </w:r>
      <w:r w:rsidR="00461895">
        <w:t> </w:t>
      </w:r>
      <w:r w:rsidR="00461895" w:rsidRPr="005D2CF1">
        <w:t>[</w:t>
      </w:r>
      <w:r w:rsidRPr="005D2CF1">
        <w:t>6].</w:t>
      </w:r>
    </w:p>
    <w:p w14:paraId="3A7DE0D5" w14:textId="245472E9" w:rsidR="00C24DA9" w:rsidRPr="005D2CF1" w:rsidRDefault="00C24DA9" w:rsidP="00C24DA9">
      <w:pPr>
        <w:pStyle w:val="B1"/>
      </w:pPr>
      <w:r w:rsidRPr="005D2CF1">
        <w:t>‐</w:t>
      </w:r>
      <w:r w:rsidRPr="005D2CF1">
        <w:tab/>
        <w:t xml:space="preserve">PM (Performance Management) services as defined in </w:t>
      </w:r>
      <w:r w:rsidR="00461895" w:rsidRPr="005D2CF1">
        <w:t>TS</w:t>
      </w:r>
      <w:r w:rsidR="00461895">
        <w:t> </w:t>
      </w:r>
      <w:r w:rsidR="00461895" w:rsidRPr="005D2CF1">
        <w:t>28.550</w:t>
      </w:r>
      <w:r w:rsidR="00461895">
        <w:t> </w:t>
      </w:r>
      <w:r w:rsidR="00461895" w:rsidRPr="005D2CF1">
        <w:t>[</w:t>
      </w:r>
      <w:r w:rsidRPr="005D2CF1">
        <w:t>7].</w:t>
      </w:r>
    </w:p>
    <w:p w14:paraId="0A272CCB" w14:textId="00C14281" w:rsidR="00C24DA9" w:rsidRPr="005D2CF1" w:rsidRDefault="00C24DA9" w:rsidP="00C24DA9">
      <w:pPr>
        <w:pStyle w:val="B1"/>
      </w:pPr>
      <w:r w:rsidRPr="005D2CF1">
        <w:t>‐</w:t>
      </w:r>
      <w:r w:rsidRPr="005D2CF1">
        <w:tab/>
        <w:t xml:space="preserve">FS (Fault Supervision) services defined in </w:t>
      </w:r>
      <w:r w:rsidR="00461895" w:rsidRPr="005D2CF1">
        <w:t>TS</w:t>
      </w:r>
      <w:r w:rsidR="00461895">
        <w:t> </w:t>
      </w:r>
      <w:r w:rsidR="00461895" w:rsidRPr="005D2CF1">
        <w:t>28.545</w:t>
      </w:r>
      <w:r w:rsidR="00461895">
        <w:t> </w:t>
      </w:r>
      <w:r w:rsidR="00461895"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6B955D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461895" w:rsidRPr="005D2CF1">
        <w:rPr>
          <w:lang w:eastAsia="zh-CN"/>
        </w:rPr>
        <w:t>TS</w:t>
      </w:r>
      <w:r w:rsidR="00461895">
        <w:rPr>
          <w:lang w:eastAsia="zh-CN"/>
        </w:rPr>
        <w:t> </w:t>
      </w:r>
      <w:r w:rsidR="00461895" w:rsidRPr="005D2CF1">
        <w:rPr>
          <w:lang w:eastAsia="zh-CN"/>
        </w:rPr>
        <w:t>37.320</w:t>
      </w:r>
      <w:r w:rsidR="00461895">
        <w:rPr>
          <w:lang w:eastAsia="zh-CN"/>
        </w:rPr>
        <w:t> </w:t>
      </w:r>
      <w:r w:rsidR="00461895" w:rsidRPr="005D2CF1">
        <w:rPr>
          <w:lang w:eastAsia="zh-CN"/>
        </w:rPr>
        <w:t>[</w:t>
      </w:r>
      <w:r w:rsidRPr="005D2CF1">
        <w:rPr>
          <w:lang w:eastAsia="zh-CN"/>
        </w:rPr>
        <w:t>20].</w:t>
      </w:r>
    </w:p>
    <w:p w14:paraId="6552F79C" w14:textId="08AD03C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461895">
        <w:rPr>
          <w:lang w:eastAsia="zh-CN"/>
        </w:rPr>
        <w:t>TS</w:t>
      </w:r>
      <w:r w:rsidR="00461895">
        <w:rPr>
          <w:lang w:eastAsia="zh-CN"/>
        </w:rPr>
        <w:t> </w:t>
      </w:r>
      <w:r w:rsidR="00461895">
        <w:rPr>
          <w:lang w:eastAsia="zh-CN"/>
        </w:rPr>
        <w:t>28.541</w:t>
      </w:r>
      <w:r w:rsidR="00461895">
        <w:rPr>
          <w:lang w:eastAsia="zh-CN"/>
        </w:rPr>
        <w:t> </w:t>
      </w:r>
      <w:r w:rsidR="00461895">
        <w:rPr>
          <w:lang w:eastAsia="zh-CN"/>
        </w:rPr>
        <w:t>[</w:t>
      </w:r>
      <w:r>
        <w:rPr>
          <w:lang w:eastAsia="zh-CN"/>
        </w:rPr>
        <w:t xml:space="preserve">22] and </w:t>
      </w:r>
      <w:r w:rsidR="00461895">
        <w:rPr>
          <w:lang w:eastAsia="zh-CN"/>
        </w:rPr>
        <w:t>TS</w:t>
      </w:r>
      <w:r w:rsidR="00461895">
        <w:rPr>
          <w:lang w:eastAsia="zh-CN"/>
        </w:rPr>
        <w:t> </w:t>
      </w:r>
      <w:r w:rsidR="00461895">
        <w:rPr>
          <w:lang w:eastAsia="zh-CN"/>
        </w:rPr>
        <w:t>28.532</w:t>
      </w:r>
      <w:r w:rsidR="00461895">
        <w:rPr>
          <w:lang w:eastAsia="zh-CN"/>
        </w:rPr>
        <w:t> </w:t>
      </w:r>
      <w:r w:rsidR="00461895">
        <w:rPr>
          <w:lang w:eastAsia="zh-CN"/>
        </w:rPr>
        <w:t>[</w:t>
      </w:r>
      <w:r>
        <w:rPr>
          <w:lang w:eastAsia="zh-CN"/>
        </w:rPr>
        <w:t>6].</w:t>
      </w:r>
    </w:p>
    <w:p w14:paraId="0A3935C2" w14:textId="59D54207" w:rsidR="00C24DA9" w:rsidRPr="005D2CF1" w:rsidRDefault="00C24DA9" w:rsidP="00C24DA9">
      <w:pPr>
        <w:pStyle w:val="Heading4"/>
        <w:rPr>
          <w:lang w:eastAsia="zh-CN"/>
        </w:rPr>
      </w:pPr>
      <w:bookmarkStart w:id="85" w:name="_Toc83212433"/>
      <w:r w:rsidRPr="005D2CF1">
        <w:rPr>
          <w:lang w:eastAsia="zh-CN"/>
        </w:rPr>
        <w:lastRenderedPageBreak/>
        <w:t>6.2.3.2</w:t>
      </w:r>
      <w:r w:rsidRPr="005D2CF1">
        <w:rPr>
          <w:lang w:eastAsia="zh-CN"/>
        </w:rPr>
        <w:tab/>
        <w:t>Procedure for data collection from OAM</w:t>
      </w:r>
      <w:bookmarkEnd w:id="85"/>
    </w:p>
    <w:p w14:paraId="4FD01676" w14:textId="2A7C11C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461895" w:rsidRPr="005D2CF1">
        <w:t>TS</w:t>
      </w:r>
      <w:r w:rsidR="00461895">
        <w:t> </w:t>
      </w:r>
      <w:r w:rsidR="00461895" w:rsidRPr="005D2CF1">
        <w:t>28.532</w:t>
      </w:r>
      <w:r w:rsidR="00461895">
        <w:t> </w:t>
      </w:r>
      <w:r w:rsidR="00461895" w:rsidRPr="005D2CF1">
        <w:t>[</w:t>
      </w:r>
      <w:r w:rsidRPr="005D2CF1">
        <w:t xml:space="preserve">6]. The actual OAM services and reporting mechanisms that NWDAF may use are specified in </w:t>
      </w:r>
      <w:r w:rsidR="00461895" w:rsidRPr="005D2CF1">
        <w:t>TS</w:t>
      </w:r>
      <w:r w:rsidR="00461895">
        <w:t> </w:t>
      </w:r>
      <w:r w:rsidR="00461895" w:rsidRPr="005D2CF1">
        <w:t>28.532</w:t>
      </w:r>
      <w:r w:rsidR="00461895">
        <w:t> </w:t>
      </w:r>
      <w:r w:rsidR="00461895" w:rsidRPr="005D2CF1">
        <w:t>[</w:t>
      </w:r>
      <w:r w:rsidRPr="005D2CF1">
        <w:t xml:space="preserve">6], </w:t>
      </w:r>
      <w:r w:rsidR="00461895" w:rsidRPr="005D2CF1">
        <w:t>TS</w:t>
      </w:r>
      <w:r w:rsidR="00461895">
        <w:t> </w:t>
      </w:r>
      <w:r w:rsidR="00461895" w:rsidRPr="005D2CF1">
        <w:t>28.550</w:t>
      </w:r>
      <w:r w:rsidR="00461895">
        <w:t> </w:t>
      </w:r>
      <w:r w:rsidR="00461895" w:rsidRPr="005D2CF1">
        <w:t>[</w:t>
      </w:r>
      <w:r w:rsidRPr="005D2CF1">
        <w:t xml:space="preserve">7] or </w:t>
      </w:r>
      <w:r w:rsidR="00461895" w:rsidRPr="005D2CF1">
        <w:t>TS</w:t>
      </w:r>
      <w:r w:rsidR="00461895">
        <w:t> </w:t>
      </w:r>
      <w:r w:rsidR="00461895" w:rsidRPr="005D2CF1">
        <w:t>28.545</w:t>
      </w:r>
      <w:r w:rsidR="00461895">
        <w:t> </w:t>
      </w:r>
      <w:r w:rsidR="00461895"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9" type="#_x0000_t75" style="width:278.25pt;height:188.25pt" o:ole="">
            <v:imagedata r:id="rId65" o:title=""/>
          </v:shape>
          <o:OLEObject Type="Embed" ProgID="Visio.Drawing.15" ShapeID="_x0000_i1059" DrawAspect="Content" ObjectID="_1693826403"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517A7606" w:rsidR="00C24DA9" w:rsidRPr="005D2CF1" w:rsidRDefault="00C24DA9" w:rsidP="00C24DA9">
      <w:pPr>
        <w:pStyle w:val="B1"/>
      </w:pPr>
      <w:r w:rsidRPr="005D2CF1">
        <w:t>1.</w:t>
      </w:r>
      <w:r w:rsidRPr="005D2CF1">
        <w:tab/>
        <w:t>(Clause 11.3.1.1.3.2</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(Input): NWDAF subscribes to the notification(s) related to the services provided by the management service producer.</w:t>
      </w:r>
    </w:p>
    <w:p w14:paraId="0F55560D" w14:textId="5BCE8DAE" w:rsidR="00C24DA9" w:rsidRPr="005D2CF1" w:rsidRDefault="00C24DA9" w:rsidP="00C24DA9">
      <w:pPr>
        <w:pStyle w:val="B1"/>
      </w:pPr>
      <w:r w:rsidRPr="005D2CF1">
        <w:t>2.</w:t>
      </w:r>
      <w:r w:rsidRPr="005D2CF1">
        <w:tab/>
        <w:t>(Clause 11.3.1.1.3.3</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6DBC51FC" w:rsidR="00C24DA9" w:rsidRPr="005D2CF1" w:rsidRDefault="00C24DA9" w:rsidP="00C24DA9">
      <w:pPr>
        <w:pStyle w:val="B1"/>
      </w:pPr>
      <w:r w:rsidRPr="005D2CF1">
        <w:t>4.</w:t>
      </w:r>
      <w:r w:rsidRPr="005D2CF1">
        <w:tab/>
        <w:t>(Clause 11.3.1.1.1</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28A13C37"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461895">
        <w:rPr>
          <w:rFonts w:eastAsia="MS Mincho"/>
        </w:rPr>
        <w:t>TS</w:t>
      </w:r>
      <w:r w:rsidR="00461895">
        <w:rPr>
          <w:rFonts w:eastAsia="MS Mincho"/>
        </w:rPr>
        <w:t> </w:t>
      </w:r>
      <w:r w:rsidR="00461895">
        <w:rPr>
          <w:rFonts w:eastAsia="MS Mincho"/>
        </w:rPr>
        <w:t>28.541</w:t>
      </w:r>
      <w:r w:rsidR="00461895">
        <w:rPr>
          <w:rFonts w:eastAsia="MS Mincho"/>
        </w:rPr>
        <w:t> </w:t>
      </w:r>
      <w:r w:rsidR="00461895">
        <w:rPr>
          <w:rFonts w:eastAsia="MS Mincho"/>
        </w:rPr>
        <w:t>[</w:t>
      </w:r>
      <w:r>
        <w:rPr>
          <w:rFonts w:eastAsia="MS Mincho"/>
        </w:rPr>
        <w:t>22].</w:t>
      </w:r>
    </w:p>
    <w:p w14:paraId="1D71314B" w14:textId="77777777" w:rsidR="00C24DA9" w:rsidRPr="005D2CF1" w:rsidRDefault="00C24DA9" w:rsidP="00C24DA9">
      <w:pPr>
        <w:pStyle w:val="Heading3"/>
        <w:rPr>
          <w:noProof/>
        </w:rPr>
      </w:pPr>
      <w:bookmarkStart w:id="86" w:name="_Toc83212434"/>
      <w:r w:rsidRPr="005D2CF1">
        <w:rPr>
          <w:noProof/>
        </w:rPr>
        <w:t>6.2.4</w:t>
      </w:r>
      <w:r w:rsidRPr="005D2CF1">
        <w:rPr>
          <w:noProof/>
        </w:rPr>
        <w:tab/>
        <w:t>Correlation between network data and service data</w:t>
      </w:r>
      <w:bookmarkEnd w:id="86"/>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7" w:name="_Toc83212435"/>
      <w:r>
        <w:rPr>
          <w:lang w:eastAsia="zh-CN"/>
        </w:rPr>
        <w:t>6.2.5</w:t>
      </w:r>
      <w:r>
        <w:rPr>
          <w:lang w:eastAsia="zh-CN"/>
        </w:rPr>
        <w:tab/>
        <w:t>Time coordination across multiple NWDAF instances</w:t>
      </w:r>
      <w:bookmarkEnd w:id="87"/>
    </w:p>
    <w:p w14:paraId="300EFCD1" w14:textId="77777777" w:rsidR="00C75A6F" w:rsidRDefault="00C75A6F" w:rsidP="00320244">
      <w:pPr>
        <w:pStyle w:val="Heading4"/>
        <w:rPr>
          <w:lang w:eastAsia="zh-CN"/>
        </w:rPr>
      </w:pPr>
      <w:bookmarkStart w:id="88" w:name="_Toc83212436"/>
      <w:r>
        <w:rPr>
          <w:lang w:eastAsia="zh-CN"/>
        </w:rPr>
        <w:t>6.2.5.1</w:t>
      </w:r>
      <w:r>
        <w:rPr>
          <w:lang w:eastAsia="zh-CN"/>
        </w:rPr>
        <w:tab/>
        <w:t>General</w:t>
      </w:r>
      <w:bookmarkEnd w:id="8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9" w:name="_Toc83212437"/>
      <w:r>
        <w:rPr>
          <w:lang w:eastAsia="zh-CN"/>
        </w:rPr>
        <w:lastRenderedPageBreak/>
        <w:t>6.2.5.2</w:t>
      </w:r>
      <w:r>
        <w:rPr>
          <w:lang w:eastAsia="zh-CN"/>
        </w:rPr>
        <w:tab/>
        <w:t>Procedure for time coordination across multiple NWDAFs</w:t>
      </w:r>
      <w:bookmarkEnd w:id="89"/>
    </w:p>
    <w:p w14:paraId="69CA4B4D" w14:textId="56A4130E" w:rsidR="00F37571" w:rsidRDefault="00F37571" w:rsidP="00F0713C">
      <w:pPr>
        <w:pStyle w:val="TH"/>
        <w:rPr>
          <w:lang w:eastAsia="zh-CN"/>
        </w:rPr>
      </w:pPr>
      <w:r w:rsidRPr="00E9603C">
        <w:rPr>
          <w:lang w:eastAsia="en-GB"/>
        </w:rPr>
        <w:object w:dxaOrig="10524" w:dyaOrig="10356" w14:anchorId="6A804A02">
          <v:shape id="_x0000_i1060" type="#_x0000_t75" style="width:413.25pt;height:407.25pt" o:ole="">
            <v:imagedata r:id="rId67" o:title=""/>
          </v:shape>
          <o:OLEObject Type="Embed" ProgID="Visio.Drawing.15" ShapeID="_x0000_i1060" DrawAspect="Content" ObjectID="_1693826404"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0" w:name="_Toc83212438"/>
      <w:r>
        <w:rPr>
          <w:lang w:eastAsia="zh-CN"/>
        </w:rPr>
        <w:t>6.2.6</w:t>
      </w:r>
      <w:r>
        <w:rPr>
          <w:lang w:eastAsia="zh-CN"/>
        </w:rPr>
        <w:tab/>
        <w:t>Enhanced Procedures for Data Collection</w:t>
      </w:r>
      <w:bookmarkEnd w:id="90"/>
    </w:p>
    <w:p w14:paraId="08A5A17F" w14:textId="7DC11C60" w:rsidR="003559E3" w:rsidRDefault="003559E3" w:rsidP="00320244">
      <w:pPr>
        <w:pStyle w:val="Heading4"/>
        <w:rPr>
          <w:lang w:eastAsia="zh-CN"/>
        </w:rPr>
      </w:pPr>
      <w:bookmarkStart w:id="91" w:name="_Toc83212439"/>
      <w:r>
        <w:rPr>
          <w:lang w:eastAsia="zh-CN"/>
        </w:rPr>
        <w:t>6.2.6.</w:t>
      </w:r>
      <w:r w:rsidR="00216C83">
        <w:rPr>
          <w:lang w:eastAsia="zh-CN"/>
        </w:rPr>
        <w:t>0</w:t>
      </w:r>
      <w:r>
        <w:rPr>
          <w:lang w:eastAsia="zh-CN"/>
        </w:rPr>
        <w:tab/>
        <w:t>General</w:t>
      </w:r>
      <w:bookmarkEnd w:id="91"/>
    </w:p>
    <w:p w14:paraId="5B3BFD61" w14:textId="3FB680F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p>
    <w:p w14:paraId="0BD83FB7" w14:textId="01F660DC"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2" w:name="_Toc83212440"/>
      <w:r>
        <w:rPr>
          <w:lang w:eastAsia="zh-CN"/>
        </w:rPr>
        <w:t>6.2.6.1</w:t>
      </w:r>
      <w:r>
        <w:rPr>
          <w:lang w:eastAsia="zh-CN"/>
        </w:rPr>
        <w:tab/>
        <w:t>Bulked Data Collection</w:t>
      </w:r>
      <w:bookmarkEnd w:id="92"/>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77777777" w:rsidR="003559E3" w:rsidRDefault="003559E3" w:rsidP="00320244">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6E664C54" w14:textId="79BC3333" w:rsidR="00441D8C" w:rsidRDefault="00441D8C" w:rsidP="00F0713C">
      <w:pPr>
        <w:pStyle w:val="Heading5"/>
        <w:rPr>
          <w:lang w:eastAsia="zh-CN"/>
        </w:rPr>
      </w:pPr>
      <w:bookmarkStart w:id="93" w:name="_Toc83212441"/>
      <w:r>
        <w:rPr>
          <w:lang w:eastAsia="zh-CN"/>
        </w:rPr>
        <w:t>6.2.6.1.1</w:t>
      </w:r>
      <w:r>
        <w:rPr>
          <w:lang w:eastAsia="zh-CN"/>
        </w:rPr>
        <w:tab/>
        <w:t>Services for Bulked Data Collection</w:t>
      </w:r>
      <w:bookmarkEnd w:id="93"/>
    </w:p>
    <w:p w14:paraId="4C602545" w14:textId="70E03D66" w:rsidR="003559E3" w:rsidRDefault="003559E3" w:rsidP="003559E3">
      <w:pPr>
        <w:rPr>
          <w:lang w:eastAsia="zh-CN"/>
        </w:rPr>
      </w:pPr>
      <w:r>
        <w:rPr>
          <w:lang w:eastAsia="zh-CN"/>
        </w:rPr>
        <w:t>NWDAF, DCCF, MFAF, ADRF may expose service(s), respectively, the Nnwdaf_DataManagement_Subscribe or Ndccf_DataManagement_Subscribe, Nmfaf_</w:t>
      </w:r>
      <w:r w:rsidR="00A16F14">
        <w:rPr>
          <w:lang w:eastAsia="zh-CN"/>
        </w:rPr>
        <w:t>3da</w:t>
      </w:r>
      <w:r>
        <w:rPr>
          <w:lang w:eastAsia="zh-CN"/>
        </w:rPr>
        <w:t>DataManagement_</w:t>
      </w:r>
      <w:r w:rsidR="00A16F14">
        <w:rPr>
          <w:lang w:eastAsia="zh-CN"/>
        </w:rPr>
        <w:t>Configure</w:t>
      </w:r>
      <w:r>
        <w:rPr>
          <w:lang w:eastAsia="zh-CN"/>
        </w:rPr>
        <w:t>,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475B0F81"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58FF42C6" w:rsidR="00441D8C" w:rsidRDefault="00441D8C" w:rsidP="00F0713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2419A16D" w:rsidR="00441D8C" w:rsidRDefault="00441D8C" w:rsidP="00F0713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64490CA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5401F71E"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507A7179" w:rsidR="00441D8C" w:rsidRDefault="00441D8C" w:rsidP="00F0713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27EC065C" w14:textId="521D00BC"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lastRenderedPageBreak/>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4A5B03AB"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441D8C">
        <w:rPr>
          <w:lang w:eastAsia="zh-CN"/>
        </w:rPr>
        <w:t xml:space="preserve">geographical </w:t>
      </w:r>
      <w:r>
        <w:rPr>
          <w:lang w:eastAsia="zh-CN"/>
        </w:rPr>
        <w:t>aggregation level (e.g. per UEs, per AoI)</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The output parameter of the Nnwdaf_DataManagement_Subscribe or Ndccf_DataManagement_Subscribe, or Nadrf_DataManagement_</w:t>
      </w:r>
      <w:r w:rsidR="00C72B84">
        <w:rPr>
          <w:lang w:eastAsia="zh-CN"/>
        </w:rPr>
        <w:t>Retrieval</w:t>
      </w:r>
      <w:r>
        <w:rPr>
          <w:lang w:eastAsia="zh-CN"/>
        </w:rPr>
        <w:t>Subscribe service operation comprise the subscription correlation ID, which identifies the requested bulked data.</w:t>
      </w:r>
    </w:p>
    <w:p w14:paraId="6CB93283" w14:textId="50B5800A" w:rsidR="003559E3" w:rsidRDefault="003559E3" w:rsidP="003559E3">
      <w:pPr>
        <w:rPr>
          <w:lang w:eastAsia="zh-CN"/>
        </w:rPr>
      </w:pPr>
      <w:r>
        <w:rPr>
          <w:lang w:eastAsia="zh-CN"/>
        </w:rPr>
        <w:t>The input parameters of Nnwdaf_DataManagement_Notify or Ndccf_DataManagement_Notify, or Nmfaf_</w:t>
      </w:r>
      <w:r w:rsidR="00A16F14">
        <w:rPr>
          <w:lang w:eastAsia="zh-CN"/>
        </w:rPr>
        <w:t>3ca</w:t>
      </w:r>
      <w:r>
        <w:rPr>
          <w:lang w:eastAsia="zh-CN"/>
        </w:rPr>
        <w:t>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The input parameters for the service operation Nnwdaf_DataManagement_Fetch or Ndccf_DataManagement_Fetch, or Nmfaf_</w:t>
      </w:r>
      <w:r w:rsidR="00A16F14">
        <w:rPr>
          <w:lang w:eastAsia="zh-CN"/>
        </w:rPr>
        <w:t>3ca</w:t>
      </w:r>
      <w:r>
        <w:rPr>
          <w:lang w:eastAsia="zh-CN"/>
        </w:rPr>
        <w:t>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4" w:name="_Toc83212442"/>
      <w:r>
        <w:rPr>
          <w:lang w:eastAsia="zh-CN"/>
        </w:rPr>
        <w:lastRenderedPageBreak/>
        <w:t>6.2.6.2</w:t>
      </w:r>
      <w:r>
        <w:rPr>
          <w:lang w:eastAsia="zh-CN"/>
        </w:rPr>
        <w:tab/>
        <w:t>Procedure for Data Collection from NWDAF</w:t>
      </w:r>
      <w:bookmarkEnd w:id="9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5" w:name="_MON_1684837353"/>
    <w:bookmarkEnd w:id="95"/>
    <w:p w14:paraId="1C4B109D" w14:textId="555F6AC6" w:rsidR="00441D8C" w:rsidRDefault="00441D8C" w:rsidP="00441D8C">
      <w:pPr>
        <w:pStyle w:val="TH"/>
      </w:pPr>
      <w:r>
        <w:object w:dxaOrig="9635" w:dyaOrig="11474" w14:anchorId="286A97B7">
          <v:shape id="_x0000_i1061" type="#_x0000_t75" style="width:481.5pt;height:570.75pt" o:ole="">
            <v:imagedata r:id="rId69" o:title=""/>
          </v:shape>
          <o:OLEObject Type="Embed" ProgID="Word.Picture.8" ShapeID="_x0000_i1061" DrawAspect="Content" ObjectID="_1693826405"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7FEA85B6" w:rsidR="003559E3" w:rsidRDefault="003559E3" w:rsidP="00320244">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7404353" w14:textId="3CFD88E2" w:rsidR="003559E3" w:rsidRDefault="003559E3" w:rsidP="00320244">
      <w:pPr>
        <w:pStyle w:val="B2"/>
        <w:rPr>
          <w:lang w:eastAsia="zh-CN"/>
        </w:rPr>
      </w:pPr>
      <w:r>
        <w:rPr>
          <w:lang w:eastAsia="zh-CN"/>
        </w:rPr>
        <w:lastRenderedPageBreak/>
        <w:t>a)</w:t>
      </w:r>
      <w:r>
        <w:rPr>
          <w:lang w:eastAsia="zh-CN"/>
        </w:rPr>
        <w:tab/>
        <w:t>the local policies of NWDAF, DCCF (e.g. preparation for future requests for analytics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17DC0410" w14:textId="65A0654B"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5688463"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lastRenderedPageBreak/>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NWDAF waits until the bulked data is generated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2C4D0159" w:rsidR="003559E3" w:rsidRDefault="003559E3" w:rsidP="00320244">
      <w:pPr>
        <w:pStyle w:val="B1"/>
        <w:rPr>
          <w:lang w:eastAsia="zh-CN"/>
        </w:rPr>
      </w:pPr>
      <w:r>
        <w:rPr>
          <w:lang w:eastAsia="zh-CN"/>
        </w:rPr>
        <w:t>9.</w:t>
      </w:r>
      <w:r>
        <w:rPr>
          <w:lang w:eastAsia="zh-CN"/>
        </w:rPr>
        <w:tab/>
        <w:t xml:space="preserve">When the NWDAF service consumer determines that no more data is required, it unsubscribe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6" w:name="_Toc83212443"/>
      <w:r>
        <w:rPr>
          <w:lang w:eastAsia="zh-CN"/>
        </w:rPr>
        <w:t>6.2.6.3</w:t>
      </w:r>
      <w:r>
        <w:rPr>
          <w:lang w:eastAsia="zh-CN"/>
        </w:rPr>
        <w:tab/>
        <w:t>Data Collection using DCCF</w:t>
      </w:r>
      <w:bookmarkEnd w:id="96"/>
    </w:p>
    <w:p w14:paraId="7FD4E53E" w14:textId="77777777" w:rsidR="003B4496" w:rsidRDefault="003B4496" w:rsidP="00320244">
      <w:pPr>
        <w:pStyle w:val="Heading5"/>
        <w:rPr>
          <w:lang w:eastAsia="zh-CN"/>
        </w:rPr>
      </w:pPr>
      <w:bookmarkStart w:id="97" w:name="_Toc83212444"/>
      <w:r>
        <w:rPr>
          <w:lang w:eastAsia="zh-CN"/>
        </w:rPr>
        <w:t>6.2.6.3.1</w:t>
      </w:r>
      <w:r>
        <w:rPr>
          <w:lang w:eastAsia="zh-CN"/>
        </w:rPr>
        <w:tab/>
        <w:t>General</w:t>
      </w:r>
      <w:bookmarkEnd w:id="97"/>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98" w:name="_Toc83212445"/>
      <w:r>
        <w:rPr>
          <w:lang w:eastAsia="zh-CN"/>
        </w:rPr>
        <w:t>6.2.6.3.2</w:t>
      </w:r>
      <w:r>
        <w:rPr>
          <w:lang w:eastAsia="zh-CN"/>
        </w:rPr>
        <w:tab/>
        <w:t>Data Collection via DCCF</w:t>
      </w:r>
      <w:bookmarkEnd w:id="98"/>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62" type="#_x0000_t75" style="width:480.75pt;height:449.25pt" o:ole="">
            <v:imagedata r:id="rId71" o:title=""/>
          </v:shape>
          <o:OLEObject Type="Embed" ProgID="Visio.Drawing.15" ShapeID="_x0000_i1062" DrawAspect="Content" ObjectID="_1693826406" r:id="rId72"/>
        </w:object>
      </w:r>
    </w:p>
    <w:p w14:paraId="20C04029" w14:textId="385FE269"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lastRenderedPageBreak/>
        <w:tab/>
        <w:t>If the data requested are already being collected by a data consumer, the DCCF adds the data consumer to the list of data consumers that are subscribed for these data.</w:t>
      </w:r>
    </w:p>
    <w:p w14:paraId="2FC4021B" w14:textId="0D67CC76" w:rsidR="003B4496" w:rsidRDefault="003B4496" w:rsidP="00320244">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When new output data are available, the Data Source uses Nnf_EventExposure_Notify to send the data to the DCCF.</w:t>
      </w:r>
    </w:p>
    <w:p w14:paraId="33B3B6B3" w14:textId="6FD85DA6" w:rsidR="003B4496" w:rsidRDefault="003B4496" w:rsidP="00320244">
      <w:pPr>
        <w:pStyle w:val="B1"/>
        <w:rPr>
          <w:lang w:eastAsia="zh-CN"/>
        </w:rPr>
      </w:pPr>
      <w:r>
        <w:rPr>
          <w:lang w:eastAsia="zh-CN"/>
        </w:rPr>
        <w:t>6.</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7E4AAAC3"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4ED96959" w:rsidR="003B4496" w:rsidRDefault="003B4496" w:rsidP="00320244">
      <w:pPr>
        <w:pStyle w:val="B1"/>
        <w:rPr>
          <w:lang w:eastAsia="zh-CN"/>
        </w:rPr>
      </w:pPr>
      <w:r>
        <w:rPr>
          <w:lang w:eastAsia="zh-CN"/>
        </w:rPr>
        <w:t>7.</w:t>
      </w:r>
      <w:r>
        <w:rPr>
          <w:lang w:eastAsia="zh-CN"/>
        </w:rPr>
        <w:tab/>
        <w:t>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DCCF</w:t>
      </w:r>
      <w:r w:rsidR="00A16F14">
        <w:rPr>
          <w:lang w:eastAsia="zh-CN"/>
        </w:rPr>
        <w:t>,</w:t>
      </w:r>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22FF33CC" w14:textId="1B3A06D2" w:rsidR="003B4496" w:rsidRDefault="003B4496" w:rsidP="00320244">
      <w:pPr>
        <w:pStyle w:val="B1"/>
        <w:rPr>
          <w:lang w:eastAsia="zh-CN"/>
        </w:rPr>
      </w:pPr>
      <w:r>
        <w:rPr>
          <w:lang w:eastAsia="zh-CN"/>
        </w:rPr>
        <w:t>8.</w:t>
      </w:r>
      <w:r>
        <w:rPr>
          <w:lang w:eastAsia="zh-CN"/>
        </w:rPr>
        <w:tab/>
        <w:t>If a Ndccf</w:t>
      </w:r>
      <w:r w:rsidR="00A16F14">
        <w:rPr>
          <w:lang w:eastAsia="zh-CN"/>
        </w:rPr>
        <w:t>_</w:t>
      </w:r>
      <w:r>
        <w:rPr>
          <w:lang w:eastAsia="zh-CN"/>
        </w:rPr>
        <w:t>DataManagement_Notify contains a fetch instruction, the notification endpoint sends a Ndccf_DataManagement_Fetch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DBE0EAB" w:rsidR="003B4496" w:rsidRDefault="003B4496" w:rsidP="00320244">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7777777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99" w:name="_Toc83212446"/>
      <w:r>
        <w:rPr>
          <w:lang w:eastAsia="zh-CN"/>
        </w:rPr>
        <w:t>6.2.6.3.3</w:t>
      </w:r>
      <w:r>
        <w:rPr>
          <w:lang w:eastAsia="zh-CN"/>
        </w:rPr>
        <w:tab/>
        <w:t>Historical Data Collection via DCCF</w:t>
      </w:r>
      <w:bookmarkEnd w:id="99"/>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771B0FC6" w14:textId="1BEAA083" w:rsidR="00A16F14" w:rsidRDefault="00A16F14" w:rsidP="00461895">
      <w:pPr>
        <w:pStyle w:val="TH"/>
        <w:rPr>
          <w:lang w:eastAsia="zh-CN"/>
        </w:rPr>
      </w:pPr>
      <w:r w:rsidRPr="00374E93">
        <w:rPr>
          <w:b w:val="0"/>
          <w:bCs/>
        </w:rPr>
        <w:object w:dxaOrig="11748" w:dyaOrig="9529" w14:anchorId="406FCBCF">
          <v:shape id="_x0000_i1064" type="#_x0000_t75" style="width:472.5pt;height:381pt" o:ole="">
            <v:imagedata r:id="rId73" o:title=""/>
          </v:shape>
          <o:OLEObject Type="Embed" ProgID="Visio.Drawing.11" ShapeID="_x0000_i1064" DrawAspect="Content" ObjectID="_1693826407" r:id="rId74"/>
        </w:object>
      </w:r>
    </w:p>
    <w:p w14:paraId="6C94FF7F" w14:textId="730738CD"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5.</w:t>
      </w:r>
    </w:p>
    <w:p w14:paraId="2EBFBA63" w14:textId="11F3A798" w:rsidR="003B4496" w:rsidRDefault="003B4496" w:rsidP="00320244">
      <w:pPr>
        <w:pStyle w:val="B1"/>
        <w:rPr>
          <w:lang w:eastAsia="zh-CN"/>
        </w:rPr>
      </w:pPr>
      <w:r>
        <w:rPr>
          <w:lang w:eastAsia="zh-CN"/>
        </w:rPr>
        <w:t>4.</w:t>
      </w:r>
      <w:r>
        <w:rPr>
          <w:lang w:eastAsia="zh-CN"/>
        </w:rPr>
        <w:tab/>
        <w:t xml:space="preserve">(conditional) If the DCCF determines that an NWDAF instance might provide the data or an NWDAF instance or Set was supplied by the data consumer, the DCCF sends a request to the NWDAF using </w:t>
      </w:r>
      <w:r>
        <w:rPr>
          <w:lang w:eastAsia="zh-CN"/>
        </w:rPr>
        <w:lastRenderedPageBreak/>
        <w:t>Nnwdaf_DataManagement_</w:t>
      </w:r>
      <w:r w:rsidR="00A16F14">
        <w:rPr>
          <w:lang w:eastAsia="zh-CN"/>
        </w:rPr>
        <w:t>Subscribe</w:t>
      </w:r>
      <w:r w:rsidR="00C72B84">
        <w:rPr>
          <w:lang w:eastAsia="zh-CN"/>
        </w:rPr>
        <w:t xml:space="preserve"> </w:t>
      </w:r>
      <w:r>
        <w:rPr>
          <w:lang w:eastAsia="zh-CN"/>
        </w:rPr>
        <w:t>(Data Specification, Notification Target Address=DCCF)</w:t>
      </w:r>
      <w:r w:rsidR="00A16F14">
        <w:rPr>
          <w:lang w:eastAsia="zh-CN"/>
        </w:rPr>
        <w:t xml:space="preserve"> as specified in clause 7.4.2</w:t>
      </w:r>
      <w:r>
        <w:rPr>
          <w:lang w:eastAsia="zh-CN"/>
        </w:rPr>
        <w:t>.</w:t>
      </w:r>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593FC67F"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w:t>
      </w:r>
      <w:r w:rsidR="00A16F14">
        <w:rPr>
          <w:lang w:eastAsia="zh-CN"/>
        </w:rPr>
        <w:t xml:space="preserve"> as specified in clause 8.2.3</w:t>
      </w:r>
      <w:r>
        <w:rPr>
          <w:lang w:eastAsia="zh-CN"/>
        </w:rPr>
        <w:t>, using the Subscription Correlation Id received in response to its subscription in step 1.</w:t>
      </w:r>
    </w:p>
    <w:p w14:paraId="6AF8C64F" w14:textId="51D0AC07"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3115DC4A"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0" w:name="_Toc83212447"/>
      <w:r>
        <w:rPr>
          <w:lang w:eastAsia="zh-CN"/>
        </w:rPr>
        <w:t>6.2.6.3.4</w:t>
      </w:r>
      <w:r>
        <w:rPr>
          <w:lang w:eastAsia="zh-CN"/>
        </w:rPr>
        <w:tab/>
        <w:t>Data Collection via Messaging Framework</w:t>
      </w:r>
      <w:bookmarkEnd w:id="10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4669E1B7" w:rsidR="00D71C30" w:rsidRDefault="00D71C30" w:rsidP="00D71C30">
      <w:pPr>
        <w:pStyle w:val="TH"/>
        <w:rPr>
          <w:lang w:eastAsia="zh-CN"/>
        </w:rPr>
      </w:pPr>
      <w:r w:rsidRPr="005D2CF1">
        <w:object w:dxaOrig="12101" w:dyaOrig="7521" w14:anchorId="40C26B40">
          <v:shape id="_x0000_i1065" type="#_x0000_t75" style="width:480pt;height:300pt" o:ole="">
            <v:imagedata r:id="rId75" o:title=""/>
          </v:shape>
          <o:OLEObject Type="Embed" ProgID="Visio.Drawing.11" ShapeID="_x0000_i1065" DrawAspect="Content" ObjectID="_1693826408" r:id="rId76"/>
        </w:object>
      </w:r>
    </w:p>
    <w:p w14:paraId="3419A89F" w14:textId="484DF818"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2FA847F1" w14:textId="47BC336C" w:rsidR="00D71C30" w:rsidRDefault="00D71C30" w:rsidP="00D71C30">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77777777" w:rsidR="00D71C30" w:rsidRDefault="00D71C30" w:rsidP="00D71C30">
      <w:pPr>
        <w:pStyle w:val="B1"/>
        <w:rPr>
          <w:lang w:eastAsia="zh-CN"/>
        </w:rPr>
      </w:pPr>
      <w:r>
        <w:rPr>
          <w:lang w:eastAsia="zh-CN"/>
        </w:rPr>
        <w:t>3.</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2AAAB6E5" w:rsidR="00D71C30" w:rsidRDefault="00D71C30" w:rsidP="00D71C30">
      <w:pPr>
        <w:pStyle w:val="B1"/>
        <w:rPr>
          <w:lang w:eastAsia="zh-CN"/>
        </w:rPr>
      </w:pPr>
      <w:r>
        <w:rPr>
          <w:lang w:eastAsia="zh-CN"/>
        </w:rPr>
        <w:t>4.</w:t>
      </w:r>
      <w:r>
        <w:rPr>
          <w:lang w:eastAsia="zh-CN"/>
        </w:rPr>
        <w:tab/>
        <w:t>The DCCF sends an Nmfaf_3daDataManagement_Configure</w:t>
      </w:r>
      <w:r w:rsidR="00C72B84">
        <w:rPr>
          <w:lang w:eastAsia="zh-CN"/>
        </w:rPr>
        <w:t xml:space="preserve"> </w:t>
      </w:r>
      <w:r>
        <w:rPr>
          <w:lang w:eastAsia="zh-CN"/>
        </w:rPr>
        <w:t xml:space="preserve">(Data Consumer Information, </w:t>
      </w:r>
      <w:r w:rsidR="00EA40C3">
        <w:rPr>
          <w:lang w:eastAsia="zh-CN"/>
        </w:rPr>
        <w:t xml:space="preserve">MFAF </w:t>
      </w:r>
      <w:r>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0ED5DC3D" w:rsidR="00EA40C3" w:rsidRDefault="00D71C30" w:rsidP="00D71C30">
      <w:pPr>
        <w:pStyle w:val="B1"/>
        <w:rPr>
          <w:lang w:eastAsia="zh-CN"/>
        </w:rPr>
      </w:pPr>
      <w:r>
        <w:rPr>
          <w:lang w:eastAsia="zh-CN"/>
        </w:rPr>
        <w:lastRenderedPageBreak/>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7.</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EC79773" w:rsidR="00D71C30" w:rsidRDefault="00D71C30" w:rsidP="00D71C30">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724A846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4</w:t>
      </w:r>
      <w:r>
        <w:rPr>
          <w:lang w:eastAsia="zh-CN"/>
        </w:rPr>
        <w:t>. The DCCF adds the data consumer to the list of data consumers that are subscribed for these data.</w:t>
      </w:r>
    </w:p>
    <w:p w14:paraId="13986BEC" w14:textId="77777777" w:rsidR="00D71C30" w:rsidRDefault="00D71C30" w:rsidP="00D71C30">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2B230944" w14:textId="77777777" w:rsidR="00D71C30" w:rsidRDefault="00D71C30" w:rsidP="00D71C30">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7777777" w:rsidR="00D71C30" w:rsidRDefault="00D71C30" w:rsidP="00D71C30">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75DB0D60" w14:textId="77777777" w:rsidR="00D71C30" w:rsidRDefault="00D71C30" w:rsidP="00D71C30">
      <w:pPr>
        <w:pStyle w:val="B1"/>
        <w:rPr>
          <w:lang w:eastAsia="zh-CN"/>
        </w:rPr>
      </w:pPr>
      <w:r>
        <w:rPr>
          <w:lang w:eastAsia="zh-CN"/>
        </w:rPr>
        <w:t>9.</w:t>
      </w:r>
      <w:r>
        <w:rPr>
          <w:lang w:eastAsia="zh-CN"/>
        </w:rPr>
        <w:tab/>
        <w:t>The MFAF delivers the data to the notification endpoint.</w:t>
      </w:r>
    </w:p>
    <w:p w14:paraId="1C321118" w14:textId="3DDA5B57" w:rsidR="00D71C30" w:rsidRDefault="00D71C30" w:rsidP="00D71C30">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77777777" w:rsidR="00D71C30" w:rsidRDefault="00D71C30" w:rsidP="00D71C30">
      <w:pPr>
        <w:pStyle w:val="B1"/>
        <w:rPr>
          <w:lang w:eastAsia="zh-CN"/>
        </w:rPr>
      </w:pPr>
      <w:r>
        <w:rPr>
          <w:lang w:eastAsia="zh-CN"/>
        </w:rPr>
        <w:t>11.</w:t>
      </w:r>
      <w:r>
        <w:rPr>
          <w:lang w:eastAsia="zh-CN"/>
        </w:rPr>
        <w:tab/>
        <w:t>If there are no other data consumers subscribed to the data, the DCCF unsubscribes with the Data Source.</w:t>
      </w:r>
    </w:p>
    <w:p w14:paraId="2E3AFA8C" w14:textId="65989EB6" w:rsidR="00D71C30" w:rsidRDefault="00D71C30" w:rsidP="00D71C30">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5F1674FE" w14:textId="77777777" w:rsidR="00D71C30" w:rsidRDefault="00D71C30" w:rsidP="00320244">
      <w:pPr>
        <w:pStyle w:val="Heading5"/>
        <w:rPr>
          <w:lang w:eastAsia="zh-CN"/>
        </w:rPr>
      </w:pPr>
      <w:bookmarkStart w:id="101" w:name="_Toc83212448"/>
      <w:r>
        <w:rPr>
          <w:lang w:eastAsia="zh-CN"/>
        </w:rPr>
        <w:t>6.2.6.3.5</w:t>
      </w:r>
      <w:r>
        <w:rPr>
          <w:lang w:eastAsia="zh-CN"/>
        </w:rPr>
        <w:tab/>
        <w:t>Historical Data Collection via Messaging Framework</w:t>
      </w:r>
      <w:bookmarkEnd w:id="101"/>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295B1F6E" w14:textId="0D5D5ADB" w:rsidR="00A16F14" w:rsidRDefault="00A16F14" w:rsidP="00461895">
      <w:pPr>
        <w:pStyle w:val="TH"/>
        <w:rPr>
          <w:lang w:eastAsia="zh-CN"/>
        </w:rPr>
      </w:pPr>
      <w:r w:rsidRPr="00374E93">
        <w:rPr>
          <w:bCs/>
        </w:rPr>
        <w:object w:dxaOrig="11748" w:dyaOrig="11425" w14:anchorId="4E5AD2FF">
          <v:shape id="_x0000_i1067" type="#_x0000_t75" style="width:472.5pt;height:454.5pt" o:ole="">
            <v:imagedata r:id="rId77" o:title=""/>
          </v:shape>
          <o:OLEObject Type="Embed" ProgID="Visio.Drawing.11" ShapeID="_x0000_i1067" DrawAspect="Content" ObjectID="_1693826409" r:id="rId78"/>
        </w:object>
      </w:r>
    </w:p>
    <w:p w14:paraId="6B568780" w14:textId="7B5FE82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 xml:space="preserve">(Data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8.</w:t>
      </w:r>
    </w:p>
    <w:p w14:paraId="20211051" w14:textId="0569E58A"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3</w:t>
      </w:r>
      <w:r>
        <w:rPr>
          <w:lang w:eastAsia="zh-CN"/>
        </w:rPr>
        <w:t>.</w:t>
      </w:r>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5B919B03" w:rsidR="00D71C30" w:rsidRDefault="00D71C30" w:rsidP="00320244">
      <w:pPr>
        <w:pStyle w:val="B1"/>
        <w:rPr>
          <w:lang w:eastAsia="zh-CN"/>
        </w:rPr>
      </w:pPr>
      <w:r>
        <w:rPr>
          <w:lang w:eastAsia="zh-CN"/>
        </w:rPr>
        <w:t>8.</w:t>
      </w:r>
      <w:r>
        <w:rPr>
          <w:lang w:eastAsia="zh-CN"/>
        </w:rPr>
        <w:tab/>
        <w:t>The ADRF</w:t>
      </w:r>
      <w:r w:rsidR="00A16F14">
        <w:rPr>
          <w:lang w:eastAsia="zh-CN"/>
        </w:rPr>
        <w:t xml:space="preserve"> uses Nadrf_DataManagement_RetrievalNotify</w:t>
      </w:r>
      <w:r>
        <w:rPr>
          <w:lang w:eastAsia="zh-CN"/>
        </w:rPr>
        <w:t xml:space="preserve"> or the NWDAF</w:t>
      </w:r>
      <w:r w:rsidR="00A16F14">
        <w:rPr>
          <w:lang w:eastAsia="zh-CN"/>
        </w:rPr>
        <w:t xml:space="preserve"> uses Nnwdaf_ DataManagement_Notify to</w:t>
      </w:r>
      <w:r>
        <w:rPr>
          <w:lang w:eastAsia="zh-CN"/>
        </w:rPr>
        <w:t xml:space="preserve"> send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64B84C54"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7BF4B82C"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01E3B31E"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4A176229"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42F91232" w14:textId="77777777" w:rsidR="00C93658" w:rsidRDefault="00C93658" w:rsidP="00320244">
      <w:pPr>
        <w:pStyle w:val="Heading5"/>
        <w:rPr>
          <w:lang w:eastAsia="zh-CN"/>
        </w:rPr>
      </w:pPr>
      <w:bookmarkStart w:id="102" w:name="_Toc83212449"/>
      <w:r>
        <w:rPr>
          <w:lang w:eastAsia="zh-CN"/>
        </w:rPr>
        <w:lastRenderedPageBreak/>
        <w:t>6.2.6.3.6</w:t>
      </w:r>
      <w:r>
        <w:rPr>
          <w:lang w:eastAsia="zh-CN"/>
        </w:rPr>
        <w:tab/>
        <w:t>Data collection profile registration</w:t>
      </w:r>
      <w:bookmarkEnd w:id="10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8" type="#_x0000_t75" style="width:480pt;height:301.5pt" o:ole="">
            <v:imagedata r:id="rId79" o:title=""/>
          </v:shape>
          <o:OLEObject Type="Embed" ProgID="Visio.Drawing.11" ShapeID="_x0000_i1068" DrawAspect="Content" ObjectID="_1693826410"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0F00BD59"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lastRenderedPageBreak/>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3" w:name="_Toc83212450"/>
      <w:r>
        <w:rPr>
          <w:lang w:eastAsia="zh-CN"/>
        </w:rPr>
        <w:t>6.2.7</w:t>
      </w:r>
      <w:r>
        <w:rPr>
          <w:lang w:eastAsia="zh-CN"/>
        </w:rPr>
        <w:tab/>
        <w:t>Data Collection with Event Muting Mechanism</w:t>
      </w:r>
      <w:bookmarkEnd w:id="103"/>
    </w:p>
    <w:p w14:paraId="7A463387" w14:textId="485A090F" w:rsidR="00615B5C" w:rsidRDefault="00615B5C" w:rsidP="00320244">
      <w:pPr>
        <w:pStyle w:val="Heading4"/>
        <w:rPr>
          <w:lang w:eastAsia="zh-CN"/>
        </w:rPr>
      </w:pPr>
      <w:bookmarkStart w:id="104" w:name="_Toc83212451"/>
      <w:r>
        <w:rPr>
          <w:lang w:eastAsia="zh-CN"/>
        </w:rPr>
        <w:t>6.2.7.1</w:t>
      </w:r>
      <w:r>
        <w:rPr>
          <w:lang w:eastAsia="zh-CN"/>
        </w:rPr>
        <w:tab/>
        <w:t>General</w:t>
      </w:r>
      <w:bookmarkEnd w:id="10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5" w:name="_Toc83212452"/>
      <w:r>
        <w:rPr>
          <w:lang w:eastAsia="zh-CN"/>
        </w:rPr>
        <w:t>6.2.7.2</w:t>
      </w:r>
      <w:r>
        <w:rPr>
          <w:lang w:eastAsia="zh-CN"/>
        </w:rPr>
        <w:tab/>
        <w:t>Procedure for Data Collection with Event Muting Mechanism</w:t>
      </w:r>
      <w:bookmarkEnd w:id="105"/>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6DD02D5D"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 via Event Exposure.</w:t>
      </w:r>
    </w:p>
    <w:bookmarkStart w:id="106" w:name="_MON_1684905360"/>
    <w:bookmarkEnd w:id="106"/>
    <w:p w14:paraId="6318543F" w14:textId="32C133D4" w:rsidR="0095211A" w:rsidRDefault="0095211A" w:rsidP="0095211A">
      <w:pPr>
        <w:pStyle w:val="TH"/>
      </w:pPr>
      <w:r>
        <w:object w:dxaOrig="6304" w:dyaOrig="6341" w14:anchorId="1BF3628C">
          <v:shape id="_x0000_i1069" type="#_x0000_t75" style="width:361.5pt;height:360.75pt" o:ole="">
            <v:imagedata r:id="rId81" o:title=""/>
          </v:shape>
          <o:OLEObject Type="Embed" ProgID="Word.Picture.8" ShapeID="_x0000_i1069" DrawAspect="Content" ObjectID="_1693826411"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0649A93D" w:rsidR="0095211A" w:rsidRDefault="0095211A" w:rsidP="00F0713C">
      <w:pPr>
        <w:pStyle w:val="NO"/>
        <w:rPr>
          <w:lang w:eastAsia="zh-CN"/>
        </w:rPr>
      </w:pPr>
      <w:r>
        <w:rPr>
          <w:lang w:eastAsia="zh-CN"/>
        </w:rPr>
        <w:t>NOTE 1:</w:t>
      </w:r>
      <w:r>
        <w:rPr>
          <w:lang w:eastAsia="zh-CN"/>
        </w:rPr>
        <w:tab/>
        <w:t xml:space="preserve">If the Event Producer NF receives a subscription without the deactivate notification flag, the steps 2 - 6 are not executed and the Event Producer NF performs the event notification as defined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1CBA63C1" w:rsidR="00615B5C" w:rsidRDefault="00615B5C" w:rsidP="00320244">
      <w:pPr>
        <w:pStyle w:val="NO"/>
        <w:rPr>
          <w:lang w:eastAsia="zh-CN"/>
        </w:rPr>
      </w:pPr>
      <w:r>
        <w:rPr>
          <w:lang w:eastAsia="zh-CN"/>
        </w:rPr>
        <w:t>NOTE</w:t>
      </w:r>
      <w:r w:rsidR="0095211A">
        <w:rPr>
          <w:lang w:eastAsia="zh-CN"/>
        </w:rPr>
        <w:t> 2</w:t>
      </w:r>
      <w:r>
        <w:rPr>
          <w:lang w:eastAsia="zh-CN"/>
        </w:rPr>
        <w:t>:</w:t>
      </w:r>
      <w:r>
        <w:rPr>
          <w:lang w:eastAsia="zh-CN"/>
        </w:rPr>
        <w:tab/>
        <w:t>Event Consumer NF shall change an existing subscription to an Event Producer NF using muted stored events into a regular notification of events by invoking Nnf_EventExposure_Subscribe service operation from Event Producer NF without deactivate notification flag or retrieval notification flag.</w:t>
      </w:r>
    </w:p>
    <w:p w14:paraId="5F16924E" w14:textId="6DA8605C" w:rsidR="00C93658" w:rsidRDefault="00C93658" w:rsidP="00C93658">
      <w:pPr>
        <w:pStyle w:val="Heading3"/>
        <w:rPr>
          <w:lang w:eastAsia="ko-KR"/>
        </w:rPr>
      </w:pPr>
      <w:bookmarkStart w:id="107" w:name="_Toc83212453"/>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07"/>
    </w:p>
    <w:p w14:paraId="381A93B4" w14:textId="77777777" w:rsidR="00C93658" w:rsidRDefault="00C93658" w:rsidP="00320244">
      <w:pPr>
        <w:pStyle w:val="Heading4"/>
        <w:rPr>
          <w:lang w:eastAsia="ko-KR"/>
        </w:rPr>
      </w:pPr>
      <w:bookmarkStart w:id="108" w:name="_Toc83212454"/>
      <w:r>
        <w:rPr>
          <w:lang w:eastAsia="ko-KR"/>
        </w:rPr>
        <w:t>6.2.8.1</w:t>
      </w:r>
      <w:r>
        <w:rPr>
          <w:lang w:eastAsia="ko-KR"/>
        </w:rPr>
        <w:tab/>
        <w:t>General</w:t>
      </w:r>
      <w:bookmarkEnd w:id="108"/>
    </w:p>
    <w:p w14:paraId="4B55CFAA" w14:textId="515FA07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58BA6F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461895">
        <w:rPr>
          <w:lang w:eastAsia="ko-KR"/>
        </w:rPr>
        <w:t>TS</w:t>
      </w:r>
      <w:r w:rsidR="00461895">
        <w:rPr>
          <w:lang w:eastAsia="ko-KR"/>
        </w:rPr>
        <w:t> </w:t>
      </w:r>
      <w:r w:rsidR="00461895">
        <w:rPr>
          <w:lang w:eastAsia="ko-KR"/>
        </w:rPr>
        <w:t>23.503</w:t>
      </w:r>
      <w:r w:rsidR="00461895">
        <w:rPr>
          <w:lang w:eastAsia="ko-KR"/>
        </w:rPr>
        <w:t> </w:t>
      </w:r>
      <w:r w:rsidR="00461895">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56286BE2" w:rsidR="00FD3E6B" w:rsidRDefault="00FD3E6B" w:rsidP="00F0713C">
      <w:pPr>
        <w:rPr>
          <w:lang w:eastAsia="ko-KR"/>
        </w:rPr>
      </w:pPr>
      <w:r>
        <w:rPr>
          <w:lang w:eastAsia="ko-KR"/>
        </w:rPr>
        <w:t xml:space="preserve">The GPSI may be an External Identifier for individual UE as defined in </w:t>
      </w:r>
      <w:r w:rsidR="00461895">
        <w:rPr>
          <w:lang w:eastAsia="ko-KR"/>
        </w:rPr>
        <w:t>TS</w:t>
      </w:r>
      <w:r w:rsidR="00461895">
        <w:rPr>
          <w:lang w:eastAsia="ko-KR"/>
        </w:rPr>
        <w:t> </w:t>
      </w:r>
      <w:r w:rsidR="00461895">
        <w:rPr>
          <w:lang w:eastAsia="ko-KR"/>
        </w:rPr>
        <w:t>23.501</w:t>
      </w:r>
      <w:r w:rsidR="00461895">
        <w:rPr>
          <w:lang w:eastAsia="ko-KR"/>
        </w:rPr>
        <w:t> </w:t>
      </w:r>
      <w:r w:rsidR="00461895">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09" w:name="_Toc83212455"/>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09"/>
    </w:p>
    <w:p w14:paraId="3BA5150E" w14:textId="77777777" w:rsidR="00C93658" w:rsidRDefault="00C93658" w:rsidP="00320244">
      <w:pPr>
        <w:pStyle w:val="Heading5"/>
        <w:rPr>
          <w:lang w:eastAsia="ko-KR"/>
        </w:rPr>
      </w:pPr>
      <w:bookmarkStart w:id="110" w:name="_Toc83212456"/>
      <w:r>
        <w:rPr>
          <w:lang w:eastAsia="ko-KR"/>
        </w:rPr>
        <w:t>6.2.8.2.1</w:t>
      </w:r>
      <w:r>
        <w:rPr>
          <w:lang w:eastAsia="ko-KR"/>
        </w:rPr>
        <w:tab/>
        <w:t>Connection establishment between UE Application and AF</w:t>
      </w:r>
      <w:bookmarkEnd w:id="110"/>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7777777"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 out of scope of the present specification.</w:t>
      </w:r>
    </w:p>
    <w:p w14:paraId="1C2C921A"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78A78AA" w14:textId="10090524" w:rsidR="00C93658" w:rsidRDefault="00C93658" w:rsidP="00C93658">
      <w:pPr>
        <w:rPr>
          <w:lang w:eastAsia="ko-KR"/>
        </w:rPr>
      </w:pPr>
      <w:r>
        <w:rPr>
          <w:lang w:eastAsia="ko-KR"/>
        </w:rPr>
        <w:t>The UE Application provides the</w:t>
      </w:r>
      <w:r w:rsidR="00FD3E6B">
        <w:rPr>
          <w:lang w:eastAsia="ko-KR"/>
        </w:rPr>
        <w:t xml:space="preserve"> Application Id configured in the UE Application</w:t>
      </w:r>
      <w:r>
        <w:rPr>
          <w:lang w:eastAsia="ko-KR"/>
        </w:rPr>
        <w:t xml:space="preserve"> to the AF. The AF stores</w:t>
      </w:r>
      <w:r w:rsidR="00FD3E6B">
        <w:rPr>
          <w:lang w:eastAsia="ko-KR"/>
        </w:rPr>
        <w:t xml:space="preserve"> it</w:t>
      </w:r>
      <w:r>
        <w:rPr>
          <w:lang w:eastAsia="ko-KR"/>
        </w:rPr>
        <w:t xml:space="preserve"> along with the retrieved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1E99559" w14:textId="4516DD0A" w:rsidR="00C93658" w:rsidRDefault="00C93658" w:rsidP="00320244">
      <w:pPr>
        <w:pStyle w:val="EditorsNote"/>
        <w:rPr>
          <w:lang w:eastAsia="ko-KR"/>
        </w:rPr>
      </w:pPr>
      <w:r>
        <w:rPr>
          <w:lang w:eastAsia="ko-KR"/>
        </w:rPr>
        <w:t>Editor's note:</w:t>
      </w:r>
      <w:r>
        <w:rPr>
          <w:lang w:eastAsia="ko-KR"/>
        </w:rPr>
        <w:tab/>
        <w:t>The procedure on how AF obtains the</w:t>
      </w:r>
      <w:r w:rsidR="00FD3E6B">
        <w:rPr>
          <w:lang w:eastAsia="ko-KR"/>
        </w:rPr>
        <w:t xml:space="preserve"> Application ID configured in the UE Application</w:t>
      </w:r>
      <w:r>
        <w:rPr>
          <w:lang w:eastAsia="ko-KR"/>
        </w:rPr>
        <w:t xml:space="preserve"> will be added once SA</w:t>
      </w:r>
      <w:r w:rsidR="00FD3E6B">
        <w:rPr>
          <w:lang w:eastAsia="ko-KR"/>
        </w:rPr>
        <w:t> WG</w:t>
      </w:r>
      <w:r>
        <w:rPr>
          <w:lang w:eastAsia="ko-KR"/>
        </w:rPr>
        <w:t>4/SA</w:t>
      </w:r>
      <w:r w:rsidR="00FD3E6B">
        <w:rPr>
          <w:lang w:eastAsia="ko-KR"/>
        </w:rPr>
        <w:t> WG</w:t>
      </w:r>
      <w:r>
        <w:rPr>
          <w:lang w:eastAsia="ko-KR"/>
        </w:rPr>
        <w:t>3 develops the procedure.</w:t>
      </w:r>
    </w:p>
    <w:p w14:paraId="0881B774" w14:textId="192AB3DC" w:rsidR="00C93658" w:rsidRDefault="00C93658" w:rsidP="00320244">
      <w:pPr>
        <w:pStyle w:val="Heading5"/>
        <w:rPr>
          <w:lang w:eastAsia="ko-KR"/>
        </w:rPr>
      </w:pPr>
      <w:bookmarkStart w:id="111" w:name="_Toc83212457"/>
      <w:r>
        <w:rPr>
          <w:lang w:eastAsia="ko-KR"/>
        </w:rPr>
        <w:lastRenderedPageBreak/>
        <w:t>6.2.8.2.2</w:t>
      </w:r>
      <w:r>
        <w:rPr>
          <w:lang w:eastAsia="ko-KR"/>
        </w:rPr>
        <w:tab/>
        <w:t>AF registration and discovery</w:t>
      </w:r>
      <w:bookmarkEnd w:id="111"/>
    </w:p>
    <w:p w14:paraId="0925CF37" w14:textId="61B2FE67"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Pr>
          <w:lang w:eastAsia="ko-KR"/>
        </w:rPr>
        <w:t>3]. The AF in untrusted domain registers the available NF profile to the NRF via the NEF as described in clause 6.2.2.3.</w:t>
      </w:r>
    </w:p>
    <w:p w14:paraId="0DFD8B81" w14:textId="3EA2914D" w:rsidR="00FD3E6B" w:rsidRDefault="00FD3E6B" w:rsidP="00F0713C">
      <w:pPr>
        <w:rPr>
          <w:lang w:eastAsia="ko-KR"/>
        </w:rPr>
      </w:pPr>
      <w:r>
        <w:rPr>
          <w:lang w:eastAsia="ko-KR"/>
        </w:rPr>
        <w:t xml:space="preserve">The AF discovery and selection is described in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Pr>
          <w:lang w:eastAsia="ko-KR"/>
        </w:rPr>
        <w:t>3].</w:t>
      </w:r>
    </w:p>
    <w:p w14:paraId="4D66DBAA" w14:textId="7EC606BD" w:rsidR="00C93658" w:rsidRDefault="00C93658" w:rsidP="00C93658">
      <w:pPr>
        <w:pStyle w:val="Heading5"/>
        <w:rPr>
          <w:lang w:eastAsia="ko-KR"/>
        </w:rPr>
      </w:pPr>
      <w:bookmarkStart w:id="112" w:name="_Toc83212458"/>
      <w:r>
        <w:rPr>
          <w:lang w:eastAsia="ko-KR"/>
        </w:rPr>
        <w:t>6.2.8.2.3</w:t>
      </w:r>
      <w:r>
        <w:rPr>
          <w:lang w:eastAsia="ko-KR"/>
        </w:rPr>
        <w:tab/>
        <w:t>Data Collection Procedure from UE</w:t>
      </w:r>
      <w:bookmarkEnd w:id="112"/>
    </w:p>
    <w:p w14:paraId="169EACAF" w14:textId="30F3410D" w:rsidR="00C93658" w:rsidRDefault="00C93658" w:rsidP="00C93658">
      <w:pPr>
        <w:pStyle w:val="TH"/>
        <w:rPr>
          <w:lang w:eastAsia="ko-KR"/>
        </w:rPr>
      </w:pPr>
      <w:r>
        <w:object w:dxaOrig="9444" w:dyaOrig="5304" w14:anchorId="7A9493B3">
          <v:shape id="_x0000_i1070" type="#_x0000_t75" style="width:472.5pt;height:265.5pt" o:ole="">
            <v:imagedata r:id="rId83" o:title=""/>
          </v:shape>
          <o:OLEObject Type="Embed" ProgID="Visio.Drawing.11" ShapeID="_x0000_i1070" DrawAspect="Content" ObjectID="_1693826412"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16AC27BC" w:rsidR="00C93658" w:rsidRDefault="00C93658" w:rsidP="00320244">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41ABDC75"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52949FB4" w:rsidR="00C93658" w:rsidRDefault="00C93658" w:rsidP="00320244">
      <w:pPr>
        <w:pStyle w:val="B1"/>
        <w:rPr>
          <w:lang w:eastAsia="ko-KR"/>
        </w:rPr>
      </w:pPr>
      <w:r>
        <w:rPr>
          <w:lang w:eastAsia="ko-KR"/>
        </w:rPr>
        <w:t>3a.</w:t>
      </w:r>
      <w:r>
        <w:rPr>
          <w:lang w:eastAsia="ko-KR"/>
        </w:rPr>
        <w:tab/>
        <w:t xml:space="preserve">NWDAF subscribes to the AF in trusted domain for UE data collection input data for analytics, by using Naf_EventExposure_Subscribe as defined in clause 5.2.19.2 of </w:t>
      </w:r>
      <w:r w:rsidR="00461895">
        <w:rPr>
          <w:lang w:eastAsia="ko-KR"/>
        </w:rPr>
        <w:t>TS</w:t>
      </w:r>
      <w:r w:rsidR="00461895">
        <w:rPr>
          <w:lang w:eastAsia="ko-KR"/>
        </w:rPr>
        <w:t> </w:t>
      </w:r>
      <w:r w:rsidR="00461895">
        <w:rPr>
          <w:lang w:eastAsia="ko-KR"/>
        </w:rPr>
        <w:t>23.502</w:t>
      </w:r>
      <w:r w:rsidR="00461895">
        <w:rPr>
          <w:lang w:eastAsia="ko-KR"/>
        </w:rPr>
        <w:t> </w:t>
      </w:r>
      <w:r w:rsidR="00461895">
        <w:rPr>
          <w:lang w:eastAsia="ko-KR"/>
        </w:rPr>
        <w:t>[</w:t>
      </w:r>
      <w:r w:rsidR="00320244">
        <w:rPr>
          <w:lang w:eastAsia="ko-KR"/>
        </w:rPr>
        <w:t>3]</w:t>
      </w:r>
      <w:r>
        <w:rPr>
          <w:lang w:eastAsia="ko-KR"/>
        </w:rPr>
        <w:t>.</w:t>
      </w:r>
      <w:r w:rsidR="00FD3E6B">
        <w:rPr>
          <w:lang w:eastAsia="ko-KR"/>
        </w:rPr>
        <w:t xml:space="preserve"> The NWDAF requests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6F3C2C36" w:rsidR="00C93658" w:rsidRDefault="00C93658" w:rsidP="00320244">
      <w:pPr>
        <w:pStyle w:val="B1"/>
        <w:rPr>
          <w:lang w:eastAsia="ko-KR"/>
        </w:rPr>
      </w:pPr>
      <w:r>
        <w:rPr>
          <w:lang w:eastAsia="ko-KR"/>
        </w:rPr>
        <w:t>3b.</w:t>
      </w:r>
      <w:r>
        <w:rPr>
          <w:lang w:eastAsia="ko-KR"/>
        </w:rPr>
        <w:tab/>
        <w:t xml:space="preserve">NWDAF subscribes to the AF in untrusted domain for UE data collection input data for analytics,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A638E9D"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 decided by SA4.</w:t>
      </w:r>
    </w:p>
    <w:p w14:paraId="7DA17B9D"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2410DE44"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06191F5A" w14:textId="7C720136" w:rsidR="00C93658" w:rsidRDefault="00C93658" w:rsidP="00320244">
      <w:pPr>
        <w:pStyle w:val="B1"/>
        <w:rPr>
          <w:lang w:eastAsia="ko-KR"/>
        </w:rPr>
      </w:pPr>
      <w:r>
        <w:rPr>
          <w:lang w:eastAsia="ko-KR"/>
        </w:rPr>
        <w:t>5b.</w:t>
      </w:r>
      <w:r>
        <w:rPr>
          <w:lang w:eastAsia="ko-KR"/>
        </w:rPr>
        <w:tab/>
        <w:t xml:space="preserve">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w:t>
      </w:r>
      <w:r w:rsidR="009832D0">
        <w:rPr>
          <w:lang w:eastAsia="ko-KR"/>
        </w:rPr>
        <w:t>Figure 6</w:t>
      </w:r>
      <w:r>
        <w:rPr>
          <w:lang w:eastAsia="ko-KR"/>
        </w:rPr>
        <w:t>.2.2.3-1).</w:t>
      </w:r>
    </w:p>
    <w:p w14:paraId="1012BB18" w14:textId="609EC033"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for multiple UEs, i.e. a determined list of UEs or provides "any UE" as</w:t>
      </w:r>
      <w:r>
        <w:rPr>
          <w:lang w:eastAsia="ko-KR"/>
        </w:rPr>
        <w:t xml:space="preserve"> the target of analytics reporting, the AF either before step 5a (the AF in trusted domain) or before step 5b (the AF in untrusted domain)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p>
    <w:p w14:paraId="54D7AA25" w14:textId="742C9881" w:rsidR="00C93658" w:rsidRDefault="00C93658" w:rsidP="00320244">
      <w:pPr>
        <w:pStyle w:val="B1"/>
        <w:rPr>
          <w:lang w:eastAsia="ko-KR"/>
        </w:rPr>
      </w:pPr>
      <w:r>
        <w:rPr>
          <w:lang w:eastAsia="ko-KR"/>
        </w:rPr>
        <w:t>6.</w:t>
      </w:r>
      <w:r>
        <w:rPr>
          <w:lang w:eastAsia="ko-KR"/>
        </w:rPr>
        <w:tab/>
        <w:t>The NWDAF produces Analytics.</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798A88A8" w:rsidR="00B31677" w:rsidRDefault="00B31677" w:rsidP="00F0713C">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31B53D79" w14:textId="29B53424" w:rsidR="00D04BB3" w:rsidRDefault="00D04BB3" w:rsidP="00F0713C">
      <w:pPr>
        <w:rPr>
          <w:lang w:eastAsia="ko-KR"/>
        </w:rPr>
      </w:pPr>
      <w:r>
        <w:rPr>
          <w:lang w:eastAsia="ko-KR"/>
        </w:rPr>
        <w:t>If the target of analytics reporting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3" w:name="_Toc83212459"/>
      <w:r>
        <w:rPr>
          <w:lang w:eastAsia="ko-KR"/>
        </w:rPr>
        <w:t>6.2.8.2.4</w:t>
      </w:r>
      <w:r>
        <w:rPr>
          <w:lang w:eastAsia="ko-KR"/>
        </w:rPr>
        <w:tab/>
        <w:t>Correlation between UE data collection and the NWDAF data request</w:t>
      </w:r>
      <w:bookmarkEnd w:id="113"/>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48FC7D3F"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3231A517" w14:textId="77777777" w:rsidR="00934696" w:rsidRDefault="00934696" w:rsidP="00F0713C">
      <w:pPr>
        <w:pStyle w:val="H6"/>
        <w:rPr>
          <w:lang w:eastAsia="ko-KR"/>
        </w:rPr>
      </w:pPr>
      <w:r>
        <w:rPr>
          <w:lang w:eastAsia="ko-KR"/>
        </w:rPr>
        <w:lastRenderedPageBreak/>
        <w:t>6.2.8.2.4.2</w:t>
      </w:r>
      <w:r>
        <w:rPr>
          <w:lang w:eastAsia="ko-KR"/>
        </w:rPr>
        <w:tab/>
        <w:t>AF in trusted domain correlates UE data collection and NWDAF request</w:t>
      </w:r>
    </w:p>
    <w:p w14:paraId="34AB14AB" w14:textId="4A150B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addresses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1" type="#_x0000_t75" style="width:396.75pt;height:242.25pt" o:ole="">
            <v:imagedata r:id="rId85" o:title=""/>
          </v:shape>
          <o:OLEObject Type="Embed" ProgID="Visio.Drawing.11" ShapeID="_x0000_i1071" DrawAspect="Content" ObjectID="_1693826413"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053E8096"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461895">
        <w:rPr>
          <w:lang w:eastAsia="ko-KR"/>
        </w:rPr>
        <w:t>TS</w:t>
      </w:r>
      <w:r w:rsidR="00461895">
        <w:rPr>
          <w:lang w:eastAsia="ko-KR"/>
        </w:rPr>
        <w:t> </w:t>
      </w:r>
      <w:r w:rsidR="00461895">
        <w:rPr>
          <w:lang w:eastAsia="ko-KR"/>
        </w:rPr>
        <w:t>29.503</w:t>
      </w:r>
      <w:r w:rsidR="00461895">
        <w:rPr>
          <w:lang w:eastAsia="ko-KR"/>
        </w:rPr>
        <w:t> </w:t>
      </w:r>
      <w:r w:rsidR="00461895">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3F70522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addresses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72" type="#_x0000_t75" style="width:480.75pt;height:4in" o:ole="">
            <v:imagedata r:id="rId87" o:title=""/>
          </v:shape>
          <o:OLEObject Type="Embed" ProgID="Visio.Drawing.11" ShapeID="_x0000_i1072" DrawAspect="Content" ObjectID="_1693826414"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28E9B7E"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461895">
        <w:rPr>
          <w:lang w:eastAsia="ko-KR"/>
        </w:rPr>
        <w:t>TS</w:t>
      </w:r>
      <w:r w:rsidR="00461895">
        <w:rPr>
          <w:lang w:eastAsia="ko-KR"/>
        </w:rPr>
        <w:t> </w:t>
      </w:r>
      <w:r w:rsidR="00461895">
        <w:rPr>
          <w:lang w:eastAsia="ko-KR"/>
        </w:rPr>
        <w:t>29.503</w:t>
      </w:r>
      <w:r w:rsidR="00461895">
        <w:rPr>
          <w:lang w:eastAsia="ko-KR"/>
        </w:rPr>
        <w:t> </w:t>
      </w:r>
      <w:r w:rsidR="00461895">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164898D8" w14:textId="218FDA70" w:rsidR="00934696" w:rsidRDefault="00934696" w:rsidP="00934696">
      <w:pPr>
        <w:pStyle w:val="Heading5"/>
        <w:rPr>
          <w:lang w:eastAsia="ko-KR"/>
        </w:rPr>
      </w:pPr>
      <w:bookmarkStart w:id="114" w:name="_Toc83212460"/>
      <w:r>
        <w:rPr>
          <w:lang w:eastAsia="ko-KR"/>
        </w:rPr>
        <w:lastRenderedPageBreak/>
        <w:t>6.2.8.2.4a</w:t>
      </w:r>
      <w:r w:rsidR="00223DFF">
        <w:rPr>
          <w:lang w:eastAsia="ko-KR"/>
        </w:rPr>
        <w:tab/>
        <w:t>Void</w:t>
      </w:r>
      <w:bookmarkEnd w:id="114"/>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3" type="#_x0000_t75" style="width:459pt;height:210pt" o:ole="">
            <v:imagedata r:id="rId89" o:title=""/>
          </v:shape>
          <o:OLEObject Type="Embed" ProgID="Visio.Drawing.11" ShapeID="_x0000_i1073" DrawAspect="Content" ObjectID="_1693826415"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51E81A9"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461895">
        <w:rPr>
          <w:lang w:eastAsia="ko-KR"/>
        </w:rPr>
        <w:t>TS</w:t>
      </w:r>
      <w:r w:rsidR="00461895">
        <w:rPr>
          <w:lang w:eastAsia="ko-KR"/>
        </w:rPr>
        <w:t> </w:t>
      </w:r>
      <w:r w:rsidR="00461895">
        <w:rPr>
          <w:lang w:eastAsia="ko-KR"/>
        </w:rPr>
        <w:t>29.503</w:t>
      </w:r>
      <w:r w:rsidR="00461895">
        <w:rPr>
          <w:lang w:eastAsia="ko-KR"/>
        </w:rPr>
        <w:t> </w:t>
      </w:r>
      <w:r w:rsidR="00461895">
        <w:rPr>
          <w:lang w:eastAsia="ko-KR"/>
        </w:rPr>
        <w:t>[</w:t>
      </w:r>
      <w:r>
        <w:rPr>
          <w:lang w:eastAsia="ko-KR"/>
        </w:rPr>
        <w:t>26]. The NWDAF acquires the DNN, S-NSSAI used to access the AF using Nnrf_NFDiscovery_Request service operation or is configured with the DNN, S-NSSAI used to access the AF.</w:t>
      </w:r>
    </w:p>
    <w:p w14:paraId="4A1943CE" w14:textId="31A7DB99" w:rsidR="00934696" w:rsidRDefault="00934696" w:rsidP="00934696">
      <w:pPr>
        <w:pStyle w:val="B1"/>
        <w:rPr>
          <w:lang w:eastAsia="ko-KR"/>
        </w:rPr>
      </w:pPr>
      <w:r>
        <w:rPr>
          <w:lang w:eastAsia="ko-KR"/>
        </w:rPr>
        <w:t>2. 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57DEBB23" w:rsidR="00934696" w:rsidRDefault="00934696" w:rsidP="00934696">
      <w:pPr>
        <w:pStyle w:val="B1"/>
        <w:rPr>
          <w:lang w:eastAsia="ko-KR"/>
        </w:rPr>
      </w:pPr>
      <w:r>
        <w:rPr>
          <w:lang w:eastAsia="ko-KR"/>
        </w:rPr>
        <w:t>3. 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263DDD7F" w14:textId="171A376A" w:rsidR="00353E89" w:rsidRDefault="00353E89" w:rsidP="00353E89">
      <w:pPr>
        <w:pStyle w:val="Heading3"/>
        <w:rPr>
          <w:lang w:eastAsia="ko-KR"/>
        </w:rPr>
      </w:pPr>
      <w:bookmarkStart w:id="115" w:name="_Toc83212461"/>
      <w:r>
        <w:rPr>
          <w:lang w:eastAsia="ko-KR"/>
        </w:rPr>
        <w:t>6.2.9</w:t>
      </w:r>
      <w:r>
        <w:rPr>
          <w:lang w:eastAsia="ko-KR"/>
        </w:rPr>
        <w:tab/>
        <w:t>User consent for analytics</w:t>
      </w:r>
      <w:bookmarkEnd w:id="115"/>
    </w:p>
    <w:p w14:paraId="2E1C98F6" w14:textId="77777777" w:rsidR="00353E89" w:rsidRDefault="00353E89" w:rsidP="00353E89">
      <w:pPr>
        <w:rPr>
          <w:lang w:eastAsia="ko-KR"/>
        </w:rPr>
      </w:pPr>
      <w:r>
        <w:rPr>
          <w:lang w:eastAsia="ko-KR"/>
        </w:rPr>
        <w:t>Depending on local policy or regulations, to protect the privacy of user data, the data collection and analytics generation for a SUPI or GPSI, Internal or External_Group_Id or "any UE" may be subject to user consent bound to a purpose, such as analytics or model training. The user consent is subscription information stored in the UDM, that 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lastRenderedPageBreak/>
        <w:t>b)</w:t>
      </w:r>
      <w:r>
        <w:rPr>
          <w:lang w:eastAsia="ko-KR"/>
        </w:rPr>
        <w:tab/>
        <w:t>the purpose for data collection, e.g., analytics or model training.</w:t>
      </w:r>
    </w:p>
    <w:p w14:paraId="2FF856B5" w14:textId="19679EA2" w:rsidR="00353E89" w:rsidRDefault="00353E89" w:rsidP="00353E89">
      <w:pPr>
        <w:rPr>
          <w:lang w:eastAsia="ko-KR"/>
        </w:rPr>
      </w:pPr>
      <w:r>
        <w:rPr>
          <w:lang w:eastAsia="ko-KR"/>
        </w:rPr>
        <w:t>The NWDAF retrieves the user consent to data collection and usage from UDM for a user, i.e. SUPI prior to collecting user data from an NF as described in clause 6.2.2.2. 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7777777"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p>
    <w:p w14:paraId="624320E4" w14:textId="77777777" w:rsidR="00353E89" w:rsidRDefault="00353E89" w:rsidP="00353E89">
      <w:pPr>
        <w:rPr>
          <w:lang w:eastAsia="ko-KR"/>
        </w:rPr>
      </w:pPr>
      <w:r>
        <w:rPr>
          <w:lang w:eastAsia="ko-KR"/>
        </w:rPr>
        <w:t>When Data is collected from the UE Application, the ASP is responsible to obtain user consent to share data with the MNO.</w:t>
      </w:r>
    </w:p>
    <w:p w14:paraId="1DBEC1B5" w14:textId="77777777"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77777777" w:rsidR="00353E89" w:rsidRDefault="00353E89" w:rsidP="00461895">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04DD0F7C" w14:textId="77777777" w:rsidR="00353E89" w:rsidRDefault="00353E89" w:rsidP="00353E89">
      <w:pPr>
        <w:rPr>
          <w:lang w:eastAsia="ko-KR"/>
        </w:rPr>
      </w:pPr>
      <w:r>
        <w:rPr>
          <w:lang w:eastAsia="ko-KR"/>
        </w:rPr>
        <w:t>The Analytics ID that needs to check user consent before collecting input data are those that collect input data per user, i.e. per SUPI, GPSI, Internal or External Group Id, or those with Target for Analytics set to a SUPI, GPSI or External or Internal Group Id, and are described in clause 6.</w:t>
      </w:r>
    </w:p>
    <w:p w14:paraId="44901CD3" w14:textId="78566A6D" w:rsidR="00FE3E1A" w:rsidRDefault="00FE3E1A" w:rsidP="00C24DA9">
      <w:pPr>
        <w:pStyle w:val="Heading2"/>
        <w:rPr>
          <w:lang w:eastAsia="ko-KR"/>
        </w:rPr>
      </w:pPr>
      <w:bookmarkStart w:id="116" w:name="_Toc83212462"/>
      <w:r>
        <w:rPr>
          <w:lang w:eastAsia="ko-KR"/>
        </w:rPr>
        <w:t>6.2A</w:t>
      </w:r>
      <w:r>
        <w:rPr>
          <w:lang w:eastAsia="ko-KR"/>
        </w:rPr>
        <w:tab/>
        <w:t>Procedure for ML Model Provisioning</w:t>
      </w:r>
      <w:bookmarkEnd w:id="116"/>
    </w:p>
    <w:p w14:paraId="771E311E" w14:textId="77777777" w:rsidR="00FE3E1A" w:rsidRDefault="00FE3E1A" w:rsidP="00320244">
      <w:pPr>
        <w:pStyle w:val="Heading3"/>
        <w:rPr>
          <w:lang w:eastAsia="ko-KR"/>
        </w:rPr>
      </w:pPr>
      <w:bookmarkStart w:id="117" w:name="_Toc83212463"/>
      <w:r>
        <w:rPr>
          <w:lang w:eastAsia="ko-KR"/>
        </w:rPr>
        <w:t>6.2A.0</w:t>
      </w:r>
      <w:r>
        <w:rPr>
          <w:lang w:eastAsia="ko-KR"/>
        </w:rPr>
        <w:tab/>
        <w:t>General</w:t>
      </w:r>
      <w:bookmarkEnd w:id="117"/>
    </w:p>
    <w:p w14:paraId="65981C43" w14:textId="3AC9BB73" w:rsidR="00FE3E1A" w:rsidRDefault="00FE3E1A" w:rsidP="00FE3E1A">
      <w:pPr>
        <w:rPr>
          <w:lang w:eastAsia="ko-KR"/>
        </w:rPr>
      </w:pPr>
      <w:r>
        <w:rPr>
          <w:lang w:eastAsia="ko-KR"/>
        </w:rPr>
        <w:t>This clause presents the procedure for the ML Model provisioning.</w:t>
      </w:r>
    </w:p>
    <w:p w14:paraId="4FA98B9D" w14:textId="23BC4AEC"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NWDAF (MTLF) ID(s) and the </w:t>
      </w:r>
      <w:r w:rsidR="00F10482">
        <w:rPr>
          <w:lang w:eastAsia="ko-KR"/>
        </w:rPr>
        <w:t>A</w:t>
      </w:r>
      <w:r>
        <w:rPr>
          <w:lang w:eastAsia="ko-KR"/>
        </w:rPr>
        <w:t xml:space="preserve">nalytics ID(s) supported by each NWDAF containing MTLF to retrieve trained ML models. An NWDAF containing AnLF may use NWDAF discovery for NWDAF(MTLF) within the set of configured NWDAF </w:t>
      </w:r>
      <w:r w:rsidR="00F10482">
        <w:rPr>
          <w:lang w:eastAsia="ko-KR"/>
        </w:rPr>
        <w:t>(</w:t>
      </w:r>
      <w:r>
        <w:rPr>
          <w:lang w:eastAsia="ko-KR"/>
        </w:rPr>
        <w:t>MTLF</w:t>
      </w:r>
      <w:r w:rsidR="00F10482">
        <w:rPr>
          <w:lang w:eastAsia="ko-KR"/>
        </w:rPr>
        <w:t>)</w:t>
      </w:r>
      <w:r>
        <w:rPr>
          <w:lang w:eastAsia="ko-KR"/>
        </w:rPr>
        <w:t xml:space="preserve"> ID(s),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29091C89" w:rsidR="00934696" w:rsidRDefault="00934696" w:rsidP="00F0713C">
      <w:pPr>
        <w:pStyle w:val="NO"/>
        <w:rPr>
          <w:lang w:eastAsia="ko-KR"/>
        </w:rPr>
      </w:pPr>
      <w:r>
        <w:rPr>
          <w:lang w:eastAsia="ko-KR"/>
        </w:rPr>
        <w:t>NOTE:</w:t>
      </w:r>
      <w:r>
        <w:rPr>
          <w:lang w:eastAsia="ko-KR"/>
        </w:rPr>
        <w:tab/>
        <w:t xml:space="preserve">ML Model provisioning/sharing between multiple </w:t>
      </w:r>
      <w:r w:rsidR="00F10482">
        <w:rPr>
          <w:lang w:eastAsia="ko-KR"/>
        </w:rPr>
        <w:t>NWDAF (</w:t>
      </w:r>
      <w:r>
        <w:rPr>
          <w:lang w:eastAsia="ko-KR"/>
        </w:rPr>
        <w:t>MTLF</w:t>
      </w:r>
      <w:r w:rsidR="00F10482">
        <w:rPr>
          <w:lang w:eastAsia="ko-KR"/>
        </w:rPr>
        <w:t>)(</w:t>
      </w:r>
      <w:r>
        <w:rPr>
          <w:lang w:eastAsia="ko-KR"/>
        </w:rPr>
        <w:t>s</w:t>
      </w:r>
      <w:r w:rsidR="00F10482">
        <w:rPr>
          <w:lang w:eastAsia="ko-KR"/>
        </w:rPr>
        <w:t>)</w:t>
      </w:r>
      <w:r>
        <w:rPr>
          <w:lang w:eastAsia="ko-KR"/>
        </w:rPr>
        <w:t xml:space="preserve"> is not specified in this Release of the specification.</w:t>
      </w:r>
    </w:p>
    <w:p w14:paraId="32C38FFA" w14:textId="627CD658" w:rsidR="00FE3E1A" w:rsidRDefault="00FE3E1A" w:rsidP="00320244">
      <w:pPr>
        <w:pStyle w:val="Heading3"/>
        <w:rPr>
          <w:lang w:eastAsia="ko-KR"/>
        </w:rPr>
      </w:pPr>
      <w:bookmarkStart w:id="118" w:name="_Toc83212464"/>
      <w:r>
        <w:rPr>
          <w:lang w:eastAsia="ko-KR"/>
        </w:rPr>
        <w:t>6.2A.1</w:t>
      </w:r>
      <w:r>
        <w:rPr>
          <w:lang w:eastAsia="ko-KR"/>
        </w:rPr>
        <w:tab/>
        <w:t>ML Model Subscribe/Unsubscribe</w:t>
      </w:r>
      <w:bookmarkEnd w:id="118"/>
    </w:p>
    <w:p w14:paraId="6B040053" w14:textId="6691A464" w:rsidR="00FE3E1A" w:rsidRDefault="00FE3E1A" w:rsidP="00FE3E1A">
      <w:pPr>
        <w:rPr>
          <w:lang w:eastAsia="ko-KR"/>
        </w:rPr>
      </w:pPr>
      <w:r>
        <w:rPr>
          <w:lang w:eastAsia="ko-KR"/>
        </w:rPr>
        <w:t xml:space="preserve">The procedure in </w:t>
      </w:r>
      <w:r w:rsidR="009832D0">
        <w:rPr>
          <w:lang w:eastAsia="ko-KR"/>
        </w:rPr>
        <w:t>Figure 6</w:t>
      </w:r>
      <w:r>
        <w:rPr>
          <w:lang w:eastAsia="ko-KR"/>
        </w:rPr>
        <w:t xml:space="preserve">.2A.1-1 is used by an NWDAF service consumer, i.e. an NWDAF (AnLF) to subscribe/unsubscribe at another NWDAF, i.e. an NWDAF containing MTLF, to be notified when ML model information on the related Analytics becomes available, using Nnwdaf_MLModelProvision </w:t>
      </w:r>
      <w:r w:rsidR="00223DFF">
        <w:rPr>
          <w:lang w:eastAsia="ko-KR"/>
        </w:rPr>
        <w:t>s</w:t>
      </w:r>
      <w:r>
        <w:rPr>
          <w:lang w:eastAsia="ko-KR"/>
        </w:rPr>
        <w:t>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4" type="#_x0000_t75" style="width:348.75pt;height:164.25pt" o:ole="">
            <v:imagedata r:id="rId91" o:title=""/>
          </v:shape>
          <o:OLEObject Type="Embed" ProgID="Visio.Drawing.15" ShapeID="_x0000_i1074" DrawAspect="Content" ObjectID="_1693826416"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455BEEE" w:rsidR="00FE3E1A" w:rsidRDefault="009832D0" w:rsidP="00320244">
      <w:pPr>
        <w:pStyle w:val="B1"/>
        <w:rPr>
          <w:lang w:eastAsia="ko-KR"/>
        </w:rPr>
      </w:pPr>
      <w:r>
        <w:rPr>
          <w:lang w:eastAsia="ko-KR"/>
        </w:rPr>
        <w:t> </w:t>
      </w:r>
      <w:r w:rsidR="00FE3E1A">
        <w:rPr>
          <w:lang w:eastAsia="ko-KR"/>
        </w:rPr>
        <w:t>1.</w:t>
      </w:r>
      <w:r w:rsidR="00FE3E1A">
        <w:rPr>
          <w:lang w:eastAsia="ko-KR"/>
        </w:rPr>
        <w:tab/>
        <w:t xml:space="preserve">The NWDAF service consumer (i.e. an NWDAF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3866FDE8"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model information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model information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19" w:name="_Toc83212465"/>
      <w:r>
        <w:rPr>
          <w:lang w:eastAsia="zh-CN"/>
        </w:rPr>
        <w:t>6.2A.2</w:t>
      </w:r>
      <w:r>
        <w:rPr>
          <w:lang w:eastAsia="zh-CN"/>
        </w:rPr>
        <w:tab/>
        <w:t>Contents of ML Model Provisioning</w:t>
      </w:r>
      <w:bookmarkEnd w:id="119"/>
    </w:p>
    <w:p w14:paraId="654FA20F" w14:textId="4FAE16E9" w:rsidR="00CB00E9" w:rsidRDefault="00CB00E9" w:rsidP="00CB00E9">
      <w:pPr>
        <w:rPr>
          <w:lang w:eastAsia="zh-CN"/>
        </w:rPr>
      </w:pPr>
      <w:r>
        <w:rPr>
          <w:lang w:eastAsia="zh-CN"/>
        </w:rPr>
        <w:t>The consumers of the ML model provisioning services (i.e. an AnLF of NWDAF)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62276C68" w:rsidR="00CB00E9" w:rsidRDefault="00CB00E9" w:rsidP="00320244">
      <w:pPr>
        <w:pStyle w:val="B2"/>
        <w:rPr>
          <w:lang w:eastAsia="zh-CN"/>
        </w:rPr>
      </w:pPr>
      <w:r>
        <w:rPr>
          <w:lang w:eastAsia="zh-CN"/>
        </w:rPr>
        <w:lastRenderedPageBreak/>
        <w:t>-</w:t>
      </w:r>
      <w:r>
        <w:rPr>
          <w:lang w:eastAsia="zh-CN"/>
        </w:rPr>
        <w:tab/>
        <w:t xml:space="preserve">[OPTIONAL] </w:t>
      </w:r>
      <w:r w:rsidR="00D87408">
        <w:rPr>
          <w:lang w:eastAsia="zh-CN"/>
        </w:rPr>
        <w:t xml:space="preserve">ML model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filter information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77777777" w:rsidR="00CB00E9" w:rsidRDefault="00CB00E9" w:rsidP="00320244">
      <w:pPr>
        <w:pStyle w:val="B2"/>
        <w:rPr>
          <w:lang w:eastAsia="zh-CN"/>
        </w:rPr>
      </w:pPr>
      <w:r>
        <w:rPr>
          <w:lang w:eastAsia="zh-CN"/>
        </w:rPr>
        <w:t>-</w:t>
      </w:r>
      <w:r>
        <w:rPr>
          <w:lang w:eastAsia="zh-CN"/>
        </w:rPr>
        <w:tab/>
        <w:t>[OPTIONAL] Target of Analytics Reporting: indicates the object(s) for which ML model for the analytics is requested, entities such as specific UEs, a group of UE(s) or any UE (i.e. all UEs).</w:t>
      </w:r>
    </w:p>
    <w:p w14:paraId="4F18C315" w14:textId="40EB232A" w:rsidR="00934696" w:rsidRDefault="00934696" w:rsidP="00934696">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1261C429" w14:textId="303FBF75"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 clause 4.15.1, allowing to correlate notifications received from the ML model provider NWDAF with this subscription.</w:t>
      </w:r>
    </w:p>
    <w:p w14:paraId="5741D9AA" w14:textId="09F53476" w:rsidR="00CB00E9" w:rsidRDefault="00CB00E9" w:rsidP="00CB00E9">
      <w:pPr>
        <w:rPr>
          <w:lang w:eastAsia="zh-CN"/>
        </w:rPr>
      </w:pPr>
      <w:r>
        <w:rPr>
          <w:lang w:eastAsia="zh-CN"/>
        </w:rPr>
        <w:t>The ML model provider NWDAF (i.e. an MTLF of NWDAF)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D76C014" w:rsidR="00CB00E9" w:rsidRDefault="00CB00E9" w:rsidP="00320244">
      <w:pPr>
        <w:pStyle w:val="B1"/>
        <w:rPr>
          <w:lang w:eastAsia="zh-CN"/>
        </w:rPr>
      </w:pPr>
      <w:r>
        <w:rPr>
          <w:lang w:eastAsia="zh-CN"/>
        </w:rPr>
        <w:t>-</w:t>
      </w:r>
      <w:r>
        <w:rPr>
          <w:lang w:eastAsia="zh-CN"/>
        </w:rPr>
        <w:tab/>
        <w:t>ML model information, which includes the ML model file address (e.g. URL or FQDN) for the Analytics ID(s).</w:t>
      </w:r>
    </w:p>
    <w:p w14:paraId="12FDBEF2" w14:textId="77777777" w:rsidR="00934696" w:rsidRDefault="00934696" w:rsidP="00934696">
      <w:pPr>
        <w:pStyle w:val="B1"/>
        <w:rPr>
          <w:lang w:eastAsia="zh-CN"/>
        </w:rPr>
      </w:pPr>
      <w:r>
        <w:rPr>
          <w:lang w:eastAsia="zh-CN"/>
        </w:rPr>
        <w:t>-</w:t>
      </w:r>
      <w:r>
        <w:rPr>
          <w:lang w:eastAsia="zh-CN"/>
        </w:rPr>
        <w:tab/>
        <w:t>[OPTIONAL] Validity period: indicates time period when the provided ML model information applies.</w:t>
      </w:r>
    </w:p>
    <w:p w14:paraId="3FB106C7" w14:textId="559F3755" w:rsidR="00934696" w:rsidRDefault="00934696" w:rsidP="00934696">
      <w:pPr>
        <w:pStyle w:val="B1"/>
        <w:rPr>
          <w:lang w:eastAsia="zh-CN"/>
        </w:rPr>
      </w:pPr>
      <w:r>
        <w:rPr>
          <w:lang w:eastAsia="zh-CN"/>
        </w:rPr>
        <w:t>-</w:t>
      </w:r>
      <w:r>
        <w:rPr>
          <w:lang w:eastAsia="zh-CN"/>
        </w:rPr>
        <w:tab/>
        <w:t>[OPTIONAL] Spatial validity: indicates Area where the provided ML model information applies.</w:t>
      </w:r>
    </w:p>
    <w:p w14:paraId="6D21C652" w14:textId="6FB38120"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model </w:t>
      </w:r>
      <w:r>
        <w:rPr>
          <w:lang w:eastAsia="zh-CN"/>
        </w:rPr>
        <w:t>Filter information and of ML Model target period, respectively.</w:t>
      </w:r>
    </w:p>
    <w:p w14:paraId="42B6E578" w14:textId="34103350" w:rsidR="009832D0" w:rsidRDefault="009832D0" w:rsidP="009832D0">
      <w:pPr>
        <w:pStyle w:val="Heading3"/>
        <w:tabs>
          <w:tab w:val="left" w:pos="8647"/>
        </w:tabs>
        <w:rPr>
          <w:lang w:eastAsia="zh-CN"/>
        </w:rPr>
      </w:pPr>
      <w:bookmarkStart w:id="120" w:name="_Toc83212466"/>
      <w:r>
        <w:rPr>
          <w:lang w:eastAsia="zh-CN"/>
        </w:rPr>
        <w:t>6.2A.3</w:t>
      </w:r>
      <w:r>
        <w:rPr>
          <w:lang w:eastAsia="zh-CN"/>
        </w:rPr>
        <w:tab/>
        <w:t>ML Model request</w:t>
      </w:r>
      <w:bookmarkEnd w:id="120"/>
    </w:p>
    <w:p w14:paraId="6C8D5E93" w14:textId="0C015537" w:rsidR="009832D0" w:rsidRDefault="009832D0" w:rsidP="009832D0">
      <w:pPr>
        <w:rPr>
          <w:lang w:eastAsia="zh-CN"/>
        </w:rPr>
      </w:pPr>
      <w:r>
        <w:rPr>
          <w:lang w:eastAsia="zh-CN"/>
        </w:rPr>
        <w:t xml:space="preserve">The procedure in Figure 6.2A.3-1 is used by an NWDAF service consumer, i.e. an NWDAF (AnLF) to request and get from another NWDAF, i.e. an NWDAF containing MTLF ML model information, using Nnwdaf_MLModelInfo </w:t>
      </w:r>
      <w:r w:rsidR="00223DFF">
        <w:rPr>
          <w:lang w:eastAsia="zh-CN"/>
        </w:rPr>
        <w:t>s</w:t>
      </w:r>
      <w:r>
        <w:rPr>
          <w:lang w:eastAsia="zh-CN"/>
        </w:rPr>
        <w:t>ervices as defined in clause 7.6. The ML model information is used by an NWDAF containing AnLF to derive analytics. An NWDAF can be at the same time a consumer of this service provided by other NWDAF(s) and a provider of this service to other NWDAF(s).</w:t>
      </w:r>
    </w:p>
    <w:bookmarkStart w:id="121" w:name="_MON_1684549432"/>
    <w:bookmarkEnd w:id="121"/>
    <w:p w14:paraId="25016CA1" w14:textId="35DA9B10" w:rsidR="009832D0" w:rsidRDefault="009832D0" w:rsidP="00223DFF">
      <w:pPr>
        <w:pStyle w:val="TH"/>
      </w:pPr>
      <w:r>
        <w:object w:dxaOrig="7655" w:dyaOrig="2691" w14:anchorId="78B3CE62">
          <v:shape id="_x0000_i1075" type="#_x0000_t75" style="width:382.5pt;height:135pt" o:ole="">
            <v:imagedata r:id="rId93" o:title=""/>
          </v:shape>
          <o:OLEObject Type="Embed" ProgID="Word.Picture.8" ShapeID="_x0000_i1075" DrawAspect="Content" ObjectID="_1693826417" r:id="rId94"/>
        </w:object>
      </w:r>
    </w:p>
    <w:p w14:paraId="28372CFF" w14:textId="58889E6B" w:rsidR="009832D0" w:rsidRDefault="009832D0" w:rsidP="009832D0">
      <w:pPr>
        <w:pStyle w:val="TF"/>
        <w:rPr>
          <w:lang w:eastAsia="zh-CN"/>
        </w:rPr>
      </w:pPr>
      <w:r>
        <w:rPr>
          <w:lang w:eastAsia="zh-CN"/>
        </w:rPr>
        <w:t>Figure 6.2A.3-1: ML model Request</w:t>
      </w:r>
    </w:p>
    <w:p w14:paraId="1BBF524E" w14:textId="2A2ECFFC" w:rsidR="009832D0" w:rsidRDefault="009832D0" w:rsidP="009832D0">
      <w:pPr>
        <w:pStyle w:val="B1"/>
        <w:rPr>
          <w:lang w:eastAsia="zh-CN"/>
        </w:rPr>
      </w:pPr>
      <w:r>
        <w:rPr>
          <w:lang w:eastAsia="zh-CN"/>
        </w:rPr>
        <w:t>1.</w:t>
      </w:r>
      <w:r>
        <w:rPr>
          <w:lang w:eastAsia="zh-CN"/>
        </w:rPr>
        <w:tab/>
        <w:t>The NWDAF service consumer (i.e., an NWDAF (AnLF)) requests a (set of) ML Model(s) associated with a (set of) Analytics ID(s) by invoking Nnwdaf_MLModelInfo_Request service operation. The parameters that can be provided by the NWDAF Service Consumer are listed in clause 6.2A.2.</w:t>
      </w:r>
    </w:p>
    <w:p w14:paraId="479E0031" w14:textId="5E2FDA4E" w:rsidR="009832D0" w:rsidRDefault="009832D0" w:rsidP="009832D0">
      <w:pPr>
        <w:pStyle w:val="B1"/>
        <w:rPr>
          <w:lang w:eastAsia="zh-CN"/>
        </w:rPr>
      </w:pPr>
      <w:r>
        <w:rPr>
          <w:lang w:eastAsia="zh-CN"/>
        </w:rPr>
        <w:tab/>
        <w:t>When a request to an ML model information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0D9F700B" w:rsidR="009832D0" w:rsidRDefault="009832D0" w:rsidP="009832D0">
      <w:pPr>
        <w:pStyle w:val="B1"/>
        <w:rPr>
          <w:lang w:eastAsia="zh-CN"/>
        </w:rPr>
      </w:pPr>
      <w:r>
        <w:rPr>
          <w:lang w:eastAsia="zh-CN"/>
        </w:rPr>
        <w:lastRenderedPageBreak/>
        <w:t>2.</w:t>
      </w:r>
      <w:r>
        <w:rPr>
          <w:lang w:eastAsia="zh-CN"/>
        </w:rPr>
        <w:tab/>
        <w:t xml:space="preserve">The NWDAF containing MTLF responds with the ML model information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model information that can be provided by the NWDAF containing MTLF is specified in clause 6.2A.2.</w:t>
      </w:r>
    </w:p>
    <w:p w14:paraId="5D1E7B9A" w14:textId="67E12D34" w:rsidR="00C24DA9" w:rsidRPr="005D2CF1" w:rsidRDefault="00C24DA9" w:rsidP="00C24DA9">
      <w:pPr>
        <w:pStyle w:val="Heading2"/>
        <w:rPr>
          <w:lang w:eastAsia="zh-CN"/>
        </w:rPr>
      </w:pPr>
      <w:bookmarkStart w:id="122" w:name="_Toc83212467"/>
      <w:r w:rsidRPr="005D2CF1">
        <w:rPr>
          <w:lang w:eastAsia="ko-KR"/>
        </w:rPr>
        <w:t>6.3</w:t>
      </w:r>
      <w:r w:rsidRPr="005D2CF1">
        <w:rPr>
          <w:lang w:eastAsia="ko-KR"/>
        </w:rPr>
        <w:tab/>
        <w:t xml:space="preserve">Slice </w:t>
      </w:r>
      <w:r w:rsidRPr="005D2CF1">
        <w:rPr>
          <w:lang w:eastAsia="zh-CN"/>
        </w:rPr>
        <w:t>load level related network data analytics</w:t>
      </w:r>
      <w:bookmarkEnd w:id="122"/>
    </w:p>
    <w:p w14:paraId="7578AA91" w14:textId="77777777" w:rsidR="00C24DA9" w:rsidRPr="005D2CF1" w:rsidRDefault="00C24DA9" w:rsidP="00C24DA9">
      <w:pPr>
        <w:pStyle w:val="Heading3"/>
        <w:tabs>
          <w:tab w:val="left" w:pos="8647"/>
        </w:tabs>
        <w:rPr>
          <w:lang w:eastAsia="zh-CN"/>
        </w:rPr>
      </w:pPr>
      <w:bookmarkStart w:id="123" w:name="_Toc83212468"/>
      <w:r w:rsidRPr="005D2CF1">
        <w:rPr>
          <w:lang w:eastAsia="zh-CN"/>
        </w:rPr>
        <w:t>6.3.1</w:t>
      </w:r>
      <w:r w:rsidRPr="005D2CF1">
        <w:rPr>
          <w:lang w:eastAsia="zh-CN"/>
        </w:rPr>
        <w:tab/>
        <w:t>General</w:t>
      </w:r>
      <w:bookmarkEnd w:id="123"/>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77777777" w:rsidR="00510090" w:rsidRDefault="00510090" w:rsidP="00C24DA9">
      <w:pPr>
        <w:pStyle w:val="B1"/>
        <w:rPr>
          <w:lang w:eastAsia="zh-CN"/>
        </w:rPr>
      </w:pPr>
      <w:r>
        <w:rPr>
          <w:lang w:eastAsia="zh-CN"/>
        </w:rPr>
        <w:t>-</w:t>
      </w:r>
      <w:r>
        <w:rPr>
          <w:lang w:eastAsia="zh-CN"/>
        </w:rPr>
        <w:tab/>
        <w:t>Analytics Id set to "Load level information";</w:t>
      </w:r>
    </w:p>
    <w:p w14:paraId="5645F0F1" w14:textId="77777777" w:rsidR="00510090" w:rsidRDefault="00510090" w:rsidP="00C24DA9">
      <w:pPr>
        <w:pStyle w:val="B1"/>
        <w:rPr>
          <w:lang w:eastAsia="zh-CN"/>
        </w:rPr>
      </w:pPr>
      <w:r>
        <w:rPr>
          <w:lang w:eastAsia="zh-CN"/>
        </w:rPr>
        <w:t>-</w:t>
      </w:r>
      <w:r>
        <w:rPr>
          <w:lang w:eastAsia="zh-CN"/>
        </w:rPr>
        <w:tab/>
        <w:t>The following 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4EC7E08F" w14:textId="0A9736C3"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1006A122" w14:textId="267632A0" w:rsidR="00510090" w:rsidRDefault="00510090" w:rsidP="00510090">
      <w:pPr>
        <w:pStyle w:val="B1"/>
        <w:rPr>
          <w:lang w:eastAsia="zh-CN"/>
        </w:rPr>
      </w:pPr>
      <w:r>
        <w:rPr>
          <w:lang w:eastAsia="zh-CN"/>
        </w:rPr>
        <w:t>-</w:t>
      </w:r>
      <w:r>
        <w:rPr>
          <w:lang w:eastAsia="zh-CN"/>
        </w:rPr>
        <w:tab/>
        <w:t>optionally, the list of analytics subsets that are requested among those specified in clause 6.3.</w:t>
      </w:r>
      <w:r w:rsidR="003C023C">
        <w:rPr>
          <w:lang w:eastAsia="zh-CN"/>
        </w:rPr>
        <w:t>3A</w:t>
      </w:r>
      <w:r>
        <w:rPr>
          <w:lang w:eastAsia="zh-CN"/>
        </w:rPr>
        <w:t>.</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24" w:name="_Toc83212469"/>
      <w:r w:rsidRPr="005D2CF1">
        <w:rPr>
          <w:lang w:eastAsia="zh-CN"/>
        </w:rPr>
        <w:t>6.3.2</w:t>
      </w:r>
      <w:r w:rsidRPr="005D2CF1">
        <w:rPr>
          <w:lang w:eastAsia="zh-CN"/>
        </w:rPr>
        <w:tab/>
        <w:t>Void</w:t>
      </w:r>
      <w:bookmarkEnd w:id="124"/>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25" w:name="_Toc83212470"/>
      <w:r w:rsidRPr="005D2CF1">
        <w:rPr>
          <w:lang w:eastAsia="zh-CN"/>
        </w:rPr>
        <w:t>6.3.2A</w:t>
      </w:r>
      <w:r w:rsidRPr="005D2CF1">
        <w:rPr>
          <w:lang w:eastAsia="zh-CN"/>
        </w:rPr>
        <w:tab/>
        <w:t>Input data</w:t>
      </w:r>
      <w:bookmarkEnd w:id="125"/>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lastRenderedPageBreak/>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23826B66"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461895">
        <w:t>TS</w:t>
      </w:r>
      <w:r w:rsidR="00461895">
        <w:t> </w:t>
      </w:r>
      <w:r w:rsidR="00461895">
        <w:t>23.502</w:t>
      </w:r>
      <w:r w:rsidR="00461895">
        <w:t> </w:t>
      </w:r>
      <w:r w:rsidR="00461895">
        <w:t>[</w:t>
      </w:r>
      <w:r>
        <w:t>3]; or</w:t>
      </w:r>
    </w:p>
    <w:p w14:paraId="018F6C92" w14:textId="6A178F75" w:rsidR="00353E89" w:rsidRDefault="00353E89" w:rsidP="00461895">
      <w:pPr>
        <w:pStyle w:val="B2"/>
      </w:pPr>
      <w:r>
        <w:t>-</w:t>
      </w:r>
      <w:r>
        <w:tab/>
        <w:t>Nnsacf_SliceStatus_Retrieval (EventID = "Number of UE registered", EventFilter = "S-NSSAI", Event reporting mode = periodic along with periodicity).</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3079C858" w:rsidR="00353E89" w:rsidRDefault="00353E89" w:rsidP="00461895">
      <w:pPr>
        <w:pStyle w:val="B2"/>
      </w:pPr>
      <w:r>
        <w:t>-</w:t>
      </w:r>
      <w:r>
        <w:tab/>
        <w:t>Namf_EventExposure_Subscribe (Target for Event Reporting = "any UE", Event ID = "UE moving in or out of a subscribed "Area Of Interest", Event Filter information = S-NSSAI(s) or one or more of the tuple (S-NSSAI, NSI ID), Event reporting mode = reporting to a maximum number or a maximum duration) as defined in</w:t>
      </w:r>
      <w:r w:rsidRPr="00353E89">
        <w:t xml:space="preserve"> </w:t>
      </w:r>
      <w:r>
        <w:t xml:space="preserve">clause 5.2.2.3.1 of </w:t>
      </w:r>
      <w:r w:rsidR="00461895">
        <w:t>TS</w:t>
      </w:r>
      <w:r w:rsidR="00461895">
        <w:t> </w:t>
      </w:r>
      <w:r w:rsidR="00461895">
        <w:t>23.502</w:t>
      </w:r>
      <w:r w:rsidR="00461895">
        <w:t> </w:t>
      </w:r>
      <w:r w:rsidR="00461895">
        <w:t>[</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4A977B25" w:rsidR="00353E89" w:rsidRDefault="00353E89" w:rsidP="00461895">
      <w:pPr>
        <w:pStyle w:val="B2"/>
      </w:pPr>
      <w:r>
        <w:lastRenderedPageBreak/>
        <w:t>-</w:t>
      </w:r>
      <w:r>
        <w:tab/>
        <w:t>Nnsacf_SliceStatus_Retrieval (EventID = "Number of PDU sessions established", EventFilter = "S-NSSAI(s)", Event reporting mode = periodic along with periodicity).</w:t>
      </w:r>
    </w:p>
    <w:p w14:paraId="1D79D37F" w14:textId="7272BBE2" w:rsidR="00353E89" w:rsidRDefault="00353E89" w:rsidP="00461895">
      <w:pPr>
        <w:pStyle w:val="B1"/>
      </w:pPr>
      <w:r>
        <w:t>-</w:t>
      </w:r>
      <w:r>
        <w:tab/>
        <w:t>Individual PDU Session Established or PDU Session Released in a S-NSSAI from SMF:</w:t>
      </w:r>
    </w:p>
    <w:p w14:paraId="4D205776" w14:textId="1330D7EC"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461895">
        <w:t>TS</w:t>
      </w:r>
      <w:r w:rsidR="00461895">
        <w:t> </w:t>
      </w:r>
      <w:r w:rsidR="00461895">
        <w:t>23.502</w:t>
      </w:r>
      <w:r w:rsidR="00461895">
        <w:t> </w:t>
      </w:r>
      <w:r w:rsidR="00461895">
        <w:t>[</w:t>
      </w:r>
      <w:r>
        <w:t>3].</w:t>
      </w:r>
    </w:p>
    <w:p w14:paraId="26794050" w14:textId="77777777" w:rsidR="00C24DA9" w:rsidRPr="005D2CF1" w:rsidRDefault="00C24DA9" w:rsidP="00C24DA9">
      <w:pPr>
        <w:pStyle w:val="Heading3"/>
        <w:rPr>
          <w:lang w:eastAsia="zh-CN"/>
        </w:rPr>
      </w:pPr>
      <w:bookmarkStart w:id="126" w:name="_Toc83212471"/>
      <w:r w:rsidRPr="005D2CF1">
        <w:rPr>
          <w:lang w:eastAsia="zh-CN"/>
        </w:rPr>
        <w:t>6.3.3</w:t>
      </w:r>
      <w:r w:rsidRPr="005D2CF1">
        <w:rPr>
          <w:lang w:eastAsia="zh-CN"/>
        </w:rPr>
        <w:tab/>
        <w:t>Void</w:t>
      </w:r>
      <w:bookmarkEnd w:id="126"/>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27" w:name="_Toc83212472"/>
      <w:r w:rsidRPr="005D2CF1">
        <w:rPr>
          <w:lang w:eastAsia="zh-CN"/>
        </w:rPr>
        <w:t>6.3.3A</w:t>
      </w:r>
      <w:r w:rsidRPr="005D2CF1">
        <w:rPr>
          <w:lang w:eastAsia="zh-CN"/>
        </w:rPr>
        <w:tab/>
        <w:t>Output analytics</w:t>
      </w:r>
      <w:bookmarkEnd w:id="127"/>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6633145E" w:rsidR="00510090" w:rsidRPr="005D2CF1" w:rsidRDefault="00510090" w:rsidP="00510090">
            <w:pPr>
              <w:pStyle w:val="TAL"/>
            </w:pPr>
            <w:r w:rsidRPr="002F39B1">
              <w:t xml:space="preserve">&gt; Resource usage threshold crossings </w:t>
            </w:r>
            <w:r>
              <w:t>(optional) (NOTE</w:t>
            </w:r>
            <w:r w:rsidR="00C72B84">
              <w:t> </w:t>
            </w:r>
            <w:r>
              <w:t>1)</w:t>
            </w:r>
          </w:p>
        </w:tc>
        <w:tc>
          <w:tcPr>
            <w:tcW w:w="5625" w:type="dxa"/>
          </w:tcPr>
          <w:p w14:paraId="6C528CF6" w14:textId="023AB0CE" w:rsidR="00510090" w:rsidRPr="005D2CF1" w:rsidRDefault="00510090" w:rsidP="00510090">
            <w:pPr>
              <w:pStyle w:val="TAL"/>
            </w:pPr>
            <w:r w:rsidRPr="002F39B1">
              <w:t>Number of resource usage threshold crossings 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66616009"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 xml:space="preserve">max) </w:t>
            </w:r>
            <w:r>
              <w:t>(optional)</w:t>
            </w:r>
            <w:r w:rsidR="00C72B84">
              <w:t xml:space="preserve"> </w:t>
            </w:r>
            <w:r>
              <w:t>(NOTE</w:t>
            </w:r>
            <w:r w:rsidR="00C72B84">
              <w:t> </w:t>
            </w:r>
            <w:r>
              <w:t>1)</w:t>
            </w:r>
          </w:p>
        </w:tc>
        <w:tc>
          <w:tcPr>
            <w:tcW w:w="5625" w:type="dxa"/>
          </w:tcPr>
          <w:p w14:paraId="5360716E" w14:textId="53E81C65" w:rsidR="00510090" w:rsidRPr="005D2CF1" w:rsidRDefault="00510090" w:rsidP="00510090">
            <w:pPr>
              <w:pStyle w:val="TAL"/>
            </w:pPr>
            <w:r w:rsidRPr="002F39B1">
              <w:t xml:space="preserve">Resource usage threshold crossing vector including time elapsed between each threshold crossing on the Network Slice instance provided </w:t>
            </w:r>
            <w:r>
              <w:t xml:space="preserve">that a </w:t>
            </w:r>
            <w:r w:rsidRPr="002F39B1">
              <w:t xml:space="preserve">threshold </w:t>
            </w:r>
            <w:r>
              <w:t xml:space="preserve">value </w:t>
            </w:r>
            <w:r w:rsidRPr="002F39B1">
              <w:t>is provided by the consumer as Analytics Filter</w:t>
            </w:r>
            <w:r>
              <w:t>.</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271143D3"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78F9EA86"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2B6BBD26" w:rsidR="00510090" w:rsidRPr="005D2CF1" w:rsidRDefault="00510090" w:rsidP="00510090">
            <w:pPr>
              <w:pStyle w:val="TAL"/>
            </w:pPr>
            <w:r w:rsidRPr="005701DA">
              <w:t>&gt; Resource usage threshold crossings</w:t>
            </w:r>
            <w:r>
              <w:t xml:space="preserve"> (optional)</w:t>
            </w:r>
            <w:r w:rsidRPr="005701DA">
              <w:t xml:space="preserve"> (</w:t>
            </w:r>
            <w:r>
              <w:t>NOTE</w:t>
            </w:r>
            <w:r w:rsidR="00C72B84">
              <w:t> </w:t>
            </w:r>
            <w:r>
              <w:t>1)</w:t>
            </w:r>
          </w:p>
        </w:tc>
        <w:tc>
          <w:tcPr>
            <w:tcW w:w="5625" w:type="dxa"/>
          </w:tcPr>
          <w:p w14:paraId="546D9BDD" w14:textId="2CE17DB0" w:rsidR="00510090" w:rsidRPr="005D2CF1" w:rsidRDefault="00510090" w:rsidP="00510090">
            <w:pPr>
              <w:pStyle w:val="TAL"/>
            </w:pPr>
            <w:r w:rsidRPr="005701DA">
              <w:t xml:space="preserve">Number of </w:t>
            </w:r>
            <w:r>
              <w:t xml:space="preserve">predicted </w:t>
            </w:r>
            <w:r w:rsidRPr="005701DA">
              <w:t xml:space="preserve">resource usage threshold crossings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7B6E1DD0"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r>
              <w:t xml:space="preserve">(optional) </w:t>
            </w:r>
            <w:r w:rsidRPr="005701DA">
              <w:t>(1</w:t>
            </w:r>
            <w:r w:rsidR="00223DFF">
              <w:t>..</w:t>
            </w:r>
            <w:r w:rsidRPr="005701DA">
              <w:t>max) (</w:t>
            </w:r>
            <w:r>
              <w:t>NOTE</w:t>
            </w:r>
            <w:r w:rsidR="00C72B84">
              <w:t> </w:t>
            </w:r>
            <w:r>
              <w:t>1</w:t>
            </w:r>
            <w:r w:rsidRPr="005701DA">
              <w:t>)</w:t>
            </w:r>
          </w:p>
        </w:tc>
        <w:tc>
          <w:tcPr>
            <w:tcW w:w="5625" w:type="dxa"/>
          </w:tcPr>
          <w:p w14:paraId="60EDC871" w14:textId="43E40196" w:rsidR="00510090" w:rsidRPr="005D2CF1" w:rsidRDefault="00510090" w:rsidP="00510090">
            <w:pPr>
              <w:pStyle w:val="TAL"/>
            </w:pPr>
            <w:r>
              <w:t xml:space="preserve">Predicted </w:t>
            </w:r>
            <w:r w:rsidRPr="005701DA">
              <w:t xml:space="preserve">Resource usage threshold crossing vector including </w:t>
            </w:r>
            <w:r>
              <w:t xml:space="preserve">predicted </w:t>
            </w:r>
            <w:r w:rsidRPr="005701DA">
              <w:t xml:space="preserve">time elapsed between each threshold crossing on the Network Slice instance provided </w:t>
            </w:r>
            <w:r>
              <w:t>that a</w:t>
            </w:r>
            <w:r w:rsidRPr="005701DA">
              <w:t xml:space="preserve"> threshold </w:t>
            </w:r>
            <w:r>
              <w:t xml:space="preserve">value </w:t>
            </w:r>
            <w:r w:rsidRPr="005701DA">
              <w:t>is provided by the consumer as Analytics Filter.</w:t>
            </w:r>
          </w:p>
        </w:tc>
      </w:tr>
      <w:tr w:rsidR="00510090" w:rsidRPr="005D2CF1" w14:paraId="17C9995B" w14:textId="77777777" w:rsidTr="00C75A6F">
        <w:trPr>
          <w:jc w:val="center"/>
        </w:trPr>
        <w:tc>
          <w:tcPr>
            <w:tcW w:w="2509" w:type="dxa"/>
          </w:tcPr>
          <w:p w14:paraId="38EEB5D5" w14:textId="2C0D06E2" w:rsidR="00510090" w:rsidRPr="005701DA" w:rsidRDefault="00510090" w:rsidP="00510090">
            <w:pPr>
              <w:pStyle w:val="TAL"/>
            </w:pPr>
            <w:r w:rsidRPr="005701DA">
              <w:t>&gt; Probability assertion</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697ACA4"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661A044F"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t>.</w:t>
            </w:r>
          </w:p>
        </w:tc>
      </w:tr>
      <w:tr w:rsidR="00510090" w:rsidRPr="005D2CF1" w14:paraId="70DDB6F4" w14:textId="77777777" w:rsidTr="00C75A6F">
        <w:trPr>
          <w:jc w:val="center"/>
        </w:trPr>
        <w:tc>
          <w:tcPr>
            <w:tcW w:w="2509" w:type="dxa"/>
          </w:tcPr>
          <w:p w14:paraId="457BBB8E" w14:textId="0F2442D0" w:rsidR="00510090" w:rsidRPr="005D2CF1" w:rsidRDefault="00510090" w:rsidP="00510090">
            <w:pPr>
              <w:pStyle w:val="TAL"/>
            </w:pPr>
            <w:r w:rsidRPr="005D2CF1">
              <w:t>&gt; Probability assertion</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00BF54E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28" w:name="_Toc83212473"/>
      <w:r>
        <w:rPr>
          <w:lang w:eastAsia="ko-KR"/>
        </w:rPr>
        <w:lastRenderedPageBreak/>
        <w:t>6.3.4</w:t>
      </w:r>
      <w:r>
        <w:rPr>
          <w:lang w:eastAsia="ko-KR"/>
        </w:rPr>
        <w:tab/>
        <w:t>Procedures</w:t>
      </w:r>
      <w:bookmarkEnd w:id="128"/>
    </w:p>
    <w:p w14:paraId="0067FDC6" w14:textId="4961575B" w:rsidR="00353E89" w:rsidRDefault="00353E89" w:rsidP="00461895">
      <w:pPr>
        <w:pStyle w:val="TH"/>
        <w:rPr>
          <w:lang w:eastAsia="ko-KR"/>
        </w:rPr>
      </w:pPr>
      <w:r w:rsidRPr="00E9603C">
        <w:object w:dxaOrig="24301" w:dyaOrig="14293" w14:anchorId="7FF53E83">
          <v:shape id="_x0000_i1077" type="#_x0000_t75" style="width:480pt;height:313.5pt" o:ole="">
            <v:imagedata r:id="rId95" o:title=""/>
          </v:shape>
          <o:OLEObject Type="Embed" ProgID="Visio.Drawing.15" ShapeID="_x0000_i1077" DrawAspect="Content" ObjectID="_1693826418" r:id="rId96"/>
        </w:object>
      </w:r>
    </w:p>
    <w:p w14:paraId="715EDF35" w14:textId="468BE89F"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093F00E7" w:rsidR="00353E89" w:rsidRDefault="00353E89" w:rsidP="00320244">
      <w:pPr>
        <w:pStyle w:val="B1"/>
        <w:rPr>
          <w:lang w:eastAsia="ko-KR"/>
        </w:rPr>
      </w:pPr>
      <w:r>
        <w:rPr>
          <w:lang w:eastAsia="ko-KR"/>
        </w:rPr>
        <w:t>7.</w:t>
      </w:r>
      <w:r>
        <w:rPr>
          <w:lang w:eastAsia="ko-KR"/>
        </w:rPr>
        <w:tab/>
        <w:t>[CONDITIONAL] The NWDAF may subscribe to the NSACF to collect data on either the number of UE registered in a S-NSSAI or the number of PDU sessions established in a S-NSSAI as defined in clause 6.3.2A.</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29" w:name="_Toc83212474"/>
      <w:r w:rsidRPr="005D2CF1">
        <w:rPr>
          <w:lang w:eastAsia="ko-KR"/>
        </w:rPr>
        <w:t>6.4</w:t>
      </w:r>
      <w:r w:rsidRPr="005D2CF1">
        <w:rPr>
          <w:lang w:eastAsia="zh-CN"/>
        </w:rPr>
        <w:tab/>
        <w:t>Observed Service Experience related network data analytics</w:t>
      </w:r>
      <w:bookmarkEnd w:id="129"/>
    </w:p>
    <w:p w14:paraId="16A5BC36" w14:textId="77777777" w:rsidR="00C24DA9" w:rsidRPr="005D2CF1" w:rsidRDefault="00C24DA9" w:rsidP="00C24DA9">
      <w:pPr>
        <w:pStyle w:val="Heading3"/>
        <w:tabs>
          <w:tab w:val="left" w:pos="8647"/>
        </w:tabs>
        <w:rPr>
          <w:lang w:eastAsia="zh-CN"/>
        </w:rPr>
      </w:pPr>
      <w:bookmarkStart w:id="130" w:name="_Toc83212475"/>
      <w:r w:rsidRPr="005D2CF1">
        <w:rPr>
          <w:lang w:eastAsia="zh-CN"/>
        </w:rPr>
        <w:t>6.4.1</w:t>
      </w:r>
      <w:r w:rsidRPr="005D2CF1">
        <w:rPr>
          <w:lang w:eastAsia="zh-CN"/>
        </w:rPr>
        <w:tab/>
        <w:t>General</w:t>
      </w:r>
      <w:bookmarkEnd w:id="130"/>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35BF84E5" w14:textId="460A5503"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78EC3F89" w:rsidR="006D143A" w:rsidRDefault="006D143A" w:rsidP="006D143A">
      <w:pPr>
        <w:pStyle w:val="B1"/>
      </w:pPr>
      <w:r>
        <w:t>-</w:t>
      </w:r>
      <w:r>
        <w:tab/>
        <w:t>optionally, accuracy level per analytics subset (Network Slice instance service experience, Application service Experience);</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615B5C" w:rsidRPr="005D2CF1" w14:paraId="084A9DC6" w14:textId="5CFCD44E" w:rsidTr="00320244">
        <w:tc>
          <w:tcPr>
            <w:tcW w:w="1819" w:type="dxa"/>
            <w:tcBorders>
              <w:bottom w:val="nil"/>
            </w:tcBorders>
            <w:shd w:val="clear" w:color="auto" w:fill="auto"/>
          </w:tcPr>
          <w:p w14:paraId="4F52A952" w14:textId="47176D45" w:rsidR="00615B5C" w:rsidRPr="005D2CF1" w:rsidRDefault="00615B5C" w:rsidP="00615B5C">
            <w:pPr>
              <w:pStyle w:val="TAH"/>
            </w:pPr>
            <w:r w:rsidRPr="005D2CF1">
              <w:t>Information</w:t>
            </w:r>
          </w:p>
        </w:tc>
        <w:tc>
          <w:tcPr>
            <w:tcW w:w="3988" w:type="dxa"/>
            <w:tcBorders>
              <w:bottom w:val="nil"/>
            </w:tcBorders>
            <w:shd w:val="clear" w:color="auto" w:fill="auto"/>
          </w:tcPr>
          <w:p w14:paraId="31369418" w14:textId="68C7BDFD" w:rsidR="00615B5C" w:rsidRPr="005D2CF1" w:rsidRDefault="00615B5C" w:rsidP="00615B5C">
            <w:pPr>
              <w:pStyle w:val="TAH"/>
            </w:pPr>
            <w:r w:rsidRPr="005D2CF1">
              <w:t>Description</w:t>
            </w:r>
          </w:p>
        </w:tc>
        <w:tc>
          <w:tcPr>
            <w:tcW w:w="3969" w:type="dxa"/>
            <w:gridSpan w:val="3"/>
          </w:tcPr>
          <w:p w14:paraId="6A69A600" w14:textId="72D8C921" w:rsidR="00615B5C" w:rsidRPr="005D2CF1" w:rsidRDefault="00615B5C" w:rsidP="00615B5C">
            <w:pPr>
              <w:pStyle w:val="TAH"/>
            </w:pPr>
            <w:r w:rsidRPr="005D2CF1">
              <w:t>Mandatory</w:t>
            </w:r>
          </w:p>
        </w:tc>
      </w:tr>
      <w:tr w:rsidR="00615B5C" w:rsidRPr="005D2CF1" w14:paraId="2D75109B" w14:textId="77777777" w:rsidTr="00320244">
        <w:tc>
          <w:tcPr>
            <w:tcW w:w="1819" w:type="dxa"/>
            <w:tcBorders>
              <w:top w:val="nil"/>
            </w:tcBorders>
            <w:shd w:val="clear" w:color="auto" w:fill="auto"/>
          </w:tcPr>
          <w:p w14:paraId="591FFBC9" w14:textId="77777777" w:rsidR="00615B5C" w:rsidRPr="005D2CF1" w:rsidRDefault="00615B5C" w:rsidP="00615B5C">
            <w:pPr>
              <w:pStyle w:val="TAH"/>
            </w:pPr>
          </w:p>
        </w:tc>
        <w:tc>
          <w:tcPr>
            <w:tcW w:w="3988" w:type="dxa"/>
            <w:tcBorders>
              <w:top w:val="nil"/>
            </w:tcBorders>
            <w:shd w:val="clear" w:color="auto" w:fill="auto"/>
          </w:tcPr>
          <w:p w14:paraId="3B0B3007" w14:textId="77777777" w:rsidR="00615B5C" w:rsidRPr="005D2CF1" w:rsidRDefault="00615B5C" w:rsidP="00615B5C">
            <w:pPr>
              <w:pStyle w:val="TAH"/>
            </w:pPr>
          </w:p>
        </w:tc>
        <w:tc>
          <w:tcPr>
            <w:tcW w:w="1276" w:type="dxa"/>
          </w:tcPr>
          <w:p w14:paraId="373E4680" w14:textId="129CABE9" w:rsidR="00615B5C" w:rsidRPr="005D2CF1" w:rsidRDefault="00615B5C" w:rsidP="00615B5C">
            <w:pPr>
              <w:pStyle w:val="TAH"/>
            </w:pPr>
            <w:r w:rsidRPr="005D2CF1">
              <w:t>Application</w:t>
            </w:r>
          </w:p>
        </w:tc>
        <w:tc>
          <w:tcPr>
            <w:tcW w:w="1134" w:type="dxa"/>
          </w:tcPr>
          <w:p w14:paraId="6B235AB0" w14:textId="1F7BC6A3" w:rsidR="00615B5C" w:rsidRPr="005D2CF1" w:rsidRDefault="00615B5C" w:rsidP="00615B5C">
            <w:pPr>
              <w:pStyle w:val="TAH"/>
            </w:pPr>
            <w:r w:rsidRPr="005D2CF1">
              <w:t>Network Slice</w:t>
            </w:r>
          </w:p>
        </w:tc>
        <w:tc>
          <w:tcPr>
            <w:tcW w:w="1559" w:type="dxa"/>
          </w:tcPr>
          <w:p w14:paraId="465B0900" w14:textId="70C90A3B" w:rsidR="00615B5C" w:rsidRPr="005D2CF1" w:rsidRDefault="00615B5C" w:rsidP="00615B5C">
            <w:pPr>
              <w:pStyle w:val="TAH"/>
            </w:pPr>
            <w:r>
              <w:t>Edge Applications over a UP path</w:t>
            </w:r>
          </w:p>
        </w:tc>
      </w:tr>
      <w:tr w:rsidR="00615B5C" w:rsidRPr="005D2CF1" w14:paraId="7F31B4F6" w14:textId="77777777" w:rsidTr="00615B5C">
        <w:tc>
          <w:tcPr>
            <w:tcW w:w="1819" w:type="dxa"/>
          </w:tcPr>
          <w:p w14:paraId="5ADDCB47" w14:textId="77777777" w:rsidR="00615B5C" w:rsidRPr="005D2CF1" w:rsidRDefault="00615B5C" w:rsidP="00615B5C">
            <w:pPr>
              <w:pStyle w:val="TAL"/>
            </w:pPr>
            <w:r w:rsidRPr="005D2CF1">
              <w:t>Application ID (0...max)</w:t>
            </w:r>
          </w:p>
        </w:tc>
        <w:tc>
          <w:tcPr>
            <w:tcW w:w="3988" w:type="dxa"/>
          </w:tcPr>
          <w:p w14:paraId="09CC4434" w14:textId="77777777" w:rsidR="00615B5C" w:rsidRPr="005D2CF1" w:rsidRDefault="00615B5C" w:rsidP="00615B5C">
            <w:pPr>
              <w:pStyle w:val="TAL"/>
            </w:pPr>
            <w:r w:rsidRPr="005D2CF1">
              <w:t>The identification of the application(s) for which the analytics information is subscribed or requested.</w:t>
            </w:r>
          </w:p>
        </w:tc>
        <w:tc>
          <w:tcPr>
            <w:tcW w:w="1276" w:type="dxa"/>
          </w:tcPr>
          <w:p w14:paraId="7C613775" w14:textId="77777777" w:rsidR="00615B5C" w:rsidRPr="005D2CF1" w:rsidRDefault="00615B5C" w:rsidP="00615B5C">
            <w:pPr>
              <w:pStyle w:val="TAC"/>
            </w:pPr>
            <w:r w:rsidRPr="005D2CF1">
              <w:t>Y</w:t>
            </w:r>
          </w:p>
        </w:tc>
        <w:tc>
          <w:tcPr>
            <w:tcW w:w="1134" w:type="dxa"/>
          </w:tcPr>
          <w:p w14:paraId="38998907" w14:textId="77777777" w:rsidR="00615B5C" w:rsidRPr="005D2CF1" w:rsidRDefault="00615B5C" w:rsidP="00615B5C">
            <w:pPr>
              <w:pStyle w:val="TAC"/>
            </w:pPr>
            <w:r w:rsidRPr="005D2CF1">
              <w:t>N</w:t>
            </w:r>
          </w:p>
        </w:tc>
        <w:tc>
          <w:tcPr>
            <w:tcW w:w="1559" w:type="dxa"/>
          </w:tcPr>
          <w:p w14:paraId="752A9F64" w14:textId="3F7A1248" w:rsidR="00615B5C" w:rsidRPr="005D2CF1" w:rsidRDefault="00615B5C" w:rsidP="00615B5C">
            <w:pPr>
              <w:pStyle w:val="TAC"/>
            </w:pPr>
            <w:r w:rsidRPr="0030759D" w:rsidDel="00F33311">
              <w:t>Y</w:t>
            </w:r>
          </w:p>
        </w:tc>
      </w:tr>
      <w:tr w:rsidR="00615B5C" w:rsidRPr="005D2CF1" w14:paraId="7322A07C" w14:textId="72123CE4" w:rsidTr="00320244">
        <w:tc>
          <w:tcPr>
            <w:tcW w:w="1819" w:type="dxa"/>
          </w:tcPr>
          <w:p w14:paraId="31935899" w14:textId="77777777" w:rsidR="00615B5C" w:rsidRPr="005D2CF1" w:rsidRDefault="00615B5C" w:rsidP="00615B5C">
            <w:pPr>
              <w:pStyle w:val="TAL"/>
            </w:pPr>
            <w:r w:rsidRPr="005D2CF1">
              <w:t>S-NSSAI</w:t>
            </w:r>
          </w:p>
        </w:tc>
        <w:tc>
          <w:tcPr>
            <w:tcW w:w="3988" w:type="dxa"/>
          </w:tcPr>
          <w:p w14:paraId="2BBBAC6B" w14:textId="4B9EB8E5" w:rsidR="00615B5C" w:rsidRDefault="00D51919" w:rsidP="00615B5C">
            <w:pPr>
              <w:pStyle w:val="TAL"/>
            </w:pPr>
            <w:r>
              <w:t xml:space="preserve">When requesting Service Experience for a Network Slice: identifies </w:t>
            </w:r>
            <w:r w:rsidR="00615B5C" w:rsidRPr="005D2CF1">
              <w:t>the Network Slice for which analytics information is subscribed or requested.</w:t>
            </w:r>
          </w:p>
          <w:p w14:paraId="7CBAAABD" w14:textId="59D24CA7" w:rsidR="00D51919" w:rsidRPr="005D2CF1" w:rsidRDefault="00D51919" w:rsidP="00615B5C">
            <w:pPr>
              <w:pStyle w:val="TAL"/>
            </w:pPr>
            <w:r>
              <w:t>When requesting Service Experience for an Application: identifies the S-NSSAI used to access the application together with the DNN listed below.</w:t>
            </w:r>
          </w:p>
        </w:tc>
        <w:tc>
          <w:tcPr>
            <w:tcW w:w="1276" w:type="dxa"/>
          </w:tcPr>
          <w:p w14:paraId="2035079A" w14:textId="77777777" w:rsidR="00615B5C" w:rsidRPr="005D2CF1" w:rsidRDefault="00615B5C" w:rsidP="00615B5C">
            <w:pPr>
              <w:pStyle w:val="TAC"/>
            </w:pPr>
            <w:r w:rsidRPr="005D2CF1">
              <w:t>N</w:t>
            </w:r>
          </w:p>
        </w:tc>
        <w:tc>
          <w:tcPr>
            <w:tcW w:w="1134" w:type="dxa"/>
          </w:tcPr>
          <w:p w14:paraId="2D716B00" w14:textId="77777777" w:rsidR="00615B5C" w:rsidRPr="005D2CF1" w:rsidRDefault="00615B5C" w:rsidP="00615B5C">
            <w:pPr>
              <w:pStyle w:val="TAC"/>
            </w:pPr>
            <w:r w:rsidRPr="005D2CF1">
              <w:t>Y</w:t>
            </w:r>
          </w:p>
        </w:tc>
        <w:tc>
          <w:tcPr>
            <w:tcW w:w="1559" w:type="dxa"/>
          </w:tcPr>
          <w:p w14:paraId="40B6F070" w14:textId="491C320B" w:rsidR="00615B5C" w:rsidRPr="005D2CF1" w:rsidRDefault="00615B5C" w:rsidP="00615B5C">
            <w:pPr>
              <w:pStyle w:val="TAC"/>
            </w:pPr>
            <w:r w:rsidRPr="0030759D">
              <w:t>N</w:t>
            </w:r>
          </w:p>
        </w:tc>
      </w:tr>
      <w:tr w:rsidR="00615B5C" w:rsidRPr="005D2CF1" w14:paraId="46DA57BB" w14:textId="4532CB09" w:rsidTr="00320244">
        <w:tc>
          <w:tcPr>
            <w:tcW w:w="1819" w:type="dxa"/>
          </w:tcPr>
          <w:p w14:paraId="1273ABD0" w14:textId="77777777" w:rsidR="00615B5C" w:rsidRPr="005D2CF1" w:rsidRDefault="00615B5C" w:rsidP="00615B5C">
            <w:pPr>
              <w:pStyle w:val="TAL"/>
            </w:pPr>
            <w:r w:rsidRPr="005D2CF1">
              <w:t>NSI ID(s)</w:t>
            </w:r>
          </w:p>
        </w:tc>
        <w:tc>
          <w:tcPr>
            <w:tcW w:w="3988" w:type="dxa"/>
          </w:tcPr>
          <w:p w14:paraId="7A92FA4A" w14:textId="77777777" w:rsidR="00615B5C" w:rsidRPr="005D2CF1" w:rsidRDefault="00615B5C" w:rsidP="00615B5C">
            <w:pPr>
              <w:pStyle w:val="TAL"/>
            </w:pPr>
            <w:r w:rsidRPr="005D2CF1">
              <w:t>Identifies the Network Slice instance(s) for which analytics information is subscribed or requested.</w:t>
            </w:r>
          </w:p>
        </w:tc>
        <w:tc>
          <w:tcPr>
            <w:tcW w:w="1276" w:type="dxa"/>
          </w:tcPr>
          <w:p w14:paraId="7398DDC5" w14:textId="77777777" w:rsidR="00615B5C" w:rsidRPr="005D2CF1" w:rsidRDefault="00615B5C" w:rsidP="00615B5C">
            <w:pPr>
              <w:pStyle w:val="TAC"/>
            </w:pPr>
            <w:r w:rsidRPr="005D2CF1">
              <w:t>N</w:t>
            </w:r>
          </w:p>
        </w:tc>
        <w:tc>
          <w:tcPr>
            <w:tcW w:w="1134" w:type="dxa"/>
          </w:tcPr>
          <w:p w14:paraId="4A80B631" w14:textId="77777777" w:rsidR="00615B5C" w:rsidRPr="005D2CF1" w:rsidRDefault="00615B5C" w:rsidP="00615B5C">
            <w:pPr>
              <w:pStyle w:val="TAC"/>
            </w:pPr>
            <w:r w:rsidRPr="005D2CF1">
              <w:t>N</w:t>
            </w:r>
          </w:p>
        </w:tc>
        <w:tc>
          <w:tcPr>
            <w:tcW w:w="1559" w:type="dxa"/>
          </w:tcPr>
          <w:p w14:paraId="48A3E3A6" w14:textId="59B89A53" w:rsidR="00615B5C" w:rsidRPr="005D2CF1" w:rsidRDefault="00615B5C" w:rsidP="00615B5C">
            <w:pPr>
              <w:pStyle w:val="TAC"/>
            </w:pPr>
            <w:r w:rsidRPr="0030759D">
              <w:t>N</w:t>
            </w:r>
          </w:p>
        </w:tc>
      </w:tr>
      <w:tr w:rsidR="00615B5C" w:rsidRPr="005D2CF1" w14:paraId="189059CE" w14:textId="526126CE" w:rsidTr="00320244">
        <w:tc>
          <w:tcPr>
            <w:tcW w:w="1819" w:type="dxa"/>
          </w:tcPr>
          <w:p w14:paraId="41648A48" w14:textId="77777777" w:rsidR="00615B5C" w:rsidRPr="005D2CF1" w:rsidRDefault="00615B5C" w:rsidP="00615B5C">
            <w:pPr>
              <w:pStyle w:val="TAL"/>
            </w:pPr>
            <w:r w:rsidRPr="005D2CF1">
              <w:t>Area of Interest</w:t>
            </w:r>
          </w:p>
        </w:tc>
        <w:tc>
          <w:tcPr>
            <w:tcW w:w="3988" w:type="dxa"/>
          </w:tcPr>
          <w:p w14:paraId="4919D4D5" w14:textId="77777777" w:rsidR="00615B5C" w:rsidRPr="005D2CF1" w:rsidRDefault="00615B5C" w:rsidP="00615B5C">
            <w:pPr>
              <w:pStyle w:val="TAL"/>
            </w:pPr>
            <w:r w:rsidRPr="005D2CF1">
              <w:t>Identifies the Area (i.e. set of TAIs), as defined in TS 23.501 [2] for which the analytics information is subscribed or requested.</w:t>
            </w:r>
          </w:p>
        </w:tc>
        <w:tc>
          <w:tcPr>
            <w:tcW w:w="1276" w:type="dxa"/>
          </w:tcPr>
          <w:p w14:paraId="7F06BFB3" w14:textId="77777777" w:rsidR="00615B5C" w:rsidRPr="005D2CF1" w:rsidRDefault="00615B5C" w:rsidP="00615B5C">
            <w:pPr>
              <w:pStyle w:val="TAC"/>
            </w:pPr>
            <w:r w:rsidRPr="005D2CF1">
              <w:t>N</w:t>
            </w:r>
          </w:p>
        </w:tc>
        <w:tc>
          <w:tcPr>
            <w:tcW w:w="1134" w:type="dxa"/>
          </w:tcPr>
          <w:p w14:paraId="40F52B71" w14:textId="77777777" w:rsidR="00615B5C" w:rsidRPr="005D2CF1" w:rsidRDefault="00615B5C" w:rsidP="00615B5C">
            <w:pPr>
              <w:pStyle w:val="TAC"/>
            </w:pPr>
            <w:r w:rsidRPr="005D2CF1">
              <w:t>N</w:t>
            </w:r>
          </w:p>
        </w:tc>
        <w:tc>
          <w:tcPr>
            <w:tcW w:w="1559" w:type="dxa"/>
          </w:tcPr>
          <w:p w14:paraId="741A7BF5" w14:textId="1A054330" w:rsidR="00615B5C" w:rsidRPr="005D2CF1" w:rsidRDefault="00615B5C" w:rsidP="00615B5C">
            <w:pPr>
              <w:pStyle w:val="TAC"/>
            </w:pPr>
            <w:r w:rsidRPr="0030759D">
              <w:t>N</w:t>
            </w:r>
          </w:p>
        </w:tc>
      </w:tr>
      <w:tr w:rsidR="00615B5C" w:rsidRPr="005D2CF1" w14:paraId="35CE4387" w14:textId="18E217DB" w:rsidTr="00320244">
        <w:tc>
          <w:tcPr>
            <w:tcW w:w="1819" w:type="dxa"/>
          </w:tcPr>
          <w:p w14:paraId="2FD9A0AD" w14:textId="77777777" w:rsidR="00615B5C" w:rsidRPr="005D2CF1" w:rsidRDefault="00615B5C" w:rsidP="00615B5C">
            <w:pPr>
              <w:pStyle w:val="TAL"/>
            </w:pPr>
            <w:r w:rsidRPr="005D2CF1">
              <w:t>DNN</w:t>
            </w:r>
          </w:p>
        </w:tc>
        <w:tc>
          <w:tcPr>
            <w:tcW w:w="3988" w:type="dxa"/>
          </w:tcPr>
          <w:p w14:paraId="4AF5E916" w14:textId="69F69C44" w:rsidR="00615B5C" w:rsidRPr="005D2CF1" w:rsidRDefault="00D51919" w:rsidP="00615B5C">
            <w:pPr>
              <w:pStyle w:val="TAL"/>
            </w:pPr>
            <w:r>
              <w:t xml:space="preserve">When requesting Service Experience for an Application, this is the </w:t>
            </w:r>
            <w:r w:rsidR="00615B5C" w:rsidRPr="005D2CF1">
              <w:t>DNN to access the application.</w:t>
            </w:r>
          </w:p>
        </w:tc>
        <w:tc>
          <w:tcPr>
            <w:tcW w:w="1276" w:type="dxa"/>
          </w:tcPr>
          <w:p w14:paraId="56FBBB78" w14:textId="77777777" w:rsidR="00615B5C" w:rsidRPr="005D2CF1" w:rsidRDefault="00615B5C" w:rsidP="00615B5C">
            <w:pPr>
              <w:pStyle w:val="TAC"/>
            </w:pPr>
            <w:r w:rsidRPr="005D2CF1">
              <w:t>N</w:t>
            </w:r>
          </w:p>
        </w:tc>
        <w:tc>
          <w:tcPr>
            <w:tcW w:w="1134" w:type="dxa"/>
          </w:tcPr>
          <w:p w14:paraId="1253D991" w14:textId="77777777" w:rsidR="00615B5C" w:rsidRPr="005D2CF1" w:rsidRDefault="00615B5C" w:rsidP="00615B5C">
            <w:pPr>
              <w:pStyle w:val="TAC"/>
            </w:pPr>
            <w:r w:rsidRPr="005D2CF1">
              <w:t>N</w:t>
            </w:r>
          </w:p>
        </w:tc>
        <w:tc>
          <w:tcPr>
            <w:tcW w:w="1559" w:type="dxa"/>
          </w:tcPr>
          <w:p w14:paraId="34B9F910" w14:textId="3424E2CF" w:rsidR="00615B5C" w:rsidRPr="005D2CF1" w:rsidRDefault="00615B5C" w:rsidP="00615B5C">
            <w:pPr>
              <w:pStyle w:val="TAC"/>
            </w:pPr>
            <w:r w:rsidRPr="0030759D">
              <w:t>N</w:t>
            </w:r>
          </w:p>
        </w:tc>
      </w:tr>
      <w:tr w:rsidR="00615B5C" w:rsidRPr="005D2CF1" w14:paraId="1C2212A5" w14:textId="5D949FBF" w:rsidTr="00320244">
        <w:tc>
          <w:tcPr>
            <w:tcW w:w="1819" w:type="dxa"/>
          </w:tcPr>
          <w:p w14:paraId="45016031" w14:textId="77777777" w:rsidR="00615B5C" w:rsidRPr="005D2CF1" w:rsidRDefault="00615B5C" w:rsidP="00615B5C">
            <w:pPr>
              <w:pStyle w:val="TAL"/>
            </w:pPr>
            <w:r w:rsidRPr="005D2CF1">
              <w:t>DNAI</w:t>
            </w:r>
          </w:p>
        </w:tc>
        <w:tc>
          <w:tcPr>
            <w:tcW w:w="3988" w:type="dxa"/>
          </w:tcPr>
          <w:p w14:paraId="60D422F2" w14:textId="77777777" w:rsidR="00615B5C" w:rsidRPr="005D2CF1" w:rsidRDefault="00615B5C" w:rsidP="00615B5C">
            <w:pPr>
              <w:pStyle w:val="TAL"/>
            </w:pPr>
            <w:r w:rsidRPr="005D2CF1">
              <w:t>Identifier of a user plane access to one or more DN(s) where applications are deployed as defined in TS 23.501 [2].</w:t>
            </w:r>
          </w:p>
        </w:tc>
        <w:tc>
          <w:tcPr>
            <w:tcW w:w="1276" w:type="dxa"/>
          </w:tcPr>
          <w:p w14:paraId="454D9460" w14:textId="77777777" w:rsidR="00615B5C" w:rsidRPr="005D2CF1" w:rsidRDefault="00615B5C" w:rsidP="00615B5C">
            <w:pPr>
              <w:pStyle w:val="TAC"/>
            </w:pPr>
            <w:r w:rsidRPr="005D2CF1">
              <w:t>N</w:t>
            </w:r>
          </w:p>
        </w:tc>
        <w:tc>
          <w:tcPr>
            <w:tcW w:w="1134" w:type="dxa"/>
          </w:tcPr>
          <w:p w14:paraId="4C420762" w14:textId="77777777" w:rsidR="00615B5C" w:rsidRPr="005D2CF1" w:rsidRDefault="00615B5C" w:rsidP="00615B5C">
            <w:pPr>
              <w:pStyle w:val="TAC"/>
            </w:pPr>
            <w:r w:rsidRPr="005D2CF1">
              <w:t>N</w:t>
            </w:r>
          </w:p>
        </w:tc>
        <w:tc>
          <w:tcPr>
            <w:tcW w:w="1559" w:type="dxa"/>
          </w:tcPr>
          <w:p w14:paraId="29C1406C" w14:textId="061DEB08" w:rsidR="00615B5C" w:rsidRPr="005D2CF1" w:rsidRDefault="00615B5C" w:rsidP="00615B5C">
            <w:pPr>
              <w:pStyle w:val="TAC"/>
            </w:pPr>
            <w:r w:rsidRPr="0030759D">
              <w:t>Y</w:t>
            </w:r>
          </w:p>
        </w:tc>
      </w:tr>
      <w:tr w:rsidR="00615B5C" w:rsidRPr="005D2CF1" w14:paraId="20305FA0" w14:textId="75D1477F" w:rsidTr="00320244">
        <w:tc>
          <w:tcPr>
            <w:tcW w:w="1819" w:type="dxa"/>
          </w:tcPr>
          <w:p w14:paraId="268D7D48" w14:textId="0816998E" w:rsidR="00615B5C" w:rsidRPr="005D2CF1" w:rsidRDefault="00615B5C" w:rsidP="00615B5C">
            <w:pPr>
              <w:pStyle w:val="TAL"/>
            </w:pPr>
            <w:r>
              <w:t>RAT Type</w:t>
            </w:r>
          </w:p>
        </w:tc>
        <w:tc>
          <w:tcPr>
            <w:tcW w:w="3988" w:type="dxa"/>
          </w:tcPr>
          <w:p w14:paraId="1D0BFF49" w14:textId="4887F2E0" w:rsidR="00615B5C" w:rsidRPr="005D2CF1" w:rsidRDefault="00615B5C" w:rsidP="00615B5C">
            <w:pPr>
              <w:pStyle w:val="TAL"/>
            </w:pPr>
            <w:r>
              <w:t>Identifies the RAT type.</w:t>
            </w:r>
          </w:p>
        </w:tc>
        <w:tc>
          <w:tcPr>
            <w:tcW w:w="1276" w:type="dxa"/>
          </w:tcPr>
          <w:p w14:paraId="704D5BF9" w14:textId="6F1A2A65" w:rsidR="00615B5C" w:rsidRPr="005D2CF1" w:rsidRDefault="00615B5C" w:rsidP="00615B5C">
            <w:pPr>
              <w:pStyle w:val="TAC"/>
            </w:pPr>
            <w:r w:rsidRPr="005D2CF1">
              <w:t>N</w:t>
            </w:r>
          </w:p>
        </w:tc>
        <w:tc>
          <w:tcPr>
            <w:tcW w:w="1134" w:type="dxa"/>
          </w:tcPr>
          <w:p w14:paraId="62CE5218" w14:textId="59D958AE" w:rsidR="00615B5C" w:rsidRPr="005D2CF1" w:rsidRDefault="00615B5C" w:rsidP="00615B5C">
            <w:pPr>
              <w:pStyle w:val="TAC"/>
            </w:pPr>
            <w:r w:rsidRPr="005D2CF1">
              <w:t>N</w:t>
            </w:r>
          </w:p>
        </w:tc>
        <w:tc>
          <w:tcPr>
            <w:tcW w:w="1559" w:type="dxa"/>
          </w:tcPr>
          <w:p w14:paraId="78B0D249" w14:textId="65BF5F86" w:rsidR="00615B5C" w:rsidRPr="005D2CF1" w:rsidRDefault="00615B5C" w:rsidP="00615B5C">
            <w:pPr>
              <w:pStyle w:val="TAC"/>
            </w:pPr>
            <w:r w:rsidRPr="005D2CF1">
              <w:t>N</w:t>
            </w:r>
          </w:p>
        </w:tc>
      </w:tr>
      <w:tr w:rsidR="00615B5C" w:rsidRPr="005D2CF1" w14:paraId="5570274B" w14:textId="3280442A" w:rsidTr="00320244">
        <w:tc>
          <w:tcPr>
            <w:tcW w:w="1819" w:type="dxa"/>
          </w:tcPr>
          <w:p w14:paraId="45ABC7EF" w14:textId="3DBC1240" w:rsidR="00615B5C" w:rsidRPr="005D2CF1" w:rsidRDefault="00615B5C" w:rsidP="00615B5C">
            <w:pPr>
              <w:pStyle w:val="TAL"/>
            </w:pPr>
            <w:r>
              <w:t>Frequency</w:t>
            </w:r>
          </w:p>
        </w:tc>
        <w:tc>
          <w:tcPr>
            <w:tcW w:w="3988" w:type="dxa"/>
          </w:tcPr>
          <w:p w14:paraId="6A21EF84" w14:textId="037E28E3" w:rsidR="00615B5C" w:rsidRPr="005D2CF1" w:rsidRDefault="00615B5C" w:rsidP="00615B5C">
            <w:pPr>
              <w:pStyle w:val="TAL"/>
            </w:pPr>
            <w:r>
              <w:t>Identifies the frequency.</w:t>
            </w:r>
          </w:p>
        </w:tc>
        <w:tc>
          <w:tcPr>
            <w:tcW w:w="1276" w:type="dxa"/>
          </w:tcPr>
          <w:p w14:paraId="32EE9709" w14:textId="022BEBF3" w:rsidR="00615B5C" w:rsidRPr="005D2CF1" w:rsidRDefault="00615B5C" w:rsidP="00615B5C">
            <w:pPr>
              <w:pStyle w:val="TAC"/>
            </w:pPr>
            <w:r w:rsidRPr="005D2CF1">
              <w:t>N</w:t>
            </w:r>
          </w:p>
        </w:tc>
        <w:tc>
          <w:tcPr>
            <w:tcW w:w="1134" w:type="dxa"/>
          </w:tcPr>
          <w:p w14:paraId="06250652" w14:textId="6A07697F" w:rsidR="00615B5C" w:rsidRPr="005D2CF1" w:rsidRDefault="00615B5C" w:rsidP="00615B5C">
            <w:pPr>
              <w:pStyle w:val="TAC"/>
            </w:pPr>
            <w:r w:rsidRPr="005D2CF1">
              <w:t>N</w:t>
            </w:r>
          </w:p>
        </w:tc>
        <w:tc>
          <w:tcPr>
            <w:tcW w:w="1559" w:type="dxa"/>
          </w:tcPr>
          <w:p w14:paraId="7DC3CCA8" w14:textId="79C07EC7" w:rsidR="00615B5C" w:rsidRPr="005D2CF1" w:rsidRDefault="00615B5C" w:rsidP="00615B5C">
            <w:pPr>
              <w:pStyle w:val="TAC"/>
            </w:pPr>
            <w:r w:rsidRPr="005D2CF1">
              <w:t>N</w:t>
            </w:r>
          </w:p>
        </w:tc>
      </w:tr>
      <w:tr w:rsidR="00615B5C" w:rsidRPr="005D2CF1" w14:paraId="41C1BF83" w14:textId="77777777" w:rsidTr="00615B5C">
        <w:tc>
          <w:tcPr>
            <w:tcW w:w="1819" w:type="dxa"/>
          </w:tcPr>
          <w:p w14:paraId="6D4FD27F" w14:textId="242A774B" w:rsidR="00615B5C" w:rsidRPr="005D2CF1" w:rsidRDefault="00615B5C" w:rsidP="00615B5C">
            <w:pPr>
              <w:pStyle w:val="TAL"/>
            </w:pPr>
            <w:r>
              <w:t>Application Server</w:t>
            </w:r>
            <w:r w:rsidR="00220F2B">
              <w:t xml:space="preserve"> Address(es)</w:t>
            </w:r>
            <w:r>
              <w:t xml:space="preserve"> (NOTE 1)</w:t>
            </w:r>
          </w:p>
        </w:tc>
        <w:tc>
          <w:tcPr>
            <w:tcW w:w="3988" w:type="dxa"/>
          </w:tcPr>
          <w:p w14:paraId="2A4B3E8F" w14:textId="66372448" w:rsidR="00615B5C" w:rsidRPr="005D2CF1" w:rsidRDefault="00220F2B" w:rsidP="00615B5C">
            <w:pPr>
              <w:pStyle w:val="TAL"/>
            </w:pPr>
            <w:r>
              <w:t xml:space="preserve">List of </w:t>
            </w:r>
            <w:r w:rsidR="00615B5C" w:rsidRPr="006854B6">
              <w:t>IP address</w:t>
            </w:r>
            <w:r>
              <w:t>(s)</w:t>
            </w:r>
            <w:r w:rsidR="00615B5C" w:rsidRPr="006854B6">
              <w:t>/FQDN</w:t>
            </w:r>
            <w:r>
              <w:t>(s)</w:t>
            </w:r>
            <w:r w:rsidR="00615B5C" w:rsidRPr="006854B6">
              <w:t xml:space="preserve"> of the Application Server</w:t>
            </w:r>
            <w:r>
              <w:t>(s)</w:t>
            </w:r>
            <w:r w:rsidR="00615B5C" w:rsidRPr="006854B6">
              <w:t xml:space="preserve"> that a UE</w:t>
            </w:r>
            <w:r>
              <w:t>, group of UEs, or 'any UE'</w:t>
            </w:r>
            <w:r w:rsidR="00615B5C" w:rsidRPr="006854B6">
              <w:t xml:space="preserve"> has a communication session</w:t>
            </w:r>
            <w:r>
              <w:t xml:space="preserve"> for which Service Experience Analytic information is requested.</w:t>
            </w:r>
          </w:p>
        </w:tc>
        <w:tc>
          <w:tcPr>
            <w:tcW w:w="1276" w:type="dxa"/>
          </w:tcPr>
          <w:p w14:paraId="23ABC77F" w14:textId="2CFDF54E" w:rsidR="00615B5C" w:rsidRPr="005D2CF1" w:rsidRDefault="00615B5C" w:rsidP="00615B5C">
            <w:pPr>
              <w:pStyle w:val="TAC"/>
            </w:pPr>
            <w:r>
              <w:t>N</w:t>
            </w:r>
          </w:p>
        </w:tc>
        <w:tc>
          <w:tcPr>
            <w:tcW w:w="1134" w:type="dxa"/>
          </w:tcPr>
          <w:p w14:paraId="10111AEC" w14:textId="25B88AA7" w:rsidR="00615B5C" w:rsidRPr="005D2CF1" w:rsidRDefault="00615B5C" w:rsidP="00615B5C">
            <w:pPr>
              <w:pStyle w:val="TAC"/>
            </w:pPr>
            <w:r>
              <w:t>N</w:t>
            </w:r>
          </w:p>
        </w:tc>
        <w:tc>
          <w:tcPr>
            <w:tcW w:w="1559" w:type="dxa"/>
          </w:tcPr>
          <w:p w14:paraId="7B4283A8" w14:textId="33ABEFED" w:rsidR="00615B5C" w:rsidRPr="005D2CF1" w:rsidRDefault="00615B5C" w:rsidP="00615B5C">
            <w:pPr>
              <w:pStyle w:val="TAC"/>
            </w:pPr>
            <w:r w:rsidRPr="0030759D">
              <w:t>Y</w:t>
            </w:r>
          </w:p>
        </w:tc>
      </w:tr>
      <w:tr w:rsidR="00615B5C" w:rsidRPr="005D2CF1" w14:paraId="6E871243" w14:textId="77777777" w:rsidTr="00615B5C">
        <w:tc>
          <w:tcPr>
            <w:tcW w:w="1819" w:type="dxa"/>
          </w:tcPr>
          <w:p w14:paraId="40DCEB9E" w14:textId="662026F8" w:rsidR="00615B5C" w:rsidRPr="005D2CF1" w:rsidRDefault="00615B5C" w:rsidP="00615B5C">
            <w:pPr>
              <w:pStyle w:val="TAL"/>
            </w:pPr>
            <w:r>
              <w:t>UPF anchor ID (NOTE 1)</w:t>
            </w:r>
          </w:p>
        </w:tc>
        <w:tc>
          <w:tcPr>
            <w:tcW w:w="3988" w:type="dxa"/>
          </w:tcPr>
          <w:p w14:paraId="7647DCDE" w14:textId="7A83EA0E" w:rsidR="00615B5C" w:rsidRPr="005D2CF1" w:rsidRDefault="00615B5C" w:rsidP="00615B5C">
            <w:pPr>
              <w:pStyle w:val="TAL"/>
            </w:pPr>
            <w:r w:rsidRPr="00C071B6">
              <w:t xml:space="preserve">Identifies the </w:t>
            </w:r>
            <w:r>
              <w:t>UPF where a UE has an associated PDU session</w:t>
            </w:r>
          </w:p>
        </w:tc>
        <w:tc>
          <w:tcPr>
            <w:tcW w:w="1276" w:type="dxa"/>
          </w:tcPr>
          <w:p w14:paraId="3DF13400" w14:textId="31B725DB" w:rsidR="00615B5C" w:rsidRPr="005D2CF1" w:rsidRDefault="00615B5C" w:rsidP="00615B5C">
            <w:pPr>
              <w:pStyle w:val="TAC"/>
            </w:pPr>
            <w:r>
              <w:t>N</w:t>
            </w:r>
          </w:p>
        </w:tc>
        <w:tc>
          <w:tcPr>
            <w:tcW w:w="1134" w:type="dxa"/>
          </w:tcPr>
          <w:p w14:paraId="6964A782" w14:textId="5A340552" w:rsidR="00615B5C" w:rsidRPr="005D2CF1" w:rsidRDefault="00615B5C" w:rsidP="00615B5C">
            <w:pPr>
              <w:pStyle w:val="TAC"/>
            </w:pPr>
            <w:r>
              <w:t>N</w:t>
            </w:r>
          </w:p>
        </w:tc>
        <w:tc>
          <w:tcPr>
            <w:tcW w:w="1559" w:type="dxa"/>
          </w:tcPr>
          <w:p w14:paraId="557B1951" w14:textId="18BCEE90" w:rsidR="00615B5C" w:rsidRPr="005D2CF1" w:rsidRDefault="00615B5C" w:rsidP="00615B5C">
            <w:pPr>
              <w:pStyle w:val="TAC"/>
            </w:pPr>
            <w:r w:rsidRPr="0030759D">
              <w:t>N</w:t>
            </w:r>
          </w:p>
        </w:tc>
      </w:tr>
      <w:tr w:rsidR="00615B5C" w:rsidRPr="005D2CF1" w14:paraId="1FAB6A39" w14:textId="77777777" w:rsidTr="00615B5C">
        <w:tc>
          <w:tcPr>
            <w:tcW w:w="9776" w:type="dxa"/>
            <w:gridSpan w:val="5"/>
          </w:tcPr>
          <w:p w14:paraId="38B8AC01" w14:textId="46597AD2" w:rsidR="00615B5C" w:rsidRPr="0030759D" w:rsidRDefault="00615B5C" w:rsidP="00320244">
            <w:pPr>
              <w:pStyle w:val="TAN"/>
            </w:pPr>
            <w:r>
              <w:t>NOTE 1:</w:t>
            </w:r>
            <w:r>
              <w:tab/>
              <w:t>These parameters may be provided when a consumer requires analytics for an edge application over a UP path</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23FF0091" w:rsidR="00615B5C" w:rsidRDefault="00615B5C" w:rsidP="00320244">
      <w:pPr>
        <w:pStyle w:val="B1"/>
      </w:pPr>
      <w:r>
        <w:t>iv)</w:t>
      </w:r>
      <w:r>
        <w:tab/>
        <w:t>Edge Applications over a UP path.</w:t>
      </w:r>
    </w:p>
    <w:p w14:paraId="6CB7E4F5" w14:textId="3F371128" w:rsidR="00C24DA9" w:rsidRPr="005D2CF1" w:rsidRDefault="00C24DA9" w:rsidP="00C24DA9">
      <w:r w:rsidRPr="005D2CF1">
        <w:lastRenderedPageBreak/>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31" w:name="_Toc83212476"/>
      <w:r w:rsidRPr="005D2CF1">
        <w:rPr>
          <w:lang w:eastAsia="zh-CN"/>
        </w:rPr>
        <w:t>6.4.2</w:t>
      </w:r>
      <w:r w:rsidRPr="005D2CF1">
        <w:rPr>
          <w:lang w:eastAsia="zh-CN"/>
        </w:rPr>
        <w:tab/>
        <w:t>Input Data</w:t>
      </w:r>
      <w:bookmarkEnd w:id="131"/>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C51BADD"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461895" w:rsidRPr="005D2CF1">
        <w:t>TS</w:t>
      </w:r>
      <w:r w:rsidR="00461895">
        <w:t> </w:t>
      </w:r>
      <w:r w:rsidR="00461895" w:rsidRPr="005D2CF1">
        <w:t>23.502</w:t>
      </w:r>
      <w:r w:rsidR="00461895">
        <w:t> </w:t>
      </w:r>
      <w:r w:rsidR="00461895"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27672E0D"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461895">
        <w:t>TS</w:t>
      </w:r>
      <w:r w:rsidR="00461895">
        <w:t> </w:t>
      </w:r>
      <w:r w:rsidR="00461895">
        <w:t>23.502</w:t>
      </w:r>
      <w:r w:rsidR="00461895">
        <w:t> </w:t>
      </w:r>
      <w:r w:rsidR="00461895">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5957C228" w:rsidR="00C24DA9" w:rsidRPr="005D2CF1" w:rsidRDefault="00223DFF" w:rsidP="00B16F2C">
            <w:pPr>
              <w:pStyle w:val="TAL"/>
            </w:pPr>
            <w:r>
              <w:t xml:space="preserve">(list of) SUPI(s). </w:t>
            </w:r>
            <w:r w:rsidR="00C24DA9" w:rsidRPr="005D2CF1">
              <w:t>If UE IDs are not provided as target of analytics reporting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1F6B0684" w:rsidR="00C24DA9" w:rsidRPr="005D2CF1" w:rsidRDefault="00C24DA9" w:rsidP="00C24DA9">
      <w:r w:rsidRPr="005D2CF1">
        <w:t xml:space="preserve">The Event Filters for the service data collection from SMF, AMF and AF are defined in </w:t>
      </w:r>
      <w:r w:rsidR="00461895" w:rsidRPr="005D2CF1">
        <w:t>TS</w:t>
      </w:r>
      <w:r w:rsidR="00461895">
        <w:t> </w:t>
      </w:r>
      <w:r w:rsidR="00461895" w:rsidRPr="005D2CF1">
        <w:t>23.502</w:t>
      </w:r>
      <w:r w:rsidR="00461895">
        <w:t> </w:t>
      </w:r>
      <w:r w:rsidR="00461895"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32" w:name="_Toc83212477"/>
      <w:r w:rsidRPr="005D2CF1">
        <w:rPr>
          <w:lang w:eastAsia="zh-CN"/>
        </w:rPr>
        <w:t>6.4.3</w:t>
      </w:r>
      <w:r w:rsidRPr="005D2CF1">
        <w:rPr>
          <w:lang w:eastAsia="zh-CN"/>
        </w:rPr>
        <w:tab/>
        <w:t>Output Analytics</w:t>
      </w:r>
      <w:bookmarkEnd w:id="13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10F92465"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70CCFA95"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261ED59E"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E28811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3C023C" w:rsidRPr="005D2CF1" w14:paraId="027B8299" w14:textId="77777777" w:rsidTr="00223DFF">
        <w:tc>
          <w:tcPr>
            <w:tcW w:w="2492" w:type="dxa"/>
            <w:shd w:val="clear" w:color="auto" w:fill="auto"/>
            <w:vAlign w:val="center"/>
          </w:tcPr>
          <w:p w14:paraId="7DBCD295" w14:textId="06EEDB66" w:rsidR="003C023C" w:rsidRPr="005D2CF1" w:rsidRDefault="003C023C" w:rsidP="00223DFF">
            <w:pPr>
              <w:pStyle w:val="TAL"/>
            </w:pPr>
            <w:r>
              <w:t>&gt; Frequency</w:t>
            </w:r>
          </w:p>
        </w:tc>
        <w:tc>
          <w:tcPr>
            <w:tcW w:w="7139" w:type="dxa"/>
            <w:shd w:val="clear" w:color="auto" w:fill="auto"/>
            <w:vAlign w:val="center"/>
          </w:tcPr>
          <w:p w14:paraId="4FE7963D" w14:textId="4E1731BE" w:rsidR="003C023C" w:rsidRPr="005D2CF1" w:rsidRDefault="003C023C" w:rsidP="00223DFF">
            <w:pPr>
              <w:pStyle w:val="TAL"/>
            </w:pPr>
            <w:r>
              <w:t>Indicating the carrier frequency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64C7D7BC" w14:textId="0F543F17" w:rsidR="00934696" w:rsidRPr="005D2CF1" w:rsidRDefault="00934696" w:rsidP="00F0713C">
            <w:pPr>
              <w:pStyle w:val="TAN"/>
            </w:pPr>
            <w:r>
              <w:t>NOTE 1:</w:t>
            </w:r>
            <w:r>
              <w:tab/>
              <w:t>Whether analytics subset is included or not is determined by the analytics filter information.</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0F5E24D"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77777777"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270366BC"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77777777" w:rsidR="00C24DA9" w:rsidRPr="005D2CF1" w:rsidRDefault="00C24DA9" w:rsidP="00B16F2C">
            <w:pPr>
              <w:pStyle w:val="TAL"/>
            </w:pPr>
            <w:r w:rsidRPr="005D2CF1">
              <w:t>&gt; Probability assertion</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18758996"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518F32" w14:textId="3476C56F"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r w:rsidR="00934696">
              <w:t xml:space="preserve"> (see NOTE 4)</w:t>
            </w:r>
            <w:r w:rsidRPr="00E9603C">
              <w:t>.</w:t>
            </w:r>
          </w:p>
        </w:tc>
      </w:tr>
      <w:tr w:rsidR="00615B5C" w:rsidRPr="005D2CF1" w14:paraId="581CCB94" w14:textId="77777777" w:rsidTr="00615B5C">
        <w:tc>
          <w:tcPr>
            <w:tcW w:w="2492" w:type="dxa"/>
            <w:shd w:val="clear" w:color="auto" w:fill="auto"/>
            <w:vAlign w:val="center"/>
          </w:tcPr>
          <w:p w14:paraId="4E82550A" w14:textId="29A93AE8"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79053706" w14:textId="6EE10E05"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775DB28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4D0D1D70"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77777777"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77777777" w:rsidR="00615B5C" w:rsidRPr="005D2CF1" w:rsidRDefault="00615B5C" w:rsidP="00615B5C">
            <w:pPr>
              <w:pStyle w:val="TAL"/>
            </w:pPr>
            <w:r w:rsidRPr="005D2CF1">
              <w:t>&gt; Probability assertion</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3C023C" w:rsidRPr="005D2CF1" w14:paraId="189E3A60" w14:textId="77777777" w:rsidTr="00223DFF">
        <w:tc>
          <w:tcPr>
            <w:tcW w:w="2492" w:type="dxa"/>
            <w:shd w:val="clear" w:color="auto" w:fill="auto"/>
            <w:vAlign w:val="center"/>
          </w:tcPr>
          <w:p w14:paraId="2C9B11E2" w14:textId="3A64A8B6" w:rsidR="003C023C" w:rsidRPr="005D2CF1" w:rsidRDefault="003C023C" w:rsidP="00223DFF">
            <w:pPr>
              <w:pStyle w:val="TAL"/>
            </w:pPr>
            <w:r>
              <w:t>&gt; Frequency</w:t>
            </w:r>
          </w:p>
        </w:tc>
        <w:tc>
          <w:tcPr>
            <w:tcW w:w="7139" w:type="dxa"/>
            <w:shd w:val="clear" w:color="auto" w:fill="auto"/>
            <w:vAlign w:val="center"/>
          </w:tcPr>
          <w:p w14:paraId="5409D787" w14:textId="0F3B55F9" w:rsidR="003C023C" w:rsidRPr="005D2CF1" w:rsidRDefault="003C023C" w:rsidP="00223DFF">
            <w:pPr>
              <w:pStyle w:val="TAL"/>
            </w:pPr>
            <w:r>
              <w:t>Indicating the carrier frequency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739D10C4" w14:textId="45483DFC" w:rsidR="00934696" w:rsidRPr="005D2CF1" w:rsidRDefault="00934696" w:rsidP="00F0713C">
            <w:pPr>
              <w:pStyle w:val="TAN"/>
            </w:pPr>
            <w:r>
              <w:t>NOTE 1:</w:t>
            </w:r>
            <w:r>
              <w:tab/>
              <w:t>Whether analytics subset is included or not is determined by the analytics filter information.</w:t>
            </w:r>
          </w:p>
        </w:tc>
      </w:tr>
    </w:tbl>
    <w:p w14:paraId="6D2A1098" w14:textId="77777777" w:rsidR="00C24DA9" w:rsidRPr="005D2CF1" w:rsidRDefault="00C24DA9" w:rsidP="00C24DA9">
      <w:pPr>
        <w:rPr>
          <w:lang w:eastAsia="zh-CN"/>
        </w:rPr>
      </w:pPr>
    </w:p>
    <w:p w14:paraId="01CB9A92" w14:textId="2E910A17" w:rsidR="00C24DA9" w:rsidRPr="005D2CF1" w:rsidRDefault="00C24DA9" w:rsidP="00C24DA9">
      <w:pPr>
        <w:pStyle w:val="NO"/>
        <w:rPr>
          <w:lang w:eastAsia="zh-CN"/>
        </w:rPr>
      </w:pPr>
      <w:r w:rsidRPr="005D2CF1">
        <w:rPr>
          <w:lang w:eastAsia="zh-CN"/>
        </w:rPr>
        <w:t>NOTE 1:</w:t>
      </w:r>
      <w:r w:rsidRPr="005D2CF1">
        <w:rPr>
          <w:lang w:eastAsia="zh-CN"/>
        </w:rPr>
        <w:tab/>
      </w:r>
      <w:r w:rsidR="00D51919">
        <w:rPr>
          <w:lang w:eastAsia="zh-CN"/>
        </w:rPr>
        <w:t xml:space="preserve">The NSI ID is an optional parameter. If not provided </w:t>
      </w:r>
      <w:r w:rsidRPr="005D2CF1">
        <w:rPr>
          <w:lang w:eastAsia="zh-CN"/>
        </w:rPr>
        <w:t>the Slice instance service experience indicates the service experience for the S-NSSAI.</w:t>
      </w:r>
    </w:p>
    <w:p w14:paraId="7AF5968C" w14:textId="7EBECA60"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D51919">
        <w:rPr>
          <w:lang w:eastAsia="zh-CN"/>
        </w:rPr>
        <w:t xml:space="preserve"> are assigned</w:t>
      </w:r>
      <w:r w:rsidRPr="005D2CF1">
        <w:rPr>
          <w:lang w:eastAsia="zh-CN"/>
        </w:rPr>
        <w:t xml:space="preserve"> with the same value(s) in the service experience information for the slice instance which the application belongs to.</w:t>
      </w:r>
      <w:r w:rsidR="00D51919">
        <w:rPr>
          <w:lang w:eastAsia="zh-CN"/>
        </w:rPr>
        <w:t xml:space="preserve"> Otherwise, the SUPI list and Ratio are mandatory to be provided for an application service experience.</w:t>
      </w:r>
    </w:p>
    <w:p w14:paraId="4CE8CB6E" w14:textId="1FAF6F38" w:rsidR="00615B5C" w:rsidRPr="005D2CF1" w:rsidRDefault="00615B5C" w:rsidP="00615B5C">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9ED5B96" w14:textId="13CA4491" w:rsidR="00934696" w:rsidRDefault="00934696" w:rsidP="00F0713C">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51406C7" w14:textId="578EC949" w:rsidR="00D51919" w:rsidRDefault="00D51919" w:rsidP="00F0713C">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33" w:name="_Toc83212478"/>
      <w:r w:rsidRPr="005D2CF1">
        <w:rPr>
          <w:lang w:eastAsia="zh-CN"/>
        </w:rPr>
        <w:lastRenderedPageBreak/>
        <w:t>6.4.4</w:t>
      </w:r>
      <w:r w:rsidRPr="005D2CF1">
        <w:rPr>
          <w:lang w:eastAsia="zh-CN"/>
        </w:rPr>
        <w:tab/>
        <w:t>Procedures to request Service Experience for an Application</w:t>
      </w:r>
      <w:bookmarkEnd w:id="133"/>
    </w:p>
    <w:p w14:paraId="621C5FBC" w14:textId="77777777" w:rsidR="00C24DA9" w:rsidRPr="005D2CF1" w:rsidRDefault="00C24DA9" w:rsidP="00C24DA9">
      <w:pPr>
        <w:pStyle w:val="TH"/>
      </w:pPr>
      <w:r w:rsidRPr="005D2CF1">
        <w:object w:dxaOrig="12732" w:dyaOrig="8460" w14:anchorId="39EF32E7">
          <v:shape id="_x0000_i1078" type="#_x0000_t75" style="width:456pt;height:306pt" o:ole="">
            <v:imagedata r:id="rId97" o:title=""/>
          </v:shape>
          <o:OLEObject Type="Embed" ProgID="Visio.Drawing.11" ShapeID="_x0000_i1078" DrawAspect="Content" ObjectID="_1693826419" r:id="rId98"/>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3B72BCC" w:rsidR="00C24DA9" w:rsidRPr="005D2CF1" w:rsidRDefault="00C24DA9" w:rsidP="00C24DA9">
      <w:pPr>
        <w:pStyle w:val="B1"/>
        <w:rPr>
          <w:lang w:eastAsia="zh-CN"/>
        </w:rPr>
      </w:pPr>
      <w:r w:rsidRPr="005D2CF1">
        <w:rPr>
          <w:lang w:eastAsia="zh-CN"/>
        </w:rPr>
        <w:t>1.</w:t>
      </w:r>
      <w:r w:rsidRPr="005D2CF1">
        <w:rPr>
          <w:lang w:eastAsia="zh-CN"/>
        </w:rPr>
        <w:tab/>
        <w:t>Consumer NF sends an Analytics request/subscribe (Analytics ID = Service Experience, Target of Analytics Reporting = any UE, Analytics Filter information = (Application ID, Analytics target period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 to NWDAF by invoking a Nnwdaf_AnalyticsInfo_Request or a </w:t>
      </w:r>
      <w:r w:rsidRPr="005D2CF1">
        <w:t>Nnwdaf_AnalyticsSubscription_Subscribe.</w:t>
      </w:r>
    </w:p>
    <w:p w14:paraId="74B9FF09" w14:textId="28262D28"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192030CB"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23.503</w:t>
      </w:r>
      <w:r w:rsidR="00461895">
        <w:rPr>
          <w:lang w:eastAsia="zh-CN"/>
        </w:rPr>
        <w:t> </w:t>
      </w:r>
      <w:r w:rsidR="00461895"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C2DD185"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461895">
        <w:rPr>
          <w:rFonts w:eastAsia="MS Mincho"/>
        </w:rPr>
        <w:t>TS</w:t>
      </w:r>
      <w:r w:rsidR="00461895">
        <w:rPr>
          <w:rFonts w:eastAsia="MS Mincho"/>
        </w:rPr>
        <w:t> </w:t>
      </w:r>
      <w:r w:rsidR="00461895">
        <w:rPr>
          <w:rFonts w:eastAsia="MS Mincho"/>
        </w:rPr>
        <w:t>23.502</w:t>
      </w:r>
      <w:r w:rsidR="00461895">
        <w:rPr>
          <w:rFonts w:eastAsia="MS Mincho"/>
        </w:rPr>
        <w:t> </w:t>
      </w:r>
      <w:r w:rsidR="00461895">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34" w:name="_Toc83212479"/>
      <w:r w:rsidRPr="005D2CF1">
        <w:rPr>
          <w:lang w:eastAsia="zh-CN"/>
        </w:rPr>
        <w:lastRenderedPageBreak/>
        <w:t>6.4.5</w:t>
      </w:r>
      <w:r w:rsidRPr="005D2CF1">
        <w:rPr>
          <w:lang w:eastAsia="zh-CN"/>
        </w:rPr>
        <w:tab/>
        <w:t>Procedures to request Service Experience for a Network Slice</w:t>
      </w:r>
      <w:bookmarkEnd w:id="134"/>
    </w:p>
    <w:p w14:paraId="1A64A25B" w14:textId="77777777" w:rsidR="00C24DA9" w:rsidRPr="005D2CF1" w:rsidRDefault="00C24DA9" w:rsidP="00C24DA9">
      <w:pPr>
        <w:pStyle w:val="TH"/>
      </w:pPr>
      <w:r w:rsidRPr="005D2CF1">
        <w:object w:dxaOrig="14268" w:dyaOrig="10272" w14:anchorId="28809672">
          <v:shape id="_x0000_i1079" type="#_x0000_t75" style="width:468pt;height:335.25pt" o:ole="">
            <v:imagedata r:id="rId99" o:title=""/>
          </v:shape>
          <o:OLEObject Type="Embed" ProgID="Visio.Drawing.15" ShapeID="_x0000_i1079" DrawAspect="Content" ObjectID="_1693826420" r:id="rId100"/>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FA380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461895" w:rsidRPr="005D2CF1">
        <w:t>TS</w:t>
      </w:r>
      <w:r w:rsidR="00461895">
        <w:t> </w:t>
      </w:r>
      <w:r w:rsidR="00461895" w:rsidRPr="005D2CF1">
        <w:t>23.501</w:t>
      </w:r>
      <w:r w:rsidR="00461895">
        <w:t> </w:t>
      </w:r>
      <w:r w:rsidR="00461895" w:rsidRPr="005D2CF1">
        <w:t>[</w:t>
      </w:r>
      <w:r w:rsidRPr="005D2CF1">
        <w:t xml:space="preserve">2] using event ID "UE moving in or out of Area of Interest" and Event Filters as described in Table 5.2.2.3.1-1 of </w:t>
      </w:r>
      <w:r w:rsidR="00461895" w:rsidRPr="005D2CF1">
        <w:t>TS</w:t>
      </w:r>
      <w:r w:rsidR="00461895">
        <w:t> </w:t>
      </w:r>
      <w:r w:rsidR="00461895" w:rsidRPr="005D2CF1">
        <w:t>23.502</w:t>
      </w:r>
      <w:r w:rsidR="00461895">
        <w:t> </w:t>
      </w:r>
      <w:r w:rsidR="00461895"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461895" w:rsidRPr="005D2CF1">
        <w:t>TS</w:t>
      </w:r>
      <w:r w:rsidR="00461895">
        <w:t> </w:t>
      </w:r>
      <w:r w:rsidR="00461895" w:rsidRPr="005D2CF1">
        <w:t>23.502</w:t>
      </w:r>
      <w:r w:rsidR="00461895">
        <w:t> </w:t>
      </w:r>
      <w:r w:rsidR="00461895" w:rsidRPr="005D2CF1">
        <w:t>[</w:t>
      </w:r>
      <w:r w:rsidRPr="005D2CF1">
        <w:t>3].</w:t>
      </w:r>
    </w:p>
    <w:p w14:paraId="41062AEB" w14:textId="6D81C8E1"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461895" w:rsidRPr="005D2CF1">
        <w:t>TS</w:t>
      </w:r>
      <w:r w:rsidR="00461895">
        <w:t> </w:t>
      </w:r>
      <w:r w:rsidR="00461895" w:rsidRPr="005D2CF1">
        <w:t>23.502</w:t>
      </w:r>
      <w:r w:rsidR="00461895">
        <w:t> </w:t>
      </w:r>
      <w:r w:rsidR="00461895"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461895" w:rsidRPr="005D2CF1">
        <w:t>TS</w:t>
      </w:r>
      <w:r w:rsidR="00461895">
        <w:t> </w:t>
      </w:r>
      <w:r w:rsidR="00461895" w:rsidRPr="005D2CF1">
        <w:t>23.502</w:t>
      </w:r>
      <w:r w:rsidR="00461895">
        <w:t> </w:t>
      </w:r>
      <w:r w:rsidR="00461895" w:rsidRPr="005D2CF1">
        <w:t>[</w:t>
      </w:r>
      <w:r w:rsidRPr="005D2CF1">
        <w:t>3].</w:t>
      </w:r>
    </w:p>
    <w:p w14:paraId="24A950BD" w14:textId="0D2B4AD0" w:rsidR="00C24DA9" w:rsidRPr="005D2CF1" w:rsidRDefault="00C24DA9" w:rsidP="00C24DA9">
      <w:r w:rsidRPr="005D2CF1">
        <w:t xml:space="preserve">The Observed Service Experience for a Network Slice when consumed by OAM could be used as described in Annex H of </w:t>
      </w:r>
      <w:r w:rsidR="00461895" w:rsidRPr="005D2CF1">
        <w:t>TS</w:t>
      </w:r>
      <w:r w:rsidR="00461895">
        <w:t> </w:t>
      </w:r>
      <w:r w:rsidR="00461895" w:rsidRPr="005D2CF1">
        <w:t>28.550</w:t>
      </w:r>
      <w:r w:rsidR="00461895">
        <w:t> </w:t>
      </w:r>
      <w:r w:rsidR="00461895" w:rsidRPr="005D2CF1">
        <w:t>[</w:t>
      </w:r>
      <w:r w:rsidRPr="005D2CF1">
        <w:t>7].</w:t>
      </w:r>
    </w:p>
    <w:p w14:paraId="37AF1219" w14:textId="4EEFB954" w:rsidR="00DF30A2" w:rsidRDefault="00DF30A2" w:rsidP="00DF30A2">
      <w:pPr>
        <w:pStyle w:val="Heading3"/>
      </w:pPr>
      <w:bookmarkStart w:id="135" w:name="_Toc83212480"/>
      <w:r>
        <w:lastRenderedPageBreak/>
        <w:t>6.4.6</w:t>
      </w:r>
      <w:r>
        <w:tab/>
        <w:t>Procedures to request Service Experience for a UE</w:t>
      </w:r>
      <w:bookmarkEnd w:id="135"/>
    </w:p>
    <w:p w14:paraId="5DA5BA8F" w14:textId="10A86126" w:rsidR="00DF30A2" w:rsidRDefault="00DF30A2" w:rsidP="00DF30A2">
      <w:pPr>
        <w:pStyle w:val="TH"/>
      </w:pPr>
      <w:r w:rsidRPr="005D2CF1">
        <w:object w:dxaOrig="12735" w:dyaOrig="8476" w14:anchorId="071D789A">
          <v:shape id="_x0000_i1080" type="#_x0000_t75" style="width:456pt;height:305.25pt" o:ole="">
            <v:imagedata r:id="rId101" o:title=""/>
          </v:shape>
          <o:OLEObject Type="Embed" ProgID="Visio.Drawing.11" ShapeID="_x0000_i1080" DrawAspect="Content" ObjectID="_1693826421" r:id="rId102"/>
        </w:object>
      </w:r>
    </w:p>
    <w:p w14:paraId="3FC301FA" w14:textId="22FB38CA" w:rsidR="00DF30A2" w:rsidRDefault="00F37571" w:rsidP="00DF30A2">
      <w:pPr>
        <w:pStyle w:val="TF"/>
      </w:pPr>
      <w:r>
        <w:t xml:space="preserve">Figure </w:t>
      </w:r>
      <w:r w:rsidR="009832D0">
        <w:t>6</w:t>
      </w:r>
      <w:r w:rsidR="00DF30A2">
        <w:t>.4.6-1: Procedure for NWDAF providing Service Experience for a UE</w:t>
      </w:r>
    </w:p>
    <w:p w14:paraId="51A97012" w14:textId="368B295E" w:rsidR="00DF30A2" w:rsidRDefault="00DF30A2" w:rsidP="00DF30A2">
      <w:r>
        <w:t>This procedure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6927FD3E" w14:textId="76442469" w:rsidR="00DF30A2" w:rsidRDefault="00DF30A2" w:rsidP="00DF30A2">
      <w:r>
        <w:t xml:space="preserve">The Observed Service Experience per RAT per frequency for a UE when consumed by PCF could be used as described in the </w:t>
      </w:r>
      <w:r w:rsidR="00461895">
        <w:t>TS</w:t>
      </w:r>
      <w:r w:rsidR="00461895">
        <w:t> </w:t>
      </w:r>
      <w:r w:rsidR="00461895">
        <w:t>23.503</w:t>
      </w:r>
      <w:r w:rsidR="00461895">
        <w:t> </w:t>
      </w:r>
      <w:r w:rsidR="00461895">
        <w:t>[</w:t>
      </w:r>
      <w:r w:rsidR="00216C83">
        <w:t>4]</w:t>
      </w:r>
      <w:r>
        <w:t>, clause 6.1.1.3.</w:t>
      </w:r>
    </w:p>
    <w:p w14:paraId="0E8B348F" w14:textId="77777777" w:rsidR="00C24DA9" w:rsidRPr="005D2CF1" w:rsidRDefault="00C24DA9" w:rsidP="00C24DA9">
      <w:pPr>
        <w:pStyle w:val="Heading2"/>
      </w:pPr>
      <w:bookmarkStart w:id="136" w:name="_Toc83212481"/>
      <w:r w:rsidRPr="005D2CF1">
        <w:t>6.5</w:t>
      </w:r>
      <w:r w:rsidRPr="005D2CF1">
        <w:tab/>
        <w:t>NF load analytics</w:t>
      </w:r>
      <w:bookmarkEnd w:id="136"/>
    </w:p>
    <w:p w14:paraId="0D6C19E2" w14:textId="77777777" w:rsidR="00C24DA9" w:rsidRPr="005D2CF1" w:rsidRDefault="00C24DA9" w:rsidP="00C24DA9">
      <w:pPr>
        <w:pStyle w:val="Heading3"/>
      </w:pPr>
      <w:bookmarkStart w:id="137" w:name="_Toc83212482"/>
      <w:r w:rsidRPr="005D2CF1">
        <w:t>6.5.1</w:t>
      </w:r>
      <w:r w:rsidRPr="005D2CF1">
        <w:tab/>
        <w:t>General</w:t>
      </w:r>
      <w:bookmarkEnd w:id="137"/>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D4A6D5F" w:rsidR="00C24DA9" w:rsidRPr="005D2CF1" w:rsidRDefault="00C24DA9" w:rsidP="00C24DA9">
      <w:pPr>
        <w:pStyle w:val="B1"/>
      </w:pPr>
      <w:r w:rsidRPr="005D2CF1">
        <w:t>-</w:t>
      </w:r>
      <w:r w:rsidRPr="005D2CF1">
        <w:tab/>
        <w:t>The 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77777777" w:rsidR="006D143A" w:rsidRDefault="006D143A" w:rsidP="00C24DA9">
      <w:pPr>
        <w:pStyle w:val="B1"/>
      </w:pPr>
      <w:r>
        <w:t>-</w:t>
      </w:r>
      <w:r>
        <w:tab/>
        <w:t>Optional Accuracy level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38" w:name="_Toc83212483"/>
      <w:r w:rsidRPr="005D2CF1">
        <w:t>6.5</w:t>
      </w:r>
      <w:r w:rsidRPr="005D2CF1">
        <w:rPr>
          <w:lang w:eastAsia="zh-CN"/>
        </w:rPr>
        <w:t>.2</w:t>
      </w:r>
      <w:r w:rsidRPr="005D2CF1">
        <w:rPr>
          <w:lang w:eastAsia="zh-CN"/>
        </w:rPr>
        <w:tab/>
        <w:t>Input data</w:t>
      </w:r>
      <w:bookmarkEnd w:id="138"/>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4411BD" w:rsidR="00C24DA9" w:rsidRPr="005D2CF1" w:rsidRDefault="00C24DA9" w:rsidP="00C24DA9">
      <w:pPr>
        <w:pStyle w:val="NO"/>
      </w:pPr>
      <w:r w:rsidRPr="005D2CF1">
        <w:t>NOTE 2:</w:t>
      </w:r>
      <w:r w:rsidRPr="005D2CF1">
        <w:tab/>
        <w:t xml:space="preserve">NWDAF can request NRF for data related to NF instances, as described in </w:t>
      </w:r>
      <w:r w:rsidR="00461895" w:rsidRPr="005D2CF1">
        <w:t>TS</w:t>
      </w:r>
      <w:r w:rsidR="00461895">
        <w:t> </w:t>
      </w:r>
      <w:r w:rsidR="00461895" w:rsidRPr="005D2CF1">
        <w:t>29.510</w:t>
      </w:r>
      <w:r w:rsidR="00461895">
        <w:t> </w:t>
      </w:r>
      <w:r w:rsidR="00461895"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4C60EFF"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461895">
        <w:t>TS</w:t>
      </w:r>
      <w:r w:rsidR="00461895">
        <w:t> </w:t>
      </w:r>
      <w:r w:rsidR="00461895">
        <w:t>23.502</w:t>
      </w:r>
      <w:r w:rsidR="00461895">
        <w:t> </w:t>
      </w:r>
      <w:r w:rsidR="00461895">
        <w:t>[</w:t>
      </w:r>
      <w:r>
        <w:t>3]. Otherwise, the AF notifies for all collective attributes within the area of interest.</w:t>
      </w:r>
    </w:p>
    <w:p w14:paraId="18928060" w14:textId="7CB9B05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461895">
        <w:t>TS</w:t>
      </w:r>
      <w:r w:rsidR="00461895">
        <w:t> </w:t>
      </w:r>
      <w:r w:rsidR="00461895">
        <w:t>23.502</w:t>
      </w:r>
      <w:r w:rsidR="00461895">
        <w:t> </w:t>
      </w:r>
      <w:r w:rsidR="00461895">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39" w:name="_Toc83212484"/>
      <w:r w:rsidRPr="005D2CF1">
        <w:t>6.5</w:t>
      </w:r>
      <w:r w:rsidRPr="005D2CF1">
        <w:rPr>
          <w:lang w:eastAsia="zh-CN"/>
        </w:rPr>
        <w:t>.3</w:t>
      </w:r>
      <w:r w:rsidRPr="005D2CF1">
        <w:rPr>
          <w:lang w:eastAsia="zh-CN"/>
        </w:rPr>
        <w:tab/>
        <w:t>Output analytics</w:t>
      </w:r>
      <w:bookmarkEnd w:id="139"/>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59EB0B77" w:rsidR="00C24DA9" w:rsidRPr="005D2CF1" w:rsidRDefault="00C24DA9" w:rsidP="00B16F2C">
            <w:pPr>
              <w:pStyle w:val="TAL"/>
            </w:pPr>
            <w:r w:rsidRPr="005D2CF1">
              <w:t>&gt; NF peak load (optional)</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1603AFA1" w:rsidR="006D143A" w:rsidRDefault="006D143A">
            <w:pPr>
              <w:pStyle w:val="TAN"/>
            </w:pPr>
            <w:r>
              <w:t>NOTE 1:</w:t>
            </w:r>
            <w:r>
              <w:tab/>
              <w:t>Analytics subset that can be used in "list of analytics subsets that are requested" and "Accuracy level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69980765" w:rsidR="00C24DA9" w:rsidRPr="005D2CF1" w:rsidRDefault="00C24DA9" w:rsidP="00B16F2C">
            <w:pPr>
              <w:pStyle w:val="TAL"/>
            </w:pPr>
            <w:r w:rsidRPr="005D2CF1">
              <w:t>&gt; NF peak load (optional)</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407CE381" w:rsidR="006D143A" w:rsidRDefault="006D143A">
            <w:pPr>
              <w:pStyle w:val="TAN"/>
            </w:pPr>
            <w:r>
              <w:t>NOTE 1:</w:t>
            </w:r>
            <w:r>
              <w:tab/>
              <w:t>Analytics subset that can be used in "list of analytics subsets that are requested" and "Accuracy level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0" w:name="_Toc83212485"/>
      <w:r w:rsidRPr="005D2CF1">
        <w:t>6.5.4</w:t>
      </w:r>
      <w:r w:rsidRPr="005D2CF1">
        <w:tab/>
      </w:r>
      <w:r w:rsidRPr="005D2CF1">
        <w:rPr>
          <w:lang w:eastAsia="ko-KR"/>
        </w:rPr>
        <w:t>Procedures</w:t>
      </w:r>
      <w:bookmarkEnd w:id="140"/>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41" w:name="_MON_1674648056"/>
    <w:bookmarkEnd w:id="141"/>
    <w:p w14:paraId="77465BB1" w14:textId="46A0EBB7" w:rsidR="00C75A6F" w:rsidRDefault="00C75A6F" w:rsidP="00320244">
      <w:pPr>
        <w:pStyle w:val="TH"/>
      </w:pPr>
      <w:r w:rsidRPr="005D2CF1">
        <w:object w:dxaOrig="12276" w:dyaOrig="11952" w14:anchorId="52B6B740">
          <v:shape id="_x0000_i1081" type="#_x0000_t75" style="width:465pt;height:451.5pt" o:ole="">
            <v:imagedata r:id="rId103" o:title=""/>
          </v:shape>
          <o:OLEObject Type="Embed" ProgID="Visio.Drawing.11" ShapeID="_x0000_i1081" DrawAspect="Content" ObjectID="_1693826422" r:id="rId104"/>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BC0B500"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461895">
        <w:rPr>
          <w:rFonts w:eastAsia="MS Mincho"/>
        </w:rPr>
        <w:t>TS</w:t>
      </w:r>
      <w:r w:rsidR="00461895">
        <w:rPr>
          <w:rFonts w:eastAsia="MS Mincho"/>
        </w:rPr>
        <w:t> </w:t>
      </w:r>
      <w:r w:rsidR="00461895">
        <w:rPr>
          <w:rFonts w:eastAsia="MS Mincho"/>
        </w:rPr>
        <w:t>23.502</w:t>
      </w:r>
      <w:r w:rsidR="00461895">
        <w:rPr>
          <w:rFonts w:eastAsia="MS Mincho"/>
        </w:rPr>
        <w:t> </w:t>
      </w:r>
      <w:r w:rsidR="00461895">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42" w:name="_Toc83212486"/>
      <w:r w:rsidRPr="005D2CF1">
        <w:t>6.6</w:t>
      </w:r>
      <w:r w:rsidRPr="005D2CF1">
        <w:tab/>
        <w:t xml:space="preserve">Network Performance </w:t>
      </w:r>
      <w:r w:rsidRPr="005D2CF1">
        <w:rPr>
          <w:lang w:eastAsia="zh-CN"/>
        </w:rPr>
        <w:t>Analytics</w:t>
      </w:r>
      <w:bookmarkEnd w:id="142"/>
    </w:p>
    <w:p w14:paraId="1CE6AD47" w14:textId="77777777" w:rsidR="00C24DA9" w:rsidRPr="005D2CF1" w:rsidRDefault="00C24DA9" w:rsidP="00C24DA9">
      <w:pPr>
        <w:pStyle w:val="Heading3"/>
      </w:pPr>
      <w:bookmarkStart w:id="143" w:name="_Toc83212487"/>
      <w:r w:rsidRPr="005D2CF1">
        <w:t>6.6.1</w:t>
      </w:r>
      <w:r w:rsidRPr="005D2CF1">
        <w:tab/>
        <w:t>General</w:t>
      </w:r>
      <w:bookmarkEnd w:id="143"/>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77777777" w:rsidR="006D143A" w:rsidRDefault="006D143A" w:rsidP="00C24DA9">
      <w:pPr>
        <w:pStyle w:val="B1"/>
      </w:pPr>
      <w:r>
        <w:lastRenderedPageBreak/>
        <w:t>-</w:t>
      </w:r>
      <w:r>
        <w:tab/>
        <w:t>Optionally, Accuracy level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44" w:name="_Toc83212488"/>
      <w:r w:rsidRPr="005D2CF1">
        <w:rPr>
          <w:lang w:eastAsia="zh-CN"/>
        </w:rPr>
        <w:t>6.6.2</w:t>
      </w:r>
      <w:r w:rsidRPr="005D2CF1">
        <w:rPr>
          <w:lang w:eastAsia="zh-CN"/>
        </w:rPr>
        <w:tab/>
      </w:r>
      <w:r w:rsidRPr="005D2CF1">
        <w:rPr>
          <w:lang w:eastAsia="ko-KR"/>
        </w:rPr>
        <w:t>Input Data</w:t>
      </w:r>
      <w:bookmarkEnd w:id="144"/>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45" w:name="_Toc83212489"/>
      <w:r w:rsidRPr="005D2CF1">
        <w:rPr>
          <w:lang w:eastAsia="zh-CN"/>
        </w:rPr>
        <w:t>6.6.3</w:t>
      </w:r>
      <w:r w:rsidRPr="005D2CF1">
        <w:rPr>
          <w:lang w:eastAsia="zh-CN"/>
        </w:rPr>
        <w:tab/>
      </w:r>
      <w:r w:rsidRPr="005D2CF1">
        <w:rPr>
          <w:lang w:eastAsia="ko-KR"/>
        </w:rPr>
        <w:t>Output Analytics</w:t>
      </w:r>
      <w:bookmarkEnd w:id="14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4AFB78B0" w:rsidR="006D143A" w:rsidRPr="005D2CF1" w:rsidRDefault="006D143A" w:rsidP="00320244">
            <w:pPr>
              <w:pStyle w:val="TAN"/>
            </w:pPr>
            <w:r>
              <w:t>NOTE 1:</w:t>
            </w:r>
            <w:r>
              <w:tab/>
              <w:t>Analytics subset that can be used in "list of analytics subsets that are requested" and "Accuracy level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2FDCD7BD" w:rsidR="006D143A" w:rsidRPr="005D2CF1" w:rsidRDefault="006D143A" w:rsidP="00320244">
            <w:pPr>
              <w:pStyle w:val="TAN"/>
            </w:pPr>
            <w:r>
              <w:t>NOTE 1:</w:t>
            </w:r>
            <w:r>
              <w:tab/>
              <w:t>Analytics subset that can be used in "list of analytics subsets that are requested" and "Accuracy level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46" w:name="_Toc83212490"/>
      <w:r w:rsidRPr="005D2CF1">
        <w:lastRenderedPageBreak/>
        <w:t>6.6.4</w:t>
      </w:r>
      <w:r w:rsidRPr="005D2CF1">
        <w:tab/>
        <w:t>Procedures</w:t>
      </w:r>
      <w:bookmarkEnd w:id="146"/>
    </w:p>
    <w:p w14:paraId="36880835" w14:textId="77777777" w:rsidR="00C24DA9" w:rsidRPr="005D2CF1" w:rsidRDefault="00C24DA9" w:rsidP="00C24DA9">
      <w:pPr>
        <w:pStyle w:val="TH"/>
      </w:pPr>
      <w:r w:rsidRPr="005D2CF1">
        <w:object w:dxaOrig="9495" w:dyaOrig="7625" w14:anchorId="087552B5">
          <v:shape id="_x0000_i1082" type="#_x0000_t75" style="width:396.75pt;height:318pt" o:ole="">
            <v:imagedata r:id="rId105" o:title=""/>
          </v:shape>
          <o:OLEObject Type="Embed" ProgID="Word.Picture.8" ShapeID="_x0000_i1082" DrawAspect="Content" ObjectID="_1693826423" r:id="rId106"/>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44459424"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 Probability of assertion).</w:t>
      </w:r>
    </w:p>
    <w:p w14:paraId="4CD30A54" w14:textId="77777777" w:rsidR="00C24DA9" w:rsidRPr="005D2CF1" w:rsidRDefault="00C24DA9" w:rsidP="00C24DA9">
      <w:pPr>
        <w:pStyle w:val="Heading2"/>
        <w:rPr>
          <w:lang w:eastAsia="zh-CN"/>
        </w:rPr>
      </w:pPr>
      <w:bookmarkStart w:id="147" w:name="_Toc83212491"/>
      <w:r w:rsidRPr="005D2CF1">
        <w:rPr>
          <w:lang w:eastAsia="ko-KR"/>
        </w:rPr>
        <w:lastRenderedPageBreak/>
        <w:t>6.7</w:t>
      </w:r>
      <w:r w:rsidRPr="005D2CF1">
        <w:rPr>
          <w:lang w:eastAsia="ko-KR"/>
        </w:rPr>
        <w:tab/>
        <w:t>UE related analytics</w:t>
      </w:r>
      <w:bookmarkEnd w:id="147"/>
    </w:p>
    <w:p w14:paraId="57401C05" w14:textId="77777777" w:rsidR="00C24DA9" w:rsidRPr="005D2CF1" w:rsidRDefault="00C24DA9" w:rsidP="00C24DA9">
      <w:pPr>
        <w:pStyle w:val="Heading3"/>
        <w:rPr>
          <w:lang w:eastAsia="zh-CN"/>
        </w:rPr>
      </w:pPr>
      <w:bookmarkStart w:id="148" w:name="_Toc83212492"/>
      <w:r w:rsidRPr="005D2CF1">
        <w:rPr>
          <w:lang w:eastAsia="ko-KR"/>
        </w:rPr>
        <w:t>6.7.1</w:t>
      </w:r>
      <w:r w:rsidRPr="005D2CF1">
        <w:rPr>
          <w:lang w:eastAsia="ko-KR"/>
        </w:rPr>
        <w:tab/>
        <w:t>General</w:t>
      </w:r>
      <w:bookmarkEnd w:id="14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20BBD0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461895" w:rsidRPr="005D2CF1">
        <w:rPr>
          <w:lang w:eastAsia="ko-KR"/>
        </w:rPr>
        <w:t>TS</w:t>
      </w:r>
      <w:r w:rsidR="00461895">
        <w:rPr>
          <w:lang w:eastAsia="ko-KR"/>
        </w:rPr>
        <w:t> </w:t>
      </w:r>
      <w:r w:rsidR="00461895" w:rsidRPr="005D2CF1">
        <w:rPr>
          <w:lang w:eastAsia="ko-KR"/>
        </w:rPr>
        <w:t>23.502</w:t>
      </w:r>
      <w:r w:rsidR="00461895">
        <w:rPr>
          <w:lang w:eastAsia="ko-KR"/>
        </w:rPr>
        <w:t> </w:t>
      </w:r>
      <w:r w:rsidR="00461895"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5660AAEA" w:rsidR="00353E89" w:rsidRDefault="00353E89" w:rsidP="00461895">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49" w:name="_Toc83212493"/>
      <w:r w:rsidRPr="005D2CF1">
        <w:t>6.7.2</w:t>
      </w:r>
      <w:r w:rsidRPr="005D2CF1">
        <w:tab/>
        <w:t>UE mobility analytics</w:t>
      </w:r>
      <w:bookmarkEnd w:id="149"/>
    </w:p>
    <w:p w14:paraId="3984ACA4" w14:textId="77777777" w:rsidR="00C24DA9" w:rsidRPr="005D2CF1" w:rsidRDefault="00C24DA9" w:rsidP="00C24DA9">
      <w:pPr>
        <w:pStyle w:val="Heading4"/>
        <w:rPr>
          <w:lang w:eastAsia="zh-CN"/>
        </w:rPr>
      </w:pPr>
      <w:bookmarkStart w:id="150" w:name="_Toc83212494"/>
      <w:r w:rsidRPr="005D2CF1">
        <w:rPr>
          <w:lang w:eastAsia="zh-CN"/>
        </w:rPr>
        <w:t>6.7.2.1</w:t>
      </w:r>
      <w:r w:rsidRPr="005D2CF1">
        <w:rPr>
          <w:lang w:eastAsia="zh-CN"/>
        </w:rPr>
        <w:tab/>
        <w:t>General</w:t>
      </w:r>
      <w:bookmarkEnd w:id="150"/>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651E5D9E" w:rsidR="00C24DA9" w:rsidRPr="005D2CF1" w:rsidRDefault="00C24DA9" w:rsidP="00C24DA9">
      <w:pPr>
        <w:pStyle w:val="B1"/>
      </w:pPr>
      <w:r w:rsidRPr="005D2CF1">
        <w:t>-</w:t>
      </w:r>
      <w:r w:rsidRPr="005D2CF1">
        <w:tab/>
        <w:t>The Target of Analytics Reporting which is a single UE or a group of UEs</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2866F034" w:rsidR="008B2351" w:rsidRDefault="008B2351" w:rsidP="00F0713C">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r w:rsidR="00006671">
        <w:t>;</w:t>
      </w:r>
    </w:p>
    <w:p w14:paraId="3207C76E" w14:textId="6EE71546" w:rsidR="003559E3" w:rsidRDefault="003559E3" w:rsidP="00320244">
      <w:pPr>
        <w:pStyle w:val="NO"/>
      </w:pPr>
      <w:r>
        <w:t>NOTE</w:t>
      </w:r>
      <w:r w:rsidR="008B2351">
        <w:t> 1</w:t>
      </w:r>
      <w:r>
        <w:t>:</w:t>
      </w:r>
      <w:r>
        <w:tab/>
        <w:t>For LADN service, the consumer (e.g. SMF) provides the LADN DNN to refer the LADN service area as the Area Of Interest.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45DF94DE" w:rsidR="008B2351" w:rsidRDefault="008B2351" w:rsidP="00F0713C">
      <w:pPr>
        <w:pStyle w:val="NO"/>
      </w:pPr>
      <w:r>
        <w:t>NOTE 2:</w:t>
      </w:r>
      <w:r>
        <w:tab/>
        <w:t>For regular analytics scenarios, the Analytics target period is associated with the Analytics filter information=AOI,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lastRenderedPageBreak/>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1" w:name="_Toc83212495"/>
      <w:r w:rsidRPr="005D2CF1">
        <w:rPr>
          <w:lang w:eastAsia="zh-CN"/>
        </w:rPr>
        <w:t>6.7.2.2</w:t>
      </w:r>
      <w:r w:rsidRPr="005D2CF1">
        <w:rPr>
          <w:lang w:eastAsia="zh-CN"/>
        </w:rPr>
        <w:tab/>
        <w:t>Input Data</w:t>
      </w:r>
      <w:bookmarkEnd w:id="15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B16F2C">
        <w:trPr>
          <w:jc w:val="center"/>
        </w:trPr>
        <w:tc>
          <w:tcPr>
            <w:tcW w:w="0" w:type="auto"/>
          </w:tcPr>
          <w:p w14:paraId="5A760CE1" w14:textId="77777777" w:rsidR="00C24DA9" w:rsidRPr="005D2CF1" w:rsidRDefault="00C24DA9" w:rsidP="00B16F2C">
            <w:pPr>
              <w:pStyle w:val="TAH"/>
            </w:pPr>
            <w:r w:rsidRPr="005D2CF1">
              <w:t>Information</w:t>
            </w:r>
          </w:p>
        </w:tc>
        <w:tc>
          <w:tcPr>
            <w:tcW w:w="0" w:type="auto"/>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16F2C">
        <w:trPr>
          <w:jc w:val="center"/>
        </w:trPr>
        <w:tc>
          <w:tcPr>
            <w:tcW w:w="0" w:type="auto"/>
          </w:tcPr>
          <w:p w14:paraId="6E97BC9D" w14:textId="77777777" w:rsidR="00C24DA9" w:rsidRPr="005D2CF1" w:rsidRDefault="00C24DA9" w:rsidP="00B16F2C">
            <w:pPr>
              <w:pStyle w:val="TAL"/>
            </w:pPr>
            <w:r w:rsidRPr="005D2CF1">
              <w:rPr>
                <w:lang w:eastAsia="zh-CN"/>
              </w:rPr>
              <w:t>UE ID</w:t>
            </w:r>
          </w:p>
        </w:tc>
        <w:tc>
          <w:tcPr>
            <w:tcW w:w="0" w:type="auto"/>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16F2C">
        <w:trPr>
          <w:jc w:val="center"/>
        </w:trPr>
        <w:tc>
          <w:tcPr>
            <w:tcW w:w="0" w:type="auto"/>
          </w:tcPr>
          <w:p w14:paraId="090D5F0D" w14:textId="77777777" w:rsidR="00C24DA9" w:rsidRPr="005D2CF1" w:rsidRDefault="00C24DA9" w:rsidP="00B16F2C">
            <w:pPr>
              <w:pStyle w:val="TAL"/>
              <w:rPr>
                <w:lang w:eastAsia="zh-CN"/>
              </w:rPr>
            </w:pPr>
            <w:r w:rsidRPr="005D2CF1">
              <w:rPr>
                <w:lang w:eastAsia="zh-CN"/>
              </w:rPr>
              <w:t>UE locations (1..max)</w:t>
            </w:r>
          </w:p>
        </w:tc>
        <w:tc>
          <w:tcPr>
            <w:tcW w:w="0" w:type="auto"/>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16F2C">
        <w:trPr>
          <w:jc w:val="center"/>
        </w:trPr>
        <w:tc>
          <w:tcPr>
            <w:tcW w:w="0" w:type="auto"/>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B16F2C">
            <w:pPr>
              <w:pStyle w:val="TAC"/>
              <w:rPr>
                <w:lang w:eastAsia="zh-CN"/>
              </w:rPr>
            </w:pPr>
          </w:p>
        </w:tc>
        <w:tc>
          <w:tcPr>
            <w:tcW w:w="4916" w:type="dxa"/>
          </w:tcPr>
          <w:p w14:paraId="5635C1C9" w14:textId="31D5F708"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B16F2C">
        <w:trPr>
          <w:jc w:val="center"/>
        </w:trPr>
        <w:tc>
          <w:tcPr>
            <w:tcW w:w="0" w:type="auto"/>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16F2C">
        <w:trPr>
          <w:jc w:val="center"/>
        </w:trPr>
        <w:tc>
          <w:tcPr>
            <w:tcW w:w="0" w:type="auto"/>
          </w:tcPr>
          <w:p w14:paraId="7BE618FC" w14:textId="77777777" w:rsidR="00C24DA9" w:rsidRPr="005D2CF1" w:rsidRDefault="00C24DA9" w:rsidP="00B16F2C">
            <w:pPr>
              <w:pStyle w:val="TAL"/>
              <w:rPr>
                <w:lang w:eastAsia="zh-CN"/>
              </w:rPr>
            </w:pPr>
            <w:r w:rsidRPr="005D2CF1">
              <w:t>Type Allocation code (TAC)</w:t>
            </w:r>
          </w:p>
        </w:tc>
        <w:tc>
          <w:tcPr>
            <w:tcW w:w="0" w:type="auto"/>
          </w:tcPr>
          <w:p w14:paraId="45596891" w14:textId="77777777" w:rsidR="00C24DA9" w:rsidRPr="005D2CF1" w:rsidRDefault="00C24DA9" w:rsidP="00B16F2C">
            <w:pPr>
              <w:pStyle w:val="TAC"/>
              <w:rPr>
                <w:lang w:eastAsia="zh-CN"/>
              </w:rPr>
            </w:pPr>
            <w:r w:rsidRPr="005D2CF1">
              <w:t>AMF</w:t>
            </w:r>
          </w:p>
        </w:tc>
        <w:tc>
          <w:tcPr>
            <w:tcW w:w="4916" w:type="dxa"/>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16F2C">
        <w:trPr>
          <w:jc w:val="center"/>
        </w:trPr>
        <w:tc>
          <w:tcPr>
            <w:tcW w:w="0" w:type="auto"/>
          </w:tcPr>
          <w:p w14:paraId="3AD0DC55" w14:textId="77777777" w:rsidR="00C24DA9" w:rsidRPr="005D2CF1" w:rsidRDefault="00C24DA9" w:rsidP="00B16F2C">
            <w:pPr>
              <w:pStyle w:val="TAL"/>
            </w:pPr>
            <w:r w:rsidRPr="005D2CF1">
              <w:rPr>
                <w:lang w:eastAsia="zh-CN"/>
              </w:rPr>
              <w:t>Frequent Mobility Registration Update</w:t>
            </w:r>
          </w:p>
        </w:tc>
        <w:tc>
          <w:tcPr>
            <w:tcW w:w="0" w:type="auto"/>
          </w:tcPr>
          <w:p w14:paraId="79A1882F" w14:textId="77777777" w:rsidR="00C24DA9" w:rsidRPr="005D2CF1" w:rsidRDefault="00C24DA9" w:rsidP="00B16F2C">
            <w:pPr>
              <w:pStyle w:val="TAC"/>
            </w:pPr>
            <w:r w:rsidRPr="005D2CF1">
              <w:rPr>
                <w:lang w:eastAsia="zh-CN"/>
              </w:rPr>
              <w:t>AMF</w:t>
            </w:r>
          </w:p>
        </w:tc>
        <w:tc>
          <w:tcPr>
            <w:tcW w:w="4916" w:type="dxa"/>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4743F1">
        <w:trPr>
          <w:jc w:val="center"/>
        </w:trPr>
        <w:tc>
          <w:tcPr>
            <w:tcW w:w="0" w:type="auto"/>
          </w:tcPr>
          <w:p w14:paraId="6C7AE470" w14:textId="5E09C249" w:rsidR="001A24D9" w:rsidRPr="005D2CF1" w:rsidRDefault="001A24D9" w:rsidP="004743F1">
            <w:pPr>
              <w:pStyle w:val="TAL"/>
            </w:pPr>
            <w:r>
              <w:t>UE access behaviour trends</w:t>
            </w:r>
          </w:p>
        </w:tc>
        <w:tc>
          <w:tcPr>
            <w:tcW w:w="0" w:type="auto"/>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4743F1">
        <w:trPr>
          <w:jc w:val="center"/>
        </w:trPr>
        <w:tc>
          <w:tcPr>
            <w:tcW w:w="0" w:type="auto"/>
          </w:tcPr>
          <w:p w14:paraId="3A20F9FB" w14:textId="0897BB8F" w:rsidR="001A24D9" w:rsidRPr="005D2CF1" w:rsidRDefault="001A24D9" w:rsidP="004743F1">
            <w:pPr>
              <w:pStyle w:val="TAL"/>
            </w:pPr>
            <w:r>
              <w:t>UE location trends</w:t>
            </w:r>
          </w:p>
        </w:tc>
        <w:tc>
          <w:tcPr>
            <w:tcW w:w="0" w:type="auto"/>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16F2C">
        <w:trPr>
          <w:jc w:val="center"/>
        </w:trPr>
        <w:tc>
          <w:tcPr>
            <w:tcW w:w="8981" w:type="dxa"/>
            <w:gridSpan w:val="3"/>
          </w:tcPr>
          <w:p w14:paraId="755668DC" w14:textId="4AA25A7E" w:rsidR="002A2C39" w:rsidRPr="005D2CF1" w:rsidRDefault="002A2C39" w:rsidP="00320244">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B16F2C">
        <w:trPr>
          <w:jc w:val="center"/>
        </w:trPr>
        <w:tc>
          <w:tcPr>
            <w:tcW w:w="0" w:type="auto"/>
          </w:tcPr>
          <w:p w14:paraId="6FF1EEDB" w14:textId="77777777" w:rsidR="00C24DA9" w:rsidRPr="005D2CF1" w:rsidRDefault="00C24DA9" w:rsidP="00B16F2C">
            <w:pPr>
              <w:pStyle w:val="TAH"/>
            </w:pPr>
            <w:r w:rsidRPr="005D2CF1">
              <w:t>Information</w:t>
            </w:r>
          </w:p>
        </w:tc>
        <w:tc>
          <w:tcPr>
            <w:tcW w:w="0" w:type="auto"/>
          </w:tcPr>
          <w:p w14:paraId="2F6540CB" w14:textId="77777777" w:rsidR="00C24DA9" w:rsidRPr="005D2CF1" w:rsidRDefault="00C24DA9" w:rsidP="00B16F2C">
            <w:pPr>
              <w:pStyle w:val="TAH"/>
            </w:pPr>
            <w:r w:rsidRPr="005D2CF1">
              <w:t>Description</w:t>
            </w:r>
          </w:p>
        </w:tc>
      </w:tr>
      <w:tr w:rsidR="00C24DA9" w:rsidRPr="005D2CF1" w14:paraId="51EDBCFC" w14:textId="77777777" w:rsidTr="00B16F2C">
        <w:trPr>
          <w:jc w:val="center"/>
        </w:trPr>
        <w:tc>
          <w:tcPr>
            <w:tcW w:w="0" w:type="auto"/>
          </w:tcPr>
          <w:p w14:paraId="1C4323E4" w14:textId="77777777" w:rsidR="00C24DA9" w:rsidRPr="005D2CF1" w:rsidRDefault="00C24DA9" w:rsidP="00B16F2C">
            <w:pPr>
              <w:pStyle w:val="TAL"/>
            </w:pPr>
            <w:r w:rsidRPr="005D2CF1">
              <w:rPr>
                <w:lang w:eastAsia="zh-CN"/>
              </w:rPr>
              <w:t>UE ID</w:t>
            </w:r>
          </w:p>
        </w:tc>
        <w:tc>
          <w:tcPr>
            <w:tcW w:w="0" w:type="auto"/>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16F2C">
        <w:trPr>
          <w:jc w:val="center"/>
        </w:trPr>
        <w:tc>
          <w:tcPr>
            <w:tcW w:w="0" w:type="auto"/>
          </w:tcPr>
          <w:p w14:paraId="2877F8F9" w14:textId="77777777" w:rsidR="00C24DA9" w:rsidRPr="005D2CF1" w:rsidRDefault="00C24DA9" w:rsidP="00B16F2C">
            <w:pPr>
              <w:pStyle w:val="TAL"/>
            </w:pPr>
            <w:r w:rsidRPr="005D2CF1">
              <w:t>Application ID</w:t>
            </w:r>
          </w:p>
        </w:tc>
        <w:tc>
          <w:tcPr>
            <w:tcW w:w="0" w:type="auto"/>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16F2C">
        <w:trPr>
          <w:jc w:val="center"/>
        </w:trPr>
        <w:tc>
          <w:tcPr>
            <w:tcW w:w="0" w:type="auto"/>
          </w:tcPr>
          <w:p w14:paraId="7D744CB5" w14:textId="77777777" w:rsidR="00C24DA9" w:rsidRPr="005D2CF1" w:rsidRDefault="00C24DA9" w:rsidP="00B16F2C">
            <w:pPr>
              <w:pStyle w:val="TAL"/>
              <w:rPr>
                <w:lang w:eastAsia="zh-CN"/>
              </w:rPr>
            </w:pPr>
            <w:r w:rsidRPr="005D2CF1">
              <w:rPr>
                <w:lang w:eastAsia="zh-CN"/>
              </w:rPr>
              <w:t>UE trajectory (1..max)</w:t>
            </w:r>
          </w:p>
        </w:tc>
        <w:tc>
          <w:tcPr>
            <w:tcW w:w="0" w:type="auto"/>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16F2C">
        <w:trPr>
          <w:jc w:val="center"/>
        </w:trPr>
        <w:tc>
          <w:tcPr>
            <w:tcW w:w="0" w:type="auto"/>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16F2C">
        <w:trPr>
          <w:jc w:val="center"/>
        </w:trPr>
        <w:tc>
          <w:tcPr>
            <w:tcW w:w="0" w:type="auto"/>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B16F2C">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152" w:name="_Toc83212496"/>
      <w:r w:rsidRPr="005D2CF1">
        <w:rPr>
          <w:lang w:eastAsia="zh-CN"/>
        </w:rPr>
        <w:lastRenderedPageBreak/>
        <w:t>6.7.2.3</w:t>
      </w:r>
      <w:r w:rsidRPr="005D2CF1">
        <w:rPr>
          <w:lang w:eastAsia="zh-CN"/>
        </w:rPr>
        <w:tab/>
        <w:t>Output Analytics</w:t>
      </w:r>
      <w:bookmarkEnd w:id="152"/>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53" w:name="_Toc83212497"/>
      <w:r w:rsidRPr="005D2CF1">
        <w:t>6.7.2.4</w:t>
      </w:r>
      <w:r w:rsidRPr="005D2CF1">
        <w:tab/>
      </w:r>
      <w:r w:rsidRPr="005D2CF1">
        <w:rPr>
          <w:lang w:eastAsia="ko-KR"/>
        </w:rPr>
        <w:t>Procedures</w:t>
      </w:r>
      <w:bookmarkEnd w:id="153"/>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83" type="#_x0000_t75" style="width:480.75pt;height:423pt" o:ole="">
            <v:imagedata r:id="rId107" o:title=""/>
          </v:shape>
          <o:OLEObject Type="Embed" ProgID="Visio.Drawing.11" ShapeID="_x0000_i1083" DrawAspect="Content" ObjectID="_1693826424" r:id="rId108"/>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54" w:name="_Hlk9953028"/>
      <w:r w:rsidR="00C24DA9" w:rsidRPr="005D2CF1">
        <w:t>UE mobility analytics provided to an NF</w:t>
      </w:r>
    </w:p>
    <w:bookmarkEnd w:id="154"/>
    <w:p w14:paraId="586F3E18" w14:textId="0A31B331"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information =AOI,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 Area of Interest in the Analytics Filter Information.</w:t>
      </w:r>
    </w:p>
    <w:p w14:paraId="5472E0B9" w14:textId="0B5EB685" w:rsidR="008B2351" w:rsidRDefault="008B2351" w:rsidP="00C24DA9">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3EADF363" w14:textId="498D7FF6"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44E29CDE"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0237CBAC" w:rsidR="00C24DA9" w:rsidRPr="005D2CF1" w:rsidRDefault="00C24DA9" w:rsidP="00C24DA9">
      <w:pPr>
        <w:pStyle w:val="NO"/>
      </w:pPr>
      <w:r w:rsidRPr="005D2CF1">
        <w:lastRenderedPageBreak/>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4AD5556C" w:rsidR="008B2351" w:rsidRDefault="008B2351" w:rsidP="00C24DA9">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3EAC802" w14:textId="056403F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461895">
        <w:rPr>
          <w:lang w:eastAsia="zh-CN"/>
        </w:rPr>
        <w:t>TS</w:t>
      </w:r>
      <w:r w:rsidR="00461895">
        <w:rPr>
          <w:lang w:eastAsia="zh-CN"/>
        </w:rPr>
        <w:t> </w:t>
      </w:r>
      <w:r w:rsidR="00461895">
        <w:rPr>
          <w:lang w:eastAsia="zh-CN"/>
        </w:rPr>
        <w:t>23.501</w:t>
      </w:r>
      <w:r w:rsidR="00461895">
        <w:rPr>
          <w:lang w:eastAsia="zh-CN"/>
        </w:rPr>
        <w:t> </w:t>
      </w:r>
      <w:r w:rsidR="00461895">
        <w:rPr>
          <w:lang w:eastAsia="zh-CN"/>
        </w:rPr>
        <w:t>[</w:t>
      </w:r>
      <w:r>
        <w:rPr>
          <w:lang w:eastAsia="zh-CN"/>
        </w:rPr>
        <w:t>2].</w:t>
      </w:r>
    </w:p>
    <w:p w14:paraId="63961859" w14:textId="43F6316B" w:rsidR="00C24DA9" w:rsidRPr="005D2CF1" w:rsidRDefault="008B2351" w:rsidP="00C24DA9">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5B1AAB94"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55" w:name="_Toc83212498"/>
      <w:r w:rsidRPr="005D2CF1">
        <w:rPr>
          <w:lang w:eastAsia="ko-KR"/>
        </w:rPr>
        <w:t>6.7.3</w:t>
      </w:r>
      <w:r w:rsidRPr="005D2CF1">
        <w:rPr>
          <w:lang w:eastAsia="ko-KR"/>
        </w:rPr>
        <w:tab/>
      </w:r>
      <w:r w:rsidRPr="005D2CF1">
        <w:rPr>
          <w:lang w:eastAsia="zh-CN"/>
        </w:rPr>
        <w:t>UE Communication Analytics</w:t>
      </w:r>
      <w:bookmarkEnd w:id="155"/>
    </w:p>
    <w:p w14:paraId="3E3F1A61" w14:textId="77777777" w:rsidR="00C24DA9" w:rsidRPr="005D2CF1" w:rsidRDefault="00C24DA9" w:rsidP="00C24DA9">
      <w:pPr>
        <w:pStyle w:val="Heading4"/>
        <w:rPr>
          <w:lang w:eastAsia="zh-CN"/>
        </w:rPr>
      </w:pPr>
      <w:bookmarkStart w:id="156" w:name="_Toc83212499"/>
      <w:r w:rsidRPr="005D2CF1">
        <w:rPr>
          <w:lang w:eastAsia="zh-CN"/>
        </w:rPr>
        <w:t>6.7.3.1</w:t>
      </w:r>
      <w:r w:rsidRPr="005D2CF1">
        <w:rPr>
          <w:lang w:eastAsia="zh-CN"/>
        </w:rPr>
        <w:tab/>
        <w:t>General</w:t>
      </w:r>
      <w:bookmarkEnd w:id="156"/>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77777777" w:rsidR="006D143A" w:rsidRDefault="006D143A" w:rsidP="00C24DA9">
      <w:pPr>
        <w:pStyle w:val="B1"/>
      </w:pPr>
      <w:r>
        <w:t>-</w:t>
      </w:r>
      <w:r>
        <w:tab/>
        <w:t>Optional Accuracy level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lastRenderedPageBreak/>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57" w:name="_Toc83212500"/>
      <w:r w:rsidRPr="005D2CF1">
        <w:rPr>
          <w:lang w:eastAsia="zh-CN"/>
        </w:rPr>
        <w:t>6.7.3.2</w:t>
      </w:r>
      <w:r w:rsidRPr="005D2CF1">
        <w:rPr>
          <w:lang w:eastAsia="zh-CN"/>
        </w:rPr>
        <w:tab/>
        <w:t>Input Data</w:t>
      </w:r>
      <w:bookmarkEnd w:id="15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58" w:name="_Toc83212501"/>
      <w:r w:rsidRPr="005D2CF1">
        <w:rPr>
          <w:lang w:eastAsia="zh-CN"/>
        </w:rPr>
        <w:t>6.7.3.3</w:t>
      </w:r>
      <w:r w:rsidRPr="005D2CF1">
        <w:rPr>
          <w:lang w:eastAsia="zh-CN"/>
        </w:rPr>
        <w:tab/>
        <w:t>Output Analytics</w:t>
      </w:r>
      <w:bookmarkEnd w:id="15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42E447FC" w:rsidR="006D143A" w:rsidRPr="00E9603C" w:rsidRDefault="006D143A" w:rsidP="00320244">
            <w:pPr>
              <w:pStyle w:val="TAN"/>
            </w:pPr>
            <w:r>
              <w:t>NOTE 1:</w:t>
            </w:r>
            <w:r>
              <w:tab/>
              <w:t>Analytics subset that can be used in "list of analytics subsets that are requested" and "Accuracy level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DA32C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59" w:name="_Toc83212502"/>
      <w:r w:rsidRPr="005D2CF1">
        <w:rPr>
          <w:lang w:eastAsia="zh-CN"/>
        </w:rPr>
        <w:t>6.7.3.4</w:t>
      </w:r>
      <w:r w:rsidRPr="005D2CF1">
        <w:rPr>
          <w:lang w:eastAsia="zh-CN"/>
        </w:rPr>
        <w:tab/>
        <w:t>Procedures</w:t>
      </w:r>
      <w:bookmarkEnd w:id="15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0" w:name="_MON_1677931598"/>
    <w:bookmarkEnd w:id="160"/>
    <w:p w14:paraId="180CACDD" w14:textId="7CA33672" w:rsidR="00C75A6F" w:rsidRPr="005D2CF1" w:rsidRDefault="00C75A6F" w:rsidP="00C75A6F">
      <w:pPr>
        <w:pStyle w:val="TH"/>
      </w:pPr>
      <w:r w:rsidRPr="005D2CF1">
        <w:object w:dxaOrig="9924" w:dyaOrig="7666" w14:anchorId="0233CB58">
          <v:shape id="_x0000_i1084" type="#_x0000_t75" style="width:465.75pt;height:358.5pt" o:ole="">
            <v:imagedata r:id="rId109" o:title=""/>
          </v:shape>
          <o:OLEObject Type="Embed" ProgID="Word.Picture.8" ShapeID="_x0000_i1084" DrawAspect="Content" ObjectID="_1693826425" r:id="rId110"/>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41E1971F"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04662A5"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1" w:name="_Toc8321250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1"/>
    </w:p>
    <w:p w14:paraId="25597DBB" w14:textId="77777777" w:rsidR="00C24DA9" w:rsidRPr="005D2CF1" w:rsidRDefault="00C24DA9" w:rsidP="00C24DA9">
      <w:pPr>
        <w:pStyle w:val="Heading4"/>
        <w:rPr>
          <w:lang w:eastAsia="zh-CN"/>
        </w:rPr>
      </w:pPr>
      <w:bookmarkStart w:id="162" w:name="_Toc83212504"/>
      <w:r w:rsidRPr="005D2CF1">
        <w:rPr>
          <w:lang w:eastAsia="zh-CN"/>
        </w:rPr>
        <w:t>6.7.4.1</w:t>
      </w:r>
      <w:r w:rsidRPr="005D2CF1">
        <w:rPr>
          <w:lang w:eastAsia="zh-CN"/>
        </w:rPr>
        <w:tab/>
        <w:t>General</w:t>
      </w:r>
      <w:bookmarkEnd w:id="162"/>
    </w:p>
    <w:p w14:paraId="753933A4" w14:textId="620E74A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53C0CA8C" w14:textId="77777777" w:rsidR="00510090" w:rsidRPr="005D2CF1" w:rsidRDefault="00C24DA9" w:rsidP="00C24DA9">
      <w:pPr>
        <w:pStyle w:val="B1"/>
      </w:pPr>
      <w:r w:rsidRPr="005D2CF1">
        <w:t>-</w:t>
      </w:r>
      <w:r w:rsidRPr="005D2CF1">
        <w:tab/>
        <w:t>The Target of Analytics Reporting can be a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63" w:name="_Toc83212505"/>
      <w:r w:rsidRPr="005D2CF1">
        <w:rPr>
          <w:lang w:eastAsia="zh-CN"/>
        </w:rPr>
        <w:t>6.7.4.2</w:t>
      </w:r>
      <w:r w:rsidRPr="005D2CF1">
        <w:rPr>
          <w:lang w:eastAsia="zh-CN"/>
        </w:rPr>
        <w:tab/>
        <w:t>Input Data</w:t>
      </w:r>
      <w:bookmarkEnd w:id="163"/>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64" w:name="_Toc83212506"/>
      <w:r w:rsidRPr="005D2CF1">
        <w:rPr>
          <w:lang w:eastAsia="zh-CN"/>
        </w:rPr>
        <w:lastRenderedPageBreak/>
        <w:t>6.7.4.3</w:t>
      </w:r>
      <w:r w:rsidRPr="005D2CF1">
        <w:rPr>
          <w:lang w:eastAsia="zh-CN"/>
        </w:rPr>
        <w:tab/>
        <w:t>Output Analytics</w:t>
      </w:r>
      <w:bookmarkEnd w:id="16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65" w:name="_Toc83212507"/>
      <w:r w:rsidRPr="005D2CF1">
        <w:rPr>
          <w:lang w:eastAsia="zh-CN"/>
        </w:rPr>
        <w:t>6.7.4.4</w:t>
      </w:r>
      <w:r w:rsidRPr="005D2CF1">
        <w:rPr>
          <w:lang w:eastAsia="zh-CN"/>
        </w:rPr>
        <w:tab/>
        <w:t>Procedures</w:t>
      </w:r>
      <w:bookmarkEnd w:id="165"/>
    </w:p>
    <w:p w14:paraId="0A83FA3B" w14:textId="77777777" w:rsidR="00C24DA9" w:rsidRPr="005D2CF1" w:rsidRDefault="00C24DA9" w:rsidP="00C24DA9">
      <w:pPr>
        <w:pStyle w:val="Heading5"/>
      </w:pPr>
      <w:bookmarkStart w:id="166" w:name="_Toc83212508"/>
      <w:r w:rsidRPr="005D2CF1">
        <w:rPr>
          <w:lang w:eastAsia="zh-CN"/>
        </w:rPr>
        <w:t>6.7.4.4.1</w:t>
      </w:r>
      <w:r w:rsidRPr="005D2CF1">
        <w:rPr>
          <w:lang w:eastAsia="zh-CN"/>
        </w:rPr>
        <w:tab/>
        <w:t xml:space="preserve">NWDAF-assisted </w:t>
      </w:r>
      <w:r w:rsidRPr="005D2CF1">
        <w:t>expected UE behavioural analytics</w:t>
      </w:r>
      <w:bookmarkEnd w:id="166"/>
    </w:p>
    <w:p w14:paraId="04236EAC" w14:textId="77777777" w:rsidR="00C24DA9" w:rsidRPr="005D2CF1" w:rsidRDefault="00C24DA9" w:rsidP="00C24DA9">
      <w:pPr>
        <w:pStyle w:val="TH"/>
      </w:pPr>
      <w:r w:rsidRPr="005D2CF1">
        <w:object w:dxaOrig="11070" w:dyaOrig="8235" w14:anchorId="52C6B6BC">
          <v:shape id="_x0000_i1085" type="#_x0000_t75" style="width:480.75pt;height:357.75pt" o:ole="">
            <v:imagedata r:id="rId111" o:title=""/>
          </v:shape>
          <o:OLEObject Type="Embed" ProgID="Visio.Drawing.11" ShapeID="_x0000_i1085" DrawAspect="Content" ObjectID="_1693826426" r:id="rId112"/>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67" w:name="_Toc8321250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67"/>
    </w:p>
    <w:p w14:paraId="650E8B18" w14:textId="77777777" w:rsidR="00C24DA9" w:rsidRPr="005D2CF1" w:rsidRDefault="00C24DA9" w:rsidP="00C24DA9">
      <w:pPr>
        <w:pStyle w:val="Heading4"/>
        <w:rPr>
          <w:lang w:eastAsia="zh-CN"/>
        </w:rPr>
      </w:pPr>
      <w:bookmarkStart w:id="168" w:name="_Toc83212510"/>
      <w:r w:rsidRPr="005D2CF1">
        <w:rPr>
          <w:lang w:eastAsia="zh-CN"/>
        </w:rPr>
        <w:t>6.7.5.1</w:t>
      </w:r>
      <w:r w:rsidRPr="005D2CF1">
        <w:rPr>
          <w:lang w:eastAsia="zh-CN"/>
        </w:rPr>
        <w:tab/>
        <w:t>General</w:t>
      </w:r>
      <w:bookmarkEnd w:id="16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5BBE72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B16F2C">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B16F2C">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B16F2C">
            <w:pPr>
              <w:pStyle w:val="TAH"/>
            </w:pPr>
            <w:r w:rsidRPr="005D2CF1">
              <w:t>UE behaviour parameters to provide</w:t>
            </w:r>
          </w:p>
        </w:tc>
        <w:tc>
          <w:tcPr>
            <w:tcW w:w="2665" w:type="dxa"/>
            <w:shd w:val="clear" w:color="auto" w:fill="auto"/>
          </w:tcPr>
          <w:p w14:paraId="32A5CDBD" w14:textId="77777777" w:rsidR="00C24DA9" w:rsidRPr="005D2CF1" w:rsidRDefault="00C24DA9" w:rsidP="00B16F2C">
            <w:pPr>
              <w:pStyle w:val="TAH"/>
            </w:pPr>
            <w:r w:rsidRPr="005D2CF1">
              <w:t>NF for data collection</w:t>
            </w:r>
          </w:p>
        </w:tc>
      </w:tr>
      <w:tr w:rsidR="00C24DA9" w:rsidRPr="005D2CF1" w14:paraId="5FE957B4" w14:textId="77777777" w:rsidTr="00B16F2C">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B16F2C">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B16F2C">
            <w:pPr>
              <w:pStyle w:val="TAL"/>
            </w:pPr>
            <w:r w:rsidRPr="005D2CF1">
              <w:t>Expected UE Moving Trajectory</w:t>
            </w:r>
          </w:p>
          <w:p w14:paraId="5F2463F9" w14:textId="77777777" w:rsidR="00C24DA9" w:rsidRPr="005D2CF1" w:rsidRDefault="00C24DA9" w:rsidP="00B16F2C">
            <w:pPr>
              <w:pStyle w:val="TAL"/>
            </w:pPr>
            <w:r w:rsidRPr="005D2CF1">
              <w:t>Stationary Indication</w:t>
            </w:r>
          </w:p>
        </w:tc>
        <w:tc>
          <w:tcPr>
            <w:tcW w:w="2665" w:type="dxa"/>
            <w:shd w:val="clear" w:color="auto" w:fill="auto"/>
          </w:tcPr>
          <w:p w14:paraId="121C39FD" w14:textId="77777777" w:rsidR="00C24DA9" w:rsidRPr="005D2CF1" w:rsidRDefault="00C24DA9" w:rsidP="00B16F2C">
            <w:pPr>
              <w:pStyle w:val="TAC"/>
            </w:pPr>
            <w:r w:rsidRPr="005D2CF1">
              <w:t>AMF</w:t>
            </w:r>
          </w:p>
        </w:tc>
      </w:tr>
      <w:tr w:rsidR="00C24DA9" w:rsidRPr="005D2CF1" w14:paraId="70C28E9E" w14:textId="77777777" w:rsidTr="00B16F2C">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B16F2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B16F2C">
            <w:pPr>
              <w:pStyle w:val="TAL"/>
            </w:pPr>
            <w:r w:rsidRPr="005D2CF1">
              <w:t>Periodic Time</w:t>
            </w:r>
          </w:p>
          <w:p w14:paraId="73DC6DED" w14:textId="77777777" w:rsidR="00C24DA9" w:rsidRPr="005D2CF1" w:rsidRDefault="00C24DA9" w:rsidP="00B16F2C">
            <w:pPr>
              <w:pStyle w:val="TAL"/>
            </w:pPr>
            <w:r w:rsidRPr="005D2CF1">
              <w:t>Scheduled Communication Time</w:t>
            </w:r>
          </w:p>
          <w:p w14:paraId="6A7221B8" w14:textId="77777777" w:rsidR="00C24DA9" w:rsidRPr="005D2CF1" w:rsidRDefault="00C24DA9" w:rsidP="00B16F2C">
            <w:pPr>
              <w:pStyle w:val="TAL"/>
            </w:pPr>
            <w:r w:rsidRPr="005D2CF1">
              <w:t>Communication Duration Time</w:t>
            </w:r>
          </w:p>
        </w:tc>
        <w:tc>
          <w:tcPr>
            <w:tcW w:w="2665" w:type="dxa"/>
            <w:shd w:val="clear" w:color="auto" w:fill="auto"/>
          </w:tcPr>
          <w:p w14:paraId="37847D2A" w14:textId="77777777" w:rsidR="00C24DA9" w:rsidRPr="005D2CF1" w:rsidRDefault="00C24DA9" w:rsidP="00B16F2C">
            <w:pPr>
              <w:pStyle w:val="TAC"/>
            </w:pPr>
            <w:r w:rsidRPr="005D2CF1">
              <w:t>SMF</w:t>
            </w:r>
          </w:p>
        </w:tc>
      </w:tr>
      <w:tr w:rsidR="00C24DA9" w:rsidRPr="005D2CF1" w14:paraId="68C2A156" w14:textId="77777777" w:rsidTr="00B16F2C">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B16F2C">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B16F2C">
            <w:pPr>
              <w:pStyle w:val="TAL"/>
            </w:pPr>
            <w:r w:rsidRPr="005D2CF1">
              <w:t>Periodic Time</w:t>
            </w:r>
          </w:p>
          <w:p w14:paraId="6AB19B73" w14:textId="77777777" w:rsidR="00C24DA9" w:rsidRPr="005D2CF1" w:rsidRDefault="00C24DA9" w:rsidP="00B16F2C">
            <w:pPr>
              <w:pStyle w:val="TAL"/>
            </w:pPr>
            <w:r w:rsidRPr="005D2CF1">
              <w:t>Communication Duration Time</w:t>
            </w:r>
          </w:p>
          <w:p w14:paraId="3AA58D74" w14:textId="77777777" w:rsidR="00C24DA9" w:rsidRPr="005D2CF1" w:rsidRDefault="00C24DA9" w:rsidP="00B16F2C">
            <w:pPr>
              <w:pStyle w:val="TAL"/>
            </w:pPr>
            <w:r w:rsidRPr="005D2CF1">
              <w:t>Scheduled Communication Time</w:t>
            </w:r>
          </w:p>
        </w:tc>
        <w:tc>
          <w:tcPr>
            <w:tcW w:w="2665" w:type="dxa"/>
            <w:shd w:val="clear" w:color="auto" w:fill="auto"/>
          </w:tcPr>
          <w:p w14:paraId="7C306C96" w14:textId="77777777" w:rsidR="00C24DA9" w:rsidRPr="005D2CF1" w:rsidRDefault="00C24DA9" w:rsidP="00B16F2C">
            <w:pPr>
              <w:pStyle w:val="TAC"/>
            </w:pPr>
            <w:r w:rsidRPr="005D2CF1">
              <w:t>SMF</w:t>
            </w:r>
          </w:p>
        </w:tc>
      </w:tr>
      <w:tr w:rsidR="00C24DA9" w:rsidRPr="005D2CF1" w14:paraId="233B5FD6" w14:textId="77777777" w:rsidTr="00B16F2C">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B16F2C">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B16F2C">
            <w:pPr>
              <w:pStyle w:val="TAL"/>
            </w:pPr>
            <w:r w:rsidRPr="005D2CF1">
              <w:t>Periodic Time</w:t>
            </w:r>
          </w:p>
          <w:p w14:paraId="1E036712" w14:textId="77777777" w:rsidR="00C24DA9" w:rsidRPr="005D2CF1" w:rsidRDefault="00C24DA9" w:rsidP="00B16F2C">
            <w:pPr>
              <w:pStyle w:val="TAL"/>
            </w:pPr>
            <w:r w:rsidRPr="005D2CF1">
              <w:t>Communication Duration Time</w:t>
            </w:r>
          </w:p>
          <w:p w14:paraId="0395F044" w14:textId="77777777" w:rsidR="00C24DA9" w:rsidRPr="005D2CF1" w:rsidRDefault="00C24DA9" w:rsidP="00B16F2C">
            <w:pPr>
              <w:pStyle w:val="TAL"/>
            </w:pPr>
            <w:r w:rsidRPr="005D2CF1">
              <w:t>Scheduled Communication Time</w:t>
            </w:r>
          </w:p>
          <w:p w14:paraId="2A2F0233" w14:textId="77777777" w:rsidR="00C24DA9" w:rsidRPr="005D2CF1" w:rsidRDefault="00C24DA9" w:rsidP="00B16F2C">
            <w:pPr>
              <w:pStyle w:val="TAL"/>
            </w:pPr>
            <w:r w:rsidRPr="005D2CF1">
              <w:t>Scheduled Communication Type</w:t>
            </w:r>
          </w:p>
          <w:p w14:paraId="2659DDAA" w14:textId="77777777" w:rsidR="00C24DA9" w:rsidRDefault="00C24DA9" w:rsidP="00B16F2C">
            <w:pPr>
              <w:pStyle w:val="TAL"/>
            </w:pPr>
            <w:r w:rsidRPr="005D2CF1">
              <w:t>Traffic Profile</w:t>
            </w:r>
          </w:p>
          <w:p w14:paraId="6874196B" w14:textId="60998285" w:rsidR="00B31677" w:rsidRPr="005D2CF1" w:rsidRDefault="00B31677" w:rsidP="00B16F2C">
            <w:pPr>
              <w:pStyle w:val="TAL"/>
            </w:pPr>
            <w:r>
              <w:t>Expected transaction Dispersion</w:t>
            </w:r>
          </w:p>
        </w:tc>
        <w:tc>
          <w:tcPr>
            <w:tcW w:w="2665" w:type="dxa"/>
            <w:shd w:val="clear" w:color="auto" w:fill="auto"/>
          </w:tcPr>
          <w:p w14:paraId="4900153B" w14:textId="77777777" w:rsidR="00C24DA9" w:rsidRPr="005D2CF1" w:rsidRDefault="00C24DA9" w:rsidP="00B16F2C">
            <w:pPr>
              <w:pStyle w:val="TAC"/>
            </w:pPr>
            <w:r w:rsidRPr="005D2CF1">
              <w:t>SMF</w:t>
            </w:r>
          </w:p>
        </w:tc>
      </w:tr>
      <w:tr w:rsidR="00C24DA9" w:rsidRPr="005D2CF1" w14:paraId="6D54E9A2" w14:textId="77777777" w:rsidTr="00B16F2C">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B16F2C">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B16F2C">
            <w:pPr>
              <w:pStyle w:val="TAL"/>
            </w:pPr>
            <w:r w:rsidRPr="005D2CF1">
              <w:t>Periodic Time</w:t>
            </w:r>
          </w:p>
        </w:tc>
        <w:tc>
          <w:tcPr>
            <w:tcW w:w="2665" w:type="dxa"/>
            <w:shd w:val="clear" w:color="auto" w:fill="auto"/>
          </w:tcPr>
          <w:p w14:paraId="4B433BAB" w14:textId="77777777" w:rsidR="00C24DA9" w:rsidRPr="005D2CF1" w:rsidRDefault="00C24DA9" w:rsidP="00B16F2C">
            <w:pPr>
              <w:pStyle w:val="TAC"/>
            </w:pPr>
            <w:r w:rsidRPr="005D2CF1">
              <w:t>SMF</w:t>
            </w:r>
          </w:p>
        </w:tc>
      </w:tr>
      <w:tr w:rsidR="00C24DA9" w:rsidRPr="005D2CF1" w14:paraId="42DCEDC2" w14:textId="77777777" w:rsidTr="00B16F2C">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B16F2C">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B16F2C">
            <w:pPr>
              <w:pStyle w:val="TAL"/>
            </w:pPr>
            <w:r w:rsidRPr="005D2CF1">
              <w:t>Expected UE Moving Trajectory</w:t>
            </w:r>
          </w:p>
        </w:tc>
        <w:tc>
          <w:tcPr>
            <w:tcW w:w="2665" w:type="dxa"/>
            <w:shd w:val="clear" w:color="auto" w:fill="auto"/>
          </w:tcPr>
          <w:p w14:paraId="35BD867B" w14:textId="77777777" w:rsidR="00C24DA9" w:rsidRPr="005D2CF1" w:rsidRDefault="00C24DA9" w:rsidP="00B16F2C">
            <w:pPr>
              <w:pStyle w:val="TAC"/>
            </w:pPr>
            <w:r w:rsidRPr="005D2CF1">
              <w:t>AMF</w:t>
            </w:r>
          </w:p>
        </w:tc>
      </w:tr>
      <w:tr w:rsidR="00C24DA9" w:rsidRPr="005D2CF1" w14:paraId="074E0302" w14:textId="77777777" w:rsidTr="00B16F2C">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B16F2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B16F2C">
            <w:pPr>
              <w:pStyle w:val="TAL"/>
            </w:pPr>
            <w:r w:rsidRPr="005D2CF1">
              <w:t>Expected UE Moving Trajectory</w:t>
            </w:r>
          </w:p>
          <w:p w14:paraId="3BA8147F" w14:textId="77777777" w:rsidR="00C24DA9" w:rsidRPr="005D2CF1" w:rsidRDefault="00C24DA9" w:rsidP="00B16F2C">
            <w:pPr>
              <w:pStyle w:val="TAL"/>
            </w:pPr>
            <w:r w:rsidRPr="005D2CF1">
              <w:t>Stationary Indication</w:t>
            </w:r>
          </w:p>
        </w:tc>
        <w:tc>
          <w:tcPr>
            <w:tcW w:w="2665" w:type="dxa"/>
            <w:shd w:val="clear" w:color="auto" w:fill="auto"/>
          </w:tcPr>
          <w:p w14:paraId="3A270DED" w14:textId="77777777" w:rsidR="00C24DA9" w:rsidRPr="005D2CF1" w:rsidRDefault="00C24DA9" w:rsidP="00B16F2C">
            <w:pPr>
              <w:pStyle w:val="TAC"/>
            </w:pPr>
            <w:r w:rsidRPr="005D2CF1">
              <w:t>AMF</w:t>
            </w:r>
          </w:p>
        </w:tc>
      </w:tr>
    </w:tbl>
    <w:p w14:paraId="56D62942" w14:textId="77777777" w:rsidR="00C24DA9" w:rsidRPr="005D2CF1" w:rsidRDefault="00C24DA9" w:rsidP="00C24DA9">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69" w:name="_Toc83212511"/>
      <w:r w:rsidRPr="005D2CF1">
        <w:rPr>
          <w:lang w:eastAsia="zh-CN"/>
        </w:rPr>
        <w:t>6.7.5.2</w:t>
      </w:r>
      <w:r w:rsidRPr="005D2CF1">
        <w:rPr>
          <w:lang w:eastAsia="zh-CN"/>
        </w:rPr>
        <w:tab/>
        <w:t>Input Data</w:t>
      </w:r>
      <w:bookmarkEnd w:id="16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43EC4D6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0" w:name="_Toc83212512"/>
      <w:r w:rsidRPr="005D2CF1">
        <w:rPr>
          <w:lang w:eastAsia="zh-CN"/>
        </w:rPr>
        <w:t>6.7.5.3</w:t>
      </w:r>
      <w:r w:rsidRPr="005D2CF1">
        <w:rPr>
          <w:lang w:eastAsia="zh-CN"/>
        </w:rPr>
        <w:tab/>
        <w:t>Output Analytics</w:t>
      </w:r>
      <w:bookmarkEnd w:id="17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B16F2C">
        <w:tc>
          <w:tcPr>
            <w:tcW w:w="0" w:type="auto"/>
            <w:shd w:val="clear" w:color="auto" w:fill="auto"/>
          </w:tcPr>
          <w:p w14:paraId="324A9971" w14:textId="77777777" w:rsidR="00C24DA9" w:rsidRPr="005D2CF1" w:rsidRDefault="00C24DA9" w:rsidP="00B16F2C">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B16F2C">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B16F2C">
            <w:pPr>
              <w:pStyle w:val="TAH"/>
              <w:rPr>
                <w:lang w:eastAsia="zh-CN"/>
              </w:rPr>
            </w:pPr>
          </w:p>
        </w:tc>
        <w:tc>
          <w:tcPr>
            <w:tcW w:w="3395" w:type="dxa"/>
            <w:shd w:val="clear" w:color="auto" w:fill="auto"/>
          </w:tcPr>
          <w:p w14:paraId="5B61476C" w14:textId="77777777" w:rsidR="00C24DA9" w:rsidRPr="005D2CF1" w:rsidRDefault="00C24DA9" w:rsidP="00B16F2C">
            <w:pPr>
              <w:pStyle w:val="TAH"/>
              <w:rPr>
                <w:lang w:eastAsia="zh-CN"/>
              </w:rPr>
            </w:pPr>
            <w:r w:rsidRPr="005D2CF1">
              <w:rPr>
                <w:lang w:eastAsia="zh-CN"/>
              </w:rPr>
              <w:t>Actions of NFs</w:t>
            </w:r>
          </w:p>
        </w:tc>
      </w:tr>
      <w:tr w:rsidR="00C24DA9" w:rsidRPr="005D2CF1" w14:paraId="7EF6F293" w14:textId="77777777" w:rsidTr="00B16F2C">
        <w:tc>
          <w:tcPr>
            <w:tcW w:w="0" w:type="auto"/>
            <w:shd w:val="clear" w:color="auto" w:fill="auto"/>
          </w:tcPr>
          <w:p w14:paraId="4ECEC24A" w14:textId="77777777" w:rsidR="00C24DA9" w:rsidRPr="005D2CF1" w:rsidRDefault="00C24DA9" w:rsidP="00B16F2C">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B16F2C">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B16F2C">
            <w:pPr>
              <w:pStyle w:val="TAL"/>
              <w:rPr>
                <w:lang w:eastAsia="zh-CN"/>
              </w:rPr>
            </w:pPr>
          </w:p>
        </w:tc>
        <w:tc>
          <w:tcPr>
            <w:tcW w:w="3395" w:type="dxa"/>
            <w:shd w:val="clear" w:color="auto" w:fill="auto"/>
          </w:tcPr>
          <w:p w14:paraId="26720357" w14:textId="77777777" w:rsidR="00C24DA9" w:rsidRPr="005D2CF1" w:rsidRDefault="00C24DA9" w:rsidP="00B16F2C">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B16F2C">
        <w:tc>
          <w:tcPr>
            <w:tcW w:w="0" w:type="auto"/>
            <w:shd w:val="clear" w:color="auto" w:fill="auto"/>
          </w:tcPr>
          <w:p w14:paraId="62C4E6AA" w14:textId="77777777" w:rsidR="00C24DA9" w:rsidRPr="005D2CF1" w:rsidRDefault="00C24DA9" w:rsidP="00B16F2C">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B16F2C">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B16F2C">
            <w:pPr>
              <w:pStyle w:val="TAL"/>
              <w:rPr>
                <w:lang w:eastAsia="zh-CN"/>
              </w:rPr>
            </w:pPr>
          </w:p>
        </w:tc>
        <w:tc>
          <w:tcPr>
            <w:tcW w:w="3395" w:type="dxa"/>
            <w:shd w:val="clear" w:color="auto" w:fill="auto"/>
          </w:tcPr>
          <w:p w14:paraId="1448B7EB" w14:textId="77777777" w:rsidR="00C24DA9" w:rsidRPr="005D2CF1" w:rsidRDefault="00C24DA9" w:rsidP="00B16F2C">
            <w:pPr>
              <w:pStyle w:val="TAL"/>
              <w:rPr>
                <w:lang w:eastAsia="zh-CN"/>
              </w:rPr>
            </w:pPr>
            <w:r w:rsidRPr="005D2CF1">
              <w:rPr>
                <w:lang w:eastAsia="zh-CN"/>
              </w:rPr>
              <w:t>If the ping-ponging are per UE, then:</w:t>
            </w:r>
          </w:p>
          <w:p w14:paraId="44C46792" w14:textId="77777777" w:rsidR="00C24DA9" w:rsidRPr="005D2CF1" w:rsidRDefault="00C24DA9" w:rsidP="00B16F2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B16F2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B16F2C">
        <w:tc>
          <w:tcPr>
            <w:tcW w:w="0" w:type="auto"/>
            <w:shd w:val="clear" w:color="auto" w:fill="auto"/>
          </w:tcPr>
          <w:p w14:paraId="074AF581" w14:textId="77777777" w:rsidR="00C24DA9" w:rsidRPr="005D2CF1" w:rsidRDefault="00C24DA9" w:rsidP="00B16F2C">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B16F2C">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B16F2C">
            <w:pPr>
              <w:pStyle w:val="TAL"/>
              <w:rPr>
                <w:lang w:eastAsia="zh-CN"/>
              </w:rPr>
            </w:pPr>
          </w:p>
        </w:tc>
        <w:tc>
          <w:tcPr>
            <w:tcW w:w="3395" w:type="dxa"/>
            <w:shd w:val="clear" w:color="auto" w:fill="auto"/>
          </w:tcPr>
          <w:p w14:paraId="48A1F7E1" w14:textId="77777777" w:rsidR="00C24DA9" w:rsidRPr="005D2CF1" w:rsidRDefault="00C24DA9" w:rsidP="00B16F2C">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B16F2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B16F2C">
        <w:tc>
          <w:tcPr>
            <w:tcW w:w="0" w:type="auto"/>
            <w:shd w:val="clear" w:color="auto" w:fill="auto"/>
          </w:tcPr>
          <w:p w14:paraId="73B58979" w14:textId="77777777" w:rsidR="00C24DA9" w:rsidRPr="005D2CF1" w:rsidRDefault="00C24DA9" w:rsidP="00B16F2C">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B16F2C">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B16F2C">
            <w:pPr>
              <w:pStyle w:val="TAL"/>
              <w:rPr>
                <w:lang w:eastAsia="zh-CN"/>
              </w:rPr>
            </w:pPr>
          </w:p>
        </w:tc>
        <w:tc>
          <w:tcPr>
            <w:tcW w:w="3395" w:type="dxa"/>
            <w:shd w:val="clear" w:color="auto" w:fill="auto"/>
          </w:tcPr>
          <w:p w14:paraId="4CCD7DD4" w14:textId="77777777" w:rsidR="00C24DA9" w:rsidRPr="005D2CF1" w:rsidRDefault="00C24DA9" w:rsidP="00B16F2C">
            <w:pPr>
              <w:pStyle w:val="TAL"/>
              <w:rPr>
                <w:lang w:eastAsia="zh-CN"/>
              </w:rPr>
            </w:pPr>
            <w:r w:rsidRPr="005D2CF1">
              <w:rPr>
                <w:lang w:eastAsia="zh-CN"/>
              </w:rPr>
              <w:t>AMF applies MM back-off timer to the UE.</w:t>
            </w:r>
          </w:p>
        </w:tc>
      </w:tr>
      <w:tr w:rsidR="00C24DA9" w:rsidRPr="005D2CF1" w14:paraId="6861E5F0" w14:textId="77777777" w:rsidTr="00B16F2C">
        <w:tc>
          <w:tcPr>
            <w:tcW w:w="0" w:type="auto"/>
            <w:shd w:val="clear" w:color="auto" w:fill="auto"/>
          </w:tcPr>
          <w:p w14:paraId="5F1B325E" w14:textId="77777777" w:rsidR="00C24DA9" w:rsidRPr="005D2CF1" w:rsidRDefault="00C24DA9" w:rsidP="00B16F2C">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B16F2C">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B16F2C">
            <w:pPr>
              <w:pStyle w:val="TAL"/>
              <w:rPr>
                <w:lang w:eastAsia="zh-CN"/>
              </w:rPr>
            </w:pPr>
          </w:p>
        </w:tc>
        <w:tc>
          <w:tcPr>
            <w:tcW w:w="3395" w:type="dxa"/>
            <w:shd w:val="clear" w:color="auto" w:fill="auto"/>
          </w:tcPr>
          <w:p w14:paraId="3BEC61FB" w14:textId="77777777" w:rsidR="00C24DA9" w:rsidRPr="005D2CF1" w:rsidRDefault="00C24DA9" w:rsidP="00B16F2C">
            <w:pPr>
              <w:pStyle w:val="TAL"/>
              <w:rPr>
                <w:lang w:eastAsia="zh-CN"/>
              </w:rPr>
            </w:pPr>
            <w:r w:rsidRPr="005D2CF1">
              <w:rPr>
                <w:lang w:eastAsia="zh-CN"/>
              </w:rPr>
              <w:t>PCF may request SMF to release the PDU session.</w:t>
            </w:r>
          </w:p>
          <w:p w14:paraId="7677AE2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4E93F0C9" w14:textId="77777777" w:rsidTr="00B16F2C">
        <w:tc>
          <w:tcPr>
            <w:tcW w:w="0" w:type="auto"/>
            <w:shd w:val="clear" w:color="auto" w:fill="auto"/>
          </w:tcPr>
          <w:p w14:paraId="0EBF101E" w14:textId="77777777" w:rsidR="00C24DA9" w:rsidRPr="005D2CF1" w:rsidRDefault="00C24DA9" w:rsidP="00B16F2C">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B16F2C">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B16F2C">
            <w:pPr>
              <w:pStyle w:val="TAL"/>
              <w:rPr>
                <w:lang w:eastAsia="zh-CN"/>
              </w:rPr>
            </w:pPr>
          </w:p>
        </w:tc>
        <w:tc>
          <w:tcPr>
            <w:tcW w:w="3395" w:type="dxa"/>
            <w:shd w:val="clear" w:color="auto" w:fill="auto"/>
          </w:tcPr>
          <w:p w14:paraId="454DA3DB" w14:textId="77777777" w:rsidR="00C24DA9" w:rsidRPr="005D2CF1" w:rsidRDefault="00C24DA9" w:rsidP="00B16F2C">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B16F2C">
        <w:tc>
          <w:tcPr>
            <w:tcW w:w="0" w:type="auto"/>
            <w:shd w:val="clear" w:color="auto" w:fill="auto"/>
          </w:tcPr>
          <w:p w14:paraId="1C891BE6" w14:textId="77777777" w:rsidR="00C24DA9" w:rsidRPr="005D2CF1" w:rsidRDefault="00C24DA9" w:rsidP="00B16F2C">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B16F2C">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B16F2C">
            <w:pPr>
              <w:pStyle w:val="TAL"/>
              <w:rPr>
                <w:lang w:eastAsia="zh-CN"/>
              </w:rPr>
            </w:pPr>
          </w:p>
        </w:tc>
        <w:tc>
          <w:tcPr>
            <w:tcW w:w="3395" w:type="dxa"/>
            <w:shd w:val="clear" w:color="auto" w:fill="auto"/>
          </w:tcPr>
          <w:p w14:paraId="4F88B4D1" w14:textId="77777777" w:rsidR="00C24DA9" w:rsidRPr="005D2CF1" w:rsidRDefault="00C24DA9" w:rsidP="00B16F2C">
            <w:pPr>
              <w:pStyle w:val="TAL"/>
              <w:rPr>
                <w:lang w:eastAsia="zh-CN"/>
              </w:rPr>
            </w:pPr>
            <w:r w:rsidRPr="005D2CF1">
              <w:rPr>
                <w:lang w:eastAsia="zh-CN"/>
              </w:rPr>
              <w:t>AF may release the AF session.</w:t>
            </w:r>
          </w:p>
          <w:p w14:paraId="4A8DA378" w14:textId="77777777" w:rsidR="00C24DA9" w:rsidRPr="005D2CF1" w:rsidRDefault="00C24DA9" w:rsidP="00B16F2C">
            <w:pPr>
              <w:pStyle w:val="TAL"/>
              <w:rPr>
                <w:lang w:eastAsia="zh-CN"/>
              </w:rPr>
            </w:pPr>
            <w:r w:rsidRPr="005D2CF1">
              <w:rPr>
                <w:lang w:eastAsia="zh-CN"/>
              </w:rPr>
              <w:t>PCF may request SMF to release the PDU session.</w:t>
            </w:r>
          </w:p>
          <w:p w14:paraId="36C521D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75D2ADD0" w14:textId="77777777" w:rsidTr="00B16F2C">
        <w:tc>
          <w:tcPr>
            <w:tcW w:w="0" w:type="auto"/>
            <w:shd w:val="clear" w:color="auto" w:fill="auto"/>
          </w:tcPr>
          <w:p w14:paraId="75348FC1" w14:textId="77777777" w:rsidR="00C24DA9" w:rsidRPr="005D2CF1" w:rsidRDefault="00C24DA9" w:rsidP="00B16F2C">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B16F2C">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B16F2C">
            <w:pPr>
              <w:pStyle w:val="TAL"/>
              <w:rPr>
                <w:lang w:eastAsia="zh-CN"/>
              </w:rPr>
            </w:pPr>
          </w:p>
        </w:tc>
        <w:tc>
          <w:tcPr>
            <w:tcW w:w="3395" w:type="dxa"/>
            <w:shd w:val="clear" w:color="auto" w:fill="auto"/>
          </w:tcPr>
          <w:p w14:paraId="4BA07AD3" w14:textId="77777777" w:rsidR="00C24DA9" w:rsidRPr="005D2CF1" w:rsidRDefault="00C24DA9" w:rsidP="00B16F2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B16F2C">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71" w:name="_Toc83212513"/>
      <w:r w:rsidRPr="005D2CF1">
        <w:rPr>
          <w:lang w:eastAsia="zh-CN"/>
        </w:rPr>
        <w:lastRenderedPageBreak/>
        <w:t>6.7.5.4</w:t>
      </w:r>
      <w:r w:rsidRPr="005D2CF1">
        <w:rPr>
          <w:lang w:eastAsia="zh-CN"/>
        </w:rPr>
        <w:tab/>
        <w:t>Procedure</w:t>
      </w:r>
      <w:bookmarkEnd w:id="171"/>
    </w:p>
    <w:p w14:paraId="2317F456" w14:textId="77777777" w:rsidR="00C24DA9" w:rsidRPr="005D2CF1" w:rsidRDefault="00C24DA9" w:rsidP="00C24DA9">
      <w:pPr>
        <w:pStyle w:val="TH"/>
      </w:pPr>
      <w:r w:rsidRPr="005D2CF1">
        <w:rPr>
          <w:lang w:eastAsia="zh-CN"/>
        </w:rPr>
        <w:object w:dxaOrig="13241" w:dyaOrig="8020" w14:anchorId="2C5D1CDF">
          <v:shape id="_x0000_i1086" type="#_x0000_t75" style="width:481.5pt;height:294pt" o:ole="">
            <v:imagedata r:id="rId113" o:title=""/>
          </v:shape>
          <o:OLEObject Type="Embed" ProgID="Visio.Drawing.11" ShapeID="_x0000_i1086" DrawAspect="Content" ObjectID="_1693826427" r:id="rId114"/>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72"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72"/>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0FB59AD6"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can be used by the analytics consumer to limit signalling load, e.g. when the target of analytics reporting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73" w:name="_Toc83212514"/>
      <w:r w:rsidRPr="005D2CF1">
        <w:t>6.8</w:t>
      </w:r>
      <w:r w:rsidRPr="005D2CF1">
        <w:tab/>
        <w:t>User Data Congestion Analytics</w:t>
      </w:r>
      <w:bookmarkEnd w:id="173"/>
    </w:p>
    <w:p w14:paraId="45583996" w14:textId="77777777" w:rsidR="00C24DA9" w:rsidRPr="005D2CF1" w:rsidRDefault="00C24DA9" w:rsidP="00C24DA9">
      <w:pPr>
        <w:pStyle w:val="Heading3"/>
      </w:pPr>
      <w:bookmarkStart w:id="174" w:name="_Toc83212515"/>
      <w:r w:rsidRPr="005D2CF1">
        <w:t>6.8.1</w:t>
      </w:r>
      <w:r w:rsidRPr="005D2CF1">
        <w:tab/>
        <w:t>General</w:t>
      </w:r>
      <w:bookmarkEnd w:id="17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75"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75"/>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77777777" w:rsidR="00C24DA9" w:rsidRPr="005D2CF1" w:rsidRDefault="00C24DA9" w:rsidP="00C24DA9">
      <w:pPr>
        <w:pStyle w:val="B1"/>
      </w:pPr>
      <w:r w:rsidRPr="005D2CF1">
        <w:t>-</w:t>
      </w:r>
      <w:r w:rsidRPr="005D2CF1">
        <w:tab/>
        <w:t>Analytics ID set to "User Data Congestion".</w:t>
      </w:r>
    </w:p>
    <w:p w14:paraId="3665B6A2" w14:textId="6AB8634B" w:rsidR="00C24DA9" w:rsidRPr="005D2CF1" w:rsidRDefault="00C24DA9" w:rsidP="00C24DA9">
      <w:pPr>
        <w:pStyle w:val="B1"/>
      </w:pPr>
      <w:r w:rsidRPr="005D2CF1">
        <w:t>-</w:t>
      </w:r>
      <w:r w:rsidRPr="005D2CF1">
        <w:tab/>
        <w:t>Target of Analytics Reporting containing either a</w:t>
      </w:r>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51852662" w:rsidR="00C24DA9" w:rsidRPr="005D2CF1" w:rsidRDefault="00C24DA9" w:rsidP="00C24DA9">
      <w:pPr>
        <w:pStyle w:val="B1"/>
      </w:pPr>
      <w:r w:rsidRPr="005D2CF1">
        <w:t>-</w:t>
      </w:r>
      <w:r w:rsidRPr="005D2CF1">
        <w:tab/>
        <w:t>Analytics Filter Information containing:</w:t>
      </w:r>
    </w:p>
    <w:p w14:paraId="0DDAE94D" w14:textId="328351E5"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s) which restricts the area in focus (mandatory if Target Of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5D8BC856" w14:textId="064C32C4" w:rsidR="008B2351" w:rsidRDefault="008B2351" w:rsidP="00C24DA9">
      <w:pPr>
        <w:pStyle w:val="B1"/>
      </w:pPr>
      <w:r>
        <w:t>-</w:t>
      </w:r>
      <w:r>
        <w:tab/>
        <w:t>Analytics target period.</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76" w:name="_Toc83212516"/>
      <w:r w:rsidRPr="005D2CF1">
        <w:t>6.8</w:t>
      </w:r>
      <w:r w:rsidRPr="005D2CF1">
        <w:rPr>
          <w:lang w:eastAsia="zh-CN"/>
        </w:rPr>
        <w:t>.2</w:t>
      </w:r>
      <w:r w:rsidRPr="005D2CF1">
        <w:rPr>
          <w:lang w:eastAsia="zh-CN"/>
        </w:rPr>
        <w:tab/>
        <w:t>Input data</w:t>
      </w:r>
      <w:bookmarkEnd w:id="17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5413F878" w:rsidR="00C24DA9" w:rsidRPr="005D2CF1" w:rsidRDefault="00C24DA9" w:rsidP="00C24DA9">
      <w:pPr>
        <w:pStyle w:val="NO"/>
      </w:pPr>
      <w:bookmarkStart w:id="177" w:name="_Hlk4007366"/>
      <w:r w:rsidRPr="005D2CF1">
        <w:t>NOTE</w:t>
      </w:r>
      <w:r w:rsidR="00D62A66">
        <w:t> 1</w:t>
      </w:r>
      <w:r w:rsidRPr="005D2CF1">
        <w:t>:</w:t>
      </w:r>
      <w:r w:rsidRPr="005D2CF1">
        <w:tab/>
        <w:t xml:space="preserve">Performance Measurements defined in </w:t>
      </w:r>
      <w:r w:rsidR="00461895" w:rsidRPr="005D2CF1">
        <w:t>TS</w:t>
      </w:r>
      <w:r w:rsidR="00461895">
        <w:t> </w:t>
      </w:r>
      <w:r w:rsidR="00461895" w:rsidRPr="005D2CF1">
        <w:t>28.552</w:t>
      </w:r>
      <w:r w:rsidR="00461895">
        <w:t> </w:t>
      </w:r>
      <w:r w:rsidR="00461895"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77"/>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7302816D" w:rsidR="00D51919" w:rsidRDefault="00D51919" w:rsidP="00320244">
      <w:pPr>
        <w:pStyle w:val="NO"/>
        <w:rPr>
          <w:lang w:eastAsia="zh-CN"/>
        </w:rPr>
      </w:pPr>
      <w:r>
        <w:rPr>
          <w:lang w:eastAsia="zh-CN"/>
        </w:rPr>
        <w:t>NOTE 2:</w:t>
      </w:r>
      <w:r>
        <w:rPr>
          <w:lang w:eastAsia="zh-CN"/>
        </w:rPr>
        <w:tab/>
        <w:t>Care has 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78" w:name="_Toc83212517"/>
      <w:r w:rsidRPr="005D2CF1">
        <w:t>6.8</w:t>
      </w:r>
      <w:r w:rsidRPr="005D2CF1">
        <w:rPr>
          <w:lang w:eastAsia="zh-CN"/>
        </w:rPr>
        <w:t>.3</w:t>
      </w:r>
      <w:r w:rsidRPr="005D2CF1">
        <w:rPr>
          <w:lang w:eastAsia="zh-CN"/>
        </w:rPr>
        <w:tab/>
        <w:t>Output analytics</w:t>
      </w:r>
      <w:bookmarkEnd w:id="17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79" w:name="_Toc83212518"/>
      <w:r w:rsidRPr="005D2CF1">
        <w:t>6.8.4</w:t>
      </w:r>
      <w:r w:rsidRPr="005D2CF1">
        <w:tab/>
      </w:r>
      <w:r w:rsidRPr="005D2CF1">
        <w:rPr>
          <w:lang w:eastAsia="ko-KR"/>
        </w:rPr>
        <w:t>Procedures</w:t>
      </w:r>
      <w:bookmarkEnd w:id="179"/>
    </w:p>
    <w:p w14:paraId="02E1B82C" w14:textId="77777777" w:rsidR="00C24DA9" w:rsidRPr="005D2CF1" w:rsidRDefault="00C24DA9" w:rsidP="00C24DA9">
      <w:pPr>
        <w:pStyle w:val="Heading4"/>
      </w:pPr>
      <w:bookmarkStart w:id="180" w:name="_Toc83212519"/>
      <w:r w:rsidRPr="005D2CF1">
        <w:t>6.8.4.1</w:t>
      </w:r>
      <w:r w:rsidRPr="005D2CF1">
        <w:tab/>
        <w:t>Procedure for one-time or continuous reporting of analytics for user data congestion in a geographic area</w:t>
      </w:r>
      <w:bookmarkEnd w:id="180"/>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7" type="#_x0000_t75" style="width:387.75pt;height:550.5pt" o:ole="">
            <v:imagedata r:id="rId115" o:title=""/>
          </v:shape>
          <o:OLEObject Type="Embed" ProgID="Visio.Drawing.15" ShapeID="_x0000_i1087" DrawAspect="Content" ObjectID="_1693826428" r:id="rId116"/>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ED7CCA1"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008B2351">
        <w:t>, the Target for Analytics is set to "any UE"</w:t>
      </w:r>
      <w:r w:rsidR="00D62A66">
        <w:rPr>
          <w:lang w:eastAsia="zh-CN"/>
        </w:rPr>
        <w:t xml:space="preserve"> and</w:t>
      </w:r>
      <w:r w:rsidRPr="005D2CF1">
        <w:rPr>
          <w:lang w:eastAsia="zh-CN"/>
        </w:rPr>
        <w:t xml:space="preserve"> Analytics Filter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ED8D0CB"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664AD4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1" w:name="_Toc83212520"/>
      <w:r w:rsidRPr="005D2CF1">
        <w:t>6.8.4.2</w:t>
      </w:r>
      <w:r w:rsidRPr="005D2CF1">
        <w:tab/>
        <w:t>Procedure for one-time or continuous reporting of analytics for user data congestion for a specific UE</w:t>
      </w:r>
      <w:bookmarkEnd w:id="181"/>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8" type="#_x0000_t75" style="width:480pt;height:618.75pt" o:ole="">
            <v:imagedata r:id="rId117" o:title=""/>
          </v:shape>
          <o:OLEObject Type="Embed" ProgID="Visio.Drawing.15" ShapeID="_x0000_i1088" DrawAspect="Content" ObjectID="_1693826429" r:id="rId118"/>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4C8914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55C1D1E"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82" w:name="_Toc83212521"/>
      <w:r w:rsidRPr="005D2CF1">
        <w:lastRenderedPageBreak/>
        <w:t>6.9</w:t>
      </w:r>
      <w:r w:rsidRPr="005D2CF1">
        <w:tab/>
        <w:t>QoS Sustainability Analytics</w:t>
      </w:r>
      <w:bookmarkEnd w:id="182"/>
    </w:p>
    <w:p w14:paraId="34140A5B" w14:textId="77777777" w:rsidR="00C24DA9" w:rsidRPr="005D2CF1" w:rsidRDefault="00C24DA9" w:rsidP="00C24DA9">
      <w:pPr>
        <w:pStyle w:val="Heading3"/>
      </w:pPr>
      <w:bookmarkStart w:id="183" w:name="_Toc83212522"/>
      <w:r w:rsidRPr="005D2CF1">
        <w:t>6.9.1</w:t>
      </w:r>
      <w:r w:rsidRPr="005D2CF1">
        <w:tab/>
        <w:t>General</w:t>
      </w:r>
      <w:bookmarkEnd w:id="183"/>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9BA710B"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461895" w:rsidRPr="005D2CF1">
        <w:t>TS</w:t>
      </w:r>
      <w:r w:rsidR="00461895">
        <w:t> </w:t>
      </w:r>
      <w:r w:rsidR="00461895" w:rsidRPr="005D2CF1">
        <w:t>28.554</w:t>
      </w:r>
      <w:r w:rsidR="00461895">
        <w:t> </w:t>
      </w:r>
      <w:r w:rsidR="00461895"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01E43A59"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461895" w:rsidRPr="005D2CF1">
        <w:rPr>
          <w:lang w:eastAsia="zh-CN"/>
        </w:rPr>
        <w:t>TS</w:t>
      </w:r>
      <w:r w:rsidR="00461895">
        <w:rPr>
          <w:lang w:eastAsia="zh-CN"/>
        </w:rPr>
        <w:t> </w:t>
      </w:r>
      <w:r w:rsidR="00461895" w:rsidRPr="005D2CF1">
        <w:rPr>
          <w:lang w:eastAsia="zh-CN"/>
        </w:rPr>
        <w:t>28.554</w:t>
      </w:r>
      <w:r w:rsidR="00461895">
        <w:rPr>
          <w:lang w:eastAsia="zh-CN"/>
        </w:rPr>
        <w:t> </w:t>
      </w:r>
      <w:r w:rsidR="00461895"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lastRenderedPageBreak/>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84" w:name="_Toc83212523"/>
      <w:r w:rsidRPr="005D2CF1">
        <w:t>6.9</w:t>
      </w:r>
      <w:r w:rsidRPr="005D2CF1">
        <w:rPr>
          <w:lang w:eastAsia="zh-CN"/>
        </w:rPr>
        <w:t>.2</w:t>
      </w:r>
      <w:r w:rsidRPr="005D2CF1">
        <w:rPr>
          <w:lang w:eastAsia="zh-CN"/>
        </w:rPr>
        <w:tab/>
        <w:t>Input data</w:t>
      </w:r>
      <w:bookmarkEnd w:id="18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85" w:name="_Toc83212524"/>
      <w:r w:rsidRPr="005D2CF1">
        <w:t>6.9</w:t>
      </w:r>
      <w:r w:rsidRPr="005D2CF1">
        <w:rPr>
          <w:lang w:eastAsia="zh-CN"/>
        </w:rPr>
        <w:t>.3</w:t>
      </w:r>
      <w:r w:rsidRPr="005D2CF1">
        <w:rPr>
          <w:lang w:eastAsia="zh-CN"/>
        </w:rPr>
        <w:tab/>
        <w:t>Output analytics</w:t>
      </w:r>
      <w:bookmarkEnd w:id="18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77777777" w:rsidR="00C24DA9" w:rsidRPr="005D2CF1" w:rsidRDefault="00C24DA9" w:rsidP="00B16F2C">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77777777" w:rsidR="00C24DA9" w:rsidRPr="005D2CF1" w:rsidRDefault="00C24DA9" w:rsidP="00B16F2C">
            <w:pPr>
              <w:pStyle w:val="TAL"/>
            </w:pPr>
            <w:r w:rsidRPr="005D2CF1">
              <w:t>The Reporting Threshold(s) that are met or exceeded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86" w:name="_Toc83212525"/>
      <w:r w:rsidRPr="005D2CF1">
        <w:lastRenderedPageBreak/>
        <w:t>6.9.4</w:t>
      </w:r>
      <w:r w:rsidRPr="005D2CF1">
        <w:tab/>
      </w:r>
      <w:r w:rsidRPr="005D2CF1">
        <w:rPr>
          <w:lang w:eastAsia="ko-KR"/>
        </w:rPr>
        <w:t>Procedures</w:t>
      </w:r>
      <w:bookmarkEnd w:id="186"/>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9" type="#_x0000_t75" style="width:267.75pt;height:235.5pt" o:ole="">
            <v:imagedata r:id="rId119" o:title=""/>
          </v:shape>
          <o:OLEObject Type="Embed" ProgID="Visio.Drawing.11" ShapeID="_x0000_i1089" DrawAspect="Content" ObjectID="_1693826430" r:id="rId120"/>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87" w:name="_Toc83212526"/>
      <w:r>
        <w:t>6.10</w:t>
      </w:r>
      <w:r>
        <w:tab/>
        <w:t>Dispersion Analytics</w:t>
      </w:r>
      <w:bookmarkEnd w:id="187"/>
    </w:p>
    <w:p w14:paraId="4E6970CE" w14:textId="69001FC6" w:rsidR="00595EE0" w:rsidRDefault="00595EE0" w:rsidP="00595EE0">
      <w:pPr>
        <w:pStyle w:val="Heading3"/>
      </w:pPr>
      <w:bookmarkStart w:id="188" w:name="_Toc83212527"/>
      <w:r>
        <w:t>6.10.1</w:t>
      </w:r>
      <w:r>
        <w:tab/>
        <w:t>General</w:t>
      </w:r>
      <w:bookmarkEnd w:id="18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lastRenderedPageBreak/>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506D2549" w:rsidR="00595EE0" w:rsidRDefault="00595EE0" w:rsidP="00320244">
      <w:pPr>
        <w:pStyle w:val="B1"/>
      </w:pPr>
      <w:r>
        <w:t>-</w:t>
      </w:r>
      <w:r>
        <w:tab/>
        <w:t>Analytics ID set to "Dispersion Analytics"</w:t>
      </w:r>
      <w:r w:rsidR="00006671">
        <w:t>;</w:t>
      </w:r>
    </w:p>
    <w:p w14:paraId="71A65EF5" w14:textId="3859399C" w:rsidR="00595EE0" w:rsidRDefault="00595EE0" w:rsidP="00320244">
      <w:pPr>
        <w:pStyle w:val="B1"/>
      </w:pPr>
      <w:r>
        <w:t>-</w:t>
      </w:r>
      <w:r>
        <w:tab/>
        <w:t>Target of analytics reporting: single UE, any UE, or a group of UEs</w:t>
      </w:r>
      <w:r w:rsidR="0095211A">
        <w:t>. "Any UE" is only supported in combination with Analytics Filter Information S-NSSAI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77777777" w:rsidR="002620D3" w:rsidRDefault="002620D3" w:rsidP="00320244">
      <w:pPr>
        <w:pStyle w:val="B1"/>
      </w:pPr>
      <w:r>
        <w:t>-</w:t>
      </w:r>
      <w:r>
        <w:tab/>
        <w:t>Accuracy level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33632AF2" w:rsidR="00595EE0" w:rsidRDefault="00595EE0" w:rsidP="00320244">
      <w:pPr>
        <w:pStyle w:val="NO"/>
      </w:pPr>
      <w:r>
        <w:lastRenderedPageBreak/>
        <w:t>NOTE</w:t>
      </w:r>
      <w:r w:rsidR="00B31677">
        <w:t> 2</w:t>
      </w:r>
      <w:r>
        <w:t>:</w:t>
      </w:r>
      <w:r>
        <w:tab/>
        <w:t xml:space="preserve">Care must 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89" w:name="_Toc83212528"/>
      <w:r>
        <w:t>6.10.2</w:t>
      </w:r>
      <w:r>
        <w:tab/>
        <w:t>Input Data</w:t>
      </w:r>
      <w:bookmarkEnd w:id="18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lastRenderedPageBreak/>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lastRenderedPageBreak/>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5A0B07E"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461895">
        <w:t>TS</w:t>
      </w:r>
      <w:r w:rsidR="00461895">
        <w:t> </w:t>
      </w:r>
      <w:r w:rsidR="00461895">
        <w:t>24.501</w:t>
      </w:r>
      <w:r w:rsidR="00461895">
        <w:t> </w:t>
      </w:r>
      <w:r w:rsidR="00461895">
        <w:t>[</w:t>
      </w:r>
      <w:r>
        <w:t>23].</w:t>
      </w:r>
    </w:p>
    <w:p w14:paraId="298F10F5" w14:textId="5BBFB8E8" w:rsidR="00934696" w:rsidRDefault="00934696" w:rsidP="00F0713C">
      <w:pPr>
        <w:pStyle w:val="NO"/>
      </w:pPr>
      <w:r>
        <w:t>NOTE </w:t>
      </w:r>
      <w:r w:rsidR="00B31677">
        <w:t>4</w:t>
      </w:r>
      <w:r>
        <w:t>:</w:t>
      </w:r>
      <w:r>
        <w:tab/>
        <w:t xml:space="preserve">The Namf_EventExposure and Nsmf_EventExposure services in clauses 5.2.2.3 and 5.2.8.3 of </w:t>
      </w:r>
      <w:r w:rsidR="00461895">
        <w:t>TS</w:t>
      </w:r>
      <w:r w:rsidR="00461895">
        <w:t> </w:t>
      </w:r>
      <w:r w:rsidR="00461895">
        <w:t>23.502</w:t>
      </w:r>
      <w:r w:rsidR="00461895">
        <w:t> </w:t>
      </w:r>
      <w:r w:rsidR="00461895">
        <w:t>[</w:t>
      </w:r>
      <w:r>
        <w:t>3] provide the required transactions information.</w:t>
      </w:r>
    </w:p>
    <w:p w14:paraId="121CCE06" w14:textId="77777777" w:rsidR="00595EE0" w:rsidRDefault="00595EE0" w:rsidP="00320244">
      <w:pPr>
        <w:pStyle w:val="Heading3"/>
      </w:pPr>
      <w:bookmarkStart w:id="190" w:name="_Toc83212529"/>
      <w:r>
        <w:t>6.10.3</w:t>
      </w:r>
      <w:r>
        <w:tab/>
        <w:t>Output Analytics</w:t>
      </w:r>
      <w:bookmarkEnd w:id="190"/>
    </w:p>
    <w:p w14:paraId="70ED872C" w14:textId="336228CE" w:rsidR="00006671" w:rsidRDefault="00006671" w:rsidP="00006671">
      <w:pPr>
        <w:pStyle w:val="Heading4"/>
      </w:pPr>
      <w:bookmarkStart w:id="191" w:name="_Toc83212530"/>
      <w:r>
        <w:t>6.10.3.0</w:t>
      </w:r>
      <w:r>
        <w:tab/>
        <w:t>General</w:t>
      </w:r>
      <w:bookmarkEnd w:id="19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92" w:name="_Toc83212531"/>
      <w:r>
        <w:t>6.10.3.1</w:t>
      </w:r>
      <w:r>
        <w:tab/>
        <w:t xml:space="preserve">Data </w:t>
      </w:r>
      <w:r w:rsidR="00220F2B">
        <w:t xml:space="preserve">Volume </w:t>
      </w:r>
      <w:r>
        <w:t>Dispersion Analy</w:t>
      </w:r>
      <w:r w:rsidR="00220F2B">
        <w:t>tics</w:t>
      </w:r>
      <w:bookmarkEnd w:id="192"/>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36B5FED2" w:rsidR="00595EE0" w:rsidRPr="00E9603C" w:rsidRDefault="00595EE0" w:rsidP="00595EE0">
            <w:pPr>
              <w:pStyle w:val="TAL"/>
            </w:pPr>
            <w:r w:rsidRPr="00E9603C">
              <w:t xml:space="preserve">      &gt;&gt; Application ID (</w:t>
            </w:r>
            <w:r w:rsidR="00B31677">
              <w:t>0</w:t>
            </w:r>
            <w:r w:rsidRPr="00E9603C">
              <w:t>..max)</w:t>
            </w:r>
          </w:p>
        </w:tc>
        <w:tc>
          <w:tcPr>
            <w:tcW w:w="5670" w:type="dxa"/>
          </w:tcPr>
          <w:p w14:paraId="5BDC653A" w14:textId="54E6BB07"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A6EC3FC"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77777777" w:rsidR="003960E2" w:rsidRDefault="003960E2" w:rsidP="00320244">
            <w:pPr>
              <w:pStyle w:val="TAN"/>
            </w:pPr>
            <w:r>
              <w:t>NOTE 4:</w:t>
            </w:r>
            <w:r>
              <w:tab/>
              <w:t>This information element is an analytics subset that can be used in "list of analytics subsets that are requested" and "accuracy level per analytics subset".</w:t>
            </w:r>
          </w:p>
          <w:p w14:paraId="40CB8FBB" w14:textId="77777777" w:rsidR="00220F2B" w:rsidRDefault="00220F2B" w:rsidP="00320244">
            <w:pPr>
              <w:pStyle w:val="TAN"/>
            </w:pPr>
            <w:r>
              <w:t>NOTE 5:</w:t>
            </w:r>
            <w:r>
              <w:tab/>
              <w:t>This parameter is only provided for target of analytics reporting set to single UE.</w:t>
            </w:r>
          </w:p>
          <w:p w14:paraId="5E2CA558" w14:textId="651ED509" w:rsidR="00B31677" w:rsidRPr="00E9603C" w:rsidRDefault="00B31677" w:rsidP="00320244">
            <w:pPr>
              <w:pStyle w:val="TAN"/>
            </w:pPr>
            <w:r>
              <w:t>NOTE 6:</w:t>
            </w:r>
            <w:r>
              <w:tab/>
              <w:t>When Application ID is not included in the input, cardinality is zero and data volume dispersed is provided per UE location.</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7EFD8D56" w:rsidR="00595EE0" w:rsidRPr="00E9603C" w:rsidRDefault="00595EE0" w:rsidP="00595EE0">
            <w:pPr>
              <w:pStyle w:val="TAL"/>
            </w:pPr>
            <w:r w:rsidRPr="00E9603C">
              <w:t xml:space="preserve">      &gt;&gt; Application ID (</w:t>
            </w:r>
            <w:r w:rsidR="00B31677">
              <w:t>0</w:t>
            </w:r>
            <w:r w:rsidRPr="00E9603C">
              <w:t>..max)</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82D8CF4" w:rsidR="00595EE0" w:rsidRDefault="00595EE0" w:rsidP="00B16F2C">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77777777" w:rsidR="003960E2" w:rsidRDefault="003960E2">
            <w:pPr>
              <w:pStyle w:val="TAN"/>
            </w:pPr>
            <w:r>
              <w:t>NOTE 4:</w:t>
            </w:r>
            <w:r>
              <w:tab/>
              <w:t>This information element is an analytics subset that can be used in "list of analytics subsets that are requested" and "accuracy level per analytics subset".</w:t>
            </w:r>
          </w:p>
          <w:p w14:paraId="1DFD73F5" w14:textId="77777777" w:rsidR="00220F2B" w:rsidRDefault="00220F2B">
            <w:pPr>
              <w:pStyle w:val="TAN"/>
            </w:pPr>
            <w:r>
              <w:t>NOTE 5:</w:t>
            </w:r>
            <w:r>
              <w:tab/>
              <w:t>This parameter is only provided for target of analytics reporting set to single UE.</w:t>
            </w:r>
          </w:p>
          <w:p w14:paraId="3861E391" w14:textId="4978646E" w:rsidR="00B31677" w:rsidRPr="00E9603C" w:rsidRDefault="00B31677">
            <w:pPr>
              <w:pStyle w:val="TAN"/>
            </w:pPr>
            <w:r>
              <w:t>NOTE 6:</w:t>
            </w:r>
            <w:r>
              <w:tab/>
              <w:t>When Application ID is not included in the input, cardinality is zero and data volume dispersion prediction is provided per UE location.</w:t>
            </w:r>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48959B2"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60240E48"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0D2414F"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0A061C68" w14:textId="77777777" w:rsidR="00220F2B" w:rsidRDefault="00220F2B" w:rsidP="00595EE0">
            <w:pPr>
              <w:pStyle w:val="TAN"/>
            </w:pPr>
            <w:r>
              <w:t>NOTE 4:</w:t>
            </w:r>
            <w:r>
              <w:tab/>
              <w:t>This parameter is only provided for target of analytics reporting set to single UE.</w:t>
            </w:r>
          </w:p>
          <w:p w14:paraId="30115879" w14:textId="6A70F83F" w:rsidR="00B31677" w:rsidRPr="00E9603C" w:rsidRDefault="00B31677" w:rsidP="00595EE0">
            <w:pPr>
              <w:pStyle w:val="TAN"/>
            </w:pPr>
            <w:r>
              <w:t>NOTE 5:</w:t>
            </w:r>
            <w:r>
              <w:tab/>
              <w:t>When Application ID is not included in the input, cardinality is zero and data volume dispersed is provided per slice.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694522E1"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6244CBAD"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C867E78"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587B42B8" w14:textId="77777777" w:rsidR="00220F2B" w:rsidRDefault="00220F2B" w:rsidP="00595EE0">
            <w:pPr>
              <w:pStyle w:val="TAN"/>
            </w:pPr>
            <w:r>
              <w:t>NOTE 4:</w:t>
            </w:r>
            <w:r>
              <w:tab/>
              <w:t>This parameter is only provided for target of analytics reporting set to single UE.</w:t>
            </w:r>
          </w:p>
          <w:p w14:paraId="0EF1FDEB" w14:textId="7AD750B2" w:rsidR="00B31677" w:rsidRPr="00E9603C" w:rsidRDefault="00B31677" w:rsidP="00595EE0">
            <w:pPr>
              <w:pStyle w:val="TAN"/>
            </w:pPr>
            <w:r>
              <w:t>NOTE 5:</w:t>
            </w:r>
            <w:r>
              <w:tab/>
              <w:t>When Application ID is not included in the input, cardinality is zero and data volume dispersion prediction is provided per slice.</w:t>
            </w:r>
          </w:p>
        </w:tc>
      </w:tr>
    </w:tbl>
    <w:p w14:paraId="41C05EFC" w14:textId="77777777" w:rsidR="00595EE0" w:rsidRPr="005D2CF1" w:rsidRDefault="00595EE0" w:rsidP="00595EE0">
      <w:pPr>
        <w:pStyle w:val="FP"/>
        <w:rPr>
          <w:lang w:eastAsia="zh-CN"/>
        </w:rPr>
      </w:pPr>
    </w:p>
    <w:p w14:paraId="177B3456" w14:textId="1CDD6492" w:rsidR="0095211A" w:rsidRDefault="0095211A" w:rsidP="0095211A">
      <w:r>
        <w:t>When the Target of analytics reporting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93" w:name="_Toc83212532"/>
      <w:r>
        <w:t>6.10.3.2</w:t>
      </w:r>
      <w:r>
        <w:tab/>
        <w:t>Transactions Dispersion Analy</w:t>
      </w:r>
      <w:r w:rsidR="00220F2B">
        <w:t>tics</w:t>
      </w:r>
      <w:bookmarkEnd w:id="193"/>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1FED5950"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0BA8CEDD" w14:textId="6EB7D515" w:rsidR="00220F2B" w:rsidRPr="00E9603C" w:rsidRDefault="00220F2B" w:rsidP="00595EE0">
            <w:pPr>
              <w:pStyle w:val="TAN"/>
            </w:pPr>
            <w:r>
              <w:t>NOTE 5:</w:t>
            </w:r>
            <w:r>
              <w:tab/>
              <w:t>This parameter is only provided for target of analytics reporting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E3C9B7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189684FD" w14:textId="5B5A2303" w:rsidR="00220F2B" w:rsidRPr="00E9603C" w:rsidRDefault="00220F2B" w:rsidP="00595EE0">
            <w:pPr>
              <w:pStyle w:val="TAN"/>
            </w:pPr>
            <w:r>
              <w:t>NOTE 5:</w:t>
            </w:r>
            <w:r>
              <w:tab/>
              <w:t>This parameter is only provided for target of analytics reporting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700547B4"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67AB34E1" w14:textId="1F8C6F65" w:rsidR="00220F2B" w:rsidRPr="00E9603C" w:rsidRDefault="00220F2B" w:rsidP="00595EE0">
            <w:pPr>
              <w:pStyle w:val="TAN"/>
            </w:pPr>
            <w:r>
              <w:t>NOTE 4:</w:t>
            </w:r>
            <w:r>
              <w:tab/>
              <w:t>This parameter is only provided for target of analytics reporting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F59088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40CE5A33" w14:textId="41CFB92F" w:rsidR="00220F2B" w:rsidRPr="00E9603C" w:rsidRDefault="00220F2B" w:rsidP="00595EE0">
            <w:pPr>
              <w:pStyle w:val="TAN"/>
            </w:pPr>
            <w:r>
              <w:t>NOTE 4:</w:t>
            </w:r>
            <w:r>
              <w:tab/>
              <w:t>This parameter is only provided for target of analytics reporting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94" w:name="_Toc83212533"/>
      <w:r>
        <w:lastRenderedPageBreak/>
        <w:t>6.10.4</w:t>
      </w:r>
      <w:r>
        <w:tab/>
        <w:t>Dispersion Analytic Procedure</w:t>
      </w:r>
      <w:bookmarkEnd w:id="194"/>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90" type="#_x0000_t75" style="width:479.25pt;height:527.25pt" o:ole="">
            <v:imagedata r:id="rId121" o:title=""/>
          </v:shape>
          <o:OLEObject Type="Embed" ProgID="Visio.Drawing.15" ShapeID="_x0000_i1090" DrawAspect="Content" ObjectID="_1693826431" r:id="rId122"/>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062F16A2"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is set to "Data</w:t>
      </w:r>
      <w:r w:rsidR="00220F2B">
        <w:t xml:space="preserve"> Volume</w:t>
      </w:r>
      <w:r>
        <w:t xml:space="preserve"> Dispersion Analytics" (D</w:t>
      </w:r>
      <w:r w:rsidR="00220F2B">
        <w:t>V</w:t>
      </w:r>
      <w:r>
        <w:t>DA) or "Transactions Dispersion Analytics" (TDA) and analytic filter information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 xml:space="preserve">If the request is authorized, and in order to provide the requested analytics, the NWDAF may subscribe to events with all the serving AMFs, SMFs of the requested UE(s) for notification of location changes or a slice change (a </w:t>
      </w:r>
      <w:r>
        <w:lastRenderedPageBreak/>
        <w:t>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95" w:name="_Toc83212534"/>
      <w:r>
        <w:t>6.11</w:t>
      </w:r>
      <w:r>
        <w:tab/>
        <w:t>WLAN performance analytics</w:t>
      </w:r>
      <w:bookmarkEnd w:id="195"/>
    </w:p>
    <w:p w14:paraId="41BE8B1D" w14:textId="77777777" w:rsidR="00D62A66" w:rsidRDefault="00D62A66" w:rsidP="00320244">
      <w:pPr>
        <w:pStyle w:val="Heading3"/>
      </w:pPr>
      <w:bookmarkStart w:id="196" w:name="_Toc83212535"/>
      <w:r>
        <w:t>6.11.1</w:t>
      </w:r>
      <w:r>
        <w:tab/>
        <w:t>General</w:t>
      </w:r>
      <w:bookmarkEnd w:id="196"/>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468364FB" w:rsidR="00D62A66" w:rsidRDefault="00D62A66" w:rsidP="00D62A66">
      <w:r>
        <w:t xml:space="preserve">If a service consumer is PCF, the WLAN performance analytics can be used to update WLANSP as defined in </w:t>
      </w:r>
      <w:r w:rsidR="00461895">
        <w:t>TS</w:t>
      </w:r>
      <w:r w:rsidR="00461895">
        <w:t> </w:t>
      </w:r>
      <w:r w:rsidR="00461895">
        <w:t>23.503</w:t>
      </w:r>
      <w:r w:rsidR="00461895">
        <w:t> </w:t>
      </w:r>
      <w:r w:rsidR="00461895">
        <w:t>[</w:t>
      </w:r>
      <w:r>
        <w:t>4].</w:t>
      </w:r>
    </w:p>
    <w:p w14:paraId="70F1465B" w14:textId="77777777" w:rsidR="00D62A66" w:rsidRDefault="00D62A66" w:rsidP="00D62A66">
      <w:r>
        <w:t>The consumer of these analytics may indicate in the request or subscription:</w:t>
      </w:r>
    </w:p>
    <w:p w14:paraId="70F43EFF" w14:textId="47DD304D" w:rsidR="00D62A66" w:rsidRDefault="00D62A66" w:rsidP="00320244">
      <w:pPr>
        <w:pStyle w:val="B1"/>
      </w:pPr>
      <w:r>
        <w:t>-</w:t>
      </w:r>
      <w:r>
        <w:tab/>
        <w:t>Analytics ID set to "WLAN performance"</w:t>
      </w:r>
      <w:r w:rsidR="003960E2">
        <w:t>;</w:t>
      </w:r>
    </w:p>
    <w:p w14:paraId="5925A38F" w14:textId="0B92C6A1" w:rsidR="00D62A66" w:rsidRDefault="00D62A66" w:rsidP="00320244">
      <w:pPr>
        <w:pStyle w:val="B1"/>
      </w:pPr>
      <w:r>
        <w:t>-</w:t>
      </w:r>
      <w:r>
        <w:tab/>
        <w:t>Target of Analytics Reporting: a UE, a group of UEs, or any UE</w:t>
      </w:r>
      <w:r w:rsidR="003960E2">
        <w:t>;</w:t>
      </w:r>
    </w:p>
    <w:p w14:paraId="36ED1E51" w14:textId="77777777" w:rsidR="00D62A66" w:rsidRDefault="00D62A66" w:rsidP="00320244">
      <w:pPr>
        <w:pStyle w:val="B1"/>
      </w:pPr>
      <w:r>
        <w:t>-</w:t>
      </w:r>
      <w:r>
        <w:tab/>
        <w:t>Analytics Filter Information containing:</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lastRenderedPageBreak/>
        <w:t>-</w:t>
      </w:r>
      <w:r>
        <w:tab/>
        <w:t>Preferred level of accuracy of the analytics</w:t>
      </w:r>
      <w:r w:rsidR="003960E2">
        <w:t>;</w:t>
      </w:r>
    </w:p>
    <w:p w14:paraId="6BE7C1F1" w14:textId="77777777" w:rsidR="003960E2" w:rsidRDefault="003960E2" w:rsidP="00320244">
      <w:pPr>
        <w:pStyle w:val="B1"/>
      </w:pPr>
      <w:r>
        <w:t>-</w:t>
      </w:r>
      <w:r>
        <w:tab/>
        <w:t>Accuracy level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97" w:name="_Toc83212536"/>
      <w:r>
        <w:t>6.11.2</w:t>
      </w:r>
      <w:r>
        <w:tab/>
        <w:t>Input Data</w:t>
      </w:r>
      <w:bookmarkEnd w:id="197"/>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30B049C4"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461895">
        <w:t>TS</w:t>
      </w:r>
      <w:r w:rsidR="00461895">
        <w:t> </w:t>
      </w:r>
      <w:r w:rsidR="00461895">
        <w:t>37.320</w:t>
      </w:r>
      <w:r w:rsidR="00461895">
        <w:t> </w:t>
      </w:r>
      <w:r w:rsidR="00461895">
        <w:t>[</w:t>
      </w:r>
      <w:r>
        <w:t>20]. It is assumed that not all UEs support MDT WLAN measurements. The PLMNs supporting WLAN analytics must allow MDT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198" w:name="_Toc83212537"/>
      <w:r>
        <w:t>6.11.3</w:t>
      </w:r>
      <w:r>
        <w:tab/>
        <w:t>Output Analytics</w:t>
      </w:r>
      <w:bookmarkEnd w:id="19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7EA3A55D"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638262AB"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99" w:name="_Toc83212538"/>
      <w:r>
        <w:lastRenderedPageBreak/>
        <w:t>6.11.4</w:t>
      </w:r>
      <w:r>
        <w:tab/>
        <w:t>Procedures</w:t>
      </w:r>
      <w:bookmarkEnd w:id="199"/>
    </w:p>
    <w:p w14:paraId="4A8A581D" w14:textId="7CE627DD" w:rsidR="00D62A66" w:rsidRDefault="00D62A66" w:rsidP="00D62A66">
      <w:pPr>
        <w:pStyle w:val="TH"/>
      </w:pPr>
      <w:r w:rsidRPr="004400E7">
        <w:object w:dxaOrig="9075" w:dyaOrig="8731" w14:anchorId="098CE2D1">
          <v:shape id="_x0000_i1091" type="#_x0000_t75" style="width:383.25pt;height:368.25pt" o:ole="">
            <v:imagedata r:id="rId123" o:title=""/>
          </v:shape>
          <o:OLEObject Type="Embed" ProgID="Visio.Drawing.11" ShapeID="_x0000_i1091" DrawAspect="Content" ObjectID="_1693826432" r:id="rId124"/>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172D232" w:rsidR="00D62A66" w:rsidRDefault="00D62A66" w:rsidP="00320244">
      <w:pPr>
        <w:pStyle w:val="B1"/>
      </w:pPr>
      <w:r>
        <w:t>1.</w:t>
      </w:r>
      <w:r>
        <w:tab/>
        <w:t>The consumer NF sends a request to the NWDAF for WLAN performance analytics using either the Nnwdaf_AnalyticsInfo or Nnwdaf_AnalyticsSubscription service. The Analytics ID is set to WLAN performance, the target for analytics and the analytics filters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0" w:name="_Toc83212539"/>
      <w:r>
        <w:t>6.12</w:t>
      </w:r>
      <w:r>
        <w:tab/>
        <w:t>Session Management Congestion Control Experience Analytics</w:t>
      </w:r>
      <w:bookmarkEnd w:id="200"/>
    </w:p>
    <w:p w14:paraId="6BC5CE3E" w14:textId="77777777" w:rsidR="003559E3" w:rsidRDefault="003559E3" w:rsidP="00320244">
      <w:pPr>
        <w:pStyle w:val="Heading3"/>
      </w:pPr>
      <w:bookmarkStart w:id="201" w:name="_Toc83212540"/>
      <w:r>
        <w:t>6.12.1</w:t>
      </w:r>
      <w:r>
        <w:tab/>
        <w:t>General</w:t>
      </w:r>
      <w:bookmarkEnd w:id="201"/>
    </w:p>
    <w:p w14:paraId="3013079E" w14:textId="439202A4" w:rsidR="003559E3" w:rsidRDefault="003559E3" w:rsidP="003559E3">
      <w:r>
        <w:t xml:space="preserve">According to the Session Management Congestion Control (SMCC) mechanisms, i.e. DNN based congestion control defined in clause 5.19.7.3 of </w:t>
      </w:r>
      <w:r w:rsidR="00461895">
        <w:t>TS</w:t>
      </w:r>
      <w:r w:rsidR="00461895">
        <w:t> </w:t>
      </w:r>
      <w:r w:rsidR="00461895">
        <w:t>23.501</w:t>
      </w:r>
      <w:r w:rsidR="00461895">
        <w:t> </w:t>
      </w:r>
      <w:r w:rsidR="00461895">
        <w:t>[</w:t>
      </w:r>
      <w:r>
        <w:t xml:space="preserve">2] and S-NSSAI based congestion control defined in clause 5.19.7.4 of </w:t>
      </w:r>
      <w:r w:rsidR="00461895">
        <w:t>TS</w:t>
      </w:r>
      <w:r w:rsidR="00461895">
        <w:t> </w:t>
      </w:r>
      <w:r w:rsidR="00461895">
        <w:t>23.501</w:t>
      </w:r>
      <w:r w:rsidR="00461895">
        <w:t> </w:t>
      </w:r>
      <w:r w:rsidR="00461895">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77777777" w:rsidR="003559E3" w:rsidRDefault="003559E3" w:rsidP="00320244">
      <w:pPr>
        <w:pStyle w:val="B1"/>
      </w:pPr>
      <w:r>
        <w:t>-</w:t>
      </w:r>
      <w:r>
        <w:tab/>
        <w:t>Analytics ID set to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77777777" w:rsidR="003559E3" w:rsidRDefault="003559E3" w:rsidP="00320244">
      <w:pPr>
        <w:pStyle w:val="B1"/>
      </w:pPr>
      <w:r>
        <w:t>-</w:t>
      </w:r>
      <w:r>
        <w:tab/>
        <w:t>Analytics Filter Information containing:</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02" w:name="_Toc83212541"/>
      <w:r>
        <w:t>6.12.2</w:t>
      </w:r>
      <w:r>
        <w:tab/>
        <w:t>Input Data</w:t>
      </w:r>
      <w:bookmarkEnd w:id="202"/>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03" w:name="_Toc83212542"/>
      <w:r>
        <w:t>6.12.3</w:t>
      </w:r>
      <w:r>
        <w:tab/>
        <w:t>Output Analytics</w:t>
      </w:r>
      <w:bookmarkEnd w:id="20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04" w:name="_Toc83212543"/>
      <w:r>
        <w:t>6.12.4</w:t>
      </w:r>
      <w:r>
        <w:tab/>
        <w:t>Procedures</w:t>
      </w:r>
      <w:bookmarkEnd w:id="204"/>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92" type="#_x0000_t75" style="width:380.25pt;height:197.25pt" o:ole="">
            <v:imagedata r:id="rId125" o:title=""/>
          </v:shape>
          <o:OLEObject Type="Embed" ProgID="Visio.Drawing.11" ShapeID="_x0000_i1092" DrawAspect="Content" ObjectID="_1693826433" r:id="rId126"/>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05" w:name="_Toc83212544"/>
      <w:r>
        <w:t>6.13</w:t>
      </w:r>
      <w:r>
        <w:tab/>
        <w:t>Redundant Transmission Experience related analytics</w:t>
      </w:r>
      <w:bookmarkEnd w:id="205"/>
    </w:p>
    <w:p w14:paraId="0D2A8353" w14:textId="77777777" w:rsidR="003559E3" w:rsidRDefault="003559E3" w:rsidP="00320244">
      <w:pPr>
        <w:pStyle w:val="Heading3"/>
      </w:pPr>
      <w:bookmarkStart w:id="206" w:name="_Toc83212545"/>
      <w:r>
        <w:t>6.13.1</w:t>
      </w:r>
      <w:r>
        <w:tab/>
        <w:t>General</w:t>
      </w:r>
      <w:bookmarkEnd w:id="206"/>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77777777" w:rsidR="003559E3" w:rsidRDefault="003559E3" w:rsidP="00320244">
      <w:pPr>
        <w:pStyle w:val="B1"/>
      </w:pPr>
      <w:r>
        <w:t>-</w:t>
      </w:r>
      <w:r>
        <w:tab/>
        <w:t>The Target of Analytics Reporting can be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07" w:name="_Toc83212546"/>
      <w:r>
        <w:t>6.13.2</w:t>
      </w:r>
      <w:r>
        <w:tab/>
        <w:t>Input Data</w:t>
      </w:r>
      <w:bookmarkEnd w:id="207"/>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1375FC8A" w:rsidR="003559E3" w:rsidRDefault="003559E3" w:rsidP="003559E3">
      <w:r>
        <w:t xml:space="preserve">Additionally, the NWDAF collects the following input (see Table 6.13.2-1 and Table 6.13.2-2) according to existing measurements defined in clause 5.33.3 QoS Monitoring to Assist URLLC Service of </w:t>
      </w:r>
      <w:r w:rsidR="00461895">
        <w:t>TS</w:t>
      </w:r>
      <w:r w:rsidR="00461895">
        <w:t> </w:t>
      </w:r>
      <w:r w:rsidR="00461895">
        <w:t>23.501</w:t>
      </w:r>
      <w:r w:rsidR="00461895">
        <w:t> </w:t>
      </w:r>
      <w:r w:rsidR="00461895">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08" w:name="_Toc83212547"/>
      <w:r>
        <w:t>6.13.3</w:t>
      </w:r>
      <w:r>
        <w:tab/>
        <w:t>Output Analytics</w:t>
      </w:r>
      <w:bookmarkEnd w:id="20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09" w:name="_Toc83212548"/>
      <w:r>
        <w:t>6.13.4</w:t>
      </w:r>
      <w:r>
        <w:tab/>
        <w:t>Procedures</w:t>
      </w:r>
      <w:bookmarkEnd w:id="209"/>
    </w:p>
    <w:p w14:paraId="1485CDA6" w14:textId="77777777" w:rsidR="003559E3" w:rsidRDefault="003559E3" w:rsidP="00320244">
      <w:pPr>
        <w:pStyle w:val="Heading4"/>
      </w:pPr>
      <w:bookmarkStart w:id="210" w:name="_Toc83212549"/>
      <w:r>
        <w:t>6.13.4.1</w:t>
      </w:r>
      <w:r>
        <w:tab/>
        <w:t>Analytics Procedure</w:t>
      </w:r>
      <w:bookmarkEnd w:id="210"/>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93" type="#_x0000_t75" style="width:480.75pt;height:294.75pt" o:ole="">
            <v:imagedata r:id="rId127" o:title=""/>
          </v:shape>
          <o:OLEObject Type="Embed" ProgID="Word.Picture.8" ShapeID="_x0000_i1093" DrawAspect="Content" ObjectID="_1693826434" r:id="rId128"/>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1" w:name="_Toc83212550"/>
      <w:r>
        <w:lastRenderedPageBreak/>
        <w:t>6.14</w:t>
      </w:r>
      <w:r>
        <w:tab/>
        <w:t>DN Performance Analytics</w:t>
      </w:r>
      <w:bookmarkEnd w:id="211"/>
    </w:p>
    <w:p w14:paraId="078B2881" w14:textId="77777777" w:rsidR="00FE2C7A" w:rsidRDefault="00FE2C7A" w:rsidP="00320244">
      <w:pPr>
        <w:pStyle w:val="Heading3"/>
      </w:pPr>
      <w:bookmarkStart w:id="212" w:name="_Toc83212551"/>
      <w:r>
        <w:t>6.14.1</w:t>
      </w:r>
      <w:r>
        <w:tab/>
        <w:t>General</w:t>
      </w:r>
      <w:bookmarkEnd w:id="212"/>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77777777" w:rsidR="00FE2C7A" w:rsidRDefault="00FE2C7A" w:rsidP="00320244">
      <w:pPr>
        <w:pStyle w:val="B1"/>
      </w:pPr>
      <w:r>
        <w:t>-</w:t>
      </w:r>
      <w:r>
        <w:tab/>
        <w:t>Analytics ID set to "DN Performance Analytics";</w:t>
      </w:r>
    </w:p>
    <w:p w14:paraId="72E212BD" w14:textId="77777777" w:rsidR="00FE2C7A" w:rsidRDefault="00FE2C7A" w:rsidP="00320244">
      <w:pPr>
        <w:pStyle w:val="B1"/>
      </w:pPr>
      <w:r>
        <w:t>-</w:t>
      </w:r>
      <w:r>
        <w:tab/>
        <w:t>The 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77777777" w:rsidR="00FE2C7A" w:rsidRDefault="00FE2C7A" w:rsidP="00320244">
      <w:pPr>
        <w:pStyle w:val="B1"/>
      </w:pPr>
      <w:r>
        <w:t>-</w:t>
      </w:r>
      <w:r>
        <w:tab/>
        <w:t>optionally, Accuracy level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13" w:name="_Toc83212552"/>
      <w:r>
        <w:t>6.14.2</w:t>
      </w:r>
      <w:r>
        <w:tab/>
        <w:t>Input Data</w:t>
      </w:r>
      <w:bookmarkEnd w:id="213"/>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022EE818" w:rsidR="00FE2C7A" w:rsidRDefault="00FE2C7A" w:rsidP="00FE2C7A">
      <w:r>
        <w:t xml:space="preserve">The Event Filters for the service data collection from SMF, AMF and AF are defined in </w:t>
      </w:r>
      <w:r w:rsidR="00461895">
        <w:t>TS</w:t>
      </w:r>
      <w:r w:rsidR="00461895">
        <w:t> </w:t>
      </w:r>
      <w:r w:rsidR="00461895">
        <w:t>23.502</w:t>
      </w:r>
      <w:r w:rsidR="00461895">
        <w:t> </w:t>
      </w:r>
      <w:r w:rsidR="00461895">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14" w:name="_Toc83212553"/>
      <w:r>
        <w:t>6.14.3</w:t>
      </w:r>
      <w:r>
        <w:tab/>
        <w:t>Output Analytics</w:t>
      </w:r>
      <w:bookmarkEnd w:id="21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18D336C1" w:rsidR="00FE2C7A" w:rsidRDefault="00FE2C7A" w:rsidP="00320244">
            <w:pPr>
              <w:pStyle w:val="TAN"/>
            </w:pPr>
            <w:r>
              <w:t>NOTE 3:</w:t>
            </w:r>
            <w:r>
              <w:tab/>
              <w:t>Analytics subset that can be used in "list of analytics subsets that are requested", "Accuracy level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075DECED"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sidRPr="00E9603C" w:rsidDel="0076443E">
              <w:rPr>
                <w:lang w:eastAsia="zh-CN"/>
              </w:rPr>
              <w:t xml:space="preserve"> </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0154B174" w:rsidR="00FE2C7A" w:rsidRPr="00E9603C" w:rsidRDefault="00FE2C7A" w:rsidP="00320244">
            <w:pPr>
              <w:pStyle w:val="TAN"/>
            </w:pPr>
            <w:r>
              <w:t>NOTE 3:</w:t>
            </w:r>
            <w:r>
              <w:tab/>
              <w:t>Analytics subset that can be used in "list of analytics subsets that are requested", "Accuracy level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15" w:name="_Toc83212554"/>
      <w:r>
        <w:t>6.14.4</w:t>
      </w:r>
      <w:r>
        <w:tab/>
        <w:t>Procedures to request DN Performance Analytics for an Application</w:t>
      </w:r>
      <w:bookmarkEnd w:id="215"/>
    </w:p>
    <w:p w14:paraId="63D74FAD" w14:textId="0DE092E1" w:rsidR="00FE2C7A" w:rsidRDefault="00FE2C7A" w:rsidP="00FE2C7A">
      <w:pPr>
        <w:pStyle w:val="TH"/>
      </w:pPr>
      <w:r w:rsidRPr="004571AD">
        <w:object w:dxaOrig="12744" w:dyaOrig="8472" w14:anchorId="3FADE96B">
          <v:shape id="_x0000_i1094" type="#_x0000_t75" style="width:456pt;height:306pt" o:ole="">
            <v:imagedata r:id="rId129" o:title=""/>
          </v:shape>
          <o:OLEObject Type="Embed" ProgID="Visio.Drawing.11" ShapeID="_x0000_i1094" DrawAspect="Content" ObjectID="_1693826435" r:id="rId130"/>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7979CC96" w:rsidR="00FE2C7A" w:rsidRDefault="00FE2C7A" w:rsidP="00FE2C7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6AA85674" w14:textId="182E5637" w:rsidR="00FE2C7A" w:rsidRDefault="00FE2C7A" w:rsidP="00320244">
      <w:pPr>
        <w:pStyle w:val="B1"/>
      </w:pPr>
      <w:r>
        <w:t>1.</w:t>
      </w:r>
      <w:r>
        <w:tab/>
        <w:t>Analytics consumer sends an Analytics request/subscribe (Analytics ID = DN Performance Target of Analytics Reporting, Analytics Filter information = (Application ID, Analytics target period S-NSSAI, DNN, Area of Interest, UPF anchor ID, DNAI, Application Server Address</w:t>
      </w:r>
      <w:r w:rsidR="00D04BB3">
        <w:t>(es)</w:t>
      </w:r>
      <w:r>
        <w:t>)) to NWDAF by invoking a Nnwdaf_AnalyticsInfo_Request or a Nnwdaf_AnalyticsSubscription_Subscribe service.</w:t>
      </w:r>
    </w:p>
    <w:p w14:paraId="04497B7B" w14:textId="30304AC8"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461895">
        <w:t>TS</w:t>
      </w:r>
      <w:r w:rsidR="00461895">
        <w:t> </w:t>
      </w:r>
      <w:r w:rsidR="00461895">
        <w:t>23.502</w:t>
      </w:r>
      <w:r w:rsidR="00461895">
        <w:t> </w:t>
      </w:r>
      <w:r w:rsidR="00461895">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NWDAF subscribes to the network data from 5GC NF(s) defined in table 6.14.2-2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7D6CDD9A" w:rsidR="00220F2B" w:rsidRDefault="00220F2B" w:rsidP="00220F2B">
      <w:pPr>
        <w:pStyle w:val="Heading2"/>
      </w:pPr>
      <w:bookmarkStart w:id="216" w:name="_Toc83212555"/>
      <w:r>
        <w:t>6.15</w:t>
      </w:r>
      <w:r>
        <w:tab/>
        <w:t>Analytics Data Repository procedures</w:t>
      </w:r>
      <w:bookmarkEnd w:id="216"/>
    </w:p>
    <w:p w14:paraId="4EC9EC43" w14:textId="77777777" w:rsidR="00220F2B" w:rsidRDefault="00220F2B" w:rsidP="00F0713C">
      <w:pPr>
        <w:pStyle w:val="Heading3"/>
      </w:pPr>
      <w:bookmarkStart w:id="217" w:name="_Toc83212556"/>
      <w:r>
        <w:t>6.15.1</w:t>
      </w:r>
      <w:r>
        <w:tab/>
        <w:t>General</w:t>
      </w:r>
      <w:bookmarkEnd w:id="217"/>
    </w:p>
    <w:p w14:paraId="5F4D107D" w14:textId="77777777" w:rsidR="00220F2B" w:rsidRDefault="00220F2B" w:rsidP="00220F2B">
      <w:r>
        <w:t>Collected data and analytics may be stored in ADRF, using procedure as specified in clause 6.15.2 and clause 6.15.3. Collected data and analytics may be deleted from ADRF, using procedure as specified in clause 6.15.4.</w:t>
      </w:r>
    </w:p>
    <w:p w14:paraId="23D423C1" w14:textId="77777777" w:rsidR="00220F2B" w:rsidRDefault="00220F2B" w:rsidP="00F0713C">
      <w:pPr>
        <w:pStyle w:val="Heading3"/>
      </w:pPr>
      <w:bookmarkStart w:id="218" w:name="_Toc83212557"/>
      <w:r>
        <w:t>6.15.2</w:t>
      </w:r>
      <w:r>
        <w:tab/>
        <w:t>Historical Data and Analytics storage</w:t>
      </w:r>
      <w:bookmarkEnd w:id="218"/>
    </w:p>
    <w:p w14:paraId="70CABA85" w14:textId="77777777" w:rsidR="00220F2B" w:rsidRDefault="00220F2B" w:rsidP="00220F2B">
      <w:r>
        <w:t>The procedure depicted in figure 6.15.2-1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47E502F" w14:textId="4D3CE283" w:rsidR="00220F2B" w:rsidRDefault="00220F2B" w:rsidP="00220F2B">
      <w:pPr>
        <w:pStyle w:val="TH"/>
      </w:pPr>
      <w:r>
        <w:rPr>
          <w:bCs/>
        </w:rPr>
        <w:object w:dxaOrig="8221" w:dyaOrig="3858" w14:anchorId="1C358BB2">
          <v:shape id="_x0000_i1095" type="#_x0000_t75" style="width:411pt;height:192pt" o:ole="">
            <v:imagedata r:id="rId131" o:title=""/>
          </v:shape>
          <o:OLEObject Type="Embed" ProgID="Visio.Drawing.11" ShapeID="_x0000_i1095" DrawAspect="Content" ObjectID="_1693826436" r:id="rId132"/>
        </w:object>
      </w:r>
    </w:p>
    <w:p w14:paraId="7E0FE13A" w14:textId="6C9609D7" w:rsidR="00220F2B" w:rsidRDefault="00220F2B" w:rsidP="00220F2B">
      <w:pPr>
        <w:pStyle w:val="TF"/>
      </w:pPr>
      <w:r>
        <w:t>Figure 6.15.2-1: Historical Data and Analytics storage</w:t>
      </w:r>
    </w:p>
    <w:p w14:paraId="671C8D3E" w14:textId="66443762" w:rsidR="00220F2B" w:rsidRDefault="00220F2B" w:rsidP="00220F2B">
      <w:pPr>
        <w:pStyle w:val="B1"/>
      </w:pPr>
      <w:r>
        <w:t>1.</w:t>
      </w:r>
      <w:r>
        <w:tab/>
        <w:t>The consumer sends data and/or analytics to the ADRF by invoking the Nadrf_DataManagement_StorageRequest (collected data, analytics) service operation.</w:t>
      </w:r>
    </w:p>
    <w:p w14:paraId="10D8F27A" w14:textId="77777777" w:rsidR="00220F2B" w:rsidRDefault="00220F2B" w:rsidP="00220F2B">
      <w:pPr>
        <w:pStyle w:val="B1"/>
      </w:pPr>
      <w:r>
        <w:t>2.</w:t>
      </w:r>
      <w: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702F9BEB" w14:textId="77777777" w:rsidR="00220F2B" w:rsidRDefault="00220F2B" w:rsidP="00220F2B">
      <w:pPr>
        <w:pStyle w:val="B1"/>
      </w:pPr>
      <w:r>
        <w:t>3.</w:t>
      </w:r>
      <w:r>
        <w:tab/>
        <w:t>The ADRF sends Nadrf_DataManagement_StorageRequest Response message to the consumer indicating that data and/or analytics is stored, including when the ADRF may have determined at step 2 that data or analytics is already stored.</w:t>
      </w:r>
    </w:p>
    <w:p w14:paraId="09698F58" w14:textId="0E7D2197" w:rsidR="00220F2B" w:rsidRDefault="00220F2B" w:rsidP="00220F2B">
      <w:pPr>
        <w:pStyle w:val="Heading3"/>
      </w:pPr>
      <w:bookmarkStart w:id="219" w:name="_Toc83212558"/>
      <w:r>
        <w:t>6.15.3</w:t>
      </w:r>
      <w:r>
        <w:tab/>
        <w:t>Historical Data and Analytics Storage via Notifications</w:t>
      </w:r>
      <w:bookmarkEnd w:id="219"/>
    </w:p>
    <w:p w14:paraId="717E4E42" w14:textId="792E43D5" w:rsidR="00220F2B" w:rsidRPr="00F0713C" w:rsidRDefault="00220F2B" w:rsidP="00F0713C">
      <w:r>
        <w:t>The procedure depicted in figure 6.15.3-1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bookmarkStart w:id="220" w:name="_Hlk69965335"/>
    <w:p w14:paraId="633B425A" w14:textId="264628A1" w:rsidR="00220F2B" w:rsidRDefault="00220F2B" w:rsidP="00220F2B">
      <w:pPr>
        <w:pStyle w:val="TH"/>
      </w:pPr>
      <w:r w:rsidRPr="008D2A57">
        <w:rPr>
          <w:bCs/>
        </w:rPr>
        <w:object w:dxaOrig="13897" w:dyaOrig="9421" w14:anchorId="310EF7D3">
          <v:shape id="_x0000_i1096" type="#_x0000_t75" alt="" style="width:481.5pt;height:327.75pt" o:ole="">
            <v:imagedata r:id="rId133" o:title=""/>
          </v:shape>
          <o:OLEObject Type="Embed" ProgID="Visio.Drawing.11" ShapeID="_x0000_i1096" DrawAspect="Content" ObjectID="_1693826437" r:id="rId134"/>
        </w:object>
      </w:r>
      <w:bookmarkEnd w:id="220"/>
    </w:p>
    <w:p w14:paraId="736D607E" w14:textId="4C6701EB" w:rsidR="00220F2B" w:rsidRDefault="00220F2B" w:rsidP="00220F2B">
      <w:pPr>
        <w:pStyle w:val="TF"/>
      </w:pPr>
      <w:r>
        <w:t>Figure 6.15.3-1: Historical Data and Analytics Storage via Notifications</w:t>
      </w:r>
    </w:p>
    <w:p w14:paraId="0C85CAB1" w14:textId="77777777" w:rsidR="00220F2B" w:rsidRDefault="00220F2B" w:rsidP="00220F2B">
      <w:pPr>
        <w:pStyle w:val="B1"/>
      </w:pPr>
      <w:r>
        <w:t>1a-d. Based on provisioning or based on reception of a DataManagement subscription request (e.g. see clause 6.2.6.3.2), the DCCF or the NWDAF determines that notifications are to be stored in an ADRF.</w:t>
      </w:r>
    </w:p>
    <w:p w14:paraId="3D2C56BF" w14:textId="77777777" w:rsidR="00220F2B" w:rsidRDefault="00220F2B" w:rsidP="00220F2B">
      <w:pPr>
        <w:pStyle w:val="B1"/>
      </w:pPr>
      <w:r>
        <w:t>2a-b.</w:t>
      </w:r>
      <w: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5E68D067" w14:textId="77777777" w:rsidR="00220F2B" w:rsidRDefault="00220F2B" w:rsidP="00220F2B">
      <w:pPr>
        <w:pStyle w:val="B1"/>
      </w:pPr>
      <w:r>
        <w:t>3.</w:t>
      </w:r>
      <w:r>
        <w:tab/>
        <w:t>[Optional] The ADRF may, based on implementation, determines whether the same data and/or analytics is already stored or being stored, based on the information sent in step 2 by the consumer.</w:t>
      </w:r>
    </w:p>
    <w:p w14:paraId="77B5FFBC" w14:textId="77777777" w:rsidR="00220F2B" w:rsidRDefault="00220F2B" w:rsidP="00220F2B">
      <w:pPr>
        <w:pStyle w:val="B1"/>
      </w:pPr>
      <w:r>
        <w:t>4.</w:t>
      </w:r>
      <w:r>
        <w:tab/>
        <w:t>[Optional] If the data and/or analytics is already stored and/or being stored in the ADRF, the ADRF sends Nadrf_DataManagement_StorageRequest Response message to the consumer indicating that data and/or analytics is stored.</w:t>
      </w:r>
    </w:p>
    <w:p w14:paraId="31B6D3F8" w14:textId="5B1D6CC6" w:rsidR="00220F2B" w:rsidRDefault="00220F2B" w:rsidP="00220F2B">
      <w:pPr>
        <w:pStyle w:val="B1"/>
      </w:pPr>
      <w:r>
        <w:t>5a-b.</w:t>
      </w:r>
      <w:r>
        <w:tab/>
        <w:t>ADRF subscribes to the DCCF or the NWDAF to receive notifications, providing its notification endpoint address and a notification correlation ID.</w:t>
      </w:r>
    </w:p>
    <w:p w14:paraId="600EA1C2" w14:textId="77777777" w:rsidR="00220F2B" w:rsidRDefault="00220F2B" w:rsidP="00220F2B">
      <w:pPr>
        <w:pStyle w:val="B1"/>
      </w:pPr>
      <w:r>
        <w:t>6.</w:t>
      </w:r>
      <w:r>
        <w:tab/>
        <w:t>The DCCF, the MFAF or the NWDAF send Analytics or Data notifications containing the notification correlation ID provided by the ADRF to ADRF notification endpoint address. The ADRF stores the notifications.</w:t>
      </w:r>
    </w:p>
    <w:p w14:paraId="0784D29A" w14:textId="77777777" w:rsidR="00220F2B" w:rsidRDefault="00220F2B" w:rsidP="00220F2B">
      <w:pPr>
        <w:pStyle w:val="B1"/>
      </w:pPr>
      <w:r>
        <w:t>7a-b.</w:t>
      </w:r>
      <w:r>
        <w:tab/>
        <w:t>The DCCF or the NWDAF determines that notifications no longer need to be stored in the ADRF.</w:t>
      </w:r>
    </w:p>
    <w:p w14:paraId="6D467364" w14:textId="77777777" w:rsidR="00220F2B" w:rsidRDefault="00220F2B" w:rsidP="00220F2B">
      <w:pPr>
        <w:pStyle w:val="B1"/>
      </w:pPr>
      <w:r>
        <w:t>8a-b.</w:t>
      </w:r>
      <w:r>
        <w:tab/>
        <w:t>The DCCF or the NWDAF requests that the ADRF unsubscribes to receive notifications.</w:t>
      </w:r>
    </w:p>
    <w:p w14:paraId="37BA2C6D" w14:textId="77777777" w:rsidR="00220F2B" w:rsidRDefault="00220F2B" w:rsidP="00220F2B">
      <w:pPr>
        <w:pStyle w:val="B1"/>
      </w:pPr>
      <w:r>
        <w:t>9a-b.</w:t>
      </w:r>
      <w:r>
        <w:tab/>
        <w:t>The ADRF sends a request to the DCCF or the NWDAF to unsubscribe to data notifications.</w:t>
      </w:r>
    </w:p>
    <w:p w14:paraId="405EFBF0" w14:textId="20003119" w:rsidR="00220F2B" w:rsidRDefault="00220F2B" w:rsidP="00220F2B">
      <w:pPr>
        <w:pStyle w:val="B1"/>
      </w:pPr>
      <w:r>
        <w:tab/>
        <w:t>The NWDAF may interact with the Data Source, and the DCCF may interact with the Data Source and/or MFAF. Delivery notifications from the DCCF/MFAF or NWDAF to the ADRF are subsequently halted.</w:t>
      </w:r>
    </w:p>
    <w:p w14:paraId="52DCCD92" w14:textId="257EB81A" w:rsidR="00220F2B" w:rsidRDefault="00220F2B" w:rsidP="00220F2B">
      <w:pPr>
        <w:pStyle w:val="Heading3"/>
      </w:pPr>
      <w:bookmarkStart w:id="221" w:name="_Toc83212559"/>
      <w:r>
        <w:lastRenderedPageBreak/>
        <w:t>6.15.4</w:t>
      </w:r>
      <w:r>
        <w:tab/>
        <w:t>Data removal from an ADRF</w:t>
      </w:r>
      <w:bookmarkEnd w:id="221"/>
    </w:p>
    <w:p w14:paraId="4BF02D48" w14:textId="471CAFAB" w:rsidR="00220F2B" w:rsidRDefault="00220F2B" w:rsidP="00220F2B">
      <w:r>
        <w:t>The procedure depicted in figure 6.15.4-1 is used by consumers (DCCF, NWDAF) to remove data previously stored in an ADRF.</w:t>
      </w:r>
    </w:p>
    <w:p w14:paraId="213CFDFE" w14:textId="20B4AA17" w:rsidR="00220F2B" w:rsidRDefault="00220F2B" w:rsidP="00220F2B">
      <w:pPr>
        <w:pStyle w:val="TH"/>
      </w:pPr>
      <w:r w:rsidRPr="00865561">
        <w:object w:dxaOrig="8381" w:dyaOrig="4021" w14:anchorId="7E5F14FA">
          <v:shape id="_x0000_i1097" type="#_x0000_t75" alt="" style="width:420pt;height:201.75pt" o:ole="">
            <v:imagedata r:id="rId135" o:title=""/>
          </v:shape>
          <o:OLEObject Type="Embed" ProgID="Visio.Drawing.11" ShapeID="_x0000_i1097" DrawAspect="Content" ObjectID="_1693826438" r:id="rId136"/>
        </w:object>
      </w:r>
    </w:p>
    <w:p w14:paraId="3BE8BF55" w14:textId="764914B0" w:rsidR="00220F2B" w:rsidRDefault="00220F2B" w:rsidP="00220F2B">
      <w:pPr>
        <w:pStyle w:val="TF"/>
      </w:pPr>
      <w:r>
        <w:t>Figure 6.15.4-1: Data Removal from an ADRF</w:t>
      </w:r>
    </w:p>
    <w:p w14:paraId="4546951A" w14:textId="68783CBB" w:rsidR="00220F2B" w:rsidRDefault="00220F2B" w:rsidP="00220F2B">
      <w:pPr>
        <w:pStyle w:val="B1"/>
      </w:pPr>
      <w:r>
        <w:t>1.</w:t>
      </w:r>
      <w:r>
        <w:tab/>
        <w:t>A consumer requests that specified data be deleted from the ADRF using Nadrf_DataManagement_Delete request service operations.</w:t>
      </w:r>
    </w:p>
    <w:p w14:paraId="180A2129" w14:textId="1FC78C2E" w:rsidR="00220F2B" w:rsidRDefault="00220F2B" w:rsidP="00220F2B">
      <w:pPr>
        <w:pStyle w:val="B1"/>
      </w:pPr>
      <w:r>
        <w:t>2.</w:t>
      </w:r>
      <w:r>
        <w:tab/>
        <w:t>The ADRF deletes all copies of the stored data.</w:t>
      </w:r>
    </w:p>
    <w:p w14:paraId="4E61843F" w14:textId="542B168D" w:rsidR="00220F2B" w:rsidRDefault="00220F2B" w:rsidP="00220F2B">
      <w:pPr>
        <w:pStyle w:val="B1"/>
      </w:pPr>
      <w:r>
        <w:t>3.</w:t>
      </w:r>
      <w:r>
        <w:tab/>
        <w:t>The ADRF indicates the result (i.e. data deleted, data not found, data found but not deleted) using Nadrf_DataManagement_Delete response service operations.</w:t>
      </w:r>
    </w:p>
    <w:p w14:paraId="2C90924A" w14:textId="1654EB8A" w:rsidR="00C24DA9" w:rsidRPr="005D2CF1" w:rsidRDefault="00C24DA9" w:rsidP="00C24DA9">
      <w:pPr>
        <w:pStyle w:val="Heading1"/>
      </w:pPr>
      <w:bookmarkStart w:id="222" w:name="_Toc83212560"/>
      <w:r w:rsidRPr="005D2CF1">
        <w:t>7</w:t>
      </w:r>
      <w:r w:rsidRPr="005D2CF1">
        <w:tab/>
        <w:t>Nnwdaf Services Description</w:t>
      </w:r>
      <w:bookmarkEnd w:id="222"/>
    </w:p>
    <w:p w14:paraId="4148DB1A" w14:textId="77777777" w:rsidR="00C24DA9" w:rsidRPr="005D2CF1" w:rsidRDefault="00C24DA9" w:rsidP="00C24DA9">
      <w:pPr>
        <w:pStyle w:val="Heading2"/>
      </w:pPr>
      <w:bookmarkStart w:id="223" w:name="_Toc83212561"/>
      <w:r w:rsidRPr="005D2CF1">
        <w:rPr>
          <w:lang w:eastAsia="zh-CN"/>
        </w:rPr>
        <w:t>7.1</w:t>
      </w:r>
      <w:r w:rsidRPr="005D2CF1">
        <w:tab/>
        <w:t>General</w:t>
      </w:r>
      <w:bookmarkEnd w:id="223"/>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72A19557"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216C30A"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6668F05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61ED4C7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42F9A85D" w:rsidR="006D143A" w:rsidRPr="005D2CF1" w:rsidRDefault="006D143A" w:rsidP="006D143A">
            <w:pPr>
              <w:pStyle w:val="TAL"/>
            </w:pPr>
            <w:r w:rsidRPr="00E9603C">
              <w:t>NWDAF</w:t>
            </w:r>
            <w:r>
              <w:t>, DCCF, MFAF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7777777" w:rsidR="00C24DA9" w:rsidRPr="005D2CF1" w:rsidRDefault="00C24DA9" w:rsidP="00B16F2C">
            <w:pPr>
              <w:pStyle w:val="TAL"/>
            </w:pPr>
            <w:r w:rsidRPr="005D2CF1">
              <w:t>Statistics or predictions on UE mobility.</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4" w:name="_Toc83212562"/>
      <w:r w:rsidRPr="005D2CF1">
        <w:t>7.2</w:t>
      </w:r>
      <w:r w:rsidRPr="005D2CF1">
        <w:tab/>
        <w:t>Nnwdaf_AnalyticsSubscription Service</w:t>
      </w:r>
      <w:bookmarkEnd w:id="224"/>
    </w:p>
    <w:p w14:paraId="7A900E3F" w14:textId="77777777" w:rsidR="00C24DA9" w:rsidRPr="005D2CF1" w:rsidRDefault="00C24DA9" w:rsidP="00C24DA9">
      <w:pPr>
        <w:pStyle w:val="Heading3"/>
      </w:pPr>
      <w:bookmarkStart w:id="225" w:name="_Toc83212563"/>
      <w:r w:rsidRPr="005D2CF1">
        <w:t>7.2.1</w:t>
      </w:r>
      <w:r w:rsidRPr="005D2CF1">
        <w:tab/>
        <w:t>General</w:t>
      </w:r>
      <w:bookmarkEnd w:id="225"/>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lastRenderedPageBreak/>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6" w:name="_Toc83212564"/>
      <w:r w:rsidRPr="005D2CF1">
        <w:t>7.2.2</w:t>
      </w:r>
      <w:r w:rsidRPr="005D2CF1">
        <w:tab/>
        <w:t>Nnwdaf_AnalyticsSubscription_Subscribe service operation</w:t>
      </w:r>
      <w:bookmarkEnd w:id="226"/>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06A7AB23"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61BD8442" w14:textId="61234DD6"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sidR="006D143A">
        <w:rPr>
          <w:lang w:eastAsia="zh-CN"/>
        </w:rPr>
        <w:t xml:space="preserve"> accuracy level per analytics subset,</w:t>
      </w:r>
      <w:r w:rsidRPr="005D2CF1">
        <w:rPr>
          <w:lang w:eastAsia="zh-CN"/>
        </w:rPr>
        <w:t xml:space="preserve"> Reporting Thresholds,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C75A6F">
        <w:rPr>
          <w:lang w:eastAsia="zh-CN"/>
        </w:rPr>
        <w:t>, time when analytics information is needed</w:t>
      </w:r>
      <w:r w:rsidR="006B0714">
        <w:rPr>
          <w:lang w:eastAsia="zh-CN"/>
        </w:rPr>
        <w:t>, Analytics Metadata Request</w:t>
      </w:r>
      <w:r w:rsidR="00FD3E6B">
        <w:rPr>
          <w:lang w:eastAsia="zh-CN"/>
        </w:rPr>
        <w:t>, (Set of) NWDAF identifiers used by the NWDAF service consumer when aggregating multiple analytic subscriptions</w:t>
      </w:r>
      <w:r w:rsidR="006B0714">
        <w:rPr>
          <w:lang w:eastAsia="zh-CN"/>
        </w:rPr>
        <w:t>, Dataset Statistical Properties, Output strategy and Data time window</w:t>
      </w:r>
      <w:r w:rsidR="002128B0">
        <w:rPr>
          <w:lang w:eastAsia="zh-CN"/>
        </w:rPr>
        <w:t xml:space="preserve">, the consumer NF's serving area or NF ID, information of previous analytics subscription, i.e. NWDAF identifier (i.e. Instance ID or Set ID), Analytics ID(s), and Subscription Correlation ID and optionally associated Analytics specific data (according to clause 5.2.2.2.2 of </w:t>
      </w:r>
      <w:r w:rsidR="00461895">
        <w:rPr>
          <w:lang w:eastAsia="zh-CN"/>
        </w:rPr>
        <w:t>TS</w:t>
      </w:r>
      <w:r w:rsidR="00461895">
        <w:rPr>
          <w:lang w:eastAsia="zh-CN"/>
        </w:rPr>
        <w:t> </w:t>
      </w:r>
      <w:r w:rsidR="00461895">
        <w:rPr>
          <w:lang w:eastAsia="zh-CN"/>
        </w:rPr>
        <w:t>23.502</w:t>
      </w:r>
      <w:r w:rsidR="00461895">
        <w:rPr>
          <w:lang w:eastAsia="zh-CN"/>
        </w:rPr>
        <w:t> </w:t>
      </w:r>
      <w:r w:rsidR="00461895">
        <w:rPr>
          <w:lang w:eastAsia="zh-CN"/>
        </w:rPr>
        <w:t>[</w:t>
      </w:r>
      <w:r w:rsidR="002128B0">
        <w:rPr>
          <w:lang w:eastAsia="zh-CN"/>
        </w:rPr>
        <w:t>3])</w:t>
      </w:r>
      <w:r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227" w:name="_Toc83212565"/>
      <w:r w:rsidRPr="005D2CF1">
        <w:rPr>
          <w:lang w:eastAsia="zh-CN"/>
        </w:rPr>
        <w:t>7.</w:t>
      </w:r>
      <w:r w:rsidRPr="005D2CF1">
        <w:t>2.3</w:t>
      </w:r>
      <w:r w:rsidRPr="005D2CF1">
        <w:tab/>
        <w:t>Nnwdaf_AnalyticsSubscription_Unsubscribe service operation</w:t>
      </w:r>
      <w:bookmarkEnd w:id="227"/>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8" w:name="_Toc83212566"/>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8"/>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lastRenderedPageBreak/>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2367007E" w:rsidR="006D143A" w:rsidRDefault="006D143A" w:rsidP="00320244">
      <w:pPr>
        <w:pStyle w:val="B1"/>
        <w:rPr>
          <w:lang w:eastAsia="zh-CN"/>
        </w:rPr>
      </w:pPr>
      <w:r>
        <w:rPr>
          <w:lang w:eastAsia="zh-CN"/>
        </w:rPr>
        <w:t>-</w:t>
      </w:r>
      <w:r>
        <w:rPr>
          <w:lang w:eastAsia="zh-CN"/>
        </w:rPr>
        <w:tab/>
        <w:t>P</w:t>
      </w:r>
      <w:r w:rsidR="00C24DA9" w:rsidRPr="005D2CF1">
        <w:rPr>
          <w:lang w:eastAsia="zh-CN"/>
        </w:rPr>
        <w:t>robability assertion</w:t>
      </w:r>
      <w:r>
        <w:rPr>
          <w:lang w:eastAsia="zh-CN"/>
        </w:rPr>
        <w:t>.</w:t>
      </w:r>
    </w:p>
    <w:p w14:paraId="08D5CFD3" w14:textId="7DF3D9C1"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428157C8"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p>
    <w:p w14:paraId="3484F1D6" w14:textId="3E65903E"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t>NOTE 2:</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29" w:name="_Toc83212567"/>
      <w:r>
        <w:rPr>
          <w:lang w:eastAsia="zh-CN"/>
        </w:rPr>
        <w:t>7.2.5</w:t>
      </w:r>
      <w:r>
        <w:rPr>
          <w:lang w:eastAsia="zh-CN"/>
        </w:rPr>
        <w:tab/>
        <w:t>Nnwdaf_AnalyticsSubscription_Transfer service operation</w:t>
      </w:r>
      <w:bookmarkEnd w:id="229"/>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77777777" w:rsidR="006D143A" w:rsidRDefault="006D143A" w:rsidP="00320244">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09A5D857" w14:textId="0344B4FB" w:rsidR="00441D8C" w:rsidRDefault="00441D8C" w:rsidP="00320244">
      <w:pPr>
        <w:pStyle w:val="B3"/>
        <w:rPr>
          <w:lang w:eastAsia="zh-CN"/>
        </w:rPr>
      </w:pPr>
      <w:r>
        <w:rPr>
          <w:lang w:eastAsia="zh-CN"/>
        </w:rPr>
        <w:t>-</w:t>
      </w:r>
      <w:r>
        <w:rPr>
          <w:lang w:eastAsia="zh-CN"/>
        </w:rPr>
        <w:tab/>
        <w:t>[OPTIONAL] Model information</w:t>
      </w:r>
      <w:r w:rsidR="00223DFF">
        <w:rPr>
          <w:lang w:eastAsia="zh-CN"/>
        </w:rPr>
        <w:t xml:space="preserve"> related to the ML model(s) that the NWDAF is currently using for the analytics</w:t>
      </w:r>
      <w:r>
        <w:rPr>
          <w:lang w:eastAsia="zh-CN"/>
        </w:rPr>
        <w:t>:</w:t>
      </w:r>
    </w:p>
    <w:p w14:paraId="6CF5DC39" w14:textId="1936FCAA" w:rsidR="00223DFF" w:rsidRDefault="00223DFF" w:rsidP="00461895">
      <w:pPr>
        <w:pStyle w:val="B4"/>
        <w:rPr>
          <w:lang w:eastAsia="zh-CN"/>
        </w:rPr>
      </w:pPr>
      <w:r>
        <w:rPr>
          <w:lang w:eastAsia="zh-CN"/>
        </w:rPr>
        <w:t>-</w:t>
      </w:r>
      <w:r>
        <w:rPr>
          <w:lang w:eastAsia="zh-CN"/>
        </w:rPr>
        <w:tab/>
        <w:t>File address of the ML model(s).</w:t>
      </w:r>
    </w:p>
    <w:p w14:paraId="1FAE9F7B" w14:textId="54EEEC8E" w:rsidR="00441D8C" w:rsidRDefault="00441D8C" w:rsidP="00320244">
      <w:pPr>
        <w:pStyle w:val="B3"/>
        <w:rPr>
          <w:lang w:eastAsia="zh-CN"/>
        </w:rPr>
      </w:pPr>
      <w:r>
        <w:rPr>
          <w:lang w:eastAsia="zh-CN"/>
        </w:rPr>
        <w:lastRenderedPageBreak/>
        <w:t>-</w:t>
      </w:r>
      <w:r>
        <w:rPr>
          <w:lang w:eastAsia="zh-CN"/>
        </w:rPr>
        <w:tab/>
        <w:t>[OPTIONAL] Model provider NWDAF ID(s): Instance ID(s) of the ML model provider NWDAF(s) from which the consumer NWDAF currently subscribes to the ML model information used for the analytics.</w:t>
      </w:r>
    </w:p>
    <w:p w14:paraId="27778A6B" w14:textId="77777777" w:rsidR="006D143A" w:rsidRDefault="006D143A" w:rsidP="00320244">
      <w:pPr>
        <w:pStyle w:val="B3"/>
        <w:rPr>
          <w:lang w:eastAsia="zh-CN"/>
        </w:rPr>
      </w:pPr>
      <w:r>
        <w:rPr>
          <w:lang w:eastAsia="zh-CN"/>
        </w:rPr>
        <w:t>-</w:t>
      </w:r>
      <w:r>
        <w:rPr>
          <w:lang w:eastAsia="zh-CN"/>
        </w:rPr>
        <w:tab/>
        <w:t>Subscription callback URI: indicates the callback URI of the analytics consumer of this subscription, i.e. the URI the analytics notifications are to be sent to.</w:t>
      </w:r>
    </w:p>
    <w:p w14:paraId="3FEC469D" w14:textId="77777777" w:rsidR="006D143A" w:rsidRDefault="006D143A" w:rsidP="00320244">
      <w:pPr>
        <w:pStyle w:val="B3"/>
        <w:rPr>
          <w:lang w:eastAsia="zh-CN"/>
        </w:rPr>
      </w:pPr>
      <w:r>
        <w:rPr>
          <w:lang w:eastAsia="zh-CN"/>
        </w:rPr>
        <w:t>-</w:t>
      </w:r>
      <w:r>
        <w:rPr>
          <w:lang w:eastAsia="zh-CN"/>
        </w:rPr>
        <w:tab/>
        <w:t>Id of analytics consumer that is subscribed to receive analytics.</w:t>
      </w:r>
    </w:p>
    <w:p w14:paraId="0FED3382" w14:textId="4590C76B" w:rsidR="00441D8C" w:rsidRDefault="00441D8C" w:rsidP="00F0713C">
      <w:pPr>
        <w:pStyle w:val="B3"/>
        <w:rPr>
          <w:lang w:eastAsia="zh-CN"/>
        </w:rPr>
      </w:pPr>
      <w:r>
        <w:rPr>
          <w:lang w:eastAsia="zh-CN"/>
        </w:rPr>
        <w:t>-</w:t>
      </w:r>
      <w:r>
        <w:rPr>
          <w:lang w:eastAsia="zh-CN"/>
        </w:rPr>
        <w:tab/>
        <w:t>(Set of) analytics context identifier(s): identifies analytics context information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7777777" w:rsidR="006D143A" w:rsidRDefault="006D143A" w:rsidP="00320244">
      <w:pPr>
        <w:pStyle w:val="B2"/>
        <w:rPr>
          <w:lang w:eastAsia="zh-CN"/>
        </w:rPr>
      </w:pPr>
      <w:r>
        <w:rPr>
          <w:lang w:eastAsia="zh-CN"/>
        </w:rPr>
        <w:t>-</w:t>
      </w:r>
      <w:r>
        <w:rPr>
          <w:lang w:eastAsia="zh-CN"/>
        </w:rPr>
        <w:tab/>
        <w:t>Subscription Correlation Id.</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0" w:name="_Toc83212568"/>
      <w:r w:rsidRPr="005D2CF1">
        <w:rPr>
          <w:lang w:eastAsia="zh-CN"/>
        </w:rPr>
        <w:t>7.</w:t>
      </w:r>
      <w:r w:rsidRPr="005D2CF1">
        <w:t>3</w:t>
      </w:r>
      <w:r w:rsidRPr="005D2CF1">
        <w:tab/>
        <w:t>Nnwdaf_AnalyticsInfo service</w:t>
      </w:r>
      <w:bookmarkEnd w:id="230"/>
    </w:p>
    <w:p w14:paraId="1959A807" w14:textId="77777777" w:rsidR="00C24DA9" w:rsidRPr="005D2CF1" w:rsidRDefault="00C24DA9" w:rsidP="00C24DA9">
      <w:pPr>
        <w:pStyle w:val="Heading3"/>
      </w:pPr>
      <w:bookmarkStart w:id="231" w:name="_Toc83212569"/>
      <w:r w:rsidRPr="005D2CF1">
        <w:rPr>
          <w:lang w:eastAsia="zh-CN"/>
        </w:rPr>
        <w:t>7.</w:t>
      </w:r>
      <w:r w:rsidRPr="005D2CF1">
        <w:t>3.1</w:t>
      </w:r>
      <w:r w:rsidRPr="005D2CF1">
        <w:tab/>
        <w:t>General</w:t>
      </w:r>
      <w:bookmarkEnd w:id="231"/>
    </w:p>
    <w:p w14:paraId="1F8FC5FF" w14:textId="74A98C46"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information from another NWDAF</w:t>
      </w:r>
      <w:r w:rsidRPr="005D2CF1">
        <w:t>.</w:t>
      </w:r>
    </w:p>
    <w:p w14:paraId="69AB9CFA" w14:textId="77777777" w:rsidR="00C24DA9" w:rsidRPr="005D2CF1" w:rsidRDefault="00C24DA9" w:rsidP="00C24DA9">
      <w:pPr>
        <w:pStyle w:val="Heading3"/>
      </w:pPr>
      <w:bookmarkStart w:id="232" w:name="_Toc83212570"/>
      <w:r w:rsidRPr="005D2CF1">
        <w:rPr>
          <w:lang w:eastAsia="zh-CN"/>
        </w:rPr>
        <w:t>7.</w:t>
      </w:r>
      <w:r w:rsidRPr="005D2CF1">
        <w:t>3.2</w:t>
      </w:r>
      <w:r w:rsidRPr="005D2CF1">
        <w:tab/>
        <w:t>Nnwdaf_AnalyticsInfo_Request service operation</w:t>
      </w:r>
      <w:bookmarkEnd w:id="232"/>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0F3DEC76"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CB428CF"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accuracy level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1E5881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00C75A6F">
        <w:rPr>
          <w:lang w:eastAsia="zh-CN"/>
        </w:rPr>
        <w:t>, revised waiting time</w:t>
      </w:r>
      <w:r w:rsidR="006D143A">
        <w:rPr>
          <w:lang w:eastAsia="zh-CN"/>
        </w:rPr>
        <w:t>, Analytics Metadata Information, Level of accuracy reached</w:t>
      </w:r>
      <w:r w:rsidRPr="005D2CF1">
        <w:t>.</w:t>
      </w:r>
      <w:r w:rsidR="00223DFF">
        <w:t xml:space="preserve"> See clause 6.1.3.</w:t>
      </w:r>
    </w:p>
    <w:p w14:paraId="54A844A8" w14:textId="77777777" w:rsidR="00C24DA9" w:rsidRPr="005D2CF1" w:rsidRDefault="00C24DA9" w:rsidP="00C24DA9">
      <w:pPr>
        <w:pStyle w:val="NO"/>
      </w:pPr>
      <w:bookmarkStart w:id="233"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lastRenderedPageBreak/>
        <w:t>NOTE 4:</w:t>
      </w:r>
      <w:r w:rsidRPr="005D2CF1">
        <w:tab/>
        <w:t>Validity period can also be provided as part of Analytics specific parameters for some NWDAF output analytics.</w:t>
      </w:r>
    </w:p>
    <w:p w14:paraId="1220B77F" w14:textId="6A9C86D0" w:rsidR="006A4844" w:rsidRDefault="006A4844" w:rsidP="006A4844">
      <w:pPr>
        <w:pStyle w:val="Heading3"/>
        <w:rPr>
          <w:lang w:eastAsia="ja-JP"/>
        </w:rPr>
      </w:pPr>
      <w:bookmarkStart w:id="234" w:name="_Toc83212571"/>
      <w:r>
        <w:rPr>
          <w:lang w:eastAsia="ja-JP"/>
        </w:rPr>
        <w:t>7.3.3</w:t>
      </w:r>
      <w:r>
        <w:rPr>
          <w:lang w:eastAsia="ja-JP"/>
        </w:rPr>
        <w:tab/>
        <w:t>Nnwdaf_AnalyticsInfo_</w:t>
      </w:r>
      <w:r w:rsidR="004851DB">
        <w:rPr>
          <w:lang w:eastAsia="ja-JP"/>
        </w:rPr>
        <w:t>Context</w:t>
      </w:r>
      <w:r>
        <w:rPr>
          <w:lang w:eastAsia="ja-JP"/>
        </w:rPr>
        <w:t>Transfer service operation</w:t>
      </w:r>
      <w:bookmarkEnd w:id="234"/>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8FA7665" w:rsidR="006A4844" w:rsidRDefault="006A4844" w:rsidP="006A4844">
      <w:pPr>
        <w:rPr>
          <w:lang w:eastAsia="ja-JP"/>
        </w:rPr>
      </w:pPr>
      <w:r w:rsidRPr="00320244">
        <w:rPr>
          <w:b/>
          <w:bCs/>
          <w:lang w:eastAsia="ja-JP"/>
        </w:rPr>
        <w:t>Inputs, Optional:</w:t>
      </w:r>
      <w:r w:rsidR="002128B0">
        <w:rPr>
          <w:lang w:eastAsia="ja-JP"/>
        </w:rPr>
        <w:t xml:space="preserve"> Requested Analytics Context Information</w:t>
      </w:r>
      <w:r>
        <w:rPr>
          <w:lang w:eastAsia="ja-JP"/>
        </w:rPr>
        <w:t>.</w:t>
      </w:r>
    </w:p>
    <w:p w14:paraId="62E29003" w14:textId="40B01A04" w:rsidR="006A4844" w:rsidRDefault="006A4844" w:rsidP="006A4844">
      <w:pPr>
        <w:rPr>
          <w:lang w:eastAsia="ja-JP"/>
        </w:rPr>
      </w:pPr>
      <w:r w:rsidRPr="00320244">
        <w:rPr>
          <w:b/>
          <w:bCs/>
          <w:lang w:eastAsia="ja-JP"/>
        </w:rPr>
        <w:t>Outputs Required:</w:t>
      </w:r>
      <w:r>
        <w:rPr>
          <w:lang w:eastAsia="ja-JP"/>
        </w:rPr>
        <w:t xml:space="preserve"> (Set of) Analytics context information</w:t>
      </w:r>
      <w:r w:rsidR="00223DFF">
        <w:rPr>
          <w:lang w:eastAsia="ja-JP"/>
        </w:rPr>
        <w:t xml:space="preserve"> as specified in clause 6.1B.4</w:t>
      </w:r>
      <w:r>
        <w:rPr>
          <w:lang w:eastAsia="ja-JP"/>
        </w:rPr>
        <w:t>.</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235" w:name="_Toc83212572"/>
      <w:r>
        <w:rPr>
          <w:lang w:eastAsia="ja-JP"/>
        </w:rPr>
        <w:t>7.4</w:t>
      </w:r>
      <w:r>
        <w:rPr>
          <w:lang w:eastAsia="ja-JP"/>
        </w:rPr>
        <w:tab/>
        <w:t>Nnwdaf_DataManagement Service</w:t>
      </w:r>
      <w:bookmarkEnd w:id="235"/>
    </w:p>
    <w:p w14:paraId="41BC025D" w14:textId="77777777" w:rsidR="005A11CD" w:rsidRDefault="005A11CD" w:rsidP="00320244">
      <w:pPr>
        <w:pStyle w:val="Heading3"/>
        <w:rPr>
          <w:lang w:eastAsia="ja-JP"/>
        </w:rPr>
      </w:pPr>
      <w:bookmarkStart w:id="236" w:name="_Toc83212573"/>
      <w:r>
        <w:rPr>
          <w:lang w:eastAsia="ja-JP"/>
        </w:rPr>
        <w:t>7.4.1</w:t>
      </w:r>
      <w:r>
        <w:rPr>
          <w:lang w:eastAsia="ja-JP"/>
        </w:rPr>
        <w:tab/>
        <w:t>General</w:t>
      </w:r>
      <w:bookmarkEnd w:id="236"/>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37" w:name="_Toc83212574"/>
      <w:r>
        <w:rPr>
          <w:lang w:eastAsia="ja-JP"/>
        </w:rPr>
        <w:t>7.4.2</w:t>
      </w:r>
      <w:r>
        <w:rPr>
          <w:lang w:eastAsia="ja-JP"/>
        </w:rPr>
        <w:tab/>
        <w:t>Nnwdaf_DataManagement_Subscribe service operation</w:t>
      </w:r>
      <w:bookmarkEnd w:id="237"/>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029D8466"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 analytics</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4453AF63" w:rsidR="00223DFF" w:rsidRDefault="00223DFF" w:rsidP="00461895">
      <w:pPr>
        <w:rPr>
          <w:lang w:eastAsia="ja-JP"/>
        </w:rPr>
      </w:pPr>
      <w:r>
        <w:rPr>
          <w:lang w:eastAsia="ja-JP"/>
        </w:rPr>
        <w:t>When Analytics Specification is included in the required input parameters it identifies the historical analytics to be collected.</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lastRenderedPageBreak/>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7777777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536EC162" w14:textId="77777777" w:rsidR="005A11CD" w:rsidRDefault="005A11CD" w:rsidP="00320244">
      <w:pPr>
        <w:pStyle w:val="Heading3"/>
        <w:rPr>
          <w:lang w:eastAsia="ja-JP"/>
        </w:rPr>
      </w:pPr>
      <w:bookmarkStart w:id="238" w:name="_Toc83212575"/>
      <w:r>
        <w:rPr>
          <w:lang w:eastAsia="ja-JP"/>
        </w:rPr>
        <w:t>7.4.3</w:t>
      </w:r>
      <w:r>
        <w:rPr>
          <w:lang w:eastAsia="ja-JP"/>
        </w:rPr>
        <w:tab/>
        <w:t>Nnwdaf_DataManagement_Unsubscribe service operation</w:t>
      </w:r>
      <w:bookmarkEnd w:id="238"/>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39" w:name="_Toc83212576"/>
      <w:r>
        <w:rPr>
          <w:lang w:eastAsia="ja-JP"/>
        </w:rPr>
        <w:t>7.4.4</w:t>
      </w:r>
      <w:r>
        <w:rPr>
          <w:lang w:eastAsia="ja-JP"/>
        </w:rPr>
        <w:tab/>
        <w:t>Nnwdaf_DataManagement_Notify service operation</w:t>
      </w:r>
      <w:bookmarkEnd w:id="239"/>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7777777"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300B7BB0" w14:textId="01598B40" w:rsidR="005A11CD" w:rsidRDefault="005A11CD" w:rsidP="005A11CD">
      <w:pPr>
        <w:rPr>
          <w:lang w:eastAsia="ja-JP"/>
        </w:rPr>
      </w:pPr>
      <w:r w:rsidRPr="00320244">
        <w:rPr>
          <w:b/>
          <w:bCs/>
          <w:lang w:eastAsia="ja-JP"/>
        </w:rPr>
        <w:t>Inputs, Optional:</w:t>
      </w:r>
      <w:r w:rsidR="00441D8C">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1C6C234E" w14:textId="6898887B" w:rsidR="00441D8C" w:rsidRDefault="00441D8C" w:rsidP="00F0713C">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0" w:name="_Toc83212577"/>
      <w:r>
        <w:rPr>
          <w:lang w:eastAsia="ja-JP"/>
        </w:rPr>
        <w:t>7.</w:t>
      </w:r>
      <w:r w:rsidR="00615B5C">
        <w:rPr>
          <w:lang w:eastAsia="ja-JP"/>
        </w:rPr>
        <w:t>4</w:t>
      </w:r>
      <w:r>
        <w:rPr>
          <w:lang w:eastAsia="ja-JP"/>
        </w:rPr>
        <w:t>.5</w:t>
      </w:r>
      <w:r>
        <w:rPr>
          <w:lang w:eastAsia="ja-JP"/>
        </w:rPr>
        <w:tab/>
        <w:t>Nnwdaf_DataManagement_Fetch service operation</w:t>
      </w:r>
      <w:bookmarkEnd w:id="240"/>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77777777"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77777777" w:rsidR="005A11CD" w:rsidRDefault="005A11CD" w:rsidP="005A11CD">
      <w:pPr>
        <w:rPr>
          <w:lang w:eastAsia="ja-JP"/>
        </w:rPr>
      </w:pPr>
      <w:r w:rsidRPr="00320244">
        <w:rPr>
          <w:b/>
          <w:bCs/>
          <w:lang w:eastAsia="ja-JP"/>
        </w:rPr>
        <w:t>Outputs, Required:</w:t>
      </w:r>
      <w:r>
        <w:rPr>
          <w:lang w:eastAsia="ja-JP"/>
        </w:rPr>
        <w:t xml:space="preserve"> Requested data.</w:t>
      </w:r>
    </w:p>
    <w:p w14:paraId="0F7B7273" w14:textId="1D06694B"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41" w:name="_Toc83212578"/>
      <w:r>
        <w:rPr>
          <w:lang w:eastAsia="ja-JP"/>
        </w:rPr>
        <w:t>7.5</w:t>
      </w:r>
      <w:r>
        <w:rPr>
          <w:lang w:eastAsia="ja-JP"/>
        </w:rPr>
        <w:tab/>
        <w:t>Nnwdaf_MLModelProvision services</w:t>
      </w:r>
      <w:bookmarkEnd w:id="241"/>
    </w:p>
    <w:p w14:paraId="65D19D24" w14:textId="77777777" w:rsidR="00615B5C" w:rsidRDefault="00615B5C" w:rsidP="00320244">
      <w:pPr>
        <w:pStyle w:val="Heading3"/>
        <w:rPr>
          <w:lang w:eastAsia="ja-JP"/>
        </w:rPr>
      </w:pPr>
      <w:bookmarkStart w:id="242" w:name="_Toc83212579"/>
      <w:r>
        <w:rPr>
          <w:lang w:eastAsia="ja-JP"/>
        </w:rPr>
        <w:t>7.5.1</w:t>
      </w:r>
      <w:r>
        <w:rPr>
          <w:lang w:eastAsia="ja-JP"/>
        </w:rPr>
        <w:tab/>
        <w:t>General</w:t>
      </w:r>
      <w:bookmarkEnd w:id="242"/>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lastRenderedPageBreak/>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3" w:name="_Toc83212580"/>
      <w:r>
        <w:rPr>
          <w:lang w:eastAsia="ja-JP"/>
        </w:rPr>
        <w:t>7.5.2</w:t>
      </w:r>
      <w:r>
        <w:rPr>
          <w:lang w:eastAsia="ja-JP"/>
        </w:rPr>
        <w:tab/>
        <w:t>Nnwdaf_MLModelProvision_Subscribe service operation</w:t>
      </w:r>
      <w:bookmarkEnd w:id="243"/>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13B8FE51"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model </w:t>
      </w:r>
      <w:r>
        <w:rPr>
          <w:lang w:eastAsia="ja-JP"/>
        </w:rPr>
        <w:t>Filter information to indicate the conditions</w:t>
      </w:r>
      <w:r w:rsidR="00934696">
        <w:rPr>
          <w:lang w:eastAsia="ja-JP"/>
        </w:rPr>
        <w:t xml:space="preserve"> for which ML model for the analytics is requested</w:t>
      </w:r>
      <w:r>
        <w:rPr>
          <w:lang w:eastAsia="ja-JP"/>
        </w:rPr>
        <w:t>, and Target of Analytics Reporting to indicate the object(s) for which ML model for the analytics is requested, entities such as specific UEs, a group of UE(s) or any UE (i.e. all UEs)</w:t>
      </w:r>
      <w:r w:rsidR="00934696">
        <w:rPr>
          <w:lang w:eastAsia="ja-JP"/>
        </w:rPr>
        <w:t>, ML Model target period,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4" w:name="_Toc83212581"/>
      <w:r>
        <w:rPr>
          <w:lang w:eastAsia="ja-JP"/>
        </w:rPr>
        <w:t>7.5.3</w:t>
      </w:r>
      <w:r>
        <w:rPr>
          <w:lang w:eastAsia="ja-JP"/>
        </w:rPr>
        <w:tab/>
        <w:t>Nnwdaf_MLModelProvision_Unsubscribe service operation</w:t>
      </w:r>
      <w:bookmarkEnd w:id="244"/>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5" w:name="_Toc83212582"/>
      <w:r>
        <w:rPr>
          <w:lang w:eastAsia="ja-JP"/>
        </w:rPr>
        <w:t>7.5.4</w:t>
      </w:r>
      <w:r>
        <w:rPr>
          <w:lang w:eastAsia="ja-JP"/>
        </w:rPr>
        <w:tab/>
        <w:t>Nnwdaf_MLModelProvision_Notify service operation</w:t>
      </w:r>
      <w:bookmarkEnd w:id="245"/>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6" w:name="_Toc83212583"/>
      <w:r>
        <w:rPr>
          <w:lang w:eastAsia="ja-JP"/>
        </w:rPr>
        <w:t>7.6</w:t>
      </w:r>
      <w:r>
        <w:rPr>
          <w:lang w:eastAsia="ja-JP"/>
        </w:rPr>
        <w:tab/>
        <w:t>Nnwdaf_MLModelInfo service</w:t>
      </w:r>
      <w:bookmarkEnd w:id="246"/>
    </w:p>
    <w:p w14:paraId="070CBE1D" w14:textId="77777777" w:rsidR="009832D0" w:rsidRDefault="009832D0" w:rsidP="00F0713C">
      <w:pPr>
        <w:pStyle w:val="Heading3"/>
        <w:rPr>
          <w:lang w:eastAsia="ja-JP"/>
        </w:rPr>
      </w:pPr>
      <w:bookmarkStart w:id="247" w:name="_Toc83212584"/>
      <w:r>
        <w:rPr>
          <w:lang w:eastAsia="ja-JP"/>
        </w:rPr>
        <w:t>7.6.1</w:t>
      </w:r>
      <w:r>
        <w:rPr>
          <w:lang w:eastAsia="ja-JP"/>
        </w:rPr>
        <w:tab/>
        <w:t>General</w:t>
      </w:r>
      <w:bookmarkEnd w:id="247"/>
    </w:p>
    <w:p w14:paraId="2C508320" w14:textId="77777777"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040B1FE9" w14:textId="77777777" w:rsidR="009832D0" w:rsidRDefault="009832D0" w:rsidP="00F0713C">
      <w:pPr>
        <w:pStyle w:val="Heading3"/>
        <w:rPr>
          <w:lang w:eastAsia="ja-JP"/>
        </w:rPr>
      </w:pPr>
      <w:bookmarkStart w:id="248" w:name="_Toc83212585"/>
      <w:r>
        <w:rPr>
          <w:lang w:eastAsia="ja-JP"/>
        </w:rPr>
        <w:lastRenderedPageBreak/>
        <w:t>7.6.2</w:t>
      </w:r>
      <w:r>
        <w:rPr>
          <w:lang w:eastAsia="ja-JP"/>
        </w:rPr>
        <w:tab/>
        <w:t>Nnwdaf_MLModelInfo_Request service operation</w:t>
      </w:r>
      <w:bookmarkEnd w:id="248"/>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77777777" w:rsidR="009832D0" w:rsidRDefault="009832D0" w:rsidP="009832D0">
      <w:pPr>
        <w:rPr>
          <w:lang w:eastAsia="ja-JP"/>
        </w:rPr>
      </w:pPr>
      <w:r w:rsidRPr="00F0713C">
        <w:rPr>
          <w:b/>
          <w:bCs/>
          <w:lang w:eastAsia="ja-JP"/>
        </w:rPr>
        <w:t>Description:</w:t>
      </w:r>
      <w:r>
        <w:rPr>
          <w:lang w:eastAsia="ja-JP"/>
        </w:rPr>
        <w:t xml:space="preserve"> The consumer requests NWDAF ML model information.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3B012119"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model </w:t>
      </w:r>
      <w:r>
        <w:rPr>
          <w:lang w:eastAsia="ja-JP"/>
        </w:rPr>
        <w:t>Filter information to indicate the conditions for which ML model for the analytics is requested, and Target of Analytics Reporting to indicate the object(s) for which ML model for the analytics is requested (e.g. specific UEs, a group of UE(s) or any UE (i.e. all UEs)), ML Model target period.</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49" w:name="_Toc83212586"/>
      <w:r>
        <w:rPr>
          <w:lang w:eastAsia="ja-JP"/>
        </w:rPr>
        <w:t>8</w:t>
      </w:r>
      <w:r>
        <w:rPr>
          <w:lang w:eastAsia="ja-JP"/>
        </w:rPr>
        <w:tab/>
        <w:t>DCCF Services</w:t>
      </w:r>
      <w:bookmarkEnd w:id="249"/>
    </w:p>
    <w:p w14:paraId="27FB75E0" w14:textId="728EE46A" w:rsidR="006217F9" w:rsidRPr="00F0713C" w:rsidRDefault="006217F9" w:rsidP="00F0713C">
      <w:pPr>
        <w:pStyle w:val="Heading2"/>
        <w:rPr>
          <w:lang w:eastAsia="ja-JP"/>
        </w:rPr>
      </w:pPr>
      <w:bookmarkStart w:id="250" w:name="_Toc83212587"/>
      <w:r>
        <w:rPr>
          <w:lang w:eastAsia="ja-JP"/>
        </w:rPr>
        <w:t>8.1</w:t>
      </w:r>
      <w:r>
        <w:rPr>
          <w:lang w:eastAsia="ja-JP"/>
        </w:rPr>
        <w:tab/>
        <w:t>General</w:t>
      </w:r>
      <w:bookmarkEnd w:id="250"/>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1" w:name="_Toc83212588"/>
      <w:r>
        <w:rPr>
          <w:lang w:eastAsia="ja-JP"/>
        </w:rPr>
        <w:t>8.2</w:t>
      </w:r>
      <w:r>
        <w:rPr>
          <w:lang w:eastAsia="ja-JP"/>
        </w:rPr>
        <w:tab/>
        <w:t>Ndccf_DataManagement service</w:t>
      </w:r>
      <w:bookmarkEnd w:id="251"/>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2" w:name="_Toc83212589"/>
      <w:r>
        <w:rPr>
          <w:lang w:eastAsia="ja-JP"/>
        </w:rPr>
        <w:t>8.2.2</w:t>
      </w:r>
      <w:r>
        <w:rPr>
          <w:lang w:eastAsia="ja-JP"/>
        </w:rPr>
        <w:tab/>
        <w:t>Ndccf_DataManagement_Subscribe service operation</w:t>
      </w:r>
      <w:bookmarkEnd w:id="252"/>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7D6A1506"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1516C2D7"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TS 23.502</w:t>
      </w:r>
      <w:r w:rsidR="00461895">
        <w:rPr>
          <w:lang w:eastAsia="ja-JP"/>
        </w:rPr>
        <w:t> [3]</w:t>
      </w:r>
      <w:r>
        <w:rPr>
          <w:lang w:eastAsia="ja-JP"/>
        </w:rPr>
        <w:t>), Requested data.</w:t>
      </w:r>
    </w:p>
    <w:p w14:paraId="0DE9D902" w14:textId="16B285A1" w:rsidR="006217F9" w:rsidRPr="00F0713C" w:rsidRDefault="006217F9" w:rsidP="00F0713C">
      <w:pPr>
        <w:pStyle w:val="Heading3"/>
        <w:rPr>
          <w:lang w:eastAsia="ja-JP"/>
        </w:rPr>
      </w:pPr>
      <w:bookmarkStart w:id="253" w:name="_Toc83212590"/>
      <w:r>
        <w:rPr>
          <w:lang w:eastAsia="ja-JP"/>
        </w:rPr>
        <w:t>8.2.3</w:t>
      </w:r>
      <w:r>
        <w:rPr>
          <w:lang w:eastAsia="ja-JP"/>
        </w:rPr>
        <w:tab/>
        <w:t>Ndccf_DataManagement_Unsubscribe service operation</w:t>
      </w:r>
      <w:bookmarkEnd w:id="253"/>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4" w:name="_Toc83212591"/>
      <w:r>
        <w:rPr>
          <w:lang w:eastAsia="ja-JP"/>
        </w:rPr>
        <w:t>8.2.4</w:t>
      </w:r>
      <w:r>
        <w:rPr>
          <w:lang w:eastAsia="ja-JP"/>
        </w:rPr>
        <w:tab/>
        <w:t>Ndccf_DataManagement_Notify service operation</w:t>
      </w:r>
      <w:bookmarkEnd w:id="25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lastRenderedPageBreak/>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5" w:name="_Toc83212592"/>
      <w:r>
        <w:rPr>
          <w:lang w:eastAsia="ja-JP"/>
        </w:rPr>
        <w:t>8.2.5</w:t>
      </w:r>
      <w:r>
        <w:rPr>
          <w:lang w:eastAsia="ja-JP"/>
        </w:rPr>
        <w:tab/>
        <w:t>Ndccf_DataManagement_Fetch service operation</w:t>
      </w:r>
      <w:bookmarkEnd w:id="255"/>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56" w:name="_Toc83212593"/>
      <w:r>
        <w:rPr>
          <w:lang w:eastAsia="ja-JP"/>
        </w:rPr>
        <w:t>8.3</w:t>
      </w:r>
      <w:r>
        <w:rPr>
          <w:lang w:eastAsia="ja-JP"/>
        </w:rPr>
        <w:tab/>
        <w:t>Ndccf_ContextManagement service</w:t>
      </w:r>
      <w:bookmarkEnd w:id="256"/>
    </w:p>
    <w:p w14:paraId="013C0BCC" w14:textId="77777777" w:rsidR="006217F9" w:rsidRDefault="006217F9" w:rsidP="00F0713C">
      <w:pPr>
        <w:pStyle w:val="Heading3"/>
        <w:rPr>
          <w:lang w:eastAsia="ja-JP"/>
        </w:rPr>
      </w:pPr>
      <w:bookmarkStart w:id="257" w:name="_Toc83212594"/>
      <w:r>
        <w:rPr>
          <w:lang w:eastAsia="ja-JP"/>
        </w:rPr>
        <w:t>8.3.1</w:t>
      </w:r>
      <w:r>
        <w:rPr>
          <w:lang w:eastAsia="ja-JP"/>
        </w:rPr>
        <w:tab/>
        <w:t>General</w:t>
      </w:r>
      <w:bookmarkEnd w:id="257"/>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58" w:name="_Toc83212595"/>
      <w:r>
        <w:rPr>
          <w:lang w:eastAsia="ja-JP"/>
        </w:rPr>
        <w:t>8.3.2</w:t>
      </w:r>
      <w:r>
        <w:rPr>
          <w:lang w:eastAsia="ja-JP"/>
        </w:rPr>
        <w:tab/>
        <w:t>Ndccf_ContextManagement_Register service operation</w:t>
      </w:r>
      <w:bookmarkEnd w:id="25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848AA06" w:rsidR="006217F9" w:rsidRDefault="006217F9" w:rsidP="00F0713C">
      <w:pPr>
        <w:pStyle w:val="B1"/>
        <w:rPr>
          <w:lang w:eastAsia="ja-JP"/>
        </w:rPr>
      </w:pPr>
      <w:r>
        <w:rPr>
          <w:lang w:eastAsia="ja-JP"/>
        </w:rPr>
        <w:t>-</w:t>
      </w:r>
      <w:r>
        <w:rPr>
          <w:lang w:eastAsia="ja-JP"/>
        </w:rPr>
        <w:tab/>
        <w:t xml:space="preserve">"Analytics/Data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w:t>
      </w:r>
      <w:r w:rsidR="00461895">
        <w:rPr>
          <w:lang w:eastAsia="ja-JP"/>
        </w:rPr>
        <w:t>TS</w:t>
      </w:r>
      <w:r w:rsidR="00461895">
        <w:rPr>
          <w:lang w:eastAsia="ja-JP"/>
        </w:rPr>
        <w:t> </w:t>
      </w:r>
      <w:r w:rsidR="00461895">
        <w:rPr>
          <w:lang w:eastAsia="ja-JP"/>
        </w:rPr>
        <w:t>23.502</w:t>
      </w:r>
      <w:r w:rsidR="00461895">
        <w:rPr>
          <w:lang w:eastAsia="ja-JP"/>
        </w:rPr>
        <w:t> </w:t>
      </w:r>
      <w:r w:rsidR="00461895">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59" w:name="_Toc83212596"/>
      <w:r>
        <w:rPr>
          <w:lang w:eastAsia="ja-JP"/>
        </w:rPr>
        <w:t>8.3.3</w:t>
      </w:r>
      <w:r>
        <w:rPr>
          <w:lang w:eastAsia="ja-JP"/>
        </w:rPr>
        <w:tab/>
        <w:t>Ndccf_ContextManagement_Update service operation</w:t>
      </w:r>
      <w:bookmarkEnd w:id="259"/>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lastRenderedPageBreak/>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0" w:name="_Toc83212597"/>
      <w:r>
        <w:rPr>
          <w:lang w:eastAsia="ja-JP"/>
        </w:rPr>
        <w:t>8.3.4</w:t>
      </w:r>
      <w:r>
        <w:rPr>
          <w:lang w:eastAsia="ja-JP"/>
        </w:rPr>
        <w:tab/>
        <w:t>Ndccf_ContextManagement_Deregister service operation</w:t>
      </w:r>
      <w:bookmarkEnd w:id="260"/>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1" w:name="_Toc83212598"/>
      <w:r>
        <w:rPr>
          <w:lang w:eastAsia="ja-JP"/>
        </w:rPr>
        <w:t>9</w:t>
      </w:r>
      <w:r>
        <w:rPr>
          <w:lang w:eastAsia="ja-JP"/>
        </w:rPr>
        <w:tab/>
        <w:t>MFAF Services</w:t>
      </w:r>
      <w:bookmarkEnd w:id="261"/>
    </w:p>
    <w:p w14:paraId="322698D8" w14:textId="77777777" w:rsidR="001B4FC5" w:rsidRDefault="001B4FC5" w:rsidP="00F0713C">
      <w:pPr>
        <w:pStyle w:val="Heading2"/>
        <w:rPr>
          <w:lang w:eastAsia="ja-JP"/>
        </w:rPr>
      </w:pPr>
      <w:bookmarkStart w:id="262" w:name="_Toc83212599"/>
      <w:r>
        <w:rPr>
          <w:lang w:eastAsia="ja-JP"/>
        </w:rPr>
        <w:t>9.1</w:t>
      </w:r>
      <w:r>
        <w:rPr>
          <w:lang w:eastAsia="ja-JP"/>
        </w:rPr>
        <w:tab/>
        <w:t>General</w:t>
      </w:r>
      <w:bookmarkEnd w:id="26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3" w:name="_Toc83212600"/>
      <w:r>
        <w:rPr>
          <w:lang w:eastAsia="ja-JP"/>
        </w:rPr>
        <w:t>9.2</w:t>
      </w:r>
      <w:r>
        <w:rPr>
          <w:lang w:eastAsia="ja-JP"/>
        </w:rPr>
        <w:tab/>
        <w:t>Nmfaf_3daDataManagement service</w:t>
      </w:r>
      <w:bookmarkEnd w:id="263"/>
    </w:p>
    <w:p w14:paraId="29B7A320" w14:textId="77777777" w:rsidR="001B4FC5" w:rsidRDefault="001B4FC5" w:rsidP="00F0713C">
      <w:pPr>
        <w:pStyle w:val="Heading3"/>
        <w:rPr>
          <w:lang w:eastAsia="ja-JP"/>
        </w:rPr>
      </w:pPr>
      <w:bookmarkStart w:id="264" w:name="_Toc83212601"/>
      <w:r>
        <w:rPr>
          <w:lang w:eastAsia="ja-JP"/>
        </w:rPr>
        <w:t>9.2.1</w:t>
      </w:r>
      <w:r>
        <w:rPr>
          <w:lang w:eastAsia="ja-JP"/>
        </w:rPr>
        <w:tab/>
        <w:t>General</w:t>
      </w:r>
      <w:bookmarkEnd w:id="264"/>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5" w:name="_Toc83212602"/>
      <w:r>
        <w:rPr>
          <w:lang w:eastAsia="ja-JP"/>
        </w:rPr>
        <w:t>9.2.2</w:t>
      </w:r>
      <w:r>
        <w:rPr>
          <w:lang w:eastAsia="ja-JP"/>
        </w:rPr>
        <w:tab/>
        <w:t>Nmfaf_3daDataManagement_Configure service operation</w:t>
      </w:r>
      <w:bookmarkEnd w:id="265"/>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lastRenderedPageBreak/>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66" w:name="_Toc83212603"/>
      <w:r>
        <w:rPr>
          <w:lang w:eastAsia="ja-JP"/>
        </w:rPr>
        <w:t>9.2.3</w:t>
      </w:r>
      <w:r>
        <w:rPr>
          <w:lang w:eastAsia="ja-JP"/>
        </w:rPr>
        <w:tab/>
        <w:t>Nmfaf_3daDataManagement_De</w:t>
      </w:r>
      <w:r w:rsidR="00A16F14">
        <w:rPr>
          <w:lang w:eastAsia="ja-JP"/>
        </w:rPr>
        <w:t>c</w:t>
      </w:r>
      <w:r>
        <w:rPr>
          <w:lang w:eastAsia="ja-JP"/>
        </w:rPr>
        <w:t>onfigure service operation</w:t>
      </w:r>
      <w:bookmarkEnd w:id="266"/>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67" w:name="_Toc83212604"/>
      <w:r>
        <w:rPr>
          <w:lang w:eastAsia="ja-JP"/>
        </w:rPr>
        <w:t>9.3</w:t>
      </w:r>
      <w:r>
        <w:rPr>
          <w:lang w:eastAsia="ja-JP"/>
        </w:rPr>
        <w:tab/>
        <w:t>Nmfaf_3caDataManagement service</w:t>
      </w:r>
      <w:bookmarkEnd w:id="267"/>
    </w:p>
    <w:p w14:paraId="00C57631" w14:textId="77777777" w:rsidR="001B4FC5" w:rsidRDefault="001B4FC5" w:rsidP="00F0713C">
      <w:pPr>
        <w:pStyle w:val="Heading3"/>
        <w:rPr>
          <w:lang w:eastAsia="ja-JP"/>
        </w:rPr>
      </w:pPr>
      <w:bookmarkStart w:id="268" w:name="_Toc83212605"/>
      <w:r>
        <w:rPr>
          <w:lang w:eastAsia="ja-JP"/>
        </w:rPr>
        <w:t>9.3.1</w:t>
      </w:r>
      <w:r>
        <w:rPr>
          <w:lang w:eastAsia="ja-JP"/>
        </w:rPr>
        <w:tab/>
        <w:t>General</w:t>
      </w:r>
      <w:bookmarkEnd w:id="26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77777777" w:rsidR="001B4FC5" w:rsidRDefault="001B4FC5" w:rsidP="00F0713C">
      <w:pPr>
        <w:pStyle w:val="Heading3"/>
        <w:rPr>
          <w:lang w:eastAsia="ja-JP"/>
        </w:rPr>
      </w:pPr>
      <w:bookmarkStart w:id="269" w:name="_Toc83212606"/>
      <w:r>
        <w:rPr>
          <w:lang w:eastAsia="ja-JP"/>
        </w:rPr>
        <w:t>9.3.2</w:t>
      </w:r>
      <w:r>
        <w:rPr>
          <w:lang w:eastAsia="ja-JP"/>
        </w:rPr>
        <w:tab/>
        <w:t>Nmfaf_3caDataManagement _Notify service operation</w:t>
      </w:r>
      <w:bookmarkEnd w:id="269"/>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6BB10723" w14:textId="77777777" w:rsidR="001B4FC5" w:rsidRDefault="001B4FC5" w:rsidP="00F0713C">
      <w:pPr>
        <w:pStyle w:val="Heading3"/>
        <w:rPr>
          <w:lang w:eastAsia="ja-JP"/>
        </w:rPr>
      </w:pPr>
      <w:bookmarkStart w:id="270" w:name="_Toc83212607"/>
      <w:r>
        <w:rPr>
          <w:lang w:eastAsia="ja-JP"/>
        </w:rPr>
        <w:t>9.3.3</w:t>
      </w:r>
      <w:r>
        <w:rPr>
          <w:lang w:eastAsia="ja-JP"/>
        </w:rPr>
        <w:tab/>
        <w:t>Nmfaf_3caDataManagement _Fetch service operation</w:t>
      </w:r>
      <w:bookmarkEnd w:id="270"/>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1" w:name="_Toc83212608"/>
      <w:r>
        <w:rPr>
          <w:lang w:eastAsia="ja-JP"/>
        </w:rPr>
        <w:t>10</w:t>
      </w:r>
      <w:r>
        <w:rPr>
          <w:lang w:eastAsia="ja-JP"/>
        </w:rPr>
        <w:tab/>
        <w:t>ADRF Services</w:t>
      </w:r>
      <w:bookmarkEnd w:id="271"/>
    </w:p>
    <w:p w14:paraId="2A954619" w14:textId="77777777" w:rsidR="00EA40C3" w:rsidRDefault="00EA40C3" w:rsidP="00F0713C">
      <w:pPr>
        <w:pStyle w:val="Heading2"/>
        <w:rPr>
          <w:lang w:eastAsia="ja-JP"/>
        </w:rPr>
      </w:pPr>
      <w:bookmarkStart w:id="272" w:name="_Toc83212609"/>
      <w:r>
        <w:rPr>
          <w:lang w:eastAsia="ja-JP"/>
        </w:rPr>
        <w:t>10.1</w:t>
      </w:r>
      <w:r>
        <w:rPr>
          <w:lang w:eastAsia="ja-JP"/>
        </w:rPr>
        <w:tab/>
        <w:t>General</w:t>
      </w:r>
      <w:bookmarkEnd w:id="272"/>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3" w:name="_Toc83212610"/>
      <w:r>
        <w:rPr>
          <w:lang w:eastAsia="ja-JP"/>
        </w:rPr>
        <w:t>10.2</w:t>
      </w:r>
      <w:r>
        <w:rPr>
          <w:lang w:eastAsia="ja-JP"/>
        </w:rPr>
        <w:tab/>
        <w:t>Nadrf_DataManagement service</w:t>
      </w:r>
      <w:bookmarkEnd w:id="273"/>
    </w:p>
    <w:p w14:paraId="2225F5E1" w14:textId="77777777" w:rsidR="00EA40C3" w:rsidRDefault="00EA40C3" w:rsidP="00F0713C">
      <w:pPr>
        <w:pStyle w:val="Heading3"/>
        <w:rPr>
          <w:lang w:eastAsia="ja-JP"/>
        </w:rPr>
      </w:pPr>
      <w:bookmarkStart w:id="274" w:name="_Toc83212611"/>
      <w:r>
        <w:rPr>
          <w:lang w:eastAsia="ja-JP"/>
        </w:rPr>
        <w:t>10.2.1</w:t>
      </w:r>
      <w:r>
        <w:rPr>
          <w:lang w:eastAsia="ja-JP"/>
        </w:rPr>
        <w:tab/>
        <w:t>General</w:t>
      </w:r>
      <w:bookmarkEnd w:id="274"/>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5" w:name="_Toc83212612"/>
      <w:r>
        <w:rPr>
          <w:lang w:eastAsia="ja-JP"/>
        </w:rPr>
        <w:t>10.2.2</w:t>
      </w:r>
      <w:r>
        <w:rPr>
          <w:lang w:eastAsia="ja-JP"/>
        </w:rPr>
        <w:tab/>
        <w:t>Nadrf_DataManagement_StorageRequest service operation</w:t>
      </w:r>
      <w:bookmarkEnd w:id="275"/>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lastRenderedPageBreak/>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6" w:name="_Toc83212613"/>
      <w:r>
        <w:rPr>
          <w:lang w:eastAsia="ja-JP"/>
        </w:rPr>
        <w:t>10.2.3</w:t>
      </w:r>
      <w:r>
        <w:rPr>
          <w:lang w:eastAsia="ja-JP"/>
        </w:rPr>
        <w:tab/>
        <w:t>Nadrf_DataManagement_StorageSubscriptionRequest service operation</w:t>
      </w:r>
      <w:bookmarkEnd w:id="276"/>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5D0923CF"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DC7BB8" w:rsidRPr="00DC7BB8">
        <w:rPr>
          <w:lang w:eastAsia="ja-JP"/>
        </w:rPr>
        <w:t>15</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2BAFD718" w:rsidR="00EA40C3" w:rsidRDefault="00EA40C3" w:rsidP="00EA40C3">
      <w:pPr>
        <w:rPr>
          <w:lang w:eastAsia="ja-JP"/>
        </w:rPr>
      </w:pPr>
      <w:r>
        <w:rPr>
          <w:lang w:eastAsia="ja-JP"/>
        </w:rPr>
        <w:t xml:space="preserve">"Analytics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w:t>
      </w:r>
      <w:r w:rsidR="00461895">
        <w:rPr>
          <w:lang w:eastAsia="ja-JP"/>
        </w:rPr>
        <w:t>TS</w:t>
      </w:r>
      <w:r w:rsidR="00461895">
        <w:rPr>
          <w:lang w:eastAsia="ja-JP"/>
        </w:rPr>
        <w:t> </w:t>
      </w:r>
      <w:r w:rsidR="00461895">
        <w:rPr>
          <w:lang w:eastAsia="ja-JP"/>
        </w:rPr>
        <w:t>23.502</w:t>
      </w:r>
      <w:r w:rsidR="00461895">
        <w:rPr>
          <w:lang w:eastAsia="ja-JP"/>
        </w:rPr>
        <w:t> </w:t>
      </w:r>
      <w:r w:rsidR="00461895">
        <w:rPr>
          <w:lang w:eastAsia="ja-JP"/>
        </w:rPr>
        <w:t>[</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7" w:name="_Toc83212614"/>
      <w:r>
        <w:rPr>
          <w:lang w:eastAsia="ja-JP"/>
        </w:rPr>
        <w:t>10.2.4</w:t>
      </w:r>
      <w:r>
        <w:rPr>
          <w:lang w:eastAsia="ja-JP"/>
        </w:rPr>
        <w:tab/>
        <w:t>Nadrf_DataManagement_StorageSubscriptionRemoval service operation</w:t>
      </w:r>
      <w:bookmarkEnd w:id="277"/>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8" w:name="_Toc83212615"/>
      <w:r>
        <w:rPr>
          <w:lang w:eastAsia="ja-JP"/>
        </w:rPr>
        <w:t>10.2.5</w:t>
      </w:r>
      <w:r>
        <w:rPr>
          <w:lang w:eastAsia="ja-JP"/>
        </w:rPr>
        <w:tab/>
        <w:t>Nadrf_DataManagement_RetrievalRequest service operation</w:t>
      </w:r>
      <w:bookmarkEnd w:id="278"/>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Fetch Correlation ID(s) if the RetrievalRequest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6915276D" w:rsidR="00EA40C3" w:rsidRDefault="00EA40C3" w:rsidP="00EA40C3">
      <w:pPr>
        <w:rPr>
          <w:lang w:eastAsia="ja-JP"/>
        </w:rPr>
      </w:pPr>
      <w:r>
        <w:rPr>
          <w:lang w:eastAsia="ja-JP"/>
        </w:rPr>
        <w:t xml:space="preserve">"Analytics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w:t>
      </w:r>
      <w:r w:rsidR="00461895">
        <w:rPr>
          <w:lang w:eastAsia="ja-JP"/>
        </w:rPr>
        <w:t>TS</w:t>
      </w:r>
      <w:r w:rsidR="00461895">
        <w:rPr>
          <w:lang w:eastAsia="ja-JP"/>
        </w:rPr>
        <w:t> </w:t>
      </w:r>
      <w:r w:rsidR="00461895">
        <w:rPr>
          <w:lang w:eastAsia="ja-JP"/>
        </w:rPr>
        <w:t>23.502</w:t>
      </w:r>
      <w:r w:rsidR="00461895">
        <w:rPr>
          <w:lang w:eastAsia="ja-JP"/>
        </w:rPr>
        <w:t> </w:t>
      </w:r>
      <w:r w:rsidR="00461895">
        <w:rPr>
          <w:lang w:eastAsia="ja-JP"/>
        </w:rPr>
        <w:t>[</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79" w:name="_Toc83212616"/>
      <w:r>
        <w:rPr>
          <w:lang w:eastAsia="ja-JP"/>
        </w:rPr>
        <w:t>10.2.6</w:t>
      </w:r>
      <w:r>
        <w:rPr>
          <w:lang w:eastAsia="ja-JP"/>
        </w:rPr>
        <w:tab/>
        <w:t>Nadrf_DataManagement_RetrievalSubscribe service operation</w:t>
      </w:r>
      <w:bookmarkEnd w:id="279"/>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5F55B17D" w:rsidR="00EA40C3" w:rsidRDefault="00EA40C3" w:rsidP="00EA40C3">
      <w:pPr>
        <w:rPr>
          <w:lang w:eastAsia="ja-JP"/>
        </w:rPr>
      </w:pPr>
      <w:r>
        <w:rPr>
          <w:lang w:eastAsia="ja-JP"/>
        </w:rPr>
        <w:t xml:space="preserve">"Analytics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w:t>
      </w:r>
      <w:r w:rsidR="00461895">
        <w:rPr>
          <w:lang w:eastAsia="ja-JP"/>
        </w:rPr>
        <w:t>TS</w:t>
      </w:r>
      <w:r w:rsidR="00461895">
        <w:rPr>
          <w:lang w:eastAsia="ja-JP"/>
        </w:rPr>
        <w:t> </w:t>
      </w:r>
      <w:r w:rsidR="00461895">
        <w:rPr>
          <w:lang w:eastAsia="ja-JP"/>
        </w:rPr>
        <w:t>23.502</w:t>
      </w:r>
      <w:r w:rsidR="00461895">
        <w:rPr>
          <w:lang w:eastAsia="ja-JP"/>
        </w:rPr>
        <w:t> </w:t>
      </w:r>
      <w:r w:rsidR="00461895">
        <w:rPr>
          <w:lang w:eastAsia="ja-JP"/>
        </w:rPr>
        <w:t>[</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0" w:name="_Toc83212617"/>
      <w:r>
        <w:rPr>
          <w:lang w:eastAsia="ja-JP"/>
        </w:rPr>
        <w:t>10.2.7</w:t>
      </w:r>
      <w:r>
        <w:rPr>
          <w:lang w:eastAsia="ja-JP"/>
        </w:rPr>
        <w:tab/>
        <w:t>Nadrf_DataManagement_RetrievalUn</w:t>
      </w:r>
      <w:r w:rsidR="00A16F14">
        <w:rPr>
          <w:lang w:eastAsia="ja-JP"/>
        </w:rPr>
        <w:t>s</w:t>
      </w:r>
      <w:r>
        <w:rPr>
          <w:lang w:eastAsia="ja-JP"/>
        </w:rPr>
        <w:t>ubscribe service operation</w:t>
      </w:r>
      <w:bookmarkEnd w:id="280"/>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1" w:name="_Toc83212618"/>
      <w:r>
        <w:rPr>
          <w:lang w:eastAsia="ja-JP"/>
        </w:rPr>
        <w:lastRenderedPageBreak/>
        <w:t>10.2.8</w:t>
      </w:r>
      <w:r>
        <w:rPr>
          <w:lang w:eastAsia="ja-JP"/>
        </w:rPr>
        <w:tab/>
        <w:t>Nadrf_DataManagement_RetrievalNotify service operation</w:t>
      </w:r>
      <w:bookmarkEnd w:id="281"/>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2" w:name="_Toc83212619"/>
      <w:r>
        <w:rPr>
          <w:lang w:eastAsia="ja-JP"/>
        </w:rPr>
        <w:t>10.2.9</w:t>
      </w:r>
      <w:r>
        <w:rPr>
          <w:lang w:eastAsia="ja-JP"/>
        </w:rPr>
        <w:tab/>
        <w:t>Nadrf_DataManagement_Delete</w:t>
      </w:r>
      <w:bookmarkEnd w:id="282"/>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283" w:name="_Toc83212620"/>
      <w:r w:rsidRPr="005D2CF1">
        <w:lastRenderedPageBreak/>
        <w:t>Annex A (informative):</w:t>
      </w:r>
      <w:r w:rsidRPr="005D2CF1">
        <w:tab/>
        <w:t>Change history</w:t>
      </w:r>
      <w:bookmarkEnd w:id="2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3"/>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223DFF" w:rsidRDefault="00223DFF">
      <w:r>
        <w:separator/>
      </w:r>
    </w:p>
  </w:endnote>
  <w:endnote w:type="continuationSeparator" w:id="0">
    <w:p w14:paraId="3408DDA2" w14:textId="77777777" w:rsidR="00223DFF" w:rsidRDefault="00223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223DFF" w:rsidRDefault="00223DFF">
      <w:r>
        <w:separator/>
      </w:r>
    </w:p>
  </w:footnote>
  <w:footnote w:type="continuationSeparator" w:id="0">
    <w:p w14:paraId="35B43AA4" w14:textId="77777777" w:rsidR="00223DFF" w:rsidRDefault="00223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2C0D1B99"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895">
      <w:rPr>
        <w:rFonts w:ascii="Arial" w:hAnsi="Arial" w:cs="Arial"/>
        <w:b/>
        <w:noProof/>
        <w:sz w:val="18"/>
        <w:szCs w:val="18"/>
      </w:rPr>
      <w:t>3GPP TS 23.288 V17.2.0 (2021-09)</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D5B705E"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895">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51834"/>
    <w:rsid w:val="00054A22"/>
    <w:rsid w:val="00062023"/>
    <w:rsid w:val="000655A6"/>
    <w:rsid w:val="00080512"/>
    <w:rsid w:val="000C47C3"/>
    <w:rsid w:val="000D58AB"/>
    <w:rsid w:val="00133525"/>
    <w:rsid w:val="00153EB8"/>
    <w:rsid w:val="001A24D9"/>
    <w:rsid w:val="001A4C42"/>
    <w:rsid w:val="001A7420"/>
    <w:rsid w:val="001B4FC5"/>
    <w:rsid w:val="001B6637"/>
    <w:rsid w:val="001C21C3"/>
    <w:rsid w:val="001D02C2"/>
    <w:rsid w:val="001F0C1D"/>
    <w:rsid w:val="001F1132"/>
    <w:rsid w:val="001F168B"/>
    <w:rsid w:val="0020423F"/>
    <w:rsid w:val="002128B0"/>
    <w:rsid w:val="00216C83"/>
    <w:rsid w:val="00220F2B"/>
    <w:rsid w:val="00223DFF"/>
    <w:rsid w:val="002347A2"/>
    <w:rsid w:val="002620D3"/>
    <w:rsid w:val="002675F0"/>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23334"/>
    <w:rsid w:val="004345EC"/>
    <w:rsid w:val="00441D8C"/>
    <w:rsid w:val="004562CF"/>
    <w:rsid w:val="00461895"/>
    <w:rsid w:val="00465515"/>
    <w:rsid w:val="004743F1"/>
    <w:rsid w:val="004851DB"/>
    <w:rsid w:val="004D3578"/>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217F9"/>
    <w:rsid w:val="0063543D"/>
    <w:rsid w:val="00647114"/>
    <w:rsid w:val="006A323F"/>
    <w:rsid w:val="006A4844"/>
    <w:rsid w:val="006B0714"/>
    <w:rsid w:val="006B30D0"/>
    <w:rsid w:val="006C3D95"/>
    <w:rsid w:val="006D143A"/>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F37B7"/>
    <w:rsid w:val="00A10F02"/>
    <w:rsid w:val="00A164B4"/>
    <w:rsid w:val="00A16F14"/>
    <w:rsid w:val="00A26956"/>
    <w:rsid w:val="00A27486"/>
    <w:rsid w:val="00A53724"/>
    <w:rsid w:val="00A56066"/>
    <w:rsid w:val="00A73129"/>
    <w:rsid w:val="00A82346"/>
    <w:rsid w:val="00A92BA1"/>
    <w:rsid w:val="00AB3FB0"/>
    <w:rsid w:val="00AB4016"/>
    <w:rsid w:val="00AC6BC6"/>
    <w:rsid w:val="00AE65E2"/>
    <w:rsid w:val="00B15449"/>
    <w:rsid w:val="00B16F2C"/>
    <w:rsid w:val="00B31677"/>
    <w:rsid w:val="00B343ED"/>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408"/>
    <w:rsid w:val="00D87E00"/>
    <w:rsid w:val="00D9134D"/>
    <w:rsid w:val="00DA7A03"/>
    <w:rsid w:val="00DB1818"/>
    <w:rsid w:val="00DC309B"/>
    <w:rsid w:val="00DC4DA2"/>
    <w:rsid w:val="00DC7BB8"/>
    <w:rsid w:val="00DD4C17"/>
    <w:rsid w:val="00DD74A5"/>
    <w:rsid w:val="00DF2B1F"/>
    <w:rsid w:val="00DF30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4.vsd"/><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Microsoft_Visio_2003-2010_Drawing21.vsd"/><Relationship Id="rId123" Type="http://schemas.openxmlformats.org/officeDocument/2006/relationships/image" Target="media/image58.emf"/><Relationship Id="rId128" Type="http://schemas.openxmlformats.org/officeDocument/2006/relationships/oleObject" Target="embeddings/oleObject16.bin"/><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oleObject4.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3.vsdx"/><Relationship Id="rId134" Type="http://schemas.openxmlformats.org/officeDocument/2006/relationships/oleObject" Target="embeddings/Microsoft_Visio_2003-2010_Drawing30.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3.vsd"/><Relationship Id="rId116" Type="http://schemas.openxmlformats.org/officeDocument/2006/relationships/package" Target="embeddings/Microsoft_Visio_Drawing12.vsdx"/><Relationship Id="rId124" Type="http://schemas.openxmlformats.org/officeDocument/2006/relationships/oleObject" Target="embeddings/Microsoft_Visio_2003-2010_Drawing27.vsd"/><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oleObject17.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oleObject14.bin"/><Relationship Id="rId114" Type="http://schemas.openxmlformats.org/officeDocument/2006/relationships/oleObject" Target="embeddings/Microsoft_Visio_2003-2010_Drawing2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30" Type="http://schemas.openxmlformats.org/officeDocument/2006/relationships/oleObject" Target="embeddings/Microsoft_Visio_2003-2010_Drawing29.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Microsoft_Visio_2003-2010_Drawing26.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31.vsd"/><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81909</Words>
  <Characters>459936</Characters>
  <Application>Microsoft Office Word</Application>
  <DocSecurity>0</DocSecurity>
  <Lines>10950</Lines>
  <Paragraphs>8466</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533379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23.682_CR0483_(Rel-17)_TEI17_GEM</cp:lastModifiedBy>
  <cp:revision>2</cp:revision>
  <cp:lastPrinted>2019-02-25T14:05:00Z</cp:lastPrinted>
  <dcterms:created xsi:type="dcterms:W3CDTF">2021-09-22T14:13:00Z</dcterms:created>
  <dcterms:modified xsi:type="dcterms:W3CDTF">2021-09-22T14:13:00Z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