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cz" ContentType="image/x-pcz"/>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D34AC7" w14:textId="6013DB31" w:rsidR="008F2ADC" w:rsidRPr="00DF5426" w:rsidRDefault="008F2ADC">
      <w:pPr>
        <w:pStyle w:val="ZA"/>
        <w:framePr w:wrap="notBeside"/>
      </w:pPr>
      <w:bookmarkStart w:id="0" w:name="page1"/>
      <w:r w:rsidRPr="00DF5426">
        <w:rPr>
          <w:sz w:val="64"/>
        </w:rPr>
        <w:t xml:space="preserve">3GPP TR </w:t>
      </w:r>
      <w:r w:rsidR="003F114B" w:rsidRPr="00DF5426">
        <w:rPr>
          <w:sz w:val="64"/>
        </w:rPr>
        <w:t>22</w:t>
      </w:r>
      <w:r w:rsidRPr="00DF5426">
        <w:rPr>
          <w:sz w:val="64"/>
        </w:rPr>
        <w:t>.</w:t>
      </w:r>
      <w:r w:rsidR="003F114B" w:rsidRPr="00DF5426">
        <w:rPr>
          <w:sz w:val="64"/>
        </w:rPr>
        <w:t>978</w:t>
      </w:r>
      <w:r w:rsidRPr="00DF5426">
        <w:rPr>
          <w:sz w:val="64"/>
        </w:rPr>
        <w:t xml:space="preserve"> </w:t>
      </w:r>
      <w:r w:rsidR="003F114B" w:rsidRPr="00DF5426">
        <w:t>V</w:t>
      </w:r>
      <w:r w:rsidR="005625B0">
        <w:t>1</w:t>
      </w:r>
      <w:r w:rsidR="00EF64F1">
        <w:t>9</w:t>
      </w:r>
      <w:r w:rsidR="005625B0">
        <w:t>.</w:t>
      </w:r>
      <w:r w:rsidR="00EF64F1">
        <w:t>0</w:t>
      </w:r>
      <w:r w:rsidR="005625B0">
        <w:t>.</w:t>
      </w:r>
      <w:r w:rsidR="00EF64F1">
        <w:t>0</w:t>
      </w:r>
      <w:r w:rsidRPr="00DF5426">
        <w:t xml:space="preserve"> </w:t>
      </w:r>
      <w:r w:rsidR="00B72529">
        <w:rPr>
          <w:sz w:val="32"/>
        </w:rPr>
        <w:t>(</w:t>
      </w:r>
      <w:r w:rsidR="005625B0">
        <w:rPr>
          <w:sz w:val="32"/>
        </w:rPr>
        <w:t>20</w:t>
      </w:r>
      <w:r w:rsidR="00EF64F1">
        <w:rPr>
          <w:sz w:val="32"/>
        </w:rPr>
        <w:t>25</w:t>
      </w:r>
      <w:r w:rsidR="005625B0">
        <w:rPr>
          <w:sz w:val="32"/>
        </w:rPr>
        <w:t>-</w:t>
      </w:r>
      <w:r w:rsidR="00EF64F1">
        <w:rPr>
          <w:sz w:val="32"/>
        </w:rPr>
        <w:t>10</w:t>
      </w:r>
      <w:r w:rsidR="00B72529">
        <w:rPr>
          <w:sz w:val="32"/>
        </w:rPr>
        <w:t>)</w:t>
      </w:r>
    </w:p>
    <w:p w14:paraId="0EE898DA" w14:textId="77777777" w:rsidR="008F2ADC" w:rsidRPr="00DF5426" w:rsidRDefault="008F2ADC">
      <w:pPr>
        <w:pStyle w:val="ZB"/>
        <w:framePr w:wrap="notBeside"/>
      </w:pPr>
      <w:r w:rsidRPr="00DF5426">
        <w:t>Technical Report</w:t>
      </w:r>
    </w:p>
    <w:p w14:paraId="0C3C8D89" w14:textId="77777777" w:rsidR="008F2ADC" w:rsidRPr="00DF5426" w:rsidRDefault="008F2ADC">
      <w:pPr>
        <w:pStyle w:val="ZT"/>
        <w:framePr w:wrap="notBeside"/>
      </w:pPr>
      <w:r w:rsidRPr="00DF5426">
        <w:t xml:space="preserve">3rd Generation Partnership </w:t>
      </w:r>
      <w:proofErr w:type="gramStart"/>
      <w:r w:rsidRPr="00DF5426">
        <w:t>Project;</w:t>
      </w:r>
      <w:proofErr w:type="gramEnd"/>
    </w:p>
    <w:p w14:paraId="0A0E65F0" w14:textId="77777777" w:rsidR="008F2ADC" w:rsidRPr="00DF5426" w:rsidRDefault="008F2ADC">
      <w:pPr>
        <w:pStyle w:val="ZT"/>
        <w:framePr w:wrap="notBeside"/>
      </w:pPr>
      <w:r w:rsidRPr="00DF5426">
        <w:t xml:space="preserve">Technical Specification Group </w:t>
      </w:r>
      <w:r w:rsidR="00E86E80">
        <w:rPr>
          <w:lang w:eastAsia="ja-JP"/>
        </w:rPr>
        <w:t>Services and System</w:t>
      </w:r>
      <w:r w:rsidR="003F114B" w:rsidRPr="00DF5426">
        <w:rPr>
          <w:lang w:eastAsia="ja-JP"/>
        </w:rPr>
        <w:t xml:space="preserve"> </w:t>
      </w:r>
      <w:proofErr w:type="gramStart"/>
      <w:r w:rsidR="003F114B" w:rsidRPr="00DF5426">
        <w:rPr>
          <w:lang w:eastAsia="ja-JP"/>
        </w:rPr>
        <w:t>Aspects</w:t>
      </w:r>
      <w:r w:rsidRPr="00DF5426">
        <w:t>;</w:t>
      </w:r>
      <w:proofErr w:type="gramEnd"/>
    </w:p>
    <w:p w14:paraId="65695F42" w14:textId="77777777" w:rsidR="008F2ADC" w:rsidRPr="00DF5426" w:rsidRDefault="003F114B">
      <w:pPr>
        <w:pStyle w:val="ZT"/>
        <w:framePr w:wrap="notBeside"/>
      </w:pPr>
      <w:r w:rsidRPr="00DF5426">
        <w:rPr>
          <w:lang w:eastAsia="ja-JP"/>
        </w:rPr>
        <w:t>All</w:t>
      </w:r>
      <w:r w:rsidR="00180AF6" w:rsidRPr="00DF5426">
        <w:rPr>
          <w:lang w:eastAsia="ja-JP"/>
        </w:rPr>
        <w:t>-IP Network (AIPN) feasibility s</w:t>
      </w:r>
      <w:r w:rsidRPr="00DF5426">
        <w:rPr>
          <w:lang w:eastAsia="ja-JP"/>
        </w:rPr>
        <w:t>tudy</w:t>
      </w:r>
    </w:p>
    <w:p w14:paraId="1678543A" w14:textId="706E4992" w:rsidR="008F2ADC" w:rsidRPr="00DF5426" w:rsidRDefault="003F114B">
      <w:pPr>
        <w:pStyle w:val="ZT"/>
        <w:framePr w:wrap="notBeside"/>
      </w:pPr>
      <w:r w:rsidRPr="00DF5426">
        <w:t xml:space="preserve"> </w:t>
      </w:r>
      <w:r w:rsidR="008F2ADC" w:rsidRPr="00DF5426">
        <w:t>(</w:t>
      </w:r>
      <w:r w:rsidR="00E254E5">
        <w:rPr>
          <w:rStyle w:val="ZGSM"/>
        </w:rPr>
        <w:t>Release 1</w:t>
      </w:r>
      <w:r w:rsidR="00EF64F1">
        <w:rPr>
          <w:rStyle w:val="ZGSM"/>
        </w:rPr>
        <w:t>9</w:t>
      </w:r>
      <w:r w:rsidR="008F2ADC" w:rsidRPr="00DF5426">
        <w:t>)</w:t>
      </w:r>
    </w:p>
    <w:p w14:paraId="2143E21B" w14:textId="77777777" w:rsidR="008F2ADC" w:rsidRPr="00DF5426" w:rsidRDefault="008F2ADC">
      <w:pPr>
        <w:pStyle w:val="ZT"/>
        <w:framePr w:wrap="notBeside"/>
      </w:pPr>
    </w:p>
    <w:p w14:paraId="4445DFA7" w14:textId="77777777" w:rsidR="008F2ADC" w:rsidRPr="00DF5426" w:rsidRDefault="008F2ADC">
      <w:pPr>
        <w:pStyle w:val="ZT"/>
        <w:framePr w:wrap="notBeside"/>
        <w:rPr>
          <w:i/>
          <w:sz w:val="28"/>
        </w:rPr>
      </w:pPr>
    </w:p>
    <w:p w14:paraId="47A1EC33" w14:textId="77777777" w:rsidR="008234F7" w:rsidRDefault="00FD5CE4" w:rsidP="008234F7">
      <w:pPr>
        <w:pStyle w:val="ZU"/>
        <w:framePr w:wrap="notBeside"/>
        <w:tabs>
          <w:tab w:val="right" w:pos="10206"/>
        </w:tabs>
        <w:jc w:val="left"/>
      </w:pPr>
      <w:bookmarkStart w:id="1" w:name="_Hlk163229531"/>
      <w:r>
        <w:rPr>
          <w:i/>
        </w:rPr>
        <w:pict w14:anchorId="60E43B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27.35pt;height:79.5pt;visibility:visible">
            <v:imagedata r:id="rId8" o:title=""/>
          </v:shape>
        </w:pict>
      </w:r>
      <w:bookmarkEnd w:id="1"/>
      <w:r w:rsidR="008234F7">
        <w:rPr>
          <w:color w:val="0000FF"/>
        </w:rPr>
        <w:tab/>
      </w:r>
      <w:r w:rsidR="008234F7">
        <w:rPr>
          <w:color w:val="0000FF"/>
        </w:rPr>
        <w:pict w14:anchorId="2EC383F3">
          <v:shape id="_x0000_i1026" type="#_x0000_t75" style="width:128.2pt;height:64.9pt">
            <v:imagedata r:id="rId9" o:title="3GPP-logo-TM2"/>
          </v:shape>
        </w:pict>
      </w:r>
    </w:p>
    <w:p w14:paraId="29EF34E6" w14:textId="77777777" w:rsidR="008F2ADC" w:rsidRPr="00DF5426" w:rsidRDefault="008F2ADC">
      <w:pPr>
        <w:framePr w:h="1636" w:hRule="exact" w:wrap="notBeside" w:vAnchor="page" w:hAnchor="margin" w:y="15121"/>
        <w:jc w:val="both"/>
        <w:rPr>
          <w:sz w:val="16"/>
        </w:rPr>
      </w:pPr>
      <w:r w:rsidRPr="00DF5426">
        <w:rPr>
          <w:sz w:val="16"/>
        </w:rPr>
        <w:t>The present document has been developed within the 3</w:t>
      </w:r>
      <w:r w:rsidRPr="00DF5426">
        <w:rPr>
          <w:sz w:val="16"/>
          <w:vertAlign w:val="superscript"/>
        </w:rPr>
        <w:t>rd</w:t>
      </w:r>
      <w:r w:rsidRPr="00DF5426">
        <w:rPr>
          <w:sz w:val="16"/>
        </w:rPr>
        <w:t xml:space="preserve"> Generation Partnership Project (3GPP</w:t>
      </w:r>
      <w:r w:rsidRPr="00DF5426">
        <w:rPr>
          <w:sz w:val="16"/>
          <w:vertAlign w:val="superscript"/>
        </w:rPr>
        <w:t xml:space="preserve"> TM</w:t>
      </w:r>
      <w:r w:rsidRPr="00DF5426">
        <w:rPr>
          <w:sz w:val="16"/>
        </w:rPr>
        <w:t>) and may be further elaborated for the purposes of 3GPP.</w:t>
      </w:r>
      <w:r w:rsidRPr="00DF5426">
        <w:rPr>
          <w:sz w:val="16"/>
        </w:rPr>
        <w:tab/>
        <w:t xml:space="preserve"> </w:t>
      </w:r>
      <w:r w:rsidRPr="00DF5426">
        <w:rPr>
          <w:sz w:val="16"/>
        </w:rPr>
        <w:br/>
        <w:t>The present document has not been subject to any approval process by the 3GPP</w:t>
      </w:r>
      <w:r w:rsidRPr="00DF5426">
        <w:rPr>
          <w:sz w:val="16"/>
          <w:vertAlign w:val="superscript"/>
        </w:rPr>
        <w:t xml:space="preserve"> </w:t>
      </w:r>
      <w:r w:rsidRPr="00DF5426">
        <w:rPr>
          <w:sz w:val="16"/>
        </w:rPr>
        <w:t>Organizational Partners and shall not be implemented.</w:t>
      </w:r>
      <w:r w:rsidRPr="00DF5426">
        <w:rPr>
          <w:sz w:val="16"/>
        </w:rPr>
        <w:tab/>
        <w:t xml:space="preserve"> </w:t>
      </w:r>
      <w:r w:rsidRPr="00DF5426">
        <w:rPr>
          <w:sz w:val="16"/>
        </w:rPr>
        <w:br/>
        <w:t>This Specification is provided for future development work within 3GPP</w:t>
      </w:r>
      <w:r w:rsidRPr="00DF5426">
        <w:rPr>
          <w:sz w:val="16"/>
          <w:vertAlign w:val="superscript"/>
        </w:rPr>
        <w:t xml:space="preserve"> </w:t>
      </w:r>
      <w:r w:rsidRPr="00DF5426">
        <w:rPr>
          <w:sz w:val="16"/>
        </w:rPr>
        <w:t>only. The Organizational Partners accept no liability for any use of this Specification.</w:t>
      </w:r>
      <w:r w:rsidRPr="00DF5426">
        <w:rPr>
          <w:sz w:val="16"/>
        </w:rPr>
        <w:br/>
        <w:t>Specifications and reports for implementation of the 3GPP</w:t>
      </w:r>
      <w:r w:rsidRPr="00DF5426">
        <w:rPr>
          <w:sz w:val="16"/>
          <w:vertAlign w:val="superscript"/>
        </w:rPr>
        <w:t xml:space="preserve"> TM</w:t>
      </w:r>
      <w:r w:rsidRPr="00DF5426">
        <w:rPr>
          <w:sz w:val="16"/>
        </w:rPr>
        <w:t xml:space="preserve"> system should be obtained via the 3GPP Organizational Partners' </w:t>
      </w:r>
      <w:smartTag w:uri="urn:schemas-microsoft-com:office:smarttags" w:element="PersonName">
        <w:r w:rsidRPr="00DF5426">
          <w:rPr>
            <w:sz w:val="16"/>
          </w:rPr>
          <w:t>Publications</w:t>
        </w:r>
      </w:smartTag>
      <w:r w:rsidRPr="00DF5426">
        <w:rPr>
          <w:sz w:val="16"/>
        </w:rPr>
        <w:t xml:space="preserve"> Offices.</w:t>
      </w:r>
    </w:p>
    <w:p w14:paraId="58CD2343" w14:textId="77777777" w:rsidR="008F2ADC" w:rsidRPr="00DF5426" w:rsidRDefault="008F2ADC">
      <w:pPr>
        <w:pStyle w:val="ZV"/>
        <w:framePr w:wrap="notBeside"/>
      </w:pPr>
    </w:p>
    <w:p w14:paraId="50CE94A9" w14:textId="77777777" w:rsidR="008F2ADC" w:rsidRPr="00DF5426" w:rsidRDefault="008F2ADC"/>
    <w:bookmarkEnd w:id="0"/>
    <w:p w14:paraId="2029F0A3" w14:textId="77777777" w:rsidR="008F2ADC" w:rsidRPr="00DF5426" w:rsidRDefault="008F2ADC">
      <w:pPr>
        <w:rPr>
          <w:lang w:eastAsia="ja-JP"/>
        </w:rPr>
        <w:sectPr w:rsidR="008F2ADC" w:rsidRPr="00DF5426" w:rsidSect="00D16BE2">
          <w:footnotePr>
            <w:numRestart w:val="eachSect"/>
          </w:footnotePr>
          <w:pgSz w:w="11907" w:h="16840"/>
          <w:pgMar w:top="2268" w:right="851" w:bottom="10773" w:left="851" w:header="0" w:footer="0" w:gutter="0"/>
          <w:cols w:space="720"/>
        </w:sectPr>
      </w:pPr>
    </w:p>
    <w:p w14:paraId="04015D82" w14:textId="77777777" w:rsidR="008F2ADC" w:rsidRPr="00DF5426" w:rsidRDefault="008F2ADC">
      <w:pPr>
        <w:pStyle w:val="Guidance"/>
      </w:pPr>
      <w:bookmarkStart w:id="2" w:name="page2"/>
    </w:p>
    <w:p w14:paraId="436CF1DC" w14:textId="77777777" w:rsidR="008F2ADC" w:rsidRPr="00DF5426" w:rsidRDefault="008F2ADC"/>
    <w:p w14:paraId="45875026" w14:textId="77777777" w:rsidR="008F2ADC" w:rsidRPr="00DF5426" w:rsidRDefault="008F2ADC">
      <w:pPr>
        <w:pStyle w:val="FP"/>
        <w:framePr w:wrap="notBeside" w:hAnchor="margin" w:y="1419"/>
        <w:pBdr>
          <w:bottom w:val="single" w:sz="6" w:space="1" w:color="auto"/>
        </w:pBdr>
        <w:spacing w:before="240"/>
        <w:ind w:left="2835" w:right="2835"/>
        <w:jc w:val="center"/>
      </w:pPr>
      <w:r w:rsidRPr="00DF5426">
        <w:t>Keywords</w:t>
      </w:r>
    </w:p>
    <w:p w14:paraId="731AA9BA" w14:textId="77777777" w:rsidR="008F2ADC" w:rsidRPr="00DF5426" w:rsidRDefault="008234F7">
      <w:pPr>
        <w:pStyle w:val="FP"/>
        <w:framePr w:wrap="notBeside" w:hAnchor="margin" w:y="1419"/>
        <w:ind w:left="2835" w:right="2835"/>
        <w:jc w:val="center"/>
        <w:rPr>
          <w:rFonts w:ascii="Arial" w:hAnsi="Arial"/>
          <w:sz w:val="18"/>
        </w:rPr>
      </w:pPr>
      <w:r>
        <w:rPr>
          <w:rFonts w:ascii="Arial" w:hAnsi="Arial"/>
          <w:sz w:val="18"/>
        </w:rPr>
        <w:t xml:space="preserve">LTE, </w:t>
      </w:r>
      <w:r w:rsidR="00180AF6" w:rsidRPr="00DF5426">
        <w:rPr>
          <w:rFonts w:ascii="Arial" w:hAnsi="Arial"/>
          <w:sz w:val="18"/>
        </w:rPr>
        <w:t xml:space="preserve">UMTS, </w:t>
      </w:r>
      <w:r w:rsidR="004942DD" w:rsidRPr="00DF5426">
        <w:rPr>
          <w:rFonts w:ascii="Arial" w:hAnsi="Arial"/>
          <w:sz w:val="18"/>
          <w:lang w:eastAsia="ja-JP"/>
        </w:rPr>
        <w:t>Network</w:t>
      </w:r>
      <w:r w:rsidR="004942DD" w:rsidRPr="00DF5426">
        <w:rPr>
          <w:rFonts w:ascii="Arial" w:hAnsi="Arial"/>
          <w:sz w:val="18"/>
        </w:rPr>
        <w:t>,</w:t>
      </w:r>
      <w:r w:rsidR="004942DD" w:rsidRPr="00DF5426">
        <w:rPr>
          <w:rFonts w:ascii="Arial" w:hAnsi="Arial"/>
          <w:sz w:val="18"/>
          <w:lang w:eastAsia="ja-JP"/>
        </w:rPr>
        <w:t xml:space="preserve"> IP</w:t>
      </w:r>
    </w:p>
    <w:p w14:paraId="60EE424C" w14:textId="77777777" w:rsidR="008F2ADC" w:rsidRPr="00DF5426" w:rsidRDefault="008F2ADC">
      <w:pPr>
        <w:pStyle w:val="Guidance"/>
      </w:pPr>
    </w:p>
    <w:p w14:paraId="2F725605" w14:textId="77777777" w:rsidR="008F2ADC" w:rsidRPr="00DF5426" w:rsidRDefault="008F2ADC"/>
    <w:p w14:paraId="505AD3AF" w14:textId="77777777" w:rsidR="008F2ADC" w:rsidRPr="00DF5426" w:rsidRDefault="008F2ADC">
      <w:pPr>
        <w:pStyle w:val="FP"/>
        <w:framePr w:wrap="notBeside" w:hAnchor="margin" w:yAlign="center"/>
        <w:spacing w:after="240"/>
        <w:ind w:left="2835" w:right="2835"/>
        <w:jc w:val="center"/>
        <w:rPr>
          <w:rFonts w:ascii="Arial" w:hAnsi="Arial"/>
          <w:b/>
          <w:i/>
        </w:rPr>
      </w:pPr>
      <w:r w:rsidRPr="00DF5426">
        <w:rPr>
          <w:rFonts w:ascii="Arial" w:hAnsi="Arial"/>
          <w:b/>
          <w:i/>
        </w:rPr>
        <w:t>3GPP</w:t>
      </w:r>
    </w:p>
    <w:p w14:paraId="4777C08F" w14:textId="77777777" w:rsidR="008F2ADC" w:rsidRPr="00DF5426" w:rsidRDefault="008F2ADC">
      <w:pPr>
        <w:pStyle w:val="FP"/>
        <w:framePr w:wrap="notBeside" w:hAnchor="margin" w:yAlign="center"/>
        <w:pBdr>
          <w:bottom w:val="single" w:sz="6" w:space="1" w:color="auto"/>
        </w:pBdr>
        <w:ind w:left="2835" w:right="2835"/>
        <w:jc w:val="center"/>
      </w:pPr>
      <w:r w:rsidRPr="00DF5426">
        <w:t>Postal address</w:t>
      </w:r>
    </w:p>
    <w:p w14:paraId="5822FB93" w14:textId="77777777" w:rsidR="008F2ADC" w:rsidRPr="00DF5426" w:rsidRDefault="008F2ADC">
      <w:pPr>
        <w:pStyle w:val="FP"/>
        <w:framePr w:wrap="notBeside" w:hAnchor="margin" w:yAlign="center"/>
        <w:ind w:left="2835" w:right="2835"/>
        <w:jc w:val="center"/>
        <w:rPr>
          <w:rFonts w:ascii="Arial" w:hAnsi="Arial"/>
          <w:sz w:val="18"/>
        </w:rPr>
      </w:pPr>
    </w:p>
    <w:p w14:paraId="511A1722" w14:textId="77777777" w:rsidR="008F2ADC" w:rsidRPr="008234F7" w:rsidRDefault="008F2ADC">
      <w:pPr>
        <w:pStyle w:val="FP"/>
        <w:framePr w:wrap="notBeside" w:hAnchor="margin" w:yAlign="center"/>
        <w:pBdr>
          <w:bottom w:val="single" w:sz="6" w:space="1" w:color="auto"/>
        </w:pBdr>
        <w:spacing w:before="240"/>
        <w:ind w:left="2835" w:right="2835"/>
        <w:jc w:val="center"/>
      </w:pPr>
      <w:r w:rsidRPr="008234F7">
        <w:t>3GPP support office address</w:t>
      </w:r>
    </w:p>
    <w:p w14:paraId="70F6604B" w14:textId="77777777" w:rsidR="008F2ADC" w:rsidRPr="003B4D77" w:rsidRDefault="008F2ADC">
      <w:pPr>
        <w:pStyle w:val="FP"/>
        <w:framePr w:wrap="notBeside" w:hAnchor="margin" w:yAlign="center"/>
        <w:ind w:left="2835" w:right="2835"/>
        <w:jc w:val="center"/>
        <w:rPr>
          <w:rFonts w:ascii="Arial" w:hAnsi="Arial"/>
          <w:sz w:val="18"/>
          <w:lang w:val="fr-FR"/>
        </w:rPr>
      </w:pPr>
      <w:r w:rsidRPr="003B4D77">
        <w:rPr>
          <w:rFonts w:ascii="Arial" w:hAnsi="Arial"/>
          <w:sz w:val="18"/>
          <w:lang w:val="fr-FR"/>
        </w:rPr>
        <w:t>650 Route des Lucioles - Sophia Antipolis</w:t>
      </w:r>
    </w:p>
    <w:p w14:paraId="36D9217F" w14:textId="77777777" w:rsidR="008F2ADC" w:rsidRPr="003B4D77" w:rsidRDefault="008F2ADC">
      <w:pPr>
        <w:pStyle w:val="FP"/>
        <w:framePr w:wrap="notBeside" w:hAnchor="margin" w:yAlign="center"/>
        <w:ind w:left="2835" w:right="2835"/>
        <w:jc w:val="center"/>
        <w:rPr>
          <w:rFonts w:ascii="Arial" w:hAnsi="Arial"/>
          <w:sz w:val="18"/>
          <w:lang w:val="fr-FR"/>
        </w:rPr>
      </w:pPr>
      <w:r w:rsidRPr="003B4D77">
        <w:rPr>
          <w:rFonts w:ascii="Arial" w:hAnsi="Arial"/>
          <w:sz w:val="18"/>
          <w:lang w:val="fr-FR"/>
        </w:rPr>
        <w:t>Valbonne - FRANCE</w:t>
      </w:r>
    </w:p>
    <w:p w14:paraId="42E6CF8A" w14:textId="77777777" w:rsidR="008F2ADC" w:rsidRPr="008234F7" w:rsidRDefault="008F2ADC">
      <w:pPr>
        <w:pStyle w:val="FP"/>
        <w:framePr w:wrap="notBeside" w:hAnchor="margin" w:yAlign="center"/>
        <w:spacing w:after="20"/>
        <w:ind w:left="2835" w:right="2835"/>
        <w:jc w:val="center"/>
        <w:rPr>
          <w:rFonts w:ascii="Arial" w:hAnsi="Arial"/>
          <w:sz w:val="18"/>
          <w:lang w:val="fr-FR"/>
        </w:rPr>
      </w:pPr>
      <w:r w:rsidRPr="008234F7">
        <w:rPr>
          <w:rFonts w:ascii="Arial" w:hAnsi="Arial"/>
          <w:sz w:val="18"/>
          <w:lang w:val="fr-FR"/>
        </w:rPr>
        <w:t>Tel</w:t>
      </w:r>
      <w:proofErr w:type="gramStart"/>
      <w:r w:rsidRPr="008234F7">
        <w:rPr>
          <w:rFonts w:ascii="Arial" w:hAnsi="Arial"/>
          <w:sz w:val="18"/>
          <w:lang w:val="fr-FR"/>
        </w:rPr>
        <w:t>.:</w:t>
      </w:r>
      <w:proofErr w:type="gramEnd"/>
      <w:r w:rsidRPr="008234F7">
        <w:rPr>
          <w:rFonts w:ascii="Arial" w:hAnsi="Arial"/>
          <w:sz w:val="18"/>
          <w:lang w:val="fr-FR"/>
        </w:rPr>
        <w:t xml:space="preserve"> +33 4 92 94 42 00 </w:t>
      </w:r>
      <w:proofErr w:type="gramStart"/>
      <w:r w:rsidRPr="008234F7">
        <w:rPr>
          <w:rFonts w:ascii="Arial" w:hAnsi="Arial"/>
          <w:sz w:val="18"/>
          <w:lang w:val="fr-FR"/>
        </w:rPr>
        <w:t>Fax:</w:t>
      </w:r>
      <w:proofErr w:type="gramEnd"/>
      <w:r w:rsidRPr="008234F7">
        <w:rPr>
          <w:rFonts w:ascii="Arial" w:hAnsi="Arial"/>
          <w:sz w:val="18"/>
          <w:lang w:val="fr-FR"/>
        </w:rPr>
        <w:t xml:space="preserve"> +33 4 93 65 47 16</w:t>
      </w:r>
    </w:p>
    <w:p w14:paraId="2BB4C923" w14:textId="77777777" w:rsidR="008F2ADC" w:rsidRPr="008234F7" w:rsidRDefault="008F2ADC">
      <w:pPr>
        <w:pStyle w:val="FP"/>
        <w:framePr w:wrap="notBeside" w:hAnchor="margin" w:yAlign="center"/>
        <w:pBdr>
          <w:bottom w:val="single" w:sz="6" w:space="1" w:color="auto"/>
        </w:pBdr>
        <w:spacing w:before="240"/>
        <w:ind w:left="2835" w:right="2835"/>
        <w:jc w:val="center"/>
        <w:rPr>
          <w:lang w:val="fr-FR"/>
        </w:rPr>
      </w:pPr>
      <w:r w:rsidRPr="008234F7">
        <w:rPr>
          <w:lang w:val="fr-FR"/>
        </w:rPr>
        <w:t>Internet</w:t>
      </w:r>
    </w:p>
    <w:p w14:paraId="5194FBAF" w14:textId="77777777" w:rsidR="008F2ADC" w:rsidRPr="008234F7" w:rsidRDefault="008F2ADC">
      <w:pPr>
        <w:pStyle w:val="FP"/>
        <w:framePr w:wrap="notBeside" w:hAnchor="margin" w:yAlign="center"/>
        <w:ind w:left="2835" w:right="2835"/>
        <w:jc w:val="center"/>
        <w:rPr>
          <w:rFonts w:ascii="Arial" w:hAnsi="Arial"/>
          <w:sz w:val="18"/>
          <w:lang w:val="fr-FR"/>
        </w:rPr>
      </w:pPr>
      <w:r w:rsidRPr="008234F7">
        <w:rPr>
          <w:rFonts w:ascii="Arial" w:hAnsi="Arial"/>
          <w:sz w:val="18"/>
          <w:lang w:val="fr-FR"/>
        </w:rPr>
        <w:t>http://www.3gpp.org</w:t>
      </w:r>
    </w:p>
    <w:p w14:paraId="5B885CB6" w14:textId="77777777" w:rsidR="008F2ADC" w:rsidRPr="008234F7" w:rsidRDefault="008F2ADC">
      <w:pPr>
        <w:rPr>
          <w:lang w:val="fr-FR"/>
        </w:rPr>
      </w:pPr>
    </w:p>
    <w:p w14:paraId="1959A0CA" w14:textId="77777777" w:rsidR="00F70667" w:rsidRPr="00575CD9" w:rsidRDefault="00F70667" w:rsidP="00F70667">
      <w:pPr>
        <w:pStyle w:val="FP"/>
        <w:framePr w:h="3057" w:hRule="exact" w:wrap="notBeside" w:vAnchor="page" w:hAnchor="margin" w:y="12605"/>
        <w:pBdr>
          <w:bottom w:val="single" w:sz="6" w:space="1" w:color="auto"/>
        </w:pBdr>
        <w:spacing w:after="240"/>
        <w:jc w:val="center"/>
        <w:rPr>
          <w:rFonts w:ascii="Arial" w:hAnsi="Arial"/>
          <w:b/>
          <w:i/>
          <w:noProof/>
        </w:rPr>
      </w:pPr>
      <w:r w:rsidRPr="00575CD9">
        <w:rPr>
          <w:rFonts w:ascii="Arial" w:hAnsi="Arial"/>
          <w:b/>
          <w:i/>
          <w:noProof/>
        </w:rPr>
        <w:t>Copyright Notification</w:t>
      </w:r>
    </w:p>
    <w:p w14:paraId="1E7A23BA" w14:textId="77777777" w:rsidR="00F70667" w:rsidRDefault="00F70667" w:rsidP="00F70667">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4EB94ED7" w14:textId="77777777" w:rsidR="00F70667" w:rsidRDefault="00F70667" w:rsidP="00F70667">
      <w:pPr>
        <w:pStyle w:val="FP"/>
        <w:framePr w:h="3057" w:hRule="exact" w:wrap="notBeside" w:vAnchor="page" w:hAnchor="margin" w:y="12605"/>
        <w:jc w:val="center"/>
        <w:rPr>
          <w:noProof/>
        </w:rPr>
      </w:pPr>
    </w:p>
    <w:p w14:paraId="361277C1" w14:textId="2E6263C3" w:rsidR="00F70667" w:rsidRDefault="00F70667" w:rsidP="00F70667">
      <w:pPr>
        <w:pStyle w:val="FP"/>
        <w:framePr w:h="3057" w:hRule="exact" w:wrap="notBeside" w:vAnchor="page" w:hAnchor="margin" w:y="12605"/>
        <w:jc w:val="center"/>
        <w:rPr>
          <w:noProof/>
          <w:sz w:val="18"/>
        </w:rPr>
      </w:pPr>
      <w:r>
        <w:rPr>
          <w:noProof/>
          <w:sz w:val="18"/>
        </w:rPr>
        <w:t xml:space="preserve">© </w:t>
      </w:r>
      <w:r w:rsidR="00E254E5">
        <w:rPr>
          <w:noProof/>
          <w:sz w:val="18"/>
        </w:rPr>
        <w:t>20</w:t>
      </w:r>
      <w:r w:rsidR="00EF64F1">
        <w:rPr>
          <w:noProof/>
          <w:sz w:val="18"/>
        </w:rPr>
        <w:t>25</w:t>
      </w:r>
      <w:r w:rsidR="00E254E5">
        <w:rPr>
          <w:noProof/>
          <w:sz w:val="18"/>
        </w:rPr>
        <w:t>, 3GPP</w:t>
      </w:r>
      <w:r>
        <w:rPr>
          <w:noProof/>
          <w:sz w:val="18"/>
        </w:rPr>
        <w:t xml:space="preserve"> Organizational Partners (ARIB, ATIS, CCSA, ETSI, </w:t>
      </w:r>
      <w:r w:rsidR="00A63BF3">
        <w:rPr>
          <w:noProof/>
          <w:sz w:val="18"/>
        </w:rPr>
        <w:t xml:space="preserve">TSDSI, </w:t>
      </w:r>
      <w:r>
        <w:rPr>
          <w:noProof/>
          <w:sz w:val="18"/>
        </w:rPr>
        <w:t>TTA, TTC).</w:t>
      </w:r>
      <w:bookmarkStart w:id="3" w:name="copyrightaddon"/>
      <w:bookmarkEnd w:id="3"/>
    </w:p>
    <w:p w14:paraId="7D89054B" w14:textId="77777777" w:rsidR="00F70667" w:rsidRDefault="00F70667" w:rsidP="00F70667">
      <w:pPr>
        <w:pStyle w:val="FP"/>
        <w:framePr w:h="3057" w:hRule="exact" w:wrap="notBeside" w:vAnchor="page" w:hAnchor="margin" w:y="12605"/>
        <w:jc w:val="center"/>
        <w:rPr>
          <w:noProof/>
          <w:sz w:val="18"/>
        </w:rPr>
      </w:pPr>
      <w:r>
        <w:rPr>
          <w:noProof/>
          <w:sz w:val="18"/>
        </w:rPr>
        <w:t>All rights reserved.</w:t>
      </w:r>
    </w:p>
    <w:p w14:paraId="0C9D1AD1" w14:textId="77777777" w:rsidR="00F70667" w:rsidRDefault="00F70667" w:rsidP="00F70667">
      <w:pPr>
        <w:pStyle w:val="FP"/>
        <w:framePr w:h="3057" w:hRule="exact" w:wrap="notBeside" w:vAnchor="page" w:hAnchor="margin" w:y="12605"/>
        <w:rPr>
          <w:noProof/>
          <w:sz w:val="18"/>
        </w:rPr>
      </w:pPr>
    </w:p>
    <w:p w14:paraId="021A6E1D" w14:textId="77777777" w:rsidR="00F70667" w:rsidRDefault="00F70667" w:rsidP="00F70667">
      <w:pPr>
        <w:pStyle w:val="FP"/>
        <w:framePr w:h="3057" w:hRule="exact" w:wrap="notBeside" w:vAnchor="page" w:hAnchor="margin" w:y="12605"/>
        <w:rPr>
          <w:noProof/>
          <w:sz w:val="18"/>
        </w:rPr>
      </w:pPr>
      <w:r>
        <w:rPr>
          <w:noProof/>
          <w:sz w:val="18"/>
        </w:rPr>
        <w:t>UMTS™ is a Trade Mark of ETSI registered for the benefit of its members</w:t>
      </w:r>
    </w:p>
    <w:p w14:paraId="4AFF0C20" w14:textId="77777777" w:rsidR="00F70667" w:rsidRDefault="00F70667" w:rsidP="00F70667">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35810D4E" w14:textId="77777777" w:rsidR="00F70667" w:rsidRDefault="00F70667" w:rsidP="00F70667">
      <w:pPr>
        <w:pStyle w:val="FP"/>
        <w:framePr w:h="3057" w:hRule="exact" w:wrap="notBeside" w:vAnchor="page" w:hAnchor="margin" w:y="12605"/>
        <w:rPr>
          <w:noProof/>
          <w:sz w:val="18"/>
        </w:rPr>
      </w:pPr>
      <w:r>
        <w:rPr>
          <w:noProof/>
          <w:sz w:val="18"/>
        </w:rPr>
        <w:t>GSM® and the GSM logo are registered and owned by the GSM Association</w:t>
      </w:r>
    </w:p>
    <w:p w14:paraId="32E84679" w14:textId="77777777" w:rsidR="008F2ADC" w:rsidRPr="00DF5426" w:rsidRDefault="008F2ADC"/>
    <w:bookmarkEnd w:id="2"/>
    <w:p w14:paraId="13E46155" w14:textId="77777777" w:rsidR="008F2ADC" w:rsidRPr="00DF5426" w:rsidRDefault="008F2ADC">
      <w:pPr>
        <w:pStyle w:val="TT"/>
      </w:pPr>
      <w:r w:rsidRPr="00DF5426">
        <w:br w:type="page"/>
      </w:r>
      <w:r w:rsidRPr="00DF5426">
        <w:lastRenderedPageBreak/>
        <w:t>Contents</w:t>
      </w:r>
    </w:p>
    <w:p w14:paraId="3B76B765" w14:textId="77777777" w:rsidR="008234F7" w:rsidRDefault="008234F7">
      <w:pPr>
        <w:pStyle w:val="TOC1"/>
        <w:rPr>
          <w:sz w:val="24"/>
          <w:szCs w:val="24"/>
          <w:lang w:eastAsia="ja-JP"/>
        </w:rPr>
      </w:pPr>
      <w:r>
        <w:fldChar w:fldCharType="begin" w:fldLock="1"/>
      </w:r>
      <w:r>
        <w:instrText xml:space="preserve"> TOC \o "1-9" </w:instrText>
      </w:r>
      <w:r>
        <w:fldChar w:fldCharType="separate"/>
      </w:r>
      <w:r>
        <w:t>Foreword</w:t>
      </w:r>
      <w:r>
        <w:tab/>
      </w:r>
      <w:r>
        <w:fldChar w:fldCharType="begin" w:fldLock="1"/>
      </w:r>
      <w:r>
        <w:instrText xml:space="preserve"> PAGEREF _Toc217731416 \h </w:instrText>
      </w:r>
      <w:r>
        <w:fldChar w:fldCharType="separate"/>
      </w:r>
      <w:r>
        <w:t>6</w:t>
      </w:r>
      <w:r>
        <w:fldChar w:fldCharType="end"/>
      </w:r>
    </w:p>
    <w:p w14:paraId="54667C66" w14:textId="77777777" w:rsidR="008234F7" w:rsidRDefault="008234F7">
      <w:pPr>
        <w:pStyle w:val="TOC1"/>
        <w:rPr>
          <w:sz w:val="24"/>
          <w:szCs w:val="24"/>
          <w:lang w:eastAsia="ja-JP"/>
        </w:rPr>
      </w:pPr>
      <w:r>
        <w:t>Introduction</w:t>
      </w:r>
      <w:r>
        <w:tab/>
      </w:r>
      <w:r>
        <w:fldChar w:fldCharType="begin" w:fldLock="1"/>
      </w:r>
      <w:r>
        <w:instrText xml:space="preserve"> PAGEREF _Toc217731417 \h </w:instrText>
      </w:r>
      <w:r>
        <w:fldChar w:fldCharType="separate"/>
      </w:r>
      <w:r>
        <w:t>6</w:t>
      </w:r>
      <w:r>
        <w:fldChar w:fldCharType="end"/>
      </w:r>
    </w:p>
    <w:p w14:paraId="7ABF45AB" w14:textId="77777777" w:rsidR="008234F7" w:rsidRDefault="008234F7">
      <w:pPr>
        <w:pStyle w:val="TOC1"/>
        <w:rPr>
          <w:sz w:val="24"/>
          <w:szCs w:val="24"/>
          <w:lang w:eastAsia="ja-JP"/>
        </w:rPr>
      </w:pPr>
      <w:r>
        <w:t>1</w:t>
      </w:r>
      <w:r>
        <w:rPr>
          <w:sz w:val="24"/>
          <w:szCs w:val="24"/>
          <w:lang w:eastAsia="ja-JP"/>
        </w:rPr>
        <w:tab/>
      </w:r>
      <w:r>
        <w:t>Scope</w:t>
      </w:r>
      <w:r>
        <w:tab/>
      </w:r>
      <w:r>
        <w:fldChar w:fldCharType="begin" w:fldLock="1"/>
      </w:r>
      <w:r>
        <w:instrText xml:space="preserve"> PAGEREF _Toc217731418 \h </w:instrText>
      </w:r>
      <w:r>
        <w:fldChar w:fldCharType="separate"/>
      </w:r>
      <w:r>
        <w:t>8</w:t>
      </w:r>
      <w:r>
        <w:fldChar w:fldCharType="end"/>
      </w:r>
    </w:p>
    <w:p w14:paraId="16E0B18D" w14:textId="77777777" w:rsidR="008234F7" w:rsidRDefault="008234F7">
      <w:pPr>
        <w:pStyle w:val="TOC1"/>
        <w:rPr>
          <w:sz w:val="24"/>
          <w:szCs w:val="24"/>
          <w:lang w:eastAsia="ja-JP"/>
        </w:rPr>
      </w:pPr>
      <w:r>
        <w:t>2</w:t>
      </w:r>
      <w:r>
        <w:rPr>
          <w:sz w:val="24"/>
          <w:szCs w:val="24"/>
          <w:lang w:eastAsia="ja-JP"/>
        </w:rPr>
        <w:tab/>
      </w:r>
      <w:r>
        <w:t>References</w:t>
      </w:r>
      <w:r>
        <w:tab/>
      </w:r>
      <w:r>
        <w:fldChar w:fldCharType="begin" w:fldLock="1"/>
      </w:r>
      <w:r>
        <w:instrText xml:space="preserve"> PAGEREF _Toc217731419 \h </w:instrText>
      </w:r>
      <w:r>
        <w:fldChar w:fldCharType="separate"/>
      </w:r>
      <w:r>
        <w:t>8</w:t>
      </w:r>
      <w:r>
        <w:fldChar w:fldCharType="end"/>
      </w:r>
    </w:p>
    <w:p w14:paraId="45082E96" w14:textId="77777777" w:rsidR="008234F7" w:rsidRDefault="008234F7">
      <w:pPr>
        <w:pStyle w:val="TOC1"/>
        <w:rPr>
          <w:sz w:val="24"/>
          <w:szCs w:val="24"/>
          <w:lang w:eastAsia="ja-JP"/>
        </w:rPr>
      </w:pPr>
      <w:r>
        <w:t>3</w:t>
      </w:r>
      <w:r>
        <w:rPr>
          <w:sz w:val="24"/>
          <w:szCs w:val="24"/>
          <w:lang w:eastAsia="ja-JP"/>
        </w:rPr>
        <w:tab/>
      </w:r>
      <w:r>
        <w:t>Definitions, symbols and abbreviations</w:t>
      </w:r>
      <w:r>
        <w:tab/>
      </w:r>
      <w:r>
        <w:fldChar w:fldCharType="begin" w:fldLock="1"/>
      </w:r>
      <w:r>
        <w:instrText xml:space="preserve"> PAGEREF _Toc217731420 \h </w:instrText>
      </w:r>
      <w:r>
        <w:fldChar w:fldCharType="separate"/>
      </w:r>
      <w:r>
        <w:t>9</w:t>
      </w:r>
      <w:r>
        <w:fldChar w:fldCharType="end"/>
      </w:r>
    </w:p>
    <w:p w14:paraId="65F00B74" w14:textId="77777777" w:rsidR="008234F7" w:rsidRDefault="008234F7">
      <w:pPr>
        <w:pStyle w:val="TOC2"/>
        <w:rPr>
          <w:sz w:val="24"/>
          <w:szCs w:val="24"/>
          <w:lang w:eastAsia="ja-JP"/>
        </w:rPr>
      </w:pPr>
      <w:r>
        <w:t>3.1</w:t>
      </w:r>
      <w:r>
        <w:rPr>
          <w:sz w:val="24"/>
          <w:szCs w:val="24"/>
          <w:lang w:eastAsia="ja-JP"/>
        </w:rPr>
        <w:tab/>
      </w:r>
      <w:r>
        <w:t>Definitions</w:t>
      </w:r>
      <w:r>
        <w:tab/>
      </w:r>
      <w:r>
        <w:fldChar w:fldCharType="begin" w:fldLock="1"/>
      </w:r>
      <w:r>
        <w:instrText xml:space="preserve"> PAGEREF _Toc217731421 \h </w:instrText>
      </w:r>
      <w:r>
        <w:fldChar w:fldCharType="separate"/>
      </w:r>
      <w:r>
        <w:t>9</w:t>
      </w:r>
      <w:r>
        <w:fldChar w:fldCharType="end"/>
      </w:r>
    </w:p>
    <w:p w14:paraId="44F44E9C" w14:textId="77777777" w:rsidR="008234F7" w:rsidRDefault="008234F7">
      <w:pPr>
        <w:pStyle w:val="TOC2"/>
        <w:rPr>
          <w:sz w:val="24"/>
          <w:szCs w:val="24"/>
          <w:lang w:eastAsia="ja-JP"/>
        </w:rPr>
      </w:pPr>
      <w:r>
        <w:t>3.</w:t>
      </w:r>
      <w:r>
        <w:rPr>
          <w:lang w:eastAsia="ja-JP"/>
        </w:rPr>
        <w:t>2</w:t>
      </w:r>
      <w:r>
        <w:rPr>
          <w:sz w:val="24"/>
          <w:szCs w:val="24"/>
          <w:lang w:eastAsia="ja-JP"/>
        </w:rPr>
        <w:tab/>
      </w:r>
      <w:r>
        <w:t>Abbreviations</w:t>
      </w:r>
      <w:r>
        <w:tab/>
      </w:r>
      <w:r>
        <w:fldChar w:fldCharType="begin" w:fldLock="1"/>
      </w:r>
      <w:r>
        <w:instrText xml:space="preserve"> PAGEREF _Toc217731422 \h </w:instrText>
      </w:r>
      <w:r>
        <w:fldChar w:fldCharType="separate"/>
      </w:r>
      <w:r>
        <w:t>10</w:t>
      </w:r>
      <w:r>
        <w:fldChar w:fldCharType="end"/>
      </w:r>
    </w:p>
    <w:p w14:paraId="6B789EF8" w14:textId="77777777" w:rsidR="008234F7" w:rsidRDefault="008234F7">
      <w:pPr>
        <w:pStyle w:val="TOC1"/>
        <w:rPr>
          <w:sz w:val="24"/>
          <w:szCs w:val="24"/>
          <w:lang w:eastAsia="ja-JP"/>
        </w:rPr>
      </w:pPr>
      <w:r>
        <w:t>4</w:t>
      </w:r>
      <w:r>
        <w:rPr>
          <w:sz w:val="24"/>
          <w:szCs w:val="24"/>
          <w:lang w:eastAsia="ja-JP"/>
        </w:rPr>
        <w:tab/>
      </w:r>
      <w:r>
        <w:t xml:space="preserve">Objectives and </w:t>
      </w:r>
      <w:r>
        <w:rPr>
          <w:lang w:eastAsia="ja-JP"/>
        </w:rPr>
        <w:t>Drivers for progression to an AIPN</w:t>
      </w:r>
      <w:r>
        <w:tab/>
      </w:r>
      <w:r>
        <w:fldChar w:fldCharType="begin" w:fldLock="1"/>
      </w:r>
      <w:r>
        <w:instrText xml:space="preserve"> PAGEREF _Toc217731423 \h </w:instrText>
      </w:r>
      <w:r>
        <w:fldChar w:fldCharType="separate"/>
      </w:r>
      <w:r>
        <w:t>10</w:t>
      </w:r>
      <w:r>
        <w:fldChar w:fldCharType="end"/>
      </w:r>
    </w:p>
    <w:p w14:paraId="0D778A4E" w14:textId="77777777" w:rsidR="008234F7" w:rsidRDefault="008234F7">
      <w:pPr>
        <w:pStyle w:val="TOC2"/>
        <w:rPr>
          <w:sz w:val="24"/>
          <w:szCs w:val="24"/>
          <w:lang w:eastAsia="ja-JP"/>
        </w:rPr>
      </w:pPr>
      <w:r>
        <w:t>4.1</w:t>
      </w:r>
      <w:r>
        <w:rPr>
          <w:sz w:val="24"/>
          <w:szCs w:val="24"/>
          <w:lang w:eastAsia="ja-JP"/>
        </w:rPr>
        <w:tab/>
      </w:r>
      <w:r>
        <w:t>High Level Objectives</w:t>
      </w:r>
      <w:r>
        <w:tab/>
      </w:r>
      <w:r>
        <w:fldChar w:fldCharType="begin" w:fldLock="1"/>
      </w:r>
      <w:r>
        <w:instrText xml:space="preserve"> PAGEREF _Toc217731424 \h </w:instrText>
      </w:r>
      <w:r>
        <w:fldChar w:fldCharType="separate"/>
      </w:r>
      <w:r>
        <w:t>10</w:t>
      </w:r>
      <w:r>
        <w:fldChar w:fldCharType="end"/>
      </w:r>
    </w:p>
    <w:p w14:paraId="3E018FB4" w14:textId="77777777" w:rsidR="008234F7" w:rsidRDefault="008234F7">
      <w:pPr>
        <w:pStyle w:val="TOC2"/>
        <w:rPr>
          <w:sz w:val="24"/>
          <w:szCs w:val="24"/>
          <w:lang w:eastAsia="ja-JP"/>
        </w:rPr>
      </w:pPr>
      <w:r>
        <w:t>4.2</w:t>
      </w:r>
      <w:r>
        <w:rPr>
          <w:sz w:val="24"/>
          <w:szCs w:val="24"/>
          <w:lang w:eastAsia="ja-JP"/>
        </w:rPr>
        <w:tab/>
      </w:r>
      <w:r>
        <w:rPr>
          <w:lang w:eastAsia="ja-JP"/>
        </w:rPr>
        <w:t>Motivations and Drivers</w:t>
      </w:r>
      <w:r>
        <w:tab/>
      </w:r>
      <w:r>
        <w:fldChar w:fldCharType="begin" w:fldLock="1"/>
      </w:r>
      <w:r>
        <w:instrText xml:space="preserve"> PAGEREF _Toc217731425 \h </w:instrText>
      </w:r>
      <w:r>
        <w:fldChar w:fldCharType="separate"/>
      </w:r>
      <w:r>
        <w:t>11</w:t>
      </w:r>
      <w:r>
        <w:fldChar w:fldCharType="end"/>
      </w:r>
    </w:p>
    <w:p w14:paraId="5CF2BD29" w14:textId="77777777" w:rsidR="008234F7" w:rsidRDefault="008234F7">
      <w:pPr>
        <w:pStyle w:val="TOC3"/>
        <w:rPr>
          <w:sz w:val="24"/>
          <w:szCs w:val="24"/>
          <w:lang w:eastAsia="ja-JP"/>
        </w:rPr>
      </w:pPr>
      <w:r>
        <w:t>4.2.1</w:t>
      </w:r>
      <w:r>
        <w:rPr>
          <w:sz w:val="24"/>
          <w:szCs w:val="24"/>
        </w:rPr>
        <w:tab/>
      </w:r>
      <w:r>
        <w:t>User related and social drivers</w:t>
      </w:r>
      <w:r>
        <w:tab/>
      </w:r>
      <w:r>
        <w:fldChar w:fldCharType="begin" w:fldLock="1"/>
      </w:r>
      <w:r>
        <w:instrText xml:space="preserve"> PAGEREF _Toc217731426 \h </w:instrText>
      </w:r>
      <w:r>
        <w:fldChar w:fldCharType="separate"/>
      </w:r>
      <w:r>
        <w:t>11</w:t>
      </w:r>
      <w:r>
        <w:fldChar w:fldCharType="end"/>
      </w:r>
    </w:p>
    <w:p w14:paraId="674FC6C0" w14:textId="77777777" w:rsidR="008234F7" w:rsidRDefault="008234F7">
      <w:pPr>
        <w:pStyle w:val="TOC4"/>
        <w:rPr>
          <w:sz w:val="24"/>
          <w:szCs w:val="24"/>
          <w:lang w:eastAsia="ja-JP"/>
        </w:rPr>
      </w:pPr>
      <w:r>
        <w:t>4.2.1.1</w:t>
      </w:r>
      <w:r>
        <w:rPr>
          <w:sz w:val="24"/>
          <w:szCs w:val="24"/>
        </w:rPr>
        <w:tab/>
      </w:r>
      <w:r>
        <w:rPr>
          <w:lang w:eastAsia="ja-JP"/>
        </w:rPr>
        <w:t>Consumer trend demanding diversification of mobile services</w:t>
      </w:r>
      <w:r>
        <w:tab/>
      </w:r>
      <w:r>
        <w:fldChar w:fldCharType="begin" w:fldLock="1"/>
      </w:r>
      <w:r>
        <w:instrText xml:space="preserve"> PAGEREF _Toc217731427 \h </w:instrText>
      </w:r>
      <w:r>
        <w:fldChar w:fldCharType="separate"/>
      </w:r>
      <w:r>
        <w:t>11</w:t>
      </w:r>
      <w:r>
        <w:fldChar w:fldCharType="end"/>
      </w:r>
    </w:p>
    <w:p w14:paraId="7A88B36D" w14:textId="77777777" w:rsidR="008234F7" w:rsidRDefault="008234F7">
      <w:pPr>
        <w:pStyle w:val="TOC4"/>
        <w:rPr>
          <w:sz w:val="24"/>
          <w:szCs w:val="24"/>
          <w:lang w:eastAsia="ja-JP"/>
        </w:rPr>
      </w:pPr>
      <w:r>
        <w:t>4.2.1.2</w:t>
      </w:r>
      <w:r>
        <w:rPr>
          <w:sz w:val="24"/>
          <w:szCs w:val="24"/>
        </w:rPr>
        <w:tab/>
      </w:r>
      <w:r>
        <w:rPr>
          <w:lang w:eastAsia="ja-JP"/>
        </w:rPr>
        <w:t>Human need to be able to interact with his personal environment</w:t>
      </w:r>
      <w:r>
        <w:tab/>
      </w:r>
      <w:r>
        <w:fldChar w:fldCharType="begin" w:fldLock="1"/>
      </w:r>
      <w:r>
        <w:instrText xml:space="preserve"> PAGEREF _Toc217731428 \h </w:instrText>
      </w:r>
      <w:r>
        <w:fldChar w:fldCharType="separate"/>
      </w:r>
      <w:r>
        <w:t>12</w:t>
      </w:r>
      <w:r>
        <w:fldChar w:fldCharType="end"/>
      </w:r>
    </w:p>
    <w:p w14:paraId="69584A37" w14:textId="77777777" w:rsidR="008234F7" w:rsidRDefault="008234F7">
      <w:pPr>
        <w:pStyle w:val="TOC4"/>
        <w:rPr>
          <w:sz w:val="24"/>
          <w:szCs w:val="24"/>
          <w:lang w:eastAsia="ja-JP"/>
        </w:rPr>
      </w:pPr>
      <w:r>
        <w:t>4.2.1.3</w:t>
      </w:r>
      <w:r>
        <w:rPr>
          <w:sz w:val="24"/>
          <w:szCs w:val="24"/>
        </w:rPr>
        <w:tab/>
      </w:r>
      <w:r>
        <w:rPr>
          <w:lang w:eastAsia="ja-JP"/>
        </w:rPr>
        <w:t>Social behaviour and the need to understand one's environment</w:t>
      </w:r>
      <w:r>
        <w:tab/>
      </w:r>
      <w:r>
        <w:fldChar w:fldCharType="begin" w:fldLock="1"/>
      </w:r>
      <w:r>
        <w:instrText xml:space="preserve"> PAGEREF _Toc217731429 \h </w:instrText>
      </w:r>
      <w:r>
        <w:fldChar w:fldCharType="separate"/>
      </w:r>
      <w:r>
        <w:t>12</w:t>
      </w:r>
      <w:r>
        <w:fldChar w:fldCharType="end"/>
      </w:r>
    </w:p>
    <w:p w14:paraId="7B24164A" w14:textId="77777777" w:rsidR="008234F7" w:rsidRDefault="008234F7">
      <w:pPr>
        <w:pStyle w:val="TOC4"/>
        <w:rPr>
          <w:sz w:val="24"/>
          <w:szCs w:val="24"/>
          <w:lang w:eastAsia="ja-JP"/>
        </w:rPr>
      </w:pPr>
      <w:r>
        <w:t>4.2.1.4</w:t>
      </w:r>
      <w:r>
        <w:rPr>
          <w:sz w:val="24"/>
          <w:szCs w:val="24"/>
        </w:rPr>
        <w:tab/>
      </w:r>
      <w:r>
        <w:rPr>
          <w:lang w:eastAsia="ja-JP"/>
        </w:rPr>
        <w:t>The social trend of increasing differences in income within societies.</w:t>
      </w:r>
      <w:r>
        <w:tab/>
      </w:r>
      <w:r>
        <w:fldChar w:fldCharType="begin" w:fldLock="1"/>
      </w:r>
      <w:r>
        <w:instrText xml:space="preserve"> PAGEREF _Toc217731430 \h </w:instrText>
      </w:r>
      <w:r>
        <w:fldChar w:fldCharType="separate"/>
      </w:r>
      <w:r>
        <w:t>12</w:t>
      </w:r>
      <w:r>
        <w:fldChar w:fldCharType="end"/>
      </w:r>
    </w:p>
    <w:p w14:paraId="32780DD1" w14:textId="77777777" w:rsidR="008234F7" w:rsidRDefault="008234F7">
      <w:pPr>
        <w:pStyle w:val="TOC4"/>
        <w:rPr>
          <w:sz w:val="24"/>
          <w:szCs w:val="24"/>
          <w:lang w:eastAsia="ja-JP"/>
        </w:rPr>
      </w:pPr>
      <w:r>
        <w:t>4.2.1.5</w:t>
      </w:r>
      <w:r>
        <w:rPr>
          <w:sz w:val="24"/>
          <w:szCs w:val="24"/>
        </w:rPr>
        <w:tab/>
      </w:r>
      <w:r>
        <w:rPr>
          <w:lang w:eastAsia="ja-JP"/>
        </w:rPr>
        <w:t>The need to satisfy user experience of ‘early-adopters’</w:t>
      </w:r>
      <w:r>
        <w:tab/>
      </w:r>
      <w:r>
        <w:fldChar w:fldCharType="begin" w:fldLock="1"/>
      </w:r>
      <w:r>
        <w:instrText xml:space="preserve"> PAGEREF _Toc217731431 \h </w:instrText>
      </w:r>
      <w:r>
        <w:fldChar w:fldCharType="separate"/>
      </w:r>
      <w:r>
        <w:t>13</w:t>
      </w:r>
      <w:r>
        <w:fldChar w:fldCharType="end"/>
      </w:r>
    </w:p>
    <w:p w14:paraId="42B6EB5C" w14:textId="77777777" w:rsidR="008234F7" w:rsidRDefault="008234F7">
      <w:pPr>
        <w:pStyle w:val="TOC3"/>
        <w:rPr>
          <w:sz w:val="24"/>
          <w:szCs w:val="24"/>
          <w:lang w:eastAsia="ja-JP"/>
        </w:rPr>
      </w:pPr>
      <w:r>
        <w:t>4.2.2</w:t>
      </w:r>
      <w:r>
        <w:rPr>
          <w:sz w:val="24"/>
          <w:szCs w:val="24"/>
        </w:rPr>
        <w:tab/>
      </w:r>
      <w:r>
        <w:t>Drivers from a Business perspective</w:t>
      </w:r>
      <w:r>
        <w:tab/>
      </w:r>
      <w:r>
        <w:fldChar w:fldCharType="begin" w:fldLock="1"/>
      </w:r>
      <w:r>
        <w:instrText xml:space="preserve"> PAGEREF _Toc217731432 \h </w:instrText>
      </w:r>
      <w:r>
        <w:fldChar w:fldCharType="separate"/>
      </w:r>
      <w:r>
        <w:t>13</w:t>
      </w:r>
      <w:r>
        <w:fldChar w:fldCharType="end"/>
      </w:r>
    </w:p>
    <w:p w14:paraId="7E6FF97E" w14:textId="77777777" w:rsidR="008234F7" w:rsidRDefault="008234F7">
      <w:pPr>
        <w:pStyle w:val="TOC4"/>
        <w:rPr>
          <w:sz w:val="24"/>
          <w:szCs w:val="24"/>
          <w:lang w:eastAsia="ja-JP"/>
        </w:rPr>
      </w:pPr>
      <w:r>
        <w:t>4.2.2.1</w:t>
      </w:r>
      <w:r>
        <w:rPr>
          <w:sz w:val="24"/>
          <w:szCs w:val="24"/>
        </w:rPr>
        <w:tab/>
      </w:r>
      <w:r>
        <w:rPr>
          <w:lang w:eastAsia="ja-JP"/>
        </w:rPr>
        <w:t>Mobile industry anticipating PS traffic to surpass CS</w:t>
      </w:r>
      <w:r>
        <w:tab/>
      </w:r>
      <w:r>
        <w:fldChar w:fldCharType="begin" w:fldLock="1"/>
      </w:r>
      <w:r>
        <w:instrText xml:space="preserve"> PAGEREF _Toc217731433 \h </w:instrText>
      </w:r>
      <w:r>
        <w:fldChar w:fldCharType="separate"/>
      </w:r>
      <w:r>
        <w:t>13</w:t>
      </w:r>
      <w:r>
        <w:fldChar w:fldCharType="end"/>
      </w:r>
    </w:p>
    <w:p w14:paraId="28C34525" w14:textId="77777777" w:rsidR="008234F7" w:rsidRDefault="008234F7">
      <w:pPr>
        <w:pStyle w:val="TOC4"/>
        <w:rPr>
          <w:sz w:val="24"/>
          <w:szCs w:val="24"/>
          <w:lang w:eastAsia="ja-JP"/>
        </w:rPr>
      </w:pPr>
      <w:r>
        <w:t>4.2.2.2</w:t>
      </w:r>
      <w:r>
        <w:rPr>
          <w:sz w:val="24"/>
          <w:szCs w:val="24"/>
        </w:rPr>
        <w:tab/>
      </w:r>
      <w:r>
        <w:rPr>
          <w:lang w:eastAsia="ja-JP"/>
        </w:rPr>
        <w:t>Desire of AIPN operators to encompass various access systems that are not specified by 3GPP</w:t>
      </w:r>
      <w:r>
        <w:tab/>
      </w:r>
      <w:r>
        <w:fldChar w:fldCharType="begin" w:fldLock="1"/>
      </w:r>
      <w:r>
        <w:instrText xml:space="preserve"> PAGEREF _Toc217731434 \h </w:instrText>
      </w:r>
      <w:r>
        <w:fldChar w:fldCharType="separate"/>
      </w:r>
      <w:r>
        <w:t>13</w:t>
      </w:r>
      <w:r>
        <w:fldChar w:fldCharType="end"/>
      </w:r>
    </w:p>
    <w:p w14:paraId="66406558" w14:textId="77777777" w:rsidR="008234F7" w:rsidRDefault="008234F7">
      <w:pPr>
        <w:pStyle w:val="TOC4"/>
        <w:rPr>
          <w:sz w:val="24"/>
          <w:szCs w:val="24"/>
          <w:lang w:eastAsia="ja-JP"/>
        </w:rPr>
      </w:pPr>
      <w:r>
        <w:t>4.2.2.3</w:t>
      </w:r>
      <w:r>
        <w:rPr>
          <w:sz w:val="24"/>
          <w:szCs w:val="24"/>
        </w:rPr>
        <w:tab/>
      </w:r>
      <w:r>
        <w:rPr>
          <w:lang w:eastAsia="ja-JP"/>
        </w:rPr>
        <w:t>Marriage of IT- and telecom world</w:t>
      </w:r>
      <w:r>
        <w:tab/>
      </w:r>
      <w:r>
        <w:fldChar w:fldCharType="begin" w:fldLock="1"/>
      </w:r>
      <w:r>
        <w:instrText xml:space="preserve"> PAGEREF _Toc217731435 \h </w:instrText>
      </w:r>
      <w:r>
        <w:fldChar w:fldCharType="separate"/>
      </w:r>
      <w:r>
        <w:t>14</w:t>
      </w:r>
      <w:r>
        <w:fldChar w:fldCharType="end"/>
      </w:r>
    </w:p>
    <w:p w14:paraId="4F7CD70E" w14:textId="77777777" w:rsidR="008234F7" w:rsidRDefault="008234F7">
      <w:pPr>
        <w:pStyle w:val="TOC4"/>
        <w:rPr>
          <w:sz w:val="24"/>
          <w:szCs w:val="24"/>
          <w:lang w:eastAsia="ja-JP"/>
        </w:rPr>
      </w:pPr>
      <w:r>
        <w:t>4.2.2.4</w:t>
      </w:r>
      <w:r>
        <w:rPr>
          <w:sz w:val="24"/>
          <w:szCs w:val="24"/>
        </w:rPr>
        <w:tab/>
      </w:r>
      <w:r>
        <w:rPr>
          <w:lang w:eastAsia="ja-JP"/>
        </w:rPr>
        <w:t>Need for increased system efficiency leading to substantial cost reduction in terms of both equipment (CAPEX), and operational (OPEX) costs.</w:t>
      </w:r>
      <w:r>
        <w:tab/>
      </w:r>
      <w:r>
        <w:fldChar w:fldCharType="begin" w:fldLock="1"/>
      </w:r>
      <w:r>
        <w:instrText xml:space="preserve"> PAGEREF _Toc217731436 \h </w:instrText>
      </w:r>
      <w:r>
        <w:fldChar w:fldCharType="separate"/>
      </w:r>
      <w:r>
        <w:t>15</w:t>
      </w:r>
      <w:r>
        <w:fldChar w:fldCharType="end"/>
      </w:r>
    </w:p>
    <w:p w14:paraId="0353181F" w14:textId="77777777" w:rsidR="008234F7" w:rsidRDefault="008234F7">
      <w:pPr>
        <w:pStyle w:val="TOC4"/>
        <w:rPr>
          <w:sz w:val="24"/>
          <w:szCs w:val="24"/>
          <w:lang w:eastAsia="ja-JP"/>
        </w:rPr>
      </w:pPr>
      <w:r>
        <w:t>4.2.2.5</w:t>
      </w:r>
      <w:r>
        <w:rPr>
          <w:sz w:val="24"/>
          <w:szCs w:val="24"/>
        </w:rPr>
        <w:tab/>
      </w:r>
      <w:r>
        <w:rPr>
          <w:lang w:eastAsia="ja-JP"/>
        </w:rPr>
        <w:t>Trend of the industry to align along the structure: access / transport / control / services</w:t>
      </w:r>
      <w:r>
        <w:tab/>
      </w:r>
      <w:r>
        <w:fldChar w:fldCharType="begin" w:fldLock="1"/>
      </w:r>
      <w:r>
        <w:instrText xml:space="preserve"> PAGEREF _Toc217731437 \h </w:instrText>
      </w:r>
      <w:r>
        <w:fldChar w:fldCharType="separate"/>
      </w:r>
      <w:r>
        <w:t>15</w:t>
      </w:r>
      <w:r>
        <w:fldChar w:fldCharType="end"/>
      </w:r>
    </w:p>
    <w:p w14:paraId="25D0FD2F" w14:textId="77777777" w:rsidR="008234F7" w:rsidRDefault="008234F7">
      <w:pPr>
        <w:pStyle w:val="TOC4"/>
        <w:rPr>
          <w:sz w:val="24"/>
          <w:szCs w:val="24"/>
          <w:lang w:eastAsia="ja-JP"/>
        </w:rPr>
      </w:pPr>
      <w:r>
        <w:t>4.2.2.6</w:t>
      </w:r>
      <w:r>
        <w:rPr>
          <w:sz w:val="24"/>
          <w:szCs w:val="24"/>
        </w:rPr>
        <w:tab/>
      </w:r>
      <w:r>
        <w:rPr>
          <w:lang w:eastAsia="ja-JP"/>
        </w:rPr>
        <w:t>Fixed/Mobile network convergence</w:t>
      </w:r>
      <w:r>
        <w:tab/>
      </w:r>
      <w:r>
        <w:fldChar w:fldCharType="begin" w:fldLock="1"/>
      </w:r>
      <w:r>
        <w:instrText xml:space="preserve"> PAGEREF _Toc217731438 \h </w:instrText>
      </w:r>
      <w:r>
        <w:fldChar w:fldCharType="separate"/>
      </w:r>
      <w:r>
        <w:t>16</w:t>
      </w:r>
      <w:r>
        <w:fldChar w:fldCharType="end"/>
      </w:r>
    </w:p>
    <w:p w14:paraId="5D8DB616" w14:textId="77777777" w:rsidR="008234F7" w:rsidRDefault="008234F7">
      <w:pPr>
        <w:pStyle w:val="TOC3"/>
        <w:rPr>
          <w:sz w:val="24"/>
          <w:szCs w:val="24"/>
          <w:lang w:eastAsia="ja-JP"/>
        </w:rPr>
      </w:pPr>
      <w:r>
        <w:t>4.2.3</w:t>
      </w:r>
      <w:r>
        <w:rPr>
          <w:sz w:val="24"/>
          <w:szCs w:val="24"/>
        </w:rPr>
        <w:tab/>
      </w:r>
      <w:r>
        <w:t>Drivers from a Technology perspective</w:t>
      </w:r>
      <w:r>
        <w:tab/>
      </w:r>
      <w:r>
        <w:fldChar w:fldCharType="begin" w:fldLock="1"/>
      </w:r>
      <w:r>
        <w:instrText xml:space="preserve"> PAGEREF _Toc217731439 \h </w:instrText>
      </w:r>
      <w:r>
        <w:fldChar w:fldCharType="separate"/>
      </w:r>
      <w:r>
        <w:t>16</w:t>
      </w:r>
      <w:r>
        <w:fldChar w:fldCharType="end"/>
      </w:r>
    </w:p>
    <w:p w14:paraId="208F5BCF" w14:textId="77777777" w:rsidR="008234F7" w:rsidRDefault="008234F7">
      <w:pPr>
        <w:pStyle w:val="TOC4"/>
        <w:rPr>
          <w:sz w:val="24"/>
          <w:szCs w:val="24"/>
          <w:lang w:eastAsia="ja-JP"/>
        </w:rPr>
      </w:pPr>
      <w:r>
        <w:t>4.2.3.1</w:t>
      </w:r>
      <w:r>
        <w:rPr>
          <w:sz w:val="24"/>
          <w:szCs w:val="24"/>
        </w:rPr>
        <w:tab/>
      </w:r>
      <w:r>
        <w:rPr>
          <w:lang w:eastAsia="ja-JP"/>
        </w:rPr>
        <w:t>Evolution of next generation radio access systems (3GPP specified)</w:t>
      </w:r>
      <w:r>
        <w:tab/>
      </w:r>
      <w:r>
        <w:fldChar w:fldCharType="begin" w:fldLock="1"/>
      </w:r>
      <w:r>
        <w:instrText xml:space="preserve"> PAGEREF _Toc217731440 \h </w:instrText>
      </w:r>
      <w:r>
        <w:fldChar w:fldCharType="separate"/>
      </w:r>
      <w:r>
        <w:t>16</w:t>
      </w:r>
      <w:r>
        <w:fldChar w:fldCharType="end"/>
      </w:r>
    </w:p>
    <w:p w14:paraId="36C1EAAB" w14:textId="77777777" w:rsidR="008234F7" w:rsidRDefault="008234F7">
      <w:pPr>
        <w:pStyle w:val="TOC4"/>
        <w:rPr>
          <w:sz w:val="24"/>
          <w:szCs w:val="24"/>
          <w:lang w:eastAsia="ja-JP"/>
        </w:rPr>
      </w:pPr>
      <w:r>
        <w:t>4.2.3.2</w:t>
      </w:r>
      <w:r>
        <w:rPr>
          <w:sz w:val="24"/>
          <w:szCs w:val="24"/>
        </w:rPr>
        <w:tab/>
      </w:r>
      <w:r>
        <w:rPr>
          <w:lang w:eastAsia="ja-JP"/>
        </w:rPr>
        <w:t>Progress of broadband wireless IP-based networks (non-3GPP specified)</w:t>
      </w:r>
      <w:r>
        <w:tab/>
      </w:r>
      <w:r>
        <w:fldChar w:fldCharType="begin" w:fldLock="1"/>
      </w:r>
      <w:r>
        <w:instrText xml:space="preserve"> PAGEREF _Toc217731441 \h </w:instrText>
      </w:r>
      <w:r>
        <w:fldChar w:fldCharType="separate"/>
      </w:r>
      <w:r>
        <w:t>16</w:t>
      </w:r>
      <w:r>
        <w:fldChar w:fldCharType="end"/>
      </w:r>
    </w:p>
    <w:p w14:paraId="48546D20" w14:textId="77777777" w:rsidR="008234F7" w:rsidRDefault="008234F7">
      <w:pPr>
        <w:pStyle w:val="TOC4"/>
        <w:rPr>
          <w:sz w:val="24"/>
          <w:szCs w:val="24"/>
          <w:lang w:eastAsia="ja-JP"/>
        </w:rPr>
      </w:pPr>
      <w:r>
        <w:t>4.2.3.3</w:t>
      </w:r>
      <w:r>
        <w:rPr>
          <w:sz w:val="24"/>
          <w:szCs w:val="24"/>
        </w:rPr>
        <w:tab/>
      </w:r>
      <w:r>
        <w:rPr>
          <w:lang w:eastAsia="ja-JP"/>
        </w:rPr>
        <w:t>Progress in ad-hoc networking for user defined services.</w:t>
      </w:r>
      <w:r>
        <w:tab/>
      </w:r>
      <w:r>
        <w:fldChar w:fldCharType="begin" w:fldLock="1"/>
      </w:r>
      <w:r>
        <w:instrText xml:space="preserve"> PAGEREF _Toc217731442 \h </w:instrText>
      </w:r>
      <w:r>
        <w:fldChar w:fldCharType="separate"/>
      </w:r>
      <w:r>
        <w:t>16</w:t>
      </w:r>
      <w:r>
        <w:fldChar w:fldCharType="end"/>
      </w:r>
    </w:p>
    <w:p w14:paraId="69EB37A5" w14:textId="77777777" w:rsidR="008234F7" w:rsidRDefault="008234F7">
      <w:pPr>
        <w:pStyle w:val="TOC4"/>
        <w:rPr>
          <w:sz w:val="24"/>
          <w:szCs w:val="24"/>
          <w:lang w:eastAsia="ja-JP"/>
        </w:rPr>
      </w:pPr>
      <w:r>
        <w:t>4.2.3.4</w:t>
      </w:r>
      <w:r>
        <w:rPr>
          <w:sz w:val="24"/>
          <w:szCs w:val="24"/>
        </w:rPr>
        <w:tab/>
      </w:r>
      <w:r>
        <w:rPr>
          <w:lang w:eastAsia="ja-JP"/>
        </w:rPr>
        <w:t>Dawning of new, radio based services (e.g. Personal Networks, RFIDs, multi-hop access networks)</w:t>
      </w:r>
      <w:r>
        <w:tab/>
      </w:r>
      <w:r>
        <w:fldChar w:fldCharType="begin" w:fldLock="1"/>
      </w:r>
      <w:r>
        <w:instrText xml:space="preserve"> PAGEREF _Toc217731443 \h </w:instrText>
      </w:r>
      <w:r>
        <w:fldChar w:fldCharType="separate"/>
      </w:r>
      <w:r>
        <w:t>17</w:t>
      </w:r>
      <w:r>
        <w:fldChar w:fldCharType="end"/>
      </w:r>
    </w:p>
    <w:p w14:paraId="7FC298AB" w14:textId="77777777" w:rsidR="008234F7" w:rsidRDefault="008234F7">
      <w:pPr>
        <w:pStyle w:val="TOC4"/>
        <w:rPr>
          <w:sz w:val="24"/>
          <w:szCs w:val="24"/>
          <w:lang w:eastAsia="ja-JP"/>
        </w:rPr>
      </w:pPr>
      <w:r>
        <w:t>4.2.3.5</w:t>
      </w:r>
      <w:r>
        <w:rPr>
          <w:sz w:val="24"/>
          <w:szCs w:val="24"/>
        </w:rPr>
        <w:tab/>
      </w:r>
      <w:r>
        <w:rPr>
          <w:lang w:eastAsia="ja-JP"/>
        </w:rPr>
        <w:t>Reconfigurable Radio (Software Defined Radio - SDR)</w:t>
      </w:r>
      <w:r>
        <w:tab/>
      </w:r>
      <w:r>
        <w:fldChar w:fldCharType="begin" w:fldLock="1"/>
      </w:r>
      <w:r>
        <w:instrText xml:space="preserve"> PAGEREF _Toc217731444 \h </w:instrText>
      </w:r>
      <w:r>
        <w:fldChar w:fldCharType="separate"/>
      </w:r>
      <w:r>
        <w:t>17</w:t>
      </w:r>
      <w:r>
        <w:fldChar w:fldCharType="end"/>
      </w:r>
    </w:p>
    <w:p w14:paraId="6767CF41" w14:textId="77777777" w:rsidR="008234F7" w:rsidRDefault="008234F7">
      <w:pPr>
        <w:pStyle w:val="TOC4"/>
        <w:rPr>
          <w:sz w:val="24"/>
          <w:szCs w:val="24"/>
          <w:lang w:eastAsia="ja-JP"/>
        </w:rPr>
      </w:pPr>
      <w:r>
        <w:t>4.2.3.6</w:t>
      </w:r>
      <w:r>
        <w:rPr>
          <w:sz w:val="24"/>
          <w:szCs w:val="24"/>
        </w:rPr>
        <w:tab/>
      </w:r>
      <w:r>
        <w:rPr>
          <w:lang w:eastAsia="ja-JP"/>
        </w:rPr>
        <w:t>Web services</w:t>
      </w:r>
      <w:r>
        <w:tab/>
      </w:r>
      <w:r>
        <w:fldChar w:fldCharType="begin" w:fldLock="1"/>
      </w:r>
      <w:r>
        <w:instrText xml:space="preserve"> PAGEREF _Toc217731445 \h </w:instrText>
      </w:r>
      <w:r>
        <w:fldChar w:fldCharType="separate"/>
      </w:r>
      <w:r>
        <w:t>17</w:t>
      </w:r>
      <w:r>
        <w:fldChar w:fldCharType="end"/>
      </w:r>
    </w:p>
    <w:p w14:paraId="1486E9A0" w14:textId="77777777" w:rsidR="008234F7" w:rsidRDefault="008234F7">
      <w:pPr>
        <w:pStyle w:val="TOC4"/>
        <w:rPr>
          <w:sz w:val="24"/>
          <w:szCs w:val="24"/>
          <w:lang w:eastAsia="ja-JP"/>
        </w:rPr>
      </w:pPr>
      <w:r>
        <w:t>4.2.3.7</w:t>
      </w:r>
      <w:r>
        <w:rPr>
          <w:sz w:val="24"/>
          <w:szCs w:val="24"/>
        </w:rPr>
        <w:tab/>
      </w:r>
      <w:r>
        <w:rPr>
          <w:lang w:eastAsia="ja-JP"/>
        </w:rPr>
        <w:t>Multi-access</w:t>
      </w:r>
      <w:r>
        <w:tab/>
      </w:r>
      <w:r>
        <w:fldChar w:fldCharType="begin" w:fldLock="1"/>
      </w:r>
      <w:r>
        <w:instrText xml:space="preserve"> PAGEREF _Toc217731446 \h </w:instrText>
      </w:r>
      <w:r>
        <w:fldChar w:fldCharType="separate"/>
      </w:r>
      <w:r>
        <w:t>18</w:t>
      </w:r>
      <w:r>
        <w:fldChar w:fldCharType="end"/>
      </w:r>
    </w:p>
    <w:p w14:paraId="16BD6004" w14:textId="77777777" w:rsidR="008234F7" w:rsidRDefault="008234F7">
      <w:pPr>
        <w:pStyle w:val="TOC4"/>
        <w:rPr>
          <w:sz w:val="24"/>
          <w:szCs w:val="24"/>
          <w:lang w:eastAsia="ja-JP"/>
        </w:rPr>
      </w:pPr>
      <w:r>
        <w:t>4.2.3.8</w:t>
      </w:r>
      <w:r>
        <w:rPr>
          <w:sz w:val="24"/>
          <w:szCs w:val="24"/>
        </w:rPr>
        <w:tab/>
      </w:r>
      <w:r>
        <w:rPr>
          <w:lang w:eastAsia="ja-JP"/>
        </w:rPr>
        <w:t>Progress of advanced Traffic Engineering Technologies</w:t>
      </w:r>
      <w:r>
        <w:tab/>
      </w:r>
      <w:r>
        <w:fldChar w:fldCharType="begin" w:fldLock="1"/>
      </w:r>
      <w:r>
        <w:instrText xml:space="preserve"> PAGEREF _Toc217731447 \h </w:instrText>
      </w:r>
      <w:r>
        <w:fldChar w:fldCharType="separate"/>
      </w:r>
      <w:r>
        <w:t>18</w:t>
      </w:r>
      <w:r>
        <w:fldChar w:fldCharType="end"/>
      </w:r>
    </w:p>
    <w:p w14:paraId="7A193877" w14:textId="77777777" w:rsidR="008234F7" w:rsidRDefault="008234F7">
      <w:pPr>
        <w:pStyle w:val="TOC2"/>
        <w:rPr>
          <w:sz w:val="24"/>
          <w:szCs w:val="24"/>
          <w:lang w:eastAsia="ja-JP"/>
        </w:rPr>
      </w:pPr>
      <w:r>
        <w:t>4.3</w:t>
      </w:r>
      <w:r>
        <w:rPr>
          <w:sz w:val="24"/>
          <w:szCs w:val="24"/>
        </w:rPr>
        <w:tab/>
      </w:r>
      <w:r>
        <w:rPr>
          <w:lang w:eastAsia="ja-JP"/>
        </w:rPr>
        <w:t>Impacts to current models for the 3GPP System</w:t>
      </w:r>
      <w:r>
        <w:tab/>
      </w:r>
      <w:r>
        <w:fldChar w:fldCharType="begin" w:fldLock="1"/>
      </w:r>
      <w:r>
        <w:instrText xml:space="preserve"> PAGEREF _Toc217731448 \h </w:instrText>
      </w:r>
      <w:r>
        <w:fldChar w:fldCharType="separate"/>
      </w:r>
      <w:r>
        <w:t>18</w:t>
      </w:r>
      <w:r>
        <w:fldChar w:fldCharType="end"/>
      </w:r>
    </w:p>
    <w:p w14:paraId="34982438" w14:textId="77777777" w:rsidR="008234F7" w:rsidRDefault="008234F7">
      <w:pPr>
        <w:pStyle w:val="TOC3"/>
        <w:rPr>
          <w:sz w:val="24"/>
          <w:szCs w:val="24"/>
          <w:lang w:eastAsia="ja-JP"/>
        </w:rPr>
      </w:pPr>
      <w:r>
        <w:t>4.3.1</w:t>
      </w:r>
      <w:r>
        <w:rPr>
          <w:sz w:val="24"/>
          <w:szCs w:val="24"/>
        </w:rPr>
        <w:tab/>
      </w:r>
      <w:r>
        <w:rPr>
          <w:lang w:eastAsia="ja-JP"/>
        </w:rPr>
        <w:t>Impacts to current charging models</w:t>
      </w:r>
      <w:r>
        <w:tab/>
      </w:r>
      <w:r>
        <w:fldChar w:fldCharType="begin" w:fldLock="1"/>
      </w:r>
      <w:r>
        <w:instrText xml:space="preserve"> PAGEREF _Toc217731449 \h </w:instrText>
      </w:r>
      <w:r>
        <w:fldChar w:fldCharType="separate"/>
      </w:r>
      <w:r>
        <w:t>18</w:t>
      </w:r>
      <w:r>
        <w:fldChar w:fldCharType="end"/>
      </w:r>
    </w:p>
    <w:p w14:paraId="4BB23CE7" w14:textId="77777777" w:rsidR="008234F7" w:rsidRDefault="008234F7">
      <w:pPr>
        <w:pStyle w:val="TOC3"/>
        <w:rPr>
          <w:sz w:val="24"/>
          <w:szCs w:val="24"/>
          <w:lang w:eastAsia="ja-JP"/>
        </w:rPr>
      </w:pPr>
      <w:r>
        <w:t>4.3.2</w:t>
      </w:r>
      <w:r>
        <w:rPr>
          <w:sz w:val="24"/>
          <w:szCs w:val="24"/>
        </w:rPr>
        <w:tab/>
      </w:r>
      <w:r>
        <w:rPr>
          <w:lang w:eastAsia="ja-JP"/>
        </w:rPr>
        <w:t>Impacts to current business models</w:t>
      </w:r>
      <w:r>
        <w:tab/>
      </w:r>
      <w:r>
        <w:fldChar w:fldCharType="begin" w:fldLock="1"/>
      </w:r>
      <w:r>
        <w:instrText xml:space="preserve"> PAGEREF _Toc217731450 \h </w:instrText>
      </w:r>
      <w:r>
        <w:fldChar w:fldCharType="separate"/>
      </w:r>
      <w:r>
        <w:t>19</w:t>
      </w:r>
      <w:r>
        <w:fldChar w:fldCharType="end"/>
      </w:r>
    </w:p>
    <w:p w14:paraId="0FD74B7A" w14:textId="77777777" w:rsidR="008234F7" w:rsidRDefault="008234F7">
      <w:pPr>
        <w:pStyle w:val="TOC3"/>
        <w:rPr>
          <w:sz w:val="24"/>
          <w:szCs w:val="24"/>
          <w:lang w:eastAsia="ja-JP"/>
        </w:rPr>
      </w:pPr>
      <w:r>
        <w:t>4.</w:t>
      </w:r>
      <w:r>
        <w:rPr>
          <w:lang w:eastAsia="ja-JP"/>
        </w:rPr>
        <w:t>3</w:t>
      </w:r>
      <w:r>
        <w:t>.3</w:t>
      </w:r>
      <w:r>
        <w:rPr>
          <w:sz w:val="24"/>
          <w:szCs w:val="24"/>
          <w:lang w:eastAsia="ja-JP"/>
        </w:rPr>
        <w:tab/>
      </w:r>
      <w:r>
        <w:t>Impacts to current service models</w:t>
      </w:r>
      <w:r>
        <w:tab/>
      </w:r>
      <w:r>
        <w:fldChar w:fldCharType="begin" w:fldLock="1"/>
      </w:r>
      <w:r>
        <w:instrText xml:space="preserve"> PAGEREF _Toc217731451 \h </w:instrText>
      </w:r>
      <w:r>
        <w:fldChar w:fldCharType="separate"/>
      </w:r>
      <w:r>
        <w:t>20</w:t>
      </w:r>
      <w:r>
        <w:fldChar w:fldCharType="end"/>
      </w:r>
    </w:p>
    <w:p w14:paraId="51774DD4" w14:textId="77777777" w:rsidR="008234F7" w:rsidRDefault="008234F7">
      <w:pPr>
        <w:pStyle w:val="TOC1"/>
        <w:rPr>
          <w:sz w:val="24"/>
          <w:szCs w:val="24"/>
          <w:lang w:eastAsia="ja-JP"/>
        </w:rPr>
      </w:pPr>
      <w:r>
        <w:t>5</w:t>
      </w:r>
      <w:r>
        <w:rPr>
          <w:sz w:val="24"/>
          <w:szCs w:val="24"/>
        </w:rPr>
        <w:tab/>
      </w:r>
      <w:r>
        <w:rPr>
          <w:lang w:eastAsia="ja-JP"/>
        </w:rPr>
        <w:t xml:space="preserve"> End-user and AIPN operator aspects of an AIPN</w:t>
      </w:r>
      <w:r>
        <w:tab/>
      </w:r>
      <w:r>
        <w:fldChar w:fldCharType="begin" w:fldLock="1"/>
      </w:r>
      <w:r>
        <w:instrText xml:space="preserve"> PAGEREF _Toc217731452 \h </w:instrText>
      </w:r>
      <w:r>
        <w:fldChar w:fldCharType="separate"/>
      </w:r>
      <w:r>
        <w:t>20</w:t>
      </w:r>
      <w:r>
        <w:fldChar w:fldCharType="end"/>
      </w:r>
    </w:p>
    <w:p w14:paraId="68F194EE" w14:textId="77777777" w:rsidR="008234F7" w:rsidRDefault="008234F7">
      <w:pPr>
        <w:pStyle w:val="TOC2"/>
        <w:rPr>
          <w:sz w:val="24"/>
          <w:szCs w:val="24"/>
          <w:lang w:eastAsia="ja-JP"/>
        </w:rPr>
      </w:pPr>
      <w:r>
        <w:t>5.1</w:t>
      </w:r>
      <w:r>
        <w:rPr>
          <w:sz w:val="24"/>
          <w:szCs w:val="24"/>
        </w:rPr>
        <w:tab/>
      </w:r>
      <w:r>
        <w:rPr>
          <w:lang w:eastAsia="ja-JP"/>
        </w:rPr>
        <w:t>AIPN Vision</w:t>
      </w:r>
      <w:r>
        <w:tab/>
      </w:r>
      <w:r>
        <w:fldChar w:fldCharType="begin" w:fldLock="1"/>
      </w:r>
      <w:r>
        <w:instrText xml:space="preserve"> PAGEREF _Toc217731453 \h </w:instrText>
      </w:r>
      <w:r>
        <w:fldChar w:fldCharType="separate"/>
      </w:r>
      <w:r>
        <w:t>20</w:t>
      </w:r>
      <w:r>
        <w:fldChar w:fldCharType="end"/>
      </w:r>
    </w:p>
    <w:p w14:paraId="16EB6347" w14:textId="77777777" w:rsidR="008234F7" w:rsidRDefault="008234F7">
      <w:pPr>
        <w:pStyle w:val="TOC3"/>
        <w:rPr>
          <w:sz w:val="24"/>
          <w:szCs w:val="24"/>
          <w:lang w:eastAsia="ja-JP"/>
        </w:rPr>
      </w:pPr>
      <w:r>
        <w:t>5.1.1</w:t>
      </w:r>
      <w:r>
        <w:rPr>
          <w:sz w:val="24"/>
          <w:szCs w:val="24"/>
        </w:rPr>
        <w:tab/>
      </w:r>
      <w:r>
        <w:rPr>
          <w:lang w:eastAsia="ja-JP"/>
        </w:rPr>
        <w:t>Key aspects of an AIPN</w:t>
      </w:r>
      <w:r>
        <w:tab/>
      </w:r>
      <w:r>
        <w:fldChar w:fldCharType="begin" w:fldLock="1"/>
      </w:r>
      <w:r>
        <w:instrText xml:space="preserve"> PAGEREF _Toc217731454 \h </w:instrText>
      </w:r>
      <w:r>
        <w:fldChar w:fldCharType="separate"/>
      </w:r>
      <w:r>
        <w:t>21</w:t>
      </w:r>
      <w:r>
        <w:fldChar w:fldCharType="end"/>
      </w:r>
    </w:p>
    <w:p w14:paraId="5F4C5516" w14:textId="77777777" w:rsidR="008234F7" w:rsidRDefault="008234F7">
      <w:pPr>
        <w:pStyle w:val="TOC4"/>
        <w:rPr>
          <w:sz w:val="24"/>
          <w:szCs w:val="24"/>
          <w:lang w:eastAsia="ja-JP"/>
        </w:rPr>
      </w:pPr>
      <w:r>
        <w:t>5.1.1.1</w:t>
      </w:r>
      <w:r>
        <w:rPr>
          <w:sz w:val="24"/>
          <w:szCs w:val="24"/>
          <w:lang w:eastAsia="ja-JP"/>
        </w:rPr>
        <w:tab/>
      </w:r>
      <w:r>
        <w:t>Common IP-based network</w:t>
      </w:r>
      <w:r>
        <w:tab/>
      </w:r>
      <w:r>
        <w:fldChar w:fldCharType="begin" w:fldLock="1"/>
      </w:r>
      <w:r>
        <w:instrText xml:space="preserve"> PAGEREF _Toc217731455 \h </w:instrText>
      </w:r>
      <w:r>
        <w:fldChar w:fldCharType="separate"/>
      </w:r>
      <w:r>
        <w:t>21</w:t>
      </w:r>
      <w:r>
        <w:fldChar w:fldCharType="end"/>
      </w:r>
    </w:p>
    <w:p w14:paraId="0E6912F9" w14:textId="77777777" w:rsidR="008234F7" w:rsidRDefault="008234F7">
      <w:pPr>
        <w:pStyle w:val="TOC4"/>
        <w:rPr>
          <w:sz w:val="24"/>
          <w:szCs w:val="24"/>
          <w:lang w:eastAsia="ja-JP"/>
        </w:rPr>
      </w:pPr>
      <w:r>
        <w:t>5.1.1.2</w:t>
      </w:r>
      <w:r>
        <w:rPr>
          <w:sz w:val="24"/>
          <w:szCs w:val="24"/>
          <w:lang w:eastAsia="ja-JP"/>
        </w:rPr>
        <w:tab/>
      </w:r>
      <w:r>
        <w:t xml:space="preserve">Support of a variety of different access </w:t>
      </w:r>
      <w:r>
        <w:rPr>
          <w:lang w:eastAsia="ja-JP"/>
        </w:rPr>
        <w:t>system</w:t>
      </w:r>
      <w:r>
        <w:t>s (existing and future)</w:t>
      </w:r>
      <w:r>
        <w:tab/>
      </w:r>
      <w:r>
        <w:fldChar w:fldCharType="begin" w:fldLock="1"/>
      </w:r>
      <w:r>
        <w:instrText xml:space="preserve"> PAGEREF _Toc217731456 \h </w:instrText>
      </w:r>
      <w:r>
        <w:fldChar w:fldCharType="separate"/>
      </w:r>
      <w:r>
        <w:t>22</w:t>
      </w:r>
      <w:r>
        <w:fldChar w:fldCharType="end"/>
      </w:r>
    </w:p>
    <w:p w14:paraId="70099619" w14:textId="77777777" w:rsidR="008234F7" w:rsidRDefault="008234F7">
      <w:pPr>
        <w:pStyle w:val="TOC4"/>
        <w:rPr>
          <w:sz w:val="24"/>
          <w:szCs w:val="24"/>
          <w:lang w:eastAsia="ja-JP"/>
        </w:rPr>
      </w:pPr>
      <w:r>
        <w:t>5.1.1.3</w:t>
      </w:r>
      <w:r>
        <w:rPr>
          <w:sz w:val="24"/>
          <w:szCs w:val="24"/>
          <w:lang w:eastAsia="ja-JP"/>
        </w:rPr>
        <w:tab/>
      </w:r>
      <w:r>
        <w:t>Take advantage of convergence of telecommunications and IT industries towards IP technology</w:t>
      </w:r>
      <w:r>
        <w:tab/>
      </w:r>
      <w:r>
        <w:fldChar w:fldCharType="begin" w:fldLock="1"/>
      </w:r>
      <w:r>
        <w:instrText xml:space="preserve"> PAGEREF _Toc217731457 \h </w:instrText>
      </w:r>
      <w:r>
        <w:fldChar w:fldCharType="separate"/>
      </w:r>
      <w:r>
        <w:t>22</w:t>
      </w:r>
      <w:r>
        <w:fldChar w:fldCharType="end"/>
      </w:r>
    </w:p>
    <w:p w14:paraId="3AD02D66" w14:textId="77777777" w:rsidR="008234F7" w:rsidRDefault="008234F7">
      <w:pPr>
        <w:pStyle w:val="TOC4"/>
        <w:rPr>
          <w:sz w:val="24"/>
          <w:szCs w:val="24"/>
          <w:lang w:eastAsia="ja-JP"/>
        </w:rPr>
      </w:pPr>
      <w:r>
        <w:t>5.1.1.4</w:t>
      </w:r>
      <w:r>
        <w:rPr>
          <w:sz w:val="24"/>
          <w:szCs w:val="24"/>
          <w:lang w:eastAsia="ja-JP"/>
        </w:rPr>
        <w:tab/>
      </w:r>
      <w:r>
        <w:t>Advanced mobility management:</w:t>
      </w:r>
      <w:r>
        <w:tab/>
      </w:r>
      <w:r>
        <w:fldChar w:fldCharType="begin" w:fldLock="1"/>
      </w:r>
      <w:r>
        <w:instrText xml:space="preserve"> PAGEREF _Toc217731458 \h </w:instrText>
      </w:r>
      <w:r>
        <w:fldChar w:fldCharType="separate"/>
      </w:r>
      <w:r>
        <w:t>22</w:t>
      </w:r>
      <w:r>
        <w:fldChar w:fldCharType="end"/>
      </w:r>
    </w:p>
    <w:p w14:paraId="5F6A86AF" w14:textId="77777777" w:rsidR="008234F7" w:rsidRDefault="008234F7">
      <w:pPr>
        <w:pStyle w:val="TOC4"/>
        <w:rPr>
          <w:sz w:val="24"/>
          <w:szCs w:val="24"/>
          <w:lang w:eastAsia="ja-JP"/>
        </w:rPr>
      </w:pPr>
      <w:r>
        <w:t>5.1.1.5</w:t>
      </w:r>
      <w:r>
        <w:rPr>
          <w:sz w:val="24"/>
          <w:szCs w:val="24"/>
          <w:lang w:eastAsia="ja-JP"/>
        </w:rPr>
        <w:tab/>
      </w:r>
      <w:r>
        <w:rPr>
          <w:lang w:eastAsia="ja-JP"/>
        </w:rPr>
        <w:t>Enhanced s</w:t>
      </w:r>
      <w:r>
        <w:t>ession management:</w:t>
      </w:r>
      <w:r>
        <w:tab/>
      </w:r>
      <w:r>
        <w:fldChar w:fldCharType="begin" w:fldLock="1"/>
      </w:r>
      <w:r>
        <w:instrText xml:space="preserve"> PAGEREF _Toc217731459 \h </w:instrText>
      </w:r>
      <w:r>
        <w:fldChar w:fldCharType="separate"/>
      </w:r>
      <w:r>
        <w:t>23</w:t>
      </w:r>
      <w:r>
        <w:fldChar w:fldCharType="end"/>
      </w:r>
    </w:p>
    <w:p w14:paraId="14BDBF3E" w14:textId="77777777" w:rsidR="008234F7" w:rsidRDefault="008234F7">
      <w:pPr>
        <w:pStyle w:val="TOC4"/>
        <w:rPr>
          <w:sz w:val="24"/>
          <w:szCs w:val="24"/>
          <w:lang w:eastAsia="ja-JP"/>
        </w:rPr>
      </w:pPr>
      <w:r>
        <w:t>5.1.1.6</w:t>
      </w:r>
      <w:r>
        <w:rPr>
          <w:sz w:val="24"/>
          <w:szCs w:val="24"/>
          <w:lang w:eastAsia="ja-JP"/>
        </w:rPr>
        <w:tab/>
      </w:r>
      <w:r>
        <w:t>Access</w:t>
      </w:r>
      <w:r>
        <w:rPr>
          <w:lang w:eastAsia="ja-JP"/>
        </w:rPr>
        <w:t xml:space="preserve"> system</w:t>
      </w:r>
      <w:r>
        <w:t xml:space="preserve"> selection</w:t>
      </w:r>
      <w:r>
        <w:tab/>
      </w:r>
      <w:r>
        <w:fldChar w:fldCharType="begin" w:fldLock="1"/>
      </w:r>
      <w:r>
        <w:instrText xml:space="preserve"> PAGEREF _Toc217731460 \h </w:instrText>
      </w:r>
      <w:r>
        <w:fldChar w:fldCharType="separate"/>
      </w:r>
      <w:r>
        <w:t>23</w:t>
      </w:r>
      <w:r>
        <w:fldChar w:fldCharType="end"/>
      </w:r>
    </w:p>
    <w:p w14:paraId="4E5E74EE" w14:textId="77777777" w:rsidR="008234F7" w:rsidRDefault="008234F7">
      <w:pPr>
        <w:pStyle w:val="TOC4"/>
        <w:rPr>
          <w:sz w:val="24"/>
          <w:szCs w:val="24"/>
          <w:lang w:eastAsia="ja-JP"/>
        </w:rPr>
      </w:pPr>
      <w:r>
        <w:t>5.1.1.7</w:t>
      </w:r>
      <w:r>
        <w:rPr>
          <w:sz w:val="24"/>
          <w:szCs w:val="24"/>
          <w:lang w:eastAsia="ja-JP"/>
        </w:rPr>
        <w:tab/>
      </w:r>
      <w:r>
        <w:t>Enhanced services</w:t>
      </w:r>
      <w:r>
        <w:tab/>
      </w:r>
      <w:r>
        <w:fldChar w:fldCharType="begin" w:fldLock="1"/>
      </w:r>
      <w:r>
        <w:instrText xml:space="preserve"> PAGEREF _Toc217731461 \h </w:instrText>
      </w:r>
      <w:r>
        <w:fldChar w:fldCharType="separate"/>
      </w:r>
      <w:r>
        <w:t>23</w:t>
      </w:r>
      <w:r>
        <w:fldChar w:fldCharType="end"/>
      </w:r>
    </w:p>
    <w:p w14:paraId="18B8AC46" w14:textId="77777777" w:rsidR="008234F7" w:rsidRDefault="008234F7">
      <w:pPr>
        <w:pStyle w:val="TOC4"/>
        <w:rPr>
          <w:sz w:val="24"/>
          <w:szCs w:val="24"/>
          <w:lang w:eastAsia="ja-JP"/>
        </w:rPr>
      </w:pPr>
      <w:r>
        <w:t>5.1.1.8</w:t>
      </w:r>
      <w:r>
        <w:rPr>
          <w:sz w:val="24"/>
          <w:szCs w:val="24"/>
          <w:lang w:eastAsia="ja-JP"/>
        </w:rPr>
        <w:tab/>
      </w:r>
      <w:r>
        <w:t>Enhanced network performance</w:t>
      </w:r>
      <w:r>
        <w:tab/>
      </w:r>
      <w:r>
        <w:fldChar w:fldCharType="begin" w:fldLock="1"/>
      </w:r>
      <w:r>
        <w:instrText xml:space="preserve"> PAGEREF _Toc217731462 \h </w:instrText>
      </w:r>
      <w:r>
        <w:fldChar w:fldCharType="separate"/>
      </w:r>
      <w:r>
        <w:t>24</w:t>
      </w:r>
      <w:r>
        <w:fldChar w:fldCharType="end"/>
      </w:r>
    </w:p>
    <w:p w14:paraId="7FB5BCC9" w14:textId="77777777" w:rsidR="008234F7" w:rsidRDefault="008234F7">
      <w:pPr>
        <w:pStyle w:val="TOC4"/>
        <w:rPr>
          <w:sz w:val="24"/>
          <w:szCs w:val="24"/>
          <w:lang w:eastAsia="ja-JP"/>
        </w:rPr>
      </w:pPr>
      <w:r>
        <w:t>5.1.1.9</w:t>
      </w:r>
      <w:r>
        <w:rPr>
          <w:sz w:val="24"/>
          <w:szCs w:val="24"/>
          <w:lang w:eastAsia="ja-JP"/>
        </w:rPr>
        <w:tab/>
      </w:r>
      <w:r>
        <w:t>Network extensibility/composition</w:t>
      </w:r>
      <w:r>
        <w:tab/>
      </w:r>
      <w:r>
        <w:fldChar w:fldCharType="begin" w:fldLock="1"/>
      </w:r>
      <w:r>
        <w:instrText xml:space="preserve"> PAGEREF _Toc217731463 \h </w:instrText>
      </w:r>
      <w:r>
        <w:fldChar w:fldCharType="separate"/>
      </w:r>
      <w:r>
        <w:t>24</w:t>
      </w:r>
      <w:r>
        <w:fldChar w:fldCharType="end"/>
      </w:r>
    </w:p>
    <w:p w14:paraId="7A187688" w14:textId="77777777" w:rsidR="008234F7" w:rsidRDefault="008234F7">
      <w:pPr>
        <w:pStyle w:val="TOC4"/>
        <w:rPr>
          <w:sz w:val="24"/>
          <w:szCs w:val="24"/>
          <w:lang w:eastAsia="ja-JP"/>
        </w:rPr>
      </w:pPr>
      <w:r>
        <w:t>5.1.1.10</w:t>
      </w:r>
      <w:r>
        <w:rPr>
          <w:sz w:val="24"/>
          <w:szCs w:val="24"/>
          <w:lang w:eastAsia="ja-JP"/>
        </w:rPr>
        <w:tab/>
      </w:r>
      <w:r>
        <w:t>Network management</w:t>
      </w:r>
      <w:r>
        <w:tab/>
      </w:r>
      <w:r>
        <w:fldChar w:fldCharType="begin" w:fldLock="1"/>
      </w:r>
      <w:r>
        <w:instrText xml:space="preserve"> PAGEREF _Toc217731464 \h </w:instrText>
      </w:r>
      <w:r>
        <w:fldChar w:fldCharType="separate"/>
      </w:r>
      <w:r>
        <w:t>24</w:t>
      </w:r>
      <w:r>
        <w:fldChar w:fldCharType="end"/>
      </w:r>
    </w:p>
    <w:p w14:paraId="17884801" w14:textId="77777777" w:rsidR="008234F7" w:rsidRDefault="008234F7">
      <w:pPr>
        <w:pStyle w:val="TOC4"/>
        <w:rPr>
          <w:sz w:val="24"/>
          <w:szCs w:val="24"/>
          <w:lang w:eastAsia="ja-JP"/>
        </w:rPr>
      </w:pPr>
      <w:r>
        <w:t>5.1.1.11</w:t>
      </w:r>
      <w:r>
        <w:rPr>
          <w:sz w:val="24"/>
          <w:szCs w:val="24"/>
          <w:lang w:eastAsia="ja-JP"/>
        </w:rPr>
        <w:tab/>
      </w:r>
      <w:r>
        <w:t>Maintenance and improvement of the level of security and privacy functionality</w:t>
      </w:r>
      <w:r>
        <w:tab/>
      </w:r>
      <w:r>
        <w:fldChar w:fldCharType="begin" w:fldLock="1"/>
      </w:r>
      <w:r>
        <w:instrText xml:space="preserve"> PAGEREF _Toc217731465 \h </w:instrText>
      </w:r>
      <w:r>
        <w:fldChar w:fldCharType="separate"/>
      </w:r>
      <w:r>
        <w:t>24</w:t>
      </w:r>
      <w:r>
        <w:fldChar w:fldCharType="end"/>
      </w:r>
    </w:p>
    <w:p w14:paraId="623F06EF" w14:textId="77777777" w:rsidR="008234F7" w:rsidRDefault="008234F7">
      <w:pPr>
        <w:pStyle w:val="TOC4"/>
        <w:rPr>
          <w:sz w:val="24"/>
          <w:szCs w:val="24"/>
          <w:lang w:eastAsia="ja-JP"/>
        </w:rPr>
      </w:pPr>
      <w:r>
        <w:t>5.1.1.12</w:t>
      </w:r>
      <w:r>
        <w:rPr>
          <w:sz w:val="24"/>
          <w:szCs w:val="24"/>
          <w:lang w:eastAsia="ja-JP"/>
        </w:rPr>
        <w:tab/>
      </w:r>
      <w:r>
        <w:t>Quality of Service</w:t>
      </w:r>
      <w:r>
        <w:tab/>
      </w:r>
      <w:r>
        <w:fldChar w:fldCharType="begin" w:fldLock="1"/>
      </w:r>
      <w:r>
        <w:instrText xml:space="preserve"> PAGEREF _Toc217731466 \h </w:instrText>
      </w:r>
      <w:r>
        <w:fldChar w:fldCharType="separate"/>
      </w:r>
      <w:r>
        <w:t>25</w:t>
      </w:r>
      <w:r>
        <w:fldChar w:fldCharType="end"/>
      </w:r>
    </w:p>
    <w:p w14:paraId="26F9DDFC" w14:textId="77777777" w:rsidR="008234F7" w:rsidRDefault="008234F7">
      <w:pPr>
        <w:pStyle w:val="TOC4"/>
        <w:rPr>
          <w:sz w:val="24"/>
          <w:szCs w:val="24"/>
          <w:lang w:eastAsia="ja-JP"/>
        </w:rPr>
      </w:pPr>
      <w:r>
        <w:lastRenderedPageBreak/>
        <w:t>5.1.1.13</w:t>
      </w:r>
      <w:r>
        <w:rPr>
          <w:sz w:val="24"/>
          <w:szCs w:val="24"/>
          <w:lang w:eastAsia="ja-JP"/>
        </w:rPr>
        <w:tab/>
      </w:r>
      <w:r>
        <w:t>Terminal, Subscription and User identification</w:t>
      </w:r>
      <w:r>
        <w:tab/>
      </w:r>
      <w:r>
        <w:fldChar w:fldCharType="begin" w:fldLock="1"/>
      </w:r>
      <w:r>
        <w:instrText xml:space="preserve"> PAGEREF _Toc217731467 \h </w:instrText>
      </w:r>
      <w:r>
        <w:fldChar w:fldCharType="separate"/>
      </w:r>
      <w:r>
        <w:t>25</w:t>
      </w:r>
      <w:r>
        <w:fldChar w:fldCharType="end"/>
      </w:r>
    </w:p>
    <w:p w14:paraId="5AC5DA3F" w14:textId="77777777" w:rsidR="008234F7" w:rsidRDefault="008234F7">
      <w:pPr>
        <w:pStyle w:val="TOC4"/>
        <w:rPr>
          <w:sz w:val="24"/>
          <w:szCs w:val="24"/>
          <w:lang w:eastAsia="ja-JP"/>
        </w:rPr>
      </w:pPr>
      <w:r>
        <w:t>5.1.1.14</w:t>
      </w:r>
      <w:r>
        <w:rPr>
          <w:sz w:val="24"/>
          <w:szCs w:val="24"/>
        </w:rPr>
        <w:tab/>
      </w:r>
      <w:r>
        <w:rPr>
          <w:lang w:eastAsia="ja-JP"/>
        </w:rPr>
        <w:t>Flexible future development</w:t>
      </w:r>
      <w:r>
        <w:tab/>
      </w:r>
      <w:r>
        <w:fldChar w:fldCharType="begin" w:fldLock="1"/>
      </w:r>
      <w:r>
        <w:instrText xml:space="preserve"> PAGEREF _Toc217731468 \h </w:instrText>
      </w:r>
      <w:r>
        <w:fldChar w:fldCharType="separate"/>
      </w:r>
      <w:r>
        <w:t>25</w:t>
      </w:r>
      <w:r>
        <w:fldChar w:fldCharType="end"/>
      </w:r>
    </w:p>
    <w:p w14:paraId="73528A96" w14:textId="77777777" w:rsidR="008234F7" w:rsidRDefault="008234F7">
      <w:pPr>
        <w:pStyle w:val="TOC4"/>
        <w:rPr>
          <w:sz w:val="24"/>
          <w:szCs w:val="24"/>
          <w:lang w:eastAsia="ja-JP"/>
        </w:rPr>
      </w:pPr>
      <w:r>
        <w:t>5.1.1.15</w:t>
      </w:r>
      <w:r>
        <w:rPr>
          <w:sz w:val="24"/>
          <w:szCs w:val="24"/>
        </w:rPr>
        <w:tab/>
      </w:r>
      <w:r>
        <w:rPr>
          <w:lang w:eastAsia="ja-JP"/>
        </w:rPr>
        <w:t>Identity Federation</w:t>
      </w:r>
      <w:r>
        <w:tab/>
      </w:r>
      <w:r>
        <w:fldChar w:fldCharType="begin" w:fldLock="1"/>
      </w:r>
      <w:r>
        <w:instrText xml:space="preserve"> PAGEREF _Toc217731469 \h </w:instrText>
      </w:r>
      <w:r>
        <w:fldChar w:fldCharType="separate"/>
      </w:r>
      <w:r>
        <w:t>25</w:t>
      </w:r>
      <w:r>
        <w:fldChar w:fldCharType="end"/>
      </w:r>
    </w:p>
    <w:p w14:paraId="409B8551" w14:textId="77777777" w:rsidR="008234F7" w:rsidRDefault="008234F7">
      <w:pPr>
        <w:pStyle w:val="TOC3"/>
        <w:rPr>
          <w:sz w:val="24"/>
          <w:szCs w:val="24"/>
          <w:lang w:eastAsia="ja-JP"/>
        </w:rPr>
      </w:pPr>
      <w:r>
        <w:t>5.1.2</w:t>
      </w:r>
      <w:r>
        <w:rPr>
          <w:sz w:val="24"/>
          <w:szCs w:val="24"/>
        </w:rPr>
        <w:tab/>
      </w:r>
      <w:r>
        <w:rPr>
          <w:lang w:eastAsia="ja-JP"/>
        </w:rPr>
        <w:t>Continued support of 3GPP system key aspects within an AIPN</w:t>
      </w:r>
      <w:r>
        <w:tab/>
      </w:r>
      <w:r>
        <w:fldChar w:fldCharType="begin" w:fldLock="1"/>
      </w:r>
      <w:r>
        <w:instrText xml:space="preserve"> PAGEREF _Toc217731470 \h </w:instrText>
      </w:r>
      <w:r>
        <w:fldChar w:fldCharType="separate"/>
      </w:r>
      <w:r>
        <w:t>26</w:t>
      </w:r>
      <w:r>
        <w:fldChar w:fldCharType="end"/>
      </w:r>
    </w:p>
    <w:p w14:paraId="295652C3" w14:textId="77777777" w:rsidR="008234F7" w:rsidRDefault="008234F7">
      <w:pPr>
        <w:pStyle w:val="TOC4"/>
        <w:rPr>
          <w:sz w:val="24"/>
          <w:szCs w:val="24"/>
          <w:lang w:eastAsia="ja-JP"/>
        </w:rPr>
      </w:pPr>
      <w:r>
        <w:t>5.1.2.1</w:t>
      </w:r>
      <w:r>
        <w:rPr>
          <w:sz w:val="24"/>
          <w:szCs w:val="24"/>
          <w:lang w:eastAsia="ja-JP"/>
        </w:rPr>
        <w:tab/>
      </w:r>
      <w:r>
        <w:rPr>
          <w:lang w:eastAsia="ja-JP"/>
        </w:rPr>
        <w:t>Efficiency of resource usage</w:t>
      </w:r>
      <w:r>
        <w:tab/>
      </w:r>
      <w:r>
        <w:fldChar w:fldCharType="begin" w:fldLock="1"/>
      </w:r>
      <w:r>
        <w:instrText xml:space="preserve"> PAGEREF _Toc217731471 \h </w:instrText>
      </w:r>
      <w:r>
        <w:fldChar w:fldCharType="separate"/>
      </w:r>
      <w:r>
        <w:t>26</w:t>
      </w:r>
      <w:r>
        <w:fldChar w:fldCharType="end"/>
      </w:r>
    </w:p>
    <w:p w14:paraId="6FB1D09D" w14:textId="77777777" w:rsidR="008234F7" w:rsidRDefault="008234F7">
      <w:pPr>
        <w:pStyle w:val="TOC4"/>
        <w:rPr>
          <w:sz w:val="24"/>
          <w:szCs w:val="24"/>
          <w:lang w:eastAsia="ja-JP"/>
        </w:rPr>
      </w:pPr>
      <w:r>
        <w:t>5.1.2.2</w:t>
      </w:r>
      <w:r>
        <w:rPr>
          <w:sz w:val="24"/>
          <w:szCs w:val="24"/>
          <w:lang w:eastAsia="ja-JP"/>
        </w:rPr>
        <w:tab/>
      </w:r>
      <w:r>
        <w:t>Charging</w:t>
      </w:r>
      <w:r>
        <w:tab/>
      </w:r>
      <w:r>
        <w:fldChar w:fldCharType="begin" w:fldLock="1"/>
      </w:r>
      <w:r>
        <w:instrText xml:space="preserve"> PAGEREF _Toc217731472 \h </w:instrText>
      </w:r>
      <w:r>
        <w:fldChar w:fldCharType="separate"/>
      </w:r>
      <w:r>
        <w:t>26</w:t>
      </w:r>
      <w:r>
        <w:fldChar w:fldCharType="end"/>
      </w:r>
    </w:p>
    <w:p w14:paraId="139D05B5" w14:textId="77777777" w:rsidR="008234F7" w:rsidRDefault="008234F7">
      <w:pPr>
        <w:pStyle w:val="TOC4"/>
        <w:rPr>
          <w:sz w:val="24"/>
          <w:szCs w:val="24"/>
          <w:lang w:eastAsia="ja-JP"/>
        </w:rPr>
      </w:pPr>
      <w:r>
        <w:t>5.1.2.3</w:t>
      </w:r>
      <w:r>
        <w:rPr>
          <w:sz w:val="24"/>
          <w:szCs w:val="24"/>
          <w:lang w:eastAsia="ja-JP"/>
        </w:rPr>
        <w:tab/>
      </w:r>
      <w:r>
        <w:t>Roaming</w:t>
      </w:r>
      <w:r>
        <w:tab/>
      </w:r>
      <w:r>
        <w:fldChar w:fldCharType="begin" w:fldLock="1"/>
      </w:r>
      <w:r>
        <w:instrText xml:space="preserve"> PAGEREF _Toc217731473 \h </w:instrText>
      </w:r>
      <w:r>
        <w:fldChar w:fldCharType="separate"/>
      </w:r>
      <w:r>
        <w:t>26</w:t>
      </w:r>
      <w:r>
        <w:fldChar w:fldCharType="end"/>
      </w:r>
    </w:p>
    <w:p w14:paraId="09F0AF2C" w14:textId="77777777" w:rsidR="008234F7" w:rsidRDefault="008234F7">
      <w:pPr>
        <w:pStyle w:val="TOC2"/>
        <w:rPr>
          <w:sz w:val="24"/>
          <w:szCs w:val="24"/>
          <w:lang w:eastAsia="ja-JP"/>
        </w:rPr>
      </w:pPr>
      <w:r>
        <w:t>5.2</w:t>
      </w:r>
      <w:r>
        <w:rPr>
          <w:sz w:val="24"/>
          <w:szCs w:val="24"/>
        </w:rPr>
        <w:tab/>
      </w:r>
      <w:r>
        <w:rPr>
          <w:lang w:eastAsia="ja-JP"/>
        </w:rPr>
        <w:t>Evolution of the 3GPP system to an AIPN</w:t>
      </w:r>
      <w:r>
        <w:tab/>
      </w:r>
      <w:r>
        <w:fldChar w:fldCharType="begin" w:fldLock="1"/>
      </w:r>
      <w:r>
        <w:instrText xml:space="preserve"> PAGEREF _Toc217731474 \h </w:instrText>
      </w:r>
      <w:r>
        <w:fldChar w:fldCharType="separate"/>
      </w:r>
      <w:r>
        <w:t>26</w:t>
      </w:r>
      <w:r>
        <w:fldChar w:fldCharType="end"/>
      </w:r>
    </w:p>
    <w:p w14:paraId="717CEA39" w14:textId="77777777" w:rsidR="008234F7" w:rsidRDefault="008234F7">
      <w:pPr>
        <w:pStyle w:val="TOC3"/>
        <w:rPr>
          <w:sz w:val="24"/>
          <w:szCs w:val="24"/>
          <w:lang w:eastAsia="ja-JP"/>
        </w:rPr>
      </w:pPr>
      <w:r>
        <w:t>5.2.1</w:t>
      </w:r>
      <w:r>
        <w:rPr>
          <w:sz w:val="24"/>
          <w:szCs w:val="24"/>
        </w:rPr>
        <w:tab/>
      </w:r>
      <w:r>
        <w:rPr>
          <w:lang w:eastAsia="ja-JP"/>
        </w:rPr>
        <w:t>Requirements for the evolution of the 3GPP system to an AIPN</w:t>
      </w:r>
      <w:r>
        <w:tab/>
      </w:r>
      <w:r>
        <w:fldChar w:fldCharType="begin" w:fldLock="1"/>
      </w:r>
      <w:r>
        <w:instrText xml:space="preserve"> PAGEREF _Toc217731475 \h </w:instrText>
      </w:r>
      <w:r>
        <w:fldChar w:fldCharType="separate"/>
      </w:r>
      <w:r>
        <w:t>26</w:t>
      </w:r>
      <w:r>
        <w:fldChar w:fldCharType="end"/>
      </w:r>
    </w:p>
    <w:p w14:paraId="6032723C" w14:textId="77777777" w:rsidR="008234F7" w:rsidRDefault="008234F7">
      <w:pPr>
        <w:pStyle w:val="TOC4"/>
        <w:rPr>
          <w:sz w:val="24"/>
          <w:szCs w:val="24"/>
          <w:lang w:eastAsia="ja-JP"/>
        </w:rPr>
      </w:pPr>
      <w:r>
        <w:t>5.2.1.1</w:t>
      </w:r>
      <w:r>
        <w:rPr>
          <w:sz w:val="24"/>
          <w:szCs w:val="24"/>
          <w:lang w:eastAsia="ja-JP"/>
        </w:rPr>
        <w:tab/>
      </w:r>
      <w:r>
        <w:rPr>
          <w:lang w:eastAsia="ja-JP"/>
        </w:rPr>
        <w:t>B</w:t>
      </w:r>
      <w:r>
        <w:t>uild upon existing 3GPP capabilities</w:t>
      </w:r>
      <w:r>
        <w:tab/>
      </w:r>
      <w:r>
        <w:fldChar w:fldCharType="begin" w:fldLock="1"/>
      </w:r>
      <w:r>
        <w:instrText xml:space="preserve"> PAGEREF _Toc217731476 \h </w:instrText>
      </w:r>
      <w:r>
        <w:fldChar w:fldCharType="separate"/>
      </w:r>
      <w:r>
        <w:t>26</w:t>
      </w:r>
      <w:r>
        <w:fldChar w:fldCharType="end"/>
      </w:r>
    </w:p>
    <w:p w14:paraId="0A55466F" w14:textId="77777777" w:rsidR="008234F7" w:rsidRDefault="008234F7">
      <w:pPr>
        <w:pStyle w:val="TOC4"/>
        <w:rPr>
          <w:sz w:val="24"/>
          <w:szCs w:val="24"/>
          <w:lang w:eastAsia="ja-JP"/>
        </w:rPr>
      </w:pPr>
      <w:r>
        <w:t>5.2.1.2</w:t>
      </w:r>
      <w:r>
        <w:rPr>
          <w:sz w:val="24"/>
          <w:szCs w:val="24"/>
          <w:lang w:eastAsia="ja-JP"/>
        </w:rPr>
        <w:tab/>
      </w:r>
      <w:r>
        <w:rPr>
          <w:lang w:eastAsia="ja-JP"/>
        </w:rPr>
        <w:t>A</w:t>
      </w:r>
      <w:r>
        <w:t xml:space="preserve">ccess </w:t>
      </w:r>
      <w:r>
        <w:rPr>
          <w:lang w:eastAsia="ja-JP"/>
        </w:rPr>
        <w:t>system</w:t>
      </w:r>
      <w:r>
        <w:t>s</w:t>
      </w:r>
      <w:r>
        <w:tab/>
      </w:r>
      <w:r>
        <w:fldChar w:fldCharType="begin" w:fldLock="1"/>
      </w:r>
      <w:r>
        <w:instrText xml:space="preserve"> PAGEREF _Toc217731477 \h </w:instrText>
      </w:r>
      <w:r>
        <w:fldChar w:fldCharType="separate"/>
      </w:r>
      <w:r>
        <w:t>27</w:t>
      </w:r>
      <w:r>
        <w:fldChar w:fldCharType="end"/>
      </w:r>
    </w:p>
    <w:p w14:paraId="047BD39D" w14:textId="77777777" w:rsidR="008234F7" w:rsidRDefault="008234F7">
      <w:pPr>
        <w:pStyle w:val="TOC4"/>
        <w:rPr>
          <w:sz w:val="24"/>
          <w:szCs w:val="24"/>
          <w:lang w:eastAsia="ja-JP"/>
        </w:rPr>
      </w:pPr>
      <w:r>
        <w:t>5.2.1.3</w:t>
      </w:r>
      <w:r>
        <w:rPr>
          <w:sz w:val="24"/>
          <w:szCs w:val="24"/>
          <w:lang w:eastAsia="ja-JP"/>
        </w:rPr>
        <w:tab/>
      </w:r>
      <w:r>
        <w:t>Security and Privacy</w:t>
      </w:r>
      <w:r>
        <w:tab/>
      </w:r>
      <w:r>
        <w:fldChar w:fldCharType="begin" w:fldLock="1"/>
      </w:r>
      <w:r>
        <w:instrText xml:space="preserve"> PAGEREF _Toc217731478 \h </w:instrText>
      </w:r>
      <w:r>
        <w:fldChar w:fldCharType="separate"/>
      </w:r>
      <w:r>
        <w:t>27</w:t>
      </w:r>
      <w:r>
        <w:fldChar w:fldCharType="end"/>
      </w:r>
    </w:p>
    <w:p w14:paraId="1D71E5DC" w14:textId="77777777" w:rsidR="008234F7" w:rsidRDefault="008234F7">
      <w:pPr>
        <w:pStyle w:val="TOC4"/>
        <w:rPr>
          <w:sz w:val="24"/>
          <w:szCs w:val="24"/>
          <w:lang w:eastAsia="ja-JP"/>
        </w:rPr>
      </w:pPr>
      <w:r>
        <w:t>5.2.1.4</w:t>
      </w:r>
      <w:r>
        <w:rPr>
          <w:sz w:val="24"/>
          <w:szCs w:val="24"/>
          <w:lang w:eastAsia="ja-JP"/>
        </w:rPr>
        <w:tab/>
      </w:r>
      <w:r>
        <w:rPr>
          <w:lang w:eastAsia="ja-JP"/>
        </w:rPr>
        <w:t>N</w:t>
      </w:r>
      <w:r>
        <w:t>etwork and mobility</w:t>
      </w:r>
      <w:r>
        <w:tab/>
      </w:r>
      <w:r>
        <w:fldChar w:fldCharType="begin" w:fldLock="1"/>
      </w:r>
      <w:r>
        <w:instrText xml:space="preserve"> PAGEREF _Toc217731479 \h </w:instrText>
      </w:r>
      <w:r>
        <w:fldChar w:fldCharType="separate"/>
      </w:r>
      <w:r>
        <w:t>27</w:t>
      </w:r>
      <w:r>
        <w:fldChar w:fldCharType="end"/>
      </w:r>
    </w:p>
    <w:p w14:paraId="358BE8C3" w14:textId="77777777" w:rsidR="008234F7" w:rsidRDefault="008234F7">
      <w:pPr>
        <w:pStyle w:val="TOC4"/>
        <w:rPr>
          <w:sz w:val="24"/>
          <w:szCs w:val="24"/>
          <w:lang w:eastAsia="ja-JP"/>
        </w:rPr>
      </w:pPr>
      <w:r>
        <w:t>5.2.1.5</w:t>
      </w:r>
      <w:r>
        <w:rPr>
          <w:sz w:val="24"/>
          <w:szCs w:val="24"/>
          <w:lang w:eastAsia="ja-JP"/>
        </w:rPr>
        <w:tab/>
      </w:r>
      <w:r>
        <w:t>Evolution of 3GPP to keep current and facilitate new business models</w:t>
      </w:r>
      <w:r>
        <w:tab/>
      </w:r>
      <w:r>
        <w:fldChar w:fldCharType="begin" w:fldLock="1"/>
      </w:r>
      <w:r>
        <w:instrText xml:space="preserve"> PAGEREF _Toc217731480 \h </w:instrText>
      </w:r>
      <w:r>
        <w:fldChar w:fldCharType="separate"/>
      </w:r>
      <w:r>
        <w:t>27</w:t>
      </w:r>
      <w:r>
        <w:fldChar w:fldCharType="end"/>
      </w:r>
    </w:p>
    <w:p w14:paraId="536D5163" w14:textId="77777777" w:rsidR="008234F7" w:rsidRDefault="008234F7">
      <w:pPr>
        <w:pStyle w:val="TOC4"/>
        <w:rPr>
          <w:sz w:val="24"/>
          <w:szCs w:val="24"/>
          <w:lang w:eastAsia="ja-JP"/>
        </w:rPr>
      </w:pPr>
      <w:r>
        <w:t>5.2.1.</w:t>
      </w:r>
      <w:r>
        <w:rPr>
          <w:lang w:eastAsia="ja-JP"/>
        </w:rPr>
        <w:t>6</w:t>
      </w:r>
      <w:r>
        <w:rPr>
          <w:sz w:val="24"/>
          <w:szCs w:val="24"/>
          <w:lang w:eastAsia="ja-JP"/>
        </w:rPr>
        <w:tab/>
      </w:r>
      <w:r>
        <w:t>Lawful Intercept</w:t>
      </w:r>
      <w:r>
        <w:tab/>
      </w:r>
      <w:r>
        <w:fldChar w:fldCharType="begin" w:fldLock="1"/>
      </w:r>
      <w:r>
        <w:instrText xml:space="preserve"> PAGEREF _Toc217731481 \h </w:instrText>
      </w:r>
      <w:r>
        <w:fldChar w:fldCharType="separate"/>
      </w:r>
      <w:r>
        <w:t>28</w:t>
      </w:r>
      <w:r>
        <w:fldChar w:fldCharType="end"/>
      </w:r>
    </w:p>
    <w:p w14:paraId="23D826EC" w14:textId="77777777" w:rsidR="008234F7" w:rsidRDefault="008234F7">
      <w:pPr>
        <w:pStyle w:val="TOC3"/>
        <w:rPr>
          <w:sz w:val="24"/>
          <w:szCs w:val="24"/>
          <w:lang w:eastAsia="ja-JP"/>
        </w:rPr>
      </w:pPr>
      <w:r>
        <w:t>5.2.2</w:t>
      </w:r>
      <w:r>
        <w:rPr>
          <w:sz w:val="24"/>
          <w:szCs w:val="24"/>
        </w:rPr>
        <w:tab/>
      </w:r>
      <w:r>
        <w:t xml:space="preserve"> Relation</w:t>
      </w:r>
      <w:r>
        <w:rPr>
          <w:lang w:eastAsia="ja-JP"/>
        </w:rPr>
        <w:t>ship</w:t>
      </w:r>
      <w:r>
        <w:t xml:space="preserve"> of the AIPN to existing capabilities</w:t>
      </w:r>
      <w:r>
        <w:tab/>
      </w:r>
      <w:r>
        <w:fldChar w:fldCharType="begin" w:fldLock="1"/>
      </w:r>
      <w:r>
        <w:instrText xml:space="preserve"> PAGEREF _Toc217731482 \h </w:instrText>
      </w:r>
      <w:r>
        <w:fldChar w:fldCharType="separate"/>
      </w:r>
      <w:r>
        <w:t>28</w:t>
      </w:r>
      <w:r>
        <w:fldChar w:fldCharType="end"/>
      </w:r>
    </w:p>
    <w:p w14:paraId="3659EB0D" w14:textId="77777777" w:rsidR="008234F7" w:rsidRDefault="008234F7">
      <w:pPr>
        <w:pStyle w:val="TOC4"/>
        <w:rPr>
          <w:sz w:val="24"/>
          <w:szCs w:val="24"/>
          <w:lang w:eastAsia="ja-JP"/>
        </w:rPr>
      </w:pPr>
      <w:r>
        <w:t>5.2.2.1</w:t>
      </w:r>
      <w:r>
        <w:rPr>
          <w:sz w:val="24"/>
          <w:szCs w:val="24"/>
        </w:rPr>
        <w:tab/>
      </w:r>
      <w:r>
        <w:rPr>
          <w:lang w:eastAsia="ja-JP"/>
        </w:rPr>
        <w:t>Reuse of legacy infrastructure</w:t>
      </w:r>
      <w:r>
        <w:tab/>
      </w:r>
      <w:r>
        <w:fldChar w:fldCharType="begin" w:fldLock="1"/>
      </w:r>
      <w:r>
        <w:instrText xml:space="preserve"> PAGEREF _Toc217731483 \h </w:instrText>
      </w:r>
      <w:r>
        <w:fldChar w:fldCharType="separate"/>
      </w:r>
      <w:r>
        <w:t>28</w:t>
      </w:r>
      <w:r>
        <w:fldChar w:fldCharType="end"/>
      </w:r>
    </w:p>
    <w:p w14:paraId="329B17DB" w14:textId="77777777" w:rsidR="008234F7" w:rsidRDefault="008234F7">
      <w:pPr>
        <w:pStyle w:val="TOC4"/>
        <w:rPr>
          <w:sz w:val="24"/>
          <w:szCs w:val="24"/>
          <w:lang w:eastAsia="ja-JP"/>
        </w:rPr>
      </w:pPr>
      <w:r>
        <w:t>5.2.2.2</w:t>
      </w:r>
      <w:r>
        <w:rPr>
          <w:sz w:val="24"/>
          <w:szCs w:val="24"/>
        </w:rPr>
        <w:tab/>
      </w:r>
      <w:r>
        <w:rPr>
          <w:lang w:eastAsia="ja-JP"/>
        </w:rPr>
        <w:t>Reuse of legacy terminals</w:t>
      </w:r>
      <w:r>
        <w:tab/>
      </w:r>
      <w:r>
        <w:fldChar w:fldCharType="begin" w:fldLock="1"/>
      </w:r>
      <w:r>
        <w:instrText xml:space="preserve"> PAGEREF _Toc217731484 \h </w:instrText>
      </w:r>
      <w:r>
        <w:fldChar w:fldCharType="separate"/>
      </w:r>
      <w:r>
        <w:t>28</w:t>
      </w:r>
      <w:r>
        <w:fldChar w:fldCharType="end"/>
      </w:r>
    </w:p>
    <w:p w14:paraId="02EF0700" w14:textId="77777777" w:rsidR="008234F7" w:rsidRDefault="008234F7">
      <w:pPr>
        <w:pStyle w:val="TOC2"/>
        <w:rPr>
          <w:sz w:val="24"/>
          <w:szCs w:val="24"/>
          <w:lang w:eastAsia="ja-JP"/>
        </w:rPr>
      </w:pPr>
      <w:r>
        <w:t>5.3</w:t>
      </w:r>
      <w:r>
        <w:rPr>
          <w:sz w:val="24"/>
          <w:szCs w:val="24"/>
          <w:lang w:eastAsia="ja-JP"/>
        </w:rPr>
        <w:tab/>
      </w:r>
      <w:r>
        <w:t>Migration and cost effective introduction of new technology</w:t>
      </w:r>
      <w:r>
        <w:tab/>
      </w:r>
      <w:r>
        <w:fldChar w:fldCharType="begin" w:fldLock="1"/>
      </w:r>
      <w:r>
        <w:instrText xml:space="preserve"> PAGEREF _Toc217731485 \h </w:instrText>
      </w:r>
      <w:r>
        <w:fldChar w:fldCharType="separate"/>
      </w:r>
      <w:r>
        <w:t>28</w:t>
      </w:r>
      <w:r>
        <w:fldChar w:fldCharType="end"/>
      </w:r>
    </w:p>
    <w:p w14:paraId="26EC47B2" w14:textId="77777777" w:rsidR="008234F7" w:rsidRDefault="008234F7">
      <w:pPr>
        <w:pStyle w:val="TOC2"/>
        <w:rPr>
          <w:sz w:val="24"/>
          <w:szCs w:val="24"/>
          <w:lang w:eastAsia="ja-JP"/>
        </w:rPr>
      </w:pPr>
      <w:r>
        <w:t>5.4</w:t>
      </w:r>
      <w:r>
        <w:rPr>
          <w:sz w:val="24"/>
          <w:szCs w:val="24"/>
        </w:rPr>
        <w:tab/>
      </w:r>
      <w:r>
        <w:rPr>
          <w:lang w:eastAsia="ja-JP"/>
        </w:rPr>
        <w:t>Security and Privacy considerations</w:t>
      </w:r>
      <w:r>
        <w:tab/>
      </w:r>
      <w:r>
        <w:fldChar w:fldCharType="begin" w:fldLock="1"/>
      </w:r>
      <w:r>
        <w:instrText xml:space="preserve"> PAGEREF _Toc217731486 \h </w:instrText>
      </w:r>
      <w:r>
        <w:fldChar w:fldCharType="separate"/>
      </w:r>
      <w:r>
        <w:t>29</w:t>
      </w:r>
      <w:r>
        <w:fldChar w:fldCharType="end"/>
      </w:r>
    </w:p>
    <w:p w14:paraId="51873016" w14:textId="77777777" w:rsidR="008234F7" w:rsidRDefault="008234F7">
      <w:pPr>
        <w:pStyle w:val="TOC3"/>
        <w:rPr>
          <w:sz w:val="24"/>
          <w:szCs w:val="24"/>
          <w:lang w:eastAsia="ja-JP"/>
        </w:rPr>
      </w:pPr>
      <w:r>
        <w:t>5.4.1</w:t>
      </w:r>
      <w:r>
        <w:rPr>
          <w:sz w:val="24"/>
          <w:szCs w:val="24"/>
        </w:rPr>
        <w:tab/>
      </w:r>
      <w:r>
        <w:rPr>
          <w:lang w:eastAsia="ja-JP"/>
        </w:rPr>
        <w:t>Security Considerations</w:t>
      </w:r>
      <w:r>
        <w:tab/>
      </w:r>
      <w:r>
        <w:fldChar w:fldCharType="begin" w:fldLock="1"/>
      </w:r>
      <w:r>
        <w:instrText xml:space="preserve"> PAGEREF _Toc217731487 \h </w:instrText>
      </w:r>
      <w:r>
        <w:fldChar w:fldCharType="separate"/>
      </w:r>
      <w:r>
        <w:t>29</w:t>
      </w:r>
      <w:r>
        <w:fldChar w:fldCharType="end"/>
      </w:r>
    </w:p>
    <w:p w14:paraId="4A4CA438" w14:textId="77777777" w:rsidR="008234F7" w:rsidRDefault="008234F7">
      <w:pPr>
        <w:pStyle w:val="TOC4"/>
        <w:rPr>
          <w:sz w:val="24"/>
          <w:szCs w:val="24"/>
          <w:lang w:eastAsia="ja-JP"/>
        </w:rPr>
      </w:pPr>
      <w:r>
        <w:t>5.4.1.1</w:t>
      </w:r>
      <w:r>
        <w:rPr>
          <w:sz w:val="24"/>
          <w:szCs w:val="24"/>
        </w:rPr>
        <w:tab/>
      </w:r>
      <w:r>
        <w:rPr>
          <w:lang w:eastAsia="ja-JP"/>
        </w:rPr>
        <w:t>Threat environment</w:t>
      </w:r>
      <w:r>
        <w:tab/>
      </w:r>
      <w:r>
        <w:fldChar w:fldCharType="begin" w:fldLock="1"/>
      </w:r>
      <w:r>
        <w:instrText xml:space="preserve"> PAGEREF _Toc217731488 \h </w:instrText>
      </w:r>
      <w:r>
        <w:fldChar w:fldCharType="separate"/>
      </w:r>
      <w:r>
        <w:t>30</w:t>
      </w:r>
      <w:r>
        <w:fldChar w:fldCharType="end"/>
      </w:r>
    </w:p>
    <w:p w14:paraId="7944C538" w14:textId="77777777" w:rsidR="008234F7" w:rsidRDefault="008234F7">
      <w:pPr>
        <w:pStyle w:val="TOC4"/>
        <w:rPr>
          <w:sz w:val="24"/>
          <w:szCs w:val="24"/>
          <w:lang w:eastAsia="ja-JP"/>
        </w:rPr>
      </w:pPr>
      <w:r>
        <w:t>5.4.1.2</w:t>
      </w:r>
      <w:r>
        <w:rPr>
          <w:sz w:val="24"/>
          <w:szCs w:val="24"/>
        </w:rPr>
        <w:tab/>
      </w:r>
      <w:r>
        <w:rPr>
          <w:lang w:eastAsia="ja-JP"/>
        </w:rPr>
        <w:t>Network heterogeneity and traffic protection</w:t>
      </w:r>
      <w:r>
        <w:tab/>
      </w:r>
      <w:r>
        <w:fldChar w:fldCharType="begin" w:fldLock="1"/>
      </w:r>
      <w:r>
        <w:instrText xml:space="preserve"> PAGEREF _Toc217731489 \h </w:instrText>
      </w:r>
      <w:r>
        <w:fldChar w:fldCharType="separate"/>
      </w:r>
      <w:r>
        <w:t>30</w:t>
      </w:r>
      <w:r>
        <w:fldChar w:fldCharType="end"/>
      </w:r>
    </w:p>
    <w:p w14:paraId="5E4EDD1E" w14:textId="77777777" w:rsidR="008234F7" w:rsidRDefault="008234F7">
      <w:pPr>
        <w:pStyle w:val="TOC3"/>
        <w:rPr>
          <w:sz w:val="24"/>
          <w:szCs w:val="24"/>
          <w:lang w:eastAsia="ja-JP"/>
        </w:rPr>
      </w:pPr>
      <w:r>
        <w:t>5.4.2</w:t>
      </w:r>
      <w:r>
        <w:rPr>
          <w:sz w:val="24"/>
          <w:szCs w:val="24"/>
        </w:rPr>
        <w:tab/>
      </w:r>
      <w:r>
        <w:rPr>
          <w:lang w:eastAsia="ja-JP"/>
        </w:rPr>
        <w:t>Privacy considerations</w:t>
      </w:r>
      <w:r>
        <w:tab/>
      </w:r>
      <w:r>
        <w:fldChar w:fldCharType="begin" w:fldLock="1"/>
      </w:r>
      <w:r>
        <w:instrText xml:space="preserve"> PAGEREF _Toc217731490 \h </w:instrText>
      </w:r>
      <w:r>
        <w:fldChar w:fldCharType="separate"/>
      </w:r>
      <w:r>
        <w:t>30</w:t>
      </w:r>
      <w:r>
        <w:fldChar w:fldCharType="end"/>
      </w:r>
    </w:p>
    <w:p w14:paraId="1285B7C5" w14:textId="77777777" w:rsidR="008234F7" w:rsidRDefault="008234F7">
      <w:pPr>
        <w:pStyle w:val="TOC1"/>
        <w:rPr>
          <w:sz w:val="24"/>
          <w:szCs w:val="24"/>
          <w:lang w:eastAsia="ja-JP"/>
        </w:rPr>
      </w:pPr>
      <w:r>
        <w:t>6</w:t>
      </w:r>
      <w:r>
        <w:rPr>
          <w:sz w:val="24"/>
          <w:szCs w:val="24"/>
        </w:rPr>
        <w:tab/>
      </w:r>
      <w:r>
        <w:rPr>
          <w:lang w:eastAsia="ja-JP"/>
        </w:rPr>
        <w:t>Capability expansion required for the introduction of an AIPN</w:t>
      </w:r>
      <w:r>
        <w:tab/>
      </w:r>
      <w:r>
        <w:fldChar w:fldCharType="begin" w:fldLock="1"/>
      </w:r>
      <w:r>
        <w:instrText xml:space="preserve"> PAGEREF _Toc217731491 \h </w:instrText>
      </w:r>
      <w:r>
        <w:fldChar w:fldCharType="separate"/>
      </w:r>
      <w:r>
        <w:t>31</w:t>
      </w:r>
      <w:r>
        <w:fldChar w:fldCharType="end"/>
      </w:r>
    </w:p>
    <w:p w14:paraId="2EE7BB50" w14:textId="77777777" w:rsidR="008234F7" w:rsidRDefault="008234F7">
      <w:pPr>
        <w:pStyle w:val="TOC2"/>
        <w:rPr>
          <w:sz w:val="24"/>
          <w:szCs w:val="24"/>
          <w:lang w:eastAsia="ja-JP"/>
        </w:rPr>
      </w:pPr>
      <w:r>
        <w:t>6.1</w:t>
      </w:r>
      <w:r>
        <w:rPr>
          <w:sz w:val="24"/>
          <w:szCs w:val="24"/>
        </w:rPr>
        <w:tab/>
      </w:r>
      <w:r>
        <w:rPr>
          <w:lang w:eastAsia="ja-JP"/>
        </w:rPr>
        <w:t>Existing capabilities suitable for an AIPN</w:t>
      </w:r>
      <w:r>
        <w:tab/>
      </w:r>
      <w:r>
        <w:fldChar w:fldCharType="begin" w:fldLock="1"/>
      </w:r>
      <w:r>
        <w:instrText xml:space="preserve"> PAGEREF _Toc217731492 \h </w:instrText>
      </w:r>
      <w:r>
        <w:fldChar w:fldCharType="separate"/>
      </w:r>
      <w:r>
        <w:t>31</w:t>
      </w:r>
      <w:r>
        <w:fldChar w:fldCharType="end"/>
      </w:r>
    </w:p>
    <w:p w14:paraId="0B09AF20" w14:textId="77777777" w:rsidR="008234F7" w:rsidRDefault="008234F7">
      <w:pPr>
        <w:pStyle w:val="TOC2"/>
        <w:rPr>
          <w:sz w:val="24"/>
          <w:szCs w:val="24"/>
          <w:lang w:eastAsia="ja-JP"/>
        </w:rPr>
      </w:pPr>
      <w:r>
        <w:t>6.2</w:t>
      </w:r>
      <w:r>
        <w:rPr>
          <w:sz w:val="24"/>
          <w:szCs w:val="24"/>
        </w:rPr>
        <w:tab/>
      </w:r>
      <w:r>
        <w:rPr>
          <w:lang w:eastAsia="ja-JP"/>
        </w:rPr>
        <w:t>New capabilities required for an AIPN</w:t>
      </w:r>
      <w:r>
        <w:tab/>
      </w:r>
      <w:r>
        <w:fldChar w:fldCharType="begin" w:fldLock="1"/>
      </w:r>
      <w:r>
        <w:instrText xml:space="preserve"> PAGEREF _Toc217731493 \h </w:instrText>
      </w:r>
      <w:r>
        <w:fldChar w:fldCharType="separate"/>
      </w:r>
      <w:r>
        <w:t>31</w:t>
      </w:r>
      <w:r>
        <w:fldChar w:fldCharType="end"/>
      </w:r>
    </w:p>
    <w:p w14:paraId="0D9027E9" w14:textId="77777777" w:rsidR="008234F7" w:rsidRDefault="008234F7">
      <w:pPr>
        <w:pStyle w:val="TOC3"/>
        <w:rPr>
          <w:sz w:val="24"/>
          <w:szCs w:val="24"/>
          <w:lang w:eastAsia="ja-JP"/>
        </w:rPr>
      </w:pPr>
      <w:r>
        <w:t>6.2.1</w:t>
      </w:r>
      <w:r>
        <w:rPr>
          <w:sz w:val="24"/>
          <w:szCs w:val="24"/>
          <w:lang w:eastAsia="ja-JP"/>
        </w:rPr>
        <w:tab/>
      </w:r>
      <w:r>
        <w:rPr>
          <w:lang w:eastAsia="ja-JP"/>
        </w:rPr>
        <w:t>Enhanced network performance</w:t>
      </w:r>
      <w:r>
        <w:tab/>
      </w:r>
      <w:r>
        <w:fldChar w:fldCharType="begin" w:fldLock="1"/>
      </w:r>
      <w:r>
        <w:instrText xml:space="preserve"> PAGEREF _Toc217731494 \h </w:instrText>
      </w:r>
      <w:r>
        <w:fldChar w:fldCharType="separate"/>
      </w:r>
      <w:r>
        <w:t>31</w:t>
      </w:r>
      <w:r>
        <w:fldChar w:fldCharType="end"/>
      </w:r>
    </w:p>
    <w:p w14:paraId="6E57BB7B" w14:textId="77777777" w:rsidR="008234F7" w:rsidRDefault="008234F7">
      <w:pPr>
        <w:pStyle w:val="TOC4"/>
        <w:rPr>
          <w:sz w:val="24"/>
          <w:szCs w:val="24"/>
          <w:lang w:eastAsia="ja-JP"/>
        </w:rPr>
      </w:pPr>
      <w:r>
        <w:t>6.2.1.1</w:t>
      </w:r>
      <w:r>
        <w:rPr>
          <w:sz w:val="24"/>
          <w:szCs w:val="24"/>
        </w:rPr>
        <w:tab/>
      </w:r>
      <w:r>
        <w:t>IP-based routing and addressing</w:t>
      </w:r>
      <w:r>
        <w:tab/>
      </w:r>
      <w:r>
        <w:fldChar w:fldCharType="begin" w:fldLock="1"/>
      </w:r>
      <w:r>
        <w:instrText xml:space="preserve"> PAGEREF _Toc217731495 \h </w:instrText>
      </w:r>
      <w:r>
        <w:fldChar w:fldCharType="separate"/>
      </w:r>
      <w:r>
        <w:t>32</w:t>
      </w:r>
      <w:r>
        <w:fldChar w:fldCharType="end"/>
      </w:r>
    </w:p>
    <w:p w14:paraId="36C05379" w14:textId="77777777" w:rsidR="008234F7" w:rsidRDefault="008234F7">
      <w:pPr>
        <w:pStyle w:val="TOC3"/>
        <w:rPr>
          <w:sz w:val="24"/>
          <w:szCs w:val="24"/>
          <w:lang w:eastAsia="ja-JP"/>
        </w:rPr>
      </w:pPr>
      <w:r>
        <w:t>6.2.2</w:t>
      </w:r>
      <w:r>
        <w:rPr>
          <w:sz w:val="24"/>
          <w:szCs w:val="24"/>
          <w:lang w:eastAsia="ja-JP"/>
        </w:rPr>
        <w:tab/>
      </w:r>
      <w:r>
        <w:t>Support of a variety of different access systems (existing and future)</w:t>
      </w:r>
      <w:r>
        <w:tab/>
      </w:r>
      <w:r>
        <w:fldChar w:fldCharType="begin" w:fldLock="1"/>
      </w:r>
      <w:r>
        <w:instrText xml:space="preserve"> PAGEREF _Toc217731496 \h </w:instrText>
      </w:r>
      <w:r>
        <w:fldChar w:fldCharType="separate"/>
      </w:r>
      <w:r>
        <w:t>32</w:t>
      </w:r>
      <w:r>
        <w:fldChar w:fldCharType="end"/>
      </w:r>
    </w:p>
    <w:p w14:paraId="0B4F111E" w14:textId="77777777" w:rsidR="008234F7" w:rsidRDefault="008234F7">
      <w:pPr>
        <w:pStyle w:val="TOC4"/>
        <w:rPr>
          <w:sz w:val="24"/>
          <w:szCs w:val="24"/>
          <w:lang w:eastAsia="ja-JP"/>
        </w:rPr>
      </w:pPr>
      <w:r>
        <w:t>6.2.2.1</w:t>
      </w:r>
      <w:r>
        <w:rPr>
          <w:sz w:val="24"/>
          <w:szCs w:val="24"/>
        </w:rPr>
        <w:tab/>
      </w:r>
      <w:r>
        <w:t xml:space="preserve">Access </w:t>
      </w:r>
      <w:r>
        <w:rPr>
          <w:lang w:eastAsia="ja-JP"/>
        </w:rPr>
        <w:t>system</w:t>
      </w:r>
      <w:r>
        <w:t xml:space="preserve"> selection</w:t>
      </w:r>
      <w:r>
        <w:tab/>
      </w:r>
      <w:r>
        <w:fldChar w:fldCharType="begin" w:fldLock="1"/>
      </w:r>
      <w:r>
        <w:instrText xml:space="preserve"> PAGEREF _Toc217731497 \h </w:instrText>
      </w:r>
      <w:r>
        <w:fldChar w:fldCharType="separate"/>
      </w:r>
      <w:r>
        <w:t>33</w:t>
      </w:r>
      <w:r>
        <w:fldChar w:fldCharType="end"/>
      </w:r>
    </w:p>
    <w:p w14:paraId="73505C4D" w14:textId="77777777" w:rsidR="008234F7" w:rsidRDefault="008234F7">
      <w:pPr>
        <w:pStyle w:val="TOC3"/>
        <w:rPr>
          <w:sz w:val="24"/>
          <w:szCs w:val="24"/>
          <w:lang w:eastAsia="ja-JP"/>
        </w:rPr>
      </w:pPr>
      <w:r>
        <w:t>6.2.3</w:t>
      </w:r>
      <w:r>
        <w:rPr>
          <w:sz w:val="24"/>
          <w:szCs w:val="24"/>
          <w:lang w:eastAsia="ja-JP"/>
        </w:rPr>
        <w:tab/>
      </w:r>
      <w:r>
        <w:t>Enhanced Mobility</w:t>
      </w:r>
      <w:r>
        <w:tab/>
      </w:r>
      <w:r>
        <w:fldChar w:fldCharType="begin" w:fldLock="1"/>
      </w:r>
      <w:r>
        <w:instrText xml:space="preserve"> PAGEREF _Toc217731498 \h </w:instrText>
      </w:r>
      <w:r>
        <w:fldChar w:fldCharType="separate"/>
      </w:r>
      <w:r>
        <w:t>33</w:t>
      </w:r>
      <w:r>
        <w:fldChar w:fldCharType="end"/>
      </w:r>
    </w:p>
    <w:p w14:paraId="6CF1DCD9" w14:textId="77777777" w:rsidR="008234F7" w:rsidRDefault="008234F7">
      <w:pPr>
        <w:pStyle w:val="TOC4"/>
        <w:rPr>
          <w:sz w:val="24"/>
          <w:szCs w:val="24"/>
          <w:lang w:eastAsia="ja-JP"/>
        </w:rPr>
      </w:pPr>
      <w:r>
        <w:t>6.2.3.1</w:t>
      </w:r>
      <w:r>
        <w:rPr>
          <w:sz w:val="24"/>
          <w:szCs w:val="24"/>
        </w:rPr>
        <w:tab/>
      </w:r>
      <w:r>
        <w:rPr>
          <w:lang w:eastAsia="ja-JP"/>
        </w:rPr>
        <w:t>Heterogeneous Access Systems Mobility</w:t>
      </w:r>
      <w:r>
        <w:tab/>
      </w:r>
      <w:r>
        <w:fldChar w:fldCharType="begin" w:fldLock="1"/>
      </w:r>
      <w:r>
        <w:instrText xml:space="preserve"> PAGEREF _Toc217731499 \h </w:instrText>
      </w:r>
      <w:r>
        <w:fldChar w:fldCharType="separate"/>
      </w:r>
      <w:r>
        <w:t>33</w:t>
      </w:r>
      <w:r>
        <w:fldChar w:fldCharType="end"/>
      </w:r>
    </w:p>
    <w:p w14:paraId="15B259CF" w14:textId="77777777" w:rsidR="008234F7" w:rsidRDefault="008234F7">
      <w:pPr>
        <w:pStyle w:val="TOC4"/>
        <w:rPr>
          <w:sz w:val="24"/>
          <w:szCs w:val="24"/>
          <w:lang w:eastAsia="ja-JP"/>
        </w:rPr>
      </w:pPr>
      <w:r>
        <w:t>6.2.3.2</w:t>
      </w:r>
      <w:r>
        <w:rPr>
          <w:sz w:val="24"/>
          <w:szCs w:val="24"/>
        </w:rPr>
        <w:tab/>
      </w:r>
      <w:r>
        <w:rPr>
          <w:lang w:eastAsia="ja-JP"/>
        </w:rPr>
        <w:t>Heterogeneous mobility mechanisms</w:t>
      </w:r>
      <w:r>
        <w:tab/>
      </w:r>
      <w:r>
        <w:fldChar w:fldCharType="begin" w:fldLock="1"/>
      </w:r>
      <w:r>
        <w:instrText xml:space="preserve"> PAGEREF _Toc217731500 \h </w:instrText>
      </w:r>
      <w:r>
        <w:fldChar w:fldCharType="separate"/>
      </w:r>
      <w:r>
        <w:t>34</w:t>
      </w:r>
      <w:r>
        <w:fldChar w:fldCharType="end"/>
      </w:r>
    </w:p>
    <w:p w14:paraId="762C201B" w14:textId="77777777" w:rsidR="008234F7" w:rsidRDefault="008234F7">
      <w:pPr>
        <w:pStyle w:val="TOC4"/>
        <w:rPr>
          <w:sz w:val="24"/>
          <w:szCs w:val="24"/>
          <w:lang w:eastAsia="ja-JP"/>
        </w:rPr>
      </w:pPr>
      <w:r>
        <w:t>6.2.3.3</w:t>
      </w:r>
      <w:r>
        <w:rPr>
          <w:sz w:val="24"/>
          <w:szCs w:val="24"/>
        </w:rPr>
        <w:tab/>
      </w:r>
      <w:r>
        <w:rPr>
          <w:lang w:eastAsia="ja-JP"/>
        </w:rPr>
        <w:t>Frequent mobility</w:t>
      </w:r>
      <w:r>
        <w:tab/>
      </w:r>
      <w:r>
        <w:fldChar w:fldCharType="begin" w:fldLock="1"/>
      </w:r>
      <w:r>
        <w:instrText xml:space="preserve"> PAGEREF _Toc217731501 \h </w:instrText>
      </w:r>
      <w:r>
        <w:fldChar w:fldCharType="separate"/>
      </w:r>
      <w:r>
        <w:t>35</w:t>
      </w:r>
      <w:r>
        <w:fldChar w:fldCharType="end"/>
      </w:r>
    </w:p>
    <w:p w14:paraId="15D897B5" w14:textId="77777777" w:rsidR="008234F7" w:rsidRDefault="008234F7">
      <w:pPr>
        <w:pStyle w:val="TOC3"/>
        <w:rPr>
          <w:sz w:val="24"/>
          <w:szCs w:val="24"/>
          <w:lang w:eastAsia="ja-JP"/>
        </w:rPr>
      </w:pPr>
      <w:r>
        <w:t>6.2.4</w:t>
      </w:r>
      <w:r>
        <w:rPr>
          <w:sz w:val="24"/>
          <w:szCs w:val="24"/>
          <w:lang w:eastAsia="ja-JP"/>
        </w:rPr>
        <w:tab/>
      </w:r>
      <w:r>
        <w:t>Optimised IP session control</w:t>
      </w:r>
      <w:r>
        <w:tab/>
      </w:r>
      <w:r>
        <w:fldChar w:fldCharType="begin" w:fldLock="1"/>
      </w:r>
      <w:r>
        <w:instrText xml:space="preserve"> PAGEREF _Toc217731502 \h </w:instrText>
      </w:r>
      <w:r>
        <w:fldChar w:fldCharType="separate"/>
      </w:r>
      <w:r>
        <w:t>35</w:t>
      </w:r>
      <w:r>
        <w:fldChar w:fldCharType="end"/>
      </w:r>
    </w:p>
    <w:p w14:paraId="3140C3CF" w14:textId="77777777" w:rsidR="008234F7" w:rsidRDefault="008234F7">
      <w:pPr>
        <w:pStyle w:val="TOC3"/>
        <w:rPr>
          <w:sz w:val="24"/>
          <w:szCs w:val="24"/>
          <w:lang w:eastAsia="ja-JP"/>
        </w:rPr>
      </w:pPr>
      <w:r>
        <w:t>6.2.5</w:t>
      </w:r>
      <w:r>
        <w:rPr>
          <w:sz w:val="24"/>
          <w:szCs w:val="24"/>
          <w:lang w:eastAsia="ja-JP"/>
        </w:rPr>
        <w:tab/>
      </w:r>
      <w:r>
        <w:t>Enhanced support of IP traffic</w:t>
      </w:r>
      <w:r>
        <w:tab/>
      </w:r>
      <w:r>
        <w:fldChar w:fldCharType="begin" w:fldLock="1"/>
      </w:r>
      <w:r>
        <w:instrText xml:space="preserve"> PAGEREF _Toc217731503 \h </w:instrText>
      </w:r>
      <w:r>
        <w:fldChar w:fldCharType="separate"/>
      </w:r>
      <w:r>
        <w:t>36</w:t>
      </w:r>
      <w:r>
        <w:fldChar w:fldCharType="end"/>
      </w:r>
    </w:p>
    <w:p w14:paraId="1CA4B9DD" w14:textId="77777777" w:rsidR="008234F7" w:rsidRDefault="008234F7">
      <w:pPr>
        <w:pStyle w:val="TOC4"/>
        <w:rPr>
          <w:sz w:val="24"/>
          <w:szCs w:val="24"/>
          <w:lang w:eastAsia="ja-JP"/>
        </w:rPr>
      </w:pPr>
      <w:r>
        <w:t>6.2.5.1</w:t>
      </w:r>
      <w:r>
        <w:rPr>
          <w:sz w:val="24"/>
          <w:szCs w:val="24"/>
        </w:rPr>
        <w:tab/>
      </w:r>
      <w:r>
        <w:rPr>
          <w:lang w:eastAsia="ja-JP"/>
        </w:rPr>
        <w:t>Support of increased IP traffic demand</w:t>
      </w:r>
      <w:r>
        <w:tab/>
      </w:r>
      <w:r>
        <w:fldChar w:fldCharType="begin" w:fldLock="1"/>
      </w:r>
      <w:r>
        <w:instrText xml:space="preserve"> PAGEREF _Toc217731504 \h </w:instrText>
      </w:r>
      <w:r>
        <w:fldChar w:fldCharType="separate"/>
      </w:r>
      <w:r>
        <w:t>36</w:t>
      </w:r>
      <w:r>
        <w:fldChar w:fldCharType="end"/>
      </w:r>
    </w:p>
    <w:p w14:paraId="767B08B5" w14:textId="77777777" w:rsidR="008234F7" w:rsidRDefault="008234F7">
      <w:pPr>
        <w:pStyle w:val="TOC4"/>
        <w:rPr>
          <w:sz w:val="24"/>
          <w:szCs w:val="24"/>
          <w:lang w:eastAsia="ja-JP"/>
        </w:rPr>
      </w:pPr>
      <w:r>
        <w:t>6.2.5.2</w:t>
      </w:r>
      <w:r>
        <w:rPr>
          <w:sz w:val="24"/>
          <w:szCs w:val="24"/>
        </w:rPr>
        <w:tab/>
      </w:r>
      <w:r>
        <w:rPr>
          <w:lang w:eastAsia="ja-JP"/>
        </w:rPr>
        <w:t>Ability to effectively handle a variety of different types of IP traffic</w:t>
      </w:r>
      <w:r>
        <w:tab/>
      </w:r>
      <w:r>
        <w:fldChar w:fldCharType="begin" w:fldLock="1"/>
      </w:r>
      <w:r>
        <w:instrText xml:space="preserve"> PAGEREF _Toc217731505 \h </w:instrText>
      </w:r>
      <w:r>
        <w:fldChar w:fldCharType="separate"/>
      </w:r>
      <w:r>
        <w:t>36</w:t>
      </w:r>
      <w:r>
        <w:fldChar w:fldCharType="end"/>
      </w:r>
    </w:p>
    <w:p w14:paraId="6909F526" w14:textId="77777777" w:rsidR="008234F7" w:rsidRDefault="008234F7">
      <w:pPr>
        <w:pStyle w:val="TOC3"/>
        <w:rPr>
          <w:sz w:val="24"/>
          <w:szCs w:val="24"/>
          <w:lang w:eastAsia="ja-JP"/>
        </w:rPr>
      </w:pPr>
      <w:r>
        <w:t>6.2.6</w:t>
      </w:r>
      <w:r>
        <w:rPr>
          <w:sz w:val="24"/>
          <w:szCs w:val="24"/>
          <w:lang w:eastAsia="ja-JP"/>
        </w:rPr>
        <w:tab/>
      </w:r>
      <w:r>
        <w:t>Enhanced Quality of Service</w:t>
      </w:r>
      <w:r>
        <w:tab/>
      </w:r>
      <w:r>
        <w:fldChar w:fldCharType="begin" w:fldLock="1"/>
      </w:r>
      <w:r>
        <w:instrText xml:space="preserve"> PAGEREF _Toc217731506 \h </w:instrText>
      </w:r>
      <w:r>
        <w:fldChar w:fldCharType="separate"/>
      </w:r>
      <w:r>
        <w:t>36</w:t>
      </w:r>
      <w:r>
        <w:fldChar w:fldCharType="end"/>
      </w:r>
    </w:p>
    <w:p w14:paraId="3E0E9423" w14:textId="77777777" w:rsidR="008234F7" w:rsidRDefault="008234F7">
      <w:pPr>
        <w:pStyle w:val="TOC3"/>
        <w:rPr>
          <w:sz w:val="24"/>
          <w:szCs w:val="24"/>
          <w:lang w:eastAsia="ja-JP"/>
        </w:rPr>
      </w:pPr>
      <w:r>
        <w:t>6.2.7</w:t>
      </w:r>
      <w:r>
        <w:rPr>
          <w:sz w:val="24"/>
          <w:szCs w:val="24"/>
        </w:rPr>
        <w:tab/>
      </w:r>
      <w:r>
        <w:rPr>
          <w:lang w:eastAsia="ja-JP"/>
        </w:rPr>
        <w:t>Personal Network, Personal Area Network (PAN), Ad-hoc Network and Moving Network Support</w:t>
      </w:r>
      <w:r>
        <w:tab/>
      </w:r>
      <w:r>
        <w:fldChar w:fldCharType="begin" w:fldLock="1"/>
      </w:r>
      <w:r>
        <w:instrText xml:space="preserve"> PAGEREF _Toc217731507 \h </w:instrText>
      </w:r>
      <w:r>
        <w:fldChar w:fldCharType="separate"/>
      </w:r>
      <w:r>
        <w:t>37</w:t>
      </w:r>
      <w:r>
        <w:fldChar w:fldCharType="end"/>
      </w:r>
    </w:p>
    <w:p w14:paraId="5055DAAE" w14:textId="77777777" w:rsidR="008234F7" w:rsidRDefault="008234F7">
      <w:pPr>
        <w:pStyle w:val="TOC1"/>
        <w:rPr>
          <w:sz w:val="24"/>
          <w:szCs w:val="24"/>
          <w:lang w:eastAsia="ja-JP"/>
        </w:rPr>
      </w:pPr>
      <w:r>
        <w:t>7</w:t>
      </w:r>
      <w:r>
        <w:rPr>
          <w:sz w:val="24"/>
          <w:szCs w:val="24"/>
        </w:rPr>
        <w:tab/>
      </w:r>
      <w:r>
        <w:rPr>
          <w:lang w:eastAsia="ja-JP"/>
        </w:rPr>
        <w:t>Conclusions</w:t>
      </w:r>
      <w:r>
        <w:tab/>
      </w:r>
      <w:r>
        <w:fldChar w:fldCharType="begin" w:fldLock="1"/>
      </w:r>
      <w:r>
        <w:instrText xml:space="preserve"> PAGEREF _Toc217731508 \h </w:instrText>
      </w:r>
      <w:r>
        <w:fldChar w:fldCharType="separate"/>
      </w:r>
      <w:r>
        <w:t>38</w:t>
      </w:r>
      <w:r>
        <w:fldChar w:fldCharType="end"/>
      </w:r>
    </w:p>
    <w:p w14:paraId="08B3287F" w14:textId="77777777" w:rsidR="008234F7" w:rsidRDefault="008234F7">
      <w:pPr>
        <w:pStyle w:val="TOC2"/>
        <w:rPr>
          <w:sz w:val="24"/>
          <w:szCs w:val="24"/>
          <w:lang w:eastAsia="ja-JP"/>
        </w:rPr>
      </w:pPr>
      <w:r>
        <w:t>7.1</w:t>
      </w:r>
      <w:r>
        <w:rPr>
          <w:sz w:val="24"/>
          <w:szCs w:val="24"/>
        </w:rPr>
        <w:tab/>
      </w:r>
      <w:r>
        <w:rPr>
          <w:lang w:eastAsia="ja-JP"/>
        </w:rPr>
        <w:t>Roadmap for work within Rel-7</w:t>
      </w:r>
      <w:r>
        <w:tab/>
      </w:r>
      <w:r>
        <w:fldChar w:fldCharType="begin" w:fldLock="1"/>
      </w:r>
      <w:r>
        <w:instrText xml:space="preserve"> PAGEREF _Toc217731509 \h </w:instrText>
      </w:r>
      <w:r>
        <w:fldChar w:fldCharType="separate"/>
      </w:r>
      <w:r>
        <w:t>39</w:t>
      </w:r>
      <w:r>
        <w:fldChar w:fldCharType="end"/>
      </w:r>
    </w:p>
    <w:p w14:paraId="5C253719" w14:textId="77777777" w:rsidR="008234F7" w:rsidRDefault="008234F7">
      <w:pPr>
        <w:pStyle w:val="TOC3"/>
        <w:rPr>
          <w:sz w:val="24"/>
          <w:szCs w:val="24"/>
          <w:lang w:eastAsia="ja-JP"/>
        </w:rPr>
      </w:pPr>
      <w:r>
        <w:t>7.1.1</w:t>
      </w:r>
      <w:r>
        <w:rPr>
          <w:sz w:val="24"/>
          <w:szCs w:val="24"/>
        </w:rPr>
        <w:tab/>
      </w:r>
      <w:r>
        <w:rPr>
          <w:lang w:eastAsia="ja-JP"/>
        </w:rPr>
        <w:t>New requirements for introduction to the 3GPP specifications in Rel-7</w:t>
      </w:r>
      <w:r>
        <w:tab/>
      </w:r>
      <w:r>
        <w:fldChar w:fldCharType="begin" w:fldLock="1"/>
      </w:r>
      <w:r>
        <w:instrText xml:space="preserve"> PAGEREF _Toc217731510 \h </w:instrText>
      </w:r>
      <w:r>
        <w:fldChar w:fldCharType="separate"/>
      </w:r>
      <w:r>
        <w:t>39</w:t>
      </w:r>
      <w:r>
        <w:fldChar w:fldCharType="end"/>
      </w:r>
    </w:p>
    <w:p w14:paraId="1ABFA54F" w14:textId="77777777" w:rsidR="008234F7" w:rsidRDefault="008234F7">
      <w:pPr>
        <w:pStyle w:val="TOC3"/>
        <w:rPr>
          <w:sz w:val="24"/>
          <w:szCs w:val="24"/>
          <w:lang w:eastAsia="ja-JP"/>
        </w:rPr>
      </w:pPr>
      <w:r>
        <w:t>7.1.2</w:t>
      </w:r>
      <w:r>
        <w:rPr>
          <w:sz w:val="24"/>
          <w:szCs w:val="24"/>
        </w:rPr>
        <w:tab/>
      </w:r>
      <w:r>
        <w:rPr>
          <w:lang w:eastAsia="ja-JP"/>
        </w:rPr>
        <w:t>Impact on specifications in Rel-7</w:t>
      </w:r>
      <w:r>
        <w:tab/>
      </w:r>
      <w:r>
        <w:fldChar w:fldCharType="begin" w:fldLock="1"/>
      </w:r>
      <w:r>
        <w:instrText xml:space="preserve"> PAGEREF _Toc217731511 \h </w:instrText>
      </w:r>
      <w:r>
        <w:fldChar w:fldCharType="separate"/>
      </w:r>
      <w:r>
        <w:t>39</w:t>
      </w:r>
      <w:r>
        <w:fldChar w:fldCharType="end"/>
      </w:r>
    </w:p>
    <w:p w14:paraId="45357867" w14:textId="77777777" w:rsidR="008234F7" w:rsidRDefault="008234F7">
      <w:pPr>
        <w:pStyle w:val="TOC2"/>
        <w:rPr>
          <w:sz w:val="24"/>
          <w:szCs w:val="24"/>
          <w:lang w:eastAsia="ja-JP"/>
        </w:rPr>
      </w:pPr>
      <w:r>
        <w:t>7.2</w:t>
      </w:r>
      <w:r>
        <w:rPr>
          <w:sz w:val="24"/>
          <w:szCs w:val="24"/>
        </w:rPr>
        <w:tab/>
      </w:r>
      <w:r>
        <w:rPr>
          <w:lang w:eastAsia="ja-JP"/>
        </w:rPr>
        <w:t>Overall conclusion</w:t>
      </w:r>
      <w:r>
        <w:tab/>
      </w:r>
      <w:r>
        <w:fldChar w:fldCharType="begin" w:fldLock="1"/>
      </w:r>
      <w:r>
        <w:instrText xml:space="preserve"> PAGEREF _Toc217731512 \h </w:instrText>
      </w:r>
      <w:r>
        <w:fldChar w:fldCharType="separate"/>
      </w:r>
      <w:r>
        <w:t>43</w:t>
      </w:r>
      <w:r>
        <w:fldChar w:fldCharType="end"/>
      </w:r>
    </w:p>
    <w:p w14:paraId="2F58E3CE" w14:textId="77777777" w:rsidR="008234F7" w:rsidRDefault="008234F7">
      <w:pPr>
        <w:pStyle w:val="TOC9"/>
        <w:rPr>
          <w:b w:val="0"/>
          <w:sz w:val="24"/>
          <w:szCs w:val="24"/>
          <w:lang w:eastAsia="ja-JP"/>
        </w:rPr>
      </w:pPr>
      <w:r>
        <w:t xml:space="preserve">Annex </w:t>
      </w:r>
      <w:r>
        <w:rPr>
          <w:lang w:eastAsia="ja-JP"/>
        </w:rPr>
        <w:t>A</w:t>
      </w:r>
      <w:r>
        <w:t>:</w:t>
      </w:r>
      <w:r>
        <w:rPr>
          <w:lang w:eastAsia="ja-JP"/>
        </w:rPr>
        <w:tab/>
        <w:t>Mapping of AIPN Motivations to Key Aspects of an AIPN</w:t>
      </w:r>
      <w:r>
        <w:tab/>
      </w:r>
      <w:r>
        <w:fldChar w:fldCharType="begin" w:fldLock="1"/>
      </w:r>
      <w:r>
        <w:instrText xml:space="preserve"> PAGEREF _Toc217731513 \h </w:instrText>
      </w:r>
      <w:r>
        <w:fldChar w:fldCharType="separate"/>
      </w:r>
      <w:r>
        <w:t>44</w:t>
      </w:r>
      <w:r>
        <w:fldChar w:fldCharType="end"/>
      </w:r>
    </w:p>
    <w:p w14:paraId="00282E41" w14:textId="77777777" w:rsidR="008234F7" w:rsidRDefault="008234F7">
      <w:pPr>
        <w:pStyle w:val="TOC9"/>
        <w:rPr>
          <w:b w:val="0"/>
          <w:sz w:val="24"/>
          <w:szCs w:val="24"/>
          <w:lang w:eastAsia="ja-JP"/>
        </w:rPr>
      </w:pPr>
      <w:r>
        <w:t>Annex B:</w:t>
      </w:r>
      <w:r>
        <w:tab/>
        <w:t>Use cases for AIPN key aspects</w:t>
      </w:r>
      <w:r>
        <w:tab/>
      </w:r>
      <w:r>
        <w:fldChar w:fldCharType="begin" w:fldLock="1"/>
      </w:r>
      <w:r>
        <w:instrText xml:space="preserve"> PAGEREF _Toc217731514 \h </w:instrText>
      </w:r>
      <w:r>
        <w:fldChar w:fldCharType="separate"/>
      </w:r>
      <w:r>
        <w:t>45</w:t>
      </w:r>
      <w:r>
        <w:fldChar w:fldCharType="end"/>
      </w:r>
    </w:p>
    <w:p w14:paraId="208333FB" w14:textId="77777777" w:rsidR="008234F7" w:rsidRDefault="008234F7">
      <w:pPr>
        <w:pStyle w:val="TOC2"/>
        <w:rPr>
          <w:sz w:val="24"/>
          <w:szCs w:val="24"/>
          <w:lang w:eastAsia="ja-JP"/>
        </w:rPr>
      </w:pPr>
      <w:r>
        <w:t>B.1</w:t>
      </w:r>
      <w:r>
        <w:rPr>
          <w:sz w:val="24"/>
          <w:szCs w:val="24"/>
        </w:rPr>
        <w:tab/>
      </w:r>
      <w:r>
        <w:rPr>
          <w:lang w:eastAsia="ja-JP"/>
        </w:rPr>
        <w:t>Resilience in the presence of network disruptions and intermittent connectivity</w:t>
      </w:r>
      <w:r>
        <w:tab/>
      </w:r>
      <w:r>
        <w:fldChar w:fldCharType="begin" w:fldLock="1"/>
      </w:r>
      <w:r>
        <w:instrText xml:space="preserve"> PAGEREF _Toc217731515 \h </w:instrText>
      </w:r>
      <w:r>
        <w:fldChar w:fldCharType="separate"/>
      </w:r>
      <w:r>
        <w:t>45</w:t>
      </w:r>
      <w:r>
        <w:fldChar w:fldCharType="end"/>
      </w:r>
    </w:p>
    <w:p w14:paraId="646DD8C8" w14:textId="77777777" w:rsidR="008234F7" w:rsidRDefault="008234F7">
      <w:pPr>
        <w:pStyle w:val="TOC2"/>
        <w:rPr>
          <w:sz w:val="24"/>
          <w:szCs w:val="24"/>
          <w:lang w:eastAsia="ja-JP"/>
        </w:rPr>
      </w:pPr>
      <w:r>
        <w:t>B.2</w:t>
      </w:r>
      <w:r>
        <w:rPr>
          <w:sz w:val="24"/>
          <w:szCs w:val="24"/>
        </w:rPr>
        <w:tab/>
      </w:r>
      <w:r>
        <w:rPr>
          <w:lang w:eastAsia="ja-JP"/>
        </w:rPr>
        <w:t>Service adaptation to terminal capabilities</w:t>
      </w:r>
      <w:r>
        <w:tab/>
      </w:r>
      <w:r>
        <w:fldChar w:fldCharType="begin" w:fldLock="1"/>
      </w:r>
      <w:r>
        <w:instrText xml:space="preserve"> PAGEREF _Toc217731516 \h </w:instrText>
      </w:r>
      <w:r>
        <w:fldChar w:fldCharType="separate"/>
      </w:r>
      <w:r>
        <w:t>46</w:t>
      </w:r>
      <w:r>
        <w:fldChar w:fldCharType="end"/>
      </w:r>
    </w:p>
    <w:p w14:paraId="65226C83" w14:textId="77777777" w:rsidR="008234F7" w:rsidRDefault="008234F7">
      <w:pPr>
        <w:pStyle w:val="TOC2"/>
        <w:rPr>
          <w:sz w:val="24"/>
          <w:szCs w:val="24"/>
          <w:lang w:eastAsia="ja-JP"/>
        </w:rPr>
      </w:pPr>
      <w:r>
        <w:t>B.3</w:t>
      </w:r>
      <w:r>
        <w:rPr>
          <w:sz w:val="24"/>
          <w:szCs w:val="24"/>
        </w:rPr>
        <w:tab/>
      </w:r>
      <w:r>
        <w:rPr>
          <w:lang w:eastAsia="ja-JP"/>
        </w:rPr>
        <w:t>Facilitate integration of networks with different administrative domains (e.g. handle negotiation of administrative issues, security, trust, etc)</w:t>
      </w:r>
      <w:r>
        <w:tab/>
      </w:r>
      <w:r>
        <w:fldChar w:fldCharType="begin" w:fldLock="1"/>
      </w:r>
      <w:r>
        <w:instrText xml:space="preserve"> PAGEREF _Toc217731517 \h </w:instrText>
      </w:r>
      <w:r>
        <w:fldChar w:fldCharType="separate"/>
      </w:r>
      <w:r>
        <w:t>47</w:t>
      </w:r>
      <w:r>
        <w:fldChar w:fldCharType="end"/>
      </w:r>
    </w:p>
    <w:p w14:paraId="74A9C117" w14:textId="77777777" w:rsidR="008234F7" w:rsidRDefault="008234F7">
      <w:pPr>
        <w:pStyle w:val="TOC9"/>
        <w:rPr>
          <w:b w:val="0"/>
          <w:sz w:val="24"/>
          <w:szCs w:val="24"/>
          <w:lang w:eastAsia="ja-JP"/>
        </w:rPr>
      </w:pPr>
      <w:r>
        <w:t>Annex C:</w:t>
      </w:r>
      <w:r>
        <w:tab/>
        <w:t>Use cases for Security</w:t>
      </w:r>
      <w:r>
        <w:tab/>
      </w:r>
      <w:r>
        <w:fldChar w:fldCharType="begin" w:fldLock="1"/>
      </w:r>
      <w:r>
        <w:instrText xml:space="preserve"> PAGEREF _Toc217731518 \h </w:instrText>
      </w:r>
      <w:r>
        <w:fldChar w:fldCharType="separate"/>
      </w:r>
      <w:r>
        <w:t>47</w:t>
      </w:r>
      <w:r>
        <w:fldChar w:fldCharType="end"/>
      </w:r>
    </w:p>
    <w:p w14:paraId="2F6197F3" w14:textId="77777777" w:rsidR="008234F7" w:rsidRDefault="008234F7">
      <w:pPr>
        <w:pStyle w:val="TOC2"/>
        <w:rPr>
          <w:sz w:val="24"/>
          <w:szCs w:val="24"/>
          <w:lang w:eastAsia="ja-JP"/>
        </w:rPr>
      </w:pPr>
      <w:r>
        <w:t>C.1</w:t>
      </w:r>
      <w:r>
        <w:rPr>
          <w:sz w:val="24"/>
          <w:szCs w:val="24"/>
        </w:rPr>
        <w:tab/>
      </w:r>
      <w:r>
        <w:rPr>
          <w:lang w:eastAsia="ja-JP"/>
        </w:rPr>
        <w:t>User issues</w:t>
      </w:r>
      <w:r>
        <w:tab/>
      </w:r>
      <w:r>
        <w:fldChar w:fldCharType="begin" w:fldLock="1"/>
      </w:r>
      <w:r>
        <w:instrText xml:space="preserve"> PAGEREF _Toc217731519 \h </w:instrText>
      </w:r>
      <w:r>
        <w:fldChar w:fldCharType="separate"/>
      </w:r>
      <w:r>
        <w:t>47</w:t>
      </w:r>
      <w:r>
        <w:fldChar w:fldCharType="end"/>
      </w:r>
    </w:p>
    <w:p w14:paraId="4E0F2436" w14:textId="77777777" w:rsidR="008234F7" w:rsidRDefault="008234F7">
      <w:pPr>
        <w:pStyle w:val="TOC3"/>
        <w:rPr>
          <w:sz w:val="24"/>
          <w:szCs w:val="24"/>
          <w:lang w:eastAsia="ja-JP"/>
        </w:rPr>
      </w:pPr>
      <w:r>
        <w:t>C.1.1</w:t>
      </w:r>
      <w:r>
        <w:rPr>
          <w:sz w:val="24"/>
          <w:szCs w:val="24"/>
        </w:rPr>
        <w:tab/>
      </w:r>
      <w:r>
        <w:t>Ensure privacy and authenticity so that the user can trust the information he is receiving. This should cover private user to private user communications as well as private user to service provider communications</w:t>
      </w:r>
      <w:r>
        <w:tab/>
      </w:r>
      <w:r>
        <w:fldChar w:fldCharType="begin" w:fldLock="1"/>
      </w:r>
      <w:r>
        <w:instrText xml:space="preserve"> PAGEREF _Toc217731520 \h </w:instrText>
      </w:r>
      <w:r>
        <w:fldChar w:fldCharType="separate"/>
      </w:r>
      <w:r>
        <w:t>47</w:t>
      </w:r>
      <w:r>
        <w:fldChar w:fldCharType="end"/>
      </w:r>
    </w:p>
    <w:p w14:paraId="35ED0AC7" w14:textId="77777777" w:rsidR="008234F7" w:rsidRDefault="008234F7">
      <w:pPr>
        <w:pStyle w:val="TOC3"/>
        <w:rPr>
          <w:sz w:val="24"/>
          <w:szCs w:val="24"/>
          <w:lang w:eastAsia="ja-JP"/>
        </w:rPr>
      </w:pPr>
      <w:r>
        <w:lastRenderedPageBreak/>
        <w:t>C.1.2</w:t>
      </w:r>
      <w:r>
        <w:rPr>
          <w:sz w:val="24"/>
          <w:szCs w:val="24"/>
        </w:rPr>
        <w:tab/>
      </w:r>
      <w:r>
        <w:t>Multiple user identities</w:t>
      </w:r>
      <w:r>
        <w:rPr>
          <w:lang w:eastAsia="ja-JP"/>
        </w:rPr>
        <w:t>:</w:t>
      </w:r>
      <w:r>
        <w:t xml:space="preserve"> Users should be able to have multiple identities from different providers, with the relationship between identities hidden to particular providers (thus supporting privacy)</w:t>
      </w:r>
      <w:r>
        <w:tab/>
      </w:r>
      <w:r>
        <w:fldChar w:fldCharType="begin" w:fldLock="1"/>
      </w:r>
      <w:r>
        <w:instrText xml:space="preserve"> PAGEREF _Toc217731521 \h </w:instrText>
      </w:r>
      <w:r>
        <w:fldChar w:fldCharType="separate"/>
      </w:r>
      <w:r>
        <w:t>48</w:t>
      </w:r>
      <w:r>
        <w:fldChar w:fldCharType="end"/>
      </w:r>
    </w:p>
    <w:p w14:paraId="61C341FE" w14:textId="77777777" w:rsidR="008234F7" w:rsidRDefault="008234F7">
      <w:pPr>
        <w:pStyle w:val="TOC2"/>
        <w:rPr>
          <w:sz w:val="24"/>
          <w:szCs w:val="24"/>
          <w:lang w:eastAsia="ja-JP"/>
        </w:rPr>
      </w:pPr>
      <w:r>
        <w:t>C.2</w:t>
      </w:r>
      <w:r>
        <w:rPr>
          <w:sz w:val="24"/>
          <w:szCs w:val="24"/>
        </w:rPr>
        <w:tab/>
      </w:r>
      <w:r>
        <w:rPr>
          <w:lang w:eastAsia="ja-JP"/>
        </w:rPr>
        <w:t>Network issues</w:t>
      </w:r>
      <w:r>
        <w:tab/>
      </w:r>
      <w:r>
        <w:fldChar w:fldCharType="begin" w:fldLock="1"/>
      </w:r>
      <w:r>
        <w:instrText xml:space="preserve"> PAGEREF _Toc217731522 \h </w:instrText>
      </w:r>
      <w:r>
        <w:fldChar w:fldCharType="separate"/>
      </w:r>
      <w:r>
        <w:t>50</w:t>
      </w:r>
      <w:r>
        <w:fldChar w:fldCharType="end"/>
      </w:r>
    </w:p>
    <w:p w14:paraId="1AC794FA" w14:textId="77777777" w:rsidR="008234F7" w:rsidRDefault="008234F7">
      <w:pPr>
        <w:pStyle w:val="TOC3"/>
        <w:rPr>
          <w:sz w:val="24"/>
          <w:szCs w:val="24"/>
          <w:lang w:eastAsia="ja-JP"/>
        </w:rPr>
      </w:pPr>
      <w:r>
        <w:t>C.2.1</w:t>
      </w:r>
      <w:r>
        <w:rPr>
          <w:sz w:val="24"/>
          <w:szCs w:val="24"/>
        </w:rPr>
        <w:tab/>
      </w:r>
      <w:r>
        <w:t>Fast re-authentication shall be possible</w:t>
      </w:r>
      <w:r>
        <w:tab/>
      </w:r>
      <w:r>
        <w:fldChar w:fldCharType="begin" w:fldLock="1"/>
      </w:r>
      <w:r>
        <w:instrText xml:space="preserve"> PAGEREF _Toc217731523 \h </w:instrText>
      </w:r>
      <w:r>
        <w:fldChar w:fldCharType="separate"/>
      </w:r>
      <w:r>
        <w:t>50</w:t>
      </w:r>
      <w:r>
        <w:fldChar w:fldCharType="end"/>
      </w:r>
    </w:p>
    <w:p w14:paraId="75AAFD47" w14:textId="77777777" w:rsidR="008234F7" w:rsidRDefault="008234F7">
      <w:pPr>
        <w:pStyle w:val="TOC9"/>
        <w:rPr>
          <w:b w:val="0"/>
          <w:sz w:val="24"/>
          <w:szCs w:val="24"/>
          <w:lang w:eastAsia="ja-JP"/>
        </w:rPr>
      </w:pPr>
      <w:r>
        <w:t xml:space="preserve">Annex </w:t>
      </w:r>
      <w:r>
        <w:rPr>
          <w:lang w:eastAsia="ja-JP"/>
        </w:rPr>
        <w:t>D:</w:t>
      </w:r>
      <w:r>
        <w:rPr>
          <w:lang w:eastAsia="ja-JP"/>
        </w:rPr>
        <w:tab/>
      </w:r>
      <w:r>
        <w:t>Security Issues</w:t>
      </w:r>
      <w:r>
        <w:tab/>
      </w:r>
      <w:r>
        <w:fldChar w:fldCharType="begin" w:fldLock="1"/>
      </w:r>
      <w:r>
        <w:instrText xml:space="preserve"> PAGEREF _Toc217731524 \h </w:instrText>
      </w:r>
      <w:r>
        <w:fldChar w:fldCharType="separate"/>
      </w:r>
      <w:r>
        <w:t>52</w:t>
      </w:r>
      <w:r>
        <w:fldChar w:fldCharType="end"/>
      </w:r>
    </w:p>
    <w:p w14:paraId="3BC3916B" w14:textId="77777777" w:rsidR="008234F7" w:rsidRDefault="008234F7">
      <w:pPr>
        <w:pStyle w:val="TOC2"/>
        <w:rPr>
          <w:sz w:val="24"/>
          <w:szCs w:val="24"/>
          <w:lang w:eastAsia="ja-JP"/>
        </w:rPr>
      </w:pPr>
      <w:r>
        <w:t>D.1</w:t>
      </w:r>
      <w:r>
        <w:rPr>
          <w:sz w:val="24"/>
          <w:szCs w:val="24"/>
        </w:rPr>
        <w:tab/>
      </w:r>
      <w:r>
        <w:t>Trust domains</w:t>
      </w:r>
      <w:r>
        <w:tab/>
      </w:r>
      <w:r>
        <w:fldChar w:fldCharType="begin" w:fldLock="1"/>
      </w:r>
      <w:r>
        <w:instrText xml:space="preserve"> PAGEREF _Toc217731525 \h </w:instrText>
      </w:r>
      <w:r>
        <w:fldChar w:fldCharType="separate"/>
      </w:r>
      <w:r>
        <w:t>52</w:t>
      </w:r>
      <w:r>
        <w:fldChar w:fldCharType="end"/>
      </w:r>
    </w:p>
    <w:p w14:paraId="58AE7CD4" w14:textId="77777777" w:rsidR="008234F7" w:rsidRDefault="008234F7">
      <w:pPr>
        <w:pStyle w:val="TOC2"/>
        <w:rPr>
          <w:sz w:val="24"/>
          <w:szCs w:val="24"/>
          <w:lang w:eastAsia="ja-JP"/>
        </w:rPr>
      </w:pPr>
      <w:r>
        <w:t>D.2</w:t>
      </w:r>
      <w:r>
        <w:rPr>
          <w:sz w:val="24"/>
          <w:szCs w:val="24"/>
        </w:rPr>
        <w:tab/>
      </w:r>
      <w:r>
        <w:t>Trust establishment</w:t>
      </w:r>
      <w:r>
        <w:tab/>
      </w:r>
      <w:r>
        <w:fldChar w:fldCharType="begin" w:fldLock="1"/>
      </w:r>
      <w:r>
        <w:instrText xml:space="preserve"> PAGEREF _Toc217731526 \h </w:instrText>
      </w:r>
      <w:r>
        <w:fldChar w:fldCharType="separate"/>
      </w:r>
      <w:r>
        <w:t>53</w:t>
      </w:r>
      <w:r>
        <w:fldChar w:fldCharType="end"/>
      </w:r>
    </w:p>
    <w:p w14:paraId="38F7AB61" w14:textId="77777777" w:rsidR="008234F7" w:rsidRDefault="008234F7">
      <w:pPr>
        <w:pStyle w:val="TOC2"/>
        <w:rPr>
          <w:sz w:val="24"/>
          <w:szCs w:val="24"/>
          <w:lang w:eastAsia="ja-JP"/>
        </w:rPr>
      </w:pPr>
      <w:r>
        <w:t>D.3</w:t>
      </w:r>
      <w:r>
        <w:rPr>
          <w:sz w:val="24"/>
          <w:szCs w:val="24"/>
        </w:rPr>
        <w:tab/>
      </w:r>
      <w:r>
        <w:rPr>
          <w:lang w:eastAsia="ja-JP"/>
        </w:rPr>
        <w:t>Network heterogeneity and traffic protection</w:t>
      </w:r>
      <w:r>
        <w:tab/>
      </w:r>
      <w:r>
        <w:fldChar w:fldCharType="begin" w:fldLock="1"/>
      </w:r>
      <w:r>
        <w:instrText xml:space="preserve"> PAGEREF _Toc217731527 \h </w:instrText>
      </w:r>
      <w:r>
        <w:fldChar w:fldCharType="separate"/>
      </w:r>
      <w:r>
        <w:t>53</w:t>
      </w:r>
      <w:r>
        <w:fldChar w:fldCharType="end"/>
      </w:r>
    </w:p>
    <w:p w14:paraId="10768454" w14:textId="77777777" w:rsidR="008234F7" w:rsidRDefault="008234F7">
      <w:pPr>
        <w:pStyle w:val="TOC2"/>
        <w:rPr>
          <w:sz w:val="24"/>
          <w:szCs w:val="24"/>
          <w:lang w:eastAsia="ja-JP"/>
        </w:rPr>
      </w:pPr>
      <w:r>
        <w:t>D.4</w:t>
      </w:r>
      <w:r>
        <w:rPr>
          <w:sz w:val="24"/>
          <w:szCs w:val="24"/>
        </w:rPr>
        <w:tab/>
      </w:r>
      <w:r>
        <w:t>End-to-end protection</w:t>
      </w:r>
      <w:r>
        <w:tab/>
      </w:r>
      <w:r>
        <w:fldChar w:fldCharType="begin" w:fldLock="1"/>
      </w:r>
      <w:r>
        <w:instrText xml:space="preserve"> PAGEREF _Toc217731528 \h </w:instrText>
      </w:r>
      <w:r>
        <w:fldChar w:fldCharType="separate"/>
      </w:r>
      <w:r>
        <w:t>53</w:t>
      </w:r>
      <w:r>
        <w:fldChar w:fldCharType="end"/>
      </w:r>
    </w:p>
    <w:p w14:paraId="2DBF470F" w14:textId="77777777" w:rsidR="008234F7" w:rsidRDefault="008234F7">
      <w:pPr>
        <w:pStyle w:val="TOC9"/>
        <w:rPr>
          <w:b w:val="0"/>
          <w:sz w:val="24"/>
          <w:szCs w:val="24"/>
          <w:lang w:eastAsia="ja-JP"/>
        </w:rPr>
      </w:pPr>
      <w:r>
        <w:t>Annex E:</w:t>
      </w:r>
      <w:r>
        <w:tab/>
        <w:t>Use cases for Personal Network (PN), Personal Area Network (PAN), Ad-hoc Network and Moving Network Support</w:t>
      </w:r>
      <w:r>
        <w:tab/>
      </w:r>
      <w:r>
        <w:fldChar w:fldCharType="begin" w:fldLock="1"/>
      </w:r>
      <w:r>
        <w:instrText xml:space="preserve"> PAGEREF _Toc217731529 \h </w:instrText>
      </w:r>
      <w:r>
        <w:fldChar w:fldCharType="separate"/>
      </w:r>
      <w:r>
        <w:t>54</w:t>
      </w:r>
      <w:r>
        <w:fldChar w:fldCharType="end"/>
      </w:r>
    </w:p>
    <w:p w14:paraId="1E15DB4D" w14:textId="77777777" w:rsidR="008234F7" w:rsidRDefault="008234F7">
      <w:pPr>
        <w:pStyle w:val="TOC2"/>
        <w:rPr>
          <w:sz w:val="24"/>
          <w:szCs w:val="24"/>
          <w:lang w:eastAsia="ja-JP"/>
        </w:rPr>
      </w:pPr>
      <w:r>
        <w:t>E.1</w:t>
      </w:r>
      <w:r>
        <w:rPr>
          <w:sz w:val="24"/>
          <w:szCs w:val="24"/>
          <w:lang w:eastAsia="ja-JP"/>
        </w:rPr>
        <w:tab/>
      </w:r>
      <w:r>
        <w:t>Personal Network (PN)</w:t>
      </w:r>
      <w:r>
        <w:tab/>
      </w:r>
      <w:r>
        <w:fldChar w:fldCharType="begin" w:fldLock="1"/>
      </w:r>
      <w:r>
        <w:instrText xml:space="preserve"> PAGEREF _Toc217731530 \h </w:instrText>
      </w:r>
      <w:r>
        <w:fldChar w:fldCharType="separate"/>
      </w:r>
      <w:r>
        <w:t>54</w:t>
      </w:r>
      <w:r>
        <w:fldChar w:fldCharType="end"/>
      </w:r>
    </w:p>
    <w:p w14:paraId="478ACC13" w14:textId="77777777" w:rsidR="008234F7" w:rsidRDefault="008234F7">
      <w:pPr>
        <w:pStyle w:val="TOC3"/>
        <w:rPr>
          <w:sz w:val="24"/>
          <w:szCs w:val="24"/>
          <w:lang w:eastAsia="ja-JP"/>
        </w:rPr>
      </w:pPr>
      <w:r>
        <w:t>E.1.1</w:t>
      </w:r>
      <w:r>
        <w:rPr>
          <w:sz w:val="24"/>
          <w:szCs w:val="24"/>
          <w:lang w:eastAsia="ja-JP"/>
        </w:rPr>
        <w:tab/>
      </w:r>
      <w:r>
        <w:t>Use case 1: PN with the terminal away from the user</w:t>
      </w:r>
      <w:r>
        <w:tab/>
      </w:r>
      <w:r>
        <w:fldChar w:fldCharType="begin" w:fldLock="1"/>
      </w:r>
      <w:r>
        <w:instrText xml:space="preserve"> PAGEREF _Toc217731531 \h </w:instrText>
      </w:r>
      <w:r>
        <w:fldChar w:fldCharType="separate"/>
      </w:r>
      <w:r>
        <w:t>54</w:t>
      </w:r>
      <w:r>
        <w:fldChar w:fldCharType="end"/>
      </w:r>
    </w:p>
    <w:p w14:paraId="32C3CA19" w14:textId="77777777" w:rsidR="008234F7" w:rsidRDefault="008234F7">
      <w:pPr>
        <w:pStyle w:val="TOC2"/>
        <w:rPr>
          <w:sz w:val="24"/>
          <w:szCs w:val="24"/>
          <w:lang w:eastAsia="ja-JP"/>
        </w:rPr>
      </w:pPr>
      <w:r>
        <w:t>E.2</w:t>
      </w:r>
      <w:r>
        <w:rPr>
          <w:sz w:val="24"/>
          <w:szCs w:val="24"/>
          <w:lang w:eastAsia="ja-JP"/>
        </w:rPr>
        <w:tab/>
      </w:r>
      <w:r>
        <w:t>Personal Area Network (PAN)</w:t>
      </w:r>
      <w:r>
        <w:tab/>
      </w:r>
      <w:r>
        <w:fldChar w:fldCharType="begin" w:fldLock="1"/>
      </w:r>
      <w:r>
        <w:instrText xml:space="preserve"> PAGEREF _Toc217731532 \h </w:instrText>
      </w:r>
      <w:r>
        <w:fldChar w:fldCharType="separate"/>
      </w:r>
      <w:r>
        <w:t>55</w:t>
      </w:r>
      <w:r>
        <w:fldChar w:fldCharType="end"/>
      </w:r>
    </w:p>
    <w:p w14:paraId="1C2CE8B7" w14:textId="77777777" w:rsidR="008234F7" w:rsidRDefault="008234F7">
      <w:pPr>
        <w:pStyle w:val="TOC3"/>
        <w:rPr>
          <w:sz w:val="24"/>
          <w:szCs w:val="24"/>
          <w:lang w:eastAsia="ja-JP"/>
        </w:rPr>
      </w:pPr>
      <w:r>
        <w:t>E.2.1</w:t>
      </w:r>
      <w:r>
        <w:rPr>
          <w:sz w:val="24"/>
          <w:szCs w:val="24"/>
          <w:lang w:eastAsia="ja-JP"/>
        </w:rPr>
        <w:tab/>
      </w:r>
      <w:r>
        <w:t>Use case 2: Multiple devices held by the same user</w:t>
      </w:r>
      <w:r>
        <w:tab/>
      </w:r>
      <w:r>
        <w:fldChar w:fldCharType="begin" w:fldLock="1"/>
      </w:r>
      <w:r>
        <w:instrText xml:space="preserve"> PAGEREF _Toc217731533 \h </w:instrText>
      </w:r>
      <w:r>
        <w:fldChar w:fldCharType="separate"/>
      </w:r>
      <w:r>
        <w:t>55</w:t>
      </w:r>
      <w:r>
        <w:fldChar w:fldCharType="end"/>
      </w:r>
    </w:p>
    <w:p w14:paraId="01E880D6" w14:textId="77777777" w:rsidR="008234F7" w:rsidRDefault="008234F7">
      <w:pPr>
        <w:pStyle w:val="TOC4"/>
        <w:rPr>
          <w:sz w:val="24"/>
          <w:szCs w:val="24"/>
          <w:lang w:eastAsia="ja-JP"/>
        </w:rPr>
      </w:pPr>
      <w:r>
        <w:t>E.2.1.1</w:t>
      </w:r>
      <w:r>
        <w:rPr>
          <w:sz w:val="24"/>
          <w:szCs w:val="24"/>
        </w:rPr>
        <w:tab/>
      </w:r>
      <w:r>
        <w:rPr>
          <w:lang w:eastAsia="ja-JP"/>
        </w:rPr>
        <w:t>Use case 2a: Subscription data within one device only</w:t>
      </w:r>
      <w:r>
        <w:tab/>
      </w:r>
      <w:r>
        <w:fldChar w:fldCharType="begin" w:fldLock="1"/>
      </w:r>
      <w:r>
        <w:instrText xml:space="preserve"> PAGEREF _Toc217731534 \h </w:instrText>
      </w:r>
      <w:r>
        <w:fldChar w:fldCharType="separate"/>
      </w:r>
      <w:r>
        <w:t>55</w:t>
      </w:r>
      <w:r>
        <w:fldChar w:fldCharType="end"/>
      </w:r>
    </w:p>
    <w:p w14:paraId="4FA348BD" w14:textId="77777777" w:rsidR="008234F7" w:rsidRDefault="008234F7">
      <w:pPr>
        <w:pStyle w:val="TOC4"/>
        <w:rPr>
          <w:sz w:val="24"/>
          <w:szCs w:val="24"/>
          <w:lang w:eastAsia="ja-JP"/>
        </w:rPr>
      </w:pPr>
      <w:r>
        <w:t>E.2.1.2</w:t>
      </w:r>
      <w:r>
        <w:rPr>
          <w:sz w:val="24"/>
          <w:szCs w:val="24"/>
        </w:rPr>
        <w:tab/>
      </w:r>
      <w:r>
        <w:rPr>
          <w:lang w:eastAsia="ja-JP"/>
        </w:rPr>
        <w:t>Use case 2b: Relationship between Personal Network and Personal Area Network</w:t>
      </w:r>
      <w:r>
        <w:tab/>
      </w:r>
      <w:r>
        <w:fldChar w:fldCharType="begin" w:fldLock="1"/>
      </w:r>
      <w:r>
        <w:instrText xml:space="preserve"> PAGEREF _Toc217731535 \h </w:instrText>
      </w:r>
      <w:r>
        <w:fldChar w:fldCharType="separate"/>
      </w:r>
      <w:r>
        <w:t>56</w:t>
      </w:r>
      <w:r>
        <w:fldChar w:fldCharType="end"/>
      </w:r>
    </w:p>
    <w:p w14:paraId="462A60F1" w14:textId="77777777" w:rsidR="008234F7" w:rsidRDefault="008234F7">
      <w:pPr>
        <w:pStyle w:val="TOC3"/>
        <w:rPr>
          <w:sz w:val="24"/>
          <w:szCs w:val="24"/>
          <w:lang w:eastAsia="ja-JP"/>
        </w:rPr>
      </w:pPr>
      <w:r>
        <w:t>E.2.3</w:t>
      </w:r>
      <w:r>
        <w:rPr>
          <w:sz w:val="24"/>
          <w:szCs w:val="24"/>
          <w:lang w:eastAsia="ja-JP"/>
        </w:rPr>
        <w:tab/>
      </w:r>
      <w:r>
        <w:t>Impact on an AIPN:</w:t>
      </w:r>
      <w:r>
        <w:tab/>
      </w:r>
      <w:r>
        <w:fldChar w:fldCharType="begin" w:fldLock="1"/>
      </w:r>
      <w:r>
        <w:instrText xml:space="preserve"> PAGEREF _Toc217731536 \h </w:instrText>
      </w:r>
      <w:r>
        <w:fldChar w:fldCharType="separate"/>
      </w:r>
      <w:r>
        <w:t>56</w:t>
      </w:r>
      <w:r>
        <w:fldChar w:fldCharType="end"/>
      </w:r>
    </w:p>
    <w:p w14:paraId="62D5C5B4" w14:textId="77777777" w:rsidR="008234F7" w:rsidRDefault="008234F7">
      <w:pPr>
        <w:pStyle w:val="TOC2"/>
        <w:rPr>
          <w:sz w:val="24"/>
          <w:szCs w:val="24"/>
          <w:lang w:eastAsia="ja-JP"/>
        </w:rPr>
      </w:pPr>
      <w:r>
        <w:t>E.3</w:t>
      </w:r>
      <w:r>
        <w:rPr>
          <w:sz w:val="24"/>
          <w:szCs w:val="24"/>
        </w:rPr>
        <w:tab/>
      </w:r>
      <w:r>
        <w:t>Ad-hoc Network</w:t>
      </w:r>
      <w:r>
        <w:tab/>
      </w:r>
      <w:r>
        <w:fldChar w:fldCharType="begin" w:fldLock="1"/>
      </w:r>
      <w:r>
        <w:instrText xml:space="preserve"> PAGEREF _Toc217731537 \h </w:instrText>
      </w:r>
      <w:r>
        <w:fldChar w:fldCharType="separate"/>
      </w:r>
      <w:r>
        <w:t>57</w:t>
      </w:r>
      <w:r>
        <w:fldChar w:fldCharType="end"/>
      </w:r>
    </w:p>
    <w:p w14:paraId="3E0E8785" w14:textId="77777777" w:rsidR="008234F7" w:rsidRDefault="008234F7">
      <w:pPr>
        <w:pStyle w:val="TOC3"/>
        <w:rPr>
          <w:sz w:val="24"/>
          <w:szCs w:val="24"/>
          <w:lang w:eastAsia="ja-JP"/>
        </w:rPr>
      </w:pPr>
      <w:r>
        <w:t>E.3.1</w:t>
      </w:r>
      <w:r>
        <w:rPr>
          <w:sz w:val="24"/>
          <w:szCs w:val="24"/>
        </w:rPr>
        <w:tab/>
      </w:r>
      <w:r>
        <w:t>Use Case 1: Formation of an Ad-hoc Network</w:t>
      </w:r>
      <w:r>
        <w:tab/>
      </w:r>
      <w:r>
        <w:fldChar w:fldCharType="begin" w:fldLock="1"/>
      </w:r>
      <w:r>
        <w:instrText xml:space="preserve"> PAGEREF _Toc217731538 \h </w:instrText>
      </w:r>
      <w:r>
        <w:fldChar w:fldCharType="separate"/>
      </w:r>
      <w:r>
        <w:t>57</w:t>
      </w:r>
      <w:r>
        <w:fldChar w:fldCharType="end"/>
      </w:r>
    </w:p>
    <w:p w14:paraId="4E71E031" w14:textId="77777777" w:rsidR="008234F7" w:rsidRDefault="008234F7">
      <w:pPr>
        <w:pStyle w:val="TOC3"/>
        <w:rPr>
          <w:sz w:val="24"/>
          <w:szCs w:val="24"/>
          <w:lang w:eastAsia="ja-JP"/>
        </w:rPr>
      </w:pPr>
      <w:r>
        <w:t>E.3.2</w:t>
      </w:r>
      <w:r>
        <w:rPr>
          <w:sz w:val="24"/>
          <w:szCs w:val="24"/>
        </w:rPr>
        <w:tab/>
      </w:r>
      <w:r>
        <w:t>Use Case 2: Movement of an Ad-hoc Network</w:t>
      </w:r>
      <w:r>
        <w:tab/>
      </w:r>
      <w:r>
        <w:fldChar w:fldCharType="begin" w:fldLock="1"/>
      </w:r>
      <w:r>
        <w:instrText xml:space="preserve"> PAGEREF _Toc217731539 \h </w:instrText>
      </w:r>
      <w:r>
        <w:fldChar w:fldCharType="separate"/>
      </w:r>
      <w:r>
        <w:t>57</w:t>
      </w:r>
      <w:r>
        <w:fldChar w:fldCharType="end"/>
      </w:r>
    </w:p>
    <w:p w14:paraId="01B2A0B4" w14:textId="77777777" w:rsidR="008234F7" w:rsidRDefault="008234F7">
      <w:pPr>
        <w:pStyle w:val="TOC3"/>
        <w:rPr>
          <w:sz w:val="24"/>
          <w:szCs w:val="24"/>
          <w:lang w:eastAsia="ja-JP"/>
        </w:rPr>
      </w:pPr>
      <w:r>
        <w:t>E.3.3</w:t>
      </w:r>
      <w:r>
        <w:rPr>
          <w:sz w:val="24"/>
          <w:szCs w:val="24"/>
          <w:lang w:eastAsia="ja-JP"/>
        </w:rPr>
        <w:tab/>
      </w:r>
      <w:r>
        <w:t>Use case 3: Multiple users within the home</w:t>
      </w:r>
      <w:r>
        <w:tab/>
      </w:r>
      <w:r>
        <w:fldChar w:fldCharType="begin" w:fldLock="1"/>
      </w:r>
      <w:r>
        <w:instrText xml:space="preserve"> PAGEREF _Toc217731540 \h </w:instrText>
      </w:r>
      <w:r>
        <w:fldChar w:fldCharType="separate"/>
      </w:r>
      <w:r>
        <w:t>57</w:t>
      </w:r>
      <w:r>
        <w:fldChar w:fldCharType="end"/>
      </w:r>
    </w:p>
    <w:p w14:paraId="3CCBD842" w14:textId="77777777" w:rsidR="008234F7" w:rsidRDefault="008234F7">
      <w:pPr>
        <w:pStyle w:val="TOC3"/>
        <w:rPr>
          <w:sz w:val="24"/>
          <w:szCs w:val="24"/>
          <w:lang w:eastAsia="ja-JP"/>
        </w:rPr>
      </w:pPr>
      <w:r>
        <w:t>E.3..4</w:t>
      </w:r>
      <w:r>
        <w:rPr>
          <w:sz w:val="24"/>
          <w:szCs w:val="24"/>
        </w:rPr>
        <w:tab/>
      </w:r>
      <w:r>
        <w:rPr>
          <w:lang w:eastAsia="ja-JP"/>
        </w:rPr>
        <w:t xml:space="preserve"> Impact to an AIPN</w:t>
      </w:r>
      <w:r>
        <w:tab/>
      </w:r>
      <w:r>
        <w:fldChar w:fldCharType="begin" w:fldLock="1"/>
      </w:r>
      <w:r>
        <w:instrText xml:space="preserve"> PAGEREF _Toc217731541 \h </w:instrText>
      </w:r>
      <w:r>
        <w:fldChar w:fldCharType="separate"/>
      </w:r>
      <w:r>
        <w:t>58</w:t>
      </w:r>
      <w:r>
        <w:fldChar w:fldCharType="end"/>
      </w:r>
    </w:p>
    <w:p w14:paraId="73341EAA" w14:textId="77777777" w:rsidR="008234F7" w:rsidRDefault="008234F7">
      <w:pPr>
        <w:pStyle w:val="TOC2"/>
        <w:rPr>
          <w:sz w:val="24"/>
          <w:szCs w:val="24"/>
          <w:lang w:eastAsia="ja-JP"/>
        </w:rPr>
      </w:pPr>
      <w:r>
        <w:t>E.4</w:t>
      </w:r>
      <w:r>
        <w:rPr>
          <w:sz w:val="24"/>
          <w:szCs w:val="24"/>
        </w:rPr>
        <w:tab/>
      </w:r>
      <w:r>
        <w:t>Moving Network</w:t>
      </w:r>
      <w:r>
        <w:tab/>
      </w:r>
      <w:r>
        <w:fldChar w:fldCharType="begin" w:fldLock="1"/>
      </w:r>
      <w:r>
        <w:instrText xml:space="preserve"> PAGEREF _Toc217731542 \h </w:instrText>
      </w:r>
      <w:r>
        <w:fldChar w:fldCharType="separate"/>
      </w:r>
      <w:r>
        <w:t>58</w:t>
      </w:r>
      <w:r>
        <w:fldChar w:fldCharType="end"/>
      </w:r>
    </w:p>
    <w:p w14:paraId="31894390" w14:textId="77777777" w:rsidR="008234F7" w:rsidRDefault="008234F7">
      <w:pPr>
        <w:pStyle w:val="TOC3"/>
        <w:rPr>
          <w:sz w:val="24"/>
          <w:szCs w:val="24"/>
          <w:lang w:eastAsia="ja-JP"/>
        </w:rPr>
      </w:pPr>
      <w:r>
        <w:t>E.4.1</w:t>
      </w:r>
      <w:r>
        <w:rPr>
          <w:sz w:val="24"/>
          <w:szCs w:val="24"/>
        </w:rPr>
        <w:tab/>
      </w:r>
      <w:r>
        <w:t>Use case 1: Moving Base Station</w:t>
      </w:r>
      <w:r>
        <w:tab/>
      </w:r>
      <w:r>
        <w:fldChar w:fldCharType="begin" w:fldLock="1"/>
      </w:r>
      <w:r>
        <w:instrText xml:space="preserve"> PAGEREF _Toc217731543 \h </w:instrText>
      </w:r>
      <w:r>
        <w:fldChar w:fldCharType="separate"/>
      </w:r>
      <w:r>
        <w:t>58</w:t>
      </w:r>
      <w:r>
        <w:fldChar w:fldCharType="end"/>
      </w:r>
    </w:p>
    <w:p w14:paraId="79F1C30D" w14:textId="77777777" w:rsidR="008234F7" w:rsidRDefault="008234F7">
      <w:pPr>
        <w:pStyle w:val="TOC3"/>
        <w:rPr>
          <w:sz w:val="24"/>
          <w:szCs w:val="24"/>
          <w:lang w:eastAsia="ja-JP"/>
        </w:rPr>
      </w:pPr>
      <w:r>
        <w:t>E.4.2</w:t>
      </w:r>
      <w:r>
        <w:rPr>
          <w:sz w:val="24"/>
          <w:szCs w:val="24"/>
        </w:rPr>
        <w:tab/>
      </w:r>
      <w:r>
        <w:t>Use case 2: Wireless Access Router</w:t>
      </w:r>
      <w:r>
        <w:tab/>
      </w:r>
      <w:r>
        <w:fldChar w:fldCharType="begin" w:fldLock="1"/>
      </w:r>
      <w:r>
        <w:instrText xml:space="preserve"> PAGEREF _Toc217731544 \h </w:instrText>
      </w:r>
      <w:r>
        <w:fldChar w:fldCharType="separate"/>
      </w:r>
      <w:r>
        <w:t>59</w:t>
      </w:r>
      <w:r>
        <w:fldChar w:fldCharType="end"/>
      </w:r>
    </w:p>
    <w:p w14:paraId="4AD4BE76" w14:textId="77777777" w:rsidR="008234F7" w:rsidRDefault="008234F7">
      <w:pPr>
        <w:pStyle w:val="TOC3"/>
        <w:rPr>
          <w:sz w:val="24"/>
          <w:szCs w:val="24"/>
          <w:lang w:eastAsia="ja-JP"/>
        </w:rPr>
      </w:pPr>
      <w:r>
        <w:t>E.4.3</w:t>
      </w:r>
      <w:r>
        <w:rPr>
          <w:sz w:val="24"/>
          <w:szCs w:val="24"/>
        </w:rPr>
        <w:tab/>
      </w:r>
      <w:r>
        <w:rPr>
          <w:lang w:eastAsia="ja-JP"/>
        </w:rPr>
        <w:t>Use Case 3: Mobile Router</w:t>
      </w:r>
      <w:r>
        <w:tab/>
      </w:r>
      <w:r>
        <w:fldChar w:fldCharType="begin" w:fldLock="1"/>
      </w:r>
      <w:r>
        <w:instrText xml:space="preserve"> PAGEREF _Toc217731545 \h </w:instrText>
      </w:r>
      <w:r>
        <w:fldChar w:fldCharType="separate"/>
      </w:r>
      <w:r>
        <w:t>60</w:t>
      </w:r>
      <w:r>
        <w:fldChar w:fldCharType="end"/>
      </w:r>
    </w:p>
    <w:p w14:paraId="5E9B8EB4" w14:textId="77777777" w:rsidR="008234F7" w:rsidRDefault="008234F7">
      <w:pPr>
        <w:pStyle w:val="TOC3"/>
        <w:rPr>
          <w:sz w:val="24"/>
          <w:szCs w:val="24"/>
          <w:lang w:eastAsia="ja-JP"/>
        </w:rPr>
      </w:pPr>
      <w:r>
        <w:t>E.4.4</w:t>
      </w:r>
      <w:r>
        <w:rPr>
          <w:sz w:val="24"/>
          <w:szCs w:val="24"/>
        </w:rPr>
        <w:tab/>
      </w:r>
      <w:r>
        <w:rPr>
          <w:lang w:eastAsia="ja-JP"/>
        </w:rPr>
        <w:t xml:space="preserve"> Impact to an AIPN</w:t>
      </w:r>
      <w:r>
        <w:tab/>
      </w:r>
      <w:r>
        <w:fldChar w:fldCharType="begin" w:fldLock="1"/>
      </w:r>
      <w:r>
        <w:instrText xml:space="preserve"> PAGEREF _Toc217731546 \h </w:instrText>
      </w:r>
      <w:r>
        <w:fldChar w:fldCharType="separate"/>
      </w:r>
      <w:r>
        <w:t>60</w:t>
      </w:r>
      <w:r>
        <w:fldChar w:fldCharType="end"/>
      </w:r>
    </w:p>
    <w:p w14:paraId="10BE876E" w14:textId="77777777" w:rsidR="008234F7" w:rsidRDefault="008234F7" w:rsidP="008234F7">
      <w:pPr>
        <w:pStyle w:val="TOC8"/>
        <w:rPr>
          <w:b w:val="0"/>
          <w:sz w:val="24"/>
          <w:szCs w:val="24"/>
          <w:lang w:eastAsia="ja-JP"/>
        </w:rPr>
      </w:pPr>
      <w:r>
        <w:t>Annex F (Informative):</w:t>
      </w:r>
      <w:r>
        <w:tab/>
        <w:t>Use Cases for Session Mobility</w:t>
      </w:r>
      <w:r>
        <w:tab/>
      </w:r>
      <w:r>
        <w:fldChar w:fldCharType="begin" w:fldLock="1"/>
      </w:r>
      <w:r>
        <w:instrText xml:space="preserve"> PAGEREF _Toc217731547 \h </w:instrText>
      </w:r>
      <w:r>
        <w:fldChar w:fldCharType="separate"/>
      </w:r>
      <w:r>
        <w:t>61</w:t>
      </w:r>
      <w:r>
        <w:fldChar w:fldCharType="end"/>
      </w:r>
    </w:p>
    <w:p w14:paraId="785E39FC" w14:textId="77777777" w:rsidR="008234F7" w:rsidRDefault="008234F7">
      <w:pPr>
        <w:pStyle w:val="TOC2"/>
        <w:rPr>
          <w:sz w:val="24"/>
          <w:szCs w:val="24"/>
          <w:lang w:eastAsia="ja-JP"/>
        </w:rPr>
      </w:pPr>
      <w:r>
        <w:t>F.1</w:t>
      </w:r>
      <w:r>
        <w:rPr>
          <w:sz w:val="24"/>
          <w:szCs w:val="24"/>
          <w:lang w:eastAsia="ja-JP"/>
        </w:rPr>
        <w:tab/>
      </w:r>
      <w:r>
        <w:t>Use Case 1:  Redirection of a video stream to the terminal away from the user</w:t>
      </w:r>
      <w:r>
        <w:tab/>
      </w:r>
      <w:r>
        <w:fldChar w:fldCharType="begin" w:fldLock="1"/>
      </w:r>
      <w:r>
        <w:instrText xml:space="preserve"> PAGEREF _Toc217731548 \h </w:instrText>
      </w:r>
      <w:r>
        <w:fldChar w:fldCharType="separate"/>
      </w:r>
      <w:r>
        <w:t>61</w:t>
      </w:r>
      <w:r>
        <w:fldChar w:fldCharType="end"/>
      </w:r>
    </w:p>
    <w:p w14:paraId="51E36D22" w14:textId="77777777" w:rsidR="008234F7" w:rsidRDefault="008234F7">
      <w:pPr>
        <w:pStyle w:val="TOC2"/>
        <w:rPr>
          <w:sz w:val="24"/>
          <w:szCs w:val="24"/>
          <w:lang w:eastAsia="ja-JP"/>
        </w:rPr>
      </w:pPr>
      <w:r>
        <w:t>F.2</w:t>
      </w:r>
      <w:r>
        <w:rPr>
          <w:sz w:val="24"/>
          <w:szCs w:val="24"/>
        </w:rPr>
        <w:tab/>
      </w:r>
      <w:r>
        <w:rPr>
          <w:lang w:eastAsia="ja-JP"/>
        </w:rPr>
        <w:t>Use case 2: Seamless mobility of sessions between terminals</w:t>
      </w:r>
      <w:r>
        <w:tab/>
      </w:r>
      <w:r>
        <w:fldChar w:fldCharType="begin" w:fldLock="1"/>
      </w:r>
      <w:r>
        <w:instrText xml:space="preserve"> PAGEREF _Toc217731549 \h </w:instrText>
      </w:r>
      <w:r>
        <w:fldChar w:fldCharType="separate"/>
      </w:r>
      <w:r>
        <w:t>61</w:t>
      </w:r>
      <w:r>
        <w:fldChar w:fldCharType="end"/>
      </w:r>
    </w:p>
    <w:p w14:paraId="1CDEA378" w14:textId="77777777" w:rsidR="008234F7" w:rsidRDefault="008234F7">
      <w:pPr>
        <w:pStyle w:val="TOC9"/>
        <w:rPr>
          <w:b w:val="0"/>
          <w:sz w:val="24"/>
          <w:szCs w:val="24"/>
          <w:lang w:eastAsia="ja-JP"/>
        </w:rPr>
      </w:pPr>
      <w:r>
        <w:t xml:space="preserve">Annex </w:t>
      </w:r>
      <w:r>
        <w:rPr>
          <w:lang w:eastAsia="ja-JP"/>
        </w:rPr>
        <w:t>G</w:t>
      </w:r>
      <w:r>
        <w:t>:</w:t>
      </w:r>
      <w:r>
        <w:rPr>
          <w:lang w:eastAsia="ja-JP"/>
        </w:rPr>
        <w:tab/>
      </w:r>
      <w:r>
        <w:t>Change history</w:t>
      </w:r>
      <w:r>
        <w:tab/>
      </w:r>
      <w:r>
        <w:fldChar w:fldCharType="begin" w:fldLock="1"/>
      </w:r>
      <w:r>
        <w:instrText xml:space="preserve"> PAGEREF _Toc217731550 \h </w:instrText>
      </w:r>
      <w:r>
        <w:fldChar w:fldCharType="separate"/>
      </w:r>
      <w:r>
        <w:t>63</w:t>
      </w:r>
      <w:r>
        <w:fldChar w:fldCharType="end"/>
      </w:r>
    </w:p>
    <w:p w14:paraId="2431FE93" w14:textId="77777777" w:rsidR="008F2ADC" w:rsidRPr="00DF5426" w:rsidRDefault="008234F7">
      <w:r>
        <w:rPr>
          <w:noProof/>
          <w:sz w:val="22"/>
        </w:rPr>
        <w:fldChar w:fldCharType="end"/>
      </w:r>
    </w:p>
    <w:p w14:paraId="2D0007EC" w14:textId="77777777" w:rsidR="008F2ADC" w:rsidRPr="00DF5426" w:rsidRDefault="008F2ADC">
      <w:pPr>
        <w:pStyle w:val="Heading1"/>
      </w:pPr>
      <w:r w:rsidRPr="00DF5426">
        <w:br w:type="page"/>
      </w:r>
      <w:bookmarkStart w:id="4" w:name="_Toc217731416"/>
      <w:r w:rsidRPr="00DF5426">
        <w:lastRenderedPageBreak/>
        <w:t>Foreword</w:t>
      </w:r>
      <w:bookmarkEnd w:id="4"/>
    </w:p>
    <w:p w14:paraId="753CBD40" w14:textId="77777777" w:rsidR="008F2ADC" w:rsidRPr="00DF5426" w:rsidRDefault="008F2ADC">
      <w:r w:rsidRPr="00DF5426">
        <w:t>This Technical Report has been produced by the 3</w:t>
      </w:r>
      <w:r w:rsidRPr="00DF5426">
        <w:rPr>
          <w:vertAlign w:val="superscript"/>
        </w:rPr>
        <w:t>rd</w:t>
      </w:r>
      <w:r w:rsidRPr="00DF5426">
        <w:t xml:space="preserve"> Generation Partnership Project (3GPP).</w:t>
      </w:r>
    </w:p>
    <w:p w14:paraId="36353C42" w14:textId="77777777" w:rsidR="008F2ADC" w:rsidRPr="00DF5426" w:rsidRDefault="008F2ADC">
      <w:r w:rsidRPr="00DF542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557B21" w14:textId="77777777" w:rsidR="008F2ADC" w:rsidRPr="00DF5426" w:rsidRDefault="008F2ADC">
      <w:pPr>
        <w:pStyle w:val="B1"/>
      </w:pPr>
      <w:r w:rsidRPr="00DF5426">
        <w:t xml:space="preserve">Version </w:t>
      </w:r>
      <w:proofErr w:type="spellStart"/>
      <w:r w:rsidRPr="00DF5426">
        <w:t>x.y.z</w:t>
      </w:r>
      <w:proofErr w:type="spellEnd"/>
    </w:p>
    <w:p w14:paraId="716181F1" w14:textId="77777777" w:rsidR="008F2ADC" w:rsidRPr="00DF5426" w:rsidRDefault="008F2ADC">
      <w:pPr>
        <w:pStyle w:val="B1"/>
      </w:pPr>
      <w:r w:rsidRPr="00DF5426">
        <w:t>where:</w:t>
      </w:r>
    </w:p>
    <w:p w14:paraId="44C2FC67" w14:textId="77777777" w:rsidR="008F2ADC" w:rsidRPr="00DF5426" w:rsidRDefault="008F2ADC">
      <w:pPr>
        <w:pStyle w:val="B2"/>
      </w:pPr>
      <w:r w:rsidRPr="00DF5426">
        <w:t>x</w:t>
      </w:r>
      <w:r w:rsidRPr="00DF5426">
        <w:tab/>
        <w:t>the first digit:</w:t>
      </w:r>
    </w:p>
    <w:p w14:paraId="0759CD05" w14:textId="77777777" w:rsidR="008F2ADC" w:rsidRPr="00DF5426" w:rsidRDefault="008F2ADC">
      <w:pPr>
        <w:pStyle w:val="B3"/>
      </w:pPr>
      <w:r w:rsidRPr="00DF5426">
        <w:t>1</w:t>
      </w:r>
      <w:r w:rsidRPr="00DF5426">
        <w:tab/>
        <w:t xml:space="preserve">presented to TSG for </w:t>
      </w:r>
      <w:proofErr w:type="gramStart"/>
      <w:r w:rsidRPr="00DF5426">
        <w:t>information;</w:t>
      </w:r>
      <w:proofErr w:type="gramEnd"/>
    </w:p>
    <w:p w14:paraId="1B1AE4E0" w14:textId="77777777" w:rsidR="008F2ADC" w:rsidRPr="00DF5426" w:rsidRDefault="008F2ADC">
      <w:pPr>
        <w:pStyle w:val="B3"/>
      </w:pPr>
      <w:r w:rsidRPr="00DF5426">
        <w:t>2</w:t>
      </w:r>
      <w:r w:rsidRPr="00DF5426">
        <w:tab/>
        <w:t xml:space="preserve">presented to TSG for </w:t>
      </w:r>
      <w:proofErr w:type="gramStart"/>
      <w:r w:rsidRPr="00DF5426">
        <w:t>approval;</w:t>
      </w:r>
      <w:proofErr w:type="gramEnd"/>
    </w:p>
    <w:p w14:paraId="71CB37B8" w14:textId="77777777" w:rsidR="008F2ADC" w:rsidRPr="00DF5426" w:rsidRDefault="008F2ADC">
      <w:pPr>
        <w:pStyle w:val="B3"/>
      </w:pPr>
      <w:r w:rsidRPr="00DF5426">
        <w:t>3</w:t>
      </w:r>
      <w:r w:rsidRPr="00DF5426">
        <w:tab/>
        <w:t>or greater indicates TSG approved document under change control.</w:t>
      </w:r>
    </w:p>
    <w:p w14:paraId="1C257F96" w14:textId="77777777" w:rsidR="008F2ADC" w:rsidRPr="00DF5426" w:rsidRDefault="008F2ADC">
      <w:pPr>
        <w:pStyle w:val="B2"/>
      </w:pPr>
      <w:r w:rsidRPr="00DF5426">
        <w:t>y</w:t>
      </w:r>
      <w:r w:rsidRPr="00DF5426">
        <w:tab/>
        <w:t>the second digit is incremented for all changes of substance, i.e. technical enhancements, corrections, updates, etc.</w:t>
      </w:r>
    </w:p>
    <w:p w14:paraId="659C6D24" w14:textId="77777777" w:rsidR="008F2ADC" w:rsidRPr="00DF5426" w:rsidRDefault="008F2ADC">
      <w:pPr>
        <w:pStyle w:val="B2"/>
      </w:pPr>
      <w:r w:rsidRPr="00DF5426">
        <w:t>z</w:t>
      </w:r>
      <w:r w:rsidRPr="00DF5426">
        <w:tab/>
        <w:t>the third digit is incremented when editorial only changes have been incorporated in the document.</w:t>
      </w:r>
    </w:p>
    <w:p w14:paraId="3D13DB24" w14:textId="77777777" w:rsidR="006062EC" w:rsidRPr="00DF5426" w:rsidRDefault="006062EC" w:rsidP="006062EC">
      <w:pPr>
        <w:pStyle w:val="Heading1"/>
        <w:rPr>
          <w:lang w:eastAsia="ja-JP"/>
        </w:rPr>
      </w:pPr>
      <w:bookmarkStart w:id="5" w:name="_Toc217731417"/>
      <w:r w:rsidRPr="00DF5426">
        <w:t>Introduction</w:t>
      </w:r>
      <w:bookmarkEnd w:id="5"/>
    </w:p>
    <w:p w14:paraId="3DCABE7B" w14:textId="77777777" w:rsidR="006062EC" w:rsidRPr="00DF5426" w:rsidRDefault="006062EC" w:rsidP="006062EC">
      <w:r w:rsidRPr="00DF5426">
        <w:t xml:space="preserve">The 3GPP system currently supports GERAN and UTRAN based Access Networks in conjunction with Circuit-Switched and Packet-Switched Core Network domains and IP Multimedia CN subsystem. The All-IP concept was initially introduced within 3GPP in Rel-4 with the standardisation of the MSC Server - MGW split core network architecture for the CS domain and extended from Rel-5 by the standardisation of the IP Multimedia CN sub-system. WLAN as an alternative access </w:t>
      </w:r>
      <w:r w:rsidRPr="00DF5426">
        <w:rPr>
          <w:lang w:eastAsia="ja-JP"/>
        </w:rPr>
        <w:t>system</w:t>
      </w:r>
      <w:r w:rsidRPr="00DF5426">
        <w:t xml:space="preserve"> to access services of the mobile core network is recognized from Rel-6 onwards.</w:t>
      </w:r>
    </w:p>
    <w:p w14:paraId="25FA5CB0" w14:textId="77777777" w:rsidR="006062EC" w:rsidRPr="00DF5426" w:rsidRDefault="006062EC" w:rsidP="006062EC">
      <w:proofErr w:type="gramStart"/>
      <w:r w:rsidRPr="00DF5426">
        <w:t>In order for</w:t>
      </w:r>
      <w:proofErr w:type="gramEnd"/>
      <w:r w:rsidRPr="00DF5426">
        <w:t xml:space="preserve"> the 3GPP system to cope with the rapid growth in IP data traffic, the packet-switched technology utilised within 3G mobile networks requires further enhancement. A continued evolution and optimisation of the system concept is also necessary </w:t>
      </w:r>
      <w:proofErr w:type="gramStart"/>
      <w:r w:rsidRPr="00DF5426">
        <w:t>in order to</w:t>
      </w:r>
      <w:proofErr w:type="gramEnd"/>
      <w:r w:rsidRPr="00DF5426">
        <w:t xml:space="preserve"> maintain a competitive edge in terms of both performance and cost. It is anticipated that the progression towards an All-IP Network (AIPN) may enable leverage of information technology (IT) hardware and software with general-purpose, and mobile network specific software that should provide cost reduction (CAPEX and OPEX) for infrastructure equipment and applications of 3GPP based mobile networks. Moreover, it is important to ensure compliance with Internet protocols within future developments of the 3GPP system.</w:t>
      </w:r>
    </w:p>
    <w:p w14:paraId="10C283EA" w14:textId="77777777" w:rsidR="006062EC" w:rsidRPr="00DF5426" w:rsidRDefault="006062EC" w:rsidP="006062EC">
      <w:r w:rsidRPr="00DF5426">
        <w:t>Additionally, the following aspects identified within TR 21.902 “Evolution of 3GPP System” [2] are considered relevant to the long-term evolution of the 3GPP system:</w:t>
      </w:r>
    </w:p>
    <w:p w14:paraId="114B4F6C" w14:textId="77777777" w:rsidR="006062EC" w:rsidRPr="00DF5426" w:rsidRDefault="006062EC" w:rsidP="006062EC">
      <w:pPr>
        <w:pStyle w:val="B1"/>
        <w:rPr>
          <w:i/>
          <w:szCs w:val="24"/>
          <w:lang w:eastAsia="ja-JP"/>
        </w:rPr>
      </w:pPr>
      <w:r w:rsidRPr="00DF5426">
        <w:rPr>
          <w:i/>
          <w:lang w:eastAsia="ja-JP"/>
        </w:rPr>
        <w:t>-</w:t>
      </w:r>
      <w:r w:rsidRPr="00DF5426">
        <w:rPr>
          <w:i/>
          <w:lang w:eastAsia="ja-JP"/>
        </w:rPr>
        <w:tab/>
        <w:t>A seamless integrated network comprising a</w:t>
      </w:r>
      <w:r w:rsidRPr="00DF5426">
        <w:rPr>
          <w:i/>
        </w:rPr>
        <w:t xml:space="preserve"> variety of networking access systems connected to a common IP based network supported by a centralised mobility manager </w:t>
      </w:r>
    </w:p>
    <w:p w14:paraId="1132AA8B" w14:textId="77777777" w:rsidR="006062EC" w:rsidRPr="00DF5426" w:rsidRDefault="006062EC" w:rsidP="006062EC">
      <w:pPr>
        <w:pStyle w:val="B1"/>
        <w:rPr>
          <w:i/>
        </w:rPr>
      </w:pPr>
      <w:r w:rsidRPr="00DF5426">
        <w:rPr>
          <w:i/>
        </w:rPr>
        <w:t>-</w:t>
      </w:r>
      <w:r w:rsidRPr="00DF5426">
        <w:rPr>
          <w:i/>
        </w:rPr>
        <w:tab/>
        <w:t>A similarity of services and applications across the different systems is beneficial to users</w:t>
      </w:r>
    </w:p>
    <w:p w14:paraId="5FC554D6" w14:textId="77777777" w:rsidR="006062EC" w:rsidRPr="00DF5426" w:rsidRDefault="006062EC" w:rsidP="006062EC">
      <w:pPr>
        <w:pStyle w:val="B1"/>
        <w:rPr>
          <w:i/>
          <w:lang w:eastAsia="ja-JP"/>
        </w:rPr>
      </w:pPr>
      <w:r w:rsidRPr="00DF5426">
        <w:rPr>
          <w:i/>
          <w:lang w:eastAsia="ko-KR"/>
        </w:rPr>
        <w:t>-</w:t>
      </w:r>
      <w:r w:rsidRPr="00DF5426">
        <w:rPr>
          <w:i/>
          <w:lang w:eastAsia="ko-KR"/>
        </w:rPr>
        <w:tab/>
        <w:t>3GPP should focus on the inter</w:t>
      </w:r>
      <w:r w:rsidRPr="00DF5426">
        <w:rPr>
          <w:i/>
          <w:lang w:eastAsia="ja-JP"/>
        </w:rPr>
        <w:t>-</w:t>
      </w:r>
      <w:r w:rsidRPr="00DF5426">
        <w:rPr>
          <w:i/>
          <w:lang w:eastAsia="ko-KR"/>
        </w:rPr>
        <w:t>working between 3GPP Mobile Networks and other Networks considering mobility, high security, charging and QoS management</w:t>
      </w:r>
    </w:p>
    <w:p w14:paraId="30547461" w14:textId="77777777" w:rsidR="006062EC" w:rsidRPr="00DF5426" w:rsidRDefault="006062EC" w:rsidP="006062EC">
      <w:pPr>
        <w:rPr>
          <w:lang w:eastAsia="ja-JP"/>
        </w:rPr>
      </w:pPr>
      <w:r w:rsidRPr="00DF5426">
        <w:rPr>
          <w:lang w:eastAsia="ja-JP"/>
        </w:rPr>
        <w:t xml:space="preserve">Taking the above into consideration it is necessary to further define the All-IP Network (AIPN) concept, </w:t>
      </w:r>
      <w:r w:rsidRPr="00DF5426">
        <w:rPr>
          <w:bCs/>
          <w:lang w:eastAsia="ja-JP"/>
        </w:rPr>
        <w:t>explore user, business and technological drivers</w:t>
      </w:r>
      <w:r w:rsidRPr="00DF5426">
        <w:rPr>
          <w:b/>
          <w:bCs/>
          <w:lang w:eastAsia="ja-JP"/>
        </w:rPr>
        <w:t xml:space="preserve"> </w:t>
      </w:r>
      <w:r w:rsidRPr="00DF5426">
        <w:rPr>
          <w:lang w:eastAsia="ja-JP"/>
        </w:rPr>
        <w:t>and evaluate the feasibility of evolving the 3GPP system towards an All-IP Network (AIPN). Furthermore, aspects of the 3GPP system requiring enhancement need to be identified and developed in accordance with this common vision.</w:t>
      </w:r>
    </w:p>
    <w:p w14:paraId="33017086" w14:textId="77777777" w:rsidR="00976F5D" w:rsidRPr="00DF5426" w:rsidRDefault="006062EC" w:rsidP="003F114B">
      <w:pPr>
        <w:rPr>
          <w:lang w:eastAsia="ja-JP"/>
        </w:rPr>
      </w:pPr>
      <w:r w:rsidRPr="00DF5426">
        <w:rPr>
          <w:lang w:eastAsia="ja-JP"/>
        </w:rPr>
        <w:t xml:space="preserve">This report discusses the concept of an "All-IP" network. In the context of this report the term "All-IP" does not just refer to the transport protocol used within the 3GPP network. 3GPP Release 5 and Release 6 network can already be implemented just using IP transport and could in that sense be said to be "All-IP". In this report the term "All-IP" refers </w:t>
      </w:r>
      <w:r w:rsidRPr="00DF5426">
        <w:rPr>
          <w:lang w:eastAsia="ja-JP"/>
        </w:rPr>
        <w:lastRenderedPageBreak/>
        <w:t>to the general concept of a network based on IP and associated technologies which provide an enhanced, integrated service set independent as far as possible to the access system used.</w:t>
      </w:r>
    </w:p>
    <w:p w14:paraId="5946A2DD" w14:textId="77777777" w:rsidR="002A69FE" w:rsidRPr="00DF5426" w:rsidRDefault="00976F5D" w:rsidP="001F4FD3">
      <w:pPr>
        <w:pStyle w:val="Heading1"/>
      </w:pPr>
      <w:r w:rsidRPr="00DF5426">
        <w:rPr>
          <w:lang w:eastAsia="ja-JP"/>
        </w:rPr>
        <w:br w:type="page"/>
      </w:r>
      <w:bookmarkStart w:id="6" w:name="_Toc217731418"/>
      <w:r w:rsidR="002A69FE" w:rsidRPr="00DF5426">
        <w:lastRenderedPageBreak/>
        <w:t>1</w:t>
      </w:r>
      <w:r w:rsidR="002A69FE" w:rsidRPr="00DF5426">
        <w:tab/>
        <w:t>Scope</w:t>
      </w:r>
      <w:bookmarkEnd w:id="6"/>
    </w:p>
    <w:p w14:paraId="05E2DE7E" w14:textId="77777777" w:rsidR="002A69FE" w:rsidRPr="00DF5426" w:rsidRDefault="004942DD" w:rsidP="002A69FE">
      <w:pPr>
        <w:rPr>
          <w:lang w:eastAsia="ja-JP"/>
        </w:rPr>
      </w:pPr>
      <w:r w:rsidRPr="00DF5426">
        <w:t>Th</w:t>
      </w:r>
      <w:r w:rsidRPr="00DF5426">
        <w:rPr>
          <w:lang w:eastAsia="ja-JP"/>
        </w:rPr>
        <w:t>e</w:t>
      </w:r>
      <w:r w:rsidRPr="00DF5426">
        <w:t xml:space="preserve"> </w:t>
      </w:r>
      <w:r w:rsidR="002A69FE" w:rsidRPr="00DF5426">
        <w:t xml:space="preserve">present document </w:t>
      </w:r>
      <w:r w:rsidR="002A69FE" w:rsidRPr="00DF5426">
        <w:rPr>
          <w:lang w:eastAsia="ja-JP"/>
        </w:rPr>
        <w:t>studies the feasibility of the progression of the 3GPP system to an AIPN. More specifically, this document:</w:t>
      </w:r>
    </w:p>
    <w:p w14:paraId="6B7E31F5" w14:textId="77777777" w:rsidR="002A69FE" w:rsidRPr="00DF5426" w:rsidRDefault="002A69FE" w:rsidP="002A69FE">
      <w:pPr>
        <w:pStyle w:val="ListNumber"/>
        <w:numPr>
          <w:ilvl w:val="0"/>
          <w:numId w:val="0"/>
        </w:numPr>
        <w:ind w:left="284"/>
        <w:rPr>
          <w:lang w:eastAsia="ja-JP"/>
        </w:rPr>
      </w:pPr>
      <w:r w:rsidRPr="00DF5426">
        <w:t>a)</w:t>
      </w:r>
      <w:r w:rsidRPr="00DF5426">
        <w:tab/>
        <w:t>Identifies and describes the objectives and user, business and technological drivers for progression of the 3GPP</w:t>
      </w:r>
      <w:r w:rsidRPr="00DF5426">
        <w:rPr>
          <w:lang w:eastAsia="ja-JP"/>
        </w:rPr>
        <w:t xml:space="preserve"> system to an AIPN: </w:t>
      </w:r>
    </w:p>
    <w:p w14:paraId="634F67F5" w14:textId="77777777" w:rsidR="002A69FE" w:rsidRPr="00DF5426" w:rsidRDefault="002A69FE" w:rsidP="002A69FE">
      <w:pPr>
        <w:pStyle w:val="B2"/>
        <w:rPr>
          <w:lang w:eastAsia="ja-JP"/>
        </w:rPr>
      </w:pPr>
      <w:r w:rsidRPr="00DF5426">
        <w:rPr>
          <w:lang w:eastAsia="ja-JP"/>
        </w:rPr>
        <w:t>i)</w:t>
      </w:r>
      <w:r w:rsidRPr="00DF5426">
        <w:rPr>
          <w:lang w:eastAsia="ja-JP"/>
        </w:rPr>
        <w:tab/>
        <w:t xml:space="preserve">Investigates the </w:t>
      </w:r>
      <w:proofErr w:type="gramStart"/>
      <w:r w:rsidRPr="00DF5426">
        <w:rPr>
          <w:lang w:eastAsia="ja-JP"/>
        </w:rPr>
        <w:t>High Level</w:t>
      </w:r>
      <w:proofErr w:type="gramEnd"/>
      <w:r w:rsidRPr="00DF5426">
        <w:rPr>
          <w:lang w:eastAsia="ja-JP"/>
        </w:rPr>
        <w:t xml:space="preserve"> Objectives </w:t>
      </w:r>
    </w:p>
    <w:p w14:paraId="785407D4" w14:textId="77777777" w:rsidR="002A69FE" w:rsidRPr="00DF5426" w:rsidRDefault="002A69FE" w:rsidP="002A69FE">
      <w:pPr>
        <w:pStyle w:val="B2"/>
        <w:rPr>
          <w:lang w:eastAsia="ja-JP"/>
        </w:rPr>
      </w:pPr>
      <w:r w:rsidRPr="00DF5426">
        <w:rPr>
          <w:lang w:eastAsia="ja-JP"/>
        </w:rPr>
        <w:t>ii)</w:t>
      </w:r>
      <w:r w:rsidRPr="00DF5426">
        <w:rPr>
          <w:lang w:eastAsia="ja-JP"/>
        </w:rPr>
        <w:tab/>
        <w:t>Investigates Motivations and Drivers</w:t>
      </w:r>
    </w:p>
    <w:p w14:paraId="4ABD4A73" w14:textId="77777777" w:rsidR="002A69FE" w:rsidRPr="00DF5426" w:rsidRDefault="002A69FE" w:rsidP="002A69FE">
      <w:pPr>
        <w:pStyle w:val="B2"/>
        <w:rPr>
          <w:lang w:eastAsia="ja-JP"/>
        </w:rPr>
      </w:pPr>
      <w:r w:rsidRPr="00DF5426">
        <w:rPr>
          <w:lang w:eastAsia="ja-JP"/>
        </w:rPr>
        <w:t>iii)</w:t>
      </w:r>
      <w:r w:rsidRPr="00DF5426">
        <w:rPr>
          <w:lang w:eastAsia="ja-JP"/>
        </w:rPr>
        <w:tab/>
        <w:t>Investigates impacts upon current models (e.g. business/charging/service models)</w:t>
      </w:r>
    </w:p>
    <w:p w14:paraId="5ADDF01F" w14:textId="77777777" w:rsidR="002A69FE" w:rsidRPr="00DF5426" w:rsidRDefault="002A69FE" w:rsidP="002A69FE">
      <w:pPr>
        <w:pStyle w:val="B1"/>
        <w:rPr>
          <w:lang w:eastAsia="ja-JP"/>
        </w:rPr>
      </w:pPr>
      <w:r w:rsidRPr="00DF5426">
        <w:rPr>
          <w:lang w:eastAsia="ja-JP"/>
        </w:rPr>
        <w:t>b)</w:t>
      </w:r>
      <w:r w:rsidRPr="00DF5426">
        <w:rPr>
          <w:lang w:eastAsia="ja-JP"/>
        </w:rPr>
        <w:tab/>
        <w:t xml:space="preserve">Defines and develops the end-user and </w:t>
      </w:r>
      <w:r w:rsidR="006062EC" w:rsidRPr="00DF5426">
        <w:rPr>
          <w:lang w:eastAsia="ja-JP"/>
        </w:rPr>
        <w:t>AIPN</w:t>
      </w:r>
      <w:r w:rsidRPr="00DF5426">
        <w:rPr>
          <w:lang w:eastAsia="ja-JP"/>
        </w:rPr>
        <w:t xml:space="preserve"> operator aspects of an AIPN:</w:t>
      </w:r>
    </w:p>
    <w:p w14:paraId="0F51C702" w14:textId="77777777" w:rsidR="002A69FE" w:rsidRPr="00DF5426" w:rsidRDefault="002A69FE" w:rsidP="002A69FE">
      <w:pPr>
        <w:pStyle w:val="B2"/>
        <w:rPr>
          <w:iCs/>
          <w:lang w:eastAsia="ja-JP"/>
        </w:rPr>
      </w:pPr>
      <w:r w:rsidRPr="00DF5426">
        <w:rPr>
          <w:lang w:eastAsia="ja-JP"/>
        </w:rPr>
        <w:t>i)</w:t>
      </w:r>
      <w:r w:rsidRPr="00DF5426">
        <w:rPr>
          <w:lang w:eastAsia="ja-JP"/>
        </w:rPr>
        <w:tab/>
        <w:t xml:space="preserve">Produces an AIPN vision, </w:t>
      </w:r>
      <w:proofErr w:type="gramStart"/>
      <w:r w:rsidRPr="00DF5426">
        <w:rPr>
          <w:lang w:eastAsia="ja-JP"/>
        </w:rPr>
        <w:t>taking into account</w:t>
      </w:r>
      <w:proofErr w:type="gramEnd"/>
      <w:r w:rsidRPr="00DF5426">
        <w:rPr>
          <w:lang w:eastAsia="ja-JP"/>
        </w:rPr>
        <w:t xml:space="preserve"> the special requirements for the mobile community e.g. carrier grade, optimisation for the radio environment, recognizing support of multiple access </w:t>
      </w:r>
      <w:r w:rsidR="006062EC" w:rsidRPr="00DF5426">
        <w:rPr>
          <w:lang w:eastAsia="ja-JP"/>
        </w:rPr>
        <w:t xml:space="preserve">system </w:t>
      </w:r>
      <w:r w:rsidRPr="00DF5426">
        <w:rPr>
          <w:lang w:eastAsia="ja-JP"/>
        </w:rPr>
        <w:t>scenarios.</w:t>
      </w:r>
    </w:p>
    <w:p w14:paraId="4F4C40DD" w14:textId="77777777" w:rsidR="002A69FE" w:rsidRPr="00DF5426" w:rsidRDefault="002A69FE" w:rsidP="002A69FE">
      <w:pPr>
        <w:pStyle w:val="B2"/>
        <w:rPr>
          <w:iCs/>
          <w:lang w:eastAsia="ja-JP"/>
        </w:rPr>
      </w:pPr>
      <w:r w:rsidRPr="00DF5426">
        <w:rPr>
          <w:lang w:eastAsia="ja-JP"/>
        </w:rPr>
        <w:t>ii)</w:t>
      </w:r>
      <w:r w:rsidRPr="00DF5426">
        <w:rPr>
          <w:lang w:eastAsia="ja-JP"/>
        </w:rPr>
        <w:tab/>
        <w:t>Investigate</w:t>
      </w:r>
      <w:r w:rsidR="00953F95" w:rsidRPr="00DF5426">
        <w:rPr>
          <w:lang w:eastAsia="ja-JP"/>
        </w:rPr>
        <w:t>s</w:t>
      </w:r>
      <w:r w:rsidRPr="00DF5426">
        <w:rPr>
          <w:lang w:eastAsia="ja-JP"/>
        </w:rPr>
        <w:t xml:space="preserve"> needs and requirements associated with the evolution of the 3GPP System to an AIPN</w:t>
      </w:r>
      <w:r w:rsidRPr="00DF5426">
        <w:rPr>
          <w:iCs/>
        </w:rPr>
        <w:t>.</w:t>
      </w:r>
    </w:p>
    <w:p w14:paraId="3B612D69" w14:textId="77777777" w:rsidR="002A69FE" w:rsidRPr="00DF5426" w:rsidRDefault="002A69FE" w:rsidP="002A69FE">
      <w:pPr>
        <w:pStyle w:val="B2"/>
        <w:rPr>
          <w:iCs/>
          <w:lang w:eastAsia="ja-JP"/>
        </w:rPr>
      </w:pPr>
      <w:r w:rsidRPr="00DF5426">
        <w:rPr>
          <w:lang w:eastAsia="ja-JP"/>
        </w:rPr>
        <w:t>iii)</w:t>
      </w:r>
      <w:r w:rsidRPr="00DF5426">
        <w:rPr>
          <w:lang w:eastAsia="ja-JP"/>
        </w:rPr>
        <w:tab/>
        <w:t>Investigates requirements associated with the reuse of legacy infrastructure and support of legacy terminals</w:t>
      </w:r>
    </w:p>
    <w:p w14:paraId="1A17E7CB" w14:textId="77777777" w:rsidR="002A69FE" w:rsidRPr="00DF5426" w:rsidRDefault="002A69FE" w:rsidP="002A69FE">
      <w:pPr>
        <w:pStyle w:val="B2"/>
        <w:rPr>
          <w:lang w:eastAsia="ja-JP"/>
        </w:rPr>
      </w:pPr>
      <w:r w:rsidRPr="00DF5426">
        <w:rPr>
          <w:lang w:eastAsia="ja-JP"/>
        </w:rPr>
        <w:t>iv)</w:t>
      </w:r>
      <w:r w:rsidRPr="00DF5426">
        <w:rPr>
          <w:lang w:eastAsia="ja-JP"/>
        </w:rPr>
        <w:tab/>
        <w:t>Investigates m</w:t>
      </w:r>
      <w:r w:rsidRPr="00DF5426">
        <w:t xml:space="preserve">igration and </w:t>
      </w:r>
      <w:proofErr w:type="gramStart"/>
      <w:r w:rsidRPr="00DF5426">
        <w:t>cost effective</w:t>
      </w:r>
      <w:proofErr w:type="gramEnd"/>
      <w:r w:rsidRPr="00DF5426">
        <w:t xml:space="preserve"> introduction of new technology</w:t>
      </w:r>
      <w:r w:rsidRPr="00DF5426">
        <w:rPr>
          <w:lang w:eastAsia="ja-JP"/>
        </w:rPr>
        <w:t>.</w:t>
      </w:r>
    </w:p>
    <w:p w14:paraId="222417A3" w14:textId="77777777" w:rsidR="002A69FE" w:rsidRPr="00DF5426" w:rsidRDefault="002A69FE" w:rsidP="002A69FE">
      <w:pPr>
        <w:pStyle w:val="B1"/>
        <w:rPr>
          <w:lang w:eastAsia="ja-JP"/>
        </w:rPr>
      </w:pPr>
      <w:r w:rsidRPr="00DF5426">
        <w:rPr>
          <w:lang w:eastAsia="ja-JP"/>
        </w:rPr>
        <w:t>c)</w:t>
      </w:r>
      <w:r w:rsidRPr="00DF5426">
        <w:rPr>
          <w:lang w:eastAsia="ja-JP"/>
        </w:rPr>
        <w:tab/>
        <w:t>Identifies the capability expansion required to introduce the AIPN concept into the 3GPP system (migration and co-existence)</w:t>
      </w:r>
    </w:p>
    <w:p w14:paraId="5DAB873A" w14:textId="77777777" w:rsidR="008F2ADC" w:rsidRPr="00DF5426" w:rsidRDefault="002A69FE" w:rsidP="00953F95">
      <w:pPr>
        <w:pStyle w:val="B1"/>
      </w:pPr>
      <w:r w:rsidRPr="00DF5426">
        <w:rPr>
          <w:lang w:eastAsia="ja-JP"/>
        </w:rPr>
        <w:t>d)</w:t>
      </w:r>
      <w:r w:rsidRPr="00DF5426">
        <w:rPr>
          <w:lang w:eastAsia="ja-JP"/>
        </w:rPr>
        <w:tab/>
        <w:t>Evaluates whether an AIPN should be standardised within 3GPP, and in the case of a positive conclusion identifies the subsequent steps to be taken to achieve this by defining the scope, target, and roadmap for work to be undertaken within Rel-7 and future 3GPP releases.</w:t>
      </w:r>
    </w:p>
    <w:p w14:paraId="186FB30F" w14:textId="77777777" w:rsidR="008F2ADC" w:rsidRPr="00DF5426" w:rsidRDefault="008F2ADC">
      <w:pPr>
        <w:pStyle w:val="Heading1"/>
      </w:pPr>
      <w:bookmarkStart w:id="7" w:name="_Toc217731419"/>
      <w:r w:rsidRPr="00DF5426">
        <w:t>2</w:t>
      </w:r>
      <w:r w:rsidRPr="00DF5426">
        <w:tab/>
        <w:t>References</w:t>
      </w:r>
      <w:bookmarkEnd w:id="7"/>
    </w:p>
    <w:p w14:paraId="10350B03" w14:textId="77777777" w:rsidR="008F2ADC" w:rsidRPr="00DF5426" w:rsidRDefault="008F2ADC">
      <w:r w:rsidRPr="00DF5426">
        <w:t>The following documents contain provisions which, through reference in this text, constitute provisions of the present document.</w:t>
      </w:r>
    </w:p>
    <w:p w14:paraId="5DF42D48" w14:textId="77777777" w:rsidR="008F2ADC" w:rsidRPr="00DF5426" w:rsidRDefault="008F2ADC">
      <w:pPr>
        <w:pStyle w:val="ListBullet"/>
        <w:numPr>
          <w:ilvl w:val="0"/>
          <w:numId w:val="2"/>
        </w:numPr>
        <w:ind w:left="568" w:hanging="284"/>
      </w:pPr>
      <w:r w:rsidRPr="00DF5426">
        <w:t>References are either specific (identified by date of publication, edition number, version number, etc.) or non</w:t>
      </w:r>
      <w:r w:rsidRPr="00DF5426">
        <w:noBreakHyphen/>
        <w:t>specific.</w:t>
      </w:r>
    </w:p>
    <w:p w14:paraId="7B7A1006" w14:textId="77777777" w:rsidR="008F2ADC" w:rsidRPr="00DF5426" w:rsidRDefault="008F2ADC">
      <w:pPr>
        <w:pStyle w:val="ListBullet"/>
        <w:numPr>
          <w:ilvl w:val="0"/>
          <w:numId w:val="2"/>
        </w:numPr>
        <w:ind w:left="568" w:hanging="284"/>
      </w:pPr>
      <w:r w:rsidRPr="00DF5426">
        <w:t>For a specific reference, subsequent revisions do not apply.</w:t>
      </w:r>
    </w:p>
    <w:p w14:paraId="14C5B376" w14:textId="77777777" w:rsidR="008F2ADC" w:rsidRPr="00DF5426" w:rsidRDefault="008F2ADC">
      <w:pPr>
        <w:pStyle w:val="ListBullet"/>
        <w:numPr>
          <w:ilvl w:val="0"/>
          <w:numId w:val="2"/>
        </w:numPr>
        <w:ind w:left="568" w:hanging="284"/>
      </w:pPr>
      <w:r w:rsidRPr="00DF5426">
        <w:t xml:space="preserve">For a non-specific reference, the latest version applies.  In the case of a reference to a 3GPP document (including a GSM document), a non-specific reference implicitly refers to the latest version of that document </w:t>
      </w:r>
      <w:r w:rsidRPr="00DF5426">
        <w:rPr>
          <w:i/>
          <w:iCs/>
        </w:rPr>
        <w:t>in the same Release as the present document</w:t>
      </w:r>
      <w:r w:rsidRPr="00DF5426">
        <w:t>.</w:t>
      </w:r>
    </w:p>
    <w:p w14:paraId="7F828450" w14:textId="77777777" w:rsidR="003F114B" w:rsidRPr="00DF5426" w:rsidRDefault="003F114B" w:rsidP="003F114B">
      <w:pPr>
        <w:pStyle w:val="EX"/>
        <w:rPr>
          <w:lang w:eastAsia="ja-JP"/>
        </w:rPr>
      </w:pPr>
      <w:r w:rsidRPr="00DF5426">
        <w:t>[</w:t>
      </w:r>
      <w:r w:rsidR="005C5B2C" w:rsidRPr="00DF5426">
        <w:t>1</w:t>
      </w:r>
      <w:r w:rsidRPr="00DF5426">
        <w:t>]</w:t>
      </w:r>
      <w:r w:rsidRPr="00DF5426">
        <w:tab/>
        <w:t>3GPP TR 21.905: "Vocabulary for 3GPP Specifications".</w:t>
      </w:r>
    </w:p>
    <w:p w14:paraId="4D1AF815" w14:textId="77777777" w:rsidR="003F114B" w:rsidRPr="00DF5426" w:rsidRDefault="003F114B" w:rsidP="003F114B">
      <w:pPr>
        <w:pStyle w:val="EX"/>
        <w:rPr>
          <w:lang w:eastAsia="ja-JP"/>
        </w:rPr>
      </w:pPr>
      <w:r w:rsidRPr="00DF5426">
        <w:rPr>
          <w:lang w:eastAsia="ja-JP"/>
        </w:rPr>
        <w:t>[2]</w:t>
      </w:r>
      <w:r w:rsidRPr="00DF5426">
        <w:rPr>
          <w:lang w:eastAsia="ja-JP"/>
        </w:rPr>
        <w:tab/>
        <w:t>3GPP TR 21.902: "Evolution of 3GPP system".</w:t>
      </w:r>
    </w:p>
    <w:p w14:paraId="1EAC23C2" w14:textId="77777777" w:rsidR="003F114B" w:rsidRPr="00DF5426" w:rsidRDefault="003F114B" w:rsidP="003F114B">
      <w:pPr>
        <w:pStyle w:val="EX"/>
        <w:ind w:left="1704"/>
        <w:rPr>
          <w:lang w:eastAsia="ja-JP"/>
        </w:rPr>
      </w:pPr>
      <w:r w:rsidRPr="00DF5426">
        <w:rPr>
          <w:lang w:eastAsia="ja-JP"/>
        </w:rPr>
        <w:t>[3]</w:t>
      </w:r>
      <w:r w:rsidRPr="00DF5426">
        <w:rPr>
          <w:lang w:eastAsia="ja-JP"/>
        </w:rPr>
        <w:tab/>
        <w:t>3GPP TS 22.234: "Requirements on 3GPP system to Wireless Local Area Network (WLAN) interworking".</w:t>
      </w:r>
    </w:p>
    <w:p w14:paraId="4CE4930E" w14:textId="77777777" w:rsidR="003F114B" w:rsidRPr="00DF5426" w:rsidRDefault="003F114B" w:rsidP="003F114B">
      <w:pPr>
        <w:pStyle w:val="EX"/>
        <w:ind w:left="1704"/>
        <w:rPr>
          <w:lang w:eastAsia="ja-JP"/>
        </w:rPr>
      </w:pPr>
      <w:r w:rsidRPr="00DF5426">
        <w:rPr>
          <w:lang w:eastAsia="ja-JP"/>
        </w:rPr>
        <w:t>[4]</w:t>
      </w:r>
      <w:r w:rsidRPr="00DF5426">
        <w:rPr>
          <w:lang w:eastAsia="ja-JP"/>
        </w:rPr>
        <w:tab/>
        <w:t>3GPP TS 22.101: "Service aspects; Service principles".</w:t>
      </w:r>
    </w:p>
    <w:p w14:paraId="77EA6829" w14:textId="77777777" w:rsidR="003F114B" w:rsidRPr="00DF5426" w:rsidRDefault="003F114B" w:rsidP="003F114B">
      <w:pPr>
        <w:pStyle w:val="EX"/>
        <w:ind w:left="1704"/>
        <w:rPr>
          <w:lang w:eastAsia="ja-JP"/>
        </w:rPr>
      </w:pPr>
      <w:r w:rsidRPr="00DF5426">
        <w:rPr>
          <w:lang w:eastAsia="ja-JP"/>
        </w:rPr>
        <w:t>[5]</w:t>
      </w:r>
      <w:r w:rsidRPr="00DF5426">
        <w:rPr>
          <w:lang w:eastAsia="ja-JP"/>
        </w:rPr>
        <w:tab/>
        <w:t>3GPP TS 22.105: "Services and service capabilities".</w:t>
      </w:r>
    </w:p>
    <w:p w14:paraId="76AAD232" w14:textId="77777777" w:rsidR="003F114B" w:rsidRPr="00DF5426" w:rsidRDefault="003F114B" w:rsidP="003F114B">
      <w:pPr>
        <w:pStyle w:val="EX"/>
        <w:ind w:left="1704"/>
        <w:rPr>
          <w:lang w:eastAsia="ja-JP"/>
        </w:rPr>
      </w:pPr>
      <w:r w:rsidRPr="00DF5426">
        <w:rPr>
          <w:lang w:eastAsia="ja-JP"/>
        </w:rPr>
        <w:t>[6]</w:t>
      </w:r>
      <w:r w:rsidRPr="00DF5426">
        <w:rPr>
          <w:lang w:eastAsia="ja-JP"/>
        </w:rPr>
        <w:tab/>
        <w:t>3GPP TS 22.228: "Service requirements for the Internet Protocol (IP) multimedia core network subsystem; Stage 1".</w:t>
      </w:r>
    </w:p>
    <w:p w14:paraId="124EB82F" w14:textId="77777777" w:rsidR="003F114B" w:rsidRPr="00DF5426" w:rsidRDefault="003F114B" w:rsidP="003F114B">
      <w:pPr>
        <w:pStyle w:val="EX"/>
        <w:ind w:left="1704"/>
        <w:rPr>
          <w:lang w:eastAsia="ja-JP"/>
        </w:rPr>
      </w:pPr>
      <w:r w:rsidRPr="00DF5426">
        <w:rPr>
          <w:lang w:eastAsia="ja-JP"/>
        </w:rPr>
        <w:t>[</w:t>
      </w:r>
      <w:r w:rsidR="000215D4" w:rsidRPr="00DF5426">
        <w:rPr>
          <w:lang w:eastAsia="ja-JP"/>
        </w:rPr>
        <w:t>7</w:t>
      </w:r>
      <w:r w:rsidRPr="00DF5426">
        <w:rPr>
          <w:lang w:eastAsia="ja-JP"/>
        </w:rPr>
        <w:t>]</w:t>
      </w:r>
      <w:r w:rsidRPr="00DF5426">
        <w:rPr>
          <w:lang w:eastAsia="ja-JP"/>
        </w:rPr>
        <w:tab/>
        <w:t>3GPP TS 23.125: “</w:t>
      </w:r>
      <w:r w:rsidRPr="00DF5426">
        <w:t xml:space="preserve">Overall </w:t>
      </w:r>
      <w:proofErr w:type="gramStart"/>
      <w:r w:rsidRPr="00DF5426">
        <w:t>high level</w:t>
      </w:r>
      <w:proofErr w:type="gramEnd"/>
      <w:r w:rsidRPr="00DF5426">
        <w:t xml:space="preserve"> functionality and architecture impacts of </w:t>
      </w:r>
      <w:proofErr w:type="gramStart"/>
      <w:r w:rsidRPr="00DF5426">
        <w:t>flow based</w:t>
      </w:r>
      <w:proofErr w:type="gramEnd"/>
      <w:r w:rsidRPr="00DF5426">
        <w:t xml:space="preserve"> charging”</w:t>
      </w:r>
    </w:p>
    <w:p w14:paraId="70FCABD4" w14:textId="77777777" w:rsidR="003F114B" w:rsidRPr="00DF5426" w:rsidRDefault="003F114B" w:rsidP="003F114B">
      <w:pPr>
        <w:pStyle w:val="Heading1"/>
        <w:rPr>
          <w:lang w:eastAsia="ja-JP"/>
        </w:rPr>
      </w:pPr>
      <w:bookmarkStart w:id="8" w:name="_Toc217731420"/>
      <w:r w:rsidRPr="00DF5426">
        <w:lastRenderedPageBreak/>
        <w:t>3</w:t>
      </w:r>
      <w:r w:rsidRPr="00DF5426">
        <w:tab/>
        <w:t>Definitions, symbols and abbreviations</w:t>
      </w:r>
      <w:bookmarkEnd w:id="8"/>
    </w:p>
    <w:p w14:paraId="2858CC2B" w14:textId="77777777" w:rsidR="006062EC" w:rsidRPr="00DF5426" w:rsidRDefault="006062EC" w:rsidP="006062EC">
      <w:pPr>
        <w:pStyle w:val="Heading2"/>
      </w:pPr>
      <w:bookmarkStart w:id="9" w:name="_Toc217731421"/>
      <w:r w:rsidRPr="00DF5426">
        <w:t>3.1</w:t>
      </w:r>
      <w:r w:rsidRPr="00DF5426">
        <w:tab/>
        <w:t>Definitions</w:t>
      </w:r>
      <w:bookmarkEnd w:id="9"/>
    </w:p>
    <w:p w14:paraId="719D53AD" w14:textId="77777777" w:rsidR="006062EC" w:rsidRPr="00DF5426" w:rsidRDefault="006062EC" w:rsidP="006062EC">
      <w:r w:rsidRPr="00DF5426">
        <w:t>For the purposes of the present document, the following terms and definitions apply.</w:t>
      </w:r>
    </w:p>
    <w:p w14:paraId="3BA00DAF" w14:textId="77777777" w:rsidR="008E5668" w:rsidRPr="00DF5426" w:rsidRDefault="006062EC" w:rsidP="006062EC">
      <w:pPr>
        <w:rPr>
          <w:lang w:eastAsia="ja-JP"/>
        </w:rPr>
      </w:pPr>
      <w:r w:rsidRPr="00DF5426">
        <w:rPr>
          <w:b/>
          <w:lang w:eastAsia="ja-JP"/>
        </w:rPr>
        <w:t xml:space="preserve">All-IP Network </w:t>
      </w:r>
      <w:r w:rsidRPr="00DF5426">
        <w:rPr>
          <w:lang w:eastAsia="ja-JP"/>
        </w:rPr>
        <w:t>(</w:t>
      </w:r>
      <w:r w:rsidRPr="00DF5426">
        <w:rPr>
          <w:b/>
          <w:bCs/>
        </w:rPr>
        <w:t>AIPN</w:t>
      </w:r>
      <w:r w:rsidRPr="00DF5426">
        <w:rPr>
          <w:b/>
          <w:bCs/>
          <w:lang w:eastAsia="ja-JP"/>
        </w:rPr>
        <w:t>)</w:t>
      </w:r>
      <w:r w:rsidRPr="00DF5426">
        <w:rPr>
          <w:b/>
        </w:rPr>
        <w:t>:</w:t>
      </w:r>
      <w:r w:rsidRPr="00DF5426">
        <w:t xml:space="preserve"> </w:t>
      </w:r>
      <w:r w:rsidRPr="00DF5426">
        <w:rPr>
          <w:lang w:eastAsia="ja-JP"/>
        </w:rPr>
        <w:t>A collection of entities that provide a set of capabilities for the provision of IP services to users</w:t>
      </w:r>
      <w:r w:rsidRPr="00DF5426">
        <w:t xml:space="preserve"> based on IP technology where various access </w:t>
      </w:r>
      <w:r w:rsidRPr="00DF5426">
        <w:rPr>
          <w:lang w:eastAsia="ja-JP"/>
        </w:rPr>
        <w:t>system</w:t>
      </w:r>
      <w:r w:rsidRPr="00DF5426">
        <w:t>s can be connected. The AIPN provides</w:t>
      </w:r>
      <w:r w:rsidRPr="00DF5426">
        <w:rPr>
          <w:lang w:eastAsia="ja-JP"/>
        </w:rPr>
        <w:t xml:space="preserve"> a set of</w:t>
      </w:r>
      <w:r w:rsidRPr="00DF5426">
        <w:t xml:space="preserve"> common capabilities (including mobility, security, service provisioning, charging and QoS) which</w:t>
      </w:r>
      <w:r w:rsidRPr="00DF5426">
        <w:rPr>
          <w:lang w:eastAsia="ja-JP"/>
        </w:rPr>
        <w:t xml:space="preserve"> </w:t>
      </w:r>
      <w:r w:rsidRPr="00DF5426">
        <w:t>enable</w:t>
      </w:r>
      <w:r w:rsidRPr="00DF5426">
        <w:rPr>
          <w:lang w:eastAsia="ja-JP"/>
        </w:rPr>
        <w:t xml:space="preserve"> </w:t>
      </w:r>
      <w:r w:rsidRPr="00DF5426">
        <w:t>the</w:t>
      </w:r>
      <w:r w:rsidRPr="00DF5426">
        <w:rPr>
          <w:lang w:eastAsia="ja-JP"/>
        </w:rPr>
        <w:t xml:space="preserve"> </w:t>
      </w:r>
      <w:r w:rsidRPr="00DF5426">
        <w:t>provision</w:t>
      </w:r>
      <w:r w:rsidRPr="00DF5426">
        <w:rPr>
          <w:lang w:eastAsia="ja-JP"/>
        </w:rPr>
        <w:t xml:space="preserve"> </w:t>
      </w:r>
      <w:r w:rsidRPr="00DF5426">
        <w:t>of</w:t>
      </w:r>
      <w:r w:rsidRPr="00DF5426">
        <w:rPr>
          <w:lang w:eastAsia="ja-JP"/>
        </w:rPr>
        <w:t xml:space="preserve"> </w:t>
      </w:r>
      <w:r w:rsidRPr="00DF5426">
        <w:t>services</w:t>
      </w:r>
      <w:r w:rsidRPr="00DF5426">
        <w:rPr>
          <w:lang w:eastAsia="ja-JP"/>
        </w:rPr>
        <w:t xml:space="preserve"> </w:t>
      </w:r>
      <w:r w:rsidRPr="00DF5426">
        <w:t>to users and connectivity to other external networks.</w:t>
      </w:r>
      <w:r w:rsidRPr="00DF5426">
        <w:rPr>
          <w:lang w:eastAsia="ja-JP"/>
        </w:rPr>
        <w:t xml:space="preserve"> </w:t>
      </w:r>
      <w:r w:rsidRPr="00DF5426">
        <w:t xml:space="preserve"> </w:t>
      </w:r>
      <w:r w:rsidRPr="00DF5426">
        <w:rPr>
          <w:lang w:eastAsia="ja-JP"/>
        </w:rPr>
        <w:t xml:space="preserve">An </w:t>
      </w:r>
      <w:r w:rsidRPr="00DF5426">
        <w:t>AIPN requires one or more connected access</w:t>
      </w:r>
      <w:r w:rsidRPr="00DF5426">
        <w:rPr>
          <w:lang w:eastAsia="ja-JP"/>
        </w:rPr>
        <w:t xml:space="preserve"> </w:t>
      </w:r>
      <w:r w:rsidRPr="00DF5426">
        <w:t>systems to allow users to access the AIPN</w:t>
      </w:r>
      <w:r w:rsidR="008E5668" w:rsidRPr="00DF5426">
        <w:rPr>
          <w:lang w:eastAsia="ja-JP"/>
        </w:rPr>
        <w:t>.</w:t>
      </w:r>
    </w:p>
    <w:p w14:paraId="0639B38A" w14:textId="77777777" w:rsidR="006062EC" w:rsidRPr="00DF5426" w:rsidRDefault="006062EC" w:rsidP="006062EC">
      <w:pPr>
        <w:rPr>
          <w:lang w:eastAsia="ja-JP"/>
        </w:rPr>
      </w:pPr>
      <w:r w:rsidRPr="00DF5426">
        <w:rPr>
          <w:b/>
          <w:lang w:eastAsia="ja-JP"/>
        </w:rPr>
        <w:t>Access system:</w:t>
      </w:r>
      <w:r w:rsidRPr="00DF5426">
        <w:rPr>
          <w:lang w:eastAsia="ja-JP"/>
        </w:rPr>
        <w:t xml:space="preserve"> An entit</w:t>
      </w:r>
      <w:r w:rsidRPr="00DF5426">
        <w:rPr>
          <w:rStyle w:val="GuidanceCharCharChar"/>
          <w:i w:val="0"/>
          <w:color w:val="auto"/>
          <w:lang w:eastAsia="ja-JP"/>
        </w:rPr>
        <w:t xml:space="preserve">y or collection of entities </w:t>
      </w:r>
      <w:r w:rsidRPr="00DF5426">
        <w:t xml:space="preserve">that provides the </w:t>
      </w:r>
      <w:r w:rsidR="00EA26B9" w:rsidRPr="00DF5426">
        <w:rPr>
          <w:lang w:eastAsia="ja-JP"/>
        </w:rPr>
        <w:t xml:space="preserve">user the </w:t>
      </w:r>
      <w:r w:rsidRPr="00DF5426">
        <w:t xml:space="preserve">capability to </w:t>
      </w:r>
      <w:r w:rsidR="00EA26B9" w:rsidRPr="00DF5426">
        <w:rPr>
          <w:lang w:eastAsia="ja-JP"/>
        </w:rPr>
        <w:t xml:space="preserve">connect to </w:t>
      </w:r>
      <w:r w:rsidRPr="00DF5426">
        <w:t>the AIPN</w:t>
      </w:r>
      <w:r w:rsidRPr="00DF5426">
        <w:rPr>
          <w:lang w:eastAsia="ja-JP"/>
        </w:rPr>
        <w:t>.</w:t>
      </w:r>
    </w:p>
    <w:p w14:paraId="6EA97B1D" w14:textId="77777777" w:rsidR="006062EC" w:rsidRPr="00DF5426" w:rsidRDefault="006062EC" w:rsidP="006062EC">
      <w:pPr>
        <w:rPr>
          <w:lang w:eastAsia="ja-JP"/>
        </w:rPr>
      </w:pPr>
      <w:r w:rsidRPr="00DF5426">
        <w:rPr>
          <w:b/>
        </w:rPr>
        <w:t>AIPN operator:</w:t>
      </w:r>
      <w:r w:rsidRPr="00DF5426">
        <w:t xml:space="preserve"> An operator of an AIPN</w:t>
      </w:r>
      <w:r w:rsidRPr="00DF5426">
        <w:rPr>
          <w:lang w:eastAsia="ja-JP"/>
        </w:rPr>
        <w:t>.</w:t>
      </w:r>
      <w:r w:rsidRPr="00DF5426">
        <w:t xml:space="preserve"> It is assumed that the AIPN operator will also be a network/PLMN operator as defined</w:t>
      </w:r>
      <w:r w:rsidRPr="00DF5426">
        <w:rPr>
          <w:lang w:eastAsia="ja-JP"/>
        </w:rPr>
        <w:t xml:space="preserve"> </w:t>
      </w:r>
      <w:r w:rsidRPr="00DF5426">
        <w:t>within [</w:t>
      </w:r>
      <w:r w:rsidRPr="00DF5426">
        <w:rPr>
          <w:lang w:eastAsia="ja-JP"/>
        </w:rPr>
        <w:t>1</w:t>
      </w:r>
      <w:r w:rsidRPr="00DF5426">
        <w:t>].</w:t>
      </w:r>
    </w:p>
    <w:p w14:paraId="76E4FA66" w14:textId="77777777" w:rsidR="00317038" w:rsidRPr="00317038" w:rsidRDefault="00317038" w:rsidP="00317038">
      <w:pPr>
        <w:rPr>
          <w:b/>
        </w:rPr>
      </w:pPr>
      <w:r w:rsidRPr="00116ABC">
        <w:rPr>
          <w:b/>
        </w:rPr>
        <w:t>Integrated Service:</w:t>
      </w:r>
      <w:r w:rsidRPr="00317038">
        <w:rPr>
          <w:b/>
        </w:rPr>
        <w:t xml:space="preserve"> </w:t>
      </w:r>
      <w:r w:rsidRPr="00317038">
        <w:rPr>
          <w:rFonts w:hint="eastAsia"/>
        </w:rPr>
        <w:t>A</w:t>
      </w:r>
      <w:r w:rsidRPr="00317038">
        <w:t xml:space="preserve"> service, which is perceived by user as a single service, </w:t>
      </w:r>
      <w:proofErr w:type="gramStart"/>
      <w:r w:rsidRPr="00317038">
        <w:t>composed  by</w:t>
      </w:r>
      <w:proofErr w:type="gramEnd"/>
      <w:r w:rsidRPr="00317038">
        <w:t xml:space="preserve"> a </w:t>
      </w:r>
      <w:proofErr w:type="gramStart"/>
      <w:r w:rsidRPr="00317038">
        <w:t>combination  of</w:t>
      </w:r>
      <w:proofErr w:type="gramEnd"/>
      <w:r w:rsidRPr="00317038">
        <w:t xml:space="preserve"> different independent service</w:t>
      </w:r>
      <w:r w:rsidRPr="00317038">
        <w:rPr>
          <w:rFonts w:hint="eastAsia"/>
        </w:rPr>
        <w:t>s.</w:t>
      </w:r>
    </w:p>
    <w:p w14:paraId="4967066D" w14:textId="77777777" w:rsidR="00317038" w:rsidRPr="00116ABC" w:rsidRDefault="00317038" w:rsidP="00317038">
      <w:pPr>
        <w:widowControl w:val="0"/>
        <w:autoSpaceDE w:val="0"/>
        <w:autoSpaceDN w:val="0"/>
        <w:adjustRightInd w:val="0"/>
        <w:spacing w:after="0"/>
        <w:rPr>
          <w:rFonts w:ascii="SimSun" w:cs="SimSun"/>
          <w:color w:val="008000"/>
          <w:sz w:val="18"/>
          <w:szCs w:val="18"/>
          <w:lang w:val="en-US" w:eastAsia="zh-CN"/>
        </w:rPr>
      </w:pPr>
    </w:p>
    <w:p w14:paraId="106E68AE" w14:textId="77777777" w:rsidR="005C4994" w:rsidRPr="0063732A" w:rsidRDefault="005C4994" w:rsidP="005C4994">
      <w:pPr>
        <w:rPr>
          <w:rFonts w:hint="eastAsia"/>
        </w:rPr>
      </w:pPr>
      <w:r w:rsidRPr="0063732A">
        <w:rPr>
          <w:rFonts w:hint="eastAsia"/>
          <w:b/>
        </w:rPr>
        <w:t xml:space="preserve">IP service: </w:t>
      </w:r>
      <w:r>
        <w:rPr>
          <w:rFonts w:hint="eastAsia"/>
          <w:lang w:eastAsia="ja-JP"/>
        </w:rPr>
        <w:t>A</w:t>
      </w:r>
      <w:r w:rsidRPr="0063732A">
        <w:rPr>
          <w:rFonts w:hint="eastAsia"/>
        </w:rPr>
        <w:t xml:space="preserve"> service using an IP bearer provided by an IP service provider. For IP services data traffic is routed </w:t>
      </w:r>
      <w:r w:rsidRPr="0063732A">
        <w:t>according</w:t>
      </w:r>
      <w:r w:rsidRPr="0063732A">
        <w:rPr>
          <w:rFonts w:hint="eastAsia"/>
        </w:rPr>
        <w:t xml:space="preserve"> to the IP addresses of the </w:t>
      </w:r>
      <w:r w:rsidRPr="0063732A">
        <w:t>sender and</w:t>
      </w:r>
      <w:r w:rsidRPr="0063732A">
        <w:rPr>
          <w:rFonts w:hint="eastAsia"/>
        </w:rPr>
        <w:t xml:space="preserve"> receiver</w:t>
      </w:r>
      <w:r w:rsidR="00A03DC1">
        <w:rPr>
          <w:rFonts w:hint="eastAsia"/>
          <w:lang w:eastAsia="zh-CN"/>
        </w:rPr>
        <w:t>(s)</w:t>
      </w:r>
      <w:r w:rsidRPr="0063732A">
        <w:rPr>
          <w:rFonts w:hint="eastAsia"/>
        </w:rPr>
        <w:t>.</w:t>
      </w:r>
    </w:p>
    <w:p w14:paraId="76B28FF5" w14:textId="77777777" w:rsidR="005C4994" w:rsidRDefault="005C4994" w:rsidP="005C4994">
      <w:pPr>
        <w:rPr>
          <w:rFonts w:hint="eastAsia"/>
          <w:lang w:eastAsia="ja-JP"/>
        </w:rPr>
      </w:pPr>
      <w:r>
        <w:rPr>
          <w:rFonts w:hint="eastAsia"/>
          <w:b/>
          <w:lang w:eastAsia="ja-JP"/>
        </w:rPr>
        <w:t>IP service provider:</w:t>
      </w:r>
      <w:r>
        <w:rPr>
          <w:rFonts w:hint="eastAsia"/>
          <w:lang w:eastAsia="ja-JP"/>
        </w:rPr>
        <w:t xml:space="preserve"> A service provider that provides IP services. This may or may not be a network operator e.g. the operator of an IMS would be an IP service provider according to this definition.</w:t>
      </w:r>
    </w:p>
    <w:p w14:paraId="3B49A569" w14:textId="77777777" w:rsidR="005C4994" w:rsidRPr="0063732A" w:rsidRDefault="005C4994" w:rsidP="005C4994">
      <w:pPr>
        <w:rPr>
          <w:rFonts w:hint="eastAsia"/>
          <w:b/>
        </w:rPr>
      </w:pPr>
      <w:r w:rsidRPr="0063732A">
        <w:rPr>
          <w:rFonts w:hint="eastAsia"/>
          <w:b/>
        </w:rPr>
        <w:t>IP service subscriber:</w:t>
      </w:r>
      <w:r w:rsidRPr="0063732A">
        <w:rPr>
          <w:rFonts w:hint="eastAsia"/>
        </w:rPr>
        <w:t xml:space="preserve"> </w:t>
      </w:r>
      <w:r>
        <w:rPr>
          <w:rFonts w:hint="eastAsia"/>
          <w:lang w:eastAsia="ja-JP"/>
        </w:rPr>
        <w:t>A</w:t>
      </w:r>
      <w:r w:rsidRPr="0063732A">
        <w:rPr>
          <w:rFonts w:hint="eastAsia"/>
        </w:rPr>
        <w:t xml:space="preserve"> </w:t>
      </w:r>
      <w:r w:rsidRPr="0063732A">
        <w:t>subscriber</w:t>
      </w:r>
      <w:r w:rsidRPr="0063732A">
        <w:rPr>
          <w:rFonts w:hint="eastAsia"/>
        </w:rPr>
        <w:t xml:space="preserve"> to an IP service provider that uses IP services.</w:t>
      </w:r>
    </w:p>
    <w:p w14:paraId="135B8D48" w14:textId="77777777" w:rsidR="0063732A" w:rsidRPr="00DF5426" w:rsidRDefault="0063732A" w:rsidP="0063732A">
      <w:pPr>
        <w:rPr>
          <w:b/>
        </w:rPr>
      </w:pPr>
      <w:r w:rsidRPr="00DF5426">
        <w:rPr>
          <w:b/>
        </w:rPr>
        <w:t>Seamless:</w:t>
      </w:r>
      <w:r w:rsidRPr="00DF5426">
        <w:tab/>
        <w:t>A user experience that is unaffected by changes in the mechanisms used to provide services to a user.</w:t>
      </w:r>
    </w:p>
    <w:p w14:paraId="3A47B85B" w14:textId="77777777" w:rsidR="0063732A" w:rsidRPr="00DF5426" w:rsidRDefault="0063732A" w:rsidP="0063732A">
      <w:pPr>
        <w:pStyle w:val="NO"/>
        <w:rPr>
          <w:b/>
          <w:lang w:eastAsia="ja-JP"/>
        </w:rPr>
      </w:pPr>
      <w:r w:rsidRPr="00DF5426">
        <w:rPr>
          <w:rStyle w:val="GuidanceCharCharChar"/>
          <w:i w:val="0"/>
          <w:color w:val="auto"/>
        </w:rPr>
        <w:t>Note:</w:t>
      </w:r>
      <w:r w:rsidRPr="00DF5426">
        <w:rPr>
          <w:rStyle w:val="GuidanceCharCharChar"/>
          <w:i w:val="0"/>
          <w:color w:val="auto"/>
        </w:rPr>
        <w:tab/>
        <w:t>The determination of whether something satisfies the requirement for being seamless or not is dependent on the user's (e.g., human end-user, protocol, application, etc.) perception of the service being received and not necessarily the technology used to provide the service.</w:t>
      </w:r>
    </w:p>
    <w:p w14:paraId="6C78538C" w14:textId="77777777" w:rsidR="005C4994" w:rsidRDefault="005C4994" w:rsidP="005C4994">
      <w:pPr>
        <w:rPr>
          <w:rFonts w:hint="eastAsia"/>
          <w:lang w:eastAsia="ja-JP"/>
        </w:rPr>
      </w:pPr>
      <w:r>
        <w:rPr>
          <w:b/>
        </w:rPr>
        <w:t xml:space="preserve">Seamless </w:t>
      </w:r>
      <w:r>
        <w:rPr>
          <w:rFonts w:hint="eastAsia"/>
          <w:b/>
          <w:lang w:eastAsia="ja-JP"/>
        </w:rPr>
        <w:t>s</w:t>
      </w:r>
      <w:r>
        <w:rPr>
          <w:b/>
        </w:rPr>
        <w:t>ervice:</w:t>
      </w:r>
      <w:r>
        <w:t xml:space="preserve"> </w:t>
      </w:r>
      <w:r>
        <w:rPr>
          <w:rFonts w:hint="eastAsia"/>
          <w:lang w:eastAsia="ja-JP"/>
        </w:rPr>
        <w:t>S</w:t>
      </w:r>
      <w:r>
        <w:t>ervice</w:t>
      </w:r>
      <w:r>
        <w:rPr>
          <w:rFonts w:hint="eastAsia"/>
        </w:rPr>
        <w:t>s</w:t>
      </w:r>
      <w:r>
        <w:t xml:space="preserve"> provided across access </w:t>
      </w:r>
      <w:r>
        <w:rPr>
          <w:rFonts w:hint="eastAsia"/>
          <w:lang w:eastAsia="ja-JP"/>
        </w:rPr>
        <w:t>system</w:t>
      </w:r>
      <w:r>
        <w:t>s and terminal capabilities. Provisioning of this service is continued between</w:t>
      </w:r>
      <w:r>
        <w:rPr>
          <w:rFonts w:hint="eastAsia"/>
          <w:lang w:eastAsia="ja-JP"/>
        </w:rPr>
        <w:t xml:space="preserve"> </w:t>
      </w:r>
      <w:r>
        <w:rPr>
          <w:rFonts w:hint="eastAsia"/>
        </w:rPr>
        <w:t>and</w:t>
      </w:r>
      <w:r>
        <w:rPr>
          <w:rFonts w:hint="eastAsia"/>
          <w:lang w:eastAsia="ja-JP"/>
        </w:rPr>
        <w:t xml:space="preserve"> </w:t>
      </w:r>
      <w:r>
        <w:rPr>
          <w:rFonts w:hint="eastAsia"/>
        </w:rPr>
        <w:t>within</w:t>
      </w:r>
      <w:r>
        <w:t xml:space="preserve"> access </w:t>
      </w:r>
      <w:r>
        <w:rPr>
          <w:rFonts w:hint="eastAsia"/>
          <w:lang w:eastAsia="ja-JP"/>
        </w:rPr>
        <w:t>system</w:t>
      </w:r>
      <w:r>
        <w:t xml:space="preserve">s and between terminals with minimal </w:t>
      </w:r>
      <w:r>
        <w:rPr>
          <w:rFonts w:hint="eastAsia"/>
        </w:rPr>
        <w:t>degradation</w:t>
      </w:r>
      <w:r>
        <w:rPr>
          <w:rFonts w:hint="eastAsia"/>
          <w:lang w:eastAsia="ja-JP"/>
        </w:rPr>
        <w:t xml:space="preserve"> </w:t>
      </w:r>
      <w:r>
        <w:rPr>
          <w:rFonts w:hint="eastAsia"/>
        </w:rPr>
        <w:t>in</w:t>
      </w:r>
      <w:r>
        <w:rPr>
          <w:rFonts w:hint="eastAsia"/>
          <w:lang w:eastAsia="ja-JP"/>
        </w:rPr>
        <w:t xml:space="preserve"> </w:t>
      </w:r>
      <w:r>
        <w:rPr>
          <w:rFonts w:hint="eastAsia"/>
        </w:rPr>
        <w:t>the</w:t>
      </w:r>
      <w:r>
        <w:rPr>
          <w:rFonts w:hint="eastAsia"/>
          <w:lang w:eastAsia="ja-JP"/>
        </w:rPr>
        <w:t xml:space="preserve"> </w:t>
      </w:r>
      <w:r>
        <w:rPr>
          <w:rFonts w:hint="eastAsia"/>
        </w:rPr>
        <w:t>service</w:t>
      </w:r>
      <w:r>
        <w:rPr>
          <w:rFonts w:hint="eastAsia"/>
          <w:lang w:eastAsia="ja-JP"/>
        </w:rPr>
        <w:t xml:space="preserve"> </w:t>
      </w:r>
      <w:r>
        <w:rPr>
          <w:rFonts w:hint="eastAsia"/>
        </w:rPr>
        <w:t>as</w:t>
      </w:r>
      <w:r>
        <w:rPr>
          <w:rFonts w:hint="eastAsia"/>
          <w:lang w:eastAsia="ja-JP"/>
        </w:rPr>
        <w:t xml:space="preserve"> </w:t>
      </w:r>
      <w:r>
        <w:rPr>
          <w:rFonts w:hint="eastAsia"/>
        </w:rPr>
        <w:t>seen</w:t>
      </w:r>
      <w:r>
        <w:rPr>
          <w:rFonts w:hint="eastAsia"/>
          <w:lang w:eastAsia="ja-JP"/>
        </w:rPr>
        <w:t xml:space="preserve"> </w:t>
      </w:r>
      <w:r>
        <w:rPr>
          <w:rFonts w:hint="eastAsia"/>
        </w:rPr>
        <w:t>by</w:t>
      </w:r>
      <w:r>
        <w:rPr>
          <w:rFonts w:hint="eastAsia"/>
          <w:lang w:eastAsia="ja-JP"/>
        </w:rPr>
        <w:t xml:space="preserve"> </w:t>
      </w:r>
      <w:r>
        <w:rPr>
          <w:rFonts w:hint="eastAsia"/>
        </w:rPr>
        <w:t>the</w:t>
      </w:r>
      <w:r>
        <w:rPr>
          <w:rFonts w:hint="eastAsia"/>
          <w:lang w:eastAsia="ja-JP"/>
        </w:rPr>
        <w:t xml:space="preserve"> </w:t>
      </w:r>
      <w:r>
        <w:rPr>
          <w:rFonts w:hint="eastAsia"/>
        </w:rPr>
        <w:t>user.</w:t>
      </w:r>
    </w:p>
    <w:p w14:paraId="5F2A0F8E" w14:textId="77777777" w:rsidR="0063732A" w:rsidRPr="00DF5426" w:rsidRDefault="0063732A" w:rsidP="006062EC">
      <w:pPr>
        <w:rPr>
          <w:lang w:eastAsia="ja-JP"/>
        </w:rPr>
      </w:pPr>
      <w:r w:rsidRPr="00DF5426">
        <w:rPr>
          <w:b/>
          <w:bCs/>
          <w:iCs/>
          <w:lang w:eastAsia="ja-JP"/>
        </w:rPr>
        <w:t>Seamless session:</w:t>
      </w:r>
      <w:r w:rsidRPr="00DF5426">
        <w:rPr>
          <w:bCs/>
          <w:iCs/>
        </w:rPr>
        <w:t xml:space="preserve"> </w:t>
      </w:r>
      <w:r w:rsidRPr="00DF5426">
        <w:rPr>
          <w:bCs/>
          <w:iCs/>
          <w:lang w:eastAsia="ja-JP"/>
        </w:rPr>
        <w:t>A session that is maintained during a change in access system, with no perceivable interruption from a user perspective, while adapting to the capabilities of each access system.</w:t>
      </w:r>
    </w:p>
    <w:p w14:paraId="6BA3916D" w14:textId="77777777" w:rsidR="006062EC" w:rsidRPr="00DF5426" w:rsidRDefault="006062EC" w:rsidP="006062EC">
      <w:pPr>
        <w:rPr>
          <w:lang w:eastAsia="ja-JP"/>
        </w:rPr>
      </w:pPr>
      <w:r w:rsidRPr="00DF5426">
        <w:rPr>
          <w:b/>
          <w:bCs/>
          <w:lang w:eastAsia="ja-JP"/>
        </w:rPr>
        <w:t>End-user mobility:</w:t>
      </w:r>
      <w:r w:rsidRPr="00DF5426">
        <w:rPr>
          <w:lang w:eastAsia="ja-JP"/>
        </w:rPr>
        <w:t xml:space="preserve"> The ability for the subscriber to communicate using the device or devices of his/her choice </w:t>
      </w:r>
    </w:p>
    <w:p w14:paraId="7D0EF070" w14:textId="77777777" w:rsidR="006062EC" w:rsidRPr="00DF5426" w:rsidRDefault="006062EC" w:rsidP="006062EC">
      <w:pPr>
        <w:rPr>
          <w:lang w:eastAsia="ja-JP"/>
        </w:rPr>
      </w:pPr>
      <w:r w:rsidRPr="00DF5426">
        <w:rPr>
          <w:b/>
          <w:bCs/>
          <w:lang w:eastAsia="ja-JP"/>
        </w:rPr>
        <w:t xml:space="preserve">Terminal mobility: </w:t>
      </w:r>
      <w:r w:rsidRPr="00DF5426">
        <w:rPr>
          <w:lang w:eastAsia="ja-JP"/>
        </w:rPr>
        <w:t xml:space="preserve">The ability for the same UE to communicate whilst changing its point of attachment to the network. This includes both handovers within the same access system, and handover from one access system to another. </w:t>
      </w:r>
    </w:p>
    <w:p w14:paraId="412B03FB" w14:textId="77777777" w:rsidR="005C4994" w:rsidRDefault="006062EC" w:rsidP="005C4994">
      <w:pPr>
        <w:rPr>
          <w:rFonts w:hint="eastAsia"/>
          <w:lang w:eastAsia="ja-JP"/>
        </w:rPr>
      </w:pPr>
      <w:r w:rsidRPr="00DF5426">
        <w:rPr>
          <w:b/>
          <w:bCs/>
          <w:lang w:eastAsia="ja-JP"/>
        </w:rPr>
        <w:t>Session mobility:</w:t>
      </w:r>
      <w:r w:rsidRPr="00DF5426">
        <w:rPr>
          <w:lang w:eastAsia="ja-JP"/>
        </w:rPr>
        <w:t xml:space="preserve"> The ability for </w:t>
      </w:r>
      <w:r w:rsidR="00E93024" w:rsidRPr="00DF5426">
        <w:rPr>
          <w:lang w:eastAsia="ja-JP"/>
        </w:rPr>
        <w:t xml:space="preserve">a communication session to be </w:t>
      </w:r>
      <w:r w:rsidRPr="00DF5426">
        <w:rPr>
          <w:lang w:eastAsia="ja-JP"/>
        </w:rPr>
        <w:t>move</w:t>
      </w:r>
      <w:r w:rsidR="00E93024" w:rsidRPr="00DF5426">
        <w:rPr>
          <w:lang w:eastAsia="ja-JP"/>
        </w:rPr>
        <w:t xml:space="preserve">d </w:t>
      </w:r>
      <w:r w:rsidRPr="00DF5426">
        <w:rPr>
          <w:lang w:eastAsia="ja-JP"/>
        </w:rPr>
        <w:t>from one device to another</w:t>
      </w:r>
      <w:r w:rsidR="00FF7784" w:rsidRPr="00DF5426">
        <w:rPr>
          <w:lang w:eastAsia="ja-JP"/>
        </w:rPr>
        <w:t xml:space="preserve"> under the control of the user</w:t>
      </w:r>
      <w:r w:rsidRPr="00DF5426">
        <w:rPr>
          <w:lang w:eastAsia="ja-JP"/>
        </w:rPr>
        <w:t>.</w:t>
      </w:r>
      <w:r w:rsidR="005C4994" w:rsidRPr="005C4994">
        <w:rPr>
          <w:rFonts w:hint="eastAsia"/>
          <w:lang w:eastAsia="ja-JP"/>
        </w:rPr>
        <w:t xml:space="preserve"> </w:t>
      </w:r>
    </w:p>
    <w:p w14:paraId="2A448170" w14:textId="77777777" w:rsidR="005C4994" w:rsidRDefault="005C4994" w:rsidP="005C4994">
      <w:pPr>
        <w:rPr>
          <w:rFonts w:hint="eastAsia"/>
          <w:lang w:eastAsia="ja-JP"/>
        </w:rPr>
      </w:pPr>
      <w:r>
        <w:rPr>
          <w:rFonts w:hint="eastAsia"/>
          <w:b/>
          <w:lang w:eastAsia="ja-JP"/>
        </w:rPr>
        <w:t>Ad-hoc Network:</w:t>
      </w:r>
      <w:r>
        <w:rPr>
          <w:rFonts w:hint="eastAsia"/>
          <w:lang w:eastAsia="ja-JP"/>
        </w:rPr>
        <w:t xml:space="preserve"> A</w:t>
      </w:r>
      <w:r>
        <w:t xml:space="preserve"> dynamically organized network of mobile terminals that </w:t>
      </w:r>
      <w:proofErr w:type="gramStart"/>
      <w:r>
        <w:t>are able to</w:t>
      </w:r>
      <w:proofErr w:type="gramEnd"/>
      <w:r>
        <w:t xml:space="preserve"> communicate with each other via some means (e.g. using IEEE 802.15 or WLAN in ad-hoc mode). </w:t>
      </w:r>
      <w:r>
        <w:rPr>
          <w:rFonts w:hint="eastAsia"/>
          <w:lang w:eastAsia="ja-JP"/>
        </w:rPr>
        <w:t>A</w:t>
      </w:r>
      <w:r>
        <w:rPr>
          <w:lang w:eastAsia="ja-JP"/>
        </w:rPr>
        <w:t>n</w:t>
      </w:r>
      <w:r>
        <w:t xml:space="preserve"> Ad-hoc Network may contain terminals that are capable of connection to a variety of </w:t>
      </w:r>
      <w:r>
        <w:rPr>
          <w:rFonts w:hint="eastAsia"/>
          <w:lang w:eastAsia="ja-JP"/>
        </w:rPr>
        <w:t>a</w:t>
      </w:r>
      <w:r>
        <w:t xml:space="preserve">ccess </w:t>
      </w:r>
      <w:r>
        <w:rPr>
          <w:rFonts w:hint="eastAsia"/>
          <w:lang w:eastAsia="ja-JP"/>
        </w:rPr>
        <w:t>s</w:t>
      </w:r>
      <w:r>
        <w:t xml:space="preserve">ystems.  In the context of AIPN, it is assumed that every terminal in the </w:t>
      </w:r>
      <w:r>
        <w:rPr>
          <w:rFonts w:hint="eastAsia"/>
          <w:lang w:eastAsia="ja-JP"/>
        </w:rPr>
        <w:t>A</w:t>
      </w:r>
      <w:r>
        <w:t xml:space="preserve">d-hoc </w:t>
      </w:r>
      <w:r>
        <w:rPr>
          <w:rFonts w:hint="eastAsia"/>
          <w:lang w:eastAsia="ja-JP"/>
        </w:rPr>
        <w:t>N</w:t>
      </w:r>
      <w:r>
        <w:t>etwork is under the control of a separate user, each able to independently access the AIPN.</w:t>
      </w:r>
      <w:r>
        <w:rPr>
          <w:rFonts w:hint="eastAsia"/>
          <w:lang w:eastAsia="ja-JP"/>
        </w:rPr>
        <w:t xml:space="preserve"> </w:t>
      </w:r>
      <w:r>
        <w:rPr>
          <w:lang w:eastAsia="ja-JP"/>
        </w:rPr>
        <w:t xml:space="preserve">The Ad-hoc Network routes their consolidated traffic towards the AIPN, to an </w:t>
      </w:r>
      <w:r>
        <w:rPr>
          <w:rFonts w:hint="eastAsia"/>
          <w:lang w:eastAsia="ja-JP"/>
        </w:rPr>
        <w:t>a</w:t>
      </w:r>
      <w:r>
        <w:rPr>
          <w:lang w:eastAsia="ja-JP"/>
        </w:rPr>
        <w:t>ccess system through one</w:t>
      </w:r>
      <w:r>
        <w:rPr>
          <w:rFonts w:hint="eastAsia"/>
          <w:lang w:eastAsia="ja-JP"/>
        </w:rPr>
        <w:t xml:space="preserve"> or more</w:t>
      </w:r>
      <w:r>
        <w:rPr>
          <w:lang w:eastAsia="ja-JP"/>
        </w:rPr>
        <w:t xml:space="preserve"> terminals in the Ad-</w:t>
      </w:r>
      <w:r>
        <w:rPr>
          <w:rFonts w:hint="eastAsia"/>
          <w:lang w:eastAsia="ja-JP"/>
        </w:rPr>
        <w:t>h</w:t>
      </w:r>
      <w:r>
        <w:rPr>
          <w:lang w:eastAsia="ja-JP"/>
        </w:rPr>
        <w:t xml:space="preserve">oc Network.  The Ad-hoc </w:t>
      </w:r>
      <w:r>
        <w:rPr>
          <w:rFonts w:hint="eastAsia"/>
          <w:lang w:eastAsia="ja-JP"/>
        </w:rPr>
        <w:t>N</w:t>
      </w:r>
      <w:r>
        <w:rPr>
          <w:lang w:eastAsia="ja-JP"/>
        </w:rPr>
        <w:t xml:space="preserve">etwork may change the terminal carrying the consolidated traffic dynamically according to rules set up by the users.  The Ad-hoc </w:t>
      </w:r>
      <w:r>
        <w:rPr>
          <w:rFonts w:hint="eastAsia"/>
          <w:lang w:eastAsia="ja-JP"/>
        </w:rPr>
        <w:t>N</w:t>
      </w:r>
      <w:r>
        <w:rPr>
          <w:lang w:eastAsia="ja-JP"/>
        </w:rPr>
        <w:t>etwork may move throughout the geographic coverage area.</w:t>
      </w:r>
      <w:r>
        <w:rPr>
          <w:rFonts w:hint="eastAsia"/>
          <w:lang w:eastAsia="ja-JP"/>
        </w:rPr>
        <w:t xml:space="preserve"> (For further details see use cases in Annex E)</w:t>
      </w:r>
    </w:p>
    <w:p w14:paraId="21266395" w14:textId="77777777" w:rsidR="005C4994" w:rsidRDefault="005C4994" w:rsidP="005C4994">
      <w:pPr>
        <w:rPr>
          <w:lang w:eastAsia="ja-JP"/>
        </w:rPr>
      </w:pPr>
      <w:r>
        <w:rPr>
          <w:b/>
        </w:rPr>
        <w:t>Moving Network:</w:t>
      </w:r>
      <w:r>
        <w:t xml:space="preserve"> </w:t>
      </w:r>
      <w:r>
        <w:rPr>
          <w:rFonts w:hint="eastAsia"/>
          <w:lang w:eastAsia="ja-JP"/>
        </w:rPr>
        <w:t>A</w:t>
      </w:r>
      <w:r>
        <w:t xml:space="preserve"> group of user devices (terminals) that move together, </w:t>
      </w:r>
      <w:r>
        <w:rPr>
          <w:rFonts w:hint="eastAsia"/>
          <w:lang w:eastAsia="ja-JP"/>
        </w:rPr>
        <w:t xml:space="preserve">e.g. </w:t>
      </w:r>
      <w:r>
        <w:t xml:space="preserve">as part of </w:t>
      </w:r>
      <w:r>
        <w:rPr>
          <w:rFonts w:hint="eastAsia"/>
          <w:lang w:eastAsia="ja-JP"/>
        </w:rPr>
        <w:t xml:space="preserve">a </w:t>
      </w:r>
      <w:r>
        <w:t xml:space="preserve">vehicular network. The user devices (terminals) are interconnected in a way that their consolidated traffic towards the AIPN is routed through a well-defined system (gateway). </w:t>
      </w:r>
      <w:r>
        <w:rPr>
          <w:lang w:eastAsia="ja-JP"/>
        </w:rPr>
        <w:t xml:space="preserve">The elements of the consolidated traffic may originate from PAN and Ad-hoc Networks </w:t>
      </w:r>
      <w:r>
        <w:rPr>
          <w:rFonts w:hint="eastAsia"/>
          <w:lang w:eastAsia="ja-JP"/>
        </w:rPr>
        <w:t>with</w:t>
      </w:r>
      <w:r>
        <w:rPr>
          <w:lang w:eastAsia="ja-JP"/>
        </w:rPr>
        <w:t xml:space="preserve">in </w:t>
      </w:r>
      <w:r>
        <w:rPr>
          <w:rFonts w:hint="eastAsia"/>
          <w:lang w:eastAsia="ja-JP"/>
        </w:rPr>
        <w:t>a</w:t>
      </w:r>
      <w:r>
        <w:rPr>
          <w:lang w:eastAsia="ja-JP"/>
        </w:rPr>
        <w:t xml:space="preserve"> Moving Network. </w:t>
      </w:r>
      <w:r>
        <w:rPr>
          <w:rFonts w:hint="eastAsia"/>
          <w:lang w:eastAsia="ja-JP"/>
        </w:rPr>
        <w:t>(For further details see use cases in Annex E)</w:t>
      </w:r>
    </w:p>
    <w:p w14:paraId="58C6FFF4" w14:textId="77777777" w:rsidR="005C4994" w:rsidRDefault="005C4994" w:rsidP="005C4994">
      <w:pPr>
        <w:rPr>
          <w:lang w:eastAsia="ja-JP"/>
        </w:rPr>
      </w:pPr>
      <w:r w:rsidRPr="00847EFF">
        <w:rPr>
          <w:b/>
          <w:lang w:eastAsia="ja-JP"/>
        </w:rPr>
        <w:lastRenderedPageBreak/>
        <w:t>Personal Network:</w:t>
      </w:r>
      <w:r>
        <w:rPr>
          <w:lang w:eastAsia="ja-JP"/>
        </w:rPr>
        <w:t xml:space="preserve">  </w:t>
      </w:r>
      <w:r>
        <w:rPr>
          <w:rFonts w:hint="eastAsia"/>
          <w:lang w:eastAsia="ja-JP"/>
        </w:rPr>
        <w:t>I</w:t>
      </w:r>
      <w:r>
        <w:rPr>
          <w:lang w:eastAsia="ja-JP"/>
        </w:rPr>
        <w:t xml:space="preserve">n the context of </w:t>
      </w:r>
      <w:r>
        <w:rPr>
          <w:rFonts w:hint="eastAsia"/>
          <w:lang w:eastAsia="ja-JP"/>
        </w:rPr>
        <w:t xml:space="preserve">an </w:t>
      </w:r>
      <w:r>
        <w:rPr>
          <w:lang w:eastAsia="ja-JP"/>
        </w:rPr>
        <w:t xml:space="preserve">AIPN, </w:t>
      </w:r>
      <w:r>
        <w:rPr>
          <w:rFonts w:hint="eastAsia"/>
          <w:lang w:eastAsia="ja-JP"/>
        </w:rPr>
        <w:t xml:space="preserve">a Personal Network (PN) </w:t>
      </w:r>
      <w:r>
        <w:rPr>
          <w:lang w:eastAsia="ja-JP"/>
        </w:rPr>
        <w:t>consists of more than one device (terminal or server provided by the AIPN operator) under the control of one user</w:t>
      </w:r>
      <w:r>
        <w:rPr>
          <w:rFonts w:hint="eastAsia"/>
          <w:lang w:eastAsia="ja-JP"/>
        </w:rPr>
        <w:t xml:space="preserve"> providing access to the AIPN.</w:t>
      </w:r>
      <w:r>
        <w:rPr>
          <w:lang w:eastAsia="ja-JP"/>
        </w:rPr>
        <w:t xml:space="preserve"> These devices are interconnected by the AIPN such that the user perceives a continuous secure connection regardless of their relative locations. The user controls the PN using facilities provided by the AIPN. </w:t>
      </w:r>
      <w:r>
        <w:rPr>
          <w:rFonts w:hint="eastAsia"/>
          <w:lang w:eastAsia="ja-JP"/>
        </w:rPr>
        <w:t>(For further details see use cases in Annex E)</w:t>
      </w:r>
      <w:r>
        <w:rPr>
          <w:lang w:eastAsia="ja-JP"/>
        </w:rPr>
        <w:t xml:space="preserve"> </w:t>
      </w:r>
    </w:p>
    <w:p w14:paraId="65560FA7" w14:textId="77777777" w:rsidR="0038588A" w:rsidRPr="00DF5426" w:rsidRDefault="005C4994" w:rsidP="005C4994">
      <w:pPr>
        <w:rPr>
          <w:b/>
          <w:lang w:eastAsia="ja-JP"/>
        </w:rPr>
      </w:pPr>
      <w:r>
        <w:rPr>
          <w:b/>
        </w:rPr>
        <w:t>Personal Area Network:</w:t>
      </w:r>
      <w:r>
        <w:t xml:space="preserve">  </w:t>
      </w:r>
      <w:r>
        <w:rPr>
          <w:rFonts w:hint="eastAsia"/>
          <w:lang w:eastAsia="ja-JP"/>
        </w:rPr>
        <w:t>I</w:t>
      </w:r>
      <w:r>
        <w:t xml:space="preserve">n the context of </w:t>
      </w:r>
      <w:r>
        <w:rPr>
          <w:rFonts w:hint="eastAsia"/>
          <w:lang w:eastAsia="ja-JP"/>
        </w:rPr>
        <w:t xml:space="preserve">an </w:t>
      </w:r>
      <w:r>
        <w:t>AIPN</w:t>
      </w:r>
      <w:r>
        <w:rPr>
          <w:rFonts w:hint="eastAsia"/>
          <w:lang w:eastAsia="ja-JP"/>
        </w:rPr>
        <w:t>, a Personal Area Network (PAN) con</w:t>
      </w:r>
      <w:r>
        <w:t>sists of more than one device (terminal) controlled by, and physically close to, the same user (person)</w:t>
      </w:r>
      <w:r>
        <w:rPr>
          <w:rFonts w:hint="eastAsia"/>
          <w:lang w:eastAsia="ja-JP"/>
        </w:rPr>
        <w:t>. All the devices within a PAN use the same USIM</w:t>
      </w:r>
      <w:r>
        <w:t xml:space="preserve">.  These devices are </w:t>
      </w:r>
      <w:proofErr w:type="gramStart"/>
      <w:r>
        <w:t>connected together</w:t>
      </w:r>
      <w:proofErr w:type="gramEnd"/>
      <w:r>
        <w:t xml:space="preserve"> using internal PAN means.  The user obtains services from the AIPN using his multiple devices which all access the users USIM through the PAN to gain access to the AIPN</w:t>
      </w:r>
      <w:r>
        <w:rPr>
          <w:lang w:eastAsia="ja-JP"/>
        </w:rPr>
        <w:t>.</w:t>
      </w:r>
      <w:r w:rsidRPr="007D0F3A">
        <w:rPr>
          <w:lang w:eastAsia="ja-JP"/>
        </w:rPr>
        <w:t xml:space="preserve"> </w:t>
      </w:r>
      <w:r>
        <w:rPr>
          <w:lang w:eastAsia="ja-JP"/>
        </w:rPr>
        <w:t xml:space="preserve">The user controls the PAN directly. </w:t>
      </w:r>
      <w:r>
        <w:rPr>
          <w:rFonts w:hint="eastAsia"/>
          <w:lang w:eastAsia="ja-JP"/>
        </w:rPr>
        <w:t>(For further details see use cases in Annex E)</w:t>
      </w:r>
    </w:p>
    <w:p w14:paraId="31A3559B" w14:textId="77777777" w:rsidR="006062EC" w:rsidRPr="00DF5426" w:rsidRDefault="006062EC" w:rsidP="003F114B">
      <w:pPr>
        <w:rPr>
          <w:lang w:eastAsia="ja-JP"/>
        </w:rPr>
      </w:pPr>
      <w:r w:rsidRPr="00DF5426">
        <w:rPr>
          <w:lang w:eastAsia="ja-JP"/>
        </w:rPr>
        <w:t>For further definitions see [1].</w:t>
      </w:r>
    </w:p>
    <w:p w14:paraId="6217F047" w14:textId="77777777" w:rsidR="003F114B" w:rsidRPr="00DF5426" w:rsidRDefault="003F114B" w:rsidP="003F114B">
      <w:pPr>
        <w:pStyle w:val="Heading2"/>
      </w:pPr>
      <w:bookmarkStart w:id="10" w:name="_Toc217731422"/>
      <w:r w:rsidRPr="00DF5426">
        <w:t>3.</w:t>
      </w:r>
      <w:r w:rsidRPr="00DF5426">
        <w:rPr>
          <w:lang w:eastAsia="ja-JP"/>
        </w:rPr>
        <w:t>2</w:t>
      </w:r>
      <w:r w:rsidRPr="00DF5426">
        <w:tab/>
        <w:t>Abbreviations</w:t>
      </w:r>
      <w:bookmarkEnd w:id="10"/>
    </w:p>
    <w:p w14:paraId="4B69ACE2" w14:textId="77777777" w:rsidR="003F114B" w:rsidRPr="00DF5426" w:rsidRDefault="003F114B" w:rsidP="003F114B">
      <w:pPr>
        <w:keepNext/>
      </w:pPr>
      <w:r w:rsidRPr="00DF5426">
        <w:t>For the purposes of the present document, the following abbreviations apply:</w:t>
      </w:r>
    </w:p>
    <w:p w14:paraId="301A32D1" w14:textId="77777777" w:rsidR="005C4994" w:rsidRDefault="005C4994" w:rsidP="005C4994">
      <w:pPr>
        <w:pStyle w:val="EW"/>
        <w:rPr>
          <w:rFonts w:hint="eastAsia"/>
          <w:lang w:eastAsia="ja-JP"/>
        </w:rPr>
      </w:pPr>
      <w:r>
        <w:rPr>
          <w:rFonts w:hint="eastAsia"/>
          <w:lang w:eastAsia="ja-JP"/>
        </w:rPr>
        <w:t>AAA</w:t>
      </w:r>
      <w:r>
        <w:rPr>
          <w:rFonts w:hint="eastAsia"/>
          <w:lang w:eastAsia="ja-JP"/>
        </w:rPr>
        <w:tab/>
        <w:t>Authentication, Authorisation and Accounting</w:t>
      </w:r>
    </w:p>
    <w:p w14:paraId="781C5829" w14:textId="77777777" w:rsidR="003F114B" w:rsidRPr="00DF5426" w:rsidRDefault="003F114B" w:rsidP="003F114B">
      <w:pPr>
        <w:pStyle w:val="EW"/>
        <w:rPr>
          <w:lang w:eastAsia="ja-JP"/>
        </w:rPr>
      </w:pPr>
      <w:r w:rsidRPr="00DF5426">
        <w:rPr>
          <w:lang w:eastAsia="ja-JP"/>
        </w:rPr>
        <w:t>AIPN</w:t>
      </w:r>
      <w:r w:rsidRPr="00DF5426">
        <w:rPr>
          <w:lang w:eastAsia="ja-JP"/>
        </w:rPr>
        <w:tab/>
        <w:t>All-IP Network</w:t>
      </w:r>
    </w:p>
    <w:p w14:paraId="726F0DBC" w14:textId="77777777" w:rsidR="003F114B" w:rsidRPr="00DF5426" w:rsidRDefault="003F114B" w:rsidP="003F114B">
      <w:pPr>
        <w:pStyle w:val="EW"/>
        <w:rPr>
          <w:lang w:eastAsia="ja-JP"/>
        </w:rPr>
      </w:pPr>
      <w:r w:rsidRPr="00DF5426">
        <w:rPr>
          <w:lang w:eastAsia="ja-JP"/>
        </w:rPr>
        <w:t>CAPEX</w:t>
      </w:r>
      <w:r w:rsidRPr="00DF5426">
        <w:rPr>
          <w:lang w:eastAsia="ja-JP"/>
        </w:rPr>
        <w:tab/>
      </w:r>
      <w:proofErr w:type="spellStart"/>
      <w:r w:rsidRPr="00DF5426">
        <w:rPr>
          <w:lang w:eastAsia="ja-JP"/>
        </w:rPr>
        <w:t>CAPital</w:t>
      </w:r>
      <w:proofErr w:type="spellEnd"/>
      <w:r w:rsidRPr="00DF5426">
        <w:rPr>
          <w:lang w:eastAsia="ja-JP"/>
        </w:rPr>
        <w:t xml:space="preserve"> </w:t>
      </w:r>
      <w:proofErr w:type="spellStart"/>
      <w:r w:rsidRPr="00DF5426">
        <w:rPr>
          <w:lang w:eastAsia="ja-JP"/>
        </w:rPr>
        <w:t>EXpenditure</w:t>
      </w:r>
      <w:proofErr w:type="spellEnd"/>
    </w:p>
    <w:p w14:paraId="296ED46B" w14:textId="77777777" w:rsidR="003F114B" w:rsidRPr="00DF5426" w:rsidRDefault="003F114B" w:rsidP="003F114B">
      <w:pPr>
        <w:pStyle w:val="EW"/>
        <w:rPr>
          <w:lang w:eastAsia="ja-JP"/>
        </w:rPr>
      </w:pPr>
      <w:r w:rsidRPr="00DF5426">
        <w:rPr>
          <w:lang w:eastAsia="ja-JP"/>
        </w:rPr>
        <w:t>OPEX</w:t>
      </w:r>
      <w:r w:rsidRPr="00DF5426">
        <w:rPr>
          <w:lang w:eastAsia="ja-JP"/>
        </w:rPr>
        <w:tab/>
      </w:r>
      <w:proofErr w:type="spellStart"/>
      <w:r w:rsidRPr="00DF5426">
        <w:rPr>
          <w:lang w:eastAsia="ja-JP"/>
        </w:rPr>
        <w:t>OPerational</w:t>
      </w:r>
      <w:proofErr w:type="spellEnd"/>
      <w:r w:rsidRPr="00DF5426">
        <w:rPr>
          <w:lang w:eastAsia="ja-JP"/>
        </w:rPr>
        <w:t xml:space="preserve"> Expenditures</w:t>
      </w:r>
    </w:p>
    <w:p w14:paraId="1BD7CEBC" w14:textId="77777777" w:rsidR="003F114B" w:rsidRPr="00DF5426" w:rsidRDefault="003F114B" w:rsidP="003F114B">
      <w:pPr>
        <w:pStyle w:val="EW"/>
        <w:rPr>
          <w:lang w:eastAsia="ja-JP"/>
        </w:rPr>
      </w:pPr>
      <w:r w:rsidRPr="00DF5426">
        <w:rPr>
          <w:lang w:eastAsia="ja-JP"/>
        </w:rPr>
        <w:t>SSO</w:t>
      </w:r>
      <w:r w:rsidRPr="00DF5426">
        <w:rPr>
          <w:lang w:eastAsia="ja-JP"/>
        </w:rPr>
        <w:tab/>
        <w:t>Single Sign-On</w:t>
      </w:r>
    </w:p>
    <w:p w14:paraId="4122CF2C" w14:textId="77777777" w:rsidR="004942DD" w:rsidRPr="00DF5426" w:rsidRDefault="004942DD" w:rsidP="004942DD">
      <w:pPr>
        <w:pStyle w:val="EW"/>
        <w:rPr>
          <w:lang w:eastAsia="ja-JP"/>
        </w:rPr>
      </w:pPr>
      <w:r w:rsidRPr="00DF5426">
        <w:rPr>
          <w:lang w:eastAsia="ja-JP"/>
        </w:rPr>
        <w:t>HSDPA</w:t>
      </w:r>
      <w:r w:rsidRPr="00DF5426">
        <w:rPr>
          <w:lang w:eastAsia="ja-JP"/>
        </w:rPr>
        <w:tab/>
        <w:t>High Speed Downlink Packet Access</w:t>
      </w:r>
    </w:p>
    <w:p w14:paraId="6F72B2C2" w14:textId="77777777" w:rsidR="004942DD" w:rsidRPr="00DF5426" w:rsidRDefault="004942DD" w:rsidP="004942DD">
      <w:pPr>
        <w:pStyle w:val="EW"/>
        <w:rPr>
          <w:lang w:eastAsia="ja-JP"/>
        </w:rPr>
      </w:pPr>
      <w:r w:rsidRPr="00DF5426">
        <w:rPr>
          <w:lang w:eastAsia="ja-JP"/>
        </w:rPr>
        <w:t>HSUPA</w:t>
      </w:r>
      <w:r w:rsidRPr="00DF5426">
        <w:rPr>
          <w:lang w:eastAsia="ja-JP"/>
        </w:rPr>
        <w:tab/>
        <w:t>High Speed Uplink Packet Access</w:t>
      </w:r>
    </w:p>
    <w:p w14:paraId="1E40AC46" w14:textId="77777777" w:rsidR="004942DD" w:rsidRPr="00DF5426" w:rsidRDefault="004942DD" w:rsidP="004942DD">
      <w:pPr>
        <w:pStyle w:val="EW"/>
        <w:rPr>
          <w:lang w:eastAsia="ja-JP"/>
        </w:rPr>
      </w:pPr>
      <w:r w:rsidRPr="00DF5426">
        <w:rPr>
          <w:lang w:eastAsia="ja-JP"/>
        </w:rPr>
        <w:t>GAA</w:t>
      </w:r>
      <w:r w:rsidRPr="00DF5426">
        <w:rPr>
          <w:lang w:eastAsia="ja-JP"/>
        </w:rPr>
        <w:tab/>
        <w:t>General Authentication Architecture</w:t>
      </w:r>
    </w:p>
    <w:p w14:paraId="321DAD35" w14:textId="77777777" w:rsidR="005C4994" w:rsidRDefault="004942DD" w:rsidP="005C4994">
      <w:pPr>
        <w:pStyle w:val="EW"/>
        <w:rPr>
          <w:rFonts w:hint="eastAsia"/>
          <w:lang w:eastAsia="ja-JP"/>
        </w:rPr>
      </w:pPr>
      <w:r w:rsidRPr="00DF5426">
        <w:rPr>
          <w:lang w:eastAsia="ja-JP"/>
        </w:rPr>
        <w:t>GBA</w:t>
      </w:r>
      <w:r w:rsidRPr="00DF5426">
        <w:rPr>
          <w:lang w:eastAsia="ja-JP"/>
        </w:rPr>
        <w:tab/>
        <w:t>General Bootstrapping Architecture</w:t>
      </w:r>
      <w:r w:rsidR="005C4994" w:rsidRPr="005C4994">
        <w:rPr>
          <w:rFonts w:hint="eastAsia"/>
          <w:lang w:eastAsia="ja-JP"/>
        </w:rPr>
        <w:t xml:space="preserve"> </w:t>
      </w:r>
    </w:p>
    <w:p w14:paraId="378A9170" w14:textId="77777777" w:rsidR="005C4994" w:rsidRDefault="005C4994" w:rsidP="005C4994">
      <w:pPr>
        <w:pStyle w:val="EW"/>
        <w:rPr>
          <w:rFonts w:hint="eastAsia"/>
          <w:lang w:eastAsia="ja-JP"/>
        </w:rPr>
      </w:pPr>
      <w:r>
        <w:rPr>
          <w:rFonts w:hint="eastAsia"/>
          <w:lang w:eastAsia="ja-JP"/>
        </w:rPr>
        <w:t>MR</w:t>
      </w:r>
      <w:r>
        <w:rPr>
          <w:rFonts w:hint="eastAsia"/>
          <w:lang w:eastAsia="ja-JP"/>
        </w:rPr>
        <w:tab/>
      </w:r>
      <w:smartTag w:uri="urn:schemas-microsoft-com:office:smarttags" w:element="place">
        <w:r>
          <w:rPr>
            <w:rFonts w:hint="eastAsia"/>
            <w:lang w:eastAsia="ja-JP"/>
          </w:rPr>
          <w:t>M</w:t>
        </w:r>
        <w:r>
          <w:rPr>
            <w:lang w:eastAsia="ja-JP"/>
          </w:rPr>
          <w:t>o</w:t>
        </w:r>
        <w:r>
          <w:rPr>
            <w:rFonts w:hint="eastAsia"/>
            <w:lang w:eastAsia="ja-JP"/>
          </w:rPr>
          <w:t>bile</w:t>
        </w:r>
      </w:smartTag>
      <w:r>
        <w:rPr>
          <w:rFonts w:hint="eastAsia"/>
          <w:lang w:eastAsia="ja-JP"/>
        </w:rPr>
        <w:t xml:space="preserve"> Router</w:t>
      </w:r>
    </w:p>
    <w:p w14:paraId="59FA3E97" w14:textId="77777777" w:rsidR="005C4994" w:rsidRDefault="005C4994" w:rsidP="005C4994">
      <w:pPr>
        <w:pStyle w:val="EW"/>
        <w:rPr>
          <w:rFonts w:hint="eastAsia"/>
          <w:lang w:eastAsia="ja-JP"/>
        </w:rPr>
      </w:pPr>
      <w:r>
        <w:rPr>
          <w:rFonts w:hint="eastAsia"/>
          <w:lang w:eastAsia="ja-JP"/>
        </w:rPr>
        <w:t>PAN</w:t>
      </w:r>
      <w:r>
        <w:rPr>
          <w:rFonts w:hint="eastAsia"/>
          <w:lang w:eastAsia="ja-JP"/>
        </w:rPr>
        <w:tab/>
        <w:t>Personal Area Network</w:t>
      </w:r>
    </w:p>
    <w:p w14:paraId="70401CF1" w14:textId="77777777" w:rsidR="005C4994" w:rsidRDefault="005C4994" w:rsidP="005C4994">
      <w:pPr>
        <w:pStyle w:val="EW"/>
        <w:rPr>
          <w:rFonts w:hint="eastAsia"/>
          <w:lang w:eastAsia="ja-JP"/>
        </w:rPr>
      </w:pPr>
      <w:r>
        <w:rPr>
          <w:rFonts w:hint="eastAsia"/>
          <w:lang w:eastAsia="ja-JP"/>
        </w:rPr>
        <w:t>PN</w:t>
      </w:r>
      <w:r>
        <w:rPr>
          <w:rFonts w:hint="eastAsia"/>
          <w:lang w:eastAsia="ja-JP"/>
        </w:rPr>
        <w:tab/>
        <w:t>Personal Network</w:t>
      </w:r>
    </w:p>
    <w:p w14:paraId="66A32D94" w14:textId="77777777" w:rsidR="003F114B" w:rsidRPr="00DF5426" w:rsidRDefault="005C4994" w:rsidP="005C4994">
      <w:pPr>
        <w:pStyle w:val="EW"/>
        <w:rPr>
          <w:lang w:eastAsia="ja-JP"/>
        </w:rPr>
      </w:pPr>
      <w:r>
        <w:rPr>
          <w:rFonts w:hint="eastAsia"/>
          <w:lang w:eastAsia="ja-JP"/>
        </w:rPr>
        <w:t>SC</w:t>
      </w:r>
      <w:r>
        <w:rPr>
          <w:rFonts w:hint="eastAsia"/>
          <w:lang w:eastAsia="ja-JP"/>
        </w:rPr>
        <w:tab/>
        <w:t>Session Control</w:t>
      </w:r>
    </w:p>
    <w:p w14:paraId="1D18737D" w14:textId="77777777" w:rsidR="003F114B" w:rsidRPr="00DF5426" w:rsidRDefault="003F114B" w:rsidP="003F114B">
      <w:pPr>
        <w:rPr>
          <w:lang w:eastAsia="ja-JP"/>
        </w:rPr>
      </w:pPr>
    </w:p>
    <w:p w14:paraId="4E134B64" w14:textId="77777777" w:rsidR="003F114B" w:rsidRPr="00DF5426" w:rsidRDefault="003F114B" w:rsidP="003F114B">
      <w:pPr>
        <w:rPr>
          <w:lang w:eastAsia="ja-JP"/>
        </w:rPr>
      </w:pPr>
      <w:r w:rsidRPr="00DF5426">
        <w:rPr>
          <w:lang w:eastAsia="ja-JP"/>
        </w:rPr>
        <w:t>For further abbreviations see [1].</w:t>
      </w:r>
    </w:p>
    <w:p w14:paraId="55401205" w14:textId="77777777" w:rsidR="003F114B" w:rsidRPr="00DF5426" w:rsidRDefault="003F114B" w:rsidP="003F114B">
      <w:pPr>
        <w:pStyle w:val="Heading1"/>
        <w:rPr>
          <w:lang w:eastAsia="ja-JP"/>
        </w:rPr>
      </w:pPr>
      <w:bookmarkStart w:id="11" w:name="_Toc217731423"/>
      <w:r w:rsidRPr="00DF5426">
        <w:t>4</w:t>
      </w:r>
      <w:r w:rsidRPr="00DF5426">
        <w:tab/>
        <w:t xml:space="preserve">Objectives and </w:t>
      </w:r>
      <w:r w:rsidRPr="00DF5426">
        <w:rPr>
          <w:lang w:eastAsia="ja-JP"/>
        </w:rPr>
        <w:t>Drivers for progression to an AIPN</w:t>
      </w:r>
      <w:bookmarkEnd w:id="11"/>
    </w:p>
    <w:p w14:paraId="160029BA" w14:textId="77777777" w:rsidR="003F114B" w:rsidRPr="00DF5426" w:rsidRDefault="003F114B" w:rsidP="003F114B">
      <w:pPr>
        <w:rPr>
          <w:lang w:eastAsia="ja-JP"/>
        </w:rPr>
      </w:pPr>
      <w:r w:rsidRPr="00DF5426">
        <w:rPr>
          <w:lang w:eastAsia="ja-JP"/>
        </w:rPr>
        <w:t xml:space="preserve">The </w:t>
      </w:r>
      <w:proofErr w:type="gramStart"/>
      <w:r w:rsidRPr="00DF5426">
        <w:rPr>
          <w:lang w:eastAsia="ja-JP"/>
        </w:rPr>
        <w:t>high level</w:t>
      </w:r>
      <w:proofErr w:type="gramEnd"/>
      <w:r w:rsidRPr="00DF5426">
        <w:rPr>
          <w:lang w:eastAsia="ja-JP"/>
        </w:rPr>
        <w:t xml:space="preserve"> objectives of the move to an AIPN and the drivers that are forcing this change are elaborated in the following sub-clauses. </w:t>
      </w:r>
    </w:p>
    <w:p w14:paraId="1F4D8B3B" w14:textId="77777777" w:rsidR="003F114B" w:rsidRPr="00DF5426" w:rsidRDefault="003F114B" w:rsidP="003F114B">
      <w:pPr>
        <w:pStyle w:val="Heading2"/>
      </w:pPr>
      <w:bookmarkStart w:id="12" w:name="_Toc217731424"/>
      <w:r w:rsidRPr="00DF5426">
        <w:t>4.1</w:t>
      </w:r>
      <w:r w:rsidRPr="00DF5426">
        <w:tab/>
        <w:t>High Level Objectives</w:t>
      </w:r>
      <w:bookmarkEnd w:id="12"/>
    </w:p>
    <w:p w14:paraId="7CE314EC" w14:textId="77777777" w:rsidR="006062EC" w:rsidRPr="00DF5426" w:rsidRDefault="006062EC" w:rsidP="006062EC">
      <w:pPr>
        <w:rPr>
          <w:lang w:eastAsia="ja-JP"/>
        </w:rPr>
      </w:pPr>
      <w:r w:rsidRPr="00DF5426">
        <w:rPr>
          <w:lang w:eastAsia="ja-JP"/>
        </w:rPr>
        <w:t xml:space="preserve">The following are the </w:t>
      </w:r>
      <w:proofErr w:type="gramStart"/>
      <w:r w:rsidRPr="00DF5426">
        <w:rPr>
          <w:lang w:eastAsia="ja-JP"/>
        </w:rPr>
        <w:t>high level</w:t>
      </w:r>
      <w:proofErr w:type="gramEnd"/>
      <w:r w:rsidRPr="00DF5426">
        <w:rPr>
          <w:lang w:eastAsia="ja-JP"/>
        </w:rPr>
        <w:t xml:space="preserve"> objectives that the introduction of an AIPN should fulfil:</w:t>
      </w:r>
    </w:p>
    <w:p w14:paraId="2EA68E4F" w14:textId="77777777" w:rsidR="006062EC" w:rsidRPr="00DF5426" w:rsidRDefault="00365444" w:rsidP="00365444">
      <w:pPr>
        <w:pStyle w:val="B1"/>
        <w:rPr>
          <w:lang w:eastAsia="ja-JP"/>
        </w:rPr>
      </w:pPr>
      <w:r w:rsidRPr="00DF5426">
        <w:rPr>
          <w:b/>
          <w:lang w:eastAsia="ja-JP"/>
        </w:rPr>
        <w:t>-</w:t>
      </w:r>
      <w:r w:rsidRPr="00DF5426">
        <w:rPr>
          <w:b/>
          <w:lang w:eastAsia="ja-JP"/>
        </w:rPr>
        <w:tab/>
      </w:r>
      <w:r w:rsidR="006062EC" w:rsidRPr="00DF5426">
        <w:rPr>
          <w:b/>
          <w:lang w:eastAsia="ja-JP"/>
        </w:rPr>
        <w:t>Universal seamless access</w:t>
      </w:r>
      <w:r w:rsidR="006062EC" w:rsidRPr="00DF5426">
        <w:rPr>
          <w:lang w:eastAsia="ja-JP"/>
        </w:rPr>
        <w:t xml:space="preserve"> – an AIPN should allow users to connect to services from a variety of device-types and access systems. This should come about </w:t>
      </w:r>
      <w:proofErr w:type="gramStart"/>
      <w:r w:rsidR="006062EC" w:rsidRPr="00DF5426">
        <w:rPr>
          <w:lang w:eastAsia="ja-JP"/>
        </w:rPr>
        <w:t>through the use of</w:t>
      </w:r>
      <w:proofErr w:type="gramEnd"/>
      <w:r w:rsidR="006062EC" w:rsidRPr="00DF5426">
        <w:rPr>
          <w:lang w:eastAsia="ja-JP"/>
        </w:rPr>
        <w:t xml:space="preserve"> common protocols, addressing schemes and</w:t>
      </w:r>
      <w:r w:rsidR="00953F95" w:rsidRPr="00DF5426">
        <w:rPr>
          <w:lang w:eastAsia="ja-JP"/>
        </w:rPr>
        <w:t xml:space="preserve"> mobility management mechanisms.</w:t>
      </w:r>
      <w:r w:rsidR="006062EC" w:rsidRPr="00DF5426">
        <w:rPr>
          <w:lang w:eastAsia="ja-JP"/>
        </w:rPr>
        <w:t xml:space="preserve"> The users may not need to know the access system used. Access systems may be selected and changed according to service needs and availability. </w:t>
      </w:r>
    </w:p>
    <w:p w14:paraId="46AE27D1" w14:textId="77777777" w:rsidR="0053122A" w:rsidRPr="00DF5426" w:rsidRDefault="00365444" w:rsidP="00365444">
      <w:pPr>
        <w:pStyle w:val="B1"/>
        <w:rPr>
          <w:lang w:eastAsia="ja-JP"/>
        </w:rPr>
      </w:pPr>
      <w:r w:rsidRPr="00DF5426">
        <w:rPr>
          <w:b/>
          <w:lang w:eastAsia="ja-JP"/>
        </w:rPr>
        <w:t>-</w:t>
      </w:r>
      <w:r w:rsidRPr="00DF5426">
        <w:rPr>
          <w:b/>
          <w:lang w:eastAsia="ja-JP"/>
        </w:rPr>
        <w:tab/>
      </w:r>
      <w:r w:rsidR="0053122A" w:rsidRPr="00DF5426">
        <w:rPr>
          <w:b/>
          <w:lang w:eastAsia="ja-JP"/>
        </w:rPr>
        <w:t xml:space="preserve">Improved User Experience </w:t>
      </w:r>
      <w:r w:rsidR="0053122A" w:rsidRPr="00DF5426">
        <w:rPr>
          <w:lang w:eastAsia="ja-JP"/>
        </w:rPr>
        <w:t>– an AIPN should provide users with better quality. This should include rapid network selection, rapid call or session set-up times, low voice-call delay and fast data transmission.</w:t>
      </w:r>
    </w:p>
    <w:p w14:paraId="223A62D5" w14:textId="77777777" w:rsidR="006062EC" w:rsidRPr="00DF5426" w:rsidRDefault="00365444" w:rsidP="00365444">
      <w:pPr>
        <w:pStyle w:val="B1"/>
        <w:rPr>
          <w:lang w:eastAsia="ja-JP"/>
        </w:rPr>
      </w:pPr>
      <w:r w:rsidRPr="00DF5426">
        <w:rPr>
          <w:b/>
          <w:lang w:eastAsia="ja-JP"/>
        </w:rPr>
        <w:t>-</w:t>
      </w:r>
      <w:r w:rsidRPr="00DF5426">
        <w:rPr>
          <w:b/>
          <w:lang w:eastAsia="ja-JP"/>
        </w:rPr>
        <w:tab/>
      </w:r>
      <w:r w:rsidR="006062EC" w:rsidRPr="00DF5426">
        <w:rPr>
          <w:b/>
          <w:lang w:eastAsia="ja-JP"/>
        </w:rPr>
        <w:t>Reduction of cost</w:t>
      </w:r>
      <w:r w:rsidR="006062EC" w:rsidRPr="00DF5426">
        <w:rPr>
          <w:lang w:eastAsia="ja-JP"/>
        </w:rPr>
        <w:t xml:space="preserve"> – an AIPN should deliver a cost reduction in both the CAPEX and the OPEX for AIPN operators</w:t>
      </w:r>
      <w:r w:rsidR="0053122A" w:rsidRPr="00DF5426">
        <w:rPr>
          <w:lang w:eastAsia="ja-JP"/>
        </w:rPr>
        <w:t xml:space="preserve"> in relation to the cost of existing networks.</w:t>
      </w:r>
    </w:p>
    <w:p w14:paraId="34EE3A0E" w14:textId="77777777" w:rsidR="0053122A" w:rsidRPr="00DF5426" w:rsidRDefault="00365444" w:rsidP="00365444">
      <w:pPr>
        <w:pStyle w:val="B1"/>
        <w:rPr>
          <w:lang w:eastAsia="ja-JP"/>
        </w:rPr>
      </w:pPr>
      <w:r w:rsidRPr="00DF5426">
        <w:rPr>
          <w:b/>
          <w:lang w:eastAsia="ja-JP"/>
        </w:rPr>
        <w:t>-</w:t>
      </w:r>
      <w:r w:rsidRPr="00DF5426">
        <w:rPr>
          <w:b/>
          <w:lang w:eastAsia="ja-JP"/>
        </w:rPr>
        <w:tab/>
      </w:r>
      <w:r w:rsidR="006062EC" w:rsidRPr="00DF5426">
        <w:rPr>
          <w:b/>
          <w:lang w:eastAsia="ja-JP"/>
        </w:rPr>
        <w:t>Flexibility of deployment</w:t>
      </w:r>
      <w:r w:rsidR="006062EC" w:rsidRPr="00DF5426">
        <w:rPr>
          <w:lang w:eastAsia="ja-JP"/>
        </w:rPr>
        <w:t xml:space="preserve"> – AIPN operators should be able to build and dimension their network according to the needs of their users. The AIPN design should be </w:t>
      </w:r>
      <w:proofErr w:type="spellStart"/>
      <w:r w:rsidR="006062EC" w:rsidRPr="00DF5426">
        <w:rPr>
          <w:lang w:eastAsia="ja-JP"/>
        </w:rPr>
        <w:t>scaleable</w:t>
      </w:r>
      <w:proofErr w:type="spellEnd"/>
      <w:r w:rsidR="006062EC" w:rsidRPr="00DF5426">
        <w:rPr>
          <w:lang w:eastAsia="ja-JP"/>
        </w:rPr>
        <w:t xml:space="preserve"> and should not preclude the option to use and inter-work with 3GPP defined Circuit Switched domains and legacy handsets</w:t>
      </w:r>
      <w:r w:rsidR="00B40106" w:rsidRPr="00DF5426">
        <w:rPr>
          <w:lang w:eastAsia="ja-JP"/>
        </w:rPr>
        <w:t xml:space="preserve"> as appropriate</w:t>
      </w:r>
      <w:r w:rsidR="006062EC" w:rsidRPr="00DF5426">
        <w:rPr>
          <w:lang w:eastAsia="ja-JP"/>
        </w:rPr>
        <w:t>. Also, the AIPN design should provide an evolution path from previous releases of the 3GPP system. This will ensure that AIPN operators can introduce an AIPN and continue to make best use of existing network elements.</w:t>
      </w:r>
    </w:p>
    <w:p w14:paraId="3235F92A" w14:textId="77777777" w:rsidR="003F114B" w:rsidRPr="00DF5426" w:rsidRDefault="003F114B" w:rsidP="003F114B">
      <w:pPr>
        <w:pStyle w:val="Heading2"/>
        <w:rPr>
          <w:lang w:eastAsia="ja-JP"/>
        </w:rPr>
      </w:pPr>
      <w:bookmarkStart w:id="13" w:name="_Toc217731425"/>
      <w:r w:rsidRPr="00DF5426">
        <w:lastRenderedPageBreak/>
        <w:t>4.2</w:t>
      </w:r>
      <w:r w:rsidRPr="00DF5426">
        <w:tab/>
      </w:r>
      <w:r w:rsidRPr="00DF5426">
        <w:rPr>
          <w:lang w:eastAsia="ja-JP"/>
        </w:rPr>
        <w:t>Motivations and Drivers</w:t>
      </w:r>
      <w:bookmarkEnd w:id="13"/>
    </w:p>
    <w:p w14:paraId="5BA47E13" w14:textId="77777777" w:rsidR="003F114B" w:rsidRPr="00DF5426" w:rsidRDefault="003F114B" w:rsidP="003F114B">
      <w:pPr>
        <w:rPr>
          <w:lang w:eastAsia="ja-JP"/>
        </w:rPr>
      </w:pPr>
      <w:r w:rsidRPr="00DF5426">
        <w:rPr>
          <w:lang w:eastAsia="ja-JP"/>
        </w:rPr>
        <w:t>The current feasibility study aims at clarifying the notion of an "All-IP Network" (AIPN) within the context of 3GPP and to define requirements for an AIPN within 3GPP. There seems to be a common understanding in the mobile communications industry that the technical and commercial evolution of this industry sector points towards an AIPN. The term "All-IP Network"(AIPN), however, is not (yet) clearly defined and – depending on one’s view of the future – can mean many different aspects of anticipated communication systems that are based on IP.</w:t>
      </w:r>
    </w:p>
    <w:p w14:paraId="5085731F" w14:textId="77777777" w:rsidR="003F114B" w:rsidRPr="00DF5426" w:rsidRDefault="003F114B" w:rsidP="003F114B">
      <w:pPr>
        <w:rPr>
          <w:lang w:eastAsia="ja-JP"/>
        </w:rPr>
      </w:pPr>
      <w:r w:rsidRPr="00DF5426">
        <w:rPr>
          <w:lang w:eastAsia="ja-JP"/>
        </w:rPr>
        <w:t>It should be noted that the 3GPP system standardised up to and including Rel-6 already provides the basis for introduction of an AIPN in 3GPP. Building on the foundations provided in previous 3GPP releases it is possible to leverage and build upon existing capabilities to evolve the 3GPP system towards an AIPN.</w:t>
      </w:r>
    </w:p>
    <w:p w14:paraId="2A9E4C65" w14:textId="77777777" w:rsidR="003F114B" w:rsidRPr="00DF5426" w:rsidRDefault="003F114B" w:rsidP="003F114B">
      <w:pPr>
        <w:rPr>
          <w:lang w:eastAsia="ja-JP"/>
        </w:rPr>
      </w:pPr>
      <w:proofErr w:type="gramStart"/>
      <w:r w:rsidRPr="00DF5426">
        <w:rPr>
          <w:lang w:eastAsia="ja-JP"/>
        </w:rPr>
        <w:t>In order to</w:t>
      </w:r>
      <w:proofErr w:type="gramEnd"/>
      <w:r w:rsidRPr="00DF5426">
        <w:rPr>
          <w:lang w:eastAsia="ja-JP"/>
        </w:rPr>
        <w:t xml:space="preserve"> justify the development and evolution of the 3GPP system it is essential to </w:t>
      </w:r>
      <w:proofErr w:type="gramStart"/>
      <w:r w:rsidRPr="00DF5426">
        <w:rPr>
          <w:lang w:eastAsia="ja-JP"/>
        </w:rPr>
        <w:t>have an understanding of</w:t>
      </w:r>
      <w:proofErr w:type="gramEnd"/>
      <w:r w:rsidRPr="00DF5426">
        <w:rPr>
          <w:lang w:eastAsia="ja-JP"/>
        </w:rPr>
        <w:t xml:space="preserve"> the motivations for evolving the 3GPP system in a particular direction.  </w:t>
      </w:r>
    </w:p>
    <w:p w14:paraId="15E59A42" w14:textId="77777777" w:rsidR="003F114B" w:rsidRPr="00DF5426" w:rsidRDefault="003F114B" w:rsidP="003F114B">
      <w:pPr>
        <w:rPr>
          <w:lang w:eastAsia="ja-JP"/>
        </w:rPr>
      </w:pPr>
      <w:r w:rsidRPr="00DF5426">
        <w:rPr>
          <w:lang w:eastAsia="ja-JP"/>
        </w:rPr>
        <w:t xml:space="preserve">In doing so it seems worthwhile to collect and list trends and drivers of the mobile telecommunications industry that now or in the future can be expected to have significant impact on the industry. This is provided in the following sub-clauses. An assessment of these trends and drivers with respect to the evolution of IP-based </w:t>
      </w:r>
      <w:r w:rsidR="00CA1051" w:rsidRPr="00DF5426">
        <w:rPr>
          <w:lang w:eastAsia="ja-JP"/>
        </w:rPr>
        <w:t xml:space="preserve">network </w:t>
      </w:r>
      <w:r w:rsidRPr="00DF5426">
        <w:rPr>
          <w:lang w:eastAsia="ja-JP"/>
        </w:rPr>
        <w:t xml:space="preserve">and access </w:t>
      </w:r>
      <w:r w:rsidR="00CA1051" w:rsidRPr="00DF5426">
        <w:rPr>
          <w:lang w:eastAsia="ja-JP"/>
        </w:rPr>
        <w:t>systems</w:t>
      </w:r>
      <w:r w:rsidRPr="00DF5426">
        <w:rPr>
          <w:lang w:eastAsia="ja-JP"/>
        </w:rPr>
        <w:t>, terminals and service provisioning will make it easier to create a vision</w:t>
      </w:r>
      <w:r w:rsidR="005C4994" w:rsidRPr="005C4994">
        <w:rPr>
          <w:rFonts w:hint="eastAsia"/>
          <w:lang w:eastAsia="ja-JP"/>
        </w:rPr>
        <w:t xml:space="preserve"> </w:t>
      </w:r>
      <w:r w:rsidR="005C4994">
        <w:rPr>
          <w:rFonts w:hint="eastAsia"/>
          <w:lang w:eastAsia="ja-JP"/>
        </w:rPr>
        <w:t>of</w:t>
      </w:r>
      <w:r w:rsidRPr="00DF5426">
        <w:rPr>
          <w:lang w:eastAsia="ja-JP"/>
        </w:rPr>
        <w:t xml:space="preserve"> what an AIPN will look like.</w:t>
      </w:r>
    </w:p>
    <w:p w14:paraId="245B881B" w14:textId="77777777" w:rsidR="003F114B" w:rsidRPr="00DF5426" w:rsidRDefault="003F114B" w:rsidP="003F114B">
      <w:pPr>
        <w:pStyle w:val="Heading3"/>
        <w:rPr>
          <w:lang w:eastAsia="ja-JP"/>
        </w:rPr>
      </w:pPr>
      <w:bookmarkStart w:id="14" w:name="_Toc217731426"/>
      <w:r w:rsidRPr="00DF5426">
        <w:rPr>
          <w:lang w:eastAsia="ja-JP"/>
        </w:rPr>
        <w:t>4.2.1</w:t>
      </w:r>
      <w:r w:rsidRPr="00DF5426">
        <w:rPr>
          <w:lang w:eastAsia="ja-JP"/>
        </w:rPr>
        <w:tab/>
      </w:r>
      <w:r w:rsidRPr="00DF5426">
        <w:t>User related and social drivers</w:t>
      </w:r>
      <w:bookmarkEnd w:id="14"/>
    </w:p>
    <w:p w14:paraId="66813B23" w14:textId="77777777" w:rsidR="003F114B" w:rsidRPr="00DF5426" w:rsidRDefault="003F114B" w:rsidP="003F114B">
      <w:pPr>
        <w:pStyle w:val="Heading4"/>
        <w:rPr>
          <w:lang w:eastAsia="ja-JP"/>
        </w:rPr>
      </w:pPr>
      <w:bookmarkStart w:id="15" w:name="_Toc217731427"/>
      <w:r w:rsidRPr="00DF5426">
        <w:rPr>
          <w:lang w:eastAsia="ja-JP"/>
        </w:rPr>
        <w:t>4.2.1.1</w:t>
      </w:r>
      <w:r w:rsidRPr="00DF5426">
        <w:rPr>
          <w:lang w:eastAsia="ja-JP"/>
        </w:rPr>
        <w:tab/>
        <w:t>Consumer trend demanding diversification of mobile services</w:t>
      </w:r>
      <w:bookmarkEnd w:id="15"/>
    </w:p>
    <w:p w14:paraId="06C6AAED" w14:textId="77777777" w:rsidR="00CA1051" w:rsidRPr="00DF5426" w:rsidRDefault="00CA1051" w:rsidP="00CA1051">
      <w:pPr>
        <w:pStyle w:val="B1"/>
        <w:ind w:firstLine="0"/>
        <w:rPr>
          <w:lang w:eastAsia="ja-JP"/>
        </w:rPr>
      </w:pPr>
      <w:r w:rsidRPr="00DF5426">
        <w:rPr>
          <w:b/>
          <w:lang w:eastAsia="ja-JP"/>
        </w:rPr>
        <w:t>Diversification as service specialisation:</w:t>
      </w:r>
      <w:r w:rsidRPr="00DF5426">
        <w:rPr>
          <w:lang w:eastAsia="ja-JP"/>
        </w:rPr>
        <w:br/>
        <w:t xml:space="preserve">As the market for mobile services grows there is an increased need to be able to offer diversified and flexible services to satisfy the varied needs of users. As the service market becomes more diversified services will become more specialised </w:t>
      </w:r>
      <w:proofErr w:type="gramStart"/>
      <w:r w:rsidRPr="00DF5426">
        <w:rPr>
          <w:lang w:eastAsia="ja-JP"/>
        </w:rPr>
        <w:t>in order to</w:t>
      </w:r>
      <w:proofErr w:type="gramEnd"/>
      <w:r w:rsidRPr="00DF5426">
        <w:rPr>
          <w:lang w:eastAsia="ja-JP"/>
        </w:rPr>
        <w:t xml:space="preserve"> satisfy the specific needs of users. With this there is a need for AIPN operators to be able to offer flexible services quickly without a large amount of capital expenditure.</w:t>
      </w:r>
    </w:p>
    <w:p w14:paraId="0E97E738" w14:textId="77777777" w:rsidR="00CA1051" w:rsidRPr="00DF5426" w:rsidRDefault="00CA1051" w:rsidP="00CA1051">
      <w:pPr>
        <w:pStyle w:val="B1"/>
        <w:ind w:firstLine="0"/>
        <w:rPr>
          <w:lang w:eastAsia="ja-JP"/>
        </w:rPr>
      </w:pPr>
      <w:r w:rsidRPr="00DF5426">
        <w:rPr>
          <w:b/>
          <w:lang w:eastAsia="ja-JP"/>
        </w:rPr>
        <w:t>Diversification in terms of usage patterns:</w:t>
      </w:r>
      <w:r w:rsidRPr="00DF5426">
        <w:rPr>
          <w:b/>
          <w:lang w:eastAsia="ja-JP"/>
        </w:rPr>
        <w:br/>
      </w:r>
      <w:r w:rsidRPr="00DF5426">
        <w:rPr>
          <w:lang w:eastAsia="ja-JP"/>
        </w:rPr>
        <w:t>In addition to the current pattern of mainly server-to-person services there will be a diversification of mobile services to include person-to-person, person-to-server, server-to-server service scenarios with a variety of different subdivisions and combinations. Users will also desire the ability to be able to integrate the various services to which they subscribe. In the future mobile networks will need to be able to provide these varied and integrated service environments and enable this to be achieved in a flexible and efficient manner.</w:t>
      </w:r>
    </w:p>
    <w:p w14:paraId="748E0DC2" w14:textId="77777777" w:rsidR="00CA1051" w:rsidRPr="00DF5426" w:rsidRDefault="00CA1051" w:rsidP="00CA1051">
      <w:pPr>
        <w:pStyle w:val="B1"/>
        <w:ind w:firstLine="0"/>
        <w:rPr>
          <w:lang w:eastAsia="ja-JP"/>
        </w:rPr>
      </w:pPr>
      <w:r w:rsidRPr="00DF5426">
        <w:rPr>
          <w:b/>
          <w:lang w:eastAsia="ja-JP"/>
        </w:rPr>
        <w:t>Diversification in terms of service quality:</w:t>
      </w:r>
      <w:r w:rsidRPr="00DF5426">
        <w:rPr>
          <w:lang w:eastAsia="ja-JP"/>
        </w:rPr>
        <w:br/>
        <w:t>Different services will have different user expectations placed upon them e.g. in terms of service quality. The demands for the same service may also differ according to specific user of that service at a given time.</w:t>
      </w:r>
    </w:p>
    <w:p w14:paraId="08B2B115" w14:textId="77777777" w:rsidR="005C4994" w:rsidRDefault="005C4994" w:rsidP="005C4994">
      <w:pPr>
        <w:pStyle w:val="B1"/>
        <w:ind w:hanging="1"/>
        <w:rPr>
          <w:rFonts w:hint="eastAsia"/>
          <w:lang w:eastAsia="ja-JP"/>
        </w:rPr>
      </w:pPr>
      <w:r>
        <w:rPr>
          <w:b/>
          <w:lang w:eastAsia="ja-JP"/>
        </w:rPr>
        <w:t>Diversification regarding access to services:</w:t>
      </w:r>
      <w:r>
        <w:rPr>
          <w:lang w:eastAsia="ja-JP"/>
        </w:rPr>
        <w:br/>
      </w:r>
      <w:r>
        <w:rPr>
          <w:rFonts w:hint="eastAsia"/>
          <w:lang w:eastAsia="ja-JP"/>
        </w:rPr>
        <w:t xml:space="preserve">With the increase in the diversity of the access systems available, as well as the increase in the number of terminals that a single user possesses it will be desirable to have the ability to use services </w:t>
      </w:r>
      <w:r>
        <w:rPr>
          <w:lang w:eastAsia="ja-JP"/>
        </w:rPr>
        <w:t>seamlessly</w:t>
      </w:r>
      <w:r>
        <w:rPr>
          <w:rFonts w:hint="eastAsia"/>
          <w:lang w:eastAsia="ja-JP"/>
        </w:rPr>
        <w:t xml:space="preserve"> across different access systems and different terminals. Users will also desire the ability to use services `anywhere` at `anytime`. This leads to the conclusion that the provision of `seamless` and `ubiquitous` services will gain great prominence within future mobile services.</w:t>
      </w:r>
    </w:p>
    <w:p w14:paraId="4A4031CB" w14:textId="77777777" w:rsidR="00CA1051" w:rsidRPr="00DF5426" w:rsidRDefault="00CA1051" w:rsidP="004942DD">
      <w:pPr>
        <w:pStyle w:val="B1"/>
        <w:rPr>
          <w:b/>
          <w:lang w:eastAsia="ja-JP"/>
        </w:rPr>
      </w:pPr>
      <w:r w:rsidRPr="00DF5426">
        <w:rPr>
          <w:b/>
          <w:lang w:eastAsia="ja-JP"/>
        </w:rPr>
        <w:t>Deductions</w:t>
      </w:r>
    </w:p>
    <w:p w14:paraId="1BC3174F" w14:textId="77777777" w:rsidR="00CA1051" w:rsidRPr="00DF5426" w:rsidRDefault="00CA1051" w:rsidP="00CA1051">
      <w:pPr>
        <w:pStyle w:val="B2"/>
        <w:rPr>
          <w:lang w:eastAsia="ja-JP"/>
        </w:rPr>
      </w:pPr>
      <w:r w:rsidRPr="00DF5426">
        <w:rPr>
          <w:lang w:eastAsia="ja-JP"/>
        </w:rPr>
        <w:t>-</w:t>
      </w:r>
      <w:r w:rsidRPr="00DF5426">
        <w:rPr>
          <w:lang w:eastAsia="ja-JP"/>
        </w:rPr>
        <w:tab/>
        <w:t xml:space="preserve">An AIPN would provide the ability to offer enhanced and flexible mobile services, quickly and cost effectively. An AIPN can also support the diversification of mobile network services, support service integration and would enable the provision of seamless and ubiquitous services across a variety of different access systems and terminals. </w:t>
      </w:r>
    </w:p>
    <w:p w14:paraId="2661EE05" w14:textId="77777777" w:rsidR="00CA1051" w:rsidRPr="00DF5426" w:rsidRDefault="00CA1051" w:rsidP="00CA1051">
      <w:pPr>
        <w:pStyle w:val="B2"/>
        <w:rPr>
          <w:lang w:eastAsia="ja-JP"/>
        </w:rPr>
      </w:pPr>
      <w:r w:rsidRPr="00DF5426">
        <w:rPr>
          <w:lang w:eastAsia="ja-JP"/>
        </w:rPr>
        <w:t>-</w:t>
      </w:r>
      <w:r w:rsidRPr="00DF5426">
        <w:rPr>
          <w:lang w:eastAsia="ja-JP"/>
        </w:rPr>
        <w:tab/>
        <w:t xml:space="preserve">IP technology that enables </w:t>
      </w:r>
      <w:r w:rsidR="00CF511D" w:rsidRPr="00DF5426">
        <w:rPr>
          <w:lang w:eastAsia="ja-JP"/>
        </w:rPr>
        <w:t>advanced</w:t>
      </w:r>
      <w:r w:rsidRPr="00DF5426">
        <w:rPr>
          <w:lang w:eastAsia="ja-JP"/>
        </w:rPr>
        <w:t xml:space="preserve"> service control (e.g. QoS/session control) is already </w:t>
      </w:r>
      <w:r w:rsidR="00CF511D" w:rsidRPr="00DF5426">
        <w:rPr>
          <w:lang w:eastAsia="ja-JP"/>
        </w:rPr>
        <w:t>used within 3GPP and elsewhere</w:t>
      </w:r>
      <w:r w:rsidRPr="00DF5426">
        <w:rPr>
          <w:lang w:eastAsia="ja-JP"/>
        </w:rPr>
        <w:t xml:space="preserve"> and could be further utilised </w:t>
      </w:r>
      <w:r w:rsidR="00DE75A3" w:rsidRPr="00DF5426">
        <w:rPr>
          <w:lang w:eastAsia="ja-JP"/>
        </w:rPr>
        <w:t xml:space="preserve">and enhanced </w:t>
      </w:r>
      <w:r w:rsidRPr="00DF5426">
        <w:rPr>
          <w:lang w:eastAsia="ja-JP"/>
        </w:rPr>
        <w:t xml:space="preserve">within </w:t>
      </w:r>
      <w:r w:rsidR="00DE75A3" w:rsidRPr="00DF5426">
        <w:rPr>
          <w:lang w:eastAsia="ja-JP"/>
        </w:rPr>
        <w:t xml:space="preserve">and between </w:t>
      </w:r>
      <w:r w:rsidRPr="00DF5426">
        <w:rPr>
          <w:lang w:eastAsia="ja-JP"/>
        </w:rPr>
        <w:t xml:space="preserve">mobile networks </w:t>
      </w:r>
      <w:proofErr w:type="gramStart"/>
      <w:r w:rsidRPr="00DF5426">
        <w:rPr>
          <w:lang w:eastAsia="ja-JP"/>
        </w:rPr>
        <w:t>in order to</w:t>
      </w:r>
      <w:proofErr w:type="gramEnd"/>
      <w:r w:rsidRPr="00DF5426">
        <w:rPr>
          <w:lang w:eastAsia="ja-JP"/>
        </w:rPr>
        <w:t xml:space="preserve"> enhance service</w:t>
      </w:r>
      <w:r w:rsidR="00DE75A3" w:rsidRPr="00DF5426">
        <w:rPr>
          <w:lang w:eastAsia="ja-JP"/>
        </w:rPr>
        <w:t xml:space="preserve"> provision</w:t>
      </w:r>
      <w:r w:rsidRPr="00DF5426">
        <w:rPr>
          <w:lang w:eastAsia="ja-JP"/>
        </w:rPr>
        <w:t>.</w:t>
      </w:r>
    </w:p>
    <w:p w14:paraId="15F4F1C3" w14:textId="77777777" w:rsidR="003F114B" w:rsidRPr="00DF5426" w:rsidRDefault="003F114B" w:rsidP="003F114B">
      <w:pPr>
        <w:pStyle w:val="Heading4"/>
        <w:rPr>
          <w:lang w:eastAsia="ja-JP"/>
        </w:rPr>
      </w:pPr>
      <w:bookmarkStart w:id="16" w:name="_Toc217731428"/>
      <w:r w:rsidRPr="00DF5426">
        <w:rPr>
          <w:lang w:eastAsia="ja-JP"/>
        </w:rPr>
        <w:lastRenderedPageBreak/>
        <w:t>4.2.1.2</w:t>
      </w:r>
      <w:r w:rsidRPr="00DF5426">
        <w:rPr>
          <w:lang w:eastAsia="ja-JP"/>
        </w:rPr>
        <w:tab/>
        <w:t>Human need to be able to interact with his personal environment</w:t>
      </w:r>
      <w:bookmarkEnd w:id="16"/>
    </w:p>
    <w:p w14:paraId="70EB854D" w14:textId="77777777" w:rsidR="003F114B" w:rsidRPr="00DF5426" w:rsidRDefault="003F114B" w:rsidP="003F114B">
      <w:pPr>
        <w:rPr>
          <w:lang w:eastAsia="ja-JP"/>
        </w:rPr>
      </w:pPr>
      <w:r w:rsidRPr="00DF5426">
        <w:rPr>
          <w:lang w:eastAsia="ja-JP"/>
        </w:rPr>
        <w:t xml:space="preserve">The mobile subscriber base has grown from a small number of high-end users to the mainstream in which the number of mobile phone subscribers exceeds 70% of the population in some countries. However, in the future mobile subscribers will not be limited to just human beings and the association with mobile devices will spread to other living things, such as pets, as well as machinery and household electronics. It can be foreseen that in the future there will be a ubiquitous mobile communication environment in which very many objects within a particular area may be associated with a mobile terminal and hence require the ability to connect to a mobile network. This will result in a substantial increase in the number of users and terminals that need to be accommodated by mobile networks. However, in this scenario </w:t>
      </w:r>
      <w:proofErr w:type="gramStart"/>
      <w:r w:rsidRPr="00DF5426">
        <w:rPr>
          <w:lang w:eastAsia="ja-JP"/>
        </w:rPr>
        <w:t>a large number of</w:t>
      </w:r>
      <w:proofErr w:type="gramEnd"/>
      <w:r w:rsidRPr="00DF5426">
        <w:rPr>
          <w:lang w:eastAsia="ja-JP"/>
        </w:rPr>
        <w:t xml:space="preserve"> terminals will be data-only and hence not require the ability for traditional speech communication from person-to-person. Due to the limited amount of available MSISDN numbering capacity it would be desirable to be able to accommodate new users and terminals without the need to associate an MSISDN with each terminal.</w:t>
      </w:r>
    </w:p>
    <w:p w14:paraId="1665D569" w14:textId="77777777" w:rsidR="003F114B" w:rsidRPr="00DF5426" w:rsidRDefault="003F114B" w:rsidP="003F114B">
      <w:pPr>
        <w:pStyle w:val="B1"/>
        <w:rPr>
          <w:b/>
          <w:lang w:eastAsia="ja-JP"/>
        </w:rPr>
      </w:pPr>
      <w:r w:rsidRPr="00DF5426">
        <w:rPr>
          <w:b/>
          <w:lang w:eastAsia="ja-JP"/>
        </w:rPr>
        <w:t>Deductions</w:t>
      </w:r>
    </w:p>
    <w:p w14:paraId="5BB8C920" w14:textId="77777777" w:rsidR="003F114B" w:rsidRPr="00DF5426" w:rsidRDefault="003F114B" w:rsidP="003F114B">
      <w:pPr>
        <w:pStyle w:val="B2"/>
        <w:rPr>
          <w:lang w:eastAsia="ja-JP"/>
        </w:rPr>
      </w:pPr>
      <w:r w:rsidRPr="00DF5426">
        <w:rPr>
          <w:lang w:eastAsia="ja-JP"/>
        </w:rPr>
        <w:t>-</w:t>
      </w:r>
      <w:r w:rsidRPr="00DF5426">
        <w:rPr>
          <w:lang w:eastAsia="ja-JP"/>
        </w:rPr>
        <w:tab/>
        <w:t xml:space="preserve">An AIPN would enable the accommodation of a vast number of users and terminals. </w:t>
      </w:r>
    </w:p>
    <w:p w14:paraId="5B08C25D" w14:textId="77777777" w:rsidR="003F114B" w:rsidRPr="00DF5426" w:rsidRDefault="003F114B" w:rsidP="003F114B">
      <w:pPr>
        <w:pStyle w:val="Heading4"/>
        <w:rPr>
          <w:lang w:eastAsia="ja-JP"/>
        </w:rPr>
      </w:pPr>
      <w:bookmarkStart w:id="17" w:name="_Toc217731429"/>
      <w:r w:rsidRPr="00DF5426">
        <w:rPr>
          <w:lang w:eastAsia="ja-JP"/>
        </w:rPr>
        <w:t>4.2.1.3</w:t>
      </w:r>
      <w:r w:rsidRPr="00DF5426">
        <w:rPr>
          <w:lang w:eastAsia="ja-JP"/>
        </w:rPr>
        <w:tab/>
        <w:t>Social behaviour and the need to understand one's environment</w:t>
      </w:r>
      <w:bookmarkEnd w:id="17"/>
    </w:p>
    <w:p w14:paraId="7A155FA5" w14:textId="77777777" w:rsidR="003F114B" w:rsidRPr="00DF5426" w:rsidRDefault="003F114B" w:rsidP="003F114B">
      <w:pPr>
        <w:rPr>
          <w:lang w:eastAsia="ja-JP"/>
        </w:rPr>
      </w:pPr>
      <w:r w:rsidRPr="00DF5426">
        <w:rPr>
          <w:lang w:eastAsia="ja-JP"/>
        </w:rPr>
        <w:t>Futurologists have identified some basic human behaviour patterns that have become increasingly important in modern societies. Two of them have been named "cocooning" and "</w:t>
      </w:r>
      <w:proofErr w:type="spellStart"/>
      <w:r w:rsidRPr="00DF5426">
        <w:rPr>
          <w:lang w:eastAsia="ja-JP"/>
        </w:rPr>
        <w:t>clanning</w:t>
      </w:r>
      <w:proofErr w:type="spellEnd"/>
      <w:r w:rsidRPr="00DF5426">
        <w:rPr>
          <w:lang w:eastAsia="ja-JP"/>
        </w:rPr>
        <w:t>". "Cocooning" describes a behaviour in which an individual tries to isolate itself for a while from the surrounding society. It essentially expresses the wish for privacy with respect to permanent over-stimulation. "</w:t>
      </w:r>
      <w:proofErr w:type="spellStart"/>
      <w:r w:rsidRPr="00DF5426">
        <w:rPr>
          <w:lang w:eastAsia="ja-JP"/>
        </w:rPr>
        <w:t>Clanning</w:t>
      </w:r>
      <w:proofErr w:type="spellEnd"/>
      <w:r w:rsidRPr="00DF5426">
        <w:rPr>
          <w:lang w:eastAsia="ja-JP"/>
        </w:rPr>
        <w:t>" describes the opposite phenomenon. It is the need of an individual to</w:t>
      </w:r>
      <w:r w:rsidR="00DE75A3" w:rsidRPr="00DF5426">
        <w:rPr>
          <w:lang w:eastAsia="ja-JP"/>
        </w:rPr>
        <w:t xml:space="preserve"> become </w:t>
      </w:r>
      <w:r w:rsidRPr="00DF5426">
        <w:rPr>
          <w:lang w:eastAsia="ja-JP"/>
        </w:rPr>
        <w:t>integrate</w:t>
      </w:r>
      <w:r w:rsidR="00DE75A3" w:rsidRPr="00DF5426">
        <w:rPr>
          <w:lang w:eastAsia="ja-JP"/>
        </w:rPr>
        <w:t xml:space="preserve">d </w:t>
      </w:r>
      <w:r w:rsidRPr="00DF5426">
        <w:rPr>
          <w:lang w:eastAsia="ja-JP"/>
        </w:rPr>
        <w:t xml:space="preserve">into a "clan", a group of similar minded people. This is mainly observed with young people and is a </w:t>
      </w:r>
      <w:proofErr w:type="gramStart"/>
      <w:r w:rsidRPr="00DF5426">
        <w:rPr>
          <w:lang w:eastAsia="ja-JP"/>
        </w:rPr>
        <w:t>well known</w:t>
      </w:r>
      <w:proofErr w:type="gramEnd"/>
      <w:r w:rsidRPr="00DF5426">
        <w:rPr>
          <w:lang w:eastAsia="ja-JP"/>
        </w:rPr>
        <w:t xml:space="preserve"> finding in group dynamics. </w:t>
      </w:r>
    </w:p>
    <w:p w14:paraId="2103326E" w14:textId="77777777" w:rsidR="004313E2" w:rsidRPr="00673402" w:rsidRDefault="003F114B" w:rsidP="004313E2">
      <w:pPr>
        <w:rPr>
          <w:lang w:eastAsia="ja-JP"/>
        </w:rPr>
      </w:pPr>
      <w:r w:rsidRPr="00DF5426">
        <w:rPr>
          <w:lang w:eastAsia="ja-JP"/>
        </w:rPr>
        <w:t xml:space="preserve">A third social factor that becomes strongly apparent is the need for the individual to better understand their environment. While an </w:t>
      </w:r>
      <w:proofErr w:type="gramStart"/>
      <w:r w:rsidRPr="00DF5426">
        <w:rPr>
          <w:lang w:eastAsia="ja-JP"/>
        </w:rPr>
        <w:t>ever growing</w:t>
      </w:r>
      <w:proofErr w:type="gramEnd"/>
      <w:r w:rsidRPr="00DF5426">
        <w:rPr>
          <w:lang w:eastAsia="ja-JP"/>
        </w:rPr>
        <w:t xml:space="preserve"> data stream permanently pours over the individual it becomes increasingly difficult to filter out the relevant information content. This results in disorientation, the difficulty of self-organisation and the feeling of uneasiness about one's environment. Also, the capability to quickly filter out important information from that which is unimportant is a competitive advantage of the individual.</w:t>
      </w:r>
      <w:r w:rsidRPr="00DF5426">
        <w:rPr>
          <w:b/>
          <w:u w:val="single"/>
          <w:lang w:eastAsia="ja-JP"/>
        </w:rPr>
        <w:t xml:space="preserve"> </w:t>
      </w:r>
    </w:p>
    <w:p w14:paraId="12B2789C" w14:textId="77777777" w:rsidR="004313E2" w:rsidRDefault="004313E2" w:rsidP="004313E2">
      <w:pPr>
        <w:rPr>
          <w:b/>
          <w:u w:val="single"/>
          <w:lang w:eastAsia="ja-JP"/>
        </w:rPr>
      </w:pPr>
      <w:r w:rsidRPr="00673402">
        <w:rPr>
          <w:lang w:eastAsia="ja-JP"/>
        </w:rPr>
        <w:t xml:space="preserve">A fourth social factor is that individuals spend their days and nights in many different roles (e.g. family person (me@personal.net), worker (me@company.com), sports club official (official@sportsclub.com)).  Depending on their roles, time of day, and location, they may wish to be reachable via these different publicly known user IDs on certain specific systems or devices.  </w:t>
      </w:r>
      <w:r>
        <w:rPr>
          <w:lang w:eastAsia="ja-JP"/>
        </w:rPr>
        <w:t xml:space="preserve">By arrangement with the AIPN operator </w:t>
      </w:r>
      <w:r>
        <w:rPr>
          <w:rFonts w:hint="eastAsia"/>
          <w:lang w:eastAsia="ja-JP"/>
        </w:rPr>
        <w:t xml:space="preserve">for </w:t>
      </w:r>
      <w:r>
        <w:rPr>
          <w:lang w:eastAsia="ja-JP"/>
        </w:rPr>
        <w:t>terminating calls to the Public ID, t</w:t>
      </w:r>
      <w:r w:rsidRPr="00673402">
        <w:rPr>
          <w:lang w:eastAsia="ja-JP"/>
        </w:rPr>
        <w:t xml:space="preserve">he recipient of calls directed towards a Public Identity may change on a temporary basis (e.g. </w:t>
      </w:r>
      <w:r>
        <w:rPr>
          <w:rFonts w:hint="eastAsia"/>
          <w:lang w:eastAsia="ja-JP"/>
        </w:rPr>
        <w:t>a</w:t>
      </w:r>
      <w:r w:rsidRPr="00673402">
        <w:rPr>
          <w:lang w:eastAsia="ja-JP"/>
        </w:rPr>
        <w:t xml:space="preserve"> sports club official is temporarily unavailable and wishes calls to that Public Identity to be answered by an alternate individual).  </w:t>
      </w:r>
    </w:p>
    <w:p w14:paraId="63C9B98F" w14:textId="77777777" w:rsidR="003F114B" w:rsidRPr="00DF5426" w:rsidRDefault="003F114B" w:rsidP="003F114B">
      <w:pPr>
        <w:pStyle w:val="B1"/>
        <w:rPr>
          <w:b/>
          <w:lang w:eastAsia="ja-JP"/>
        </w:rPr>
      </w:pPr>
      <w:r w:rsidRPr="00DF5426">
        <w:rPr>
          <w:b/>
          <w:lang w:eastAsia="ja-JP"/>
        </w:rPr>
        <w:t>Deductions</w:t>
      </w:r>
    </w:p>
    <w:p w14:paraId="4CE08854" w14:textId="77777777" w:rsidR="003F114B" w:rsidRPr="00DF5426" w:rsidRDefault="003F114B" w:rsidP="003F114B">
      <w:pPr>
        <w:pStyle w:val="B2"/>
        <w:rPr>
          <w:lang w:eastAsia="ja-JP"/>
        </w:rPr>
      </w:pPr>
      <w:r w:rsidRPr="00DF5426">
        <w:rPr>
          <w:lang w:eastAsia="ja-JP"/>
        </w:rPr>
        <w:t>-</w:t>
      </w:r>
      <w:r w:rsidRPr="00DF5426">
        <w:rPr>
          <w:lang w:eastAsia="ja-JP"/>
        </w:rPr>
        <w:tab/>
        <w:t>An AIPN will need to provide means that respect and ensure a user's need for privacy.</w:t>
      </w:r>
    </w:p>
    <w:p w14:paraId="5CDACF23" w14:textId="77777777" w:rsidR="003F114B" w:rsidRPr="00DF5426" w:rsidRDefault="003F114B" w:rsidP="003F114B">
      <w:pPr>
        <w:pStyle w:val="B2"/>
        <w:rPr>
          <w:lang w:eastAsia="ja-JP"/>
        </w:rPr>
      </w:pPr>
      <w:r w:rsidRPr="00DF5426">
        <w:rPr>
          <w:lang w:eastAsia="ja-JP"/>
        </w:rPr>
        <w:t>-</w:t>
      </w:r>
      <w:r w:rsidRPr="00DF5426">
        <w:rPr>
          <w:lang w:eastAsia="ja-JP"/>
        </w:rPr>
        <w:tab/>
        <w:t xml:space="preserve">The basic human wish to </w:t>
      </w:r>
      <w:r w:rsidR="00DE75A3" w:rsidRPr="00DF5426">
        <w:rPr>
          <w:lang w:eastAsia="ja-JP"/>
        </w:rPr>
        <w:t xml:space="preserve">become </w:t>
      </w:r>
      <w:r w:rsidRPr="00DF5426">
        <w:rPr>
          <w:lang w:eastAsia="ja-JP"/>
        </w:rPr>
        <w:t>integrate</w:t>
      </w:r>
      <w:r w:rsidR="00DE75A3" w:rsidRPr="00DF5426">
        <w:rPr>
          <w:lang w:eastAsia="ja-JP"/>
        </w:rPr>
        <w:t>d with</w:t>
      </w:r>
      <w:r w:rsidRPr="00DF5426">
        <w:rPr>
          <w:lang w:eastAsia="ja-JP"/>
        </w:rPr>
        <w:t>in</w:t>
      </w:r>
      <w:r w:rsidR="00DE75A3" w:rsidRPr="00DF5426">
        <w:rPr>
          <w:lang w:eastAsia="ja-JP"/>
        </w:rPr>
        <w:t xml:space="preserve"> </w:t>
      </w:r>
      <w:r w:rsidRPr="00DF5426">
        <w:rPr>
          <w:lang w:eastAsia="ja-JP"/>
        </w:rPr>
        <w:t xml:space="preserve">social groups could be a good basis for services in an AIPN. Good examples are </w:t>
      </w:r>
      <w:proofErr w:type="gramStart"/>
      <w:r w:rsidRPr="00DF5426">
        <w:rPr>
          <w:lang w:eastAsia="ja-JP"/>
        </w:rPr>
        <w:t>chat-rooms</w:t>
      </w:r>
      <w:proofErr w:type="gramEnd"/>
      <w:r w:rsidRPr="00DF5426">
        <w:rPr>
          <w:lang w:eastAsia="ja-JP"/>
        </w:rPr>
        <w:t xml:space="preserve"> and the like.</w:t>
      </w:r>
    </w:p>
    <w:p w14:paraId="51495CA3" w14:textId="77777777" w:rsidR="003F114B" w:rsidRPr="00DF5426" w:rsidRDefault="003F114B" w:rsidP="00976F5D">
      <w:pPr>
        <w:pStyle w:val="B2"/>
        <w:rPr>
          <w:lang w:eastAsia="ja-JP"/>
        </w:rPr>
      </w:pPr>
      <w:r w:rsidRPr="00DF5426">
        <w:rPr>
          <w:lang w:eastAsia="ja-JP"/>
        </w:rPr>
        <w:t>-</w:t>
      </w:r>
      <w:r w:rsidRPr="00DF5426">
        <w:rPr>
          <w:lang w:eastAsia="ja-JP"/>
        </w:rPr>
        <w:tab/>
        <w:t>An All-IP system that offers services which allow an individual to gain a better orientation within their environment (geographic, social, business) will provide significant added value to its users.</w:t>
      </w:r>
    </w:p>
    <w:p w14:paraId="0673BAC6" w14:textId="77777777" w:rsidR="004313E2" w:rsidRPr="00D75B77" w:rsidRDefault="004313E2" w:rsidP="004313E2">
      <w:pPr>
        <w:pStyle w:val="B2"/>
        <w:rPr>
          <w:lang w:eastAsia="ja-JP"/>
        </w:rPr>
      </w:pPr>
      <w:r>
        <w:rPr>
          <w:lang w:eastAsia="ja-JP"/>
        </w:rPr>
        <w:t>-</w:t>
      </w:r>
      <w:r>
        <w:rPr>
          <w:lang w:eastAsia="ja-JP"/>
        </w:rPr>
        <w:tab/>
      </w:r>
      <w:r w:rsidRPr="00D75B77">
        <w:rPr>
          <w:lang w:eastAsia="ja-JP"/>
        </w:rPr>
        <w:t>An AIPN system sh</w:t>
      </w:r>
      <w:r>
        <w:rPr>
          <w:lang w:eastAsia="ja-JP"/>
        </w:rPr>
        <w:t>ould</w:t>
      </w:r>
      <w:r w:rsidRPr="00D75B77">
        <w:rPr>
          <w:lang w:eastAsia="ja-JP"/>
        </w:rPr>
        <w:t xml:space="preserve"> offer the users the ability to be reachable by several different publicly know</w:t>
      </w:r>
      <w:r>
        <w:rPr>
          <w:lang w:eastAsia="ja-JP"/>
        </w:rPr>
        <w:t>n</w:t>
      </w:r>
      <w:r w:rsidRPr="00D75B77">
        <w:rPr>
          <w:lang w:eastAsia="ja-JP"/>
        </w:rPr>
        <w:t xml:space="preserve"> IDs</w:t>
      </w:r>
      <w:r>
        <w:rPr>
          <w:lang w:eastAsia="ja-JP"/>
        </w:rPr>
        <w:t xml:space="preserve"> in a flexible manner</w:t>
      </w:r>
      <w:r w:rsidRPr="00D75B77">
        <w:rPr>
          <w:lang w:eastAsia="ja-JP"/>
        </w:rPr>
        <w:t>.</w:t>
      </w:r>
    </w:p>
    <w:p w14:paraId="20D10470" w14:textId="77777777" w:rsidR="003F114B" w:rsidRPr="00DF5426" w:rsidRDefault="003F114B" w:rsidP="003F114B">
      <w:pPr>
        <w:pStyle w:val="Heading4"/>
        <w:rPr>
          <w:lang w:eastAsia="ja-JP"/>
        </w:rPr>
      </w:pPr>
      <w:bookmarkStart w:id="18" w:name="_Toc217731430"/>
      <w:r w:rsidRPr="00DF5426">
        <w:rPr>
          <w:lang w:eastAsia="ja-JP"/>
        </w:rPr>
        <w:t>4.2.1.4</w:t>
      </w:r>
      <w:r w:rsidRPr="00DF5426">
        <w:rPr>
          <w:lang w:eastAsia="ja-JP"/>
        </w:rPr>
        <w:tab/>
        <w:t>The social trend of increasing differences in income within societies.</w:t>
      </w:r>
      <w:bookmarkEnd w:id="18"/>
    </w:p>
    <w:p w14:paraId="0DA4139C" w14:textId="77777777" w:rsidR="003F114B" w:rsidRPr="00DF5426" w:rsidRDefault="003F114B" w:rsidP="003F114B">
      <w:pPr>
        <w:rPr>
          <w:lang w:eastAsia="ja-JP"/>
        </w:rPr>
      </w:pPr>
      <w:r w:rsidRPr="00DF5426">
        <w:rPr>
          <w:lang w:eastAsia="ja-JP"/>
        </w:rPr>
        <w:t>As a result of economic liberalism and globalisation societies in the western world undergo slow but significant changes. An important aspect of these changes is that differences in individual income increase. Any industry needs to take this kind of social trend into account when formulating their business strategies.</w:t>
      </w:r>
    </w:p>
    <w:p w14:paraId="6A90EFC2" w14:textId="77777777" w:rsidR="003F114B" w:rsidRPr="00DF5426" w:rsidRDefault="003F114B" w:rsidP="003F114B">
      <w:pPr>
        <w:rPr>
          <w:lang w:eastAsia="ja-JP"/>
        </w:rPr>
      </w:pPr>
      <w:r w:rsidRPr="00DF5426">
        <w:rPr>
          <w:lang w:eastAsia="ja-JP"/>
        </w:rPr>
        <w:t xml:space="preserve">This implies that the market split into an (expensive) high end market and an (inexpensive) low end market will become even more pronounced than today. </w:t>
      </w:r>
    </w:p>
    <w:p w14:paraId="554AC622" w14:textId="77777777" w:rsidR="003F114B" w:rsidRPr="00DF5426" w:rsidRDefault="003F114B" w:rsidP="003F114B">
      <w:pPr>
        <w:pStyle w:val="B1"/>
        <w:rPr>
          <w:b/>
          <w:lang w:eastAsia="ja-JP"/>
        </w:rPr>
      </w:pPr>
      <w:r w:rsidRPr="00DF5426">
        <w:rPr>
          <w:b/>
          <w:lang w:eastAsia="ja-JP"/>
        </w:rPr>
        <w:t>Deductions</w:t>
      </w:r>
    </w:p>
    <w:p w14:paraId="309FEC55" w14:textId="77777777" w:rsidR="003F114B" w:rsidRPr="00DF5426" w:rsidRDefault="00953F95" w:rsidP="003F114B">
      <w:pPr>
        <w:pStyle w:val="B2"/>
        <w:rPr>
          <w:lang w:eastAsia="ja-JP"/>
        </w:rPr>
      </w:pPr>
      <w:r w:rsidRPr="00DF5426">
        <w:rPr>
          <w:lang w:eastAsia="ja-JP"/>
        </w:rPr>
        <w:lastRenderedPageBreak/>
        <w:t>-</w:t>
      </w:r>
      <w:r w:rsidRPr="00DF5426">
        <w:rPr>
          <w:lang w:eastAsia="ja-JP"/>
        </w:rPr>
        <w:tab/>
        <w:t xml:space="preserve">An </w:t>
      </w:r>
      <w:r w:rsidR="003F114B" w:rsidRPr="00DF5426">
        <w:rPr>
          <w:lang w:eastAsia="ja-JP"/>
        </w:rPr>
        <w:t xml:space="preserve">AIPN will need to provide at the same time very cheap low-end services and </w:t>
      </w:r>
      <w:proofErr w:type="gramStart"/>
      <w:r w:rsidR="003F114B" w:rsidRPr="00DF5426">
        <w:rPr>
          <w:lang w:eastAsia="ja-JP"/>
        </w:rPr>
        <w:t>high priced</w:t>
      </w:r>
      <w:proofErr w:type="gramEnd"/>
      <w:r w:rsidR="003F114B" w:rsidRPr="00DF5426">
        <w:rPr>
          <w:lang w:eastAsia="ja-JP"/>
        </w:rPr>
        <w:t xml:space="preserve"> high-end services for different customer types. For the same kind of service (e.g. voice) the respective QoS may be the differentiating criterion.</w:t>
      </w:r>
    </w:p>
    <w:p w14:paraId="023A3487" w14:textId="77777777" w:rsidR="003F114B" w:rsidRPr="00DF5426" w:rsidRDefault="003F114B" w:rsidP="003F114B">
      <w:pPr>
        <w:pStyle w:val="B2"/>
        <w:rPr>
          <w:lang w:eastAsia="ja-JP"/>
        </w:rPr>
      </w:pPr>
      <w:r w:rsidRPr="00DF5426">
        <w:rPr>
          <w:lang w:eastAsia="ja-JP"/>
        </w:rPr>
        <w:t>-</w:t>
      </w:r>
      <w:r w:rsidRPr="00DF5426">
        <w:rPr>
          <w:lang w:eastAsia="ja-JP"/>
        </w:rPr>
        <w:tab/>
        <w:t>Quality of Service needs to be regarded as a chargeable feature.</w:t>
      </w:r>
    </w:p>
    <w:p w14:paraId="0DFDC2A3" w14:textId="77777777" w:rsidR="003F114B" w:rsidRPr="00DF5426" w:rsidRDefault="003F114B" w:rsidP="003F114B">
      <w:pPr>
        <w:pStyle w:val="Heading4"/>
        <w:rPr>
          <w:lang w:eastAsia="ja-JP"/>
        </w:rPr>
      </w:pPr>
      <w:bookmarkStart w:id="19" w:name="_Toc217731431"/>
      <w:r w:rsidRPr="00DF5426">
        <w:rPr>
          <w:lang w:eastAsia="ja-JP"/>
        </w:rPr>
        <w:t>4.2.1.5</w:t>
      </w:r>
      <w:r w:rsidRPr="00DF5426">
        <w:rPr>
          <w:lang w:eastAsia="ja-JP"/>
        </w:rPr>
        <w:tab/>
        <w:t>The need to satisfy user experience of ‘early-adopters’</w:t>
      </w:r>
      <w:bookmarkEnd w:id="19"/>
    </w:p>
    <w:p w14:paraId="5B20A568" w14:textId="77777777" w:rsidR="003F114B" w:rsidRPr="00DF5426" w:rsidRDefault="003F114B" w:rsidP="003F114B">
      <w:pPr>
        <w:rPr>
          <w:lang w:eastAsia="ja-JP"/>
        </w:rPr>
      </w:pPr>
      <w:r w:rsidRPr="00DF5426">
        <w:rPr>
          <w:lang w:eastAsia="ja-JP"/>
        </w:rPr>
        <w:t xml:space="preserve">The adoption of new technology is heavily dependent upon the experience of this technology, through the services that are delivered over it, by its users as well as the </w:t>
      </w:r>
      <w:proofErr w:type="gramStart"/>
      <w:r w:rsidRPr="00DF5426">
        <w:rPr>
          <w:lang w:eastAsia="ja-JP"/>
        </w:rPr>
        <w:t>general public</w:t>
      </w:r>
      <w:proofErr w:type="gramEnd"/>
      <w:r w:rsidRPr="00DF5426">
        <w:rPr>
          <w:lang w:eastAsia="ja-JP"/>
        </w:rPr>
        <w:t xml:space="preserve"> that comprise the potential market for this new technology. Therefore, it is important that new technologies clearly demonstrate advantages over those that are already prevalent. The perception of users toward a new technology at its early phase of introduction is mainly determined by the experience of initial users, sometimes termed ‘early-adopters’, when using this new technology. In terms of mobile telecommunications, in addition to the general ability to utilise more advanced functionalities and feature-rich services using a mobile phone, factors such as perceived communication delay, communication quality, connection set-up time and data transmission speed are highly visible to users experiencing new technology. Hence, factors that demonstrate the basic performance of the new system play an important role in demonstrating the benefits of new technology compared to those already available. Consideration of these factors clearly indicates that it is essential for future developments of the 3GPP system to clearly demonstrate to users the benefits of the enhanced capabilities compared to those already available. </w:t>
      </w:r>
    </w:p>
    <w:p w14:paraId="0E766E7C" w14:textId="77777777" w:rsidR="003F114B" w:rsidRPr="00DF5426" w:rsidRDefault="003F114B" w:rsidP="003F114B">
      <w:pPr>
        <w:pStyle w:val="B1"/>
        <w:rPr>
          <w:b/>
          <w:lang w:eastAsia="ja-JP"/>
        </w:rPr>
      </w:pPr>
      <w:r w:rsidRPr="00DF5426">
        <w:rPr>
          <w:b/>
          <w:lang w:eastAsia="ja-JP"/>
        </w:rPr>
        <w:t>Deductions</w:t>
      </w:r>
    </w:p>
    <w:p w14:paraId="70794D81" w14:textId="77777777" w:rsidR="003F114B" w:rsidRPr="00DF5426" w:rsidRDefault="003F114B" w:rsidP="003F114B">
      <w:pPr>
        <w:pStyle w:val="B2"/>
        <w:rPr>
          <w:lang w:eastAsia="ja-JP"/>
        </w:rPr>
      </w:pPr>
      <w:r w:rsidRPr="00DF5426">
        <w:rPr>
          <w:lang w:eastAsia="ja-JP"/>
        </w:rPr>
        <w:t>-</w:t>
      </w:r>
      <w:r w:rsidRPr="00DF5426">
        <w:rPr>
          <w:lang w:eastAsia="ja-JP"/>
        </w:rPr>
        <w:tab/>
        <w:t xml:space="preserve">An AIPN shall not degrade user experience. Additionally, it would be desirable for an AIPN to demonstrate to </w:t>
      </w:r>
      <w:proofErr w:type="gramStart"/>
      <w:r w:rsidRPr="00DF5426">
        <w:rPr>
          <w:lang w:eastAsia="ja-JP"/>
        </w:rPr>
        <w:t>users</w:t>
      </w:r>
      <w:proofErr w:type="gramEnd"/>
      <w:r w:rsidRPr="00DF5426">
        <w:rPr>
          <w:lang w:eastAsia="ja-JP"/>
        </w:rPr>
        <w:t xml:space="preserve"> improvements in basic system performance compared to the pre-existent capabilities of the 3GPP system.</w:t>
      </w:r>
    </w:p>
    <w:p w14:paraId="789F527C" w14:textId="77777777" w:rsidR="003F114B" w:rsidRPr="00DF5426" w:rsidRDefault="003F114B" w:rsidP="003F114B">
      <w:pPr>
        <w:pStyle w:val="B2"/>
        <w:rPr>
          <w:lang w:eastAsia="ja-JP"/>
        </w:rPr>
      </w:pPr>
      <w:r w:rsidRPr="00DF5426">
        <w:rPr>
          <w:lang w:eastAsia="ja-JP"/>
        </w:rPr>
        <w:t>-</w:t>
      </w:r>
      <w:r w:rsidRPr="00DF5426">
        <w:rPr>
          <w:lang w:eastAsia="ja-JP"/>
        </w:rPr>
        <w:tab/>
        <w:t>Factors such as perceived communication delay, communication quality and connection set-up time are important considerations for users when experiencing an AIPN as a new technology.</w:t>
      </w:r>
    </w:p>
    <w:p w14:paraId="132C4C5F" w14:textId="77777777" w:rsidR="003F114B" w:rsidRPr="00DF5426" w:rsidRDefault="003F114B" w:rsidP="003F114B">
      <w:pPr>
        <w:pStyle w:val="Heading3"/>
        <w:rPr>
          <w:lang w:eastAsia="ja-JP"/>
        </w:rPr>
      </w:pPr>
      <w:bookmarkStart w:id="20" w:name="_Toc217731432"/>
      <w:r w:rsidRPr="00DF5426">
        <w:rPr>
          <w:lang w:eastAsia="ja-JP"/>
        </w:rPr>
        <w:t>4.2.2</w:t>
      </w:r>
      <w:r w:rsidRPr="00DF5426">
        <w:rPr>
          <w:lang w:eastAsia="ja-JP"/>
        </w:rPr>
        <w:tab/>
      </w:r>
      <w:r w:rsidRPr="00DF5426">
        <w:t>Drivers from a Business perspective</w:t>
      </w:r>
      <w:bookmarkEnd w:id="20"/>
    </w:p>
    <w:p w14:paraId="257A8C97" w14:textId="77777777" w:rsidR="003F114B" w:rsidRPr="00DF5426" w:rsidRDefault="003F114B" w:rsidP="003F114B">
      <w:pPr>
        <w:pStyle w:val="Heading4"/>
        <w:rPr>
          <w:lang w:eastAsia="ja-JP"/>
        </w:rPr>
      </w:pPr>
      <w:bookmarkStart w:id="21" w:name="_Toc217731433"/>
      <w:r w:rsidRPr="00DF5426">
        <w:rPr>
          <w:lang w:eastAsia="ja-JP"/>
        </w:rPr>
        <w:t>4.2.2.1</w:t>
      </w:r>
      <w:r w:rsidRPr="00DF5426">
        <w:rPr>
          <w:lang w:eastAsia="ja-JP"/>
        </w:rPr>
        <w:tab/>
        <w:t>Mobile industry anticipating PS traffic to surpass CS</w:t>
      </w:r>
      <w:bookmarkEnd w:id="21"/>
    </w:p>
    <w:p w14:paraId="6970398C" w14:textId="77777777" w:rsidR="003F114B" w:rsidRPr="00DF5426" w:rsidRDefault="003F114B" w:rsidP="003F114B">
      <w:pPr>
        <w:rPr>
          <w:lang w:eastAsia="ja-JP"/>
        </w:rPr>
      </w:pPr>
      <w:r w:rsidRPr="00DF5426">
        <w:rPr>
          <w:lang w:eastAsia="ja-JP"/>
        </w:rPr>
        <w:t xml:space="preserve">In the future it is thought that the amount of non-voice traffic, i.e. IP traffic within the PS domain, carried by mobile networks will equal and then surpass that of traditional CS voice traffic. Therefore, in the future mobile networks will need to be able to handle substantially increased volumes of IP traffic in a </w:t>
      </w:r>
      <w:proofErr w:type="gramStart"/>
      <w:r w:rsidRPr="00DF5426">
        <w:rPr>
          <w:lang w:eastAsia="ja-JP"/>
        </w:rPr>
        <w:t>cost effective</w:t>
      </w:r>
      <w:proofErr w:type="gramEnd"/>
      <w:r w:rsidRPr="00DF5426">
        <w:rPr>
          <w:lang w:eastAsia="ja-JP"/>
        </w:rPr>
        <w:t xml:space="preserve"> manner.</w:t>
      </w:r>
    </w:p>
    <w:p w14:paraId="115C8EA6" w14:textId="77777777" w:rsidR="003F114B" w:rsidRPr="00DF5426" w:rsidRDefault="003F114B" w:rsidP="003F114B">
      <w:pPr>
        <w:rPr>
          <w:lang w:eastAsia="ja-JP"/>
        </w:rPr>
      </w:pPr>
      <w:r w:rsidRPr="00DF5426">
        <w:rPr>
          <w:lang w:eastAsia="ja-JP"/>
        </w:rPr>
        <w:t xml:space="preserve">Additionally, in the future it is very likely that the there will be a variety of different traffic patterns for IP traffic including user-to-user and user-to-multicast, that needs to be optimally routed within mobile networks. </w:t>
      </w:r>
    </w:p>
    <w:p w14:paraId="26D9212A" w14:textId="77777777" w:rsidR="003F114B" w:rsidRPr="00DF5426" w:rsidRDefault="003F114B" w:rsidP="003F114B">
      <w:pPr>
        <w:pStyle w:val="B1"/>
        <w:rPr>
          <w:b/>
          <w:lang w:eastAsia="ja-JP"/>
        </w:rPr>
      </w:pPr>
      <w:r w:rsidRPr="00DF5426">
        <w:rPr>
          <w:b/>
          <w:lang w:eastAsia="ja-JP"/>
        </w:rPr>
        <w:t>Deductions</w:t>
      </w:r>
    </w:p>
    <w:p w14:paraId="72DA1E33" w14:textId="77777777" w:rsidR="003F114B" w:rsidRPr="00DF5426" w:rsidRDefault="003F114B" w:rsidP="003F114B">
      <w:pPr>
        <w:pStyle w:val="B2"/>
        <w:rPr>
          <w:lang w:eastAsia="ja-JP"/>
        </w:rPr>
      </w:pPr>
      <w:r w:rsidRPr="00DF5426">
        <w:rPr>
          <w:lang w:eastAsia="ja-JP"/>
        </w:rPr>
        <w:t>-</w:t>
      </w:r>
      <w:r w:rsidRPr="00DF5426">
        <w:rPr>
          <w:lang w:eastAsia="ja-JP"/>
        </w:rPr>
        <w:tab/>
        <w:t xml:space="preserve">An AIPN will need to handle substantially increased volumes of IP traffic in a </w:t>
      </w:r>
      <w:proofErr w:type="gramStart"/>
      <w:r w:rsidRPr="00DF5426">
        <w:rPr>
          <w:lang w:eastAsia="ja-JP"/>
        </w:rPr>
        <w:t>cost effective</w:t>
      </w:r>
      <w:proofErr w:type="gramEnd"/>
      <w:r w:rsidRPr="00DF5426">
        <w:rPr>
          <w:lang w:eastAsia="ja-JP"/>
        </w:rPr>
        <w:t xml:space="preserve"> </w:t>
      </w:r>
      <w:proofErr w:type="gramStart"/>
      <w:r w:rsidRPr="00DF5426">
        <w:rPr>
          <w:lang w:eastAsia="ja-JP"/>
        </w:rPr>
        <w:t>manner,.</w:t>
      </w:r>
      <w:proofErr w:type="gramEnd"/>
    </w:p>
    <w:p w14:paraId="34C5717B" w14:textId="77777777" w:rsidR="003F114B" w:rsidRPr="00DF5426" w:rsidRDefault="003F114B" w:rsidP="00976F5D">
      <w:pPr>
        <w:pStyle w:val="B2"/>
        <w:rPr>
          <w:lang w:eastAsia="ja-JP"/>
        </w:rPr>
      </w:pPr>
      <w:r w:rsidRPr="00DF5426">
        <w:rPr>
          <w:lang w:eastAsia="ja-JP"/>
        </w:rPr>
        <w:t>-</w:t>
      </w:r>
      <w:r w:rsidRPr="00DF5426">
        <w:rPr>
          <w:lang w:eastAsia="ja-JP"/>
        </w:rPr>
        <w:tab/>
        <w:t>An AIPN will need to support optimised transport for user-to-user and user-to-multicast traffic.</w:t>
      </w:r>
    </w:p>
    <w:p w14:paraId="159F4557" w14:textId="77777777" w:rsidR="00CA1051" w:rsidRPr="00DF5426" w:rsidRDefault="00CA1051" w:rsidP="00CA1051">
      <w:pPr>
        <w:pStyle w:val="Heading4"/>
        <w:rPr>
          <w:lang w:eastAsia="ja-JP"/>
        </w:rPr>
      </w:pPr>
      <w:bookmarkStart w:id="22" w:name="_Toc217731434"/>
      <w:r w:rsidRPr="00DF5426">
        <w:rPr>
          <w:lang w:eastAsia="ja-JP"/>
        </w:rPr>
        <w:t>4.2.2.2</w:t>
      </w:r>
      <w:r w:rsidRPr="00DF5426">
        <w:rPr>
          <w:lang w:eastAsia="ja-JP"/>
        </w:rPr>
        <w:tab/>
        <w:t>Desire of AIPN operators to encompass various access systems that are not specified by 3GPP</w:t>
      </w:r>
      <w:bookmarkEnd w:id="22"/>
      <w:r w:rsidRPr="00DF5426">
        <w:rPr>
          <w:lang w:eastAsia="ja-JP"/>
        </w:rPr>
        <w:t xml:space="preserve"> </w:t>
      </w:r>
    </w:p>
    <w:p w14:paraId="1A33E34A" w14:textId="77777777" w:rsidR="00CA1051" w:rsidRPr="00DF5426" w:rsidRDefault="00CA1051" w:rsidP="00CA1051">
      <w:pPr>
        <w:rPr>
          <w:lang w:eastAsia="ja-JP"/>
        </w:rPr>
      </w:pPr>
      <w:r w:rsidRPr="00DF5426">
        <w:rPr>
          <w:lang w:eastAsia="ja-JP"/>
        </w:rPr>
        <w:t xml:space="preserve">Although 3GPP is primarily concerned with the UTRAN and GERAN-based access systems other access systems can be utilised by the 3GPP system and used to provide mobile services. This has been recognised from 3GPP Rel-6 with the standardisation of 3GPP-WLAN Inter-working [3]. In the future network operators will desire the ability to provide services to their subscribers optimised to the user’s environment using a variety of diversified access systems. Although the access system utilised at a particular time within this environment may vary, it is likely that the services provided will have significant commonalities. Hence, </w:t>
      </w:r>
      <w:proofErr w:type="gramStart"/>
      <w:r w:rsidRPr="00DF5426">
        <w:rPr>
          <w:lang w:eastAsia="ja-JP"/>
        </w:rPr>
        <w:t>in order to</w:t>
      </w:r>
      <w:proofErr w:type="gramEnd"/>
      <w:r w:rsidRPr="00DF5426">
        <w:rPr>
          <w:lang w:eastAsia="ja-JP"/>
        </w:rPr>
        <w:t xml:space="preserve"> realise a multiple access system environment in an efficient and </w:t>
      </w:r>
      <w:proofErr w:type="gramStart"/>
      <w:r w:rsidRPr="00DF5426">
        <w:rPr>
          <w:lang w:eastAsia="ja-JP"/>
        </w:rPr>
        <w:t>cost effective</w:t>
      </w:r>
      <w:proofErr w:type="gramEnd"/>
      <w:r w:rsidRPr="00DF5426">
        <w:rPr>
          <w:lang w:eastAsia="ja-JP"/>
        </w:rPr>
        <w:t xml:space="preserve"> manner it is desirable that the replication of network functionality be minimised. This clearly indicates that there is a need for a common network to be able to accommodate a variety of access systems. </w:t>
      </w:r>
    </w:p>
    <w:p w14:paraId="53A348B3" w14:textId="77777777" w:rsidR="00CA1051" w:rsidRPr="00DF5426" w:rsidRDefault="00CA1051" w:rsidP="00CA1051">
      <w:pPr>
        <w:rPr>
          <w:lang w:eastAsia="ja-JP"/>
        </w:rPr>
      </w:pPr>
      <w:r w:rsidRPr="00DF5426">
        <w:rPr>
          <w:lang w:eastAsia="ja-JP"/>
        </w:rPr>
        <w:t xml:space="preserve">When accommodating various access </w:t>
      </w:r>
      <w:proofErr w:type="gramStart"/>
      <w:r w:rsidRPr="00DF5426">
        <w:rPr>
          <w:lang w:eastAsia="ja-JP"/>
        </w:rPr>
        <w:t>systems</w:t>
      </w:r>
      <w:proofErr w:type="gramEnd"/>
      <w:r w:rsidRPr="00DF5426">
        <w:rPr>
          <w:lang w:eastAsia="ja-JP"/>
        </w:rPr>
        <w:t xml:space="preserve"> it is desirable that this is achieved with a minimum impact upon the access systems themselves. It is assumed that most new access systems that are developed will incorporate IP technology and be optimised to carry IP traffic. Hence, </w:t>
      </w:r>
      <w:proofErr w:type="gramStart"/>
      <w:r w:rsidRPr="00DF5426">
        <w:rPr>
          <w:lang w:eastAsia="ja-JP"/>
        </w:rPr>
        <w:t>in order to</w:t>
      </w:r>
      <w:proofErr w:type="gramEnd"/>
      <w:r w:rsidRPr="00DF5426">
        <w:rPr>
          <w:lang w:eastAsia="ja-JP"/>
        </w:rPr>
        <w:t xml:space="preserve"> maintain a high level of compatibility it is necessary </w:t>
      </w:r>
      <w:r w:rsidRPr="00DF5426">
        <w:rPr>
          <w:lang w:eastAsia="ja-JP"/>
        </w:rPr>
        <w:lastRenderedPageBreak/>
        <w:t xml:space="preserve">for the network accommodating these access systems to also be based upon IP technology and be optimised to carry IP traffic. </w:t>
      </w:r>
    </w:p>
    <w:p w14:paraId="3A28EB6C" w14:textId="77777777" w:rsidR="00CA1051" w:rsidRPr="00DF5426" w:rsidRDefault="00CA1051" w:rsidP="00CA1051">
      <w:pPr>
        <w:rPr>
          <w:lang w:eastAsia="ja-JP"/>
        </w:rPr>
      </w:pPr>
      <w:r w:rsidRPr="00DF5426">
        <w:rPr>
          <w:lang w:eastAsia="ja-JP"/>
        </w:rPr>
        <w:t xml:space="preserve">Based on the reasoning presented above it can be concluded that </w:t>
      </w:r>
      <w:proofErr w:type="gramStart"/>
      <w:r w:rsidRPr="00DF5426">
        <w:rPr>
          <w:lang w:eastAsia="ja-JP"/>
        </w:rPr>
        <w:t>in order to</w:t>
      </w:r>
      <w:proofErr w:type="gramEnd"/>
      <w:r w:rsidRPr="00DF5426">
        <w:rPr>
          <w:lang w:eastAsia="ja-JP"/>
        </w:rPr>
        <w:t xml:space="preserve"> design a future proof system that is able to efficiently accommodate a variety of different access systems it is necessary that the 3GPP system be designed as a common network that is based upon IP technology and optimised to carry IP traffic.</w:t>
      </w:r>
    </w:p>
    <w:p w14:paraId="4EDC5365" w14:textId="77777777" w:rsidR="00CA1051" w:rsidRPr="00DF5426" w:rsidRDefault="00CA1051" w:rsidP="00CA1051">
      <w:pPr>
        <w:rPr>
          <w:lang w:eastAsia="ja-JP"/>
        </w:rPr>
      </w:pPr>
      <w:r w:rsidRPr="00DF5426">
        <w:rPr>
          <w:lang w:eastAsia="ja-JP"/>
        </w:rPr>
        <w:t>Furthermore, the development of new access systems will not necessarily be in line with the development of the network</w:t>
      </w:r>
      <w:r w:rsidR="00DE75A3" w:rsidRPr="00DF5426">
        <w:rPr>
          <w:lang w:eastAsia="ja-JP"/>
        </w:rPr>
        <w:t>,</w:t>
      </w:r>
      <w:r w:rsidRPr="00DF5426">
        <w:rPr>
          <w:lang w:eastAsia="ja-JP"/>
        </w:rPr>
        <w:t xml:space="preserve"> therefore there is a need to be able to develop different areas of the network independently, e.g. develop the network independently to the development of the access systems.</w:t>
      </w:r>
    </w:p>
    <w:p w14:paraId="75781644" w14:textId="77777777" w:rsidR="008E5668" w:rsidRPr="00DF5426" w:rsidRDefault="008E5668" w:rsidP="00CA1051">
      <w:pPr>
        <w:rPr>
          <w:lang w:eastAsia="ja-JP"/>
        </w:rPr>
      </w:pPr>
      <w:r w:rsidRPr="00DF5426">
        <w:rPr>
          <w:lang w:eastAsia="ja-JP"/>
        </w:rPr>
        <w:t>In addition, it is desirable that a common IP network supports a centralised and common network control to enable the AIPN operator to control how the AIPN is accessed and how the resources of the AIPN are used whilst accommodating these access systems.  This will enable the AIPN operator to be the focus for the provision of mobile services and ensure that the user’s expectations regarding the quality of the services provided by the AIPN are fulfilled. Additionally, the provision of control over the usage of the AIPN at a common point within the AIPN will enable the AIPN operator to protect and leverage their investment in AIPN infrastructure as much as possible.</w:t>
      </w:r>
    </w:p>
    <w:p w14:paraId="1AFB20F9" w14:textId="77777777" w:rsidR="00CA1051" w:rsidRPr="00DF5426" w:rsidRDefault="00CA1051" w:rsidP="00CA1051">
      <w:pPr>
        <w:pStyle w:val="B1"/>
        <w:rPr>
          <w:b/>
          <w:lang w:eastAsia="ja-JP"/>
        </w:rPr>
      </w:pPr>
      <w:r w:rsidRPr="00DF5426">
        <w:rPr>
          <w:b/>
          <w:lang w:eastAsia="ja-JP"/>
        </w:rPr>
        <w:t>Deductions</w:t>
      </w:r>
    </w:p>
    <w:p w14:paraId="2F2CA415" w14:textId="77777777" w:rsidR="00CA1051" w:rsidRPr="00DF5426" w:rsidRDefault="00CA1051" w:rsidP="00CA1051">
      <w:pPr>
        <w:pStyle w:val="B2"/>
        <w:rPr>
          <w:lang w:eastAsia="ja-JP"/>
        </w:rPr>
      </w:pPr>
      <w:r w:rsidRPr="00DF5426">
        <w:rPr>
          <w:lang w:eastAsia="ja-JP"/>
        </w:rPr>
        <w:t>-</w:t>
      </w:r>
      <w:r w:rsidRPr="00DF5426">
        <w:rPr>
          <w:lang w:eastAsia="ja-JP"/>
        </w:rPr>
        <w:tab/>
        <w:t>An AIPN would provide the ability to incorporate a variety of different access systems with a minimum impact upon the non 3GPP specified access systems to be accommodated.</w:t>
      </w:r>
    </w:p>
    <w:p w14:paraId="5E9F993C" w14:textId="77777777" w:rsidR="00CA1051" w:rsidRPr="00DF5426" w:rsidRDefault="00CA1051" w:rsidP="00CA1051">
      <w:pPr>
        <w:pStyle w:val="B2"/>
        <w:rPr>
          <w:lang w:eastAsia="ja-JP"/>
        </w:rPr>
      </w:pPr>
      <w:r w:rsidRPr="00DF5426">
        <w:rPr>
          <w:lang w:eastAsia="ja-JP"/>
        </w:rPr>
        <w:t>-</w:t>
      </w:r>
      <w:r w:rsidRPr="00DF5426">
        <w:rPr>
          <w:lang w:eastAsia="ja-JP"/>
        </w:rPr>
        <w:tab/>
        <w:t xml:space="preserve">Using IP as the basis for a common network enables prevalent and </w:t>
      </w:r>
      <w:proofErr w:type="gramStart"/>
      <w:r w:rsidRPr="00DF5426">
        <w:rPr>
          <w:lang w:eastAsia="ja-JP"/>
        </w:rPr>
        <w:t>low cost</w:t>
      </w:r>
      <w:proofErr w:type="gramEnd"/>
      <w:r w:rsidRPr="00DF5426">
        <w:rPr>
          <w:lang w:eastAsia="ja-JP"/>
        </w:rPr>
        <w:t xml:space="preserve"> IP technology to be utilised. This allows the network to be deployed cost-effectively with the ability to provide common services using a common IP bearer throughout all the diversified access system environments.</w:t>
      </w:r>
    </w:p>
    <w:p w14:paraId="2BC68A4F" w14:textId="77777777" w:rsidR="008E5668" w:rsidRPr="00DF5426" w:rsidRDefault="00CA1051" w:rsidP="00976F5D">
      <w:pPr>
        <w:pStyle w:val="B2"/>
        <w:rPr>
          <w:lang w:eastAsia="ja-JP"/>
        </w:rPr>
      </w:pPr>
      <w:r w:rsidRPr="00DF5426">
        <w:rPr>
          <w:lang w:eastAsia="ja-JP"/>
        </w:rPr>
        <w:t>-</w:t>
      </w:r>
      <w:r w:rsidRPr="00DF5426">
        <w:rPr>
          <w:lang w:eastAsia="ja-JP"/>
        </w:rPr>
        <w:tab/>
      </w:r>
      <w:r w:rsidR="008E5668" w:rsidRPr="00DF5426">
        <w:rPr>
          <w:lang w:eastAsia="ja-JP"/>
        </w:rPr>
        <w:t>An AIPN should support a centralised and common network control to enable the AIPN operator to control how the AIPN is accessed and how the resources of the AIPN are used whilst accommodating a variety of different access systems.</w:t>
      </w:r>
    </w:p>
    <w:p w14:paraId="7AB4C7AC" w14:textId="77777777" w:rsidR="003F114B" w:rsidRPr="00DF5426" w:rsidRDefault="003F114B" w:rsidP="003F114B">
      <w:pPr>
        <w:pStyle w:val="Heading4"/>
        <w:rPr>
          <w:lang w:eastAsia="ja-JP"/>
        </w:rPr>
      </w:pPr>
      <w:bookmarkStart w:id="23" w:name="_Toc217731435"/>
      <w:r w:rsidRPr="00DF5426">
        <w:rPr>
          <w:lang w:eastAsia="ja-JP"/>
        </w:rPr>
        <w:t>4.2.2.3</w:t>
      </w:r>
      <w:r w:rsidRPr="00DF5426">
        <w:rPr>
          <w:lang w:eastAsia="ja-JP"/>
        </w:rPr>
        <w:tab/>
        <w:t>Marriage of IT- and telecom world</w:t>
      </w:r>
      <w:bookmarkEnd w:id="23"/>
    </w:p>
    <w:p w14:paraId="045CFC90" w14:textId="77777777" w:rsidR="003F114B" w:rsidRPr="00DF5426" w:rsidRDefault="003F114B" w:rsidP="003F114B">
      <w:pPr>
        <w:rPr>
          <w:u w:val="single"/>
          <w:lang w:eastAsia="ja-JP"/>
        </w:rPr>
      </w:pPr>
      <w:r w:rsidRPr="00DF5426">
        <w:rPr>
          <w:u w:val="single"/>
          <w:lang w:eastAsia="ja-JP"/>
        </w:rPr>
        <w:t>The influence of broadband Internet</w:t>
      </w:r>
    </w:p>
    <w:p w14:paraId="7E51C327" w14:textId="77777777" w:rsidR="003F114B" w:rsidRPr="00DF5426" w:rsidRDefault="003F114B" w:rsidP="003F114B">
      <w:pPr>
        <w:rPr>
          <w:lang w:eastAsia="ja-JP"/>
        </w:rPr>
      </w:pPr>
      <w:r w:rsidRPr="00DF5426">
        <w:rPr>
          <w:lang w:eastAsia="ja-JP"/>
        </w:rPr>
        <w:t xml:space="preserve">With the emergence of broadband internet services there has been a rapid increase in the number of subscribers to IP services in recent years. Most notable is the growth in the number of subscribers to IP telephony services. This is expected to grow further and at an increasing pace as the broadband internet services of ISPs become more prevalent. This presents 2 points of major interest.  </w:t>
      </w:r>
    </w:p>
    <w:p w14:paraId="21B89AC4" w14:textId="77777777" w:rsidR="003F114B" w:rsidRPr="00DF5426" w:rsidRDefault="003F114B" w:rsidP="003F114B">
      <w:pPr>
        <w:pStyle w:val="B1"/>
        <w:rPr>
          <w:lang w:eastAsia="ja-JP"/>
        </w:rPr>
      </w:pPr>
      <w:r w:rsidRPr="00DF5426">
        <w:rPr>
          <w:lang w:eastAsia="ja-JP"/>
        </w:rPr>
        <w:t>-</w:t>
      </w:r>
      <w:r w:rsidRPr="00DF5426">
        <w:rPr>
          <w:lang w:eastAsia="ja-JP"/>
        </w:rPr>
        <w:tab/>
      </w:r>
      <w:r w:rsidRPr="00DF5426">
        <w:rPr>
          <w:u w:val="single"/>
          <w:lang w:eastAsia="ja-JP"/>
        </w:rPr>
        <w:t>Competition with broadband Internet</w:t>
      </w:r>
      <w:r w:rsidRPr="00DF5426">
        <w:rPr>
          <w:lang w:eastAsia="ja-JP"/>
        </w:rPr>
        <w:br/>
        <w:t xml:space="preserve">The first is the need for network operators deploying the 3GPP system to offer competing services and so match this emerging trend. </w:t>
      </w:r>
    </w:p>
    <w:p w14:paraId="421624C0" w14:textId="77777777" w:rsidR="003F114B" w:rsidRPr="00DF5426" w:rsidRDefault="003F114B" w:rsidP="003F114B">
      <w:pPr>
        <w:pStyle w:val="B1"/>
        <w:rPr>
          <w:lang w:eastAsia="ja-JP"/>
        </w:rPr>
      </w:pPr>
      <w:r w:rsidRPr="00DF5426">
        <w:rPr>
          <w:lang w:eastAsia="ja-JP"/>
        </w:rPr>
        <w:t>-</w:t>
      </w:r>
      <w:r w:rsidRPr="00DF5426">
        <w:rPr>
          <w:lang w:eastAsia="ja-JP"/>
        </w:rPr>
        <w:tab/>
      </w:r>
      <w:r w:rsidRPr="00DF5426">
        <w:rPr>
          <w:u w:val="single"/>
          <w:lang w:eastAsia="ja-JP"/>
        </w:rPr>
        <w:t>Inter</w:t>
      </w:r>
      <w:r w:rsidR="002A69FE" w:rsidRPr="00DF5426">
        <w:rPr>
          <w:u w:val="single"/>
          <w:lang w:eastAsia="ja-JP"/>
        </w:rPr>
        <w:t>-</w:t>
      </w:r>
      <w:r w:rsidRPr="00DF5426">
        <w:rPr>
          <w:u w:val="single"/>
          <w:lang w:eastAsia="ja-JP"/>
        </w:rPr>
        <w:t>working with broadband Internet</w:t>
      </w:r>
      <w:r w:rsidRPr="00DF5426">
        <w:rPr>
          <w:lang w:eastAsia="ja-JP"/>
        </w:rPr>
        <w:br/>
        <w:t xml:space="preserve">The second is that as the number of IP service providers and hence IP service subscribers become more prevalent the need to interwork with these IP service providers will emerge </w:t>
      </w:r>
      <w:proofErr w:type="gramStart"/>
      <w:r w:rsidRPr="00DF5426">
        <w:rPr>
          <w:lang w:eastAsia="ja-JP"/>
        </w:rPr>
        <w:t>in order to</w:t>
      </w:r>
      <w:proofErr w:type="gramEnd"/>
      <w:r w:rsidRPr="00DF5426">
        <w:rPr>
          <w:lang w:eastAsia="ja-JP"/>
        </w:rPr>
        <w:t xml:space="preserve"> offer services between 3GPP subscribers and IP service subscribers of other networks. This must include easy mechanisms for roaming and settlement operations, so end-users can leverage the benefits of each network without incurring the high overhead of setting up separate subscriptions with each service provider.</w:t>
      </w:r>
    </w:p>
    <w:p w14:paraId="668CA187" w14:textId="77777777" w:rsidR="003F114B" w:rsidRPr="00DF5426" w:rsidRDefault="003F114B" w:rsidP="003F114B">
      <w:pPr>
        <w:rPr>
          <w:u w:val="single"/>
          <w:lang w:eastAsia="ja-JP"/>
        </w:rPr>
      </w:pPr>
      <w:r w:rsidRPr="00DF5426">
        <w:rPr>
          <w:u w:val="single"/>
          <w:lang w:eastAsia="ja-JP"/>
        </w:rPr>
        <w:t>Service creation with the support of the IT industry</w:t>
      </w:r>
    </w:p>
    <w:p w14:paraId="3C1DB8B2" w14:textId="77777777" w:rsidR="003F114B" w:rsidRPr="00DF5426" w:rsidRDefault="003F114B" w:rsidP="003F114B">
      <w:pPr>
        <w:rPr>
          <w:lang w:eastAsia="ja-JP"/>
        </w:rPr>
      </w:pPr>
      <w:r w:rsidRPr="00DF5426">
        <w:rPr>
          <w:lang w:eastAsia="ja-JP"/>
        </w:rPr>
        <w:t xml:space="preserve">While in 2G systems the IT world played only a minor role - everything was standardised by GSM. 3GPP - and even more so OMA - allowed more diversity by defining service enablers (e.g. "Presence") instead of standardized services, enabling the IT world to create services that can rely on these capabilities. </w:t>
      </w:r>
    </w:p>
    <w:p w14:paraId="5B4359C8" w14:textId="77777777" w:rsidR="003F114B" w:rsidRPr="00DF5426" w:rsidRDefault="003F114B" w:rsidP="003F114B">
      <w:pPr>
        <w:rPr>
          <w:lang w:eastAsia="ja-JP"/>
        </w:rPr>
      </w:pPr>
      <w:r w:rsidRPr="00DF5426">
        <w:rPr>
          <w:lang w:eastAsia="ja-JP"/>
        </w:rPr>
        <w:t xml:space="preserve">The main reason to do so was speed of service introduction. The IT industry is capable to provide IP-based services based on </w:t>
      </w:r>
      <w:proofErr w:type="spellStart"/>
      <w:r w:rsidRPr="00DF5426">
        <w:rPr>
          <w:lang w:eastAsia="ja-JP"/>
        </w:rPr>
        <w:t>defacto</w:t>
      </w:r>
      <w:proofErr w:type="spellEnd"/>
      <w:r w:rsidRPr="00DF5426">
        <w:rPr>
          <w:lang w:eastAsia="ja-JP"/>
        </w:rPr>
        <w:t xml:space="preserve"> standards in a much shorter time than it can be done by standardisation. Also, the mechanisms of the market - adopting these services according to market need and user acceptance - are more effective.</w:t>
      </w:r>
    </w:p>
    <w:p w14:paraId="41D834AF" w14:textId="77777777" w:rsidR="003F114B" w:rsidRPr="00DF5426" w:rsidRDefault="003F114B" w:rsidP="003F114B">
      <w:pPr>
        <w:pStyle w:val="B1"/>
        <w:rPr>
          <w:b/>
          <w:lang w:eastAsia="ja-JP"/>
        </w:rPr>
      </w:pPr>
      <w:r w:rsidRPr="00DF5426">
        <w:rPr>
          <w:b/>
          <w:lang w:eastAsia="ja-JP"/>
        </w:rPr>
        <w:t>Deductions</w:t>
      </w:r>
    </w:p>
    <w:p w14:paraId="1E69EE0D" w14:textId="77777777" w:rsidR="003F114B" w:rsidRPr="00DF5426" w:rsidRDefault="003F114B" w:rsidP="003F114B">
      <w:pPr>
        <w:pStyle w:val="B2"/>
        <w:rPr>
          <w:lang w:eastAsia="ja-JP"/>
        </w:rPr>
      </w:pPr>
      <w:r w:rsidRPr="00DF5426">
        <w:rPr>
          <w:lang w:eastAsia="ja-JP"/>
        </w:rPr>
        <w:t>-</w:t>
      </w:r>
      <w:r w:rsidRPr="00DF5426">
        <w:rPr>
          <w:lang w:eastAsia="ja-JP"/>
        </w:rPr>
        <w:tab/>
        <w:t xml:space="preserve">An AIPN would enable </w:t>
      </w:r>
      <w:r w:rsidR="00CA1051" w:rsidRPr="00DF5426">
        <w:rPr>
          <w:lang w:eastAsia="ja-JP"/>
        </w:rPr>
        <w:t xml:space="preserve">AIPN </w:t>
      </w:r>
      <w:r w:rsidRPr="00DF5426">
        <w:rPr>
          <w:lang w:eastAsia="ja-JP"/>
        </w:rPr>
        <w:t>operators to offer IP-based services and provide appropriate inter</w:t>
      </w:r>
      <w:r w:rsidR="002A69FE" w:rsidRPr="00DF5426">
        <w:rPr>
          <w:lang w:eastAsia="ja-JP"/>
        </w:rPr>
        <w:t>-</w:t>
      </w:r>
      <w:r w:rsidRPr="00DF5426">
        <w:rPr>
          <w:lang w:eastAsia="ja-JP"/>
        </w:rPr>
        <w:t>working methods with IP service providers.</w:t>
      </w:r>
    </w:p>
    <w:p w14:paraId="60DE1F58" w14:textId="77777777" w:rsidR="002A69FE" w:rsidRPr="00DF5426" w:rsidRDefault="002A69FE" w:rsidP="002A69FE">
      <w:pPr>
        <w:pStyle w:val="B2"/>
        <w:rPr>
          <w:lang w:eastAsia="ja-JP"/>
        </w:rPr>
      </w:pPr>
      <w:r w:rsidRPr="00DF5426">
        <w:rPr>
          <w:lang w:eastAsia="ja-JP"/>
        </w:rPr>
        <w:lastRenderedPageBreak/>
        <w:t>-</w:t>
      </w:r>
      <w:r w:rsidRPr="00DF5426">
        <w:rPr>
          <w:lang w:eastAsia="ja-JP"/>
        </w:rPr>
        <w:tab/>
        <w:t>The AIPN should be able to support applications designed based on the capabilities of the AIPN without the need for explicit standardisation of the applications themselves.</w:t>
      </w:r>
    </w:p>
    <w:p w14:paraId="44655CC4" w14:textId="77777777" w:rsidR="003F114B" w:rsidRPr="00DF5426" w:rsidRDefault="002A69FE" w:rsidP="00976F5D">
      <w:pPr>
        <w:pStyle w:val="NO"/>
        <w:rPr>
          <w:lang w:eastAsia="ja-JP"/>
        </w:rPr>
      </w:pPr>
      <w:r w:rsidRPr="00DF5426">
        <w:rPr>
          <w:lang w:eastAsia="ja-JP"/>
        </w:rPr>
        <w:t>Note:</w:t>
      </w:r>
      <w:r w:rsidRPr="00DF5426">
        <w:rPr>
          <w:lang w:eastAsia="ja-JP"/>
        </w:rPr>
        <w:tab/>
        <w:t>The standardisation of AIPN capabilities should allow non-standardised applications to be created whilst maintaining interoperability. However, care should be taken within the standardisation of AIPN capabilities to ensure that interoperability is maintained.</w:t>
      </w:r>
    </w:p>
    <w:p w14:paraId="7FA4B752" w14:textId="77777777" w:rsidR="00CA1051" w:rsidRPr="00DF5426" w:rsidRDefault="00CA1051" w:rsidP="00CA1051">
      <w:pPr>
        <w:pStyle w:val="Heading4"/>
        <w:rPr>
          <w:lang w:eastAsia="ja-JP"/>
        </w:rPr>
      </w:pPr>
      <w:bookmarkStart w:id="24" w:name="_Toc217731436"/>
      <w:r w:rsidRPr="00DF5426">
        <w:rPr>
          <w:lang w:eastAsia="ja-JP"/>
        </w:rPr>
        <w:t>4.2.2.4</w:t>
      </w:r>
      <w:r w:rsidRPr="00DF5426">
        <w:rPr>
          <w:lang w:eastAsia="ja-JP"/>
        </w:rPr>
        <w:tab/>
        <w:t>Need for increased system efficiency leading to substantial cost reduction in terms of both equipment (CAPEX), and operational (OPEX) costs.</w:t>
      </w:r>
      <w:bookmarkEnd w:id="24"/>
    </w:p>
    <w:p w14:paraId="6D19C91C" w14:textId="77777777" w:rsidR="00CA1051" w:rsidRPr="00DF5426" w:rsidRDefault="00CA1051" w:rsidP="00CA1051">
      <w:pPr>
        <w:rPr>
          <w:lang w:eastAsia="ja-JP"/>
        </w:rPr>
      </w:pPr>
      <w:r w:rsidRPr="00DF5426">
        <w:rPr>
          <w:lang w:eastAsia="ja-JP"/>
        </w:rPr>
        <w:t xml:space="preserve">In the future it is foreseen that there will be increasing pressure to decrease the investment costs for mobile network equipment and the cost per bit for traffic carried by mobile networks. The reasons for this are twofold. Firstly, the increase in IP traffic carried by mobile networks will lead to a general need to further decrease the cost of handling this traffic both in terms of equipment and transmission costs. Secondly, in the future there will be increased competition for AIPN operators not only from mobile network operators using different radio access systems, but also from IP service providers providing broadband IP services using access and transmission technologies other than those of traditional mobile network operators, e.g. ISPs providing services using </w:t>
      </w:r>
      <w:proofErr w:type="spellStart"/>
      <w:r w:rsidRPr="00DF5426">
        <w:rPr>
          <w:lang w:eastAsia="ja-JP"/>
        </w:rPr>
        <w:t>xDSL</w:t>
      </w:r>
      <w:proofErr w:type="spellEnd"/>
      <w:r w:rsidRPr="00DF5426">
        <w:rPr>
          <w:lang w:eastAsia="ja-JP"/>
        </w:rPr>
        <w:t xml:space="preserve">, Cable and/or WLAN without 3GPP inter-working. The business and charging models, e.g. </w:t>
      </w:r>
      <w:proofErr w:type="gramStart"/>
      <w:r w:rsidRPr="00DF5426">
        <w:rPr>
          <w:lang w:eastAsia="ja-JP"/>
        </w:rPr>
        <w:t>flat-rate</w:t>
      </w:r>
      <w:proofErr w:type="gramEnd"/>
      <w:r w:rsidRPr="00DF5426">
        <w:rPr>
          <w:lang w:eastAsia="ja-JP"/>
        </w:rPr>
        <w:t xml:space="preserve"> charging, deployed by these IP service providers are not those common to traditional network operators implementing the 3GPP system and will probably not be applied by AIPN operators. However, they do encourage heavy usage of IP services and as such AIPN operators need to be able to deploy a </w:t>
      </w:r>
      <w:proofErr w:type="gramStart"/>
      <w:r w:rsidRPr="00DF5426">
        <w:rPr>
          <w:lang w:eastAsia="ja-JP"/>
        </w:rPr>
        <w:t>cost effective</w:t>
      </w:r>
      <w:proofErr w:type="gramEnd"/>
      <w:r w:rsidRPr="00DF5426">
        <w:rPr>
          <w:lang w:eastAsia="ja-JP"/>
        </w:rPr>
        <w:t xml:space="preserve"> network for IP services </w:t>
      </w:r>
      <w:proofErr w:type="gramStart"/>
      <w:r w:rsidRPr="00DF5426">
        <w:rPr>
          <w:lang w:eastAsia="ja-JP"/>
        </w:rPr>
        <w:t>in order to</w:t>
      </w:r>
      <w:proofErr w:type="gramEnd"/>
      <w:r w:rsidRPr="00DF5426">
        <w:rPr>
          <w:lang w:eastAsia="ja-JP"/>
        </w:rPr>
        <w:t xml:space="preserve"> compete in the wider </w:t>
      </w:r>
      <w:proofErr w:type="gramStart"/>
      <w:r w:rsidRPr="00DF5426">
        <w:rPr>
          <w:lang w:eastAsia="ja-JP"/>
        </w:rPr>
        <w:t>market place</w:t>
      </w:r>
      <w:proofErr w:type="gramEnd"/>
      <w:r w:rsidRPr="00DF5426">
        <w:rPr>
          <w:lang w:eastAsia="ja-JP"/>
        </w:rPr>
        <w:t>.</w:t>
      </w:r>
    </w:p>
    <w:p w14:paraId="11452EFC" w14:textId="77777777" w:rsidR="005C4994" w:rsidRDefault="005C4994" w:rsidP="005C4994">
      <w:pPr>
        <w:rPr>
          <w:rFonts w:hint="eastAsia"/>
          <w:lang w:eastAsia="ja-JP"/>
        </w:rPr>
      </w:pPr>
      <w:r>
        <w:rPr>
          <w:rFonts w:hint="eastAsia"/>
          <w:lang w:eastAsia="ja-JP"/>
        </w:rPr>
        <w:t>The cost of general-purpose equipment targeted for a wide-ranging general market is in general much less than that of specialised technology whose market is limited by specific criteria. An AIPN would enable the use of general-purpose IP technology with some modifications to tailor functionalities to the needs of network operators to provide mobile services. The ability to undertake large-scale deployment of general-purpose IP technology provided by an AIPN is</w:t>
      </w:r>
      <w:r>
        <w:rPr>
          <w:lang w:eastAsia="ja-JP"/>
        </w:rPr>
        <w:t xml:space="preserve"> foreseen to</w:t>
      </w:r>
      <w:r>
        <w:rPr>
          <w:rFonts w:hint="eastAsia"/>
          <w:lang w:eastAsia="ja-JP"/>
        </w:rPr>
        <w:t xml:space="preserve"> enable significant improvements in system efficiency and overall reduction in the equipment (CAPEX) and operational (OPEX) costs for future mobile networks designed to handle a large amount of IP traffic.</w:t>
      </w:r>
    </w:p>
    <w:p w14:paraId="26283E1C" w14:textId="77777777" w:rsidR="005820F7" w:rsidRPr="00DF5426" w:rsidRDefault="005820F7" w:rsidP="005820F7">
      <w:pPr>
        <w:rPr>
          <w:b/>
          <w:lang w:eastAsia="ja-JP"/>
        </w:rPr>
      </w:pPr>
      <w:r w:rsidRPr="00DF5426">
        <w:rPr>
          <w:b/>
          <w:lang w:eastAsia="ja-JP"/>
        </w:rPr>
        <w:t>CAPEX point of view:</w:t>
      </w:r>
    </w:p>
    <w:p w14:paraId="70E3735D" w14:textId="77777777" w:rsidR="005820F7" w:rsidRPr="00DF5426" w:rsidRDefault="00365444" w:rsidP="00365444">
      <w:pPr>
        <w:pStyle w:val="B1"/>
        <w:rPr>
          <w:lang w:eastAsia="ja-JP"/>
        </w:rPr>
      </w:pPr>
      <w:r w:rsidRPr="00DF5426">
        <w:rPr>
          <w:lang w:eastAsia="ja-JP"/>
        </w:rPr>
        <w:t>-</w:t>
      </w:r>
      <w:r w:rsidRPr="00DF5426">
        <w:rPr>
          <w:lang w:eastAsia="ja-JP"/>
        </w:rPr>
        <w:tab/>
      </w:r>
      <w:r w:rsidR="005820F7" w:rsidRPr="00DF5426">
        <w:rPr>
          <w:lang w:eastAsia="ja-JP"/>
        </w:rPr>
        <w:t>The adoption of a common network system enables capital investment to be made independent to the number of access systems supported. Also, when a new access is added, the equipment costs are suppressed to</w:t>
      </w:r>
      <w:r w:rsidR="005C4994" w:rsidRPr="005C4994">
        <w:rPr>
          <w:rFonts w:hint="eastAsia"/>
          <w:lang w:eastAsia="ja-JP"/>
        </w:rPr>
        <w:t xml:space="preserve"> </w:t>
      </w:r>
      <w:r w:rsidR="005C4994">
        <w:rPr>
          <w:rFonts w:hint="eastAsia"/>
          <w:lang w:eastAsia="ja-JP"/>
        </w:rPr>
        <w:t>a</w:t>
      </w:r>
      <w:r w:rsidR="005820F7" w:rsidRPr="00DF5426">
        <w:rPr>
          <w:lang w:eastAsia="ja-JP"/>
        </w:rPr>
        <w:t xml:space="preserve"> necessary minimum. </w:t>
      </w:r>
    </w:p>
    <w:p w14:paraId="60CDA3A7" w14:textId="77777777" w:rsidR="005820F7" w:rsidRPr="00DF5426" w:rsidRDefault="00365444" w:rsidP="00365444">
      <w:pPr>
        <w:pStyle w:val="B1"/>
        <w:rPr>
          <w:lang w:eastAsia="ja-JP"/>
        </w:rPr>
      </w:pPr>
      <w:r w:rsidRPr="00DF5426">
        <w:rPr>
          <w:lang w:eastAsia="ja-JP"/>
        </w:rPr>
        <w:t>-</w:t>
      </w:r>
      <w:r w:rsidRPr="00DF5426">
        <w:rPr>
          <w:lang w:eastAsia="ja-JP"/>
        </w:rPr>
        <w:tab/>
      </w:r>
      <w:r w:rsidR="005820F7" w:rsidRPr="00DF5426">
        <w:rPr>
          <w:lang w:eastAsia="ja-JP"/>
        </w:rPr>
        <w:t>Over capacity can be avoided by sharing the system, and the equipment costs are reduced (including redundant equipment costs).</w:t>
      </w:r>
    </w:p>
    <w:p w14:paraId="4C0C3B06" w14:textId="77777777" w:rsidR="005820F7" w:rsidRPr="00DF5426" w:rsidRDefault="00365444" w:rsidP="00365444">
      <w:pPr>
        <w:pStyle w:val="B1"/>
        <w:rPr>
          <w:lang w:eastAsia="ja-JP"/>
        </w:rPr>
      </w:pPr>
      <w:r w:rsidRPr="00DF5426">
        <w:rPr>
          <w:lang w:eastAsia="ja-JP"/>
        </w:rPr>
        <w:t>-</w:t>
      </w:r>
      <w:r w:rsidRPr="00DF5426">
        <w:rPr>
          <w:lang w:eastAsia="ja-JP"/>
        </w:rPr>
        <w:tab/>
      </w:r>
      <w:r w:rsidR="005820F7" w:rsidRPr="00DF5426">
        <w:rPr>
          <w:lang w:eastAsia="ja-JP"/>
        </w:rPr>
        <w:t xml:space="preserve">The development and the equipment costs of </w:t>
      </w:r>
      <w:proofErr w:type="gramStart"/>
      <w:r w:rsidR="005820F7" w:rsidRPr="00DF5426">
        <w:rPr>
          <w:lang w:eastAsia="ja-JP"/>
        </w:rPr>
        <w:t>mass produced</w:t>
      </w:r>
      <w:proofErr w:type="gramEnd"/>
      <w:r w:rsidR="005820F7" w:rsidRPr="00DF5426">
        <w:rPr>
          <w:lang w:eastAsia="ja-JP"/>
        </w:rPr>
        <w:t xml:space="preserve"> general-purpose devices are generally lower compared to dedicated devices. </w:t>
      </w:r>
    </w:p>
    <w:p w14:paraId="0C412A9A" w14:textId="77777777" w:rsidR="005820F7" w:rsidRPr="00DF5426" w:rsidRDefault="005820F7" w:rsidP="005820F7">
      <w:pPr>
        <w:rPr>
          <w:b/>
          <w:lang w:eastAsia="ja-JP"/>
        </w:rPr>
      </w:pPr>
      <w:r w:rsidRPr="00DF5426">
        <w:rPr>
          <w:b/>
          <w:lang w:eastAsia="ja-JP"/>
        </w:rPr>
        <w:t>OPEX point of view</w:t>
      </w:r>
    </w:p>
    <w:p w14:paraId="3B0C0C1E" w14:textId="77777777" w:rsidR="005820F7" w:rsidRPr="00DF5426" w:rsidRDefault="00365444" w:rsidP="00365444">
      <w:pPr>
        <w:pStyle w:val="B1"/>
        <w:rPr>
          <w:lang w:eastAsia="ja-JP"/>
        </w:rPr>
      </w:pPr>
      <w:r w:rsidRPr="00DF5426">
        <w:rPr>
          <w:lang w:eastAsia="ja-JP"/>
        </w:rPr>
        <w:t>-</w:t>
      </w:r>
      <w:r w:rsidRPr="00DF5426">
        <w:rPr>
          <w:lang w:eastAsia="ja-JP"/>
        </w:rPr>
        <w:tab/>
      </w:r>
      <w:r w:rsidR="005820F7" w:rsidRPr="00DF5426">
        <w:rPr>
          <w:lang w:eastAsia="ja-JP"/>
        </w:rPr>
        <w:t xml:space="preserve">The variety of maintained devices can be reduced by introducing a common </w:t>
      </w:r>
      <w:proofErr w:type="gramStart"/>
      <w:r w:rsidR="005820F7" w:rsidRPr="00DF5426">
        <w:rPr>
          <w:lang w:eastAsia="ja-JP"/>
        </w:rPr>
        <w:t>system,</w:t>
      </w:r>
      <w:proofErr w:type="gramEnd"/>
      <w:r w:rsidR="005820F7" w:rsidRPr="00DF5426">
        <w:rPr>
          <w:lang w:eastAsia="ja-JP"/>
        </w:rPr>
        <w:t xml:space="preserve"> hence maintenance costs are reduced. </w:t>
      </w:r>
    </w:p>
    <w:p w14:paraId="5839C140" w14:textId="77777777" w:rsidR="005C4994" w:rsidRDefault="005C4994" w:rsidP="005C4994">
      <w:pPr>
        <w:pStyle w:val="B2"/>
        <w:rPr>
          <w:lang w:eastAsia="ja-JP"/>
        </w:rPr>
      </w:pPr>
      <w:r>
        <w:rPr>
          <w:lang w:eastAsia="ja-JP"/>
        </w:rPr>
        <w:t>-</w:t>
      </w:r>
      <w:r>
        <w:rPr>
          <w:lang w:eastAsia="ja-JP"/>
        </w:rPr>
        <w:tab/>
        <w:t>The training costs of maintenance engineer</w:t>
      </w:r>
      <w:r>
        <w:rPr>
          <w:rFonts w:hint="eastAsia"/>
          <w:lang w:eastAsia="ja-JP"/>
        </w:rPr>
        <w:t>s</w:t>
      </w:r>
      <w:r>
        <w:rPr>
          <w:lang w:eastAsia="ja-JP"/>
        </w:rPr>
        <w:t xml:space="preserve"> are reduced.</w:t>
      </w:r>
    </w:p>
    <w:p w14:paraId="3AB792BC" w14:textId="77777777" w:rsidR="005C4994" w:rsidRDefault="005C4994" w:rsidP="005C4994">
      <w:pPr>
        <w:pStyle w:val="B2"/>
        <w:rPr>
          <w:rFonts w:hint="eastAsia"/>
          <w:lang w:eastAsia="ja-JP"/>
        </w:rPr>
      </w:pPr>
      <w:r>
        <w:rPr>
          <w:lang w:eastAsia="ja-JP"/>
        </w:rPr>
        <w:t>-</w:t>
      </w:r>
      <w:r>
        <w:rPr>
          <w:lang w:eastAsia="ja-JP"/>
        </w:rPr>
        <w:tab/>
      </w:r>
      <w:r>
        <w:rPr>
          <w:rFonts w:hint="eastAsia"/>
          <w:lang w:eastAsia="ja-JP"/>
        </w:rPr>
        <w:t xml:space="preserve">Due to the </w:t>
      </w:r>
      <w:r>
        <w:rPr>
          <w:lang w:eastAsia="ja-JP"/>
        </w:rPr>
        <w:t>availability</w:t>
      </w:r>
      <w:r>
        <w:rPr>
          <w:rFonts w:hint="eastAsia"/>
          <w:lang w:eastAsia="ja-JP"/>
        </w:rPr>
        <w:t xml:space="preserve"> of general purpose </w:t>
      </w:r>
      <w:proofErr w:type="gramStart"/>
      <w:r>
        <w:rPr>
          <w:rFonts w:hint="eastAsia"/>
          <w:lang w:eastAsia="ja-JP"/>
        </w:rPr>
        <w:t>platforms</w:t>
      </w:r>
      <w:proofErr w:type="gramEnd"/>
      <w:r>
        <w:rPr>
          <w:rFonts w:hint="eastAsia"/>
          <w:lang w:eastAsia="ja-JP"/>
        </w:rPr>
        <w:t xml:space="preserve"> t</w:t>
      </w:r>
      <w:r>
        <w:rPr>
          <w:lang w:eastAsia="ja-JP"/>
        </w:rPr>
        <w:t xml:space="preserve">he cost </w:t>
      </w:r>
      <w:r>
        <w:rPr>
          <w:rFonts w:hint="eastAsia"/>
          <w:lang w:eastAsia="ja-JP"/>
        </w:rPr>
        <w:t>of</w:t>
      </w:r>
      <w:r>
        <w:rPr>
          <w:lang w:eastAsia="ja-JP"/>
        </w:rPr>
        <w:t xml:space="preserve"> replacement hardware can be suppressed.</w:t>
      </w:r>
    </w:p>
    <w:p w14:paraId="2F851203" w14:textId="77777777" w:rsidR="00CA1051" w:rsidRPr="00DF5426" w:rsidRDefault="00CA1051" w:rsidP="00CA1051">
      <w:pPr>
        <w:pStyle w:val="B1"/>
        <w:rPr>
          <w:b/>
          <w:lang w:eastAsia="ja-JP"/>
        </w:rPr>
      </w:pPr>
      <w:r w:rsidRPr="00DF5426">
        <w:rPr>
          <w:b/>
          <w:lang w:eastAsia="ja-JP"/>
        </w:rPr>
        <w:t>Deductions</w:t>
      </w:r>
    </w:p>
    <w:p w14:paraId="1F10BD28" w14:textId="77777777" w:rsidR="003F114B" w:rsidRPr="00DF5426" w:rsidRDefault="00CA1051" w:rsidP="00976F5D">
      <w:pPr>
        <w:pStyle w:val="B2"/>
        <w:rPr>
          <w:lang w:eastAsia="ja-JP"/>
        </w:rPr>
      </w:pPr>
      <w:r w:rsidRPr="00DF5426">
        <w:rPr>
          <w:lang w:eastAsia="ja-JP"/>
        </w:rPr>
        <w:t>-</w:t>
      </w:r>
      <w:r w:rsidRPr="00DF5426">
        <w:rPr>
          <w:lang w:eastAsia="ja-JP"/>
        </w:rPr>
        <w:tab/>
      </w:r>
      <w:r w:rsidR="005820F7" w:rsidRPr="00DF5426">
        <w:rPr>
          <w:lang w:eastAsia="ja-JP"/>
        </w:rPr>
        <w:t>The AIPN should be designed to enable AIPN operators to take advantage of the increased efficiency and OPEX/CAPEX reductions offered by IP technology.</w:t>
      </w:r>
    </w:p>
    <w:p w14:paraId="6035669F" w14:textId="77777777" w:rsidR="003F114B" w:rsidRPr="00DF5426" w:rsidRDefault="003F114B" w:rsidP="003F114B">
      <w:pPr>
        <w:pStyle w:val="Heading4"/>
        <w:rPr>
          <w:lang w:eastAsia="ja-JP"/>
        </w:rPr>
      </w:pPr>
      <w:bookmarkStart w:id="25" w:name="_Toc217731437"/>
      <w:r w:rsidRPr="00DF5426">
        <w:rPr>
          <w:lang w:eastAsia="ja-JP"/>
        </w:rPr>
        <w:t>4.2.2.5</w:t>
      </w:r>
      <w:r w:rsidRPr="00DF5426">
        <w:rPr>
          <w:lang w:eastAsia="ja-JP"/>
        </w:rPr>
        <w:tab/>
        <w:t>Trend of the industry to align along the structure: access / transport / control / services</w:t>
      </w:r>
      <w:bookmarkEnd w:id="25"/>
    </w:p>
    <w:p w14:paraId="7BAEB959" w14:textId="77777777" w:rsidR="003F114B" w:rsidRPr="00DF5426" w:rsidRDefault="003F114B" w:rsidP="003F114B">
      <w:pPr>
        <w:rPr>
          <w:lang w:eastAsia="ja-JP"/>
        </w:rPr>
      </w:pPr>
      <w:r w:rsidRPr="00DF5426">
        <w:rPr>
          <w:lang w:eastAsia="ja-JP"/>
        </w:rPr>
        <w:t xml:space="preserve">There seems to be a tendency in the industry for mobile telecommunication to adopt a horizontal structure into business units, which are mainly concerned with access, transport, control and services. This reflects the view of parts of the industry that these areas can be viewed as </w:t>
      </w:r>
      <w:proofErr w:type="gramStart"/>
      <w:r w:rsidRPr="00DF5426">
        <w:rPr>
          <w:lang w:eastAsia="ja-JP"/>
        </w:rPr>
        <w:t>- more or less - economically</w:t>
      </w:r>
      <w:proofErr w:type="gramEnd"/>
      <w:r w:rsidRPr="00DF5426">
        <w:rPr>
          <w:lang w:eastAsia="ja-JP"/>
        </w:rPr>
        <w:t xml:space="preserve"> independent fields. This view applies to </w:t>
      </w:r>
      <w:r w:rsidR="00CA1051" w:rsidRPr="00DF5426">
        <w:rPr>
          <w:lang w:eastAsia="ja-JP"/>
        </w:rPr>
        <w:t xml:space="preserve">AIPN </w:t>
      </w:r>
      <w:r w:rsidRPr="00DF5426">
        <w:rPr>
          <w:lang w:eastAsia="ja-JP"/>
        </w:rPr>
        <w:t>operators as well as to manufacturers.</w:t>
      </w:r>
    </w:p>
    <w:p w14:paraId="7909987E" w14:textId="77777777" w:rsidR="003F114B" w:rsidRPr="00DF5426" w:rsidRDefault="003F114B" w:rsidP="003F114B">
      <w:pPr>
        <w:pStyle w:val="B1"/>
        <w:rPr>
          <w:b/>
          <w:lang w:eastAsia="ja-JP"/>
        </w:rPr>
      </w:pPr>
      <w:r w:rsidRPr="00DF5426">
        <w:rPr>
          <w:b/>
          <w:lang w:eastAsia="ja-JP"/>
        </w:rPr>
        <w:t>Deductions</w:t>
      </w:r>
    </w:p>
    <w:p w14:paraId="002C2212" w14:textId="77777777" w:rsidR="003F114B" w:rsidRPr="00DF5426" w:rsidRDefault="003F114B" w:rsidP="003F114B">
      <w:pPr>
        <w:pStyle w:val="B2"/>
        <w:rPr>
          <w:lang w:eastAsia="ja-JP"/>
        </w:rPr>
      </w:pPr>
      <w:r w:rsidRPr="00DF5426">
        <w:rPr>
          <w:lang w:eastAsia="ja-JP"/>
        </w:rPr>
        <w:lastRenderedPageBreak/>
        <w:t>-</w:t>
      </w:r>
      <w:r w:rsidRPr="00DF5426">
        <w:rPr>
          <w:lang w:eastAsia="ja-JP"/>
        </w:rPr>
        <w:tab/>
        <w:t xml:space="preserve">An AIPN should provide an architectural structure that allows a decomposition of the added value according to access, transport, control and services. </w:t>
      </w:r>
      <w:proofErr w:type="gramStart"/>
      <w:r w:rsidRPr="00DF5426">
        <w:rPr>
          <w:lang w:eastAsia="ja-JP"/>
        </w:rPr>
        <w:t>In particular charging</w:t>
      </w:r>
      <w:proofErr w:type="gramEnd"/>
      <w:r w:rsidRPr="00DF5426">
        <w:rPr>
          <w:lang w:eastAsia="ja-JP"/>
        </w:rPr>
        <w:t xml:space="preserve"> capabilities will need to take this into account.</w:t>
      </w:r>
    </w:p>
    <w:p w14:paraId="3823CF9A" w14:textId="77777777" w:rsidR="003F114B" w:rsidRPr="00DF5426" w:rsidRDefault="003F114B" w:rsidP="003F114B">
      <w:pPr>
        <w:pStyle w:val="Heading4"/>
        <w:rPr>
          <w:lang w:eastAsia="ja-JP"/>
        </w:rPr>
      </w:pPr>
      <w:bookmarkStart w:id="26" w:name="_Toc217731438"/>
      <w:r w:rsidRPr="00DF5426">
        <w:rPr>
          <w:lang w:eastAsia="ja-JP"/>
        </w:rPr>
        <w:t>4.2.2.</w:t>
      </w:r>
      <w:r w:rsidR="00452C55" w:rsidRPr="00DF5426">
        <w:rPr>
          <w:lang w:eastAsia="ja-JP"/>
        </w:rPr>
        <w:t>6</w:t>
      </w:r>
      <w:r w:rsidRPr="00DF5426">
        <w:rPr>
          <w:lang w:eastAsia="ja-JP"/>
        </w:rPr>
        <w:tab/>
        <w:t>Fixed/Mobile network convergence</w:t>
      </w:r>
      <w:bookmarkEnd w:id="26"/>
      <w:r w:rsidRPr="00DF5426">
        <w:rPr>
          <w:lang w:eastAsia="ja-JP"/>
        </w:rPr>
        <w:t xml:space="preserve"> </w:t>
      </w:r>
    </w:p>
    <w:p w14:paraId="50E0103A" w14:textId="77777777" w:rsidR="003F114B" w:rsidRPr="00DF5426" w:rsidRDefault="003F114B" w:rsidP="003F114B">
      <w:pPr>
        <w:rPr>
          <w:lang w:eastAsia="ja-JP"/>
        </w:rPr>
      </w:pPr>
      <w:r w:rsidRPr="00DF5426">
        <w:rPr>
          <w:lang w:eastAsia="ja-JP"/>
        </w:rPr>
        <w:t xml:space="preserve">Some service providers are enabling fixed/mobile converged services for their subscribers.  This is being driven by </w:t>
      </w:r>
      <w:proofErr w:type="gramStart"/>
      <w:r w:rsidRPr="00DF5426">
        <w:rPr>
          <w:lang w:eastAsia="ja-JP"/>
        </w:rPr>
        <w:t>a number of</w:t>
      </w:r>
      <w:proofErr w:type="gramEnd"/>
      <w:r w:rsidRPr="00DF5426">
        <w:rPr>
          <w:lang w:eastAsia="ja-JP"/>
        </w:rPr>
        <w:t xml:space="preserve"> factors, including (but not limited to) company mergers/demergers, the maturity of available VoIP solutions and the proliferation of service bundling (e.g. mixture of voice, video, data and mobility services) by service providers to reduce churn and increase ARPU.  An AIPN should ensure that </w:t>
      </w:r>
      <w:r w:rsidR="00CA1051" w:rsidRPr="00DF5426">
        <w:rPr>
          <w:lang w:eastAsia="ja-JP"/>
        </w:rPr>
        <w:t xml:space="preserve">AIPN </w:t>
      </w:r>
      <w:r w:rsidRPr="00DF5426">
        <w:rPr>
          <w:lang w:eastAsia="ja-JP"/>
        </w:rPr>
        <w:t>operators wanting to provide fixed/mobile converged services can do so within the IMS framework.</w:t>
      </w:r>
    </w:p>
    <w:p w14:paraId="3EDB5BA9" w14:textId="77777777" w:rsidR="003F114B" w:rsidRPr="00DF5426" w:rsidRDefault="003F114B" w:rsidP="003F114B">
      <w:pPr>
        <w:pStyle w:val="B1"/>
        <w:rPr>
          <w:b/>
          <w:lang w:eastAsia="ja-JP"/>
        </w:rPr>
      </w:pPr>
      <w:r w:rsidRPr="00DF5426">
        <w:rPr>
          <w:b/>
          <w:lang w:eastAsia="ja-JP"/>
        </w:rPr>
        <w:t>Deductions:</w:t>
      </w:r>
    </w:p>
    <w:p w14:paraId="00582D07" w14:textId="77777777" w:rsidR="003F114B" w:rsidRPr="00DF5426" w:rsidRDefault="003F114B" w:rsidP="003F114B">
      <w:pPr>
        <w:pStyle w:val="B2"/>
        <w:rPr>
          <w:lang w:eastAsia="ja-JP"/>
        </w:rPr>
      </w:pPr>
      <w:r w:rsidRPr="00DF5426">
        <w:rPr>
          <w:lang w:eastAsia="ja-JP"/>
        </w:rPr>
        <w:t>-</w:t>
      </w:r>
      <w:r w:rsidRPr="00DF5426">
        <w:rPr>
          <w:lang w:eastAsia="ja-JP"/>
        </w:rPr>
        <w:tab/>
        <w:t xml:space="preserve">An AIPN needs to </w:t>
      </w:r>
      <w:proofErr w:type="gramStart"/>
      <w:r w:rsidRPr="00DF5426">
        <w:rPr>
          <w:lang w:eastAsia="ja-JP"/>
        </w:rPr>
        <w:t>take into account</w:t>
      </w:r>
      <w:proofErr w:type="gramEnd"/>
      <w:r w:rsidRPr="00DF5426">
        <w:rPr>
          <w:lang w:eastAsia="ja-JP"/>
        </w:rPr>
        <w:t xml:space="preserve"> Fixed/Mobile network convergence issues.</w:t>
      </w:r>
    </w:p>
    <w:p w14:paraId="51C415B9" w14:textId="77777777" w:rsidR="003F114B" w:rsidRPr="00DF5426" w:rsidRDefault="003F114B" w:rsidP="003F114B">
      <w:pPr>
        <w:pStyle w:val="B2"/>
        <w:rPr>
          <w:lang w:eastAsia="ja-JP"/>
        </w:rPr>
      </w:pPr>
      <w:r w:rsidRPr="00DF5426">
        <w:rPr>
          <w:lang w:eastAsia="ja-JP"/>
        </w:rPr>
        <w:t>-</w:t>
      </w:r>
      <w:r w:rsidRPr="00DF5426">
        <w:rPr>
          <w:lang w:eastAsia="ja-JP"/>
        </w:rPr>
        <w:tab/>
        <w:t>An AIPN should ensure that new/enhanced services follow the IMS framework, so the service will be applicable to fixed/mobile converged networks.</w:t>
      </w:r>
    </w:p>
    <w:p w14:paraId="6A822C2E" w14:textId="77777777" w:rsidR="003F114B" w:rsidRPr="00DF5426" w:rsidRDefault="003F114B" w:rsidP="003F114B">
      <w:pPr>
        <w:pStyle w:val="Heading3"/>
        <w:rPr>
          <w:lang w:eastAsia="ja-JP"/>
        </w:rPr>
      </w:pPr>
      <w:bookmarkStart w:id="27" w:name="_Toc217731439"/>
      <w:r w:rsidRPr="00DF5426">
        <w:rPr>
          <w:lang w:eastAsia="ja-JP"/>
        </w:rPr>
        <w:t>4.2.3</w:t>
      </w:r>
      <w:r w:rsidRPr="00DF5426">
        <w:rPr>
          <w:lang w:eastAsia="ja-JP"/>
        </w:rPr>
        <w:tab/>
      </w:r>
      <w:r w:rsidRPr="00DF5426">
        <w:t>Drivers from a Technology perspective</w:t>
      </w:r>
      <w:bookmarkEnd w:id="27"/>
    </w:p>
    <w:p w14:paraId="1EE5BE00" w14:textId="77777777" w:rsidR="003F114B" w:rsidRPr="00DF5426" w:rsidRDefault="003F114B" w:rsidP="003F114B">
      <w:pPr>
        <w:pStyle w:val="Heading4"/>
        <w:rPr>
          <w:lang w:eastAsia="ja-JP"/>
        </w:rPr>
      </w:pPr>
      <w:bookmarkStart w:id="28" w:name="_Toc217731440"/>
      <w:r w:rsidRPr="00DF5426">
        <w:rPr>
          <w:lang w:eastAsia="ja-JP"/>
        </w:rPr>
        <w:t>4.2.3.1</w:t>
      </w:r>
      <w:r w:rsidRPr="00DF5426">
        <w:rPr>
          <w:lang w:eastAsia="ja-JP"/>
        </w:rPr>
        <w:tab/>
        <w:t>Evolution of next generation radio access systems (3GPP specified)</w:t>
      </w:r>
      <w:bookmarkEnd w:id="28"/>
    </w:p>
    <w:p w14:paraId="6EB6BEF1" w14:textId="77777777" w:rsidR="003F114B" w:rsidRPr="00DF5426" w:rsidRDefault="003F114B" w:rsidP="003F114B">
      <w:pPr>
        <w:rPr>
          <w:lang w:eastAsia="ja-JP"/>
        </w:rPr>
      </w:pPr>
      <w:proofErr w:type="gramStart"/>
      <w:r w:rsidRPr="00DF5426">
        <w:rPr>
          <w:lang w:eastAsia="ja-JP"/>
        </w:rPr>
        <w:t>Similar to</w:t>
      </w:r>
      <w:proofErr w:type="gramEnd"/>
      <w:r w:rsidRPr="00DF5426">
        <w:rPr>
          <w:lang w:eastAsia="ja-JP"/>
        </w:rPr>
        <w:t xml:space="preserve"> the transition from 2G (GSM) to 3G (UMTS) it is expected that future radio access systems will allow for a significant higher data rate of user traffic than today. However, there is a trade-off between data rate and user mobility. In other words, a user, who is moving at a high speed, cannot expect the same high data rate as a user that is standing still. In </w:t>
      </w:r>
      <w:proofErr w:type="gramStart"/>
      <w:r w:rsidRPr="00DF5426">
        <w:rPr>
          <w:lang w:eastAsia="ja-JP"/>
        </w:rPr>
        <w:t>addition</w:t>
      </w:r>
      <w:proofErr w:type="gramEnd"/>
      <w:r w:rsidRPr="00DF5426">
        <w:rPr>
          <w:lang w:eastAsia="ja-JP"/>
        </w:rPr>
        <w:t xml:space="preserve"> it may be envisaged that radio access systems can be optimised to </w:t>
      </w:r>
      <w:proofErr w:type="gramStart"/>
      <w:r w:rsidRPr="00DF5426">
        <w:rPr>
          <w:lang w:eastAsia="ja-JP"/>
        </w:rPr>
        <w:t>particular user</w:t>
      </w:r>
      <w:proofErr w:type="gramEnd"/>
      <w:r w:rsidRPr="00DF5426">
        <w:rPr>
          <w:lang w:eastAsia="ja-JP"/>
        </w:rPr>
        <w:t xml:space="preserve"> requirements (e.g. in terms of data rate, mobility, QoS) such that multiple different radio access systems could be used by the same network operator simultaneously, even within the same geographical area.</w:t>
      </w:r>
    </w:p>
    <w:p w14:paraId="73C8258C" w14:textId="77777777" w:rsidR="003F114B" w:rsidRPr="00DF5426" w:rsidRDefault="003F114B" w:rsidP="003F114B">
      <w:pPr>
        <w:pStyle w:val="B1"/>
        <w:rPr>
          <w:b/>
          <w:lang w:eastAsia="ja-JP"/>
        </w:rPr>
      </w:pPr>
      <w:r w:rsidRPr="00DF5426">
        <w:rPr>
          <w:b/>
          <w:lang w:eastAsia="ja-JP"/>
        </w:rPr>
        <w:t xml:space="preserve">Deductions </w:t>
      </w:r>
    </w:p>
    <w:p w14:paraId="605571C1" w14:textId="77777777" w:rsidR="003F114B" w:rsidRPr="00DF5426" w:rsidRDefault="003F114B" w:rsidP="003F114B">
      <w:pPr>
        <w:pStyle w:val="B2"/>
        <w:rPr>
          <w:lang w:eastAsia="ja-JP"/>
        </w:rPr>
      </w:pPr>
      <w:r w:rsidRPr="00DF5426">
        <w:rPr>
          <w:lang w:eastAsia="ja-JP"/>
        </w:rPr>
        <w:t>-</w:t>
      </w:r>
      <w:r w:rsidRPr="00DF5426">
        <w:rPr>
          <w:lang w:eastAsia="ja-JP"/>
        </w:rPr>
        <w:tab/>
        <w:t xml:space="preserve">An AIPN shall </w:t>
      </w:r>
      <w:proofErr w:type="gramStart"/>
      <w:r w:rsidRPr="00DF5426">
        <w:rPr>
          <w:lang w:eastAsia="ja-JP"/>
        </w:rPr>
        <w:t>take into account</w:t>
      </w:r>
      <w:proofErr w:type="gramEnd"/>
      <w:r w:rsidRPr="00DF5426">
        <w:rPr>
          <w:lang w:eastAsia="ja-JP"/>
        </w:rPr>
        <w:t xml:space="preserve"> the capability of next generation radio access systems to provide significantly higher data rates to the user</w:t>
      </w:r>
    </w:p>
    <w:p w14:paraId="48F9E9BB" w14:textId="77777777" w:rsidR="003F114B" w:rsidRPr="00DF5426" w:rsidRDefault="003F114B" w:rsidP="00976F5D">
      <w:pPr>
        <w:pStyle w:val="B2"/>
        <w:rPr>
          <w:lang w:eastAsia="ja-JP"/>
        </w:rPr>
      </w:pPr>
      <w:r w:rsidRPr="00DF5426">
        <w:rPr>
          <w:lang w:eastAsia="ja-JP"/>
        </w:rPr>
        <w:t>-</w:t>
      </w:r>
      <w:r w:rsidRPr="00DF5426">
        <w:rPr>
          <w:lang w:eastAsia="ja-JP"/>
        </w:rPr>
        <w:tab/>
        <w:t xml:space="preserve">An AIPN shall allow for multiple radio access systems, optimised to </w:t>
      </w:r>
      <w:proofErr w:type="gramStart"/>
      <w:r w:rsidRPr="00DF5426">
        <w:rPr>
          <w:lang w:eastAsia="ja-JP"/>
        </w:rPr>
        <w:t>particular user</w:t>
      </w:r>
      <w:proofErr w:type="gramEnd"/>
      <w:r w:rsidRPr="00DF5426">
        <w:rPr>
          <w:lang w:eastAsia="ja-JP"/>
        </w:rPr>
        <w:t xml:space="preserve"> requirements</w:t>
      </w:r>
      <w:r w:rsidR="00976F5D" w:rsidRPr="00DF5426">
        <w:rPr>
          <w:lang w:eastAsia="ja-JP"/>
        </w:rPr>
        <w:t>.</w:t>
      </w:r>
    </w:p>
    <w:p w14:paraId="36888500" w14:textId="77777777" w:rsidR="003F114B" w:rsidRPr="00DF5426" w:rsidRDefault="003F114B" w:rsidP="003F114B">
      <w:pPr>
        <w:pStyle w:val="Heading4"/>
        <w:rPr>
          <w:lang w:eastAsia="ja-JP"/>
        </w:rPr>
      </w:pPr>
      <w:bookmarkStart w:id="29" w:name="_Toc217731441"/>
      <w:r w:rsidRPr="00DF5426">
        <w:rPr>
          <w:lang w:eastAsia="ja-JP"/>
        </w:rPr>
        <w:t>4.2.3.2</w:t>
      </w:r>
      <w:r w:rsidRPr="00DF5426">
        <w:rPr>
          <w:lang w:eastAsia="ja-JP"/>
        </w:rPr>
        <w:tab/>
        <w:t>Progress of broadband wireless IP-based networks (non-3GPP specified)</w:t>
      </w:r>
      <w:bookmarkEnd w:id="29"/>
    </w:p>
    <w:p w14:paraId="2E631137" w14:textId="77777777" w:rsidR="003F114B" w:rsidRPr="00DF5426" w:rsidRDefault="003F114B" w:rsidP="003F114B">
      <w:pPr>
        <w:rPr>
          <w:b/>
          <w:u w:val="single"/>
          <w:lang w:eastAsia="ja-JP"/>
        </w:rPr>
      </w:pPr>
      <w:r w:rsidRPr="00DF5426">
        <w:rPr>
          <w:lang w:eastAsia="ja-JP"/>
        </w:rPr>
        <w:t xml:space="preserve">Recently IP-based wireless technology has received a strong technological and economical boost. This has been fostered by industry </w:t>
      </w:r>
      <w:r w:rsidR="004942DD" w:rsidRPr="00DF5426">
        <w:t xml:space="preserve">alliances as well as standards development organizations (e.g. </w:t>
      </w:r>
      <w:r w:rsidR="004942DD" w:rsidRPr="00DF5426">
        <w:rPr>
          <w:lang w:eastAsia="ja-JP"/>
        </w:rPr>
        <w:t>B</w:t>
      </w:r>
      <w:r w:rsidR="004942DD" w:rsidRPr="00DF5426">
        <w:t>luetooth,</w:t>
      </w:r>
      <w:r w:rsidR="004942DD" w:rsidRPr="00DF5426">
        <w:rPr>
          <w:lang w:eastAsia="ja-JP"/>
        </w:rPr>
        <w:t xml:space="preserve"> </w:t>
      </w:r>
      <w:r w:rsidR="004942DD" w:rsidRPr="00DF5426">
        <w:t>IEEE 802.11x, 802.16x, 802.20x)</w:t>
      </w:r>
      <w:r w:rsidRPr="00DF5426">
        <w:t xml:space="preserve">. Partially these technologies have already found their use in commercially available off-the-shelf products (WLAN cards, access points), which provide relatively high data rates at low prices. </w:t>
      </w:r>
      <w:r w:rsidRPr="00DF5426">
        <w:rPr>
          <w:lang w:eastAsia="ja-JP"/>
        </w:rPr>
        <w:t xml:space="preserve"> </w:t>
      </w:r>
      <w:r w:rsidRPr="00DF5426">
        <w:t>These technologies are currently evolving towards higher – broadband – data rates and/or support of continuous mobility in wide service areas. Currently there are competing standards at different stages of their hype cycles in this field.  These systems generally provide only part of the functionality of full-blown mobile networks (e.g. they do not allow sophisticated charging models). However, the need to provide 3GPP inter</w:t>
      </w:r>
      <w:r w:rsidR="00F611D9" w:rsidRPr="00DF5426">
        <w:rPr>
          <w:lang w:eastAsia="ja-JP"/>
        </w:rPr>
        <w:t>-</w:t>
      </w:r>
      <w:r w:rsidRPr="00DF5426">
        <w:t xml:space="preserve">working with these technologies / networks has been shown already for 3GPP </w:t>
      </w:r>
      <w:r w:rsidRPr="00DF5426">
        <w:rPr>
          <w:lang w:eastAsia="ja-JP"/>
        </w:rPr>
        <w:t>Rel-</w:t>
      </w:r>
      <w:r w:rsidRPr="00DF5426">
        <w:t>6 with the work item for 3GPP - WLAN inter</w:t>
      </w:r>
      <w:r w:rsidR="00F611D9" w:rsidRPr="00DF5426">
        <w:rPr>
          <w:lang w:eastAsia="ja-JP"/>
        </w:rPr>
        <w:t>-</w:t>
      </w:r>
      <w:r w:rsidRPr="00DF5426">
        <w:t>working.</w:t>
      </w:r>
    </w:p>
    <w:p w14:paraId="29983802" w14:textId="77777777" w:rsidR="003F114B" w:rsidRPr="00DF5426" w:rsidRDefault="003F114B" w:rsidP="003F114B">
      <w:pPr>
        <w:pStyle w:val="B1"/>
        <w:rPr>
          <w:b/>
        </w:rPr>
      </w:pPr>
      <w:r w:rsidRPr="00DF5426">
        <w:rPr>
          <w:b/>
          <w:lang w:eastAsia="ja-JP"/>
        </w:rPr>
        <w:t>Deductions</w:t>
      </w:r>
    </w:p>
    <w:p w14:paraId="4FA97413" w14:textId="77777777" w:rsidR="003F114B" w:rsidRPr="00DF5426" w:rsidRDefault="003F114B" w:rsidP="00976F5D">
      <w:pPr>
        <w:pStyle w:val="B2"/>
        <w:rPr>
          <w:lang w:eastAsia="ja-JP"/>
        </w:rPr>
      </w:pPr>
      <w:r w:rsidRPr="00DF5426">
        <w:rPr>
          <w:lang w:eastAsia="ja-JP"/>
        </w:rPr>
        <w:t>-</w:t>
      </w:r>
      <w:r w:rsidRPr="00DF5426">
        <w:rPr>
          <w:lang w:eastAsia="ja-JP"/>
        </w:rPr>
        <w:tab/>
        <w:t>An AIPN shall be able to provide means to ease inter</w:t>
      </w:r>
      <w:r w:rsidR="00F611D9" w:rsidRPr="00DF5426">
        <w:rPr>
          <w:lang w:eastAsia="ja-JP"/>
        </w:rPr>
        <w:t>-</w:t>
      </w:r>
      <w:r w:rsidRPr="00DF5426">
        <w:rPr>
          <w:lang w:eastAsia="ja-JP"/>
        </w:rPr>
        <w:t>working with a multitude of broadband wireless IP-based networks</w:t>
      </w:r>
      <w:r w:rsidR="00976F5D" w:rsidRPr="00DF5426">
        <w:rPr>
          <w:lang w:eastAsia="ja-JP"/>
        </w:rPr>
        <w:t>.</w:t>
      </w:r>
    </w:p>
    <w:p w14:paraId="32D6E474" w14:textId="77777777" w:rsidR="003F114B" w:rsidRPr="00DF5426" w:rsidRDefault="003F114B" w:rsidP="003F114B">
      <w:pPr>
        <w:pStyle w:val="Heading4"/>
        <w:rPr>
          <w:lang w:eastAsia="ja-JP"/>
        </w:rPr>
      </w:pPr>
      <w:bookmarkStart w:id="30" w:name="_Toc217731442"/>
      <w:r w:rsidRPr="00DF5426">
        <w:rPr>
          <w:lang w:eastAsia="ja-JP"/>
        </w:rPr>
        <w:t>4.2.3.3</w:t>
      </w:r>
      <w:r w:rsidRPr="00DF5426">
        <w:rPr>
          <w:lang w:eastAsia="ja-JP"/>
        </w:rPr>
        <w:tab/>
        <w:t>Progress in ad-hoc networking for user defined services.</w:t>
      </w:r>
      <w:bookmarkEnd w:id="30"/>
    </w:p>
    <w:p w14:paraId="79071107" w14:textId="77777777" w:rsidR="005C4994" w:rsidRDefault="005C4994" w:rsidP="005C4994">
      <w:pPr>
        <w:rPr>
          <w:lang w:eastAsia="ja-JP"/>
        </w:rPr>
      </w:pPr>
      <w:r>
        <w:rPr>
          <w:lang w:eastAsia="ja-JP"/>
        </w:rPr>
        <w:t xml:space="preserve">Ad-hoc </w:t>
      </w:r>
      <w:r>
        <w:rPr>
          <w:rFonts w:hint="eastAsia"/>
          <w:lang w:eastAsia="ja-JP"/>
        </w:rPr>
        <w:t>N</w:t>
      </w:r>
      <w:r>
        <w:rPr>
          <w:lang w:eastAsia="ja-JP"/>
        </w:rPr>
        <w:t xml:space="preserve">etworks denote </w:t>
      </w:r>
      <w:proofErr w:type="gramStart"/>
      <w:r>
        <w:rPr>
          <w:lang w:eastAsia="ja-JP"/>
        </w:rPr>
        <w:t>particular kinds</w:t>
      </w:r>
      <w:proofErr w:type="gramEnd"/>
      <w:r>
        <w:rPr>
          <w:lang w:eastAsia="ja-JP"/>
        </w:rPr>
        <w:t xml:space="preserve"> of networks that may establish themselves automatically - "ad-hoc" - (i.e. without explicit administration) between mobile terminals. From today's perspective, generally all the activity concerning development in the field of Ad-hoc Networks (radio spectra, terminal communication and mechanisms to create Ad-hoc Networks) is happening outside 3GPP. However, </w:t>
      </w:r>
      <w:r>
        <w:rPr>
          <w:rFonts w:hint="eastAsia"/>
          <w:lang w:eastAsia="ja-JP"/>
        </w:rPr>
        <w:t xml:space="preserve">AIPN </w:t>
      </w:r>
      <w:r>
        <w:rPr>
          <w:lang w:eastAsia="ja-JP"/>
        </w:rPr>
        <w:t xml:space="preserve">operators may benefit from letting Ad-hoc Networks interact with the AIPN, thereby creating traffic in the </w:t>
      </w:r>
      <w:proofErr w:type="gramStart"/>
      <w:r>
        <w:rPr>
          <w:lang w:eastAsia="ja-JP"/>
        </w:rPr>
        <w:t>AIPN;</w:t>
      </w:r>
      <w:proofErr w:type="gramEnd"/>
      <w:r>
        <w:rPr>
          <w:lang w:eastAsia="ja-JP"/>
        </w:rPr>
        <w:t xml:space="preserve"> e.g. there could be Ad-hoc Network access to public networks via AIPN by at least one of the Ad-hoc Network members serving as a kind of wireless connectivity gateway.</w:t>
      </w:r>
    </w:p>
    <w:p w14:paraId="1F25200C" w14:textId="77777777" w:rsidR="005C4994" w:rsidRDefault="005C4994" w:rsidP="005C4994">
      <w:pPr>
        <w:rPr>
          <w:rFonts w:hint="eastAsia"/>
          <w:lang w:eastAsia="ja-JP"/>
        </w:rPr>
      </w:pPr>
      <w:r>
        <w:rPr>
          <w:lang w:eastAsia="ja-JP"/>
        </w:rPr>
        <w:lastRenderedPageBreak/>
        <w:t xml:space="preserve">Examples for such Ad-hoc Networks could be </w:t>
      </w:r>
      <w:r>
        <w:rPr>
          <w:rFonts w:hint="eastAsia"/>
          <w:lang w:eastAsia="ja-JP"/>
        </w:rPr>
        <w:t>Personal Network</w:t>
      </w:r>
      <w:r>
        <w:rPr>
          <w:lang w:eastAsia="ja-JP"/>
        </w:rPr>
        <w:t>s, as described later in the present document, or CB-type radio</w:t>
      </w:r>
      <w:r>
        <w:rPr>
          <w:rFonts w:hint="eastAsia"/>
          <w:lang w:eastAsia="ja-JP"/>
        </w:rPr>
        <w:t xml:space="preserve"> </w:t>
      </w:r>
      <w:r>
        <w:rPr>
          <w:lang w:eastAsia="ja-JP"/>
        </w:rPr>
        <w:t xml:space="preserve">communications amongst listeners to a pop concert. In the case of Personal Networks an AIPN may provide connectivity to a server in </w:t>
      </w:r>
      <w:r>
        <w:rPr>
          <w:rFonts w:hint="eastAsia"/>
          <w:lang w:eastAsia="ja-JP"/>
        </w:rPr>
        <w:t>an AIPN operator</w:t>
      </w:r>
      <w:r>
        <w:rPr>
          <w:lang w:eastAsia="ja-JP"/>
        </w:rPr>
        <w:t>’</w:t>
      </w:r>
      <w:r>
        <w:rPr>
          <w:rFonts w:hint="eastAsia"/>
          <w:lang w:eastAsia="ja-JP"/>
        </w:rPr>
        <w:t xml:space="preserve">s </w:t>
      </w:r>
      <w:r>
        <w:rPr>
          <w:lang w:eastAsia="ja-JP"/>
        </w:rPr>
        <w:t>network, in the pop concert example an AIPN may provide the capability for remote listeners to join.</w:t>
      </w:r>
    </w:p>
    <w:p w14:paraId="6E4B326A" w14:textId="77777777" w:rsidR="005C4994" w:rsidRDefault="005C4994" w:rsidP="005C4994">
      <w:pPr>
        <w:rPr>
          <w:lang w:eastAsia="ja-JP"/>
        </w:rPr>
      </w:pPr>
      <w:r>
        <w:rPr>
          <w:lang w:eastAsia="ja-JP"/>
        </w:rPr>
        <w:t xml:space="preserve">Technically, an Ad-hoc Network is defined as a self-organizing and self-managing network of autonomous mobile terminals </w:t>
      </w:r>
      <w:r>
        <w:rPr>
          <w:i/>
          <w:iCs/>
          <w:lang w:eastAsia="ja-JP"/>
        </w:rPr>
        <w:t>without any infrastructure support</w:t>
      </w:r>
      <w:r>
        <w:rPr>
          <w:lang w:eastAsia="ja-JP"/>
        </w:rPr>
        <w:t xml:space="preserve">. In fact, it is this property which essentially characterizes Ad-hoc Networks, and </w:t>
      </w:r>
      <w:proofErr w:type="gramStart"/>
      <w:r>
        <w:rPr>
          <w:lang w:eastAsia="ja-JP"/>
        </w:rPr>
        <w:t>as a consequence</w:t>
      </w:r>
      <w:proofErr w:type="gramEnd"/>
      <w:r>
        <w:rPr>
          <w:lang w:eastAsia="ja-JP"/>
        </w:rPr>
        <w:t xml:space="preserve">, no centralized radio resource management for ad-hoc networking necessarily exist. </w:t>
      </w:r>
    </w:p>
    <w:p w14:paraId="55DA0657" w14:textId="77777777" w:rsidR="005C4994" w:rsidRDefault="005C4994" w:rsidP="005C4994">
      <w:pPr>
        <w:rPr>
          <w:lang w:eastAsia="ja-JP"/>
        </w:rPr>
      </w:pPr>
      <w:r>
        <w:rPr>
          <w:lang w:eastAsia="ja-JP"/>
        </w:rPr>
        <w:t xml:space="preserve">Important aspects of Ad-hoc Networks which may impact </w:t>
      </w:r>
      <w:r>
        <w:rPr>
          <w:rFonts w:hint="eastAsia"/>
          <w:lang w:eastAsia="ja-JP"/>
        </w:rPr>
        <w:t xml:space="preserve">an </w:t>
      </w:r>
      <w:r>
        <w:rPr>
          <w:lang w:eastAsia="ja-JP"/>
        </w:rPr>
        <w:t>AIPN are:</w:t>
      </w:r>
    </w:p>
    <w:p w14:paraId="28321EEF" w14:textId="77777777" w:rsidR="005C4994" w:rsidRDefault="005C4994" w:rsidP="005C4994">
      <w:pPr>
        <w:pStyle w:val="B1"/>
        <w:rPr>
          <w:lang w:eastAsia="ja-JP"/>
        </w:rPr>
      </w:pPr>
      <w:r>
        <w:rPr>
          <w:lang w:eastAsia="ja-JP"/>
        </w:rPr>
        <w:t>-</w:t>
      </w:r>
      <w:r>
        <w:rPr>
          <w:lang w:eastAsia="ja-JP"/>
        </w:rPr>
        <w:tab/>
        <w:t>Identification, addressing and routing: If an Ad-hoc Network interacts with the AIPN, the AIPN may need to know about identities of individual members of the Ad-hoc Network (not only the "connectivity gateway"), be able to address them and route traffic to them.</w:t>
      </w:r>
    </w:p>
    <w:p w14:paraId="25D97CCF" w14:textId="77777777" w:rsidR="005C4994" w:rsidRDefault="005C4994" w:rsidP="005C4994">
      <w:pPr>
        <w:pStyle w:val="B1"/>
        <w:rPr>
          <w:lang w:val="en-US" w:eastAsia="ja-JP"/>
        </w:rPr>
      </w:pPr>
      <w:r>
        <w:rPr>
          <w:lang w:eastAsia="ja-JP"/>
        </w:rPr>
        <w:t>-</w:t>
      </w:r>
      <w:r>
        <w:rPr>
          <w:lang w:eastAsia="ja-JP"/>
        </w:rPr>
        <w:tab/>
        <w:t>Authentication, security: in an Ad-hoc Network</w:t>
      </w:r>
      <w:r>
        <w:rPr>
          <w:rFonts w:hint="eastAsia"/>
          <w:lang w:eastAsia="ja-JP"/>
        </w:rPr>
        <w:t xml:space="preserve"> </w:t>
      </w:r>
      <w:r>
        <w:rPr>
          <w:lang w:eastAsia="ja-JP"/>
        </w:rPr>
        <w:t>neither SIM resp. USIM/ISIM based identification and authentication nor ciphering on the air interface derived from authentication parameters can be assumed. In the case of at least one Ad-hoc Network member serving as a wireless connectivity gateway to the AIPN it should be ensured that this node can not compromise AIPN security</w:t>
      </w:r>
      <w:r>
        <w:rPr>
          <w:lang w:val="en-US" w:eastAsia="ja-JP"/>
        </w:rPr>
        <w:t xml:space="preserve">. </w:t>
      </w:r>
    </w:p>
    <w:p w14:paraId="2395DDB4" w14:textId="77777777" w:rsidR="003F114B" w:rsidRPr="00DF5426" w:rsidRDefault="003F114B" w:rsidP="003F114B">
      <w:pPr>
        <w:pStyle w:val="B1"/>
        <w:rPr>
          <w:b/>
          <w:lang w:eastAsia="ja-JP"/>
        </w:rPr>
      </w:pPr>
      <w:r w:rsidRPr="00DF5426">
        <w:rPr>
          <w:b/>
          <w:lang w:eastAsia="ja-JP"/>
        </w:rPr>
        <w:t>Deductions</w:t>
      </w:r>
    </w:p>
    <w:p w14:paraId="47670753" w14:textId="77777777" w:rsidR="005C4994" w:rsidRDefault="005C4994" w:rsidP="005C4994">
      <w:pPr>
        <w:pStyle w:val="B2"/>
      </w:pPr>
      <w:r>
        <w:rPr>
          <w:lang w:eastAsia="ja-JP"/>
        </w:rPr>
        <w:t>-</w:t>
      </w:r>
      <w:r>
        <w:rPr>
          <w:lang w:eastAsia="ja-JP"/>
        </w:rPr>
        <w:tab/>
        <w:t>Appropriate mechanisms for identification, authentication, addressing, ciphering and charging of members of an Ad-hoc Network inter</w:t>
      </w:r>
      <w:r>
        <w:rPr>
          <w:rFonts w:hint="eastAsia"/>
          <w:lang w:eastAsia="ja-JP"/>
        </w:rPr>
        <w:t>-</w:t>
      </w:r>
      <w:r>
        <w:rPr>
          <w:lang w:eastAsia="ja-JP"/>
        </w:rPr>
        <w:t xml:space="preserve">working with </w:t>
      </w:r>
      <w:r>
        <w:rPr>
          <w:rFonts w:hint="eastAsia"/>
          <w:lang w:eastAsia="ja-JP"/>
        </w:rPr>
        <w:t xml:space="preserve">an </w:t>
      </w:r>
      <w:r>
        <w:rPr>
          <w:lang w:eastAsia="ja-JP"/>
        </w:rPr>
        <w:t xml:space="preserve">AIPN </w:t>
      </w:r>
      <w:proofErr w:type="gramStart"/>
      <w:r>
        <w:rPr>
          <w:lang w:eastAsia="ja-JP"/>
        </w:rPr>
        <w:t>have to</w:t>
      </w:r>
      <w:proofErr w:type="gramEnd"/>
      <w:r>
        <w:rPr>
          <w:lang w:eastAsia="ja-JP"/>
        </w:rPr>
        <w:t xml:space="preserve"> be established. </w:t>
      </w:r>
    </w:p>
    <w:p w14:paraId="5690D930" w14:textId="77777777" w:rsidR="005C4994" w:rsidRDefault="005C4994" w:rsidP="005C4994">
      <w:pPr>
        <w:pStyle w:val="Heading4"/>
        <w:rPr>
          <w:lang w:eastAsia="ja-JP"/>
        </w:rPr>
      </w:pPr>
      <w:bookmarkStart w:id="31" w:name="_Toc217731443"/>
      <w:r>
        <w:rPr>
          <w:lang w:eastAsia="ja-JP"/>
        </w:rPr>
        <w:t>4.2.3.4</w:t>
      </w:r>
      <w:r>
        <w:rPr>
          <w:lang w:eastAsia="ja-JP"/>
        </w:rPr>
        <w:tab/>
        <w:t xml:space="preserve">Dawning of new, </w:t>
      </w:r>
      <w:proofErr w:type="gramStart"/>
      <w:r>
        <w:rPr>
          <w:lang w:eastAsia="ja-JP"/>
        </w:rPr>
        <w:t>radio based</w:t>
      </w:r>
      <w:proofErr w:type="gramEnd"/>
      <w:r>
        <w:rPr>
          <w:lang w:eastAsia="ja-JP"/>
        </w:rPr>
        <w:t xml:space="preserve"> services (e.g. Personal Networks, RFIDs, multi-hop access networks)</w:t>
      </w:r>
      <w:bookmarkEnd w:id="31"/>
      <w:r>
        <w:rPr>
          <w:lang w:eastAsia="ja-JP"/>
        </w:rPr>
        <w:t xml:space="preserve"> </w:t>
      </w:r>
    </w:p>
    <w:p w14:paraId="0DE8DEB5" w14:textId="77777777" w:rsidR="003F114B" w:rsidRPr="00DF5426" w:rsidRDefault="003F114B" w:rsidP="003F114B">
      <w:pPr>
        <w:rPr>
          <w:lang w:eastAsia="ja-JP"/>
        </w:rPr>
      </w:pPr>
      <w:r w:rsidRPr="00DF5426">
        <w:rPr>
          <w:lang w:eastAsia="ja-JP"/>
        </w:rPr>
        <w:t>Currently there is a lot of activity (research projects) on new services that are utilizing different kinds of IP-based radio networks. Examples of such services could be:</w:t>
      </w:r>
    </w:p>
    <w:p w14:paraId="39B4782E" w14:textId="77777777" w:rsidR="005C4994" w:rsidRDefault="005C4994" w:rsidP="005C4994">
      <w:pPr>
        <w:pStyle w:val="B1"/>
        <w:rPr>
          <w:lang w:eastAsia="ja-JP"/>
        </w:rPr>
      </w:pPr>
      <w:r>
        <w:rPr>
          <w:lang w:eastAsia="ja-JP"/>
        </w:rPr>
        <w:t>-</w:t>
      </w:r>
      <w:r>
        <w:rPr>
          <w:lang w:eastAsia="ja-JP"/>
        </w:rPr>
        <w:tab/>
        <w:t xml:space="preserve">Personal (portable) </w:t>
      </w:r>
      <w:r>
        <w:rPr>
          <w:rFonts w:hint="eastAsia"/>
          <w:lang w:eastAsia="ja-JP"/>
        </w:rPr>
        <w:t>N</w:t>
      </w:r>
      <w:r>
        <w:rPr>
          <w:lang w:eastAsia="ja-JP"/>
        </w:rPr>
        <w:t>etworks, that allow inter</w:t>
      </w:r>
      <w:r>
        <w:rPr>
          <w:rFonts w:hint="eastAsia"/>
          <w:lang w:eastAsia="ja-JP"/>
        </w:rPr>
        <w:t>-</w:t>
      </w:r>
      <w:r>
        <w:rPr>
          <w:lang w:eastAsia="ja-JP"/>
        </w:rPr>
        <w:t>working of different personal sensors/terminals</w:t>
      </w:r>
    </w:p>
    <w:p w14:paraId="5B735FEA" w14:textId="77777777" w:rsidR="003F114B" w:rsidRPr="00DF5426" w:rsidRDefault="003F114B" w:rsidP="003F114B">
      <w:pPr>
        <w:pStyle w:val="B1"/>
        <w:rPr>
          <w:lang w:eastAsia="ja-JP"/>
        </w:rPr>
      </w:pPr>
      <w:r w:rsidRPr="00DF5426">
        <w:rPr>
          <w:lang w:eastAsia="ja-JP"/>
        </w:rPr>
        <w:t>-</w:t>
      </w:r>
      <w:r w:rsidRPr="00DF5426">
        <w:rPr>
          <w:lang w:eastAsia="ja-JP"/>
        </w:rPr>
        <w:tab/>
        <w:t>RFIDs, that allow goods, to which a RFID is attached, to broadcast information about themselves,</w:t>
      </w:r>
    </w:p>
    <w:p w14:paraId="743380BA" w14:textId="77777777" w:rsidR="003F114B" w:rsidRPr="00DF5426" w:rsidRDefault="003F114B" w:rsidP="003F114B">
      <w:pPr>
        <w:pStyle w:val="B1"/>
        <w:rPr>
          <w:lang w:eastAsia="ja-JP"/>
        </w:rPr>
      </w:pPr>
      <w:r w:rsidRPr="00DF5426">
        <w:rPr>
          <w:lang w:eastAsia="ja-JP"/>
        </w:rPr>
        <w:t>-</w:t>
      </w:r>
      <w:r w:rsidRPr="00DF5426">
        <w:rPr>
          <w:lang w:eastAsia="ja-JP"/>
        </w:rPr>
        <w:tab/>
      </w:r>
      <w:r w:rsidR="00F611D9" w:rsidRPr="00DF5426">
        <w:rPr>
          <w:lang w:eastAsia="ja-JP"/>
        </w:rPr>
        <w:t>Multi-hop</w:t>
      </w:r>
      <w:r w:rsidRPr="00DF5426">
        <w:rPr>
          <w:lang w:eastAsia="ja-JP"/>
        </w:rPr>
        <w:t xml:space="preserve"> access networks, that allow</w:t>
      </w:r>
      <w:r w:rsidR="00953F95" w:rsidRPr="00DF5426">
        <w:rPr>
          <w:lang w:eastAsia="ja-JP"/>
        </w:rPr>
        <w:t>s</w:t>
      </w:r>
      <w:r w:rsidRPr="00DF5426">
        <w:rPr>
          <w:lang w:eastAsia="ja-JP"/>
        </w:rPr>
        <w:t xml:space="preserve"> a user's terminal to act as a radio relay station for another user</w:t>
      </w:r>
    </w:p>
    <w:p w14:paraId="76DE4EE9" w14:textId="77777777" w:rsidR="003F114B" w:rsidRPr="00DF5426" w:rsidRDefault="003F114B" w:rsidP="003F114B">
      <w:pPr>
        <w:rPr>
          <w:lang w:eastAsia="ja-JP"/>
        </w:rPr>
      </w:pPr>
      <w:r w:rsidRPr="00DF5426">
        <w:rPr>
          <w:lang w:eastAsia="ja-JP"/>
        </w:rPr>
        <w:t>Many of these new services are capable to create revenue for a</w:t>
      </w:r>
      <w:r w:rsidR="00CA1051" w:rsidRPr="00DF5426">
        <w:rPr>
          <w:lang w:eastAsia="ja-JP"/>
        </w:rPr>
        <w:t>n AIPN</w:t>
      </w:r>
      <w:r w:rsidR="00953F95" w:rsidRPr="00DF5426">
        <w:rPr>
          <w:lang w:eastAsia="ja-JP"/>
        </w:rPr>
        <w:t xml:space="preserve"> </w:t>
      </w:r>
      <w:r w:rsidRPr="00DF5426">
        <w:rPr>
          <w:lang w:eastAsia="ja-JP"/>
        </w:rPr>
        <w:t>operator if they can easily inter</w:t>
      </w:r>
      <w:r w:rsidR="00F611D9" w:rsidRPr="00DF5426">
        <w:rPr>
          <w:lang w:eastAsia="ja-JP"/>
        </w:rPr>
        <w:t>-</w:t>
      </w:r>
      <w:r w:rsidRPr="00DF5426">
        <w:rPr>
          <w:lang w:eastAsia="ja-JP"/>
        </w:rPr>
        <w:t>work with (or be integrated into) a</w:t>
      </w:r>
      <w:r w:rsidR="00CA1051" w:rsidRPr="00DF5426">
        <w:rPr>
          <w:lang w:eastAsia="ja-JP"/>
        </w:rPr>
        <w:t>n</w:t>
      </w:r>
      <w:r w:rsidRPr="00DF5426">
        <w:rPr>
          <w:lang w:eastAsia="ja-JP"/>
        </w:rPr>
        <w:t xml:space="preserve"> AIPN</w:t>
      </w:r>
    </w:p>
    <w:p w14:paraId="49863DD9" w14:textId="77777777" w:rsidR="003F114B" w:rsidRPr="00DF5426" w:rsidRDefault="003F114B" w:rsidP="003F114B">
      <w:pPr>
        <w:pStyle w:val="B1"/>
        <w:rPr>
          <w:b/>
          <w:lang w:eastAsia="ja-JP"/>
        </w:rPr>
      </w:pPr>
      <w:r w:rsidRPr="00DF5426">
        <w:rPr>
          <w:b/>
          <w:lang w:eastAsia="ja-JP"/>
        </w:rPr>
        <w:t>Deductions</w:t>
      </w:r>
    </w:p>
    <w:p w14:paraId="3DFF9BC1" w14:textId="77777777" w:rsidR="003F114B" w:rsidRPr="00DF5426" w:rsidRDefault="003F114B" w:rsidP="00976F5D">
      <w:pPr>
        <w:pStyle w:val="B2"/>
        <w:rPr>
          <w:lang w:eastAsia="ja-JP"/>
        </w:rPr>
      </w:pPr>
      <w:r w:rsidRPr="00DF5426">
        <w:rPr>
          <w:lang w:eastAsia="ja-JP"/>
        </w:rPr>
        <w:t>-</w:t>
      </w:r>
      <w:r w:rsidRPr="00DF5426">
        <w:rPr>
          <w:lang w:eastAsia="ja-JP"/>
        </w:rPr>
        <w:tab/>
        <w:t>An AIPN would benefit from a capability to facilitate inter</w:t>
      </w:r>
      <w:r w:rsidR="00F611D9" w:rsidRPr="00DF5426">
        <w:rPr>
          <w:lang w:eastAsia="ja-JP"/>
        </w:rPr>
        <w:t>-</w:t>
      </w:r>
      <w:r w:rsidRPr="00DF5426">
        <w:rPr>
          <w:lang w:eastAsia="ja-JP"/>
        </w:rPr>
        <w:t xml:space="preserve">working with (or integration of) these new </w:t>
      </w:r>
      <w:proofErr w:type="gramStart"/>
      <w:r w:rsidRPr="00DF5426">
        <w:rPr>
          <w:lang w:eastAsia="ja-JP"/>
        </w:rPr>
        <w:t>radio based</w:t>
      </w:r>
      <w:proofErr w:type="gramEnd"/>
      <w:r w:rsidRPr="00DF5426">
        <w:rPr>
          <w:lang w:eastAsia="ja-JP"/>
        </w:rPr>
        <w:t xml:space="preserve"> services</w:t>
      </w:r>
      <w:r w:rsidR="00976F5D" w:rsidRPr="00DF5426">
        <w:rPr>
          <w:lang w:eastAsia="ja-JP"/>
        </w:rPr>
        <w:t>.</w:t>
      </w:r>
    </w:p>
    <w:p w14:paraId="12070080" w14:textId="77777777" w:rsidR="003F114B" w:rsidRPr="00DF5426" w:rsidRDefault="003F114B" w:rsidP="003F114B">
      <w:pPr>
        <w:pStyle w:val="Heading4"/>
        <w:rPr>
          <w:lang w:eastAsia="ja-JP"/>
        </w:rPr>
      </w:pPr>
      <w:bookmarkStart w:id="32" w:name="_Toc217731444"/>
      <w:r w:rsidRPr="00DF5426">
        <w:rPr>
          <w:lang w:eastAsia="ja-JP"/>
        </w:rPr>
        <w:t>4.2.3.5</w:t>
      </w:r>
      <w:r w:rsidRPr="00DF5426">
        <w:rPr>
          <w:lang w:eastAsia="ja-JP"/>
        </w:rPr>
        <w:tab/>
        <w:t>Reconfigurable Radio (Software Defined Radio - SDR)</w:t>
      </w:r>
      <w:bookmarkEnd w:id="32"/>
    </w:p>
    <w:p w14:paraId="31AAE99F" w14:textId="77777777" w:rsidR="003F114B" w:rsidRPr="00DF5426" w:rsidRDefault="003F114B" w:rsidP="003F114B">
      <w:pPr>
        <w:rPr>
          <w:lang w:eastAsia="ja-JP"/>
        </w:rPr>
      </w:pPr>
      <w:r w:rsidRPr="00DF5426">
        <w:rPr>
          <w:lang w:eastAsia="ja-JP"/>
        </w:rPr>
        <w:t>Reconfigurable radio interfaces allow terminals to adapt/optimise its radio properties to the currently available radio network. This could allow an increase of spectrum efficiency. However, the network would need to support such a functionality of the terminal.</w:t>
      </w:r>
    </w:p>
    <w:p w14:paraId="04D1384E" w14:textId="77777777" w:rsidR="003F114B" w:rsidRPr="00DF5426" w:rsidRDefault="003F114B" w:rsidP="003F114B">
      <w:pPr>
        <w:pStyle w:val="B1"/>
        <w:rPr>
          <w:b/>
          <w:lang w:eastAsia="ja-JP"/>
        </w:rPr>
      </w:pPr>
      <w:r w:rsidRPr="00DF5426">
        <w:rPr>
          <w:b/>
          <w:lang w:eastAsia="ja-JP"/>
        </w:rPr>
        <w:t>Deductions</w:t>
      </w:r>
    </w:p>
    <w:p w14:paraId="6969BD02" w14:textId="77777777" w:rsidR="003F114B" w:rsidRPr="00DF5426" w:rsidRDefault="003F114B" w:rsidP="00976F5D">
      <w:pPr>
        <w:pStyle w:val="B2"/>
        <w:rPr>
          <w:lang w:eastAsia="ja-JP"/>
        </w:rPr>
      </w:pPr>
      <w:r w:rsidRPr="00DF5426">
        <w:rPr>
          <w:lang w:eastAsia="ja-JP"/>
        </w:rPr>
        <w:t>-</w:t>
      </w:r>
      <w:r w:rsidRPr="00DF5426">
        <w:rPr>
          <w:lang w:eastAsia="ja-JP"/>
        </w:rPr>
        <w:tab/>
        <w:t>An AIPN would benefit from a support of reconfigurable radio interfaces in the terminal.</w:t>
      </w:r>
    </w:p>
    <w:p w14:paraId="1884EA2B" w14:textId="77777777" w:rsidR="003F114B" w:rsidRPr="00DF5426" w:rsidRDefault="003F114B" w:rsidP="003F114B">
      <w:pPr>
        <w:pStyle w:val="Heading4"/>
        <w:rPr>
          <w:lang w:eastAsia="ja-JP"/>
        </w:rPr>
      </w:pPr>
      <w:bookmarkStart w:id="33" w:name="_Toc217731445"/>
      <w:r w:rsidRPr="00DF5426">
        <w:rPr>
          <w:lang w:eastAsia="ja-JP"/>
        </w:rPr>
        <w:t>4.2.3.6</w:t>
      </w:r>
      <w:r w:rsidRPr="00DF5426">
        <w:rPr>
          <w:lang w:eastAsia="ja-JP"/>
        </w:rPr>
        <w:tab/>
        <w:t>Web services</w:t>
      </w:r>
      <w:bookmarkEnd w:id="33"/>
    </w:p>
    <w:p w14:paraId="3E183170" w14:textId="77777777" w:rsidR="003F114B" w:rsidRPr="00DF5426" w:rsidRDefault="003F114B" w:rsidP="003F114B">
      <w:pPr>
        <w:rPr>
          <w:lang w:eastAsia="ja-JP"/>
        </w:rPr>
      </w:pPr>
      <w:r w:rsidRPr="00DF5426">
        <w:rPr>
          <w:lang w:eastAsia="ja-JP"/>
        </w:rPr>
        <w:t xml:space="preserve">While not being specific to mobile networks Web Services are becoming increasingly important as a standardised interface to provide IP-based services. There is a general trend towards Web services within the industry. For example, in OMA a working group is dedicated to the evolution of web services in mobile networks and in many </w:t>
      </w:r>
      <w:proofErr w:type="gramStart"/>
      <w:r w:rsidRPr="00DF5426">
        <w:rPr>
          <w:lang w:eastAsia="ja-JP"/>
        </w:rPr>
        <w:t>respects</w:t>
      </w:r>
      <w:proofErr w:type="gramEnd"/>
      <w:r w:rsidRPr="00DF5426">
        <w:rPr>
          <w:lang w:eastAsia="ja-JP"/>
        </w:rPr>
        <w:t xml:space="preserve"> they are seen as a replacement (rather than an addition) of traditional service enabler interfaces such as CAMEL and the CORBA version of OSA/PARLAY.</w:t>
      </w:r>
    </w:p>
    <w:p w14:paraId="412D69E8" w14:textId="77777777" w:rsidR="003F114B" w:rsidRPr="00DF5426" w:rsidRDefault="003F114B" w:rsidP="003F114B">
      <w:pPr>
        <w:pStyle w:val="B1"/>
        <w:rPr>
          <w:b/>
          <w:lang w:eastAsia="ja-JP"/>
        </w:rPr>
      </w:pPr>
      <w:r w:rsidRPr="00DF5426">
        <w:rPr>
          <w:b/>
          <w:lang w:eastAsia="ja-JP"/>
        </w:rPr>
        <w:t>Deductions</w:t>
      </w:r>
    </w:p>
    <w:p w14:paraId="0644C96B" w14:textId="77777777" w:rsidR="003F114B" w:rsidRPr="00DF5426" w:rsidRDefault="003F114B" w:rsidP="00CA1051">
      <w:pPr>
        <w:pStyle w:val="B2"/>
        <w:rPr>
          <w:lang w:eastAsia="ja-JP"/>
        </w:rPr>
      </w:pPr>
      <w:r w:rsidRPr="00DF5426">
        <w:rPr>
          <w:lang w:eastAsia="ja-JP"/>
        </w:rPr>
        <w:lastRenderedPageBreak/>
        <w:t>-</w:t>
      </w:r>
      <w:r w:rsidRPr="00DF5426">
        <w:rPr>
          <w:lang w:eastAsia="ja-JP"/>
        </w:rPr>
        <w:tab/>
        <w:t>An AIPN will need to support Web Service interfaces for service provisioning.</w:t>
      </w:r>
    </w:p>
    <w:p w14:paraId="17EFC313" w14:textId="77777777" w:rsidR="00CA1051" w:rsidRPr="00DF5426" w:rsidRDefault="00CA1051" w:rsidP="00CA1051">
      <w:pPr>
        <w:pStyle w:val="Heading4"/>
        <w:rPr>
          <w:lang w:eastAsia="ja-JP"/>
        </w:rPr>
      </w:pPr>
      <w:bookmarkStart w:id="34" w:name="_Toc217731446"/>
      <w:r w:rsidRPr="00DF5426">
        <w:rPr>
          <w:lang w:eastAsia="ja-JP"/>
        </w:rPr>
        <w:t>4.2.3.7</w:t>
      </w:r>
      <w:r w:rsidRPr="00DF5426">
        <w:rPr>
          <w:lang w:eastAsia="ja-JP"/>
        </w:rPr>
        <w:tab/>
        <w:t>Multi-access</w:t>
      </w:r>
      <w:bookmarkEnd w:id="34"/>
    </w:p>
    <w:p w14:paraId="641B6207" w14:textId="77777777" w:rsidR="00CA1051" w:rsidRPr="00DF5426" w:rsidRDefault="00CA1051" w:rsidP="00CA1051">
      <w:pPr>
        <w:rPr>
          <w:lang w:eastAsia="ja-JP"/>
        </w:rPr>
      </w:pPr>
      <w:r w:rsidRPr="00DF5426">
        <w:rPr>
          <w:lang w:eastAsia="ja-JP"/>
        </w:rPr>
        <w:t xml:space="preserve">The introduction of multiple access systems within the same coverage area raises new AIPN operator and user requirements; the user may wish to influence the selection of the access system for use based on such aspects as supported QoS, mobility, pricing, coverage, etc. and the AIPN operator may wish to influence the access system selection by setting policies. Optionally, a user may even wish to use simultaneous multi-access as well. </w:t>
      </w:r>
    </w:p>
    <w:p w14:paraId="098C943E" w14:textId="77777777" w:rsidR="00CA1051" w:rsidRPr="00DF5426" w:rsidRDefault="00CA1051" w:rsidP="00CA1051">
      <w:pPr>
        <w:rPr>
          <w:lang w:eastAsia="ja-JP"/>
        </w:rPr>
      </w:pPr>
      <w:r w:rsidRPr="00DF5426">
        <w:rPr>
          <w:lang w:eastAsia="ja-JP"/>
        </w:rPr>
        <w:t xml:space="preserve">Note that the selection of the access system must be easy for the end-user, e.g. it could be based on some </w:t>
      </w:r>
      <w:proofErr w:type="gramStart"/>
      <w:r w:rsidRPr="00DF5426">
        <w:rPr>
          <w:lang w:eastAsia="ja-JP"/>
        </w:rPr>
        <w:t>preferences</w:t>
      </w:r>
      <w:proofErr w:type="gramEnd"/>
      <w:r w:rsidRPr="00DF5426">
        <w:rPr>
          <w:lang w:eastAsia="ja-JP"/>
        </w:rPr>
        <w:t xml:space="preserve"> and the actual process can be partly or completely hidden.</w:t>
      </w:r>
    </w:p>
    <w:p w14:paraId="711FBF00" w14:textId="77777777" w:rsidR="00CA1051" w:rsidRPr="00DF5426" w:rsidRDefault="00CA1051" w:rsidP="00CA1051">
      <w:pPr>
        <w:rPr>
          <w:lang w:eastAsia="ja-JP"/>
        </w:rPr>
      </w:pPr>
      <w:r w:rsidRPr="00DF5426">
        <w:rPr>
          <w:lang w:eastAsia="ja-JP"/>
        </w:rPr>
        <w:t>It is expected that users using multiple access systems will require an appropriate service continuity experience as they switch from one access system to another. This means that their sessions remain in operation, with minimal interruption. In addition, the services provided sh</w:t>
      </w:r>
      <w:r w:rsidR="005C4994">
        <w:rPr>
          <w:lang w:eastAsia="ja-JP"/>
        </w:rPr>
        <w:t xml:space="preserve">ould be made access aware (e.g. </w:t>
      </w:r>
      <w:r w:rsidRPr="00DF5426">
        <w:rPr>
          <w:lang w:eastAsia="ja-JP"/>
        </w:rPr>
        <w:t>choose video quality based on the available bandwidth).</w:t>
      </w:r>
    </w:p>
    <w:p w14:paraId="69EF50D8" w14:textId="77777777" w:rsidR="00CA1051" w:rsidRPr="00DF5426" w:rsidRDefault="00CA1051" w:rsidP="00CA1051">
      <w:pPr>
        <w:pStyle w:val="B1"/>
        <w:rPr>
          <w:b/>
          <w:lang w:eastAsia="ja-JP"/>
        </w:rPr>
      </w:pPr>
      <w:r w:rsidRPr="00DF5426">
        <w:rPr>
          <w:b/>
          <w:lang w:eastAsia="ja-JP"/>
        </w:rPr>
        <w:t xml:space="preserve">Deductions </w:t>
      </w:r>
    </w:p>
    <w:p w14:paraId="1CFD5366" w14:textId="77777777" w:rsidR="00CA1051" w:rsidRPr="00DF5426" w:rsidRDefault="00CA1051" w:rsidP="00CA1051">
      <w:pPr>
        <w:pStyle w:val="B2"/>
        <w:rPr>
          <w:lang w:eastAsia="ja-JP"/>
        </w:rPr>
      </w:pPr>
      <w:r w:rsidRPr="00DF5426">
        <w:rPr>
          <w:lang w:eastAsia="ja-JP"/>
        </w:rPr>
        <w:t>-</w:t>
      </w:r>
      <w:r w:rsidRPr="00DF5426">
        <w:rPr>
          <w:lang w:eastAsia="ja-JP"/>
        </w:rPr>
        <w:tab/>
        <w:t xml:space="preserve"> </w:t>
      </w:r>
      <w:proofErr w:type="gramStart"/>
      <w:r w:rsidRPr="00DF5426">
        <w:rPr>
          <w:lang w:eastAsia="ja-JP"/>
        </w:rPr>
        <w:t>An  AIPN</w:t>
      </w:r>
      <w:proofErr w:type="gramEnd"/>
      <w:r w:rsidRPr="00DF5426">
        <w:rPr>
          <w:lang w:eastAsia="ja-JP"/>
        </w:rPr>
        <w:t xml:space="preserve"> shall make use of the multiple access systems by providing support for appropriate handover between access systems, reachability over multiple access systems, access system-aware services, and optionally simultaneous multi-access.</w:t>
      </w:r>
    </w:p>
    <w:p w14:paraId="3D753D3B" w14:textId="77777777" w:rsidR="00CA1051" w:rsidRPr="00DF5426" w:rsidRDefault="00CA1051" w:rsidP="00CA1051">
      <w:pPr>
        <w:pStyle w:val="B2"/>
        <w:rPr>
          <w:lang w:eastAsia="ja-JP"/>
        </w:rPr>
      </w:pPr>
      <w:r w:rsidRPr="00DF5426">
        <w:rPr>
          <w:lang w:eastAsia="ja-JP"/>
        </w:rPr>
        <w:t>-</w:t>
      </w:r>
      <w:r w:rsidRPr="00DF5426">
        <w:rPr>
          <w:lang w:eastAsia="ja-JP"/>
        </w:rPr>
        <w:tab/>
        <w:t xml:space="preserve"> An AIPN shall provide support for access system selection based on combinations of AIPN operator policies, user preferences and access system conditions.</w:t>
      </w:r>
    </w:p>
    <w:p w14:paraId="55BADDB8" w14:textId="77777777" w:rsidR="00CA1051" w:rsidRPr="00DF5426" w:rsidRDefault="00CA1051" w:rsidP="00CA1051">
      <w:pPr>
        <w:pStyle w:val="Heading4"/>
        <w:rPr>
          <w:lang w:eastAsia="ja-JP"/>
        </w:rPr>
      </w:pPr>
      <w:bookmarkStart w:id="35" w:name="_Toc217731447"/>
      <w:r w:rsidRPr="00DF5426">
        <w:rPr>
          <w:lang w:eastAsia="ja-JP"/>
        </w:rPr>
        <w:t>4.2.3.8</w:t>
      </w:r>
      <w:r w:rsidRPr="00DF5426">
        <w:rPr>
          <w:lang w:eastAsia="ja-JP"/>
        </w:rPr>
        <w:tab/>
        <w:t>Progress of advanced Traffic Engineering Technologies</w:t>
      </w:r>
      <w:bookmarkEnd w:id="35"/>
    </w:p>
    <w:p w14:paraId="7CD8BB26" w14:textId="77777777" w:rsidR="00CA1051" w:rsidRPr="00DF5426" w:rsidRDefault="00CA1051" w:rsidP="00CA1051">
      <w:pPr>
        <w:rPr>
          <w:lang w:eastAsia="ja-JP"/>
        </w:rPr>
      </w:pPr>
      <w:r w:rsidRPr="00DF5426">
        <w:rPr>
          <w:lang w:eastAsia="ja-JP"/>
        </w:rPr>
        <w:t>As the number of users accessing multimedia and data service</w:t>
      </w:r>
      <w:r w:rsidR="00EA4A97">
        <w:rPr>
          <w:rFonts w:hint="eastAsia"/>
          <w:lang w:eastAsia="ja-JP"/>
        </w:rPr>
        <w:t>s</w:t>
      </w:r>
      <w:r w:rsidRPr="00DF5426">
        <w:rPr>
          <w:lang w:eastAsia="ja-JP"/>
        </w:rPr>
        <w:t xml:space="preserve"> from 3G networks will continue to increase, huge amounts of IP traffic are expected to be handled by AIPN operators. Due to the increase of the IP traffic, network bottlenecks may also appear in an AIPN operator’s IP backbone, therefore, new challenges will be faced by the AIPN to provide guaranteed QoS to end-users for different types of services (real-time, </w:t>
      </w:r>
      <w:proofErr w:type="gramStart"/>
      <w:r w:rsidRPr="00DF5426">
        <w:rPr>
          <w:lang w:eastAsia="ja-JP"/>
        </w:rPr>
        <w:t>non real-time</w:t>
      </w:r>
      <w:proofErr w:type="gramEnd"/>
      <w:r w:rsidRPr="00DF5426">
        <w:rPr>
          <w:lang w:eastAsia="ja-JP"/>
        </w:rPr>
        <w:t xml:space="preserve">) </w:t>
      </w:r>
      <w:proofErr w:type="gramStart"/>
      <w:r w:rsidRPr="00DF5426">
        <w:rPr>
          <w:lang w:eastAsia="ja-JP"/>
        </w:rPr>
        <w:t>and also</w:t>
      </w:r>
      <w:proofErr w:type="gramEnd"/>
      <w:r w:rsidRPr="00DF5426">
        <w:rPr>
          <w:lang w:eastAsia="ja-JP"/>
        </w:rPr>
        <w:t xml:space="preserve"> ensure that the transport network resource is used efficiently. This would enable e.g. over-provisioning in IP transport network to be avoided </w:t>
      </w:r>
      <w:proofErr w:type="gramStart"/>
      <w:r w:rsidRPr="00DF5426">
        <w:rPr>
          <w:lang w:eastAsia="ja-JP"/>
        </w:rPr>
        <w:t>in order to</w:t>
      </w:r>
      <w:proofErr w:type="gramEnd"/>
      <w:r w:rsidRPr="00DF5426">
        <w:rPr>
          <w:lang w:eastAsia="ja-JP"/>
        </w:rPr>
        <w:t xml:space="preserve"> save CAPEX for AIPN operators. </w:t>
      </w:r>
    </w:p>
    <w:p w14:paraId="2190A2CF" w14:textId="77777777" w:rsidR="00CA1051" w:rsidRPr="00DF5426" w:rsidRDefault="00CA1051" w:rsidP="00CA1051">
      <w:pPr>
        <w:rPr>
          <w:lang w:eastAsia="ja-JP"/>
        </w:rPr>
      </w:pPr>
      <w:r w:rsidRPr="00DF5426">
        <w:rPr>
          <w:lang w:eastAsia="ja-JP"/>
        </w:rPr>
        <w:t>Traffic engineering technologies, e.g. MPLS, advanced QoS routing algorithms, and dynamical load balancing among network entities are potential solutions to achieve this within an AIPN.</w:t>
      </w:r>
    </w:p>
    <w:p w14:paraId="44C2985F" w14:textId="77777777" w:rsidR="00CA1051" w:rsidRPr="00DF5426" w:rsidRDefault="00CA1051" w:rsidP="00CA1051">
      <w:pPr>
        <w:pStyle w:val="B1"/>
        <w:rPr>
          <w:b/>
          <w:lang w:eastAsia="ja-JP"/>
        </w:rPr>
      </w:pPr>
      <w:r w:rsidRPr="00DF5426">
        <w:rPr>
          <w:b/>
          <w:lang w:eastAsia="ja-JP"/>
        </w:rPr>
        <w:t>Deductions</w:t>
      </w:r>
    </w:p>
    <w:p w14:paraId="785C3EB0" w14:textId="77777777" w:rsidR="00CA1051" w:rsidRPr="00DF5426" w:rsidRDefault="00CA1051" w:rsidP="00CA1051">
      <w:pPr>
        <w:pStyle w:val="B2"/>
        <w:rPr>
          <w:lang w:eastAsia="ja-JP"/>
        </w:rPr>
      </w:pPr>
      <w:r w:rsidRPr="00DF5426">
        <w:rPr>
          <w:lang w:eastAsia="ja-JP"/>
        </w:rPr>
        <w:t>-</w:t>
      </w:r>
      <w:r w:rsidRPr="00DF5426">
        <w:rPr>
          <w:lang w:eastAsia="ja-JP"/>
        </w:rPr>
        <w:tab/>
        <w:t xml:space="preserve">An AIPN will need to be able to guarantee QoS for different types of services (real-time, </w:t>
      </w:r>
      <w:proofErr w:type="gramStart"/>
      <w:r w:rsidRPr="00DF5426">
        <w:rPr>
          <w:lang w:eastAsia="ja-JP"/>
        </w:rPr>
        <w:t>non real-time</w:t>
      </w:r>
      <w:proofErr w:type="gramEnd"/>
      <w:r w:rsidRPr="00DF5426">
        <w:rPr>
          <w:lang w:eastAsia="ja-JP"/>
        </w:rPr>
        <w:t xml:space="preserve">) and ensure efficient use of network resources. Traffic engineering technologies within the IP transport network may provide appropriate methods to achieve this within an AIPN.  </w:t>
      </w:r>
    </w:p>
    <w:p w14:paraId="05DDDF66" w14:textId="77777777" w:rsidR="003F114B" w:rsidRPr="00DF5426" w:rsidRDefault="003F114B" w:rsidP="003F114B">
      <w:pPr>
        <w:pStyle w:val="Heading2"/>
        <w:rPr>
          <w:lang w:eastAsia="ja-JP"/>
        </w:rPr>
      </w:pPr>
      <w:bookmarkStart w:id="36" w:name="_Toc217731448"/>
      <w:r w:rsidRPr="00DF5426">
        <w:rPr>
          <w:lang w:eastAsia="ja-JP"/>
        </w:rPr>
        <w:t>4.3</w:t>
      </w:r>
      <w:r w:rsidRPr="00DF5426">
        <w:rPr>
          <w:lang w:eastAsia="ja-JP"/>
        </w:rPr>
        <w:tab/>
        <w:t>Impacts to current models for the 3GPP System</w:t>
      </w:r>
      <w:bookmarkEnd w:id="36"/>
    </w:p>
    <w:p w14:paraId="2BD01077" w14:textId="77777777" w:rsidR="003F114B" w:rsidRPr="00DF5426" w:rsidRDefault="003F114B" w:rsidP="003F114B">
      <w:pPr>
        <w:rPr>
          <w:lang w:eastAsia="ja-JP"/>
        </w:rPr>
      </w:pPr>
      <w:r w:rsidRPr="00DF5426">
        <w:rPr>
          <w:lang w:eastAsia="ja-JP"/>
        </w:rPr>
        <w:t>The introduction of an AIPN will impact the current models upon which the design of the 3GPP system has been based. However, there is a legacy of success within the models that have been utilised up to now. Therefore, it is necessary that some consistency is maintained between the past and future aspects of the 3GPP system with the addition of the ability to adapt to the future environment in which system enhancements will be introduced.</w:t>
      </w:r>
    </w:p>
    <w:p w14:paraId="681478D9" w14:textId="77777777" w:rsidR="003F114B" w:rsidRPr="00DF5426" w:rsidRDefault="003F114B" w:rsidP="003F114B">
      <w:pPr>
        <w:rPr>
          <w:lang w:eastAsia="ja-JP"/>
        </w:rPr>
      </w:pPr>
      <w:r w:rsidRPr="00DF5426">
        <w:rPr>
          <w:lang w:eastAsia="ja-JP"/>
        </w:rPr>
        <w:t>Whilst there is a need to maintain current models, future enhancements in the 3GPP system, specifically the introduction of an AIPN should also enable introduction of new models and the creation of new opportunities for development of new functionalities and the provision of new services.</w:t>
      </w:r>
    </w:p>
    <w:p w14:paraId="746D11F1" w14:textId="77777777" w:rsidR="00CA1051" w:rsidRPr="00DF5426" w:rsidRDefault="00CA1051" w:rsidP="00CA1051">
      <w:pPr>
        <w:pStyle w:val="Heading3"/>
        <w:rPr>
          <w:lang w:eastAsia="ja-JP"/>
        </w:rPr>
      </w:pPr>
      <w:bookmarkStart w:id="37" w:name="_Toc217731449"/>
      <w:r w:rsidRPr="00DF5426">
        <w:rPr>
          <w:lang w:eastAsia="ja-JP"/>
        </w:rPr>
        <w:t>4.3.1</w:t>
      </w:r>
      <w:r w:rsidRPr="00DF5426">
        <w:rPr>
          <w:lang w:eastAsia="ja-JP"/>
        </w:rPr>
        <w:tab/>
        <w:t>Impacts to current charging models</w:t>
      </w:r>
      <w:bookmarkEnd w:id="37"/>
    </w:p>
    <w:p w14:paraId="17564716" w14:textId="77777777" w:rsidR="00CA1051" w:rsidRPr="00DF5426" w:rsidRDefault="00CA1051" w:rsidP="00CA1051">
      <w:pPr>
        <w:rPr>
          <w:lang w:eastAsia="ja-JP"/>
        </w:rPr>
      </w:pPr>
      <w:r w:rsidRPr="00DF5426">
        <w:rPr>
          <w:lang w:eastAsia="ja-JP"/>
        </w:rPr>
        <w:t xml:space="preserve">Users are aware and understand the current charging models such as </w:t>
      </w:r>
      <w:proofErr w:type="gramStart"/>
      <w:r w:rsidR="00CC4D2C" w:rsidRPr="00DF5426">
        <w:rPr>
          <w:lang w:eastAsia="ja-JP"/>
        </w:rPr>
        <w:t xml:space="preserve">flow </w:t>
      </w:r>
      <w:r w:rsidRPr="00DF5426">
        <w:rPr>
          <w:lang w:eastAsia="ja-JP"/>
        </w:rPr>
        <w:t>based</w:t>
      </w:r>
      <w:proofErr w:type="gramEnd"/>
      <w:r w:rsidRPr="00DF5426">
        <w:rPr>
          <w:lang w:eastAsia="ja-JP"/>
        </w:rPr>
        <w:t xml:space="preserve"> charging and </w:t>
      </w:r>
      <w:proofErr w:type="gramStart"/>
      <w:r w:rsidRPr="00DF5426">
        <w:rPr>
          <w:lang w:eastAsia="ja-JP"/>
        </w:rPr>
        <w:t>event based</w:t>
      </w:r>
      <w:proofErr w:type="gramEnd"/>
      <w:r w:rsidRPr="00DF5426">
        <w:rPr>
          <w:lang w:eastAsia="ja-JP"/>
        </w:rPr>
        <w:t xml:space="preserve"> charging where </w:t>
      </w:r>
      <w:r w:rsidRPr="00DF5426">
        <w:t xml:space="preserve">a user pays for each </w:t>
      </w:r>
      <w:proofErr w:type="gramStart"/>
      <w:r w:rsidRPr="00DF5426">
        <w:t>time</w:t>
      </w:r>
      <w:proofErr w:type="gramEnd"/>
      <w:r w:rsidRPr="00DF5426">
        <w:t xml:space="preserve"> he/she uses a specific service</w:t>
      </w:r>
      <w:r w:rsidRPr="00DF5426">
        <w:rPr>
          <w:lang w:eastAsia="ja-JP"/>
        </w:rPr>
        <w:t>, hence the possibility to provide these with an AIPN should be maintained. However, as the environment in which the 3GPP system is utilised adapts an AIPN should also provide the capabilities for and provide the necessary improvements in efficiency and cost reduction to enable new charging models to be introduced.</w:t>
      </w:r>
    </w:p>
    <w:p w14:paraId="63F1C645" w14:textId="77777777" w:rsidR="00CA1051" w:rsidRPr="00DF5426" w:rsidRDefault="00CA1051" w:rsidP="00CA1051">
      <w:pPr>
        <w:rPr>
          <w:lang w:eastAsia="ja-JP"/>
        </w:rPr>
      </w:pPr>
      <w:r w:rsidRPr="00DF5426">
        <w:rPr>
          <w:lang w:eastAsia="ja-JP"/>
        </w:rPr>
        <w:lastRenderedPageBreak/>
        <w:t xml:space="preserve">An AIPN should be flexible enough to support the different pricing models that are needed. Many Internet users expect that services such as email, news and search engines are free of charge and that they should pay only for the access via a flat rate pricing model. Other users will instead have to pay an additional amount according to the “calling party pays” principle. </w:t>
      </w:r>
      <w:proofErr w:type="gramStart"/>
      <w:r w:rsidRPr="00DF5426">
        <w:rPr>
          <w:lang w:eastAsia="ja-JP"/>
        </w:rPr>
        <w:t>Therefore</w:t>
      </w:r>
      <w:proofErr w:type="gramEnd"/>
      <w:r w:rsidRPr="00DF5426">
        <w:rPr>
          <w:lang w:eastAsia="ja-JP"/>
        </w:rPr>
        <w:t xml:space="preserve"> AIPN operators will need to use sophisticated pricing models, including </w:t>
      </w:r>
      <w:proofErr w:type="gramStart"/>
      <w:r w:rsidRPr="00DF5426">
        <w:rPr>
          <w:lang w:eastAsia="ja-JP"/>
        </w:rPr>
        <w:t>event based</w:t>
      </w:r>
      <w:proofErr w:type="gramEnd"/>
      <w:r w:rsidRPr="00DF5426">
        <w:rPr>
          <w:lang w:eastAsia="ja-JP"/>
        </w:rPr>
        <w:t xml:space="preserve"> charging. AIPNs should support those models. What pricing model to utilize at a given time is dependant on the circumstance of the AIPN operator e.g. based on different strategies such as Cost Leadership or Differentiation. An AIPN needs to support a </w:t>
      </w:r>
      <w:proofErr w:type="gramStart"/>
      <w:r w:rsidRPr="00DF5426">
        <w:rPr>
          <w:lang w:eastAsia="ja-JP"/>
        </w:rPr>
        <w:t>cost effective</w:t>
      </w:r>
      <w:proofErr w:type="gramEnd"/>
      <w:r w:rsidRPr="00DF5426">
        <w:rPr>
          <w:lang w:eastAsia="ja-JP"/>
        </w:rPr>
        <w:t xml:space="preserve"> charging system </w:t>
      </w:r>
      <w:proofErr w:type="gramStart"/>
      <w:r w:rsidRPr="00DF5426">
        <w:rPr>
          <w:lang w:eastAsia="ja-JP"/>
        </w:rPr>
        <w:t>in order to</w:t>
      </w:r>
      <w:proofErr w:type="gramEnd"/>
      <w:r w:rsidRPr="00DF5426">
        <w:rPr>
          <w:lang w:eastAsia="ja-JP"/>
        </w:rPr>
        <w:t xml:space="preserve"> be able to quickly launch new services </w:t>
      </w:r>
      <w:proofErr w:type="gramStart"/>
      <w:r w:rsidRPr="00DF5426">
        <w:rPr>
          <w:lang w:eastAsia="ja-JP"/>
        </w:rPr>
        <w:t>but yet</w:t>
      </w:r>
      <w:proofErr w:type="gramEnd"/>
      <w:r w:rsidRPr="00DF5426">
        <w:rPr>
          <w:lang w:eastAsia="ja-JP"/>
        </w:rPr>
        <w:t xml:space="preserve"> be as flexible such that an AIPN operator can use price models such as:</w:t>
      </w:r>
    </w:p>
    <w:p w14:paraId="4D503682" w14:textId="77777777" w:rsidR="00CA1051" w:rsidRPr="00DF5426" w:rsidRDefault="00CA1051" w:rsidP="00CA1051">
      <w:pPr>
        <w:pStyle w:val="B1"/>
        <w:rPr>
          <w:lang w:eastAsia="ja-JP"/>
        </w:rPr>
      </w:pPr>
      <w:r w:rsidRPr="00DF5426">
        <w:rPr>
          <w:lang w:eastAsia="ja-JP"/>
        </w:rPr>
        <w:t>-</w:t>
      </w:r>
      <w:r w:rsidRPr="00DF5426">
        <w:rPr>
          <w:lang w:eastAsia="ja-JP"/>
        </w:rPr>
        <w:tab/>
        <w:t>Charge extra for guaranteeing a QoS</w:t>
      </w:r>
    </w:p>
    <w:p w14:paraId="1947F338" w14:textId="77777777" w:rsidR="00CA1051" w:rsidRPr="00DF5426" w:rsidRDefault="00CA1051" w:rsidP="00CA1051">
      <w:pPr>
        <w:pStyle w:val="B1"/>
        <w:rPr>
          <w:lang w:eastAsia="ja-JP"/>
        </w:rPr>
      </w:pPr>
      <w:r w:rsidRPr="00DF5426">
        <w:rPr>
          <w:lang w:eastAsia="ja-JP"/>
        </w:rPr>
        <w:t>-</w:t>
      </w:r>
      <w:r w:rsidRPr="00DF5426">
        <w:rPr>
          <w:lang w:eastAsia="ja-JP"/>
        </w:rPr>
        <w:tab/>
        <w:t>Charge extra for “Calling Party Pays”</w:t>
      </w:r>
    </w:p>
    <w:p w14:paraId="784A6496" w14:textId="77777777" w:rsidR="00CA1051" w:rsidRPr="00DF5426" w:rsidRDefault="00CA1051" w:rsidP="00CA1051">
      <w:pPr>
        <w:pStyle w:val="B1"/>
        <w:rPr>
          <w:lang w:eastAsia="ja-JP"/>
        </w:rPr>
      </w:pPr>
      <w:r w:rsidRPr="00DF5426">
        <w:rPr>
          <w:lang w:eastAsia="ja-JP"/>
        </w:rPr>
        <w:t>-</w:t>
      </w:r>
      <w:r w:rsidRPr="00DF5426">
        <w:rPr>
          <w:lang w:eastAsia="ja-JP"/>
        </w:rPr>
        <w:tab/>
        <w:t>Charge for the transport</w:t>
      </w:r>
    </w:p>
    <w:p w14:paraId="5901C600" w14:textId="77777777" w:rsidR="00CA1051" w:rsidRPr="00DF5426" w:rsidRDefault="00CA1051" w:rsidP="00CA1051">
      <w:pPr>
        <w:pStyle w:val="B1"/>
        <w:rPr>
          <w:lang w:eastAsia="ja-JP"/>
        </w:rPr>
      </w:pPr>
      <w:r w:rsidRPr="00DF5426">
        <w:rPr>
          <w:lang w:eastAsia="ja-JP"/>
        </w:rPr>
        <w:t>-</w:t>
      </w:r>
      <w:r w:rsidRPr="00DF5426">
        <w:rPr>
          <w:lang w:eastAsia="ja-JP"/>
        </w:rPr>
        <w:tab/>
        <w:t>Charge for the event</w:t>
      </w:r>
    </w:p>
    <w:p w14:paraId="3415E36A" w14:textId="77777777" w:rsidR="00CA1051" w:rsidRPr="00DF5426" w:rsidRDefault="00CA1051" w:rsidP="00CA1051">
      <w:pPr>
        <w:pStyle w:val="B1"/>
        <w:rPr>
          <w:lang w:eastAsia="ja-JP"/>
        </w:rPr>
      </w:pPr>
      <w:r w:rsidRPr="00DF5426">
        <w:rPr>
          <w:lang w:eastAsia="ja-JP"/>
        </w:rPr>
        <w:t>-</w:t>
      </w:r>
      <w:r w:rsidRPr="00DF5426">
        <w:rPr>
          <w:lang w:eastAsia="ja-JP"/>
        </w:rPr>
        <w:tab/>
        <w:t>Additional charge (positive or negative) for the simultaneous use (combination) of services</w:t>
      </w:r>
    </w:p>
    <w:p w14:paraId="46C2252F" w14:textId="77777777" w:rsidR="00FC5F48" w:rsidRDefault="00CA1051" w:rsidP="00FC5F48">
      <w:pPr>
        <w:pStyle w:val="B1"/>
        <w:rPr>
          <w:lang w:eastAsia="ja-JP"/>
        </w:rPr>
      </w:pPr>
      <w:r w:rsidRPr="00DF5426">
        <w:rPr>
          <w:lang w:eastAsia="ja-JP"/>
        </w:rPr>
        <w:t>-</w:t>
      </w:r>
      <w:r w:rsidRPr="00DF5426">
        <w:rPr>
          <w:lang w:eastAsia="ja-JP"/>
        </w:rPr>
        <w:tab/>
        <w:t>Adjust the price for different reasons e.g. to reward certain users, enable subscription bands (e.g. gold, silver, bronze)</w:t>
      </w:r>
      <w:r w:rsidR="00FC5F48" w:rsidRPr="00FC5F48">
        <w:rPr>
          <w:lang w:eastAsia="ja-JP"/>
        </w:rPr>
        <w:t xml:space="preserve"> </w:t>
      </w:r>
    </w:p>
    <w:p w14:paraId="21196773" w14:textId="77777777" w:rsidR="00CA1051" w:rsidRPr="00DF5426" w:rsidRDefault="00FC5F48" w:rsidP="00FC5F48">
      <w:pPr>
        <w:pStyle w:val="B1"/>
        <w:rPr>
          <w:lang w:eastAsia="ja-JP"/>
        </w:rPr>
      </w:pPr>
      <w:r>
        <w:rPr>
          <w:lang w:eastAsia="ja-JP"/>
        </w:rPr>
        <w:t>-</w:t>
      </w:r>
      <w:r>
        <w:rPr>
          <w:lang w:eastAsia="ja-JP"/>
        </w:rPr>
        <w:tab/>
        <w:t>Charge for the content</w:t>
      </w:r>
    </w:p>
    <w:p w14:paraId="66A2656A" w14:textId="77777777" w:rsidR="00CA1051" w:rsidRPr="00DF5426" w:rsidRDefault="00CA1051" w:rsidP="00CA1051">
      <w:pPr>
        <w:rPr>
          <w:lang w:eastAsia="ja-JP"/>
        </w:rPr>
      </w:pPr>
      <w:r w:rsidRPr="00DF5426">
        <w:rPr>
          <w:lang w:eastAsia="ja-JP"/>
        </w:rPr>
        <w:t xml:space="preserve">Further the charging system for an AIPN shall contribute to minimizing the credit risks for the AIPN operator. The charging system in an AIPN shall in a </w:t>
      </w:r>
      <w:proofErr w:type="gramStart"/>
      <w:r w:rsidRPr="00DF5426">
        <w:rPr>
          <w:lang w:eastAsia="ja-JP"/>
        </w:rPr>
        <w:t>cost efficient</w:t>
      </w:r>
      <w:proofErr w:type="gramEnd"/>
      <w:r w:rsidRPr="00DF5426">
        <w:rPr>
          <w:lang w:eastAsia="ja-JP"/>
        </w:rPr>
        <w:t xml:space="preserve"> manner support various access systems with minimal impact on the terminal from a charging point of view. Further the AIPN shall from a control and charging point of view support different type of services e.g. RealTime and Bursty traffic such as PoC. </w:t>
      </w:r>
      <w:r w:rsidRPr="00DF5426">
        <w:t xml:space="preserve">Both real-time and </w:t>
      </w:r>
      <w:proofErr w:type="gramStart"/>
      <w:r w:rsidRPr="00DF5426">
        <w:t>none real-time</w:t>
      </w:r>
      <w:proofErr w:type="gramEnd"/>
      <w:r w:rsidRPr="00DF5426">
        <w:t xml:space="preserve"> schemes must be supported by an AIPN</w:t>
      </w:r>
    </w:p>
    <w:p w14:paraId="7F198E03" w14:textId="77777777" w:rsidR="00CA1051" w:rsidRPr="00DF5426" w:rsidRDefault="00CA1051" w:rsidP="00CA1051">
      <w:pPr>
        <w:rPr>
          <w:lang w:eastAsia="ja-JP"/>
        </w:rPr>
      </w:pPr>
      <w:r w:rsidRPr="00DF5426">
        <w:rPr>
          <w:lang w:eastAsia="ja-JP"/>
        </w:rPr>
        <w:t xml:space="preserve">In a multi-access system </w:t>
      </w:r>
      <w:proofErr w:type="gramStart"/>
      <w:r w:rsidRPr="00DF5426">
        <w:rPr>
          <w:lang w:eastAsia="ja-JP"/>
        </w:rPr>
        <w:t>environment</w:t>
      </w:r>
      <w:proofErr w:type="gramEnd"/>
      <w:r w:rsidRPr="00DF5426">
        <w:rPr>
          <w:lang w:eastAsia="ja-JP"/>
        </w:rPr>
        <w:t xml:space="preserve"> the current charging and policy control architecture needs to be enhanced </w:t>
      </w:r>
      <w:proofErr w:type="gramStart"/>
      <w:r w:rsidRPr="00DF5426">
        <w:rPr>
          <w:lang w:eastAsia="ja-JP"/>
        </w:rPr>
        <w:t>in order to</w:t>
      </w:r>
      <w:proofErr w:type="gramEnd"/>
      <w:r w:rsidRPr="00DF5426">
        <w:rPr>
          <w:lang w:eastAsia="ja-JP"/>
        </w:rPr>
        <w:t xml:space="preserve"> allow for the business models defined in 4.3.2 e.g. </w:t>
      </w:r>
    </w:p>
    <w:p w14:paraId="126A089F" w14:textId="77777777" w:rsidR="00CA1051" w:rsidRPr="00DF5426" w:rsidRDefault="00CA1051" w:rsidP="00CA1051">
      <w:pPr>
        <w:pStyle w:val="B1"/>
        <w:rPr>
          <w:lang w:eastAsia="ja-JP"/>
        </w:rPr>
      </w:pPr>
      <w:r w:rsidRPr="00DF5426">
        <w:rPr>
          <w:lang w:eastAsia="ja-JP"/>
        </w:rPr>
        <w:t>-</w:t>
      </w:r>
      <w:r w:rsidRPr="00DF5426">
        <w:rPr>
          <w:lang w:eastAsia="ja-JP"/>
        </w:rPr>
        <w:tab/>
        <w:t xml:space="preserve">The service provider having a relationship with the AIPN operator provides rating information and minimal QoS he assessed (as well as other content related polices) that apply for different access systems a service should have. </w:t>
      </w:r>
    </w:p>
    <w:p w14:paraId="08D9753C" w14:textId="77777777" w:rsidR="003F114B" w:rsidRPr="00DF5426" w:rsidRDefault="00CA1051" w:rsidP="00CA1051">
      <w:pPr>
        <w:pStyle w:val="B1"/>
        <w:rPr>
          <w:lang w:eastAsia="ja-JP"/>
        </w:rPr>
      </w:pPr>
      <w:r w:rsidRPr="00DF5426">
        <w:rPr>
          <w:lang w:eastAsia="ja-JP"/>
        </w:rPr>
        <w:t>-</w:t>
      </w:r>
      <w:r w:rsidRPr="00DF5426">
        <w:rPr>
          <w:lang w:eastAsia="ja-JP"/>
        </w:rPr>
        <w:tab/>
        <w:t xml:space="preserve">For seamless handover between access systems in a multi-access system environment the subscription class/credit availability may allow service continuity or may not allow it. Hence based on subscription class different redirection points are applied e.g. for top up or to initiate a subscription such that credit </w:t>
      </w:r>
      <w:proofErr w:type="gramStart"/>
      <w:r w:rsidRPr="00DF5426">
        <w:rPr>
          <w:lang w:eastAsia="ja-JP"/>
        </w:rPr>
        <w:t>are</w:t>
      </w:r>
      <w:proofErr w:type="gramEnd"/>
      <w:r w:rsidRPr="00DF5426">
        <w:rPr>
          <w:lang w:eastAsia="ja-JP"/>
        </w:rPr>
        <w:t xml:space="preserve"> given for a service in a new access system.</w:t>
      </w:r>
    </w:p>
    <w:p w14:paraId="19733E7D" w14:textId="77777777" w:rsidR="00FC5F48" w:rsidRDefault="00FC5F48" w:rsidP="00FC5F48">
      <w:pPr>
        <w:rPr>
          <w:lang w:eastAsia="zh-CN"/>
        </w:rPr>
      </w:pPr>
      <w:r>
        <w:rPr>
          <w:lang w:eastAsia="zh-CN"/>
        </w:rPr>
        <w:t>There is a need to support</w:t>
      </w:r>
      <w:r>
        <w:rPr>
          <w:rFonts w:hint="eastAsia"/>
          <w:lang w:eastAsia="zh-CN"/>
        </w:rPr>
        <w:t xml:space="preserve"> flexible charging models between operators</w:t>
      </w:r>
      <w:r>
        <w:rPr>
          <w:lang w:eastAsia="zh-CN"/>
        </w:rPr>
        <w:t xml:space="preserve"> </w:t>
      </w:r>
      <w:r>
        <w:rPr>
          <w:rFonts w:hint="eastAsia"/>
          <w:lang w:eastAsia="zh-CN"/>
        </w:rPr>
        <w:t xml:space="preserve">so that it is possible to charge roaming subscribers according to </w:t>
      </w:r>
      <w:r>
        <w:rPr>
          <w:lang w:eastAsia="zh-CN"/>
        </w:rPr>
        <w:t xml:space="preserve">the </w:t>
      </w:r>
      <w:r>
        <w:rPr>
          <w:rFonts w:hint="eastAsia"/>
          <w:lang w:eastAsia="zh-CN"/>
        </w:rPr>
        <w:t xml:space="preserve">different </w:t>
      </w:r>
      <w:r>
        <w:rPr>
          <w:lang w:eastAsia="zh-CN"/>
        </w:rPr>
        <w:t>charging models identified above</w:t>
      </w:r>
      <w:r>
        <w:rPr>
          <w:rFonts w:hint="eastAsia"/>
          <w:lang w:eastAsia="zh-CN"/>
        </w:rPr>
        <w:t>.</w:t>
      </w:r>
    </w:p>
    <w:p w14:paraId="75310405" w14:textId="77777777" w:rsidR="00CA1051" w:rsidRPr="00DF5426" w:rsidRDefault="00CA1051" w:rsidP="00CA1051">
      <w:pPr>
        <w:pStyle w:val="Heading3"/>
        <w:rPr>
          <w:lang w:eastAsia="ja-JP"/>
        </w:rPr>
      </w:pPr>
      <w:bookmarkStart w:id="38" w:name="_Toc217731450"/>
      <w:r w:rsidRPr="00DF5426">
        <w:rPr>
          <w:lang w:eastAsia="ja-JP"/>
        </w:rPr>
        <w:t>4.3.2</w:t>
      </w:r>
      <w:r w:rsidRPr="00DF5426">
        <w:rPr>
          <w:lang w:eastAsia="ja-JP"/>
        </w:rPr>
        <w:tab/>
        <w:t>Impacts to current business models</w:t>
      </w:r>
      <w:bookmarkEnd w:id="38"/>
    </w:p>
    <w:p w14:paraId="74742003" w14:textId="77777777" w:rsidR="008E5668" w:rsidRPr="00DF5426" w:rsidRDefault="00CA1051" w:rsidP="00CA1051">
      <w:pPr>
        <w:rPr>
          <w:lang w:eastAsia="ja-JP"/>
        </w:rPr>
      </w:pPr>
      <w:r w:rsidRPr="00DF5426">
        <w:t xml:space="preserve">The current business model for network operators and manufacturers implementing the 3GPP system </w:t>
      </w:r>
      <w:r w:rsidR="00DE75A3" w:rsidRPr="00DF5426">
        <w:rPr>
          <w:lang w:eastAsia="ja-JP"/>
        </w:rPr>
        <w:t xml:space="preserve">is </w:t>
      </w:r>
      <w:r w:rsidRPr="00DF5426">
        <w:t>comprise</w:t>
      </w:r>
      <w:r w:rsidR="00DE75A3" w:rsidRPr="00DF5426">
        <w:rPr>
          <w:lang w:eastAsia="ja-JP"/>
        </w:rPr>
        <w:t>d</w:t>
      </w:r>
      <w:r w:rsidRPr="00DF5426">
        <w:t xml:space="preserve"> of a value chain of users to network operators to equipment manufacturers. This current business model is the foundation for the success of the 3GPP community. </w:t>
      </w:r>
      <w:r w:rsidR="008E5668" w:rsidRPr="00DF5426">
        <w:t xml:space="preserve">Hence, the essence of this model should be maintained. This includes the need to maintain the focus upon network operator considerations and the need to maintain the core "mobile" aspects of the system. This requires maintenance of factors such as the provision of network operator control </w:t>
      </w:r>
      <w:r w:rsidR="008E5668" w:rsidRPr="00DF5426">
        <w:rPr>
          <w:lang w:eastAsia="ja-JP"/>
        </w:rPr>
        <w:t xml:space="preserve">at a common point within the network </w:t>
      </w:r>
      <w:r w:rsidR="008E5668" w:rsidRPr="00DF5426">
        <w:t>and the ability to utilise the wireless interface as efficiently as possible.</w:t>
      </w:r>
    </w:p>
    <w:p w14:paraId="25FCF805" w14:textId="77777777" w:rsidR="008E5668" w:rsidRPr="00DF5426" w:rsidRDefault="00CA1051" w:rsidP="00CA1051">
      <w:pPr>
        <w:rPr>
          <w:lang w:eastAsia="ja-JP"/>
        </w:rPr>
      </w:pPr>
      <w:r w:rsidRPr="00DF5426">
        <w:rPr>
          <w:lang w:eastAsia="ja-JP"/>
        </w:rPr>
        <w:t xml:space="preserve">With the cost reductions provided by an AIPN there will be greater freedom for AIPN operators to apply varied business models within various environments. </w:t>
      </w:r>
    </w:p>
    <w:p w14:paraId="74C3A511" w14:textId="77777777" w:rsidR="00CA1051" w:rsidRPr="00DF5426" w:rsidRDefault="00CA1051" w:rsidP="00CA1051">
      <w:pPr>
        <w:rPr>
          <w:b/>
          <w:bCs/>
          <w:lang w:eastAsia="ja-JP"/>
        </w:rPr>
      </w:pPr>
      <w:r w:rsidRPr="00DF5426">
        <w:rPr>
          <w:b/>
          <w:bCs/>
          <w:lang w:eastAsia="ja-JP"/>
        </w:rPr>
        <w:t>Support for business models with distinct AIPN/access/service separation</w:t>
      </w:r>
    </w:p>
    <w:p w14:paraId="10A0616F" w14:textId="77777777" w:rsidR="00CA1051" w:rsidRPr="00DF5426" w:rsidRDefault="00CA1051" w:rsidP="00CA1051">
      <w:pPr>
        <w:rPr>
          <w:lang w:eastAsia="ja-JP"/>
        </w:rPr>
      </w:pPr>
      <w:r w:rsidRPr="00DF5426">
        <w:rPr>
          <w:lang w:eastAsia="ja-JP"/>
        </w:rPr>
        <w:t xml:space="preserve">More than today an AIPN will need to support business models that allow operation of AIPN, access systems and services by </w:t>
      </w:r>
      <w:r w:rsidR="00DE75A3" w:rsidRPr="00DF5426">
        <w:rPr>
          <w:lang w:eastAsia="ja-JP"/>
        </w:rPr>
        <w:t xml:space="preserve">the different </w:t>
      </w:r>
      <w:r w:rsidRPr="00DF5426">
        <w:rPr>
          <w:lang w:eastAsia="ja-JP"/>
        </w:rPr>
        <w:t xml:space="preserve">stakeholders. Often, </w:t>
      </w:r>
      <w:proofErr w:type="gramStart"/>
      <w:r w:rsidRPr="00DF5426">
        <w:rPr>
          <w:lang w:eastAsia="ja-JP"/>
        </w:rPr>
        <w:t>a  network</w:t>
      </w:r>
      <w:proofErr w:type="gramEnd"/>
      <w:r w:rsidRPr="00DF5426">
        <w:rPr>
          <w:lang w:eastAsia="ja-JP"/>
        </w:rPr>
        <w:t xml:space="preserve"> operator will be the only stakeholder operating all three, AIPN, access systems and services, or these stakeholders will be individual business parts of a single network operator company, e.g. one company branch operating the AIPN, another one the access systems, while a third branch is concerned with end-user services, irrespective of the connectivity.</w:t>
      </w:r>
    </w:p>
    <w:p w14:paraId="73C6944C" w14:textId="77777777" w:rsidR="00CA1051" w:rsidRPr="00DF5426" w:rsidRDefault="00CA1051" w:rsidP="00CA1051">
      <w:pPr>
        <w:rPr>
          <w:lang w:eastAsia="ja-JP"/>
        </w:rPr>
      </w:pPr>
      <w:r w:rsidRPr="00DF5426">
        <w:rPr>
          <w:lang w:eastAsia="ja-JP"/>
        </w:rPr>
        <w:lastRenderedPageBreak/>
        <w:t xml:space="preserve">However, it should also not be precluded, that individual companies are able to operate AIPN, access systems and services in cooperation, but separately. An example of such a situation could be an AIPN   operator, who has a business agreement with the operator of a particular access system (e.g. WLAN or shared UTRAN-based access system)) and allowing a </w:t>
      </w:r>
      <w:proofErr w:type="gramStart"/>
      <w:r w:rsidRPr="00DF5426">
        <w:rPr>
          <w:lang w:eastAsia="ja-JP"/>
        </w:rPr>
        <w:t>third party</w:t>
      </w:r>
      <w:proofErr w:type="gramEnd"/>
      <w:r w:rsidRPr="00DF5426">
        <w:rPr>
          <w:lang w:eastAsia="ja-JP"/>
        </w:rPr>
        <w:t xml:space="preserve"> service provider to offer services to their own customers. </w:t>
      </w:r>
    </w:p>
    <w:p w14:paraId="2434118F" w14:textId="77777777" w:rsidR="00CA1051" w:rsidRPr="00DF5426" w:rsidRDefault="00CA1051" w:rsidP="00CA1051">
      <w:pPr>
        <w:rPr>
          <w:lang w:eastAsia="ja-JP"/>
        </w:rPr>
      </w:pPr>
      <w:r w:rsidRPr="00DF5426">
        <w:rPr>
          <w:lang w:eastAsia="ja-JP"/>
        </w:rPr>
        <w:t xml:space="preserve">It is </w:t>
      </w:r>
      <w:proofErr w:type="gramStart"/>
      <w:r w:rsidRPr="00DF5426">
        <w:rPr>
          <w:lang w:eastAsia="ja-JP"/>
        </w:rPr>
        <w:t>understood,</w:t>
      </w:r>
      <w:proofErr w:type="gramEnd"/>
      <w:r w:rsidRPr="00DF5426">
        <w:rPr>
          <w:lang w:eastAsia="ja-JP"/>
        </w:rPr>
        <w:t xml:space="preserve"> that the user is "owned" by the AIPN operator in the sense that the AIPN operator controls access of the user to the public network and has the prime commercial relationship with the user.</w:t>
      </w:r>
    </w:p>
    <w:p w14:paraId="7C926ECA" w14:textId="77777777" w:rsidR="00CA1051" w:rsidRPr="00DF5426" w:rsidRDefault="00CA1051" w:rsidP="003F114B">
      <w:pPr>
        <w:rPr>
          <w:lang w:eastAsia="ja-JP"/>
        </w:rPr>
      </w:pPr>
      <w:r w:rsidRPr="00DF5426">
        <w:t xml:space="preserve">Therefore, an AIPN will need to follow architectural principles that facilitate operation of </w:t>
      </w:r>
      <w:r w:rsidRPr="00DF5426">
        <w:rPr>
          <w:lang w:eastAsia="ja-JP"/>
        </w:rPr>
        <w:t xml:space="preserve">AIPN, </w:t>
      </w:r>
      <w:r w:rsidRPr="00DF5426">
        <w:t xml:space="preserve">access </w:t>
      </w:r>
      <w:r w:rsidRPr="00DF5426">
        <w:rPr>
          <w:lang w:eastAsia="ja-JP"/>
        </w:rPr>
        <w:t>system</w:t>
      </w:r>
      <w:r w:rsidRPr="00DF5426">
        <w:t xml:space="preserve"> and services by separate stakeholders. </w:t>
      </w:r>
      <w:proofErr w:type="gramStart"/>
      <w:r w:rsidRPr="00DF5426">
        <w:t>However</w:t>
      </w:r>
      <w:proofErr w:type="gramEnd"/>
      <w:r w:rsidRPr="00DF5426">
        <w:t xml:space="preserve"> this should not preclude the capability to efficiently operate all three domains by a single stakeholder, i.e. </w:t>
      </w:r>
      <w:r w:rsidRPr="00DF5426">
        <w:rPr>
          <w:lang w:eastAsia="ja-JP"/>
        </w:rPr>
        <w:t>a</w:t>
      </w:r>
      <w:r w:rsidRPr="00DF5426">
        <w:t xml:space="preserve"> network operator.</w:t>
      </w:r>
    </w:p>
    <w:p w14:paraId="18B14567" w14:textId="77777777" w:rsidR="003F114B" w:rsidRPr="00DF5426" w:rsidRDefault="003F114B" w:rsidP="003F114B">
      <w:pPr>
        <w:pStyle w:val="Heading3"/>
        <w:rPr>
          <w:lang w:eastAsia="ja-JP"/>
        </w:rPr>
      </w:pPr>
      <w:bookmarkStart w:id="39" w:name="_Toc217731451"/>
      <w:r w:rsidRPr="00DF5426">
        <w:t>4.</w:t>
      </w:r>
      <w:r w:rsidRPr="00DF5426">
        <w:rPr>
          <w:lang w:eastAsia="ja-JP"/>
        </w:rPr>
        <w:t>3</w:t>
      </w:r>
      <w:r w:rsidR="00F73AEA" w:rsidRPr="00DF5426">
        <w:t>.3</w:t>
      </w:r>
      <w:r w:rsidR="00F73AEA" w:rsidRPr="00DF5426">
        <w:rPr>
          <w:lang w:eastAsia="ja-JP"/>
        </w:rPr>
        <w:tab/>
      </w:r>
      <w:r w:rsidRPr="00DF5426">
        <w:t>Impacts to current service models</w:t>
      </w:r>
      <w:bookmarkEnd w:id="39"/>
    </w:p>
    <w:p w14:paraId="63C04A5F" w14:textId="77777777" w:rsidR="00F611D9" w:rsidRPr="00DF5426" w:rsidRDefault="00F611D9" w:rsidP="00F611D9">
      <w:pPr>
        <w:rPr>
          <w:b/>
          <w:bCs/>
          <w:lang w:eastAsia="ja-JP"/>
        </w:rPr>
      </w:pPr>
      <w:r w:rsidRPr="00DF5426">
        <w:rPr>
          <w:b/>
          <w:bCs/>
          <w:lang w:eastAsia="ja-JP"/>
        </w:rPr>
        <w:t>Impact on models for development and provisioning of services</w:t>
      </w:r>
    </w:p>
    <w:p w14:paraId="62F20310" w14:textId="77777777" w:rsidR="00EA4A97" w:rsidRDefault="00EA4A97" w:rsidP="00EA4A97">
      <w:pPr>
        <w:rPr>
          <w:lang w:eastAsia="ja-JP"/>
        </w:rPr>
      </w:pPr>
      <w:r>
        <w:rPr>
          <w:lang w:eastAsia="ja-JP"/>
        </w:rPr>
        <w:t>Even if the 3GPP system already allows the flexibility of IP based services</w:t>
      </w:r>
      <w:r>
        <w:rPr>
          <w:rFonts w:hint="eastAsia"/>
          <w:lang w:eastAsia="ja-JP"/>
        </w:rPr>
        <w:t xml:space="preserve"> </w:t>
      </w:r>
      <w:r>
        <w:rPr>
          <w:lang w:eastAsia="ja-JP"/>
        </w:rPr>
        <w:t>through the PS domain</w:t>
      </w:r>
      <w:r>
        <w:rPr>
          <w:rFonts w:hint="eastAsia"/>
          <w:lang w:eastAsia="ja-JP"/>
        </w:rPr>
        <w:t xml:space="preserve"> today</w:t>
      </w:r>
      <w:r>
        <w:rPr>
          <w:lang w:eastAsia="ja-JP"/>
        </w:rPr>
        <w:t xml:space="preserve">, the introduction of AIPN may bring the model for </w:t>
      </w:r>
      <w:r>
        <w:rPr>
          <w:rFonts w:hint="eastAsia"/>
          <w:lang w:eastAsia="ja-JP"/>
        </w:rPr>
        <w:t xml:space="preserve">the development and provisioning of </w:t>
      </w:r>
      <w:r>
        <w:rPr>
          <w:lang w:eastAsia="ja-JP"/>
        </w:rPr>
        <w:t xml:space="preserve">services one step further. The current model for </w:t>
      </w:r>
      <w:r>
        <w:rPr>
          <w:rFonts w:hint="eastAsia"/>
          <w:lang w:eastAsia="ja-JP"/>
        </w:rPr>
        <w:t>the introduction of</w:t>
      </w:r>
      <w:r>
        <w:rPr>
          <w:lang w:eastAsia="ja-JP"/>
        </w:rPr>
        <w:t xml:space="preserve"> new services into </w:t>
      </w:r>
      <w:r>
        <w:rPr>
          <w:rFonts w:hint="eastAsia"/>
          <w:lang w:eastAsia="ja-JP"/>
        </w:rPr>
        <w:t>3GPP system</w:t>
      </w:r>
      <w:r>
        <w:rPr>
          <w:lang w:eastAsia="ja-JP"/>
        </w:rPr>
        <w:t xml:space="preserve">s, often </w:t>
      </w:r>
      <w:r>
        <w:rPr>
          <w:rFonts w:hint="eastAsia"/>
          <w:lang w:eastAsia="ja-JP"/>
        </w:rPr>
        <w:t>compris</w:t>
      </w:r>
      <w:r>
        <w:rPr>
          <w:lang w:eastAsia="ja-JP"/>
        </w:rPr>
        <w:t>ing</w:t>
      </w:r>
      <w:r>
        <w:rPr>
          <w:rFonts w:hint="eastAsia"/>
          <w:lang w:eastAsia="ja-JP"/>
        </w:rPr>
        <w:t xml:space="preserve"> </w:t>
      </w:r>
      <w:r>
        <w:rPr>
          <w:lang w:eastAsia="ja-JP"/>
        </w:rPr>
        <w:t>standardisation</w:t>
      </w:r>
      <w:r>
        <w:rPr>
          <w:rFonts w:hint="eastAsia"/>
          <w:lang w:eastAsia="ja-JP"/>
        </w:rPr>
        <w:t xml:space="preserve"> of capabilities</w:t>
      </w:r>
      <w:r>
        <w:rPr>
          <w:lang w:eastAsia="ja-JP"/>
        </w:rPr>
        <w:t xml:space="preserve"> within 3GPP, followed by development by vendors and deployment by </w:t>
      </w:r>
      <w:r>
        <w:rPr>
          <w:rFonts w:hint="eastAsia"/>
          <w:lang w:eastAsia="ja-JP"/>
        </w:rPr>
        <w:t xml:space="preserve">network </w:t>
      </w:r>
      <w:r>
        <w:rPr>
          <w:lang w:eastAsia="ja-JP"/>
        </w:rPr>
        <w:t xml:space="preserve">operators, is rather cumbersome and has difficulties in quickly responding to changing market trends. </w:t>
      </w:r>
      <w:r>
        <w:rPr>
          <w:rFonts w:hint="eastAsia"/>
          <w:lang w:eastAsia="ja-JP"/>
        </w:rPr>
        <w:t xml:space="preserve">Whilst </w:t>
      </w:r>
      <w:r>
        <w:rPr>
          <w:lang w:eastAsia="ja-JP"/>
        </w:rPr>
        <w:t xml:space="preserve">also </w:t>
      </w:r>
      <w:r>
        <w:rPr>
          <w:rFonts w:hint="eastAsia"/>
          <w:lang w:eastAsia="ja-JP"/>
        </w:rPr>
        <w:t xml:space="preserve">maintaining the traditional aspects </w:t>
      </w:r>
      <w:r>
        <w:rPr>
          <w:lang w:eastAsia="ja-JP"/>
        </w:rPr>
        <w:t xml:space="preserve">of </w:t>
      </w:r>
      <w:r>
        <w:rPr>
          <w:rFonts w:hint="eastAsia"/>
          <w:lang w:eastAsia="ja-JP"/>
        </w:rPr>
        <w:t xml:space="preserve">the 3GPP </w:t>
      </w:r>
      <w:r>
        <w:rPr>
          <w:lang w:eastAsia="ja-JP"/>
        </w:rPr>
        <w:t>service model</w:t>
      </w:r>
      <w:r>
        <w:rPr>
          <w:rFonts w:hint="eastAsia"/>
          <w:lang w:eastAsia="ja-JP"/>
        </w:rPr>
        <w:t xml:space="preserve">, </w:t>
      </w:r>
      <w:r>
        <w:rPr>
          <w:lang w:eastAsia="ja-JP"/>
        </w:rPr>
        <w:t xml:space="preserve">it should be important to leverage new possibilities for service provisioning </w:t>
      </w:r>
      <w:r>
        <w:rPr>
          <w:rFonts w:hint="eastAsia"/>
          <w:lang w:eastAsia="ja-JP"/>
        </w:rPr>
        <w:t>which may be enabled by the introduction of an AIPN</w:t>
      </w:r>
      <w:r>
        <w:rPr>
          <w:lang w:eastAsia="ja-JP"/>
        </w:rPr>
        <w:t>. There is a potential demand for an extremely wide variety of mobile services. To meet this demand new models for service provisioning are essential.</w:t>
      </w:r>
    </w:p>
    <w:p w14:paraId="796C73DF" w14:textId="77777777" w:rsidR="00EA4A97" w:rsidRDefault="00EA4A97" w:rsidP="00EA4A97">
      <w:pPr>
        <w:rPr>
          <w:lang w:eastAsia="ja-JP"/>
        </w:rPr>
      </w:pPr>
      <w:r>
        <w:rPr>
          <w:lang w:eastAsia="ja-JP"/>
        </w:rPr>
        <w:t xml:space="preserve">Historical side note:  An interesting comparison is the evolution of software applications within the computer industry. Only two decades ago software applications were limited in variety and cost was high. The emergence of a few de facto standards for software application environment propelled an unparalleled explosion of all </w:t>
      </w:r>
      <w:r>
        <w:rPr>
          <w:rFonts w:hint="eastAsia"/>
          <w:lang w:eastAsia="ja-JP"/>
        </w:rPr>
        <w:t>foreseeable</w:t>
      </w:r>
      <w:r>
        <w:rPr>
          <w:lang w:eastAsia="ja-JP"/>
        </w:rPr>
        <w:t xml:space="preserve"> and </w:t>
      </w:r>
      <w:r>
        <w:rPr>
          <w:rFonts w:hint="eastAsia"/>
          <w:lang w:eastAsia="ja-JP"/>
        </w:rPr>
        <w:t>unforeseen</w:t>
      </w:r>
      <w:r>
        <w:rPr>
          <w:lang w:eastAsia="ja-JP"/>
        </w:rPr>
        <w:t xml:space="preserve"> kinds of software applications. The economy of scale has also made it possible for them to be provided at a much lower cost level. </w:t>
      </w:r>
    </w:p>
    <w:p w14:paraId="50A623E7" w14:textId="77777777" w:rsidR="00F611D9" w:rsidRPr="00DF5426" w:rsidRDefault="00F611D9" w:rsidP="00F611D9">
      <w:pPr>
        <w:rPr>
          <w:b/>
          <w:bCs/>
          <w:lang w:eastAsia="ja-JP"/>
        </w:rPr>
      </w:pPr>
      <w:r w:rsidRPr="00DF5426">
        <w:rPr>
          <w:b/>
          <w:bCs/>
          <w:lang w:eastAsia="ja-JP"/>
        </w:rPr>
        <w:t>Outlook on potential new models for development and provisioning of services</w:t>
      </w:r>
    </w:p>
    <w:p w14:paraId="10BC325B" w14:textId="77777777" w:rsidR="00F611D9" w:rsidRPr="00DF5426" w:rsidRDefault="00F611D9" w:rsidP="00F611D9">
      <w:pPr>
        <w:rPr>
          <w:lang w:eastAsia="ja-JP"/>
        </w:rPr>
      </w:pPr>
      <w:r w:rsidRPr="00DF5426">
        <w:rPr>
          <w:lang w:eastAsia="ja-JP"/>
        </w:rPr>
        <w:t xml:space="preserve">The introduction of AIPN can similarly be an enabling factor for developing new models for easier, more flexible and more </w:t>
      </w:r>
      <w:proofErr w:type="gramStart"/>
      <w:r w:rsidRPr="00DF5426">
        <w:rPr>
          <w:lang w:eastAsia="ja-JP"/>
        </w:rPr>
        <w:t>cost efficient</w:t>
      </w:r>
      <w:proofErr w:type="gramEnd"/>
      <w:r w:rsidRPr="00DF5426">
        <w:rPr>
          <w:lang w:eastAsia="ja-JP"/>
        </w:rPr>
        <w:t xml:space="preserve"> introduction of mobile services. Today there exist several good examples where simplified service models have brought forward a wide variety of mobile services. But to meet the potential demand of mobile services, models must continue to be developed that allow services to be jointly provided by multiple stakeholders.</w:t>
      </w:r>
      <w:r w:rsidRPr="00DF5426">
        <w:rPr>
          <w:i/>
          <w:iCs/>
          <w:lang w:eastAsia="ja-JP"/>
        </w:rPr>
        <w:t xml:space="preserve"> </w:t>
      </w:r>
      <w:r w:rsidRPr="00DF5426">
        <w:rPr>
          <w:lang w:eastAsia="ja-JP"/>
        </w:rPr>
        <w:t xml:space="preserve">Most likely the broadest range of mobile services will be possible when responsibility for service provisioning is opened for third party service providers e.g. via web services. Using policy and control frameworks, applying flow based charging concepts, establishing the IMS framework, and providing different sorts of open interfaces, will be important tools for </w:t>
      </w:r>
      <w:r w:rsidR="00CE5C44" w:rsidRPr="00DF5426">
        <w:rPr>
          <w:lang w:eastAsia="ja-JP"/>
        </w:rPr>
        <w:t xml:space="preserve">AIPN </w:t>
      </w:r>
      <w:r w:rsidRPr="00DF5426">
        <w:rPr>
          <w:lang w:eastAsia="ja-JP"/>
        </w:rPr>
        <w:t xml:space="preserve">operators to control how </w:t>
      </w:r>
      <w:proofErr w:type="gramStart"/>
      <w:r w:rsidRPr="00DF5426">
        <w:rPr>
          <w:lang w:eastAsia="ja-JP"/>
        </w:rPr>
        <w:t>third party</w:t>
      </w:r>
      <w:proofErr w:type="gramEnd"/>
      <w:r w:rsidRPr="00DF5426">
        <w:rPr>
          <w:lang w:eastAsia="ja-JP"/>
        </w:rPr>
        <w:t xml:space="preserve"> providers can provide their services. Changed business models must go hand in hand with this to give all parties incentive to put efforts into it. </w:t>
      </w:r>
      <w:r w:rsidR="00DE75A3" w:rsidRPr="00DF5426">
        <w:rPr>
          <w:lang w:eastAsia="ja-JP"/>
        </w:rPr>
        <w:t xml:space="preserve">As </w:t>
      </w:r>
      <w:r w:rsidRPr="00DF5426">
        <w:rPr>
          <w:lang w:eastAsia="ja-JP"/>
        </w:rPr>
        <w:t>in the software application domain, it is by releasing the innovative force of a larger group of creative people and companies that we can meet the demand for mobile services in the coming decades.</w:t>
      </w:r>
    </w:p>
    <w:p w14:paraId="1EE493F1" w14:textId="77777777" w:rsidR="00F611D9" w:rsidRPr="00DF5426" w:rsidRDefault="00F611D9" w:rsidP="00F611D9">
      <w:pPr>
        <w:rPr>
          <w:b/>
          <w:bCs/>
          <w:lang w:eastAsia="ja-JP"/>
        </w:rPr>
      </w:pPr>
      <w:r w:rsidRPr="00DF5426">
        <w:rPr>
          <w:b/>
          <w:bCs/>
          <w:lang w:eastAsia="ja-JP"/>
        </w:rPr>
        <w:t>New usage- and traffic patterns for mobile services</w:t>
      </w:r>
    </w:p>
    <w:p w14:paraId="420C57F2" w14:textId="77777777" w:rsidR="00F611D9" w:rsidRPr="00DF5426" w:rsidRDefault="00F611D9" w:rsidP="00F611D9">
      <w:pPr>
        <w:rPr>
          <w:lang w:eastAsia="ja-JP"/>
        </w:rPr>
      </w:pPr>
      <w:r w:rsidRPr="00DF5426">
        <w:rPr>
          <w:lang w:eastAsia="ja-JP"/>
        </w:rPr>
        <w:t xml:space="preserve">Different service models also need to exist for different categories of mobile services. Person-to-content, person-to-person, and machine-to-machine type of services should for example require different service models to enable faster, more flexible and more </w:t>
      </w:r>
      <w:proofErr w:type="gramStart"/>
      <w:r w:rsidRPr="00DF5426">
        <w:rPr>
          <w:lang w:eastAsia="ja-JP"/>
        </w:rPr>
        <w:t>cost efficient</w:t>
      </w:r>
      <w:proofErr w:type="gramEnd"/>
      <w:r w:rsidRPr="00DF5426">
        <w:rPr>
          <w:lang w:eastAsia="ja-JP"/>
        </w:rPr>
        <w:t xml:space="preserve"> service provisioning.</w:t>
      </w:r>
    </w:p>
    <w:p w14:paraId="6E96BF1F" w14:textId="77777777" w:rsidR="00F611D9" w:rsidRPr="00DF5426" w:rsidRDefault="00F611D9" w:rsidP="00F611D9">
      <w:pPr>
        <w:rPr>
          <w:lang w:eastAsia="ja-JP"/>
        </w:rPr>
      </w:pPr>
      <w:r w:rsidRPr="00DF5426">
        <w:rPr>
          <w:lang w:eastAsia="ja-JP"/>
        </w:rPr>
        <w:t xml:space="preserve">The work within 3GPP will allow an evolution of the 3GPP system to enable these more advanced service models and to keep </w:t>
      </w:r>
      <w:r w:rsidR="00CE5C44" w:rsidRPr="00DF5426">
        <w:rPr>
          <w:lang w:eastAsia="ja-JP"/>
        </w:rPr>
        <w:t>AIPN</w:t>
      </w:r>
      <w:r w:rsidRPr="00DF5426">
        <w:rPr>
          <w:lang w:eastAsia="ja-JP"/>
        </w:rPr>
        <w:t xml:space="preserve"> operators in control at their selected level. </w:t>
      </w:r>
    </w:p>
    <w:p w14:paraId="282EEACB" w14:textId="77777777" w:rsidR="00EA4A97" w:rsidRDefault="00EA4A97" w:rsidP="00EA4A97">
      <w:pPr>
        <w:pStyle w:val="Heading1"/>
        <w:rPr>
          <w:rFonts w:hint="eastAsia"/>
          <w:lang w:eastAsia="ja-JP"/>
        </w:rPr>
      </w:pPr>
      <w:bookmarkStart w:id="40" w:name="_Toc217731452"/>
      <w:r>
        <w:rPr>
          <w:rFonts w:hint="eastAsia"/>
          <w:lang w:eastAsia="ja-JP"/>
        </w:rPr>
        <w:t>5</w:t>
      </w:r>
      <w:r>
        <w:rPr>
          <w:rFonts w:hint="eastAsia"/>
          <w:lang w:eastAsia="ja-JP"/>
        </w:rPr>
        <w:tab/>
      </w:r>
      <w:r>
        <w:rPr>
          <w:rFonts w:hint="eastAsia"/>
          <w:lang w:eastAsia="ja-JP"/>
        </w:rPr>
        <w:tab/>
        <w:t>End-user and AIPN operator aspects of an AIPN</w:t>
      </w:r>
      <w:bookmarkEnd w:id="40"/>
    </w:p>
    <w:p w14:paraId="2AF24231" w14:textId="77777777" w:rsidR="00CE5C44" w:rsidRPr="00DF5426" w:rsidRDefault="00CE5C44" w:rsidP="00CE5C44">
      <w:pPr>
        <w:pStyle w:val="Heading2"/>
        <w:rPr>
          <w:lang w:eastAsia="ja-JP"/>
        </w:rPr>
      </w:pPr>
      <w:bookmarkStart w:id="41" w:name="_Toc217731453"/>
      <w:r w:rsidRPr="00DF5426">
        <w:rPr>
          <w:lang w:eastAsia="ja-JP"/>
        </w:rPr>
        <w:t>5.1</w:t>
      </w:r>
      <w:r w:rsidRPr="00DF5426">
        <w:rPr>
          <w:lang w:eastAsia="ja-JP"/>
        </w:rPr>
        <w:tab/>
        <w:t>AIPN Vision</w:t>
      </w:r>
      <w:bookmarkEnd w:id="41"/>
    </w:p>
    <w:p w14:paraId="2AE2207A" w14:textId="77777777" w:rsidR="00CE5C44" w:rsidRPr="00DF5426" w:rsidRDefault="00CE5C44" w:rsidP="00CE5C44">
      <w:pPr>
        <w:rPr>
          <w:lang w:eastAsia="ja-JP"/>
        </w:rPr>
      </w:pPr>
      <w:r w:rsidRPr="00DF5426">
        <w:t xml:space="preserve">An </w:t>
      </w:r>
      <w:r w:rsidRPr="00DF5426">
        <w:rPr>
          <w:lang w:eastAsia="ja-JP"/>
        </w:rPr>
        <w:t>AIPN</w:t>
      </w:r>
      <w:r w:rsidRPr="00DF5426">
        <w:t xml:space="preserve"> would enable the convergence of access </w:t>
      </w:r>
      <w:r w:rsidRPr="00DF5426">
        <w:rPr>
          <w:lang w:eastAsia="ja-JP"/>
        </w:rPr>
        <w:t>system</w:t>
      </w:r>
      <w:r w:rsidRPr="00DF5426">
        <w:t xml:space="preserve">s and services onto a common network. In this emerging area users will demand more from their services and interaction with their technologies. Instead of the islands of capabilities </w:t>
      </w:r>
      <w:r w:rsidRPr="00DF5426">
        <w:lastRenderedPageBreak/>
        <w:t xml:space="preserve">that currently exist it is desirable to bring these capabilities under one umbrella whilst offering </w:t>
      </w:r>
      <w:r w:rsidRPr="00DF5426">
        <w:rPr>
          <w:lang w:eastAsia="ja-JP"/>
        </w:rPr>
        <w:t>session continuity across multiple access systems</w:t>
      </w:r>
      <w:r w:rsidRPr="00DF5426">
        <w:t xml:space="preserve">. This seamless offering will be characterised by </w:t>
      </w:r>
      <w:r w:rsidRPr="00DF5426">
        <w:rPr>
          <w:snapToGrid w:val="0"/>
        </w:rPr>
        <w:t xml:space="preserve">the provision of an effective management of mobility </w:t>
      </w:r>
      <w:r w:rsidRPr="00DF5426">
        <w:rPr>
          <w:snapToGrid w:val="0"/>
          <w:lang w:eastAsia="ja-JP"/>
        </w:rPr>
        <w:t>that</w:t>
      </w:r>
      <w:r w:rsidRPr="00DF5426">
        <w:rPr>
          <w:snapToGrid w:val="0"/>
        </w:rPr>
        <w:t xml:space="preserve"> consists of offering users a telecommunication service, continuously and transparently when the user</w:t>
      </w:r>
      <w:r w:rsidRPr="00DF5426">
        <w:rPr>
          <w:snapToGrid w:val="0"/>
          <w:lang w:eastAsia="ja-JP"/>
        </w:rPr>
        <w:t>’</w:t>
      </w:r>
      <w:r w:rsidRPr="00DF5426">
        <w:rPr>
          <w:snapToGrid w:val="0"/>
        </w:rPr>
        <w:t xml:space="preserve">s terminal moves between various access </w:t>
      </w:r>
      <w:r w:rsidRPr="00DF5426">
        <w:rPr>
          <w:snapToGrid w:val="0"/>
          <w:lang w:eastAsia="ja-JP"/>
        </w:rPr>
        <w:t>system</w:t>
      </w:r>
      <w:r w:rsidRPr="00DF5426">
        <w:rPr>
          <w:snapToGrid w:val="0"/>
        </w:rPr>
        <w:t xml:space="preserve">s or various services, whatever type of communication and wherever communication has been initiated. </w:t>
      </w:r>
      <w:r w:rsidRPr="00DF5426">
        <w:rPr>
          <w:lang w:eastAsia="ja-JP"/>
        </w:rPr>
        <w:t xml:space="preserve">One of the </w:t>
      </w:r>
      <w:r w:rsidRPr="00DF5426">
        <w:t>key enabler</w:t>
      </w:r>
      <w:r w:rsidRPr="00DF5426">
        <w:rPr>
          <w:lang w:eastAsia="ja-JP"/>
        </w:rPr>
        <w:t>s</w:t>
      </w:r>
      <w:r w:rsidRPr="00DF5426">
        <w:t xml:space="preserve"> within</w:t>
      </w:r>
      <w:r w:rsidRPr="00DF5426">
        <w:rPr>
          <w:lang w:eastAsia="ja-JP"/>
        </w:rPr>
        <w:t xml:space="preserve"> an</w:t>
      </w:r>
      <w:r w:rsidRPr="00DF5426">
        <w:t xml:space="preserve"> </w:t>
      </w:r>
      <w:r w:rsidRPr="00DF5426">
        <w:rPr>
          <w:lang w:eastAsia="ja-JP"/>
        </w:rPr>
        <w:t>AIPN</w:t>
      </w:r>
      <w:r w:rsidRPr="00DF5426">
        <w:t xml:space="preserve"> will be the seamless mobility across terminals and </w:t>
      </w:r>
      <w:r w:rsidRPr="00DF5426">
        <w:rPr>
          <w:lang w:eastAsia="ja-JP"/>
        </w:rPr>
        <w:t>access systems</w:t>
      </w:r>
      <w:r w:rsidRPr="00DF5426">
        <w:t xml:space="preserve"> supported by a mobility manager that unobtrusively manages these interactions</w:t>
      </w:r>
      <w:r w:rsidRPr="00DF5426">
        <w:rPr>
          <w:lang w:eastAsia="ja-JP"/>
        </w:rPr>
        <w:t>.</w:t>
      </w:r>
    </w:p>
    <w:p w14:paraId="4004B785" w14:textId="77777777" w:rsidR="00CE5C44" w:rsidRPr="00DF5426" w:rsidRDefault="00CE5C44" w:rsidP="003F114B">
      <w:pPr>
        <w:rPr>
          <w:lang w:eastAsia="ja-JP"/>
        </w:rPr>
      </w:pPr>
      <w:r w:rsidRPr="00DF5426">
        <w:t xml:space="preserve">Delivering </w:t>
      </w:r>
      <w:r w:rsidRPr="00DF5426">
        <w:rPr>
          <w:lang w:eastAsia="ja-JP"/>
        </w:rPr>
        <w:t>an AIPN</w:t>
      </w:r>
      <w:r w:rsidRPr="00DF5426">
        <w:t xml:space="preserve"> will address these needs, extend the reach of 3G technologies and maintain a relationship with the user in each context. Multiple connected devices will enjoy interactivity</w:t>
      </w:r>
      <w:r w:rsidR="006F2DC0" w:rsidRPr="00DF5426">
        <w:rPr>
          <w:lang w:eastAsia="ja-JP"/>
        </w:rPr>
        <w:t>,</w:t>
      </w:r>
      <w:r w:rsidRPr="00DF5426">
        <w:t xml:space="preserve"> adopting principles including single sign on, seamless mobility, context sensing and the unobtrusive device management.</w:t>
      </w:r>
    </w:p>
    <w:p w14:paraId="100142EF" w14:textId="77777777" w:rsidR="003F114B" w:rsidRPr="00DF5426" w:rsidRDefault="003F114B" w:rsidP="003F114B">
      <w:pPr>
        <w:pStyle w:val="Heading3"/>
        <w:rPr>
          <w:lang w:eastAsia="ja-JP"/>
        </w:rPr>
      </w:pPr>
      <w:bookmarkStart w:id="42" w:name="_Toc217731454"/>
      <w:r w:rsidRPr="00DF5426">
        <w:rPr>
          <w:lang w:eastAsia="ja-JP"/>
        </w:rPr>
        <w:t>5.1.1</w:t>
      </w:r>
      <w:r w:rsidRPr="00DF5426">
        <w:rPr>
          <w:lang w:eastAsia="ja-JP"/>
        </w:rPr>
        <w:tab/>
        <w:t>Key aspects of an AIPN</w:t>
      </w:r>
      <w:bookmarkEnd w:id="42"/>
    </w:p>
    <w:p w14:paraId="1B718798" w14:textId="77777777" w:rsidR="003F114B" w:rsidRPr="00DF5426" w:rsidRDefault="003F114B" w:rsidP="003F114B">
      <w:pPr>
        <w:rPr>
          <w:lang w:eastAsia="ja-JP"/>
        </w:rPr>
      </w:pPr>
      <w:r w:rsidRPr="00DF5426">
        <w:rPr>
          <w:lang w:eastAsia="ja-JP"/>
        </w:rPr>
        <w:t>The following are the key aspects of an AIPN:</w:t>
      </w:r>
    </w:p>
    <w:p w14:paraId="6D6B919B" w14:textId="77777777" w:rsidR="003F114B" w:rsidRPr="00DF5426" w:rsidRDefault="003F114B" w:rsidP="003F114B">
      <w:pPr>
        <w:pStyle w:val="Heading4"/>
      </w:pPr>
      <w:bookmarkStart w:id="43" w:name="_Toc217731455"/>
      <w:r w:rsidRPr="00DF5426">
        <w:t>5.1.1.1</w:t>
      </w:r>
      <w:r w:rsidRPr="00DF5426">
        <w:tab/>
        <w:t>Common IP-based network</w:t>
      </w:r>
      <w:bookmarkEnd w:id="43"/>
    </w:p>
    <w:p w14:paraId="52BDDAC6" w14:textId="77777777" w:rsidR="003F114B" w:rsidRPr="00DF5426" w:rsidRDefault="003F114B" w:rsidP="003F114B">
      <w:pPr>
        <w:pStyle w:val="B1"/>
        <w:rPr>
          <w:lang w:eastAsia="ja-JP"/>
        </w:rPr>
      </w:pPr>
      <w:r w:rsidRPr="00DF5426">
        <w:rPr>
          <w:lang w:eastAsia="ja-JP"/>
        </w:rPr>
        <w:t>-</w:t>
      </w:r>
      <w:r w:rsidRPr="00DF5426">
        <w:rPr>
          <w:lang w:eastAsia="ja-JP"/>
        </w:rPr>
        <w:tab/>
      </w:r>
      <w:r w:rsidR="00F611D9" w:rsidRPr="00DF5426">
        <w:rPr>
          <w:szCs w:val="22"/>
          <w:lang w:eastAsia="ja-JP"/>
        </w:rPr>
        <w:t>IP-based network control</w:t>
      </w:r>
    </w:p>
    <w:p w14:paraId="587EB452" w14:textId="77777777" w:rsidR="00CE5C44" w:rsidRPr="00DF5426" w:rsidRDefault="003F114B" w:rsidP="003F114B">
      <w:pPr>
        <w:pStyle w:val="B2"/>
        <w:rPr>
          <w:lang w:eastAsia="ja-JP"/>
        </w:rPr>
      </w:pPr>
      <w:r w:rsidRPr="00DF5426">
        <w:rPr>
          <w:lang w:eastAsia="ja-JP"/>
        </w:rPr>
        <w:t>-</w:t>
      </w:r>
      <w:r w:rsidRPr="00DF5426">
        <w:rPr>
          <w:lang w:eastAsia="ja-JP"/>
        </w:rPr>
        <w:tab/>
      </w:r>
      <w:r w:rsidR="00CE5C44" w:rsidRPr="00DF5426">
        <w:rPr>
          <w:lang w:eastAsia="ja-JP"/>
        </w:rPr>
        <w:t>Non-access system specific mobility control equivalent to that provided by cellular networks i.e. mobility control within the AIPN under the control of the AIPN operator, across the same and different access systems, that is not dependent upon specific access or transport technologies or IP version.</w:t>
      </w:r>
    </w:p>
    <w:p w14:paraId="0FD89831" w14:textId="77777777" w:rsidR="003F114B" w:rsidRPr="00DF5426" w:rsidRDefault="003F114B" w:rsidP="003F114B">
      <w:pPr>
        <w:pStyle w:val="B2"/>
        <w:rPr>
          <w:lang w:eastAsia="ja-JP"/>
        </w:rPr>
      </w:pPr>
      <w:r w:rsidRPr="00DF5426">
        <w:rPr>
          <w:lang w:eastAsia="ja-JP"/>
        </w:rPr>
        <w:t>-</w:t>
      </w:r>
      <w:r w:rsidRPr="00DF5426">
        <w:rPr>
          <w:lang w:eastAsia="ja-JP"/>
        </w:rPr>
        <w:tab/>
        <w:t>IP-based routing and addressing</w:t>
      </w:r>
    </w:p>
    <w:p w14:paraId="03534095" w14:textId="77777777" w:rsidR="003F114B" w:rsidRPr="00DF5426" w:rsidRDefault="003F114B" w:rsidP="003F114B">
      <w:pPr>
        <w:pStyle w:val="B1"/>
        <w:rPr>
          <w:lang w:eastAsia="ja-JP"/>
        </w:rPr>
      </w:pPr>
      <w:r w:rsidRPr="00DF5426">
        <w:rPr>
          <w:lang w:eastAsia="ja-JP"/>
        </w:rPr>
        <w:t>-</w:t>
      </w:r>
      <w:r w:rsidRPr="00DF5426">
        <w:rPr>
          <w:lang w:eastAsia="ja-JP"/>
        </w:rPr>
        <w:tab/>
        <w:t>IP transport</w:t>
      </w:r>
    </w:p>
    <w:p w14:paraId="2BE1511F" w14:textId="77777777" w:rsidR="003F114B" w:rsidRPr="00DF5426" w:rsidRDefault="003F114B" w:rsidP="003F114B">
      <w:pPr>
        <w:pStyle w:val="B1"/>
        <w:rPr>
          <w:lang w:eastAsia="ja-JP"/>
        </w:rPr>
      </w:pPr>
      <w:r w:rsidRPr="00DF5426">
        <w:rPr>
          <w:lang w:eastAsia="ja-JP"/>
        </w:rPr>
        <w:t>-</w:t>
      </w:r>
      <w:r w:rsidRPr="00DF5426">
        <w:rPr>
          <w:lang w:eastAsia="ja-JP"/>
        </w:rPr>
        <w:tab/>
        <w:t xml:space="preserve">Communication quality, i.e. QoS, equivalent to or greater than already provided </w:t>
      </w:r>
    </w:p>
    <w:p w14:paraId="7DF1E68E" w14:textId="77777777" w:rsidR="003F114B" w:rsidRPr="00DF5426" w:rsidRDefault="003F114B" w:rsidP="003F114B">
      <w:pPr>
        <w:pStyle w:val="B1"/>
        <w:rPr>
          <w:lang w:eastAsia="ja-JP"/>
        </w:rPr>
      </w:pPr>
      <w:r w:rsidRPr="00DF5426">
        <w:rPr>
          <w:lang w:eastAsia="ja-JP"/>
        </w:rPr>
        <w:t>-</w:t>
      </w:r>
      <w:r w:rsidRPr="00DF5426">
        <w:rPr>
          <w:lang w:eastAsia="ja-JP"/>
        </w:rPr>
        <w:tab/>
        <w:t>Inter</w:t>
      </w:r>
      <w:r w:rsidR="00F611D9" w:rsidRPr="00DF5426">
        <w:rPr>
          <w:lang w:eastAsia="ja-JP"/>
        </w:rPr>
        <w:t>-</w:t>
      </w:r>
      <w:r w:rsidRPr="00DF5426">
        <w:rPr>
          <w:lang w:eastAsia="ja-JP"/>
        </w:rPr>
        <w:t>working with IP networks</w:t>
      </w:r>
    </w:p>
    <w:p w14:paraId="4426D3B1" w14:textId="77777777" w:rsidR="003F114B" w:rsidRPr="00DF5426" w:rsidRDefault="003F114B" w:rsidP="003F114B">
      <w:pPr>
        <w:pStyle w:val="B1"/>
        <w:rPr>
          <w:lang w:eastAsia="ja-JP"/>
        </w:rPr>
      </w:pPr>
      <w:r w:rsidRPr="00DF5426">
        <w:rPr>
          <w:lang w:eastAsia="ja-JP"/>
        </w:rPr>
        <w:t>-</w:t>
      </w:r>
      <w:r w:rsidRPr="00DF5426">
        <w:rPr>
          <w:lang w:eastAsia="ja-JP"/>
        </w:rPr>
        <w:tab/>
        <w:t>Inter</w:t>
      </w:r>
      <w:r w:rsidR="00F611D9" w:rsidRPr="00DF5426">
        <w:rPr>
          <w:lang w:eastAsia="ja-JP"/>
        </w:rPr>
        <w:t>-</w:t>
      </w:r>
      <w:r w:rsidRPr="00DF5426">
        <w:rPr>
          <w:lang w:eastAsia="ja-JP"/>
        </w:rPr>
        <w:t>working with legacy networks</w:t>
      </w:r>
    </w:p>
    <w:p w14:paraId="2093FBC1" w14:textId="77777777" w:rsidR="003F114B" w:rsidRPr="00DF5426" w:rsidRDefault="003F114B" w:rsidP="003F114B">
      <w:pPr>
        <w:pStyle w:val="B1"/>
        <w:rPr>
          <w:lang w:eastAsia="ja-JP"/>
        </w:rPr>
      </w:pPr>
      <w:r w:rsidRPr="00DF5426">
        <w:rPr>
          <w:lang w:eastAsia="ja-JP"/>
        </w:rPr>
        <w:t>-</w:t>
      </w:r>
      <w:r w:rsidRPr="00DF5426">
        <w:rPr>
          <w:lang w:eastAsia="ja-JP"/>
        </w:rPr>
        <w:tab/>
        <w:t xml:space="preserve">Functionality at the edge of the network to support different access </w:t>
      </w:r>
      <w:r w:rsidR="00CE5C44" w:rsidRPr="00DF5426">
        <w:rPr>
          <w:lang w:eastAsia="ja-JP"/>
        </w:rPr>
        <w:t>systems</w:t>
      </w:r>
      <w:r w:rsidRPr="00DF5426">
        <w:rPr>
          <w:lang w:eastAsia="ja-JP"/>
        </w:rPr>
        <w:t>, legacy equipment</w:t>
      </w:r>
      <w:r w:rsidR="00F611D9" w:rsidRPr="00DF5426">
        <w:rPr>
          <w:lang w:eastAsia="ja-JP"/>
        </w:rPr>
        <w:t>.</w:t>
      </w:r>
    </w:p>
    <w:p w14:paraId="682DD568" w14:textId="77777777" w:rsidR="00FB5718" w:rsidRPr="00DF5426" w:rsidRDefault="00FB5718" w:rsidP="003F114B">
      <w:pPr>
        <w:pStyle w:val="B1"/>
        <w:rPr>
          <w:lang w:eastAsia="ja-JP"/>
        </w:rPr>
      </w:pPr>
    </w:p>
    <w:p w14:paraId="4160DCC2" w14:textId="77777777" w:rsidR="003F114B" w:rsidRPr="00DF5426" w:rsidRDefault="003F114B" w:rsidP="003F114B">
      <w:pPr>
        <w:rPr>
          <w:lang w:eastAsia="ja-JP"/>
        </w:rPr>
      </w:pPr>
      <w:r w:rsidRPr="00DF5426">
        <w:rPr>
          <w:noProof/>
          <w:lang w:eastAsia="ja-JP"/>
        </w:rPr>
        <w:pict w14:anchorId="1DA9C863">
          <v:shape id="Cloud" o:spid="_x0000_s5171" style="position:absolute;margin-left:100.4pt;margin-top:5.2pt;width:342pt;height:207pt;z-index:251637248" coordsize="21600,21600" o:spt="100" adj="-11796480,,5400" path="at,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t,7165,4345,13110,1080,12690,2340,13080nfeat475,11732,4835,17650,2910,17640,3465,17445nfeat7660,12382,14412,21597,7905,18675,8235,19545nfeat7660,12382,14412,21597,14280,18330,14400,17370nfeat12910,11080,18695,18947,18690,15045,17070,11475nfeat15772,2592,21105,9865,20175,9015,20895,7665nfeat14330,,19187,6595,19200,3345,19140,2715nfeat14330,,19187,6595,14910,1170,14550,1980nfeat10992,,15357,5945,11250,1665,11040,2340nfeat1912,1972,8665,11162,7650,3270,7005,2580nfeat1912,1972,8665,11162,1950,7185,2070,7890nfe" fillcolor="#ccf" stroked="f">
            <v:fill color2="fill lighten(0)" rotate="t" focusposition=".5,.5" focussize="" method="linear sigma" type="gradientRadial"/>
            <v:stroke joinstyle="miter"/>
            <v:shadow offset="6pt,6pt"/>
            <v:formulas/>
            <v:path o:extrusionok="f" o:connecttype="custom" o:connectlocs="67,10800;10800,21577;21582,10800;10800,1235" textboxrect="2977,3262,17087,17337"/>
            <o:lock v:ext="edit" aspectratio="t" verticies="t"/>
            <v:textbox style="mso-next-textbox:#Cloud" inset=",0">
              <w:txbxContent>
                <w:p w14:paraId="4BD11E2A" w14:textId="77777777" w:rsidR="0084589B" w:rsidRDefault="0084589B" w:rsidP="003F114B"/>
              </w:txbxContent>
            </v:textbox>
          </v:shape>
        </w:pict>
      </w:r>
    </w:p>
    <w:p w14:paraId="3C01E07C" w14:textId="77777777" w:rsidR="003F114B" w:rsidRPr="00DF5426" w:rsidRDefault="00F611D9" w:rsidP="003F114B">
      <w:pPr>
        <w:rPr>
          <w:lang w:eastAsia="ja-JP"/>
        </w:rPr>
      </w:pPr>
      <w:r w:rsidRPr="00DF5426">
        <w:rPr>
          <w:noProof/>
          <w:lang w:eastAsia="ja-JP"/>
        </w:rPr>
        <w:pict w14:anchorId="15793FE8">
          <v:shapetype id="_x0000_t202" coordsize="21600,21600" o:spt="202" path="m,l,21600r21600,l21600,xe">
            <v:stroke joinstyle="miter"/>
            <v:path gradientshapeok="t" o:connecttype="rect"/>
          </v:shapetype>
          <v:shape id="_x0000_s5367" type="#_x0000_t202" style="position:absolute;margin-left:43.9pt;margin-top:16.1pt;width:71pt;height:22.05pt;z-index:251675136" filled="f" stroked="f">
            <v:textbox style="mso-next-textbox:#_x0000_s5367" inset="5.85pt,.7pt,5.85pt,.7pt">
              <w:txbxContent>
                <w:p w14:paraId="17CD8DBE" w14:textId="77777777" w:rsidR="0084589B" w:rsidRPr="00BA5D4F" w:rsidRDefault="0084589B" w:rsidP="00F611D9">
                  <w:pPr>
                    <w:jc w:val="center"/>
                    <w:rPr>
                      <w:sz w:val="32"/>
                      <w:szCs w:val="32"/>
                    </w:rPr>
                  </w:pPr>
                  <w:r w:rsidRPr="00BA5D4F">
                    <w:rPr>
                      <w:rFonts w:hint="eastAsia"/>
                      <w:sz w:val="32"/>
                      <w:szCs w:val="32"/>
                      <w:lang w:eastAsia="ja-JP"/>
                    </w:rPr>
                    <w:t>PSTN</w:t>
                  </w:r>
                </w:p>
              </w:txbxContent>
            </v:textbox>
          </v:shape>
        </w:pict>
      </w:r>
      <w:r w:rsidR="003F114B" w:rsidRPr="00DF5426">
        <w:rPr>
          <w:noProof/>
          <w:lang w:eastAsia="ja-JP"/>
        </w:rPr>
        <w:pict w14:anchorId="679554C3">
          <v:shape id="_x0000_s5195" type="#_x0000_t202" style="position:absolute;margin-left:238.4pt;margin-top:.55pt;width:90pt;height:27pt;z-index:251660800" filled="f" stroked="f">
            <v:textbox style="mso-next-textbox:#_x0000_s5195" inset="5.85pt,.7pt,5.85pt,.7pt">
              <w:txbxContent>
                <w:p w14:paraId="3E55606B" w14:textId="77777777" w:rsidR="0084589B" w:rsidRPr="00564DCA" w:rsidRDefault="0084589B" w:rsidP="003F114B">
                  <w:pPr>
                    <w:jc w:val="center"/>
                    <w:rPr>
                      <w:b/>
                      <w:sz w:val="40"/>
                      <w:szCs w:val="40"/>
                    </w:rPr>
                  </w:pPr>
                  <w:r w:rsidRPr="00564DCA">
                    <w:rPr>
                      <w:rFonts w:hint="eastAsia"/>
                      <w:b/>
                      <w:sz w:val="40"/>
                      <w:szCs w:val="40"/>
                      <w:lang w:eastAsia="ja-JP"/>
                    </w:rPr>
                    <w:t>AIPN</w:t>
                  </w:r>
                </w:p>
              </w:txbxContent>
            </v:textbox>
          </v:shape>
        </w:pict>
      </w:r>
      <w:r w:rsidR="003F114B" w:rsidRPr="00DF5426">
        <w:rPr>
          <w:noProof/>
          <w:lang w:eastAsia="ja-JP"/>
        </w:rPr>
        <w:pict w14:anchorId="66E1A07E">
          <v:shape id="_x0000_s5186" type="#_x0000_t202" style="position:absolute;margin-left:66pt;margin-top:18.55pt;width:46.4pt;height:15.95pt;z-index:251652608" filled="f" stroked="f">
            <v:textbox style="mso-next-textbox:#_x0000_s5186" inset="5.85pt,.7pt,5.85pt,.7pt"/>
          </v:shape>
        </w:pict>
      </w:r>
      <w:r w:rsidR="003F114B" w:rsidRPr="00DF5426">
        <w:rPr>
          <w:noProof/>
          <w:lang w:eastAsia="ja-JP"/>
        </w:rPr>
        <w:pict w14:anchorId="78D6F1F0">
          <v:oval id="_x0000_s5185" style="position:absolute;margin-left:40.4pt;margin-top:.55pt;width:81pt;height:45pt;z-index:251651584">
            <v:textbox inset="5.85pt,.7pt,5.85pt,.7pt"/>
          </v:oval>
        </w:pict>
      </w:r>
    </w:p>
    <w:p w14:paraId="2F0DBF01" w14:textId="77777777" w:rsidR="003F114B" w:rsidRPr="00DF5426" w:rsidRDefault="003F114B" w:rsidP="003F114B">
      <w:pPr>
        <w:rPr>
          <w:lang w:eastAsia="ja-JP"/>
        </w:rPr>
      </w:pPr>
      <w:r w:rsidRPr="00DF5426">
        <w:rPr>
          <w:noProof/>
          <w:lang w:eastAsia="ja-JP"/>
        </w:rPr>
        <w:pict w14:anchorId="690C812A">
          <v:oval id="_x0000_s5175" style="position:absolute;margin-left:319.4pt;margin-top:7.05pt;width:81pt;height:36pt;z-index:251641344" fillcolor="#33c" stroked="f">
            <v:fill color2="fill lighten(0)" rotate="t" focusposition=".5,.5" focussize="" method="linear sigma" type="gradientRadial"/>
            <v:textbox style="mso-next-textbox:#_x0000_s5175" inset="0,0,0,0">
              <w:txbxContent>
                <w:p w14:paraId="542C538B" w14:textId="77777777" w:rsidR="0084589B" w:rsidRPr="007676B6" w:rsidRDefault="0084589B" w:rsidP="003F114B">
                  <w:pPr>
                    <w:jc w:val="center"/>
                    <w:rPr>
                      <w:rFonts w:hint="eastAsia"/>
                      <w:sz w:val="14"/>
                      <w:szCs w:val="14"/>
                      <w:lang w:eastAsia="ja-JP"/>
                    </w:rPr>
                  </w:pPr>
                  <w:r>
                    <w:rPr>
                      <w:rFonts w:hint="eastAsia"/>
                      <w:sz w:val="14"/>
                      <w:szCs w:val="14"/>
                      <w:lang w:eastAsia="ja-JP"/>
                    </w:rPr>
                    <w:t>Advanced mobility management</w:t>
                  </w:r>
                </w:p>
              </w:txbxContent>
            </v:textbox>
          </v:oval>
        </w:pict>
      </w:r>
      <w:r w:rsidRPr="00DF5426">
        <w:rPr>
          <w:noProof/>
          <w:lang w:eastAsia="ja-JP"/>
        </w:rPr>
        <w:pict w14:anchorId="1FC42790">
          <v:oval id="_x0000_s5174" style="position:absolute;margin-left:238.4pt;margin-top:7.05pt;width:81pt;height:36pt;z-index:251640320" fillcolor="#33c" stroked="f">
            <v:fill color2="fill lighten(0)" rotate="t" focusposition=".5,.5" focussize="" method="linear sigma" type="gradientRadial"/>
            <v:textbox style="mso-next-textbox:#_x0000_s5174" inset="0,0,0,0">
              <w:txbxContent>
                <w:p w14:paraId="3366541B" w14:textId="77777777" w:rsidR="0084589B" w:rsidRPr="007676B6" w:rsidRDefault="0084589B" w:rsidP="003F114B">
                  <w:pPr>
                    <w:jc w:val="center"/>
                    <w:rPr>
                      <w:rFonts w:hint="eastAsia"/>
                      <w:sz w:val="14"/>
                      <w:szCs w:val="14"/>
                      <w:lang w:eastAsia="ja-JP"/>
                    </w:rPr>
                  </w:pPr>
                  <w:r w:rsidRPr="007676B6">
                    <w:rPr>
                      <w:rFonts w:hint="eastAsia"/>
                      <w:sz w:val="14"/>
                      <w:szCs w:val="14"/>
                      <w:lang w:eastAsia="ja-JP"/>
                    </w:rPr>
                    <w:t xml:space="preserve">Support of a variety of </w:t>
                  </w:r>
                  <w:r w:rsidRPr="007676B6">
                    <w:rPr>
                      <w:sz w:val="14"/>
                      <w:szCs w:val="14"/>
                      <w:lang w:eastAsia="ja-JP"/>
                    </w:rPr>
                    <w:t>Different</w:t>
                  </w:r>
                  <w:r w:rsidRPr="007676B6">
                    <w:rPr>
                      <w:rFonts w:hint="eastAsia"/>
                      <w:sz w:val="14"/>
                      <w:szCs w:val="14"/>
                      <w:lang w:eastAsia="ja-JP"/>
                    </w:rPr>
                    <w:t xml:space="preserve"> access technologies</w:t>
                  </w:r>
                </w:p>
              </w:txbxContent>
            </v:textbox>
          </v:oval>
        </w:pict>
      </w:r>
      <w:r w:rsidRPr="00DF5426">
        <w:rPr>
          <w:noProof/>
          <w:lang w:eastAsia="ja-JP"/>
        </w:rPr>
        <w:pict w14:anchorId="432E8A17">
          <v:oval id="_x0000_s5173" style="position:absolute;margin-left:157.4pt;margin-top:7.05pt;width:81pt;height:36pt;z-index:251639296" fillcolor="#33c" stroked="f">
            <v:fill color2="fill lighten(0)" rotate="t" focusposition=".5,.5" focussize="" method="linear sigma" type="gradientRadial"/>
            <v:textbox style="mso-next-textbox:#_x0000_s5173" inset="5.85pt,.7pt,5.85pt,.7pt">
              <w:txbxContent>
                <w:p w14:paraId="02ABF91F" w14:textId="77777777" w:rsidR="0084589B" w:rsidRPr="007676B6" w:rsidRDefault="0084589B" w:rsidP="003F114B">
                  <w:pPr>
                    <w:jc w:val="center"/>
                    <w:rPr>
                      <w:rFonts w:hint="eastAsia"/>
                      <w:sz w:val="16"/>
                      <w:szCs w:val="16"/>
                      <w:lang w:eastAsia="ja-JP"/>
                    </w:rPr>
                  </w:pPr>
                  <w:r w:rsidRPr="007676B6">
                    <w:rPr>
                      <w:rFonts w:hint="eastAsia"/>
                      <w:sz w:val="16"/>
                      <w:szCs w:val="16"/>
                      <w:lang w:eastAsia="ja-JP"/>
                    </w:rPr>
                    <w:t>Common IP-based network</w:t>
                  </w:r>
                </w:p>
              </w:txbxContent>
            </v:textbox>
          </v:oval>
        </w:pict>
      </w:r>
    </w:p>
    <w:p w14:paraId="3D65478E" w14:textId="77777777" w:rsidR="003F114B" w:rsidRPr="00DF5426" w:rsidRDefault="003F114B" w:rsidP="003F114B">
      <w:pPr>
        <w:rPr>
          <w:lang w:eastAsia="ja-JP"/>
        </w:rPr>
      </w:pPr>
      <w:r w:rsidRPr="00DF5426">
        <w:rPr>
          <w:noProof/>
          <w:lang w:eastAsia="ja-JP"/>
        </w:rPr>
        <w:pict w14:anchorId="6B7478D5">
          <v:shape id="_x0000_s5197" type="#_x0000_t202" style="position:absolute;margin-left:10.6pt;margin-top:18.65pt;width:89.25pt;height:40.3pt;z-index:251662848" filled="f" stroked="f">
            <v:textbox style="mso-next-textbox:#_x0000_s5197" inset="5.85pt,.7pt,5.85pt,.7pt">
              <w:txbxContent>
                <w:p w14:paraId="5C67060E" w14:textId="77777777" w:rsidR="0084589B" w:rsidRPr="00791E5F" w:rsidRDefault="0084589B" w:rsidP="003F114B">
                  <w:pPr>
                    <w:jc w:val="center"/>
                  </w:pPr>
                  <w:r w:rsidRPr="00791E5F">
                    <w:rPr>
                      <w:rFonts w:hint="eastAsia"/>
                      <w:lang w:eastAsia="ja-JP"/>
                    </w:rPr>
                    <w:t>External IP Networks</w:t>
                  </w:r>
                  <w:r>
                    <w:rPr>
                      <w:lang w:eastAsia="ja-JP"/>
                    </w:rPr>
                    <w:br/>
                  </w:r>
                  <w:r w:rsidRPr="00791E5F">
                    <w:rPr>
                      <w:rFonts w:hint="eastAsia"/>
                      <w:lang w:eastAsia="ja-JP"/>
                    </w:rPr>
                    <w:t xml:space="preserve"> e.g. Internet</w:t>
                  </w:r>
                </w:p>
              </w:txbxContent>
            </v:textbox>
          </v:shape>
        </w:pict>
      </w:r>
      <w:r w:rsidRPr="00DF5426">
        <w:rPr>
          <w:noProof/>
          <w:lang w:eastAsia="ja-JP"/>
        </w:rPr>
        <w:pict w14:anchorId="6E4C7378">
          <v:oval id="_x0000_s5187" style="position:absolute;margin-left:8.4pt;margin-top:14.6pt;width:92pt;height:45pt;z-index:251653632">
            <v:textbox inset="5.85pt,.7pt,5.85pt,.7pt"/>
          </v:oval>
        </w:pict>
      </w:r>
      <w:r w:rsidRPr="00DF5426">
        <w:rPr>
          <w:noProof/>
          <w:lang w:eastAsia="ja-JP"/>
        </w:rPr>
        <w:pict w14:anchorId="05F6B89C">
          <v:oval id="_x0000_s5179" style="position:absolute;margin-left:355.4pt;margin-top:13.6pt;width:81pt;height:36pt;z-index:251645440" fillcolor="#33c" stroked="f">
            <v:fill color2="fill lighten(0)" rotate="t" focusposition=".5,.5" focussize="" method="linear sigma" type="gradientRadial"/>
            <v:textbox style="mso-next-textbox:#_x0000_s5179" inset="0,0,0,0">
              <w:txbxContent>
                <w:p w14:paraId="3F4EC516" w14:textId="77777777" w:rsidR="0084589B" w:rsidRPr="007676B6" w:rsidRDefault="0084589B" w:rsidP="003F114B">
                  <w:pPr>
                    <w:jc w:val="center"/>
                    <w:rPr>
                      <w:rFonts w:hint="eastAsia"/>
                      <w:sz w:val="14"/>
                      <w:szCs w:val="14"/>
                      <w:lang w:eastAsia="ja-JP"/>
                    </w:rPr>
                  </w:pPr>
                  <w:r>
                    <w:rPr>
                      <w:rFonts w:hint="eastAsia"/>
                      <w:sz w:val="14"/>
                      <w:szCs w:val="14"/>
                      <w:lang w:eastAsia="ja-JP"/>
                    </w:rPr>
                    <w:t xml:space="preserve">Network </w:t>
                  </w:r>
                  <w:r>
                    <w:rPr>
                      <w:sz w:val="14"/>
                      <w:szCs w:val="14"/>
                      <w:lang w:eastAsia="ja-JP"/>
                    </w:rPr>
                    <w:t>extensibility</w:t>
                  </w:r>
                  <w:r>
                    <w:rPr>
                      <w:rFonts w:hint="eastAsia"/>
                      <w:sz w:val="14"/>
                      <w:szCs w:val="14"/>
                      <w:lang w:eastAsia="ja-JP"/>
                    </w:rPr>
                    <w:t xml:space="preserve"> composition</w:t>
                  </w:r>
                </w:p>
              </w:txbxContent>
            </v:textbox>
          </v:oval>
        </w:pict>
      </w:r>
      <w:r w:rsidRPr="00DF5426">
        <w:rPr>
          <w:noProof/>
          <w:lang w:eastAsia="ja-JP"/>
        </w:rPr>
        <w:pict w14:anchorId="6514EF71">
          <v:oval id="_x0000_s5178" style="position:absolute;margin-left:274.4pt;margin-top:13.6pt;width:81pt;height:36pt;z-index:251644416" fillcolor="#33c" stroked="f">
            <v:fill color2="fill lighten(0)" rotate="t" focusposition=".5,.5" focussize="" method="linear sigma" type="gradientRadial"/>
            <v:textbox style="mso-next-textbox:#_x0000_s5178" inset="0,0,0,0">
              <w:txbxContent>
                <w:p w14:paraId="2D955242" w14:textId="77777777" w:rsidR="0084589B" w:rsidRPr="007676B6" w:rsidRDefault="0084589B" w:rsidP="003F114B">
                  <w:pPr>
                    <w:jc w:val="center"/>
                    <w:rPr>
                      <w:rFonts w:hint="eastAsia"/>
                      <w:sz w:val="14"/>
                      <w:szCs w:val="14"/>
                      <w:lang w:eastAsia="ja-JP"/>
                    </w:rPr>
                  </w:pPr>
                  <w:r>
                    <w:rPr>
                      <w:rFonts w:hint="eastAsia"/>
                      <w:sz w:val="14"/>
                      <w:szCs w:val="14"/>
                      <w:lang w:eastAsia="ja-JP"/>
                    </w:rPr>
                    <w:t>Enhanced network performance</w:t>
                  </w:r>
                </w:p>
              </w:txbxContent>
            </v:textbox>
          </v:oval>
        </w:pict>
      </w:r>
      <w:r w:rsidRPr="00DF5426">
        <w:rPr>
          <w:noProof/>
          <w:lang w:eastAsia="ja-JP"/>
        </w:rPr>
        <w:pict w14:anchorId="6F32B9C9">
          <v:oval id="_x0000_s5177" style="position:absolute;margin-left:193.4pt;margin-top:13.6pt;width:81pt;height:36pt;z-index:251643392" fillcolor="#33c" stroked="f">
            <v:fill color2="fill lighten(0)" rotate="t" focusposition=".5,.5" focussize="" method="linear sigma" type="gradientRadial"/>
            <v:textbox style="mso-next-textbox:#_x0000_s5177" inset="0,0,0,0">
              <w:txbxContent>
                <w:p w14:paraId="0672838D" w14:textId="77777777" w:rsidR="0084589B" w:rsidRPr="007676B6" w:rsidRDefault="0084589B" w:rsidP="003F114B">
                  <w:pPr>
                    <w:jc w:val="center"/>
                    <w:rPr>
                      <w:rFonts w:hint="eastAsia"/>
                      <w:sz w:val="14"/>
                      <w:szCs w:val="14"/>
                      <w:lang w:eastAsia="ja-JP"/>
                    </w:rPr>
                  </w:pPr>
                  <w:r>
                    <w:rPr>
                      <w:rFonts w:hint="eastAsia"/>
                      <w:sz w:val="14"/>
                      <w:szCs w:val="14"/>
                      <w:lang w:eastAsia="ja-JP"/>
                    </w:rPr>
                    <w:t>Enhanced Services</w:t>
                  </w:r>
                </w:p>
              </w:txbxContent>
            </v:textbox>
          </v:oval>
        </w:pict>
      </w:r>
      <w:r w:rsidRPr="00DF5426">
        <w:rPr>
          <w:noProof/>
          <w:lang w:eastAsia="ja-JP"/>
        </w:rPr>
        <w:pict w14:anchorId="080E37E7">
          <v:oval id="_x0000_s5176" style="position:absolute;margin-left:112.4pt;margin-top:13.6pt;width:81pt;height:36pt;z-index:251642368" fillcolor="#33c" stroked="f">
            <v:fill color2="fill lighten(0)" rotate="t" focusposition=".5,.5" focussize="" method="linear sigma" type="gradientRadial"/>
            <v:textbox style="mso-next-textbox:#_x0000_s5176" inset="0,0,0,0">
              <w:txbxContent>
                <w:p w14:paraId="55C869D5" w14:textId="77777777" w:rsidR="0084589B" w:rsidRPr="007676B6" w:rsidRDefault="0084589B" w:rsidP="003F114B">
                  <w:pPr>
                    <w:jc w:val="center"/>
                    <w:rPr>
                      <w:rFonts w:hint="eastAsia"/>
                      <w:sz w:val="14"/>
                      <w:szCs w:val="14"/>
                      <w:lang w:eastAsia="ja-JP"/>
                    </w:rPr>
                  </w:pPr>
                  <w:r>
                    <w:rPr>
                      <w:rFonts w:hint="eastAsia"/>
                      <w:sz w:val="14"/>
                      <w:szCs w:val="14"/>
                      <w:lang w:eastAsia="ja-JP"/>
                    </w:rPr>
                    <w:t>Session management</w:t>
                  </w:r>
                </w:p>
              </w:txbxContent>
            </v:textbox>
          </v:oval>
        </w:pict>
      </w:r>
      <w:r w:rsidRPr="00DF5426">
        <w:rPr>
          <w:noProof/>
          <w:lang w:eastAsia="ja-JP"/>
        </w:rPr>
        <w:pict w14:anchorId="24835157">
          <v:line id="_x0000_s5168" style="position:absolute;z-index:251634176" from="65.55pt,3.6pt" to="122.6pt,14.15pt"/>
        </w:pict>
      </w:r>
    </w:p>
    <w:p w14:paraId="7176E348" w14:textId="77777777" w:rsidR="003F114B" w:rsidRPr="00DF5426" w:rsidRDefault="003F114B" w:rsidP="003F114B">
      <w:pPr>
        <w:rPr>
          <w:lang w:eastAsia="ja-JP"/>
        </w:rPr>
      </w:pPr>
    </w:p>
    <w:p w14:paraId="78FA330B" w14:textId="77777777" w:rsidR="003F114B" w:rsidRPr="00DF5426" w:rsidRDefault="003F114B" w:rsidP="003F114B">
      <w:pPr>
        <w:rPr>
          <w:lang w:eastAsia="ja-JP"/>
        </w:rPr>
      </w:pPr>
      <w:r w:rsidRPr="00DF5426">
        <w:rPr>
          <w:noProof/>
          <w:lang w:eastAsia="ja-JP"/>
        </w:rPr>
        <w:pict w14:anchorId="5CD447D4">
          <v:oval id="_x0000_s5182" style="position:absolute;margin-left:319.4pt;margin-top:-.4pt;width:81pt;height:36pt;z-index:251648512" fillcolor="#33c" stroked="f">
            <v:fill color2="fill lighten(0)" rotate="t" focusposition=".5,.5" focussize="" method="linear sigma" type="gradientRadial"/>
            <v:textbox style="mso-next-textbox:#_x0000_s5182" inset="0,0,0,0">
              <w:txbxContent>
                <w:p w14:paraId="49619664" w14:textId="77777777" w:rsidR="0084589B" w:rsidRPr="007676B6" w:rsidRDefault="0084589B" w:rsidP="003F114B">
                  <w:pPr>
                    <w:jc w:val="center"/>
                    <w:rPr>
                      <w:rFonts w:hint="eastAsia"/>
                      <w:sz w:val="14"/>
                      <w:szCs w:val="14"/>
                      <w:lang w:eastAsia="ja-JP"/>
                    </w:rPr>
                  </w:pPr>
                  <w:r>
                    <w:rPr>
                      <w:rFonts w:hint="eastAsia"/>
                      <w:sz w:val="14"/>
                      <w:szCs w:val="14"/>
                      <w:lang w:eastAsia="ja-JP"/>
                    </w:rPr>
                    <w:t>Terminal and User identification</w:t>
                  </w:r>
                </w:p>
              </w:txbxContent>
            </v:textbox>
          </v:oval>
        </w:pict>
      </w:r>
      <w:r w:rsidRPr="00DF5426">
        <w:rPr>
          <w:noProof/>
          <w:lang w:eastAsia="ja-JP"/>
        </w:rPr>
        <w:pict w14:anchorId="56D465F5">
          <v:oval id="_x0000_s5181" style="position:absolute;margin-left:238.4pt;margin-top:-.4pt;width:81pt;height:36pt;z-index:251647488" fillcolor="#33c" stroked="f">
            <v:fill color2="fill lighten(0)" rotate="t" focusposition=".5,.5" focussize="" method="linear sigma" type="gradientRadial"/>
            <v:textbox style="mso-next-textbox:#_x0000_s5181" inset="0,0,0,0">
              <w:txbxContent>
                <w:p w14:paraId="29A7036A" w14:textId="77777777" w:rsidR="0084589B" w:rsidRPr="00C066EB" w:rsidRDefault="0084589B" w:rsidP="003F114B">
                  <w:pPr>
                    <w:jc w:val="center"/>
                    <w:textAlignment w:val="center"/>
                    <w:rPr>
                      <w:rFonts w:hint="eastAsia"/>
                      <w:lang w:eastAsia="ja-JP"/>
                    </w:rPr>
                  </w:pPr>
                  <w:r w:rsidRPr="00C066EB">
                    <w:rPr>
                      <w:rFonts w:hint="eastAsia"/>
                      <w:lang w:eastAsia="ja-JP"/>
                    </w:rPr>
                    <w:t>QoS</w:t>
                  </w:r>
                </w:p>
              </w:txbxContent>
            </v:textbox>
          </v:oval>
        </w:pict>
      </w:r>
      <w:r w:rsidRPr="00DF5426">
        <w:rPr>
          <w:noProof/>
          <w:lang w:eastAsia="ja-JP"/>
        </w:rPr>
        <w:pict w14:anchorId="2D584EF5">
          <v:oval id="_x0000_s5180" style="position:absolute;margin-left:157.4pt;margin-top:-.4pt;width:81pt;height:36pt;z-index:251646464" fillcolor="#33c" stroked="f">
            <v:fill color2="fill lighten(0)" rotate="t" focusposition=".5,.5" focussize="" method="linear sigma" type="gradientRadial"/>
            <v:textbox style="mso-next-textbox:#_x0000_s5180" inset="0,0,0,0">
              <w:txbxContent>
                <w:p w14:paraId="7571DE85" w14:textId="77777777" w:rsidR="0084589B" w:rsidRPr="007676B6" w:rsidRDefault="0084589B" w:rsidP="003F114B">
                  <w:pPr>
                    <w:jc w:val="center"/>
                    <w:rPr>
                      <w:rFonts w:hint="eastAsia"/>
                      <w:sz w:val="14"/>
                      <w:szCs w:val="14"/>
                      <w:lang w:eastAsia="ja-JP"/>
                    </w:rPr>
                  </w:pPr>
                  <w:r>
                    <w:rPr>
                      <w:rFonts w:hint="eastAsia"/>
                      <w:sz w:val="14"/>
                      <w:szCs w:val="14"/>
                      <w:lang w:eastAsia="ja-JP"/>
                    </w:rPr>
                    <w:t>Security and Privacy functionality</w:t>
                  </w:r>
                </w:p>
              </w:txbxContent>
            </v:textbox>
          </v:oval>
        </w:pict>
      </w:r>
      <w:r w:rsidRPr="00DF5426">
        <w:rPr>
          <w:noProof/>
          <w:lang w:eastAsia="ja-JP"/>
        </w:rPr>
        <w:pict w14:anchorId="2FD9D683">
          <v:line id="_x0000_s5169" style="position:absolute;z-index:251635200" from="49.4pt,18.6pt" to="121.65pt,26.6pt"/>
        </w:pict>
      </w:r>
    </w:p>
    <w:p w14:paraId="318530CC" w14:textId="77777777" w:rsidR="003F114B" w:rsidRPr="00DF5426" w:rsidRDefault="003F114B" w:rsidP="003F114B">
      <w:pPr>
        <w:rPr>
          <w:lang w:eastAsia="ja-JP"/>
        </w:rPr>
      </w:pPr>
      <w:r w:rsidRPr="00DF5426">
        <w:rPr>
          <w:noProof/>
          <w:lang w:eastAsia="ja-JP"/>
        </w:rPr>
        <w:pict w14:anchorId="53071A55">
          <v:shape id="_x0000_s5198" type="#_x0000_t202" style="position:absolute;margin-left:82.2pt;margin-top:18.8pt;width:165.2pt;height:32.1pt;z-index:251663872" filled="f" stroked="f">
            <v:textbox style="mso-next-textbox:#_x0000_s5198" inset="5.85pt,.7pt,5.85pt,.7pt">
              <w:txbxContent>
                <w:p w14:paraId="42064C15" w14:textId="77777777" w:rsidR="0084589B" w:rsidRPr="00564DCA" w:rsidRDefault="0084589B" w:rsidP="003F114B">
                  <w:pPr>
                    <w:rPr>
                      <w:rFonts w:hint="eastAsia"/>
                      <w:b/>
                      <w:color w:val="FF0000"/>
                      <w:lang w:eastAsia="ja-JP"/>
                    </w:rPr>
                  </w:pPr>
                  <w:r w:rsidRPr="00564DCA">
                    <w:rPr>
                      <w:rFonts w:hint="eastAsia"/>
                      <w:b/>
                      <w:color w:val="FF0000"/>
                      <w:lang w:eastAsia="ja-JP"/>
                    </w:rPr>
                    <w:t>End to End QoS Guaranteed Connection</w:t>
                  </w:r>
                </w:p>
              </w:txbxContent>
            </v:textbox>
          </v:shape>
        </w:pict>
      </w:r>
    </w:p>
    <w:p w14:paraId="5DADC911" w14:textId="77777777" w:rsidR="003F114B" w:rsidRPr="00DF5426" w:rsidRDefault="003F114B" w:rsidP="003F114B">
      <w:pPr>
        <w:rPr>
          <w:lang w:eastAsia="ja-JP"/>
        </w:rPr>
      </w:pPr>
      <w:r w:rsidRPr="00DF5426">
        <w:rPr>
          <w:noProof/>
          <w:lang w:eastAsia="ja-JP"/>
        </w:rPr>
        <w:pict w14:anchorId="528A184D">
          <v:shape id="_x0000_s5281" style="position:absolute;margin-left:57pt;margin-top:2.65pt;width:5in;height:104.95pt;z-index:251668992;mso-position-horizontal:absolute;mso-position-vertical:absolute" coordsize="7200,2790" path="m,2790c1380,1485,2760,180,3960,90,5160,,6180,1125,7200,2250e" filled="f" strokecolor="red" strokeweight="3pt">
            <v:stroke startarrow="block" endarrow="block"/>
            <v:path arrowok="t"/>
          </v:shape>
        </w:pict>
      </w:r>
      <w:r w:rsidRPr="00DF5426">
        <w:rPr>
          <w:noProof/>
          <w:lang w:eastAsia="ja-JP"/>
        </w:rPr>
        <w:pict w14:anchorId="16D3319E">
          <v:shape id="_x0000_s5280" style="position:absolute;margin-left:57pt;margin-top:13.05pt;width:171pt;height:121.5pt;z-index:251667968;mso-position-horizontal:absolute;mso-position-vertical:absolute" coordsize="3420,2430" path="m,1890c1350,945,2700,,3060,90v360,90,-270,1215,-900,2340e" filled="f" strokecolor="red">
            <v:stroke startarrow="block" endarrow="block"/>
            <v:path arrowok="t"/>
          </v:shape>
        </w:pict>
      </w:r>
      <w:r w:rsidRPr="00DF5426">
        <w:rPr>
          <w:noProof/>
          <w:lang w:eastAsia="ja-JP"/>
        </w:rPr>
        <w:pict w14:anchorId="3F23469A">
          <v:shape id="_x0000_s5196" style="position:absolute;margin-left:60pt;margin-top:12.05pt;width:270pt;height:121.5pt;z-index:251661824;mso-position-horizontal:absolute;mso-position-vertical:absolute" coordsize="5400,2430" path="m,1890c1260,945,2520,,3420,90v900,90,1440,1215,1980,2340e" filled="f" strokecolor="red">
            <v:stroke startarrow="block" endarrow="block"/>
            <v:path arrowok="t"/>
          </v:shape>
        </w:pict>
      </w:r>
      <w:r w:rsidRPr="00DF5426">
        <w:rPr>
          <w:noProof/>
          <w:lang w:eastAsia="ja-JP"/>
        </w:rPr>
        <w:pict w14:anchorId="4758515F">
          <v:oval id="_x0000_s5172" style="position:absolute;margin-left:371.55pt;margin-top:19.05pt;width:117pt;height:1in;z-index:251638272" fillcolor="#cfc" stroked="f">
            <v:fill color2="fill lighten(0)" rotate="t" focusposition=".5,.5" focussize="" method="linear sigma" type="gradientRadial"/>
            <v:textbox style="mso-next-textbox:#_x0000_s5172" inset="0,0,0,0">
              <w:txbxContent>
                <w:p w14:paraId="7FDC0783" w14:textId="77777777" w:rsidR="0084589B" w:rsidRPr="00791E5F" w:rsidRDefault="0084589B" w:rsidP="003F114B">
                  <w:pPr>
                    <w:jc w:val="center"/>
                    <w:rPr>
                      <w:rFonts w:hint="eastAsia"/>
                      <w:sz w:val="22"/>
                      <w:szCs w:val="22"/>
                      <w:lang w:eastAsia="ja-JP"/>
                    </w:rPr>
                  </w:pPr>
                  <w:r>
                    <w:rPr>
                      <w:rFonts w:hint="eastAsia"/>
                      <w:sz w:val="22"/>
                      <w:szCs w:val="22"/>
                      <w:lang w:eastAsia="ja-JP"/>
                    </w:rPr>
                    <w:br/>
                    <w:t>Other Access Systems</w:t>
                  </w:r>
                </w:p>
              </w:txbxContent>
            </v:textbox>
          </v:oval>
        </w:pict>
      </w:r>
    </w:p>
    <w:p w14:paraId="6F076B89" w14:textId="77777777" w:rsidR="003F114B" w:rsidRPr="00DF5426" w:rsidRDefault="003F114B" w:rsidP="003F114B">
      <w:pPr>
        <w:rPr>
          <w:lang w:eastAsia="ja-JP"/>
        </w:rPr>
      </w:pPr>
      <w:r w:rsidRPr="00DF5426">
        <w:rPr>
          <w:noProof/>
          <w:lang w:eastAsia="ja-JP"/>
        </w:rPr>
        <w:pict w14:anchorId="223671AB">
          <v:oval id="_x0000_s5170" style="position:absolute;margin-left:33.8pt;margin-top:.1pt;width:108pt;height:54pt;z-index:251636224" fillcolor="#0c9" stroked="f">
            <v:fill color2="fill lighten(0)" rotate="t" focusposition=".5,.5" focussize="" method="linear sigma" type="gradientRadial"/>
            <v:textbox style="mso-next-textbox:#_x0000_s5170" inset="0,0,0,0">
              <w:txbxContent>
                <w:p w14:paraId="5DC3C374" w14:textId="77777777" w:rsidR="0084589B" w:rsidRPr="00C066EB" w:rsidRDefault="0084589B" w:rsidP="003F114B">
                  <w:pPr>
                    <w:jc w:val="center"/>
                    <w:rPr>
                      <w:rFonts w:hint="eastAsia"/>
                      <w:sz w:val="28"/>
                      <w:szCs w:val="28"/>
                      <w:lang w:eastAsia="ja-JP"/>
                    </w:rPr>
                  </w:pPr>
                  <w:r>
                    <w:rPr>
                      <w:sz w:val="28"/>
                      <w:szCs w:val="28"/>
                      <w:lang w:eastAsia="ja-JP"/>
                    </w:rPr>
                    <w:br/>
                  </w:r>
                  <w:r w:rsidRPr="00C066EB" w:rsidDel="009F3E0E">
                    <w:rPr>
                      <w:rFonts w:hint="eastAsia"/>
                      <w:sz w:val="28"/>
                      <w:szCs w:val="28"/>
                      <w:lang w:eastAsia="ja-JP"/>
                    </w:rPr>
                    <w:t xml:space="preserve"> </w:t>
                  </w:r>
                  <w:r w:rsidRPr="00C066EB">
                    <w:rPr>
                      <w:rFonts w:hint="eastAsia"/>
                      <w:sz w:val="28"/>
                      <w:szCs w:val="28"/>
                      <w:lang w:eastAsia="ja-JP"/>
                    </w:rPr>
                    <w:t>WLAN</w:t>
                  </w:r>
                </w:p>
              </w:txbxContent>
            </v:textbox>
          </v:oval>
        </w:pict>
      </w:r>
    </w:p>
    <w:p w14:paraId="0AB56939" w14:textId="77777777" w:rsidR="003F114B" w:rsidRPr="00DF5426" w:rsidRDefault="003F114B" w:rsidP="003F114B">
      <w:pPr>
        <w:rPr>
          <w:lang w:eastAsia="ja-JP"/>
        </w:rPr>
      </w:pPr>
      <w:r w:rsidRPr="00DF5426">
        <w:rPr>
          <w:noProof/>
          <w:lang w:eastAsia="ja-JP"/>
        </w:rPr>
        <w:pict w14:anchorId="1DB383E4">
          <v:shapetype id="_x0000_t73" coordsize="21600,21600" o:spt="73" path="m8472,l,3890,7602,8382,5022,9705r7200,4192l10012,14915r11588,6685l14767,12877r1810,-870l11050,6797r1810,-717xe">
            <v:stroke joinstyle="miter"/>
            <v:path o:connecttype="custom" o:connectlocs="8472,0;0,3890;5022,9705;10012,14915;21600,21600;16577,12007;12860,6080" o:connectangles="270,270,180,180,90,0,0" textboxrect="8757,7437,13917,14277"/>
          </v:shapetype>
          <v:shape id="_x0000_s5189" type="#_x0000_t73" style="position:absolute;margin-left:40.4pt;margin-top:16.65pt;width:27pt;height:36pt;flip:x;z-index:251655680" fillcolor="#ff9">
            <v:textbox inset="5.85pt,.7pt,5.85pt,.7pt"/>
          </v:shape>
        </w:pict>
      </w:r>
      <w:r w:rsidRPr="00DF5426">
        <w:rPr>
          <w:noProof/>
          <w:lang w:eastAsia="ja-JP"/>
        </w:rPr>
        <w:pict w14:anchorId="0AD78258">
          <v:oval id="_x0000_s5184" style="position:absolute;margin-left:265.4pt;margin-top:16.65pt;width:117pt;height:54pt;z-index:251650560" fillcolor="#ff9" stroked="f">
            <v:fill color2="fill lighten(0)" rotate="t" focusposition=".5,.5" focussize="" method="linear sigma" type="gradientRadial"/>
            <v:textbox style="mso-next-textbox:#_x0000_s5184" inset="0,0,0,0">
              <w:txbxContent>
                <w:p w14:paraId="14811A06" w14:textId="77777777" w:rsidR="0084589B" w:rsidRPr="00791E5F" w:rsidRDefault="0084589B" w:rsidP="003F114B">
                  <w:pPr>
                    <w:jc w:val="center"/>
                    <w:rPr>
                      <w:rFonts w:hint="eastAsia"/>
                      <w:sz w:val="22"/>
                      <w:szCs w:val="22"/>
                      <w:lang w:eastAsia="ja-JP"/>
                    </w:rPr>
                  </w:pPr>
                  <w:r>
                    <w:rPr>
                      <w:rFonts w:hint="eastAsia"/>
                      <w:sz w:val="22"/>
                      <w:szCs w:val="22"/>
                      <w:lang w:eastAsia="ja-JP"/>
                    </w:rPr>
                    <w:t>Existing 3GPP Access systems</w:t>
                  </w:r>
                </w:p>
              </w:txbxContent>
            </v:textbox>
          </v:oval>
        </w:pict>
      </w:r>
      <w:r w:rsidRPr="00DF5426">
        <w:rPr>
          <w:noProof/>
          <w:lang w:eastAsia="ja-JP"/>
        </w:rPr>
        <w:pict w14:anchorId="08B02C82">
          <v:oval id="_x0000_s5183" style="position:absolute;margin-left:121.4pt;margin-top:7.65pt;width:2in;height:1in;z-index:251649536" fillcolor="#fcf" stroked="f">
            <v:fill color2="fill lighten(0)" rotate="t" focusposition=".5,.5" focussize="" method="linear sigma" type="gradientRadial"/>
            <v:textbox style="mso-next-textbox:#_x0000_s5183" inset="0,0,0,0">
              <w:txbxContent>
                <w:p w14:paraId="4319E0AD" w14:textId="77777777" w:rsidR="0084589B" w:rsidRPr="00791E5F" w:rsidRDefault="0084589B" w:rsidP="003F114B">
                  <w:pPr>
                    <w:jc w:val="center"/>
                    <w:rPr>
                      <w:rFonts w:hint="eastAsia"/>
                      <w:sz w:val="22"/>
                      <w:szCs w:val="22"/>
                      <w:lang w:eastAsia="ja-JP"/>
                    </w:rPr>
                  </w:pPr>
                  <w:r>
                    <w:rPr>
                      <w:sz w:val="22"/>
                      <w:szCs w:val="22"/>
                      <w:lang w:eastAsia="ja-JP"/>
                    </w:rPr>
                    <w:br/>
                  </w:r>
                  <w:r w:rsidRPr="00791E5F">
                    <w:rPr>
                      <w:rFonts w:hint="eastAsia"/>
                      <w:sz w:val="22"/>
                      <w:szCs w:val="22"/>
                      <w:lang w:eastAsia="ja-JP"/>
                    </w:rPr>
                    <w:t>Future</w:t>
                  </w:r>
                  <w:r>
                    <w:rPr>
                      <w:rFonts w:hint="eastAsia"/>
                      <w:sz w:val="22"/>
                      <w:szCs w:val="22"/>
                      <w:lang w:eastAsia="ja-JP"/>
                    </w:rPr>
                    <w:t xml:space="preserve"> 3GPP</w:t>
                  </w:r>
                  <w:r w:rsidRPr="00791E5F">
                    <w:rPr>
                      <w:rFonts w:hint="eastAsia"/>
                      <w:sz w:val="22"/>
                      <w:szCs w:val="22"/>
                      <w:lang w:eastAsia="ja-JP"/>
                    </w:rPr>
                    <w:t xml:space="preserve"> Access Systems</w:t>
                  </w:r>
                </w:p>
              </w:txbxContent>
            </v:textbox>
          </v:oval>
        </w:pict>
      </w:r>
    </w:p>
    <w:p w14:paraId="6C926C52" w14:textId="77777777" w:rsidR="003F114B" w:rsidRPr="00DF5426" w:rsidRDefault="003F114B" w:rsidP="003F114B">
      <w:pPr>
        <w:rPr>
          <w:lang w:eastAsia="ja-JP"/>
        </w:rPr>
      </w:pPr>
      <w:r w:rsidRPr="00DF5426">
        <w:rPr>
          <w:noProof/>
          <w:lang w:eastAsia="ja-JP"/>
        </w:rPr>
        <w:pict w14:anchorId="69A83617">
          <v:group id="_x0000_s5200" style="position:absolute;margin-left:391.4pt;margin-top:14.15pt;width:53.85pt;height:43.2pt;z-index:251665920" coordorigin="8721,9272" coordsize="1077,864">
            <v:shape id="_x0000_s5201" type="#_x0000_t75" style="position:absolute;left:8721;top:9272;width:1077;height:864;mso-wrap-distance-left:0;mso-wrap-distance-right:0" fillcolor="#0c9">
              <v:imagedata r:id="rId10" o:title="" chromakey="white"/>
            </v:shape>
            <v:group id="_x0000_s5202" style="position:absolute;left:8813;top:9379;width:903;height:619" coordorigin="1207,11043" coordsize="1349,913">
              <v:rect id="_x0000_s5203" style="position:absolute;left:1207;top:11043;width:1349;height:913">
                <v:textbox inset="5.85pt,.7pt,5.85pt,.7pt"/>
              </v:rect>
              <v:group id="_x0000_s5204" style="position:absolute;left:1281;top:11114;width:541;height:761" coordorigin="1281,11114" coordsize="541,761">
                <v:oval id="_x0000_s5205" style="position:absolute;left:1440;top:11114;width:213;height:213">
                  <v:textbox inset="5.85pt,.7pt,5.85pt,.7pt"/>
                </v:oval>
                <v:line id="_x0000_s5206" style="position:absolute" from="1541,11327" to="1541,11632"/>
                <v:line id="_x0000_s5207" style="position:absolute;flip:x" from="1379,11642" to="1541,11855"/>
                <v:line id="_x0000_s5208" style="position:absolute;flip:x" from="1328,11865" to="1379,11865"/>
                <v:group id="_x0000_s5209" style="position:absolute;left:1528;top:11652;width:213;height:223;flip:x" coordorigin="1568,11882" coordsize="213,223">
                  <v:line id="_x0000_s5210" style="position:absolute;flip:x" from="1619,11882" to="1781,12095"/>
                  <v:line id="_x0000_s5211" style="position:absolute;flip:x" from="1568,12105" to="1619,12105"/>
                </v:group>
                <v:group id="_x0000_s5212" style="position:absolute;left:1541;top:11439;width:281;height:121" coordorigin="1541,11439" coordsize="281,121">
                  <v:line id="_x0000_s5213" style="position:absolute" from="1541,11490" to="1744,11490"/>
                  <v:line id="_x0000_s5214" style="position:absolute;flip:y" from="1744,11439" to="1805,11500"/>
                  <v:line id="_x0000_s5215" style="position:absolute" from="1754,11499" to="1815,11560"/>
                  <v:line id="_x0000_s5216" style="position:absolute;rotation:-2859734fd" from="1761,11466" to="1822,11527"/>
                </v:group>
                <v:group id="_x0000_s5217" style="position:absolute;left:1281;top:11439;width:281;height:121;flip:x" coordorigin="1541,11439" coordsize="281,121">
                  <v:line id="_x0000_s5218" style="position:absolute" from="1541,11490" to="1744,11490"/>
                  <v:line id="_x0000_s5219" style="position:absolute;flip:y" from="1744,11439" to="1805,11500"/>
                  <v:line id="_x0000_s5220" style="position:absolute" from="1754,11499" to="1815,11560"/>
                  <v:line id="_x0000_s5221" style="position:absolute;rotation:-2859734fd" from="1761,11466" to="1822,11527"/>
                </v:group>
              </v:group>
              <v:group id="_x0000_s5222" style="position:absolute;left:1951;top:11124;width:541;height:761" coordorigin="1281,11114" coordsize="541,761">
                <v:oval id="_x0000_s5223" style="position:absolute;left:1440;top:11114;width:213;height:213">
                  <v:textbox inset="5.85pt,.7pt,5.85pt,.7pt"/>
                </v:oval>
                <v:line id="_x0000_s5224" style="position:absolute" from="1541,11327" to="1541,11632"/>
                <v:line id="_x0000_s5225" style="position:absolute;flip:x" from="1379,11642" to="1541,11855"/>
                <v:line id="_x0000_s5226" style="position:absolute;flip:x" from="1328,11865" to="1379,11865"/>
                <v:group id="_x0000_s5227" style="position:absolute;left:1528;top:11652;width:213;height:223;flip:x" coordorigin="1568,11882" coordsize="213,223">
                  <v:line id="_x0000_s5228" style="position:absolute;flip:x" from="1619,11882" to="1781,12095"/>
                  <v:line id="_x0000_s5229" style="position:absolute;flip:x" from="1568,12105" to="1619,12105"/>
                </v:group>
                <v:group id="_x0000_s5230" style="position:absolute;left:1541;top:11439;width:281;height:121" coordorigin="1541,11439" coordsize="281,121">
                  <v:line id="_x0000_s5231" style="position:absolute" from="1541,11490" to="1744,11490"/>
                  <v:line id="_x0000_s5232" style="position:absolute;flip:y" from="1744,11439" to="1805,11500"/>
                  <v:line id="_x0000_s5233" style="position:absolute" from="1754,11499" to="1815,11560"/>
                  <v:line id="_x0000_s5234" style="position:absolute;rotation:-2859734fd" from="1761,11466" to="1822,11527"/>
                </v:group>
                <v:group id="_x0000_s5235" style="position:absolute;left:1281;top:11439;width:281;height:121;flip:x" coordorigin="1541,11439" coordsize="281,121">
                  <v:line id="_x0000_s5236" style="position:absolute" from="1541,11490" to="1744,11490"/>
                  <v:line id="_x0000_s5237" style="position:absolute;flip:y" from="1744,11439" to="1805,11500"/>
                  <v:line id="_x0000_s5238" style="position:absolute" from="1754,11499" to="1815,11560"/>
                  <v:line id="_x0000_s5239" style="position:absolute;rotation:-2859734fd" from="1761,11466" to="1822,11527"/>
                </v:group>
              </v:group>
            </v:group>
          </v:group>
        </w:pict>
      </w:r>
    </w:p>
    <w:p w14:paraId="485283F8" w14:textId="77777777" w:rsidR="003F114B" w:rsidRPr="00DF5426" w:rsidRDefault="003F114B" w:rsidP="003F114B">
      <w:pPr>
        <w:rPr>
          <w:lang w:eastAsia="ja-JP"/>
        </w:rPr>
      </w:pPr>
      <w:r w:rsidRPr="00DF5426">
        <w:rPr>
          <w:noProof/>
          <w:lang w:eastAsia="ja-JP"/>
        </w:rPr>
        <w:pict w14:anchorId="752FF967">
          <v:shape id="_x0000_s5188" type="#_x0000_t75" style="position:absolute;margin-left:23.9pt;margin-top:11.65pt;width:21.75pt;height:27pt;z-index:251654656">
            <v:imagedata r:id="rId11" o:title="j0286877" gain="52429f" blacklevel="6554f"/>
          </v:shape>
        </w:pict>
      </w:r>
      <w:r w:rsidRPr="00DF5426">
        <w:rPr>
          <w:noProof/>
          <w:lang w:eastAsia="ja-JP"/>
        </w:rPr>
        <w:pict w14:anchorId="4C7FD795">
          <v:group id="_x0000_s5240" style="position:absolute;margin-left:47.3pt;margin-top:16.25pt;width:31.1pt;height:24.95pt;z-index:251666944" coordorigin="1944,9724" coordsize="622,499">
            <v:shape id="_x0000_s5241" type="#_x0000_t75" style="position:absolute;left:1944;top:9724;width:622;height:499;mso-wrap-distance-left:0;mso-wrap-distance-right:0" fillcolor="#0c9">
              <v:imagedata r:id="rId10" o:title="" chromakey="white"/>
            </v:shape>
            <v:group id="_x0000_s5242" style="position:absolute;left:2026;top:9801;width:477;height:358" coordorigin="1207,11043" coordsize="1349,913">
              <v:rect id="_x0000_s5243" style="position:absolute;left:1207;top:11043;width:1349;height:913">
                <v:textbox inset="5.85pt,.7pt,5.85pt,.7pt"/>
              </v:rect>
              <v:group id="_x0000_s5244" style="position:absolute;left:1281;top:11114;width:541;height:761" coordorigin="1281,11114" coordsize="541,761">
                <v:oval id="_x0000_s5245" style="position:absolute;left:1440;top:11114;width:213;height:213">
                  <v:textbox inset="5.85pt,.7pt,5.85pt,.7pt"/>
                </v:oval>
                <v:line id="_x0000_s5246" style="position:absolute" from="1541,11327" to="1541,11632"/>
                <v:line id="_x0000_s5247" style="position:absolute;flip:x" from="1379,11642" to="1541,11855"/>
                <v:line id="_x0000_s5248" style="position:absolute;flip:x" from="1328,11865" to="1379,11865"/>
                <v:group id="_x0000_s5249" style="position:absolute;left:1528;top:11652;width:213;height:223;flip:x" coordorigin="1568,11882" coordsize="213,223">
                  <v:line id="_x0000_s5250" style="position:absolute;flip:x" from="1619,11882" to="1781,12095"/>
                  <v:line id="_x0000_s5251" style="position:absolute;flip:x" from="1568,12105" to="1619,12105"/>
                </v:group>
                <v:group id="_x0000_s5252" style="position:absolute;left:1541;top:11439;width:281;height:121" coordorigin="1541,11439" coordsize="281,121">
                  <v:line id="_x0000_s5253" style="position:absolute" from="1541,11490" to="1744,11490"/>
                  <v:line id="_x0000_s5254" style="position:absolute;flip:y" from="1744,11439" to="1805,11500"/>
                  <v:line id="_x0000_s5255" style="position:absolute" from="1754,11499" to="1815,11560"/>
                  <v:line id="_x0000_s5256" style="position:absolute;rotation:-2859734fd" from="1761,11466" to="1822,11527"/>
                </v:group>
                <v:group id="_x0000_s5257" style="position:absolute;left:1281;top:11439;width:281;height:121;flip:x" coordorigin="1541,11439" coordsize="281,121">
                  <v:line id="_x0000_s5258" style="position:absolute" from="1541,11490" to="1744,11490"/>
                  <v:line id="_x0000_s5259" style="position:absolute;flip:y" from="1744,11439" to="1805,11500"/>
                  <v:line id="_x0000_s5260" style="position:absolute" from="1754,11499" to="1815,11560"/>
                  <v:line id="_x0000_s5261" style="position:absolute;rotation:-2859734fd" from="1761,11466" to="1822,11527"/>
                </v:group>
              </v:group>
              <v:group id="_x0000_s5262" style="position:absolute;left:1951;top:11124;width:541;height:761" coordorigin="1281,11114" coordsize="541,761">
                <v:oval id="_x0000_s5263" style="position:absolute;left:1440;top:11114;width:213;height:213">
                  <v:textbox inset="5.85pt,.7pt,5.85pt,.7pt"/>
                </v:oval>
                <v:line id="_x0000_s5264" style="position:absolute" from="1541,11327" to="1541,11632"/>
                <v:line id="_x0000_s5265" style="position:absolute;flip:x" from="1379,11642" to="1541,11855"/>
                <v:line id="_x0000_s5266" style="position:absolute;flip:x" from="1328,11865" to="1379,11865"/>
                <v:group id="_x0000_s5267" style="position:absolute;left:1528;top:11652;width:213;height:223;flip:x" coordorigin="1568,11882" coordsize="213,223">
                  <v:line id="_x0000_s5268" style="position:absolute;flip:x" from="1619,11882" to="1781,12095"/>
                  <v:line id="_x0000_s5269" style="position:absolute;flip:x" from="1568,12105" to="1619,12105"/>
                </v:group>
                <v:group id="_x0000_s5270" style="position:absolute;left:1541;top:11439;width:281;height:121" coordorigin="1541,11439" coordsize="281,121">
                  <v:line id="_x0000_s5271" style="position:absolute" from="1541,11490" to="1744,11490"/>
                  <v:line id="_x0000_s5272" style="position:absolute;flip:y" from="1744,11439" to="1805,11500"/>
                  <v:line id="_x0000_s5273" style="position:absolute" from="1754,11499" to="1815,11560"/>
                  <v:line id="_x0000_s5274" style="position:absolute;rotation:-2859734fd" from="1761,11466" to="1822,11527"/>
                </v:group>
                <v:group id="_x0000_s5275" style="position:absolute;left:1281;top:11439;width:281;height:121;flip:x" coordorigin="1541,11439" coordsize="281,121">
                  <v:line id="_x0000_s5276" style="position:absolute" from="1541,11490" to="1744,11490"/>
                  <v:line id="_x0000_s5277" style="position:absolute;flip:y" from="1744,11439" to="1805,11500"/>
                  <v:line id="_x0000_s5278" style="position:absolute" from="1754,11499" to="1815,11560"/>
                  <v:line id="_x0000_s5279" style="position:absolute;rotation:-2859734fd" from="1761,11466" to="1822,11527"/>
                </v:group>
              </v:group>
            </v:group>
          </v:group>
        </w:pict>
      </w:r>
      <w:r w:rsidRPr="00DF5426">
        <w:rPr>
          <w:noProof/>
          <w:lang w:eastAsia="ja-JP"/>
        </w:rPr>
        <w:pict w14:anchorId="5F7E5002">
          <v:group id="_x0000_s5192" editas="canvas" style="position:absolute;margin-left:391.4pt;margin-top:11.65pt;width:53.85pt;height:43.2pt;z-index:251658752" coordorigin="8361,6124" coordsize="1077,864">
            <o:lock v:ext="edit" aspectratio="t"/>
            <v:shape id="_x0000_s5193" type="#_x0000_t75" style="position:absolute;left:8361;top:6124;width:1077;height:864" o:preferrelative="f">
              <v:fill o:detectmouseclick="t"/>
              <v:path o:extrusionok="t" o:connecttype="none"/>
              <o:lock v:ext="edit" text="t"/>
            </v:shape>
          </v:group>
        </w:pict>
      </w:r>
    </w:p>
    <w:p w14:paraId="209D9670" w14:textId="77777777" w:rsidR="003F114B" w:rsidRPr="00DF5426" w:rsidRDefault="003F114B" w:rsidP="003F114B">
      <w:pPr>
        <w:rPr>
          <w:lang w:eastAsia="ja-JP"/>
        </w:rPr>
      </w:pPr>
      <w:r w:rsidRPr="00DF5426">
        <w:rPr>
          <w:noProof/>
          <w:lang w:eastAsia="ja-JP"/>
        </w:rPr>
        <w:pict w14:anchorId="0BD0579D">
          <v:line id="_x0000_s5362" style="position:absolute;flip:y;z-index:251672064" from="336pt,6.15pt" to="408pt,51.15pt" strokecolor="#0c9" strokeweight="1.5pt">
            <v:stroke startarrow="block" endarrow="block"/>
          </v:line>
        </w:pict>
      </w:r>
      <w:r w:rsidRPr="00DF5426">
        <w:rPr>
          <w:noProof/>
          <w:lang w:eastAsia="ja-JP"/>
        </w:rPr>
        <w:pict w14:anchorId="52BDD150">
          <v:shape id="_x0000_s5190" type="#_x0000_t73" style="position:absolute;margin-left:310.4pt;margin-top:9.15pt;width:27pt;height:36pt;flip:x;z-index:251656704" fillcolor="#ff9">
            <v:textbox inset="5.85pt,.7pt,5.85pt,.7pt"/>
          </v:shape>
        </w:pict>
      </w:r>
      <w:r w:rsidRPr="00DF5426">
        <w:rPr>
          <w:noProof/>
          <w:lang w:eastAsia="ja-JP"/>
        </w:rPr>
        <w:pict w14:anchorId="5713DB81">
          <v:shape id="_x0000_s5364" type="#_x0000_t73" style="position:absolute;margin-left:166.4pt;margin-top:9.15pt;width:27pt;height:36pt;flip:x;z-index:251673088" fillcolor="#ff9">
            <v:textbox inset="5.85pt,.7pt,5.85pt,.7pt"/>
          </v:shape>
        </w:pict>
      </w:r>
    </w:p>
    <w:p w14:paraId="58A11C41" w14:textId="77777777" w:rsidR="003F114B" w:rsidRPr="00DF5426" w:rsidRDefault="003F114B" w:rsidP="003F114B">
      <w:pPr>
        <w:rPr>
          <w:lang w:eastAsia="ja-JP"/>
        </w:rPr>
      </w:pPr>
      <w:r w:rsidRPr="00DF5426">
        <w:rPr>
          <w:noProof/>
          <w:lang w:eastAsia="ja-JP"/>
        </w:rPr>
        <w:pict w14:anchorId="2FD8BDDA">
          <v:group id="_x0000_s5322" style="position:absolute;margin-left:318.65pt;margin-top:18.85pt;width:34.2pt;height:51pt;z-index:251671040" coordorigin="7281,10535" coordsize="684,1020">
            <v:shape id="_x0000_s5323" type="#_x0000_t75" style="position:absolute;left:7281;top:10535;width:684;height:1020">
              <v:imagedata r:id="rId12" o:title="144"/>
            </v:shape>
            <v:group id="_x0000_s5324" style="position:absolute;left:7400;top:10675;width:325;height:223;rotation:1935527fd" coordorigin="1207,11043" coordsize="1349,913">
              <v:rect id="_x0000_s5325" style="position:absolute;left:1207;top:11043;width:1349;height:913">
                <v:textbox inset="5.85pt,.7pt,5.85pt,.7pt"/>
              </v:rect>
              <v:group id="_x0000_s5326" style="position:absolute;left:1281;top:11114;width:541;height:761" coordorigin="1281,11114" coordsize="541,761">
                <v:oval id="_x0000_s5327" style="position:absolute;left:1440;top:11114;width:213;height:213">
                  <v:textbox inset="5.85pt,.7pt,5.85pt,.7pt"/>
                </v:oval>
                <v:line id="_x0000_s5328" style="position:absolute" from="1541,11327" to="1541,11632"/>
                <v:line id="_x0000_s5329" style="position:absolute;flip:x" from="1379,11642" to="1541,11855"/>
                <v:line id="_x0000_s5330" style="position:absolute;flip:x" from="1328,11865" to="1379,11865"/>
                <v:group id="_x0000_s5331" style="position:absolute;left:1528;top:11652;width:213;height:223;flip:x" coordorigin="1568,11882" coordsize="213,223">
                  <v:line id="_x0000_s5332" style="position:absolute;flip:x" from="1619,11882" to="1781,12095"/>
                  <v:line id="_x0000_s5333" style="position:absolute;flip:x" from="1568,12105" to="1619,12105"/>
                </v:group>
                <v:group id="_x0000_s5334" style="position:absolute;left:1541;top:11439;width:281;height:121" coordorigin="1541,11439" coordsize="281,121">
                  <v:line id="_x0000_s5335" style="position:absolute" from="1541,11490" to="1744,11490"/>
                  <v:line id="_x0000_s5336" style="position:absolute;flip:y" from="1744,11439" to="1805,11500"/>
                  <v:line id="_x0000_s5337" style="position:absolute" from="1754,11499" to="1815,11560"/>
                  <v:line id="_x0000_s5338" style="position:absolute;rotation:-2859734fd" from="1761,11466" to="1822,11527"/>
                </v:group>
                <v:group id="_x0000_s5339" style="position:absolute;left:1281;top:11439;width:281;height:121;flip:x" coordorigin="1541,11439" coordsize="281,121">
                  <v:line id="_x0000_s5340" style="position:absolute" from="1541,11490" to="1744,11490"/>
                  <v:line id="_x0000_s5341" style="position:absolute;flip:y" from="1744,11439" to="1805,11500"/>
                  <v:line id="_x0000_s5342" style="position:absolute" from="1754,11499" to="1815,11560"/>
                  <v:line id="_x0000_s5343" style="position:absolute;rotation:-2859734fd" from="1761,11466" to="1822,11527"/>
                </v:group>
              </v:group>
              <v:group id="_x0000_s5344" style="position:absolute;left:1951;top:11124;width:541;height:761" coordorigin="1281,11114" coordsize="541,761">
                <v:oval id="_x0000_s5345" style="position:absolute;left:1440;top:11114;width:213;height:213">
                  <v:textbox inset="5.85pt,.7pt,5.85pt,.7pt"/>
                </v:oval>
                <v:line id="_x0000_s5346" style="position:absolute" from="1541,11327" to="1541,11632"/>
                <v:line id="_x0000_s5347" style="position:absolute;flip:x" from="1379,11642" to="1541,11855"/>
                <v:line id="_x0000_s5348" style="position:absolute;flip:x" from="1328,11865" to="1379,11865"/>
                <v:group id="_x0000_s5349" style="position:absolute;left:1528;top:11652;width:213;height:223;flip:x" coordorigin="1568,11882" coordsize="213,223">
                  <v:line id="_x0000_s5350" style="position:absolute;flip:x" from="1619,11882" to="1781,12095"/>
                  <v:line id="_x0000_s5351" style="position:absolute;flip:x" from="1568,12105" to="1619,12105"/>
                </v:group>
                <v:group id="_x0000_s5352" style="position:absolute;left:1541;top:11439;width:281;height:121" coordorigin="1541,11439" coordsize="281,121">
                  <v:line id="_x0000_s5353" style="position:absolute" from="1541,11490" to="1744,11490"/>
                  <v:line id="_x0000_s5354" style="position:absolute;flip:y" from="1744,11439" to="1805,11500"/>
                  <v:line id="_x0000_s5355" style="position:absolute" from="1754,11499" to="1815,11560"/>
                  <v:line id="_x0000_s5356" style="position:absolute;rotation:-2859734fd" from="1761,11466" to="1822,11527"/>
                </v:group>
                <v:group id="_x0000_s5357" style="position:absolute;left:1281;top:11439;width:281;height:121;flip:x" coordorigin="1541,11439" coordsize="281,121">
                  <v:line id="_x0000_s5358" style="position:absolute" from="1541,11490" to="1744,11490"/>
                  <v:line id="_x0000_s5359" style="position:absolute;flip:y" from="1744,11439" to="1805,11500"/>
                  <v:line id="_x0000_s5360" style="position:absolute" from="1754,11499" to="1815,11560"/>
                  <v:line id="_x0000_s5361" style="position:absolute;rotation:-2859734fd" from="1761,11466" to="1822,11527"/>
                </v:group>
              </v:group>
            </v:group>
          </v:group>
        </w:pict>
      </w:r>
      <w:r w:rsidRPr="00DF5426">
        <w:rPr>
          <w:noProof/>
          <w:lang w:eastAsia="ja-JP"/>
        </w:rPr>
        <w:pict w14:anchorId="28F833CE">
          <v:group id="_x0000_s5282" style="position:absolute;margin-left:136.65pt;margin-top:19.8pt;width:34.2pt;height:51pt;z-index:251670016" coordorigin="3626,10614" coordsize="684,1020">
            <v:shape id="_x0000_s5283" type="#_x0000_t75" style="position:absolute;left:3626;top:10614;width:684;height:1020">
              <v:imagedata r:id="rId12" o:title="144"/>
            </v:shape>
            <v:group id="_x0000_s5284" style="position:absolute;left:3766;top:10753;width:325;height:223;rotation:1935527fd" coordorigin="1207,11043" coordsize="1349,913">
              <v:rect id="_x0000_s5285" style="position:absolute;left:1207;top:11043;width:1349;height:913">
                <v:textbox inset="5.85pt,.7pt,5.85pt,.7pt"/>
              </v:rect>
              <v:group id="_x0000_s5286" style="position:absolute;left:1281;top:11114;width:541;height:761" coordorigin="1281,11114" coordsize="541,761">
                <v:oval id="_x0000_s5287" style="position:absolute;left:1440;top:11114;width:213;height:213">
                  <v:textbox inset="5.85pt,.7pt,5.85pt,.7pt"/>
                </v:oval>
                <v:line id="_x0000_s5288" style="position:absolute" from="1541,11327" to="1541,11632"/>
                <v:line id="_x0000_s5289" style="position:absolute;flip:x" from="1379,11642" to="1541,11855"/>
                <v:line id="_x0000_s5290" style="position:absolute;flip:x" from="1328,11865" to="1379,11865"/>
                <v:group id="_x0000_s5291" style="position:absolute;left:1528;top:11652;width:213;height:223;flip:x" coordorigin="1568,11882" coordsize="213,223">
                  <v:line id="_x0000_s5292" style="position:absolute;flip:x" from="1619,11882" to="1781,12095"/>
                  <v:line id="_x0000_s5293" style="position:absolute;flip:x" from="1568,12105" to="1619,12105"/>
                </v:group>
                <v:group id="_x0000_s5294" style="position:absolute;left:1541;top:11439;width:281;height:121" coordorigin="1541,11439" coordsize="281,121">
                  <v:line id="_x0000_s5295" style="position:absolute" from="1541,11490" to="1744,11490"/>
                  <v:line id="_x0000_s5296" style="position:absolute;flip:y" from="1744,11439" to="1805,11500"/>
                  <v:line id="_x0000_s5297" style="position:absolute" from="1754,11499" to="1815,11560"/>
                  <v:line id="_x0000_s5298" style="position:absolute;rotation:-2859734fd" from="1761,11466" to="1822,11527"/>
                </v:group>
                <v:group id="_x0000_s5299" style="position:absolute;left:1281;top:11439;width:281;height:121;flip:x" coordorigin="1541,11439" coordsize="281,121">
                  <v:line id="_x0000_s5300" style="position:absolute" from="1541,11490" to="1744,11490"/>
                  <v:line id="_x0000_s5301" style="position:absolute;flip:y" from="1744,11439" to="1805,11500"/>
                  <v:line id="_x0000_s5302" style="position:absolute" from="1754,11499" to="1815,11560"/>
                  <v:line id="_x0000_s5303" style="position:absolute;rotation:-2859734fd" from="1761,11466" to="1822,11527"/>
                </v:group>
              </v:group>
              <v:group id="_x0000_s5304" style="position:absolute;left:1951;top:11124;width:541;height:761" coordorigin="1281,11114" coordsize="541,761">
                <v:oval id="_x0000_s5305" style="position:absolute;left:1440;top:11114;width:213;height:213">
                  <v:textbox inset="5.85pt,.7pt,5.85pt,.7pt"/>
                </v:oval>
                <v:line id="_x0000_s5306" style="position:absolute" from="1541,11327" to="1541,11632"/>
                <v:line id="_x0000_s5307" style="position:absolute;flip:x" from="1379,11642" to="1541,11855"/>
                <v:line id="_x0000_s5308" style="position:absolute;flip:x" from="1328,11865" to="1379,11865"/>
                <v:group id="_x0000_s5309" style="position:absolute;left:1528;top:11652;width:213;height:223;flip:x" coordorigin="1568,11882" coordsize="213,223">
                  <v:line id="_x0000_s5310" style="position:absolute;flip:x" from="1619,11882" to="1781,12095"/>
                  <v:line id="_x0000_s5311" style="position:absolute;flip:x" from="1568,12105" to="1619,12105"/>
                </v:group>
                <v:group id="_x0000_s5312" style="position:absolute;left:1541;top:11439;width:281;height:121" coordorigin="1541,11439" coordsize="281,121">
                  <v:line id="_x0000_s5313" style="position:absolute" from="1541,11490" to="1744,11490"/>
                  <v:line id="_x0000_s5314" style="position:absolute;flip:y" from="1744,11439" to="1805,11500"/>
                  <v:line id="_x0000_s5315" style="position:absolute" from="1754,11499" to="1815,11560"/>
                  <v:line id="_x0000_s5316" style="position:absolute;rotation:-2859734fd" from="1761,11466" to="1822,11527"/>
                </v:group>
                <v:group id="_x0000_s5317" style="position:absolute;left:1281;top:11439;width:281;height:121;flip:x" coordorigin="1541,11439" coordsize="281,121">
                  <v:line id="_x0000_s5318" style="position:absolute" from="1541,11490" to="1744,11490"/>
                  <v:line id="_x0000_s5319" style="position:absolute;flip:y" from="1744,11439" to="1805,11500"/>
                  <v:line id="_x0000_s5320" style="position:absolute" from="1754,11499" to="1815,11560"/>
                  <v:line id="_x0000_s5321" style="position:absolute;rotation:-2859734fd" from="1761,11466" to="1822,11527"/>
                </v:group>
              </v:group>
            </v:group>
          </v:group>
        </w:pict>
      </w:r>
      <w:r w:rsidRPr="00DF5426">
        <w:rPr>
          <w:noProof/>
          <w:lang w:eastAsia="ja-JP"/>
        </w:rPr>
        <w:pict w14:anchorId="54E836FB">
          <v:shape id="_x0000_s5194" type="#_x0000_t202" style="position:absolute;margin-left:364.4pt;margin-top:6.7pt;width:81pt;height:36pt;z-index:251659776" filled="f" stroked="f">
            <v:textbox style="mso-next-textbox:#_x0000_s5194" inset="5.85pt,.7pt,5.85pt,.7pt">
              <w:txbxContent>
                <w:p w14:paraId="25F58138" w14:textId="77777777" w:rsidR="0084589B" w:rsidRPr="003162A3" w:rsidRDefault="0084589B" w:rsidP="003F114B">
                  <w:pPr>
                    <w:jc w:val="center"/>
                    <w:rPr>
                      <w:rFonts w:hint="eastAsia"/>
                      <w:b/>
                      <w:sz w:val="24"/>
                      <w:szCs w:val="24"/>
                      <w:lang w:eastAsia="ja-JP"/>
                    </w:rPr>
                  </w:pPr>
                  <w:r>
                    <w:rPr>
                      <w:rFonts w:hint="eastAsia"/>
                      <w:b/>
                      <w:sz w:val="24"/>
                      <w:szCs w:val="24"/>
                      <w:lang w:eastAsia="ja-JP"/>
                    </w:rPr>
                    <w:t>Session</w:t>
                  </w:r>
                  <w:r>
                    <w:rPr>
                      <w:b/>
                      <w:sz w:val="24"/>
                      <w:szCs w:val="24"/>
                      <w:lang w:eastAsia="ja-JP"/>
                    </w:rPr>
                    <w:br/>
                  </w:r>
                  <w:r w:rsidRPr="003162A3">
                    <w:rPr>
                      <w:rFonts w:hint="eastAsia"/>
                      <w:b/>
                      <w:sz w:val="24"/>
                      <w:szCs w:val="24"/>
                      <w:lang w:eastAsia="ja-JP"/>
                    </w:rPr>
                    <w:t xml:space="preserve"> mobility</w:t>
                  </w:r>
                </w:p>
              </w:txbxContent>
            </v:textbox>
          </v:shape>
        </w:pict>
      </w:r>
      <w:r w:rsidRPr="00DF5426">
        <w:rPr>
          <w:noProof/>
          <w:lang w:eastAsia="ja-JP"/>
        </w:rPr>
        <w:pict w14:anchorId="6B923085">
          <v:line id="_x0000_s5191" style="position:absolute;z-index:251657728;mso-wrap-distance-left:0;mso-wrap-distance-right:0;v-text-anchor:middle" from="329.3pt,19.85pt" to="341.45pt,26.9pt" strokecolor="#1c1c1c" strokeweight="2.25pt">
            <o:callout v:ext="edit" minusy="t"/>
          </v:line>
        </w:pict>
      </w:r>
    </w:p>
    <w:p w14:paraId="37C5D416" w14:textId="77777777" w:rsidR="003F114B" w:rsidRPr="00DF5426" w:rsidRDefault="003F114B" w:rsidP="003F114B">
      <w:pPr>
        <w:rPr>
          <w:lang w:eastAsia="ja-JP"/>
        </w:rPr>
      </w:pPr>
      <w:r w:rsidRPr="00DF5426">
        <w:rPr>
          <w:noProof/>
          <w:lang w:eastAsia="ja-JP"/>
        </w:rPr>
        <w:pict w14:anchorId="625C4963">
          <v:shape id="_x0000_s5199" type="#_x0000_t202" style="position:absolute;margin-left:184.4pt;margin-top:4.95pt;width:127.4pt;height:45.2pt;z-index:251664896" filled="f" stroked="f">
            <v:textbox style="mso-next-textbox:#_x0000_s5199" inset="5.85pt,.7pt,5.85pt,.7pt">
              <w:txbxContent>
                <w:p w14:paraId="64861CB0" w14:textId="77777777" w:rsidR="0084589B" w:rsidRPr="003162A3" w:rsidRDefault="0084589B" w:rsidP="003F114B">
                  <w:pPr>
                    <w:jc w:val="center"/>
                    <w:rPr>
                      <w:rFonts w:hint="eastAsia"/>
                      <w:b/>
                      <w:sz w:val="24"/>
                      <w:szCs w:val="24"/>
                      <w:lang w:eastAsia="ja-JP"/>
                    </w:rPr>
                  </w:pPr>
                  <w:r>
                    <w:rPr>
                      <w:rFonts w:hint="eastAsia"/>
                      <w:b/>
                      <w:sz w:val="24"/>
                      <w:szCs w:val="24"/>
                      <w:lang w:eastAsia="ja-JP"/>
                    </w:rPr>
                    <w:t>Terminal</w:t>
                  </w:r>
                  <w:r w:rsidRPr="003162A3">
                    <w:rPr>
                      <w:rFonts w:hint="eastAsia"/>
                      <w:b/>
                      <w:sz w:val="24"/>
                      <w:szCs w:val="24"/>
                      <w:lang w:eastAsia="ja-JP"/>
                    </w:rPr>
                    <w:t>-</w:t>
                  </w:r>
                  <w:r>
                    <w:rPr>
                      <w:b/>
                      <w:sz w:val="24"/>
                      <w:szCs w:val="24"/>
                      <w:lang w:eastAsia="ja-JP"/>
                    </w:rPr>
                    <w:br/>
                  </w:r>
                  <w:r w:rsidRPr="003162A3">
                    <w:rPr>
                      <w:rFonts w:hint="eastAsia"/>
                      <w:b/>
                      <w:sz w:val="24"/>
                      <w:szCs w:val="24"/>
                      <w:lang w:eastAsia="ja-JP"/>
                    </w:rPr>
                    <w:t xml:space="preserve"> mobility</w:t>
                  </w:r>
                </w:p>
              </w:txbxContent>
            </v:textbox>
          </v:shape>
        </w:pict>
      </w:r>
    </w:p>
    <w:p w14:paraId="3B662E1A" w14:textId="77777777" w:rsidR="003F114B" w:rsidRPr="00DF5426" w:rsidRDefault="003F114B" w:rsidP="003F114B">
      <w:pPr>
        <w:rPr>
          <w:lang w:eastAsia="ja-JP"/>
        </w:rPr>
      </w:pPr>
      <w:r w:rsidRPr="00DF5426">
        <w:rPr>
          <w:noProof/>
          <w:lang w:eastAsia="ja-JP"/>
        </w:rPr>
        <w:lastRenderedPageBreak/>
        <w:pict w14:anchorId="09784A89">
          <v:shape id="_x0000_s5365" style="position:absolute;margin-left:174pt;margin-top:7.7pt;width:153pt;height:18pt;z-index:251674112;mso-position-horizontal:absolute;mso-position-vertical:absolute" coordsize="3060,360" path="m,c465,180,930,360,1440,360,1950,360,2505,180,3060,e" filled="f">
            <v:stroke startarrow="block" endarrow="block"/>
            <v:path arrowok="t"/>
          </v:shape>
        </w:pict>
      </w:r>
    </w:p>
    <w:p w14:paraId="5A037AAE" w14:textId="77777777" w:rsidR="003F114B" w:rsidRPr="00DF5426" w:rsidRDefault="003F114B" w:rsidP="003F114B">
      <w:pPr>
        <w:rPr>
          <w:lang w:eastAsia="ja-JP"/>
        </w:rPr>
      </w:pPr>
    </w:p>
    <w:p w14:paraId="528639E1" w14:textId="77777777" w:rsidR="003F114B" w:rsidRPr="00DF5426" w:rsidRDefault="003F114B" w:rsidP="003F114B">
      <w:pPr>
        <w:pStyle w:val="TF"/>
        <w:rPr>
          <w:lang w:eastAsia="ja-JP"/>
        </w:rPr>
      </w:pPr>
      <w:r w:rsidRPr="00DF5426">
        <w:rPr>
          <w:lang w:eastAsia="ja-JP"/>
        </w:rPr>
        <w:t>Figure 1: Visual representation of the key aspects of an AIPN</w:t>
      </w:r>
    </w:p>
    <w:p w14:paraId="02675052" w14:textId="77777777" w:rsidR="00CE5C44" w:rsidRPr="00DF5426" w:rsidRDefault="00CE5C44" w:rsidP="00CE5C44">
      <w:pPr>
        <w:pStyle w:val="Heading4"/>
      </w:pPr>
      <w:bookmarkStart w:id="44" w:name="_Toc217731456"/>
      <w:r w:rsidRPr="00DF5426">
        <w:t>5.1.1.2</w:t>
      </w:r>
      <w:r w:rsidRPr="00DF5426">
        <w:tab/>
        <w:t xml:space="preserve">Support of a variety of different access </w:t>
      </w:r>
      <w:r w:rsidRPr="00DF5426">
        <w:rPr>
          <w:lang w:eastAsia="ja-JP"/>
        </w:rPr>
        <w:t>system</w:t>
      </w:r>
      <w:r w:rsidRPr="00DF5426">
        <w:t>s (existing and future)</w:t>
      </w:r>
      <w:bookmarkEnd w:id="44"/>
    </w:p>
    <w:p w14:paraId="50811CA0" w14:textId="77777777" w:rsidR="00CE5C44" w:rsidRPr="00DF5426" w:rsidRDefault="00CE5C44" w:rsidP="00B41C2C">
      <w:pPr>
        <w:pStyle w:val="B1"/>
        <w:rPr>
          <w:lang w:eastAsia="ja-JP"/>
        </w:rPr>
      </w:pPr>
      <w:r w:rsidRPr="00DF5426">
        <w:rPr>
          <w:lang w:eastAsia="ja-JP"/>
        </w:rPr>
        <w:t>-</w:t>
      </w:r>
      <w:r w:rsidRPr="00DF5426">
        <w:rPr>
          <w:lang w:eastAsia="ja-JP"/>
        </w:rPr>
        <w:tab/>
        <w:t>Service provision across different access systems</w:t>
      </w:r>
    </w:p>
    <w:p w14:paraId="043400DF" w14:textId="77777777" w:rsidR="003F114B" w:rsidRPr="00DF5426" w:rsidRDefault="003F114B" w:rsidP="003F114B">
      <w:pPr>
        <w:pStyle w:val="Heading4"/>
      </w:pPr>
      <w:bookmarkStart w:id="45" w:name="_Toc217731457"/>
      <w:r w:rsidRPr="00DF5426">
        <w:t>5.1.1.3</w:t>
      </w:r>
      <w:r w:rsidRPr="00DF5426">
        <w:tab/>
        <w:t>Take advantage of convergence of telecommunications and IT industries towards IP technology</w:t>
      </w:r>
      <w:bookmarkEnd w:id="45"/>
    </w:p>
    <w:p w14:paraId="5A120DDA" w14:textId="77777777" w:rsidR="002A69FE" w:rsidRPr="00DF5426" w:rsidRDefault="003F114B" w:rsidP="002A69FE">
      <w:pPr>
        <w:pStyle w:val="B1"/>
        <w:rPr>
          <w:lang w:eastAsia="ja-JP"/>
        </w:rPr>
      </w:pPr>
      <w:r w:rsidRPr="00DF5426">
        <w:rPr>
          <w:lang w:eastAsia="ja-JP"/>
        </w:rPr>
        <w:t>-</w:t>
      </w:r>
      <w:r w:rsidRPr="00DF5426">
        <w:rPr>
          <w:lang w:eastAsia="ja-JP"/>
        </w:rPr>
        <w:tab/>
      </w:r>
      <w:r w:rsidR="002A69FE" w:rsidRPr="00DF5426">
        <w:rPr>
          <w:lang w:eastAsia="ja-JP"/>
        </w:rPr>
        <w:t xml:space="preserve">An AIPN should aim to provide common capabilities independent to the type of service being provided (i.e. independent </w:t>
      </w:r>
      <w:r w:rsidR="006F2DC0" w:rsidRPr="00DF5426">
        <w:rPr>
          <w:lang w:eastAsia="ja-JP"/>
        </w:rPr>
        <w:t xml:space="preserve">of </w:t>
      </w:r>
      <w:r w:rsidR="002A69FE" w:rsidRPr="00DF5426">
        <w:rPr>
          <w:lang w:eastAsia="ja-JP"/>
        </w:rPr>
        <w:t>whether it is a "traditional" telecomm service or a "traditional" data service).</w:t>
      </w:r>
    </w:p>
    <w:p w14:paraId="01AA4FCC" w14:textId="77777777" w:rsidR="003F114B" w:rsidRPr="00DF5426" w:rsidRDefault="002A69FE" w:rsidP="003F114B">
      <w:pPr>
        <w:pStyle w:val="B1"/>
        <w:rPr>
          <w:lang w:eastAsia="ja-JP"/>
        </w:rPr>
      </w:pPr>
      <w:r w:rsidRPr="00DF5426">
        <w:rPr>
          <w:lang w:eastAsia="ja-JP"/>
        </w:rPr>
        <w:t>-</w:t>
      </w:r>
      <w:r w:rsidRPr="00DF5426">
        <w:rPr>
          <w:lang w:eastAsia="ja-JP"/>
        </w:rPr>
        <w:tab/>
        <w:t xml:space="preserve">Convergence </w:t>
      </w:r>
      <w:r w:rsidR="006F2DC0" w:rsidRPr="00DF5426">
        <w:rPr>
          <w:lang w:eastAsia="ja-JP"/>
        </w:rPr>
        <w:t xml:space="preserve">with </w:t>
      </w:r>
      <w:r w:rsidRPr="00DF5426">
        <w:rPr>
          <w:lang w:eastAsia="ja-JP"/>
        </w:rPr>
        <w:t xml:space="preserve">IP technology should be considered within the AIPN system design from the perspective of the </w:t>
      </w:r>
      <w:proofErr w:type="gramStart"/>
      <w:r w:rsidRPr="00DF5426">
        <w:rPr>
          <w:lang w:eastAsia="ja-JP"/>
        </w:rPr>
        <w:t>system as a whole</w:t>
      </w:r>
      <w:proofErr w:type="gramEnd"/>
      <w:r w:rsidRPr="00DF5426">
        <w:rPr>
          <w:lang w:eastAsia="ja-JP"/>
        </w:rPr>
        <w:t xml:space="preserve"> (i.e. network and mobile terminals) to ensure that complexity is avoided within specific elements e.g. avoidance of complexity in mobile terminals due to a misalignment between technology convergence in the network and mobile terminals.</w:t>
      </w:r>
    </w:p>
    <w:p w14:paraId="7DC3F24A" w14:textId="77777777" w:rsidR="003F114B" w:rsidRPr="00DF5426" w:rsidRDefault="003F114B" w:rsidP="003F114B">
      <w:pPr>
        <w:pStyle w:val="Heading4"/>
        <w:rPr>
          <w:lang w:eastAsia="ja-JP"/>
        </w:rPr>
      </w:pPr>
      <w:bookmarkStart w:id="46" w:name="_Toc217731458"/>
      <w:r w:rsidRPr="00DF5426">
        <w:t>5.1.1.4</w:t>
      </w:r>
      <w:r w:rsidRPr="00DF5426">
        <w:tab/>
        <w:t>Advanced mobility management:</w:t>
      </w:r>
      <w:bookmarkEnd w:id="46"/>
    </w:p>
    <w:p w14:paraId="6132EF07" w14:textId="77777777" w:rsidR="00CE5C44" w:rsidRPr="00DF5426" w:rsidRDefault="00CE5C44" w:rsidP="00CE5C44">
      <w:pPr>
        <w:pStyle w:val="B1"/>
      </w:pPr>
      <w:r w:rsidRPr="00DF5426">
        <w:rPr>
          <w:lang w:eastAsia="ja-JP"/>
        </w:rPr>
        <w:t>-</w:t>
      </w:r>
      <w:r w:rsidRPr="00DF5426">
        <w:rPr>
          <w:lang w:eastAsia="ja-JP"/>
        </w:rPr>
        <w:tab/>
        <w:t>Mobility across access systems.</w:t>
      </w:r>
    </w:p>
    <w:p w14:paraId="7A08C55E" w14:textId="77777777" w:rsidR="00B41C2C" w:rsidRPr="00DF5426" w:rsidRDefault="00CE5C44" w:rsidP="00CE5C44">
      <w:pPr>
        <w:pStyle w:val="B2"/>
        <w:rPr>
          <w:lang w:eastAsia="ja-JP"/>
        </w:rPr>
      </w:pPr>
      <w:r w:rsidRPr="00DF5426">
        <w:t>-</w:t>
      </w:r>
      <w:r w:rsidRPr="00DF5426">
        <w:tab/>
        <w:t>Support fast handover and</w:t>
      </w:r>
      <w:r w:rsidR="00B41C2C" w:rsidRPr="00DF5426">
        <w:rPr>
          <w:lang w:eastAsia="ja-JP"/>
        </w:rPr>
        <w:t>/or</w:t>
      </w:r>
      <w:r w:rsidRPr="00DF5426">
        <w:t xml:space="preserve"> lossless handover across different access </w:t>
      </w:r>
      <w:r w:rsidRPr="00DF5426">
        <w:rPr>
          <w:lang w:eastAsia="ja-JP"/>
        </w:rPr>
        <w:t>system</w:t>
      </w:r>
      <w:r w:rsidRPr="00DF5426">
        <w:t>s</w:t>
      </w:r>
    </w:p>
    <w:p w14:paraId="3D88A195" w14:textId="77777777" w:rsidR="00B41C2C" w:rsidRPr="00DF5426" w:rsidRDefault="00B41C2C" w:rsidP="00B41C2C">
      <w:pPr>
        <w:pStyle w:val="B2"/>
        <w:rPr>
          <w:lang w:eastAsia="ja-JP"/>
        </w:rPr>
      </w:pPr>
      <w:r w:rsidRPr="00DF5426">
        <w:rPr>
          <w:lang w:eastAsia="ja-JP"/>
        </w:rPr>
        <w:t>-</w:t>
      </w:r>
      <w:r w:rsidRPr="00DF5426">
        <w:rPr>
          <w:lang w:eastAsia="ja-JP"/>
        </w:rPr>
        <w:tab/>
        <w:t>Provision of Seamless services and handover across different access systems.</w:t>
      </w:r>
    </w:p>
    <w:p w14:paraId="3DABA37A" w14:textId="77777777" w:rsidR="00B41C2C" w:rsidRPr="00DF5426" w:rsidRDefault="00B41C2C" w:rsidP="00CE5C44">
      <w:pPr>
        <w:pStyle w:val="B2"/>
      </w:pPr>
      <w:r w:rsidRPr="00DF5426">
        <w:t>-</w:t>
      </w:r>
      <w:r w:rsidRPr="00DF5426">
        <w:tab/>
        <w:t>Support the capability to apply handover mechanism</w:t>
      </w:r>
      <w:r w:rsidRPr="00DF5426">
        <w:rPr>
          <w:lang w:eastAsia="ja-JP"/>
        </w:rPr>
        <w:t>s</w:t>
      </w:r>
      <w:r w:rsidRPr="00DF5426">
        <w:t xml:space="preserve"> based on </w:t>
      </w:r>
      <w:proofErr w:type="gramStart"/>
      <w:r w:rsidRPr="00DF5426">
        <w:rPr>
          <w:lang w:eastAsia="ja-JP"/>
        </w:rPr>
        <w:t>quality of service</w:t>
      </w:r>
      <w:proofErr w:type="gramEnd"/>
      <w:r w:rsidRPr="00DF5426">
        <w:rPr>
          <w:lang w:eastAsia="ja-JP"/>
        </w:rPr>
        <w:t xml:space="preserve"> requirements of applications and capabilities of the access systems involved.</w:t>
      </w:r>
    </w:p>
    <w:p w14:paraId="7CAB4AB2" w14:textId="77777777" w:rsidR="00CE5C44" w:rsidRPr="00DF5426" w:rsidRDefault="00CE5C44" w:rsidP="00CE5C44">
      <w:pPr>
        <w:pStyle w:val="B1"/>
      </w:pPr>
      <w:r w:rsidRPr="00DF5426">
        <w:t>-</w:t>
      </w:r>
      <w:r w:rsidRPr="00DF5426">
        <w:tab/>
        <w:t>Multiple dimensions of mobility</w:t>
      </w:r>
    </w:p>
    <w:p w14:paraId="525D8487" w14:textId="77777777" w:rsidR="00CE5C44" w:rsidRPr="00DF5426" w:rsidRDefault="00CE5C44" w:rsidP="00DD70C0">
      <w:pPr>
        <w:ind w:left="283" w:firstLine="284"/>
      </w:pPr>
      <w:r w:rsidRPr="00DF5426">
        <w:t xml:space="preserve">The AIPN shall support several dimensions to provide mobility: </w:t>
      </w:r>
    </w:p>
    <w:p w14:paraId="68B1FE3D" w14:textId="77777777" w:rsidR="00CE5C44" w:rsidRPr="00DF5426" w:rsidRDefault="00CE5C44" w:rsidP="00CE5C44">
      <w:pPr>
        <w:pStyle w:val="B2"/>
      </w:pPr>
      <w:r w:rsidRPr="00DF5426">
        <w:t>-</w:t>
      </w:r>
      <w:r w:rsidRPr="00DF5426">
        <w:tab/>
        <w:t>An end-user shall be able to use different devices (“end-user mobility”).</w:t>
      </w:r>
    </w:p>
    <w:p w14:paraId="0F736A24" w14:textId="77777777" w:rsidR="00CE5C44" w:rsidRPr="00DF5426" w:rsidRDefault="00CE5C44" w:rsidP="00CE5C44">
      <w:pPr>
        <w:pStyle w:val="B2"/>
      </w:pPr>
      <w:r w:rsidRPr="00DF5426">
        <w:t>-</w:t>
      </w:r>
      <w:r w:rsidRPr="00DF5426">
        <w:tab/>
        <w:t xml:space="preserve">The terminal shall be able to communicate while moving. This includes both handover from one radio cell to another in the same access </w:t>
      </w:r>
      <w:proofErr w:type="gramStart"/>
      <w:r w:rsidRPr="00DF5426">
        <w:rPr>
          <w:lang w:eastAsia="ja-JP"/>
        </w:rPr>
        <w:t>system</w:t>
      </w:r>
      <w:r w:rsidRPr="00DF5426">
        <w:t>, or</w:t>
      </w:r>
      <w:proofErr w:type="gramEnd"/>
      <w:r w:rsidRPr="00DF5426">
        <w:t xml:space="preserve"> switching from one access </w:t>
      </w:r>
      <w:r w:rsidRPr="00DF5426">
        <w:rPr>
          <w:lang w:eastAsia="ja-JP"/>
        </w:rPr>
        <w:t>system</w:t>
      </w:r>
      <w:r w:rsidRPr="00DF5426">
        <w:t xml:space="preserve"> to another in a multi-access</w:t>
      </w:r>
      <w:r w:rsidRPr="00DF5426">
        <w:rPr>
          <w:lang w:eastAsia="ja-JP"/>
        </w:rPr>
        <w:t xml:space="preserve"> system</w:t>
      </w:r>
      <w:r w:rsidRPr="00DF5426">
        <w:t xml:space="preserve"> environment. (“terminal mobility”).</w:t>
      </w:r>
    </w:p>
    <w:p w14:paraId="59BBA3D8" w14:textId="77777777" w:rsidR="00CE5C44" w:rsidRPr="00DF5426" w:rsidRDefault="00CE5C44" w:rsidP="00976F5D">
      <w:pPr>
        <w:pStyle w:val="B2"/>
      </w:pPr>
      <w:r w:rsidRPr="00DF5426">
        <w:t>-</w:t>
      </w:r>
      <w:r w:rsidRPr="00DF5426">
        <w:tab/>
        <w:t xml:space="preserve">The user may be able to move some or </w:t>
      </w:r>
      <w:proofErr w:type="gramStart"/>
      <w:r w:rsidRPr="00DF5426">
        <w:t>all of</w:t>
      </w:r>
      <w:proofErr w:type="gramEnd"/>
      <w:r w:rsidRPr="00DF5426">
        <w:t xml:space="preserve"> his active communication sessions from one of his devices to another. (“session mobility”) E.g., a user may wish to move a video streaming session from the handset to a car mounted TV screen.</w:t>
      </w:r>
    </w:p>
    <w:p w14:paraId="0E897B3A" w14:textId="77777777" w:rsidR="00CE5C44" w:rsidRPr="00DF5426" w:rsidRDefault="00CE5C44" w:rsidP="00CE5C44">
      <w:r w:rsidRPr="00DF5426">
        <w:t>Note that certain aspect</w:t>
      </w:r>
      <w:r w:rsidRPr="00DF5426">
        <w:rPr>
          <w:lang w:eastAsia="ja-JP"/>
        </w:rPr>
        <w:t>s</w:t>
      </w:r>
      <w:r w:rsidRPr="00DF5426">
        <w:t xml:space="preserve"> of services may change </w:t>
      </w:r>
      <w:proofErr w:type="gramStart"/>
      <w:r w:rsidRPr="00DF5426">
        <w:t>as a result of</w:t>
      </w:r>
      <w:proofErr w:type="gramEnd"/>
      <w:r w:rsidRPr="00DF5426">
        <w:t xml:space="preserve"> mobility, but they must remain useful to the end-user. </w:t>
      </w:r>
    </w:p>
    <w:p w14:paraId="4B4906CF" w14:textId="77777777" w:rsidR="00CE5C44" w:rsidRPr="00DF5426" w:rsidRDefault="00CE5C44" w:rsidP="00CE5C44">
      <w:r w:rsidRPr="00DF5426">
        <w:t xml:space="preserve">To address these needs, advanced naming and addressing schemes are necessary that provide reachability for a given user or </w:t>
      </w:r>
      <w:proofErr w:type="gramStart"/>
      <w:r w:rsidRPr="00DF5426">
        <w:t>particular session</w:t>
      </w:r>
      <w:proofErr w:type="gramEnd"/>
      <w:r w:rsidRPr="00DF5426">
        <w:t xml:space="preserve">. </w:t>
      </w:r>
    </w:p>
    <w:p w14:paraId="4B970984" w14:textId="77777777" w:rsidR="003F114B" w:rsidRPr="00DF5426" w:rsidRDefault="008724F8" w:rsidP="003F114B">
      <w:r w:rsidRPr="00DF5426">
        <w:t>Recommended</w:t>
      </w:r>
      <w:r w:rsidR="003F114B" w:rsidRPr="00DF5426">
        <w:t xml:space="preserve"> requirements:</w:t>
      </w:r>
    </w:p>
    <w:p w14:paraId="7C54F061" w14:textId="77777777" w:rsidR="003F114B" w:rsidRPr="00DF5426" w:rsidRDefault="003F114B" w:rsidP="003F114B">
      <w:pPr>
        <w:pStyle w:val="B1"/>
      </w:pPr>
      <w:r w:rsidRPr="00DF5426">
        <w:t>-</w:t>
      </w:r>
      <w:r w:rsidRPr="00DF5426">
        <w:tab/>
        <w:t xml:space="preserve">An AIPN shall incorporate naming and addressing schemes that address a given user or session. </w:t>
      </w:r>
    </w:p>
    <w:p w14:paraId="6196BADD" w14:textId="77777777" w:rsidR="003F114B" w:rsidRPr="00DF5426" w:rsidRDefault="003F114B" w:rsidP="003F114B">
      <w:pPr>
        <w:pStyle w:val="B1"/>
      </w:pPr>
      <w:r w:rsidRPr="00DF5426">
        <w:t>-</w:t>
      </w:r>
      <w:r w:rsidRPr="00DF5426">
        <w:tab/>
        <w:t>The AIPN shall support end-user mobility.</w:t>
      </w:r>
    </w:p>
    <w:p w14:paraId="6E8B936A" w14:textId="77777777" w:rsidR="003F114B" w:rsidRPr="00DF5426" w:rsidRDefault="003F114B" w:rsidP="003F114B">
      <w:pPr>
        <w:pStyle w:val="B1"/>
      </w:pPr>
      <w:r w:rsidRPr="00DF5426">
        <w:t>-</w:t>
      </w:r>
      <w:r w:rsidRPr="00DF5426">
        <w:tab/>
        <w:t xml:space="preserve">The AIPN shall support terminal mobility. </w:t>
      </w:r>
    </w:p>
    <w:p w14:paraId="7BA32F42" w14:textId="77777777" w:rsidR="003F114B" w:rsidRPr="00DF5426" w:rsidRDefault="003F114B" w:rsidP="003F114B">
      <w:pPr>
        <w:pStyle w:val="B1"/>
      </w:pPr>
      <w:r w:rsidRPr="00DF5426">
        <w:t>-</w:t>
      </w:r>
      <w:r w:rsidRPr="00DF5426">
        <w:tab/>
        <w:t xml:space="preserve">The AIPN </w:t>
      </w:r>
      <w:r w:rsidR="001045DF" w:rsidRPr="00DF5426">
        <w:rPr>
          <w:lang w:eastAsia="ja-JP"/>
        </w:rPr>
        <w:t>shall</w:t>
      </w:r>
      <w:r w:rsidR="001045DF" w:rsidRPr="00DF5426">
        <w:t xml:space="preserve"> </w:t>
      </w:r>
      <w:r w:rsidRPr="00DF5426">
        <w:t xml:space="preserve">support session mobility. </w:t>
      </w:r>
    </w:p>
    <w:p w14:paraId="3E58EA97" w14:textId="77777777" w:rsidR="003F114B" w:rsidRPr="00DF5426" w:rsidRDefault="003F114B" w:rsidP="003F114B">
      <w:pPr>
        <w:pStyle w:val="Heading4"/>
      </w:pPr>
      <w:bookmarkStart w:id="47" w:name="_Toc217731459"/>
      <w:r w:rsidRPr="00DF5426">
        <w:lastRenderedPageBreak/>
        <w:t>5.1.1.5</w:t>
      </w:r>
      <w:r w:rsidRPr="00DF5426">
        <w:tab/>
      </w:r>
      <w:r w:rsidR="00DD70C0" w:rsidRPr="00DF5426">
        <w:rPr>
          <w:lang w:eastAsia="ja-JP"/>
        </w:rPr>
        <w:t>Enhanced s</w:t>
      </w:r>
      <w:r w:rsidRPr="00DF5426">
        <w:t>ession management:</w:t>
      </w:r>
      <w:bookmarkEnd w:id="47"/>
    </w:p>
    <w:p w14:paraId="742C872E" w14:textId="77777777" w:rsidR="00F272D9" w:rsidRDefault="00F272D9" w:rsidP="00F272D9">
      <w:pPr>
        <w:pStyle w:val="B1"/>
        <w:rPr>
          <w:rFonts w:hint="eastAsia"/>
          <w:lang w:eastAsia="zh-CN"/>
        </w:rPr>
      </w:pPr>
      <w:r>
        <w:t>-</w:t>
      </w:r>
      <w:r>
        <w:tab/>
        <w:t>Service adaptation to terminal capabilities</w:t>
      </w:r>
      <w:r>
        <w:rPr>
          <w:rFonts w:hint="eastAsia"/>
          <w:lang w:eastAsia="zh-CN"/>
        </w:rPr>
        <w:t>, user preferences, subscriber priorities, network conditions or other operator-defined criteria</w:t>
      </w:r>
      <w:r>
        <w:t>.</w:t>
      </w:r>
      <w:r>
        <w:rPr>
          <w:rFonts w:hint="eastAsia"/>
          <w:lang w:eastAsia="zh-CN"/>
        </w:rPr>
        <w:t xml:space="preserve"> </w:t>
      </w:r>
      <w:bookmarkStart w:id="48" w:name="OLE_LINK2"/>
      <w:r>
        <w:rPr>
          <w:lang w:eastAsia="zh-CN"/>
        </w:rPr>
        <w:t>Service adaption shall be under the control of the operator</w:t>
      </w:r>
      <w:bookmarkEnd w:id="48"/>
      <w:r>
        <w:rPr>
          <w:lang w:eastAsia="zh-CN"/>
        </w:rPr>
        <w:t xml:space="preserve">. </w:t>
      </w:r>
    </w:p>
    <w:p w14:paraId="6B4AF83A" w14:textId="77777777" w:rsidR="00736EFF" w:rsidRDefault="00736EFF" w:rsidP="00736EFF">
      <w:pPr>
        <w:pStyle w:val="B1"/>
        <w:ind w:firstLine="0"/>
        <w:rPr>
          <w:rFonts w:hint="eastAsia"/>
          <w:lang w:eastAsia="ja-JP"/>
        </w:rPr>
      </w:pPr>
      <w:r>
        <w:t>The services provided to users should be, as much as possible, independent of the terminal used</w:t>
      </w:r>
      <w:r w:rsidR="00F272D9">
        <w:t xml:space="preserve"> and the condition of the network</w:t>
      </w:r>
      <w:r>
        <w:t xml:space="preserve">. </w:t>
      </w:r>
      <w:r>
        <w:rPr>
          <w:rFonts w:hint="eastAsia"/>
          <w:lang w:eastAsia="ja-JP"/>
        </w:rPr>
        <w:t>An AIPN</w:t>
      </w:r>
      <w:r>
        <w:t xml:space="preserve"> should be able to adapt the service (e.g. information rendering) to the capabilities of the terminal being used </w:t>
      </w:r>
      <w:r w:rsidR="00F272D9">
        <w:t xml:space="preserve">and the condition of the network </w:t>
      </w:r>
      <w:r>
        <w:t>with minimum or no user interaction.</w:t>
      </w:r>
    </w:p>
    <w:p w14:paraId="3621C77A" w14:textId="77777777" w:rsidR="00736EFF" w:rsidRPr="00736EFF" w:rsidRDefault="00736EFF" w:rsidP="00736EFF">
      <w:pPr>
        <w:pStyle w:val="NO"/>
        <w:rPr>
          <w:rFonts w:hint="eastAsia"/>
        </w:rPr>
      </w:pPr>
      <w:r w:rsidRPr="00736EFF">
        <w:t xml:space="preserve">Note: </w:t>
      </w:r>
      <w:r w:rsidRPr="00736EFF">
        <w:rPr>
          <w:rFonts w:hint="eastAsia"/>
        </w:rPr>
        <w:tab/>
      </w:r>
      <w:r w:rsidRPr="00736EFF">
        <w:t xml:space="preserve">this may not be feasible in all cases (e.g. some services will require "minimum terminal capabilities" to be able to be accessed, with these "minimum capabilities" being service dependent), but an AIPN </w:t>
      </w:r>
      <w:r w:rsidRPr="00736EFF">
        <w:rPr>
          <w:rFonts w:hint="eastAsia"/>
        </w:rPr>
        <w:t>will</w:t>
      </w:r>
      <w:r w:rsidRPr="00736EFF">
        <w:t xml:space="preserve"> be designed to enable this property in as many cases as possible.</w:t>
      </w:r>
    </w:p>
    <w:p w14:paraId="48EE5748" w14:textId="77777777" w:rsidR="003F114B" w:rsidRPr="00DF5426" w:rsidRDefault="003F114B" w:rsidP="003F114B">
      <w:pPr>
        <w:pStyle w:val="B1"/>
      </w:pPr>
      <w:r w:rsidRPr="00DF5426">
        <w:t>-</w:t>
      </w:r>
      <w:r w:rsidRPr="00DF5426">
        <w:tab/>
        <w:t>Session mobility: seamless mobility of sessions between terminals.</w:t>
      </w:r>
    </w:p>
    <w:p w14:paraId="7A973554" w14:textId="77777777" w:rsidR="00CD68B1" w:rsidRDefault="003F114B" w:rsidP="00CD68B1">
      <w:pPr>
        <w:pStyle w:val="B1"/>
        <w:ind w:firstLine="0"/>
      </w:pPr>
      <w:r w:rsidRPr="00DF5426">
        <w:t xml:space="preserve">It should be possible to move sessions from one terminal (or a set of terminals) to another </w:t>
      </w:r>
      <w:r w:rsidRPr="00DF5426">
        <w:rPr>
          <w:lang w:eastAsia="ja-JP"/>
        </w:rPr>
        <w:t xml:space="preserve">according to the preferences of the user e.g. automatically </w:t>
      </w:r>
      <w:r w:rsidRPr="00DF5426">
        <w:t>with minimum user involvement</w:t>
      </w:r>
      <w:r w:rsidRPr="00DF5426">
        <w:rPr>
          <w:lang w:eastAsia="ja-JP"/>
        </w:rPr>
        <w:t xml:space="preserve"> or based upon a specific user request/pre-determined user preference </w:t>
      </w:r>
      <w:proofErr w:type="gramStart"/>
      <w:r w:rsidRPr="00DF5426">
        <w:rPr>
          <w:lang w:eastAsia="ja-JP"/>
        </w:rPr>
        <w:t>settings</w:t>
      </w:r>
      <w:proofErr w:type="gramEnd"/>
      <w:r w:rsidRPr="00DF5426">
        <w:t>.</w:t>
      </w:r>
      <w:r w:rsidR="00CD68B1" w:rsidRPr="00CD68B1">
        <w:t xml:space="preserve"> </w:t>
      </w:r>
    </w:p>
    <w:p w14:paraId="15E5BEFF" w14:textId="77777777" w:rsidR="00CD68B1" w:rsidRDefault="00CD68B1" w:rsidP="00CD68B1">
      <w:pPr>
        <w:pStyle w:val="B1"/>
        <w:rPr>
          <w:rFonts w:hint="eastAsia"/>
          <w:lang w:eastAsia="ja-JP"/>
        </w:rPr>
      </w:pPr>
      <w:r>
        <w:t>-</w:t>
      </w:r>
      <w:r>
        <w:tab/>
      </w:r>
      <w:r w:rsidRPr="00D75B77">
        <w:t xml:space="preserve">An end-user shall be able to select </w:t>
      </w:r>
      <w:r>
        <w:t xml:space="preserve">how </w:t>
      </w:r>
      <w:r w:rsidRPr="00D75B77">
        <w:t xml:space="preserve">calls and services </w:t>
      </w:r>
      <w:r>
        <w:t>directed towards h</w:t>
      </w:r>
      <w:r>
        <w:rPr>
          <w:rFonts w:hint="eastAsia"/>
          <w:lang w:eastAsia="ja-JP"/>
        </w:rPr>
        <w:t>er</w:t>
      </w:r>
      <w:r>
        <w:t xml:space="preserve"> through each</w:t>
      </w:r>
      <w:r>
        <w:rPr>
          <w:rFonts w:hint="eastAsia"/>
          <w:lang w:eastAsia="ja-JP"/>
        </w:rPr>
        <w:t xml:space="preserve"> of her</w:t>
      </w:r>
      <w:r>
        <w:t xml:space="preserve"> public ID</w:t>
      </w:r>
      <w:r>
        <w:rPr>
          <w:rFonts w:hint="eastAsia"/>
          <w:lang w:eastAsia="ja-JP"/>
        </w:rPr>
        <w:t>s</w:t>
      </w:r>
      <w:r w:rsidRPr="00D75B77">
        <w:t xml:space="preserve"> will </w:t>
      </w:r>
      <w:r>
        <w:t xml:space="preserve">be treated. For example, for a given public ID, </w:t>
      </w:r>
      <w:r>
        <w:rPr>
          <w:rFonts w:hint="eastAsia"/>
          <w:lang w:eastAsia="ja-JP"/>
        </w:rPr>
        <w:t>s</w:t>
      </w:r>
      <w:r>
        <w:t xml:space="preserve">he may set which of </w:t>
      </w:r>
      <w:r w:rsidRPr="00D75B77">
        <w:t>h</w:t>
      </w:r>
      <w:r>
        <w:rPr>
          <w:rFonts w:hint="eastAsia"/>
          <w:lang w:eastAsia="ja-JP"/>
        </w:rPr>
        <w:t>er</w:t>
      </w:r>
      <w:r w:rsidRPr="00D75B77">
        <w:t xml:space="preserve"> </w:t>
      </w:r>
      <w:r>
        <w:t>terminal</w:t>
      </w:r>
      <w:r w:rsidRPr="00D75B77">
        <w:t xml:space="preserve"> device(s)</w:t>
      </w:r>
      <w:r>
        <w:t xml:space="preserve"> is used and with what priority, through which </w:t>
      </w:r>
      <w:r w:rsidRPr="00D75B77">
        <w:t>access system(s)</w:t>
      </w:r>
      <w:r>
        <w:t>, and whether calls are automatically answered by the network at certain times of day</w:t>
      </w:r>
      <w:r w:rsidRPr="00D75B77">
        <w:t>.</w:t>
      </w:r>
      <w:r>
        <w:t xml:space="preserve"> </w:t>
      </w:r>
    </w:p>
    <w:p w14:paraId="29DCEA45" w14:textId="77777777" w:rsidR="00B40106" w:rsidRPr="00DF5426" w:rsidRDefault="00B40106" w:rsidP="00B40106">
      <w:pPr>
        <w:autoSpaceDE w:val="0"/>
        <w:autoSpaceDN w:val="0"/>
        <w:adjustRightInd w:val="0"/>
        <w:spacing w:after="0"/>
        <w:ind w:firstLine="568"/>
        <w:rPr>
          <w:lang w:eastAsia="ja-JP"/>
        </w:rPr>
      </w:pPr>
      <w:r w:rsidRPr="00DF5426">
        <w:rPr>
          <w:lang w:eastAsia="ja-JP"/>
        </w:rPr>
        <w:t xml:space="preserve">Care needs to be taken to ensure there is </w:t>
      </w:r>
      <w:r w:rsidRPr="00DF5426">
        <w:t>no burden on the user to interact in a complex way</w:t>
      </w:r>
      <w:r w:rsidRPr="00DF5426">
        <w:rPr>
          <w:lang w:eastAsia="ja-JP"/>
        </w:rPr>
        <w:t>.</w:t>
      </w:r>
    </w:p>
    <w:p w14:paraId="1B14244C" w14:textId="77777777" w:rsidR="00CE5C44" w:rsidRPr="00DF5426" w:rsidRDefault="00CE5C44" w:rsidP="00CE5C44">
      <w:pPr>
        <w:pStyle w:val="Heading4"/>
      </w:pPr>
      <w:bookmarkStart w:id="49" w:name="_Toc217731460"/>
      <w:r w:rsidRPr="00DF5426">
        <w:t>5.1.1.6</w:t>
      </w:r>
      <w:r w:rsidRPr="00DF5426">
        <w:tab/>
        <w:t>Access</w:t>
      </w:r>
      <w:r w:rsidRPr="00DF5426">
        <w:rPr>
          <w:lang w:eastAsia="ja-JP"/>
        </w:rPr>
        <w:t xml:space="preserve"> system</w:t>
      </w:r>
      <w:r w:rsidRPr="00DF5426">
        <w:t xml:space="preserve"> selection</w:t>
      </w:r>
      <w:bookmarkEnd w:id="49"/>
    </w:p>
    <w:p w14:paraId="6EC1392B" w14:textId="77777777" w:rsidR="00CE5C44" w:rsidRPr="00DF5426" w:rsidRDefault="00CE5C44" w:rsidP="00CE5C44">
      <w:r w:rsidRPr="00DF5426">
        <w:t xml:space="preserve">In </w:t>
      </w:r>
      <w:r w:rsidRPr="00DF5426">
        <w:rPr>
          <w:lang w:eastAsia="ja-JP"/>
        </w:rPr>
        <w:t xml:space="preserve">an </w:t>
      </w:r>
      <w:r w:rsidRPr="00DF5426">
        <w:t xml:space="preserve">AIPN the applications are based on IP and will evolve towards access </w:t>
      </w:r>
      <w:r w:rsidRPr="00DF5426">
        <w:rPr>
          <w:lang w:eastAsia="ja-JP"/>
        </w:rPr>
        <w:t>system</w:t>
      </w:r>
      <w:r w:rsidRPr="00DF5426">
        <w:rPr>
          <w:i/>
        </w:rPr>
        <w:t xml:space="preserve"> </w:t>
      </w:r>
      <w:r w:rsidRPr="00DF5426">
        <w:t xml:space="preserve">independence. </w:t>
      </w:r>
      <w:r w:rsidRPr="00DF5426">
        <w:rPr>
          <w:lang w:eastAsia="ja-JP"/>
        </w:rPr>
        <w:t xml:space="preserve">An </w:t>
      </w:r>
      <w:r w:rsidRPr="00DF5426">
        <w:t xml:space="preserve">AIPN is expected to support multiple access </w:t>
      </w:r>
      <w:r w:rsidRPr="00DF5426">
        <w:rPr>
          <w:lang w:eastAsia="ja-JP"/>
        </w:rPr>
        <w:t>system</w:t>
      </w:r>
      <w:r w:rsidRPr="00DF5426">
        <w:t xml:space="preserve">s. </w:t>
      </w:r>
    </w:p>
    <w:p w14:paraId="05BB245B" w14:textId="77777777" w:rsidR="00CE5C44" w:rsidRPr="00DF5426" w:rsidRDefault="00CE5C44" w:rsidP="00CE5C44">
      <w:r w:rsidRPr="00DF5426">
        <w:t xml:space="preserve">The selection of the access </w:t>
      </w:r>
      <w:r w:rsidRPr="00DF5426">
        <w:rPr>
          <w:lang w:eastAsia="ja-JP"/>
        </w:rPr>
        <w:t>system</w:t>
      </w:r>
      <w:r w:rsidRPr="00DF5426">
        <w:t xml:space="preserve"> may need to </w:t>
      </w:r>
      <w:proofErr w:type="gramStart"/>
      <w:r w:rsidRPr="00DF5426">
        <w:t>take into account</w:t>
      </w:r>
      <w:proofErr w:type="gramEnd"/>
      <w:r w:rsidRPr="00DF5426">
        <w:t xml:space="preserve"> several aspects of </w:t>
      </w:r>
      <w:r w:rsidRPr="00DF5426">
        <w:rPr>
          <w:lang w:eastAsia="ja-JP"/>
        </w:rPr>
        <w:t xml:space="preserve">an </w:t>
      </w:r>
      <w:r w:rsidRPr="00DF5426">
        <w:t>AIPN, e.g. service requirements of a</w:t>
      </w:r>
      <w:r w:rsidRPr="00DF5426">
        <w:rPr>
          <w:lang w:eastAsia="ja-JP"/>
        </w:rPr>
        <w:t>n</w:t>
      </w:r>
      <w:r w:rsidRPr="00DF5426">
        <w:t xml:space="preserve"> application, load balance of the network, and charging &amp; billing.</w:t>
      </w:r>
    </w:p>
    <w:p w14:paraId="776E62BD" w14:textId="77777777" w:rsidR="00CE5C44" w:rsidRPr="00DF5426" w:rsidRDefault="00CE5C44" w:rsidP="00CE5C44">
      <w:pPr>
        <w:pStyle w:val="Heading4"/>
      </w:pPr>
      <w:bookmarkStart w:id="50" w:name="_Toc217731461"/>
      <w:r w:rsidRPr="00DF5426">
        <w:t>5.1.1.7</w:t>
      </w:r>
      <w:r w:rsidRPr="00DF5426">
        <w:tab/>
        <w:t>Enhanced services</w:t>
      </w:r>
      <w:bookmarkEnd w:id="50"/>
    </w:p>
    <w:p w14:paraId="60CEE8E4" w14:textId="77777777" w:rsidR="00CE5C44" w:rsidRPr="00DF5426" w:rsidRDefault="00CE5C44" w:rsidP="00CE5C44">
      <w:pPr>
        <w:pStyle w:val="B1"/>
        <w:rPr>
          <w:lang w:eastAsia="ja-JP"/>
        </w:rPr>
      </w:pPr>
      <w:r w:rsidRPr="00DF5426">
        <w:t>-</w:t>
      </w:r>
      <w:r w:rsidRPr="00DF5426">
        <w:tab/>
        <w:t>Support for advanced application services</w:t>
      </w:r>
    </w:p>
    <w:p w14:paraId="7CC952F5" w14:textId="77777777" w:rsidR="00FE0748" w:rsidRDefault="00FE0748" w:rsidP="00FE0748">
      <w:pPr>
        <w:pStyle w:val="B1"/>
        <w:rPr>
          <w:rFonts w:hint="eastAsia"/>
          <w:lang w:eastAsia="zh-CN"/>
        </w:rPr>
      </w:pPr>
      <w:r>
        <w:rPr>
          <w:rFonts w:hint="eastAsia"/>
          <w:lang w:eastAsia="zh-CN"/>
        </w:rPr>
        <w:t>-</w:t>
      </w:r>
      <w:r>
        <w:rPr>
          <w:rFonts w:hint="eastAsia"/>
          <w:lang w:eastAsia="zh-CN"/>
        </w:rPr>
        <w:tab/>
        <w:t xml:space="preserve">Support for group communication services, e.g. voice group call, instant group messaging, and multicast </w:t>
      </w:r>
      <w:r>
        <w:rPr>
          <w:lang w:eastAsia="zh-CN"/>
        </w:rPr>
        <w:t>deli</w:t>
      </w:r>
      <w:r>
        <w:rPr>
          <w:rFonts w:hint="eastAsia"/>
          <w:lang w:eastAsia="zh-CN"/>
        </w:rPr>
        <w:t xml:space="preserve">very. In some cases, a group may include </w:t>
      </w:r>
      <w:proofErr w:type="gramStart"/>
      <w:r>
        <w:rPr>
          <w:rFonts w:hint="eastAsia"/>
          <w:lang w:eastAsia="zh-CN"/>
        </w:rPr>
        <w:t>a l</w:t>
      </w:r>
      <w:r>
        <w:rPr>
          <w:rFonts w:hint="eastAsia"/>
          <w:lang w:eastAsia="ja-JP"/>
        </w:rPr>
        <w:t>arge number</w:t>
      </w:r>
      <w:r>
        <w:rPr>
          <w:rFonts w:hint="eastAsia"/>
          <w:lang w:eastAsia="zh-CN"/>
        </w:rPr>
        <w:t xml:space="preserve"> of</w:t>
      </w:r>
      <w:proofErr w:type="gramEnd"/>
      <w:r>
        <w:rPr>
          <w:rFonts w:hint="eastAsia"/>
          <w:lang w:eastAsia="zh-CN"/>
        </w:rPr>
        <w:t xml:space="preserve"> participants.</w:t>
      </w:r>
    </w:p>
    <w:p w14:paraId="528082EE" w14:textId="77777777" w:rsidR="00317038" w:rsidRPr="0084589B" w:rsidRDefault="00317038" w:rsidP="00317038">
      <w:pPr>
        <w:pStyle w:val="B1"/>
        <w:rPr>
          <w:rFonts w:hint="eastAsia"/>
        </w:rPr>
      </w:pPr>
      <w:r w:rsidRPr="0084589B">
        <w:t>-</w:t>
      </w:r>
      <w:r w:rsidRPr="0084589B">
        <w:tab/>
      </w:r>
      <w:r w:rsidRPr="0084589B">
        <w:rPr>
          <w:rFonts w:hint="eastAsia"/>
        </w:rPr>
        <w:t>Support for i</w:t>
      </w:r>
      <w:r w:rsidRPr="0084589B">
        <w:t xml:space="preserve">ntegrated </w:t>
      </w:r>
      <w:r w:rsidRPr="0084589B">
        <w:rPr>
          <w:rFonts w:hint="eastAsia"/>
        </w:rPr>
        <w:t>s</w:t>
      </w:r>
      <w:r w:rsidRPr="0084589B">
        <w:t>ervices</w:t>
      </w:r>
      <w:r w:rsidRPr="0084589B">
        <w:rPr>
          <w:rFonts w:hint="eastAsia"/>
        </w:rPr>
        <w:t xml:space="preserve">, e.g. </w:t>
      </w:r>
      <w:r w:rsidRPr="0084589B">
        <w:t>a service including a</w:t>
      </w:r>
      <w:r w:rsidRPr="0084589B">
        <w:rPr>
          <w:rFonts w:hint="eastAsia"/>
        </w:rPr>
        <w:t xml:space="preserve"> </w:t>
      </w:r>
      <w:r w:rsidRPr="0084589B">
        <w:t xml:space="preserve">mixture of services among </w:t>
      </w:r>
      <w:r w:rsidRPr="0084589B">
        <w:rPr>
          <w:rFonts w:hint="eastAsia"/>
        </w:rPr>
        <w:t>SMS/MMS/Instant Message,</w:t>
      </w:r>
      <w:r w:rsidRPr="0084589B">
        <w:t xml:space="preserve"> or a service</w:t>
      </w:r>
      <w:r w:rsidRPr="0084589B">
        <w:rPr>
          <w:rFonts w:hint="eastAsia"/>
        </w:rPr>
        <w:t xml:space="preserve"> </w:t>
      </w:r>
      <w:r w:rsidRPr="0084589B">
        <w:t xml:space="preserve">including </w:t>
      </w:r>
      <w:r w:rsidRPr="0084589B">
        <w:rPr>
          <w:rFonts w:hint="eastAsia"/>
        </w:rPr>
        <w:t>voice call/video call/voice mail.</w:t>
      </w:r>
    </w:p>
    <w:p w14:paraId="272BBD1A" w14:textId="77777777" w:rsidR="00CE5C44" w:rsidRPr="00DF5426" w:rsidRDefault="00CE5C44" w:rsidP="00CE5C44">
      <w:pPr>
        <w:pStyle w:val="B1"/>
        <w:rPr>
          <w:lang w:eastAsia="ja-JP"/>
        </w:rPr>
      </w:pPr>
      <w:r w:rsidRPr="00DF5426">
        <w:rPr>
          <w:lang w:eastAsia="ja-JP"/>
        </w:rPr>
        <w:t>-</w:t>
      </w:r>
      <w:r w:rsidRPr="00DF5426">
        <w:rPr>
          <w:lang w:eastAsia="ja-JP"/>
        </w:rPr>
        <w:tab/>
        <w:t>Provi</w:t>
      </w:r>
      <w:r w:rsidR="00DD70C0" w:rsidRPr="00DF5426">
        <w:rPr>
          <w:lang w:eastAsia="ja-JP"/>
        </w:rPr>
        <w:t xml:space="preserve">sion of </w:t>
      </w:r>
      <w:r w:rsidRPr="00DF5426">
        <w:rPr>
          <w:lang w:eastAsia="ja-JP"/>
        </w:rPr>
        <w:t xml:space="preserve">seamless services (e.g. transparent to access systems, adaptable to terminal capabilities, etc) </w:t>
      </w:r>
    </w:p>
    <w:p w14:paraId="540263B6" w14:textId="77777777" w:rsidR="00CE5C44" w:rsidRPr="00DF5426" w:rsidRDefault="00CE5C44" w:rsidP="00CE5C44">
      <w:pPr>
        <w:pStyle w:val="B1"/>
        <w:rPr>
          <w:lang w:eastAsia="ja-JP"/>
        </w:rPr>
      </w:pPr>
      <w:r w:rsidRPr="00DF5426">
        <w:rPr>
          <w:lang w:eastAsia="ja-JP"/>
        </w:rPr>
        <w:tab/>
        <w:t>Users should be able to move transparently and seamlessly between access systems and to move communication sessions between terminals.</w:t>
      </w:r>
    </w:p>
    <w:p w14:paraId="7AB83214" w14:textId="77777777" w:rsidR="00CE5C44" w:rsidRPr="00DF5426" w:rsidRDefault="00CE5C44" w:rsidP="00465664">
      <w:pPr>
        <w:pStyle w:val="B1"/>
        <w:rPr>
          <w:lang w:eastAsia="ja-JP"/>
        </w:rPr>
      </w:pPr>
      <w:r w:rsidRPr="00DF5426">
        <w:rPr>
          <w:lang w:eastAsia="ja-JP"/>
        </w:rPr>
        <w:t>-</w:t>
      </w:r>
      <w:r w:rsidRPr="00DF5426">
        <w:rPr>
          <w:lang w:eastAsia="ja-JP"/>
        </w:rPr>
        <w:tab/>
        <w:t>Support ubiquitous services (e.g. associations with huge number of sensors, RF tags, etc.)</w:t>
      </w:r>
    </w:p>
    <w:p w14:paraId="076617DD" w14:textId="77777777" w:rsidR="00DD70C0" w:rsidRPr="00DF5426" w:rsidRDefault="00DD70C0" w:rsidP="00365444">
      <w:pPr>
        <w:pStyle w:val="TH"/>
        <w:rPr>
          <w:lang w:eastAsia="ja-JP"/>
        </w:rPr>
      </w:pPr>
      <w:r w:rsidRPr="00DF5426">
        <w:rPr>
          <w:lang w:eastAsia="ja-JP"/>
        </w:rPr>
      </w:r>
      <w:r w:rsidRPr="00DF5426">
        <w:rPr>
          <w:lang w:eastAsia="ja-JP"/>
        </w:rPr>
        <w:pict w14:anchorId="49A319CC">
          <v:group id="_x0000_s5778" editas="canvas" style="width:347.5pt;height:196.65pt;mso-position-horizontal-relative:char;mso-position-vertical-relative:line" coordsize="6950,3933">
            <o:lock v:ext="edit" aspectratio="t"/>
            <v:shape id="_x0000_s5779" type="#_x0000_t75" style="position:absolute;width:6950;height:3933" o:preferrelative="f">
              <v:fill o:detectmouseclick="t"/>
              <v:path o:extrusionok="t" o:connecttype="none"/>
              <o:lock v:ext="edit" text="t"/>
            </v:shape>
            <v:group id="_x0000_s5780" style="position:absolute;left:1371;top:518;width:3294;height:717" coordorigin="1371,518" coordsize="3294,717">
              <v:oval id="_x0000_s5781" style="position:absolute;left:1371;top:518;width:3294;height:717" fillcolor="#fc9" strokeweight="0"/>
              <v:oval id="_x0000_s5782" style="position:absolute;left:1371;top:518;width:3294;height:717" filled="f">
                <v:stroke endcap="round"/>
              </v:oval>
            </v:group>
            <v:group id="_x0000_s5783" style="position:absolute;top:1990;width:4106;height:1106" coordorigin=",1990" coordsize="4106,1106">
              <v:shape id="_x0000_s5784" style="position:absolute;top:2541;width:4102;height:537" coordsize="4102,537" path="m,323r765,59l1052,408r229,105l1426,465,1539,365r1671,l3390,537r226,-72l3717,303r114,l3932,276r70,-33l4012,172r81,-7l4102,106r-2553,l1319,,36,165,,323r,xe" fillcolor="#d1bdbd" stroked="f">
                <v:path arrowok="t"/>
              </v:shape>
              <v:shape id="_x0000_s5785" style="position:absolute;left:1542;top:2603;width:1743;height:230" coordsize="1743,230" path="m,12l49,205r1214,25l1694,198,1743,,,12r,xe" fillcolor="#6d99e0" stroked="f">
                <v:path arrowok="t"/>
              </v:shape>
              <v:shape id="_x0000_s5786" style="position:absolute;left:440;top:2726;width:530;height:91" coordsize="530,91" path="m11,17l530,r,67l,91,11,17r,xe" fillcolor="#000078" stroked="f">
                <v:path arrowok="t"/>
              </v:shape>
              <v:shape id="_x0000_s5787" style="position:absolute;left:1584;top:2720;width:1617;height:164" coordsize="1617,164" path="m,l1543,,336,48,679,60r344,9l1617,41r-36,103l74,164,19,81,,,,xe" fillcolor="#00009e" stroked="f">
                <v:path arrowok="t"/>
              </v:shape>
              <v:shape id="_x0000_s5788" style="position:absolute;left:3677;top:2671;width:425;height:146" coordsize="425,146" path="m64,146l325,107,335,55,415,36,425,,,39,64,146r,xe" fillcolor="#000078" stroked="f">
                <v:path arrowok="t"/>
              </v:shape>
              <v:shape id="_x0000_s5789" style="position:absolute;left:1237;top:2004;width:2497;height:472" coordsize="2497,472" path="m2497,294l2388,253,2099,147,1794,51,1479,,1052,,920,10,521,115,195,229,,311,983,472,2497,294r,xe" fillcolor="#000078" stroked="f">
                <v:path arrowok="t"/>
              </v:shape>
              <v:shape id="_x0000_s5790" style="position:absolute;left:3888;top:2351;width:110;height:147" coordsize="110,147" path="m59,l5,38,,122r31,25l110,144,59,r,xe" fillcolor="red" stroked="f">
                <v:path arrowok="t"/>
              </v:shape>
              <v:shape id="_x0000_s5791" style="position:absolute;left:3228;top:2557;width:495;height:179" coordsize="495,179" path="m45,156l,122,118,8,343,,495,130r-53,49l314,90r-160,l45,156r,xe" fillcolor="#000078" stroked="f">
                <v:path arrowok="t"/>
              </v:shape>
              <v:shape id="_x0000_s5792" style="position:absolute;left:1057;top:2500;width:524;height:199" coordsize="524,199" path="m54,141l135,80,323,60,499,199r25,-30l417,49,248,,100,36,,120r54,21l54,141xe" fillcolor="#000078" stroked="f">
                <v:path arrowok="t"/>
              </v:shape>
              <v:shape id="_x0000_s5793" style="position:absolute;left:60;top:2469;width:929;height:124" coordsize="929,124" path="m,124r929,-6l842,34,709,,64,56,,124r,xe" fillcolor="#b2b2b2" stroked="f">
                <v:path arrowok="t"/>
              </v:shape>
              <v:shape id="_x0000_s5794" style="position:absolute;left:651;top:2491;width:294;height:89" coordsize="294,89" path="m61,6l,89,294,73,251,29,160,,61,6r,xe" fillcolor="#ffb200" stroked="f">
                <v:path arrowok="t"/>
              </v:shape>
              <v:shape id="_x0000_s5795" style="position:absolute;left:157;top:2219;width:3936;height:427" coordsize="3936,427" path="m1351,338r95,89l3063,427r204,-96l3568,419r368,-29l3920,369r-57,-31l3732,280r,-104l3790,134r-10,-15l3543,75,3225,91r-621,l2000,103r,-88l1936,,1663,75,1418,59r-245,7l1050,110,627,140,438,185,,284r87,18l495,272r205,l944,317r246,-52l1303,302r48,36l1351,338xe" fillcolor="#5e75fc" stroked="f">
                <v:path arrowok="t"/>
              </v:shape>
              <v:shape id="_x0000_s5796" style="position:absolute;left:31;top:2544;width:1123;height:162" coordsize="1123,162" path="m,162r288,l1006,102,1123,,41,49,,116r,46l,162xe" fillcolor="#7878ff" stroked="f">
                <v:path arrowok="t"/>
              </v:shape>
              <v:shape id="_x0000_s5797" style="position:absolute;left:1404;top:2036;width:799;height:249" coordsize="799,249" path="m,236r221,13l409,236,799,,546,22,138,161,,236r,xe" fillcolor="#7a94a8" stroked="f">
                <v:path arrowok="t"/>
              </v:shape>
              <v:shape id="_x0000_s5798" style="position:absolute;left:1854;top:2014;width:1007;height:296" coordsize="1007,296" path="m,264l411,30,468,r539,22l981,280,303,296r,-48l296,229r-26,-9l230,220,,264r,xe" fillcolor="#96abba" stroked="f">
                <v:path arrowok="t"/>
              </v:shape>
              <v:shape id="_x0000_s5799" style="position:absolute;left:3012;top:2062;width:616;height:232" coordsize="616,232" path="m,l27,232r589,l363,121,,,,xe" fillcolor="#7a94a8" stroked="f">
                <v:path arrowok="t"/>
              </v:shape>
              <v:shape id="_x0000_s5800" style="position:absolute;left:1358;top:2039;width:761;height:250" coordsize="761,250" path="m697,57l474,129,283,234,94,250,,243,147,178,365,88,569,40,761,,697,57r,xe" fillcolor="#bdcad4" stroked="f">
                <v:path arrowok="t"/>
              </v:shape>
              <v:shape id="_x0000_s5801" style="position:absolute;left:2030;top:2031;width:802;height:202" coordsize="802,202" path="m,170r775,32l802,14,297,,190,39,,170r,xe" fillcolor="#d8e0e5" stroked="f">
                <v:path arrowok="t"/>
              </v:shape>
              <v:shape id="_x0000_s5802" style="position:absolute;left:2867;top:2055;width:135;height:195" coordsize="135,195" path="m19,l,178r135,17l119,15,19,r,xe" fillcolor="#4766c7" stroked="f">
                <v:path arrowok="t"/>
              </v:shape>
              <v:shape id="_x0000_s5803" style="position:absolute;left:3036;top:2086;width:407;height:203" coordsize="407,203" path="m,l22,171r385,32l75,33,,,,xe" fillcolor="#bdcad4" stroked="f">
                <v:path arrowok="t"/>
              </v:shape>
              <v:shape id="_x0000_s5804" style="position:absolute;left:1969;top:2255;width:188;height:28" coordsize="188,28" path="m169,l,28r184,l188,21,184,4,169,r,xe" fillcolor="#7db2e8" stroked="f">
                <v:path arrowok="t"/>
              </v:shape>
              <v:shape id="_x0000_s5805" style="position:absolute;left:917;top:2337;width:915;height:123" coordsize="915,123" path="m915,22l815,18,715,22,610,34,494,64,395,94r-90,11l214,123r-79,-8l,119,297,67,550,22,858,r57,22l915,22xe" fillcolor="#9cb8ff" stroked="f">
                <v:path arrowok="t"/>
              </v:shape>
              <v:shape id="_x0000_s5806" style="position:absolute;left:339;top:2428;width:260;height:56" coordsize="260,56" path="m260,l180,45,,56,260,r,xe" fillcolor="#9cb8ff" stroked="f">
                <v:path arrowok="t"/>
              </v:shape>
              <v:shape id="_x0000_s5807" style="position:absolute;left:263;top:2513;width:396;height:62" coordsize="396,62" path="m,62l47,20r70,-8l309,3r4,21l377,r19,52l295,52,,62r,xe" fillcolor="#f8f5ff" stroked="f">
                <v:path arrowok="t"/>
              </v:shape>
              <v:shape id="_x0000_s5808" style="position:absolute;left:97;top:2537;width:49;height:40" coordsize="49,40" path="m31,l,40r49,l31,r,xe" fillcolor="#f8f5ff" stroked="f">
                <v:path arrowok="t"/>
              </v:shape>
              <v:shape id="_x0000_s5809" style="position:absolute;left:79;top:2618;width:218;height:64" coordsize="218,64" path="m,48r,4l,64r143,l218,24,196,,,48r,xe" fillcolor="#8fccf0" stroked="f">
                <v:path arrowok="t"/>
              </v:shape>
              <v:shape id="_x0000_s5810" style="position:absolute;left:334;top:2742;width:50;height:58" coordsize="50,58" path="m9,l50,20r,17l19,58,,28,9,r,xe" fillcolor="#f8f5ff" stroked="f">
                <v:path arrowok="t"/>
              </v:shape>
              <v:shape id="_x0000_s5811" style="position:absolute;left:49;top:2754;width:21;height:37" coordsize="21,37" path="m16,5l,,4,37,21,33,16,5r,xe" fillcolor="#f8f5ff" stroked="f">
                <v:path arrowok="t"/>
              </v:shape>
              <v:shape id="_x0000_s5812" style="position:absolute;left:2090;top:2317;width:1839;height:65" coordsize="1839,65" path="m63,20l,59,1246,53r563,12l1839,42r-10,l1025,43,727,16,859,,63,20r,xe" fillcolor="#8fccf0" stroked="f">
                <v:path arrowok="t"/>
              </v:shape>
              <v:shape id="_x0000_s5813" style="position:absolute;left:3725;top:2581;width:329;height:10" coordsize="329,10" path="m,l329,10,305,,,,,xe" fillcolor="#7db2e8" stroked="f">
                <v:path arrowok="t"/>
              </v:shape>
              <v:shape id="_x0000_s5814" style="position:absolute;left:124;top:2298;width:1651;height:285" coordsize="1651,285" path="m1651,3l1365,36,1080,75,841,117,483,194r210,l186,218r-35,16l98,285,34,282,20,227,,227,27,211,97,184r76,-27l348,117,523,81r-88,43l218,173,92,204,418,188,679,124,946,79,1229,40,1508,7,1376,r275,3l1651,3xe" fillcolor="black" stroked="f">
                <v:path arrowok="t"/>
              </v:shape>
              <v:shape id="_x0000_s5815" style="position:absolute;left:629;top:2298;width:671;height:113" coordsize="671,113" path="m,113l222,92,320,81,434,58,671,,313,15,181,36,83,63,26,92,,113r,xe" fillcolor="black" stroked="f">
                <v:path arrowok="t"/>
              </v:shape>
              <v:shape id="_x0000_s5816" style="position:absolute;left:1;top:2564;width:1103;height:143" coordsize="1103,143" path="m66,137l49,131r-5,-9l44,110,54,98,74,91,292,30r98,16l392,55r,12l380,77r-88,33l285,118r4,15l296,143,659,133r370,-2l1103,19,471,37,922,11,967,,74,24,15,78,,102r,16l5,133r16,4l66,137r,xe" fillcolor="black" stroked="f">
                <v:path arrowok="t"/>
              </v:shape>
              <v:shape id="_x0000_s5817" style="position:absolute;left:50;top:2697;width:292;height:10" coordsize="292,10" path="m,4r292,6l113,,,4r,xe" fillcolor="black" stroked="f">
                <v:path arrowok="t"/>
              </v:shape>
              <v:shape id="_x0000_s5818" style="position:absolute;left:27;top:2719;width:394;height:128" coordsize="394,128" path="m,10l115,,375,12r5,19l366,22,311,18r,63l394,81r-19,28l,128,4,53,18,88r22,l37,65r,-20l40,27,,27,,10r,xe" fillcolor="black" stroked="f">
                <v:path arrowok="t"/>
              </v:shape>
              <v:shape id="_x0000_s5819" style="position:absolute;top:2729;width:45;height:126" coordsize="45,126" path="m45,17l36,27r,22l22,121,,126,10,101,27,,45,17r,xe" fillcolor="black" stroked="f">
                <v:path arrowok="t"/>
              </v:shape>
              <v:shape id="_x0000_s5820" style="position:absolute;left:22;top:2697;width:18;height:24" coordsize="18,24" path="m5,l,24,18,4,5,r,xe" fillcolor="black" stroked="f">
                <v:path arrowok="t"/>
              </v:shape>
              <v:shape id="_x0000_s5821" style="position:absolute;left:351;top:2729;width:653;height:99" coordsize="653,99" path="m51,12r5,27l51,51,17,99,135,71r513,l653,24,121,27,100,8,,,51,12r,xe" fillcolor="black" stroked="f">
                <v:path arrowok="t"/>
              </v:shape>
              <v:shape id="_x0000_s5822" style="position:absolute;left:368;top:2601;width:1235;height:495" coordsize="1235,495" path="m213,199r-28,23l568,222r,-23l574,136r11,-30l594,76,698,r98,48l762,100r-19,40l734,166r-4,61l736,256r22,46l789,341r35,31l872,396r50,7l959,400r43,-10l1046,371r44,-43l1111,300r19,-43l1137,206r,-32l1125,130,1111,96r96,-26l1230,128r5,39l1235,227r-9,58l1213,321r-42,61l1130,423r-40,36l1032,483r-70,12l864,495,802,483,730,459,680,429,650,396,627,368,612,354,536,290r13,-19l540,254,,257,34,239r5,-10l34,214r93,-24l213,199r,xe" fillcolor="black" stroked="f">
                <v:path arrowok="t"/>
              </v:shape>
              <v:shape id="_x0000_s5823" style="position:absolute;left:55;top:2850;width:928;height:210" coordsize="928,210" path="m876,36l586,,544,24,,24,235,47,435,68r26,40l504,147r44,29l600,200r53,10l707,210r71,-8l815,187r38,-16l887,143r26,-24l928,96,876,36r,xe" fillcolor="black" stroked="f">
                <v:path arrowok="t"/>
              </v:shape>
              <v:shape id="_x0000_s5824" style="position:absolute;left:1087;top:2533;width:462;height:174" coordsize="462,174" path="m15,86l43,59,83,32,127,13,181,r53,l294,8r45,16l380,48r38,35l444,113r18,35l399,174,366,131,339,105,294,81,251,71,213,68r-48,6l119,88,83,115,52,142,,118,15,86r,xe" fillcolor="black" stroked="f">
                <v:path arrowok="t"/>
              </v:shape>
              <v:shape id="_x0000_s5825" style="position:absolute;left:1066;top:2509;width:509;height:168" coordsize="509,168" path="m19,107l58,67,88,45,121,29,159,16,202,7r51,l307,16r57,18l408,59r33,29l468,118r32,50l509,162,483,123,465,98,439,74,409,51,382,34,338,16,300,5,255,,217,,174,5,136,16,107,27,60,54,27,81,,110r19,-3l19,107xe" fillcolor="black" stroked="f">
                <v:path arrowok="t"/>
              </v:shape>
              <v:shape id="_x0000_s5826" style="position:absolute;left:755;top:2353;width:3276;height:228" coordsize="3276,228" path="m,139r55,10l100,156r36,16l164,196r8,16l282,212r,16l343,228r66,-40l507,163r83,l677,188r54,24l3276,212,3192,r38,131l3168,131r-27,-15l3141,34r-20,24l2401,34r-216,l2185,58r-100,l2061,66r-11,17l2050,91,2032,75r8,-17l2061,42r51,-8l1120,34,977,26,829,34,697,66,590,116r-77,l433,131r-43,18l326,123r-73,-7l172,123,,139r,xe" fillcolor="black" stroked="f">
                <v:path arrowok="t"/>
              </v:shape>
              <v:shape id="_x0000_s5827" style="position:absolute;left:1515;top:2548;width:2207;height:547" coordsize="2207,547" path="m34,309r1595,l1635,241r22,-66l1699,112r40,-41l1796,31,1859,9,1962,r,40l1932,40r-41,5l1868,50r-26,11l1807,76r-23,17l1761,112r17,16l1807,101r35,-19l1868,71r37,-10l1978,61r45,10l2063,88r42,28l2133,142r15,-9l2207,175r,121l2120,296r,-24l2116,247r-6,-16l2105,215r-23,-37l2070,165r-25,-23l2018,128r-27,-12l1955,112r-17,l1910,116r-30,12l1859,138r-17,15l1823,171r-16,23l1796,215r-12,21l1778,272r,41l1784,347r12,34l1812,401r11,18l1852,443r23,10l1905,470r27,5l1967,475r,72l1864,547r-29,-5l1801,530r-28,-8l1743,501r-29,-22l1687,453r-16,-23l1650,398r-151,l1487,419r-30,34l1429,475r-18,10l1378,501r-32,10l1287,515r-46,l1185,511r-24,-5l1122,490r-35,-20l1056,449r-27,-28l1019,398,,398,34,309r,xe" fillcolor="black" stroked="f">
                <v:path arrowok="t"/>
              </v:shape>
              <v:shape id="_x0000_s5828" style="position:absolute;left:1579;top:2701;width:537;height:165" coordsize="537,165" path="m,l68,38,88,74r449,40l296,129,95,145,68,160,5,165,,,,xe" fillcolor="black" stroked="f">
                <v:path arrowok="t"/>
              </v:shape>
              <v:shape id="_x0000_s5829" style="position:absolute;left:1474;top:2553;width:1883;height:144" coordsize="1883,144" path="m105,144r1612,l1883,10,1723,r57,40l139,40,101,4,,10,60,62r31,61l105,144r,xe" fillcolor="black" stroked="f">
                <v:path arrowok="t"/>
              </v:shape>
              <v:shape id="_x0000_s5830" style="position:absolute;left:1620;top:2701;width:1594;height:52" coordsize="1594,52" path="m,52r1594,l1588,,,52r,xe" fillcolor="black" stroked="f">
                <v:path arrowok="t"/>
              </v:shape>
              <v:shape id="_x0000_s5831" style="position:absolute;left:1992;top:2820;width:850;height:24" coordsize="850,24" path="m,24l351,,850,24,,24r,xe" fillcolor="black" stroked="f">
                <v:path arrowok="t"/>
              </v:shape>
              <v:shape id="_x0000_s5832" style="position:absolute;left:2578;top:2779;width:608;height:78" coordsize="608,78" path="m,36l544,56r5,22l572,78,608,,,36r,xe" fillcolor="black" stroked="f">
                <v:path arrowok="t"/>
              </v:shape>
              <v:shape id="_x0000_s5833" style="position:absolute;left:1768;top:2526;width:94;height:352" coordsize="94,352" path="m,31l,160,79,346r15,6l15,164,15,,,31r,xe" fillcolor="black" stroked="f">
                <v:path arrowok="t"/>
              </v:shape>
              <v:shape id="_x0000_s5834" style="position:absolute;left:2854;top:2404;width:103;height:474" coordsize="103,474" path="m103,l32,440,,462r22,12l50,440,95,144,103,r,xe" fillcolor="black" stroked="f">
                <v:path arrowok="t"/>
              </v:shape>
              <v:shape id="_x0000_s5835" style="position:absolute;left:3466;top:2561;width:640;height:534" coordsize="640,534" path="m226,r12,32l625,43r7,12l638,71r2,26l634,110r-8,3l305,153r-4,7l300,169,558,152r-4,10l550,173r-8,25l331,214r-10,6l319,225,536,214,335,245r-14,11l321,267r7,6l335,279r86,-7l297,294r-40,3l251,336r-10,32l225,406r-18,24l185,458r-26,22l132,499,99,513,67,526r-56,8l11,460r7,l42,455,67,445,94,429r15,-12l125,397r14,-17l151,361r10,-27l166,297r,-35l197,120,169,91,136,69,97,48,63,37,25,30,,29,,,226,r,xe" fillcolor="black" stroked="f">
                <v:path arrowok="t"/>
              </v:shape>
              <v:shape id="_x0000_s5836" style="position:absolute;left:2919;top:2289;width:1047;height:59" coordsize="1047,59" path="m,32l751,r296,18l1025,53,874,59,480,49,189,44,,32r,xe" fillcolor="#8fccf0" stroked="f">
                <v:path arrowok="t"/>
              </v:shape>
              <v:shape id="_x0000_s5837" style="position:absolute;left:1847;top:2233;width:310;height:173" coordsize="310,173" path="m281,4l219,,88,24,12,49,,68,,88r12,16l31,123r68,39l208,173r,-69l275,98,303,88r7,-9l310,59,62,59r,-5l76,49,133,35,281,4r,xe" fillcolor="black" stroked="f">
                <v:path arrowok="t"/>
              </v:shape>
              <v:shape id="_x0000_s5838" style="position:absolute;left:2138;top:2035;width:1014;height:286" coordsize="1014,286" path="m12,286l1014,261,772,222,788,,777,,759,222,694,211r-5,50l563,261r6,-53l385,198r-4,63l329,261r7,-63l95,187,79,261r-60,l19,242,,261r12,25l12,286xe" fillcolor="black" stroked="f">
                <v:path arrowok="t"/>
              </v:shape>
              <v:shape id="_x0000_s5839" style="position:absolute;left:2827;top:2050;width:28;height:246" coordsize="28,246" path="m28,l,246r5,l28,r,xe" fillcolor="black" stroked="f">
                <v:path arrowok="t"/>
              </v:shape>
              <v:shape id="_x0000_s5840" style="position:absolute;left:3008;top:2062;width:34;height:220" coordsize="34,220" path="m,l12,61r4,49l23,220r11,l23,110,16,56,,,,xe" fillcolor="black" stroked="f">
                <v:path arrowok="t"/>
              </v:shape>
              <v:shape id="_x0000_s5841" style="position:absolute;left:1290;top:1990;width:2429;height:303" coordsize="2429,303" path="m2126,192r303,111l2120,182,1801,72,1579,24,1411,4,1173,,992,4,810,19,675,49,510,98,217,214,37,287,,302,252,283,91,271,358,166,611,79,794,40,1097,19r362,10l1603,45r121,20l1873,106r253,86l2126,192xe" fillcolor="black" stroked="f">
                <v:path arrowok="t"/>
              </v:shape>
              <v:shape id="_x0000_s5842" style="position:absolute;left:3035;top:2069;width:646;height:224" coordsize="646,224" path="m,l287,114,524,224r122,-4l160,27,,,,xe" fillcolor="black" stroked="f">
                <v:path arrowok="t"/>
              </v:shape>
              <v:shape id="_x0000_s5843" style="position:absolute;left:1432;top:2017;width:808;height:293" coordsize="808,293" path="m171,265r184,5l388,293r40,-6l403,277,782,47,400,270,386,259,797,20r11,-2l730,,604,14,548,33,449,53,174,152,,238r76,7l50,233r93,-44l247,150,362,115,484,86r7,15l567,106,578,90r52,5l541,145r-85,44l374,221r-35,10l209,244r-27,10l171,265r,xe" fillcolor="black" stroked="f">
                <v:path arrowok="t"/>
              </v:shape>
              <v:shape id="_x0000_s5844" style="position:absolute;left:1135;top:2735;width:76;height:112" coordsize="76,112" path="m76,l20,112,10,99,,89,,77,,58,10,40,22,28,38,17,76,r,xe" fillcolor="black" stroked="f">
                <v:path arrowok="t"/>
              </v:shape>
              <v:shape id="_x0000_s5845" style="position:absolute;left:1218;top:2864;width:90;height:94" coordsize="90,94" path="m,l90,88,72,94,50,92,30,88,19,77,12,65,1,48,,,,xe" fillcolor="black" stroked="f">
                <v:path arrowok="t"/>
              </v:shape>
              <v:shape id="_x0000_s5846" style="position:absolute;left:1347;top:2826;width:101;height:82" coordsize="101,82" path="m,82l98,r3,21l101,35,94,49,83,65,64,77,41,80,,82r,xe" fillcolor="black" stroked="f">
                <v:path arrowok="t"/>
              </v:shape>
              <v:shape id="_x0000_s5847" style="position:absolute;left:1380;top:2676;width:52;height:124" coordsize="52,124" path="m,1l34,124,50,70,52,39,50,15,34,5,19,,,1r,xe" fillcolor="black" stroked="f">
                <v:path arrowok="t"/>
              </v:shape>
              <v:shape id="_x0000_s5848" style="position:absolute;left:1200;top:2649;width:141;height:48" coordsize="141,48" path="m,27l141,48,92,13,68,3,44,,30,6,18,9,,27r,xe" fillcolor="black" stroked="f">
                <v:path arrowok="t"/>
              </v:shape>
              <v:shape id="_x0000_s5849" style="position:absolute;left:1285;top:2735;width:23;height:21" coordsize="23,21" path="m23,11r,-4l20,4,19,1,15,,8,,5,2r,4l,8r,5l5,17r,2l8,21r7,l19,19r1,-1l23,15r,-4l23,11xe" fillcolor="black" stroked="f">
                <v:path arrowok="t"/>
              </v:shape>
              <v:shape id="_x0000_s5850" style="position:absolute;left:1330;top:2770;width:27;height:21" coordsize="27,21" path="m27,12r,-4l23,5,20,2,15,,11,2,8,4,4,5,,9r,3l4,17r4,3l11,21r4,l20,21r3,-2l27,16r,-4l27,12xe" fillcolor="black" stroked="f">
                <v:path arrowok="t"/>
              </v:shape>
              <v:shape id="_x0000_s5851" style="position:absolute;left:1312;top:2828;width:26;height:20" coordsize="26,20" path="m26,12r,-6l22,2,18,1,14,,9,,7,2r,1l,7r,5l7,16r,3l9,20r5,l18,20r4,-2l26,16r,-4l26,12xe" fillcolor="black" stroked="f">
                <v:path arrowok="t"/>
              </v:shape>
              <v:shape id="_x0000_s5852" style="position:absolute;left:1240;top:2770;width:23;height:21" coordsize="23,21" path="m,12l,8,3,5,4,2,11,r2,2l19,4r3,1l23,9r,3l22,17r-3,3l13,21r-2,l7,21,3,19,,16,,12r,xe" fillcolor="black" stroked="f">
                <v:path arrowok="t"/>
              </v:shape>
              <v:shape id="_x0000_s5853" style="position:absolute;left:1259;top:2828;width:22;height:20" coordsize="22,20" path="m,12l,6,,2,3,1,7,r4,l19,2r3,1l22,7r,5l22,16r-3,3l11,20r-4,l4,20,,18,,16,,12r,xe" fillcolor="black" stroked="f">
                <v:path arrowok="t"/>
              </v:shape>
              <v:shape id="_x0000_s5854" style="position:absolute;left:3457;top:2782;width:20;height:21" coordsize="20,21" path="m20,11r,-3l19,5,13,2,9,,6,,5,4,1,7,,9r,4l1,18r4,1l6,20r3,1l13,20r6,-2l20,14r,-3l20,11xe" fillcolor="black" stroked="f">
                <v:path arrowok="t"/>
              </v:shape>
              <v:shape id="_x0000_s5855" style="position:absolute;left:3496;top:2817;width:20;height:18" coordsize="20,18" path="m20,9l19,6,18,3,14,1,11,,7,,4,1,1,5,,6r,5l1,14r3,3l7,18r4,l14,17r4,-1l19,13,20,9r,xe" fillcolor="black" stroked="f">
                <v:path arrowok="t"/>
              </v:shape>
              <v:shape id="_x0000_s5856" style="position:absolute;left:3481;top:2869;width:19;height:22" coordsize="19,22" path="m19,11l18,6,16,3r-2,l10,,7,,3,3,,5,,9r,6l,15r3,2l7,20r3,2l14,20r2,-3l18,15r1,-4l19,11xe" fillcolor="black" stroked="f">
                <v:path arrowok="t"/>
              </v:shape>
              <v:shape id="_x0000_s5857" style="position:absolute;left:3417;top:2817;width:21;height:18" coordsize="21,18" path="m,9l2,6,3,3,6,1,8,r6,l16,1r5,4l21,6r,5l21,14r-5,3l14,18r-6,l7,17,3,16,2,13,,9r,xe" fillcolor="black" stroked="f">
                <v:path arrowok="t"/>
              </v:shape>
              <v:shape id="_x0000_s5858" style="position:absolute;left:3432;top:2869;width:21;height:22" coordsize="21,22" path="m,11l,6,3,3r3,l8,r3,l18,3r1,2l21,9r,6l19,15r-1,2l11,20,8,22,6,20,3,17,,15,,11r,xe" fillcolor="black" stroked="f">
                <v:path arrowok="t"/>
              </v:shape>
              <v:shape id="_x0000_s5859" style="position:absolute;left:3319;top:2780;width:61;height:104" coordsize="61,104" path="m61,l19,104,8,92,3,81,,67,2,57,3,43,12,32,61,r,xe" fillcolor="black" stroked="f">
                <v:path arrowok="t"/>
              </v:shape>
              <v:shape id="_x0000_s5860" style="position:absolute;left:3391;top:2901;width:78;height:79" coordsize="78,79" path="m,l78,68,66,79r-19,l28,74,17,66,7,54,4,40,,,,xe" fillcolor="black" stroked="f">
                <v:path arrowok="t"/>
              </v:shape>
              <v:shape id="_x0000_s5861" style="position:absolute;left:3510;top:2863;width:80;height:66" coordsize="80,66" path="m,66l77,r3,12l80,26,77,40r-9,9l60,55,46,59,,66r,xe" fillcolor="black" stroked="f">
                <v:path arrowok="t"/>
              </v:shape>
              <v:shape id="_x0000_s5862" style="position:absolute;left:3533;top:2731;width:41;height:91" coordsize="41,91" path="m,3l34,91,41,44r,-21l37,10,26,4,15,,,3r,xe" fillcolor="black" stroked="f">
                <v:path arrowok="t"/>
              </v:shape>
              <v:shape id="_x0000_s5863" style="position:absolute;left:3382;top:2703;width:113;height:34" coordsize="113,34" path="m,26r113,8l76,11,50,3,28,,13,5,5,12,,26r,xe" fillcolor="black" stroked="f">
                <v:path arrowok="t"/>
              </v:shape>
              <v:shape id="_x0000_s5864" style="position:absolute;left:368;top:3048;width:3445;height:47" coordsize="3445,47" path="m,13l894,47r2551,l2382,,450,,,13r,xe" fillcolor="black" stroked="f">
                <v:path arrowok="t"/>
              </v:shape>
            </v:group>
            <v:group id="_x0000_s5865" style="position:absolute;left:1276;top:2088;width:2507;height:704" coordorigin="1276,2088" coordsize="2507,704">
              <v:shape id="_x0000_s5866" style="position:absolute;left:1276;top:2088;width:2507;height:704" coordsize="10850,3392" path="m,1425hdc,1189,1434,1055,2025,835,2617,614,2975,237,3542,119v567,-119,1267,,1892,c6059,119,6625,,7317,119v692,118,1708,480,2275,716c10159,1071,10600,1307,10725,1543v125,236,,535,-383,716c9959,2440,8825,2495,8450,2613v-375,118,67,244,-375,362c7634,3093,6567,3266,5809,3329v-759,63,-1700,63,-2267,c2975,3266,2659,3156,2409,2975v-250,-181,16,-456,-384,-716c1625,1999,,1661,,1425e" fillcolor="#ff9" strokeweight="0">
                <v:path arrowok="t"/>
              </v:shape>
              <v:shape id="_x0000_s5867" style="position:absolute;left:1276;top:2088;width:2507;height:704" coordsize="2507,704" path="m,295hdc,247,331,219,468,173,605,127,688,49,819,24v131,-24,292,,437,c1400,24,1531,,1691,24v160,25,394,100,525,149c2347,222,2449,271,2478,320v29,49,,111,-88,149c2301,506,2039,518,1952,542v-86,24,16,51,-86,75c1764,642,1517,678,1342,691v-175,13,-392,13,-523,c688,678,615,655,557,617v-58,-37,3,-94,-89,-148c376,415,,344,,295e" filled="f" strokeweight=".55pt">
                <v:stroke endcap="round"/>
                <v:path arrowok="t"/>
              </v:shape>
            </v:group>
            <v:shape id="_x0000_s5868" style="position:absolute;left:2048;top:1873;width:416;height:453" coordsize="1800,2183" path="m186,1905l1562,236hdc1574,222,1595,220,1609,232v15,11,17,32,5,47hal238,1947hdc226,1962,205,1964,191,1952v-14,-12,-16,-33,-5,-47haxm409,2002l,2183,100,1748r309,254xm1391,182l1800,,1700,436,1391,182xe" fillcolor="#99c" strokecolor="#99c" strokeweight=".15pt">
              <v:stroke joinstyle="bevel"/>
              <v:path arrowok="t"/>
              <o:lock v:ext="edit" verticies="t"/>
            </v:shape>
            <v:shape id="_x0000_s5869" style="position:absolute;left:2600;top:1915;width:211;height:531" coordsize="914,2558" path="m709,2248l141,329hdc135,312,145,293,163,288v18,-5,36,5,41,22hal773,2229hdc779,2247,769,2266,751,2271v-18,5,-36,-5,-42,-23haxm914,2118r-78,440l531,2232,914,2118xm,440l78,,383,327,,440xe" fillcolor="#99c" strokecolor="#99c" strokeweight=".15pt">
              <v:stroke joinstyle="bevel"/>
              <v:path arrowok="t"/>
              <o:lock v:ext="edit" verticies="t"/>
            </v:shape>
            <v:shape id="_x0000_s5870" style="position:absolute;left:2705;top:1837;width:523;height:313" coordsize="2266,1508" path="m1970,1352l259,213hdc244,202,239,182,250,166v10,-15,30,-19,46,-9hal2007,1296hdc2023,1306,2027,1327,2017,1342v-10,16,-31,20,-47,10haxm2044,1120r222,388l1823,1453r221,-333xm222,388l,,444,55,222,388xe" fillcolor="#99c" strokecolor="#99c" strokeweight=".15pt">
              <v:stroke joinstyle="bevel"/>
              <v:path arrowok="t"/>
              <o:lock v:ext="edit" verticies="t"/>
            </v:shape>
            <v:shape id="_x0000_s5871" style="position:absolute;left:2674;top:1408;width:495;height:153" coordsize="495,153" path="m,153l306,,222,137,495,e" filled="f">
              <v:path arrowok="t"/>
            </v:shape>
            <v:shape id="_x0000_s5872" style="position:absolute;left:3446;top:1690;width:495;height:152" coordsize="495,152" path="m,152l306,,221,137,495,e" filled="f">
              <v:path arrowok="t"/>
            </v:shape>
            <v:shape id="_x0000_s5873" style="position:absolute;left:4141;top:2034;width:495;height:152" coordsize="495,152" path="m,152l306,,222,137,495,e" filled="f">
              <v:path arrowok="t"/>
            </v:shape>
            <v:group id="_x0000_s5874" style="position:absolute;left:1586;top:1086;width:250;height:246" coordorigin="1586,1086" coordsize="250,246">
              <v:shape id="_x0000_s5875" style="position:absolute;left:1586;top:1086;width:250;height:246" coordsize="250,246" path="m63,l,56,,246r187,l250,190,250,,63,xe" fillcolor="#cfc" stroked="f">
                <v:path arrowok="t"/>
              </v:shape>
              <v:shape id="_x0000_s5876" style="position:absolute;left:1586;top:1086;width:250;height:56" coordsize="250,56" path="m,56r187,l250,,63,,,56xe" fillcolor="#d6ffd6" stroked="f">
                <v:path arrowok="t"/>
              </v:shape>
              <v:shape id="_x0000_s5877" style="position:absolute;left:1773;top:1086;width:63;height:246" coordsize="63,246" path="m,56l63,r,190l,246,,56xe" fillcolor="#a4cda4" stroked="f">
                <v:path arrowok="t"/>
              </v:shape>
              <v:shape id="_x0000_s5878" style="position:absolute;left:1586;top:1086;width:250;height:246" coordsize="250,246" path="m63,l,56,,246r187,l250,190,250,,63,xe" filled="f" strokeweight=".65pt">
                <v:stroke joinstyle="miter"/>
                <v:path arrowok="t"/>
              </v:shape>
              <v:shape id="_x0000_s5879" style="position:absolute;left:1586;top:1086;width:250;height:56" coordsize="250,56" path="m,56r187,l250,e" filled="f" strokeweight=".65pt">
                <v:stroke joinstyle="miter"/>
                <v:path arrowok="t"/>
              </v:shape>
              <v:line id="_x0000_s5880" style="position:absolute" from="1773,1142" to="1774,1332" strokeweight=".65pt">
                <v:stroke joinstyle="miter"/>
              </v:line>
            </v:group>
            <v:group id="_x0000_s5881" style="position:absolute;left:1630;top:832;width:164;height:242" coordorigin="1630,832" coordsize="164,242">
              <v:group id="_x0000_s5882" style="position:absolute;left:1630;top:832;width:164;height:101" coordorigin="1630,832" coordsize="164,101">
                <v:shape id="_x0000_s5883" style="position:absolute;left:1630;top:832;width:164;height:101" coordsize="164,101" path="m82,101l,,164,,82,101xe" fillcolor="#cfc" stroked="f">
                  <v:path arrowok="t"/>
                </v:shape>
                <v:shape id="_x0000_s5884" style="position:absolute;left:1630;top:832;width:164;height:101" coordsize="164,101" path="m82,101l,,164,,82,101xe" filled="f" strokeweight=".65pt">
                  <v:stroke joinstyle="miter" endcap="round"/>
                  <v:path arrowok="t"/>
                </v:shape>
              </v:group>
              <v:line id="_x0000_s5885" style="position:absolute" from="1713,948" to="1714,1074" strokeweight="1.35pt"/>
            </v:group>
            <v:group id="_x0000_s5886" style="position:absolute;left:1717;top:883;width:164;height:242" coordorigin="1717,883" coordsize="164,242">
              <v:group id="_x0000_s5887" style="position:absolute;left:1717;top:883;width:164;height:101" coordorigin="1717,883" coordsize="164,101">
                <v:shape id="_x0000_s5888" style="position:absolute;left:1717;top:883;width:164;height:101" coordsize="164,101" path="m82,101l,,164,,82,101xe" fillcolor="#cfc" stroked="f">
                  <v:path arrowok="t"/>
                </v:shape>
                <v:shape id="_x0000_s5889" style="position:absolute;left:1717;top:883;width:164;height:101" coordsize="164,101" path="m82,101l,,164,,82,101xe" filled="f" strokeweight=".65pt">
                  <v:stroke joinstyle="miter" endcap="round"/>
                  <v:path arrowok="t"/>
                </v:shape>
              </v:group>
              <v:line id="_x0000_s5890" style="position:absolute" from="1797,999" to="1798,1125" strokeweight="1.35pt"/>
            </v:group>
            <v:group id="_x0000_s5891" style="position:absolute;left:1543;top:883;width:165;height:242" coordorigin="1543,883" coordsize="165,242">
              <v:group id="_x0000_s5892" style="position:absolute;left:1543;top:883;width:165;height:101" coordorigin="1543,883" coordsize="165,101">
                <v:shape id="_x0000_s5893" style="position:absolute;left:1543;top:883;width:165;height:101" coordsize="165,101" path="m82,101l,,165,,82,101xe" fillcolor="#cfc" stroked="f">
                  <v:path arrowok="t"/>
                </v:shape>
                <v:shape id="_x0000_s5894" style="position:absolute;left:1543;top:883;width:165;height:101" coordsize="165,101" path="m82,101l,,165,,82,101xe" filled="f" strokeweight=".65pt">
                  <v:stroke joinstyle="miter" endcap="round"/>
                  <v:path arrowok="t"/>
                </v:shape>
              </v:group>
              <v:line id="_x0000_s5895" style="position:absolute" from="1625,999" to="1626,1125" strokeweight="1.35pt"/>
            </v:group>
            <v:group id="_x0000_s5896" style="position:absolute;left:1586;top:1086;width:250;height:246" coordorigin="1586,1086" coordsize="250,246">
              <v:shape id="_x0000_s5897" style="position:absolute;left:1586;top:1086;width:250;height:246" coordsize="250,246" path="m63,l,56,,246r187,l250,190,250,,63,xe" fillcolor="#cfc" stroked="f">
                <v:path arrowok="t"/>
              </v:shape>
              <v:shape id="_x0000_s5898" style="position:absolute;left:1586;top:1086;width:250;height:56" coordsize="250,56" path="m,56r187,l250,,63,,,56xe" fillcolor="#d6ffd6" stroked="f">
                <v:path arrowok="t"/>
              </v:shape>
              <v:shape id="_x0000_s5899" style="position:absolute;left:1773;top:1086;width:63;height:246" coordsize="63,246" path="m,56l63,r,190l,246,,56xe" fillcolor="#a4cda4" stroked="f">
                <v:path arrowok="t"/>
              </v:shape>
              <v:shape id="_x0000_s5900" style="position:absolute;left:1586;top:1086;width:250;height:246" coordsize="250,246" path="m63,l,56,,246r187,l250,190,250,,63,xe" filled="f" strokeweight=".65pt">
                <v:stroke joinstyle="miter"/>
                <v:path arrowok="t"/>
              </v:shape>
              <v:shape id="_x0000_s5901" style="position:absolute;left:1586;top:1086;width:250;height:56" coordsize="250,56" path="m,56r187,l250,e" filled="f" strokeweight=".65pt">
                <v:stroke joinstyle="miter"/>
                <v:path arrowok="t"/>
              </v:shape>
              <v:line id="_x0000_s5902" style="position:absolute" from="1773,1142" to="1774,1332" strokeweight=".65pt">
                <v:stroke joinstyle="miter"/>
              </v:line>
            </v:group>
            <v:group id="_x0000_s5903" style="position:absolute;left:1630;top:832;width:164;height:101" coordorigin="1630,832" coordsize="164,101">
              <v:shape id="_x0000_s5904" style="position:absolute;left:1630;top:832;width:164;height:101" coordsize="164,101" path="m82,101l,,164,,82,101xe" fillcolor="#cfc" stroked="f">
                <v:path arrowok="t"/>
              </v:shape>
              <v:shape id="_x0000_s5905" style="position:absolute;left:1630;top:832;width:164;height:101" coordsize="164,101" path="m82,101l,,164,,82,101xe" filled="f" strokeweight=".65pt">
                <v:stroke joinstyle="miter" endcap="round"/>
                <v:path arrowok="t"/>
              </v:shape>
            </v:group>
            <v:line id="_x0000_s5906" style="position:absolute" from="1713,948" to="1714,1074" strokeweight="1.35pt"/>
            <v:group id="_x0000_s5907" style="position:absolute;left:1630;top:832;width:164;height:101" coordorigin="1630,832" coordsize="164,101">
              <v:shape id="_x0000_s5908" style="position:absolute;left:1630;top:832;width:164;height:101" coordsize="164,101" path="m82,101l,,164,,82,101xe" fillcolor="#cfc" stroked="f">
                <v:path arrowok="t"/>
              </v:shape>
              <v:shape id="_x0000_s5909" style="position:absolute;left:1630;top:832;width:164;height:101" coordsize="164,101" path="m82,101l,,164,,82,101xe" filled="f" strokeweight=".65pt">
                <v:stroke joinstyle="miter" endcap="round"/>
                <v:path arrowok="t"/>
              </v:shape>
            </v:group>
            <v:line id="_x0000_s5910" style="position:absolute" from="1713,948" to="1714,1074" strokeweight="1.35pt"/>
            <v:group id="_x0000_s5911" style="position:absolute;left:1543;top:883;width:338;height:242" coordorigin="1543,883" coordsize="338,242">
              <v:group id="_x0000_s5912" style="position:absolute;left:1717;top:883;width:164;height:101" coordorigin="1717,883" coordsize="164,101">
                <v:shape id="_x0000_s5913" style="position:absolute;left:1717;top:883;width:164;height:101" coordsize="164,101" path="m82,101l,,164,,82,101xe" fillcolor="#cfc" stroked="f">
                  <v:path arrowok="t"/>
                </v:shape>
                <v:shape id="_x0000_s5914" style="position:absolute;left:1717;top:883;width:164;height:101" coordsize="164,101" path="m82,101l,,164,,82,101xe" filled="f" strokeweight=".65pt">
                  <v:stroke joinstyle="miter" endcap="round"/>
                  <v:path arrowok="t"/>
                </v:shape>
              </v:group>
              <v:line id="_x0000_s5915" style="position:absolute" from="1797,999" to="1798,1125" strokeweight="1.35pt"/>
              <v:group id="_x0000_s5916" style="position:absolute;left:1717;top:883;width:164;height:101" coordorigin="1717,883" coordsize="164,101">
                <v:shape id="_x0000_s5917" style="position:absolute;left:1717;top:883;width:164;height:101" coordsize="164,101" path="m82,101l,,164,,82,101xe" fillcolor="#cfc" stroked="f">
                  <v:path arrowok="t"/>
                </v:shape>
                <v:shape id="_x0000_s5918" style="position:absolute;left:1717;top:883;width:164;height:101" coordsize="164,101" path="m82,101l,,164,,82,101xe" filled="f" strokeweight=".65pt">
                  <v:stroke joinstyle="miter" endcap="round"/>
                  <v:path arrowok="t"/>
                </v:shape>
              </v:group>
              <v:line id="_x0000_s5919" style="position:absolute" from="1797,999" to="1798,1125" strokeweight="1.35pt"/>
              <v:group id="_x0000_s5920" style="position:absolute;left:1543;top:883;width:165;height:242" coordorigin="1543,883" coordsize="165,242">
                <v:group id="_x0000_s5921" style="position:absolute;left:1543;top:883;width:165;height:101" coordorigin="1543,883" coordsize="165,101">
                  <v:shape id="_x0000_s5922" style="position:absolute;left:1543;top:883;width:165;height:101" coordsize="165,101" path="m82,101l,,165,,82,101xe" fillcolor="#cfc" stroked="f">
                    <v:path arrowok="t"/>
                  </v:shape>
                  <v:shape id="_x0000_s5923" style="position:absolute;left:1543;top:883;width:165;height:101" coordsize="165,101" path="m82,101l,,165,,82,101xe" filled="f" strokeweight=".65pt">
                    <v:stroke joinstyle="miter" endcap="round"/>
                    <v:path arrowok="t"/>
                  </v:shape>
                </v:group>
                <v:line id="_x0000_s5924" style="position:absolute" from="1625,999" to="1626,1125" strokeweight="1.35pt"/>
                <v:group id="_x0000_s5925" style="position:absolute;left:1543;top:883;width:165;height:101" coordorigin="1543,883" coordsize="165,101">
                  <v:shape id="_x0000_s5926" style="position:absolute;left:1543;top:883;width:165;height:101" coordsize="165,101" path="m82,101l,,165,,82,101xe" fillcolor="#cfc" stroked="f">
                    <v:path arrowok="t"/>
                  </v:shape>
                  <v:shape id="_x0000_s5927" style="position:absolute;left:1543;top:883;width:165;height:101" coordsize="165,101" path="m82,101l,,165,,82,101xe" filled="f" strokeweight=".65pt">
                    <v:stroke joinstyle="miter" endcap="round"/>
                    <v:path arrowok="t"/>
                  </v:shape>
                </v:group>
                <v:line id="_x0000_s5928" style="position:absolute" from="1625,999" to="1626,1125" strokeweight="1.35pt"/>
              </v:group>
            </v:group>
            <v:group id="_x0000_s5929" style="position:absolute;left:2336;top:1202;width:250;height:246" coordorigin="2336,1202" coordsize="250,246">
              <v:shape id="_x0000_s5930" style="position:absolute;left:2336;top:1202;width:250;height:246" coordsize="250,246" path="m63,l,56,,246r188,l250,190,250,,63,xe" fillcolor="#cfc" stroked="f">
                <v:path arrowok="t"/>
              </v:shape>
              <v:shape id="_x0000_s5931" style="position:absolute;left:2336;top:1202;width:250;height:56" coordsize="250,56" path="m,56r188,l250,,63,,,56xe" fillcolor="#d6ffd6" stroked="f">
                <v:path arrowok="t"/>
              </v:shape>
              <v:shape id="_x0000_s5932" style="position:absolute;left:2524;top:1202;width:62;height:246" coordsize="62,246" path="m,56l62,r,190l,246,,56xe" fillcolor="#a4cda4" stroked="f">
                <v:path arrowok="t"/>
              </v:shape>
              <v:shape id="_x0000_s5933" style="position:absolute;left:2336;top:1202;width:250;height:246" coordsize="250,246" path="m63,l,56,,246r188,l250,190,250,,63,xe" filled="f" strokeweight=".7pt">
                <v:stroke joinstyle="miter"/>
                <v:path arrowok="t"/>
              </v:shape>
              <v:shape id="_x0000_s5934" style="position:absolute;left:2336;top:1202;width:250;height:56" coordsize="250,56" path="m,56r188,l250,e" filled="f" strokeweight=".7pt">
                <v:stroke joinstyle="miter"/>
                <v:path arrowok="t"/>
              </v:shape>
              <v:line id="_x0000_s5935" style="position:absolute" from="2524,1258" to="2525,1448" strokeweight=".7pt">
                <v:stroke joinstyle="miter"/>
              </v:line>
            </v:group>
            <v:group id="_x0000_s5936" style="position:absolute;left:2380;top:948;width:164;height:242" coordorigin="2380,948" coordsize="164,242">
              <v:group id="_x0000_s5937" style="position:absolute;left:2380;top:948;width:164;height:101" coordorigin="2380,948" coordsize="164,101">
                <v:shape id="_x0000_s5938" style="position:absolute;left:2380;top:948;width:164;height:101" coordsize="164,101" path="m82,101l,,164,,82,101xe" fillcolor="#cfc" stroked="f">
                  <v:path arrowok="t"/>
                </v:shape>
                <v:shape id="_x0000_s5939" style="position:absolute;left:2380;top:948;width:164;height:101" coordsize="164,101" path="m82,101l,,164,,82,101xe" filled="f" strokeweight=".7pt">
                  <v:stroke joinstyle="miter" endcap="round"/>
                  <v:path arrowok="t"/>
                </v:shape>
              </v:group>
              <v:line id="_x0000_s5940" style="position:absolute" from="2464,1064" to="2465,1190" strokeweight="1.35pt"/>
            </v:group>
            <v:group id="_x0000_s5941" style="position:absolute;left:2467;top:999;width:164;height:242" coordorigin="2467,999" coordsize="164,242">
              <v:group id="_x0000_s5942" style="position:absolute;left:2467;top:999;width:164;height:101" coordorigin="2467,999" coordsize="164,101">
                <v:shape id="_x0000_s5943" style="position:absolute;left:2467;top:999;width:164;height:101" coordsize="164,101" path="m82,101l,,164,,82,101xe" fillcolor="#cfc" stroked="f">
                  <v:path arrowok="t"/>
                </v:shape>
                <v:shape id="_x0000_s5944" style="position:absolute;left:2467;top:999;width:164;height:101" coordsize="164,101" path="m82,101l,,164,,82,101xe" filled="f" strokeweight=".7pt">
                  <v:stroke joinstyle="miter" endcap="round"/>
                  <v:path arrowok="t"/>
                </v:shape>
              </v:group>
              <v:line id="_x0000_s5945" style="position:absolute" from="2547,1115" to="2548,1241" strokeweight="1.35pt"/>
            </v:group>
            <v:group id="_x0000_s5946" style="position:absolute;left:2293;top:999;width:166;height:242" coordorigin="2293,999" coordsize="166,242">
              <v:group id="_x0000_s5947" style="position:absolute;left:2293;top:999;width:166;height:101" coordorigin="2293,999" coordsize="166,101">
                <v:shape id="_x0000_s5948" style="position:absolute;left:2293;top:999;width:166;height:101" coordsize="166,101" path="m83,101l,,166,,83,101xe" fillcolor="#cfc" stroked="f">
                  <v:path arrowok="t"/>
                </v:shape>
                <v:shape id="_x0000_s5949" style="position:absolute;left:2293;top:999;width:166;height:101" coordsize="166,101" path="m83,101l,,166,,83,101xe" filled="f" strokeweight=".7pt">
                  <v:stroke joinstyle="miter" endcap="round"/>
                  <v:path arrowok="t"/>
                </v:shape>
              </v:group>
              <v:line id="_x0000_s5950" style="position:absolute" from="2375,1115" to="2376,1241" strokeweight="1.35pt"/>
            </v:group>
            <v:group id="_x0000_s5951" style="position:absolute;left:2336;top:1202;width:250;height:246" coordorigin="2336,1202" coordsize="250,246">
              <v:shape id="_x0000_s5952" style="position:absolute;left:2336;top:1202;width:250;height:246" coordsize="250,246" path="m63,l,56,,246r188,l250,190,250,,63,xe" fillcolor="#cfc" stroked="f">
                <v:path arrowok="t"/>
              </v:shape>
              <v:shape id="_x0000_s5953" style="position:absolute;left:2336;top:1202;width:250;height:56" coordsize="250,56" path="m,56r188,l250,,63,,,56xe" fillcolor="#d6ffd6" stroked="f">
                <v:path arrowok="t"/>
              </v:shape>
              <v:shape id="_x0000_s5954" style="position:absolute;left:2524;top:1202;width:62;height:246" coordsize="62,246" path="m,56l62,r,190l,246,,56xe" fillcolor="#a4cda4" stroked="f">
                <v:path arrowok="t"/>
              </v:shape>
              <v:shape id="_x0000_s5955" style="position:absolute;left:2336;top:1202;width:250;height:246" coordsize="250,246" path="m63,l,56,,246r188,l250,190,250,,63,xe" filled="f" strokeweight=".7pt">
                <v:stroke joinstyle="miter"/>
                <v:path arrowok="t"/>
              </v:shape>
              <v:shape id="_x0000_s5956" style="position:absolute;left:2336;top:1202;width:250;height:56" coordsize="250,56" path="m,56r188,l250,e" filled="f" strokeweight=".7pt">
                <v:stroke joinstyle="miter"/>
                <v:path arrowok="t"/>
              </v:shape>
              <v:line id="_x0000_s5957" style="position:absolute" from="2524,1258" to="2525,1448" strokeweight=".7pt">
                <v:stroke joinstyle="miter"/>
              </v:line>
            </v:group>
            <v:group id="_x0000_s5958" style="position:absolute;left:2380;top:948;width:164;height:101" coordorigin="2380,948" coordsize="164,101">
              <v:shape id="_x0000_s5959" style="position:absolute;left:2380;top:948;width:164;height:101" coordsize="164,101" path="m82,101l,,164,,82,101xe" fillcolor="#cfc" stroked="f">
                <v:path arrowok="t"/>
              </v:shape>
              <v:shape id="_x0000_s5960" style="position:absolute;left:2380;top:948;width:164;height:101" coordsize="164,101" path="m82,101l,,164,,82,101xe" filled="f" strokeweight=".7pt">
                <v:stroke joinstyle="miter" endcap="round"/>
                <v:path arrowok="t"/>
              </v:shape>
            </v:group>
            <v:line id="_x0000_s5961" style="position:absolute" from="2464,1064" to="2465,1190" strokeweight="1.35pt"/>
            <v:group id="_x0000_s5962" style="position:absolute;left:2380;top:948;width:164;height:101" coordorigin="2380,948" coordsize="164,101">
              <v:shape id="_x0000_s5963" style="position:absolute;left:2380;top:948;width:164;height:101" coordsize="164,101" path="m82,101l,,164,,82,101xe" fillcolor="#cfc" stroked="f">
                <v:path arrowok="t"/>
              </v:shape>
              <v:shape id="_x0000_s5964" style="position:absolute;left:2380;top:948;width:164;height:101" coordsize="164,101" path="m82,101l,,164,,82,101xe" filled="f" strokeweight=".7pt">
                <v:stroke joinstyle="miter" endcap="round"/>
                <v:path arrowok="t"/>
              </v:shape>
            </v:group>
            <v:line id="_x0000_s5965" style="position:absolute" from="2464,1064" to="2465,1190" strokeweight="1.35pt"/>
            <v:group id="_x0000_s5966" style="position:absolute;left:2293;top:999;width:338;height:242" coordorigin="2293,999" coordsize="338,242">
              <v:group id="_x0000_s5967" style="position:absolute;left:2467;top:999;width:164;height:101" coordorigin="2467,999" coordsize="164,101">
                <v:shape id="_x0000_s5968" style="position:absolute;left:2467;top:999;width:164;height:101" coordsize="164,101" path="m82,101l,,164,,82,101xe" fillcolor="#cfc" stroked="f">
                  <v:path arrowok="t"/>
                </v:shape>
                <v:shape id="_x0000_s5969" style="position:absolute;left:2467;top:999;width:164;height:101" coordsize="164,101" path="m82,101l,,164,,82,101xe" filled="f" strokeweight=".7pt">
                  <v:stroke joinstyle="miter" endcap="round"/>
                  <v:path arrowok="t"/>
                </v:shape>
              </v:group>
              <v:line id="_x0000_s5970" style="position:absolute" from="2547,1115" to="2548,1241" strokeweight="1.35pt"/>
              <v:group id="_x0000_s5971" style="position:absolute;left:2467;top:999;width:164;height:101" coordorigin="2467,999" coordsize="164,101">
                <v:shape id="_x0000_s5972" style="position:absolute;left:2467;top:999;width:164;height:101" coordsize="164,101" path="m82,101l,,164,,82,101xe" fillcolor="#cfc" stroked="f">
                  <v:path arrowok="t"/>
                </v:shape>
                <v:shape id="_x0000_s5973" style="position:absolute;left:2467;top:999;width:164;height:101" coordsize="164,101" path="m82,101l,,164,,82,101xe" filled="f" strokeweight=".7pt">
                  <v:stroke joinstyle="miter" endcap="round"/>
                  <v:path arrowok="t"/>
                </v:shape>
              </v:group>
              <v:line id="_x0000_s5974" style="position:absolute" from="2547,1115" to="2548,1241" strokeweight="1.35pt"/>
              <v:group id="_x0000_s5975" style="position:absolute;left:2293;top:999;width:166;height:242" coordorigin="2293,999" coordsize="166,242">
                <v:group id="_x0000_s5976" style="position:absolute;left:2293;top:999;width:166;height:101" coordorigin="2293,999" coordsize="166,101">
                  <v:shape id="_x0000_s5977" style="position:absolute;left:2293;top:999;width:166;height:101" coordsize="166,101" path="m83,101l,,166,,83,101xe" fillcolor="#cfc" stroked="f">
                    <v:path arrowok="t"/>
                  </v:shape>
                  <v:shape id="_x0000_s5978" style="position:absolute;left:2293;top:999;width:166;height:101" coordsize="166,101" path="m83,101l,,166,,83,101xe" filled="f" strokeweight=".7pt">
                    <v:stroke joinstyle="miter" endcap="round"/>
                    <v:path arrowok="t"/>
                  </v:shape>
                </v:group>
                <v:line id="_x0000_s5979" style="position:absolute" from="2375,1115" to="2376,1241" strokeweight="1.35pt"/>
                <v:group id="_x0000_s5980" style="position:absolute;left:2293;top:999;width:166;height:101" coordorigin="2293,999" coordsize="166,101">
                  <v:shape id="_x0000_s5981" style="position:absolute;left:2293;top:999;width:166;height:101" coordsize="166,101" path="m83,101l,,166,,83,101xe" fillcolor="#cfc" stroked="f">
                    <v:path arrowok="t"/>
                  </v:shape>
                  <v:shape id="_x0000_s5982" style="position:absolute;left:2293;top:999;width:166;height:101" coordsize="166,101" path="m83,101l,,166,,83,101xe" filled="f" strokeweight=".7pt">
                    <v:stroke joinstyle="miter" endcap="round"/>
                    <v:path arrowok="t"/>
                  </v:shape>
                </v:group>
                <v:line id="_x0000_s5983" style="position:absolute" from="2375,1115" to="2376,1241" strokeweight="1.35pt"/>
              </v:group>
            </v:group>
            <v:group id="_x0000_s5984" style="position:absolute;left:3896;top:1171;width:247;height:244" coordorigin="3896,1171" coordsize="247,244">
              <v:shape id="_x0000_s5985" style="position:absolute;left:3896;top:1171;width:247;height:244" coordsize="247,244" path="m62,l,55,,244r185,l247,189,247,,62,xe" fillcolor="#cfc" stroked="f">
                <v:path arrowok="t"/>
              </v:shape>
              <v:shape id="_x0000_s5986" style="position:absolute;left:3896;top:1171;width:247;height:55" coordsize="247,55" path="m,55r185,l247,,62,,,55xe" fillcolor="#d6ffd6" stroked="f">
                <v:path arrowok="t"/>
              </v:shape>
              <v:shape id="_x0000_s5987" style="position:absolute;left:4081;top:1171;width:62;height:244" coordsize="62,244" path="m,55l62,r,189l,244,,55xe" fillcolor="#a4cda4" stroked="f">
                <v:path arrowok="t"/>
              </v:shape>
              <v:shape id="_x0000_s5988" style="position:absolute;left:3896;top:1171;width:247;height:244" coordsize="247,244" path="m62,l,55,,244r185,l247,189,247,,62,xe" filled="f" strokeweight=".65pt">
                <v:stroke joinstyle="miter"/>
                <v:path arrowok="t"/>
              </v:shape>
              <v:shape id="_x0000_s5989" style="position:absolute;left:3896;top:1171;width:247;height:55" coordsize="247,55" path="m,55r185,l247,e" filled="f" strokeweight=".65pt">
                <v:stroke joinstyle="miter"/>
                <v:path arrowok="t"/>
              </v:shape>
              <v:line id="_x0000_s5990" style="position:absolute" from="4081,1226" to="4082,1415" strokeweight=".65pt">
                <v:stroke joinstyle="miter"/>
              </v:line>
            </v:group>
            <v:group id="_x0000_s5991" style="position:absolute;left:3939;top:918;width:163;height:241" coordorigin="3939,918" coordsize="163,241">
              <v:group id="_x0000_s5992" style="position:absolute;left:3939;top:918;width:163;height:100" coordorigin="3939,918" coordsize="163,100">
                <v:shape id="_x0000_s5993" style="position:absolute;left:3939;top:918;width:163;height:100" coordsize="163,100" path="m81,100l,,163,,81,100xe" fillcolor="#cfc" stroked="f">
                  <v:path arrowok="t"/>
                </v:shape>
                <v:shape id="_x0000_s5994" style="position:absolute;left:3939;top:918;width:163;height:100" coordsize="163,100" path="m81,100l,,163,,81,100xe" filled="f" strokeweight=".65pt">
                  <v:stroke joinstyle="miter" endcap="round"/>
                  <v:path arrowok="t"/>
                </v:shape>
              </v:group>
              <v:line id="_x0000_s5995" style="position:absolute" from="4022,1033" to="4023,1159" strokeweight="1.35pt"/>
            </v:group>
            <v:group id="_x0000_s5996" style="position:absolute;left:4025;top:969;width:163;height:240" coordorigin="4025,969" coordsize="163,240">
              <v:group id="_x0000_s5997" style="position:absolute;left:4025;top:969;width:163;height:100" coordorigin="4025,969" coordsize="163,100">
                <v:shape id="_x0000_s5998" style="position:absolute;left:4025;top:969;width:163;height:100" coordsize="163,100" path="m82,100l,,163,,82,100xe" fillcolor="#cfc" stroked="f">
                  <v:path arrowok="t"/>
                </v:shape>
                <v:shape id="_x0000_s5999" style="position:absolute;left:4025;top:969;width:163;height:100" coordsize="163,100" path="m82,100l,,163,,82,100xe" filled="f" strokeweight=".65pt">
                  <v:stroke joinstyle="miter" endcap="round"/>
                  <v:path arrowok="t"/>
                </v:shape>
              </v:group>
              <v:line id="_x0000_s6000" style="position:absolute" from="4105,1084" to="4106,1209" strokeweight="1.35pt"/>
            </v:group>
            <v:group id="_x0000_s6001" style="position:absolute;left:3853;top:969;width:164;height:240" coordorigin="3853,969" coordsize="164,240">
              <v:group id="_x0000_s6002" style="position:absolute;left:3853;top:969;width:164;height:100" coordorigin="3853,969" coordsize="164,100">
                <v:shape id="_x0000_s6003" style="position:absolute;left:3853;top:969;width:164;height:100" coordsize="164,100" path="m82,100l,,164,,82,100xe" fillcolor="#cfc" stroked="f">
                  <v:path arrowok="t"/>
                </v:shape>
                <v:shape id="_x0000_s6004" style="position:absolute;left:3853;top:969;width:164;height:100" coordsize="164,100" path="m82,100l,,164,,82,100xe" filled="f" strokeweight=".65pt">
                  <v:stroke joinstyle="miter" endcap="round"/>
                  <v:path arrowok="t"/>
                </v:shape>
              </v:group>
              <v:line id="_x0000_s6005" style="position:absolute" from="3934,1084" to="3935,1209" strokeweight="1.35pt"/>
            </v:group>
            <v:group id="_x0000_s6006" style="position:absolute;left:3896;top:1171;width:247;height:244" coordorigin="3896,1171" coordsize="247,244">
              <v:shape id="_x0000_s6007" style="position:absolute;left:3896;top:1171;width:247;height:244" coordsize="247,244" path="m62,l,55,,244r185,l247,189,247,,62,xe" fillcolor="#cfc" stroked="f">
                <v:path arrowok="t"/>
              </v:shape>
              <v:shape id="_x0000_s6008" style="position:absolute;left:3896;top:1171;width:247;height:55" coordsize="247,55" path="m,55r185,l247,,62,,,55xe" fillcolor="#d6ffd6" stroked="f">
                <v:path arrowok="t"/>
              </v:shape>
              <v:shape id="_x0000_s6009" style="position:absolute;left:4081;top:1171;width:62;height:244" coordsize="62,244" path="m,55l62,r,189l,244,,55xe" fillcolor="#a4cda4" stroked="f">
                <v:path arrowok="t"/>
              </v:shape>
              <v:shape id="_x0000_s6010" style="position:absolute;left:3896;top:1171;width:247;height:244" coordsize="247,244" path="m62,l,55,,244r185,l247,189,247,,62,xe" filled="f" strokeweight=".65pt">
                <v:stroke joinstyle="miter"/>
                <v:path arrowok="t"/>
              </v:shape>
              <v:shape id="_x0000_s6011" style="position:absolute;left:3896;top:1171;width:247;height:55" coordsize="247,55" path="m,55r185,l247,e" filled="f" strokeweight=".65pt">
                <v:stroke joinstyle="miter"/>
                <v:path arrowok="t"/>
              </v:shape>
              <v:line id="_x0000_s6012" style="position:absolute" from="4081,1226" to="4082,1415" strokeweight=".65pt">
                <v:stroke joinstyle="miter"/>
              </v:line>
            </v:group>
            <v:group id="_x0000_s6013" style="position:absolute;left:3939;top:918;width:163;height:100" coordorigin="3939,918" coordsize="163,100">
              <v:shape id="_x0000_s6014" style="position:absolute;left:3939;top:918;width:163;height:100" coordsize="163,100" path="m81,100l,,163,,81,100xe" fillcolor="#cfc" stroked="f">
                <v:path arrowok="t"/>
              </v:shape>
              <v:shape id="_x0000_s6015" style="position:absolute;left:3939;top:918;width:163;height:100" coordsize="163,100" path="m81,100l,,163,,81,100xe" filled="f" strokeweight=".65pt">
                <v:stroke joinstyle="miter" endcap="round"/>
                <v:path arrowok="t"/>
              </v:shape>
            </v:group>
            <v:line id="_x0000_s6016" style="position:absolute" from="4022,1033" to="4023,1159" strokeweight="1.35pt"/>
            <v:group id="_x0000_s6017" style="position:absolute;left:3939;top:918;width:163;height:100" coordorigin="3939,918" coordsize="163,100">
              <v:shape id="_x0000_s6018" style="position:absolute;left:3939;top:918;width:163;height:100" coordsize="163,100" path="m81,100l,,163,,81,100xe" fillcolor="#cfc" stroked="f">
                <v:path arrowok="t"/>
              </v:shape>
              <v:shape id="_x0000_s6019" style="position:absolute;left:3939;top:918;width:163;height:100" coordsize="163,100" path="m81,100l,,163,,81,100xe" filled="f" strokeweight=".65pt">
                <v:stroke joinstyle="miter" endcap="round"/>
                <v:path arrowok="t"/>
              </v:shape>
            </v:group>
            <v:line id="_x0000_s6020" style="position:absolute" from="4022,1033" to="4023,1159" strokeweight="1.35pt"/>
            <v:group id="_x0000_s6021" style="position:absolute;left:3853;top:969;width:335;height:240" coordorigin="3853,969" coordsize="335,240">
              <v:group id="_x0000_s6022" style="position:absolute;left:4025;top:969;width:163;height:100" coordorigin="4025,969" coordsize="163,100">
                <v:shape id="_x0000_s6023" style="position:absolute;left:4025;top:969;width:163;height:100" coordsize="163,100" path="m82,100l,,163,,82,100xe" fillcolor="#cfc" stroked="f">
                  <v:path arrowok="t"/>
                </v:shape>
                <v:shape id="_x0000_s6024" style="position:absolute;left:4025;top:969;width:163;height:100" coordsize="163,100" path="m82,100l,,163,,82,100xe" filled="f" strokeweight=".65pt">
                  <v:stroke joinstyle="miter" endcap="round"/>
                  <v:path arrowok="t"/>
                </v:shape>
              </v:group>
              <v:line id="_x0000_s6025" style="position:absolute" from="4105,1084" to="4106,1209" strokeweight="1.35pt"/>
              <v:group id="_x0000_s6026" style="position:absolute;left:4025;top:969;width:163;height:100" coordorigin="4025,969" coordsize="163,100">
                <v:shape id="_x0000_s6027" style="position:absolute;left:4025;top:969;width:163;height:100" coordsize="163,100" path="m82,100l,,163,,82,100xe" fillcolor="#cfc" stroked="f">
                  <v:path arrowok="t"/>
                </v:shape>
                <v:shape id="_x0000_s6028" style="position:absolute;left:4025;top:969;width:163;height:100" coordsize="163,100" path="m82,100l,,163,,82,100xe" filled="f" strokeweight=".65pt">
                  <v:stroke joinstyle="miter" endcap="round"/>
                  <v:path arrowok="t"/>
                </v:shape>
              </v:group>
              <v:line id="_x0000_s6029" style="position:absolute" from="4105,1084" to="4106,1209" strokeweight="1.35pt"/>
              <v:group id="_x0000_s6030" style="position:absolute;left:3853;top:969;width:164;height:240" coordorigin="3853,969" coordsize="164,240">
                <v:group id="_x0000_s6031" style="position:absolute;left:3853;top:969;width:164;height:100" coordorigin="3853,969" coordsize="164,100">
                  <v:shape id="_x0000_s6032" style="position:absolute;left:3853;top:969;width:164;height:100" coordsize="164,100" path="m82,100l,,164,,82,100xe" fillcolor="#cfc" stroked="f">
                    <v:path arrowok="t"/>
                  </v:shape>
                  <v:shape id="_x0000_s6033" style="position:absolute;left:3853;top:969;width:164;height:100" coordsize="164,100" path="m82,100l,,164,,82,100xe" filled="f" strokeweight=".65pt">
                    <v:stroke joinstyle="miter" endcap="round"/>
                    <v:path arrowok="t"/>
                  </v:shape>
                </v:group>
                <v:line id="_x0000_s6034" style="position:absolute" from="3934,1084" to="3935,1209" strokeweight="1.35pt"/>
                <v:group id="_x0000_s6035" style="position:absolute;left:3853;top:969;width:164;height:100" coordorigin="3853,969" coordsize="164,100">
                  <v:shape id="_x0000_s6036" style="position:absolute;left:3853;top:969;width:164;height:100" coordsize="164,100" path="m82,100l,,164,,82,100xe" fillcolor="#cfc" stroked="f">
                    <v:path arrowok="t"/>
                  </v:shape>
                  <v:shape id="_x0000_s6037" style="position:absolute;left:3853;top:969;width:164;height:100" coordsize="164,100" path="m82,100l,,164,,82,100xe" filled="f" strokeweight=".65pt">
                    <v:stroke joinstyle="miter" endcap="round"/>
                    <v:path arrowok="t"/>
                  </v:shape>
                </v:group>
                <v:line id="_x0000_s6038" style="position:absolute" from="3934,1084" to="3935,1209" strokeweight="1.35pt"/>
              </v:group>
            </v:group>
            <v:group id="_x0000_s6039" style="position:absolute;left:3086;top:1167;width:247;height:245" coordorigin="3086,1167" coordsize="247,245">
              <v:shape id="_x0000_s6040" style="position:absolute;left:3086;top:1167;width:247;height:245" coordsize="247,245" path="m62,l,56,,245r186,l247,189,247,,62,xe" fillcolor="#cfc" stroked="f">
                <v:path arrowok="t"/>
              </v:shape>
              <v:shape id="_x0000_s6041" style="position:absolute;left:3086;top:1167;width:247;height:56" coordsize="247,56" path="m,56r186,l247,,62,,,56xe" fillcolor="#d6ffd6" stroked="f">
                <v:path arrowok="t"/>
              </v:shape>
              <v:shape id="_x0000_s6042" style="position:absolute;left:3272;top:1167;width:61;height:245" coordsize="61,245" path="m,56l61,r,189l,245,,56xe" fillcolor="#a4cda4" stroked="f">
                <v:path arrowok="t"/>
              </v:shape>
              <v:shape id="_x0000_s6043" style="position:absolute;left:3086;top:1167;width:247;height:245" coordsize="247,245" path="m62,l,56,,245r186,l247,189,247,,62,xe" filled="f" strokeweight=".65pt">
                <v:stroke joinstyle="miter"/>
                <v:path arrowok="t"/>
              </v:shape>
              <v:shape id="_x0000_s6044" style="position:absolute;left:3086;top:1167;width:247;height:56" coordsize="247,56" path="m,56r186,l247,e" filled="f" strokeweight=".65pt">
                <v:stroke joinstyle="miter"/>
                <v:path arrowok="t"/>
              </v:shape>
              <v:line id="_x0000_s6045" style="position:absolute" from="3272,1223" to="3273,1412" strokeweight=".65pt">
                <v:stroke joinstyle="miter"/>
              </v:line>
            </v:group>
            <v:group id="_x0000_s6046" style="position:absolute;left:3129;top:915;width:163;height:240" coordorigin="3129,915" coordsize="163,240">
              <v:group id="_x0000_s6047" style="position:absolute;left:3129;top:915;width:163;height:100" coordorigin="3129,915" coordsize="163,100">
                <v:shape id="_x0000_s6048" style="position:absolute;left:3129;top:915;width:163;height:100" coordsize="163,100" path="m82,100l,,163,,82,100xe" fillcolor="#cfc" stroked="f">
                  <v:path arrowok="t"/>
                </v:shape>
                <v:shape id="_x0000_s6049" style="position:absolute;left:3129;top:915;width:163;height:100" coordsize="163,100" path="m82,100l,,163,,82,100xe" filled="f" strokeweight=".65pt">
                  <v:stroke joinstyle="miter" endcap="round"/>
                  <v:path arrowok="t"/>
                </v:shape>
              </v:group>
              <v:line id="_x0000_s6050" style="position:absolute" from="3212,1030" to="3213,1155" strokeweight="1.3pt"/>
            </v:group>
            <v:group id="_x0000_s6051" style="position:absolute;left:3216;top:966;width:162;height:240" coordorigin="3216,966" coordsize="162,240">
              <v:group id="_x0000_s6052" style="position:absolute;left:3216;top:966;width:162;height:100" coordorigin="3216,966" coordsize="162,100">
                <v:shape id="_x0000_s6053" style="position:absolute;left:3216;top:966;width:162;height:100" coordsize="162,100" path="m81,100l,,162,,81,100xe" fillcolor="#cfc" stroked="f">
                  <v:path arrowok="t"/>
                </v:shape>
                <v:shape id="_x0000_s6054" style="position:absolute;left:3216;top:966;width:162;height:100" coordsize="162,100" path="m81,100l,,162,,81,100xe" filled="f" strokeweight=".65pt">
                  <v:stroke joinstyle="miter" endcap="round"/>
                  <v:path arrowok="t"/>
                </v:shape>
              </v:group>
              <v:line id="_x0000_s6055" style="position:absolute" from="3295,1081" to="3296,1206" strokeweight="1.3pt"/>
            </v:group>
            <v:group id="_x0000_s6056" style="position:absolute;left:3043;top:966;width:164;height:240" coordorigin="3043,966" coordsize="164,240">
              <v:group id="_x0000_s6057" style="position:absolute;left:3043;top:966;width:164;height:100" coordorigin="3043,966" coordsize="164,100">
                <v:shape id="_x0000_s6058" style="position:absolute;left:3043;top:966;width:164;height:100" coordsize="164,100" path="m82,100l,,164,,82,100xe" fillcolor="#cfc" stroked="f">
                  <v:path arrowok="t"/>
                </v:shape>
                <v:shape id="_x0000_s6059" style="position:absolute;left:3043;top:966;width:164;height:100" coordsize="164,100" path="m82,100l,,164,,82,100xe" filled="f" strokeweight=".65pt">
                  <v:stroke joinstyle="miter" endcap="round"/>
                  <v:path arrowok="t"/>
                </v:shape>
              </v:group>
              <v:line id="_x0000_s6060" style="position:absolute" from="3124,1081" to="3125,1206" strokeweight="1.3pt"/>
            </v:group>
            <v:group id="_x0000_s6061" style="position:absolute;left:3086;top:1167;width:247;height:245" coordorigin="3086,1167" coordsize="247,245">
              <v:shape id="_x0000_s6062" style="position:absolute;left:3086;top:1167;width:247;height:245" coordsize="247,245" path="m62,l,56,,245r186,l247,189,247,,62,xe" fillcolor="#cfc" stroked="f">
                <v:path arrowok="t"/>
              </v:shape>
              <v:shape id="_x0000_s6063" style="position:absolute;left:3086;top:1167;width:247;height:56" coordsize="247,56" path="m,56r186,l247,,62,,,56xe" fillcolor="#d6ffd6" stroked="f">
                <v:path arrowok="t"/>
              </v:shape>
              <v:shape id="_x0000_s6064" style="position:absolute;left:3272;top:1167;width:61;height:245" coordsize="61,245" path="m,56l61,r,189l,245,,56xe" fillcolor="#a4cda4" stroked="f">
                <v:path arrowok="t"/>
              </v:shape>
              <v:shape id="_x0000_s6065" style="position:absolute;left:3086;top:1167;width:247;height:245" coordsize="247,245" path="m62,l,56,,245r186,l247,189,247,,62,xe" filled="f" strokeweight=".65pt">
                <v:stroke joinstyle="miter"/>
                <v:path arrowok="t"/>
              </v:shape>
              <v:shape id="_x0000_s6066" style="position:absolute;left:3086;top:1167;width:247;height:56" coordsize="247,56" path="m,56r186,l247,e" filled="f" strokeweight=".65pt">
                <v:stroke joinstyle="miter"/>
                <v:path arrowok="t"/>
              </v:shape>
              <v:line id="_x0000_s6067" style="position:absolute" from="3272,1223" to="3273,1412" strokeweight=".65pt">
                <v:stroke joinstyle="miter"/>
              </v:line>
            </v:group>
            <v:group id="_x0000_s6068" style="position:absolute;left:3129;top:915;width:163;height:100" coordorigin="3129,915" coordsize="163,100">
              <v:shape id="_x0000_s6069" style="position:absolute;left:3129;top:915;width:163;height:100" coordsize="163,100" path="m82,100l,,163,,82,100xe" fillcolor="#cfc" stroked="f">
                <v:path arrowok="t"/>
              </v:shape>
              <v:shape id="_x0000_s6070" style="position:absolute;left:3129;top:915;width:163;height:100" coordsize="163,100" path="m82,100l,,163,,82,100xe" filled="f" strokeweight=".65pt">
                <v:stroke joinstyle="miter" endcap="round"/>
                <v:path arrowok="t"/>
              </v:shape>
            </v:group>
            <v:line id="_x0000_s6071" style="position:absolute" from="3212,1030" to="3213,1155" strokeweight="1.3pt"/>
            <v:group id="_x0000_s6072" style="position:absolute;left:3129;top:915;width:163;height:100" coordorigin="3129,915" coordsize="163,100">
              <v:shape id="_x0000_s6073" style="position:absolute;left:3129;top:915;width:163;height:100" coordsize="163,100" path="m82,100l,,163,,82,100xe" fillcolor="#cfc" stroked="f">
                <v:path arrowok="t"/>
              </v:shape>
              <v:shape id="_x0000_s6074" style="position:absolute;left:3129;top:915;width:163;height:100" coordsize="163,100" path="m82,100l,,163,,82,100xe" filled="f" strokeweight=".65pt">
                <v:stroke joinstyle="miter" endcap="round"/>
                <v:path arrowok="t"/>
              </v:shape>
            </v:group>
            <v:line id="_x0000_s6075" style="position:absolute" from="3212,1030" to="3213,1155" strokeweight="1.3pt"/>
            <v:group id="_x0000_s6076" style="position:absolute;left:3043;top:966;width:335;height:240" coordorigin="3043,966" coordsize="335,240">
              <v:group id="_x0000_s6077" style="position:absolute;left:3216;top:966;width:162;height:100" coordorigin="3216,966" coordsize="162,100">
                <v:shape id="_x0000_s6078" style="position:absolute;left:3216;top:966;width:162;height:100" coordsize="162,100" path="m81,100l,,162,,81,100xe" fillcolor="#cfc" stroked="f">
                  <v:path arrowok="t"/>
                </v:shape>
                <v:shape id="_x0000_s6079" style="position:absolute;left:3216;top:966;width:162;height:100" coordsize="162,100" path="m81,100l,,162,,81,100xe" filled="f" strokeweight=".65pt">
                  <v:stroke joinstyle="miter" endcap="round"/>
                  <v:path arrowok="t"/>
                </v:shape>
              </v:group>
              <v:line id="_x0000_s6080" style="position:absolute" from="3295,1081" to="3296,1206" strokeweight="1.3pt"/>
              <v:group id="_x0000_s6081" style="position:absolute;left:3216;top:966;width:162;height:100" coordorigin="3216,966" coordsize="162,100">
                <v:shape id="_x0000_s6082" style="position:absolute;left:3216;top:966;width:162;height:100" coordsize="162,100" path="m81,100l,,162,,81,100xe" fillcolor="#cfc" stroked="f">
                  <v:path arrowok="t"/>
                </v:shape>
                <v:shape id="_x0000_s6083" style="position:absolute;left:3216;top:966;width:162;height:100" coordsize="162,100" path="m81,100l,,162,,81,100xe" filled="f" strokeweight=".65pt">
                  <v:stroke joinstyle="miter" endcap="round"/>
                  <v:path arrowok="t"/>
                </v:shape>
              </v:group>
              <v:line id="_x0000_s6084" style="position:absolute" from="3295,1081" to="3296,1206" strokeweight="1.3pt"/>
              <v:group id="_x0000_s6085" style="position:absolute;left:3043;top:966;width:164;height:240" coordorigin="3043,966" coordsize="164,240">
                <v:group id="_x0000_s6086" style="position:absolute;left:3043;top:966;width:164;height:100" coordorigin="3043,966" coordsize="164,100">
                  <v:shape id="_x0000_s6087" style="position:absolute;left:3043;top:966;width:164;height:100" coordsize="164,100" path="m82,100l,,164,,82,100xe" fillcolor="#cfc" stroked="f">
                    <v:path arrowok="t"/>
                  </v:shape>
                  <v:shape id="_x0000_s6088" style="position:absolute;left:3043;top:966;width:164;height:100" coordsize="164,100" path="m82,100l,,164,,82,100xe" filled="f" strokeweight=".65pt">
                    <v:stroke joinstyle="miter" endcap="round"/>
                    <v:path arrowok="t"/>
                  </v:shape>
                </v:group>
                <v:line id="_x0000_s6089" style="position:absolute" from="3124,1081" to="3125,1206" strokeweight="1.3pt"/>
                <v:group id="_x0000_s6090" style="position:absolute;left:3043;top:966;width:164;height:100" coordorigin="3043,966" coordsize="164,100">
                  <v:shape id="_x0000_s6091" style="position:absolute;left:3043;top:966;width:164;height:100" coordsize="164,100" path="m82,100l,,164,,82,100xe" fillcolor="#cfc" stroked="f">
                    <v:path arrowok="t"/>
                  </v:shape>
                  <v:shape id="_x0000_s6092" style="position:absolute;left:3043;top:966;width:164;height:100" coordsize="164,100" path="m82,100l,,164,,82,100xe" filled="f" strokeweight=".65pt">
                    <v:stroke joinstyle="miter" endcap="round"/>
                    <v:path arrowok="t"/>
                  </v:shape>
                </v:group>
                <v:line id="_x0000_s6093" style="position:absolute" from="3124,1081" to="3125,1206" strokeweight="1.3pt"/>
              </v:group>
            </v:group>
            <v:rect id="_x0000_s6094" style="position:absolute;left:732;top:3247;width:2152;height:433;mso-wrap-style:none" filled="f" stroked="f">
              <v:textbox style="mso-next-textbox:#_x0000_s6094;mso-fit-shape-to-text:t" inset="0,0,0,0">
                <w:txbxContent>
                  <w:p w14:paraId="1F3170F5" w14:textId="77777777" w:rsidR="0084589B" w:rsidRDefault="0084589B" w:rsidP="00DD70C0">
                    <w:r>
                      <w:rPr>
                        <w:rFonts w:ascii="Arial" w:hAnsi="Arial" w:cs="Arial"/>
                        <w:color w:val="000000"/>
                        <w:sz w:val="22"/>
                        <w:szCs w:val="22"/>
                      </w:rPr>
                      <w:t>PAN, Moving Network</w:t>
                    </w:r>
                  </w:p>
                </w:txbxContent>
              </v:textbox>
            </v:rect>
            <v:line id="_x0000_s6095" style="position:absolute;flip:y" from="1906,2655" to="2295,3219"/>
            <v:group id="_x0000_s6096" style="position:absolute;left:1694;top:6;width:2605;height:690" coordorigin="1694,6" coordsize="2605,690">
              <v:oval id="_x0000_s6097" style="position:absolute;left:1694;top:6;width:2605;height:690" fillcolor="#ff9" strokeweight="0"/>
              <v:oval id="_x0000_s6098" style="position:absolute;left:1694;top:6;width:2605;height:690" filled="f">
                <v:stroke endcap="round"/>
              </v:oval>
            </v:group>
            <v:rect id="_x0000_s6099" style="position:absolute;left:2233;top:265;width:1334;height:364;mso-wrap-style:none" filled="f" stroked="f">
              <v:textbox style="mso-next-textbox:#_x0000_s6099;mso-fit-shape-to-text:t" inset="0,0,0,0">
                <w:txbxContent>
                  <w:p w14:paraId="631866C5" w14:textId="77777777" w:rsidR="0084589B" w:rsidRDefault="0084589B" w:rsidP="00DD70C0">
                    <w:r>
                      <w:rPr>
                        <w:rFonts w:ascii="Arial" w:hAnsi="Arial" w:cs="Arial"/>
                        <w:color w:val="000000"/>
                        <w:sz w:val="16"/>
                        <w:szCs w:val="16"/>
                      </w:rPr>
                      <w:t>Ubiquitous Service</w:t>
                    </w:r>
                  </w:p>
                </w:txbxContent>
              </v:textbox>
            </v:rect>
            <v:group id="_x0000_s6100" style="position:absolute;left:2452;top:1567;width:242;height:377" coordorigin="2452,1567" coordsize="242,377">
              <v:shape id="_x0000_s6101" style="position:absolute;left:2546;top:1567;width:148;height:376" coordsize="148,376" path="m127,87r1,-3l131,75r3,-11l138,50r4,-14l145,24r3,-9l148,11,147,8,145,6,143,4,139,2,136,1,133,r-2,l130,1r-2,5l124,16r-3,11l117,39r-4,12l110,61r-2,7l107,71r-2,l104,75r1,6l106,87r-1,4l103,101r-3,14l95,133r-5,21l84,176r-7,25l70,226r-6,25l57,274r-6,23l46,317r-5,18l37,349r-2,9l34,362r-1,3l31,366r-2,2l26,369r-3,l20,370r-3,l13,370r-3,-1l7,369r-3,l2,368r-1,l,368r,l1,369r2,l5,370r2,1l9,372r2,1l13,374r2,1l18,376r2,l23,376r3,l29,375r3,-1l36,372r3,-2l43,367r4,-5l51,352r6,-15l63,318r6,-21l77,273r7,-25l91,222r7,-25l105,172r6,-23l116,129r5,-17l124,98r3,-8l127,87xe" fillcolor="black" stroked="f">
                <v:path arrowok="t"/>
              </v:shape>
              <v:shape id="_x0000_s6102" style="position:absolute;left:2515;top:1609;width:146;height:334" coordsize="146,334" path="m,174r1,-1l2,170r2,-5l6,159r3,-8l11,141r3,-11l15,117r2,-9l18,98,20,88,22,78r3,-9l28,59r2,-9l33,41r4,-8l40,26r3,-7l46,14,50,9,53,5,56,3,59,2,66,1,72,r7,l86,1r6,1l98,3r5,1l109,6r5,2l118,10r5,3l127,15r4,2l134,20r3,2l139,24r1,l141,25r1,2l143,29r1,2l145,34r1,3l146,41r,4l142,63r-4,20l132,103r-5,21l121,146r-6,21l108,189r-6,20l96,228r-5,18l86,263r-5,14l78,289r-3,10l73,305r-1,4l71,311r-2,3l67,319r-3,4l61,327r-3,4l55,333r-3,1l53,329r1,-6l55,317r,-3l55,312r-2,-5l50,300r-3,-9l42,280,38,269,33,256,28,243,22,230,18,218,13,206,9,196,5,187,3,180,1,176,,174xe" fillcolor="#f43d21" stroked="f">
                <v:path arrowok="t"/>
              </v:shape>
              <v:shape id="_x0000_s6103" style="position:absolute;left:2515;top:1633;width:146;height:310" coordsize="146,310" path="m,195r,l2,197r3,2l9,202r5,4l19,210r5,5l30,219r6,5l42,228r6,5l53,237r5,3l62,243r4,3l68,247r2,-5l72,236r2,-6l77,225r2,-6l81,212r2,-6l85,199r2,-7l89,185r2,-7l94,170r2,-9l98,153r3,-10l104,134r3,-7l110,119r4,-8l117,102r4,-10l124,82r3,-10l130,62r3,-10l135,43r2,-10l139,25r1,-8l141,11,140,5,139,r1,l141,1r1,2l143,5r1,2l145,10r1,3l146,17r,4l142,39r-4,20l132,79r-5,21l121,122r-6,21l108,165r-6,20l96,204r-5,18l86,239r-5,14l78,265r-3,10l73,281r-1,4l71,287r-2,3l67,295r-3,4l61,303r-3,4l55,309r-3,1l51,307r-3,-3l43,299r-5,-4l33,290r-5,-3l24,284r-1,-2l22,278,19,267,15,253,11,237,7,221,3,208,1,198,,195xe" fillcolor="#b70000" stroked="f">
                <v:path arrowok="t"/>
              </v:shape>
              <v:shape id="_x0000_s6104" style="position:absolute;left:2549;top:1614;width:44;height:53" coordsize="44,53" path="m23,4l25,3,27,2,29,1,31,r2,l36,r4,1l44,2,40,9r-4,9l32,26r-3,9l26,42r-2,6l22,52r,1l,51,4,39,7,29r4,-8l14,15r3,-5l19,7,21,5,23,4xe" fillcolor="#f9a89b" stroked="f">
                <v:path arrowok="t"/>
              </v:shape>
              <v:shape id="_x0000_s6105" style="position:absolute;left:2539;top:1622;width:104;height:126" coordsize="104,126" path="m77,125r,l76,125r-1,l73,125r-2,l69,125r-3,1l63,125r-3,l56,125r-4,-1l47,123r-4,-1l38,121r-5,-2l27,118r-2,-2l21,114r-5,-3l11,108,7,105,3,102,1,100,,98,2,90,4,81,6,73,8,64r2,-8l12,48r3,-8l17,33r3,-7l22,20r3,-6l27,9,30,5,32,2,35,1,37,r6,l49,r5,1l60,1r5,1l70,3r4,1l79,6r4,1l86,9r4,2l93,12r3,2l98,16r2,2l102,20r1,3l104,28r-1,6l102,42r-1,8l98,59r-2,9l93,77r-3,9l87,95r-2,8l82,110r-2,6l78,121r-1,3l77,125xe" fillcolor="#f9bfb5" stroked="f">
                <v:path arrowok="t"/>
              </v:shape>
              <v:shape id="_x0000_s6106" style="position:absolute;left:2452;top:1740;width:119;height:204" coordsize="119,204" path="m118,183r,-6l116,163r-2,-20l111,120,107,96,103,73,99,54,96,41,83,39,71,37,62,34,53,32,46,30,39,28,33,26,29,23,24,21,21,19,18,16,15,13,12,10,9,8,6,4,3,1,1,,,2,,6r1,5l3,17r1,6l5,28r1,4l6,38,8,52r3,18l15,91r3,21l22,131r3,15l28,155r2,3l32,161r2,2l37,166r4,3l44,172r4,2l52,176r4,3l60,181r4,2l67,185r4,1l74,188r2,1l78,189r1,1l81,190r1,1l84,192r2,1l88,193r2,1l93,195r2,1l97,198r3,1l102,200r3,1l108,202r2,1l113,204r2,l117,202r1,-3l119,195r,-3l119,188r,-3l118,183xe" fillcolor="#f77c6b" stroked="f">
                <v:path arrowok="t"/>
              </v:shape>
              <v:shape id="_x0000_s6107" style="position:absolute;left:2548;top:1781;width:23;height:163" coordsize="23,163" path="m22,142r,-6l20,122,18,102,15,79,11,55,7,32,3,13,,,1,17,4,40,7,66r4,27l13,118r1,21l12,153r-5,6l9,160r1,l11,161r1,l13,161r2,1l16,162r1,1l19,163r2,-2l22,158r1,-4l23,151r,-4l23,144r-1,-2xe" fillcolor="black" stroked="f">
                <v:path arrowok="t"/>
              </v:shape>
              <v:shape id="_x0000_s6108" style="position:absolute;left:2530;top:1737;width:80;height:61" coordsize="80,61" path="m6,r,l7,1,8,2,9,3r1,2l12,6r3,2l18,11r5,2l28,15r6,2l41,20r8,2l58,24r10,2l80,28r,l79,31r-1,3l77,38r-2,5l73,48r-3,5l66,57r-3,2l61,60r-3,1l56,60,54,59,52,58,51,56,49,54,47,51,45,48,43,45,41,43,39,40,36,38,34,36,31,34,27,33,24,32r-3,l18,31r-3,l12,31r-3,l7,31r-2,l3,31,2,30,1,29,,28,,27,,25,1,23,4,13,5,6,6,1,6,xe" fillcolor="#b70000" stroked="f">
                <v:path arrowok="t"/>
              </v:shape>
              <v:shape id="_x0000_s6109" style="position:absolute;left:2549;top:1678;width:70;height:56" coordsize="70,56" path="m,34r,l1,35r2,2l6,40r3,2l14,45r5,3l26,50r3,1l32,52r3,1l37,54r3,l43,55r3,l48,56r3,l53,56r2,l56,56r2,l59,56r,l60,56,70,20r,-1l68,18,66,17,62,16,58,14,53,12,48,10,43,8,38,6,33,4,28,3,23,1,19,,15,,12,,10,1,,34xe" fillcolor="#ccf9d6" stroked="f">
                <v:path arrowok="t"/>
              </v:shape>
              <v:shape id="_x0000_s6110" style="position:absolute;left:2660;top:1574;width:26;height:70" coordsize="26,70" path="m16,6l17,3,19,1,20,r2,l23,1r2,1l25,3r1,2l25,9r-3,8l19,28,16,39,13,51,9,60,7,67r,3l6,68,5,67r,-2l4,64r,-1l3,61,2,60,,58,16,6xe" fillcolor="#597c68" stroked="f">
                <v:path arrowok="t"/>
              </v:shape>
              <v:shape id="_x0000_s6111" style="position:absolute;left:2549;top:1676;width:71;height:58" coordsize="71,58" path="m6,32r2,2l11,36r3,1l18,39r4,1l27,42r5,1l37,44r5,2l46,47r5,l54,48r4,1l60,49r2,1l62,50r-2,8l59,58r,l58,58r-2,l55,58r-2,l51,58r-3,l46,57r-3,l40,56r-3,l35,55,32,54,29,53,26,52,19,50,14,47,9,44,6,42,3,39,1,37,,36r,l,33,,28,1,23,3,17,4,12,7,7,9,3,12,2,17,r4,l26,r5,1l36,2r5,2l46,5r5,2l55,9r4,2l63,13r3,2l68,16r2,1l71,18r,l69,26r-1,l67,25,64,24,61,22,56,20,51,18,44,16,37,14,31,12,26,10,22,9r-3,l16,8r-1,l14,8r,l14,9r-1,1l12,13r-1,2l9,18,8,23,7,27,6,32xe" fillcolor="#f77c6b" stroked="f">
                <v:path arrowok="t"/>
              </v:shape>
              <v:shape id="_x0000_s6112" style="position:absolute;left:2584;top:1647;width:19;height:26" coordsize="19,26" path="m8,11l10,9,12,6,13,4,15,3,16,1r1,l18,r,l19,1,18,2r,1l17,5,16,7,14,9r-1,3l11,15,9,17,7,19,5,22,4,23,3,25r-2,l1,26,,26,,25,,24,1,23,2,21,3,19,4,16,6,14,8,11xe" fillcolor="black" stroked="f">
                <v:path arrowok="t"/>
              </v:shape>
              <v:shape id="_x0000_s6113" style="position:absolute;left:2595;top:1645;width:19;height:25" coordsize="19,25" path="m8,11l10,8,12,6,13,4,15,2,16,1,17,r1,l19,r,l18,1r,2l17,5,16,7,15,9r-2,3l11,14,9,17,7,19,6,21,4,23,3,24,2,25r-1,l1,25,,25,1,24r,-2l2,20,3,18,5,16,6,13,8,11xe" fillcolor="black" stroked="f">
                <v:path arrowok="t"/>
              </v:shape>
              <v:shape id="_x0000_s6114" style="position:absolute;left:2581;top:1641;width:17;height:24" coordsize="17,24" path="m7,10l9,8,10,6,12,4,13,2,14,1,15,r1,l17,r,l16,1r,2l15,4,14,6,13,8r-2,3l9,13,7,15,6,18,4,20,3,21,2,22,1,23,,24r,l,23,,22,1,21r,-2l2,17,4,15,5,13,7,10xe" fillcolor="black" stroked="f">
                <v:path arrowok="t"/>
              </v:shape>
              <v:shape id="_x0000_s6115" style="position:absolute;left:2552;top:1622;width:38;height:45" coordsize="38,45" path="m,44l3,35,6,27,9,19r3,-6l15,7,18,3,21,1,24,r2,l28,r1,l31,r2,l34,r2,l38,,34,8r-3,7l28,23r-3,7l23,36r-2,5l19,44r,1l,44xe" fillcolor="#ffe8e5" stroked="f">
                <v:path arrowok="t"/>
              </v:shape>
              <v:shape id="_x0000_s6116" style="position:absolute;left:2489;top:1891;width:62;height:31" coordsize="62,31" path="m,l2,,4,2,8,3r4,2l17,8r5,2l28,12r5,2l39,17r5,2l49,21r4,2l57,25r3,1l61,27r1,l61,27r-1,l59,28r-2,3l57,31,55,30,52,29,49,27,44,25,40,23,34,20,29,18,24,15,19,12,14,10,10,8,6,6,3,5,2,4,1,3,,3,,1,,,,xe" fillcolor="#d1f7ef" stroked="f">
                <v:path arrowok="t"/>
              </v:shape>
              <v:shape id="_x0000_s6117" style="position:absolute;left:2488;top:1886;width:62;height:32" coordsize="62,32" path="m1,5r2,l5,7,9,8r4,2l18,12r5,3l28,17r6,2l39,22r5,2l49,26r4,2l57,29r3,1l61,31r1,1l62,30r,-3l61,24,60,23r,l58,22,55,21,51,20,46,18,41,16,36,14,30,12,25,9,19,7,14,5,10,4,6,2,3,1,1,,,,1,1r,1l1,4r,1xe" fillcolor="#b70000" stroked="f">
                <v:path arrowok="t"/>
              </v:shape>
            </v:group>
            <v:rect id="_x0000_s6118" style="position:absolute;left:4835;top:425;width:2115;height:433;mso-wrap-style:none" filled="f" stroked="f">
              <v:textbox style="mso-next-textbox:#_x0000_s6118;mso-fit-shape-to-text:t" inset="0,0,0,0">
                <w:txbxContent>
                  <w:p w14:paraId="33976C56" w14:textId="77777777" w:rsidR="0084589B" w:rsidRDefault="0084589B" w:rsidP="00DD70C0">
                    <w:pPr>
                      <w:rPr>
                        <w:rFonts w:hint="eastAsia"/>
                        <w:lang w:eastAsia="ja-JP"/>
                      </w:rPr>
                    </w:pPr>
                    <w:r>
                      <w:rPr>
                        <w:rFonts w:ascii="Arial" w:hAnsi="Arial" w:cs="Arial" w:hint="eastAsia"/>
                        <w:color w:val="000000"/>
                        <w:sz w:val="22"/>
                        <w:szCs w:val="22"/>
                        <w:lang w:eastAsia="ja-JP"/>
                      </w:rPr>
                      <w:t>All-</w:t>
                    </w:r>
                    <w:r>
                      <w:rPr>
                        <w:rFonts w:ascii="Arial" w:hAnsi="Arial" w:cs="Arial"/>
                        <w:color w:val="000000"/>
                        <w:sz w:val="22"/>
                        <w:szCs w:val="22"/>
                      </w:rPr>
                      <w:t>IP Network</w:t>
                    </w:r>
                    <w:r>
                      <w:rPr>
                        <w:rFonts w:ascii="Arial" w:hAnsi="Arial" w:cs="Arial" w:hint="eastAsia"/>
                        <w:color w:val="000000"/>
                        <w:sz w:val="22"/>
                        <w:szCs w:val="22"/>
                        <w:lang w:eastAsia="ja-JP"/>
                      </w:rPr>
                      <w:t xml:space="preserve"> (AIPN)</w:t>
                    </w:r>
                  </w:p>
                </w:txbxContent>
              </v:textbox>
            </v:rect>
            <v:group id="_x0000_s6119" style="position:absolute;left:958;top:2178;width:416;height:258" coordorigin="958,2178" coordsize="416,258">
              <v:shape id="_x0000_s6120" style="position:absolute;left:1211;top:2178;width:163;height:257" coordsize="163,257" path="m,257l,147,163,r,111l,257xe" fillcolor="#b4e1b4" stroked="f">
                <v:path arrowok="t"/>
              </v:shape>
              <v:line id="_x0000_s6121" style="position:absolute;flip:y" from="1211,2289" to="1374,2435" strokecolor="#b4e1b4" strokeweight=".15pt">
                <v:stroke joinstyle="miter"/>
              </v:line>
              <v:shape id="_x0000_s6122" style="position:absolute;left:958;top:2178;width:416;height:147" coordsize="416,147" path="m253,147l,147,164,,416,,253,147xe" fillcolor="#799879" stroked="f">
                <v:path arrowok="t"/>
              </v:shape>
              <v:line id="_x0000_s6123" style="position:absolute;flip:y" from="1211,2178" to="1374,2325" strokecolor="#799879" strokeweight=".15pt">
                <v:stroke joinstyle="miter"/>
              </v:line>
              <v:rect id="_x0000_s6124" style="position:absolute;left:958;top:2325;width:253;height:110" fillcolor="#9cc49c" stroked="f"/>
              <v:line id="_x0000_s6125" style="position:absolute" from="958,2325" to="959,2435" strokecolor="#abd6ab" strokeweight=".7pt">
                <v:stroke joinstyle="miter"/>
              </v:line>
              <v:line id="_x0000_s6126" style="position:absolute" from="958,2435" to="1211,2436" strokecolor="#92b792" strokeweight=".7pt">
                <v:stroke joinstyle="miter"/>
              </v:line>
              <v:line id="_x0000_s6127" style="position:absolute;flip:y" from="1211,2325" to="1212,2435" strokecolor="#bbeabb" strokeweight=".7pt">
                <v:stroke joinstyle="miter"/>
              </v:line>
              <v:line id="_x0000_s6128" style="position:absolute;flip:x" from="958,2325" to="1211,2326" strokecolor="#92b792" strokeweight=".7pt">
                <v:stroke joinstyle="miter"/>
              </v:line>
            </v:group>
            <v:shape id="_x0000_s6129" style="position:absolute;left:1293;top:1840;width:1202;height:313" coordsize="5200,1508" path="m315,1298l4869,145hdc4887,140,4905,151,4910,169v4,18,-7,36,-24,41hal332,1363hdc314,1367,296,1356,291,1338v-4,-17,7,-35,24,-40haxm437,1508l,1412,339,1120r98,388xm4764,r436,95l4862,388,4764,xe" fillcolor="#99c" strokecolor="#99c" strokeweight=".15pt">
              <v:stroke joinstyle="bevel"/>
              <v:path arrowok="t"/>
              <o:lock v:ext="edit" verticies="t"/>
            </v:shape>
            <v:rect id="_x0000_s6130" style="position:absolute;left:784;top:1823;width:697;height:433;mso-wrap-style:none" filled="f" stroked="f">
              <v:textbox style="mso-next-textbox:#_x0000_s6130;mso-fit-shape-to-text:t" inset="0,0,0,0">
                <w:txbxContent>
                  <w:p w14:paraId="2459E059" w14:textId="77777777" w:rsidR="0084589B" w:rsidRDefault="0084589B" w:rsidP="00DD70C0">
                    <w:r>
                      <w:rPr>
                        <w:rFonts w:ascii="Arial" w:hAnsi="Arial" w:cs="Arial"/>
                        <w:color w:val="000000"/>
                        <w:sz w:val="22"/>
                        <w:szCs w:val="22"/>
                      </w:rPr>
                      <w:t>Sensor</w:t>
                    </w:r>
                  </w:p>
                </w:txbxContent>
              </v:textbox>
            </v:rect>
            <v:group id="_x0000_s6131" style="position:absolute;left:1683;top:2399;width:415;height:259" coordorigin="1683,2399" coordsize="415,259">
              <v:shape id="_x0000_s6132" style="position:absolute;left:1935;top:2399;width:163;height:258" coordsize="163,258" path="m,258l,147,163,r,111l,258xe" fillcolor="#b4e1b4" stroked="f">
                <v:path arrowok="t"/>
              </v:shape>
              <v:line id="_x0000_s6133" style="position:absolute;flip:y" from="1935,2510" to="2098,2657" strokecolor="#b4e1b4" strokeweight=".15pt">
                <v:stroke joinstyle="miter"/>
              </v:line>
              <v:shape id="_x0000_s6134" style="position:absolute;left:1683;top:2399;width:415;height:147" coordsize="415,147" path="m252,147l,147,163,,415,,252,147xe" fillcolor="#799879" stroked="f">
                <v:path arrowok="t"/>
              </v:shape>
              <v:line id="_x0000_s6135" style="position:absolute;flip:y" from="1935,2399" to="2098,2546" strokecolor="#799879" strokeweight=".15pt">
                <v:stroke joinstyle="miter"/>
              </v:line>
              <v:rect id="_x0000_s6136" style="position:absolute;left:1683;top:2546;width:252;height:111" fillcolor="#9cc49c" stroked="f"/>
              <v:line id="_x0000_s6137" style="position:absolute" from="1683,2546" to="1684,2657" strokecolor="#abd6ab" strokeweight=".7pt">
                <v:stroke joinstyle="miter"/>
              </v:line>
              <v:line id="_x0000_s6138" style="position:absolute" from="1683,2657" to="1935,2658" strokecolor="#92b792" strokeweight=".7pt">
                <v:stroke joinstyle="miter"/>
              </v:line>
              <v:line id="_x0000_s6139" style="position:absolute;flip:y" from="1935,2546" to="1936,2657" strokecolor="#bbeabb" strokeweight=".7pt">
                <v:stroke joinstyle="miter"/>
              </v:line>
              <v:line id="_x0000_s6140" style="position:absolute;flip:x" from="1683,2546" to="1935,2547" strokecolor="#92b792" strokeweight=".7pt">
                <v:stroke joinstyle="miter"/>
              </v:line>
            </v:group>
            <v:group id="_x0000_s6141" style="position:absolute;left:2514;top:2496;width:416;height:259" coordorigin="2514,2496" coordsize="416,259">
              <v:shape id="_x0000_s6142" style="position:absolute;left:2766;top:2496;width:164;height:258" coordsize="164,258" path="m,258l,147,164,r,111l,258xe" fillcolor="#b4e1b4" stroked="f">
                <v:path arrowok="t"/>
              </v:shape>
              <v:line id="_x0000_s6143" style="position:absolute;flip:y" from="2766,2607" to="2930,2754" strokecolor="#b4e1b4" strokeweight=".15pt">
                <v:stroke joinstyle="miter"/>
              </v:line>
              <v:shape id="_x0000_s6144" style="position:absolute;left:2514;top:2496;width:416;height:147" coordsize="416,147" path="m252,147l,147,164,,416,,252,147xe" fillcolor="#799879" stroked="f">
                <v:path arrowok="t"/>
              </v:shape>
              <v:line id="_x0000_s6145" style="position:absolute;flip:y" from="2766,2496" to="2930,2643" strokecolor="#799879" strokeweight=".15pt">
                <v:stroke joinstyle="miter"/>
              </v:line>
              <v:rect id="_x0000_s6146" style="position:absolute;left:2514;top:2643;width:252;height:111" fillcolor="#9cc49c" stroked="f"/>
              <v:line id="_x0000_s6147" style="position:absolute" from="2514,2643" to="2515,2754" strokecolor="#abd6ab" strokeweight=".7pt">
                <v:stroke joinstyle="miter"/>
              </v:line>
              <v:line id="_x0000_s6148" style="position:absolute" from="2514,2754" to="2766,2755" strokecolor="#92b792" strokeweight=".7pt">
                <v:stroke joinstyle="miter"/>
              </v:line>
              <v:line id="_x0000_s6149" style="position:absolute;flip:y" from="2766,2643" to="2767,2754" strokecolor="#bbeabb" strokeweight=".7pt">
                <v:stroke joinstyle="miter"/>
              </v:line>
              <v:line id="_x0000_s6150" style="position:absolute;flip:x" from="2514,2643" to="2766,2644" strokecolor="#92b792" strokeweight=".7pt">
                <v:stroke joinstyle="miter"/>
              </v:line>
            </v:group>
            <v:group id="_x0000_s6151" style="position:absolute;left:3238;top:2164;width:416;height:259" coordorigin="3238,2164" coordsize="416,259">
              <v:shape id="_x0000_s6152" style="position:absolute;left:3490;top:2164;width:164;height:258" coordsize="164,258" path="m,258l,147,164,r,111l,258xe" fillcolor="#b4e1b4" stroked="f">
                <v:path arrowok="t"/>
              </v:shape>
              <v:line id="_x0000_s6153" style="position:absolute;flip:y" from="3490,2275" to="3654,2422" strokecolor="#b4e1b4" strokeweight=".15pt">
                <v:stroke joinstyle="miter"/>
              </v:line>
              <v:shape id="_x0000_s6154" style="position:absolute;left:3238;top:2164;width:416;height:147" coordsize="416,147" path="m252,147l,147,163,,416,,252,147xe" fillcolor="#799879" stroked="f">
                <v:path arrowok="t"/>
              </v:shape>
              <v:line id="_x0000_s6155" style="position:absolute;flip:y" from="3490,2164" to="3654,2311" strokecolor="#799879" strokeweight=".15pt">
                <v:stroke joinstyle="miter"/>
              </v:line>
              <v:rect id="_x0000_s6156" style="position:absolute;left:3238;top:2311;width:252;height:111" fillcolor="#9cc49c" stroked="f"/>
              <v:line id="_x0000_s6157" style="position:absolute" from="3238,2311" to="3239,2422" strokecolor="#abd6ab" strokeweight=".7pt">
                <v:stroke joinstyle="miter"/>
              </v:line>
              <v:line id="_x0000_s6158" style="position:absolute" from="3238,2422" to="3490,2423" strokecolor="#92b792" strokeweight=".7pt">
                <v:stroke joinstyle="miter"/>
              </v:line>
              <v:line id="_x0000_s6159" style="position:absolute;flip:y" from="3490,2311" to="3491,2422" strokecolor="#bbeabb" strokeweight=".7pt">
                <v:stroke joinstyle="miter"/>
              </v:line>
              <v:line id="_x0000_s6160" style="position:absolute;flip:x" from="3238,2311" to="3490,2312" strokecolor="#92b792" strokeweight=".7pt">
                <v:stroke joinstyle="miter"/>
              </v:line>
            </v:group>
            <v:shape id="_x0000_s6161" style="position:absolute;left:1595;top:1601;width:495;height:153;mso-position-horizontal:absolute;mso-position-vertical:absolute" coordsize="495,153" path="m,153l306,,222,137,495,e" filled="f">
              <v:path arrowok="t"/>
            </v:shape>
            <w10:anchorlock/>
          </v:group>
        </w:pict>
      </w:r>
    </w:p>
    <w:p w14:paraId="72AE30A8" w14:textId="77777777" w:rsidR="00CE5C44" w:rsidRPr="00DF5426" w:rsidRDefault="00CE5C44" w:rsidP="00465664">
      <w:pPr>
        <w:pStyle w:val="TF"/>
        <w:rPr>
          <w:lang w:eastAsia="ja-JP"/>
        </w:rPr>
      </w:pPr>
      <w:r w:rsidRPr="00DF5426">
        <w:rPr>
          <w:lang w:eastAsia="ja-JP"/>
        </w:rPr>
        <w:t>Figure 2: Support of ubiquitous services</w:t>
      </w:r>
    </w:p>
    <w:p w14:paraId="1F8D7FCA" w14:textId="77777777" w:rsidR="00CE5C44" w:rsidRPr="00DF5426" w:rsidRDefault="00CE5C44" w:rsidP="00CE5C44">
      <w:pPr>
        <w:pStyle w:val="B1"/>
        <w:rPr>
          <w:lang w:eastAsia="ja-JP"/>
        </w:rPr>
      </w:pPr>
      <w:r w:rsidRPr="00DF5426">
        <w:rPr>
          <w:lang w:eastAsia="ja-JP"/>
        </w:rPr>
        <w:t>-</w:t>
      </w:r>
      <w:r w:rsidRPr="00DF5426">
        <w:rPr>
          <w:lang w:eastAsia="ja-JP"/>
        </w:rPr>
        <w:tab/>
        <w:t>Improve disruption-prone situations when network connectivity is intermittent.</w:t>
      </w:r>
    </w:p>
    <w:p w14:paraId="126C2B72" w14:textId="77777777" w:rsidR="00CE5C44" w:rsidRPr="00DF5426" w:rsidRDefault="00CE5C44" w:rsidP="00465664">
      <w:pPr>
        <w:ind w:left="568"/>
        <w:rPr>
          <w:szCs w:val="22"/>
          <w:lang w:eastAsia="ja-JP"/>
        </w:rPr>
      </w:pPr>
      <w:r w:rsidRPr="00DF5426">
        <w:rPr>
          <w:lang w:eastAsia="ja-JP"/>
        </w:rPr>
        <w:t xml:space="preserve">Disruption-free network connectivity may not be cost effective, or even feasible, in all cases (e.g. cell planning for full radio coverage for all services, disruption-free inter-access system handovers, disruption-free IP connectivity in all network links). An AIPN should consider solutions for making services as resilient to temporary lack </w:t>
      </w:r>
      <w:r w:rsidR="00B41C2C" w:rsidRPr="00DF5426">
        <w:rPr>
          <w:lang w:eastAsia="ja-JP"/>
        </w:rPr>
        <w:t xml:space="preserve">of </w:t>
      </w:r>
      <w:r w:rsidRPr="00DF5426">
        <w:rPr>
          <w:lang w:eastAsia="ja-JP"/>
        </w:rPr>
        <w:t>connectivity as possible.</w:t>
      </w:r>
    </w:p>
    <w:p w14:paraId="5ACB7DB1" w14:textId="77777777" w:rsidR="003F114B" w:rsidRPr="00DF5426" w:rsidRDefault="003F114B" w:rsidP="003F114B">
      <w:pPr>
        <w:pStyle w:val="Heading4"/>
      </w:pPr>
      <w:bookmarkStart w:id="51" w:name="_Toc217731462"/>
      <w:r w:rsidRPr="00DF5426">
        <w:t>5.1.1.8</w:t>
      </w:r>
      <w:r w:rsidRPr="00DF5426">
        <w:tab/>
        <w:t>Enhanced network performance</w:t>
      </w:r>
      <w:bookmarkEnd w:id="51"/>
    </w:p>
    <w:p w14:paraId="4BA1E1DE" w14:textId="77777777" w:rsidR="003F114B" w:rsidRPr="00DF5426" w:rsidRDefault="003F114B" w:rsidP="003F114B">
      <w:pPr>
        <w:pStyle w:val="B1"/>
      </w:pPr>
      <w:r w:rsidRPr="00DF5426">
        <w:t>-</w:t>
      </w:r>
      <w:r w:rsidRPr="00DF5426">
        <w:tab/>
        <w:t>Ability to efficiently handle a variety of different types of IP traffic including user-to-user and user-to-multicast traffic models</w:t>
      </w:r>
    </w:p>
    <w:p w14:paraId="1C62D113" w14:textId="77777777" w:rsidR="003F114B" w:rsidRPr="00DF5426" w:rsidRDefault="003F114B" w:rsidP="003F114B">
      <w:pPr>
        <w:pStyle w:val="B1"/>
      </w:pPr>
      <w:r w:rsidRPr="00DF5426">
        <w:t>-</w:t>
      </w:r>
      <w:r w:rsidRPr="00DF5426">
        <w:tab/>
        <w:t>Optimized routing of IP traffic</w:t>
      </w:r>
    </w:p>
    <w:p w14:paraId="15FB8E10" w14:textId="77777777" w:rsidR="003F114B" w:rsidRPr="00DF5426" w:rsidRDefault="003F114B" w:rsidP="003F114B">
      <w:pPr>
        <w:pStyle w:val="Heading4"/>
      </w:pPr>
      <w:bookmarkStart w:id="52" w:name="_Toc217731463"/>
      <w:r w:rsidRPr="00DF5426">
        <w:t>5.1.1.9</w:t>
      </w:r>
      <w:r w:rsidRPr="00DF5426">
        <w:tab/>
        <w:t>Network extensibility/composition</w:t>
      </w:r>
      <w:bookmarkEnd w:id="52"/>
    </w:p>
    <w:p w14:paraId="6E85AC37" w14:textId="77777777" w:rsidR="003F114B" w:rsidRPr="00DF5426" w:rsidRDefault="003F114B" w:rsidP="003F114B">
      <w:pPr>
        <w:pStyle w:val="B1"/>
      </w:pPr>
      <w:r w:rsidRPr="00DF5426">
        <w:t>-</w:t>
      </w:r>
      <w:r w:rsidRPr="00DF5426">
        <w:tab/>
        <w:t>Facilitate integration of networks with different administrative domains (e.g. handle negotiation of administrative issues, security, trust, etc).</w:t>
      </w:r>
    </w:p>
    <w:p w14:paraId="192CA0DC" w14:textId="77777777" w:rsidR="003F114B" w:rsidRPr="00DF5426" w:rsidRDefault="003F114B" w:rsidP="003F114B">
      <w:pPr>
        <w:pStyle w:val="B1"/>
      </w:pPr>
      <w:r w:rsidRPr="00DF5426">
        <w:t>-</w:t>
      </w:r>
      <w:r w:rsidRPr="00DF5426">
        <w:tab/>
        <w:t xml:space="preserve">Solutions should be studied for facilitating the integration of different networks of the same or different </w:t>
      </w:r>
      <w:r w:rsidR="00CE5C44" w:rsidRPr="00DF5426">
        <w:rPr>
          <w:lang w:eastAsia="ja-JP"/>
        </w:rPr>
        <w:t xml:space="preserve">AIPN </w:t>
      </w:r>
      <w:r w:rsidRPr="00DF5426">
        <w:t xml:space="preserve">operators </w:t>
      </w:r>
      <w:proofErr w:type="gramStart"/>
      <w:r w:rsidRPr="00DF5426">
        <w:t>in order to</w:t>
      </w:r>
      <w:proofErr w:type="gramEnd"/>
      <w:r w:rsidRPr="00DF5426">
        <w:t xml:space="preserve"> enhance the services provided to their </w:t>
      </w:r>
      <w:proofErr w:type="gramStart"/>
      <w:r w:rsidRPr="00DF5426">
        <w:t>customers, and</w:t>
      </w:r>
      <w:proofErr w:type="gramEnd"/>
      <w:r w:rsidRPr="00DF5426">
        <w:t xml:space="preserve"> enable the introduction of new services. This includes, but it is not limited to, the sharing of some parts of the network.</w:t>
      </w:r>
    </w:p>
    <w:p w14:paraId="6023DA88" w14:textId="77777777" w:rsidR="00EA4A97" w:rsidRDefault="00EA4A97" w:rsidP="00EA4A97">
      <w:pPr>
        <w:pStyle w:val="B1"/>
      </w:pPr>
      <w:r>
        <w:t>-</w:t>
      </w:r>
      <w:r>
        <w:tab/>
        <w:t xml:space="preserve">Allow dynamic and flexible integration </w:t>
      </w:r>
      <w:proofErr w:type="gramStart"/>
      <w:r>
        <w:t xml:space="preserve">of </w:t>
      </w:r>
      <w:r>
        <w:rPr>
          <w:lang w:eastAsia="ja-JP"/>
        </w:rPr>
        <w:t>”</w:t>
      </w:r>
      <w:r>
        <w:rPr>
          <w:rFonts w:hint="eastAsia"/>
          <w:lang w:eastAsia="ja-JP"/>
        </w:rPr>
        <w:t>Ad</w:t>
      </w:r>
      <w:proofErr w:type="gramEnd"/>
      <w:r>
        <w:rPr>
          <w:rFonts w:hint="eastAsia"/>
          <w:lang w:eastAsia="ja-JP"/>
        </w:rPr>
        <w:t>-hoc Networks</w:t>
      </w:r>
      <w:r>
        <w:t xml:space="preserve"> at the edge (e.g. Personal Area Networks, sensor networks, etc).</w:t>
      </w:r>
    </w:p>
    <w:p w14:paraId="5A837F9A" w14:textId="77777777" w:rsidR="003F114B" w:rsidRPr="00DF5426" w:rsidRDefault="003F114B" w:rsidP="003F114B">
      <w:pPr>
        <w:pStyle w:val="Heading4"/>
      </w:pPr>
      <w:bookmarkStart w:id="53" w:name="_Toc217731464"/>
      <w:r w:rsidRPr="00DF5426">
        <w:t>5.1.1.10</w:t>
      </w:r>
      <w:r w:rsidRPr="00DF5426">
        <w:tab/>
        <w:t>Network management</w:t>
      </w:r>
      <w:bookmarkEnd w:id="53"/>
    </w:p>
    <w:p w14:paraId="01C31BE1" w14:textId="77777777" w:rsidR="003F114B" w:rsidRPr="00DF5426" w:rsidRDefault="006F2DC0" w:rsidP="003F114B">
      <w:r w:rsidRPr="00DF5426">
        <w:rPr>
          <w:lang w:eastAsia="ja-JP"/>
        </w:rPr>
        <w:t>I</w:t>
      </w:r>
      <w:r w:rsidR="003F114B" w:rsidRPr="00DF5426">
        <w:t>ntroduc</w:t>
      </w:r>
      <w:r w:rsidRPr="00DF5426">
        <w:rPr>
          <w:lang w:eastAsia="ja-JP"/>
        </w:rPr>
        <w:t>tion of</w:t>
      </w:r>
      <w:r w:rsidR="003F114B" w:rsidRPr="00DF5426">
        <w:t xml:space="preserve"> self-managing technologies (e.g. Plug-and-Play) </w:t>
      </w:r>
      <w:r w:rsidRPr="00DF5426">
        <w:rPr>
          <w:lang w:eastAsia="ja-JP"/>
        </w:rPr>
        <w:t xml:space="preserve">should be considered </w:t>
      </w:r>
      <w:r w:rsidR="003F114B" w:rsidRPr="00DF5426">
        <w:t xml:space="preserve">for faster deployment and reduction of operational cost. </w:t>
      </w:r>
      <w:proofErr w:type="gramStart"/>
      <w:r w:rsidR="003F114B" w:rsidRPr="00DF5426">
        <w:t>In particular, an</w:t>
      </w:r>
      <w:proofErr w:type="gramEnd"/>
      <w:r w:rsidR="003F114B" w:rsidRPr="00DF5426">
        <w:t xml:space="preserve"> AIPN should be designed from an early phase to include:</w:t>
      </w:r>
    </w:p>
    <w:p w14:paraId="35112D8D" w14:textId="77777777" w:rsidR="003F114B" w:rsidRPr="00DF5426" w:rsidRDefault="003F114B" w:rsidP="003F114B">
      <w:pPr>
        <w:pStyle w:val="B1"/>
        <w:rPr>
          <w:lang w:eastAsia="ja-JP"/>
        </w:rPr>
      </w:pPr>
      <w:r w:rsidRPr="00DF5426">
        <w:t>-</w:t>
      </w:r>
      <w:r w:rsidRPr="00DF5426">
        <w:tab/>
        <w:t xml:space="preserve">Plug-and-play components to ease the setup and operation of the </w:t>
      </w:r>
      <w:r w:rsidR="00CE5C44" w:rsidRPr="00DF5426">
        <w:rPr>
          <w:lang w:eastAsia="ja-JP"/>
        </w:rPr>
        <w:t>AIPN</w:t>
      </w:r>
      <w:r w:rsidRPr="00DF5426">
        <w:t>.</w:t>
      </w:r>
    </w:p>
    <w:p w14:paraId="6F0D5782" w14:textId="77777777" w:rsidR="003F114B" w:rsidRPr="00DF5426" w:rsidRDefault="003F114B" w:rsidP="003F114B">
      <w:pPr>
        <w:pStyle w:val="Heading4"/>
      </w:pPr>
      <w:bookmarkStart w:id="54" w:name="_Toc217731465"/>
      <w:r w:rsidRPr="00DF5426">
        <w:t>5.1.1.11</w:t>
      </w:r>
      <w:r w:rsidRPr="00DF5426">
        <w:tab/>
        <w:t>Maintenance and improvement of the level of security and privacy functionality</w:t>
      </w:r>
      <w:bookmarkEnd w:id="54"/>
    </w:p>
    <w:p w14:paraId="6DE30C89" w14:textId="77777777" w:rsidR="003F114B" w:rsidRPr="00DF5426" w:rsidRDefault="003F114B" w:rsidP="003F114B">
      <w:pPr>
        <w:pStyle w:val="B1"/>
        <w:rPr>
          <w:lang w:eastAsia="ja-JP"/>
        </w:rPr>
      </w:pPr>
      <w:r w:rsidRPr="00DF5426">
        <w:rPr>
          <w:lang w:eastAsia="ja-JP"/>
        </w:rPr>
        <w:t>-</w:t>
      </w:r>
      <w:r w:rsidRPr="00DF5426">
        <w:rPr>
          <w:lang w:eastAsia="ja-JP"/>
        </w:rPr>
        <w:tab/>
        <w:t>Security equivalent to or greater than that already provided including the hiding of internal network elements</w:t>
      </w:r>
    </w:p>
    <w:p w14:paraId="3A64DCC8" w14:textId="77777777" w:rsidR="003F114B" w:rsidRPr="00DF5426" w:rsidRDefault="003F114B" w:rsidP="003F114B">
      <w:pPr>
        <w:pStyle w:val="B1"/>
        <w:rPr>
          <w:szCs w:val="22"/>
          <w:lang w:eastAsia="ja-JP"/>
        </w:rPr>
      </w:pPr>
      <w:r w:rsidRPr="00DF5426">
        <w:rPr>
          <w:lang w:eastAsia="ja-JP"/>
        </w:rPr>
        <w:t>-</w:t>
      </w:r>
      <w:r w:rsidRPr="00DF5426">
        <w:rPr>
          <w:lang w:eastAsia="ja-JP"/>
        </w:rPr>
        <w:tab/>
        <w:t>Support for user privacy, e.g. location privacy, identity privacy</w:t>
      </w:r>
    </w:p>
    <w:p w14:paraId="4A76A59E" w14:textId="77777777" w:rsidR="00CE5C44" w:rsidRPr="00DF5426" w:rsidRDefault="00CE5C44" w:rsidP="00CE5C44">
      <w:pPr>
        <w:pStyle w:val="Heading4"/>
      </w:pPr>
      <w:bookmarkStart w:id="55" w:name="_Toc217731466"/>
      <w:r w:rsidRPr="00DF5426">
        <w:lastRenderedPageBreak/>
        <w:t>5.1.1.12</w:t>
      </w:r>
      <w:r w:rsidRPr="00DF5426">
        <w:tab/>
        <w:t>Quality of Service</w:t>
      </w:r>
      <w:bookmarkEnd w:id="55"/>
    </w:p>
    <w:p w14:paraId="44BC8ABF" w14:textId="77777777" w:rsidR="00CE5C44" w:rsidRPr="00DF5426" w:rsidRDefault="00CE5C44" w:rsidP="00CE5C44">
      <w:pPr>
        <w:pStyle w:val="B1"/>
      </w:pPr>
      <w:r w:rsidRPr="00DF5426">
        <w:t>-</w:t>
      </w:r>
      <w:r w:rsidRPr="00DF5426">
        <w:tab/>
      </w:r>
      <w:r w:rsidRPr="00DF5426">
        <w:rPr>
          <w:lang w:eastAsia="ja-JP"/>
        </w:rPr>
        <w:t>AIPN</w:t>
      </w:r>
      <w:r w:rsidRPr="00DF5426">
        <w:t xml:space="preserve"> operators should be able to guarantee QoS within their networks.</w:t>
      </w:r>
    </w:p>
    <w:p w14:paraId="10238DE4" w14:textId="77777777" w:rsidR="00FE0748" w:rsidRDefault="00FE0748" w:rsidP="00FE0748">
      <w:pPr>
        <w:pStyle w:val="B1"/>
      </w:pPr>
      <w:r>
        <w:rPr>
          <w:rFonts w:hint="eastAsia"/>
          <w:lang w:eastAsia="ja-JP"/>
        </w:rPr>
        <w:t>-</w:t>
      </w:r>
      <w:r>
        <w:rPr>
          <w:rFonts w:hint="eastAsia"/>
          <w:lang w:eastAsia="ja-JP"/>
        </w:rPr>
        <w:tab/>
      </w:r>
      <w:r>
        <w:t xml:space="preserve">The QoS mechanisms used by </w:t>
      </w:r>
      <w:r>
        <w:rPr>
          <w:rFonts w:hint="eastAsia"/>
          <w:lang w:eastAsia="ja-JP"/>
        </w:rPr>
        <w:t xml:space="preserve">an </w:t>
      </w:r>
      <w:r>
        <w:t xml:space="preserve">AIPN should be able to guarantee end to end QoS for a </w:t>
      </w:r>
      <w:r>
        <w:rPr>
          <w:rFonts w:hint="eastAsia"/>
          <w:lang w:eastAsia="zh-CN"/>
        </w:rPr>
        <w:t xml:space="preserve">unicast and multicast traffic </w:t>
      </w:r>
      <w:r>
        <w:t xml:space="preserve">when all network segments (including access, core network and inter-connecting networks) are able to provide </w:t>
      </w:r>
      <w:r>
        <w:rPr>
          <w:rFonts w:hint="eastAsia"/>
        </w:rPr>
        <w:t xml:space="preserve">the requested </w:t>
      </w:r>
      <w:r>
        <w:t>QoS</w:t>
      </w:r>
      <w:r>
        <w:rPr>
          <w:rFonts w:hint="eastAsia"/>
        </w:rPr>
        <w:t>.</w:t>
      </w:r>
    </w:p>
    <w:p w14:paraId="3F0728C3" w14:textId="77777777" w:rsidR="00CE5C44" w:rsidRPr="00DF5426" w:rsidRDefault="00676F31" w:rsidP="00676F31">
      <w:pPr>
        <w:pStyle w:val="NO"/>
        <w:rPr>
          <w:lang w:eastAsia="ja-JP"/>
        </w:rPr>
      </w:pPr>
      <w:r w:rsidRPr="00DF5426">
        <w:rPr>
          <w:lang w:eastAsia="ja-JP"/>
        </w:rPr>
        <w:t>Note:</w:t>
      </w:r>
      <w:r w:rsidRPr="00DF5426">
        <w:rPr>
          <w:lang w:eastAsia="ja-JP"/>
        </w:rPr>
        <w:tab/>
        <w:t xml:space="preserve">Business agreements for QoS guarantees between the parties (e.g. operators, national- and international carriers, corporate customers) are today regularly based on static agreements. These types of agreements may need to be re-considered </w:t>
      </w:r>
      <w:proofErr w:type="gramStart"/>
      <w:r w:rsidRPr="00DF5426">
        <w:rPr>
          <w:lang w:eastAsia="ja-JP"/>
        </w:rPr>
        <w:t>in order to</w:t>
      </w:r>
      <w:proofErr w:type="gramEnd"/>
      <w:r w:rsidRPr="00DF5426">
        <w:rPr>
          <w:lang w:eastAsia="ja-JP"/>
        </w:rPr>
        <w:t xml:space="preserve"> reflect the advanced means to guarantee QoS between AIPNs.</w:t>
      </w:r>
    </w:p>
    <w:p w14:paraId="10B39EE1" w14:textId="77777777" w:rsidR="003F114B" w:rsidRPr="00DF5426" w:rsidRDefault="003F114B" w:rsidP="003F114B">
      <w:pPr>
        <w:pStyle w:val="Heading4"/>
      </w:pPr>
      <w:bookmarkStart w:id="56" w:name="_Toc217731467"/>
      <w:r w:rsidRPr="00DF5426">
        <w:t>5.1.1.13</w:t>
      </w:r>
      <w:r w:rsidRPr="00DF5426">
        <w:tab/>
        <w:t>Terminal</w:t>
      </w:r>
      <w:r w:rsidR="00786E53" w:rsidRPr="00DF5426">
        <w:t>, Subscription</w:t>
      </w:r>
      <w:r w:rsidRPr="00DF5426">
        <w:t xml:space="preserve"> and User identification</w:t>
      </w:r>
      <w:bookmarkEnd w:id="56"/>
    </w:p>
    <w:p w14:paraId="55E2CFA4" w14:textId="77777777" w:rsidR="003F114B" w:rsidRPr="00DF5426" w:rsidRDefault="003F114B" w:rsidP="003F114B">
      <w:pPr>
        <w:pStyle w:val="B1"/>
        <w:rPr>
          <w:lang w:eastAsia="ja-JP"/>
        </w:rPr>
      </w:pPr>
      <w:r w:rsidRPr="00DF5426">
        <w:rPr>
          <w:lang w:eastAsia="ja-JP"/>
        </w:rPr>
        <w:t>-</w:t>
      </w:r>
      <w:r w:rsidRPr="00DF5426">
        <w:rPr>
          <w:lang w:eastAsia="ja-JP"/>
        </w:rPr>
        <w:tab/>
        <w:t>Terminal identification in an AIPN should be scalable enough to cover a very large population of diverse terminals</w:t>
      </w:r>
      <w:r w:rsidR="00B41C2C" w:rsidRPr="00DF5426">
        <w:rPr>
          <w:lang w:eastAsia="ja-JP"/>
        </w:rPr>
        <w:t xml:space="preserve"> (e.g. huge number of mobile terminals which main purpose is to include a sensor or an RF tag, as well as more conventional mobile terminals)</w:t>
      </w:r>
      <w:r w:rsidR="006F2DC0" w:rsidRPr="00DF5426">
        <w:rPr>
          <w:lang w:eastAsia="ja-JP"/>
        </w:rPr>
        <w:t>.</w:t>
      </w:r>
    </w:p>
    <w:p w14:paraId="79449F5D" w14:textId="77777777" w:rsidR="003F114B" w:rsidRPr="00DF5426" w:rsidRDefault="003F114B" w:rsidP="003F114B">
      <w:pPr>
        <w:pStyle w:val="TH"/>
        <w:rPr>
          <w:i/>
          <w:lang w:eastAsia="ja-JP"/>
        </w:rPr>
      </w:pPr>
      <w:r w:rsidRPr="00DF5426">
        <w:rPr>
          <w:noProof/>
          <w:lang w:eastAsia="ja-JP"/>
        </w:rPr>
        <w:pict w14:anchorId="5BA80CE8">
          <v:rect id="_x0000_s5164" style="position:absolute;left:0;text-align:left;margin-left:164.35pt;margin-top:36.95pt;width:17.8pt;height:21.65pt;z-index:251631104" filled="f" stroked="f">
            <v:textbox style="mso-next-textbox:#_x0000_s5164;mso-fit-shape-to-text:t" inset="0,0,0,0">
              <w:txbxContent>
                <w:p w14:paraId="5993F195" w14:textId="77777777" w:rsidR="0084589B" w:rsidRDefault="0084589B" w:rsidP="003F114B">
                  <w:pPr>
                    <w:rPr>
                      <w:rFonts w:hint="eastAsia"/>
                      <w:lang w:eastAsia="ja-JP"/>
                    </w:rPr>
                  </w:pPr>
                  <w:r>
                    <w:rPr>
                      <w:rFonts w:ascii="Arial" w:hAnsi="Arial" w:cs="Arial"/>
                      <w:color w:val="000000"/>
                      <w:sz w:val="22"/>
                      <w:szCs w:val="22"/>
                    </w:rPr>
                    <w:t>A</w:t>
                  </w:r>
                  <w:r>
                    <w:rPr>
                      <w:rFonts w:ascii="Arial" w:hAnsi="Arial" w:cs="Arial" w:hint="eastAsia"/>
                      <w:color w:val="000000"/>
                      <w:sz w:val="22"/>
                      <w:szCs w:val="22"/>
                      <w:lang w:eastAsia="ja-JP"/>
                    </w:rPr>
                    <w:t>ll-</w:t>
                  </w:r>
                </w:p>
              </w:txbxContent>
            </v:textbox>
          </v:rect>
        </w:pict>
      </w:r>
      <w:r w:rsidRPr="00DF5426">
        <w:rPr>
          <w:noProof/>
          <w:lang w:eastAsia="ja-JP"/>
        </w:rPr>
        <w:pict w14:anchorId="59040E6D">
          <v:rect id="_x0000_s5163" style="position:absolute;left:0;text-align:left;margin-left:179.85pt;margin-top:36.9pt;width:107.55pt;height:21.65pt;z-index:251630080" filled="f" stroked="f">
            <v:textbox style="mso-next-textbox:#_x0000_s5163;mso-fit-shape-to-text:t" inset="0,0,0,0">
              <w:txbxContent>
                <w:p w14:paraId="0BF076F4" w14:textId="77777777" w:rsidR="0084589B" w:rsidRDefault="0084589B" w:rsidP="003F114B">
                  <w:pPr>
                    <w:rPr>
                      <w:lang w:eastAsia="ja-JP"/>
                    </w:rPr>
                  </w:pPr>
                  <w:r>
                    <w:rPr>
                      <w:rFonts w:ascii="Arial" w:hAnsi="Arial" w:cs="Arial"/>
                      <w:color w:val="000000"/>
                      <w:sz w:val="22"/>
                      <w:szCs w:val="22"/>
                    </w:rPr>
                    <w:t>IP Network</w:t>
                  </w:r>
                  <w:r>
                    <w:rPr>
                      <w:rFonts w:ascii="Arial" w:hAnsi="Arial" w:cs="Arial" w:hint="eastAsia"/>
                      <w:color w:val="000000"/>
                      <w:sz w:val="22"/>
                      <w:szCs w:val="22"/>
                      <w:lang w:eastAsia="ja-JP"/>
                    </w:rPr>
                    <w:t xml:space="preserve"> (AIPN)</w:t>
                  </w:r>
                </w:p>
              </w:txbxContent>
            </v:textbox>
          </v:rect>
        </w:pict>
      </w:r>
      <w:r w:rsidRPr="00DF5426">
        <w:rPr>
          <w:noProof/>
          <w:lang w:eastAsia="ja-JP"/>
        </w:rPr>
        <w:pict w14:anchorId="0BAA45E4">
          <v:rect id="_x0000_s5162" style="position:absolute;left:0;text-align:left;margin-left:199.25pt;margin-top:37.45pt;width:3.7pt;height:21.65pt;z-index:251629056;mso-wrap-style:none" filled="f" stroked="f">
            <v:textbox style="mso-next-textbox:#_x0000_s5162;mso-fit-shape-to-text:t" inset="0,0,0,0">
              <w:txbxContent>
                <w:p w14:paraId="3AC3640C" w14:textId="77777777" w:rsidR="0084589B" w:rsidRDefault="0084589B" w:rsidP="003F114B">
                  <w:r>
                    <w:rPr>
                      <w:rFonts w:ascii="Arial" w:hAnsi="Arial" w:cs="Arial"/>
                      <w:color w:val="000000"/>
                      <w:sz w:val="22"/>
                      <w:szCs w:val="22"/>
                    </w:rPr>
                    <w:t>-</w:t>
                  </w:r>
                </w:p>
              </w:txbxContent>
            </v:textbox>
          </v:rect>
        </w:pict>
      </w:r>
      <w:r w:rsidRPr="00DF5426">
        <w:rPr>
          <w:noProof/>
          <w:lang w:eastAsia="ja-JP"/>
        </w:rPr>
      </w:r>
      <w:r w:rsidRPr="00DF5426">
        <w:pict w14:anchorId="2A46E5F1">
          <v:group id="_x0000_s3580" editas="canvas" style="width:392.95pt;height:215.25pt;mso-position-horizontal-relative:char;mso-position-vertical-relative:line" coordsize="7859,4305">
            <o:lock v:ext="edit" aspectratio="t"/>
            <v:shape id="_x0000_s3581" type="#_x0000_t75" style="position:absolute;width:7859;height:4305" o:preferrelative="f">
              <v:fill o:detectmouseclick="t"/>
              <v:path o:extrusionok="t" o:connecttype="none"/>
              <o:lock v:ext="edit" text="t"/>
            </v:shape>
            <v:group id="_x0000_s3582" style="position:absolute;left:4806;top:2552;width:2255;height:440" coordorigin="4806,2552" coordsize="2255,440">
              <v:oval id="_x0000_s3583" style="position:absolute;left:4806;top:2552;width:2255;height:440" fillcolor="#cfc" strokeweight="0"/>
              <v:oval id="_x0000_s3584" style="position:absolute;left:4806;top:2552;width:2255;height:440" filled="f">
                <v:stroke endcap="round"/>
              </v:oval>
            </v:group>
            <v:rect id="_x0000_s3585" style="position:absolute;left:5424;top:2693;width:908;height:364;mso-wrap-style:none" filled="f" stroked="f">
              <v:textbox style="mso-next-textbox:#_x0000_s3585;mso-fit-shape-to-text:t" inset="0,0,0,0">
                <w:txbxContent>
                  <w:p w14:paraId="1D259E3E" w14:textId="77777777" w:rsidR="0084589B" w:rsidRDefault="0084589B" w:rsidP="003F114B">
                    <w:r>
                      <w:rPr>
                        <w:rFonts w:ascii="Arial" w:hAnsi="Arial" w:cs="Arial"/>
                        <w:color w:val="000000"/>
                        <w:sz w:val="16"/>
                        <w:szCs w:val="16"/>
                      </w:rPr>
                      <w:t>Public space</w:t>
                    </w:r>
                  </w:p>
                </w:txbxContent>
              </v:textbox>
            </v:rect>
            <v:group id="_x0000_s3586" style="position:absolute;left:6;top:2551;width:2255;height:439" coordorigin="6,2551" coordsize="2255,439">
              <v:oval id="_x0000_s3587" style="position:absolute;left:6;top:2551;width:2255;height:439" fillcolor="#cfc" strokeweight="0"/>
              <v:oval id="_x0000_s3588" style="position:absolute;left:6;top:2551;width:2255;height:439" filled="f">
                <v:stroke endcap="round"/>
              </v:oval>
            </v:group>
            <v:rect id="_x0000_s3589" style="position:absolute;left:898;top:2690;width:418;height:364;mso-wrap-style:none" filled="f" stroked="f">
              <v:textbox style="mso-next-textbox:#_x0000_s3589;mso-fit-shape-to-text:t" inset="0,0,0,0">
                <w:txbxContent>
                  <w:p w14:paraId="440EF614" w14:textId="77777777" w:rsidR="0084589B" w:rsidRDefault="0084589B" w:rsidP="003F114B">
                    <w:r>
                      <w:rPr>
                        <w:rFonts w:ascii="Arial" w:hAnsi="Arial" w:cs="Arial"/>
                        <w:color w:val="000000"/>
                        <w:sz w:val="16"/>
                        <w:szCs w:val="16"/>
                      </w:rPr>
                      <w:t>Office</w:t>
                    </w:r>
                  </w:p>
                </w:txbxContent>
              </v:textbox>
            </v:rect>
            <v:group id="_x0000_s3590" style="position:absolute;left:1608;top:490;width:3224;height:678" coordorigin="1608,490" coordsize="3224,678">
              <v:oval id="_x0000_s3591" style="position:absolute;left:1608;top:490;width:3224;height:678" fillcolor="#fc9" strokeweight="0"/>
              <v:oval id="_x0000_s3592" style="position:absolute;left:1608;top:490;width:3224;height:678" filled="f">
                <v:stroke endcap="round"/>
              </v:oval>
            </v:group>
            <v:group id="_x0000_s3593" style="position:absolute;left:1611;top:2784;width:684;height:522" coordorigin="1611,2784" coordsize="684,522">
              <v:group id="_x0000_s3594" style="position:absolute;left:1611;top:2784;width:558;height:522" coordorigin="1611,2784" coordsize="558,522">
                <v:shape id="_x0000_s3595" style="position:absolute;left:1746;top:2784;width:423;height:324" coordsize="423,324" path="m423,67l416,52r,-1l415,51,54,,53,r,l,255r,l1,255r31,14l32,269r,l327,321r,l327,321r44,3l371,324r,-1l423,67r,l423,67xe" fillcolor="black" stroked="f">
                  <v:path arrowok="t"/>
                </v:shape>
                <v:shape id="_x0000_s3596" style="position:absolute;left:1611;top:3063;width:507;height:243" coordsize="507,243" path="m496,63r,l496,63,160,3r,l158,2r-1,l155,1r-3,l150,1,149,r,l148,r,l138,3r,l138,3,10,113r-5,7l1,127,,132r,2l,137r,5l1,149r1,6l5,159r3,2l10,163r1,l11,163r,l398,243r3,l404,243r3,-1l409,241r2,-1l412,239r1,l414,238r,l414,238r1,-1l418,232r4,-7l427,216r6,-9l438,198r5,-9l447,182r2,-4l452,173r4,-6l461,161r4,-7l470,146r5,-7l480,131r5,-7l489,117r5,-7l498,105r3,-5l503,96r2,-2l506,93r,-1l506,92r1,-7l507,79r-2,-5l503,70r-2,-3l499,64r-2,-1l496,63xe" fillcolor="black" stroked="f">
                  <v:path arrowok="t"/>
                </v:shape>
                <v:shape id="_x0000_s3597" style="position:absolute;left:1612;top:3064;width:505;height:241" coordsize="505,241" path="m147,r12,2l495,62r1,1l497,64r2,2l502,69r2,4l505,78r,6l504,91r-1,1l502,94r-3,4l496,103r-4,5l488,115r-5,7l478,129r-5,8l468,145r-5,7l459,159r-4,7l451,172r-3,5l446,181r-5,7l436,197r-5,9l425,215r-5,9l416,231r-3,4l412,237r,l411,238r-1,1l408,240r-2,1l403,241r-3,l397,241,10,162,9,161,7,160,5,157,2,153,1,148,,141r,-5l,133r,-2l1,126r3,-7l10,112,137,3,147,xe" fillcolor="#bfbfdd" stroked="f">
                  <v:path arrowok="t"/>
                </v:shape>
                <v:shape id="_x0000_s3598" style="position:absolute;left:1614;top:3192;width:404;height:109" coordsize="404,109" path="m8,l398,80r1,l401,81r2,2l403,86r1,3l404,96r,7l403,107r-3,2l397,109r-2,l394,109r-5,-1l8,30r-1,l5,28,3,26,2,23,1,19,,14,,8,,5,2,3,3,1,5,,8,xe" fillcolor="#727291" stroked="f">
                  <v:path arrowok="t"/>
                </v:shape>
                <v:shape id="_x0000_s3599" style="position:absolute;left:1623;top:3069;width:483;height:196" coordsize="483,196" path="m127,r-1,1l122,5r-6,5l109,16r-9,8l90,32,79,41,68,51,57,60,46,70,36,78,26,86r-8,7l12,99r-5,4l5,105r-3,4l1,111,,114r1,3l2,119r2,1l5,121r,l384,195r1,1l387,196r3,l392,196r3,-1l397,193r1,-2l399,191,483,67,429,60,156,9,127,xe" fillcolor="#a5a5c4" stroked="f">
                  <v:path arrowok="t"/>
                </v:shape>
                <v:shape id="_x0000_s3600" style="position:absolute;left:1668;top:3088;width:422;height:131" coordsize="422,131" path="m373,131l422,61,64,,,58r373,73xe" fillcolor="black" stroked="f">
                  <v:path arrowok="t"/>
                </v:shape>
                <v:shape id="_x0000_s3601" style="position:absolute;left:2021;top:3137;width:94;height:162" coordsize="94,162" path="m90,l87,1,4,125r-1,2l1,131,,136r,5l,147r,7l,160r,2l1,161r2,-4l7,151r4,-7l16,137r4,-7l23,124r2,-5l26,117r3,-3l32,108r5,-6l42,94r6,-8l54,77r6,-9l66,58r6,-9l78,41r5,-8l87,26r4,-6l93,16r1,-2l94,8,93,4,92,1,90,xe" fillcolor="#3f3f5e" stroked="f">
                  <v:path arrowok="t"/>
                </v:shape>
                <v:shape id="_x0000_s3602" style="position:absolute;left:1783;top:3177;width:96;height:38" coordsize="96,38" path="m25,l96,13r-3,3l74,38,4,25,,24,25,xe" fillcolor="#e5e5e5" stroked="f">
                  <v:path arrowok="t"/>
                </v:shape>
                <v:shape id="_x0000_s3603" style="position:absolute;left:1771;top:3212;width:73;height:32" coordsize="73,32" path="m1,7l8,,73,12r-4,8l68,25r,7l,18,,11,1,7xe" fillcolor="#3f3f3f" stroked="f">
                  <v:path arrowok="t"/>
                </v:shape>
                <v:shape id="_x0000_s3604" style="position:absolute;left:1829;top:3254;width:131;height:33" coordsize="131,33" path="m,l2,,131,27r,3l131,33,,6,,xe" fillcolor="#bfbfdd" stroked="f">
                  <v:path arrowok="t"/>
                </v:shape>
                <v:shape id="_x0000_s3605" style="position:absolute;left:1831;top:3254;width:129;height:30" coordsize="129,30" path="m,l47,10,50,8r28,6l81,17r48,10l129,30,1,4,,xe" fillcolor="black" stroked="f">
                  <v:path arrowok="t"/>
                </v:shape>
                <v:shape id="_x0000_s3606" style="position:absolute;left:1783;top:3177;width:26;height:25" coordsize="26,25" path="m26,4l25,,,24r4,1l26,4xe" fillcolor="#3f3f5e" stroked="f">
                  <v:path arrowok="t"/>
                </v:shape>
                <v:shape id="_x0000_s3607" style="position:absolute;left:1742;top:3222;width:23;height:13" coordsize="23,13" path="m,2l,1r,l1,,2,,21,4r1,1l23,5r,1l23,7r,4l23,12r-1,l22,13r-1,l1,8r,l,7r,l,6,,2xe" fillcolor="black" stroked="f">
                  <v:path arrowok="t"/>
                </v:shape>
                <v:shape id="_x0000_s3608" style="position:absolute;left:1740;top:3224;width:24;height:12" coordsize="24,12" path="m24,6r,-1l23,4r,l22,4,4,,3,,2,r,l1,r,l1,1r,1l,2,,5,,6r1,l1,7r1,l20,11r1,1l21,12r1,l23,11r,l23,10r1,l24,9r,-3xe" fillcolor="#4c4c4c" stroked="f">
                  <v:path arrowok="t"/>
                </v:shape>
                <v:shape id="_x0000_s3609" style="position:absolute;left:1741;top:3225;width:21;height:10" coordsize="21,10" path="m,2l,1,1,r,l2,,19,4r1,l21,5r,l21,6r,3l21,10r-1,l20,10r-1,l2,7,1,6,,6,,5,,4,,2xe" fillcolor="#bfbfdd" stroked="f">
                  <v:path arrowok="t"/>
                </v:shape>
                <v:shape id="_x0000_s3610" style="position:absolute;left:1850;top:3227;width:17;height:6" coordsize="17,6" path="m2,l,3r1,l16,6,17,4r,-1l2,xe" fillcolor="#727291" stroked="f">
                  <v:path arrowok="t"/>
                </v:shape>
                <v:shape id="_x0000_s3611" style="position:absolute;left:1851;top:3228;width:16;height:5" coordsize="16,5" path="m15,5l,2,1,,16,3,15,5xe" fillcolor="black" stroked="f">
                  <v:path arrowok="t"/>
                </v:shape>
                <v:shape id="_x0000_s3612" style="position:absolute;left:1787;top:3181;width:89;height:34" coordsize="89,34" path="m22,l,21,70,34,89,12,22,xe" fillcolor="black" stroked="f">
                  <v:path arrowok="t"/>
                </v:shape>
                <v:shape id="_x0000_s3613" style="position:absolute;left:1788;top:3182;width:43;height:24" coordsize="43,24" path="m43,4l22,,,20r21,4l22,21r2,-3l27,15r3,-2l33,10,36,8,39,5,43,4xe" fillcolor="#4c4c4c" stroked="f">
                  <v:path arrowok="t"/>
                </v:shape>
                <v:shape id="_x0000_s3614" style="position:absolute;left:1809;top:3186;width:66;height:29" coordsize="66,29" path="m66,8l22,,18,1,15,4,12,6,9,9,6,11,3,14,1,17,,20r48,9l66,8xe" fillcolor="#3f3f3f" stroked="f">
                  <v:path arrowok="t"/>
                </v:shape>
                <v:shape id="_x0000_s3615" style="position:absolute;left:1773;top:3213;width:69;height:18" coordsize="69,18" path="m7,l69,12r-3,6l,6,7,xe" fillcolor="#a5a5c4" stroked="f">
                  <v:path arrowok="t"/>
                </v:shape>
                <v:shape id="_x0000_s3616" style="position:absolute;left:1772;top:3219;width:67;height:17" coordsize="67,17" path="m1,l67,12r-1,5l,4,1,xe" fillcolor="#bfbfdd" stroked="f">
                  <v:path arrowok="t"/>
                </v:shape>
                <v:shape id="_x0000_s3617" style="position:absolute;left:1772;top:3223;width:66;height:19" coordsize="66,19" path="m,l66,13r,6l,6,,xe" fillcolor="#727291" stroked="f">
                  <v:path arrowok="t"/>
                </v:shape>
                <v:shape id="_x0000_s3618" style="position:absolute;left:1728;top:3081;width:43;height:21" coordsize="43,21" path="m42,7l35,3r,l35,3r-1,l34,3r-1,l33,3r,l33,2r-1,l31,2r-3,l25,2r-2,l22,2,21,1r-1,l19,1r-1,l16,1,15,,14,r,l13,r,l13,,12,,11,1r,l10,1r,l10,1r,l9,2,7,5,5,7,4,8,3,11r-1,l2,11,,16r,1l1,17r,l7,18r23,3l30,21r,l42,8,43,7r-1,xe" fillcolor="black" stroked="f">
                  <v:path arrowok="t"/>
                </v:shape>
                <v:shape id="_x0000_s3619" style="position:absolute;left:1729;top:3082;width:40;height:20" coordsize="40,20" path="m10,1r,l10,1,11,r,l12,r,l13,r,l15,r2,1l19,1r3,l24,2r3,l29,2r2,l32,2r,l32,2r1,l33,3r1,l34,3r,l40,6,29,20,6,16,1,15,,15,2,10,4,8,10,1xe" fillcolor="#bfbfdd" stroked="f">
                  <v:path arrowok="t"/>
                </v:shape>
                <v:shape id="_x0000_s3620" style="position:absolute;left:1755;top:3086;width:14;height:16" coordsize="14,16" path="m9,r5,3l3,16,2,15,1,13r,-2l,10,,9r,l,8,1,7,6,r,l7,,8,,9,xe" fillcolor="#3f3f5e" stroked="f">
                  <v:path arrowok="t"/>
                </v:shape>
                <v:shape id="_x0000_s3621" style="position:absolute;left:1734;top:3083;width:14;height:10" coordsize="14,10" path="m14,1r-2,l11,,10,,9,,8,,7,,6,1,5,1,1,7,,7,,8,1,9r1,l2,9r2,l7,10r2,l9,10r,l9,10r1,l9,10,9,9,8,8,8,7,9,5,10,3,12,2,14,1xe" fillcolor="#e5e5e5" stroked="f">
                  <v:path arrowok="t"/>
                </v:shape>
                <v:shape id="_x0000_s3622" style="position:absolute;left:1742;top:3084;width:18;height:10" coordsize="18,10" path="m12,9l18,3r,-1l18,1r-1,l17,1r-1,l14,1,11,,8,,7,r,l7,,6,,4,1,2,2,1,4,,6,,7,1,8r,1l2,9r2,1l6,10r2,l8,10r1,l10,10,11,9r1,xe" fillcolor="#a5a5c4" stroked="f">
                  <v:path arrowok="t"/>
                </v:shape>
                <v:shape id="_x0000_s3623" style="position:absolute;left:1730;top:3092;width:27;height:10" coordsize="27,10" path="m,5l1,1r1,l2,1,2,,3,,4,,6,1r3,l12,2r3,l18,3r3,l22,3r,l23,4r1,l24,5r3,5l,5xe" fillcolor="#bfbfdd" stroked="f">
                  <v:path arrowok="t"/>
                </v:shape>
                <v:shape id="_x0000_s3624" style="position:absolute;left:1730;top:3092;width:13;height:7" coordsize="13,7" path="m13,2l10,1,7,1,4,,3,,2,r,1l2,1,1,1,,5,9,7,10,5,11,4,12,3,13,2xe" fillcolor="#8c8caa" stroked="f">
                  <v:path arrowok="t"/>
                </v:shape>
                <v:shape id="_x0000_s3625" style="position:absolute;left:1739;top:3094;width:18;height:8" coordsize="18,8" path="m15,3r,-1l14,2,13,1r,l12,1r-2,l7,,4,,3,1,2,2,1,3,,5,18,8,15,3xe" fillcolor="#727291" stroked="f">
                  <v:path arrowok="t"/>
                </v:shape>
                <v:shape id="_x0000_s3626" style="position:absolute;left:1756;top:3086;width:35;height:21" coordsize="35,21" path="m35,6l30,3,29,2r,l29,2r,l28,2r,l28,2r-1,l27,2r-2,l24,1r-2,l19,1r,l18,1r-1,l16,,15,,14,,13,,12,r,l11,r,l11,,10,r,l10,,9,1r,l9,1r,l8,2,7,4,5,7,4,8,3,10r,l2,10,,15r,1l1,16r1,l7,17r18,4l25,21r,l35,7r,l35,6xe" fillcolor="black" stroked="f">
                  <v:path arrowok="t"/>
                </v:shape>
                <v:shape id="_x0000_s3627" style="position:absolute;left:1757;top:3086;width:33;height:20" coordsize="33,20" path="m9,1r,l9,1r,l10,1,10,r,l11,r,l12,1r2,l16,1r2,1l20,2r3,l24,2r2,1l26,3r1,l27,3r,l28,3r,l28,3r,l33,7,24,20,6,17,1,16,,16,2,10,4,8,9,1xe" fillcolor="#bfbfdd" stroked="f">
                  <v:path arrowok="t"/>
                </v:shape>
                <v:shape id="_x0000_s3628" style="position:absolute;left:1779;top:3090;width:11;height:16" coordsize="11,16" path="m7,1r4,2l2,16,1,15r,-2l,11,,10,,9r,l,8,,7,5,1r,l6,r,l7,1xe" fillcolor="#3f3f5e" stroked="f">
                  <v:path arrowok="t"/>
                </v:shape>
                <v:shape id="_x0000_s3629" style="position:absolute;left:1762;top:3088;width:11;height:9" coordsize="11,9" path="m11,l10,,8,,7,r,l6,,5,,4,r,1l,6,,7,,8r,l1,8r1,l3,9r2,l7,9r,l7,9r,l7,9r,l6,8,6,7,6,6,6,4,7,3,9,1,11,xe" fillcolor="#e5e5e5" stroked="f">
                  <v:path arrowok="t"/>
                </v:shape>
                <v:shape id="_x0000_s3630" style="position:absolute;left:1768;top:3088;width:15;height:10" coordsize="15,10" path="m10,9l14,3,15,2r,l14,1r,l13,1r-1,l9,1,6,r,l6,,5,r,l3,1,1,3,,4,,6,,7,,8,1,9r,l3,10r2,l6,10r1,l7,10r1,l9,9r1,xe" fillcolor="#a5a5c4" stroked="f">
                  <v:path arrowok="t"/>
                </v:shape>
                <v:shape id="_x0000_s3631" style="position:absolute;left:1758;top:3097;width:22;height:9" coordsize="22,9" path="m,5l1,r,l2,r,l3,r,l5,,8,r2,1l13,1r2,1l17,2r1,l18,3r1,l20,4r,l22,9,,5xe" fillcolor="#bfbfdd" stroked="f">
                  <v:path arrowok="t"/>
                </v:shape>
                <v:shape id="_x0000_s3632" style="position:absolute;left:1758;top:3097;width:11;height:6" coordsize="11,6" path="m11,1l8,,6,,4,,3,,2,r,l1,r,l,5,8,6,8,5,9,3,10,2,11,1xe" fillcolor="#8c8caa" stroked="f">
                  <v:path arrowok="t"/>
                </v:shape>
                <v:shape id="_x0000_s3633" style="position:absolute;left:1766;top:3098;width:14;height:8" coordsize="14,8" path="m12,3r,l11,2r-1,l10,1,9,1,7,1,5,,3,,2,1,1,2,,4,,5,14,8,12,3xe" fillcolor="#727291" stroked="f">
                  <v:path arrowok="t"/>
                </v:shape>
                <v:shape id="_x0000_s3634" style="position:absolute;left:1711;top:3093;width:35;height:21" coordsize="35,21" path="m34,6l29,3r,-1l29,2r-1,l28,2r,l28,2r-1,l27,2r,l25,2,23,1r-2,l19,1r-1,l18,1r-1,l16,,15,,14,,13,,12,,11,r,l11,,10,r,l10,,9,r,1l9,1r,l9,1,8,2,6,4,4,6r,1l2,10r,l2,10,,15r,1l1,16r,l6,17r18,4l25,21r,-1l35,7r,-1l34,6xe" fillcolor="black" stroked="f">
                  <v:path arrowok="t"/>
                </v:shape>
                <v:shape id="_x0000_s3635" style="position:absolute;left:1712;top:3093;width:33;height:20" coordsize="33,20" path="m8,1r,l9,1r,l9,r1,l10,r,l11,r1,l14,1r2,l18,2r2,l22,2r2,l26,2r,l26,2r,l27,3r,l27,3r1,l28,3r5,3l24,20,5,17,1,16,,15,2,10,3,8,8,1xe" fillcolor="#bfbfdd" stroked="f">
                  <v:path arrowok="t"/>
                </v:shape>
                <v:shape id="_x0000_s3636" style="position:absolute;left:1733;top:3097;width:12;height:16" coordsize="12,16" path="m8,r4,3l3,16,2,15r,-2l1,11,,10,,9r,l1,8,1,7,6,r,l6,,7,,8,xe" fillcolor="#3f3f5e" stroked="f">
                  <v:path arrowok="t"/>
                </v:shape>
                <v:shape id="_x0000_s3637" style="position:absolute;left:1716;top:3094;width:12;height:10" coordsize="12,10" path="m12,1r-2,l9,1,8,r,l7,,6,,5,1r,1l1,7,,7,,8,1,9r,l2,9r2,l6,10r2,l8,10r,l8,10r,l8,10,7,9,7,8,7,7,7,5,8,3,10,2,12,1xe" fillcolor="#e5e5e5" stroked="f">
                  <v:path arrowok="t"/>
                </v:shape>
                <v:shape id="_x0000_s3638" style="position:absolute;left:1723;top:3095;width:14;height:10" coordsize="14,10" path="m10,9l14,3r,-1l14,2r,-1l13,1r,l11,1,9,1,6,r,l6,,5,r,l3,1,1,2,,4,,6,,7,,8,1,9r,l3,10r2,l6,10r,l7,10r1,l9,9r1,xe" fillcolor="#a5a5c4" stroked="f">
                  <v:path arrowok="t"/>
                </v:shape>
                <v:shape id="_x0000_s3639" style="position:absolute;left:1713;top:3103;width:22;height:10" coordsize="22,10" path="m,6l1,1r,l2,1,2,,3,r,l5,1r3,l10,2r3,l15,3r2,l17,3r1,l19,4r,l20,5r2,5l,6xe" fillcolor="#bfbfdd" stroked="f">
                  <v:path arrowok="t"/>
                </v:shape>
                <v:shape id="_x0000_s3640" style="position:absolute;left:1713;top:3103;width:11;height:7" coordsize="11,7" path="m11,2l8,1,6,1,3,r,l2,r,1l1,1r,l,6,7,7,8,6,9,4,10,3,11,2xe" fillcolor="#8c8caa" stroked="f">
                  <v:path arrowok="t"/>
                </v:shape>
                <v:shape id="_x0000_s3641" style="position:absolute;left:1720;top:3105;width:15;height:8" coordsize="15,8" path="m13,3l12,2r,l11,1r-1,l10,1,8,1,6,,4,,3,1,2,2,1,4,,5,15,8,13,3xe" fillcolor="#727291" stroked="f">
                  <v:path arrowok="t"/>
                </v:shape>
                <v:shape id="_x0000_s3642" style="position:absolute;left:1779;top:3090;width:36;height:21" coordsize="36,21" path="m35,7l30,3r-1,l29,3r,l29,2r-1,l28,2r,l28,2r-1,l25,2r-1,l22,2,19,1r,l18,1r-1,l16,1r-1,l14,,13,,12,r,l11,r,l11,,10,r,l9,1r,l9,1r,l9,1,8,2,7,5,5,7,4,8,3,10r,l2,10,,16r,1l1,17r1,l7,18r18,3l25,21r,l35,7r1,l35,7xe" fillcolor="black" stroked="f">
                  <v:path arrowok="t"/>
                </v:shape>
                <v:shape id="_x0000_s3643" style="position:absolute;left:1780;top:3091;width:33;height:20" coordsize="33,20" path="m9,1r,l9,r,l10,r,l10,r1,l11,r2,l14,r2,1l18,1r2,1l23,2r1,l26,2r1,l27,2r,l27,2r1,l28,2r,1l28,3r5,3l24,20,6,16,1,15,,15,2,10,4,7,9,1xe" fillcolor="#bfbfdd" stroked="f">
                  <v:path arrowok="t"/>
                </v:shape>
                <v:shape id="_x0000_s3644" style="position:absolute;left:1802;top:3095;width:11;height:16" coordsize="11,16" path="m7,r4,2l2,16,1,15r,-2l,11,,9r,l,8,,7r,l5,r,l6,r,l7,xe" fillcolor="#3f3f5e" stroked="f">
                  <v:path arrowok="t"/>
                </v:shape>
                <v:shape id="_x0000_s3645" style="position:absolute;left:1785;top:3092;width:11;height:10" coordsize="11,10" path="m11,1l10,,8,r,l7,,6,,5,,4,1r,l,6,,7,,8r,l1,8r1,l3,9r2,l7,10r,l7,10r,l8,10,7,9,6,8,6,7,6,6,6,5,8,3,9,2,11,1xe" fillcolor="#e5e5e5" stroked="f">
                  <v:path arrowok="t"/>
                </v:shape>
                <v:shape id="_x0000_s3646" style="position:absolute;left:1791;top:3093;width:15;height:10" coordsize="15,10" path="m10,8l14,3,15,2r,-1l14,1r,l13,1r-1,l9,,6,r,l6,,5,r,l3,1,2,2,,4,,5,,6,,7,1,8,2,9r1,l5,9r1,1l7,10r,l9,9r,l10,8xe" fillcolor="#a5a5c4" stroked="f">
                  <v:path arrowok="t"/>
                </v:shape>
                <v:shape id="_x0000_s3647" style="position:absolute;left:1781;top:3101;width:22;height:9" coordsize="22,9" path="m,5l1,1r,l2,r,l3,,4,,5,,8,1r2,l13,2r2,l17,3r1,l19,3r,l20,4r,1l22,9,,5xe" fillcolor="#bfbfdd" stroked="f">
                  <v:path arrowok="t"/>
                </v:shape>
                <v:shape id="_x0000_s3648" style="position:absolute;left:1781;top:3101;width:11;height:7" coordsize="11,7" path="m11,1l8,1,6,,4,,3,,2,r,l1,1r,l,5,8,7,8,5,9,4,10,2,11,1xe" fillcolor="#8c8caa" stroked="f">
                  <v:path arrowok="t"/>
                </v:shape>
                <v:shape id="_x0000_s3649" style="position:absolute;left:1789;top:3102;width:14;height:8" coordsize="14,8" path="m12,4r,-1l11,2r,l10,2,9,2,7,1,5,1,3,,2,1,1,3,,4,,6,14,8,12,4xe" fillcolor="#727291" stroked="f">
                  <v:path arrowok="t"/>
                </v:shape>
                <v:shape id="_x0000_s3650" style="position:absolute;left:1802;top:3095;width:36;height:21" coordsize="36,21" path="m35,6l30,2r-1,l29,2r,l29,2r-1,l28,2r,l28,2r-1,l25,2,24,1r-2,l20,1r-1,l18,1r-1,l16,,15,,14,,13,,12,r,l11,r,l11,,10,r,l9,r,1l9,1r,l9,1,8,2,7,4,5,6,4,7,3,10r,l2,10,,15r,1l1,16r1,l7,17r18,4l25,21r,-1l35,7,36,6r-1,xe" fillcolor="black" stroked="f">
                  <v:path arrowok="t"/>
                </v:shape>
                <v:shape id="_x0000_s3651" style="position:absolute;left:1803;top:3095;width:34;height:20" coordsize="34,20" path="m9,1r,l9,1r,l10,r,l10,r1,l11,r2,l14,1r2,l18,2r2,l23,2r1,l26,2r1,l27,2r,l27,2r1,l28,2r,1l28,3r6,3l24,20,6,17,1,16,,15,2,10,4,8,9,1xe" fillcolor="#bfbfdd" stroked="f">
                  <v:path arrowok="t"/>
                </v:shape>
                <v:shape id="_x0000_s3652" style="position:absolute;left:1825;top:3099;width:11;height:16" coordsize="11,16" path="m7,r4,3l2,16,1,15r,-2l,11,,10,,9r,l,8,,7,5,r,l6,r,l7,xe" fillcolor="#3f3f5e" stroked="f">
                  <v:path arrowok="t"/>
                </v:shape>
                <v:shape id="_x0000_s3653" style="position:absolute;left:1808;top:3096;width:11;height:10" coordsize="11,10" path="m11,1r-1,l8,1,8,,7,,6,,5,,4,1r,l,7r,l,8,,9r1,l2,9r1,l5,10r2,l7,10r,l7,10r1,l7,10,7,9,6,8,6,7,7,5,8,3,9,2,11,1xe" fillcolor="#e5e5e5" stroked="f">
                  <v:path arrowok="t"/>
                </v:shape>
                <v:shape id="_x0000_s3654" style="position:absolute;left:1814;top:3097;width:15;height:10" coordsize="15,10" path="m10,9l15,3r,-1l15,1r,l14,1r-1,l12,1,9,,6,r,l6,,5,r,l3,1,2,2,1,4,,6,,7,1,8r,1l2,9r1,1l5,10r1,l7,10r1,l9,10,9,9r1,xe" fillcolor="#a5a5c4" stroked="f">
                  <v:path arrowok="t"/>
                </v:shape>
                <v:shape id="_x0000_s3655" style="position:absolute;left:1804;top:3105;width:22;height:10" coordsize="22,10" path="m,6l1,1r,l2,1,3,r,l4,,5,1r3,l10,2r3,l15,3r2,l18,3r1,l19,4r1,l20,5r2,5l,6xe" fillcolor="#bfbfdd" stroked="f">
                  <v:path arrowok="t"/>
                </v:shape>
                <v:shape id="_x0000_s3656" style="position:absolute;left:1804;top:3105;width:11;height:7" coordsize="11,7" path="m11,2l8,1,6,1,4,,3,r,l2,1,1,1r,l,6,8,7,8,6,9,4,10,3,11,2xe" fillcolor="#8c8caa" stroked="f">
                  <v:path arrowok="t"/>
                </v:shape>
                <v:shape id="_x0000_s3657" style="position:absolute;left:1812;top:3107;width:14;height:8" coordsize="14,8" path="m12,3r,-1l11,2r,-1l10,1,9,1,7,1,5,,3,,2,1,1,2,,4,,5,14,8,12,3xe" fillcolor="#727291" stroked="f">
                  <v:path arrowok="t"/>
                </v:shape>
                <v:shape id="_x0000_s3658" style="position:absolute;left:1825;top:3099;width:36;height:21" coordsize="36,21" path="m35,6l30,3r-1,l29,2r,l29,2r-1,l28,2r,l28,2r-1,l26,2r-2,l22,1r-2,l19,1r-1,l17,1,16,,15,,14,,13,,12,r,l12,,11,r,l10,r,l9,r,1l9,1r,l9,1,8,2,7,4,5,7,4,8,3,10r,l2,10,,16r,l1,17r1,l7,18r18,3l25,21r1,l35,7r1,l35,6xe" fillcolor="black" stroked="f">
                  <v:path arrowok="t"/>
                </v:shape>
                <v:shape id="_x0000_s3659" style="position:absolute;left:1826;top:3099;width:34;height:21" coordsize="34,21" path="m9,1r,l9,1r,l10,1,10,r1,l11,r,l13,1r1,l16,1r2,1l20,2r3,l25,2r1,1l27,3r,l27,3r,l28,3r,l28,3r,l34,7,24,21,6,17,1,16,,16,3,10,4,8,9,1xe" fillcolor="#bfbfdd" stroked="f">
                  <v:path arrowok="t"/>
                </v:shape>
                <v:shape id="_x0000_s3660" style="position:absolute;left:1848;top:3103;width:11;height:17" coordsize="11,17" path="m7,1r4,2l2,17,1,16r,-2l,11,,10r,l,9,,8r,l5,1r,l6,r,l7,1xe" fillcolor="#3f3f5e" stroked="f">
                  <v:path arrowok="t"/>
                </v:shape>
                <v:shape id="_x0000_s3661" style="position:absolute;left:1831;top:3101;width:11;height:10" coordsize="11,10" path="m11,l10,,8,r,l7,,6,,5,,4,r,1l,6,,7,,8r,l1,8r1,l3,9r2,l7,10r,l7,10r,l8,10,7,9,7,8,6,7,6,6,7,5,8,3,9,2,11,xe" fillcolor="#e5e5e5" stroked="f">
                  <v:path arrowok="t"/>
                </v:shape>
                <v:shape id="_x0000_s3662" style="position:absolute;left:1837;top:3101;width:15;height:11" coordsize="15,11" path="m10,9l15,3r,-1l15,2r,-1l14,1r-1,l12,1,9,1,6,r,l6,,5,r,l3,2,2,3,1,5,,6,,7,1,8r,1l2,10r1,l5,10r2,1l7,11r1,l9,10r,l10,9xe" fillcolor="#a5a5c4" stroked="f">
                  <v:path arrowok="t"/>
                </v:shape>
                <v:shape id="_x0000_s3663" style="position:absolute;left:1827;top:3110;width:22;height:9" coordsize="22,9" path="m,5l2,1r,l2,,3,r,l4,,5,,8,1r2,l13,2r2,l17,3r1,l19,3r,l20,4r,l22,9,,5xe" fillcolor="#bfbfdd" stroked="f">
                  <v:path arrowok="t"/>
                </v:shape>
                <v:shape id="_x0000_s3664" style="position:absolute;left:1827;top:3110;width:11;height:7" coordsize="11,7" path="m11,1l8,1,6,,4,,3,r,l2,r,1l2,1,,5,8,7,8,5,9,4,10,2,11,1xe" fillcolor="#8c8caa" stroked="f">
                  <v:path arrowok="t"/>
                </v:shape>
                <v:shape id="_x0000_s3665" style="position:absolute;left:1835;top:3111;width:14;height:8" coordsize="14,8" path="m12,3r,l11,2r,l10,2,9,2,7,1,5,1,3,,2,1,1,3,,4,,6,14,8,12,3xe" fillcolor="#727291" stroked="f">
                  <v:path arrowok="t"/>
                </v:shape>
                <v:shape id="_x0000_s3666" style="position:absolute;left:1848;top:3103;width:36;height:22" coordsize="36,22" path="m35,7l30,3r-1,l29,3r,l29,3,28,2r,l28,2r,l27,2r-1,l24,2r-2,l20,2,19,1r-1,l17,1r-1,l15,1r-1,l13,,12,r,l12,,11,r,l11,,10,,9,1r,l9,1r,l9,1,8,2,7,5,5,7,4,8,3,11r,l3,11,,16r,1l1,17r1,l7,18r18,4l25,22r1,-1l35,8,36,7r-1,xe" fillcolor="black" stroked="f">
                  <v:path arrowok="t"/>
                </v:shape>
                <v:shape id="_x0000_s3667" style="position:absolute;left:1849;top:3104;width:34;height:20" coordsize="34,20" path="m9,1r,l9,r1,l10,r,l11,r,l11,r2,l14,r3,1l18,1r2,1l23,2r2,l26,2r1,l27,2r,l27,2r1,l28,2r,1l28,3r6,3l24,20,6,16r-5,l,15,2,10,4,8,9,1xe" fillcolor="#bfbfdd" stroked="f">
                  <v:path arrowok="t"/>
                </v:shape>
                <v:shape id="_x0000_s3668" style="position:absolute;left:1871;top:3108;width:11;height:16" coordsize="11,16" path="m7,r4,3l2,16,1,15r,-2l,11,,10,,9,,8r,l,7,5,r,l6,r,l7,xe" fillcolor="#3f3f5e" stroked="f">
                  <v:path arrowok="t"/>
                </v:shape>
                <v:shape id="_x0000_s3669" style="position:absolute;left:1854;top:3105;width:11;height:10" coordsize="11,10" path="m11,1l9,,8,r,l7,,6,,5,r,1l4,1,,7r,l,8r,l1,9r1,l3,9r2,1l7,10r,l7,10r,l8,10r-1,l7,9,6,8,6,7,7,5,8,3,9,2,11,1xe" fillcolor="#e5e5e5" stroked="f">
                  <v:path arrowok="t"/>
                </v:shape>
                <v:shape id="_x0000_s3670" style="position:absolute;left:1860;top:3106;width:15;height:10" coordsize="15,10" path="m10,9l15,3r,-1l15,1r,l14,1r-1,l12,1,9,,6,r,l6,r,l5,,3,1,2,2,1,4,,6,,7,1,8r,1l2,9r1,1l5,10r2,l7,10r1,l9,10,9,9r1,xe" fillcolor="#a5a5c4" stroked="f">
                  <v:path arrowok="t"/>
                </v:shape>
                <v:shape id="_x0000_s3671" style="position:absolute;left:1850;top:3114;width:22;height:10" coordsize="22,10" path="m,6l2,1r,l2,1,3,r,l4,,5,1r3,l10,2r3,l15,3r2,l18,3r1,l19,4r1,l20,5r2,5l,6xe" fillcolor="#bfbfdd" stroked="f">
                  <v:path arrowok="t"/>
                </v:shape>
                <v:shape id="_x0000_s3672" style="position:absolute;left:1850;top:3114;width:11;height:7" coordsize="11,7" path="m11,2l8,1,6,1,4,,3,r,l2,1r,l2,1,,6,8,7,8,6,9,4,10,3,11,2xe" fillcolor="#8c8caa" stroked="f">
                  <v:path arrowok="t"/>
                </v:shape>
                <v:shape id="_x0000_s3673" style="position:absolute;left:1858;top:3116;width:14;height:8" coordsize="14,8" path="m12,3r,-1l11,2r,-1l10,1,9,1,8,1,5,,3,,2,1,1,2,,4,,5,14,8,12,3xe" fillcolor="#727291" stroked="f">
                  <v:path arrowok="t"/>
                </v:shape>
                <v:shape id="_x0000_s3674" style="position:absolute;left:1871;top:3108;width:36;height:21" coordsize="36,21" path="m35,6l30,3,29,2r,l29,2r,l28,2r,l28,2r,l27,2r-1,l24,1r-2,l20,1r-1,l18,1r-1,l17,,15,,14,,13,,12,r,l12,,11,r,l11,,10,r,l9,1r,l9,1r,l8,2,7,4,5,7,4,8,3,10r,l3,10,,16r,l1,17r1,l7,18r18,3l25,21r1,l35,7r1,l35,6xe" fillcolor="black" stroked="f">
                  <v:path arrowok="t"/>
                </v:shape>
                <v:shape id="_x0000_s3675" style="position:absolute;left:1872;top:3108;width:34;height:20" coordsize="34,20" path="m9,1r,l9,1r1,l10,r,l11,r,l11,r2,1l14,1r3,l18,2r2,l23,2r2,l26,3r1,l27,3r,l27,3r1,l28,3r,l28,3r6,4l24,20,6,17,1,16,,16,2,10,4,8,9,1xe" fillcolor="#bfbfdd" stroked="f">
                  <v:path arrowok="t"/>
                </v:shape>
                <v:shape id="_x0000_s3676" style="position:absolute;left:1894;top:3112;width:11;height:16" coordsize="11,16" path="m7,1r4,2l2,16r,-1l1,13,,11,,10r,l,9,,8r,l5,1r,l6,r,l7,1xe" fillcolor="#3f3f5e" stroked="f">
                  <v:path arrowok="t"/>
                </v:shape>
                <v:shape id="_x0000_s3677" style="position:absolute;left:1877;top:3110;width:11;height:10" coordsize="11,10" path="m11,l9,,8,r,l7,,6,,5,r,l4,1,,6,,7r,l,8r1,l2,8,3,9r2,l7,10r,l7,10r,l8,10,7,9,7,8,6,7,6,6,7,4,8,3,9,1,11,xe" fillcolor="#e5e5e5" stroked="f">
                  <v:path arrowok="t"/>
                </v:shape>
                <v:shape id="_x0000_s3678" style="position:absolute;left:1883;top:3110;width:15;height:10" coordsize="15,10" path="m10,9l15,3r,-1l15,2r,-1l14,1r-1,l12,1,9,1,6,r,l6,r,l5,,3,1,2,3,1,4,,6,,7,1,8r,1l2,10r1,l5,10r2,l7,10r1,l9,10r,l10,9xe" fillcolor="#a5a5c4" stroked="f">
                  <v:path arrowok="t"/>
                </v:shape>
                <v:shape id="_x0000_s3679" style="position:absolute;left:1873;top:3119;width:22;height:9" coordsize="22,9" path="m,5l2,r,l2,,3,r,l4,,5,,8,1r2,l13,2r2,l17,2r1,1l19,3r,l20,4r,l22,9,,5xe" fillcolor="#bfbfdd" stroked="f">
                  <v:path arrowok="t"/>
                </v:shape>
                <v:shape id="_x0000_s3680" style="position:absolute;left:1873;top:3119;width:11;height:7" coordsize="11,7" path="m11,1l8,1,6,,4,,3,r,l2,r,l2,,,5,8,7,8,5,9,4,10,2,11,1xe" fillcolor="#8c8caa" stroked="f">
                  <v:path arrowok="t"/>
                </v:shape>
                <v:shape id="_x0000_s3681" style="position:absolute;left:1881;top:3120;width:14;height:8" coordsize="14,8" path="m12,3r,l11,2r,l10,2,9,1,8,1,5,1,3,,2,1,1,3,,4,,6,14,8,12,3xe" fillcolor="#727291" stroked="f">
                  <v:path arrowok="t"/>
                </v:shape>
                <v:shape id="_x0000_s3682" style="position:absolute;left:1894;top:3112;width:36;height:22" coordsize="36,22" path="m35,7l30,3r-1,l29,3r,l29,2r-1,l28,2r,l28,2r-1,l26,2r-2,l22,2,20,1r-1,l18,1r-1,l17,1r-1,l14,,13,,12,r,l12,,11,r,l11,,10,r,1l9,1r,l9,1r,l9,2,7,5,5,7,4,8,3,10r,1l3,11,,16r,1l1,17r1,l7,18r18,4l25,22r1,-1l35,8,36,7r-1,xe" fillcolor="black" stroked="f">
                  <v:path arrowok="t"/>
                </v:shape>
                <v:shape id="_x0000_s3683" style="position:absolute;left:1895;top:3113;width:34;height:20" coordsize="34,20" path="m9,1r,l9,r1,l10,r,l11,r,l11,r2,l15,r2,1l18,1r2,1l23,2r2,l26,2r1,l27,2r,l27,2r1,l28,2r,1l28,3r6,3l24,20,6,16r-5,l,15,2,10,4,8,9,1xe" fillcolor="#bfbfdd" stroked="f">
                  <v:path arrowok="t"/>
                </v:shape>
                <v:shape id="_x0000_s3684" style="position:absolute;left:1917;top:3117;width:11;height:16" coordsize="11,16" path="m7,r4,3l2,16r,-1l1,13,,11,,10,,9,,8r,l,7,5,r,l6,r,l7,xe" fillcolor="#3f3f5e" stroked="f">
                  <v:path arrowok="t"/>
                </v:shape>
                <v:shape id="_x0000_s3685" style="position:absolute;left:1900;top:3114;width:11;height:10" coordsize="11,10" path="m11,1l10,,8,r,l7,,6,,5,r,1l4,1,,7r,l,8r,l1,9r1,l3,9r2,1l7,10r,l7,10r,l8,10,7,9,7,8,6,8,6,7,7,5,8,3,10,2,11,1xe" fillcolor="#e5e5e5" stroked="f">
                  <v:path arrowok="t"/>
                </v:shape>
                <v:shape id="_x0000_s3686" style="position:absolute;left:1906;top:3115;width:15;height:10" coordsize="15,10" path="m10,9l15,3r,-1l15,1r-1,l14,1r-1,l12,1,9,,6,r,l6,r,l5,,4,1,2,2,1,4,,6,,7r1,l1,8,2,9r2,l5,10r2,l7,10r1,l9,10,9,9r1,xe" fillcolor="#a5a5c4" stroked="f">
                  <v:path arrowok="t"/>
                </v:shape>
                <v:shape id="_x0000_s3687" style="position:absolute;left:1896;top:3123;width:22;height:10" coordsize="22,10" path="m,6l2,1r,l2,,3,r,l4,,5,1r3,l10,2r3,l15,3r2,l18,3r1,l19,4r1,l20,5r2,5l,6xe" fillcolor="#bfbfdd" stroked="f">
                  <v:path arrowok="t"/>
                </v:shape>
                <v:shape id="_x0000_s3688" style="position:absolute;left:1896;top:3123;width:11;height:7" coordsize="11,7" path="m11,2l8,1,6,1,4,,3,r,l2,r,1l2,1,,6,8,7,8,6,9,4,10,3,11,2xe" fillcolor="#8c8caa" stroked="f">
                  <v:path arrowok="t"/>
                </v:shape>
                <v:shape id="_x0000_s3689" style="position:absolute;left:1904;top:3125;width:14;height:8" coordsize="14,8" path="m12,3r,-1l11,2r,-1l10,1,9,1,8,1,6,,3,,2,1,1,2,,4,,5,14,8,12,3xe" fillcolor="#727291" stroked="f">
                  <v:path arrowok="t"/>
                </v:shape>
                <v:shape id="_x0000_s3690" style="position:absolute;left:1917;top:3117;width:36;height:21" coordsize="36,21" path="m35,6l30,3r,-1l30,2r-1,l29,2r-1,l28,2r,l28,2r-1,l26,2,24,1r-2,l20,1r-1,l18,1r-1,l17,,16,,15,,13,,12,r,l12,,11,r,l11,,10,r,l9,r,1l9,1r,l9,2,7,4,5,7,4,8,3,10r,l3,10,1,16,,16r1,1l2,17r5,1l25,21r,l26,21,35,7,36,6r-1,xe" fillcolor="black" stroked="f">
                  <v:path arrowok="t"/>
                </v:shape>
                <v:shape id="_x0000_s3691" style="position:absolute;left:1918;top:3117;width:34;height:20" coordsize="34,20" path="m9,1r,l9,1r1,l10,r,l11,r,l11,r2,l15,1r2,l18,2r2,l23,2r2,l26,2r1,l27,2r,l27,3r1,l28,3r,l28,3r6,4l24,20,6,17,1,16,,16,2,10,4,8,9,1xe" fillcolor="#bfbfdd" stroked="f">
                  <v:path arrowok="t"/>
                </v:shape>
                <v:shape id="_x0000_s3692" style="position:absolute;left:1940;top:3121;width:11;height:16" coordsize="11,16" path="m7,r4,3l2,16r,-1l1,13,,11,,10r,l,9,,8,,7,5,1r,l6,r,l7,xe" fillcolor="#3f3f5e" stroked="f">
                  <v:path arrowok="t"/>
                </v:shape>
                <v:shape id="_x0000_s3693" style="position:absolute;left:1923;top:3118;width:11;height:11" coordsize="11,11" path="m11,1r-1,l9,1,8,,7,,6,,5,r,1l4,2,,7,,8r,l,9r1,l2,9r1,1l5,10r2,1l7,11r,l7,11r1,l7,10,7,9,6,8,6,7,7,5,8,4,10,2,11,1xe" fillcolor="#e5e5e5" stroked="f">
                  <v:path arrowok="t"/>
                </v:shape>
                <v:shape id="_x0000_s3694" style="position:absolute;left:1929;top:3119;width:15;height:10" coordsize="15,10" path="m10,9l15,3r,-1l15,2,14,1r,l13,1r-1,l9,1,6,r,l6,r,l5,,4,1,2,3,1,4,,6,,7,1,8r,1l2,10r2,l5,10r2,l7,10r1,l9,10r,l10,9xe" fillcolor="#a5a5c4" stroked="f">
                  <v:path arrowok="t"/>
                </v:shape>
                <v:shape id="_x0000_s3695" style="position:absolute;left:1919;top:3128;width:22;height:9" coordsize="22,9" path="m,5l2,r,l2,,3,r,l4,,6,,8,1r2,l13,1r2,1l17,2r1,l19,3r,l20,4r,l22,9,,5xe" fillcolor="#bfbfdd" stroked="f">
                  <v:path arrowok="t"/>
                </v:shape>
                <v:shape id="_x0000_s3696" style="position:absolute;left:1919;top:3128;width:11;height:6" coordsize="11,6" path="m11,1l8,1,6,,4,,3,r,l2,r,l2,,,5,8,6,8,5,9,4,10,2,11,1xe" fillcolor="#8c8caa" stroked="f">
                  <v:path arrowok="t"/>
                </v:shape>
                <v:shape id="_x0000_s3697" style="position:absolute;left:1927;top:3129;width:14;height:8" coordsize="14,8" path="m12,3r,l11,2r,l10,1,9,1,8,1,6,1,3,,2,1,1,3,,4,,5,14,8,12,3xe" fillcolor="#727291" stroked="f">
                  <v:path arrowok="t"/>
                </v:shape>
                <v:shape id="_x0000_s3698" style="position:absolute;left:1940;top:3121;width:36;height:21" coordsize="36,21" path="m35,7l30,3r,l30,3r-1,l29,2r,l28,2r,l28,2r-1,l26,2r-2,l22,2,20,1r-1,l18,1r-1,l17,1,16,,15,,13,,12,r,l12,,11,r,l11,,10,r,1l9,1r,l9,1r,l9,2,7,5,5,7,4,8,3,10r,l3,11,1,16,,17r1,l2,17r5,1l25,21r,l26,21,35,8,36,7r-1,xe" fillcolor="black" stroked="f">
                  <v:path arrowok="t"/>
                </v:shape>
                <v:shape id="_x0000_s3699" style="position:absolute;left:1941;top:3122;width:34;height:20" coordsize="34,20" path="m9,1r,l9,r1,l10,r,l11,r,l11,r2,l15,r2,1l18,1r3,l23,2r2,l26,2r1,l27,2r,l28,2r,l28,2r,1l28,3r6,3l24,20,6,16,1,15,,15,2,10,4,8,9,1xe" fillcolor="#bfbfdd" stroked="f">
                  <v:path arrowok="t"/>
                </v:shape>
                <v:shape id="_x0000_s3700" style="position:absolute;left:1963;top:3126;width:11;height:16" coordsize="11,16" path="m7,r4,3l2,16r,-1l1,13,,11,,10,,9,,8r,l,7,5,r,l6,r,l7,xe" fillcolor="#3f3f5e" stroked="f">
                  <v:path arrowok="t"/>
                </v:shape>
                <v:shape id="_x0000_s3701" style="position:absolute;left:1946;top:3123;width:11;height:10" coordsize="11,10" path="m11,1l10,,9,,8,,7,,6,,5,r,l4,1,,7r,l,8r1,l1,9r1,l3,9r2,1l7,10r,l7,10r,l8,10,7,9,7,8,6,8,6,7,7,5,8,3,10,2,11,1xe" fillcolor="#e5e5e5" stroked="f">
                  <v:path arrowok="t"/>
                </v:shape>
                <v:shape id="_x0000_s3702" style="position:absolute;left:1952;top:3124;width:15;height:10" coordsize="15,10" path="m10,8l15,2r,l15,1r-1,l14,1r-1,l12,,9,,6,r,l6,r,l5,,4,1,2,2,1,4,,6,,7r1,l1,8,2,9r2,l5,10r2,l7,10r1,l9,9r1,l10,8xe" fillcolor="#a5a5c4" stroked="f">
                  <v:path arrowok="t"/>
                </v:shape>
                <v:shape id="_x0000_s3703" style="position:absolute;left:1942;top:3132;width:22;height:10" coordsize="22,10" path="m,5l2,1r,l2,,3,r,l4,,6,,8,1r2,l13,2r2,1l17,3r1,l19,3r1,1l20,4r,1l22,10,,5xe" fillcolor="#bfbfdd" stroked="f">
                  <v:path arrowok="t"/>
                </v:shape>
                <v:shape id="_x0000_s3704" style="position:absolute;left:1942;top:3132;width:11;height:7" coordsize="11,7" path="m11,2l8,1,6,1,4,,3,r,l2,r,1l2,1,,5,8,7,8,6,9,4,10,3,11,2xe" fillcolor="#8c8caa" stroked="f">
                  <v:path arrowok="t"/>
                </v:shape>
                <v:shape id="_x0000_s3705" style="position:absolute;left:1950;top:3134;width:14;height:8" coordsize="14,8" path="m12,3r,-1l12,2,11,1r-1,l9,1,8,1,6,,3,,2,1,1,2,,4,,5,14,8,12,3xe" fillcolor="#727291" stroked="f">
                  <v:path arrowok="t"/>
                </v:shape>
                <v:shape id="_x0000_s3706" style="position:absolute;left:1963;top:3125;width:36;height:22" coordsize="36,22" path="m35,7l30,3r,l30,3r-1,l29,3r,l28,3r,l28,3r,l26,3,24,2r-2,l20,2r-1,l18,2,17,1r,l16,1r-1,l14,1r-2,l12,r,l11,r,1l11,1r-1,l10,1,9,1r,1l9,2r,l9,3,7,5,5,8,4,9,3,11r,l3,11,1,16,,17r1,l2,17r5,1l25,22r,l26,21,35,8,36,7r-1,xe" fillcolor="black" stroked="f">
                  <v:path arrowok="t"/>
                </v:shape>
                <v:shape id="_x0000_s3707" style="position:absolute;left:1964;top:3126;width:34;height:20" coordsize="34,20" path="m9,1r,l9,1,10,r,l10,r1,l11,r,l13,r2,1l17,1r1,1l21,2r2,l25,2r2,l27,2r,l27,2r1,1l28,3r,l28,3r,l34,7,24,20,6,16r-5,l,16,2,10,4,8,9,1xe" fillcolor="#bfbfdd" stroked="f">
                  <v:path arrowok="t"/>
                </v:shape>
                <v:shape id="_x0000_s3708" style="position:absolute;left:1986;top:3130;width:11;height:16" coordsize="11,16" path="m7,r4,3l2,16r,-1l1,13,,11,,10r,l,9,,8,,7,5,1r,l6,r,l7,xe" fillcolor="#3f3f5e" stroked="f">
                  <v:path arrowok="t"/>
                </v:shape>
                <v:shape id="_x0000_s3709" style="position:absolute;left:1969;top:3127;width:11;height:11" coordsize="11,11" path="m11,1r-1,l9,1,8,r,l6,,5,r,1l4,2,,7,,8r,l1,9r,l2,9r1,1l5,10r2,l8,10r,l8,11r,l7,10,7,9,6,8,6,7,7,5,8,4,10,2,11,1xe" fillcolor="#e5e5e5" stroked="f">
                  <v:path arrowok="t"/>
                </v:shape>
                <v:shape id="_x0000_s3710" style="position:absolute;left:1975;top:3128;width:15;height:10" coordsize="15,10" path="m10,9l15,3r,-1l15,2,14,1r,l13,1r-1,l9,1,6,r,l6,r,l5,,4,1,2,3,1,4,,6,,7,1,8r,1l2,10r2,l5,10r2,l7,10r1,l9,10r1,l10,9xe" fillcolor="#a5a5c4" stroked="f">
                  <v:path arrowok="t"/>
                </v:shape>
                <v:shape id="_x0000_s3711" style="position:absolute;left:1965;top:3137;width:22;height:9" coordsize="22,9" path="m,5l2,r,l2,,3,r,l4,,6,,8,1r2,l13,1r2,1l17,2r1,l19,3r1,l20,4r,l22,9,,5xe" fillcolor="#bfbfdd" stroked="f">
                  <v:path arrowok="t"/>
                </v:shape>
                <v:shape id="_x0000_s3712" style="position:absolute;left:1965;top:3137;width:11;height:6" coordsize="11,6" path="m11,1l8,1,6,,4,,3,r,l2,r,l2,,,5,8,6,8,5,9,4,10,2,11,1xe" fillcolor="#8c8caa" stroked="f">
                  <v:path arrowok="t"/>
                </v:shape>
                <v:shape id="_x0000_s3713" style="position:absolute;left:1973;top:3138;width:14;height:8" coordsize="14,8" path="m12,3r,l12,2r-1,l10,1,9,1,8,1,6,,3,,2,1,1,3,,4,,5,14,8,12,3xe" fillcolor="#727291" stroked="f">
                  <v:path arrowok="t"/>
                </v:shape>
                <v:shape id="_x0000_s3714" style="position:absolute;left:1986;top:3130;width:36;height:21" coordsize="36,21" path="m35,6l30,3r,l30,3,29,2r,l29,2r-1,l28,2r,l28,2r-2,l24,2r-2,l20,1r-1,l18,1r-1,l17,1,16,,15,,14,,13,,12,r,l11,r,l11,,10,r,1l9,1r,l9,1r,l9,2,7,4,5,7r,1l3,10r,l3,10,1,16,,16r1,1l2,17r5,1l25,21r,l26,21,35,7r1,l35,6xe" fillcolor="black" stroked="f">
                  <v:path arrowok="t"/>
                </v:shape>
                <v:shape id="_x0000_s3715" style="position:absolute;left:1987;top:3131;width:34;height:19" coordsize="34,19" path="m9,1r,l9,r1,l10,r,l11,r,l12,r1,l15,r2,1l19,1r2,l23,2r2,l27,2r,l27,2r,l28,2r,l28,2r,l28,2r6,4l24,19,6,16,1,15,,15,2,10,4,7,9,1xe" fillcolor="#bfbfdd" stroked="f">
                  <v:path arrowok="t"/>
                </v:shape>
                <v:shape id="_x0000_s3716" style="position:absolute;left:2009;top:3134;width:12;height:16" coordsize="12,16" path="m7,1r5,3l2,16r,-1l1,13,,11,,10r,l,9,,8r,l5,1r,l6,1,6,,7,1xe" fillcolor="#3f3f5e" stroked="f">
                  <v:path arrowok="t"/>
                </v:shape>
                <v:shape id="_x0000_s3717" style="position:absolute;left:1992;top:3132;width:11;height:10" coordsize="11,10" path="m11,l10,,9,,8,r,l7,,5,r,l4,1,,6,,7,,8r1,l1,9r1,l3,9r2,1l7,10r1,l8,10r,l8,10,7,9,7,8r,l7,7,7,5,8,3,10,2,11,xe" fillcolor="#e5e5e5" stroked="f">
                  <v:path arrowok="t"/>
                </v:shape>
                <v:shape id="_x0000_s3718" style="position:absolute;left:1999;top:3132;width:14;height:10" coordsize="14,10" path="m9,9l14,3r,l14,2r,l13,2r-1,l11,1,8,1,5,1r,l5,1r,l4,,3,2,1,3,,5,,7,,8r,l,9r1,1l3,10r1,l6,10r,l7,10r1,l9,10,9,9xe" fillcolor="#a5a5c4" stroked="f">
                  <v:path arrowok="t"/>
                </v:shape>
                <v:shape id="_x0000_s3719" style="position:absolute;left:1988;top:3141;width:22;height:9" coordsize="22,9" path="m,5l2,1r,l3,r,l3,,4,,6,,8,1r3,l13,1r2,1l17,2r1,l19,3r1,l20,4r,l22,9,,5xe" fillcolor="#bfbfdd" stroked="f">
                  <v:path arrowok="t"/>
                </v:shape>
                <v:shape id="_x0000_s3720" style="position:absolute;left:1988;top:3141;width:11;height:7" coordsize="11,7" path="m11,1l8,1,6,,4,,3,r,l3,,2,1r,l,5,8,7,8,5,9,4,10,2,11,1xe" fillcolor="#8c8caa" stroked="f">
                  <v:path arrowok="t"/>
                </v:shape>
                <v:shape id="_x0000_s3721" style="position:absolute;left:1996;top:3142;width:14;height:8" coordsize="14,8" path="m12,3r,l12,2r-1,l10,1r,l8,1,6,1,3,,2,1,1,3,,4,,6,14,8,12,3xe" fillcolor="#727291" stroked="f">
                  <v:path arrowok="t"/>
                </v:shape>
                <v:shape id="_x0000_s3722" style="position:absolute;left:2009;top:3134;width:36;height:22" coordsize="36,22" path="m35,7l30,3r,l30,3r-1,l29,3r,l28,3r,l28,3r,l26,2r-2,l22,2r-2,l19,2r,-1l17,1r,l16,1r-1,l14,1,13,,12,r,l12,,11,r,1l10,1r,l9,1r,1l9,2r,l9,3,7,5,5,8r,l3,10r,1l3,11,1,16,,17r1,l2,17r5,1l25,22r1,l26,21,35,8,36,7r-1,xe" fillcolor="black" stroked="f">
                  <v:path arrowok="t"/>
                </v:shape>
                <v:shape id="_x0000_s3723" style="position:absolute;left:2010;top:3135;width:34;height:20" coordsize="34,20" path="m9,1r,l9,1,10,r,l11,r,l11,r1,l13,r2,1l17,1r2,l21,2r2,l25,2r2,l27,2r,l27,2r1,l28,3r,l28,3r,l34,6,24,20,6,16r-5,l,15,3,10,4,8,9,1xe" fillcolor="#bfbfdd" stroked="f">
                  <v:path arrowok="t"/>
                </v:shape>
                <v:shape id="_x0000_s3724" style="position:absolute;left:2032;top:3139;width:12;height:16" coordsize="12,16" path="m7,r5,3l2,16r,-1l1,13,,11,,10,,9,,8r,l,7,5,r,l6,r,l7,xe" fillcolor="#3f3f5e" stroked="f">
                  <v:path arrowok="t"/>
                </v:shape>
                <v:shape id="_x0000_s3725" style="position:absolute;left:2015;top:3136;width:11;height:10" coordsize="11,10" path="m11,1r-1,l9,1,8,r,l7,,6,,5,1,4,1,,7r,l,8r1,l1,9r1,l3,9r2,1l7,10r1,l8,10r,l8,10,7,9,7,8r,l7,7,7,5,8,4,10,2,11,1xe" fillcolor="#e5e5e5" stroked="f">
                  <v:path arrowok="t"/>
                </v:shape>
                <v:shape id="_x0000_s3726" style="position:absolute;left:2022;top:3137;width:14;height:10" coordsize="14,10" path="m9,9l14,3r,-1l14,2r,-1l13,1r-1,l11,1,8,1,6,,5,r,l5,,4,,3,1,1,3,,4,,6,,7r,l,8,1,9r2,l4,10r2,l6,10r1,l8,10,9,9r,xe" fillcolor="#a5a5c4" stroked="f">
                  <v:path arrowok="t"/>
                </v:shape>
                <v:shape id="_x0000_s3727" style="position:absolute;left:2011;top:3145;width:22;height:10" coordsize="22,10" path="m,6l2,1r,l3,r,l3,,4,,6,1r2,l11,2r2,l15,3r2,l18,3r1,l20,4r,l20,5r2,5l,6xe" fillcolor="#bfbfdd" stroked="f">
                  <v:path arrowok="t"/>
                </v:shape>
                <v:shape id="_x0000_s3728" style="position:absolute;left:2011;top:3145;width:11;height:7" coordsize="11,7" path="m11,2l8,1,6,1,4,,3,r,l3,,2,1r,l,6,8,7,8,6,9,4,10,3,11,2xe" fillcolor="#8c8caa" stroked="f">
                  <v:path arrowok="t"/>
                </v:shape>
                <v:shape id="_x0000_s3729" style="position:absolute;left:2019;top:3147;width:14;height:8" coordsize="14,8" path="m12,3r,-1l12,2,11,1r-1,l10,1,8,1,6,,3,,2,1,1,2,,4,,5,14,8,12,3xe" fillcolor="#727291" stroked="f">
                  <v:path arrowok="t"/>
                </v:shape>
                <v:shape id="_x0000_s3730" style="position:absolute;left:2032;top:3139;width:36;height:21" coordsize="36,21" path="m35,6l30,3r,l30,2r-1,l29,2r,l28,2r,l28,2r,l26,2r-2,l22,2,20,1r-1,l19,1r-1,l17,1,16,,15,,14,,13,,12,r,l12,,11,r,l11,,10,,9,1r,l9,1r,l9,2,7,4,5,7r,1l3,10r,l3,10,1,16,,16r1,l2,17r5,1l25,21r1,l26,21,35,7,36,6r-1,xe" fillcolor="black" stroked="f">
                  <v:path arrowok="t"/>
                </v:shape>
                <v:shape id="_x0000_s3731" style="position:absolute;left:2033;top:3140;width:34;height:19" coordsize="34,19" path="m9,r,l10,r,l10,r1,l11,r,l12,r1,l15,r2,1l19,1r2,l23,1r2,1l27,2r,l27,2r,l28,2r,l28,2r,l28,2r6,4l24,19,6,16,2,15,,15,3,9,4,7,9,xe" fillcolor="#bfbfdd" stroked="f">
                  <v:path arrowok="t"/>
                </v:shape>
                <v:shape id="_x0000_s3732" style="position:absolute;left:2055;top:3143;width:12;height:16" coordsize="12,16" path="m7,r5,3l2,16r,-1l1,13,,11,,10r,l,9,,8,,7,5,1r,l6,r,l7,xe" fillcolor="#3f3f5e" stroked="f">
                  <v:path arrowok="t"/>
                </v:shape>
                <v:shape id="_x0000_s3733" style="position:absolute;left:2038;top:3141;width:12;height:10" coordsize="12,10" path="m12,l10,,9,,8,r,l7,,6,,5,,4,1,,6,,7r,l1,8r,l2,8,3,9r2,l7,10r1,l8,10r,l8,10,7,9,7,8,7,7,7,6,7,4,8,3,10,1,12,xe" fillcolor="#e5e5e5" stroked="f">
                  <v:path arrowok="t"/>
                </v:shape>
                <v:shape id="_x0000_s3734" style="position:absolute;left:2045;top:3141;width:14;height:10" coordsize="14,10" path="m9,9l14,3r,-1l14,2r,-1l13,1r-1,l11,1,8,1,6,1,5,1,5,r,l5,,3,1,1,3,,4,,6,,7,,8,,9r1,1l3,10r2,l6,10r,l7,10r1,l9,10,9,9xe" fillcolor="#a5a5c4" stroked="f">
                  <v:path arrowok="t"/>
                </v:shape>
                <v:shape id="_x0000_s3735" style="position:absolute;left:2035;top:3150;width:21;height:9" coordsize="21,9" path="m,5l1,r,l2,r,l2,,3,,5,,7,1r3,l12,1r3,1l16,2r1,l18,3r1,l19,4r,l21,9,,5xe" fillcolor="#bfbfdd" stroked="f">
                  <v:path arrowok="t"/>
                </v:shape>
                <v:shape id="_x0000_s3736" style="position:absolute;left:2035;top:3150;width:10;height:6" coordsize="10,6" path="m10,1l8,1,5,,3,,2,r,l2,,1,r,l,5,7,6,8,5,8,4,9,2,10,1xe" fillcolor="#8c8caa" stroked="f">
                  <v:path arrowok="t"/>
                </v:shape>
                <v:shape id="_x0000_s3737" style="position:absolute;left:2042;top:3151;width:14;height:8" coordsize="14,8" path="m12,3r,l12,2r-1,l10,1r,l8,1,6,,3,,2,1,1,3r,1l,5,14,8,12,3xe" fillcolor="#727291" stroked="f">
                  <v:path arrowok="t"/>
                </v:shape>
                <v:shape id="_x0000_s3738" style="position:absolute;left:1734;top:3097;width:35;height:21" coordsize="35,21" path="m34,6l29,3r,l29,2r,l28,2r,l28,2r-1,l27,2r,l25,2r-2,l21,1r-2,l18,1r,l17,1,16,,15,,14,,13,,12,,11,r,l11,,10,r,l10,,9,r,1l9,1r,l9,1,8,2,6,4,4,7r,1l2,10r,l2,10,,16r,l1,17r,l6,18r18,3l25,21r,l35,7r,l34,6xe" fillcolor="black" stroked="f">
                  <v:path arrowok="t"/>
                </v:shape>
                <v:shape id="_x0000_s3739" style="position:absolute;left:1735;top:3097;width:33;height:21" coordsize="33,21" path="m8,1r,l9,1r,l9,1,10,r,l10,r1,l13,1r1,l16,1r2,1l20,2r2,l24,2r2,1l26,3r,l26,3r1,l27,3r1,l28,3r,l33,7,23,21,5,17,1,16,,16,2,10,3,8,8,1xe" fillcolor="#bfbfdd" stroked="f">
                  <v:path arrowok="t"/>
                </v:shape>
                <v:shape id="_x0000_s3740" style="position:absolute;left:1756;top:3101;width:12;height:17" coordsize="12,17" path="m8,1r4,2l2,17r,-1l1,14r,-3l,10r,l,9,1,8r,l6,1r,l6,,7,,8,1xe" fillcolor="#3f3f5e" stroked="f">
                  <v:path arrowok="t"/>
                </v:shape>
                <v:shape id="_x0000_s3741" style="position:absolute;left:1739;top:3099;width:12;height:10" coordsize="12,10" path="m12,l10,,9,,8,r,l7,,6,,5,r,1l1,6,,7,,8r1,l2,8r,l4,9r2,l8,10r,l8,10r,l8,10,8,9,7,8,7,7,7,6,7,5,9,3,10,2,12,xe" fillcolor="#e5e5e5" stroked="f">
                  <v:path arrowok="t"/>
                </v:shape>
                <v:shape id="_x0000_s3742" style="position:absolute;left:1746;top:3099;width:14;height:10" coordsize="14,10" path="m10,9l14,3r,-1l14,2r,-1l13,1r,l11,1,9,1,6,r,l6,,5,r,l3,2,2,3,,5,,6,,7,,8,1,9r,1l3,10r2,l6,10r,l7,10r1,l9,10,10,9xe" fillcolor="#a5a5c4" stroked="f">
                  <v:path arrowok="t"/>
                </v:shape>
                <v:shape id="_x0000_s3743" style="position:absolute;left:1736;top:3108;width:22;height:9" coordsize="22,9" path="m,5l1,1r,l2,r,l3,r,l5,,7,1r3,l13,2r2,l16,3r1,l18,3r1,l20,4r,l22,9,,5xe" fillcolor="#bfbfdd" stroked="f">
                  <v:path arrowok="t"/>
                </v:shape>
                <v:shape id="_x0000_s3744" style="position:absolute;left:1736;top:3108;width:11;height:7" coordsize="11,7" path="m11,1l8,1,6,,3,r,l2,r,l1,1r,l,5,7,7,8,5,9,4,10,2,11,1xe" fillcolor="#8c8caa" stroked="f">
                  <v:path arrowok="t"/>
                </v:shape>
                <v:shape id="_x0000_s3745" style="position:absolute;left:1743;top:3109;width:15;height:8" coordsize="15,8" path="m13,3r,l12,2r-1,l10,2r,l8,1,6,1,4,,3,1,2,3,1,4,,6,15,8,13,3xe" fillcolor="#727291" stroked="f">
                  <v:path arrowok="t"/>
                </v:shape>
                <v:shape id="_x0000_s3746" style="position:absolute;left:1757;top:3101;width:35;height:22" coordsize="35,22" path="m34,7l29,3r,l29,3r,l28,3r,-1l28,2r,l27,2r,l25,2r-2,l21,2r-2,l18,1r,l17,1r-1,l15,1r-1,l13,,12,,11,r,l11,,10,r,l10,,9,1r,l9,1r,l9,1,8,2,6,5,4,7r,1l2,11r,l2,11,,16r,1l1,17r,l6,18r18,4l25,22r,-1l35,8r,-1l34,7xe" fillcolor="black" stroked="f">
                  <v:path arrowok="t"/>
                </v:shape>
                <v:shape id="_x0000_s3747" style="position:absolute;left:1758;top:3102;width:33;height:20" coordsize="33,20" path="m8,1r,l9,r,l9,r1,l10,r,l11,r2,l14,r2,1l18,1r2,1l22,2r2,l26,2r,l27,2r,l27,2r,l28,2r,1l28,3r5,3l23,20,5,16r-4,l,15,2,10,3,8,8,1xe" fillcolor="#bfbfdd" stroked="f">
                  <v:path arrowok="t"/>
                </v:shape>
                <v:shape id="_x0000_s3748" style="position:absolute;left:1779;top:3106;width:12;height:16" coordsize="12,16" path="m8,r4,3l2,16r,-1l1,13r,-2l,10,,9,,8r1,l1,7,6,r,l6,,7,,8,xe" fillcolor="#3f3f5e" stroked="f">
                  <v:path arrowok="t"/>
                </v:shape>
                <v:shape id="_x0000_s3749" style="position:absolute;left:1763;top:3103;width:11;height:10" coordsize="11,10" path="m11,1l9,,8,,7,r,l6,,5,,4,1r,l,7r,l,8r,l1,9r,l3,9r2,1l7,10r,l7,10r,l7,10r,l6,9,6,8,6,7,6,5,8,3,9,2,11,1xe" fillcolor="#e5e5e5" stroked="f">
                  <v:path arrowok="t"/>
                </v:shape>
                <v:shape id="_x0000_s3750" style="position:absolute;left:1769;top:3104;width:14;height:10" coordsize="14,10" path="m10,9l14,3r,-1l14,1r,l13,1r,l11,1,9,,6,r,l6,,5,r,l3,1,2,2,,4,,6,,7,,8,1,9r,l3,10r2,l6,10r,l7,10r1,l9,9r1,xe" fillcolor="#a5a5c4" stroked="f">
                  <v:path arrowok="t"/>
                </v:shape>
                <v:shape id="_x0000_s3751" style="position:absolute;left:1759;top:3112;width:22;height:10" coordsize="22,10" path="m,6l1,1r,l2,1,2,,3,,4,,5,1r2,l10,2r3,l15,3r1,l17,3r1,l19,4r1,l20,5r2,5l,6xe" fillcolor="#bfbfdd" stroked="f">
                  <v:path arrowok="t"/>
                </v:shape>
                <v:shape id="_x0000_s3752" style="position:absolute;left:1759;top:3112;width:11;height:7" coordsize="11,7" path="m11,2l8,1,6,1,4,,3,,2,r,1l1,1r,l,6,7,7,8,6,9,4,10,3,11,2xe" fillcolor="#8c8caa" stroked="f">
                  <v:path arrowok="t"/>
                </v:shape>
                <v:shape id="_x0000_s3753" style="position:absolute;left:1766;top:3114;width:15;height:8" coordsize="15,8" path="m13,3r,-1l12,2,11,1r-1,l10,1,8,1,6,,4,,3,1,2,2,1,4,,5,15,8,13,3xe" fillcolor="#727291" stroked="f">
                  <v:path arrowok="t"/>
                </v:shape>
                <v:shape id="_x0000_s3754" style="position:absolute;left:1780;top:3106;width:35;height:21" coordsize="35,21" path="m35,6l29,3r,-1l29,2r,l28,2r,l28,2r,l27,2r,l25,2,23,1r-2,l19,1r-1,l18,1r-1,l16,,15,,14,,13,,12,,11,r,l11,,10,r,l10,,9,r,1l9,1r,l9,1,8,2,6,4,5,7,4,8,2,10r,l2,10,,16r,l1,17r,l6,18r18,3l25,21r,l35,7r,l35,6xe" fillcolor="black" stroked="f">
                  <v:path arrowok="t"/>
                </v:shape>
                <v:shape id="_x0000_s3755" style="position:absolute;left:1781;top:3106;width:33;height:20" coordsize="33,20" path="m8,1r,l9,1r,l9,r1,l10,r,l11,r2,1l14,1r2,l18,2r2,l22,2r2,l26,3r,l27,3r,l27,3r,l28,3r,l28,3r5,4l23,20,5,17,1,16,,16,2,10,4,8,8,1xe" fillcolor="#bfbfdd" stroked="f">
                  <v:path arrowok="t"/>
                </v:shape>
                <v:shape id="_x0000_s3756" style="position:absolute;left:1802;top:3110;width:12;height:16" coordsize="12,16" path="m8,1r4,2l2,16r,-1l1,13r,-2l,10r,l,9,1,8r,l6,1r,l6,,7,,8,1xe" fillcolor="#3f3f5e" stroked="f">
                  <v:path arrowok="t"/>
                </v:shape>
                <v:shape id="_x0000_s3757" style="position:absolute;left:1786;top:3108;width:11;height:10" coordsize="11,10" path="m11,l9,,8,,7,r,l6,,5,,4,r,1l,6,,7r,l,8r1,l1,8,3,9r2,l7,10r,l7,10r,l7,10,7,9,7,8,6,7,6,6,7,4,8,3,9,1,11,xe" fillcolor="#e5e5e5" stroked="f">
                  <v:path arrowok="t"/>
                </v:shape>
                <v:shape id="_x0000_s3758" style="position:absolute;left:1792;top:3108;width:15;height:10" coordsize="15,10" path="m10,9l14,3,15,2r,l14,1r-1,l13,1r-2,l9,1,6,r,l6,,5,r,l3,1,2,3,1,4,,6,,7,1,8r,1l1,10r2,l5,10r1,l6,10r2,l8,10r1,l10,9xe" fillcolor="#a5a5c4" stroked="f">
                  <v:path arrowok="t"/>
                </v:shape>
                <v:shape id="_x0000_s3759" style="position:absolute;left:1782;top:3117;width:22;height:9" coordsize="22,9" path="m,5l1,r,l2,,3,r,l4,,5,,7,1r3,l13,2r2,l16,2r2,1l18,3r1,l20,4r,l22,9,,5xe" fillcolor="#bfbfdd" stroked="f">
                  <v:path arrowok="t"/>
                </v:shape>
                <v:shape id="_x0000_s3760" style="position:absolute;left:1782;top:3117;width:11;height:7" coordsize="11,7" path="m11,1l8,1,6,,4,,3,r,l2,,1,r,l,5,7,7,8,5,9,4,10,2,11,1xe" fillcolor="#8c8caa" stroked="f">
                  <v:path arrowok="t"/>
                </v:shape>
                <v:shape id="_x0000_s3761" style="position:absolute;left:1789;top:3118;width:15;height:8" coordsize="15,8" path="m13,3r,l12,2r-1,l11,2,10,1,8,1,6,1,4,,3,1,2,3,1,4,,6,15,8,13,3xe" fillcolor="#727291" stroked="f">
                  <v:path arrowok="t"/>
                </v:shape>
                <v:shape id="_x0000_s3762" style="position:absolute;left:1803;top:3110;width:35;height:22" coordsize="35,22" path="m35,7l29,3r,l29,3r,l28,2r,l28,2r,l27,2r,l25,2r-2,l21,2,19,1r,l18,1r-1,l16,1r-1,l14,,13,,12,r,l11,r,l10,r,l10,,9,1r,l9,1r,l9,1,8,2,6,5,5,7,4,8,2,10r,1l2,11,,16r,1l1,17r,l6,18r18,4l25,22r,-1l35,8r,-1l35,7xe" fillcolor="black" stroked="f">
                  <v:path arrowok="t"/>
                </v:shape>
                <v:shape id="_x0000_s3763" style="position:absolute;left:1804;top:3111;width:33;height:20" coordsize="33,20" path="m8,1r,l9,r,l9,r1,l10,r1,l11,r2,l14,r2,1l18,1r2,1l22,2r2,l26,2r,l27,2r,l27,2r,l28,2r,1l28,3r5,3l23,20,5,16r-4,l,15,2,10,4,8,8,1xe" fillcolor="#bfbfdd" stroked="f">
                  <v:path arrowok="t"/>
                </v:shape>
                <v:shape id="_x0000_s3764" style="position:absolute;left:1825;top:3115;width:12;height:16" coordsize="12,16" path="m8,r4,3l2,16r,-1l1,13r,-2l,10,,9,,8r1,l1,7,6,r,l6,,7,,8,xe" fillcolor="#3f3f5e" stroked="f">
                  <v:path arrowok="t"/>
                </v:shape>
                <v:shape id="_x0000_s3765" style="position:absolute;left:1809;top:3112;width:11;height:10" coordsize="11,10" path="m11,1l9,,8,,7,r,l6,,5,,4,1r,l,7r,l,8r,l1,9r,l3,9r2,1l7,10r,l7,10r,l7,10,7,9,7,8,6,8,6,7,7,5,8,3,9,2,11,1xe" fillcolor="#e5e5e5" stroked="f">
                  <v:path arrowok="t"/>
                </v:shape>
                <v:shape id="_x0000_s3766" style="position:absolute;left:1815;top:3113;width:15;height:10" coordsize="15,10" path="m10,9l14,3,15,2r,-1l14,1r,l13,1r-2,l9,,6,r,l5,r,l5,,3,1,2,2,1,4,,6,,7r1,l1,8r,1l3,9r2,1l6,10r1,l8,10r,l9,9r1,xe" fillcolor="#a5a5c4" stroked="f">
                  <v:path arrowok="t"/>
                </v:shape>
                <v:shape id="_x0000_s3767" style="position:absolute;left:1805;top:3121;width:22;height:10" coordsize="22,10" path="m,6l2,1r,l2,,3,r,l4,,5,1r2,l10,2r3,l15,3r2,l18,3r,l19,4r1,l20,5r2,5l,6xe" fillcolor="#bfbfdd" stroked="f">
                  <v:path arrowok="t"/>
                </v:shape>
                <v:shape id="_x0000_s3768" style="position:absolute;left:1805;top:3121;width:11;height:7" coordsize="11,7" path="m11,2l8,1,6,1,4,,3,r,l2,r,1l2,1,,6,7,7,8,6,9,4,10,3,11,2xe" fillcolor="#8c8caa" stroked="f">
                  <v:path arrowok="t"/>
                </v:shape>
                <v:shape id="_x0000_s3769" style="position:absolute;left:1812;top:3123;width:15;height:8" coordsize="15,8" path="m13,3r,-1l12,2,11,1r,l10,1,8,1,6,,4,,3,1,2,2,1,4,,5,15,8,13,3xe" fillcolor="#727291" stroked="f">
                  <v:path arrowok="t"/>
                </v:shape>
                <v:shape id="_x0000_s3770" style="position:absolute;left:1826;top:3115;width:35;height:21" coordsize="35,21" path="m35,6l29,2r,l29,2r,l28,2r,l28,2r,l27,2r,l25,2,23,1r-2,l19,1r,l18,1r-1,l16,,15,,14,,13,,12,r,l11,r,l11,r,l10,,9,r,l9,1r,l9,1,8,2,6,4,5,7,4,8,3,10r,l3,10,,16r,l1,17r,l6,18r19,3l25,21r,l35,7r,-1l35,6xe" fillcolor="black" stroked="f">
                  <v:path arrowok="t"/>
                </v:shape>
                <v:shape id="_x0000_s3771" style="position:absolute;left:1827;top:3115;width:33;height:20" coordsize="33,20" path="m8,1r,l9,1r,l10,r,l10,r1,l11,r2,l14,1r2,l18,2r2,l22,2r2,l26,2r,l27,2r,l27,3r,l28,3r,l28,3r5,4l24,20,5,17,1,16,,16,2,10,4,8,8,1xe" fillcolor="#bfbfdd" stroked="f">
                  <v:path arrowok="t"/>
                </v:shape>
                <v:shape id="_x0000_s3772" style="position:absolute;left:1848;top:3119;width:12;height:16" coordsize="12,16" path="m8,r4,3l3,16,2,15,1,13r,-2l,10r,l,9,1,8,1,7,6,1r,l6,,7,,8,xe" fillcolor="#3f3f5e" stroked="f">
                  <v:path arrowok="t"/>
                </v:shape>
                <v:shape id="_x0000_s3773" style="position:absolute;left:1832;top:3116;width:11;height:11" coordsize="11,11" path="m11,1l9,1,8,1,7,r,l6,,5,r,1l4,2,,7,,8r,l,9r1,l1,9r2,1l5,10r2,1l7,11r,l7,11r,l7,10,7,9,6,8,6,7,7,5,8,4,9,2,11,1xe" fillcolor="#e5e5e5" stroked="f">
                  <v:path arrowok="t"/>
                </v:shape>
                <v:shape id="_x0000_s3774" style="position:absolute;left:1838;top:3117;width:15;height:10" coordsize="15,10" path="m10,9l14,3,15,2r,l14,1r,l13,1r-2,l9,1,6,r,l6,,5,r,l3,1,2,3,1,4,,6,,7,1,8r,1l1,10r2,l5,10r1,l7,10r1,l8,10r1,l10,9xe" fillcolor="#a5a5c4" stroked="f">
                  <v:path arrowok="t"/>
                </v:shape>
                <v:shape id="_x0000_s3775" style="position:absolute;left:1828;top:3126;width:22;height:9" coordsize="22,9" path="m,5l2,r,l2,,3,r,l4,,5,,7,1r3,l13,1r2,1l17,2r1,l18,3r1,l20,4r,l22,9,,5xe" fillcolor="#bfbfdd" stroked="f">
                  <v:path arrowok="t"/>
                </v:shape>
                <v:shape id="_x0000_s3776" style="position:absolute;left:1828;top:3126;width:11;height:6" coordsize="11,6" path="m11,1l8,1,6,,4,,3,r,l2,r,l2,,,5,7,6,8,5,9,4,10,2,11,1xe" fillcolor="#8c8caa" stroked="f">
                  <v:path arrowok="t"/>
                </v:shape>
                <v:shape id="_x0000_s3777" style="position:absolute;left:1835;top:3127;width:15;height:8" coordsize="15,8" path="m13,3r,l12,2r-1,l11,1r-1,l9,1,6,1,4,,3,1,2,3,1,4,,5,15,8,13,3xe" fillcolor="#727291" stroked="f">
                  <v:path arrowok="t"/>
                </v:shape>
                <v:shape id="_x0000_s3778" style="position:absolute;left:1849;top:3119;width:35;height:22" coordsize="35,22" path="m35,7l29,3r,l29,3r,l28,2r,l28,2r,l27,2r,l25,2r-2,l21,2,19,1r,l18,1r-1,l16,1,15,,14,,13,,12,r,l11,r,l11,r,l10,r,1l9,1r,l9,1r,l8,2,6,5,5,7,4,8,3,10r,l3,11,,16r,1l1,17r1,l6,18r19,4l25,22r,-1l35,8r,-1l35,7xe" fillcolor="black" stroked="f">
                  <v:path arrowok="t"/>
                </v:shape>
                <v:shape id="_x0000_s3779" style="position:absolute;left:1850;top:3120;width:33;height:20" coordsize="33,20" path="m9,1r,l9,r,l10,r,l10,r1,l11,r2,l14,r2,1l18,1r2,l22,2r2,l26,2r,l27,2r,l27,2r,l28,2r,1l28,3r5,3l24,20,5,16,1,15,,15,2,10,4,8,9,1xe" fillcolor="#bfbfdd" stroked="f">
                  <v:path arrowok="t"/>
                </v:shape>
                <v:shape id="_x0000_s3780" style="position:absolute;left:1871;top:3124;width:12;height:16" coordsize="12,16" path="m8,r4,3l3,16,2,15,1,13r,-2l,10,,9,,8r1,l1,7,6,r,l6,,7,,8,xe" fillcolor="#3f3f5e" stroked="f">
                  <v:path arrowok="t"/>
                </v:shape>
                <v:shape id="_x0000_s3781" style="position:absolute;left:1855;top:3121;width:11;height:10" coordsize="11,10" path="m11,1l9,,8,,7,r,l6,,5,r,l4,1,,7r,l,8r,l1,9r,l3,9r2,1l7,10r,l7,10r,l7,10,7,9,7,8,6,8,6,7,7,5,8,3,9,2,11,1xe" fillcolor="#e5e5e5" stroked="f">
                  <v:path arrowok="t"/>
                </v:shape>
                <v:shape id="_x0000_s3782" style="position:absolute;left:1861;top:3122;width:15;height:10" coordsize="15,10" path="m10,8l14,2r1,l15,1r-1,l14,1r-1,l11,,9,,6,r,l6,,5,r,l3,1,2,2,1,4,,6,,7r1,l1,8r,1l3,9r2,1l6,10r1,l8,10,8,9r1,l10,8xe" fillcolor="#a5a5c4" stroked="f">
                  <v:path arrowok="t"/>
                </v:shape>
                <v:shape id="_x0000_s3783" style="position:absolute;left:1851;top:3130;width:22;height:10" coordsize="22,10" path="m,5l2,1r,l2,,3,r,l4,,5,,8,1r2,l13,2r2,1l17,3r1,l18,3r1,1l19,4r1,1l22,10,,5xe" fillcolor="#bfbfdd" stroked="f">
                  <v:path arrowok="t"/>
                </v:shape>
                <v:shape id="_x0000_s3784" style="position:absolute;left:1851;top:3130;width:11;height:7" coordsize="11,7" path="m11,2l8,1,6,1,4,,3,r,l2,r,1l2,1,,5,8,7,8,6,9,4,10,3,11,2xe" fillcolor="#8c8caa" stroked="f">
                  <v:path arrowok="t"/>
                </v:shape>
                <v:shape id="_x0000_s3785" style="position:absolute;left:1859;top:3132;width:14;height:8" coordsize="14,8" path="m12,3l11,2r,l10,1r,l9,1,8,1,5,,3,,2,1,1,2,,4,,5,14,8,12,3xe" fillcolor="#727291" stroked="f">
                  <v:path arrowok="t"/>
                </v:shape>
                <v:shape id="_x0000_s3786" style="position:absolute;left:1872;top:3123;width:35;height:22" coordsize="35,22" path="m35,7l29,3r,l29,3r,l28,3r,l28,3r,l27,3r,l25,3,24,2r-3,l19,2r,l18,2,17,1r-1,l15,1r-1,l13,1r-1,l12,,11,r,l11,1r,l10,1r,l9,1r,1l9,2r,l8,3,6,5,5,8,4,9,3,11r,l3,11,,16r,1l1,17r1,1l6,18r19,4l25,22r,-1l35,8r,-1l35,7xe" fillcolor="black" stroked="f">
                  <v:path arrowok="t"/>
                </v:shape>
                <v:shape id="_x0000_s3787" style="position:absolute;left:1873;top:3124;width:33;height:20" coordsize="33,20" path="m9,1r,l9,1,9,r1,l10,r,l11,r,l13,r2,1l16,1r2,1l20,2r3,l24,2r2,l26,2r1,l27,2r,1l27,3r1,l28,3r,l33,7,24,20,5,17,1,16,,16,2,10,4,8,9,1xe" fillcolor="#bfbfdd" stroked="f">
                  <v:path arrowok="t"/>
                </v:shape>
                <v:shape id="_x0000_s3788" style="position:absolute;left:1894;top:3128;width:12;height:16" coordsize="12,16" path="m8,r4,3l3,16,2,15r,-2l1,11,,10r,l,9,1,8,1,7,6,1r,l6,,7,,8,xe" fillcolor="#3f3f5e" stroked="f">
                  <v:path arrowok="t"/>
                </v:shape>
                <v:shape id="_x0000_s3789" style="position:absolute;left:1878;top:3125;width:11;height:11" coordsize="11,11" path="m11,1r-1,l8,1,7,r,l6,,5,r,1l4,2,,7,,8r,l,9r1,l1,9r2,1l5,10r2,l7,10r,l7,11r,l7,10,7,9,6,8,6,7,7,5,8,4,9,2,11,1xe" fillcolor="#e5e5e5" stroked="f">
                  <v:path arrowok="t"/>
                </v:shape>
                <v:shape id="_x0000_s3790" style="position:absolute;left:1884;top:3126;width:15;height:10" coordsize="15,10" path="m10,9l14,3,15,2r,l14,1r,l13,1r-1,l9,1,6,r,l6,,5,r,l3,1,2,3,1,4,,6,,7,1,8r,1l1,10r2,l5,10r1,l7,10r1,l8,10r1,l10,9xe" fillcolor="#a5a5c4" stroked="f">
                  <v:path arrowok="t"/>
                </v:shape>
                <v:shape id="_x0000_s3791" style="position:absolute;left:1874;top:3135;width:22;height:9" coordsize="22,9" path="m,5l2,r,l2,,3,r,l4,,5,,8,1r2,l13,1r2,1l17,2r1,l18,3r1,l19,4r1,l22,9,,5xe" fillcolor="#bfbfdd" stroked="f">
                  <v:path arrowok="t"/>
                </v:shape>
                <v:shape id="_x0000_s3792" style="position:absolute;left:1874;top:3135;width:11;height:6" coordsize="11,6" path="m11,1l8,1,6,,4,,3,r,l2,r,l2,,,5,8,6,8,5,9,4,10,2,11,1xe" fillcolor="#8c8caa" stroked="f">
                  <v:path arrowok="t"/>
                </v:shape>
                <v:shape id="_x0000_s3793" style="position:absolute;left:1882;top:3136;width:14;height:8" coordsize="14,8" path="m12,3r-1,l11,2r-1,l10,1,9,1,8,1,6,,3,,2,1,1,3,,4,,5,14,8,12,3xe" fillcolor="#727291" stroked="f">
                  <v:path arrowok="t"/>
                </v:shape>
                <v:shape id="_x0000_s3794" style="position:absolute;left:1895;top:3128;width:35;height:21" coordsize="35,21" path="m35,6l30,3r,l29,3r,-1l28,2r,l28,2r,l27,2r,l25,2r-1,l21,2,19,1r,l18,1r-1,l16,1,15,,14,,13,,12,r,l11,r,l11,,10,r,l10,1,9,1r,l9,1r,l8,2,6,4,5,7,4,8,3,10r,l3,10,1,16,,16r1,1l2,17r4,1l25,21r,l25,21,35,7r,l35,6xe" fillcolor="black" stroked="f">
                  <v:path arrowok="t"/>
                </v:shape>
              </v:group>
              <v:group id="_x0000_s3795" style="position:absolute;left:1685;top:2784;width:483;height:408" coordorigin="1685,2784" coordsize="483,408">
                <v:shape id="_x0000_s3796" style="position:absolute;left:1896;top:3129;width:33;height:19" coordsize="33,19" path="m9,1r,l9,r,l10,r,l10,r1,l11,r2,l15,r1,1l18,1r2,l23,1r1,1l26,2r,l27,2r,l27,2r,l28,2r,l28,2r5,4l24,19,5,16,1,15,,15,2,10,4,7,9,1xe" fillcolor="#bfbfdd" stroked="f">
                  <v:path arrowok="t"/>
                </v:shape>
                <v:shape id="_x0000_s3797" style="position:absolute;left:1918;top:3132;width:11;height:16" coordsize="11,16" path="m7,1r4,3l2,16,1,15r,-2l,11,,10r,l,9r,l,8,5,1r,l5,1,6,,7,1xe" fillcolor="#3f3f5e" stroked="f">
                  <v:path arrowok="t"/>
                </v:shape>
                <v:shape id="_x0000_s3798" style="position:absolute;left:1901;top:3130;width:11;height:10" coordsize="11,10" path="m11,l10,,8,,7,r,l6,,5,r,l4,1,,6,,7,,8r,l1,9r1,l3,9r2,1l7,10r,l7,10r,l7,10,7,9,7,8,6,8,6,7,7,5,8,3,9,2,11,xe" fillcolor="#e5e5e5" stroked="f">
                  <v:path arrowok="t"/>
                </v:shape>
                <v:shape id="_x0000_s3799" style="position:absolute;left:1907;top:3130;width:15;height:11" coordsize="15,11" path="m10,9l14,3r1,l15,2r-1,l14,2r-1,l12,1,9,1,6,1r,l6,1,5,1,5,,3,2,2,3,1,5,,7,,8r1,l1,9r,1l3,10r2,l6,11r1,l8,11r,-1l9,10,10,9xe" fillcolor="#a5a5c4" stroked="f">
                  <v:path arrowok="t"/>
                </v:shape>
                <v:shape id="_x0000_s3800" style="position:absolute;left:1897;top:3139;width:22;height:9" coordsize="22,9" path="m,5l2,1r,l2,,3,r,l4,,6,,8,1r2,l13,2r2,l17,3r1,l18,3r1,l19,4r1,l22,9,,5xe" fillcolor="#bfbfdd" stroked="f">
                  <v:path arrowok="t"/>
                </v:shape>
                <v:shape id="_x0000_s3801" style="position:absolute;left:1897;top:3139;width:11;height:7" coordsize="11,7" path="m11,2l8,1,6,,4,,3,r,l2,r,1l2,1,,5,8,7,8,5,9,4,10,3,11,2xe" fillcolor="#8c8caa" stroked="f">
                  <v:path arrowok="t"/>
                </v:shape>
                <v:shape id="_x0000_s3802" style="position:absolute;left:1905;top:3141;width:14;height:7" coordsize="14,7" path="m12,2r-1,l11,1r-1,l10,1,9,1,8,,6,,3,,2,1,1,2,,3,,5,14,7,12,2xe" fillcolor="#727291" stroked="f">
                  <v:path arrowok="t"/>
                </v:shape>
                <v:shape id="_x0000_s3803" style="position:absolute;left:1918;top:3132;width:35;height:22" coordsize="35,22" path="m35,7l30,3r,l29,3r,l29,3r-1,l28,3r,l27,3r,l25,2r-1,l22,2r-3,l19,2,18,1r-1,l16,1r-1,l14,1r-1,l12,r,l11,r,l11,,10,1r,l10,1,9,1r,1l9,2r,l8,3,7,5,5,8,4,9,3,10r,1l3,11,1,16,,17r1,l2,17r5,1l25,22r,l25,21,35,8r,-1l35,7xe" fillcolor="black" stroked="f">
                  <v:path arrowok="t"/>
                </v:shape>
                <v:shape id="_x0000_s3804" style="position:absolute;left:1919;top:3133;width:33;height:20" coordsize="33,20" path="m9,1r,l9,1,9,r1,l10,r,l11,r,l13,r2,1l16,1r2,l21,2r2,l24,2r2,l26,2r1,l27,2r,l28,3r,l28,3r,l33,6,24,20,6,16,1,15,,15,2,10,4,8,9,1xe" fillcolor="#bfbfdd" stroked="f">
                  <v:path arrowok="t"/>
                </v:shape>
                <v:shape id="_x0000_s3805" style="position:absolute;left:1941;top:3137;width:11;height:16" coordsize="11,16" path="m7,r4,3l2,16,1,15r,-2l,11,,10,,9,,8r,l,7,5,r,l6,r,l7,xe" fillcolor="#3f3f5e" stroked="f">
                  <v:path arrowok="t"/>
                </v:shape>
                <v:shape id="_x0000_s3806" style="position:absolute;left:1924;top:3134;width:11;height:10" coordsize="11,10" path="m11,1r-1,l8,1,8,,7,,6,,5,r,1l4,1,,7,,8r,l,8,1,9r1,l3,9r2,1l7,10r,l7,10r,l8,10,7,9,7,8,6,8,6,7,7,5,8,4,9,2,11,1xe" fillcolor="#e5e5e5" stroked="f">
                  <v:path arrowok="t"/>
                </v:shape>
                <v:shape id="_x0000_s3807" style="position:absolute;left:1930;top:3135;width:15;height:10" coordsize="15,10" path="m10,9l14,3,15,2r,l14,1r,l13,1r-1,l9,1,6,r,l6,,5,r,l3,1,2,3,1,4,,6,,7r1,l1,8,2,9r1,l5,10r1,l7,10r1,l8,10,10,9r,xe" fillcolor="#a5a5c4" stroked="f">
                  <v:path arrowok="t"/>
                </v:shape>
                <v:shape id="_x0000_s3808" style="position:absolute;left:1920;top:3143;width:22;height:10" coordsize="22,10" path="m,5l2,1r,l2,,3,r,l4,,6,1r2,l10,2r3,l15,3r2,l18,3r,l19,4r1,l20,5r2,5l,5xe" fillcolor="#bfbfdd" stroked="f">
                  <v:path arrowok="t"/>
                </v:shape>
                <v:shape id="_x0000_s3809" style="position:absolute;left:1920;top:3143;width:11;height:7" coordsize="11,7" path="m11,2l8,1,6,1,4,,3,r,l2,r,1l2,1,,5,8,7,8,6,9,4,10,3,11,2xe" fillcolor="#8c8caa" stroked="f">
                  <v:path arrowok="t"/>
                </v:shape>
                <v:shape id="_x0000_s3810" style="position:absolute;left:1928;top:3145;width:14;height:8" coordsize="14,8" path="m12,3r,-1l11,2,10,1r,l9,1,8,1,6,,3,,2,1,1,2,,4,,5,14,8,12,3xe" fillcolor="#727291" stroked="f">
                  <v:path arrowok="t"/>
                </v:shape>
                <v:shape id="_x0000_s3811" style="position:absolute;left:1941;top:3137;width:36;height:21" coordsize="36,21" path="m35,6l30,3r,l29,2r,l29,2r-1,l28,2r,l28,2r-1,l25,2r-1,l22,2,19,1r,l18,1r-1,l16,1,15,,14,,13,,12,r,l11,r,l11,,10,r,l10,,9,1r,l9,1r,l8,2,7,4,5,7,4,8,3,10r,l3,10,1,16,,16r1,l2,17r5,1l25,21r,l25,21,35,7,36,6r-1,xe" fillcolor="black" stroked="f">
                  <v:path arrowok="t"/>
                </v:shape>
                <v:shape id="_x0000_s3812" style="position:absolute;left:1942;top:3138;width:33;height:19" coordsize="33,19" path="m9,r,l9,r,l10,r,l10,r1,l11,r2,l15,r1,1l18,1r3,l23,1r1,1l26,2r1,l27,2r,l27,2r1,l28,2r,l28,2r5,4l24,19,6,16,1,15,,15,2,9,4,7,9,xe" fillcolor="#bfbfdd" stroked="f">
                  <v:path arrowok="t"/>
                </v:shape>
                <v:shape id="_x0000_s3813" style="position:absolute;left:1964;top:3141;width:11;height:16" coordsize="11,16" path="m7,1r4,2l2,16,1,15r,-2l,11,,10r,l,9,,8,,7,5,1r,l6,1,6,,7,1xe" fillcolor="#3f3f5e" stroked="f">
                  <v:path arrowok="t"/>
                </v:shape>
                <v:shape id="_x0000_s3814" style="position:absolute;left:1947;top:3139;width:11;height:10" coordsize="11,10" path="m11,l10,,8,r,l7,,6,,5,r,l4,1,,6,,7r,l,8r1,l2,8,3,9r2,l7,10r,l7,10r,l8,10,7,9,7,8,6,7,6,6,7,4,8,3,9,2,11,xe" fillcolor="#e5e5e5" stroked="f">
                  <v:path arrowok="t"/>
                </v:shape>
                <v:shape id="_x0000_s3815" style="position:absolute;left:1953;top:3139;width:15;height:10" coordsize="15,10" path="m10,9l14,3r1,l15,2r-1,l14,2r-1,l12,1,9,1,6,1r,l6,,5,r,l3,2,2,3,1,4,,6,,7,1,8r,1l2,10r1,l5,10r1,l7,10r1,l9,10r1,l10,9xe" fillcolor="#a5a5c4" stroked="f">
                  <v:path arrowok="t"/>
                </v:shape>
                <v:shape id="_x0000_s3816" style="position:absolute;left:1943;top:3148;width:22;height:9" coordsize="22,9" path="m,5l2,r,l2,,3,r,l4,,6,,8,1r2,l13,1r2,1l17,2r1,l19,3r,l20,4r,l22,9,,5xe" fillcolor="#bfbfdd" stroked="f">
                  <v:path arrowok="t"/>
                </v:shape>
                <v:shape id="_x0000_s3817" style="position:absolute;left:1943;top:3148;width:11;height:6" coordsize="11,6" path="m11,1l8,1,6,,4,,3,r,l2,r,l2,,,5,8,6,8,5,9,4,10,2,11,1xe" fillcolor="#8c8caa" stroked="f">
                  <v:path arrowok="t"/>
                </v:shape>
                <v:shape id="_x0000_s3818" style="position:absolute;left:1951;top:3149;width:14;height:8" coordsize="14,8" path="m12,3r,l11,2r,l10,1,9,1,8,1,6,,3,,2,1,1,3,,4,,5,14,8,12,3xe" fillcolor="#727291" stroked="f">
                  <v:path arrowok="t"/>
                </v:shape>
                <v:shape id="_x0000_s3819" style="position:absolute;left:1964;top:3141;width:36;height:22" coordsize="36,22" path="m35,6l30,3r,l29,3r,l29,2r-1,l28,2r,l28,2r-1,l25,2r-1,l22,2,20,1r-1,l18,1r-1,l16,1r-1,l14,1,13,r,l12,,11,r,l11,,10,r,1l10,1,9,1r,l9,1r,l8,2,7,5,5,7,4,8,3,10r,l3,11,1,16,,17r1,l2,17r5,1l25,22r,l25,21,35,7r1,l35,6xe" fillcolor="black" stroked="f">
                  <v:path arrowok="t"/>
                </v:shape>
                <v:shape id="_x0000_s3820" style="position:absolute;left:1965;top:3142;width:34;height:20" coordsize="34,20" path="m9,1r,l9,r,l10,r,l10,r1,l12,r1,l15,r1,1l19,1r2,l23,2r1,l26,2r1,l27,2r,l27,2r1,l28,2r,1l28,3r6,3l24,20,6,16,1,15,,15,2,10,4,7,9,1xe" fillcolor="#bfbfdd" stroked="f">
                  <v:path arrowok="t"/>
                </v:shape>
                <v:shape id="_x0000_s3821" style="position:absolute;left:1987;top:3146;width:11;height:16" coordsize="11,16" path="m7,r4,3l2,16,1,15r,-2l,11,,10,,9,,8r,l,7,5,r,l6,r,l7,xe" fillcolor="#3f3f5e" stroked="f">
                  <v:path arrowok="t"/>
                </v:shape>
                <v:shape id="_x0000_s3822" style="position:absolute;left:1970;top:3143;width:11;height:10" coordsize="11,10" path="m11,1l10,,8,r,l7,r,l5,r,l4,1,,7r,l,8r,l1,9r1,l3,9r2,1l7,10r,l7,10r,l8,10,7,9,7,8r,l7,7,7,5,8,3,9,2,11,1xe" fillcolor="#e5e5e5" stroked="f">
                  <v:path arrowok="t"/>
                </v:shape>
                <v:shape id="_x0000_s3823" style="position:absolute;left:1977;top:3144;width:14;height:10" coordsize="14,10" path="m9,8l14,2r,l14,1r,l13,1r-1,l11,,8,,5,r,l5,,4,r,l2,1,1,2,,4,,6,,7r,l,8,1,9r1,l4,10r1,l6,10r1,l8,9r1,l9,8xe" fillcolor="#a5a5c4" stroked="f">
                  <v:path arrowok="t"/>
                </v:shape>
                <v:shape id="_x0000_s3824" style="position:absolute;left:1966;top:3152;width:22;height:10" coordsize="22,10" path="m,5l2,1r,l2,,3,r,l4,,6,,8,1r3,l13,2r2,1l17,3r1,l19,3r,1l20,4r,1l22,10,,5xe" fillcolor="#bfbfdd" stroked="f">
                  <v:path arrowok="t"/>
                </v:shape>
                <v:shape id="_x0000_s3825" style="position:absolute;left:1966;top:3152;width:11;height:7" coordsize="11,7" path="m11,2l8,1,6,1,4,,3,r,l2,r,1l2,1,,5,8,7,8,6,9,4,10,3,11,2xe" fillcolor="#8c8caa" stroked="f">
                  <v:path arrowok="t"/>
                </v:shape>
                <v:shape id="_x0000_s3826" style="position:absolute;left:1974;top:3154;width:14;height:8" coordsize="14,8" path="m12,3r,-1l11,2r,-1l10,1,9,1,8,1,6,,3,,2,1,1,2,,4,,5,14,8,12,3xe" fillcolor="#727291" stroked="f">
                  <v:path arrowok="t"/>
                </v:shape>
                <v:shape id="_x0000_s3827" style="position:absolute;left:1987;top:3145;width:36;height:22" coordsize="36,22" path="m35,7l30,3r,l29,3r,l29,3r-1,l28,3r,l28,3r-1,l26,3,24,2r-2,l20,2r-1,l18,1r-1,l16,1r-1,l14,1r-1,l13,1,12,r,l11,r,1l10,1r,l10,1,9,1r,1l9,2r,l8,3,7,5,5,8,4,9,3,11r,l3,11,1,16,,17r1,l2,18r5,l25,22r,l26,22,35,8,36,7r-1,xe" fillcolor="black" stroked="f">
                  <v:path arrowok="t"/>
                </v:shape>
                <v:shape id="_x0000_s3828" style="position:absolute;left:1988;top:3146;width:34;height:20" coordsize="34,20" path="m9,1r,l9,1,9,r1,l10,r1,l11,r1,l13,r2,1l16,1r3,1l21,2r2,l25,2r1,l27,2r,l27,2r,l28,3r,l28,3r,l34,7,24,20,6,17,1,16,,16,3,10,4,8,9,1xe" fillcolor="#bfbfdd" stroked="f">
                  <v:path arrowok="t"/>
                </v:shape>
                <v:shape id="_x0000_s3829" style="position:absolute;left:2010;top:3150;width:11;height:16" coordsize="11,16" path="m7,r4,3l2,16,1,15r,-2l,11,,10r,l,9,,8,,7,5,1r,l6,r,l7,xe" fillcolor="#3f3f5e" stroked="f">
                  <v:path arrowok="t"/>
                </v:shape>
                <v:shape id="_x0000_s3830" style="position:absolute;left:1993;top:3147;width:11;height:11" coordsize="11,11" path="m11,1r-1,l8,1,8,,7,r,l6,,5,1,4,2,,7,,8r,l,9r1,l2,9r1,1l5,10r2,l7,10r,l7,10r1,1l7,10,7,9,7,8,7,7,7,5,8,4,9,2,11,1xe" fillcolor="#e5e5e5" stroked="f">
                  <v:path arrowok="t"/>
                </v:shape>
                <v:shape id="_x0000_s3831" style="position:absolute;left:2000;top:3148;width:14;height:10" coordsize="14,10" path="m9,9l14,3r,-1l14,2r,-1l13,1r-1,l11,1,8,1,6,,5,r,l4,r,l2,1,1,3,,4,,6,,7,,8,,9r1,1l2,10r2,l6,10r,l7,10r1,l9,10,9,9xe" fillcolor="#a5a5c4" stroked="f">
                  <v:path arrowok="t"/>
                </v:shape>
                <v:shape id="_x0000_s3832" style="position:absolute;left:1989;top:3156;width:22;height:10" coordsize="22,10" path="m,6l2,1r,l2,1,3,r,l4,1r2,l8,1r3,1l13,2r2,1l17,3r1,l19,4r,l20,5r,l22,10,,6xe" fillcolor="#bfbfdd" stroked="f">
                  <v:path arrowok="t"/>
                </v:shape>
                <v:shape id="_x0000_s3833" style="position:absolute;left:1989;top:3156;width:11;height:7" coordsize="11,7" path="m11,2l8,2,6,1,4,1,3,r,l2,1r,l2,1,,6,8,7,8,6,9,4,10,3,11,2xe" fillcolor="#8c8caa" stroked="f">
                  <v:path arrowok="t"/>
                </v:shape>
                <v:shape id="_x0000_s3834" style="position:absolute;left:1997;top:3158;width:14;height:8" coordsize="14,8" path="m12,3r,l11,2r,l10,1,9,1,8,1,6,,3,,2,1,1,2,,4,,5,14,8,12,3xe" fillcolor="#727291" stroked="f">
                  <v:path arrowok="t"/>
                </v:shape>
                <v:shape id="_x0000_s3835" style="position:absolute;left:2010;top:3150;width:36;height:22" coordsize="36,22" path="m35,6l30,3r,l29,3r,-1l29,2r-1,l28,2r,l28,2r-1,l26,2r-2,l22,2,20,1r-1,l18,1r-1,l16,1,15,,14,,13,r,l12,r,l11,r,l11,,10,r,1l9,1r,l9,1r,l8,2,7,4,5,7,4,8,3,10r,l3,10,1,16,,17r1,l2,17r5,1l25,21r,1l26,21,35,7r1,l35,6xe" fillcolor="black" stroked="f">
                  <v:path arrowok="t"/>
                </v:shape>
                <v:shape id="_x0000_s3836" style="position:absolute;left:2011;top:3151;width:34;height:20" coordsize="34,20" path="m9,1r,l9,r1,l10,r,l11,r,l11,r2,l14,r3,1l19,1r2,l23,1r2,1l26,2r1,l27,2r,l27,2r1,l28,2r,l28,2r6,4l24,20,6,16,1,15,,15,3,10,4,7,9,1xe" fillcolor="#bfbfdd" stroked="f">
                  <v:path arrowok="t"/>
                </v:shape>
                <v:shape id="_x0000_s3837" style="position:absolute;left:2033;top:3154;width:11;height:17" coordsize="11,17" path="m7,1r4,3l2,17r,-1l1,14,,12,,11,,10,,9,,8r,l5,1r,l6,1,6,,7,1xe" fillcolor="#3f3f5e" stroked="f">
                  <v:path arrowok="t"/>
                </v:shape>
                <v:shape id="_x0000_s3838" style="position:absolute;left:2016;top:3152;width:11;height:10" coordsize="11,10" path="m11,l10,,8,r,l7,r,l6,,5,,4,1,,6,,7,,8r,l1,9r1,l3,9r2,1l7,10r,l7,10r,l8,10,7,9,7,8r,l7,7,7,5,8,3,9,2,11,xe" fillcolor="#e5e5e5" stroked="f">
                  <v:path arrowok="t"/>
                </v:shape>
                <v:shape id="_x0000_s3839" style="position:absolute;left:2023;top:3152;width:14;height:11" coordsize="14,11" path="m9,9l14,3r,l14,2r,l13,2r-1,l11,1,8,1,6,1,5,1r,l5,1,4,,2,2,1,3,,5,,7,,8r,l,9r1,1l2,10r2,l6,11r,l7,11,8,10r1,l9,9xe" fillcolor="#a5a5c4" stroked="f">
                  <v:path arrowok="t"/>
                </v:shape>
                <v:shape id="_x0000_s3840" style="position:absolute;left:2012;top:3161;width:23;height:10" coordsize="23,10" path="m,5l2,1r,l2,,3,r,l4,,6,,8,1r3,l13,2r2,l17,3r1,l19,3r,1l20,4r,1l23,10,,5xe" fillcolor="#bfbfdd" stroked="f">
                  <v:path arrowok="t"/>
                </v:shape>
                <v:shape id="_x0000_s3841" style="position:absolute;left:2012;top:3161;width:11;height:7" coordsize="11,7" path="m11,2l9,1,6,,4,,3,r,l2,r,1l2,1,,5,8,7,8,5,9,4,10,3,11,2xe" fillcolor="#8c8caa" stroked="f">
                  <v:path arrowok="t"/>
                </v:shape>
                <v:shape id="_x0000_s3842" style="position:absolute;left:2020;top:3163;width:15;height:8" coordsize="15,8" path="m12,3r,-1l11,2r,-1l10,1,9,1,8,,6,,3,,2,1,1,2,,3,,5,15,8,12,3xe" fillcolor="#727291" stroked="f">
                  <v:path arrowok="t"/>
                </v:shape>
                <v:shape id="_x0000_s3843" style="position:absolute;left:2053;top:3143;width:35;height:22" coordsize="35,22" path="m35,6l29,3r,l29,3r,l28,2r,l28,2r,l27,2r,l25,2r-2,l21,2,19,1r,l18,1r-1,l16,1,15,,14,,13,,12,r,l11,r,l10,r,l10,,9,1r,l9,1r,l9,1,8,2,6,5,5,7,4,8,2,10r,l2,11,,16r,1l1,17r,l6,18r18,4l25,22r,-1l35,7r,l35,6xe" fillcolor="black" stroked="f">
                  <v:path arrowok="t"/>
                </v:shape>
                <v:shape id="_x0000_s3844" style="position:absolute;left:2054;top:3144;width:33;height:20" coordsize="33,20" path="m8,1r,l9,r,l9,r1,l10,r1,l11,r2,l14,r2,1l18,1r2,l22,2r2,l26,2r,l27,2r,l27,2r,l28,2r,1l28,3r5,3l24,20,5,16,1,15,,15,2,10,4,8,8,1xe" fillcolor="#bfbfdd" stroked="f">
                  <v:path arrowok="t"/>
                </v:shape>
                <v:shape id="_x0000_s3845" style="position:absolute;left:2075;top:3148;width:12;height:16" coordsize="12,16" path="m8,r4,3l3,16,2,15r,-2l1,11,,10,,9,,8r1,l1,7,6,r,l6,,7,,8,xe" fillcolor="#3f3f5e" stroked="f">
                  <v:path arrowok="t"/>
                </v:shape>
                <v:shape id="_x0000_s3846" style="position:absolute;left:2059;top:3145;width:11;height:10" coordsize="11,10" path="m11,1l9,,8,,7,r,l6,,5,,4,r,1l,7r,l,8r,l1,9r,l3,9r2,1l7,10r,l7,10r,l7,10,7,9,7,8,6,8,6,7,7,5,8,3,9,2,11,1xe" fillcolor="#e5e5e5" stroked="f">
                  <v:path arrowok="t"/>
                </v:shape>
                <v:shape id="_x0000_s3847" style="position:absolute;left:2065;top:3146;width:15;height:10" coordsize="15,10" path="m10,8l14,2r1,l15,1r-1,l13,1r,l11,,9,,6,r,l6,,5,r,l3,1,2,2,1,4,,6,,7r1,l1,8r,1l3,9r2,1l6,10r1,l8,10,8,9r1,l10,8xe" fillcolor="#a5a5c4" stroked="f">
                  <v:path arrowok="t"/>
                </v:shape>
                <v:shape id="_x0000_s3848" style="position:absolute;left:2055;top:3154;width:22;height:10" coordsize="22,10" path="m,5l1,1r,l2,,3,r,l4,,5,,7,1r3,l13,2r2,1l17,3r1,l18,3r1,1l20,4r,1l22,10,,5xe" fillcolor="#bfbfdd" stroked="f">
                  <v:path arrowok="t"/>
                </v:shape>
                <v:shape id="_x0000_s3849" style="position:absolute;left:2055;top:3154;width:11;height:7" coordsize="11,7" path="m11,2l8,1,6,1,4,,3,r,l2,,1,1r,l,5,7,7,8,6,9,4,10,3,11,2xe" fillcolor="#8c8caa" stroked="f">
                  <v:path arrowok="t"/>
                </v:shape>
                <v:shape id="_x0000_s3850" style="position:absolute;left:2062;top:3156;width:15;height:8" coordsize="15,8" path="m13,3r,-1l12,2,11,1r,l10,1,8,1,6,,4,,3,1,2,2,1,4,,5,15,8,13,3xe" fillcolor="#727291" stroked="f">
                  <v:path arrowok="t"/>
                </v:shape>
                <v:shape id="_x0000_s3851" style="position:absolute;left:1747;top:2784;width:421;height:323" coordsize="421,323" path="m31,268l,255,53,,414,52r7,15l370,323r-44,-3l31,268xe" fillcolor="#bfbfdd" stroked="f">
                  <v:path arrowok="t"/>
                </v:shape>
                <v:shape id="_x0000_s3852" style="position:absolute;left:1775;top:2806;width:354;height:282" coordsize="354,282" path="m46,l354,45,308,282,,227,46,xe" fillcolor="#3f3f5e" stroked="f">
                  <v:path arrowok="t"/>
                </v:shape>
                <v:shape id="_x0000_s3853" style="position:absolute;left:2109;top:2968;width:14;height:36" coordsize="14,36" path="m7,r7,l14,2,7,36r-6,l,36,7,xe" fillcolor="#3f3f5e" stroked="f">
                  <v:path arrowok="t"/>
                </v:shape>
                <v:shape id="_x0000_s3854" style="position:absolute;left:2108;top:2836;width:60;height:271" coordsize="60,271" path="m53,l,267r9,4l60,15,53,xe" fillcolor="#3f3f5e" stroked="f">
                  <v:path arrowok="t"/>
                </v:shape>
                <v:shape id="_x0000_s3855" style="position:absolute;left:1800;top:2784;width:361;height:58" coordsize="361,58" path="m,l3,8,355,58r6,-6l,xe" fillcolor="#727291" stroked="f">
                  <v:path arrowok="t"/>
                </v:shape>
                <v:shape id="_x0000_s3856" style="position:absolute;left:1957;top:2817;width:32;height:9" coordsize="32,9" path="m1,l32,4r,5l,5,1,xe" fillcolor="black" stroked="f">
                  <v:path arrowok="t"/>
                </v:shape>
                <v:shape id="_x0000_s3857" style="position:absolute;left:1747;top:2784;width:56;height:255" coordsize="56,255" path="m53,l,255r5,-4l56,8,53,xe" fillcolor="#3f3f5e" stroked="f">
                  <v:path arrowok="t"/>
                </v:shape>
                <v:shape id="_x0000_s3858" style="position:absolute;left:1821;top:2806;width:308;height:49" coordsize="308,49" path="m,l308,45r-1,4l5,5,,xe" fillcolor="#727291" stroked="f">
                  <v:path arrowok="t"/>
                </v:shape>
                <v:shape id="_x0000_s3859" style="position:absolute;left:2104;top:2836;width:57;height:267" coordsize="57,267" path="m57,l51,6,,262r4,5l57,xe" fillcolor="#e5e5e5" stroked="f">
                  <v:path arrowok="t"/>
                </v:shape>
                <v:shape id="_x0000_s3860" style="position:absolute;left:2110;top:2970;width:13;height:34" coordsize="13,34" path="m10,14l13,,7,,4,13,,34r6,l10,14xe" fillcolor="black" stroked="f">
                  <v:path arrowok="t"/>
                </v:shape>
                <v:shape id="_x0000_s3861" style="position:absolute;left:2111;top:2979;width:9;height:20" coordsize="9,20" path="m9,3l9,2,8,1r,l7,1,5,r,l3,1r,l3,2,,18r,l,19r,1l1,20r2,l4,20r1,l5,20,6,19,9,3xe" fillcolor="#3f3f5e" stroked="f">
                  <v:path arrowok="t"/>
                </v:shape>
                <v:shape id="_x0000_s3862" style="position:absolute;left:2109;top:2979;width:9;height:20" coordsize="9,20" path="m9,3l9,2,9,1,8,1r,l6,,5,,4,1r,l3,2,,18r,l1,19r,1l2,20r2,l5,20r,l6,20,7,19,9,3xe" fillcolor="#e5e5e5" stroked="f">
                  <v:path arrowok="t"/>
                </v:shape>
                <v:shape id="_x0000_s3863" style="position:absolute;left:2100;top:3010;width:15;height:37" coordsize="15,37" path="m8,r7,1l15,3,8,37,2,36,,36,8,xe" fillcolor="#3f3f5e" stroked="f">
                  <v:path arrowok="t"/>
                </v:shape>
                <v:shape id="_x0000_s3864" style="position:absolute;left:2102;top:3012;width:13;height:35" coordsize="13,35" path="m10,14l13,1,7,,4,14,,34r6,1l10,14xe" fillcolor="black" stroked="f">
                  <v:path arrowok="t"/>
                </v:shape>
                <v:shape id="_x0000_s3865" style="position:absolute;left:2104;top:3014;width:9;height:20" coordsize="9,20" path="m9,3l9,2,9,1,8,1,8,,6,,5,r,l4,1,3,2,,17r,1l1,19r,l2,20r2,l5,20r1,l6,19r1,l9,3xe" fillcolor="#3f3f5e" stroked="f">
                  <v:path arrowok="t"/>
                </v:shape>
                <v:shape id="_x0000_s3866" style="position:absolute;left:2103;top:3014;width:9;height:20" coordsize="9,20" path="m9,3l9,2,9,1,8,1,7,,6,,5,,4,,3,1r,1l,17r,1l,19r1,l2,20r2,l4,20r1,l6,19r,l9,3xe" fillcolor="#e5e5e5" stroked="f">
                  <v:path arrowok="t"/>
                </v:shape>
                <v:shape id="_x0000_s3867" style="position:absolute;left:1775;top:3032;width:308;height:56" coordsize="308,56" path="m,1l5,,307,53r1,3l,1xe" fillcolor="#e5e5e5" stroked="f">
                  <v:path arrowok="t"/>
                </v:shape>
                <v:shape id="_x0000_s3868" style="position:absolute;left:1780;top:2811;width:348;height:274" coordsize="348,274" path="m46,l348,44,302,274,,221,46,xe" fillcolor="black" stroked="f">
                  <v:path arrowok="t"/>
                </v:shape>
                <v:shape id="_x0000_s3869" style="position:absolute;left:1784;top:2814;width:199;height:227" coordsize="199,227" path="m199,22l44,,,216r59,11l64,216r6,-10l75,196r6,-10l87,175r6,-10l100,154r6,-10l112,135r5,-8l123,119r6,-8l134,103r6,-8l146,87r5,-8l157,72r6,-8l169,57r6,-7l181,43r6,-7l193,29r6,-7xe" fillcolor="#cedddd" stroked="f">
                  <v:path arrowok="t"/>
                </v:shape>
                <v:shape id="_x0000_s3870" style="position:absolute;left:1843;top:2836;width:281;height:246" coordsize="281,246" path="m281,21l140,r-6,7l128,14r-6,7l116,28r-6,7l104,42r-6,8l92,57r-5,8l81,73r-6,8l70,89r-6,8l58,105r-5,8l47,122r-6,10l34,143r-6,10l22,164r-6,10l11,184,5,194,,205r236,41l281,21xe" fillcolor="#6b8959" stroked="f">
                  <v:path arrowok="t"/>
                </v:shape>
                <v:shape id="_x0000_s3871" style="position:absolute;left:2073;top:3103;width:44;height:4" coordsize="44,4" path="m35,l,1,44,4,35,xe" fillcolor="#3f3f5e" stroked="f">
                  <v:path arrowok="t"/>
                </v:shape>
                <v:shape id="_x0000_s3872" style="position:absolute;left:1699;top:3105;width:49;height:24" coordsize="49,24" path="m48,9l43,6r,l42,5r,l42,5r-1,l41,5r,l40,5r,l39,5r-2,l34,4,30,3r-3,l24,2r-3,l20,2,19,1r-1,l17,1r-1,l15,1r-1,l13,r,l12,,11,r,l11,r,l10,1r,l9,1r,l9,1r,l4,8r,1l3,9r,1l3,11r,l3,11,1,16,,17r1,l2,17r1,1l8,18r5,2l20,21r7,1l32,23r4,1l38,24r,l39,24,48,10r1,l48,9xe" fillcolor="black" stroked="f">
                  <v:path arrowok="t"/>
                </v:shape>
                <v:shape id="_x0000_s3873" style="position:absolute;left:1700;top:3106;width:46;height:23" coordsize="46,23" path="m41,5r,l41,5r,l41,5r-1,l40,5r-1,l39,5r-1,l36,4r-4,l29,3r-3,l22,2r-2,l19,1r-3,l15,1,13,,12,,11,,10,r,l10,,9,r,1l9,1r,l4,8,2,10,,16r1,l6,17r7,1l13,18r1,l19,19r18,4l46,9,41,5xe" fillcolor="#bfbfdd" stroked="f">
                  <v:path arrowok="t"/>
                </v:shape>
                <v:shape id="_x0000_s3874" style="position:absolute;left:1735;top:3112;width:11;height:17" coordsize="11,17" path="m7,1r4,2l2,17r,-1l1,14,,12,,10r,l,9,,8r,l5,1r,l6,1,6,,7,1xe" fillcolor="#3f3f5e" stroked="f">
                  <v:path arrowok="t"/>
                </v:shape>
                <v:shape id="_x0000_s3875" style="position:absolute;left:1714;top:3119;width:11;height:7" coordsize="11,7" path="m11,1l8,1,6,,4,,3,r,l2,r,1l2,1,,5,8,7,8,5,9,4,10,3,11,1xe" fillcolor="#8c8caa" stroked="f">
                  <v:path arrowok="t"/>
                </v:shape>
                <v:shape id="_x0000_s3876" style="position:absolute;left:1705;top:3107;width:11;height:10" coordsize="11,10" path="m11,1l10,,8,r,l7,r,l5,r,1l4,1,,7r,l,8,,9r1,l2,9r1,l5,10r2,l7,10r1,l8,10r,l7,10,7,9,7,8,7,7,7,5,8,3,9,2,11,1xe" fillcolor="#e5e5e5" stroked="f">
                  <v:path arrowok="t"/>
                </v:shape>
                <v:shape id="_x0000_s3877" style="position:absolute;left:1712;top:3108;width:27;height:13" coordsize="27,13" path="m22,11l27,5r,l27,4r-1,l26,4r-1,l23,3r-3,l17,2,14,1r-4,l8,,5,r,l5,r,l4,,2,1,1,2,,4,,6,,7,,8,,9r1,l2,10r3,l8,11r3,l14,12r2,l18,13r1,l20,13r1,-1l22,12r,-1xe" fillcolor="#a5a5c4" stroked="f">
                  <v:path arrowok="t"/>
                </v:shape>
                <v:shape id="_x0000_s3878" style="position:absolute;left:1701;top:3116;width:11;height:7" coordsize="11,7" path="m11,2l8,1,6,1,4,,3,r,l2,1r,l2,1,,6,8,7,8,6,9,4,10,3,11,2xe" fillcolor="#8c8caa" stroked="f">
                  <v:path arrowok="t"/>
                </v:shape>
                <v:shape id="_x0000_s3879" style="position:absolute;left:1709;top:3118;width:27;height:11" coordsize="27,11" path="m27,11l25,6r,-1l25,4r-1,l23,4r-1,l21,3r-2,l17,2r-3,l12,2,11,1r-1,l9,1,8,1,6,,3,,2,1,1,2,,4,,5,13,8r,l13,8r,l13,8r14,3xe" fillcolor="#727291" stroked="f">
                  <v:path arrowok="t"/>
                </v:shape>
                <v:shape id="_x0000_s3880" style="position:absolute;left:1735;top:3112;width:36;height:22" coordsize="36,22" path="m35,7l30,3r,l29,3r,l29,3r-1,l28,3r,l28,2r,l26,2r-2,l22,2r-3,l19,2,18,1r-1,l17,1r-2,l14,1,13,r,l12,r,l11,r,l11,,10,1r,l9,1r,l9,1r,1l8,3,7,5,5,7,4,8,3,11r,l3,11,1,16,,17r1,l2,17r5,1l25,22r,l26,22,35,8,36,7r-1,xe" fillcolor="black" stroked="f">
                  <v:path arrowok="t"/>
                </v:shape>
                <v:shape id="_x0000_s3881" style="position:absolute;left:1736;top:3113;width:33;height:20" coordsize="33,20" path="m9,1r,l9,1,9,r1,l10,r1,l11,r1,l13,r2,1l16,1r2,l21,2r2,l25,2r1,l27,2r,l27,2r1,l28,3r,l28,3r,l33,6,24,20,6,17,1,16,,16,2,10,4,8,9,1xe" fillcolor="#bfbfdd" stroked="f">
                  <v:path arrowok="t"/>
                </v:shape>
                <v:shape id="_x0000_s3882" style="position:absolute;left:1758;top:3117;width:11;height:16" coordsize="11,16" path="m7,r4,3l2,16r,-1l1,13,,11,,10,,9r,l,8,,7,5,r,l6,r,l7,xe" fillcolor="#3f3f5e" stroked="f">
                  <v:path arrowok="t"/>
                </v:shape>
                <v:shape id="_x0000_s3883" style="position:absolute;left:1741;top:3114;width:11;height:10" coordsize="11,10" path="m11,1r-1,l8,r,l7,r,l5,r,1l4,1,,7,,8r,l1,9r,l2,9r1,l5,10r2,l7,10r1,l8,10r,l7,10,7,9,7,8,7,7,7,5,8,3,9,2,11,1xe" fillcolor="#e5e5e5" stroked="f">
                  <v:path arrowok="t"/>
                </v:shape>
                <v:shape id="_x0000_s3884" style="position:absolute;left:1748;top:3115;width:14;height:10" coordsize="14,10" path="m9,9l14,3r,-1l14,1r-1,l13,1r-1,l11,1,8,,5,r,l5,r,l4,,2,1,1,2,,4,,6,,7,,8,,9r1,l3,10r1,l5,10r1,l7,10r1,l9,9r,xe" fillcolor="#a5a5c4" stroked="f">
                  <v:path arrowok="t"/>
                </v:shape>
                <v:shape id="_x0000_s3885" style="position:absolute;left:1737;top:3123;width:22;height:10" coordsize="22,10" path="m,6l2,1r,l2,1,3,r,l4,,6,1r2,l11,2r2,l15,3r2,l18,3r1,1l20,4r,1l20,5r2,5l,6xe" fillcolor="#bfbfdd" stroked="f">
                  <v:path arrowok="t"/>
                </v:shape>
                <v:shape id="_x0000_s3886" style="position:absolute;left:1737;top:3123;width:11;height:7" coordsize="11,7" path="m11,2l8,1,6,1,4,,3,r,l2,1r,l2,1,,6,8,7,8,6,9,4,10,3,11,2xe" fillcolor="#8c8caa" stroked="f">
                  <v:path arrowok="t"/>
                </v:shape>
                <v:shape id="_x0000_s3887" style="position:absolute;left:1745;top:3125;width:14;height:8" coordsize="14,8" path="m12,3r,l12,2r-1,l10,1,9,1,8,1,6,,3,,2,1,1,2,,4,,5,14,8,12,3xe" fillcolor="#727291" stroked="f">
                  <v:path arrowok="t"/>
                </v:shape>
                <v:shape id="_x0000_s3888" style="position:absolute;left:1758;top:3117;width:36;height:21" coordsize="36,21" path="m35,6l30,3r,l29,2r,l29,2r-1,l28,2r,l28,2r,l26,2r-2,l22,1r-2,l19,1r-1,l17,1r,l15,,14,,13,r,l12,r,l11,r,l11,,10,r,l9,1r,l9,1r,l8,2,7,4,5,7,4,8,3,10r,l3,10,1,16,,17r1,l2,17r5,1l25,21r,l26,21,35,7r1,l35,6xe" fillcolor="black" stroked="f">
                  <v:path arrowok="t"/>
                </v:shape>
                <v:shape id="_x0000_s3889" style="position:absolute;left:1759;top:3117;width:34;height:21" coordsize="34,21" path="m9,1r,l9,1r,l10,1,10,r1,l11,r1,1l13,1r2,l16,2r3,l21,2r2,l25,3r1,l27,3r,l27,3r1,l28,3r,l28,3r,l34,7,24,21,6,17,1,16,,16,2,11,4,8,9,1xe" fillcolor="#bfbfdd" stroked="f">
                  <v:path arrowok="t"/>
                </v:shape>
                <v:shape id="_x0000_s3890" style="position:absolute;left:1781;top:3121;width:11;height:17" coordsize="11,17" path="m7,1r4,2l2,17r,-1l1,14,,12,,10r,l,9,,8r,l5,1r,l6,1,6,,7,1xe" fillcolor="#3f3f5e" stroked="f">
                  <v:path arrowok="t"/>
                </v:shape>
                <v:shape id="_x0000_s3891" style="position:absolute;left:1764;top:3119;width:11;height:10" coordsize="11,10" path="m11,l10,,8,r,l7,r,l5,r,l4,1,,6,,7,,8r1,l1,8r1,l3,9r2,l7,10r,l8,10r,l8,10,7,9,7,8,7,7,7,6,7,5,8,3,9,2,11,xe" fillcolor="#e5e5e5" stroked="f">
                  <v:path arrowok="t"/>
                </v:shape>
                <v:shape id="_x0000_s3892" style="position:absolute;left:1771;top:3119;width:14;height:11" coordsize="14,11" path="m9,9l14,3r,l14,2r,l13,1r-1,l11,1,8,1,5,1,5,r,l5,,4,,2,2,1,3,,5,,6,,7,,8,,9r1,1l3,10r1,l5,11r1,l7,11,8,10r1,l9,9xe" fillcolor="#a5a5c4" stroked="f">
                  <v:path arrowok="t"/>
                </v:shape>
                <v:shape id="_x0000_s3893" style="position:absolute;left:1760;top:3128;width:22;height:9" coordsize="22,9" path="m,5l2,1r,l2,,3,r,l4,,6,,8,1r3,l13,2r2,l17,3r1,l19,3r1,l20,4r,1l22,9,,5xe" fillcolor="#bfbfdd" stroked="f">
                  <v:path arrowok="t"/>
                </v:shape>
                <v:shape id="_x0000_s3894" style="position:absolute;left:1760;top:3128;width:11;height:7" coordsize="11,7" path="m11,1l8,1,6,,4,,3,r,l2,r,1l2,1,,5,8,7,8,5,9,4,10,2,11,1xe" fillcolor="#8c8caa" stroked="f">
                  <v:path arrowok="t"/>
                </v:shape>
                <v:shape id="_x0000_s3895" style="position:absolute;left:1768;top:3129;width:14;height:8" coordsize="14,8" path="m12,4r,-1l12,2r-1,l10,2,9,2,8,1,6,1,3,,2,1,1,3,,4,,6,14,8,12,4xe" fillcolor="#727291" stroked="f">
                  <v:path arrowok="t"/>
                </v:shape>
                <v:shape id="_x0000_s3896" style="position:absolute;left:1781;top:3121;width:36;height:22" coordsize="36,22" path="m35,7l30,3r,l29,3r,l29,3,28,2r,l28,2r,l28,2r-2,l24,2r-2,l20,2,19,1r-1,l17,1r,l15,1r-1,l13,r,l12,r,l12,,11,r,l10,1r,l9,1r,l9,1r,l8,2,7,5,5,7,4,8,3,11r,l3,11,1,16,,17r1,l2,17r5,1l25,21r1,1l26,21,35,8,36,7r-1,xe" fillcolor="black" stroked="f">
                  <v:path arrowok="t"/>
                </v:shape>
                <v:shape id="_x0000_s3897" style="position:absolute;left:1782;top:3122;width:34;height:20" coordsize="34,20" path="m9,1r,l9,1,9,r1,l11,r,l11,r1,l13,r2,1l16,1r3,l21,2r2,l25,2r1,l27,2r,l27,2r1,l28,2r,l28,3r,l34,6,24,20,6,17,1,16,,15,3,10,4,8,9,1xe" fillcolor="#bfbfdd" stroked="f">
                  <v:path arrowok="t"/>
                </v:shape>
                <v:shape id="_x0000_s3898" style="position:absolute;left:1804;top:3126;width:11;height:16" coordsize="11,16" path="m7,r4,3l2,16r,-1l1,13,,11,,10,,9r,l,8,,7,5,r,l6,r,l7,xe" fillcolor="#3f3f5e" stroked="f">
                  <v:path arrowok="t"/>
                </v:shape>
                <v:shape id="_x0000_s3899" style="position:absolute;left:1787;top:3123;width:11;height:10" coordsize="11,10" path="m11,1l10,,8,r,l7,r,l6,,5,1,4,1,,7r,l,8,1,9r,l2,9r1,l5,10r2,l7,10r1,l8,10r,l7,10,7,9,7,8,7,7,7,5,8,3,9,2,11,1xe" fillcolor="#e5e5e5" stroked="f">
                  <v:path arrowok="t"/>
                </v:shape>
                <v:shape id="_x0000_s3900" style="position:absolute;left:1794;top:3124;width:14;height:10" coordsize="14,10" path="m9,9l14,3r,-1l14,1r,l13,1r-1,l11,1,8,,6,,5,r,l5,,4,,2,1,1,2,,4,,6,,7,,8,,9r1,l3,10r1,l6,10r,l7,10r1,l9,9r,xe" fillcolor="#a5a5c4" stroked="f">
                  <v:path arrowok="t"/>
                </v:shape>
                <v:shape id="_x0000_s3901" style="position:absolute;left:1783;top:3132;width:22;height:10" coordsize="22,10" path="m,6l2,1r,l2,1,3,r,l4,,6,1r2,l11,2r2,l15,3r2,l18,3r1,l20,4r,l20,5r2,5l,6xe" fillcolor="#bfbfdd" stroked="f">
                  <v:path arrowok="t"/>
                </v:shape>
                <v:shape id="_x0000_s3902" style="position:absolute;left:1783;top:3132;width:11;height:7" coordsize="11,7" path="m11,2l8,1,6,1,4,,3,r,l2,1r,l2,1,,6,8,7,8,6,9,4,10,3,11,2xe" fillcolor="#8c8caa" stroked="f">
                  <v:path arrowok="t"/>
                </v:shape>
                <v:shape id="_x0000_s3903" style="position:absolute;left:1791;top:3134;width:14;height:8" coordsize="14,8" path="m12,3r,-1l12,2,11,1r-1,l9,1,8,1,6,,3,,2,1,1,2,,4,,5,14,8,12,3xe" fillcolor="#727291" stroked="f">
                  <v:path arrowok="t"/>
                </v:shape>
                <v:shape id="_x0000_s3904" style="position:absolute;left:1804;top:3126;width:36;height:21" coordsize="36,21" path="m35,6l30,3r,l29,2r,l29,2r-1,l28,2r,l28,2r,l26,2r-2,l22,1r-2,l19,1r-1,l18,1,17,,15,,14,,13,r,l12,r,l12,,11,r,l11,,10,,9,1r,l9,1r,l8,2,7,4,5,7,4,8,3,10r,l3,10,1,16,,16r1,l2,16r5,1l25,21r1,l26,21,35,7r1,l35,6xe" fillcolor="black" stroked="f">
                  <v:path arrowok="t"/>
                </v:shape>
                <v:shape id="_x0000_s3905" style="position:absolute;left:1805;top:3126;width:34;height:20" coordsize="34,20" path="m9,1r,l9,1r1,l10,1,11,r,l11,r1,l13,1r2,l17,1r2,1l21,2r2,l25,2r1,1l27,3r,l27,3r1,l28,3r,l28,3r,l34,7,24,20,6,17,2,16,,16,3,10,4,8,9,1xe" fillcolor="#bfbfdd" stroked="f">
                  <v:path arrowok="t"/>
                </v:shape>
                <v:shape id="_x0000_s3906" style="position:absolute;left:1827;top:3130;width:11;height:16" coordsize="11,16" path="m7,1r4,2l2,16r,-1l1,13,,11,,10r,l,9,,8r,l5,1r,l6,r,l7,1xe" fillcolor="#3f3f5e" stroked="f">
                  <v:path arrowok="t"/>
                </v:shape>
                <v:shape id="_x0000_s3907" style="position:absolute;left:1810;top:3128;width:12;height:10" coordsize="12,10" path="m12,l10,,8,r,l7,r,l6,,5,,4,1,,6,,7,,8r1,l1,8r1,l3,9r2,l7,10r,l8,10r,l8,10,7,9,7,8,7,7,7,6,7,5,8,3,9,2,12,xe" fillcolor="#e5e5e5" stroked="f">
                  <v:path arrowok="t"/>
                </v:shape>
                <v:shape id="_x0000_s3908" style="position:absolute;left:1817;top:3128;width:14;height:11" coordsize="14,11" path="m9,9l14,3r,-1l14,2r,-1l13,1r-1,l11,1,8,1,6,,5,r,l5,r,l2,2,1,3,,5,,6,,7,,8,,9r1,1l3,10r2,l6,11r,l7,11,8,10r1,l9,9xe" fillcolor="#a5a5c4" stroked="f">
                  <v:path arrowok="t"/>
                </v:shape>
                <v:shape id="_x0000_s3909" style="position:absolute;left:1807;top:3137;width:22;height:9" coordsize="22,9" path="m,5l1,1r,l1,,2,r,l3,,5,,7,1r3,l12,2r3,l16,3r1,l18,3r1,l19,4r,l22,9,,5xe" fillcolor="#bfbfdd" stroked="f">
                  <v:path arrowok="t"/>
                </v:shape>
                <v:shape id="_x0000_s3910" style="position:absolute;left:1807;top:3137;width:10;height:6" coordsize="10,6" path="m10,1l8,1,5,,3,,2,r,l1,r,1l1,1,,5,7,6,8,5,8,4,9,2,10,1xe" fillcolor="#8c8caa" stroked="f">
                  <v:path arrowok="t"/>
                </v:shape>
                <v:shape id="_x0000_s3911" style="position:absolute;left:1814;top:3138;width:15;height:8" coordsize="15,8" path="m12,3r,l12,2r-1,l10,2,9,2,8,1,6,1,3,,2,1,1,3r,1l,5,15,8,12,3xe" fillcolor="#727291" stroked="f">
                  <v:path arrowok="t"/>
                </v:shape>
                <v:shape id="_x0000_s3912" style="position:absolute;left:1827;top:3130;width:36;height:21" coordsize="36,21" path="m35,7l30,3r,l29,3r,l29,3,28,2r,l28,2r,l28,2r-2,l24,2r-2,l20,2,19,1r-1,l17,1r,l15,1r-1,l13,r,l12,r,l12,,11,r,l11,,10,1r,l10,1r,l9,1,8,2,7,5,5,7,4,8,3,11r,l3,11,1,16,,17r2,l2,17r5,1l25,21r1,l26,21,35,8,36,7r-1,xe" fillcolor="black" stroked="f">
                  <v:path arrowok="t"/>
                </v:shape>
                <v:shape id="_x0000_s3913" style="position:absolute;left:1829;top:3131;width:33;height:20" coordsize="33,20" path="m8,1r,l8,,9,r,l10,r,l10,r1,l12,r2,l16,1r2,l20,2r2,l24,2r1,l26,2r,l26,2r1,l27,2r,l27,3r,l33,6,23,20,5,16,1,15,,15,2,10,3,8,8,1xe" fillcolor="#bfbfdd" stroked="f">
                  <v:path arrowok="t"/>
                </v:shape>
                <v:shape id="_x0000_s3914" style="position:absolute;left:1850;top:3135;width:11;height:16" coordsize="11,16" path="m7,r4,3l2,16r,-1l1,13r,-2l,9r,l,8,,7r1,l5,r,l6,r,l7,xe" fillcolor="#3f3f5e" stroked="f">
                  <v:path arrowok="t"/>
                </v:shape>
                <v:shape id="_x0000_s3915" style="position:absolute;left:1833;top:3132;width:12;height:10" coordsize="12,10" path="m12,1l10,,8,r,l7,r,l6,,5,1,4,1,,7r,l,8r1,l1,9r1,l4,9r1,1l7,10r,l8,10r,l8,10r-1,l7,9,7,8,7,7,7,5,8,3,9,2,12,1xe" fillcolor="#e5e5e5" stroked="f">
                  <v:path arrowok="t"/>
                </v:shape>
                <v:shape id="_x0000_s3916" style="position:absolute;left:1840;top:3133;width:14;height:10" coordsize="14,10" path="m9,9l14,3r,-1l14,1r,l13,1r-1,l11,1,8,,6,,5,r,l5,r,l2,1,1,2,,4,,6,,7,,8,,9r1,l3,9r2,l6,10r,l7,10,8,9r1,l9,9xe" fillcolor="#a5a5c4" stroked="f">
                  <v:path arrowok="t"/>
                </v:shape>
                <v:shape id="_x0000_s3917" style="position:absolute;left:1830;top:3141;width:22;height:10" coordsize="22,10" path="m,5l1,1r,l1,1,2,r,l3,,5,1r2,l10,1r2,1l15,2r1,1l17,3r1,l19,3r,1l19,5r3,5l,5xe" fillcolor="#bfbfdd" stroked="f">
                  <v:path arrowok="t"/>
                </v:shape>
                <v:shape id="_x0000_s3918" style="position:absolute;left:1830;top:3141;width:10;height:7" coordsize="10,7" path="m10,1l8,1,5,1,3,,2,r,l1,1r,l1,1,,5,7,7,8,5,8,4,9,3,10,1xe" fillcolor="#8c8caa" stroked="f">
                  <v:path arrowok="t"/>
                </v:shape>
                <v:shape id="_x0000_s3919" style="position:absolute;left:1837;top:3142;width:15;height:9" coordsize="15,9" path="m12,4r,-1l12,2r-1,l10,2,9,2,8,1,6,1,3,,2,2,1,3r,1l,6,15,9,12,4xe" fillcolor="#727291" stroked="f">
                  <v:path arrowok="t"/>
                </v:shape>
                <v:shape id="_x0000_s3920" style="position:absolute;left:1851;top:3135;width:35;height:21" coordsize="35,21" path="m34,6l29,3r,-1l28,2r,l28,2r-1,l27,2r,l27,2r,l25,2,23,1r-2,l19,1r-1,l17,1r-1,l16,,15,,13,,12,r,l11,r,l11,,10,r,l10,,9,r,1l9,1r,l8,1r,1l6,4,4,7,3,7,2,10r,l2,10,,15r,1l1,16r,l6,17r18,4l25,21r,l34,7r1,l34,6xe" fillcolor="black" stroked="f">
                  <v:path arrowok="t"/>
                </v:shape>
                <v:shape id="_x0000_s3921" style="position:absolute;left:1852;top:3135;width:33;height:20" coordsize="33,20" path="m8,1r,l8,1r1,l9,r1,l10,r,l11,r1,1l14,1r2,l18,2r2,l22,2r2,l25,3r1,l26,3r,l27,3r,l27,3r,l27,3r6,4l23,20,5,17,1,16,,16,2,10,3,8,8,1xe" fillcolor="#bfbfdd" stroked="f">
                  <v:path arrowok="t"/>
                </v:shape>
                <v:shape id="_x0000_s3922" style="position:absolute;left:1873;top:3139;width:11;height:16" coordsize="11,16" path="m7,1r4,2l2,16r,-1l1,13r,-2l,10,,9r,l,8,1,7,5,1r,l6,r,l7,1xe" fillcolor="#3f3f5e" stroked="f">
                  <v:path arrowok="t"/>
                </v:shape>
                <v:shape id="_x0000_s3923" style="position:absolute;left:1856;top:3137;width:12;height:9" coordsize="12,9" path="m12,l10,,8,r,l7,r,l6,,5,,4,1,,6,,7r,l1,8r,l2,8r2,l5,9r2,l7,9r1,l8,9r,l7,9,7,8,7,7,7,6,7,4,8,3,10,1,12,xe" fillcolor="#e5e5e5" stroked="f">
                  <v:path arrowok="t"/>
                </v:shape>
                <v:shape id="_x0000_s3924" style="position:absolute;left:1863;top:3137;width:14;height:10" coordsize="14,10" path="m9,9l14,3r,-1l14,2r,-1l13,1r-1,l11,1,8,1,6,,5,r,l5,r,l3,1,1,3,,4,,6,,7,,8,,9r1,l3,10r2,l6,10r,l7,10r1,l9,9r,xe" fillcolor="#a5a5c4" stroked="f">
                  <v:path arrowok="t"/>
                </v:shape>
                <v:shape id="_x0000_s3925" style="position:absolute;left:1853;top:3145;width:22;height:10" coordsize="22,10" path="m,6l1,1r,l1,1,2,r,l3,,5,1r2,l10,2r3,l15,3r1,l17,3r1,1l19,4r,1l19,5r3,5l,6xe" fillcolor="#bfbfdd" stroked="f">
                  <v:path arrowok="t"/>
                </v:shape>
                <v:shape id="_x0000_s3926" style="position:absolute;left:1853;top:3145;width:10;height:7" coordsize="10,7" path="m10,2l8,1,5,1,3,,2,r,l1,1r,l1,1,,6,7,7,8,6,8,4,9,3,10,2xe" fillcolor="#8c8caa" stroked="f">
                  <v:path arrowok="t"/>
                </v:shape>
                <v:shape id="_x0000_s3927" style="position:absolute;left:1860;top:3147;width:15;height:8" coordsize="15,8" path="m12,3r,l12,2r-1,l10,1,9,1,8,1,6,,3,,2,1,1,2r,2l,5,15,8,12,3xe" fillcolor="#727291" stroked="f">
                  <v:path arrowok="t"/>
                </v:shape>
                <v:shape id="_x0000_s3928" style="position:absolute;left:1874;top:3139;width:35;height:21" coordsize="35,21" path="m34,6l29,3r,l29,3r-1,l28,2r-1,l27,2r,l27,2r-1,l25,2r-2,l21,2,19,1r-1,l17,1r-1,l16,1r-1,l14,,12,r,l11,r,l11,,10,r,l10,,9,1r,l9,1r,l8,1r,1l6,4,4,7,3,8,2,10r,l2,10,,16r,1l1,17r,l6,18r18,3l25,21r,l34,7r1,l34,6xe" fillcolor="black" stroked="f">
                  <v:path arrowok="t"/>
                </v:shape>
                <v:shape id="_x0000_s3929" style="position:absolute;left:1875;top:3140;width:33;height:20" coordsize="33,20" path="m8,1r,l8,,9,r,l10,r,l10,r1,l12,r2,l16,1r2,l20,2r2,l24,2r1,l26,2r,l26,2r1,l27,2r,l28,2r,l33,6,23,20,5,16,1,15,,15,2,10,3,7,8,1xe" fillcolor="#bfbfdd" stroked="f">
                  <v:path arrowok="t"/>
                </v:shape>
                <v:shape id="_x0000_s3930" style="position:absolute;left:1896;top:3143;width:11;height:17" coordsize="11,17" path="m7,1r4,2l2,17r,-1l1,14r,-2l,10r,l,9,,8r1,l5,1r,l6,,7,r,1xe" fillcolor="#3f3f5e" stroked="f">
                  <v:path arrowok="t"/>
                </v:shape>
                <v:shape id="_x0000_s3931" style="position:absolute;left:1879;top:3141;width:12;height:10" coordsize="12,10" path="m12,1l10,,9,,8,,7,r,l6,,5,1,4,1,,6,,7,,8r1,l2,8r,l4,9r1,l7,10r,l8,10r,l8,10,7,9,7,8,7,7,7,6,7,5,8,3,10,2,12,1xe" fillcolor="#e5e5e5" stroked="f">
                  <v:path arrowok="t"/>
                </v:shape>
                <v:shape id="_x0000_s3932" style="position:absolute;left:1886;top:3142;width:14;height:10" coordsize="14,10" path="m10,8l14,2r,l14,1r,l13,,12,,11,,8,,6,,5,r,l5,r,l3,1,1,2,,4,,5,,6,,7,,8,1,9r2,l5,9r1,1l6,10r1,l8,9r1,l10,8xe" fillcolor="#a5a5c4" stroked="f">
                  <v:path arrowok="t"/>
                </v:shape>
                <v:shape id="_x0000_s3933" style="position:absolute;left:1876;top:3150;width:22;height:9" coordsize="22,9" path="m,5l1,1r,l1,,2,r,l3,,5,,7,1r3,l13,2r2,l16,3r1,l18,3r1,l19,4r1,1l22,9,,5xe" fillcolor="#bfbfdd" stroked="f">
                  <v:path arrowok="t"/>
                </v:shape>
                <v:shape id="_x0000_s3934" style="position:absolute;left:1876;top:3150;width:10;height:7" coordsize="10,7" path="m10,1l8,1,5,,3,,2,r,l1,r,1l1,1,,5,7,7,8,5,8,4,9,2,10,1xe" fillcolor="#8c8caa" stroked="f">
                  <v:path arrowok="t"/>
                </v:shape>
                <v:shape id="_x0000_s3935" style="position:absolute;left:1883;top:3151;width:15;height:8" coordsize="15,8" path="m13,4l12,3r,-1l11,2r-1,l9,2,8,1,6,1,3,,2,1,1,3r,1l,6,15,8,13,4xe" fillcolor="#727291" stroked="f">
                  <v:path arrowok="t"/>
                </v:shape>
                <v:shape id="_x0000_s3936" style="position:absolute;left:1897;top:3143;width:35;height:22" coordsize="35,22" path="m35,7l29,3r,l29,3r-1,l28,3r,-1l28,2r-1,l27,2r-1,l25,2r-2,l21,2r-2,l18,1r-1,l16,1r,l15,1r-1,l13,,12,,11,r,l11,,10,r,l10,1,9,1r,l9,1r,l8,1r,1l6,5,4,7,3,8,2,11r,l2,11,,16r,1l1,17r,l6,18r18,4l25,22r,-1l35,8r,-1l35,7xe" fillcolor="black" stroked="f">
                  <v:path arrowok="t"/>
                </v:shape>
                <v:shape id="_x0000_s3937" style="position:absolute;left:1898;top:3144;width:33;height:20" coordsize="33,20" path="m8,1r,l8,,9,r,l10,r,l10,r1,l12,r2,l16,1r2,l20,2r2,l24,2r1,l26,2r,l27,2r,l27,2r,l28,3r,l33,6,23,20,5,17,1,16,,15,2,10,3,8,8,1xe" fillcolor="#bfbfdd" stroked="f">
                  <v:path arrowok="t"/>
                </v:shape>
                <v:shape id="_x0000_s3938" style="position:absolute;left:1919;top:3148;width:11;height:16" coordsize="11,16" path="m7,r4,3l2,16r,-1l1,13r,-2l,10,,9r,l,8,1,7,6,r,l6,,7,r,xe" fillcolor="#3f3f5e" stroked="f">
                  <v:path arrowok="t"/>
                </v:shape>
                <v:shape id="_x0000_s3939" style="position:absolute;left:1902;top:3145;width:12;height:10" coordsize="12,10" path="m12,1l10,,9,,8,r,l7,,6,,5,1,4,1,1,7,,7,,8,1,9r,l2,9r1,l5,10r3,l8,10r,l8,10r,l8,10,7,9,7,8,7,7,7,5,8,3,10,2,12,1xe" fillcolor="#e5e5e5" stroked="f">
                  <v:path arrowok="t"/>
                </v:shape>
                <v:shape id="_x0000_s3940" style="position:absolute;left:1909;top:3146;width:14;height:10" coordsize="14,10" path="m10,9l14,3r,-1l14,1r,l13,1r-1,l11,1,9,,6,,5,r,l5,r,l3,1,1,2,,4,,6,,7,,8,1,9r,l3,10r2,l6,10r,l7,10r1,l9,9r1,xe" fillcolor="#a5a5c4" stroked="f">
                  <v:path arrowok="t"/>
                </v:shape>
                <v:shape id="_x0000_s3941" style="position:absolute;left:1899;top:3154;width:22;height:10" coordsize="22,10" path="m,6l1,1r,l1,1,2,r,l3,,5,1r2,l10,2r3,l15,3r1,l17,3r1,l19,4r,l20,5r2,5l,6xe" fillcolor="#bfbfdd" stroked="f">
                  <v:path arrowok="t"/>
                </v:shape>
                <v:shape id="_x0000_s3942" style="position:absolute;left:1899;top:3154;width:11;height:7" coordsize="11,7" path="m11,2l8,1,5,1,3,,2,r,l1,1r,l1,1,,6,7,7,8,6,8,4,9,3,11,2xe" fillcolor="#8c8caa" stroked="f">
                  <v:path arrowok="t"/>
                </v:shape>
                <v:shape id="_x0000_s3943" style="position:absolute;left:1906;top:3156;width:15;height:8" coordsize="15,8" path="m13,3l12,2r,l11,1r-1,l9,1,8,1,6,,4,,2,1,1,2r,2l,5,15,8,13,3xe" fillcolor="#727291" stroked="f">
                  <v:path arrowok="t"/>
                </v:shape>
                <v:shape id="_x0000_s3944" style="position:absolute;left:1920;top:3148;width:35;height:21" coordsize="35,21" path="m35,6l29,3r,l29,2r-1,l28,2r,l28,2r-1,l27,2r,l25,2r-2,l21,1r-2,l18,1r-1,l16,1,16,,15,,14,,13,,12,r,l11,r,l10,r,l10,,9,r,1l9,1r,l8,1r,1l6,4,4,7,3,8,2,10r,l2,10,,16r,l1,17r,l6,18r18,3l25,21r,l35,7r,l35,6xe" fillcolor="black" stroked="f">
                  <v:path arrowok="t"/>
                </v:shape>
                <v:shape id="_x0000_s3945" style="position:absolute;left:1921;top:3148;width:33;height:21" coordsize="33,21" path="m8,1r,l8,1r1,l9,1,10,r,l10,r1,l12,1r2,l16,1r2,1l20,2r2,l24,2r2,1l26,3r,l27,3r,l27,3r,l28,3r,l33,7,23,21,5,17,1,16,,16,2,10,3,8,8,1xe" fillcolor="#bfbfdd" stroked="f">
                  <v:path arrowok="t"/>
                </v:shape>
                <v:shape id="_x0000_s3946" style="position:absolute;left:1942;top:3152;width:11;height:17" coordsize="11,17" path="m7,1r4,2l2,17r,-1l1,14r,-3l,10r,l,9,,8r1,l6,1r,l6,,7,r,1xe" fillcolor="#3f3f5e" stroked="f">
                  <v:path arrowok="t"/>
                </v:shape>
                <v:shape id="_x0000_s3947" style="position:absolute;left:1925;top:3150;width:12;height:10" coordsize="12,10" path="m12,l10,,9,,8,r,l7,,6,,5,,4,1,1,6,,7,,8r1,l1,8r1,l3,9r2,l8,10r,l8,10r,l8,10,8,9,7,8,7,7,7,6,7,5,8,3,10,2,12,xe" fillcolor="#e5e5e5" stroked="f">
                  <v:path arrowok="t"/>
                </v:shape>
                <v:shape id="_x0000_s3948" style="position:absolute;left:1932;top:3150;width:15;height:10" coordsize="15,10" path="m10,9l14,3,15,2r-1,l14,1r-1,l12,1r-1,l9,1,6,,5,r,l5,r,l3,2,1,3,,5,,6,,7,,8,1,9r,1l3,10r2,l6,10r,l7,10r1,l9,10,10,9xe" fillcolor="#a5a5c4" stroked="f">
                  <v:path arrowok="t"/>
                </v:shape>
                <v:shape id="_x0000_s3949" style="position:absolute;left:1922;top:3159;width:22;height:9" coordsize="22,9" path="m,5l1,r,l1,,2,,3,r,l5,,7,1r3,l13,2r2,l16,3r2,l18,3r1,l19,4r1,l22,9,,5xe" fillcolor="#bfbfdd" stroked="f">
                  <v:path arrowok="t"/>
                </v:shape>
                <v:shape id="_x0000_s3950" style="position:absolute;left:1922;top:3159;width:11;height:7" coordsize="11,7" path="m11,1l8,1,5,,3,r,l2,,1,r,l1,,,5,7,7,8,5,8,4,10,2,11,1xe" fillcolor="#8c8caa" stroked="f">
                  <v:path arrowok="t"/>
                </v:shape>
                <v:shape id="_x0000_s3951" style="position:absolute;left:1929;top:3160;width:15;height:8" coordsize="15,8" path="m13,3r-1,l12,2r-1,l11,2,9,2,8,1,6,1,4,,3,1,1,3r,1l,6,15,8,13,3xe" fillcolor="#727291" stroked="f">
                  <v:path arrowok="t"/>
                </v:shape>
                <v:shape id="_x0000_s3952" style="position:absolute;left:1943;top:3152;width:35;height:22" coordsize="35,22" path="m35,7l29,3r,l29,3r-1,l28,2r,l28,2r-1,l27,2r,l25,2r-2,l21,2r-2,l18,1r-1,l16,1r,l15,1r-1,l13,,12,r,l11,r,l10,r,l10,,9,1r,l9,1,8,1r,l8,2,6,5,4,7r,1l2,11r,l2,11,,16r,1l1,17r,l6,18r18,4l25,22r,-1l35,8r,-1l35,7xe" fillcolor="black" stroked="f">
                  <v:path arrowok="t"/>
                </v:shape>
                <v:shape id="_x0000_s3953" style="position:absolute;left:1944;top:3153;width:33;height:20" coordsize="33,20" path="m8,1r,l8,,9,r,l10,r,l10,r1,l12,r2,l16,1r2,l20,2r2,l24,2r2,l26,2r,l27,2r,l27,2r,l28,3r,l33,6,23,20,5,16r-4,l,15,2,10,3,8,8,1xe" fillcolor="#bfbfdd" stroked="f">
                  <v:path arrowok="t"/>
                </v:shape>
                <v:shape id="_x0000_s3954" style="position:absolute;left:1965;top:3157;width:12;height:16" coordsize="12,16" path="m7,r5,3l2,16r,-1l1,13r,-2l,10,,9,,8r,l1,7,6,r,l6,,7,r,xe" fillcolor="#3f3f5e" stroked="f">
                  <v:path arrowok="t"/>
                </v:shape>
                <v:shape id="_x0000_s3955" style="position:absolute;left:1948;top:3154;width:12;height:10" coordsize="12,10" path="m12,1l10,,9,,8,r,l7,,6,,5,1,4,1,1,7,,7,,8r1,l1,9r1,l3,9r2,1l8,10r,l8,10r,l8,10,8,9,7,9,7,8,7,7,7,5,8,3,10,2,12,1xe" fillcolor="#e5e5e5" stroked="f">
                  <v:path arrowok="t"/>
                </v:shape>
                <v:shape id="_x0000_s3956" style="position:absolute;left:1955;top:3155;width:15;height:10" coordsize="15,10" path="m10,9l14,3,15,2,14,1r,l13,1r-1,l11,1,9,,6,,5,r,l5,r,l3,1,1,2,,4,,6,,7,,8r1,l1,9r2,1l5,10r1,l6,10r1,l8,10,9,9r1,xe" fillcolor="#a5a5c4" stroked="f">
                  <v:path arrowok="t"/>
                </v:shape>
                <v:shape id="_x0000_s3957" style="position:absolute;left:1945;top:3163;width:22;height:10" coordsize="22,10" path="m,6l1,1r,l2,1,2,,3,r,l5,1r2,l10,2r3,l15,3r2,l18,3r,l19,4r,l20,5r2,5l,6xe" fillcolor="#bfbfdd" stroked="f">
                  <v:path arrowok="t"/>
                </v:shape>
                <v:shape id="_x0000_s3958" style="position:absolute;left:1945;top:3163;width:11;height:7" coordsize="11,7" path="m11,2l8,1,5,1,3,r,l2,r,1l1,1r,l,6,7,7,8,6,8,4,10,3,11,2xe" fillcolor="#8c8caa" stroked="f">
                  <v:path arrowok="t"/>
                </v:shape>
                <v:shape id="_x0000_s3959" style="position:absolute;left:1952;top:3165;width:15;height:8" coordsize="15,8" path="m13,3l12,2r,l11,1r,l10,1,8,1,6,,4,,3,1,1,2r,2l,5,15,8,13,3xe" fillcolor="#727291" stroked="f">
                  <v:path arrowok="t"/>
                </v:shape>
                <v:shape id="_x0000_s3960" style="position:absolute;left:1966;top:3157;width:35;height:21" coordsize="35,21" path="m35,6l29,3r,-1l29,2r-1,l28,2r,l28,2r-1,l27,2r,l25,2,23,1r-2,l19,1r-1,l18,1r-2,l16,,15,,14,,13,,12,r,l11,r,l11,,10,r,l9,r,1l9,1,8,1r,l8,2,6,4,4,7r,1l2,10r,l2,10,,16r,l1,17r,l6,18r18,3l25,21r,l35,7r,l35,6xe" fillcolor="black" stroked="f">
                  <v:path arrowok="t"/>
                </v:shape>
                <v:shape id="_x0000_s3961" style="position:absolute;left:1967;top:3157;width:33;height:20" coordsize="33,20" path="m8,1r,l8,1r1,l9,r1,l10,r,l11,r1,1l14,1r2,l18,2r2,l22,2r2,l26,2r,1l26,3r1,l27,3r,l27,3r1,l28,3r5,4l24,20,5,17,1,16,,16,2,10,3,8,8,1xe" fillcolor="#bfbfdd" stroked="f">
                  <v:path arrowok="t"/>
                </v:shape>
                <v:shape id="_x0000_s3962" style="position:absolute;left:1988;top:3161;width:12;height:16" coordsize="12,16" path="m7,r5,3l3,16,2,15,1,13r,-2l,10r,l,9,,8r1,l6,1r,l6,,7,r,xe" fillcolor="#3f3f5e" stroked="f">
                  <v:path arrowok="t"/>
                </v:shape>
                <v:shape id="_x0000_s3963" style="position:absolute;left:1971;top:3158;width:12;height:11" coordsize="12,11" path="m12,1r-2,l9,1,8,r,l7,,6,1,5,1,4,2,1,7,,8r,l1,9r,l2,9r1,1l6,10r2,1l8,11r,l8,11r,l8,10,7,9,7,8,7,7,7,5,8,4,10,2,12,1xe" fillcolor="#e5e5e5" stroked="f">
                  <v:path arrowok="t"/>
                </v:shape>
                <v:shape id="_x0000_s3964" style="position:absolute;left:1978;top:3159;width:15;height:10" coordsize="15,10" path="m10,9l14,3,15,2r-1,l14,1r-1,l13,1r-2,l9,1,6,r,l6,,5,r,l3,1,1,3,,4,,6,,7,,8,1,9r,1l3,10r2,l6,10r,l7,10r1,l9,10,10,9xe" fillcolor="#a5a5c4" stroked="f">
                  <v:path arrowok="t"/>
                </v:shape>
                <v:shape id="_x0000_s3965" style="position:absolute;left:1968;top:3168;width:22;height:9" coordsize="22,9" path="m,5l1,r,l2,r,l3,r,l5,,7,1r3,l13,1r2,1l17,2r1,l18,3r1,l19,4r1,l22,9,,5xe" fillcolor="#bfbfdd" stroked="f">
                  <v:path arrowok="t"/>
                </v:shape>
                <v:shape id="_x0000_s3966" style="position:absolute;left:1968;top:3168;width:11;height:7" coordsize="11,7" path="m11,1l8,1,5,,3,r,l2,r,l1,r,l,5,7,7,8,5,9,4,10,2,11,1xe" fillcolor="#8c8caa" stroked="f">
                  <v:path arrowok="t"/>
                </v:shape>
                <v:shape id="_x0000_s3967" style="position:absolute;left:1975;top:3169;width:15;height:8" coordsize="15,8" path="m13,3r-1,l12,2r-1,l11,1r-1,l8,1,6,1,4,,3,1,2,3,1,4,,6,15,8,13,3xe" fillcolor="#727291" stroked="f">
                  <v:path arrowok="t"/>
                </v:shape>
                <v:shape id="_x0000_s3968" style="position:absolute;left:1989;top:3161;width:35;height:22" coordsize="35,22" path="m35,7l29,3r,l29,3r-1,l28,2r,l28,2r-1,l27,2r,l25,2r-2,l21,2,19,1r-1,l18,1r-1,l16,1r-1,l14,,13,,12,r,l11,r,l11,,10,r,l9,1r,l9,1,8,1r,l8,2,6,5,4,7r,1l2,10r,1l2,11,,16r,1l1,17r,l6,18r18,4l25,22r,-1l35,8r,-1l35,7xe" fillcolor="black" stroked="f">
                  <v:path arrowok="t"/>
                </v:shape>
                <v:shape id="_x0000_s3969" style="position:absolute;left:1990;top:3162;width:33;height:20" coordsize="33,20" path="m8,1r,l9,r,l9,r1,l10,r,l11,r1,l14,r2,1l18,1r2,l22,2r2,l26,2r,l26,2r1,l27,2r,l27,2r1,1l28,3r5,3l24,20,5,16r-4,l,15,2,10,3,8,8,1xe" fillcolor="#bfbfdd" stroked="f">
                  <v:path arrowok="t"/>
                </v:shape>
                <v:shape id="_x0000_s3970" style="position:absolute;left:2011;top:3166;width:12;height:16" coordsize="12,16" path="m7,r5,3l3,16,2,15r,-2l1,11,,10,,9,,8r,l1,7,6,r,l6,,7,r,xe" fillcolor="#3f3f5e" stroked="f">
                  <v:path arrowok="t"/>
                </v:shape>
                <v:shape id="_x0000_s3971" style="position:absolute;left:1994;top:3163;width:12;height:10" coordsize="12,10" path="m12,1l10,,9,,8,r,l7,,6,,5,1r,l1,7,,7,,8r1,l1,9r1,l3,9r3,1l8,10r,l8,10r,l8,10,8,9,7,8r,l7,7,7,5,8,3,10,2,12,1xe" fillcolor="#e5e5e5" stroked="f">
                  <v:path arrowok="t"/>
                </v:shape>
                <v:shape id="_x0000_s3972" style="position:absolute;left:2001;top:3164;width:15;height:10" coordsize="15,10" path="m10,9l14,3,15,2,14,1r,l13,1r,l11,1,9,,6,r,l6,,5,r,l3,1,1,2,,4,,6,,7r,l1,8r,1l3,9r2,1l6,10r,l7,10r1,l9,9r1,xe" fillcolor="#a5a5c4" stroked="f">
                  <v:path arrowok="t"/>
                </v:shape>
                <v:shape id="_x0000_s3973" style="position:absolute;left:1991;top:3172;width:22;height:10" coordsize="22,10" path="m,6l1,1r,l2,r,l3,r,l5,1r3,l10,2r3,l15,3r2,l18,3r,l19,4r,l20,5r2,5l,6xe" fillcolor="#bfbfdd" stroked="f">
                  <v:path arrowok="t"/>
                </v:shape>
                <v:shape id="_x0000_s3974" style="position:absolute;left:1991;top:3172;width:11;height:7" coordsize="11,7" path="m11,2l8,1,5,1,3,r,l2,r,l1,1r,l,6,8,7,8,6,9,4,10,3,11,2xe" fillcolor="#8c8caa" stroked="f">
                  <v:path arrowok="t"/>
                </v:shape>
                <v:shape id="_x0000_s3975" style="position:absolute;left:1999;top:3174;width:14;height:8" coordsize="14,8" path="m12,3l11,2r,l10,1r,l9,1,7,1,5,,3,,2,1,1,2,,4,,5,14,8,12,3xe" fillcolor="#727291" stroked="f">
                  <v:path arrowok="t"/>
                </v:shape>
                <v:shape id="_x0000_s3976" style="position:absolute;left:2034;top:3155;width:44;height:37" coordsize="44,37" path="m39,5r,l39,4r-1,l38,4r-1,l37,4r,l36,4r,l35,4r-1,l31,3r-3,l26,2r-3,l21,2,19,1r,l18,1r-1,l17,1,15,,14,,13,,12,r,l12,,11,r,l11,,10,r,1l9,1r,l9,1r,l4,8r,l4,9,3,10r,l3,10r,l1,16,,17r1,l2,17r1,l5,17r1,1l7,18r2,l8,17,4,24r-1,l3,25r,1l2,26r,l2,26,,31r,1l1,32r1,l6,33r18,4l25,37r,-1l35,23,44,9r,l44,8,39,5r,xe" fillcolor="black" stroked="f">
                  <v:path arrowok="t"/>
                </v:shape>
                <v:shape id="_x0000_s3977" style="position:absolute;left:2035;top:3156;width:43;height:35" coordsize="43,35" path="m37,4r,l37,4r,l37,4r-1,l36,4r,l35,4r-1,l33,3r-3,l27,3,25,2r-3,l20,1r-2,l16,1,15,,13,,11,r,l11,,10,r,l9,r,l9,1r,l4,7,2,10,,15r1,l6,16r2,1l3,23,2,25,,30r1,1l5,31r18,4l33,22,43,8,37,4xe" fillcolor="#bfbfdd" stroked="f">
                  <v:path arrowok="t"/>
                </v:shape>
                <v:shape id="_x0000_s3978" style="position:absolute;left:2036;top:3166;width:10;height:7" coordsize="10,7" path="m10,1l9,1,7,1,4,,3,r,l2,r,1l2,1,,5,7,7,10,1xe" fillcolor="#8c8caa" stroked="f">
                  <v:path arrowok="t"/>
                </v:shape>
                <v:shape id="_x0000_s3979" style="position:absolute;left:2056;top:3161;width:21;height:30" coordsize="21,30" path="m17,1r4,2l2,30r,-1l1,27,,25,,24r,l,23,,22,1,21,15,1r,l16,r,l17,1xe" fillcolor="#3f3f5e" stroked="f">
                  <v:path arrowok="t"/>
                </v:shape>
                <v:shape id="_x0000_s3980" style="position:absolute;left:2046;top:3158;width:24;height:25" coordsize="24,25" path="m24,3r-1,l23,2r,l23,2r,l23,2r,l23,2r,l22,2r,l22,2r,l21,2r-2,l17,2,15,1r-2,l12,1,10,,9,,8,,6,,5,,4,1,2,2,1,4,,6,,7r,l1,8r,1l2,9r,1l1,12r,2l,16r,2l,20r,1l,22r,1l1,24r,1l3,25r2,l6,25r,l7,25r1,l9,25r1,-1l24,4r,l24,4r,l24,4r,l24,4r,-1l24,3r,l24,3r,l24,3xe" fillcolor="#a5a5c4" stroked="f">
                  <v:path arrowok="t"/>
                </v:shape>
                <v:shape id="_x0000_s3981" style="position:absolute;left:2039;top:3157;width:14;height:26" coordsize="14,26" path="m11,5l12,2,14,1r,l12,1,11,,9,,8,r,l7,,6,r,l5,1,1,7r,l1,8r,l2,9r,l4,9r2,l8,10r,l8,10r,l8,10r,l8,10r,l8,10r,l1,22,,23r,l1,24r,l2,24r2,1l6,25r2,l8,25r,l8,26r,l8,25,7,24r,-1l7,22,8,16,9,11,10,8,11,5xe" fillcolor="#e5e5e5" stroked="f">
                  <v:path arrowok="t"/>
                </v:shape>
                <v:shape id="_x0000_s3982" style="position:absolute;left:2036;top:3181;width:22;height:10" coordsize="22,10" path="m,6l1,1r,l2,1,2,,3,r,1l5,1r2,l10,2r2,l15,3r1,l17,3r1,1l19,4r,1l19,5r3,5l,6xe" fillcolor="#bfbfdd" stroked="f">
                  <v:path arrowok="t"/>
                </v:shape>
                <v:shape id="_x0000_s3983" style="position:absolute;left:2036;top:3181;width:11;height:7" coordsize="11,7" path="m11,2l8,2,5,1,3,1,3,,2,r,1l1,1r,l,6,7,7,8,6,9,5,9,3,11,2xe" fillcolor="#8c8caa" stroked="f">
                  <v:path arrowok="t"/>
                </v:shape>
                <v:shape id="_x0000_s3984" style="position:absolute;left:2043;top:3183;width:15;height:8" coordsize="15,8" path="m12,3r,l12,2r-1,l10,1r,l8,1,6,,4,,2,1r,2l1,4,,5,15,8,12,3xe" fillcolor="#727291" stroked="f">
                  <v:path arrowok="t"/>
                </v:shape>
                <v:shape id="_x0000_s3985" style="position:absolute;left:2010;top:3166;width:33;height:21" coordsize="33,21" path="m4,8l3,10r,l,16r1,1l1,17r5,1l25,21r1,l28,15r,1l29,13r1,-1l31,10,33,8r,-1l33,6,29,3r,l29,3r,-1l28,2r,l28,2r,l27,2r,l26,2r-3,l21,2,19,1r,l18,1r-1,l16,1,15,,14,,13,,12,r,l12,,11,r,l11,,10,,9,r,1l9,1r,l8,2,6,4,5,7,4,8xe" fillcolor="black" stroked="f">
                  <v:path arrowok="t"/>
                </v:shape>
                <v:shape id="_x0000_s3986" style="position:absolute;left:2011;top:3167;width:32;height:19" coordsize="32,19" path="m8,r,l9,r,l10,r,l10,r1,l11,r2,l14,r2,1l18,1r2,l22,1r2,1l26,2r,l27,2r,l27,2r,l28,2r,l28,2r4,4l27,12r-1,2l24,19,6,16,1,15,,15,2,10,4,7,8,xe" fillcolor="#bfbfdd" stroked="f">
                  <v:path arrowok="t"/>
                </v:shape>
                <v:shape id="_x0000_s3987" style="position:absolute;left:2032;top:3170;width:11;height:16" coordsize="11,16" path="m8,1r3,2l6,9,5,11,3,16r,l2,14,1,12,,11,,10,,9,1,8r,l6,1r,l6,1,7,,8,1xe" fillcolor="#3f3f5e" stroked="f">
                  <v:path arrowok="t"/>
                </v:shape>
                <v:shape id="_x0000_s3988" style="position:absolute;left:2016;top:3168;width:11;height:10" coordsize="11,10" path="m11,l9,,8,,7,r,l6,,5,r,l4,1,,6,,7,,8r,l1,9r,l3,9r2,1l7,10r,l7,10r,l7,10,7,9,7,8,6,8,6,7,7,5,8,3,9,2,11,xe" fillcolor="#e5e5e5" stroked="f">
                  <v:path arrowok="t"/>
                </v:shape>
                <v:shape id="_x0000_s3989" style="position:absolute;left:2022;top:3168;width:15;height:11" coordsize="15,11" path="m10,9l14,3r1,l15,2r-1,l14,2r-1,l11,1,9,1,6,1r,l6,r,l5,,3,2,2,3,1,5,,7,,8r1,l1,9r,1l3,10r2,l6,11r1,l8,11,9,10r,l10,9xe" fillcolor="#a5a5c4" stroked="f">
                  <v:path arrowok="t"/>
                </v:shape>
                <v:shape id="_x0000_s3990" style="position:absolute;left:2012;top:3177;width:22;height:9" coordsize="22,9" path="m,5l2,1r,l2,,3,r,l4,,5,,8,1r2,l13,2r2,l17,3r1,l19,3r,l20,4r,1l22,9,,5xe" fillcolor="#bfbfdd" stroked="f">
                  <v:path arrowok="t"/>
                </v:shape>
                <v:shape id="_x0000_s3991" style="position:absolute;left:2012;top:3177;width:11;height:7" coordsize="11,7" path="m11,2l8,1,6,,4,,3,r,l2,r,1l2,1,,5,8,7,8,5,9,4,10,3,11,2xe" fillcolor="#8c8caa" stroked="f">
                  <v:path arrowok="t"/>
                </v:shape>
                <v:shape id="_x0000_s3992" style="position:absolute;left:2020;top:3179;width:14;height:7" coordsize="14,7" path="m12,3r,-1l11,1r,l10,1,9,1,8,,5,,3,,2,1,1,2,,3,,5,14,7,12,3xe" fillcolor="#727291" stroked="f">
                  <v:path arrowok="t"/>
                </v:shape>
                <v:shape id="_x0000_s3993" style="position:absolute;left:1685;top:3118;width:40;height:23" coordsize="40,23" path="m39,7l34,4r,l34,3r,l33,3r,l33,3r-1,l32,3r,l30,3r-2,l25,2r-3,l19,1r-3,l13,,12,r,l11,r,l10,r,l10,r,l10,r,l9,1r,l9,1r,l9,1,3,8r,l3,9,2,10r,l2,10r,l,16r,1l1,17r,l6,18r18,3l25,22r,l29,22r1,1l30,22,40,8r,l39,7xe" fillcolor="black" stroked="f">
                  <v:path arrowok="t"/>
                </v:shape>
                <v:shape id="_x0000_s3994" style="position:absolute;left:1686;top:3119;width:38;height:21" coordsize="38,21" path="m38,7l33,3r,l33,3r-1,l32,3r-1,l31,3r,l31,3r-2,l27,2r-3,l21,1r-3,l15,,12,,11,,10,r,l10,,9,r,l8,r,1l8,1,3,7,2,10,,15r1,l5,16r18,4l23,20r6,1l38,7xe" fillcolor="#bfbfdd" stroked="f">
                  <v:path arrowok="t"/>
                </v:shape>
                <v:shape id="_x0000_s3995" style="position:absolute;left:1712;top:3123;width:12;height:17" coordsize="12,17" path="m8,1r4,2l3,17,2,16r,-2l1,12,,11,,10,,9,1,8r,l6,1r,l6,1,7,,8,1xe" fillcolor="#3f3f5e" stroked="f">
                  <v:path arrowok="t"/>
                </v:shape>
              </v:group>
              <v:group id="_x0000_s3996" style="position:absolute;left:1670;top:3120;width:391;height:93" coordorigin="1670,3120" coordsize="391,93">
                <v:shape id="_x0000_s3997" style="position:absolute;left:1697;top:3120;width:20;height:12" coordsize="20,12" path="m18,3r,l17,2r-1,l14,2r-2,l10,1,8,1,6,1,5,1r,l5,1,5,,3,2,1,3,,5,,7,,8r,l1,9r,1l3,10r1,1l6,11r,l8,11r2,l11,12r,l12,12r1,-1l14,11r1,-1l19,4r1,l19,3r,l18,3xe" fillcolor="#a5a5c4" stroked="f">
                  <v:path arrowok="t"/>
                </v:shape>
                <v:shape id="_x0000_s3998" style="position:absolute;left:1694;top:3130;width:20;height:10" coordsize="20,10" path="m10,2l7,1,5,1,4,,3,r,l2,1r,l2,1,,6r20,4l20,10r,l18,5r,-1l17,3r-1,l16,3r,l16,3r-1,l15,3r,l15,3r,l15,3r-1,l13,2r-2,l10,2xe" fillcolor="#727291" stroked="f">
                  <v:path arrowok="t"/>
                </v:shape>
                <v:shape id="_x0000_s3999" style="position:absolute;left:1690;top:3120;width:12;height:10" coordsize="12,10" path="m12,l10,,9,,8,r,l7,,6,,5,,4,1,1,6,,7,,8r1,l2,9r,l4,9r1,1l8,10r,l8,10r,l8,10,8,9,7,8r,l7,7,7,5,8,3,10,2,12,xe" fillcolor="#e5e5e5" stroked="f">
                  <v:path arrowok="t"/>
                </v:shape>
                <v:shape id="_x0000_s4000" style="position:absolute;left:1687;top:3129;width:11;height:7" coordsize="11,7" path="m11,2l8,1,5,,3,r,l2,,1,r,1l1,1,,5,7,7,8,5,8,4,10,3,11,2xe" fillcolor="#8c8caa" stroked="f">
                  <v:path arrowok="t"/>
                </v:shape>
                <v:shape id="_x0000_s4001" style="position:absolute;left:1713;top:3123;width:35;height:22" coordsize="35,22" path="m35,7l29,3r,l29,3r,l28,3r,l28,3r,l27,3r,l25,2r-2,l21,2r-2,l18,2r,-1l17,1r-1,l15,1r-1,l13,,12,r,l11,r,l11,,10,1r,l9,1r,l9,1r,1l9,2,8,3,6,5,4,7r,1l2,11r,l2,11,,16r,1l1,17r,l6,18r18,4l25,22r,-1l35,8r,-1l35,7xe" fillcolor="black" stroked="f">
                  <v:path arrowok="t"/>
                </v:shape>
                <v:shape id="_x0000_s4002" style="position:absolute;left:1714;top:3124;width:33;height:20" coordsize="33,20" path="m8,1r,l9,1,9,r,l10,r,l10,r1,l13,r1,1l16,1r2,l20,2r2,l24,2r2,l26,2r1,l27,2r,l27,3r1,l28,3r,l33,6,24,20,6,17,1,16,,16,2,10,3,8,8,1xe" fillcolor="#bfbfdd" stroked="f">
                  <v:path arrowok="t"/>
                </v:shape>
                <v:shape id="_x0000_s4003" style="position:absolute;left:1735;top:3128;width:12;height:16" coordsize="12,16" path="m8,r4,3l3,16,2,15r,-2l1,11,,10,,9r,l1,8,1,7,6,r,l6,,7,,8,xe" fillcolor="#3f3f5e" stroked="f">
                  <v:path arrowok="t"/>
                </v:shape>
                <v:shape id="_x0000_s4004" style="position:absolute;left:1719;top:3125;width:11;height:10" coordsize="11,10" path="m11,1l9,1,8,,7,r,l6,,5,,4,1r,l,7,,8r,l,9r1,l1,9r2,l5,10r2,l7,10r,l7,10r,l7,10,7,9,6,8,6,7,7,5,8,3,9,2,11,1xe" fillcolor="#e5e5e5" stroked="f">
                  <v:path arrowok="t"/>
                </v:shape>
                <v:shape id="_x0000_s4005" style="position:absolute;left:1725;top:3126;width:14;height:10" coordsize="14,10" path="m10,9l14,3r,-1l14,2r,-1l13,1r,l11,1,9,,6,r,l6,,5,r,l3,1,2,2,1,4,,6,,7,1,8r,1l1,9r2,1l5,10r1,l6,10r1,l9,10,9,9r1,xe" fillcolor="#a5a5c4" stroked="f">
                  <v:path arrowok="t"/>
                </v:shape>
                <v:shape id="_x0000_s4006" style="position:absolute;left:1715;top:3134;width:22;height:10" coordsize="22,10" path="m,6l1,1r,l2,1,2,,3,,4,,5,1r3,l10,2r3,l15,3r2,l18,3r1,1l19,4r1,1l20,5r2,5l,6xe" fillcolor="#bfbfdd" stroked="f">
                  <v:path arrowok="t"/>
                </v:shape>
                <v:shape id="_x0000_s4007" style="position:absolute;left:1715;top:3134;width:11;height:7" coordsize="11,7" path="m11,2l8,1,6,1,4,,3,,2,r,1l1,1r,l,6,8,7,8,6,9,4,10,3,11,2xe" fillcolor="#8c8caa" stroked="f">
                  <v:path arrowok="t"/>
                </v:shape>
                <v:shape id="_x0000_s4008" style="position:absolute;left:1723;top:3136;width:14;height:8" coordsize="14,8" path="m12,3r,l11,2r,l10,1,9,1,7,1,5,,3,,2,1,1,2,,4,,5,14,8,12,3xe" fillcolor="#727291" stroked="f">
                  <v:path arrowok="t"/>
                </v:shape>
                <v:shape id="_x0000_s4009" style="position:absolute;left:1736;top:3128;width:35;height:21" coordsize="35,21" path="m35,6l29,3r,l29,2r,l28,2r,l28,2r,l27,2r,l25,2r-2,l21,2,19,1r-1,l18,1r-1,l16,1,15,,14,,13,,12,r,l12,,11,r,l10,r,l9,r,1l9,1r,l9,1,8,2,6,4,5,7,4,8,2,10r,l2,10,,15r,1l1,16r,1l6,17r18,4l25,21r,l35,7r,l35,6xe" fillcolor="black" stroked="f">
                  <v:path arrowok="t"/>
                </v:shape>
                <v:shape id="_x0000_s4010" style="position:absolute;left:1737;top:3129;width:33;height:19" coordsize="33,19" path="m8,r,l9,r,l9,r1,l10,r1,l11,r2,l14,r2,1l18,1r2,l22,1r2,1l26,2r,l27,2r,l27,2r,l28,2r,l28,2r5,4l24,19,6,16,1,15,,15,2,10,4,7,8,xe" fillcolor="#bfbfdd" stroked="f">
                  <v:path arrowok="t"/>
                </v:shape>
                <v:shape id="_x0000_s4011" style="position:absolute;left:1758;top:3132;width:12;height:16" coordsize="12,16" path="m8,1r4,2l3,16,2,15r,-2l1,11,,10r,l,9,1,8r,l6,1r,l6,1,7,,8,1xe" fillcolor="#3f3f5e" stroked="f">
                  <v:path arrowok="t"/>
                </v:shape>
                <v:shape id="_x0000_s4012" style="position:absolute;left:1742;top:3130;width:11;height:10" coordsize="11,10" path="m11,l9,,8,,7,r,l6,,5,,4,r,1l,6,,7,,8r,l1,8r,l3,9r2,l7,10r,l7,10r,l7,10,7,9,7,8,6,7r,l7,5,8,3,9,2,11,xe" fillcolor="#e5e5e5" stroked="f">
                  <v:path arrowok="t"/>
                </v:shape>
                <v:shape id="_x0000_s4013" style="position:absolute;left:1748;top:3130;width:15;height:11" coordsize="15,11" path="m10,9l15,3r,l15,2r-1,l13,1r,l11,1,9,1,6,1,6,r,l5,r,l3,2,2,3,1,5,,7r,l1,8r,1l1,10r2,l5,10r1,1l6,11r2,l9,10r,l10,9xe" fillcolor="#a5a5c4" stroked="f">
                  <v:path arrowok="t"/>
                </v:shape>
                <v:shape id="_x0000_s4014" style="position:absolute;left:1738;top:3139;width:22;height:9" coordsize="22,9" path="m,5l1,1r,l2,,3,r,l4,,5,,8,1r2,l13,2r2,l17,3r1,l19,3r,l20,4r,l22,9,,5xe" fillcolor="#bfbfdd" stroked="f">
                  <v:path arrowok="t"/>
                </v:shape>
                <v:shape id="_x0000_s4015" style="position:absolute;left:1738;top:3139;width:11;height:6" coordsize="11,6" path="m11,1l8,1,6,,4,,3,r,l2,,1,1r,l,5,8,6,8,5,9,3,10,2,11,1xe" fillcolor="#8c8caa" stroked="f">
                  <v:path arrowok="t"/>
                </v:shape>
                <v:shape id="_x0000_s4016" style="position:absolute;left:1746;top:3140;width:14;height:8" coordsize="14,8" path="m12,3r,l11,2r,l10,2,9,2,7,1,5,1,3,,2,1,1,2,,4,,5,14,8,12,3xe" fillcolor="#727291" stroked="f">
                  <v:path arrowok="t"/>
                </v:shape>
                <v:shape id="_x0000_s4017" style="position:absolute;left:1759;top:3132;width:35;height:22" coordsize="35,22" path="m35,7l29,3r,l29,3r,l28,3r,-1l28,2r,l27,2r,l26,2r-3,l21,2r-2,l19,1r-1,l17,1r-1,l15,1r-1,l13,,12,r,l12,,11,r,l10,r,1l9,1r,l9,1r,l9,1,8,2,6,5,5,7,4,8,2,10r,l2,10,,16r,1l1,17r,l6,18r18,3l25,22r,-1l35,8r,-1l35,7xe" fillcolor="black" stroked="f">
                  <v:path arrowok="t"/>
                </v:shape>
                <v:shape id="_x0000_s4018" style="position:absolute;left:1760;top:3133;width:33;height:20" coordsize="33,20" path="m8,1r,l9,1,9,r,l10,r,l11,r,l13,r1,1l16,1r2,l20,2r2,l24,2r2,l26,2r1,l27,2r,l27,2r1,l28,3r,l33,6,24,20,6,16,1,15,,15,2,10,4,8,8,1xe" fillcolor="#bfbfdd" stroked="f">
                  <v:path arrowok="t"/>
                </v:shape>
                <v:shape id="_x0000_s4019" style="position:absolute;left:1781;top:3137;width:12;height:16" coordsize="12,16" path="m8,r4,3l3,16,2,15r,-2l1,11,,10,,9,,8r1,l1,7,6,r,l6,,7,,8,xe" fillcolor="#3f3f5e" stroked="f">
                  <v:path arrowok="t"/>
                </v:shape>
                <v:shape id="_x0000_s4020" style="position:absolute;left:1765;top:3134;width:11;height:10" coordsize="11,10" path="m11,1l9,,8,,7,r,l6,,5,,4,1r,l,7r,l,8r,l1,9r,l3,9r2,1l7,10r,l7,10r,l7,10,7,9,7,8,6,8,6,7,7,5,8,3,9,2,11,1xe" fillcolor="#e5e5e5" stroked="f">
                  <v:path arrowok="t"/>
                </v:shape>
                <v:shape id="_x0000_s4021" style="position:absolute;left:1771;top:3135;width:15;height:10" coordsize="15,10" path="m10,8l14,3,15,2r,-1l14,1r,l13,1r-2,l9,,6,r,l6,,5,r,l3,1,2,2,1,4,,6,,7r1,l1,8r,1l3,9r2,l6,10r1,l8,10,9,9r,l10,8xe" fillcolor="#a5a5c4" stroked="f">
                  <v:path arrowok="t"/>
                </v:shape>
                <v:shape id="_x0000_s4022" style="position:absolute;left:1761;top:3143;width:22;height:10" coordsize="22,10" path="m,5l2,1r,l2,,3,r,l4,,5,,8,1r2,l13,2r2,l17,3r1,l19,3r,1l20,4r,1l22,10,,5xe" fillcolor="#bfbfdd" stroked="f">
                  <v:path arrowok="t"/>
                </v:shape>
                <v:shape id="_x0000_s4023" style="position:absolute;left:1761;top:3143;width:11;height:7" coordsize="11,7" path="m11,2l8,1,6,,4,,3,r,l2,r,1l2,1,,5,8,7,8,5,9,4,10,3,11,2xe" fillcolor="#8c8caa" stroked="f">
                  <v:path arrowok="t"/>
                </v:shape>
                <v:shape id="_x0000_s4024" style="position:absolute;left:1769;top:3145;width:14;height:8" coordsize="14,8" path="m12,3r,-1l11,2r,-1l10,1,9,1,7,,5,,3,,2,1,1,2,,3,,5,14,8,12,3xe" fillcolor="#727291" stroked="f">
                  <v:path arrowok="t"/>
                </v:shape>
                <v:shape id="_x0000_s4025" style="position:absolute;left:1782;top:3137;width:35;height:21" coordsize="35,21" path="m35,6l29,3r,l29,2r,l28,2r,l28,2r,l27,2r,l26,2r-3,l21,1r-2,l19,1r-1,l17,1,16,,15,,14,,13,,12,r,l12,,11,r,l11,,10,,9,r,1l9,1r,l9,1,8,2,6,4,5,6,4,8,3,10r,l3,10,,15r,1l1,16r,l6,17r19,4l25,21r,l35,7r,-1l35,6xe" fillcolor="black" stroked="f">
                  <v:path arrowok="t"/>
                </v:shape>
                <v:shape id="_x0000_s4026" style="position:absolute;left:1783;top:3137;width:33;height:20" coordsize="33,20" path="m8,1r,l9,1r,l10,1,10,r,l11,r,l13,1r1,l16,1r2,1l20,2r2,l24,3r2,l26,3r1,l27,3r,l27,3r1,l28,3r,l33,6,24,20,6,17,1,16,,16,2,10,4,8,8,1xe" fillcolor="#bfbfdd" stroked="f">
                  <v:path arrowok="t"/>
                </v:shape>
                <v:shape id="_x0000_s4027" style="position:absolute;left:1804;top:3141;width:12;height:16" coordsize="12,16" path="m8,1r4,2l3,16r,-1l2,13,1,11,,10r,l,9,1,8,1,7,6,1r,l6,,7,,8,1xe" fillcolor="#3f3f5e" stroked="f">
                  <v:path arrowok="t"/>
                </v:shape>
                <v:shape id="_x0000_s4028" style="position:absolute;left:1788;top:3139;width:11;height:9" coordsize="11,9" path="m11,l9,,8,,7,r,l6,,5,r,l4,1,,6,,7r,l,8r1,l1,8,3,9r2,l7,9r,l7,9r,l7,9r,l7,8,6,7,6,6,7,4,8,3,9,2,11,xe" fillcolor="#e5e5e5" stroked="f">
                  <v:path arrowok="t"/>
                </v:shape>
                <v:shape id="_x0000_s4029" style="position:absolute;left:1794;top:3139;width:15;height:10" coordsize="15,10" path="m10,9l14,3r1,l15,2r-1,l14,1r-1,l11,1,9,1,6,r,l6,r,l5,,3,2,2,3,1,4,,6,,7,1,8r,1l1,9r2,1l5,10r1,l7,10r1,l9,10,9,9r1,xe" fillcolor="#a5a5c4" stroked="f">
                  <v:path arrowok="t"/>
                </v:shape>
                <v:shape id="_x0000_s4030" style="position:absolute;left:1784;top:3147;width:22;height:10" coordsize="22,10" path="m,6l2,1r,l2,1,3,r,l4,1r1,l8,1r2,1l13,2r2,1l17,3r1,l19,4r,l20,5r,l22,10,,6xe" fillcolor="#bfbfdd" stroked="f">
                  <v:path arrowok="t"/>
                </v:shape>
                <v:shape id="_x0000_s4031" style="position:absolute;left:1784;top:3147;width:11;height:7" coordsize="11,7" path="m11,2l8,1,6,1,4,,3,r,l2,1r,l2,1,,6,8,7,8,6,9,4,10,3,11,2xe" fillcolor="#8c8caa" stroked="f">
                  <v:path arrowok="t"/>
                </v:shape>
                <v:shape id="_x0000_s4032" style="position:absolute;left:1792;top:3149;width:14;height:8" coordsize="14,8" path="m12,3r,l11,2r,l10,1,9,1,8,1,5,,3,,2,1,1,2,,4,,5,14,8,12,3xe" fillcolor="#727291" stroked="f">
                  <v:path arrowok="t"/>
                </v:shape>
                <v:shape id="_x0000_s4033" style="position:absolute;left:1805;top:3141;width:35;height:21" coordsize="35,21" path="m35,6l29,3r,l29,2r,l28,2r,l28,2r,l27,2r,l26,2r-2,l21,2,19,1r,l18,1r-1,l16,1r-1,l14,1,13,,12,r,l12,,11,r,l11,,10,r,1l9,1r,l9,1r,l8,2,6,4,5,7,4,8,3,10r,l3,10,,16r,1l1,17r1,l6,18r19,3l25,21r,l35,7r,l35,6xe" fillcolor="black" stroked="f">
                  <v:path arrowok="t"/>
                </v:shape>
                <v:shape id="_x0000_s4034" style="position:absolute;left:1806;top:3142;width:33;height:20" coordsize="33,20" path="m9,r,l9,r,l10,r,l10,r1,l11,r2,l14,r2,1l18,1r2,l23,1r1,1l26,2r,l27,2r,l27,2r,l28,2r,l28,2r5,4l24,20,6,16,1,15,,15,2,10,4,7,9,xe" fillcolor="#bfbfdd" stroked="f">
                  <v:path arrowok="t"/>
                </v:shape>
                <v:shape id="_x0000_s4035" style="position:absolute;left:1827;top:3145;width:12;height:17" coordsize="12,17" path="m8,1r4,2l3,17r,-1l2,14,1,12,,11,,10,,9,1,8r,l6,1r,l6,1,7,,8,1xe" fillcolor="#3f3f5e" stroked="f">
                  <v:path arrowok="t"/>
                </v:shape>
                <v:shape id="_x0000_s4036" style="position:absolute;left:1811;top:3143;width:11;height:10" coordsize="11,10" path="m11,l9,,8,,7,r,l6,,5,r,l4,1,,6,,7,,8r,l1,9r,l3,9r2,l7,10r,l7,10r,l7,10,7,9,7,8,6,8,6,7,7,5,8,3,9,2,11,xe" fillcolor="#e5e5e5" stroked="f">
                  <v:path arrowok="t"/>
                </v:shape>
                <v:shape id="_x0000_s4037" style="position:absolute;left:1817;top:3143;width:15;height:11" coordsize="15,11" path="m10,9l14,3r1,l15,2r-1,l14,2r-1,l12,1,9,1,6,1r,l6,r,l5,,3,2,2,3,1,5,,7,,8r1,l1,9r,1l3,10r2,l6,11r1,l8,11,9,10r,l10,9xe" fillcolor="#a5a5c4" stroked="f">
                  <v:path arrowok="t"/>
                </v:shape>
                <v:shape id="_x0000_s4038" style="position:absolute;left:1807;top:3152;width:22;height:10" coordsize="22,10" path="m,5l2,1r,l2,,3,r,l4,,5,,8,1r2,l13,2r2,l17,3r1,l19,3r,l20,4r,1l22,10,,5xe" fillcolor="#bfbfdd" stroked="f">
                  <v:path arrowok="t"/>
                </v:shape>
                <v:shape id="_x0000_s4039" style="position:absolute;left:1807;top:3152;width:11;height:7" coordsize="11,7" path="m11,1l8,1,6,,4,,3,r,l2,r,1l2,1,,5,8,7,8,5,9,4,10,3,11,1xe" fillcolor="#8c8caa" stroked="f">
                  <v:path arrowok="t"/>
                </v:shape>
                <v:shape id="_x0000_s4040" style="position:absolute;left:1815;top:3153;width:14;height:9" coordsize="14,9" path="m12,4r,-1l11,2r,l10,2,9,2,8,1,5,1,3,,2,2,1,3,,4,,6,14,9,12,4xe" fillcolor="#727291" stroked="f">
                  <v:path arrowok="t"/>
                </v:shape>
                <v:shape id="_x0000_s4041" style="position:absolute;left:1828;top:3145;width:35;height:22" coordsize="35,22" path="m35,7l29,3r,l29,3r,l28,3r,l28,3r,l27,2r,l26,2r-2,l21,2r-2,l19,2,18,1r-1,l16,1r-1,l14,1,13,,12,r,l12,,11,r,l11,,10,1r,l9,1r,l9,1r,1l8,3,6,5,5,7,4,8,3,11r,l3,11,1,16,,17r1,l2,17r4,1l25,22r,l25,22,35,8r,-1l35,7xe" fillcolor="black" stroked="f">
                  <v:path arrowok="t"/>
                </v:shape>
                <v:shape id="_x0000_s4042" style="position:absolute;left:1829;top:3146;width:33;height:20" coordsize="33,20" path="m9,1r,l9,1,9,r1,l10,r,l11,r,l13,r2,1l16,1r2,l20,2r3,l24,2r2,l26,2r1,l27,2r,l27,3r1,l28,3r,l33,6,24,20,6,17,1,16,,16,2,10,4,8,9,1xe" fillcolor="#bfbfdd" stroked="f">
                  <v:path arrowok="t"/>
                </v:shape>
                <v:shape id="_x0000_s4043" style="position:absolute;left:1851;top:3150;width:11;height:16" coordsize="11,16" path="m7,r4,3l2,16r,-1l1,13,,11,,10,,9r,l,8,,7,5,r,l5,,6,,7,xe" fillcolor="#3f3f5e" stroked="f">
                  <v:path arrowok="t"/>
                </v:shape>
                <v:shape id="_x0000_s4044" style="position:absolute;left:1834;top:3147;width:11;height:10" coordsize="11,10" path="m11,1r-1,l8,,7,r,l6,,5,r,1l4,1,,7,,8r,l,9r1,l1,9r2,l5,10r2,l7,10r,l7,10r,l7,10,7,9,6,8,6,7,7,5,8,3,9,2,11,1xe" fillcolor="#e5e5e5" stroked="f">
                  <v:path arrowok="t"/>
                </v:shape>
                <v:shape id="_x0000_s4045" style="position:absolute;left:1840;top:3148;width:15;height:10" coordsize="15,10" path="m10,9l14,3,15,2r,-1l14,1r,l13,1r-1,l9,,6,r,l6,r,l5,,3,1,2,2,1,4,,6,,7,1,8r,1l1,9r3,1l5,10r1,l7,10r1,l9,10,9,9r1,xe" fillcolor="#a5a5c4" stroked="f">
                  <v:path arrowok="t"/>
                </v:shape>
                <v:shape id="_x0000_s4046" style="position:absolute;left:1830;top:3156;width:22;height:10" coordsize="22,10" path="m,6l2,1r,l2,1,3,r,l4,,5,1r3,l10,2r3,l15,3r2,l18,3r1,1l19,4r1,1l20,5r2,5l,6xe" fillcolor="#bfbfdd" stroked="f">
                  <v:path arrowok="t"/>
                </v:shape>
                <v:shape id="_x0000_s4047" style="position:absolute;left:1830;top:3156;width:11;height:7" coordsize="11,7" path="m11,2l8,1,6,1,4,,3,r,l2,1r,l2,1,,6,8,7,8,6,9,4,10,3,11,2xe" fillcolor="#8c8caa" stroked="f">
                  <v:path arrowok="t"/>
                </v:shape>
                <v:shape id="_x0000_s4048" style="position:absolute;left:1838;top:3158;width:14;height:8" coordsize="14,8" path="m12,3r,l11,2r,l10,1,9,1,8,1,6,,3,,2,1,1,2,,4,,5,14,8,12,3xe" fillcolor="#727291" stroked="f">
                  <v:path arrowok="t"/>
                </v:shape>
                <v:shape id="_x0000_s4049" style="position:absolute;left:1851;top:3150;width:35;height:21" coordsize="35,21" path="m35,6l30,3r,l29,2r,l28,2r,l28,2r,l27,2r,l26,2r-2,l21,1r-2,l19,1r-1,l17,1r-1,l15,,14,,13,,12,r,l12,,11,r,l11,,10,r,l9,1r,l9,1r,l8,2,6,4,5,7,4,8,3,10r,l3,10,1,16,,17r1,l2,17r4,1l25,21r,l25,21,35,7r,l35,6xe" fillcolor="black" stroked="f">
                  <v:path arrowok="t"/>
                </v:shape>
                <v:shape id="_x0000_s4050" style="position:absolute;left:1852;top:3150;width:33;height:21" coordsize="33,21" path="m9,1r,l9,1r,l10,1,10,r,l11,r,1l13,1r2,l16,2r2,l20,2r3,l24,3r2,l26,3r1,l27,3r,l27,3r1,l28,3r,l33,7,24,21,6,17,1,16,,16,2,11,4,8,9,1xe" fillcolor="#bfbfdd" stroked="f">
                  <v:path arrowok="t"/>
                </v:shape>
                <v:shape id="_x0000_s4051" style="position:absolute;left:1874;top:3154;width:11;height:17" coordsize="11,17" path="m7,1r4,2l2,17r,-1l1,14,,12,,10r,l,9,,8r,l5,1r,l5,1,6,,7,1xe" fillcolor="#3f3f5e" stroked="f">
                  <v:path arrowok="t"/>
                </v:shape>
                <v:shape id="_x0000_s4052" style="position:absolute;left:1857;top:3152;width:11;height:10" coordsize="11,10" path="m11,l10,,8,,7,r,l6,,5,r,l4,1,,6,,7,,8r,l1,8r1,l3,9r2,l7,10r,l7,10r,l7,10,7,9,7,8,6,7,6,6,7,5,8,3,9,2,11,xe" fillcolor="#e5e5e5" stroked="f">
                  <v:path arrowok="t"/>
                </v:shape>
                <v:shape id="_x0000_s4053" style="position:absolute;left:1863;top:3152;width:15;height:11" coordsize="15,11" path="m10,9l14,3r1,l15,2r-1,l14,1r-1,l12,1,9,1,6,1,6,r,l6,,5,,3,2,2,3,1,5,,6,,7,1,8r,1l1,10r3,l5,10r1,1l7,11r1,l9,10r,l10,9xe" fillcolor="#a5a5c4" stroked="f">
                  <v:path arrowok="t"/>
                </v:shape>
                <v:shape id="_x0000_s4054" style="position:absolute;left:1853;top:3161;width:22;height:9" coordsize="22,9" path="m,5l2,1r,l2,,3,r,l4,,6,,8,1r2,l13,2r2,l17,3r1,l19,3r,l20,4r,1l22,9,,5xe" fillcolor="#bfbfdd" stroked="f">
                  <v:path arrowok="t"/>
                </v:shape>
                <v:shape id="_x0000_s4055" style="position:absolute;left:1853;top:3161;width:11;height:7" coordsize="11,7" path="m11,1l8,1,6,,4,,3,r,l2,r,1l2,1,,5,8,7,8,5,9,4,10,2,11,1xe" fillcolor="#8c8caa" stroked="f">
                  <v:path arrowok="t"/>
                </v:shape>
                <v:shape id="_x0000_s4056" style="position:absolute;left:1861;top:3162;width:14;height:8" coordsize="14,8" path="m12,4r,-1l11,2r,l10,2,9,2,8,1,6,1,3,,2,1,1,3,,4,,6,14,8,12,4xe" fillcolor="#727291" stroked="f">
                  <v:path arrowok="t"/>
                </v:shape>
                <v:shape id="_x0000_s4057" style="position:absolute;left:1874;top:3154;width:36;height:22" coordsize="36,22" path="m35,7l30,3r,l29,3r,l29,3,28,2r,l28,2r-1,l27,2r-1,l24,2r-2,l19,2r,-1l18,1r-1,l16,1r-1,l14,1,13,,12,r,l12,,11,r,l11,,10,1r,l9,1r,l9,1r,l8,2,7,5,5,7,4,8,3,11r,l3,11,1,16,,17r1,l2,17r5,1l25,22r,l25,21,35,8,36,7r-1,xe" fillcolor="black" stroked="f">
                  <v:path arrowok="t"/>
                </v:shape>
                <v:shape id="_x0000_s4058" style="position:absolute;left:1875;top:3155;width:33;height:20" coordsize="33,20" path="m9,1r,l9,1,9,r1,l10,r,l11,r,l13,r2,1l16,1r2,l21,2r2,l24,2r2,l26,2r1,l27,2r,l28,2r,l28,3r,l33,6,24,20,6,17,1,16,,15,2,10,4,8,9,1xe" fillcolor="#bfbfdd" stroked="f">
                  <v:path arrowok="t"/>
                </v:shape>
                <v:shape id="_x0000_s4059" style="position:absolute;left:1897;top:3159;width:11;height:16" coordsize="11,16" path="m7,r4,3l2,16r,-1l1,13,,11,,10,,9r,l,8,,7,5,r,l6,r,l7,xe" fillcolor="#3f3f5e" stroked="f">
                  <v:path arrowok="t"/>
                </v:shape>
                <v:shape id="_x0000_s4060" style="position:absolute;left:1880;top:3156;width:11;height:10" coordsize="11,10" path="m11,1l10,,8,r,l7,,6,,5,r,1l4,1,,7r,l,8,,9r1,l2,9r1,l5,10r2,l7,10r1,l8,10r,l7,10,7,9,6,8,6,7,7,5,8,3,9,2,11,1xe" fillcolor="#e5e5e5" stroked="f">
                  <v:path arrowok="t"/>
                </v:shape>
                <v:shape id="_x0000_s4061" style="position:absolute;left:1886;top:3157;width:15;height:10" coordsize="15,10" path="m10,9l14,3,15,2r,-1l14,1r,l13,1r-1,l9,,6,r,l6,r,l5,,3,1,2,2,1,4,,6,,7,1,8r,1l2,9r2,1l5,10r1,l7,10r1,l9,10,10,9r,xe" fillcolor="#a5a5c4" stroked="f">
                  <v:path arrowok="t"/>
                </v:shape>
                <v:shape id="_x0000_s4062" style="position:absolute;left:1876;top:3165;width:22;height:10" coordsize="22,10" path="m,6l2,1r,l2,1,3,r,l4,,6,1r2,l10,2r3,l15,3r2,l18,3r1,l20,4r,l20,5r2,5l,6xe" fillcolor="#bfbfdd" stroked="f">
                  <v:path arrowok="t"/>
                </v:shape>
                <v:shape id="_x0000_s4063" style="position:absolute;left:1876;top:3165;width:11;height:7" coordsize="11,7" path="m11,2l8,1,6,1,4,,3,r,l2,1r,l2,1,,6,8,7,8,6,9,4,10,3,11,2xe" fillcolor="#8c8caa" stroked="f">
                  <v:path arrowok="t"/>
                </v:shape>
                <v:shape id="_x0000_s4064" style="position:absolute;left:1884;top:3167;width:14;height:8" coordsize="14,8" path="m12,3r,-1l12,2,11,1r-1,l9,1,8,1,6,,3,,2,1,1,2,,4,,5,14,8,12,3xe" fillcolor="#727291" stroked="f">
                  <v:path arrowok="t"/>
                </v:shape>
                <v:shape id="_x0000_s4065" style="position:absolute;left:1897;top:3159;width:36;height:21" coordsize="36,21" path="m35,6l30,3r,l29,2r,l29,2r-1,l28,2r,l28,2r-1,l26,2r-2,l22,1r-3,l19,1r-1,l17,1,16,,15,,14,,13,r,l12,r,l11,r,l11,,10,r,l9,1r,l9,1r,l8,2,7,4,5,7,4,8,3,10r,l3,10,1,16,,16r1,1l2,17r5,1l25,21r,l25,21,35,7r1,l35,6xe" fillcolor="black" stroked="f">
                  <v:path arrowok="t"/>
                </v:shape>
                <v:shape id="_x0000_s4066" style="position:absolute;left:1898;top:3159;width:34;height:21" coordsize="34,21" path="m9,1r,l9,1r,l10,1,10,r,l11,r1,l13,1r2,l16,1r2,1l21,2r2,l24,3r2,l27,3r,l27,3r,l28,3r,l28,3r,l34,7,24,21,6,17,1,16,,16,2,10,4,8,9,1xe" fillcolor="#bfbfdd" stroked="f">
                  <v:path arrowok="t"/>
                </v:shape>
                <v:shape id="_x0000_s4067" style="position:absolute;left:1920;top:3163;width:11;height:17" coordsize="11,17" path="m7,1r4,2l2,17r,-1l1,14,,12,,10r,l,9,,8r,l5,1r,l6,r,l7,1xe" fillcolor="#3f3f5e" stroked="f">
                  <v:path arrowok="t"/>
                </v:shape>
                <v:shape id="_x0000_s4068" style="position:absolute;left:1903;top:3161;width:11;height:10" coordsize="11,10" path="m11,l10,,8,r,l7,r,l5,r,l4,1,,6,,7,,8r,l1,8r1,l3,9r2,l7,10r,l8,10r,l8,10,7,9,7,8,7,7,7,6,7,5,8,3,9,2,11,xe" fillcolor="#e5e5e5" stroked="f">
                  <v:path arrowok="t"/>
                </v:shape>
                <v:shape id="_x0000_s4069" style="position:absolute;left:1910;top:3161;width:14;height:11" coordsize="14,11" path="m9,9l13,3,14,2r,l13,1r,l12,1r-1,l8,1,5,r,l5,r,l4,,2,2,1,3,,5,,6,,7,,8,,9r1,1l3,10r1,l5,11r1,l7,11,8,10r1,l9,9xe" fillcolor="#a5a5c4" stroked="f">
                  <v:path arrowok="t"/>
                </v:shape>
                <v:shape id="_x0000_s4070" style="position:absolute;left:1899;top:3170;width:22;height:9" coordsize="22,9" path="m,5l2,1r,l2,,3,r,l4,,6,,8,1r3,l13,2r2,l17,3r1,l19,3r1,l20,4r,l22,9,,5xe" fillcolor="#bfbfdd" stroked="f">
                  <v:path arrowok="t"/>
                </v:shape>
                <v:shape id="_x0000_s4071" style="position:absolute;left:1899;top:3170;width:11;height:7" coordsize="11,7" path="m11,1l8,1,6,,4,,3,r,l2,r,1l2,1,,5,8,7,8,5,9,4,10,2,11,1xe" fillcolor="#8c8caa" stroked="f">
                  <v:path arrowok="t"/>
                </v:shape>
                <v:shape id="_x0000_s4072" style="position:absolute;left:1907;top:3171;width:14;height:8" coordsize="14,8" path="m12,3r,l12,2r-1,l10,2,9,2,8,1,6,1,3,,2,1,1,3,,4,,6,14,8,12,3xe" fillcolor="#727291" stroked="f">
                  <v:path arrowok="t"/>
                </v:shape>
                <v:shape id="_x0000_s4073" style="position:absolute;left:1920;top:3163;width:36;height:22" coordsize="36,22" path="m35,7l30,3r,l29,3r,l29,3,28,2r,l28,2r,l27,2r-1,l24,2r-2,l20,2,19,1r-1,l17,1r-1,l15,1r-1,l13,r,l12,r,l12,,11,r,l10,r,1l9,1r,l9,1r,l8,2,7,5,5,7,4,8,3,11r,l3,11,1,16,,17r1,l2,17r5,1l25,22r,l25,21,35,8,36,7r-1,xe" fillcolor="black" stroked="f">
                  <v:path arrowok="t"/>
                </v:shape>
                <v:shape id="_x0000_s4074" style="position:absolute;left:1921;top:3164;width:34;height:20" coordsize="34,20" path="m9,1r,l9,r,l10,r,l11,r,l12,r1,l15,r1,1l19,1r2,1l23,2r1,l26,2r1,l27,2r,l27,2r1,l28,2r,1l28,3r6,3l24,20,6,16r-5,l,15,2,10,4,8,9,1xe" fillcolor="#bfbfdd" stroked="f">
                  <v:path arrowok="t"/>
                </v:shape>
                <v:shape id="_x0000_s4075" style="position:absolute;left:1943;top:3168;width:11;height:16" coordsize="11,16" path="m7,r4,3l2,16r,-1l1,13,,11,,10,,9,,8r,l,7,5,r,l6,r,l7,xe" fillcolor="#3f3f5e" stroked="f">
                  <v:path arrowok="t"/>
                </v:shape>
                <v:shape id="_x0000_s4076" style="position:absolute;left:1926;top:3165;width:11;height:10" coordsize="11,10" path="m11,1l10,,8,r,l7,r,l6,,5,1,4,1,,7r,l,8r,l1,9r1,l3,9r2,1l7,10r,l8,10r,l8,10r-1,l7,9,7,8,7,7,7,5,8,3,9,2,11,1xe" fillcolor="#e5e5e5" stroked="f">
                  <v:path arrowok="t"/>
                </v:shape>
                <v:shape id="_x0000_s4077" style="position:absolute;left:1933;top:3166;width:14;height:10" coordsize="14,10" path="m9,9l14,3r,-1l14,1r,l13,1r-1,l11,1,8,,5,r,l5,r,l4,,2,1,1,2,,4,,6,,7,,8,,9r1,l3,10r1,l5,10r1,l7,10r1,l9,9r,xe" fillcolor="#a5a5c4" stroked="f">
                  <v:path arrowok="t"/>
                </v:shape>
                <v:shape id="_x0000_s4078" style="position:absolute;left:1922;top:3174;width:22;height:10" coordsize="22,10" path="m,6l2,1r,l2,1,3,r,l4,,6,1r2,l11,2r2,l15,3r2,l18,3r1,l20,4r,l20,5r2,5l,6xe" fillcolor="#bfbfdd" stroked="f">
                  <v:path arrowok="t"/>
                </v:shape>
                <v:shape id="_x0000_s4079" style="position:absolute;left:1922;top:3174;width:11;height:7" coordsize="11,7" path="m11,2l8,1,6,1,4,,3,r,l2,1r,l2,1,,6,8,7,8,6,9,4,10,3,11,2xe" fillcolor="#8c8caa" stroked="f">
                  <v:path arrowok="t"/>
                </v:shape>
                <v:shape id="_x0000_s4080" style="position:absolute;left:1930;top:3176;width:14;height:8" coordsize="14,8" path="m12,3r,-1l12,2,11,1r-1,l9,1,8,1,6,,3,,2,1,1,2,,4,,5,14,8,12,3xe" fillcolor="#727291" stroked="f">
                  <v:path arrowok="t"/>
                </v:shape>
                <v:shape id="_x0000_s4081" style="position:absolute;left:1943;top:3168;width:36;height:21" coordsize="36,21" path="m35,6l30,3r,-1l29,2r,l29,2r-1,l28,2r,l28,2r-1,l26,2,24,1r-2,l20,1r-1,l18,1r-1,l16,,15,,14,,13,r,l12,r,l12,,11,r,l10,r,l9,1r,l9,1r,l8,2,7,4,5,7,4,8,3,10r,l3,10,1,16,,16r1,1l2,17r5,1l25,21r1,l26,21,35,7r1,l35,6xe" fillcolor="black" stroked="f">
                  <v:path arrowok="t"/>
                </v:shape>
                <v:shape id="_x0000_s4082" style="position:absolute;left:1944;top:3168;width:34;height:20" coordsize="34,20" path="m9,1r,l9,1r,l10,1,10,r1,l11,r1,l13,1r2,l16,1r3,1l21,2r2,l25,2r1,1l27,3r,l27,3r,l28,3r,l28,3r,l34,7,24,20,6,17,1,16,,16,3,10,4,8,9,1xe" fillcolor="#bfbfdd" stroked="f">
                  <v:path arrowok="t"/>
                </v:shape>
                <v:shape id="_x0000_s4083" style="position:absolute;left:1966;top:3172;width:11;height:16" coordsize="11,16" path="m7,1r4,2l2,16r,-1l1,13,,11,,10r,l,9,,8r,l5,1r,l6,r,l7,1xe" fillcolor="#3f3f5e" stroked="f">
                  <v:path arrowok="t"/>
                </v:shape>
                <v:shape id="_x0000_s4084" style="position:absolute;left:1949;top:3170;width:11;height:10" coordsize="11,10" path="m11,l10,,8,r,l7,r,l6,,5,,4,1,,6,,7r,l,8r1,l2,8,3,9r2,l7,10r,l8,10r,l8,10,7,9,7,8,7,7,7,6,7,4,8,3,9,1,11,xe" fillcolor="#e5e5e5" stroked="f">
                  <v:path arrowok="t"/>
                </v:shape>
                <v:shape id="_x0000_s4085" style="position:absolute;left:1956;top:3170;width:14;height:10" coordsize="14,10" path="m9,9l14,3r,-1l14,2r,-1l13,1r-1,l11,1,8,1,6,,5,r,l5,,4,,2,1,1,3,,4,,6,,7,,8,,9r1,1l3,10r1,l6,10r,l7,10r1,l9,10,9,9xe" fillcolor="#a5a5c4" stroked="f">
                  <v:path arrowok="t"/>
                </v:shape>
                <v:shape id="_x0000_s4086" style="position:absolute;left:1945;top:3179;width:22;height:9" coordsize="22,9" path="m,5l2,r,l2,,3,r,l4,,6,,8,1r3,l13,2r2,l17,2r1,1l19,3r1,l20,4r,l22,9,,5xe" fillcolor="#bfbfdd" stroked="f">
                  <v:path arrowok="t"/>
                </v:shape>
                <v:shape id="_x0000_s4087" style="position:absolute;left:1945;top:3179;width:11;height:7" coordsize="11,7" path="m11,1l8,1,6,,4,,3,r,l2,r,l2,,,5,8,7,8,5,9,4,10,2,11,1xe" fillcolor="#8c8caa" stroked="f">
                  <v:path arrowok="t"/>
                </v:shape>
                <v:shape id="_x0000_s4088" style="position:absolute;left:1953;top:3180;width:14;height:8" coordsize="14,8" path="m12,3r,l12,2r-1,l10,2,9,2,8,1,6,1,3,,2,1,1,3,,4,,6,14,8,12,3xe" fillcolor="#727291" stroked="f">
                  <v:path arrowok="t"/>
                </v:shape>
                <v:shape id="_x0000_s4089" style="position:absolute;left:1966;top:3172;width:36;height:21" coordsize="36,21" path="m35,7l30,3r,l29,3r,l29,2r-1,l28,2r,l28,2r-1,l26,2r-2,l22,2,20,1r-1,l18,1r-1,l16,1r-1,l14,,13,r,l12,r,l12,,11,r,l11,,10,1,9,1r,l9,1r,l8,2,7,5,5,7,4,8,3,10r,1l3,11,1,16,,17r1,l2,17r5,1l25,21r1,l26,21,35,8,36,7r-1,xe" fillcolor="black" stroked="f">
                  <v:path arrowok="t"/>
                </v:shape>
                <v:shape id="_x0000_s4090" style="position:absolute;left:1967;top:3173;width:34;height:20" coordsize="34,20" path="m9,1r,l9,r1,l10,r,l11,r,l12,r1,l15,r2,1l19,1r2,1l23,2r2,l26,2r1,l27,2r,l27,2r1,l28,2r,1l28,3r6,3l24,20,6,16,2,15,,15,3,10,4,8,9,1xe" fillcolor="#bfbfdd" stroked="f">
                  <v:path arrowok="t"/>
                </v:shape>
                <v:shape id="_x0000_s4091" style="position:absolute;left:1989;top:3177;width:11;height:16" coordsize="11,16" path="m7,r4,3l2,16r,-1l1,13,,11,,9r,l,8r,l,7,5,r,l6,r,l7,xe" fillcolor="#3f3f5e" stroked="f">
                  <v:path arrowok="t"/>
                </v:shape>
                <v:shape id="_x0000_s4092" style="position:absolute;left:1972;top:3174;width:12;height:10" coordsize="12,10" path="m12,1l10,,8,r,l7,r,l6,,5,1,4,1,,7r,l,8r,l1,9r1,l3,9r2,1l7,10r,l8,10r,l8,10,7,9,7,8r,l7,7,7,5,8,3,9,2,12,1xe" fillcolor="#e5e5e5" stroked="f">
                  <v:path arrowok="t"/>
                </v:shape>
                <v:shape id="_x0000_s4093" style="position:absolute;left:1979;top:3175;width:14;height:10" coordsize="14,10" path="m9,9l14,3r,-1l14,1r,l13,1r-1,l11,1,8,,6,,5,r,l5,r,l2,1,1,2,,4,,6,,7r,l,8,1,9r2,l5,10r1,l6,10r1,l8,10,9,9r,xe" fillcolor="#a5a5c4" stroked="f">
                  <v:path arrowok="t"/>
                </v:shape>
                <v:shape id="_x0000_s4094" style="position:absolute;left:1969;top:3183;width:22;height:9" coordsize="22,9" path="m,5l1,1r,l1,,2,r,l3,,5,1r2,l10,2r2,l15,3r1,l17,3r1,l19,3r,1l19,5r3,4l,5xe" fillcolor="#bfbfdd" stroked="f">
                  <v:path arrowok="t"/>
                </v:shape>
                <v:shape id="_x0000_s4095" style="position:absolute;left:1969;top:3183;width:10;height:7" coordsize="10,7" path="m10,2l8,1,5,1,3,,2,r,l1,r,1l1,1,,5,7,7,8,5,8,4,9,3,10,2xe" fillcolor="#8c8caa" stroked="f">
                  <v:path arrowok="t"/>
                </v:shape>
                <v:shape id="_x0000_s4096" style="position:absolute;left:1976;top:3185;width:15;height:7" coordsize="15,7" path="m12,3r,-1l12,1r-1,l10,1,9,1,8,1,6,,3,,2,1,1,2r,1l,5,15,7,12,3xe" fillcolor="#727291" stroked="f">
                  <v:path arrowok="t"/>
                </v:shape>
                <v:shape id="_x0000_s4097" style="position:absolute;left:1989;top:3177;width:36;height:21" coordsize="36,21" path="m35,6l30,3r,-1l29,2r,l29,2r-1,l28,2r,l28,2r-1,l26,2,24,1r-2,l20,1r-1,l18,1r-1,l17,,15,,14,,13,r,l12,r,l12,,11,r,l11,,10,r,l9,1r,l9,1,8,2,7,4,5,7,4,8,3,10r,l3,10,1,15,,16r1,l2,16r5,1l25,21r1,l26,20,35,7,36,6r-1,xe" fillcolor="black" stroked="f">
                  <v:path arrowok="t"/>
                </v:shape>
                <v:shape id="_x0000_s4098" style="position:absolute;left:1991;top:3177;width:33;height:20" coordsize="33,20" path="m8,1r,l8,1r1,l9,r,l10,r,l11,r1,l14,1r2,l18,2r2,l22,2r2,l25,2r1,l26,2r,l26,3r1,l27,3r,l27,3r6,4l23,20,5,17,1,16,,15,2,10,3,8,8,1xe" fillcolor="#bfbfdd" stroked="f">
                  <v:path arrowok="t"/>
                </v:shape>
                <v:shape id="_x0000_s4099" style="position:absolute;left:2012;top:3181;width:11;height:16" coordsize="11,16" path="m7,r4,3l2,16r,-1l1,13r,-2l,10,,9r,l,8,1,7,5,1r,l6,r,l7,xe" fillcolor="#3f3f5e" stroked="f">
                  <v:path arrowok="t"/>
                </v:shape>
                <v:shape id="_x0000_s4100" style="position:absolute;left:1995;top:3178;width:12;height:10" coordsize="12,10" path="m12,1r-2,l8,1,8,,7,r,l6,,5,1,4,2,,7,,8r,l,9r1,l2,9r1,l5,10r2,l7,10r1,l8,10r,l7,10,7,9,7,8,7,7,7,5,8,4,9,2,12,1xe" fillcolor="#e5e5e5" stroked="f">
                  <v:path arrowok="t"/>
                </v:shape>
                <v:shape id="_x0000_s4101" style="position:absolute;left:2002;top:3179;width:14;height:10" coordsize="14,10" path="m9,9l14,3r,-1l14,2r,-1l13,1r-1,l11,1,8,1,6,,5,r,l5,r,l2,1,1,3,,4,,6,,7,,8,,9r1,l3,10r2,l6,10r,l7,10r1,l9,9r,xe" fillcolor="#a5a5c4" stroked="f">
                  <v:path arrowok="t"/>
                </v:shape>
                <v:shape id="_x0000_s4102" style="position:absolute;left:1992;top:3187;width:22;height:10" coordsize="22,10" path="m,6l1,1r,l1,1,2,r,l3,,5,1r2,l10,2r2,l15,3r1,l17,3r1,l19,4r,l19,5r3,5l,6xe" fillcolor="#bfbfdd" stroked="f">
                  <v:path arrowok="t"/>
                </v:shape>
                <v:shape id="_x0000_s4103" style="position:absolute;left:1992;top:3187;width:10;height:7" coordsize="10,7" path="m10,2l8,1,5,1,3,,2,r,l1,1r,l1,1,,6,7,7,8,6,8,4,9,3,10,2xe" fillcolor="#8c8caa" stroked="f">
                  <v:path arrowok="t"/>
                </v:shape>
                <v:shape id="_x0000_s4104" style="position:absolute;left:1999;top:3189;width:15;height:8" coordsize="15,8" path="m12,3r,-1l12,2,11,1r-1,l9,1,8,1,6,,3,,2,1,1,2r,2l,5,15,8,12,3xe" fillcolor="#727291" stroked="f">
                  <v:path arrowok="t"/>
                </v:shape>
                <v:shape id="_x0000_s4105" style="position:absolute;left:2013;top:3180;width:48;height:24" coordsize="48,24" path="m47,9l42,5r,l41,5r,l41,5r-1,l40,5r,l40,5r,l38,4r-1,l34,4r-2,l31,3r-1,l28,3r-2,l25,2r-2,l21,2r-1,l19,1r-1,l18,1r-1,l16,1r-1,l14,,13,,12,,11,r,l11,r,l10,r,l9,1r,l9,1r,l9,1,4,8,3,8r,1l3,10r-1,l2,10r,l,16r,1l1,17r1,l6,18r2,l11,19r5,1l22,21r5,1l32,23r4,l37,24r1,l38,23,47,10,48,9r-1,xe" fillcolor="black" stroked="f">
                  <v:path arrowok="t"/>
                </v:shape>
                <v:shape id="_x0000_s4106" style="position:absolute;left:2014;top:3181;width:46;height:22" coordsize="46,22" path="m46,8l40,5r,l40,5r,l40,4r-1,l39,4r,l39,4r-2,l35,4,32,3r-3,l28,3r-1,l25,2r-1,l22,2r-2,l19,1r-1,l16,1,14,,12,,11,,10,r,l10,,9,r,l9,,8,1r,l3,7,2,10,,15r1,l5,16r31,6l46,8xe" fillcolor="#bfbfdd" stroked="f">
                  <v:path arrowok="t"/>
                </v:shape>
                <v:shape id="_x0000_s4107" style="position:absolute;left:2048;top:3187;width:11;height:16" coordsize="11,16" path="m7,r4,3l2,16r,-1l1,13,,11,,10,,9,,8r,l,7,5,r,l6,r,l7,xe" fillcolor="#3f3f5e" stroked="f">
                  <v:path arrowok="t"/>
                </v:shape>
                <v:shape id="_x0000_s4108" style="position:absolute;left:2018;top:3182;width:12;height:10" coordsize="12,10" path="m12,1l10,,9,,8,r,l7,,6,,5,1r,l1,6,,7,,8r1,l1,8r1,l4,9r2,l8,10r,l8,10r,l8,10,8,9,7,8,7,7,7,6,7,5,8,3,10,2,12,1xe" fillcolor="#e5e5e5" stroked="f">
                  <v:path arrowok="t"/>
                </v:shape>
                <v:shape id="_x0000_s4109" style="position:absolute;left:2025;top:3183;width:27;height:12" coordsize="27,12" path="m22,10l27,4r,l27,3r,l26,3r-1,l23,3,21,2r-3,l14,1r-3,l8,,6,r,l6,,5,r,l3,1,1,2,,4,,5,,6,,7,1,8r,1l3,9r2,1l8,10r3,l14,11r3,l19,12r,l20,12r1,-1l22,11r,-1xe" fillcolor="#a5a5c4" stroked="f">
                  <v:path arrowok="t"/>
                </v:shape>
                <v:shape id="_x0000_s4110" style="position:absolute;left:2015;top:3191;width:35;height:12" coordsize="35,12" path="m,5l1,1r,l2,r,l3,r,l5,,8,1r2,l13,2r2,l17,3r,l18,3r3,1l23,6r3,1l29,9r3,1l34,11r1,1l,5xe" fillcolor="#bfbfdd" stroked="f">
                  <v:path arrowok="t"/>
                </v:shape>
                <v:shape id="_x0000_s4111" style="position:absolute;left:2015;top:3191;width:11;height:7" coordsize="11,7" path="m11,1l8,1,6,,3,r,l2,r,l1,1r,l,5,8,7,8,5,9,4,10,2,11,1xe" fillcolor="#8c8caa" stroked="f">
                  <v:path arrowok="t"/>
                </v:shape>
                <v:shape id="_x0000_s4112" style="position:absolute;left:2023;top:3192;width:27;height:11" coordsize="27,11" path="m24,6r,-1l24,5,23,4r-1,l22,4r-2,l17,3,14,2r-4,l7,1,5,1,3,,2,1,1,3,,4,,6r27,5l24,6xe" fillcolor="#727291" stroked="f">
                  <v:path arrowok="t"/>
                </v:shape>
                <v:shape id="_x0000_s4113" style="position:absolute;left:1670;top:3129;width:59;height:26" coordsize="59,26" path="m58,11l53,8r,l52,8r,-1l52,7r-1,l51,7r,l51,7r-1,l49,7r-3,l43,6r-2,l40,6r-1,l38,5r,l36,5r-2,l31,4r-2,l26,3r-2,l22,2r-2,l17,2,16,1r-2,l13,1,12,r,l11,r,1l11,1r-1,l10,1,9,1r,1l9,2r,l4,9r,l3,10r,1l3,11r,l3,11,1,16,,17r1,l2,17r5,1l25,22r,l25,22r1,l28,22r1,1l30,23r18,3l48,26r1,l58,12r1,l58,11xe" fillcolor="black" stroked="f">
                  <v:path arrowok="t"/>
                </v:shape>
                <v:shape id="_x0000_s4114" style="position:absolute;left:1671;top:3130;width:57;height:24" coordsize="57,24" path="m51,7r,l51,7r,l50,7r,l50,7r,l49,7r-1,l46,7,44,6r-2,l40,6,37,5r-3,l30,4,26,3,23,2r-3,l19,2,16,1r-1,l13,,12,,11,r,l10,r,l9,r,1l9,1r,l4,8,2,10,,15r1,1l6,16r18,4l24,20r,l29,21r18,3l57,11,51,7xe" fillcolor="#bfbfdd" stroked="f">
                  <v:path arrowok="t"/>
                </v:shape>
                <v:shape id="_x0000_s4115" style="position:absolute;left:1671;top:3130;width:57;height:24" coordsize="57,24" path="m51,7r,l51,7r,l50,7r,l50,7r,l49,7r-1,l45,6r-3,l40,6,38,5r-3,l33,4r-3,l27,3r-3,l21,2r-2,l16,1r-1,l13,,12,,11,r,l10,r,l9,r,1l9,1r,l4,8,2,10,,15r1,1l6,16r18,4l24,20r,l29,21r18,3l57,11,51,7xe" fillcolor="#bfbfdd" stroked="f">
                  <v:path arrowok="t"/>
                </v:shape>
                <v:shape id="_x0000_s4116" style="position:absolute;left:1716;top:3139;width:11;height:15" coordsize="11,15" path="m7,r4,3l2,15,1,14r,-2l,10,,9r,l,8,,7r,l5,r,l6,r,l7,xe" fillcolor="#3f3f5e" stroked="f">
                  <v:path arrowok="t"/>
                </v:shape>
                <v:shape id="_x0000_s4117" style="position:absolute;left:1703;top:3146;width:14;height:8" coordsize="14,8" path="m12,3r,l11,2r,l10,2,9,1,8,1,6,1,3,,2,1,1,3r,1l,6,14,8,12,3xe" fillcolor="#727291" stroked="f">
                  <v:path arrowok="t"/>
                </v:shape>
                <v:shape id="_x0000_s4118" style="position:absolute;left:1676;top:3131;width:11;height:11" coordsize="11,11" path="m11,1r-1,l8,1,8,,7,r,l6,,5,1,4,2,,7,,8r,l,9r1,l2,9r1,1l5,10r2,l7,10r,l7,11r1,l7,10,7,9,7,8,7,7,7,5,8,4,9,2,11,1xe" fillcolor="#e5e5e5" stroked="f">
                  <v:path arrowok="t"/>
                </v:shape>
                <v:shape id="_x0000_s4119" style="position:absolute;left:1683;top:3132;width:37;height:14" coordsize="37,14" path="m32,13l37,7r,l37,6r,l36,6r-1,l34,5r-3,l27,5,23,4,18,3,12,2,5,r,l5,r,l4,,2,1,1,3,,4,,6,,7,,8,,9r1,1l2,10r4,l11,11r5,1l21,13r4,1l28,14r1,l30,14r1,l32,14r,-1xe" fillcolor="#a5a5c4" stroked="f">
                  <v:path arrowok="t"/>
                </v:shape>
                <v:shape id="_x0000_s4120" style="position:absolute;left:1672;top:3141;width:11;height:6" coordsize="11,6" path="m11,1l8,1,6,,4,,3,r,l2,r,l2,,,5,8,6,8,5,9,3,10,2,11,1xe" fillcolor="#8c8caa" stroked="f">
                  <v:path arrowok="t"/>
                </v:shape>
                <v:shape id="_x0000_s4121" style="position:absolute;left:1680;top:3142;width:37;height:12" coordsize="37,12" path="m35,7r,l34,6r,l33,6,32,5r-3,l24,4,19,3,14,2,9,1,5,,3,,2,1,1,2,,4,,5r37,7l35,7xe" fillcolor="#727291" stroked="f">
                  <v:path arrowok="t"/>
                </v:shape>
                <v:shape id="_x0000_s4122" style="position:absolute;left:1716;top:3138;width:36;height:22" coordsize="36,22" path="m35,7l30,3r,l29,3r,l29,3r-1,l28,3r,l28,3r-1,l26,2r-2,l22,2r-2,l19,2,18,1r-1,l16,1r-1,l14,1r-1,l13,,12,r,l11,r,1l11,1r,l10,1r,l9,2r,l9,2,8,3,7,5,5,7,4,8,3,10r,1l3,11,1,16,,17r1,l2,17r5,1l25,22r,l26,21,35,8,36,7r-1,xe" fillcolor="black" stroked="f">
                  <v:path arrowok="t"/>
                </v:shape>
                <v:shape id="_x0000_s4123" style="position:absolute;left:1717;top:3139;width:34;height:20" coordsize="34,20" path="m9,1r,l9,1,10,r,l10,r1,l11,r1,l13,r2,1l17,1r2,1l21,2r2,l25,2r1,l27,2r,l27,2r,l28,3r,l28,3r,l34,6,24,20,6,16r-5,l,15,3,10,4,8,9,1xe" fillcolor="#bfbfdd" stroked="f">
                  <v:path arrowok="t"/>
                </v:shape>
                <v:shape id="_x0000_s4124" style="position:absolute;left:1739;top:3143;width:11;height:16" coordsize="11,16" path="m7,r4,3l2,16r,-1l1,13,,11,,10,,9,,8r,l,7,5,r,l6,r,l7,xe" fillcolor="#3f3f5e" stroked="f">
                  <v:path arrowok="t"/>
                </v:shape>
                <v:shape id="_x0000_s4125" style="position:absolute;left:1722;top:3140;width:11;height:10" coordsize="11,10" path="m11,1r-1,l8,1,8,,7,r,l6,,5,1,4,2,,7r,l,8r,l1,9r1,l3,9r2,1l7,10r,l7,10r,l8,10,7,9,7,8r,l7,7,7,5,8,3,9,2,11,1xe" fillcolor="#e5e5e5" stroked="f">
                  <v:path arrowok="t"/>
                </v:shape>
                <v:shape id="_x0000_s4126" style="position:absolute;left:1729;top:3141;width:14;height:10" coordsize="14,10" path="m9,9l14,3r,-1l14,1r,l13,1r-1,l11,1,8,1,6,,5,r,l5,,4,,2,1,1,2,,4,,6,,7r,l,8,1,9r1,l4,10r2,l6,10r1,l8,10,9,9r,xe" fillcolor="#a5a5c4" stroked="f">
                  <v:path arrowok="t"/>
                </v:shape>
                <v:shape id="_x0000_s4127" style="position:absolute;left:1718;top:3149;width:23;height:10" coordsize="23,10" path="m,6l2,1r,l2,,3,r,l4,,6,1r2,l11,2r2,l15,3r2,l18,3r1,l19,4r1,l20,5r3,5l,6xe" fillcolor="#bfbfdd" stroked="f">
                  <v:path arrowok="t"/>
                </v:shape>
                <v:shape id="_x0000_s4128" style="position:absolute;left:1718;top:3149;width:11;height:7" coordsize="11,7" path="m11,2l9,1,6,1,4,,3,r,l2,r,1l2,1,,6,8,7,9,6,9,4,10,3,11,2xe" fillcolor="#8c8caa" stroked="f">
                  <v:path arrowok="t"/>
                </v:shape>
                <v:shape id="_x0000_s4129" style="position:absolute;left:1726;top:3151;width:15;height:8" coordsize="15,8" path="m12,3r,-1l11,2r,-1l10,1,9,1,8,1,6,,3,,2,1,1,2r,2l,5,15,8,12,3xe" fillcolor="#727291" stroked="f">
                  <v:path arrowok="t"/>
                </v:shape>
                <v:shape id="_x0000_s4130" style="position:absolute;left:1739;top:3143;width:36;height:21" coordsize="36,21" path="m35,6l30,2r,l29,2r,l29,2r-1,l28,2r,l28,2r-1,l26,2,24,1r-2,l20,1r-1,l18,1r-1,l17,,15,,14,,13,r,l12,r,l11,r,l11,r,l10,r,l9,1r,l9,1r,1l7,4,5,7,4,8,3,10r,l3,10,1,16,,16r1,l2,17r5,1l25,21r,l26,21,35,7,36,6r-1,xe" fillcolor="black" stroked="f">
                  <v:path arrowok="t"/>
                </v:shape>
                <v:shape id="_x0000_s4131" style="position:absolute;left:1741;top:3143;width:33;height:20" coordsize="33,20" path="m8,1r,l8,1r1,l9,r,l10,r,l11,r1,l14,1r2,l18,2r2,l22,2r2,l25,2r1,l26,2r,l26,3r1,l27,3r,l27,3r6,4l23,20,5,17,,16r,l2,10,3,8,8,1xe" fillcolor="#bfbfdd" stroked="f">
                  <v:path arrowok="t"/>
                </v:shape>
                <v:shape id="_x0000_s4132" style="position:absolute;left:1762;top:3147;width:11;height:16" coordsize="11,16" path="m7,r4,3l2,16r,-1l1,13,,11,,10r,l,9,,8,1,7,5,1r,l6,r,l7,xe" fillcolor="#3f3f5e" stroked="f">
                  <v:path arrowok="t"/>
                </v:shape>
                <v:shape id="_x0000_s4133" style="position:absolute;left:1745;top:3144;width:11;height:11" coordsize="11,11" path="m11,1r-1,l8,1,8,,7,r,l6,,5,1,4,2,,7,,8r,l,9r1,l2,9r1,1l5,10r2,1l7,11r,l7,11r1,l7,10,7,9,7,8,7,7,7,5,8,4,9,2,11,1xe" fillcolor="#e5e5e5" stroked="f">
                  <v:path arrowok="t"/>
                </v:shape>
                <v:shape id="_x0000_s4134" style="position:absolute;left:1752;top:3145;width:14;height:10" coordsize="14,10" path="m9,9l14,3r,-1l14,2r,-1l13,1r-1,l11,1,8,1,6,,5,r,l5,,4,,2,1,1,3,,4,,6,,7,,8,,9r1,1l2,10r2,l6,10r,l7,10r1,l9,10,9,9xe" fillcolor="#a5a5c4" stroked="f">
                  <v:path arrowok="t"/>
                </v:shape>
                <v:shape id="_x0000_s4135" style="position:absolute;left:1741;top:3154;width:23;height:9" coordsize="23,9" path="m,5l2,r,l2,,3,r,l4,,6,,8,1r3,l13,1r2,1l17,2r1,l19,3r,l20,4r,l23,9,,5xe" fillcolor="#bfbfdd" stroked="f">
                  <v:path arrowok="t"/>
                </v:shape>
                <v:shape id="_x0000_s4136" style="position:absolute;left:1741;top:3154;width:11;height:6" coordsize="11,6" path="m11,1l9,1,6,,4,,3,r,l2,r,l2,,,5,8,6,9,5,9,4,10,2,11,1xe" fillcolor="#8c8caa" stroked="f">
                  <v:path arrowok="t"/>
                </v:shape>
                <v:shape id="_x0000_s4137" style="position:absolute;left:1749;top:3155;width:15;height:8" coordsize="15,8" path="m12,3r,l11,2r,l10,1,9,1,8,1,6,,3,,2,1,1,3r,1l,5,15,8,12,3xe" fillcolor="#727291" stroked="f">
                  <v:path arrowok="t"/>
                </v:shape>
                <v:shape id="_x0000_s4138" style="position:absolute;left:1763;top:3147;width:35;height:22" coordsize="35,22" path="m34,7l29,3r,l28,3r,l28,2r-1,l27,2r,l27,2r-1,l25,2r-2,l21,2,19,1r-1,l17,1r-1,l16,1,15,,13,,12,r,l11,r,l10,r,l10,r,l9,1r,l8,1r,l8,1r,1l6,5,4,7,3,8,2,10r,l2,11,,16r,1l,17r1,l6,18r18,4l24,22r1,-1l34,7r1,l34,7xe" fillcolor="black" stroked="f">
                  <v:path arrowok="t"/>
                </v:shape>
                <v:shape id="_x0000_s4139" style="position:absolute;left:1764;top:3148;width:33;height:20" coordsize="33,20" path="m8,1r,l8,,9,r,l9,r1,l10,r1,l12,r2,l16,1r2,l20,1r2,1l24,2r1,l26,2r,l26,2r,l27,2r,l27,3r,l33,6,23,20,5,16,,15r,l2,10,3,8,8,1xe" fillcolor="#bfbfdd" stroked="f">
                  <v:path arrowok="t"/>
                </v:shape>
                <v:shape id="_x0000_s4140" style="position:absolute;left:1785;top:3152;width:11;height:16" coordsize="11,16" path="m7,r4,3l2,16r,-1l1,13,,11,,10,,9,,8r,l1,7,5,r,l6,r,l7,xe" fillcolor="#3f3f5e" stroked="f">
                  <v:path arrowok="t"/>
                </v:shape>
                <v:shape id="_x0000_s4141" style="position:absolute;left:1768;top:3149;width:11;height:10" coordsize="11,10" path="m11,1l10,,8,r,l7,r,l6,,5,,4,1,,7r,l,8r,l1,9r1,l3,9r2,1l7,10r,l7,10r,l8,10,7,9,7,8r,l7,7,7,5,8,3,10,2,11,1xe" fillcolor="#e5e5e5" stroked="f">
                  <v:path arrowok="t"/>
                </v:shape>
                <v:shape id="_x0000_s4142" style="position:absolute;left:1775;top:3150;width:14;height:10" coordsize="14,10" path="m10,8l14,2r,l14,1r,l13,1r-1,l11,,8,,6,,5,r,l5,,4,,3,1,1,2,,4,,6,,7r,l,8,1,9r2,l4,10r2,l6,10r1,l8,9r1,l10,8xe" fillcolor="#a5a5c4" stroked="f">
                  <v:path arrowok="t"/>
                </v:shape>
                <v:shape id="_x0000_s4143" style="position:absolute;left:1764;top:3158;width:23;height:10" coordsize="23,10" path="m,5l2,1r,l2,,3,r,l4,,6,,8,1r3,l13,2r2,1l17,3r1,l19,3r,1l20,4r,1l23,10,,5xe" fillcolor="#bfbfdd" stroked="f">
                  <v:path arrowok="t"/>
                </v:shape>
                <v:shape id="_x0000_s4144" style="position:absolute;left:1764;top:3158;width:11;height:7" coordsize="11,7" path="m11,2l9,1,6,1,4,,3,r,l2,r,1l2,1,,5,8,7,9,6,9,4,10,3,11,2xe" fillcolor="#8c8caa" stroked="f">
                  <v:path arrowok="t"/>
                </v:shape>
                <v:shape id="_x0000_s4145" style="position:absolute;left:1772;top:3160;width:15;height:8" coordsize="15,8" path="m12,3r,-1l11,2r,-1l10,1,9,1,8,1,6,,3,,2,1,1,2r,2l,5,15,8,12,3xe" fillcolor="#727291" stroked="f">
                  <v:path arrowok="t"/>
                </v:shape>
                <v:shape id="_x0000_s4146" style="position:absolute;left:1786;top:3151;width:35;height:22" coordsize="35,22" path="m34,7l29,3r,l29,3r-1,l28,3r-1,l27,3r,l27,3r-1,l25,3,23,2r-2,l19,2r-1,l17,2,16,1r,l15,1r-1,l12,1r,l11,r,l10,r,1l10,1r,l9,1r,l8,2r,l8,2r,1l6,5,4,8,3,9,2,11r,l2,11,,16r,1l,17r1,1l6,18r18,4l24,22r1,l34,8,35,7r-1,xe" fillcolor="black" stroked="f">
                  <v:path arrowok="t"/>
                </v:shape>
                <v:shape id="_x0000_s4147" style="position:absolute;left:1787;top:3152;width:33;height:20" coordsize="33,20" path="m8,1r,l8,1,9,r,l9,r1,l10,r1,l12,r2,1l16,1r2,1l20,2r2,l24,2r1,l26,2r,l26,2r,l27,3r,l28,3r,l33,7,23,20,5,17,,16r,l2,10,3,8,8,1xe" fillcolor="#bfbfdd" stroked="f">
                  <v:path arrowok="t"/>
                </v:shape>
                <v:shape id="_x0000_s4148" style="position:absolute;left:1808;top:3156;width:11;height:16" coordsize="11,16" path="m7,r4,3l2,16r,-1l1,13,,11,,10r,l,9,,8,1,7,5,1r,l6,,7,r,xe" fillcolor="#3f3f5e" stroked="f">
                  <v:path arrowok="t"/>
                </v:shape>
                <v:shape id="_x0000_s4149" style="position:absolute;left:1791;top:3153;width:11;height:11" coordsize="11,11" path="m11,1r-1,l9,1,8,,7,r,l6,,5,1,4,2,,7,,8r,l,9r1,l2,9r1,1l5,10r2,l7,10r,l7,10r1,1l7,10,7,9,7,8,7,7,7,5,8,4,10,2,11,1xe" fillcolor="#e5e5e5" stroked="f">
                  <v:path arrowok="t"/>
                </v:shape>
                <v:shape id="_x0000_s4150" style="position:absolute;left:1798;top:3154;width:14;height:10" coordsize="14,10" path="m10,9l14,3r,-1l14,2r,-1l13,1r-1,l11,1,9,1,6,,5,r,l5,,4,,3,1,1,3,,4,,6,,7,,8,,9r1,1l3,10r1,l6,10r,l7,10r1,l9,10,10,9xe" fillcolor="#a5a5c4" stroked="f">
                  <v:path arrowok="t"/>
                </v:shape>
                <v:shape id="_x0000_s4151" style="position:absolute;left:1787;top:3162;width:23;height:10" coordsize="23,10" path="m,6l2,1r,l2,1,3,r,l4,1r2,l8,1r3,1l13,2r2,1l17,3r1,l19,4r1,l20,5r,l23,10,,6xe" fillcolor="#bfbfdd" stroked="f">
                  <v:path arrowok="t"/>
                </v:shape>
                <v:shape id="_x0000_s4152" style="position:absolute;left:1787;top:3162;width:11;height:7" coordsize="11,7" path="m11,2l9,2,6,1,4,1,3,r,l2,1r,l2,1,,6,8,7,9,6,9,4,10,3,11,2xe" fillcolor="#8c8caa" stroked="f">
                  <v:path arrowok="t"/>
                </v:shape>
                <v:shape id="_x0000_s4153" style="position:absolute;left:1795;top:3164;width:15;height:8" coordsize="15,8" path="m12,3r,l12,2r-1,l10,1,9,1,8,1,6,,3,,2,1,1,2r,2l,5,15,8,12,3xe" fillcolor="#727291" stroked="f">
                  <v:path arrowok="t"/>
                </v:shape>
                <v:shape id="_x0000_s4154" style="position:absolute;left:1809;top:3156;width:104;height:35" coordsize="104,35" path="m103,20l98,16r,l98,16r-1,l97,16r,l97,16r-1,l96,15r,l94,15,89,14,83,13,76,12,68,11,61,9,54,8,48,7,42,6r-1,l40,5r-1,l37,5r-1,l34,4r-2,l30,4,29,3r-2,l25,3,23,2r-1,l21,2,20,1r-1,l18,1r-1,l16,1r,l15,,14,,13,,12,,11,r,l10,r,l10,r,l9,1r,l8,1r,l8,1,3,8r,l3,9,2,10r,l2,10r,l,16r,1l,17r1,l2,17r2,l5,18r1,l93,35r1,l94,34,104,21r,-1l103,20xe" fillcolor="black" stroked="f">
                  <v:path arrowok="t"/>
                </v:shape>
                <v:shape id="_x0000_s4155" style="position:absolute;left:1810;top:3167;width:92;height:23" coordsize="92,23" path="m,5l2,1r,l2,,3,r,l5,,7,1r5,1l17,3r6,1l30,5r7,2l45,8r8,2l60,11r7,2l74,14r5,1l83,16r3,l87,16r1,1l89,17r,1l89,18r3,5l,5xe" fillcolor="#bfbfdd" stroked="f">
                  <v:path arrowok="t"/>
                </v:shape>
                <v:shape id="_x0000_s4156" style="position:absolute;left:1810;top:3157;width:102;height:33" coordsize="102,33" path="m97,16r,l96,16r,l96,15r-1,l95,15r,l95,15r-3,l86,14,78,12,68,10,58,9,50,7,44,6,41,5r-2,l36,5,33,4,29,3,25,2r-3,l20,1r-2,l16,1,14,,12,,11,,10,r,l9,r,l9,,8,r,1l8,1,3,7,2,10,,15r,l5,16,92,33,102,19,97,16xe" fillcolor="#bfbfdd" stroked="f">
                  <v:path arrowok="t"/>
                </v:shape>
                <v:shape id="_x0000_s4157" style="position:absolute;left:1900;top:3174;width:12;height:16" coordsize="12,16" path="m7,r5,3l2,16r,-1l1,13,,11,,10,,9r,l,8,1,7,6,r,l6,,7,r,xe" fillcolor="#3f3f5e" stroked="f">
                  <v:path arrowok="t"/>
                </v:shape>
                <v:shape id="_x0000_s4158" style="position:absolute;left:1821;top:3158;width:83;height:24" coordsize="83,24" path="m79,23r4,-6l83,16r,-1l83,15r-1,l82,15r-3,l76,14r-3,l70,13,67,12r-3,l61,11r-4,l54,10,50,9,46,8r-4,l37,7,33,6,28,5,22,4,17,3,11,2,4,,3,2,1,3,,5,,7,,8r,l1,9r,1l2,10r3,1l9,11r4,1l19,13r6,2l32,16r7,1l46,18r6,2l58,21r6,1l69,23r3,l75,24r,l76,24r1,l78,23r1,xe" fillcolor="#a5a5c4" stroked="f">
                  <v:path arrowok="t"/>
                </v:shape>
                <v:shape id="_x0000_s4159" style="position:absolute;left:1818;top:3169;width:84;height:21" coordsize="84,21" path="m81,16r,l81,15r-1,l79,14r-1,l76,14,72,13,68,12,62,11,56,10,49,9,43,7,36,6,29,5,22,3,17,2,12,1,8,,5,,4,,2,1,1,2r,1l,5,84,21,81,16xe" fillcolor="#727291" stroked="f">
                  <v:path arrowok="t"/>
                </v:shape>
                <v:shape id="_x0000_s4160" style="position:absolute;left:1814;top:3158;width:11;height:10" coordsize="11,10" path="m11,l10,,9,,8,r,l7,,6,,5,,4,1,1,6,,7,,8r1,l1,9r1,l3,9r2,1l8,10r,l8,10r,l8,10,8,9,7,8r,l7,7,7,5,8,3,10,2,11,xe" fillcolor="#e5e5e5" stroked="f">
                  <v:path arrowok="t"/>
                </v:shape>
                <v:shape id="_x0000_s4161" style="position:absolute;left:1810;top:3167;width:12;height:7" coordsize="12,7" path="m12,2l9,1,6,,4,,3,r,l2,r,1l2,1,,5,8,7,9,5,9,4,10,3,12,2xe" fillcolor="#8c8caa" stroked="f">
                  <v:path arrowok="t"/>
                </v:shape>
                <v:shape id="_x0000_s4162" style="position:absolute;left:1901;top:3174;width:35;height:21" coordsize="35,21" path="m34,6l29,3r,l29,2r-1,l28,2r,l28,2r-1,l27,2r,l25,2r-2,l21,1r-2,l18,1r,l17,1r-1,l15,,14,,13,,12,,11,r,l11,,10,r,l10,,9,r,1l9,1r,l9,1,8,2,6,4,4,7r,1l2,10r,l2,10,,15r,1l,16r1,1l6,17r18,4l25,21r,l35,7r,l34,6xe" fillcolor="black" stroked="f">
                  <v:path arrowok="t"/>
                </v:shape>
                <v:shape id="_x0000_s4163" style="position:absolute;left:1902;top:3174;width:33;height:20" coordsize="33,20" path="m8,1r,l9,1r,l9,1,10,r,l10,r1,1l12,1r2,l16,2r2,l20,2r2,l24,3r2,l26,3r,l26,3r1,l27,3r,l28,3r,l33,7,23,20,5,17,1,16,,16,2,11,3,8,8,1xe" fillcolor="#bfbfdd" stroked="f">
                  <v:path arrowok="t"/>
                </v:shape>
                <v:shape id="_x0000_s4164" style="position:absolute;left:1923;top:3178;width:12;height:16" coordsize="12,16" path="m7,1r5,2l2,16r,-1l1,13,,11,,10r,l,9,,8r1,l6,1r,l6,1,7,r,1xe" fillcolor="#3f3f5e" stroked="f">
                  <v:path arrowok="t"/>
                </v:shape>
                <v:shape id="_x0000_s4165" style="position:absolute;left:1906;top:3176;width:12;height:10" coordsize="12,10" path="m12,l10,,9,,8,r,l7,,6,,5,r,1l1,6,,7,,8r1,l1,8r1,l4,9r2,l8,10r,l8,10r,l8,10,8,9,7,8,7,7,7,6,7,5,8,3,10,2,12,xe" fillcolor="#e5e5e5" stroked="f">
                  <v:path arrowok="t"/>
                </v:shape>
                <v:shape id="_x0000_s4166" style="position:absolute;left:1913;top:3176;width:14;height:10" coordsize="14,10" path="m10,9l14,3r,l14,2r,l13,1r,l11,1,9,1,6,1,6,,5,r,l5,,3,2,1,3,,5,,6,,7,,8,1,9r,1l3,10r2,l6,10r,l7,10r1,l9,10,10,9xe" fillcolor="#a5a5c4" stroked="f">
                  <v:path arrowok="t"/>
                </v:shape>
                <v:shape id="_x0000_s4167" style="position:absolute;left:1903;top:3185;width:22;height:9" coordsize="22,9" path="m,5l1,1r,l2,r,l3,r,l5,,7,1r3,l12,1r3,1l16,2r1,l18,3r1,l19,4r,l22,9,,5xe" fillcolor="#bfbfdd" stroked="f">
                  <v:path arrowok="t"/>
                </v:shape>
                <v:shape id="_x0000_s4168" style="position:absolute;left:1903;top:3185;width:11;height:6" coordsize="11,6" path="m11,1l8,1,5,,3,r,l2,r,l1,1r,l,5,7,6,8,5,9,3,10,2,11,1xe" fillcolor="#8c8caa" stroked="f">
                  <v:path arrowok="t"/>
                </v:shape>
                <v:shape id="_x0000_s4169" style="position:absolute;left:1910;top:3186;width:15;height:8" coordsize="15,8" path="m12,3r,l12,2r-1,l10,1r,l8,1,6,,4,,3,1,2,2,1,4,,5,15,8,12,3xe" fillcolor="#727291" stroked="f">
                  <v:path arrowok="t"/>
                </v:shape>
                <v:shape id="_x0000_s4170" style="position:absolute;left:1924;top:3178;width:35;height:22" coordsize="35,22" path="m34,7l29,3r,l29,3r-1,l28,3r,-1l28,2r-1,l27,2r,l25,2r-2,l21,2r-2,l18,1r,l17,1r-1,l15,1r-1,l13,,12,,11,r,l11,,10,r,l10,1,9,1r,l9,1r,l9,1,8,2,6,5,4,7r,1l2,10r,l2,10,,16r,1l1,17r,l6,18r18,3l25,22r,-1l35,8r,-1l34,7xe" fillcolor="black" stroked="f">
                  <v:path arrowok="t"/>
                </v:shape>
                <v:shape id="_x0000_s4171" style="position:absolute;left:1925;top:3179;width:33;height:20" coordsize="33,20" path="m8,1r,l9,1,9,r,l10,r,l10,r1,l12,r2,1l16,1r2,l20,2r2,l24,2r2,l26,2r,l26,2r1,l27,2r,l28,3r,l33,6,23,20,5,16,1,15,,15,2,10,3,7,8,1xe" fillcolor="#bfbfdd" stroked="f">
                  <v:path arrowok="t"/>
                </v:shape>
                <v:shape id="_x0000_s4172" style="position:absolute;left:1946;top:3183;width:12;height:16" coordsize="12,16" path="m7,r5,3l2,16r,-1l1,13r,-2l,10,,9,,8,1,7r,l6,r,l6,,7,r,xe" fillcolor="#3f3f5e" stroked="f">
                  <v:path arrowok="t"/>
                </v:shape>
                <v:shape id="_x0000_s4173" style="position:absolute;left:1929;top:3180;width:12;height:10" coordsize="12,10" path="m12,1l10,,9,,8,r,l7,,6,,5,1r,l1,6,,7,,8r1,l1,9r1,l4,9r2,1l8,10r,l8,10r,l8,10,8,9,7,8r,l7,7,7,5,8,3,10,2,12,1xe" fillcolor="#e5e5e5" stroked="f">
                  <v:path arrowok="t"/>
                </v:shape>
                <v:shape id="_x0000_s4174" style="position:absolute;left:1936;top:3181;width:14;height:10" coordsize="14,10" path="m10,8l14,3r,-1l14,1r,l13,1r,l11,1,9,,6,r,l5,r,l5,,3,1,1,2,,4,,6,,7r,l1,8r,1l3,9r2,l6,10r,l7,10,8,9r1,l10,8xe" fillcolor="#a5a5c4" stroked="f">
                  <v:path arrowok="t"/>
                </v:shape>
                <v:shape id="_x0000_s4175" style="position:absolute;left:1926;top:3189;width:22;height:10" coordsize="22,10" path="m,5l1,1r,l2,r,l3,r,l5,,7,1r3,l12,2r3,l16,3r1,l18,3r1,1l19,4r,1l22,10,,5xe" fillcolor="#bfbfdd" stroked="f">
                  <v:path arrowok="t"/>
                </v:shape>
                <v:shape id="_x0000_s4176" style="position:absolute;left:1926;top:3189;width:11;height:7" coordsize="11,7" path="m11,2l8,1,6,,3,r,l2,r,l1,1r,l,5,7,7,8,5,9,4,9,3,11,2xe" fillcolor="#8c8caa" stroked="f">
                  <v:path arrowok="t"/>
                </v:shape>
                <v:shape id="_x0000_s4177" style="position:absolute;left:1933;top:3191;width:15;height:8" coordsize="15,8" path="m12,3r,-1l12,2,11,1r-1,l10,1,8,,6,,4,,2,1r,1l1,3,,5,15,8,12,3xe" fillcolor="#727291" stroked="f">
                  <v:path arrowok="t"/>
                </v:shape>
                <v:shape id="_x0000_s4178" style="position:absolute;left:1947;top:3183;width:35;height:21" coordsize="35,21" path="m34,6l29,3r,l29,2r-1,l28,2r,l28,2r-1,l27,2r,l25,2r-2,l21,1r-2,l18,1r,l17,1,16,,15,,14,,13,,12,,11,r,l11,,10,r,l10,,9,r,1l9,1r,l9,1,8,2,6,4,4,6r,2l2,10r,l2,10,,15r,1l1,16r,l6,17r18,4l25,21r,l35,7r,-1l34,6xe" fillcolor="black" stroked="f">
                  <v:path arrowok="t"/>
                </v:shape>
                <v:shape id="_x0000_s4179" style="position:absolute;left:1948;top:3183;width:33;height:20" coordsize="33,20" path="m8,1r,l9,1r,l9,1,10,r,l10,r1,l12,1r2,l16,1r2,1l20,2r2,l24,3r2,l26,3r,l26,3r1,l27,3r,l28,3r,l33,6,23,20,5,17,1,16,,16,2,10,3,8,8,1xe" fillcolor="#bfbfdd" stroked="f">
                  <v:path arrowok="t"/>
                </v:shape>
                <v:shape id="_x0000_s4180" style="position:absolute;left:1969;top:3187;width:12;height:16" coordsize="12,16" path="m8,r4,3l2,16r,-1l1,13r,-2l,10r,l,9,1,8,1,7,6,r,l6,,7,,8,xe" fillcolor="#3f3f5e" stroked="f">
                  <v:path arrowok="t"/>
                </v:shape>
                <v:shape id="_x0000_s4181" style="position:absolute;left:1952;top:3185;width:12;height:9" coordsize="12,9" path="m12,l10,,9,,8,r,l7,,6,,5,r,1l1,6,,7r,l1,8r,l2,8r2,l6,9r2,l8,9r,l8,9r,l8,9,7,8,7,7,7,6,7,4,8,3,10,1,12,xe" fillcolor="#e5e5e5" stroked="f">
                  <v:path arrowok="t"/>
                </v:shape>
                <v:shape id="_x0000_s4182" style="position:absolute;left:1959;top:3185;width:14;height:10" coordsize="14,10" path="m10,9l14,3r,-1l14,2r,-1l13,1r,l11,1,9,1,6,r,l5,r,l5,,3,1,1,3,,4,,6,,7,,8,1,9r,l3,10r2,l6,10r,l7,10r1,l9,9r1,xe" fillcolor="#a5a5c4" stroked="f">
                  <v:path arrowok="t"/>
                </v:shape>
                <v:shape id="_x0000_s4183" style="position:absolute;left:1949;top:3193;width:22;height:10" coordsize="22,10" path="m,6l1,1r,l2,1,2,,3,r,l5,1r2,l10,2r3,l15,3r1,l17,3r1,1l19,4r,1l20,5r2,5l,6xe" fillcolor="#bfbfdd" stroked="f">
                  <v:path arrowok="t"/>
                </v:shape>
                <v:shape id="_x0000_s4184" style="position:absolute;left:1949;top:3193;width:11;height:7" coordsize="11,7" path="m11,2l8,1,6,1,3,r,l2,r,1l1,1r,l,6,7,7,8,6,9,4,9,3,11,2xe" fillcolor="#8c8caa" stroked="f">
                  <v:path arrowok="t"/>
                </v:shape>
                <v:shape id="_x0000_s4185" style="position:absolute;left:1956;top:3195;width:15;height:8" coordsize="15,8" path="m13,3r-1,l12,2r-1,l10,1r,l8,1,6,,4,,2,1r,1l1,4,,5,15,8,13,3xe" fillcolor="#727291" stroked="f">
                  <v:path arrowok="t"/>
                </v:shape>
                <v:shape id="_x0000_s4186" style="position:absolute;left:1970;top:3187;width:35;height:21" coordsize="35,21" path="m34,6l29,3r,l29,2r,l28,2r,l28,2r-1,l27,2r,l25,2r-2,l21,2,19,1r-1,l18,1r-1,l16,1,15,,14,,13,,12,,11,r,l11,,10,r,l10,,9,r,1l9,1r,l9,1,8,2,6,4,4,7r,1l2,10r,l2,10,,16r,1l1,17r,l6,18r18,3l25,21r,l35,7r,l34,6xe" fillcolor="black" stroked="f">
                  <v:path arrowok="t"/>
                </v:shape>
                <v:shape id="_x0000_s4187" style="position:absolute;left:1971;top:3188;width:33;height:20" coordsize="33,20" path="m8,r,l9,r,l9,r1,l10,r,l11,r1,l14,r2,1l18,1r2,l22,1r2,1l26,2r,l26,2r,l27,2r,l28,2r,l28,2r5,4l23,20,5,16,1,15,,15,2,10,3,7,8,xe" fillcolor="#bfbfdd" stroked="f">
                  <v:path arrowok="t"/>
                </v:shape>
                <v:shape id="_x0000_s4188" style="position:absolute;left:1992;top:3191;width:12;height:17" coordsize="12,17" path="m8,1r4,2l2,17r,-1l1,14r,-2l,10r,l,9,1,8r,l6,1r,l6,1,7,,8,1xe" fillcolor="#3f3f5e" stroked="f">
                  <v:path arrowok="t"/>
                </v:shape>
                <v:shape id="_x0000_s4189" style="position:absolute;left:1975;top:3189;width:12;height:10" coordsize="12,10" path="m12,l10,,9,,8,r,l7,,6,,5,r,1l1,6,,7,,8r1,l2,8r,l4,9r2,l8,10r,l8,10r,l8,10,8,9,7,8,7,7r,l7,5,9,3,10,2,12,xe" fillcolor="#e5e5e5" stroked="f">
                  <v:path arrowok="t"/>
                </v:shape>
                <v:shape id="_x0000_s4190" style="position:absolute;left:1982;top:3189;width:14;height:11" coordsize="14,11" path="m10,9l14,3r,l14,2r,l13,2r,l11,1,9,1,6,1r,l5,r,l5,,3,2,2,3,,5,,7r,l,8,1,9r,1l3,10r2,l6,11r,l7,11,8,10r1,l10,9xe" fillcolor="#a5a5c4" stroked="f">
                  <v:path arrowok="t"/>
                </v:shape>
                <v:shape id="_x0000_s4191" style="position:absolute;left:1972;top:3198;width:22;height:10" coordsize="22,10" path="m,5l1,1r,l2,r,l3,r,l5,,7,1r3,l13,2r2,l16,3r1,l18,3r1,l19,4r1,1l22,10,,5xe" fillcolor="#bfbfdd" stroked="f">
                  <v:path arrowok="t"/>
                </v:shape>
                <v:shape id="_x0000_s4192" style="position:absolute;left:1972;top:3198;width:11;height:7" coordsize="11,7" path="m11,1l8,1,6,,3,r,l2,r,l1,1r,l,5,7,7,8,5,9,4,9,3,11,1xe" fillcolor="#8c8caa" stroked="f">
                  <v:path arrowok="t"/>
                </v:shape>
                <v:shape id="_x0000_s4193" style="position:absolute;left:1979;top:3199;width:15;height:9" coordsize="15,9" path="m13,4l12,3r,-1l11,2r-1,l10,2,8,1,6,1,4,,2,2r,1l1,4,,6,15,9,13,4xe" fillcolor="#727291" stroked="f">
                  <v:path arrowok="t"/>
                </v:shape>
                <v:shape id="_x0000_s4194" style="position:absolute;left:1993;top:3191;width:35;height:22" coordsize="35,22" path="m35,7l29,3r,l29,3r,l28,3r,l28,3r,l27,2r,l25,2r-2,l21,2r-2,l18,1r,l17,1r-1,l15,1r-1,l13,,12,,11,r,l11,,10,r,l10,1,9,1r,l9,1r,l9,2,8,3,6,5,4,7r,1l2,11r,l2,11,,16r,1l1,17r,l6,18r18,4l25,22r,l35,8r,-1l35,7xe" fillcolor="black" stroked="f">
                  <v:path arrowok="t"/>
                </v:shape>
                <v:shape id="_x0000_s4195" style="position:absolute;left:1994;top:3192;width:33;height:20" coordsize="33,20" path="m8,1r,l9,1,9,r,l10,r,l10,r1,l12,r2,1l16,1r2,l20,2r2,l24,2r2,l26,2r1,l27,2r,l27,3r1,l28,3r,l33,6,23,20,5,17,1,16,,16,2,10,3,8,8,1xe" fillcolor="#bfbfdd" stroked="f">
                  <v:path arrowok="t"/>
                </v:shape>
                <v:shape id="_x0000_s4196" style="position:absolute;left:2015;top:3196;width:12;height:16" coordsize="12,16" path="m8,r4,3l2,16r,-1l1,13r,-2l,10,,9r,l1,8,1,7,6,r,l6,,7,,8,xe" fillcolor="#3f3f5e" stroked="f">
                  <v:path arrowok="t"/>
                </v:shape>
              </v:group>
              <v:shape id="_x0000_s4197" style="position:absolute;left:1999;top:3193;width:11;height:10" coordsize="11,10" path="m11,1l9,1,8,,7,r,l6,,5,,4,1r,l,7,,8r,l,9r1,l1,9r2,l5,10r2,l7,10r,l7,10r,l7,10,6,9,6,8,6,7,7,5,8,3,9,2,11,1xe" fillcolor="#e5e5e5" stroked="f">
                <v:path arrowok="t"/>
              </v:shape>
              <v:shape id="_x0000_s4198" style="position:absolute;left:2005;top:3194;width:14;height:10" coordsize="14,10" path="m10,9l14,3r,-1l14,1r,l13,1r,l11,1,9,,6,r,l5,r,l5,,3,1,2,2,1,4,,6,,7,,8,1,9r,l3,10r2,l6,10r,l8,10r,l9,9r1,xe" fillcolor="#a5a5c4" stroked="f">
                <v:path arrowok="t"/>
              </v:shape>
              <v:shape id="_x0000_s4199" style="position:absolute;left:1995;top:3202;width:22;height:10" coordsize="22,10" path="m,6l1,1r,l2,1,2,,3,,4,,5,1r2,l10,2r3,l15,3r1,l18,3r,1l19,4r,1l20,5r2,5l,6xe" fillcolor="#bfbfdd" stroked="f">
                <v:path arrowok="t"/>
              </v:shape>
              <v:shape id="_x0000_s4200" style="position:absolute;left:1995;top:3202;width:11;height:7" coordsize="11,7" path="m11,2l8,1,6,1,4,,3,,2,r,1l1,1r,l,6,7,7,8,6,9,4,9,3,11,2xe" fillcolor="#8c8caa" stroked="f">
                <v:path arrowok="t"/>
              </v:shape>
              <v:shape id="_x0000_s4201" style="position:absolute;left:2002;top:3204;width:15;height:8" coordsize="15,8" path="m13,3r-1,l12,2r-1,l11,1r-1,l8,1,6,,4,,2,1r,1l1,4,,5,15,8,13,3xe" fillcolor="#727291" stroked="f">
                <v:path arrowok="t"/>
              </v:shape>
              <v:shape id="_x0000_s4202" style="position:absolute;left:2016;top:3196;width:35;height:21" coordsize="35,21" path="m35,6l29,3r,l29,2r,l28,2r,l28,2r,l27,2r,l25,2r-2,l21,1r-2,l19,1r-1,l17,1r-1,l15,,14,,13,,12,r,l11,r,l10,r,l10,,9,r,1l9,1r,l9,1,8,2,6,4,5,7,4,8,2,10r,l2,10,,16r,1l1,17r,l6,18r18,3l25,21r,l35,7r,l35,6xe" fillcolor="black" stroked="f">
                <v:path arrowok="t"/>
              </v:shape>
              <v:shape id="_x0000_s4203" style="position:absolute;left:2017;top:3196;width:33;height:21" coordsize="33,21" path="m8,1r,l9,1r,l9,1,10,r,l11,r,1l12,1r2,l16,2r2,l20,2r2,l24,3r2,l26,3r1,l27,3r,l27,3r1,l28,3r,l33,7,23,21,5,17,1,16,,16,2,11,4,8,8,1xe" fillcolor="#bfbfdd" stroked="f">
                <v:path arrowok="t"/>
              </v:shape>
              <v:shape id="_x0000_s4204" style="position:absolute;left:2038;top:3200;width:12;height:17" coordsize="12,17" path="m8,1r4,2l2,17r,-1l1,14r,-2l,10r,l,9,1,8r,l6,1r,l6,1,7,,8,1xe" fillcolor="#3f3f5e" stroked="f">
                <v:path arrowok="t"/>
              </v:shape>
              <v:shape id="_x0000_s4205" style="position:absolute;left:2022;top:3198;width:11;height:10" coordsize="11,10" path="m11,l9,,8,,7,r,l6,,5,,4,r,1l,6,,7,,8r,l1,8r,l3,9r2,l7,10r,l7,10r,l7,10,7,9,6,8,6,7,6,6,7,5,8,3,9,2,11,xe" fillcolor="#e5e5e5" stroked="f">
                <v:path arrowok="t"/>
              </v:shape>
              <v:shape id="_x0000_s4206" style="position:absolute;left:2028;top:3198;width:15;height:11" coordsize="15,11" path="m10,9l14,3r1,l15,2r-1,l13,1r,l11,1,9,1,6,r,l5,r,l5,,3,2,2,3,1,5,,6,,7,,8,1,9r,1l3,10r2,l6,11r1,l8,11r,-1l9,10,10,9xe" fillcolor="#a5a5c4" stroked="f">
                <v:path arrowok="t"/>
              </v:shape>
              <v:shape id="_x0000_s4207" style="position:absolute;left:2018;top:3207;width:22;height:9" coordsize="22,9" path="m,5l1,1r,l2,,3,r,l4,,5,,7,1r3,l13,2r2,l17,3r1,l18,3r1,l19,4r1,1l22,9,,5xe" fillcolor="#bfbfdd" stroked="f">
                <v:path arrowok="t"/>
              </v:shape>
              <v:shape id="_x0000_s4208" style="position:absolute;left:2018;top:3207;width:11;height:7" coordsize="11,7" path="m11,1l8,1,6,,4,,3,r,l2,,1,1r,l,5,7,7,8,5,9,4,10,2,11,1xe" fillcolor="#8c8caa" stroked="f">
                <v:path arrowok="t"/>
              </v:shape>
              <v:shape id="_x0000_s4209" style="position:absolute;left:2025;top:3208;width:15;height:8" coordsize="15,8" path="m13,4l12,3r,-1l11,2r,l10,2,8,1,6,1,4,,3,1,2,3,1,4,,6,15,8,13,4xe" fillcolor="#727291" stroked="f">
                <v:path arrowok="t"/>
              </v:shape>
              <v:shape id="_x0000_s4210" style="position:absolute;left:1750;top:3052;width:362;height:70" coordsize="362,70" path="m361,63r-1,l360,63r-1,-1l358,62,312,50r-1,l309,49r-4,-1l300,47r-6,-1l288,45r-7,-1l274,43r-7,-1l261,40r-7,-1l249,38r-5,-1l240,37r-2,-1l237,36r-1,l231,35r-6,-1l217,33,207,31,197,29,185,27,173,25,161,23,149,21,138,19r-9,-2l120,16r-6,-1l110,14r-1,l108,14r-3,-1l102,13,98,12,92,11,87,10,80,9,74,8,67,7,61,6,55,5,50,4,45,3,42,2r-2,l39,2r,l39,2,3,r,l3,r,l2,1,1,1,,3,,5,1,7r,l2,8r1,l7,10r5,2l18,14r6,3l29,19r4,1l34,21r,l34,21r69,13l105,34r4,1l115,36r9,1l134,39r10,2l156,43r13,2l180,47r12,2l203,51r10,2l222,55r6,1l232,56r2,1l234,57r3,l240,58r5,l251,59r6,1l264,61r7,1l277,63r7,1l290,65r6,1l301,67r3,1l306,68r1,l308,68r,l358,70r1,l360,70r,l361,69r,l362,68r,-1l362,66r,-1l362,65r-1,-1l361,63xe" fillcolor="black" stroked="f">
                <v:path arrowok="t"/>
              </v:shape>
              <v:shape id="_x0000_s4211" style="position:absolute;left:1750;top:3052;width:358;height:70" coordsize="358,70" path="m,3l1,1r1,l3,r,l39,2r70,12l237,36r75,14l358,63r,7l308,68,234,56,103,33,35,20,2,7,1,7,1,6,,5,,3xe" fillcolor="#bfbfdd" stroked="f">
                <v:path arrowok="t"/>
              </v:shape>
              <v:shape id="_x0000_s4212" style="position:absolute;left:2105;top:3115;width:6;height:7" coordsize="6,7" path="m3,7l5,6r,l6,5,6,3,6,2,5,1,5,,3,,2,,1,1,,2,,3,,5,1,6r1,l3,7xe" fillcolor="#3f3f5e" stroked="f">
                <v:path arrowok="t"/>
              </v:shape>
              <v:shape id="_x0000_s4213" style="position:absolute;left:1782;top:3054;width:77;height:31" coordsize="77,31" path="m77,12l7,,6,1,4,2,2,5,1,8,,11r,3l1,16r2,2l71,31,77,12xe" fillcolor="#a5a5c4" stroked="f">
                <v:path arrowok="t"/>
              </v:shape>
              <v:shape id="_x0000_s4214" style="position:absolute;left:1977;top:3088;width:85;height:32" coordsize="85,32" path="m85,14r-1,1l81,16r-3,3l76,22r,4l77,28r1,2l81,32,7,20r-1,l4,19,2,17,1,14,,11,1,8,4,4,10,,85,14xe" fillcolor="#a5a5c4" stroked="f">
                <v:path arrowok="t"/>
              </v:shape>
              <v:shape id="_x0000_s4215" style="position:absolute;left:1851;top:3066;width:136;height:42" coordsize="136,42" path="m130,33r1,-4l133,26r2,-2l136,22,8,,7,1,6,2,4,3,2,5,1,8,,11r,4l2,19,133,42r-1,l131,40r-1,-3l130,33xe" fillcolor="#3f3f5e" stroked="f">
                <v:path arrowok="t"/>
              </v:shape>
              <v:shape id="_x0000_s4216" style="position:absolute;left:2072;top:3114;width:223;height:109" coordsize="223,109" path="m223,6l222,4,220,2,218,1,216,r-2,l212,r-1,1l210,1r,l210,1,177,12r,1l177,13r-1,l176,13r-2,-1l172,11r-2,-1l168,9r-2,l165,9,164,8r,l164,8r,l38,43r,1l37,43r1,l38,43r,l37,43r,l35,43r-2,1l32,44r-2,1l29,46r-1,1l27,48r,1l3,89,2,90r,l2,91r,l1,92r,l1,92r,1l1,93r,l1,93r,1l,95r,2l,99r1,2l2,103r2,2l6,107r3,1l12,108r3,1l17,108r2,l22,107r1,-2l25,104r1,-2l26,102r,-1l26,101r,l26,100r,l26,100r,l27,101r,l28,101,38,99r6,5l45,104r,l149,82r,l149,82r2,-1l153,79r3,-3l158,72r6,-3l169,65r5,-5l178,55r3,-6l183,43r2,-7l186,28,218,17r1,l222,15r1,-4l223,6xe" fillcolor="black" stroked="f">
                <v:path arrowok="t"/>
              </v:shape>
              <v:shape id="_x0000_s4217" style="position:absolute;left:2074;top:3158;width:48;height:61" coordsize="48,61" path="m47,14r1,l48,14r,-1l48,13r,-4l47,5,44,2,40,,39,,37,,35,,33,,31,,29,1,27,3,25,5,1,46r,l1,47,,47r,1l,51r1,4l4,58r4,3l11,61r2,l16,61r2,l20,60r1,-1l23,57r1,-2l48,15,47,14xe" fillcolor="#3f3f3f" stroked="f">
                <v:path arrowok="t"/>
              </v:shape>
              <v:shape id="_x0000_s4218" style="position:absolute;left:2103;top:3156;width:127;height:61" coordsize="127,61" path="m,50l14,61,118,39r1,l120,38r2,-2l124,34r2,-3l127,29r,-3l125,23r-4,-4l118,14r-4,-4l110,7,107,4,105,2,104,r-1,l5,27,,50xe" fillcolor="#3f3f3f" stroked="f">
                <v:path arrowok="t"/>
              </v:shape>
              <v:shape id="_x0000_s4219" style="position:absolute;left:2103;top:3156;width:127;height:61" coordsize="127,61" path="m125,23r-4,-4l118,14r-4,-4l110,7,107,4,105,2,104,r-1,l103,r2,2l106,4r3,2l111,8r3,3l117,14r2,4l122,21r2,3l124,27r-1,2l121,32r-2,2l117,35r-1,1l115,37,11,59,,50r,l14,61,118,39r1,l120,38r2,-2l124,34r2,-3l127,29r,-3l125,23xe" fillcolor="#7f7f7f" stroked="f">
                <v:path arrowok="t"/>
              </v:shape>
              <v:shape id="_x0000_s4220" style="position:absolute;left:2081;top:3123;width:176;height:91" coordsize="176,91" path="m25,35l155,r1,l158,1r4,1l166,4r4,2l173,9r3,4l176,18r,7l174,31r-2,7l169,44r-4,6l159,56r-7,5l144,64,18,91,,75,25,35xe" fillcolor="#494949" stroked="f">
                <v:path arrowok="t"/>
              </v:shape>
              <v:shape id="_x0000_s4221" style="position:absolute;left:2245;top:3115;width:50;height:26" coordsize="50,26" path="m4,12l37,r1,l39,r1,l42,r2,1l46,2r2,1l49,6r1,4l48,13r-2,2l45,16,12,26r,l9,25,7,23,4,21,2,19,,16,1,14,4,12xe" fillcolor="#7f7f7f" stroked="f">
                <v:path arrowok="t"/>
              </v:shape>
              <v:shape id="_x0000_s4222" style="position:absolute;left:2088;top:3126;width:150;height:68" coordsize="150,68" path="m20,34l143,r,l145,r2,l148,1r2,3l150,10r-1,7l145,25r-1,3l142,30r-2,1l137,33r-2,2l132,36r-3,1l126,38,,68,20,34xe" fillcolor="#6d6d6d" stroked="f">
                <v:path arrowok="t"/>
              </v:shape>
              <v:shape id="_x0000_s4223" style="position:absolute;left:2108;top:3137;width:93;height:46" coordsize="93,46" path="m12,22l93,,84,28,,46,12,22xe" fillcolor="#7fbf7f" stroked="f">
                <v:path arrowok="t"/>
              </v:shape>
              <v:shape id="_x0000_s4224" style="position:absolute;left:2085;top:3168;width:140;height:43" coordsize="140,43" path="m,30l129,r1,l132,r3,1l137,3r2,4l140,11r-2,4l134,18,15,43,,30xe" fillcolor="#3f3f3f" stroked="f">
                <v:path arrowok="t"/>
              </v:shape>
              <v:shape id="_x0000_s4225" style="position:absolute;left:2102;top:3177;width:102;height:31" coordsize="102,31" path="m,23l,22,94,r1,l96,r2,1l100,2r2,3l102,8r-1,3l98,13,11,31,,23xe" fillcolor="#bfbfbf" stroked="f">
                <v:path arrowok="t"/>
              </v:shape>
              <v:shape id="_x0000_s4226" style="position:absolute;left:2102;top:3178;width:102;height:32" coordsize="102,32" path="m,22l94,r1,l96,1r2,l100,3r1,3l102,8r-1,3l98,13,11,32,,22xe" fillcolor="#7f7f7f" stroked="f">
                <v:path arrowok="t"/>
              </v:shape>
              <v:shape id="_x0000_s4227" style="position:absolute;left:2202;top:3129;width:33;height:30" coordsize="33,30" path="m33,l8,8r,l7,9,5,10,4,12,,26r,l,28r1,1l2,30r2,l8,30r4,-2l17,27r4,-2l25,24r3,-1l29,23r-1,l26,24r-4,l18,25r-5,1l9,27r-3,l5,26r,-3l5,19,7,14,9,12r2,-1l14,10,18,8,22,6,26,4,29,2,32,r1,xe" fillcolor="#3f3f3f" stroked="f">
                <v:path arrowok="t"/>
              </v:shape>
              <v:shape id="_x0000_s4228" style="position:absolute;left:2207;top:3129;width:30;height:27" coordsize="30,27" path="m30,8r-1,6l27,19r-2,3l24,23r-1,l21,24r-4,l13,25,8,26,4,27r-3,l,26,,23,,19,2,14,4,12,6,11,9,10,13,8,17,6,21,4,24,2,27,r1,l28,r1,1l30,3r,5xe" fillcolor="#7f7f7f" stroked="f">
                <v:path arrowok="t"/>
              </v:shape>
              <v:shape id="_x0000_s4229" style="position:absolute;left:2108;top:3153;width:88;height:30" coordsize="88,30" path="m84,12l88,1,83,,77,,72,1r-6,l60,2,54,3,48,4,43,5,37,6,32,8,27,9r-5,1l18,12r-4,1l10,14,8,15,,30,84,12xe" fillcolor="#498949" stroked="f">
                <v:path arrowok="t"/>
              </v:shape>
              <v:shape id="_x0000_s4230" style="position:absolute;left:2108;top:3137;width:93;height:46" coordsize="93,46" path="m92,3l93,,12,22,,46r3,l13,24,92,3xe" fillcolor="#3f3f3f" stroked="f">
                <v:path arrowok="t"/>
              </v:shape>
              <v:shape id="_x0000_s4231" style="position:absolute;left:2108;top:3159;width:13;height:24" coordsize="13,24" path="m12,r1,2l3,24,,24,12,xe" fillcolor="#bfbfbf" stroked="f">
                <v:path arrowok="t"/>
              </v:shape>
              <v:shape id="_x0000_s4232" style="position:absolute;left:2216;top:3141;width:3;height:10" coordsize="3,10" path="m3,2l3,1r,l3,1,2,r,l1,1r,l1,1r,l,8r,l,8,,9r1,l1,10r,l2,9r,l2,9,3,2xe" fillcolor="#3f3f3f" stroked="f">
                <v:path arrowok="t"/>
              </v:shape>
              <v:shape id="_x0000_s4233" style="position:absolute;left:2074;top:3200;width:24;height:19" coordsize="24,19" path="m8,19r3,l13,19r3,l18,19r2,-1l21,17r2,-2l24,13r,-2l24,10r,-2l23,6,22,4,20,3,18,1,15,,13,,10,,8,,6,,4,1,2,2,1,4,,6,,9r1,4l4,16r4,3xe" fillcolor="#3f3f3f" stroked="f">
                <v:path arrowok="t"/>
              </v:shape>
              <v:shape id="_x0000_s4234" style="position:absolute;left:2245;top:3115;width:50;height:26" coordsize="50,26" path="m4,12l37,r1,l39,r1,l42,r2,1l46,2r2,1l49,6r1,4l48,13r-2,2l45,16,12,26r,l9,25,7,23,4,21,2,19,,16,1,14,4,12xe" fillcolor="#7f7f7f" stroked="f">
                <v:path arrowok="t"/>
              </v:shape>
              <v:shape id="_x0000_s4235" style="position:absolute;left:2249;top:3122;width:44;height:18" coordsize="44,18" path="m41,7r,l42,7,43,6,44,5,43,3,41,2,39,1,38,,36,,34,,33,1r,l,12r2,3l5,16r3,2l8,18,41,7xe" fillcolor="#3f3f3f" stroked="f">
                <v:path arrowok="t"/>
              </v:shape>
              <v:shape id="_x0000_s4236" style="position:absolute;left:2073;top:3202;width:24;height:20" coordsize="24,20" path="m9,19r2,1l14,20r2,l18,19r2,-1l22,17r1,-1l24,14r,-4l23,6,20,3,16,1,13,,11,,8,,6,1,4,2,3,3,1,4,,6r,4l1,14r3,3l9,19xe" fillcolor="#bfbfbf" stroked="f">
                <v:path arrowok="t"/>
              </v:shape>
              <v:shape id="_x0000_s4237" style="position:absolute;left:2074;top:3203;width:21;height:14" coordsize="21,14" path="m7,6l8,5r2,l11,5,13,4r2,1l17,5r2,1l21,6,20,5,18,3,16,2,14,1,12,,9,,8,,6,,4,1,2,2,1,4,,5,,7r,3l1,12r1,2l3,11,4,9,5,8,7,6xe" fillcolor="#e5e5e5" stroked="f">
                <v:path arrowok="t"/>
              </v:shape>
            </v:group>
            <v:group id="_x0000_s4238" style="position:absolute;left:105;top:2773;width:659;height:449" coordorigin="105,2773" coordsize="659,449">
              <v:shape id="_x0000_s4239" style="position:absolute;left:118;top:2843;width:646;height:319" coordsize="646,319" path="m238,289r-94,30l37,201,,167,16,141r23,-9l64,126,47,65,481,r48,24l544,43r14,l568,57r13,-1l646,138,429,237,238,289r,xe" stroked="f">
                <v:path arrowok="t"/>
              </v:shape>
              <v:shape id="_x0000_s4240" style="position:absolute;left:134;top:2975;width:198;height:164" coordsize="198,164" path="m,10l21,2,44,,61,2r57,46l137,65r21,23l187,126r11,21l140,164,72,77,24,34,,10r,xe" fillcolor="#ccc" stroked="f">
                <v:path arrowok="t"/>
              </v:shape>
              <v:shape id="_x0000_s4241" style="position:absolute;left:120;top:2976;width:229;height:184" coordsize="229,184" path="m37,l20,10,87,71r58,73l154,154r27,-2l206,139r22,16l229,161r-27,9l191,166r-16,11l135,184,87,123,,38,9,15,13,6,37,r,xe" fillcolor="#999" stroked="f">
                <v:path arrowok="t"/>
              </v:shape>
              <v:shape id="_x0000_s4242" style="position:absolute;left:296;top:2910;width:465;height:193" coordsize="465,193" path="m,94l409,r56,70l84,193,,94r,xe" fillcolor="#ccc" stroked="f">
                <v:path arrowok="t"/>
              </v:shape>
              <v:shape id="_x0000_s4243" style="position:absolute;left:402;top:3068;width:22;height:14" coordsize="22,14" path="m14,14r-3,l8,14,5,13,3,12,1,11,,9,,7,,5,1,4,2,2,4,1,7,,9,r3,l15,r2,1l19,2r2,2l22,5r,2l21,9r-1,2l18,12r-2,1l14,14r,xe" stroked="f">
                <v:path arrowok="t"/>
              </v:shape>
              <v:shape id="_x0000_s4244" style="position:absolute;left:386;top:3052;width:22;height:14" coordsize="22,14" path="m14,14r-3,l8,14,6,13,3,12,1,11,,9,,8,,6,1,4,2,3,4,1,7,,9,r3,l15,r2,1l19,3r2,1l22,6r,2l22,9r-2,2l19,12r-3,1l14,14r,xe" stroked="f">
                <v:path arrowok="t"/>
              </v:shape>
              <v:shape id="_x0000_s4245" style="position:absolute;left:371;top:3037;width:22;height:14" coordsize="22,14" path="m14,14r-3,l8,14,6,13,4,12,2,11,,9,,8,,6,1,4,2,3,4,1r3,l10,r2,l15,r3,1l20,3r1,1l22,6r,2l22,9r-1,2l19,12r-3,1l14,14r,xe" stroked="f">
                <v:path arrowok="t"/>
              </v:shape>
              <v:shape id="_x0000_s4246" style="position:absolute;left:355;top:3020;width:22;height:14" coordsize="22,14" path="m14,14r-3,l8,14,6,13,4,12,2,10,1,9,,7,,5,1,4,2,2,5,1,7,r3,l13,r2,l18,1r2,1l21,4r1,1l22,7r,2l21,10r-2,2l16,13r-2,1l14,14xe" stroked="f">
                <v:path arrowok="t"/>
              </v:shape>
              <v:shape id="_x0000_s4247" style="position:absolute;left:396;top:3012;width:20;height:13" coordsize="20,13" path="m12,13r-2,l7,13,5,12,3,11,1,10,,8,,7,,5,1,4,2,2,4,1,6,,8,r3,l13,r2,1l17,2r2,2l20,5r,2l19,8r-1,2l16,11r-1,1l12,13r,xe" stroked="f">
                <v:path arrowok="t"/>
              </v:shape>
              <v:shape id="_x0000_s4248" style="position:absolute;left:411;top:3026;width:20;height:13" coordsize="20,13" path="m12,13r-2,l7,13,5,12,3,11,1,10,,9,,7,,5,,4,2,2,4,1r2,l8,r3,l13,1r2,l17,2r1,2l19,5r1,2l19,9r-1,1l16,11r-1,1l12,13r,xe" stroked="f">
                <v:path arrowok="t"/>
              </v:shape>
              <v:shape id="_x0000_s4249" style="position:absolute;left:423;top:3042;width:20;height:13" coordsize="20,13" path="m13,13r-3,l8,13,5,12,3,11,2,10,1,9,,7,,6,1,4,3,3,4,2,6,1,9,r2,l14,1r2,1l18,3r1,1l20,5r,2l19,9r,1l17,11r-2,1l13,13r,xe" stroked="f">
                <v:path arrowok="t"/>
              </v:shape>
              <v:shape id="_x0000_s4250" style="position:absolute;left:435;top:3058;width:23;height:14" coordsize="23,14" path="m14,14r-3,l9,14,6,13,4,12,2,11,1,9,,8,,6,1,4,3,3,5,1r2,l10,r3,l15,1r3,l20,3r2,1l23,6r,2l22,9r-1,2l19,12r-2,1l14,14r,xe" stroked="f">
                <v:path arrowok="t"/>
              </v:shape>
              <v:shape id="_x0000_s4251" style="position:absolute;left:469;top:3049;width:20;height:12" coordsize="20,12" path="m12,12r-2,l7,12r-2,l3,11,1,9,,8,,6,,5,1,3,2,2,4,1,6,,9,r2,l13,r3,1l18,2r1,1l20,5r,1l19,8,18,9r-1,2l15,12r-3,l12,12xe" stroked="f">
                <v:path arrowok="t"/>
              </v:shape>
              <v:shape id="_x0000_s4252" style="position:absolute;left:456;top:3032;width:19;height:13" coordsize="19,13" path="m12,13r-2,l7,13,5,12r-2,l1,10,,9,,7,,6,,4,2,3,3,2,6,1,8,r3,l13,1r2,1l17,3r1,1l19,6r,1l19,9r-1,1l16,11r-2,1l12,13r,xe" stroked="f">
                <v:path arrowok="t"/>
              </v:shape>
              <v:shape id="_x0000_s4253" style="position:absolute;left:444;top:3019;width:20;height:12" coordsize="20,12" path="m13,12r-3,l7,12,5,11,3,10,2,9,1,8,,6,,5,1,3,2,2,4,1,6,,9,r2,l14,r2,1l18,2r1,1l20,5r,1l20,8,19,9r-2,1l15,11r-2,1l13,12xe" stroked="f">
                <v:path arrowok="t"/>
              </v:shape>
              <v:shape id="_x0000_s4254" style="position:absolute;left:432;top:3002;width:19;height:13" coordsize="19,13" path="m12,13r-2,l7,13,5,12,2,11,1,10,,9,,7,,6,1,4,2,3,3,2,6,1,8,r2,l13,1r2,1l17,3r1,1l19,6r,1l19,9r-1,1l16,11r-2,1l12,13r,xe" stroked="f">
                <v:path arrowok="t"/>
              </v:shape>
              <v:shape id="_x0000_s4255" style="position:absolute;left:225;top:3146;width:32;height:65" coordsize="32,65" path="m18,r7,10l16,28,15,47r4,10l32,61,22,65,2,59,,27,18,r,xe" stroked="f">
                <v:path arrowok="t"/>
              </v:shape>
              <v:shape id="_x0000_s4256" style="position:absolute;left:214;top:3135;width:110;height:85" coordsize="110,85" path="m15,l2,35,,60,3,74r8,7l23,85r23,l62,81,80,70,107,47r3,-11l103,10,94,9r2,21l87,37,58,68,38,72,25,73,18,68,16,52,21,22,25,8,15,r,xe" fillcolor="#ccc" stroked="f">
                <v:path arrowok="t"/>
              </v:shape>
              <v:shape id="_x0000_s4257" style="position:absolute;left:449;top:3010;width:301;height:136" coordsize="301,136" path="m,108l6,83,262,r39,23l294,30,60,116r-3,18l48,136,,108r,xe" fillcolor="#b8b8d9" stroked="f">
                <v:path arrowok="t"/>
              </v:shape>
              <v:shape id="_x0000_s4258" style="position:absolute;left:375;top:2804;width:141;height:105" coordsize="141,105" path="m,9r52,96l141,87,91,,,9r,xe" fillcolor="#e5e5ff" stroked="f">
                <v:path arrowok="t"/>
              </v:shape>
              <v:shape id="_x0000_s4259" style="position:absolute;left:483;top:2833;width:31;height:27" coordsize="31,27" path="m,1l14,27,31,23,20,,,1r,xe" fillcolor="#b8b8d9" stroked="f">
                <v:path arrowok="t"/>
              </v:shape>
              <v:shape id="_x0000_s4260" style="position:absolute;left:257;top:2775;width:163;height:119" coordsize="163,119" path="m12,119l,89,79,79,42,6,143,r20,33l118,40r33,57l12,119r,xe" fillcolor="#b8b8d9" stroked="f">
                <v:path arrowok="t"/>
              </v:shape>
              <v:shape id="_x0000_s4261" style="position:absolute;left:232;top:2932;width:92;height:43" coordsize="92,43" path="m20,43l89,27,92,,,19,20,43r,xe" fillcolor="#ccc" stroked="f">
                <v:path arrowok="t"/>
              </v:shape>
              <v:shape id="_x0000_s4262" style="position:absolute;left:264;top:2961;width:96;height:34" coordsize="96,34" path="m,16l15,34,96,17,79,,,16r,xe" fillcolor="#ccc" stroked="f">
                <v:path arrowok="t"/>
              </v:shape>
              <v:shape id="_x0000_s4263" style="position:absolute;left:604;top:2870;width:59;height:42" coordsize="59,42" path="m,8l28,42r8,-1l25,24,59,17,46,,,8r,xe" fillcolor="#ccc" stroked="f">
                <v:path arrowok="t"/>
              </v:shape>
              <v:shape id="_x0000_s4264" style="position:absolute;left:637;top:2889;width:50;height:21" coordsize="50,21" path="m,7l11,21,50,11,41,,,7r,xe" fillcolor="#ccc" stroked="f">
                <v:path arrowok="t"/>
              </v:shape>
              <v:shape id="_x0000_s4265" style="position:absolute;left:244;top:2773;width:175;height:120" coordsize="175,120" path="m17,120l,89,89,80,46,5,163,r12,35l157,5,60,10,96,82,16,93r11,26l17,120r,xe" fillcolor="black" stroked="f">
                <v:path arrowok="t"/>
              </v:shape>
              <v:shape id="_x0000_s4266" style="position:absolute;left:184;top:2905;width:62;height:15" coordsize="62,15" path="m,4l14,15,62,6,50,,19,7,,4r,xe" fillcolor="black" stroked="f">
                <v:path arrowok="t"/>
              </v:shape>
              <v:shape id="_x0000_s4267" style="position:absolute;left:482;top:2831;width:34;height:26" coordsize="34,26" path="m,2l22,,34,24r-3,2l18,3,2,6,,2r,xe" fillcolor="black" stroked="f">
                <v:path arrowok="t"/>
              </v:shape>
              <v:shape id="_x0000_s4268" style="position:absolute;left:625;top:2866;width:52;height:46" coordsize="52,46" path="m23,2l36,21,,28,9,46r7,-1l4,29,52,20,38,19,24,,23,2r,xe" fillcolor="black" stroked="f">
                <v:path arrowok="t"/>
              </v:shape>
              <v:shape id="_x0000_s4269" style="position:absolute;left:647;top:2888;width:117;height:94" coordsize="117,94" path="m31,r7,12l,21,52,12r65,82l54,8,41,10,31,r,xe" fillcolor="black" stroked="f">
                <v:path arrowok="t"/>
              </v:shape>
              <v:shape id="_x0000_s4270" style="position:absolute;left:105;top:2977;width:223;height:194" coordsize="223,194" path="m51,l24,6r-5,9l20,25,1,27,,36,49,92,54,82r41,45l95,140r58,54l197,176r3,-6l156,180,27,40,22,34r6,-5l158,173r65,-16l162,159,57,41,28,13,31,8,51,r,xe" fillcolor="black" stroked="f">
                <v:path arrowok="t"/>
              </v:shape>
              <v:shape id="_x0000_s4271" style="position:absolute;left:221;top:2907;width:200;height:40" coordsize="200,40" path="m,37l197,r3,3l8,40,,37r,xe" fillcolor="black" stroked="f">
                <v:path arrowok="t"/>
              </v:shape>
              <v:shape id="_x0000_s4272" style="position:absolute;left:338;top:2922;width:83;height:43" coordsize="83,43" path="m,9r7,7l39,10,76,43r7,-2l43,,,9r,xe" fillcolor="black" stroked="f">
                <v:path arrowok="t"/>
              </v:shape>
              <v:shape id="_x0000_s4273" style="position:absolute;left:313;top:2932;width:52;height:45" coordsize="52,45" path="m11,l52,43r-5,2l24,25,,29,11,r,xe" fillcolor="black" stroked="f">
                <v:path arrowok="t"/>
              </v:shape>
              <v:shape id="_x0000_s4274" style="position:absolute;left:552;top:2878;width:77;height:47" coordsize="77,47" path="m,12l39,5,44,,77,36,23,47,40,36,32,20r2,-9l7,15,,12r,xe" fillcolor="black" stroked="f">
                <v:path arrowok="t"/>
              </v:shape>
              <v:shape id="_x0000_s4275" style="position:absolute;left:411;top:2915;width:36;height:44" coordsize="36,44" path="m1,l,3,32,44r4,-1l1,r,xe" fillcolor="black" stroked="f">
                <v:path arrowok="t"/>
              </v:shape>
              <v:shape id="_x0000_s4276" style="position:absolute;left:437;top:2911;width:34;height:42" coordsize="34,42" path="m2,l,3,31,42r3,-2l2,r,xe" fillcolor="black" stroked="f">
                <v:path arrowok="t"/>
              </v:shape>
              <v:shape id="_x0000_s4277" style="position:absolute;left:460;top:2906;width:33;height:41" coordsize="33,41" path="m3,l,3,29,41r4,-1l3,r,xe" fillcolor="black" stroked="f">
                <v:path arrowok="t"/>
              </v:shape>
              <v:shape id="_x0000_s4278" style="position:absolute;left:483;top:2902;width:33;height:40" coordsize="33,40" path="m3,l,3,30,40r3,-2l3,r,xe" fillcolor="black" stroked="f">
                <v:path arrowok="t"/>
              </v:shape>
              <v:shape id="_x0000_s4279" style="position:absolute;left:506;top:2897;width:34;height:39" coordsize="34,39" path="m2,l,4,30,39r4,-1l2,r,xe" fillcolor="black" stroked="f">
                <v:path arrowok="t"/>
              </v:shape>
              <v:shape id="_x0000_s4280" style="position:absolute;left:528;top:2892;width:32;height:39" coordsize="32,39" path="m3,l,4,30,39r2,-2l3,r,xe" fillcolor="black" stroked="f">
                <v:path arrowok="t"/>
              </v:shape>
              <v:shape id="_x0000_s4281" style="position:absolute;left:238;top:3154;width:19;height:52" coordsize="19,52" path="m8,l2,19,,27,,40r2,6l6,50r5,2l19,52,11,48,6,43,5,37,12,3,8,r,xe" fillcolor="black" stroked="f">
                <v:path arrowok="t"/>
              </v:shape>
              <v:shape id="_x0000_s4282" style="position:absolute;left:313;top:3132;width:43;height:16" coordsize="43,16" path="m,10l38,r5,5l4,16,,10r,xe" fillcolor="black" stroked="f">
                <v:path arrowok="t"/>
              </v:shape>
              <v:shape id="_x0000_s4283" style="position:absolute;left:361;top:3019;width:20;height:16" coordsize="20,16" path="m2,15r3,1l8,16r3,-1l14,15r3,-2l18,12r2,-2l20,8r,-2l18,4,17,2,14,1,11,,8,,5,,2,1,,2,2,1r3,l8,1r2,1l12,3r2,2l15,6r,2l15,9r-1,2l12,12r-2,2l8,14,5,15r-2,l,14r2,1l2,15xe" fillcolor="black" stroked="f">
                <v:path arrowok="t"/>
              </v:shape>
              <v:shape id="_x0000_s4284" style="position:absolute;left:376;top:3036;width:20;height:16" coordsize="20,16" path="m2,15r3,1l8,16r3,l14,15r3,-2l19,12r,-2l20,8,19,6r,-2l17,3,14,1,11,,8,,5,,2,1,,2,3,1r2,l8,2r2,l12,3r2,2l15,6r,2l15,10r-1,1l12,13r-1,1l8,14,5,15r-2,l,14r2,1l2,15xe" fillcolor="black" stroked="f">
                <v:path arrowok="t"/>
              </v:shape>
              <v:shape id="_x0000_s4285" style="position:absolute;left:392;top:3051;width:20;height:16" coordsize="20,16" path="m3,16r2,l9,16r2,l14,15r3,-1l19,12r1,-2l20,8r,-2l19,5,17,3,14,2,11,1,9,,5,,3,1,,2r3,l5,1,8,2r2,l12,4r2,1l15,7r,1l15,10r-1,2l13,13r-2,1l8,15r-3,l3,15,,14r3,2l3,16xe" fillcolor="black" stroked="f">
                <v:path arrowok="t"/>
              </v:shape>
              <v:shape id="_x0000_s4286" style="position:absolute;left:408;top:3067;width:20;height:16" coordsize="20,16" path="m3,15r2,1l9,16r2,-1l15,15r2,-2l19,12r1,-2l20,8r,-2l19,4,17,2,15,1,11,,9,,5,,3,,,2,3,1r2,l8,1r3,1l12,3r2,1l15,6r1,2l15,9r-1,2l13,12r-2,1l8,14,6,15r-3,l1,14r2,1l3,15xe" fillcolor="black" stroked="f">
                <v:path arrowok="t"/>
              </v:shape>
              <v:shape id="_x0000_s4287" style="position:absolute;left:470;top:3048;width:20;height:14" coordsize="20,14" path="m3,14r2,l9,14r2,l14,13r3,-1l19,11r,-2l20,7,19,5r,-1l17,2,14,1,11,,9,,5,,3,1,,2,3,1r2,l8,1r3,1l12,3r2,1l15,6r,1l15,9r-1,1l13,11r-2,1l8,13r-2,l3,13r-2,l3,14r,xe" fillcolor="black" stroked="f">
                <v:path arrowok="t"/>
              </v:shape>
              <v:shape id="_x0000_s4288" style="position:absolute;left:460;top:3032;width:20;height:14" coordsize="20,14" path="m3,14r3,l8,14r4,l14,13r3,-1l19,11,20,9r,-2l20,5,19,4,17,2,14,1,12,,8,,6,,3,1,,2,3,1r3,l8,1r2,1l13,3r1,1l15,6r,1l15,9r-1,1l13,11r-2,1l8,13r-2,l3,13r-2,l3,14r,xe" fillcolor="black" stroked="f">
                <v:path arrowok="t"/>
              </v:shape>
              <v:shape id="_x0000_s4289" style="position:absolute;left:448;top:3018;width:20;height:14" coordsize="20,14" path="m2,13r3,1l9,14r2,l14,13r3,-1l18,10,19,9,20,7,19,5,18,3,17,2,14,1,11,,9,,5,,2,,,1r3,l5,1r3,l10,2r2,1l14,4r1,1l15,7r,1l14,10r-1,1l10,12,8,13r-2,l3,13,1,12r1,1l2,13xe" fillcolor="black" stroked="f">
                <v:path arrowok="t"/>
              </v:shape>
              <v:shape id="_x0000_s4290" style="position:absolute;left:415;top:3026;width:20;height:14" coordsize="20,14" path="m3,13r3,1l9,14r3,l15,13r2,-1l19,10,20,9r,-2l20,5,19,3,17,2,15,1,12,,9,,6,,3,,,1r3,l6,1r2,l11,2r2,l14,4r1,1l16,7,15,8r-1,2l13,11r-2,1l9,13r-3,l3,13,1,12r2,1l3,13xe" fillcolor="black" stroked="f">
                <v:path arrowok="t"/>
              </v:shape>
              <v:shape id="_x0000_s4291" style="position:absolute;left:427;top:3042;width:20;height:14" coordsize="20,14" path="m3,13r3,1l9,14r3,l15,13r2,-1l19,10,20,9r,-2l20,5,19,4,17,2,15,1,12,,9,,6,,3,1,,2,3,1r3,l8,1r3,1l13,3r2,1l15,5r1,2l15,8r,2l13,11r-2,1l8,13r-2,l3,13,1,12r2,1l3,13xe" fillcolor="black" stroked="f">
                <v:path arrowok="t"/>
              </v:shape>
              <v:shape id="_x0000_s4292" style="position:absolute;left:439;top:3058;width:20;height:14" coordsize="20,14" path="m3,13r3,1l9,14r3,l15,13r2,-1l19,10,20,9r,-2l20,5,19,4,17,2,15,1,12,,9,,6,,3,1,,2,3,1r3,l8,1r3,1l13,3r1,1l16,6r,1l16,8r-1,2l13,11r-2,1l9,13r-3,l3,13r-2,l3,13r,xe" fillcolor="black" stroked="f">
                <v:path arrowok="t"/>
              </v:shape>
              <v:shape id="_x0000_s4293" style="position:absolute;left:654;top:2936;width:96;height:39" coordsize="96,39" path="m,16l64,,96,38r-2,1l60,4,1,19,,16r,xe" fillcolor="black" stroked="f">
                <v:path arrowok="t"/>
              </v:shape>
              <v:shape id="_x0000_s4294" style="position:absolute;left:664;top:2957;width:12;height:7" coordsize="12,7" path="m,3l10,r2,4l3,7,,3r,xe" fillcolor="black" stroked="f">
                <v:path arrowok="t"/>
              </v:shape>
              <v:shape id="_x0000_s4295" style="position:absolute;left:681;top:2953;width:11;height:6" coordsize="11,6" path="m,2l9,r2,4l2,6,,2r,xe" fillcolor="black" stroked="f">
                <v:path arrowok="t"/>
              </v:shape>
              <v:shape id="_x0000_s4296" style="position:absolute;left:697;top:2949;width:11;height:6" coordsize="11,6" path="m,2l9,r2,4l2,6,,2r,xe" fillcolor="black" stroked="f">
                <v:path arrowok="t"/>
              </v:shape>
              <v:shape id="_x0000_s4297" style="position:absolute;left:713;top:2945;width:12;height:6" coordsize="12,6" path="m,2l9,r3,4l2,6,,2r,xe" fillcolor="black" stroked="f">
                <v:path arrowok="t"/>
              </v:shape>
              <v:shape id="_x0000_s4298" style="position:absolute;left:672;top:2966;width:12;height:6" coordsize="12,6" path="m,2l9,r3,4l2,6,,2r,xe" fillcolor="black" stroked="f">
                <v:path arrowok="t"/>
              </v:shape>
              <v:shape id="_x0000_s4299" style="position:absolute;left:688;top:2962;width:12;height:6" coordsize="12,6" path="m,2l10,r2,4l3,6,,2r,xe" fillcolor="black" stroked="f">
                <v:path arrowok="t"/>
              </v:shape>
              <v:shape id="_x0000_s4300" style="position:absolute;left:704;top:2957;width:12;height:7" coordsize="12,7" path="m,3l10,r2,4l3,7,,3r,xe" fillcolor="black" stroked="f">
                <v:path arrowok="t"/>
              </v:shape>
              <v:shape id="_x0000_s4301" style="position:absolute;left:720;top:2953;width:12;height:7" coordsize="12,7" path="m,3l10,r2,4l3,7,,3r,xe" fillcolor="black" stroked="f">
                <v:path arrowok="t"/>
              </v:shape>
              <v:shape id="_x0000_s4302" style="position:absolute;left:679;top:2974;width:12;height:7" coordsize="12,7" path="m,3l10,r2,4l3,7,,3r,xe" fillcolor="black" stroked="f">
                <v:path arrowok="t"/>
              </v:shape>
              <v:shape id="_x0000_s4303" style="position:absolute;left:696;top:2970;width:11;height:7" coordsize="11,7" path="m,3l9,r2,4l2,7,,3r,xe" fillcolor="black" stroked="f">
                <v:path arrowok="t"/>
              </v:shape>
              <v:shape id="_x0000_s4304" style="position:absolute;left:712;top:2966;width:11;height:7" coordsize="11,7" path="m,3l9,r2,4l2,7,,3r,xe" fillcolor="black" stroked="f">
                <v:path arrowok="t"/>
              </v:shape>
              <v:shape id="_x0000_s4305" style="position:absolute;left:728;top:2962;width:12;height:7" coordsize="12,7" path="m,3l9,r3,4l3,7,,3r,xe" fillcolor="black" stroked="f">
                <v:path arrowok="t"/>
              </v:shape>
              <v:shape id="_x0000_s4306" style="position:absolute;left:687;top:2983;width:12;height:7" coordsize="12,7" path="m,3l9,r3,4l3,7,,3r,xe" fillcolor="black" stroked="f">
                <v:path arrowok="t"/>
              </v:shape>
              <v:shape id="_x0000_s4307" style="position:absolute;left:703;top:2979;width:12;height:7" coordsize="12,7" path="m,3l10,r2,4l3,7,,3r,xe" fillcolor="black" stroked="f">
                <v:path arrowok="t"/>
              </v:shape>
              <v:shape id="_x0000_s4308" style="position:absolute;left:719;top:2975;width:12;height:7" coordsize="12,7" path="m,3l10,r2,4l3,7,,3r,xe" fillcolor="black" stroked="f">
                <v:path arrowok="t"/>
              </v:shape>
              <v:shape id="_x0000_s4309" style="position:absolute;left:736;top:2971;width:11;height:7" coordsize="11,7" path="m,3l9,r2,4l2,7,,3r,xe" fillcolor="black" stroked="f">
                <v:path arrowok="t"/>
              </v:shape>
              <v:shape id="_x0000_s4310" style="position:absolute;left:164;top:2871;width:261;height:69" coordsize="261,69" path="m,36l55,69,261,30,246,,,36r,xe" fillcolor="#e5e5e5" stroked="f">
                <v:path arrowok="t"/>
              </v:shape>
              <v:shape id="_x0000_s4311" style="position:absolute;left:537;top:3017;width:23;height:14" coordsize="23,14" path="m15,14r-3,l9,14r-3,l4,12,2,11,1,10,,8,,6,1,4,3,3,5,2,7,1,10,r3,l16,1r2,1l20,3r2,1l23,6r,2l23,10r-2,1l19,12r-2,2l15,14r,xe" stroked="f">
                <v:path arrowok="t"/>
              </v:shape>
              <v:shape id="_x0000_s4312" style="position:absolute;left:577;top:3007;width:23;height:13" coordsize="23,13" path="m15,13r-3,l9,13,6,12,4,11,2,10,1,8,,7,,5,1,3,3,2,5,1,7,r3,l13,r3,l18,1r3,1l22,3r1,2l23,7r,1l22,10r-2,1l17,12r-2,1l15,13xe" stroked="f">
                <v:path arrowok="t"/>
              </v:shape>
              <v:shape id="_x0000_s4313" style="position:absolute;left:617;top:2994;width:23;height:14" coordsize="23,14" path="m14,14r-2,l9,14r-3,l4,13,2,11,1,10,,8,,6,1,4,3,3,5,2,7,1,10,r3,l16,1r2,1l21,3r1,1l23,6r,2l22,10r,1l20,13r-3,1l14,14r,xe" stroked="f">
                <v:path arrowok="t"/>
              </v:shape>
              <v:shape id="_x0000_s4314" style="position:absolute;left:508;top:3041;width:13;height:7" coordsize="13,7" path="m8,7l6,7,5,7,4,7,2,6,1,5r,l,4,,3,1,2,2,1,3,,4,,6,,7,,9,r1,l11,1r1,1l13,3r,1l13,5r-1,l11,6,10,7,8,7r,xe" stroked="f">
                <v:path arrowok="t"/>
              </v:shape>
              <v:shape id="_x0000_s4315" style="position:absolute;left:498;top:3028;width:13;height:8" coordsize="13,8" path="m8,8l7,8,5,8,4,7,2,7,1,6,1,5,,4,,3,1,2,2,1r1,l4,,6,,7,,9,r1,1l11,1r1,1l13,3r,1l12,5r,1l11,7,9,7,8,8r,xe" stroked="f">
                <v:path arrowok="t"/>
              </v:shape>
              <v:shape id="_x0000_s4316" style="position:absolute;left:525;top:3001;width:12;height:7" coordsize="12,7" path="m8,7l6,7,4,7,3,7,2,6,1,6,,5,,4,,3,1,2,1,1,3,,4,,5,,7,,8,r2,l11,1r1,1l12,3r,1l12,5r-1,l11,6,9,7,8,7r,xe" stroked="f">
                <v:path arrowok="t"/>
              </v:shape>
              <v:shape id="_x0000_s4317" style="position:absolute;left:651;top:2982;width:12;height:7" coordsize="12,7" path="m7,7l6,7,4,7,3,7,2,7,1,6,,5,,4,,3,,2,1,1r1,l3,,5,,6,,8,,9,1r2,l11,2r1,1l12,4r,1l11,6,10,7,9,7,7,7r,xe" stroked="f">
                <v:path arrowok="t"/>
              </v:shape>
              <v:shape id="_x0000_s4318" style="position:absolute;left:659;top:2993;width:13;height:7" coordsize="13,7" path="m8,7l6,7,5,7,3,7,2,6,1,6,1,5,,4,,3,1,2,2,1,3,,4,,6,,7,,9,r1,l11,1r1,1l12,3r1,1l12,5r,1l11,6,10,7,8,7r,xe" stroked="f">
                <v:path arrowok="t"/>
              </v:shape>
              <v:shape id="_x0000_s4319" style="position:absolute;left:502;top:2957;width:111;height:37" coordsize="111,37" path="m,26l8,37,111,9,98,,,26r,xe" fillcolor="#b0c77d" stroked="f">
                <v:path arrowok="t"/>
              </v:shape>
              <v:shape id="_x0000_s4320" style="position:absolute;left:428;top:2945;width:217;height:64" coordsize="217,64" path="m,17l5,16,34,48,207,r10,15l182,25,170,15,78,40r9,10l39,64,,17r,xe" fillcolor="black" stroked="f">
                <v:path arrowok="t"/>
              </v:shape>
              <v:shape id="_x0000_s4321" style="position:absolute;left:467;top:2956;width:178;height:53" coordsize="178,53" path="m,53l178,4,172,,9,45,,53r,xe" fillcolor="black" stroked="f">
                <v:path arrowok="t"/>
              </v:shape>
              <v:shape id="_x0000_s4322" style="position:absolute;left:399;top:3011;width:20;height:14" coordsize="20,14" path="m3,14r3,l9,14r3,l14,13r3,-1l19,11,20,9r,-2l20,5,19,4,17,2,14,1,12,,9,,6,,3,1,,2,3,1r2,l8,1r3,1l13,3r1,1l15,6r1,1l15,9r-1,1l13,11r-2,1l8,13r-2,l3,13r-2,l3,14r,xe" fillcolor="black" stroked="f">
                <v:path arrowok="t"/>
              </v:shape>
              <v:shape id="_x0000_s4323" style="position:absolute;left:435;top:3002;width:20;height:14" coordsize="20,14" path="m3,13r3,1l8,14r4,-1l15,13r2,-1l18,10,20,8r,-1l20,5,18,3,17,2,15,1,12,,8,,6,,3,,,1r3,l5,1r3,l10,2r3,1l14,4r1,1l15,6r,2l14,9r-1,2l11,12r-3,l6,13r-3,l,12r3,1l3,13xe" fillcolor="black" stroked="f">
                <v:path arrowok="t"/>
              </v:shape>
              <v:shape id="_x0000_s4324" style="position:absolute;left:502;top:3028;width:11;height:8" coordsize="11,8" path="m1,8r2,l4,8r2,l8,8,9,7,10,6,11,5r,-1l11,3,10,2,9,1,8,1,6,,4,,3,,1,,,1r1,l3,1r1,l6,1,7,2r1,l8,3,9,4,8,5r,1l7,6,6,7,4,7,3,8,1,8,,7,1,8r,xe" fillcolor="black" stroked="f">
                <v:path arrowok="t"/>
              </v:shape>
              <v:shape id="_x0000_s4325" style="position:absolute;left:511;top:3041;width:11;height:8" coordsize="11,8" path="m1,8r2,l5,8r2,l8,7r2,l10,6,11,5r,-1l11,3,10,2r,-1l8,,7,,5,,3,,1,,,1,2,,3,,4,1r2,l7,2r1,l9,3r,1l9,5,8,5,7,6,6,7,5,7,3,7,2,7,,7,1,8r,xe" fillcolor="black" stroked="f">
                <v:path arrowok="t"/>
              </v:shape>
              <v:shape id="_x0000_s4326" style="position:absolute;left:528;top:3000;width:11;height:8" coordsize="11,8" path="m1,8r2,l4,8r2,l8,8,9,7,10,6r1,l11,5r,-2l10,2,9,2,8,1,6,1,4,,3,,1,1,,1r1,l3,1r1,l6,1,7,2,8,3r,1l8,4r,1l8,6,7,7,6,8,4,8,3,8,1,8,,8r1,l1,8xe" fillcolor="black" stroked="f">
                <v:path arrowok="t"/>
              </v:shape>
              <v:shape id="_x0000_s4327" style="position:absolute;left:542;top:3017;width:22;height:15" coordsize="22,15" path="m3,15r3,l10,15r3,l16,14r2,-1l20,11r2,-1l22,8r,-2l20,4,18,2,16,1,13,,10,,6,,3,,,2,3,1r3,l9,1r2,1l14,3r2,1l17,6r,1l17,9r-1,2l14,12r-2,1l9,14r-3,l3,14r-2,l3,15r,xe" fillcolor="black" stroked="f">
                <v:path arrowok="t"/>
              </v:shape>
              <v:shape id="_x0000_s4328" style="position:absolute;left:583;top:3006;width:22;height:15" coordsize="22,15" path="m2,15r4,l9,15r3,l16,14r2,-1l20,11,21,9,22,7,21,5,20,4,18,2,16,1,12,,9,,6,,2,,,1r3,l6,1r2,l11,2r2,1l15,4r1,2l17,7,16,9r-1,2l14,12r-3,1l9,14r-3,l3,14,,14r2,1l2,15xe" fillcolor="black" stroked="f">
                <v:path arrowok="t"/>
              </v:shape>
              <v:shape id="_x0000_s4329" style="position:absolute;left:622;top:2993;width:22;height:16" coordsize="22,16" path="m3,15r3,1l9,16r4,l16,15r3,-1l21,12r1,-2l22,8r,-2l21,4,19,3,16,1r-3,l9,,6,,3,1,,2r3,l6,1,9,2r3,l14,3r2,2l17,6r,2l17,10r-1,1l14,13r-2,1l9,15r-2,l3,15,1,14r2,1l3,15xe" fillcolor="black" stroked="f">
                <v:path arrowok="t"/>
              </v:shape>
              <v:shape id="_x0000_s4330" style="position:absolute;left:654;top:2982;width:11;height:7" coordsize="11,7" path="m1,7r2,l5,7r1,l8,7,9,6r1,l11,5r,-1l11,3,10,2,9,1,8,,6,,5,,3,,1,,,1,2,,3,,4,1r2,l7,1,8,2r,1l8,4r,1l8,5,7,6,6,7,5,7,3,7,2,7,,7r1,l1,7xe" fillcolor="black" stroked="f">
                <v:path arrowok="t"/>
              </v:shape>
              <v:shape id="_x0000_s4331" style="position:absolute;left:662;top:2993;width:11;height:8" coordsize="11,8" path="m1,7l3,8r2,l6,7r2,l9,6r1,l11,5r,-1l11,3,10,2,9,1,8,1,6,,5,,3,,1,,,1r1,l3,,4,1r2,l7,2r1,l8,3r,1l8,5r,l7,6,6,7,5,7,3,7,2,7,,7r1,l1,7xe" fillcolor="black" stroked="f">
                <v:path arrowok="t"/>
              </v:shape>
              <v:shape id="_x0000_s4332" style="position:absolute;left:164;top:2911;width:55;height:70" coordsize="55,70" path="m,l34,22,55,40r,30l40,63,16,60,,,,xe" fillcolor="#b2b2b2" stroked="f">
                <v:path arrowok="t"/>
              </v:shape>
              <v:shape id="_x0000_s4333" style="position:absolute;left:156;top:2869;width:253;height:103" coordsize="253,103" path="m23,103l,35,251,r2,5l11,40r26,63l23,103r,xe" fillcolor="black" stroked="f">
                <v:path arrowok="t"/>
              </v:shape>
              <v:shape id="_x0000_s4334" style="position:absolute;left:497;top:2844;width:142;height:42" coordsize="142,42" path="m,16l15,42,142,20,103,,,16r,xe" fillcolor="#e5e5e5" stroked="f">
                <v:path arrowok="t"/>
              </v:shape>
              <v:shape id="_x0000_s4335" style="position:absolute;left:497;top:2842;width:152;height:26" coordsize="152,26" path="m,15l104,r48,24l151,26,103,4,2,19,,15r,xe" fillcolor="black" stroked="f">
                <v:path arrowok="t"/>
              </v:shape>
              <v:shape id="_x0000_s4336" style="position:absolute;left:513;top:2864;width:138;height:27" coordsize="138,27" path="m,25l134,r4,4l2,27,,25r,xe" fillcolor="black" stroked="f">
                <v:path arrowok="t"/>
              </v:shape>
              <v:shape id="_x0000_s4337" style="position:absolute;left:379;top:2805;width:87;height:104" coordsize="87,104" path="m55,103l9,13,85,4,87,,,9r49,95l55,103r,xe" stroked="f">
                <v:path arrowok="t"/>
              </v:shape>
              <v:shape id="_x0000_s4338" style="position:absolute;left:366;top:2802;width:151;height:107" coordsize="151,107" path="m,8r61,99l65,107,15,14,99,4r48,85l151,89,101,,,8r,xe" fillcolor="black" stroked="f">
                <v:path arrowok="t"/>
              </v:shape>
              <v:shape id="_x0000_s4339" style="position:absolute;left:451;top:3101;width:40;height:43" coordsize="40,43" path="m,l40,23r,20l1,13,,,,xe" fillcolor="#8989a8" stroked="f">
                <v:path arrowok="t"/>
              </v:shape>
              <v:shape id="_x0000_s4340" style="position:absolute;left:462;top:3008;width:265;height:98" coordsize="265,98" path="m,90r11,8l265,10,253,,,90r,xe" fillcolor="#8989a8" stroked="f">
                <v:path arrowok="t"/>
              </v:shape>
              <v:shape id="_x0000_s4341" style="position:absolute;left:448;top:3031;width:303;height:125" coordsize="303,125" path="m10,82r40,30l50,93,302,r1,17l270,31r-9,-4l94,95r-6,15l50,125,,91,10,82r,xe" fillcolor="black" stroked="f">
                <v:path arrowok="t"/>
              </v:shape>
              <v:shape id="_x0000_s4342" style="position:absolute;left:454;top:3027;width:289;height:94" coordsize="289,94" path="m,71l39,94,289,3,284,,42,88,10,70,,71r,xe" fillcolor="black" stroked="f">
                <v:path arrowok="t"/>
              </v:shape>
              <v:shape id="_x0000_s4343" style="position:absolute;left:163;top:2911;width:601;height:238" coordsize="601,238" path="m,l65,43,86,76,90,62r23,31l116,86r98,119l217,200,601,71r-26,44l552,104,299,191r-4,11l302,207r-4,5l220,238,185,223,122,129,96,104,70,84,46,65,,,,xe" fillcolor="black" stroked="f">
                <v:path arrowok="t"/>
              </v:shape>
              <v:shape id="_x0000_s4344" style="position:absolute;left:224;top:3139;width:93;height:72" coordsize="93,72" path="m91,4l90,1,86,,83,1,77,3,74,7r-1,5l81,12r5,13l79,29,60,50r-9,8l44,62,32,66r-6,1l20,67,13,65,9,60,7,51,8,36,11,24,17,13,10,6,,32,,55,3,65r7,5l22,72,36,69,52,63,67,52,83,30r7,-3l85,8,93,7,91,4r,xe" fillcolor="black" stroked="f">
                <v:path arrowok="t"/>
              </v:shape>
              <v:shape id="_x0000_s4345" style="position:absolute;left:222;top:3148;width:21;height:7" coordsize="21,7" path="m1,4l5,1,9,r7,l21,4,20,7,9,5,5,6,,7,1,4r,xe" fillcolor="black" stroked="f">
                <v:path arrowok="t"/>
              </v:shape>
              <v:shape id="_x0000_s4346" style="position:absolute;left:220;top:3158;width:20;height:8" coordsize="20,8" path="m,4l3,1,9,r6,l20,3,19,7,8,5,4,6,,8,,4r,xe" fillcolor="black" stroked="f">
                <v:path arrowok="t"/>
              </v:shape>
              <v:shape id="_x0000_s4347" style="position:absolute;left:218;top:3167;width:21;height:10" coordsize="21,10" path="m,5l4,2,10,r6,1l21,4,20,8,9,6,5,7,1,10,,5r,xe" fillcolor="black" stroked="f">
                <v:path arrowok="t"/>
              </v:shape>
              <v:shape id="_x0000_s4348" style="position:absolute;left:218;top:3177;width:21;height:10" coordsize="21,10" path="m,5l3,2,10,r5,l21,3,20,7,9,5,4,7,,10,,5r,xe" fillcolor="black" stroked="f">
                <v:path arrowok="t"/>
              </v:shape>
              <v:shape id="_x0000_s4349" style="position:absolute;left:217;top:3186;width:21;height:12" coordsize="21,12" path="m,6l3,3,10,r6,1l21,4,20,7,9,5,5,8,1,12,,6r,xe" fillcolor="black" stroked="f">
                <v:path arrowok="t"/>
              </v:shape>
              <v:shape id="_x0000_s4350" style="position:absolute;left:218;top:3195;width:22;height:13" coordsize="22,13" path="m,7l3,3,11,r5,1l22,4,21,7,10,5,5,9,2,13,,7r,xe" fillcolor="black" stroked="f">
                <v:path arrowok="t"/>
              </v:shape>
              <v:shape id="_x0000_s4351" style="position:absolute;left:225;top:3204;width:17;height:11" coordsize="17,11" path="m14,l5,2,,7r4,4l10,5,17,1,14,r,xe" fillcolor="black" stroked="f">
                <v:path arrowok="t"/>
              </v:shape>
              <v:shape id="_x0000_s4352" style="position:absolute;left:238;top:3209;width:8;height:8" coordsize="8,8" path="m2,l,8r8,l8,,2,r,xe" fillcolor="black" stroked="f">
                <v:path arrowok="t"/>
              </v:shape>
              <v:shape id="_x0000_s4353" style="position:absolute;left:227;top:3165;width:100;height:57" coordsize="100,57" path="m,52r12,5l22,57r10,l39,56r8,-3l62,46,76,35,88,24r9,-8l100,10r,-7l95,r,5l94,11r-8,9l76,31,54,46,43,52r-9,2l17,55,,52r,xe" fillcolor="black" stroked="f">
                <v:path arrowok="t"/>
              </v:shape>
              <v:shape id="_x0000_s4354" style="position:absolute;left:251;top:3214;width:15;height:6" coordsize="15,6" path="m6,6l,2,5,,9,3r6,2l6,6r,xe" fillcolor="black" stroked="f">
                <v:path arrowok="t"/>
              </v:shape>
              <v:shape id="_x0000_s4355" style="position:absolute;left:263;top:3210;width:16;height:7" coordsize="16,7" path="m,3l7,r4,2l16,4,11,7,6,5,,3r,xe" fillcolor="black" stroked="f">
                <v:path arrowok="t"/>
              </v:shape>
              <v:shape id="_x0000_s4356" style="position:absolute;left:274;top:3205;width:16;height:7" coordsize="16,7" path="m,3l7,r4,2l16,3,11,7,6,5,,3r,xe" fillcolor="black" stroked="f">
                <v:path arrowok="t"/>
              </v:shape>
              <v:shape id="_x0000_s4357" style="position:absolute;left:284;top:3198;width:17;height:6" coordsize="17,6" path="m,2l7,r4,2l17,3,12,6,6,5,,2r,xe" fillcolor="black" stroked="f">
                <v:path arrowok="t"/>
              </v:shape>
              <v:shape id="_x0000_s4358" style="position:absolute;left:293;top:3191;width:16;height:6" coordsize="16,6" path="m,2l7,r4,2l16,3,12,6,6,5,,2r,xe" fillcolor="black" stroked="f">
                <v:path arrowok="t"/>
              </v:shape>
              <v:shape id="_x0000_s4359" style="position:absolute;left:300;top:3185;width:16;height:6" coordsize="16,6" path="m,2l7,r4,2l16,3,12,6,6,5,,2r,xe" fillcolor="black" stroked="f">
                <v:path arrowok="t"/>
              </v:shape>
              <v:shape id="_x0000_s4360" style="position:absolute;left:307;top:3179;width:16;height:6" coordsize="16,6" path="m,2l7,r4,1l16,3,11,6,6,4,,2r,xe" fillcolor="black" stroked="f">
                <v:path arrowok="t"/>
              </v:shape>
              <v:shape id="_x0000_s4361" style="position:absolute;left:311;top:3173;width:14;height:6" coordsize="14,6" path="m,2l7,r4,2l14,2,12,6,5,5,,2r,xe" fillcolor="black" stroked="f">
                <v:path arrowok="t"/>
              </v:shape>
            </v:group>
            <v:group id="_x0000_s4362" style="position:absolute;left:1924;top:6;width:2550;height:652" coordorigin="1924,6" coordsize="2550,652">
              <v:oval id="_x0000_s4363" style="position:absolute;left:1924;top:6;width:2550;height:652" fillcolor="#ff9" strokeweight="0"/>
              <v:oval id="_x0000_s4364" style="position:absolute;left:1924;top:6;width:2550;height:652" filled="f">
                <v:stroke endcap="round"/>
              </v:oval>
            </v:group>
            <v:rect id="_x0000_s4365" style="position:absolute;left:2450;top:251;width:1334;height:364;mso-wrap-style:none" filled="f" stroked="f">
              <v:textbox style="mso-next-textbox:#_x0000_s4365;mso-fit-shape-to-text:t" inset="0,0,0,0">
                <w:txbxContent>
                  <w:p w14:paraId="52067A38" w14:textId="77777777" w:rsidR="0084589B" w:rsidRDefault="0084589B" w:rsidP="003F114B">
                    <w:r>
                      <w:rPr>
                        <w:rFonts w:ascii="Arial" w:hAnsi="Arial" w:cs="Arial"/>
                        <w:color w:val="000000"/>
                        <w:sz w:val="16"/>
                        <w:szCs w:val="16"/>
                      </w:rPr>
                      <w:t>Ubiquitous Service</w:t>
                    </w:r>
                  </w:p>
                </w:txbxContent>
              </v:textbox>
            </v:rect>
            <v:shape id="_x0000_s4366" style="position:absolute;left:769;top:2279;width:2258;height:392" coordsize="9984,1998" path="m323,1779l9650,152hdc9668,149,9685,161,9688,179v3,18,-9,36,-27,39hal335,1845hdc316,1848,299,1836,296,1818v-3,-18,9,-35,27,-39haxm429,1998l,1869,360,1604r69,394xm9555,r429,128l9624,394,9555,xe" fillcolor="#99c" strokecolor="#99c" strokeweight=".15pt">
              <v:stroke joinstyle="bevel"/>
              <v:path arrowok="t"/>
              <o:lock v:ext="edit" verticies="t"/>
            </v:shape>
            <v:group id="_x0000_s4367" style="position:absolute;left:2380;top:2551;width:2256;height:439" coordorigin="2380,2551" coordsize="2256,439">
              <v:oval id="_x0000_s4368" style="position:absolute;left:2380;top:2551;width:2256;height:439" fillcolor="#cfc" strokeweight="0"/>
              <v:oval id="_x0000_s4369" style="position:absolute;left:2380;top:2551;width:2256;height:439" filled="f">
                <v:stroke endcap="round"/>
              </v:oval>
            </v:group>
            <v:rect id="_x0000_s4370" style="position:absolute;left:3271;top:2690;width:427;height:364;mso-wrap-style:none" filled="f" stroked="f">
              <v:textbox style="mso-next-textbox:#_x0000_s4370;mso-fit-shape-to-text:t" inset="0,0,0,0">
                <w:txbxContent>
                  <w:p w14:paraId="4D4CB693" w14:textId="77777777" w:rsidR="0084589B" w:rsidRDefault="0084589B" w:rsidP="003F114B">
                    <w:r>
                      <w:rPr>
                        <w:rFonts w:ascii="Arial" w:hAnsi="Arial" w:cs="Arial"/>
                        <w:color w:val="000000"/>
                        <w:sz w:val="16"/>
                        <w:szCs w:val="16"/>
                      </w:rPr>
                      <w:t>Home</w:t>
                    </w:r>
                  </w:p>
                </w:txbxContent>
              </v:textbox>
            </v:rect>
            <v:group id="_x0000_s4371" style="position:absolute;left:3397;top:2893;width:409;height:345" coordorigin="3397,2893" coordsize="409,345">
              <v:group id="_x0000_s4372" style="position:absolute;left:3397;top:2893;width:409;height:345" coordorigin="3397,2893" coordsize="409,345">
                <v:shape id="_x0000_s4373" style="position:absolute;left:3420;top:3161;width:252;height:77" coordsize="252,77" path="m252,77l3,12,,,244,64r8,13xe" fillcolor="#7e7e7e" stroked="f">
                  <v:path arrowok="t"/>
                </v:shape>
                <v:shape id="_x0000_s4374" style="position:absolute;left:3420;top:3161;width:252;height:77" coordsize="252,77" path="m252,77l3,12,,,244,64r8,13e" filled="f" strokeweight=".05pt">
                  <v:path arrowok="t"/>
                </v:shape>
                <v:shape id="_x0000_s4375" style="position:absolute;left:3420;top:3161;width:252;height:77" coordsize="252,77" path="m252,77l3,12,,,244,64r8,13e" filled="f" strokeweight=".05pt">
                  <v:path arrowok="t"/>
                </v:shape>
                <v:shape id="_x0000_s4376" style="position:absolute;left:3422;top:2932;width:24;height:24" coordsize="24,24" path="m1,24l,,24,4,1,24xe" fillcolor="#323232" stroked="f">
                  <v:path arrowok="t"/>
                </v:shape>
                <v:shape id="_x0000_s4377" style="position:absolute;left:3423;top:2936;width:58;height:55" coordsize="58,55" path="m1,55l,20,23,,58,3,1,55xe" fillcolor="#323232" stroked="f">
                  <v:path arrowok="t"/>
                </v:shape>
                <v:shape id="_x0000_s4378" style="position:absolute;left:3423;top:2938;width:76;height:71" coordsize="76,71" path="m2,71l,36,40,,76,4,2,71xe" fillcolor="#3b3b3b" stroked="f">
                  <v:path arrowok="t"/>
                </v:shape>
                <v:shape id="_x0000_s4379" style="position:absolute;left:3424;top:2939;width:92;height:88" coordsize="92,88" path="m1,88l,52,57,,92,5,1,88xe" fillcolor="#454544" stroked="f">
                  <v:path arrowok="t"/>
                </v:shape>
                <v:shape id="_x0000_s4380" style="position:absolute;left:3425;top:2942;width:109;height:102" coordsize="109,102" path="m1,102l,67,74,r35,5l1,102xe" fillcolor="#4b4a4a" stroked="f">
                  <v:path arrowok="t"/>
                </v:shape>
                <v:shape id="_x0000_s4381" style="position:absolute;left:3425;top:2944;width:127;height:118" coordsize="127,118" path="m2,118l,83,91,r36,5l2,118xe" fillcolor="#545352" stroked="f">
                  <v:path arrowok="t"/>
                </v:shape>
                <v:shape id="_x0000_s4382" style="position:absolute;left:3426;top:2947;width:143;height:133" coordsize="143,133" path="m1,133l,97,108,r35,5l1,133xe" fillcolor="#5c5c59" stroked="f">
                  <v:path arrowok="t"/>
                </v:shape>
                <v:shape id="_x0000_s4383" style="position:absolute;left:3427;top:2949;width:160;height:147" coordsize="160,147" path="m1,147l,113,125,r35,4l1,147xe" fillcolor="#656561" stroked="f">
                  <v:path arrowok="t"/>
                </v:shape>
                <v:shape id="_x0000_s4384" style="position:absolute;left:3427;top:2952;width:177;height:162" coordsize="177,162" path="m2,162l,128,142,r35,3l2,162xe" fillcolor="#6d6d68" stroked="f">
                  <v:path arrowok="t"/>
                </v:shape>
                <v:shape id="_x0000_s4385" style="position:absolute;left:3428;top:2953;width:193;height:179" coordsize="193,179" path="m1,179l,143,159,r34,5l1,179xe" fillcolor="#757771" stroked="f">
                  <v:path arrowok="t"/>
                </v:shape>
                <v:shape id="_x0000_s4386" style="position:absolute;left:3429;top:2955;width:210;height:187" coordsize="210,187" path="m,159r1,26l10,187,210,5,175,,,159xe" fillcolor="#7a7c75" stroked="f">
                  <v:path arrowok="t"/>
                </v:shape>
                <v:shape id="_x0000_s4387" style="position:absolute;left:3429;top:2958;width:227;height:187" coordsize="227,187" path="m,174r1,8l26,187,227,5,192,,,174xe" fillcolor="#7f8479" stroked="f">
                  <v:path arrowok="t"/>
                </v:shape>
                <v:shape id="_x0000_s4388" style="position:absolute;left:3439;top:2960;width:235;height:189" coordsize="235,189" path="m32,189l,182,200,r35,5l32,189xe" fillcolor="#81897e" stroked="f">
                  <v:path arrowok="t"/>
                </v:shape>
                <v:shape id="_x0000_s4389" style="position:absolute;left:3455;top:2963;width:227;height:190" coordsize="227,190" path="m31,190l,182,201,r26,3l227,12,31,190xe" fillcolor="#869183" stroked="f">
                  <v:path arrowok="t"/>
                </v:shape>
                <v:shape id="_x0000_s4390" style="position:absolute;left:3471;top:2965;width:211;height:192" coordsize="211,192" path="m32,192l,184,203,r8,1l211,28,32,192xe" fillcolor="#8a988b" stroked="f">
                  <v:path arrowok="t"/>
                </v:shape>
                <v:shape id="_x0000_s4391" style="position:absolute;left:3486;top:2975;width:196;height:185" coordsize="196,185" path="m33,185l,178,196,r,37l33,185xe" fillcolor="#91a195" stroked="f">
                  <v:path arrowok="t"/>
                </v:shape>
                <v:shape id="_x0000_s4392" style="position:absolute;left:3503;top:2993;width:179;height:171" coordsize="179,171" path="m31,171l,164,179,r,37l31,171xe" fillcolor="#93a69c" stroked="f">
                  <v:path arrowok="t"/>
                </v:shape>
                <v:shape id="_x0000_s4393" style="position:absolute;left:3519;top:3012;width:163;height:156" coordsize="163,156" path="m31,156l,148,163,r,36l31,156xe" fillcolor="#94aba6" stroked="f">
                  <v:path arrowok="t"/>
                </v:shape>
                <v:shape id="_x0000_s4394" style="position:absolute;left:3534;top:3030;width:148;height:142" coordsize="148,142" path="m32,142l,134,148,r,35l32,142xe" fillcolor="#97b1b2" stroked="f">
                  <v:path arrowok="t"/>
                </v:shape>
                <v:shape id="_x0000_s4395" style="position:absolute;left:3550;top:3048;width:132;height:127" coordsize="132,127" path="m32,127l,120,132,r,36l32,127xe" fillcolor="#9ab9c0" stroked="f">
                  <v:path arrowok="t"/>
                </v:shape>
                <v:shape id="_x0000_s4396" style="position:absolute;left:3566;top:3065;width:116;height:114" coordsize="116,114" path="m31,114l,107,116,r,37l31,114xe" fillcolor="#9db8c4" stroked="f">
                  <v:path arrowok="t"/>
                </v:shape>
                <v:shape id="_x0000_s4397" style="position:absolute;left:3582;top:3084;width:100;height:99" coordsize="100,99" path="m31,99l,91,100,r,36l31,99xe" fillcolor="#9db2c5" stroked="f">
                  <v:path arrowok="t"/>
                </v:shape>
                <v:shape id="_x0000_s4398" style="position:absolute;left:3597;top:3102;width:85;height:86" coordsize="85,86" path="m32,86l,77,85,r,37l32,86xe" fillcolor="#9dabc6" stroked="f">
                  <v:path arrowok="t"/>
                </v:shape>
                <v:shape id="_x0000_s4399" style="position:absolute;left:3613;top:3120;width:69;height:71" coordsize="69,71" path="m32,71l,63,69,r,37l32,71xe" fillcolor="#9ca0c4" stroked="f">
                  <v:path arrowok="t"/>
                </v:shape>
                <v:shape id="_x0000_s4400" style="position:absolute;left:3629;top:3139;width:53;height:56" coordsize="53,56" path="m32,56l,49,53,r,36l32,56xe" fillcolor="#9a93c1" stroked="f">
                  <v:path arrowok="t"/>
                </v:shape>
                <v:shape id="_x0000_s4401" style="position:absolute;left:3645;top:3157;width:37;height:42" coordsize="37,42" path="m32,42l,34,37,r,36l32,42xe" fillcolor="#9783bd" stroked="f">
                  <v:path arrowok="t"/>
                </v:shape>
                <v:shape id="_x0000_s4402" style="position:absolute;left:3661;top:3175;width:21;height:25" coordsize="21,25" path="m,20r21,5l21,,,20xe" fillcolor="#9783bd" stroked="f">
                  <v:path arrowok="t"/>
                </v:shape>
                <v:shape id="_x0000_s4403" style="position:absolute;left:3398;top:2928;width:5;height:147" coordsize="5,147" path="m5,1l,,5,147,5,1xe" fillcolor="#323232" stroked="f">
                  <v:path arrowok="t"/>
                </v:shape>
                <v:shape id="_x0000_s4404" style="position:absolute;left:3400;top:2929;width:6;height:208" coordsize="6,208" path="m,l6,r,208l5,208,,72,,xe" fillcolor="#4b4b4f" stroked="f">
                  <v:path arrowok="t"/>
                </v:shape>
                <v:shape id="_x0000_s4405" style="position:absolute;left:3403;top:2929;width:6;height:209" coordsize="6,209" path="m,l6,1r,208l2,208,,146,,xe" fillcolor="#5f616b" stroked="f">
                  <v:path arrowok="t"/>
                </v:shape>
                <v:shape id="_x0000_s4406" style="position:absolute;left:3406;top:2929;width:6;height:210" coordsize="6,210" path="m,l6,1r,209l,208,,xe" fillcolor="#696c81" stroked="f">
                  <v:path arrowok="t"/>
                </v:shape>
                <v:shape id="_x0000_s4407" style="position:absolute;left:3409;top:2930;width:6;height:209" coordsize="6,209" path="m,l6,r,209l,208,,xe" fillcolor="#6e718c" stroked="f">
                  <v:path arrowok="t"/>
                </v:shape>
                <v:shape id="_x0000_s4408" style="position:absolute;left:3412;top:2930;width:6;height:210" coordsize="6,210" path="m,l6,1,5,1,6,22r,188l,209,,xe" fillcolor="#6e7494" stroked="f">
                  <v:path arrowok="t"/>
                </v:shape>
                <v:shape id="_x0000_s4409" style="position:absolute;left:3415;top:2930;width:5;height:211" coordsize="5,211" path="m,l3,1,2,1,5,86r,125l,209,,xe" fillcolor="#70769d" stroked="f">
                  <v:path arrowok="t"/>
                </v:shape>
                <v:rect id="_x0000_s4410" style="position:absolute;left:3418;top:2931;width:1;height:1" fillcolor="#6e79a7" stroked="f"/>
                <v:shape id="_x0000_s4411" style="position:absolute;left:3418;top:2952;width:5;height:190" coordsize="5,190" path="m5,190l,188,,,5,127r,63xe" fillcolor="#6e79a7" stroked="f">
                  <v:path arrowok="t"/>
                </v:shape>
                <v:shape id="_x0000_s4412" style="position:absolute;left:3420;top:3016;width:6;height:126" coordsize="6,126" path="m,125r6,1l,,,125xe" fillcolor="#6c78ae" stroked="f">
                  <v:path arrowok="t"/>
                </v:shape>
                <v:shape id="_x0000_s4413" style="position:absolute;left:3423;top:3079;width:3;height:63" coordsize="3,63" path="m,63r3,l,,,63xe" fillcolor="#6777b5" stroked="f">
                  <v:path arrowok="t"/>
                </v:shape>
                <v:shape id="_x0000_s4414" style="position:absolute;left:3731;top:2959;width:13;height:239" coordsize="13,239" path="m,4l13,r,231l,239,,4xe" fillcolor="#4b4b4b" stroked="f">
                  <v:path arrowok="t"/>
                </v:shape>
                <v:shape id="_x0000_s4415" style="position:absolute;left:3725;top:2961;width:12;height:241" coordsize="12,241" path="m12,l,4,,241r12,-8l12,xe" fillcolor="#535355" stroked="f">
                  <v:path arrowok="t"/>
                </v:shape>
                <v:shape id="_x0000_s4416" style="position:absolute;left:3719;top:2963;width:12;height:243" coordsize="12,243" path="m12,l,3,,243r12,-8l12,xe" fillcolor="#5a5a5d" stroked="f">
                  <v:path arrowok="t"/>
                </v:shape>
                <v:shape id="_x0000_s4417" style="position:absolute;left:3712;top:2965;width:13;height:244" coordsize="13,244" path="m13,l,3,,244r13,-7l13,xe" fillcolor="#616268" stroked="f">
                  <v:path arrowok="t"/>
                </v:shape>
                <v:shape id="_x0000_s4418" style="position:absolute;left:3706;top:2966;width:13;height:245" coordsize="13,245" path="m,2r6,l13,r,240l3,245,,244,,2xe" fillcolor="#65666e" stroked="f">
                  <v:path arrowok="t"/>
                </v:shape>
                <v:shape id="_x0000_s4419" style="position:absolute;left:3700;top:2967;width:12;height:244" coordsize="12,244" path="m,l12,1r,l12,242r-3,2l,242,,xe" fillcolor="#696b75" stroked="f">
                  <v:path arrowok="t"/>
                </v:shape>
                <v:shape id="_x0000_s4420" style="position:absolute;left:3694;top:2967;width:12;height:243" coordsize="12,243" path="m12,1l,,,240r12,3l12,1xe" fillcolor="#6d6f7e" stroked="f">
                  <v:path arrowok="t"/>
                </v:shape>
                <v:shape id="_x0000_s4421" style="position:absolute;left:3687;top:2967;width:13;height:242" coordsize="13,242" path="m13,l,,,239r13,3l13,xe" fillcolor="#707183" stroked="f">
                  <v:path arrowok="t"/>
                </v:shape>
                <v:shape id="_x0000_s4422" style="position:absolute;left:3681;top:2966;width:13;height:241" coordsize="13,241" path="m,239l1,,13,1r,240l,239xe" fillcolor="#72768c" stroked="f">
                  <v:path arrowok="t"/>
                </v:shape>
                <v:shape id="_x0000_s4423" style="position:absolute;left:3681;top:2966;width:6;height:240" coordsize="6,240" path="m,239l1,,6,1r,239l,239xe" fillcolor="#6777b5" stroked="f">
                  <v:path arrowok="t"/>
                </v:shape>
                <v:shape id="_x0000_s4424" style="position:absolute;left:3417;top:2929;width:265;height:277" coordsize="265,277" path="m,2l7,213r258,64l264,270,13,209,5,,,3,,2xe" fillcolor="#989898" stroked="f">
                  <v:path arrowok="t"/>
                </v:shape>
                <v:shape id="_x0000_s4425" style="position:absolute;left:3774;top:2939;width:31;height:248" coordsize="31,248" path="m2,l31,5r,184l,248,,,2,xe" fillcolor="#989898" stroked="f">
                  <v:path arrowok="t"/>
                </v:shape>
                <v:shape id="_x0000_s4426" style="position:absolute;left:3397;top:2893;width:363;height:50" coordsize="363,50" path="m363,34l50,,,11,312,50,363,34xe" fillcolor="#656565" stroked="f">
                  <v:path arrowok="t"/>
                </v:shape>
                <v:shape id="_x0000_s4427" style="position:absolute;left:3664;top:3225;width:26;height:13" coordsize="26,13" path="m8,13l26,8,24,7,,,8,13xe" fillcolor="#323232" stroked="f">
                  <v:path arrowok="t"/>
                </v:shape>
                <v:shape id="_x0000_s4428" style="position:absolute;left:3778;top:2976;width:21;height:31" coordsize="21,31" path="m,24l21,r,6l,31,,24xe" fillcolor="#4b4b4b" stroked="f">
                  <v:path arrowok="t"/>
                </v:shape>
                <v:shape id="_x0000_s4429" style="position:absolute;left:3778;top:2990;width:21;height:32" coordsize="21,32" path="m,25l21,r,7l,32,,25xe" fillcolor="#4b4b4b" stroked="f">
                  <v:path arrowok="t"/>
                </v:shape>
                <v:shape id="_x0000_s4430" style="position:absolute;left:3778;top:3003;width:21;height:32" coordsize="21,32" path="m,25l21,r,7l,32,,25xe" fillcolor="#4b4b4b" stroked="f">
                  <v:path arrowok="t"/>
                </v:shape>
                <v:shape id="_x0000_s4431" style="position:absolute;left:3778;top:3017;width:21;height:32" coordsize="21,32" path="m,24l21,r,6l,32,,24xe" fillcolor="#4b4b4b" stroked="f">
                  <v:path arrowok="t"/>
                </v:shape>
                <v:shape id="_x0000_s4432" style="position:absolute;left:3778;top:3031;width:21;height:31" coordsize="21,31" path="m,24l21,r,5l,31,,24xe" fillcolor="#4b4b4b" stroked="f">
                  <v:path arrowok="t"/>
                </v:shape>
                <v:shape id="_x0000_s4433" style="position:absolute;left:3778;top:3045;width:21;height:32" coordsize="21,32" path="m,24l21,r,6l,32,,24xe" fillcolor="#4b4b4b" stroked="f">
                  <v:path arrowok="t"/>
                </v:shape>
                <v:shape id="_x0000_s4434" style="position:absolute;left:3421;top:3148;width:35;height:18" coordsize="35,18" path="m,l35,9r,9l,10,,e" filled="f" strokeweight=".05pt">
                  <v:path arrowok="t"/>
                </v:shape>
                <v:shape id="_x0000_s4435" style="position:absolute;left:3421;top:3148;width:35;height:18" coordsize="35,18" path="m,l35,9r,9l,10,,e" filled="f" strokeweight=".05pt">
                  <v:path arrowok="t"/>
                </v:shape>
                <v:shape id="_x0000_s4436" style="position:absolute;left:3405;top:3136;width:74;height:41" coordsize="74,41" path="m74,41l12,25,,8,,,74,18r,23xe" fillcolor="black" stroked="f">
                  <v:path arrowok="t"/>
                </v:shape>
                <v:shape id="_x0000_s4437" style="position:absolute;left:3443;top:3144;width:73;height:44" coordsize="73,44" path="m,24l73,44r,-26l,,,24xe" fillcolor="#111" stroked="f">
                  <v:path arrowok="t"/>
                </v:shape>
                <v:shape id="_x0000_s4438" style="position:absolute;left:3479;top:3154;width:74;height:43" coordsize="74,43" path="m,23l74,43r,-25l,,,23xe" fillcolor="#1b1b1c" stroked="f">
                  <v:path arrowok="t"/>
                </v:shape>
                <v:shape id="_x0000_s4439" style="position:absolute;left:3516;top:3162;width:74;height:44" coordsize="74,44" path="m,26l74,44r,-26l,,,26xe" fillcolor="#292929" stroked="f">
                  <v:path arrowok="t"/>
                </v:shape>
                <v:shape id="_x0000_s4440" style="position:absolute;left:3553;top:3172;width:73;height:44" coordsize="73,44" path="m,25l73,44r,-26l,,,25xe" fillcolor="#383838" stroked="f">
                  <v:path arrowok="t"/>
                </v:shape>
                <v:shape id="_x0000_s4441" style="position:absolute;left:3590;top:3180;width:74;height:46" coordsize="74,46" path="m,26l74,46r,-28l,,,26xe" fillcolor="#454545" stroked="f">
                  <v:path arrowok="t"/>
                </v:shape>
                <v:shape id="_x0000_s4442" style="position:absolute;left:3626;top:3190;width:74;height:43" coordsize="74,43" path="m74,37l64,43,,26,,,74,17r,20xe" fillcolor="#545454" stroked="f">
                  <v:path arrowok="t"/>
                </v:shape>
                <v:shape id="_x0000_s4443" style="position:absolute;left:3709;top:2934;width:28;height:36" coordsize="28,36" path="m28,l,8,,36,28,31,28,xe" fillcolor="#606160" stroked="f">
                  <v:path arrowok="t"/>
                </v:shape>
                <v:shape id="_x0000_s4444" style="position:absolute;left:3664;top:3191;width:73;height:42" coordsize="73,42" path="m73,29l57,40,44,32,26,42,,35,,7,44,18,73,r,29xe" fillcolor="#606160" stroked="f">
                  <v:path arrowok="t"/>
                </v:shape>
                <v:shape id="_x0000_s4445" style="position:absolute;left:3700;top:2927;width:74;height:304" coordsize="74,304" path="m9,15l60,,74,12r,251l68,273,21,304,8,296,,300,,280r8,2l39,263,41,37,9,43,9,15xe" fillcolor="#707070" stroked="f">
                  <v:path arrowok="t"/>
                </v:shape>
                <v:shape id="_x0000_s4446" style="position:absolute;left:3737;top:2927;width:37;height:293" coordsize="37,293" path="m,7l23,,37,12r,251l31,273,,293,,264r2,-1l4,37,,38,,7xe" fillcolor="#7e7e7e" stroked="f">
                  <v:path arrowok="t"/>
                </v:shape>
                <v:shape id="_x0000_s4447" style="position:absolute;left:3397;top:2904;width:63;height:34" coordsize="63,34" path="m63,7l,,1,26r62,8l63,7xe" fillcolor="#181819" stroked="f">
                  <v:path arrowok="t"/>
                </v:shape>
                <v:shape id="_x0000_s4448" style="position:absolute;left:3428;top:2907;width:64;height:35" coordsize="64,35" path="m64,9l,,,28r64,7l64,9xe" fillcolor="#212122" stroked="f">
                  <v:path arrowok="t"/>
                </v:shape>
                <v:shape id="_x0000_s4449" style="position:absolute;left:3460;top:2911;width:64;height:36" coordsize="64,36" path="m64,9l,,,27r64,9l64,9xe" fillcolor="#292929" stroked="f">
                  <v:path arrowok="t"/>
                </v:shape>
                <v:shape id="_x0000_s4450" style="position:absolute;left:3492;top:2916;width:63;height:35" coordsize="63,35" path="m63,7l,,,26r63,9l63,7xe" fillcolor="#323232" stroked="f">
                  <v:path arrowok="t"/>
                </v:shape>
                <v:shape id="_x0000_s4451" style="position:absolute;left:3524;top:2920;width:63;height:35" coordsize="63,35" path="m63,7l,,,27r63,8l63,7xe" fillcolor="#3b3b3b" stroked="f">
                  <v:path arrowok="t"/>
                </v:shape>
                <v:shape id="_x0000_s4452" style="position:absolute;left:3555;top:2923;width:63;height:36" coordsize="63,36" path="m63,8l,,,28r63,8l63,8xe" fillcolor="#424242" stroked="f">
                  <v:path arrowok="t"/>
                </v:shape>
                <v:shape id="_x0000_s4453" style="position:absolute;left:3587;top:2927;width:62;height:37" coordsize="62,37" path="m62,8l,,,28r62,9l62,8xe" fillcolor="#4b4b4b" stroked="f">
                  <v:path arrowok="t"/>
                </v:shape>
                <v:shape id="_x0000_s4454" style="position:absolute;left:3618;top:2931;width:63;height:37" coordsize="63,37" path="m63,7l,,,28r63,9l63,7xe" fillcolor="#545454" stroked="f">
                  <v:path arrowok="t"/>
                </v:shape>
                <v:shape id="_x0000_s4455" style="position:absolute;left:3649;top:2935;width:63;height:36" coordsize="63,36" path="m,l63,7,61,36,,29,,xe" fillcolor="#5c5c5c" stroked="f">
                  <v:path arrowok="t"/>
                </v:shape>
                <v:shape id="_x0000_s4456" style="position:absolute;left:3681;top:2938;width:31;height:33" coordsize="31,33" path="m,l31,4,29,33,,30,,xe" fillcolor="#656565" stroked="f">
                  <v:path arrowok="t"/>
                </v:shape>
                <v:shape id="_x0000_s4457" style="position:absolute;left:3640;top:3206;width:5;height:7" coordsize="5,7" path="m5,4r,1l5,6,4,7r,l3,5,1,1,,,,,5,4xe" fillcolor="#a7a7a7" stroked="f">
                  <v:path arrowok="t"/>
                </v:shape>
                <v:shape id="_x0000_s4458" style="position:absolute;left:3628;top:3193;width:12;height:13" coordsize="12,13" path="m,4l1,2,2,1,5,r,l5,1,6,3,7,5,9,8r2,3l12,13r,l12,13,,4xe" fillcolor="#151515" stroked="f">
                  <v:path arrowok="t"/>
                </v:shape>
                <v:shape id="_x0000_s4459" style="position:absolute;left:3640;top:3206;width:6;height:4" coordsize="6,4" path="m6,1r,1l6,3,5,4r,l4,3,1,,,,,,6,1xe" fillcolor="#939393" stroked="f">
                  <v:path arrowok="t"/>
                </v:shape>
                <v:shape id="_x0000_s4460" style="position:absolute;left:3626;top:3197;width:14;height:9" coordsize="14,9" path="m,5l1,3,1,1,2,r,l3,1,5,2,8,5r3,2l13,9r1,l14,9,,5xe" fillcolor="#292929" stroked="f">
                  <v:path arrowok="t"/>
                </v:shape>
                <v:shape id="_x0000_s4461" style="position:absolute;left:3640;top:3206;width:6;height:1" coordsize="6,1" path="m6,r,l6,1r,l6,1,4,1,2,,,,,,6,xe" fillcolor="#7e7e7e" stroked="f">
                  <v:path arrowok="t"/>
                </v:shape>
                <v:shape id="_x0000_s4462" style="position:absolute;left:3626;top:3202;width:14;height:4" coordsize="14,4" path="m,4l,3,,1,,,,,1,,3,1,8,2r3,1l13,4r1,l14,4,,4xe" fillcolor="#404040" stroked="f">
                  <v:path arrowok="t"/>
                </v:shape>
                <v:shape id="_x0000_s4463" style="position:absolute;left:3640;top:3204;width:6;height:2" coordsize="6,2" path="m6,2r,l6,2r,l6,2r,l6,1,6,,,2r6,xe" fillcolor="#6b6b6a" stroked="f">
                  <v:path arrowok="t"/>
                </v:shape>
                <v:shape id="_x0000_s4464" style="position:absolute;left:3625;top:3206;width:15;height:4" coordsize="15,4" path="m1,l,,,,,,,,1,1r,2l1,4r,l2,4,4,3,9,2,12,1,14,r1,l15,,1,xe" fillcolor="#545454" stroked="f">
                  <v:path arrowok="t"/>
                </v:shape>
                <v:shape id="_x0000_s4465" style="position:absolute;left:3640;top:3202;width:6;height:4" coordsize="6,4" path="m5,l6,1r,l6,2r,l4,3,2,4,,4r,l5,xe" fillcolor="#545454" stroked="f">
                  <v:path arrowok="t"/>
                </v:shape>
                <v:shape id="_x0000_s4466" style="position:absolute;left:3626;top:3206;width:14;height:9" coordsize="14,9" path="m2,9l1,7,1,6,,4r,l1,4,3,3,8,2,11,1,13,r1,l14,,2,9xe" fillcolor="#6b6b6a" stroked="f">
                  <v:path arrowok="t"/>
                </v:shape>
                <v:shape id="_x0000_s4467" style="position:absolute;left:3640;top:3199;width:5;height:7" coordsize="5,7" path="m4,l5,1r,1l5,3r,l4,4,1,6,,7r,l4,xe" fillcolor="#404040" stroked="f">
                  <v:path arrowok="t"/>
                </v:shape>
                <v:shape id="_x0000_s4468" style="position:absolute;left:3628;top:3206;width:12;height:13" coordsize="12,13" path="m3,13l2,11,1,10,,9r,l1,8,3,6,6,4,9,2,11,r1,l12,,3,13xe" fillcolor="#7e7e7e" stroked="f">
                  <v:path arrowok="t"/>
                </v:shape>
                <v:shape id="_x0000_s4469" style="position:absolute;left:3640;top:3195;width:4;height:11" coordsize="4,11" path="m2,l3,1,4,2r,2l4,4,3,6,1,9,,11r,l2,xe" fillcolor="#292929" stroked="f">
                  <v:path arrowok="t"/>
                </v:shape>
                <v:shape id="_x0000_s4470" style="position:absolute;left:3631;top:3206;width:9;height:14" coordsize="9,14" path="m,13r3,l4,13r1,1l5,14r1,l6,14,7,13r,l7,12r,-2l8,6,8,3,9,r,l9,,,13xe" fillcolor="#939393" stroked="f">
                  <v:path arrowok="t"/>
                </v:shape>
                <v:shape id="_x0000_s4471" style="position:absolute;left:3638;top:3192;width:4;height:14" coordsize="4,14" path="m,l1,1,3,2,4,3r,l4,4,3,7r,3l2,13r,1l2,14,,xe" fillcolor="#151515" stroked="f">
                  <v:path arrowok="t"/>
                </v:shape>
                <v:shape id="_x0000_s4472" style="position:absolute;left:3638;top:3206;width:4;height:13" coordsize="4,13" path="m4,11l3,12,1,13,,13r,l,12,,10,1,6,1,3,2,r,l2,,4,11xe" fillcolor="#a7a7a7" stroked="f">
                  <v:path arrowok="t"/>
                </v:shape>
                <v:shape id="_x0000_s4473" style="position:absolute;left:3633;top:3192;width:7;height:14" coordsize="7,14" path="m,1r1,l2,,3,r,l4,r,l5,r,l5,1r,3l6,7r,4l7,13r,1l7,14,,1xe" fillcolor="black" stroked="f">
                  <v:path arrowok="t"/>
                </v:shape>
                <v:shape id="_x0000_s4474" style="position:absolute;left:3640;top:3206;width:4;height:11" coordsize="4,11" path="m4,7r,1l3,10,2,11r,l2,10,1,7,1,3,,1,,,,,4,7xe" fillcolor="#bebebe" stroked="f">
                  <v:path arrowok="t"/>
                </v:shape>
                <v:shape id="_x0000_s4475" style="position:absolute;left:3631;top:3212;width:12;height:5" coordsize="12,5" path="m,l2,5r,l3,5r2,l6,5r,l9,5,11,3,12,r,l11,,7,,3,,,,,xe" fillcolor="black" stroked="f">
                  <v:path arrowok="t"/>
                </v:shape>
                <v:shape id="_x0000_s4476" style="position:absolute;left:3631;top:3210;width:13;height:5" coordsize="13,5" path="m2,5l,,,,3,,6,,9,r3,l13,r,l13,2,12,3,11,5r,l8,5,4,5,2,5r,xe" fillcolor="#151515" stroked="f">
                  <v:path arrowok="t"/>
                </v:shape>
                <v:shape id="_x0000_s4477" style="position:absolute;left:3631;top:3208;width:14;height:4" coordsize="14,4" path="m,4l,,,,3,,6,,9,r4,l14,r,l13,1r,2l12,4r,l11,4,7,4,3,4,,4r,xe" fillcolor="#292929" stroked="f">
                  <v:path arrowok="t"/>
                </v:shape>
                <v:shape id="_x0000_s4478" style="position:absolute;left:3631;top:3206;width:14;height:4" coordsize="14,4" path="m,4l,,,,2,,6,,9,r4,l14,r,l14,1r,2l13,4r,l12,4,9,4,6,4,3,4,,4r,xe" fillcolor="#404040" stroked="f">
                  <v:path arrowok="t"/>
                </v:shape>
                <v:shape id="_x0000_s4479" style="position:absolute;left:3631;top:3204;width:14;height:4" coordsize="14,4" path="m,4l,,,,2,,6,,9,r3,l14,r,l14,1r,1l14,2r,l14,2r,1l14,4r,l13,4,9,4,6,4,3,4,,4r,xe" fillcolor="#545454" stroked="f">
                  <v:path arrowok="t"/>
                </v:shape>
                <v:shape id="_x0000_s4480" style="position:absolute;left:3631;top:3202;width:14;height:4" coordsize="14,4" path="m,4l,,,,2,,5,,9,r3,l13,r,l14,1r,2l14,4r,l,4xe" fillcolor="#6b6b6a" stroked="f">
                  <v:path arrowok="t"/>
                </v:shape>
                <v:shape id="_x0000_s4481" style="position:absolute;left:3631;top:3199;width:14;height:5" coordsize="14,5" path="m,5l,,,,2,,5,,8,r3,l12,r,l13,2r1,1l14,5r,l12,5,9,5,6,5,2,5,,5r,xe" fillcolor="#7e7e7e" stroked="f">
                  <v:path arrowok="t"/>
                </v:shape>
                <v:shape id="_x0000_s4482" style="position:absolute;left:3631;top:3197;width:13;height:5" coordsize="13,5" path="m,5l,,,,2,,6,,9,r2,l11,r1,1l13,3r,2l13,5r-1,l9,5,5,5,2,5,,5r,xe" fillcolor="#939393" stroked="f">
                  <v:path arrowok="t"/>
                </v:shape>
                <v:shape id="_x0000_s4483" style="position:absolute;left:3631;top:3195;width:12;height:4" coordsize="12,4" path="m6,l5,,2,,,,,,,4r,l2,4r3,l8,4r3,l12,4r,l11,2,9,,6,r,xe" fillcolor="#a7a7a7" stroked="f">
                  <v:path arrowok="t"/>
                </v:shape>
                <v:shape id="_x0000_s4484" style="position:absolute;left:3631;top:3195;width:11;height:2" coordsize="11,2" path="m6,l5,,2,,,,,,,2r,l2,2r4,l9,2r2,l11,2,9,1,8,,6,r,xe" fillcolor="#bebebe" stroked="f">
                  <v:path arrowok="t"/>
                </v:shape>
                <v:shape id="_x0000_s4485" style="position:absolute;left:3624;top:3195;width:17;height:22" coordsize="17,22" path="m9,l6,,5,1,3,2,2,3,1,5,,7,,9r,2l,11r,2l,15r1,2l2,19r1,1l5,21r1,1l9,22r,l10,22r2,-1l13,20r1,-1l15,17r1,-2l17,13r,-2l17,11r,-2l16,7,15,5,14,3,13,2,12,1,10,,9,r,xe" fillcolor="#9dd698" stroked="f">
                  <v:path arrowok="t"/>
                </v:shape>
                <v:shape id="_x0000_s4486" style="position:absolute;left:3625;top:3196;width:15;height:20" coordsize="15,20" path="m8,l5,,4,1,2,2,1,4,,6,,8r,2l,10r,2l,14r1,2l2,18r2,1l5,20r3,l8,20r2,l11,19r2,-1l14,16r1,-2l15,12r,-2l15,10r,-2l15,6,14,4,13,2,11,1,10,,8,r,xe" fillcolor="#4e4e4e" stroked="f">
                  <v:path arrowok="t"/>
                </v:shape>
                <v:shape id="_x0000_s4487" style="position:absolute;left:3625;top:3197;width:8;height:9" coordsize="8,9" path="m,9r2,l5,9,6,8r,l6,8,6,6,8,2,8,r,l5,,3,1,2,3,1,5,,9r,xe" fillcolor="#7e7e7e" stroked="f">
                  <v:path arrowok="t"/>
                </v:shape>
                <v:shape id="_x0000_s4488" style="position:absolute;left:3625;top:3197;width:8;height:9" coordsize="8,9" path="m,9r2,l5,9,6,8r,l6,8,6,6,8,2,8,r,l5,,3,1,2,3,1,5,,9r,e" filled="f" strokecolor="#9dd698" strokeweight=".05pt">
                  <v:path arrowok="t"/>
                </v:shape>
                <v:shape id="_x0000_s4489" style="position:absolute;left:3625;top:3197;width:8;height:9" coordsize="8,9" path="m,9r2,l5,9,6,8r,l6,8,6,6,8,2,8,r,l5,,3,1,2,3,1,5,,9r,e" filled="f" strokecolor="#9dd698" strokeweight=".05pt">
                  <v:path arrowok="t"/>
                </v:shape>
                <v:shape id="_x0000_s4490" style="position:absolute;left:3633;top:3197;width:7;height:8" coordsize="7,8" path="m,8l,6,,2,,,,,2,,4,1,5,3,6,6,7,8r,l5,8,2,8,,8r,xe" fillcolor="#7e7e7e" stroked="f">
                  <v:path arrowok="t"/>
                </v:shape>
                <v:shape id="_x0000_s4491" style="position:absolute;left:3633;top:3197;width:7;height:8" coordsize="7,8" path="m,8l,6,,2,,,,,2,,4,1,5,3,6,6,7,8r,l5,8,2,8,,8r,e" filled="f" strokecolor="#40aa54" strokeweight=".05pt">
                  <v:path arrowok="t"/>
                </v:shape>
                <v:shape id="_x0000_s4492" style="position:absolute;left:3633;top:3197;width:7;height:8" coordsize="7,8" path="m,8l,6,,2,,,,,2,,4,1,5,3,6,6,7,8r,l5,8,2,8,,8r,e" filled="f" strokecolor="#40aa54" strokeweight=".05pt">
                  <v:path arrowok="t"/>
                </v:shape>
                <v:shape id="_x0000_s4493" style="position:absolute;left:3625;top:3206;width:6;height:10" coordsize="6,10" path="m,l2,,5,,6,r,l6,r,1l6,4r,4l6,10r,l5,9,4,8,3,7,2,5,1,2,,,,xe" fillcolor="#9c88c0" stroked="f">
                  <v:path arrowok="t"/>
                </v:shape>
                <v:shape id="_x0000_s4494" style="position:absolute;left:3633;top:3206;width:7;height:10" coordsize="7,10" path="m,l2,,5,,7,r,l6,2r,3l5,7,3,8,2,9,,10r,l,8,,4,,1,,,,xe" fillcolor="#7e7e7e" stroked="f">
                  <v:path arrowok="t"/>
                </v:shape>
                <v:shape id="_x0000_s4495" style="position:absolute;left:3633;top:3206;width:7;height:10" coordsize="7,10" path="m,l2,,5,,7,r,l6,2r,3l5,7,3,8,2,9,,10r,l,8,,4,,1,,,,e" filled="f" strokecolor="#b0dea8" strokeweight=".05pt">
                  <v:path arrowok="t"/>
                </v:shape>
                <v:shape id="_x0000_s4496" style="position:absolute;left:3633;top:3206;width:7;height:10" coordsize="7,10" path="m,l2,,5,,7,r,l6,2r,3l5,7,3,8,2,9,,10r,l,8,,4,,1,,,,e" filled="f" strokecolor="#b0dea8" strokeweight=".05pt">
                  <v:path arrowok="t"/>
                </v:shape>
                <v:shape id="_x0000_s4497" style="position:absolute;left:3469;top:3177;width:150;height:46" coordsize="150,46" path="m,7l1,8r1,l3,9r1,1l5,10r1,1l7,11r1,1l9,12r2,1l12,13r1,l14,14r2,l17,15r1,l20,16r1,l24,17r1,l27,18r1,1l30,19r1,1l33,20r1,1l36,21r1,1l39,22r2,1l42,24r2,l46,25r2,l50,26r2,l54,27r2,l58,28r1,l61,29r2,l65,29r2,1l69,30r2,1l73,31r2,1l77,32r3,1l82,33r2,1l86,34r3,1l91,35r2,1l95,36r2,1l100,37r2,1l104,38r3,1l110,39r2,1l114,40r3,1l119,41r2,1l124,42r2,1l129,43r2,1l135,44r2,1l140,45r2,1l145,46r2,l150,46r,l149,46r-1,-3l146,40r-2,-3l144,36r,l142,35r-2,-1l139,32r-2,-1l136,30r-2,-1l131,29r-1,-1l128,27r-2,-1l125,25r-2,-1l122,23r-2,-1l118,21r-1,-1l115,19r-2,-1l112,17r-2,-1l108,15r-1,-1l104,14r-2,-1l101,13,99,12r-2,l95,11,94,10r-2,l90,9,89,8r-2,l85,7,84,6r-2,l80,5r-3,l76,4r-2,l72,4,70,3r-1,l67,2r-2,l63,2r-2,l60,1r-2,l56,1r-2,l53,,51,,48,,46,,44,,42,,41,,39,,37,,35,,33,,31,,30,1r-2,l26,1r-2,l21,1,19,2r-2,l15,2,13,3r-1,l10,3,8,4r,l6,5,2,6,,7r,xe" fillcolor="#4e4e4e" stroked="f">
                  <v:path arrowok="t"/>
                </v:shape>
                <v:shape id="_x0000_s4498" style="position:absolute;left:3473;top:3179;width:136;height:42" coordsize="136,42" path="m,7r1,l2,8r1,l4,9r1,l6,10r2,1l9,11r1,l11,11r2,1l14,12r1,1l17,13r2,1l20,15r2,l23,16r2,l26,17r2,l29,18r2,l32,19r2,l36,20r1,1l39,21r2,1l42,22r2,1l47,23r2,1l50,24r2,1l54,25r2,1l58,27r2,l62,27r2,l66,28r2,l70,29r2,l74,30r3,l79,31r2,l84,32r2,l88,33r2,l93,34r2,l97,35r2,l103,36r2,l107,37r3,l112,38r3,l117,39r3,l122,40r3,l127,41r4,l133,42r3,l136,42r-1,-1l134,39r-2,-3l131,33r-1,-1l130,32r-2,-1l126,30r-2,-2l123,27r-2,l120,26r-2,-1l116,24r-1,-1l113,22r-1,-1l110,20r-2,-1l107,18r-2,-1l103,16r-2,-1l99,14,97,13r-1,l94,12,92,11r-1,l89,11,87,10,86,9r-2,l82,8,81,7r-2,l77,6r-1,l73,5r-2,l69,4r-1,l66,3r-2,l62,2r-1,l59,2,57,1r-2,l54,1r-2,l50,1,48,,47,,44,,42,,40,,38,,37,,35,,33,,31,,29,,27,,26,1r-2,l22,1r-2,l17,2r-2,l13,2,11,3r-1,l8,3r,l6,4,2,6,,7r,xe" fillcolor="#047a30" stroked="f">
                  <v:path arrowok="t"/>
                </v:shape>
                <v:shape id="_x0000_s4499" style="position:absolute;left:3477;top:3180;width:57;height:13" coordsize="57,13" path="m17,13l15,12,11,11,9,10r-2,l5,9,3,8,1,7,,6r,l1,5,5,4,6,3r,l8,3,10,2r2,l15,2,17,1r2,l21,1,23,r2,l27,r2,l31,r2,l35,r2,l39,r3,l44,r2,l48,1r2,l52,1r2,l56,2r1,l57,2r,l56,2,55,3r-2,l51,4,49,5r-3,l44,6,40,7,37,8,34,9r-3,1l28,10r-2,l23,11r-2,1l19,12r-1,1l17,13r,l17,13xe" fillcolor="#141415" stroked="f">
                  <v:path arrowok="t"/>
                </v:shape>
                <v:shape id="_x0000_s4500" style="position:absolute;left:3482;top:3180;width:68;height:18" coordsize="68,18" path="m25,18l22,17,20,16,18,15,16,14,14,13r-2,l10,12,7,11,5,10r-2,l1,10,,9r,l,9,1,8r2,l5,7,7,6r4,l14,5,17,4,20,3,23,2,25,1r2,l29,r1,l31,r,l33,r2,l38,r2,l42,r2,1l46,1r2,l50,2r2,l54,2r2,1l58,3r1,1l61,4r2,1l65,6r3,l68,6r,l67,6,65,7r-1,l62,8r-2,l57,9r-2,1l52,10r-3,1l46,11r-2,1l41,13r-3,1l35,15r-3,l30,16r-2,l27,17r-1,l25,17r,1l25,18xe" fillcolor="#272625" stroked="f">
                  <v:path arrowok="t"/>
                </v:shape>
                <v:shape id="_x0000_s4501" style="position:absolute;left:3494;top:3182;width:68;height:20" coordsize="68,20" path="m27,20l25,19r-3,l20,18,17,17,15,16r-2,l11,15,9,14r-2,l5,13,4,12r-2,l,11r,l,11r1,l2,10r2,l6,9,9,8r2,l14,8,17,7,20,6,23,5,27,4,29,3r3,l34,2,36,1r2,l39,r1,l40,r,l42,1r2,l46,1r2,1l50,3r2,l55,4r2,l59,5r2,1l63,7r2,l67,8r1,l68,8r,l67,8,66,9r-1,l63,10r-3,l58,11r-3,1l52,13r-3,1l46,14r-3,1l40,16r-2,1l35,18r-2,l31,19r-2,l28,20r-1,l27,20r,xe" fillcolor="#393a36" stroked="f">
                  <v:path arrowok="t"/>
                </v:shape>
                <v:shape id="_x0000_s4502" style="position:absolute;left:3507;top:3186;width:66;height:20" coordsize="66,20" path="m29,20r-3,l24,19,22,18r-2,l18,17,16,16r-2,l12,15r-3,l7,14,5,13r-2,l1,12,,12r,l,11r1,l2,11,3,10r2,l7,9r3,l13,8,16,7,19,6,21,5r3,l27,4r3,l32,3,35,2r2,l39,1r1,l42,r1,l43,r,l45,1r2,1l49,2r2,1l53,4r2,l57,5r2,l60,6r2,1l64,8r2,1l66,9r,l65,10r-1,l62,11r-2,l57,12r-2,1l52,13r-3,1l46,15r-2,1l40,17r-3,1l35,18r-2,1l31,19r-1,1l29,20r,l29,20xe" fillcolor="#464b42" stroked="f">
                  <v:path arrowok="t"/>
                </v:shape>
                <v:shape id="_x0000_s4503" style="position:absolute;left:3521;top:3190;width:62;height:19" coordsize="62,19" path="m31,19l29,18r-3,l24,17r-2,l19,16r-2,l15,16r-2,l11,15r-1,l8,14r-2,l4,13,2,12,,12r,l,12r1,l2,11r2,l6,10r2,l11,9,13,8,16,7,19,6r3,l25,5,28,4,31,3,33,2r3,l38,1r1,l40,r1,l41,r,l43,1r2,1l47,3r2,1l51,5r1,1l55,7r2,1l59,9r2,1l62,11r,l62,11r-1,l59,12r-2,1l55,13r-4,1l48,15r-3,1l42,16r-3,1l36,17r-2,1l33,19r-2,l31,19r,xe" fillcolor="#4c584e" stroked="f">
                  <v:path arrowok="t"/>
                </v:shape>
                <v:shape id="_x0000_s4504" style="position:absolute;left:3536;top:3195;width:56;height:18" coordsize="56,18" path="m32,18l30,17r-2,l26,16r-2,l22,15r-2,l18,14r-2,l14,13r-3,l9,13,7,12r-2,l3,11r-1,l,11r,l,11r1,l2,10r2,l6,9r2,l11,8,15,7,17,6,20,5,23,4r3,l28,3,31,2r2,l35,1r1,l37,r,l37,r3,1l42,2r2,1l45,5r2,1l49,7r2,1l53,9r1,1l56,11r,l56,11r-2,l52,12r-3,1l46,14r-3,1l40,16r-4,l34,17r-1,1l32,18r,xe" fillcolor="#506763" stroked="f">
                  <v:path arrowok="t"/>
                </v:shape>
                <v:shape id="_x0000_s4505" style="position:absolute;left:3552;top:3201;width:47;height:15" coordsize="47,15" path="m34,15r-2,l29,14r-2,l25,13r-3,l20,13,18,12r-2,l14,11r-2,l10,10r-2,l6,9,4,9,2,8,,8r,l,8r2,l3,7,5,6r3,l11,5r3,l17,4,20,3,24,2r2,l28,1,30,r1,l31,r,l33,1r2,1l37,3r2,2l40,5r2,1l44,8r2,1l46,9r,l47,11r,l47,11,34,15xe" fillcolor="#50707b" stroked="f">
                  <v:path arrowok="t"/>
                </v:shape>
                <v:shape id="_x0000_s4506" style="position:absolute;left:3568;top:3206;width:36;height:13" coordsize="36,13" path="m,7r2,l4,7,6,8r3,l11,9r2,l15,10r2,l19,10r2,1l23,11r2,l27,12r2,l31,13r2,l36,13r,l35,12,32,9,31,5,30,4r,l28,2,26,1,24,r,l24,,22,,20,1,17,2,14,3,11,4,8,5,4,5,2,6,1,7,,7r,xe" fillcolor="#475878" stroked="f">
                  <v:path arrowok="t"/>
                </v:shape>
                <v:shape id="_x0000_s4507" style="position:absolute;left:3586;top:3212;width:18;height:7" coordsize="18,7" path="m,4l2,5r2,l6,5,8,6r2,l13,7r2,l18,7r,l17,6,14,2,13,r,l,4xe" fillcolor="#382769" stroked="f">
                  <v:path arrowok="t"/>
                </v:shape>
                <v:shape id="_x0000_s4508" style="position:absolute;left:3467;top:3171;width:5;height:6" coordsize="5,6" path="m3,l2,,1,1,,3r,l,4,1,5,2,6r,l3,6,4,4r,l4,4,5,2,4,1,3,r,xe" fillcolor="#111112" stroked="f">
                  <v:path arrowok="t"/>
                </v:shape>
                <v:shape id="_x0000_s4509" style="position:absolute;left:3466;top:3170;width:4;height:6" coordsize="4,6" path="m3,l2,,1,2,,3r,l,5,,6r1,l1,6r1,l3,5,4,4r,l4,2,4,1,3,r,xe" fillcolor="#8e8f8f" stroked="f">
                  <v:path arrowok="t"/>
                </v:shape>
                <v:shape id="_x0000_s4510" style="position:absolute;left:3490;top:3188;width:4;height:3" coordsize="4,3" path="m3,l2,,,1,,2r,l,2,,3r2,l2,3r1,l4,2r,l4,2r,l4,1,3,r,xe" fillcolor="#f672b6" stroked="f">
                  <v:path arrowok="t"/>
                </v:shape>
                <v:shape id="_x0000_s4511" style="position:absolute;left:3459;top:3171;width:3;height:4" coordsize="3,4" path="m2,l1,,,1r,l,1,,2,,3,1,4r,l2,4,3,3,3,2r,l3,1,3,,2,r,xe" fillcolor="#9dd698" stroked="f">
                  <v:path arrowok="t"/>
                </v:shape>
                <v:shape id="_x0000_s4512" style="position:absolute;left:3485;top:3186;width:4;height:4" coordsize="4,4" path="m2,l1,r,1l,2r,l,3r1,l1,4r,l2,4,3,3,4,2r,l4,1,3,1,2,r,xe" fillcolor="#f672b6" stroked="f">
                  <v:path arrowok="t"/>
                </v:shape>
                <v:shape id="_x0000_s4513" style="position:absolute;left:3792;top:3048;width:14;height:18" coordsize="14,18" path="m14,r,1l14,3r,2l14,8r,2l14,12r,3l14,17r,1l14,18r,l13,18,12,17,10,15,9,14,5,12,3,10,,8r,l1,7,3,5,6,3,10,1r3,l14,r,xe" fillcolor="black" stroked="f">
                  <v:path arrowok="t"/>
                </v:shape>
                <v:shape id="_x0000_s4514" style="position:absolute;left:3786;top:3038;width:20;height:24" coordsize="20,24" path="m20,20r,-2l20,15r,-2l20,11r,-1l19,8r,-2l19,4,18,2,18,r,l17,,16,1,13,3,11,4,8,6,6,8,3,9,1,11,,11r,l,11r2,2l3,15r2,2l7,18r2,2l10,21r2,2l13,24r,l16,23r3,-2l20,20r,xe" fillcolor="#111112" stroked="f">
                  <v:path arrowok="t"/>
                </v:shape>
                <v:shape id="_x0000_s4515" style="position:absolute;left:3779;top:3030;width:27;height:26" coordsize="27,26" path="m27,18l26,16r,-3l25,11r,-2l24,7r,-2l23,4,22,2,20,r,l20,,19,1,17,2,15,4,13,5,10,6,8,8,5,10,3,11,1,13,,13r,1l,14r2,1l3,17r2,2l7,19r2,2l10,23r2,1l13,26r,l14,25r2,-2l19,21r4,-2l26,19r1,-1l27,18xe" fillcolor="#1f1f1f" stroked="f">
                  <v:path arrowok="t"/>
                </v:shape>
                <v:shape id="_x0000_s4516" style="position:absolute;left:3771;top:3022;width:33;height:27" coordsize="33,27" path="m33,16l32,14,31,12r,-2l30,9,28,7,27,5,26,3,25,2,24,r,l24,,22,1,21,2,19,4,16,5,14,7,11,9,9,10,6,12,4,13,1,14,,15r,l,15r3,2l4,18r2,2l8,22r2,1l11,25r2,2l15,27r,l15,27r1,l18,25r3,-1l23,22r3,-2l28,19r3,-2l32,16r1,l33,16xe" fillcolor="#2e2e2e" stroked="f">
                  <v:path arrowok="t"/>
                </v:shape>
                <v:shape id="_x0000_s4517" style="position:absolute;left:3764;top:3016;width:35;height:28" coordsize="35,28" path="m35,14l34,12,33,10,32,8,31,6,29,4,28,2,26,1,25,r,l24,,23,1r-1,l20,2,18,4,15,6,13,7,10,9,7,11,5,12,3,14,1,15,,15r,1l,16r2,l3,18r2,1l7,21r3,2l11,24r2,2l15,28r,l15,27r1,l18,25r2,-1l23,22r2,-2l28,19r2,-1l32,16r2,-1l35,14r,l35,14xe" fillcolor="#404040" stroked="f">
                  <v:path arrowok="t"/>
                </v:shape>
                <v:shape id="_x0000_s4518" style="position:absolute;left:3757;top:3010;width:38;height:27" coordsize="38,27" path="m38,12l37,10,35,9,34,7r-2,l31,5,29,4,28,3,26,1,24,r,l24,1r-2,l21,2,19,4,15,6,13,7,10,8,8,10,5,12,3,13,2,14,1,15,,15r,l2,16r1,2l5,19r1,2l8,22r1,2l11,24r1,2l14,27r,l14,27r1,-1l18,25r2,-1l23,22r2,-1l28,19r2,-2l33,16r2,-2l36,13r2,-1l38,12r,xe" fillcolor="#4e4e4e" stroked="f">
                  <v:path arrowok="t"/>
                </v:shape>
                <v:shape id="_x0000_s4519" style="position:absolute;left:3750;top:3006;width:39;height:26" coordsize="39,26" path="m39,10l37,9,35,7,34,6,32,5,30,4,28,3,26,2,24,1,20,r,l20,,19,1,17,2,14,4,12,6,9,8,6,9,4,11r-2,l1,12,,13r,l2,14r1,2l5,17r2,2l9,20r1,2l12,24r2,2l14,26r,-1l15,25r2,-1l19,22r2,-1l24,19r3,-2l29,16r3,-2l34,12r2,-1l37,11r1,-1l39,10r,xe" fillcolor="#5e5e5e" stroked="f">
                  <v:path arrowok="t"/>
                </v:shape>
                <v:shape id="_x0000_s4520" style="position:absolute;left:3744;top:3004;width:37;height:21" coordsize="37,21" path="m8,3r1,l11,3,15,2,18,1,20,r1,l21,r3,1l26,2r2,l31,3r2,1l35,5r2,1l37,6r,1l35,7,34,8r-2,2l28,12r-2,1l23,14r-2,2l18,18r-2,1l15,20r-1,1l13,21r,l11,19,9,17,7,15,5,14,4,13,2,12,1,10,,9r,l1,8,4,6,6,4,8,3r,xe" fillcolor="#707070" stroked="f">
                  <v:path arrowok="t"/>
                </v:shape>
                <v:shape id="_x0000_s4521" style="position:absolute;left:3739;top:3004;width:31;height:15" coordsize="31,15" path="m,6r1,l2,6,5,5r3,l11,4,14,3,17,2r3,l23,1r2,l26,r,l26,r2,1l30,1r1,1l31,2r,l30,3,28,4,25,6,23,8r-3,2l17,11r-2,2l13,13r-1,1l11,15r,l9,13,6,11,3,9,2,7,1,7,,6r,xe" fillcolor="#7e7e7e" stroked="f">
                  <v:path arrowok="t"/>
                </v:shape>
                <v:shape id="_x0000_s4522" style="position:absolute;left:3739;top:3007;width:13;height:6" coordsize="13,6" path="m13,l12,1,9,1,5,2,2,3,,3r,l1,4,2,5,5,6r,l6,5,9,3,11,1,13,r,xe" fillcolor="#8e8f8f" stroked="f">
                  <v:path arrowok="t"/>
                </v:shape>
                <v:shape id="_x0000_s4523" style="position:absolute;left:3737;top:3010;width:69;height:118" coordsize="69,118" path="m2,r,1l3,1r2,l7,1r3,1l12,2r3,1l18,3r2,1l23,4r3,1l29,5r3,1l34,6r3,l39,7r2,l41,7r1,l42,7r1,l44,8r2,1l47,9r1,1l49,11r2,1l52,13r1,1l54,15r1,2l56,18r1,1l58,20r,2l59,22r1,2l61,25r,1l62,28r2,1l64,31r1,1l65,34r1,1l66,37r1,1l67,39r,2l68,42r,2l68,46r1,1l69,49r,2l69,53r,l69,55r,2l69,59r,1l69,62r,2l69,66r,1l69,69r,1l68,72r,1l68,75r-1,2l67,78r,2l66,82r,1l66,85r-1,1l65,87r-1,2l64,90r-2,2l62,93r-1,2l60,96r,2l59,99r-1,1l58,101r-1,1l56,103r-1,1l55,106r-1,1l53,108r-1,1l51,110r,1l50,112r-1,1l48,113r-1,1l46,115r-1,1l44,116r-1,1l42,117r-1,l40,117r-1,l37,118r,l37,118r-2,l34,118r-2,-1l29,117r-2,l24,117r-3,l18,117r-3,l12,117r-3,l7,117r-3,l2,117r,l1,117r,l1,115r,-2l1,111r,-2l1,107r,-2l,103r,-2l,101,,99,,97,,95,,93,,91,,89,,87,,86,,84,,82,,80,,78,,76,,75,,73,,71,,70,,68,,66,,64,,62,,60,,58,,56,,55,,53,,51,,50,,48,,46,,44,,42,,40,,39,,37,,35,,33,,31,,29,,27,1,25r,-1l1,22r,-1l1,19r,-2l1,15r,-2l1,11,1,9,2,7,2,6,2,4,2,2,2,r,xe" fillcolor="#7e7e7e" stroked="f">
                  <v:path arrowok="t"/>
                </v:shape>
                <v:shape id="_x0000_s4524" style="position:absolute;left:3740;top:3050;width:18;height:22" coordsize="18,22" path="m,10l1,7,1,5,2,2,2,r,l2,,4,1,5,3,7,5,8,7r2,3l12,13r1,2l15,17r1,2l17,20r1,1l18,22r,l,10xe" fillcolor="#e7e7e7" stroked="f">
                  <v:path arrowok="t"/>
                </v:shape>
                <v:shape id="_x0000_s4525" style="position:absolute;left:3758;top:3072;width:38;height:42" coordsize="38,42" path="m38,26r,2l37,30r-1,2l35,34r-1,2l33,38r-1,1l31,40r-1,2l30,42r,l30,41,29,40r,-1l28,39,27,37,25,35,24,33,23,31,21,29,20,27,18,24,17,23,14,20,12,18,11,15,9,13,8,11,6,8,5,7,4,5,3,4,2,2,1,1,1,,,,,,,,38,26xe" fillcolor="#474747" stroked="f">
                  <v:path arrowok="t"/>
                </v:shape>
                <v:shape id="_x0000_s4526" style="position:absolute;left:3740;top:3060;width:18;height:12" coordsize="18,12" path="m,6l,5,,2,,,,,1,,2,1,5,3,7,5r3,l12,7r3,2l16,10r2,1l18,12r,l,6xe" fillcolor="#d0d0d0" stroked="f">
                  <v:path arrowok="t"/>
                </v:shape>
                <v:shape id="_x0000_s4527" style="position:absolute;left:3758;top:3072;width:41;height:26" coordsize="41,26" path="m41,11r,3l41,16r-1,2l40,20r-1,3l39,24r-1,2l38,26r,l37,25,36,24r-1,l34,23,32,22,30,21,28,19,26,17,23,16,21,14,18,12,16,10,13,8r-2,l8,6,6,5,5,3,3,2,2,1,1,,,,,,,,41,11xe" fillcolor="#5e5e5e" stroked="f">
                  <v:path arrowok="t"/>
                </v:shape>
                <v:shape id="_x0000_s4528" style="position:absolute;left:3740;top:3066;width:18;height:7" coordsize="18,7" path="m,l,2,,4,,6r,l,6r,l,7r,l,7r2,l6,6r3,l13,6r2,l17,6r1,l18,6,,xe" fillcolor="#b9b9b9" stroked="f">
                  <v:path arrowok="t"/>
                </v:shape>
                <v:shape id="_x0000_s4529" style="position:absolute;left:3758;top:3070;width:43;height:13" coordsize="43,13" path="m41,13r2,-2l43,9r,-2l43,4r,-2l43,2r,-1l43,r,l43,r,l41,,39,,38,,36,,33,,30,,28,,25,1r-3,l19,1r-3,l12,1,9,1,7,1,4,2,3,2,1,2,,2r,l,2,41,13xe" fillcolor="#757574" stroked="f">
                  <v:path arrowok="t"/>
                </v:shape>
                <v:shape id="_x0000_s4530" style="position:absolute;left:3740;top:3072;width:18;height:7" coordsize="18,7" path="m,7l,5,,3,,1r,l,1r2,l6,,9,r4,l15,r2,l18,r,l,7xe" fillcolor="#a2a3a3" stroked="f">
                  <v:path arrowok="t"/>
                </v:shape>
                <v:shape id="_x0000_s4531" style="position:absolute;left:3758;top:3056;width:43;height:16" coordsize="43,16" path="m41,r,2l41,5r2,2l43,9r,2l43,14r,l43,14r-2,l39,14r-1,l36,14r-3,l30,14r-2,l25,15r-3,l19,15r-3,l12,15r-3,l7,15,4,16r-1,l1,16,,16r,l,16,41,xe" fillcolor="#8c8c8c" stroked="f">
                  <v:path arrowok="t"/>
                </v:shape>
                <v:shape id="_x0000_s4532" style="position:absolute;left:3740;top:3072;width:18;height:14" coordsize="18,14" path="m1,14l,11,,9,,7r,l1,7,4,6,6,5,10,3,13,2,15,1,17,r1,l18,,1,14xe" fillcolor="#8c8c8c" stroked="f">
                  <v:path arrowok="t"/>
                </v:shape>
                <v:shape id="_x0000_s4533" style="position:absolute;left:3758;top:3041;width:41;height:31" coordsize="41,31" path="m37,r,2l38,4r1,3l39,8r1,2l40,13r1,2l41,15r-1,l40,16r-1,l37,17r-2,l33,18r-3,1l28,21r-3,1l22,22r-2,2l17,24r-4,1l10,26,8,27,6,28,4,29,2,30r-1,l,31r,l,31,37,xe" fillcolor="#a2a3a3" stroked="f">
                  <v:path arrowok="t"/>
                </v:shape>
                <v:shape id="_x0000_s4534" style="position:absolute;left:3741;top:3072;width:17;height:25" coordsize="17,25" path="m3,25r,-1l1,21r,-2l,16,,14r,l,14,1,12,4,11,7,9,9,7,11,5,14,3,15,1,17,r,l17,,3,25xe" fillcolor="#757574" stroked="f">
                  <v:path arrowok="t"/>
                </v:shape>
                <v:shape id="_x0000_s4535" style="position:absolute;left:3758;top:3025;width:37;height:47" coordsize="37,47" path="m27,r1,1l29,3r1,2l32,6r1,1l34,9r1,2l36,14r1,2l37,16r-1,l36,17r-1,l34,18r-1,2l31,21r-2,2l27,24r-2,1l23,27r-2,2l19,31r-2,2l14,35r-3,2l9,38,7,40,6,42,4,43,3,44,2,45,1,46,,47r,l,47,27,xe" fillcolor="#b9b9b9" stroked="f">
                  <v:path arrowok="t"/>
                </v:shape>
                <v:shape id="_x0000_s4536" style="position:absolute;left:3744;top:3072;width:14;height:42" coordsize="14,42" path="m8,42l7,41,6,39,5,38,4,36,3,34r,-2l2,30,1,27,,25r,l,25,1,24,2,23,3,21,4,19,5,16,7,14,8,11,9,8,11,7,12,5,13,3,14,1,14,r,l14,,8,42xe" fillcolor="#5e5e5e" stroked="f">
                  <v:path arrowok="t"/>
                </v:shape>
                <v:shape id="_x0000_s4537" style="position:absolute;left:3758;top:3018;width:27;height:54" coordsize="27,54" path="m7,1l9,r1,l12,r,l14,r3,1l19,1r2,1l23,4r2,1l27,7r,l27,7,26,8r,1l25,10r,1l24,13r-1,1l22,16r-1,2l19,20r-1,3l17,26r-3,2l13,31r-1,2l10,35,9,38,8,40,6,43,5,45,4,47,3,48,2,50r,1l1,52r,1l,54r,l,54,7,1xe" fillcolor="#d0d0d0" stroked="f">
                  <v:path arrowok="t"/>
                </v:shape>
                <v:shape id="_x0000_s4538" style="position:absolute;left:3752;top:3072;width:19;height:53" coordsize="19,53" path="m,42r2,2l3,46r2,2l7,49r2,1l10,52r2,l14,53r2,l18,53r,l18,53r1,l19,53r,l19,53r,l19,52,18,51r,-2l18,47,17,45r,-2l16,40r,-1l15,36,14,33r,-3l13,28,12,25r,-2l11,20,10,17r,-3l9,12,9,9,8,8,8,6,7,4,7,3,7,1,6,1,6,r,l6,,,42xe" fillcolor="#474747" stroked="f">
                  <v:path arrowok="t"/>
                </v:shape>
                <v:shape id="_x0000_s4539" style="position:absolute;left:3749;top:3019;width:16;height:53" coordsize="16,53" path="m,15l1,13,3,12,4,10,5,8,7,6,8,5,10,3,11,2,13,1,15,r1,l16,r,l16,1r,1l16,3r,2l15,6r,3l15,11r-1,2l14,15r,3l13,21r,3l13,27r-1,3l12,32r,3l11,37r,3l11,43r-1,1l10,46r,2l10,50,9,51r,1l9,53r,l9,53,,15xe" fillcolor="#e7e7e7" stroked="f">
                  <v:path arrowok="t"/>
                </v:shape>
                <v:shape id="_x0000_s4540" style="position:absolute;left:3758;top:3072;width:30;height:53" coordsize="30,53" path="m30,42r-1,2l28,46r-2,1l24,49r-1,1l21,51r-2,1l18,53r-2,l13,53r,l13,53r,l13,52,12,51r,-2l12,47,11,45r,-2l10,40r,-1l9,36,8,33r,-3l7,28,6,25r,-2l5,20,4,17r,-3l3,12,3,9,2,8,2,6,1,4,1,3,1,1,,1,,,,,,,30,42xe" fillcolor="#303030" stroked="f">
                  <v:path arrowok="t"/>
                </v:shape>
                <v:shape id="_x0000_s4541" style="position:absolute;left:3742;top:3034;width:16;height:38" coordsize="16,38" path="m,16l2,14r,-2l3,10,4,8,5,6,5,4,6,2,7,r,l7,r,1l8,2r,2l9,6r,3l10,11r,3l11,16r1,3l12,22r1,3l14,28r,1l15,32r,2l16,35r,2l16,38r,l16,38,,16xe" stroked="f">
                  <v:path arrowok="t"/>
                </v:shape>
                <v:shape id="_x0000_s4542" style="position:absolute;left:3759;top:3034;width:38;height:37" coordsize="38,37" path="m32,r1,2l34,3r1,2l35,7r1,2l37,11r1,3l38,15r,l38,15r-1,l36,16r-1,1l33,18r-2,1l29,20r-2,2l25,23r-3,2l19,26r-2,2l13,29r-2,2l9,31,7,33,5,34,3,35,2,36r-1,l,37r,l,37,32,xe" fillcolor="#bebebe" stroked="f">
                  <v:path arrowok="t"/>
                </v:shape>
                <v:shape id="_x0000_s4543" style="position:absolute;left:3746;top:3071;width:13;height:14" coordsize="13,14" path="m,14l,12,,9,,8r,l,7,2,6,5,5,8,3,10,1,12,r1,l13,,,14xe" fillcolor="#4e4e4e" stroked="f">
                  <v:path arrowok="t"/>
                </v:shape>
                <v:shape id="_x0000_s4544" style="position:absolute;left:3759;top:3022;width:32;height:49" coordsize="32,49" path="m18,r2,1l22,2r1,1l25,4r1,1l28,7r1,2l31,10r1,2l32,12r,l31,13r,l30,15r-1,1l27,17r-1,2l24,21r-1,2l21,26r-2,1l17,29r-2,2l12,34r-1,2l9,38,7,40,6,41,4,43,3,45,2,46,1,47,,48r,1l,49r,l18,xe" fillcolor="#afafaf" stroked="f">
                  <v:path arrowok="t"/>
                </v:shape>
                <v:shape id="_x0000_s4545" style="position:absolute;left:3746;top:3071;width:13;height:25" coordsize="13,25" path="m3,25r,-1l2,22,1,19r,-2l,14r,l1,13,2,12,4,10,6,9,8,6,10,4,11,2,12,r1,l13,,3,25xe" fillcolor="#5e5e5e" stroked="f">
                  <v:path arrowok="t"/>
                </v:shape>
                <v:shape id="_x0000_s4546" style="position:absolute;left:3758;top:3022;width:19;height:49" coordsize="19,49" path="m,8l1,6,3,4,5,3,6,2,8,1,10,r2,l14,r,l16,r2,l19,r,l19,r,1l19,2,18,3r,2l17,7,16,9r-2,1l14,13r-1,2l12,18r-1,3l10,24,9,26,8,28,7,31,6,34,5,36,4,39r,2l3,43,2,44r,2l1,47r,1l1,49r,l1,49,,8xe" fillcolor="#9d9d9d" stroked="f">
                  <v:path arrowok="t"/>
                </v:shape>
                <v:shape id="_x0000_s4547" style="position:absolute;left:3749;top:3071;width:11;height:43" coordsize="11,43" path="m11,43l10,42,8,40r-1,l6,38,5,36,4,34,3,32,2,30,1,28,,25r,l1,25r,l2,23r,-2l3,18,4,15,5,12,6,10,7,8,8,5,9,3,9,1,10,r,l10,r1,43xe" fillcolor="#707070" stroked="f">
                  <v:path arrowok="t"/>
                </v:shape>
                <v:shape id="_x0000_s4548" style="position:absolute;left:3749;top:3030;width:10;height:41" coordsize="10,41" path="m,17l1,15r,-3l2,10,3,8,4,6,5,4,6,2,7,1,9,r,l9,r,1l9,2r,2l9,5r,2l9,9r,3l9,15r,3l9,20r,3l9,26r,3l9,31r1,2l10,35r,2l10,38r,2l10,40r,1l10,41,,17xe" fillcolor="#8e8f8f" stroked="f">
                  <v:path arrowok="t"/>
                </v:shape>
                <v:shape id="_x0000_s4549" style="position:absolute;left:3759;top:3071;width:20;height:49" coordsize="20,49" path="m1,43r2,2l5,46r2,1l9,48r2,1l13,49r,l16,49r2,-1l20,47r,l20,47r,l20,46,19,44r,-1l18,41,17,40,16,38,15,35,13,33,12,30,11,27,10,25,9,23,8,20,7,17,6,14,5,12,4,9,3,8,2,6,1,4,1,3,,1r,l,,,,,,1,43xe" fillcolor="#7e7e7e" stroked="f">
                  <v:path arrowok="t"/>
                </v:shape>
                <v:shape id="_x0000_s4550" style="position:absolute;left:3746;top:3047;width:13;height:24" coordsize="13,24" path="m,11l1,8,1,6,2,4,2,2,3,r,l3,1r,1l4,3,5,5,6,8r1,3l8,13r1,3l10,18r1,2l12,22r1,1l13,24r,l,11xe" fillcolor="#7e7e7e" stroked="f">
                  <v:path arrowok="t"/>
                </v:shape>
                <v:shape id="_x0000_s4551" style="position:absolute;left:3759;top:3071;width:33;height:47" coordsize="33,47" path="m33,34r-1,3l31,39r-2,1l28,41r-1,2l25,44r-1,1l22,46r-2,1l20,47r,l20,47r,-1l19,44r,-1l18,41,17,40,16,38,15,35,13,33,12,30,11,27,10,25,9,23,8,20,7,17,6,14,5,12,4,9,3,8,2,6,1,4,1,3,,1r,l,,,,,,33,34xe" fillcolor="#8e8f8f" stroked="f">
                  <v:path arrowok="t"/>
                </v:shape>
                <v:shape id="_x0000_s4552" style="position:absolute;left:3746;top:3058;width:13;height:13" coordsize="13,13" path="m,7l,4,,2,,,,,1,,2,2,4,4,7,7,9,8r2,3l12,12r1,1l13,13,,7xe" fillcolor="#707070" stroked="f">
                  <v:path arrowok="t"/>
                </v:shape>
                <v:shape id="_x0000_s4553" style="position:absolute;left:3759;top:3071;width:39;height:34" coordsize="39,34" path="m39,19r-1,3l38,24r-1,1l36,27r,2l35,31r-1,2l33,34r,l33,34r-1,l32,33,31,32,29,30,28,29,26,27,25,25,23,24,21,22,19,19,17,17,15,15,12,13,10,10,8,9,6,7,5,5,3,4,2,2,1,1,,,,,,,,,39,19xe" fillcolor="#9d9d9d" stroked="f">
                  <v:path arrowok="t"/>
                </v:shape>
                <v:shape id="_x0000_s4554" style="position:absolute;left:3745;top:3065;width:14;height:6" coordsize="14,6" path="m,4l,2,,,1,r,l1,,4,,7,2r3,2l13,5r1,1l14,6,,4xe" fillcolor="#5e5e5e" stroked="f">
                  <v:path arrowok="t"/>
                </v:shape>
                <v:shape id="_x0000_s4555" style="position:absolute;left:3759;top:3071;width:42;height:19" coordsize="42,19" path="m42,6r,2l40,10r,2l40,15r-1,2l39,19r,l38,19r,l37,18,35,17,33,16,31,15,29,14,26,13,24,11,21,10,18,9,16,8,12,6,10,5,7,4,5,3,3,2,2,1,1,,,,,,,,42,6xe" fillcolor="#afafaf" stroked="f">
                  <v:path arrowok="t"/>
                </v:shape>
                <v:shape id="_x0000_s4556" style="position:absolute;left:3745;top:3069;width:14;height:4" coordsize="14,4" path="m,l,,,1,,2r,l,3r,l,4r,l1,4r3,l7,3,10,2r3,l14,2r,l,xe" fillcolor="#4e4e4e" stroked="f">
                  <v:path arrowok="t"/>
                </v:shape>
                <v:shape id="_x0000_s4557" style="position:absolute;left:3759;top:3063;width:42;height:14" coordsize="42,14" path="m42,14r,-2l42,10r,-2l42,8r,-3l42,2,42,r,l40,,39,,38,,36,2r-2,l32,2r-3,l27,3r-3,l21,4r-3,l15,5r-4,l8,6,6,6,4,7,2,7,1,7,,8r,l,8r42,6xe" fillcolor="#bebebe" stroked="f">
                  <v:path arrowok="t"/>
                </v:shape>
                <v:shape id="_x0000_s4558" style="position:absolute;left:3745;top:3071;width:14;height:8" coordsize="14,8" path="m1,8l,6,,4,,2r,l1,2r3,l7,1,10,r3,l14,r,l1,8xe" fillcolor="#404040" stroked="f">
                  <v:path arrowok="t"/>
                </v:shape>
                <v:shape id="_x0000_s4559" style="position:absolute;left:3759;top:3049;width:42;height:22" coordsize="42,22" path="m38,r1,2l39,5r1,2l40,10r,2l42,14r,l40,14r-1,l38,14r-2,2l34,16r-2,l29,16r-2,1l24,17r-3,1l18,18r-3,1l11,19,8,20r-2,l4,21r-2,l1,21,,22r,l,22,38,xe" fillcolor="#cecece" stroked="f">
                  <v:path arrowok="t"/>
                </v:shape>
                <v:shape id="_x0000_s4560" style="position:absolute;left:3770;top:3071;width:16;height:40" coordsize="16,40" path="m,40r1,l1,40r1,l2,40r3,l6,39,8,38r2,-1l12,36r1,-2l15,32r1,-2l16,30r,l16,29r,-2l16,25r,-1l16,21r,-3l16,15r,-3l16,9r,-1l16,5r,-2l16,1,16,r,l16,,,40xe" fillcolor="#626262" stroked="f">
                  <v:path arrowok="t"/>
                </v:shape>
                <v:shape id="_x0000_s4561" style="position:absolute;left:3785;top:3039;width:7;height:32" coordsize="7,32" path="m,l1,1,2,3,3,5,4,7,5,9r1,1l6,12r1,2l7,14r,1l6,17,5,19,4,22,3,24,2,27,1,30r,1l1,32r,l,xe" fillcolor="#111" stroked="f">
                  <v:path arrowok="t"/>
                </v:shape>
                <v:shape id="_x0000_s4562" style="position:absolute;left:3786;top:3071;width:6;height:30" coordsize="6,30" path="m6,16r,3l5,21,4,23,3,25,2,27,1,29,,30r,l,30,,29,,27,,25,,24,,21,,18,,15,,12,,9,,8,,5,,3,,1,,,,,,,6,16xe" fillcolor="#575757" stroked="f">
                  <v:path arrowok="t"/>
                </v:shape>
                <v:shape id="_x0000_s4563" style="position:absolute;left:3768;top:3032;width:18;height:39" coordsize="18,39" path="m,l2,,3,,4,r,l7,,8,r2,2l12,2r2,1l15,5r2,2l17,7r,l17,8r,1l17,11r,3l17,16r,2l17,21r,3l17,27r,3l17,33r1,1l18,36r,2l18,39r,l18,39,,xe" fillcolor="#171717" stroked="f">
                  <v:path arrowok="t"/>
                </v:shape>
                <v:shape id="_x0000_s4564" style="position:absolute;left:3786;top:3071;width:8;height:16" coordsize="8,16" path="m8,9l7,11r,3l6,16r,l6,15,5,14,4,11,3,9,2,5,1,3,,1,,,,,8,9xe" fillcolor="#4a4949" stroked="f">
                  <v:path arrowok="t"/>
                </v:shape>
                <v:shape id="_x0000_s4565" style="position:absolute;left:3757;top:3032;width:29;height:39" coordsize="29,39" path="m,10l2,8,3,6,5,4,6,3,8,2,10,r1,l11,r1,l12,2r,l13,3r1,2l14,7r1,3l17,12r1,3l19,17r2,2l22,22r1,3l24,28r1,2l26,31r,3l27,35r1,2l28,38r1,1l29,39r,l,10xe" fillcolor="#272627" stroked="f">
                  <v:path arrowok="t"/>
                </v:shape>
                <v:shape id="_x0000_s4566" style="position:absolute;left:3786;top:3071;width:8;height:9" coordsize="8,9" path="m8,5r,1l8,8r,1l8,9,7,8,5,6,2,3,,1,,,,,8,5xe" fillcolor="#3d3d3d" stroked="f">
                  <v:path arrowok="t"/>
                </v:shape>
                <v:shape id="_x0000_s4567" style="position:absolute;left:3752;top:3042;width:34;height:29" coordsize="34,29" path="m,12l1,10,2,7,2,6,3,4,4,2,5,r,l6,r,1l7,2,8,3r2,2l11,7r2,1l15,10r2,2l19,14r3,3l24,19r2,2l28,23r1,1l31,26r1,1l33,28r,1l34,29r,l,12xe" fillcolor="#303030" stroked="f">
                  <v:path arrowok="t"/>
                </v:shape>
                <v:shape id="_x0000_s4568" style="position:absolute;left:3786;top:3071;width:8;height:5" coordsize="8,5" path="m8,1r,1l8,4r,1l8,5,7,4,4,2,1,1,,,,,8,1xe" fillcolor="#303030" stroked="f">
                  <v:path arrowok="t"/>
                </v:shape>
                <v:shape id="_x0000_s4569" style="position:absolute;left:3750;top:3054;width:36;height:17" coordsize="36,17" path="m,12l1,9,1,8,1,5,2,3,2,r,l3,r,1l5,2r1,l8,4r3,1l13,6r3,2l18,9r3,2l25,11r2,1l30,14r2,1l33,16r2,l35,17r1,l36,17,,12xe" fillcolor="#3d3d3d" stroked="f">
                  <v:path arrowok="t"/>
                </v:shape>
                <v:shape id="_x0000_s4570" style="position:absolute;left:3786;top:3069;width:8;height:3" coordsize="8,3" path="m8,3r,l8,2r,l8,2,8,1r,l8,r,l6,1,2,2,,2r,l8,3xe" fillcolor="#272627" stroked="f">
                  <v:path arrowok="t"/>
                </v:shape>
                <v:shape id="_x0000_s4571" style="position:absolute;left:3750;top:3066;width:36;height:12" coordsize="36,12" path="m,l,1,,3,,5r,l,7r,3l,12r,l1,12r1,l3,11r2,l8,10r2,l13,9r3,l19,8,22,7r4,l28,6r3,l33,6,34,5r1,l36,5r,l,xe" fillcolor="#4a4949" stroked="f">
                  <v:path arrowok="t"/>
                </v:shape>
                <v:shape id="_x0000_s4572" style="position:absolute;left:3786;top:3066;width:8;height:5" coordsize="8,5" path="m8,r,1l8,2r,1l8,3,6,4,2,5,,5r,l8,xe" fillcolor="#171717" stroked="f">
                  <v:path arrowok="t"/>
                </v:shape>
              </v:group>
              <v:shape id="_x0000_s4573" style="position:absolute;left:3750;top:3071;width:36;height:18" coordsize="36,18" path="m3,18l2,16r,-2l1,11,1,9,,7r,l1,7r1,l3,6r2,l8,5r2,l13,4r3,l19,3,22,2r4,l28,1r3,l33,1,34,r1,l36,r,l3,18xe" fillcolor="#575757" stroked="f">
                <v:path arrowok="t"/>
              </v:shape>
              <v:shape id="_x0000_s4574" style="position:absolute;left:3786;top:3062;width:8;height:9" coordsize="8,9" path="m8,r,1l8,3r,1l8,4,7,5,4,6,1,8,,9r,l8,xe" fillcolor="#111" stroked="f">
                <v:path arrowok="t"/>
              </v:shape>
              <v:shape id="_x0000_s4575" style="position:absolute;left:3753;top:3071;width:33;height:31" coordsize="33,31" path="m5,31l4,29,3,27,2,25,1,23,,21,,18r,l,18r1,l2,17,4,16,6,15,8,13r2,-1l13,10,16,9,18,8,22,7,24,5,27,4,29,2,30,1r2,l32,r1,l33,,5,31xe" fillcolor="#626262" stroked="f">
                <v:path arrowok="t"/>
              </v:shape>
              <v:shape id="_x0000_s4576" style="position:absolute;left:3786;top:3053;width:8;height:18" coordsize="8,18" path="m6,l7,3r,3l8,9r,l7,10,5,12,2,15,,17r,1l,18,6,xe" fillcolor="black" stroked="f">
                <v:path arrowok="t"/>
              </v:shape>
              <v:shape id="_x0000_s4577" style="position:absolute;left:3758;top:3071;width:28;height:40" coordsize="28,40" path="m12,40l10,39r-1,l7,38,5,36,3,35,2,33,,31r,l,31,1,30,2,29,3,28,4,26,5,25,7,23,9,21r2,-2l12,17r2,-3l17,12r2,-2l21,8,22,6,24,5,25,3,26,2,27,1,27,r1,l28,,12,40xe" fillcolor="#707070" stroked="f">
                <v:path arrowok="t"/>
              </v:shape>
              <v:shape id="_x0000_s4578" style="position:absolute;left:3777;top:3046;width:15;height:10" coordsize="15,10" path="m15,10r,-1l15,8r,l15,8,14,5,12,3,11,2,9,r,l7,1,5,1,3,3,2,3,,5r,l,5r,l1,5r,l2,5r1,l4,5,5,6r2,l8,6,9,7r1,l11,7r1,1l13,9r1,l15,10r,xe" fillcolor="#8e78b7" stroked="f">
                <v:path arrowok="t"/>
              </v:shape>
              <v:shape id="_x0000_s4579" style="position:absolute;left:3777;top:3093;width:14;height:9" coordsize="14,9" path="m,3l2,5,3,7,5,8,7,9r2,l9,9,10,7,11,5,12,3,13,2,14,r,l14,r,l14,r,l13,1r-1,l11,2r-1,l9,3,8,3,7,3,5,3,4,3,3,3,2,3,1,3,,3xe" fillcolor="#8e78b7" stroked="f">
                <v:path arrowok="t"/>
              </v:shape>
              <v:shape id="_x0000_s4580" style="position:absolute;left:3774;top:3051;width:20;height:14" coordsize="20,14" path="m20,14r,l20,12r,l20,12r,-2l19,8r,-2l19,6r,-1l18,5r,l18,5,17,4r-1,l15,3,14,2r-1,l12,2,11,1r-1,l8,1,7,,6,,5,,4,r,l3,r,l3,r,l2,2,1,3,,5r,l,5r1,l1,5r,l2,5r1,l4,5r1,l5,5r2,l7,5r1,l9,6r1,l11,6r1,1l13,7r,1l14,8r1,1l16,9r,1l17,10r1,1l18,12r1,l19,12r1,2l20,14xe" fillcolor="#a5cfe3" stroked="f">
                <v:path arrowok="t"/>
              </v:shape>
              <v:shape id="_x0000_s4581" style="position:absolute;left:3774;top:3084;width:19;height:12" coordsize="19,12" path="m3,12l2,11,1,10,,8r,l,8r1,l1,8r,l2,8r1,l4,8r1,l5,8r2,l7,8r1,l9,7r1,l11,7,12,6r1,l13,5r1,l15,4r1,l16,3r1,l18,2r,-1l19,1r,l19,r,l19,r,l19,3,18,6,17,9r,l17,9r,l17,9r,l16,10r-1,l14,11r-1,l12,12r-1,l10,12r-2,l7,12r-1,l5,12r-1,l3,12xe" fillcolor="#a5cfe3" stroked="f">
                <v:path arrowok="t"/>
              </v:shape>
              <v:shape id="_x0000_s4582" style="position:absolute;left:3772;top:3056;width:22;height:18" coordsize="22,18" path="m22,18r,-2l22,14r,-2l22,12r,-1l22,10r,-1l22,9r,l22,9r,l22,9,21,7r,l20,7r,-1l19,5r-1,l18,4r-1,l16,3r-1,l15,2r-1,l13,1r-1,l11,1,10,,9,r,l7,r,l6,,5,,4,,3,r,l3,,2,r,l2,r,2l,4,,6r,l,6r,l,6r,l,5r2,l3,5r,l4,5r1,l6,5r,l7,5r1,l8,5r1,l10,5r1,1l11,6r1,l12,6r1,1l14,7r,l15,7r,l16,9r,l17,9r,l18,10r,1l18,11r1,1l19,12r,1l19,14r1,l20,15r,1l20,17r,l20,18r,l21,18r1,l22,18r,l22,18r,l22,18r,xe" fillcolor="#b9e3cc" stroked="f">
                <v:path arrowok="t"/>
              </v:shape>
              <v:shape id="_x0000_s4583" style="position:absolute;left:3772;top:3074;width:22;height:18" coordsize="22,18" path="m2,18r,-2l,14,,12r,l,13r,l,13r,l,13r2,l3,13r,l4,13r1,l6,13r,l7,13r1,l8,13r1,l10,13r1,l11,12r1,l12,12r1,-1l14,11r,l15,10r,l16,9r,l17,8r,l18,7r,l18,6r1,l19,6r,-1l19,4r1,l20,3r,-1l20,2r,-1l20,r,l21,r1,l22,r,l22,3r,3l22,7r-1,3l21,10r,l21,10r,1l21,11r-1,l20,12r-1,1l18,13r,1l17,14r-1,1l15,15r,1l14,16r-1,1l12,17r-1,l10,18r-1,l9,18r-2,l7,18r-1,l5,18r-1,l3,18r-1,xe" fillcolor="#b9e3cc" stroked="f">
                <v:path arrowok="t"/>
              </v:shape>
              <v:shape id="_x0000_s4584" style="position:absolute;left:3770;top:3061;width:22;height:26" coordsize="22,26" path="m,6l1,4,1,2,2,1r,l2,1r,l2,1r,l2,,4,,5,r,l6,,7,,8,r,l9,r1,l10,r1,l12,r1,1l13,1r1,l14,1r1,1l16,2r,l17,2r,l18,4r,l19,4r,l20,5r,1l20,6r1,1l21,7r,1l21,9r1,l22,10r,1l22,12r,l22,13r-5,l17,14r,l17,15r,l17,15r,1l17,16r-1,1l16,17r,1l16,18r,l15,19r,l15,19r-1,l14,19r,l13,20r,l13,20r-1,l12,21r-1,l11,21r-1,l10,21r-1,l9,22r,l8,22r,l7,22r,l6,22r,-1l5,21r,l4,21r,l2,21r,-1l2,20r-1,l1,20,,19r,l,19r,l,19r,l1,21r,2l2,25r,l2,26r,l2,26r,l2,26r2,l5,26r,l6,26r1,l8,26r,l9,26r1,l10,26r1,l12,26r1,l13,25r1,l14,25r1,-1l16,24r,l17,23r,l18,22r,l19,21r,l20,20r,l20,19r1,l21,19r,-1l21,17r1,l22,16r,-1l22,15r,-1l22,13r-5,l17,13r,-1l17,12r,-1l17,11r,-1l17,10,16,9r,l16,8r,l16,8,15,7r,l15,7,14,6r,l14,6,13,5r,l13,5r-1,l12,4r-1,l11,4r-1,l10,4,9,4r,l9,4,8,4r,l7,4r,l6,4r,l5,4r,l4,4r,l2,4r,1l2,5,1,5r,l,6r,xe" fillcolor="#e3f3cc" stroked="f">
                <v:path arrowok="t"/>
              </v:shape>
              <v:shape id="_x0000_s4585" style="position:absolute;left:3770;top:3065;width:17;height:18" coordsize="17,18" path="m,2l,4,,7,,9r,l,12r,2l,15r,l,15r,l,15r,l1,16r,l2,16r,l2,17r2,l4,17r1,l5,17r1,l6,18r1,l7,18r1,l8,18r1,l9,18r,-1l10,17r,l11,17r,l12,17r,-1l13,16r,l13,16r1,-1l14,15r,l15,15r,l15,15r1,-1l16,14r,l16,13r,l17,12r,l17,11r,l17,11r,-1l17,10r,-1l17,9r,-1l17,8r,-1l17,7r,-1l17,6,16,5r,l16,4r,l16,4,15,3r,l15,3,14,2r,l14,2,13,1r,l13,1r-1,l12,,11,r,l10,r,l9,r,l9,,8,r,l7,r,l6,r,l5,r,l4,r,l2,r,1l2,1,1,1r,l,2r,xe" fillcolor="#fffae6" stroked="f">
                <v:path arrowok="t"/>
              </v:shape>
              <v:shape id="_x0000_s4586" style="position:absolute;left:3772;top:3069;width:10;height:10" coordsize="10,10" path="m10,5r,l10,5r,-1l10,4r,l10,4r,-1l10,3r,l10,3r,l10,2,9,2r,l9,2r,l9,1r,l8,1r,l8,1r,l8,1,7,1r,l7,r,l7,,6,r,l6,r,l5,r,l5,r,l4,r,l4,1r,l3,1r,l3,1r,l3,1r,l2,1r,1l2,2r,l2,2r,l,3r,l,3r,l,3,,4r,l,4r,l,5r,l,5r,l,6r,l,6r,l,6,,7r,l,7r,l,8r2,l2,8r,l2,8r,l2,9r1,l3,9r,l3,9r,l3,9r1,l4,10r,l4,10r1,l5,10r,l5,10r1,l6,10r,l6,10r1,l7,10r,l7,10,7,9r1,l8,9r,l8,9r,l9,9r,l9,8r,l9,8r,l10,8r,l10,7r,l10,7r,l10,6r,l10,6r,l10,6r,-1l10,5r,xe" stroked="f">
                <v:path arrowok="t"/>
              </v:shape>
              <v:shape id="_x0000_s4587" style="position:absolute;left:3765;top:3049;width:17;height:46" coordsize="17,46" path="m,46r,l1,44,3,42,5,40,7,38r3,-3l12,33r2,-2l15,31r1,l16,31r1,-2l17,27r,-2l17,22r,-2l16,17r,l16,17,15,16,14,14,12,13,10,10,7,8,6,5,4,3,3,1,2,r,l2,,,46xe" fillcolor="#7e7e7e" stroked="f">
                <v:path arrowok="t"/>
              </v:shape>
              <v:shape id="_x0000_s4588" style="position:absolute;left:3753;top:3049;width:26;height:46" coordsize="26,46" path="m13,l11,,10,,9,,8,1,7,2,6,3,5,5,4,6,3,8,2,10r,2l1,14r,2l,18r,2l,23r,l,25r,2l1,30r,1l2,33r,2l3,37r1,2l5,40r1,2l7,43r1,1l9,45r1,l11,46r2,l13,46r1,l15,45r1,l17,44r2,-1l21,42r1,-2l22,39r1,-2l24,35r1,-2l25,31r1,-1l26,27r,-2l26,23r,l26,20r,-2l26,16,25,14r,-2l24,10,23,8,22,6r,-1l21,3,19,2,17,1,16,,15,,14,,13,r,xe" fillcolor="#7e7e7e" stroked="f">
                <v:path arrowok="t"/>
              </v:shape>
              <v:shape id="_x0000_s4589" style="position:absolute;left:3762;top:3063;width:17;height:8" coordsize="17,8" path="m16,r1,2l17,3r,2l17,5r-1,l14,6r-4,l6,7,3,8,1,8,,8r,l16,xe" fillcolor="#cbcbcb" stroked="f">
                <v:path arrowok="t"/>
              </v:shape>
              <v:shape id="_x0000_s4590" style="position:absolute;left:3755;top:3071;width:7;height:4" coordsize="7,4" path="m,4l,3,,2,,1r,l2,1,5,,7,r,l,4xe" fillcolor="#525252" stroked="f">
                <v:path arrowok="t"/>
              </v:shape>
              <v:shape id="_x0000_s4591" style="position:absolute;left:3762;top:3057;width:16;height:14" coordsize="16,14" path="m14,r1,2l16,4r,2l16,6r,l14,8r-4,l8,10,5,11,2,13,1,14,,14r,l14,xe" fillcolor="#b9b9b9" stroked="f">
                <v:path arrowok="t"/>
              </v:shape>
              <v:shape id="_x0000_s4592" style="position:absolute;left:3755;top:3071;width:7;height:8" coordsize="7,8" path="m1,8l,6,,5,,4r,l2,3,5,1,7,r,l1,8xe" fillcolor="#626262" stroked="f">
                <v:path arrowok="t"/>
              </v:shape>
              <v:shape id="_x0000_s4593" style="position:absolute;left:3762;top:3051;width:14;height:20" coordsize="14,20" path="m8,r2,1l12,3r2,3l14,6r-1,l12,8r-2,2l7,12,5,14,3,16,2,18,,20r,l,20,8,xe" fillcolor="#a7a7a7" stroked="f">
                <v:path arrowok="t"/>
              </v:shape>
              <v:shape id="_x0000_s4594" style="position:absolute;left:3756;top:3071;width:6;height:12" coordsize="6,12" path="m1,12r,-2l,9,,8r,l1,6,3,4,5,1,6,r,l1,12xe" fillcolor="#737373" stroked="f">
                <v:path arrowok="t"/>
              </v:shape>
              <v:shape id="_x0000_s4595" style="position:absolute;left:3762;top:3050;width:8;height:21" coordsize="8,21" path="m,2l1,1,3,,5,r,l6,,7,,8,1r,l8,1,7,2,6,5,5,7,4,10,3,13,2,15,1,17r,2l,21r,l,21,,2xe" fillcolor="#959595" stroked="f">
                <v:path arrowok="t"/>
              </v:shape>
              <v:shape id="_x0000_s4596" style="position:absolute;left:3757;top:3071;width:5;height:20" coordsize="5,20" path="m5,20l3,18,2,15,,12r,l1,11,1,9,3,7,4,4,5,1,5,r,l5,20xe" fillcolor="#878786" stroked="f">
                <v:path arrowok="t"/>
              </v:shape>
              <v:shape id="_x0000_s4597" style="position:absolute;left:3757;top:3052;width:5;height:19" coordsize="5,19" path="m,7l2,4,3,2,5,r,l5,r,2l5,5r,3l5,11r,3l5,17r,1l5,19r,l,7xe" fillcolor="#878786" stroked="f">
                <v:path arrowok="t"/>
              </v:shape>
              <v:shape id="_x0000_s4598" style="position:absolute;left:3762;top:3071;width:8;height:22" coordsize="8,22" path="m,20r1,1l3,21r2,1l5,22,6,21r1,l8,21r,l8,20,7,19,6,17,5,14,4,11,3,9,2,7,1,4,1,2,,1,,,,,,20xe" fillcolor="#959595" stroked="f">
                <v:path arrowok="t"/>
              </v:shape>
              <v:shape id="_x0000_s4599" style="position:absolute;left:3756;top:3059;width:6;height:12" coordsize="6,12" path="m,6l,4,1,2,1,r,l2,1r,2l4,6,5,9r1,2l6,12r,l,6xe" fillcolor="#737373" stroked="f">
                <v:path arrowok="t"/>
              </v:shape>
              <v:shape id="_x0000_s4600" style="position:absolute;left:3762;top:3071;width:14;height:21" coordsize="14,21" path="m14,15r-2,2l10,19,8,21r,l8,20,7,19,6,17,5,14,4,11,3,9,2,7,1,4,1,2,,1,,,,,14,15xe" fillcolor="#a7a7a7" stroked="f">
                <v:path arrowok="t"/>
              </v:shape>
              <v:shape id="_x0000_s4601" style="position:absolute;left:3755;top:3065;width:7;height:6" coordsize="7,6" path="m,2l,1,,,1,r,l2,,4,2,6,5,7,6r,l,2xe" fillcolor="#626262" stroked="f">
                <v:path arrowok="t"/>
              </v:shape>
              <v:shape id="_x0000_s4602" style="position:absolute;left:3762;top:3071;width:16;height:15" coordsize="16,15" path="m16,9r,1l15,13r-1,2l14,15,13,14,12,13,10,11,7,9,5,7,3,4,2,2,,1,,,,,16,9xe" fillcolor="#b9b9b9" stroked="f">
                <v:path arrowok="t"/>
              </v:shape>
              <v:shape id="_x0000_s4603" style="position:absolute;left:3755;top:3067;width:7;height:4" coordsize="7,4" path="m,3l,2,,1,,,,,2,1,5,3,7,4r,l,3xe" fillcolor="#525252" stroked="f">
                <v:path arrowok="t"/>
              </v:shape>
              <v:shape id="_x0000_s4604" style="position:absolute;left:3762;top:3071;width:17;height:9" coordsize="17,9" path="m17,3r,2l17,7,16,9r,l16,9,14,8,10,6,8,5,5,3,2,2,1,1,,,,,17,3xe" fillcolor="#cbcbcb" stroked="f">
                <v:path arrowok="t"/>
              </v:shape>
              <v:shape id="_x0000_s4605" style="position:absolute;left:3755;top:3070;width:7;height:2" coordsize="7,2" path="m,l,,,1r,l,1,,2r,l,2r,l2,2,5,1r2,l7,1,,xe" fillcolor="#404040" stroked="f">
                <v:path arrowok="t"/>
              </v:shape>
              <v:shape id="_x0000_s4606" style="position:absolute;left:3762;top:3068;width:17;height:6" coordsize="17,6" path="m17,6r,-1l17,4r,-1l17,3r,-1l17,1,17,r,l16,,14,1r-4,l6,2,3,3,1,3,,3r,l17,6xe" fillcolor="#ddd" stroked="f">
                <v:path arrowok="t"/>
              </v:shape>
              <v:shape id="_x0000_s4607" style="position:absolute;left:3757;top:3054;width:20;height:34" coordsize="20,34" path="m9,l8,,7,1,5,2,4,3,3,5,2,6r,2l1,11r,1l,15r,2l,17r,3l1,22r,3l2,26r,2l3,30r1,1l5,33r2,1l8,34r1,l9,34r2,l12,34r1,-1l14,31r1,-1l17,28r1,-2l19,25r,-3l20,20r,-3l20,17r,-2l19,12r,-1l18,8,17,6,15,5,14,3,13,2,12,1,11,,9,r,xe" fillcolor="#303030" stroked="f">
                <v:path arrowok="t"/>
              </v:shape>
              <v:shape id="_x0000_s4608" style="position:absolute;left:3768;top:3061;width:8;height:4" coordsize="8,4" path="m8,4r,l8,4,8,2r,l7,2,6,1,4,r,l3,,1,1,,2r,l,2r,l,2r,l1,2r1,l2,2r1,l3,2r1,l4,2r2,l6,2r,2l7,4r,l8,4r,xe" fillcolor="#7e7e7e" stroked="f">
                <v:path arrowok="t"/>
              </v:shape>
              <v:shape id="_x0000_s4609" style="position:absolute;left:3768;top:3080;width:7;height:4" coordsize="7,4" path="m,2l1,3,3,4r1,l4,4,6,3,7,2,7,r,l7,r,l7,r,l7,,6,1r,l6,1,4,1r,l3,2r,l2,2r,l1,2,,2r,xe" fillcolor="#7e7e7e" stroked="f">
                <v:path arrowok="t"/>
              </v:shape>
              <v:shape id="_x0000_s4610" style="position:absolute;left:3767;top:3063;width:10;height:5" coordsize="10,5" path="m10,5r,l10,5r,l10,5,9,4,9,3,9,2r,l9,2r,l9,2r,l8,2r,l7,2,7,r,l5,r,l4,r,l3,r,l2,,1,r,l1,r,l1,r,l1,,,2r,l,2r,l,2r,l,2r1,l1,2r,l2,2r,l3,2r,l4,2r,l4,2r1,l5,2r,l7,3r,l7,3r1,l8,3r,1l9,4r,l9,5r,l10,5r,xe" fillcolor="#989898" stroked="f">
                <v:path arrowok="t"/>
              </v:shape>
              <v:shape id="_x0000_s4611" style="position:absolute;left:3767;top:3077;width:9;height:5" coordsize="9,5" path="m1,5l1,4,,3r,l,3r,l,3r,l,3r1,l1,3r,l2,3r,l3,3r,l4,3r,l4,3r1,l5,3r,l7,3,7,2r,l8,2r,l8,1r1,l9,1r,l9,1,9,r,l9,r,l9,2r,1l8,3r,l8,3r,l8,3r,l8,3,7,4r,l7,4,5,4r,l4,5r,l3,5r,l2,5,1,5r,xe" fillcolor="#989898" stroked="f">
                <v:path arrowok="t"/>
              </v:shape>
              <v:shape id="_x0000_s4612" style="position:absolute;left:3766;top:3065;width:11;height:8" coordsize="11,8" path="m11,7r,l11,6r,-1l11,5r,l11,4r,-1l11,3r,l11,3r,l11,3r-1,l10,3r,-1l10,2,9,2,9,1r,l8,1r,l8,1,6,r,l6,,5,r,l5,,4,r,l3,r,l2,r,l2,,1,r,l1,r,l1,r,l1,r,1l,2r,l,2r,l,2r,l1,2r,l1,2,2,1r,l2,1r,l3,1r,l3,1,4,2r,l4,2r1,l5,2r,l5,2r1,l6,2r,1l6,3r2,l8,3r,l8,4r,l9,4r,l9,5r,l9,5r,l9,6r,l10,6r,1l10,7r,l10,8r,l10,8r,l11,8r,l11,7r,l11,7r,xe" fillcolor="#b1b1b1" stroked="f">
                <v:path arrowok="t"/>
              </v:shape>
              <v:shape id="_x0000_s4613" style="position:absolute;left:3766;top:3073;width:11;height:7" coordsize="11,7" path="m1,7r,l1,6,,5r,l1,5r,1l1,6r1,l2,6r,l2,6r1,l3,6r,l4,6r,l4,5r1,l5,5r,l5,5r1,l6,5r,l6,4r2,l8,4r,l8,4,8,3r1,l9,3r,l9,2r,l9,2,9,1r,l10,1r,l10,r,l10,r,l10,r,l11,r,l11,1,10,3r,1l10,4r,l10,4r,1l10,5r,l10,5,9,5r,1l9,6,8,6r,l8,7,6,7r,l6,7,5,7r,l5,7,4,7r,l3,7r,l2,7r,l2,7,1,7r,xe" fillcolor="#b1b1b1" stroked="f">
                <v:path arrowok="t"/>
              </v:shape>
              <v:shape id="_x0000_s4614" style="position:absolute;left:3766;top:3066;width:10;height:13" coordsize="10,13" path="m,3r,l,2,,1r,l,1r,l,1r,l1,1r,l1,1,2,r,l2,r,l3,r,l3,,4,1r,l4,1r1,l5,1r,l5,1r1,l6,1r,1l6,2r2,l8,2r,l8,3r,l9,3r,l9,4r,l9,4r,l9,5r,l10,5r,1l10,6r,l10,7,8,7r,l8,7r,l8,7,6,8r,l6,8r,l6,8r,1l6,9r,l6,9r,l6,9,5,10r,l5,10r,l5,10r,l4,10r,l4,10r,l4,11r-1,l3,11r,l3,11r,l2,11r,l2,11r,l2,11r-1,l1,11r,-1l1,10r,l1,10,,10r,l,10r,l,10r,l,10r,l,10r,1l,12r,l,12r1,l1,13r,l2,13r,l2,13r,l3,13r,l3,13r1,l4,13r,-1l5,12r,l5,12r,l6,12r,l6,12r,-1l8,11r,l8,11r,l8,10r1,l9,10r,l9,9r,l9,9,9,8r,l10,8r,l10,7r,l10,7,8,7,8,6r,l8,6r,l6,6,6,5r,l6,5r,l6,5,6,4r,l6,4r,l6,4,5,4r,l5,3r,l5,3r,l4,3r,l4,3r,l4,3,3,3r,l3,3,3,2r,l2,2r,l2,2r,1l2,3,1,3r,l1,3r,l1,3r,l,3r,l,3r,l,3xe" fillcolor="#cbcbcb" stroked="f">
                <v:path arrowok="t"/>
              </v:shape>
              <v:shape id="_x0000_s4615" style="position:absolute;left:3766;top:3068;width:8;height:9" coordsize="8,9" path="m,1l,2,,4,,5r,l,6,,7,,8r,l,8r,l,8r,l,8r,l,8r1,l1,8r,l1,8r,1l1,9r1,l2,9r,l2,9r,l3,9r,l3,9r,l3,9r1,l4,8r,l4,8r,l5,8r,l5,8r,l5,8r,l6,7r,l6,7r,l6,7r,l6,6r,l6,6r,l6,6,8,5r,l8,5r,l8,5,8,4r,l8,4r,l6,4,6,3r,l6,3r,l6,3,6,2r,l6,2r,l6,2,5,2r,l5,1r,l5,1r,l4,1r,l4,1r,l4,1,3,1r,l3,1,3,r,l2,r,l2,r,1l2,1,1,1r,l1,1r,l1,1r,l,1r,l,1r,l,1xe" fillcolor="#e5e5e5" stroked="f">
                <v:path arrowok="t"/>
              </v:shape>
              <v:shape id="_x0000_s4616" style="position:absolute;left:3766;top:3071;width:5;height:4" coordsize="5,4" path="m5,2r,l5,1r,l5,1r,l4,1r,l4,1r,l4,1r,l4,r,l4,r,l4,r,l4,r,l4,r,l3,r,l3,r,l3,r,l3,r,l3,r,l2,r,l2,r,l2,r,l2,r,l2,r,l1,r,l1,r,l1,r,l1,r,l1,r,l1,r,1l1,1r,l1,1r,l1,1,,1r,l,1r,l,2r,l,2r,l,2r,l,2r1,l1,2r,l1,3r,l1,3r,l1,3r,l1,3r,l1,3r,l1,3r,l1,3r,l2,3r,1l2,4r,l2,4r,l2,4r,l2,4r,l3,4r,l3,4r,l3,4r,l3,4r,l3,3r,l4,3r,l4,3r,l4,3r,l4,3r,l4,3r,l4,3r,l4,3,4,2r,l4,2r1,l5,2r,l5,2r,l5,2r,xe" stroked="f">
                <v:path arrowok="t"/>
              </v:shape>
              <v:rect id="_x0000_s4617" style="position:absolute;left:3740;top:3018;width:2;height:109" fillcolor="#7e7e7e" stroked="f"/>
              <v:rect id="_x0000_s4618" style="position:absolute;left:3746;top:3017;width:1;height:110" fillcolor="#7e7e7e" stroked="f"/>
              <v:rect id="_x0000_s4619" style="position:absolute;left:3749;top:3018;width:2;height:109" fillcolor="#7e7e7e" stroked="f"/>
              <v:rect id="_x0000_s4620" style="position:absolute;left:3753;top:3018;width:2;height:109" fillcolor="#7e7e7e" stroked="f"/>
              <v:rect id="_x0000_s4621" style="position:absolute;left:3756;top:3017;width:2;height:110" fillcolor="#7e7e7e" stroked="f"/>
              <v:rect id="_x0000_s4622" style="position:absolute;left:3760;top:3018;width:2;height:109" fillcolor="#7e7e7e" stroked="f"/>
              <v:rect id="_x0000_s4623" style="position:absolute;left:3764;top:3018;width:1;height:109" fillcolor="#7e7e7e" stroked="f"/>
              <v:rect id="_x0000_s4624" style="position:absolute;left:3768;top:3017;width:2;height:110" fillcolor="#7e7e7e" stroked="f"/>
              <v:rect id="_x0000_s4625" style="position:absolute;left:3772;top:3018;width:3;height:109" fillcolor="#7e7e7e" stroked="f"/>
              <v:rect id="_x0000_s4626" style="position:absolute;left:3777;top:3018;width:2;height:109" fillcolor="#7e7e7e" stroked="f"/>
              <v:rect id="_x0000_s4627" style="position:absolute;left:3781;top:3021;width:2;height:103" fillcolor="#7e7e7e" stroked="f"/>
              <v:rect id="_x0000_s4628" style="position:absolute;left:3785;top:3024;width:1;height:95" fillcolor="#7e7e7e" stroked="f"/>
              <v:rect id="_x0000_s4629" style="position:absolute;left:3788;top:3026;width:2;height:91" fillcolor="#7e7e7e" stroked="f"/>
              <v:rect id="_x0000_s4630" style="position:absolute;left:3792;top:3031;width:1;height:79" fillcolor="#7e7e7e" stroked="f"/>
              <v:rect id="_x0000_s4631" style="position:absolute;left:3796;top:3038;width:1;height:65" fillcolor="#7e7e7e" stroked="f"/>
              <v:rect id="_x0000_s4632" style="position:absolute;left:3801;top:3048;width:1;height:48" fillcolor="#7e7e7e" stroked="f"/>
            </v:group>
            <v:group id="_x0000_s4633" style="position:absolute;left:2554;top:2761;width:308;height:465" coordorigin="2554,2761" coordsize="308,465">
              <v:shape id="_x0000_s4634" style="position:absolute;left:2557;top:2761;width:305;height:5" coordsize="305,5" path="m,2l147,,305,1,200,5,,2r,xe" fillcolor="#65c2b6" stroked="f">
                <v:path arrowok="t"/>
              </v:shape>
              <v:shape id="_x0000_s4635" style="position:absolute;left:2557;top:2763;width:206;height:441" coordsize="206,441" path="m,l4,389r196,52l206,3,,xe" fillcolor="#a2bcc2" stroked="f">
                <v:path arrowok="t"/>
              </v:shape>
              <v:shape id="_x0000_s4636" style="position:absolute;left:2560;top:2764;width:179;height:141" coordsize="179,141" path="m1,125l1,,179,4r-1,137l,125r1,xe" fillcolor="#9edae9" stroked="f">
                <v:path arrowok="t"/>
              </v:shape>
              <v:shape id="_x0000_s4637" style="position:absolute;left:2738;top:2768;width:16;height:139" coordsize="16,139" path="m1,l,139r15,l16,,1,xe" fillcolor="#61648b" stroked="f">
                <v:path arrowok="t"/>
              </v:shape>
              <v:shape id="_x0000_s4638" style="position:absolute;left:2561;top:2895;width:177;height:299" coordsize="177,299" path="m,l177,18r-2,281l3,255,,xe" fillcolor="#9edae9" stroked="f">
                <v:path arrowok="t"/>
              </v:shape>
              <v:shape id="_x0000_s4639" style="position:absolute;left:2736;top:2913;width:17;height:284" coordsize="17,284" path="m,281r16,3l17,2,2,,,281xe" fillcolor="#61648b" stroked="f">
                <v:path arrowok="t"/>
              </v:shape>
              <v:shape id="_x0000_s4640" style="position:absolute;left:2763;top:2762;width:99;height:30" coordsize="99,30" path="m99,1l99,,,4,,30,99,1xe" fillcolor="#7a8d91" stroked="f">
                <v:path arrowok="t"/>
              </v:shape>
              <v:shape id="_x0000_s4641" style="position:absolute;left:2763;top:2762;width:99;height:46" coordsize="99,46" path="m98,16l99,,40,2,,15,,46,98,16xe" fillcolor="#7b8d92" stroked="f">
                <v:path arrowok="t"/>
              </v:shape>
              <v:shape id="_x0000_s4642" style="position:absolute;left:2763;top:2763;width:99;height:60" coordsize="99,60" path="m99,l98,31,,60,,29,99,xe" fillcolor="#7f9195" stroked="f">
                <v:path arrowok="t"/>
              </v:shape>
              <v:shape id="_x0000_s4643" style="position:absolute;left:2761;top:2778;width:100;height:61" coordsize="100,61" path="m100,r,32l,61,2,30,100,xe" fillcolor="#819397" stroked="f">
                <v:path arrowok="t"/>
              </v:shape>
              <v:shape id="_x0000_s4644" style="position:absolute;left:2761;top:2794;width:100;height:62" coordsize="100,62" path="m100,r,31l,62,2,29,100,xe" fillcolor="#85969a" stroked="f">
                <v:path arrowok="t"/>
              </v:shape>
              <v:shape id="_x0000_s4645" style="position:absolute;left:2761;top:2810;width:100;height:61" coordsize="100,61" path="m100,r,32l,61,,29,100,xe" fillcolor="#87979b" stroked="f">
                <v:path arrowok="t"/>
              </v:shape>
              <v:shape id="_x0000_s4646" style="position:absolute;left:2761;top:2825;width:100;height:62" coordsize="100,62" path="m100,l98,33,,62,,31,100,xe" fillcolor="#89999d" stroked="f">
                <v:path arrowok="t"/>
              </v:shape>
              <v:shape id="_x0000_s4647" style="position:absolute;left:2761;top:2842;width:100;height:61" coordsize="100,61" path="m100,l98,31,,61,,29,100,xe" fillcolor="#8d9ca0" stroked="f">
                <v:path arrowok="t"/>
              </v:shape>
              <v:shape id="_x0000_s4648" style="position:absolute;left:2761;top:2858;width:98;height:60" coordsize="98,60" path="m98,r,31l,60,,29,98,xe" fillcolor="#8d9ca0" stroked="f">
                <v:path arrowok="t"/>
              </v:shape>
              <v:shape id="_x0000_s4649" style="position:absolute;left:2761;top:2873;width:98;height:61" coordsize="98,61" path="m98,r,32l,61,,30,98,xe" fillcolor="#909fa2" stroked="f">
                <v:path arrowok="t"/>
              </v:shape>
              <v:shape id="_x0000_s4650" style="position:absolute;left:2760;top:2889;width:99;height:62" coordsize="99,62" path="m99,l98,31,,62,1,29,99,xe" fillcolor="#94a2a5" stroked="f">
                <v:path arrowok="t"/>
              </v:shape>
              <v:shape id="_x0000_s4651" style="position:absolute;left:2760;top:2905;width:99;height:61" coordsize="99,61" path="m99,l98,32,,61,1,29,99,xe" fillcolor="#94a2a5" stroked="f">
                <v:path arrowok="t"/>
              </v:shape>
              <v:shape id="_x0000_s4652" style="position:absolute;left:2760;top:2920;width:98;height:62" coordsize="98,62" path="m98,r,33l,62,,31,98,xe" fillcolor="#98a5a8" stroked="f">
                <v:path arrowok="t"/>
              </v:shape>
              <v:shape id="_x0000_s4653" style="position:absolute;left:2760;top:2937;width:98;height:60" coordsize="98,60" path="m98,r,31l,60,,29,98,xe" fillcolor="#9da8ab" stroked="f">
                <v:path arrowok="t"/>
              </v:shape>
              <v:shape id="_x0000_s4654" style="position:absolute;left:2760;top:2953;width:98;height:60" coordsize="98,60" path="m98,r,31l,60,,29,98,xe" fillcolor="#9ea9ab" stroked="f">
                <v:path arrowok="t"/>
              </v:shape>
              <v:shape id="_x0000_s4655" style="position:absolute;left:2760;top:2968;width:98;height:61" coordsize="98,61" path="m98,l97,32,,61,,29,98,xe" fillcolor="#9fabad" stroked="f">
                <v:path arrowok="t"/>
              </v:shape>
              <v:shape id="_x0000_s4656" style="position:absolute;left:2760;top:2984;width:98;height:60" coordsize="98,60" path="m98,l97,31,,60,,29,98,xe" fillcolor="#a4aeb1" stroked="f">
                <v:path arrowok="t"/>
              </v:shape>
              <v:shape id="_x0000_s4657" style="position:absolute;left:2758;top:3000;width:99;height:61" coordsize="99,61" path="m99,r,32l,61,2,29,99,xe" fillcolor="#a7afb1" stroked="f">
                <v:path arrowok="t"/>
              </v:shape>
              <v:shape id="_x0000_s4658" style="position:absolute;left:2758;top:3015;width:99;height:62" coordsize="99,62" path="m99,r,33l,62,2,29,99,xe" fillcolor="#abb3b5" stroked="f">
                <v:path arrowok="t"/>
              </v:shape>
              <v:shape id="_x0000_s4659" style="position:absolute;left:2758;top:3032;width:99;height:60" coordsize="99,60" path="m99,l97,31,,60,,29,99,xe" fillcolor="#adb5b6" stroked="f">
                <v:path arrowok="t"/>
              </v:shape>
              <v:shape id="_x0000_s4660" style="position:absolute;left:2758;top:3048;width:99;height:60" coordsize="99,60" path="m99,l97,31,,60,,29,99,xe" fillcolor="#b2b9ba" stroked="f">
                <v:path arrowok="t"/>
              </v:shape>
              <v:shape id="_x0000_s4661" style="position:absolute;left:2758;top:3063;width:97;height:60" coordsize="97,60" path="m97,r,32l,60,,29,97,xe" fillcolor="#b3b9ba" stroked="f">
                <v:path arrowok="t"/>
              </v:shape>
              <v:shape id="_x0000_s4662" style="position:absolute;left:2758;top:3079;width:97;height:60" coordsize="97,60" path="m97,r,31l,60,,29,97,xe" fillcolor="#b5bbbc" stroked="f">
                <v:path arrowok="t"/>
              </v:shape>
              <v:shape id="_x0000_s4663" style="position:absolute;left:2758;top:3095;width:97;height:61" coordsize="97,61" path="m97,r,32l,61,,28,97,xe" fillcolor="#babfc0" stroked="f">
                <v:path arrowok="t"/>
              </v:shape>
              <v:shape id="_x0000_s4664" style="position:absolute;left:2757;top:3110;width:98;height:61" coordsize="98,61" path="m74,39l97,22,98,,1,29,,61,74,39xe" fillcolor="#babfc0" stroked="f">
                <v:path arrowok="t"/>
              </v:shape>
              <v:shape id="_x0000_s4665" style="position:absolute;left:2757;top:3127;width:98;height:60" coordsize="98,60" path="m38,48l97,5,98,,1,29,,60,38,48xe" fillcolor="#bec1c2" stroked="f">
                <v:path arrowok="t"/>
              </v:shape>
              <v:shape id="_x0000_s4666" style="position:absolute;left:2757;top:3149;width:74;height:54" coordsize="74,54" path="m74,l1,53,,54,,22,74,xe" fillcolor="#c3c5c5" stroked="f">
                <v:path arrowok="t"/>
              </v:shape>
              <v:shape id="_x0000_s4667" style="position:absolute;left:2757;top:3175;width:38;height:28" coordsize="38,28" path="m38,l,28,,12,38,xe" fillcolor="#c3c5c5" stroked="f">
                <v:path arrowok="t"/>
              </v:shape>
              <v:shape id="_x0000_s4668" style="position:absolute;left:2757;top:3202;width:1;height:1" coordsize="1,1" path="m1,l,1r,l1,xe" fillcolor="#c6c7c8" stroked="f">
                <v:path arrowok="t"/>
              </v:shape>
              <v:shape id="_x0000_s4669" style="position:absolute;left:2568;top:2792;width:25;height:15" coordsize="25,15" path="m,l25,1r,14l,15,,xe" fillcolor="#11007b" stroked="f">
                <v:path arrowok="t"/>
              </v:shape>
              <v:shape id="_x0000_s4670" style="position:absolute;left:2740;top:2913;width:14;height:6" coordsize="14,6" path="m,l14,2,6,6,,5,,xe" fillcolor="#656565" stroked="f">
                <v:path arrowok="t"/>
              </v:shape>
              <v:shape id="_x0000_s4671" style="position:absolute;left:2733;top:2912;width:14;height:7" coordsize="14,7" path="m14,1l,,,5,13,7,14,6r,-5xe" fillcolor="#6b6b6a" stroked="f">
                <v:path arrowok="t"/>
              </v:shape>
              <v:shape id="_x0000_s4672" style="position:absolute;left:2728;top:2912;width:12;height:6" coordsize="12,6" path="m12,1l,,,5,12,6r,-5xe" fillcolor="#707070" stroked="f">
                <v:path arrowok="t"/>
              </v:shape>
              <v:shape id="_x0000_s4673" style="position:absolute;left:2721;top:2911;width:12;height:6" coordsize="12,6" path="m12,1l,,,5,12,6r,-5xe" fillcolor="#757574" stroked="f">
                <v:path arrowok="t"/>
              </v:shape>
              <v:shape id="_x0000_s4674" style="position:absolute;left:2714;top:2910;width:14;height:7" coordsize="14,7" path="m14,2l,,,5,14,7r,-5xe" fillcolor="#7a7979" stroked="f">
                <v:path arrowok="t"/>
              </v:shape>
              <v:shape id="_x0000_s4675" style="position:absolute;left:2707;top:2910;width:14;height:6" coordsize="14,6" path="m14,1l,,,5,14,6r,-5xe" fillcolor="#7e7e7e" stroked="f">
                <v:path arrowok="t"/>
              </v:shape>
              <v:shape id="_x0000_s4676" style="position:absolute;left:2701;top:2909;width:13;height:6" coordsize="13,6" path="m13,1l,,,4,13,6r,-5xe" fillcolor="#848484" stroked="f">
                <v:path arrowok="t"/>
              </v:shape>
              <v:shape id="_x0000_s4677" style="position:absolute;left:2694;top:2909;width:13;height:6" coordsize="13,6" path="m13,1l,,,3,13,6r,-5xe" fillcolor="#8a8a89" stroked="f">
                <v:path arrowok="t"/>
              </v:shape>
              <v:shape id="_x0000_s4678" style="position:absolute;left:2687;top:2908;width:14;height:5" coordsize="14,5" path="m14,1l,,,4,14,5r,-4xe" fillcolor="#8e8f8f" stroked="f">
                <v:path arrowok="t"/>
              </v:shape>
              <v:shape id="_x0000_s4679" style="position:absolute;left:2682;top:2907;width:12;height:5" coordsize="12,5" path="m12,2l,,,4,12,5r,-3xe" fillcolor="#939393" stroked="f">
                <v:path arrowok="t"/>
              </v:shape>
              <v:shape id="_x0000_s4680" style="position:absolute;left:2675;top:2907;width:12;height:5" coordsize="12,5" path="m12,1l,,,3,12,5r,-4xe" fillcolor="#989898" stroked="f">
                <v:path arrowok="t"/>
              </v:shape>
              <v:shape id="_x0000_s4681" style="position:absolute;left:2667;top:2905;width:15;height:6" coordsize="15,6" path="m15,2l,,,5,15,6r,-4xe" fillcolor="#a0a1a0" stroked="f">
                <v:path arrowok="t"/>
              </v:shape>
              <v:shape id="_x0000_s4682" style="position:absolute;left:2662;top:2905;width:13;height:5" coordsize="13,5" path="m13,2l,,,4,13,5r,-3xe" fillcolor="#a5a6a5" stroked="f">
                <v:path arrowok="t"/>
              </v:shape>
              <v:shape id="_x0000_s4683" style="position:absolute;left:2655;top:2904;width:12;height:6" coordsize="12,6" path="m12,1l,,,4,12,6r,-5xe" fillcolor="#aaabaa" stroked="f">
                <v:path arrowok="t"/>
              </v:shape>
              <v:shape id="_x0000_s4684" style="position:absolute;left:2648;top:2904;width:14;height:5" coordsize="14,5" path="m14,1l,,,4,14,5r,-4xe" fillcolor="#afafaf" stroked="f">
                <v:path arrowok="t"/>
              </v:shape>
              <v:shape id="_x0000_s4685" style="position:absolute;left:2641;top:2903;width:14;height:5" coordsize="14,5" path="m14,1l,,,4,14,5r,-4xe" fillcolor="#b4b4b4" stroked="f">
                <v:path arrowok="t"/>
              </v:shape>
              <v:shape id="_x0000_s4686" style="position:absolute;left:2635;top:2902;width:13;height:6" coordsize="13,6" path="m13,2l,,,3,13,6r,-4xe" fillcolor="#b9b9b9" stroked="f">
                <v:path arrowok="t"/>
              </v:shape>
              <v:shape id="_x0000_s4687" style="position:absolute;left:2628;top:2902;width:13;height:5" coordsize="13,5" path="m13,1l,,,2,13,5r,-4xe" fillcolor="#bebebe" stroked="f">
                <v:path arrowok="t"/>
              </v:shape>
              <v:shape id="_x0000_s4688" style="position:absolute;left:2621;top:2901;width:14;height:4" coordsize="14,4" path="m14,1l,,,3,14,4r,-3xe" fillcolor="#c3c3c3" stroked="f">
                <v:path arrowok="t"/>
              </v:shape>
              <v:shape id="_x0000_s4689" style="position:absolute;left:2614;top:2901;width:14;height:3" coordsize="14,3" path="m14,1l,,,2,14,3r,-2xe" fillcolor="#c8c8c8" stroked="f">
                <v:path arrowok="t"/>
              </v:shape>
              <v:shape id="_x0000_s4690" style="position:absolute;left:2609;top:2900;width:12;height:4" coordsize="12,4" path="m12,1l,,,2,12,4r,-3xe" fillcolor="#cecece" stroked="f">
                <v:path arrowok="t"/>
              </v:shape>
              <v:shape id="_x0000_s4691" style="position:absolute;left:2602;top:2898;width:12;height:5" coordsize="12,5" path="m12,3l,,,4,12,5r,-2xe" fillcolor="#d3d3d3" stroked="f">
                <v:path arrowok="t"/>
              </v:shape>
              <v:shape id="_x0000_s4692" style="position:absolute;left:2595;top:2898;width:14;height:4" coordsize="14,4" path="m14,2l,,,3,14,4r,-2xe" fillcolor="#d8d8d8" stroked="f">
                <v:path arrowok="t"/>
              </v:shape>
              <v:shape id="_x0000_s4693" style="position:absolute;left:2588;top:2897;width:14;height:5" coordsize="14,5" path="m14,1l,,,4,14,5r,-4xe" fillcolor="#ddd" stroked="f">
                <v:path arrowok="t"/>
              </v:shape>
              <v:shape id="_x0000_s4694" style="position:absolute;left:2582;top:2897;width:13;height:4" coordsize="13,4" path="m13,1l,,,3,13,4r,-3xe" fillcolor="#e3e3e3" stroked="f">
                <v:path arrowok="t"/>
              </v:shape>
              <v:shape id="_x0000_s4695" style="position:absolute;left:2575;top:2896;width:13;height:5" coordsize="13,5" path="m13,1l,,,2,13,5r,-4xe" fillcolor="#e7e7e7" stroked="f">
                <v:path arrowok="t"/>
              </v:shape>
              <v:shape id="_x0000_s4696" style="position:absolute;left:2568;top:2895;width:14;height:5" coordsize="14,5" path="m14,2l,,,3,14,5r,-3xe" fillcolor="#f0f0f0" stroked="f">
                <v:path arrowok="t"/>
              </v:shape>
              <v:shape id="_x0000_s4697" style="position:absolute;left:2563;top:2895;width:12;height:3" coordsize="12,3" path="m12,1l,,,2,12,3r,-2xe" fillcolor="#f5f5f5" stroked="f">
                <v:path arrowok="t"/>
              </v:shape>
              <v:shape id="_x0000_s4698" style="position:absolute;left:2555;top:2895;width:13;height:3" coordsize="13,3" path="m13,l6,,,1,13,3,13,xe" fillcolor="#fafafa" stroked="f">
                <v:path arrowok="t"/>
              </v:shape>
              <v:shape id="_x0000_s4699" style="position:absolute;left:2555;top:2895;width:8;height:2" coordsize="8,2" path="m8,l6,,,1,8,2,8,xe" stroked="f">
                <v:path arrowok="t"/>
              </v:shape>
              <v:shape id="_x0000_s4700" style="position:absolute;left:2555;top:2896;width:13;height:8" coordsize="13,8" path="m13,8l,7,,,13,1r,7xe" fillcolor="#4b4b4b" stroked="f">
                <v:path arrowok="t"/>
              </v:shape>
              <v:shape id="_x0000_s4701" style="position:absolute;left:2561;top:2897;width:14;height:8" coordsize="14,8" path="m,7l14,8r,-7l,,,7xe" fillcolor="#525252" stroked="f">
                <v:path arrowok="t"/>
              </v:shape>
              <v:shape id="_x0000_s4702" style="position:absolute;left:2568;top:2897;width:13;height:10" coordsize="13,10" path="m,7r13,3l13,3,,,,7xe" fillcolor="#595959" stroked="f">
                <v:path arrowok="t"/>
              </v:shape>
              <v:shape id="_x0000_s4703" style="position:absolute;left:2575;top:2898;width:13;height:10" coordsize="13,10" path="m,7r13,3l13,2,,,,7xe" fillcolor="#5e5e5e" stroked="f">
                <v:path arrowok="t"/>
              </v:shape>
              <v:shape id="_x0000_s4704" style="position:absolute;left:2581;top:2900;width:12;height:8" coordsize="12,8" path="m,7l12,8r,-7l,,,7xe" fillcolor="#626262" stroked="f">
                <v:path arrowok="t"/>
              </v:shape>
              <v:shape id="_x0000_s4705" style="position:absolute;left:2588;top:2900;width:12;height:9" coordsize="12,9" path="m,8l12,9r,-7l,,,8xe" fillcolor="#6b6b6a" stroked="f">
                <v:path arrowok="t"/>
              </v:shape>
              <v:shape id="_x0000_s4706" style="position:absolute;left:2593;top:2901;width:14;height:9" coordsize="14,9" path="m,7l14,9r,-8l,,,7xe" fillcolor="#707070" stroked="f">
                <v:path arrowok="t"/>
              </v:shape>
              <v:shape id="_x0000_s4707" style="position:absolute;left:2600;top:2902;width:13;height:8" coordsize="13,8" path="m,7l13,8r,-7l,,,7xe" fillcolor="#787877" stroked="f">
                <v:path arrowok="t"/>
              </v:shape>
              <v:shape id="_x0000_s4708" style="position:absolute;left:2607;top:2902;width:13;height:9" coordsize="13,9" path="m,8l13,9r,-7l,,,8xe" fillcolor="#7c7c7c" stroked="f">
                <v:path arrowok="t"/>
              </v:shape>
              <v:shape id="_x0000_s4709" style="position:absolute;left:2613;top:2903;width:13;height:9" coordsize="13,9" path="m,7l13,9r,-8l,,,7xe" fillcolor="#818181" stroked="f">
                <v:path arrowok="t"/>
              </v:shape>
              <v:shape id="_x0000_s4710" style="position:absolute;left:2620;top:2904;width:13;height:8" coordsize="13,8" path="m,7l13,8r,-7l,,,7xe" fillcolor="#8a8a89" stroked="f">
                <v:path arrowok="t"/>
              </v:shape>
              <v:shape id="_x0000_s4711" style="position:absolute;left:2626;top:2904;width:14;height:9" coordsize="14,9" path="m,8l14,9r,-6l,,,8xe" fillcolor="#8e8f8f" stroked="f">
                <v:path arrowok="t"/>
              </v:shape>
              <v:shape id="_x0000_s4712" style="position:absolute;left:2633;top:2905;width:12;height:10" coordsize="12,10" path="m,7r12,3l12,2,,,,7xe" fillcolor="#959595" stroked="f">
                <v:path arrowok="t"/>
              </v:shape>
              <v:shape id="_x0000_s4713" style="position:absolute;left:2640;top:2905;width:12;height:10" coordsize="12,10" path="m,8r12,2l12,3,,,,8xe" fillcolor="#9b9b9b" stroked="f">
                <v:path arrowok="t"/>
              </v:shape>
              <v:shape id="_x0000_s4714" style="position:absolute;left:2645;top:2907;width:13;height:9" coordsize="13,9" path="m,8l13,9r,-7l,,,8xe" fillcolor="#a2a3a3" stroked="f">
                <v:path arrowok="t"/>
              </v:shape>
              <v:shape id="_x0000_s4715" style="position:absolute;left:2652;top:2908;width:13;height:9" coordsize="13,9" path="m,7l13,9r,-8l,,,7xe" fillcolor="#a7a7a7" stroked="f">
                <v:path arrowok="t"/>
              </v:shape>
              <v:shape id="_x0000_s4716" style="position:absolute;left:2658;top:2909;width:14;height:9" coordsize="14,9" path="m,7l14,9r,-8l,,,7xe" fillcolor="#acacac" stroked="f">
                <v:path arrowok="t"/>
              </v:shape>
              <v:shape id="_x0000_s4717" style="position:absolute;left:2665;top:2909;width:12;height:9" coordsize="12,9" path="m,8l12,9r,-7l,,,8xe" fillcolor="#b4b4b4" stroked="f">
                <v:path arrowok="t"/>
              </v:shape>
              <v:shape id="_x0000_s4718" style="position:absolute;left:2672;top:2910;width:12;height:9" coordsize="12,9" path="m,8l12,9r,-8l,,,8xe" fillcolor="#b9b9b9" stroked="f">
                <v:path arrowok="t"/>
              </v:shape>
              <v:shape id="_x0000_s4719" style="position:absolute;left:2677;top:2911;width:13;height:9" coordsize="13,9" path="m,7l13,9r,-8l,,,7xe" fillcolor="#c1c1c1" stroked="f">
                <v:path arrowok="t"/>
              </v:shape>
              <v:shape id="_x0000_s4720" style="position:absolute;left:2684;top:2911;width:13;height:9" coordsize="13,9" path="m,8l13,9r,-7l,,,8xe" fillcolor="#c6c6c6" stroked="f">
                <v:path arrowok="t"/>
              </v:shape>
              <v:shape id="_x0000_s4721" style="position:absolute;left:2690;top:2912;width:13;height:10" coordsize="13,10" path="m,8r13,2l13,1,,,,8xe" fillcolor="#cbcbcb" stroked="f">
                <v:path arrowok="t"/>
              </v:shape>
              <v:shape id="_x0000_s4722" style="position:absolute;left:2697;top:2913;width:12;height:10" coordsize="12,10" path="m,7r12,3l12,2,,,,7xe" fillcolor="#d3d3d3" stroked="f">
                <v:path arrowok="t"/>
              </v:shape>
              <v:shape id="_x0000_s4723" style="position:absolute;left:2703;top:2913;width:13;height:10" coordsize="13,10" path="m,9r13,1l13,2,,,,9xe" fillcolor="#d8d8d8" stroked="f">
                <v:path arrowok="t"/>
              </v:shape>
              <v:shape id="_x0000_s4724" style="position:absolute;left:2709;top:2915;width:13;height:9" coordsize="13,9" path="m,8l13,9r,-8l,,,8xe" fillcolor="#e0e0e0" stroked="f">
                <v:path arrowok="t"/>
              </v:shape>
              <v:shape id="_x0000_s4725" style="position:absolute;left:2716;top:2915;width:13;height:10" coordsize="13,10" path="m,8r13,2l13,2,,,,8xe" fillcolor="#e5e5e5" stroked="f">
                <v:path arrowok="t"/>
              </v:shape>
              <v:shape id="_x0000_s4726" style="position:absolute;left:2722;top:2916;width:13;height:10" coordsize="13,10" path="m,8r13,2l13,2,,,,8xe" fillcolor="#ededed" stroked="f">
                <v:path arrowok="t"/>
              </v:shape>
              <v:shape id="_x0000_s4727" style="position:absolute;left:2729;top:2917;width:13;height:9" coordsize="13,9" path="m,8l13,9r,-8l,,,8xe" fillcolor="#f2f2f2" stroked="f">
                <v:path arrowok="t"/>
              </v:shape>
              <v:shape id="_x0000_s4728" style="position:absolute;left:2735;top:2918;width:14;height:9" coordsize="14,9" path="m14,1r,8l,8,,,14,1xe" fillcolor="#f7f7f7" stroked="f">
                <v:path arrowok="t"/>
              </v:shape>
              <v:shape id="_x0000_s4729" style="position:absolute;left:2742;top:2918;width:5;height:9" coordsize="5,9" path="m5,1r,8l,8,,,5,1xe" stroked="f">
                <v:path arrowok="t"/>
              </v:shape>
              <v:shape id="_x0000_s4730" style="position:absolute;left:2554;top:2883;width:13;height:8" coordsize="13,8" path="m13,2l,,,7,13,8r,-6xe" fillcolor="#656565" stroked="f">
                <v:path arrowok="t"/>
              </v:shape>
              <v:shape id="_x0000_s4731" style="position:absolute;left:2561;top:2883;width:13;height:10" coordsize="13,10" path="m,l13,2r,8l,7,,xe" fillcolor="#6b6b6a" stroked="f">
                <v:path arrowok="t"/>
              </v:shape>
              <v:shape id="_x0000_s4732" style="position:absolute;left:2567;top:2885;width:14;height:8" coordsize="14,8" path="m,l14,1r,7l,6,,xe" fillcolor="#707070" stroked="f">
                <v:path arrowok="t"/>
              </v:shape>
              <v:shape id="_x0000_s4733" style="position:absolute;left:2574;top:2885;width:12;height:9" coordsize="12,9" path="m,l12,1r,8l,8,,xe" fillcolor="#757574" stroked="f">
                <v:path arrowok="t"/>
              </v:shape>
              <v:shape id="_x0000_s4734" style="position:absolute;left:2581;top:2886;width:12;height:8" coordsize="12,8" path="m,l12,1r,7l,7,,xe" fillcolor="#7a7979" stroked="f">
                <v:path arrowok="t"/>
              </v:shape>
              <v:shape id="_x0000_s4735" style="position:absolute;left:2586;top:2886;width:14;height:9" coordsize="14,9" path="m,l14,1r,8l,8,,xe" fillcolor="#7e7e7e" stroked="f">
                <v:path arrowok="t"/>
              </v:shape>
              <v:shape id="_x0000_s4736" style="position:absolute;left:2593;top:2887;width:13;height:8" coordsize="13,8" path="m,l13,r,8l,7,,xe" fillcolor="#848484" stroked="f">
                <v:path arrowok="t"/>
              </v:shape>
              <v:shape id="_x0000_s4737" style="position:absolute;left:2600;top:2887;width:13;height:9" coordsize="13,9" path="m,l13,1r,8l,8,,xe" fillcolor="#8a8a89" stroked="f">
                <v:path arrowok="t"/>
              </v:shape>
              <v:shape id="_x0000_s4738" style="position:absolute;left:2606;top:2887;width:13;height:10" coordsize="13,10" path="m,l13,1r,9l,8,,xe" fillcolor="#8e8f8f" stroked="f">
                <v:path arrowok="t"/>
              </v:shape>
              <v:shape id="_x0000_s4739" style="position:absolute;left:2613;top:2888;width:13;height:9" coordsize="13,9" path="m,l13,1r,8l,8,,xe" fillcolor="#939393" stroked="f">
                <v:path arrowok="t"/>
              </v:shape>
              <v:shape id="_x0000_s4740" style="position:absolute;left:2619;top:2888;width:14;height:10" coordsize="14,10" path="m,l14,1r,9l,9,,xe" fillcolor="#989898" stroked="f">
                <v:path arrowok="t"/>
              </v:shape>
              <v:shape id="_x0000_s4741" style="position:absolute;left:2626;top:2889;width:12;height:9" coordsize="12,9" path="m,l12,r,9l,8,,xe" fillcolor="#a0a1a0" stroked="f">
                <v:path arrowok="t"/>
              </v:shape>
              <v:shape id="_x0000_s4742" style="position:absolute;left:2633;top:2889;width:12;height:11" coordsize="12,11" path="m,l12,1r,10l,9,,xe" fillcolor="#a5a6a5" stroked="f">
                <v:path arrowok="t"/>
              </v:shape>
              <v:shape id="_x0000_s4743" style="position:absolute;left:2638;top:2889;width:13;height:11" coordsize="13,11" path="m,l13,1r,10l,9,,xe" fillcolor="#aaabaa" stroked="f">
                <v:path arrowok="t"/>
              </v:shape>
              <v:shape id="_x0000_s4744" style="position:absolute;left:2645;top:2890;width:13;height:11" coordsize="13,11" path="m,l13,1r,10l,10,,xe" fillcolor="#afafaf" stroked="f">
                <v:path arrowok="t"/>
              </v:shape>
              <v:shape id="_x0000_s4745" style="position:absolute;left:2651;top:2890;width:14;height:12" coordsize="14,12" path="m,l14,1r,11l,10,,xe" fillcolor="#b4b4b4" stroked="f">
                <v:path arrowok="t"/>
              </v:shape>
              <v:shape id="_x0000_s4746" style="position:absolute;left:2658;top:2891;width:12;height:11" coordsize="12,11" path="m,l12,r,11l,10,,xe" fillcolor="#b9b9b9" stroked="f">
                <v:path arrowok="t"/>
              </v:shape>
              <v:shape id="_x0000_s4747" style="position:absolute;left:2665;top:2891;width:12;height:12" coordsize="12,12" path="m,l12,2r,10l,11,,xe" fillcolor="#bebebe" stroked="f">
                <v:path arrowok="t"/>
              </v:shape>
              <v:shape id="_x0000_s4748" style="position:absolute;left:2670;top:2891;width:13;height:12" coordsize="13,12" path="m,l13,2r,10l,11,,xe" fillcolor="#c3c3c3" stroked="f">
                <v:path arrowok="t"/>
              </v:shape>
              <v:shape id="_x0000_s4749" style="position:absolute;left:2677;top:2893;width:13;height:11" coordsize="13,11" path="m,l13,1r,10l,10,,xe" fillcolor="#c8c8c8" stroked="f">
                <v:path arrowok="t"/>
              </v:shape>
              <v:shape id="_x0000_s4750" style="position:absolute;left:2683;top:2893;width:14;height:11" coordsize="14,11" path="m,l14,1r,10l,10,,xe" fillcolor="#cecece" stroked="f">
                <v:path arrowok="t"/>
              </v:shape>
              <v:shape id="_x0000_s4751" style="position:absolute;left:2690;top:2894;width:13;height:11" coordsize="13,11" path="m,l13,1r,10l,10,,xe" fillcolor="#d3d3d3" stroked="f">
                <v:path arrowok="t"/>
              </v:shape>
              <v:shape id="_x0000_s4752" style="position:absolute;left:2697;top:2894;width:12;height:11" coordsize="12,11" path="m,l12,1r,10l,10,,xe" fillcolor="#d8d8d8" stroked="f">
                <v:path arrowok="t"/>
              </v:shape>
              <v:shape id="_x0000_s4753" style="position:absolute;left:2703;top:2895;width:13;height:12" coordsize="13,12" path="m,l13,r,12l,10,,xe" fillcolor="#ddd" stroked="f">
                <v:path arrowok="t"/>
              </v:shape>
              <v:shape id="_x0000_s4754" style="position:absolute;left:2709;top:2895;width:13;height:13" coordsize="13,13" path="m,l13,1r,12l,10,,xe" fillcolor="#e3e3e3" stroked="f">
                <v:path arrowok="t"/>
              </v:shape>
              <v:shape id="_x0000_s4755" style="position:absolute;left:2716;top:2895;width:13;height:13" coordsize="13,13" path="m,l13,1r,12l,12,,xe" fillcolor="#e7e7e7" stroked="f">
                <v:path arrowok="t"/>
              </v:shape>
              <v:shape id="_x0000_s4756" style="position:absolute;left:2722;top:2896;width:13;height:13" coordsize="13,13" path="m,l13,1r,12l,12,,xe" fillcolor="#f0f0f0" stroked="f">
                <v:path arrowok="t"/>
              </v:shape>
              <v:shape id="_x0000_s4757" style="position:absolute;left:2729;top:2896;width:13;height:13" coordsize="13,13" path="m,l13,1r,12l,12,,xe" fillcolor="#f5f5f5" stroked="f">
                <v:path arrowok="t"/>
              </v:shape>
              <v:shape id="_x0000_s4758" style="position:absolute;left:2735;top:2897;width:14;height:13" coordsize="14,13" path="m14,12l14,,,,,12r14,1l14,12xe" fillcolor="#fafafa" stroked="f">
                <v:path arrowok="t"/>
              </v:shape>
              <v:shape id="_x0000_s4759" style="position:absolute;left:2742;top:2897;width:7;height:13" coordsize="7,13" path="m7,12l7,,,,,12r7,1l7,12xe" stroked="f">
                <v:path arrowok="t"/>
              </v:shape>
              <v:shape id="_x0000_s4760" style="position:absolute;left:2749;top:2907;width:4;height:4" coordsize="4,4" path="m,4l4,,,,,4xe" fillcolor="#989898" stroked="f">
                <v:path arrowok="t"/>
              </v:shape>
              <v:shape id="_x0000_s4761" style="position:absolute;left:2564;top:3130;width:291;height:96" coordsize="291,96" path="m,23l,44,193,96,290,24,291,,192,71,,23xe" fillcolor="#61648b" stroked="f">
                <v:path arrowok="t"/>
              </v:shape>
              <v:shape id="_x0000_s4762" style="position:absolute;left:2701;top:2896;width:49;height:24" coordsize="49,24" path="m24,l22,1,,1,22,2r,22l24,2,49,,24,xe" stroked="f">
                <v:path arrowok="t"/>
              </v:shape>
              <v:shape id="_x0000_s4763" style="position:absolute;left:2723;top:2880;width:3;height:17" coordsize="3,17" path="m3,16r-1,l2,,,17,3,16xe" stroked="f">
                <v:path arrowok="t"/>
              </v:shape>
            </v:group>
            <v:group id="_x0000_s4764" style="position:absolute;left:2646;top:2747;width:109;height:94" coordorigin="2646,2747" coordsize="109,94">
              <v:rect id="_x0000_s4765" style="position:absolute;left:2646;top:2747;width:109;height:94" fillcolor="red" stroked="f"/>
              <v:rect id="_x0000_s4766" style="position:absolute;left:2646;top:2747;width:109;height:94" filled="f" strokeweight=".55pt">
                <v:stroke endcap="round"/>
              </v:rect>
            </v:group>
            <v:group id="_x0000_s4767" style="position:absolute;left:3445;top:2850;width:109;height:94" coordorigin="3445,2850" coordsize="109,94">
              <v:rect id="_x0000_s4768" style="position:absolute;left:3445;top:2850;width:109;height:94" fillcolor="red" stroked="f"/>
              <v:rect id="_x0000_s4769" style="position:absolute;left:3445;top:2850;width:109;height:94" filled="f" strokeweight=".55pt">
                <v:stroke endcap="round"/>
              </v:rect>
            </v:group>
            <v:group id="_x0000_s4770" style="position:absolute;left:4624;top:2875;width:937;height:323" coordorigin="4624,2875" coordsize="937,323">
              <v:group id="_x0000_s4771" style="position:absolute;left:4647;top:2875;width:914;height:323" coordorigin="4647,2875" coordsize="914,323">
                <v:shape id="_x0000_s4772" style="position:absolute;left:4647;top:2951;width:889;height:243" coordsize="889,243" path="m507,132r254,l763,132r2,1l766,135r1,2l767,149r122,l889,167r-122,l767,217r-1,2l765,220r-2,2l761,222r-9,-55l736,167r,11l739,185r2,9l740,202r-2,9l738,213r-1,1l736,216r,1l736,219r-1,l730,226r-7,5l716,236r-8,4l699,242r-9,1l680,243r-9,-2l665,240r-4,-2l657,235r-4,-3l649,229r-3,-3l642,222r-2,-3l616,219r-5,7l604,231r-7,5l589,240r-9,2l571,243r-10,l552,241r-10,-3l533,232r-7,-6l521,218r-4,-8l515,201r,-9l517,183r1,-3l520,178r1,-2l522,173r-6,l507,220r-2,l503,219r-1,-2l502,215r,-42l495,173r,21l204,194r,4l203,202r-1,5l201,211r-4,9l191,227r-8,6l175,238r-10,4l155,243r-11,l133,241r-8,-3l117,234r-6,-5l106,223r-5,-7l98,209r-1,-7l97,194,,194,,149r36,l36,148r,l36,148r,l36,9,37,6,40,2,43,r5,l193,r5,l201,2r3,4l205,9r,139l205,148r,l205,148r,1l502,149r,-12l502,135r1,-2l505,132r2,xe" fillcolor="black" stroked="f">
                  <v:path arrowok="t"/>
                </v:shape>
                <v:rect id="_x0000_s4773" style="position:absolute;left:5336;top:3111;width:210;height:28" fillcolor="#4c4c4c" stroked="f"/>
                <v:rect id="_x0000_s4774" style="position:absolute;left:4863;top:2875;width:698;height:174" fillcolor="#c4ad4c" stroked="f"/>
                <v:rect id="_x0000_s4775" style="position:absolute;left:4863;top:3049;width:698;height:55" fillcolor="#4c4c4c" stroked="f"/>
                <v:rect id="_x0000_s4776" style="position:absolute;left:4879;top:3049;width:325;height:37" fillcolor="#ccc" stroked="f"/>
                <v:shape id="_x0000_s4777" style="position:absolute;left:4883;top:3067;width:315;height:3" coordsize="315,3" path="m2,l313,r2,l315,2r,1l313,3,2,3,,3,,2,,,2,xe" fillcolor="#4c4c4c" stroked="f">
                  <v:path arrowok="t"/>
                </v:shape>
                <v:shape id="_x0000_s4778" style="position:absolute;left:4883;top:3057;width:315;height:3" coordsize="315,3" path="m2,l313,r2,1l315,2r,1l313,3,2,3,,3,,2,,1,2,xe" fillcolor="#4c4c4c" stroked="f">
                  <v:path arrowok="t"/>
                </v:shape>
                <v:rect id="_x0000_s4779" style="position:absolute;left:5220;top:3049;width:325;height:37" fillcolor="#ccc" stroked="f"/>
                <v:shape id="_x0000_s4780" style="position:absolute;left:5224;top:3067;width:315;height:3" coordsize="315,3" path="m2,l313,r1,l315,2r-1,1l313,3,2,3,,3,,2,,,2,xe" fillcolor="#4c4c4c" stroked="f">
                  <v:path arrowok="t"/>
                </v:shape>
                <v:shape id="_x0000_s4781" style="position:absolute;left:5224;top:3057;width:315;height:3" coordsize="315,3" path="m2,l313,r1,1l315,2r-1,1l313,3,2,3,,3,,2,,1,2,xe" fillcolor="#4c4c4c" stroked="f">
                  <v:path arrowok="t"/>
                </v:shape>
                <v:shape id="_x0000_s4782" style="position:absolute;left:5168;top:3086;width:265;height:91" coordsize="265,91" path="m5,l259,r2,l263,2r1,1l265,5r,80l264,87r-1,2l261,90r-2,1l247,18,18,18,5,91,3,90,1,89,,87,,85,,5,,3,1,2,3,,5,xe" fillcolor="black" stroked="f">
                  <v:path arrowok="t"/>
                </v:shape>
                <v:shape id="_x0000_s4783" style="position:absolute;left:5513;top:3104;width:19;height:71" coordsize="19,71" path="m,l19,r,71l10,71,,xe" fillcolor="black" stroked="f">
                  <v:path arrowok="t"/>
                </v:shape>
                <v:rect id="_x0000_s4784" style="position:absolute;left:5532;top:3151;width:4;height:18" fillcolor="#7f7f7f" stroked="f"/>
                <v:shape id="_x0000_s4785" style="position:absolute;left:4890;top:2951;width:79;height:73" coordsize="79,73" path="m,73l9,66r8,-6l25,54r7,-6l40,42r7,-5l54,32r5,-4l65,23r4,-4l73,15r3,-3l78,9,79,6,78,3,77,,,73xe" fillcolor="#9e8726" stroked="f">
                  <v:path arrowok="t"/>
                </v:shape>
                <v:shape id="_x0000_s4786" style="position:absolute;left:4891;top:2943;width:52;height:74" coordsize="52,74" path="m,74l11,60,22,47,32,36,40,26r7,-9l51,10,52,4,49,,,74xe" fillcolor="#9e8726" stroked="f">
                  <v:path arrowok="t"/>
                </v:shape>
                <v:shape id="_x0000_s4787" style="position:absolute;left:4897;top:2947;width:122;height:77" coordsize="122,77" path="m,77l13,69,24,63,37,56,48,50,59,44,69,39,79,34r8,-5l95,24r7,-4l108,16r6,-3l117,9r3,-3l122,4r,-3l121,r-2,l116,1r-3,1l108,4r-5,3l97,11r-7,4l82,20r-9,6l63,33,52,40,40,48,28,57,14,66,,77xe" fillcolor="#9e8726" stroked="f">
                  <v:path arrowok="t"/>
                </v:shape>
                <v:shape id="_x0000_s4788" style="position:absolute;left:5465;top:2950;width:79;height:74" coordsize="79,74" path="m79,74l71,67,62,60,54,54,46,48,39,43,32,37,26,32,20,28,14,23,10,19,6,16,3,12,1,9,,6,1,3,2,1,3,,5,1r2,l9,3r4,2l16,8r4,4l24,16r6,5l35,26r6,7l47,39r8,8l62,55r8,9l79,74xe" fillcolor="#9e8726" stroked="f">
                  <v:path arrowok="t"/>
                </v:shape>
                <v:shape id="_x0000_s4789" style="position:absolute;left:5491;top:2942;width:52;height:74" coordsize="52,74" path="m52,74l41,60,30,47,20,36,12,26,5,18,2,10,,4,3,,52,74xe" fillcolor="#9e8726" stroked="f">
                  <v:path arrowok="t"/>
                </v:shape>
                <v:shape id="_x0000_s4790" style="position:absolute;left:5220;top:2975;width:76;height:43" coordsize="76,43" path="m,43l4,37,9,32r5,-5l20,22r5,-4l31,14r6,-3l43,8,48,5,53,3,59,2,63,1,67,r4,l74,1r2,2l76,4,75,5r-3,l68,7,64,8,59,9r-6,2l47,13r-6,3l34,18r-6,3l21,25r-6,4l9,33,4,38,,43xe" fillcolor="#9e8726" stroked="f">
                  <v:path arrowok="t"/>
                </v:shape>
                <v:shape id="_x0000_s4791" style="position:absolute;left:5227;top:2994;width:72;height:25" coordsize="72,25" path="m,25l11,19,22,13,34,8,44,4,54,1,62,r6,1l72,3,61,5,50,7,40,9,30,12r-8,3l14,18,6,21,,25xe" fillcolor="#9e8726" stroked="f">
                  <v:path arrowok="t"/>
                </v:shape>
                <v:shape id="_x0000_s4792" style="position:absolute;left:5079;top:2964;width:117;height:52" coordsize="117,52" path="m117,52r-7,-7l103,39,95,33,87,27,78,22,69,17,60,13,51,9,43,6,35,4,27,2,20,1,14,,9,,4,2,,3,1,4,3,5,7,6r5,1l19,9r7,2l35,13r9,3l54,18r10,4l74,25r10,5l93,34r9,6l110,46r7,6xe" fillcolor="#9e8726" stroked="f">
                  <v:path arrowok="t"/>
                </v:shape>
                <v:shape id="_x0000_s4793" style="position:absolute;left:5075;top:2987;width:111;height:30" coordsize="111,30" path="m111,30r-9,-3l94,23,85,19,76,16,67,13,59,10,50,7,42,5,35,3,28,2,21,,15,,10,,5,,2,2,,4,9,5r8,1l26,7r8,1l42,10r7,1l57,13r7,2l71,16r6,2l83,20r6,2l95,24r6,2l106,28r5,2xe" fillcolor="#9e8726" stroked="f">
                  <v:path arrowok="t"/>
                </v:shape>
                <v:shape id="_x0000_s4794" style="position:absolute;left:5183;top:3102;width:111;height:96" coordsize="111,96" path="m3,33l7,24r6,-8l21,10,30,5,40,2,51,,62,,73,2,83,6r9,5l100,18r5,8l109,35r2,9l111,53r-2,10l104,72r-6,8l90,86r-9,5l71,94,61,96r-12,l38,94,28,90,19,85,12,78,6,70,2,61,,52,,42,3,33xe" fillcolor="#191919" stroked="f">
                  <v:path arrowok="t"/>
                </v:shape>
                <v:shape id="_x0000_s4795" style="position:absolute;left:5207;top:3123;width:63;height:55" coordsize="63,55" path="m1,19l4,14,7,9,12,6,17,3,22,1,29,r6,l41,1r6,2l52,6r4,4l60,15r2,4l63,25r,5l62,36r-3,5l55,45r-4,4l46,52r-6,1l34,55r-6,l22,53,16,51,11,48,6,44,3,39,1,35,,29,,24,1,19xe" fillcolor="#b2b2b2" stroked="f">
                  <v:path arrowok="t"/>
                </v:shape>
                <v:shape id="_x0000_s4796" style="position:absolute;left:5215;top:3130;width:47;height:40" coordsize="47,40" path="m1,14l3,10,6,7,9,4,13,2,17,1,21,r5,l30,1r5,1l39,5r3,3l44,11r2,3l47,18r,4l46,26r-2,4l41,33r-3,3l34,38r-4,2l25,40r-4,l16,39,12,38,8,35,5,32,2,29,1,25,,22,,18,1,14xe" fillcolor="#666" stroked="f">
                  <v:path arrowok="t"/>
                </v:shape>
                <v:shape id="_x0000_s4797" style="position:absolute;left:5234;top:3147;width:8;height:6" coordsize="8,6" path="m1,2l1,1,3,,4,,5,,7,,8,2r,1l8,4,7,5,6,6,4,6,3,6,2,6,1,4,,3,1,2xe" fillcolor="black" stroked="f">
                  <v:path arrowok="t"/>
                </v:shape>
                <v:shape id="_x0000_s4798" style="position:absolute;left:5230;top:3135;width:5;height:4" coordsize="5,4" path="m,3l,2r1,l1,1,2,,3,,4,1r,l5,2r,1l5,3,4,4,3,4,2,4r,l1,4,,3xe" fillcolor="black" stroked="f">
                  <v:path arrowok="t"/>
                </v:shape>
                <v:shape id="_x0000_s4799" style="position:absolute;left:5222;top:3140;width:5;height:4" coordsize="5,4" path="m1,4l1,3,,2r,l1,1r,l2,,3,,4,1r,1l5,2r,1l4,4r,l3,4,2,4,1,4xe" fillcolor="black" stroked="f">
                  <v:path arrowok="t"/>
                </v:shape>
                <v:shape id="_x0000_s4800" style="position:absolute;left:5219;top:3149;width:5;height:4" coordsize="5,4" path="m2,4r,l1,3,,2r,l,1,1,,2,r,l3,,4,,5,1r,1l5,2,4,3,3,4,2,4xe" fillcolor="black" stroked="f">
                  <v:path arrowok="t"/>
                </v:shape>
                <v:shape id="_x0000_s4801" style="position:absolute;left:5222;top:3157;width:5;height:4" coordsize="5,4" path="m4,3l3,4,2,4,1,3r,l,2,,1r1,l1,,2,,3,,4,r,1l5,1r,1l4,3r,xe" fillcolor="black" stroked="f">
                  <v:path arrowok="t"/>
                </v:shape>
                <v:shape id="_x0000_s4802" style="position:absolute;left:5230;top:3162;width:5;height:4" coordsize="5,4" path="m5,2l4,3,3,3r,1l2,4,1,3,,2r,l,1,1,r,l2,,3,,4,,5,1r,1l5,2xe" fillcolor="black" stroked="f">
                  <v:path arrowok="t"/>
                </v:shape>
                <v:shape id="_x0000_s4803" style="position:absolute;left:5240;top:3162;width:5;height:4" coordsize="5,4" path="m5,1r,1l5,2,4,3,3,4,2,4,1,3r,l,2r,l,1,1,,2,,3,r,l4,,5,1xe" fillcolor="black" stroked="f">
                  <v:path arrowok="t"/>
                </v:shape>
                <v:shape id="_x0000_s4804" style="position:absolute;left:5248;top:3157;width:5;height:4" coordsize="5,4" path="m4,r,1l5,1r,1l4,3,3,3r,1l2,4,1,3,,3,,2,,1r,l1,,2,,3,,4,xe" fillcolor="black" stroked="f">
                  <v:path arrowok="t"/>
                </v:shape>
                <v:shape id="_x0000_s4805" style="position:absolute;left:5251;top:3149;width:4;height:4" coordsize="4,4" path="m3,r,l4,r,1l4,2r,l4,3,3,4r,l2,4,1,3,,2r,l,1,1,,2,,3,xe" fillcolor="black" stroked="f">
                  <v:path arrowok="t"/>
                </v:shape>
                <v:shape id="_x0000_s4806" style="position:absolute;left:5248;top:3140;width:5;height:4" coordsize="5,4" path="m1,1l2,,3,,4,1r,l5,2r,l4,3r,1l3,4,2,4,1,4r,l,3,,2r,l1,1xe" fillcolor="black" stroked="f">
                  <v:path arrowok="t"/>
                </v:shape>
                <v:shape id="_x0000_s4807" style="position:absolute;left:5241;top:3135;width:4;height:4" coordsize="4,4" path="m,1r,l1,,2,,3,r,l4,1r,1l4,3r,l3,4,2,4,1,4,1,3,,3,,2,,1xe" fillcolor="black" stroked="f">
                  <v:path arrowok="t"/>
                </v:shape>
                <v:shape id="_x0000_s4808" style="position:absolute;left:5207;top:3122;width:43;height:54" coordsize="43,54" path="m2,20l4,14,8,10,12,6,17,3,23,2,29,r6,l41,2r1,l42,2r,l43,2,37,1r-7,l25,2,19,5,14,7r-4,4l6,15,4,20,3,25r,6l4,36r2,5l9,45r4,4l18,52r5,2l23,54r,l22,54r,l16,52,11,49,6,45,4,40,1,36,,30,,25,2,20xe" fillcolor="#666" stroked="f">
                  <v:path arrowok="t"/>
                </v:shape>
                <v:shape id="_x0000_s4809" style="position:absolute;left:5225;top:3117;width:53;height:67" coordsize="53,67" path="m24,r1,l25,r,1l26,1r7,2l39,7r6,5l49,17r3,6l53,30r,6l51,43r-3,7l44,55r-6,5l32,63r-7,3l17,67r-7,l2,65r-1,l1,65,,65r,l7,66r8,l22,65r7,-3l36,58r5,-4l46,49r3,-6l50,36r1,-6l49,23,46,17,42,12,37,7,31,3,24,xe" fillcolor="#b2b2b2" stroked="f">
                  <v:path arrowok="t"/>
                </v:shape>
                <v:shape id="_x0000_s4810" style="position:absolute;left:5189;top:3171;width:5;height:4" coordsize="5,4" path="m1,4l,2,4,,5,1,1,4xe" fillcolor="#333" stroked="f">
                  <v:path arrowok="t"/>
                </v:shape>
                <v:shape id="_x0000_s4811" style="position:absolute;left:5187;top:3169;width:6;height:3" coordsize="6,3" path="m1,3l,2,5,,6,1,1,3xe" fillcolor="#333" stroked="f">
                  <v:path arrowok="t"/>
                </v:shape>
                <v:shape id="_x0000_s4812" style="position:absolute;left:5186;top:3167;width:6;height:3" coordsize="6,3" path="m1,3l,2,5,,6,1,1,3xe" fillcolor="#333" stroked="f">
                  <v:path arrowok="t"/>
                </v:shape>
                <v:shape id="_x0000_s4813" style="position:absolute;left:5185;top:3164;width:6;height:4" coordsize="6,4" path="m1,4l,2,5,,6,2,1,4xe" fillcolor="#333" stroked="f">
                  <v:path arrowok="t"/>
                </v:shape>
                <v:shape id="_x0000_s4814" style="position:absolute;left:5184;top:3162;width:5;height:3" coordsize="5,3" path="m1,3l,2,5,r,2l1,3xe" fillcolor="#333" stroked="f">
                  <v:path arrowok="t"/>
                </v:shape>
                <v:shape id="_x0000_s4815" style="position:absolute;left:5184;top:3160;width:5;height:3" coordsize="5,3" path="m,3l,1,4,,5,2,,3xe" fillcolor="#333" stroked="f">
                  <v:path arrowok="t"/>
                </v:shape>
                <v:shape id="_x0000_s4816" style="position:absolute;left:5183;top:3158;width:5;height:2" coordsize="5,2" path="m,2l,1,5,r,1l,2xe" fillcolor="#333" stroked="f">
                  <v:path arrowok="t"/>
                </v:shape>
                <v:shape id="_x0000_s4817" style="position:absolute;left:5182;top:3156;width:6;height:2" coordsize="6,2" path="m1,2l,,5,,6,1,1,2xe" fillcolor="#333" stroked="f">
                  <v:path arrowok="t"/>
                </v:shape>
                <v:shape id="_x0000_s4818" style="position:absolute;left:5182;top:3153;width:6;height:3" coordsize="6,3" path="m1,3l,1,5,,6,2,1,3xe" fillcolor="#666" stroked="f">
                  <v:path arrowok="t"/>
                </v:shape>
                <v:rect id="_x0000_s4819" style="position:absolute;left:5182;top:3151;width:5;height:2" fillcolor="#666" stroked="f"/>
                <v:rect id="_x0000_s4820" style="position:absolute;left:5182;top:3149;width:5;height:2" fillcolor="#666" stroked="f"/>
                <v:shape id="_x0000_s4821" style="position:absolute;left:5182;top:3147;width:6;height:1" coordsize="6,1" path="m,1l,,6,,5,1,,1xe" fillcolor="#666" stroked="f">
                  <v:path arrowok="t"/>
                </v:shape>
                <v:rect id="_x0000_s4822" style="position:absolute;left:5183;top:3144;width:5;height:2" fillcolor="#666" stroked="f"/>
                <v:shape id="_x0000_s4823" style="position:absolute;left:5183;top:3142;width:5;height:2" coordsize="5,2" path="m,1l,,5,r,2l,1xe" fillcolor="#666" stroked="f">
                  <v:path arrowok="t"/>
                </v:shape>
                <v:shape id="_x0000_s4824" style="position:absolute;left:5184;top:3140;width:5;height:2" coordsize="5,2" path="m,1l,,5,r,2l,1xe" fillcolor="#666" stroked="f">
                  <v:path arrowok="t"/>
                </v:shape>
                <v:shape id="_x0000_s4825" style="position:absolute;left:5184;top:3137;width:5;height:2" coordsize="5,2" path="m,1l,,5,1r,1l,1xe" fillcolor="#666" stroked="f">
                  <v:path arrowok="t"/>
                </v:shape>
                <v:shape id="_x0000_s4826" style="position:absolute;left:5185;top:3134;width:6;height:3" coordsize="6,3" path="m,2l1,,6,1,5,3,,2xe" fillcolor="#666" stroked="f">
                  <v:path arrowok="t"/>
                </v:shape>
                <v:shape id="_x0000_s4827" style="position:absolute;left:5186;top:3132;width:6;height:3" coordsize="6,3" path="m,1l1,,6,2,5,3,,1xe" fillcolor="#666" stroked="f">
                  <v:path arrowok="t"/>
                </v:shape>
                <v:shape id="_x0000_s4828" style="position:absolute;left:5187;top:3129;width:6;height:4" coordsize="6,4" path="m,2l1,,6,2,5,4,,2xe" fillcolor="#666" stroked="f">
                  <v:path arrowok="t"/>
                </v:shape>
                <v:shape id="_x0000_s4829" style="position:absolute;left:5188;top:3127;width:6;height:4" coordsize="6,4" path="m,2l1,,6,2,5,4,,2xe" fillcolor="#666" stroked="f">
                  <v:path arrowok="t"/>
                </v:shape>
                <v:shape id="_x0000_s4830" style="position:absolute;left:5190;top:3125;width:6;height:4" coordsize="6,4" path="m,2l1,,6,2,5,4,,2xe" fillcolor="#666" stroked="f">
                  <v:path arrowok="t"/>
                </v:shape>
                <v:shape id="_x0000_s4831" style="position:absolute;left:5191;top:3123;width:5;height:4" coordsize="5,4" path="m,1l1,,5,2r,2l,1xe" fillcolor="#666" stroked="f">
                  <v:path arrowok="t"/>
                </v:shape>
                <v:shape id="_x0000_s4832" style="position:absolute;left:5193;top:3121;width:5;height:4" coordsize="5,4" path="m,1l1,,5,3,4,4,,1xe" fillcolor="#666" stroked="f">
                  <v:path arrowok="t"/>
                </v:shape>
                <v:shape id="_x0000_s4833" style="position:absolute;left:5195;top:3119;width:5;height:4" coordsize="5,4" path="m,1l1,,5,3,3,4,,1xe" fillcolor="#666" stroked="f">
                  <v:path arrowok="t"/>
                </v:shape>
                <v:shape id="_x0000_s4834" style="position:absolute;left:5196;top:3118;width:6;height:4" coordsize="6,4" path="m,1l1,,6,2,4,4,,1xe" fillcolor="#666" stroked="f">
                  <v:path arrowok="t"/>
                </v:shape>
                <v:shape id="_x0000_s4835" style="position:absolute;left:5198;top:3116;width:6;height:4" coordsize="6,4" path="m,1l2,,6,3,4,4,,1xe" fillcolor="#666" stroked="f">
                  <v:path arrowok="t"/>
                </v:shape>
                <v:shape id="_x0000_s4836" style="position:absolute;left:5201;top:3114;width:4;height:5" coordsize="4,5" path="m,1l1,,4,4,3,5,,1xe" fillcolor="#666" stroked="f">
                  <v:path arrowok="t"/>
                </v:shape>
                <v:shape id="_x0000_s4837" style="position:absolute;left:5203;top:3113;width:5;height:4" coordsize="5,4" path="m,l1,,5,3,3,4,,xe" fillcolor="#666" stroked="f">
                  <v:path arrowok="t"/>
                </v:shape>
                <v:shape id="_x0000_s4838" style="position:absolute;left:5205;top:3111;width:5;height:4" coordsize="5,4" path="m,1l2,,5,4,4,4,,1xe" fillcolor="#666" stroked="f">
                  <v:path arrowok="t"/>
                </v:shape>
                <v:shape id="_x0000_s4839" style="position:absolute;left:5208;top:3110;width:4;height:5" coordsize="4,5" path="m,1l1,,4,4,3,5,,1xe" fillcolor="#666" stroked="f">
                  <v:path arrowok="t"/>
                </v:shape>
                <v:shape id="_x0000_s4840" style="position:absolute;left:5210;top:3109;width:4;height:4" coordsize="4,4" path="m,l2,,4,3,3,4,,xe" fillcolor="#666" stroked="f">
                  <v:path arrowok="t"/>
                </v:shape>
                <v:shape id="_x0000_s4841" style="position:absolute;left:5212;top:3107;width:5;height:5" coordsize="5,5" path="m,1l2,,5,4,3,5,,1xe" fillcolor="#666" stroked="f">
                  <v:path arrowok="t"/>
                </v:shape>
                <v:shape id="_x0000_s4842" style="position:absolute;left:5215;top:3106;width:4;height:5" coordsize="4,5" path="m,1l2,,4,4,2,5,,1xe" fillcolor="#666" stroked="f">
                  <v:path arrowok="t"/>
                </v:shape>
                <v:shape id="_x0000_s4843" style="position:absolute;left:5218;top:3105;width:4;height:5" coordsize="4,5" path="m,1l2,,4,5,2,5,,1xe" fillcolor="#666" stroked="f">
                  <v:path arrowok="t"/>
                </v:shape>
                <v:shape id="_x0000_s4844" style="position:absolute;left:5221;top:3104;width:3;height:5" coordsize="3,5" path="m,1l1,,3,5,1,5,,1xe" fillcolor="#666" stroked="f">
                  <v:path arrowok="t"/>
                </v:shape>
                <v:shape id="_x0000_s4845" style="position:absolute;left:5223;top:3104;width:3;height:5" coordsize="3,5" path="m,l2,,3,5,2,5,,xe" fillcolor="#666" stroked="f">
                  <v:path arrowok="t"/>
                </v:shape>
                <v:shape id="_x0000_s4846" style="position:absolute;left:5226;top:3104;width:3;height:4" coordsize="3,4" path="m,l2,,3,4,2,4,,xe" fillcolor="#666" stroked="f">
                  <v:path arrowok="t"/>
                </v:shape>
                <v:shape id="_x0000_s4847" style="position:absolute;left:5229;top:3103;width:3;height:5" coordsize="3,5" path="m,1l2,,3,5,1,5,,1xe" fillcolor="#666" stroked="f">
                  <v:path arrowok="t"/>
                </v:shape>
                <v:shape id="_x0000_s4848" style="position:absolute;left:5232;top:3103;width:3;height:5" coordsize="3,5" path="m,l2,,3,4,1,5,,xe" fillcolor="#666" stroked="f">
                  <v:path arrowok="t"/>
                </v:shape>
                <v:shape id="_x0000_s4849" style="position:absolute;left:5235;top:3103;width:2;height:5" coordsize="2,5" path="m,l2,r,4l,5,,xe" fillcolor="#666" stroked="f">
                  <v:path arrowok="t"/>
                </v:shape>
                <v:shape id="_x0000_s4850" style="position:absolute;left:5238;top:3103;width:2;height:4" coordsize="2,4" path="m,l1,,2,4,,4,,xe" fillcolor="#666" stroked="f">
                  <v:path arrowok="t"/>
                </v:shape>
                <v:shape id="_x0000_s4851" style="position:absolute;left:5240;top:3103;width:2;height:5" coordsize="2,5" path="m,l2,r,5l,4,,xe" fillcolor="#666" stroked="f">
                  <v:path arrowok="t"/>
                </v:shape>
                <v:rect id="_x0000_s4852" style="position:absolute;left:5243;top:3103;width:2;height:5" fillcolor="#666" stroked="f"/>
                <v:shape id="_x0000_s4853" style="position:absolute;left:5245;top:3104;width:3;height:4" coordsize="3,4" path="m1,l3,,2,4,,4,1,xe" fillcolor="#666" stroked="f">
                  <v:path arrowok="t"/>
                </v:shape>
                <v:shape id="_x0000_s4854" style="position:absolute;left:5248;top:3104;width:3;height:5" coordsize="3,5" path="m1,l3,,2,5,,5,1,xe" fillcolor="#666" stroked="f">
                  <v:path arrowok="t"/>
                </v:shape>
                <v:shape id="_x0000_s4855" style="position:absolute;left:5251;top:3104;width:3;height:5" coordsize="3,5" path="m1,l3,1,2,5,,5,1,xe" fillcolor="#666" stroked="f">
                  <v:path arrowok="t"/>
                </v:shape>
                <v:shape id="_x0000_s4856" style="position:absolute;left:5254;top:3105;width:3;height:5" coordsize="3,5" path="m1,l3,1,1,5,,5,1,xe" fillcolor="#666" stroked="f">
                  <v:path arrowok="t"/>
                </v:shape>
                <v:shape id="_x0000_s4857" style="position:absolute;left:5256;top:3106;width:3;height:5" coordsize="3,5" path="m2,l3,1,1,5,,5,2,xe" fillcolor="#666" stroked="f">
                  <v:path arrowok="t"/>
                </v:shape>
                <v:shape id="_x0000_s4858" style="position:absolute;left:5258;top:3107;width:4;height:5" coordsize="4,5" path="m3,l4,1,2,5,,4,3,xe" fillcolor="#666" stroked="f">
                  <v:path arrowok="t"/>
                </v:shape>
                <v:shape id="_x0000_s4859" style="position:absolute;left:5261;top:3108;width:3;height:5" coordsize="3,5" path="m2,l3,1,1,5,,4,2,xe" fillcolor="#666" stroked="f">
                  <v:path arrowok="t"/>
                </v:shape>
                <v:shape id="_x0000_s4860" style="position:absolute;left:5263;top:3109;width:4;height:5" coordsize="4,5" path="m2,l4,1,1,5,,4,2,xe" fillcolor="#666" stroked="f">
                  <v:path arrowok="t"/>
                </v:shape>
                <v:shape id="_x0000_s4861" style="position:absolute;left:5265;top:3111;width:5;height:4" coordsize="5,4" path="m3,l5,,2,4,,4,3,xe" fillcolor="#666" stroked="f">
                  <v:path arrowok="t"/>
                </v:shape>
                <v:shape id="_x0000_s4862" style="position:absolute;left:5267;top:3112;width:5;height:5" coordsize="5,5" path="m3,l5,1,2,5,,4,3,xe" fillcolor="#333" stroked="f">
                  <v:path arrowok="t"/>
                </v:shape>
                <v:shape id="_x0000_s4863" style="position:absolute;left:5269;top:3114;width:5;height:4" coordsize="5,4" path="m3,l5,1,1,4,,4,3,xe" fillcolor="#333" stroked="f">
                  <v:path arrowok="t"/>
                </v:shape>
                <v:shape id="_x0000_s4864" style="position:absolute;left:5271;top:3115;width:5;height:5" coordsize="5,5" path="m4,l5,1,2,5,,4,4,xe" fillcolor="#333" stroked="f">
                  <v:path arrowok="t"/>
                </v:shape>
                <v:shape id="_x0000_s4865" style="position:absolute;left:5273;top:3117;width:5;height:4" coordsize="5,4" path="m4,l5,1,1,4,,3,4,xe" fillcolor="#333" stroked="f">
                  <v:path arrowok="t"/>
                </v:shape>
                <v:shape id="_x0000_s4866" style="position:absolute;left:5275;top:3119;width:5;height:4" coordsize="5,4" path="m4,l5,1,2,4,,3,4,xe" fillcolor="#333" stroked="f">
                  <v:path arrowok="t"/>
                </v:shape>
                <v:shape id="_x0000_s4867" style="position:absolute;left:5199;top:3116;width:54;height:67" coordsize="54,67" path="m29,67r,-1l29,66r-1,l28,66,20,64,14,59,9,55,5,49,2,43,,37,,30,2,24,5,17r5,-5l15,7,22,4,29,1,36,r8,l52,2r,l53,2r,l54,2,46,1r-8,l31,2,24,5,17,8r-5,5l7,18,5,24,3,31r,6l4,44r3,6l11,55r5,5l22,64r7,3xe" fillcolor="black" stroked="f">
                  <v:path arrowok="t"/>
                </v:shape>
                <v:shape id="_x0000_s4868" style="position:absolute;left:5308;top:3102;width:111;height:96" coordsize="111,96" path="m2,33l7,24r6,-8l21,10,30,5,40,2,50,,62,,72,2,83,6r9,5l99,18r6,8l109,35r2,9l111,53r-3,10l104,72r-7,8l89,86r-9,5l70,94,60,96r-11,l38,94,28,90,19,85,11,78,5,70,2,61,,52,,42,2,33xe" fillcolor="#191919" stroked="f">
                  <v:path arrowok="t"/>
                </v:shape>
                <v:shape id="_x0000_s4869" style="position:absolute;left:5331;top:3123;width:64;height:55" coordsize="64,55" path="m2,19l5,14,8,9,13,6,18,3,23,1,29,r7,l42,1r5,2l53,6r4,4l60,15r2,4l64,25r,5l62,36r-3,5l56,45r-5,4l47,52r-6,1l35,55r-7,l22,53,16,51,11,48,7,44,4,39,2,35,,29,,24,2,19xe" fillcolor="#b2b2b2" stroked="f">
                  <v:path arrowok="t"/>
                </v:shape>
                <v:shape id="_x0000_s4870" style="position:absolute;left:5339;top:3130;width:48;height:40" coordsize="48,40" path="m2,14l4,10,6,7,9,4,13,2,17,1,22,r4,l31,1r4,1l39,5r3,3l45,11r2,3l48,18r-1,4l46,26r-2,4l42,33r-3,3l35,38r-4,2l26,40r-4,l17,39,13,38,8,35,6,32,3,29,1,25,,22,1,18,2,14xe" fillcolor="#666" stroked="f">
                  <v:path arrowok="t"/>
                </v:shape>
                <v:shape id="_x0000_s4871" style="position:absolute;left:5359;top:3147;width:8;height:6" coordsize="8,6" path="m,2l1,1,2,,3,,5,,7,r,2l8,3r,1l7,5,6,6,4,6,3,6,1,6,,4,,3,,2xe" fillcolor="black" stroked="f">
                  <v:path arrowok="t"/>
                </v:shape>
                <v:shape id="_x0000_s4872" style="position:absolute;left:5355;top:3135;width:4;height:4" coordsize="4,4" path="m,3l,2r,l1,1,2,,3,r,1l4,1r,1l4,3r,l4,4,3,4,2,4,1,4r,l,3xe" fillcolor="black" stroked="f">
                  <v:path arrowok="t"/>
                </v:shape>
                <v:shape id="_x0000_s4873" style="position:absolute;left:5347;top:3140;width:5;height:4" coordsize="5,4" path="m1,4l,3,,2r,l,1r1,l2,,3,,4,1r,1l5,2r,1l4,4,3,4r,l2,4,1,4xe" fillcolor="black" stroked="f">
                  <v:path arrowok="t"/>
                </v:shape>
                <v:shape id="_x0000_s4874" style="position:absolute;left:5344;top:3149;width:4;height:4" coordsize="4,4" path="m2,4l1,4,1,3,,2r,l,1,1,r,l2,,3,,4,r,1l4,2r,l4,3,3,4,2,4xe" fillcolor="black" stroked="f">
                  <v:path arrowok="t"/>
                </v:shape>
                <v:shape id="_x0000_s4875" style="position:absolute;left:5347;top:3157;width:5;height:4" coordsize="5,4" path="m4,3l3,4,2,4,1,3,,3,,2,,1r,l1,,2,,3,r,l4,1r1,l5,2,4,3r,xe" fillcolor="black" stroked="f">
                  <v:path arrowok="t"/>
                </v:shape>
                <v:shape id="_x0000_s4876" style="position:absolute;left:5355;top:3162;width:4;height:4" coordsize="4,4" path="m4,2r,1l3,3,2,4,1,4,1,3,,2r,l,1,,,1,,2,,3,r,l4,1r,1l4,2xe" fillcolor="black" stroked="f">
                  <v:path arrowok="t"/>
                </v:shape>
                <v:shape id="_x0000_s4877" style="position:absolute;left:5365;top:3162;width:4;height:4" coordsize="4,4" path="m4,1r,1l4,2,3,3r,1l2,4,1,3,,3,,2r,l,1,1,r,l2,,3,,4,r,1xe" fillcolor="black" stroked="f">
                  <v:path arrowok="t"/>
                </v:shape>
                <v:shape id="_x0000_s4878" style="position:absolute;left:5373;top:3157;width:4;height:4" coordsize="4,4" path="m3,l4,1r,l4,2r,1l3,3,2,4r,l1,3,,3,,2,,1r,l1,,2,r,l3,xe" fillcolor="black" stroked="f">
                  <v:path arrowok="t"/>
                </v:shape>
                <v:shape id="_x0000_s4879" style="position:absolute;left:5376;top:3149;width:4;height:4" coordsize="4,4" path="m2,l3,,4,r,1l4,2r,l4,3,3,4,2,4,1,4,,3,,2r,l,1,,,1,,2,xe" fillcolor="black" stroked="f">
                  <v:path arrowok="t"/>
                </v:shape>
                <v:shape id="_x0000_s4880" style="position:absolute;left:5373;top:3140;width:4;height:4" coordsize="4,4" path="m1,1l2,r,l3,1r1,l4,2r,l4,3,3,4,2,4r,l1,4,,4,,3,,2r,l1,1xe" fillcolor="black" stroked="f">
                  <v:path arrowok="t"/>
                </v:shape>
                <v:shape id="_x0000_s4881" style="position:absolute;left:5365;top:3135;width:5;height:4" coordsize="5,4" path="m,1r1,l2,r,l3,,4,,5,1r,1l5,3,4,3r,1l3,4,2,4,1,3r,l,2,,1xe" fillcolor="black" stroked="f">
                  <v:path arrowok="t"/>
                </v:shape>
                <v:shape id="_x0000_s4882" style="position:absolute;left:5332;top:3122;width:42;height:54" coordsize="42,54" path="m1,20l4,14,7,10,12,6,17,3,22,2,29,r6,l41,2r,l42,2r,l42,2,36,1r-6,l24,2,19,5,14,7r-4,4l6,15,4,20,3,25,2,31r1,5l5,41r3,4l13,49r4,3l23,54r-1,l22,54r,l22,54,16,52,11,49,6,45,3,40,1,36,,30,,25,1,20xe" fillcolor="#666" stroked="f">
                  <v:path arrowok="t"/>
                </v:shape>
                <v:shape id="_x0000_s4883" style="position:absolute;left:5349;top:3117;width:54;height:67" coordsize="54,67" path="m25,r,l26,r,1l27,1r7,2l40,7r5,5l49,17r3,6l54,30r,6l52,43r-4,7l44,55r-6,5l32,63r-7,3l18,67r-8,l2,65r,l1,65r,l,65r8,1l16,66r7,-1l30,62r7,-4l42,54r4,-5l50,43r1,-7l51,30,50,23,47,17,43,12,38,7,32,3,25,xe" fillcolor="#b2b2b2" stroked="f">
                  <v:path arrowok="t"/>
                </v:shape>
                <v:shape id="_x0000_s4884" style="position:absolute;left:5313;top:3171;width:6;height:4" coordsize="6,4" path="m1,4l,2,5,,6,1,1,4xe" fillcolor="#333" stroked="f">
                  <v:path arrowok="t"/>
                </v:shape>
                <v:shape id="_x0000_s4885" style="position:absolute;left:5312;top:3169;width:6;height:3" coordsize="6,3" path="m1,3l,2,5,,6,1,1,3xe" fillcolor="#333" stroked="f">
                  <v:path arrowok="t"/>
                </v:shape>
                <v:shape id="_x0000_s4886" style="position:absolute;left:5311;top:3167;width:5;height:3" coordsize="5,3" path="m1,3l,2,4,,5,1,1,3xe" fillcolor="#333" stroked="f">
                  <v:path arrowok="t"/>
                </v:shape>
                <v:shape id="_x0000_s4887" style="position:absolute;left:5310;top:3164;width:5;height:4" coordsize="5,4" path="m,4l,2,4,,5,2,,4xe" fillcolor="#333" stroked="f">
                  <v:path arrowok="t"/>
                </v:shape>
                <v:shape id="_x0000_s4888" style="position:absolute;left:5309;top:3162;width:5;height:3" coordsize="5,3" path="m,3l,2,4,,5,2,,3xe" fillcolor="#333" stroked="f">
                  <v:path arrowok="t"/>
                </v:shape>
                <v:shape id="_x0000_s4889" style="position:absolute;left:5308;top:3160;width:6;height:3" coordsize="6,3" path="m1,3l,1,5,,6,2,1,3xe" fillcolor="#333" stroked="f">
                  <v:path arrowok="t"/>
                </v:shape>
                <v:shape id="_x0000_s4890" style="position:absolute;left:5308;top:3158;width:5;height:2" coordsize="5,2" path="m,2l,1,5,r,1l,2xe" fillcolor="#333" stroked="f">
                  <v:path arrowok="t"/>
                </v:shape>
                <v:shape id="_x0000_s4891" style="position:absolute;left:5307;top:3156;width:5;height:2" coordsize="5,2" path="m,2l,,5,r,1l,2xe" fillcolor="#333" stroked="f">
                  <v:path arrowok="t"/>
                </v:shape>
                <v:shape id="_x0000_s4892" style="position:absolute;left:5307;top:3153;width:5;height:3" coordsize="5,3" path="m,3l,1,5,r,2l,3xe" fillcolor="#666" stroked="f">
                  <v:path arrowok="t"/>
                </v:shape>
                <v:shape id="_x0000_s4893" style="position:absolute;left:5306;top:3151;width:6;height:2" coordsize="6,2" path="m1,2l,,6,r,2l1,2xe" fillcolor="#666" stroked="f">
                  <v:path arrowok="t"/>
                </v:shape>
                <v:rect id="_x0000_s4894" style="position:absolute;left:5307;top:3149;width:5;height:2" fillcolor="#666" stroked="f"/>
                <v:rect id="_x0000_s4895" style="position:absolute;left:5307;top:3147;width:5;height:1" fillcolor="#666" stroked="f"/>
                <v:shape id="_x0000_s4896" style="position:absolute;left:5307;top:3144;width:6;height:2" coordsize="6,2" path="m,2l,,6,,5,2,,2xe" fillcolor="#666" stroked="f">
                  <v:path arrowok="t"/>
                </v:shape>
                <v:shape id="_x0000_s4897" style="position:absolute;left:5308;top:3142;width:5;height:2" coordsize="5,2" path="m,1l,,5,r,2l,1xe" fillcolor="#666" stroked="f">
                  <v:path arrowok="t"/>
                </v:shape>
                <v:shape id="_x0000_s4898" style="position:absolute;left:5308;top:3140;width:6;height:2" coordsize="6,2" path="m,1l1,,6,,5,2,,1xe" fillcolor="#666" stroked="f">
                  <v:path arrowok="t"/>
                </v:shape>
                <v:shape id="_x0000_s4899" style="position:absolute;left:5309;top:3137;width:5;height:2" coordsize="5,2" path="m,1l,,5,1r,1l,1xe" fillcolor="#666" stroked="f">
                  <v:path arrowok="t"/>
                </v:shape>
                <v:shape id="_x0000_s4900" style="position:absolute;left:5310;top:3134;width:5;height:3" coordsize="5,3" path="m,2l,,5,1r,2l,2xe" fillcolor="#666" stroked="f">
                  <v:path arrowok="t"/>
                </v:shape>
                <v:shape id="_x0000_s4901" style="position:absolute;left:5311;top:3132;width:5;height:3" coordsize="5,3" path="m,1l,,5,2r,1l,1xe" fillcolor="#666" stroked="f">
                  <v:path arrowok="t"/>
                </v:shape>
                <v:shape id="_x0000_s4902" style="position:absolute;left:5312;top:3129;width:5;height:4" coordsize="5,4" path="m,2l,,5,2r,2l,2xe" fillcolor="#666" stroked="f">
                  <v:path arrowok="t"/>
                </v:shape>
                <v:shape id="_x0000_s4903" style="position:absolute;left:5313;top:3127;width:6;height:4" coordsize="6,4" path="m,2l1,,6,2,5,4,,2xe" fillcolor="#666" stroked="f">
                  <v:path arrowok="t"/>
                </v:shape>
                <v:shape id="_x0000_s4904" style="position:absolute;left:5314;top:3125;width:6;height:4" coordsize="6,4" path="m,2l1,,6,2,5,4,,2xe" fillcolor="#666" stroked="f">
                  <v:path arrowok="t"/>
                </v:shape>
                <v:shape id="_x0000_s4905" style="position:absolute;left:5316;top:3123;width:5;height:4" coordsize="5,4" path="m,1l1,,5,2,4,4,,1xe" fillcolor="#666" stroked="f">
                  <v:path arrowok="t"/>
                </v:shape>
                <v:shape id="_x0000_s4906" style="position:absolute;left:5317;top:3121;width:5;height:4" coordsize="5,4" path="m,1l1,,5,3,4,4,,1xe" fillcolor="#666" stroked="f">
                  <v:path arrowok="t"/>
                </v:shape>
                <v:shape id="_x0000_s4907" style="position:absolute;left:5319;top:3119;width:5;height:4" coordsize="5,4" path="m,1l1,,5,3,4,4,,1xe" fillcolor="#666" stroked="f">
                  <v:path arrowok="t"/>
                </v:shape>
                <v:shape id="_x0000_s4908" style="position:absolute;left:5321;top:3118;width:5;height:4" coordsize="5,4" path="m,1l1,,5,2,4,4,,1xe" fillcolor="#666" stroked="f">
                  <v:path arrowok="t"/>
                </v:shape>
                <v:shape id="_x0000_s4909" style="position:absolute;left:5323;top:3116;width:5;height:4" coordsize="5,4" path="m,1l1,,5,3,4,4,,1xe" fillcolor="#666" stroked="f">
                  <v:path arrowok="t"/>
                </v:shape>
                <v:shape id="_x0000_s4910" style="position:absolute;left:5325;top:3114;width:5;height:5" coordsize="5,5" path="m,1l2,,5,4,4,5,,1xe" fillcolor="#666" stroked="f">
                  <v:path arrowok="t"/>
                </v:shape>
                <v:shape id="_x0000_s4911" style="position:absolute;left:5328;top:3113;width:4;height:4" coordsize="4,4" path="m,l1,,4,3,3,4,,xe" fillcolor="#666" stroked="f">
                  <v:path arrowok="t"/>
                </v:shape>
                <v:shape id="_x0000_s4912" style="position:absolute;left:5330;top:3111;width:5;height:4" coordsize="5,4" path="m,1l1,,5,4,3,4,,1xe" fillcolor="#666" stroked="f">
                  <v:path arrowok="t"/>
                </v:shape>
                <v:shape id="_x0000_s4913" style="position:absolute;left:5332;top:3110;width:5;height:5" coordsize="5,5" path="m,1l2,,5,4,3,5,,1xe" fillcolor="#666" stroked="f">
                  <v:path arrowok="t"/>
                </v:shape>
                <v:shape id="_x0000_s4914" style="position:absolute;left:5335;top:3109;width:4;height:4" coordsize="4,4" path="m,l2,,4,3,2,4,,xe" fillcolor="#666" stroked="f">
                  <v:path arrowok="t"/>
                </v:shape>
                <v:shape id="_x0000_s4915" style="position:absolute;left:5337;top:3107;width:4;height:5" coordsize="4,5" path="m,1l1,,4,4,2,5,,1xe" fillcolor="#666" stroked="f">
                  <v:path arrowok="t"/>
                </v:shape>
                <v:shape id="_x0000_s4916" style="position:absolute;left:5340;top:3106;width:4;height:5" coordsize="4,5" path="m,1l1,,4,4,2,5,,1xe" fillcolor="#666" stroked="f">
                  <v:path arrowok="t"/>
                </v:shape>
                <v:shape id="_x0000_s4917" style="position:absolute;left:5343;top:3105;width:3;height:5" coordsize="3,5" path="m,1l2,,3,5,2,5,,1xe" fillcolor="#666" stroked="f">
                  <v:path arrowok="t"/>
                </v:shape>
                <v:shape id="_x0000_s4918" style="position:absolute;left:5345;top:3104;width:4;height:5" coordsize="4,5" path="m,1l2,,4,5,2,5,,1xe" fillcolor="#666" stroked="f">
                  <v:path arrowok="t"/>
                </v:shape>
                <v:shape id="_x0000_s4919" style="position:absolute;left:5348;top:3104;width:3;height:5" coordsize="3,5" path="m,l2,,3,5,1,5,,xe" fillcolor="#666" stroked="f">
                  <v:path arrowok="t"/>
                </v:shape>
                <v:shape id="_x0000_s4920" style="position:absolute;left:5351;top:3104;width:3;height:4" coordsize="3,4" path="m,l2,,3,4,1,4,,xe" fillcolor="#666" stroked="f">
                  <v:path arrowok="t"/>
                </v:shape>
                <v:shape id="_x0000_s4921" style="position:absolute;left:5354;top:3103;width:2;height:5" coordsize="2,5" path="m,1l1,,2,5,,5,,1xe" fillcolor="#666" stroked="f">
                  <v:path arrowok="t"/>
                </v:shape>
                <v:shape id="_x0000_s4922" style="position:absolute;left:5357;top:3103;width:2;height:5" coordsize="2,5" path="m,l2,r,4l,5,,xe" fillcolor="#666" stroked="f">
                  <v:path arrowok="t"/>
                </v:shape>
                <v:shape id="_x0000_s4923" style="position:absolute;left:5360;top:3103;width:2;height:5" coordsize="2,5" path="m,l1,,2,4,,5,,xe" fillcolor="#666" stroked="f">
                  <v:path arrowok="t"/>
                </v:shape>
                <v:rect id="_x0000_s4924" style="position:absolute;left:5362;top:3103;width:2;height:4" fillcolor="#666" stroked="f"/>
                <v:shape id="_x0000_s4925" style="position:absolute;left:5365;top:3103;width:2;height:5" coordsize="2,5" path="m,l2,r,5l,4,,xe" fillcolor="#666" stroked="f">
                  <v:path arrowok="t"/>
                </v:shape>
                <v:shape id="_x0000_s4926" style="position:absolute;left:5368;top:3103;width:2;height:5" coordsize="2,5" path="m,l2,,1,5,,5,,xe" fillcolor="#666" stroked="f">
                  <v:path arrowok="t"/>
                </v:shape>
                <v:shape id="_x0000_s4927" style="position:absolute;left:5370;top:3104;width:2;height:4" coordsize="2,4" path="m1,l2,r,4l,4,1,xe" fillcolor="#666" stroked="f">
                  <v:path arrowok="t"/>
                </v:shape>
                <v:shape id="_x0000_s4928" style="position:absolute;left:5373;top:3104;width:3;height:5" coordsize="3,5" path="m1,l3,,2,5,,5,1,xe" fillcolor="#666" stroked="f">
                  <v:path arrowok="t"/>
                </v:shape>
                <v:shape id="_x0000_s4929" style="position:absolute;left:5376;top:3104;width:2;height:5" coordsize="2,5" path="m1,l2,1,1,5,,5,1,xe" fillcolor="#666" stroked="f">
                  <v:path arrowok="t"/>
                </v:shape>
                <v:shape id="_x0000_s4930" style="position:absolute;left:5378;top:3105;width:3;height:5" coordsize="3,5" path="m2,l3,1,2,5,,5,2,xe" fillcolor="#666" stroked="f">
                  <v:path arrowok="t"/>
                </v:shape>
                <v:shape id="_x0000_s4931" style="position:absolute;left:5380;top:3106;width:4;height:5" coordsize="4,5" path="m2,l4,1,2,5,,5,2,xe" fillcolor="#666" stroked="f">
                  <v:path arrowok="t"/>
                </v:shape>
                <v:shape id="_x0000_s4932" style="position:absolute;left:5383;top:3107;width:4;height:5" coordsize="4,5" path="m2,l4,1,2,5,,4,2,xe" fillcolor="#666" stroked="f">
                  <v:path arrowok="t"/>
                </v:shape>
                <v:shape id="_x0000_s4933" style="position:absolute;left:5385;top:3108;width:4;height:5" coordsize="4,5" path="m2,l4,1,2,5,,4,2,xe" fillcolor="#666" stroked="f">
                  <v:path arrowok="t"/>
                </v:shape>
                <v:shape id="_x0000_s4934" style="position:absolute;left:5387;top:3109;width:5;height:5" coordsize="5,5" path="m3,l5,1,2,5,,4,3,xe" fillcolor="#666" stroked="f">
                  <v:path arrowok="t"/>
                </v:shape>
                <v:shape id="_x0000_s4935" style="position:absolute;left:5390;top:3111;width:4;height:4" coordsize="4,4" path="m3,l4,,1,4,,4,3,xe" fillcolor="#666" stroked="f">
                  <v:path arrowok="t"/>
                </v:shape>
                <v:shape id="_x0000_s4936" style="position:absolute;left:5392;top:3112;width:4;height:5" coordsize="4,5" path="m3,l4,1,2,5,,4,3,xe" fillcolor="#333" stroked="f">
                  <v:path arrowok="t"/>
                </v:shape>
                <v:shape id="_x0000_s4937" style="position:absolute;left:5394;top:3114;width:5;height:4" coordsize="5,4" path="m3,l5,1,1,4,,4,3,xe" fillcolor="#333" stroked="f">
                  <v:path arrowok="t"/>
                </v:shape>
                <v:shape id="_x0000_s4938" style="position:absolute;left:5396;top:3115;width:5;height:5" coordsize="5,5" path="m4,l5,1,1,5,,4,4,xe" fillcolor="#333" stroked="f">
                  <v:path arrowok="t"/>
                </v:shape>
                <v:shape id="_x0000_s4939" style="position:absolute;left:5398;top:3117;width:5;height:4" coordsize="5,4" path="m3,l5,1,1,4,,3,3,xe" fillcolor="#333" stroked="f">
                  <v:path arrowok="t"/>
                </v:shape>
                <v:shape id="_x0000_s4940" style="position:absolute;left:5400;top:3119;width:5;height:4" coordsize="5,4" path="m4,l5,1,1,4,,3,4,xe" fillcolor="#333" stroked="f">
                  <v:path arrowok="t"/>
                </v:shape>
                <v:shape id="_x0000_s4941" style="position:absolute;left:5324;top:3116;width:53;height:67" coordsize="53,67" path="m29,67r,-1l28,66r,l27,66,20,64,13,59,8,55,4,49,1,43,,37,,30,2,24,5,17r5,-5l15,7,21,4,29,1,36,r8,l52,2r,l53,2r,l53,2,46,1r-8,l30,2,23,5,17,8r-5,5l7,18,4,24,3,31,2,37r2,7l7,50r4,5l16,60r6,4l29,67xe" fillcolor="black" stroked="f">
                  <v:path arrowok="t"/>
                </v:shape>
                <v:shape id="_x0000_s4942" style="position:absolute;left:4718;top:3102;width:111;height:96" coordsize="111,96" path="m3,33l7,24r6,-8l21,10,30,5,40,2,51,,62,,73,2,83,6r9,5l100,18r5,8l109,35r2,9l111,53r-2,10l104,72r-6,8l90,86r-9,5l71,94,61,96r-12,l38,94,28,90,19,85,12,78,6,70,2,61,,52,,42,3,33xe" fillcolor="#191919" stroked="f">
                  <v:path arrowok="t"/>
                </v:shape>
                <v:shape id="_x0000_s4943" style="position:absolute;left:4742;top:3123;width:63;height:55" coordsize="63,55" path="m1,19l4,14,7,9,12,6,17,3,22,1,29,r6,l41,1r6,2l52,6r4,4l60,15r2,4l63,25r,5l62,36r-3,5l55,45r-4,4l46,52r-6,1l34,55r-6,l21,53,16,51,11,48,6,44,3,39,1,35,,29,,24,1,19xe" fillcolor="#b2b2b2" stroked="f">
                  <v:path arrowok="t"/>
                </v:shape>
                <v:shape id="_x0000_s4944" style="position:absolute;left:4750;top:3130;width:47;height:40" coordsize="47,40" path="m1,14l3,10,5,7,9,4,13,2,17,1,21,r5,l30,1r5,1l38,5r4,3l44,11r2,3l47,18r,4l46,26r-2,4l41,33r-3,3l34,38r-4,2l26,40r-5,l16,39,12,38,8,35,5,32,3,29,1,25,,22,,18,1,14xe" fillcolor="#666" stroked="f">
                  <v:path arrowok="t"/>
                </v:shape>
                <v:shape id="_x0000_s4945" style="position:absolute;left:4769;top:3147;width:8;height:6" coordsize="8,6" path="m1,2l1,1,3,,4,,6,,7,,8,2r,1l8,4r,1l6,6,5,6,3,6,2,6,1,4,,3,1,2xe" fillcolor="black" stroked="f">
                  <v:path arrowok="t"/>
                </v:shape>
                <v:shape id="_x0000_s4946" style="position:absolute;left:4766;top:3135;width:4;height:4" coordsize="4,4" path="m,3l,2r,l,1,1,,2,,3,1r1,l4,2r,1l4,3,3,4,2,4,1,4r,l,4,,3xe" fillcolor="black" stroked="f">
                  <v:path arrowok="t"/>
                </v:shape>
                <v:shape id="_x0000_s4947" style="position:absolute;left:4757;top:3140;width:5;height:4" coordsize="5,4" path="m1,4l1,3,,2r,l1,1r1,l3,r,l4,1,5,2r,l5,3r,1l4,4,3,4,2,4,1,4xe" fillcolor="black" stroked="f">
                  <v:path arrowok="t"/>
                </v:shape>
                <v:shape id="_x0000_s4948" style="position:absolute;left:4754;top:3149;width:5;height:4" coordsize="5,4" path="m2,4l1,4,1,3,1,2,,2,1,1,1,r,l2,,3,,4,,5,1r,1l5,2,4,3,3,4,2,4xe" fillcolor="black" stroked="f">
                  <v:path arrowok="t"/>
                </v:shape>
                <v:shape id="_x0000_s4949" style="position:absolute;left:4757;top:3157;width:5;height:4" coordsize="5,4" path="m4,3l3,4,2,4,2,3,1,3,,2,,1r1,l1,,2,,3,,4,,5,1r,l5,2r,1l4,3xe" fillcolor="black" stroked="f">
                  <v:path arrowok="t"/>
                </v:shape>
                <v:shape id="_x0000_s4950" style="position:absolute;left:4765;top:3162;width:5;height:4" coordsize="5,4" path="m5,2l4,3r,l3,4,2,4,1,3,,2r,l,1,1,,2,r,l3,,4,,5,1r,1l5,2xe" fillcolor="black" stroked="f">
                  <v:path arrowok="t"/>
                </v:shape>
                <v:shape id="_x0000_s4951" style="position:absolute;left:4775;top:3162;width:5;height:4" coordsize="5,4" path="m5,1r,1l5,2,4,3,3,4,2,4,2,3,1,3,,2r,l,1,1,,2,,3,,4,r,l5,1xe" fillcolor="black" stroked="f">
                  <v:path arrowok="t"/>
                </v:shape>
                <v:shape id="_x0000_s4952" style="position:absolute;left:4783;top:3157;width:5;height:4" coordsize="5,4" path="m4,r,1l5,1r,1l4,3r,l3,4,2,4,1,3r,l,2,,1r1,l1,,2,,3,,4,xe" fillcolor="black" stroked="f">
                  <v:path arrowok="t"/>
                </v:shape>
                <v:shape id="_x0000_s4953" style="position:absolute;left:4786;top:3149;width:5;height:4" coordsize="5,4" path="m2,l3,,4,,5,1r,1l5,2,4,3,3,4,2,4r,l1,3,,2r,l,1,1,,2,r,xe" fillcolor="black" stroked="f">
                  <v:path arrowok="t"/>
                </v:shape>
                <v:shape id="_x0000_s4954" style="position:absolute;left:4783;top:3140;width:5;height:4" coordsize="5,4" path="m1,1l2,,3,,4,1r,l5,2r,l4,3r,1l3,4,2,4,1,4r,l,3,,2r1,l1,1xe" fillcolor="black" stroked="f">
                  <v:path arrowok="t"/>
                </v:shape>
                <v:shape id="_x0000_s4955" style="position:absolute;left:4776;top:3135;width:4;height:4" coordsize="4,4" path="m,1r,l1,,2,,3,,4,r,1l4,2r,1l4,3,3,4,2,4,1,4,1,3,,3,,2,,1xe" fillcolor="black" stroked="f">
                  <v:path arrowok="t"/>
                </v:shape>
                <v:shape id="_x0000_s4956" style="position:absolute;left:4742;top:3122;width:43;height:54" coordsize="43,54" path="m2,20l4,14,8,10,12,6,17,3,23,2,29,r6,l42,2r,l42,2r,l43,2,37,1r-6,l25,2,20,5,14,7r-3,4l7,15,5,20,3,25r,6l4,36r2,5l9,45r4,4l18,52r5,2l23,54r,l22,54r,l16,52,11,49,7,45,4,40,1,36,,30,,25,2,20xe" fillcolor="#666" stroked="f">
                  <v:path arrowok="t"/>
                </v:shape>
                <v:shape id="_x0000_s4957" style="position:absolute;left:4760;top:3117;width:53;height:67" coordsize="53,67" path="m24,r1,l25,r,1l26,1r7,2l39,7r6,5l49,17r3,6l53,30r,6l51,43r-3,7l44,55r-6,5l32,63r-7,3l17,67r-7,l2,65r-1,l1,65,,65r,l7,66r8,l22,65r7,-3l36,58r6,-4l46,49r3,-6l51,36r,-6l49,23,46,17,42,12,37,7,31,3,24,xe" fillcolor="#b2b2b2" stroked="f">
                  <v:path arrowok="t"/>
                </v:shape>
                <v:shape id="_x0000_s4958" style="position:absolute;left:4724;top:3171;width:6;height:4" coordsize="6,4" path="m1,4l,2,5,,6,1,1,4xe" fillcolor="#333" stroked="f">
                  <v:path arrowok="t"/>
                </v:shape>
                <v:shape id="_x0000_s4959" style="position:absolute;left:4722;top:3169;width:6;height:3" coordsize="6,3" path="m1,3l,2,5,,6,1,1,3xe" fillcolor="#333" stroked="f">
                  <v:path arrowok="t"/>
                </v:shape>
                <v:shape id="_x0000_s4960" style="position:absolute;left:4721;top:3167;width:6;height:3" coordsize="6,3" path="m1,3l,2,5,,6,1,1,3xe" fillcolor="#333" stroked="f">
                  <v:path arrowok="t"/>
                </v:shape>
                <v:shape id="_x0000_s4961" style="position:absolute;left:4720;top:3164;width:6;height:4" coordsize="6,4" path="m1,4l,2,5,,6,2,1,4xe" fillcolor="#333" stroked="f">
                  <v:path arrowok="t"/>
                </v:shape>
                <v:shape id="_x0000_s4962" style="position:absolute;left:4719;top:3162;width:6;height:3" coordsize="6,3" path="m1,3l,2,5,,6,2,1,3xe" fillcolor="#333" stroked="f">
                  <v:path arrowok="t"/>
                </v:shape>
                <v:shape id="_x0000_s4963" style="position:absolute;left:4719;top:3160;width:5;height:3" coordsize="5,3" path="m,3l,1,5,r,2l,3xe" fillcolor="#333" stroked="f">
                  <v:path arrowok="t"/>
                </v:shape>
                <v:shape id="_x0000_s4964" style="position:absolute;left:4718;top:3158;width:6;height:2" coordsize="6,2" path="m1,2l,1,5,,6,1,1,2xe" fillcolor="#333" stroked="f">
                  <v:path arrowok="t"/>
                </v:shape>
                <v:shape id="_x0000_s4965" style="position:absolute;left:4717;top:3156;width:6;height:2" coordsize="6,2" path="m1,2l,,5,,6,1,1,2xe" fillcolor="#333" stroked="f">
                  <v:path arrowok="t"/>
                </v:shape>
                <v:shape id="_x0000_s4966" style="position:absolute;left:4717;top:3153;width:6;height:3" coordsize="6,3" path="m1,3l,1,6,r,2l1,3xe" fillcolor="#666" stroked="f">
                  <v:path arrowok="t"/>
                </v:shape>
                <v:rect id="_x0000_s4967" style="position:absolute;left:4717;top:3151;width:5;height:2" fillcolor="#666" stroked="f"/>
                <v:rect id="_x0000_s4968" style="position:absolute;left:4717;top:3149;width:6;height:2" fillcolor="#666" stroked="f"/>
                <v:rect id="_x0000_s4969" style="position:absolute;left:4717;top:3147;width:6;height:1" fillcolor="#666" stroked="f"/>
                <v:rect id="_x0000_s4970" style="position:absolute;left:4718;top:3144;width:5;height:2" fillcolor="#666" stroked="f"/>
                <v:shape id="_x0000_s4971" style="position:absolute;left:4718;top:3142;width:5;height:2" coordsize="5,2" path="m,1l,,5,r,2l,1xe" fillcolor="#666" stroked="f">
                  <v:path arrowok="t"/>
                </v:shape>
              </v:group>
              <v:shape id="_x0000_s4972" style="position:absolute;left:4719;top:3140;width:5;height:2" coordsize="5,2" path="m,1l,,5,r,2l,1xe" fillcolor="#666" stroked="f">
                <v:path arrowok="t"/>
              </v:shape>
              <v:shape id="_x0000_s4973" style="position:absolute;left:4719;top:3137;width:6;height:2" coordsize="6,2" path="m,1l1,,6,1,5,2,,1xe" fillcolor="#666" stroked="f">
                <v:path arrowok="t"/>
              </v:shape>
              <v:shape id="_x0000_s4974" style="position:absolute;left:4720;top:3134;width:6;height:3" coordsize="6,3" path="m,2l1,,6,1,5,3,,2xe" fillcolor="#666" stroked="f">
                <v:path arrowok="t"/>
              </v:shape>
              <v:shape id="_x0000_s4975" style="position:absolute;left:4721;top:3132;width:6;height:3" coordsize="6,3" path="m,1l1,,6,2,5,3,,1xe" fillcolor="#666" stroked="f">
                <v:path arrowok="t"/>
              </v:shape>
              <v:shape id="_x0000_s4976" style="position:absolute;left:4722;top:3129;width:6;height:4" coordsize="6,4" path="m,2l1,,6,2,5,4,,2xe" fillcolor="#666" stroked="f">
                <v:path arrowok="t"/>
              </v:shape>
              <v:shape id="_x0000_s4977" style="position:absolute;left:4723;top:3127;width:6;height:4" coordsize="6,4" path="m,2l1,,6,2,5,4,,2xe" fillcolor="#666" stroked="f">
                <v:path arrowok="t"/>
              </v:shape>
              <v:shape id="_x0000_s4978" style="position:absolute;left:4725;top:3125;width:5;height:4" coordsize="5,4" path="m,2l1,,5,2r,2l,2xe" fillcolor="#666" stroked="f">
                <v:path arrowok="t"/>
              </v:shape>
              <v:shape id="_x0000_s4979" style="position:absolute;left:4726;top:3123;width:5;height:4" coordsize="5,4" path="m,1l1,,5,2,4,4,,1xe" fillcolor="#666" stroked="f">
                <v:path arrowok="t"/>
              </v:shape>
              <v:shape id="_x0000_s4980" style="position:absolute;left:4728;top:3121;width:5;height:4" coordsize="5,4" path="m,1l1,,5,3,4,4,,1xe" fillcolor="#666" stroked="f">
                <v:path arrowok="t"/>
              </v:shape>
              <v:shape id="_x0000_s4981" style="position:absolute;left:4730;top:3119;width:5;height:4" coordsize="5,4" path="m,1l,,5,3,4,4,,1xe" fillcolor="#666" stroked="f">
                <v:path arrowok="t"/>
              </v:shape>
              <v:shape id="_x0000_s4982" style="position:absolute;left:4731;top:3118;width:6;height:4" coordsize="6,4" path="m,1l1,,6,2,4,4,,1xe" fillcolor="#666" stroked="f">
                <v:path arrowok="t"/>
              </v:shape>
              <v:shape id="_x0000_s4983" style="position:absolute;left:4733;top:3116;width:5;height:4" coordsize="5,4" path="m,1l2,,5,3r,1l,1xe" fillcolor="#666" stroked="f">
                <v:path arrowok="t"/>
              </v:shape>
              <v:shape id="_x0000_s4984" style="position:absolute;left:4736;top:3114;width:4;height:5" coordsize="4,5" path="m,1l1,,4,4,3,5,,1xe" fillcolor="#666" stroked="f">
                <v:path arrowok="t"/>
              </v:shape>
              <v:shape id="_x0000_s4985" style="position:absolute;left:4738;top:3113;width:5;height:4" coordsize="5,4" path="m,l1,,5,3,4,4,,xe" fillcolor="#666" stroked="f">
                <v:path arrowok="t"/>
              </v:shape>
              <v:shape id="_x0000_s4986" style="position:absolute;left:4740;top:3111;width:5;height:4" coordsize="5,4" path="m,1l2,,5,4,4,4,,1xe" fillcolor="#666" stroked="f">
                <v:path arrowok="t"/>
              </v:shape>
              <v:shape id="_x0000_s4987" style="position:absolute;left:4743;top:3110;width:4;height:5" coordsize="4,5" path="m,1l1,,4,4,3,5,,1xe" fillcolor="#666" stroked="f">
                <v:path arrowok="t"/>
              </v:shape>
              <v:shape id="_x0000_s4988" style="position:absolute;left:4745;top:3109;width:4;height:4" coordsize="4,4" path="m,l2,,4,3,3,4,,xe" fillcolor="#666" stroked="f">
                <v:path arrowok="t"/>
              </v:shape>
              <v:shape id="_x0000_s4989" style="position:absolute;left:4747;top:3107;width:5;height:5" coordsize="5,5" path="m,1l2,,5,4,3,5,,1xe" fillcolor="#666" stroked="f">
                <v:path arrowok="t"/>
              </v:shape>
              <v:shape id="_x0000_s4990" style="position:absolute;left:4750;top:3106;width:4;height:5" coordsize="4,5" path="m,1l2,,4,4,3,5,,1xe" fillcolor="#666" stroked="f">
                <v:path arrowok="t"/>
              </v:shape>
              <v:shape id="_x0000_s4991" style="position:absolute;left:4753;top:3105;width:4;height:5" coordsize="4,5" path="m,1l2,,4,5,2,5,,1xe" fillcolor="#666" stroked="f">
                <v:path arrowok="t"/>
              </v:shape>
              <v:shape id="_x0000_s4992" style="position:absolute;left:4756;top:3104;width:3;height:5" coordsize="3,5" path="m,1l1,,3,5,2,5,,1xe" fillcolor="#666" stroked="f">
                <v:path arrowok="t"/>
              </v:shape>
              <v:shape id="_x0000_s4993" style="position:absolute;left:4758;top:3104;width:4;height:5" coordsize="4,5" path="m,l2,,4,5,2,5,,xe" fillcolor="#666" stroked="f">
                <v:path arrowok="t"/>
              </v:shape>
              <v:shape id="_x0000_s4994" style="position:absolute;left:4762;top:3104;width:2;height:4" coordsize="2,4" path="m,l1,,2,4,1,4,,xe" fillcolor="#666" stroked="f">
                <v:path arrowok="t"/>
              </v:shape>
              <v:shape id="_x0000_s4995" style="position:absolute;left:4764;top:3103;width:3;height:5" coordsize="3,5" path="m,1l2,,3,5,1,5,,1xe" fillcolor="#666" stroked="f">
                <v:path arrowok="t"/>
              </v:shape>
              <v:shape id="_x0000_s4996" style="position:absolute;left:4767;top:3103;width:3;height:5" coordsize="3,5" path="m,l2,,3,4,1,5,,xe" fillcolor="#666" stroked="f">
                <v:path arrowok="t"/>
              </v:shape>
              <v:shape id="_x0000_s4997" style="position:absolute;left:4770;top:3103;width:2;height:5" coordsize="2,5" path="m,l2,r,4l,5,,xe" fillcolor="#666" stroked="f">
                <v:path arrowok="t"/>
              </v:shape>
              <v:rect id="_x0000_s4998" style="position:absolute;left:4773;top:3103;width:2;height:4" fillcolor="#666" stroked="f"/>
              <v:shape id="_x0000_s4999" style="position:absolute;left:4775;top:3103;width:2;height:5" coordsize="2,5" path="m1,l2,r,5l,4,1,xe" fillcolor="#666" stroked="f">
                <v:path arrowok="t"/>
              </v:shape>
              <v:shape id="_x0000_s5000" style="position:absolute;left:4778;top:3103;width:2;height:5" coordsize="2,5" path="m1,l2,r,5l,5,1,xe" fillcolor="#666" stroked="f">
                <v:path arrowok="t"/>
              </v:shape>
              <v:shape id="_x0000_s5001" style="position:absolute;left:4780;top:3104;width:3;height:4" coordsize="3,4" path="m1,l3,,2,4,,4,1,xe" fillcolor="#666" stroked="f">
                <v:path arrowok="t"/>
              </v:shape>
              <v:shape id="_x0000_s5002" style="position:absolute;left:4783;top:3104;width:3;height:5" coordsize="3,5" path="m1,l3,,2,5,,5,1,xe" fillcolor="#666" stroked="f">
                <v:path arrowok="t"/>
              </v:shape>
              <v:shape id="_x0000_s5003" style="position:absolute;left:4786;top:3104;width:3;height:5" coordsize="3,5" path="m2,l3,1,2,5,,5,2,xe" fillcolor="#666" stroked="f">
                <v:path arrowok="t"/>
              </v:shape>
              <v:shape id="_x0000_s5004" style="position:absolute;left:4788;top:3105;width:4;height:5" coordsize="4,5" path="m2,l4,1,2,5,,5,2,xe" fillcolor="#666" stroked="f">
                <v:path arrowok="t"/>
              </v:shape>
              <v:shape id="_x0000_s5005" style="position:absolute;left:4791;top:3106;width:3;height:5" coordsize="3,5" path="m2,l3,1,1,5,,5,2,xe" fillcolor="#666" stroked="f">
                <v:path arrowok="t"/>
              </v:shape>
              <v:shape id="_x0000_s5006" style="position:absolute;left:4793;top:3107;width:4;height:5" coordsize="4,5" path="m3,l4,1,2,5,,4,3,xe" fillcolor="#666" stroked="f">
                <v:path arrowok="t"/>
              </v:shape>
              <v:shape id="_x0000_s5007" style="position:absolute;left:4796;top:3108;width:4;height:5" coordsize="4,5" path="m2,l4,1,1,5,,4,2,xe" fillcolor="#666" stroked="f">
                <v:path arrowok="t"/>
              </v:shape>
              <v:shape id="_x0000_s5008" style="position:absolute;left:4798;top:3109;width:4;height:5" coordsize="4,5" path="m2,l4,1,1,5,,4,2,xe" fillcolor="#666" stroked="f">
                <v:path arrowok="t"/>
              </v:shape>
              <v:shape id="_x0000_s5009" style="position:absolute;left:4800;top:3111;width:5;height:4" coordsize="5,4" path="m3,l5,,2,4,,4,3,xe" fillcolor="#666" stroked="f">
                <v:path arrowok="t"/>
              </v:shape>
              <v:shape id="_x0000_s5010" style="position:absolute;left:4802;top:3112;width:5;height:5" coordsize="5,5" path="m3,l5,1,2,5,,4,3,xe" fillcolor="#333" stroked="f">
                <v:path arrowok="t"/>
              </v:shape>
              <v:shape id="_x0000_s5011" style="position:absolute;left:4805;top:3114;width:4;height:4" coordsize="4,4" path="m3,l4,1,1,4,,4,3,xe" fillcolor="#333" stroked="f">
                <v:path arrowok="t"/>
              </v:shape>
              <v:shape id="_x0000_s5012" style="position:absolute;left:4806;top:3115;width:6;height:5" coordsize="6,5" path="m4,l6,1,2,5,,4,4,xe" fillcolor="#333" stroked="f">
                <v:path arrowok="t"/>
              </v:shape>
              <v:shape id="_x0000_s5013" style="position:absolute;left:4808;top:3117;width:5;height:4" coordsize="5,4" path="m4,l5,1,1,4,,3,4,xe" fillcolor="#333" stroked="f">
                <v:path arrowok="t"/>
              </v:shape>
              <v:shape id="_x0000_s5014" style="position:absolute;left:4810;top:3119;width:5;height:4" coordsize="5,4" path="m4,l5,1,2,4,,3,4,xe" fillcolor="#333" stroked="f">
                <v:path arrowok="t"/>
              </v:shape>
              <v:shape id="_x0000_s5015" style="position:absolute;left:4734;top:3116;width:54;height:67" coordsize="54,67" path="m29,67r,-1l29,66r-1,l28,66,20,64,14,59,9,55,4,49,2,43,,37,,30,2,24,5,17r5,-5l15,7,22,4,29,1,37,r7,l52,2r,l53,2r,l54,2,46,1r-8,l31,2,24,5,18,8r-6,5l8,18,4,24,3,31r,6l4,44r3,6l11,55r5,5l22,64r7,3xe" fillcolor="black" stroked="f">
                <v:path arrowok="t"/>
              </v:shape>
              <v:rect id="_x0000_s5016" style="position:absolute;left:4872;top:3113;width:124;height:51" fillcolor="#9e0000" stroked="f"/>
              <v:rect id="_x0000_s5017" style="position:absolute;left:4872;top:3151;width:124;height:10" fillcolor="#470000" stroked="f"/>
              <v:rect id="_x0000_s5018" style="position:absolute;left:4872;top:3118;width:124;height:9" fillcolor="#e29ea8" stroked="f"/>
              <v:rect id="_x0000_s5019" style="position:absolute;left:4900;top:3112;width:5;height:53" fillcolor="#c43851" stroked="f"/>
              <v:rect id="_x0000_s5020" style="position:absolute;left:4963;top:3112;width:5;height:53" fillcolor="#c43851" stroked="f"/>
              <v:shape id="_x0000_s5021" style="position:absolute;left:4870;top:2880;width:681;height:165" coordsize="681,165" path="m2,l12,10r,l12,10r,1l12,11,2,22r10,9l12,31r,l12,31r,1l2,42r10,9l12,52r,l12,52r,1l2,63r10,9l12,73r,l12,73r,l2,83,12,93r,l12,93r,1l12,94,2,104r10,10l12,114r,l12,115r,l2,125r10,10l12,135r,l12,135r,1l2,145r10,10l12,156r,l12,156r,1l6,163r20,-1l37,150r1,l38,150r,l39,150r9,12l58,150r1,l59,150r1,l60,150r9,12l79,150r1,l80,150r,l81,150r10,12l100,150r1,l101,150r,l102,150r9,12l121,150r1,l122,150r,l123,150r10,12l143,150r,l143,150r,l144,150r9,12l163,150r1,l164,150r1,l165,150r10,12l184,150r1,l185,150r,l186,150r10,12l205,150r1,l206,150r1,l207,150r10,12l226,150r1,l227,150r,l228,150r10,12l247,150r1,l248,150r1,l249,150r10,12l268,150r1,l269,150r,l270,150r10,12l290,150r,l290,150r1,l291,150r10,12l310,150r1,l311,150r,l312,150r10,12l332,150r,l333,150r,l333,150r10,12l352,150r1,l353,150r1,l354,150r10,12l374,150r,l375,150r,l375,150r10,12l394,150r1,l395,150r1,l396,150r10,12l416,150r,l417,150r,l417,150r10,12l436,150r1,l437,150r1,l438,150r10,12l458,150r,l459,150r,l459,150r10,12l479,150r,l480,150r,l480,150r10,12l500,150r,l500,150r1,l501,150r10,12l521,150r,l522,150r,l522,150r10,12l542,150r,l542,150r1,l543,150r10,12l563,150r,l564,150r,l564,150r10,12l583,150r1,l584,150r1,l585,150r10,12l605,150r,l606,150r,l606,150r11,12l626,150r,l626,150r1,l627,150r10,12l647,150r,l648,150r,l648,150r10,12l668,150r,l669,150r,l669,150r11,13l681,164r-1,l679,165r,-1l668,152r-9,12l659,165r-1,l658,165r,-1l648,152r-10,12l638,165r-1,l637,165r,-1l626,152r-9,12l617,165r,l616,165r,-1l606,152r-10,12l596,165r-1,l595,165r-1,-1l584,152r-9,12l575,165r,l574,165r,-1l564,152r-10,12l554,165r-1,l553,165r-1,-1l542,152r-9,12l533,165r-1,l532,165r,-1l521,152r-9,12l511,165r,l511,165r-1,-1l500,152r-9,12l491,165r-1,l490,165r-1,-1l479,152r-9,12l469,165r,l469,165r-1,-1l459,152r-10,12l449,165r-1,l448,165r-1,-1l437,152r-9,12l427,165r,l426,165r,-1l417,152r-10,12l406,165r,l406,165r-1,-1l395,152r-9,12l385,165r,l384,165r,-1l374,152r-9,12l364,165r,l364,165r-1,-1l353,152r-10,12l343,165r,l342,165r,-1l332,152r-9,12l322,165r,l321,165r,-1l311,152r-10,12l301,165r,l301,165r-1,-1l290,152r-9,12l280,165r,l279,165r,-1l269,152r-10,12l259,165r,l259,165r-1,-1l248,152r-10,12l238,165r,l237,165r,-1l227,152r-9,12l217,165r,l216,165r,-1l206,152r-10,12l196,165r,l195,165r,-1l185,152r-9,12l175,165r,l174,165r,-1l164,152r-10,12l154,165r,l153,165r,-1l143,152r-10,12l133,165r,l132,165r,-1l122,152r-10,12l112,165r-1,l111,165r,-1l101,152,91,164r,1l91,165r-1,l90,164,80,152,70,164r,1l69,165r,l68,164,59,152,49,164r,1l49,165r-1,l48,164,38,152,28,164r,l27,164r,l27,164r-23,l4,164r-1,l3,164r1,-1l10,156,1,146r-1,l,145r,l1,145r9,-10l1,125r-1,l,124r,l1,124r9,-10l1,104r-1,l,104r,l1,104,10,93,1,84,,84,,83r,l1,83,10,73,1,64,,63r,l,63,1,62,10,52,1,43,,42r,l,42r1,l10,31,1,22,,22r,l,21r1,l10,10,1,2,,1,1,r,l2,xe" fillcolor="#ddd" stroked="f">
                <v:path arrowok="t"/>
              </v:shape>
              <v:shape id="_x0000_s5022" style="position:absolute;left:4630;top:2942;width:217;height:144" coordsize="217,144" path="m42,4r10,l63,3,74,2r10,l94,1r10,l115,r10,l135,r10,l156,1r10,l176,2r11,l198,3r11,1l212,5r3,1l216,9r1,2l217,138r-1,2l215,142r-3,2l209,144r-196,l10,144,8,142,6,140r,-2l,93,,78,4,71r18,l25,71r2,-2l29,67r,-3l44,19r,-2l42,15,40,13r-4,l32,13r,-2l34,9,36,6,39,5,42,4xe" fillcolor="#ef072d" stroked="f">
                <v:path arrowok="t"/>
              </v:shape>
              <v:shape id="_x0000_s5023" style="position:absolute;left:4643;top:2953;width:204;height:133" coordsize="204,133" path="m204,r,127l203,129r-1,2l199,133r-3,l,133r23,-4l44,123r19,-5l82,112r17,-7l115,98r15,-8l144,82r11,-8l166,64r10,-9l184,45r7,-10l196,24r5,-12l204,xe" fillcolor="#ce000c" stroked="f">
                <v:path arrowok="t"/>
              </v:shape>
              <v:shape id="_x0000_s5024" style="position:absolute;left:4637;top:2955;width:37;height:58" coordsize="37,58" path="m15,58l,58,3,51,6,44r4,-8l13,29r4,-7l21,14,25,7,29,r4,l35,2r2,2l37,6,22,51r,3l20,56r-2,2l15,58xe" fillcolor="#e5e5e5" stroked="f">
                <v:path arrowok="t"/>
              </v:shape>
              <v:shape id="_x0000_s5025" style="position:absolute;left:4627;top:3086;width:212;height:38" coordsize="212,38" path="m17,l212,r,13l142,13r-12,1l120,15r-9,1l104,19r-6,3l94,26r-2,4l91,34r,4l17,38,13,37,9,35,7,32,6,28r,-1l,27,,9r6,l7,6,10,3,13,1,17,xe" fillcolor="black" stroked="f">
                <v:path arrowok="t"/>
              </v:shape>
              <v:shape id="_x0000_s5026" style="position:absolute;left:4624;top:3121;width:38;height:37" coordsize="38,37" path="m13,r3,l16,26r22,l38,37,9,37,6,36,3,34,1,32,,29,,24r5,l5,7,6,4,7,2,10,1,13,xe" fillcolor="#4c4c4c" stroked="f">
                <v:path arrowok="t"/>
              </v:shape>
              <v:shape id="_x0000_s5027" style="position:absolute;left:4672;top:2878;width:143;height:68" coordsize="143,68" path="m143,66r-2,l132,66r-9,-1l114,65r-9,-1l96,64r-8,l79,64r-9,1l62,65r-9,l44,66r-8,l27,66r-9,1l9,68,,68,28,62r2,l33,61r2,-1l37,59r3,-2l41,56r2,-3l45,51r5,-7l57,36r7,-7l73,23,83,17,94,11,107,6,120,r6,40l126,43r1,3l128,49r2,3l143,66xe" fillcolor="#ef072d" stroked="f">
                <v:path arrowok="t"/>
              </v:shape>
              <v:shape id="_x0000_s5028" style="position:absolute;left:4772;top:2878;width:43;height:66" coordsize="43,66" path="m43,66r-2,l29,65,20,63,13,60,8,57,5,54,2,50,1,47,,44,,41,1,37,2,32,4,26,7,20r3,-7l15,7,20,r6,40l26,43r1,3l28,49r2,3l43,66xe" fillcolor="#d1000f" stroked="f">
                <v:path arrowok="t"/>
              </v:shape>
              <v:shape id="_x0000_s5029" style="position:absolute;left:4672;top:2942;width:167;height:4" coordsize="167,4" path="m167,4r-1,l161,4r-8,l142,4r-12,l115,4r-15,l83,4,67,4,52,4,38,4,25,4,14,4,6,4,1,4,,4r10,l21,3,32,2r10,l52,1r10,l73,,83,,93,r10,l114,1r10,l134,2r11,l156,3r11,1xe" fillcolor="#f46882" stroked="f">
                <v:path arrowok="t"/>
              </v:shape>
              <v:shape id="_x0000_s5030" style="position:absolute;left:4762;top:2963;width:76;height:47" coordsize="76,47" path="m68,r3,l73,1r2,2l76,6r,35l75,43r-2,2l71,47r-3,l8,47r-3,l2,45,1,43,,41,,6,1,3,2,1,5,,8,,68,xe" fillcolor="#4c4c4c" stroked="f">
                <v:path arrowok="t"/>
              </v:shape>
              <v:shape id="_x0000_s5031" style="position:absolute;left:4668;top:2963;width:87;height:47" coordsize="87,47" path="m79,r3,l85,1r2,2l87,6r,35l87,43r-2,2l82,47r-3,l8,47r-3,l2,46,,43,,40,12,6r,-3l14,1,16,r3,l79,xe" fillcolor="#4c4c4c" stroked="f">
                <v:path arrowok="t"/>
              </v:shape>
              <v:shape id="_x0000_s5032" style="position:absolute;left:4670;top:2964;width:83;height:45" coordsize="83,45" path="m17,l77,r3,l82,2r1,1l83,5r,35l83,42r-1,1l80,44r-3,1l6,45,3,44,2,43,,42,,40,11,5,12,3,13,2,15,r2,xe" fillcolor="#e5e5e5" stroked="f">
                <v:path arrowok="t"/>
              </v:shape>
              <v:shape id="_x0000_s5033" style="position:absolute;left:4676;top:2969;width:77;height:40" coordsize="77,40" path="m77,r,35l77,37r-1,1l74,39r-3,1l,40,20,35,35,31,45,28r7,-2l55,24r1,-2l56,20,54,19,52,17,49,16,48,15r,-2l51,11,56,8,64,4,77,xe" fillcolor="#b2b2b2" stroked="f">
                <v:path arrowok="t"/>
              </v:shape>
              <v:shape id="_x0000_s5034" style="position:absolute;left:4764;top:2964;width:72;height:45" coordsize="72,45" path="m6,l66,r2,l70,2r1,1l72,5r,35l71,42r-1,1l68,44r-2,1l6,45,4,44,2,43,,42,,40,,5,,3,2,2,4,,6,xe" fillcolor="#e5e5e5" stroked="f">
                <v:path arrowok="t"/>
              </v:shape>
              <v:shape id="_x0000_s5035" style="position:absolute;left:4770;top:2969;width:66;height:40" coordsize="66,40" path="m66,r,35l65,37r-1,1l62,39r-2,1l,40,16,33,28,28r9,-5l43,19r5,-4l50,12r1,-2l51,8,50,6,49,5r,-1l49,3,50,2,53,1r5,l66,xe" fillcolor="#b2b2b2" stroked="f">
                <v:path arrowok="t"/>
              </v:shape>
              <v:shape id="_x0000_s5036" style="position:absolute;left:4646;top:2961;width:28;height:52" coordsize="28,52" path="m6,52r-5,l,46,1,38,6,29r6,-9l18,12,23,5,27,1,28,,13,45r,3l11,50,9,52r-3,xe" fillcolor="#ccc" stroked="f">
                <v:path arrowok="t"/>
              </v:shape>
              <v:shape id="_x0000_s5037" style="position:absolute;left:4655;top:2955;width:19;height:57" coordsize="19,57" path="m10,2l11,r4,l17,2r2,2l19,6,4,51r,2l3,55,2,56,,57,1,56r,l1,55r,-1l17,8r,-2l15,4,13,3,10,2xe" fillcolor="#b2b2b2" stroked="f">
                <v:path arrowok="t"/>
              </v:shape>
              <v:shape id="_x0000_s5038" style="position:absolute;left:4658;top:2960;width:183;height:123" coordsize="183,123" path="m,64l,60,19,6,20,4,21,2,23,1,25,,177,r3,1l181,2r2,2l183,6r,93l183,99r,1l183,100r-1,l100,100r-12,l78,101r-9,2l63,105r-6,4l53,112r-2,3l50,120r,2l50,122r,l50,123r-1,l7,123,4,122,2,121,1,119,,117,,69r1,l1,69r1,l2,69r,48l3,119r1,1l5,121r2,l48,121r,-1l49,115r3,-4l56,107r6,-3l69,102r9,-2l88,98r12,l181,98r,-92l181,4,180,3,179,2r-2,l25,2r-1,l22,3r,1l21,6,2,60r,4l2,64r-1,l1,64,,64xe" fillcolor="#9e0000" stroked="f">
                <v:path arrowok="t"/>
              </v:shape>
              <v:shape id="_x0000_s5039" style="position:absolute;left:4632;top:3020;width:204;height:16" coordsize="204,16" path="m,16l,15,,,204,,190,16,,16xe" stroked="f">
                <v:path arrowok="t"/>
              </v:shape>
              <v:shape id="_x0000_s5040" style="position:absolute;left:4785;top:3020;width:51;height:16" coordsize="51,16" path="m,16l3,14,5,13,8,11,11,9,14,6,16,4,19,2,21,,51,,37,16,,16xe" fillcolor="#f9e2e8" stroked="f">
                <v:path arrowok="t"/>
              </v:shape>
              <v:shape id="_x0000_s5041" style="position:absolute;left:4732;top:2972;width:109;height:90" coordsize="109,90" path="m,90l2,89,4,88r2,l7,87r3,l12,87r2,-1l16,86r3,l21,86r2,l26,86r81,l107,5r1,-2l108,2r1,-1l109,r,87l109,87r,1l109,88r-1,l26,88r-4,l19,88r-4,l12,88r-3,l6,89,3,90,,90xe" fillcolor="#470000" stroked="f">
                <v:path arrowok="t"/>
              </v:shape>
              <v:shape id="_x0000_s5042" style="position:absolute;left:4662;top:3068;width:54;height:15" coordsize="54,15" path="m,14l5,13r39,l44,12,45,9r,-3l47,3,49,1r2,l52,1,53,r1,l51,2,48,5,47,8r-1,4l46,14r,l46,14r,1l45,15,3,15r-1,l2,14r-1,l,14xe" fillcolor="#470000" stroked="f">
                <v:path arrowok="t"/>
              </v:shape>
              <v:shape id="_x0000_s5043" style="position:absolute;left:4681;top:2956;width:17;height:71" coordsize="17,71" path="m4,l16,7r1,l17,7r,1l17,8r,37l17,46r,l17,46r-1,1l3,71r-2,l,70,,69,1,68,14,44,14,9,2,3,1,2,2,1,3,,4,xe" fillcolor="#7f7f7f" stroked="f">
                <v:path arrowok="t"/>
              </v:shape>
              <v:shape id="_x0000_s5044" style="position:absolute;left:4698;top:2957;width:23;height:57" coordsize="23,57" path="m4,l19,r1,l22,r,2l23,3r,51l22,55r,1l20,57r-1,l4,57r-1,l2,56,1,55,,54,,3,1,2,2,,3,,4,xe" fillcolor="#f46882" stroked="f">
                <v:path arrowok="t"/>
              </v:shape>
              <v:shape id="_x0000_s5045" style="position:absolute;left:4709;top:2957;width:12;height:57" coordsize="12,57" path="m8,l9,r2,l11,2r1,1l12,54r-1,1l11,56,9,57r-1,l6,49,4,40,1,33,,28,1,23,3,14,5,6,8,xe" fillcolor="#ef072d" stroked="f">
                <v:path arrowok="t"/>
              </v:shape>
              <v:shape id="_x0000_s5046" style="position:absolute;left:4681;top:2956;width:15;height:70" coordsize="15,70" path="m2,l14,7r,l15,7r,1l15,8r,37l15,46r,l14,46r,1l,70r,l,69,,68r1,l14,44,14,9,2,3,1,2,1,1r,l2,xe" stroked="f">
                <v:path arrowok="t"/>
              </v:shape>
            </v:group>
            <v:group id="_x0000_s5047" style="position:absolute;left:4968;top:2824;width:109;height:94" coordorigin="4968,2824" coordsize="109,94">
              <v:rect id="_x0000_s5048" style="position:absolute;left:4968;top:2824;width:109;height:94" fillcolor="red" stroked="f"/>
              <v:rect id="_x0000_s5049" style="position:absolute;left:4968;top:2824;width:109;height:94" filled="f" strokeweight=".55pt">
                <v:stroke endcap="round"/>
              </v:rect>
            </v:group>
            <v:group id="_x0000_s5050" style="position:absolute;left:1924;top:2776;width:109;height:95" coordorigin="1924,2776" coordsize="109,95">
              <v:rect id="_x0000_s5051" style="position:absolute;left:1924;top:2776;width:109;height:95" fillcolor="red" stroked="f"/>
              <v:rect id="_x0000_s5052" style="position:absolute;left:1924;top:2776;width:109;height:95" filled="f" strokeweight=".55pt">
                <v:stroke endcap="round"/>
              </v:rect>
            </v:group>
            <v:group id="_x0000_s5053" style="position:absolute;left:460;top:2786;width:109;height:95" coordorigin="460,2786" coordsize="109,95">
              <v:rect id="_x0000_s5054" style="position:absolute;left:460;top:2786;width:109;height:95" fillcolor="red" stroked="f"/>
              <v:rect id="_x0000_s5055" style="position:absolute;left:460;top:2786;width:109;height:95" filled="f" strokeweight=".55pt">
                <v:stroke endcap="round"/>
              </v:rect>
            </v:group>
            <v:group id="_x0000_s5056" style="position:absolute;left:6289;top:2839;width:438;height:575" coordorigin="6289,2839" coordsize="438,575">
              <v:rect id="_x0000_s5057" style="position:absolute;left:6289;top:2924;width:438;height:490" fillcolor="black" stroked="f"/>
              <v:rect id="_x0000_s5058" style="position:absolute;left:6309;top:2942;width:397;height:454" fillcolor="#aafffc" stroked="f"/>
              <v:shape id="_x0000_s5059" style="position:absolute;left:6552;top:2942;width:154;height:454" coordsize="154,454" path="m37,r88,118l125,118r4,6l132,130r3,5l137,141r2,5l140,150r,5l140,159r,3l140,165r-1,3l139,170r-4,9l129,187r-7,7l114,199r-7,4l100,206r-5,2l93,209r-1,l89,210r-3,1l81,213r-6,1l68,216r-7,3l54,221r-8,2l38,226r-8,2l23,230r-7,2l10,234r-5,2l,237r3,12l8,271r6,29l20,333r8,34l35,401r6,30l45,454r109,l154,,37,xe" fillcolor="#3dfff9" stroked="f">
                <v:path arrowok="t"/>
              </v:shape>
              <v:shape id="_x0000_s5060" style="position:absolute;left:6309;top:2942;width:208;height:454" coordsize="208,454" path="m172,259r-5,1l162,262r-6,2l149,266r-6,2l136,270r-7,2l122,274r-6,2l110,278r-6,1l100,281r-4,1l93,283r-2,l90,284r,l89,284r-1,l87,284r-8,1l71,286r-7,l57,285r-6,l46,283r-5,-1l37,281r-4,-2l29,278r-3,-2l24,275r-2,-2l20,272r-1,-1l18,270r-2,-2l16,268r,l15,268r,-1l12,263,9,258,6,253,5,249,3,244,2,239r,-5l2,229r,-8l3,215r1,-4l4,209r1,-2l6,203r2,-7l11,188r4,-11l19,164r5,-14l28,135r6,-16l39,102,45,85,50,67,56,50,61,33,67,16,72,,,,,454r208,l204,433r-5,-26l193,378r-5,-31l183,318r-5,-26l174,272r-2,-13xe" fillcolor="#3dfff9" stroked="f">
                <v:path arrowok="t"/>
              </v:shape>
              <v:shape id="_x0000_s5061" style="position:absolute;left:6312;top:2983;width:386;height:406" coordsize="386,406" path="m193,80l217,r5,84l264,13,249,95,307,38r-35,75l342,72r-51,65l368,116r-65,48l383,164r-74,31l386,215r-79,10l377,265,298,254r58,57l282,280r43,71l261,301r25,80l236,316r5,83l208,323r-15,83l178,323r-33,76l150,316r-50,65l125,301,61,351r43,-71l30,311,88,254,9,265,79,225,,215,77,195,3,164r80,l18,116r77,21l44,72r70,41l80,38r57,57l122,13r42,71l169,r24,80xe" fillcolor="#aafffc" stroked="f">
                <v:path arrowok="t"/>
              </v:shape>
              <v:shape id="_x0000_s5062" style="position:absolute;left:6435;top:2850;width:145;height:547" coordsize="145,547" path="m,14l97,547r48,l40,16,39,14,36,11,31,7,26,2,19,,12,,6,5,,14xe" fillcolor="black" stroked="f">
                <v:path arrowok="t"/>
              </v:shape>
              <v:shape id="_x0000_s5063" style="position:absolute;left:6326;top:2839;width:351;height:375" coordsize="351,375" path="m129,2r-2,1l124,4r-6,3l112,11r-6,5l100,23r-5,8l91,41r,l2,315r,3l1,322r,6l,334r1,8l3,349r3,7l11,363r1,1l13,364r,1l14,365r1,1l16,367r2,1l20,369r3,2l26,372r3,1l33,374r5,1l43,375r5,l54,375r7,l68,374r1,l314,300r2,-1l320,297r5,-2l331,292r6,-4l342,283r5,-6l350,270r,-1l350,267r1,-2l351,262r,-3l350,255r-1,-4l348,247r-2,-5l344,238r-3,-5l338,228r,l183,20r,-1l179,16r-4,-4l169,8,163,5,155,2,147,r-8,l129,2xe" fillcolor="black" stroked="f">
                <v:path arrowok="t"/>
              </v:shape>
              <v:shape id="_x0000_s5064" style="position:absolute;left:6349;top:2860;width:304;height:335" coordsize="304,335" path="m92,23r,l94,17r3,-4l101,9r4,-3l108,4r3,-2l113,1r1,l119,r4,l127,1r3,2l133,5r2,1l137,8r1,1l140,11r5,7l152,28r11,14l175,58r13,18l202,95r15,20l232,135r14,19l259,172r12,15l281,201r8,10l294,218r2,3l296,221r4,6l303,233r1,5l304,242r,1l304,244r,1l304,245r-1,3l301,250r-3,2l296,254r-4,2l289,257r-2,1l284,259r,l282,260r-3,1l275,262r-6,1l263,265r-7,2l249,270r-9,2l231,275r-9,3l212,281r-11,3l191,287r-11,4l169,294r-12,3l146,301r-11,3l124,307r-10,4l104,314r-10,3l85,320r-9,2l68,325r-7,2l54,329r-5,2l44,332r-4,1l38,334r-7,1l25,335r-6,l15,334r-4,-1l8,332,5,330,3,327,2,325,1,322,,319r,-3l1,312r,-4l1,305r1,-2l3,299r3,-8l10,277r6,-18l23,238r7,-24l38,189r9,-26l55,137r8,-26l71,88,78,67,83,49,88,35r3,-9l92,23xe" fillcolor="#ffd611" stroked="f">
                <v:path arrowok="t"/>
              </v:shape>
              <v:shape id="_x0000_s5065" style="position:absolute;left:6407;top:2912;width:126;height:273" coordsize="126,273" path="m110,l,273,40,262,126,25,110,xe" fillcolor="#ffe25b" stroked="f">
                <v:path arrowok="t"/>
              </v:shape>
              <v:shape id="_x0000_s5066" style="position:absolute;left:6476;top:2954;width:73;height:209" coordsize="73,209" path="m68,l,209r13,-4l73,7,68,xe" fillcolor="#ffe25b" stroked="f">
                <v:path arrowok="t"/>
              </v:shape>
              <v:shape id="_x0000_s5067" style="position:absolute;left:6679;top:3110;width:1;height:1" coordsize="0,1" path="m,l,,,,,,,1,,,,,,,,,,xe" fillcolor="black" stroked="f">
                <v:path arrowok="t"/>
              </v:shape>
              <v:shape id="_x0000_s5068" style="position:absolute;left:6406;top:3087;width:207;height:61" coordsize="207,61" path="m207,5l1,61,,55,206,r1,5xe" fillcolor="black" stroked="f">
                <v:path arrowok="t"/>
              </v:shape>
              <v:shape id="_x0000_s5069" style="position:absolute;left:6509;top:3062;width:93;height:57" coordsize="93,57" path="m93,27l90,25,89,24,87,21,85,19,82,18,79,17,76,15,75,13,74,12,66,8r,-1l65,7,63,6r-1,l60,5,58,4,56,3,55,2,54,1r-1,l51,,49,1r-3,l44,2r-2,l40,3,37,5,34,7,32,9r-1,1l31,10r,l29,12r-2,3l24,19r-2,2l20,23r-1,2l18,27r,3l17,32r-1,3l15,37r-3,2l10,40r,l6,47,5,48,3,51,1,54,,56r1,1l4,56,9,55r6,-1l22,52r8,-2l38,48r9,-2l55,44r9,-3l72,39r7,-2l85,36r4,-2l92,34r1,-1l93,27xe" fillcolor="black" stroked="f">
                <v:path arrowok="t"/>
              </v:shape>
              <v:shape id="_x0000_s5070" style="position:absolute;left:6434;top:2954;width:56;height:178" coordsize="56,178" path="m42,30r4,6l46,36r,3l46,41r,3l45,46r,3l45,51r,1l46,53r,3l47,60r1,3l48,65r,3l49,71r1,4l52,80r2,6l56,90r,2l56,93r,1l56,95r-2,1l52,95,50,93,49,92r,-1l42,82,39,72,36,59r,1l35,62r-3,4l28,73r-1,2l27,78r,1l27,80r14,26l45,115r1,6l47,130r-2,18l46,159r-1,4l52,168r-1,3l48,173r-9,l33,174r-1,-7l33,159r1,-12l33,131r1,-8l19,101r4,24l23,136r-3,10l18,160r-3,12l15,175,2,178,7,150,9,136,8,129,2,104,,89,,88,,85,,80,1,76r,l2,74,3,71,5,66,6,62,8,53r2,-9l11,38r,-3l10,32r,-3l9,28r1,-1l12,25r3,-2l18,21r2,l21,21r2,l25,21r1,l28,20r,l29,20r,-1l31,15r1,-4l34,8,35,6,36,4,37,3,39,1,43,r3,l48,2r,l49,4r2,2l52,9r,3l50,16r-1,1l48,18r,2l46,22r-2,4l42,28,39,26r,2l42,30xe" fillcolor="black" stroked="f">
                <v:path arrowok="t"/>
              </v:shape>
              <v:shape id="_x0000_s5071" style="position:absolute;left:6419;top:2975;width:39;height:55" coordsize="39,55" path="m37,r,l35,,32,1,29,3,28,4r-1,l26,5r-1,l25,5,24,6r-1,l21,7,19,8,17,9r-2,1l13,11,8,15,6,16,5,18r,1l4,21r,3l3,27r,2l3,31r,2l3,34,1,39r,2l2,42,1,45r,l1,45r,1l1,47r,1l1,49r,1l1,51,,52r1,2l2,54r1,l4,55r1,l6,55r1,l8,55r,l9,55r,l9,54r1,-1l10,52r1,-1l11,51r,-2l11,49r,-2l11,46,10,44r,l10,42r,-1l11,41r,-1l11,39r,-2l12,34r1,-4l13,29r1,-6l21,22r3,-1l26,20r5,l32,19r1,-1l35,16r2,-3l38,10,39,6r,-3l37,xe" fillcolor="black" stroked="f">
                <v:path arrowok="t"/>
              </v:shape>
              <v:shape id="_x0000_s5072" style="position:absolute;left:6480;top:3042;width:11;height:13" coordsize="11,13" path="m6,l8,1r,l9,2r1,1l10,4r,1l10,5r,1l10,7r1,l11,8r,1l10,9r,2l9,11,8,12r,l6,13r-3,l3,12r,l2,11r-1,l1,10,,9,,8,,7,,6,1,4,1,3r,l1,1,2,,3,,5,,6,xe" fillcolor="black" stroked="f">
                <v:path arrowok="t"/>
              </v:shape>
              <v:shape id="_x0000_s5073" style="position:absolute;left:6416;top:3019;width:126;height:55" coordsize="126,55" path="m2,l126,52r,l126,53r,2l125,55,1,5,,4,,3,,1,2,xe" fillcolor="black" stroked="f">
                <v:path arrowok="t"/>
              </v:shape>
              <v:shape id="_x0000_s5074" style="position:absolute;left:6436;top:3126;width:22;height:11" coordsize="22,11" path="m,6r,l,10r5,1l10,10,15,9,21,8,22,7r,-3l18,2,14,1,9,,3,3,1,3,,6xe" fillcolor="black" stroked="f">
                <v:path arrowok="t"/>
              </v:shape>
              <v:shape id="_x0000_s5075" style="position:absolute;left:6333;top:2844;width:144;height:361" coordsize="144,361" path="m144,r-1,l142,r-2,l138,r-3,l131,r-4,1l123,2r-4,1l114,5r-4,2l105,10r-4,4l97,18r-4,5l89,30,1,317,,318r,4l,327r,7l2,341r3,7l10,355r8,6l17,361r-2,-2l12,357,9,352,6,347,4,339,2,329,3,317,94,29r,-1l96,25r3,-4l104,16r7,-5l120,6,131,2,144,xe" fillcolor="#262626" stroked="f">
                <v:path arrowok="t"/>
              </v:shape>
              <v:shape id="_x0000_s5076" style="position:absolute;left:6503;top:3174;width:66;height:222" coordsize="66,222" path="m,9l40,222r26,l24,,,9xe" fillcolor="#440c0a" stroked="f">
                <v:path arrowok="t"/>
              </v:shape>
              <v:shape id="_x0000_s5077" style="position:absolute;left:6509;top:3179;width:45;height:215" coordsize="45,215" path="m,1l40,214r5,1l4,,,1xe" fillcolor="black" stroked="f">
                <v:path arrowok="t"/>
              </v:shape>
              <v:shape id="_x0000_s5078" style="position:absolute;left:6520;top:3174;width:48;height:219" coordsize="48,219" path="m,5l40,219r8,-1l7,,,5xe" fillcolor="#825b59" stroked="f">
                <v:path arrowok="t"/>
              </v:shape>
            </v:group>
            <v:group id="_x0000_s5079" style="position:absolute;left:6148;top:2121;width:550;height:528" coordorigin="6148,2121" coordsize="550,528">
              <v:rect id="_x0000_s5080" style="position:absolute;left:6148;top:2121;width:550;height:528" fillcolor="black" stroked="f"/>
              <v:rect id="_x0000_s5081" style="position:absolute;left:6172;top:2143;width:501;height:484" fillcolor="#7fbfff" stroked="f"/>
              <v:shape id="_x0000_s5082" style="position:absolute;left:6235;top:2217;width:435;height:395" coordsize="435,395" path="m218,395r20,-81l285,385r-8,-82l346,357,310,281r84,32l334,251r91,7l347,216r88,-19l347,179r78,-42l334,144,394,82r-84,32l346,38,277,92r8,-82l238,81,218,,197,81,151,10r8,82l90,38r35,76l42,82r60,62l11,137r78,42l,197r89,19l22,255r80,-4l42,313r83,-32l90,357r69,-54l151,385r46,-71l218,395xe" fillcolor="#c9e2ff" stroked="f">
                <v:path arrowok="t"/>
              </v:shape>
              <v:shape id="_x0000_s5083" style="position:absolute;left:6161;top:2126;width:237;height:127" coordsize="237,127" path="m237,122l222,70r,-1l221,66r-2,-5l215,56r-6,-6l200,44,189,38,173,34,62,,,17,167,62r,1l169,64r2,1l174,68r3,4l179,77r2,6l182,91r-1,36l237,122xe" fillcolor="black" stroked="f">
                <v:path arrowok="t"/>
              </v:shape>
              <v:shape id="_x0000_s5084" style="position:absolute;left:6266;top:2244;width:250;height:363" coordsize="250,363" path="m13,25l,309r1,1l2,314r1,6l7,326r6,8l22,341r12,7l50,353r153,9l205,362r6,1l219,362r9,-3l236,352r8,-10l249,326r1,-23l201,45r,-1l199,42r-2,-4l193,33r-5,-5l180,23r-9,-5l159,15,50,,49,,46,1r-4,l36,3,30,6r-6,4l18,16r-5,9xe" fillcolor="black" stroked="f">
                <v:path arrowok="t"/>
              </v:shape>
              <v:shape id="_x0000_s5085" style="position:absolute;left:6287;top:2256;width:216;height:333" coordsize="216,333" path="m36,323r152,10l188,333r2,l193,332r4,-2l201,328r4,-3l210,321r4,-6l215,309r1,-8l216,292r-1,-10l169,39r,-1l168,36r-1,-3l165,29r-4,-5l155,20r-8,-4l136,12,35,,34,,33,,30,,28,1r-3,l21,3,18,5,14,7,,287r,1l,292r,5l3,302r4,7l13,315r10,5l36,323xe" fillcolor="#ffb500" stroked="f">
                <v:path arrowok="t"/>
              </v:shape>
              <v:shape id="_x0000_s5086" style="position:absolute;left:6279;top:2263;width:222;height:332" coordsize="222,332" path="m196,326l44,316,31,313,21,308r-6,-6l11,295,8,290r,-5l8,281r,-1l22,,19,3,17,6r-2,5l14,16,,282r,2l1,287r1,5l4,299r5,7l17,312r10,6l42,323r143,8l187,332r3,l195,332r5,-1l206,328r6,-4l218,318r4,-10l218,314r-5,4l209,321r-4,2l201,325r-3,1l196,326r,xe" fillcolor="#d38900" stroked="f">
                <v:path arrowok="t"/>
              </v:shape>
              <v:shape id="_x0000_s5087" style="position:absolute;left:6334;top:2274;width:90;height:66" coordsize="90,66" path="m20,57r4,3l28,61r4,2l37,64r4,1l45,66r5,l54,66r4,l62,66r4,-1l70,64r3,-2l77,61r2,-2l82,56r5,-5l89,45r1,-6l89,33,87,26,83,20,77,15,70,10,66,7,62,5,58,4,53,2r-4,l45,1,40,,36,,32,,28,1,24,2,20,3,16,4,13,6,10,8,7,10,3,16,1,21,,28r1,6l3,40r4,7l13,52r7,5xe" fillcolor="black" stroked="f">
                <v:path arrowok="t"/>
              </v:shape>
              <v:shape id="_x0000_s5088" style="position:absolute;left:6344;top:2282;width:69;height:51" coordsize="69,51" path="m16,44r6,3l29,49r6,1l42,51r6,-1l54,49r5,-3l64,43r3,-4l69,35r,-5l69,25,67,20,64,15,60,11,54,7,48,4,42,2,35,,28,,22,,16,2,11,4,6,8,3,12,1,16,,21r1,5l3,31r3,5l10,40r6,4xe" fillcolor="#c90000" stroked="f">
                <v:path arrowok="t"/>
              </v:shape>
              <v:shape id="_x0000_s5089" style="position:absolute;left:6336;top:2363;width:100;height:72" coordsize="100,72" path="m25,64r5,2l34,68r5,2l44,71r5,1l54,72r5,l63,72r5,-1l72,71r4,-1l80,68r4,-2l87,64r4,-2l94,59r4,-6l100,46r,-7l99,33,95,26,90,19,84,13,75,8,71,6,66,4,61,3,57,2,52,1,47,,42,,38,,33,1,28,2,24,3,20,4,16,6,13,8r-3,3l7,13,3,20,,26r,7l2,40r3,7l10,53r7,6l25,64xe" fillcolor="black" stroked="f">
                <v:path arrowok="t"/>
              </v:shape>
              <v:shape id="_x0000_s5090" style="position:absolute;left:6348;top:2371;width:77;height:56" coordsize="77,56" path="m19,50r3,1l26,53r4,1l33,55r4,1l41,56r4,l48,56r4,-1l55,55r3,-1l62,53r3,-2l67,50r2,-2l72,46r3,-5l77,36r,-5l76,25,73,20,69,15,64,11,57,7,54,5,50,4,47,2,43,1r-4,l36,1,32,,29,1r-4,l21,1,18,2,15,4,12,5,10,6,7,8,5,10,2,15,,20r,6l1,31r2,5l7,41r5,5l19,50xe" fillcolor="#d35400" stroked="f">
                <v:path arrowok="t"/>
              </v:shape>
              <v:shape id="_x0000_s5091" style="position:absolute;left:6340;top:2464;width:115;height:82" coordsize="115,82" path="m29,73r6,3l40,78r6,2l51,81r6,1l62,82r6,l73,82r5,-1l83,80r5,-1l93,77r4,-2l101,72r4,-3l108,66r4,-7l115,52r,-8l113,36r-4,-8l103,20,95,14,85,8,80,6,74,4,69,2,63,1,58,,52,,47,,41,,36,1,31,2,26,3,21,5,17,7r-4,3l10,12,7,16,2,23,,30r,8l1,46r5,8l11,61r8,7l29,73xe" fillcolor="black" stroked="f">
                <v:path arrowok="t"/>
              </v:shape>
              <v:shape id="_x0000_s5092" style="position:absolute;left:6352;top:2472;width:90;height:65" coordsize="90,65" path="m23,58r4,2l32,62r4,1l40,64r5,1l49,65r4,l58,65r4,l66,64r4,-2l73,61r4,-1l80,57r2,-2l85,53r3,-6l90,41r,-6l89,29,86,23,81,17,75,12,67,7,63,5,59,4,54,2r-4,l46,1,41,,37,,33,,28,1,25,2,21,3,17,4,14,6,10,8,8,10,5,13,2,19,,24r,7l1,37r4,6l9,49r7,5l23,58xe" fillcolor="#4cffa5" stroked="f">
                <v:path arrowok="t"/>
              </v:shape>
              <v:shape id="_x0000_s5093" style="position:absolute;left:6332;top:2234;width:110;height:81" coordsize="110,81" path="m4,49l23,5r,l26,5,29,3,33,2r5,l44,1,50,r7,l64,r8,1l79,3r7,2l93,9r6,5l105,21r5,7l109,30r-1,3l106,38r-3,5l101,49r-2,6l98,60r-1,3l96,68r-3,6l91,79r-1,2l89,80,88,76,86,71,82,65,78,59,71,53,62,48,50,45,49,44r-4,l40,43r-7,l26,44r-7,3l13,52,8,60,,58,4,49xe" fillcolor="black" stroked="f">
                <v:path arrowok="t"/>
              </v:shape>
              <v:shape id="_x0000_s5094" style="position:absolute;left:6338;top:2322;width:113;height:82" coordsize="113,82" path="m,56l9,9r1,l12,8,16,7,20,6,26,4,32,2,39,1,47,r8,l64,r8,1l81,4r8,3l98,11r7,6l113,25r-1,1l111,29r-2,4l107,38r-2,5l103,48r-1,5l102,56r,7l101,71r-1,8l99,82r,-2l98,76,95,71,92,65,86,58,78,52,69,46,56,43r-1,l51,42,45,41r-7,l30,42r-7,4l16,51r-5,8l,65,,56xe" fillcolor="black" stroked="f">
                <v:path arrowok="t"/>
              </v:shape>
              <v:shape id="_x0000_s5095" style="position:absolute;left:6342;top:2418;width:132;height:93" coordsize="132,93" path="m,60l19,9r1,l22,8,25,7,30,5,35,3,42,2,49,1,57,r8,l74,1r9,2l93,5r10,5l112,15r10,8l132,32r-1,1l129,37r-2,6l124,49r-2,7l119,63r-2,5l117,72r-1,6l113,85r-3,5l108,93r,-2l107,87r-3,-6l100,74,94,67,86,60,76,55,62,51,61,50,57,49,51,47,43,46r-8,l27,48r-7,5l14,61,,70,,60xe" fillcolor="black" stroked="f">
                <v:path arrowok="t"/>
              </v:shape>
              <v:shape id="_x0000_s5096" style="position:absolute;left:6360;top:2429;width:98;height:50" coordsize="98,50" path="m,38l15,6r,l17,6,20,5,24,4,28,2,33,1,39,r6,l52,r7,l66,1r7,2l80,6r6,4l92,15r6,7l89,50r,l88,48,86,46,83,44,80,41,77,38,72,35,67,33,61,30,54,29,47,27r-8,l30,28r-9,2l11,33,,38xe" fillcolor="#ffc12b" stroked="f">
                <v:path arrowok="t"/>
              </v:shape>
              <v:shape id="_x0000_s5097" style="position:absolute;left:6356;top:2331;width:84;height:47" coordsize="84,47" path="m,35r1,l2,34r2,l6,33r4,-2l14,30r4,-1l23,29r5,l34,29r5,1l46,31r6,3l58,37r7,4l71,47,84,16r,-1l83,15,81,13,79,11,77,9,74,8,70,6,66,4,61,2,55,1,49,,42,,35,1,27,2,19,5,9,8,,35xe" fillcolor="#aa6000" stroked="f">
                <v:path arrowok="t"/>
              </v:shape>
              <v:shape id="_x0000_s5098" style="position:absolute;left:6350;top:2247;width:80;height:42" coordsize="80,42" path="m,31r,l1,30,3,29,6,28,9,27r3,-1l17,26r4,-1l26,25r5,l36,26r6,1l48,30r6,3l60,37r6,5l80,17r,l79,15,77,14,75,13,72,11,69,9,65,6,61,5,56,3,51,1,45,,39,,33,,26,1,18,3,10,5,,31xe" fillcolor="#aa6000" stroked="f">
                <v:path arrowok="t"/>
              </v:shape>
              <v:shape id="_x0000_s5099" style="position:absolute;left:6355;top:2289;width:52;height:24" coordsize="52,24" path="m,6r,l2,6r2,l7,7r3,l14,8r4,l22,9r5,1l31,11r5,2l40,14r4,2l47,19r3,2l52,24r,l52,23,51,21r,-3l50,16,49,13,47,10,44,7,41,4,38,2,33,,29,,22,,16,1,8,3,,6xe" fillcolor="#ff3f3f" stroked="f">
                <v:path arrowok="t"/>
              </v:shape>
              <v:shape id="_x0000_s5100" style="position:absolute;left:6360;top:2377;width:58;height:30" coordsize="58,30" path="m,10r,l1,10r2,l6,10r3,l13,10r4,1l21,11r5,1l31,13r5,2l41,17r4,3l50,22r4,4l58,30r,-1l57,28r,-3l55,22,54,19,52,15,50,12,47,8,43,5,39,3,34,1,29,,23,,16,2,8,5,,10xe" fillcolor="#dd7f21" stroked="f">
                <v:path arrowok="t"/>
              </v:shape>
              <v:shape id="_x0000_s5101" style="position:absolute;left:6367;top:2481;width:67;height:33" coordsize="67,33" path="m,7r1,l4,6,8,4,13,3,19,1,26,r8,l42,1r1,1l46,3r5,3l55,10r5,4l64,20r3,6l67,33r,l67,32,65,31,64,30,62,28,60,27,56,25,53,23,49,21,44,19,38,16,32,14,25,12,18,10,9,9,,7xe" fillcolor="#a3ffd1" stroked="f">
                <v:path arrowok="t"/>
              </v:shape>
              <v:shape id="_x0000_s5102" style="position:absolute;left:6375;top:2427;width:83;height:24" coordsize="83,24" path="m,8r,l2,8,4,7,8,6r4,l17,5,22,4r7,l35,4r6,1l48,6r8,2l63,10r7,4l76,18r7,6l83,23,82,22,81,20,79,18,76,15,73,12,68,9,64,6,58,4,52,2,46,,38,,29,,20,2,11,4,,8xe" fillcolor="#ffeaba" stroked="f">
                <v:path arrowok="t"/>
              </v:shape>
              <v:shape id="_x0000_s5103" style="position:absolute;left:6365;top:2330;width:75;height:17" coordsize="75,17" path="m,9r1,l2,8,4,7,6,6,10,5,13,3,18,2,22,1,28,r6,l40,1r6,1l53,4r7,3l67,11r8,6l75,16r-1,l72,15,70,14,67,13,64,12,60,10,56,9,51,8,46,7,39,6r-6,l25,6r-7,l9,8,,9xe" fillcolor="#ffb500" stroked="f">
                <v:path arrowok="t"/>
              </v:shape>
              <v:shape id="_x0000_s5104" style="position:absolute;left:6360;top:2242;width:70;height:22" coordsize="70,22" path="m,10r1,l2,9,4,8,8,6,11,5,15,3,20,2,25,1,31,r5,1l42,1r6,2l54,6r5,4l65,15r5,7l70,22,69,20,67,19,65,17,63,15,60,13,56,11,52,9,47,7,42,5,36,4r-6,l23,4,16,5,8,7,,10xe" fillcolor="#ffb500" stroked="f">
                <v:path arrowok="t"/>
              </v:shape>
              <v:shape id="_x0000_s5105" style="position:absolute;left:6447;top:2291;width:51;height:262" coordsize="51,262" path="m,l46,262r5,-7l6,1,,xe" fillcolor="#ffd87a" stroked="f">
                <v:path arrowok="t"/>
              </v:shape>
              <v:shape id="_x0000_s5106" style="position:absolute;left:6199;top:2143;width:183;height:92" coordsize="183,92" path="m,l139,39r1,1l141,41r3,2l146,45r3,3l151,52r2,4l154,60r5,32l160,92r2,-1l165,91r3,-1l172,89r4,l180,89r3,l172,53r,l171,51r-1,-3l168,45r-4,-4l160,37r-7,-5l144,28,55,1,,xe" fillcolor="#3f3f3f" stroked="f">
                <v:path arrowok="t"/>
              </v:shape>
            </v:group>
            <v:group id="_x0000_s5107" style="position:absolute;left:6432;top:2829;width:109;height:94" coordorigin="6432,2829" coordsize="109,94">
              <v:rect id="_x0000_s5108" style="position:absolute;left:6432;top:2829;width:109;height:94" fillcolor="red" stroked="f"/>
              <v:rect id="_x0000_s5109" style="position:absolute;left:6432;top:2829;width:109;height:94" filled="f" strokeweight=".55pt">
                <v:stroke endcap="round"/>
              </v:rect>
            </v:group>
            <v:group id="_x0000_s5110" style="position:absolute;left:6232;top:2304;width:110;height:95" coordorigin="6232,2304" coordsize="110,95">
              <v:rect id="_x0000_s5111" style="position:absolute;left:6232;top:2304;width:110;height:95" fillcolor="red" stroked="f"/>
              <v:rect id="_x0000_s5112" style="position:absolute;left:6232;top:2304;width:110;height:95" filled="f" strokeweight=".55pt">
                <v:stroke endcap="round"/>
              </v:rect>
            </v:group>
            <v:shape id="_x0000_s5113" style="position:absolute;left:2033;top:2296;width:994;height:357" coordsize="4392,1819" path="m298,1627l4070,131hdc4087,124,4106,132,4113,149v7,18,-2,37,-19,44hal322,1689hdc305,1695,286,1687,279,1670v-7,-17,2,-37,19,-43haxm446,1819l,1780,298,1447r148,372xm3946,r446,39l4094,372,3946,xe" fillcolor="#99c" strokecolor="#99c" strokeweight=".15pt">
              <v:stroke joinstyle="bevel"/>
              <v:path arrowok="t"/>
              <o:lock v:ext="edit" verticies="t"/>
            </v:shape>
            <v:shape id="_x0000_s5114" style="position:absolute;left:2755;top:2304;width:272;height:341" coordsize="1200,1741" path="m161,1448l983,255hdc994,240,1014,236,1030,247v15,10,19,31,8,46hal216,1486hdc206,1501,185,1505,170,1494v-15,-10,-19,-31,-9,-46haxm391,1526l,1741,62,1299r329,227xm808,216l1200,r-62,443l808,216xe" fillcolor="#99c" strokecolor="#99c" strokeweight=".15pt">
              <v:stroke joinstyle="bevel"/>
              <v:path arrowok="t"/>
              <o:lock v:ext="edit" verticies="t"/>
            </v:shape>
            <v:shape id="_x0000_s5115" style="position:absolute;left:3027;top:2304;width:356;height:482" coordsize="1575,2458" path="m1367,2195l152,298hdc142,283,146,262,162,252v15,-10,36,-5,46,10hal1423,2159hdc1433,2175,1428,2196,1413,2206v-16,9,-36,5,-46,-11haxm1527,2013r48,445l1191,2229r336,-216xm47,444l,,384,229,47,444xe" fillcolor="#99c" strokecolor="#99c" strokeweight=".15pt">
              <v:stroke joinstyle="bevel"/>
              <v:path arrowok="t"/>
              <o:lock v:ext="edit" verticies="t"/>
            </v:shape>
            <v:shape id="_x0000_s5116" style="position:absolute;left:3027;top:2267;width:3047;height:168" coordsize="6737,428" path="m6570,345l166,116hdc156,115,149,108,150,99v,-10,8,-17,17,-17hal6571,312hdc6580,313,6588,320,6587,329v,10,-8,17,-17,16haxm6541,228r196,107l6534,428r7,-200xm196,200l,93,203,r-7,200xe" fillcolor="#99c" strokecolor="#99c" strokeweight=".15pt">
              <v:stroke joinstyle="bevel"/>
              <v:path arrowok="t"/>
              <o:lock v:ext="edit" verticies="t"/>
            </v:shape>
            <v:shape id="_x0000_s5117" style="position:absolute;left:3089;top:2285;width:1988;height:480" coordsize="8791,2446" path="m8460,2301l314,209hdc297,204,286,186,290,168v5,-17,23,-28,41,-24hal8477,2237hdc8495,2241,8505,2260,8501,2277v-5,18,-23,29,-41,24haxm8454,2059r337,293l8354,2446r100,-387xm337,387l,94,437,,337,387xe" fillcolor="#99c" strokecolor="#99c" strokeweight=".15pt">
              <v:stroke joinstyle="bevel"/>
              <v:path arrowok="t"/>
              <o:lock v:ext="edit" verticies="t"/>
            </v:shape>
            <v:shape id="_x0000_s5118" style="position:absolute;left:3027;top:2278;width:3315;height:534" coordsize="7329,1360" path="m7162,1283l161,109hdc152,108,146,99,148,90v1,-9,10,-15,19,-14hal7167,1250hdc7176,1252,7182,1260,7181,1269v-2,10,-10,16,-19,14haxm7148,1163r181,131l7115,1360r33,-197xm180,197l,65,213,,180,197xe" fillcolor="#99c" strokecolor="#99c" strokeweight=".15pt">
              <v:stroke joinstyle="bevel"/>
              <v:path arrowok="t"/>
              <o:lock v:ext="edit" verticies="t"/>
            </v:shape>
            <v:shape id="_x0000_s5119" style="position:absolute;left:3345;top:2508;width:1988;height:480" coordsize="8792,2447" path="m8461,2302l315,209hdc297,205,286,187,291,169v4,-18,22,-29,40,-24hal8477,2237hdc8495,2242,8506,2260,8501,2278v-4,18,-23,28,-40,24haxm8454,2059r338,293l8355,2447r99,-388xm338,387l,94,437,,338,387xe" fillcolor="#99c" strokecolor="#99c" strokeweight=".15pt">
              <v:stroke joinstyle="bevel"/>
              <v:path arrowok="t"/>
              <o:lock v:ext="edit" verticies="t"/>
            </v:shape>
            <v:shape id="_x0000_s5120" style="position:absolute;left:3027;top:2304;width:878;height:537" coordsize="3883,2741" path="m3592,2576l253,219hdc238,209,234,188,245,173v10,-15,31,-19,46,-8hal3630,2522hdc3645,2533,3649,2553,3638,2568v-11,15,-31,19,-46,8haxm3672,2347r211,394l3441,2674r231,-327xm211,394l,,442,67,211,394xe" fillcolor="#99c" strokecolor="#99c" strokeweight=".15pt">
              <v:stroke joinstyle="bevel"/>
              <v:path arrowok="t"/>
              <o:lock v:ext="edit" verticies="t"/>
            </v:shape>
            <v:shape id="_x0000_s5121" style="position:absolute;left:769;top:490;width:1543;height:2155" coordsize="6825,10991" path="m148,10691l6621,265hdc6631,250,6652,245,6667,255v16,9,21,30,11,46hal205,10726hdc195,10742,174,10746,159,10737v-16,-10,-21,-31,-11,-46haxm381,10757l,10991r42,-445l381,10757xm6445,234l6825,r-41,445l6445,234xe" fillcolor="#99c" strokecolor="#99c" strokeweight=".15pt">
              <v:stroke joinstyle="bevel"/>
              <v:path arrowok="t"/>
              <o:lock v:ext="edit" verticies="t"/>
            </v:shape>
            <v:shape id="_x0000_s5122" style="position:absolute;left:2007;top:490;width:556;height:2155" coordsize="2459,10991" path="m151,10658l2243,320hdc2247,302,2265,290,2283,294v18,3,29,21,26,39hal216,10671hdc212,10689,195,10701,177,10697v-18,-3,-30,-21,-26,-39haxm393,10639r-276,352l,10560r393,79xm2067,352l2342,r117,432l2067,352xe" fillcolor="#99c" strokecolor="#99c" strokeweight=".15pt">
              <v:stroke joinstyle="bevel"/>
              <v:path arrowok="t"/>
              <o:lock v:ext="edit" verticies="t"/>
            </v:shape>
            <v:shape id="_x0000_s5123" style="position:absolute;left:2613;top:490;width:392;height:2155" coordsize="1734,10991" path="m157,10657l1512,326hdc1514,308,1531,295,1549,297v18,3,31,19,29,38hal223,10665hdc220,10684,204,10696,185,10694v-18,-2,-31,-19,-28,-37haxm397,10621r-251,370l,10569r397,52xm1338,370l1588,r146,422l1338,370xe" fillcolor="#99c" strokecolor="#99c" strokeweight=".15pt">
              <v:stroke joinstyle="bevel"/>
              <v:path arrowok="t"/>
              <o:lock v:ext="edit" verticies="t"/>
            </v:shape>
            <v:shape id="_x0000_s5124" style="position:absolute;left:3404;top:490;width:192;height:2257" coordsize="849,11508" path="m619,11177l163,334hdc163,316,177,300,195,300v19,-1,34,13,35,31hal685,11174hdc686,11192,672,11208,654,11208v-19,1,-34,-13,-35,-31haxm849,11100r-183,408l450,11117r399,-17xm,408l183,,399,391,,408xe" fillcolor="#99c" strokecolor="#99c" strokeweight=".15pt">
              <v:stroke joinstyle="bevel"/>
              <v:path arrowok="t"/>
              <o:lock v:ext="edit" verticies="t"/>
            </v:shape>
            <v:shape id="_x0000_s5125" style="position:absolute;left:3897;top:490;width:1078;height:2257" coordsize="4768,11508" path="m4577,11212l129,321hdc122,304,131,284,148,278v17,-7,36,1,43,18hal4639,11187hdc4646,11204,4638,11223,4621,11230v-17,7,-37,-1,-44,-18haxm4768,11062r-34,446l4398,11213r370,-151xm,446l34,,371,294,,446xe" fillcolor="#99c" strokecolor="#99c" strokeweight=".15pt">
              <v:stroke joinstyle="bevel"/>
              <v:path arrowok="t"/>
              <o:lock v:ext="edit" verticies="t"/>
            </v:shape>
            <v:shape id="_x0000_s5126" style="position:absolute;left:4203;top:490;width:2139;height:2280" coordsize="4729,5813" path="m4611,5694l92,140hdc86,133,87,122,94,116v7,-5,18,-4,24,3hal4637,5673hdc4642,5680,4641,5690,4634,5696v-7,6,-17,5,-23,-2haxm4680,5594r49,219l4525,5721r155,-127xm48,218l,,203,92,48,218xe" fillcolor="#99c" strokecolor="#99c" strokeweight=".15pt">
              <v:stroke joinstyle="bevel"/>
              <v:path arrowok="t"/>
              <o:lock v:ext="edit" verticies="t"/>
            </v:shape>
            <v:shape id="_x0000_s5127" style="position:absolute;left:4346;top:490;width:1799;height:1631" coordsize="3979,4158" path="m3852,4050l103,132hdc97,125,97,115,104,109v7,-7,17,-7,24,hal3876,4027hdc3883,4033,3882,4044,3876,4050v-7,6,-17,6,-24,haxm3913,3945r66,213l3769,4083r144,-138xm66,214l,,211,75,66,214xe" fillcolor="#99c" strokecolor="#99c" strokeweight=".15pt">
              <v:stroke joinstyle="bevel"/>
              <v:path arrowok="t"/>
              <o:lock v:ext="edit" verticies="t"/>
            </v:shape>
            <v:shape id="_x0000_s5128" style="position:absolute;left:2857;top:1170;width:285;height:369" coordsize="285,369" path="m,369l138,97r24,146l285,e" filled="f">
              <v:path arrowok="t"/>
            </v:shape>
            <v:group id="_x0000_s5129" style="position:absolute;left:2974;top:1682;width:409;height:740" coordorigin="2974,1682" coordsize="409,740">
              <v:shape id="_x0000_s5130" style="position:absolute;left:3151;top:2038;width:192;height:88" coordsize="192,88" path="m25,88l192,5,190,4,188,3,186,2r-2,l182,1r-3,l177,r-2,1l173,1r-2,1l169,2r-2,1l71,46,,87r25,1xe" fillcolor="#cea554" stroked="f">
                <v:path arrowok="t"/>
              </v:shape>
              <v:shape id="_x0000_s5131" style="position:absolute;left:3153;top:2124;width:55;height:129" coordsize="55,129" path="m24,l,1,1,12r2,9l4,31r2,9l8,49r3,9l14,67r3,11l20,85r2,7l25,98r2,6l30,110r3,6l36,122r4,7l55,127,24,xe" fillcolor="#af7200" stroked="f">
                <v:path arrowok="t"/>
              </v:shape>
              <v:shape id="_x0000_s5132" style="position:absolute;left:3173;top:2045;width:202;height:201" coordsize="202,201" path="m174,r1,18l178,35r2,16l185,69r1,7l188,84r2,6l192,96r2,6l196,109r3,7l202,123r-7,4l189,130r-6,4l177,137r-6,3l166,143r-6,3l155,149r-6,3l144,155r-6,3l133,161r-6,3l121,167r-7,3l107,174r-7,3l94,180r-6,4l83,187r-6,3l71,192r-6,3l57,197r-3,1l51,198r-3,1l45,200r-3,l39,200r-3,1l32,201,,81,174,xe" fillcolor="#702b00" stroked="f">
                <v:path arrowok="t"/>
              </v:shape>
              <v:shape id="_x0000_s5133" style="position:absolute;left:3159;top:2200;width:112;height:160" coordsize="112,160" path="m,11r2,6l3,23r1,5l6,33r2,4l10,42r2,6l15,54r4,7l23,68r4,6l31,81r3,6l38,94r4,7l46,108r6,9l59,125r6,7l72,138r9,5l89,149r10,5l109,160r,-1l111,158r1,l112,156r-1,-5l109,146r-3,-5l104,136r-2,-8l100,121r-1,-7l98,107r-2,-6l94,94,92,87,88,80,86,76,83,72,81,68,79,64,77,61,76,57,75,53r,-5l69,49r-6,l58,49r-5,1l49,51r-6,l38,52r-6,1l29,46,27,39,24,33,21,27,18,21,15,15,12,8,10,,6,2,4,5,2,8,,11xe" fillcolor="#b27f59" stroked="f">
                <v:path arrowok="t"/>
              </v:shape>
              <v:shape id="_x0000_s5134" style="position:absolute;left:3081;top:2161;width:80;height:236" coordsize="80,236" path="m76,r1,8l79,15r1,6l80,29r,4l78,37r-2,3l74,43r-3,3l68,49r-2,4l63,56,59,66r-2,9l55,84,52,94r,27l50,131r-3,9l45,149r-3,8l38,165r-3,8l31,182r-4,9l24,198r-2,6l20,209r-3,5l15,220r-3,5l9,230r-4,6l2,233,,229r,-5l,220,,172,4,160,7,148,9,137r1,-10l11,116r1,-11l13,93,14,80,16,69,20,59,24,49r4,-9l32,31r3,-9l37,12,38,r5,l48,r5,l57,1r4,l66,1r4,l76,xe" fillcolor="#b27f59" stroked="f">
                <v:path arrowok="t"/>
              </v:shape>
              <v:shape id="_x0000_s5135" style="position:absolute;left:3071;top:1687;width:115;height:122" coordsize="115,122" path="m17,37l14,34,11,31,9,28,6,25,4,22,2,18,1,15,,11,1,9,3,7,6,6,8,5,11,4,14,3,17,2,20,1,23,r3,l30,r3,l40,r7,1l53,2r6,1l64,6r6,2l75,12r5,4l83,19r4,3l88,25r1,4l89,35r,4l88,43r-1,5l88,48r1,-1l90,47r1,l94,47r3,2l99,50r1,2l102,55r1,2l104,60r2,3l110,74r3,10l113,94r1,12l114,109r1,4l114,116r-1,3l111,120r-1,1l108,122r-2,l104,122r-2,l100,122r-2,l92,122r-5,-2l83,118r-3,-4l76,110r-3,-4l71,101,69,96r,-19l67,70,64,63,61,57,56,51,52,48,48,46,43,45,38,44,33,43,27,41,22,40,17,37xe" fillcolor="#723300" stroked="f">
                <v:path arrowok="t"/>
              </v:shape>
              <v:shape id="_x0000_s5136" style="position:absolute;left:3032;top:1798;width:236;height:366" coordsize="236,366" path="m,100r,2l2,104r1,2l5,108r3,1l10,110r3,2l15,114r6,4l25,123r4,4l33,132r3,5l38,143r2,6l41,155r-9,88l33,246r2,2l39,250r3,l45,251r4,l53,251r4,l57,294r1,6l58,310r-2,11l55,334r,12l55,356r2,7l61,365r3,l70,364r7,-1l86,362r9,-1l105,361r10,2l125,366r-3,-15l118,338r-4,-11l112,324r3,-1l117,321r1,-1l120,320r2,-2l124,318r3,-2l131,315r8,-3l145,308r6,-4l157,300r6,-5l169,292r8,-3l185,288r-2,-6l181,276r-2,-5l177,266r-2,-5l172,256r-2,-6l168,243r,-4l171,240r4,l178,241r3,1l184,242r3,l191,243r4,l189,238r-4,-5l182,227r-3,-5l178,216r-2,-6l173,204r-2,-7l169,193r-3,-3l163,186r-3,-3l157,180r-2,-3l153,173r,-4l153,159r2,-8l159,143r5,-8l168,138r4,4l174,146r2,3l178,153r1,4l181,162r1,5l186,175r2,8l191,190r2,7l196,204r3,7l202,219r4,8l236,216r-3,-16l229,186r-3,-14l223,159r-3,-12l217,133r-4,-14l209,104,206,92,204,81,202,70,201,60,198,50,194,40r-6,-9l179,23r-4,-3l172,18r-4,-2l164,15r-4,-1l156,13r-5,-1l146,11r-5,-1l136,8,132,6,127,4,123,3,118,1r-5,l108,,99,,91,,84,1r-8,l69,2,62,4,55,7r-8,3l44,13r-1,3l42,19r-3,4l37,26r-3,2l32,30r-3,2l26,34r-2,2l21,39r-2,3l14,49r-4,7l7,63,4,69,2,76,1,83,,91r,9xe" fillcolor="#000087" stroked="f">
                <v:path arrowok="t"/>
              </v:shape>
              <v:shape id="_x0000_s5137" style="position:absolute;left:2977;top:1893;width:23;height:86" coordsize="23,86" path="m23,22l20,20,18,18,17,16,15,14,14,11,13,9,11,6,9,4r,3l9,10r,3l9,17,7,13,4,9,3,5,1,r,1l,3,,4,,6,,17r1,9l2,35,3,45r2,9l8,63r3,9l15,83r2,3l19,84r1,-2l22,80r1,-2l23,57,21,47r,-7l22,32,23,22xe" fillcolor="#ef9eff" stroked="f">
                <v:path arrowok="t"/>
              </v:shape>
              <v:shape id="_x0000_s5138" style="position:absolute;left:3030;top:1974;width:33;height:55" coordsize="33,55" path="m20,55r3,-1l25,54r2,-2l30,51r1,-3l32,46r1,-3l33,41r,-7l33,28r,-6l33,14,31,12,30,9,28,7,26,5,24,3,21,2,19,,15,,13,9r-2,8l9,25,6,34,5,37,3,39,1,41,,44r1,2l2,49r2,2l7,52r3,1l13,54r3,1l20,55xe" fillcolor="#cc9972" stroked="f">
                <v:path arrowok="t"/>
              </v:shape>
              <v:shape id="_x0000_s5139" style="position:absolute;left:3085;top:1719;width:60;height:90" coordsize="60,90" path="m,34r1,7l3,48r3,6l9,59r3,5l15,70r1,7l17,84r1,2l18,88r1,2l22,90r4,l30,89r4,-1l38,87r3,-2l44,83r4,-2l51,78r3,-1l57,75r2,-2l60,70,59,64,58,59,56,54,55,49r,-5l56,40r2,-3l58,32,56,27,52,23,48,19,46,14,45,11,44,9,42,7,40,5,38,3,35,2,32,1,29,,26,3r5,8l26,10,22,8,17,6,12,3,9,2,6,1,3,2,2,5r,7l2,19,1,26,,34xe" fillcolor="#cc9972" stroked="f">
                <v:path arrowok="t"/>
              </v:shape>
              <v:shape id="_x0000_s5140" style="position:absolute;left:3078;top:1719;width:66;height:78" coordsize="66,78" path="m11,l10,9,9,18r,9l10,36r3,9l16,54r4,7l26,69r4,l34,67r4,-2l41,63r3,-3l48,57r3,-2l55,53r3,-5l60,43r,-6l61,32r-3,l58,31r,-2l59,27r2,l66,34r,7l65,49r-2,8l58,60r-3,3l51,66r-4,3l43,73r-4,2l35,77r-6,1l21,74,14,69,9,63,6,55,4,48,3,39,1,31,,24,2,18,5,12,8,6,8,r3,xe" fillcolor="black" stroked="f">
                <v:path arrowok="t"/>
              </v:shape>
              <v:shape id="_x0000_s5141" style="position:absolute;left:3174;top:2035;width:176;height:93" coordsize="176,93" path="m176,8r-6,5l164,17r-6,4l152,25r-6,3l139,32r-6,3l126,38r-6,3l113,44r-6,3l100,50r-7,3l87,56r-7,3l74,62r-8,5l58,71r-8,3l42,78r-8,3l26,84r-8,4l10,92,7,93r-3,l1,92,,89,,87,2,86,4,85,7,84r2,l11,83r3,-1l16,81r9,-4l34,72r8,-5l51,63r9,-5l69,53r8,-4l86,44r9,-4l104,35r9,-4l121,26r9,-4l139,17r9,-4l157,8,154,7,151,6r-3,l146,8r-3,l140,10r-3,l134,9r1,-1l137,6r2,-1l141,4r2,-1l145,2r3,-1l150,1,154,r3,l161,r3,1l167,2r4,2l174,6r2,2xe" fillcolor="black" stroked="f">
                <v:path arrowok="t"/>
              </v:shape>
              <v:shape id="_x0000_s5142" style="position:absolute;left:3166;top:2088;width:217;height:288" coordsize="217,288" path="m189,4r2,10l194,24r4,9l202,43r5,9l211,62r4,10l217,82r-3,3l211,87r-4,2l203,91r-4,1l194,94r-4,2l186,98r-8,4l171,106r-7,3l157,114r-8,3l142,121r-7,4l128,129r-7,4l113,137r-7,4l99,144r-7,4l84,152r-7,3l70,158r4,7l77,173r2,8l81,189r5,12l92,213r5,12l102,237r5,12l112,262r5,12l122,286r-10,2l105,283r-7,-4l91,274r-8,-5l76,264r-7,-5l62,253r-7,-6l49,241r-6,-6l37,229r-5,-7l28,216r-4,-7l20,202r-2,-8l15,189r-2,-5l12,179,9,174,7,169,5,164,2,159,,154r5,l12,164r6,11l24,185r4,11l33,207r6,10l47,227r10,8l62,240r4,5l72,249r5,4l82,257r6,4l94,264r6,4l96,255,92,242,86,229,81,217,75,204,70,191,65,178,62,164r-4,l55,164r-3,l48,164r-3,l42,164r-4,-1l35,162,32,149,29,137,26,124,23,111,19,98,17,85,14,72,12,59r2,-3l18,57r3,2l23,61r23,92l52,152r6,-1l63,149r6,-2l74,144r6,-3l85,139r6,-2l98,133r7,-3l112,126r7,-4l126,118r7,-4l140,110r7,-4l154,102r7,-4l168,94r7,-4l182,86r7,-3l197,80r7,-3l201,68,198,58r-3,-9l192,39r-3,-9l186,20,185,10,184,r2,l187,1r1,2l189,4xe" fillcolor="black" stroked="f">
                <v:path arrowok="t"/>
              </v:shape>
              <v:shape id="_x0000_s5143" style="position:absolute;left:3071;top:1795;width:90;height:57" coordsize="90,57" path="m31,4l30,8r,3l30,13r3,l35,14r2,l39,15r2,l43,15r1,l46,14r2,-2l50,10,53,8,57,5,62,3,66,1,70,r3,l75,r2,l80,1r2,l85,2r2,l89,4r1,1l89,6,87,9r-2,5l81,20r-3,6l74,32r-3,5l69,41r-1,1l68,44r-1,4l65,51r-5,3l56,54r-6,1l43,56r-7,l29,57r-7,l17,56,14,55,12,54,10,53,8,51,6,50,4,48,3,46,1,43,,41,1,33,4,24,7,16,8,13,31,4xe" fillcolor="#91a8ff" stroked="f">
                <v:path arrowok="t"/>
              </v:shape>
              <v:shape id="_x0000_s5144" style="position:absolute;left:2974;top:1788;width:200;height:382" coordsize="200,382" path="m176,3r-2,3l173,9r-2,2l167,12r-1,l164,11r-2,1l160,13r-2,1l156,16r-2,1l152,19r-2,2l149,23r,3l151,28r2,2l157,33r2,3l159,40r-8,-1l152,41r3,4l157,49r2,3l161,48r2,-5l165,38r2,-5l169,28r2,-5l174,19r3,-5l179,14r2,l183,14r3,l188,14r2,1l192,16r1,2l200,61r-10,8l194,74r2,6l196,87r,6l194,95r-1,3l193,102r-2,2l188,110r-2,5l183,121r-2,5l179,131r-2,6l176,142r,6l174,150r-1,2l172,154r-3,-2l168,143r1,-10l172,124r3,-9l179,106r4,-10l185,87r,-10l183,75r-3,-2l178,72r-2,-1l174,69r,-1l173,66r1,-2l176,63r2,-1l180,62r2,-1l184,61r2,-2l187,58r1,-2l187,46r,-9l185,28r-2,-8l178,28r-3,9l172,46r-2,8l168,63r-2,9l165,81r-2,9l161,114r,26l164,166r5,23l170,205r1,16l174,237r1,16l172,253r-3,-1l167,249r,-2l164,233r-3,-14l159,205r-4,-14l151,191r-4,1l143,194r-4,1l135,197r-4,l127,197r-4,-1l126,204r2,8l130,221r1,8l133,238r,8l132,255r-2,8l124,265r-2,5l122,276r1,6l123,304r-1,23l121,350r2,21l130,370r6,-1l143,368r7,l157,368r6,l169,370r6,3l175,375r-1,1l171,376r-1,1l162,375r-7,l147,376r-7,1l133,379r-6,1l120,381r-7,1l111,380r-2,-3l108,374r2,-3l111,346r2,-26l113,293r-3,-26l107,265r-2,-1l102,263r-3,l96,262r-3,l90,261r-2,l87,253r,-9l86,237r-4,-7l83,219r,-10l81,198r-5,-9l73,191r-1,2l71,196r-2,3l61,232r2,1l66,234r2,l70,235r,2l69,238r-2,1l65,240r-8,l52,238r-4,-3l44,232r-4,-4l36,226r-6,-1l22,226,19,213,16,199,12,186,9,172,6,159,3,145,1,132,,118r3,l8,127r3,8l13,144r1,9l15,162r2,9l19,180r4,8l24,165,21,142,18,118,14,95r7,-2l27,96r5,3l38,102r6,3l50,108r6,3l63,114r6,2l70,106,73,96r4,-9l81,77r4,-9l89,59,92,49r2,-9l89,46r-6,5l78,58r-4,6l70,71r-3,7l66,85r,8l64,95r-3,1l58,96,56,95,55,93,54,92r1,-2l56,88,58,78,61,68r5,-9l72,50r7,-8l87,34r7,-8l103,19r3,3l106,25r-2,3l102,31r,5l101,41r,4l102,49,117,28r3,3l121,35r-2,5l117,45r-1,2l114,50r-2,3l112,56r4,2l120,59r5,1l130,61r4,1l139,62r5,-1l149,60r1,-5l150,51r,-5l147,43r-4,1l140,43r-3,-2l134,40r16,-1l148,35r-4,-5l141,26r-1,-5l143,17r4,-3l150,11r4,-3l159,5r4,-2l168,1,173,r3,3xe" fillcolor="black" stroked="f">
                <v:path arrowok="t"/>
              </v:shape>
              <v:shape id="_x0000_s5145" style="position:absolute;left:3081;top:1855;width:48;height:125" coordsize="48,125" path="m10,20r1,-5l12,10,13,5,11,r5,l20,1r5,1l30,2r4,l39,2,43,1,48,,46,24,42,35r,20l42,75r1,20l46,116r-4,1l38,118r-5,l29,119r-4,1l21,121r-3,1l15,125,12,114,10,103,8,92,7,80,6,69,4,57,3,46,,35,5,25r5,-5xe" fillcolor="#000059" stroked="f">
                <v:path arrowok="t"/>
              </v:shape>
              <v:shape id="_x0000_s5146" style="position:absolute;left:3054;top:1839;width:39;height:202" coordsize="39,202" path="m17,53r2,15l21,84r2,16l24,115r3,16l30,146r3,15l37,176r1,6l39,189r-1,7l38,202r-2,l33,202r-3,l27,201r-4,l20,199r-2,-1l16,195r,-12l16,170r1,-14l20,143,19,132r1,-13l20,106,19,94,8,83,3,71,,60,1,48,4,36,9,24,13,12,17,r2,3l20,7r,4l20,15r2,6l24,25r1,4l25,32r2,6l23,41r-3,4l18,48r-1,5xe" fillcolor="#000087" stroked="f">
                <v:path arrowok="t"/>
              </v:shape>
              <v:shape id="_x0000_s5147" style="position:absolute;left:3003;top:1896;width:62;height:114" coordsize="62,114" path="m50,29r6,6l59,41r2,6l62,53r,7l62,67r-1,7l61,81,59,80,57,78,54,75,51,74,48,72r-3,l41,72r-3,2l34,79r-2,7l31,94r-1,8l28,109r-4,4l17,114,6,110,8,83,8,56,5,28,,,6,3r7,3l20,9r7,3l34,16r7,3l46,24r4,5xe" fillcolor="#d6b570" stroked="f">
                <v:path arrowok="t"/>
              </v:shape>
              <v:shape id="_x0000_s5148" style="position:absolute;left:3069;top:1682;width:216;height:740" coordsize="216,740" path="m203,336r1,l204,326r-2,-9l199,308r-3,-10l192,289r-3,-9l187,271r-1,-9l180,250r-4,-12l174,226r-1,-12l173,202r-1,-11l171,179r-4,-12l168,163r,-4l166,155r-1,-4l161,144r-5,-4l150,135r-6,-3l137,130r-7,-2l122,126r-7,-2l117,115r2,-11l119,94,118,83,116,72,112,62r-7,-8l95,47r1,-5l96,38,95,34,92,30,90,26,86,22,83,18,80,14,75,10,69,7,63,5,56,3,49,2,43,1r-7,l30,,25,1,20,2,16,4,13,6,9,8,6,11,3,14,,17r1,5l2,26r2,4l7,33r3,2l13,35r3,-1l18,31,16,30,14,28,12,27,9,26,8,23r2,-4l12,16r3,-2l21,11r7,-1l35,8r7,l50,8r7,2l63,13r6,3l74,20r4,3l81,28r2,5l84,37r1,5l85,47r,4l96,57r7,7l107,73r3,9l111,92r1,10l112,112r3,9l104,127r4,5l112,135r7,2l125,139r6,2l136,144r5,4l144,154r5,17l154,187r5,17l163,222r5,17l172,256r4,16l180,289r2,5l184,299r2,5l189,309r1,5l192,320r1,5l193,330r-2,1l188,332r-2,1l183,333r-3,1l178,335r-2,l173,335r-6,-10l162,314r-4,-11l154,292r-3,-11l147,270r-4,-11l139,248r-6,-5l131,238r-2,-7l130,225r1,-6l132,212r,-6l132,201r-1,-3l128,196r-3,l122,197r1,14l120,225r-3,15l113,254r-2,14l111,282r4,14l124,309r2,5l129,320r3,6l135,331r3,6l140,343r2,5l143,354r-6,-1l132,352r-6,-2l121,349r-6,l110,348r-5,1l99,350r-2,2l95,354r-3,2l90,358r-2,2l85,363r-1,2l83,367r6,-1l94,363r5,-2l104,358r5,-2l114,355r6,1l125,358r2,5l129,369r3,5l134,379r3,6l139,390r2,6l143,401r-4,3l134,406r-5,2l125,411r-5,2l116,416r-4,2l107,420r-5,2l98,425r-5,2l89,430r-4,2l81,434r-5,3l72,439r2,10l77,458r3,10l84,478r3,10l88,498r,10l85,518r-9,8l70,535r-3,10l65,556r-1,11l63,577r-1,11l59,598r-4,13l50,624r-5,14l41,651r-6,14l30,679r-5,13l19,705r-2,-8l18,680r1,-17l21,646r1,-17l25,612r2,-16l30,579r3,-16l35,554r2,-8l39,539r4,-8l46,524r3,-8l52,509r1,-8l53,496r2,-4l54,488r-4,-3l49,492r-2,6l44,505r-3,6l38,517r-4,6l31,529r-3,7l23,561r-5,25l14,611r-3,25l8,662,5,687,4,713,3,739r3,1l9,740r3,l15,739r7,-11l28,717r6,-12l39,694r5,-12l48,669r4,-12l56,645r7,-15l68,614r3,-16l73,581r2,-16l79,550r7,-15l96,521r22,53l121,575r2,l126,575r2,-2l122,557r-6,-17l110,524r-6,-16l98,492,93,475,89,459,86,442r6,-5l97,434r6,-3l109,428r5,-3l120,422r6,-3l132,415r3,-2l139,411r4,-1l147,409r4,-2l154,405r2,-2l158,399r-4,-3l151,392r-2,-5l148,382r-2,-5l145,372r-2,-5l141,362r2,l145,362r2,1l150,363r2,l154,364r1,1l157,366r2,l161,366r2,1l165,367r1,1l168,369r2,1l172,371r,4l172,378r-2,4l169,385r1,2l172,388r2,1l176,390r3,l182,390r2,l186,389r5,-2l196,385r6,-1l206,381r5,-2l214,376r2,-4l216,367r-1,-4l214,359r-2,-4l210,350r-1,-4l207,343r-2,-4l203,336r-37,9l165,348r-1,2l161,353r-2,3l154,347r-4,-8l146,330r-4,-9l138,312r-5,-9l128,294r-6,-8l122,277r1,-8l126,262r2,-8l132,265r5,11l141,288r4,12l150,311r5,12l160,334r6,11l203,336xe" fillcolor="black" stroked="f">
                <v:path arrowok="t"/>
              </v:shape>
              <v:shape id="_x0000_s5149" style="position:absolute;left:3238;top:2023;width:35;height:38" coordsize="35,38" path="m35,23r,3l33,28r-2,3l29,32r-3,2l23,36r-3,1l17,38,16,35,15,32,14,29,12,26,10,23,7,21,4,19,,18,3,15,5,12,7,9,10,6,13,3,16,1,20,r5,l30,4r2,6l33,17r2,6xe" fillcolor="#cc9972" stroked="f">
                <v:path arrowok="t"/>
              </v:shape>
            </v:group>
            <v:group id="_x0000_s5150" style="position:absolute;left:2801;top:1607;width:202;height:514" coordorigin="2801,1607" coordsize="202,514">
              <v:shape id="_x0000_s5151" type="#_x0000_t75" style="position:absolute;left:2801;top:1607;width:202;height:514">
                <v:imagedata r:id="rId13" o:title=""/>
              </v:shape>
              <v:shape id="_x0000_s5152" type="#_x0000_t75" style="position:absolute;left:2801;top:1607;width:202;height:514">
                <v:imagedata r:id="rId14" o:title=""/>
              </v:shape>
            </v:group>
            <v:rect id="_x0000_s5153" style="position:absolute;left:6737;top:2197;width:783;height:364;mso-wrap-style:none" filled="f" stroked="f">
              <v:textbox style="mso-next-textbox:#_x0000_s5153;mso-fit-shape-to-text:t" inset="0,0,0,0">
                <w:txbxContent>
                  <w:p w14:paraId="42A0F51C" w14:textId="77777777" w:rsidR="0084589B" w:rsidRDefault="0084589B" w:rsidP="003F114B">
                    <w:r>
                      <w:rPr>
                        <w:rFonts w:ascii="Arial" w:hAnsi="Arial" w:cs="Arial"/>
                        <w:color w:val="000000"/>
                        <w:sz w:val="16"/>
                        <w:szCs w:val="16"/>
                      </w:rPr>
                      <w:t>Traffic sign</w:t>
                    </w:r>
                  </w:p>
                </w:txbxContent>
              </v:textbox>
            </v:rect>
            <v:rect id="_x0000_s5154" style="position:absolute;left:6763;top:3022;width:614;height:364;mso-wrap-style:none" filled="f" stroked="f">
              <v:textbox style="mso-next-textbox:#_x0000_s5154;mso-fit-shape-to-text:t" inset="0,0,0,0">
                <w:txbxContent>
                  <w:p w14:paraId="660917A0" w14:textId="77777777" w:rsidR="0084589B" w:rsidRDefault="0084589B" w:rsidP="003F114B">
                    <w:r>
                      <w:rPr>
                        <w:rFonts w:ascii="Arial" w:hAnsi="Arial" w:cs="Arial"/>
                        <w:color w:val="000000"/>
                        <w:sz w:val="16"/>
                        <w:szCs w:val="16"/>
                      </w:rPr>
                      <w:t>Indicator</w:t>
                    </w:r>
                  </w:p>
                </w:txbxContent>
              </v:textbox>
            </v:rect>
            <v:rect id="_x0000_s5155" style="position:absolute;left:4831;top:3264;width:801;height:364;mso-wrap-style:none" filled="f" stroked="f">
              <v:textbox style="mso-next-textbox:#_x0000_s5155;mso-fit-shape-to-text:t" inset="0,0,0,0">
                <w:txbxContent>
                  <w:p w14:paraId="6DBA2C1A" w14:textId="77777777" w:rsidR="0084589B" w:rsidRDefault="0084589B" w:rsidP="003F114B">
                    <w:r>
                      <w:rPr>
                        <w:rFonts w:ascii="Arial" w:hAnsi="Arial" w:cs="Arial"/>
                        <w:color w:val="000000"/>
                        <w:sz w:val="16"/>
                        <w:szCs w:val="16"/>
                      </w:rPr>
                      <w:t>Automobile</w:t>
                    </w:r>
                  </w:p>
                </w:txbxContent>
              </v:textbox>
            </v:rect>
            <v:rect id="_x0000_s5156" style="position:absolute;left:3828;top:3157;width:205;height:364;mso-wrap-style:none" filled="f" stroked="f">
              <v:textbox style="mso-next-textbox:#_x0000_s5156;mso-fit-shape-to-text:t" inset="0,0,0,0">
                <w:txbxContent>
                  <w:p w14:paraId="5FE3EF91" w14:textId="77777777" w:rsidR="0084589B" w:rsidRDefault="0084589B" w:rsidP="003F114B">
                    <w:r>
                      <w:rPr>
                        <w:rFonts w:ascii="Arial" w:hAnsi="Arial" w:cs="Arial"/>
                        <w:color w:val="000000"/>
                        <w:sz w:val="16"/>
                        <w:szCs w:val="16"/>
                      </w:rPr>
                      <w:t>TV</w:t>
                    </w:r>
                  </w:p>
                </w:txbxContent>
              </v:textbox>
            </v:rect>
            <v:rect id="_x0000_s5157" style="position:absolute;left:2497;top:3189;width:845;height:364;mso-wrap-style:none" filled="f" stroked="f">
              <v:textbox style="mso-next-textbox:#_x0000_s5157;mso-fit-shape-to-text:t" inset="0,0,0,0">
                <w:txbxContent>
                  <w:p w14:paraId="7E847CEB" w14:textId="77777777" w:rsidR="0084589B" w:rsidRDefault="0084589B" w:rsidP="003F114B">
                    <w:r>
                      <w:rPr>
                        <w:rFonts w:ascii="Arial" w:hAnsi="Arial" w:cs="Arial"/>
                        <w:color w:val="000000"/>
                        <w:sz w:val="16"/>
                        <w:szCs w:val="16"/>
                      </w:rPr>
                      <w:t>Refrigerator</w:t>
                    </w:r>
                  </w:p>
                </w:txbxContent>
              </v:textbox>
            </v:rect>
            <v:rect id="_x0000_s5158" style="position:absolute;left:1476;top:3223;width:223;height:364;mso-wrap-style:none" filled="f" stroked="f">
              <v:textbox style="mso-next-textbox:#_x0000_s5158;mso-fit-shape-to-text:t" inset="0,0,0,0">
                <w:txbxContent>
                  <w:p w14:paraId="4D708F6D" w14:textId="77777777" w:rsidR="0084589B" w:rsidRDefault="0084589B" w:rsidP="003F114B">
                    <w:r>
                      <w:rPr>
                        <w:rFonts w:ascii="Arial" w:hAnsi="Arial" w:cs="Arial"/>
                        <w:color w:val="000000"/>
                        <w:sz w:val="16"/>
                        <w:szCs w:val="16"/>
                      </w:rPr>
                      <w:t>PC</w:t>
                    </w:r>
                  </w:p>
                </w:txbxContent>
              </v:textbox>
            </v:rect>
            <v:rect id="_x0000_s5159" style="position:absolute;left:637;top:3120;width:223;height:364;mso-wrap-style:none" filled="f" stroked="f">
              <v:textbox style="mso-next-textbox:#_x0000_s5159;mso-fit-shape-to-text:t" inset="0,0,0,0">
                <w:txbxContent>
                  <w:p w14:paraId="643CF67C" w14:textId="77777777" w:rsidR="0084589B" w:rsidRDefault="0084589B" w:rsidP="003F114B">
                    <w:r>
                      <w:rPr>
                        <w:rFonts w:ascii="Arial" w:hAnsi="Arial" w:cs="Arial"/>
                        <w:color w:val="000000"/>
                        <w:sz w:val="16"/>
                        <w:szCs w:val="16"/>
                      </w:rPr>
                      <w:t>Tel</w:t>
                    </w:r>
                  </w:p>
                </w:txbxContent>
              </v:textbox>
            </v:rect>
            <v:shape id="_x0000_s5160" style="position:absolute;left:157;top:3410;width:6904;height:286" coordsize="15266,729" path="m15266,hdc15266,201,14697,365,13994,365hal8905,365hdc8203,365,7633,528,7633,729,7633,528,7063,365,6361,365hal1272,365hdc569,365,,201,,e" filled="f">
              <v:path arrowok="t"/>
            </v:shape>
            <v:rect id="_x0000_s5161" style="position:absolute;left:3246;top:3757;width:783;height:364;mso-wrap-style:none" filled="f" stroked="f">
              <v:textbox style="mso-next-textbox:#_x0000_s5161;mso-fit-shape-to-text:t" inset="0,0,0,0">
                <w:txbxContent>
                  <w:p w14:paraId="606BA67F" w14:textId="77777777" w:rsidR="0084589B" w:rsidRDefault="0084589B" w:rsidP="003F114B">
                    <w:r>
                      <w:rPr>
                        <w:rFonts w:ascii="Arial" w:hAnsi="Arial" w:cs="Arial"/>
                        <w:color w:val="000000"/>
                        <w:sz w:val="16"/>
                        <w:szCs w:val="16"/>
                      </w:rPr>
                      <w:t>Appliances</w:t>
                    </w:r>
                  </w:p>
                </w:txbxContent>
              </v:textbox>
            </v:rect>
            <w10:anchorlock/>
          </v:group>
        </w:pict>
      </w:r>
    </w:p>
    <w:p w14:paraId="58A2BC5A" w14:textId="77777777" w:rsidR="003F114B" w:rsidRPr="00DF5426" w:rsidRDefault="003F114B" w:rsidP="003F114B">
      <w:pPr>
        <w:pStyle w:val="TF"/>
        <w:rPr>
          <w:lang w:eastAsia="ja-JP"/>
        </w:rPr>
      </w:pPr>
      <w:r w:rsidRPr="00DF5426">
        <w:rPr>
          <w:lang w:eastAsia="ja-JP"/>
        </w:rPr>
        <w:t>Figure 3:</w:t>
      </w:r>
      <w:r w:rsidRPr="00DF5426">
        <w:rPr>
          <w:lang w:eastAsia="ja-JP"/>
        </w:rPr>
        <w:tab/>
        <w:t>Terminal and User identification within an AIPN</w:t>
      </w:r>
    </w:p>
    <w:p w14:paraId="7620B56A" w14:textId="77777777" w:rsidR="00331EDE" w:rsidRPr="00DF5426" w:rsidRDefault="00331EDE" w:rsidP="00331EDE">
      <w:pPr>
        <w:pStyle w:val="B1"/>
        <w:rPr>
          <w:lang w:eastAsia="ja-JP"/>
        </w:rPr>
      </w:pPr>
      <w:r w:rsidRPr="00DF5426">
        <w:rPr>
          <w:lang w:eastAsia="ja-JP"/>
        </w:rPr>
        <w:t>-</w:t>
      </w:r>
      <w:r w:rsidRPr="00DF5426">
        <w:rPr>
          <w:lang w:eastAsia="ja-JP"/>
        </w:rPr>
        <w:tab/>
        <w:t xml:space="preserve">It should be possible to identify and address terminals, subscriptions, and users.   </w:t>
      </w:r>
    </w:p>
    <w:p w14:paraId="5FDC92DA" w14:textId="77777777" w:rsidR="00EA4A97" w:rsidRDefault="00EA4A97" w:rsidP="00EA4A97">
      <w:pPr>
        <w:pStyle w:val="B1"/>
        <w:rPr>
          <w:lang w:val="en-US" w:eastAsia="ja-JP"/>
        </w:rPr>
      </w:pPr>
      <w:r>
        <w:t>-</w:t>
      </w:r>
      <w:r>
        <w:tab/>
        <w:t xml:space="preserve">It should be possible that more than one user </w:t>
      </w:r>
      <w:r>
        <w:rPr>
          <w:rFonts w:hint="eastAsia"/>
          <w:lang w:eastAsia="ja-JP"/>
        </w:rPr>
        <w:t xml:space="preserve">can </w:t>
      </w:r>
      <w:r>
        <w:t>have active sessions on a single terminal at the same time (e.g. in the case of an Ad-hoc Network, several users m</w:t>
      </w:r>
      <w:r>
        <w:rPr>
          <w:rFonts w:hint="eastAsia"/>
          <w:lang w:eastAsia="ja-JP"/>
        </w:rPr>
        <w:t>a</w:t>
      </w:r>
      <w:r>
        <w:t>y use a single terminal to gain access to the AIPN).</w:t>
      </w:r>
    </w:p>
    <w:p w14:paraId="2BFA8C0A" w14:textId="77777777" w:rsidR="00331EDE" w:rsidRPr="00DF5426" w:rsidRDefault="00331EDE" w:rsidP="00331EDE">
      <w:pPr>
        <w:pStyle w:val="NO"/>
        <w:rPr>
          <w:lang w:eastAsia="ja-JP"/>
        </w:rPr>
      </w:pPr>
      <w:r w:rsidRPr="00DF5426">
        <w:t xml:space="preserve">Note: </w:t>
      </w:r>
      <w:r w:rsidRPr="00DF5426">
        <w:rPr>
          <w:lang w:eastAsia="ja-JP"/>
        </w:rPr>
        <w:tab/>
      </w:r>
      <w:r w:rsidRPr="00DF5426">
        <w:t>It is for further study which of these identities are routable identities.</w:t>
      </w:r>
    </w:p>
    <w:p w14:paraId="45DB231D" w14:textId="77777777" w:rsidR="00CE5C44" w:rsidRPr="00DF5426" w:rsidRDefault="00CE5C44" w:rsidP="00CE5C44">
      <w:pPr>
        <w:pStyle w:val="Heading4"/>
        <w:rPr>
          <w:lang w:eastAsia="ja-JP"/>
        </w:rPr>
      </w:pPr>
      <w:bookmarkStart w:id="57" w:name="_Toc217731468"/>
      <w:r w:rsidRPr="00DF5426">
        <w:rPr>
          <w:lang w:eastAsia="ja-JP"/>
        </w:rPr>
        <w:t>5.1.1.14</w:t>
      </w:r>
      <w:r w:rsidRPr="00DF5426">
        <w:rPr>
          <w:lang w:eastAsia="ja-JP"/>
        </w:rPr>
        <w:tab/>
        <w:t>Flexible future development</w:t>
      </w:r>
      <w:bookmarkEnd w:id="57"/>
    </w:p>
    <w:p w14:paraId="02DEF451" w14:textId="77777777" w:rsidR="00CE5C44" w:rsidRPr="00DF5426" w:rsidRDefault="00CE5C44" w:rsidP="00CE5C44">
      <w:pPr>
        <w:pStyle w:val="B1"/>
        <w:rPr>
          <w:lang w:eastAsia="ja-JP"/>
        </w:rPr>
      </w:pPr>
      <w:r w:rsidRPr="00DF5426">
        <w:rPr>
          <w:lang w:eastAsia="ja-JP"/>
        </w:rPr>
        <w:t>-</w:t>
      </w:r>
      <w:r w:rsidRPr="00DF5426">
        <w:rPr>
          <w:lang w:eastAsia="ja-JP"/>
        </w:rPr>
        <w:tab/>
        <w:t>Extensibility</w:t>
      </w:r>
    </w:p>
    <w:p w14:paraId="3E4F86AA" w14:textId="77777777" w:rsidR="00CE5C44" w:rsidRPr="00DF5426" w:rsidRDefault="00CE5C44" w:rsidP="00CE5C44">
      <w:pPr>
        <w:pStyle w:val="B1"/>
        <w:rPr>
          <w:lang w:eastAsia="ja-JP"/>
        </w:rPr>
      </w:pPr>
      <w:r w:rsidRPr="00DF5426">
        <w:rPr>
          <w:lang w:eastAsia="ja-JP"/>
        </w:rPr>
        <w:t>-</w:t>
      </w:r>
      <w:r w:rsidRPr="00DF5426">
        <w:rPr>
          <w:lang w:eastAsia="ja-JP"/>
        </w:rPr>
        <w:tab/>
        <w:t>Modularity of AIPN functions and commoditization of AIPN components. Open interfaces between appropriate network layers</w:t>
      </w:r>
    </w:p>
    <w:p w14:paraId="0BEE0D4B" w14:textId="77777777" w:rsidR="00CE5C44" w:rsidRPr="00DF5426" w:rsidRDefault="00CE5C44" w:rsidP="00CE5C44">
      <w:pPr>
        <w:pStyle w:val="B1"/>
        <w:rPr>
          <w:lang w:eastAsia="ja-JP"/>
        </w:rPr>
      </w:pPr>
      <w:r w:rsidRPr="00DF5426">
        <w:rPr>
          <w:lang w:eastAsia="ja-JP"/>
        </w:rPr>
        <w:t>-</w:t>
      </w:r>
      <w:r w:rsidRPr="00DF5426">
        <w:rPr>
          <w:lang w:eastAsia="ja-JP"/>
        </w:rPr>
        <w:tab/>
        <w:t>Ability to evolve individual AIPN entities independently</w:t>
      </w:r>
    </w:p>
    <w:p w14:paraId="46809F15" w14:textId="77777777" w:rsidR="00CE5C44" w:rsidRPr="00DF5426" w:rsidRDefault="00CE5C44" w:rsidP="003F114B">
      <w:pPr>
        <w:pStyle w:val="B1"/>
        <w:rPr>
          <w:lang w:eastAsia="ja-JP"/>
        </w:rPr>
      </w:pPr>
      <w:r w:rsidRPr="00DF5426">
        <w:rPr>
          <w:lang w:eastAsia="ja-JP"/>
        </w:rPr>
        <w:t>-</w:t>
      </w:r>
      <w:r w:rsidRPr="00DF5426">
        <w:rPr>
          <w:lang w:eastAsia="ja-JP"/>
        </w:rPr>
        <w:tab/>
        <w:t>Evolution path from previous releases of 3GPP specifications i.e. Rel-6</w:t>
      </w:r>
    </w:p>
    <w:p w14:paraId="4F63C23E" w14:textId="77777777" w:rsidR="00EB02AE" w:rsidRPr="00DF5426" w:rsidRDefault="003F114B" w:rsidP="00452C7F">
      <w:pPr>
        <w:pStyle w:val="Heading4"/>
        <w:rPr>
          <w:lang w:eastAsia="ja-JP"/>
        </w:rPr>
      </w:pPr>
      <w:bookmarkStart w:id="58" w:name="_Toc217731469"/>
      <w:r w:rsidRPr="00DF5426">
        <w:rPr>
          <w:lang w:eastAsia="ja-JP"/>
        </w:rPr>
        <w:t>5.1.1.15</w:t>
      </w:r>
      <w:r w:rsidRPr="00DF5426">
        <w:rPr>
          <w:lang w:eastAsia="ja-JP"/>
        </w:rPr>
        <w:tab/>
        <w:t xml:space="preserve">Identity </w:t>
      </w:r>
      <w:r w:rsidR="005C0E3C" w:rsidRPr="00DF5426">
        <w:rPr>
          <w:lang w:eastAsia="ja-JP"/>
        </w:rPr>
        <w:t>F</w:t>
      </w:r>
      <w:r w:rsidRPr="00DF5426">
        <w:rPr>
          <w:lang w:eastAsia="ja-JP"/>
        </w:rPr>
        <w:t>ederation</w:t>
      </w:r>
      <w:bookmarkEnd w:id="58"/>
    </w:p>
    <w:p w14:paraId="411FA7A7" w14:textId="77777777" w:rsidR="00E93024" w:rsidRPr="00DF5426" w:rsidRDefault="00E93024" w:rsidP="00E93024">
      <w:pPr>
        <w:rPr>
          <w:lang w:eastAsia="ja-JP"/>
        </w:rPr>
      </w:pPr>
      <w:r w:rsidRPr="00DF5426">
        <w:rPr>
          <w:lang w:eastAsia="ja-JP"/>
        </w:rPr>
        <w:t xml:space="preserve">In an AIPN a user may subscribe to services of many service providers. </w:t>
      </w:r>
      <w:proofErr w:type="gramStart"/>
      <w:r w:rsidRPr="00DF5426">
        <w:rPr>
          <w:lang w:eastAsia="ja-JP"/>
        </w:rPr>
        <w:t>Accordingly</w:t>
      </w:r>
      <w:proofErr w:type="gramEnd"/>
      <w:r w:rsidRPr="00DF5426">
        <w:rPr>
          <w:lang w:eastAsia="ja-JP"/>
        </w:rPr>
        <w:t xml:space="preserve"> he may hold several accounts (i.e. business agreements) with these service providers, some of these accounts providing the user with new identities. These identities are the means to authenticate the user to the service provider. Examples for identities could be the (U)SIM, </w:t>
      </w:r>
      <w:r w:rsidRPr="00DF5426">
        <w:rPr>
          <w:lang w:eastAsia="ja-JP"/>
        </w:rPr>
        <w:lastRenderedPageBreak/>
        <w:t xml:space="preserve">username/password combinations, a credit/debit card number in combination with the PIN etc. Identity federation denotes the binding of </w:t>
      </w:r>
      <w:r w:rsidRPr="00DF5426">
        <w:t xml:space="preserve">two or more identities for a given user. </w:t>
      </w:r>
    </w:p>
    <w:p w14:paraId="766F976B" w14:textId="77777777" w:rsidR="00E93024" w:rsidRPr="00DF5426" w:rsidRDefault="00E93024" w:rsidP="00E93024">
      <w:pPr>
        <w:rPr>
          <w:lang w:eastAsia="ja-JP"/>
        </w:rPr>
      </w:pPr>
      <w:r w:rsidRPr="00DF5426">
        <w:rPr>
          <w:lang w:eastAsia="ja-JP"/>
        </w:rPr>
        <w:t>Identity federation for example enables</w:t>
      </w:r>
      <w:r w:rsidRPr="00DF5426">
        <w:t xml:space="preserve"> a user</w:t>
      </w:r>
      <w:r w:rsidRPr="00DF5426">
        <w:rPr>
          <w:lang w:eastAsia="ja-JP"/>
        </w:rPr>
        <w:t>,</w:t>
      </w:r>
      <w:r w:rsidRPr="00DF5426">
        <w:t xml:space="preserve"> </w:t>
      </w:r>
      <w:r w:rsidRPr="00DF5426">
        <w:rPr>
          <w:lang w:eastAsia="ja-JP"/>
        </w:rPr>
        <w:t xml:space="preserve">once he has been </w:t>
      </w:r>
      <w:r w:rsidRPr="00DF5426">
        <w:t xml:space="preserve">authenticated to a service provider through one identity, </w:t>
      </w:r>
      <w:r w:rsidRPr="00DF5426">
        <w:rPr>
          <w:lang w:eastAsia="ja-JP"/>
        </w:rPr>
        <w:t>to be</w:t>
      </w:r>
      <w:r w:rsidRPr="00DF5426">
        <w:t xml:space="preserve"> automatically authenticated to another service provider through a different identity if this </w:t>
      </w:r>
      <w:r w:rsidRPr="00DF5426">
        <w:rPr>
          <w:lang w:eastAsia="ja-JP"/>
        </w:rPr>
        <w:t xml:space="preserve">different </w:t>
      </w:r>
      <w:r w:rsidRPr="00DF5426">
        <w:t>identity is federated to the first one.</w:t>
      </w:r>
      <w:r w:rsidR="00C95424" w:rsidRPr="00DF5426">
        <w:rPr>
          <w:lang w:eastAsia="ja-JP"/>
        </w:rPr>
        <w:t xml:space="preserve"> </w:t>
      </w:r>
      <w:r w:rsidRPr="00DF5426">
        <w:t>The latter process, the automatic authentication to several service providers through a single identity by means of identity federation, is often referred to as "Single Sign On".</w:t>
      </w:r>
    </w:p>
    <w:p w14:paraId="3210D756" w14:textId="77777777" w:rsidR="00E93024" w:rsidRPr="00DF5426" w:rsidRDefault="00E93024" w:rsidP="00E93024">
      <w:pPr>
        <w:rPr>
          <w:lang w:eastAsia="ja-JP"/>
        </w:rPr>
      </w:pPr>
      <w:r w:rsidRPr="00DF5426">
        <w:rPr>
          <w:lang w:eastAsia="ja-JP"/>
        </w:rPr>
        <w:t>Recommended requirement:</w:t>
      </w:r>
    </w:p>
    <w:p w14:paraId="4B21D4A2" w14:textId="77777777" w:rsidR="00E93024" w:rsidRPr="00DF5426" w:rsidRDefault="00E93024" w:rsidP="00E93024">
      <w:pPr>
        <w:pStyle w:val="B1"/>
        <w:rPr>
          <w:lang w:eastAsia="ja-JP"/>
        </w:rPr>
      </w:pPr>
      <w:r w:rsidRPr="00DF5426">
        <w:rPr>
          <w:lang w:eastAsia="ja-JP"/>
        </w:rPr>
        <w:t>-</w:t>
      </w:r>
      <w:r w:rsidRPr="00DF5426">
        <w:rPr>
          <w:lang w:eastAsia="ja-JP"/>
        </w:rPr>
        <w:tab/>
        <w:t>An AIPN should support Identity Federation and Single Sign On for the end user. This would allow automatic authentication of the user to a multitude of service providers once the user has been authenticated by the AIPN.</w:t>
      </w:r>
    </w:p>
    <w:p w14:paraId="6BE7353F" w14:textId="77777777" w:rsidR="003F114B" w:rsidRPr="00DF5426" w:rsidRDefault="003F114B" w:rsidP="003F114B">
      <w:pPr>
        <w:pStyle w:val="Heading3"/>
        <w:rPr>
          <w:lang w:eastAsia="ja-JP"/>
        </w:rPr>
      </w:pPr>
      <w:bookmarkStart w:id="59" w:name="_Toc217731470"/>
      <w:r w:rsidRPr="00DF5426">
        <w:rPr>
          <w:lang w:eastAsia="ja-JP"/>
        </w:rPr>
        <w:t>5.1.2</w:t>
      </w:r>
      <w:r w:rsidRPr="00DF5426">
        <w:rPr>
          <w:lang w:eastAsia="ja-JP"/>
        </w:rPr>
        <w:tab/>
        <w:t>Continued support of 3GPP system key aspects within an AIPN</w:t>
      </w:r>
      <w:bookmarkEnd w:id="59"/>
    </w:p>
    <w:p w14:paraId="1FF2AF65" w14:textId="77777777" w:rsidR="003F114B" w:rsidRPr="00DF5426" w:rsidRDefault="003F114B" w:rsidP="003F114B">
      <w:pPr>
        <w:rPr>
          <w:lang w:eastAsia="ja-JP"/>
        </w:rPr>
      </w:pPr>
      <w:r w:rsidRPr="00DF5426">
        <w:rPr>
          <w:lang w:eastAsia="ja-JP"/>
        </w:rPr>
        <w:t xml:space="preserve">Together with the introduction of new functionalities to realise an AIPN several key aspects of the existing 3GPP system need to be maintained </w:t>
      </w:r>
      <w:proofErr w:type="gramStart"/>
      <w:r w:rsidRPr="00DF5426">
        <w:rPr>
          <w:lang w:eastAsia="ja-JP"/>
        </w:rPr>
        <w:t>in order to</w:t>
      </w:r>
      <w:proofErr w:type="gramEnd"/>
      <w:r w:rsidRPr="00DF5426">
        <w:rPr>
          <w:lang w:eastAsia="ja-JP"/>
        </w:rPr>
        <w:t xml:space="preserve"> ensure that an AIPN is developed in accordance with the needs of the 3GPP community.</w:t>
      </w:r>
    </w:p>
    <w:p w14:paraId="3C3F72C2" w14:textId="77777777" w:rsidR="003F114B" w:rsidRPr="00DF5426" w:rsidRDefault="003F114B" w:rsidP="003F114B">
      <w:pPr>
        <w:rPr>
          <w:lang w:eastAsia="ja-JP"/>
        </w:rPr>
      </w:pPr>
      <w:r w:rsidRPr="00DF5426">
        <w:rPr>
          <w:lang w:eastAsia="ja-JP"/>
        </w:rPr>
        <w:t>The following represent key aspects of the existing 3GPP system that are to be continually supported within an AIPN</w:t>
      </w:r>
      <w:r w:rsidR="00B41C2C" w:rsidRPr="00DF5426">
        <w:rPr>
          <w:lang w:eastAsia="ja-JP"/>
        </w:rPr>
        <w:t>.</w:t>
      </w:r>
    </w:p>
    <w:p w14:paraId="692257BD" w14:textId="77777777" w:rsidR="003F114B" w:rsidRPr="00DF5426" w:rsidRDefault="003F114B" w:rsidP="003F114B">
      <w:pPr>
        <w:pStyle w:val="Heading4"/>
        <w:rPr>
          <w:lang w:eastAsia="ja-JP"/>
        </w:rPr>
      </w:pPr>
      <w:bookmarkStart w:id="60" w:name="_Toc217731471"/>
      <w:r w:rsidRPr="00DF5426">
        <w:t>5.1.2.1</w:t>
      </w:r>
      <w:r w:rsidRPr="00DF5426">
        <w:tab/>
      </w:r>
      <w:r w:rsidRPr="00DF5426">
        <w:rPr>
          <w:lang w:eastAsia="ja-JP"/>
        </w:rPr>
        <w:t>Efficiency of resource usage</w:t>
      </w:r>
      <w:bookmarkEnd w:id="60"/>
    </w:p>
    <w:p w14:paraId="658CD0A3" w14:textId="77777777" w:rsidR="003F114B" w:rsidRPr="00DF5426" w:rsidRDefault="003F114B" w:rsidP="003F114B">
      <w:pPr>
        <w:pStyle w:val="B1"/>
        <w:rPr>
          <w:kern w:val="2"/>
          <w:lang w:eastAsia="ja-JP"/>
        </w:rPr>
      </w:pPr>
      <w:r w:rsidRPr="00DF5426">
        <w:rPr>
          <w:kern w:val="2"/>
          <w:lang w:eastAsia="ja-JP"/>
        </w:rPr>
        <w:t>-</w:t>
      </w:r>
      <w:r w:rsidRPr="00DF5426">
        <w:rPr>
          <w:kern w:val="2"/>
          <w:lang w:eastAsia="ja-JP"/>
        </w:rPr>
        <w:tab/>
        <w:t xml:space="preserve">Effective usage of power resources within mobile terminals shall be maintained within an AIPN i.e. evolution to an AIPN should not have adverse effects on the battery life of mobile terminals. </w:t>
      </w:r>
    </w:p>
    <w:p w14:paraId="662CFB64" w14:textId="77777777" w:rsidR="003F114B" w:rsidRPr="00DF5426" w:rsidRDefault="003F114B" w:rsidP="003F114B">
      <w:pPr>
        <w:pStyle w:val="B1"/>
        <w:rPr>
          <w:kern w:val="2"/>
          <w:lang w:eastAsia="ja-JP"/>
        </w:rPr>
      </w:pPr>
      <w:r w:rsidRPr="00DF5426">
        <w:rPr>
          <w:kern w:val="2"/>
          <w:lang w:eastAsia="ja-JP"/>
        </w:rPr>
        <w:t>-</w:t>
      </w:r>
      <w:r w:rsidRPr="00DF5426">
        <w:rPr>
          <w:kern w:val="2"/>
          <w:lang w:eastAsia="ja-JP"/>
        </w:rPr>
        <w:tab/>
        <w:t>The scarcity of the radio resource shall be respected within an AIPN by ensuring that radio resources are utilised as efficiently as possible.</w:t>
      </w:r>
    </w:p>
    <w:p w14:paraId="66B52708" w14:textId="77777777" w:rsidR="003F114B" w:rsidRPr="00DF5426" w:rsidRDefault="003F114B" w:rsidP="003F114B">
      <w:pPr>
        <w:pStyle w:val="Heading4"/>
      </w:pPr>
      <w:bookmarkStart w:id="61" w:name="_Toc217731472"/>
      <w:r w:rsidRPr="00DF5426">
        <w:t>5.1.2.2</w:t>
      </w:r>
      <w:r w:rsidRPr="00DF5426">
        <w:tab/>
        <w:t>Charging</w:t>
      </w:r>
      <w:bookmarkEnd w:id="61"/>
    </w:p>
    <w:p w14:paraId="4EA759D6" w14:textId="77777777" w:rsidR="003F114B" w:rsidRPr="00DF5426" w:rsidRDefault="003F114B" w:rsidP="003F114B">
      <w:pPr>
        <w:pStyle w:val="B1"/>
        <w:rPr>
          <w:kern w:val="2"/>
          <w:lang w:eastAsia="ja-JP"/>
        </w:rPr>
      </w:pPr>
      <w:r w:rsidRPr="00DF5426">
        <w:rPr>
          <w:kern w:val="2"/>
          <w:lang w:eastAsia="ja-JP"/>
        </w:rPr>
        <w:t>-</w:t>
      </w:r>
      <w:r w:rsidRPr="00DF5426">
        <w:rPr>
          <w:kern w:val="2"/>
          <w:lang w:eastAsia="ja-JP"/>
        </w:rPr>
        <w:tab/>
        <w:t>The capability to maintain support of existing charging models shall be provided within an AIPN.</w:t>
      </w:r>
    </w:p>
    <w:p w14:paraId="052E5138" w14:textId="77777777" w:rsidR="003F114B" w:rsidRPr="00DF5426" w:rsidRDefault="003F114B" w:rsidP="003F114B">
      <w:pPr>
        <w:pStyle w:val="Heading4"/>
      </w:pPr>
      <w:bookmarkStart w:id="62" w:name="_Toc217731473"/>
      <w:r w:rsidRPr="00DF5426">
        <w:t>5.1.2.</w:t>
      </w:r>
      <w:r w:rsidR="00EA4A97">
        <w:t>3</w:t>
      </w:r>
      <w:r w:rsidRPr="00DF5426">
        <w:tab/>
        <w:t>Roaming</w:t>
      </w:r>
      <w:bookmarkEnd w:id="62"/>
    </w:p>
    <w:p w14:paraId="5CEE8917" w14:textId="77777777" w:rsidR="00EA4A97" w:rsidRPr="00EA4A97" w:rsidRDefault="00EA4A97" w:rsidP="00EA4A97">
      <w:pPr>
        <w:pStyle w:val="B1"/>
        <w:rPr>
          <w:rFonts w:hint="eastAsia"/>
          <w:kern w:val="2"/>
          <w:lang w:eastAsia="ja-JP"/>
        </w:rPr>
      </w:pPr>
      <w:r>
        <w:rPr>
          <w:kern w:val="2"/>
          <w:lang w:eastAsia="ja-JP"/>
        </w:rPr>
        <w:t>-</w:t>
      </w:r>
      <w:r>
        <w:rPr>
          <w:kern w:val="2"/>
          <w:lang w:eastAsia="ja-JP"/>
        </w:rPr>
        <w:tab/>
      </w:r>
      <w:r>
        <w:rPr>
          <w:rFonts w:hint="eastAsia"/>
          <w:kern w:val="2"/>
          <w:lang w:eastAsia="ja-JP"/>
        </w:rPr>
        <w:t>An AIPN shall provide functionality as appropriate to enable continued support of international roaming with other AIPNs and legacy 3GPP systems.</w:t>
      </w:r>
      <w:r w:rsidRPr="00EA4A97">
        <w:rPr>
          <w:rFonts w:hint="eastAsia"/>
          <w:kern w:val="2"/>
          <w:lang w:eastAsia="ja-JP"/>
        </w:rPr>
        <w:t xml:space="preserve"> </w:t>
      </w:r>
    </w:p>
    <w:p w14:paraId="460E1697" w14:textId="77777777" w:rsidR="003F114B" w:rsidRPr="00DF5426" w:rsidRDefault="003F114B" w:rsidP="003F114B">
      <w:pPr>
        <w:pStyle w:val="Heading2"/>
        <w:rPr>
          <w:lang w:eastAsia="ja-JP"/>
        </w:rPr>
      </w:pPr>
      <w:bookmarkStart w:id="63" w:name="_Toc217731474"/>
      <w:r w:rsidRPr="00DF5426">
        <w:rPr>
          <w:lang w:eastAsia="ja-JP"/>
        </w:rPr>
        <w:t>5.2</w:t>
      </w:r>
      <w:r w:rsidRPr="00DF5426">
        <w:rPr>
          <w:lang w:eastAsia="ja-JP"/>
        </w:rPr>
        <w:tab/>
        <w:t>Evolution of the 3GPP system to an AIPN</w:t>
      </w:r>
      <w:bookmarkEnd w:id="63"/>
    </w:p>
    <w:p w14:paraId="25857387" w14:textId="77777777" w:rsidR="003F114B" w:rsidRPr="00DF5426" w:rsidRDefault="003F114B" w:rsidP="003F114B">
      <w:pPr>
        <w:pStyle w:val="Heading3"/>
        <w:rPr>
          <w:lang w:eastAsia="ja-JP"/>
        </w:rPr>
      </w:pPr>
      <w:bookmarkStart w:id="64" w:name="_Toc217731475"/>
      <w:r w:rsidRPr="00DF5426">
        <w:rPr>
          <w:lang w:eastAsia="ja-JP"/>
        </w:rPr>
        <w:t>5.2.1</w:t>
      </w:r>
      <w:r w:rsidRPr="00DF5426">
        <w:rPr>
          <w:lang w:eastAsia="ja-JP"/>
        </w:rPr>
        <w:tab/>
        <w:t>Requirements for the evolution of the 3GPP system to an AIPN</w:t>
      </w:r>
      <w:bookmarkEnd w:id="64"/>
    </w:p>
    <w:p w14:paraId="0BADBF43" w14:textId="77777777" w:rsidR="003F114B" w:rsidRPr="00DF5426" w:rsidRDefault="003F114B" w:rsidP="003F114B">
      <w:pPr>
        <w:rPr>
          <w:lang w:eastAsia="ja-JP"/>
        </w:rPr>
      </w:pPr>
      <w:r w:rsidRPr="00DF5426">
        <w:rPr>
          <w:lang w:eastAsia="ja-JP"/>
        </w:rPr>
        <w:t>The following represent requirements for the evolution of the 3GPP system to an AIPN:</w:t>
      </w:r>
    </w:p>
    <w:p w14:paraId="238F302E" w14:textId="77777777" w:rsidR="003F114B" w:rsidRPr="00DF5426" w:rsidRDefault="003F114B" w:rsidP="003F114B">
      <w:pPr>
        <w:pStyle w:val="NO"/>
        <w:rPr>
          <w:lang w:eastAsia="ja-JP"/>
        </w:rPr>
      </w:pPr>
      <w:r w:rsidRPr="00DF5426">
        <w:rPr>
          <w:lang w:eastAsia="ja-JP"/>
        </w:rPr>
        <w:t>Note:</w:t>
      </w:r>
      <w:r w:rsidRPr="00DF5426">
        <w:rPr>
          <w:lang w:eastAsia="ja-JP"/>
        </w:rPr>
        <w:tab/>
        <w:t>The term "3GPP system" used within this section refers to the 3GPP system as specified up to and including Rel-6.</w:t>
      </w:r>
    </w:p>
    <w:p w14:paraId="47380916" w14:textId="77777777" w:rsidR="00CE5C44" w:rsidRPr="00DF5426" w:rsidRDefault="00CE5C44" w:rsidP="00CE5C44">
      <w:pPr>
        <w:pStyle w:val="Heading4"/>
        <w:rPr>
          <w:lang w:eastAsia="ja-JP"/>
        </w:rPr>
      </w:pPr>
      <w:bookmarkStart w:id="65" w:name="_Toc217731476"/>
      <w:r w:rsidRPr="00DF5426">
        <w:t>5.2.1.1</w:t>
      </w:r>
      <w:r w:rsidRPr="00DF5426">
        <w:tab/>
      </w:r>
      <w:r w:rsidRPr="00DF5426">
        <w:rPr>
          <w:lang w:eastAsia="ja-JP"/>
        </w:rPr>
        <w:t>B</w:t>
      </w:r>
      <w:r w:rsidRPr="00DF5426">
        <w:t>uild upon existing 3GPP capabilities</w:t>
      </w:r>
      <w:bookmarkEnd w:id="65"/>
    </w:p>
    <w:p w14:paraId="4BC1698F" w14:textId="77777777" w:rsidR="00CE5C44" w:rsidRPr="00DF5426" w:rsidRDefault="00CE5C44" w:rsidP="00CE5C44">
      <w:pPr>
        <w:pStyle w:val="B1"/>
        <w:rPr>
          <w:lang w:eastAsia="ja-JP"/>
        </w:rPr>
      </w:pPr>
      <w:r w:rsidRPr="00DF5426">
        <w:rPr>
          <w:kern w:val="2"/>
          <w:lang w:eastAsia="ja-JP"/>
        </w:rPr>
        <w:t>-</w:t>
      </w:r>
      <w:r w:rsidRPr="00DF5426">
        <w:rPr>
          <w:kern w:val="2"/>
          <w:lang w:eastAsia="ja-JP"/>
        </w:rPr>
        <w:tab/>
        <w:t>Evolution of the 3GPP system to an AIPN</w:t>
      </w:r>
      <w:r w:rsidRPr="00DF5426">
        <w:rPr>
          <w:lang w:eastAsia="ja-JP"/>
        </w:rPr>
        <w:t xml:space="preserve"> shall leverage and build upon the existing capabilities of the 3GPP system wherever possible. System performance shall also be maintained and improved.</w:t>
      </w:r>
    </w:p>
    <w:p w14:paraId="55FB6140" w14:textId="77777777" w:rsidR="008E5668" w:rsidRPr="00DF5426" w:rsidRDefault="00CE5C44" w:rsidP="00CE5C44">
      <w:pPr>
        <w:pStyle w:val="B1"/>
        <w:rPr>
          <w:kern w:val="2"/>
          <w:lang w:eastAsia="ja-JP"/>
        </w:rPr>
      </w:pPr>
      <w:r w:rsidRPr="00DF5426">
        <w:rPr>
          <w:kern w:val="2"/>
          <w:lang w:eastAsia="ja-JP"/>
        </w:rPr>
        <w:t>-</w:t>
      </w:r>
      <w:r w:rsidRPr="00DF5426">
        <w:rPr>
          <w:kern w:val="2"/>
          <w:lang w:eastAsia="ja-JP"/>
        </w:rPr>
        <w:tab/>
      </w:r>
      <w:r w:rsidR="008E5668" w:rsidRPr="00DF5426">
        <w:rPr>
          <w:kern w:val="2"/>
          <w:lang w:eastAsia="ja-JP"/>
        </w:rPr>
        <w:t>The primary focus of evolution to an AIPN shall be the realisation of scenarios for a mobile network, including associated access systems, operated by a network operator (which is also the AIPN operator) e.g. by maintaining the provision of network control at a common point within the AIPN under the control of the network operator.</w:t>
      </w:r>
    </w:p>
    <w:p w14:paraId="27CEA6F9" w14:textId="77777777" w:rsidR="00CE5C44" w:rsidRPr="00DF5426" w:rsidRDefault="00CE5C44" w:rsidP="003F114B">
      <w:pPr>
        <w:pStyle w:val="B1"/>
        <w:rPr>
          <w:kern w:val="2"/>
          <w:lang w:eastAsia="ja-JP"/>
        </w:rPr>
      </w:pPr>
      <w:r w:rsidRPr="00DF5426">
        <w:rPr>
          <w:kern w:val="2"/>
          <w:lang w:eastAsia="ja-JP"/>
        </w:rPr>
        <w:t>-</w:t>
      </w:r>
      <w:r w:rsidRPr="00DF5426">
        <w:rPr>
          <w:kern w:val="2"/>
          <w:lang w:eastAsia="ja-JP"/>
        </w:rPr>
        <w:tab/>
      </w:r>
      <w:proofErr w:type="gramStart"/>
      <w:r w:rsidRPr="00DF5426">
        <w:rPr>
          <w:kern w:val="2"/>
          <w:lang w:eastAsia="ja-JP"/>
        </w:rPr>
        <w:t>In order for</w:t>
      </w:r>
      <w:proofErr w:type="gramEnd"/>
      <w:r w:rsidRPr="00DF5426">
        <w:rPr>
          <w:kern w:val="2"/>
          <w:lang w:eastAsia="ja-JP"/>
        </w:rPr>
        <w:t xml:space="preserve"> users to enjoy the full capabilities of an AIPN</w:t>
      </w:r>
      <w:r w:rsidR="006F2DC0" w:rsidRPr="00DF5426">
        <w:rPr>
          <w:kern w:val="2"/>
          <w:lang w:eastAsia="ja-JP"/>
        </w:rPr>
        <w:t>,</w:t>
      </w:r>
      <w:r w:rsidRPr="00DF5426">
        <w:rPr>
          <w:kern w:val="2"/>
          <w:lang w:eastAsia="ja-JP"/>
        </w:rPr>
        <w:t xml:space="preserve"> enhancements to GERAN and/or UTRAN may be required. End users may only receive a subset of the available services or not be able to enjoy the full performance enhancements provided by an AIPN if the access system belongs to a 3GPP release that does not fully support AIPN.</w:t>
      </w:r>
    </w:p>
    <w:p w14:paraId="3DE86650" w14:textId="77777777" w:rsidR="00CE5C44" w:rsidRPr="00DF5426" w:rsidRDefault="00CE5C44" w:rsidP="00CE5C44">
      <w:pPr>
        <w:pStyle w:val="Heading4"/>
        <w:rPr>
          <w:lang w:eastAsia="ja-JP"/>
        </w:rPr>
      </w:pPr>
      <w:bookmarkStart w:id="66" w:name="_Toc217731477"/>
      <w:r w:rsidRPr="00DF5426">
        <w:lastRenderedPageBreak/>
        <w:t>5.2.1.2</w:t>
      </w:r>
      <w:r w:rsidRPr="00DF5426">
        <w:tab/>
      </w:r>
      <w:r w:rsidRPr="00DF5426">
        <w:rPr>
          <w:lang w:eastAsia="ja-JP"/>
        </w:rPr>
        <w:t>A</w:t>
      </w:r>
      <w:r w:rsidRPr="00DF5426">
        <w:t xml:space="preserve">ccess </w:t>
      </w:r>
      <w:r w:rsidRPr="00DF5426">
        <w:rPr>
          <w:lang w:eastAsia="ja-JP"/>
        </w:rPr>
        <w:t>system</w:t>
      </w:r>
      <w:r w:rsidRPr="00DF5426">
        <w:t>s</w:t>
      </w:r>
      <w:bookmarkEnd w:id="66"/>
    </w:p>
    <w:p w14:paraId="17A9EC52" w14:textId="77777777" w:rsidR="006F2DC0" w:rsidRPr="00DF5426" w:rsidRDefault="00CE5C44" w:rsidP="00CE5C44">
      <w:pPr>
        <w:pStyle w:val="B1"/>
        <w:rPr>
          <w:kern w:val="2"/>
          <w:lang w:eastAsia="ja-JP"/>
        </w:rPr>
      </w:pPr>
      <w:r w:rsidRPr="00DF5426">
        <w:rPr>
          <w:kern w:val="2"/>
          <w:lang w:eastAsia="ja-JP"/>
        </w:rPr>
        <w:t>-</w:t>
      </w:r>
      <w:r w:rsidRPr="00DF5426">
        <w:rPr>
          <w:kern w:val="2"/>
          <w:lang w:eastAsia="ja-JP"/>
        </w:rPr>
        <w:tab/>
        <w:t>Evolution of the 3GPP system to an AIPN shall not be limited to consideration of only those access systems currently defined by 3GPP.</w:t>
      </w:r>
    </w:p>
    <w:p w14:paraId="6CDBD6C9" w14:textId="77777777" w:rsidR="00CE5C44" w:rsidRPr="00DF5426" w:rsidRDefault="00CE5C44" w:rsidP="00CE5C44">
      <w:pPr>
        <w:pStyle w:val="B1"/>
        <w:rPr>
          <w:kern w:val="2"/>
          <w:lang w:eastAsia="ja-JP"/>
        </w:rPr>
      </w:pPr>
      <w:r w:rsidRPr="00DF5426">
        <w:rPr>
          <w:kern w:val="2"/>
          <w:lang w:eastAsia="ja-JP"/>
        </w:rPr>
        <w:t>-</w:t>
      </w:r>
      <w:r w:rsidRPr="00DF5426">
        <w:rPr>
          <w:kern w:val="2"/>
          <w:lang w:eastAsia="ja-JP"/>
        </w:rPr>
        <w:tab/>
        <w:t>Extensibility to enable</w:t>
      </w:r>
      <w:r w:rsidR="006F2DC0" w:rsidRPr="00DF5426">
        <w:rPr>
          <w:kern w:val="2"/>
          <w:lang w:eastAsia="ja-JP"/>
        </w:rPr>
        <w:t xml:space="preserve"> step-by-step</w:t>
      </w:r>
      <w:r w:rsidRPr="00DF5426">
        <w:rPr>
          <w:kern w:val="2"/>
          <w:lang w:eastAsia="ja-JP"/>
        </w:rPr>
        <w:t xml:space="preserve"> implementation of the system without adversely </w:t>
      </w:r>
      <w:r w:rsidR="006F2DC0" w:rsidRPr="00DF5426">
        <w:rPr>
          <w:kern w:val="2"/>
          <w:lang w:eastAsia="ja-JP"/>
        </w:rPr>
        <w:t xml:space="preserve">affecting </w:t>
      </w:r>
      <w:r w:rsidRPr="00DF5426">
        <w:rPr>
          <w:kern w:val="2"/>
          <w:lang w:eastAsia="ja-JP"/>
        </w:rPr>
        <w:t xml:space="preserve">basic system performance shall be provided within evolution of the 3GPP system to an AIPN. Evolution of the 3GPP system to an AIPN shall enable modularisation of the system as appropriate and provide an architectural structure that allows decomposition of common layers of functionality with open interfaces provided as appropriate. </w:t>
      </w:r>
    </w:p>
    <w:p w14:paraId="48CBC46C" w14:textId="77777777" w:rsidR="00CE5C44" w:rsidRPr="00DF5426" w:rsidRDefault="00CE5C44" w:rsidP="003F114B">
      <w:pPr>
        <w:pStyle w:val="B1"/>
        <w:rPr>
          <w:kern w:val="2"/>
          <w:lang w:eastAsia="ja-JP"/>
        </w:rPr>
      </w:pPr>
      <w:r w:rsidRPr="00DF5426">
        <w:rPr>
          <w:kern w:val="2"/>
          <w:lang w:eastAsia="ja-JP"/>
        </w:rPr>
        <w:t>-</w:t>
      </w:r>
      <w:r w:rsidRPr="00DF5426">
        <w:rPr>
          <w:kern w:val="2"/>
          <w:lang w:eastAsia="ja-JP"/>
        </w:rPr>
        <w:tab/>
        <w:t>Evolution of the 3GPP system to an AIPN shall enable the accommodation of diverse devices.</w:t>
      </w:r>
    </w:p>
    <w:p w14:paraId="4C3B302F" w14:textId="77777777" w:rsidR="003F114B" w:rsidRPr="00DF5426" w:rsidRDefault="003F114B" w:rsidP="003F114B">
      <w:pPr>
        <w:pStyle w:val="Heading4"/>
      </w:pPr>
      <w:bookmarkStart w:id="67" w:name="_Toc217731478"/>
      <w:r w:rsidRPr="00DF5426">
        <w:t>5.2.1.3</w:t>
      </w:r>
      <w:r w:rsidRPr="00DF5426">
        <w:tab/>
        <w:t>Security and Privacy</w:t>
      </w:r>
      <w:bookmarkEnd w:id="67"/>
    </w:p>
    <w:p w14:paraId="15B469D2" w14:textId="77777777" w:rsidR="003F114B" w:rsidRPr="00DF5426" w:rsidRDefault="003F114B" w:rsidP="003F114B">
      <w:pPr>
        <w:pStyle w:val="B1"/>
        <w:rPr>
          <w:lang w:eastAsia="ja-JP"/>
        </w:rPr>
      </w:pPr>
      <w:r w:rsidRPr="00DF5426">
        <w:rPr>
          <w:kern w:val="2"/>
          <w:lang w:eastAsia="ja-JP"/>
        </w:rPr>
        <w:t>-</w:t>
      </w:r>
      <w:r w:rsidRPr="00DF5426">
        <w:rPr>
          <w:kern w:val="2"/>
          <w:lang w:eastAsia="ja-JP"/>
        </w:rPr>
        <w:tab/>
        <w:t>Evolution of the 3GPP system to an AIPN</w:t>
      </w:r>
      <w:r w:rsidRPr="00DF5426">
        <w:rPr>
          <w:lang w:eastAsia="ja-JP"/>
        </w:rPr>
        <w:t xml:space="preserve"> shall maintain and improve upon existing security and privacy features of the 3GPP system.</w:t>
      </w:r>
    </w:p>
    <w:p w14:paraId="454C6299" w14:textId="77777777" w:rsidR="00CE5C44" w:rsidRPr="00DF5426" w:rsidRDefault="00CE5C44" w:rsidP="00CE5C44">
      <w:pPr>
        <w:pStyle w:val="Heading4"/>
        <w:rPr>
          <w:lang w:eastAsia="ja-JP"/>
        </w:rPr>
      </w:pPr>
      <w:bookmarkStart w:id="68" w:name="_Toc217731479"/>
      <w:r w:rsidRPr="00DF5426">
        <w:t>5.2.1.4</w:t>
      </w:r>
      <w:r w:rsidRPr="00DF5426">
        <w:tab/>
      </w:r>
      <w:r w:rsidRPr="00DF5426">
        <w:rPr>
          <w:lang w:eastAsia="ja-JP"/>
        </w:rPr>
        <w:t>N</w:t>
      </w:r>
      <w:r w:rsidRPr="00DF5426">
        <w:t>etwork and mobility</w:t>
      </w:r>
      <w:bookmarkEnd w:id="68"/>
    </w:p>
    <w:p w14:paraId="1E6F6219" w14:textId="77777777" w:rsidR="00CE5C44" w:rsidRPr="00DF5426" w:rsidRDefault="00CE5C44" w:rsidP="00CE5C44">
      <w:pPr>
        <w:pStyle w:val="B1"/>
        <w:rPr>
          <w:kern w:val="2"/>
          <w:lang w:eastAsia="ja-JP"/>
        </w:rPr>
      </w:pPr>
      <w:r w:rsidRPr="00DF5426">
        <w:rPr>
          <w:kern w:val="2"/>
          <w:lang w:eastAsia="ja-JP"/>
        </w:rPr>
        <w:t>-</w:t>
      </w:r>
      <w:r w:rsidRPr="00DF5426">
        <w:rPr>
          <w:kern w:val="2"/>
          <w:lang w:eastAsia="ja-JP"/>
        </w:rPr>
        <w:tab/>
        <w:t>An AIPN shall be designed as a common IP-based network system</w:t>
      </w:r>
      <w:r w:rsidR="006F2DC0" w:rsidRPr="00DF5426">
        <w:rPr>
          <w:kern w:val="2"/>
          <w:lang w:eastAsia="ja-JP"/>
        </w:rPr>
        <w:t>,</w:t>
      </w:r>
      <w:r w:rsidRPr="00DF5426">
        <w:rPr>
          <w:kern w:val="2"/>
          <w:lang w:eastAsia="ja-JP"/>
        </w:rPr>
        <w:t xml:space="preserve"> hence evolution of the 3GPP system to an AIPN shall be realised with minimum duplication of network functionality wherever possible.</w:t>
      </w:r>
    </w:p>
    <w:p w14:paraId="32131CBE" w14:textId="77777777" w:rsidR="00CE5C44" w:rsidRPr="00DF5426" w:rsidRDefault="00CE5C44" w:rsidP="00CE5C44">
      <w:pPr>
        <w:pStyle w:val="B1"/>
        <w:rPr>
          <w:kern w:val="2"/>
          <w:lang w:eastAsia="ja-JP"/>
        </w:rPr>
      </w:pPr>
      <w:r w:rsidRPr="00DF5426">
        <w:rPr>
          <w:kern w:val="2"/>
          <w:lang w:eastAsia="ja-JP"/>
        </w:rPr>
        <w:t>-</w:t>
      </w:r>
      <w:r w:rsidRPr="00DF5426">
        <w:rPr>
          <w:kern w:val="2"/>
          <w:lang w:eastAsia="ja-JP"/>
        </w:rPr>
        <w:tab/>
        <w:t>Evolution of mobility mechanisms</w:t>
      </w:r>
    </w:p>
    <w:p w14:paraId="22427FB0" w14:textId="77777777" w:rsidR="00CE5C44" w:rsidRPr="00DF5426" w:rsidRDefault="006F2DC0" w:rsidP="00CE5C44">
      <w:pPr>
        <w:pStyle w:val="B1"/>
      </w:pPr>
      <w:r w:rsidRPr="00DF5426">
        <w:rPr>
          <w:lang w:eastAsia="ja-JP"/>
        </w:rPr>
        <w:tab/>
      </w:r>
      <w:r w:rsidR="00CE5C44" w:rsidRPr="00DF5426">
        <w:t xml:space="preserve">In the evolution towards an AIPN, the integration of the telecom and datacom worlds, which has been discussed for a long time, materializes. The integration of WLAN into 3GPP systems is already a good example of this. As part of this trend, the mobility mechanisms must be evolved. </w:t>
      </w:r>
    </w:p>
    <w:p w14:paraId="6C295488" w14:textId="77777777" w:rsidR="00513C20" w:rsidRDefault="00513C20" w:rsidP="00513C20">
      <w:pPr>
        <w:pStyle w:val="B1"/>
      </w:pPr>
      <w:r>
        <w:rPr>
          <w:rFonts w:hint="eastAsia"/>
          <w:lang w:eastAsia="ja-JP"/>
        </w:rPr>
        <w:tab/>
      </w:r>
      <w:r>
        <w:t xml:space="preserve">Nevertheless, new mobility mechanisms of AIPN must be introduced in such a way that there is a migration path from current 3GPP systems (i.e., Rel-6). New features, nodes or protocols should be introduced such that an incremental introduction is facilitated. </w:t>
      </w:r>
    </w:p>
    <w:p w14:paraId="089CDE32" w14:textId="77777777" w:rsidR="00CE5C44" w:rsidRPr="00DF5426" w:rsidRDefault="006F2DC0" w:rsidP="00CE5C44">
      <w:pPr>
        <w:pStyle w:val="B1"/>
      </w:pPr>
      <w:r w:rsidRPr="00DF5426">
        <w:rPr>
          <w:lang w:eastAsia="ja-JP"/>
        </w:rPr>
        <w:tab/>
      </w:r>
      <w:r w:rsidR="00CE5C44" w:rsidRPr="00DF5426">
        <w:t xml:space="preserve">Specifically, the large installed base of UTRAN and GERAN </w:t>
      </w:r>
      <w:r w:rsidR="00513C20">
        <w:rPr>
          <w:rFonts w:hint="eastAsia"/>
          <w:lang w:eastAsia="ja-JP"/>
        </w:rPr>
        <w:t xml:space="preserve">based </w:t>
      </w:r>
      <w:r w:rsidR="00CE5C44" w:rsidRPr="00DF5426">
        <w:t>access systems must continue to be supported. In the AIPN</w:t>
      </w:r>
      <w:r w:rsidR="00CE5C44" w:rsidRPr="00DF5426">
        <w:rPr>
          <w:lang w:eastAsia="ja-JP"/>
        </w:rPr>
        <w:t>,</w:t>
      </w:r>
      <w:r w:rsidR="00CE5C44" w:rsidRPr="00DF5426">
        <w:t xml:space="preserve"> mobility mechanisms must be able to co-exist with current PS core network mobility mechanisms in a cost-efficient way. </w:t>
      </w:r>
    </w:p>
    <w:p w14:paraId="0504D027" w14:textId="77777777" w:rsidR="00CE5C44" w:rsidRPr="00DF5426" w:rsidRDefault="00CE5C44" w:rsidP="00CE5C44">
      <w:pPr>
        <w:pStyle w:val="B1"/>
        <w:rPr>
          <w:b/>
        </w:rPr>
      </w:pPr>
      <w:r w:rsidRPr="00DF5426">
        <w:rPr>
          <w:b/>
        </w:rPr>
        <w:t>Recommended requirements:</w:t>
      </w:r>
    </w:p>
    <w:p w14:paraId="24B20D2F" w14:textId="77777777" w:rsidR="00CE5C44" w:rsidRPr="00DF5426" w:rsidRDefault="00CE5C44" w:rsidP="00CE5C44">
      <w:pPr>
        <w:pStyle w:val="B1"/>
      </w:pPr>
      <w:r w:rsidRPr="00DF5426">
        <w:t>-</w:t>
      </w:r>
      <w:r w:rsidRPr="00DF5426">
        <w:tab/>
        <w:t>An AIPN mobility solution must support UTRAN and GERAN</w:t>
      </w:r>
      <w:r w:rsidRPr="00DF5426">
        <w:rPr>
          <w:lang w:eastAsia="ja-JP"/>
        </w:rPr>
        <w:t xml:space="preserve"> based systems</w:t>
      </w:r>
      <w:r w:rsidRPr="00DF5426">
        <w:t xml:space="preserve"> as possible access </w:t>
      </w:r>
      <w:r w:rsidRPr="00DF5426">
        <w:rPr>
          <w:lang w:eastAsia="ja-JP"/>
        </w:rPr>
        <w:t>system</w:t>
      </w:r>
      <w:r w:rsidRPr="00DF5426">
        <w:t xml:space="preserve">s besides supporting alternative existing accesses such as WLAN and other emerging new technologies. </w:t>
      </w:r>
    </w:p>
    <w:p w14:paraId="5DB09392" w14:textId="77777777" w:rsidR="00CE5C44" w:rsidRPr="00DF5426" w:rsidRDefault="00CE5C44" w:rsidP="00CE5C44">
      <w:pPr>
        <w:pStyle w:val="B1"/>
      </w:pPr>
      <w:r w:rsidRPr="00DF5426">
        <w:t>-</w:t>
      </w:r>
      <w:r w:rsidRPr="00DF5426">
        <w:tab/>
        <w:t>An AIPN mobility solution must be able to co-exist with the current 3GPP PS core network in a cost-efficient way.</w:t>
      </w:r>
    </w:p>
    <w:p w14:paraId="5A1A3D86" w14:textId="77777777" w:rsidR="00CE5C44" w:rsidRPr="00DF5426" w:rsidRDefault="00CE5C44" w:rsidP="003F114B">
      <w:pPr>
        <w:pStyle w:val="B1"/>
        <w:rPr>
          <w:lang w:eastAsia="ja-JP"/>
        </w:rPr>
      </w:pPr>
      <w:r w:rsidRPr="00DF5426">
        <w:t>-</w:t>
      </w:r>
      <w:r w:rsidRPr="00DF5426">
        <w:tab/>
        <w:t xml:space="preserve">An AIPN mobility solution should support seamless terminal mobility across various access </w:t>
      </w:r>
      <w:r w:rsidRPr="00DF5426">
        <w:rPr>
          <w:lang w:eastAsia="ja-JP"/>
        </w:rPr>
        <w:t>system</w:t>
      </w:r>
      <w:r w:rsidRPr="00DF5426">
        <w:t>s.</w:t>
      </w:r>
    </w:p>
    <w:p w14:paraId="3BB736B1" w14:textId="77777777" w:rsidR="00513C20" w:rsidRDefault="00513C20" w:rsidP="00513C20">
      <w:pPr>
        <w:pStyle w:val="B1"/>
        <w:rPr>
          <w:rFonts w:hint="eastAsia"/>
          <w:noProof/>
          <w:lang w:eastAsia="ja-JP"/>
        </w:rPr>
      </w:pPr>
      <w:r>
        <w:rPr>
          <w:rFonts w:hint="eastAsia"/>
          <w:lang w:eastAsia="ja-JP"/>
        </w:rPr>
        <w:t>-</w:t>
      </w:r>
      <w:r>
        <w:rPr>
          <w:rFonts w:hint="eastAsia"/>
          <w:lang w:eastAsia="ja-JP"/>
        </w:rPr>
        <w:tab/>
      </w:r>
      <w:r>
        <w:t xml:space="preserve">AIPN should </w:t>
      </w:r>
      <w:r>
        <w:rPr>
          <w:rFonts w:hint="eastAsia"/>
          <w:lang w:eastAsia="ja-JP"/>
        </w:rPr>
        <w:t>support</w:t>
      </w:r>
      <w:r>
        <w:t xml:space="preserve"> services handover between 3GPP CS services (e.g. CS telephony) and AIPN equivalent services (e.g. </w:t>
      </w:r>
      <w:r>
        <w:rPr>
          <w:rFonts w:hint="eastAsia"/>
          <w:lang w:eastAsia="ja-JP"/>
        </w:rPr>
        <w:t>V</w:t>
      </w:r>
      <w:r>
        <w:t>oice over IP)</w:t>
      </w:r>
      <w:r>
        <w:rPr>
          <w:rFonts w:hint="eastAsia"/>
          <w:lang w:eastAsia="ja-JP"/>
        </w:rPr>
        <w:t>.</w:t>
      </w:r>
    </w:p>
    <w:p w14:paraId="7EB9E52F" w14:textId="77777777" w:rsidR="00CE5C44" w:rsidRPr="00DF5426" w:rsidRDefault="00CE5C44" w:rsidP="00CE5C44">
      <w:pPr>
        <w:pStyle w:val="Heading4"/>
        <w:rPr>
          <w:sz w:val="20"/>
        </w:rPr>
      </w:pPr>
      <w:bookmarkStart w:id="69" w:name="_Toc217731480"/>
      <w:r w:rsidRPr="00DF5426">
        <w:t>5.2.1.5</w:t>
      </w:r>
      <w:r w:rsidRPr="00DF5426">
        <w:tab/>
        <w:t>Evolution of 3GPP to keep current and facilitate new business models</w:t>
      </w:r>
      <w:bookmarkEnd w:id="69"/>
    </w:p>
    <w:p w14:paraId="3C9A47D1" w14:textId="77777777" w:rsidR="00CE5C44" w:rsidRPr="00DF5426" w:rsidRDefault="00CE5C44" w:rsidP="00CE5C44">
      <w:pPr>
        <w:pStyle w:val="B1"/>
        <w:rPr>
          <w:kern w:val="2"/>
          <w:lang w:eastAsia="ja-JP"/>
        </w:rPr>
      </w:pPr>
      <w:r w:rsidRPr="00DF5426">
        <w:rPr>
          <w:kern w:val="2"/>
          <w:lang w:eastAsia="ja-JP"/>
        </w:rPr>
        <w:t>-</w:t>
      </w:r>
      <w:r w:rsidRPr="00DF5426">
        <w:rPr>
          <w:kern w:val="2"/>
          <w:lang w:eastAsia="ja-JP"/>
        </w:rPr>
        <w:tab/>
        <w:t xml:space="preserve">Requirements for support of business models with distinct AIPN/access system/service separation </w:t>
      </w:r>
    </w:p>
    <w:p w14:paraId="05C1EDA1" w14:textId="77777777" w:rsidR="00CE5C44" w:rsidRPr="00DF5426" w:rsidRDefault="00CE5C44" w:rsidP="00CE5C44">
      <w:pPr>
        <w:pStyle w:val="B2"/>
      </w:pPr>
      <w:r w:rsidRPr="00DF5426">
        <w:t>-</w:t>
      </w:r>
      <w:r w:rsidRPr="00DF5426">
        <w:tab/>
        <w:t xml:space="preserve">Standardised functional interface between </w:t>
      </w:r>
      <w:r w:rsidRPr="00DF5426">
        <w:rPr>
          <w:lang w:eastAsia="ja-JP"/>
        </w:rPr>
        <w:t>the AIPN</w:t>
      </w:r>
      <w:r w:rsidRPr="00DF5426">
        <w:t xml:space="preserve"> and access </w:t>
      </w:r>
      <w:r w:rsidRPr="00DF5426">
        <w:rPr>
          <w:lang w:eastAsia="ja-JP"/>
        </w:rPr>
        <w:t>system</w:t>
      </w:r>
      <w:r w:rsidRPr="00DF5426">
        <w:t>s:</w:t>
      </w:r>
      <w:r w:rsidRPr="00DF5426">
        <w:br/>
        <w:t xml:space="preserve">To support business models with a distinct </w:t>
      </w:r>
      <w:r w:rsidRPr="00DF5426">
        <w:rPr>
          <w:lang w:eastAsia="ja-JP"/>
        </w:rPr>
        <w:t>AIPN</w:t>
      </w:r>
      <w:r w:rsidRPr="00DF5426">
        <w:t>/access</w:t>
      </w:r>
      <w:r w:rsidRPr="00DF5426">
        <w:rPr>
          <w:lang w:eastAsia="ja-JP"/>
        </w:rPr>
        <w:t xml:space="preserve"> system</w:t>
      </w:r>
      <w:r w:rsidRPr="00DF5426">
        <w:t xml:space="preserve"> separation a standardised functional interface between </w:t>
      </w:r>
      <w:proofErr w:type="gramStart"/>
      <w:r w:rsidRPr="00DF5426">
        <w:rPr>
          <w:lang w:eastAsia="ja-JP"/>
        </w:rPr>
        <w:t xml:space="preserve">AIPN </w:t>
      </w:r>
      <w:r w:rsidRPr="00DF5426">
        <w:t xml:space="preserve"> and</w:t>
      </w:r>
      <w:proofErr w:type="gramEnd"/>
      <w:r w:rsidRPr="00DF5426">
        <w:t xml:space="preserve"> access </w:t>
      </w:r>
      <w:r w:rsidRPr="00DF5426">
        <w:rPr>
          <w:lang w:eastAsia="ja-JP"/>
        </w:rPr>
        <w:t>system</w:t>
      </w:r>
      <w:r w:rsidRPr="00DF5426">
        <w:t xml:space="preserve">s is required. </w:t>
      </w:r>
    </w:p>
    <w:p w14:paraId="7BC5DEA6" w14:textId="77777777" w:rsidR="00CE5C44" w:rsidRPr="00DF5426" w:rsidRDefault="00CE5C44" w:rsidP="003F114B">
      <w:pPr>
        <w:pStyle w:val="B2"/>
        <w:rPr>
          <w:lang w:eastAsia="ja-JP"/>
        </w:rPr>
      </w:pPr>
      <w:r w:rsidRPr="00DF5426">
        <w:t>-</w:t>
      </w:r>
      <w:r w:rsidRPr="00DF5426">
        <w:tab/>
        <w:t>Evolution of IMS to control IP traffic of a user</w:t>
      </w:r>
      <w:r w:rsidRPr="00DF5426">
        <w:br/>
        <w:t>To support business models, that allow separate handling of IP based user services from the underlying transport system it could become necessary, that IMS is able to control and create charging information for IP flows to and from the user's terminal, that are currently not handled by IMS. An example would be FTP or TELNET.</w:t>
      </w:r>
    </w:p>
    <w:p w14:paraId="70FB8A1A" w14:textId="77777777" w:rsidR="00460DCF" w:rsidRPr="00DF5426" w:rsidRDefault="00460DCF" w:rsidP="00460DCF">
      <w:pPr>
        <w:pStyle w:val="Heading4"/>
      </w:pPr>
      <w:bookmarkStart w:id="70" w:name="_Toc217731481"/>
      <w:r w:rsidRPr="00DF5426">
        <w:lastRenderedPageBreak/>
        <w:t>5.2.1.</w:t>
      </w:r>
      <w:r w:rsidRPr="00DF5426">
        <w:rPr>
          <w:lang w:eastAsia="ja-JP"/>
        </w:rPr>
        <w:t>6</w:t>
      </w:r>
      <w:r w:rsidRPr="00DF5426">
        <w:tab/>
        <w:t>Lawful Intercept</w:t>
      </w:r>
      <w:bookmarkEnd w:id="70"/>
    </w:p>
    <w:p w14:paraId="7CEDF4C3" w14:textId="77777777" w:rsidR="00460DCF" w:rsidRPr="00DF5426" w:rsidRDefault="00460DCF" w:rsidP="00460DCF">
      <w:pPr>
        <w:pStyle w:val="BodyText"/>
        <w:rPr>
          <w:lang w:eastAsia="ja-JP"/>
        </w:rPr>
      </w:pPr>
      <w:r w:rsidRPr="00DF5426">
        <w:t>Even if the 3GPP system already today allows the capability to intercept IP based services through the IMS/PS domains, it should be investigated whether the introduction of AIPN requires further enhancements to lawful interception capabilities already existing in the 3GPP system.</w:t>
      </w:r>
    </w:p>
    <w:p w14:paraId="4FD3DDA4" w14:textId="77777777" w:rsidR="003F114B" w:rsidRPr="00DF5426" w:rsidRDefault="003F114B" w:rsidP="003F114B">
      <w:pPr>
        <w:pStyle w:val="Heading3"/>
        <w:rPr>
          <w:lang w:eastAsia="ja-JP"/>
        </w:rPr>
      </w:pPr>
      <w:bookmarkStart w:id="71" w:name="_Toc217731482"/>
      <w:r w:rsidRPr="00DF5426">
        <w:rPr>
          <w:lang w:eastAsia="ja-JP"/>
        </w:rPr>
        <w:t>5.2.2</w:t>
      </w:r>
      <w:r w:rsidRPr="00DF5426">
        <w:rPr>
          <w:lang w:eastAsia="ja-JP"/>
        </w:rPr>
        <w:tab/>
      </w:r>
      <w:r w:rsidRPr="00DF5426">
        <w:t xml:space="preserve"> Relation</w:t>
      </w:r>
      <w:r w:rsidR="006F2DC0" w:rsidRPr="00DF5426">
        <w:rPr>
          <w:lang w:eastAsia="ja-JP"/>
        </w:rPr>
        <w:t>ship</w:t>
      </w:r>
      <w:r w:rsidRPr="00DF5426">
        <w:t xml:space="preserve"> of the AIPN to existing capabilities</w:t>
      </w:r>
      <w:bookmarkEnd w:id="71"/>
    </w:p>
    <w:p w14:paraId="0DEABFB6" w14:textId="77777777" w:rsidR="003F114B" w:rsidRPr="00DF5426" w:rsidRDefault="003F114B" w:rsidP="003F114B">
      <w:r w:rsidRPr="00DF5426">
        <w:t>By the time AIPN deployment starts, a significant amount of R99/Rel-4/5/6 infrastructure will already be rolled out in many different networks. All major areas will be covered, most of them with high-speed HSDPA / HSUPA connectivity, and there will be many millions of subscribers with terminals compliant to such releases. Therefore, AIPN can only be introduced in a non-disruptive way</w:t>
      </w:r>
      <w:r w:rsidR="006F2DC0" w:rsidRPr="00DF5426">
        <w:rPr>
          <w:lang w:eastAsia="ja-JP"/>
        </w:rPr>
        <w:t xml:space="preserve"> by reuse</w:t>
      </w:r>
      <w:r w:rsidRPr="00DF5426">
        <w:t xml:space="preserve"> </w:t>
      </w:r>
      <w:r w:rsidR="006F2DC0" w:rsidRPr="00DF5426">
        <w:rPr>
          <w:lang w:eastAsia="ja-JP"/>
        </w:rPr>
        <w:t>of</w:t>
      </w:r>
      <w:r w:rsidRPr="00DF5426">
        <w:t xml:space="preserve"> existing equipment as much as possible.</w:t>
      </w:r>
    </w:p>
    <w:p w14:paraId="01C96883" w14:textId="77777777" w:rsidR="003F114B" w:rsidRPr="00DF5426" w:rsidRDefault="003F114B" w:rsidP="003F114B">
      <w:r w:rsidRPr="00DF5426">
        <w:t xml:space="preserve">A way to maximize the amount of existing equipment that can be reused by AIPN is to take 3GPP Rel-6 as the starting point for AIPN </w:t>
      </w:r>
      <w:r w:rsidR="006F2DC0" w:rsidRPr="00DF5426">
        <w:rPr>
          <w:lang w:eastAsia="ja-JP"/>
        </w:rPr>
        <w:t>for</w:t>
      </w:r>
      <w:r w:rsidRPr="00DF5426">
        <w:t xml:space="preserve"> stage</w:t>
      </w:r>
      <w:r w:rsidR="006F2DC0" w:rsidRPr="00DF5426">
        <w:rPr>
          <w:lang w:eastAsia="ja-JP"/>
        </w:rPr>
        <w:t>s</w:t>
      </w:r>
      <w:r w:rsidRPr="00DF5426">
        <w:t xml:space="preserve"> 1, 2 and 3. This does come with requirements on backward compatibility, which do put restrictions on which solutions are possible for each given AIPN requirement that needs to be fulfilled. However, it also sets the starting point </w:t>
      </w:r>
      <w:r w:rsidR="006F2DC0" w:rsidRPr="00DF5426">
        <w:rPr>
          <w:lang w:eastAsia="ja-JP"/>
        </w:rPr>
        <w:t>as</w:t>
      </w:r>
      <w:r w:rsidR="006F2DC0" w:rsidRPr="00DF5426">
        <w:t xml:space="preserve"> </w:t>
      </w:r>
      <w:r w:rsidRPr="00DF5426">
        <w:t xml:space="preserve">a </w:t>
      </w:r>
      <w:proofErr w:type="gramStart"/>
      <w:r w:rsidRPr="00DF5426">
        <w:t>well known</w:t>
      </w:r>
      <w:proofErr w:type="gramEnd"/>
      <w:r w:rsidRPr="00DF5426">
        <w:t xml:space="preserve"> system, which is the only realistic way to proceed with AIPN.</w:t>
      </w:r>
    </w:p>
    <w:p w14:paraId="26BB1054" w14:textId="77777777" w:rsidR="003F114B" w:rsidRPr="00DF5426" w:rsidRDefault="003F114B" w:rsidP="003F114B">
      <w:pPr>
        <w:rPr>
          <w:lang w:eastAsia="ja-JP"/>
        </w:rPr>
      </w:pPr>
      <w:r w:rsidRPr="00DF5426">
        <w:t xml:space="preserve">Reuse of equipment is, however, </w:t>
      </w:r>
      <w:r w:rsidR="006F2DC0" w:rsidRPr="00DF5426">
        <w:rPr>
          <w:lang w:eastAsia="ja-JP"/>
        </w:rPr>
        <w:t xml:space="preserve">not </w:t>
      </w:r>
      <w:r w:rsidRPr="00DF5426">
        <w:t xml:space="preserve">a </w:t>
      </w:r>
      <w:proofErr w:type="gramStart"/>
      <w:r w:rsidRPr="00DF5426">
        <w:t>well defined</w:t>
      </w:r>
      <w:proofErr w:type="gramEnd"/>
      <w:r w:rsidRPr="00DF5426">
        <w:t xml:space="preserve"> term, so it should not be understood as a requirement for AIPN but more as a working assumption.</w:t>
      </w:r>
    </w:p>
    <w:p w14:paraId="716E3CD5" w14:textId="77777777" w:rsidR="003F114B" w:rsidRPr="00DF5426" w:rsidRDefault="003F114B" w:rsidP="003F114B">
      <w:pPr>
        <w:pStyle w:val="Heading4"/>
        <w:rPr>
          <w:lang w:eastAsia="ja-JP"/>
        </w:rPr>
      </w:pPr>
      <w:bookmarkStart w:id="72" w:name="_Toc217731483"/>
      <w:r w:rsidRPr="00DF5426">
        <w:rPr>
          <w:lang w:eastAsia="ja-JP"/>
        </w:rPr>
        <w:t>5.2.2.1</w:t>
      </w:r>
      <w:r w:rsidRPr="00DF5426">
        <w:rPr>
          <w:lang w:eastAsia="ja-JP"/>
        </w:rPr>
        <w:tab/>
        <w:t>Reuse of legacy infrastructure</w:t>
      </w:r>
      <w:bookmarkEnd w:id="72"/>
    </w:p>
    <w:p w14:paraId="2D20B1D0" w14:textId="77777777" w:rsidR="003F114B" w:rsidRPr="00DF5426" w:rsidRDefault="003F114B" w:rsidP="003F114B">
      <w:pPr>
        <w:rPr>
          <w:lang w:eastAsia="ja-JP"/>
        </w:rPr>
      </w:pPr>
      <w:r w:rsidRPr="00DF5426">
        <w:t>The current R99/Rel-4/5/6 3GPP system includes two domains, CS and PS. The focus for evolution for AIPN is the PS domain, including IMS, together with areas such as I</w:t>
      </w:r>
      <w:r w:rsidR="00B41C2C" w:rsidRPr="00DF5426">
        <w:rPr>
          <w:lang w:eastAsia="ja-JP"/>
        </w:rPr>
        <w:t>-</w:t>
      </w:r>
      <w:r w:rsidRPr="00DF5426">
        <w:t>WLAN.</w:t>
      </w:r>
      <w:r w:rsidR="00DD70C0" w:rsidRPr="00DF5426">
        <w:t xml:space="preserve"> AIPN does not </w:t>
      </w:r>
      <w:r w:rsidR="00DD70C0" w:rsidRPr="00DF5426">
        <w:rPr>
          <w:lang w:eastAsia="ja-JP"/>
        </w:rPr>
        <w:t xml:space="preserve">consider </w:t>
      </w:r>
      <w:r w:rsidR="00DD70C0" w:rsidRPr="00DF5426">
        <w:t>evolution</w:t>
      </w:r>
      <w:r w:rsidR="006F2DC0" w:rsidRPr="00DF5426">
        <w:rPr>
          <w:lang w:eastAsia="ja-JP"/>
        </w:rPr>
        <w:t xml:space="preserve"> </w:t>
      </w:r>
      <w:r w:rsidR="00DD70C0" w:rsidRPr="00DF5426">
        <w:rPr>
          <w:lang w:eastAsia="ja-JP"/>
        </w:rPr>
        <w:t xml:space="preserve">of </w:t>
      </w:r>
      <w:r w:rsidR="00DD70C0" w:rsidRPr="00DF5426">
        <w:t>the CS domain</w:t>
      </w:r>
      <w:r w:rsidR="006F2DC0" w:rsidRPr="00DF5426">
        <w:rPr>
          <w:lang w:eastAsia="ja-JP"/>
        </w:rPr>
        <w:t xml:space="preserve"> </w:t>
      </w:r>
      <w:r w:rsidR="00DD70C0" w:rsidRPr="00DF5426">
        <w:t>but should still be able to interwork with the CS domain (e.g. 3GPP CS domain, PSTN).</w:t>
      </w:r>
      <w:r w:rsidR="00DD70C0" w:rsidRPr="00DF5426">
        <w:rPr>
          <w:lang w:eastAsia="ja-JP"/>
        </w:rPr>
        <w:t xml:space="preserve"> </w:t>
      </w:r>
      <w:r w:rsidRPr="00DF5426">
        <w:t>CS infrastructure will still be used in networks well after AIPN is rolled out</w:t>
      </w:r>
      <w:r w:rsidR="00DD70C0" w:rsidRPr="00DF5426">
        <w:rPr>
          <w:lang w:eastAsia="ja-JP"/>
        </w:rPr>
        <w:t xml:space="preserve">. </w:t>
      </w:r>
      <w:r w:rsidR="00DD70C0" w:rsidRPr="00DF5426">
        <w:t xml:space="preserve">As the AIPN becomes </w:t>
      </w:r>
      <w:proofErr w:type="gramStart"/>
      <w:r w:rsidR="00DD70C0" w:rsidRPr="00DF5426">
        <w:t>more and more</w:t>
      </w:r>
      <w:proofErr w:type="gramEnd"/>
      <w:r w:rsidR="00DD70C0" w:rsidRPr="00DF5426">
        <w:t xml:space="preserve"> widespread, the conditions for the phasing out of the CS domain may be met. This could lead to an overall simplification of the core network architecture as well as to a reduction of OPEX costs. However, since this process will not happen overnight, the AIPN should still be capable of </w:t>
      </w:r>
      <w:r w:rsidR="00DD70C0" w:rsidRPr="00DF5426">
        <w:rPr>
          <w:lang w:eastAsia="ja-JP"/>
        </w:rPr>
        <w:t>handling</w:t>
      </w:r>
      <w:r w:rsidR="00DD70C0" w:rsidRPr="00DF5426">
        <w:t xml:space="preserve"> access system</w:t>
      </w:r>
      <w:r w:rsidR="00DD70C0" w:rsidRPr="00DF5426">
        <w:rPr>
          <w:lang w:eastAsia="ja-JP"/>
        </w:rPr>
        <w:t>s</w:t>
      </w:r>
      <w:r w:rsidR="00DD70C0" w:rsidRPr="00DF5426">
        <w:t xml:space="preserve"> based on CS and the necessary interworking with CS domain</w:t>
      </w:r>
      <w:r w:rsidR="00DD70C0" w:rsidRPr="00DF5426">
        <w:rPr>
          <w:lang w:eastAsia="ja-JP"/>
        </w:rPr>
        <w:t>s</w:t>
      </w:r>
      <w:r w:rsidR="00DD70C0" w:rsidRPr="00DF5426">
        <w:t>.</w:t>
      </w:r>
    </w:p>
    <w:p w14:paraId="5A524AE8" w14:textId="77777777" w:rsidR="003F114B" w:rsidRPr="00DF5426" w:rsidRDefault="003F114B" w:rsidP="003F114B">
      <w:pPr>
        <w:pStyle w:val="Heading4"/>
        <w:rPr>
          <w:lang w:eastAsia="ja-JP"/>
        </w:rPr>
      </w:pPr>
      <w:bookmarkStart w:id="73" w:name="_Toc217731484"/>
      <w:r w:rsidRPr="00DF5426">
        <w:rPr>
          <w:lang w:eastAsia="ja-JP"/>
        </w:rPr>
        <w:t>5.2.2.2</w:t>
      </w:r>
      <w:r w:rsidRPr="00DF5426">
        <w:rPr>
          <w:lang w:eastAsia="ja-JP"/>
        </w:rPr>
        <w:tab/>
        <w:t>Reuse of legacy terminals</w:t>
      </w:r>
      <w:bookmarkEnd w:id="73"/>
    </w:p>
    <w:p w14:paraId="22109806" w14:textId="77777777" w:rsidR="003F114B" w:rsidRPr="00DF5426" w:rsidRDefault="003F114B" w:rsidP="003F114B">
      <w:r w:rsidRPr="00DF5426">
        <w:t>AIPN will be backward compatible on all existing Rel-6 3GPP UNI interfaces and, therefore, it will support all R99/Rel-4/5/6 terminals for all services that these terminals get under Rel-6.</w:t>
      </w:r>
    </w:p>
    <w:p w14:paraId="71A4EDAD" w14:textId="77777777" w:rsidR="003F114B" w:rsidRPr="00DF5426" w:rsidRDefault="003F114B" w:rsidP="003F114B">
      <w:pPr>
        <w:rPr>
          <w:lang w:eastAsia="ja-JP"/>
        </w:rPr>
      </w:pPr>
      <w:r w:rsidRPr="00DF5426">
        <w:t xml:space="preserve">Compatibility with legacy terminals for all new services enabled by AIPN should be considered </w:t>
      </w:r>
      <w:r w:rsidR="00B41C2C" w:rsidRPr="00DF5426">
        <w:rPr>
          <w:lang w:eastAsia="ja-JP"/>
        </w:rPr>
        <w:t>o</w:t>
      </w:r>
      <w:r w:rsidR="00B41C2C" w:rsidRPr="00DF5426">
        <w:t xml:space="preserve">n </w:t>
      </w:r>
      <w:r w:rsidRPr="00DF5426">
        <w:t>a case-by-case basis (e.g. it may be possible to provide session mobility even to existing terminals), but it is not a requirement for AIPN.</w:t>
      </w:r>
    </w:p>
    <w:p w14:paraId="5F3EFB55" w14:textId="77777777" w:rsidR="00CE5C44" w:rsidRPr="00DF5426" w:rsidRDefault="00AD11AD" w:rsidP="00CE5C44">
      <w:pPr>
        <w:pStyle w:val="Heading2"/>
        <w:rPr>
          <w:lang w:eastAsia="ja-JP"/>
        </w:rPr>
      </w:pPr>
      <w:bookmarkStart w:id="74" w:name="_Toc217731485"/>
      <w:r w:rsidRPr="00DF5426">
        <w:t>5.3</w:t>
      </w:r>
      <w:r w:rsidRPr="00DF5426">
        <w:tab/>
      </w:r>
      <w:r w:rsidR="00CE5C44" w:rsidRPr="00DF5426">
        <w:t xml:space="preserve">Migration and </w:t>
      </w:r>
      <w:proofErr w:type="gramStart"/>
      <w:r w:rsidR="00CE5C44" w:rsidRPr="00DF5426">
        <w:t>cost effective</w:t>
      </w:r>
      <w:proofErr w:type="gramEnd"/>
      <w:r w:rsidR="00CE5C44" w:rsidRPr="00DF5426">
        <w:t xml:space="preserve"> introduction of new technology</w:t>
      </w:r>
      <w:bookmarkEnd w:id="74"/>
    </w:p>
    <w:p w14:paraId="0E3CE4E4" w14:textId="77777777" w:rsidR="00CE5C44" w:rsidRPr="00DF5426" w:rsidRDefault="00CE5C44" w:rsidP="00CE5C44">
      <w:pPr>
        <w:rPr>
          <w:lang w:eastAsia="ja-JP"/>
        </w:rPr>
      </w:pPr>
      <w:r w:rsidRPr="00DF5426">
        <w:rPr>
          <w:lang w:eastAsia="ja-JP"/>
        </w:rPr>
        <w:t xml:space="preserve">One of the primary motivations for the introduction of an AIPN is the ability to realise significant cost reduction when deploying the 3GPP system. This </w:t>
      </w:r>
      <w:r w:rsidR="00180AF6" w:rsidRPr="00DF5426">
        <w:rPr>
          <w:lang w:eastAsia="ja-JP"/>
        </w:rPr>
        <w:t>clause</w:t>
      </w:r>
      <w:r w:rsidRPr="00DF5426">
        <w:rPr>
          <w:lang w:eastAsia="ja-JP"/>
        </w:rPr>
        <w:t xml:space="preserve"> will describe how this can be achieved.</w:t>
      </w:r>
    </w:p>
    <w:p w14:paraId="5125BFB7" w14:textId="77777777" w:rsidR="00CE5C44" w:rsidRPr="00DF5426" w:rsidRDefault="00CE5C44" w:rsidP="00CE5C44">
      <w:pPr>
        <w:rPr>
          <w:lang w:eastAsia="ja-JP"/>
        </w:rPr>
      </w:pPr>
      <w:r w:rsidRPr="00DF5426">
        <w:rPr>
          <w:lang w:eastAsia="ja-JP"/>
        </w:rPr>
        <w:t>The introduction of an AIPN will enable further utilisation of general-purpose equipment with some enhancements to tailor it to the needs of the mobile community. This will further enable the commoditisation of mobile network components and will not only make it possible for considerable portions of mobile networks to be built `off the shelf` but will remove the need to purchase wholly mobile network specific equipment that is expensive to purchase as well as maintain. With a basis of general-purpose technology equipment can also be maintained in a general manner and so the need for specialised equipment maintenance is removed.</w:t>
      </w:r>
    </w:p>
    <w:p w14:paraId="3038B4DC" w14:textId="77777777" w:rsidR="00CE5C44" w:rsidRPr="00DF5426" w:rsidRDefault="00CE5C44" w:rsidP="00CE5C44">
      <w:pPr>
        <w:rPr>
          <w:lang w:eastAsia="ja-JP"/>
        </w:rPr>
      </w:pPr>
      <w:proofErr w:type="gramStart"/>
      <w:r w:rsidRPr="00DF5426">
        <w:rPr>
          <w:lang w:eastAsia="ja-JP"/>
        </w:rPr>
        <w:t>In order to</w:t>
      </w:r>
      <w:proofErr w:type="gramEnd"/>
      <w:r w:rsidRPr="00DF5426">
        <w:rPr>
          <w:lang w:eastAsia="ja-JP"/>
        </w:rPr>
        <w:t xml:space="preserve"> achieve a high level of cost efficiency instead of replacing all equipment it is necessary to enable old equipment that still performs adequately to be accommodated and reused in the new system design. It is also necessary to ensure that legacy terminals are still supported. This coupled with the introduction of new technology providing equipment and operational cost reductions should lead to a steady improvement in the cost effectiveness of the network overall without wasting equipment, including legacy terminals, that still provide adequate performance. Moreover, in the case legacy terminals are still used by subscribers, support of these should be maintained to enable continuation of service provision to the user and revenue generation for the AIPN operator.</w:t>
      </w:r>
    </w:p>
    <w:p w14:paraId="0A7F2C8C" w14:textId="77777777" w:rsidR="00CE5C44" w:rsidRPr="00DF5426" w:rsidRDefault="00CE5C44" w:rsidP="00CE5C44">
      <w:pPr>
        <w:rPr>
          <w:lang w:eastAsia="ja-JP"/>
        </w:rPr>
      </w:pPr>
      <w:r w:rsidRPr="00DF5426">
        <w:rPr>
          <w:lang w:eastAsia="ja-JP"/>
        </w:rPr>
        <w:t xml:space="preserve">When an AIPN is </w:t>
      </w:r>
      <w:proofErr w:type="gramStart"/>
      <w:r w:rsidRPr="00DF5426">
        <w:rPr>
          <w:lang w:eastAsia="ja-JP"/>
        </w:rPr>
        <w:t>introduced</w:t>
      </w:r>
      <w:proofErr w:type="gramEnd"/>
      <w:r w:rsidRPr="00DF5426">
        <w:rPr>
          <w:lang w:eastAsia="ja-JP"/>
        </w:rPr>
        <w:t xml:space="preserve"> it should be designed to not only provide new improved functionality and </w:t>
      </w:r>
      <w:proofErr w:type="gramStart"/>
      <w:r w:rsidRPr="00DF5426">
        <w:rPr>
          <w:lang w:eastAsia="ja-JP"/>
        </w:rPr>
        <w:t>performance</w:t>
      </w:r>
      <w:proofErr w:type="gramEnd"/>
      <w:r w:rsidRPr="00DF5426">
        <w:rPr>
          <w:lang w:eastAsia="ja-JP"/>
        </w:rPr>
        <w:t xml:space="preserve"> but the system should also be extensible and if </w:t>
      </w:r>
      <w:proofErr w:type="gramStart"/>
      <w:r w:rsidRPr="00DF5426">
        <w:rPr>
          <w:lang w:eastAsia="ja-JP"/>
        </w:rPr>
        <w:t>necessary</w:t>
      </w:r>
      <w:proofErr w:type="gramEnd"/>
      <w:r w:rsidRPr="00DF5426">
        <w:rPr>
          <w:lang w:eastAsia="ja-JP"/>
        </w:rPr>
        <w:t xml:space="preserve"> it should be possible to deploy the system not in one single </w:t>
      </w:r>
      <w:proofErr w:type="gramStart"/>
      <w:r w:rsidRPr="00DF5426">
        <w:rPr>
          <w:lang w:eastAsia="ja-JP"/>
        </w:rPr>
        <w:t xml:space="preserve">large </w:t>
      </w:r>
      <w:r w:rsidRPr="00DF5426">
        <w:rPr>
          <w:lang w:eastAsia="ja-JP"/>
        </w:rPr>
        <w:lastRenderedPageBreak/>
        <w:t>scale</w:t>
      </w:r>
      <w:proofErr w:type="gramEnd"/>
      <w:r w:rsidRPr="00DF5426">
        <w:rPr>
          <w:lang w:eastAsia="ja-JP"/>
        </w:rPr>
        <w:t xml:space="preserve"> implementation but step-by-step. This requires that the system be modularised and provide open interfaces between appropriate layers of functionality so that new functionality can be added as needed, and from the opposite point of view, functionality that is not required can be left out without reducing the performance of the system or leaving substantial deficiencies in the functionality of the deployed network.</w:t>
      </w:r>
    </w:p>
    <w:p w14:paraId="4BDCBB6B" w14:textId="77777777" w:rsidR="00CE5C44" w:rsidRPr="00DF5426" w:rsidRDefault="00CE5C44" w:rsidP="00CE5C44">
      <w:pPr>
        <w:rPr>
          <w:lang w:eastAsia="ja-JP"/>
        </w:rPr>
      </w:pPr>
      <w:r w:rsidRPr="00DF5426">
        <w:rPr>
          <w:lang w:eastAsia="ja-JP"/>
        </w:rPr>
        <w:t xml:space="preserve">The accommodation of a variety of access systems will enable an AIPN operator to optimise their coverage for </w:t>
      </w:r>
      <w:proofErr w:type="gramStart"/>
      <w:r w:rsidRPr="00DF5426">
        <w:rPr>
          <w:lang w:eastAsia="ja-JP"/>
        </w:rPr>
        <w:t>particular environments</w:t>
      </w:r>
      <w:proofErr w:type="gramEnd"/>
      <w:r w:rsidRPr="00DF5426">
        <w:rPr>
          <w:lang w:eastAsia="ja-JP"/>
        </w:rPr>
        <w:t xml:space="preserve">. For </w:t>
      </w:r>
      <w:proofErr w:type="gramStart"/>
      <w:r w:rsidRPr="00DF5426">
        <w:rPr>
          <w:lang w:eastAsia="ja-JP"/>
        </w:rPr>
        <w:t>example</w:t>
      </w:r>
      <w:proofErr w:type="gramEnd"/>
      <w:r w:rsidRPr="00DF5426">
        <w:rPr>
          <w:lang w:eastAsia="ja-JP"/>
        </w:rPr>
        <w:t xml:space="preserve"> radio access that does not provide a particularly </w:t>
      </w:r>
      <w:proofErr w:type="gramStart"/>
      <w:r w:rsidRPr="00DF5426">
        <w:rPr>
          <w:lang w:eastAsia="ja-JP"/>
        </w:rPr>
        <w:t>high speed</w:t>
      </w:r>
      <w:proofErr w:type="gramEnd"/>
      <w:r w:rsidRPr="00DF5426">
        <w:rPr>
          <w:lang w:eastAsia="ja-JP"/>
        </w:rPr>
        <w:t xml:space="preserve"> connection but can cover a wide area can be deployed nationwide, whilst an access</w:t>
      </w:r>
      <w:r w:rsidR="003B17F0" w:rsidRPr="00DF5426">
        <w:rPr>
          <w:lang w:eastAsia="ja-JP"/>
        </w:rPr>
        <w:t xml:space="preserve"> </w:t>
      </w:r>
      <w:r w:rsidRPr="00DF5426">
        <w:rPr>
          <w:lang w:eastAsia="ja-JP"/>
        </w:rPr>
        <w:t xml:space="preserve">system that provides a </w:t>
      </w:r>
      <w:proofErr w:type="gramStart"/>
      <w:r w:rsidRPr="00DF5426">
        <w:rPr>
          <w:lang w:eastAsia="ja-JP"/>
        </w:rPr>
        <w:t>high speed</w:t>
      </w:r>
      <w:proofErr w:type="gramEnd"/>
      <w:r w:rsidRPr="00DF5426">
        <w:rPr>
          <w:lang w:eastAsia="ja-JP"/>
        </w:rPr>
        <w:t xml:space="preserve"> connection but has limited coverage can be provided in an environment in which there are users with high demands for speed but only require this over a limited area. This ability to optimise the access system coverage enables AIPN operators to offer services in a </w:t>
      </w:r>
      <w:proofErr w:type="gramStart"/>
      <w:r w:rsidRPr="00DF5426">
        <w:rPr>
          <w:lang w:eastAsia="ja-JP"/>
        </w:rPr>
        <w:t>cost efficient</w:t>
      </w:r>
      <w:proofErr w:type="gramEnd"/>
      <w:r w:rsidRPr="00DF5426">
        <w:rPr>
          <w:lang w:eastAsia="ja-JP"/>
        </w:rPr>
        <w:t xml:space="preserve"> manner which is not limited to just one or two methods for providing users with access to services offered by an AIPN operator.</w:t>
      </w:r>
    </w:p>
    <w:p w14:paraId="6E0ED96D" w14:textId="77777777" w:rsidR="00CE5C44" w:rsidRPr="00DF5426" w:rsidRDefault="00CE5C44" w:rsidP="003F114B">
      <w:pPr>
        <w:rPr>
          <w:lang w:eastAsia="ja-JP"/>
        </w:rPr>
      </w:pPr>
      <w:r w:rsidRPr="00DF5426">
        <w:rPr>
          <w:lang w:eastAsia="ja-JP"/>
        </w:rPr>
        <w:t xml:space="preserve">The ability to be able to develop different elements of the network independently, for example the ability to develop the access system independent to the AIPN enables investment to be focused on the area requiring enhancement, not on the </w:t>
      </w:r>
      <w:proofErr w:type="gramStart"/>
      <w:r w:rsidRPr="00DF5426">
        <w:rPr>
          <w:lang w:eastAsia="ja-JP"/>
        </w:rPr>
        <w:t>system as a whole</w:t>
      </w:r>
      <w:proofErr w:type="gramEnd"/>
      <w:r w:rsidRPr="00DF5426">
        <w:rPr>
          <w:lang w:eastAsia="ja-JP"/>
        </w:rPr>
        <w:t xml:space="preserve">. Therefore, it is possible to design and develop the system efficiently and focus on specific aspects </w:t>
      </w:r>
      <w:proofErr w:type="gramStart"/>
      <w:r w:rsidRPr="00DF5426">
        <w:rPr>
          <w:lang w:eastAsia="ja-JP"/>
        </w:rPr>
        <w:t>in order to</w:t>
      </w:r>
      <w:proofErr w:type="gramEnd"/>
      <w:r w:rsidRPr="00DF5426">
        <w:rPr>
          <w:lang w:eastAsia="ja-JP"/>
        </w:rPr>
        <w:t xml:space="preserve"> achieve maximum returns.</w:t>
      </w:r>
    </w:p>
    <w:p w14:paraId="4AB81778" w14:textId="77777777" w:rsidR="003F114B" w:rsidRPr="00DF5426" w:rsidRDefault="003F114B" w:rsidP="003F114B">
      <w:pPr>
        <w:pStyle w:val="Heading2"/>
        <w:rPr>
          <w:lang w:eastAsia="ja-JP"/>
        </w:rPr>
      </w:pPr>
      <w:bookmarkStart w:id="75" w:name="_Toc217731486"/>
      <w:r w:rsidRPr="00DF5426">
        <w:rPr>
          <w:lang w:eastAsia="ja-JP"/>
        </w:rPr>
        <w:t>5.4</w:t>
      </w:r>
      <w:r w:rsidRPr="00DF5426">
        <w:rPr>
          <w:lang w:eastAsia="ja-JP"/>
        </w:rPr>
        <w:tab/>
        <w:t>Security and Privacy considerations</w:t>
      </w:r>
      <w:bookmarkEnd w:id="75"/>
    </w:p>
    <w:p w14:paraId="13692D97" w14:textId="77777777" w:rsidR="003F114B" w:rsidRPr="00DF5426" w:rsidRDefault="003F114B" w:rsidP="003F114B">
      <w:pPr>
        <w:rPr>
          <w:lang w:eastAsia="ja-JP"/>
        </w:rPr>
      </w:pPr>
      <w:r w:rsidRPr="00DF5426">
        <w:t>User and network security</w:t>
      </w:r>
      <w:r w:rsidRPr="00DF5426">
        <w:rPr>
          <w:lang w:eastAsia="ja-JP"/>
        </w:rPr>
        <w:t xml:space="preserve"> and privacy</w:t>
      </w:r>
      <w:r w:rsidRPr="00DF5426">
        <w:t xml:space="preserve"> issues, despite being a key concern in today's networks, tend not to be in the top list of priorities when evolving existing systems or designing new ones. The result</w:t>
      </w:r>
      <w:r w:rsidRPr="00DF5426">
        <w:rPr>
          <w:lang w:eastAsia="ja-JP"/>
        </w:rPr>
        <w:t>s</w:t>
      </w:r>
      <w:r w:rsidRPr="00DF5426">
        <w:t xml:space="preserve"> of this tend to be that security is added to the system instead of being native in the system, which translates into </w:t>
      </w:r>
      <w:r w:rsidRPr="00DF5426">
        <w:rPr>
          <w:lang w:eastAsia="ja-JP"/>
        </w:rPr>
        <w:t>in</w:t>
      </w:r>
      <w:r w:rsidRPr="00DF5426">
        <w:t>secure systems or unnecessar</w:t>
      </w:r>
      <w:r w:rsidRPr="00DF5426">
        <w:rPr>
          <w:lang w:eastAsia="ja-JP"/>
        </w:rPr>
        <w:t>il</w:t>
      </w:r>
      <w:r w:rsidRPr="00DF5426">
        <w:t xml:space="preserve">y complex security solutions which are often very user unfriendly. </w:t>
      </w:r>
      <w:r w:rsidRPr="00DF5426">
        <w:rPr>
          <w:lang w:eastAsia="ja-JP"/>
        </w:rPr>
        <w:t xml:space="preserve">For this </w:t>
      </w:r>
      <w:proofErr w:type="gramStart"/>
      <w:r w:rsidRPr="00DF5426">
        <w:rPr>
          <w:lang w:eastAsia="ja-JP"/>
        </w:rPr>
        <w:t>reason</w:t>
      </w:r>
      <w:proofErr w:type="gramEnd"/>
      <w:r w:rsidRPr="00DF5426">
        <w:rPr>
          <w:lang w:eastAsia="ja-JP"/>
        </w:rPr>
        <w:t xml:space="preserve"> security and privacy considerations are considered within this Technical Report.</w:t>
      </w:r>
    </w:p>
    <w:p w14:paraId="4506A8E9" w14:textId="77777777" w:rsidR="003F114B" w:rsidRPr="00DF5426" w:rsidRDefault="003F114B" w:rsidP="003F114B">
      <w:pPr>
        <w:pStyle w:val="NO"/>
        <w:rPr>
          <w:lang w:eastAsia="ja-JP"/>
        </w:rPr>
      </w:pPr>
      <w:r w:rsidRPr="00DF5426">
        <w:t>Note 1:</w:t>
      </w:r>
      <w:r w:rsidRPr="00DF5426">
        <w:rPr>
          <w:lang w:eastAsia="ja-JP"/>
        </w:rPr>
        <w:tab/>
      </w:r>
      <w:r w:rsidRPr="00DF5426">
        <w:t>The feasibility of "user issues" should be considered within the regulation for lawful interception that exists in some countries</w:t>
      </w:r>
      <w:r w:rsidRPr="00DF5426">
        <w:rPr>
          <w:lang w:eastAsia="ja-JP"/>
        </w:rPr>
        <w:t xml:space="preserve"> i</w:t>
      </w:r>
      <w:r w:rsidRPr="00DF5426">
        <w:t xml:space="preserve">.e. it may be required that some of the features above are disabled in some networks </w:t>
      </w:r>
      <w:proofErr w:type="gramStart"/>
      <w:r w:rsidRPr="00DF5426">
        <w:t>in order to</w:t>
      </w:r>
      <w:proofErr w:type="gramEnd"/>
      <w:r w:rsidRPr="00DF5426">
        <w:t xml:space="preserve"> comply with local lawful interception regulations.</w:t>
      </w:r>
    </w:p>
    <w:p w14:paraId="2B8ACF2F" w14:textId="77777777" w:rsidR="00607CA9" w:rsidRDefault="00607CA9" w:rsidP="00607CA9">
      <w:pPr>
        <w:pStyle w:val="NO"/>
        <w:rPr>
          <w:rFonts w:hint="eastAsia"/>
          <w:lang w:eastAsia="ja-JP"/>
        </w:rPr>
      </w:pPr>
      <w:r>
        <w:rPr>
          <w:rFonts w:hint="eastAsia"/>
          <w:lang w:eastAsia="ja-JP"/>
        </w:rPr>
        <w:t>Note</w:t>
      </w:r>
      <w:r>
        <w:rPr>
          <w:lang w:eastAsia="ja-JP"/>
        </w:rPr>
        <w:t xml:space="preserve"> 2</w:t>
      </w:r>
      <w:r>
        <w:rPr>
          <w:rFonts w:hint="eastAsia"/>
          <w:lang w:eastAsia="ja-JP"/>
        </w:rPr>
        <w:t>:</w:t>
      </w:r>
      <w:r>
        <w:rPr>
          <w:rFonts w:hint="eastAsia"/>
          <w:lang w:eastAsia="ja-JP"/>
        </w:rPr>
        <w:tab/>
        <w:t xml:space="preserve">Further information </w:t>
      </w:r>
      <w:r>
        <w:rPr>
          <w:lang w:eastAsia="ja-JP"/>
        </w:rPr>
        <w:t>regarding</w:t>
      </w:r>
      <w:r>
        <w:rPr>
          <w:rFonts w:hint="eastAsia"/>
          <w:lang w:eastAsia="ja-JP"/>
        </w:rPr>
        <w:t xml:space="preserve"> </w:t>
      </w:r>
      <w:r>
        <w:rPr>
          <w:lang w:eastAsia="ja-JP"/>
        </w:rPr>
        <w:t>security</w:t>
      </w:r>
      <w:r>
        <w:rPr>
          <w:rFonts w:hint="eastAsia"/>
          <w:lang w:eastAsia="ja-JP"/>
        </w:rPr>
        <w:t xml:space="preserve"> issues is provided within Annex D.</w:t>
      </w:r>
    </w:p>
    <w:p w14:paraId="073AFE11" w14:textId="77777777" w:rsidR="003F114B" w:rsidRPr="00DF5426" w:rsidRDefault="003F114B" w:rsidP="003F114B">
      <w:pPr>
        <w:pStyle w:val="Heading3"/>
        <w:rPr>
          <w:lang w:eastAsia="ja-JP"/>
        </w:rPr>
      </w:pPr>
      <w:bookmarkStart w:id="76" w:name="_Toc217731487"/>
      <w:r w:rsidRPr="00DF5426">
        <w:rPr>
          <w:lang w:eastAsia="ja-JP"/>
        </w:rPr>
        <w:t>5.4.1</w:t>
      </w:r>
      <w:r w:rsidRPr="00DF5426">
        <w:rPr>
          <w:lang w:eastAsia="ja-JP"/>
        </w:rPr>
        <w:tab/>
        <w:t>Security Considerations</w:t>
      </w:r>
      <w:bookmarkEnd w:id="76"/>
    </w:p>
    <w:p w14:paraId="7D318A4B" w14:textId="77777777" w:rsidR="003F114B" w:rsidRPr="00DF5426" w:rsidRDefault="003F114B" w:rsidP="003F114B">
      <w:r w:rsidRPr="00DF5426">
        <w:t>Transforming today’s 3GPP system into an A</w:t>
      </w:r>
      <w:r w:rsidRPr="00DF5426">
        <w:rPr>
          <w:lang w:eastAsia="ja-JP"/>
        </w:rPr>
        <w:t xml:space="preserve">IPN </w:t>
      </w:r>
      <w:r w:rsidRPr="00DF5426">
        <w:t>will introduce changes in the threat environment, introducing new threats but also changes in risk levels of already identified threats. Threats previously seen</w:t>
      </w:r>
      <w:r w:rsidRPr="00DF5426">
        <w:rPr>
          <w:lang w:eastAsia="ja-JP"/>
        </w:rPr>
        <w:t xml:space="preserve"> as</w:t>
      </w:r>
      <w:r w:rsidRPr="00DF5426">
        <w:t xml:space="preserve"> having low risks may need to be reassessed leading to new security requirements and the need for new and/or improved security mechanisms. The changes in the threat environment will mainly be due to qualitative and quantitative changes in e.g.</w:t>
      </w:r>
    </w:p>
    <w:p w14:paraId="70936152" w14:textId="77777777" w:rsidR="003F114B" w:rsidRPr="00DF5426" w:rsidRDefault="003F114B" w:rsidP="003F114B">
      <w:pPr>
        <w:pStyle w:val="B1"/>
      </w:pPr>
      <w:r w:rsidRPr="00DF5426">
        <w:t>-</w:t>
      </w:r>
      <w:r w:rsidRPr="00DF5426">
        <w:tab/>
        <w:t>Threat environment (</w:t>
      </w:r>
      <w:proofErr w:type="gramStart"/>
      <w:r w:rsidRPr="00DF5426">
        <w:t>more and more</w:t>
      </w:r>
      <w:proofErr w:type="gramEnd"/>
      <w:r w:rsidRPr="00DF5426">
        <w:t xml:space="preserve"> severe attacks) but also increased risks of </w:t>
      </w:r>
      <w:proofErr w:type="gramStart"/>
      <w:r w:rsidRPr="00DF5426">
        <w:t>particular threats</w:t>
      </w:r>
      <w:proofErr w:type="gramEnd"/>
      <w:r w:rsidRPr="00DF5426">
        <w:t xml:space="preserve"> (i.e., the impacts and probabilities that attacks occur may increase </w:t>
      </w:r>
      <w:proofErr w:type="gramStart"/>
      <w:r w:rsidRPr="00DF5426">
        <w:t>as a result of</w:t>
      </w:r>
      <w:proofErr w:type="gramEnd"/>
      <w:r w:rsidRPr="00DF5426">
        <w:t xml:space="preserve"> the changed threat environment).</w:t>
      </w:r>
    </w:p>
    <w:p w14:paraId="61096D37" w14:textId="77777777" w:rsidR="003F114B" w:rsidRPr="00DF5426" w:rsidRDefault="003F114B" w:rsidP="003F114B">
      <w:pPr>
        <w:pStyle w:val="B1"/>
      </w:pPr>
      <w:r w:rsidRPr="00DF5426">
        <w:t>-</w:t>
      </w:r>
      <w:r w:rsidRPr="00DF5426">
        <w:tab/>
        <w:t>System heterogeneity and multi</w:t>
      </w:r>
      <w:r w:rsidRPr="00DF5426">
        <w:rPr>
          <w:lang w:eastAsia="ja-JP"/>
        </w:rPr>
        <w:t>-</w:t>
      </w:r>
      <w:r w:rsidRPr="00DF5426">
        <w:t>access (GSM, UMTS, WLAN, new accesses, etc)</w:t>
      </w:r>
    </w:p>
    <w:p w14:paraId="41AFBC82" w14:textId="77777777" w:rsidR="003F114B" w:rsidRPr="00DF5426" w:rsidRDefault="003F114B" w:rsidP="003F114B">
      <w:pPr>
        <w:pStyle w:val="B1"/>
      </w:pPr>
      <w:r w:rsidRPr="00DF5426">
        <w:t>-</w:t>
      </w:r>
      <w:r w:rsidRPr="00DF5426">
        <w:tab/>
        <w:t xml:space="preserve">Fragmentation of security solutions </w:t>
      </w:r>
    </w:p>
    <w:p w14:paraId="0DDFA5CA" w14:textId="77777777" w:rsidR="003F114B" w:rsidRPr="00DF5426" w:rsidRDefault="003F114B" w:rsidP="003F114B">
      <w:pPr>
        <w:pStyle w:val="B1"/>
      </w:pPr>
      <w:r w:rsidRPr="00DF5426">
        <w:t>-</w:t>
      </w:r>
      <w:r w:rsidRPr="00DF5426">
        <w:tab/>
        <w:t>Usage patterns (many more users of existing services and many new services)</w:t>
      </w:r>
    </w:p>
    <w:p w14:paraId="57E7F2B3" w14:textId="77777777" w:rsidR="003F114B" w:rsidRPr="00575CD9" w:rsidRDefault="003F114B" w:rsidP="003F114B">
      <w:pPr>
        <w:pStyle w:val="B1"/>
        <w:rPr>
          <w:lang w:val="fr-FR"/>
        </w:rPr>
      </w:pPr>
      <w:r w:rsidRPr="00575CD9">
        <w:rPr>
          <w:lang w:val="fr-FR"/>
        </w:rPr>
        <w:t>-</w:t>
      </w:r>
      <w:r w:rsidRPr="00575CD9">
        <w:rPr>
          <w:lang w:val="fr-FR"/>
        </w:rPr>
        <w:tab/>
      </w:r>
      <w:proofErr w:type="spellStart"/>
      <w:r w:rsidRPr="00575CD9">
        <w:rPr>
          <w:lang w:val="fr-FR"/>
        </w:rPr>
        <w:t>Requirements</w:t>
      </w:r>
      <w:proofErr w:type="spellEnd"/>
      <w:r w:rsidRPr="00575CD9">
        <w:rPr>
          <w:lang w:val="fr-FR"/>
        </w:rPr>
        <w:t xml:space="preserve"> on user </w:t>
      </w:r>
      <w:proofErr w:type="spellStart"/>
      <w:r w:rsidRPr="00575CD9">
        <w:rPr>
          <w:lang w:val="fr-FR"/>
        </w:rPr>
        <w:t>convenience</w:t>
      </w:r>
      <w:proofErr w:type="spellEnd"/>
      <w:r w:rsidRPr="00575CD9">
        <w:rPr>
          <w:lang w:val="fr-FR"/>
        </w:rPr>
        <w:t xml:space="preserve"> (e.g</w:t>
      </w:r>
      <w:r w:rsidRPr="00575CD9">
        <w:rPr>
          <w:lang w:val="fr-FR" w:eastAsia="ja-JP"/>
        </w:rPr>
        <w:t>.</w:t>
      </w:r>
      <w:r w:rsidRPr="00575CD9">
        <w:rPr>
          <w:lang w:val="fr-FR"/>
        </w:rPr>
        <w:t xml:space="preserve"> SSO, </w:t>
      </w:r>
      <w:proofErr w:type="spellStart"/>
      <w:r w:rsidRPr="00575CD9">
        <w:rPr>
          <w:lang w:val="fr-FR"/>
        </w:rPr>
        <w:t>etc</w:t>
      </w:r>
      <w:proofErr w:type="spellEnd"/>
      <w:r w:rsidRPr="00575CD9">
        <w:rPr>
          <w:lang w:val="fr-FR"/>
        </w:rPr>
        <w:t>)</w:t>
      </w:r>
    </w:p>
    <w:p w14:paraId="78569F55" w14:textId="77777777" w:rsidR="003F114B" w:rsidRPr="00DF5426" w:rsidRDefault="003F114B" w:rsidP="003F114B">
      <w:pPr>
        <w:pStyle w:val="B1"/>
      </w:pPr>
      <w:r w:rsidRPr="00DF5426">
        <w:t>-</w:t>
      </w:r>
      <w:r w:rsidRPr="00DF5426">
        <w:tab/>
        <w:t>Use of trust establishment mechanisms (To counter threats and to enable trusted transactions)</w:t>
      </w:r>
    </w:p>
    <w:p w14:paraId="2E2B65B5" w14:textId="77777777" w:rsidR="003F114B" w:rsidRPr="00DF5426" w:rsidRDefault="003F114B" w:rsidP="003F114B">
      <w:pPr>
        <w:rPr>
          <w:lang w:eastAsia="ja-JP"/>
        </w:rPr>
      </w:pPr>
      <w:r w:rsidRPr="00DF5426">
        <w:t>The changes in these areas will certainly motivate a review and revision of currently employed security principles and solutions.</w:t>
      </w:r>
    </w:p>
    <w:p w14:paraId="51E9A4E6" w14:textId="77777777" w:rsidR="003F114B" w:rsidRPr="00DF5426" w:rsidRDefault="003F114B" w:rsidP="003F114B">
      <w:pPr>
        <w:rPr>
          <w:lang w:eastAsia="ja-JP"/>
        </w:rPr>
      </w:pPr>
      <w:r w:rsidRPr="00DF5426">
        <w:t>An important process will also be to collect the high-level principles and requirements. Examples o</w:t>
      </w:r>
      <w:r w:rsidR="00B41C2C" w:rsidRPr="00DF5426">
        <w:rPr>
          <w:lang w:eastAsia="ja-JP"/>
        </w:rPr>
        <w:t>f</w:t>
      </w:r>
      <w:r w:rsidRPr="00DF5426">
        <w:t xml:space="preserve"> proposed high-level requirements </w:t>
      </w:r>
      <w:r w:rsidRPr="00DF5426">
        <w:rPr>
          <w:lang w:eastAsia="ja-JP"/>
        </w:rPr>
        <w:t xml:space="preserve">for an </w:t>
      </w:r>
      <w:r w:rsidRPr="00DF5426">
        <w:t>AIPN are:</w:t>
      </w:r>
    </w:p>
    <w:p w14:paraId="0B67E4B9" w14:textId="77777777" w:rsidR="003F114B" w:rsidRPr="00DF5426" w:rsidRDefault="003F114B" w:rsidP="003F114B">
      <w:pPr>
        <w:pStyle w:val="B1"/>
      </w:pPr>
      <w:r w:rsidRPr="00DF5426">
        <w:t>-</w:t>
      </w:r>
      <w:r w:rsidRPr="00DF5426">
        <w:tab/>
        <w:t xml:space="preserve">Security shall be equivalent or </w:t>
      </w:r>
      <w:r w:rsidRPr="00DF5426">
        <w:rPr>
          <w:lang w:eastAsia="ja-JP"/>
        </w:rPr>
        <w:t xml:space="preserve">better than </w:t>
      </w:r>
      <w:r w:rsidRPr="00DF5426">
        <w:t>with</w:t>
      </w:r>
      <w:r w:rsidRPr="00DF5426">
        <w:rPr>
          <w:lang w:eastAsia="ja-JP"/>
        </w:rPr>
        <w:t xml:space="preserve"> the current</w:t>
      </w:r>
      <w:r w:rsidRPr="00DF5426">
        <w:t xml:space="preserve"> system</w:t>
      </w:r>
      <w:r w:rsidRPr="00DF5426">
        <w:rPr>
          <w:lang w:eastAsia="ja-JP"/>
        </w:rPr>
        <w:t xml:space="preserve"> i.e. 3GPP Rel-6</w:t>
      </w:r>
      <w:r w:rsidRPr="00DF5426">
        <w:t xml:space="preserve">. </w:t>
      </w:r>
    </w:p>
    <w:p w14:paraId="2BBE4687" w14:textId="77777777" w:rsidR="0084589B" w:rsidRDefault="003F114B" w:rsidP="00AA39F6">
      <w:pPr>
        <w:pStyle w:val="B2"/>
        <w:tabs>
          <w:tab w:val="left" w:pos="1134"/>
        </w:tabs>
        <w:ind w:left="852" w:hanging="285"/>
      </w:pPr>
      <w:r w:rsidRPr="00DF5426">
        <w:t>This includes support of:</w:t>
      </w:r>
    </w:p>
    <w:p w14:paraId="3DA48129" w14:textId="77777777" w:rsidR="0084589B" w:rsidRDefault="003F114B" w:rsidP="00AA39F6">
      <w:pPr>
        <w:pStyle w:val="B2"/>
        <w:tabs>
          <w:tab w:val="left" w:pos="1134"/>
        </w:tabs>
        <w:ind w:left="852" w:hanging="285"/>
      </w:pPr>
      <w:r w:rsidRPr="00DF5426">
        <w:t>-</w:t>
      </w:r>
      <w:r w:rsidRPr="00DF5426">
        <w:tab/>
        <w:t>easy portability of subscriber identities to different UEs</w:t>
      </w:r>
    </w:p>
    <w:p w14:paraId="6AFBCCBF" w14:textId="77777777" w:rsidR="0084589B" w:rsidRDefault="00676F31" w:rsidP="00AA39F6">
      <w:pPr>
        <w:pStyle w:val="B2"/>
        <w:tabs>
          <w:tab w:val="left" w:pos="1134"/>
        </w:tabs>
        <w:ind w:left="852" w:hanging="285"/>
      </w:pPr>
      <w:r w:rsidRPr="00DF5426">
        <w:lastRenderedPageBreak/>
        <w:t xml:space="preserve">- </w:t>
      </w:r>
      <w:r w:rsidRPr="00DF5426">
        <w:tab/>
        <w:t>cost effective protection against unauthorized duplication of security related information such as keys for authentication purposes, key derivation purposes and protection of a session</w:t>
      </w:r>
    </w:p>
    <w:p w14:paraId="58EAA6D5" w14:textId="77777777" w:rsidR="0084589B" w:rsidRDefault="00676F31" w:rsidP="00AA39F6">
      <w:pPr>
        <w:pStyle w:val="B2"/>
        <w:tabs>
          <w:tab w:val="left" w:pos="1134"/>
        </w:tabs>
        <w:ind w:left="852" w:hanging="285"/>
      </w:pPr>
      <w:r w:rsidRPr="00DF5426">
        <w:t xml:space="preserve">- </w:t>
      </w:r>
      <w:r w:rsidRPr="00DF5426">
        <w:tab/>
        <w:t xml:space="preserve">the possibility for an </w:t>
      </w:r>
      <w:r w:rsidRPr="00DF5426">
        <w:rPr>
          <w:lang w:eastAsia="ja-JP"/>
        </w:rPr>
        <w:t xml:space="preserve">AIPN </w:t>
      </w:r>
      <w:r w:rsidRPr="00DF5426">
        <w:t xml:space="preserve">operator to </w:t>
      </w:r>
      <w:proofErr w:type="gramStart"/>
      <w:r w:rsidRPr="00DF5426">
        <w:t>control  security</w:t>
      </w:r>
      <w:proofErr w:type="gramEnd"/>
      <w:r w:rsidRPr="00DF5426">
        <w:t xml:space="preserve"> algorithms (and level of security) that apply for </w:t>
      </w:r>
      <w:proofErr w:type="gramStart"/>
      <w:r w:rsidRPr="00DF5426">
        <w:t>particular services</w:t>
      </w:r>
      <w:proofErr w:type="gramEnd"/>
      <w:r w:rsidRPr="00DF5426">
        <w:t xml:space="preserve"> e.g. for authentication purposes </w:t>
      </w:r>
    </w:p>
    <w:p w14:paraId="3D0F2580" w14:textId="77777777" w:rsidR="00AA39F6" w:rsidRDefault="00AA39F6" w:rsidP="00AA39F6">
      <w:pPr>
        <w:pStyle w:val="B2"/>
        <w:tabs>
          <w:tab w:val="left" w:pos="1134"/>
        </w:tabs>
        <w:ind w:left="852" w:hanging="285"/>
        <w:rPr>
          <w:rFonts w:hint="eastAsia"/>
          <w:lang w:eastAsia="ja-JP"/>
        </w:rPr>
      </w:pPr>
      <w:r>
        <w:t xml:space="preserve">- </w:t>
      </w:r>
      <w:r>
        <w:tab/>
      </w:r>
      <w:r>
        <w:rPr>
          <w:rFonts w:hint="eastAsia"/>
          <w:lang w:eastAsia="ja-JP"/>
        </w:rPr>
        <w:t xml:space="preserve">AIPN </w:t>
      </w:r>
      <w:proofErr w:type="gramStart"/>
      <w:r>
        <w:t>operator controlled</w:t>
      </w:r>
      <w:proofErr w:type="gramEnd"/>
      <w:r>
        <w:t xml:space="preserve"> distribution of security information to devices used for the purpose </w:t>
      </w:r>
      <w:r>
        <w:rPr>
          <w:rFonts w:hint="eastAsia"/>
          <w:lang w:eastAsia="ja-JP"/>
        </w:rPr>
        <w:t>of</w:t>
      </w:r>
      <w:r>
        <w:t xml:space="preserve"> giv</w:t>
      </w:r>
      <w:r>
        <w:rPr>
          <w:rFonts w:hint="eastAsia"/>
          <w:lang w:eastAsia="ja-JP"/>
        </w:rPr>
        <w:t>ing</w:t>
      </w:r>
      <w:r>
        <w:t xml:space="preserve"> cost effective protection of access to the</w:t>
      </w:r>
      <w:r>
        <w:rPr>
          <w:rFonts w:hint="eastAsia"/>
          <w:lang w:eastAsia="ja-JP"/>
        </w:rPr>
        <w:t xml:space="preserve"> </w:t>
      </w:r>
      <w:r>
        <w:t>AIPN</w:t>
      </w:r>
      <w:r>
        <w:rPr>
          <w:rFonts w:hint="eastAsia"/>
          <w:lang w:eastAsia="ja-JP"/>
        </w:rPr>
        <w:t>.</w:t>
      </w:r>
    </w:p>
    <w:p w14:paraId="091E7D77" w14:textId="77777777" w:rsidR="003F114B" w:rsidRPr="00DF5426" w:rsidRDefault="003F114B" w:rsidP="003F114B">
      <w:pPr>
        <w:pStyle w:val="B1"/>
      </w:pPr>
      <w:r w:rsidRPr="00DF5426">
        <w:rPr>
          <w:lang w:eastAsia="ja-JP"/>
        </w:rPr>
        <w:t>-</w:t>
      </w:r>
      <w:r w:rsidRPr="00DF5426">
        <w:rPr>
          <w:lang w:eastAsia="ja-JP"/>
        </w:rPr>
        <w:tab/>
        <w:t>An AIPN</w:t>
      </w:r>
      <w:r w:rsidRPr="00DF5426">
        <w:t xml:space="preserve"> shall be security-conscious from its early phase, not just </w:t>
      </w:r>
      <w:r w:rsidRPr="00DF5426">
        <w:rPr>
          <w:lang w:eastAsia="ja-JP"/>
        </w:rPr>
        <w:t>have</w:t>
      </w:r>
      <w:r w:rsidRPr="00DF5426">
        <w:t xml:space="preserve"> security </w:t>
      </w:r>
      <w:r w:rsidRPr="00DF5426">
        <w:rPr>
          <w:lang w:eastAsia="ja-JP"/>
        </w:rPr>
        <w:t xml:space="preserve">added </w:t>
      </w:r>
      <w:proofErr w:type="gramStart"/>
      <w:r w:rsidRPr="00DF5426">
        <w:t>later on</w:t>
      </w:r>
      <w:proofErr w:type="gramEnd"/>
      <w:r w:rsidRPr="00DF5426">
        <w:t>. The shift to AIPN provides an opportunity to introduce new security paradigms and enhancements/upgrades and optimizations of current security solutions.</w:t>
      </w:r>
    </w:p>
    <w:p w14:paraId="71BFE929" w14:textId="77777777" w:rsidR="003F114B" w:rsidRPr="00DF5426" w:rsidRDefault="003F114B" w:rsidP="003F114B">
      <w:pPr>
        <w:pStyle w:val="B1"/>
      </w:pPr>
      <w:r w:rsidRPr="00DF5426">
        <w:t>-</w:t>
      </w:r>
      <w:r w:rsidRPr="00DF5426">
        <w:tab/>
        <w:t>Usability: maximum transparency to the user</w:t>
      </w:r>
      <w:r w:rsidRPr="00DF5426">
        <w:rPr>
          <w:lang w:eastAsia="ja-JP"/>
        </w:rPr>
        <w:t xml:space="preserve"> i</w:t>
      </w:r>
      <w:r w:rsidRPr="00DF5426">
        <w:t xml:space="preserve">.e. </w:t>
      </w:r>
      <w:r w:rsidRPr="00DF5426">
        <w:rPr>
          <w:lang w:eastAsia="ja-JP"/>
        </w:rPr>
        <w:t>h</w:t>
      </w:r>
      <w:r w:rsidRPr="00DF5426">
        <w:t>igh levels of security should be provided with minimum user involvement.</w:t>
      </w:r>
    </w:p>
    <w:p w14:paraId="6A60CD2B" w14:textId="77777777" w:rsidR="003F114B" w:rsidRPr="00DF5426" w:rsidRDefault="003F114B" w:rsidP="003F114B">
      <w:pPr>
        <w:pStyle w:val="B1"/>
      </w:pPr>
      <w:r w:rsidRPr="00DF5426">
        <w:t>-</w:t>
      </w:r>
      <w:r w:rsidRPr="00DF5426">
        <w:tab/>
        <w:t>Ensure authenticity so that the user can trust the information he is receiving. This should cover private user to private user communications as well as private user to service provider communications.</w:t>
      </w:r>
    </w:p>
    <w:p w14:paraId="1EABCD74" w14:textId="77777777" w:rsidR="003F114B" w:rsidRPr="00DF5426" w:rsidRDefault="003F114B" w:rsidP="003F114B">
      <w:pPr>
        <w:pStyle w:val="B1"/>
      </w:pPr>
      <w:r w:rsidRPr="00DF5426">
        <w:t>-</w:t>
      </w:r>
      <w:r w:rsidRPr="00DF5426">
        <w:tab/>
        <w:t>Networks shall be protected against attacks such as Denial-of-Service attacks and unauthorised access.</w:t>
      </w:r>
    </w:p>
    <w:p w14:paraId="3FF5A505" w14:textId="77777777" w:rsidR="003F114B" w:rsidRPr="00DF5426" w:rsidRDefault="003F114B" w:rsidP="003F114B">
      <w:pPr>
        <w:pStyle w:val="B1"/>
      </w:pPr>
      <w:r w:rsidRPr="00DF5426">
        <w:t>-</w:t>
      </w:r>
      <w:r w:rsidRPr="00DF5426">
        <w:tab/>
        <w:t>Networks shall be able to authenticate each other and authorize services that need signalling between servers.</w:t>
      </w:r>
    </w:p>
    <w:p w14:paraId="4DC88E67" w14:textId="77777777" w:rsidR="003F114B" w:rsidRPr="00DF5426" w:rsidRDefault="003F114B" w:rsidP="003F114B">
      <w:pPr>
        <w:pStyle w:val="B1"/>
      </w:pPr>
      <w:r w:rsidRPr="00DF5426">
        <w:t>-</w:t>
      </w:r>
      <w:r w:rsidRPr="00DF5426">
        <w:tab/>
        <w:t xml:space="preserve">Fast re-authentication shall be possible. </w:t>
      </w:r>
    </w:p>
    <w:p w14:paraId="220BDA3D" w14:textId="77777777" w:rsidR="003F114B" w:rsidRPr="00DF5426" w:rsidRDefault="003F114B" w:rsidP="003F114B">
      <w:pPr>
        <w:pStyle w:val="B1"/>
      </w:pPr>
      <w:r w:rsidRPr="00DF5426">
        <w:t>-</w:t>
      </w:r>
      <w:r w:rsidRPr="00DF5426">
        <w:tab/>
        <w:t>Hiding of internal network elements shall be provided by an AIPN.</w:t>
      </w:r>
    </w:p>
    <w:p w14:paraId="3BC02150" w14:textId="77777777" w:rsidR="003F114B" w:rsidRPr="00DF5426" w:rsidRDefault="003F114B" w:rsidP="003F114B">
      <w:pPr>
        <w:pStyle w:val="B1"/>
      </w:pPr>
      <w:r w:rsidRPr="00DF5426">
        <w:t>-</w:t>
      </w:r>
      <w:r w:rsidRPr="00DF5426">
        <w:tab/>
        <w:t xml:space="preserve">It should be possible for the AIPN operator to select among several levels of security (e.g. 3GPP Rel-6 equivalent security or </w:t>
      </w:r>
      <w:r w:rsidRPr="00DF5426">
        <w:rPr>
          <w:lang w:eastAsia="ja-JP"/>
        </w:rPr>
        <w:t>better</w:t>
      </w:r>
      <w:r w:rsidRPr="00DF5426">
        <w:t>)</w:t>
      </w:r>
    </w:p>
    <w:p w14:paraId="54CADB05" w14:textId="77777777" w:rsidR="009F22EF" w:rsidRPr="00DF5426" w:rsidRDefault="009F22EF" w:rsidP="009F22EF">
      <w:pPr>
        <w:pStyle w:val="Heading4"/>
      </w:pPr>
      <w:bookmarkStart w:id="77" w:name="_Toc217731488"/>
      <w:r w:rsidRPr="00DF5426">
        <w:rPr>
          <w:lang w:eastAsia="ja-JP"/>
        </w:rPr>
        <w:t>5.4.1.1</w:t>
      </w:r>
      <w:r w:rsidRPr="00DF5426">
        <w:rPr>
          <w:lang w:eastAsia="ja-JP"/>
        </w:rPr>
        <w:tab/>
        <w:t>Threat environment</w:t>
      </w:r>
      <w:bookmarkEnd w:id="77"/>
    </w:p>
    <w:p w14:paraId="05412A4F" w14:textId="77777777" w:rsidR="009F22EF" w:rsidRPr="00DF5426" w:rsidRDefault="009F22EF" w:rsidP="009F22EF">
      <w:r w:rsidRPr="00DF5426">
        <w:t xml:space="preserve">The Internet is rapidly becoming a very hostile environment. Unless proper countermeasures are installed, the threats found </w:t>
      </w:r>
      <w:proofErr w:type="gramStart"/>
      <w:r w:rsidRPr="00DF5426">
        <w:t>in</w:t>
      </w:r>
      <w:proofErr w:type="gramEnd"/>
      <w:r w:rsidRPr="00DF5426">
        <w:t xml:space="preserve"> the Internet will soon be prevalent in mobile network</w:t>
      </w:r>
      <w:r w:rsidRPr="00DF5426">
        <w:rPr>
          <w:lang w:eastAsia="ja-JP"/>
        </w:rPr>
        <w:t>s</w:t>
      </w:r>
      <w:r w:rsidRPr="00DF5426">
        <w:t>.</w:t>
      </w:r>
    </w:p>
    <w:p w14:paraId="3000C3DC" w14:textId="77777777" w:rsidR="00AA39F6" w:rsidRDefault="00AA39F6" w:rsidP="00AA39F6">
      <w:pPr>
        <w:rPr>
          <w:lang w:val="en-US"/>
        </w:rPr>
      </w:pPr>
      <w:r>
        <w:rPr>
          <w:lang w:val="en-US"/>
        </w:rPr>
        <w:t>With 3G and upcoming extension</w:t>
      </w:r>
      <w:r>
        <w:rPr>
          <w:rFonts w:hint="eastAsia"/>
          <w:lang w:val="en-US" w:eastAsia="ja-JP"/>
        </w:rPr>
        <w:t>s</w:t>
      </w:r>
      <w:r>
        <w:rPr>
          <w:lang w:val="en-US"/>
        </w:rPr>
        <w:t xml:space="preserve"> of it, many new players will enter the scene. Small and very large </w:t>
      </w:r>
      <w:r>
        <w:rPr>
          <w:rFonts w:hint="eastAsia"/>
          <w:lang w:val="en-US" w:eastAsia="ja-JP"/>
        </w:rPr>
        <w:t xml:space="preserve">AIPN </w:t>
      </w:r>
      <w:r>
        <w:rPr>
          <w:lang w:val="en-US"/>
        </w:rPr>
        <w:t>operators and service providers will work together to offer the services the users expect in a competitive way. At the same time, the equipment of the end-users will become more complex and capable. Users will connect PANs over multi-access links to the</w:t>
      </w:r>
      <w:r>
        <w:rPr>
          <w:rFonts w:hint="eastAsia"/>
          <w:lang w:val="en-US" w:eastAsia="ja-JP"/>
        </w:rPr>
        <w:t xml:space="preserve"> </w:t>
      </w:r>
      <w:proofErr w:type="gramStart"/>
      <w:r>
        <w:rPr>
          <w:rFonts w:hint="eastAsia"/>
          <w:lang w:val="en-US" w:eastAsia="ja-JP"/>
        </w:rPr>
        <w:t>AIPN</w:t>
      </w:r>
      <w:proofErr w:type="gramEnd"/>
      <w:r>
        <w:rPr>
          <w:lang w:val="en-US"/>
        </w:rPr>
        <w:t xml:space="preserve"> and users will act as Ad-hoc Network extensions of the access </w:t>
      </w:r>
      <w:r>
        <w:rPr>
          <w:rFonts w:hint="eastAsia"/>
          <w:lang w:val="en-US" w:eastAsia="ja-JP"/>
        </w:rPr>
        <w:t>system</w:t>
      </w:r>
      <w:r>
        <w:rPr>
          <w:lang w:val="en-US"/>
        </w:rPr>
        <w:t xml:space="preserve">. In this environment, attacks may occur in many different places and in </w:t>
      </w:r>
      <w:proofErr w:type="gramStart"/>
      <w:r>
        <w:rPr>
          <w:lang w:val="en-US"/>
        </w:rPr>
        <w:t>many different ways</w:t>
      </w:r>
      <w:proofErr w:type="gramEnd"/>
      <w:r>
        <w:rPr>
          <w:lang w:val="en-US"/>
        </w:rPr>
        <w:t>.</w:t>
      </w:r>
    </w:p>
    <w:p w14:paraId="28669A60" w14:textId="77777777" w:rsidR="009F22EF" w:rsidRPr="00DF5426" w:rsidRDefault="009F22EF" w:rsidP="009F22EF">
      <w:pPr>
        <w:pStyle w:val="Heading4"/>
      </w:pPr>
      <w:bookmarkStart w:id="78" w:name="_Toc217731489"/>
      <w:r w:rsidRPr="00DF5426">
        <w:rPr>
          <w:lang w:eastAsia="ja-JP"/>
        </w:rPr>
        <w:t>5.4.1.2</w:t>
      </w:r>
      <w:r w:rsidRPr="00DF5426">
        <w:rPr>
          <w:lang w:eastAsia="ja-JP"/>
        </w:rPr>
        <w:tab/>
        <w:t>Network heterogeneity and traffic protection</w:t>
      </w:r>
      <w:bookmarkEnd w:id="78"/>
    </w:p>
    <w:p w14:paraId="033D2B59" w14:textId="77777777" w:rsidR="009F22EF" w:rsidRPr="00DF5426" w:rsidRDefault="009F22EF" w:rsidP="003F114B">
      <w:pPr>
        <w:rPr>
          <w:lang w:eastAsia="ja-JP"/>
        </w:rPr>
      </w:pPr>
      <w:r w:rsidRPr="00DF5426">
        <w:rPr>
          <w:lang w:eastAsia="ja-JP"/>
        </w:rPr>
        <w:t>AIPN</w:t>
      </w:r>
      <w:r w:rsidRPr="00DF5426">
        <w:t>s</w:t>
      </w:r>
      <w:r w:rsidRPr="00DF5426">
        <w:rPr>
          <w:lang w:eastAsia="ja-JP"/>
        </w:rPr>
        <w:t xml:space="preserve"> will</w:t>
      </w:r>
      <w:r w:rsidRPr="00DF5426">
        <w:t xml:space="preserve"> become increasingly heterogeneous as </w:t>
      </w:r>
      <w:proofErr w:type="gramStart"/>
      <w:r w:rsidRPr="00DF5426">
        <w:t>more and more</w:t>
      </w:r>
      <w:proofErr w:type="gramEnd"/>
      <w:r w:rsidRPr="00DF5426">
        <w:t xml:space="preserve"> types of access </w:t>
      </w:r>
      <w:r w:rsidRPr="00DF5426">
        <w:rPr>
          <w:lang w:eastAsia="ja-JP"/>
        </w:rPr>
        <w:t>system</w:t>
      </w:r>
      <w:r w:rsidRPr="00DF5426">
        <w:t xml:space="preserve">s are tied into the cellular environment. To be able to handle new and legacy systems in a uniform way some generic principles for traffic protection </w:t>
      </w:r>
      <w:proofErr w:type="gramStart"/>
      <w:r w:rsidRPr="00DF5426">
        <w:t>have to</w:t>
      </w:r>
      <w:proofErr w:type="gramEnd"/>
      <w:r w:rsidRPr="00DF5426">
        <w:t xml:space="preserve"> be established. It is assumed that the </w:t>
      </w:r>
      <w:r w:rsidRPr="00DF5426">
        <w:rPr>
          <w:lang w:eastAsia="ja-JP"/>
        </w:rPr>
        <w:t>existing</w:t>
      </w:r>
      <w:r w:rsidRPr="00DF5426">
        <w:t xml:space="preserve"> principle that the system should protect user traffic over the radio access and into the network still holds. It is also assumed that user payload traffic is forwarded in plaintext unless protection is provided as an application specific service.</w:t>
      </w:r>
    </w:p>
    <w:p w14:paraId="5CB499F8" w14:textId="77777777" w:rsidR="003F114B" w:rsidRPr="00DF5426" w:rsidRDefault="00CB413C" w:rsidP="00CB413C">
      <w:pPr>
        <w:pStyle w:val="Heading3"/>
        <w:rPr>
          <w:lang w:eastAsia="ja-JP"/>
        </w:rPr>
      </w:pPr>
      <w:bookmarkStart w:id="79" w:name="_Toc217731490"/>
      <w:r w:rsidRPr="00DF5426">
        <w:rPr>
          <w:lang w:eastAsia="ja-JP"/>
        </w:rPr>
        <w:t>5.4.</w:t>
      </w:r>
      <w:r w:rsidR="006F2DC0" w:rsidRPr="00DF5426">
        <w:rPr>
          <w:lang w:eastAsia="ja-JP"/>
        </w:rPr>
        <w:t>2</w:t>
      </w:r>
      <w:r w:rsidRPr="00DF5426">
        <w:rPr>
          <w:lang w:eastAsia="ja-JP"/>
        </w:rPr>
        <w:tab/>
      </w:r>
      <w:r w:rsidR="003F114B" w:rsidRPr="00DF5426">
        <w:rPr>
          <w:lang w:eastAsia="ja-JP"/>
        </w:rPr>
        <w:t>Privacy considerations</w:t>
      </w:r>
      <w:bookmarkEnd w:id="79"/>
    </w:p>
    <w:p w14:paraId="1783B87C" w14:textId="77777777" w:rsidR="003F114B" w:rsidRPr="00DF5426" w:rsidRDefault="003F114B" w:rsidP="003F114B">
      <w:pPr>
        <w:pStyle w:val="B1"/>
      </w:pPr>
      <w:r w:rsidRPr="00DF5426">
        <w:t>-</w:t>
      </w:r>
      <w:r w:rsidRPr="00DF5426">
        <w:tab/>
        <w:t>User issues:</w:t>
      </w:r>
    </w:p>
    <w:p w14:paraId="33491B0E" w14:textId="77777777" w:rsidR="003F114B" w:rsidRPr="00DF5426" w:rsidRDefault="003F114B" w:rsidP="003F114B">
      <w:pPr>
        <w:pStyle w:val="B2"/>
      </w:pPr>
      <w:r w:rsidRPr="00DF5426">
        <w:t>-</w:t>
      </w:r>
      <w:r w:rsidRPr="00DF5426">
        <w:tab/>
        <w:t xml:space="preserve">Location privacy. User location privacy should be guaranteed. </w:t>
      </w:r>
    </w:p>
    <w:p w14:paraId="169FAFCC" w14:textId="77777777" w:rsidR="003F114B" w:rsidRPr="00DF5426" w:rsidRDefault="00B41C2C" w:rsidP="003F114B">
      <w:pPr>
        <w:pStyle w:val="B2"/>
        <w:rPr>
          <w:lang w:eastAsia="ja-JP"/>
        </w:rPr>
      </w:pPr>
      <w:r w:rsidRPr="00DF5426">
        <w:rPr>
          <w:lang w:eastAsia="ja-JP"/>
        </w:rPr>
        <w:tab/>
      </w:r>
      <w:r w:rsidRPr="00DF5426">
        <w:rPr>
          <w:lang w:eastAsia="ja-JP"/>
        </w:rPr>
        <w:tab/>
      </w:r>
      <w:r w:rsidR="003F114B" w:rsidRPr="00DF5426">
        <w:t xml:space="preserve">The location of a user </w:t>
      </w:r>
      <w:proofErr w:type="gramStart"/>
      <w:r w:rsidR="003F114B" w:rsidRPr="00DF5426">
        <w:t>has to</w:t>
      </w:r>
      <w:proofErr w:type="gramEnd"/>
      <w:r w:rsidR="003F114B" w:rsidRPr="00DF5426">
        <w:t xml:space="preserve"> be known by some instances in the </w:t>
      </w:r>
      <w:r w:rsidR="009F22EF" w:rsidRPr="00DF5426">
        <w:rPr>
          <w:lang w:eastAsia="ja-JP"/>
        </w:rPr>
        <w:t>AIPN</w:t>
      </w:r>
      <w:r w:rsidR="009F22EF" w:rsidRPr="00DF5426">
        <w:t xml:space="preserve"> </w:t>
      </w:r>
      <w:r w:rsidR="003F114B" w:rsidRPr="00DF5426">
        <w:t xml:space="preserve">to insure reachability and delivery of packets. But only these instances shall know the location to the necessary level of detail. </w:t>
      </w:r>
    </w:p>
    <w:p w14:paraId="0727D212" w14:textId="77777777" w:rsidR="003F114B" w:rsidRPr="00DF5426" w:rsidRDefault="003F114B" w:rsidP="003F114B">
      <w:pPr>
        <w:pStyle w:val="B2"/>
      </w:pPr>
      <w:r w:rsidRPr="00DF5426">
        <w:t>-</w:t>
      </w:r>
      <w:r w:rsidRPr="00DF5426">
        <w:tab/>
        <w:t>Communication confidentiality. Privacy of content and origin/destination of information in all user communications should be guaranteed.</w:t>
      </w:r>
    </w:p>
    <w:p w14:paraId="1DB2AF6B" w14:textId="77777777" w:rsidR="003F114B" w:rsidRPr="00DF5426" w:rsidRDefault="00B41C2C" w:rsidP="003F114B">
      <w:pPr>
        <w:pStyle w:val="B2"/>
      </w:pPr>
      <w:r w:rsidRPr="00DF5426">
        <w:rPr>
          <w:lang w:eastAsia="ja-JP"/>
        </w:rPr>
        <w:tab/>
      </w:r>
      <w:r w:rsidRPr="00DF5426">
        <w:rPr>
          <w:lang w:eastAsia="ja-JP"/>
        </w:rPr>
        <w:tab/>
      </w:r>
      <w:r w:rsidR="003F114B" w:rsidRPr="00DF5426">
        <w:t>The information sen</w:t>
      </w:r>
      <w:r w:rsidR="00477976" w:rsidRPr="00DF5426">
        <w:rPr>
          <w:lang w:eastAsia="ja-JP"/>
        </w:rPr>
        <w:t>t</w:t>
      </w:r>
      <w:r w:rsidR="003F114B" w:rsidRPr="00DF5426">
        <w:t xml:space="preserve"> and received by the user should be protected in a way that neither the content nor the origination or destination of this information is accessible to non-authorised parties.</w:t>
      </w:r>
    </w:p>
    <w:p w14:paraId="6B005C28" w14:textId="77777777" w:rsidR="003F114B" w:rsidRPr="00DF5426" w:rsidRDefault="003F114B" w:rsidP="003F114B">
      <w:pPr>
        <w:pStyle w:val="B2"/>
      </w:pPr>
      <w:r w:rsidRPr="00DF5426">
        <w:lastRenderedPageBreak/>
        <w:t>-</w:t>
      </w:r>
      <w:r w:rsidRPr="00DF5426">
        <w:tab/>
        <w:t>Non-disclosure of identity. Users should be allowed to hide their identit</w:t>
      </w:r>
      <w:r w:rsidR="00477976" w:rsidRPr="00DF5426">
        <w:rPr>
          <w:lang w:eastAsia="ja-JP"/>
        </w:rPr>
        <w:t xml:space="preserve">ies from </w:t>
      </w:r>
      <w:r w:rsidRPr="00DF5426">
        <w:t>non-authorised parties.</w:t>
      </w:r>
    </w:p>
    <w:p w14:paraId="07DC64E5" w14:textId="77777777" w:rsidR="003F114B" w:rsidRPr="00DF5426" w:rsidRDefault="00B41C2C" w:rsidP="003F114B">
      <w:pPr>
        <w:pStyle w:val="B2"/>
      </w:pPr>
      <w:r w:rsidRPr="00DF5426">
        <w:rPr>
          <w:lang w:eastAsia="ja-JP"/>
        </w:rPr>
        <w:tab/>
      </w:r>
      <w:r w:rsidRPr="00DF5426">
        <w:rPr>
          <w:lang w:eastAsia="ja-JP"/>
        </w:rPr>
        <w:tab/>
      </w:r>
      <w:r w:rsidR="003F114B" w:rsidRPr="00DF5426">
        <w:t xml:space="preserve">Users should be able to have multiple identities from different providers with the relationship between the identities hidden </w:t>
      </w:r>
      <w:r w:rsidR="00477976" w:rsidRPr="00DF5426">
        <w:rPr>
          <w:lang w:eastAsia="ja-JP"/>
        </w:rPr>
        <w:t>from</w:t>
      </w:r>
      <w:r w:rsidR="00477976" w:rsidRPr="00DF5426">
        <w:t xml:space="preserve"> </w:t>
      </w:r>
      <w:proofErr w:type="gramStart"/>
      <w:r w:rsidR="003F114B" w:rsidRPr="00DF5426">
        <w:t>particular providers</w:t>
      </w:r>
      <w:proofErr w:type="gramEnd"/>
      <w:r w:rsidR="003F114B" w:rsidRPr="00DF5426">
        <w:t xml:space="preserve"> (thus supporting privacy). </w:t>
      </w:r>
    </w:p>
    <w:p w14:paraId="2D174A22" w14:textId="77777777" w:rsidR="00AA39F6" w:rsidRDefault="00AA39F6" w:rsidP="00AA39F6">
      <w:pPr>
        <w:pStyle w:val="NO"/>
      </w:pPr>
      <w:r>
        <w:t>Note:</w:t>
      </w:r>
      <w:r>
        <w:rPr>
          <w:rFonts w:hint="eastAsia"/>
          <w:lang w:eastAsia="ja-JP"/>
        </w:rPr>
        <w:tab/>
      </w:r>
      <w:r>
        <w:t>2 use cases on this issue are described in Annex</w:t>
      </w:r>
      <w:r>
        <w:rPr>
          <w:rFonts w:hint="eastAsia"/>
          <w:lang w:eastAsia="ja-JP"/>
        </w:rPr>
        <w:t xml:space="preserve"> C</w:t>
      </w:r>
      <w:r>
        <w:t>.</w:t>
      </w:r>
    </w:p>
    <w:p w14:paraId="7183C2E1" w14:textId="77777777" w:rsidR="003F114B" w:rsidRPr="00DF5426" w:rsidRDefault="003F114B" w:rsidP="003F114B">
      <w:pPr>
        <w:pStyle w:val="Heading1"/>
        <w:rPr>
          <w:lang w:eastAsia="ja-JP"/>
        </w:rPr>
      </w:pPr>
      <w:bookmarkStart w:id="80" w:name="_Toc217731491"/>
      <w:r w:rsidRPr="00DF5426">
        <w:rPr>
          <w:lang w:eastAsia="ja-JP"/>
        </w:rPr>
        <w:t>6</w:t>
      </w:r>
      <w:r w:rsidRPr="00DF5426">
        <w:rPr>
          <w:lang w:eastAsia="ja-JP"/>
        </w:rPr>
        <w:tab/>
        <w:t>Capability expansion required for the introduction of an AIPN</w:t>
      </w:r>
      <w:bookmarkEnd w:id="80"/>
    </w:p>
    <w:p w14:paraId="66D82B58" w14:textId="77777777" w:rsidR="003F114B" w:rsidRPr="00DF5426" w:rsidRDefault="003F114B" w:rsidP="003F114B">
      <w:pPr>
        <w:rPr>
          <w:lang w:eastAsia="ja-JP"/>
        </w:rPr>
      </w:pPr>
      <w:r w:rsidRPr="00DF5426">
        <w:rPr>
          <w:lang w:eastAsia="ja-JP"/>
        </w:rPr>
        <w:t xml:space="preserve">The AIPN vision provided in </w:t>
      </w:r>
      <w:r w:rsidR="00180AF6" w:rsidRPr="00DF5426">
        <w:rPr>
          <w:lang w:eastAsia="ja-JP"/>
        </w:rPr>
        <w:t>clause</w:t>
      </w:r>
      <w:r w:rsidRPr="00DF5426">
        <w:rPr>
          <w:lang w:eastAsia="ja-JP"/>
        </w:rPr>
        <w:t xml:space="preserve"> 5 of this Technical Report lists the desired capabilities of an AIPN. This </w:t>
      </w:r>
      <w:r w:rsidR="00180AF6" w:rsidRPr="00DF5426">
        <w:rPr>
          <w:lang w:eastAsia="ja-JP"/>
        </w:rPr>
        <w:t>clause</w:t>
      </w:r>
      <w:r w:rsidRPr="00DF5426">
        <w:rPr>
          <w:lang w:eastAsia="ja-JP"/>
        </w:rPr>
        <w:t xml:space="preserve"> provides a detailed gap-analysis between the existing capabilities of the 3GPP system and the capabilities of an AIPN. Based on this analysis it will be possible to obtain a clear picture of the work that needs to be undertaken within 3GPP to evolve to an AIPN.</w:t>
      </w:r>
    </w:p>
    <w:p w14:paraId="0E03C7AE" w14:textId="77777777" w:rsidR="003F114B" w:rsidRPr="00DF5426" w:rsidRDefault="003F114B" w:rsidP="003F114B">
      <w:pPr>
        <w:pStyle w:val="Heading2"/>
        <w:rPr>
          <w:lang w:eastAsia="ja-JP"/>
        </w:rPr>
      </w:pPr>
      <w:bookmarkStart w:id="81" w:name="_Toc217731492"/>
      <w:r w:rsidRPr="00DF5426">
        <w:rPr>
          <w:lang w:eastAsia="ja-JP"/>
        </w:rPr>
        <w:t>6.1</w:t>
      </w:r>
      <w:r w:rsidRPr="00DF5426">
        <w:rPr>
          <w:lang w:eastAsia="ja-JP"/>
        </w:rPr>
        <w:tab/>
        <w:t>Existing capabilities suitable for an AIPN</w:t>
      </w:r>
      <w:bookmarkEnd w:id="81"/>
    </w:p>
    <w:p w14:paraId="42102997" w14:textId="77777777" w:rsidR="00465664" w:rsidRPr="00DF5426" w:rsidRDefault="00667DD0" w:rsidP="00465664">
      <w:pPr>
        <w:pStyle w:val="NO"/>
        <w:rPr>
          <w:lang w:eastAsia="ja-JP"/>
        </w:rPr>
      </w:pPr>
      <w:r w:rsidRPr="00DF5426">
        <w:rPr>
          <w:lang w:eastAsia="ja-JP"/>
        </w:rPr>
        <w:t>Note:</w:t>
      </w:r>
      <w:r w:rsidRPr="00DF5426">
        <w:rPr>
          <w:lang w:eastAsia="ja-JP"/>
        </w:rPr>
        <w:tab/>
        <w:t xml:space="preserve">The term "3GPP system" used within this </w:t>
      </w:r>
      <w:r w:rsidR="00180AF6" w:rsidRPr="00DF5426">
        <w:rPr>
          <w:lang w:eastAsia="ja-JP"/>
        </w:rPr>
        <w:t>clause</w:t>
      </w:r>
      <w:r w:rsidRPr="00DF5426">
        <w:rPr>
          <w:lang w:eastAsia="ja-JP"/>
        </w:rPr>
        <w:t xml:space="preserve"> refers to the 3GPP system as specified up to and including Rel-6.</w:t>
      </w:r>
    </w:p>
    <w:p w14:paraId="0118555C" w14:textId="77777777" w:rsidR="003F114B" w:rsidRPr="00DF5426" w:rsidRDefault="003F114B" w:rsidP="003F114B">
      <w:pPr>
        <w:rPr>
          <w:lang w:eastAsia="ja-JP"/>
        </w:rPr>
      </w:pPr>
      <w:r w:rsidRPr="00DF5426">
        <w:rPr>
          <w:lang w:eastAsia="ja-JP"/>
        </w:rPr>
        <w:t>It should be possible to evolve the 3GPP system to an AIPN without degradation in the capabilities [5] of the current 3GPP system whilst also maintaining the 3GPP system service principles [4]. More specifically, the following capabilities provided within the 3GPP specification</w:t>
      </w:r>
      <w:r w:rsidR="00513C20">
        <w:rPr>
          <w:rFonts w:hint="eastAsia"/>
          <w:lang w:eastAsia="ja-JP"/>
        </w:rPr>
        <w:t>s</w:t>
      </w:r>
      <w:r w:rsidRPr="00DF5426">
        <w:rPr>
          <w:lang w:eastAsia="ja-JP"/>
        </w:rPr>
        <w:t xml:space="preserve"> are felt to be suitable for an AIPN:</w:t>
      </w:r>
    </w:p>
    <w:p w14:paraId="1D8F532F" w14:textId="77777777" w:rsidR="003F114B" w:rsidRPr="00DF5426" w:rsidRDefault="003F114B" w:rsidP="003F114B">
      <w:pPr>
        <w:pStyle w:val="B1"/>
        <w:rPr>
          <w:lang w:eastAsia="ja-JP"/>
        </w:rPr>
      </w:pPr>
      <w:r w:rsidRPr="00DF5426">
        <w:rPr>
          <w:lang w:eastAsia="ja-JP"/>
        </w:rPr>
        <w:t>-</w:t>
      </w:r>
      <w:r w:rsidRPr="00DF5426">
        <w:rPr>
          <w:lang w:eastAsia="ja-JP"/>
        </w:rPr>
        <w:tab/>
        <w:t>Provision of IMS services [6]</w:t>
      </w:r>
    </w:p>
    <w:p w14:paraId="1E7704B9" w14:textId="77777777" w:rsidR="003F114B" w:rsidRPr="00DF5426" w:rsidRDefault="003F114B" w:rsidP="003F114B">
      <w:pPr>
        <w:pStyle w:val="B2"/>
        <w:rPr>
          <w:lang w:eastAsia="ja-JP"/>
        </w:rPr>
      </w:pPr>
      <w:r w:rsidRPr="00DF5426">
        <w:rPr>
          <w:lang w:eastAsia="ja-JP"/>
        </w:rPr>
        <w:t>-</w:t>
      </w:r>
      <w:r w:rsidRPr="00DF5426">
        <w:rPr>
          <w:lang w:eastAsia="ja-JP"/>
        </w:rPr>
        <w:tab/>
        <w:t>Support for IP multimedia sessions</w:t>
      </w:r>
    </w:p>
    <w:p w14:paraId="56FCF998" w14:textId="77777777" w:rsidR="003F114B" w:rsidRPr="00DF5426" w:rsidRDefault="003F114B" w:rsidP="003F114B">
      <w:pPr>
        <w:pStyle w:val="B3"/>
        <w:rPr>
          <w:lang w:eastAsia="ja-JP"/>
        </w:rPr>
      </w:pPr>
      <w:r w:rsidRPr="00DF5426">
        <w:rPr>
          <w:lang w:eastAsia="ja-JP"/>
        </w:rPr>
        <w:t>-</w:t>
      </w:r>
      <w:r w:rsidRPr="00DF5426">
        <w:rPr>
          <w:lang w:eastAsia="ja-JP"/>
        </w:rPr>
        <w:tab/>
        <w:t>IP Multimedia Session control [4]</w:t>
      </w:r>
    </w:p>
    <w:p w14:paraId="4200303F" w14:textId="77777777" w:rsidR="003F114B" w:rsidRPr="00DF5426" w:rsidRDefault="003F114B" w:rsidP="003F114B">
      <w:pPr>
        <w:pStyle w:val="B2"/>
        <w:rPr>
          <w:lang w:eastAsia="ja-JP"/>
        </w:rPr>
      </w:pPr>
      <w:r w:rsidRPr="00DF5426">
        <w:rPr>
          <w:lang w:eastAsia="ja-JP"/>
        </w:rPr>
        <w:t>-</w:t>
      </w:r>
      <w:r w:rsidRPr="00DF5426">
        <w:rPr>
          <w:lang w:eastAsia="ja-JP"/>
        </w:rPr>
        <w:tab/>
        <w:t>QoS for IP multimedia sessions</w:t>
      </w:r>
    </w:p>
    <w:p w14:paraId="1C47B1F6" w14:textId="77777777" w:rsidR="003F114B" w:rsidRPr="00DF5426" w:rsidRDefault="003F114B" w:rsidP="003F114B">
      <w:pPr>
        <w:pStyle w:val="B2"/>
        <w:rPr>
          <w:lang w:eastAsia="ja-JP"/>
        </w:rPr>
      </w:pPr>
      <w:r w:rsidRPr="00DF5426">
        <w:rPr>
          <w:lang w:eastAsia="ja-JP"/>
        </w:rPr>
        <w:t>-</w:t>
      </w:r>
      <w:r w:rsidRPr="00DF5426">
        <w:rPr>
          <w:lang w:eastAsia="ja-JP"/>
        </w:rPr>
        <w:tab/>
        <w:t>Support of multiple UEs with a single IMS subscription.</w:t>
      </w:r>
    </w:p>
    <w:p w14:paraId="0582F261" w14:textId="77777777" w:rsidR="003F114B" w:rsidRPr="00DF5426" w:rsidRDefault="003F114B" w:rsidP="003F114B">
      <w:pPr>
        <w:pStyle w:val="B1"/>
        <w:rPr>
          <w:lang w:eastAsia="ja-JP"/>
        </w:rPr>
      </w:pPr>
      <w:r w:rsidRPr="00DF5426">
        <w:rPr>
          <w:lang w:eastAsia="ja-JP"/>
        </w:rPr>
        <w:t>-</w:t>
      </w:r>
      <w:r w:rsidRPr="00DF5426">
        <w:rPr>
          <w:lang w:eastAsia="ja-JP"/>
        </w:rPr>
        <w:tab/>
        <w:t>Cost effective Control and Charging of IP Flows through FBC [7]</w:t>
      </w:r>
    </w:p>
    <w:p w14:paraId="0B9915B5" w14:textId="77777777" w:rsidR="003F114B" w:rsidRPr="00DF5426" w:rsidRDefault="003F114B" w:rsidP="003F114B">
      <w:pPr>
        <w:pStyle w:val="B2"/>
        <w:rPr>
          <w:lang w:eastAsia="ja-JP"/>
        </w:rPr>
      </w:pPr>
      <w:r w:rsidRPr="00DF5426">
        <w:rPr>
          <w:lang w:eastAsia="ja-JP"/>
        </w:rPr>
        <w:t>-</w:t>
      </w:r>
      <w:r w:rsidRPr="00DF5426">
        <w:rPr>
          <w:lang w:eastAsia="ja-JP"/>
        </w:rPr>
        <w:tab/>
        <w:t>Identify IP flows for charging and policy control in a generic manner</w:t>
      </w:r>
    </w:p>
    <w:p w14:paraId="0AE28983" w14:textId="77777777" w:rsidR="003F114B" w:rsidRPr="00DF5426" w:rsidRDefault="003F114B" w:rsidP="003F114B">
      <w:pPr>
        <w:pStyle w:val="B2"/>
        <w:rPr>
          <w:lang w:eastAsia="ja-JP"/>
        </w:rPr>
      </w:pPr>
      <w:r w:rsidRPr="00DF5426">
        <w:rPr>
          <w:lang w:eastAsia="ja-JP"/>
        </w:rPr>
        <w:t>-</w:t>
      </w:r>
      <w:r w:rsidRPr="00DF5426">
        <w:rPr>
          <w:lang w:eastAsia="ja-JP"/>
        </w:rPr>
        <w:tab/>
        <w:t>Perform Real Time Charging</w:t>
      </w:r>
    </w:p>
    <w:p w14:paraId="2FC22861" w14:textId="77777777" w:rsidR="003F114B" w:rsidRPr="00DF5426" w:rsidRDefault="003F114B" w:rsidP="003F114B">
      <w:pPr>
        <w:pStyle w:val="B2"/>
        <w:rPr>
          <w:lang w:eastAsia="ja-JP"/>
        </w:rPr>
      </w:pPr>
      <w:r w:rsidRPr="00DF5426">
        <w:rPr>
          <w:lang w:eastAsia="ja-JP"/>
        </w:rPr>
        <w:t>-</w:t>
      </w:r>
      <w:r w:rsidRPr="00DF5426">
        <w:rPr>
          <w:lang w:eastAsia="ja-JP"/>
        </w:rPr>
        <w:tab/>
        <w:t>Support differentiated charging including zero rating of the bearer and event charging</w:t>
      </w:r>
    </w:p>
    <w:p w14:paraId="4693D725" w14:textId="77777777" w:rsidR="003F114B" w:rsidRPr="00DF5426" w:rsidRDefault="003F114B" w:rsidP="003F114B">
      <w:pPr>
        <w:pStyle w:val="B2"/>
        <w:rPr>
          <w:lang w:eastAsia="ja-JP"/>
        </w:rPr>
      </w:pPr>
      <w:r w:rsidRPr="00DF5426">
        <w:rPr>
          <w:lang w:eastAsia="ja-JP"/>
        </w:rPr>
        <w:t>-</w:t>
      </w:r>
      <w:r w:rsidRPr="00DF5426">
        <w:rPr>
          <w:lang w:eastAsia="ja-JP"/>
        </w:rPr>
        <w:tab/>
        <w:t>Authorization of IP Flows</w:t>
      </w:r>
    </w:p>
    <w:p w14:paraId="30B19257" w14:textId="77777777" w:rsidR="003F114B" w:rsidRPr="00DF5426" w:rsidRDefault="003F114B" w:rsidP="003F114B">
      <w:pPr>
        <w:pStyle w:val="B2"/>
        <w:rPr>
          <w:lang w:eastAsia="ja-JP"/>
        </w:rPr>
      </w:pPr>
      <w:r w:rsidRPr="00DF5426">
        <w:rPr>
          <w:lang w:eastAsia="ja-JP"/>
        </w:rPr>
        <w:t>-</w:t>
      </w:r>
      <w:r w:rsidRPr="00DF5426">
        <w:rPr>
          <w:lang w:eastAsia="ja-JP"/>
        </w:rPr>
        <w:tab/>
        <w:t xml:space="preserve">Awareness of user identity, subscription class, time-of-day, roaming status, </w:t>
      </w:r>
      <w:proofErr w:type="gramStart"/>
      <w:r w:rsidRPr="00DF5426">
        <w:rPr>
          <w:lang w:eastAsia="ja-JP"/>
        </w:rPr>
        <w:t>QoS,  Service</w:t>
      </w:r>
      <w:proofErr w:type="gramEnd"/>
      <w:r w:rsidRPr="00DF5426">
        <w:rPr>
          <w:lang w:eastAsia="ja-JP"/>
        </w:rPr>
        <w:t xml:space="preserve"> input etc</w:t>
      </w:r>
    </w:p>
    <w:p w14:paraId="2747DCAA" w14:textId="77777777" w:rsidR="003F114B" w:rsidRPr="00DF5426" w:rsidRDefault="003F114B" w:rsidP="003F114B">
      <w:pPr>
        <w:pStyle w:val="Heading2"/>
        <w:rPr>
          <w:lang w:eastAsia="ja-JP"/>
        </w:rPr>
      </w:pPr>
      <w:bookmarkStart w:id="82" w:name="_Toc217731493"/>
      <w:r w:rsidRPr="00DF5426">
        <w:rPr>
          <w:lang w:eastAsia="ja-JP"/>
        </w:rPr>
        <w:t>6.2</w:t>
      </w:r>
      <w:r w:rsidRPr="00DF5426">
        <w:rPr>
          <w:lang w:eastAsia="ja-JP"/>
        </w:rPr>
        <w:tab/>
        <w:t>New capabilities required for an AIPN</w:t>
      </w:r>
      <w:bookmarkEnd w:id="82"/>
    </w:p>
    <w:p w14:paraId="0AE91D0F" w14:textId="77777777" w:rsidR="003F114B" w:rsidRPr="00DF5426" w:rsidRDefault="003F114B" w:rsidP="003F114B">
      <w:pPr>
        <w:rPr>
          <w:lang w:eastAsia="ja-JP"/>
        </w:rPr>
      </w:pPr>
      <w:r w:rsidRPr="00DF5426">
        <w:rPr>
          <w:lang w:eastAsia="ja-JP"/>
        </w:rPr>
        <w:t>An AIPN will enhance the 3GPP system from the perspectives of providing enhanced functionality as well as improvements in system performance (e.g. communication delay, communication quality, connection set-up time).</w:t>
      </w:r>
    </w:p>
    <w:p w14:paraId="2C0C7DE0" w14:textId="77777777" w:rsidR="00667DD0" w:rsidRPr="00DF5426" w:rsidRDefault="00667DD0" w:rsidP="00493280">
      <w:pPr>
        <w:pStyle w:val="Heading3"/>
        <w:rPr>
          <w:lang w:eastAsia="ja-JP"/>
        </w:rPr>
      </w:pPr>
      <w:bookmarkStart w:id="83" w:name="_Toc217731494"/>
      <w:r w:rsidRPr="00DF5426">
        <w:t>6.2.1</w:t>
      </w:r>
      <w:r w:rsidRPr="00DF5426">
        <w:tab/>
      </w:r>
      <w:r w:rsidRPr="00DF5426">
        <w:rPr>
          <w:lang w:eastAsia="ja-JP"/>
        </w:rPr>
        <w:t>Enhanced network performance</w:t>
      </w:r>
      <w:bookmarkEnd w:id="83"/>
    </w:p>
    <w:p w14:paraId="7645C167" w14:textId="77777777" w:rsidR="00667DD0" w:rsidRPr="00DF5426" w:rsidRDefault="00667DD0" w:rsidP="00667DD0">
      <w:r w:rsidRPr="00DF5426">
        <w:t>Together with the diversification of the services, requirements for network resource utilization will become diversified. It is necessary that network resources, especially</w:t>
      </w:r>
      <w:r w:rsidR="00465664" w:rsidRPr="00DF5426">
        <w:t xml:space="preserve"> </w:t>
      </w:r>
      <w:r w:rsidRPr="00DF5426">
        <w:t xml:space="preserve">the wireless resource, be used effectively and efficiently, including selection of the access </w:t>
      </w:r>
      <w:r w:rsidRPr="00DF5426">
        <w:rPr>
          <w:lang w:eastAsia="ja-JP"/>
        </w:rPr>
        <w:t>system</w:t>
      </w:r>
      <w:r w:rsidRPr="00DF5426">
        <w:t xml:space="preserve"> used based on the provided service.</w:t>
      </w:r>
    </w:p>
    <w:p w14:paraId="6D19941C" w14:textId="77777777" w:rsidR="00667DD0" w:rsidRPr="00DF5426" w:rsidRDefault="00654C59" w:rsidP="00667DD0">
      <w:r w:rsidRPr="00DF5426">
        <w:t>The main traffic use case when defining</w:t>
      </w:r>
      <w:r w:rsidR="00667DD0" w:rsidRPr="00DF5426">
        <w:t xml:space="preserve"> the connection and routing method</w:t>
      </w:r>
      <w:r w:rsidRPr="00DF5426">
        <w:rPr>
          <w:lang w:eastAsia="ja-JP"/>
        </w:rPr>
        <w:t>s</w:t>
      </w:r>
      <w:r w:rsidR="00667DD0" w:rsidRPr="00DF5426">
        <w:t xml:space="preserve"> of the current PS domain </w:t>
      </w:r>
      <w:r w:rsidRPr="00DF5426">
        <w:rPr>
          <w:lang w:eastAsia="ja-JP"/>
        </w:rPr>
        <w:t xml:space="preserve">has been </w:t>
      </w:r>
      <w:r w:rsidR="00667DD0" w:rsidRPr="00DF5426">
        <w:t>user-to-server communication</w:t>
      </w:r>
      <w:r w:rsidR="00513C20">
        <w:rPr>
          <w:lang w:eastAsia="ja-JP"/>
        </w:rPr>
        <w:t>. However</w:t>
      </w:r>
      <w:r w:rsidR="00667DD0" w:rsidRPr="00DF5426">
        <w:t xml:space="preserve">, user-to-user communication </w:t>
      </w:r>
      <w:r w:rsidRPr="00DF5426">
        <w:rPr>
          <w:lang w:eastAsia="ja-JP"/>
        </w:rPr>
        <w:t>is expected to</w:t>
      </w:r>
      <w:r w:rsidR="00667DD0" w:rsidRPr="00DF5426">
        <w:t xml:space="preserve"> increase </w:t>
      </w:r>
      <w:proofErr w:type="gramStart"/>
      <w:r w:rsidR="00667DD0" w:rsidRPr="00DF5426">
        <w:t>more and more</w:t>
      </w:r>
      <w:proofErr w:type="gramEnd"/>
      <w:r w:rsidR="00667DD0" w:rsidRPr="00DF5426">
        <w:t xml:space="preserve"> as services and </w:t>
      </w:r>
      <w:r w:rsidR="00667DD0" w:rsidRPr="00DF5426">
        <w:lastRenderedPageBreak/>
        <w:t xml:space="preserve">service usage diversifies. Therefore, it is necessary that an AIPN provides the ability to efficiently handle a variety of different types of IP traffic and has optimized routing mechanisms, </w:t>
      </w:r>
      <w:proofErr w:type="gramStart"/>
      <w:r w:rsidR="00667DD0" w:rsidRPr="00DF5426">
        <w:t>in particular for</w:t>
      </w:r>
      <w:proofErr w:type="gramEnd"/>
      <w:r w:rsidR="00667DD0" w:rsidRPr="00DF5426">
        <w:t xml:space="preserve"> user-to-user traffic.</w:t>
      </w:r>
    </w:p>
    <w:p w14:paraId="0953F494" w14:textId="77777777" w:rsidR="00667DD0" w:rsidRPr="00DF5426" w:rsidRDefault="00667DD0" w:rsidP="00667DD0">
      <w:r w:rsidRPr="00DF5426">
        <w:t>Recommended requirements:</w:t>
      </w:r>
    </w:p>
    <w:p w14:paraId="74DA95B9" w14:textId="77777777" w:rsidR="00667DD0" w:rsidRPr="00DF5426" w:rsidRDefault="00667DD0" w:rsidP="00667DD0">
      <w:pPr>
        <w:pStyle w:val="B1"/>
      </w:pPr>
      <w:r w:rsidRPr="00DF5426">
        <w:t>-</w:t>
      </w:r>
      <w:r w:rsidRPr="00DF5426">
        <w:tab/>
        <w:t xml:space="preserve"> An AIPN shall provide the following features:</w:t>
      </w:r>
    </w:p>
    <w:p w14:paraId="00AED0BF" w14:textId="77777777" w:rsidR="00667DD0" w:rsidRPr="00DF5426" w:rsidRDefault="00667DD0" w:rsidP="00667DD0">
      <w:pPr>
        <w:pStyle w:val="B2"/>
      </w:pPr>
      <w:r w:rsidRPr="00DF5426">
        <w:t>-</w:t>
      </w:r>
      <w:r w:rsidRPr="00DF5426">
        <w:tab/>
        <w:t>Ability to efficiently handle a variety of different types of IP traffic including user-to-user and user-to-multicast traffic models</w:t>
      </w:r>
    </w:p>
    <w:p w14:paraId="4D8AF0A6" w14:textId="77777777" w:rsidR="00667DD0" w:rsidRPr="00DF5426" w:rsidRDefault="00667DD0" w:rsidP="00667DD0">
      <w:pPr>
        <w:pStyle w:val="B2"/>
      </w:pPr>
      <w:r w:rsidRPr="00DF5426">
        <w:t>-</w:t>
      </w:r>
      <w:r w:rsidRPr="00DF5426">
        <w:tab/>
        <w:t xml:space="preserve">Optimized routing of IP traffic, </w:t>
      </w:r>
      <w:proofErr w:type="gramStart"/>
      <w:r w:rsidRPr="00DF5426">
        <w:t>in particular for</w:t>
      </w:r>
      <w:proofErr w:type="gramEnd"/>
      <w:r w:rsidRPr="00DF5426">
        <w:t xml:space="preserve"> user-to-user traffic.</w:t>
      </w:r>
    </w:p>
    <w:p w14:paraId="663EF229" w14:textId="77777777" w:rsidR="00667DD0" w:rsidRPr="00DF5426" w:rsidRDefault="00667DD0" w:rsidP="00667DD0">
      <w:pPr>
        <w:pStyle w:val="B2"/>
      </w:pPr>
      <w:r w:rsidRPr="00DF5426">
        <w:t>-</w:t>
      </w:r>
      <w:r w:rsidRPr="00DF5426">
        <w:tab/>
        <w:t>Efficient usage of radio resources</w:t>
      </w:r>
      <w:r w:rsidR="00654C59" w:rsidRPr="00DF5426">
        <w:rPr>
          <w:lang w:eastAsia="ja-JP"/>
        </w:rPr>
        <w:t xml:space="preserve"> </w:t>
      </w:r>
      <w:r w:rsidR="00654C59" w:rsidRPr="00DF5426">
        <w:t>(</w:t>
      </w:r>
      <w:r w:rsidR="00654C59" w:rsidRPr="00DF5426">
        <w:rPr>
          <w:lang w:eastAsia="ja-JP"/>
        </w:rPr>
        <w:t xml:space="preserve">e.g. </w:t>
      </w:r>
      <w:r w:rsidR="00654C59" w:rsidRPr="00DF5426">
        <w:t>signalling optimization, compression)</w:t>
      </w:r>
      <w:r w:rsidRPr="00DF5426">
        <w:t xml:space="preserve">, including selection of access </w:t>
      </w:r>
      <w:r w:rsidRPr="00DF5426">
        <w:rPr>
          <w:lang w:eastAsia="ja-JP"/>
        </w:rPr>
        <w:t>system</w:t>
      </w:r>
      <w:r w:rsidRPr="00DF5426">
        <w:t>, based on the provided service.</w:t>
      </w:r>
    </w:p>
    <w:p w14:paraId="17DCFCBE" w14:textId="77777777" w:rsidR="00667DD0" w:rsidRPr="00DF5426" w:rsidRDefault="00667DD0" w:rsidP="00667DD0">
      <w:pPr>
        <w:pStyle w:val="Heading4"/>
      </w:pPr>
      <w:bookmarkStart w:id="84" w:name="_Toc217731495"/>
      <w:r w:rsidRPr="00DF5426">
        <w:rPr>
          <w:lang w:eastAsia="ja-JP"/>
        </w:rPr>
        <w:t>6.2.1.1</w:t>
      </w:r>
      <w:r w:rsidRPr="00DF5426">
        <w:rPr>
          <w:lang w:eastAsia="ja-JP"/>
        </w:rPr>
        <w:tab/>
      </w:r>
      <w:r w:rsidRPr="00DF5426">
        <w:t>IP-based routing and addressing</w:t>
      </w:r>
      <w:bookmarkEnd w:id="84"/>
    </w:p>
    <w:p w14:paraId="13D8C371" w14:textId="77777777" w:rsidR="00667DD0" w:rsidRPr="00DF5426" w:rsidRDefault="00667DD0" w:rsidP="00667DD0">
      <w:r w:rsidRPr="00DF5426">
        <w:t xml:space="preserve">Due to future increases in the number of users and terminals accommodated by mobile networks it is necessary to ensure that addressing and routing schemes can accommodate </w:t>
      </w:r>
      <w:proofErr w:type="gramStart"/>
      <w:r w:rsidRPr="00DF5426">
        <w:t>a number of</w:t>
      </w:r>
      <w:proofErr w:type="gramEnd"/>
      <w:r w:rsidRPr="00DF5426">
        <w:t xml:space="preserve"> users and terminals significantly greater than the present number of mobile subscribers. Due to the limited amount of available MSISDN numbering capacity it would be desirable to be able to accommodate new users and terminals without the need to associate an MSISDN with terminals for which there are no need to receive </w:t>
      </w:r>
      <w:r w:rsidR="00654C59" w:rsidRPr="00DF5426">
        <w:t>calls addressed to E.164 numbers.</w:t>
      </w:r>
      <w:r w:rsidRPr="00DF5426">
        <w:t xml:space="preserve"> </w:t>
      </w:r>
    </w:p>
    <w:p w14:paraId="7DCE8549" w14:textId="77777777" w:rsidR="00667DD0" w:rsidRPr="00DF5426" w:rsidRDefault="00667DD0" w:rsidP="00667DD0">
      <w:r w:rsidRPr="00DF5426">
        <w:t>Moreover, adoption of 3GPP specific technology in existing 3GPP system results in cost increases for network operators (which are subsequently passed on to users) due to the need to deploy specialised network equipment. The use of specialised equipment also makes flexible service expansion difficult.</w:t>
      </w:r>
    </w:p>
    <w:p w14:paraId="76DC4D68" w14:textId="77777777" w:rsidR="00667DD0" w:rsidRPr="00DF5426" w:rsidRDefault="00667DD0" w:rsidP="00667DD0">
      <w:r w:rsidRPr="00DF5426">
        <w:t>The use of IP technology is widespread which results in low costs for equipment based on IP technology. Moreover, the use of IP technology is standard throughout both the telecommunications and IT industries and it is necessary to enable the 3GPP system to be realised based wholly upon IP technology in the future. In particular, the use of IP technology for addressing and the routing technology within an AIPN is applicable.</w:t>
      </w:r>
    </w:p>
    <w:p w14:paraId="7C9293C7" w14:textId="77777777" w:rsidR="00667DD0" w:rsidRPr="00DF5426" w:rsidRDefault="00667DD0" w:rsidP="00667DD0">
      <w:r w:rsidRPr="00DF5426">
        <w:t>Recommended requirements:</w:t>
      </w:r>
    </w:p>
    <w:p w14:paraId="1E3C2305" w14:textId="77777777" w:rsidR="00667DD0" w:rsidRPr="00DF5426" w:rsidRDefault="00667DD0" w:rsidP="00667DD0">
      <w:pPr>
        <w:pStyle w:val="B1"/>
      </w:pPr>
      <w:r w:rsidRPr="00DF5426">
        <w:t>-</w:t>
      </w:r>
      <w:r w:rsidRPr="00DF5426">
        <w:tab/>
        <w:t>An AIPN shall enable the accommodation of a vast number of users and terminals.</w:t>
      </w:r>
    </w:p>
    <w:p w14:paraId="041835AF" w14:textId="77777777" w:rsidR="00667DD0" w:rsidRPr="00DF5426" w:rsidRDefault="00667DD0" w:rsidP="00667DD0">
      <w:pPr>
        <w:pStyle w:val="B1"/>
      </w:pPr>
      <w:r w:rsidRPr="00DF5426">
        <w:t>-</w:t>
      </w:r>
      <w:r w:rsidRPr="00DF5426">
        <w:tab/>
        <w:t>Based upon industry trends IP technology shall be applied to the addressing and routing technology within an AIPN to enable accommodation of a vast number of users and terminals.</w:t>
      </w:r>
    </w:p>
    <w:p w14:paraId="2FD03D43" w14:textId="77777777" w:rsidR="00667DD0" w:rsidRPr="00DF5426" w:rsidRDefault="00667DD0" w:rsidP="00493280">
      <w:pPr>
        <w:pStyle w:val="Heading3"/>
      </w:pPr>
      <w:bookmarkStart w:id="85" w:name="_Toc217731496"/>
      <w:r w:rsidRPr="00DF5426">
        <w:t>6.2.2</w:t>
      </w:r>
      <w:r w:rsidRPr="00DF5426">
        <w:tab/>
        <w:t>Support of a variety of different access systems (existing and future)</w:t>
      </w:r>
      <w:bookmarkEnd w:id="85"/>
    </w:p>
    <w:p w14:paraId="62CB0024" w14:textId="77777777" w:rsidR="00513C20" w:rsidRPr="00513C20" w:rsidRDefault="00513C20" w:rsidP="00513C20">
      <w:pPr>
        <w:rPr>
          <w:rFonts w:hint="eastAsia"/>
        </w:rPr>
      </w:pPr>
      <w:r w:rsidRPr="00513C20">
        <w:rPr>
          <w:rFonts w:hint="eastAsia"/>
        </w:rPr>
        <w:t>W</w:t>
      </w:r>
      <w:r w:rsidRPr="00513C20">
        <w:t>ireless coverage</w:t>
      </w:r>
      <w:r w:rsidRPr="00513C20">
        <w:rPr>
          <w:rFonts w:hint="eastAsia"/>
        </w:rPr>
        <w:t xml:space="preserve"> </w:t>
      </w:r>
      <w:r w:rsidRPr="00513C20">
        <w:t>is different depending on the radio technology</w:t>
      </w:r>
      <w:r w:rsidRPr="00513C20">
        <w:rPr>
          <w:rFonts w:hint="eastAsia"/>
        </w:rPr>
        <w:t xml:space="preserve"> and the radio signals of each</w:t>
      </w:r>
      <w:r w:rsidRPr="00513C20">
        <w:t xml:space="preserve"> </w:t>
      </w:r>
      <w:r w:rsidRPr="00513C20">
        <w:rPr>
          <w:rFonts w:hint="eastAsia"/>
        </w:rPr>
        <w:t xml:space="preserve">of </w:t>
      </w:r>
      <w:r w:rsidRPr="00513C20">
        <w:t>the accesses</w:t>
      </w:r>
      <w:r w:rsidRPr="00513C20">
        <w:rPr>
          <w:rFonts w:hint="eastAsia"/>
        </w:rPr>
        <w:t xml:space="preserve"> used may</w:t>
      </w:r>
      <w:r w:rsidRPr="00513C20">
        <w:t xml:space="preserve"> not necessarily</w:t>
      </w:r>
      <w:r w:rsidRPr="00513C20">
        <w:rPr>
          <w:rFonts w:hint="eastAsia"/>
        </w:rPr>
        <w:t xml:space="preserve"> be available with</w:t>
      </w:r>
      <w:r w:rsidRPr="00513C20">
        <w:t xml:space="preserve">in </w:t>
      </w:r>
      <w:r w:rsidRPr="00513C20">
        <w:rPr>
          <w:rFonts w:hint="eastAsia"/>
        </w:rPr>
        <w:t xml:space="preserve">a particular </w:t>
      </w:r>
      <w:r w:rsidRPr="00513C20">
        <w:t>area.</w:t>
      </w:r>
      <w:r w:rsidRPr="00513C20">
        <w:rPr>
          <w:rFonts w:hint="eastAsia"/>
        </w:rPr>
        <w:t xml:space="preserve"> Also, </w:t>
      </w:r>
      <w:r w:rsidRPr="00513C20">
        <w:t>in the future</w:t>
      </w:r>
      <w:r w:rsidRPr="00513C20">
        <w:rPr>
          <w:rFonts w:hint="eastAsia"/>
        </w:rPr>
        <w:t xml:space="preserve"> it may be possible for AIPN operators to realise</w:t>
      </w:r>
      <w:r w:rsidRPr="00513C20">
        <w:t xml:space="preserve"> cost reduction by efficiently introducing </w:t>
      </w:r>
      <w:r w:rsidRPr="00513C20">
        <w:rPr>
          <w:rFonts w:hint="eastAsia"/>
        </w:rPr>
        <w:t>appropriate</w:t>
      </w:r>
      <w:r w:rsidRPr="00513C20">
        <w:t xml:space="preserve"> </w:t>
      </w:r>
      <w:r w:rsidRPr="00513C20">
        <w:rPr>
          <w:rFonts w:hint="eastAsia"/>
        </w:rPr>
        <w:t>access</w:t>
      </w:r>
      <w:r w:rsidRPr="00513C20">
        <w:t xml:space="preserve"> system</w:t>
      </w:r>
      <w:r w:rsidRPr="00513C20">
        <w:rPr>
          <w:rFonts w:hint="eastAsia"/>
        </w:rPr>
        <w:t>s</w:t>
      </w:r>
      <w:r w:rsidRPr="00513C20">
        <w:t xml:space="preserve"> </w:t>
      </w:r>
      <w:r w:rsidRPr="00513C20">
        <w:rPr>
          <w:rFonts w:hint="eastAsia"/>
        </w:rPr>
        <w:t xml:space="preserve">within different </w:t>
      </w:r>
      <w:r w:rsidRPr="00513C20">
        <w:t xml:space="preserve">geographical </w:t>
      </w:r>
      <w:r w:rsidRPr="00513C20">
        <w:rPr>
          <w:rFonts w:hint="eastAsia"/>
        </w:rPr>
        <w:t>areas</w:t>
      </w:r>
      <w:r w:rsidRPr="00513C20">
        <w:t xml:space="preserve">. </w:t>
      </w:r>
      <w:r w:rsidRPr="00513C20">
        <w:rPr>
          <w:rFonts w:hint="eastAsia"/>
        </w:rPr>
        <w:t xml:space="preserve">Therefore, </w:t>
      </w:r>
      <w:proofErr w:type="gramStart"/>
      <w:r w:rsidRPr="00513C20">
        <w:rPr>
          <w:rFonts w:hint="eastAsia"/>
        </w:rPr>
        <w:t>in order to</w:t>
      </w:r>
      <w:proofErr w:type="gramEnd"/>
      <w:r w:rsidRPr="00513C20">
        <w:rPr>
          <w:rFonts w:hint="eastAsia"/>
        </w:rPr>
        <w:t xml:space="preserve"> </w:t>
      </w:r>
      <w:r w:rsidRPr="00513C20">
        <w:t>facilitate</w:t>
      </w:r>
      <w:r w:rsidRPr="00513C20">
        <w:rPr>
          <w:rFonts w:hint="eastAsia"/>
        </w:rPr>
        <w:t xml:space="preserve"> efficient provision of services, an AIPN shall support </w:t>
      </w:r>
      <w:r w:rsidRPr="00513C20">
        <w:t>accommodation</w:t>
      </w:r>
      <w:r w:rsidRPr="00513C20">
        <w:rPr>
          <w:rFonts w:hint="eastAsia"/>
        </w:rPr>
        <w:t xml:space="preserve"> of several access systems (existing and future). The 3GPP system currently provides access to the CS and PS domain via UTRAN and GERAN as well as access to PS </w:t>
      </w:r>
      <w:r w:rsidRPr="00513C20">
        <w:t>services</w:t>
      </w:r>
      <w:r w:rsidRPr="00513C20">
        <w:rPr>
          <w:rFonts w:hint="eastAsia"/>
        </w:rPr>
        <w:t xml:space="preserve"> over I-WLAN. However, currently there is no detailed specification for </w:t>
      </w:r>
      <w:r w:rsidRPr="00513C20">
        <w:t>accommodation</w:t>
      </w:r>
      <w:r w:rsidRPr="00513C20">
        <w:rPr>
          <w:rFonts w:hint="eastAsia"/>
        </w:rPr>
        <w:t xml:space="preserve"> of access systems other than those based on UTRAN, GERAN and WLAN. Therefore, it is necessary that the accommodation of access systems be expanded to include other </w:t>
      </w:r>
      <w:r w:rsidRPr="00513C20">
        <w:t>different</w:t>
      </w:r>
      <w:r w:rsidRPr="00513C20">
        <w:rPr>
          <w:rFonts w:hint="eastAsia"/>
        </w:rPr>
        <w:t xml:space="preserve"> access systems within an AIPN. </w:t>
      </w:r>
    </w:p>
    <w:p w14:paraId="20D145E3" w14:textId="77777777" w:rsidR="00667DD0" w:rsidRPr="00513C20" w:rsidRDefault="00667DD0" w:rsidP="00513C20">
      <w:r w:rsidRPr="00513C20">
        <w:t xml:space="preserve">Concerning the provision of IP based services an AIPN shall support provisioning </w:t>
      </w:r>
      <w:r w:rsidR="00513C20" w:rsidRPr="00513C20">
        <w:rPr>
          <w:rFonts w:hint="eastAsia"/>
        </w:rPr>
        <w:t xml:space="preserve">of </w:t>
      </w:r>
      <w:r w:rsidRPr="00513C20">
        <w:t>services over several access systems accommodated within an AIPN. However, there will be some differences for the provision of IP services over different access</w:t>
      </w:r>
      <w:r w:rsidR="00465664" w:rsidRPr="00513C20">
        <w:t xml:space="preserve"> </w:t>
      </w:r>
      <w:r w:rsidRPr="00513C20">
        <w:t>systems hence it shall be possible for an AIPN to coordinate service provision across a variety of different access systems.</w:t>
      </w:r>
    </w:p>
    <w:p w14:paraId="1772E305" w14:textId="77777777" w:rsidR="00667DD0" w:rsidRPr="00DF5426" w:rsidRDefault="00667DD0" w:rsidP="00667DD0">
      <w:r w:rsidRPr="00DF5426">
        <w:t>Recommended requirements:</w:t>
      </w:r>
    </w:p>
    <w:p w14:paraId="2D7BEA38" w14:textId="77777777" w:rsidR="00667DD0" w:rsidRPr="00DF5426" w:rsidRDefault="00667DD0" w:rsidP="00667DD0">
      <w:pPr>
        <w:pStyle w:val="B1"/>
      </w:pPr>
      <w:r w:rsidRPr="00DF5426">
        <w:t>-</w:t>
      </w:r>
      <w:r w:rsidRPr="00DF5426">
        <w:tab/>
        <w:t xml:space="preserve">An AIPN shall support accommodation of several access </w:t>
      </w:r>
      <w:r w:rsidRPr="00DF5426">
        <w:rPr>
          <w:lang w:eastAsia="ja-JP"/>
        </w:rPr>
        <w:t>system</w:t>
      </w:r>
      <w:r w:rsidRPr="00DF5426">
        <w:t>s (existing and future).</w:t>
      </w:r>
    </w:p>
    <w:p w14:paraId="05D5310D" w14:textId="77777777" w:rsidR="00667DD0" w:rsidRPr="00DF5426" w:rsidRDefault="00667DD0" w:rsidP="00667DD0">
      <w:pPr>
        <w:pStyle w:val="B2"/>
      </w:pPr>
      <w:r w:rsidRPr="00DF5426">
        <w:t>-</w:t>
      </w:r>
      <w:r w:rsidRPr="00DF5426">
        <w:tab/>
        <w:t xml:space="preserve">An AIPN shall support service provision across different access </w:t>
      </w:r>
      <w:r w:rsidRPr="00DF5426">
        <w:rPr>
          <w:lang w:eastAsia="ja-JP"/>
        </w:rPr>
        <w:t>system</w:t>
      </w:r>
      <w:r w:rsidRPr="00DF5426">
        <w:t>s.</w:t>
      </w:r>
    </w:p>
    <w:p w14:paraId="5EC776DE" w14:textId="77777777" w:rsidR="00667DD0" w:rsidRPr="00DF5426" w:rsidRDefault="00667DD0" w:rsidP="00667DD0">
      <w:pPr>
        <w:pStyle w:val="B2"/>
      </w:pPr>
      <w:r w:rsidRPr="00DF5426">
        <w:t>-</w:t>
      </w:r>
      <w:r w:rsidRPr="00DF5426">
        <w:tab/>
        <w:t xml:space="preserve">An AIPN shall support adaptation of service provision across different access </w:t>
      </w:r>
      <w:r w:rsidRPr="00DF5426">
        <w:rPr>
          <w:lang w:eastAsia="ja-JP"/>
        </w:rPr>
        <w:t>system</w:t>
      </w:r>
      <w:r w:rsidRPr="00DF5426">
        <w:t>s.</w:t>
      </w:r>
    </w:p>
    <w:p w14:paraId="252816DD" w14:textId="77777777" w:rsidR="00667DD0" w:rsidRPr="00DF5426" w:rsidRDefault="00667DD0" w:rsidP="00667DD0">
      <w:pPr>
        <w:pStyle w:val="Heading4"/>
      </w:pPr>
      <w:bookmarkStart w:id="86" w:name="_Toc217731497"/>
      <w:r w:rsidRPr="00DF5426">
        <w:rPr>
          <w:lang w:eastAsia="ja-JP"/>
        </w:rPr>
        <w:lastRenderedPageBreak/>
        <w:t>6.2.2.1</w:t>
      </w:r>
      <w:r w:rsidRPr="00DF5426">
        <w:rPr>
          <w:lang w:eastAsia="ja-JP"/>
        </w:rPr>
        <w:tab/>
      </w:r>
      <w:r w:rsidRPr="00DF5426">
        <w:t xml:space="preserve">Access </w:t>
      </w:r>
      <w:r w:rsidRPr="00DF5426">
        <w:rPr>
          <w:lang w:eastAsia="ja-JP"/>
        </w:rPr>
        <w:t>system</w:t>
      </w:r>
      <w:r w:rsidRPr="00DF5426">
        <w:t xml:space="preserve"> selection</w:t>
      </w:r>
      <w:bookmarkEnd w:id="86"/>
    </w:p>
    <w:p w14:paraId="0E01EB90" w14:textId="77777777" w:rsidR="00667DD0" w:rsidRPr="00DF5426" w:rsidRDefault="00667DD0" w:rsidP="00667DD0">
      <w:pPr>
        <w:rPr>
          <w:lang w:eastAsia="ja-JP"/>
        </w:rPr>
      </w:pPr>
      <w:r w:rsidRPr="00DF5426">
        <w:rPr>
          <w:lang w:eastAsia="ja-JP"/>
        </w:rPr>
        <w:t xml:space="preserve">The introduction of multiple access systems within the same coverage area raises new AIPN operator and user requirements; the user may wish to influence the selection of the access system for use based on such aspects as supported QoS, mobility, pricing, coverage, etc. and the AIPN operator may wish to influence the access system selection by setting policies. Optionally, a user may even wish to use simultaneous multi-access as well. </w:t>
      </w:r>
    </w:p>
    <w:p w14:paraId="7AB6AD87" w14:textId="77777777" w:rsidR="00667DD0" w:rsidRPr="00DF5426" w:rsidRDefault="00667DD0" w:rsidP="00667DD0">
      <w:pPr>
        <w:rPr>
          <w:lang w:eastAsia="ja-JP"/>
        </w:rPr>
      </w:pPr>
      <w:r w:rsidRPr="00DF5426">
        <w:rPr>
          <w:lang w:eastAsia="ja-JP"/>
        </w:rPr>
        <w:t xml:space="preserve">Note that the selection of the access system needs to be easy for the end user, e.g., it could be based on some </w:t>
      </w:r>
      <w:proofErr w:type="gramStart"/>
      <w:r w:rsidRPr="00DF5426">
        <w:rPr>
          <w:lang w:eastAsia="ja-JP"/>
        </w:rPr>
        <w:t>preferences</w:t>
      </w:r>
      <w:proofErr w:type="gramEnd"/>
      <w:r w:rsidRPr="00DF5426">
        <w:rPr>
          <w:lang w:eastAsia="ja-JP"/>
        </w:rPr>
        <w:t xml:space="preserve"> and the actual process can be partly or completely hidden.</w:t>
      </w:r>
    </w:p>
    <w:p w14:paraId="4D2C196A" w14:textId="77777777" w:rsidR="00667DD0" w:rsidRPr="00DF5426" w:rsidRDefault="00667DD0" w:rsidP="00667DD0">
      <w:pPr>
        <w:rPr>
          <w:lang w:eastAsia="ja-JP"/>
        </w:rPr>
      </w:pPr>
      <w:r w:rsidRPr="00DF5426">
        <w:rPr>
          <w:lang w:eastAsia="ja-JP"/>
        </w:rPr>
        <w:t>It is expected that users using multiple access systems will require an appropriate service continuity experience as they switch from one access system to another. This means that their sessions remain in operation, with minimal interruption. In addition, the services provided should be made access system aware (e.g., choose video quality based on the available bandwidth).</w:t>
      </w:r>
    </w:p>
    <w:p w14:paraId="2FD7DDA3" w14:textId="77777777" w:rsidR="00667DD0" w:rsidRPr="00DF5426" w:rsidRDefault="00667DD0" w:rsidP="00667DD0">
      <w:pPr>
        <w:rPr>
          <w:lang w:eastAsia="ja-JP"/>
        </w:rPr>
      </w:pPr>
      <w:r w:rsidRPr="00DF5426">
        <w:rPr>
          <w:lang w:eastAsia="ja-JP"/>
        </w:rPr>
        <w:t>Recommended requirements:</w:t>
      </w:r>
    </w:p>
    <w:p w14:paraId="075E7FCC" w14:textId="77777777" w:rsidR="00513C20" w:rsidRDefault="00513C20" w:rsidP="00513C20">
      <w:pPr>
        <w:pStyle w:val="B1"/>
        <w:rPr>
          <w:rFonts w:hint="eastAsia"/>
          <w:lang w:eastAsia="ja-JP"/>
        </w:rPr>
      </w:pPr>
      <w:r>
        <w:rPr>
          <w:lang w:eastAsia="ja-JP"/>
        </w:rPr>
        <w:t>-</w:t>
      </w:r>
      <w:r>
        <w:rPr>
          <w:lang w:eastAsia="ja-JP"/>
        </w:rPr>
        <w:tab/>
        <w:t xml:space="preserve">An </w:t>
      </w:r>
      <w:r w:rsidRPr="000E05BE">
        <w:rPr>
          <w:lang w:eastAsia="ja-JP"/>
        </w:rPr>
        <w:t xml:space="preserve">AIPN shall </w:t>
      </w:r>
      <w:r>
        <w:rPr>
          <w:rFonts w:hint="eastAsia"/>
          <w:lang w:eastAsia="ja-JP"/>
        </w:rPr>
        <w:t>enable</w:t>
      </w:r>
      <w:r w:rsidRPr="000E05BE">
        <w:rPr>
          <w:lang w:eastAsia="ja-JP"/>
        </w:rPr>
        <w:t xml:space="preserve"> use of multiple access systems </w:t>
      </w:r>
    </w:p>
    <w:p w14:paraId="4F5976D2" w14:textId="77777777" w:rsidR="00513C20" w:rsidRDefault="00513C20" w:rsidP="00513C20">
      <w:pPr>
        <w:pStyle w:val="B1"/>
        <w:rPr>
          <w:rFonts w:hint="eastAsia"/>
          <w:lang w:eastAsia="ja-JP"/>
        </w:rPr>
      </w:pPr>
      <w:r>
        <w:rPr>
          <w:rFonts w:hint="eastAsia"/>
          <w:lang w:eastAsia="ja-JP"/>
        </w:rPr>
        <w:t>-</w:t>
      </w:r>
      <w:r>
        <w:rPr>
          <w:rFonts w:hint="eastAsia"/>
          <w:lang w:eastAsia="ja-JP"/>
        </w:rPr>
        <w:tab/>
        <w:t xml:space="preserve">It should be possible to </w:t>
      </w:r>
      <w:r w:rsidRPr="000E05BE">
        <w:rPr>
          <w:lang w:eastAsia="ja-JP"/>
        </w:rPr>
        <w:t>reach</w:t>
      </w:r>
      <w:r>
        <w:rPr>
          <w:rFonts w:hint="eastAsia"/>
          <w:lang w:eastAsia="ja-JP"/>
        </w:rPr>
        <w:t xml:space="preserve"> a user</w:t>
      </w:r>
      <w:r w:rsidRPr="000E05BE">
        <w:rPr>
          <w:lang w:eastAsia="ja-JP"/>
        </w:rPr>
        <w:t xml:space="preserve"> over multiple access systems</w:t>
      </w:r>
      <w:r>
        <w:rPr>
          <w:rFonts w:hint="eastAsia"/>
          <w:lang w:eastAsia="ja-JP"/>
        </w:rPr>
        <w:t xml:space="preserve"> simultaneously.</w:t>
      </w:r>
    </w:p>
    <w:p w14:paraId="36303B98" w14:textId="77777777" w:rsidR="00667DD0" w:rsidRPr="00DF5426" w:rsidRDefault="00654C59" w:rsidP="00667DD0">
      <w:pPr>
        <w:pStyle w:val="B1"/>
        <w:rPr>
          <w:lang w:eastAsia="ja-JP"/>
        </w:rPr>
      </w:pPr>
      <w:r w:rsidRPr="00DF5426">
        <w:rPr>
          <w:lang w:eastAsia="ja-JP"/>
        </w:rPr>
        <w:t>-</w:t>
      </w:r>
      <w:r w:rsidRPr="00DF5426">
        <w:rPr>
          <w:lang w:eastAsia="ja-JP"/>
        </w:rPr>
        <w:tab/>
        <w:t>It should be possible to provide</w:t>
      </w:r>
      <w:r w:rsidR="00667DD0" w:rsidRPr="00DF5426">
        <w:rPr>
          <w:lang w:eastAsia="ja-JP"/>
        </w:rPr>
        <w:t xml:space="preserve"> access system-aware services.</w:t>
      </w:r>
    </w:p>
    <w:p w14:paraId="736AFFDF" w14:textId="77777777" w:rsidR="00513C20" w:rsidRDefault="00513C20" w:rsidP="00513C20">
      <w:pPr>
        <w:pStyle w:val="B1"/>
        <w:rPr>
          <w:rFonts w:hint="eastAsia"/>
          <w:lang w:eastAsia="ja-JP"/>
        </w:rPr>
      </w:pPr>
      <w:r>
        <w:rPr>
          <w:lang w:eastAsia="ja-JP"/>
        </w:rPr>
        <w:t>-</w:t>
      </w:r>
      <w:r>
        <w:rPr>
          <w:lang w:eastAsia="ja-JP"/>
        </w:rPr>
        <w:tab/>
      </w:r>
      <w:r w:rsidRPr="000E05BE">
        <w:rPr>
          <w:lang w:eastAsia="ja-JP"/>
        </w:rPr>
        <w:t xml:space="preserve">An AIPN shall provide support for access </w:t>
      </w:r>
      <w:r>
        <w:rPr>
          <w:rFonts w:hint="eastAsia"/>
          <w:lang w:eastAsia="ja-JP"/>
        </w:rPr>
        <w:t xml:space="preserve">system </w:t>
      </w:r>
      <w:r w:rsidRPr="000E05BE">
        <w:rPr>
          <w:lang w:eastAsia="ja-JP"/>
        </w:rPr>
        <w:t xml:space="preserve">selection based on combinations of </w:t>
      </w:r>
      <w:r>
        <w:rPr>
          <w:rFonts w:hint="eastAsia"/>
          <w:lang w:eastAsia="ja-JP"/>
        </w:rPr>
        <w:t xml:space="preserve">AIPN </w:t>
      </w:r>
      <w:r w:rsidRPr="000E05BE">
        <w:rPr>
          <w:lang w:eastAsia="ja-JP"/>
        </w:rPr>
        <w:t>operator policies, user preferences</w:t>
      </w:r>
      <w:r>
        <w:rPr>
          <w:rFonts w:hint="eastAsia"/>
          <w:lang w:eastAsia="ja-JP"/>
        </w:rPr>
        <w:t>,</w:t>
      </w:r>
      <w:r>
        <w:t xml:space="preserve"> service requirements of applications</w:t>
      </w:r>
      <w:r>
        <w:rPr>
          <w:rFonts w:hint="eastAsia"/>
          <w:lang w:eastAsia="ja-JP"/>
        </w:rPr>
        <w:t>,</w:t>
      </w:r>
      <w:r w:rsidRPr="000E05BE">
        <w:rPr>
          <w:lang w:eastAsia="ja-JP"/>
        </w:rPr>
        <w:t xml:space="preserve"> </w:t>
      </w:r>
      <w:r w:rsidRPr="000E05BE">
        <w:rPr>
          <w:rFonts w:hint="eastAsia"/>
          <w:lang w:eastAsia="ja-JP"/>
        </w:rPr>
        <w:t xml:space="preserve">access </w:t>
      </w:r>
      <w:r>
        <w:rPr>
          <w:rFonts w:hint="eastAsia"/>
          <w:lang w:eastAsia="ja-JP"/>
        </w:rPr>
        <w:t>system</w:t>
      </w:r>
      <w:r w:rsidRPr="000E05BE">
        <w:rPr>
          <w:rFonts w:hint="eastAsia"/>
          <w:lang w:eastAsia="ja-JP"/>
        </w:rPr>
        <w:t xml:space="preserve"> </w:t>
      </w:r>
      <w:r w:rsidRPr="000E05BE">
        <w:rPr>
          <w:lang w:eastAsia="ja-JP"/>
        </w:rPr>
        <w:t>conditions</w:t>
      </w:r>
      <w:r>
        <w:rPr>
          <w:rFonts w:hint="eastAsia"/>
          <w:lang w:eastAsia="ja-JP"/>
        </w:rPr>
        <w:t xml:space="preserve">, and/or </w:t>
      </w:r>
      <w:r>
        <w:t xml:space="preserve">other </w:t>
      </w:r>
      <w:r>
        <w:rPr>
          <w:rFonts w:hint="eastAsia"/>
        </w:rPr>
        <w:t xml:space="preserve">AIPN </w:t>
      </w:r>
      <w:r>
        <w:t>operator</w:t>
      </w:r>
      <w:r>
        <w:rPr>
          <w:rFonts w:hint="eastAsia"/>
        </w:rPr>
        <w:t>-</w:t>
      </w:r>
      <w:r>
        <w:t>defined criteria</w:t>
      </w:r>
      <w:r w:rsidRPr="000E05BE">
        <w:rPr>
          <w:lang w:eastAsia="ja-JP"/>
        </w:rPr>
        <w:t>.</w:t>
      </w:r>
    </w:p>
    <w:p w14:paraId="6AE6FD0E" w14:textId="77777777" w:rsidR="00667DD0" w:rsidRPr="00DF5426" w:rsidRDefault="00667DD0" w:rsidP="00667DD0">
      <w:pPr>
        <w:pStyle w:val="NO"/>
      </w:pPr>
      <w:r w:rsidRPr="00DF5426">
        <w:t>Note:</w:t>
      </w:r>
      <w:r w:rsidRPr="00DF5426">
        <w:tab/>
        <w:t xml:space="preserve">The user preferences shall be respected </w:t>
      </w:r>
      <w:proofErr w:type="gramStart"/>
      <w:r w:rsidRPr="00DF5426">
        <w:t>as long as</w:t>
      </w:r>
      <w:proofErr w:type="gramEnd"/>
      <w:r w:rsidRPr="00DF5426">
        <w:t xml:space="preserve"> they do not negatively </w:t>
      </w:r>
      <w:proofErr w:type="gramStart"/>
      <w:r w:rsidRPr="00DF5426">
        <w:t>effect</w:t>
      </w:r>
      <w:proofErr w:type="gramEnd"/>
      <w:r w:rsidRPr="00DF5426">
        <w:t xml:space="preserve"> the operation of the system.</w:t>
      </w:r>
    </w:p>
    <w:p w14:paraId="3A86E36B" w14:textId="77777777" w:rsidR="00667DD0" w:rsidRPr="00DF5426" w:rsidRDefault="00667DD0" w:rsidP="00493280">
      <w:pPr>
        <w:pStyle w:val="Heading3"/>
      </w:pPr>
      <w:bookmarkStart w:id="87" w:name="_Toc217731498"/>
      <w:r w:rsidRPr="00DF5426">
        <w:t>6.2.3</w:t>
      </w:r>
      <w:r w:rsidRPr="00DF5426">
        <w:tab/>
        <w:t>Enhanced Mobility</w:t>
      </w:r>
      <w:bookmarkEnd w:id="87"/>
    </w:p>
    <w:p w14:paraId="63CF57E9" w14:textId="77777777" w:rsidR="009F22EF" w:rsidRPr="00DF5426" w:rsidRDefault="00667DD0" w:rsidP="00667DD0">
      <w:pPr>
        <w:pStyle w:val="Heading4"/>
        <w:rPr>
          <w:lang w:eastAsia="ja-JP"/>
        </w:rPr>
      </w:pPr>
      <w:bookmarkStart w:id="88" w:name="_Toc217731499"/>
      <w:r w:rsidRPr="00DF5426">
        <w:rPr>
          <w:lang w:eastAsia="ja-JP"/>
        </w:rPr>
        <w:t>6.2.3.1</w:t>
      </w:r>
      <w:r w:rsidRPr="00DF5426">
        <w:rPr>
          <w:lang w:eastAsia="ja-JP"/>
        </w:rPr>
        <w:tab/>
      </w:r>
      <w:r w:rsidR="009F22EF" w:rsidRPr="00DF5426">
        <w:rPr>
          <w:lang w:eastAsia="ja-JP"/>
        </w:rPr>
        <w:t>Heterogeneous Access Systems Mobility</w:t>
      </w:r>
      <w:bookmarkEnd w:id="88"/>
    </w:p>
    <w:p w14:paraId="246C6FE5" w14:textId="77777777" w:rsidR="009F22EF" w:rsidRPr="00DF5426" w:rsidRDefault="009F22EF" w:rsidP="009F22EF">
      <w:pPr>
        <w:rPr>
          <w:lang w:eastAsia="ja-JP"/>
        </w:rPr>
      </w:pPr>
      <w:r w:rsidRPr="00DF5426">
        <w:t xml:space="preserve">An AIPN shall allow connectivity via a wide variety of access </w:t>
      </w:r>
      <w:r w:rsidRPr="00DF5426">
        <w:rPr>
          <w:lang w:eastAsia="ja-JP"/>
        </w:rPr>
        <w:t>system</w:t>
      </w:r>
      <w:r w:rsidRPr="00DF5426">
        <w:t>s (both fixed and wireless). Some of these</w:t>
      </w:r>
      <w:r w:rsidRPr="00DF5426">
        <w:rPr>
          <w:lang w:eastAsia="ja-JP"/>
        </w:rPr>
        <w:t xml:space="preserve"> system</w:t>
      </w:r>
      <w:r w:rsidRPr="00DF5426">
        <w:t xml:space="preserve">s are specified by 3GPP where others are developed and specified by other organisations. </w:t>
      </w:r>
    </w:p>
    <w:p w14:paraId="6F0D6D65" w14:textId="77777777" w:rsidR="009F22EF" w:rsidRPr="00DF5426" w:rsidRDefault="009F22EF" w:rsidP="009F22EF"/>
    <w:p w14:paraId="712AA749" w14:textId="77777777" w:rsidR="009F22EF" w:rsidRPr="00DF5426" w:rsidRDefault="009F22EF" w:rsidP="009F22EF">
      <w:pPr>
        <w:pStyle w:val="Body"/>
        <w:rPr>
          <w:sz w:val="20"/>
          <w:szCs w:val="20"/>
          <w:lang w:val="en-GB"/>
        </w:rPr>
      </w:pPr>
    </w:p>
    <w:p w14:paraId="0C60956E" w14:textId="77777777" w:rsidR="007D17C8" w:rsidRPr="00DF5426" w:rsidRDefault="007D17C8" w:rsidP="003E1E66">
      <w:pPr>
        <w:pStyle w:val="TH"/>
        <w:rPr>
          <w:lang w:eastAsia="ja-JP"/>
        </w:rPr>
      </w:pPr>
      <w:r w:rsidRPr="00DF5426">
        <w:rPr>
          <w:noProof/>
          <w:lang w:eastAsia="ja-JP"/>
        </w:rPr>
      </w:r>
      <w:r w:rsidRPr="00DF5426">
        <w:rPr>
          <w:lang w:eastAsia="ja-JP"/>
        </w:rPr>
        <w:pict w14:anchorId="28E451F1">
          <v:group id="_x0000_s7845" editas="canvas" style="width:482.05pt;height:343.6pt;mso-position-horizontal-relative:char;mso-position-vertical-relative:line" coordorigin="1141,1544" coordsize="9641,6872">
            <o:lock v:ext="edit" aspectratio="t"/>
            <v:shape id="_x0000_s7846" type="#_x0000_t75" style="position:absolute;left:1141;top:1544;width:9641;height:6872" o:preferrelative="f">
              <v:fill o:detectmouseclick="t"/>
              <v:path o:extrusionok="t" o:connecttype="none"/>
              <o:lock v:ext="edit" text="t"/>
            </v:shape>
            <v:shape id="_x0000_s7847" style="position:absolute;left:7178;top:1624;width:2980;height:2120;v-text-anchor:middle" coordsize="21600,21600" o:spt="100" adj="-11796480,,5400" path="at,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t,7165,4345,13110,1080,12690,2340,13080nfeat475,11732,4835,17650,2910,17640,3465,17445nfeat7660,12382,14412,21597,7905,18675,8235,19545nfeat7660,12382,14412,21597,14280,18330,14400,17370nfeat12910,11080,18695,18947,18690,15045,17070,11475nfeat15772,2592,21105,9865,20175,9015,20895,7665nfeat14330,,19187,6595,19200,3345,19140,2715nfeat14330,,19187,6595,14910,1170,14550,1980nfeat10992,,15357,5945,11250,1665,11040,2340nfeat1912,1972,8665,11162,7650,3270,7005,2580nfeat1912,1972,8665,11162,1950,7185,2070,7890nfe">
              <v:stroke joinstyle="miter"/>
              <v:shadow offset="6pt,6pt"/>
              <v:formulas/>
              <v:path o:extrusionok="f" o:connecttype="custom" o:connectlocs="67,10800;10800,21577;21582,10800;10800,1235" textboxrect="2977,3262,17087,17337"/>
              <o:lock v:ext="edit" aspectratio="t" verticies="t"/>
              <v:textbox style="mso-next-textbox:#_x0000_s7847" inset="1.80339mm,10mm,1.80339mm,.90169mm">
                <w:txbxContent>
                  <w:p w14:paraId="3B17C649" w14:textId="77777777" w:rsidR="0084589B" w:rsidRPr="00E25632" w:rsidRDefault="0084589B" w:rsidP="007D17C8">
                    <w:pPr>
                      <w:autoSpaceDE w:val="0"/>
                      <w:autoSpaceDN w:val="0"/>
                      <w:adjustRightInd w:val="0"/>
                      <w:jc w:val="center"/>
                      <w:rPr>
                        <w:rFonts w:ascii="Arial" w:eastAsia="MS PGothic" w:hAnsi="Arial" w:cs="MS PGothic"/>
                        <w:b/>
                        <w:bCs/>
                        <w:color w:val="002278"/>
                        <w:sz w:val="36"/>
                        <w:szCs w:val="36"/>
                      </w:rPr>
                    </w:pPr>
                    <w:r w:rsidRPr="00E25632">
                      <w:rPr>
                        <w:rFonts w:ascii="Arial" w:eastAsia="MS PGothic" w:hAnsi="Arial" w:cs="Arial"/>
                        <w:b/>
                        <w:bCs/>
                        <w:color w:val="002278"/>
                        <w:sz w:val="36"/>
                        <w:szCs w:val="36"/>
                      </w:rPr>
                      <w:t>Internet</w:t>
                    </w:r>
                  </w:p>
                </w:txbxContent>
              </v:textbox>
            </v:shape>
            <v:shape id="_x0000_s7848" type="#_x0000_t75" style="position:absolute;left:7603;top:2900;width:806;height:461;v-text-anchor:middle" fillcolor="#0c9">
              <v:imagedata r:id="rId15" o:title=""/>
              <o:lock v:ext="edit" aspectratio="f"/>
            </v:shape>
            <v:shape id="_x0000_s7849" type="#_x0000_t75" style="position:absolute;left:8796;top:1964;width:805;height:461;v-text-anchor:middle" fillcolor="#0c9">
              <v:imagedata r:id="rId15" o:title=""/>
              <o:lock v:ext="edit" aspectratio="f"/>
            </v:shape>
            <v:shape id="_x0000_s7850" type="#_x0000_t75" style="position:absolute;left:8711;top:2900;width:805;height:461;v-text-anchor:middle" fillcolor="#0c9">
              <v:imagedata r:id="rId15" o:title=""/>
              <o:lock v:ext="edit" aspectratio="f"/>
            </v:shape>
            <v:shape id="_x0000_s7851" style="position:absolute;left:1304;top:6289;width:2980;height:2121;v-text-anchor:middle" coordsize="21600,21600" o:spt="100" adj="-11796480,,5400" path="at,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t,7165,4345,13110,1080,12690,2340,13080nfeat475,11732,4835,17650,2910,17640,3465,17445nfeat7660,12382,14412,21597,7905,18675,8235,19545nfeat7660,12382,14412,21597,14280,18330,14400,17370nfeat12910,11080,18695,18947,18690,15045,17070,11475nfeat15772,2592,21105,9865,20175,9015,20895,7665nfeat14330,,19187,6595,19200,3345,19140,2715nfeat14330,,19187,6595,14910,1170,14550,1980nfeat10992,,15357,5945,11250,1665,11040,2340nfeat1912,1972,8665,11162,7650,3270,7005,2580nfeat1912,1972,8665,11162,1950,7185,2070,7890nfe" fillcolor="#fcf">
              <v:fill rotate="t" focusposition=".5,.5" focussize="" type="gradientRadial"/>
              <v:stroke joinstyle="miter"/>
              <v:shadow offset="6pt,6pt"/>
              <v:formulas/>
              <v:path o:extrusionok="f" o:connecttype="custom" o:connectlocs="67,10800;10800,21577;21582,10800;10800,1235" textboxrect="2977,3262,17087,17337"/>
              <o:lock v:ext="edit" aspectratio="t" verticies="t"/>
              <v:textbox style="mso-next-textbox:#_x0000_s7851" inset="1.80339mm,7mm,1.80339mm,.90169mm">
                <w:txbxContent>
                  <w:p w14:paraId="23F5DCBD" w14:textId="77777777" w:rsidR="0084589B" w:rsidRPr="00E967D8" w:rsidRDefault="0084589B" w:rsidP="007D17C8">
                    <w:pPr>
                      <w:autoSpaceDE w:val="0"/>
                      <w:autoSpaceDN w:val="0"/>
                      <w:adjustRightInd w:val="0"/>
                      <w:jc w:val="center"/>
                      <w:rPr>
                        <w:rFonts w:ascii="Arial" w:eastAsia="MS PGothic" w:hAnsi="Arial" w:cs="MS PGothic"/>
                        <w:b/>
                        <w:bCs/>
                        <w:color w:val="002278"/>
                        <w:sz w:val="32"/>
                        <w:szCs w:val="32"/>
                      </w:rPr>
                    </w:pPr>
                    <w:r w:rsidRPr="00E25632">
                      <w:rPr>
                        <w:rFonts w:ascii="Arial" w:eastAsia="MS PGothic" w:hAnsi="Arial" w:cs="Arial"/>
                        <w:b/>
                        <w:bCs/>
                        <w:color w:val="002278"/>
                        <w:sz w:val="32"/>
                        <w:szCs w:val="32"/>
                      </w:rPr>
                      <w:t>Access System</w:t>
                    </w:r>
                  </w:p>
                </w:txbxContent>
              </v:textbox>
            </v:shape>
            <v:shape id="_x0000_s7852" type="#_x0000_t75" style="position:absolute;left:2861;top:6431;width:1983;height:928">
              <v:imagedata r:id="rId16" o:title=""/>
            </v:shape>
            <v:shape id="_x0000_s7853" type="#_x0000_t75" style="position:absolute;left:1925;top:7453;width:1983;height:927">
              <v:imagedata r:id="rId16" o:title=""/>
            </v:shape>
            <v:shape id="_x0000_s7854" type="#_x0000_t75" style="position:absolute;left:1159;top:6176;width:1983;height:927">
              <v:imagedata r:id="rId16" o:title=""/>
            </v:shape>
            <v:shapetype id="_x0000_t33" coordsize="21600,21600" o:spt="33" o:oned="t" path="m,l21600,r,21600e" filled="f">
              <v:stroke joinstyle="miter"/>
              <v:path arrowok="t" fillok="f" o:connecttype="none"/>
              <o:lock v:ext="edit" shapetype="t"/>
            </v:shapetype>
            <v:shape id="_x0000_s7855" type="#_x0000_t33" style="position:absolute;left:3885;top:5829;width:1125;height:643;rotation:90" o:connectortype="elbow" adj="-105370,-181904,-105370">
              <v:stroke startarrow="block" endarrow="block"/>
            </v:shape>
            <v:shape id="_x0000_s7856" style="position:absolute;left:3477;top:2911;width:4020;height:2862;v-text-anchor:middle" coordsize="21600,21600" o:spt="100" adj="-11796480,,5400" path="at,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t,7165,4345,13110,1080,12690,2340,13080nfeat475,11732,4835,17650,2910,17640,3465,17445nfeat7660,12382,14412,21597,7905,18675,8235,19545nfeat7660,12382,14412,21597,14280,18330,14400,17370nfeat12910,11080,18695,18947,18690,15045,17070,11475nfeat15772,2592,21105,9865,20175,9015,20895,7665nfeat14330,,19187,6595,19200,3345,19140,2715nfeat14330,,19187,6595,14910,1170,14550,1980nfeat10992,,15357,5945,11250,1665,11040,2340nfeat1912,1972,8665,11162,7650,3270,7005,2580nfeat1912,1972,8665,11162,1950,7185,2070,7890nfe" fillcolor="#ccf">
              <v:fill rotate="t" focusposition=".5,.5" focussize="" type="gradientRadial"/>
              <v:stroke joinstyle="miter"/>
              <v:shadow offset="6pt,6pt"/>
              <v:formulas/>
              <v:path o:extrusionok="f" o:connecttype="custom" o:connectlocs="67,10800;10800,21577;21582,10800;10800,1235" textboxrect="2977,3262,17087,17337"/>
              <o:lock v:ext="edit" aspectratio="t" verticies="t"/>
              <v:textbox style="mso-next-textbox:#_x0000_s7856" inset="1.80339mm,12mm,1.80339mm,.90169mm">
                <w:txbxContent>
                  <w:p w14:paraId="45B57FC1" w14:textId="77777777" w:rsidR="0084589B" w:rsidRPr="00E25632" w:rsidRDefault="0084589B" w:rsidP="007D17C8">
                    <w:pPr>
                      <w:autoSpaceDE w:val="0"/>
                      <w:autoSpaceDN w:val="0"/>
                      <w:adjustRightInd w:val="0"/>
                      <w:jc w:val="center"/>
                      <w:rPr>
                        <w:rFonts w:ascii="Arial" w:eastAsia="MS PGothic" w:hAnsi="Arial" w:cs="Arial"/>
                        <w:b/>
                        <w:bCs/>
                        <w:color w:val="002278"/>
                        <w:sz w:val="52"/>
                        <w:szCs w:val="52"/>
                      </w:rPr>
                    </w:pPr>
                    <w:smartTag w:uri="urn:schemas-microsoft-com:office:smarttags" w:element="stockticker">
                      <w:r w:rsidRPr="00E25632">
                        <w:rPr>
                          <w:rFonts w:ascii="Arial" w:eastAsia="MS PGothic" w:hAnsi="Arial" w:cs="Arial"/>
                          <w:b/>
                          <w:bCs/>
                          <w:color w:val="002278"/>
                          <w:sz w:val="52"/>
                          <w:szCs w:val="52"/>
                        </w:rPr>
                        <w:t>AIPN</w:t>
                      </w:r>
                    </w:smartTag>
                  </w:p>
                </w:txbxContent>
              </v:textbox>
            </v:shape>
            <v:rect id="_x0000_s7857" style="position:absolute;left:5250;top:3297;width:489;height:402;mso-wrap-style:none;v-text-anchor:middle" fillcolor="#ccf">
              <v:textbox style="mso-next-textbox:#_x0000_s7857" inset="1.80339mm,.90169mm,1.80339mm,.90169mm">
                <w:txbxContent>
                  <w:p w14:paraId="29BCD4D9" w14:textId="77777777" w:rsidR="0084589B" w:rsidRPr="00E967D8" w:rsidRDefault="0084589B" w:rsidP="007D17C8">
                    <w:pPr>
                      <w:autoSpaceDE w:val="0"/>
                      <w:autoSpaceDN w:val="0"/>
                      <w:adjustRightInd w:val="0"/>
                      <w:jc w:val="center"/>
                      <w:rPr>
                        <w:rFonts w:ascii="Arial Black" w:eastAsia="MS PGothic" w:hAnsi="Arial Black" w:cs="Arial Black"/>
                        <w:color w:val="000000"/>
                        <w:sz w:val="18"/>
                        <w:szCs w:val="18"/>
                      </w:rPr>
                    </w:pPr>
                    <w:r w:rsidRPr="0076351C">
                      <w:rPr>
                        <w:rFonts w:ascii="Arial Black" w:eastAsia="MS PGothic" w:hAnsi="Arial Black" w:cs="Arial Black"/>
                        <w:color w:val="000000"/>
                        <w:sz w:val="18"/>
                        <w:szCs w:val="18"/>
                      </w:rPr>
                      <w:t>SC</w:t>
                    </w:r>
                  </w:p>
                </w:txbxContent>
              </v:textbox>
            </v:rect>
            <v:rect id="_x0000_s7858" style="position:absolute;left:6214;top:3619;width:559;height:402;mso-wrap-style:none;v-text-anchor:middle" fillcolor="#ccf">
              <v:textbox style="mso-next-textbox:#_x0000_s7858" inset="1.80339mm,.90169mm,1.80339mm,.90169mm">
                <w:txbxContent>
                  <w:p w14:paraId="0B826A07" w14:textId="77777777" w:rsidR="0084589B" w:rsidRPr="00E967D8" w:rsidRDefault="0084589B" w:rsidP="007D17C8">
                    <w:pPr>
                      <w:autoSpaceDE w:val="0"/>
                      <w:autoSpaceDN w:val="0"/>
                      <w:adjustRightInd w:val="0"/>
                      <w:jc w:val="center"/>
                      <w:rPr>
                        <w:rFonts w:ascii="Arial Black" w:eastAsia="MS PGothic" w:hAnsi="Arial Black" w:cs="Arial Black"/>
                        <w:color w:val="000000"/>
                        <w:sz w:val="18"/>
                        <w:szCs w:val="18"/>
                      </w:rPr>
                    </w:pPr>
                    <w:r w:rsidRPr="0076351C">
                      <w:rPr>
                        <w:rFonts w:ascii="Arial Black" w:eastAsia="MS PGothic" w:hAnsi="Arial Black" w:cs="Arial Black"/>
                        <w:color w:val="000000"/>
                        <w:sz w:val="18"/>
                        <w:szCs w:val="18"/>
                      </w:rPr>
                      <w:t>MM</w:t>
                    </w:r>
                  </w:p>
                </w:txbxContent>
              </v:textbox>
            </v:rect>
            <v:rect id="_x0000_s7859" style="position:absolute;left:5167;top:4922;width:640;height:403;mso-wrap-style:none;v-text-anchor:middle" fillcolor="#ccf">
              <v:textbox style="mso-next-textbox:#_x0000_s7859" inset="1.80339mm,.90169mm,1.80339mm,.90169mm">
                <w:txbxContent>
                  <w:p w14:paraId="6378315D" w14:textId="77777777" w:rsidR="0084589B" w:rsidRPr="00E967D8" w:rsidRDefault="0084589B" w:rsidP="007D17C8">
                    <w:pPr>
                      <w:autoSpaceDE w:val="0"/>
                      <w:autoSpaceDN w:val="0"/>
                      <w:adjustRightInd w:val="0"/>
                      <w:jc w:val="center"/>
                      <w:rPr>
                        <w:rFonts w:ascii="Arial Black" w:eastAsia="MS PGothic" w:hAnsi="Arial Black" w:cs="Arial Black"/>
                        <w:color w:val="000000"/>
                        <w:sz w:val="18"/>
                        <w:szCs w:val="18"/>
                      </w:rPr>
                    </w:pPr>
                    <w:r w:rsidRPr="0076351C">
                      <w:rPr>
                        <w:rFonts w:ascii="Arial Black" w:eastAsia="MS PGothic" w:hAnsi="Arial Black" w:cs="Arial Black"/>
                        <w:color w:val="000000"/>
                        <w:sz w:val="18"/>
                        <w:szCs w:val="18"/>
                      </w:rPr>
                      <w:t>AAA</w:t>
                    </w:r>
                  </w:p>
                </w:txbxContent>
              </v:textbox>
            </v:rect>
            <v:rect id="_x0000_s7860" style="position:absolute;left:3880;top:4519;width:819;height:403;mso-wrap-style:none;v-text-anchor:middle" fillcolor="#ccf">
              <v:textbox style="mso-next-textbox:#_x0000_s7860" inset="1.80339mm,.90169mm,1.80339mm,.90169mm">
                <w:txbxContent>
                  <w:p w14:paraId="53EAB6A8" w14:textId="77777777" w:rsidR="0084589B" w:rsidRPr="00E967D8" w:rsidRDefault="0084589B" w:rsidP="007D17C8">
                    <w:pPr>
                      <w:autoSpaceDE w:val="0"/>
                      <w:autoSpaceDN w:val="0"/>
                      <w:adjustRightInd w:val="0"/>
                      <w:jc w:val="center"/>
                      <w:rPr>
                        <w:rFonts w:ascii="Arial Black" w:eastAsia="MS PGothic" w:hAnsi="Arial Black" w:cs="Arial Black"/>
                        <w:color w:val="000000"/>
                        <w:sz w:val="18"/>
                        <w:szCs w:val="18"/>
                      </w:rPr>
                    </w:pPr>
                    <w:r w:rsidRPr="0076351C">
                      <w:rPr>
                        <w:rFonts w:ascii="Arial Black" w:eastAsia="MS PGothic" w:hAnsi="Arial Black" w:cs="Arial Black"/>
                        <w:color w:val="000000"/>
                        <w:sz w:val="18"/>
                        <w:szCs w:val="18"/>
                      </w:rPr>
                      <w:t>Policy</w:t>
                    </w:r>
                  </w:p>
                </w:txbxContent>
              </v:textbox>
            </v:rect>
            <v:shape id="_x0000_s7861" style="position:absolute;left:6993;top:6101;width:2980;height:2121;v-text-anchor:middle" coordsize="21600,21600" o:spt="100" adj="-11796480,,5400" path="at,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t,7165,4345,13110,1080,12690,2340,13080nfeat475,11732,4835,17650,2910,17640,3465,17445nfeat7660,12382,14412,21597,7905,18675,8235,19545nfeat7660,12382,14412,21597,14280,18330,14400,17370nfeat12910,11080,18695,18947,18690,15045,17070,11475nfeat15772,2592,21105,9865,20175,9015,20895,7665nfeat14330,,19187,6595,19200,3345,19140,2715nfeat14330,,19187,6595,14910,1170,14550,1980nfeat10992,,15357,5945,11250,1665,11040,2340nfeat1912,1972,8665,11162,7650,3270,7005,2580nfeat1912,1972,8665,11162,1950,7185,2070,7890nfe" fillcolor="#ff9">
              <v:fill rotate="t" focusposition=".5,.5" focussize="" type="gradientRadial"/>
              <v:stroke joinstyle="miter"/>
              <v:shadow offset="6pt,6pt"/>
              <v:formulas/>
              <v:path o:extrusionok="f" o:connecttype="custom" o:connectlocs="67,10800;10800,21577;21582,10800;10800,1235" textboxrect="2977,3262,17087,17337"/>
              <o:lock v:ext="edit" aspectratio="t" verticies="t"/>
              <v:textbox style="mso-next-textbox:#_x0000_s7861" inset="1.80339mm,7mm,1.80339mm,.90169mm">
                <w:txbxContent>
                  <w:p w14:paraId="130D8ABD" w14:textId="77777777" w:rsidR="0084589B" w:rsidRPr="00E967D8" w:rsidRDefault="0084589B" w:rsidP="007D17C8">
                    <w:pPr>
                      <w:autoSpaceDE w:val="0"/>
                      <w:autoSpaceDN w:val="0"/>
                      <w:adjustRightInd w:val="0"/>
                      <w:jc w:val="center"/>
                      <w:rPr>
                        <w:rFonts w:ascii="Arial" w:eastAsia="MS PGothic" w:hAnsi="Arial" w:cs="MS PGothic"/>
                        <w:b/>
                        <w:bCs/>
                        <w:color w:val="002278"/>
                        <w:sz w:val="32"/>
                        <w:szCs w:val="32"/>
                      </w:rPr>
                    </w:pPr>
                    <w:r w:rsidRPr="00E25632">
                      <w:rPr>
                        <w:rFonts w:ascii="Arial" w:eastAsia="MS PGothic" w:hAnsi="Arial" w:cs="Arial"/>
                        <w:b/>
                        <w:bCs/>
                        <w:color w:val="002278"/>
                        <w:sz w:val="32"/>
                        <w:szCs w:val="32"/>
                      </w:rPr>
                      <w:t>Access System</w:t>
                    </w:r>
                  </w:p>
                </w:txbxContent>
              </v:textbox>
            </v:shape>
            <v:shape id="_x0000_s7862" type="#_x0000_t75" style="position:absolute;left:8737;top:6200;width:1983;height:928">
              <v:imagedata r:id="rId16" o:title=""/>
            </v:shape>
            <v:shape id="_x0000_s7863" type="#_x0000_t75" style="position:absolute;left:7862;top:7487;width:1983;height:927">
              <v:imagedata r:id="rId16" o:title=""/>
            </v:shape>
            <v:shape id="_x0000_s7864" type="#_x0000_t75" style="position:absolute;left:6627;top:5909;width:1983;height:927">
              <v:imagedata r:id="rId16" o:title=""/>
            </v:shape>
            <v:shape id="_x0000_s7865" style="position:absolute;left:1141;top:1544;width:2980;height:2121;v-text-anchor:middle" coordsize="21600,21600" o:spt="100" adj="-11796480,,5400" path="at,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t,7165,4345,13110,1080,12690,2340,13080nfeat475,11732,4835,17650,2910,17640,3465,17445nfeat7660,12382,14412,21597,7905,18675,8235,19545nfeat7660,12382,14412,21597,14280,18330,14400,17370nfeat12910,11080,18695,18947,18690,15045,17070,11475nfeat15772,2592,21105,9865,20175,9015,20895,7665nfeat14330,,19187,6595,19200,3345,19140,2715nfeat14330,,19187,6595,14910,1170,14550,1980nfeat10992,,15357,5945,11250,1665,11040,2340nfeat1912,1972,8665,11162,7650,3270,7005,2580nfeat1912,1972,8665,11162,1950,7185,2070,7890nfe">
              <v:stroke joinstyle="miter"/>
              <v:shadow offset="6pt,6pt"/>
              <v:formulas/>
              <v:path o:extrusionok="f" o:connecttype="custom" o:connectlocs="67,10800;10800,21577;21582,10800;10800,1235" textboxrect="2977,3262,17087,17337"/>
              <o:lock v:ext="edit" aspectratio="t" verticies="t"/>
              <v:textbox style="mso-next-textbox:#_x0000_s7865" inset="1.80339mm,12mm,1.80339mm,.90169mm">
                <w:txbxContent>
                  <w:p w14:paraId="5BC232BF" w14:textId="77777777" w:rsidR="0084589B" w:rsidRPr="00E25632" w:rsidRDefault="0084589B" w:rsidP="007D17C8">
                    <w:pPr>
                      <w:autoSpaceDE w:val="0"/>
                      <w:autoSpaceDN w:val="0"/>
                      <w:adjustRightInd w:val="0"/>
                      <w:jc w:val="center"/>
                      <w:rPr>
                        <w:rFonts w:ascii="Arial" w:eastAsia="MS PGothic" w:hAnsi="Arial" w:cs="MS PGothic"/>
                        <w:b/>
                        <w:bCs/>
                        <w:color w:val="002278"/>
                        <w:sz w:val="36"/>
                        <w:szCs w:val="36"/>
                      </w:rPr>
                    </w:pPr>
                    <w:r w:rsidRPr="00E25632">
                      <w:rPr>
                        <w:rFonts w:ascii="Arial" w:eastAsia="MS PGothic" w:hAnsi="Arial" w:cs="Arial"/>
                        <w:b/>
                        <w:bCs/>
                        <w:color w:val="002278"/>
                        <w:sz w:val="36"/>
                        <w:szCs w:val="36"/>
                      </w:rPr>
                      <w:t>PSTN</w:t>
                    </w:r>
                  </w:p>
                </w:txbxContent>
              </v:textbox>
            </v:shape>
            <v:shape id="_x0000_s7866" type="#_x0000_t33" style="position:absolute;left:6702;top:2157;width:935;height:693;rotation:270" o:connectortype="elbow" adj="-150045,-101829,-150045">
              <v:stroke startarrow="block" endarrow="block"/>
            </v:shape>
            <v:shape id="_x0000_s7867" type="#_x0000_t33" style="position:absolute;left:4119;top:2605;width:1368;height:470" o:connectortype="elbow" adj="-65037,-114204,-65037">
              <v:stroke startarrow="block" endarrow="block"/>
            </v:shape>
            <v:shape id="_x0000_s7868" type="#_x0000_t33" style="position:absolute;left:6011;top:5521;width:1447;height:1060;rotation:90;flip:x" o:connectortype="elbow" adj="-92789,113176,-92789">
              <v:stroke startarrow="block" endarrow="block"/>
            </v:shape>
            <v:rect id="_x0000_s7869" style="position:absolute;left:5150;top:7073;width:574;height:403;v-text-anchor:middle" filled="f" fillcolor="#ccf" stroked="f">
              <v:textbox style="mso-next-textbox:#_x0000_s7869" inset="1.80339mm,.90169mm,1.80339mm,.90169mm">
                <w:txbxContent>
                  <w:p w14:paraId="595A5B6C" w14:textId="77777777" w:rsidR="0084589B" w:rsidRPr="00E967D8" w:rsidRDefault="0084589B" w:rsidP="007D17C8">
                    <w:pPr>
                      <w:autoSpaceDE w:val="0"/>
                      <w:autoSpaceDN w:val="0"/>
                      <w:adjustRightInd w:val="0"/>
                      <w:jc w:val="center"/>
                      <w:rPr>
                        <w:rFonts w:ascii="Arial Black" w:eastAsia="MS PGothic" w:hAnsi="Arial Black" w:cs="Arial Black"/>
                        <w:color w:val="000000"/>
                        <w:sz w:val="18"/>
                        <w:szCs w:val="18"/>
                      </w:rPr>
                    </w:pPr>
                    <w:r>
                      <w:rPr>
                        <w:rFonts w:ascii="Arial Black" w:eastAsia="MS PGothic" w:hAnsi="Arial Black" w:cs="Arial Black"/>
                        <w:color w:val="000000"/>
                        <w:sz w:val="18"/>
                        <w:szCs w:val="18"/>
                      </w:rPr>
                      <w:t>. . .</w:t>
                    </w:r>
                  </w:p>
                </w:txbxContent>
              </v:textbox>
            </v:rect>
            <v:shape id="_x0000_s7870" style="position:absolute;left:8315;top:4163;width:2110;height:1371;v-text-anchor:middle" coordsize="21600,21600" o:spt="100" adj="-11796480,,5400" path="at,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t,7165,4345,13110,1080,12690,2340,13080nfeat475,11732,4835,17650,2910,17640,3465,17445nfeat7660,12382,14412,21597,7905,18675,8235,19545nfeat7660,12382,14412,21597,14280,18330,14400,17370nfeat12910,11080,18695,18947,18690,15045,17070,11475nfeat15772,2592,21105,9865,20175,9015,20895,7665nfeat14330,,19187,6595,19200,3345,19140,2715nfeat14330,,19187,6595,14910,1170,14550,1980nfeat10992,,15357,5945,11250,1665,11040,2340nfeat1912,1972,8665,11162,7650,3270,7005,2580nfeat1912,1972,8665,11162,1950,7185,2070,7890nfe" fillcolor="#ccf">
              <v:fill rotate="t" focusposition=".5,.5" focussize="" type="gradientRadial"/>
              <v:stroke joinstyle="miter"/>
              <v:shadow offset="6pt,6pt"/>
              <v:formulas/>
              <v:path o:extrusionok="f" o:connecttype="custom" o:connectlocs="67,10800;10800,21577;21582,10800;10800,1235" textboxrect="2977,3262,17087,17337"/>
              <o:lock v:ext="edit" aspectratio="t" verticies="t"/>
              <v:textbox style="mso-next-textbox:#_x0000_s7870" inset="1.80339mm,12mm,1.80339mm,.90169mm">
                <w:txbxContent>
                  <w:p w14:paraId="0848A91A" w14:textId="77777777" w:rsidR="0084589B" w:rsidRPr="00E25632" w:rsidRDefault="0084589B" w:rsidP="007D17C8">
                    <w:pPr>
                      <w:autoSpaceDE w:val="0"/>
                      <w:autoSpaceDN w:val="0"/>
                      <w:adjustRightInd w:val="0"/>
                      <w:spacing w:after="0"/>
                      <w:rPr>
                        <w:rFonts w:ascii="Arial" w:eastAsia="MS PGothic" w:hAnsi="Arial" w:cs="Arial"/>
                        <w:b/>
                        <w:bCs/>
                        <w:color w:val="002278"/>
                        <w:sz w:val="52"/>
                        <w:szCs w:val="52"/>
                      </w:rPr>
                    </w:pPr>
                    <w:r>
                      <w:rPr>
                        <w:rFonts w:ascii="Arial" w:eastAsia="MS PGothic" w:hAnsi="Arial" w:cs="Arial"/>
                        <w:b/>
                        <w:bCs/>
                        <w:color w:val="002278"/>
                        <w:sz w:val="52"/>
                        <w:szCs w:val="52"/>
                      </w:rPr>
                      <w:t xml:space="preserve"> </w:t>
                    </w:r>
                  </w:p>
                </w:txbxContent>
              </v:textbox>
            </v:shape>
            <v:line id="_x0000_s7871" style="position:absolute" from="7291,4769" to="8346,4770">
              <v:stroke startarrow="block" endarrow="block"/>
            </v:line>
            <v:shape id="_x0000_s7872" type="#_x0000_t202" style="position:absolute;left:8948;top:4625;width:844;height:582" filled="f" stroked="f">
              <v:textbox style="mso-next-textbox:#_x0000_s7872" inset="5.85pt,.7pt,5.85pt,.7pt">
                <w:txbxContent>
                  <w:p w14:paraId="229C23CA" w14:textId="77777777" w:rsidR="0084589B" w:rsidRPr="00E967D8" w:rsidRDefault="0084589B" w:rsidP="007D17C8">
                    <w:pPr>
                      <w:rPr>
                        <w:rFonts w:ascii="Arial" w:hAnsi="Arial" w:cs="Arial"/>
                        <w:b/>
                        <w:sz w:val="24"/>
                      </w:rPr>
                    </w:pPr>
                    <w:r w:rsidRPr="00CA155C">
                      <w:rPr>
                        <w:rFonts w:ascii="Arial" w:hAnsi="Arial" w:cs="Arial"/>
                        <w:b/>
                        <w:sz w:val="24"/>
                      </w:rPr>
                      <w:t>AIPN</w:t>
                    </w:r>
                  </w:p>
                </w:txbxContent>
              </v:textbox>
            </v:shape>
            <v:rect id="_x0000_s7873" style="position:absolute;left:7411;top:4954;width:574;height:403;v-text-anchor:middle" filled="f" fillcolor="#ccf" stroked="f">
              <v:textbox style="mso-next-textbox:#_x0000_s7873" inset="1.80339mm,.90169mm,1.80339mm,.90169mm">
                <w:txbxContent>
                  <w:p w14:paraId="6C91FF5D" w14:textId="77777777" w:rsidR="0084589B" w:rsidRPr="00E967D8" w:rsidRDefault="0084589B" w:rsidP="007D17C8">
                    <w:pPr>
                      <w:autoSpaceDE w:val="0"/>
                      <w:autoSpaceDN w:val="0"/>
                      <w:adjustRightInd w:val="0"/>
                      <w:jc w:val="center"/>
                      <w:rPr>
                        <w:rFonts w:ascii="Arial Black" w:eastAsia="MS PGothic" w:hAnsi="Arial Black" w:cs="Arial Black"/>
                        <w:color w:val="000000"/>
                        <w:sz w:val="18"/>
                        <w:szCs w:val="18"/>
                      </w:rPr>
                    </w:pPr>
                    <w:r>
                      <w:rPr>
                        <w:rFonts w:ascii="Arial Black" w:eastAsia="MS PGothic" w:hAnsi="Arial Black" w:cs="Arial Black"/>
                        <w:color w:val="000000"/>
                        <w:sz w:val="18"/>
                        <w:szCs w:val="18"/>
                      </w:rPr>
                      <w:t>. . .</w:t>
                    </w:r>
                  </w:p>
                </w:txbxContent>
              </v:textbox>
            </v:rect>
            <w10:anchorlock/>
          </v:group>
          <o:OLEObject Type="Embed" ProgID="Unknown" ShapeID="_x0000_s7852" DrawAspect="Content" ObjectID="_1822031010" r:id="rId17"/>
          <o:OLEObject Type="Embed" ProgID="Unknown" ShapeID="_x0000_s7853" DrawAspect="Content" ObjectID="_1822031011" r:id="rId18"/>
          <o:OLEObject Type="Embed" ProgID="Unknown" ShapeID="_x0000_s7854" DrawAspect="Content" ObjectID="_1822031012" r:id="rId19"/>
          <o:OLEObject Type="Embed" ProgID="Unknown" ShapeID="_x0000_s7862" DrawAspect="Content" ObjectID="_1822031013" r:id="rId20"/>
          <o:OLEObject Type="Embed" ProgID="Unknown" ShapeID="_x0000_s7863" DrawAspect="Content" ObjectID="_1822031014" r:id="rId21"/>
          <o:OLEObject Type="Embed" ProgID="Unknown" ShapeID="_x0000_s7864" DrawAspect="Content" ObjectID="_1822031015" r:id="rId22"/>
        </w:pict>
      </w:r>
    </w:p>
    <w:p w14:paraId="705164D1" w14:textId="77777777" w:rsidR="009F22EF" w:rsidRPr="00DF5426" w:rsidRDefault="009F22EF" w:rsidP="009F22EF">
      <w:pPr>
        <w:pStyle w:val="TF"/>
      </w:pPr>
      <w:r w:rsidRPr="00DF5426">
        <w:t xml:space="preserve">Figure 4: AIPN and Heterogeneous Access </w:t>
      </w:r>
      <w:r w:rsidRPr="00DF5426">
        <w:rPr>
          <w:lang w:eastAsia="ja-JP"/>
        </w:rPr>
        <w:t>System</w:t>
      </w:r>
      <w:r w:rsidRPr="00DF5426">
        <w:t>s</w:t>
      </w:r>
    </w:p>
    <w:p w14:paraId="7D95872E" w14:textId="77777777" w:rsidR="00513C20" w:rsidRDefault="00513C20" w:rsidP="00513C20">
      <w:proofErr w:type="gramStart"/>
      <w:r>
        <w:t>For the purpose of</w:t>
      </w:r>
      <w:proofErr w:type="gramEnd"/>
      <w:r>
        <w:t xml:space="preserve"> optimising the mobility among diverse access </w:t>
      </w:r>
      <w:r>
        <w:rPr>
          <w:rFonts w:hint="eastAsia"/>
          <w:lang w:eastAsia="ja-JP"/>
        </w:rPr>
        <w:t>system</w:t>
      </w:r>
      <w:r>
        <w:t>s</w:t>
      </w:r>
      <w:r>
        <w:rPr>
          <w:rFonts w:hint="eastAsia"/>
          <w:lang w:eastAsia="ja-JP"/>
        </w:rPr>
        <w:t>,</w:t>
      </w:r>
      <w:r>
        <w:t xml:space="preserve"> the AIPN shall provide open interfaces that allow the </w:t>
      </w:r>
      <w:r>
        <w:rPr>
          <w:rFonts w:hint="eastAsia"/>
          <w:lang w:eastAsia="ja-JP"/>
        </w:rPr>
        <w:t>AIPN</w:t>
      </w:r>
      <w:r>
        <w:t xml:space="preserve"> operator to direct the terminal towards the most suitable access </w:t>
      </w:r>
      <w:r>
        <w:rPr>
          <w:rFonts w:hint="eastAsia"/>
          <w:lang w:eastAsia="ja-JP"/>
        </w:rPr>
        <w:t>system</w:t>
      </w:r>
      <w:r>
        <w:t>. The decision to move a terminal from one access</w:t>
      </w:r>
      <w:r>
        <w:rPr>
          <w:rFonts w:hint="eastAsia"/>
          <w:lang w:eastAsia="ja-JP"/>
        </w:rPr>
        <w:t xml:space="preserve"> system</w:t>
      </w:r>
      <w:r>
        <w:t xml:space="preserve"> to another should be based on the information available in the AIPN </w:t>
      </w:r>
      <w:r>
        <w:rPr>
          <w:rFonts w:hint="eastAsia"/>
        </w:rPr>
        <w:t xml:space="preserve">e.g. </w:t>
      </w:r>
      <w:r>
        <w:t xml:space="preserve">load balancing, subscriber’s profile as well as on the information provided by the terminal. </w:t>
      </w:r>
      <w:r>
        <w:rPr>
          <w:rFonts w:hint="eastAsia"/>
        </w:rPr>
        <w:t>M</w:t>
      </w:r>
      <w:r>
        <w:t xml:space="preserve">obility within a given </w:t>
      </w:r>
      <w:r>
        <w:rPr>
          <w:rFonts w:hint="eastAsia"/>
        </w:rPr>
        <w:t xml:space="preserve">non-3GPP </w:t>
      </w:r>
      <w:r>
        <w:t xml:space="preserve">access </w:t>
      </w:r>
      <w:r>
        <w:rPr>
          <w:rFonts w:hint="eastAsia"/>
          <w:lang w:eastAsia="ja-JP"/>
        </w:rPr>
        <w:t>system</w:t>
      </w:r>
      <w:r>
        <w:t xml:space="preserve"> is not under the responsibility of the AIPN. </w:t>
      </w:r>
    </w:p>
    <w:p w14:paraId="6C6FE738" w14:textId="77777777" w:rsidR="00513C20" w:rsidRDefault="00513C20" w:rsidP="00513C20">
      <w:pPr>
        <w:rPr>
          <w:lang w:eastAsia="ja-JP"/>
        </w:rPr>
      </w:pPr>
      <w:r>
        <w:t xml:space="preserve">The AIPN should provide common open interfaces to allow the AIPN to exercise the control on the inter-access </w:t>
      </w:r>
      <w:r>
        <w:rPr>
          <w:rFonts w:hint="eastAsia"/>
          <w:lang w:eastAsia="ja-JP"/>
        </w:rPr>
        <w:t xml:space="preserve">system </w:t>
      </w:r>
      <w:r>
        <w:t xml:space="preserve">mobility of the terminal. Furthermore, </w:t>
      </w:r>
      <w:r>
        <w:rPr>
          <w:rFonts w:hint="eastAsia"/>
          <w:lang w:eastAsia="ja-JP"/>
        </w:rPr>
        <w:t xml:space="preserve">an </w:t>
      </w:r>
      <w:r>
        <w:t xml:space="preserve">AIPN should also provide other open interfaces that allow the terminal to access the other </w:t>
      </w:r>
      <w:r>
        <w:rPr>
          <w:rFonts w:hint="eastAsia"/>
          <w:lang w:eastAsia="ja-JP"/>
        </w:rPr>
        <w:t>AIPN</w:t>
      </w:r>
      <w:r>
        <w:t xml:space="preserve"> services needed for the management of the subscribers in the AIPN</w:t>
      </w:r>
      <w:r>
        <w:rPr>
          <w:rFonts w:hint="eastAsia"/>
          <w:lang w:eastAsia="ja-JP"/>
        </w:rPr>
        <w:t>,</w:t>
      </w:r>
      <w:r>
        <w:t xml:space="preserve"> i.e. </w:t>
      </w:r>
      <w:r>
        <w:rPr>
          <w:rFonts w:hint="eastAsia"/>
        </w:rPr>
        <w:t xml:space="preserve">session </w:t>
      </w:r>
      <w:r>
        <w:t xml:space="preserve">control, AAA, policy control (see </w:t>
      </w:r>
      <w:r>
        <w:rPr>
          <w:rFonts w:hint="eastAsia"/>
          <w:lang w:eastAsia="ja-JP"/>
        </w:rPr>
        <w:t>figure 4</w:t>
      </w:r>
      <w:r>
        <w:t xml:space="preserve"> above)</w:t>
      </w:r>
      <w:r>
        <w:rPr>
          <w:rFonts w:hint="eastAsia"/>
          <w:lang w:eastAsia="ja-JP"/>
        </w:rPr>
        <w:t>.</w:t>
      </w:r>
    </w:p>
    <w:p w14:paraId="1C0644C2" w14:textId="77777777" w:rsidR="009F22EF" w:rsidRPr="00DF5426" w:rsidRDefault="008724F8" w:rsidP="009F22EF">
      <w:r w:rsidRPr="00DF5426">
        <w:t>Recommended</w:t>
      </w:r>
      <w:r w:rsidR="009F22EF" w:rsidRPr="00DF5426">
        <w:t xml:space="preserve"> requirements:</w:t>
      </w:r>
    </w:p>
    <w:p w14:paraId="3788923B" w14:textId="77777777" w:rsidR="00513C20" w:rsidRDefault="00513C20" w:rsidP="00513C20">
      <w:pPr>
        <w:pStyle w:val="B1"/>
      </w:pPr>
      <w:r>
        <w:t>-</w:t>
      </w:r>
      <w:r>
        <w:tab/>
        <w:t xml:space="preserve">An AIPN should provide open interfaces to </w:t>
      </w:r>
      <w:r>
        <w:rPr>
          <w:rFonts w:hint="eastAsia"/>
          <w:lang w:eastAsia="ja-JP"/>
        </w:rPr>
        <w:t>AIPN</w:t>
      </w:r>
      <w:r>
        <w:t xml:space="preserve"> services such as </w:t>
      </w:r>
      <w:r>
        <w:rPr>
          <w:rFonts w:hint="eastAsia"/>
          <w:lang w:eastAsia="ja-JP"/>
        </w:rPr>
        <w:t>mobility management</w:t>
      </w:r>
      <w:r>
        <w:t xml:space="preserve"> </w:t>
      </w:r>
      <w:proofErr w:type="gramStart"/>
      <w:r>
        <w:t>in order to</w:t>
      </w:r>
      <w:proofErr w:type="gramEnd"/>
      <w:r>
        <w:t xml:space="preserve"> ease the </w:t>
      </w:r>
      <w:r>
        <w:rPr>
          <w:rFonts w:hint="eastAsia"/>
        </w:rPr>
        <w:t xml:space="preserve">terminal </w:t>
      </w:r>
      <w:r>
        <w:t xml:space="preserve">mobility across different </w:t>
      </w:r>
      <w:r>
        <w:rPr>
          <w:rFonts w:hint="eastAsia"/>
          <w:lang w:eastAsia="ja-JP"/>
        </w:rPr>
        <w:t>access system</w:t>
      </w:r>
      <w:r>
        <w:t>s.</w:t>
      </w:r>
    </w:p>
    <w:p w14:paraId="0D5EAD6A" w14:textId="77777777" w:rsidR="009F22EF" w:rsidRPr="00DF5426" w:rsidRDefault="00667DD0" w:rsidP="00667DD0">
      <w:pPr>
        <w:pStyle w:val="Heading4"/>
        <w:rPr>
          <w:lang w:eastAsia="ja-JP"/>
        </w:rPr>
      </w:pPr>
      <w:bookmarkStart w:id="89" w:name="_Toc217731500"/>
      <w:r w:rsidRPr="00DF5426">
        <w:rPr>
          <w:lang w:eastAsia="ja-JP"/>
        </w:rPr>
        <w:t>6.2.3.2</w:t>
      </w:r>
      <w:r w:rsidRPr="00DF5426">
        <w:rPr>
          <w:lang w:eastAsia="ja-JP"/>
        </w:rPr>
        <w:tab/>
      </w:r>
      <w:r w:rsidR="009F22EF" w:rsidRPr="00DF5426">
        <w:rPr>
          <w:lang w:eastAsia="ja-JP"/>
        </w:rPr>
        <w:t>Heterogeneous mobility mechanisms</w:t>
      </w:r>
      <w:bookmarkEnd w:id="89"/>
    </w:p>
    <w:p w14:paraId="042F7608" w14:textId="77777777" w:rsidR="004D2C2E" w:rsidRPr="00DF5426" w:rsidRDefault="004D2C2E" w:rsidP="004D2C2E">
      <w:pPr>
        <w:pStyle w:val="Body"/>
        <w:rPr>
          <w:sz w:val="20"/>
          <w:szCs w:val="20"/>
          <w:lang w:val="en-GB"/>
        </w:rPr>
      </w:pPr>
      <w:r w:rsidRPr="00DF5426">
        <w:rPr>
          <w:sz w:val="20"/>
          <w:szCs w:val="20"/>
          <w:lang w:val="en-GB"/>
        </w:rPr>
        <w:t xml:space="preserve">An </w:t>
      </w:r>
      <w:smartTag w:uri="urn:schemas-microsoft-com:office:smarttags" w:element="stockticker">
        <w:r w:rsidRPr="00DF5426">
          <w:rPr>
            <w:sz w:val="20"/>
            <w:szCs w:val="20"/>
            <w:lang w:val="en-GB"/>
          </w:rPr>
          <w:t>AIPN</w:t>
        </w:r>
      </w:smartTag>
      <w:r w:rsidRPr="00DF5426">
        <w:rPr>
          <w:sz w:val="20"/>
          <w:szCs w:val="20"/>
          <w:lang w:val="en-GB"/>
        </w:rPr>
        <w:t xml:space="preserve"> shall support not only a heterogeneous set of access systems, but also the inter-working of heterogeneous mobility mechanisms in the AIPN as well. This is needed because the AIPN will have to provide an evolution from currently deployed core network technologies. As an example, both legacy 3GPP PS mobility and IP based mobility schemes may co-exist. </w:t>
      </w:r>
    </w:p>
    <w:p w14:paraId="2BCFBF10" w14:textId="77777777" w:rsidR="004D2C2E" w:rsidRPr="00DF5426" w:rsidRDefault="004D2C2E" w:rsidP="004D2C2E">
      <w:pPr>
        <w:pStyle w:val="Body"/>
        <w:rPr>
          <w:sz w:val="20"/>
          <w:szCs w:val="20"/>
          <w:lang w:val="en-GB"/>
        </w:rPr>
      </w:pPr>
      <w:r w:rsidRPr="00DF5426">
        <w:rPr>
          <w:sz w:val="20"/>
          <w:szCs w:val="20"/>
          <w:lang w:val="en-GB"/>
        </w:rPr>
        <w:t xml:space="preserve">In principle, AIPN should aim to minimise the number of different mobility solutions. However, adoption of multiple mobility solutions may be necessary in the </w:t>
      </w:r>
      <w:smartTag w:uri="urn:schemas-microsoft-com:office:smarttags" w:element="stockticker">
        <w:r w:rsidRPr="00DF5426">
          <w:rPr>
            <w:sz w:val="20"/>
            <w:szCs w:val="20"/>
            <w:lang w:val="en-GB"/>
          </w:rPr>
          <w:t>AIPN</w:t>
        </w:r>
      </w:smartTag>
      <w:r w:rsidRPr="00DF5426">
        <w:rPr>
          <w:sz w:val="20"/>
          <w:szCs w:val="20"/>
          <w:lang w:val="en-GB"/>
        </w:rPr>
        <w:t xml:space="preserve"> due to the following reasons:</w:t>
      </w:r>
    </w:p>
    <w:p w14:paraId="5BE19E74" w14:textId="77777777" w:rsidR="004D2C2E" w:rsidRPr="00DF5426" w:rsidRDefault="004D2C2E" w:rsidP="004D2C2E">
      <w:pPr>
        <w:pStyle w:val="B1"/>
        <w:ind w:left="838" w:hanging="270"/>
        <w:rPr>
          <w:lang w:eastAsia="ja-JP"/>
        </w:rPr>
      </w:pPr>
      <w:r w:rsidRPr="00DF5426">
        <w:t xml:space="preserve">- </w:t>
      </w:r>
      <w:r w:rsidRPr="00DF5426">
        <w:rPr>
          <w:lang w:eastAsia="ja-JP"/>
        </w:rPr>
        <w:tab/>
      </w:r>
      <w:r w:rsidRPr="00DF5426">
        <w:t xml:space="preserve">The access system, terminal technology, the services or roaming agreements provided may put varying requirements on the </w:t>
      </w:r>
      <w:smartTag w:uri="urn:schemas-microsoft-com:office:smarttags" w:element="stockticker">
        <w:r w:rsidRPr="00DF5426">
          <w:t>AIPN</w:t>
        </w:r>
      </w:smartTag>
      <w:r w:rsidRPr="00DF5426">
        <w:t xml:space="preserve"> mobility solution.</w:t>
      </w:r>
    </w:p>
    <w:p w14:paraId="7988B994" w14:textId="77777777" w:rsidR="004D2C2E" w:rsidRPr="00DF5426" w:rsidRDefault="004D2C2E" w:rsidP="004D2C2E">
      <w:pPr>
        <w:pStyle w:val="B1"/>
        <w:ind w:left="838" w:hanging="270"/>
      </w:pPr>
      <w:r w:rsidRPr="00DF5426">
        <w:t xml:space="preserve">- </w:t>
      </w:r>
      <w:r w:rsidRPr="00DF5426">
        <w:rPr>
          <w:lang w:eastAsia="ja-JP"/>
        </w:rPr>
        <w:tab/>
      </w:r>
      <w:r w:rsidRPr="00DF5426">
        <w:t xml:space="preserve">The mobility mechanisms must also satisfy security, QoS or other requirements, which may also vary. </w:t>
      </w:r>
    </w:p>
    <w:p w14:paraId="0D44631F" w14:textId="77777777" w:rsidR="004D2C2E" w:rsidRPr="00DF5426" w:rsidRDefault="004D2C2E" w:rsidP="004D2C2E">
      <w:pPr>
        <w:pStyle w:val="B1"/>
        <w:ind w:firstLine="0"/>
      </w:pPr>
      <w:r w:rsidRPr="00DF5426">
        <w:lastRenderedPageBreak/>
        <w:t xml:space="preserve">- </w:t>
      </w:r>
      <w:r w:rsidRPr="00DF5426">
        <w:rPr>
          <w:lang w:eastAsia="ja-JP"/>
        </w:rPr>
        <w:tab/>
      </w:r>
      <w:r w:rsidRPr="00DF5426">
        <w:t xml:space="preserve">The </w:t>
      </w:r>
      <w:smartTag w:uri="urn:schemas-microsoft-com:office:smarttags" w:element="stockticker">
        <w:r w:rsidRPr="00DF5426">
          <w:t>AIPN</w:t>
        </w:r>
      </w:smartTag>
      <w:r w:rsidRPr="00DF5426">
        <w:t xml:space="preserve"> may incorporate multiple administrative domains. </w:t>
      </w:r>
    </w:p>
    <w:p w14:paraId="139B5596" w14:textId="77777777" w:rsidR="00513C20" w:rsidRDefault="00513C20" w:rsidP="00513C20">
      <w:pPr>
        <w:pStyle w:val="Body"/>
        <w:rPr>
          <w:sz w:val="20"/>
          <w:szCs w:val="20"/>
          <w:lang w:val="en-GB"/>
        </w:rPr>
      </w:pPr>
      <w:r>
        <w:rPr>
          <w:sz w:val="20"/>
          <w:szCs w:val="20"/>
          <w:lang w:val="en-GB"/>
        </w:rPr>
        <w:t>Heterogene</w:t>
      </w:r>
      <w:r>
        <w:rPr>
          <w:rFonts w:hint="eastAsia"/>
          <w:sz w:val="20"/>
          <w:szCs w:val="20"/>
          <w:lang w:val="en-GB"/>
        </w:rPr>
        <w:t xml:space="preserve">ous </w:t>
      </w:r>
      <w:r>
        <w:rPr>
          <w:sz w:val="20"/>
          <w:szCs w:val="20"/>
          <w:lang w:val="en-GB"/>
        </w:rPr>
        <w:t xml:space="preserve">mobility mechanisms allow local optimizations. </w:t>
      </w:r>
      <w:r>
        <w:rPr>
          <w:rFonts w:hint="eastAsia"/>
          <w:sz w:val="20"/>
          <w:szCs w:val="20"/>
          <w:lang w:val="en-GB"/>
        </w:rPr>
        <w:t>For example,</w:t>
      </w:r>
      <w:r>
        <w:rPr>
          <w:sz w:val="20"/>
          <w:szCs w:val="20"/>
          <w:lang w:val="en-GB"/>
        </w:rPr>
        <w:t xml:space="preserve"> parts of the </w:t>
      </w:r>
      <w:r>
        <w:rPr>
          <w:rFonts w:hint="eastAsia"/>
          <w:sz w:val="20"/>
          <w:szCs w:val="20"/>
          <w:lang w:val="en-GB"/>
        </w:rPr>
        <w:t>AIPN</w:t>
      </w:r>
      <w:r>
        <w:rPr>
          <w:sz w:val="20"/>
          <w:szCs w:val="20"/>
          <w:lang w:val="en-GB"/>
        </w:rPr>
        <w:t xml:space="preserve"> may provide improved mobility performance by a solution that is tailor-made for the </w:t>
      </w:r>
      <w:proofErr w:type="gramStart"/>
      <w:r>
        <w:rPr>
          <w:sz w:val="20"/>
          <w:szCs w:val="20"/>
          <w:lang w:val="en-GB"/>
        </w:rPr>
        <w:t>particular network</w:t>
      </w:r>
      <w:proofErr w:type="gramEnd"/>
      <w:r>
        <w:rPr>
          <w:sz w:val="20"/>
          <w:szCs w:val="20"/>
          <w:lang w:val="en-GB"/>
        </w:rPr>
        <w:t xml:space="preserve"> configuration.</w:t>
      </w:r>
    </w:p>
    <w:p w14:paraId="492F0D3F" w14:textId="77777777" w:rsidR="009F22EF" w:rsidRPr="00DF5426" w:rsidRDefault="008724F8" w:rsidP="009F22EF">
      <w:pPr>
        <w:pStyle w:val="Body"/>
        <w:rPr>
          <w:lang w:val="en-GB"/>
        </w:rPr>
      </w:pPr>
      <w:r w:rsidRPr="00DF5426">
        <w:rPr>
          <w:sz w:val="20"/>
          <w:szCs w:val="20"/>
          <w:lang w:val="en-GB"/>
        </w:rPr>
        <w:t>Recommended</w:t>
      </w:r>
      <w:r w:rsidR="009F22EF" w:rsidRPr="00DF5426">
        <w:rPr>
          <w:sz w:val="20"/>
          <w:szCs w:val="20"/>
          <w:lang w:val="en-GB"/>
        </w:rPr>
        <w:t xml:space="preserve"> requirements:</w:t>
      </w:r>
    </w:p>
    <w:p w14:paraId="2D1BF4BE" w14:textId="77777777" w:rsidR="004D2C2E" w:rsidRPr="00DF5426" w:rsidRDefault="009F22EF" w:rsidP="009F22EF">
      <w:pPr>
        <w:pStyle w:val="B1"/>
        <w:rPr>
          <w:lang w:eastAsia="ja-JP"/>
        </w:rPr>
      </w:pPr>
      <w:r w:rsidRPr="00DF5426">
        <w:t>-</w:t>
      </w:r>
      <w:r w:rsidRPr="00DF5426">
        <w:tab/>
        <w:t xml:space="preserve">An AIPN must work with mobility mechanisms used by the specific networks it connects, including legacy mobility mechanisms of the current 3GPP PS core network. </w:t>
      </w:r>
    </w:p>
    <w:p w14:paraId="2488E21C" w14:textId="77777777" w:rsidR="009F22EF" w:rsidRPr="00DF5426" w:rsidRDefault="00667DD0" w:rsidP="00667DD0">
      <w:pPr>
        <w:pStyle w:val="Heading4"/>
        <w:rPr>
          <w:lang w:eastAsia="ja-JP"/>
        </w:rPr>
      </w:pPr>
      <w:bookmarkStart w:id="90" w:name="_Toc217731501"/>
      <w:r w:rsidRPr="00DF5426">
        <w:rPr>
          <w:lang w:eastAsia="ja-JP"/>
        </w:rPr>
        <w:t>6.2.3.3</w:t>
      </w:r>
      <w:r w:rsidRPr="00DF5426">
        <w:rPr>
          <w:lang w:eastAsia="ja-JP"/>
        </w:rPr>
        <w:tab/>
      </w:r>
      <w:r w:rsidR="009F22EF" w:rsidRPr="00DF5426">
        <w:rPr>
          <w:lang w:eastAsia="ja-JP"/>
        </w:rPr>
        <w:t>Frequent mobility</w:t>
      </w:r>
      <w:bookmarkEnd w:id="90"/>
    </w:p>
    <w:p w14:paraId="325711C8" w14:textId="77777777" w:rsidR="009F22EF" w:rsidRPr="00DF5426" w:rsidRDefault="009F22EF" w:rsidP="009F22EF">
      <w:r w:rsidRPr="00DF5426">
        <w:t xml:space="preserve">Since an AIPN shall allow for multiple access systems optimized to </w:t>
      </w:r>
      <w:proofErr w:type="gramStart"/>
      <w:r w:rsidRPr="00DF5426">
        <w:t>particular user</w:t>
      </w:r>
      <w:proofErr w:type="gramEnd"/>
      <w:r w:rsidRPr="00DF5426">
        <w:t xml:space="preserve"> requirements, it will need to support access systems with highly varying characteristics in terms of robustness, quality and throughput as well as complexity and geographical coverage. </w:t>
      </w:r>
    </w:p>
    <w:p w14:paraId="5151F5AE" w14:textId="77777777" w:rsidR="009F22EF" w:rsidRPr="00DF5426" w:rsidRDefault="009F22EF" w:rsidP="009F22EF">
      <w:r w:rsidRPr="00DF5426">
        <w:t xml:space="preserve">While 2G and 3G access systems provided a RAN with mobility support that can cover a large geographical area, </w:t>
      </w:r>
      <w:r w:rsidR="00513C20">
        <w:rPr>
          <w:rFonts w:hint="eastAsia"/>
          <w:lang w:eastAsia="ja-JP"/>
        </w:rPr>
        <w:t xml:space="preserve">an </w:t>
      </w:r>
      <w:r w:rsidRPr="00DF5426">
        <w:t xml:space="preserve">AIPN may need to accommodate access systems with RANs that provide mobility support only in a very limited area. In the extreme case, the access system may consist of base stations that are directly connected to the </w:t>
      </w:r>
      <w:r w:rsidRPr="00DF5426">
        <w:rPr>
          <w:lang w:eastAsia="ja-JP"/>
        </w:rPr>
        <w:t>AIPN</w:t>
      </w:r>
      <w:r w:rsidRPr="00DF5426">
        <w:t xml:space="preserve">, or even access </w:t>
      </w:r>
      <w:r w:rsidRPr="00DF5426">
        <w:rPr>
          <w:lang w:eastAsia="ja-JP"/>
        </w:rPr>
        <w:t>system</w:t>
      </w:r>
      <w:r w:rsidRPr="00DF5426">
        <w:t xml:space="preserve">s without any mobility management procedures at all. </w:t>
      </w:r>
    </w:p>
    <w:p w14:paraId="504AEDC0" w14:textId="77777777" w:rsidR="009F22EF" w:rsidRPr="00DF5426" w:rsidRDefault="009F22EF" w:rsidP="009F22EF">
      <w:r w:rsidRPr="00DF5426">
        <w:t xml:space="preserve">Consequently, while in 2G and 3G networks most of the terminal mobility was handled in the radio access network and the core network had to handle only infrequent mobility, an AIPN shall support new access </w:t>
      </w:r>
      <w:r w:rsidRPr="00DF5426">
        <w:rPr>
          <w:lang w:eastAsia="ja-JP"/>
        </w:rPr>
        <w:t>systems</w:t>
      </w:r>
      <w:r w:rsidRPr="00DF5426">
        <w:t xml:space="preserve"> where handovers between </w:t>
      </w:r>
      <w:r w:rsidRPr="00DF5426">
        <w:rPr>
          <w:lang w:eastAsia="ja-JP"/>
        </w:rPr>
        <w:t>AIPN</w:t>
      </w:r>
      <w:r w:rsidRPr="00DF5426">
        <w:t xml:space="preserve"> nodes are also very frequent. </w:t>
      </w:r>
    </w:p>
    <w:p w14:paraId="658FBAE9" w14:textId="77777777" w:rsidR="009F22EF" w:rsidRPr="00DF5426" w:rsidRDefault="009F22EF" w:rsidP="009F22EF">
      <w:r w:rsidRPr="00DF5426">
        <w:t xml:space="preserve">As a result, handover support in the </w:t>
      </w:r>
      <w:r w:rsidRPr="00DF5426">
        <w:rPr>
          <w:lang w:eastAsia="ja-JP"/>
        </w:rPr>
        <w:t>AIPN</w:t>
      </w:r>
      <w:r w:rsidRPr="00DF5426">
        <w:t xml:space="preserve"> </w:t>
      </w:r>
      <w:proofErr w:type="gramStart"/>
      <w:r w:rsidRPr="00DF5426">
        <w:t>has to</w:t>
      </w:r>
      <w:proofErr w:type="gramEnd"/>
      <w:r w:rsidRPr="00DF5426">
        <w:t xml:space="preserve"> provide a seamless user experience. Note that the corresponding performance requirements for a seamless user experience will depend on the service provided. This seamless user experience must be maintained even with an increasing </w:t>
      </w:r>
      <w:r w:rsidRPr="00DF5426">
        <w:rPr>
          <w:lang w:eastAsia="ja-JP"/>
        </w:rPr>
        <w:t>AIPN</w:t>
      </w:r>
      <w:r w:rsidRPr="00DF5426">
        <w:t xml:space="preserve"> size and increasing number of terminals. </w:t>
      </w:r>
    </w:p>
    <w:p w14:paraId="56026684" w14:textId="77777777" w:rsidR="009F22EF" w:rsidRPr="00DF5426" w:rsidRDefault="008724F8" w:rsidP="009F22EF">
      <w:r w:rsidRPr="00DF5426">
        <w:t>Recommended</w:t>
      </w:r>
      <w:r w:rsidR="009F22EF" w:rsidRPr="00DF5426">
        <w:t xml:space="preserve"> requirements:</w:t>
      </w:r>
    </w:p>
    <w:p w14:paraId="3523C90B" w14:textId="77777777" w:rsidR="009F22EF" w:rsidRPr="00DF5426" w:rsidRDefault="00513C20" w:rsidP="009F22EF">
      <w:pPr>
        <w:pStyle w:val="B1"/>
      </w:pPr>
      <w:r>
        <w:t>-</w:t>
      </w:r>
      <w:r>
        <w:tab/>
      </w:r>
      <w:r w:rsidR="009F22EF" w:rsidRPr="00DF5426">
        <w:rPr>
          <w:lang w:eastAsia="ja-JP"/>
        </w:rPr>
        <w:t>A</w:t>
      </w:r>
      <w:r w:rsidR="009F22EF" w:rsidRPr="00DF5426">
        <w:t xml:space="preserve">n AIPN must support procedures related to frequent terminal mobility between </w:t>
      </w:r>
      <w:r w:rsidR="009F22EF" w:rsidRPr="00DF5426">
        <w:rPr>
          <w:lang w:eastAsia="ja-JP"/>
        </w:rPr>
        <w:t>AIPN</w:t>
      </w:r>
      <w:r w:rsidR="009F22EF" w:rsidRPr="00DF5426">
        <w:t xml:space="preserve"> nodes. </w:t>
      </w:r>
    </w:p>
    <w:p w14:paraId="38E484D6" w14:textId="77777777" w:rsidR="009F22EF" w:rsidRPr="00DF5426" w:rsidRDefault="009F22EF" w:rsidP="009F22EF">
      <w:pPr>
        <w:pStyle w:val="B1"/>
      </w:pPr>
      <w:r w:rsidRPr="00DF5426">
        <w:t>-</w:t>
      </w:r>
      <w:r w:rsidRPr="00DF5426">
        <w:tab/>
      </w:r>
      <w:r w:rsidR="00654C59" w:rsidRPr="00DF5426">
        <w:t>Whenever feasible,</w:t>
      </w:r>
      <w:r w:rsidR="00654C59" w:rsidRPr="00DF5426">
        <w:rPr>
          <w:lang w:eastAsia="ja-JP"/>
        </w:rPr>
        <w:t xml:space="preserve"> t</w:t>
      </w:r>
      <w:r w:rsidRPr="00DF5426">
        <w:rPr>
          <w:lang w:eastAsia="ja-JP"/>
        </w:rPr>
        <w:t>he</w:t>
      </w:r>
      <w:r w:rsidRPr="00DF5426">
        <w:t xml:space="preserve"> AIPN mobility solution must support seamless user experience for all services provided by the </w:t>
      </w:r>
      <w:r w:rsidRPr="00DF5426">
        <w:rPr>
          <w:lang w:eastAsia="ja-JP"/>
        </w:rPr>
        <w:t>AIPN</w:t>
      </w:r>
      <w:r w:rsidRPr="00DF5426">
        <w:t xml:space="preserve">. </w:t>
      </w:r>
    </w:p>
    <w:p w14:paraId="31C8D76A" w14:textId="77777777" w:rsidR="009F22EF" w:rsidRPr="00DF5426" w:rsidRDefault="009F22EF" w:rsidP="009F22EF">
      <w:pPr>
        <w:pStyle w:val="B1"/>
      </w:pPr>
      <w:r w:rsidRPr="00DF5426">
        <w:t>-</w:t>
      </w:r>
      <w:r w:rsidRPr="00DF5426">
        <w:tab/>
        <w:t>The mobility solution must scale with the number of terminals and size of the</w:t>
      </w:r>
      <w:r w:rsidRPr="00DF5426">
        <w:rPr>
          <w:lang w:eastAsia="ja-JP"/>
        </w:rPr>
        <w:t xml:space="preserve"> AIPN</w:t>
      </w:r>
      <w:r w:rsidRPr="00DF5426">
        <w:t xml:space="preserve">. </w:t>
      </w:r>
    </w:p>
    <w:p w14:paraId="00FCD6E7" w14:textId="77777777" w:rsidR="009F22EF" w:rsidRPr="00DF5426" w:rsidRDefault="009F22EF" w:rsidP="003F114B">
      <w:pPr>
        <w:pStyle w:val="B1"/>
        <w:rPr>
          <w:lang w:eastAsia="ja-JP"/>
        </w:rPr>
      </w:pPr>
      <w:r w:rsidRPr="00DF5426">
        <w:t>-</w:t>
      </w:r>
      <w:r w:rsidRPr="00DF5426">
        <w:tab/>
      </w:r>
      <w:r w:rsidRPr="00DF5426">
        <w:rPr>
          <w:lang w:eastAsia="ja-JP"/>
        </w:rPr>
        <w:t>A</w:t>
      </w:r>
      <w:r w:rsidRPr="00DF5426">
        <w:t xml:space="preserve">n AIPN </w:t>
      </w:r>
      <w:r w:rsidR="00932D0B" w:rsidRPr="00DF5426">
        <w:rPr>
          <w:lang w:eastAsia="ja-JP"/>
        </w:rPr>
        <w:t>shall be able to</w:t>
      </w:r>
      <w:r w:rsidRPr="00DF5426">
        <w:t xml:space="preserve"> support access </w:t>
      </w:r>
      <w:r w:rsidRPr="00DF5426">
        <w:rPr>
          <w:lang w:eastAsia="ja-JP"/>
        </w:rPr>
        <w:t>system</w:t>
      </w:r>
      <w:r w:rsidRPr="00DF5426">
        <w:t>s with very limited or no mobility management procedures.</w:t>
      </w:r>
    </w:p>
    <w:p w14:paraId="7ECD03C7" w14:textId="77777777" w:rsidR="003F114B" w:rsidRPr="00DF5426" w:rsidRDefault="00667DD0" w:rsidP="00493280">
      <w:pPr>
        <w:pStyle w:val="Heading3"/>
      </w:pPr>
      <w:bookmarkStart w:id="91" w:name="_Toc217731502"/>
      <w:r w:rsidRPr="00DF5426">
        <w:t>6.2.4</w:t>
      </w:r>
      <w:r w:rsidRPr="00DF5426">
        <w:tab/>
      </w:r>
      <w:r w:rsidR="003F114B" w:rsidRPr="00DF5426">
        <w:t>Optimised IP session control</w:t>
      </w:r>
      <w:bookmarkEnd w:id="91"/>
    </w:p>
    <w:p w14:paraId="1A16DB6A" w14:textId="77777777" w:rsidR="00F272D9" w:rsidRDefault="00F272D9" w:rsidP="00F272D9">
      <w:pPr>
        <w:rPr>
          <w:rFonts w:hint="eastAsia"/>
          <w:lang w:eastAsia="ja-JP"/>
        </w:rPr>
      </w:pPr>
      <w:r>
        <w:rPr>
          <w:rFonts w:hint="eastAsia"/>
        </w:rPr>
        <w:t xml:space="preserve">In principle it is assumed that </w:t>
      </w:r>
      <w:r>
        <w:t xml:space="preserve">session control </w:t>
      </w:r>
      <w:r>
        <w:rPr>
          <w:rFonts w:hint="eastAsia"/>
        </w:rPr>
        <w:t>with</w:t>
      </w:r>
      <w:r>
        <w:t xml:space="preserve">in AIPN </w:t>
      </w:r>
      <w:r>
        <w:rPr>
          <w:rFonts w:hint="eastAsia"/>
        </w:rPr>
        <w:t>shall be optimised for user-to-user communication, i.e. from one user</w:t>
      </w:r>
      <w:r>
        <w:t>’</w:t>
      </w:r>
      <w:r>
        <w:rPr>
          <w:rFonts w:hint="eastAsia"/>
        </w:rPr>
        <w:t>s mobile terminal to another user</w:t>
      </w:r>
      <w:r>
        <w:t>’</w:t>
      </w:r>
      <w:r>
        <w:rPr>
          <w:rFonts w:hint="eastAsia"/>
        </w:rPr>
        <w:t xml:space="preserve">s </w:t>
      </w:r>
      <w:r>
        <w:t>mobile</w:t>
      </w:r>
      <w:r>
        <w:rPr>
          <w:rFonts w:hint="eastAsia"/>
        </w:rPr>
        <w:t xml:space="preserve"> terminal, and for other traffic models such as those of streaming </w:t>
      </w:r>
      <w:proofErr w:type="gramStart"/>
      <w:r>
        <w:rPr>
          <w:rFonts w:hint="eastAsia"/>
        </w:rPr>
        <w:t>services, and</w:t>
      </w:r>
      <w:proofErr w:type="gramEnd"/>
      <w:r>
        <w:rPr>
          <w:rFonts w:hint="eastAsia"/>
        </w:rPr>
        <w:t xml:space="preserve"> shall be extended beyond IMS </w:t>
      </w:r>
      <w:r>
        <w:t>functionalities</w:t>
      </w:r>
      <w:r>
        <w:rPr>
          <w:rFonts w:hint="eastAsia"/>
        </w:rPr>
        <w:t xml:space="preserve"> that</w:t>
      </w:r>
      <w:r>
        <w:rPr>
          <w:rFonts w:hint="eastAsia"/>
          <w:lang w:eastAsia="ja-JP"/>
        </w:rPr>
        <w:t xml:space="preserve"> are</w:t>
      </w:r>
      <w:r>
        <w:rPr>
          <w:rFonts w:hint="eastAsia"/>
        </w:rPr>
        <w:t xml:space="preserve"> already provided</w:t>
      </w:r>
      <w:r>
        <w:t xml:space="preserve">. </w:t>
      </w:r>
      <w:r>
        <w:rPr>
          <w:rFonts w:hint="eastAsia"/>
        </w:rPr>
        <w:t>Some new session control mechanisms are introduced within an AIPN e.g.</w:t>
      </w:r>
      <w:r>
        <w:t xml:space="preserve"> session mobility</w:t>
      </w:r>
      <w:r>
        <w:rPr>
          <w:rFonts w:hint="eastAsia"/>
        </w:rPr>
        <w:t>,</w:t>
      </w:r>
      <w:r>
        <w:t xml:space="preserve"> </w:t>
      </w:r>
      <w:r>
        <w:rPr>
          <w:rFonts w:hint="eastAsia"/>
        </w:rPr>
        <w:t xml:space="preserve">session </w:t>
      </w:r>
      <w:r>
        <w:t>ad</w:t>
      </w:r>
      <w:r>
        <w:rPr>
          <w:rFonts w:hint="eastAsia"/>
        </w:rPr>
        <w:t>a</w:t>
      </w:r>
      <w:r>
        <w:t>ptat</w:t>
      </w:r>
      <w:r>
        <w:rPr>
          <w:rFonts w:hint="eastAsia"/>
        </w:rPr>
        <w:t>i</w:t>
      </w:r>
      <w:r>
        <w:t>on to terminal capability</w:t>
      </w:r>
      <w:r>
        <w:rPr>
          <w:rFonts w:hint="eastAsia"/>
          <w:lang w:eastAsia="zh-CN"/>
        </w:rPr>
        <w:t>, user preferences, subscriber priorities, network conditions or other operator-defined criteria</w:t>
      </w:r>
      <w:r>
        <w:t xml:space="preserve">. </w:t>
      </w:r>
      <w:r>
        <w:rPr>
          <w:lang w:eastAsia="zh-CN"/>
        </w:rPr>
        <w:t>Session adaption shall be under the control of the operator. The AIPN shall support session control for multicast sessions (e.g. user-to-multicast</w:t>
      </w:r>
      <w:proofErr w:type="gramStart"/>
      <w:r>
        <w:rPr>
          <w:lang w:eastAsia="zh-CN"/>
        </w:rPr>
        <w:t>)</w:t>
      </w:r>
      <w:proofErr w:type="gramEnd"/>
      <w:r>
        <w:rPr>
          <w:lang w:eastAsia="zh-CN"/>
        </w:rPr>
        <w:t xml:space="preserve"> and the solution shall scale with the number of participants.</w:t>
      </w:r>
    </w:p>
    <w:p w14:paraId="79EC22BC" w14:textId="77777777" w:rsidR="00331EDE" w:rsidRPr="00DF5426" w:rsidRDefault="00331EDE" w:rsidP="003F114B">
      <w:pPr>
        <w:rPr>
          <w:lang w:eastAsia="ja-JP"/>
        </w:rPr>
      </w:pPr>
      <w:r w:rsidRPr="00DF5426">
        <w:rPr>
          <w:lang w:eastAsia="ja-JP"/>
        </w:rPr>
        <w:t>Additionally, it is necessary for an AIPN to ensure efficient use of wireless resources and effective usage of power resources within mobile terminals whilst maintaining the appropriate usability for a particular service.</w:t>
      </w:r>
    </w:p>
    <w:p w14:paraId="72FD6D19" w14:textId="77777777" w:rsidR="003F114B" w:rsidRPr="00DF5426" w:rsidRDefault="008724F8" w:rsidP="003F114B">
      <w:r w:rsidRPr="00DF5426">
        <w:t>Recommended</w:t>
      </w:r>
      <w:r w:rsidR="003F114B" w:rsidRPr="00DF5426">
        <w:t xml:space="preserve"> requirements:</w:t>
      </w:r>
    </w:p>
    <w:p w14:paraId="7F4F3A03" w14:textId="77777777" w:rsidR="00F272D9" w:rsidRDefault="00F272D9" w:rsidP="00F272D9">
      <w:pPr>
        <w:pStyle w:val="B1"/>
        <w:rPr>
          <w:lang w:eastAsia="ja-JP"/>
        </w:rPr>
      </w:pPr>
      <w:r>
        <w:t>-</w:t>
      </w:r>
      <w:r>
        <w:tab/>
      </w:r>
      <w:r>
        <w:rPr>
          <w:rFonts w:hint="eastAsia"/>
        </w:rPr>
        <w:t xml:space="preserve">The IP session control </w:t>
      </w:r>
      <w:r>
        <w:t>mechanisms</w:t>
      </w:r>
      <w:r>
        <w:rPr>
          <w:rFonts w:hint="eastAsia"/>
        </w:rPr>
        <w:t xml:space="preserve"> of AIPN shall be enhanced from the functionalities of IMS to provide </w:t>
      </w:r>
      <w:r>
        <w:t>session mobility</w:t>
      </w:r>
      <w:r>
        <w:rPr>
          <w:rFonts w:hint="eastAsia"/>
        </w:rPr>
        <w:t>,</w:t>
      </w:r>
      <w:r>
        <w:t xml:space="preserve"> </w:t>
      </w:r>
      <w:r>
        <w:rPr>
          <w:rFonts w:hint="eastAsia"/>
        </w:rPr>
        <w:t xml:space="preserve">session </w:t>
      </w:r>
      <w:r>
        <w:t>ad</w:t>
      </w:r>
      <w:r>
        <w:rPr>
          <w:rFonts w:hint="eastAsia"/>
        </w:rPr>
        <w:t>a</w:t>
      </w:r>
      <w:r>
        <w:t>ptat</w:t>
      </w:r>
      <w:r>
        <w:rPr>
          <w:rFonts w:hint="eastAsia"/>
        </w:rPr>
        <w:t>i</w:t>
      </w:r>
      <w:r>
        <w:t>on to terminal capability</w:t>
      </w:r>
      <w:r>
        <w:rPr>
          <w:rFonts w:hint="eastAsia"/>
          <w:lang w:eastAsia="zh-CN"/>
        </w:rPr>
        <w:t>, user preferences, subscriber priorities, network conditions or other operator-defined criteria</w:t>
      </w:r>
      <w:r>
        <w:rPr>
          <w:rFonts w:hint="eastAsia"/>
        </w:rPr>
        <w:t>.</w:t>
      </w:r>
      <w:r>
        <w:rPr>
          <w:lang w:eastAsia="zh-CN"/>
        </w:rPr>
        <w:t xml:space="preserve"> Session adaption shall be under the control of the operator. The AIPN shall support session control for multicast sessions (e.g. user-to-multicast</w:t>
      </w:r>
      <w:proofErr w:type="gramStart"/>
      <w:r>
        <w:rPr>
          <w:lang w:eastAsia="zh-CN"/>
        </w:rPr>
        <w:t>)</w:t>
      </w:r>
      <w:proofErr w:type="gramEnd"/>
      <w:r>
        <w:rPr>
          <w:lang w:eastAsia="zh-CN"/>
        </w:rPr>
        <w:t xml:space="preserve"> and the solution shall scale with the number of participants.</w:t>
      </w:r>
    </w:p>
    <w:p w14:paraId="1D716E84" w14:textId="77777777" w:rsidR="00331EDE" w:rsidRPr="00DF5426" w:rsidRDefault="00365444" w:rsidP="00365444">
      <w:pPr>
        <w:pStyle w:val="B1"/>
      </w:pPr>
      <w:r w:rsidRPr="00DF5426">
        <w:t>-</w:t>
      </w:r>
      <w:r w:rsidRPr="00DF5426">
        <w:tab/>
      </w:r>
      <w:r w:rsidR="004D2C2E" w:rsidRPr="00DF5426">
        <w:t>Users shall perceive continuous service whilst ensuring the efficient use of wireless resources and the effective usage of power resources within mobile terminals.</w:t>
      </w:r>
    </w:p>
    <w:p w14:paraId="23A9874F" w14:textId="77777777" w:rsidR="00667DD0" w:rsidRPr="00DF5426" w:rsidRDefault="00667DD0" w:rsidP="00493280">
      <w:pPr>
        <w:pStyle w:val="Heading3"/>
      </w:pPr>
      <w:bookmarkStart w:id="92" w:name="_Toc217731503"/>
      <w:r w:rsidRPr="00DF5426">
        <w:lastRenderedPageBreak/>
        <w:t>6.2.5</w:t>
      </w:r>
      <w:r w:rsidRPr="00DF5426">
        <w:tab/>
        <w:t>Enhanced support of IP traffic</w:t>
      </w:r>
      <w:bookmarkEnd w:id="92"/>
    </w:p>
    <w:p w14:paraId="39B8B4DF" w14:textId="77777777" w:rsidR="00667DD0" w:rsidRPr="00DF5426" w:rsidRDefault="00667DD0" w:rsidP="00667DD0">
      <w:r w:rsidRPr="00DF5426">
        <w:t>An AIPN will provide a variety of new mechanisms to support IP traffic.</w:t>
      </w:r>
    </w:p>
    <w:p w14:paraId="7DFF9A50" w14:textId="77777777" w:rsidR="009F22EF" w:rsidRPr="00DF5426" w:rsidRDefault="00667DD0" w:rsidP="00667DD0">
      <w:pPr>
        <w:pStyle w:val="Heading4"/>
        <w:rPr>
          <w:lang w:eastAsia="ja-JP"/>
        </w:rPr>
      </w:pPr>
      <w:bookmarkStart w:id="93" w:name="_Toc217731504"/>
      <w:r w:rsidRPr="00DF5426">
        <w:rPr>
          <w:lang w:eastAsia="ja-JP"/>
        </w:rPr>
        <w:t>6.2.5.1</w:t>
      </w:r>
      <w:r w:rsidRPr="00DF5426">
        <w:rPr>
          <w:lang w:eastAsia="ja-JP"/>
        </w:rPr>
        <w:tab/>
      </w:r>
      <w:r w:rsidR="009F22EF" w:rsidRPr="00DF5426">
        <w:rPr>
          <w:lang w:eastAsia="ja-JP"/>
        </w:rPr>
        <w:t>Support of increased IP traffic demand</w:t>
      </w:r>
      <w:bookmarkEnd w:id="93"/>
    </w:p>
    <w:p w14:paraId="51CFDDF5" w14:textId="77777777" w:rsidR="009F22EF" w:rsidRPr="00DF5426" w:rsidRDefault="009F22EF" w:rsidP="009F22EF">
      <w:r w:rsidRPr="00DF5426">
        <w:t xml:space="preserve">As the number of users accessing multimedia and data services from 3G networks will continue to accelerate, huge amounts of IP traffic are expected to be generated in the AIPN. Therefore, an AIPN must be able to accommodate </w:t>
      </w:r>
      <w:r w:rsidRPr="00DF5426">
        <w:rPr>
          <w:lang w:eastAsia="ja-JP"/>
        </w:rPr>
        <w:t>a</w:t>
      </w:r>
      <w:r w:rsidRPr="00DF5426">
        <w:t xml:space="preserve"> large increase of IP traffic whilst being able to guarantee QoS for different services, i.e. ensure that quality conditions for a particular communication are fulfilled without deterioration between the communication </w:t>
      </w:r>
      <w:proofErr w:type="gramStart"/>
      <w:r w:rsidRPr="00DF5426">
        <w:t>end-points</w:t>
      </w:r>
      <w:proofErr w:type="gramEnd"/>
      <w:r w:rsidRPr="00DF5426">
        <w:t xml:space="preserve">, and </w:t>
      </w:r>
      <w:r w:rsidR="00513C20" w:rsidRPr="009032E2">
        <w:rPr>
          <w:rFonts w:hint="eastAsia"/>
        </w:rPr>
        <w:t>ensur</w:t>
      </w:r>
      <w:r w:rsidR="00513C20">
        <w:rPr>
          <w:rFonts w:hint="eastAsia"/>
          <w:lang w:eastAsia="ja-JP"/>
        </w:rPr>
        <w:t>e</w:t>
      </w:r>
      <w:r w:rsidR="00513C20" w:rsidRPr="00DF5426">
        <w:t xml:space="preserve"> </w:t>
      </w:r>
      <w:r w:rsidRPr="00DF5426">
        <w:t xml:space="preserve">that network resources are used efficiently. This will enable the additional cost to </w:t>
      </w:r>
      <w:r w:rsidRPr="00DF5426">
        <w:rPr>
          <w:lang w:eastAsia="ja-JP"/>
        </w:rPr>
        <w:t xml:space="preserve">AIPN </w:t>
      </w:r>
      <w:r w:rsidRPr="00DF5426">
        <w:t xml:space="preserve">operators to be minimised. </w:t>
      </w:r>
    </w:p>
    <w:p w14:paraId="2E82D340" w14:textId="77777777" w:rsidR="009F22EF" w:rsidRPr="00DF5426" w:rsidRDefault="009F22EF" w:rsidP="009F22EF">
      <w:r w:rsidRPr="00DF5426">
        <w:t xml:space="preserve">Advanced QoS control mechanism and traffic engineering techniques are possible methods to achieve better IP traffic performance and increase the efficiency of the </w:t>
      </w:r>
      <w:r w:rsidRPr="00DF5426">
        <w:rPr>
          <w:lang w:eastAsia="ja-JP"/>
        </w:rPr>
        <w:t>AIPN</w:t>
      </w:r>
      <w:r w:rsidRPr="00DF5426">
        <w:t xml:space="preserve"> resource usage.</w:t>
      </w:r>
    </w:p>
    <w:p w14:paraId="6BEF1085" w14:textId="77777777" w:rsidR="009F22EF" w:rsidRPr="00DF5426" w:rsidRDefault="008724F8" w:rsidP="009F22EF">
      <w:r w:rsidRPr="00DF5426">
        <w:t>Recommended</w:t>
      </w:r>
      <w:r w:rsidR="009F22EF" w:rsidRPr="00DF5426">
        <w:t xml:space="preserve"> requirements:</w:t>
      </w:r>
    </w:p>
    <w:p w14:paraId="4D59A917" w14:textId="77777777" w:rsidR="009F22EF" w:rsidRPr="00DF5426" w:rsidRDefault="009F22EF" w:rsidP="009F22EF">
      <w:pPr>
        <w:pStyle w:val="B1"/>
      </w:pPr>
      <w:r w:rsidRPr="00DF5426">
        <w:t>-</w:t>
      </w:r>
      <w:r w:rsidRPr="00DF5426">
        <w:tab/>
        <w:t xml:space="preserve">An AIPN shall be able to provide guaranteed QoS for services and use </w:t>
      </w:r>
      <w:r w:rsidRPr="00DF5426">
        <w:rPr>
          <w:lang w:eastAsia="ja-JP"/>
        </w:rPr>
        <w:t>AIPN</w:t>
      </w:r>
      <w:r w:rsidRPr="00DF5426">
        <w:t xml:space="preserve"> resources with high efficiency i.e. ensure that quality conditions for a particular communication are fulfilled without deterioration between the communication </w:t>
      </w:r>
      <w:proofErr w:type="gramStart"/>
      <w:r w:rsidRPr="00DF5426">
        <w:t>end-points</w:t>
      </w:r>
      <w:proofErr w:type="gramEnd"/>
      <w:r w:rsidRPr="00DF5426">
        <w:t xml:space="preserve">. </w:t>
      </w:r>
    </w:p>
    <w:p w14:paraId="03B8AB0E" w14:textId="77777777" w:rsidR="009F22EF" w:rsidRPr="00DF5426" w:rsidRDefault="009F22EF" w:rsidP="009F22EF">
      <w:pPr>
        <w:pStyle w:val="B1"/>
        <w:ind w:firstLine="0"/>
      </w:pPr>
      <w:r w:rsidRPr="00DF5426">
        <w:t>Possible methods to achieve this within an AIPN include:</w:t>
      </w:r>
    </w:p>
    <w:p w14:paraId="5E86E770" w14:textId="77777777" w:rsidR="009F22EF" w:rsidRPr="00DF5426" w:rsidRDefault="009F22EF" w:rsidP="009F22EF">
      <w:pPr>
        <w:pStyle w:val="B2"/>
      </w:pPr>
      <w:r w:rsidRPr="00DF5426">
        <w:t>a)</w:t>
      </w:r>
      <w:r w:rsidRPr="00DF5426">
        <w:tab/>
        <w:t xml:space="preserve">The ability to control routing of IP traffic dynamically according to the actual resource usage condition from an </w:t>
      </w:r>
      <w:proofErr w:type="gramStart"/>
      <w:r w:rsidRPr="00DF5426">
        <w:t>end to end</w:t>
      </w:r>
      <w:proofErr w:type="gramEnd"/>
      <w:r w:rsidRPr="00DF5426">
        <w:t xml:space="preserve"> point of view which includes the end user devices, network entities and application servers</w:t>
      </w:r>
      <w:r w:rsidRPr="00DF5426">
        <w:rPr>
          <w:lang w:eastAsia="ja-JP"/>
        </w:rPr>
        <w:t>.</w:t>
      </w:r>
      <w:r w:rsidRPr="00DF5426">
        <w:t xml:space="preserve"> </w:t>
      </w:r>
      <w:r w:rsidRPr="00DF5426">
        <w:rPr>
          <w:lang w:eastAsia="ja-JP"/>
        </w:rPr>
        <w:t>T</w:t>
      </w:r>
      <w:r w:rsidRPr="00DF5426">
        <w:t xml:space="preserve">his could be achieved by using intelligent QoS routing algorithms taking into consideration of resource usage conditions. </w:t>
      </w:r>
    </w:p>
    <w:p w14:paraId="7869AC18" w14:textId="77777777" w:rsidR="003F114B" w:rsidRPr="00DF5426" w:rsidRDefault="009F22EF" w:rsidP="009F22EF">
      <w:pPr>
        <w:pStyle w:val="B2"/>
        <w:rPr>
          <w:lang w:eastAsia="ja-JP"/>
        </w:rPr>
      </w:pPr>
      <w:r w:rsidRPr="00DF5426">
        <w:t>b)</w:t>
      </w:r>
      <w:r w:rsidRPr="00DF5426">
        <w:tab/>
        <w:t xml:space="preserve">The ability to be able to monitor the </w:t>
      </w:r>
      <w:r w:rsidRPr="00DF5426">
        <w:rPr>
          <w:lang w:eastAsia="ja-JP"/>
        </w:rPr>
        <w:t>AIPN</w:t>
      </w:r>
      <w:r w:rsidRPr="00DF5426">
        <w:t xml:space="preserve"> entities statistics in real time, e.g. current reserved resources, un-used resource </w:t>
      </w:r>
      <w:proofErr w:type="gramStart"/>
      <w:r w:rsidRPr="00DF5426">
        <w:t>in order to</w:t>
      </w:r>
      <w:proofErr w:type="gramEnd"/>
      <w:r w:rsidRPr="00DF5426">
        <w:t xml:space="preserve"> route IP traffic dynamically based on network condition</w:t>
      </w:r>
      <w:r w:rsidRPr="00DF5426">
        <w:rPr>
          <w:lang w:eastAsia="ja-JP"/>
        </w:rPr>
        <w:t>s</w:t>
      </w:r>
      <w:r w:rsidRPr="00DF5426">
        <w:t>.</w:t>
      </w:r>
    </w:p>
    <w:p w14:paraId="08FC10F4" w14:textId="77777777" w:rsidR="009F22EF" w:rsidRPr="00DF5426" w:rsidRDefault="00667DD0" w:rsidP="00667DD0">
      <w:pPr>
        <w:pStyle w:val="Heading4"/>
        <w:rPr>
          <w:lang w:eastAsia="ja-JP"/>
        </w:rPr>
      </w:pPr>
      <w:bookmarkStart w:id="94" w:name="_Toc217731505"/>
      <w:r w:rsidRPr="00DF5426">
        <w:rPr>
          <w:lang w:eastAsia="ja-JP"/>
        </w:rPr>
        <w:t>6.2.5.2</w:t>
      </w:r>
      <w:r w:rsidRPr="00DF5426">
        <w:rPr>
          <w:lang w:eastAsia="ja-JP"/>
        </w:rPr>
        <w:tab/>
      </w:r>
      <w:r w:rsidR="009F22EF" w:rsidRPr="00DF5426">
        <w:rPr>
          <w:lang w:eastAsia="ja-JP"/>
        </w:rPr>
        <w:t>Ability to effectively handle a variety of different types of IP traffic</w:t>
      </w:r>
      <w:bookmarkEnd w:id="94"/>
    </w:p>
    <w:p w14:paraId="49231A69" w14:textId="77777777" w:rsidR="00513C20" w:rsidRDefault="00513C20" w:rsidP="00513C20">
      <w:pPr>
        <w:rPr>
          <w:rFonts w:hint="eastAsia"/>
        </w:rPr>
      </w:pPr>
      <w:r>
        <w:rPr>
          <w:rFonts w:hint="eastAsia"/>
          <w:lang w:eastAsia="ja-JP"/>
        </w:rPr>
        <w:t xml:space="preserve">An </w:t>
      </w:r>
      <w:r>
        <w:t>AIPN is expected to handle different types of IP traffic</w:t>
      </w:r>
      <w:r>
        <w:rPr>
          <w:rFonts w:hint="eastAsia"/>
          <w:lang w:eastAsia="ja-JP"/>
        </w:rPr>
        <w:t>:</w:t>
      </w:r>
      <w:r>
        <w:t xml:space="preserve"> real-time </w:t>
      </w:r>
      <w:r>
        <w:rPr>
          <w:rFonts w:hint="eastAsia"/>
          <w:lang w:eastAsia="ja-JP"/>
        </w:rPr>
        <w:t>(</w:t>
      </w:r>
      <w:r>
        <w:t>e.g. VoIP</w:t>
      </w:r>
      <w:r>
        <w:rPr>
          <w:rFonts w:hint="eastAsia"/>
          <w:lang w:eastAsia="ja-JP"/>
        </w:rPr>
        <w:t>)</w:t>
      </w:r>
      <w:r>
        <w:t xml:space="preserve">, non-real time </w:t>
      </w:r>
      <w:r>
        <w:rPr>
          <w:rFonts w:hint="eastAsia"/>
          <w:lang w:eastAsia="ja-JP"/>
        </w:rPr>
        <w:t>(</w:t>
      </w:r>
      <w:r>
        <w:t>e.g. Web browsing</w:t>
      </w:r>
      <w:r>
        <w:rPr>
          <w:rFonts w:hint="eastAsia"/>
          <w:lang w:eastAsia="ja-JP"/>
        </w:rPr>
        <w:t>)</w:t>
      </w:r>
      <w:r>
        <w:t xml:space="preserve"> </w:t>
      </w:r>
      <w:r>
        <w:rPr>
          <w:rFonts w:hint="eastAsia"/>
          <w:lang w:eastAsia="ja-JP"/>
        </w:rPr>
        <w:t xml:space="preserve">and </w:t>
      </w:r>
      <w:r>
        <w:t xml:space="preserve">mission critical </w:t>
      </w:r>
      <w:r>
        <w:rPr>
          <w:rFonts w:hint="eastAsia"/>
          <w:lang w:eastAsia="ja-JP"/>
        </w:rPr>
        <w:t>(</w:t>
      </w:r>
      <w:r>
        <w:t>e.g. M-Commerce</w:t>
      </w:r>
      <w:r>
        <w:rPr>
          <w:rFonts w:hint="eastAsia"/>
          <w:lang w:eastAsia="ja-JP"/>
        </w:rPr>
        <w:t>)</w:t>
      </w:r>
      <w:r>
        <w:t xml:space="preserve">. </w:t>
      </w:r>
      <w:proofErr w:type="gramStart"/>
      <w:r>
        <w:t>However</w:t>
      </w:r>
      <w:proofErr w:type="gramEnd"/>
      <w:r>
        <w:t xml:space="preserve"> it is not easy to predic</w:t>
      </w:r>
      <w:r>
        <w:rPr>
          <w:rFonts w:hint="eastAsia"/>
        </w:rPr>
        <w:t>t</w:t>
      </w:r>
      <w:r>
        <w:t xml:space="preserve"> the traffic model in </w:t>
      </w:r>
      <w:r>
        <w:rPr>
          <w:rFonts w:hint="eastAsia"/>
          <w:lang w:eastAsia="ja-JP"/>
        </w:rPr>
        <w:t xml:space="preserve">an </w:t>
      </w:r>
      <w:r>
        <w:t>AIPN. Sometime</w:t>
      </w:r>
      <w:r>
        <w:rPr>
          <w:rFonts w:hint="eastAsia"/>
        </w:rPr>
        <w:t>s</w:t>
      </w:r>
      <w:r>
        <w:t xml:space="preserve"> it</w:t>
      </w:r>
      <w:r>
        <w:rPr>
          <w:rFonts w:hint="eastAsia"/>
        </w:rPr>
        <w:t xml:space="preserve"> </w:t>
      </w:r>
      <w:r>
        <w:t xml:space="preserve">will need to handle </w:t>
      </w:r>
      <w:r>
        <w:rPr>
          <w:rFonts w:hint="eastAsia"/>
        </w:rPr>
        <w:t xml:space="preserve">a </w:t>
      </w:r>
      <w:r>
        <w:t xml:space="preserve">large amount of IP traffic which requires higher QoS class traffic and less traffic for lower QoS class traffic and </w:t>
      </w:r>
      <w:r>
        <w:rPr>
          <w:rFonts w:hint="eastAsia"/>
          <w:lang w:eastAsia="ja-JP"/>
        </w:rPr>
        <w:t>vice versa</w:t>
      </w:r>
      <w:r>
        <w:t xml:space="preserve">. </w:t>
      </w:r>
      <w:r>
        <w:rPr>
          <w:rFonts w:hint="eastAsia"/>
        </w:rPr>
        <w:t xml:space="preserve">This may result in a </w:t>
      </w:r>
      <w:proofErr w:type="gramStart"/>
      <w:r>
        <w:t>worst case</w:t>
      </w:r>
      <w:proofErr w:type="gramEnd"/>
      <w:r>
        <w:rPr>
          <w:rFonts w:hint="eastAsia"/>
        </w:rPr>
        <w:t xml:space="preserve"> scenario in which </w:t>
      </w:r>
      <w:r>
        <w:t xml:space="preserve">most of the </w:t>
      </w:r>
      <w:r>
        <w:rPr>
          <w:rFonts w:hint="eastAsia"/>
          <w:lang w:eastAsia="ja-JP"/>
        </w:rPr>
        <w:t>AIPN</w:t>
      </w:r>
      <w:r>
        <w:t xml:space="preserve"> resources are used to handle higher </w:t>
      </w:r>
      <w:r>
        <w:rPr>
          <w:rFonts w:hint="eastAsia"/>
        </w:rPr>
        <w:t xml:space="preserve">QoS </w:t>
      </w:r>
      <w:r>
        <w:t xml:space="preserve">class IP traffic </w:t>
      </w:r>
      <w:r>
        <w:rPr>
          <w:rFonts w:hint="eastAsia"/>
          <w:lang w:eastAsia="ja-JP"/>
        </w:rPr>
        <w:t>(</w:t>
      </w:r>
      <w:r>
        <w:t>e.g. guaranteed services</w:t>
      </w:r>
      <w:r>
        <w:rPr>
          <w:rFonts w:hint="eastAsia"/>
          <w:lang w:eastAsia="ja-JP"/>
        </w:rPr>
        <w:t>)</w:t>
      </w:r>
      <w:r>
        <w:t xml:space="preserve"> </w:t>
      </w:r>
      <w:r>
        <w:rPr>
          <w:rFonts w:hint="eastAsia"/>
        </w:rPr>
        <w:t xml:space="preserve">and </w:t>
      </w:r>
      <w:r>
        <w:t xml:space="preserve">so lower QoS class </w:t>
      </w:r>
      <w:r>
        <w:rPr>
          <w:rFonts w:hint="eastAsia"/>
        </w:rPr>
        <w:t xml:space="preserve">IP </w:t>
      </w:r>
      <w:r>
        <w:t xml:space="preserve">traffic </w:t>
      </w:r>
      <w:r>
        <w:rPr>
          <w:rFonts w:hint="eastAsia"/>
          <w:lang w:eastAsia="ja-JP"/>
        </w:rPr>
        <w:t>(</w:t>
      </w:r>
      <w:r>
        <w:t>e.g. best effort traffic</w:t>
      </w:r>
      <w:r>
        <w:rPr>
          <w:rFonts w:hint="eastAsia"/>
          <w:lang w:eastAsia="ja-JP"/>
        </w:rPr>
        <w:t>)</w:t>
      </w:r>
      <w:r>
        <w:t xml:space="preserve"> suffer</w:t>
      </w:r>
      <w:r>
        <w:rPr>
          <w:rFonts w:hint="eastAsia"/>
        </w:rPr>
        <w:t>s</w:t>
      </w:r>
      <w:r>
        <w:t xml:space="preserve"> congestion and long delay</w:t>
      </w:r>
      <w:r>
        <w:rPr>
          <w:rFonts w:hint="eastAsia"/>
        </w:rPr>
        <w:t>s</w:t>
      </w:r>
      <w:r>
        <w:t>.</w:t>
      </w:r>
    </w:p>
    <w:p w14:paraId="62B909B5" w14:textId="77777777" w:rsidR="00513C20" w:rsidRDefault="00513C20" w:rsidP="00513C20">
      <w:pPr>
        <w:rPr>
          <w:rFonts w:hint="eastAsia"/>
          <w:lang w:eastAsia="ja-JP"/>
        </w:rPr>
      </w:pPr>
      <w:r>
        <w:t>It is believed that even under such situation</w:t>
      </w:r>
      <w:r>
        <w:rPr>
          <w:rFonts w:hint="eastAsia"/>
        </w:rPr>
        <w:t>s</w:t>
      </w:r>
      <w:r>
        <w:t xml:space="preserve">, AIPN should still be able to provide satisfactory QoS to lower </w:t>
      </w:r>
      <w:r>
        <w:rPr>
          <w:rFonts w:hint="eastAsia"/>
        </w:rPr>
        <w:t xml:space="preserve">QoS </w:t>
      </w:r>
      <w:r>
        <w:t xml:space="preserve">class traffic e.g. best effort traffic. </w:t>
      </w:r>
      <w:r>
        <w:rPr>
          <w:rFonts w:hint="eastAsia"/>
        </w:rPr>
        <w:t>A possible method to</w:t>
      </w:r>
      <w:r>
        <w:t xml:space="preserve"> achieve</w:t>
      </w:r>
      <w:r>
        <w:rPr>
          <w:rFonts w:hint="eastAsia"/>
        </w:rPr>
        <w:t xml:space="preserve"> this could be to use</w:t>
      </w:r>
      <w:r>
        <w:t xml:space="preserve"> dynamical load balancing mechanism</w:t>
      </w:r>
      <w:r>
        <w:rPr>
          <w:rFonts w:hint="eastAsia"/>
        </w:rPr>
        <w:t>s</w:t>
      </w:r>
      <w:r>
        <w:t xml:space="preserve"> in the AIPN to control the load in the </w:t>
      </w:r>
      <w:r>
        <w:rPr>
          <w:rFonts w:hint="eastAsia"/>
          <w:lang w:eastAsia="ja-JP"/>
        </w:rPr>
        <w:t>AIPN</w:t>
      </w:r>
      <w:r>
        <w:t xml:space="preserve"> entities in term</w:t>
      </w:r>
      <w:r>
        <w:rPr>
          <w:rFonts w:hint="eastAsia"/>
          <w:lang w:eastAsia="ja-JP"/>
        </w:rPr>
        <w:t>s</w:t>
      </w:r>
      <w:r>
        <w:t xml:space="preserve"> of handling different type of traffic class according to the actual traffic model in real time.</w:t>
      </w:r>
    </w:p>
    <w:p w14:paraId="6FB63D3E" w14:textId="77777777" w:rsidR="0084589B" w:rsidRDefault="00513C20" w:rsidP="009F22EF">
      <w:pPr>
        <w:pStyle w:val="B1"/>
      </w:pPr>
      <w:r>
        <w:rPr>
          <w:rFonts w:hint="eastAsia"/>
        </w:rPr>
        <w:t>Recommended</w:t>
      </w:r>
      <w:r w:rsidRPr="009032E2">
        <w:rPr>
          <w:rFonts w:hint="eastAsia"/>
        </w:rPr>
        <w:t xml:space="preserve"> requirements:</w:t>
      </w:r>
    </w:p>
    <w:p w14:paraId="3D586138" w14:textId="77777777" w:rsidR="009F22EF" w:rsidRPr="00DF5426" w:rsidRDefault="009F22EF" w:rsidP="009F22EF">
      <w:pPr>
        <w:pStyle w:val="B1"/>
      </w:pPr>
      <w:r w:rsidRPr="00DF5426">
        <w:t>-</w:t>
      </w:r>
      <w:r w:rsidRPr="00DF5426">
        <w:tab/>
        <w:t xml:space="preserve">AIPN shall be able to support different levels of QoS </w:t>
      </w:r>
      <w:proofErr w:type="gramStart"/>
      <w:r w:rsidRPr="00DF5426">
        <w:t>according</w:t>
      </w:r>
      <w:proofErr w:type="gramEnd"/>
      <w:r w:rsidRPr="00DF5426">
        <w:t xml:space="preserve"> the type of the IP traffic. </w:t>
      </w:r>
    </w:p>
    <w:p w14:paraId="02967831" w14:textId="77777777" w:rsidR="003F114B" w:rsidRPr="00DF5426" w:rsidRDefault="009F22EF" w:rsidP="009F22EF">
      <w:pPr>
        <w:pStyle w:val="B1"/>
      </w:pPr>
      <w:r w:rsidRPr="00DF5426">
        <w:t>-</w:t>
      </w:r>
      <w:r w:rsidRPr="00DF5426">
        <w:tab/>
        <w:t xml:space="preserve">Mechanisms should be available to the </w:t>
      </w:r>
      <w:r w:rsidRPr="00DF5426">
        <w:rPr>
          <w:lang w:eastAsia="ja-JP"/>
        </w:rPr>
        <w:t xml:space="preserve">AIPN </w:t>
      </w:r>
      <w:r w:rsidRPr="00DF5426">
        <w:t>operator to enable AIPN congestion for the lower QoS class IP traffic to be avoided when</w:t>
      </w:r>
      <w:r w:rsidRPr="00DF5426">
        <w:rPr>
          <w:lang w:eastAsia="ja-JP"/>
        </w:rPr>
        <w:t xml:space="preserve"> a</w:t>
      </w:r>
      <w:r w:rsidRPr="00DF5426">
        <w:t xml:space="preserve"> large amount of </w:t>
      </w:r>
      <w:r w:rsidRPr="00DF5426">
        <w:rPr>
          <w:lang w:eastAsia="ja-JP"/>
        </w:rPr>
        <w:t>AIPN</w:t>
      </w:r>
      <w:r w:rsidRPr="00DF5426">
        <w:t xml:space="preserve"> resource is used to handle higher QoS class traffic. A possible method to achieve this could be by using dynamic load balancing among the </w:t>
      </w:r>
      <w:r w:rsidRPr="00DF5426">
        <w:rPr>
          <w:lang w:eastAsia="ja-JP"/>
        </w:rPr>
        <w:t>AIPN</w:t>
      </w:r>
      <w:r w:rsidRPr="00DF5426">
        <w:t xml:space="preserve"> entities.</w:t>
      </w:r>
    </w:p>
    <w:p w14:paraId="618D90EB" w14:textId="77777777" w:rsidR="009F22EF" w:rsidRPr="00DF5426" w:rsidRDefault="00667DD0" w:rsidP="00493280">
      <w:pPr>
        <w:pStyle w:val="Heading3"/>
      </w:pPr>
      <w:bookmarkStart w:id="95" w:name="_Toc217731506"/>
      <w:r w:rsidRPr="00DF5426">
        <w:t>6.2.6</w:t>
      </w:r>
      <w:r w:rsidRPr="00DF5426">
        <w:tab/>
        <w:t xml:space="preserve">Enhanced </w:t>
      </w:r>
      <w:r w:rsidR="009F22EF" w:rsidRPr="00DF5426">
        <w:t>Quality of Service</w:t>
      </w:r>
      <w:bookmarkEnd w:id="95"/>
    </w:p>
    <w:p w14:paraId="0EFD6C28" w14:textId="77777777" w:rsidR="009F22EF" w:rsidRPr="00DF5426" w:rsidRDefault="009F22EF" w:rsidP="009F22EF">
      <w:pPr>
        <w:rPr>
          <w:lang w:eastAsia="ja-JP"/>
        </w:rPr>
      </w:pPr>
      <w:r w:rsidRPr="00DF5426">
        <w:rPr>
          <w:lang w:eastAsia="ja-JP"/>
        </w:rPr>
        <w:t>Though existing 3GPP systems guarantee end-to-end QoS for a session between 3GPP systems, a similar function is also needed for AIPNs.</w:t>
      </w:r>
      <w:r w:rsidRPr="00DF5426">
        <w:t xml:space="preserve"> </w:t>
      </w:r>
      <w:r w:rsidRPr="00DF5426">
        <w:rPr>
          <w:lang w:eastAsia="ja-JP"/>
        </w:rPr>
        <w:t>However, within an AIPN, this functionality shall be enhanced to enable guarantee of end-to-end QoS across a variety of different access systems. Also, it is required that the continuation of QoS provision be possible whilst moving within an AIPN including when moving across access systems during handover.</w:t>
      </w:r>
      <w:r w:rsidR="00FE0748">
        <w:rPr>
          <w:rFonts w:hint="eastAsia"/>
          <w:lang w:eastAsia="zh-CN"/>
        </w:rPr>
        <w:t xml:space="preserve"> It is also required to </w:t>
      </w:r>
      <w:r w:rsidR="00FE0748">
        <w:rPr>
          <w:rFonts w:hint="eastAsia"/>
          <w:lang w:eastAsia="ja-JP"/>
        </w:rPr>
        <w:t xml:space="preserve">provide </w:t>
      </w:r>
      <w:r w:rsidR="00FE0748">
        <w:rPr>
          <w:rFonts w:hint="eastAsia"/>
          <w:lang w:eastAsia="zh-CN"/>
        </w:rPr>
        <w:t>Qo</w:t>
      </w:r>
      <w:r w:rsidR="00FE0748">
        <w:rPr>
          <w:rFonts w:hint="eastAsia"/>
          <w:lang w:eastAsia="ja-JP"/>
        </w:rPr>
        <w:t>S</w:t>
      </w:r>
      <w:r w:rsidR="00FE0748">
        <w:rPr>
          <w:rFonts w:hint="eastAsia"/>
          <w:lang w:eastAsia="zh-CN"/>
        </w:rPr>
        <w:t xml:space="preserve"> </w:t>
      </w:r>
      <w:r w:rsidR="00FE0748">
        <w:rPr>
          <w:rFonts w:hint="eastAsia"/>
          <w:lang w:eastAsia="ja-JP"/>
        </w:rPr>
        <w:t xml:space="preserve">control </w:t>
      </w:r>
      <w:r w:rsidR="00FE0748">
        <w:rPr>
          <w:rFonts w:hint="eastAsia"/>
          <w:lang w:eastAsia="zh-CN"/>
        </w:rPr>
        <w:t>for multicast (e.g. user-to-multicast)</w:t>
      </w:r>
      <w:r w:rsidR="00FE0748" w:rsidRPr="000E12C2">
        <w:rPr>
          <w:rFonts w:hint="eastAsia"/>
          <w:lang w:eastAsia="zh-CN"/>
        </w:rPr>
        <w:t xml:space="preserve"> </w:t>
      </w:r>
      <w:r w:rsidR="00FE0748">
        <w:rPr>
          <w:rFonts w:hint="eastAsia"/>
          <w:lang w:eastAsia="zh-CN"/>
        </w:rPr>
        <w:t>traffic.</w:t>
      </w:r>
    </w:p>
    <w:p w14:paraId="2B2AEA69" w14:textId="77777777" w:rsidR="00121C98" w:rsidRPr="00DF5426" w:rsidRDefault="00121C98" w:rsidP="009F22EF">
      <w:pPr>
        <w:rPr>
          <w:lang w:eastAsia="ja-JP"/>
        </w:rPr>
      </w:pPr>
      <w:r w:rsidRPr="00DF5426">
        <w:rPr>
          <w:lang w:eastAsia="ja-JP"/>
        </w:rPr>
        <w:t xml:space="preserve">The QoS ensuring methods </w:t>
      </w:r>
      <w:proofErr w:type="gramStart"/>
      <w:r w:rsidRPr="00DF5426">
        <w:rPr>
          <w:lang w:eastAsia="ja-JP"/>
        </w:rPr>
        <w:t>have to</w:t>
      </w:r>
      <w:proofErr w:type="gramEnd"/>
      <w:r w:rsidRPr="00DF5426">
        <w:rPr>
          <w:lang w:eastAsia="ja-JP"/>
        </w:rPr>
        <w:t xml:space="preserve"> consider cost aspects. Therefore, it is very important to support a variety of QoS ensuring methods, cost effective and adapted to the operator needs. Different operators have different cost structures, i.e. </w:t>
      </w:r>
      <w:r w:rsidRPr="00DF5426">
        <w:rPr>
          <w:lang w:eastAsia="ja-JP"/>
        </w:rPr>
        <w:lastRenderedPageBreak/>
        <w:t>multiple QoS ensuring methods may need to be supported in the end-to-end path. This may be also valid in a single operator case due to different cost structures of the different network parts.</w:t>
      </w:r>
    </w:p>
    <w:p w14:paraId="286F9A9C" w14:textId="77777777" w:rsidR="009F22EF" w:rsidRPr="00DF5426" w:rsidRDefault="009F22EF" w:rsidP="009F22EF">
      <w:pPr>
        <w:rPr>
          <w:lang w:eastAsia="ja-JP"/>
        </w:rPr>
      </w:pPr>
      <w:r w:rsidRPr="00DF5426">
        <w:rPr>
          <w:lang w:eastAsia="ja-JP"/>
        </w:rPr>
        <w:t xml:space="preserve"> </w:t>
      </w:r>
      <w:r w:rsidR="008724F8" w:rsidRPr="00DF5426">
        <w:rPr>
          <w:lang w:eastAsia="ja-JP"/>
        </w:rPr>
        <w:t>Recommended</w:t>
      </w:r>
      <w:r w:rsidRPr="00DF5426">
        <w:rPr>
          <w:lang w:eastAsia="ja-JP"/>
        </w:rPr>
        <w:t xml:space="preserve"> requirements:</w:t>
      </w:r>
    </w:p>
    <w:p w14:paraId="5C8B0BB1" w14:textId="77777777" w:rsidR="009F22EF" w:rsidRPr="00DF5426" w:rsidRDefault="009F22EF" w:rsidP="009F22EF">
      <w:pPr>
        <w:pStyle w:val="B1"/>
        <w:rPr>
          <w:lang w:eastAsia="ja-JP"/>
        </w:rPr>
      </w:pPr>
      <w:r w:rsidRPr="00DF5426">
        <w:t>-</w:t>
      </w:r>
      <w:r w:rsidRPr="00DF5426">
        <w:tab/>
        <w:t>It shall be possible to guarantee end-to-end QoS for a</w:t>
      </w:r>
      <w:r w:rsidR="00FE0748" w:rsidRPr="00FE0748">
        <w:rPr>
          <w:rFonts w:hint="eastAsia"/>
          <w:lang w:eastAsia="zh-CN"/>
        </w:rPr>
        <w:t xml:space="preserve"> </w:t>
      </w:r>
      <w:r w:rsidR="00FE0748">
        <w:rPr>
          <w:rFonts w:hint="eastAsia"/>
          <w:lang w:eastAsia="zh-CN"/>
        </w:rPr>
        <w:t xml:space="preserve">user-to-user or multicast (e.g. user-to-multicast) </w:t>
      </w:r>
      <w:r w:rsidRPr="00DF5426">
        <w:t>session between AIPNs. This includes the case where more than one network administration is involved in the provision of the end-to-end service.</w:t>
      </w:r>
    </w:p>
    <w:p w14:paraId="5D4C67E8" w14:textId="77777777" w:rsidR="00121C98" w:rsidRPr="00DF5426" w:rsidRDefault="00121C98" w:rsidP="00121C98">
      <w:pPr>
        <w:pStyle w:val="B1"/>
        <w:ind w:left="567" w:hanging="283"/>
      </w:pPr>
      <w:r w:rsidRPr="00DF5426">
        <w:t>-</w:t>
      </w:r>
      <w:r w:rsidRPr="00DF5426">
        <w:tab/>
        <w:t xml:space="preserve">It shall be possible to support different QoS </w:t>
      </w:r>
      <w:r w:rsidRPr="00DF5426">
        <w:rPr>
          <w:lang w:eastAsia="ja-JP"/>
        </w:rPr>
        <w:t xml:space="preserve">ensuring </w:t>
      </w:r>
      <w:r w:rsidRPr="00DF5426">
        <w:t xml:space="preserve">methods within the same AIPN and between different AIPNs. </w:t>
      </w:r>
    </w:p>
    <w:p w14:paraId="573B0A9E" w14:textId="77777777" w:rsidR="00513C20" w:rsidRDefault="00121C98" w:rsidP="007C4E69">
      <w:pPr>
        <w:pStyle w:val="B1"/>
      </w:pPr>
      <w:r w:rsidRPr="00DF5426">
        <w:t>-</w:t>
      </w:r>
      <w:r w:rsidRPr="00DF5426">
        <w:tab/>
        <w:t xml:space="preserve">Interworking between different QoS ensuring methods in the end-to-end path </w:t>
      </w:r>
      <w:proofErr w:type="gramStart"/>
      <w:r w:rsidRPr="00DF5426">
        <w:t>has to</w:t>
      </w:r>
      <w:proofErr w:type="gramEnd"/>
      <w:r w:rsidRPr="00DF5426">
        <w:t xml:space="preserve"> be supported.  </w:t>
      </w:r>
      <w:r w:rsidR="007C4E69" w:rsidRPr="00DF5426">
        <w:tab/>
      </w:r>
    </w:p>
    <w:p w14:paraId="0F13395A" w14:textId="77777777" w:rsidR="007C4E69" w:rsidRPr="00DF5426" w:rsidRDefault="00513C20" w:rsidP="007C4E69">
      <w:pPr>
        <w:pStyle w:val="B1"/>
      </w:pPr>
      <w:r>
        <w:t>-</w:t>
      </w:r>
      <w:r>
        <w:tab/>
      </w:r>
      <w:r w:rsidR="007C4E69" w:rsidRPr="00DF5426">
        <w:t xml:space="preserve">QoS considerations need to be </w:t>
      </w:r>
      <w:proofErr w:type="gramStart"/>
      <w:r w:rsidR="007C4E69" w:rsidRPr="00DF5426">
        <w:t>taken into account</w:t>
      </w:r>
      <w:proofErr w:type="gramEnd"/>
      <w:r w:rsidR="007C4E69" w:rsidRPr="00DF5426">
        <w:t xml:space="preserve"> in handover decisions:</w:t>
      </w:r>
    </w:p>
    <w:p w14:paraId="6F8BDF06" w14:textId="77777777" w:rsidR="007C4E69" w:rsidRPr="00DF5426" w:rsidRDefault="00365444" w:rsidP="00365444">
      <w:pPr>
        <w:pStyle w:val="B2"/>
      </w:pPr>
      <w:r w:rsidRPr="00DF5426">
        <w:t>-</w:t>
      </w:r>
      <w:r w:rsidRPr="00DF5426">
        <w:tab/>
      </w:r>
      <w:r w:rsidR="007C4E69" w:rsidRPr="00DF5426">
        <w:t>It shall be possible for AIPN to guarantee end-to-end QoS without modification when the terminal or session moves from one access system to another, if the target access system supports the required QoS.</w:t>
      </w:r>
    </w:p>
    <w:p w14:paraId="63F7E542" w14:textId="77777777" w:rsidR="007C4E69" w:rsidRPr="00DF5426" w:rsidRDefault="00365444" w:rsidP="00365444">
      <w:pPr>
        <w:pStyle w:val="B2"/>
      </w:pPr>
      <w:r w:rsidRPr="00DF5426">
        <w:t>-</w:t>
      </w:r>
      <w:r w:rsidRPr="00DF5426">
        <w:tab/>
      </w:r>
      <w:r w:rsidR="007C4E69" w:rsidRPr="00DF5426">
        <w:t>It shall be possible for AIPN to guarantee end-to-end QoS, with QoS modification, when the terminal or session moves from one access system to another, if the target access system has a QoS mechanism but can not be guaranteed to support the required QoS.</w:t>
      </w:r>
    </w:p>
    <w:p w14:paraId="38230D63" w14:textId="77777777" w:rsidR="007C4E69" w:rsidRPr="00DF5426" w:rsidRDefault="00365444" w:rsidP="00365444">
      <w:pPr>
        <w:pStyle w:val="B2"/>
        <w:rPr>
          <w:lang w:eastAsia="ja-JP"/>
        </w:rPr>
      </w:pPr>
      <w:r w:rsidRPr="00DF5426">
        <w:t>-</w:t>
      </w:r>
      <w:r w:rsidRPr="00DF5426">
        <w:tab/>
      </w:r>
      <w:r w:rsidR="007C4E69" w:rsidRPr="00DF5426">
        <w:t xml:space="preserve">It should be possible for AIPN to provide mobility for a terminal or session between an access system that provides QoS and one that does not. However, in this case, seamless experience is not guaranteed, the terminal/application/user may need to be notified via some </w:t>
      </w:r>
      <w:proofErr w:type="gramStart"/>
      <w:r w:rsidR="007C4E69" w:rsidRPr="00DF5426">
        <w:t>means</w:t>
      </w:r>
      <w:proofErr w:type="gramEnd"/>
      <w:r w:rsidR="007C4E69" w:rsidRPr="00DF5426">
        <w:t xml:space="preserve"> and the network may need to adjust service setting for the session(s) accordingly to the change (e.g. charging adjustments, etc).</w:t>
      </w:r>
    </w:p>
    <w:p w14:paraId="33C564D5" w14:textId="77777777" w:rsidR="00FE0748" w:rsidRPr="00BF6E64" w:rsidRDefault="00FE0748" w:rsidP="00FE0748">
      <w:pPr>
        <w:pStyle w:val="B2"/>
        <w:ind w:left="567" w:hanging="567"/>
        <w:rPr>
          <w:rFonts w:hint="eastAsia"/>
          <w:lang w:eastAsia="ja-JP"/>
        </w:rPr>
      </w:pPr>
      <w:r>
        <w:t>-</w:t>
      </w:r>
      <w:r>
        <w:tab/>
        <w:t xml:space="preserve">It shall be possible for </w:t>
      </w:r>
      <w:r>
        <w:rPr>
          <w:rFonts w:hint="eastAsia"/>
          <w:lang w:eastAsia="ja-JP"/>
        </w:rPr>
        <w:t xml:space="preserve">an </w:t>
      </w:r>
      <w:r>
        <w:t xml:space="preserve">AIPN to guarantee QoS </w:t>
      </w:r>
      <w:r>
        <w:rPr>
          <w:rFonts w:hint="eastAsia"/>
        </w:rPr>
        <w:t xml:space="preserve">of </w:t>
      </w:r>
      <w:r>
        <w:rPr>
          <w:rFonts w:hint="eastAsia"/>
          <w:lang w:eastAsia="ja-JP"/>
        </w:rPr>
        <w:t xml:space="preserve">a </w:t>
      </w:r>
      <w:r>
        <w:rPr>
          <w:rFonts w:hint="eastAsia"/>
        </w:rPr>
        <w:t xml:space="preserve">multicast session </w:t>
      </w:r>
      <w:r>
        <w:t xml:space="preserve">without modification </w:t>
      </w:r>
      <w:r>
        <w:rPr>
          <w:rFonts w:hint="eastAsia"/>
        </w:rPr>
        <w:t>to Qo</w:t>
      </w:r>
      <w:r w:rsidRPr="002F4BE2">
        <w:rPr>
          <w:rFonts w:eastAsia="SimSun" w:hint="eastAsia"/>
        </w:rPr>
        <w:t>S</w:t>
      </w:r>
      <w:r>
        <w:rPr>
          <w:rFonts w:hint="eastAsia"/>
        </w:rPr>
        <w:t xml:space="preserve"> of other terminals </w:t>
      </w:r>
      <w:r>
        <w:t xml:space="preserve">when </w:t>
      </w:r>
      <w:r>
        <w:rPr>
          <w:rFonts w:hint="eastAsia"/>
          <w:lang w:eastAsia="ja-JP"/>
        </w:rPr>
        <w:t>one</w:t>
      </w:r>
      <w:r>
        <w:rPr>
          <w:rFonts w:hint="eastAsia"/>
        </w:rPr>
        <w:t xml:space="preserve"> of </w:t>
      </w:r>
      <w:r>
        <w:t>the terminal</w:t>
      </w:r>
      <w:r>
        <w:rPr>
          <w:rFonts w:hint="eastAsia"/>
        </w:rPr>
        <w:t>s</w:t>
      </w:r>
      <w:r>
        <w:t xml:space="preserve"> move</w:t>
      </w:r>
      <w:r>
        <w:rPr>
          <w:rFonts w:hint="eastAsia"/>
          <w:lang w:eastAsia="ja-JP"/>
        </w:rPr>
        <w:t>s</w:t>
      </w:r>
      <w:r>
        <w:t xml:space="preserve"> from one access system to another</w:t>
      </w:r>
      <w:r>
        <w:rPr>
          <w:rFonts w:hint="eastAsia"/>
          <w:lang w:eastAsia="ja-JP"/>
        </w:rPr>
        <w:t xml:space="preserve"> (e.g. for multimedia streaming with adaptation to the conditions of each recipient). </w:t>
      </w:r>
    </w:p>
    <w:p w14:paraId="36BA1F5D" w14:textId="77777777" w:rsidR="00FE0748" w:rsidRDefault="00FE0748" w:rsidP="00FE0748">
      <w:pPr>
        <w:pStyle w:val="B2"/>
        <w:ind w:leftChars="283" w:left="850" w:hangingChars="142"/>
        <w:rPr>
          <w:rFonts w:hint="eastAsia"/>
          <w:lang w:eastAsia="ja-JP"/>
        </w:rPr>
      </w:pPr>
      <w:r>
        <w:t>-</w:t>
      </w:r>
      <w:r>
        <w:tab/>
        <w:t xml:space="preserve">It shall be possible for </w:t>
      </w:r>
      <w:r>
        <w:rPr>
          <w:rFonts w:hint="eastAsia"/>
          <w:lang w:eastAsia="ja-JP"/>
        </w:rPr>
        <w:t xml:space="preserve">an </w:t>
      </w:r>
      <w:r>
        <w:t xml:space="preserve">AIPN to guarantee QoS </w:t>
      </w:r>
      <w:r>
        <w:rPr>
          <w:rFonts w:hint="eastAsia"/>
        </w:rPr>
        <w:t xml:space="preserve">of </w:t>
      </w:r>
      <w:r>
        <w:rPr>
          <w:rFonts w:hint="eastAsia"/>
          <w:lang w:eastAsia="ja-JP"/>
        </w:rPr>
        <w:t xml:space="preserve">a </w:t>
      </w:r>
      <w:r>
        <w:rPr>
          <w:rFonts w:hint="eastAsia"/>
        </w:rPr>
        <w:t xml:space="preserve">multicast session </w:t>
      </w:r>
      <w:r>
        <w:t xml:space="preserve">without modification </w:t>
      </w:r>
      <w:r>
        <w:rPr>
          <w:rFonts w:hint="eastAsia"/>
        </w:rPr>
        <w:t>to Qo</w:t>
      </w:r>
      <w:r w:rsidRPr="002F4BE2">
        <w:rPr>
          <w:rFonts w:hint="eastAsia"/>
        </w:rPr>
        <w:t>S</w:t>
      </w:r>
      <w:r>
        <w:rPr>
          <w:rFonts w:hint="eastAsia"/>
        </w:rPr>
        <w:t xml:space="preserve"> of other terminals </w:t>
      </w:r>
      <w:r>
        <w:t xml:space="preserve">when </w:t>
      </w:r>
      <w:r>
        <w:rPr>
          <w:rFonts w:hint="eastAsia"/>
          <w:lang w:eastAsia="ja-JP"/>
        </w:rPr>
        <w:t>one</w:t>
      </w:r>
      <w:r>
        <w:rPr>
          <w:rFonts w:hint="eastAsia"/>
        </w:rPr>
        <w:t xml:space="preserve"> of </w:t>
      </w:r>
      <w:r>
        <w:t>the terminal</w:t>
      </w:r>
      <w:r>
        <w:rPr>
          <w:rFonts w:hint="eastAsia"/>
        </w:rPr>
        <w:t>s</w:t>
      </w:r>
      <w:r>
        <w:t xml:space="preserve"> move</w:t>
      </w:r>
      <w:r>
        <w:rPr>
          <w:rFonts w:hint="eastAsia"/>
          <w:lang w:eastAsia="ja-JP"/>
        </w:rPr>
        <w:t>s</w:t>
      </w:r>
      <w:r>
        <w:t xml:space="preserve"> from one access system to another</w:t>
      </w:r>
      <w:r>
        <w:rPr>
          <w:rFonts w:hint="eastAsia"/>
          <w:lang w:eastAsia="ja-JP"/>
        </w:rPr>
        <w:t>, when the target access system for this terminal does not support the required QoS.</w:t>
      </w:r>
    </w:p>
    <w:p w14:paraId="1D52006A" w14:textId="77777777" w:rsidR="00FE0748" w:rsidRPr="005F279D" w:rsidRDefault="00FE0748" w:rsidP="00FE0748">
      <w:pPr>
        <w:pStyle w:val="B2"/>
        <w:ind w:leftChars="283" w:left="850" w:hangingChars="142"/>
        <w:rPr>
          <w:rFonts w:hint="eastAsia"/>
          <w:lang w:eastAsia="ja-JP"/>
        </w:rPr>
      </w:pPr>
      <w:r>
        <w:rPr>
          <w:rFonts w:hint="eastAsia"/>
          <w:lang w:eastAsia="ja-JP"/>
        </w:rPr>
        <w:t>-</w:t>
      </w:r>
      <w:r>
        <w:rPr>
          <w:rFonts w:hint="eastAsia"/>
          <w:lang w:eastAsia="ja-JP"/>
        </w:rPr>
        <w:tab/>
      </w:r>
      <w:r>
        <w:t xml:space="preserve">It shall be possible for </w:t>
      </w:r>
      <w:r>
        <w:rPr>
          <w:rFonts w:hint="eastAsia"/>
          <w:lang w:eastAsia="ja-JP"/>
        </w:rPr>
        <w:t xml:space="preserve">an </w:t>
      </w:r>
      <w:r>
        <w:t xml:space="preserve">AIPN to guarantee QoS </w:t>
      </w:r>
      <w:r>
        <w:rPr>
          <w:rFonts w:hint="eastAsia"/>
          <w:lang w:eastAsia="zh-CN"/>
        </w:rPr>
        <w:t xml:space="preserve">of </w:t>
      </w:r>
      <w:r>
        <w:rPr>
          <w:rFonts w:hint="eastAsia"/>
          <w:lang w:eastAsia="ja-JP"/>
        </w:rPr>
        <w:t xml:space="preserve">a </w:t>
      </w:r>
      <w:r>
        <w:rPr>
          <w:rFonts w:hint="eastAsia"/>
          <w:lang w:eastAsia="zh-CN"/>
        </w:rPr>
        <w:t xml:space="preserve">multicast session </w:t>
      </w:r>
      <w:r>
        <w:t xml:space="preserve">with </w:t>
      </w:r>
      <w:r>
        <w:rPr>
          <w:rFonts w:hint="eastAsia"/>
          <w:lang w:eastAsia="zh-CN"/>
        </w:rPr>
        <w:t>Qo</w:t>
      </w:r>
      <w:r>
        <w:rPr>
          <w:rFonts w:hint="eastAsia"/>
          <w:lang w:eastAsia="ja-JP"/>
        </w:rPr>
        <w:t>S</w:t>
      </w:r>
      <w:r>
        <w:rPr>
          <w:rFonts w:hint="eastAsia"/>
          <w:lang w:eastAsia="zh-CN"/>
        </w:rPr>
        <w:t xml:space="preserve"> </w:t>
      </w:r>
      <w:r>
        <w:t>modification</w:t>
      </w:r>
      <w:r>
        <w:rPr>
          <w:rFonts w:hint="eastAsia"/>
          <w:lang w:eastAsia="zh-CN"/>
        </w:rPr>
        <w:t xml:space="preserve"> </w:t>
      </w:r>
      <w:r>
        <w:rPr>
          <w:rFonts w:hint="eastAsia"/>
          <w:lang w:eastAsia="ja-JP"/>
        </w:rPr>
        <w:t xml:space="preserve">to one of the </w:t>
      </w:r>
      <w:r>
        <w:rPr>
          <w:rFonts w:hint="eastAsia"/>
          <w:lang w:eastAsia="zh-CN"/>
        </w:rPr>
        <w:t>terminals,</w:t>
      </w:r>
      <w:r>
        <w:t xml:space="preserve"> when </w:t>
      </w:r>
      <w:r>
        <w:rPr>
          <w:rFonts w:hint="eastAsia"/>
          <w:lang w:eastAsia="ja-JP"/>
        </w:rPr>
        <w:t xml:space="preserve">this </w:t>
      </w:r>
      <w:r>
        <w:t>terminal move</w:t>
      </w:r>
      <w:r>
        <w:rPr>
          <w:rFonts w:hint="eastAsia"/>
          <w:lang w:eastAsia="ja-JP"/>
        </w:rPr>
        <w:t>s</w:t>
      </w:r>
      <w:r>
        <w:t xml:space="preserve"> from one access system to another, if the target access system has a QoS mechanism but can not be guaranteed to support the required QoS.</w:t>
      </w:r>
      <w:r>
        <w:rPr>
          <w:rFonts w:hint="eastAsia"/>
          <w:lang w:eastAsia="ja-JP"/>
        </w:rPr>
        <w:t xml:space="preserve"> The QoS of the other terminals of the multicast session are unaffected by the modification of QoS of the terminal moving from one access system to another.</w:t>
      </w:r>
    </w:p>
    <w:p w14:paraId="6DE69CE0" w14:textId="77777777" w:rsidR="00FE0748" w:rsidRPr="005F279D" w:rsidRDefault="00FE0748" w:rsidP="00FE0748">
      <w:pPr>
        <w:pStyle w:val="B2"/>
        <w:ind w:left="567" w:hanging="567"/>
        <w:rPr>
          <w:rFonts w:hint="eastAsia"/>
          <w:lang w:eastAsia="ja-JP"/>
        </w:rPr>
      </w:pPr>
      <w:r>
        <w:rPr>
          <w:rFonts w:hint="eastAsia"/>
          <w:lang w:eastAsia="ja-JP"/>
        </w:rPr>
        <w:t>-</w:t>
      </w:r>
      <w:r>
        <w:rPr>
          <w:rFonts w:hint="eastAsia"/>
          <w:lang w:eastAsia="ja-JP"/>
        </w:rPr>
        <w:tab/>
      </w:r>
      <w:r>
        <w:t xml:space="preserve">It shall be possible for </w:t>
      </w:r>
      <w:r>
        <w:rPr>
          <w:rFonts w:hint="eastAsia"/>
          <w:lang w:eastAsia="ja-JP"/>
        </w:rPr>
        <w:t xml:space="preserve">an </w:t>
      </w:r>
      <w:r>
        <w:t xml:space="preserve">AIPN to </w:t>
      </w:r>
      <w:r>
        <w:rPr>
          <w:rFonts w:hint="eastAsia"/>
          <w:lang w:eastAsia="ja-JP"/>
        </w:rPr>
        <w:t xml:space="preserve">control guarantee of </w:t>
      </w:r>
      <w:r>
        <w:t xml:space="preserve">QoS </w:t>
      </w:r>
      <w:r>
        <w:rPr>
          <w:rFonts w:hint="eastAsia"/>
          <w:lang w:eastAsia="zh-CN"/>
        </w:rPr>
        <w:t xml:space="preserve">of </w:t>
      </w:r>
      <w:r>
        <w:rPr>
          <w:rFonts w:hint="eastAsia"/>
          <w:lang w:eastAsia="ja-JP"/>
        </w:rPr>
        <w:t xml:space="preserve">a </w:t>
      </w:r>
      <w:r>
        <w:rPr>
          <w:rFonts w:hint="eastAsia"/>
          <w:lang w:eastAsia="zh-CN"/>
        </w:rPr>
        <w:t xml:space="preserve">multicast session </w:t>
      </w:r>
      <w:r>
        <w:t xml:space="preserve">with </w:t>
      </w:r>
      <w:r>
        <w:rPr>
          <w:rFonts w:hint="eastAsia"/>
          <w:lang w:eastAsia="zh-CN"/>
        </w:rPr>
        <w:t>Qo</w:t>
      </w:r>
      <w:r>
        <w:rPr>
          <w:rFonts w:hint="eastAsia"/>
          <w:lang w:eastAsia="ja-JP"/>
        </w:rPr>
        <w:t>S</w:t>
      </w:r>
      <w:r>
        <w:rPr>
          <w:rFonts w:hint="eastAsia"/>
          <w:lang w:eastAsia="zh-CN"/>
        </w:rPr>
        <w:t xml:space="preserve"> </w:t>
      </w:r>
      <w:r>
        <w:t>modification</w:t>
      </w:r>
      <w:r>
        <w:rPr>
          <w:rFonts w:hint="eastAsia"/>
          <w:lang w:eastAsia="zh-CN"/>
        </w:rPr>
        <w:t xml:space="preserve"> to </w:t>
      </w:r>
      <w:r>
        <w:rPr>
          <w:rFonts w:hint="eastAsia"/>
          <w:lang w:eastAsia="ja-JP"/>
        </w:rPr>
        <w:t xml:space="preserve">all of the terminals, </w:t>
      </w:r>
      <w:r>
        <w:t>when</w:t>
      </w:r>
      <w:r>
        <w:rPr>
          <w:rFonts w:hint="eastAsia"/>
          <w:lang w:eastAsia="zh-CN"/>
        </w:rPr>
        <w:t xml:space="preserve"> </w:t>
      </w:r>
      <w:r>
        <w:rPr>
          <w:rFonts w:hint="eastAsia"/>
          <w:lang w:eastAsia="ja-JP"/>
        </w:rPr>
        <w:t xml:space="preserve">one of </w:t>
      </w:r>
      <w:r>
        <w:t>th</w:t>
      </w:r>
      <w:r>
        <w:rPr>
          <w:rFonts w:hint="eastAsia"/>
          <w:lang w:eastAsia="ja-JP"/>
        </w:rPr>
        <w:t>e</w:t>
      </w:r>
      <w:r>
        <w:t xml:space="preserve"> terminal</w:t>
      </w:r>
      <w:r>
        <w:rPr>
          <w:rFonts w:hint="eastAsia"/>
          <w:lang w:eastAsia="ja-JP"/>
        </w:rPr>
        <w:t xml:space="preserve">s </w:t>
      </w:r>
      <w:r>
        <w:t>move</w:t>
      </w:r>
      <w:r>
        <w:rPr>
          <w:rFonts w:hint="eastAsia"/>
          <w:lang w:eastAsia="ja-JP"/>
        </w:rPr>
        <w:t>s</w:t>
      </w:r>
      <w:r>
        <w:t xml:space="preserve"> from one access system to another, if the target access system </w:t>
      </w:r>
      <w:r>
        <w:rPr>
          <w:rFonts w:hint="eastAsia"/>
          <w:lang w:eastAsia="ja-JP"/>
        </w:rPr>
        <w:t xml:space="preserve">for this terminal </w:t>
      </w:r>
      <w:r>
        <w:t>has a QoS mechanism but can not be guaranteed to support the required QoS</w:t>
      </w:r>
      <w:r>
        <w:rPr>
          <w:rFonts w:hint="eastAsia"/>
          <w:lang w:eastAsia="ja-JP"/>
        </w:rPr>
        <w:t xml:space="preserve"> (e.g. for a gaming application where the conditions are to be equal for each of the players).</w:t>
      </w:r>
    </w:p>
    <w:p w14:paraId="431D2A52" w14:textId="77777777" w:rsidR="00325E53" w:rsidRPr="00DF5426" w:rsidRDefault="00325E53" w:rsidP="00325E53">
      <w:pPr>
        <w:pStyle w:val="Heading3"/>
        <w:rPr>
          <w:rStyle w:val="3Char"/>
          <w:lang w:eastAsia="ja-JP"/>
        </w:rPr>
      </w:pPr>
      <w:bookmarkStart w:id="96" w:name="_Toc217731507"/>
      <w:r w:rsidRPr="00DF5426">
        <w:rPr>
          <w:rStyle w:val="3Char"/>
          <w:lang w:eastAsia="ja-JP"/>
        </w:rPr>
        <w:t>6.2.7</w:t>
      </w:r>
      <w:r w:rsidRPr="00DF5426">
        <w:rPr>
          <w:rStyle w:val="3Char"/>
          <w:lang w:eastAsia="ja-JP"/>
        </w:rPr>
        <w:tab/>
        <w:t>Personal Network, Personal Area Network (PAN), Ad-hoc Network and Moving Network Support</w:t>
      </w:r>
      <w:bookmarkEnd w:id="96"/>
    </w:p>
    <w:p w14:paraId="50ED69D3" w14:textId="77777777" w:rsidR="00513C20" w:rsidRPr="00110F36" w:rsidRDefault="00513C20" w:rsidP="00513C20">
      <w:pPr>
        <w:rPr>
          <w:rFonts w:hint="eastAsia"/>
        </w:rPr>
      </w:pPr>
      <w:r>
        <w:rPr>
          <w:rFonts w:hint="eastAsia"/>
          <w:lang w:eastAsia="ja-JP"/>
        </w:rPr>
        <w:t xml:space="preserve">An </w:t>
      </w:r>
      <w:r>
        <w:rPr>
          <w:rFonts w:hint="eastAsia"/>
        </w:rPr>
        <w:t xml:space="preserve">AIPN will offer users the services through Personal Networks, PANs, Ad-hoc Networks and Moving Networks (see Annex </w:t>
      </w:r>
      <w:r>
        <w:rPr>
          <w:rFonts w:hint="eastAsia"/>
          <w:lang w:eastAsia="ja-JP"/>
        </w:rPr>
        <w:t>E</w:t>
      </w:r>
      <w:r>
        <w:rPr>
          <w:rFonts w:hint="eastAsia"/>
        </w:rPr>
        <w:t>), which will encourage users to utilize the 3GPP services. Therefore, it is required that AIPN shall support Personal Networks, Personal Area Network</w:t>
      </w:r>
      <w:r>
        <w:rPr>
          <w:rFonts w:hint="eastAsia"/>
          <w:lang w:eastAsia="ja-JP"/>
        </w:rPr>
        <w:t>s</w:t>
      </w:r>
      <w:r>
        <w:rPr>
          <w:rFonts w:hint="eastAsia"/>
        </w:rPr>
        <w:t xml:space="preserve"> (PAN), Ad-hoc Network</w:t>
      </w:r>
      <w:r>
        <w:rPr>
          <w:rFonts w:hint="eastAsia"/>
          <w:lang w:eastAsia="ja-JP"/>
        </w:rPr>
        <w:t>s</w:t>
      </w:r>
      <w:r>
        <w:rPr>
          <w:rFonts w:hint="eastAsia"/>
        </w:rPr>
        <w:t xml:space="preserve"> and Moving Network</w:t>
      </w:r>
      <w:r>
        <w:rPr>
          <w:rFonts w:hint="eastAsia"/>
          <w:lang w:eastAsia="ja-JP"/>
        </w:rPr>
        <w:t>s</w:t>
      </w:r>
      <w:r>
        <w:rPr>
          <w:rFonts w:hint="eastAsia"/>
        </w:rPr>
        <w:t>.</w:t>
      </w:r>
    </w:p>
    <w:p w14:paraId="3F019BEB" w14:textId="77777777" w:rsidR="00325E53" w:rsidRPr="00DF5426" w:rsidRDefault="00325E53" w:rsidP="00325E53">
      <w:pPr>
        <w:rPr>
          <w:lang w:eastAsia="ja-JP"/>
        </w:rPr>
      </w:pPr>
      <w:r w:rsidRPr="00DF5426">
        <w:t>Recommended requirements</w:t>
      </w:r>
      <w:r w:rsidRPr="00DF5426">
        <w:rPr>
          <w:lang w:eastAsia="ja-JP"/>
        </w:rPr>
        <w:t>:</w:t>
      </w:r>
    </w:p>
    <w:p w14:paraId="3BC75F29" w14:textId="77777777" w:rsidR="00325E53" w:rsidRPr="00DF5426" w:rsidRDefault="00325E53" w:rsidP="00325E53">
      <w:pPr>
        <w:ind w:firstLine="284"/>
        <w:rPr>
          <w:b/>
        </w:rPr>
      </w:pPr>
      <w:r w:rsidRPr="00DF5426">
        <w:rPr>
          <w:b/>
        </w:rPr>
        <w:t>Personal Networks:</w:t>
      </w:r>
    </w:p>
    <w:p w14:paraId="6A9A8B19" w14:textId="77777777" w:rsidR="00513C20" w:rsidRDefault="00513C20" w:rsidP="00513C20">
      <w:pPr>
        <w:pStyle w:val="Heading8Char"/>
        <w:tabs>
          <w:tab w:val="left" w:pos="993"/>
        </w:tabs>
        <w:ind w:leftChars="425" w:left="990" w:hangingChars="70" w:hanging="140"/>
      </w:pPr>
      <w:r>
        <w:t>-</w:t>
      </w:r>
      <w:r>
        <w:rPr>
          <w:rFonts w:hint="eastAsia"/>
          <w:lang w:eastAsia="ja-JP"/>
        </w:rPr>
        <w:tab/>
      </w:r>
      <w:r>
        <w:rPr>
          <w:rFonts w:hint="eastAsia"/>
          <w:lang w:eastAsia="ja-JP"/>
        </w:rPr>
        <w:tab/>
      </w:r>
      <w:r>
        <w:t xml:space="preserve">AIPN shall support a wide variety of service capabilities with the different </w:t>
      </w:r>
      <w:r>
        <w:rPr>
          <w:rFonts w:hint="eastAsia"/>
          <w:lang w:eastAsia="ja-JP"/>
        </w:rPr>
        <w:t>(</w:t>
      </w:r>
      <w:r>
        <w:t>U</w:t>
      </w:r>
      <w:r>
        <w:rPr>
          <w:rFonts w:hint="eastAsia"/>
          <w:lang w:eastAsia="ja-JP"/>
        </w:rPr>
        <w:t>)</w:t>
      </w:r>
      <w:r>
        <w:t>SIMs</w:t>
      </w:r>
      <w:r>
        <w:rPr>
          <w:rFonts w:hint="eastAsia"/>
          <w:lang w:eastAsia="ja-JP"/>
        </w:rPr>
        <w:t xml:space="preserve"> from the same AIPN operator (e.g. twin (U)SIMs)</w:t>
      </w:r>
      <w:r>
        <w:t xml:space="preserve"> associated with a single user</w:t>
      </w:r>
      <w:r>
        <w:rPr>
          <w:rFonts w:hint="eastAsia"/>
        </w:rPr>
        <w:t>.</w:t>
      </w:r>
    </w:p>
    <w:p w14:paraId="45D72ACE" w14:textId="77777777" w:rsidR="00513C20" w:rsidRDefault="00513C20" w:rsidP="00513C20">
      <w:pPr>
        <w:pStyle w:val="Heading8Char"/>
        <w:tabs>
          <w:tab w:val="left" w:pos="993"/>
        </w:tabs>
        <w:ind w:leftChars="425" w:left="990" w:hangingChars="70" w:hanging="140"/>
      </w:pPr>
      <w:r>
        <w:t>-</w:t>
      </w:r>
      <w:r>
        <w:rPr>
          <w:rFonts w:hint="eastAsia"/>
          <w:lang w:eastAsia="ja-JP"/>
        </w:rPr>
        <w:tab/>
      </w:r>
      <w:r>
        <w:t>AIPN shall provide a connection between the terminal devices of a Personal Network that is reliable and provides adequate protection to the user</w:t>
      </w:r>
      <w:r>
        <w:rPr>
          <w:lang w:eastAsia="ja-JP"/>
        </w:rPr>
        <w:t>’</w:t>
      </w:r>
      <w:r>
        <w:t>s data to give confidence that his data is adequately protected.</w:t>
      </w:r>
    </w:p>
    <w:p w14:paraId="6A91E9D0" w14:textId="77777777" w:rsidR="00325E53" w:rsidRPr="00DF5426" w:rsidRDefault="00325E53" w:rsidP="00325E53">
      <w:pPr>
        <w:rPr>
          <w:b/>
          <w:lang w:eastAsia="ja-JP"/>
        </w:rPr>
      </w:pPr>
      <w:r w:rsidRPr="00DF5426">
        <w:rPr>
          <w:b/>
          <w:lang w:eastAsia="ja-JP"/>
        </w:rPr>
        <w:lastRenderedPageBreak/>
        <w:tab/>
      </w:r>
      <w:r w:rsidR="00C95424" w:rsidRPr="00DF5426">
        <w:rPr>
          <w:b/>
        </w:rPr>
        <w:t>Personal Area Networks</w:t>
      </w:r>
      <w:r w:rsidR="00C95424" w:rsidRPr="00DF5426">
        <w:rPr>
          <w:b/>
          <w:lang w:eastAsia="ja-JP"/>
        </w:rPr>
        <w:t>:</w:t>
      </w:r>
    </w:p>
    <w:p w14:paraId="7AC3CD9D" w14:textId="77777777" w:rsidR="00513C20" w:rsidRDefault="00513C20" w:rsidP="00513C20">
      <w:pPr>
        <w:ind w:left="993" w:hanging="142"/>
      </w:pPr>
      <w:r>
        <w:t>-</w:t>
      </w:r>
      <w:r>
        <w:rPr>
          <w:rFonts w:hint="eastAsia"/>
          <w:lang w:eastAsia="ja-JP"/>
        </w:rPr>
        <w:tab/>
      </w:r>
      <w:r>
        <w:t xml:space="preserve">The AIPN shall support multiple simultaneous sessions originated from one or several devices using the same </w:t>
      </w:r>
      <w:r>
        <w:rPr>
          <w:rFonts w:hint="eastAsia"/>
          <w:lang w:eastAsia="ja-JP"/>
        </w:rPr>
        <w:t>(U)</w:t>
      </w:r>
      <w:r>
        <w:t>SIM authority.</w:t>
      </w:r>
    </w:p>
    <w:p w14:paraId="44B4064F" w14:textId="77777777" w:rsidR="00325E53" w:rsidRPr="00DF5426" w:rsidRDefault="00325E53" w:rsidP="00325E53">
      <w:pPr>
        <w:rPr>
          <w:lang w:eastAsia="ja-JP"/>
        </w:rPr>
      </w:pPr>
      <w:r w:rsidRPr="00DF5426">
        <w:rPr>
          <w:b/>
          <w:lang w:eastAsia="ja-JP"/>
        </w:rPr>
        <w:tab/>
      </w:r>
      <w:r w:rsidRPr="00DF5426">
        <w:rPr>
          <w:b/>
        </w:rPr>
        <w:t>Ad-hoc Networks</w:t>
      </w:r>
      <w:r w:rsidR="00C95424" w:rsidRPr="00DF5426">
        <w:rPr>
          <w:b/>
          <w:lang w:eastAsia="ja-JP"/>
        </w:rPr>
        <w:t>:</w:t>
      </w:r>
    </w:p>
    <w:p w14:paraId="4962CB5B" w14:textId="77777777" w:rsidR="00513C20" w:rsidRDefault="00513C20" w:rsidP="00513C20">
      <w:pPr>
        <w:ind w:left="993" w:hanging="142"/>
        <w:rPr>
          <w:rFonts w:hint="eastAsia"/>
          <w:lang w:eastAsia="ja-JP"/>
        </w:rPr>
      </w:pPr>
      <w:r>
        <w:t>-</w:t>
      </w:r>
      <w:r>
        <w:rPr>
          <w:rFonts w:hint="eastAsia"/>
          <w:lang w:eastAsia="ja-JP"/>
        </w:rPr>
        <w:tab/>
      </w:r>
      <w:r>
        <w:t xml:space="preserve">The AIPN shall accept consolidated </w:t>
      </w:r>
      <w:r>
        <w:rPr>
          <w:rFonts w:hint="eastAsia"/>
          <w:lang w:eastAsia="ja-JP"/>
        </w:rPr>
        <w:t xml:space="preserve">and distributed </w:t>
      </w:r>
      <w:r>
        <w:t xml:space="preserve">traffic from a group of users arriving through </w:t>
      </w:r>
      <w:r>
        <w:rPr>
          <w:rFonts w:hint="eastAsia"/>
          <w:lang w:eastAsia="ja-JP"/>
        </w:rPr>
        <w:t>various</w:t>
      </w:r>
      <w:r>
        <w:t xml:space="preserve"> access route</w:t>
      </w:r>
      <w:r>
        <w:rPr>
          <w:rFonts w:hint="eastAsia"/>
          <w:lang w:eastAsia="ja-JP"/>
        </w:rPr>
        <w:t>s.</w:t>
      </w:r>
    </w:p>
    <w:p w14:paraId="6E2046E9" w14:textId="77777777" w:rsidR="00513C20" w:rsidRDefault="00513C20" w:rsidP="00513C20">
      <w:pPr>
        <w:ind w:left="993" w:hanging="142"/>
      </w:pPr>
      <w:r>
        <w:t>-</w:t>
      </w:r>
      <w:r>
        <w:rPr>
          <w:rFonts w:hint="eastAsia"/>
          <w:lang w:eastAsia="ja-JP"/>
        </w:rPr>
        <w:tab/>
      </w:r>
      <w:r>
        <w:t>The AIPN shall be able to re-route</w:t>
      </w:r>
      <w:r>
        <w:rPr>
          <w:rFonts w:hint="eastAsia"/>
          <w:lang w:eastAsia="ja-JP"/>
        </w:rPr>
        <w:t xml:space="preserve"> traffic</w:t>
      </w:r>
      <w:r w:rsidRPr="005A53C8">
        <w:t xml:space="preserve"> to </w:t>
      </w:r>
      <w:r>
        <w:rPr>
          <w:rFonts w:hint="eastAsia"/>
          <w:lang w:eastAsia="ja-JP"/>
        </w:rPr>
        <w:t>A</w:t>
      </w:r>
      <w:r w:rsidRPr="005A53C8">
        <w:t xml:space="preserve">d-hoc </w:t>
      </w:r>
      <w:r>
        <w:rPr>
          <w:rFonts w:hint="eastAsia"/>
          <w:lang w:eastAsia="ja-JP"/>
        </w:rPr>
        <w:t>N</w:t>
      </w:r>
      <w:r>
        <w:t xml:space="preserve">etwork devices </w:t>
      </w:r>
      <w:r w:rsidRPr="005A53C8">
        <w:t>via another gateway</w:t>
      </w:r>
      <w:r>
        <w:t>.</w:t>
      </w:r>
    </w:p>
    <w:p w14:paraId="674D4537" w14:textId="77777777" w:rsidR="00513C20" w:rsidRDefault="00513C20" w:rsidP="00513C20">
      <w:pPr>
        <w:ind w:left="993" w:hanging="142"/>
      </w:pPr>
      <w:r>
        <w:t>-</w:t>
      </w:r>
      <w:r>
        <w:rPr>
          <w:rFonts w:hint="eastAsia"/>
          <w:lang w:eastAsia="ja-JP"/>
        </w:rPr>
        <w:tab/>
      </w:r>
      <w:r>
        <w:t>The AIPN shall support changes in the access route for the consolidated traffic from an Ad-</w:t>
      </w:r>
      <w:r>
        <w:rPr>
          <w:rFonts w:hint="eastAsia"/>
          <w:lang w:eastAsia="ja-JP"/>
        </w:rPr>
        <w:t>h</w:t>
      </w:r>
      <w:r>
        <w:t>oc Network.  These changes may take place with no warning to the AIPN.</w:t>
      </w:r>
    </w:p>
    <w:p w14:paraId="1A653077" w14:textId="77777777" w:rsidR="00513C20" w:rsidRDefault="00513C20" w:rsidP="00513C20">
      <w:pPr>
        <w:ind w:left="993" w:hanging="142"/>
      </w:pPr>
      <w:r>
        <w:t>-</w:t>
      </w:r>
      <w:r>
        <w:rPr>
          <w:rFonts w:hint="eastAsia"/>
          <w:lang w:eastAsia="ja-JP"/>
        </w:rPr>
        <w:tab/>
      </w:r>
      <w:r>
        <w:t>Elements of the consolidated traffic from an Ad-</w:t>
      </w:r>
      <w:r>
        <w:rPr>
          <w:rFonts w:hint="eastAsia"/>
          <w:lang w:eastAsia="ja-JP"/>
        </w:rPr>
        <w:t>h</w:t>
      </w:r>
      <w:r>
        <w:t>oc Network may originate from a PAN.</w:t>
      </w:r>
    </w:p>
    <w:p w14:paraId="370104C5" w14:textId="77777777" w:rsidR="00513C20" w:rsidRDefault="00513C20" w:rsidP="00513C20">
      <w:pPr>
        <w:ind w:left="993" w:hanging="142"/>
      </w:pPr>
      <w:r>
        <w:t>-</w:t>
      </w:r>
      <w:r>
        <w:rPr>
          <w:rFonts w:hint="eastAsia"/>
          <w:lang w:eastAsia="ja-JP"/>
        </w:rPr>
        <w:tab/>
      </w:r>
      <w:r>
        <w:t xml:space="preserve">Accurate </w:t>
      </w:r>
      <w:r>
        <w:rPr>
          <w:rFonts w:hint="eastAsia"/>
          <w:lang w:eastAsia="ja-JP"/>
        </w:rPr>
        <w:t>charging</w:t>
      </w:r>
      <w:r>
        <w:t xml:space="preserve"> records shall be created and maintained for the originating terminal when the traffic </w:t>
      </w:r>
      <w:r>
        <w:rPr>
          <w:rFonts w:hint="eastAsia"/>
          <w:lang w:eastAsia="ja-JP"/>
        </w:rPr>
        <w:t>is routed through</w:t>
      </w:r>
      <w:r>
        <w:t xml:space="preserve"> a terminal belonging to another subscriber.</w:t>
      </w:r>
    </w:p>
    <w:p w14:paraId="3D20D49B" w14:textId="77777777" w:rsidR="00325E53" w:rsidRPr="00DF5426" w:rsidRDefault="00325E53" w:rsidP="00325E53">
      <w:pPr>
        <w:ind w:left="710" w:hanging="142"/>
      </w:pPr>
      <w:r w:rsidRPr="00DF5426">
        <w:t>Requirements for devices (terminals):</w:t>
      </w:r>
    </w:p>
    <w:p w14:paraId="2F890C63" w14:textId="77777777" w:rsidR="00513C20" w:rsidRPr="005A53C8" w:rsidRDefault="00513C20" w:rsidP="00513C20">
      <w:pPr>
        <w:pStyle w:val="B3"/>
      </w:pPr>
      <w:r>
        <w:t>-</w:t>
      </w:r>
      <w:r>
        <w:tab/>
      </w:r>
      <w:r>
        <w:rPr>
          <w:rFonts w:hint="eastAsia"/>
          <w:lang w:eastAsia="ja-JP"/>
        </w:rPr>
        <w:t>A g</w:t>
      </w:r>
      <w:r w:rsidRPr="005A53C8">
        <w:t xml:space="preserve">ateway </w:t>
      </w:r>
      <w:r>
        <w:t>device (terminal)</w:t>
      </w:r>
      <w:r w:rsidRPr="005A53C8">
        <w:t xml:space="preserve"> must be able to </w:t>
      </w:r>
      <w:r>
        <w:t>route and forward</w:t>
      </w:r>
      <w:r w:rsidRPr="005A53C8">
        <w:t xml:space="preserve"> packets to </w:t>
      </w:r>
      <w:r>
        <w:t xml:space="preserve">other devices in the </w:t>
      </w:r>
      <w:r>
        <w:rPr>
          <w:rFonts w:hint="eastAsia"/>
          <w:lang w:eastAsia="ja-JP"/>
        </w:rPr>
        <w:t>A</w:t>
      </w:r>
      <w:r w:rsidRPr="005A53C8">
        <w:t xml:space="preserve">d-hoc </w:t>
      </w:r>
      <w:r>
        <w:rPr>
          <w:rFonts w:hint="eastAsia"/>
          <w:lang w:eastAsia="ja-JP"/>
        </w:rPr>
        <w:t>N</w:t>
      </w:r>
      <w:r w:rsidRPr="005A53C8">
        <w:t>etwork</w:t>
      </w:r>
    </w:p>
    <w:p w14:paraId="37ACEFC8" w14:textId="77777777" w:rsidR="00513C20" w:rsidRPr="005A53C8" w:rsidRDefault="00513C20" w:rsidP="00513C20">
      <w:pPr>
        <w:pStyle w:val="B3"/>
      </w:pPr>
      <w:r>
        <w:t>-</w:t>
      </w:r>
      <w:r>
        <w:tab/>
      </w:r>
      <w:r w:rsidRPr="005A53C8">
        <w:t xml:space="preserve">Ad-hoc </w:t>
      </w:r>
      <w:r>
        <w:rPr>
          <w:rFonts w:hint="eastAsia"/>
          <w:lang w:eastAsia="ja-JP"/>
        </w:rPr>
        <w:t>N</w:t>
      </w:r>
      <w:r w:rsidRPr="005A53C8">
        <w:t>etwork UEs must be able to d</w:t>
      </w:r>
      <w:r>
        <w:t xml:space="preserve">iscover </w:t>
      </w:r>
      <w:r w:rsidRPr="005A53C8">
        <w:t xml:space="preserve">'near by' gateway </w:t>
      </w:r>
      <w:r>
        <w:t>devices</w:t>
      </w:r>
      <w:r w:rsidRPr="005A53C8">
        <w:t xml:space="preserve">  </w:t>
      </w:r>
    </w:p>
    <w:p w14:paraId="00779FE1" w14:textId="77777777" w:rsidR="00513C20" w:rsidRDefault="00513C20" w:rsidP="00513C20">
      <w:pPr>
        <w:pStyle w:val="NO"/>
      </w:pPr>
      <w:r>
        <w:rPr>
          <w:rFonts w:hint="eastAsia"/>
          <w:lang w:eastAsia="ja-JP"/>
        </w:rPr>
        <w:t>Note:</w:t>
      </w:r>
      <w:r>
        <w:rPr>
          <w:lang w:eastAsia="ja-JP"/>
        </w:rPr>
        <w:tab/>
      </w:r>
      <w:r>
        <w:t xml:space="preserve">Some type of incentives </w:t>
      </w:r>
      <w:r>
        <w:rPr>
          <w:rFonts w:hint="eastAsia"/>
          <w:lang w:eastAsia="ja-JP"/>
        </w:rPr>
        <w:t xml:space="preserve">will need to </w:t>
      </w:r>
      <w:r w:rsidRPr="005A53C8">
        <w:t xml:space="preserve">be created for </w:t>
      </w:r>
      <w:r>
        <w:t>devices</w:t>
      </w:r>
      <w:r w:rsidRPr="005A53C8">
        <w:t xml:space="preserve"> to act as gateways (e.g. a reward scheme whereby a gateway can "earn" something)</w:t>
      </w:r>
    </w:p>
    <w:p w14:paraId="083D3483" w14:textId="77777777" w:rsidR="00325E53" w:rsidRPr="00DF5426" w:rsidRDefault="00325E53" w:rsidP="00325E53">
      <w:pPr>
        <w:ind w:left="349" w:hanging="349"/>
        <w:rPr>
          <w:b/>
          <w:lang w:eastAsia="ja-JP"/>
        </w:rPr>
      </w:pPr>
      <w:r w:rsidRPr="00DF5426">
        <w:rPr>
          <w:b/>
        </w:rPr>
        <w:t>Moving Networks</w:t>
      </w:r>
      <w:r w:rsidR="00C95424" w:rsidRPr="00DF5426">
        <w:rPr>
          <w:b/>
          <w:lang w:eastAsia="ja-JP"/>
        </w:rPr>
        <w:t>:</w:t>
      </w:r>
    </w:p>
    <w:p w14:paraId="2F143ACB" w14:textId="77777777" w:rsidR="00325E53" w:rsidRPr="00DF5426" w:rsidRDefault="00325E53" w:rsidP="00325E53">
      <w:pPr>
        <w:ind w:left="349"/>
      </w:pPr>
      <w:r w:rsidRPr="00DF5426">
        <w:t>Use Case 1:</w:t>
      </w:r>
    </w:p>
    <w:p w14:paraId="36203B60" w14:textId="77777777" w:rsidR="00325E53" w:rsidRPr="00DF5426" w:rsidRDefault="00325E53" w:rsidP="00325E53">
      <w:pPr>
        <w:ind w:left="1134" w:hanging="425"/>
      </w:pPr>
      <w:r w:rsidRPr="00DF5426">
        <w:t>-</w:t>
      </w:r>
      <w:r w:rsidRPr="00DF5426">
        <w:tab/>
        <w:t xml:space="preserve">The AIPN shall support a </w:t>
      </w:r>
      <w:r w:rsidRPr="00DF5426">
        <w:rPr>
          <w:lang w:eastAsia="ja-JP"/>
        </w:rPr>
        <w:t>point of access to the access system</w:t>
      </w:r>
      <w:r w:rsidRPr="00DF5426">
        <w:t xml:space="preserve"> that has full mobility throughout the geographic region that uses the 3GPP access system for backhaul.</w:t>
      </w:r>
    </w:p>
    <w:p w14:paraId="0D92A7DC" w14:textId="77777777" w:rsidR="00325E53" w:rsidRPr="00DF5426" w:rsidRDefault="00325E53" w:rsidP="00325E53">
      <w:pPr>
        <w:ind w:left="1134" w:hanging="850"/>
      </w:pPr>
      <w:r w:rsidRPr="00DF5426">
        <w:t>Use Case 2</w:t>
      </w:r>
    </w:p>
    <w:p w14:paraId="4E3E53C6" w14:textId="77777777" w:rsidR="00325E53" w:rsidRPr="00DF5426" w:rsidRDefault="00365444" w:rsidP="00365444">
      <w:pPr>
        <w:pStyle w:val="B3"/>
      </w:pPr>
      <w:r w:rsidRPr="00DF5426">
        <w:t>-</w:t>
      </w:r>
      <w:r w:rsidRPr="00DF5426">
        <w:tab/>
      </w:r>
      <w:r w:rsidR="00325E53" w:rsidRPr="00DF5426">
        <w:t>The AIPN shall accept consolidated traffic from a 3GPP terminal mounted in a vehicle with a router.</w:t>
      </w:r>
    </w:p>
    <w:p w14:paraId="4820BD41" w14:textId="77777777" w:rsidR="00325E53" w:rsidRPr="00DF5426" w:rsidRDefault="00365444" w:rsidP="00365444">
      <w:pPr>
        <w:pStyle w:val="B3"/>
      </w:pPr>
      <w:r w:rsidRPr="00DF5426">
        <w:t>-</w:t>
      </w:r>
      <w:r w:rsidRPr="00DF5426">
        <w:tab/>
      </w:r>
      <w:r w:rsidR="00325E53" w:rsidRPr="00DF5426">
        <w:t>The AIPN shall support changes in the alternate access route as the wireless access router moves throughout the service region.</w:t>
      </w:r>
    </w:p>
    <w:p w14:paraId="2B0936CA" w14:textId="77777777" w:rsidR="00325E53" w:rsidRPr="00DF5426" w:rsidRDefault="00365444" w:rsidP="00365444">
      <w:pPr>
        <w:pStyle w:val="B3"/>
      </w:pPr>
      <w:r w:rsidRPr="00DF5426">
        <w:t>-</w:t>
      </w:r>
      <w:r w:rsidRPr="00DF5426">
        <w:tab/>
      </w:r>
      <w:r w:rsidR="00325E53" w:rsidRPr="00DF5426">
        <w:t xml:space="preserve">Accurate </w:t>
      </w:r>
      <w:r w:rsidR="00325E53" w:rsidRPr="00DF5426">
        <w:rPr>
          <w:lang w:eastAsia="ja-JP"/>
        </w:rPr>
        <w:t>charging</w:t>
      </w:r>
      <w:r w:rsidR="00325E53" w:rsidRPr="00DF5426">
        <w:t xml:space="preserve"> records shall be created and maintained for the originating terminal when the traffic created is</w:t>
      </w:r>
      <w:r w:rsidR="00325E53" w:rsidRPr="00DF5426">
        <w:rPr>
          <w:lang w:eastAsia="ja-JP"/>
        </w:rPr>
        <w:t xml:space="preserve"> routed through</w:t>
      </w:r>
      <w:r w:rsidR="00325E53" w:rsidRPr="00DF5426">
        <w:t xml:space="preserve"> a Wireless Access Router.</w:t>
      </w:r>
    </w:p>
    <w:p w14:paraId="1B87A480" w14:textId="77777777" w:rsidR="00325E53" w:rsidRPr="00DF5426" w:rsidRDefault="00325E53" w:rsidP="00325E53">
      <w:pPr>
        <w:ind w:left="720" w:hanging="436"/>
      </w:pPr>
      <w:r w:rsidRPr="00DF5426">
        <w:t>Use Case 3:</w:t>
      </w:r>
    </w:p>
    <w:p w14:paraId="3DBE700F" w14:textId="77777777" w:rsidR="00325E53" w:rsidRPr="00DF5426" w:rsidRDefault="00365444" w:rsidP="00365444">
      <w:pPr>
        <w:pStyle w:val="B3"/>
      </w:pPr>
      <w:r w:rsidRPr="00DF5426">
        <w:t>-</w:t>
      </w:r>
      <w:r w:rsidRPr="00DF5426">
        <w:tab/>
      </w:r>
      <w:r w:rsidR="00325E53" w:rsidRPr="00DF5426">
        <w:t>The AIPN shall support a mobile router connected directly to the AIPN using an alternate access route, e.g. via satellite.</w:t>
      </w:r>
    </w:p>
    <w:p w14:paraId="4DDDB3B5" w14:textId="77777777" w:rsidR="00513C20" w:rsidRDefault="00513C20" w:rsidP="00513C20">
      <w:pPr>
        <w:pStyle w:val="B3"/>
      </w:pPr>
      <w:r>
        <w:t>-</w:t>
      </w:r>
      <w:r>
        <w:tab/>
        <w:t xml:space="preserve">The AIPN shall support </w:t>
      </w:r>
      <w:r w:rsidRPr="00AA279F">
        <w:t>hando</w:t>
      </w:r>
      <w:r>
        <w:t xml:space="preserve">vers of whole </w:t>
      </w:r>
      <w:r>
        <w:rPr>
          <w:rFonts w:hint="eastAsia"/>
          <w:lang w:eastAsia="ja-JP"/>
        </w:rPr>
        <w:t>M</w:t>
      </w:r>
      <w:r>
        <w:t xml:space="preserve">oving </w:t>
      </w:r>
      <w:proofErr w:type="gramStart"/>
      <w:r>
        <w:rPr>
          <w:rFonts w:hint="eastAsia"/>
          <w:lang w:eastAsia="ja-JP"/>
        </w:rPr>
        <w:t>N</w:t>
      </w:r>
      <w:r>
        <w:t>etwork</w:t>
      </w:r>
      <w:r>
        <w:rPr>
          <w:rFonts w:hint="eastAsia"/>
          <w:lang w:eastAsia="ja-JP"/>
        </w:rPr>
        <w:t>s</w:t>
      </w:r>
      <w:r>
        <w:t>;</w:t>
      </w:r>
      <w:proofErr w:type="gramEnd"/>
      <w:r>
        <w:t xml:space="preserve"> i.e. it must be able to continuously route traffic for AIPN nodes of a Moving Network to a mobile router travelling as part of the Moving Network</w:t>
      </w:r>
    </w:p>
    <w:p w14:paraId="4D4412CD" w14:textId="77777777" w:rsidR="00325E53" w:rsidRPr="00DF5426" w:rsidRDefault="00365444" w:rsidP="00365444">
      <w:pPr>
        <w:pStyle w:val="B3"/>
        <w:rPr>
          <w:lang w:eastAsia="ja-JP"/>
        </w:rPr>
      </w:pPr>
      <w:r w:rsidRPr="00DF5426">
        <w:t>-</w:t>
      </w:r>
      <w:r w:rsidRPr="00DF5426">
        <w:tab/>
      </w:r>
      <w:r w:rsidR="00325E53" w:rsidRPr="00DF5426">
        <w:t xml:space="preserve">Accurate </w:t>
      </w:r>
      <w:r w:rsidR="00325E53" w:rsidRPr="00DF5426">
        <w:rPr>
          <w:lang w:eastAsia="ja-JP"/>
        </w:rPr>
        <w:t>charging</w:t>
      </w:r>
      <w:r w:rsidR="00325E53" w:rsidRPr="00DF5426">
        <w:t xml:space="preserve"> records shall be created and maintained for the originating terminal when the traffic </w:t>
      </w:r>
      <w:r w:rsidR="00325E53" w:rsidRPr="00DF5426">
        <w:rPr>
          <w:lang w:eastAsia="ja-JP"/>
        </w:rPr>
        <w:t>routed through</w:t>
      </w:r>
      <w:r w:rsidR="00325E53" w:rsidRPr="00DF5426">
        <w:t xml:space="preserve"> a Mobile Router.</w:t>
      </w:r>
    </w:p>
    <w:p w14:paraId="47921977" w14:textId="77777777" w:rsidR="007E5CDD" w:rsidRPr="00DF5426" w:rsidRDefault="007E5CDD" w:rsidP="007E5CDD">
      <w:pPr>
        <w:pStyle w:val="Heading1"/>
        <w:rPr>
          <w:lang w:eastAsia="ja-JP"/>
        </w:rPr>
      </w:pPr>
      <w:bookmarkStart w:id="97" w:name="_Toc217731508"/>
      <w:r w:rsidRPr="00DF5426">
        <w:rPr>
          <w:lang w:eastAsia="ja-JP"/>
        </w:rPr>
        <w:t>7</w:t>
      </w:r>
      <w:r w:rsidRPr="00DF5426">
        <w:rPr>
          <w:lang w:eastAsia="ja-JP"/>
        </w:rPr>
        <w:tab/>
        <w:t>Conclusions</w:t>
      </w:r>
      <w:bookmarkEnd w:id="97"/>
    </w:p>
    <w:p w14:paraId="4AE7BFA6" w14:textId="77777777" w:rsidR="007E5CDD" w:rsidRPr="00DF5426" w:rsidRDefault="007E5CDD" w:rsidP="007E5CDD">
      <w:pPr>
        <w:rPr>
          <w:lang w:eastAsia="ja-JP"/>
        </w:rPr>
      </w:pPr>
      <w:r w:rsidRPr="00DF5426">
        <w:rPr>
          <w:lang w:eastAsia="ja-JP"/>
        </w:rPr>
        <w:t xml:space="preserve">This </w:t>
      </w:r>
      <w:r w:rsidR="00180AF6" w:rsidRPr="00DF5426">
        <w:rPr>
          <w:lang w:eastAsia="ja-JP"/>
        </w:rPr>
        <w:t>clause</w:t>
      </w:r>
      <w:r w:rsidRPr="00DF5426">
        <w:rPr>
          <w:lang w:eastAsia="ja-JP"/>
        </w:rPr>
        <w:t xml:space="preserve"> describes the conclusions of this Technical Report.</w:t>
      </w:r>
    </w:p>
    <w:p w14:paraId="37B01FD8" w14:textId="77777777" w:rsidR="007E5CDD" w:rsidRPr="00DF5426" w:rsidRDefault="007E5CDD" w:rsidP="007E5CDD">
      <w:pPr>
        <w:pStyle w:val="Heading2"/>
        <w:rPr>
          <w:lang w:eastAsia="ja-JP"/>
        </w:rPr>
      </w:pPr>
      <w:bookmarkStart w:id="98" w:name="_Toc217731509"/>
      <w:r w:rsidRPr="00DF5426">
        <w:rPr>
          <w:lang w:eastAsia="ja-JP"/>
        </w:rPr>
        <w:lastRenderedPageBreak/>
        <w:t>7.1</w:t>
      </w:r>
      <w:r w:rsidRPr="00DF5426">
        <w:rPr>
          <w:lang w:eastAsia="ja-JP"/>
        </w:rPr>
        <w:tab/>
        <w:t>Roadmap for work within Rel-7</w:t>
      </w:r>
      <w:bookmarkEnd w:id="98"/>
    </w:p>
    <w:p w14:paraId="7AC26174" w14:textId="77777777" w:rsidR="007E5CDD" w:rsidRPr="00DF5426" w:rsidRDefault="007E5CDD" w:rsidP="007E5CDD">
      <w:pPr>
        <w:pStyle w:val="Heading3"/>
        <w:rPr>
          <w:lang w:eastAsia="ja-JP"/>
        </w:rPr>
      </w:pPr>
      <w:bookmarkStart w:id="99" w:name="_Toc217731510"/>
      <w:r w:rsidRPr="00DF5426">
        <w:rPr>
          <w:lang w:eastAsia="ja-JP"/>
        </w:rPr>
        <w:t>7.1.1</w:t>
      </w:r>
      <w:r w:rsidRPr="00DF5426">
        <w:rPr>
          <w:lang w:eastAsia="ja-JP"/>
        </w:rPr>
        <w:tab/>
        <w:t>New requirements for introduction to the 3GPP specifications in Rel-7</w:t>
      </w:r>
      <w:bookmarkEnd w:id="99"/>
    </w:p>
    <w:p w14:paraId="0E21A3FE" w14:textId="77777777" w:rsidR="007E5CDD" w:rsidRPr="00DF5426" w:rsidRDefault="007E5CDD" w:rsidP="007E5CDD">
      <w:r w:rsidRPr="00DF5426">
        <w:t xml:space="preserve">New requirements for the 3GPP system that should be specified to enable introduction of an AIPN have been identified in </w:t>
      </w:r>
      <w:r w:rsidR="00180AF6" w:rsidRPr="00DF5426">
        <w:t>Clause</w:t>
      </w:r>
      <w:r w:rsidRPr="00DF5426">
        <w:t xml:space="preserve"> 6.2 of this Technical Report. It is therefore recommended that the content of this </w:t>
      </w:r>
      <w:r w:rsidR="00180AF6" w:rsidRPr="00DF5426">
        <w:t>clause</w:t>
      </w:r>
      <w:r w:rsidRPr="00DF5426">
        <w:t xml:space="preserve"> be used as a basis for introducing AIPN service requirements </w:t>
      </w:r>
      <w:proofErr w:type="gramStart"/>
      <w:r w:rsidRPr="00DF5426">
        <w:t>in to</w:t>
      </w:r>
      <w:proofErr w:type="gramEnd"/>
      <w:r w:rsidRPr="00DF5426">
        <w:t xml:space="preserve"> the 3GPP Technical Specifications in Rel-7. Additionally, the content of other </w:t>
      </w:r>
      <w:r w:rsidR="00180AF6" w:rsidRPr="00DF5426">
        <w:t>clause</w:t>
      </w:r>
      <w:r w:rsidRPr="00DF5426">
        <w:t>s may be considered within specification work for an AIPN as appropriate.</w:t>
      </w:r>
    </w:p>
    <w:p w14:paraId="3B9CFCB3" w14:textId="77777777" w:rsidR="00FC5F48" w:rsidRPr="00B71758" w:rsidRDefault="00FC5F48" w:rsidP="00FC5F48">
      <w:pPr>
        <w:rPr>
          <w:rFonts w:hint="eastAsia"/>
          <w:lang w:eastAsia="ja-JP"/>
        </w:rPr>
      </w:pPr>
      <w:r>
        <w:rPr>
          <w:rFonts w:hint="eastAsia"/>
        </w:rPr>
        <w:t xml:space="preserve">The introduction of </w:t>
      </w:r>
      <w:r w:rsidRPr="00773C97">
        <w:t>new function</w:t>
      </w:r>
      <w:r>
        <w:rPr>
          <w:rFonts w:hint="eastAsia"/>
        </w:rPr>
        <w:t xml:space="preserve">alities </w:t>
      </w:r>
      <w:r w:rsidRPr="00773C97">
        <w:t xml:space="preserve">and </w:t>
      </w:r>
      <w:r>
        <w:rPr>
          <w:rFonts w:hint="eastAsia"/>
        </w:rPr>
        <w:t xml:space="preserve">the </w:t>
      </w:r>
      <w:r w:rsidRPr="00773C97">
        <w:t>enhanc</w:t>
      </w:r>
      <w:r>
        <w:rPr>
          <w:rFonts w:hint="eastAsia"/>
        </w:rPr>
        <w:t>ement</w:t>
      </w:r>
      <w:r w:rsidRPr="00773C97">
        <w:t xml:space="preserve"> </w:t>
      </w:r>
      <w:r>
        <w:rPr>
          <w:rFonts w:hint="eastAsia"/>
        </w:rPr>
        <w:t>of</w:t>
      </w:r>
      <w:r w:rsidRPr="00773C97">
        <w:t xml:space="preserve"> existing function</w:t>
      </w:r>
      <w:r>
        <w:rPr>
          <w:rFonts w:hint="eastAsia"/>
        </w:rPr>
        <w:t>alities</w:t>
      </w:r>
      <w:r w:rsidRPr="00773C97">
        <w:t xml:space="preserve"> are necessary to achieve </w:t>
      </w:r>
      <w:r>
        <w:rPr>
          <w:rFonts w:hint="eastAsia"/>
        </w:rPr>
        <w:t>multiple access</w:t>
      </w:r>
      <w:r>
        <w:rPr>
          <w:rFonts w:hint="eastAsia"/>
          <w:lang w:eastAsia="ja-JP"/>
        </w:rPr>
        <w:t xml:space="preserve"> system </w:t>
      </w:r>
      <w:r w:rsidRPr="00773C97">
        <w:t xml:space="preserve">accommodation and the mobility </w:t>
      </w:r>
      <w:r>
        <w:t>across</w:t>
      </w:r>
      <w:r>
        <w:rPr>
          <w:rFonts w:hint="eastAsia"/>
        </w:rPr>
        <w:t xml:space="preserve"> multiple different access </w:t>
      </w:r>
      <w:r>
        <w:rPr>
          <w:rFonts w:hint="eastAsia"/>
          <w:lang w:eastAsia="ja-JP"/>
        </w:rPr>
        <w:t>system</w:t>
      </w:r>
      <w:r>
        <w:rPr>
          <w:rFonts w:hint="eastAsia"/>
        </w:rPr>
        <w:t xml:space="preserve">s which are the fundamental key aspects of an AIPN. For this </w:t>
      </w:r>
      <w:proofErr w:type="gramStart"/>
      <w:r>
        <w:rPr>
          <w:rFonts w:hint="eastAsia"/>
        </w:rPr>
        <w:t>reason</w:t>
      </w:r>
      <w:proofErr w:type="gramEnd"/>
      <w:r w:rsidRPr="00773C97">
        <w:t xml:space="preserve"> </w:t>
      </w:r>
      <w:r>
        <w:rPr>
          <w:rFonts w:hint="eastAsia"/>
        </w:rPr>
        <w:t xml:space="preserve">it is </w:t>
      </w:r>
      <w:r>
        <w:t>recommended</w:t>
      </w:r>
      <w:r>
        <w:rPr>
          <w:rFonts w:hint="eastAsia"/>
        </w:rPr>
        <w:t xml:space="preserve"> that these functionalities are</w:t>
      </w:r>
      <w:r w:rsidRPr="00773C97">
        <w:t xml:space="preserve"> </w:t>
      </w:r>
      <w:r>
        <w:rPr>
          <w:rFonts w:hint="eastAsia"/>
        </w:rPr>
        <w:t>captured by new service requirements for the 3GPP system with the highest priority.</w:t>
      </w:r>
    </w:p>
    <w:p w14:paraId="10972610" w14:textId="77777777" w:rsidR="007E5CDD" w:rsidRPr="00DF5426" w:rsidRDefault="00180AF6" w:rsidP="007E5CDD">
      <w:pPr>
        <w:pStyle w:val="Heading3"/>
        <w:rPr>
          <w:lang w:eastAsia="ja-JP"/>
        </w:rPr>
      </w:pPr>
      <w:bookmarkStart w:id="100" w:name="_Toc217731511"/>
      <w:r w:rsidRPr="00DF5426">
        <w:rPr>
          <w:lang w:eastAsia="ja-JP"/>
        </w:rPr>
        <w:t>7.1.2</w:t>
      </w:r>
      <w:r w:rsidRPr="00DF5426">
        <w:rPr>
          <w:lang w:eastAsia="ja-JP"/>
        </w:rPr>
        <w:tab/>
        <w:t>Impact on</w:t>
      </w:r>
      <w:r w:rsidR="007E5CDD" w:rsidRPr="00DF5426">
        <w:rPr>
          <w:lang w:eastAsia="ja-JP"/>
        </w:rPr>
        <w:t xml:space="preserve"> specifications in Rel-7</w:t>
      </w:r>
      <w:bookmarkEnd w:id="100"/>
    </w:p>
    <w:p w14:paraId="119BEEC9" w14:textId="77777777" w:rsidR="00FC5F48" w:rsidRPr="00301E24" w:rsidRDefault="00FC5F48" w:rsidP="00FC5F48">
      <w:r>
        <w:t xml:space="preserve">The following table </w:t>
      </w:r>
      <w:r>
        <w:rPr>
          <w:rFonts w:hint="eastAsia"/>
          <w:lang w:eastAsia="ja-JP"/>
        </w:rPr>
        <w:t>lists</w:t>
      </w:r>
      <w:r>
        <w:t xml:space="preserve"> the </w:t>
      </w:r>
      <w:r>
        <w:rPr>
          <w:rFonts w:hint="eastAsia"/>
          <w:lang w:eastAsia="ja-JP"/>
        </w:rPr>
        <w:t xml:space="preserve">recommended </w:t>
      </w:r>
      <w:r>
        <w:t xml:space="preserve">requirements </w:t>
      </w:r>
      <w:r>
        <w:rPr>
          <w:rFonts w:hint="eastAsia"/>
          <w:lang w:eastAsia="ja-JP"/>
        </w:rPr>
        <w:t>described within this Technical Report</w:t>
      </w:r>
      <w:r>
        <w:t xml:space="preserve"> and indicates</w:t>
      </w:r>
      <w:r>
        <w:rPr>
          <w:rFonts w:hint="eastAsia"/>
          <w:lang w:eastAsia="ja-JP"/>
        </w:rPr>
        <w:t xml:space="preserve"> the relevant existing SA1 Technical Specifications</w:t>
      </w:r>
      <w:r>
        <w:t>.</w:t>
      </w:r>
      <w:r>
        <w:rPr>
          <w:rFonts w:hint="eastAsia"/>
          <w:lang w:eastAsia="ja-JP"/>
        </w:rPr>
        <w:t xml:space="preserve"> </w:t>
      </w:r>
      <w:r>
        <w:rPr>
          <w:rFonts w:hint="eastAsia"/>
          <w:lang w:val="en-US" w:eastAsia="ja-JP"/>
        </w:rPr>
        <w:t xml:space="preserve">These requirements should be </w:t>
      </w:r>
      <w:proofErr w:type="spellStart"/>
      <w:r>
        <w:rPr>
          <w:rFonts w:hint="eastAsia"/>
          <w:lang w:val="en-US" w:eastAsia="ja-JP"/>
        </w:rPr>
        <w:t>analysed</w:t>
      </w:r>
      <w:proofErr w:type="spellEnd"/>
      <w:r>
        <w:rPr>
          <w:rFonts w:hint="eastAsia"/>
          <w:lang w:val="en-US" w:eastAsia="ja-JP"/>
        </w:rPr>
        <w:t xml:space="preserve"> and captured within SA1 Technical Specifications as appropriate.</w:t>
      </w:r>
    </w:p>
    <w:p w14:paraId="262446A0" w14:textId="77777777" w:rsidR="005F456B" w:rsidRPr="00DF5426" w:rsidRDefault="005F456B" w:rsidP="00FB5718">
      <w:pPr>
        <w:pStyle w:val="TH"/>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7087"/>
        <w:gridCol w:w="1559"/>
        <w:tblGridChange w:id="101">
          <w:tblGrid>
            <w:gridCol w:w="993"/>
            <w:gridCol w:w="7087"/>
            <w:gridCol w:w="1559"/>
          </w:tblGrid>
        </w:tblGridChange>
      </w:tblGrid>
      <w:tr w:rsidR="007E5CDD" w:rsidRPr="00DF5426" w14:paraId="6EC98F27" w14:textId="77777777">
        <w:tblPrEx>
          <w:tblCellMar>
            <w:top w:w="0" w:type="dxa"/>
            <w:bottom w:w="0" w:type="dxa"/>
          </w:tblCellMar>
        </w:tblPrEx>
        <w:trPr>
          <w:trHeight w:val="636"/>
          <w:tblHeader/>
        </w:trPr>
        <w:tc>
          <w:tcPr>
            <w:tcW w:w="993" w:type="dxa"/>
            <w:shd w:val="clear" w:color="auto" w:fill="D9D9D9"/>
          </w:tcPr>
          <w:p w14:paraId="58B6250A" w14:textId="77777777" w:rsidR="007E5CDD" w:rsidRPr="00DF5426" w:rsidRDefault="00180AF6" w:rsidP="00DD2A2B">
            <w:pPr>
              <w:rPr>
                <w:rFonts w:ascii="Arial" w:hAnsi="Arial" w:cs="Arial"/>
                <w:b/>
                <w:lang w:eastAsia="ja-JP"/>
              </w:rPr>
            </w:pPr>
            <w:r w:rsidRPr="00DF5426">
              <w:rPr>
                <w:rFonts w:ascii="Arial" w:hAnsi="Arial" w:cs="Arial"/>
                <w:b/>
                <w:lang w:eastAsia="ja-JP"/>
              </w:rPr>
              <w:t>Clause</w:t>
            </w:r>
          </w:p>
        </w:tc>
        <w:tc>
          <w:tcPr>
            <w:tcW w:w="7087" w:type="dxa"/>
            <w:shd w:val="clear" w:color="auto" w:fill="D9D9D9"/>
          </w:tcPr>
          <w:p w14:paraId="5EB7E452" w14:textId="77777777" w:rsidR="007E5CDD" w:rsidRPr="00DF5426" w:rsidRDefault="007E5CDD" w:rsidP="00DD2A2B">
            <w:pPr>
              <w:rPr>
                <w:rFonts w:ascii="Arial" w:hAnsi="Arial" w:cs="Arial"/>
                <w:b/>
              </w:rPr>
            </w:pPr>
            <w:r w:rsidRPr="00DF5426">
              <w:rPr>
                <w:rFonts w:ascii="Arial" w:hAnsi="Arial" w:cs="Arial"/>
                <w:b/>
                <w:lang w:eastAsia="ja-JP"/>
              </w:rPr>
              <w:t>Recommended requirement</w:t>
            </w:r>
          </w:p>
        </w:tc>
        <w:tc>
          <w:tcPr>
            <w:tcW w:w="1559" w:type="dxa"/>
            <w:shd w:val="clear" w:color="auto" w:fill="D9D9D9"/>
          </w:tcPr>
          <w:p w14:paraId="4FBF0903" w14:textId="77777777" w:rsidR="007E5CDD" w:rsidRPr="00DF5426" w:rsidRDefault="007E5CDD" w:rsidP="00DD2A2B">
            <w:pPr>
              <w:rPr>
                <w:rFonts w:ascii="Arial" w:hAnsi="Arial" w:cs="Arial"/>
                <w:b/>
              </w:rPr>
            </w:pPr>
            <w:r w:rsidRPr="00DF5426">
              <w:rPr>
                <w:rFonts w:ascii="Arial" w:hAnsi="Arial" w:cs="Arial"/>
                <w:b/>
                <w:lang w:eastAsia="ja-JP"/>
              </w:rPr>
              <w:t>Relevant Existing SA1 Technical Specification</w:t>
            </w:r>
          </w:p>
        </w:tc>
      </w:tr>
      <w:tr w:rsidR="007E5CDD" w:rsidRPr="00DF5426" w14:paraId="4DD8BC75" w14:textId="77777777">
        <w:tblPrEx>
          <w:tblCellMar>
            <w:top w:w="0" w:type="dxa"/>
            <w:bottom w:w="0" w:type="dxa"/>
          </w:tblCellMar>
        </w:tblPrEx>
        <w:tc>
          <w:tcPr>
            <w:tcW w:w="993" w:type="dxa"/>
          </w:tcPr>
          <w:p w14:paraId="4585CDEB" w14:textId="77777777" w:rsidR="007E5CDD" w:rsidRPr="00DF5426" w:rsidRDefault="007E5CDD" w:rsidP="00DD2A2B">
            <w:pPr>
              <w:rPr>
                <w:rFonts w:ascii="Arial" w:hAnsi="Arial" w:cs="Arial"/>
                <w:lang w:eastAsia="ja-JP"/>
              </w:rPr>
            </w:pPr>
            <w:r w:rsidRPr="00DF5426">
              <w:rPr>
                <w:rFonts w:ascii="Arial" w:hAnsi="Arial" w:cs="Arial"/>
                <w:lang w:eastAsia="ja-JP"/>
              </w:rPr>
              <w:t>5.1.1.4</w:t>
            </w:r>
          </w:p>
        </w:tc>
        <w:tc>
          <w:tcPr>
            <w:tcW w:w="7087" w:type="dxa"/>
          </w:tcPr>
          <w:p w14:paraId="393988DD" w14:textId="77777777" w:rsidR="007E5CDD" w:rsidRPr="00DF5426" w:rsidRDefault="007E5CDD" w:rsidP="00DD2A2B">
            <w:pPr>
              <w:ind w:left="174" w:hangingChars="87" w:hanging="174"/>
            </w:pPr>
            <w:r w:rsidRPr="00DF5426">
              <w:t>-</w:t>
            </w:r>
            <w:r w:rsidRPr="00DF5426">
              <w:tab/>
              <w:t xml:space="preserve">An AIPN shall incorporate naming and addressing schemes that address a given user or session. </w:t>
            </w:r>
          </w:p>
          <w:p w14:paraId="6F444D9D" w14:textId="77777777" w:rsidR="007E5CDD" w:rsidRPr="00DF5426" w:rsidRDefault="007E5CDD" w:rsidP="00DD2A2B">
            <w:pPr>
              <w:ind w:left="174" w:hangingChars="87" w:hanging="174"/>
            </w:pPr>
            <w:r w:rsidRPr="00DF5426">
              <w:t>-</w:t>
            </w:r>
            <w:r w:rsidRPr="00DF5426">
              <w:tab/>
              <w:t>The AIPN shall support end-user mobility.</w:t>
            </w:r>
          </w:p>
          <w:p w14:paraId="2A627D3E" w14:textId="77777777" w:rsidR="007E5CDD" w:rsidRPr="00DF5426" w:rsidRDefault="007E5CDD" w:rsidP="00DD2A2B">
            <w:pPr>
              <w:ind w:left="174" w:hangingChars="87" w:hanging="174"/>
            </w:pPr>
            <w:r w:rsidRPr="00DF5426">
              <w:t>-</w:t>
            </w:r>
            <w:r w:rsidRPr="00DF5426">
              <w:tab/>
              <w:t xml:space="preserve">The AIPN shall support terminal mobility. </w:t>
            </w:r>
          </w:p>
          <w:p w14:paraId="1F6B7B15" w14:textId="77777777" w:rsidR="007E5CDD" w:rsidRPr="00DF5426" w:rsidRDefault="007E5CDD" w:rsidP="00DD2A2B">
            <w:pPr>
              <w:ind w:left="174" w:hangingChars="87" w:hanging="174"/>
            </w:pPr>
            <w:r w:rsidRPr="00DF5426">
              <w:t>-</w:t>
            </w:r>
            <w:r w:rsidRPr="00DF5426">
              <w:tab/>
              <w:t xml:space="preserve">The AIPN </w:t>
            </w:r>
            <w:r w:rsidR="001045DF" w:rsidRPr="00DF5426">
              <w:rPr>
                <w:lang w:eastAsia="ja-JP"/>
              </w:rPr>
              <w:t>shall</w:t>
            </w:r>
            <w:r w:rsidR="001045DF" w:rsidRPr="00DF5426">
              <w:t xml:space="preserve"> </w:t>
            </w:r>
            <w:r w:rsidRPr="00DF5426">
              <w:t>support session mobility.</w:t>
            </w:r>
          </w:p>
        </w:tc>
        <w:tc>
          <w:tcPr>
            <w:tcW w:w="1559" w:type="dxa"/>
          </w:tcPr>
          <w:p w14:paraId="795D9A02" w14:textId="77777777" w:rsidR="007E5CDD" w:rsidRPr="00DF5426" w:rsidRDefault="007E5CDD" w:rsidP="00DD2A2B">
            <w:pPr>
              <w:rPr>
                <w:rFonts w:ascii="Arial" w:hAnsi="Arial" w:cs="Arial"/>
                <w:lang w:eastAsia="ja-JP"/>
              </w:rPr>
            </w:pPr>
            <w:r w:rsidRPr="00DF5426">
              <w:rPr>
                <w:rFonts w:ascii="Arial" w:hAnsi="Arial" w:cs="Arial"/>
                <w:lang w:eastAsia="ja-JP"/>
              </w:rPr>
              <w:t>TS 22.101</w:t>
            </w:r>
          </w:p>
          <w:p w14:paraId="16EA4693" w14:textId="77777777" w:rsidR="007E5CDD" w:rsidRPr="00DF5426" w:rsidRDefault="007E5CDD" w:rsidP="00DD2A2B">
            <w:pPr>
              <w:rPr>
                <w:rFonts w:ascii="Arial" w:hAnsi="Arial" w:cs="Arial"/>
                <w:lang w:eastAsia="ja-JP"/>
              </w:rPr>
            </w:pPr>
            <w:r w:rsidRPr="00DF5426">
              <w:rPr>
                <w:rFonts w:ascii="Arial" w:hAnsi="Arial" w:cs="Arial"/>
                <w:lang w:eastAsia="ja-JP"/>
              </w:rPr>
              <w:t>TS 22.129</w:t>
            </w:r>
          </w:p>
          <w:p w14:paraId="34A23504" w14:textId="77777777" w:rsidR="007E5CDD" w:rsidRPr="00DF5426" w:rsidRDefault="007E5CDD" w:rsidP="00DD2A2B">
            <w:pPr>
              <w:rPr>
                <w:rFonts w:ascii="Arial" w:hAnsi="Arial" w:cs="Arial"/>
                <w:lang w:eastAsia="ja-JP"/>
              </w:rPr>
            </w:pPr>
            <w:r w:rsidRPr="00DF5426">
              <w:rPr>
                <w:rFonts w:ascii="Arial" w:hAnsi="Arial" w:cs="Arial"/>
                <w:lang w:eastAsia="ja-JP"/>
              </w:rPr>
              <w:t>TS 22.228</w:t>
            </w:r>
          </w:p>
        </w:tc>
      </w:tr>
      <w:tr w:rsidR="007E5CDD" w:rsidRPr="00DF5426" w14:paraId="7CE66F3D" w14:textId="77777777">
        <w:tblPrEx>
          <w:tblCellMar>
            <w:top w:w="0" w:type="dxa"/>
            <w:bottom w:w="0" w:type="dxa"/>
          </w:tblCellMar>
        </w:tblPrEx>
        <w:tc>
          <w:tcPr>
            <w:tcW w:w="993" w:type="dxa"/>
          </w:tcPr>
          <w:p w14:paraId="0EC2C4D3" w14:textId="77777777" w:rsidR="007E5CDD" w:rsidRPr="00DF5426" w:rsidRDefault="007E5CDD" w:rsidP="00DD2A2B">
            <w:pPr>
              <w:rPr>
                <w:rFonts w:ascii="Arial" w:hAnsi="Arial" w:cs="Arial"/>
                <w:lang w:eastAsia="ja-JP"/>
              </w:rPr>
            </w:pPr>
            <w:r w:rsidRPr="00DF5426">
              <w:rPr>
                <w:rFonts w:ascii="Arial" w:hAnsi="Arial" w:cs="Arial"/>
                <w:lang w:eastAsia="ja-JP"/>
              </w:rPr>
              <w:t>5.1.1.15</w:t>
            </w:r>
          </w:p>
        </w:tc>
        <w:tc>
          <w:tcPr>
            <w:tcW w:w="7087" w:type="dxa"/>
          </w:tcPr>
          <w:p w14:paraId="610590D7" w14:textId="77777777" w:rsidR="007E5CDD" w:rsidRPr="00DF5426" w:rsidRDefault="007E5CDD" w:rsidP="00DD2A2B">
            <w:pPr>
              <w:pStyle w:val="B1"/>
              <w:ind w:left="175" w:hanging="175"/>
              <w:rPr>
                <w:rFonts w:ascii="Arial" w:hAnsi="Arial" w:cs="Arial"/>
                <w:lang w:eastAsia="ja-JP"/>
              </w:rPr>
            </w:pPr>
            <w:r w:rsidRPr="00DF5426">
              <w:t>-</w:t>
            </w:r>
            <w:r w:rsidRPr="00DF5426">
              <w:tab/>
              <w:t>An AIPN should support Identity Federation and Single Sign On for the end user. This would allow automatic authentication of the user to a multitude of service providers once the user has been authenticated by the AIPN.</w:t>
            </w:r>
          </w:p>
        </w:tc>
        <w:tc>
          <w:tcPr>
            <w:tcW w:w="1559" w:type="dxa"/>
          </w:tcPr>
          <w:p w14:paraId="2D927F2B" w14:textId="77777777" w:rsidR="00FC5F48" w:rsidRDefault="007E5CDD" w:rsidP="00FC5F48">
            <w:pPr>
              <w:rPr>
                <w:rFonts w:ascii="Arial" w:hAnsi="Arial" w:cs="Arial" w:hint="eastAsia"/>
                <w:lang w:val="en-US" w:eastAsia="ja-JP"/>
              </w:rPr>
            </w:pPr>
            <w:r w:rsidRPr="00DF5426">
              <w:rPr>
                <w:rFonts w:ascii="Arial" w:hAnsi="Arial" w:cs="Arial"/>
                <w:lang w:eastAsia="ja-JP"/>
              </w:rPr>
              <w:t>TS 22.101 (possibly)</w:t>
            </w:r>
            <w:r w:rsidR="00FC5F48">
              <w:rPr>
                <w:rFonts w:ascii="Arial" w:hAnsi="Arial" w:cs="Arial" w:hint="eastAsia"/>
                <w:lang w:val="en-US" w:eastAsia="ja-JP"/>
              </w:rPr>
              <w:t xml:space="preserve"> </w:t>
            </w:r>
          </w:p>
          <w:p w14:paraId="68256026" w14:textId="77777777" w:rsidR="007E5CDD" w:rsidRPr="00DF5426" w:rsidRDefault="00FC5F48" w:rsidP="00FC5F48">
            <w:pPr>
              <w:rPr>
                <w:rFonts w:ascii="Arial" w:hAnsi="Arial" w:cs="Arial"/>
                <w:lang w:eastAsia="ja-JP"/>
              </w:rPr>
            </w:pPr>
            <w:r>
              <w:rPr>
                <w:rFonts w:ascii="Arial" w:hAnsi="Arial" w:cs="Arial" w:hint="eastAsia"/>
                <w:lang w:val="en-US" w:eastAsia="ja-JP"/>
              </w:rPr>
              <w:t>N</w:t>
            </w:r>
            <w:r>
              <w:rPr>
                <w:rFonts w:ascii="Arial" w:hAnsi="Arial" w:cs="Arial"/>
                <w:lang w:val="en-US" w:eastAsia="ja-JP"/>
              </w:rPr>
              <w:t>o</w:t>
            </w:r>
            <w:r>
              <w:rPr>
                <w:rFonts w:ascii="Arial" w:hAnsi="Arial" w:cs="Arial" w:hint="eastAsia"/>
                <w:lang w:val="en-US" w:eastAsia="ja-JP"/>
              </w:rPr>
              <w:t>te 4</w:t>
            </w:r>
          </w:p>
        </w:tc>
      </w:tr>
      <w:tr w:rsidR="007E5CDD" w:rsidRPr="00DF5426" w14:paraId="54B945CC" w14:textId="77777777">
        <w:tblPrEx>
          <w:tblCellMar>
            <w:top w:w="0" w:type="dxa"/>
            <w:bottom w:w="0" w:type="dxa"/>
          </w:tblCellMar>
        </w:tblPrEx>
        <w:trPr>
          <w:trHeight w:val="716"/>
        </w:trPr>
        <w:tc>
          <w:tcPr>
            <w:tcW w:w="993" w:type="dxa"/>
          </w:tcPr>
          <w:p w14:paraId="2F466468" w14:textId="77777777" w:rsidR="007E5CDD" w:rsidRPr="00DF5426" w:rsidRDefault="007E5CDD" w:rsidP="00DD2A2B">
            <w:pPr>
              <w:rPr>
                <w:rFonts w:ascii="Arial" w:hAnsi="Arial" w:cs="Arial"/>
                <w:lang w:eastAsia="ja-JP"/>
              </w:rPr>
            </w:pPr>
            <w:r w:rsidRPr="00DF5426">
              <w:rPr>
                <w:rFonts w:ascii="Arial" w:hAnsi="Arial" w:cs="Arial"/>
                <w:lang w:eastAsia="ja-JP"/>
              </w:rPr>
              <w:t>5.2.1.4</w:t>
            </w:r>
          </w:p>
        </w:tc>
        <w:tc>
          <w:tcPr>
            <w:tcW w:w="7087" w:type="dxa"/>
          </w:tcPr>
          <w:p w14:paraId="3A86BD54" w14:textId="77777777" w:rsidR="007E5CDD" w:rsidRPr="00DF5426" w:rsidRDefault="007E5CDD" w:rsidP="00DD2A2B">
            <w:pPr>
              <w:pStyle w:val="B1"/>
              <w:ind w:left="175" w:hanging="175"/>
            </w:pPr>
            <w:r w:rsidRPr="00DF5426">
              <w:t>-</w:t>
            </w:r>
            <w:r w:rsidRPr="00DF5426">
              <w:tab/>
              <w:t xml:space="preserve">An AIPN mobility solution must support UTRAN and GERAN based systems as possible access systems besides supporting alternative existing accesses such as WLAN and other emerging new technologies. </w:t>
            </w:r>
          </w:p>
          <w:p w14:paraId="5E1A074C" w14:textId="77777777" w:rsidR="007E5CDD" w:rsidRPr="00DF5426" w:rsidRDefault="007E5CDD" w:rsidP="00DD2A2B">
            <w:pPr>
              <w:pStyle w:val="B1"/>
              <w:ind w:left="175" w:hanging="175"/>
            </w:pPr>
            <w:r w:rsidRPr="00DF5426">
              <w:t>-</w:t>
            </w:r>
            <w:r w:rsidRPr="00DF5426">
              <w:tab/>
              <w:t>An AIPN mobility solution must be able to co-exist with the current 3GPP PS core network in a cost-efficient way.</w:t>
            </w:r>
          </w:p>
          <w:p w14:paraId="2796C8E6" w14:textId="77777777" w:rsidR="00FC5F48" w:rsidRDefault="007E5CDD" w:rsidP="00FC5F48">
            <w:pPr>
              <w:pStyle w:val="B1"/>
              <w:ind w:left="175" w:hanging="175"/>
              <w:rPr>
                <w:rFonts w:hint="eastAsia"/>
                <w:lang w:eastAsia="ja-JP"/>
              </w:rPr>
            </w:pPr>
            <w:r w:rsidRPr="00DF5426">
              <w:t>-</w:t>
            </w:r>
            <w:r w:rsidRPr="00DF5426">
              <w:tab/>
              <w:t>An AIPN mobility solution should support seamless terminal mobility across various access systems.</w:t>
            </w:r>
            <w:r w:rsidR="00FC5F48">
              <w:rPr>
                <w:rFonts w:hint="eastAsia"/>
                <w:lang w:eastAsia="ja-JP"/>
              </w:rPr>
              <w:t xml:space="preserve"> </w:t>
            </w:r>
          </w:p>
          <w:p w14:paraId="5EA5F4AC" w14:textId="77777777" w:rsidR="007E5CDD" w:rsidRPr="00DF5426" w:rsidRDefault="00FC5F48" w:rsidP="00FC5F48">
            <w:pPr>
              <w:pStyle w:val="B1"/>
              <w:ind w:left="175" w:hanging="175"/>
              <w:rPr>
                <w:lang w:eastAsia="ja-JP"/>
              </w:rPr>
            </w:pPr>
            <w:r>
              <w:rPr>
                <w:rFonts w:hint="eastAsia"/>
              </w:rPr>
              <w:t>-</w:t>
            </w:r>
            <w:r>
              <w:rPr>
                <w:rFonts w:hint="eastAsia"/>
              </w:rPr>
              <w:tab/>
            </w:r>
            <w:r>
              <w:t xml:space="preserve">AIPN should </w:t>
            </w:r>
            <w:r>
              <w:rPr>
                <w:rFonts w:hint="eastAsia"/>
              </w:rPr>
              <w:t>support</w:t>
            </w:r>
            <w:r>
              <w:t xml:space="preserve"> services handover between 3GPP CS services (e.g. CS telephony) and AIPN equivalent services (e.g. </w:t>
            </w:r>
            <w:r>
              <w:rPr>
                <w:rFonts w:hint="eastAsia"/>
                <w:lang w:eastAsia="ja-JP"/>
              </w:rPr>
              <w:t>V</w:t>
            </w:r>
            <w:r>
              <w:t>oice over IP)</w:t>
            </w:r>
            <w:r>
              <w:rPr>
                <w:rFonts w:hint="eastAsia"/>
              </w:rPr>
              <w:t>.</w:t>
            </w:r>
          </w:p>
        </w:tc>
        <w:tc>
          <w:tcPr>
            <w:tcW w:w="1559" w:type="dxa"/>
          </w:tcPr>
          <w:p w14:paraId="1FA85183" w14:textId="77777777" w:rsidR="007E5CDD" w:rsidRPr="00DF5426" w:rsidRDefault="007E5CDD" w:rsidP="00DD2A2B">
            <w:pPr>
              <w:rPr>
                <w:rFonts w:ascii="Arial" w:hAnsi="Arial" w:cs="Arial"/>
                <w:lang w:eastAsia="ja-JP"/>
              </w:rPr>
            </w:pPr>
            <w:r w:rsidRPr="00DF5426">
              <w:rPr>
                <w:rFonts w:ascii="Arial" w:hAnsi="Arial" w:cs="Arial"/>
                <w:lang w:eastAsia="ja-JP"/>
              </w:rPr>
              <w:t>TS 22.101</w:t>
            </w:r>
          </w:p>
          <w:p w14:paraId="174BDF11" w14:textId="77777777" w:rsidR="007E5CDD" w:rsidRPr="00DF5426" w:rsidRDefault="007E5CDD" w:rsidP="00DD2A2B">
            <w:pPr>
              <w:rPr>
                <w:rFonts w:ascii="Arial" w:hAnsi="Arial" w:cs="Arial"/>
                <w:lang w:eastAsia="ja-JP"/>
              </w:rPr>
            </w:pPr>
            <w:r w:rsidRPr="00DF5426">
              <w:rPr>
                <w:rFonts w:ascii="Arial" w:hAnsi="Arial" w:cs="Arial"/>
                <w:lang w:eastAsia="ja-JP"/>
              </w:rPr>
              <w:t>TS 22.129</w:t>
            </w:r>
          </w:p>
        </w:tc>
      </w:tr>
      <w:tr w:rsidR="007E5CDD" w:rsidRPr="00DF5426" w14:paraId="6B1A2AD4" w14:textId="77777777">
        <w:tblPrEx>
          <w:tblCellMar>
            <w:top w:w="0" w:type="dxa"/>
            <w:bottom w:w="0" w:type="dxa"/>
          </w:tblCellMar>
        </w:tblPrEx>
        <w:tc>
          <w:tcPr>
            <w:tcW w:w="993" w:type="dxa"/>
          </w:tcPr>
          <w:p w14:paraId="62B78CE8" w14:textId="77777777" w:rsidR="007E5CDD" w:rsidRPr="00DF5426" w:rsidRDefault="007E5CDD" w:rsidP="00DD2A2B">
            <w:pPr>
              <w:rPr>
                <w:rFonts w:ascii="Arial" w:hAnsi="Arial" w:cs="Arial"/>
                <w:lang w:eastAsia="ja-JP"/>
              </w:rPr>
            </w:pPr>
            <w:r w:rsidRPr="00DF5426">
              <w:rPr>
                <w:rFonts w:ascii="Arial" w:hAnsi="Arial" w:cs="Arial"/>
                <w:lang w:eastAsia="ja-JP"/>
              </w:rPr>
              <w:t>6.2.1</w:t>
            </w:r>
          </w:p>
        </w:tc>
        <w:tc>
          <w:tcPr>
            <w:tcW w:w="7087" w:type="dxa"/>
          </w:tcPr>
          <w:p w14:paraId="36A58C67" w14:textId="77777777" w:rsidR="007E5CDD" w:rsidRPr="00DF5426" w:rsidRDefault="007E5CDD" w:rsidP="00DD2A2B">
            <w:pPr>
              <w:pStyle w:val="B1"/>
              <w:ind w:left="175" w:hanging="175"/>
            </w:pPr>
            <w:r w:rsidRPr="00DF5426">
              <w:t>-</w:t>
            </w:r>
            <w:r w:rsidRPr="00DF5426">
              <w:tab/>
              <w:t xml:space="preserve"> An AIPN shall provide the following features:</w:t>
            </w:r>
          </w:p>
          <w:p w14:paraId="08082962" w14:textId="77777777" w:rsidR="007E5CDD" w:rsidRPr="00DF5426" w:rsidRDefault="007E5CDD" w:rsidP="00DD2A2B">
            <w:pPr>
              <w:pStyle w:val="B1"/>
              <w:ind w:left="175" w:hanging="175"/>
            </w:pPr>
            <w:r w:rsidRPr="00DF5426">
              <w:t>-</w:t>
            </w:r>
            <w:r w:rsidRPr="00DF5426">
              <w:tab/>
              <w:t>Ability to efficiently handle a variety of different types of IP traffic including user-to-user and user-to-multicast traffic models</w:t>
            </w:r>
          </w:p>
          <w:p w14:paraId="3C283F89" w14:textId="77777777" w:rsidR="007E5CDD" w:rsidRPr="00DF5426" w:rsidRDefault="007E5CDD" w:rsidP="00DD2A2B">
            <w:pPr>
              <w:pStyle w:val="B1"/>
              <w:ind w:left="175" w:hanging="175"/>
            </w:pPr>
            <w:r w:rsidRPr="00DF5426">
              <w:t>-</w:t>
            </w:r>
            <w:r w:rsidRPr="00DF5426">
              <w:tab/>
              <w:t xml:space="preserve">Optimized routing of IP traffic, </w:t>
            </w:r>
            <w:proofErr w:type="gramStart"/>
            <w:r w:rsidRPr="00DF5426">
              <w:t>in particular for</w:t>
            </w:r>
            <w:proofErr w:type="gramEnd"/>
            <w:r w:rsidRPr="00DF5426">
              <w:t xml:space="preserve"> user-to-user traffic.</w:t>
            </w:r>
          </w:p>
          <w:p w14:paraId="6F1A47AE" w14:textId="77777777" w:rsidR="007E5CDD" w:rsidRPr="00DF5426" w:rsidRDefault="007E5CDD" w:rsidP="00DD2A2B">
            <w:pPr>
              <w:pStyle w:val="B1"/>
              <w:ind w:left="175" w:hanging="175"/>
              <w:rPr>
                <w:lang w:eastAsia="ja-JP"/>
              </w:rPr>
            </w:pPr>
            <w:r w:rsidRPr="00DF5426">
              <w:t>-</w:t>
            </w:r>
            <w:r w:rsidRPr="00DF5426">
              <w:tab/>
              <w:t xml:space="preserve">Efficient usage of radio resources (e.g. signalling optimization, compression), </w:t>
            </w:r>
            <w:r w:rsidRPr="00DF5426">
              <w:lastRenderedPageBreak/>
              <w:t>including selection of access system, based on the provided service.</w:t>
            </w:r>
          </w:p>
        </w:tc>
        <w:tc>
          <w:tcPr>
            <w:tcW w:w="1559" w:type="dxa"/>
          </w:tcPr>
          <w:p w14:paraId="5E3CC10A" w14:textId="77777777" w:rsidR="007E5CDD" w:rsidRPr="00DF5426" w:rsidRDefault="007E5CDD" w:rsidP="00DD2A2B">
            <w:pPr>
              <w:rPr>
                <w:rFonts w:ascii="Arial" w:hAnsi="Arial" w:cs="Arial"/>
                <w:lang w:eastAsia="ja-JP"/>
              </w:rPr>
            </w:pPr>
            <w:r w:rsidRPr="00DF5426">
              <w:rPr>
                <w:rFonts w:ascii="Arial" w:hAnsi="Arial" w:cs="Arial"/>
                <w:lang w:eastAsia="ja-JP"/>
              </w:rPr>
              <w:lastRenderedPageBreak/>
              <w:t>TS 22.101</w:t>
            </w:r>
          </w:p>
          <w:p w14:paraId="5BC68CF3" w14:textId="77777777" w:rsidR="007E5CDD" w:rsidRPr="00DF5426" w:rsidRDefault="007E5CDD" w:rsidP="00DD2A2B">
            <w:pPr>
              <w:rPr>
                <w:rFonts w:ascii="Arial" w:hAnsi="Arial" w:cs="Arial"/>
                <w:lang w:eastAsia="ja-JP"/>
              </w:rPr>
            </w:pPr>
            <w:r w:rsidRPr="00DF5426">
              <w:rPr>
                <w:rFonts w:ascii="Arial" w:hAnsi="Arial" w:cs="Arial"/>
                <w:lang w:eastAsia="ja-JP"/>
              </w:rPr>
              <w:t>TS 22.105</w:t>
            </w:r>
          </w:p>
        </w:tc>
      </w:tr>
      <w:tr w:rsidR="007E5CDD" w:rsidRPr="00DF5426" w14:paraId="3A46B8A2" w14:textId="77777777">
        <w:tblPrEx>
          <w:tblCellMar>
            <w:top w:w="0" w:type="dxa"/>
            <w:bottom w:w="0" w:type="dxa"/>
          </w:tblCellMar>
        </w:tblPrEx>
        <w:tc>
          <w:tcPr>
            <w:tcW w:w="993" w:type="dxa"/>
          </w:tcPr>
          <w:p w14:paraId="65E9FE13" w14:textId="77777777" w:rsidR="007E5CDD" w:rsidRPr="00DF5426" w:rsidRDefault="007E5CDD" w:rsidP="00DD2A2B">
            <w:pPr>
              <w:rPr>
                <w:rFonts w:ascii="Arial" w:hAnsi="Arial" w:cs="Arial"/>
                <w:lang w:eastAsia="ja-JP"/>
              </w:rPr>
            </w:pPr>
            <w:r w:rsidRPr="00DF5426">
              <w:rPr>
                <w:rFonts w:ascii="Arial" w:hAnsi="Arial" w:cs="Arial"/>
                <w:lang w:eastAsia="ja-JP"/>
              </w:rPr>
              <w:t>6.2.1.1</w:t>
            </w:r>
          </w:p>
        </w:tc>
        <w:tc>
          <w:tcPr>
            <w:tcW w:w="7087" w:type="dxa"/>
          </w:tcPr>
          <w:p w14:paraId="5CC510DE" w14:textId="77777777" w:rsidR="007E5CDD" w:rsidRPr="00DF5426" w:rsidRDefault="007E5CDD" w:rsidP="00DD2A2B">
            <w:pPr>
              <w:pStyle w:val="B1"/>
              <w:ind w:left="175" w:hanging="175"/>
            </w:pPr>
            <w:r w:rsidRPr="00DF5426">
              <w:t>-</w:t>
            </w:r>
            <w:r w:rsidRPr="00DF5426">
              <w:tab/>
              <w:t>An AIPN shall enable the accommodation of a vast number of users and terminals.</w:t>
            </w:r>
          </w:p>
          <w:p w14:paraId="0F24F90E" w14:textId="77777777" w:rsidR="007E5CDD" w:rsidRPr="00DF5426" w:rsidRDefault="007E5CDD" w:rsidP="00DD2A2B">
            <w:pPr>
              <w:pStyle w:val="TOC6"/>
              <w:ind w:left="175" w:hanging="175"/>
              <w:rPr>
                <w:lang w:eastAsia="ja-JP"/>
              </w:rPr>
            </w:pPr>
            <w:r w:rsidRPr="00DF5426">
              <w:t>-</w:t>
            </w:r>
            <w:r w:rsidRPr="00DF5426">
              <w:tab/>
              <w:t>Based upon industry trends IP technology shall be applied to the addressing and routing technology within an AIPN to enable accommodation of a vast number of users and terminals.</w:t>
            </w:r>
          </w:p>
        </w:tc>
        <w:tc>
          <w:tcPr>
            <w:tcW w:w="1559" w:type="dxa"/>
          </w:tcPr>
          <w:p w14:paraId="187350DA" w14:textId="77777777" w:rsidR="007E5CDD" w:rsidRPr="00DF5426" w:rsidRDefault="007E5CDD" w:rsidP="00DD2A2B">
            <w:pPr>
              <w:rPr>
                <w:rFonts w:ascii="Arial" w:hAnsi="Arial" w:cs="Arial"/>
                <w:lang w:eastAsia="ja-JP"/>
              </w:rPr>
            </w:pPr>
            <w:r w:rsidRPr="00DF5426">
              <w:rPr>
                <w:rFonts w:ascii="Arial" w:hAnsi="Arial" w:cs="Arial"/>
                <w:lang w:eastAsia="ja-JP"/>
              </w:rPr>
              <w:t>TS 22.101</w:t>
            </w:r>
          </w:p>
          <w:p w14:paraId="1AF1689B" w14:textId="77777777" w:rsidR="007E5CDD" w:rsidRPr="00DF5426" w:rsidRDefault="007E5CDD" w:rsidP="00DD2A2B">
            <w:pPr>
              <w:rPr>
                <w:rFonts w:ascii="Arial" w:hAnsi="Arial" w:cs="Arial"/>
                <w:lang w:eastAsia="ja-JP"/>
              </w:rPr>
            </w:pPr>
            <w:r w:rsidRPr="00DF5426">
              <w:rPr>
                <w:rFonts w:ascii="Arial" w:hAnsi="Arial" w:cs="Arial"/>
                <w:lang w:eastAsia="ja-JP"/>
              </w:rPr>
              <w:t>TS 22.105</w:t>
            </w:r>
          </w:p>
        </w:tc>
      </w:tr>
      <w:tr w:rsidR="007E5CDD" w:rsidRPr="00DF5426" w14:paraId="68DC1C5A" w14:textId="77777777">
        <w:tblPrEx>
          <w:tblCellMar>
            <w:top w:w="0" w:type="dxa"/>
            <w:bottom w:w="0" w:type="dxa"/>
          </w:tblCellMar>
        </w:tblPrEx>
        <w:tc>
          <w:tcPr>
            <w:tcW w:w="993" w:type="dxa"/>
          </w:tcPr>
          <w:p w14:paraId="4625ECC7" w14:textId="77777777" w:rsidR="007E5CDD" w:rsidRPr="00DF5426" w:rsidRDefault="007E5CDD" w:rsidP="00DD2A2B">
            <w:pPr>
              <w:rPr>
                <w:rFonts w:ascii="Arial" w:hAnsi="Arial" w:cs="Arial"/>
                <w:lang w:eastAsia="ja-JP"/>
              </w:rPr>
            </w:pPr>
            <w:r w:rsidRPr="00DF5426">
              <w:rPr>
                <w:rFonts w:ascii="Arial" w:hAnsi="Arial" w:cs="Arial"/>
                <w:lang w:eastAsia="ja-JP"/>
              </w:rPr>
              <w:t>6.2.2</w:t>
            </w:r>
          </w:p>
        </w:tc>
        <w:tc>
          <w:tcPr>
            <w:tcW w:w="7087" w:type="dxa"/>
          </w:tcPr>
          <w:p w14:paraId="37F96489" w14:textId="77777777" w:rsidR="007E5CDD" w:rsidRPr="00DF5426" w:rsidRDefault="007E5CDD" w:rsidP="00DD2A2B">
            <w:pPr>
              <w:pStyle w:val="B1"/>
              <w:ind w:left="175" w:hanging="175"/>
            </w:pPr>
            <w:r w:rsidRPr="00DF5426">
              <w:t>-</w:t>
            </w:r>
            <w:r w:rsidRPr="00DF5426">
              <w:tab/>
              <w:t>An AIPN shall support accommodation of several access systems (existing and future).</w:t>
            </w:r>
          </w:p>
          <w:p w14:paraId="7592B83A" w14:textId="77777777" w:rsidR="007E5CDD" w:rsidRPr="00DF5426" w:rsidRDefault="007E5CDD" w:rsidP="00DD2A2B">
            <w:pPr>
              <w:pStyle w:val="B1"/>
              <w:ind w:left="175" w:hanging="175"/>
            </w:pPr>
            <w:r w:rsidRPr="00DF5426">
              <w:t>-</w:t>
            </w:r>
            <w:r w:rsidRPr="00DF5426">
              <w:tab/>
              <w:t>An AIPN shall support service provision across different access systems.</w:t>
            </w:r>
          </w:p>
          <w:p w14:paraId="18B28ED2" w14:textId="77777777" w:rsidR="007E5CDD" w:rsidRPr="00DF5426" w:rsidRDefault="007E5CDD" w:rsidP="00DD2A2B">
            <w:pPr>
              <w:pStyle w:val="TOC6"/>
              <w:ind w:left="175" w:hanging="175"/>
            </w:pPr>
            <w:r w:rsidRPr="00DF5426">
              <w:t>-</w:t>
            </w:r>
            <w:r w:rsidRPr="00DF5426">
              <w:tab/>
              <w:t>An AIPN shall support adaptation of service provision across different access systems.</w:t>
            </w:r>
          </w:p>
        </w:tc>
        <w:tc>
          <w:tcPr>
            <w:tcW w:w="1559" w:type="dxa"/>
          </w:tcPr>
          <w:p w14:paraId="151DCA9C" w14:textId="77777777" w:rsidR="007E5CDD" w:rsidRPr="00DF5426" w:rsidRDefault="007E5CDD" w:rsidP="00DD2A2B">
            <w:pPr>
              <w:rPr>
                <w:rFonts w:ascii="Arial" w:hAnsi="Arial" w:cs="Arial"/>
                <w:lang w:eastAsia="ja-JP"/>
              </w:rPr>
            </w:pPr>
            <w:r w:rsidRPr="00DF5426">
              <w:rPr>
                <w:rFonts w:ascii="Arial" w:hAnsi="Arial" w:cs="Arial"/>
                <w:lang w:eastAsia="ja-JP"/>
              </w:rPr>
              <w:t>TS 22.101</w:t>
            </w:r>
          </w:p>
          <w:p w14:paraId="32F27E9E" w14:textId="77777777" w:rsidR="007E5CDD" w:rsidRPr="00DF5426" w:rsidRDefault="007E5CDD" w:rsidP="00DD2A2B">
            <w:pPr>
              <w:rPr>
                <w:rFonts w:ascii="Arial" w:hAnsi="Arial" w:cs="Arial"/>
                <w:lang w:eastAsia="ja-JP"/>
              </w:rPr>
            </w:pPr>
            <w:r w:rsidRPr="00DF5426">
              <w:rPr>
                <w:rFonts w:ascii="Arial" w:hAnsi="Arial" w:cs="Arial"/>
                <w:lang w:eastAsia="ja-JP"/>
              </w:rPr>
              <w:t>TS 22.105</w:t>
            </w:r>
          </w:p>
          <w:p w14:paraId="1BF032DD" w14:textId="77777777" w:rsidR="007E5CDD" w:rsidRPr="00DF5426" w:rsidRDefault="007E5CDD" w:rsidP="00DD2A2B">
            <w:pPr>
              <w:rPr>
                <w:rFonts w:ascii="Arial" w:hAnsi="Arial" w:cs="Arial"/>
                <w:lang w:eastAsia="ja-JP"/>
              </w:rPr>
            </w:pPr>
            <w:r w:rsidRPr="00DF5426">
              <w:rPr>
                <w:rFonts w:ascii="Arial" w:hAnsi="Arial" w:cs="Arial"/>
                <w:lang w:eastAsia="ja-JP"/>
              </w:rPr>
              <w:t>TS 22.011</w:t>
            </w:r>
          </w:p>
        </w:tc>
      </w:tr>
      <w:tr w:rsidR="007E5CDD" w:rsidRPr="00DF5426" w14:paraId="09660C4E" w14:textId="77777777">
        <w:tblPrEx>
          <w:tblCellMar>
            <w:top w:w="0" w:type="dxa"/>
            <w:bottom w:w="0" w:type="dxa"/>
          </w:tblCellMar>
        </w:tblPrEx>
        <w:tc>
          <w:tcPr>
            <w:tcW w:w="993" w:type="dxa"/>
          </w:tcPr>
          <w:p w14:paraId="5F38A141" w14:textId="77777777" w:rsidR="007E5CDD" w:rsidRPr="00DF5426" w:rsidRDefault="007E5CDD" w:rsidP="00DD2A2B">
            <w:pPr>
              <w:rPr>
                <w:rFonts w:ascii="Arial" w:hAnsi="Arial" w:cs="Arial"/>
                <w:lang w:eastAsia="ja-JP"/>
              </w:rPr>
            </w:pPr>
            <w:r w:rsidRPr="00DF5426">
              <w:rPr>
                <w:rFonts w:ascii="Arial" w:hAnsi="Arial" w:cs="Arial"/>
                <w:lang w:eastAsia="ja-JP"/>
              </w:rPr>
              <w:t>6.2.2.1</w:t>
            </w:r>
          </w:p>
        </w:tc>
        <w:tc>
          <w:tcPr>
            <w:tcW w:w="7087" w:type="dxa"/>
          </w:tcPr>
          <w:p w14:paraId="1A8F1E6C" w14:textId="77777777" w:rsidR="00FC5F48" w:rsidRDefault="00FC5F48" w:rsidP="00FC5F48">
            <w:pPr>
              <w:pStyle w:val="B1"/>
              <w:ind w:left="175" w:hanging="175"/>
              <w:rPr>
                <w:rFonts w:hint="eastAsia"/>
                <w:lang w:eastAsia="ja-JP"/>
              </w:rPr>
            </w:pPr>
            <w:r>
              <w:rPr>
                <w:lang w:eastAsia="ja-JP"/>
              </w:rPr>
              <w:t>-</w:t>
            </w:r>
            <w:r>
              <w:rPr>
                <w:lang w:eastAsia="ja-JP"/>
              </w:rPr>
              <w:tab/>
              <w:t xml:space="preserve">An </w:t>
            </w:r>
            <w:r w:rsidRPr="000E05BE">
              <w:rPr>
                <w:lang w:eastAsia="ja-JP"/>
              </w:rPr>
              <w:t xml:space="preserve">AIPN shall </w:t>
            </w:r>
            <w:r>
              <w:rPr>
                <w:rFonts w:hint="eastAsia"/>
                <w:lang w:eastAsia="ja-JP"/>
              </w:rPr>
              <w:t>enable</w:t>
            </w:r>
            <w:r w:rsidRPr="000E05BE">
              <w:rPr>
                <w:lang w:eastAsia="ja-JP"/>
              </w:rPr>
              <w:t xml:space="preserve"> use of the multiple access systems </w:t>
            </w:r>
          </w:p>
          <w:p w14:paraId="7F8EC69C" w14:textId="77777777" w:rsidR="00FC5F48" w:rsidRDefault="00FC5F48" w:rsidP="00FC5F48">
            <w:pPr>
              <w:pStyle w:val="B1"/>
              <w:ind w:left="175" w:hanging="175"/>
              <w:rPr>
                <w:rFonts w:hint="eastAsia"/>
                <w:lang w:eastAsia="ja-JP"/>
              </w:rPr>
            </w:pPr>
            <w:r>
              <w:rPr>
                <w:rFonts w:hint="eastAsia"/>
                <w:lang w:eastAsia="ja-JP"/>
              </w:rPr>
              <w:t>-</w:t>
            </w:r>
            <w:r>
              <w:rPr>
                <w:rFonts w:hint="eastAsia"/>
                <w:lang w:eastAsia="ja-JP"/>
              </w:rPr>
              <w:tab/>
              <w:t xml:space="preserve">It should be possible to </w:t>
            </w:r>
            <w:r w:rsidRPr="000E05BE">
              <w:rPr>
                <w:lang w:eastAsia="ja-JP"/>
              </w:rPr>
              <w:t>reach</w:t>
            </w:r>
            <w:r>
              <w:rPr>
                <w:rFonts w:hint="eastAsia"/>
                <w:lang w:eastAsia="ja-JP"/>
              </w:rPr>
              <w:t xml:space="preserve"> a user</w:t>
            </w:r>
            <w:r w:rsidRPr="000E05BE">
              <w:rPr>
                <w:lang w:eastAsia="ja-JP"/>
              </w:rPr>
              <w:t xml:space="preserve"> over multiple access systems</w:t>
            </w:r>
            <w:r>
              <w:rPr>
                <w:rFonts w:hint="eastAsia"/>
                <w:lang w:eastAsia="ja-JP"/>
              </w:rPr>
              <w:t xml:space="preserve"> simultaneously.</w:t>
            </w:r>
          </w:p>
          <w:p w14:paraId="2366436A" w14:textId="77777777" w:rsidR="00FC5F48" w:rsidRPr="000E05BE" w:rsidRDefault="00FC5F48" w:rsidP="00FC5F48">
            <w:pPr>
              <w:pStyle w:val="B1"/>
              <w:ind w:left="175" w:hanging="175"/>
              <w:rPr>
                <w:lang w:eastAsia="ja-JP"/>
              </w:rPr>
            </w:pPr>
            <w:r>
              <w:rPr>
                <w:rFonts w:hint="eastAsia"/>
                <w:lang w:eastAsia="ja-JP"/>
              </w:rPr>
              <w:t>-</w:t>
            </w:r>
            <w:r>
              <w:rPr>
                <w:rFonts w:hint="eastAsia"/>
                <w:lang w:eastAsia="ja-JP"/>
              </w:rPr>
              <w:tab/>
              <w:t>It should be possible to provide</w:t>
            </w:r>
            <w:r w:rsidRPr="000E05BE">
              <w:rPr>
                <w:lang w:eastAsia="ja-JP"/>
              </w:rPr>
              <w:t xml:space="preserve"> access </w:t>
            </w:r>
            <w:r>
              <w:rPr>
                <w:rFonts w:hint="eastAsia"/>
                <w:lang w:eastAsia="ja-JP"/>
              </w:rPr>
              <w:t>system</w:t>
            </w:r>
            <w:r w:rsidRPr="000E05BE">
              <w:rPr>
                <w:lang w:eastAsia="ja-JP"/>
              </w:rPr>
              <w:t>-aware services.</w:t>
            </w:r>
          </w:p>
          <w:p w14:paraId="2534ECFC" w14:textId="77777777" w:rsidR="007E5CDD" w:rsidRPr="00DF5426" w:rsidRDefault="00FC5F48" w:rsidP="00FC5F48">
            <w:pPr>
              <w:pStyle w:val="TOC6"/>
              <w:ind w:left="175" w:hanging="175"/>
              <w:rPr>
                <w:lang w:eastAsia="ja-JP"/>
              </w:rPr>
            </w:pPr>
            <w:r>
              <w:rPr>
                <w:lang w:eastAsia="ja-JP"/>
              </w:rPr>
              <w:t>-</w:t>
            </w:r>
            <w:r>
              <w:rPr>
                <w:lang w:eastAsia="ja-JP"/>
              </w:rPr>
              <w:tab/>
            </w:r>
            <w:r w:rsidRPr="000E05BE">
              <w:rPr>
                <w:lang w:eastAsia="ja-JP"/>
              </w:rPr>
              <w:t xml:space="preserve">An AIPN shall provide support for access </w:t>
            </w:r>
            <w:r>
              <w:rPr>
                <w:rFonts w:hint="eastAsia"/>
                <w:lang w:eastAsia="ja-JP"/>
              </w:rPr>
              <w:t xml:space="preserve">system </w:t>
            </w:r>
            <w:r w:rsidRPr="000E05BE">
              <w:rPr>
                <w:lang w:eastAsia="ja-JP"/>
              </w:rPr>
              <w:t xml:space="preserve">selection based on combinations of </w:t>
            </w:r>
            <w:r>
              <w:rPr>
                <w:rFonts w:hint="eastAsia"/>
                <w:lang w:eastAsia="ja-JP"/>
              </w:rPr>
              <w:t xml:space="preserve">AIPN </w:t>
            </w:r>
            <w:r w:rsidRPr="000E05BE">
              <w:rPr>
                <w:lang w:eastAsia="ja-JP"/>
              </w:rPr>
              <w:t>operator policies, user preferences</w:t>
            </w:r>
            <w:r>
              <w:rPr>
                <w:rFonts w:hint="eastAsia"/>
                <w:lang w:eastAsia="ja-JP"/>
              </w:rPr>
              <w:t>,</w:t>
            </w:r>
            <w:r>
              <w:t xml:space="preserve"> service requirements of applications</w:t>
            </w:r>
            <w:r w:rsidRPr="000E05BE">
              <w:rPr>
                <w:lang w:eastAsia="ja-JP"/>
              </w:rPr>
              <w:t xml:space="preserve"> </w:t>
            </w:r>
            <w:r w:rsidRPr="000E05BE">
              <w:rPr>
                <w:rFonts w:hint="eastAsia"/>
                <w:lang w:eastAsia="ja-JP"/>
              </w:rPr>
              <w:t xml:space="preserve">access </w:t>
            </w:r>
            <w:r>
              <w:rPr>
                <w:rFonts w:hint="eastAsia"/>
                <w:lang w:eastAsia="ja-JP"/>
              </w:rPr>
              <w:t>system</w:t>
            </w:r>
            <w:r w:rsidRPr="000E05BE">
              <w:rPr>
                <w:rFonts w:hint="eastAsia"/>
                <w:lang w:eastAsia="ja-JP"/>
              </w:rPr>
              <w:t xml:space="preserve"> </w:t>
            </w:r>
            <w:r w:rsidRPr="000E05BE">
              <w:rPr>
                <w:lang w:eastAsia="ja-JP"/>
              </w:rPr>
              <w:t>conditions</w:t>
            </w:r>
            <w:r>
              <w:rPr>
                <w:rFonts w:hint="eastAsia"/>
                <w:lang w:eastAsia="ja-JP"/>
              </w:rPr>
              <w:t xml:space="preserve">, and/or </w:t>
            </w:r>
            <w:r>
              <w:t xml:space="preserve">other </w:t>
            </w:r>
            <w:r>
              <w:rPr>
                <w:rFonts w:hint="eastAsia"/>
              </w:rPr>
              <w:t xml:space="preserve">AIPN </w:t>
            </w:r>
            <w:r>
              <w:t>operator</w:t>
            </w:r>
            <w:r>
              <w:rPr>
                <w:rFonts w:hint="eastAsia"/>
              </w:rPr>
              <w:t>-</w:t>
            </w:r>
            <w:r>
              <w:t>defined criteria</w:t>
            </w:r>
            <w:r w:rsidRPr="000E05BE">
              <w:rPr>
                <w:lang w:eastAsia="ja-JP"/>
              </w:rPr>
              <w:t>.</w:t>
            </w:r>
          </w:p>
        </w:tc>
        <w:tc>
          <w:tcPr>
            <w:tcW w:w="1559" w:type="dxa"/>
          </w:tcPr>
          <w:p w14:paraId="7A745137" w14:textId="77777777" w:rsidR="007E5CDD" w:rsidRPr="00DF5426" w:rsidRDefault="007E5CDD" w:rsidP="00DD2A2B">
            <w:pPr>
              <w:rPr>
                <w:rFonts w:ascii="Arial" w:hAnsi="Arial" w:cs="Arial"/>
                <w:lang w:eastAsia="ja-JP"/>
              </w:rPr>
            </w:pPr>
            <w:r w:rsidRPr="00DF5426">
              <w:rPr>
                <w:rFonts w:ascii="Arial" w:hAnsi="Arial" w:cs="Arial"/>
                <w:lang w:eastAsia="ja-JP"/>
              </w:rPr>
              <w:t>TS 22.101</w:t>
            </w:r>
          </w:p>
          <w:p w14:paraId="5B5CAABB" w14:textId="77777777" w:rsidR="007E5CDD" w:rsidRPr="00DF5426" w:rsidRDefault="007E5CDD" w:rsidP="00DD2A2B">
            <w:pPr>
              <w:rPr>
                <w:rFonts w:ascii="Arial" w:hAnsi="Arial" w:cs="Arial"/>
                <w:lang w:eastAsia="ja-JP"/>
              </w:rPr>
            </w:pPr>
            <w:r w:rsidRPr="00DF5426">
              <w:rPr>
                <w:rFonts w:ascii="Arial" w:hAnsi="Arial" w:cs="Arial"/>
                <w:lang w:eastAsia="ja-JP"/>
              </w:rPr>
              <w:t>TS 22.105</w:t>
            </w:r>
          </w:p>
          <w:p w14:paraId="0D0EBC9A" w14:textId="77777777" w:rsidR="007E5CDD" w:rsidRPr="00DF5426" w:rsidRDefault="007E5CDD" w:rsidP="00DD2A2B">
            <w:pPr>
              <w:rPr>
                <w:rFonts w:ascii="Arial" w:hAnsi="Arial" w:cs="Arial"/>
                <w:lang w:eastAsia="ja-JP"/>
              </w:rPr>
            </w:pPr>
            <w:r w:rsidRPr="00DF5426">
              <w:rPr>
                <w:rFonts w:ascii="Arial" w:hAnsi="Arial" w:cs="Arial"/>
                <w:lang w:eastAsia="ja-JP"/>
              </w:rPr>
              <w:t>TS 22.011</w:t>
            </w:r>
          </w:p>
        </w:tc>
      </w:tr>
      <w:tr w:rsidR="007E5CDD" w:rsidRPr="00DF5426" w14:paraId="00FB5F20" w14:textId="77777777">
        <w:tblPrEx>
          <w:tblCellMar>
            <w:top w:w="0" w:type="dxa"/>
            <w:bottom w:w="0" w:type="dxa"/>
          </w:tblCellMar>
        </w:tblPrEx>
        <w:trPr>
          <w:trHeight w:val="461"/>
        </w:trPr>
        <w:tc>
          <w:tcPr>
            <w:tcW w:w="993" w:type="dxa"/>
            <w:tcBorders>
              <w:bottom w:val="single" w:sz="4" w:space="0" w:color="auto"/>
            </w:tcBorders>
          </w:tcPr>
          <w:p w14:paraId="2AF2D432" w14:textId="77777777" w:rsidR="007E5CDD" w:rsidRPr="00DF5426" w:rsidRDefault="007E5CDD" w:rsidP="00DD2A2B">
            <w:pPr>
              <w:rPr>
                <w:rFonts w:ascii="Arial" w:hAnsi="Arial" w:cs="Arial"/>
                <w:lang w:eastAsia="ja-JP"/>
              </w:rPr>
            </w:pPr>
            <w:r w:rsidRPr="00DF5426">
              <w:rPr>
                <w:rFonts w:ascii="Arial" w:hAnsi="Arial" w:cs="Arial"/>
                <w:lang w:eastAsia="ja-JP"/>
              </w:rPr>
              <w:t>6.2.3.1</w:t>
            </w:r>
          </w:p>
        </w:tc>
        <w:tc>
          <w:tcPr>
            <w:tcW w:w="7087" w:type="dxa"/>
            <w:tcBorders>
              <w:bottom w:val="single" w:sz="4" w:space="0" w:color="auto"/>
            </w:tcBorders>
          </w:tcPr>
          <w:p w14:paraId="40C33D0F" w14:textId="77777777" w:rsidR="007E5CDD" w:rsidRPr="00DF5426" w:rsidRDefault="00FC5F48" w:rsidP="00DD2A2B">
            <w:pPr>
              <w:pStyle w:val="TOC6"/>
              <w:ind w:left="175" w:hanging="175"/>
              <w:rPr>
                <w:lang w:eastAsia="ja-JP"/>
              </w:rPr>
            </w:pPr>
            <w:r>
              <w:rPr>
                <w:rFonts w:hint="eastAsia"/>
                <w:lang w:eastAsia="ja-JP"/>
              </w:rPr>
              <w:t>-</w:t>
            </w:r>
            <w:r>
              <w:rPr>
                <w:lang w:eastAsia="ja-JP"/>
              </w:rPr>
              <w:tab/>
              <w:t xml:space="preserve">An AIPN should provide open interfaces to </w:t>
            </w:r>
            <w:r>
              <w:rPr>
                <w:rFonts w:hint="eastAsia"/>
                <w:lang w:eastAsia="ja-JP"/>
              </w:rPr>
              <w:t>AIPN</w:t>
            </w:r>
            <w:r>
              <w:rPr>
                <w:lang w:eastAsia="ja-JP"/>
              </w:rPr>
              <w:t xml:space="preserve"> services such as </w:t>
            </w:r>
            <w:r>
              <w:rPr>
                <w:rFonts w:hint="eastAsia"/>
                <w:lang w:eastAsia="ja-JP"/>
              </w:rPr>
              <w:t>mobility management</w:t>
            </w:r>
            <w:r>
              <w:rPr>
                <w:lang w:eastAsia="ja-JP"/>
              </w:rPr>
              <w:t xml:space="preserve"> in order to ease the </w:t>
            </w:r>
            <w:r>
              <w:rPr>
                <w:rFonts w:hint="eastAsia"/>
                <w:lang w:eastAsia="ja-JP"/>
              </w:rPr>
              <w:t xml:space="preserve">terminal </w:t>
            </w:r>
            <w:r>
              <w:rPr>
                <w:lang w:eastAsia="ja-JP"/>
              </w:rPr>
              <w:t xml:space="preserve">mobility across different </w:t>
            </w:r>
            <w:r>
              <w:rPr>
                <w:rFonts w:hint="eastAsia"/>
                <w:lang w:eastAsia="ja-JP"/>
              </w:rPr>
              <w:t>access system</w:t>
            </w:r>
            <w:r>
              <w:rPr>
                <w:lang w:eastAsia="ja-JP"/>
              </w:rPr>
              <w:t>s.</w:t>
            </w:r>
          </w:p>
        </w:tc>
        <w:tc>
          <w:tcPr>
            <w:tcW w:w="1559" w:type="dxa"/>
            <w:tcBorders>
              <w:bottom w:val="single" w:sz="4" w:space="0" w:color="auto"/>
            </w:tcBorders>
          </w:tcPr>
          <w:p w14:paraId="1D0A3973" w14:textId="77777777" w:rsidR="007E5CDD" w:rsidRPr="00DF5426" w:rsidRDefault="007E5CDD" w:rsidP="00DD2A2B">
            <w:pPr>
              <w:rPr>
                <w:rFonts w:ascii="Arial" w:hAnsi="Arial" w:cs="Arial"/>
                <w:lang w:eastAsia="ja-JP"/>
              </w:rPr>
            </w:pPr>
            <w:r w:rsidRPr="00DF5426">
              <w:rPr>
                <w:rFonts w:ascii="Arial" w:hAnsi="Arial" w:cs="Arial"/>
                <w:lang w:eastAsia="ja-JP"/>
              </w:rPr>
              <w:t>TS 22.101</w:t>
            </w:r>
          </w:p>
          <w:p w14:paraId="2C4AB1D1" w14:textId="77777777" w:rsidR="007E5CDD" w:rsidRPr="00DF5426" w:rsidRDefault="007E5CDD" w:rsidP="00DD2A2B">
            <w:pPr>
              <w:rPr>
                <w:rFonts w:ascii="Arial" w:hAnsi="Arial" w:cs="Arial"/>
                <w:lang w:eastAsia="ja-JP"/>
              </w:rPr>
            </w:pPr>
            <w:r w:rsidRPr="00DF5426">
              <w:rPr>
                <w:rFonts w:ascii="Arial" w:hAnsi="Arial" w:cs="Arial"/>
                <w:lang w:eastAsia="ja-JP"/>
              </w:rPr>
              <w:t>TS 22.129</w:t>
            </w:r>
          </w:p>
          <w:p w14:paraId="48946BE0" w14:textId="77777777" w:rsidR="007E5CDD" w:rsidRPr="00DF5426" w:rsidRDefault="007E5CDD" w:rsidP="00DD2A2B">
            <w:pPr>
              <w:rPr>
                <w:rFonts w:ascii="Arial" w:hAnsi="Arial" w:cs="Arial"/>
                <w:lang w:eastAsia="ja-JP"/>
              </w:rPr>
            </w:pPr>
            <w:r w:rsidRPr="00DF5426">
              <w:rPr>
                <w:rFonts w:ascii="Arial" w:hAnsi="Arial" w:cs="Arial"/>
                <w:lang w:eastAsia="ja-JP"/>
              </w:rPr>
              <w:t>TS 22.234</w:t>
            </w:r>
          </w:p>
        </w:tc>
      </w:tr>
      <w:tr w:rsidR="007E5CDD" w:rsidRPr="00DF5426" w14:paraId="6F7651BB" w14:textId="77777777">
        <w:tblPrEx>
          <w:tblCellMar>
            <w:top w:w="0" w:type="dxa"/>
            <w:bottom w:w="0" w:type="dxa"/>
          </w:tblCellMar>
        </w:tblPrEx>
        <w:trPr>
          <w:trHeight w:val="493"/>
        </w:trPr>
        <w:tc>
          <w:tcPr>
            <w:tcW w:w="993" w:type="dxa"/>
            <w:tcBorders>
              <w:bottom w:val="single" w:sz="4" w:space="0" w:color="auto"/>
            </w:tcBorders>
          </w:tcPr>
          <w:p w14:paraId="467CED92" w14:textId="77777777" w:rsidR="007E5CDD" w:rsidRPr="00DF5426" w:rsidRDefault="007E5CDD" w:rsidP="00DD2A2B">
            <w:pPr>
              <w:rPr>
                <w:rFonts w:ascii="Arial" w:hAnsi="Arial" w:cs="Arial"/>
                <w:lang w:eastAsia="ja-JP"/>
              </w:rPr>
            </w:pPr>
            <w:r w:rsidRPr="00DF5426">
              <w:rPr>
                <w:rFonts w:ascii="Arial" w:hAnsi="Arial" w:cs="Arial"/>
                <w:lang w:eastAsia="ja-JP"/>
              </w:rPr>
              <w:t>6.2.3.2</w:t>
            </w:r>
          </w:p>
        </w:tc>
        <w:tc>
          <w:tcPr>
            <w:tcW w:w="7087" w:type="dxa"/>
            <w:tcBorders>
              <w:bottom w:val="single" w:sz="4" w:space="0" w:color="auto"/>
            </w:tcBorders>
          </w:tcPr>
          <w:p w14:paraId="41B2D48E" w14:textId="77777777" w:rsidR="007E5CDD" w:rsidRPr="00DF5426" w:rsidRDefault="007E5CDD" w:rsidP="00DD2A2B">
            <w:pPr>
              <w:pStyle w:val="B1"/>
              <w:ind w:left="175" w:hanging="175"/>
              <w:rPr>
                <w:lang w:eastAsia="ja-JP"/>
              </w:rPr>
            </w:pPr>
            <w:r w:rsidRPr="00DF5426">
              <w:rPr>
                <w:lang w:eastAsia="ja-JP"/>
              </w:rPr>
              <w:t>-</w:t>
            </w:r>
            <w:r w:rsidRPr="00DF5426">
              <w:rPr>
                <w:lang w:eastAsia="ja-JP"/>
              </w:rPr>
              <w:tab/>
              <w:t xml:space="preserve">An AIPN must work with mobility mechanisms used by the specific networks it connects, including legacy mobility mechanisms of the current 3GPP PS core network. </w:t>
            </w:r>
          </w:p>
        </w:tc>
        <w:tc>
          <w:tcPr>
            <w:tcW w:w="1559" w:type="dxa"/>
            <w:tcBorders>
              <w:bottom w:val="single" w:sz="4" w:space="0" w:color="auto"/>
            </w:tcBorders>
          </w:tcPr>
          <w:p w14:paraId="04911AB7" w14:textId="77777777" w:rsidR="007E5CDD" w:rsidRPr="00DF5426" w:rsidRDefault="007E5CDD" w:rsidP="00DD2A2B">
            <w:pPr>
              <w:rPr>
                <w:rFonts w:ascii="Arial" w:hAnsi="Arial" w:cs="Arial"/>
                <w:lang w:eastAsia="ja-JP"/>
              </w:rPr>
            </w:pPr>
            <w:r w:rsidRPr="00DF5426">
              <w:rPr>
                <w:rFonts w:ascii="Arial" w:hAnsi="Arial" w:cs="Arial"/>
                <w:lang w:eastAsia="ja-JP"/>
              </w:rPr>
              <w:t>TS 22.101</w:t>
            </w:r>
          </w:p>
          <w:p w14:paraId="4DBA8AC3" w14:textId="77777777" w:rsidR="007E5CDD" w:rsidRPr="00DF5426" w:rsidRDefault="007E5CDD" w:rsidP="00DD2A2B">
            <w:pPr>
              <w:rPr>
                <w:rFonts w:ascii="Arial" w:hAnsi="Arial" w:cs="Arial"/>
                <w:lang w:eastAsia="ja-JP"/>
              </w:rPr>
            </w:pPr>
            <w:r w:rsidRPr="00DF5426">
              <w:rPr>
                <w:rFonts w:ascii="Arial" w:hAnsi="Arial" w:cs="Arial"/>
                <w:lang w:eastAsia="ja-JP"/>
              </w:rPr>
              <w:t>TS 22.129</w:t>
            </w:r>
          </w:p>
          <w:p w14:paraId="086A4218" w14:textId="77777777" w:rsidR="007E5CDD" w:rsidRPr="00DF5426" w:rsidRDefault="007E5CDD" w:rsidP="00DD2A2B">
            <w:pPr>
              <w:rPr>
                <w:rFonts w:ascii="Arial" w:hAnsi="Arial" w:cs="Arial"/>
                <w:lang w:eastAsia="ja-JP"/>
              </w:rPr>
            </w:pPr>
            <w:r w:rsidRPr="00DF5426">
              <w:rPr>
                <w:rFonts w:ascii="Arial" w:hAnsi="Arial" w:cs="Arial"/>
                <w:lang w:eastAsia="ja-JP"/>
              </w:rPr>
              <w:t>TS 22.234</w:t>
            </w:r>
          </w:p>
        </w:tc>
      </w:tr>
      <w:tr w:rsidR="007E5CDD" w:rsidRPr="00DF5426" w14:paraId="326B634F" w14:textId="77777777">
        <w:tblPrEx>
          <w:tblCellMar>
            <w:top w:w="0" w:type="dxa"/>
            <w:bottom w:w="0" w:type="dxa"/>
          </w:tblCellMar>
        </w:tblPrEx>
        <w:trPr>
          <w:trHeight w:val="1800"/>
        </w:trPr>
        <w:tc>
          <w:tcPr>
            <w:tcW w:w="993" w:type="dxa"/>
            <w:tcBorders>
              <w:bottom w:val="single" w:sz="4" w:space="0" w:color="auto"/>
            </w:tcBorders>
          </w:tcPr>
          <w:p w14:paraId="292A69EC" w14:textId="77777777" w:rsidR="007E5CDD" w:rsidRPr="00DF5426" w:rsidRDefault="007E5CDD" w:rsidP="00DD2A2B">
            <w:pPr>
              <w:rPr>
                <w:rFonts w:ascii="Arial" w:hAnsi="Arial" w:cs="Arial"/>
                <w:lang w:eastAsia="ja-JP"/>
              </w:rPr>
            </w:pPr>
            <w:r w:rsidRPr="00DF5426">
              <w:rPr>
                <w:rFonts w:ascii="Arial" w:hAnsi="Arial" w:cs="Arial"/>
                <w:lang w:eastAsia="ja-JP"/>
              </w:rPr>
              <w:t>6.2.3.3</w:t>
            </w:r>
          </w:p>
        </w:tc>
        <w:tc>
          <w:tcPr>
            <w:tcW w:w="7087" w:type="dxa"/>
            <w:tcBorders>
              <w:bottom w:val="single" w:sz="4" w:space="0" w:color="auto"/>
            </w:tcBorders>
          </w:tcPr>
          <w:p w14:paraId="5B2E474B" w14:textId="77777777" w:rsidR="007E5CDD" w:rsidRPr="00DF5426" w:rsidRDefault="00FC5F48" w:rsidP="00DD2A2B">
            <w:pPr>
              <w:pStyle w:val="B1"/>
              <w:ind w:left="175" w:hanging="175"/>
              <w:rPr>
                <w:lang w:eastAsia="ja-JP"/>
              </w:rPr>
            </w:pPr>
            <w:r>
              <w:rPr>
                <w:lang w:eastAsia="ja-JP"/>
              </w:rPr>
              <w:t>-</w:t>
            </w:r>
            <w:r>
              <w:rPr>
                <w:lang w:eastAsia="ja-JP"/>
              </w:rPr>
              <w:tab/>
            </w:r>
            <w:r w:rsidR="007E5CDD" w:rsidRPr="00DF5426">
              <w:rPr>
                <w:lang w:eastAsia="ja-JP"/>
              </w:rPr>
              <w:t xml:space="preserve">An AIPN must support procedures related to frequent terminal mobility between AIPN nodes. </w:t>
            </w:r>
          </w:p>
          <w:p w14:paraId="1971E9CE" w14:textId="77777777" w:rsidR="007E5CDD" w:rsidRPr="00DF5426" w:rsidRDefault="007E5CDD" w:rsidP="00DD2A2B">
            <w:pPr>
              <w:pStyle w:val="B1"/>
              <w:ind w:left="175" w:hanging="175"/>
              <w:rPr>
                <w:lang w:eastAsia="ja-JP"/>
              </w:rPr>
            </w:pPr>
            <w:r w:rsidRPr="00DF5426">
              <w:rPr>
                <w:lang w:eastAsia="ja-JP"/>
              </w:rPr>
              <w:t>-</w:t>
            </w:r>
            <w:r w:rsidRPr="00DF5426">
              <w:rPr>
                <w:lang w:eastAsia="ja-JP"/>
              </w:rPr>
              <w:tab/>
              <w:t xml:space="preserve">Whenever feasible, the AIPN mobility solution must support seamless user experience for all services provided by the AIPN. </w:t>
            </w:r>
          </w:p>
          <w:p w14:paraId="42234A58" w14:textId="77777777" w:rsidR="007E5CDD" w:rsidRPr="00DF5426" w:rsidRDefault="007E5CDD" w:rsidP="00DD2A2B">
            <w:pPr>
              <w:pStyle w:val="B1"/>
              <w:ind w:left="175" w:hanging="175"/>
              <w:rPr>
                <w:lang w:eastAsia="ja-JP"/>
              </w:rPr>
            </w:pPr>
            <w:r w:rsidRPr="00DF5426">
              <w:rPr>
                <w:lang w:eastAsia="ja-JP"/>
              </w:rPr>
              <w:t>-</w:t>
            </w:r>
            <w:r w:rsidRPr="00DF5426">
              <w:rPr>
                <w:lang w:eastAsia="ja-JP"/>
              </w:rPr>
              <w:tab/>
              <w:t xml:space="preserve">The mobility solution must scale with the number of terminals and size of the AIPN. </w:t>
            </w:r>
          </w:p>
          <w:p w14:paraId="5EE7E8E2" w14:textId="77777777" w:rsidR="007E5CDD" w:rsidRPr="00DF5426" w:rsidRDefault="007E5CDD" w:rsidP="00DD2A2B">
            <w:pPr>
              <w:pStyle w:val="B1"/>
              <w:ind w:left="175" w:hanging="175"/>
              <w:rPr>
                <w:lang w:eastAsia="ja-JP"/>
              </w:rPr>
            </w:pPr>
            <w:r w:rsidRPr="00DF5426">
              <w:rPr>
                <w:lang w:eastAsia="ja-JP"/>
              </w:rPr>
              <w:t>-</w:t>
            </w:r>
            <w:r w:rsidRPr="00DF5426">
              <w:rPr>
                <w:lang w:eastAsia="ja-JP"/>
              </w:rPr>
              <w:tab/>
              <w:t>An AIPN shall be able to support access systems with very limited or no mobility management procedures.</w:t>
            </w:r>
          </w:p>
        </w:tc>
        <w:tc>
          <w:tcPr>
            <w:tcW w:w="1559" w:type="dxa"/>
            <w:tcBorders>
              <w:bottom w:val="single" w:sz="4" w:space="0" w:color="auto"/>
            </w:tcBorders>
          </w:tcPr>
          <w:p w14:paraId="01DE1AEB" w14:textId="77777777" w:rsidR="007E5CDD" w:rsidRPr="00DF5426" w:rsidRDefault="007E5CDD" w:rsidP="00DD2A2B">
            <w:pPr>
              <w:rPr>
                <w:rFonts w:ascii="Arial" w:hAnsi="Arial" w:cs="Arial"/>
                <w:lang w:eastAsia="ja-JP"/>
              </w:rPr>
            </w:pPr>
            <w:r w:rsidRPr="00DF5426">
              <w:rPr>
                <w:rFonts w:ascii="Arial" w:hAnsi="Arial" w:cs="Arial"/>
                <w:lang w:eastAsia="ja-JP"/>
              </w:rPr>
              <w:t>TS 22.101</w:t>
            </w:r>
          </w:p>
          <w:p w14:paraId="40BB63AA" w14:textId="77777777" w:rsidR="007E5CDD" w:rsidRPr="00DF5426" w:rsidRDefault="007E5CDD" w:rsidP="00DD2A2B">
            <w:pPr>
              <w:rPr>
                <w:rFonts w:ascii="Arial" w:hAnsi="Arial" w:cs="Arial"/>
                <w:lang w:eastAsia="ja-JP"/>
              </w:rPr>
            </w:pPr>
            <w:r w:rsidRPr="00DF5426">
              <w:rPr>
                <w:rFonts w:ascii="Arial" w:hAnsi="Arial" w:cs="Arial"/>
                <w:lang w:eastAsia="ja-JP"/>
              </w:rPr>
              <w:t>TS 22.129</w:t>
            </w:r>
          </w:p>
          <w:p w14:paraId="6FEB56BC" w14:textId="77777777" w:rsidR="007E5CDD" w:rsidRPr="00DF5426" w:rsidRDefault="007E5CDD" w:rsidP="00DD2A2B">
            <w:pPr>
              <w:rPr>
                <w:rFonts w:ascii="Arial" w:hAnsi="Arial" w:cs="Arial"/>
                <w:lang w:eastAsia="ja-JP"/>
              </w:rPr>
            </w:pPr>
            <w:r w:rsidRPr="00DF5426">
              <w:rPr>
                <w:rFonts w:ascii="Arial" w:hAnsi="Arial" w:cs="Arial"/>
                <w:lang w:eastAsia="ja-JP"/>
              </w:rPr>
              <w:t>TS 22.234</w:t>
            </w:r>
          </w:p>
        </w:tc>
      </w:tr>
      <w:tr w:rsidR="007E5CDD" w:rsidRPr="00DF5426" w14:paraId="53F6A2D3" w14:textId="77777777">
        <w:tblPrEx>
          <w:tblCellMar>
            <w:top w:w="0" w:type="dxa"/>
            <w:bottom w:w="0" w:type="dxa"/>
          </w:tblCellMar>
        </w:tblPrEx>
        <w:trPr>
          <w:trHeight w:val="803"/>
        </w:trPr>
        <w:tc>
          <w:tcPr>
            <w:tcW w:w="993" w:type="dxa"/>
            <w:tcBorders>
              <w:bottom w:val="single" w:sz="4" w:space="0" w:color="auto"/>
            </w:tcBorders>
          </w:tcPr>
          <w:p w14:paraId="5CCD8EA9" w14:textId="77777777" w:rsidR="007E5CDD" w:rsidRPr="00DF5426" w:rsidRDefault="007E5CDD" w:rsidP="00DD2A2B">
            <w:pPr>
              <w:rPr>
                <w:rFonts w:ascii="Arial" w:hAnsi="Arial" w:cs="Arial"/>
                <w:lang w:eastAsia="ja-JP"/>
              </w:rPr>
            </w:pPr>
            <w:r w:rsidRPr="00DF5426">
              <w:rPr>
                <w:rFonts w:ascii="Arial" w:hAnsi="Arial" w:cs="Arial"/>
                <w:lang w:eastAsia="ja-JP"/>
              </w:rPr>
              <w:t>6.2.4</w:t>
            </w:r>
          </w:p>
        </w:tc>
        <w:tc>
          <w:tcPr>
            <w:tcW w:w="7087" w:type="dxa"/>
            <w:tcBorders>
              <w:bottom w:val="single" w:sz="4" w:space="0" w:color="auto"/>
            </w:tcBorders>
          </w:tcPr>
          <w:p w14:paraId="54E6D5BD" w14:textId="77777777" w:rsidR="00F272D9" w:rsidRDefault="00F272D9" w:rsidP="00F272D9">
            <w:pPr>
              <w:pStyle w:val="B1"/>
              <w:ind w:left="175" w:hanging="175"/>
              <w:rPr>
                <w:lang w:eastAsia="ja-JP"/>
              </w:rPr>
            </w:pPr>
            <w:r>
              <w:rPr>
                <w:lang w:eastAsia="ja-JP"/>
              </w:rPr>
              <w:t>-</w:t>
            </w:r>
            <w:r>
              <w:rPr>
                <w:lang w:eastAsia="ja-JP"/>
              </w:rPr>
              <w:tab/>
            </w:r>
            <w:r>
              <w:rPr>
                <w:rFonts w:hint="eastAsia"/>
                <w:lang w:eastAsia="ja-JP"/>
              </w:rPr>
              <w:t xml:space="preserve"> The IP session control </w:t>
            </w:r>
            <w:r>
              <w:rPr>
                <w:lang w:eastAsia="ja-JP"/>
              </w:rPr>
              <w:t>mechanisms</w:t>
            </w:r>
            <w:r>
              <w:rPr>
                <w:rFonts w:hint="eastAsia"/>
                <w:lang w:eastAsia="ja-JP"/>
              </w:rPr>
              <w:t xml:space="preserve"> of AIPN shall be enhanced from the functionalities of IMS to provide </w:t>
            </w:r>
            <w:r>
              <w:rPr>
                <w:lang w:eastAsia="ja-JP"/>
              </w:rPr>
              <w:t>session mobility</w:t>
            </w:r>
            <w:r>
              <w:rPr>
                <w:rFonts w:hint="eastAsia"/>
                <w:lang w:eastAsia="ja-JP"/>
              </w:rPr>
              <w:t>,</w:t>
            </w:r>
            <w:r>
              <w:rPr>
                <w:lang w:eastAsia="ja-JP"/>
              </w:rPr>
              <w:t xml:space="preserve"> </w:t>
            </w:r>
            <w:r>
              <w:rPr>
                <w:rFonts w:hint="eastAsia"/>
                <w:lang w:eastAsia="ja-JP"/>
              </w:rPr>
              <w:t xml:space="preserve">session </w:t>
            </w:r>
            <w:r>
              <w:rPr>
                <w:lang w:eastAsia="ja-JP"/>
              </w:rPr>
              <w:t>ad</w:t>
            </w:r>
            <w:r>
              <w:rPr>
                <w:rFonts w:hint="eastAsia"/>
                <w:lang w:eastAsia="ja-JP"/>
              </w:rPr>
              <w:t>a</w:t>
            </w:r>
            <w:r>
              <w:rPr>
                <w:lang w:eastAsia="ja-JP"/>
              </w:rPr>
              <w:t>ptat</w:t>
            </w:r>
            <w:r>
              <w:rPr>
                <w:rFonts w:hint="eastAsia"/>
                <w:lang w:eastAsia="ja-JP"/>
              </w:rPr>
              <w:t>i</w:t>
            </w:r>
            <w:r>
              <w:rPr>
                <w:lang w:eastAsia="ja-JP"/>
              </w:rPr>
              <w:t>on to terminal capability</w:t>
            </w:r>
            <w:r>
              <w:rPr>
                <w:rFonts w:hint="eastAsia"/>
                <w:lang w:eastAsia="zh-CN"/>
              </w:rPr>
              <w:t>, user preferences, subscriber priorities, network conditions or other operator-defined criteria</w:t>
            </w:r>
            <w:r>
              <w:rPr>
                <w:rFonts w:hint="eastAsia"/>
                <w:lang w:eastAsia="ja-JP"/>
              </w:rPr>
              <w:t>.</w:t>
            </w:r>
            <w:r>
              <w:rPr>
                <w:lang w:eastAsia="zh-CN"/>
              </w:rPr>
              <w:t xml:space="preserve"> Session adaption shall be under the control of the operator. The AIPN shall support session control for multicast sessions (e.g. user-to-multicast</w:t>
            </w:r>
            <w:proofErr w:type="gramStart"/>
            <w:r>
              <w:rPr>
                <w:lang w:eastAsia="zh-CN"/>
              </w:rPr>
              <w:t>)</w:t>
            </w:r>
            <w:proofErr w:type="gramEnd"/>
            <w:r>
              <w:rPr>
                <w:lang w:eastAsia="zh-CN"/>
              </w:rPr>
              <w:t xml:space="preserve"> and the solution shall scale with the number of participants.</w:t>
            </w:r>
          </w:p>
          <w:p w14:paraId="36A2A687" w14:textId="77777777" w:rsidR="007E5CDD" w:rsidRPr="00DF5426" w:rsidRDefault="00F272D9" w:rsidP="00F272D9">
            <w:pPr>
              <w:pStyle w:val="B1"/>
              <w:ind w:left="175" w:hanging="175"/>
              <w:rPr>
                <w:lang w:eastAsia="ja-JP"/>
              </w:rPr>
            </w:pPr>
            <w:r>
              <w:rPr>
                <w:rFonts w:hint="eastAsia"/>
                <w:lang w:eastAsia="ja-JP"/>
              </w:rPr>
              <w:t xml:space="preserve">-  Users shall </w:t>
            </w:r>
            <w:r>
              <w:rPr>
                <w:lang w:eastAsia="ja-JP"/>
              </w:rPr>
              <w:t>perceive</w:t>
            </w:r>
            <w:r>
              <w:rPr>
                <w:rFonts w:hint="eastAsia"/>
                <w:lang w:eastAsia="ja-JP"/>
              </w:rPr>
              <w:t xml:space="preserve"> continuous service whilst ensuring the efficient use of wireless resources and the e</w:t>
            </w:r>
            <w:r>
              <w:rPr>
                <w:lang w:eastAsia="ja-JP"/>
              </w:rPr>
              <w:t>ff</w:t>
            </w:r>
            <w:r>
              <w:rPr>
                <w:rFonts w:hint="eastAsia"/>
                <w:lang w:eastAsia="ja-JP"/>
              </w:rPr>
              <w:t>e</w:t>
            </w:r>
            <w:r>
              <w:rPr>
                <w:lang w:eastAsia="ja-JP"/>
              </w:rPr>
              <w:t>c</w:t>
            </w:r>
            <w:r>
              <w:rPr>
                <w:rFonts w:hint="eastAsia"/>
                <w:lang w:eastAsia="ja-JP"/>
              </w:rPr>
              <w:t>tive</w:t>
            </w:r>
            <w:r>
              <w:rPr>
                <w:lang w:eastAsia="ja-JP"/>
              </w:rPr>
              <w:t xml:space="preserve"> us</w:t>
            </w:r>
            <w:r>
              <w:rPr>
                <w:rFonts w:hint="eastAsia"/>
                <w:lang w:eastAsia="ja-JP"/>
              </w:rPr>
              <w:t>age</w:t>
            </w:r>
            <w:r>
              <w:rPr>
                <w:lang w:eastAsia="ja-JP"/>
              </w:rPr>
              <w:t xml:space="preserve"> of power resources within mobile terminals</w:t>
            </w:r>
            <w:r>
              <w:rPr>
                <w:rFonts w:hint="eastAsia"/>
                <w:lang w:eastAsia="ja-JP"/>
              </w:rPr>
              <w:t>.</w:t>
            </w:r>
          </w:p>
        </w:tc>
        <w:tc>
          <w:tcPr>
            <w:tcW w:w="1559" w:type="dxa"/>
            <w:tcBorders>
              <w:bottom w:val="single" w:sz="4" w:space="0" w:color="auto"/>
            </w:tcBorders>
          </w:tcPr>
          <w:p w14:paraId="18DB4DFB" w14:textId="77777777" w:rsidR="007E5CDD" w:rsidRPr="00DF5426" w:rsidRDefault="007E5CDD" w:rsidP="00DD2A2B">
            <w:pPr>
              <w:rPr>
                <w:rFonts w:ascii="Arial" w:hAnsi="Arial" w:cs="Arial"/>
                <w:lang w:eastAsia="ja-JP"/>
              </w:rPr>
            </w:pPr>
            <w:r w:rsidRPr="00DF5426">
              <w:rPr>
                <w:rFonts w:ascii="Arial" w:hAnsi="Arial" w:cs="Arial"/>
                <w:lang w:eastAsia="ja-JP"/>
              </w:rPr>
              <w:t>TS 22.101</w:t>
            </w:r>
          </w:p>
          <w:p w14:paraId="304B4DDB" w14:textId="77777777" w:rsidR="007E5CDD" w:rsidRPr="00DF5426" w:rsidRDefault="007E5CDD" w:rsidP="00DD2A2B">
            <w:pPr>
              <w:rPr>
                <w:rFonts w:ascii="Arial" w:hAnsi="Arial" w:cs="Arial"/>
                <w:lang w:eastAsia="ja-JP"/>
              </w:rPr>
            </w:pPr>
            <w:r w:rsidRPr="00DF5426">
              <w:rPr>
                <w:rFonts w:ascii="Arial" w:hAnsi="Arial" w:cs="Arial"/>
                <w:lang w:eastAsia="ja-JP"/>
              </w:rPr>
              <w:t>TS 22.228</w:t>
            </w:r>
          </w:p>
        </w:tc>
      </w:tr>
      <w:tr w:rsidR="007E5CDD" w:rsidRPr="00DF5426" w14:paraId="2D63E54C" w14:textId="77777777">
        <w:tblPrEx>
          <w:tblCellMar>
            <w:top w:w="0" w:type="dxa"/>
            <w:bottom w:w="0" w:type="dxa"/>
          </w:tblCellMar>
        </w:tblPrEx>
        <w:trPr>
          <w:trHeight w:val="271"/>
        </w:trPr>
        <w:tc>
          <w:tcPr>
            <w:tcW w:w="993" w:type="dxa"/>
            <w:tcBorders>
              <w:bottom w:val="single" w:sz="4" w:space="0" w:color="auto"/>
            </w:tcBorders>
          </w:tcPr>
          <w:p w14:paraId="37D15171" w14:textId="77777777" w:rsidR="007E5CDD" w:rsidRPr="00DF5426" w:rsidRDefault="007E5CDD" w:rsidP="00DD2A2B">
            <w:pPr>
              <w:rPr>
                <w:rFonts w:ascii="Arial" w:hAnsi="Arial" w:cs="Arial"/>
                <w:lang w:eastAsia="ja-JP"/>
              </w:rPr>
            </w:pPr>
            <w:r w:rsidRPr="00DF5426">
              <w:rPr>
                <w:rFonts w:ascii="Arial" w:hAnsi="Arial" w:cs="Arial"/>
                <w:lang w:eastAsia="ja-JP"/>
              </w:rPr>
              <w:t>6.2.5.1</w:t>
            </w:r>
          </w:p>
        </w:tc>
        <w:tc>
          <w:tcPr>
            <w:tcW w:w="7087" w:type="dxa"/>
            <w:tcBorders>
              <w:bottom w:val="single" w:sz="4" w:space="0" w:color="auto"/>
            </w:tcBorders>
          </w:tcPr>
          <w:p w14:paraId="742E3F41" w14:textId="77777777" w:rsidR="007E5CDD" w:rsidRPr="00DF5426" w:rsidRDefault="007E5CDD" w:rsidP="00DD2A2B">
            <w:pPr>
              <w:pStyle w:val="B1"/>
              <w:ind w:left="175" w:hanging="175"/>
              <w:rPr>
                <w:lang w:eastAsia="ja-JP"/>
              </w:rPr>
            </w:pPr>
            <w:r w:rsidRPr="00DF5426">
              <w:rPr>
                <w:lang w:eastAsia="ja-JP"/>
              </w:rPr>
              <w:t>-</w:t>
            </w:r>
            <w:r w:rsidRPr="00DF5426">
              <w:rPr>
                <w:lang w:eastAsia="ja-JP"/>
              </w:rPr>
              <w:tab/>
              <w:t xml:space="preserve">An AIPN shall be able to provide guaranteed QoS for services and use AIPN resources with high efficiency i.e. ensure that quality conditions for a particular communication are fulfilled without deterioration between the communication </w:t>
            </w:r>
            <w:proofErr w:type="gramStart"/>
            <w:r w:rsidRPr="00DF5426">
              <w:rPr>
                <w:lang w:eastAsia="ja-JP"/>
              </w:rPr>
              <w:t>end-</w:t>
            </w:r>
            <w:r w:rsidRPr="00DF5426">
              <w:rPr>
                <w:lang w:eastAsia="ja-JP"/>
              </w:rPr>
              <w:lastRenderedPageBreak/>
              <w:t>points</w:t>
            </w:r>
            <w:proofErr w:type="gramEnd"/>
            <w:r w:rsidRPr="00DF5426">
              <w:rPr>
                <w:lang w:eastAsia="ja-JP"/>
              </w:rPr>
              <w:t xml:space="preserve">. </w:t>
            </w:r>
          </w:p>
        </w:tc>
        <w:tc>
          <w:tcPr>
            <w:tcW w:w="1559" w:type="dxa"/>
            <w:tcBorders>
              <w:bottom w:val="single" w:sz="4" w:space="0" w:color="auto"/>
            </w:tcBorders>
          </w:tcPr>
          <w:p w14:paraId="2D3D8D56" w14:textId="77777777" w:rsidR="007E5CDD" w:rsidRPr="00DF5426" w:rsidRDefault="007E5CDD" w:rsidP="00DD2A2B">
            <w:pPr>
              <w:rPr>
                <w:rFonts w:ascii="Arial" w:hAnsi="Arial" w:cs="Arial"/>
                <w:lang w:eastAsia="ja-JP"/>
              </w:rPr>
            </w:pPr>
            <w:r w:rsidRPr="00DF5426">
              <w:rPr>
                <w:rFonts w:ascii="Arial" w:hAnsi="Arial" w:cs="Arial"/>
                <w:lang w:eastAsia="ja-JP"/>
              </w:rPr>
              <w:lastRenderedPageBreak/>
              <w:t>TS 22.105</w:t>
            </w:r>
          </w:p>
        </w:tc>
      </w:tr>
      <w:tr w:rsidR="007E5CDD" w:rsidRPr="00DF5426" w14:paraId="77B0114A" w14:textId="77777777">
        <w:tblPrEx>
          <w:tblCellMar>
            <w:top w:w="0" w:type="dxa"/>
            <w:bottom w:w="0" w:type="dxa"/>
          </w:tblCellMar>
        </w:tblPrEx>
        <w:trPr>
          <w:trHeight w:val="726"/>
        </w:trPr>
        <w:tc>
          <w:tcPr>
            <w:tcW w:w="993" w:type="dxa"/>
            <w:tcBorders>
              <w:bottom w:val="single" w:sz="4" w:space="0" w:color="auto"/>
            </w:tcBorders>
          </w:tcPr>
          <w:p w14:paraId="6C607244" w14:textId="77777777" w:rsidR="007E5CDD" w:rsidRPr="00DF5426" w:rsidRDefault="007E5CDD" w:rsidP="00DD2A2B">
            <w:pPr>
              <w:rPr>
                <w:rFonts w:ascii="Arial" w:hAnsi="Arial" w:cs="Arial"/>
                <w:lang w:eastAsia="ja-JP"/>
              </w:rPr>
            </w:pPr>
            <w:r w:rsidRPr="00DF5426">
              <w:rPr>
                <w:rFonts w:ascii="Arial" w:hAnsi="Arial" w:cs="Arial"/>
                <w:lang w:eastAsia="ja-JP"/>
              </w:rPr>
              <w:t>6.2.5.2</w:t>
            </w:r>
          </w:p>
        </w:tc>
        <w:tc>
          <w:tcPr>
            <w:tcW w:w="7087" w:type="dxa"/>
            <w:tcBorders>
              <w:bottom w:val="single" w:sz="4" w:space="0" w:color="auto"/>
            </w:tcBorders>
          </w:tcPr>
          <w:p w14:paraId="4B0C9CDA" w14:textId="77777777" w:rsidR="007E5CDD" w:rsidRPr="00DF5426" w:rsidRDefault="007E5CDD" w:rsidP="00DD2A2B">
            <w:pPr>
              <w:pStyle w:val="B1"/>
              <w:ind w:left="175" w:hanging="175"/>
              <w:rPr>
                <w:lang w:eastAsia="ja-JP"/>
              </w:rPr>
            </w:pPr>
            <w:r w:rsidRPr="00DF5426">
              <w:rPr>
                <w:lang w:eastAsia="ja-JP"/>
              </w:rPr>
              <w:t>-</w:t>
            </w:r>
            <w:r w:rsidRPr="00DF5426">
              <w:rPr>
                <w:lang w:eastAsia="ja-JP"/>
              </w:rPr>
              <w:tab/>
              <w:t xml:space="preserve">AIPN shall be able to support different levels of QoS </w:t>
            </w:r>
            <w:proofErr w:type="gramStart"/>
            <w:r w:rsidRPr="00DF5426">
              <w:rPr>
                <w:lang w:eastAsia="ja-JP"/>
              </w:rPr>
              <w:t>accord</w:t>
            </w:r>
            <w:r w:rsidR="00B554BB" w:rsidRPr="00DF5426">
              <w:rPr>
                <w:lang w:eastAsia="ja-JP"/>
              </w:rPr>
              <w:t>ing</w:t>
            </w:r>
            <w:proofErr w:type="gramEnd"/>
            <w:r w:rsidR="00B554BB" w:rsidRPr="00DF5426">
              <w:rPr>
                <w:lang w:eastAsia="ja-JP"/>
              </w:rPr>
              <w:t xml:space="preserve"> the type of the IP traffic.</w:t>
            </w:r>
          </w:p>
          <w:p w14:paraId="3DEA44AA" w14:textId="77777777" w:rsidR="007E5CDD" w:rsidRPr="00DF5426" w:rsidRDefault="007E5CDD" w:rsidP="00DD2A2B">
            <w:pPr>
              <w:pStyle w:val="B1"/>
              <w:ind w:left="175" w:hanging="175"/>
              <w:rPr>
                <w:lang w:eastAsia="ja-JP"/>
              </w:rPr>
            </w:pPr>
            <w:r w:rsidRPr="00DF5426">
              <w:rPr>
                <w:lang w:eastAsia="ja-JP"/>
              </w:rPr>
              <w:t>-</w:t>
            </w:r>
            <w:r w:rsidRPr="00DF5426">
              <w:rPr>
                <w:lang w:eastAsia="ja-JP"/>
              </w:rPr>
              <w:tab/>
              <w:t>Mechanisms should be available to the AIPN operator to enable AIPN congestion for the lower QoS class IP traffic to be avoided when a large amount of AIPN resource is used to handle higher QoS class traffic. A possible method to achieve this could be by using dynamic load balancing among the AIPN entities.</w:t>
            </w:r>
          </w:p>
        </w:tc>
        <w:tc>
          <w:tcPr>
            <w:tcW w:w="1559" w:type="dxa"/>
            <w:tcBorders>
              <w:bottom w:val="single" w:sz="4" w:space="0" w:color="auto"/>
            </w:tcBorders>
          </w:tcPr>
          <w:p w14:paraId="5F59160E" w14:textId="77777777" w:rsidR="007E5CDD" w:rsidRPr="00DF5426" w:rsidRDefault="007E5CDD" w:rsidP="00DD2A2B">
            <w:pPr>
              <w:rPr>
                <w:rFonts w:ascii="Arial" w:hAnsi="Arial" w:cs="Arial"/>
                <w:lang w:eastAsia="ja-JP"/>
              </w:rPr>
            </w:pPr>
            <w:r w:rsidRPr="00DF5426">
              <w:rPr>
                <w:rFonts w:ascii="Arial" w:hAnsi="Arial" w:cs="Arial"/>
                <w:lang w:eastAsia="ja-JP"/>
              </w:rPr>
              <w:t>TS 22.105</w:t>
            </w:r>
          </w:p>
        </w:tc>
      </w:tr>
      <w:tr w:rsidR="007E5CDD" w:rsidRPr="00DF5426" w14:paraId="40598A91" w14:textId="77777777">
        <w:tblPrEx>
          <w:tblCellMar>
            <w:top w:w="0" w:type="dxa"/>
            <w:bottom w:w="0" w:type="dxa"/>
          </w:tblCellMar>
        </w:tblPrEx>
        <w:trPr>
          <w:trHeight w:val="1942"/>
        </w:trPr>
        <w:tc>
          <w:tcPr>
            <w:tcW w:w="993" w:type="dxa"/>
            <w:tcBorders>
              <w:bottom w:val="single" w:sz="4" w:space="0" w:color="auto"/>
            </w:tcBorders>
          </w:tcPr>
          <w:p w14:paraId="38944DE7" w14:textId="77777777" w:rsidR="007E5CDD" w:rsidRPr="00DF5426" w:rsidRDefault="007E5CDD" w:rsidP="00DD2A2B">
            <w:pPr>
              <w:rPr>
                <w:rFonts w:ascii="Arial" w:hAnsi="Arial" w:cs="Arial"/>
                <w:lang w:eastAsia="ja-JP"/>
              </w:rPr>
            </w:pPr>
            <w:r w:rsidRPr="00DF5426">
              <w:rPr>
                <w:rFonts w:ascii="Arial" w:hAnsi="Arial" w:cs="Arial"/>
                <w:lang w:eastAsia="ja-JP"/>
              </w:rPr>
              <w:t>6.2.6</w:t>
            </w:r>
          </w:p>
        </w:tc>
        <w:tc>
          <w:tcPr>
            <w:tcW w:w="7087" w:type="dxa"/>
            <w:tcBorders>
              <w:bottom w:val="single" w:sz="4" w:space="0" w:color="auto"/>
            </w:tcBorders>
          </w:tcPr>
          <w:p w14:paraId="2C7D60E0" w14:textId="77777777" w:rsidR="00FC5F48" w:rsidRDefault="00FC5F48" w:rsidP="00FC5F48">
            <w:pPr>
              <w:pStyle w:val="B1"/>
              <w:ind w:left="175" w:hanging="175"/>
              <w:rPr>
                <w:rFonts w:hint="eastAsia"/>
                <w:lang w:eastAsia="ja-JP"/>
              </w:rPr>
            </w:pPr>
            <w:r>
              <w:rPr>
                <w:lang w:eastAsia="ja-JP"/>
              </w:rPr>
              <w:t>-</w:t>
            </w:r>
            <w:r>
              <w:rPr>
                <w:lang w:eastAsia="ja-JP"/>
              </w:rPr>
              <w:tab/>
            </w:r>
            <w:r w:rsidRPr="00A63762">
              <w:rPr>
                <w:lang w:eastAsia="ja-JP"/>
              </w:rPr>
              <w:t>It sh</w:t>
            </w:r>
            <w:r w:rsidRPr="00A63762">
              <w:rPr>
                <w:rFonts w:hint="eastAsia"/>
                <w:lang w:eastAsia="ja-JP"/>
              </w:rPr>
              <w:t>all</w:t>
            </w:r>
            <w:r w:rsidRPr="00A63762">
              <w:rPr>
                <w:lang w:eastAsia="ja-JP"/>
              </w:rPr>
              <w:t xml:space="preserve"> be possible to guarantee end-to-end QoS for a </w:t>
            </w:r>
            <w:r w:rsidR="00FE0748">
              <w:rPr>
                <w:rFonts w:hint="eastAsia"/>
                <w:lang w:eastAsia="zh-CN"/>
              </w:rPr>
              <w:t>user-to-user or multicast (e.g. user-to-multicast)</w:t>
            </w:r>
            <w:r w:rsidR="00FE0748" w:rsidRPr="00DF5426">
              <w:rPr>
                <w:lang w:eastAsia="ja-JP"/>
              </w:rPr>
              <w:t xml:space="preserve"> </w:t>
            </w:r>
            <w:r w:rsidRPr="00A63762">
              <w:rPr>
                <w:lang w:eastAsia="ja-JP"/>
              </w:rPr>
              <w:t>session</w:t>
            </w:r>
            <w:r w:rsidRPr="00A63762">
              <w:rPr>
                <w:rFonts w:hint="eastAsia"/>
                <w:lang w:eastAsia="ja-JP"/>
              </w:rPr>
              <w:t xml:space="preserve"> between AIPNs</w:t>
            </w:r>
            <w:r w:rsidRPr="00A63762">
              <w:rPr>
                <w:lang w:eastAsia="ja-JP"/>
              </w:rPr>
              <w:t>. This includes the case where more than one network administration is involved in the provision of the end-to-end service</w:t>
            </w:r>
            <w:r w:rsidRPr="00A63762">
              <w:rPr>
                <w:rFonts w:hint="eastAsia"/>
                <w:lang w:eastAsia="ja-JP"/>
              </w:rPr>
              <w:t>.</w:t>
            </w:r>
          </w:p>
          <w:p w14:paraId="60FA2F90" w14:textId="77777777" w:rsidR="00FC5F48" w:rsidRDefault="00FC5F48" w:rsidP="00FC5F48">
            <w:pPr>
              <w:pStyle w:val="B1"/>
              <w:ind w:left="175" w:hanging="175"/>
              <w:rPr>
                <w:lang w:eastAsia="ja-JP"/>
              </w:rPr>
            </w:pPr>
            <w:r>
              <w:rPr>
                <w:lang w:eastAsia="ja-JP"/>
              </w:rPr>
              <w:t>-</w:t>
            </w:r>
            <w:r>
              <w:rPr>
                <w:lang w:eastAsia="ja-JP"/>
              </w:rPr>
              <w:tab/>
              <w:t xml:space="preserve">It shall be possible to support different QoS </w:t>
            </w:r>
            <w:r>
              <w:rPr>
                <w:rFonts w:hint="eastAsia"/>
                <w:lang w:eastAsia="ja-JP"/>
              </w:rPr>
              <w:t xml:space="preserve">ensuring </w:t>
            </w:r>
            <w:r>
              <w:rPr>
                <w:lang w:eastAsia="ja-JP"/>
              </w:rPr>
              <w:t xml:space="preserve">methods within the same AIPN and between different AIPNs. </w:t>
            </w:r>
          </w:p>
          <w:p w14:paraId="78FF9E5F" w14:textId="77777777" w:rsidR="00FC5F48" w:rsidRDefault="00FC5F48" w:rsidP="00FC5F48">
            <w:pPr>
              <w:pStyle w:val="B1"/>
              <w:ind w:left="175" w:hanging="175"/>
              <w:rPr>
                <w:rFonts w:hint="eastAsia"/>
                <w:lang w:eastAsia="ja-JP"/>
              </w:rPr>
            </w:pPr>
            <w:r w:rsidRPr="00121C98">
              <w:rPr>
                <w:lang w:eastAsia="ja-JP"/>
              </w:rPr>
              <w:t>-</w:t>
            </w:r>
            <w:r w:rsidRPr="00121C98">
              <w:rPr>
                <w:lang w:eastAsia="ja-JP"/>
              </w:rPr>
              <w:tab/>
              <w:t xml:space="preserve">Interworking between different QoS </w:t>
            </w:r>
            <w:r w:rsidRPr="00121C98">
              <w:rPr>
                <w:rFonts w:hint="eastAsia"/>
                <w:lang w:eastAsia="ja-JP"/>
              </w:rPr>
              <w:t xml:space="preserve">ensuring </w:t>
            </w:r>
            <w:r w:rsidRPr="00121C98">
              <w:rPr>
                <w:lang w:eastAsia="ja-JP"/>
              </w:rPr>
              <w:t xml:space="preserve">methods in the end-to-end path </w:t>
            </w:r>
            <w:proofErr w:type="gramStart"/>
            <w:r w:rsidRPr="00121C98">
              <w:rPr>
                <w:lang w:eastAsia="ja-JP"/>
              </w:rPr>
              <w:t>has to</w:t>
            </w:r>
            <w:proofErr w:type="gramEnd"/>
            <w:r w:rsidRPr="00121C98">
              <w:rPr>
                <w:lang w:eastAsia="ja-JP"/>
              </w:rPr>
              <w:t xml:space="preserve"> be supported. </w:t>
            </w:r>
          </w:p>
          <w:p w14:paraId="016B9468" w14:textId="77777777" w:rsidR="00FC5F48" w:rsidRDefault="00FC5F48" w:rsidP="00FC5F48">
            <w:pPr>
              <w:pStyle w:val="B1"/>
            </w:pPr>
            <w:r>
              <w:rPr>
                <w:rFonts w:hint="eastAsia"/>
                <w:lang w:eastAsia="ja-JP"/>
              </w:rPr>
              <w:t>-</w:t>
            </w:r>
            <w:r>
              <w:tab/>
              <w:t xml:space="preserve">QoS considerations need to be </w:t>
            </w:r>
            <w:proofErr w:type="gramStart"/>
            <w:r>
              <w:t>taken into account</w:t>
            </w:r>
            <w:proofErr w:type="gramEnd"/>
            <w:r>
              <w:t xml:space="preserve"> in handover decisions:</w:t>
            </w:r>
          </w:p>
          <w:p w14:paraId="172910DB" w14:textId="77777777" w:rsidR="00FC5F48" w:rsidRDefault="00FC5F48" w:rsidP="00FC5F48">
            <w:pPr>
              <w:pStyle w:val="B2"/>
            </w:pPr>
            <w:r>
              <w:t>-</w:t>
            </w:r>
            <w:r>
              <w:tab/>
              <w:t>It shall be possible for AIPN to guarantee end-to-end QoS without modification when the terminal or session moves from one access system to another, if the target access system supports the required QoS.</w:t>
            </w:r>
          </w:p>
          <w:p w14:paraId="1D786872" w14:textId="77777777" w:rsidR="00FC5F48" w:rsidRDefault="00FC5F48" w:rsidP="00FC5F48">
            <w:pPr>
              <w:pStyle w:val="B2"/>
            </w:pPr>
            <w:r>
              <w:t>-</w:t>
            </w:r>
            <w:r>
              <w:tab/>
              <w:t>It shall be possible for AIPN to guarantee end-to-end QoS, with QoS modification, when the terminal or session moves from one access system to another, if the target access system has a QoS mechanism but can not be guaranteed to support the required QoS.</w:t>
            </w:r>
          </w:p>
          <w:p w14:paraId="2F4B95F3" w14:textId="77777777" w:rsidR="00FC5F48" w:rsidRPr="00FB0B78" w:rsidRDefault="00FC5F48" w:rsidP="00FC5F48">
            <w:pPr>
              <w:pStyle w:val="B2"/>
              <w:rPr>
                <w:rFonts w:hint="eastAsia"/>
              </w:rPr>
            </w:pPr>
            <w:r>
              <w:t>-</w:t>
            </w:r>
            <w:r>
              <w:tab/>
              <w:t xml:space="preserve">It should be possible for AIPN to provide mobility for a terminal or session between an access system that provides QoS and one that does not. However, in this case, seamless experience is not guaranteed, the terminal/application/user may need to be notified via some </w:t>
            </w:r>
            <w:proofErr w:type="gramStart"/>
            <w:r>
              <w:t>means</w:t>
            </w:r>
            <w:proofErr w:type="gramEnd"/>
            <w:r>
              <w:t xml:space="preserve"> and the network may need to adjust service setting for the session(s) accordingly to the change (e.g. charging adjustments, etc).</w:t>
            </w:r>
          </w:p>
          <w:p w14:paraId="01C453C6" w14:textId="77777777" w:rsidR="007E5CDD" w:rsidRDefault="007E5CDD" w:rsidP="00FC5F48">
            <w:pPr>
              <w:pStyle w:val="B1"/>
              <w:ind w:left="175" w:hanging="175"/>
              <w:rPr>
                <w:lang w:eastAsia="ja-JP"/>
              </w:rPr>
            </w:pPr>
          </w:p>
          <w:p w14:paraId="63CE8F82" w14:textId="77777777" w:rsidR="00FE0748" w:rsidRPr="00BF6E64" w:rsidRDefault="00FE0748" w:rsidP="00FE0748">
            <w:pPr>
              <w:pStyle w:val="B2"/>
              <w:ind w:left="567" w:hanging="567"/>
              <w:rPr>
                <w:rFonts w:hint="eastAsia"/>
                <w:lang w:eastAsia="ja-JP"/>
              </w:rPr>
            </w:pPr>
            <w:r>
              <w:t>-</w:t>
            </w:r>
            <w:r>
              <w:tab/>
              <w:t xml:space="preserve">It shall be possible for </w:t>
            </w:r>
            <w:r>
              <w:rPr>
                <w:rFonts w:hint="eastAsia"/>
                <w:lang w:eastAsia="ja-JP"/>
              </w:rPr>
              <w:t xml:space="preserve">an </w:t>
            </w:r>
            <w:r>
              <w:t xml:space="preserve">AIPN to guarantee QoS </w:t>
            </w:r>
            <w:r>
              <w:rPr>
                <w:rFonts w:hint="eastAsia"/>
              </w:rPr>
              <w:t xml:space="preserve">of </w:t>
            </w:r>
            <w:r>
              <w:rPr>
                <w:rFonts w:hint="eastAsia"/>
                <w:lang w:eastAsia="ja-JP"/>
              </w:rPr>
              <w:t xml:space="preserve">a </w:t>
            </w:r>
            <w:r>
              <w:rPr>
                <w:rFonts w:hint="eastAsia"/>
              </w:rPr>
              <w:t xml:space="preserve">multicast session </w:t>
            </w:r>
            <w:r>
              <w:t xml:space="preserve">without modification </w:t>
            </w:r>
            <w:r>
              <w:rPr>
                <w:rFonts w:hint="eastAsia"/>
              </w:rPr>
              <w:t>to Qo</w:t>
            </w:r>
            <w:r w:rsidRPr="002F4BE2">
              <w:rPr>
                <w:rFonts w:eastAsia="SimSun" w:hint="eastAsia"/>
              </w:rPr>
              <w:t>S</w:t>
            </w:r>
            <w:r>
              <w:rPr>
                <w:rFonts w:hint="eastAsia"/>
              </w:rPr>
              <w:t xml:space="preserve"> of other terminals </w:t>
            </w:r>
            <w:r>
              <w:t xml:space="preserve">when </w:t>
            </w:r>
            <w:r>
              <w:rPr>
                <w:rFonts w:hint="eastAsia"/>
                <w:lang w:eastAsia="ja-JP"/>
              </w:rPr>
              <w:t>one</w:t>
            </w:r>
            <w:r>
              <w:rPr>
                <w:rFonts w:hint="eastAsia"/>
              </w:rPr>
              <w:t xml:space="preserve"> of </w:t>
            </w:r>
            <w:r>
              <w:t>the terminal</w:t>
            </w:r>
            <w:r>
              <w:rPr>
                <w:rFonts w:hint="eastAsia"/>
              </w:rPr>
              <w:t>s</w:t>
            </w:r>
            <w:r>
              <w:t xml:space="preserve"> move</w:t>
            </w:r>
            <w:r>
              <w:rPr>
                <w:rFonts w:hint="eastAsia"/>
                <w:lang w:eastAsia="ja-JP"/>
              </w:rPr>
              <w:t>s</w:t>
            </w:r>
            <w:r>
              <w:t xml:space="preserve"> from one access system to another</w:t>
            </w:r>
            <w:r>
              <w:rPr>
                <w:rFonts w:hint="eastAsia"/>
                <w:lang w:eastAsia="ja-JP"/>
              </w:rPr>
              <w:t xml:space="preserve"> (e.g. for multimedia streaming with adaptation to the conditions of each recipient). </w:t>
            </w:r>
          </w:p>
          <w:p w14:paraId="066455BF" w14:textId="77777777" w:rsidR="00FE0748" w:rsidRDefault="00FE0748" w:rsidP="00FE0748">
            <w:pPr>
              <w:pStyle w:val="B2"/>
              <w:ind w:leftChars="283" w:left="850" w:hangingChars="142"/>
              <w:rPr>
                <w:rFonts w:hint="eastAsia"/>
                <w:lang w:eastAsia="ja-JP"/>
              </w:rPr>
            </w:pPr>
            <w:r>
              <w:t>-</w:t>
            </w:r>
            <w:r>
              <w:tab/>
              <w:t xml:space="preserve">It shall be possible for </w:t>
            </w:r>
            <w:r>
              <w:rPr>
                <w:rFonts w:hint="eastAsia"/>
                <w:lang w:eastAsia="ja-JP"/>
              </w:rPr>
              <w:t xml:space="preserve">an </w:t>
            </w:r>
            <w:r>
              <w:t xml:space="preserve">AIPN to guarantee QoS </w:t>
            </w:r>
            <w:r>
              <w:rPr>
                <w:rFonts w:hint="eastAsia"/>
              </w:rPr>
              <w:t xml:space="preserve">of </w:t>
            </w:r>
            <w:r>
              <w:rPr>
                <w:rFonts w:hint="eastAsia"/>
                <w:lang w:eastAsia="ja-JP"/>
              </w:rPr>
              <w:t xml:space="preserve">a </w:t>
            </w:r>
            <w:r>
              <w:rPr>
                <w:rFonts w:hint="eastAsia"/>
              </w:rPr>
              <w:t xml:space="preserve">multicast session </w:t>
            </w:r>
            <w:r>
              <w:t xml:space="preserve">without modification </w:t>
            </w:r>
            <w:r>
              <w:rPr>
                <w:rFonts w:hint="eastAsia"/>
              </w:rPr>
              <w:t>to Qo</w:t>
            </w:r>
            <w:r w:rsidRPr="002F4BE2">
              <w:rPr>
                <w:rFonts w:hint="eastAsia"/>
              </w:rPr>
              <w:t>S</w:t>
            </w:r>
            <w:r>
              <w:rPr>
                <w:rFonts w:hint="eastAsia"/>
              </w:rPr>
              <w:t xml:space="preserve"> of other terminals </w:t>
            </w:r>
            <w:r>
              <w:t xml:space="preserve">when </w:t>
            </w:r>
            <w:r>
              <w:rPr>
                <w:rFonts w:hint="eastAsia"/>
                <w:lang w:eastAsia="ja-JP"/>
              </w:rPr>
              <w:t>one</w:t>
            </w:r>
            <w:r>
              <w:rPr>
                <w:rFonts w:hint="eastAsia"/>
              </w:rPr>
              <w:t xml:space="preserve"> of </w:t>
            </w:r>
            <w:r>
              <w:t>the terminal</w:t>
            </w:r>
            <w:r>
              <w:rPr>
                <w:rFonts w:hint="eastAsia"/>
              </w:rPr>
              <w:t>s</w:t>
            </w:r>
            <w:r>
              <w:t xml:space="preserve"> move</w:t>
            </w:r>
            <w:r>
              <w:rPr>
                <w:rFonts w:hint="eastAsia"/>
                <w:lang w:eastAsia="ja-JP"/>
              </w:rPr>
              <w:t>s</w:t>
            </w:r>
            <w:r>
              <w:t xml:space="preserve"> from one access system to another</w:t>
            </w:r>
            <w:r>
              <w:rPr>
                <w:rFonts w:hint="eastAsia"/>
                <w:lang w:eastAsia="ja-JP"/>
              </w:rPr>
              <w:t>, when the target access system for this terminal does not support the required QoS.</w:t>
            </w:r>
          </w:p>
          <w:p w14:paraId="523A3536" w14:textId="77777777" w:rsidR="00FE0748" w:rsidRPr="005F279D" w:rsidRDefault="00FE0748" w:rsidP="00FE0748">
            <w:pPr>
              <w:pStyle w:val="B2"/>
              <w:ind w:leftChars="283" w:left="850" w:hangingChars="142"/>
              <w:rPr>
                <w:rFonts w:hint="eastAsia"/>
                <w:lang w:eastAsia="ja-JP"/>
              </w:rPr>
            </w:pPr>
            <w:r>
              <w:rPr>
                <w:rFonts w:hint="eastAsia"/>
                <w:lang w:eastAsia="ja-JP"/>
              </w:rPr>
              <w:t>-</w:t>
            </w:r>
            <w:r>
              <w:rPr>
                <w:rFonts w:hint="eastAsia"/>
                <w:lang w:eastAsia="ja-JP"/>
              </w:rPr>
              <w:tab/>
            </w:r>
            <w:r>
              <w:t xml:space="preserve">It shall be possible for </w:t>
            </w:r>
            <w:r>
              <w:rPr>
                <w:rFonts w:hint="eastAsia"/>
                <w:lang w:eastAsia="ja-JP"/>
              </w:rPr>
              <w:t xml:space="preserve">an </w:t>
            </w:r>
            <w:r>
              <w:t xml:space="preserve">AIPN to guarantee QoS </w:t>
            </w:r>
            <w:r>
              <w:rPr>
                <w:rFonts w:hint="eastAsia"/>
                <w:lang w:eastAsia="zh-CN"/>
              </w:rPr>
              <w:t xml:space="preserve">of </w:t>
            </w:r>
            <w:r>
              <w:rPr>
                <w:rFonts w:hint="eastAsia"/>
                <w:lang w:eastAsia="ja-JP"/>
              </w:rPr>
              <w:t xml:space="preserve">a </w:t>
            </w:r>
            <w:r>
              <w:rPr>
                <w:rFonts w:hint="eastAsia"/>
                <w:lang w:eastAsia="zh-CN"/>
              </w:rPr>
              <w:t xml:space="preserve">multicast session </w:t>
            </w:r>
            <w:r>
              <w:t xml:space="preserve">with </w:t>
            </w:r>
            <w:r>
              <w:rPr>
                <w:rFonts w:hint="eastAsia"/>
                <w:lang w:eastAsia="zh-CN"/>
              </w:rPr>
              <w:t>Qo</w:t>
            </w:r>
            <w:r>
              <w:rPr>
                <w:rFonts w:hint="eastAsia"/>
                <w:lang w:eastAsia="ja-JP"/>
              </w:rPr>
              <w:t>S</w:t>
            </w:r>
            <w:r>
              <w:rPr>
                <w:rFonts w:hint="eastAsia"/>
                <w:lang w:eastAsia="zh-CN"/>
              </w:rPr>
              <w:t xml:space="preserve"> </w:t>
            </w:r>
            <w:r>
              <w:t>modification</w:t>
            </w:r>
            <w:r>
              <w:rPr>
                <w:rFonts w:hint="eastAsia"/>
                <w:lang w:eastAsia="zh-CN"/>
              </w:rPr>
              <w:t xml:space="preserve"> </w:t>
            </w:r>
            <w:r>
              <w:rPr>
                <w:rFonts w:hint="eastAsia"/>
                <w:lang w:eastAsia="ja-JP"/>
              </w:rPr>
              <w:t xml:space="preserve">to one of the </w:t>
            </w:r>
            <w:r>
              <w:rPr>
                <w:rFonts w:hint="eastAsia"/>
                <w:lang w:eastAsia="zh-CN"/>
              </w:rPr>
              <w:t>terminals,</w:t>
            </w:r>
            <w:r>
              <w:t xml:space="preserve"> when </w:t>
            </w:r>
            <w:r>
              <w:rPr>
                <w:rFonts w:hint="eastAsia"/>
                <w:lang w:eastAsia="ja-JP"/>
              </w:rPr>
              <w:t xml:space="preserve">this </w:t>
            </w:r>
            <w:r>
              <w:t>terminal move</w:t>
            </w:r>
            <w:r>
              <w:rPr>
                <w:rFonts w:hint="eastAsia"/>
                <w:lang w:eastAsia="ja-JP"/>
              </w:rPr>
              <w:t>s</w:t>
            </w:r>
            <w:r>
              <w:t xml:space="preserve"> from one access system to another, if the target access system has a QoS mechanism but can not be guaranteed to support the required QoS.</w:t>
            </w:r>
            <w:r>
              <w:rPr>
                <w:rFonts w:hint="eastAsia"/>
                <w:lang w:eastAsia="ja-JP"/>
              </w:rPr>
              <w:t xml:space="preserve"> The QoS of the other terminals of the multicast session are unaffected by the modification of QoS of the terminal moving from one access system to another.</w:t>
            </w:r>
          </w:p>
          <w:p w14:paraId="1E1834A2" w14:textId="77777777" w:rsidR="00FE0748" w:rsidRPr="00DF5426" w:rsidRDefault="00FE0748" w:rsidP="00FE0748">
            <w:pPr>
              <w:pStyle w:val="B1"/>
              <w:ind w:left="175" w:hanging="175"/>
              <w:rPr>
                <w:lang w:eastAsia="ja-JP"/>
              </w:rPr>
            </w:pPr>
            <w:r>
              <w:rPr>
                <w:rFonts w:hint="eastAsia"/>
                <w:lang w:eastAsia="ja-JP"/>
              </w:rPr>
              <w:t>-</w:t>
            </w:r>
            <w:r>
              <w:rPr>
                <w:rFonts w:hint="eastAsia"/>
                <w:lang w:eastAsia="ja-JP"/>
              </w:rPr>
              <w:tab/>
            </w:r>
            <w:r>
              <w:t xml:space="preserve">It shall be possible for </w:t>
            </w:r>
            <w:r>
              <w:rPr>
                <w:rFonts w:hint="eastAsia"/>
                <w:lang w:eastAsia="ja-JP"/>
              </w:rPr>
              <w:t xml:space="preserve">an </w:t>
            </w:r>
            <w:r>
              <w:t xml:space="preserve">AIPN to </w:t>
            </w:r>
            <w:r>
              <w:rPr>
                <w:rFonts w:hint="eastAsia"/>
                <w:lang w:eastAsia="ja-JP"/>
              </w:rPr>
              <w:t xml:space="preserve">control guarantee of </w:t>
            </w:r>
            <w:r>
              <w:t xml:space="preserve">QoS </w:t>
            </w:r>
            <w:r>
              <w:rPr>
                <w:rFonts w:hint="eastAsia"/>
                <w:lang w:eastAsia="zh-CN"/>
              </w:rPr>
              <w:t xml:space="preserve">of </w:t>
            </w:r>
            <w:r>
              <w:rPr>
                <w:rFonts w:hint="eastAsia"/>
                <w:lang w:eastAsia="ja-JP"/>
              </w:rPr>
              <w:t xml:space="preserve">a </w:t>
            </w:r>
            <w:r>
              <w:rPr>
                <w:rFonts w:hint="eastAsia"/>
                <w:lang w:eastAsia="zh-CN"/>
              </w:rPr>
              <w:t xml:space="preserve">multicast session </w:t>
            </w:r>
            <w:r>
              <w:t xml:space="preserve">with </w:t>
            </w:r>
            <w:r>
              <w:rPr>
                <w:rFonts w:hint="eastAsia"/>
                <w:lang w:eastAsia="zh-CN"/>
              </w:rPr>
              <w:t>Qo</w:t>
            </w:r>
            <w:r>
              <w:rPr>
                <w:rFonts w:hint="eastAsia"/>
                <w:lang w:eastAsia="ja-JP"/>
              </w:rPr>
              <w:t>S</w:t>
            </w:r>
            <w:r>
              <w:rPr>
                <w:rFonts w:hint="eastAsia"/>
                <w:lang w:eastAsia="zh-CN"/>
              </w:rPr>
              <w:t xml:space="preserve"> </w:t>
            </w:r>
            <w:r>
              <w:t>modification</w:t>
            </w:r>
            <w:r>
              <w:rPr>
                <w:rFonts w:hint="eastAsia"/>
                <w:lang w:eastAsia="zh-CN"/>
              </w:rPr>
              <w:t xml:space="preserve"> to </w:t>
            </w:r>
            <w:r>
              <w:rPr>
                <w:rFonts w:hint="eastAsia"/>
                <w:lang w:eastAsia="ja-JP"/>
              </w:rPr>
              <w:t xml:space="preserve">all of the terminals, </w:t>
            </w:r>
            <w:r>
              <w:t>when</w:t>
            </w:r>
            <w:r>
              <w:rPr>
                <w:rFonts w:hint="eastAsia"/>
                <w:lang w:eastAsia="zh-CN"/>
              </w:rPr>
              <w:t xml:space="preserve"> </w:t>
            </w:r>
            <w:r>
              <w:rPr>
                <w:rFonts w:hint="eastAsia"/>
                <w:lang w:eastAsia="ja-JP"/>
              </w:rPr>
              <w:t xml:space="preserve">one of </w:t>
            </w:r>
            <w:r>
              <w:t>th</w:t>
            </w:r>
            <w:r>
              <w:rPr>
                <w:rFonts w:hint="eastAsia"/>
                <w:lang w:eastAsia="ja-JP"/>
              </w:rPr>
              <w:t>e</w:t>
            </w:r>
            <w:r>
              <w:t xml:space="preserve"> terminal</w:t>
            </w:r>
            <w:r>
              <w:rPr>
                <w:rFonts w:hint="eastAsia"/>
                <w:lang w:eastAsia="ja-JP"/>
              </w:rPr>
              <w:t xml:space="preserve">s </w:t>
            </w:r>
            <w:r>
              <w:t>move</w:t>
            </w:r>
            <w:r>
              <w:rPr>
                <w:rFonts w:hint="eastAsia"/>
                <w:lang w:eastAsia="ja-JP"/>
              </w:rPr>
              <w:t>s</w:t>
            </w:r>
            <w:r>
              <w:t xml:space="preserve"> </w:t>
            </w:r>
            <w:r>
              <w:lastRenderedPageBreak/>
              <w:t xml:space="preserve">from one access system to another, if the target access system </w:t>
            </w:r>
            <w:r>
              <w:rPr>
                <w:rFonts w:hint="eastAsia"/>
                <w:lang w:eastAsia="ja-JP"/>
              </w:rPr>
              <w:t xml:space="preserve">for this terminal </w:t>
            </w:r>
            <w:r>
              <w:t>has a QoS mechanism but can not be guaranteed to support the required QoS</w:t>
            </w:r>
            <w:r>
              <w:rPr>
                <w:rFonts w:hint="eastAsia"/>
                <w:lang w:eastAsia="ja-JP"/>
              </w:rPr>
              <w:t xml:space="preserve"> (e.g. for a gaming application where the conditions are to be equal for each of the players).</w:t>
            </w:r>
          </w:p>
        </w:tc>
        <w:tc>
          <w:tcPr>
            <w:tcW w:w="1559" w:type="dxa"/>
            <w:tcBorders>
              <w:bottom w:val="single" w:sz="4" w:space="0" w:color="auto"/>
            </w:tcBorders>
          </w:tcPr>
          <w:p w14:paraId="21A7E06D" w14:textId="77777777" w:rsidR="007E5CDD" w:rsidRPr="00DF5426" w:rsidRDefault="007E5CDD" w:rsidP="00DD2A2B">
            <w:pPr>
              <w:rPr>
                <w:rFonts w:ascii="Arial" w:hAnsi="Arial" w:cs="Arial"/>
                <w:lang w:eastAsia="ja-JP"/>
              </w:rPr>
            </w:pPr>
            <w:r w:rsidRPr="00DF5426">
              <w:rPr>
                <w:rFonts w:ascii="Arial" w:hAnsi="Arial" w:cs="Arial"/>
                <w:lang w:eastAsia="ja-JP"/>
              </w:rPr>
              <w:lastRenderedPageBreak/>
              <w:t>TS 22.105</w:t>
            </w:r>
          </w:p>
        </w:tc>
      </w:tr>
      <w:tr w:rsidR="007E5CDD" w:rsidRPr="00DF5426" w14:paraId="119C58D4" w14:textId="77777777">
        <w:tblPrEx>
          <w:tblCellMar>
            <w:top w:w="0" w:type="dxa"/>
            <w:bottom w:w="0" w:type="dxa"/>
          </w:tblCellMar>
        </w:tblPrEx>
        <w:tc>
          <w:tcPr>
            <w:tcW w:w="993" w:type="dxa"/>
          </w:tcPr>
          <w:p w14:paraId="4625B5C4" w14:textId="77777777" w:rsidR="007E5CDD" w:rsidRPr="00DF5426" w:rsidRDefault="007E5CDD" w:rsidP="00DD2A2B">
            <w:pPr>
              <w:rPr>
                <w:rFonts w:ascii="Arial" w:hAnsi="Arial" w:cs="Arial"/>
                <w:lang w:eastAsia="ja-JP"/>
              </w:rPr>
            </w:pPr>
            <w:r w:rsidRPr="00DF5426">
              <w:rPr>
                <w:rFonts w:ascii="Arial" w:hAnsi="Arial" w:cs="Arial"/>
                <w:lang w:eastAsia="ja-JP"/>
              </w:rPr>
              <w:t>6.2.7</w:t>
            </w:r>
          </w:p>
        </w:tc>
        <w:tc>
          <w:tcPr>
            <w:tcW w:w="7087" w:type="dxa"/>
          </w:tcPr>
          <w:p w14:paraId="2FBAF8EB" w14:textId="77777777" w:rsidR="00FC5F48" w:rsidRPr="002E5B69" w:rsidRDefault="00FC5F48" w:rsidP="00FC5F48">
            <w:pPr>
              <w:pStyle w:val="TOC6"/>
              <w:ind w:left="175" w:hanging="175"/>
              <w:rPr>
                <w:rFonts w:hint="eastAsia"/>
                <w:lang w:eastAsia="ja-JP"/>
              </w:rPr>
            </w:pPr>
            <w:r w:rsidRPr="002E5B69">
              <w:rPr>
                <w:lang w:eastAsia="ja-JP"/>
              </w:rPr>
              <w:t>Personal Networks</w:t>
            </w:r>
            <w:r w:rsidRPr="002E5B69">
              <w:rPr>
                <w:rFonts w:hint="eastAsia"/>
                <w:lang w:eastAsia="ja-JP"/>
              </w:rPr>
              <w:t>:</w:t>
            </w:r>
          </w:p>
          <w:p w14:paraId="32EC2B9C" w14:textId="77777777" w:rsidR="00FC5F48" w:rsidRDefault="00FC5F48" w:rsidP="00FC5F48">
            <w:pPr>
              <w:pStyle w:val="B1"/>
              <w:ind w:left="175" w:hanging="175"/>
              <w:rPr>
                <w:lang w:eastAsia="ja-JP"/>
              </w:rPr>
            </w:pPr>
            <w:r>
              <w:rPr>
                <w:lang w:eastAsia="ja-JP"/>
              </w:rPr>
              <w:t>-</w:t>
            </w:r>
            <w:r>
              <w:rPr>
                <w:lang w:eastAsia="ja-JP"/>
              </w:rPr>
              <w:tab/>
              <w:t>AIPN shall support a wide variety of service capabilities with the different USIMs</w:t>
            </w:r>
            <w:r>
              <w:rPr>
                <w:rFonts w:hint="eastAsia"/>
                <w:lang w:eastAsia="ja-JP"/>
              </w:rPr>
              <w:t xml:space="preserve"> from the same AIPN operator (e.g. twin USIMs)</w:t>
            </w:r>
            <w:r>
              <w:rPr>
                <w:lang w:eastAsia="ja-JP"/>
              </w:rPr>
              <w:t xml:space="preserve"> associated with a single user</w:t>
            </w:r>
            <w:r>
              <w:rPr>
                <w:rFonts w:hint="eastAsia"/>
                <w:lang w:eastAsia="ja-JP"/>
              </w:rPr>
              <w:t>.</w:t>
            </w:r>
          </w:p>
          <w:p w14:paraId="2951CA27" w14:textId="77777777" w:rsidR="00FC5F48" w:rsidRDefault="00FC5F48" w:rsidP="00FC5F48">
            <w:pPr>
              <w:pStyle w:val="B1"/>
              <w:ind w:left="175" w:hanging="175"/>
              <w:rPr>
                <w:rFonts w:hint="eastAsia"/>
                <w:lang w:eastAsia="ja-JP"/>
              </w:rPr>
            </w:pPr>
            <w:r>
              <w:rPr>
                <w:lang w:eastAsia="ja-JP"/>
              </w:rPr>
              <w:t>-</w:t>
            </w:r>
            <w:r>
              <w:rPr>
                <w:lang w:eastAsia="ja-JP"/>
              </w:rPr>
              <w:tab/>
              <w:t>AIPN shall provide a connection between the terminal devices of a Personal Network that is reliable and provides adequate protection to the user’s data to give confidence that his data is adequately protected.</w:t>
            </w:r>
          </w:p>
          <w:p w14:paraId="41C502C6" w14:textId="77777777" w:rsidR="00FC5F48" w:rsidRPr="002E5B69" w:rsidRDefault="00FC5F48" w:rsidP="00FC5F48">
            <w:pPr>
              <w:pStyle w:val="TOC6"/>
              <w:ind w:left="175" w:hanging="175"/>
              <w:rPr>
                <w:lang w:eastAsia="ja-JP"/>
              </w:rPr>
            </w:pPr>
            <w:r>
              <w:rPr>
                <w:rFonts w:hint="eastAsia"/>
                <w:lang w:eastAsia="ja-JP"/>
              </w:rPr>
              <w:t>Personal Area Networks:</w:t>
            </w:r>
          </w:p>
          <w:p w14:paraId="3E084025" w14:textId="77777777" w:rsidR="00FC5F48" w:rsidRDefault="00FC5F48" w:rsidP="00FC5F48">
            <w:pPr>
              <w:pStyle w:val="TOC6"/>
              <w:ind w:left="175" w:hanging="175"/>
              <w:rPr>
                <w:lang w:eastAsia="ja-JP"/>
              </w:rPr>
            </w:pPr>
            <w:r>
              <w:rPr>
                <w:lang w:eastAsia="ja-JP"/>
              </w:rPr>
              <w:t>-</w:t>
            </w:r>
            <w:r>
              <w:rPr>
                <w:lang w:eastAsia="ja-JP"/>
              </w:rPr>
              <w:tab/>
              <w:t xml:space="preserve">The AIPN shall support multiple simultaneous sessions originated from one or several devices using the same </w:t>
            </w:r>
            <w:r>
              <w:rPr>
                <w:rFonts w:hint="eastAsia"/>
                <w:lang w:eastAsia="ja-JP"/>
              </w:rPr>
              <w:t>(U)</w:t>
            </w:r>
            <w:r>
              <w:rPr>
                <w:lang w:eastAsia="ja-JP"/>
              </w:rPr>
              <w:t>SIM authority.</w:t>
            </w:r>
          </w:p>
          <w:p w14:paraId="5D919997" w14:textId="77777777" w:rsidR="00FC5F48" w:rsidRDefault="00FC5F48" w:rsidP="00FC5F48">
            <w:pPr>
              <w:pStyle w:val="TOC6"/>
              <w:ind w:left="175" w:hanging="175"/>
              <w:rPr>
                <w:rFonts w:hint="eastAsia"/>
                <w:lang w:eastAsia="ja-JP"/>
              </w:rPr>
            </w:pPr>
          </w:p>
          <w:p w14:paraId="35BE2101" w14:textId="77777777" w:rsidR="00FC5F48" w:rsidRDefault="00FC5F48" w:rsidP="00FC5F48">
            <w:pPr>
              <w:pStyle w:val="TOC6"/>
              <w:ind w:left="175" w:hanging="175"/>
              <w:rPr>
                <w:lang w:eastAsia="ja-JP"/>
              </w:rPr>
            </w:pPr>
            <w:r w:rsidRPr="002E5B69">
              <w:rPr>
                <w:rFonts w:hint="eastAsia"/>
                <w:lang w:eastAsia="ja-JP"/>
              </w:rPr>
              <w:t>Ad-hoc Networks</w:t>
            </w:r>
            <w:r>
              <w:rPr>
                <w:lang w:eastAsia="ja-JP"/>
              </w:rPr>
              <w:t>:</w:t>
            </w:r>
          </w:p>
          <w:p w14:paraId="5A04F376" w14:textId="77777777" w:rsidR="00FC5F48" w:rsidRDefault="00FC5F48" w:rsidP="00FC5F48">
            <w:pPr>
              <w:pStyle w:val="TOC6"/>
              <w:ind w:left="175" w:hanging="175"/>
              <w:rPr>
                <w:rFonts w:hint="eastAsia"/>
                <w:lang w:eastAsia="ja-JP"/>
              </w:rPr>
            </w:pPr>
            <w:r>
              <w:rPr>
                <w:lang w:eastAsia="ja-JP"/>
              </w:rPr>
              <w:t>-</w:t>
            </w:r>
            <w:r>
              <w:rPr>
                <w:lang w:eastAsia="ja-JP"/>
              </w:rPr>
              <w:tab/>
              <w:t xml:space="preserve">The AIPN shall accept consolidated </w:t>
            </w:r>
            <w:r>
              <w:rPr>
                <w:rFonts w:hint="eastAsia"/>
                <w:lang w:eastAsia="ja-JP"/>
              </w:rPr>
              <w:t xml:space="preserve">and distributed </w:t>
            </w:r>
            <w:r>
              <w:rPr>
                <w:lang w:eastAsia="ja-JP"/>
              </w:rPr>
              <w:t xml:space="preserve">traffic from a group of users arriving through </w:t>
            </w:r>
            <w:r>
              <w:rPr>
                <w:rFonts w:hint="eastAsia"/>
                <w:lang w:eastAsia="ja-JP"/>
              </w:rPr>
              <w:t>various</w:t>
            </w:r>
            <w:r>
              <w:rPr>
                <w:lang w:eastAsia="ja-JP"/>
              </w:rPr>
              <w:t xml:space="preserve"> access route</w:t>
            </w:r>
            <w:r>
              <w:rPr>
                <w:rFonts w:hint="eastAsia"/>
                <w:lang w:eastAsia="ja-JP"/>
              </w:rPr>
              <w:t>s.</w:t>
            </w:r>
          </w:p>
          <w:p w14:paraId="0AFCD661" w14:textId="77777777" w:rsidR="00FC5F48" w:rsidRDefault="00FC5F48" w:rsidP="00FC5F48">
            <w:pPr>
              <w:pStyle w:val="TOC6"/>
              <w:ind w:left="175" w:hanging="175"/>
              <w:rPr>
                <w:lang w:eastAsia="ja-JP"/>
              </w:rPr>
            </w:pPr>
            <w:r>
              <w:rPr>
                <w:lang w:eastAsia="ja-JP"/>
              </w:rPr>
              <w:t>-</w:t>
            </w:r>
            <w:r>
              <w:rPr>
                <w:lang w:eastAsia="ja-JP"/>
              </w:rPr>
              <w:tab/>
              <w:t>The AIPN shall be able to re-route</w:t>
            </w:r>
            <w:r>
              <w:rPr>
                <w:rFonts w:hint="eastAsia"/>
                <w:lang w:eastAsia="ja-JP"/>
              </w:rPr>
              <w:t xml:space="preserve"> traffic</w:t>
            </w:r>
            <w:r w:rsidRPr="005A53C8">
              <w:rPr>
                <w:lang w:eastAsia="ja-JP"/>
              </w:rPr>
              <w:t xml:space="preserve"> to </w:t>
            </w:r>
            <w:r>
              <w:rPr>
                <w:rFonts w:hint="eastAsia"/>
                <w:lang w:eastAsia="ja-JP"/>
              </w:rPr>
              <w:t>A</w:t>
            </w:r>
            <w:r w:rsidRPr="005A53C8">
              <w:rPr>
                <w:lang w:eastAsia="ja-JP"/>
              </w:rPr>
              <w:t xml:space="preserve">d-hoc </w:t>
            </w:r>
            <w:r>
              <w:rPr>
                <w:rFonts w:hint="eastAsia"/>
                <w:lang w:eastAsia="ja-JP"/>
              </w:rPr>
              <w:t>N</w:t>
            </w:r>
            <w:r>
              <w:rPr>
                <w:lang w:eastAsia="ja-JP"/>
              </w:rPr>
              <w:t xml:space="preserve">etwork devices </w:t>
            </w:r>
            <w:r w:rsidRPr="005A53C8">
              <w:rPr>
                <w:lang w:eastAsia="ja-JP"/>
              </w:rPr>
              <w:t>via another gateway</w:t>
            </w:r>
            <w:r>
              <w:rPr>
                <w:lang w:eastAsia="ja-JP"/>
              </w:rPr>
              <w:t>.</w:t>
            </w:r>
          </w:p>
          <w:p w14:paraId="20B8F8EB" w14:textId="77777777" w:rsidR="00FC5F48" w:rsidRDefault="00FC5F48" w:rsidP="00FC5F48">
            <w:pPr>
              <w:pStyle w:val="TOC6"/>
              <w:ind w:left="175" w:hanging="175"/>
              <w:rPr>
                <w:lang w:eastAsia="ja-JP"/>
              </w:rPr>
            </w:pPr>
            <w:r>
              <w:rPr>
                <w:lang w:eastAsia="ja-JP"/>
              </w:rPr>
              <w:t>-</w:t>
            </w:r>
            <w:r>
              <w:rPr>
                <w:lang w:eastAsia="ja-JP"/>
              </w:rPr>
              <w:tab/>
              <w:t>The AIPN shall support changes in the access route for the consolidated traffic from an Ad-</w:t>
            </w:r>
            <w:r>
              <w:rPr>
                <w:rFonts w:hint="eastAsia"/>
                <w:lang w:eastAsia="ja-JP"/>
              </w:rPr>
              <w:t>h</w:t>
            </w:r>
            <w:r>
              <w:rPr>
                <w:lang w:eastAsia="ja-JP"/>
              </w:rPr>
              <w:t>oc Network.  These changes may take place with no warning to the AIPN.</w:t>
            </w:r>
          </w:p>
          <w:p w14:paraId="73321341" w14:textId="77777777" w:rsidR="00FC5F48" w:rsidRDefault="00FC5F48" w:rsidP="00FC5F48">
            <w:pPr>
              <w:pStyle w:val="TOC6"/>
              <w:ind w:left="175" w:hanging="175"/>
              <w:rPr>
                <w:lang w:eastAsia="ja-JP"/>
              </w:rPr>
            </w:pPr>
            <w:r>
              <w:rPr>
                <w:lang w:eastAsia="ja-JP"/>
              </w:rPr>
              <w:t>-</w:t>
            </w:r>
            <w:r>
              <w:rPr>
                <w:lang w:eastAsia="ja-JP"/>
              </w:rPr>
              <w:tab/>
              <w:t>Elements of the consolidated traffic from an Ad-</w:t>
            </w:r>
            <w:r>
              <w:rPr>
                <w:rFonts w:hint="eastAsia"/>
                <w:lang w:eastAsia="ja-JP"/>
              </w:rPr>
              <w:t>h</w:t>
            </w:r>
            <w:r>
              <w:rPr>
                <w:lang w:eastAsia="ja-JP"/>
              </w:rPr>
              <w:t>oc Network may originate from a PAN.</w:t>
            </w:r>
          </w:p>
          <w:p w14:paraId="6319942E" w14:textId="77777777" w:rsidR="00FC5F48" w:rsidRDefault="00FC5F48" w:rsidP="00FC5F48">
            <w:pPr>
              <w:pStyle w:val="TOC6"/>
              <w:ind w:left="175" w:hanging="175"/>
              <w:rPr>
                <w:lang w:eastAsia="ja-JP"/>
              </w:rPr>
            </w:pPr>
            <w:r>
              <w:rPr>
                <w:lang w:eastAsia="ja-JP"/>
              </w:rPr>
              <w:t>-</w:t>
            </w:r>
            <w:r>
              <w:rPr>
                <w:lang w:eastAsia="ja-JP"/>
              </w:rPr>
              <w:tab/>
              <w:t xml:space="preserve">Accurate </w:t>
            </w:r>
            <w:r>
              <w:rPr>
                <w:rFonts w:hint="eastAsia"/>
                <w:lang w:eastAsia="ja-JP"/>
              </w:rPr>
              <w:t>charging</w:t>
            </w:r>
            <w:r>
              <w:rPr>
                <w:lang w:eastAsia="ja-JP"/>
              </w:rPr>
              <w:t xml:space="preserve"> records shall be created and maintained for the originating terminal when the traffic </w:t>
            </w:r>
            <w:r>
              <w:rPr>
                <w:rFonts w:hint="eastAsia"/>
                <w:lang w:eastAsia="ja-JP"/>
              </w:rPr>
              <w:t>is routed through</w:t>
            </w:r>
            <w:r>
              <w:rPr>
                <w:lang w:eastAsia="ja-JP"/>
              </w:rPr>
              <w:t xml:space="preserve"> a terminal belonging to another subscriber.</w:t>
            </w:r>
          </w:p>
          <w:p w14:paraId="67569461" w14:textId="77777777" w:rsidR="00FC5F48" w:rsidRDefault="00FC5F48" w:rsidP="00FC5F48">
            <w:pPr>
              <w:pStyle w:val="TOC6"/>
              <w:ind w:left="175" w:hanging="175"/>
              <w:rPr>
                <w:lang w:eastAsia="ja-JP"/>
              </w:rPr>
            </w:pPr>
            <w:r>
              <w:rPr>
                <w:lang w:eastAsia="ja-JP"/>
              </w:rPr>
              <w:t>Requirements for devices (terminals):</w:t>
            </w:r>
          </w:p>
          <w:p w14:paraId="7F874E1D" w14:textId="77777777" w:rsidR="00FC5F48" w:rsidRPr="005A53C8" w:rsidRDefault="00FC5F48" w:rsidP="00FC5F48">
            <w:pPr>
              <w:pStyle w:val="TOC6"/>
              <w:ind w:left="175" w:hanging="175"/>
              <w:rPr>
                <w:lang w:eastAsia="ja-JP"/>
              </w:rPr>
            </w:pPr>
            <w:r>
              <w:rPr>
                <w:lang w:eastAsia="ja-JP"/>
              </w:rPr>
              <w:tab/>
            </w:r>
            <w:r>
              <w:rPr>
                <w:rFonts w:hint="eastAsia"/>
                <w:lang w:eastAsia="ja-JP"/>
              </w:rPr>
              <w:t>A g</w:t>
            </w:r>
            <w:r w:rsidRPr="005A53C8">
              <w:rPr>
                <w:lang w:eastAsia="ja-JP"/>
              </w:rPr>
              <w:t xml:space="preserve">ateway </w:t>
            </w:r>
            <w:r>
              <w:rPr>
                <w:lang w:eastAsia="ja-JP"/>
              </w:rPr>
              <w:t>device (terminal)</w:t>
            </w:r>
            <w:r w:rsidRPr="005A53C8">
              <w:rPr>
                <w:lang w:eastAsia="ja-JP"/>
              </w:rPr>
              <w:t xml:space="preserve"> must be able to </w:t>
            </w:r>
            <w:r>
              <w:rPr>
                <w:lang w:eastAsia="ja-JP"/>
              </w:rPr>
              <w:t>route and forward</w:t>
            </w:r>
            <w:r w:rsidRPr="005A53C8">
              <w:rPr>
                <w:lang w:eastAsia="ja-JP"/>
              </w:rPr>
              <w:t xml:space="preserve"> packets to </w:t>
            </w:r>
            <w:r>
              <w:rPr>
                <w:lang w:eastAsia="ja-JP"/>
              </w:rPr>
              <w:t xml:space="preserve">other devices in the </w:t>
            </w:r>
            <w:r>
              <w:rPr>
                <w:rFonts w:hint="eastAsia"/>
                <w:lang w:eastAsia="ja-JP"/>
              </w:rPr>
              <w:t>A</w:t>
            </w:r>
            <w:r w:rsidRPr="005A53C8">
              <w:rPr>
                <w:lang w:eastAsia="ja-JP"/>
              </w:rPr>
              <w:t xml:space="preserve">d-hoc </w:t>
            </w:r>
            <w:r>
              <w:rPr>
                <w:rFonts w:hint="eastAsia"/>
                <w:lang w:eastAsia="ja-JP"/>
              </w:rPr>
              <w:t>N</w:t>
            </w:r>
            <w:r w:rsidRPr="005A53C8">
              <w:rPr>
                <w:lang w:eastAsia="ja-JP"/>
              </w:rPr>
              <w:t>etwork</w:t>
            </w:r>
          </w:p>
          <w:p w14:paraId="04CC9890" w14:textId="77777777" w:rsidR="00FC5F48" w:rsidRPr="005A53C8" w:rsidRDefault="00FC5F48" w:rsidP="00FC5F48">
            <w:pPr>
              <w:pStyle w:val="TOC6"/>
              <w:ind w:left="175" w:hanging="175"/>
              <w:rPr>
                <w:lang w:eastAsia="ja-JP"/>
              </w:rPr>
            </w:pPr>
            <w:r>
              <w:rPr>
                <w:lang w:eastAsia="ja-JP"/>
              </w:rPr>
              <w:tab/>
            </w:r>
            <w:r w:rsidRPr="005A53C8">
              <w:rPr>
                <w:lang w:eastAsia="ja-JP"/>
              </w:rPr>
              <w:t xml:space="preserve">Ad-hoc </w:t>
            </w:r>
            <w:r>
              <w:rPr>
                <w:rFonts w:hint="eastAsia"/>
                <w:lang w:eastAsia="ja-JP"/>
              </w:rPr>
              <w:t>N</w:t>
            </w:r>
            <w:r w:rsidRPr="005A53C8">
              <w:rPr>
                <w:lang w:eastAsia="ja-JP"/>
              </w:rPr>
              <w:t>etwork UEs must be able to d</w:t>
            </w:r>
            <w:r>
              <w:rPr>
                <w:lang w:eastAsia="ja-JP"/>
              </w:rPr>
              <w:t xml:space="preserve">iscover </w:t>
            </w:r>
            <w:r w:rsidRPr="005A53C8">
              <w:rPr>
                <w:lang w:eastAsia="ja-JP"/>
              </w:rPr>
              <w:t xml:space="preserve">'near by' gateway </w:t>
            </w:r>
            <w:r>
              <w:rPr>
                <w:lang w:eastAsia="ja-JP"/>
              </w:rPr>
              <w:t>devices</w:t>
            </w:r>
            <w:r w:rsidRPr="005A53C8">
              <w:rPr>
                <w:lang w:eastAsia="ja-JP"/>
              </w:rPr>
              <w:t xml:space="preserve">  </w:t>
            </w:r>
          </w:p>
          <w:p w14:paraId="380580B0" w14:textId="77777777" w:rsidR="00FC5F48" w:rsidRDefault="00FC5F48" w:rsidP="00FC5F48">
            <w:pPr>
              <w:pStyle w:val="TOC6"/>
              <w:ind w:left="175" w:hanging="175"/>
              <w:rPr>
                <w:rFonts w:hint="eastAsia"/>
                <w:lang w:eastAsia="ja-JP"/>
              </w:rPr>
            </w:pPr>
          </w:p>
          <w:p w14:paraId="4626B881" w14:textId="77777777" w:rsidR="00FC5F48" w:rsidRPr="002E5B69" w:rsidRDefault="00FC5F48" w:rsidP="00FC5F48">
            <w:pPr>
              <w:pStyle w:val="TOC6"/>
              <w:ind w:left="175" w:hanging="175"/>
              <w:rPr>
                <w:rFonts w:hint="eastAsia"/>
                <w:lang w:eastAsia="ja-JP"/>
              </w:rPr>
            </w:pPr>
            <w:r w:rsidRPr="002E5B69">
              <w:rPr>
                <w:rFonts w:hint="eastAsia"/>
                <w:lang w:eastAsia="ja-JP"/>
              </w:rPr>
              <w:t>Moving Networks</w:t>
            </w:r>
            <w:r>
              <w:rPr>
                <w:rFonts w:hint="eastAsia"/>
                <w:lang w:eastAsia="ja-JP"/>
              </w:rPr>
              <w:t>:</w:t>
            </w:r>
          </w:p>
          <w:p w14:paraId="5680FB2A" w14:textId="77777777" w:rsidR="00FC5F48" w:rsidRDefault="00FC5F48" w:rsidP="00FC5F48">
            <w:pPr>
              <w:pStyle w:val="TOC6"/>
              <w:ind w:left="175" w:hanging="175"/>
              <w:rPr>
                <w:lang w:eastAsia="ja-JP"/>
              </w:rPr>
            </w:pPr>
            <w:r>
              <w:rPr>
                <w:lang w:eastAsia="ja-JP"/>
              </w:rPr>
              <w:t>Use Case 1:</w:t>
            </w:r>
          </w:p>
          <w:p w14:paraId="2D304CFB" w14:textId="77777777" w:rsidR="00FC5F48" w:rsidRDefault="00FC5F48" w:rsidP="00FC5F48">
            <w:pPr>
              <w:pStyle w:val="TOC6"/>
              <w:ind w:left="175" w:hanging="175"/>
              <w:rPr>
                <w:lang w:eastAsia="ja-JP"/>
              </w:rPr>
            </w:pPr>
            <w:r>
              <w:rPr>
                <w:lang w:eastAsia="ja-JP"/>
              </w:rPr>
              <w:t>-</w:t>
            </w:r>
            <w:r>
              <w:rPr>
                <w:lang w:eastAsia="ja-JP"/>
              </w:rPr>
              <w:tab/>
              <w:t xml:space="preserve">The AIPN shall support a </w:t>
            </w:r>
            <w:r>
              <w:rPr>
                <w:rFonts w:hint="eastAsia"/>
                <w:lang w:eastAsia="ja-JP"/>
              </w:rPr>
              <w:t>point of access to the access system</w:t>
            </w:r>
            <w:r>
              <w:rPr>
                <w:lang w:eastAsia="ja-JP"/>
              </w:rPr>
              <w:t xml:space="preserve"> that has full mobility throughout the geographic region that uses the 3GPP access system for backhaul.</w:t>
            </w:r>
          </w:p>
          <w:p w14:paraId="3106010B" w14:textId="77777777" w:rsidR="00FC5F48" w:rsidRDefault="00FC5F48" w:rsidP="00FC5F48">
            <w:pPr>
              <w:pStyle w:val="TOC6"/>
              <w:ind w:left="175" w:hanging="175"/>
              <w:rPr>
                <w:lang w:eastAsia="ja-JP"/>
              </w:rPr>
            </w:pPr>
            <w:r>
              <w:rPr>
                <w:lang w:eastAsia="ja-JP"/>
              </w:rPr>
              <w:t>Use Case 2</w:t>
            </w:r>
          </w:p>
          <w:p w14:paraId="4E62BDE4" w14:textId="77777777" w:rsidR="00FC5F48" w:rsidRDefault="00FC5F48" w:rsidP="00FC5F48">
            <w:pPr>
              <w:pStyle w:val="TOC6"/>
              <w:ind w:left="175" w:hanging="175"/>
              <w:rPr>
                <w:lang w:eastAsia="ja-JP"/>
              </w:rPr>
            </w:pPr>
            <w:r>
              <w:rPr>
                <w:rFonts w:hint="eastAsia"/>
                <w:lang w:eastAsia="ja-JP"/>
              </w:rPr>
              <w:t>-</w:t>
            </w:r>
            <w:r>
              <w:rPr>
                <w:lang w:eastAsia="ja-JP"/>
              </w:rPr>
              <w:tab/>
              <w:t>The AIPN shall accept consolidated traffic from a 3GPP terminal mounted in a vehicle with a router.</w:t>
            </w:r>
          </w:p>
          <w:p w14:paraId="3D1BA4D3" w14:textId="77777777" w:rsidR="00FC5F48" w:rsidRDefault="00FC5F48" w:rsidP="00FC5F48">
            <w:pPr>
              <w:pStyle w:val="TOC6"/>
              <w:ind w:left="175" w:hanging="175"/>
              <w:rPr>
                <w:lang w:eastAsia="ja-JP"/>
              </w:rPr>
            </w:pPr>
            <w:r>
              <w:rPr>
                <w:rFonts w:hint="eastAsia"/>
                <w:lang w:eastAsia="ja-JP"/>
              </w:rPr>
              <w:t>-</w:t>
            </w:r>
            <w:r>
              <w:rPr>
                <w:lang w:eastAsia="ja-JP"/>
              </w:rPr>
              <w:tab/>
              <w:t>The AIPN shall support changes in the alternate access route as the wireless access router moves throughout the service region.</w:t>
            </w:r>
          </w:p>
          <w:p w14:paraId="688F1A0D" w14:textId="77777777" w:rsidR="00FC5F48" w:rsidRDefault="00FC5F48" w:rsidP="00FC5F48">
            <w:pPr>
              <w:pStyle w:val="TOC6"/>
              <w:ind w:left="175" w:hanging="175"/>
              <w:rPr>
                <w:lang w:eastAsia="ja-JP"/>
              </w:rPr>
            </w:pPr>
            <w:r>
              <w:rPr>
                <w:rFonts w:hint="eastAsia"/>
                <w:lang w:eastAsia="ja-JP"/>
              </w:rPr>
              <w:t>-</w:t>
            </w:r>
            <w:r>
              <w:rPr>
                <w:lang w:eastAsia="ja-JP"/>
              </w:rPr>
              <w:tab/>
              <w:t xml:space="preserve">Accurate </w:t>
            </w:r>
            <w:r>
              <w:rPr>
                <w:rFonts w:hint="eastAsia"/>
                <w:lang w:eastAsia="ja-JP"/>
              </w:rPr>
              <w:t>charging</w:t>
            </w:r>
            <w:r>
              <w:rPr>
                <w:lang w:eastAsia="ja-JP"/>
              </w:rPr>
              <w:t xml:space="preserve"> records shall be created and maintained for the originating terminal when the traffic created is</w:t>
            </w:r>
            <w:r>
              <w:rPr>
                <w:rFonts w:hint="eastAsia"/>
                <w:lang w:eastAsia="ja-JP"/>
              </w:rPr>
              <w:t xml:space="preserve"> routed through</w:t>
            </w:r>
            <w:r>
              <w:rPr>
                <w:lang w:eastAsia="ja-JP"/>
              </w:rPr>
              <w:t xml:space="preserve"> a Wireless Access Router.</w:t>
            </w:r>
          </w:p>
          <w:p w14:paraId="54E75809" w14:textId="77777777" w:rsidR="00FC5F48" w:rsidRDefault="00FC5F48" w:rsidP="00FC5F48">
            <w:pPr>
              <w:pStyle w:val="TOC6"/>
              <w:ind w:left="175" w:hanging="175"/>
              <w:rPr>
                <w:lang w:eastAsia="ja-JP"/>
              </w:rPr>
            </w:pPr>
            <w:r>
              <w:rPr>
                <w:lang w:eastAsia="ja-JP"/>
              </w:rPr>
              <w:t>Use Case 3:</w:t>
            </w:r>
          </w:p>
          <w:p w14:paraId="4A294003" w14:textId="77777777" w:rsidR="00FC5F48" w:rsidRDefault="00FC5F48" w:rsidP="00FC5F48">
            <w:pPr>
              <w:pStyle w:val="TOC6"/>
              <w:ind w:left="175" w:hanging="175"/>
              <w:rPr>
                <w:lang w:eastAsia="ja-JP"/>
              </w:rPr>
            </w:pPr>
            <w:r>
              <w:rPr>
                <w:rFonts w:hint="eastAsia"/>
                <w:lang w:eastAsia="ja-JP"/>
              </w:rPr>
              <w:t>-</w:t>
            </w:r>
            <w:r>
              <w:rPr>
                <w:lang w:eastAsia="ja-JP"/>
              </w:rPr>
              <w:tab/>
              <w:t>The AIPN shall support a mobile router connected directly to the AIPN using an alternate access route, e.g. via satellite.</w:t>
            </w:r>
          </w:p>
          <w:p w14:paraId="2B899EC3" w14:textId="77777777" w:rsidR="00FC5F48" w:rsidRDefault="00FC5F48" w:rsidP="00FC5F48">
            <w:pPr>
              <w:pStyle w:val="TOC6"/>
              <w:ind w:left="175" w:hanging="175"/>
              <w:rPr>
                <w:lang w:eastAsia="ja-JP"/>
              </w:rPr>
            </w:pPr>
            <w:r>
              <w:rPr>
                <w:rFonts w:hint="eastAsia"/>
                <w:lang w:eastAsia="ja-JP"/>
              </w:rPr>
              <w:t>-</w:t>
            </w:r>
            <w:r>
              <w:rPr>
                <w:lang w:eastAsia="ja-JP"/>
              </w:rPr>
              <w:tab/>
              <w:t xml:space="preserve">The AIPN shall support </w:t>
            </w:r>
            <w:r w:rsidRPr="00AA279F">
              <w:rPr>
                <w:lang w:eastAsia="ja-JP"/>
              </w:rPr>
              <w:t>hando</w:t>
            </w:r>
            <w:r>
              <w:rPr>
                <w:lang w:eastAsia="ja-JP"/>
              </w:rPr>
              <w:t xml:space="preserve">vers of whole </w:t>
            </w:r>
            <w:r>
              <w:rPr>
                <w:rFonts w:hint="eastAsia"/>
                <w:lang w:eastAsia="ja-JP"/>
              </w:rPr>
              <w:t>M</w:t>
            </w:r>
            <w:r>
              <w:rPr>
                <w:lang w:eastAsia="ja-JP"/>
              </w:rPr>
              <w:t xml:space="preserve">oving </w:t>
            </w:r>
            <w:r>
              <w:rPr>
                <w:rFonts w:hint="eastAsia"/>
                <w:lang w:eastAsia="ja-JP"/>
              </w:rPr>
              <w:t>N</w:t>
            </w:r>
            <w:r>
              <w:rPr>
                <w:lang w:eastAsia="ja-JP"/>
              </w:rPr>
              <w:t>etwork</w:t>
            </w:r>
            <w:r>
              <w:rPr>
                <w:rFonts w:hint="eastAsia"/>
                <w:lang w:eastAsia="ja-JP"/>
              </w:rPr>
              <w:t>s</w:t>
            </w:r>
            <w:r>
              <w:rPr>
                <w:lang w:eastAsia="ja-JP"/>
              </w:rPr>
              <w:t>; i.e. it must be able to continuously route traffic for AIPN nodes of a Moving Network to a mobile router travelling as part of the Moving Network</w:t>
            </w:r>
          </w:p>
          <w:p w14:paraId="599C795A" w14:textId="77777777" w:rsidR="007E5CDD" w:rsidRPr="00DF5426" w:rsidRDefault="00FC5F48" w:rsidP="00FC5F48">
            <w:pPr>
              <w:pStyle w:val="TOC6"/>
              <w:ind w:left="175" w:hanging="175"/>
              <w:rPr>
                <w:lang w:eastAsia="ja-JP"/>
              </w:rPr>
            </w:pPr>
            <w:r>
              <w:rPr>
                <w:rFonts w:hint="eastAsia"/>
                <w:lang w:eastAsia="ja-JP"/>
              </w:rPr>
              <w:t>-</w:t>
            </w:r>
            <w:r>
              <w:rPr>
                <w:lang w:eastAsia="ja-JP"/>
              </w:rPr>
              <w:tab/>
              <w:t xml:space="preserve">Accurate </w:t>
            </w:r>
            <w:r>
              <w:rPr>
                <w:rFonts w:hint="eastAsia"/>
                <w:lang w:eastAsia="ja-JP"/>
              </w:rPr>
              <w:t>charging</w:t>
            </w:r>
            <w:r>
              <w:rPr>
                <w:lang w:eastAsia="ja-JP"/>
              </w:rPr>
              <w:t xml:space="preserve"> records shall be created and maintained for the originating </w:t>
            </w:r>
            <w:r>
              <w:rPr>
                <w:lang w:eastAsia="ja-JP"/>
              </w:rPr>
              <w:lastRenderedPageBreak/>
              <w:t>terminal when the traffic</w:t>
            </w:r>
            <w:r>
              <w:rPr>
                <w:rFonts w:hint="eastAsia"/>
                <w:lang w:eastAsia="ja-JP"/>
              </w:rPr>
              <w:t xml:space="preserve"> is</w:t>
            </w:r>
            <w:r>
              <w:rPr>
                <w:lang w:eastAsia="ja-JP"/>
              </w:rPr>
              <w:t xml:space="preserve"> </w:t>
            </w:r>
            <w:r>
              <w:rPr>
                <w:rFonts w:hint="eastAsia"/>
                <w:lang w:eastAsia="ja-JP"/>
              </w:rPr>
              <w:t>routed through</w:t>
            </w:r>
            <w:r>
              <w:rPr>
                <w:lang w:eastAsia="ja-JP"/>
              </w:rPr>
              <w:t xml:space="preserve"> a Mobile Router.</w:t>
            </w:r>
          </w:p>
        </w:tc>
        <w:tc>
          <w:tcPr>
            <w:tcW w:w="1559" w:type="dxa"/>
          </w:tcPr>
          <w:p w14:paraId="62E85BB8" w14:textId="77777777" w:rsidR="007E5CDD" w:rsidRPr="00DF5426" w:rsidRDefault="007E5CDD" w:rsidP="00DD2A2B">
            <w:pPr>
              <w:rPr>
                <w:rFonts w:ascii="Arial" w:hAnsi="Arial" w:cs="Arial"/>
                <w:lang w:eastAsia="ja-JP"/>
              </w:rPr>
            </w:pPr>
            <w:r w:rsidRPr="00DF5426">
              <w:rPr>
                <w:rFonts w:ascii="Arial" w:hAnsi="Arial" w:cs="Arial"/>
                <w:lang w:eastAsia="ja-JP"/>
              </w:rPr>
              <w:lastRenderedPageBreak/>
              <w:t>TS 22.011</w:t>
            </w:r>
          </w:p>
          <w:p w14:paraId="07137C83" w14:textId="77777777" w:rsidR="007E5CDD" w:rsidRPr="00DF5426" w:rsidRDefault="007E5CDD" w:rsidP="00DD2A2B">
            <w:pPr>
              <w:rPr>
                <w:rFonts w:ascii="Arial" w:hAnsi="Arial" w:cs="Arial"/>
                <w:lang w:eastAsia="ja-JP"/>
              </w:rPr>
            </w:pPr>
            <w:r w:rsidRPr="00DF5426">
              <w:rPr>
                <w:rFonts w:ascii="Arial" w:hAnsi="Arial" w:cs="Arial"/>
                <w:lang w:eastAsia="ja-JP"/>
              </w:rPr>
              <w:t>Note3</w:t>
            </w:r>
          </w:p>
        </w:tc>
      </w:tr>
      <w:tr w:rsidR="007E5CDD" w:rsidRPr="00DF5426" w14:paraId="310D4DC7" w14:textId="77777777">
        <w:tblPrEx>
          <w:tblCellMar>
            <w:top w:w="0" w:type="dxa"/>
            <w:bottom w:w="0" w:type="dxa"/>
          </w:tblCellMar>
        </w:tblPrEx>
        <w:tc>
          <w:tcPr>
            <w:tcW w:w="9639" w:type="dxa"/>
            <w:gridSpan w:val="3"/>
            <w:tcBorders>
              <w:bottom w:val="single" w:sz="4" w:space="0" w:color="auto"/>
            </w:tcBorders>
          </w:tcPr>
          <w:p w14:paraId="36086913" w14:textId="77777777" w:rsidR="00FC5F48" w:rsidRPr="005576C1" w:rsidRDefault="00FC5F48" w:rsidP="00FC5F48">
            <w:pPr>
              <w:pStyle w:val="TAN"/>
              <w:rPr>
                <w:lang w:val="en-US" w:eastAsia="ja-JP"/>
              </w:rPr>
            </w:pPr>
            <w:r w:rsidRPr="005576C1">
              <w:rPr>
                <w:lang w:val="en-US" w:eastAsia="ja-JP"/>
              </w:rPr>
              <w:t>Note 1:</w:t>
            </w:r>
            <w:r w:rsidRPr="005576C1">
              <w:rPr>
                <w:lang w:val="en-US" w:eastAsia="ja-JP"/>
              </w:rPr>
              <w:tab/>
              <w:t>The introduction of aspects relevant to Technical Specifications not under SA1 responsibility is to be determined by the appropriate 3GPP TSG WG.</w:t>
            </w:r>
          </w:p>
          <w:p w14:paraId="7BB3D03F" w14:textId="77777777" w:rsidR="00FC5F48" w:rsidRDefault="00FC5F48" w:rsidP="00FC5F48">
            <w:pPr>
              <w:pStyle w:val="TAN"/>
              <w:rPr>
                <w:rFonts w:hint="eastAsia"/>
                <w:lang w:val="en-US" w:eastAsia="ja-JP"/>
              </w:rPr>
            </w:pPr>
            <w:r w:rsidRPr="005576C1">
              <w:rPr>
                <w:lang w:val="en-US" w:eastAsia="ja-JP"/>
              </w:rPr>
              <w:t>Note 2:</w:t>
            </w:r>
            <w:r w:rsidRPr="005576C1">
              <w:rPr>
                <w:lang w:val="en-US" w:eastAsia="ja-JP"/>
              </w:rPr>
              <w:tab/>
              <w:t>The content of the column entitled 'Relevant Technical Specification' is non-exhaustive, i.e. the introduction of requirements for an AIPN into Technical Specifications other than those stated may be considered if appropriate.</w:t>
            </w:r>
          </w:p>
          <w:p w14:paraId="3C48F2A1" w14:textId="77777777" w:rsidR="00FC5F48" w:rsidRDefault="00FC5F48" w:rsidP="00FC5F48">
            <w:pPr>
              <w:pStyle w:val="TAN"/>
              <w:rPr>
                <w:rFonts w:hint="eastAsia"/>
                <w:lang w:val="en-US" w:eastAsia="ja-JP"/>
              </w:rPr>
            </w:pPr>
            <w:r>
              <w:rPr>
                <w:rFonts w:hint="eastAsia"/>
                <w:lang w:val="en-US" w:eastAsia="ja-JP"/>
              </w:rPr>
              <w:t>Note</w:t>
            </w:r>
            <w:r>
              <w:rPr>
                <w:lang w:val="en-US" w:eastAsia="ja-JP"/>
              </w:rPr>
              <w:t xml:space="preserve"> </w:t>
            </w:r>
            <w:r>
              <w:rPr>
                <w:rFonts w:hint="eastAsia"/>
                <w:lang w:val="en-US" w:eastAsia="ja-JP"/>
              </w:rPr>
              <w:t>3</w:t>
            </w:r>
            <w:proofErr w:type="gramStart"/>
            <w:r>
              <w:rPr>
                <w:rFonts w:hint="eastAsia"/>
                <w:lang w:val="en-US" w:eastAsia="ja-JP"/>
              </w:rPr>
              <w:t>:</w:t>
            </w:r>
            <w:r w:rsidRPr="005576C1">
              <w:rPr>
                <w:lang w:val="en-US" w:eastAsia="ja-JP"/>
              </w:rPr>
              <w:t xml:space="preserve"> </w:t>
            </w:r>
            <w:r w:rsidRPr="005576C1">
              <w:rPr>
                <w:lang w:val="en-US" w:eastAsia="ja-JP"/>
              </w:rPr>
              <w:tab/>
            </w:r>
            <w:r>
              <w:rPr>
                <w:rFonts w:hint="eastAsia"/>
                <w:lang w:val="en-US" w:eastAsia="ja-JP"/>
              </w:rPr>
              <w:t>No</w:t>
            </w:r>
            <w:proofErr w:type="gramEnd"/>
            <w:r>
              <w:rPr>
                <w:rFonts w:hint="eastAsia"/>
                <w:lang w:val="en-US" w:eastAsia="ja-JP"/>
              </w:rPr>
              <w:t xml:space="preserve"> SA1 Technical Specification </w:t>
            </w:r>
            <w:proofErr w:type="gramStart"/>
            <w:r>
              <w:rPr>
                <w:lang w:val="en-US" w:eastAsia="ja-JP"/>
              </w:rPr>
              <w:t>appropriate</w:t>
            </w:r>
            <w:proofErr w:type="gramEnd"/>
            <w:r>
              <w:rPr>
                <w:rFonts w:hint="eastAsia"/>
                <w:lang w:val="en-US" w:eastAsia="ja-JP"/>
              </w:rPr>
              <w:t xml:space="preserve"> to fully capture these requirements.</w:t>
            </w:r>
          </w:p>
          <w:p w14:paraId="5590DA23" w14:textId="77777777" w:rsidR="007E5CDD" w:rsidRPr="00DF5426" w:rsidRDefault="00FC5F48" w:rsidP="00FC5F48">
            <w:pPr>
              <w:pStyle w:val="TAN"/>
              <w:rPr>
                <w:rFonts w:cs="Arial"/>
                <w:lang w:eastAsia="ja-JP"/>
              </w:rPr>
            </w:pPr>
            <w:r w:rsidRPr="005576C1">
              <w:rPr>
                <w:lang w:val="en-US" w:eastAsia="ja-JP"/>
              </w:rPr>
              <w:t xml:space="preserve">Note </w:t>
            </w:r>
            <w:r>
              <w:rPr>
                <w:rFonts w:hint="eastAsia"/>
                <w:lang w:val="en-US" w:eastAsia="ja-JP"/>
              </w:rPr>
              <w:t>4</w:t>
            </w:r>
            <w:r w:rsidRPr="005576C1">
              <w:rPr>
                <w:lang w:val="en-US" w:eastAsia="ja-JP"/>
              </w:rPr>
              <w:t>:</w:t>
            </w:r>
            <w:r w:rsidRPr="005576C1">
              <w:rPr>
                <w:lang w:val="en-US" w:eastAsia="ja-JP"/>
              </w:rPr>
              <w:tab/>
            </w:r>
            <w:r>
              <w:rPr>
                <w:rFonts w:hint="eastAsia"/>
                <w:lang w:val="en-US" w:eastAsia="ja-JP"/>
              </w:rPr>
              <w:t>T</w:t>
            </w:r>
            <w:r>
              <w:rPr>
                <w:lang w:val="en-US" w:eastAsia="ja-JP"/>
              </w:rPr>
              <w:t>h</w:t>
            </w:r>
            <w:r>
              <w:rPr>
                <w:rFonts w:hint="eastAsia"/>
                <w:lang w:val="en-US" w:eastAsia="ja-JP"/>
              </w:rPr>
              <w:t>e r</w:t>
            </w:r>
            <w:r w:rsidRPr="00A60634">
              <w:rPr>
                <w:lang w:val="en-US" w:eastAsia="ja-JP"/>
              </w:rPr>
              <w:t xml:space="preserve">elevant </w:t>
            </w:r>
            <w:r>
              <w:rPr>
                <w:rFonts w:hint="eastAsia"/>
                <w:lang w:val="en-US" w:eastAsia="ja-JP"/>
              </w:rPr>
              <w:t>e</w:t>
            </w:r>
            <w:r w:rsidRPr="00A60634">
              <w:rPr>
                <w:rFonts w:hint="eastAsia"/>
                <w:lang w:val="en-US" w:eastAsia="ja-JP"/>
              </w:rPr>
              <w:t xml:space="preserve">xisting SA1 </w:t>
            </w:r>
            <w:r w:rsidRPr="00A60634">
              <w:rPr>
                <w:lang w:val="en-US" w:eastAsia="ja-JP"/>
              </w:rPr>
              <w:t>Technical Specification</w:t>
            </w:r>
            <w:r>
              <w:rPr>
                <w:rFonts w:hint="eastAsia"/>
                <w:lang w:val="en-US" w:eastAsia="ja-JP"/>
              </w:rPr>
              <w:t xml:space="preserve"> for this functionality is for further study.</w:t>
            </w:r>
          </w:p>
        </w:tc>
      </w:tr>
    </w:tbl>
    <w:p w14:paraId="666D95B2" w14:textId="77777777" w:rsidR="00234DC7" w:rsidRPr="00DF5426" w:rsidRDefault="00234DC7" w:rsidP="00180AF6">
      <w:pPr>
        <w:pStyle w:val="FP"/>
        <w:rPr>
          <w:lang w:eastAsia="ja-JP"/>
        </w:rPr>
      </w:pPr>
    </w:p>
    <w:p w14:paraId="1514B5AB" w14:textId="77777777" w:rsidR="007E5CDD" w:rsidRPr="00DF5426" w:rsidRDefault="00180AF6" w:rsidP="00234DC7">
      <w:pPr>
        <w:pStyle w:val="Heading2"/>
        <w:rPr>
          <w:lang w:eastAsia="ja-JP"/>
        </w:rPr>
      </w:pPr>
      <w:bookmarkStart w:id="102" w:name="_Toc217731512"/>
      <w:r w:rsidRPr="00DF5426">
        <w:rPr>
          <w:lang w:eastAsia="ja-JP"/>
        </w:rPr>
        <w:t>7.2</w:t>
      </w:r>
      <w:r w:rsidRPr="00DF5426">
        <w:rPr>
          <w:lang w:eastAsia="ja-JP"/>
        </w:rPr>
        <w:tab/>
        <w:t>Overall c</w:t>
      </w:r>
      <w:r w:rsidR="007E5CDD" w:rsidRPr="00DF5426">
        <w:rPr>
          <w:lang w:eastAsia="ja-JP"/>
        </w:rPr>
        <w:t>onclusion</w:t>
      </w:r>
      <w:bookmarkEnd w:id="102"/>
    </w:p>
    <w:p w14:paraId="568A1917" w14:textId="77777777" w:rsidR="00FC5F48" w:rsidRDefault="00FC5F48" w:rsidP="00FC5F48">
      <w:pPr>
        <w:rPr>
          <w:rFonts w:hint="eastAsia"/>
          <w:lang w:eastAsia="ja-JP"/>
        </w:rPr>
      </w:pPr>
      <w:r>
        <w:t xml:space="preserve">This </w:t>
      </w:r>
      <w:r>
        <w:rPr>
          <w:rFonts w:hint="eastAsia"/>
          <w:lang w:eastAsia="ja-JP"/>
        </w:rPr>
        <w:t>T</w:t>
      </w:r>
      <w:r>
        <w:t xml:space="preserve">echnical </w:t>
      </w:r>
      <w:r>
        <w:rPr>
          <w:rFonts w:hint="eastAsia"/>
          <w:lang w:eastAsia="ja-JP"/>
        </w:rPr>
        <w:t>R</w:t>
      </w:r>
      <w:r>
        <w:t xml:space="preserve">eport has analysed </w:t>
      </w:r>
      <w:r>
        <w:rPr>
          <w:rFonts w:hint="eastAsia"/>
          <w:lang w:eastAsia="ja-JP"/>
        </w:rPr>
        <w:t xml:space="preserve">the vision and the key aspects of AIPN and identified new capabilities to be specified for the 3GPP system to enable evolution to an AIPN. </w:t>
      </w:r>
      <w:r>
        <w:t xml:space="preserve">  </w:t>
      </w:r>
      <w:r>
        <w:rPr>
          <w:rFonts w:hint="eastAsia"/>
          <w:lang w:eastAsia="ja-JP"/>
        </w:rPr>
        <w:t>I</w:t>
      </w:r>
      <w:r>
        <w:t xml:space="preserve">t is concluded that the </w:t>
      </w:r>
      <w:r>
        <w:rPr>
          <w:rFonts w:hint="eastAsia"/>
          <w:lang w:eastAsia="ja-JP"/>
        </w:rPr>
        <w:t>capabilities required for introduction of an AIPN into the 3GPP</w:t>
      </w:r>
      <w:r>
        <w:t xml:space="preserve"> system require </w:t>
      </w:r>
      <w:r>
        <w:rPr>
          <w:rFonts w:hint="eastAsia"/>
          <w:lang w:eastAsia="ja-JP"/>
        </w:rPr>
        <w:t xml:space="preserve">new </w:t>
      </w:r>
      <w:r>
        <w:t xml:space="preserve">specification work within 3GPP. The recommendation </w:t>
      </w:r>
      <w:r>
        <w:rPr>
          <w:rFonts w:hint="eastAsia"/>
          <w:lang w:eastAsia="ja-JP"/>
        </w:rPr>
        <w:t xml:space="preserve">of this Technical Report </w:t>
      </w:r>
      <w:r>
        <w:t>is that the work</w:t>
      </w:r>
      <w:r>
        <w:rPr>
          <w:rFonts w:hint="eastAsia"/>
          <w:lang w:eastAsia="ja-JP"/>
        </w:rPr>
        <w:t xml:space="preserve"> be undertaken </w:t>
      </w:r>
      <w:r>
        <w:t xml:space="preserve">as a single </w:t>
      </w:r>
      <w:r>
        <w:rPr>
          <w:rFonts w:hint="eastAsia"/>
          <w:lang w:eastAsia="ja-JP"/>
        </w:rPr>
        <w:t>F</w:t>
      </w:r>
      <w:r>
        <w:t>eature</w:t>
      </w:r>
      <w:r>
        <w:rPr>
          <w:rFonts w:hint="eastAsia"/>
          <w:lang w:eastAsia="ja-JP"/>
        </w:rPr>
        <w:t xml:space="preserve">. A new Technical Specification may be produced to capture the service requirements for an AIPN. It is also recommended that new requirements identified within this Technical Report relevant to existing features of the 3GPP system, i.e. indicating </w:t>
      </w:r>
      <w:r>
        <w:rPr>
          <w:lang w:eastAsia="ja-JP"/>
        </w:rPr>
        <w:t>that</w:t>
      </w:r>
      <w:r>
        <w:rPr>
          <w:rFonts w:hint="eastAsia"/>
          <w:lang w:eastAsia="ja-JP"/>
        </w:rPr>
        <w:t xml:space="preserve"> expansion of an existing capability (e.g. IMS), be added </w:t>
      </w:r>
      <w:r>
        <w:t xml:space="preserve">to existing specifications </w:t>
      </w:r>
      <w:r>
        <w:rPr>
          <w:rFonts w:hint="eastAsia"/>
          <w:lang w:eastAsia="ja-JP"/>
        </w:rPr>
        <w:t>where appropriate</w:t>
      </w:r>
      <w:r>
        <w:t>.</w:t>
      </w:r>
    </w:p>
    <w:p w14:paraId="0AF17B7F" w14:textId="77777777" w:rsidR="007E5CDD" w:rsidRPr="00DF5426" w:rsidRDefault="007E5CDD" w:rsidP="007E5CDD">
      <w:pPr>
        <w:pStyle w:val="NO"/>
        <w:rPr>
          <w:lang w:eastAsia="ja-JP"/>
        </w:rPr>
      </w:pPr>
      <w:r w:rsidRPr="00DF5426">
        <w:rPr>
          <w:lang w:eastAsia="ja-JP"/>
        </w:rPr>
        <w:t>Note 1:</w:t>
      </w:r>
      <w:r w:rsidRPr="00DF5426">
        <w:rPr>
          <w:lang w:eastAsia="ja-JP"/>
        </w:rPr>
        <w:tab/>
        <w:t>When undertaking specification work for an AIPN care should be taken to ensure that service requirements are not duplicated across multiple Technical Specifications. This could be achieved by e.g. adding the text for a new requirement to a single Technical Specification and referencing this requirement within other Technical Specifications as appropriate.</w:t>
      </w:r>
    </w:p>
    <w:p w14:paraId="6D1B7F71" w14:textId="77777777" w:rsidR="00EB02AE" w:rsidRPr="00DF5426" w:rsidRDefault="00EB02AE" w:rsidP="00180AF6">
      <w:pPr>
        <w:pStyle w:val="Heading9"/>
        <w:rPr>
          <w:lang w:eastAsia="ja-JP"/>
        </w:rPr>
      </w:pPr>
      <w:r w:rsidRPr="00DF5426">
        <w:rPr>
          <w:lang w:eastAsia="ja-JP"/>
        </w:rPr>
        <w:br w:type="page"/>
      </w:r>
      <w:bookmarkStart w:id="103" w:name="_Toc217731513"/>
      <w:r w:rsidRPr="00DF5426">
        <w:lastRenderedPageBreak/>
        <w:t xml:space="preserve">Annex </w:t>
      </w:r>
      <w:r w:rsidRPr="00DF5426">
        <w:rPr>
          <w:lang w:eastAsia="ja-JP"/>
        </w:rPr>
        <w:t>A</w:t>
      </w:r>
      <w:r w:rsidRPr="00DF5426">
        <w:t>:</w:t>
      </w:r>
      <w:r w:rsidR="00365444" w:rsidRPr="00DF5426">
        <w:rPr>
          <w:lang w:eastAsia="ja-JP"/>
        </w:rPr>
        <w:br/>
      </w:r>
      <w:r w:rsidRPr="00DF5426">
        <w:rPr>
          <w:lang w:eastAsia="ja-JP"/>
        </w:rPr>
        <w:t>Mapping of AIPN Motivations to Key Aspects of an AIPN</w:t>
      </w:r>
      <w:bookmarkEnd w:id="103"/>
      <w:r w:rsidRPr="00DF5426">
        <w:rPr>
          <w:lang w:eastAsia="ja-JP"/>
        </w:rPr>
        <w:t xml:space="preserve"> </w:t>
      </w:r>
    </w:p>
    <w:p w14:paraId="52F4F6C1" w14:textId="77777777" w:rsidR="00EB02AE" w:rsidRPr="00DF5426" w:rsidRDefault="00EB02AE" w:rsidP="00EB02AE">
      <w:pPr>
        <w:rPr>
          <w:lang w:eastAsia="ja-JP"/>
        </w:rPr>
      </w:pPr>
      <w:r w:rsidRPr="00DF5426">
        <w:rPr>
          <w:lang w:eastAsia="ja-JP"/>
        </w:rPr>
        <w:t>This annex contains a matrix mapping the AIPN Motivations and Drivers (</w:t>
      </w:r>
      <w:r w:rsidR="00180AF6" w:rsidRPr="00DF5426">
        <w:rPr>
          <w:lang w:eastAsia="ja-JP"/>
        </w:rPr>
        <w:t>Clause</w:t>
      </w:r>
      <w:r w:rsidRPr="00DF5426">
        <w:rPr>
          <w:lang w:eastAsia="ja-JP"/>
        </w:rPr>
        <w:t xml:space="preserve"> 4) to the Key Aspects of an AIPN (</w:t>
      </w:r>
      <w:r w:rsidR="00180AF6" w:rsidRPr="00DF5426">
        <w:rPr>
          <w:lang w:eastAsia="ja-JP"/>
        </w:rPr>
        <w:t>Clause</w:t>
      </w:r>
      <w:r w:rsidRPr="00DF5426">
        <w:rPr>
          <w:lang w:eastAsia="ja-JP"/>
        </w:rPr>
        <w:t xml:space="preserve"> 5).</w:t>
      </w:r>
    </w:p>
    <w:p w14:paraId="1AAB28C0" w14:textId="77777777" w:rsidR="00365444" w:rsidRPr="00DF5426" w:rsidRDefault="00365444" w:rsidP="00365444">
      <w:pPr>
        <w:pStyle w:val="TH"/>
        <w:rPr>
          <w:lang w:eastAsia="ja-JP"/>
        </w:rPr>
      </w:pPr>
    </w:p>
    <w:tbl>
      <w:tblPr>
        <w:tblW w:w="10490" w:type="dxa"/>
        <w:tblInd w:w="-4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
        <w:gridCol w:w="284"/>
        <w:gridCol w:w="2552"/>
        <w:gridCol w:w="425"/>
        <w:gridCol w:w="567"/>
        <w:gridCol w:w="567"/>
        <w:gridCol w:w="567"/>
        <w:gridCol w:w="426"/>
        <w:gridCol w:w="425"/>
        <w:gridCol w:w="425"/>
        <w:gridCol w:w="567"/>
        <w:gridCol w:w="567"/>
        <w:gridCol w:w="425"/>
        <w:gridCol w:w="567"/>
        <w:gridCol w:w="426"/>
        <w:gridCol w:w="567"/>
        <w:gridCol w:w="425"/>
        <w:gridCol w:w="425"/>
      </w:tblGrid>
      <w:tr w:rsidR="00EB02AE" w:rsidRPr="00DF5426" w14:paraId="74CB9C57" w14:textId="77777777" w:rsidTr="00B91960">
        <w:trPr>
          <w:trHeight w:val="283"/>
        </w:trPr>
        <w:tc>
          <w:tcPr>
            <w:tcW w:w="3119" w:type="dxa"/>
            <w:gridSpan w:val="3"/>
            <w:vMerge w:val="restart"/>
            <w:tcBorders>
              <w:tl2br w:val="single" w:sz="4" w:space="0" w:color="auto"/>
              <w:tr2bl w:val="single" w:sz="4" w:space="0" w:color="auto"/>
            </w:tcBorders>
          </w:tcPr>
          <w:p w14:paraId="33471109" w14:textId="77777777" w:rsidR="00EB02AE" w:rsidRPr="00DF5426" w:rsidRDefault="00EB02AE" w:rsidP="00B91960">
            <w:pPr>
              <w:jc w:val="center"/>
              <w:rPr>
                <w:lang w:eastAsia="ja-JP"/>
              </w:rPr>
            </w:pPr>
          </w:p>
        </w:tc>
        <w:tc>
          <w:tcPr>
            <w:tcW w:w="7371" w:type="dxa"/>
            <w:gridSpan w:val="15"/>
          </w:tcPr>
          <w:p w14:paraId="48656474" w14:textId="77777777" w:rsidR="00EB02AE" w:rsidRPr="00B91960" w:rsidRDefault="00EB02AE" w:rsidP="00B91960">
            <w:pPr>
              <w:jc w:val="center"/>
              <w:rPr>
                <w:sz w:val="18"/>
                <w:szCs w:val="18"/>
                <w:lang w:eastAsia="ja-JP"/>
              </w:rPr>
            </w:pPr>
            <w:r w:rsidRPr="00B91960">
              <w:rPr>
                <w:sz w:val="18"/>
                <w:szCs w:val="18"/>
                <w:lang w:eastAsia="ja-JP"/>
              </w:rPr>
              <w:t>Key Aspects of an AIPN</w:t>
            </w:r>
          </w:p>
        </w:tc>
      </w:tr>
      <w:tr w:rsidR="00B91960" w:rsidRPr="00B91960" w14:paraId="3E2D946E" w14:textId="77777777" w:rsidTr="00B91960">
        <w:trPr>
          <w:cantSplit/>
          <w:trHeight w:val="1295"/>
        </w:trPr>
        <w:tc>
          <w:tcPr>
            <w:tcW w:w="3119" w:type="dxa"/>
            <w:gridSpan w:val="3"/>
            <w:vMerge/>
            <w:tcBorders>
              <w:tl2br w:val="single" w:sz="4" w:space="0" w:color="auto"/>
              <w:tr2bl w:val="single" w:sz="4" w:space="0" w:color="auto"/>
            </w:tcBorders>
            <w:textDirection w:val="btLr"/>
          </w:tcPr>
          <w:p w14:paraId="4239AC84" w14:textId="77777777" w:rsidR="00EB02AE" w:rsidRPr="00B91960" w:rsidRDefault="00EB02AE" w:rsidP="00B91960">
            <w:pPr>
              <w:jc w:val="center"/>
              <w:rPr>
                <w:sz w:val="16"/>
                <w:szCs w:val="16"/>
                <w:lang w:eastAsia="ja-JP"/>
              </w:rPr>
            </w:pPr>
          </w:p>
        </w:tc>
        <w:tc>
          <w:tcPr>
            <w:tcW w:w="425" w:type="dxa"/>
            <w:textDirection w:val="btLr"/>
          </w:tcPr>
          <w:p w14:paraId="399C27FC" w14:textId="77777777" w:rsidR="00EB02AE" w:rsidRPr="00B91960" w:rsidRDefault="00EB02AE" w:rsidP="00B91960">
            <w:pPr>
              <w:ind w:left="113" w:right="113"/>
              <w:jc w:val="both"/>
              <w:rPr>
                <w:sz w:val="14"/>
                <w:szCs w:val="14"/>
                <w:lang w:eastAsia="ja-JP"/>
              </w:rPr>
            </w:pPr>
            <w:r w:rsidRPr="00B91960">
              <w:rPr>
                <w:sz w:val="14"/>
                <w:szCs w:val="14"/>
              </w:rPr>
              <w:t>Common IP-based network</w:t>
            </w:r>
          </w:p>
        </w:tc>
        <w:tc>
          <w:tcPr>
            <w:tcW w:w="567" w:type="dxa"/>
            <w:textDirection w:val="btLr"/>
          </w:tcPr>
          <w:p w14:paraId="36B6B4D5" w14:textId="77777777" w:rsidR="00EB02AE" w:rsidRPr="00B91960" w:rsidRDefault="00EB02AE" w:rsidP="00B91960">
            <w:pPr>
              <w:ind w:left="113" w:right="113"/>
              <w:jc w:val="both"/>
              <w:rPr>
                <w:sz w:val="14"/>
                <w:szCs w:val="14"/>
                <w:lang w:eastAsia="ja-JP"/>
              </w:rPr>
            </w:pPr>
            <w:r w:rsidRPr="00B91960">
              <w:rPr>
                <w:sz w:val="14"/>
                <w:szCs w:val="14"/>
              </w:rPr>
              <w:t xml:space="preserve">Support </w:t>
            </w:r>
            <w:proofErr w:type="gramStart"/>
            <w:r w:rsidRPr="00B91960">
              <w:rPr>
                <w:sz w:val="14"/>
                <w:szCs w:val="14"/>
              </w:rPr>
              <w:t xml:space="preserve">of  </w:t>
            </w:r>
            <w:r w:rsidRPr="00B91960">
              <w:rPr>
                <w:sz w:val="14"/>
                <w:szCs w:val="14"/>
                <w:lang w:eastAsia="ja-JP"/>
              </w:rPr>
              <w:t>d</w:t>
            </w:r>
            <w:r w:rsidRPr="00B91960">
              <w:rPr>
                <w:sz w:val="14"/>
                <w:szCs w:val="14"/>
              </w:rPr>
              <w:t>ifferent</w:t>
            </w:r>
            <w:proofErr w:type="gramEnd"/>
            <w:r w:rsidRPr="00B91960">
              <w:rPr>
                <w:sz w:val="14"/>
                <w:szCs w:val="14"/>
              </w:rPr>
              <w:t xml:space="preserve"> access </w:t>
            </w:r>
            <w:r w:rsidRPr="00B91960">
              <w:rPr>
                <w:sz w:val="14"/>
                <w:szCs w:val="14"/>
                <w:lang w:eastAsia="ja-JP"/>
              </w:rPr>
              <w:t>system</w:t>
            </w:r>
            <w:r w:rsidRPr="00B91960">
              <w:rPr>
                <w:sz w:val="14"/>
                <w:szCs w:val="14"/>
              </w:rPr>
              <w:t>s</w:t>
            </w:r>
          </w:p>
        </w:tc>
        <w:tc>
          <w:tcPr>
            <w:tcW w:w="567" w:type="dxa"/>
            <w:textDirection w:val="btLr"/>
          </w:tcPr>
          <w:p w14:paraId="1A441165" w14:textId="77777777" w:rsidR="00EB02AE" w:rsidRPr="00B91960" w:rsidRDefault="00EB02AE" w:rsidP="00B91960">
            <w:pPr>
              <w:ind w:left="113" w:right="113"/>
              <w:jc w:val="both"/>
              <w:rPr>
                <w:sz w:val="14"/>
                <w:szCs w:val="14"/>
                <w:lang w:eastAsia="ja-JP"/>
              </w:rPr>
            </w:pPr>
            <w:r w:rsidRPr="00B91960">
              <w:rPr>
                <w:sz w:val="14"/>
                <w:szCs w:val="14"/>
                <w:lang w:eastAsia="ja-JP"/>
              </w:rPr>
              <w:t>C</w:t>
            </w:r>
            <w:r w:rsidRPr="00B91960">
              <w:rPr>
                <w:sz w:val="14"/>
                <w:szCs w:val="14"/>
              </w:rPr>
              <w:t>onvergence towards IP technology</w:t>
            </w:r>
          </w:p>
        </w:tc>
        <w:tc>
          <w:tcPr>
            <w:tcW w:w="567" w:type="dxa"/>
            <w:textDirection w:val="btLr"/>
          </w:tcPr>
          <w:p w14:paraId="405C0424" w14:textId="77777777" w:rsidR="00EB02AE" w:rsidRPr="00B91960" w:rsidRDefault="00EB02AE" w:rsidP="00B91960">
            <w:pPr>
              <w:ind w:left="113" w:right="113"/>
              <w:jc w:val="both"/>
              <w:rPr>
                <w:sz w:val="14"/>
                <w:szCs w:val="14"/>
                <w:lang w:eastAsia="ja-JP"/>
              </w:rPr>
            </w:pPr>
            <w:r w:rsidRPr="00B91960">
              <w:rPr>
                <w:sz w:val="14"/>
                <w:szCs w:val="14"/>
              </w:rPr>
              <w:t>Advanced mobility management</w:t>
            </w:r>
          </w:p>
        </w:tc>
        <w:tc>
          <w:tcPr>
            <w:tcW w:w="426" w:type="dxa"/>
            <w:textDirection w:val="btLr"/>
          </w:tcPr>
          <w:p w14:paraId="2517B89D" w14:textId="77777777" w:rsidR="00EB02AE" w:rsidRPr="00B91960" w:rsidRDefault="00EB02AE" w:rsidP="00B91960">
            <w:pPr>
              <w:ind w:left="113" w:right="113"/>
              <w:jc w:val="both"/>
              <w:rPr>
                <w:sz w:val="14"/>
                <w:szCs w:val="14"/>
                <w:lang w:eastAsia="ja-JP"/>
              </w:rPr>
            </w:pPr>
            <w:r w:rsidRPr="00B91960">
              <w:rPr>
                <w:sz w:val="14"/>
                <w:szCs w:val="14"/>
              </w:rPr>
              <w:t>Session management</w:t>
            </w:r>
          </w:p>
        </w:tc>
        <w:tc>
          <w:tcPr>
            <w:tcW w:w="425" w:type="dxa"/>
            <w:textDirection w:val="btLr"/>
          </w:tcPr>
          <w:p w14:paraId="1A122938" w14:textId="77777777" w:rsidR="00EB02AE" w:rsidRPr="00B91960" w:rsidRDefault="00EB02AE" w:rsidP="00B91960">
            <w:pPr>
              <w:ind w:left="113" w:right="113"/>
              <w:jc w:val="both"/>
              <w:rPr>
                <w:sz w:val="14"/>
                <w:szCs w:val="14"/>
                <w:lang w:eastAsia="ja-JP"/>
              </w:rPr>
            </w:pPr>
            <w:r w:rsidRPr="00B91960">
              <w:rPr>
                <w:sz w:val="14"/>
                <w:szCs w:val="14"/>
              </w:rPr>
              <w:t>Access</w:t>
            </w:r>
            <w:r w:rsidRPr="00B91960">
              <w:rPr>
                <w:sz w:val="14"/>
                <w:szCs w:val="14"/>
                <w:lang w:eastAsia="ja-JP"/>
              </w:rPr>
              <w:t xml:space="preserve"> system</w:t>
            </w:r>
            <w:r w:rsidRPr="00B91960">
              <w:rPr>
                <w:sz w:val="14"/>
                <w:szCs w:val="14"/>
              </w:rPr>
              <w:t xml:space="preserve"> selection</w:t>
            </w:r>
          </w:p>
        </w:tc>
        <w:tc>
          <w:tcPr>
            <w:tcW w:w="425" w:type="dxa"/>
            <w:textDirection w:val="btLr"/>
          </w:tcPr>
          <w:p w14:paraId="45C3F613" w14:textId="77777777" w:rsidR="00EB02AE" w:rsidRPr="00B91960" w:rsidRDefault="00EB02AE" w:rsidP="00B91960">
            <w:pPr>
              <w:ind w:left="113" w:right="113"/>
              <w:jc w:val="both"/>
              <w:rPr>
                <w:sz w:val="14"/>
                <w:szCs w:val="14"/>
                <w:lang w:eastAsia="ja-JP"/>
              </w:rPr>
            </w:pPr>
            <w:r w:rsidRPr="00B91960">
              <w:rPr>
                <w:sz w:val="14"/>
                <w:szCs w:val="14"/>
              </w:rPr>
              <w:t>Enhanced services</w:t>
            </w:r>
          </w:p>
        </w:tc>
        <w:tc>
          <w:tcPr>
            <w:tcW w:w="567" w:type="dxa"/>
            <w:textDirection w:val="btLr"/>
          </w:tcPr>
          <w:p w14:paraId="09C4219B" w14:textId="77777777" w:rsidR="00EB02AE" w:rsidRPr="00B91960" w:rsidRDefault="00EB02AE" w:rsidP="00B91960">
            <w:pPr>
              <w:ind w:left="113" w:right="113"/>
              <w:jc w:val="both"/>
              <w:rPr>
                <w:sz w:val="14"/>
                <w:szCs w:val="14"/>
                <w:lang w:eastAsia="ja-JP"/>
              </w:rPr>
            </w:pPr>
            <w:r w:rsidRPr="00B91960">
              <w:rPr>
                <w:sz w:val="14"/>
                <w:szCs w:val="14"/>
              </w:rPr>
              <w:t>Enhanced network performance</w:t>
            </w:r>
          </w:p>
        </w:tc>
        <w:tc>
          <w:tcPr>
            <w:tcW w:w="567" w:type="dxa"/>
            <w:textDirection w:val="btLr"/>
          </w:tcPr>
          <w:p w14:paraId="4449DD99" w14:textId="77777777" w:rsidR="00EB02AE" w:rsidRPr="00B91960" w:rsidRDefault="00EB02AE" w:rsidP="00B91960">
            <w:pPr>
              <w:ind w:left="113" w:right="113"/>
              <w:jc w:val="both"/>
              <w:rPr>
                <w:sz w:val="14"/>
                <w:szCs w:val="14"/>
                <w:lang w:eastAsia="ja-JP"/>
              </w:rPr>
            </w:pPr>
            <w:r w:rsidRPr="00B91960">
              <w:rPr>
                <w:sz w:val="14"/>
                <w:szCs w:val="14"/>
              </w:rPr>
              <w:t>Network extensibility/composition</w:t>
            </w:r>
          </w:p>
        </w:tc>
        <w:tc>
          <w:tcPr>
            <w:tcW w:w="425" w:type="dxa"/>
            <w:textDirection w:val="btLr"/>
          </w:tcPr>
          <w:p w14:paraId="60C70973" w14:textId="77777777" w:rsidR="00EB02AE" w:rsidRPr="00B91960" w:rsidRDefault="00EB02AE" w:rsidP="00B91960">
            <w:pPr>
              <w:ind w:left="113" w:right="113"/>
              <w:jc w:val="both"/>
              <w:rPr>
                <w:sz w:val="14"/>
                <w:szCs w:val="14"/>
                <w:lang w:eastAsia="ja-JP"/>
              </w:rPr>
            </w:pPr>
            <w:r w:rsidRPr="00B91960">
              <w:rPr>
                <w:sz w:val="14"/>
                <w:szCs w:val="14"/>
              </w:rPr>
              <w:t>Network management</w:t>
            </w:r>
          </w:p>
        </w:tc>
        <w:tc>
          <w:tcPr>
            <w:tcW w:w="567" w:type="dxa"/>
            <w:textDirection w:val="btLr"/>
          </w:tcPr>
          <w:p w14:paraId="4EC27CEF" w14:textId="77777777" w:rsidR="00EB02AE" w:rsidRPr="00B91960" w:rsidRDefault="00EB02AE" w:rsidP="00B91960">
            <w:pPr>
              <w:ind w:left="113" w:right="113"/>
              <w:jc w:val="both"/>
              <w:rPr>
                <w:sz w:val="14"/>
                <w:szCs w:val="14"/>
                <w:lang w:eastAsia="ja-JP"/>
              </w:rPr>
            </w:pPr>
            <w:r w:rsidRPr="00B91960">
              <w:rPr>
                <w:sz w:val="14"/>
                <w:szCs w:val="14"/>
                <w:lang w:eastAsia="ja-JP"/>
              </w:rPr>
              <w:t>S</w:t>
            </w:r>
            <w:r w:rsidRPr="00B91960">
              <w:rPr>
                <w:sz w:val="14"/>
                <w:szCs w:val="14"/>
              </w:rPr>
              <w:t>ecurity and privacy functionality</w:t>
            </w:r>
          </w:p>
        </w:tc>
        <w:tc>
          <w:tcPr>
            <w:tcW w:w="426" w:type="dxa"/>
            <w:textDirection w:val="btLr"/>
          </w:tcPr>
          <w:p w14:paraId="163FB5D8" w14:textId="77777777" w:rsidR="00EB02AE" w:rsidRPr="00B91960" w:rsidRDefault="00EB02AE" w:rsidP="00B91960">
            <w:pPr>
              <w:ind w:left="113" w:right="113"/>
              <w:jc w:val="both"/>
              <w:rPr>
                <w:sz w:val="14"/>
                <w:szCs w:val="14"/>
                <w:lang w:eastAsia="ja-JP"/>
              </w:rPr>
            </w:pPr>
            <w:r w:rsidRPr="00B91960">
              <w:rPr>
                <w:sz w:val="14"/>
                <w:szCs w:val="14"/>
              </w:rPr>
              <w:t>Quality of Service</w:t>
            </w:r>
          </w:p>
        </w:tc>
        <w:tc>
          <w:tcPr>
            <w:tcW w:w="567" w:type="dxa"/>
            <w:textDirection w:val="btLr"/>
          </w:tcPr>
          <w:p w14:paraId="252FCADB" w14:textId="77777777" w:rsidR="00EB02AE" w:rsidRPr="00B91960" w:rsidRDefault="00EB02AE" w:rsidP="00B91960">
            <w:pPr>
              <w:ind w:left="113" w:right="113"/>
              <w:jc w:val="both"/>
              <w:rPr>
                <w:sz w:val="14"/>
                <w:szCs w:val="14"/>
                <w:lang w:eastAsia="ja-JP"/>
              </w:rPr>
            </w:pPr>
            <w:r w:rsidRPr="00B91960">
              <w:rPr>
                <w:sz w:val="14"/>
                <w:szCs w:val="14"/>
              </w:rPr>
              <w:t>Terminal and User identification</w:t>
            </w:r>
          </w:p>
        </w:tc>
        <w:tc>
          <w:tcPr>
            <w:tcW w:w="425" w:type="dxa"/>
            <w:textDirection w:val="btLr"/>
          </w:tcPr>
          <w:p w14:paraId="3585ED8E" w14:textId="77777777" w:rsidR="00EB02AE" w:rsidRPr="00B91960" w:rsidRDefault="00EB02AE" w:rsidP="00B91960">
            <w:pPr>
              <w:ind w:left="113" w:right="113"/>
              <w:jc w:val="both"/>
              <w:rPr>
                <w:sz w:val="14"/>
                <w:szCs w:val="14"/>
                <w:lang w:eastAsia="ja-JP"/>
              </w:rPr>
            </w:pPr>
            <w:r w:rsidRPr="00B91960">
              <w:rPr>
                <w:sz w:val="14"/>
                <w:szCs w:val="14"/>
                <w:lang w:eastAsia="ja-JP"/>
              </w:rPr>
              <w:t>Flexible future development</w:t>
            </w:r>
          </w:p>
        </w:tc>
        <w:tc>
          <w:tcPr>
            <w:tcW w:w="425" w:type="dxa"/>
            <w:textDirection w:val="btLr"/>
          </w:tcPr>
          <w:p w14:paraId="6DF72AB0" w14:textId="77777777" w:rsidR="00EB02AE" w:rsidRPr="00B91960" w:rsidRDefault="00EB02AE" w:rsidP="00B91960">
            <w:pPr>
              <w:ind w:left="113" w:right="113"/>
              <w:jc w:val="both"/>
              <w:rPr>
                <w:sz w:val="14"/>
                <w:szCs w:val="14"/>
                <w:lang w:eastAsia="ja-JP"/>
              </w:rPr>
            </w:pPr>
            <w:r w:rsidRPr="00B91960">
              <w:rPr>
                <w:sz w:val="14"/>
                <w:szCs w:val="14"/>
                <w:lang w:eastAsia="ja-JP"/>
              </w:rPr>
              <w:t>Identity federation</w:t>
            </w:r>
          </w:p>
        </w:tc>
      </w:tr>
      <w:tr w:rsidR="00B91960" w:rsidRPr="00DF5426" w14:paraId="379F2C82" w14:textId="77777777" w:rsidTr="00B91960">
        <w:trPr>
          <w:trHeight w:val="70"/>
        </w:trPr>
        <w:tc>
          <w:tcPr>
            <w:tcW w:w="283" w:type="dxa"/>
            <w:vMerge w:val="restart"/>
            <w:textDirection w:val="btLr"/>
          </w:tcPr>
          <w:p w14:paraId="75A4086A" w14:textId="77777777" w:rsidR="00EB02AE" w:rsidRPr="00B91960" w:rsidRDefault="00EB02AE" w:rsidP="00B91960">
            <w:pPr>
              <w:ind w:left="113" w:right="113"/>
              <w:jc w:val="center"/>
              <w:rPr>
                <w:sz w:val="18"/>
                <w:szCs w:val="18"/>
                <w:lang w:eastAsia="ja-JP"/>
              </w:rPr>
            </w:pPr>
            <w:r w:rsidRPr="00B91960">
              <w:rPr>
                <w:sz w:val="18"/>
                <w:szCs w:val="18"/>
                <w:lang w:eastAsia="ja-JP"/>
              </w:rPr>
              <w:t>Motivations and Drivers</w:t>
            </w:r>
          </w:p>
        </w:tc>
        <w:tc>
          <w:tcPr>
            <w:tcW w:w="284" w:type="dxa"/>
            <w:vMerge w:val="restart"/>
            <w:textDirection w:val="btLr"/>
          </w:tcPr>
          <w:p w14:paraId="30E3BD26" w14:textId="77777777" w:rsidR="00EB02AE" w:rsidRPr="00B91960" w:rsidRDefault="00EB02AE" w:rsidP="00B91960">
            <w:pPr>
              <w:ind w:left="113" w:right="113"/>
              <w:jc w:val="center"/>
              <w:rPr>
                <w:sz w:val="16"/>
                <w:szCs w:val="16"/>
                <w:lang w:eastAsia="ja-JP"/>
              </w:rPr>
            </w:pPr>
            <w:r w:rsidRPr="00B91960">
              <w:rPr>
                <w:sz w:val="16"/>
                <w:szCs w:val="16"/>
                <w:lang w:eastAsia="ja-JP"/>
              </w:rPr>
              <w:t>User related and Social Drivers</w:t>
            </w:r>
          </w:p>
        </w:tc>
        <w:tc>
          <w:tcPr>
            <w:tcW w:w="2552" w:type="dxa"/>
          </w:tcPr>
          <w:p w14:paraId="2BDC3159" w14:textId="77777777" w:rsidR="00EB02AE" w:rsidRPr="00B91960" w:rsidRDefault="00EB02AE" w:rsidP="00B91960">
            <w:pPr>
              <w:jc w:val="both"/>
              <w:rPr>
                <w:sz w:val="14"/>
                <w:szCs w:val="14"/>
                <w:lang w:eastAsia="ja-JP"/>
              </w:rPr>
            </w:pPr>
            <w:r w:rsidRPr="00B91960">
              <w:rPr>
                <w:sz w:val="14"/>
                <w:szCs w:val="14"/>
                <w:lang w:eastAsia="ja-JP"/>
              </w:rPr>
              <w:t>Consumer trend demanding diversification of mobile services</w:t>
            </w:r>
          </w:p>
        </w:tc>
        <w:tc>
          <w:tcPr>
            <w:tcW w:w="425" w:type="dxa"/>
          </w:tcPr>
          <w:p w14:paraId="395DF54E"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567" w:type="dxa"/>
          </w:tcPr>
          <w:p w14:paraId="6498803C"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567" w:type="dxa"/>
          </w:tcPr>
          <w:p w14:paraId="497C61E7"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567" w:type="dxa"/>
          </w:tcPr>
          <w:p w14:paraId="43C4A82B"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426" w:type="dxa"/>
          </w:tcPr>
          <w:p w14:paraId="6A745DDF"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425" w:type="dxa"/>
          </w:tcPr>
          <w:p w14:paraId="0D423591"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425" w:type="dxa"/>
          </w:tcPr>
          <w:p w14:paraId="400DB153"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567" w:type="dxa"/>
          </w:tcPr>
          <w:p w14:paraId="68589916"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567" w:type="dxa"/>
          </w:tcPr>
          <w:p w14:paraId="29F5DC53" w14:textId="77777777" w:rsidR="00EB02AE" w:rsidRPr="00B91960" w:rsidRDefault="00EB02AE" w:rsidP="00B91960">
            <w:pPr>
              <w:jc w:val="center"/>
              <w:rPr>
                <w:rFonts w:ascii="Arial" w:hAnsi="Arial" w:cs="Arial"/>
                <w:sz w:val="18"/>
                <w:szCs w:val="18"/>
                <w:lang w:eastAsia="ja-JP"/>
              </w:rPr>
            </w:pPr>
          </w:p>
        </w:tc>
        <w:tc>
          <w:tcPr>
            <w:tcW w:w="425" w:type="dxa"/>
          </w:tcPr>
          <w:p w14:paraId="5812353E" w14:textId="77777777" w:rsidR="00EB02AE" w:rsidRPr="00B91960" w:rsidRDefault="00EB02AE" w:rsidP="00B91960">
            <w:pPr>
              <w:jc w:val="center"/>
              <w:rPr>
                <w:rFonts w:ascii="Arial" w:hAnsi="Arial" w:cs="Arial"/>
                <w:sz w:val="18"/>
                <w:szCs w:val="18"/>
                <w:lang w:eastAsia="ja-JP"/>
              </w:rPr>
            </w:pPr>
          </w:p>
        </w:tc>
        <w:tc>
          <w:tcPr>
            <w:tcW w:w="567" w:type="dxa"/>
          </w:tcPr>
          <w:p w14:paraId="4D91643D" w14:textId="77777777" w:rsidR="00EB02AE" w:rsidRPr="00B91960" w:rsidRDefault="00EB02AE" w:rsidP="00B91960">
            <w:pPr>
              <w:jc w:val="center"/>
              <w:rPr>
                <w:rFonts w:ascii="Arial" w:hAnsi="Arial" w:cs="Arial"/>
                <w:sz w:val="18"/>
                <w:szCs w:val="18"/>
                <w:lang w:eastAsia="ja-JP"/>
              </w:rPr>
            </w:pPr>
          </w:p>
        </w:tc>
        <w:tc>
          <w:tcPr>
            <w:tcW w:w="426" w:type="dxa"/>
          </w:tcPr>
          <w:p w14:paraId="5DBF5465"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567" w:type="dxa"/>
          </w:tcPr>
          <w:p w14:paraId="10159789"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425" w:type="dxa"/>
          </w:tcPr>
          <w:p w14:paraId="27632B60" w14:textId="77777777" w:rsidR="00EB02AE" w:rsidRPr="00B91960" w:rsidRDefault="00EB02AE" w:rsidP="00B91960">
            <w:pPr>
              <w:jc w:val="center"/>
              <w:rPr>
                <w:rFonts w:ascii="Arial" w:hAnsi="Arial" w:cs="Arial"/>
                <w:sz w:val="18"/>
                <w:szCs w:val="18"/>
                <w:lang w:eastAsia="ja-JP"/>
              </w:rPr>
            </w:pPr>
          </w:p>
        </w:tc>
        <w:tc>
          <w:tcPr>
            <w:tcW w:w="425" w:type="dxa"/>
          </w:tcPr>
          <w:p w14:paraId="2283DC17" w14:textId="77777777" w:rsidR="00EB02AE" w:rsidRPr="00B91960" w:rsidRDefault="0053122A" w:rsidP="00B91960">
            <w:pPr>
              <w:jc w:val="center"/>
              <w:rPr>
                <w:rFonts w:ascii="Arial" w:hAnsi="Arial" w:cs="Arial"/>
                <w:sz w:val="18"/>
                <w:szCs w:val="18"/>
                <w:lang w:eastAsia="ja-JP"/>
              </w:rPr>
            </w:pPr>
            <w:r w:rsidRPr="00B91960">
              <w:rPr>
                <w:rFonts w:ascii="Arial" w:hAnsi="Arial" w:cs="Arial"/>
                <w:sz w:val="18"/>
                <w:szCs w:val="18"/>
                <w:lang w:eastAsia="ja-JP"/>
              </w:rPr>
              <w:t>X</w:t>
            </w:r>
          </w:p>
        </w:tc>
      </w:tr>
      <w:tr w:rsidR="00B91960" w:rsidRPr="00DF5426" w14:paraId="0CF40EF1" w14:textId="77777777" w:rsidTr="00B91960">
        <w:trPr>
          <w:trHeight w:val="70"/>
        </w:trPr>
        <w:tc>
          <w:tcPr>
            <w:tcW w:w="283" w:type="dxa"/>
            <w:vMerge/>
          </w:tcPr>
          <w:p w14:paraId="707B3C02" w14:textId="77777777" w:rsidR="00EB02AE" w:rsidRPr="00B91960" w:rsidRDefault="00EB02AE" w:rsidP="00B91960">
            <w:pPr>
              <w:jc w:val="center"/>
              <w:rPr>
                <w:sz w:val="18"/>
                <w:szCs w:val="18"/>
                <w:lang w:eastAsia="ja-JP"/>
              </w:rPr>
            </w:pPr>
          </w:p>
        </w:tc>
        <w:tc>
          <w:tcPr>
            <w:tcW w:w="284" w:type="dxa"/>
            <w:vMerge/>
          </w:tcPr>
          <w:p w14:paraId="42BA0F30" w14:textId="77777777" w:rsidR="00EB02AE" w:rsidRPr="00B91960" w:rsidRDefault="00EB02AE" w:rsidP="00B91960">
            <w:pPr>
              <w:jc w:val="center"/>
              <w:rPr>
                <w:sz w:val="16"/>
                <w:szCs w:val="16"/>
                <w:lang w:eastAsia="ja-JP"/>
              </w:rPr>
            </w:pPr>
          </w:p>
        </w:tc>
        <w:tc>
          <w:tcPr>
            <w:tcW w:w="2552" w:type="dxa"/>
          </w:tcPr>
          <w:p w14:paraId="76E58504" w14:textId="77777777" w:rsidR="00EB02AE" w:rsidRPr="00B91960" w:rsidRDefault="00EB02AE" w:rsidP="00B91960">
            <w:pPr>
              <w:jc w:val="both"/>
              <w:rPr>
                <w:sz w:val="14"/>
                <w:szCs w:val="14"/>
                <w:lang w:eastAsia="ja-JP"/>
              </w:rPr>
            </w:pPr>
            <w:r w:rsidRPr="00B91960">
              <w:rPr>
                <w:sz w:val="14"/>
                <w:szCs w:val="14"/>
                <w:lang w:eastAsia="ja-JP"/>
              </w:rPr>
              <w:t>Human need to be able to interact with his personal environment</w:t>
            </w:r>
          </w:p>
        </w:tc>
        <w:tc>
          <w:tcPr>
            <w:tcW w:w="425" w:type="dxa"/>
          </w:tcPr>
          <w:p w14:paraId="5E2CEFD3" w14:textId="77777777" w:rsidR="00EB02AE" w:rsidRPr="00B91960" w:rsidRDefault="00EB02AE" w:rsidP="00B91960">
            <w:pPr>
              <w:jc w:val="center"/>
              <w:rPr>
                <w:rFonts w:ascii="Arial" w:hAnsi="Arial" w:cs="Arial"/>
                <w:sz w:val="18"/>
                <w:szCs w:val="18"/>
                <w:lang w:eastAsia="ja-JP"/>
              </w:rPr>
            </w:pPr>
          </w:p>
        </w:tc>
        <w:tc>
          <w:tcPr>
            <w:tcW w:w="567" w:type="dxa"/>
          </w:tcPr>
          <w:p w14:paraId="7CF957C7" w14:textId="77777777" w:rsidR="00EB02AE" w:rsidRPr="00B91960" w:rsidRDefault="00EB02AE" w:rsidP="00B91960">
            <w:pPr>
              <w:jc w:val="center"/>
              <w:rPr>
                <w:rFonts w:ascii="Arial" w:hAnsi="Arial" w:cs="Arial"/>
                <w:sz w:val="18"/>
                <w:szCs w:val="18"/>
                <w:lang w:eastAsia="ja-JP"/>
              </w:rPr>
            </w:pPr>
          </w:p>
        </w:tc>
        <w:tc>
          <w:tcPr>
            <w:tcW w:w="567" w:type="dxa"/>
          </w:tcPr>
          <w:p w14:paraId="04A95D3D" w14:textId="77777777" w:rsidR="00EB02AE" w:rsidRPr="00B91960" w:rsidRDefault="00EB02AE" w:rsidP="00B91960">
            <w:pPr>
              <w:jc w:val="center"/>
              <w:rPr>
                <w:rFonts w:ascii="Arial" w:hAnsi="Arial" w:cs="Arial"/>
                <w:sz w:val="18"/>
                <w:szCs w:val="18"/>
                <w:lang w:eastAsia="ja-JP"/>
              </w:rPr>
            </w:pPr>
          </w:p>
        </w:tc>
        <w:tc>
          <w:tcPr>
            <w:tcW w:w="567" w:type="dxa"/>
          </w:tcPr>
          <w:p w14:paraId="706AAF05" w14:textId="77777777" w:rsidR="00EB02AE" w:rsidRPr="00B91960" w:rsidRDefault="00EB02AE" w:rsidP="00B91960">
            <w:pPr>
              <w:jc w:val="center"/>
              <w:rPr>
                <w:rFonts w:ascii="Arial" w:hAnsi="Arial" w:cs="Arial"/>
                <w:sz w:val="18"/>
                <w:szCs w:val="18"/>
                <w:lang w:eastAsia="ja-JP"/>
              </w:rPr>
            </w:pPr>
          </w:p>
        </w:tc>
        <w:tc>
          <w:tcPr>
            <w:tcW w:w="426" w:type="dxa"/>
          </w:tcPr>
          <w:p w14:paraId="47C9460E" w14:textId="77777777" w:rsidR="00EB02AE" w:rsidRPr="00B91960" w:rsidRDefault="00EB02AE" w:rsidP="00B91960">
            <w:pPr>
              <w:jc w:val="center"/>
              <w:rPr>
                <w:rFonts w:ascii="Arial" w:hAnsi="Arial" w:cs="Arial"/>
                <w:sz w:val="18"/>
                <w:szCs w:val="18"/>
                <w:lang w:eastAsia="ja-JP"/>
              </w:rPr>
            </w:pPr>
          </w:p>
        </w:tc>
        <w:tc>
          <w:tcPr>
            <w:tcW w:w="425" w:type="dxa"/>
          </w:tcPr>
          <w:p w14:paraId="0F916F04" w14:textId="77777777" w:rsidR="00EB02AE" w:rsidRPr="00B91960" w:rsidRDefault="00EB02AE" w:rsidP="00B91960">
            <w:pPr>
              <w:jc w:val="center"/>
              <w:rPr>
                <w:rFonts w:ascii="Arial" w:hAnsi="Arial" w:cs="Arial"/>
                <w:sz w:val="18"/>
                <w:szCs w:val="18"/>
                <w:lang w:eastAsia="ja-JP"/>
              </w:rPr>
            </w:pPr>
          </w:p>
        </w:tc>
        <w:tc>
          <w:tcPr>
            <w:tcW w:w="425" w:type="dxa"/>
          </w:tcPr>
          <w:p w14:paraId="595C9D74"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567" w:type="dxa"/>
          </w:tcPr>
          <w:p w14:paraId="51116366" w14:textId="77777777" w:rsidR="00EB02AE" w:rsidRPr="00B91960" w:rsidRDefault="00EB02AE" w:rsidP="00B91960">
            <w:pPr>
              <w:jc w:val="center"/>
              <w:rPr>
                <w:rFonts w:ascii="Arial" w:hAnsi="Arial" w:cs="Arial"/>
                <w:sz w:val="18"/>
                <w:szCs w:val="18"/>
                <w:lang w:eastAsia="ja-JP"/>
              </w:rPr>
            </w:pPr>
          </w:p>
        </w:tc>
        <w:tc>
          <w:tcPr>
            <w:tcW w:w="567" w:type="dxa"/>
          </w:tcPr>
          <w:p w14:paraId="231F2E5A" w14:textId="77777777" w:rsidR="00EB02AE" w:rsidRPr="00B91960" w:rsidRDefault="00EB02AE" w:rsidP="00B91960">
            <w:pPr>
              <w:jc w:val="center"/>
              <w:rPr>
                <w:rFonts w:ascii="Arial" w:hAnsi="Arial" w:cs="Arial"/>
                <w:sz w:val="18"/>
                <w:szCs w:val="18"/>
                <w:lang w:eastAsia="ja-JP"/>
              </w:rPr>
            </w:pPr>
          </w:p>
        </w:tc>
        <w:tc>
          <w:tcPr>
            <w:tcW w:w="425" w:type="dxa"/>
          </w:tcPr>
          <w:p w14:paraId="7E41F48E" w14:textId="77777777" w:rsidR="00EB02AE" w:rsidRPr="00B91960" w:rsidRDefault="00EB02AE" w:rsidP="00B91960">
            <w:pPr>
              <w:jc w:val="center"/>
              <w:rPr>
                <w:rFonts w:ascii="Arial" w:hAnsi="Arial" w:cs="Arial"/>
                <w:sz w:val="18"/>
                <w:szCs w:val="18"/>
                <w:lang w:eastAsia="ja-JP"/>
              </w:rPr>
            </w:pPr>
          </w:p>
        </w:tc>
        <w:tc>
          <w:tcPr>
            <w:tcW w:w="567" w:type="dxa"/>
          </w:tcPr>
          <w:p w14:paraId="434FDED3" w14:textId="77777777" w:rsidR="00EB02AE" w:rsidRPr="00B91960" w:rsidRDefault="00EB02AE" w:rsidP="00B91960">
            <w:pPr>
              <w:jc w:val="center"/>
              <w:rPr>
                <w:rFonts w:ascii="Arial" w:hAnsi="Arial" w:cs="Arial"/>
                <w:sz w:val="18"/>
                <w:szCs w:val="18"/>
                <w:lang w:eastAsia="ja-JP"/>
              </w:rPr>
            </w:pPr>
          </w:p>
        </w:tc>
        <w:tc>
          <w:tcPr>
            <w:tcW w:w="426" w:type="dxa"/>
          </w:tcPr>
          <w:p w14:paraId="6A242C93" w14:textId="77777777" w:rsidR="00EB02AE" w:rsidRPr="00B91960" w:rsidRDefault="00EB02AE" w:rsidP="00B91960">
            <w:pPr>
              <w:jc w:val="center"/>
              <w:rPr>
                <w:rFonts w:ascii="Arial" w:hAnsi="Arial" w:cs="Arial"/>
                <w:sz w:val="18"/>
                <w:szCs w:val="18"/>
                <w:lang w:eastAsia="ja-JP"/>
              </w:rPr>
            </w:pPr>
          </w:p>
        </w:tc>
        <w:tc>
          <w:tcPr>
            <w:tcW w:w="567" w:type="dxa"/>
          </w:tcPr>
          <w:p w14:paraId="08CF0123"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425" w:type="dxa"/>
          </w:tcPr>
          <w:p w14:paraId="086B4740"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425" w:type="dxa"/>
          </w:tcPr>
          <w:p w14:paraId="16992A2F" w14:textId="77777777" w:rsidR="00EB02AE" w:rsidRPr="00B91960" w:rsidRDefault="00EB02AE" w:rsidP="00B91960">
            <w:pPr>
              <w:jc w:val="center"/>
              <w:rPr>
                <w:rFonts w:ascii="Arial" w:hAnsi="Arial" w:cs="Arial"/>
                <w:sz w:val="18"/>
                <w:szCs w:val="18"/>
                <w:lang w:eastAsia="ja-JP"/>
              </w:rPr>
            </w:pPr>
          </w:p>
        </w:tc>
      </w:tr>
      <w:tr w:rsidR="00B91960" w:rsidRPr="00DF5426" w14:paraId="1E7B1B82" w14:textId="77777777" w:rsidTr="00B91960">
        <w:trPr>
          <w:trHeight w:val="70"/>
        </w:trPr>
        <w:tc>
          <w:tcPr>
            <w:tcW w:w="283" w:type="dxa"/>
            <w:vMerge/>
          </w:tcPr>
          <w:p w14:paraId="09EDDA11" w14:textId="77777777" w:rsidR="00EB02AE" w:rsidRPr="00B91960" w:rsidRDefault="00EB02AE" w:rsidP="00B91960">
            <w:pPr>
              <w:jc w:val="center"/>
              <w:rPr>
                <w:sz w:val="18"/>
                <w:szCs w:val="18"/>
                <w:lang w:eastAsia="ja-JP"/>
              </w:rPr>
            </w:pPr>
          </w:p>
        </w:tc>
        <w:tc>
          <w:tcPr>
            <w:tcW w:w="284" w:type="dxa"/>
            <w:vMerge/>
          </w:tcPr>
          <w:p w14:paraId="04D37F98" w14:textId="77777777" w:rsidR="00EB02AE" w:rsidRPr="00B91960" w:rsidRDefault="00EB02AE" w:rsidP="00B91960">
            <w:pPr>
              <w:jc w:val="center"/>
              <w:rPr>
                <w:sz w:val="16"/>
                <w:szCs w:val="16"/>
                <w:lang w:eastAsia="ja-JP"/>
              </w:rPr>
            </w:pPr>
          </w:p>
        </w:tc>
        <w:tc>
          <w:tcPr>
            <w:tcW w:w="2552" w:type="dxa"/>
          </w:tcPr>
          <w:p w14:paraId="40D28D49" w14:textId="77777777" w:rsidR="00EB02AE" w:rsidRPr="00B91960" w:rsidRDefault="00EB02AE" w:rsidP="00B91960">
            <w:pPr>
              <w:jc w:val="both"/>
              <w:rPr>
                <w:sz w:val="14"/>
                <w:szCs w:val="14"/>
                <w:lang w:eastAsia="ja-JP"/>
              </w:rPr>
            </w:pPr>
            <w:r w:rsidRPr="00B91960">
              <w:rPr>
                <w:sz w:val="14"/>
                <w:szCs w:val="14"/>
                <w:lang w:eastAsia="ja-JP"/>
              </w:rPr>
              <w:t>Social behaviour and the need to understand one's environment</w:t>
            </w:r>
          </w:p>
        </w:tc>
        <w:tc>
          <w:tcPr>
            <w:tcW w:w="425" w:type="dxa"/>
          </w:tcPr>
          <w:p w14:paraId="688303A8" w14:textId="77777777" w:rsidR="00EB02AE" w:rsidRPr="00B91960" w:rsidRDefault="00EB02AE" w:rsidP="00B91960">
            <w:pPr>
              <w:jc w:val="center"/>
              <w:rPr>
                <w:rFonts w:ascii="Arial" w:hAnsi="Arial" w:cs="Arial"/>
                <w:sz w:val="18"/>
                <w:szCs w:val="18"/>
                <w:lang w:eastAsia="ja-JP"/>
              </w:rPr>
            </w:pPr>
          </w:p>
        </w:tc>
        <w:tc>
          <w:tcPr>
            <w:tcW w:w="567" w:type="dxa"/>
          </w:tcPr>
          <w:p w14:paraId="05303195" w14:textId="77777777" w:rsidR="00EB02AE" w:rsidRPr="00B91960" w:rsidRDefault="00EB02AE" w:rsidP="00B91960">
            <w:pPr>
              <w:jc w:val="center"/>
              <w:rPr>
                <w:rFonts w:ascii="Arial" w:hAnsi="Arial" w:cs="Arial"/>
                <w:sz w:val="18"/>
                <w:szCs w:val="18"/>
                <w:lang w:eastAsia="ja-JP"/>
              </w:rPr>
            </w:pPr>
          </w:p>
        </w:tc>
        <w:tc>
          <w:tcPr>
            <w:tcW w:w="567" w:type="dxa"/>
          </w:tcPr>
          <w:p w14:paraId="24EAC3AC" w14:textId="77777777" w:rsidR="00EB02AE" w:rsidRPr="00B91960" w:rsidRDefault="00EB02AE" w:rsidP="00B91960">
            <w:pPr>
              <w:jc w:val="center"/>
              <w:rPr>
                <w:rFonts w:ascii="Arial" w:hAnsi="Arial" w:cs="Arial"/>
                <w:sz w:val="18"/>
                <w:szCs w:val="18"/>
                <w:lang w:eastAsia="ja-JP"/>
              </w:rPr>
            </w:pPr>
          </w:p>
        </w:tc>
        <w:tc>
          <w:tcPr>
            <w:tcW w:w="567" w:type="dxa"/>
          </w:tcPr>
          <w:p w14:paraId="5D616D35"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426" w:type="dxa"/>
          </w:tcPr>
          <w:p w14:paraId="7DA76E48"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425" w:type="dxa"/>
          </w:tcPr>
          <w:p w14:paraId="1B3EACCE"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425" w:type="dxa"/>
          </w:tcPr>
          <w:p w14:paraId="4E781CFF"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567" w:type="dxa"/>
          </w:tcPr>
          <w:p w14:paraId="70FD4B62" w14:textId="77777777" w:rsidR="00EB02AE" w:rsidRPr="00B91960" w:rsidRDefault="00FE0748" w:rsidP="00B91960">
            <w:pPr>
              <w:jc w:val="center"/>
              <w:rPr>
                <w:rFonts w:ascii="Arial" w:hAnsi="Arial" w:cs="Arial"/>
                <w:sz w:val="18"/>
                <w:szCs w:val="18"/>
                <w:lang w:eastAsia="ja-JP"/>
              </w:rPr>
            </w:pPr>
            <w:r w:rsidRPr="00B91960">
              <w:rPr>
                <w:rFonts w:ascii="Arial" w:hAnsi="Arial" w:cs="Arial" w:hint="eastAsia"/>
                <w:sz w:val="18"/>
                <w:szCs w:val="18"/>
                <w:lang w:eastAsia="ja-JP"/>
              </w:rPr>
              <w:t>X</w:t>
            </w:r>
          </w:p>
        </w:tc>
        <w:tc>
          <w:tcPr>
            <w:tcW w:w="567" w:type="dxa"/>
          </w:tcPr>
          <w:p w14:paraId="4041EC42" w14:textId="77777777" w:rsidR="00EB02AE" w:rsidRPr="00B91960" w:rsidRDefault="00EB02AE" w:rsidP="00B91960">
            <w:pPr>
              <w:jc w:val="center"/>
              <w:rPr>
                <w:rFonts w:ascii="Arial" w:hAnsi="Arial" w:cs="Arial"/>
                <w:sz w:val="18"/>
                <w:szCs w:val="18"/>
                <w:lang w:eastAsia="ja-JP"/>
              </w:rPr>
            </w:pPr>
          </w:p>
        </w:tc>
        <w:tc>
          <w:tcPr>
            <w:tcW w:w="425" w:type="dxa"/>
          </w:tcPr>
          <w:p w14:paraId="3C116AFB" w14:textId="77777777" w:rsidR="00EB02AE" w:rsidRPr="00B91960" w:rsidRDefault="00EB02AE" w:rsidP="00B91960">
            <w:pPr>
              <w:jc w:val="center"/>
              <w:rPr>
                <w:rFonts w:ascii="Arial" w:hAnsi="Arial" w:cs="Arial"/>
                <w:sz w:val="18"/>
                <w:szCs w:val="18"/>
                <w:lang w:eastAsia="ja-JP"/>
              </w:rPr>
            </w:pPr>
          </w:p>
        </w:tc>
        <w:tc>
          <w:tcPr>
            <w:tcW w:w="567" w:type="dxa"/>
          </w:tcPr>
          <w:p w14:paraId="0341F235"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426" w:type="dxa"/>
          </w:tcPr>
          <w:p w14:paraId="13F598A0" w14:textId="77777777" w:rsidR="00EB02AE" w:rsidRPr="00B91960" w:rsidRDefault="00FE0748" w:rsidP="00B91960">
            <w:pPr>
              <w:jc w:val="center"/>
              <w:rPr>
                <w:rFonts w:ascii="Arial" w:hAnsi="Arial" w:cs="Arial"/>
                <w:sz w:val="18"/>
                <w:szCs w:val="18"/>
                <w:lang w:eastAsia="ja-JP"/>
              </w:rPr>
            </w:pPr>
            <w:r w:rsidRPr="00B91960">
              <w:rPr>
                <w:rFonts w:ascii="Arial" w:hAnsi="Arial" w:cs="Arial" w:hint="eastAsia"/>
                <w:sz w:val="18"/>
                <w:szCs w:val="18"/>
                <w:lang w:eastAsia="ja-JP"/>
              </w:rPr>
              <w:t>X</w:t>
            </w:r>
          </w:p>
        </w:tc>
        <w:tc>
          <w:tcPr>
            <w:tcW w:w="567" w:type="dxa"/>
          </w:tcPr>
          <w:p w14:paraId="4FECDC89" w14:textId="77777777" w:rsidR="00EB02AE" w:rsidRPr="00B91960" w:rsidRDefault="00EB02AE" w:rsidP="00B91960">
            <w:pPr>
              <w:jc w:val="center"/>
              <w:rPr>
                <w:rFonts w:ascii="Arial" w:hAnsi="Arial" w:cs="Arial"/>
                <w:sz w:val="18"/>
                <w:szCs w:val="18"/>
                <w:lang w:eastAsia="ja-JP"/>
              </w:rPr>
            </w:pPr>
          </w:p>
        </w:tc>
        <w:tc>
          <w:tcPr>
            <w:tcW w:w="425" w:type="dxa"/>
          </w:tcPr>
          <w:p w14:paraId="4CD55D45" w14:textId="77777777" w:rsidR="00EB02AE" w:rsidRPr="00B91960" w:rsidRDefault="00EB02AE" w:rsidP="00B91960">
            <w:pPr>
              <w:jc w:val="center"/>
              <w:rPr>
                <w:rFonts w:ascii="Arial" w:hAnsi="Arial" w:cs="Arial"/>
                <w:sz w:val="18"/>
                <w:szCs w:val="18"/>
                <w:lang w:eastAsia="ja-JP"/>
              </w:rPr>
            </w:pPr>
          </w:p>
        </w:tc>
        <w:tc>
          <w:tcPr>
            <w:tcW w:w="425" w:type="dxa"/>
          </w:tcPr>
          <w:p w14:paraId="3067F051" w14:textId="77777777" w:rsidR="00EB02AE" w:rsidRPr="00B91960" w:rsidRDefault="00EB02AE" w:rsidP="00B91960">
            <w:pPr>
              <w:jc w:val="center"/>
              <w:rPr>
                <w:rFonts w:ascii="Arial" w:hAnsi="Arial" w:cs="Arial"/>
                <w:sz w:val="18"/>
                <w:szCs w:val="18"/>
                <w:lang w:eastAsia="ja-JP"/>
              </w:rPr>
            </w:pPr>
          </w:p>
        </w:tc>
      </w:tr>
      <w:tr w:rsidR="00B91960" w:rsidRPr="00DF5426" w14:paraId="0910827B" w14:textId="77777777" w:rsidTr="00B91960">
        <w:trPr>
          <w:trHeight w:val="70"/>
        </w:trPr>
        <w:tc>
          <w:tcPr>
            <w:tcW w:w="283" w:type="dxa"/>
            <w:vMerge/>
          </w:tcPr>
          <w:p w14:paraId="73DB1A06" w14:textId="77777777" w:rsidR="00EB02AE" w:rsidRPr="00B91960" w:rsidRDefault="00EB02AE" w:rsidP="00B91960">
            <w:pPr>
              <w:jc w:val="center"/>
              <w:rPr>
                <w:sz w:val="18"/>
                <w:szCs w:val="18"/>
                <w:lang w:eastAsia="ja-JP"/>
              </w:rPr>
            </w:pPr>
          </w:p>
        </w:tc>
        <w:tc>
          <w:tcPr>
            <w:tcW w:w="284" w:type="dxa"/>
            <w:vMerge/>
          </w:tcPr>
          <w:p w14:paraId="3782432E" w14:textId="77777777" w:rsidR="00EB02AE" w:rsidRPr="00B91960" w:rsidRDefault="00EB02AE" w:rsidP="00B91960">
            <w:pPr>
              <w:jc w:val="center"/>
              <w:rPr>
                <w:sz w:val="16"/>
                <w:szCs w:val="16"/>
                <w:lang w:eastAsia="ja-JP"/>
              </w:rPr>
            </w:pPr>
          </w:p>
        </w:tc>
        <w:tc>
          <w:tcPr>
            <w:tcW w:w="2552" w:type="dxa"/>
          </w:tcPr>
          <w:p w14:paraId="1B57FDE0" w14:textId="77777777" w:rsidR="00EB02AE" w:rsidRPr="00B91960" w:rsidRDefault="00EB02AE" w:rsidP="00B91960">
            <w:pPr>
              <w:jc w:val="both"/>
              <w:rPr>
                <w:sz w:val="14"/>
                <w:szCs w:val="14"/>
                <w:lang w:eastAsia="ja-JP"/>
              </w:rPr>
            </w:pPr>
            <w:r w:rsidRPr="00B91960">
              <w:rPr>
                <w:sz w:val="14"/>
                <w:szCs w:val="14"/>
                <w:lang w:eastAsia="ja-JP"/>
              </w:rPr>
              <w:t>The social trend of increasing differences in income within societies</w:t>
            </w:r>
          </w:p>
        </w:tc>
        <w:tc>
          <w:tcPr>
            <w:tcW w:w="425" w:type="dxa"/>
          </w:tcPr>
          <w:p w14:paraId="19B33CC4" w14:textId="77777777" w:rsidR="00EB02AE" w:rsidRPr="00B91960" w:rsidRDefault="00EB02AE" w:rsidP="00B91960">
            <w:pPr>
              <w:jc w:val="center"/>
              <w:rPr>
                <w:rFonts w:ascii="Arial" w:hAnsi="Arial" w:cs="Arial"/>
                <w:sz w:val="18"/>
                <w:szCs w:val="18"/>
                <w:lang w:eastAsia="ja-JP"/>
              </w:rPr>
            </w:pPr>
          </w:p>
        </w:tc>
        <w:tc>
          <w:tcPr>
            <w:tcW w:w="567" w:type="dxa"/>
          </w:tcPr>
          <w:p w14:paraId="0C2EDC23" w14:textId="77777777" w:rsidR="00EB02AE" w:rsidRPr="00B91960" w:rsidRDefault="00EB02AE" w:rsidP="00B91960">
            <w:pPr>
              <w:jc w:val="center"/>
              <w:rPr>
                <w:rFonts w:ascii="Arial" w:hAnsi="Arial" w:cs="Arial"/>
                <w:sz w:val="18"/>
                <w:szCs w:val="18"/>
                <w:lang w:eastAsia="ja-JP"/>
              </w:rPr>
            </w:pPr>
          </w:p>
        </w:tc>
        <w:tc>
          <w:tcPr>
            <w:tcW w:w="567" w:type="dxa"/>
          </w:tcPr>
          <w:p w14:paraId="7CBFCF47" w14:textId="77777777" w:rsidR="00EB02AE" w:rsidRPr="00B91960" w:rsidRDefault="00EB02AE" w:rsidP="00B91960">
            <w:pPr>
              <w:jc w:val="center"/>
              <w:rPr>
                <w:rFonts w:ascii="Arial" w:hAnsi="Arial" w:cs="Arial"/>
                <w:sz w:val="18"/>
                <w:szCs w:val="18"/>
                <w:lang w:eastAsia="ja-JP"/>
              </w:rPr>
            </w:pPr>
          </w:p>
        </w:tc>
        <w:tc>
          <w:tcPr>
            <w:tcW w:w="567" w:type="dxa"/>
          </w:tcPr>
          <w:p w14:paraId="657FC935" w14:textId="77777777" w:rsidR="00EB02AE" w:rsidRPr="00B91960" w:rsidRDefault="00EB02AE" w:rsidP="00B91960">
            <w:pPr>
              <w:jc w:val="center"/>
              <w:rPr>
                <w:rFonts w:ascii="Arial" w:hAnsi="Arial" w:cs="Arial"/>
                <w:sz w:val="18"/>
                <w:szCs w:val="18"/>
                <w:lang w:eastAsia="ja-JP"/>
              </w:rPr>
            </w:pPr>
          </w:p>
        </w:tc>
        <w:tc>
          <w:tcPr>
            <w:tcW w:w="426" w:type="dxa"/>
          </w:tcPr>
          <w:p w14:paraId="7256DE2D" w14:textId="77777777" w:rsidR="00EB02AE" w:rsidRPr="00B91960" w:rsidRDefault="00EB02AE" w:rsidP="00B91960">
            <w:pPr>
              <w:jc w:val="center"/>
              <w:rPr>
                <w:rFonts w:ascii="Arial" w:hAnsi="Arial" w:cs="Arial"/>
                <w:sz w:val="18"/>
                <w:szCs w:val="18"/>
                <w:lang w:eastAsia="ja-JP"/>
              </w:rPr>
            </w:pPr>
          </w:p>
        </w:tc>
        <w:tc>
          <w:tcPr>
            <w:tcW w:w="425" w:type="dxa"/>
          </w:tcPr>
          <w:p w14:paraId="09966215" w14:textId="77777777" w:rsidR="00EB02AE" w:rsidRPr="00B91960" w:rsidRDefault="00EB02AE" w:rsidP="00B91960">
            <w:pPr>
              <w:jc w:val="center"/>
              <w:rPr>
                <w:rFonts w:ascii="Arial" w:hAnsi="Arial" w:cs="Arial"/>
                <w:sz w:val="18"/>
                <w:szCs w:val="18"/>
                <w:lang w:eastAsia="ja-JP"/>
              </w:rPr>
            </w:pPr>
          </w:p>
        </w:tc>
        <w:tc>
          <w:tcPr>
            <w:tcW w:w="425" w:type="dxa"/>
          </w:tcPr>
          <w:p w14:paraId="693D6B4F"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567" w:type="dxa"/>
          </w:tcPr>
          <w:p w14:paraId="744AB1ED" w14:textId="77777777" w:rsidR="00EB02AE" w:rsidRPr="00B91960" w:rsidRDefault="00EB02AE" w:rsidP="00B91960">
            <w:pPr>
              <w:jc w:val="center"/>
              <w:rPr>
                <w:rFonts w:ascii="Arial" w:hAnsi="Arial" w:cs="Arial"/>
                <w:sz w:val="18"/>
                <w:szCs w:val="18"/>
                <w:lang w:eastAsia="ja-JP"/>
              </w:rPr>
            </w:pPr>
          </w:p>
        </w:tc>
        <w:tc>
          <w:tcPr>
            <w:tcW w:w="567" w:type="dxa"/>
          </w:tcPr>
          <w:p w14:paraId="7098D771" w14:textId="77777777" w:rsidR="00EB02AE" w:rsidRPr="00B91960" w:rsidRDefault="00EB02AE" w:rsidP="00B91960">
            <w:pPr>
              <w:jc w:val="center"/>
              <w:rPr>
                <w:rFonts w:ascii="Arial" w:hAnsi="Arial" w:cs="Arial"/>
                <w:sz w:val="18"/>
                <w:szCs w:val="18"/>
                <w:lang w:eastAsia="ja-JP"/>
              </w:rPr>
            </w:pPr>
          </w:p>
        </w:tc>
        <w:tc>
          <w:tcPr>
            <w:tcW w:w="425" w:type="dxa"/>
          </w:tcPr>
          <w:p w14:paraId="328DFE1E" w14:textId="77777777" w:rsidR="00EB02AE" w:rsidRPr="00B91960" w:rsidRDefault="00EB02AE" w:rsidP="00B91960">
            <w:pPr>
              <w:jc w:val="center"/>
              <w:rPr>
                <w:rFonts w:ascii="Arial" w:hAnsi="Arial" w:cs="Arial"/>
                <w:sz w:val="18"/>
                <w:szCs w:val="18"/>
                <w:lang w:eastAsia="ja-JP"/>
              </w:rPr>
            </w:pPr>
          </w:p>
        </w:tc>
        <w:tc>
          <w:tcPr>
            <w:tcW w:w="567" w:type="dxa"/>
          </w:tcPr>
          <w:p w14:paraId="0C5A8650" w14:textId="77777777" w:rsidR="00EB02AE" w:rsidRPr="00B91960" w:rsidRDefault="00EB02AE" w:rsidP="00B91960">
            <w:pPr>
              <w:jc w:val="center"/>
              <w:rPr>
                <w:rFonts w:ascii="Arial" w:hAnsi="Arial" w:cs="Arial"/>
                <w:sz w:val="18"/>
                <w:szCs w:val="18"/>
                <w:lang w:eastAsia="ja-JP"/>
              </w:rPr>
            </w:pPr>
          </w:p>
        </w:tc>
        <w:tc>
          <w:tcPr>
            <w:tcW w:w="426" w:type="dxa"/>
          </w:tcPr>
          <w:p w14:paraId="07DF747F"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567" w:type="dxa"/>
          </w:tcPr>
          <w:p w14:paraId="2284DFEA" w14:textId="77777777" w:rsidR="00EB02AE" w:rsidRPr="00B91960" w:rsidRDefault="00EB02AE" w:rsidP="00B91960">
            <w:pPr>
              <w:jc w:val="center"/>
              <w:rPr>
                <w:rFonts w:ascii="Arial" w:hAnsi="Arial" w:cs="Arial"/>
                <w:sz w:val="18"/>
                <w:szCs w:val="18"/>
                <w:lang w:eastAsia="ja-JP"/>
              </w:rPr>
            </w:pPr>
          </w:p>
        </w:tc>
        <w:tc>
          <w:tcPr>
            <w:tcW w:w="425" w:type="dxa"/>
          </w:tcPr>
          <w:p w14:paraId="5E8EDB30" w14:textId="77777777" w:rsidR="00EB02AE" w:rsidRPr="00B91960" w:rsidRDefault="00EB02AE" w:rsidP="00B91960">
            <w:pPr>
              <w:jc w:val="center"/>
              <w:rPr>
                <w:rFonts w:ascii="Arial" w:hAnsi="Arial" w:cs="Arial"/>
                <w:sz w:val="18"/>
                <w:szCs w:val="18"/>
                <w:lang w:eastAsia="ja-JP"/>
              </w:rPr>
            </w:pPr>
          </w:p>
        </w:tc>
        <w:tc>
          <w:tcPr>
            <w:tcW w:w="425" w:type="dxa"/>
          </w:tcPr>
          <w:p w14:paraId="297BAFB5" w14:textId="77777777" w:rsidR="00EB02AE" w:rsidRPr="00B91960" w:rsidRDefault="00EB02AE" w:rsidP="00B91960">
            <w:pPr>
              <w:jc w:val="center"/>
              <w:rPr>
                <w:rFonts w:ascii="Arial" w:hAnsi="Arial" w:cs="Arial"/>
                <w:sz w:val="18"/>
                <w:szCs w:val="18"/>
                <w:lang w:eastAsia="ja-JP"/>
              </w:rPr>
            </w:pPr>
          </w:p>
        </w:tc>
      </w:tr>
      <w:tr w:rsidR="00B91960" w:rsidRPr="00DF5426" w14:paraId="3F442B69" w14:textId="77777777" w:rsidTr="00B91960">
        <w:trPr>
          <w:trHeight w:val="70"/>
        </w:trPr>
        <w:tc>
          <w:tcPr>
            <w:tcW w:w="283" w:type="dxa"/>
            <w:vMerge/>
          </w:tcPr>
          <w:p w14:paraId="596A6659" w14:textId="77777777" w:rsidR="00EB02AE" w:rsidRPr="00B91960" w:rsidRDefault="00EB02AE" w:rsidP="00B91960">
            <w:pPr>
              <w:jc w:val="center"/>
              <w:rPr>
                <w:sz w:val="18"/>
                <w:szCs w:val="18"/>
                <w:lang w:eastAsia="ja-JP"/>
              </w:rPr>
            </w:pPr>
          </w:p>
        </w:tc>
        <w:tc>
          <w:tcPr>
            <w:tcW w:w="284" w:type="dxa"/>
            <w:vMerge/>
          </w:tcPr>
          <w:p w14:paraId="61E550FA" w14:textId="77777777" w:rsidR="00EB02AE" w:rsidRPr="00B91960" w:rsidRDefault="00EB02AE" w:rsidP="00B91960">
            <w:pPr>
              <w:jc w:val="center"/>
              <w:rPr>
                <w:sz w:val="16"/>
                <w:szCs w:val="16"/>
                <w:lang w:eastAsia="ja-JP"/>
              </w:rPr>
            </w:pPr>
          </w:p>
        </w:tc>
        <w:tc>
          <w:tcPr>
            <w:tcW w:w="2552" w:type="dxa"/>
          </w:tcPr>
          <w:p w14:paraId="35606F32" w14:textId="77777777" w:rsidR="00EB02AE" w:rsidRPr="00B91960" w:rsidRDefault="00EB02AE" w:rsidP="00B91960">
            <w:pPr>
              <w:jc w:val="both"/>
              <w:rPr>
                <w:sz w:val="14"/>
                <w:szCs w:val="14"/>
                <w:lang w:eastAsia="ja-JP"/>
              </w:rPr>
            </w:pPr>
            <w:r w:rsidRPr="00B91960">
              <w:rPr>
                <w:sz w:val="14"/>
                <w:szCs w:val="14"/>
                <w:lang w:eastAsia="ja-JP"/>
              </w:rPr>
              <w:t>The need to satisfy user experience of ‘early-adopters’</w:t>
            </w:r>
          </w:p>
        </w:tc>
        <w:tc>
          <w:tcPr>
            <w:tcW w:w="425" w:type="dxa"/>
          </w:tcPr>
          <w:p w14:paraId="4F96ABFA" w14:textId="77777777" w:rsidR="00EB02AE" w:rsidRPr="00B91960" w:rsidRDefault="00EB02AE" w:rsidP="00B91960">
            <w:pPr>
              <w:jc w:val="center"/>
              <w:rPr>
                <w:rFonts w:ascii="Arial" w:hAnsi="Arial" w:cs="Arial"/>
                <w:sz w:val="18"/>
                <w:szCs w:val="18"/>
                <w:lang w:eastAsia="ja-JP"/>
              </w:rPr>
            </w:pPr>
          </w:p>
        </w:tc>
        <w:tc>
          <w:tcPr>
            <w:tcW w:w="567" w:type="dxa"/>
          </w:tcPr>
          <w:p w14:paraId="6250755A" w14:textId="77777777" w:rsidR="00EB02AE" w:rsidRPr="00B91960" w:rsidRDefault="00EB02AE" w:rsidP="00B91960">
            <w:pPr>
              <w:jc w:val="center"/>
              <w:rPr>
                <w:rFonts w:ascii="Arial" w:hAnsi="Arial" w:cs="Arial"/>
                <w:sz w:val="18"/>
                <w:szCs w:val="18"/>
                <w:lang w:eastAsia="ja-JP"/>
              </w:rPr>
            </w:pPr>
          </w:p>
        </w:tc>
        <w:tc>
          <w:tcPr>
            <w:tcW w:w="567" w:type="dxa"/>
          </w:tcPr>
          <w:p w14:paraId="43B2EE3D" w14:textId="77777777" w:rsidR="00EB02AE" w:rsidRPr="00B91960" w:rsidRDefault="00EB02AE" w:rsidP="00B91960">
            <w:pPr>
              <w:jc w:val="center"/>
              <w:rPr>
                <w:rFonts w:ascii="Arial" w:hAnsi="Arial" w:cs="Arial"/>
                <w:sz w:val="18"/>
                <w:szCs w:val="18"/>
                <w:lang w:eastAsia="ja-JP"/>
              </w:rPr>
            </w:pPr>
          </w:p>
        </w:tc>
        <w:tc>
          <w:tcPr>
            <w:tcW w:w="567" w:type="dxa"/>
          </w:tcPr>
          <w:p w14:paraId="426A6D41"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426" w:type="dxa"/>
          </w:tcPr>
          <w:p w14:paraId="07EE4151" w14:textId="77777777" w:rsidR="00EB02AE" w:rsidRPr="00B91960" w:rsidRDefault="00EB02AE" w:rsidP="00B91960">
            <w:pPr>
              <w:jc w:val="center"/>
              <w:rPr>
                <w:rFonts w:ascii="Arial" w:hAnsi="Arial" w:cs="Arial"/>
                <w:sz w:val="18"/>
                <w:szCs w:val="18"/>
                <w:lang w:eastAsia="ja-JP"/>
              </w:rPr>
            </w:pPr>
          </w:p>
        </w:tc>
        <w:tc>
          <w:tcPr>
            <w:tcW w:w="425" w:type="dxa"/>
          </w:tcPr>
          <w:p w14:paraId="5A4C66B6" w14:textId="77777777" w:rsidR="00EB02AE" w:rsidRPr="00B91960" w:rsidRDefault="00EB02AE" w:rsidP="00B91960">
            <w:pPr>
              <w:jc w:val="center"/>
              <w:rPr>
                <w:rFonts w:ascii="Arial" w:hAnsi="Arial" w:cs="Arial"/>
                <w:sz w:val="18"/>
                <w:szCs w:val="18"/>
                <w:lang w:eastAsia="ja-JP"/>
              </w:rPr>
            </w:pPr>
          </w:p>
        </w:tc>
        <w:tc>
          <w:tcPr>
            <w:tcW w:w="425" w:type="dxa"/>
          </w:tcPr>
          <w:p w14:paraId="400D4D5A"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567" w:type="dxa"/>
          </w:tcPr>
          <w:p w14:paraId="595D4B7D"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567" w:type="dxa"/>
          </w:tcPr>
          <w:p w14:paraId="6B25D36C" w14:textId="77777777" w:rsidR="00EB02AE" w:rsidRPr="00B91960" w:rsidRDefault="00EB02AE" w:rsidP="00B91960">
            <w:pPr>
              <w:jc w:val="center"/>
              <w:rPr>
                <w:rFonts w:ascii="Arial" w:hAnsi="Arial" w:cs="Arial"/>
                <w:sz w:val="18"/>
                <w:szCs w:val="18"/>
                <w:lang w:eastAsia="ja-JP"/>
              </w:rPr>
            </w:pPr>
          </w:p>
        </w:tc>
        <w:tc>
          <w:tcPr>
            <w:tcW w:w="425" w:type="dxa"/>
          </w:tcPr>
          <w:p w14:paraId="252CCE59" w14:textId="77777777" w:rsidR="00EB02AE" w:rsidRPr="00B91960" w:rsidRDefault="00EB02AE" w:rsidP="00B91960">
            <w:pPr>
              <w:jc w:val="center"/>
              <w:rPr>
                <w:rFonts w:ascii="Arial" w:hAnsi="Arial" w:cs="Arial"/>
                <w:sz w:val="18"/>
                <w:szCs w:val="18"/>
                <w:lang w:eastAsia="ja-JP"/>
              </w:rPr>
            </w:pPr>
          </w:p>
        </w:tc>
        <w:tc>
          <w:tcPr>
            <w:tcW w:w="567" w:type="dxa"/>
          </w:tcPr>
          <w:p w14:paraId="42F4E667" w14:textId="77777777" w:rsidR="00EB02AE" w:rsidRPr="00B91960" w:rsidRDefault="00EB02AE" w:rsidP="00B91960">
            <w:pPr>
              <w:jc w:val="center"/>
              <w:rPr>
                <w:rFonts w:ascii="Arial" w:hAnsi="Arial" w:cs="Arial"/>
                <w:sz w:val="18"/>
                <w:szCs w:val="18"/>
                <w:lang w:eastAsia="ja-JP"/>
              </w:rPr>
            </w:pPr>
          </w:p>
        </w:tc>
        <w:tc>
          <w:tcPr>
            <w:tcW w:w="426" w:type="dxa"/>
          </w:tcPr>
          <w:p w14:paraId="4837CE7D" w14:textId="77777777" w:rsidR="00EB02AE" w:rsidRPr="00B91960" w:rsidRDefault="00EB02AE" w:rsidP="00B91960">
            <w:pPr>
              <w:jc w:val="center"/>
              <w:rPr>
                <w:rFonts w:ascii="Arial" w:hAnsi="Arial" w:cs="Arial"/>
                <w:sz w:val="18"/>
                <w:szCs w:val="18"/>
                <w:lang w:eastAsia="ja-JP"/>
              </w:rPr>
            </w:pPr>
          </w:p>
        </w:tc>
        <w:tc>
          <w:tcPr>
            <w:tcW w:w="567" w:type="dxa"/>
          </w:tcPr>
          <w:p w14:paraId="1FF97FC8" w14:textId="77777777" w:rsidR="00EB02AE" w:rsidRPr="00B91960" w:rsidRDefault="00EB02AE" w:rsidP="00B91960">
            <w:pPr>
              <w:jc w:val="center"/>
              <w:rPr>
                <w:rFonts w:ascii="Arial" w:hAnsi="Arial" w:cs="Arial"/>
                <w:sz w:val="18"/>
                <w:szCs w:val="18"/>
                <w:lang w:eastAsia="ja-JP"/>
              </w:rPr>
            </w:pPr>
          </w:p>
        </w:tc>
        <w:tc>
          <w:tcPr>
            <w:tcW w:w="425" w:type="dxa"/>
          </w:tcPr>
          <w:p w14:paraId="41A7E47D" w14:textId="77777777" w:rsidR="00EB02AE" w:rsidRPr="00B91960" w:rsidRDefault="00EB02AE" w:rsidP="00B91960">
            <w:pPr>
              <w:jc w:val="center"/>
              <w:rPr>
                <w:rFonts w:ascii="Arial" w:hAnsi="Arial" w:cs="Arial"/>
                <w:sz w:val="18"/>
                <w:szCs w:val="18"/>
                <w:lang w:eastAsia="ja-JP"/>
              </w:rPr>
            </w:pPr>
          </w:p>
        </w:tc>
        <w:tc>
          <w:tcPr>
            <w:tcW w:w="425" w:type="dxa"/>
          </w:tcPr>
          <w:p w14:paraId="60F5582A" w14:textId="77777777" w:rsidR="00EB02AE" w:rsidRPr="00B91960" w:rsidRDefault="00EB02AE" w:rsidP="00B91960">
            <w:pPr>
              <w:jc w:val="center"/>
              <w:rPr>
                <w:rFonts w:ascii="Arial" w:hAnsi="Arial" w:cs="Arial"/>
                <w:sz w:val="18"/>
                <w:szCs w:val="18"/>
                <w:lang w:eastAsia="ja-JP"/>
              </w:rPr>
            </w:pPr>
          </w:p>
        </w:tc>
      </w:tr>
      <w:tr w:rsidR="00B91960" w:rsidRPr="00DF5426" w14:paraId="5A7C1389" w14:textId="77777777" w:rsidTr="00B91960">
        <w:trPr>
          <w:trHeight w:val="70"/>
        </w:trPr>
        <w:tc>
          <w:tcPr>
            <w:tcW w:w="283" w:type="dxa"/>
            <w:vMerge/>
          </w:tcPr>
          <w:p w14:paraId="3542210E" w14:textId="77777777" w:rsidR="00EB02AE" w:rsidRPr="00B91960" w:rsidRDefault="00EB02AE" w:rsidP="00B91960">
            <w:pPr>
              <w:jc w:val="center"/>
              <w:rPr>
                <w:sz w:val="18"/>
                <w:szCs w:val="18"/>
                <w:lang w:eastAsia="ja-JP"/>
              </w:rPr>
            </w:pPr>
          </w:p>
        </w:tc>
        <w:tc>
          <w:tcPr>
            <w:tcW w:w="284" w:type="dxa"/>
            <w:vMerge w:val="restart"/>
            <w:textDirection w:val="btLr"/>
          </w:tcPr>
          <w:p w14:paraId="44FADB9F" w14:textId="77777777" w:rsidR="00EB02AE" w:rsidRPr="00B91960" w:rsidRDefault="00EB02AE" w:rsidP="00B91960">
            <w:pPr>
              <w:ind w:left="113" w:right="113"/>
              <w:jc w:val="center"/>
              <w:rPr>
                <w:sz w:val="16"/>
                <w:szCs w:val="16"/>
                <w:lang w:eastAsia="ja-JP"/>
              </w:rPr>
            </w:pPr>
            <w:r w:rsidRPr="00B91960">
              <w:rPr>
                <w:sz w:val="16"/>
                <w:szCs w:val="16"/>
                <w:lang w:eastAsia="ja-JP"/>
              </w:rPr>
              <w:t>Drivers from a Business Perspective</w:t>
            </w:r>
          </w:p>
        </w:tc>
        <w:tc>
          <w:tcPr>
            <w:tcW w:w="2552" w:type="dxa"/>
          </w:tcPr>
          <w:p w14:paraId="66C82BD1" w14:textId="77777777" w:rsidR="00EB02AE" w:rsidRPr="00B91960" w:rsidRDefault="00EB02AE" w:rsidP="00B91960">
            <w:pPr>
              <w:jc w:val="both"/>
              <w:rPr>
                <w:sz w:val="14"/>
                <w:szCs w:val="14"/>
                <w:lang w:eastAsia="ja-JP"/>
              </w:rPr>
            </w:pPr>
            <w:r w:rsidRPr="00B91960">
              <w:rPr>
                <w:sz w:val="14"/>
                <w:szCs w:val="14"/>
                <w:lang w:eastAsia="ja-JP"/>
              </w:rPr>
              <w:t>Mobile industry anticipating PS traffic to surpass CS</w:t>
            </w:r>
          </w:p>
        </w:tc>
        <w:tc>
          <w:tcPr>
            <w:tcW w:w="425" w:type="dxa"/>
          </w:tcPr>
          <w:p w14:paraId="2845CE97"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567" w:type="dxa"/>
          </w:tcPr>
          <w:p w14:paraId="19132C48" w14:textId="77777777" w:rsidR="00EB02AE" w:rsidRPr="00B91960" w:rsidRDefault="00EB02AE" w:rsidP="00B91960">
            <w:pPr>
              <w:jc w:val="center"/>
              <w:rPr>
                <w:rFonts w:ascii="Arial" w:hAnsi="Arial" w:cs="Arial"/>
                <w:sz w:val="18"/>
                <w:szCs w:val="18"/>
                <w:lang w:eastAsia="ja-JP"/>
              </w:rPr>
            </w:pPr>
          </w:p>
        </w:tc>
        <w:tc>
          <w:tcPr>
            <w:tcW w:w="567" w:type="dxa"/>
          </w:tcPr>
          <w:p w14:paraId="0F968D31"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567" w:type="dxa"/>
          </w:tcPr>
          <w:p w14:paraId="1DB34BC6" w14:textId="77777777" w:rsidR="00EB02AE" w:rsidRPr="00B91960" w:rsidRDefault="00EB02AE" w:rsidP="00B91960">
            <w:pPr>
              <w:jc w:val="center"/>
              <w:rPr>
                <w:rFonts w:ascii="Arial" w:hAnsi="Arial" w:cs="Arial"/>
                <w:sz w:val="18"/>
                <w:szCs w:val="18"/>
                <w:lang w:eastAsia="ja-JP"/>
              </w:rPr>
            </w:pPr>
          </w:p>
        </w:tc>
        <w:tc>
          <w:tcPr>
            <w:tcW w:w="426" w:type="dxa"/>
          </w:tcPr>
          <w:p w14:paraId="026E9C89" w14:textId="77777777" w:rsidR="00EB02AE" w:rsidRPr="00B91960" w:rsidRDefault="00EB02AE" w:rsidP="00B91960">
            <w:pPr>
              <w:jc w:val="center"/>
              <w:rPr>
                <w:rFonts w:ascii="Arial" w:hAnsi="Arial" w:cs="Arial"/>
                <w:sz w:val="18"/>
                <w:szCs w:val="18"/>
                <w:lang w:eastAsia="ja-JP"/>
              </w:rPr>
            </w:pPr>
          </w:p>
        </w:tc>
        <w:tc>
          <w:tcPr>
            <w:tcW w:w="425" w:type="dxa"/>
          </w:tcPr>
          <w:p w14:paraId="6877F0AF" w14:textId="77777777" w:rsidR="00EB02AE" w:rsidRPr="00B91960" w:rsidRDefault="00EB02AE" w:rsidP="00B91960">
            <w:pPr>
              <w:jc w:val="center"/>
              <w:rPr>
                <w:rFonts w:ascii="Arial" w:hAnsi="Arial" w:cs="Arial"/>
                <w:sz w:val="18"/>
                <w:szCs w:val="18"/>
                <w:lang w:eastAsia="ja-JP"/>
              </w:rPr>
            </w:pPr>
          </w:p>
        </w:tc>
        <w:tc>
          <w:tcPr>
            <w:tcW w:w="425" w:type="dxa"/>
          </w:tcPr>
          <w:p w14:paraId="5C595D44" w14:textId="77777777" w:rsidR="00EB02AE" w:rsidRPr="00B91960" w:rsidRDefault="00EB02AE" w:rsidP="00B91960">
            <w:pPr>
              <w:jc w:val="center"/>
              <w:rPr>
                <w:rFonts w:ascii="Arial" w:hAnsi="Arial" w:cs="Arial"/>
                <w:sz w:val="18"/>
                <w:szCs w:val="18"/>
                <w:lang w:eastAsia="ja-JP"/>
              </w:rPr>
            </w:pPr>
          </w:p>
        </w:tc>
        <w:tc>
          <w:tcPr>
            <w:tcW w:w="567" w:type="dxa"/>
          </w:tcPr>
          <w:p w14:paraId="6B5BD590"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567" w:type="dxa"/>
          </w:tcPr>
          <w:p w14:paraId="3D1CE9AD" w14:textId="77777777" w:rsidR="00EB02AE" w:rsidRPr="00B91960" w:rsidRDefault="00EB02AE" w:rsidP="00B91960">
            <w:pPr>
              <w:jc w:val="center"/>
              <w:rPr>
                <w:rFonts w:ascii="Arial" w:hAnsi="Arial" w:cs="Arial"/>
                <w:sz w:val="18"/>
                <w:szCs w:val="18"/>
                <w:lang w:eastAsia="ja-JP"/>
              </w:rPr>
            </w:pPr>
          </w:p>
        </w:tc>
        <w:tc>
          <w:tcPr>
            <w:tcW w:w="425" w:type="dxa"/>
          </w:tcPr>
          <w:p w14:paraId="193D6F23" w14:textId="77777777" w:rsidR="00EB02AE" w:rsidRPr="00B91960" w:rsidRDefault="00EB02AE" w:rsidP="00B91960">
            <w:pPr>
              <w:jc w:val="center"/>
              <w:rPr>
                <w:rFonts w:ascii="Arial" w:hAnsi="Arial" w:cs="Arial"/>
                <w:sz w:val="18"/>
                <w:szCs w:val="18"/>
                <w:lang w:eastAsia="ja-JP"/>
              </w:rPr>
            </w:pPr>
          </w:p>
        </w:tc>
        <w:tc>
          <w:tcPr>
            <w:tcW w:w="567" w:type="dxa"/>
          </w:tcPr>
          <w:p w14:paraId="64DD4AA9" w14:textId="77777777" w:rsidR="00EB02AE" w:rsidRPr="00B91960" w:rsidRDefault="00EB02AE" w:rsidP="00B91960">
            <w:pPr>
              <w:jc w:val="center"/>
              <w:rPr>
                <w:rFonts w:ascii="Arial" w:hAnsi="Arial" w:cs="Arial"/>
                <w:sz w:val="18"/>
                <w:szCs w:val="18"/>
                <w:lang w:eastAsia="ja-JP"/>
              </w:rPr>
            </w:pPr>
          </w:p>
        </w:tc>
        <w:tc>
          <w:tcPr>
            <w:tcW w:w="426" w:type="dxa"/>
          </w:tcPr>
          <w:p w14:paraId="18861109" w14:textId="77777777" w:rsidR="00EB02AE" w:rsidRPr="00B91960" w:rsidRDefault="00EB02AE" w:rsidP="00B91960">
            <w:pPr>
              <w:jc w:val="center"/>
              <w:rPr>
                <w:rFonts w:ascii="Arial" w:hAnsi="Arial" w:cs="Arial"/>
                <w:sz w:val="18"/>
                <w:szCs w:val="18"/>
                <w:lang w:eastAsia="ja-JP"/>
              </w:rPr>
            </w:pPr>
          </w:p>
        </w:tc>
        <w:tc>
          <w:tcPr>
            <w:tcW w:w="567" w:type="dxa"/>
          </w:tcPr>
          <w:p w14:paraId="6A483F5D" w14:textId="77777777" w:rsidR="00EB02AE" w:rsidRPr="00B91960" w:rsidRDefault="00EB02AE" w:rsidP="00B91960">
            <w:pPr>
              <w:jc w:val="center"/>
              <w:rPr>
                <w:rFonts w:ascii="Arial" w:hAnsi="Arial" w:cs="Arial"/>
                <w:sz w:val="18"/>
                <w:szCs w:val="18"/>
                <w:lang w:eastAsia="ja-JP"/>
              </w:rPr>
            </w:pPr>
          </w:p>
        </w:tc>
        <w:tc>
          <w:tcPr>
            <w:tcW w:w="425" w:type="dxa"/>
          </w:tcPr>
          <w:p w14:paraId="70B3BC5B" w14:textId="77777777" w:rsidR="00EB02AE" w:rsidRPr="00B91960" w:rsidRDefault="00EB02AE" w:rsidP="00B91960">
            <w:pPr>
              <w:jc w:val="center"/>
              <w:rPr>
                <w:rFonts w:ascii="Arial" w:hAnsi="Arial" w:cs="Arial"/>
                <w:sz w:val="18"/>
                <w:szCs w:val="18"/>
                <w:lang w:eastAsia="ja-JP"/>
              </w:rPr>
            </w:pPr>
          </w:p>
        </w:tc>
        <w:tc>
          <w:tcPr>
            <w:tcW w:w="425" w:type="dxa"/>
          </w:tcPr>
          <w:p w14:paraId="3A4DECA4" w14:textId="77777777" w:rsidR="00EB02AE" w:rsidRPr="00B91960" w:rsidRDefault="00EB02AE" w:rsidP="00B91960">
            <w:pPr>
              <w:jc w:val="center"/>
              <w:rPr>
                <w:rFonts w:ascii="Arial" w:hAnsi="Arial" w:cs="Arial"/>
                <w:sz w:val="18"/>
                <w:szCs w:val="18"/>
                <w:lang w:eastAsia="ja-JP"/>
              </w:rPr>
            </w:pPr>
          </w:p>
        </w:tc>
      </w:tr>
      <w:tr w:rsidR="00B91960" w:rsidRPr="00DF5426" w14:paraId="3DE25ED6" w14:textId="77777777" w:rsidTr="00B91960">
        <w:trPr>
          <w:trHeight w:val="70"/>
        </w:trPr>
        <w:tc>
          <w:tcPr>
            <w:tcW w:w="283" w:type="dxa"/>
            <w:vMerge/>
          </w:tcPr>
          <w:p w14:paraId="6506654E" w14:textId="77777777" w:rsidR="00EB02AE" w:rsidRPr="00B91960" w:rsidRDefault="00EB02AE" w:rsidP="00B91960">
            <w:pPr>
              <w:jc w:val="center"/>
              <w:rPr>
                <w:sz w:val="18"/>
                <w:szCs w:val="18"/>
                <w:lang w:eastAsia="ja-JP"/>
              </w:rPr>
            </w:pPr>
          </w:p>
        </w:tc>
        <w:tc>
          <w:tcPr>
            <w:tcW w:w="284" w:type="dxa"/>
            <w:vMerge/>
          </w:tcPr>
          <w:p w14:paraId="416948D0" w14:textId="77777777" w:rsidR="00EB02AE" w:rsidRPr="00B91960" w:rsidRDefault="00EB02AE" w:rsidP="00B91960">
            <w:pPr>
              <w:jc w:val="center"/>
              <w:rPr>
                <w:sz w:val="18"/>
                <w:szCs w:val="18"/>
                <w:lang w:eastAsia="ja-JP"/>
              </w:rPr>
            </w:pPr>
          </w:p>
        </w:tc>
        <w:tc>
          <w:tcPr>
            <w:tcW w:w="2552" w:type="dxa"/>
          </w:tcPr>
          <w:p w14:paraId="7F1B277B" w14:textId="77777777" w:rsidR="00EB02AE" w:rsidRPr="00B91960" w:rsidRDefault="00EB02AE" w:rsidP="00B91960">
            <w:pPr>
              <w:jc w:val="both"/>
              <w:rPr>
                <w:sz w:val="14"/>
                <w:szCs w:val="14"/>
                <w:lang w:eastAsia="ja-JP"/>
              </w:rPr>
            </w:pPr>
            <w:r w:rsidRPr="00B91960">
              <w:rPr>
                <w:sz w:val="14"/>
                <w:szCs w:val="14"/>
                <w:lang w:eastAsia="ja-JP"/>
              </w:rPr>
              <w:t>Desire of AIPN operators to encompass various access systems that are not specified by 3GPP</w:t>
            </w:r>
          </w:p>
        </w:tc>
        <w:tc>
          <w:tcPr>
            <w:tcW w:w="425" w:type="dxa"/>
          </w:tcPr>
          <w:p w14:paraId="4FC6844E"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567" w:type="dxa"/>
          </w:tcPr>
          <w:p w14:paraId="0DCE9076"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567" w:type="dxa"/>
          </w:tcPr>
          <w:p w14:paraId="4888B677"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567" w:type="dxa"/>
          </w:tcPr>
          <w:p w14:paraId="3FCCC487"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426" w:type="dxa"/>
          </w:tcPr>
          <w:p w14:paraId="2D9C4BF5" w14:textId="77777777" w:rsidR="00EB02AE" w:rsidRPr="00B91960" w:rsidRDefault="00EB02AE" w:rsidP="00B91960">
            <w:pPr>
              <w:jc w:val="center"/>
              <w:rPr>
                <w:rFonts w:ascii="Arial" w:hAnsi="Arial" w:cs="Arial"/>
                <w:sz w:val="18"/>
                <w:szCs w:val="18"/>
                <w:lang w:eastAsia="ja-JP"/>
              </w:rPr>
            </w:pPr>
          </w:p>
        </w:tc>
        <w:tc>
          <w:tcPr>
            <w:tcW w:w="425" w:type="dxa"/>
          </w:tcPr>
          <w:p w14:paraId="601AB278"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425" w:type="dxa"/>
          </w:tcPr>
          <w:p w14:paraId="7B3D95D5"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567" w:type="dxa"/>
          </w:tcPr>
          <w:p w14:paraId="04AA1055" w14:textId="77777777" w:rsidR="00EB02AE" w:rsidRPr="00B91960" w:rsidRDefault="00EB02AE" w:rsidP="00B91960">
            <w:pPr>
              <w:jc w:val="center"/>
              <w:rPr>
                <w:rFonts w:ascii="Arial" w:hAnsi="Arial" w:cs="Arial"/>
                <w:sz w:val="18"/>
                <w:szCs w:val="18"/>
                <w:lang w:eastAsia="ja-JP"/>
              </w:rPr>
            </w:pPr>
          </w:p>
        </w:tc>
        <w:tc>
          <w:tcPr>
            <w:tcW w:w="567" w:type="dxa"/>
          </w:tcPr>
          <w:p w14:paraId="0B413B6A" w14:textId="77777777" w:rsidR="00EB02AE" w:rsidRPr="00B91960" w:rsidRDefault="00EB02AE" w:rsidP="00B91960">
            <w:pPr>
              <w:jc w:val="center"/>
              <w:rPr>
                <w:rFonts w:ascii="Arial" w:hAnsi="Arial" w:cs="Arial"/>
                <w:sz w:val="18"/>
                <w:szCs w:val="18"/>
                <w:lang w:eastAsia="ja-JP"/>
              </w:rPr>
            </w:pPr>
          </w:p>
        </w:tc>
        <w:tc>
          <w:tcPr>
            <w:tcW w:w="425" w:type="dxa"/>
          </w:tcPr>
          <w:p w14:paraId="6090FD44" w14:textId="77777777" w:rsidR="00EB02AE" w:rsidRPr="00B91960" w:rsidRDefault="00EB02AE" w:rsidP="00B91960">
            <w:pPr>
              <w:jc w:val="center"/>
              <w:rPr>
                <w:rFonts w:ascii="Arial" w:hAnsi="Arial" w:cs="Arial"/>
                <w:sz w:val="18"/>
                <w:szCs w:val="18"/>
                <w:lang w:eastAsia="ja-JP"/>
              </w:rPr>
            </w:pPr>
          </w:p>
        </w:tc>
        <w:tc>
          <w:tcPr>
            <w:tcW w:w="567" w:type="dxa"/>
          </w:tcPr>
          <w:p w14:paraId="3550F68A" w14:textId="77777777" w:rsidR="00EB02AE" w:rsidRPr="00B91960" w:rsidRDefault="00EB02AE" w:rsidP="00B91960">
            <w:pPr>
              <w:jc w:val="center"/>
              <w:rPr>
                <w:rFonts w:ascii="Arial" w:hAnsi="Arial" w:cs="Arial"/>
                <w:sz w:val="18"/>
                <w:szCs w:val="18"/>
                <w:lang w:eastAsia="ja-JP"/>
              </w:rPr>
            </w:pPr>
          </w:p>
        </w:tc>
        <w:tc>
          <w:tcPr>
            <w:tcW w:w="426" w:type="dxa"/>
          </w:tcPr>
          <w:p w14:paraId="7E0EE7FE" w14:textId="77777777" w:rsidR="00EB02AE" w:rsidRPr="00B91960" w:rsidRDefault="00EB02AE" w:rsidP="00B91960">
            <w:pPr>
              <w:jc w:val="center"/>
              <w:rPr>
                <w:rFonts w:ascii="Arial" w:hAnsi="Arial" w:cs="Arial"/>
                <w:sz w:val="18"/>
                <w:szCs w:val="18"/>
                <w:lang w:eastAsia="ja-JP"/>
              </w:rPr>
            </w:pPr>
          </w:p>
        </w:tc>
        <w:tc>
          <w:tcPr>
            <w:tcW w:w="567" w:type="dxa"/>
          </w:tcPr>
          <w:p w14:paraId="1CE6EFA4" w14:textId="77777777" w:rsidR="00EB02AE" w:rsidRPr="00B91960" w:rsidRDefault="00EB02AE" w:rsidP="00B91960">
            <w:pPr>
              <w:jc w:val="center"/>
              <w:rPr>
                <w:rFonts w:ascii="Arial" w:hAnsi="Arial" w:cs="Arial"/>
                <w:sz w:val="18"/>
                <w:szCs w:val="18"/>
                <w:lang w:eastAsia="ja-JP"/>
              </w:rPr>
            </w:pPr>
          </w:p>
        </w:tc>
        <w:tc>
          <w:tcPr>
            <w:tcW w:w="425" w:type="dxa"/>
          </w:tcPr>
          <w:p w14:paraId="62841D80"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425" w:type="dxa"/>
          </w:tcPr>
          <w:p w14:paraId="016C96D0" w14:textId="77777777" w:rsidR="00EB02AE" w:rsidRPr="00B91960" w:rsidRDefault="0053122A" w:rsidP="00B91960">
            <w:pPr>
              <w:jc w:val="center"/>
              <w:rPr>
                <w:rFonts w:ascii="Arial" w:hAnsi="Arial" w:cs="Arial"/>
                <w:sz w:val="18"/>
                <w:szCs w:val="18"/>
                <w:lang w:eastAsia="ja-JP"/>
              </w:rPr>
            </w:pPr>
            <w:r w:rsidRPr="00B91960">
              <w:rPr>
                <w:rFonts w:ascii="Arial" w:hAnsi="Arial" w:cs="Arial"/>
                <w:sz w:val="18"/>
                <w:szCs w:val="18"/>
                <w:lang w:eastAsia="ja-JP"/>
              </w:rPr>
              <w:t>X</w:t>
            </w:r>
          </w:p>
        </w:tc>
      </w:tr>
      <w:tr w:rsidR="00B91960" w:rsidRPr="00DF5426" w14:paraId="61E401F3" w14:textId="77777777" w:rsidTr="00B91960">
        <w:trPr>
          <w:trHeight w:val="70"/>
        </w:trPr>
        <w:tc>
          <w:tcPr>
            <w:tcW w:w="283" w:type="dxa"/>
            <w:vMerge/>
          </w:tcPr>
          <w:p w14:paraId="305D1734" w14:textId="77777777" w:rsidR="00EB02AE" w:rsidRPr="00B91960" w:rsidRDefault="00EB02AE" w:rsidP="00B91960">
            <w:pPr>
              <w:jc w:val="center"/>
              <w:rPr>
                <w:sz w:val="18"/>
                <w:szCs w:val="18"/>
                <w:lang w:eastAsia="ja-JP"/>
              </w:rPr>
            </w:pPr>
          </w:p>
        </w:tc>
        <w:tc>
          <w:tcPr>
            <w:tcW w:w="284" w:type="dxa"/>
            <w:vMerge/>
          </w:tcPr>
          <w:p w14:paraId="7E4FF490" w14:textId="77777777" w:rsidR="00EB02AE" w:rsidRPr="00B91960" w:rsidRDefault="00EB02AE" w:rsidP="00B91960">
            <w:pPr>
              <w:jc w:val="center"/>
              <w:rPr>
                <w:sz w:val="18"/>
                <w:szCs w:val="18"/>
                <w:lang w:eastAsia="ja-JP"/>
              </w:rPr>
            </w:pPr>
          </w:p>
        </w:tc>
        <w:tc>
          <w:tcPr>
            <w:tcW w:w="2552" w:type="dxa"/>
          </w:tcPr>
          <w:p w14:paraId="5C662DE0" w14:textId="77777777" w:rsidR="00EB02AE" w:rsidRPr="00B91960" w:rsidRDefault="00EB02AE" w:rsidP="00B91960">
            <w:pPr>
              <w:jc w:val="both"/>
              <w:rPr>
                <w:sz w:val="14"/>
                <w:szCs w:val="14"/>
                <w:lang w:eastAsia="ja-JP"/>
              </w:rPr>
            </w:pPr>
            <w:r w:rsidRPr="00B91960">
              <w:rPr>
                <w:sz w:val="14"/>
                <w:szCs w:val="14"/>
                <w:lang w:eastAsia="ja-JP"/>
              </w:rPr>
              <w:t>Marriage of IT- and telecom world</w:t>
            </w:r>
          </w:p>
        </w:tc>
        <w:tc>
          <w:tcPr>
            <w:tcW w:w="425" w:type="dxa"/>
          </w:tcPr>
          <w:p w14:paraId="56FAC410"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567" w:type="dxa"/>
          </w:tcPr>
          <w:p w14:paraId="6D4083E9" w14:textId="77777777" w:rsidR="00EB02AE" w:rsidRPr="00B91960" w:rsidRDefault="00EB02AE" w:rsidP="00B91960">
            <w:pPr>
              <w:jc w:val="center"/>
              <w:rPr>
                <w:rFonts w:ascii="Arial" w:hAnsi="Arial" w:cs="Arial"/>
                <w:sz w:val="18"/>
                <w:szCs w:val="18"/>
                <w:lang w:eastAsia="ja-JP"/>
              </w:rPr>
            </w:pPr>
          </w:p>
        </w:tc>
        <w:tc>
          <w:tcPr>
            <w:tcW w:w="567" w:type="dxa"/>
          </w:tcPr>
          <w:p w14:paraId="5F116346"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567" w:type="dxa"/>
          </w:tcPr>
          <w:p w14:paraId="391A6858" w14:textId="77777777" w:rsidR="00EB02AE" w:rsidRPr="00B91960" w:rsidRDefault="00EB02AE" w:rsidP="00B91960">
            <w:pPr>
              <w:jc w:val="center"/>
              <w:rPr>
                <w:rFonts w:ascii="Arial" w:hAnsi="Arial" w:cs="Arial"/>
                <w:sz w:val="18"/>
                <w:szCs w:val="18"/>
                <w:lang w:eastAsia="ja-JP"/>
              </w:rPr>
            </w:pPr>
          </w:p>
        </w:tc>
        <w:tc>
          <w:tcPr>
            <w:tcW w:w="426" w:type="dxa"/>
          </w:tcPr>
          <w:p w14:paraId="4521D1BC" w14:textId="77777777" w:rsidR="00EB02AE" w:rsidRPr="00B91960" w:rsidRDefault="00EB02AE" w:rsidP="00B91960">
            <w:pPr>
              <w:jc w:val="center"/>
              <w:rPr>
                <w:rFonts w:ascii="Arial" w:hAnsi="Arial" w:cs="Arial"/>
                <w:sz w:val="18"/>
                <w:szCs w:val="18"/>
                <w:lang w:eastAsia="ja-JP"/>
              </w:rPr>
            </w:pPr>
          </w:p>
        </w:tc>
        <w:tc>
          <w:tcPr>
            <w:tcW w:w="425" w:type="dxa"/>
          </w:tcPr>
          <w:p w14:paraId="3D77E400" w14:textId="77777777" w:rsidR="00EB02AE" w:rsidRPr="00B91960" w:rsidRDefault="00EB02AE" w:rsidP="00B91960">
            <w:pPr>
              <w:jc w:val="center"/>
              <w:rPr>
                <w:rFonts w:ascii="Arial" w:hAnsi="Arial" w:cs="Arial"/>
                <w:sz w:val="18"/>
                <w:szCs w:val="18"/>
                <w:lang w:eastAsia="ja-JP"/>
              </w:rPr>
            </w:pPr>
          </w:p>
        </w:tc>
        <w:tc>
          <w:tcPr>
            <w:tcW w:w="425" w:type="dxa"/>
          </w:tcPr>
          <w:p w14:paraId="3B72B183" w14:textId="77777777" w:rsidR="00EB02AE" w:rsidRPr="00B91960" w:rsidRDefault="00EB02AE" w:rsidP="00B91960">
            <w:pPr>
              <w:jc w:val="center"/>
              <w:rPr>
                <w:rFonts w:ascii="Arial" w:hAnsi="Arial" w:cs="Arial"/>
                <w:sz w:val="18"/>
                <w:szCs w:val="18"/>
                <w:lang w:eastAsia="ja-JP"/>
              </w:rPr>
            </w:pPr>
          </w:p>
        </w:tc>
        <w:tc>
          <w:tcPr>
            <w:tcW w:w="567" w:type="dxa"/>
          </w:tcPr>
          <w:p w14:paraId="3A10BC71" w14:textId="77777777" w:rsidR="00EB02AE" w:rsidRPr="00B91960" w:rsidRDefault="00EB02AE" w:rsidP="00B91960">
            <w:pPr>
              <w:jc w:val="center"/>
              <w:rPr>
                <w:rFonts w:ascii="Arial" w:hAnsi="Arial" w:cs="Arial"/>
                <w:sz w:val="18"/>
                <w:szCs w:val="18"/>
                <w:lang w:eastAsia="ja-JP"/>
              </w:rPr>
            </w:pPr>
          </w:p>
        </w:tc>
        <w:tc>
          <w:tcPr>
            <w:tcW w:w="567" w:type="dxa"/>
          </w:tcPr>
          <w:p w14:paraId="2F1A0A54"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425" w:type="dxa"/>
          </w:tcPr>
          <w:p w14:paraId="150AF2BD" w14:textId="77777777" w:rsidR="00EB02AE" w:rsidRPr="00B91960" w:rsidRDefault="00EB02AE" w:rsidP="00B91960">
            <w:pPr>
              <w:jc w:val="center"/>
              <w:rPr>
                <w:rFonts w:ascii="Arial" w:hAnsi="Arial" w:cs="Arial"/>
                <w:sz w:val="18"/>
                <w:szCs w:val="18"/>
                <w:lang w:eastAsia="ja-JP"/>
              </w:rPr>
            </w:pPr>
          </w:p>
        </w:tc>
        <w:tc>
          <w:tcPr>
            <w:tcW w:w="567" w:type="dxa"/>
          </w:tcPr>
          <w:p w14:paraId="600EF54E" w14:textId="77777777" w:rsidR="00EB02AE" w:rsidRPr="00B91960" w:rsidRDefault="00EB02AE" w:rsidP="00B91960">
            <w:pPr>
              <w:jc w:val="center"/>
              <w:rPr>
                <w:rFonts w:ascii="Arial" w:hAnsi="Arial" w:cs="Arial"/>
                <w:sz w:val="18"/>
                <w:szCs w:val="18"/>
                <w:lang w:eastAsia="ja-JP"/>
              </w:rPr>
            </w:pPr>
          </w:p>
        </w:tc>
        <w:tc>
          <w:tcPr>
            <w:tcW w:w="426" w:type="dxa"/>
          </w:tcPr>
          <w:p w14:paraId="38E59777" w14:textId="77777777" w:rsidR="00EB02AE" w:rsidRPr="00B91960" w:rsidRDefault="00EB02AE" w:rsidP="00B91960">
            <w:pPr>
              <w:jc w:val="center"/>
              <w:rPr>
                <w:rFonts w:ascii="Arial" w:hAnsi="Arial" w:cs="Arial"/>
                <w:sz w:val="18"/>
                <w:szCs w:val="18"/>
                <w:lang w:eastAsia="ja-JP"/>
              </w:rPr>
            </w:pPr>
          </w:p>
        </w:tc>
        <w:tc>
          <w:tcPr>
            <w:tcW w:w="567" w:type="dxa"/>
          </w:tcPr>
          <w:p w14:paraId="5AF079CF" w14:textId="77777777" w:rsidR="00EB02AE" w:rsidRPr="00B91960" w:rsidRDefault="00EB02AE" w:rsidP="00B91960">
            <w:pPr>
              <w:jc w:val="center"/>
              <w:rPr>
                <w:rFonts w:ascii="Arial" w:hAnsi="Arial" w:cs="Arial"/>
                <w:sz w:val="18"/>
                <w:szCs w:val="18"/>
                <w:lang w:eastAsia="ja-JP"/>
              </w:rPr>
            </w:pPr>
          </w:p>
        </w:tc>
        <w:tc>
          <w:tcPr>
            <w:tcW w:w="425" w:type="dxa"/>
          </w:tcPr>
          <w:p w14:paraId="567DE246" w14:textId="77777777" w:rsidR="00EB02AE" w:rsidRPr="00B91960" w:rsidRDefault="00EB02AE" w:rsidP="00B91960">
            <w:pPr>
              <w:jc w:val="center"/>
              <w:rPr>
                <w:rFonts w:ascii="Arial" w:hAnsi="Arial" w:cs="Arial"/>
                <w:sz w:val="18"/>
                <w:szCs w:val="18"/>
                <w:lang w:eastAsia="ja-JP"/>
              </w:rPr>
            </w:pPr>
          </w:p>
        </w:tc>
        <w:tc>
          <w:tcPr>
            <w:tcW w:w="425" w:type="dxa"/>
          </w:tcPr>
          <w:p w14:paraId="365E7CBC" w14:textId="77777777" w:rsidR="00EB02AE" w:rsidRPr="00B91960" w:rsidRDefault="0053122A" w:rsidP="00B91960">
            <w:pPr>
              <w:jc w:val="center"/>
              <w:rPr>
                <w:rFonts w:ascii="Arial" w:hAnsi="Arial" w:cs="Arial"/>
                <w:sz w:val="18"/>
                <w:szCs w:val="18"/>
                <w:lang w:eastAsia="ja-JP"/>
              </w:rPr>
            </w:pPr>
            <w:r w:rsidRPr="00B91960">
              <w:rPr>
                <w:rFonts w:ascii="Arial" w:hAnsi="Arial" w:cs="Arial"/>
                <w:sz w:val="18"/>
                <w:szCs w:val="18"/>
                <w:lang w:eastAsia="ja-JP"/>
              </w:rPr>
              <w:t>X</w:t>
            </w:r>
          </w:p>
        </w:tc>
      </w:tr>
      <w:tr w:rsidR="00B91960" w:rsidRPr="00DF5426" w14:paraId="262B587F" w14:textId="77777777" w:rsidTr="00B91960">
        <w:trPr>
          <w:trHeight w:val="176"/>
        </w:trPr>
        <w:tc>
          <w:tcPr>
            <w:tcW w:w="283" w:type="dxa"/>
            <w:vMerge/>
          </w:tcPr>
          <w:p w14:paraId="032BB653" w14:textId="77777777" w:rsidR="00EB02AE" w:rsidRPr="00B91960" w:rsidRDefault="00EB02AE" w:rsidP="00B91960">
            <w:pPr>
              <w:jc w:val="center"/>
              <w:rPr>
                <w:sz w:val="18"/>
                <w:szCs w:val="18"/>
                <w:lang w:eastAsia="ja-JP"/>
              </w:rPr>
            </w:pPr>
          </w:p>
        </w:tc>
        <w:tc>
          <w:tcPr>
            <w:tcW w:w="284" w:type="dxa"/>
            <w:vMerge/>
          </w:tcPr>
          <w:p w14:paraId="3EFE48F9" w14:textId="77777777" w:rsidR="00EB02AE" w:rsidRPr="00B91960" w:rsidRDefault="00EB02AE" w:rsidP="00B91960">
            <w:pPr>
              <w:jc w:val="center"/>
              <w:rPr>
                <w:sz w:val="18"/>
                <w:szCs w:val="18"/>
                <w:lang w:eastAsia="ja-JP"/>
              </w:rPr>
            </w:pPr>
          </w:p>
        </w:tc>
        <w:tc>
          <w:tcPr>
            <w:tcW w:w="2552" w:type="dxa"/>
          </w:tcPr>
          <w:p w14:paraId="3C42427D" w14:textId="77777777" w:rsidR="00EB02AE" w:rsidRPr="00B91960" w:rsidRDefault="00EB02AE" w:rsidP="00B91960">
            <w:pPr>
              <w:jc w:val="both"/>
              <w:rPr>
                <w:sz w:val="14"/>
                <w:szCs w:val="14"/>
                <w:lang w:eastAsia="ja-JP"/>
              </w:rPr>
            </w:pPr>
            <w:r w:rsidRPr="00B91960">
              <w:rPr>
                <w:sz w:val="14"/>
                <w:szCs w:val="14"/>
                <w:lang w:eastAsia="ja-JP"/>
              </w:rPr>
              <w:t>Need for increased system efficiency leading to substantial cost reduction</w:t>
            </w:r>
          </w:p>
        </w:tc>
        <w:tc>
          <w:tcPr>
            <w:tcW w:w="425" w:type="dxa"/>
          </w:tcPr>
          <w:p w14:paraId="54FD9192"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567" w:type="dxa"/>
          </w:tcPr>
          <w:p w14:paraId="1EC677EA"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567" w:type="dxa"/>
          </w:tcPr>
          <w:p w14:paraId="3EF318BC"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567" w:type="dxa"/>
          </w:tcPr>
          <w:p w14:paraId="0F08BE24" w14:textId="77777777" w:rsidR="00EB02AE" w:rsidRPr="00B91960" w:rsidRDefault="00EB02AE" w:rsidP="00B91960">
            <w:pPr>
              <w:jc w:val="center"/>
              <w:rPr>
                <w:rFonts w:ascii="Arial" w:hAnsi="Arial" w:cs="Arial"/>
                <w:sz w:val="18"/>
                <w:szCs w:val="18"/>
                <w:lang w:eastAsia="ja-JP"/>
              </w:rPr>
            </w:pPr>
          </w:p>
        </w:tc>
        <w:tc>
          <w:tcPr>
            <w:tcW w:w="426" w:type="dxa"/>
          </w:tcPr>
          <w:p w14:paraId="5D731663" w14:textId="77777777" w:rsidR="00EB02AE" w:rsidRPr="00B91960" w:rsidRDefault="00EB02AE" w:rsidP="00B91960">
            <w:pPr>
              <w:jc w:val="center"/>
              <w:rPr>
                <w:rFonts w:ascii="Arial" w:hAnsi="Arial" w:cs="Arial"/>
                <w:sz w:val="18"/>
                <w:szCs w:val="18"/>
                <w:lang w:eastAsia="ja-JP"/>
              </w:rPr>
            </w:pPr>
          </w:p>
        </w:tc>
        <w:tc>
          <w:tcPr>
            <w:tcW w:w="425" w:type="dxa"/>
          </w:tcPr>
          <w:p w14:paraId="232EAD5B" w14:textId="77777777" w:rsidR="00EB02AE" w:rsidRPr="00B91960" w:rsidRDefault="00EB02AE" w:rsidP="00B91960">
            <w:pPr>
              <w:jc w:val="center"/>
              <w:rPr>
                <w:rFonts w:ascii="Arial" w:hAnsi="Arial" w:cs="Arial"/>
                <w:sz w:val="18"/>
                <w:szCs w:val="18"/>
                <w:lang w:eastAsia="ja-JP"/>
              </w:rPr>
            </w:pPr>
          </w:p>
        </w:tc>
        <w:tc>
          <w:tcPr>
            <w:tcW w:w="425" w:type="dxa"/>
          </w:tcPr>
          <w:p w14:paraId="50BD4A48" w14:textId="77777777" w:rsidR="00EB02AE" w:rsidRPr="00B91960" w:rsidRDefault="00EB02AE" w:rsidP="00B91960">
            <w:pPr>
              <w:jc w:val="center"/>
              <w:rPr>
                <w:rFonts w:ascii="Arial" w:hAnsi="Arial" w:cs="Arial"/>
                <w:sz w:val="18"/>
                <w:szCs w:val="18"/>
                <w:lang w:eastAsia="ja-JP"/>
              </w:rPr>
            </w:pPr>
          </w:p>
        </w:tc>
        <w:tc>
          <w:tcPr>
            <w:tcW w:w="567" w:type="dxa"/>
          </w:tcPr>
          <w:p w14:paraId="08D79E47"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567" w:type="dxa"/>
          </w:tcPr>
          <w:p w14:paraId="52DFAF68" w14:textId="77777777" w:rsidR="00EB02AE" w:rsidRPr="00B91960" w:rsidRDefault="00EB02AE" w:rsidP="00B91960">
            <w:pPr>
              <w:jc w:val="center"/>
              <w:rPr>
                <w:rFonts w:ascii="Arial" w:hAnsi="Arial" w:cs="Arial"/>
                <w:sz w:val="18"/>
                <w:szCs w:val="18"/>
                <w:lang w:eastAsia="ja-JP"/>
              </w:rPr>
            </w:pPr>
          </w:p>
        </w:tc>
        <w:tc>
          <w:tcPr>
            <w:tcW w:w="425" w:type="dxa"/>
          </w:tcPr>
          <w:p w14:paraId="6A5909A9"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567" w:type="dxa"/>
          </w:tcPr>
          <w:p w14:paraId="74D49346" w14:textId="77777777" w:rsidR="00EB02AE" w:rsidRPr="00B91960" w:rsidRDefault="00EB02AE" w:rsidP="00B91960">
            <w:pPr>
              <w:jc w:val="center"/>
              <w:rPr>
                <w:rFonts w:ascii="Arial" w:hAnsi="Arial" w:cs="Arial"/>
                <w:sz w:val="18"/>
                <w:szCs w:val="18"/>
                <w:lang w:eastAsia="ja-JP"/>
              </w:rPr>
            </w:pPr>
          </w:p>
        </w:tc>
        <w:tc>
          <w:tcPr>
            <w:tcW w:w="426" w:type="dxa"/>
          </w:tcPr>
          <w:p w14:paraId="1A22E070" w14:textId="77777777" w:rsidR="00EB02AE" w:rsidRPr="00B91960" w:rsidRDefault="00EB02AE" w:rsidP="00B91960">
            <w:pPr>
              <w:jc w:val="center"/>
              <w:rPr>
                <w:rFonts w:ascii="Arial" w:hAnsi="Arial" w:cs="Arial"/>
                <w:sz w:val="18"/>
                <w:szCs w:val="18"/>
                <w:lang w:eastAsia="ja-JP"/>
              </w:rPr>
            </w:pPr>
          </w:p>
        </w:tc>
        <w:tc>
          <w:tcPr>
            <w:tcW w:w="567" w:type="dxa"/>
          </w:tcPr>
          <w:p w14:paraId="4708F3D7" w14:textId="77777777" w:rsidR="00EB02AE" w:rsidRPr="00B91960" w:rsidRDefault="00EB02AE" w:rsidP="00B91960">
            <w:pPr>
              <w:jc w:val="center"/>
              <w:rPr>
                <w:rFonts w:ascii="Arial" w:hAnsi="Arial" w:cs="Arial"/>
                <w:sz w:val="18"/>
                <w:szCs w:val="18"/>
                <w:lang w:eastAsia="ja-JP"/>
              </w:rPr>
            </w:pPr>
          </w:p>
        </w:tc>
        <w:tc>
          <w:tcPr>
            <w:tcW w:w="425" w:type="dxa"/>
          </w:tcPr>
          <w:p w14:paraId="3D7F6010"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425" w:type="dxa"/>
          </w:tcPr>
          <w:p w14:paraId="5A95214C" w14:textId="77777777" w:rsidR="00EB02AE" w:rsidRPr="00B91960" w:rsidRDefault="00EB02AE" w:rsidP="00B91960">
            <w:pPr>
              <w:jc w:val="center"/>
              <w:rPr>
                <w:rFonts w:ascii="Arial" w:hAnsi="Arial" w:cs="Arial"/>
                <w:sz w:val="18"/>
                <w:szCs w:val="18"/>
                <w:lang w:eastAsia="ja-JP"/>
              </w:rPr>
            </w:pPr>
          </w:p>
        </w:tc>
      </w:tr>
      <w:tr w:rsidR="00B91960" w:rsidRPr="00DF5426" w14:paraId="6FA591CB" w14:textId="77777777" w:rsidTr="00B91960">
        <w:trPr>
          <w:trHeight w:val="240"/>
        </w:trPr>
        <w:tc>
          <w:tcPr>
            <w:tcW w:w="283" w:type="dxa"/>
            <w:vMerge/>
          </w:tcPr>
          <w:p w14:paraId="67EECB96" w14:textId="77777777" w:rsidR="00EB02AE" w:rsidRPr="00B91960" w:rsidRDefault="00EB02AE" w:rsidP="00B91960">
            <w:pPr>
              <w:jc w:val="center"/>
              <w:rPr>
                <w:sz w:val="18"/>
                <w:szCs w:val="18"/>
                <w:lang w:eastAsia="ja-JP"/>
              </w:rPr>
            </w:pPr>
          </w:p>
        </w:tc>
        <w:tc>
          <w:tcPr>
            <w:tcW w:w="284" w:type="dxa"/>
            <w:vMerge/>
            <w:textDirection w:val="btLr"/>
          </w:tcPr>
          <w:p w14:paraId="4F053652" w14:textId="77777777" w:rsidR="00EB02AE" w:rsidRPr="00B91960" w:rsidRDefault="00EB02AE" w:rsidP="00B91960">
            <w:pPr>
              <w:ind w:left="113" w:right="113"/>
              <w:jc w:val="center"/>
              <w:rPr>
                <w:sz w:val="18"/>
                <w:szCs w:val="18"/>
                <w:lang w:eastAsia="ja-JP"/>
              </w:rPr>
            </w:pPr>
          </w:p>
        </w:tc>
        <w:tc>
          <w:tcPr>
            <w:tcW w:w="2552" w:type="dxa"/>
          </w:tcPr>
          <w:p w14:paraId="1601D929" w14:textId="77777777" w:rsidR="00EB02AE" w:rsidRPr="00B91960" w:rsidRDefault="00EB02AE" w:rsidP="00B91960">
            <w:pPr>
              <w:jc w:val="both"/>
              <w:rPr>
                <w:sz w:val="14"/>
                <w:szCs w:val="14"/>
                <w:lang w:eastAsia="ja-JP"/>
              </w:rPr>
            </w:pPr>
            <w:r w:rsidRPr="00B91960">
              <w:rPr>
                <w:sz w:val="14"/>
                <w:szCs w:val="14"/>
                <w:lang w:eastAsia="ja-JP"/>
              </w:rPr>
              <w:t>Trend of the industry to align along the structure: access / transport / control / services</w:t>
            </w:r>
          </w:p>
        </w:tc>
        <w:tc>
          <w:tcPr>
            <w:tcW w:w="425" w:type="dxa"/>
          </w:tcPr>
          <w:p w14:paraId="5FF4A68D" w14:textId="77777777" w:rsidR="00EB02AE" w:rsidRPr="00B91960" w:rsidRDefault="00EB02AE" w:rsidP="00B91960">
            <w:pPr>
              <w:jc w:val="center"/>
              <w:rPr>
                <w:rFonts w:ascii="Arial" w:hAnsi="Arial" w:cs="Arial"/>
                <w:sz w:val="18"/>
                <w:szCs w:val="18"/>
                <w:lang w:eastAsia="ja-JP"/>
              </w:rPr>
            </w:pPr>
          </w:p>
        </w:tc>
        <w:tc>
          <w:tcPr>
            <w:tcW w:w="567" w:type="dxa"/>
          </w:tcPr>
          <w:p w14:paraId="47A652F4" w14:textId="77777777" w:rsidR="00EB02AE" w:rsidRPr="00B91960" w:rsidRDefault="00EB02AE" w:rsidP="00B91960">
            <w:pPr>
              <w:jc w:val="center"/>
              <w:rPr>
                <w:rFonts w:ascii="Arial" w:hAnsi="Arial" w:cs="Arial"/>
                <w:sz w:val="18"/>
                <w:szCs w:val="18"/>
                <w:lang w:eastAsia="ja-JP"/>
              </w:rPr>
            </w:pPr>
          </w:p>
        </w:tc>
        <w:tc>
          <w:tcPr>
            <w:tcW w:w="567" w:type="dxa"/>
          </w:tcPr>
          <w:p w14:paraId="52C92B6A" w14:textId="77777777" w:rsidR="00EB02AE" w:rsidRPr="00B91960" w:rsidRDefault="00EB02AE" w:rsidP="00B91960">
            <w:pPr>
              <w:jc w:val="center"/>
              <w:rPr>
                <w:rFonts w:ascii="Arial" w:hAnsi="Arial" w:cs="Arial"/>
                <w:sz w:val="18"/>
                <w:szCs w:val="18"/>
                <w:lang w:eastAsia="ja-JP"/>
              </w:rPr>
            </w:pPr>
          </w:p>
        </w:tc>
        <w:tc>
          <w:tcPr>
            <w:tcW w:w="567" w:type="dxa"/>
          </w:tcPr>
          <w:p w14:paraId="0A935402" w14:textId="77777777" w:rsidR="00EB02AE" w:rsidRPr="00B91960" w:rsidRDefault="00EB02AE" w:rsidP="00B91960">
            <w:pPr>
              <w:jc w:val="center"/>
              <w:rPr>
                <w:rFonts w:ascii="Arial" w:hAnsi="Arial" w:cs="Arial"/>
                <w:sz w:val="18"/>
                <w:szCs w:val="18"/>
                <w:lang w:eastAsia="ja-JP"/>
              </w:rPr>
            </w:pPr>
          </w:p>
        </w:tc>
        <w:tc>
          <w:tcPr>
            <w:tcW w:w="426" w:type="dxa"/>
          </w:tcPr>
          <w:p w14:paraId="510A83AD" w14:textId="77777777" w:rsidR="00EB02AE" w:rsidRPr="00B91960" w:rsidRDefault="00EB02AE" w:rsidP="00B91960">
            <w:pPr>
              <w:jc w:val="center"/>
              <w:rPr>
                <w:rFonts w:ascii="Arial" w:hAnsi="Arial" w:cs="Arial"/>
                <w:sz w:val="18"/>
                <w:szCs w:val="18"/>
                <w:lang w:eastAsia="ja-JP"/>
              </w:rPr>
            </w:pPr>
          </w:p>
        </w:tc>
        <w:tc>
          <w:tcPr>
            <w:tcW w:w="425" w:type="dxa"/>
          </w:tcPr>
          <w:p w14:paraId="1B6A7178" w14:textId="77777777" w:rsidR="00EB02AE" w:rsidRPr="00B91960" w:rsidRDefault="00EB02AE" w:rsidP="00B91960">
            <w:pPr>
              <w:jc w:val="center"/>
              <w:rPr>
                <w:rFonts w:ascii="Arial" w:hAnsi="Arial" w:cs="Arial"/>
                <w:sz w:val="18"/>
                <w:szCs w:val="18"/>
                <w:lang w:eastAsia="ja-JP"/>
              </w:rPr>
            </w:pPr>
          </w:p>
        </w:tc>
        <w:tc>
          <w:tcPr>
            <w:tcW w:w="425" w:type="dxa"/>
          </w:tcPr>
          <w:p w14:paraId="5D8FD877" w14:textId="77777777" w:rsidR="00EB02AE" w:rsidRPr="00B91960" w:rsidRDefault="00EB02AE" w:rsidP="00B91960">
            <w:pPr>
              <w:jc w:val="center"/>
              <w:rPr>
                <w:rFonts w:ascii="Arial" w:hAnsi="Arial" w:cs="Arial"/>
                <w:sz w:val="18"/>
                <w:szCs w:val="18"/>
                <w:lang w:eastAsia="ja-JP"/>
              </w:rPr>
            </w:pPr>
          </w:p>
        </w:tc>
        <w:tc>
          <w:tcPr>
            <w:tcW w:w="567" w:type="dxa"/>
          </w:tcPr>
          <w:p w14:paraId="72703F32" w14:textId="77777777" w:rsidR="00EB02AE" w:rsidRPr="00B91960" w:rsidRDefault="00EB02AE" w:rsidP="00B91960">
            <w:pPr>
              <w:jc w:val="center"/>
              <w:rPr>
                <w:rFonts w:ascii="Arial" w:hAnsi="Arial" w:cs="Arial"/>
                <w:sz w:val="18"/>
                <w:szCs w:val="18"/>
                <w:lang w:eastAsia="ja-JP"/>
              </w:rPr>
            </w:pPr>
          </w:p>
        </w:tc>
        <w:tc>
          <w:tcPr>
            <w:tcW w:w="567" w:type="dxa"/>
          </w:tcPr>
          <w:p w14:paraId="57354591"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425" w:type="dxa"/>
          </w:tcPr>
          <w:p w14:paraId="31BAB4CD" w14:textId="77777777" w:rsidR="00EB02AE" w:rsidRPr="00B91960" w:rsidRDefault="00EB02AE" w:rsidP="00B91960">
            <w:pPr>
              <w:jc w:val="center"/>
              <w:rPr>
                <w:rFonts w:ascii="Arial" w:hAnsi="Arial" w:cs="Arial"/>
                <w:sz w:val="18"/>
                <w:szCs w:val="18"/>
                <w:lang w:eastAsia="ja-JP"/>
              </w:rPr>
            </w:pPr>
          </w:p>
        </w:tc>
        <w:tc>
          <w:tcPr>
            <w:tcW w:w="567" w:type="dxa"/>
          </w:tcPr>
          <w:p w14:paraId="62B6F03E" w14:textId="77777777" w:rsidR="00EB02AE" w:rsidRPr="00B91960" w:rsidRDefault="00EB02AE" w:rsidP="00B91960">
            <w:pPr>
              <w:jc w:val="center"/>
              <w:rPr>
                <w:rFonts w:ascii="Arial" w:hAnsi="Arial" w:cs="Arial"/>
                <w:sz w:val="18"/>
                <w:szCs w:val="18"/>
                <w:lang w:eastAsia="ja-JP"/>
              </w:rPr>
            </w:pPr>
          </w:p>
        </w:tc>
        <w:tc>
          <w:tcPr>
            <w:tcW w:w="426" w:type="dxa"/>
          </w:tcPr>
          <w:p w14:paraId="1F2B5736" w14:textId="77777777" w:rsidR="00EB02AE" w:rsidRPr="00B91960" w:rsidRDefault="00EB02AE" w:rsidP="00B91960">
            <w:pPr>
              <w:jc w:val="center"/>
              <w:rPr>
                <w:rFonts w:ascii="Arial" w:hAnsi="Arial" w:cs="Arial"/>
                <w:sz w:val="18"/>
                <w:szCs w:val="18"/>
                <w:lang w:eastAsia="ja-JP"/>
              </w:rPr>
            </w:pPr>
          </w:p>
        </w:tc>
        <w:tc>
          <w:tcPr>
            <w:tcW w:w="567" w:type="dxa"/>
          </w:tcPr>
          <w:p w14:paraId="5CBD808B" w14:textId="77777777" w:rsidR="00EB02AE" w:rsidRPr="00B91960" w:rsidRDefault="00EB02AE" w:rsidP="00B91960">
            <w:pPr>
              <w:jc w:val="center"/>
              <w:rPr>
                <w:rFonts w:ascii="Arial" w:hAnsi="Arial" w:cs="Arial"/>
                <w:sz w:val="18"/>
                <w:szCs w:val="18"/>
                <w:lang w:eastAsia="ja-JP"/>
              </w:rPr>
            </w:pPr>
          </w:p>
        </w:tc>
        <w:tc>
          <w:tcPr>
            <w:tcW w:w="425" w:type="dxa"/>
          </w:tcPr>
          <w:p w14:paraId="6CF92ABC"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425" w:type="dxa"/>
          </w:tcPr>
          <w:p w14:paraId="2DE97120" w14:textId="77777777" w:rsidR="00EB02AE" w:rsidRPr="00B91960" w:rsidRDefault="00EB02AE" w:rsidP="00B91960">
            <w:pPr>
              <w:jc w:val="center"/>
              <w:rPr>
                <w:rFonts w:ascii="Arial" w:hAnsi="Arial" w:cs="Arial"/>
                <w:sz w:val="18"/>
                <w:szCs w:val="18"/>
                <w:lang w:eastAsia="ja-JP"/>
              </w:rPr>
            </w:pPr>
          </w:p>
        </w:tc>
      </w:tr>
      <w:tr w:rsidR="00B91960" w:rsidRPr="00DF5426" w14:paraId="4C3E7D71" w14:textId="77777777" w:rsidTr="00B91960">
        <w:trPr>
          <w:trHeight w:val="226"/>
        </w:trPr>
        <w:tc>
          <w:tcPr>
            <w:tcW w:w="283" w:type="dxa"/>
            <w:vMerge/>
          </w:tcPr>
          <w:p w14:paraId="3DD7094A" w14:textId="77777777" w:rsidR="00EB02AE" w:rsidRPr="00B91960" w:rsidRDefault="00EB02AE" w:rsidP="00B91960">
            <w:pPr>
              <w:jc w:val="center"/>
              <w:rPr>
                <w:sz w:val="18"/>
                <w:szCs w:val="18"/>
                <w:lang w:eastAsia="ja-JP"/>
              </w:rPr>
            </w:pPr>
          </w:p>
        </w:tc>
        <w:tc>
          <w:tcPr>
            <w:tcW w:w="284" w:type="dxa"/>
            <w:vMerge/>
          </w:tcPr>
          <w:p w14:paraId="7D8C2F20" w14:textId="77777777" w:rsidR="00EB02AE" w:rsidRPr="00B91960" w:rsidRDefault="00EB02AE" w:rsidP="00B91960">
            <w:pPr>
              <w:jc w:val="center"/>
              <w:rPr>
                <w:sz w:val="18"/>
                <w:szCs w:val="18"/>
                <w:lang w:eastAsia="ja-JP"/>
              </w:rPr>
            </w:pPr>
          </w:p>
        </w:tc>
        <w:tc>
          <w:tcPr>
            <w:tcW w:w="2552" w:type="dxa"/>
          </w:tcPr>
          <w:p w14:paraId="05F8D743" w14:textId="77777777" w:rsidR="00EB02AE" w:rsidRPr="00B91960" w:rsidRDefault="00EB02AE" w:rsidP="00B91960">
            <w:pPr>
              <w:jc w:val="both"/>
              <w:rPr>
                <w:sz w:val="14"/>
                <w:szCs w:val="14"/>
                <w:lang w:eastAsia="ja-JP"/>
              </w:rPr>
            </w:pPr>
            <w:r w:rsidRPr="00B91960">
              <w:rPr>
                <w:sz w:val="14"/>
                <w:szCs w:val="14"/>
                <w:lang w:eastAsia="ja-JP"/>
              </w:rPr>
              <w:t>Fixed/Mobile network convergence</w:t>
            </w:r>
          </w:p>
        </w:tc>
        <w:tc>
          <w:tcPr>
            <w:tcW w:w="425" w:type="dxa"/>
          </w:tcPr>
          <w:p w14:paraId="3666E9E6" w14:textId="77777777" w:rsidR="00EB02AE" w:rsidRPr="00B91960" w:rsidRDefault="00EB02AE" w:rsidP="00B91960">
            <w:pPr>
              <w:jc w:val="center"/>
              <w:rPr>
                <w:rFonts w:ascii="Arial" w:hAnsi="Arial" w:cs="Arial"/>
                <w:sz w:val="18"/>
                <w:szCs w:val="18"/>
                <w:lang w:eastAsia="ja-JP"/>
              </w:rPr>
            </w:pPr>
          </w:p>
        </w:tc>
        <w:tc>
          <w:tcPr>
            <w:tcW w:w="567" w:type="dxa"/>
          </w:tcPr>
          <w:p w14:paraId="2527FE1D"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567" w:type="dxa"/>
          </w:tcPr>
          <w:p w14:paraId="0A4C650C" w14:textId="77777777" w:rsidR="00EB02AE" w:rsidRPr="00B91960" w:rsidRDefault="00EB02AE" w:rsidP="00B91960">
            <w:pPr>
              <w:jc w:val="center"/>
              <w:rPr>
                <w:rFonts w:ascii="Arial" w:hAnsi="Arial" w:cs="Arial"/>
                <w:sz w:val="18"/>
                <w:szCs w:val="18"/>
                <w:lang w:eastAsia="ja-JP"/>
              </w:rPr>
            </w:pPr>
          </w:p>
        </w:tc>
        <w:tc>
          <w:tcPr>
            <w:tcW w:w="567" w:type="dxa"/>
          </w:tcPr>
          <w:p w14:paraId="2FCD2DEA" w14:textId="77777777" w:rsidR="00EB02AE" w:rsidRPr="00B91960" w:rsidRDefault="00EB02AE" w:rsidP="00B91960">
            <w:pPr>
              <w:jc w:val="center"/>
              <w:rPr>
                <w:rFonts w:ascii="Arial" w:hAnsi="Arial" w:cs="Arial"/>
                <w:sz w:val="18"/>
                <w:szCs w:val="18"/>
                <w:lang w:eastAsia="ja-JP"/>
              </w:rPr>
            </w:pPr>
          </w:p>
        </w:tc>
        <w:tc>
          <w:tcPr>
            <w:tcW w:w="426" w:type="dxa"/>
          </w:tcPr>
          <w:p w14:paraId="6D673875" w14:textId="77777777" w:rsidR="00EB02AE" w:rsidRPr="00B91960" w:rsidRDefault="00EB02AE" w:rsidP="00B91960">
            <w:pPr>
              <w:jc w:val="center"/>
              <w:rPr>
                <w:rFonts w:ascii="Arial" w:hAnsi="Arial" w:cs="Arial"/>
                <w:sz w:val="18"/>
                <w:szCs w:val="18"/>
                <w:lang w:eastAsia="ja-JP"/>
              </w:rPr>
            </w:pPr>
          </w:p>
        </w:tc>
        <w:tc>
          <w:tcPr>
            <w:tcW w:w="425" w:type="dxa"/>
          </w:tcPr>
          <w:p w14:paraId="2BEDC12A" w14:textId="77777777" w:rsidR="00EB02AE" w:rsidRPr="00B91960" w:rsidRDefault="00EB02AE" w:rsidP="00B91960">
            <w:pPr>
              <w:jc w:val="center"/>
              <w:rPr>
                <w:rFonts w:ascii="Arial" w:hAnsi="Arial" w:cs="Arial"/>
                <w:sz w:val="18"/>
                <w:szCs w:val="18"/>
                <w:lang w:eastAsia="ja-JP"/>
              </w:rPr>
            </w:pPr>
          </w:p>
        </w:tc>
        <w:tc>
          <w:tcPr>
            <w:tcW w:w="425" w:type="dxa"/>
          </w:tcPr>
          <w:p w14:paraId="5B182805" w14:textId="77777777" w:rsidR="00EB02AE" w:rsidRPr="00B91960" w:rsidRDefault="00EB02AE" w:rsidP="00B91960">
            <w:pPr>
              <w:jc w:val="center"/>
              <w:rPr>
                <w:rFonts w:ascii="Arial" w:hAnsi="Arial" w:cs="Arial"/>
                <w:sz w:val="18"/>
                <w:szCs w:val="18"/>
                <w:lang w:eastAsia="ja-JP"/>
              </w:rPr>
            </w:pPr>
          </w:p>
        </w:tc>
        <w:tc>
          <w:tcPr>
            <w:tcW w:w="567" w:type="dxa"/>
          </w:tcPr>
          <w:p w14:paraId="48C437C2" w14:textId="77777777" w:rsidR="00EB02AE" w:rsidRPr="00B91960" w:rsidRDefault="00EB02AE" w:rsidP="00B91960">
            <w:pPr>
              <w:jc w:val="center"/>
              <w:rPr>
                <w:rFonts w:ascii="Arial" w:hAnsi="Arial" w:cs="Arial"/>
                <w:sz w:val="18"/>
                <w:szCs w:val="18"/>
                <w:lang w:eastAsia="ja-JP"/>
              </w:rPr>
            </w:pPr>
          </w:p>
        </w:tc>
        <w:tc>
          <w:tcPr>
            <w:tcW w:w="567" w:type="dxa"/>
          </w:tcPr>
          <w:p w14:paraId="2A9BF58E"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425" w:type="dxa"/>
          </w:tcPr>
          <w:p w14:paraId="3C280787" w14:textId="77777777" w:rsidR="00EB02AE" w:rsidRPr="00B91960" w:rsidRDefault="00EB02AE" w:rsidP="00B91960">
            <w:pPr>
              <w:jc w:val="center"/>
              <w:rPr>
                <w:rFonts w:ascii="Arial" w:hAnsi="Arial" w:cs="Arial"/>
                <w:sz w:val="18"/>
                <w:szCs w:val="18"/>
                <w:lang w:eastAsia="ja-JP"/>
              </w:rPr>
            </w:pPr>
          </w:p>
        </w:tc>
        <w:tc>
          <w:tcPr>
            <w:tcW w:w="567" w:type="dxa"/>
          </w:tcPr>
          <w:p w14:paraId="66B58FB2" w14:textId="77777777" w:rsidR="00EB02AE" w:rsidRPr="00B91960" w:rsidRDefault="00EB02AE" w:rsidP="00B91960">
            <w:pPr>
              <w:jc w:val="center"/>
              <w:rPr>
                <w:rFonts w:ascii="Arial" w:hAnsi="Arial" w:cs="Arial"/>
                <w:sz w:val="18"/>
                <w:szCs w:val="18"/>
                <w:lang w:eastAsia="ja-JP"/>
              </w:rPr>
            </w:pPr>
          </w:p>
        </w:tc>
        <w:tc>
          <w:tcPr>
            <w:tcW w:w="426" w:type="dxa"/>
          </w:tcPr>
          <w:p w14:paraId="5E568EB5" w14:textId="77777777" w:rsidR="00EB02AE" w:rsidRPr="00B91960" w:rsidRDefault="00EB02AE" w:rsidP="00B91960">
            <w:pPr>
              <w:jc w:val="center"/>
              <w:rPr>
                <w:rFonts w:ascii="Arial" w:hAnsi="Arial" w:cs="Arial"/>
                <w:sz w:val="18"/>
                <w:szCs w:val="18"/>
                <w:lang w:eastAsia="ja-JP"/>
              </w:rPr>
            </w:pPr>
          </w:p>
        </w:tc>
        <w:tc>
          <w:tcPr>
            <w:tcW w:w="567" w:type="dxa"/>
          </w:tcPr>
          <w:p w14:paraId="39AD96F0" w14:textId="77777777" w:rsidR="00EB02AE" w:rsidRPr="00B91960" w:rsidRDefault="00EB02AE" w:rsidP="00B91960">
            <w:pPr>
              <w:jc w:val="center"/>
              <w:rPr>
                <w:rFonts w:ascii="Arial" w:hAnsi="Arial" w:cs="Arial"/>
                <w:sz w:val="18"/>
                <w:szCs w:val="18"/>
                <w:lang w:eastAsia="ja-JP"/>
              </w:rPr>
            </w:pPr>
          </w:p>
        </w:tc>
        <w:tc>
          <w:tcPr>
            <w:tcW w:w="425" w:type="dxa"/>
          </w:tcPr>
          <w:p w14:paraId="53843F37" w14:textId="77777777" w:rsidR="00EB02AE" w:rsidRPr="00B91960" w:rsidRDefault="00EB02AE" w:rsidP="00B91960">
            <w:pPr>
              <w:jc w:val="center"/>
              <w:rPr>
                <w:rFonts w:ascii="Arial" w:hAnsi="Arial" w:cs="Arial"/>
                <w:sz w:val="18"/>
                <w:szCs w:val="18"/>
                <w:lang w:eastAsia="ja-JP"/>
              </w:rPr>
            </w:pPr>
          </w:p>
        </w:tc>
        <w:tc>
          <w:tcPr>
            <w:tcW w:w="425" w:type="dxa"/>
          </w:tcPr>
          <w:p w14:paraId="137A0C81" w14:textId="77777777" w:rsidR="00EB02AE" w:rsidRPr="00B91960" w:rsidRDefault="00EB02AE" w:rsidP="00B91960">
            <w:pPr>
              <w:jc w:val="center"/>
              <w:rPr>
                <w:rFonts w:ascii="Arial" w:hAnsi="Arial" w:cs="Arial"/>
                <w:sz w:val="18"/>
                <w:szCs w:val="18"/>
                <w:lang w:eastAsia="ja-JP"/>
              </w:rPr>
            </w:pPr>
          </w:p>
        </w:tc>
      </w:tr>
      <w:tr w:rsidR="00B91960" w:rsidRPr="00DF5426" w14:paraId="4897F763" w14:textId="77777777" w:rsidTr="00B91960">
        <w:tc>
          <w:tcPr>
            <w:tcW w:w="283" w:type="dxa"/>
            <w:vMerge/>
          </w:tcPr>
          <w:p w14:paraId="145F23F5" w14:textId="77777777" w:rsidR="00EB02AE" w:rsidRPr="00B91960" w:rsidRDefault="00EB02AE" w:rsidP="00B91960">
            <w:pPr>
              <w:jc w:val="center"/>
              <w:rPr>
                <w:sz w:val="18"/>
                <w:szCs w:val="18"/>
                <w:lang w:eastAsia="ja-JP"/>
              </w:rPr>
            </w:pPr>
          </w:p>
        </w:tc>
        <w:tc>
          <w:tcPr>
            <w:tcW w:w="284" w:type="dxa"/>
            <w:vMerge w:val="restart"/>
            <w:textDirection w:val="btLr"/>
          </w:tcPr>
          <w:p w14:paraId="20F3218F" w14:textId="77777777" w:rsidR="00EB02AE" w:rsidRPr="00B91960" w:rsidRDefault="00EB02AE" w:rsidP="00B91960">
            <w:pPr>
              <w:ind w:left="113" w:right="113"/>
              <w:jc w:val="center"/>
              <w:rPr>
                <w:sz w:val="16"/>
                <w:szCs w:val="16"/>
                <w:lang w:eastAsia="ja-JP"/>
              </w:rPr>
            </w:pPr>
            <w:r w:rsidRPr="00B91960">
              <w:rPr>
                <w:sz w:val="16"/>
                <w:szCs w:val="16"/>
                <w:lang w:eastAsia="ja-JP"/>
              </w:rPr>
              <w:t>Drivers from a Technology Perspective</w:t>
            </w:r>
          </w:p>
        </w:tc>
        <w:tc>
          <w:tcPr>
            <w:tcW w:w="2552" w:type="dxa"/>
          </w:tcPr>
          <w:p w14:paraId="2A5B1D3A" w14:textId="77777777" w:rsidR="00EB02AE" w:rsidRPr="00B91960" w:rsidRDefault="00EB02AE" w:rsidP="00B91960">
            <w:pPr>
              <w:jc w:val="both"/>
              <w:rPr>
                <w:sz w:val="14"/>
                <w:szCs w:val="14"/>
                <w:lang w:eastAsia="ja-JP"/>
              </w:rPr>
            </w:pPr>
            <w:r w:rsidRPr="00B91960">
              <w:rPr>
                <w:sz w:val="14"/>
                <w:szCs w:val="14"/>
                <w:lang w:eastAsia="ja-JP"/>
              </w:rPr>
              <w:t>Evolution of next generation radio access systems (3GPP specified)</w:t>
            </w:r>
          </w:p>
        </w:tc>
        <w:tc>
          <w:tcPr>
            <w:tcW w:w="425" w:type="dxa"/>
          </w:tcPr>
          <w:p w14:paraId="047D0F58"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567" w:type="dxa"/>
          </w:tcPr>
          <w:p w14:paraId="4CC24B34"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567" w:type="dxa"/>
          </w:tcPr>
          <w:p w14:paraId="54CBF87C" w14:textId="77777777" w:rsidR="00EB02AE" w:rsidRPr="00B91960" w:rsidRDefault="00EB02AE" w:rsidP="00B91960">
            <w:pPr>
              <w:jc w:val="center"/>
              <w:rPr>
                <w:rFonts w:ascii="Arial" w:hAnsi="Arial" w:cs="Arial"/>
                <w:sz w:val="18"/>
                <w:szCs w:val="18"/>
                <w:lang w:eastAsia="ja-JP"/>
              </w:rPr>
            </w:pPr>
          </w:p>
        </w:tc>
        <w:tc>
          <w:tcPr>
            <w:tcW w:w="567" w:type="dxa"/>
          </w:tcPr>
          <w:p w14:paraId="30088AC9"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426" w:type="dxa"/>
          </w:tcPr>
          <w:p w14:paraId="52C0FD69" w14:textId="77777777" w:rsidR="00EB02AE" w:rsidRPr="00B91960" w:rsidRDefault="00EB02AE" w:rsidP="00B91960">
            <w:pPr>
              <w:jc w:val="center"/>
              <w:rPr>
                <w:rFonts w:ascii="Arial" w:hAnsi="Arial" w:cs="Arial"/>
                <w:sz w:val="18"/>
                <w:szCs w:val="18"/>
                <w:lang w:eastAsia="ja-JP"/>
              </w:rPr>
            </w:pPr>
          </w:p>
        </w:tc>
        <w:tc>
          <w:tcPr>
            <w:tcW w:w="425" w:type="dxa"/>
          </w:tcPr>
          <w:p w14:paraId="50C68E6B"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425" w:type="dxa"/>
          </w:tcPr>
          <w:p w14:paraId="6C528093"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567" w:type="dxa"/>
          </w:tcPr>
          <w:p w14:paraId="341B8236"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567" w:type="dxa"/>
          </w:tcPr>
          <w:p w14:paraId="1E5F205F" w14:textId="77777777" w:rsidR="00EB02AE" w:rsidRPr="00B91960" w:rsidRDefault="00EB02AE" w:rsidP="00B91960">
            <w:pPr>
              <w:jc w:val="center"/>
              <w:rPr>
                <w:rFonts w:ascii="Arial" w:hAnsi="Arial" w:cs="Arial"/>
                <w:sz w:val="18"/>
                <w:szCs w:val="18"/>
                <w:lang w:eastAsia="ja-JP"/>
              </w:rPr>
            </w:pPr>
          </w:p>
        </w:tc>
        <w:tc>
          <w:tcPr>
            <w:tcW w:w="425" w:type="dxa"/>
          </w:tcPr>
          <w:p w14:paraId="42698C51" w14:textId="77777777" w:rsidR="00EB02AE" w:rsidRPr="00B91960" w:rsidRDefault="00EB02AE" w:rsidP="00B91960">
            <w:pPr>
              <w:jc w:val="center"/>
              <w:rPr>
                <w:rFonts w:ascii="Arial" w:hAnsi="Arial" w:cs="Arial"/>
                <w:sz w:val="18"/>
                <w:szCs w:val="18"/>
                <w:lang w:eastAsia="ja-JP"/>
              </w:rPr>
            </w:pPr>
          </w:p>
        </w:tc>
        <w:tc>
          <w:tcPr>
            <w:tcW w:w="567" w:type="dxa"/>
          </w:tcPr>
          <w:p w14:paraId="6638D4EB" w14:textId="77777777" w:rsidR="00EB02AE" w:rsidRPr="00B91960" w:rsidRDefault="00EB02AE" w:rsidP="00B91960">
            <w:pPr>
              <w:jc w:val="center"/>
              <w:rPr>
                <w:rFonts w:ascii="Arial" w:hAnsi="Arial" w:cs="Arial"/>
                <w:sz w:val="18"/>
                <w:szCs w:val="18"/>
                <w:lang w:eastAsia="ja-JP"/>
              </w:rPr>
            </w:pPr>
          </w:p>
        </w:tc>
        <w:tc>
          <w:tcPr>
            <w:tcW w:w="426" w:type="dxa"/>
          </w:tcPr>
          <w:p w14:paraId="2D4D1EE1" w14:textId="77777777" w:rsidR="00EB02AE" w:rsidRPr="00B91960" w:rsidRDefault="00EB02AE" w:rsidP="00B91960">
            <w:pPr>
              <w:jc w:val="center"/>
              <w:rPr>
                <w:rFonts w:ascii="Arial" w:hAnsi="Arial" w:cs="Arial"/>
                <w:sz w:val="18"/>
                <w:szCs w:val="18"/>
                <w:lang w:eastAsia="ja-JP"/>
              </w:rPr>
            </w:pPr>
          </w:p>
        </w:tc>
        <w:tc>
          <w:tcPr>
            <w:tcW w:w="567" w:type="dxa"/>
          </w:tcPr>
          <w:p w14:paraId="02A6599C" w14:textId="77777777" w:rsidR="00EB02AE" w:rsidRPr="00B91960" w:rsidRDefault="00EB02AE" w:rsidP="00B91960">
            <w:pPr>
              <w:jc w:val="center"/>
              <w:rPr>
                <w:rFonts w:ascii="Arial" w:hAnsi="Arial" w:cs="Arial"/>
                <w:sz w:val="18"/>
                <w:szCs w:val="18"/>
                <w:lang w:eastAsia="ja-JP"/>
              </w:rPr>
            </w:pPr>
          </w:p>
        </w:tc>
        <w:tc>
          <w:tcPr>
            <w:tcW w:w="425" w:type="dxa"/>
          </w:tcPr>
          <w:p w14:paraId="42C86E2B" w14:textId="77777777" w:rsidR="00EB02AE" w:rsidRPr="00B91960" w:rsidRDefault="00EB02AE" w:rsidP="00B91960">
            <w:pPr>
              <w:jc w:val="center"/>
              <w:rPr>
                <w:rFonts w:ascii="Arial" w:hAnsi="Arial" w:cs="Arial"/>
                <w:sz w:val="18"/>
                <w:szCs w:val="18"/>
                <w:lang w:eastAsia="ja-JP"/>
              </w:rPr>
            </w:pPr>
          </w:p>
        </w:tc>
        <w:tc>
          <w:tcPr>
            <w:tcW w:w="425" w:type="dxa"/>
          </w:tcPr>
          <w:p w14:paraId="1E373FD1" w14:textId="77777777" w:rsidR="00EB02AE" w:rsidRPr="00B91960" w:rsidRDefault="00EB02AE" w:rsidP="00B91960">
            <w:pPr>
              <w:jc w:val="center"/>
              <w:rPr>
                <w:rFonts w:ascii="Arial" w:hAnsi="Arial" w:cs="Arial"/>
                <w:sz w:val="18"/>
                <w:szCs w:val="18"/>
                <w:lang w:eastAsia="ja-JP"/>
              </w:rPr>
            </w:pPr>
          </w:p>
        </w:tc>
      </w:tr>
      <w:tr w:rsidR="00B91960" w:rsidRPr="00DF5426" w14:paraId="11EDC6B2" w14:textId="77777777" w:rsidTr="00B91960">
        <w:trPr>
          <w:trHeight w:val="70"/>
        </w:trPr>
        <w:tc>
          <w:tcPr>
            <w:tcW w:w="283" w:type="dxa"/>
            <w:vMerge/>
          </w:tcPr>
          <w:p w14:paraId="08FA6F3A" w14:textId="77777777" w:rsidR="00EB02AE" w:rsidRPr="00B91960" w:rsidRDefault="00EB02AE" w:rsidP="00B91960">
            <w:pPr>
              <w:jc w:val="center"/>
              <w:rPr>
                <w:sz w:val="18"/>
                <w:szCs w:val="18"/>
                <w:lang w:eastAsia="ja-JP"/>
              </w:rPr>
            </w:pPr>
          </w:p>
        </w:tc>
        <w:tc>
          <w:tcPr>
            <w:tcW w:w="284" w:type="dxa"/>
            <w:vMerge/>
          </w:tcPr>
          <w:p w14:paraId="0A89CAE2" w14:textId="77777777" w:rsidR="00EB02AE" w:rsidRPr="00B91960" w:rsidRDefault="00EB02AE" w:rsidP="00B91960">
            <w:pPr>
              <w:jc w:val="center"/>
              <w:rPr>
                <w:sz w:val="18"/>
                <w:szCs w:val="18"/>
                <w:lang w:eastAsia="ja-JP"/>
              </w:rPr>
            </w:pPr>
          </w:p>
        </w:tc>
        <w:tc>
          <w:tcPr>
            <w:tcW w:w="2552" w:type="dxa"/>
          </w:tcPr>
          <w:p w14:paraId="6338E62A" w14:textId="77777777" w:rsidR="00EB02AE" w:rsidRPr="00B91960" w:rsidRDefault="00EB02AE" w:rsidP="00B91960">
            <w:pPr>
              <w:jc w:val="both"/>
              <w:rPr>
                <w:sz w:val="14"/>
                <w:szCs w:val="14"/>
                <w:lang w:eastAsia="ja-JP"/>
              </w:rPr>
            </w:pPr>
            <w:r w:rsidRPr="00B91960">
              <w:rPr>
                <w:sz w:val="14"/>
                <w:szCs w:val="14"/>
                <w:lang w:eastAsia="ja-JP"/>
              </w:rPr>
              <w:t>Progress of broadband wireless IP-based networks (non-3GPP specified)</w:t>
            </w:r>
          </w:p>
        </w:tc>
        <w:tc>
          <w:tcPr>
            <w:tcW w:w="425" w:type="dxa"/>
          </w:tcPr>
          <w:p w14:paraId="18E2BD97"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567" w:type="dxa"/>
          </w:tcPr>
          <w:p w14:paraId="4D9005A6"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567" w:type="dxa"/>
          </w:tcPr>
          <w:p w14:paraId="29358933" w14:textId="77777777" w:rsidR="00EB02AE" w:rsidRPr="00B91960" w:rsidRDefault="00EB02AE" w:rsidP="00B91960">
            <w:pPr>
              <w:jc w:val="center"/>
              <w:rPr>
                <w:rFonts w:ascii="Arial" w:hAnsi="Arial" w:cs="Arial"/>
                <w:sz w:val="18"/>
                <w:szCs w:val="18"/>
                <w:lang w:eastAsia="ja-JP"/>
              </w:rPr>
            </w:pPr>
          </w:p>
        </w:tc>
        <w:tc>
          <w:tcPr>
            <w:tcW w:w="567" w:type="dxa"/>
          </w:tcPr>
          <w:p w14:paraId="05DD1F7B"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426" w:type="dxa"/>
          </w:tcPr>
          <w:p w14:paraId="0F0D5CC5" w14:textId="77777777" w:rsidR="00EB02AE" w:rsidRPr="00B91960" w:rsidRDefault="00EB02AE" w:rsidP="00B91960">
            <w:pPr>
              <w:jc w:val="center"/>
              <w:rPr>
                <w:rFonts w:ascii="Arial" w:hAnsi="Arial" w:cs="Arial"/>
                <w:sz w:val="18"/>
                <w:szCs w:val="18"/>
                <w:lang w:eastAsia="ja-JP"/>
              </w:rPr>
            </w:pPr>
          </w:p>
        </w:tc>
        <w:tc>
          <w:tcPr>
            <w:tcW w:w="425" w:type="dxa"/>
          </w:tcPr>
          <w:p w14:paraId="0EACB60E"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425" w:type="dxa"/>
          </w:tcPr>
          <w:p w14:paraId="12D0EB50"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567" w:type="dxa"/>
          </w:tcPr>
          <w:p w14:paraId="73E026B0"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567" w:type="dxa"/>
          </w:tcPr>
          <w:p w14:paraId="79392AD7" w14:textId="77777777" w:rsidR="00EB02AE" w:rsidRPr="00B91960" w:rsidRDefault="00EB02AE" w:rsidP="00B91960">
            <w:pPr>
              <w:jc w:val="center"/>
              <w:rPr>
                <w:rFonts w:ascii="Arial" w:hAnsi="Arial" w:cs="Arial"/>
                <w:sz w:val="18"/>
                <w:szCs w:val="18"/>
                <w:lang w:eastAsia="ja-JP"/>
              </w:rPr>
            </w:pPr>
          </w:p>
        </w:tc>
        <w:tc>
          <w:tcPr>
            <w:tcW w:w="425" w:type="dxa"/>
          </w:tcPr>
          <w:p w14:paraId="212D7284" w14:textId="77777777" w:rsidR="00EB02AE" w:rsidRPr="00B91960" w:rsidRDefault="00EB02AE" w:rsidP="00B91960">
            <w:pPr>
              <w:jc w:val="center"/>
              <w:rPr>
                <w:rFonts w:ascii="Arial" w:hAnsi="Arial" w:cs="Arial"/>
                <w:sz w:val="18"/>
                <w:szCs w:val="18"/>
                <w:lang w:eastAsia="ja-JP"/>
              </w:rPr>
            </w:pPr>
          </w:p>
        </w:tc>
        <w:tc>
          <w:tcPr>
            <w:tcW w:w="567" w:type="dxa"/>
          </w:tcPr>
          <w:p w14:paraId="678F07E5" w14:textId="77777777" w:rsidR="00EB02AE" w:rsidRPr="00B91960" w:rsidRDefault="00EB02AE" w:rsidP="00B91960">
            <w:pPr>
              <w:jc w:val="center"/>
              <w:rPr>
                <w:rFonts w:ascii="Arial" w:hAnsi="Arial" w:cs="Arial"/>
                <w:sz w:val="18"/>
                <w:szCs w:val="18"/>
                <w:lang w:eastAsia="ja-JP"/>
              </w:rPr>
            </w:pPr>
          </w:p>
        </w:tc>
        <w:tc>
          <w:tcPr>
            <w:tcW w:w="426" w:type="dxa"/>
          </w:tcPr>
          <w:p w14:paraId="752EC324" w14:textId="77777777" w:rsidR="00EB02AE" w:rsidRPr="00B91960" w:rsidRDefault="00EB02AE" w:rsidP="00B91960">
            <w:pPr>
              <w:jc w:val="center"/>
              <w:rPr>
                <w:rFonts w:ascii="Arial" w:hAnsi="Arial" w:cs="Arial"/>
                <w:sz w:val="18"/>
                <w:szCs w:val="18"/>
                <w:lang w:eastAsia="ja-JP"/>
              </w:rPr>
            </w:pPr>
          </w:p>
        </w:tc>
        <w:tc>
          <w:tcPr>
            <w:tcW w:w="567" w:type="dxa"/>
          </w:tcPr>
          <w:p w14:paraId="1E012BF3" w14:textId="77777777" w:rsidR="00EB02AE" w:rsidRPr="00B91960" w:rsidRDefault="00EB02AE" w:rsidP="00B91960">
            <w:pPr>
              <w:jc w:val="center"/>
              <w:rPr>
                <w:rFonts w:ascii="Arial" w:hAnsi="Arial" w:cs="Arial"/>
                <w:sz w:val="18"/>
                <w:szCs w:val="18"/>
                <w:lang w:eastAsia="ja-JP"/>
              </w:rPr>
            </w:pPr>
          </w:p>
        </w:tc>
        <w:tc>
          <w:tcPr>
            <w:tcW w:w="425" w:type="dxa"/>
          </w:tcPr>
          <w:p w14:paraId="2DFFC419" w14:textId="77777777" w:rsidR="00EB02AE" w:rsidRPr="00B91960" w:rsidRDefault="00EB02AE" w:rsidP="00B91960">
            <w:pPr>
              <w:jc w:val="center"/>
              <w:rPr>
                <w:rFonts w:ascii="Arial" w:hAnsi="Arial" w:cs="Arial"/>
                <w:sz w:val="18"/>
                <w:szCs w:val="18"/>
                <w:lang w:eastAsia="ja-JP"/>
              </w:rPr>
            </w:pPr>
          </w:p>
        </w:tc>
        <w:tc>
          <w:tcPr>
            <w:tcW w:w="425" w:type="dxa"/>
          </w:tcPr>
          <w:p w14:paraId="4812BD1C" w14:textId="77777777" w:rsidR="00EB02AE" w:rsidRPr="00B91960" w:rsidRDefault="00EB02AE" w:rsidP="00B91960">
            <w:pPr>
              <w:jc w:val="center"/>
              <w:rPr>
                <w:rFonts w:ascii="Arial" w:hAnsi="Arial" w:cs="Arial"/>
                <w:sz w:val="18"/>
                <w:szCs w:val="18"/>
                <w:lang w:eastAsia="ja-JP"/>
              </w:rPr>
            </w:pPr>
          </w:p>
        </w:tc>
      </w:tr>
      <w:tr w:rsidR="00B91960" w:rsidRPr="00DF5426" w14:paraId="3E4BD178" w14:textId="77777777" w:rsidTr="00B91960">
        <w:trPr>
          <w:trHeight w:val="70"/>
        </w:trPr>
        <w:tc>
          <w:tcPr>
            <w:tcW w:w="283" w:type="dxa"/>
            <w:vMerge/>
          </w:tcPr>
          <w:p w14:paraId="69EC673D" w14:textId="77777777" w:rsidR="00EB02AE" w:rsidRPr="00B91960" w:rsidRDefault="00EB02AE" w:rsidP="00B91960">
            <w:pPr>
              <w:jc w:val="center"/>
              <w:rPr>
                <w:sz w:val="18"/>
                <w:szCs w:val="18"/>
                <w:lang w:eastAsia="ja-JP"/>
              </w:rPr>
            </w:pPr>
          </w:p>
        </w:tc>
        <w:tc>
          <w:tcPr>
            <w:tcW w:w="284" w:type="dxa"/>
            <w:vMerge/>
          </w:tcPr>
          <w:p w14:paraId="2D41816D" w14:textId="77777777" w:rsidR="00EB02AE" w:rsidRPr="00B91960" w:rsidRDefault="00EB02AE" w:rsidP="00B91960">
            <w:pPr>
              <w:jc w:val="center"/>
              <w:rPr>
                <w:sz w:val="18"/>
                <w:szCs w:val="18"/>
                <w:lang w:eastAsia="ja-JP"/>
              </w:rPr>
            </w:pPr>
          </w:p>
        </w:tc>
        <w:tc>
          <w:tcPr>
            <w:tcW w:w="2552" w:type="dxa"/>
          </w:tcPr>
          <w:p w14:paraId="450F0C83" w14:textId="77777777" w:rsidR="00EB02AE" w:rsidRPr="00B91960" w:rsidRDefault="00EB02AE" w:rsidP="00B91960">
            <w:pPr>
              <w:jc w:val="both"/>
              <w:rPr>
                <w:sz w:val="14"/>
                <w:szCs w:val="14"/>
                <w:lang w:eastAsia="ja-JP"/>
              </w:rPr>
            </w:pPr>
            <w:r w:rsidRPr="00B91960">
              <w:rPr>
                <w:sz w:val="14"/>
                <w:szCs w:val="14"/>
                <w:lang w:eastAsia="ja-JP"/>
              </w:rPr>
              <w:t>Progress in ad-hoc networking for user defined services.</w:t>
            </w:r>
          </w:p>
        </w:tc>
        <w:tc>
          <w:tcPr>
            <w:tcW w:w="425" w:type="dxa"/>
          </w:tcPr>
          <w:p w14:paraId="6D5FD63A" w14:textId="77777777" w:rsidR="00EB02AE" w:rsidRPr="00B91960" w:rsidRDefault="00EB02AE" w:rsidP="00B91960">
            <w:pPr>
              <w:jc w:val="center"/>
              <w:rPr>
                <w:rFonts w:ascii="Arial" w:hAnsi="Arial" w:cs="Arial"/>
                <w:sz w:val="18"/>
                <w:szCs w:val="18"/>
                <w:lang w:eastAsia="ja-JP"/>
              </w:rPr>
            </w:pPr>
          </w:p>
        </w:tc>
        <w:tc>
          <w:tcPr>
            <w:tcW w:w="567" w:type="dxa"/>
          </w:tcPr>
          <w:p w14:paraId="10AA6AB5" w14:textId="77777777" w:rsidR="00EB02AE" w:rsidRPr="00B91960" w:rsidRDefault="00EB02AE" w:rsidP="00B91960">
            <w:pPr>
              <w:jc w:val="center"/>
              <w:rPr>
                <w:rFonts w:ascii="Arial" w:hAnsi="Arial" w:cs="Arial"/>
                <w:sz w:val="18"/>
                <w:szCs w:val="18"/>
                <w:lang w:eastAsia="ja-JP"/>
              </w:rPr>
            </w:pPr>
          </w:p>
        </w:tc>
        <w:tc>
          <w:tcPr>
            <w:tcW w:w="567" w:type="dxa"/>
          </w:tcPr>
          <w:p w14:paraId="74CC4A23" w14:textId="77777777" w:rsidR="00EB02AE" w:rsidRPr="00B91960" w:rsidRDefault="00EB02AE" w:rsidP="00B91960">
            <w:pPr>
              <w:jc w:val="center"/>
              <w:rPr>
                <w:rFonts w:ascii="Arial" w:hAnsi="Arial" w:cs="Arial"/>
                <w:sz w:val="18"/>
                <w:szCs w:val="18"/>
                <w:lang w:eastAsia="ja-JP"/>
              </w:rPr>
            </w:pPr>
          </w:p>
        </w:tc>
        <w:tc>
          <w:tcPr>
            <w:tcW w:w="567" w:type="dxa"/>
          </w:tcPr>
          <w:p w14:paraId="5C451D3F" w14:textId="77777777" w:rsidR="00EB02AE" w:rsidRPr="00B91960" w:rsidRDefault="00EB02AE" w:rsidP="00B91960">
            <w:pPr>
              <w:jc w:val="center"/>
              <w:rPr>
                <w:rFonts w:ascii="Arial" w:hAnsi="Arial" w:cs="Arial"/>
                <w:sz w:val="18"/>
                <w:szCs w:val="18"/>
                <w:lang w:eastAsia="ja-JP"/>
              </w:rPr>
            </w:pPr>
          </w:p>
        </w:tc>
        <w:tc>
          <w:tcPr>
            <w:tcW w:w="426" w:type="dxa"/>
          </w:tcPr>
          <w:p w14:paraId="627FCF87" w14:textId="77777777" w:rsidR="00EB02AE" w:rsidRPr="00B91960" w:rsidRDefault="00EB02AE" w:rsidP="00B91960">
            <w:pPr>
              <w:jc w:val="center"/>
              <w:rPr>
                <w:rFonts w:ascii="Arial" w:hAnsi="Arial" w:cs="Arial"/>
                <w:sz w:val="18"/>
                <w:szCs w:val="18"/>
                <w:lang w:eastAsia="ja-JP"/>
              </w:rPr>
            </w:pPr>
          </w:p>
        </w:tc>
        <w:tc>
          <w:tcPr>
            <w:tcW w:w="425" w:type="dxa"/>
          </w:tcPr>
          <w:p w14:paraId="5C495F7C" w14:textId="77777777" w:rsidR="00EB02AE" w:rsidRPr="00B91960" w:rsidRDefault="00EB02AE" w:rsidP="00B91960">
            <w:pPr>
              <w:jc w:val="center"/>
              <w:rPr>
                <w:rFonts w:ascii="Arial" w:hAnsi="Arial" w:cs="Arial"/>
                <w:sz w:val="18"/>
                <w:szCs w:val="18"/>
                <w:lang w:eastAsia="ja-JP"/>
              </w:rPr>
            </w:pPr>
          </w:p>
        </w:tc>
        <w:tc>
          <w:tcPr>
            <w:tcW w:w="425" w:type="dxa"/>
          </w:tcPr>
          <w:p w14:paraId="05E0F20A" w14:textId="77777777" w:rsidR="00EB02AE" w:rsidRPr="00B91960" w:rsidRDefault="00EB02AE" w:rsidP="00B91960">
            <w:pPr>
              <w:jc w:val="center"/>
              <w:rPr>
                <w:rFonts w:ascii="Arial" w:hAnsi="Arial" w:cs="Arial"/>
                <w:sz w:val="18"/>
                <w:szCs w:val="18"/>
                <w:lang w:eastAsia="ja-JP"/>
              </w:rPr>
            </w:pPr>
          </w:p>
        </w:tc>
        <w:tc>
          <w:tcPr>
            <w:tcW w:w="567" w:type="dxa"/>
          </w:tcPr>
          <w:p w14:paraId="21B222E1"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567" w:type="dxa"/>
          </w:tcPr>
          <w:p w14:paraId="49F0E2E3"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425" w:type="dxa"/>
          </w:tcPr>
          <w:p w14:paraId="393CED71" w14:textId="77777777" w:rsidR="00EB02AE" w:rsidRPr="00B91960" w:rsidRDefault="00EB02AE" w:rsidP="00B91960">
            <w:pPr>
              <w:jc w:val="center"/>
              <w:rPr>
                <w:rFonts w:ascii="Arial" w:hAnsi="Arial" w:cs="Arial"/>
                <w:sz w:val="18"/>
                <w:szCs w:val="18"/>
                <w:lang w:eastAsia="ja-JP"/>
              </w:rPr>
            </w:pPr>
          </w:p>
        </w:tc>
        <w:tc>
          <w:tcPr>
            <w:tcW w:w="567" w:type="dxa"/>
          </w:tcPr>
          <w:p w14:paraId="716DCCC2"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426" w:type="dxa"/>
          </w:tcPr>
          <w:p w14:paraId="1C551DF9" w14:textId="77777777" w:rsidR="00EB02AE" w:rsidRPr="00B91960" w:rsidRDefault="00EB02AE" w:rsidP="00B91960">
            <w:pPr>
              <w:jc w:val="center"/>
              <w:rPr>
                <w:rFonts w:ascii="Arial" w:hAnsi="Arial" w:cs="Arial"/>
                <w:sz w:val="18"/>
                <w:szCs w:val="18"/>
                <w:lang w:eastAsia="ja-JP"/>
              </w:rPr>
            </w:pPr>
          </w:p>
        </w:tc>
        <w:tc>
          <w:tcPr>
            <w:tcW w:w="567" w:type="dxa"/>
          </w:tcPr>
          <w:p w14:paraId="086B97BA" w14:textId="77777777" w:rsidR="00EB02AE" w:rsidRPr="00B91960" w:rsidRDefault="00EB02AE" w:rsidP="00B91960">
            <w:pPr>
              <w:jc w:val="center"/>
              <w:rPr>
                <w:rFonts w:ascii="Arial" w:hAnsi="Arial" w:cs="Arial"/>
                <w:sz w:val="18"/>
                <w:szCs w:val="18"/>
                <w:lang w:eastAsia="ja-JP"/>
              </w:rPr>
            </w:pPr>
          </w:p>
        </w:tc>
        <w:tc>
          <w:tcPr>
            <w:tcW w:w="425" w:type="dxa"/>
          </w:tcPr>
          <w:p w14:paraId="22A86BE0" w14:textId="77777777" w:rsidR="00EB02AE" w:rsidRPr="00B91960" w:rsidRDefault="00EB02AE" w:rsidP="00B91960">
            <w:pPr>
              <w:jc w:val="center"/>
              <w:rPr>
                <w:rFonts w:ascii="Arial" w:hAnsi="Arial" w:cs="Arial"/>
                <w:sz w:val="18"/>
                <w:szCs w:val="18"/>
                <w:lang w:eastAsia="ja-JP"/>
              </w:rPr>
            </w:pPr>
          </w:p>
        </w:tc>
        <w:tc>
          <w:tcPr>
            <w:tcW w:w="425" w:type="dxa"/>
          </w:tcPr>
          <w:p w14:paraId="323F37C8" w14:textId="77777777" w:rsidR="00EB02AE" w:rsidRPr="00B91960" w:rsidRDefault="00EB02AE" w:rsidP="00B91960">
            <w:pPr>
              <w:jc w:val="center"/>
              <w:rPr>
                <w:rFonts w:ascii="Arial" w:hAnsi="Arial" w:cs="Arial"/>
                <w:sz w:val="18"/>
                <w:szCs w:val="18"/>
                <w:lang w:eastAsia="ja-JP"/>
              </w:rPr>
            </w:pPr>
          </w:p>
        </w:tc>
      </w:tr>
      <w:tr w:rsidR="00B91960" w:rsidRPr="00DF5426" w14:paraId="2D7CB612" w14:textId="77777777" w:rsidTr="00B91960">
        <w:trPr>
          <w:trHeight w:val="239"/>
        </w:trPr>
        <w:tc>
          <w:tcPr>
            <w:tcW w:w="283" w:type="dxa"/>
            <w:vMerge/>
          </w:tcPr>
          <w:p w14:paraId="7DAFABF3" w14:textId="77777777" w:rsidR="00EB02AE" w:rsidRPr="00B91960" w:rsidRDefault="00EB02AE" w:rsidP="00B91960">
            <w:pPr>
              <w:jc w:val="center"/>
              <w:rPr>
                <w:sz w:val="18"/>
                <w:szCs w:val="18"/>
                <w:lang w:eastAsia="ja-JP"/>
              </w:rPr>
            </w:pPr>
          </w:p>
        </w:tc>
        <w:tc>
          <w:tcPr>
            <w:tcW w:w="284" w:type="dxa"/>
            <w:vMerge/>
          </w:tcPr>
          <w:p w14:paraId="576494CB" w14:textId="77777777" w:rsidR="00EB02AE" w:rsidRPr="00B91960" w:rsidRDefault="00EB02AE" w:rsidP="00B91960">
            <w:pPr>
              <w:jc w:val="center"/>
              <w:rPr>
                <w:sz w:val="18"/>
                <w:szCs w:val="18"/>
                <w:lang w:eastAsia="ja-JP"/>
              </w:rPr>
            </w:pPr>
          </w:p>
        </w:tc>
        <w:tc>
          <w:tcPr>
            <w:tcW w:w="2552" w:type="dxa"/>
          </w:tcPr>
          <w:p w14:paraId="48AD11FA" w14:textId="77777777" w:rsidR="00EB02AE" w:rsidRPr="00B91960" w:rsidRDefault="00EB02AE" w:rsidP="00B91960">
            <w:pPr>
              <w:jc w:val="both"/>
              <w:rPr>
                <w:sz w:val="14"/>
                <w:szCs w:val="14"/>
                <w:lang w:eastAsia="ja-JP"/>
              </w:rPr>
            </w:pPr>
            <w:r w:rsidRPr="00B91960">
              <w:rPr>
                <w:sz w:val="14"/>
                <w:szCs w:val="14"/>
                <w:lang w:eastAsia="ja-JP"/>
              </w:rPr>
              <w:t xml:space="preserve">Dawning of new, </w:t>
            </w:r>
            <w:proofErr w:type="gramStart"/>
            <w:r w:rsidRPr="00B91960">
              <w:rPr>
                <w:sz w:val="14"/>
                <w:szCs w:val="14"/>
                <w:lang w:eastAsia="ja-JP"/>
              </w:rPr>
              <w:t>radio based</w:t>
            </w:r>
            <w:proofErr w:type="gramEnd"/>
            <w:r w:rsidRPr="00B91960">
              <w:rPr>
                <w:sz w:val="14"/>
                <w:szCs w:val="14"/>
                <w:lang w:eastAsia="ja-JP"/>
              </w:rPr>
              <w:t xml:space="preserve"> services </w:t>
            </w:r>
          </w:p>
        </w:tc>
        <w:tc>
          <w:tcPr>
            <w:tcW w:w="425" w:type="dxa"/>
          </w:tcPr>
          <w:p w14:paraId="329782AE" w14:textId="77777777" w:rsidR="00EB02AE" w:rsidRPr="00B91960" w:rsidRDefault="00EB02AE" w:rsidP="00B91960">
            <w:pPr>
              <w:jc w:val="center"/>
              <w:rPr>
                <w:rFonts w:ascii="Arial" w:hAnsi="Arial" w:cs="Arial"/>
                <w:sz w:val="18"/>
                <w:szCs w:val="18"/>
                <w:lang w:eastAsia="ja-JP"/>
              </w:rPr>
            </w:pPr>
          </w:p>
        </w:tc>
        <w:tc>
          <w:tcPr>
            <w:tcW w:w="567" w:type="dxa"/>
          </w:tcPr>
          <w:p w14:paraId="797D2566" w14:textId="77777777" w:rsidR="00EB02AE" w:rsidRPr="00B91960" w:rsidRDefault="00EB02AE" w:rsidP="00B91960">
            <w:pPr>
              <w:jc w:val="center"/>
              <w:rPr>
                <w:rFonts w:ascii="Arial" w:hAnsi="Arial" w:cs="Arial"/>
                <w:sz w:val="18"/>
                <w:szCs w:val="18"/>
                <w:lang w:eastAsia="ja-JP"/>
              </w:rPr>
            </w:pPr>
          </w:p>
        </w:tc>
        <w:tc>
          <w:tcPr>
            <w:tcW w:w="567" w:type="dxa"/>
          </w:tcPr>
          <w:p w14:paraId="5110B23D" w14:textId="77777777" w:rsidR="00EB02AE" w:rsidRPr="00B91960" w:rsidRDefault="00EB02AE" w:rsidP="00B91960">
            <w:pPr>
              <w:jc w:val="center"/>
              <w:rPr>
                <w:rFonts w:ascii="Arial" w:hAnsi="Arial" w:cs="Arial"/>
                <w:sz w:val="18"/>
                <w:szCs w:val="18"/>
                <w:lang w:eastAsia="ja-JP"/>
              </w:rPr>
            </w:pPr>
          </w:p>
        </w:tc>
        <w:tc>
          <w:tcPr>
            <w:tcW w:w="567" w:type="dxa"/>
          </w:tcPr>
          <w:p w14:paraId="0892B57D" w14:textId="77777777" w:rsidR="00EB02AE" w:rsidRPr="00B91960" w:rsidRDefault="00EB02AE" w:rsidP="00B91960">
            <w:pPr>
              <w:jc w:val="center"/>
              <w:rPr>
                <w:rFonts w:ascii="Arial" w:hAnsi="Arial" w:cs="Arial"/>
                <w:sz w:val="18"/>
                <w:szCs w:val="18"/>
                <w:lang w:eastAsia="ja-JP"/>
              </w:rPr>
            </w:pPr>
          </w:p>
        </w:tc>
        <w:tc>
          <w:tcPr>
            <w:tcW w:w="426" w:type="dxa"/>
          </w:tcPr>
          <w:p w14:paraId="7F494264" w14:textId="77777777" w:rsidR="00EB02AE" w:rsidRPr="00B91960" w:rsidRDefault="00EB02AE" w:rsidP="00B91960">
            <w:pPr>
              <w:jc w:val="center"/>
              <w:rPr>
                <w:rFonts w:ascii="Arial" w:hAnsi="Arial" w:cs="Arial"/>
                <w:sz w:val="18"/>
                <w:szCs w:val="18"/>
                <w:lang w:eastAsia="ja-JP"/>
              </w:rPr>
            </w:pPr>
          </w:p>
        </w:tc>
        <w:tc>
          <w:tcPr>
            <w:tcW w:w="425" w:type="dxa"/>
          </w:tcPr>
          <w:p w14:paraId="3884E932" w14:textId="77777777" w:rsidR="00EB02AE" w:rsidRPr="00B91960" w:rsidRDefault="00EB02AE" w:rsidP="00B91960">
            <w:pPr>
              <w:jc w:val="center"/>
              <w:rPr>
                <w:rFonts w:ascii="Arial" w:hAnsi="Arial" w:cs="Arial"/>
                <w:sz w:val="18"/>
                <w:szCs w:val="18"/>
                <w:lang w:eastAsia="ja-JP"/>
              </w:rPr>
            </w:pPr>
          </w:p>
        </w:tc>
        <w:tc>
          <w:tcPr>
            <w:tcW w:w="425" w:type="dxa"/>
          </w:tcPr>
          <w:p w14:paraId="5DF2E82C"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567" w:type="dxa"/>
          </w:tcPr>
          <w:p w14:paraId="4AC1C4FD"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567" w:type="dxa"/>
          </w:tcPr>
          <w:p w14:paraId="06AEF20F"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425" w:type="dxa"/>
          </w:tcPr>
          <w:p w14:paraId="0088DC41" w14:textId="77777777" w:rsidR="00EB02AE" w:rsidRPr="00B91960" w:rsidRDefault="00EB02AE" w:rsidP="00B91960">
            <w:pPr>
              <w:jc w:val="center"/>
              <w:rPr>
                <w:rFonts w:ascii="Arial" w:hAnsi="Arial" w:cs="Arial"/>
                <w:sz w:val="18"/>
                <w:szCs w:val="18"/>
                <w:lang w:eastAsia="ja-JP"/>
              </w:rPr>
            </w:pPr>
          </w:p>
        </w:tc>
        <w:tc>
          <w:tcPr>
            <w:tcW w:w="567" w:type="dxa"/>
          </w:tcPr>
          <w:p w14:paraId="1D7662F0" w14:textId="77777777" w:rsidR="00EB02AE" w:rsidRPr="00B91960" w:rsidRDefault="00EB02AE" w:rsidP="00B91960">
            <w:pPr>
              <w:jc w:val="center"/>
              <w:rPr>
                <w:rFonts w:ascii="Arial" w:hAnsi="Arial" w:cs="Arial"/>
                <w:sz w:val="18"/>
                <w:szCs w:val="18"/>
                <w:lang w:eastAsia="ja-JP"/>
              </w:rPr>
            </w:pPr>
          </w:p>
        </w:tc>
        <w:tc>
          <w:tcPr>
            <w:tcW w:w="426" w:type="dxa"/>
          </w:tcPr>
          <w:p w14:paraId="61BE42F0" w14:textId="77777777" w:rsidR="00EB02AE" w:rsidRPr="00B91960" w:rsidRDefault="00EB02AE" w:rsidP="00B91960">
            <w:pPr>
              <w:jc w:val="center"/>
              <w:rPr>
                <w:rFonts w:ascii="Arial" w:hAnsi="Arial" w:cs="Arial"/>
                <w:sz w:val="18"/>
                <w:szCs w:val="18"/>
                <w:lang w:eastAsia="ja-JP"/>
              </w:rPr>
            </w:pPr>
          </w:p>
        </w:tc>
        <w:tc>
          <w:tcPr>
            <w:tcW w:w="567" w:type="dxa"/>
          </w:tcPr>
          <w:p w14:paraId="5B1AEDE8"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425" w:type="dxa"/>
          </w:tcPr>
          <w:p w14:paraId="3325B10D" w14:textId="77777777" w:rsidR="00EB02AE" w:rsidRPr="00B91960" w:rsidRDefault="00EB02AE" w:rsidP="00B91960">
            <w:pPr>
              <w:jc w:val="center"/>
              <w:rPr>
                <w:rFonts w:ascii="Arial" w:hAnsi="Arial" w:cs="Arial"/>
                <w:sz w:val="18"/>
                <w:szCs w:val="18"/>
                <w:lang w:eastAsia="ja-JP"/>
              </w:rPr>
            </w:pPr>
          </w:p>
        </w:tc>
        <w:tc>
          <w:tcPr>
            <w:tcW w:w="425" w:type="dxa"/>
          </w:tcPr>
          <w:p w14:paraId="48061C69" w14:textId="77777777" w:rsidR="00EB02AE" w:rsidRPr="00B91960" w:rsidRDefault="00EB02AE" w:rsidP="00B91960">
            <w:pPr>
              <w:jc w:val="center"/>
              <w:rPr>
                <w:rFonts w:ascii="Arial" w:hAnsi="Arial" w:cs="Arial"/>
                <w:sz w:val="18"/>
                <w:szCs w:val="18"/>
                <w:lang w:eastAsia="ja-JP"/>
              </w:rPr>
            </w:pPr>
          </w:p>
        </w:tc>
      </w:tr>
      <w:tr w:rsidR="00B91960" w:rsidRPr="00DF5426" w14:paraId="0E4C847C" w14:textId="77777777" w:rsidTr="00B91960">
        <w:trPr>
          <w:trHeight w:val="70"/>
        </w:trPr>
        <w:tc>
          <w:tcPr>
            <w:tcW w:w="283" w:type="dxa"/>
            <w:vMerge/>
          </w:tcPr>
          <w:p w14:paraId="2461A6C9" w14:textId="77777777" w:rsidR="00EB02AE" w:rsidRPr="00B91960" w:rsidRDefault="00EB02AE" w:rsidP="00B91960">
            <w:pPr>
              <w:jc w:val="center"/>
              <w:rPr>
                <w:sz w:val="18"/>
                <w:szCs w:val="18"/>
                <w:lang w:eastAsia="ja-JP"/>
              </w:rPr>
            </w:pPr>
          </w:p>
        </w:tc>
        <w:tc>
          <w:tcPr>
            <w:tcW w:w="284" w:type="dxa"/>
            <w:vMerge/>
          </w:tcPr>
          <w:p w14:paraId="5148231E" w14:textId="77777777" w:rsidR="00EB02AE" w:rsidRPr="00B91960" w:rsidRDefault="00EB02AE" w:rsidP="00B91960">
            <w:pPr>
              <w:jc w:val="center"/>
              <w:rPr>
                <w:sz w:val="18"/>
                <w:szCs w:val="18"/>
                <w:lang w:eastAsia="ja-JP"/>
              </w:rPr>
            </w:pPr>
          </w:p>
        </w:tc>
        <w:tc>
          <w:tcPr>
            <w:tcW w:w="2552" w:type="dxa"/>
          </w:tcPr>
          <w:p w14:paraId="57781548" w14:textId="77777777" w:rsidR="00EB02AE" w:rsidRPr="00B91960" w:rsidRDefault="00EB02AE" w:rsidP="00B91960">
            <w:pPr>
              <w:jc w:val="both"/>
              <w:rPr>
                <w:sz w:val="14"/>
                <w:szCs w:val="14"/>
                <w:lang w:eastAsia="ja-JP"/>
              </w:rPr>
            </w:pPr>
            <w:r w:rsidRPr="00B91960">
              <w:rPr>
                <w:sz w:val="14"/>
                <w:szCs w:val="14"/>
                <w:lang w:eastAsia="ja-JP"/>
              </w:rPr>
              <w:t xml:space="preserve">Reconfigurable Radio </w:t>
            </w:r>
          </w:p>
        </w:tc>
        <w:tc>
          <w:tcPr>
            <w:tcW w:w="425" w:type="dxa"/>
          </w:tcPr>
          <w:p w14:paraId="34D54DC3" w14:textId="77777777" w:rsidR="00EB02AE" w:rsidRPr="00B91960" w:rsidRDefault="00EB02AE" w:rsidP="00B91960">
            <w:pPr>
              <w:jc w:val="center"/>
              <w:rPr>
                <w:rFonts w:ascii="Arial" w:hAnsi="Arial" w:cs="Arial"/>
                <w:sz w:val="18"/>
                <w:szCs w:val="18"/>
                <w:lang w:eastAsia="ja-JP"/>
              </w:rPr>
            </w:pPr>
          </w:p>
        </w:tc>
        <w:tc>
          <w:tcPr>
            <w:tcW w:w="567" w:type="dxa"/>
          </w:tcPr>
          <w:p w14:paraId="76150D2D"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567" w:type="dxa"/>
          </w:tcPr>
          <w:p w14:paraId="20A7614C" w14:textId="77777777" w:rsidR="00EB02AE" w:rsidRPr="00B91960" w:rsidRDefault="00EB02AE" w:rsidP="00B91960">
            <w:pPr>
              <w:jc w:val="center"/>
              <w:rPr>
                <w:rFonts w:ascii="Arial" w:hAnsi="Arial" w:cs="Arial"/>
                <w:sz w:val="18"/>
                <w:szCs w:val="18"/>
                <w:lang w:eastAsia="ja-JP"/>
              </w:rPr>
            </w:pPr>
          </w:p>
        </w:tc>
        <w:tc>
          <w:tcPr>
            <w:tcW w:w="567" w:type="dxa"/>
          </w:tcPr>
          <w:p w14:paraId="504C7474"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426" w:type="dxa"/>
          </w:tcPr>
          <w:p w14:paraId="201C69CC" w14:textId="77777777" w:rsidR="00EB02AE" w:rsidRPr="00B91960" w:rsidRDefault="00EB02AE" w:rsidP="00B91960">
            <w:pPr>
              <w:jc w:val="center"/>
              <w:rPr>
                <w:rFonts w:ascii="Arial" w:hAnsi="Arial" w:cs="Arial"/>
                <w:sz w:val="18"/>
                <w:szCs w:val="18"/>
                <w:lang w:eastAsia="ja-JP"/>
              </w:rPr>
            </w:pPr>
          </w:p>
        </w:tc>
        <w:tc>
          <w:tcPr>
            <w:tcW w:w="425" w:type="dxa"/>
          </w:tcPr>
          <w:p w14:paraId="7D1380E9"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425" w:type="dxa"/>
          </w:tcPr>
          <w:p w14:paraId="7045679F" w14:textId="77777777" w:rsidR="00EB02AE" w:rsidRPr="00B91960" w:rsidRDefault="00EB02AE" w:rsidP="00B91960">
            <w:pPr>
              <w:jc w:val="center"/>
              <w:rPr>
                <w:rFonts w:ascii="Arial" w:hAnsi="Arial" w:cs="Arial"/>
                <w:sz w:val="18"/>
                <w:szCs w:val="18"/>
                <w:lang w:eastAsia="ja-JP"/>
              </w:rPr>
            </w:pPr>
          </w:p>
        </w:tc>
        <w:tc>
          <w:tcPr>
            <w:tcW w:w="567" w:type="dxa"/>
          </w:tcPr>
          <w:p w14:paraId="31A53E11"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567" w:type="dxa"/>
          </w:tcPr>
          <w:p w14:paraId="2B4ADD08" w14:textId="77777777" w:rsidR="00EB02AE" w:rsidRPr="00B91960" w:rsidRDefault="00EB02AE" w:rsidP="00B91960">
            <w:pPr>
              <w:jc w:val="center"/>
              <w:rPr>
                <w:rFonts w:ascii="Arial" w:hAnsi="Arial" w:cs="Arial"/>
                <w:sz w:val="18"/>
                <w:szCs w:val="18"/>
                <w:lang w:eastAsia="ja-JP"/>
              </w:rPr>
            </w:pPr>
          </w:p>
        </w:tc>
        <w:tc>
          <w:tcPr>
            <w:tcW w:w="425" w:type="dxa"/>
          </w:tcPr>
          <w:p w14:paraId="720E40FD" w14:textId="77777777" w:rsidR="00EB02AE" w:rsidRPr="00B91960" w:rsidRDefault="00EB02AE" w:rsidP="00B91960">
            <w:pPr>
              <w:jc w:val="center"/>
              <w:rPr>
                <w:rFonts w:ascii="Arial" w:hAnsi="Arial" w:cs="Arial"/>
                <w:sz w:val="18"/>
                <w:szCs w:val="18"/>
                <w:lang w:eastAsia="ja-JP"/>
              </w:rPr>
            </w:pPr>
          </w:p>
        </w:tc>
        <w:tc>
          <w:tcPr>
            <w:tcW w:w="567" w:type="dxa"/>
          </w:tcPr>
          <w:p w14:paraId="27E015E2" w14:textId="77777777" w:rsidR="00EB02AE" w:rsidRPr="00B91960" w:rsidRDefault="00EB02AE" w:rsidP="00B91960">
            <w:pPr>
              <w:jc w:val="center"/>
              <w:rPr>
                <w:rFonts w:ascii="Arial" w:hAnsi="Arial" w:cs="Arial"/>
                <w:sz w:val="18"/>
                <w:szCs w:val="18"/>
                <w:lang w:eastAsia="ja-JP"/>
              </w:rPr>
            </w:pPr>
          </w:p>
        </w:tc>
        <w:tc>
          <w:tcPr>
            <w:tcW w:w="426" w:type="dxa"/>
          </w:tcPr>
          <w:p w14:paraId="5AB44F33" w14:textId="77777777" w:rsidR="00EB02AE" w:rsidRPr="00B91960" w:rsidRDefault="00EB02AE" w:rsidP="00B91960">
            <w:pPr>
              <w:jc w:val="center"/>
              <w:rPr>
                <w:rFonts w:ascii="Arial" w:hAnsi="Arial" w:cs="Arial"/>
                <w:sz w:val="18"/>
                <w:szCs w:val="18"/>
                <w:lang w:eastAsia="ja-JP"/>
              </w:rPr>
            </w:pPr>
          </w:p>
        </w:tc>
        <w:tc>
          <w:tcPr>
            <w:tcW w:w="567" w:type="dxa"/>
          </w:tcPr>
          <w:p w14:paraId="524F3809" w14:textId="77777777" w:rsidR="00EB02AE" w:rsidRPr="00B91960" w:rsidRDefault="00EB02AE" w:rsidP="00B91960">
            <w:pPr>
              <w:jc w:val="center"/>
              <w:rPr>
                <w:rFonts w:ascii="Arial" w:hAnsi="Arial" w:cs="Arial"/>
                <w:sz w:val="18"/>
                <w:szCs w:val="18"/>
                <w:lang w:eastAsia="ja-JP"/>
              </w:rPr>
            </w:pPr>
          </w:p>
        </w:tc>
        <w:tc>
          <w:tcPr>
            <w:tcW w:w="425" w:type="dxa"/>
          </w:tcPr>
          <w:p w14:paraId="4425894F" w14:textId="77777777" w:rsidR="00EB02AE" w:rsidRPr="00B91960" w:rsidRDefault="00EB02AE" w:rsidP="00B91960">
            <w:pPr>
              <w:jc w:val="center"/>
              <w:rPr>
                <w:rFonts w:ascii="Arial" w:hAnsi="Arial" w:cs="Arial"/>
                <w:sz w:val="18"/>
                <w:szCs w:val="18"/>
                <w:lang w:eastAsia="ja-JP"/>
              </w:rPr>
            </w:pPr>
          </w:p>
        </w:tc>
        <w:tc>
          <w:tcPr>
            <w:tcW w:w="425" w:type="dxa"/>
          </w:tcPr>
          <w:p w14:paraId="6F1185F2" w14:textId="77777777" w:rsidR="00EB02AE" w:rsidRPr="00B91960" w:rsidRDefault="00EB02AE" w:rsidP="00B91960">
            <w:pPr>
              <w:jc w:val="center"/>
              <w:rPr>
                <w:rFonts w:ascii="Arial" w:hAnsi="Arial" w:cs="Arial"/>
                <w:sz w:val="18"/>
                <w:szCs w:val="18"/>
                <w:lang w:eastAsia="ja-JP"/>
              </w:rPr>
            </w:pPr>
          </w:p>
        </w:tc>
      </w:tr>
      <w:tr w:rsidR="00B91960" w:rsidRPr="00DF5426" w14:paraId="7B2276A7" w14:textId="77777777" w:rsidTr="00B91960">
        <w:trPr>
          <w:trHeight w:val="70"/>
        </w:trPr>
        <w:tc>
          <w:tcPr>
            <w:tcW w:w="283" w:type="dxa"/>
            <w:vMerge/>
          </w:tcPr>
          <w:p w14:paraId="28834E5B" w14:textId="77777777" w:rsidR="00EB02AE" w:rsidRPr="00B91960" w:rsidRDefault="00EB02AE" w:rsidP="00B91960">
            <w:pPr>
              <w:jc w:val="center"/>
              <w:rPr>
                <w:sz w:val="18"/>
                <w:szCs w:val="18"/>
                <w:lang w:eastAsia="ja-JP"/>
              </w:rPr>
            </w:pPr>
          </w:p>
        </w:tc>
        <w:tc>
          <w:tcPr>
            <w:tcW w:w="284" w:type="dxa"/>
            <w:vMerge/>
          </w:tcPr>
          <w:p w14:paraId="5061D392" w14:textId="77777777" w:rsidR="00EB02AE" w:rsidRPr="00B91960" w:rsidRDefault="00EB02AE" w:rsidP="00B91960">
            <w:pPr>
              <w:jc w:val="center"/>
              <w:rPr>
                <w:sz w:val="18"/>
                <w:szCs w:val="18"/>
                <w:lang w:eastAsia="ja-JP"/>
              </w:rPr>
            </w:pPr>
          </w:p>
        </w:tc>
        <w:tc>
          <w:tcPr>
            <w:tcW w:w="2552" w:type="dxa"/>
          </w:tcPr>
          <w:p w14:paraId="53FE7210" w14:textId="77777777" w:rsidR="00EB02AE" w:rsidRPr="00B91960" w:rsidRDefault="00EB02AE" w:rsidP="00B91960">
            <w:pPr>
              <w:jc w:val="both"/>
              <w:rPr>
                <w:sz w:val="14"/>
                <w:szCs w:val="14"/>
                <w:lang w:eastAsia="ja-JP"/>
              </w:rPr>
            </w:pPr>
            <w:r w:rsidRPr="00B91960">
              <w:rPr>
                <w:sz w:val="14"/>
                <w:szCs w:val="14"/>
                <w:lang w:eastAsia="ja-JP"/>
              </w:rPr>
              <w:t>Web services</w:t>
            </w:r>
          </w:p>
        </w:tc>
        <w:tc>
          <w:tcPr>
            <w:tcW w:w="425" w:type="dxa"/>
          </w:tcPr>
          <w:p w14:paraId="636AAA79" w14:textId="77777777" w:rsidR="00EB02AE" w:rsidRPr="00B91960" w:rsidRDefault="00EB02AE" w:rsidP="00B91960">
            <w:pPr>
              <w:jc w:val="center"/>
              <w:rPr>
                <w:rFonts w:ascii="Arial" w:hAnsi="Arial" w:cs="Arial"/>
                <w:sz w:val="18"/>
                <w:szCs w:val="18"/>
                <w:lang w:eastAsia="ja-JP"/>
              </w:rPr>
            </w:pPr>
          </w:p>
        </w:tc>
        <w:tc>
          <w:tcPr>
            <w:tcW w:w="567" w:type="dxa"/>
          </w:tcPr>
          <w:p w14:paraId="0E1ADBEC" w14:textId="77777777" w:rsidR="00EB02AE" w:rsidRPr="00B91960" w:rsidRDefault="00EB02AE" w:rsidP="00B91960">
            <w:pPr>
              <w:jc w:val="center"/>
              <w:rPr>
                <w:rFonts w:ascii="Arial" w:hAnsi="Arial" w:cs="Arial"/>
                <w:sz w:val="18"/>
                <w:szCs w:val="18"/>
                <w:lang w:eastAsia="ja-JP"/>
              </w:rPr>
            </w:pPr>
          </w:p>
        </w:tc>
        <w:tc>
          <w:tcPr>
            <w:tcW w:w="567" w:type="dxa"/>
          </w:tcPr>
          <w:p w14:paraId="377398CB" w14:textId="77777777" w:rsidR="00EB02AE" w:rsidRPr="00B91960" w:rsidRDefault="00EB02AE" w:rsidP="00B91960">
            <w:pPr>
              <w:jc w:val="center"/>
              <w:rPr>
                <w:rFonts w:ascii="Arial" w:hAnsi="Arial" w:cs="Arial"/>
                <w:sz w:val="18"/>
                <w:szCs w:val="18"/>
                <w:lang w:eastAsia="ja-JP"/>
              </w:rPr>
            </w:pPr>
          </w:p>
        </w:tc>
        <w:tc>
          <w:tcPr>
            <w:tcW w:w="567" w:type="dxa"/>
          </w:tcPr>
          <w:p w14:paraId="68B97617" w14:textId="77777777" w:rsidR="00EB02AE" w:rsidRPr="00B91960" w:rsidRDefault="00EB02AE" w:rsidP="00B91960">
            <w:pPr>
              <w:jc w:val="center"/>
              <w:rPr>
                <w:rFonts w:ascii="Arial" w:hAnsi="Arial" w:cs="Arial"/>
                <w:sz w:val="18"/>
                <w:szCs w:val="18"/>
                <w:lang w:eastAsia="ja-JP"/>
              </w:rPr>
            </w:pPr>
          </w:p>
        </w:tc>
        <w:tc>
          <w:tcPr>
            <w:tcW w:w="426" w:type="dxa"/>
          </w:tcPr>
          <w:p w14:paraId="2DF44219" w14:textId="77777777" w:rsidR="00EB02AE" w:rsidRPr="00B91960" w:rsidRDefault="00EB02AE" w:rsidP="00B91960">
            <w:pPr>
              <w:jc w:val="center"/>
              <w:rPr>
                <w:rFonts w:ascii="Arial" w:hAnsi="Arial" w:cs="Arial"/>
                <w:sz w:val="18"/>
                <w:szCs w:val="18"/>
                <w:lang w:eastAsia="ja-JP"/>
              </w:rPr>
            </w:pPr>
          </w:p>
        </w:tc>
        <w:tc>
          <w:tcPr>
            <w:tcW w:w="425" w:type="dxa"/>
          </w:tcPr>
          <w:p w14:paraId="0E988896" w14:textId="77777777" w:rsidR="00EB02AE" w:rsidRPr="00B91960" w:rsidRDefault="00EB02AE" w:rsidP="00B91960">
            <w:pPr>
              <w:jc w:val="center"/>
              <w:rPr>
                <w:rFonts w:ascii="Arial" w:hAnsi="Arial" w:cs="Arial"/>
                <w:sz w:val="18"/>
                <w:szCs w:val="18"/>
                <w:lang w:eastAsia="ja-JP"/>
              </w:rPr>
            </w:pPr>
          </w:p>
        </w:tc>
        <w:tc>
          <w:tcPr>
            <w:tcW w:w="425" w:type="dxa"/>
          </w:tcPr>
          <w:p w14:paraId="0CBC8B42"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567" w:type="dxa"/>
          </w:tcPr>
          <w:p w14:paraId="38370F43" w14:textId="77777777" w:rsidR="00EB02AE" w:rsidRPr="00B91960" w:rsidRDefault="00EB02AE" w:rsidP="00B91960">
            <w:pPr>
              <w:jc w:val="center"/>
              <w:rPr>
                <w:rFonts w:ascii="Arial" w:hAnsi="Arial" w:cs="Arial"/>
                <w:sz w:val="18"/>
                <w:szCs w:val="18"/>
                <w:lang w:eastAsia="ja-JP"/>
              </w:rPr>
            </w:pPr>
          </w:p>
        </w:tc>
        <w:tc>
          <w:tcPr>
            <w:tcW w:w="567" w:type="dxa"/>
          </w:tcPr>
          <w:p w14:paraId="33513E3B" w14:textId="77777777" w:rsidR="00EB02AE" w:rsidRPr="00B91960" w:rsidRDefault="00EB02AE" w:rsidP="00B91960">
            <w:pPr>
              <w:jc w:val="center"/>
              <w:rPr>
                <w:rFonts w:ascii="Arial" w:hAnsi="Arial" w:cs="Arial"/>
                <w:sz w:val="18"/>
                <w:szCs w:val="18"/>
                <w:lang w:eastAsia="ja-JP"/>
              </w:rPr>
            </w:pPr>
          </w:p>
        </w:tc>
        <w:tc>
          <w:tcPr>
            <w:tcW w:w="425" w:type="dxa"/>
          </w:tcPr>
          <w:p w14:paraId="4ECD1C73" w14:textId="77777777" w:rsidR="00EB02AE" w:rsidRPr="00B91960" w:rsidRDefault="00EB02AE" w:rsidP="00B91960">
            <w:pPr>
              <w:jc w:val="center"/>
              <w:rPr>
                <w:rFonts w:ascii="Arial" w:hAnsi="Arial" w:cs="Arial"/>
                <w:sz w:val="18"/>
                <w:szCs w:val="18"/>
                <w:lang w:eastAsia="ja-JP"/>
              </w:rPr>
            </w:pPr>
          </w:p>
        </w:tc>
        <w:tc>
          <w:tcPr>
            <w:tcW w:w="567" w:type="dxa"/>
          </w:tcPr>
          <w:p w14:paraId="2DC93867" w14:textId="77777777" w:rsidR="00EB02AE" w:rsidRPr="00B91960" w:rsidRDefault="00EB02AE" w:rsidP="00B91960">
            <w:pPr>
              <w:jc w:val="center"/>
              <w:rPr>
                <w:rFonts w:ascii="Arial" w:hAnsi="Arial" w:cs="Arial"/>
                <w:sz w:val="18"/>
                <w:szCs w:val="18"/>
                <w:lang w:eastAsia="ja-JP"/>
              </w:rPr>
            </w:pPr>
          </w:p>
        </w:tc>
        <w:tc>
          <w:tcPr>
            <w:tcW w:w="426" w:type="dxa"/>
          </w:tcPr>
          <w:p w14:paraId="1B858BFB" w14:textId="77777777" w:rsidR="00EB02AE" w:rsidRPr="00B91960" w:rsidRDefault="00EB02AE" w:rsidP="00B91960">
            <w:pPr>
              <w:jc w:val="center"/>
              <w:rPr>
                <w:rFonts w:ascii="Arial" w:hAnsi="Arial" w:cs="Arial"/>
                <w:sz w:val="18"/>
                <w:szCs w:val="18"/>
                <w:lang w:eastAsia="ja-JP"/>
              </w:rPr>
            </w:pPr>
          </w:p>
        </w:tc>
        <w:tc>
          <w:tcPr>
            <w:tcW w:w="567" w:type="dxa"/>
          </w:tcPr>
          <w:p w14:paraId="6D57D760" w14:textId="77777777" w:rsidR="00EB02AE" w:rsidRPr="00B91960" w:rsidRDefault="00EB02AE" w:rsidP="00B91960">
            <w:pPr>
              <w:jc w:val="center"/>
              <w:rPr>
                <w:rFonts w:ascii="Arial" w:hAnsi="Arial" w:cs="Arial"/>
                <w:sz w:val="18"/>
                <w:szCs w:val="18"/>
                <w:lang w:eastAsia="ja-JP"/>
              </w:rPr>
            </w:pPr>
          </w:p>
        </w:tc>
        <w:tc>
          <w:tcPr>
            <w:tcW w:w="425" w:type="dxa"/>
          </w:tcPr>
          <w:p w14:paraId="5DEE6ABF" w14:textId="77777777" w:rsidR="00EB02AE" w:rsidRPr="00B91960" w:rsidRDefault="00EB02AE" w:rsidP="00B91960">
            <w:pPr>
              <w:jc w:val="center"/>
              <w:rPr>
                <w:rFonts w:ascii="Arial" w:hAnsi="Arial" w:cs="Arial"/>
                <w:sz w:val="18"/>
                <w:szCs w:val="18"/>
                <w:lang w:eastAsia="ja-JP"/>
              </w:rPr>
            </w:pPr>
          </w:p>
        </w:tc>
        <w:tc>
          <w:tcPr>
            <w:tcW w:w="425" w:type="dxa"/>
          </w:tcPr>
          <w:p w14:paraId="1E81F861" w14:textId="77777777" w:rsidR="00EB02AE" w:rsidRPr="00B91960" w:rsidRDefault="0053122A" w:rsidP="00B91960">
            <w:pPr>
              <w:jc w:val="center"/>
              <w:rPr>
                <w:rFonts w:ascii="Arial" w:hAnsi="Arial" w:cs="Arial"/>
                <w:sz w:val="18"/>
                <w:szCs w:val="18"/>
                <w:lang w:eastAsia="ja-JP"/>
              </w:rPr>
            </w:pPr>
            <w:r w:rsidRPr="00B91960">
              <w:rPr>
                <w:rFonts w:ascii="Arial" w:hAnsi="Arial" w:cs="Arial"/>
                <w:sz w:val="18"/>
                <w:szCs w:val="18"/>
                <w:lang w:eastAsia="ja-JP"/>
              </w:rPr>
              <w:t>X</w:t>
            </w:r>
          </w:p>
        </w:tc>
      </w:tr>
      <w:tr w:rsidR="00B91960" w:rsidRPr="00DF5426" w14:paraId="65362961" w14:textId="77777777" w:rsidTr="00B91960">
        <w:tc>
          <w:tcPr>
            <w:tcW w:w="283" w:type="dxa"/>
            <w:vMerge/>
          </w:tcPr>
          <w:p w14:paraId="742EE791" w14:textId="77777777" w:rsidR="00EB02AE" w:rsidRPr="00B91960" w:rsidRDefault="00EB02AE" w:rsidP="00B91960">
            <w:pPr>
              <w:jc w:val="center"/>
              <w:rPr>
                <w:sz w:val="18"/>
                <w:szCs w:val="18"/>
                <w:lang w:eastAsia="ja-JP"/>
              </w:rPr>
            </w:pPr>
          </w:p>
        </w:tc>
        <w:tc>
          <w:tcPr>
            <w:tcW w:w="284" w:type="dxa"/>
            <w:vMerge/>
          </w:tcPr>
          <w:p w14:paraId="46768C1A" w14:textId="77777777" w:rsidR="00EB02AE" w:rsidRPr="00B91960" w:rsidRDefault="00EB02AE" w:rsidP="00B91960">
            <w:pPr>
              <w:jc w:val="center"/>
              <w:rPr>
                <w:sz w:val="18"/>
                <w:szCs w:val="18"/>
                <w:lang w:eastAsia="ja-JP"/>
              </w:rPr>
            </w:pPr>
          </w:p>
        </w:tc>
        <w:tc>
          <w:tcPr>
            <w:tcW w:w="2552" w:type="dxa"/>
          </w:tcPr>
          <w:p w14:paraId="4CE9A6F9" w14:textId="77777777" w:rsidR="00EB02AE" w:rsidRPr="00B91960" w:rsidRDefault="00EB02AE" w:rsidP="00B91960">
            <w:pPr>
              <w:jc w:val="both"/>
              <w:rPr>
                <w:sz w:val="14"/>
                <w:szCs w:val="14"/>
                <w:lang w:eastAsia="ja-JP"/>
              </w:rPr>
            </w:pPr>
            <w:r w:rsidRPr="00B91960">
              <w:rPr>
                <w:sz w:val="14"/>
                <w:szCs w:val="14"/>
                <w:lang w:eastAsia="ja-JP"/>
              </w:rPr>
              <w:t>Multi-access</w:t>
            </w:r>
          </w:p>
        </w:tc>
        <w:tc>
          <w:tcPr>
            <w:tcW w:w="425" w:type="dxa"/>
          </w:tcPr>
          <w:p w14:paraId="3AB77D04" w14:textId="77777777" w:rsidR="00EB02AE" w:rsidRPr="00B91960" w:rsidRDefault="00EB02AE" w:rsidP="00B91960">
            <w:pPr>
              <w:jc w:val="center"/>
              <w:rPr>
                <w:rFonts w:ascii="Arial" w:hAnsi="Arial" w:cs="Arial"/>
                <w:sz w:val="18"/>
                <w:szCs w:val="18"/>
                <w:lang w:eastAsia="ja-JP"/>
              </w:rPr>
            </w:pPr>
          </w:p>
        </w:tc>
        <w:tc>
          <w:tcPr>
            <w:tcW w:w="567" w:type="dxa"/>
          </w:tcPr>
          <w:p w14:paraId="2C43E523"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567" w:type="dxa"/>
          </w:tcPr>
          <w:p w14:paraId="43BA2BA8" w14:textId="77777777" w:rsidR="00EB02AE" w:rsidRPr="00B91960" w:rsidRDefault="00EB02AE" w:rsidP="00B91960">
            <w:pPr>
              <w:jc w:val="center"/>
              <w:rPr>
                <w:rFonts w:ascii="Arial" w:hAnsi="Arial" w:cs="Arial"/>
                <w:sz w:val="18"/>
                <w:szCs w:val="18"/>
                <w:lang w:eastAsia="ja-JP"/>
              </w:rPr>
            </w:pPr>
          </w:p>
        </w:tc>
        <w:tc>
          <w:tcPr>
            <w:tcW w:w="567" w:type="dxa"/>
          </w:tcPr>
          <w:p w14:paraId="5829B1DC"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426" w:type="dxa"/>
          </w:tcPr>
          <w:p w14:paraId="529918FE" w14:textId="77777777" w:rsidR="00EB02AE" w:rsidRPr="00B91960" w:rsidRDefault="00EB02AE" w:rsidP="00B91960">
            <w:pPr>
              <w:jc w:val="center"/>
              <w:rPr>
                <w:rFonts w:ascii="Arial" w:hAnsi="Arial" w:cs="Arial"/>
                <w:sz w:val="18"/>
                <w:szCs w:val="18"/>
                <w:lang w:eastAsia="ja-JP"/>
              </w:rPr>
            </w:pPr>
          </w:p>
        </w:tc>
        <w:tc>
          <w:tcPr>
            <w:tcW w:w="425" w:type="dxa"/>
          </w:tcPr>
          <w:p w14:paraId="56609A78"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425" w:type="dxa"/>
          </w:tcPr>
          <w:p w14:paraId="5312D166"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567" w:type="dxa"/>
          </w:tcPr>
          <w:p w14:paraId="13F80DCC" w14:textId="77777777" w:rsidR="00EB02AE" w:rsidRPr="00B91960" w:rsidRDefault="00EB02AE" w:rsidP="00B91960">
            <w:pPr>
              <w:jc w:val="center"/>
              <w:rPr>
                <w:rFonts w:ascii="Arial" w:hAnsi="Arial" w:cs="Arial"/>
                <w:sz w:val="18"/>
                <w:szCs w:val="18"/>
                <w:lang w:eastAsia="ja-JP"/>
              </w:rPr>
            </w:pPr>
          </w:p>
        </w:tc>
        <w:tc>
          <w:tcPr>
            <w:tcW w:w="567" w:type="dxa"/>
          </w:tcPr>
          <w:p w14:paraId="2E36197C" w14:textId="77777777" w:rsidR="00EB02AE" w:rsidRPr="00B91960" w:rsidRDefault="00EB02AE" w:rsidP="00B91960">
            <w:pPr>
              <w:jc w:val="center"/>
              <w:rPr>
                <w:rFonts w:ascii="Arial" w:hAnsi="Arial" w:cs="Arial"/>
                <w:sz w:val="18"/>
                <w:szCs w:val="18"/>
                <w:lang w:eastAsia="ja-JP"/>
              </w:rPr>
            </w:pPr>
          </w:p>
        </w:tc>
        <w:tc>
          <w:tcPr>
            <w:tcW w:w="425" w:type="dxa"/>
          </w:tcPr>
          <w:p w14:paraId="6C7C83BC" w14:textId="77777777" w:rsidR="00EB02AE" w:rsidRPr="00B91960" w:rsidRDefault="00EB02AE" w:rsidP="00B91960">
            <w:pPr>
              <w:jc w:val="center"/>
              <w:rPr>
                <w:rFonts w:ascii="Arial" w:hAnsi="Arial" w:cs="Arial"/>
                <w:sz w:val="18"/>
                <w:szCs w:val="18"/>
                <w:lang w:eastAsia="ja-JP"/>
              </w:rPr>
            </w:pPr>
          </w:p>
        </w:tc>
        <w:tc>
          <w:tcPr>
            <w:tcW w:w="567" w:type="dxa"/>
          </w:tcPr>
          <w:p w14:paraId="7FD6AD64" w14:textId="77777777" w:rsidR="00EB02AE" w:rsidRPr="00B91960" w:rsidRDefault="00EB02AE" w:rsidP="00B91960">
            <w:pPr>
              <w:jc w:val="center"/>
              <w:rPr>
                <w:rFonts w:ascii="Arial" w:hAnsi="Arial" w:cs="Arial"/>
                <w:sz w:val="18"/>
                <w:szCs w:val="18"/>
                <w:lang w:eastAsia="ja-JP"/>
              </w:rPr>
            </w:pPr>
          </w:p>
        </w:tc>
        <w:tc>
          <w:tcPr>
            <w:tcW w:w="426" w:type="dxa"/>
          </w:tcPr>
          <w:p w14:paraId="69C6DD52" w14:textId="77777777" w:rsidR="00EB02AE" w:rsidRPr="00B91960" w:rsidRDefault="00EB02AE" w:rsidP="00B91960">
            <w:pPr>
              <w:jc w:val="center"/>
              <w:rPr>
                <w:rFonts w:ascii="Arial" w:hAnsi="Arial" w:cs="Arial"/>
                <w:sz w:val="18"/>
                <w:szCs w:val="18"/>
                <w:lang w:eastAsia="ja-JP"/>
              </w:rPr>
            </w:pPr>
          </w:p>
        </w:tc>
        <w:tc>
          <w:tcPr>
            <w:tcW w:w="567" w:type="dxa"/>
          </w:tcPr>
          <w:p w14:paraId="0D2586B5" w14:textId="77777777" w:rsidR="00EB02AE" w:rsidRPr="00B91960" w:rsidRDefault="00EB02AE" w:rsidP="00B91960">
            <w:pPr>
              <w:jc w:val="center"/>
              <w:rPr>
                <w:rFonts w:ascii="Arial" w:hAnsi="Arial" w:cs="Arial"/>
                <w:sz w:val="18"/>
                <w:szCs w:val="18"/>
                <w:lang w:eastAsia="ja-JP"/>
              </w:rPr>
            </w:pPr>
          </w:p>
        </w:tc>
        <w:tc>
          <w:tcPr>
            <w:tcW w:w="425" w:type="dxa"/>
          </w:tcPr>
          <w:p w14:paraId="73AD8127" w14:textId="77777777" w:rsidR="00EB02AE" w:rsidRPr="00B91960" w:rsidRDefault="00EB02AE" w:rsidP="00B91960">
            <w:pPr>
              <w:jc w:val="center"/>
              <w:rPr>
                <w:rFonts w:ascii="Arial" w:hAnsi="Arial" w:cs="Arial"/>
                <w:sz w:val="18"/>
                <w:szCs w:val="18"/>
                <w:lang w:eastAsia="ja-JP"/>
              </w:rPr>
            </w:pPr>
          </w:p>
        </w:tc>
        <w:tc>
          <w:tcPr>
            <w:tcW w:w="425" w:type="dxa"/>
          </w:tcPr>
          <w:p w14:paraId="6240A63C" w14:textId="77777777" w:rsidR="00EB02AE" w:rsidRPr="00B91960" w:rsidRDefault="00EB02AE" w:rsidP="00B91960">
            <w:pPr>
              <w:jc w:val="center"/>
              <w:rPr>
                <w:rFonts w:ascii="Arial" w:hAnsi="Arial" w:cs="Arial"/>
                <w:sz w:val="18"/>
                <w:szCs w:val="18"/>
                <w:lang w:eastAsia="ja-JP"/>
              </w:rPr>
            </w:pPr>
          </w:p>
        </w:tc>
      </w:tr>
      <w:tr w:rsidR="00B91960" w:rsidRPr="00DF5426" w14:paraId="407569A3" w14:textId="77777777" w:rsidTr="00B91960">
        <w:trPr>
          <w:trHeight w:val="285"/>
        </w:trPr>
        <w:tc>
          <w:tcPr>
            <w:tcW w:w="283" w:type="dxa"/>
            <w:vMerge/>
          </w:tcPr>
          <w:p w14:paraId="69DE696B" w14:textId="77777777" w:rsidR="00EB02AE" w:rsidRPr="00B91960" w:rsidRDefault="00EB02AE" w:rsidP="00B91960">
            <w:pPr>
              <w:jc w:val="center"/>
              <w:rPr>
                <w:sz w:val="18"/>
                <w:szCs w:val="18"/>
                <w:lang w:eastAsia="ja-JP"/>
              </w:rPr>
            </w:pPr>
          </w:p>
        </w:tc>
        <w:tc>
          <w:tcPr>
            <w:tcW w:w="284" w:type="dxa"/>
            <w:vMerge/>
          </w:tcPr>
          <w:p w14:paraId="147F1F64" w14:textId="77777777" w:rsidR="00EB02AE" w:rsidRPr="00B91960" w:rsidRDefault="00EB02AE" w:rsidP="00B91960">
            <w:pPr>
              <w:jc w:val="center"/>
              <w:rPr>
                <w:sz w:val="18"/>
                <w:szCs w:val="18"/>
                <w:lang w:eastAsia="ja-JP"/>
              </w:rPr>
            </w:pPr>
          </w:p>
        </w:tc>
        <w:tc>
          <w:tcPr>
            <w:tcW w:w="2552" w:type="dxa"/>
          </w:tcPr>
          <w:p w14:paraId="6BE3F9EB" w14:textId="77777777" w:rsidR="00EB02AE" w:rsidRPr="00B91960" w:rsidRDefault="00EB02AE" w:rsidP="00B91960">
            <w:pPr>
              <w:jc w:val="both"/>
              <w:rPr>
                <w:sz w:val="14"/>
                <w:szCs w:val="14"/>
                <w:lang w:eastAsia="ja-JP"/>
              </w:rPr>
            </w:pPr>
            <w:r w:rsidRPr="00B91960">
              <w:rPr>
                <w:sz w:val="14"/>
                <w:szCs w:val="14"/>
                <w:lang w:eastAsia="ja-JP"/>
              </w:rPr>
              <w:t>Progress of advanced Traffic Engineering Technologies</w:t>
            </w:r>
          </w:p>
        </w:tc>
        <w:tc>
          <w:tcPr>
            <w:tcW w:w="425" w:type="dxa"/>
          </w:tcPr>
          <w:p w14:paraId="23F7AE39" w14:textId="77777777" w:rsidR="00EB02AE" w:rsidRPr="00B91960" w:rsidRDefault="00EB02AE" w:rsidP="00B91960">
            <w:pPr>
              <w:jc w:val="center"/>
              <w:rPr>
                <w:rFonts w:ascii="Arial" w:hAnsi="Arial" w:cs="Arial"/>
                <w:sz w:val="18"/>
                <w:szCs w:val="18"/>
                <w:lang w:eastAsia="ja-JP"/>
              </w:rPr>
            </w:pPr>
          </w:p>
        </w:tc>
        <w:tc>
          <w:tcPr>
            <w:tcW w:w="567" w:type="dxa"/>
          </w:tcPr>
          <w:p w14:paraId="6FE3924D" w14:textId="77777777" w:rsidR="00EB02AE" w:rsidRPr="00B91960" w:rsidRDefault="00EB02AE" w:rsidP="00B91960">
            <w:pPr>
              <w:jc w:val="center"/>
              <w:rPr>
                <w:rFonts w:ascii="Arial" w:hAnsi="Arial" w:cs="Arial"/>
                <w:sz w:val="18"/>
                <w:szCs w:val="18"/>
                <w:lang w:eastAsia="ja-JP"/>
              </w:rPr>
            </w:pPr>
          </w:p>
        </w:tc>
        <w:tc>
          <w:tcPr>
            <w:tcW w:w="567" w:type="dxa"/>
          </w:tcPr>
          <w:p w14:paraId="08708CC3" w14:textId="77777777" w:rsidR="00EB02AE" w:rsidRPr="00B91960" w:rsidRDefault="00EB02AE" w:rsidP="00B91960">
            <w:pPr>
              <w:jc w:val="center"/>
              <w:rPr>
                <w:rFonts w:ascii="Arial" w:hAnsi="Arial" w:cs="Arial"/>
                <w:sz w:val="18"/>
                <w:szCs w:val="18"/>
                <w:lang w:eastAsia="ja-JP"/>
              </w:rPr>
            </w:pPr>
          </w:p>
        </w:tc>
        <w:tc>
          <w:tcPr>
            <w:tcW w:w="567" w:type="dxa"/>
          </w:tcPr>
          <w:p w14:paraId="60D4C0D2" w14:textId="77777777" w:rsidR="00EB02AE" w:rsidRPr="00B91960" w:rsidRDefault="00EB02AE" w:rsidP="00B91960">
            <w:pPr>
              <w:jc w:val="center"/>
              <w:rPr>
                <w:rFonts w:ascii="Arial" w:hAnsi="Arial" w:cs="Arial"/>
                <w:sz w:val="18"/>
                <w:szCs w:val="18"/>
                <w:lang w:eastAsia="ja-JP"/>
              </w:rPr>
            </w:pPr>
          </w:p>
        </w:tc>
        <w:tc>
          <w:tcPr>
            <w:tcW w:w="426" w:type="dxa"/>
          </w:tcPr>
          <w:p w14:paraId="5CF62A07" w14:textId="77777777" w:rsidR="00EB02AE" w:rsidRPr="00B91960" w:rsidRDefault="00EB02AE" w:rsidP="00B91960">
            <w:pPr>
              <w:jc w:val="center"/>
              <w:rPr>
                <w:rFonts w:ascii="Arial" w:hAnsi="Arial" w:cs="Arial"/>
                <w:sz w:val="18"/>
                <w:szCs w:val="18"/>
                <w:lang w:eastAsia="ja-JP"/>
              </w:rPr>
            </w:pPr>
          </w:p>
        </w:tc>
        <w:tc>
          <w:tcPr>
            <w:tcW w:w="425" w:type="dxa"/>
          </w:tcPr>
          <w:p w14:paraId="6AB74467" w14:textId="77777777" w:rsidR="00EB02AE" w:rsidRPr="00B91960" w:rsidRDefault="00EB02AE" w:rsidP="00B91960">
            <w:pPr>
              <w:jc w:val="center"/>
              <w:rPr>
                <w:rFonts w:ascii="Arial" w:hAnsi="Arial" w:cs="Arial"/>
                <w:sz w:val="18"/>
                <w:szCs w:val="18"/>
                <w:lang w:eastAsia="ja-JP"/>
              </w:rPr>
            </w:pPr>
          </w:p>
        </w:tc>
        <w:tc>
          <w:tcPr>
            <w:tcW w:w="425" w:type="dxa"/>
          </w:tcPr>
          <w:p w14:paraId="13C818E9" w14:textId="77777777" w:rsidR="00EB02AE" w:rsidRPr="00B91960" w:rsidRDefault="00EB02AE" w:rsidP="00B91960">
            <w:pPr>
              <w:jc w:val="center"/>
              <w:rPr>
                <w:rFonts w:ascii="Arial" w:hAnsi="Arial" w:cs="Arial"/>
                <w:sz w:val="18"/>
                <w:szCs w:val="18"/>
                <w:lang w:eastAsia="ja-JP"/>
              </w:rPr>
            </w:pPr>
          </w:p>
        </w:tc>
        <w:tc>
          <w:tcPr>
            <w:tcW w:w="567" w:type="dxa"/>
          </w:tcPr>
          <w:p w14:paraId="7E704EEC"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567" w:type="dxa"/>
          </w:tcPr>
          <w:p w14:paraId="3590C15A" w14:textId="77777777" w:rsidR="00EB02AE" w:rsidRPr="00B91960" w:rsidRDefault="00EB02AE" w:rsidP="00B91960">
            <w:pPr>
              <w:jc w:val="center"/>
              <w:rPr>
                <w:rFonts w:ascii="Arial" w:hAnsi="Arial" w:cs="Arial"/>
                <w:sz w:val="18"/>
                <w:szCs w:val="18"/>
                <w:lang w:eastAsia="ja-JP"/>
              </w:rPr>
            </w:pPr>
          </w:p>
        </w:tc>
        <w:tc>
          <w:tcPr>
            <w:tcW w:w="425" w:type="dxa"/>
          </w:tcPr>
          <w:p w14:paraId="0D5658DD" w14:textId="77777777" w:rsidR="00EB02AE" w:rsidRPr="00B91960" w:rsidRDefault="00EB02AE" w:rsidP="00B91960">
            <w:pPr>
              <w:jc w:val="center"/>
              <w:rPr>
                <w:rFonts w:ascii="Arial" w:hAnsi="Arial" w:cs="Arial"/>
                <w:sz w:val="18"/>
                <w:szCs w:val="18"/>
                <w:lang w:eastAsia="ja-JP"/>
              </w:rPr>
            </w:pPr>
          </w:p>
        </w:tc>
        <w:tc>
          <w:tcPr>
            <w:tcW w:w="567" w:type="dxa"/>
          </w:tcPr>
          <w:p w14:paraId="449BCE7B" w14:textId="77777777" w:rsidR="00EB02AE" w:rsidRPr="00B91960" w:rsidRDefault="00EB02AE" w:rsidP="00B91960">
            <w:pPr>
              <w:jc w:val="center"/>
              <w:rPr>
                <w:rFonts w:ascii="Arial" w:hAnsi="Arial" w:cs="Arial"/>
                <w:sz w:val="18"/>
                <w:szCs w:val="18"/>
                <w:lang w:eastAsia="ja-JP"/>
              </w:rPr>
            </w:pPr>
          </w:p>
        </w:tc>
        <w:tc>
          <w:tcPr>
            <w:tcW w:w="426" w:type="dxa"/>
          </w:tcPr>
          <w:p w14:paraId="284D275E" w14:textId="77777777" w:rsidR="00EB02AE" w:rsidRPr="00B91960" w:rsidRDefault="00EB02AE" w:rsidP="00B91960">
            <w:pPr>
              <w:jc w:val="center"/>
              <w:rPr>
                <w:rFonts w:ascii="Arial" w:hAnsi="Arial" w:cs="Arial"/>
                <w:sz w:val="18"/>
                <w:szCs w:val="18"/>
                <w:lang w:eastAsia="ja-JP"/>
              </w:rPr>
            </w:pPr>
            <w:r w:rsidRPr="00B91960">
              <w:rPr>
                <w:rFonts w:ascii="Arial" w:hAnsi="Arial" w:cs="Arial"/>
                <w:sz w:val="18"/>
                <w:szCs w:val="18"/>
                <w:lang w:eastAsia="ja-JP"/>
              </w:rPr>
              <w:t>Х</w:t>
            </w:r>
          </w:p>
        </w:tc>
        <w:tc>
          <w:tcPr>
            <w:tcW w:w="567" w:type="dxa"/>
          </w:tcPr>
          <w:p w14:paraId="32EBFD18" w14:textId="77777777" w:rsidR="00EB02AE" w:rsidRPr="00B91960" w:rsidRDefault="00EB02AE" w:rsidP="00B91960">
            <w:pPr>
              <w:jc w:val="center"/>
              <w:rPr>
                <w:rFonts w:ascii="Arial" w:hAnsi="Arial" w:cs="Arial"/>
                <w:sz w:val="18"/>
                <w:szCs w:val="18"/>
                <w:lang w:eastAsia="ja-JP"/>
              </w:rPr>
            </w:pPr>
          </w:p>
        </w:tc>
        <w:tc>
          <w:tcPr>
            <w:tcW w:w="425" w:type="dxa"/>
          </w:tcPr>
          <w:p w14:paraId="2259412F" w14:textId="77777777" w:rsidR="00EB02AE" w:rsidRPr="00B91960" w:rsidRDefault="00EB02AE" w:rsidP="00B91960">
            <w:pPr>
              <w:jc w:val="center"/>
              <w:rPr>
                <w:rFonts w:ascii="Arial" w:hAnsi="Arial" w:cs="Arial"/>
                <w:sz w:val="18"/>
                <w:szCs w:val="18"/>
                <w:lang w:eastAsia="ja-JP"/>
              </w:rPr>
            </w:pPr>
          </w:p>
        </w:tc>
        <w:tc>
          <w:tcPr>
            <w:tcW w:w="425" w:type="dxa"/>
          </w:tcPr>
          <w:p w14:paraId="55267C25" w14:textId="77777777" w:rsidR="00EB02AE" w:rsidRPr="00B91960" w:rsidRDefault="00EB02AE" w:rsidP="00B91960">
            <w:pPr>
              <w:jc w:val="center"/>
              <w:rPr>
                <w:rFonts w:ascii="Arial" w:hAnsi="Arial" w:cs="Arial"/>
                <w:sz w:val="18"/>
                <w:szCs w:val="18"/>
                <w:lang w:eastAsia="ja-JP"/>
              </w:rPr>
            </w:pPr>
          </w:p>
        </w:tc>
      </w:tr>
    </w:tbl>
    <w:p w14:paraId="73627604" w14:textId="77777777" w:rsidR="00EB02AE" w:rsidRPr="00DF5426" w:rsidRDefault="00EB02AE" w:rsidP="00EB02AE">
      <w:pPr>
        <w:pStyle w:val="NO"/>
        <w:rPr>
          <w:lang w:eastAsia="ja-JP"/>
        </w:rPr>
      </w:pPr>
      <w:r w:rsidRPr="00DF5426">
        <w:rPr>
          <w:b/>
          <w:lang w:eastAsia="ja-JP"/>
        </w:rPr>
        <w:t>Note1:</w:t>
      </w:r>
      <w:r w:rsidRPr="00DF5426">
        <w:rPr>
          <w:b/>
          <w:lang w:eastAsia="ja-JP"/>
        </w:rPr>
        <w:tab/>
      </w:r>
      <w:r w:rsidRPr="00DF5426">
        <w:rPr>
          <w:lang w:eastAsia="ja-JP"/>
        </w:rPr>
        <w:t xml:space="preserve">This matrix maps the sub-clauses of </w:t>
      </w:r>
      <w:r w:rsidR="00180AF6" w:rsidRPr="00DF5426">
        <w:rPr>
          <w:lang w:eastAsia="ja-JP"/>
        </w:rPr>
        <w:t>clause</w:t>
      </w:r>
      <w:r w:rsidRPr="00DF5426">
        <w:rPr>
          <w:lang w:eastAsia="ja-JP"/>
        </w:rPr>
        <w:t xml:space="preserve">s 4.2 and 5.1.1 of this Technical Report. In some </w:t>
      </w:r>
      <w:proofErr w:type="gramStart"/>
      <w:r w:rsidRPr="00DF5426">
        <w:rPr>
          <w:lang w:eastAsia="ja-JP"/>
        </w:rPr>
        <w:t>cases</w:t>
      </w:r>
      <w:proofErr w:type="gramEnd"/>
      <w:r w:rsidRPr="00DF5426">
        <w:rPr>
          <w:lang w:eastAsia="ja-JP"/>
        </w:rPr>
        <w:t xml:space="preserve"> the sub-clause headings have been abbreviated to improve readability.</w:t>
      </w:r>
    </w:p>
    <w:p w14:paraId="2356758F" w14:textId="77777777" w:rsidR="003F114B" w:rsidRPr="00DF5426" w:rsidRDefault="003F114B" w:rsidP="00180AF6">
      <w:pPr>
        <w:pStyle w:val="Heading9"/>
        <w:rPr>
          <w:lang w:eastAsia="ja-JP"/>
        </w:rPr>
      </w:pPr>
      <w:r w:rsidRPr="00DF5426">
        <w:rPr>
          <w:lang w:eastAsia="ja-JP"/>
        </w:rPr>
        <w:br w:type="page"/>
      </w:r>
      <w:bookmarkStart w:id="104" w:name="_Toc217731514"/>
      <w:r w:rsidRPr="00DF5426">
        <w:rPr>
          <w:lang w:eastAsia="ja-JP"/>
        </w:rPr>
        <w:lastRenderedPageBreak/>
        <w:t xml:space="preserve">Annex </w:t>
      </w:r>
      <w:r w:rsidR="007E5CDD" w:rsidRPr="00DF5426">
        <w:rPr>
          <w:lang w:eastAsia="ja-JP"/>
        </w:rPr>
        <w:t>B</w:t>
      </w:r>
      <w:r w:rsidRPr="00DF5426">
        <w:rPr>
          <w:lang w:eastAsia="ja-JP"/>
        </w:rPr>
        <w:t>:</w:t>
      </w:r>
      <w:r w:rsidR="00365444" w:rsidRPr="00DF5426">
        <w:rPr>
          <w:lang w:eastAsia="ja-JP"/>
        </w:rPr>
        <w:br/>
      </w:r>
      <w:r w:rsidRPr="00DF5426">
        <w:rPr>
          <w:lang w:eastAsia="ja-JP"/>
        </w:rPr>
        <w:t>Use cases for AIPN key aspects</w:t>
      </w:r>
      <w:bookmarkEnd w:id="104"/>
      <w:r w:rsidRPr="00DF5426">
        <w:rPr>
          <w:lang w:eastAsia="ja-JP"/>
        </w:rPr>
        <w:t xml:space="preserve"> </w:t>
      </w:r>
    </w:p>
    <w:p w14:paraId="46E8BD66" w14:textId="77777777" w:rsidR="003F114B" w:rsidRPr="00DF5426" w:rsidRDefault="007E5CDD" w:rsidP="00365444">
      <w:pPr>
        <w:pStyle w:val="Heading2"/>
        <w:rPr>
          <w:lang w:eastAsia="ja-JP"/>
        </w:rPr>
      </w:pPr>
      <w:bookmarkStart w:id="105" w:name="_Toc217731515"/>
      <w:r w:rsidRPr="00DF5426">
        <w:rPr>
          <w:lang w:eastAsia="ja-JP"/>
        </w:rPr>
        <w:t>B</w:t>
      </w:r>
      <w:r w:rsidR="00CC4D2C" w:rsidRPr="00DF5426">
        <w:rPr>
          <w:lang w:eastAsia="ja-JP"/>
        </w:rPr>
        <w:t>.1</w:t>
      </w:r>
      <w:r w:rsidR="00CC4D2C" w:rsidRPr="00DF5426">
        <w:rPr>
          <w:lang w:eastAsia="ja-JP"/>
        </w:rPr>
        <w:tab/>
      </w:r>
      <w:r w:rsidR="003F114B" w:rsidRPr="00DF5426">
        <w:rPr>
          <w:lang w:eastAsia="ja-JP"/>
        </w:rPr>
        <w:t>Resilience in the presence of network disruptions and intermittent connectivity</w:t>
      </w:r>
      <w:bookmarkEnd w:id="105"/>
    </w:p>
    <w:p w14:paraId="69B6D2B6" w14:textId="77777777" w:rsidR="003F114B" w:rsidRPr="00DF5426" w:rsidRDefault="003F114B" w:rsidP="003F114B">
      <w:pPr>
        <w:rPr>
          <w:b/>
          <w:u w:val="single"/>
        </w:rPr>
      </w:pPr>
      <w:r w:rsidRPr="00DF5426">
        <w:rPr>
          <w:b/>
          <w:u w:val="single"/>
        </w:rPr>
        <w:t xml:space="preserve">Use case:  </w:t>
      </w:r>
    </w:p>
    <w:p w14:paraId="25BE7619" w14:textId="77777777" w:rsidR="003F114B" w:rsidRPr="00DF5426" w:rsidRDefault="003F114B" w:rsidP="003F114B">
      <w:r w:rsidRPr="00DF5426">
        <w:t xml:space="preserve">This use case is illustrated in the figure below. </w:t>
      </w:r>
    </w:p>
    <w:p w14:paraId="16C558BA" w14:textId="77777777" w:rsidR="000457D4" w:rsidRPr="00DF5426" w:rsidRDefault="003F114B" w:rsidP="00465664">
      <w:pPr>
        <w:pStyle w:val="TH"/>
      </w:pPr>
      <w:r w:rsidRPr="00DF5426">
        <w:rPr>
          <w:noProof/>
        </w:rPr>
        <w:pict w14:anchorId="25D9F802">
          <v:shape id="_x0000_s5167" type="#_x0000_t202" style="position:absolute;left:0;text-align:left;margin-left:201.95pt;margin-top:68.85pt;width:73.85pt;height:29.1pt;z-index:251633152" fillcolor="black">
            <v:textbox style="mso-next-textbox:#_x0000_s5167">
              <w:txbxContent>
                <w:p w14:paraId="3AB058CC" w14:textId="77777777" w:rsidR="0084589B" w:rsidRDefault="0084589B" w:rsidP="003F114B">
                  <w:pPr>
                    <w:rPr>
                      <w:rFonts w:ascii="Arial" w:hAnsi="Arial" w:cs="Arial"/>
                      <w:b/>
                      <w:color w:val="FFFFFF"/>
                      <w:sz w:val="28"/>
                      <w:szCs w:val="28"/>
                    </w:rPr>
                  </w:pPr>
                  <w:r>
                    <w:rPr>
                      <w:rFonts w:ascii="Arial" w:hAnsi="Arial" w:cs="Arial"/>
                      <w:b/>
                      <w:color w:val="FFFFFF"/>
                      <w:sz w:val="28"/>
                      <w:szCs w:val="28"/>
                    </w:rPr>
                    <w:t>Tunnel</w:t>
                  </w:r>
                </w:p>
              </w:txbxContent>
            </v:textbox>
          </v:shape>
        </w:pict>
      </w:r>
      <w:r w:rsidRPr="00DF5426">
        <w:rPr>
          <w:noProof/>
        </w:rPr>
        <w:pict w14:anchorId="360C1B5A">
          <v:rect id="_x0000_s5166" style="position:absolute;left:0;text-align:left;margin-left:189.9pt;margin-top:65.1pt;width:94.95pt;height:43.65pt;z-index:251632128" fillcolor="black"/>
        </w:pict>
      </w:r>
      <w:r w:rsidRPr="00DF5426">
        <w:pict w14:anchorId="76234A00">
          <v:shape id="_x0000_i1030" type="#_x0000_t75" style="width:312.95pt;height:220.6pt" o:allowoverlap="f">
            <v:imagedata r:id="rId23" r:pict="rId24" o:title="Scenario"/>
          </v:shape>
        </w:pict>
      </w:r>
    </w:p>
    <w:p w14:paraId="2BE9A187" w14:textId="77777777" w:rsidR="003F114B" w:rsidRPr="00DF5426" w:rsidRDefault="003F114B" w:rsidP="003F114B">
      <w:pPr>
        <w:rPr>
          <w:b/>
          <w:bCs/>
          <w:i/>
          <w:iCs/>
          <w:color w:val="0000FF"/>
          <w:sz w:val="24"/>
          <w:lang w:eastAsia="ja-JP"/>
        </w:rPr>
      </w:pPr>
      <w:r w:rsidRPr="00DF5426">
        <w:t xml:space="preserve">The user is driving a car. While being under good radio coverage, he starts an IMS session with several media. The car goes through a tunnel where there is no radio </w:t>
      </w:r>
      <w:proofErr w:type="gramStart"/>
      <w:r w:rsidRPr="00DF5426">
        <w:t>coverage, and</w:t>
      </w:r>
      <w:proofErr w:type="gramEnd"/>
      <w:r w:rsidRPr="00DF5426">
        <w:t xml:space="preserve"> comes out of the tunnel </w:t>
      </w:r>
      <w:r w:rsidRPr="00DF5426">
        <w:rPr>
          <w:lang w:eastAsia="ja-JP"/>
        </w:rPr>
        <w:t>in</w:t>
      </w:r>
      <w:r w:rsidRPr="00DF5426">
        <w:t>to good radio coverage a minute later. Connections using disruption resilient transport protocols are automatically re-established and these protocols restore the communication to the point they were before the interruption.</w:t>
      </w:r>
    </w:p>
    <w:p w14:paraId="3CE6763C" w14:textId="77777777" w:rsidR="003F114B" w:rsidRPr="00DF5426" w:rsidRDefault="007E5CDD" w:rsidP="00365444">
      <w:pPr>
        <w:pStyle w:val="Heading2"/>
        <w:rPr>
          <w:i/>
          <w:iCs/>
          <w:sz w:val="24"/>
          <w:lang w:eastAsia="ja-JP"/>
        </w:rPr>
      </w:pPr>
      <w:bookmarkStart w:id="106" w:name="_Toc217731516"/>
      <w:r w:rsidRPr="00DF5426">
        <w:rPr>
          <w:lang w:eastAsia="ja-JP"/>
        </w:rPr>
        <w:lastRenderedPageBreak/>
        <w:t>B</w:t>
      </w:r>
      <w:r w:rsidR="00365444" w:rsidRPr="00DF5426">
        <w:rPr>
          <w:lang w:eastAsia="ja-JP"/>
        </w:rPr>
        <w:t>.2</w:t>
      </w:r>
      <w:r w:rsidR="00365444" w:rsidRPr="00DF5426">
        <w:rPr>
          <w:lang w:eastAsia="ja-JP"/>
        </w:rPr>
        <w:tab/>
      </w:r>
      <w:r w:rsidR="003F114B" w:rsidRPr="00DF5426">
        <w:rPr>
          <w:lang w:eastAsia="ja-JP"/>
        </w:rPr>
        <w:t>Service adaptation to terminal capabilities</w:t>
      </w:r>
      <w:bookmarkEnd w:id="106"/>
    </w:p>
    <w:p w14:paraId="7052AC7E" w14:textId="77777777" w:rsidR="003F114B" w:rsidRPr="00DF5426" w:rsidRDefault="003F114B" w:rsidP="00180AF6">
      <w:pPr>
        <w:keepNext/>
        <w:rPr>
          <w:b/>
          <w:u w:val="single"/>
        </w:rPr>
      </w:pPr>
      <w:r w:rsidRPr="00DF5426">
        <w:rPr>
          <w:b/>
          <w:u w:val="single"/>
        </w:rPr>
        <w:t xml:space="preserve">Use case: </w:t>
      </w:r>
    </w:p>
    <w:p w14:paraId="2EB04FAA" w14:textId="77777777" w:rsidR="004942BC" w:rsidRPr="00DF5426" w:rsidRDefault="003F114B" w:rsidP="00180AF6">
      <w:pPr>
        <w:keepNext/>
      </w:pPr>
      <w:r w:rsidRPr="00DF5426">
        <w:t>This use case is illustrated in the figure below.</w:t>
      </w:r>
    </w:p>
    <w:bookmarkStart w:id="107" w:name="_MON_1152533705"/>
    <w:bookmarkStart w:id="108" w:name="_MON_1152533724"/>
    <w:bookmarkStart w:id="109" w:name="_MON_1152533751"/>
    <w:bookmarkStart w:id="110" w:name="_MON_1152533790"/>
    <w:bookmarkStart w:id="111" w:name="_MON_1152533803"/>
    <w:bookmarkStart w:id="112" w:name="_MON_1154975913"/>
    <w:bookmarkEnd w:id="107"/>
    <w:bookmarkEnd w:id="108"/>
    <w:bookmarkEnd w:id="109"/>
    <w:bookmarkEnd w:id="110"/>
    <w:bookmarkEnd w:id="111"/>
    <w:bookmarkEnd w:id="112"/>
    <w:p w14:paraId="3CED0A32" w14:textId="77777777" w:rsidR="00172E13" w:rsidRPr="00DF5426" w:rsidRDefault="003F114B" w:rsidP="00465664">
      <w:pPr>
        <w:pStyle w:val="TH"/>
      </w:pPr>
      <w:r w:rsidRPr="00DF5426">
        <w:object w:dxaOrig="8655" w:dyaOrig="6795" w14:anchorId="42DAE054">
          <v:shape id="_x0000_i1031" type="#_x0000_t75" style="width:432.85pt;height:339.6pt" o:ole="">
            <v:imagedata r:id="rId25" o:title=""/>
          </v:shape>
          <o:OLEObject Type="Embed" ProgID="Word.Picture.8" ShapeID="_x0000_i1031" DrawAspect="Content" ObjectID="_1822031002" r:id="rId26"/>
        </w:object>
      </w:r>
      <w:r w:rsidR="00BD06B7" w:rsidRPr="00DF5426">
        <w:t xml:space="preserve">  </w:t>
      </w:r>
    </w:p>
    <w:p w14:paraId="6CACE70B" w14:textId="77777777" w:rsidR="003E1E66" w:rsidRPr="00DF5426" w:rsidRDefault="003E1E66" w:rsidP="003E1E66">
      <w:pPr>
        <w:pStyle w:val="TF"/>
      </w:pPr>
    </w:p>
    <w:p w14:paraId="40288AC1" w14:textId="77777777" w:rsidR="003F114B" w:rsidRPr="00DF5426" w:rsidRDefault="003F114B" w:rsidP="003F114B">
      <w:pPr>
        <w:rPr>
          <w:b/>
          <w:bCs/>
          <w:i/>
          <w:iCs/>
          <w:color w:val="0000FF"/>
          <w:sz w:val="24"/>
        </w:rPr>
      </w:pPr>
      <w:smartTag w:uri="urn:schemas-microsoft-com:office:smarttags" w:element="City">
        <w:smartTag w:uri="urn:schemas-microsoft-com:office:smarttags" w:element="place">
          <w:r w:rsidRPr="00DF5426">
            <w:t>Alice</w:t>
          </w:r>
        </w:smartTag>
      </w:smartTag>
      <w:r w:rsidRPr="00DF5426">
        <w:t xml:space="preserve"> has a mobile </w:t>
      </w:r>
      <w:proofErr w:type="gramStart"/>
      <w:r w:rsidRPr="00DF5426">
        <w:t>device</w:t>
      </w:r>
      <w:proofErr w:type="gramEnd"/>
      <w:r w:rsidRPr="00DF5426">
        <w:t xml:space="preserve"> and Bob has a fixed one. Both devices have equal audio but different video capabilities in terms of screen size, number of </w:t>
      </w:r>
      <w:proofErr w:type="spellStart"/>
      <w:r w:rsidRPr="00DF5426">
        <w:t>colors</w:t>
      </w:r>
      <w:proofErr w:type="spellEnd"/>
      <w:r w:rsidRPr="00DF5426">
        <w:t xml:space="preserve"> and video codecs supported. </w:t>
      </w:r>
      <w:smartTag w:uri="urn:schemas-microsoft-com:office:smarttags" w:element="City">
        <w:smartTag w:uri="urn:schemas-microsoft-com:office:smarttags" w:element="place">
          <w:r w:rsidRPr="00DF5426">
            <w:t>Alice</w:t>
          </w:r>
        </w:smartTag>
      </w:smartTag>
      <w:r w:rsidRPr="00DF5426">
        <w:t xml:space="preserve"> establishes a multimedia connection with audio and video components to Bob. The terminal capabilities are </w:t>
      </w:r>
      <w:proofErr w:type="gramStart"/>
      <w:r w:rsidRPr="00DF5426">
        <w:t>discovered</w:t>
      </w:r>
      <w:proofErr w:type="gramEnd"/>
      <w:r w:rsidRPr="00DF5426">
        <w:t xml:space="preserve"> and it is realized that Bob's terminal has better video capabilities than </w:t>
      </w:r>
      <w:smartTag w:uri="urn:schemas-microsoft-com:office:smarttags" w:element="City">
        <w:smartTag w:uri="urn:schemas-microsoft-com:office:smarttags" w:element="place">
          <w:r w:rsidRPr="00DF5426">
            <w:t>Alice</w:t>
          </w:r>
        </w:smartTag>
      </w:smartTag>
      <w:r w:rsidRPr="00DF5426">
        <w:t xml:space="preserve">. The terminal informs the network that it is unable to support new the new video codec and </w:t>
      </w:r>
      <w:r w:rsidRPr="00DF5426">
        <w:rPr>
          <w:lang w:eastAsia="ja-JP"/>
        </w:rPr>
        <w:t xml:space="preserve">the </w:t>
      </w:r>
      <w:r w:rsidRPr="00DF5426">
        <w:t>AIPN then introduces a video transcoder in the path of the video media to adapt the video signal (stream, codec, format, etc) to the video capabilities and bit rates available on each side of the transcoder.</w:t>
      </w:r>
    </w:p>
    <w:p w14:paraId="6E5FEE65" w14:textId="77777777" w:rsidR="00736EFF" w:rsidRDefault="00736EFF" w:rsidP="00736EFF">
      <w:pPr>
        <w:pStyle w:val="Heading2"/>
      </w:pPr>
    </w:p>
    <w:p w14:paraId="71498230" w14:textId="77777777" w:rsidR="0063732A" w:rsidRPr="00DF5426" w:rsidRDefault="007E5CDD" w:rsidP="00736EFF">
      <w:pPr>
        <w:pStyle w:val="Heading2"/>
      </w:pPr>
      <w:bookmarkStart w:id="113" w:name="_Toc217731517"/>
      <w:r w:rsidRPr="00DF5426">
        <w:rPr>
          <w:lang w:eastAsia="ja-JP"/>
        </w:rPr>
        <w:t>B</w:t>
      </w:r>
      <w:r w:rsidR="00CC4D2C" w:rsidRPr="00DF5426">
        <w:rPr>
          <w:lang w:eastAsia="ja-JP"/>
        </w:rPr>
        <w:t>.</w:t>
      </w:r>
      <w:r w:rsidR="00736EFF">
        <w:rPr>
          <w:rFonts w:hint="eastAsia"/>
          <w:lang w:eastAsia="ja-JP"/>
        </w:rPr>
        <w:t>3</w:t>
      </w:r>
      <w:r w:rsidR="00CC4D2C" w:rsidRPr="00DF5426">
        <w:rPr>
          <w:lang w:eastAsia="ja-JP"/>
        </w:rPr>
        <w:tab/>
      </w:r>
      <w:r w:rsidR="0063732A" w:rsidRPr="00DF5426">
        <w:rPr>
          <w:lang w:eastAsia="ja-JP"/>
        </w:rPr>
        <w:t>Facilitate integration of networks with different administrative domains (e.g. handle negotiation of administrative issues, security, trust, etc)</w:t>
      </w:r>
      <w:bookmarkEnd w:id="113"/>
    </w:p>
    <w:p w14:paraId="2C14620D" w14:textId="77777777" w:rsidR="0063732A" w:rsidRPr="00DF5426" w:rsidRDefault="0063732A" w:rsidP="00180AF6">
      <w:pPr>
        <w:keepNext/>
        <w:rPr>
          <w:b/>
          <w:u w:val="single"/>
        </w:rPr>
      </w:pPr>
      <w:r w:rsidRPr="00DF5426">
        <w:rPr>
          <w:b/>
          <w:u w:val="single"/>
        </w:rPr>
        <w:t xml:space="preserve">Use case: </w:t>
      </w:r>
    </w:p>
    <w:p w14:paraId="250254E1" w14:textId="77777777" w:rsidR="0063732A" w:rsidRPr="00DF5426" w:rsidRDefault="0063732A" w:rsidP="00180AF6">
      <w:pPr>
        <w:keepNext/>
        <w:rPr>
          <w:lang w:eastAsia="ja-JP"/>
        </w:rPr>
      </w:pPr>
      <w:r w:rsidRPr="00DF5426">
        <w:t>The following picture illustrates this use case.</w:t>
      </w:r>
    </w:p>
    <w:p w14:paraId="657F1281" w14:textId="77777777" w:rsidR="0063732A" w:rsidRPr="00DF5426" w:rsidRDefault="0063732A" w:rsidP="00365444">
      <w:pPr>
        <w:pStyle w:val="TH"/>
      </w:pPr>
      <w:r w:rsidRPr="00DF5426">
        <w:object w:dxaOrig="8310" w:dyaOrig="4680" w14:anchorId="237C0886">
          <v:shape id="_x0000_i1032" type="#_x0000_t75" style="width:415.35pt;height:233.9pt" o:ole="">
            <v:imagedata r:id="rId27" o:title=""/>
          </v:shape>
          <o:OLEObject Type="Embed" ProgID="Word.Picture.8" ShapeID="_x0000_i1032" DrawAspect="Content" ObjectID="_1822031003" r:id="rId28"/>
        </w:object>
      </w:r>
    </w:p>
    <w:p w14:paraId="56F5C5BD" w14:textId="77777777" w:rsidR="00365444" w:rsidRPr="00DF5426" w:rsidRDefault="00365444" w:rsidP="00365444">
      <w:pPr>
        <w:pStyle w:val="TF"/>
      </w:pPr>
    </w:p>
    <w:p w14:paraId="2DAFCC90" w14:textId="77777777" w:rsidR="00736EFF" w:rsidRDefault="00736EFF" w:rsidP="00736EFF">
      <w:pPr>
        <w:rPr>
          <w:rFonts w:hint="eastAsia"/>
          <w:lang w:eastAsia="ja-JP"/>
        </w:rPr>
      </w:pPr>
      <w:r>
        <w:t xml:space="preserve">Bob has his own Personal Area Network (PAN). While at home, this network is composed with the Home Area Network using WLAN, which in turn connects externally with a local hotspot service, which in turn connects to a cellular network. Bob's PAN, </w:t>
      </w:r>
      <w:r>
        <w:rPr>
          <w:rFonts w:hint="eastAsia"/>
          <w:lang w:eastAsia="ja-JP"/>
        </w:rPr>
        <w:t>Bob</w:t>
      </w:r>
      <w:r>
        <w:rPr>
          <w:lang w:eastAsia="ja-JP"/>
        </w:rPr>
        <w:t>’</w:t>
      </w:r>
      <w:r>
        <w:rPr>
          <w:rFonts w:hint="eastAsia"/>
          <w:lang w:eastAsia="ja-JP"/>
        </w:rPr>
        <w:t>s H</w:t>
      </w:r>
      <w:r>
        <w:t>ome</w:t>
      </w:r>
      <w:r>
        <w:rPr>
          <w:rFonts w:hint="eastAsia"/>
          <w:lang w:eastAsia="ja-JP"/>
        </w:rPr>
        <w:t>-</w:t>
      </w:r>
      <w:r>
        <w:t xml:space="preserve">WLAN, the local hotspot service and the </w:t>
      </w:r>
      <w:r>
        <w:rPr>
          <w:rFonts w:hint="eastAsia"/>
          <w:lang w:eastAsia="ja-JP"/>
        </w:rPr>
        <w:t xml:space="preserve">AIPN </w:t>
      </w:r>
      <w:r>
        <w:t>cellular</w:t>
      </w:r>
      <w:r>
        <w:rPr>
          <w:rFonts w:hint="eastAsia"/>
          <w:lang w:eastAsia="ja-JP"/>
        </w:rPr>
        <w:t xml:space="preserve"> access</w:t>
      </w:r>
      <w:r>
        <w:t xml:space="preserve"> </w:t>
      </w:r>
      <w:r>
        <w:rPr>
          <w:rFonts w:hint="eastAsia"/>
          <w:lang w:eastAsia="ja-JP"/>
        </w:rPr>
        <w:t>system</w:t>
      </w:r>
      <w:r>
        <w:t xml:space="preserve"> are under different administrative domains. Still, if Bob moves outside coverage of his Home-WLAN, his PAN will co</w:t>
      </w:r>
      <w:r>
        <w:rPr>
          <w:rFonts w:hint="eastAsia"/>
        </w:rPr>
        <w:t>mmunicate with</w:t>
      </w:r>
      <w:r>
        <w:t xml:space="preserve"> the outside world via the local hotspot service. If he moves outside coverage from the hotspot service, his PAN will co</w:t>
      </w:r>
      <w:r>
        <w:rPr>
          <w:rFonts w:hint="eastAsia"/>
        </w:rPr>
        <w:t>mmunicate with</w:t>
      </w:r>
      <w:r>
        <w:t xml:space="preserve"> the outside world via the </w:t>
      </w:r>
      <w:r>
        <w:rPr>
          <w:rFonts w:hint="eastAsia"/>
          <w:lang w:eastAsia="ja-JP"/>
        </w:rPr>
        <w:t xml:space="preserve">AIPN </w:t>
      </w:r>
      <w:r>
        <w:t xml:space="preserve">cellular </w:t>
      </w:r>
      <w:r>
        <w:rPr>
          <w:rFonts w:hint="eastAsia"/>
          <w:lang w:eastAsia="ja-JP"/>
        </w:rPr>
        <w:t>access system</w:t>
      </w:r>
      <w:r>
        <w:t>.</w:t>
      </w:r>
    </w:p>
    <w:p w14:paraId="4C476F2D" w14:textId="77777777" w:rsidR="0063732A" w:rsidRPr="00DF5426" w:rsidRDefault="0063732A" w:rsidP="00180AF6">
      <w:pPr>
        <w:pStyle w:val="Heading9"/>
        <w:rPr>
          <w:lang w:eastAsia="ja-JP"/>
        </w:rPr>
      </w:pPr>
      <w:bookmarkStart w:id="114" w:name="_Toc217731518"/>
      <w:r w:rsidRPr="00DF5426">
        <w:rPr>
          <w:lang w:eastAsia="ja-JP"/>
        </w:rPr>
        <w:t xml:space="preserve">Annex </w:t>
      </w:r>
      <w:r w:rsidR="007E5CDD" w:rsidRPr="00DF5426">
        <w:rPr>
          <w:lang w:eastAsia="ja-JP"/>
        </w:rPr>
        <w:t>C</w:t>
      </w:r>
      <w:r w:rsidR="00AD11AD" w:rsidRPr="00DF5426">
        <w:rPr>
          <w:lang w:eastAsia="ja-JP"/>
        </w:rPr>
        <w:t>:</w:t>
      </w:r>
      <w:r w:rsidR="00365444" w:rsidRPr="00DF5426">
        <w:rPr>
          <w:lang w:eastAsia="ja-JP"/>
        </w:rPr>
        <w:br/>
      </w:r>
      <w:r w:rsidRPr="00DF5426">
        <w:rPr>
          <w:lang w:eastAsia="ja-JP"/>
        </w:rPr>
        <w:t>Use cases for Security</w:t>
      </w:r>
      <w:bookmarkEnd w:id="114"/>
      <w:r w:rsidRPr="00DF5426">
        <w:rPr>
          <w:lang w:eastAsia="ja-JP"/>
        </w:rPr>
        <w:t xml:space="preserve"> </w:t>
      </w:r>
    </w:p>
    <w:p w14:paraId="6B80FA65" w14:textId="77777777" w:rsidR="00CC4D2C" w:rsidRPr="00DF5426" w:rsidRDefault="007E5CDD" w:rsidP="00365444">
      <w:pPr>
        <w:pStyle w:val="Heading2"/>
        <w:rPr>
          <w:lang w:eastAsia="ja-JP"/>
        </w:rPr>
      </w:pPr>
      <w:bookmarkStart w:id="115" w:name="_Toc217731519"/>
      <w:r w:rsidRPr="00DF5426">
        <w:rPr>
          <w:lang w:eastAsia="ja-JP"/>
        </w:rPr>
        <w:t>C</w:t>
      </w:r>
      <w:r w:rsidR="00CC4D2C" w:rsidRPr="00DF5426">
        <w:rPr>
          <w:lang w:eastAsia="ja-JP"/>
        </w:rPr>
        <w:t>.1</w:t>
      </w:r>
      <w:r w:rsidR="00CC4D2C" w:rsidRPr="00DF5426">
        <w:rPr>
          <w:lang w:eastAsia="ja-JP"/>
        </w:rPr>
        <w:tab/>
      </w:r>
      <w:r w:rsidR="0063732A" w:rsidRPr="00DF5426">
        <w:rPr>
          <w:lang w:eastAsia="ja-JP"/>
        </w:rPr>
        <w:t>User issues</w:t>
      </w:r>
      <w:bookmarkEnd w:id="115"/>
    </w:p>
    <w:p w14:paraId="4E12E7DB" w14:textId="77777777" w:rsidR="0063732A" w:rsidRPr="00DF5426" w:rsidRDefault="007E5CDD" w:rsidP="00365444">
      <w:pPr>
        <w:pStyle w:val="Heading3"/>
        <w:rPr>
          <w:rStyle w:val="3Char"/>
          <w:lang w:eastAsia="ja-JP"/>
        </w:rPr>
      </w:pPr>
      <w:bookmarkStart w:id="116" w:name="_Toc217731520"/>
      <w:r w:rsidRPr="00DF5426">
        <w:rPr>
          <w:rStyle w:val="3Char"/>
          <w:lang w:eastAsia="ja-JP"/>
        </w:rPr>
        <w:t>C</w:t>
      </w:r>
      <w:r w:rsidR="00CC4D2C" w:rsidRPr="00DF5426">
        <w:rPr>
          <w:rStyle w:val="3Char"/>
        </w:rPr>
        <w:t>.1.1</w:t>
      </w:r>
      <w:r w:rsidR="00CC4D2C" w:rsidRPr="00DF5426">
        <w:rPr>
          <w:rStyle w:val="3Char"/>
        </w:rPr>
        <w:tab/>
      </w:r>
      <w:r w:rsidR="0063732A" w:rsidRPr="00DF5426">
        <w:rPr>
          <w:rStyle w:val="3Char"/>
        </w:rPr>
        <w:t>Ensure privacy and authenticity so that the user can trust the information he is receiving. This should cover private user to private user communications as well as private user to service provider communications</w:t>
      </w:r>
      <w:bookmarkEnd w:id="116"/>
    </w:p>
    <w:p w14:paraId="46559D71" w14:textId="77777777" w:rsidR="0063732A" w:rsidRPr="00DF5426" w:rsidRDefault="0063732A" w:rsidP="0063732A">
      <w:pPr>
        <w:rPr>
          <w:b/>
          <w:u w:val="single"/>
        </w:rPr>
      </w:pPr>
      <w:r w:rsidRPr="00DF5426">
        <w:rPr>
          <w:b/>
          <w:u w:val="single"/>
        </w:rPr>
        <w:t>Use case:</w:t>
      </w:r>
    </w:p>
    <w:p w14:paraId="5D85CC92" w14:textId="77777777" w:rsidR="008D430D" w:rsidRDefault="008D430D" w:rsidP="008D430D">
      <w:r>
        <w:rPr>
          <w:rFonts w:hint="eastAsia"/>
          <w:lang w:eastAsia="ja-JP"/>
        </w:rPr>
        <w:t>U</w:t>
      </w:r>
      <w:r>
        <w:t xml:space="preserve">sing the </w:t>
      </w:r>
      <w:r>
        <w:rPr>
          <w:rFonts w:hint="eastAsia"/>
          <w:lang w:eastAsia="ja-JP"/>
        </w:rPr>
        <w:t xml:space="preserve">AIPN </w:t>
      </w:r>
      <w:r>
        <w:t xml:space="preserve">operator as </w:t>
      </w:r>
      <w:r>
        <w:rPr>
          <w:rFonts w:hint="eastAsia"/>
          <w:lang w:eastAsia="ja-JP"/>
        </w:rPr>
        <w:t xml:space="preserve">a </w:t>
      </w:r>
      <w:r>
        <w:t>certificate checking authority.</w:t>
      </w:r>
    </w:p>
    <w:p w14:paraId="7105D2AE" w14:textId="77777777" w:rsidR="0063732A" w:rsidRPr="00DF5426" w:rsidRDefault="0063732A" w:rsidP="0063732A">
      <w:r w:rsidRPr="00DF5426">
        <w:lastRenderedPageBreak/>
        <w:t>The figure below illustrates this case:</w:t>
      </w:r>
    </w:p>
    <w:p w14:paraId="07704EA8" w14:textId="77777777" w:rsidR="0063732A" w:rsidRPr="00DF5426" w:rsidRDefault="0063732A" w:rsidP="0063732A">
      <w:pPr>
        <w:jc w:val="center"/>
      </w:pPr>
    </w:p>
    <w:p w14:paraId="7A8636CE" w14:textId="77777777" w:rsidR="0063732A" w:rsidRPr="00DF5426" w:rsidRDefault="0063732A" w:rsidP="0063732A">
      <w:pPr>
        <w:pStyle w:val="TH"/>
        <w:rPr>
          <w:lang w:eastAsia="ja-JP"/>
        </w:rPr>
      </w:pPr>
    </w:p>
    <w:bookmarkStart w:id="117" w:name="_MON_1162622439"/>
    <w:bookmarkStart w:id="118" w:name="_MON_1162622453"/>
    <w:bookmarkStart w:id="119" w:name="_MON_1162622476"/>
    <w:bookmarkEnd w:id="117"/>
    <w:bookmarkEnd w:id="118"/>
    <w:bookmarkEnd w:id="119"/>
    <w:p w14:paraId="09F16A62" w14:textId="77777777" w:rsidR="0063732A" w:rsidRPr="00DF5426" w:rsidRDefault="0063732A" w:rsidP="00365444">
      <w:pPr>
        <w:pStyle w:val="TH"/>
      </w:pPr>
      <w:r w:rsidRPr="00DF5426">
        <w:object w:dxaOrig="9015" w:dyaOrig="7050" w14:anchorId="0138C138">
          <v:shape id="_x0000_i1033" type="#_x0000_t75" style="width:450.75pt;height:352.5pt" o:ole="">
            <v:imagedata r:id="rId29" o:title=""/>
          </v:shape>
          <o:OLEObject Type="Embed" ProgID="Word.Picture.8" ShapeID="_x0000_i1033" DrawAspect="Content" ObjectID="_1822031004" r:id="rId30"/>
        </w:object>
      </w:r>
    </w:p>
    <w:p w14:paraId="0D8AFAA9" w14:textId="77777777" w:rsidR="0063732A" w:rsidRPr="00DF5426" w:rsidRDefault="0063732A" w:rsidP="0063732A">
      <w:pPr>
        <w:rPr>
          <w:lang w:eastAsia="ja-JP"/>
        </w:rPr>
      </w:pPr>
      <w:r w:rsidRPr="00DF5426">
        <w:t xml:space="preserve">A user wants to access his medical records, stored in the hospital server, with his mobile terminal. The user connects with the hospital and authenticates itself. The hospital authenticates to the user by sending a certificate CH signed by certification authority CA. The user, however, does not recognize CA and asks the </w:t>
      </w:r>
      <w:r w:rsidRPr="00DF5426">
        <w:rPr>
          <w:lang w:eastAsia="ja-JP"/>
        </w:rPr>
        <w:t xml:space="preserve">AIPN </w:t>
      </w:r>
      <w:r w:rsidRPr="00DF5426">
        <w:t xml:space="preserve">operator to check the validity of </w:t>
      </w:r>
      <w:smartTag w:uri="urn:schemas-microsoft-com:office:smarttags" w:element="country-region">
        <w:smartTag w:uri="urn:schemas-microsoft-com:office:smarttags" w:element="place">
          <w:r w:rsidRPr="00DF5426">
            <w:t>CH.</w:t>
          </w:r>
        </w:smartTag>
      </w:smartTag>
      <w:r w:rsidRPr="00DF5426">
        <w:t xml:space="preserve"> The </w:t>
      </w:r>
      <w:r w:rsidRPr="00DF5426">
        <w:rPr>
          <w:lang w:eastAsia="ja-JP"/>
        </w:rPr>
        <w:t xml:space="preserve">AIPN </w:t>
      </w:r>
      <w:r w:rsidRPr="00DF5426">
        <w:t>operator checks the validity of CH and informs the user about the positive result. At that point the user is sure that the information is really coming from the hospital.</w:t>
      </w:r>
    </w:p>
    <w:p w14:paraId="27BEDCB2" w14:textId="77777777" w:rsidR="0063732A" w:rsidRPr="00DF5426" w:rsidRDefault="007E5CDD" w:rsidP="00365444">
      <w:pPr>
        <w:pStyle w:val="Heading3"/>
        <w:rPr>
          <w:b/>
          <w:bCs/>
          <w:i/>
          <w:iCs/>
          <w:color w:val="0000FF"/>
          <w:sz w:val="24"/>
          <w:lang w:eastAsia="ja-JP"/>
        </w:rPr>
      </w:pPr>
      <w:bookmarkStart w:id="120" w:name="_Toc217731521"/>
      <w:r w:rsidRPr="00DF5426">
        <w:rPr>
          <w:rStyle w:val="3Char"/>
          <w:lang w:eastAsia="ja-JP"/>
        </w:rPr>
        <w:t>C</w:t>
      </w:r>
      <w:r w:rsidR="00CC4D2C" w:rsidRPr="00DF5426">
        <w:rPr>
          <w:rStyle w:val="3Char"/>
        </w:rPr>
        <w:t>.1.2</w:t>
      </w:r>
      <w:r w:rsidR="00CC4D2C" w:rsidRPr="00DF5426">
        <w:rPr>
          <w:rStyle w:val="3Char"/>
        </w:rPr>
        <w:tab/>
      </w:r>
      <w:r w:rsidR="0063732A" w:rsidRPr="00DF5426">
        <w:rPr>
          <w:rStyle w:val="3Char"/>
        </w:rPr>
        <w:t>Multiple user identities</w:t>
      </w:r>
      <w:r w:rsidR="00465664" w:rsidRPr="00DF5426">
        <w:rPr>
          <w:rStyle w:val="3Char"/>
          <w:lang w:eastAsia="ja-JP"/>
        </w:rPr>
        <w:t>:</w:t>
      </w:r>
      <w:r w:rsidR="0063732A" w:rsidRPr="00DF5426">
        <w:rPr>
          <w:rStyle w:val="3Char"/>
        </w:rPr>
        <w:t xml:space="preserve"> Users should be able to have multiple identities from different providers, with the relationship between identities hidden to </w:t>
      </w:r>
      <w:proofErr w:type="gramStart"/>
      <w:r w:rsidR="0063732A" w:rsidRPr="00DF5426">
        <w:rPr>
          <w:rStyle w:val="3Char"/>
        </w:rPr>
        <w:t>particular providers</w:t>
      </w:r>
      <w:proofErr w:type="gramEnd"/>
      <w:r w:rsidR="0063732A" w:rsidRPr="00DF5426">
        <w:rPr>
          <w:rStyle w:val="3Char"/>
        </w:rPr>
        <w:t xml:space="preserve"> (thus supporting privacy)</w:t>
      </w:r>
      <w:bookmarkEnd w:id="120"/>
    </w:p>
    <w:p w14:paraId="60254E16" w14:textId="77777777" w:rsidR="0063732A" w:rsidRPr="00DF5426" w:rsidRDefault="0063732A" w:rsidP="0063732A">
      <w:pPr>
        <w:rPr>
          <w:b/>
          <w:u w:val="single"/>
        </w:rPr>
      </w:pPr>
      <w:r w:rsidRPr="00DF5426">
        <w:rPr>
          <w:b/>
          <w:u w:val="single"/>
        </w:rPr>
        <w:t>Use case:</w:t>
      </w:r>
    </w:p>
    <w:p w14:paraId="12318F64" w14:textId="77777777" w:rsidR="008D430D" w:rsidRDefault="008D430D" w:rsidP="008D430D">
      <w:r>
        <w:rPr>
          <w:rFonts w:hint="eastAsia"/>
          <w:lang w:eastAsia="ja-JP"/>
        </w:rPr>
        <w:t>T</w:t>
      </w:r>
      <w:r>
        <w:t xml:space="preserve">he </w:t>
      </w:r>
      <w:r>
        <w:rPr>
          <w:rFonts w:hint="eastAsia"/>
          <w:lang w:eastAsia="ja-JP"/>
        </w:rPr>
        <w:t xml:space="preserve">AIPN </w:t>
      </w:r>
      <w:r>
        <w:t>operator generates temporary identities for the user to be used towards different providers.</w:t>
      </w:r>
    </w:p>
    <w:p w14:paraId="1256AA4D" w14:textId="77777777" w:rsidR="0063732A" w:rsidRPr="00DF5426" w:rsidRDefault="0063732A" w:rsidP="00465664">
      <w:r w:rsidRPr="00DF5426">
        <w:t>The figure below illustrates this case:</w:t>
      </w:r>
    </w:p>
    <w:bookmarkStart w:id="121" w:name="_MON_1162622627"/>
    <w:bookmarkEnd w:id="121"/>
    <w:p w14:paraId="21CFFD94" w14:textId="77777777" w:rsidR="0063732A" w:rsidRPr="00DF5426" w:rsidRDefault="0063732A" w:rsidP="00365444">
      <w:pPr>
        <w:pStyle w:val="TH"/>
      </w:pPr>
      <w:r w:rsidRPr="00DF5426">
        <w:object w:dxaOrig="8820" w:dyaOrig="6840" w14:anchorId="795926E1">
          <v:shape id="_x0000_i1034" type="#_x0000_t75" style="width:441.15pt;height:342.1pt" o:ole="">
            <v:imagedata r:id="rId31" o:title=""/>
          </v:shape>
          <o:OLEObject Type="Embed" ProgID="Word.Picture.8" ShapeID="_x0000_i1034" DrawAspect="Content" ObjectID="_1822031005" r:id="rId32"/>
        </w:object>
      </w:r>
    </w:p>
    <w:p w14:paraId="433FD3AF" w14:textId="77777777" w:rsidR="0063732A" w:rsidRPr="00DF5426" w:rsidRDefault="0063732A" w:rsidP="0063732A">
      <w:r w:rsidRPr="00DF5426">
        <w:t xml:space="preserve">The user wants to connect to two providers but keeping full privacy. The </w:t>
      </w:r>
      <w:r w:rsidRPr="00DF5426">
        <w:rPr>
          <w:lang w:eastAsia="ja-JP"/>
        </w:rPr>
        <w:t xml:space="preserve">AIPN </w:t>
      </w:r>
      <w:r w:rsidRPr="00DF5426">
        <w:t xml:space="preserve">operator enables this possibility by acting as a mediator. The </w:t>
      </w:r>
      <w:r w:rsidRPr="00DF5426">
        <w:rPr>
          <w:lang w:eastAsia="ja-JP"/>
        </w:rPr>
        <w:t xml:space="preserve">AIPN </w:t>
      </w:r>
      <w:r w:rsidRPr="00DF5426">
        <w:t>operator allows the user to gain access to the two providers with completely different identities. Both identities are temporary ones and can not be correlated in any sense by just looking at log records in Provider A and Provider B.</w:t>
      </w:r>
    </w:p>
    <w:p w14:paraId="02A8ADE7" w14:textId="77777777" w:rsidR="0063732A" w:rsidRPr="00DF5426" w:rsidRDefault="0063732A" w:rsidP="0063732A">
      <w:proofErr w:type="gramStart"/>
      <w:r w:rsidRPr="00DF5426">
        <w:t>In order to</w:t>
      </w:r>
      <w:proofErr w:type="gramEnd"/>
      <w:r w:rsidRPr="00DF5426">
        <w:t xml:space="preserve"> enable this type of service, the providers </w:t>
      </w:r>
      <w:proofErr w:type="gramStart"/>
      <w:r w:rsidRPr="00DF5426">
        <w:t>have to</w:t>
      </w:r>
      <w:proofErr w:type="gramEnd"/>
      <w:r w:rsidRPr="00DF5426">
        <w:t xml:space="preserve"> establish a "trust relationship" with the </w:t>
      </w:r>
      <w:r w:rsidRPr="00DF5426">
        <w:rPr>
          <w:lang w:eastAsia="ja-JP"/>
        </w:rPr>
        <w:t>AIPN o</w:t>
      </w:r>
      <w:r w:rsidRPr="00DF5426">
        <w:t xml:space="preserve">perator, so that he can perform accounting towards that </w:t>
      </w:r>
      <w:r w:rsidRPr="00DF5426">
        <w:rPr>
          <w:lang w:eastAsia="ja-JP"/>
        </w:rPr>
        <w:t xml:space="preserve">AIPN </w:t>
      </w:r>
      <w:r w:rsidRPr="00DF5426">
        <w:t xml:space="preserve">operator for the services provided to the </w:t>
      </w:r>
      <w:r w:rsidRPr="00DF5426">
        <w:rPr>
          <w:lang w:eastAsia="ja-JP"/>
        </w:rPr>
        <w:t xml:space="preserve">AIPN </w:t>
      </w:r>
      <w:r w:rsidRPr="00DF5426">
        <w:t>operator's subscribers.</w:t>
      </w:r>
    </w:p>
    <w:p w14:paraId="1C243BC8" w14:textId="77777777" w:rsidR="0063732A" w:rsidRPr="00DF5426" w:rsidRDefault="0063732A" w:rsidP="0063732A">
      <w:r w:rsidRPr="00DF5426">
        <w:t xml:space="preserve">The user already has a </w:t>
      </w:r>
      <w:proofErr w:type="gramStart"/>
      <w:r w:rsidRPr="00DF5426">
        <w:t>long term</w:t>
      </w:r>
      <w:proofErr w:type="gramEnd"/>
      <w:r w:rsidRPr="00DF5426">
        <w:t xml:space="preserve"> relationship with the </w:t>
      </w:r>
      <w:r w:rsidRPr="00DF5426">
        <w:rPr>
          <w:lang w:eastAsia="ja-JP"/>
        </w:rPr>
        <w:t xml:space="preserve">AIPN </w:t>
      </w:r>
      <w:proofErr w:type="gramStart"/>
      <w:r w:rsidRPr="00DF5426">
        <w:t>operator, and</w:t>
      </w:r>
      <w:proofErr w:type="gramEnd"/>
      <w:r w:rsidRPr="00DF5426">
        <w:t xml:space="preserve"> will be billed by the </w:t>
      </w:r>
      <w:r w:rsidRPr="00DF5426">
        <w:rPr>
          <w:lang w:eastAsia="ja-JP"/>
        </w:rPr>
        <w:t xml:space="preserve">AIPN </w:t>
      </w:r>
      <w:r w:rsidRPr="00DF5426">
        <w:t>operator for services he access</w:t>
      </w:r>
      <w:r w:rsidRPr="00DF5426">
        <w:rPr>
          <w:lang w:eastAsia="ja-JP"/>
        </w:rPr>
        <w:t>es</w:t>
      </w:r>
      <w:r w:rsidRPr="00DF5426">
        <w:t xml:space="preserve"> via external providers.</w:t>
      </w:r>
    </w:p>
    <w:p w14:paraId="3516185D" w14:textId="77777777" w:rsidR="0063732A" w:rsidRPr="00DF5426" w:rsidRDefault="0063732A" w:rsidP="0063732A">
      <w:r w:rsidRPr="00DF5426">
        <w:t xml:space="preserve">The </w:t>
      </w:r>
      <w:r w:rsidRPr="00DF5426">
        <w:rPr>
          <w:lang w:eastAsia="ja-JP"/>
        </w:rPr>
        <w:t xml:space="preserve">AIPN </w:t>
      </w:r>
      <w:r w:rsidRPr="00DF5426">
        <w:t xml:space="preserve">operator does know the user's real identity and the temporary pseudonyms that he has given to the user to access services from external providers. The </w:t>
      </w:r>
      <w:r w:rsidRPr="00DF5426">
        <w:rPr>
          <w:lang w:eastAsia="ja-JP"/>
        </w:rPr>
        <w:t xml:space="preserve">AIPN </w:t>
      </w:r>
      <w:r w:rsidRPr="00DF5426">
        <w:t>operator can then correlate the real and temporary identities for billing purposes.</w:t>
      </w:r>
    </w:p>
    <w:p w14:paraId="2BB174D0" w14:textId="77777777" w:rsidR="0063732A" w:rsidRPr="00DF5426" w:rsidRDefault="0063732A" w:rsidP="0063732A">
      <w:pPr>
        <w:rPr>
          <w:b/>
          <w:u w:val="single"/>
        </w:rPr>
      </w:pPr>
      <w:r w:rsidRPr="00DF5426">
        <w:rPr>
          <w:b/>
          <w:u w:val="single"/>
        </w:rPr>
        <w:t xml:space="preserve">Use case: </w:t>
      </w:r>
    </w:p>
    <w:p w14:paraId="51DB1EE9" w14:textId="77777777" w:rsidR="008D430D" w:rsidRDefault="008D430D" w:rsidP="008D430D">
      <w:r>
        <w:rPr>
          <w:rFonts w:hint="eastAsia"/>
          <w:lang w:eastAsia="ja-JP"/>
        </w:rPr>
        <w:t>T</w:t>
      </w:r>
      <w:r>
        <w:t xml:space="preserve">he </w:t>
      </w:r>
      <w:r>
        <w:rPr>
          <w:rFonts w:hint="eastAsia"/>
          <w:lang w:eastAsia="ja-JP"/>
        </w:rPr>
        <w:t xml:space="preserve">AIPN </w:t>
      </w:r>
      <w:r>
        <w:t xml:space="preserve">operator generates temporary identities for the user to be used towards different providers. </w:t>
      </w:r>
      <w:r>
        <w:rPr>
          <w:rFonts w:hint="eastAsia"/>
          <w:lang w:eastAsia="ja-JP"/>
        </w:rPr>
        <w:t xml:space="preserve">An identity broker, e.g. </w:t>
      </w:r>
      <w:r>
        <w:t>Liberty Alliance</w:t>
      </w:r>
      <w:r>
        <w:rPr>
          <w:rFonts w:hint="eastAsia"/>
          <w:lang w:eastAsia="ja-JP"/>
        </w:rPr>
        <w:t>,</w:t>
      </w:r>
      <w:r>
        <w:t xml:space="preserve"> acts as the </w:t>
      </w:r>
      <w:proofErr w:type="gramStart"/>
      <w:r>
        <w:t>long term</w:t>
      </w:r>
      <w:proofErr w:type="gramEnd"/>
      <w:r>
        <w:t xml:space="preserve"> trust relation centr</w:t>
      </w:r>
      <w:r>
        <w:rPr>
          <w:rFonts w:hint="eastAsia"/>
          <w:lang w:eastAsia="ja-JP"/>
        </w:rPr>
        <w:t>e</w:t>
      </w:r>
      <w:r>
        <w:t>.</w:t>
      </w:r>
    </w:p>
    <w:p w14:paraId="5E3DB832" w14:textId="77777777" w:rsidR="0063732A" w:rsidRPr="00DF5426" w:rsidRDefault="0063732A" w:rsidP="0063732A">
      <w:pPr>
        <w:rPr>
          <w:lang w:eastAsia="ja-JP"/>
        </w:rPr>
      </w:pPr>
      <w:r w:rsidRPr="00DF5426">
        <w:t xml:space="preserve">This use case is </w:t>
      </w:r>
      <w:proofErr w:type="gramStart"/>
      <w:r w:rsidRPr="00DF5426">
        <w:t>similar to</w:t>
      </w:r>
      <w:proofErr w:type="gramEnd"/>
      <w:r w:rsidRPr="00DF5426">
        <w:t xml:space="preserve"> the previous one, but in this case the </w:t>
      </w:r>
      <w:r w:rsidRPr="00DF5426">
        <w:rPr>
          <w:lang w:eastAsia="ja-JP"/>
        </w:rPr>
        <w:t xml:space="preserve">AIPN operator </w:t>
      </w:r>
      <w:r w:rsidRPr="00DF5426">
        <w:t xml:space="preserve">does not have a </w:t>
      </w:r>
      <w:proofErr w:type="gramStart"/>
      <w:r w:rsidRPr="00DF5426">
        <w:t>long term</w:t>
      </w:r>
      <w:proofErr w:type="gramEnd"/>
      <w:r w:rsidRPr="00DF5426">
        <w:t xml:space="preserve"> trust relationship with the providers, instead the </w:t>
      </w:r>
      <w:r w:rsidRPr="00DF5426">
        <w:rPr>
          <w:lang w:eastAsia="ja-JP"/>
        </w:rPr>
        <w:t xml:space="preserve">AIPN </w:t>
      </w:r>
      <w:r w:rsidRPr="00DF5426">
        <w:t xml:space="preserve">operator has a </w:t>
      </w:r>
      <w:proofErr w:type="gramStart"/>
      <w:r w:rsidRPr="00DF5426">
        <w:t>long term</w:t>
      </w:r>
      <w:proofErr w:type="gramEnd"/>
      <w:r w:rsidRPr="00DF5426">
        <w:t xml:space="preserve"> relationship with </w:t>
      </w:r>
      <w:r w:rsidRPr="00DF5426">
        <w:rPr>
          <w:lang w:eastAsia="ja-JP"/>
        </w:rPr>
        <w:t xml:space="preserve">an identity broker, e.g. </w:t>
      </w:r>
      <w:r w:rsidRPr="00DF5426">
        <w:t>Liberty Alliance</w:t>
      </w:r>
      <w:r w:rsidRPr="00DF5426">
        <w:rPr>
          <w:lang w:eastAsia="ja-JP"/>
        </w:rPr>
        <w:t>,</w:t>
      </w:r>
      <w:r w:rsidRPr="00DF5426">
        <w:t xml:space="preserve"> and </w:t>
      </w:r>
      <w:r w:rsidRPr="00DF5426">
        <w:rPr>
          <w:lang w:eastAsia="ja-JP"/>
        </w:rPr>
        <w:t>the identity broker</w:t>
      </w:r>
      <w:r w:rsidRPr="00DF5426">
        <w:t xml:space="preserve"> has a </w:t>
      </w:r>
      <w:proofErr w:type="gramStart"/>
      <w:r w:rsidRPr="00DF5426">
        <w:t>long term</w:t>
      </w:r>
      <w:proofErr w:type="gramEnd"/>
      <w:r w:rsidRPr="00DF5426">
        <w:t xml:space="preserve"> trust relationship with the external providers. This case is illustrated in the figure below:</w:t>
      </w:r>
    </w:p>
    <w:p w14:paraId="00D0310E" w14:textId="77777777" w:rsidR="0063732A" w:rsidRPr="00DF5426" w:rsidRDefault="0063732A" w:rsidP="0063732A">
      <w:pPr>
        <w:jc w:val="center"/>
      </w:pPr>
    </w:p>
    <w:bookmarkStart w:id="122" w:name="_MON_1162622814"/>
    <w:bookmarkEnd w:id="122"/>
    <w:p w14:paraId="4DF6A639" w14:textId="77777777" w:rsidR="0063732A" w:rsidRPr="00DF5426" w:rsidRDefault="0063732A" w:rsidP="00CA7CA5">
      <w:pPr>
        <w:pStyle w:val="TH"/>
      </w:pPr>
      <w:r w:rsidRPr="00DF5426">
        <w:object w:dxaOrig="8820" w:dyaOrig="8100" w14:anchorId="1F60051A">
          <v:shape id="_x0000_i1035" type="#_x0000_t75" style="width:441.15pt;height:404.95pt" o:ole="">
            <v:imagedata r:id="rId33" o:title=""/>
          </v:shape>
          <o:OLEObject Type="Embed" ProgID="Word.Picture.8" ShapeID="_x0000_i1035" DrawAspect="Content" ObjectID="_1822031006" r:id="rId34"/>
        </w:object>
      </w:r>
    </w:p>
    <w:p w14:paraId="0A53C522" w14:textId="77777777" w:rsidR="0063732A" w:rsidRPr="00DF5426" w:rsidRDefault="0063732A" w:rsidP="0063732A">
      <w:r w:rsidRPr="00DF5426">
        <w:t xml:space="preserve">The user wants to connect to two providers but keep full privacy. The </w:t>
      </w:r>
      <w:r w:rsidRPr="00DF5426">
        <w:rPr>
          <w:lang w:eastAsia="ja-JP"/>
        </w:rPr>
        <w:t xml:space="preserve">AIPN </w:t>
      </w:r>
      <w:r w:rsidRPr="00DF5426">
        <w:t xml:space="preserve">operator enables this possibility by acting as a mediator. The </w:t>
      </w:r>
      <w:r w:rsidRPr="00DF5426">
        <w:rPr>
          <w:lang w:eastAsia="ja-JP"/>
        </w:rPr>
        <w:t xml:space="preserve">AIPN </w:t>
      </w:r>
      <w:r w:rsidRPr="00DF5426">
        <w:t>operator allows the user to gain access to the two providers with completely different identities. Both identities are temporary ones and can not be correlated in any sense by just looking at log records in Provider A and Provider B.</w:t>
      </w:r>
    </w:p>
    <w:p w14:paraId="4ABE61EC" w14:textId="77777777" w:rsidR="0063732A" w:rsidRPr="00DF5426" w:rsidRDefault="0063732A" w:rsidP="0063732A">
      <w:pPr>
        <w:rPr>
          <w:lang w:eastAsia="ja-JP"/>
        </w:rPr>
      </w:pPr>
      <w:r w:rsidRPr="00DF5426">
        <w:t xml:space="preserve">The </w:t>
      </w:r>
      <w:r w:rsidRPr="00DF5426">
        <w:rPr>
          <w:lang w:eastAsia="ja-JP"/>
        </w:rPr>
        <w:t xml:space="preserve">AIPN </w:t>
      </w:r>
      <w:proofErr w:type="gramStart"/>
      <w:r w:rsidRPr="00DF5426">
        <w:t>operator</w:t>
      </w:r>
      <w:proofErr w:type="gramEnd"/>
      <w:r w:rsidRPr="00DF5426">
        <w:t xml:space="preserve"> however, does not have a trust relationship with the providers but has one with an identity broker e.g. Liberty Alliance. The providers also have a trust relationship with </w:t>
      </w:r>
      <w:r w:rsidRPr="00DF5426">
        <w:rPr>
          <w:lang w:eastAsia="ja-JP"/>
        </w:rPr>
        <w:t>the</w:t>
      </w:r>
      <w:r w:rsidRPr="00DF5426">
        <w:t xml:space="preserve"> identity broker. </w:t>
      </w:r>
      <w:proofErr w:type="gramStart"/>
      <w:r w:rsidRPr="00DF5426">
        <w:t>So</w:t>
      </w:r>
      <w:proofErr w:type="gramEnd"/>
      <w:r w:rsidRPr="00DF5426">
        <w:t xml:space="preserve"> the identity broker is used as the common trust point to for the providers to offer services to the </w:t>
      </w:r>
      <w:r w:rsidRPr="00DF5426">
        <w:rPr>
          <w:lang w:eastAsia="ja-JP"/>
        </w:rPr>
        <w:t>AIPN o</w:t>
      </w:r>
      <w:r w:rsidRPr="00DF5426">
        <w:t xml:space="preserve">perator's subscribers. The </w:t>
      </w:r>
      <w:r w:rsidRPr="00DF5426">
        <w:rPr>
          <w:lang w:eastAsia="ja-JP"/>
        </w:rPr>
        <w:t xml:space="preserve">AIPN </w:t>
      </w:r>
      <w:r w:rsidRPr="00DF5426">
        <w:t>operator can offer these services fully protecting the privacy of its subscribers.</w:t>
      </w:r>
    </w:p>
    <w:p w14:paraId="04BF79E6" w14:textId="77777777" w:rsidR="00CC4D2C" w:rsidRPr="00DF5426" w:rsidRDefault="007E5CDD" w:rsidP="00CA7CA5">
      <w:pPr>
        <w:pStyle w:val="Heading2"/>
        <w:rPr>
          <w:b/>
          <w:bCs/>
          <w:i/>
          <w:iCs/>
          <w:color w:val="0000FF"/>
          <w:sz w:val="24"/>
          <w:lang w:eastAsia="ja-JP"/>
        </w:rPr>
      </w:pPr>
      <w:bookmarkStart w:id="123" w:name="_Toc217731522"/>
      <w:r w:rsidRPr="00DF5426">
        <w:rPr>
          <w:lang w:eastAsia="ja-JP"/>
        </w:rPr>
        <w:t>C</w:t>
      </w:r>
      <w:r w:rsidR="00CC4D2C" w:rsidRPr="00DF5426">
        <w:rPr>
          <w:lang w:eastAsia="ja-JP"/>
        </w:rPr>
        <w:t>.2</w:t>
      </w:r>
      <w:r w:rsidR="00CC4D2C" w:rsidRPr="00DF5426">
        <w:rPr>
          <w:lang w:eastAsia="ja-JP"/>
        </w:rPr>
        <w:tab/>
      </w:r>
      <w:r w:rsidR="0063732A" w:rsidRPr="00DF5426">
        <w:rPr>
          <w:lang w:eastAsia="ja-JP"/>
        </w:rPr>
        <w:t>Network issues</w:t>
      </w:r>
      <w:bookmarkEnd w:id="123"/>
    </w:p>
    <w:p w14:paraId="40B413E4" w14:textId="77777777" w:rsidR="0063732A" w:rsidRPr="00DF5426" w:rsidRDefault="007E5CDD" w:rsidP="00CA7CA5">
      <w:pPr>
        <w:pStyle w:val="Heading3"/>
        <w:rPr>
          <w:rStyle w:val="3Char"/>
          <w:lang w:eastAsia="ja-JP"/>
        </w:rPr>
      </w:pPr>
      <w:bookmarkStart w:id="124" w:name="_Toc217731523"/>
      <w:r w:rsidRPr="00DF5426">
        <w:rPr>
          <w:rStyle w:val="3Char"/>
          <w:lang w:eastAsia="ja-JP"/>
        </w:rPr>
        <w:t>C</w:t>
      </w:r>
      <w:r w:rsidR="00CC4D2C" w:rsidRPr="00DF5426">
        <w:rPr>
          <w:rStyle w:val="3Char"/>
          <w:lang w:eastAsia="ja-JP"/>
        </w:rPr>
        <w:t>.2.1</w:t>
      </w:r>
      <w:r w:rsidR="00CC4D2C" w:rsidRPr="00DF5426">
        <w:rPr>
          <w:rStyle w:val="3Char"/>
          <w:lang w:eastAsia="ja-JP"/>
        </w:rPr>
        <w:tab/>
      </w:r>
      <w:r w:rsidR="0063732A" w:rsidRPr="00DF5426">
        <w:rPr>
          <w:rStyle w:val="3Char"/>
        </w:rPr>
        <w:t>Fast re-authentication shall be possible</w:t>
      </w:r>
      <w:bookmarkEnd w:id="124"/>
    </w:p>
    <w:p w14:paraId="576BF987" w14:textId="77777777" w:rsidR="0063732A" w:rsidRPr="00DF5426" w:rsidRDefault="0063732A" w:rsidP="0063732A">
      <w:pPr>
        <w:rPr>
          <w:b/>
          <w:u w:val="single"/>
        </w:rPr>
      </w:pPr>
      <w:r w:rsidRPr="00DF5426">
        <w:rPr>
          <w:b/>
          <w:u w:val="single"/>
        </w:rPr>
        <w:t xml:space="preserve">Use case: </w:t>
      </w:r>
    </w:p>
    <w:p w14:paraId="645098DE" w14:textId="77777777" w:rsidR="008D430D" w:rsidRDefault="008D430D" w:rsidP="008D430D">
      <w:r>
        <w:rPr>
          <w:rFonts w:hint="eastAsia"/>
          <w:lang w:eastAsia="ja-JP"/>
        </w:rPr>
        <w:t>F</w:t>
      </w:r>
      <w:r>
        <w:t xml:space="preserve">ast re-authentication in handovers between </w:t>
      </w:r>
      <w:r>
        <w:rPr>
          <w:rFonts w:hint="eastAsia"/>
        </w:rPr>
        <w:t xml:space="preserve">access </w:t>
      </w:r>
      <w:r>
        <w:rPr>
          <w:rFonts w:hint="eastAsia"/>
          <w:lang w:eastAsia="ja-JP"/>
        </w:rPr>
        <w:t>system</w:t>
      </w:r>
      <w:r>
        <w:t>s.</w:t>
      </w:r>
    </w:p>
    <w:p w14:paraId="03055AEA" w14:textId="77777777" w:rsidR="0063732A" w:rsidRPr="00DF5426" w:rsidRDefault="0063732A" w:rsidP="0063732A">
      <w:r w:rsidRPr="00DF5426">
        <w:t>The figure below illustrates this case:</w:t>
      </w:r>
    </w:p>
    <w:p w14:paraId="7F7D6373" w14:textId="77777777" w:rsidR="0063732A" w:rsidRPr="00DF5426" w:rsidRDefault="0063732A" w:rsidP="0063732A">
      <w:pPr>
        <w:jc w:val="center"/>
      </w:pPr>
    </w:p>
    <w:bookmarkStart w:id="125" w:name="_MON_1162622936"/>
    <w:bookmarkEnd w:id="125"/>
    <w:p w14:paraId="085D2593" w14:textId="77777777" w:rsidR="0063732A" w:rsidRPr="00DF5426" w:rsidRDefault="0063732A" w:rsidP="00CA7CA5">
      <w:pPr>
        <w:pStyle w:val="TH"/>
      </w:pPr>
      <w:r w:rsidRPr="00DF5426">
        <w:object w:dxaOrig="5415" w:dyaOrig="5940" w14:anchorId="58451C20">
          <v:shape id="_x0000_i1036" type="#_x0000_t75" style="width:270.95pt;height:297.15pt" o:ole="">
            <v:imagedata r:id="rId35" o:title=""/>
          </v:shape>
          <o:OLEObject Type="Embed" ProgID="Word.Picture.8" ShapeID="_x0000_i1036" DrawAspect="Content" ObjectID="_1822031007" r:id="rId36"/>
        </w:object>
      </w:r>
    </w:p>
    <w:p w14:paraId="78772714" w14:textId="77777777" w:rsidR="0063732A" w:rsidRPr="00DF5426" w:rsidRDefault="0063732A" w:rsidP="0063732A">
      <w:pPr>
        <w:rPr>
          <w:lang w:eastAsia="ja-JP"/>
        </w:rPr>
      </w:pPr>
      <w:r w:rsidRPr="00DF5426">
        <w:t xml:space="preserve">The user is initially connected to Access </w:t>
      </w:r>
      <w:r w:rsidRPr="00DF5426">
        <w:rPr>
          <w:lang w:eastAsia="ja-JP"/>
        </w:rPr>
        <w:t>System</w:t>
      </w:r>
      <w:r w:rsidRPr="00DF5426">
        <w:t xml:space="preserve">-A and has a session with several media established. He moves towards Access </w:t>
      </w:r>
      <w:r w:rsidRPr="00DF5426">
        <w:rPr>
          <w:lang w:eastAsia="ja-JP"/>
        </w:rPr>
        <w:t>System</w:t>
      </w:r>
      <w:r w:rsidRPr="00DF5426">
        <w:t xml:space="preserve">-B, which may be under a different administrative domain than Access </w:t>
      </w:r>
      <w:r w:rsidRPr="00DF5426">
        <w:rPr>
          <w:lang w:eastAsia="ja-JP"/>
        </w:rPr>
        <w:t>System</w:t>
      </w:r>
      <w:r w:rsidRPr="00DF5426">
        <w:t>-A.</w:t>
      </w:r>
      <w:r w:rsidRPr="00DF5426">
        <w:rPr>
          <w:lang w:eastAsia="ja-JP"/>
        </w:rPr>
        <w:t xml:space="preserve"> </w:t>
      </w:r>
      <w:r w:rsidRPr="00DF5426">
        <w:t xml:space="preserve">In this case there are mechanisms for fast authentication to continue communication across Access </w:t>
      </w:r>
      <w:r w:rsidRPr="00DF5426">
        <w:rPr>
          <w:lang w:eastAsia="ja-JP"/>
        </w:rPr>
        <w:t>System-</w:t>
      </w:r>
      <w:r w:rsidRPr="00DF5426">
        <w:t xml:space="preserve">A and Access </w:t>
      </w:r>
      <w:r w:rsidRPr="00DF5426">
        <w:rPr>
          <w:lang w:eastAsia="ja-JP"/>
        </w:rPr>
        <w:t>System-</w:t>
      </w:r>
      <w:r w:rsidRPr="00DF5426">
        <w:t xml:space="preserve">B. </w:t>
      </w:r>
    </w:p>
    <w:p w14:paraId="0E2330B1" w14:textId="77777777" w:rsidR="0063732A" w:rsidRPr="00DF5426" w:rsidRDefault="0063732A" w:rsidP="00465664">
      <w:pPr>
        <w:pStyle w:val="NO"/>
        <w:rPr>
          <w:lang w:eastAsia="ja-JP"/>
        </w:rPr>
      </w:pPr>
      <w:r w:rsidRPr="00DF5426">
        <w:t>Note:</w:t>
      </w:r>
      <w:r w:rsidRPr="00DF5426">
        <w:rPr>
          <w:lang w:eastAsia="ja-JP"/>
        </w:rPr>
        <w:tab/>
      </w:r>
      <w:r w:rsidRPr="00DF5426">
        <w:t xml:space="preserve">In this case the user’s terminal needs to support each of the access </w:t>
      </w:r>
      <w:r w:rsidRPr="00DF5426">
        <w:rPr>
          <w:lang w:eastAsia="ja-JP"/>
        </w:rPr>
        <w:t>system</w:t>
      </w:r>
      <w:r w:rsidRPr="00DF5426">
        <w:t>s</w:t>
      </w:r>
    </w:p>
    <w:p w14:paraId="770FA4AE" w14:textId="77777777" w:rsidR="0063732A" w:rsidRPr="00DF5426" w:rsidRDefault="003F114B" w:rsidP="00180AF6">
      <w:pPr>
        <w:pStyle w:val="Heading9"/>
        <w:rPr>
          <w:lang w:eastAsia="ja-JP"/>
        </w:rPr>
      </w:pPr>
      <w:r w:rsidRPr="00DF5426">
        <w:rPr>
          <w:lang w:eastAsia="ja-JP"/>
        </w:rPr>
        <w:br w:type="page"/>
      </w:r>
      <w:bookmarkStart w:id="126" w:name="_Toc217731524"/>
      <w:r w:rsidR="0063732A" w:rsidRPr="00DF5426">
        <w:lastRenderedPageBreak/>
        <w:t xml:space="preserve">Annex </w:t>
      </w:r>
      <w:r w:rsidR="007E5CDD" w:rsidRPr="00DF5426">
        <w:rPr>
          <w:lang w:eastAsia="ja-JP"/>
        </w:rPr>
        <w:t>D</w:t>
      </w:r>
      <w:r w:rsidR="00AD11AD" w:rsidRPr="00DF5426">
        <w:rPr>
          <w:lang w:eastAsia="ja-JP"/>
        </w:rPr>
        <w:t>:</w:t>
      </w:r>
      <w:r w:rsidR="00CA7CA5" w:rsidRPr="00DF5426">
        <w:rPr>
          <w:lang w:eastAsia="ja-JP"/>
        </w:rPr>
        <w:br/>
      </w:r>
      <w:r w:rsidR="0063732A" w:rsidRPr="00DF5426">
        <w:t>Security Issues</w:t>
      </w:r>
      <w:bookmarkEnd w:id="126"/>
      <w:r w:rsidR="0063732A" w:rsidRPr="00DF5426">
        <w:rPr>
          <w:lang w:eastAsia="ja-JP"/>
        </w:rPr>
        <w:t xml:space="preserve"> </w:t>
      </w:r>
    </w:p>
    <w:p w14:paraId="2E2D91C3" w14:textId="77777777" w:rsidR="0063732A" w:rsidRPr="00DF5426" w:rsidRDefault="0063732A" w:rsidP="0063732A">
      <w:r w:rsidRPr="00DF5426">
        <w:t xml:space="preserve">These </w:t>
      </w:r>
      <w:r w:rsidRPr="00DF5426">
        <w:rPr>
          <w:lang w:eastAsia="ja-JP"/>
        </w:rPr>
        <w:t>issues</w:t>
      </w:r>
      <w:r w:rsidRPr="00DF5426">
        <w:t xml:space="preserve"> are very high </w:t>
      </w:r>
      <w:proofErr w:type="gramStart"/>
      <w:r w:rsidRPr="00DF5426">
        <w:t>level</w:t>
      </w:r>
      <w:proofErr w:type="gramEnd"/>
      <w:r w:rsidRPr="00DF5426">
        <w:t xml:space="preserve"> and many aspects need to be investigated further to be able to specify them more clearly. This could e.g., include:</w:t>
      </w:r>
    </w:p>
    <w:p w14:paraId="253DA4B5" w14:textId="77777777" w:rsidR="0063732A" w:rsidRPr="00DF5426" w:rsidRDefault="0063732A" w:rsidP="0063732A">
      <w:pPr>
        <w:pStyle w:val="B1"/>
      </w:pPr>
      <w:r w:rsidRPr="00DF5426">
        <w:t>-</w:t>
      </w:r>
      <w:r w:rsidRPr="00DF5426">
        <w:tab/>
        <w:t xml:space="preserve">Investigating how and where to realize policy enforcement functionality to get the most general, efficient and secure solution to protect the end-users and the </w:t>
      </w:r>
      <w:r w:rsidRPr="00DF5426">
        <w:rPr>
          <w:lang w:eastAsia="ja-JP"/>
        </w:rPr>
        <w:t xml:space="preserve">AIPN </w:t>
      </w:r>
      <w:r w:rsidRPr="00DF5426">
        <w:t xml:space="preserve">operators' networks. </w:t>
      </w:r>
    </w:p>
    <w:p w14:paraId="48E47671" w14:textId="77777777" w:rsidR="0063732A" w:rsidRPr="00DF5426" w:rsidRDefault="0063732A" w:rsidP="0063732A">
      <w:pPr>
        <w:pStyle w:val="B1"/>
      </w:pPr>
      <w:r w:rsidRPr="00DF5426">
        <w:t>-</w:t>
      </w:r>
      <w:r w:rsidRPr="00DF5426">
        <w:tab/>
        <w:t>Reviewing architectural and protocol features to get a better understanding of how to protect the network against attacks such as denial-of-service.</w:t>
      </w:r>
    </w:p>
    <w:p w14:paraId="7FA099D9" w14:textId="77777777" w:rsidR="0063732A" w:rsidRPr="00DF5426" w:rsidRDefault="0063732A" w:rsidP="0063732A">
      <w:pPr>
        <w:pStyle w:val="B1"/>
      </w:pPr>
      <w:r w:rsidRPr="00DF5426">
        <w:t>-</w:t>
      </w:r>
      <w:r w:rsidRPr="00DF5426">
        <w:tab/>
        <w:t>Investigate how to develop a homogenous SSO concept taking privacy and anonymity requirements into account.</w:t>
      </w:r>
    </w:p>
    <w:p w14:paraId="4F3B2101" w14:textId="77777777" w:rsidR="0063732A" w:rsidRPr="00DF5426" w:rsidRDefault="0063732A" w:rsidP="0063732A">
      <w:pPr>
        <w:pStyle w:val="B1"/>
      </w:pPr>
      <w:r w:rsidRPr="00DF5426">
        <w:t>-</w:t>
      </w:r>
      <w:r w:rsidRPr="00DF5426">
        <w:tab/>
        <w:t xml:space="preserve">Investigating the need for end-to-end security solutions. </w:t>
      </w:r>
    </w:p>
    <w:p w14:paraId="2A6DF0EA" w14:textId="77777777" w:rsidR="0063732A" w:rsidRPr="00DF5426" w:rsidRDefault="0063732A" w:rsidP="0063732A">
      <w:r w:rsidRPr="00DF5426">
        <w:t xml:space="preserve">In summary, the challenges will be in understanding the new risks to identify any new or lacking security requirements, and of course finally ensuring that the right mechanisms are in place. </w:t>
      </w:r>
    </w:p>
    <w:p w14:paraId="56C01AC5" w14:textId="77777777" w:rsidR="0063732A" w:rsidRPr="00DF5426" w:rsidRDefault="0063732A" w:rsidP="0063732A">
      <w:r w:rsidRPr="00DF5426">
        <w:t xml:space="preserve">To mitigate the problems and protect users and systems and to deter from attacks different types of policy enforcement functions are needed to build trusted domains. Policy enforcement should cover </w:t>
      </w:r>
    </w:p>
    <w:p w14:paraId="22CFE8A3" w14:textId="77777777" w:rsidR="0063732A" w:rsidRPr="00DF5426" w:rsidRDefault="0063732A" w:rsidP="0063732A">
      <w:pPr>
        <w:pStyle w:val="B1"/>
      </w:pPr>
      <w:r w:rsidRPr="00DF5426">
        <w:t>-</w:t>
      </w:r>
      <w:r w:rsidRPr="00DF5426">
        <w:tab/>
        <w:t xml:space="preserve">Available network services. General purpose IP access may be restricted or </w:t>
      </w:r>
      <w:proofErr w:type="spellStart"/>
      <w:r w:rsidRPr="00DF5426">
        <w:t>tunneled</w:t>
      </w:r>
      <w:proofErr w:type="spellEnd"/>
      <w:r w:rsidRPr="00DF5426">
        <w:t xml:space="preserve"> securely through the network. </w:t>
      </w:r>
    </w:p>
    <w:p w14:paraId="1D1C6C5D" w14:textId="77777777" w:rsidR="0063732A" w:rsidRPr="00DF5426" w:rsidRDefault="0063732A" w:rsidP="0063732A">
      <w:pPr>
        <w:pStyle w:val="B1"/>
      </w:pPr>
      <w:r w:rsidRPr="00DF5426">
        <w:t>-</w:t>
      </w:r>
      <w:r w:rsidRPr="00DF5426">
        <w:tab/>
        <w:t xml:space="preserve">Traffic/content inspection in </w:t>
      </w:r>
      <w:r w:rsidRPr="00DF5426">
        <w:rPr>
          <w:lang w:eastAsia="ja-JP"/>
        </w:rPr>
        <w:t>the AIPN</w:t>
      </w:r>
      <w:r w:rsidRPr="00DF5426">
        <w:t xml:space="preserve"> to stop download of malware and intrusive content.</w:t>
      </w:r>
    </w:p>
    <w:p w14:paraId="6675F9A2" w14:textId="77777777" w:rsidR="0063732A" w:rsidRPr="00DF5426" w:rsidRDefault="0063732A" w:rsidP="0063732A">
      <w:pPr>
        <w:pStyle w:val="B1"/>
      </w:pPr>
      <w:r w:rsidRPr="00DF5426">
        <w:t>-</w:t>
      </w:r>
      <w:r w:rsidRPr="00DF5426">
        <w:tab/>
        <w:t>Spam control</w:t>
      </w:r>
    </w:p>
    <w:p w14:paraId="56F6B17D" w14:textId="77777777" w:rsidR="008D430D" w:rsidRDefault="008D430D" w:rsidP="008D430D">
      <w:pPr>
        <w:pStyle w:val="B1"/>
        <w:rPr>
          <w:lang w:val="en-US"/>
        </w:rPr>
      </w:pPr>
      <w:r>
        <w:rPr>
          <w:lang w:val="en-US"/>
        </w:rPr>
        <w:t>-</w:t>
      </w:r>
      <w:r>
        <w:rPr>
          <w:lang w:val="en-US"/>
        </w:rPr>
        <w:tab/>
        <w:t>Blocking of no</w:t>
      </w:r>
      <w:r>
        <w:rPr>
          <w:rFonts w:hint="eastAsia"/>
          <w:lang w:val="en-US" w:eastAsia="ja-JP"/>
        </w:rPr>
        <w:t>n-</w:t>
      </w:r>
      <w:r>
        <w:rPr>
          <w:lang w:val="en-US"/>
        </w:rPr>
        <w:t>trusted services and service providers</w:t>
      </w:r>
    </w:p>
    <w:p w14:paraId="5103E8FE" w14:textId="77777777" w:rsidR="0063732A" w:rsidRPr="00DF5426" w:rsidRDefault="0063732A" w:rsidP="0063732A">
      <w:pPr>
        <w:pStyle w:val="B1"/>
      </w:pPr>
      <w:r w:rsidRPr="00DF5426">
        <w:t>-</w:t>
      </w:r>
      <w:r w:rsidRPr="00DF5426">
        <w:tab/>
        <w:t xml:space="preserve">Traffic separation </w:t>
      </w:r>
    </w:p>
    <w:p w14:paraId="1E0E3749" w14:textId="77777777" w:rsidR="0063732A" w:rsidRPr="00DF5426" w:rsidRDefault="0063732A" w:rsidP="0063732A">
      <w:pPr>
        <w:pStyle w:val="B1"/>
      </w:pPr>
      <w:r w:rsidRPr="00DF5426">
        <w:t>-</w:t>
      </w:r>
      <w:r w:rsidRPr="00DF5426">
        <w:tab/>
        <w:t>Traffic origin (e.g. prohibit source IP address spoofing).</w:t>
      </w:r>
    </w:p>
    <w:p w14:paraId="226BAB49" w14:textId="77777777" w:rsidR="0063732A" w:rsidRPr="00DF5426" w:rsidRDefault="0063732A" w:rsidP="0063732A">
      <w:pPr>
        <w:rPr>
          <w:b/>
          <w:bCs/>
        </w:rPr>
      </w:pPr>
      <w:r w:rsidRPr="00DF5426">
        <w:t>There will be a need for policy enforcement controlled by end-users and by</w:t>
      </w:r>
      <w:r w:rsidRPr="00DF5426">
        <w:rPr>
          <w:lang w:eastAsia="ja-JP"/>
        </w:rPr>
        <w:t xml:space="preserve"> AIPN </w:t>
      </w:r>
      <w:r w:rsidRPr="00DF5426">
        <w:t>operators and a need to investigate how and where to realize policy enforcement functionality to get the most general, efficient and secure solution.</w:t>
      </w:r>
    </w:p>
    <w:p w14:paraId="1796D91A" w14:textId="77777777" w:rsidR="0063732A" w:rsidRPr="00DF5426" w:rsidRDefault="0063732A" w:rsidP="0063732A">
      <w:pPr>
        <w:rPr>
          <w:b/>
          <w:bCs/>
        </w:rPr>
      </w:pPr>
      <w:r w:rsidRPr="00DF5426">
        <w:t xml:space="preserve">End-user policy enforcement will become a very important function, which </w:t>
      </w:r>
      <w:r w:rsidRPr="00DF5426">
        <w:rPr>
          <w:lang w:eastAsia="ja-JP"/>
        </w:rPr>
        <w:t>AIPN</w:t>
      </w:r>
      <w:r w:rsidRPr="00DF5426">
        <w:t>s will have to provide. One particularly important area is to control distribution of location information. However, presence information in general could be just as sensitive.</w:t>
      </w:r>
    </w:p>
    <w:p w14:paraId="11137C29" w14:textId="77777777" w:rsidR="0063732A" w:rsidRPr="00DF5426" w:rsidRDefault="0063732A" w:rsidP="0063732A">
      <w:pPr>
        <w:rPr>
          <w:b/>
          <w:bCs/>
        </w:rPr>
      </w:pPr>
      <w:r w:rsidRPr="00DF5426">
        <w:t xml:space="preserve">For protection against denial-of-service attacks, architectural and protocol features </w:t>
      </w:r>
      <w:proofErr w:type="gramStart"/>
      <w:r w:rsidRPr="00DF5426">
        <w:t>have to</w:t>
      </w:r>
      <w:proofErr w:type="gramEnd"/>
      <w:r w:rsidRPr="00DF5426">
        <w:t xml:space="preserve"> be reviewed</w:t>
      </w:r>
      <w:r w:rsidRPr="00DF5426">
        <w:rPr>
          <w:b/>
          <w:bCs/>
        </w:rPr>
        <w:t>.</w:t>
      </w:r>
    </w:p>
    <w:p w14:paraId="338EEFD6" w14:textId="77777777" w:rsidR="0063732A" w:rsidRPr="00DF5426" w:rsidRDefault="007E5CDD" w:rsidP="00CA7CA5">
      <w:pPr>
        <w:pStyle w:val="Heading2"/>
        <w:rPr>
          <w:lang w:eastAsia="ja-JP"/>
        </w:rPr>
      </w:pPr>
      <w:bookmarkStart w:id="127" w:name="_Toc217731525"/>
      <w:r w:rsidRPr="00DF5426">
        <w:rPr>
          <w:lang w:eastAsia="ja-JP"/>
        </w:rPr>
        <w:t>D</w:t>
      </w:r>
      <w:r w:rsidR="0063732A" w:rsidRPr="00DF5426">
        <w:rPr>
          <w:lang w:eastAsia="ja-JP"/>
        </w:rPr>
        <w:t>.</w:t>
      </w:r>
      <w:r w:rsidR="00493280" w:rsidRPr="00DF5426">
        <w:rPr>
          <w:lang w:eastAsia="ja-JP"/>
        </w:rPr>
        <w:t>1</w:t>
      </w:r>
      <w:r w:rsidR="00493280" w:rsidRPr="00DF5426">
        <w:rPr>
          <w:lang w:eastAsia="ja-JP"/>
        </w:rPr>
        <w:tab/>
      </w:r>
      <w:r w:rsidR="0063732A" w:rsidRPr="00DF5426">
        <w:t>Trust domains</w:t>
      </w:r>
      <w:bookmarkEnd w:id="127"/>
    </w:p>
    <w:p w14:paraId="0D93AE66" w14:textId="77777777" w:rsidR="0063732A" w:rsidRPr="00DF5426" w:rsidRDefault="0063732A" w:rsidP="0063732A">
      <w:r w:rsidRPr="00DF5426">
        <w:t xml:space="preserve">Often, the only means to deter attackers and mitigate threats are to build logging and detection systems to make the risk of getting caught sufficiently high. Thus, it will be critical to define trust domains, means to establish trust, authenticate and authorize users and systems, and put requirements on trusted hardware (especially end-user equipment). A key issue is if monolithic mobile phones can become the trusted devices in which </w:t>
      </w:r>
      <w:r w:rsidRPr="00DF5426">
        <w:rPr>
          <w:lang w:eastAsia="ja-JP"/>
        </w:rPr>
        <w:t xml:space="preserve">AIPN </w:t>
      </w:r>
      <w:r w:rsidRPr="00DF5426">
        <w:t xml:space="preserve">operators can enforce different policies. </w:t>
      </w:r>
    </w:p>
    <w:p w14:paraId="759647BB" w14:textId="77777777" w:rsidR="008D430D" w:rsidRDefault="008D430D" w:rsidP="008D430D">
      <w:pPr>
        <w:rPr>
          <w:lang w:val="en-US"/>
        </w:rPr>
      </w:pPr>
      <w:r>
        <w:rPr>
          <w:lang w:val="en-US"/>
        </w:rPr>
        <w:t>A specific issue is how to design the trust model when ad</w:t>
      </w:r>
      <w:r>
        <w:rPr>
          <w:rFonts w:hint="eastAsia"/>
          <w:lang w:val="en-US" w:eastAsia="ja-JP"/>
        </w:rPr>
        <w:t>-</w:t>
      </w:r>
      <w:r>
        <w:rPr>
          <w:lang w:val="en-US"/>
        </w:rPr>
        <w:t xml:space="preserve">hoc extensions of access </w:t>
      </w:r>
      <w:r>
        <w:rPr>
          <w:rFonts w:hint="eastAsia"/>
          <w:lang w:val="en-US" w:eastAsia="ja-JP"/>
        </w:rPr>
        <w:t>system</w:t>
      </w:r>
      <w:r>
        <w:rPr>
          <w:lang w:val="en-US"/>
        </w:rPr>
        <w:t>s are offered by ordinary end-user equipment. Should all such traffic just be tunneled through the ad</w:t>
      </w:r>
      <w:r>
        <w:rPr>
          <w:rFonts w:hint="eastAsia"/>
          <w:lang w:val="en-US" w:eastAsia="ja-JP"/>
        </w:rPr>
        <w:t>-</w:t>
      </w:r>
      <w:r>
        <w:rPr>
          <w:lang w:val="en-US"/>
        </w:rPr>
        <w:t xml:space="preserve">hoc extension or should there be some policy enforcement performed. There is also the question of who is responsible for the traffic from the Ad-hoc Network. Either the originating device of the traffic or the relaying device (or both) </w:t>
      </w:r>
      <w:proofErr w:type="gramStart"/>
      <w:r>
        <w:rPr>
          <w:lang w:val="en-US"/>
        </w:rPr>
        <w:t>has to</w:t>
      </w:r>
      <w:proofErr w:type="gramEnd"/>
      <w:r>
        <w:rPr>
          <w:lang w:val="en-US"/>
        </w:rPr>
        <w:t xml:space="preserve"> be responsible. Since they belong to different end-users, maybe having different </w:t>
      </w:r>
      <w:r>
        <w:rPr>
          <w:rFonts w:hint="eastAsia"/>
          <w:lang w:val="en-US" w:eastAsia="ja-JP"/>
        </w:rPr>
        <w:t xml:space="preserve">AIPN </w:t>
      </w:r>
      <w:r>
        <w:rPr>
          <w:lang w:val="en-US"/>
        </w:rPr>
        <w:t>operators, this may pose a problem.</w:t>
      </w:r>
    </w:p>
    <w:p w14:paraId="214AD87B" w14:textId="77777777" w:rsidR="0063732A" w:rsidRPr="00DF5426" w:rsidRDefault="0063732A" w:rsidP="0063732A">
      <w:r w:rsidRPr="00DF5426">
        <w:t>Another issue is how to enforce policies in multi</w:t>
      </w:r>
      <w:r w:rsidRPr="00DF5426">
        <w:rPr>
          <w:lang w:eastAsia="ja-JP"/>
        </w:rPr>
        <w:t>-</w:t>
      </w:r>
      <w:r w:rsidRPr="00DF5426">
        <w:t>access</w:t>
      </w:r>
      <w:r w:rsidRPr="00DF5426">
        <w:rPr>
          <w:lang w:eastAsia="ja-JP"/>
        </w:rPr>
        <w:t xml:space="preserve"> system</w:t>
      </w:r>
      <w:r w:rsidRPr="00DF5426">
        <w:t xml:space="preserve"> environments. One threat scenario is that a user connects his device to two different domains with different “trust levels”.</w:t>
      </w:r>
    </w:p>
    <w:p w14:paraId="4F5FB0C9" w14:textId="77777777" w:rsidR="0063732A" w:rsidRPr="00DF5426" w:rsidRDefault="007E5CDD" w:rsidP="00CA7CA5">
      <w:pPr>
        <w:pStyle w:val="Heading2"/>
        <w:rPr>
          <w:lang w:eastAsia="ja-JP"/>
        </w:rPr>
      </w:pPr>
      <w:bookmarkStart w:id="128" w:name="_Toc217731526"/>
      <w:r w:rsidRPr="00DF5426">
        <w:rPr>
          <w:lang w:eastAsia="ja-JP"/>
        </w:rPr>
        <w:lastRenderedPageBreak/>
        <w:t>D</w:t>
      </w:r>
      <w:r w:rsidR="0063732A" w:rsidRPr="00DF5426">
        <w:rPr>
          <w:lang w:eastAsia="ja-JP"/>
        </w:rPr>
        <w:t>.</w:t>
      </w:r>
      <w:r w:rsidR="00493280" w:rsidRPr="00DF5426">
        <w:rPr>
          <w:lang w:eastAsia="ja-JP"/>
        </w:rPr>
        <w:t>2</w:t>
      </w:r>
      <w:r w:rsidR="00493280" w:rsidRPr="00DF5426">
        <w:rPr>
          <w:lang w:eastAsia="ja-JP"/>
        </w:rPr>
        <w:tab/>
      </w:r>
      <w:r w:rsidR="0063732A" w:rsidRPr="00DF5426">
        <w:t>Trust establishment</w:t>
      </w:r>
      <w:bookmarkEnd w:id="128"/>
    </w:p>
    <w:p w14:paraId="250E0183" w14:textId="77777777" w:rsidR="0063732A" w:rsidRPr="00DF5426" w:rsidRDefault="0063732A" w:rsidP="0063732A">
      <w:r w:rsidRPr="00DF5426">
        <w:t xml:space="preserve">There is a need for different trust establishment mechanisms e.g. for end-users towards </w:t>
      </w:r>
      <w:r w:rsidRPr="00DF5426">
        <w:rPr>
          <w:lang w:eastAsia="ja-JP"/>
        </w:rPr>
        <w:t xml:space="preserve">AIPN </w:t>
      </w:r>
      <w:r w:rsidRPr="00DF5426">
        <w:t xml:space="preserve">operators, end-users towards service providers, between end-user and between service providers. These mechanisms may be identical but could also be based on different principles if that would make them more efficient.  </w:t>
      </w:r>
    </w:p>
    <w:p w14:paraId="255CC70C" w14:textId="77777777" w:rsidR="0063732A" w:rsidRPr="00DF5426" w:rsidRDefault="0063732A" w:rsidP="0063732A">
      <w:r w:rsidRPr="00DF5426">
        <w:t xml:space="preserve">The natural choice for authentication of end-users towards </w:t>
      </w:r>
      <w:r w:rsidRPr="00DF5426">
        <w:rPr>
          <w:lang w:eastAsia="ja-JP"/>
        </w:rPr>
        <w:t xml:space="preserve">AIPN </w:t>
      </w:r>
      <w:r w:rsidRPr="00DF5426">
        <w:t xml:space="preserve">operators is of course (X)SIM based. However, public </w:t>
      </w:r>
      <w:proofErr w:type="gramStart"/>
      <w:r w:rsidRPr="00DF5426">
        <w:t>key based</w:t>
      </w:r>
      <w:proofErr w:type="gramEnd"/>
      <w:r w:rsidRPr="00DF5426">
        <w:t xml:space="preserve"> systems may have advantages for other situations. The DRM solutions also show the need for secure authentication of trusted hardware.</w:t>
      </w:r>
    </w:p>
    <w:p w14:paraId="734CE3A2" w14:textId="77777777" w:rsidR="0063732A" w:rsidRPr="00DF5426" w:rsidRDefault="0063732A" w:rsidP="0063732A">
      <w:r w:rsidRPr="00DF5426">
        <w:t>A basic end-user requirement is that security mechanisms should be automatic and invisible to the end-user. User authentication and authorization sh</w:t>
      </w:r>
      <w:r w:rsidRPr="00DF5426">
        <w:rPr>
          <w:lang w:eastAsia="ja-JP"/>
        </w:rPr>
        <w:t>ould</w:t>
      </w:r>
      <w:r w:rsidRPr="00DF5426">
        <w:t xml:space="preserve"> be able to be performed with a minimum of user interaction. At the same time, legitimate requirements on user privacy and even anonymity </w:t>
      </w:r>
      <w:r w:rsidRPr="00DF5426">
        <w:rPr>
          <w:lang w:eastAsia="ja-JP"/>
        </w:rPr>
        <w:t>should be able</w:t>
      </w:r>
      <w:r w:rsidRPr="00DF5426">
        <w:t xml:space="preserve"> to be catered for. Current work in SA3 (GAA/GBA) and </w:t>
      </w:r>
      <w:smartTag w:uri="urn:schemas-microsoft-com:office:smarttags" w:element="City">
        <w:smartTag w:uri="urn:schemas-microsoft-com:office:smarttags" w:element="place">
          <w:r w:rsidRPr="00DF5426">
            <w:t>Liberty</w:t>
          </w:r>
        </w:smartTag>
      </w:smartTag>
      <w:r w:rsidRPr="00DF5426">
        <w:t xml:space="preserve"> show that there is a need for simple and uniform trust establishment mechanisms for service provisioning at different levels.</w:t>
      </w:r>
    </w:p>
    <w:p w14:paraId="67C5BA9B" w14:textId="77777777" w:rsidR="0063732A" w:rsidRPr="00DF5426" w:rsidRDefault="0063732A" w:rsidP="0063732A">
      <w:r w:rsidRPr="00DF5426">
        <w:t>To increase user convenience, make systems less complex, simplify application development a common, standardized, homogenous SSO system taking privacy and anonymity requirements into account is needed.  Today, we are moving towards a situation in which we have a set of diverse user authentication and authorization mechanisms tailored for different services.</w:t>
      </w:r>
    </w:p>
    <w:p w14:paraId="2794B6C9" w14:textId="77777777" w:rsidR="0063732A" w:rsidRPr="00DF5426" w:rsidRDefault="007E5CDD" w:rsidP="00CA7CA5">
      <w:pPr>
        <w:pStyle w:val="Heading2"/>
      </w:pPr>
      <w:bookmarkStart w:id="129" w:name="_Toc217731527"/>
      <w:r w:rsidRPr="00DF5426">
        <w:rPr>
          <w:lang w:eastAsia="ja-JP"/>
        </w:rPr>
        <w:t>D</w:t>
      </w:r>
      <w:r w:rsidR="0063732A" w:rsidRPr="00DF5426">
        <w:rPr>
          <w:lang w:eastAsia="ja-JP"/>
        </w:rPr>
        <w:t>.</w:t>
      </w:r>
      <w:r w:rsidR="00493280" w:rsidRPr="00DF5426">
        <w:rPr>
          <w:lang w:eastAsia="ja-JP"/>
        </w:rPr>
        <w:t>3</w:t>
      </w:r>
      <w:r w:rsidR="00493280" w:rsidRPr="00DF5426">
        <w:rPr>
          <w:lang w:eastAsia="ja-JP"/>
        </w:rPr>
        <w:tab/>
      </w:r>
      <w:r w:rsidR="0063732A" w:rsidRPr="00DF5426">
        <w:rPr>
          <w:lang w:eastAsia="ja-JP"/>
        </w:rPr>
        <w:t>Network heterogeneity and traffic protection</w:t>
      </w:r>
      <w:bookmarkEnd w:id="129"/>
    </w:p>
    <w:p w14:paraId="0F34F4C5" w14:textId="77777777" w:rsidR="0063732A" w:rsidRPr="00DF5426" w:rsidRDefault="0063732A" w:rsidP="0063732A">
      <w:r w:rsidRPr="00DF5426">
        <w:t>Specific issues that need to be reviewed are</w:t>
      </w:r>
    </w:p>
    <w:p w14:paraId="7D9EE26F" w14:textId="77777777" w:rsidR="0063732A" w:rsidRPr="00DF5426" w:rsidRDefault="0063732A" w:rsidP="0063732A">
      <w:pPr>
        <w:pStyle w:val="B1"/>
      </w:pPr>
      <w:r w:rsidRPr="00DF5426">
        <w:t>-</w:t>
      </w:r>
      <w:r w:rsidRPr="00DF5426">
        <w:tab/>
        <w:t>Location of the network point of trust. Network point of trust means the first network point at which user payload traffic is available in plaintext format. Simultaneous multi</w:t>
      </w:r>
      <w:r w:rsidRPr="00DF5426">
        <w:rPr>
          <w:lang w:eastAsia="ja-JP"/>
        </w:rPr>
        <w:t>-</w:t>
      </w:r>
      <w:r w:rsidRPr="00DF5426">
        <w:t xml:space="preserve">access should be </w:t>
      </w:r>
      <w:proofErr w:type="gramStart"/>
      <w:r w:rsidRPr="00DF5426">
        <w:t>taken into account</w:t>
      </w:r>
      <w:proofErr w:type="gramEnd"/>
      <w:r w:rsidRPr="00DF5426">
        <w:t>.</w:t>
      </w:r>
    </w:p>
    <w:p w14:paraId="5361B75B" w14:textId="77777777" w:rsidR="0063732A" w:rsidRPr="00DF5426" w:rsidRDefault="0063732A" w:rsidP="0063732A">
      <w:pPr>
        <w:pStyle w:val="B1"/>
      </w:pPr>
      <w:r w:rsidRPr="00DF5426">
        <w:t>-</w:t>
      </w:r>
      <w:r w:rsidRPr="00DF5426">
        <w:tab/>
        <w:t>Should user authentication and key agreement be performed on layer 3 (IP-layer) to enhance “portability”.</w:t>
      </w:r>
    </w:p>
    <w:p w14:paraId="66C401C9" w14:textId="77777777" w:rsidR="0063732A" w:rsidRPr="00DF5426" w:rsidRDefault="0063732A" w:rsidP="0063732A">
      <w:pPr>
        <w:pStyle w:val="B1"/>
      </w:pPr>
      <w:r w:rsidRPr="00DF5426">
        <w:t>-</w:t>
      </w:r>
      <w:r w:rsidRPr="00DF5426">
        <w:tab/>
        <w:t xml:space="preserve">Layer 2 protection is needed to protect system </w:t>
      </w:r>
      <w:proofErr w:type="spellStart"/>
      <w:r w:rsidRPr="00DF5426">
        <w:t>signaling</w:t>
      </w:r>
      <w:proofErr w:type="spellEnd"/>
      <w:r w:rsidRPr="00DF5426">
        <w:t xml:space="preserve"> and protect against </w:t>
      </w:r>
      <w:proofErr w:type="gramStart"/>
      <w:r w:rsidRPr="00DF5426">
        <w:t>Denial of service</w:t>
      </w:r>
      <w:proofErr w:type="gramEnd"/>
      <w:r w:rsidRPr="00DF5426">
        <w:t xml:space="preserve"> attacks. How to establish keys?</w:t>
      </w:r>
    </w:p>
    <w:p w14:paraId="08857329" w14:textId="77777777" w:rsidR="0063732A" w:rsidRPr="00DF5426" w:rsidRDefault="0063732A" w:rsidP="0063732A">
      <w:pPr>
        <w:pStyle w:val="B1"/>
        <w:rPr>
          <w:lang w:eastAsia="ja-JP"/>
        </w:rPr>
      </w:pPr>
      <w:r w:rsidRPr="00DF5426">
        <w:t>-</w:t>
      </w:r>
      <w:r w:rsidRPr="00DF5426">
        <w:tab/>
        <w:t xml:space="preserve">How to handle the situation that in the future user payload traffic and end-user equipment control </w:t>
      </w:r>
      <w:proofErr w:type="spellStart"/>
      <w:r w:rsidRPr="00DF5426">
        <w:t>signaling</w:t>
      </w:r>
      <w:proofErr w:type="spellEnd"/>
      <w:r w:rsidRPr="00DF5426">
        <w:t xml:space="preserve"> traffic may have different endpoints in the </w:t>
      </w:r>
      <w:r w:rsidRPr="00DF5426">
        <w:rPr>
          <w:lang w:eastAsia="ja-JP"/>
        </w:rPr>
        <w:t>AIPN</w:t>
      </w:r>
    </w:p>
    <w:p w14:paraId="029F9808" w14:textId="77777777" w:rsidR="0063732A" w:rsidRPr="00DF5426" w:rsidRDefault="0063732A" w:rsidP="0063732A">
      <w:pPr>
        <w:pStyle w:val="B1"/>
        <w:rPr>
          <w:lang w:eastAsia="ja-JP"/>
        </w:rPr>
      </w:pPr>
      <w:r w:rsidRPr="00DF5426">
        <w:t>-</w:t>
      </w:r>
      <w:r w:rsidRPr="00DF5426">
        <w:tab/>
        <w:t>New means to derive and distribute keys based on an initial user authentication.</w:t>
      </w:r>
    </w:p>
    <w:p w14:paraId="3F981DDC" w14:textId="77777777" w:rsidR="0063732A" w:rsidRPr="00DF5426" w:rsidRDefault="007E5CDD" w:rsidP="00CA7CA5">
      <w:pPr>
        <w:pStyle w:val="Heading2"/>
      </w:pPr>
      <w:bookmarkStart w:id="130" w:name="_Toc217731528"/>
      <w:r w:rsidRPr="00DF5426">
        <w:rPr>
          <w:lang w:eastAsia="ja-JP"/>
        </w:rPr>
        <w:t>D</w:t>
      </w:r>
      <w:r w:rsidR="0063732A" w:rsidRPr="00DF5426">
        <w:t>.</w:t>
      </w:r>
      <w:r w:rsidR="00493280" w:rsidRPr="00DF5426">
        <w:t>4</w:t>
      </w:r>
      <w:r w:rsidR="00493280" w:rsidRPr="00DF5426">
        <w:rPr>
          <w:lang w:eastAsia="ja-JP"/>
        </w:rPr>
        <w:tab/>
      </w:r>
      <w:r w:rsidR="0063732A" w:rsidRPr="00DF5426">
        <w:t>End-to-end protection</w:t>
      </w:r>
      <w:bookmarkEnd w:id="130"/>
    </w:p>
    <w:p w14:paraId="49BE482E" w14:textId="77777777" w:rsidR="0063732A" w:rsidRPr="00DF5426" w:rsidRDefault="0063732A" w:rsidP="0063732A">
      <w:pPr>
        <w:rPr>
          <w:lang w:eastAsia="ja-JP"/>
        </w:rPr>
      </w:pPr>
      <w:r w:rsidRPr="00DF5426">
        <w:t>With the introduction of IP based conversational multi-media</w:t>
      </w:r>
      <w:r w:rsidRPr="00DF5426">
        <w:rPr>
          <w:lang w:eastAsia="ja-JP"/>
        </w:rPr>
        <w:t xml:space="preserve"> over an AIPN</w:t>
      </w:r>
      <w:r w:rsidRPr="00DF5426">
        <w:t xml:space="preserve">, many users </w:t>
      </w:r>
      <w:r w:rsidRPr="00DF5426">
        <w:rPr>
          <w:lang w:eastAsia="ja-JP"/>
        </w:rPr>
        <w:t xml:space="preserve">could </w:t>
      </w:r>
      <w:r w:rsidRPr="00DF5426">
        <w:t xml:space="preserve">feel a need for better end-to-end protection of their communication. A natural first step would be to introduce end-to-end integrity protection to guarantee the authenticity of data. Confidentiality of data may also be required (e.g. government agencies). Thus, the AIPN should be designed to allow efficient end-to-end protection of multimedia sessions. Here it might be beneficial to deploy (new) generic protocols for key management and data protection to limit </w:t>
      </w:r>
      <w:proofErr w:type="spellStart"/>
      <w:r w:rsidRPr="00DF5426">
        <w:t>signaling</w:t>
      </w:r>
      <w:proofErr w:type="spellEnd"/>
      <w:r w:rsidRPr="00DF5426">
        <w:t xml:space="preserve"> and computational load in the terminals. Lawful intercept requirements have also to be considered</w:t>
      </w:r>
      <w:r w:rsidRPr="00DF5426">
        <w:rPr>
          <w:lang w:eastAsia="ja-JP"/>
        </w:rPr>
        <w:t>.</w:t>
      </w:r>
    </w:p>
    <w:p w14:paraId="23E3F397" w14:textId="77777777" w:rsidR="007522DA" w:rsidRPr="00DF5426" w:rsidRDefault="00185279" w:rsidP="00180AF6">
      <w:pPr>
        <w:pStyle w:val="Heading9"/>
      </w:pPr>
      <w:r w:rsidRPr="00DF5426">
        <w:br w:type="page"/>
      </w:r>
      <w:bookmarkStart w:id="131" w:name="_Toc217731529"/>
      <w:r w:rsidR="007522DA" w:rsidRPr="00DF5426">
        <w:lastRenderedPageBreak/>
        <w:t xml:space="preserve">Annex </w:t>
      </w:r>
      <w:r w:rsidR="007E5CDD" w:rsidRPr="00DF5426">
        <w:t>E</w:t>
      </w:r>
      <w:r w:rsidR="007522DA" w:rsidRPr="00DF5426">
        <w:t>:</w:t>
      </w:r>
      <w:r w:rsidR="00CA7CA5" w:rsidRPr="00DF5426">
        <w:br/>
      </w:r>
      <w:r w:rsidR="007522DA" w:rsidRPr="00DF5426">
        <w:t>Use cases for Personal Network (PN), Personal Area Network (PAN), Ad-hoc Network and Moving Network Support</w:t>
      </w:r>
      <w:bookmarkEnd w:id="131"/>
      <w:r w:rsidR="007522DA" w:rsidRPr="00DF5426">
        <w:t xml:space="preserve">  </w:t>
      </w:r>
    </w:p>
    <w:p w14:paraId="7B04AA63" w14:textId="77777777" w:rsidR="008D430D" w:rsidRPr="0085085A" w:rsidRDefault="008D430D" w:rsidP="008D430D">
      <w:pPr>
        <w:rPr>
          <w:lang w:eastAsia="ja-JP"/>
        </w:rPr>
      </w:pPr>
      <w:r>
        <w:rPr>
          <w:lang w:eastAsia="ja-JP"/>
        </w:rPr>
        <w:t>The following use cases are intended to provide some examples of how the AIPN is impacted by major categories of user networks.  This should not be considered an exhaustive list of possible use cases</w:t>
      </w:r>
      <w:r>
        <w:rPr>
          <w:rFonts w:hint="eastAsia"/>
          <w:lang w:eastAsia="ja-JP"/>
        </w:rPr>
        <w:t>.</w:t>
      </w:r>
      <w:r>
        <w:rPr>
          <w:lang w:eastAsia="ja-JP"/>
        </w:rPr>
        <w:t xml:space="preserve"> </w:t>
      </w:r>
      <w:r>
        <w:rPr>
          <w:rFonts w:hint="eastAsia"/>
          <w:lang w:eastAsia="ja-JP"/>
        </w:rPr>
        <w:t>D</w:t>
      </w:r>
      <w:r>
        <w:rPr>
          <w:lang w:eastAsia="ja-JP"/>
        </w:rPr>
        <w:t>etailed consideration of the networking of user terminals is for further study.</w:t>
      </w:r>
    </w:p>
    <w:p w14:paraId="7D09A38E" w14:textId="77777777" w:rsidR="007522DA" w:rsidRPr="00DF5426" w:rsidRDefault="007E5CDD" w:rsidP="00CA7CA5">
      <w:pPr>
        <w:pStyle w:val="Heading2"/>
        <w:rPr>
          <w:rStyle w:val="2Char"/>
        </w:rPr>
      </w:pPr>
      <w:bookmarkStart w:id="132" w:name="_Toc217731530"/>
      <w:r w:rsidRPr="00DF5426">
        <w:rPr>
          <w:rStyle w:val="2Char"/>
        </w:rPr>
        <w:t>E</w:t>
      </w:r>
      <w:r w:rsidR="007522DA" w:rsidRPr="00DF5426">
        <w:rPr>
          <w:rStyle w:val="2Char"/>
        </w:rPr>
        <w:t>.1</w:t>
      </w:r>
      <w:r w:rsidR="00A714C2" w:rsidRPr="00DF5426">
        <w:rPr>
          <w:rStyle w:val="2Char"/>
          <w:lang w:eastAsia="ja-JP"/>
        </w:rPr>
        <w:tab/>
      </w:r>
      <w:r w:rsidR="007522DA" w:rsidRPr="00DF5426">
        <w:rPr>
          <w:rStyle w:val="2Char"/>
        </w:rPr>
        <w:t>Personal Network (PN)</w:t>
      </w:r>
      <w:bookmarkEnd w:id="132"/>
    </w:p>
    <w:p w14:paraId="75D467B5" w14:textId="77777777" w:rsidR="007522DA" w:rsidRPr="00DF5426" w:rsidRDefault="007E5CDD" w:rsidP="00CA7CA5">
      <w:pPr>
        <w:pStyle w:val="Heading3"/>
        <w:rPr>
          <w:rStyle w:val="3Char"/>
        </w:rPr>
      </w:pPr>
      <w:bookmarkStart w:id="133" w:name="_Toc217731531"/>
      <w:r w:rsidRPr="00DF5426">
        <w:rPr>
          <w:rStyle w:val="3Char"/>
        </w:rPr>
        <w:t>E</w:t>
      </w:r>
      <w:r w:rsidR="007522DA" w:rsidRPr="00DF5426">
        <w:rPr>
          <w:rStyle w:val="3Char"/>
        </w:rPr>
        <w:t>.1.1</w:t>
      </w:r>
      <w:r w:rsidR="00A714C2" w:rsidRPr="00DF5426">
        <w:rPr>
          <w:rStyle w:val="3Char"/>
          <w:lang w:eastAsia="ja-JP"/>
        </w:rPr>
        <w:tab/>
      </w:r>
      <w:r w:rsidR="007522DA" w:rsidRPr="00DF5426">
        <w:rPr>
          <w:rStyle w:val="3Char"/>
        </w:rPr>
        <w:t>Use case 1: PN with the terminal away from the user</w:t>
      </w:r>
      <w:bookmarkEnd w:id="133"/>
    </w:p>
    <w:p w14:paraId="709B84F6" w14:textId="77777777" w:rsidR="008D430D" w:rsidRDefault="008D430D" w:rsidP="008D430D">
      <w:pPr>
        <w:autoSpaceDE w:val="0"/>
        <w:autoSpaceDN w:val="0"/>
        <w:adjustRightInd w:val="0"/>
        <w:rPr>
          <w:rFonts w:hint="eastAsia"/>
          <w:lang w:eastAsia="ja-JP"/>
        </w:rPr>
      </w:pPr>
      <w:r>
        <w:t>The AIPN provides a connection between the user</w:t>
      </w:r>
      <w:r>
        <w:rPr>
          <w:lang w:eastAsia="ja-JP"/>
        </w:rPr>
        <w:t>’</w:t>
      </w:r>
      <w:r>
        <w:t xml:space="preserve">s personal </w:t>
      </w:r>
      <w:proofErr w:type="gramStart"/>
      <w:r>
        <w:t>terminal</w:t>
      </w:r>
      <w:proofErr w:type="gramEnd"/>
      <w:r>
        <w:t xml:space="preserve"> and a terminal connected to the PC in his home such that the user is provided with a virtual secure Personal Network.  Through this secure link, a user </w:t>
      </w:r>
      <w:proofErr w:type="gramStart"/>
      <w:r>
        <w:t>is able to</w:t>
      </w:r>
      <w:proofErr w:type="gramEnd"/>
      <w:r>
        <w:t xml:space="preserve"> synchronise his 3GPP terminal with data contained on his PC at home or monitor his heating or </w:t>
      </w:r>
      <w:proofErr w:type="spellStart"/>
      <w:r>
        <w:t>burgular</w:t>
      </w:r>
      <w:proofErr w:type="spellEnd"/>
      <w:r>
        <w:t xml:space="preserve"> alarm system while away from his home.  Additional devices would enable connection to the user</w:t>
      </w:r>
      <w:r>
        <w:rPr>
          <w:lang w:eastAsia="ja-JP"/>
        </w:rPr>
        <w:t>’</w:t>
      </w:r>
      <w:r>
        <w:t>s car or holiday home.</w:t>
      </w:r>
    </w:p>
    <w:p w14:paraId="1948B519" w14:textId="77777777" w:rsidR="007522DA" w:rsidRPr="00DF5426" w:rsidRDefault="007522DA" w:rsidP="007522DA">
      <w:pPr>
        <w:autoSpaceDE w:val="0"/>
        <w:autoSpaceDN w:val="0"/>
        <w:adjustRightInd w:val="0"/>
        <w:rPr>
          <w:lang w:eastAsia="ja-JP"/>
        </w:rPr>
      </w:pPr>
    </w:p>
    <w:p w14:paraId="155850EF" w14:textId="77777777" w:rsidR="007522DA" w:rsidRPr="00DF5426" w:rsidRDefault="007522DA" w:rsidP="00CA7CA5">
      <w:pPr>
        <w:pStyle w:val="TH"/>
        <w:rPr>
          <w:lang w:eastAsia="ja-JP"/>
        </w:rPr>
      </w:pPr>
      <w:r w:rsidRPr="00DF5426">
        <w:rPr>
          <w:noProof/>
          <w:lang w:eastAsia="ja-JP"/>
        </w:rPr>
      </w:r>
      <w:r w:rsidRPr="00DF5426">
        <w:rPr>
          <w:lang w:eastAsia="ja-JP"/>
        </w:rPr>
        <w:pict w14:anchorId="445D55DA">
          <v:group id="_x0000_s7450" editas="canvas" style="width:486pt;height:4in;mso-position-horizontal-relative:char;mso-position-vertical-relative:line" coordorigin="1133,1417" coordsize="9720,5760">
            <o:lock v:ext="edit" aspectratio="t"/>
            <v:shape id="_x0000_s7451" type="#_x0000_t75" style="position:absolute;left:1133;top:1417;width:9720;height:5760" o:preferrelative="f">
              <v:fill o:detectmouseclick="t"/>
              <v:path o:extrusionok="t" o:connecttype="none"/>
              <o:lock v:ext="edit" text="t"/>
            </v:shape>
            <v:group id="_x0000_s7452" style="position:absolute;left:1313;top:4117;width:7920;height:1980" coordorigin="3,1466" coordsize="3689,1042">
              <v:oval id="_x0000_s7453" style="position:absolute;left:3;top:1466;width:3689;height:1042" fillcolor="#cfc" strokeweight=".5pt"/>
              <v:oval id="_x0000_s7454" style="position:absolute;left:3;top:1466;width:3689;height:1042" fillcolor="#c9f" strokeweight=".5pt"/>
            </v:group>
            <v:group id="_x0000_s7455" style="position:absolute;left:1615;top:4564;width:3690;height:1041" coordorigin="3,1466" coordsize="3689,1042">
              <v:oval id="_x0000_s7456" style="position:absolute;left:3;top:1466;width:3689;height:1042" fillcolor="#ff9" strokeweight=".5pt"/>
              <v:oval id="_x0000_s7457" style="position:absolute;left:3;top:1466;width:3689;height:1042" filled="f" strokeweight=".5pt"/>
            </v:group>
            <v:group id="_x0000_s7458" style="position:absolute;left:3242;top:4345;width:380;height:415" coordorigin="1630,1248" coordsize="381,414">
              <v:shape id="_x0000_s7459" style="position:absolute;left:1649;top:1268;width:59;height:75" coordsize="59,75" path="m,13l,12,2,10,2,9,3,7,7,6,8,4,10,3,13,1,19,r,l21,r1,1l27,7r5,8l37,22r4,6l46,36r5,7l54,49r5,8l59,57r,l56,58r-4,3l49,63r-3,1l41,67r-3,3l35,72r-3,3l27,67,22,60,18,52,15,45,10,37,7,28,3,21,,13xe" fillcolor="#666" stroked="f">
                <v:path arrowok="t"/>
              </v:shape>
              <v:shape id="_x0000_s7460" style="position:absolute;left:1679;top:1298;width:315;height:346" coordsize="315,346" path="m296,286r-13,6l271,299r-11,6l247,311r-13,6l222,323r-13,6l195,337r-3,1l188,340r-3,1l182,343r-3,l176,344r-3,2l169,346r-9,-3l152,332,135,307,117,278,98,248,79,217,60,186,41,153,21,120,2,87,,85,,84,,81,,79,,78,2,76r,-1l2,72,3,66r7,-3l10,63r,l10,63r,l10,63r,l8,63r,l24,52,38,42,54,34,70,25,87,18r18,-6l122,6,139,r,l139,r,l141,r,l141,r,l141,r5,1l149,3r3,1l155,6r3,3l162,12r1,3l166,18r21,28l206,75r16,27l239,129r16,27l271,183r15,28l305,241r7,18l315,269r-2,2l313,274r-3,3l309,278r-4,2l302,283r-3,1l296,286xe" fillcolor="#ff8c00" stroked="f">
                <v:path arrowok="t"/>
              </v:shape>
              <v:shape id="_x0000_s7461" style="position:absolute;left:1660;top:1278;width:351;height:384" coordsize="351,384" path="m350,276r-8,-17l324,229,309,201,293,173,277,144,260,116,244,89,225,60,204,30r-4,-4l195,20r-5,-5l184,11,177,6,171,3,163,2,155,r-1,l152,r-1,l151,2r-2,l147,3r-1,l146,5r12,15l158,20r,l158,20r2,l160,20r,l160,20r,l165,21r3,2l171,24r3,2l177,29r4,3l182,35r3,3l206,66r19,29l241,122r17,27l274,176r16,27l305,231r19,30l331,279r3,10l332,291r,3l329,297r-1,1l324,300r-3,3l318,304r-3,2l302,312r-12,7l279,325r-13,6l253,337r-12,6l228,349r-14,8l211,358r-4,2l204,361r-3,2l198,363r-3,1l192,366r-4,l179,363r-8,-11l154,327,136,298,117,268,98,237,79,206,60,173,40,140,21,107r-2,-2l19,104r,-3l19,99r,-1l21,96r,-1l21,92r1,-6l29,83r,l29,83r,l29,83r,l29,83r-2,l27,83,43,72,57,62,73,54,89,45r17,-7l124,32r17,-6l158,20,146,5r-19,6l109,17,92,24,75,32,57,41,41,50,26,60,11,72r-1,l8,72r,2l7,74r,1l5,75r,2l5,77r,1l4,83,2,86r,4l,95r,3l,102r,3l,110r2,3l22,147r21,35l64,216r20,34l103,282r19,31l141,342r16,25l165,375r1,1l166,376r,l166,378r2,l168,378r2,1l170,379r6,3l179,382r5,2l187,384r5,l196,382r5,-1l209,379r8,-3l231,369r14,-6l258,357r13,-8l283,343r15,-7l310,330r14,-8l329,319r5,-3l337,313r5,-3l345,307r2,-4l348,298r2,-3l351,285r,-2l351,282r,l350,280r,-1l350,277r,-1l350,276xe" fillcolor="black" stroked="f">
                <v:path arrowok="t"/>
              </v:shape>
              <v:shape id="_x0000_s7462" style="position:absolute;left:1630;top:1248;width:95;height:105" coordsize="95,105" path="m40,102r1,l43,101r,-2l45,99r1,-1l48,98r,-2l49,95r2,l46,87,41,80,37,72,34,65,29,57,26,48,22,41,19,33r,-1l21,30r,-1l22,27r4,-1l27,24r2,-1l32,21r6,-1l38,20r2,l41,21r5,6l51,35r5,7l60,48r5,8l70,63r3,6l78,77r3,-2l83,74r1,-2l87,71r2,l90,69r4,-1l95,66,90,60,86,53,83,45,78,39,73,32,68,24,64,18,59,11,52,5r-1,l51,3r-2,l49,3r,l48,2r,l46,2r-5,l38,r,l37,r,l35,r,l35,,34,r,l24,5,21,6,16,9r-3,3l8,15,5,18,3,23,2,26,,30,2,41,5,51r3,9l13,71r6,9l24,89r6,7l35,105r,l37,105r,-1l37,104r1,l38,104r,-2l40,102xe" fillcolor="black" stroked="f">
                <v:path arrowok="t"/>
              </v:shape>
              <v:shape id="_x0000_s7463" style="position:absolute;left:1731;top:1340;width:27;height:31" coordsize="27,31" path="m2,13r,2l4,16r,3l5,21r2,1l7,24r1,1l10,27r2,1l13,30r2,l16,31r2,l19,31r2,-1l23,30r1,-2l26,27r1,-2l27,24r,-3l27,19r,-1l26,16,24,15r,-2l23,12r,-2l21,9r,l19,7r,-1l18,4,16,3,15,1,13,,12,,10,,8,,7,1,4,1r,2l2,4,,6,,9r,1l,12r2,1xe" fillcolor="black" stroked="f">
                <v:path arrowok="t"/>
              </v:shape>
              <v:shape id="_x0000_s7464" style="position:absolute;left:1760;top:1326;width:28;height:32" coordsize="28,32" path="m2,15r1,2l5,18r,2l6,21r,2l8,24r1,2l9,27r2,2l13,30r1,l16,32r3,l21,32r1,-2l24,30r1,-1l27,27r,-1l28,24r,-1l28,20,27,18r,-1l25,15,24,14r,-2l22,11r,-2l21,8,19,6r,-1l17,3,16,2r-2,l11,,9,,8,,6,2,5,2,3,3,2,5r,1l,8r,3l,12r2,2l2,15xe" fillcolor="black" stroked="f">
                <v:path arrowok="t"/>
              </v:shape>
              <v:shape id="_x0000_s7465" style="position:absolute;left:1790;top:1314;width:25;height:29" coordsize="25,29" path="m2,14r,1l3,17r,1l5,20r,3l6,24r2,2l8,26r1,1l11,29r3,l16,29r1,l19,29r2,l22,27r2,-1l25,24r,-1l25,20r,-2l25,17,24,15r,-1l22,14r,l22,12r,l22,12r,l21,12r,l21,12r1,l22,12r,l22,12r,l22,12r,2l22,12r,-1l22,11,21,9r,l21,8,19,6r,l19,5,17,3,16,2,14,,13,,9,,8,,6,2,5,2,3,3,2,5r,1l,8,,9r2,3l2,14xe" fillcolor="black" stroked="f">
                <v:path arrowok="t"/>
              </v:shape>
              <v:shape id="_x0000_s7466" style="position:absolute;left:1792;top:1478;width:34;height:26" coordsize="34,26" path="m31,21r,l31,21r2,-2l33,19r,l33,18r,l33,16r1,l34,15r,l34,13r,l33,12r,l33,12r,-2l33,12r,-2l33,10r,l33,10r,l33,9r,l33,9r,l33,9r,l33,9r,l33,9r,l33,9r,-2l31,7r,-1l30,4r,l28,4r,-1l26,3,25,1r-2,l23,,22,,20,,19,,17,,15,,14,1r,l12,1,11,3,9,3r,l7,4,6,4r,l4,4r,2l3,6r,1l1,7r,2l1,9,,13r,2l1,15r,1l1,18r2,1l3,21r1,1l4,24r2,1l7,25r,l9,25r,1l11,26r,l12,26r,l17,25r2,l20,25r2,l22,25r1,-1l25,24r1,l26,24r5,-3xe" fillcolor="black" stroked="f">
                <v:path arrowok="t"/>
              </v:shape>
              <v:shape id="_x0000_s7467" style="position:absolute;left:1839;top:1457;width:32;height:27" coordsize="32,27" path="m3,16r,2l3,19r2,l5,21r,l6,22r,l8,24r,l9,25r,l9,25r2,l11,25r,2l11,27r2,l16,27r1,l19,27r2,l22,27r,-2l24,25r1,-1l27,22r1,-1l30,21r,l32,19r,l32,18r,l32,16r,l32,13r,-1l32,12r,-2l32,10r,-1l30,9r,-2l30,7r,-1l28,6r,-2l28,4r-1,l27,3r-2,l25,3r,l25,3r,-2l24,1r,l24,1r,l24,1,22,,21,,19,r,l17,,16,r,l16,,14,,13,1r-2,l9,1,8,3,6,4,5,4,3,6,2,12,,12r,1l2,13r,2l2,15r,l2,16r,l3,16xe" fillcolor="black" stroked="f">
                <v:path arrowok="t"/>
              </v:shape>
              <v:shape id="_x0000_s7468" style="position:absolute;left:1880;top:1436;width:30;height:27" coordsize="30,27" path="m3,19r,l3,19r,l3,19r,2l3,21r,l3,21r,l3,22r2,l5,22r,2l5,24r1,l6,24r,1l6,25r2,l8,25r2,l10,27r1,l11,27r2,l13,27r1,l17,25r2,l19,25r2,-1l22,24r,l24,22r,l25,22r,l25,22r2,-1l27,21r2,l29,19r,l29,18r1,l30,16r,-1l30,15r,l30,13r,l30,12r,l30,12,29,10r,-1l29,9r,-2l27,6r,l27,4r-2,l25,3r,l24,1r,l22,r,l21,,19,,17,r,l16,r,l14,r,l13,r,l13,1r-2,l10,3,8,3r,1l6,4,5,6r,l3,7,5,6r,l3,7r,l3,7,2,7r,2l2,9r,l2,10r,l2,10,,12r,l,12r,l,12r,l,13r,l,15r,l,16r,l2,16r,2l2,18r1,1xe" fillcolor="black" stroked="f">
                <v:path arrowok="t"/>
              </v:shape>
              <v:shape id="_x0000_s7469" style="position:absolute;left:1812;top:1509;width:35;height:27" coordsize="35,27" path="m33,18r,-2l35,15r,-2l35,13r,-1l33,10r,l32,9r,-2l32,9r,l32,7r,l32,7r,l32,7r,l30,7r,-1l30,6,29,4r,l29,4,27,3r,l25,3r,-2l24,1,22,r,l21,,19,,18,,16,r,l14,r,1l13,1r-2,l11,1,10,3,8,3r,l8,3r,l8,3,6,3r,1l6,4r,l5,4r,l3,6r,l2,7r,l2,9,,9r,3l,12r,l,12r,l,12r,l,12r,l,13r,2l,15r,1l,16r,l2,18r,l2,18r,1l5,22r1,3l10,27r4,l18,27r3,-2l25,24r4,-2l29,22r1,-1l30,21r2,l32,19r,l33,18r,xe" fillcolor="black" stroked="f">
                <v:path arrowok="t"/>
              </v:shape>
              <v:shape id="_x0000_s7470" style="position:absolute;left:1856;top:1488;width:32;height:27" coordsize="32,27" path="m5,6l4,6r,l4,8,2,8r,l2,8r,1l2,9,,11r,l,12r,l,14r,l,15r,l,15r2,3l2,18r,1l4,21r,1l5,22r,2l7,25r1,l10,25r1,2l15,27r1,-2l19,25r2,-1l23,24r3,-2l27,21r3,-2l30,19r,-1l32,18r,l32,18r,-2l32,16r,l32,11r,l32,9r,l30,8r,l30,8r,-2l30,6r,l29,6r,l29,6r,l29,6r,l29,5r,l29,5r,l29,5r,l29,5r,l29,5,27,3r,-1l26,2,24,,23,,21,,19,,18,,16,2r-1,l15,2,13,3r-2,l10,3,8,5,7,5,5,6xe" fillcolor="black" stroked="f">
                <v:path arrowok="t"/>
              </v:shape>
              <v:shape id="_x0000_s7471" style="position:absolute;left:1899;top:1466;width:30;height:25" coordsize="30,25" path="m6,4l5,6,3,6r,1l2,7r,2l2,10,,10r,2l,13r,2l,15r2,1l2,18r,l2,19r1,2l3,21r2,3l6,24r,1l8,25r2,l10,25r1,l13,25r1,l17,24r,l19,22r,l19,22r2,-1l21,21r1,l22,19r2,2l24,19r,l24,19r1,l25,19r,l25,19r2,l29,16r,-1l30,13r,l30,12r,l30,10r,-1l30,9r,-2l30,7,29,6r,l29,4r,l27,4r,-1l25,3r,-2l24,1,22,r,l21,,19,,17,,16,,14,1r-1,l11,1,10,3,8,4,6,4,5,6,6,4xe" fillcolor="black" stroked="f">
                <v:path arrowok="t"/>
              </v:shape>
              <v:shape id="_x0000_s7472" style="position:absolute;left:1833;top:1537;width:33;height:29" coordsize="33,29" path="m27,24r,-1l28,23r,l28,23r,l28,23r,l30,21r-2,2l28,23r2,-2l30,21r1,l31,20r,l31,20r2,-2l33,17r,-2l33,14r,-2l33,11r,l31,9,30,8r,l30,8r,l30,8r,l30,8r,l30,6r-2,l28,5,27,3r,l25,2r-2,l22,r,2l20,2r,l19,2r,l19,2r,l19,2,17,3r-2,l14,5r-2,l11,5,9,6,8,6,6,8,4,8r,l3,8r,1l1,9r,l1,11r,l,12r,l,14r,l,14r,1l,15r,l,17r,l,18r,l,18r,l,18r,l,20r,l,20r,1l,23r1,l1,24r,l3,24r,2l3,26r1,l4,27r2,l6,27r,l8,29r,l8,29r1,l11,29r1,l14,29r1,-2l19,27r1,l22,26r1,l25,24r2,xe" fillcolor="black" stroked="f">
                <v:path arrowok="t"/>
              </v:shape>
              <v:shape id="_x0000_s7473" style="position:absolute;left:1875;top:1513;width:34;height:30" coordsize="34,30" path="m29,21r,l30,21r,l32,20r,l32,18r2,l34,17r,-2l34,15r,-1l34,14r,-2l34,12r,l34,11r,l32,8r,l32,8r,l30,8r,l30,6r,l30,6r,l30,5r-1,l29,5r,l27,3r,l26,3r,l26,2r,l24,2,24,,22,r,l22,,21,,19,r,l18,2r,l18,2r,l18,2r-2,l15,3r-2,l11,3r,2l10,5,8,6,7,8r,l7,8,5,8r,l4,9r,l4,11r-2,l2,12,,15r,2l,18r,l2,20r,l2,21r,2l2,23r,l2,23r,1l2,24r,l2,26r2,l4,26r,l5,27r,l5,29r,l5,29r2,l7,29r,l8,30r,l10,30r,l10,30r1,l11,30r2,l13,30r2,l15,30r1,-1l19,27r2,l22,26r2,l26,24r1,-1l29,21r,xe" fillcolor="black" stroked="f">
                <v:path arrowok="t"/>
              </v:shape>
              <v:shape id="_x0000_s7474" style="position:absolute;left:1916;top:1496;width:35;height:28" coordsize="35,28" path="m30,22r,-2l32,20r,l32,19r2,l34,19r,-2l35,17r,-1l35,16r,-2l35,13r,l35,11r,l35,10r-1,l34,10r,-2l34,8r,l34,8r,-1l34,7r-2,l32,7r,-1l32,4r,l30,3r,-2l29,1,29,,27,,26,r,l24,r,l24,r,l24,r,l21,,19,,16,1r-1,l12,3r-2,l8,4,5,6,2,8r,l2,10,,10r,1l,11r,2l,14r,l,16r,l2,17r,l2,19r,l4,20r,l4,22r,l5,23r,l5,25r2,1l7,26r1,l10,28r2,l15,28r1,-2l19,26r2,-1l23,25r1,-2l27,23r2,-1l30,20r,2xe" fillcolor="black" stroked="f">
                <v:path arrowok="t"/>
              </v:shape>
              <v:shape id="_x0000_s7475" style="position:absolute;left:1853;top:1566;width:33;height:31" coordsize="33,31" path="m29,7l27,6r,-2l26,4r,-1l26,3,24,1r-2,l22,,21,1r-2,l19,1r-1,l18,1r,l18,1r,l16,3r-2,l14,3,13,4r-2,l10,4,8,4r,2l7,6,5,6,3,6r,1l2,7r,2l2,10,,10r,2l,15r,1l,18r,1l,22r2,2l2,25r1,2l5,27r,1l7,30r,l8,30r2,1l10,31r1,l13,31r3,-1l18,30r1,-2l21,28r1,-1l24,27r2,l27,25r2,-1l30,24r,l30,22r2,l32,22r,-1l33,21r,-2l33,19r,-4l33,15r,l33,13r,l33,13r,l33,12r,l32,12r,-2l32,10,30,9r,l30,7r-1,l29,7xe" fillcolor="black" stroked="f">
                <v:path arrowok="t"/>
              </v:shape>
              <v:shape id="_x0000_s7476" style="position:absolute;left:1896;top:1542;width:35;height:30" coordsize="35,30" path="m30,6r,l30,6r,l30,6r,l30,6r,l30,6,28,4r,-1l27,1r-2,l24,1,22,,20,,19,1,16,3,11,4,8,7,3,10,1,13,,18r1,3l3,25r2,3l6,28r2,2l8,30r1,l11,30r2,l14,30r,l14,30r2,l19,28r1,-1l22,27r2,-2l25,24r2,l28,22r4,l32,21r,l33,21r,l33,19r,l35,18r,l35,15r,-2l35,13r,-1l35,10r-2,l33,9r,l32,7r,l32,7r,-1l32,6r-2,l30,6r,l30,6xe" fillcolor="black" stroked="f">
                <v:path arrowok="t"/>
              </v:shape>
              <v:shape id="_x0000_s7477" style="position:absolute;left:1939;top:1524;width:31;height:28" coordsize="31,28" path="m30,7r,l30,7r,l30,7r-2,l28,6r,l28,6r,l28,6r,l28,6r,l28,6r,l28,6r,-2l26,3,25,1r-2,l23,,22,,20,,19,,17,1r-3,l12,3r-1,l9,4,7,4,6,6,4,6,3,7r,l1,9r,1l,10r,2l,13r,l,15r,1l,18r,1l1,19r,2l1,22r,l3,24r,l4,25r,2l6,27r1,l7,28r2,l11,28r,l12,28r,l14,27r1,l17,27r2,-2l20,25r2,-1l23,24r2,-2l26,22r2,l28,21r2,l30,21r1,-2l31,19r,-1l31,18r,-6l31,12r,-2l31,10r,l30,9r,l30,9r,-2xe" fillcolor="black" stroked="f">
                <v:path arrowok="t"/>
              </v:shape>
              <v:shape id="_x0000_s7478" style="position:absolute;left:1682;top:1370;width:302;height:268" coordsize="302,268" path="m302,193r-1,-2l299,191r-1,-1l295,190r-2,l291,191r-3,l287,191r-2,2l285,193r-2,l283,193r-1,l282,193r-2,1l280,194r-8,3l266,202r-8,3l250,209r-8,5l233,218r-10,6l212,229r-6,3l201,235r-4,1l192,239r-7,2l181,244r-5,1l170,247r-7,-11l155,226r-6,-11l143,205r-7,-12l130,182r-8,-10l114,160r-4,-6l105,146r-5,-6l97,134r-5,-7l89,121r-5,-7l80,108r-4,-8l73,94,68,88,65,82,62,78,59,70,54,64,51,58,48,52,45,45,40,39,37,31,32,25,29,19,24,12,19,6r,-2l18,3,16,1,15,,13,,12,,10,,7,,5,1,4,3r,1l2,6r,1l,9r2,1l2,12r2,4l7,21r3,4l12,30r3,3l18,37r3,5l23,46r3,6l29,57r3,6l35,69r3,6l42,79r3,6l48,91r8,12l62,114r6,12l75,136r8,10l89,158r8,11l105,181r6,10l119,200r6,11l130,221r6,11l143,241r6,10l155,260r2,3l157,263r2,l159,265r,l160,265r,1l162,266r,l166,268r,l166,268r,l166,268r,l166,268r,l166,268r2,-2l171,266r2,l174,266r4,-1l179,265r2,-2l182,263r7,-3l195,256r8,-3l209,250r6,-3l220,244r7,-5l231,238r3,-3l239,233r3,-1l247,230r3,-3l255,226r3,-2l263,223r3,-2l271,218r3,-1l279,215r3,-3l287,211r4,-3l295,206r3,-1l299,203r,l301,200r1,-1l302,197r,-1l302,193xe" fillcolor="black" stroked="f">
                <v:path arrowok="t"/>
              </v:shape>
              <v:shape id="_x0000_s7479" style="position:absolute;left:1755;top:1364;width:112;height:85" coordsize="112,85" path="m43,18r-6,1l32,22r-6,2l21,27r-5,3l11,33,5,36,,40r3,6l7,52r3,6l13,64r3,5l19,75r5,6l29,85r1,l33,84r2,l38,82r2,l43,81r1,l46,79r8,-3l62,72r8,-3l78,64r8,-3l93,57r8,-3l109,49r,l109,49r2,-1l111,48r,l112,48r,-2l112,46r,-1l109,39r-3,-6l103,28r-3,-6l97,16,93,10,90,6,86,r,l86,r,l86,r,l86,r,l84,,82,,79,1r-3,l73,3,70,4r-3,l65,6,62,7,59,9r-2,1l54,12r-2,1l49,13r-1,2l44,16r-1,2xe" fillcolor="#72ff72" stroked="f">
                <v:path arrowok="t"/>
              </v:shape>
              <v:shape id="_x0000_s7480" style="position:absolute;left:1736;top:1344;width:152;height:125" coordsize="152,125" path="m150,59r-3,-6l143,45r-4,-7l136,30r-5,-7l127,17r-5,-6l116,5,103,20r2,l105,20r,l105,20r,l105,20r,l105,20r4,6l112,30r4,6l119,42r3,6l125,53r3,6l131,65r,1l131,66r,2l130,68r,l130,68r-2,1l128,69r,l120,74r-8,3l105,81r-8,3l89,89r-8,3l73,96r-8,3l63,101r-1,l59,102r-2,l54,104r-2,l49,105r-1,l43,101,38,95,35,89,32,84,29,78,26,72,22,66,19,60r5,-4l30,53r5,-3l40,47r5,-3l51,42r5,-3l62,38r1,-2l67,35r1,-2l71,33r2,-1l76,30r2,-1l81,27r3,-1l86,24r3,l92,23r3,-2l98,21r3,-1l103,20,116,5r,l116,5r,l116,5r,l116,5r,l116,5,114,3r,-1l112,2,111,r-2,l108,r-2,l105,,98,2,90,3,84,6,78,8r-7,3l65,14r-6,4l52,21r-1,l49,23r-1,l46,24r-1,l41,24r-1,2l38,26r-5,3l30,30r-4,3l21,36r-5,2l13,41,8,44,5,47,3,48,2,50r,1l,51r,2l,54r,2l,57r2,8l3,71r4,7l10,84r4,8l18,98r4,6l26,110r1,1l27,113r2,1l30,116r2,1l33,119r2,1l35,122r5,1l45,125r4,l54,123r5,-1l63,120r5,-1l73,117r9,-4l92,108r8,-4l109,101r8,-5l127,92r8,-5l144,81r,l144,81r,l144,81r2,-1l146,80r,l146,80r,l147,78r,l147,78r2,-1l149,77r,l149,75r1,l150,72r2,-1l152,69r,-3l152,65r,-2l150,62r,-3xe" fillcolor="black" stroked="f">
                <v:path arrowok="t"/>
              </v:shape>
            </v:group>
            <v:rect id="_x0000_s7481" style="position:absolute;left:1909;top:5080;width:599;height:292" filled="f" strokeweight=".5pt">
              <v:stroke endcap="round"/>
              <v:textbox style="mso-next-textbox:#_x0000_s7481" inset=".2mm,0,.2mm,0">
                <w:txbxContent>
                  <w:p w14:paraId="59AACE6C" w14:textId="77777777" w:rsidR="0084589B" w:rsidRDefault="0084589B" w:rsidP="007522DA">
                    <w:pPr>
                      <w:spacing w:after="0"/>
                      <w:rPr>
                        <w:rFonts w:hint="eastAsia"/>
                        <w:szCs w:val="18"/>
                        <w:lang w:eastAsia="ja-JP"/>
                      </w:rPr>
                    </w:pPr>
                    <w:r>
                      <w:rPr>
                        <w:rFonts w:hint="eastAsia"/>
                        <w:szCs w:val="18"/>
                        <w:lang w:eastAsia="ja-JP"/>
                      </w:rPr>
                      <w:t>Device</w:t>
                    </w:r>
                  </w:p>
                </w:txbxContent>
              </v:textbox>
            </v:rect>
            <v:rect id="_x0000_s7482" style="position:absolute;left:2942;top:5228;width:599;height:290" filled="f" strokeweight=".5pt">
              <v:stroke endcap="round"/>
              <v:textbox style="mso-next-textbox:#_x0000_s7482" inset=".2mm,0,.2mm,0">
                <w:txbxContent>
                  <w:p w14:paraId="7873FE71" w14:textId="77777777" w:rsidR="0084589B" w:rsidRDefault="0084589B" w:rsidP="007522DA">
                    <w:pPr>
                      <w:rPr>
                        <w:rFonts w:hint="eastAsia"/>
                        <w:lang w:eastAsia="ja-JP"/>
                      </w:rPr>
                    </w:pPr>
                    <w:r>
                      <w:rPr>
                        <w:rFonts w:hint="eastAsia"/>
                        <w:lang w:eastAsia="ja-JP"/>
                      </w:rPr>
                      <w:t>Device</w:t>
                    </w:r>
                  </w:p>
                </w:txbxContent>
              </v:textbox>
            </v:rect>
            <v:rect id="_x0000_s7483" style="position:absolute;left:4049;top:5153;width:599;height:291" filled="f" strokeweight=".5pt">
              <v:stroke endcap="round"/>
              <v:textbox style="mso-next-textbox:#_x0000_s7483" inset=".2mm,0,.2mm,0">
                <w:txbxContent>
                  <w:p w14:paraId="1AB316D9" w14:textId="77777777" w:rsidR="0084589B" w:rsidRDefault="0084589B" w:rsidP="007522DA">
                    <w:pPr>
                      <w:rPr>
                        <w:rFonts w:hint="eastAsia"/>
                        <w:lang w:eastAsia="ja-JP"/>
                      </w:rPr>
                    </w:pPr>
                    <w:r>
                      <w:rPr>
                        <w:rFonts w:hint="eastAsia"/>
                        <w:lang w:eastAsia="ja-JP"/>
                      </w:rPr>
                      <w:t>Device</w:t>
                    </w:r>
                  </w:p>
                </w:txbxContent>
              </v:textbox>
            </v:rect>
            <v:group id="_x0000_s7484" style="position:absolute;left:3412;top:4537;width:231;height:244" coordorigin="1920,1392" coordsize="231,244">
              <v:shape id="_x0000_s7485" style="position:absolute;left:1920;top:1392;width:231;height:244" coordsize="231,244" path="m116,l89,94,,94r72,58l45,244r71,-56l186,244,159,152,231,94r-88,l116,xe" fillcolor="red" stroked="f">
                <v:path arrowok="t"/>
              </v:shape>
              <v:shape id="_x0000_s7486" style="position:absolute;left:1920;top:1392;width:231;height:244" coordsize="231,244" path="m116,l89,94,,94r72,58l45,244r71,-56l186,244,159,152,231,94r-88,l116,xe" filled="f" strokeweight=".5pt">
                <v:stroke endcap="round"/>
                <v:path arrowok="t"/>
              </v:shape>
            </v:group>
            <v:group id="_x0000_s7487" style="position:absolute;left:8874;top:3932;width:231;height:244" coordorigin="7381,1255" coordsize="231,243">
              <v:shape id="_x0000_s7488" style="position:absolute;left:7381;top:1255;width:231;height:243" coordsize="231,243" path="m115,l88,93,,93r72,58l45,243r70,-57l186,243,159,151,231,93r-89,l115,xe" fillcolor="red" stroked="f">
                <v:path arrowok="t"/>
              </v:shape>
              <v:shape id="_x0000_s7489" style="position:absolute;left:7381;top:1255;width:231;height:243" coordsize="231,243" path="m115,l88,93,,93r72,58l45,243r70,-57l186,243,159,151,231,93r-89,l115,xe" filled="f" strokeweight=".5pt">
                <v:stroke endcap="round"/>
                <v:path arrowok="t"/>
              </v:shape>
            </v:group>
            <v:group id="_x0000_s7490" style="position:absolute;left:4671;top:2017;width:2734;height:813" coordorigin="5020,222" coordsize="2733,813">
              <v:shape id="_x0000_s7491" style="position:absolute;left:5098;top:300;width:2655;height:735" coordsize="6800,1883" path="m614,626hdc265,639,1,751,1,884v-1,92,128,177,338,223hal335,1104hdc216,1152,150,1215,150,1281v,142,307,258,686,258c863,1539,890,1538,916,1537hal913,1539hdc1129,1682,1532,1770,1967,1770v221,,437,-23,626,-66hal2591,1704hdc2788,1816,3120,1883,3475,1883v468,,881,-116,1017,-286hal4493,1600hdc4638,1634,4805,1652,4975,1652v500,,907,-152,911,-340hal5884,1311hdc6409,1282,6800,1113,6800,913v,-89,-78,-175,-221,-245hal6577,668hdc6622,628,6645,586,6645,543v,-143,-254,-269,-619,-306hal6029,236hdc5963,99,5646,,5276,,5052,,4838,37,4693,101hal4694,102hdc4565,37,4362,,4148,,3888,,3649,55,3533,143hal3536,148hdc3379,89,3167,56,2947,56v-311,,-596,65,-742,169hal2203,227hdc2040,191,1854,172,1665,172,1078,172,603,351,603,572v-1,18,3,36,9,54hal614,626hdxe" fillcolor="gray" strokeweight="0">
                <v:path arrowok="t"/>
              </v:shape>
              <v:shape id="_x0000_s7492" style="position:absolute;left:5020;top:222;width:2655;height:735" coordsize="6800,1883" path="m614,626hdc265,639,1,751,1,884v-1,92,128,177,338,223hal335,1104hdc216,1152,150,1215,150,1281v,142,307,258,686,258c863,1539,890,1538,916,1537hal913,1539hdc1129,1682,1532,1770,1967,1770v221,,437,-23,626,-66hal2591,1704hdc2788,1816,3120,1883,3475,1883v468,,881,-116,1017,-286hal4493,1600hdc4638,1634,4805,1652,4975,1652v500,,907,-152,911,-340hal5884,1311hdc6409,1282,6800,1113,6800,913v,-89,-78,-175,-221,-245hal6577,668hdc6622,628,6645,586,6645,543v,-143,-254,-269,-619,-306hal6029,236hdc5963,99,5646,,5276,,5052,,4838,37,4693,101hal4694,102hdc4565,37,4362,,4148,,3888,,3649,55,3533,143hal3536,148hdc3379,89,3167,56,2947,56v-311,,-596,65,-742,169hal2203,227hdc2040,191,1854,172,1665,172,1078,172,603,351,603,572v-1,18,3,36,9,54hal614,626hdxe" fillcolor="#fcc" strokeweight="0">
                <v:path arrowok="t"/>
              </v:shape>
            </v:group>
            <v:rect id="_x0000_s7493" style="position:absolute;left:5776;top:2268;width:439;height:312" filled="f" stroked="f">
              <v:textbox style="mso-next-textbox:#_x0000_s7493" inset="0,0,0,0">
                <w:txbxContent>
                  <w:p w14:paraId="4A28D56E" w14:textId="77777777" w:rsidR="0084589B" w:rsidRDefault="0084589B" w:rsidP="007522DA">
                    <w:r>
                      <w:rPr>
                        <w:rFonts w:ascii="Tahoma" w:hAnsi="Tahoma" w:cs="Tahoma"/>
                        <w:color w:val="000000"/>
                        <w:lang w:val="en-US"/>
                      </w:rPr>
                      <w:t>AIPN</w:t>
                    </w:r>
                  </w:p>
                </w:txbxContent>
              </v:textbox>
            </v:rect>
            <v:group id="_x0000_s7494" style="position:absolute;left:6102;top:4537;width:2051;height:933" coordorigin="4490,1783" coordsize="3567,590">
              <v:oval id="_x0000_s7495" style="position:absolute;left:4490;top:1783;width:3541;height:564" fillcolor="#d6ecee" strokeweight=".5pt"/>
              <v:oval id="_x0000_s7496" style="position:absolute;left:4516;top:1809;width:3541;height:564" fillcolor="#708688" strokeweight=".5pt"/>
              <v:oval id="_x0000_s7497" style="position:absolute;left:4503;top:1796;width:3541;height:564" fillcolor="#bbe0e3" strokeweight=".5pt"/>
            </v:group>
            <v:rect id="_x0000_s7498" style="position:absolute;left:5539;top:4249;width:734;height:480" filled="f" stroked="f">
              <v:textbox style="mso-next-textbox:#_x0000_s7498" inset="0,0,0,0">
                <w:txbxContent>
                  <w:p w14:paraId="19460DB5" w14:textId="77777777" w:rsidR="0084589B" w:rsidRDefault="0084589B" w:rsidP="007522DA">
                    <w:pPr>
                      <w:spacing w:after="0"/>
                      <w:jc w:val="center"/>
                      <w:rPr>
                        <w:color w:val="000000"/>
                        <w:lang w:val="en-US"/>
                      </w:rPr>
                    </w:pPr>
                    <w:smartTag w:uri="urn:schemas-microsoft-com:office:smarttags" w:element="City">
                      <w:smartTag w:uri="urn:schemas-microsoft-com:office:smarttags" w:element="place">
                        <w:r>
                          <w:rPr>
                            <w:color w:val="000000"/>
                            <w:lang w:val="en-US"/>
                          </w:rPr>
                          <w:t>Mobile</w:t>
                        </w:r>
                      </w:smartTag>
                    </w:smartTag>
                  </w:p>
                  <w:p w14:paraId="2F88A389" w14:textId="77777777" w:rsidR="0084589B" w:rsidRDefault="0084589B" w:rsidP="007522DA">
                    <w:pPr>
                      <w:spacing w:after="0"/>
                      <w:jc w:val="center"/>
                    </w:pPr>
                    <w:r>
                      <w:rPr>
                        <w:color w:val="000000"/>
                        <w:lang w:val="en-US"/>
                      </w:rPr>
                      <w:t>Terminal</w:t>
                    </w:r>
                  </w:p>
                </w:txbxContent>
              </v:textbox>
            </v:rect>
            <v:shape id="_x0000_s7499" style="position:absolute;left:6402;top:4568;width:525;height:373;mso-position-horizontal:absolute;mso-position-vertical:absolute" coordsize="2688,1921" path="m57,10l2436,1701hdc2451,1711,2454,1732,2444,1747v-11,15,-32,19,-47,8hal19,65hdc4,54,,33,11,18,22,3,42,,57,10haxm2478,1526r210,395l2246,1852r232,-326xe" fillcolor="black" strokeweight=".15pt">
              <v:stroke joinstyle="bevel"/>
              <v:path arrowok="t"/>
              <o:lock v:ext="edit" verticies="t"/>
            </v:shape>
            <v:rect id="_x0000_s7500" style="position:absolute;left:3833;top:6457;width:4222;height:180;mso-wrap-style:none" filled="f" stroked="f">
              <v:textbox style="mso-next-textbox:#_x0000_s7500" inset="0,0,0,0">
                <w:txbxContent>
                  <w:p w14:paraId="3621DA32" w14:textId="77777777" w:rsidR="0084589B" w:rsidRDefault="0084589B" w:rsidP="007522DA">
                    <w:pPr>
                      <w:spacing w:after="0"/>
                      <w:rPr>
                        <w:rFonts w:hint="eastAsia"/>
                        <w:lang w:eastAsia="ja-JP"/>
                      </w:rPr>
                    </w:pPr>
                    <w:r>
                      <w:rPr>
                        <w:rFonts w:hint="eastAsia"/>
                        <w:lang w:eastAsia="ja-JP"/>
                      </w:rPr>
                      <w:t xml:space="preserve">Use case </w:t>
                    </w:r>
                    <w:r>
                      <w:rPr>
                        <w:lang w:eastAsia="ja-JP"/>
                      </w:rPr>
                      <w:t>1</w:t>
                    </w:r>
                    <w:r>
                      <w:rPr>
                        <w:rFonts w:hint="eastAsia"/>
                        <w:lang w:eastAsia="ja-JP"/>
                      </w:rPr>
                      <w:t xml:space="preserve">: </w:t>
                    </w:r>
                    <w:r>
                      <w:rPr>
                        <w:lang w:eastAsia="ja-JP"/>
                      </w:rPr>
                      <w:t>PN</w:t>
                    </w:r>
                    <w:r>
                      <w:rPr>
                        <w:rFonts w:hint="eastAsia"/>
                        <w:lang w:eastAsia="ja-JP"/>
                      </w:rPr>
                      <w:t xml:space="preserve"> with the terminal away from the user</w:t>
                    </w:r>
                  </w:p>
                </w:txbxContent>
              </v:textbox>
            </v:rect>
            <v:group id="_x0000_s7501" style="position:absolute;left:2692;top:2917;width:1979;height:1260" coordorigin="520,1" coordsize="2732,665">
              <v:shape id="_x0000_s7502" style="position:absolute;left:598;top:79;width:2654;height:587" coordsize="13599,3008" path="m1228,1000hdc530,1022,,1199,,1412v,147,258,283,677,357hal670,1764hdc432,1841,300,1941,300,2046v,227,614,412,1372,412c1725,2458,1779,2457,1832,2455hal1825,2458hdc2258,2686,3062,2827,3934,2827v441,,874,-36,1251,-105hal5182,2723hdc5576,2901,6239,3008,6949,3008v936,,1763,-186,2034,-456hal8985,2555hdc9275,2610,9609,2639,9950,2639v1000,,1813,-243,1821,-544hal11768,2094hdc12818,2049,13599,1778,13599,1458v,-141,-156,-279,-442,-391hal13153,1067hdc13242,1004,13289,936,13289,867v,-228,-508,-428,-1238,-489hal12057,378hdc11926,159,11292,,10552,,10102,,9676,59,9385,162hal9388,163hdc9128,60,8724,,8295,,7775,,7298,89,7066,229hal7071,236hdc6756,142,6333,90,5893,90,5272,90,4701,194,4410,359hal4405,362hdc4079,305,3708,274,3330,274,2156,274,1204,561,1204,914v,29,7,58,19,87hal1228,1000hdxe" fillcolor="gray" strokeweight="0">
                <v:path arrowok="t"/>
              </v:shape>
              <v:shape id="_x0000_s7503" style="position:absolute;left:520;top:1;width:2654;height:587" coordsize="13599,3008" path="m1228,1000hdc530,1022,,1199,,1412v,147,258,283,677,357hal670,1764hdc432,1841,300,1941,300,2046v,227,614,412,1372,412c1725,2458,1779,2457,1832,2455hal1825,2458hdc2258,2686,3062,2827,3934,2827v441,,874,-36,1251,-105hal5182,2723hdc5576,2901,6239,3008,6949,3008v936,,1763,-186,2034,-456hal8985,2555hdc9275,2610,9609,2639,9950,2639v1000,,1813,-243,1821,-544hal11768,2094hdc12818,2049,13599,1778,13599,1458v,-141,-156,-279,-442,-391hal13153,1067hdc13242,1004,13289,936,13289,867v,-228,-508,-428,-1238,-489hal12057,378hdc11926,159,11292,,10552,,10102,,9676,59,9385,162hal9388,163hdc9128,60,8724,,8295,,7775,,7298,89,7066,229hal7071,236hdc6756,142,6333,90,5893,90,5272,90,4701,194,4410,359hal4405,362hdc4079,305,3708,274,3330,274,2156,274,1204,561,1204,914v,29,7,58,19,87hal1228,1000hdxe" fillcolor="#fcc" strokeweight="0">
                <v:path arrowok="t"/>
              </v:shape>
            </v:group>
            <v:shape id="_x0000_s7504" type="#_x0000_t202" style="position:absolute;left:3051;top:3188;width:1080;height:668" filled="f" stroked="f">
              <v:textbox style="mso-next-textbox:#_x0000_s7504" inset="5.85pt,.7pt,5.85pt,.7pt">
                <w:txbxContent>
                  <w:p w14:paraId="19802BA0" w14:textId="77777777" w:rsidR="0084589B" w:rsidRDefault="0084589B" w:rsidP="007522DA">
                    <w:pPr>
                      <w:jc w:val="center"/>
                      <w:rPr>
                        <w:rFonts w:hint="eastAsia"/>
                        <w:lang w:eastAsia="ja-JP"/>
                      </w:rPr>
                    </w:pPr>
                    <w:r>
                      <w:t>Access System</w:t>
                    </w:r>
                  </w:p>
                </w:txbxContent>
              </v:textbox>
            </v:shape>
            <v:line id="_x0000_s7505" style="position:absolute;flip:x" from="3591,4537" to="5392,4717" strokeweight="1.5pt">
              <v:stroke endarrow="block"/>
            </v:line>
            <v:line id="_x0000_s7506" style="position:absolute;flip:y" from="4312,2557" to="5032,3097" strokecolor="red" strokeweight="4pt">
              <v:stroke startarrow="block" endarrow="block"/>
            </v:line>
            <v:rect id="_x0000_s7507" style="position:absolute;left:9233;top:3937;width:1012;height:300" filled="f" stroked="f">
              <v:textbox style="mso-next-textbox:#_x0000_s7507" inset="0,0,0,0">
                <w:txbxContent>
                  <w:p w14:paraId="26F51A0C" w14:textId="77777777" w:rsidR="0084589B" w:rsidRDefault="0084589B" w:rsidP="007522DA">
                    <w:r>
                      <w:rPr>
                        <w:rFonts w:hint="eastAsia"/>
                        <w:color w:val="000000"/>
                        <w:lang w:val="en-US" w:eastAsia="ja-JP"/>
                      </w:rPr>
                      <w:t>Subscription</w:t>
                    </w:r>
                  </w:p>
                </w:txbxContent>
              </v:textbox>
            </v:rect>
            <v:group id="_x0000_s7508" style="position:absolute;left:6958;top:4944;width:307;height:198" coordorigin="6107,1749" coordsize="307,199">
              <v:shape id="_x0000_s7509" style="position:absolute;left:6107;top:1749;width:307;height:199" coordsize="307,199" path="m11,l,180r295,19l307,19,11,xe" stroked="f">
                <v:path arrowok="t"/>
              </v:shape>
              <v:shape id="_x0000_s7510" style="position:absolute;left:6107;top:1749;width:307;height:199" coordsize="307,199" path="m11,l,180r295,19l307,19,11,xe" filled="f" strokeweight=".5pt">
                <v:stroke joinstyle="miter" endcap="round"/>
                <v:path arrowok="t"/>
              </v:shape>
            </v:group>
            <v:group id="_x0000_s7511" style="position:absolute;left:6831;top:4920;width:453;height:337" coordorigin="5981,1726" coordsize="452,337">
              <v:shape id="_x0000_s7512" type="#_x0000_t75" style="position:absolute;left:5981;top:1726;width:452;height:337">
                <v:imagedata r:id="rId37" o:title=""/>
              </v:shape>
              <v:shape id="_x0000_s7513" type="#_x0000_t75" style="position:absolute;left:5981;top:1726;width:452;height:337">
                <v:imagedata r:id="rId38" o:title=""/>
              </v:shape>
            </v:group>
            <v:group id="_x0000_s7514" style="position:absolute;left:6958;top:4944;width:307;height:198" coordorigin="6107,1749" coordsize="307,199">
              <v:shape id="_x0000_s7515" style="position:absolute;left:6107;top:1749;width:307;height:199" coordsize="307,199" path="m11,l,180r295,19l307,19,11,xe" stroked="f">
                <v:path arrowok="t"/>
              </v:shape>
              <v:shape id="_x0000_s7516" style="position:absolute;left:6107;top:1749;width:307;height:199" coordsize="307,199" path="m11,l,180r295,19l307,19,11,xe" filled="f" strokeweight=".5pt">
                <v:stroke joinstyle="miter" endcap="round"/>
                <v:path arrowok="t"/>
              </v:shape>
            </v:group>
            <v:group id="_x0000_s7517" style="position:absolute;left:6831;top:4920;width:453;height:337" coordorigin="5981,1726" coordsize="452,337">
              <v:shape id="_x0000_s7518" type="#_x0000_t75" style="position:absolute;left:5981;top:1726;width:452;height:337">
                <v:imagedata r:id="rId37" o:title=""/>
              </v:shape>
              <v:shape id="_x0000_s7519" type="#_x0000_t75" style="position:absolute;left:5981;top:1726;width:452;height:337">
                <v:imagedata r:id="rId38" o:title=""/>
              </v:shape>
            </v:group>
            <v:group id="_x0000_s7520" style="position:absolute;left:6927;top:5016;width:295;height:293" coordorigin="5315,1918" coordsize="294,294">
              <v:shape id="_x0000_s7521" style="position:absolute;left:5315;top:1918;width:294;height:294" coordsize="294,294" path="m147,l113,112,,112r91,70l57,294r90,-69l237,294,203,182r91,-70l181,112,147,xe" fillcolor="red" stroked="f">
                <v:path arrowok="t"/>
              </v:shape>
              <v:shape id="_x0000_s7522" style="position:absolute;left:5315;top:1918;width:294;height:294" coordsize="294,294" path="m147,l113,112,,112r91,70l57,294r90,-69l237,294,203,182r91,-70l181,112,147,xe" filled="f" strokeweight=".5pt">
                <v:stroke endcap="round"/>
                <v:path arrowok="t"/>
              </v:shape>
            </v:group>
            <v:group id="_x0000_s7523" style="position:absolute;left:5932;top:3097;width:1979;height:1260" coordorigin="520,1" coordsize="2732,665">
              <v:shape id="_x0000_s7524" style="position:absolute;left:598;top:79;width:2654;height:587" coordsize="13599,3008" path="m1228,1000hdc530,1022,,1199,,1412v,147,258,283,677,357hal670,1764hdc432,1841,300,1941,300,2046v,227,614,412,1372,412c1725,2458,1779,2457,1832,2455hal1825,2458hdc2258,2686,3062,2827,3934,2827v441,,874,-36,1251,-105hal5182,2723hdc5576,2901,6239,3008,6949,3008v936,,1763,-186,2034,-456hal8985,2555hdc9275,2610,9609,2639,9950,2639v1000,,1813,-243,1821,-544hal11768,2094hdc12818,2049,13599,1778,13599,1458v,-141,-156,-279,-442,-391hal13153,1067hdc13242,1004,13289,936,13289,867v,-228,-508,-428,-1238,-489hal12057,378hdc11926,159,11292,,10552,,10102,,9676,59,9385,162hal9388,163hdc9128,60,8724,,8295,,7775,,7298,89,7066,229hal7071,236hdc6756,142,6333,90,5893,90,5272,90,4701,194,4410,359hal4405,362hdc4079,305,3708,274,3330,274,2156,274,1204,561,1204,914v,29,7,58,19,87hal1228,1000hdxe" fillcolor="gray" strokeweight="0">
                <v:path arrowok="t"/>
              </v:shape>
              <v:shape id="_x0000_s7525" style="position:absolute;left:520;top:1;width:2654;height:587" coordsize="13599,3008" path="m1228,1000hdc530,1022,,1199,,1412v,147,258,283,677,357hal670,1764hdc432,1841,300,1941,300,2046v,227,614,412,1372,412c1725,2458,1779,2457,1832,2455hal1825,2458hdc2258,2686,3062,2827,3934,2827v441,,874,-36,1251,-105hal5182,2723hdc5576,2901,6239,3008,6949,3008v936,,1763,-186,2034,-456hal8985,2555hdc9275,2610,9609,2639,9950,2639v1000,,1813,-243,1821,-544hal11768,2094hdc12818,2049,13599,1778,13599,1458v,-141,-156,-279,-442,-391hal13153,1067hdc13242,1004,13289,936,13289,867v,-228,-508,-428,-1238,-489hal12057,378hdc11926,159,11292,,10552,,10102,,9676,59,9385,162hal9388,163hdc9128,60,8724,,8295,,7775,,7298,89,7066,229hal7071,236hdc6756,142,6333,90,5893,90,5272,90,4701,194,4410,359hal4405,362hdc4079,305,3708,274,3330,274,2156,274,1204,561,1204,914v,29,7,58,19,87hal1228,1000hdxe" fillcolor="#fcc" strokeweight="0">
                <v:path arrowok="t"/>
              </v:shape>
            </v:group>
            <v:shape id="_x0000_s7526" type="#_x0000_t202" style="position:absolute;left:6291;top:3368;width:1080;height:668" filled="f" stroked="f">
              <v:textbox style="mso-next-textbox:#_x0000_s7526" inset="5.85pt,.7pt,5.85pt,.7pt">
                <w:txbxContent>
                  <w:p w14:paraId="079AE8A9" w14:textId="77777777" w:rsidR="0084589B" w:rsidRDefault="0084589B" w:rsidP="007522DA">
                    <w:pPr>
                      <w:jc w:val="center"/>
                      <w:rPr>
                        <w:rFonts w:hint="eastAsia"/>
                        <w:lang w:eastAsia="ja-JP"/>
                      </w:rPr>
                    </w:pPr>
                    <w:r>
                      <w:t>Access System</w:t>
                    </w:r>
                  </w:p>
                </w:txbxContent>
              </v:textbox>
            </v:shape>
            <v:line id="_x0000_s7527" style="position:absolute;flip:x y" from="6652,2557" to="6831,3277" strokecolor="red" strokeweight="4pt">
              <v:stroke startarrow="block" endarrow="block"/>
            </v:line>
            <v:line id="_x0000_s7528" style="position:absolute;flip:x y" from="7012,3997" to="7192,4897" strokecolor="red" strokeweight="4pt">
              <v:stroke startarrow="block" endarrow="block"/>
            </v:line>
            <v:line id="_x0000_s7529" style="position:absolute;flip:x y" from="3412,3817" to="3413,4357" strokecolor="red" strokeweight="4pt">
              <v:stroke startarrow="block" endarrow="block"/>
            </v:line>
            <v:line id="_x0000_s7530" style="position:absolute;flip:y" from="2332,4717" to="3412,5077" strokeweight="1.5pt">
              <v:stroke dashstyle="1 1" startarrow="block" endarrow="block"/>
            </v:line>
            <v:line id="_x0000_s7531" style="position:absolute;flip:y" from="3232,4804" to="3429,5257" strokeweight="1.5pt">
              <v:stroke dashstyle="1 1" startarrow="block" endarrow="block"/>
            </v:line>
            <v:line id="_x0000_s7532" style="position:absolute;flip:x y" from="3510,4792" to="4377,5152" strokeweight="1.5pt">
              <v:stroke dashstyle="1 1" startarrow="block" endarrow="block"/>
            </v:line>
            <v:rect id="_x0000_s7533" style="position:absolute;left:4511;top:4798;width:495;height:219" filled="f" stroked="f">
              <v:textbox style="mso-next-textbox:#_x0000_s7533" inset="0,0,0,0">
                <w:txbxContent>
                  <w:p w14:paraId="0829F0F3" w14:textId="77777777" w:rsidR="0084589B" w:rsidRDefault="0084589B" w:rsidP="007522DA">
                    <w:pPr>
                      <w:spacing w:after="0"/>
                      <w:rPr>
                        <w:rFonts w:hint="eastAsia"/>
                        <w:lang w:eastAsia="ja-JP"/>
                      </w:rPr>
                    </w:pPr>
                    <w:r>
                      <w:rPr>
                        <w:color w:val="000000"/>
                        <w:sz w:val="18"/>
                        <w:szCs w:val="18"/>
                        <w:lang w:val="en-US"/>
                      </w:rPr>
                      <w:t>PAN</w:t>
                    </w:r>
                  </w:p>
                </w:txbxContent>
              </v:textbox>
            </v:rect>
            <v:shape id="_x0000_s7534" type="#_x0000_t75" style="position:absolute;left:2933;top:5557;width:721;height:611">
              <v:imagedata r:id="rId39" o:title=""/>
            </v:shape>
            <v:shape id="_x0000_s7535" type="#_x0000_t75" style="position:absolute;left:7433;top:5017;width:872;height:800">
              <v:imagedata r:id="rId40" o:title="MCj02823740000[1]"/>
            </v:shape>
            <v:rect id="_x0000_s7536" style="position:absolute;left:5093;top:5737;width:1878;height:180;mso-wrap-style:none" filled="f" stroked="f">
              <v:textbox style="mso-next-textbox:#_x0000_s7536" inset="0,0,0,0">
                <w:txbxContent>
                  <w:p w14:paraId="3624AE82" w14:textId="77777777" w:rsidR="0084589B" w:rsidRDefault="0084589B" w:rsidP="007522DA">
                    <w:r>
                      <w:rPr>
                        <w:rFonts w:hint="eastAsia"/>
                        <w:color w:val="000000"/>
                        <w:lang w:val="en-US" w:eastAsia="ja-JP"/>
                      </w:rPr>
                      <w:t>Personal Network (PN)</w:t>
                    </w:r>
                  </w:p>
                </w:txbxContent>
              </v:textbox>
            </v:rect>
            <w10:anchorlock/>
          </v:group>
        </w:pict>
      </w:r>
    </w:p>
    <w:p w14:paraId="782593EC" w14:textId="77777777" w:rsidR="007522DA" w:rsidRPr="00DF5426" w:rsidRDefault="007522DA" w:rsidP="007522DA">
      <w:pPr>
        <w:rPr>
          <w:lang w:eastAsia="ja-JP"/>
        </w:rPr>
      </w:pPr>
    </w:p>
    <w:p w14:paraId="54A8C04A" w14:textId="77777777" w:rsidR="007522DA" w:rsidRPr="00DF5426" w:rsidRDefault="007522DA" w:rsidP="007522DA">
      <w:pPr>
        <w:rPr>
          <w:lang w:eastAsia="ja-JP"/>
        </w:rPr>
      </w:pPr>
    </w:p>
    <w:p w14:paraId="68E5C4F3" w14:textId="77777777" w:rsidR="007522DA" w:rsidRPr="00DF5426" w:rsidRDefault="007522DA" w:rsidP="007522DA">
      <w:pPr>
        <w:rPr>
          <w:lang w:eastAsia="ja-JP"/>
        </w:rPr>
      </w:pPr>
    </w:p>
    <w:p w14:paraId="51C197F6" w14:textId="77777777" w:rsidR="007522DA" w:rsidRPr="00DF5426" w:rsidRDefault="007E5CDD" w:rsidP="00CA7CA5">
      <w:pPr>
        <w:pStyle w:val="Heading2"/>
        <w:rPr>
          <w:lang w:eastAsia="ja-JP"/>
        </w:rPr>
      </w:pPr>
      <w:bookmarkStart w:id="134" w:name="_Toc217731532"/>
      <w:r w:rsidRPr="00DF5426">
        <w:rPr>
          <w:rStyle w:val="2Char"/>
        </w:rPr>
        <w:lastRenderedPageBreak/>
        <w:t>E</w:t>
      </w:r>
      <w:r w:rsidR="007522DA" w:rsidRPr="00DF5426">
        <w:rPr>
          <w:rStyle w:val="2Char"/>
        </w:rPr>
        <w:t>.2</w:t>
      </w:r>
      <w:r w:rsidR="00A714C2" w:rsidRPr="00DF5426">
        <w:rPr>
          <w:rStyle w:val="2Char"/>
          <w:lang w:eastAsia="ja-JP"/>
        </w:rPr>
        <w:tab/>
      </w:r>
      <w:r w:rsidR="007522DA" w:rsidRPr="00DF5426">
        <w:rPr>
          <w:rStyle w:val="2Char"/>
        </w:rPr>
        <w:t>Personal Area Network (PAN)</w:t>
      </w:r>
      <w:bookmarkEnd w:id="134"/>
    </w:p>
    <w:p w14:paraId="0AEF919C" w14:textId="77777777" w:rsidR="007522DA" w:rsidRPr="00DF5426" w:rsidRDefault="007522DA" w:rsidP="00CA7CA5">
      <w:pPr>
        <w:pStyle w:val="TH"/>
      </w:pPr>
      <w:r w:rsidRPr="00DF5426">
        <w:rPr>
          <w:noProof/>
          <w:lang w:eastAsia="ja-JP"/>
        </w:rPr>
      </w:r>
      <w:r w:rsidRPr="00DF5426">
        <w:pict w14:anchorId="4BB36AC1">
          <v:group id="_x0000_s7649" editas="canvas" style="width:198pt;height:259.1pt;mso-position-horizontal-relative:char;mso-position-vertical-relative:line" coordorigin=",-1440" coordsize="3960,5182">
            <o:lock v:ext="edit" aspectratio="t"/>
            <v:shape id="_x0000_s7650" type="#_x0000_t75" style="position:absolute;top:-1440;width:3960;height:5182" o:preferrelative="f">
              <v:fill o:detectmouseclick="t"/>
              <v:path o:extrusionok="t" o:connecttype="none"/>
              <o:lock v:ext="edit" text="t"/>
            </v:shape>
            <v:group id="_x0000_s7651" style="position:absolute;left:3;top:1466;width:3689;height:1042" coordorigin="3,1466" coordsize="3689,1042">
              <v:oval id="_x0000_s7652" style="position:absolute;left:3;top:1466;width:3689;height:1042" fillcolor="#ff9" strokeweight="0"/>
              <v:oval id="_x0000_s7653" style="position:absolute;left:3;top:1466;width:3689;height:1042" filled="f" strokeweight=".5pt">
                <v:stroke endcap="round"/>
              </v:oval>
            </v:group>
            <v:group id="_x0000_s7654" style="position:absolute;left:1630;top:1248;width:381;height:414" coordorigin="1630,1248" coordsize="381,414">
              <v:shape id="_x0000_s7655" style="position:absolute;left:1649;top:1268;width:59;height:75" coordsize="59,75" path="m,13l,12,2,10,2,9,3,7,7,6,8,4,10,3,13,1,19,r,l21,r1,1l27,7r5,8l37,22r4,6l46,36r5,7l54,49r5,8l59,57r,l56,58r-4,3l49,63r-3,1l41,67r-3,3l35,72r-3,3l27,67,22,60,18,52,15,45,10,37,7,28,3,21,,13xe" fillcolor="#666" stroked="f">
                <v:path arrowok="t"/>
              </v:shape>
              <v:shape id="_x0000_s7656" style="position:absolute;left:1679;top:1298;width:315;height:346" coordsize="315,346" path="m296,286r-13,6l271,299r-11,6l247,311r-13,6l222,323r-13,6l195,337r-3,1l188,340r-3,1l182,343r-3,l176,344r-3,2l169,346r-9,-3l152,332,135,307,117,278,98,248,79,217,60,186,41,153,21,120,2,87,,85,,84,,81,,79,,78,2,76r,-1l2,72,3,66r7,-3l10,63r,l10,63r,l10,63r,l8,63r,l24,52,38,42,54,34,70,25,87,18r18,-6l122,6,139,r,l139,r,l141,r,l141,r,l141,r5,1l149,3r3,1l155,6r3,3l162,12r1,3l166,18r21,28l206,75r16,27l239,129r16,27l271,183r15,28l305,241r7,18l315,269r-2,2l313,274r-3,3l309,278r-4,2l302,283r-3,1l296,286xe" fillcolor="#ff8c00" stroked="f">
                <v:path arrowok="t"/>
              </v:shape>
              <v:shape id="_x0000_s7657" style="position:absolute;left:1660;top:1278;width:351;height:384" coordsize="351,384" path="m350,276r-8,-17l324,229,309,201,293,173,277,144,260,116,244,89,225,60,204,30r-4,-4l195,20r-5,-5l184,11,177,6,171,3,163,2,155,r-1,l152,r-1,l151,2r-2,l147,3r-1,l146,5r12,15l158,20r,l158,20r2,l160,20r,l160,20r,l165,21r3,2l171,24r3,2l177,29r4,3l182,35r3,3l206,66r19,29l241,122r17,27l274,176r16,27l305,231r19,30l331,279r3,10l332,291r,3l329,297r-1,1l324,300r-3,3l318,304r-3,2l302,312r-12,7l279,325r-13,6l253,337r-12,6l228,349r-14,8l211,358r-4,2l204,361r-3,2l198,363r-3,1l192,366r-4,l179,363r-8,-11l154,327,136,298,117,268,98,237,79,206,60,173,40,140,21,107r-2,-2l19,104r,-3l19,99r,-1l21,96r,-1l21,92r1,-6l29,83r,l29,83r,l29,83r,l29,83r-2,l27,83,43,72,57,62,73,54,89,45r17,-7l124,32r17,-6l158,20,146,5r-19,6l109,17,92,24,75,32,57,41,41,50,26,60,11,72r-1,l8,72r,2l7,74r,1l5,75r,2l5,77r,1l4,83,2,86r,4l,95r,3l,102r,3l,110r2,3l22,147r21,35l64,216r20,34l103,282r19,31l141,342r16,25l165,375r1,1l166,376r,l166,378r2,l168,378r2,1l170,379r6,3l179,382r5,2l187,384r5,l196,382r5,-1l209,379r8,-3l231,369r14,-6l258,357r13,-8l283,343r15,-7l310,330r14,-8l329,319r5,-3l337,313r5,-3l345,307r2,-4l348,298r2,-3l351,285r,-2l351,282r,l350,280r,-1l350,277r,-1l350,276xe" fillcolor="black" stroked="f">
                <v:path arrowok="t"/>
              </v:shape>
              <v:shape id="_x0000_s7658" style="position:absolute;left:1630;top:1248;width:95;height:105" coordsize="95,105" path="m40,102r1,l43,101r,-2l45,99r1,-1l48,98r,-2l49,95r2,l46,87,41,80,37,72,34,65,29,57,26,48,22,41,19,33r,-1l21,30r,-1l22,27r4,-1l27,24r2,-1l32,21r6,-1l38,20r2,l41,21r5,6l51,35r5,7l60,48r5,8l70,63r3,6l78,77r3,-2l83,74r1,-2l87,71r2,l90,69r4,-1l95,66,90,60,86,53,83,45,78,39,73,32,68,24,64,18,59,11,52,5r-1,l51,3r-2,l49,3r,l48,2r,l46,2r-5,l38,r,l37,r,l35,r,l35,,34,r,l24,5,21,6,16,9r-3,3l8,15,5,18,3,23,2,26,,30,2,41,5,51r3,9l13,71r6,9l24,89r6,7l35,105r,l37,105r,-1l37,104r1,l38,104r,-2l40,102xe" fillcolor="black" stroked="f">
                <v:path arrowok="t"/>
              </v:shape>
              <v:shape id="_x0000_s7659" style="position:absolute;left:1731;top:1340;width:27;height:31" coordsize="27,31" path="m2,13r,2l4,16r,3l5,21r2,1l7,24r1,1l10,27r2,1l13,30r2,l16,31r2,l19,31r2,-1l23,30r1,-2l26,27r1,-2l27,24r,-3l27,19r,-1l26,16,24,15r,-2l23,12r,-2l21,9r,l19,7r,-1l18,4,16,3,15,1,13,,12,,10,,8,,7,1,4,1r,2l2,4,,6,,9r,1l,12r2,1xe" fillcolor="black" stroked="f">
                <v:path arrowok="t"/>
              </v:shape>
              <v:shape id="_x0000_s7660" style="position:absolute;left:1760;top:1326;width:28;height:32" coordsize="28,32" path="m2,15r1,2l5,18r,2l6,21r,2l8,24r1,2l9,27r2,2l13,30r1,l16,32r3,l21,32r1,-2l24,30r1,-1l27,27r,-1l28,24r,-1l28,20,27,18r,-1l25,15,24,14r,-2l22,11r,-2l21,8,19,6r,-1l17,3,16,2r-2,l11,,9,,8,,6,2,5,2,3,3,2,5r,1l,8r,3l,12r2,2l2,15xe" fillcolor="black" stroked="f">
                <v:path arrowok="t"/>
              </v:shape>
              <v:shape id="_x0000_s7661" style="position:absolute;left:1790;top:1314;width:25;height:29" coordsize="25,29" path="m2,14r,1l3,17r,1l5,20r,3l6,24r2,2l8,26r1,1l11,29r3,l16,29r1,l19,29r2,l22,27r2,-1l25,24r,-1l25,20r,-2l25,17,24,15r,-1l22,14r,l22,12r,l22,12r,l21,12r,l21,12r1,l22,12r,l22,12r,l22,12r,2l22,12r,-1l22,11,21,9r,l21,8,19,6r,l19,5,17,3,16,2,14,,13,,9,,8,,6,2,5,2,3,3,2,5r,1l,8,,9r2,3l2,14xe" fillcolor="black" stroked="f">
                <v:path arrowok="t"/>
              </v:shape>
              <v:shape id="_x0000_s7662" style="position:absolute;left:1792;top:1478;width:34;height:26" coordsize="34,26" path="m31,21r,l31,21r2,-2l33,19r,l33,18r,l33,16r1,l34,15r,l34,13r,l33,12r,l33,12r,-2l33,12r,-2l33,10r,l33,10r,l33,9r,l33,9r,l33,9r,l33,9r,l33,9r,l33,9r,-2l31,7r,-1l30,4r,l28,4r,-1l26,3,25,1r-2,l23,,22,,20,,19,,17,,15,,14,1r,l12,1,11,3,9,3r,l7,4,6,4r,l4,4r,2l3,6r,1l1,7r,2l1,9,,13r,2l1,15r,1l1,18r2,1l3,21r1,1l4,24r2,1l7,25r,l9,25r,1l11,26r,l12,26r,l17,25r2,l20,25r2,l22,25r1,-1l25,24r1,l26,24r5,-3xe" fillcolor="black" stroked="f">
                <v:path arrowok="t"/>
              </v:shape>
              <v:shape id="_x0000_s7663" style="position:absolute;left:1839;top:1457;width:32;height:27" coordsize="32,27" path="m3,16r,2l3,19r2,l5,21r,l6,22r,l8,24r,l9,25r,l9,25r2,l11,25r,2l11,27r2,l16,27r1,l19,27r2,l22,27r,-2l24,25r1,-1l27,22r1,-1l30,21r,l32,19r,l32,18r,l32,16r,l32,13r,-1l32,12r,-2l32,10r,-1l30,9r,-2l30,7r,-1l28,6r,-2l28,4r-1,l27,3r-2,l25,3r,l25,3r,-2l24,1r,l24,1r,l24,1,22,,21,,19,r,l17,,16,r,l16,,14,,13,1r-2,l9,1,8,3,6,4,5,4,3,6,2,12,,12r,1l2,13r,2l2,15r,l2,16r,l3,16xe" fillcolor="black" stroked="f">
                <v:path arrowok="t"/>
              </v:shape>
              <v:shape id="_x0000_s7664" style="position:absolute;left:1880;top:1436;width:30;height:27" coordsize="30,27" path="m3,19r,l3,19r,l3,19r,2l3,21r,l3,21r,l3,22r2,l5,22r,2l5,24r1,l6,24r,1l6,25r2,l8,25r2,l10,27r1,l11,27r2,l13,27r1,l17,25r2,l19,25r2,-1l22,24r,l24,22r,l25,22r,l25,22r2,-1l27,21r2,l29,19r,l29,18r1,l30,16r,-1l30,15r,l30,13r,l30,12r,l30,12,29,10r,-1l29,9r,-2l27,6r,l27,4r-2,l25,3r,l24,1r,l22,r,l21,,19,,17,r,l16,r,l14,r,l13,r,l13,1r-2,l10,3,8,3r,1l6,4,5,6r,l3,7,5,6r,l3,7r,l3,7,2,7r,2l2,9r,l2,10r,l2,10,,12r,l,12r,l,12r,l,13r,l,15r,l,16r,l2,16r,2l2,18r1,1xe" fillcolor="black" stroked="f">
                <v:path arrowok="t"/>
              </v:shape>
              <v:shape id="_x0000_s7665" style="position:absolute;left:1812;top:1509;width:35;height:27" coordsize="35,27" path="m33,18r,-2l35,15r,-2l35,13r,-1l33,10r,l32,9r,-2l32,9r,l32,7r,l32,7r,l32,7r,l30,7r,-1l30,6,29,4r,l29,4,27,3r,l25,3r,-2l24,1,22,r,l21,,19,,18,,16,r,l14,r,1l13,1r-2,l11,1,10,3,8,3r,l8,3r,l8,3,6,3r,1l6,4r,l5,4r,l3,6r,l2,7r,l2,9,,9r,3l,12r,l,12r,l,12r,l,12r,l,13r,2l,15r,1l,16r,l2,18r,l2,18r,1l5,22r1,3l10,27r4,l18,27r3,-2l25,24r4,-2l29,22r1,-1l30,21r2,l32,19r,l33,18r,xe" fillcolor="black" stroked="f">
                <v:path arrowok="t"/>
              </v:shape>
              <v:shape id="_x0000_s7666" style="position:absolute;left:1856;top:1488;width:32;height:27" coordsize="32,27" path="m5,6l4,6r,l4,8,2,8r,l2,8r,1l2,9,,11r,l,12r,l,14r,l,15r,l,15r2,3l2,18r,1l4,21r,1l5,22r,2l7,25r1,l10,25r1,2l15,27r1,-2l19,25r2,-1l23,24r3,-2l27,21r3,-2l30,19r,-1l32,18r,l32,18r,-2l32,16r,l32,11r,l32,9r,l30,8r,l30,8r,-2l30,6r,l29,6r,l29,6r,l29,6r,l29,5r,l29,5r,l29,5r,l29,5r,l29,5,27,3r,-1l26,2,24,,23,,21,,19,,18,,16,2r-1,l15,2,13,3r-2,l10,3,8,5,7,5,5,6xe" fillcolor="black" stroked="f">
                <v:path arrowok="t"/>
              </v:shape>
              <v:shape id="_x0000_s7667" style="position:absolute;left:1899;top:1466;width:30;height:25" coordsize="30,25" path="m6,4l5,6,3,6r,1l2,7r,2l2,10,,10r,2l,13r,2l,15r2,1l2,18r,l2,19r1,2l3,21r2,3l6,24r,1l8,25r2,l10,25r1,l13,25r1,l17,24r,l19,22r,l19,22r2,-1l21,21r1,l22,19r2,2l24,19r,l24,19r1,l25,19r,l25,19r2,l29,16r,-1l30,13r,l30,12r,l30,10r,-1l30,9r,-2l30,7,29,6r,l29,4r,l27,4r,-1l25,3r,-2l24,1,22,r,l21,,19,,17,,16,,14,1r-1,l11,1,10,3,8,4,6,4,5,6,6,4xe" fillcolor="black" stroked="f">
                <v:path arrowok="t"/>
              </v:shape>
              <v:shape id="_x0000_s7668" style="position:absolute;left:1833;top:1537;width:33;height:29" coordsize="33,29" path="m27,24r,-1l28,23r,l28,23r,l28,23r,l30,21r-2,2l28,23r2,-2l30,21r1,l31,20r,l31,20r2,-2l33,17r,-2l33,14r,-2l33,11r,l31,9,30,8r,l30,8r,l30,8r,l30,8r,l30,6r-2,l28,5,27,3r,l25,2r-2,l22,r,2l20,2r,l19,2r,l19,2r,l19,2,17,3r-2,l14,5r-2,l11,5,9,6,8,6,6,8,4,8r,l3,8r,1l1,9r,l1,11r,l,12r,l,14r,l,14r,1l,15r,l,17r,l,18r,l,18r,l,18r,l,20r,l,20r,1l,23r1,l1,24r,l3,24r,2l3,26r1,l4,27r2,l6,27r,l8,29r,l8,29r1,l11,29r1,l14,29r1,-2l19,27r1,l22,26r1,l25,24r2,xe" fillcolor="black" stroked="f">
                <v:path arrowok="t"/>
              </v:shape>
              <v:shape id="_x0000_s7669" style="position:absolute;left:1875;top:1513;width:34;height:30" coordsize="34,30" path="m29,21r,l30,21r,l32,20r,l32,18r2,l34,17r,-2l34,15r,-1l34,14r,-2l34,12r,l34,11r,l32,8r,l32,8r,l30,8r,l30,6r,l30,6r,l30,5r-1,l29,5r,l27,3r,l26,3r,l26,2r,l24,2,24,,22,r,l22,,21,,19,r,l18,2r,l18,2r,l18,2r-2,l15,3r-2,l11,3r,2l10,5,8,6,7,8r,l7,8,5,8r,l4,9r,l4,11r-2,l2,12,,15r,2l,18r,l2,20r,l2,21r,2l2,23r,l2,23r,1l2,24r,l2,26r2,l4,26r,l5,27r,l5,29r,l5,29r2,l7,29r,l8,30r,l10,30r,l10,30r1,l11,30r2,l13,30r2,l15,30r1,-1l19,27r2,l22,26r2,l26,24r1,-1l29,21r,xe" fillcolor="black" stroked="f">
                <v:path arrowok="t"/>
              </v:shape>
              <v:shape id="_x0000_s7670" style="position:absolute;left:1916;top:1496;width:35;height:28" coordsize="35,28" path="m30,22r,-2l32,20r,l32,19r2,l34,19r,-2l35,17r,-1l35,16r,-2l35,13r,l35,11r,l35,10r-1,l34,10r,-2l34,8r,l34,8r,-1l34,7r-2,l32,7r,-1l32,4r,l30,3r,-2l29,1,29,,27,,26,r,l24,r,l24,r,l24,r,l21,,19,,16,1r-1,l12,3r-2,l8,4,5,6,2,8r,l2,10,,10r,1l,11r,2l,14r,l,16r,l2,17r,l2,19r,l4,20r,l4,22r,l5,23r,l5,25r2,1l7,26r1,l10,28r2,l15,28r1,-2l19,26r2,-1l23,25r1,-2l27,23r2,-1l30,20r,2xe" fillcolor="black" stroked="f">
                <v:path arrowok="t"/>
              </v:shape>
              <v:shape id="_x0000_s7671" style="position:absolute;left:1853;top:1566;width:33;height:31" coordsize="33,31" path="m29,7l27,6r,-2l26,4r,-1l26,3,24,1r-2,l22,,21,1r-2,l19,1r-1,l18,1r,l18,1r,l16,3r-2,l14,3,13,4r-2,l10,4,8,4r,2l7,6,5,6,3,6r,1l2,7r,2l2,10,,10r,2l,15r,1l,18r,1l,22r2,2l2,25r1,2l5,27r,1l7,30r,l8,30r2,1l10,31r1,l13,31r3,-1l18,30r1,-2l21,28r1,-1l24,27r2,l27,25r2,-1l30,24r,l30,22r2,l32,22r,-1l33,21r,-2l33,19r,-4l33,15r,l33,13r,l33,13r,l33,12r,l32,12r,-2l32,10,30,9r,l30,7r-1,l29,7xe" fillcolor="black" stroked="f">
                <v:path arrowok="t"/>
              </v:shape>
              <v:shape id="_x0000_s7672" style="position:absolute;left:1896;top:1542;width:35;height:30" coordsize="35,30" path="m30,6r,l30,6r,l30,6r,l30,6r,l30,6,28,4r,-1l27,1r-2,l24,1,22,,20,,19,1,16,3,11,4,8,7,3,10,1,13,,18r1,3l3,25r2,3l6,28r2,2l8,30r1,l11,30r2,l14,30r,l14,30r2,l19,28r1,-1l22,27r2,-2l25,24r2,l28,22r4,l32,21r,l33,21r,l33,19r,l35,18r,l35,15r,-2l35,13r,-1l35,10r-2,l33,9r,l32,7r,l32,7r,-1l32,6r-2,l30,6r,l30,6xe" fillcolor="black" stroked="f">
                <v:path arrowok="t"/>
              </v:shape>
              <v:shape id="_x0000_s7673" style="position:absolute;left:1939;top:1524;width:31;height:28" coordsize="31,28" path="m30,7r,l30,7r,l30,7r-2,l28,6r,l28,6r,l28,6r,l28,6r,l28,6r,l28,6r,-2l26,3,25,1r-2,l23,,22,,20,,19,,17,1r-3,l12,3r-1,l9,4,7,4,6,6,4,6,3,7r,l1,9r,1l,10r,2l,13r,l,15r,1l,18r,1l1,19r,2l1,22r,l3,24r,l4,25r,2l6,27r1,l7,28r2,l11,28r,l12,28r,l14,27r1,l17,27r2,-2l20,25r2,-1l23,24r2,-2l26,22r2,l28,21r2,l30,21r1,-2l31,19r,-1l31,18r,-6l31,12r,-2l31,10r,l30,9r,l30,9r,-2xe" fillcolor="black" stroked="f">
                <v:path arrowok="t"/>
              </v:shape>
              <v:shape id="_x0000_s7674" style="position:absolute;left:1682;top:1370;width:302;height:268" coordsize="302,268" path="m302,193r-1,-2l299,191r-1,-1l295,190r-2,l291,191r-3,l287,191r-2,2l285,193r-2,l283,193r-1,l282,193r-2,1l280,194r-8,3l266,202r-8,3l250,209r-8,5l233,218r-10,6l212,229r-6,3l201,235r-4,1l192,239r-7,2l181,244r-5,1l170,247r-7,-11l155,226r-6,-11l143,205r-7,-12l130,182r-8,-10l114,160r-4,-6l105,146r-5,-6l97,134r-5,-7l89,121r-5,-7l80,108r-4,-8l73,94,68,88,65,82,62,78,59,70,54,64,51,58,48,52,45,45,40,39,37,31,32,25,29,19,24,12,19,6r,-2l18,3,16,1,15,,13,,12,,10,,7,,5,1,4,3r,1l2,6r,1l,9r2,1l2,12r2,4l7,21r3,4l12,30r3,3l18,37r3,5l23,46r3,6l29,57r3,6l35,69r3,6l42,79r3,6l48,91r8,12l62,114r6,12l75,136r8,10l89,158r8,11l105,181r6,10l119,200r6,11l130,221r6,11l143,241r6,10l155,260r2,3l157,263r2,l159,265r,l160,265r,1l162,266r,l166,268r,l166,268r,l166,268r,l166,268r,l166,268r2,-2l171,266r2,l174,266r4,-1l179,265r2,-2l182,263r7,-3l195,256r8,-3l209,250r6,-3l220,244r7,-5l231,238r3,-3l239,233r3,-1l247,230r3,-3l255,226r3,-2l263,223r3,-2l271,218r3,-1l279,215r3,-3l287,211r4,-3l295,206r3,-1l299,203r,l301,200r1,-1l302,197r,-1l302,193xe" fillcolor="black" stroked="f">
                <v:path arrowok="t"/>
              </v:shape>
              <v:shape id="_x0000_s7675" style="position:absolute;left:1755;top:1364;width:112;height:85" coordsize="112,85" path="m43,18r-6,1l32,22r-6,2l21,27r-5,3l11,33,5,36,,40r3,6l7,52r3,6l13,64r3,5l19,75r5,6l29,85r1,l33,84r2,l38,82r2,l43,81r1,l46,79r8,-3l62,72r8,-3l78,64r8,-3l93,57r8,-3l109,49r,l109,49r2,-1l111,48r,l112,48r,-2l112,46r,-1l109,39r-3,-6l103,28r-3,-6l97,16,93,10,90,6,86,r,l86,r,l86,r,l86,r,l84,,82,,79,1r-3,l73,3,70,4r-3,l65,6,62,7,59,9r-2,1l54,12r-2,1l49,13r-1,2l44,16r-1,2xe" fillcolor="#72ff72" stroked="f">
                <v:path arrowok="t"/>
              </v:shape>
              <v:shape id="_x0000_s7676" style="position:absolute;left:1736;top:1344;width:152;height:125" coordsize="152,125" path="m150,59r-3,-6l143,45r-4,-7l136,30r-5,-7l127,17r-5,-6l116,5,103,20r2,l105,20r,l105,20r,l105,20r,l105,20r4,6l112,30r4,6l119,42r3,6l125,53r3,6l131,65r,1l131,66r,2l130,68r,l130,68r-2,1l128,69r,l120,74r-8,3l105,81r-8,3l89,89r-8,3l73,96r-8,3l63,101r-1,l59,102r-2,l54,104r-2,l49,105r-1,l43,101,38,95,35,89,32,84,29,78,26,72,22,66,19,60r5,-4l30,53r5,-3l40,47r5,-3l51,42r5,-3l62,38r1,-2l67,35r1,-2l71,33r2,-1l76,30r2,-1l81,27r3,-1l86,24r3,l92,23r3,-2l98,21r3,-1l103,20,116,5r,l116,5r,l116,5r,l116,5r,l116,5,114,3r,-1l112,2,111,r-2,l108,r-2,l105,,98,2,90,3,84,6,78,8r-7,3l65,14r-6,4l52,21r-1,l49,23r-1,l46,24r-1,l41,24r-1,2l38,26r-5,3l30,30r-4,3l21,36r-5,2l13,41,8,44,5,47,3,48,2,50r,1l,51r,2l,54r,2l,57r2,8l3,71r4,7l10,84r4,8l18,98r4,6l26,110r1,1l27,113r2,1l30,116r2,1l33,119r2,1l35,122r5,1l45,125r4,l54,123r5,-1l63,120r5,-1l73,117r9,-4l92,108r8,-4l109,101r8,-5l127,92r8,-5l144,81r,l144,81r,l144,81r2,-1l146,80r,l146,80r,l147,78r,l147,78r2,-1l149,77r,l149,75r1,l150,72r2,-1l152,69r,-3l152,65r,-2l150,62r,-3xe" fillcolor="black" stroked="f">
                <v:path arrowok="t"/>
              </v:shape>
            </v:group>
            <v:rect id="_x0000_s7677" style="position:absolute;left:297;top:1983;width:608;height:291" filled="f" strokeweight=".5pt">
              <v:stroke endcap="round"/>
            </v:rect>
            <v:rect id="_x0000_s7678" style="position:absolute;left:397;top:2044;width:418;height:364;mso-wrap-style:none" filled="f" stroked="f">
              <v:textbox style="mso-next-textbox:#_x0000_s7678;mso-fit-shape-to-text:t" inset="0,0,0,0">
                <w:txbxContent>
                  <w:p w14:paraId="2C559559" w14:textId="77777777" w:rsidR="0084589B" w:rsidRDefault="0084589B" w:rsidP="007522DA">
                    <w:r>
                      <w:rPr>
                        <w:color w:val="000000"/>
                        <w:sz w:val="16"/>
                        <w:szCs w:val="16"/>
                        <w:lang w:val="en-US"/>
                      </w:rPr>
                      <w:t>device</w:t>
                    </w:r>
                  </w:p>
                </w:txbxContent>
              </v:textbox>
            </v:rect>
            <v:rect id="_x0000_s7679" style="position:absolute;left:1330;top:2130;width:608;height:291" filled="f" strokeweight=".5pt">
              <v:stroke endcap="round"/>
            </v:rect>
            <v:rect id="_x0000_s7680" style="position:absolute;left:1430;top:2193;width:418;height:364;mso-wrap-style:none" filled="f" stroked="f">
              <v:textbox style="mso-next-textbox:#_x0000_s7680;mso-fit-shape-to-text:t" inset="0,0,0,0">
                <w:txbxContent>
                  <w:p w14:paraId="7E8566B0" w14:textId="77777777" w:rsidR="0084589B" w:rsidRDefault="0084589B" w:rsidP="007522DA">
                    <w:r>
                      <w:rPr>
                        <w:color w:val="000000"/>
                        <w:sz w:val="16"/>
                        <w:szCs w:val="16"/>
                        <w:lang w:val="en-US"/>
                      </w:rPr>
                      <w:t>device</w:t>
                    </w:r>
                  </w:p>
                </w:txbxContent>
              </v:textbox>
            </v:rect>
            <v:rect id="_x0000_s7681" style="position:absolute;left:2437;top:2056;width:609;height:291" filled="f" strokeweight=".5pt">
              <v:stroke endcap="round"/>
            </v:rect>
            <v:rect id="_x0000_s7682" style="position:absolute;left:2539;top:2119;width:418;height:364;mso-wrap-style:none" filled="f" stroked="f">
              <v:textbox style="mso-next-textbox:#_x0000_s7682;mso-fit-shape-to-text:t" inset="0,0,0,0">
                <w:txbxContent>
                  <w:p w14:paraId="3F715864" w14:textId="77777777" w:rsidR="0084589B" w:rsidRDefault="0084589B" w:rsidP="007522DA">
                    <w:r>
                      <w:rPr>
                        <w:color w:val="000000"/>
                        <w:sz w:val="16"/>
                        <w:szCs w:val="16"/>
                        <w:lang w:val="en-US"/>
                      </w:rPr>
                      <w:t>device</w:t>
                    </w:r>
                  </w:p>
                </w:txbxContent>
              </v:textbox>
            </v:rect>
            <v:shape id="_x0000_s7683" style="position:absolute;left:601;top:1641;width:1217;height:359" coordsize="6233,1840" path="m5920,209l331,1696hdc313,1700,295,1690,290,1672v-5,-18,6,-36,24,-41hal5903,144hdc5921,140,5939,150,5944,168v4,18,-6,36,-24,41haxm5795,r438,91l5898,387,5795,xm438,1840l,1749,335,1453r103,387xe" fillcolor="black" strokeweight=".15pt">
              <v:stroke joinstyle="bevel"/>
              <v:path arrowok="t"/>
              <o:lock v:ext="edit" verticies="t"/>
            </v:shape>
            <v:shape id="_x0000_s7684" style="position:absolute;left:1626;top:1659;width:200;height:471" coordsize="1024,2416" path="m893,322l193,2118hdc186,2135,167,2144,150,2137v-17,-7,-26,-26,-19,-43hal830,298hdc837,281,856,273,874,279v17,7,25,26,19,43haxm651,300l982,r42,445l651,300xm372,2116l41,2416,,1971r372,145xe" fillcolor="black" strokeweight=".15pt">
              <v:stroke joinstyle="bevel"/>
              <v:path arrowok="t"/>
              <o:lock v:ext="edit" verticies="t"/>
            </v:shape>
            <v:shape id="_x0000_s7685" style="position:absolute;left:1818;top:1654;width:924;height:407" coordsize="4734,2085" path="m320,127l4441,1897hdc4458,1904,4465,1924,4458,1941v-7,17,-27,24,-44,17hal294,188hdc277,181,269,161,276,144v7,-17,27,-25,44,-17haxm289,367l,26,447,,289,367xm4445,1717r289,342l4287,2085r158,-368xe" fillcolor="black" strokeweight=".15pt">
              <v:stroke joinstyle="bevel"/>
              <v:path arrowok="t"/>
              <o:lock v:ext="edit" verticies="t"/>
            </v:shape>
            <v:group id="_x0000_s7686" style="position:absolute;left:1800;top:1440;width:231;height:244" coordorigin="1920,1392" coordsize="231,244">
              <v:shape id="_x0000_s7687" style="position:absolute;left:1920;top:1392;width:231;height:244" coordsize="231,244" path="m116,l89,94,,94r72,58l45,244r71,-56l186,244,159,152,231,94r-88,l116,xe" fillcolor="red" stroked="f">
                <v:path arrowok="t"/>
              </v:shape>
              <v:shape id="_x0000_s7688" style="position:absolute;left:1920;top:1392;width:231;height:244" coordsize="231,244" path="m116,l89,94,,94r72,58l45,244r71,-56l186,244,159,152,231,94r-88,l116,xe" filled="f" strokeweight=".5pt">
                <v:stroke endcap="round"/>
                <v:path arrowok="t"/>
              </v:shape>
            </v:group>
            <v:group id="_x0000_s7689" style="position:absolute;left:540;top:-1080;width:2732;height:665" coordorigin="540,-1080" coordsize="2732,665">
              <v:group id="_x0000_s7690" style="position:absolute;left:540;top:-1080;width:2732;height:665" coordorigin="520,1" coordsize="2732,665">
                <v:shape id="_x0000_s7691" style="position:absolute;left:598;top:79;width:2654;height:587" coordsize="13599,3008" path="m1228,1000hdc530,1022,,1199,,1412v,147,258,283,677,357hal670,1764hdc432,1841,300,1941,300,2046v,227,614,412,1372,412c1725,2458,1779,2457,1832,2455hal1825,2458hdc2258,2686,3062,2827,3934,2827v441,,874,-36,1251,-105hal5182,2723hdc5576,2901,6239,3008,6949,3008v936,,1763,-186,2034,-456hal8985,2555hdc9275,2610,9609,2639,9950,2639v1000,,1813,-243,1821,-544hal11768,2094hdc12818,2049,13599,1778,13599,1458v,-141,-156,-279,-442,-391hal13153,1067hdc13242,1004,13289,936,13289,867v,-228,-508,-428,-1238,-489hal12057,378hdc11926,159,11292,,10552,,10102,,9676,59,9385,162hal9388,163hdc9128,60,8724,,8295,,7775,,7298,89,7066,229hal7071,236hdc6756,142,6333,90,5893,90,5272,90,4701,194,4410,359hal4405,362hdc4079,305,3708,274,3330,274,2156,274,1204,561,1204,914v,29,7,58,19,87hal1228,1000hdxe" fillcolor="gray" strokeweight="0">
                  <v:path arrowok="t"/>
                </v:shape>
                <v:shape id="_x0000_s7692" style="position:absolute;left:520;top:1;width:2654;height:587" coordsize="13599,3008" path="m1228,1000hdc530,1022,,1199,,1412v,147,258,283,677,357hal670,1764hdc432,1841,300,1941,300,2046v,227,614,412,1372,412c1725,2458,1779,2457,1832,2455hal1825,2458hdc2258,2686,3062,2827,3934,2827v441,,874,-36,1251,-105hal5182,2723hdc5576,2901,6239,3008,6949,3008v936,,1763,-186,2034,-456hal8985,2555hdc9275,2610,9609,2639,9950,2639v1000,,1813,-243,1821,-544hal11768,2094hdc12818,2049,13599,1778,13599,1458v,-141,-156,-279,-442,-391hal13153,1067hdc13242,1004,13289,936,13289,867v,-228,-508,-428,-1238,-489hal12057,378hdc11926,159,11292,,10552,,10102,,9676,59,9385,162hal9388,163hdc9128,60,8724,,8295,,7775,,7298,89,7066,229hal7071,236hdc6756,142,6333,90,5893,90,5272,90,4701,194,4410,359hal4405,362hdc4079,305,3708,274,3330,274,2156,274,1204,561,1204,914v,29,7,58,19,87hal1228,1000hdxe" fillcolor="#fcc" strokeweight="0">
                  <v:path arrowok="t"/>
                </v:shape>
              </v:group>
              <v:rect id="_x0000_s7693" style="position:absolute;left:1643;top:-904;width:439;height:313;mso-wrap-style:none" filled="f" stroked="f">
                <v:textbox style="mso-next-textbox:#_x0000_s7693" inset="0,0,0,0">
                  <w:txbxContent>
                    <w:p w14:paraId="3D0C6C3B" w14:textId="77777777" w:rsidR="0084589B" w:rsidRDefault="0084589B" w:rsidP="007522DA">
                      <w:r>
                        <w:rPr>
                          <w:rFonts w:ascii="Tahoma" w:hAnsi="Tahoma" w:cs="Tahoma"/>
                          <w:color w:val="000000"/>
                          <w:lang w:val="en-US"/>
                        </w:rPr>
                        <w:t>AIPN</w:t>
                      </w:r>
                    </w:p>
                  </w:txbxContent>
                </v:textbox>
              </v:rect>
            </v:group>
            <v:group id="_x0000_s7694" style="position:absolute;left:1080;top:-180;width:1980;height:1260" coordorigin="520,1" coordsize="2732,665">
              <v:shape id="_x0000_s7695" style="position:absolute;left:598;top:79;width:2654;height:587" coordsize="13599,3008" path="m1228,1000hdc530,1022,,1199,,1412v,147,258,283,677,357hal670,1764hdc432,1841,300,1941,300,2046v,227,614,412,1372,412c1725,2458,1779,2457,1832,2455hal1825,2458hdc2258,2686,3062,2827,3934,2827v441,,874,-36,1251,-105hal5182,2723hdc5576,2901,6239,3008,6949,3008v936,,1763,-186,2034,-456hal8985,2555hdc9275,2610,9609,2639,9950,2639v1000,,1813,-243,1821,-544hal11768,2094hdc12818,2049,13599,1778,13599,1458v,-141,-156,-279,-442,-391hal13153,1067hdc13242,1004,13289,936,13289,867v,-228,-508,-428,-1238,-489hal12057,378hdc11926,159,11292,,10552,,10102,,9676,59,9385,162hal9388,163hdc9128,60,8724,,8295,,7775,,7298,89,7066,229hal7071,236hdc6756,142,6333,90,5893,90,5272,90,4701,194,4410,359hal4405,362hdc4079,305,3708,274,3330,274,2156,274,1204,561,1204,914v,29,7,58,19,87hal1228,1000hdxe" fillcolor="gray" strokeweight="0">
                <v:path arrowok="t"/>
              </v:shape>
              <v:shape id="_x0000_s7696" style="position:absolute;left:520;top:1;width:2654;height:587" coordsize="13599,3008" path="m1228,1000hdc530,1022,,1199,,1412v,147,258,283,677,357hal670,1764hdc432,1841,300,1941,300,2046v,227,614,412,1372,412c1725,2458,1779,2457,1832,2455hal1825,2458hdc2258,2686,3062,2827,3934,2827v441,,874,-36,1251,-105hal5182,2723hdc5576,2901,6239,3008,6949,3008v936,,1763,-186,2034,-456hal8985,2555hdc9275,2610,9609,2639,9950,2639v1000,,1813,-243,1821,-544hal11768,2094hdc12818,2049,13599,1778,13599,1458v,-141,-156,-279,-442,-391hal13153,1067hdc13242,1004,13289,936,13289,867v,-228,-508,-428,-1238,-489hal12057,378hdc11926,159,11292,,10552,,10102,,9676,59,9385,162hal9388,163hdc9128,60,8724,,8295,,7775,,7298,89,7066,229hal7071,236hdc6756,142,6333,90,5893,90,5272,90,4701,194,4410,359hal4405,362hdc4079,305,3708,274,3330,274,2156,274,1204,561,1204,914v,29,7,58,19,87hal1228,1000hdxe" fillcolor="#fcc" strokeweight="0">
                <v:path arrowok="t"/>
              </v:shape>
            </v:group>
            <v:shape id="_x0000_s7697" style="position:absolute;left:1681;top:540;width:299;height:639" coordsize="186,442" path="m154,99r-7,25l136,155r-11,33l114,221,91,288,80,320,68,356,31,344,43,308,54,276,77,208,88,175,99,142r10,-31l117,87r37,12xm74,94l166,r20,130l74,94xm111,350l18,442,,313r111,37xe" fillcolor="red" strokecolor="red" strokeweight=".15pt">
              <v:stroke joinstyle="bevel"/>
              <v:path arrowok="t"/>
              <o:lock v:ext="edit" verticies="t"/>
            </v:shape>
            <v:shape id="_x0000_s7698" type="#_x0000_t202" style="position:absolute;left:1440;top:90;width:1080;height:720" filled="f" stroked="f">
              <v:textbox style="mso-next-textbox:#_x0000_s7698" inset="5.85pt,.7pt,5.85pt,.7pt">
                <w:txbxContent>
                  <w:p w14:paraId="598A5ECA" w14:textId="77777777" w:rsidR="0084589B" w:rsidRDefault="0084589B" w:rsidP="00CA7CA5">
                    <w:pPr>
                      <w:pStyle w:val="TH"/>
                    </w:pPr>
                    <w:r>
                      <w:t>Access System</w:t>
                    </w:r>
                  </w:p>
                </w:txbxContent>
              </v:textbox>
            </v:shape>
            <v:shape id="_x0000_s7699" style="position:absolute;left:1620;top:-720;width:359;height:760;mso-position-horizontal:absolute;mso-position-vertical:absolute" coordsize="179,580" path="m73,93r10,56l91,190r8,43l107,277r8,44l123,365r8,43l139,449r6,32l106,488r-6,-32l93,415,85,372,77,329,69,284,60,240,53,197,45,156,34,100,73,93xm,126l36,r79,105l,126xm179,455l143,580,64,476,179,455xe" fillcolor="red" strokecolor="red" strokeweight=".15pt">
              <v:stroke joinstyle="bevel"/>
              <v:path arrowok="t"/>
              <o:lock v:ext="edit" verticies="t"/>
            </v:shape>
            <v:rect id="_x0000_s7844" style="position:absolute;left:608;top:2720;width:2533;height:930" filled="f" stroked="f">
              <v:textbox style="mso-next-textbox:#_x0000_s7844;mso-fit-shape-to-text:t" inset="0,0,0,0">
                <w:txbxContent>
                  <w:p w14:paraId="78D91C90" w14:textId="77777777" w:rsidR="0084589B" w:rsidRDefault="0084589B" w:rsidP="00CA7CA5">
                    <w:pPr>
                      <w:pStyle w:val="TH"/>
                      <w:rPr>
                        <w:rFonts w:hint="eastAsia"/>
                        <w:lang w:eastAsia="ja-JP"/>
                      </w:rPr>
                    </w:pPr>
                    <w:r>
                      <w:rPr>
                        <w:rFonts w:hint="eastAsia"/>
                        <w:lang w:val="en-US" w:eastAsia="ja-JP"/>
                      </w:rPr>
                      <w:t>Connection of PAN devices to an AIPN via a mobile terminal</w:t>
                    </w:r>
                  </w:p>
                </w:txbxContent>
              </v:textbox>
            </v:rect>
            <w10:anchorlock/>
          </v:group>
        </w:pict>
      </w:r>
    </w:p>
    <w:p w14:paraId="23B1CDF6" w14:textId="77777777" w:rsidR="007522DA" w:rsidRPr="00DF5426" w:rsidRDefault="007E5CDD" w:rsidP="00CA7CA5">
      <w:pPr>
        <w:pStyle w:val="Heading3"/>
        <w:rPr>
          <w:rStyle w:val="3Char"/>
        </w:rPr>
      </w:pPr>
      <w:bookmarkStart w:id="135" w:name="_Toc217731533"/>
      <w:r w:rsidRPr="00DF5426">
        <w:rPr>
          <w:rStyle w:val="3Char"/>
        </w:rPr>
        <w:t>E</w:t>
      </w:r>
      <w:r w:rsidR="007522DA" w:rsidRPr="00DF5426">
        <w:rPr>
          <w:rStyle w:val="3Char"/>
        </w:rPr>
        <w:t>.2.1</w:t>
      </w:r>
      <w:r w:rsidR="00A714C2" w:rsidRPr="00DF5426">
        <w:rPr>
          <w:rStyle w:val="3Char"/>
          <w:lang w:eastAsia="ja-JP"/>
        </w:rPr>
        <w:tab/>
      </w:r>
      <w:r w:rsidR="007522DA" w:rsidRPr="00DF5426">
        <w:rPr>
          <w:rStyle w:val="3Char"/>
        </w:rPr>
        <w:t>Use case 2: Multiple devices held by the same user</w:t>
      </w:r>
      <w:bookmarkEnd w:id="135"/>
    </w:p>
    <w:p w14:paraId="77372A5C" w14:textId="77777777" w:rsidR="007522DA" w:rsidRPr="00DF5426" w:rsidRDefault="007522DA" w:rsidP="007522DA">
      <w:r w:rsidRPr="00DF5426">
        <w:t>A user will carry a plurality of devices (PDA, music player, laptop, camera, headset, etc.) as well as mobile terminals with him/her. Each of them has a demand to access services provided by the AIPN or to communicate with</w:t>
      </w:r>
      <w:r w:rsidRPr="00DF5426">
        <w:rPr>
          <w:lang w:eastAsia="ja-JP"/>
        </w:rPr>
        <w:t xml:space="preserve"> another</w:t>
      </w:r>
      <w:r w:rsidRPr="00DF5426">
        <w:t xml:space="preserve"> entity through the AIPN, but they might lack a USIM and/or a mean</w:t>
      </w:r>
      <w:r w:rsidRPr="00DF5426">
        <w:rPr>
          <w:lang w:eastAsia="ja-JP"/>
        </w:rPr>
        <w:t>s</w:t>
      </w:r>
      <w:r w:rsidRPr="00DF5426">
        <w:t xml:space="preserve"> to directly access to the AIPN.</w:t>
      </w:r>
    </w:p>
    <w:p w14:paraId="1A60FD04" w14:textId="77777777" w:rsidR="007522DA" w:rsidRPr="00DF5426" w:rsidRDefault="007522DA" w:rsidP="007522DA">
      <w:r w:rsidRPr="00DF5426">
        <w:t xml:space="preserve">A mobile terminal, containing a USIM, with short-range wireless connectivity (e.g. IEEE 802.15) can connect to other devices with wireless access when they are close to each other to form a small network called a </w:t>
      </w:r>
      <w:r w:rsidRPr="00DF5426">
        <w:rPr>
          <w:i/>
        </w:rPr>
        <w:t xml:space="preserve">Personal Area Network (PAN), </w:t>
      </w:r>
      <w:r w:rsidRPr="00DF5426">
        <w:t>which is controlled by the user of the mobile terminal.</w:t>
      </w:r>
    </w:p>
    <w:p w14:paraId="15D74405" w14:textId="77777777" w:rsidR="007522DA" w:rsidRPr="00DF5426" w:rsidRDefault="007522DA" w:rsidP="007522DA">
      <w:r w:rsidRPr="00DF5426">
        <w:rPr>
          <w:lang w:eastAsia="ja-JP"/>
        </w:rPr>
        <w:t>A</w:t>
      </w:r>
      <w:r w:rsidRPr="00DF5426">
        <w:t xml:space="preserve"> </w:t>
      </w:r>
      <w:r w:rsidRPr="00DF5426">
        <w:rPr>
          <w:lang w:eastAsia="ja-JP"/>
        </w:rPr>
        <w:t>calling party</w:t>
      </w:r>
      <w:r w:rsidRPr="00DF5426">
        <w:t xml:space="preserve"> may request a call indicating the </w:t>
      </w:r>
      <w:proofErr w:type="gramStart"/>
      <w:r w:rsidRPr="00DF5426">
        <w:t>particular terminal/device</w:t>
      </w:r>
      <w:proofErr w:type="gramEnd"/>
      <w:r w:rsidRPr="00DF5426">
        <w:t xml:space="preserve"> within the PAN subject to service attributes and terminal/device capability.</w:t>
      </w:r>
    </w:p>
    <w:p w14:paraId="7E5924D1" w14:textId="77777777" w:rsidR="007522DA" w:rsidRPr="00DF5426" w:rsidRDefault="007E5CDD" w:rsidP="00CA7CA5">
      <w:pPr>
        <w:pStyle w:val="Heading4"/>
        <w:rPr>
          <w:lang w:eastAsia="ja-JP"/>
        </w:rPr>
      </w:pPr>
      <w:bookmarkStart w:id="136" w:name="_Toc217731534"/>
      <w:r w:rsidRPr="00DF5426">
        <w:rPr>
          <w:lang w:eastAsia="ja-JP"/>
        </w:rPr>
        <w:t>E</w:t>
      </w:r>
      <w:r w:rsidR="007522DA" w:rsidRPr="00DF5426">
        <w:rPr>
          <w:lang w:eastAsia="ja-JP"/>
        </w:rPr>
        <w:t>.2.1.1</w:t>
      </w:r>
      <w:r w:rsidR="00F73AEA" w:rsidRPr="00DF5426">
        <w:rPr>
          <w:lang w:eastAsia="ja-JP"/>
        </w:rPr>
        <w:tab/>
      </w:r>
      <w:r w:rsidR="007522DA" w:rsidRPr="00DF5426">
        <w:rPr>
          <w:lang w:eastAsia="ja-JP"/>
        </w:rPr>
        <w:t>Use case 2a: Subscription data within one device only</w:t>
      </w:r>
      <w:bookmarkEnd w:id="136"/>
    </w:p>
    <w:p w14:paraId="3CE65E30" w14:textId="77777777" w:rsidR="008D430D" w:rsidRDefault="008D430D" w:rsidP="008D430D">
      <w:r>
        <w:rPr>
          <w:rFonts w:hint="eastAsia"/>
        </w:rPr>
        <w:t xml:space="preserve">When only one device (mobile terminal 1) holds </w:t>
      </w:r>
      <w:r>
        <w:rPr>
          <w:rFonts w:hint="eastAsia"/>
          <w:lang w:eastAsia="ja-JP"/>
        </w:rPr>
        <w:t xml:space="preserve">a </w:t>
      </w:r>
      <w:r>
        <w:t>USIM</w:t>
      </w:r>
      <w:r>
        <w:rPr>
          <w:rFonts w:hint="eastAsia"/>
        </w:rPr>
        <w:t xml:space="preserve"> and another device (mobile terminal 2) does not hold </w:t>
      </w:r>
      <w:r>
        <w:t>a USIM</w:t>
      </w:r>
      <w:r>
        <w:rPr>
          <w:rFonts w:hint="eastAsia"/>
        </w:rPr>
        <w:t xml:space="preserve"> but has a mean</w:t>
      </w:r>
      <w:r>
        <w:rPr>
          <w:rFonts w:hint="eastAsia"/>
          <w:lang w:eastAsia="ja-JP"/>
        </w:rPr>
        <w:t>s</w:t>
      </w:r>
      <w:r>
        <w:rPr>
          <w:rFonts w:hint="eastAsia"/>
        </w:rPr>
        <w:t xml:space="preserve"> to access the AIPN, mobile terminal 2 will be authorized to access the AIPN using the </w:t>
      </w:r>
      <w:r>
        <w:t>USIM</w:t>
      </w:r>
      <w:r>
        <w:rPr>
          <w:rFonts w:hint="eastAsia"/>
        </w:rPr>
        <w:t xml:space="preserve"> in</w:t>
      </w:r>
      <w:r>
        <w:t xml:space="preserve"> mobile terminal</w:t>
      </w:r>
      <w:r>
        <w:rPr>
          <w:rFonts w:hint="eastAsia"/>
        </w:rPr>
        <w:t xml:space="preserve"> 1. </w:t>
      </w:r>
      <w:r>
        <w:rPr>
          <w:lang w:eastAsia="ja-JP"/>
        </w:rPr>
        <w:t xml:space="preserve"> T</w:t>
      </w:r>
      <w:r>
        <w:rPr>
          <w:rFonts w:hint="eastAsia"/>
          <w:lang w:eastAsia="ja-JP"/>
        </w:rPr>
        <w:t xml:space="preserve">he </w:t>
      </w:r>
      <w:r>
        <w:rPr>
          <w:rFonts w:hint="eastAsia"/>
        </w:rPr>
        <w:t xml:space="preserve">data transfer channel (i.e. transport and session) can be established </w:t>
      </w:r>
      <w:r>
        <w:t xml:space="preserve">and maintained </w:t>
      </w:r>
      <w:r>
        <w:rPr>
          <w:rFonts w:hint="eastAsia"/>
        </w:rPr>
        <w:t>through the access mean</w:t>
      </w:r>
      <w:r>
        <w:rPr>
          <w:rFonts w:hint="eastAsia"/>
          <w:lang w:eastAsia="ja-JP"/>
        </w:rPr>
        <w:t>s</w:t>
      </w:r>
      <w:r>
        <w:rPr>
          <w:rFonts w:hint="eastAsia"/>
        </w:rPr>
        <w:t xml:space="preserve"> </w:t>
      </w:r>
      <w:r>
        <w:rPr>
          <w:lang w:eastAsia="ja-JP"/>
        </w:rPr>
        <w:t xml:space="preserve">of </w:t>
      </w:r>
      <w:r>
        <w:rPr>
          <w:rFonts w:hint="eastAsia"/>
        </w:rPr>
        <w:t xml:space="preserve">mobile terminal 2 </w:t>
      </w:r>
      <w:proofErr w:type="gramStart"/>
      <w:r>
        <w:t>as long as</w:t>
      </w:r>
      <w:proofErr w:type="gramEnd"/>
      <w:r>
        <w:t xml:space="preserve"> </w:t>
      </w:r>
      <w:r>
        <w:rPr>
          <w:rFonts w:hint="eastAsia"/>
          <w:lang w:eastAsia="ja-JP"/>
        </w:rPr>
        <w:t xml:space="preserve">mobile </w:t>
      </w:r>
      <w:r>
        <w:t>terminal</w:t>
      </w:r>
      <w:r>
        <w:rPr>
          <w:rFonts w:hint="eastAsia"/>
          <w:lang w:eastAsia="ja-JP"/>
        </w:rPr>
        <w:t xml:space="preserve"> </w:t>
      </w:r>
      <w:r>
        <w:t>2 can access the USIM through the PAN</w:t>
      </w:r>
      <w:r>
        <w:rPr>
          <w:rFonts w:hint="eastAsia"/>
        </w:rPr>
        <w:t>.</w:t>
      </w:r>
      <w:r>
        <w:t xml:space="preserve">  If the mobile containing the USIM is removed from the PAN all service sessions, other than those on the mobile containing the USIM, will be terminated immediately.</w:t>
      </w:r>
    </w:p>
    <w:p w14:paraId="6CB81F71" w14:textId="77777777" w:rsidR="007522DA" w:rsidRPr="00DF5426" w:rsidRDefault="007522DA" w:rsidP="007522DA">
      <w:pPr>
        <w:jc w:val="center"/>
        <w:rPr>
          <w:lang w:eastAsia="ja-JP"/>
        </w:rPr>
      </w:pPr>
    </w:p>
    <w:p w14:paraId="6E9B213E" w14:textId="77777777" w:rsidR="007522DA" w:rsidRPr="00DF5426" w:rsidRDefault="007522DA" w:rsidP="00CA7CA5">
      <w:pPr>
        <w:pStyle w:val="TH"/>
        <w:rPr>
          <w:lang w:eastAsia="ja-JP"/>
        </w:rPr>
      </w:pPr>
      <w:r w:rsidRPr="00DF5426">
        <w:object w:dxaOrig="5239" w:dyaOrig="3888" w14:anchorId="6686D105">
          <v:shape id="_x0000_i1039" type="#_x0000_t75" style="width:261.8pt;height:194.35pt" o:ole="">
            <v:imagedata r:id="rId41" o:title=""/>
          </v:shape>
          <o:OLEObject Type="Embed" ProgID="Word.Picture.8" ShapeID="_x0000_i1039" DrawAspect="Content" ObjectID="_1822031008" r:id="rId42"/>
        </w:object>
      </w:r>
    </w:p>
    <w:p w14:paraId="505736A4" w14:textId="77777777" w:rsidR="007522DA" w:rsidRPr="00DF5426" w:rsidRDefault="007E5CDD" w:rsidP="00CA7CA5">
      <w:pPr>
        <w:pStyle w:val="Heading4"/>
      </w:pPr>
      <w:bookmarkStart w:id="137" w:name="_Toc217731535"/>
      <w:r w:rsidRPr="00DF5426">
        <w:rPr>
          <w:lang w:eastAsia="ja-JP"/>
        </w:rPr>
        <w:t>E</w:t>
      </w:r>
      <w:r w:rsidR="007522DA" w:rsidRPr="00DF5426">
        <w:rPr>
          <w:lang w:eastAsia="ja-JP"/>
        </w:rPr>
        <w:t>.2.1.2</w:t>
      </w:r>
      <w:r w:rsidR="00A714C2" w:rsidRPr="00DF5426">
        <w:tab/>
      </w:r>
      <w:r w:rsidR="007522DA" w:rsidRPr="00DF5426">
        <w:rPr>
          <w:lang w:eastAsia="ja-JP"/>
        </w:rPr>
        <w:t>Use case 2b:</w:t>
      </w:r>
      <w:r w:rsidR="007522DA" w:rsidRPr="00DF5426">
        <w:rPr>
          <w:lang w:eastAsia="ja-JP"/>
        </w:rPr>
        <w:tab/>
        <w:t>Relationship between Personal Network and Personal Area Network</w:t>
      </w:r>
      <w:bookmarkEnd w:id="137"/>
    </w:p>
    <w:p w14:paraId="3CD819CE" w14:textId="77777777" w:rsidR="008D430D" w:rsidRDefault="008D430D" w:rsidP="008D430D">
      <w:r>
        <w:t>Devices close to the user are connected using internal PAN mean</w:t>
      </w:r>
      <w:r>
        <w:rPr>
          <w:rFonts w:hint="eastAsia"/>
          <w:lang w:eastAsia="ja-JP"/>
        </w:rPr>
        <w:t>s</w:t>
      </w:r>
      <w:r>
        <w:t xml:space="preserve"> and share a USIM authority for the devices so connected. A device containing an independent USIM may be removed from the PAN yet </w:t>
      </w:r>
      <w:proofErr w:type="gramStart"/>
      <w:r>
        <w:t>still remain</w:t>
      </w:r>
      <w:r>
        <w:rPr>
          <w:rFonts w:hint="eastAsia"/>
          <w:lang w:eastAsia="ja-JP"/>
        </w:rPr>
        <w:t>s</w:t>
      </w:r>
      <w:proofErr w:type="gramEnd"/>
      <w:r>
        <w:t xml:space="preserve"> connected to the user’s Personal Network through the AIPN.</w:t>
      </w:r>
    </w:p>
    <w:p w14:paraId="4962C0B6" w14:textId="77777777" w:rsidR="007522DA" w:rsidRPr="00DF5426" w:rsidRDefault="007522DA" w:rsidP="007522DA">
      <w:pPr>
        <w:jc w:val="center"/>
      </w:pPr>
    </w:p>
    <w:p w14:paraId="6C87EDE4" w14:textId="77777777" w:rsidR="007522DA" w:rsidRPr="00DF5426" w:rsidRDefault="00CF2B46" w:rsidP="00CA7CA5">
      <w:pPr>
        <w:pStyle w:val="TH"/>
        <w:rPr>
          <w:lang w:eastAsia="ja-JP"/>
        </w:rPr>
      </w:pPr>
      <w:r w:rsidRPr="00DF5426">
        <w:pict w14:anchorId="0D1426EB">
          <v:shape id="_x0000_i1040" type="#_x0000_t75" style="width:261.8pt;height:159pt">
            <v:imagedata r:id="rId43" o:title=""/>
          </v:shape>
        </w:pict>
      </w:r>
    </w:p>
    <w:p w14:paraId="35BE339F" w14:textId="77777777" w:rsidR="008D430D" w:rsidRDefault="008D430D" w:rsidP="008D430D">
      <w:pPr>
        <w:autoSpaceDE w:val="0"/>
        <w:autoSpaceDN w:val="0"/>
        <w:adjustRightInd w:val="0"/>
        <w:rPr>
          <w:rFonts w:hint="eastAsia"/>
          <w:lang w:eastAsia="ja-JP"/>
        </w:rPr>
      </w:pPr>
      <w:r>
        <w:t xml:space="preserve">A user has a PAN consisting of </w:t>
      </w:r>
      <w:proofErr w:type="gramStart"/>
      <w:r>
        <w:t>a number of</w:t>
      </w:r>
      <w:proofErr w:type="gramEnd"/>
      <w:r>
        <w:t xml:space="preserve"> devices, including a personal device, </w:t>
      </w:r>
      <w:r>
        <w:rPr>
          <w:rFonts w:hint="eastAsia"/>
          <w:lang w:eastAsia="ja-JP"/>
        </w:rPr>
        <w:t xml:space="preserve">mobile </w:t>
      </w:r>
      <w:r>
        <w:t xml:space="preserve">terminal A, and a device that remains in the user’s vehicle, </w:t>
      </w:r>
      <w:r>
        <w:rPr>
          <w:rFonts w:hint="eastAsia"/>
          <w:lang w:eastAsia="ja-JP"/>
        </w:rPr>
        <w:t xml:space="preserve">mobile </w:t>
      </w:r>
      <w:r>
        <w:t xml:space="preserve">terminal B.  </w:t>
      </w:r>
      <w:r>
        <w:rPr>
          <w:rFonts w:hint="eastAsia"/>
          <w:lang w:eastAsia="ja-JP"/>
        </w:rPr>
        <w:t>Mobile t</w:t>
      </w:r>
      <w:r>
        <w:t xml:space="preserve">erminal A and </w:t>
      </w:r>
      <w:r>
        <w:rPr>
          <w:rFonts w:hint="eastAsia"/>
          <w:lang w:eastAsia="ja-JP"/>
        </w:rPr>
        <w:t>mobile t</w:t>
      </w:r>
      <w:r>
        <w:t xml:space="preserve">erminal B each contain a USIM.  While close to the user, and connected using the internal PAN means, communication between </w:t>
      </w:r>
      <w:r>
        <w:rPr>
          <w:rFonts w:hint="eastAsia"/>
          <w:lang w:eastAsia="ja-JP"/>
        </w:rPr>
        <w:t xml:space="preserve">mobile </w:t>
      </w:r>
      <w:r>
        <w:t xml:space="preserve">terminal A and B (e.g. synchronisation of a database) is achieved directly via the PAN.  When the user leaves his vehicle, </w:t>
      </w:r>
      <w:r>
        <w:rPr>
          <w:rFonts w:hint="eastAsia"/>
          <w:lang w:eastAsia="ja-JP"/>
        </w:rPr>
        <w:t xml:space="preserve">the </w:t>
      </w:r>
      <w:r>
        <w:t xml:space="preserve">PAN connection is </w:t>
      </w:r>
      <w:proofErr w:type="gramStart"/>
      <w:r>
        <w:t>lost</w:t>
      </w:r>
      <w:proofErr w:type="gramEnd"/>
      <w:r>
        <w:t xml:space="preserve"> and </w:t>
      </w:r>
      <w:r>
        <w:rPr>
          <w:rFonts w:hint="eastAsia"/>
          <w:lang w:eastAsia="ja-JP"/>
        </w:rPr>
        <w:t>mobile t</w:t>
      </w:r>
      <w:r>
        <w:t>erminal B continues to connect to the Personal Area Network (e.g. to continue the synchronisation process) through the users Personal Network by connecting through the AIPN using the USIM contained in Terminal B.</w:t>
      </w:r>
    </w:p>
    <w:p w14:paraId="5CCF34E6" w14:textId="77777777" w:rsidR="007522DA" w:rsidRPr="00DF5426" w:rsidRDefault="007E5CDD" w:rsidP="00CA7CA5">
      <w:pPr>
        <w:pStyle w:val="Heading3"/>
        <w:rPr>
          <w:rStyle w:val="3Char"/>
        </w:rPr>
      </w:pPr>
      <w:bookmarkStart w:id="138" w:name="_Toc217731536"/>
      <w:r w:rsidRPr="00DF5426">
        <w:rPr>
          <w:rStyle w:val="3Char"/>
        </w:rPr>
        <w:t>E</w:t>
      </w:r>
      <w:r w:rsidR="007522DA" w:rsidRPr="00DF5426">
        <w:rPr>
          <w:rStyle w:val="3Char"/>
        </w:rPr>
        <w:t>.2.3</w:t>
      </w:r>
      <w:r w:rsidR="00A714C2" w:rsidRPr="00DF5426">
        <w:rPr>
          <w:rStyle w:val="3Char"/>
          <w:lang w:eastAsia="ja-JP"/>
        </w:rPr>
        <w:tab/>
      </w:r>
      <w:r w:rsidR="007522DA" w:rsidRPr="00DF5426">
        <w:rPr>
          <w:rStyle w:val="3Char"/>
        </w:rPr>
        <w:t>Impact on an AIPN:</w:t>
      </w:r>
      <w:bookmarkEnd w:id="138"/>
    </w:p>
    <w:p w14:paraId="142D491A" w14:textId="77777777" w:rsidR="008D430D" w:rsidRPr="00B926D0" w:rsidRDefault="008D430D" w:rsidP="008D430D">
      <w:pPr>
        <w:rPr>
          <w:lang w:eastAsia="ja-JP"/>
        </w:rPr>
      </w:pPr>
      <w:r>
        <w:rPr>
          <w:lang w:eastAsia="ja-JP"/>
        </w:rPr>
        <w:t xml:space="preserve">For reliable billing information in all the PAN use cases it is essential that the appropriate USIM is correctly associated with every request for </w:t>
      </w:r>
      <w:r>
        <w:rPr>
          <w:rFonts w:hint="eastAsia"/>
          <w:lang w:eastAsia="ja-JP"/>
        </w:rPr>
        <w:t>s</w:t>
      </w:r>
      <w:r>
        <w:rPr>
          <w:lang w:eastAsia="ja-JP"/>
        </w:rPr>
        <w:t>ervices from the AIPN.  Possible causes of double counting, attributing a service request to the wrong user, or other cause</w:t>
      </w:r>
      <w:r>
        <w:rPr>
          <w:rFonts w:hint="eastAsia"/>
          <w:lang w:eastAsia="ja-JP"/>
        </w:rPr>
        <w:t>s</w:t>
      </w:r>
      <w:r>
        <w:rPr>
          <w:lang w:eastAsia="ja-JP"/>
        </w:rPr>
        <w:t xml:space="preserve"> of incorrect billing, must be eliminated.</w:t>
      </w:r>
    </w:p>
    <w:p w14:paraId="285A335A" w14:textId="77777777" w:rsidR="007522DA" w:rsidRPr="00DF5426" w:rsidRDefault="007E5CDD" w:rsidP="00CA7CA5">
      <w:pPr>
        <w:pStyle w:val="Heading2"/>
      </w:pPr>
      <w:bookmarkStart w:id="139" w:name="_Toc217731537"/>
      <w:r w:rsidRPr="00DF5426">
        <w:rPr>
          <w:lang w:eastAsia="ja-JP"/>
        </w:rPr>
        <w:lastRenderedPageBreak/>
        <w:t>E</w:t>
      </w:r>
      <w:r w:rsidR="007522DA" w:rsidRPr="00DF5426">
        <w:rPr>
          <w:lang w:eastAsia="ja-JP"/>
        </w:rPr>
        <w:t>.3</w:t>
      </w:r>
      <w:r w:rsidR="007522DA" w:rsidRPr="00DF5426">
        <w:rPr>
          <w:lang w:eastAsia="ja-JP"/>
        </w:rPr>
        <w:tab/>
      </w:r>
      <w:r w:rsidR="007522DA" w:rsidRPr="00DF5426">
        <w:t>Ad-hoc Network</w:t>
      </w:r>
      <w:bookmarkEnd w:id="139"/>
    </w:p>
    <w:p w14:paraId="2770D36C" w14:textId="77777777" w:rsidR="007522DA" w:rsidRPr="00DF5426" w:rsidRDefault="007E5CDD" w:rsidP="00CA7CA5">
      <w:pPr>
        <w:pStyle w:val="Heading3"/>
        <w:rPr>
          <w:rStyle w:val="3Char"/>
        </w:rPr>
      </w:pPr>
      <w:bookmarkStart w:id="140" w:name="_Toc217731538"/>
      <w:r w:rsidRPr="00DF5426">
        <w:rPr>
          <w:rStyle w:val="3Char"/>
          <w:lang w:eastAsia="ja-JP"/>
        </w:rPr>
        <w:t>E</w:t>
      </w:r>
      <w:r w:rsidR="007522DA" w:rsidRPr="00DF5426">
        <w:rPr>
          <w:rStyle w:val="3Char"/>
        </w:rPr>
        <w:t>.3.1</w:t>
      </w:r>
      <w:r w:rsidR="007522DA" w:rsidRPr="00DF5426">
        <w:rPr>
          <w:rStyle w:val="3Char"/>
        </w:rPr>
        <w:tab/>
        <w:t>Use Case 1: Formation of an Ad-hoc Network</w:t>
      </w:r>
      <w:bookmarkEnd w:id="140"/>
    </w:p>
    <w:p w14:paraId="2E6B93E7" w14:textId="77777777" w:rsidR="008D430D" w:rsidRDefault="008D430D" w:rsidP="008D430D">
      <w:r>
        <w:t xml:space="preserve">In this use case, </w:t>
      </w:r>
      <w:proofErr w:type="gramStart"/>
      <w:r>
        <w:t>a number of</w:t>
      </w:r>
      <w:proofErr w:type="gramEnd"/>
      <w:r>
        <w:t xml:space="preserve"> users interconnect their terminal devices to form a</w:t>
      </w:r>
      <w:r>
        <w:rPr>
          <w:rFonts w:hint="eastAsia"/>
          <w:lang w:eastAsia="ja-JP"/>
        </w:rPr>
        <w:t>n Ad-hoc</w:t>
      </w:r>
      <w:r>
        <w:t xml:space="preserve"> </w:t>
      </w:r>
      <w:r>
        <w:rPr>
          <w:rFonts w:hint="eastAsia"/>
          <w:lang w:eastAsia="ja-JP"/>
        </w:rPr>
        <w:t>N</w:t>
      </w:r>
      <w:r>
        <w:t xml:space="preserve">etwork.  These terminal devices may be capable of connecting to different </w:t>
      </w:r>
      <w:r>
        <w:rPr>
          <w:rFonts w:hint="eastAsia"/>
          <w:lang w:eastAsia="ja-JP"/>
        </w:rPr>
        <w:t>a</w:t>
      </w:r>
      <w:r>
        <w:t>ccess systems.  The Ad-</w:t>
      </w:r>
      <w:r>
        <w:rPr>
          <w:rFonts w:hint="eastAsia"/>
          <w:lang w:eastAsia="ja-JP"/>
        </w:rPr>
        <w:t>h</w:t>
      </w:r>
      <w:r>
        <w:t xml:space="preserve">oc Network enables its members to access the AIPN through any of the terminal devices that </w:t>
      </w:r>
      <w:proofErr w:type="gramStart"/>
      <w:r>
        <w:t>are able to</w:t>
      </w:r>
      <w:proofErr w:type="gramEnd"/>
      <w:r>
        <w:t xml:space="preserve"> connect to a suitable access system. Each member of the Ad-</w:t>
      </w:r>
      <w:r>
        <w:rPr>
          <w:rFonts w:hint="eastAsia"/>
          <w:lang w:eastAsia="ja-JP"/>
        </w:rPr>
        <w:t>h</w:t>
      </w:r>
      <w:r>
        <w:t>oc Network uses their own USIM to obtain whatever services they are individually entitled to use.</w:t>
      </w:r>
    </w:p>
    <w:p w14:paraId="7015CB33" w14:textId="77777777" w:rsidR="007522DA" w:rsidRPr="00DF5426" w:rsidRDefault="007E5CDD" w:rsidP="00CA7CA5">
      <w:pPr>
        <w:pStyle w:val="Heading3"/>
        <w:rPr>
          <w:rStyle w:val="3Char"/>
        </w:rPr>
      </w:pPr>
      <w:bookmarkStart w:id="141" w:name="_Toc217731539"/>
      <w:r w:rsidRPr="00DF5426">
        <w:rPr>
          <w:rStyle w:val="3Char"/>
          <w:lang w:eastAsia="ja-JP"/>
        </w:rPr>
        <w:t>E</w:t>
      </w:r>
      <w:r w:rsidR="007522DA" w:rsidRPr="00DF5426">
        <w:rPr>
          <w:rStyle w:val="3Char"/>
        </w:rPr>
        <w:t>.3.2</w:t>
      </w:r>
      <w:r w:rsidR="007522DA" w:rsidRPr="00DF5426">
        <w:rPr>
          <w:rStyle w:val="3Char"/>
        </w:rPr>
        <w:tab/>
        <w:t>Use Case 2: Movement of an Ad-hoc Network</w:t>
      </w:r>
      <w:bookmarkEnd w:id="141"/>
    </w:p>
    <w:p w14:paraId="0F214BE8" w14:textId="77777777" w:rsidR="007522DA" w:rsidRPr="00DF5426" w:rsidRDefault="007522DA" w:rsidP="007522DA">
      <w:r w:rsidRPr="00DF5426">
        <w:t xml:space="preserve">The </w:t>
      </w:r>
      <w:r w:rsidRPr="00DF5426">
        <w:rPr>
          <w:lang w:eastAsia="ja-JP"/>
        </w:rPr>
        <w:t>Ad-hoc Network</w:t>
      </w:r>
      <w:r w:rsidRPr="00DF5426">
        <w:t xml:space="preserve"> may change the terminal device used to forward the consolidated traffic to the AIPN as required.  Reasons for change could </w:t>
      </w:r>
      <w:proofErr w:type="gramStart"/>
      <w:r w:rsidRPr="00DF5426">
        <w:t>be;</w:t>
      </w:r>
      <w:proofErr w:type="gramEnd"/>
    </w:p>
    <w:p w14:paraId="0B69B7CF" w14:textId="77777777" w:rsidR="007522DA" w:rsidRPr="00DF5426" w:rsidRDefault="00CA7CA5" w:rsidP="00CA7CA5">
      <w:pPr>
        <w:pStyle w:val="B1"/>
      </w:pPr>
      <w:r w:rsidRPr="00DF5426">
        <w:t>1)</w:t>
      </w:r>
      <w:r w:rsidRPr="00DF5426">
        <w:tab/>
      </w:r>
      <w:r w:rsidR="007522DA" w:rsidRPr="00DF5426">
        <w:t xml:space="preserve">Movement of </w:t>
      </w:r>
      <w:r w:rsidR="007522DA" w:rsidRPr="00DF5426">
        <w:rPr>
          <w:lang w:eastAsia="ja-JP"/>
        </w:rPr>
        <w:t xml:space="preserve">the connected terminal device within the Ad-hoc </w:t>
      </w:r>
      <w:r w:rsidR="007522DA" w:rsidRPr="00DF5426">
        <w:t xml:space="preserve">Network causing </w:t>
      </w:r>
      <w:r w:rsidR="007522DA" w:rsidRPr="00DF5426">
        <w:rPr>
          <w:lang w:eastAsia="ja-JP"/>
        </w:rPr>
        <w:t>it</w:t>
      </w:r>
      <w:r w:rsidR="007522DA" w:rsidRPr="00DF5426">
        <w:t xml:space="preserve"> to </w:t>
      </w:r>
      <w:proofErr w:type="gramStart"/>
      <w:r w:rsidR="007522DA" w:rsidRPr="00DF5426">
        <w:t>loose</w:t>
      </w:r>
      <w:proofErr w:type="gramEnd"/>
      <w:r w:rsidR="007522DA" w:rsidRPr="00DF5426">
        <w:t xml:space="preserve"> service while another terminal device gains service (not necessarily using the same </w:t>
      </w:r>
      <w:r w:rsidR="007522DA" w:rsidRPr="00DF5426">
        <w:rPr>
          <w:lang w:eastAsia="ja-JP"/>
        </w:rPr>
        <w:t>a</w:t>
      </w:r>
      <w:r w:rsidR="007522DA" w:rsidRPr="00DF5426">
        <w:t>ccess system).</w:t>
      </w:r>
    </w:p>
    <w:p w14:paraId="71BD4056" w14:textId="77777777" w:rsidR="008D430D" w:rsidRDefault="008D430D" w:rsidP="008D430D">
      <w:pPr>
        <w:pStyle w:val="B1"/>
        <w:rPr>
          <w:rFonts w:hint="eastAsia"/>
          <w:lang w:eastAsia="ja-JP"/>
        </w:rPr>
      </w:pPr>
      <w:r>
        <w:t>2)</w:t>
      </w:r>
      <w:r>
        <w:tab/>
        <w:t xml:space="preserve">It may be financially advantageous to the group of users for their consolidated traffic to be routed through one </w:t>
      </w:r>
      <w:proofErr w:type="gramStart"/>
      <w:r>
        <w:t>particular access</w:t>
      </w:r>
      <w:proofErr w:type="gramEnd"/>
      <w:r>
        <w:t xml:space="preserve"> system depending on their location or time of day. The users of the Ad-</w:t>
      </w:r>
      <w:r>
        <w:rPr>
          <w:rFonts w:hint="eastAsia"/>
          <w:lang w:eastAsia="ja-JP"/>
        </w:rPr>
        <w:t>h</w:t>
      </w:r>
      <w:r>
        <w:t xml:space="preserve">oc </w:t>
      </w:r>
      <w:r>
        <w:rPr>
          <w:rFonts w:hint="eastAsia"/>
          <w:lang w:eastAsia="ja-JP"/>
        </w:rPr>
        <w:t>N</w:t>
      </w:r>
      <w:r>
        <w:t xml:space="preserve">etwork may cause their </w:t>
      </w:r>
      <w:r>
        <w:rPr>
          <w:rFonts w:hint="eastAsia"/>
          <w:lang w:eastAsia="ja-JP"/>
        </w:rPr>
        <w:t>A</w:t>
      </w:r>
      <w:r>
        <w:t xml:space="preserve">d-hoc </w:t>
      </w:r>
      <w:r>
        <w:rPr>
          <w:rFonts w:hint="eastAsia"/>
          <w:lang w:eastAsia="ja-JP"/>
        </w:rPr>
        <w:t>N</w:t>
      </w:r>
      <w:r>
        <w:t xml:space="preserve">etwork to change </w:t>
      </w:r>
      <w:r>
        <w:rPr>
          <w:rFonts w:hint="eastAsia"/>
          <w:lang w:eastAsia="ja-JP"/>
        </w:rPr>
        <w:t>a</w:t>
      </w:r>
      <w:r>
        <w:t xml:space="preserve">ccess system simply to maintain their fiscal advantage rather than for reasons of </w:t>
      </w:r>
      <w:r>
        <w:rPr>
          <w:rFonts w:hint="eastAsia"/>
          <w:lang w:eastAsia="ja-JP"/>
        </w:rPr>
        <w:t xml:space="preserve">access system </w:t>
      </w:r>
      <w:r>
        <w:t>coverage etc…</w:t>
      </w:r>
    </w:p>
    <w:p w14:paraId="045A0FAB" w14:textId="77777777" w:rsidR="008D430D" w:rsidRPr="00BB00D7" w:rsidRDefault="008D430D" w:rsidP="008D430D">
      <w:pPr>
        <w:pStyle w:val="Heading3"/>
        <w:rPr>
          <w:rStyle w:val="2Char"/>
        </w:rPr>
      </w:pPr>
      <w:bookmarkStart w:id="142" w:name="_Toc217731540"/>
      <w:r w:rsidRPr="00BB00D7">
        <w:rPr>
          <w:rStyle w:val="2Char"/>
          <w:rFonts w:hint="eastAsia"/>
        </w:rPr>
        <w:t>E.</w:t>
      </w:r>
      <w:r w:rsidRPr="00BB00D7">
        <w:rPr>
          <w:rStyle w:val="2Char"/>
        </w:rPr>
        <w:t>3</w:t>
      </w:r>
      <w:r w:rsidRPr="00BB00D7">
        <w:rPr>
          <w:rStyle w:val="2Char"/>
          <w:rFonts w:hint="eastAsia"/>
        </w:rPr>
        <w:t>.3</w:t>
      </w:r>
      <w:r w:rsidRPr="00BB00D7">
        <w:rPr>
          <w:rStyle w:val="2Char"/>
          <w:rFonts w:hint="eastAsia"/>
        </w:rPr>
        <w:tab/>
        <w:t>Use case 3: Multiple users</w:t>
      </w:r>
      <w:r w:rsidRPr="00BB00D7">
        <w:rPr>
          <w:rStyle w:val="2Char"/>
        </w:rPr>
        <w:t xml:space="preserve"> within the home</w:t>
      </w:r>
      <w:bookmarkEnd w:id="142"/>
    </w:p>
    <w:p w14:paraId="0E17C04E" w14:textId="77777777" w:rsidR="008D430D" w:rsidRDefault="008D430D" w:rsidP="008D430D">
      <w:pPr>
        <w:autoSpaceDE w:val="0"/>
        <w:autoSpaceDN w:val="0"/>
        <w:adjustRightInd w:val="0"/>
        <w:spacing w:after="0"/>
        <w:rPr>
          <w:rFonts w:ascii="Arial" w:hAnsi="Arial"/>
          <w:b/>
        </w:rPr>
      </w:pPr>
      <w:r w:rsidRPr="00CA7CA5">
        <w:rPr>
          <w:rFonts w:ascii="Arial" w:hAnsi="Arial"/>
          <w:b/>
          <w:noProof/>
          <w:lang w:eastAsia="ja-JP"/>
        </w:rPr>
      </w:r>
      <w:r w:rsidRPr="00CA7CA5">
        <w:rPr>
          <w:rFonts w:ascii="Arial" w:hAnsi="Arial"/>
          <w:b/>
        </w:rPr>
        <w:pict w14:anchorId="5822EC7E">
          <v:group id="_x0000_s7874" editas="canvas" style="width:555.3pt;height:259.1pt;mso-position-horizontal-relative:char;mso-position-vertical-relative:line" coordorigin=",-1440" coordsize="11106,5182">
            <o:lock v:ext="edit" aspectratio="t"/>
            <v:shape id="_x0000_s7875" type="#_x0000_t75" style="position:absolute;top:-1440;width:11106;height:5182" o:preferrelative="f">
              <v:fill o:detectmouseclick="t"/>
              <v:path o:extrusionok="t" o:connecttype="none"/>
              <o:lock v:ext="edit" text="t"/>
            </v:shape>
            <v:group id="_x0000_s7876" style="position:absolute;left:4490;top:1783;width:3567;height:590" coordorigin="4490,1783" coordsize="3567,590">
              <v:oval id="_x0000_s7877" style="position:absolute;left:4490;top:1783;width:3541;height:564" fillcolor="#d6ecee" strokeweight="0"/>
              <v:oval id="_x0000_s7878" style="position:absolute;left:4516;top:1809;width:3541;height:564" fillcolor="#708688" strokeweight="0"/>
              <v:oval id="_x0000_s7879" style="position:absolute;left:4503;top:1796;width:3541;height:564" fillcolor="#bbe0e3" strokeweight="0"/>
            </v:group>
            <v:group id="_x0000_s7880" style="position:absolute;left:6480;top:1800;width:411;height:424" coordorigin="6480,1800" coordsize="411,424">
              <v:group id="_x0000_s7881" style="position:absolute;left:6480;top:1800;width:381;height:414" coordorigin="1630,1248" coordsize="381,414">
                <v:shape id="_x0000_s7882" style="position:absolute;left:1649;top:1268;width:59;height:75" coordsize="59,75" path="m,13l,12,2,10,2,9,3,7,7,6,8,4,10,3,13,1,19,r,l21,r1,1l27,7r5,8l37,22r4,6l46,36r5,7l54,49r5,8l59,57r,l56,58r-4,3l49,63r-3,1l41,67r-3,3l35,72r-3,3l27,67,22,60,18,52,15,45,10,37,7,28,3,21,,13xe" fillcolor="#666" stroked="f">
                  <v:path arrowok="t"/>
                </v:shape>
                <v:shape id="_x0000_s7883" style="position:absolute;left:1679;top:1298;width:315;height:346" coordsize="315,346" path="m296,286r-13,6l271,299r-11,6l247,311r-13,6l222,323r-13,6l195,337r-3,1l188,340r-3,1l182,343r-3,l176,344r-3,2l169,346r-9,-3l152,332,135,307,117,278,98,248,79,217,60,186,41,153,21,120,2,87,,85,,84,,81,,79,,78,2,76r,-1l2,72,3,66r7,-3l10,63r,l10,63r,l10,63r,l8,63r,l24,52,38,42,54,34,70,25,87,18r18,-6l122,6,139,r,l139,r,l141,r,l141,r,l141,r5,1l149,3r3,1l155,6r3,3l162,12r1,3l166,18r21,28l206,75r16,27l239,129r16,27l271,183r15,28l305,241r7,18l315,269r-2,2l313,274r-3,3l309,278r-4,2l302,283r-3,1l296,286xe" fillcolor="#ff8c00" stroked="f">
                  <v:path arrowok="t"/>
                </v:shape>
                <v:shape id="_x0000_s7884" style="position:absolute;left:1660;top:1278;width:351;height:384" coordsize="351,384" path="m350,276r-8,-17l324,229,309,201,293,173,277,144,260,116,244,89,225,60,204,30r-4,-4l195,20r-5,-5l184,11,177,6,171,3,163,2,155,r-1,l152,r-1,l151,2r-2,l147,3r-1,l146,5r12,15l158,20r,l158,20r2,l160,20r,l160,20r,l165,21r3,2l171,24r3,2l177,29r4,3l182,35r3,3l206,66r19,29l241,122r17,27l274,176r16,27l305,231r19,30l331,279r3,10l332,291r,3l329,297r-1,1l324,300r-3,3l318,304r-3,2l302,312r-12,7l279,325r-13,6l253,337r-12,6l228,349r-14,8l211,358r-4,2l204,361r-3,2l198,363r-3,1l192,366r-4,l179,363r-8,-11l154,327,136,298,117,268,98,237,79,206,60,173,40,140,21,107r-2,-2l19,104r,-3l19,99r,-1l21,96r,-1l21,92r1,-6l29,83r,l29,83r,l29,83r,l29,83r-2,l27,83,43,72,57,62,73,54,89,45r17,-7l124,32r17,-6l158,20,146,5r-19,6l109,17,92,24,75,32,57,41,41,50,26,60,11,72r-1,l8,72r,2l7,74r,1l5,75r,2l5,77r,1l4,83,2,86r,4l,95r,3l,102r,3l,110r2,3l22,147r21,35l64,216r20,34l103,282r19,31l141,342r16,25l165,375r1,1l166,376r,l166,378r2,l168,378r2,1l170,379r6,3l179,382r5,2l187,384r5,l196,382r5,-1l209,379r8,-3l231,369r14,-6l258,357r13,-8l283,343r15,-7l310,330r14,-8l329,319r5,-3l337,313r5,-3l345,307r2,-4l348,298r2,-3l351,285r,-2l351,282r,l350,280r,-1l350,277r,-1l350,276xe" fillcolor="black" stroked="f">
                  <v:path arrowok="t"/>
                </v:shape>
                <v:shape id="_x0000_s7885" style="position:absolute;left:1630;top:1248;width:95;height:105" coordsize="95,105" path="m40,102r1,l43,101r,-2l45,99r1,-1l48,98r,-2l49,95r2,l46,87,41,80,37,72,34,65,29,57,26,48,22,41,19,33r,-1l21,30r,-1l22,27r4,-1l27,24r2,-1l32,21r6,-1l38,20r2,l41,21r5,6l51,35r5,7l60,48r5,8l70,63r3,6l78,77r3,-2l83,74r1,-2l87,71r2,l90,69r4,-1l95,66,90,60,86,53,83,45,78,39,73,32,68,24,64,18,59,11,52,5r-1,l51,3r-2,l49,3r,l48,2r,l46,2r-5,l38,r,l37,r,l35,r,l35,,34,r,l24,5,21,6,16,9r-3,3l8,15,5,18,3,23,2,26,,30,2,41,5,51r3,9l13,71r6,9l24,89r6,7l35,105r,l37,105r,-1l37,104r1,l38,104r,-2l40,102xe" fillcolor="black" stroked="f">
                  <v:path arrowok="t"/>
                </v:shape>
                <v:shape id="_x0000_s7886" style="position:absolute;left:1731;top:1340;width:27;height:31" coordsize="27,31" path="m2,13r,2l4,16r,3l5,21r2,1l7,24r1,1l10,27r2,1l13,30r2,l16,31r2,l19,31r2,-1l23,30r1,-2l26,27r1,-2l27,24r,-3l27,19r,-1l26,16,24,15r,-2l23,12r,-2l21,9r,l19,7r,-1l18,4,16,3,15,1,13,,12,,10,,8,,7,1,4,1r,2l2,4,,6,,9r,1l,12r2,1xe" fillcolor="black" stroked="f">
                  <v:path arrowok="t"/>
                </v:shape>
                <v:shape id="_x0000_s7887" style="position:absolute;left:1760;top:1326;width:28;height:32" coordsize="28,32" path="m2,15r1,2l5,18r,2l6,21r,2l8,24r1,2l9,27r2,2l13,30r1,l16,32r3,l21,32r1,-2l24,30r1,-1l27,27r,-1l28,24r,-1l28,20,27,18r,-1l25,15,24,14r,-2l22,11r,-2l21,8,19,6r,-1l17,3,16,2r-2,l11,,9,,8,,6,2,5,2,3,3,2,5r,1l,8r,3l,12r2,2l2,15xe" fillcolor="black" stroked="f">
                  <v:path arrowok="t"/>
                </v:shape>
                <v:shape id="_x0000_s7888" style="position:absolute;left:1790;top:1314;width:25;height:29" coordsize="25,29" path="m2,14r,1l3,17r,1l5,20r,3l6,24r2,2l8,26r1,1l11,29r3,l16,29r1,l19,29r2,l22,27r2,-1l25,24r,-1l25,20r,-2l25,17,24,15r,-1l22,14r,l22,12r,l22,12r,l21,12r,l21,12r1,l22,12r,l22,12r,l22,12r,2l22,12r,-1l22,11,21,9r,l21,8,19,6r,l19,5,17,3,16,2,14,,13,,9,,8,,6,2,5,2,3,3,2,5r,1l,8,,9r2,3l2,14xe" fillcolor="black" stroked="f">
                  <v:path arrowok="t"/>
                </v:shape>
                <v:shape id="_x0000_s7889" style="position:absolute;left:1792;top:1478;width:34;height:26" coordsize="34,26" path="m31,21r,l31,21r2,-2l33,19r,l33,18r,l33,16r1,l34,15r,l34,13r,l33,12r,l33,12r,-2l33,12r,-2l33,10r,l33,10r,l33,9r,l33,9r,l33,9r,l33,9r,l33,9r,l33,9r,-2l31,7r,-1l30,4r,l28,4r,-1l26,3,25,1r-2,l23,,22,,20,,19,,17,,15,,14,1r,l12,1,11,3,9,3r,l7,4,6,4r,l4,4r,2l3,6r,1l1,7r,2l1,9,,13r,2l1,15r,1l1,18r2,1l3,21r1,1l4,24r2,1l7,25r,l9,25r,1l11,26r,l12,26r,l17,25r2,l20,25r2,l22,25r1,-1l25,24r1,l26,24r5,-3xe" fillcolor="black" stroked="f">
                  <v:path arrowok="t"/>
                </v:shape>
                <v:shape id="_x0000_s7890" style="position:absolute;left:1839;top:1457;width:32;height:27" coordsize="32,27" path="m3,16r,2l3,19r2,l5,21r,l6,22r,l8,24r,l9,25r,l9,25r2,l11,25r,2l11,27r2,l16,27r1,l19,27r2,l22,27r,-2l24,25r1,-1l27,22r1,-1l30,21r,l32,19r,l32,18r,l32,16r,l32,13r,-1l32,12r,-2l32,10r,-1l30,9r,-2l30,7r,-1l28,6r,-2l28,4r-1,l27,3r-2,l25,3r,l25,3r,-2l24,1r,l24,1r,l24,1,22,,21,,19,r,l17,,16,r,l16,,14,,13,1r-2,l9,1,8,3,6,4,5,4,3,6,2,12,,12r,1l2,13r,2l2,15r,l2,16r,l3,16xe" fillcolor="black" stroked="f">
                  <v:path arrowok="t"/>
                </v:shape>
                <v:shape id="_x0000_s7891" style="position:absolute;left:1880;top:1436;width:30;height:27" coordsize="30,27" path="m3,19r,l3,19r,l3,19r,2l3,21r,l3,21r,l3,22r2,l5,22r,2l5,24r1,l6,24r,1l6,25r2,l8,25r2,l10,27r1,l11,27r2,l13,27r1,l17,25r2,l19,25r2,-1l22,24r,l24,22r,l25,22r,l25,22r2,-1l27,21r2,l29,19r,l29,18r1,l30,16r,-1l30,15r,l30,13r,l30,12r,l30,12,29,10r,-1l29,9r,-2l27,6r,l27,4r-2,l25,3r,l24,1r,l22,r,l21,,19,,17,r,l16,r,l14,r,l13,r,l13,1r-2,l10,3,8,3r,1l6,4,5,6r,l3,7,5,6r,l3,7r,l3,7,2,7r,2l2,9r,l2,10r,l2,10,,12r,l,12r,l,12r,l,13r,l,15r,l,16r,l2,16r,2l2,18r1,1xe" fillcolor="black" stroked="f">
                  <v:path arrowok="t"/>
                </v:shape>
                <v:shape id="_x0000_s7892" style="position:absolute;left:1812;top:1509;width:35;height:27" coordsize="35,27" path="m33,18r,-2l35,15r,-2l35,13r,-1l33,10r,l32,9r,-2l32,9r,l32,7r,l32,7r,l32,7r,l30,7r,-1l30,6,29,4r,l29,4,27,3r,l25,3r,-2l24,1,22,r,l21,,19,,18,,16,r,l14,r,1l13,1r-2,l11,1,10,3,8,3r,l8,3r,l8,3,6,3r,1l6,4r,l5,4r,l3,6r,l2,7r,l2,9,,9r,3l,12r,l,12r,l,12r,l,12r,l,13r,2l,15r,1l,16r,l2,18r,l2,18r,1l5,22r1,3l10,27r4,l18,27r3,-2l25,24r4,-2l29,22r1,-1l30,21r2,l32,19r,l33,18r,xe" fillcolor="black" stroked="f">
                  <v:path arrowok="t"/>
                </v:shape>
                <v:shape id="_x0000_s7893" style="position:absolute;left:1856;top:1488;width:32;height:27" coordsize="32,27" path="m5,6l4,6r,l4,8,2,8r,l2,8r,1l2,9,,11r,l,12r,l,14r,l,15r,l,15r2,3l2,18r,1l4,21r,1l5,22r,2l7,25r1,l10,25r1,2l15,27r1,-2l19,25r2,-1l23,24r3,-2l27,21r3,-2l30,19r,-1l32,18r,l32,18r,-2l32,16r,l32,11r,l32,9r,l30,8r,l30,8r,-2l30,6r,l29,6r,l29,6r,l29,6r,l29,5r,l29,5r,l29,5r,l29,5r,l29,5,27,3r,-1l26,2,24,,23,,21,,19,,18,,16,2r-1,l15,2,13,3r-2,l10,3,8,5,7,5,5,6xe" fillcolor="black" stroked="f">
                  <v:path arrowok="t"/>
                </v:shape>
                <v:shape id="_x0000_s7894" style="position:absolute;left:1899;top:1466;width:30;height:25" coordsize="30,25" path="m6,4l5,6,3,6r,1l2,7r,2l2,10,,10r,2l,13r,2l,15r2,1l2,18r,l2,19r1,2l3,21r2,3l6,24r,1l8,25r2,l10,25r1,l13,25r1,l17,24r,l19,22r,l19,22r2,-1l21,21r1,l22,19r2,2l24,19r,l24,19r1,l25,19r,l25,19r2,l29,16r,-1l30,13r,l30,12r,l30,10r,-1l30,9r,-2l30,7,29,6r,l29,4r,l27,4r,-1l25,3r,-2l24,1,22,r,l21,,19,,17,,16,,14,1r-1,l11,1,10,3,8,4,6,4,5,6,6,4xe" fillcolor="black" stroked="f">
                  <v:path arrowok="t"/>
                </v:shape>
                <v:shape id="_x0000_s7895" style="position:absolute;left:1833;top:1537;width:33;height:29" coordsize="33,29" path="m27,24r,-1l28,23r,l28,23r,l28,23r,l30,21r-2,2l28,23r2,-2l30,21r1,l31,20r,l31,20r2,-2l33,17r,-2l33,14r,-2l33,11r,l31,9,30,8r,l30,8r,l30,8r,l30,8r,l30,6r-2,l28,5,27,3r,l25,2r-2,l22,r,2l20,2r,l19,2r,l19,2r,l19,2,17,3r-2,l14,5r-2,l11,5,9,6,8,6,6,8,4,8r,l3,8r,1l1,9r,l1,11r,l,12r,l,14r,l,14r,1l,15r,l,17r,l,18r,l,18r,l,18r,l,20r,l,20r,1l,23r1,l1,24r,l3,24r,2l3,26r1,l4,27r2,l6,27r,l8,29r,l8,29r1,l11,29r1,l14,29r1,-2l19,27r1,l22,26r1,l25,24r2,xe" fillcolor="black" stroked="f">
                  <v:path arrowok="t"/>
                </v:shape>
                <v:shape id="_x0000_s7896" style="position:absolute;left:1875;top:1513;width:34;height:30" coordsize="34,30" path="m29,21r,l30,21r,l32,20r,l32,18r2,l34,17r,-2l34,15r,-1l34,14r,-2l34,12r,l34,11r,l32,8r,l32,8r,l30,8r,l30,6r,l30,6r,l30,5r-1,l29,5r,l27,3r,l26,3r,l26,2r,l24,2,24,,22,r,l22,,21,,19,r,l18,2r,l18,2r,l18,2r-2,l15,3r-2,l11,3r,2l10,5,8,6,7,8r,l7,8,5,8r,l4,9r,l4,11r-2,l2,12,,15r,2l,18r,l2,20r,l2,21r,2l2,23r,l2,23r,1l2,24r,l2,26r2,l4,26r,l5,27r,l5,29r,l5,29r2,l7,29r,l8,30r,l10,30r,l10,30r1,l11,30r2,l13,30r2,l15,30r1,-1l19,27r2,l22,26r2,l26,24r1,-1l29,21r,xe" fillcolor="black" stroked="f">
                  <v:path arrowok="t"/>
                </v:shape>
                <v:shape id="_x0000_s7897" style="position:absolute;left:1916;top:1496;width:35;height:28" coordsize="35,28" path="m30,22r,-2l32,20r,l32,19r2,l34,19r,-2l35,17r,-1l35,16r,-2l35,13r,l35,11r,l35,10r-1,l34,10r,-2l34,8r,l34,8r,-1l34,7r-2,l32,7r,-1l32,4r,l30,3r,-2l29,1,29,,27,,26,r,l24,r,l24,r,l24,r,l21,,19,,16,1r-1,l12,3r-2,l8,4,5,6,2,8r,l2,10,,10r,1l,11r,2l,14r,l,16r,l2,17r,l2,19r,l4,20r,l4,22r,l5,23r,l5,25r2,1l7,26r1,l10,28r2,l15,28r1,-2l19,26r2,-1l23,25r1,-2l27,23r2,-1l30,20r,2xe" fillcolor="black" stroked="f">
                  <v:path arrowok="t"/>
                </v:shape>
                <v:shape id="_x0000_s7898" style="position:absolute;left:1853;top:1566;width:33;height:31" coordsize="33,31" path="m29,7l27,6r,-2l26,4r,-1l26,3,24,1r-2,l22,,21,1r-2,l19,1r-1,l18,1r,l18,1r,l16,3r-2,l14,3,13,4r-2,l10,4,8,4r,2l7,6,5,6,3,6r,1l2,7r,2l2,10,,10r,2l,15r,1l,18r,1l,22r2,2l2,25r1,2l5,27r,1l7,30r,l8,30r2,1l10,31r1,l13,31r3,-1l18,30r1,-2l21,28r1,-1l24,27r2,l27,25r2,-1l30,24r,l30,22r2,l32,22r,-1l33,21r,-2l33,19r,-4l33,15r,l33,13r,l33,13r,l33,12r,l32,12r,-2l32,10,30,9r,l30,7r-1,l29,7xe" fillcolor="black" stroked="f">
                  <v:path arrowok="t"/>
                </v:shape>
                <v:shape id="_x0000_s7899" style="position:absolute;left:1896;top:1542;width:35;height:30" coordsize="35,30" path="m30,6r,l30,6r,l30,6r,l30,6r,l30,6,28,4r,-1l27,1r-2,l24,1,22,,20,,19,1,16,3,11,4,8,7,3,10,1,13,,18r1,3l3,25r2,3l6,28r2,2l8,30r1,l11,30r2,l14,30r,l14,30r2,l19,28r1,-1l22,27r2,-2l25,24r2,l28,22r4,l32,21r,l33,21r,l33,19r,l35,18r,l35,15r,-2l35,13r,-1l35,10r-2,l33,9r,l32,7r,l32,7r,-1l32,6r-2,l30,6r,l30,6xe" fillcolor="black" stroked="f">
                  <v:path arrowok="t"/>
                </v:shape>
                <v:shape id="_x0000_s7900" style="position:absolute;left:1939;top:1524;width:31;height:28" coordsize="31,28" path="m30,7r,l30,7r,l30,7r-2,l28,6r,l28,6r,l28,6r,l28,6r,l28,6r,l28,6r,-2l26,3,25,1r-2,l23,,22,,20,,19,,17,1r-3,l12,3r-1,l9,4,7,4,6,6,4,6,3,7r,l1,9r,1l,10r,2l,13r,l,15r,1l,18r,1l1,19r,2l1,22r,l3,24r,l4,25r,2l6,27r1,l7,28r2,l11,28r,l12,28r,l14,27r1,l17,27r2,-2l20,25r2,-1l23,24r2,-2l26,22r2,l28,21r2,l30,21r1,-2l31,19r,-1l31,18r,-6l31,12r,-2l31,10r,l30,9r,l30,9r,-2xe" fillcolor="black" stroked="f">
                  <v:path arrowok="t"/>
                </v:shape>
                <v:shape id="_x0000_s7901" style="position:absolute;left:1682;top:1370;width:302;height:268" coordsize="302,268" path="m302,193r-1,-2l299,191r-1,-1l295,190r-2,l291,191r-3,l287,191r-2,2l285,193r-2,l283,193r-1,l282,193r-2,1l280,194r-8,3l266,202r-8,3l250,209r-8,5l233,218r-10,6l212,229r-6,3l201,235r-4,1l192,239r-7,2l181,244r-5,1l170,247r-7,-11l155,226r-6,-11l143,205r-7,-12l130,182r-8,-10l114,160r-4,-6l105,146r-5,-6l97,134r-5,-7l89,121r-5,-7l80,108r-4,-8l73,94,68,88,65,82,62,78,59,70,54,64,51,58,48,52,45,45,40,39,37,31,32,25,29,19,24,12,19,6r,-2l18,3,16,1,15,,13,,12,,10,,7,,5,1,4,3r,1l2,6r,1l,9r2,1l2,12r2,4l7,21r3,4l12,30r3,3l18,37r3,5l23,46r3,6l29,57r3,6l35,69r3,6l42,79r3,6l48,91r8,12l62,114r6,12l75,136r8,10l89,158r8,11l105,181r6,10l119,200r6,11l130,221r6,11l143,241r6,10l155,260r2,3l157,263r2,l159,265r,l160,265r,1l162,266r,l166,268r,l166,268r,l166,268r,l166,268r,l166,268r2,-2l171,266r2,l174,266r4,-1l179,265r2,-2l182,263r7,-3l195,256r8,-3l209,250r6,-3l220,244r7,-5l231,238r3,-3l239,233r3,-1l247,230r3,-3l255,226r3,-2l263,223r3,-2l271,218r3,-1l279,215r3,-3l287,211r4,-3l295,206r3,-1l299,203r,l301,200r1,-1l302,197r,-1l302,193xe" fillcolor="black" stroked="f">
                  <v:path arrowok="t"/>
                </v:shape>
                <v:shape id="_x0000_s7902" style="position:absolute;left:1755;top:1364;width:112;height:85" coordsize="112,85" path="m43,18r-6,1l32,22r-6,2l21,27r-5,3l11,33,5,36,,40r3,6l7,52r3,6l13,64r3,5l19,75r5,6l29,85r1,l33,84r2,l38,82r2,l43,81r1,l46,79r8,-3l62,72r8,-3l78,64r8,-3l93,57r8,-3l109,49r,l109,49r2,-1l111,48r,l112,48r,-2l112,46r,-1l109,39r-3,-6l103,28r-3,-6l97,16,93,10,90,6,86,r,l86,r,l86,r,l86,r,l84,,82,,79,1r-3,l73,3,70,4r-3,l65,6,62,7,59,9r-2,1l54,12r-2,1l49,13r-1,2l44,16r-1,2xe" fillcolor="#72ff72" stroked="f">
                  <v:path arrowok="t"/>
                </v:shape>
                <v:shape id="_x0000_s7903" style="position:absolute;left:1736;top:1344;width:152;height:125" coordsize="152,125" path="m150,59r-3,-6l143,45r-4,-7l136,30r-5,-7l127,17r-5,-6l116,5,103,20r2,l105,20r,l105,20r,l105,20r,l105,20r4,6l112,30r4,6l119,42r3,6l125,53r3,6l131,65r,1l131,66r,2l130,68r,l130,68r-2,1l128,69r,l120,74r-8,3l105,81r-8,3l89,89r-8,3l73,96r-8,3l63,101r-1,l59,102r-2,l54,104r-2,l49,105r-1,l43,101,38,95,35,89,32,84,29,78,26,72,22,66,19,60r5,-4l30,53r5,-3l40,47r5,-3l51,42r5,-3l62,38r1,-2l67,35r1,-2l71,33r2,-1l76,30r2,-1l81,27r3,-1l86,24r3,l92,23r3,-2l98,21r3,-1l103,20,116,5r,l116,5r,l116,5r,l116,5r,l116,5,114,3r,-1l112,2,111,r-2,l108,r-2,l105,,98,2,90,3,84,6,78,8r-7,3l65,14r-6,4l52,21r-1,l49,23r-1,l46,24r-1,l41,24r-1,2l38,26r-5,3l30,30r-4,3l21,36r-5,2l13,41,8,44,5,47,3,48,2,50r,1l,51r,2l,54r,2l,57r2,8l3,71r4,7l10,84r4,8l18,98r4,6l26,110r1,1l27,113r2,1l30,116r2,1l33,119r2,1l35,122r5,1l45,125r4,l54,123r5,-1l63,120r5,-1l73,117r9,-4l92,108r8,-4l109,101r8,-5l127,92r8,-5l144,81r,l144,81r,l144,81r2,-1l146,80r,l146,80r,l147,78r,l147,78r2,-1l149,77r,l149,75r1,l150,72r2,-1l152,69r,-3l152,65r,-2l150,62r,-3xe" fillcolor="black" stroked="f">
                  <v:path arrowok="t"/>
                </v:shape>
              </v:group>
              <v:group id="_x0000_s7904" style="position:absolute;left:6660;top:1980;width:231;height:244" coordorigin="1920,1392" coordsize="231,244">
                <v:shape id="_x0000_s7905" style="position:absolute;left:1920;top:1392;width:231;height:244" coordsize="231,244" path="m116,l89,94,,94r72,58l45,244r71,-56l186,244,159,152,231,94r-88,l116,xe" fillcolor="red" stroked="f">
                  <v:path arrowok="t"/>
                </v:shape>
                <v:shape id="_x0000_s7906" style="position:absolute;left:1920;top:1392;width:231;height:244" coordsize="231,244" path="m116,l89,94,,94r72,58l45,244r71,-56l186,244,159,152,231,94r-88,l116,xe" filled="f" strokeweight=".5pt">
                  <v:stroke endcap="round"/>
                  <v:path arrowok="t"/>
                </v:shape>
              </v:group>
            </v:group>
            <v:group id="_x0000_s7907" style="position:absolute;left:7381;top:1255;width:231;height:243" coordorigin="7381,1255" coordsize="231,243">
              <v:shape id="_x0000_s7908" style="position:absolute;left:7381;top:1255;width:231;height:243" coordsize="231,243" path="m115,l88,93,,93r72,58l45,243r70,-57l186,243,159,151,231,93r-89,l115,xe" fillcolor="red" stroked="f">
                <v:path arrowok="t"/>
              </v:shape>
              <v:shape id="_x0000_s7909" style="position:absolute;left:7381;top:1255;width:231;height:243" coordsize="231,243" path="m115,l88,93,,93r72,58l45,243r70,-57l186,243,159,151,231,93r-89,l115,xe" filled="f" strokeweight=".5pt">
                <v:stroke endcap="round"/>
                <v:path arrowok="t"/>
              </v:shape>
            </v:group>
            <v:group id="_x0000_s7910" style="position:absolute;left:5040;top:-1080;width:2733;height:813" coordorigin="5020,222" coordsize="2733,813">
              <v:shape id="_x0000_s7911" style="position:absolute;left:5098;top:300;width:2655;height:735" coordsize="6800,1883" path="m614,626hdc265,639,1,751,1,884v-1,92,128,177,338,223hal335,1104hdc216,1152,150,1215,150,1281v,142,307,258,686,258c863,1539,890,1538,916,1537hal913,1539hdc1129,1682,1532,1770,1967,1770v221,,437,-23,626,-66hal2591,1704hdc2788,1816,3120,1883,3475,1883v468,,881,-116,1017,-286hal4493,1600hdc4638,1634,4805,1652,4975,1652v500,,907,-152,911,-340hal5884,1311hdc6409,1282,6800,1113,6800,913v,-89,-78,-175,-221,-245hal6577,668hdc6622,628,6645,586,6645,543v,-143,-254,-269,-619,-306hal6029,236hdc5963,99,5646,,5276,,5052,,4838,37,4693,101hal4694,102hdc4565,37,4362,,4148,,3888,,3649,55,3533,143hal3536,148hdc3379,89,3167,56,2947,56v-311,,-596,65,-742,169hal2203,227hdc2040,191,1854,172,1665,172,1078,172,603,351,603,572v-1,18,3,36,9,54hal614,626hdxe" fillcolor="gray" strokeweight="0">
                <v:path arrowok="t"/>
              </v:shape>
              <v:shape id="_x0000_s7912" style="position:absolute;left:5020;top:222;width:2655;height:735" coordsize="6800,1883" path="m614,626hdc265,639,1,751,1,884v-1,92,128,177,338,223hal335,1104hdc216,1152,150,1215,150,1281v,142,307,258,686,258c863,1539,890,1538,916,1537hal913,1539hdc1129,1682,1532,1770,1967,1770v221,,437,-23,626,-66hal2591,1704hdc2788,1816,3120,1883,3475,1883v468,,881,-116,1017,-286hal4493,1600hdc4638,1634,4805,1652,4975,1652v500,,907,-152,911,-340hal5884,1311hdc6409,1282,6800,1113,6800,913v,-89,-78,-175,-221,-245hal6577,668hdc6622,628,6645,586,6645,543v,-143,-254,-269,-619,-306hal6029,236hdc5963,99,5646,,5276,,5052,,4838,37,4693,101hal4694,102hdc4565,37,4362,,4148,,3888,,3649,55,3533,143hal3536,148hdc3379,89,3167,56,2947,56v-311,,-596,65,-742,169hal2203,227hdc2040,191,1854,172,1665,172,1078,172,603,351,603,572v-1,18,3,36,9,54hal614,626hdxe" fillcolor="#fcc" strokeweight="0">
                <v:path arrowok="t"/>
              </v:shape>
            </v:group>
            <v:rect id="_x0000_s7913" style="position:absolute;left:6143;top:-829;width:439;height:311;mso-wrap-style:none" filled="f" stroked="f">
              <v:textbox style="mso-next-textbox:#_x0000_s7913" inset="0,0,0,0">
                <w:txbxContent>
                  <w:p w14:paraId="28EDD826" w14:textId="77777777" w:rsidR="0084589B" w:rsidRDefault="0084589B" w:rsidP="008D430D">
                    <w:r>
                      <w:rPr>
                        <w:rFonts w:ascii="Tahoma" w:hAnsi="Tahoma" w:cs="Tahoma"/>
                        <w:color w:val="000000"/>
                        <w:lang w:val="en-US"/>
                      </w:rPr>
                      <w:t>AIPN</w:t>
                    </w:r>
                  </w:p>
                </w:txbxContent>
              </v:textbox>
            </v:rect>
            <v:rect id="_x0000_s7914" style="position:absolute;left:4741;top:1981;width:360;height:387;mso-wrap-style:none" filled="f" stroked="f">
              <v:textbox style="mso-next-textbox:#_x0000_s7914;mso-fit-shape-to-text:t" inset="0,0,0,0">
                <w:txbxContent>
                  <w:p w14:paraId="140B4A81" w14:textId="77777777" w:rsidR="0084589B" w:rsidRDefault="0084589B" w:rsidP="008D430D">
                    <w:r>
                      <w:rPr>
                        <w:color w:val="000000"/>
                        <w:sz w:val="18"/>
                        <w:szCs w:val="18"/>
                        <w:lang w:val="en-US"/>
                      </w:rPr>
                      <w:t>PAN</w:t>
                    </w:r>
                  </w:p>
                </w:txbxContent>
              </v:textbox>
            </v:rect>
            <v:group id="_x0000_s7915" style="position:absolute;left:5334;top:1732;width:325;height:499" coordorigin="5334,1732" coordsize="325,499">
              <v:shape id="_x0000_s7916" type="#_x0000_t75" style="position:absolute;left:5334;top:1732;width:325;height:499">
                <v:imagedata r:id="rId44" o:title=""/>
              </v:shape>
              <v:shape id="_x0000_s7917" type="#_x0000_t75" style="position:absolute;left:5334;top:1732;width:325;height:499">
                <v:imagedata r:id="rId45" o:title=""/>
              </v:shape>
            </v:group>
            <v:group id="_x0000_s7918" style="position:absolute;left:6107;top:1749;width:307;height:199" coordorigin="6107,1749" coordsize="307,199">
              <v:shape id="_x0000_s7919" style="position:absolute;left:6107;top:1749;width:307;height:199" coordsize="307,199" path="m11,l,180r295,19l307,19,11,xe" stroked="f">
                <v:path arrowok="t"/>
              </v:shape>
              <v:shape id="_x0000_s7920" style="position:absolute;left:6107;top:1749;width:307;height:199" coordsize="307,199" path="m11,l,180r295,19l307,19,11,xe" filled="f" strokeweight=".5pt">
                <v:stroke joinstyle="miter" endcap="round"/>
                <v:path arrowok="t"/>
              </v:shape>
            </v:group>
            <v:group id="_x0000_s7921" style="position:absolute;left:5981;top:1726;width:452;height:337" coordorigin="5981,1726" coordsize="452,337">
              <v:shape id="_x0000_s7922" type="#_x0000_t75" style="position:absolute;left:5981;top:1726;width:452;height:337">
                <v:imagedata r:id="rId37" o:title=""/>
              </v:shape>
              <v:shape id="_x0000_s7923" type="#_x0000_t75" style="position:absolute;left:5981;top:1726;width:452;height:337">
                <v:imagedata r:id="rId38" o:title=""/>
              </v:shape>
            </v:group>
            <v:group id="_x0000_s7924" style="position:absolute;left:6107;top:1749;width:307;height:199" coordorigin="6107,1749" coordsize="307,199">
              <v:shape id="_x0000_s7925" style="position:absolute;left:6107;top:1749;width:307;height:199" coordsize="307,199" path="m11,l,180r295,19l307,19,11,xe" stroked="f">
                <v:path arrowok="t"/>
              </v:shape>
              <v:shape id="_x0000_s7926" style="position:absolute;left:6107;top:1749;width:307;height:199" coordsize="307,199" path="m11,l,180r295,19l307,19,11,xe" filled="f" strokeweight=".5pt">
                <v:stroke joinstyle="miter" endcap="round"/>
                <v:path arrowok="t"/>
              </v:shape>
            </v:group>
            <v:group id="_x0000_s7927" style="position:absolute;left:5981;top:1726;width:452;height:337" coordorigin="5981,1726" coordsize="452,337">
              <v:shape id="_x0000_s7928" type="#_x0000_t75" style="position:absolute;left:5981;top:1726;width:452;height:337">
                <v:imagedata r:id="rId37" o:title=""/>
              </v:shape>
              <v:shape id="_x0000_s7929" type="#_x0000_t75" style="position:absolute;left:5981;top:1726;width:452;height:337">
                <v:imagedata r:id="rId38" o:title=""/>
              </v:shape>
            </v:group>
            <v:group id="_x0000_s7930" style="position:absolute;left:6991;top:1868;width:307;height:198" coordorigin="6991,1868" coordsize="307,198">
              <v:shape id="_x0000_s7931" style="position:absolute;left:6991;top:1868;width:307;height:198" coordsize="307,198" path="m12,l,180r296,18l307,19,12,xe" stroked="f">
                <v:path arrowok="t"/>
              </v:shape>
              <v:shape id="_x0000_s7932" style="position:absolute;left:6991;top:1868;width:307;height:198" coordsize="307,198" path="m12,l,180r296,18l307,19,12,xe" filled="f" strokeweight=".5pt">
                <v:stroke joinstyle="miter" endcap="round"/>
                <v:path arrowok="t"/>
              </v:shape>
            </v:group>
            <v:group id="_x0000_s7933" style="position:absolute;left:6868;top:1844;width:449;height:337" coordorigin="6868,1844" coordsize="449,337">
              <v:shape id="_x0000_s7934" type="#_x0000_t75" style="position:absolute;left:6868;top:1844;width:449;height:337">
                <v:imagedata r:id="rId46" o:title=""/>
              </v:shape>
              <v:shape id="_x0000_s7935" type="#_x0000_t75" style="position:absolute;left:6868;top:1844;width:449;height:337">
                <v:imagedata r:id="rId47" o:title=""/>
              </v:shape>
            </v:group>
            <v:group id="_x0000_s7936" style="position:absolute;left:6991;top:1868;width:307;height:198" coordorigin="6991,1868" coordsize="307,198">
              <v:shape id="_x0000_s7937" style="position:absolute;left:6991;top:1868;width:307;height:198" coordsize="307,198" path="m12,l,180r296,18l307,19,12,xe" stroked="f">
                <v:path arrowok="t"/>
              </v:shape>
              <v:shape id="_x0000_s7938" style="position:absolute;left:6991;top:1868;width:307;height:198" coordsize="307,198" path="m12,l,180r296,18l307,19,12,xe" filled="f" strokeweight=".5pt">
                <v:stroke joinstyle="miter" endcap="round"/>
                <v:path arrowok="t"/>
              </v:shape>
            </v:group>
            <v:group id="_x0000_s7939" style="position:absolute;left:6868;top:1844;width:449;height:337" coordorigin="6868,1844" coordsize="449,337">
              <v:shape id="_x0000_s7940" type="#_x0000_t75" style="position:absolute;left:6868;top:1844;width:449;height:337">
                <v:imagedata r:id="rId46" o:title=""/>
              </v:shape>
              <v:shape id="_x0000_s7941" type="#_x0000_t75" style="position:absolute;left:6868;top:1844;width:449;height:337">
                <v:imagedata r:id="rId47" o:title=""/>
              </v:shape>
            </v:group>
            <v:group id="_x0000_s7942" style="position:absolute;left:5315;top:1918;width:294;height:294" coordorigin="5315,1918" coordsize="294,294">
              <v:shape id="_x0000_s7943" style="position:absolute;left:5315;top:1918;width:294;height:294" coordsize="294,294" path="m147,l113,112,,112r91,70l57,294r90,-69l237,294,203,182r91,-70l181,112,147,xe" fillcolor="red" stroked="f">
                <v:path arrowok="t"/>
              </v:shape>
              <v:shape id="_x0000_s7944" style="position:absolute;left:5315;top:1918;width:294;height:294" coordsize="294,294" path="m147,l113,112,,112r91,70l57,294r90,-69l237,294,203,182r91,-70l181,112,147,xe" filled="f" strokeweight=".5pt">
                <v:stroke endcap="round"/>
                <v:path arrowok="t"/>
              </v:shape>
            </v:group>
            <v:shape id="_x0000_s7945" style="position:absolute;left:5684;top:1879;width:295;height:78" coordsize="754,200" path="m166,83r100,hdc276,83,283,90,283,100v,9,-7,16,-17,16hal166,116hdc157,116,150,109,150,100v,-10,7,-17,16,-17haxm400,83r100,hdc509,83,516,90,516,100v,9,-7,16,-16,16hal400,116hdc390,116,383,109,383,100v,-10,7,-17,17,-17haxm200,200l,100,200,r,200xm554,l754,100,554,200,554,xe" fillcolor="black" strokeweight=".15pt">
              <v:stroke joinstyle="bevel"/>
              <v:path arrowok="t"/>
              <o:lock v:ext="edit" verticies="t"/>
            </v:shape>
            <v:shape id="_x0000_s7946" style="position:absolute;left:5684;top:2100;width:958;height:78" coordsize="2454,200" path="m166,84r100,hdc276,84,283,91,283,100v,10,-7,17,-17,17hal166,117hdc157,117,150,110,150,100v,-9,7,-16,16,-16haxm400,84r100,hdc509,84,516,91,516,100v,10,-7,17,-16,17hal400,117hdc390,117,383,110,383,100v,-9,7,-16,17,-16haxm633,84r100,hdc742,84,750,91,750,100v,10,-8,17,-17,17hal633,117hdc624,117,616,110,616,100v,-9,8,-16,17,-16haxm866,84r100,hdc976,84,983,91,983,100v,10,-7,17,-17,17hal866,117hdc857,117,850,110,850,100v,-9,7,-16,16,-16haxm1100,84r100,hdc1209,84,1216,91,1216,100v,10,-7,17,-16,17hal1100,117hdc1090,117,1083,110,1083,100v,-9,7,-16,17,-16haxm1333,84r100,hdc1442,84,1450,91,1450,100v,10,-8,17,-17,17hal1333,117hdc1324,117,1316,110,1316,100v,-9,8,-16,17,-16haxm1566,84r100,hdc1676,84,1683,91,1683,100v,10,-7,17,-17,17hal1566,117hdc1557,117,1550,110,1550,100v,-9,7,-16,16,-16haxm1800,84r100,hdc1909,84,1916,91,1916,100v,10,-7,17,-16,17hal1800,117hdc1790,117,1783,110,1783,100v,-9,7,-16,17,-16haxm2033,84r100,hdc2142,84,2150,91,2150,100v,10,-8,17,-17,17hal2033,117hdc2024,117,2016,110,2016,100v,-9,8,-16,17,-16haxm2266,84r21,hdc2296,84,2304,91,2304,100v,10,-8,17,-17,17hal2266,117hdc2257,117,2250,110,2250,100v,-9,7,-16,16,-16haxm200,200l,100,200,r,200xm2254,r200,100l2254,200,2254,xe" fillcolor="black" strokeweight=".15pt">
              <v:stroke joinstyle="bevel"/>
              <v:path arrowok="t"/>
              <o:lock v:ext="edit" verticies="t"/>
            </v:shape>
            <v:shape id="_x0000_s7947" style="position:absolute;left:7381;top:2067;width:524;height:375" coordsize="1344,961" path="m146,83l1335,928hdc1343,933,1344,944,1339,951v-5,8,-16,10,-23,4hal127,110hdc119,105,117,94,123,87v5,-8,15,-9,23,-4haxm106,197l,,221,34,106,197xe" fillcolor="black" strokeweight=".15pt">
              <v:stroke joinstyle="bevel"/>
              <v:path arrowok="t"/>
              <o:lock v:ext="edit" verticies="t"/>
            </v:shape>
            <v:rect id="_x0000_s7948" style="position:absolute;left:7992;top:2371;width:600;height:410;mso-wrap-style:none" filled="f" stroked="f">
              <v:textbox style="mso-next-textbox:#_x0000_s7948;mso-fit-shape-to-text:t" inset="0,0,0,0">
                <w:txbxContent>
                  <w:p w14:paraId="02881975" w14:textId="77777777" w:rsidR="0084589B" w:rsidRDefault="0084589B" w:rsidP="008D430D">
                    <w:r>
                      <w:rPr>
                        <w:color w:val="000000"/>
                        <w:lang w:val="en-US"/>
                      </w:rPr>
                      <w:t>devices</w:t>
                    </w:r>
                  </w:p>
                </w:txbxContent>
              </v:textbox>
            </v:rect>
            <v:shape id="_x0000_s7949" style="position:absolute;left:6421;top:1910;width:1483;height:605" coordsize="3798,1550" path="m161,65l3785,1516hdc3794,1519,3798,1529,3795,1537v-4,9,-13,13,-22,10hal149,96hdc140,93,136,83,139,74v4,-8,14,-12,22,-9haxm149,186l,19,223,,149,186xe" fillcolor="black" strokeweight=".15pt">
              <v:stroke joinstyle="bevel"/>
              <v:path arrowok="t"/>
              <o:lock v:ext="edit" verticies="t"/>
            </v:shape>
            <v:rect id="_x0000_s7950" style="position:absolute;left:5562;top:2643;width:2257;height:410" filled="f" stroked="f">
              <v:textbox style="mso-next-textbox:#_x0000_s7950;mso-fit-shape-to-text:t" inset="0,0,0,0">
                <w:txbxContent>
                  <w:p w14:paraId="11968F79" w14:textId="77777777" w:rsidR="0084589B" w:rsidRDefault="0084589B" w:rsidP="008D430D">
                    <w:pPr>
                      <w:rPr>
                        <w:rFonts w:hint="eastAsia"/>
                        <w:lang w:eastAsia="ja-JP"/>
                      </w:rPr>
                    </w:pPr>
                  </w:p>
                </w:txbxContent>
              </v:textbox>
            </v:rect>
            <v:group id="_x0000_s7951" style="position:absolute;left:4140;top:360;width:1500;height:780" coordorigin="4140,360" coordsize="1500,780">
              <v:group id="_x0000_s7952" style="position:absolute;left:4140;top:360;width:1500;height:780" coordorigin="520,1" coordsize="2732,665">
                <v:shape id="_x0000_s7953" style="position:absolute;left:598;top:79;width:2654;height:587" coordsize="13599,3008" path="m1228,1000hdc530,1022,,1199,,1412v,147,258,283,677,357hal670,1764hdc432,1841,300,1941,300,2046v,227,614,412,1372,412c1725,2458,1779,2457,1832,2455hal1825,2458hdc2258,2686,3062,2827,3934,2827v441,,874,-36,1251,-105hal5182,2723hdc5576,2901,6239,3008,6949,3008v936,,1763,-186,2034,-456hal8985,2555hdc9275,2610,9609,2639,9950,2639v1000,,1813,-243,1821,-544hal11768,2094hdc12818,2049,13599,1778,13599,1458v,-141,-156,-279,-442,-391hal13153,1067hdc13242,1004,13289,936,13289,867v,-228,-508,-428,-1238,-489hal12057,378hdc11926,159,11292,,10552,,10102,,9676,59,9385,162hal9388,163hdc9128,60,8724,,8295,,7775,,7298,89,7066,229hal7071,236hdc6756,142,6333,90,5893,90,5272,90,4701,194,4410,359hal4405,362hdc4079,305,3708,274,3330,274,2156,274,1204,561,1204,914v,29,7,58,19,87hal1228,1000hdxe" fillcolor="gray" strokeweight="0">
                  <v:path arrowok="t"/>
                </v:shape>
                <v:shape id="_x0000_s7954" style="position:absolute;left:520;top:1;width:2654;height:587" coordsize="13599,3008" path="m1228,1000hdc530,1022,,1199,,1412v,147,258,283,677,357hal670,1764hdc432,1841,300,1941,300,2046v,227,614,412,1372,412c1725,2458,1779,2457,1832,2455hal1825,2458hdc2258,2686,3062,2827,3934,2827v441,,874,-36,1251,-105hal5182,2723hdc5576,2901,6239,3008,6949,3008v936,,1763,-186,2034,-456hal8985,2555hdc9275,2610,9609,2639,9950,2639v1000,,1813,-243,1821,-544hal11768,2094hdc12818,2049,13599,1778,13599,1458v,-141,-156,-279,-442,-391hal13153,1067hdc13242,1004,13289,936,13289,867v,-228,-508,-428,-1238,-489hal12057,378hdc11926,159,11292,,10552,,10102,,9676,59,9385,162hal9388,163hdc9128,60,8724,,8295,,7775,,7298,89,7066,229hal7071,236hdc6756,142,6333,90,5893,90,5272,90,4701,194,4410,359hal4405,362hdc4079,305,3708,274,3330,274,2156,274,1204,561,1204,914v,29,7,58,19,87hal1228,1000hdxe" fillcolor="#fcc" strokeweight="0">
                  <v:path arrowok="t"/>
                </v:shape>
              </v:group>
              <v:shape id="_x0000_s7955" type="#_x0000_t202" style="position:absolute;left:4350;top:480;width:1080;height:540" filled="f" stroked="f">
                <v:textbox style="mso-next-textbox:#_x0000_s7955" inset="5.85pt,.7pt,5.85pt,.7pt">
                  <w:txbxContent>
                    <w:p w14:paraId="2F98A8EE" w14:textId="77777777" w:rsidR="0084589B" w:rsidRDefault="0084589B" w:rsidP="008D430D">
                      <w:pPr>
                        <w:jc w:val="center"/>
                      </w:pPr>
                      <w:r>
                        <w:t>Access System A</w:t>
                      </w:r>
                    </w:p>
                  </w:txbxContent>
                </v:textbox>
              </v:shape>
            </v:group>
            <v:shape id="_x0000_s7956" style="position:absolute;left:5400;top:860;width:180;height:940" coordsize="179,580" path="m73,93r10,56l91,190r8,43l107,277r8,44l123,365r8,43l139,449r6,32l106,488r-6,-32l93,415,85,372,77,329,69,284,60,240,53,197,45,156,34,100,73,93xm,126l36,r79,105l,126xm179,455l143,580,64,476,179,455xe" fillcolor="red" strokecolor="red" strokeweight=".15pt">
              <v:stroke joinstyle="bevel"/>
              <v:path arrowok="t"/>
              <o:lock v:ext="edit" verticies="t"/>
            </v:shape>
            <v:shape id="_x0000_s7957" style="position:absolute;left:5220;top:-540;width:257;height:1053;mso-position-horizontal:absolute;mso-position-vertical:absolute" coordsize="222,815" path="m187,100r-7,39l176,165r-10,54l155,277r-11,60l133,399r-11,62l110,522,99,582,89,639r-5,27l79,692r-6,31l35,716r5,-31l45,659r5,-27l61,575,72,515,83,454,94,392r12,-62l117,270r10,-58l137,158r5,-25l149,93r38,7xm107,106l185,r37,126l107,106xm115,710l37,815,,689r115,21xe" fillcolor="red" strokecolor="red" strokeweight=".15pt">
              <v:stroke joinstyle="bevel"/>
              <v:path arrowok="t"/>
              <o:lock v:ext="edit" verticies="t"/>
            </v:shape>
            <v:group id="_x0000_s7958" style="position:absolute;left:7380;top:1800;width:411;height:424" coordorigin="6480,1800" coordsize="411,424">
              <v:group id="_x0000_s7959" style="position:absolute;left:6480;top:1800;width:381;height:414" coordorigin="1630,1248" coordsize="381,414">
                <v:shape id="_x0000_s7960" style="position:absolute;left:1649;top:1268;width:59;height:75" coordsize="59,75" path="m,13l,12,2,10,2,9,3,7,7,6,8,4,10,3,13,1,19,r,l21,r1,1l27,7r5,8l37,22r4,6l46,36r5,7l54,49r5,8l59,57r,l56,58r-4,3l49,63r-3,1l41,67r-3,3l35,72r-3,3l27,67,22,60,18,52,15,45,10,37,7,28,3,21,,13xe" fillcolor="#666" stroked="f">
                  <v:path arrowok="t"/>
                </v:shape>
                <v:shape id="_x0000_s7961" style="position:absolute;left:1679;top:1298;width:315;height:346" coordsize="315,346" path="m296,286r-13,6l271,299r-11,6l247,311r-13,6l222,323r-13,6l195,337r-3,1l188,340r-3,1l182,343r-3,l176,344r-3,2l169,346r-9,-3l152,332,135,307,117,278,98,248,79,217,60,186,41,153,21,120,2,87,,85,,84,,81,,79,,78,2,76r,-1l2,72,3,66r7,-3l10,63r,l10,63r,l10,63r,l8,63r,l24,52,38,42,54,34,70,25,87,18r18,-6l122,6,139,r,l139,r,l141,r,l141,r,l141,r5,1l149,3r3,1l155,6r3,3l162,12r1,3l166,18r21,28l206,75r16,27l239,129r16,27l271,183r15,28l305,241r7,18l315,269r-2,2l313,274r-3,3l309,278r-4,2l302,283r-3,1l296,286xe" fillcolor="#ff8c00" stroked="f">
                  <v:path arrowok="t"/>
                </v:shape>
                <v:shape id="_x0000_s7962" style="position:absolute;left:1660;top:1278;width:351;height:384" coordsize="351,384" path="m350,276r-8,-17l324,229,309,201,293,173,277,144,260,116,244,89,225,60,204,30r-4,-4l195,20r-5,-5l184,11,177,6,171,3,163,2,155,r-1,l152,r-1,l151,2r-2,l147,3r-1,l146,5r12,15l158,20r,l158,20r2,l160,20r,l160,20r,l165,21r3,2l171,24r3,2l177,29r4,3l182,35r3,3l206,66r19,29l241,122r17,27l274,176r16,27l305,231r19,30l331,279r3,10l332,291r,3l329,297r-1,1l324,300r-3,3l318,304r-3,2l302,312r-12,7l279,325r-13,6l253,337r-12,6l228,349r-14,8l211,358r-4,2l204,361r-3,2l198,363r-3,1l192,366r-4,l179,363r-8,-11l154,327,136,298,117,268,98,237,79,206,60,173,40,140,21,107r-2,-2l19,104r,-3l19,99r,-1l21,96r,-1l21,92r1,-6l29,83r,l29,83r,l29,83r,l29,83r-2,l27,83,43,72,57,62,73,54,89,45r17,-7l124,32r17,-6l158,20,146,5r-19,6l109,17,92,24,75,32,57,41,41,50,26,60,11,72r-1,l8,72r,2l7,74r,1l5,75r,2l5,77r,1l4,83,2,86r,4l,95r,3l,102r,3l,110r2,3l22,147r21,35l64,216r20,34l103,282r19,31l141,342r16,25l165,375r1,1l166,376r,l166,378r2,l168,378r2,1l170,379r6,3l179,382r5,2l187,384r5,l196,382r5,-1l209,379r8,-3l231,369r14,-6l258,357r13,-8l283,343r15,-7l310,330r14,-8l329,319r5,-3l337,313r5,-3l345,307r2,-4l348,298r2,-3l351,285r,-2l351,282r,l350,280r,-1l350,277r,-1l350,276xe" fillcolor="black" stroked="f">
                  <v:path arrowok="t"/>
                </v:shape>
                <v:shape id="_x0000_s7963" style="position:absolute;left:1630;top:1248;width:95;height:105" coordsize="95,105" path="m40,102r1,l43,101r,-2l45,99r1,-1l48,98r,-2l49,95r2,l46,87,41,80,37,72,34,65,29,57,26,48,22,41,19,33r,-1l21,30r,-1l22,27r4,-1l27,24r2,-1l32,21r6,-1l38,20r2,l41,21r5,6l51,35r5,7l60,48r5,8l70,63r3,6l78,77r3,-2l83,74r1,-2l87,71r2,l90,69r4,-1l95,66,90,60,86,53,83,45,78,39,73,32,68,24,64,18,59,11,52,5r-1,l51,3r-2,l49,3r,l48,2r,l46,2r-5,l38,r,l37,r,l35,r,l35,,34,r,l24,5,21,6,16,9r-3,3l8,15,5,18,3,23,2,26,,30,2,41,5,51r3,9l13,71r6,9l24,89r6,7l35,105r,l37,105r,-1l37,104r1,l38,104r,-2l40,102xe" fillcolor="black" stroked="f">
                  <v:path arrowok="t"/>
                </v:shape>
                <v:shape id="_x0000_s7964" style="position:absolute;left:1731;top:1340;width:27;height:31" coordsize="27,31" path="m2,13r,2l4,16r,3l5,21r2,1l7,24r1,1l10,27r2,1l13,30r2,l16,31r2,l19,31r2,-1l23,30r1,-2l26,27r1,-2l27,24r,-3l27,19r,-1l26,16,24,15r,-2l23,12r,-2l21,9r,l19,7r,-1l18,4,16,3,15,1,13,,12,,10,,8,,7,1,4,1r,2l2,4,,6,,9r,1l,12r2,1xe" fillcolor="black" stroked="f">
                  <v:path arrowok="t"/>
                </v:shape>
                <v:shape id="_x0000_s7965" style="position:absolute;left:1760;top:1326;width:28;height:32" coordsize="28,32" path="m2,15r1,2l5,18r,2l6,21r,2l8,24r1,2l9,27r2,2l13,30r1,l16,32r3,l21,32r1,-2l24,30r1,-1l27,27r,-1l28,24r,-1l28,20,27,18r,-1l25,15,24,14r,-2l22,11r,-2l21,8,19,6r,-1l17,3,16,2r-2,l11,,9,,8,,6,2,5,2,3,3,2,5r,1l,8r,3l,12r2,2l2,15xe" fillcolor="black" stroked="f">
                  <v:path arrowok="t"/>
                </v:shape>
                <v:shape id="_x0000_s7966" style="position:absolute;left:1790;top:1314;width:25;height:29" coordsize="25,29" path="m2,14r,1l3,17r,1l5,20r,3l6,24r2,2l8,26r1,1l11,29r3,l16,29r1,l19,29r2,l22,27r2,-1l25,24r,-1l25,20r,-2l25,17,24,15r,-1l22,14r,l22,12r,l22,12r,l21,12r,l21,12r1,l22,12r,l22,12r,l22,12r,2l22,12r,-1l22,11,21,9r,l21,8,19,6r,l19,5,17,3,16,2,14,,13,,9,,8,,6,2,5,2,3,3,2,5r,1l,8,,9r2,3l2,14xe" fillcolor="black" stroked="f">
                  <v:path arrowok="t"/>
                </v:shape>
                <v:shape id="_x0000_s7967" style="position:absolute;left:1792;top:1478;width:34;height:26" coordsize="34,26" path="m31,21r,l31,21r2,-2l33,19r,l33,18r,l33,16r1,l34,15r,l34,13r,l33,12r,l33,12r,-2l33,12r,-2l33,10r,l33,10r,l33,9r,l33,9r,l33,9r,l33,9r,l33,9r,l33,9r,-2l31,7r,-1l30,4r,l28,4r,-1l26,3,25,1r-2,l23,,22,,20,,19,,17,,15,,14,1r,l12,1,11,3,9,3r,l7,4,6,4r,l4,4r,2l3,6r,1l1,7r,2l1,9,,13r,2l1,15r,1l1,18r2,1l3,21r1,1l4,24r2,1l7,25r,l9,25r,1l11,26r,l12,26r,l17,25r2,l20,25r2,l22,25r1,-1l25,24r1,l26,24r5,-3xe" fillcolor="black" stroked="f">
                  <v:path arrowok="t"/>
                </v:shape>
                <v:shape id="_x0000_s7968" style="position:absolute;left:1839;top:1457;width:32;height:27" coordsize="32,27" path="m3,16r,2l3,19r2,l5,21r,l6,22r,l8,24r,l9,25r,l9,25r2,l11,25r,2l11,27r2,l16,27r1,l19,27r2,l22,27r,-2l24,25r1,-1l27,22r1,-1l30,21r,l32,19r,l32,18r,l32,16r,l32,13r,-1l32,12r,-2l32,10r,-1l30,9r,-2l30,7r,-1l28,6r,-2l28,4r-1,l27,3r-2,l25,3r,l25,3r,-2l24,1r,l24,1r,l24,1,22,,21,,19,r,l17,,16,r,l16,,14,,13,1r-2,l9,1,8,3,6,4,5,4,3,6,2,12,,12r,1l2,13r,2l2,15r,l2,16r,l3,16xe" fillcolor="black" stroked="f">
                  <v:path arrowok="t"/>
                </v:shape>
                <v:shape id="_x0000_s7969" style="position:absolute;left:1880;top:1436;width:30;height:27" coordsize="30,27" path="m3,19r,l3,19r,l3,19r,2l3,21r,l3,21r,l3,22r2,l5,22r,2l5,24r1,l6,24r,1l6,25r2,l8,25r2,l10,27r1,l11,27r2,l13,27r1,l17,25r2,l19,25r2,-1l22,24r,l24,22r,l25,22r,l25,22r2,-1l27,21r2,l29,19r,l29,18r1,l30,16r,-1l30,15r,l30,13r,l30,12r,l30,12,29,10r,-1l29,9r,-2l27,6r,l27,4r-2,l25,3r,l24,1r,l22,r,l21,,19,,17,r,l16,r,l14,r,l13,r,l13,1r-2,l10,3,8,3r,1l6,4,5,6r,l3,7,5,6r,l3,7r,l3,7,2,7r,2l2,9r,l2,10r,l2,10,,12r,l,12r,l,12r,l,13r,l,15r,l,16r,l2,16r,2l2,18r1,1xe" fillcolor="black" stroked="f">
                  <v:path arrowok="t"/>
                </v:shape>
                <v:shape id="_x0000_s7970" style="position:absolute;left:1812;top:1509;width:35;height:27" coordsize="35,27" path="m33,18r,-2l35,15r,-2l35,13r,-1l33,10r,l32,9r,-2l32,9r,l32,7r,l32,7r,l32,7r,l30,7r,-1l30,6,29,4r,l29,4,27,3r,l25,3r,-2l24,1,22,r,l21,,19,,18,,16,r,l14,r,1l13,1r-2,l11,1,10,3,8,3r,l8,3r,l8,3,6,3r,1l6,4r,l5,4r,l3,6r,l2,7r,l2,9,,9r,3l,12r,l,12r,l,12r,l,12r,l,13r,2l,15r,1l,16r,l2,18r,l2,18r,1l5,22r1,3l10,27r4,l18,27r3,-2l25,24r4,-2l29,22r1,-1l30,21r2,l32,19r,l33,18r,xe" fillcolor="black" stroked="f">
                  <v:path arrowok="t"/>
                </v:shape>
                <v:shape id="_x0000_s7971" style="position:absolute;left:1856;top:1488;width:32;height:27" coordsize="32,27" path="m5,6l4,6r,l4,8,2,8r,l2,8r,1l2,9,,11r,l,12r,l,14r,l,15r,l,15r2,3l2,18r,1l4,21r,1l5,22r,2l7,25r1,l10,25r1,2l15,27r1,-2l19,25r2,-1l23,24r3,-2l27,21r3,-2l30,19r,-1l32,18r,l32,18r,-2l32,16r,l32,11r,l32,9r,l30,8r,l30,8r,-2l30,6r,l29,6r,l29,6r,l29,6r,l29,5r,l29,5r,l29,5r,l29,5r,l29,5,27,3r,-1l26,2,24,,23,,21,,19,,18,,16,2r-1,l15,2,13,3r-2,l10,3,8,5,7,5,5,6xe" fillcolor="black" stroked="f">
                  <v:path arrowok="t"/>
                </v:shape>
                <v:shape id="_x0000_s7972" style="position:absolute;left:1899;top:1466;width:30;height:25" coordsize="30,25" path="m6,4l5,6,3,6r,1l2,7r,2l2,10,,10r,2l,13r,2l,15r2,1l2,18r,l2,19r1,2l3,21r2,3l6,24r,1l8,25r2,l10,25r1,l13,25r1,l17,24r,l19,22r,l19,22r2,-1l21,21r1,l22,19r2,2l24,19r,l24,19r1,l25,19r,l25,19r2,l29,16r,-1l30,13r,l30,12r,l30,10r,-1l30,9r,-2l30,7,29,6r,l29,4r,l27,4r,-1l25,3r,-2l24,1,22,r,l21,,19,,17,,16,,14,1r-1,l11,1,10,3,8,4,6,4,5,6,6,4xe" fillcolor="black" stroked="f">
                  <v:path arrowok="t"/>
                </v:shape>
                <v:shape id="_x0000_s7973" style="position:absolute;left:1833;top:1537;width:33;height:29" coordsize="33,29" path="m27,24r,-1l28,23r,l28,23r,l28,23r,l30,21r-2,2l28,23r2,-2l30,21r1,l31,20r,l31,20r2,-2l33,17r,-2l33,14r,-2l33,11r,l31,9,30,8r,l30,8r,l30,8r,l30,8r,l30,6r-2,l28,5,27,3r,l25,2r-2,l22,r,2l20,2r,l19,2r,l19,2r,l19,2,17,3r-2,l14,5r-2,l11,5,9,6,8,6,6,8,4,8r,l3,8r,1l1,9r,l1,11r,l,12r,l,14r,l,14r,1l,15r,l,17r,l,18r,l,18r,l,18r,l,20r,l,20r,1l,23r1,l1,24r,l3,24r,2l3,26r1,l4,27r2,l6,27r,l8,29r,l8,29r1,l11,29r1,l14,29r1,-2l19,27r1,l22,26r1,l25,24r2,xe" fillcolor="black" stroked="f">
                  <v:path arrowok="t"/>
                </v:shape>
                <v:shape id="_x0000_s7974" style="position:absolute;left:1875;top:1513;width:34;height:30" coordsize="34,30" path="m29,21r,l30,21r,l32,20r,l32,18r2,l34,17r,-2l34,15r,-1l34,14r,-2l34,12r,l34,11r,l32,8r,l32,8r,l30,8r,l30,6r,l30,6r,l30,5r-1,l29,5r,l27,3r,l26,3r,l26,2r,l24,2,24,,22,r,l22,,21,,19,r,l18,2r,l18,2r,l18,2r-2,l15,3r-2,l11,3r,2l10,5,8,6,7,8r,l7,8,5,8r,l4,9r,l4,11r-2,l2,12,,15r,2l,18r,l2,20r,l2,21r,2l2,23r,l2,23r,1l2,24r,l2,26r2,l4,26r,l5,27r,l5,29r,l5,29r2,l7,29r,l8,30r,l10,30r,l10,30r1,l11,30r2,l13,30r2,l15,30r1,-1l19,27r2,l22,26r2,l26,24r1,-1l29,21r,xe" fillcolor="black" stroked="f">
                  <v:path arrowok="t"/>
                </v:shape>
                <v:shape id="_x0000_s7975" style="position:absolute;left:1916;top:1496;width:35;height:28" coordsize="35,28" path="m30,22r,-2l32,20r,l32,19r2,l34,19r,-2l35,17r,-1l35,16r,-2l35,13r,l35,11r,l35,10r-1,l34,10r,-2l34,8r,l34,8r,-1l34,7r-2,l32,7r,-1l32,4r,l30,3r,-2l29,1,29,,27,,26,r,l24,r,l24,r,l24,r,l21,,19,,16,1r-1,l12,3r-2,l8,4,5,6,2,8r,l2,10,,10r,1l,11r,2l,14r,l,16r,l2,17r,l2,19r,l4,20r,l4,22r,l5,23r,l5,25r2,1l7,26r1,l10,28r2,l15,28r1,-2l19,26r2,-1l23,25r1,-2l27,23r2,-1l30,20r,2xe" fillcolor="black" stroked="f">
                  <v:path arrowok="t"/>
                </v:shape>
                <v:shape id="_x0000_s7976" style="position:absolute;left:1853;top:1566;width:33;height:31" coordsize="33,31" path="m29,7l27,6r,-2l26,4r,-1l26,3,24,1r-2,l22,,21,1r-2,l19,1r-1,l18,1r,l18,1r,l16,3r-2,l14,3,13,4r-2,l10,4,8,4r,2l7,6,5,6,3,6r,1l2,7r,2l2,10,,10r,2l,15r,1l,18r,1l,22r2,2l2,25r1,2l5,27r,1l7,30r,l8,30r2,1l10,31r1,l13,31r3,-1l18,30r1,-2l21,28r1,-1l24,27r2,l27,25r2,-1l30,24r,l30,22r2,l32,22r,-1l33,21r,-2l33,19r,-4l33,15r,l33,13r,l33,13r,l33,12r,l32,12r,-2l32,10,30,9r,l30,7r-1,l29,7xe" fillcolor="black" stroked="f">
                  <v:path arrowok="t"/>
                </v:shape>
                <v:shape id="_x0000_s7977" style="position:absolute;left:1896;top:1542;width:35;height:30" coordsize="35,30" path="m30,6r,l30,6r,l30,6r,l30,6r,l30,6,28,4r,-1l27,1r-2,l24,1,22,,20,,19,1,16,3,11,4,8,7,3,10,1,13,,18r1,3l3,25r2,3l6,28r2,2l8,30r1,l11,30r2,l14,30r,l14,30r2,l19,28r1,-1l22,27r2,-2l25,24r2,l28,22r4,l32,21r,l33,21r,l33,19r,l35,18r,l35,15r,-2l35,13r,-1l35,10r-2,l33,9r,l32,7r,l32,7r,-1l32,6r-2,l30,6r,l30,6xe" fillcolor="black" stroked="f">
                  <v:path arrowok="t"/>
                </v:shape>
                <v:shape id="_x0000_s7978" style="position:absolute;left:1939;top:1524;width:31;height:28" coordsize="31,28" path="m30,7r,l30,7r,l30,7r-2,l28,6r,l28,6r,l28,6r,l28,6r,l28,6r,l28,6r,-2l26,3,25,1r-2,l23,,22,,20,,19,,17,1r-3,l12,3r-1,l9,4,7,4,6,6,4,6,3,7r,l1,9r,1l,10r,2l,13r,l,15r,1l,18r,1l1,19r,2l1,22r,l3,24r,l4,25r,2l6,27r1,l7,28r2,l11,28r,l12,28r,l14,27r1,l17,27r2,-2l20,25r2,-1l23,24r2,-2l26,22r2,l28,21r2,l30,21r1,-2l31,19r,-1l31,18r,-6l31,12r,-2l31,10r,l30,9r,l30,9r,-2xe" fillcolor="black" stroked="f">
                  <v:path arrowok="t"/>
                </v:shape>
                <v:shape id="_x0000_s7979" style="position:absolute;left:1682;top:1370;width:302;height:268" coordsize="302,268" path="m302,193r-1,-2l299,191r-1,-1l295,190r-2,l291,191r-3,l287,191r-2,2l285,193r-2,l283,193r-1,l282,193r-2,1l280,194r-8,3l266,202r-8,3l250,209r-8,5l233,218r-10,6l212,229r-6,3l201,235r-4,1l192,239r-7,2l181,244r-5,1l170,247r-7,-11l155,226r-6,-11l143,205r-7,-12l130,182r-8,-10l114,160r-4,-6l105,146r-5,-6l97,134r-5,-7l89,121r-5,-7l80,108r-4,-8l73,94,68,88,65,82,62,78,59,70,54,64,51,58,48,52,45,45,40,39,37,31,32,25,29,19,24,12,19,6r,-2l18,3,16,1,15,,13,,12,,10,,7,,5,1,4,3r,1l2,6r,1l,9r2,1l2,12r2,4l7,21r3,4l12,30r3,3l18,37r3,5l23,46r3,6l29,57r3,6l35,69r3,6l42,79r3,6l48,91r8,12l62,114r6,12l75,136r8,10l89,158r8,11l105,181r6,10l119,200r6,11l130,221r6,11l143,241r6,10l155,260r2,3l157,263r2,l159,265r,l160,265r,1l162,266r,l166,268r,l166,268r,l166,268r,l166,268r,l166,268r2,-2l171,266r2,l174,266r4,-1l179,265r2,-2l182,263r7,-3l195,256r8,-3l209,250r6,-3l220,244r7,-5l231,238r3,-3l239,233r3,-1l247,230r3,-3l255,226r3,-2l263,223r3,-2l271,218r3,-1l279,215r3,-3l287,211r4,-3l295,206r3,-1l299,203r,l301,200r1,-1l302,197r,-1l302,193xe" fillcolor="black" stroked="f">
                  <v:path arrowok="t"/>
                </v:shape>
                <v:shape id="_x0000_s7980" style="position:absolute;left:1755;top:1364;width:112;height:85" coordsize="112,85" path="m43,18r-6,1l32,22r-6,2l21,27r-5,3l11,33,5,36,,40r3,6l7,52r3,6l13,64r3,5l19,75r5,6l29,85r1,l33,84r2,l38,82r2,l43,81r1,l46,79r8,-3l62,72r8,-3l78,64r8,-3l93,57r8,-3l109,49r,l109,49r2,-1l111,48r,l112,48r,-2l112,46r,-1l109,39r-3,-6l103,28r-3,-6l97,16,93,10,90,6,86,r,l86,r,l86,r,l86,r,l84,,82,,79,1r-3,l73,3,70,4r-3,l65,6,62,7,59,9r-2,1l54,12r-2,1l49,13r-1,2l44,16r-1,2xe" fillcolor="#72ff72" stroked="f">
                  <v:path arrowok="t"/>
                </v:shape>
                <v:shape id="_x0000_s7981" style="position:absolute;left:1736;top:1344;width:152;height:125" coordsize="152,125" path="m150,59r-3,-6l143,45r-4,-7l136,30r-5,-7l127,17r-5,-6l116,5,103,20r2,l105,20r,l105,20r,l105,20r,l105,20r4,6l112,30r4,6l119,42r3,6l125,53r3,6l131,65r,1l131,66r,2l130,68r,l130,68r-2,1l128,69r,l120,74r-8,3l105,81r-8,3l89,89r-8,3l73,96r-8,3l63,101r-1,l59,102r-2,l54,104r-2,l49,105r-1,l43,101,38,95,35,89,32,84,29,78,26,72,22,66,19,60r5,-4l30,53r5,-3l40,47r5,-3l51,42r5,-3l62,38r1,-2l67,35r1,-2l71,33r2,-1l76,30r2,-1l81,27r3,-1l86,24r3,l92,23r3,-2l98,21r3,-1l103,20,116,5r,l116,5r,l116,5r,l116,5r,l116,5,114,3r,-1l112,2,111,r-2,l108,r-2,l105,,98,2,90,3,84,6,78,8r-7,3l65,14r-6,4l52,21r-1,l49,23r-1,l46,24r-1,l41,24r-1,2l38,26r-5,3l30,30r-4,3l21,36r-5,2l13,41,8,44,5,47,3,48,2,50r,1l,51r,2l,54r,2l,57r2,8l3,71r4,7l10,84r4,8l18,98r4,6l26,110r1,1l27,113r2,1l30,116r2,1l33,119r2,1l35,122r5,1l45,125r4,l54,123r5,-1l63,120r5,-1l73,117r9,-4l92,108r8,-4l109,101r8,-5l127,92r8,-5l144,81r,l144,81r,l144,81r2,-1l146,80r,l146,80r,l147,78r,l147,78r2,-1l149,77r,l149,75r1,l150,72r2,-1l152,69r,-3l152,65r,-2l150,62r,-3xe" fillcolor="black" stroked="f">
                  <v:path arrowok="t"/>
                </v:shape>
              </v:group>
              <v:group id="_x0000_s7982" style="position:absolute;left:6660;top:1980;width:231;height:244" coordorigin="1920,1392" coordsize="231,244">
                <v:shape id="_x0000_s7983" style="position:absolute;left:1920;top:1392;width:231;height:244" coordsize="231,244" path="m116,l89,94,,94r72,58l45,244r71,-56l186,244,159,152,231,94r-88,l116,xe" fillcolor="red" stroked="f">
                  <v:path arrowok="t"/>
                </v:shape>
                <v:shape id="_x0000_s7984" style="position:absolute;left:1920;top:1392;width:231;height:244" coordsize="231,244" path="m116,l89,94,,94r72,58l45,244r71,-56l186,244,159,152,231,94r-88,l116,xe" filled="f" strokeweight=".5pt">
                  <v:stroke endcap="round"/>
                  <v:path arrowok="t"/>
                </v:shape>
              </v:group>
            </v:group>
            <v:shape id="_x0000_s7985" type="#_x0000_t202" style="position:absolute;left:7740;top:1260;width:1440;height:360" stroked="f">
              <v:textbox style="mso-next-textbox:#_x0000_s7985" inset="5.85pt,.7pt,5.85pt,.7pt">
                <w:txbxContent>
                  <w:p w14:paraId="18A7897F" w14:textId="77777777" w:rsidR="0084589B" w:rsidRDefault="0084589B" w:rsidP="008D430D">
                    <w:r>
                      <w:t>Subscription</w:t>
                    </w:r>
                  </w:p>
                </w:txbxContent>
              </v:textbox>
            </v:shape>
            <w10:anchorlock/>
          </v:group>
        </w:pict>
      </w:r>
    </w:p>
    <w:p w14:paraId="4039381E" w14:textId="77777777" w:rsidR="008D430D" w:rsidRDefault="008D430D" w:rsidP="008D430D">
      <w:pPr>
        <w:autoSpaceDE w:val="0"/>
        <w:autoSpaceDN w:val="0"/>
        <w:adjustRightInd w:val="0"/>
        <w:spacing w:after="0"/>
        <w:rPr>
          <w:rFonts w:ascii="Arial" w:hAnsi="Arial"/>
          <w:b/>
        </w:rPr>
      </w:pPr>
    </w:p>
    <w:p w14:paraId="6E2AB12F" w14:textId="77777777" w:rsidR="008D430D" w:rsidRDefault="008D430D" w:rsidP="008D430D">
      <w:pPr>
        <w:rPr>
          <w:rFonts w:ascii="MS PGothic" w:eastAsia="MS PGothic" w:cs="MS PGothic"/>
          <w:lang w:eastAsia="ja-JP"/>
        </w:rPr>
      </w:pPr>
      <w:r>
        <w:t>It is possible for a home network to have multiple users.  For example, a family may consist of a group of users who share the various devices on a home network through the mechanisms described in Use Case 1 &amp; 2. From an AIPN perspective they should be seen as independent users, each with capabilities as defined in the use cases above.  The AIPN need not be aware that they share the same home network.</w:t>
      </w:r>
      <w:r w:rsidRPr="00D52D65">
        <w:rPr>
          <w:rFonts w:ascii="MS PGothic" w:eastAsia="MS PGothic" w:cs="MS PGothic"/>
          <w:lang w:eastAsia="ja-JP"/>
        </w:rPr>
        <w:t xml:space="preserve"> </w:t>
      </w:r>
    </w:p>
    <w:p w14:paraId="76DC538E" w14:textId="77777777" w:rsidR="008D430D" w:rsidRDefault="008D430D" w:rsidP="008D430D">
      <w:pPr>
        <w:pStyle w:val="NO"/>
      </w:pPr>
      <w:r>
        <w:rPr>
          <w:rFonts w:hint="eastAsia"/>
          <w:lang w:eastAsia="ja-JP"/>
        </w:rPr>
        <w:t>Note:</w:t>
      </w:r>
      <w:r>
        <w:rPr>
          <w:rFonts w:hint="eastAsia"/>
          <w:lang w:eastAsia="ja-JP"/>
        </w:rPr>
        <w:tab/>
      </w:r>
      <w:r>
        <w:t>Th</w:t>
      </w:r>
      <w:r>
        <w:rPr>
          <w:rFonts w:hint="eastAsia"/>
          <w:lang w:eastAsia="ja-JP"/>
        </w:rPr>
        <w:t>e</w:t>
      </w:r>
      <w:r>
        <w:t xml:space="preserve"> demands </w:t>
      </w:r>
      <w:r>
        <w:rPr>
          <w:rFonts w:hint="eastAsia"/>
          <w:lang w:eastAsia="ja-JP"/>
        </w:rPr>
        <w:t xml:space="preserve">of this use case </w:t>
      </w:r>
      <w:r>
        <w:t xml:space="preserve">on the individual terminal devices </w:t>
      </w:r>
      <w:proofErr w:type="gramStart"/>
      <w:r>
        <w:t>is</w:t>
      </w:r>
      <w:proofErr w:type="gramEnd"/>
      <w:r>
        <w:t xml:space="preserve"> considered beyond the scope of this </w:t>
      </w:r>
      <w:r>
        <w:rPr>
          <w:rFonts w:hint="eastAsia"/>
          <w:lang w:eastAsia="ja-JP"/>
        </w:rPr>
        <w:t>document</w:t>
      </w:r>
      <w:r>
        <w:t>.</w:t>
      </w:r>
    </w:p>
    <w:p w14:paraId="7D7E559C" w14:textId="77777777" w:rsidR="007522DA" w:rsidRPr="00DF5426" w:rsidRDefault="007522DA" w:rsidP="007522DA">
      <w:pPr>
        <w:spacing w:after="0"/>
      </w:pPr>
    </w:p>
    <w:p w14:paraId="72A73895" w14:textId="77777777" w:rsidR="007522DA" w:rsidRPr="00DF5426" w:rsidRDefault="007E5CDD" w:rsidP="00CA7CA5">
      <w:pPr>
        <w:pStyle w:val="Heading3"/>
      </w:pPr>
      <w:bookmarkStart w:id="143" w:name="_Toc217731541"/>
      <w:r w:rsidRPr="00DF5426">
        <w:rPr>
          <w:rStyle w:val="3Char"/>
          <w:lang w:eastAsia="ja-JP"/>
        </w:rPr>
        <w:lastRenderedPageBreak/>
        <w:t>E</w:t>
      </w:r>
      <w:r w:rsidR="007522DA" w:rsidRPr="00DF5426">
        <w:rPr>
          <w:rStyle w:val="3Char"/>
          <w:lang w:eastAsia="ja-JP"/>
        </w:rPr>
        <w:t>.</w:t>
      </w:r>
      <w:proofErr w:type="gramStart"/>
      <w:r w:rsidR="007522DA" w:rsidRPr="00DF5426">
        <w:rPr>
          <w:rStyle w:val="3Char"/>
          <w:lang w:eastAsia="ja-JP"/>
        </w:rPr>
        <w:t>3.</w:t>
      </w:r>
      <w:r w:rsidR="008D430D" w:rsidRPr="00BB00D7">
        <w:rPr>
          <w:rStyle w:val="2Char"/>
          <w:rFonts w:hint="eastAsia"/>
        </w:rPr>
        <w:t>.</w:t>
      </w:r>
      <w:proofErr w:type="gramEnd"/>
      <w:r w:rsidR="008D430D" w:rsidRPr="00BB00D7">
        <w:rPr>
          <w:rStyle w:val="2Char"/>
          <w:rFonts w:hint="eastAsia"/>
        </w:rPr>
        <w:t>4</w:t>
      </w:r>
      <w:r w:rsidR="007522DA" w:rsidRPr="00DF5426">
        <w:rPr>
          <w:rStyle w:val="3Char"/>
          <w:lang w:eastAsia="ja-JP"/>
        </w:rPr>
        <w:tab/>
      </w:r>
      <w:r w:rsidR="00DD2A2B" w:rsidRPr="00DF5426">
        <w:rPr>
          <w:rStyle w:val="3Char"/>
          <w:lang w:eastAsia="ja-JP"/>
        </w:rPr>
        <w:tab/>
      </w:r>
      <w:r w:rsidR="007522DA" w:rsidRPr="00DF5426">
        <w:rPr>
          <w:rStyle w:val="3Char"/>
          <w:lang w:eastAsia="ja-JP"/>
        </w:rPr>
        <w:t>Impact to an AIPN</w:t>
      </w:r>
      <w:bookmarkEnd w:id="143"/>
    </w:p>
    <w:p w14:paraId="14329029" w14:textId="77777777" w:rsidR="007522DA" w:rsidRPr="00DF5426" w:rsidRDefault="007522DA" w:rsidP="007522DA">
      <w:r w:rsidRPr="00DF5426">
        <w:rPr>
          <w:lang w:eastAsia="ja-JP"/>
        </w:rPr>
        <w:t>T</w:t>
      </w:r>
      <w:r w:rsidRPr="00DF5426">
        <w:t>he AIPN will see consolidated traffic from a group of separate users arriving through an access system.  The access system bearing the consolidated traffic may change at any time with no warning to the AIPN.  Elements of the consolidated traffic could originate from a PAN.</w:t>
      </w:r>
    </w:p>
    <w:p w14:paraId="72D13B40" w14:textId="77777777" w:rsidR="007522DA" w:rsidRPr="00DF5426" w:rsidRDefault="007522DA" w:rsidP="00CA7CA5">
      <w:pPr>
        <w:pStyle w:val="TH"/>
      </w:pPr>
      <w:r w:rsidRPr="00DF5426">
        <w:rPr>
          <w:noProof/>
          <w:lang w:eastAsia="ja-JP"/>
        </w:rPr>
      </w:r>
      <w:r w:rsidRPr="00DF5426">
        <w:pict w14:anchorId="0DAC59FA">
          <v:group id="_x0000_s7700" editas="canvas" style="width:441.2pt;height:261pt;mso-position-horizontal-relative:char;mso-position-vertical-relative:line" coordorigin="-4" coordsize="8824,5220">
            <o:lock v:ext="edit" aspectratio="t"/>
            <v:shape id="_x0000_s7701" type="#_x0000_t75" style="position:absolute;left:-4;width:8824;height:5220" o:preferrelative="f">
              <v:fill o:detectmouseclick="t"/>
              <v:path o:extrusionok="t" o:connecttype="none"/>
              <o:lock v:ext="edit" text="t"/>
            </v:shape>
            <v:group id="_x0000_s7702" style="position:absolute;left:896;top:3960;width:1440;height:410" coordorigin="7041,1639" coordsize="1923,410">
              <v:group id="_x0000_s7703" style="position:absolute;left:7041;top:1654;width:282;height:300" coordorigin="7041,1654" coordsize="282,300">
                <v:shape id="_x0000_s7704" style="position:absolute;left:7041;top:1654;width:282;height:300" coordsize="282,300" path="m141,l108,115,,115r87,71l54,300r87,-70l227,300,194,186r88,-71l174,115,141,xe" fillcolor="red" stroked="f">
                  <v:path arrowok="t"/>
                </v:shape>
                <v:shape id="_x0000_s7705" style="position:absolute;left:7041;top:1654;width:282;height:300" coordsize="282,300" path="m141,l108,115,,115r87,71l54,300r87,-70l227,300,194,186r88,-71l174,115,141,xe" filled="f" strokeweight=".6pt">
                  <v:stroke endcap="round"/>
                  <v:path arrowok="t"/>
                </v:shape>
              </v:group>
              <v:rect id="_x0000_s7706" style="position:absolute;left:7440;top:1639;width:1524;height:410" filled="f" stroked="f">
                <v:textbox style="mso-next-textbox:#_x0000_s7706;mso-fit-shape-to-text:t" inset="0,0,0,0">
                  <w:txbxContent>
                    <w:p w14:paraId="6D08E51F" w14:textId="77777777" w:rsidR="0084589B" w:rsidRDefault="0084589B" w:rsidP="007522DA">
                      <w:r w:rsidRPr="004670FB">
                        <w:t>Subscription</w:t>
                      </w:r>
                    </w:p>
                  </w:txbxContent>
                </v:textbox>
              </v:rect>
            </v:group>
            <v:group id="_x0000_s7707" style="position:absolute;left:3056;top:3420;width:2618;height:1625" coordorigin="3609,908" coordsize="2618,1625">
              <v:group id="_x0000_s7708" style="position:absolute;left:3611;top:908;width:470;height:503" coordorigin="3611,908" coordsize="470,503">
                <v:shape id="_x0000_s7709" style="position:absolute;left:3635;top:931;width:72;height:92" coordsize="72,92" path="m,17l,15,2,13r,-2l4,9,8,8,9,6,11,4,15,2,23,r,l25,r2,2l33,9r6,10l45,28r5,7l56,44r6,9l66,61r6,9l72,70r,l68,72r-4,3l60,77r-4,2l50,82r-3,4l43,88r-4,4l33,82,27,73,21,64,17,55,11,46,8,35,4,26,,17xe" fillcolor="#666" stroked="f">
                  <v:path arrowok="t"/>
                </v:shape>
                <v:shape id="_x0000_s7710" style="position:absolute;left:3672;top:968;width:388;height:421" coordsize="388,421" path="m364,348r-15,8l333,365r-13,7l304,379r-16,8l273,394r-16,7l240,410r-4,2l232,414r-4,2l224,418r-4,l216,420r-4,1l208,421r-11,-3l187,405,166,374,144,339,121,303,97,264,74,226,50,186,25,146,2,106,,104r,-2l,98,,97,,95,2,93r,-2l2,87,4,80r7,-4l11,76r,l11,76r,l11,76r,l10,76r,l29,64,47,51,66,42,86,31r21,-9l128,14,150,7,171,r,l171,r,l173,r,l173,r,l173,r6,2l183,3r4,2l191,7r4,4l199,14r2,4l205,22r25,34l253,91r20,33l294,157r20,33l333,222r20,35l376,294r8,22l388,328r-2,2l386,334r-4,3l380,339r-4,2l372,345r-4,2l364,348xe" fillcolor="#ff8c00" stroked="f">
                  <v:path arrowok="t"/>
                </v:shape>
                <v:shape id="_x0000_s7711" style="position:absolute;left:3648;top:944;width:433;height:467" coordsize="433,467" path="m431,336r-9,-20l400,279,381,245,361,210,342,175,320,141,301,108,277,73,252,37r-6,-6l240,24r-6,-6l227,13,219,7,211,4,201,2,192,r-2,l188,r-2,l186,2r-2,l182,4r-2,l180,6r15,18l195,24r,l195,24r2,l197,24r,l197,24r,l203,26r4,1l211,29r4,2l219,35r4,3l225,42r4,4l254,80r23,35l297,148r21,33l338,214r19,32l377,281r23,37l408,340r4,12l410,354r,4l406,361r-2,2l400,365r-4,4l392,371r-4,1l373,380r-16,9l344,396r-16,7l312,411r-15,7l281,425r-17,9l260,436r-4,2l252,440r-4,2l244,442r-4,2l236,445r-4,l221,442,211,429,190,398,168,363,145,327,121,288,98,250,74,210,49,170,26,130r-2,-2l24,126r,-4l24,121r,-2l26,117r,-2l26,111r2,-7l35,100r,l35,100r,l35,100r,l35,100r-1,l34,100,53,88,71,75,90,66,110,55r21,-9l152,38r22,-7l195,24,180,6r-24,7l135,20r-22,9l92,38,71,49,51,60,32,73,14,88r-2,l10,88r,2l8,90r,1l6,91r,2l6,93r,2l4,100r-2,4l2,110,,115r,4l,124r,4l,133r2,4l28,179r25,42l78,263r26,42l127,343r24,39l174,416r19,31l203,456r2,2l205,458r,l205,460r2,l207,460r2,2l209,462r8,3l221,465r6,2l231,467r5,l242,465r6,-1l258,462r10,-4l285,449r18,-7l318,434r16,-9l349,418r18,-9l383,402r17,-10l406,389r6,-4l416,382r6,-4l426,374r1,-5l429,363r2,-3l433,347r,-2l433,343r,l431,341r,-1l431,338r,-2l431,336xe" fillcolor="black" stroked="f">
                  <v:path arrowok="t"/>
                </v:shape>
                <v:shape id="_x0000_s7712" style="position:absolute;left:3611;top:908;width:117;height:127" coordsize="117,127" path="m49,124r2,l53,122r,-2l55,120r2,-2l59,118r,-2l61,115r2,l57,105,51,96,45,87,41,78,35,69,32,58,28,49,24,40r,-2l26,36r,-2l28,32r4,-1l33,29r2,-2l39,25r8,-2l47,23r2,l51,25r6,7l63,42r6,9l74,58r6,9l86,76r4,8l96,93r4,-2l102,89r2,-2l108,85r2,l111,84r4,-2l117,80r-6,-7l106,63r-4,-9l96,47,90,38,84,29,78,22,72,12,65,5r-2,l63,3r-2,l61,3r,l59,1r,l57,1r-6,l47,r,l45,r,l43,r,l43,,41,r,l30,5,26,7r-6,4l16,14r-6,4l6,22,4,27,2,31,,36,2,49,6,62r4,11l16,85r8,11l30,107r7,9l43,127r,l45,127r,-1l45,126r2,l47,126r,-2l49,124xe" fillcolor="black" stroked="f">
                  <v:path arrowok="t"/>
                </v:shape>
                <v:shape id="_x0000_s7713" style="position:absolute;left:3736;top:1019;width:33;height:38" coordsize="33,38" path="m2,16r,2l4,20r,4l6,25r2,2l8,29r2,2l12,33r2,2l16,36r2,l20,38r2,l24,38r1,-2l27,36r2,-1l31,33r2,-2l33,29r,-4l33,24r,-2l31,20,29,18r,-2l27,15r,-2l25,11r,l24,9r,-2l22,5,20,4,18,2,16,,14,,12,,10,,8,2,4,2r,2l2,5,,7r,4l,13r,2l2,16xe" fillcolor="black" stroked="f">
                  <v:path arrowok="t"/>
                </v:shape>
                <v:shape id="_x0000_s7714" style="position:absolute;left:3771;top:1003;width:35;height:38" coordsize="35,38" path="m2,18r2,2l6,21r,2l8,25r,2l10,29r2,2l12,32r2,2l16,36r2,l20,38r4,l26,38r2,-2l29,36r2,-2l33,32r,-1l35,29r,-2l35,23,33,21r,-1l31,18,29,16r,-2l28,12r,-2l26,9,24,7r,-2l22,3,20,1r-2,l14,,12,,10,,8,1,6,1,4,3,2,5r,2l,9r,3l,14r2,2l2,18xe" fillcolor="black" stroked="f">
                  <v:path arrowok="t"/>
                </v:shape>
                <v:shape id="_x0000_s7715" style="position:absolute;left:3808;top:988;width:32;height:35" coordsize="32,35" path="m2,16r,2l4,20r,2l6,24r,3l8,29r2,2l10,31r2,2l14,35r4,l20,35r2,l24,35r2,l28,33r2,-2l32,29r,-2l32,24r,-2l32,20,30,18r,-2l28,16r,l28,15r,l28,15r,l26,15r,l26,15r2,l28,15r,l28,15r,l28,15r,1l28,15r,-2l28,13,26,11r,l26,9,24,7r,l24,5,22,4,20,2,18,,16,,12,,10,,8,2,6,2,4,4,2,5r,2l,9r,2l2,15r,1xe" fillcolor="black" stroked="f">
                  <v:path arrowok="t"/>
                </v:shape>
                <v:shape id="_x0000_s7716" style="position:absolute;left:3810;top:1187;width:43;height:33" coordsize="43,33" path="m39,25r,l39,25r2,-1l41,24r,l41,22r,l41,20r2,l43,18r,l43,16r,l41,14r,l41,14r,-1l41,14r,-1l41,13r,l41,13r,l41,11r,l41,11r,l41,11r,l41,11r,l41,11r,l41,11r,-2l39,9r,-2l37,5r,l35,5r,-2l33,3,31,2r-1,l30,,28,,26,,24,,22,,20,,18,2r,l16,2,14,3r-2,l12,3,10,5,8,5r,l6,5r,2l4,7r,2l2,9r,2l2,11,,16r,2l2,18r,2l2,22r2,2l4,25r2,2l6,29r2,2l10,31r,l12,31r,2l14,33r,l16,33r,l22,31r2,l26,31r2,l28,31r2,-2l31,29r2,l33,29r6,-4xe" fillcolor="black" stroked="f">
                  <v:path arrowok="t"/>
                </v:shape>
                <v:shape id="_x0000_s7717" style="position:absolute;left:3869;top:1161;width:39;height:33" coordsize="39,33" path="m4,20r,2l4,24r2,l6,26r,l8,28r,l10,29r,l11,31r,l11,31r2,l13,31r,2l13,33r2,l19,33r2,l23,33r2,l27,33r,-2l29,31r2,-2l33,28r2,-2l37,26r,l39,24r,l39,22r,l39,20r,l39,17r,-2l39,15r,-2l39,13r,-2l37,11r,-2l37,9r,-1l35,8r,-2l35,6r-2,l33,4r-2,l31,4r,l31,4r,-2l29,2r,l29,2r,l29,2,27,,25,,23,r,l21,,19,r,l19,,17,,15,2r-2,l11,2,10,4,8,6,6,6,4,8,2,15,,15r,2l2,17r,2l2,19r,l2,20r,l4,20xe" fillcolor="black" stroked="f">
                  <v:path arrowok="t"/>
                </v:shape>
                <v:shape id="_x0000_s7718" style="position:absolute;left:3919;top:1136;width:38;height:33" coordsize="38,33" path="m4,23r,l4,23r,l4,23r,2l4,25r,l4,25r,l4,27r2,l6,27r,2l6,29r2,l8,29r,2l8,31r2,l10,31r2,l12,33r2,l14,33r2,l16,33r2,l22,31r2,l24,31r2,-2l28,29r,l30,27r,l32,27r,l32,27r2,-2l34,25r2,l36,23r,l36,22r2,l38,20r,-2l38,18r,l38,16r,l38,14r,l38,14,36,13r,-2l36,11r,-2l34,7r,l34,5r-2,l32,3r,l30,2r,l28,r,l26,,24,,22,r,l20,r,l18,r,l16,r,l16,2r-2,l12,3r-2,l10,5,8,5,6,7r,l4,9,6,7r,l4,9r,l4,9,2,9r,2l2,11r,l2,13r,l2,13,,14r,l,14r,l,14r,l,16r,l,18r,l,20r,l2,20r,2l2,22r2,1xe" fillcolor="black" stroked="f">
                  <v:path arrowok="t"/>
                </v:shape>
                <v:shape id="_x0000_s7719" style="position:absolute;left:3836;top:1225;width:43;height:33" coordsize="43,33" path="m41,22r,-2l43,18r,-1l43,17r,-2l41,13r,l39,11r,-2l39,11r,l39,9r,l39,9r,l39,9r,l37,9r,-2l37,7,35,6r,l35,6,33,4r,l31,4r,-2l29,2,27,r,l25,,23,,21,,19,r,l17,r,2l15,2r-2,l13,2,11,4,9,4r,l9,4r,l9,4,7,4r,2l7,6r,l5,6r,l4,7r,l2,9r,l2,11,,11r,4l,15r,l,15r,l,15r,l,15r,l,17r,1l,18r,2l,20r,l2,22r,l2,22r,2l5,28r2,3l11,33r6,l21,33r4,-2l31,29r4,-1l35,28r2,-2l37,26r2,l39,24r,l41,22r,xe" fillcolor="black" stroked="f">
                  <v:path arrowok="t"/>
                </v:shape>
                <v:shape id="_x0000_s7720" style="position:absolute;left:3890;top:1200;width:39;height:32" coordsize="39,32" path="m6,7l4,7r,l4,9,2,9r,l2,9r,2l2,11,,12r,l,14r,l,16r,l,18r,l,18r2,4l2,22r,1l4,25r,2l6,27r,2l8,31r2,l12,31r2,1l18,32r2,-1l24,31r2,-2l28,29r3,-2l33,25r4,-2l37,23r,-1l39,22r,l39,22r,-2l39,20r,l39,12r,l39,11r,l37,9r,l37,9r,-2l37,7r,l35,7r,l35,7r,l35,7r,l35,5r,l35,5r,l35,5r,l35,5r,l35,5,33,3r,-2l31,1,29,,28,,26,,24,,22,,20,1r-2,l18,1,16,3r-2,l12,3,10,5,8,5,6,7xe" fillcolor="black" stroked="f">
                  <v:path arrowok="t"/>
                </v:shape>
                <v:shape id="_x0000_s7721" style="position:absolute;left:3943;top:1172;width:37;height:31" coordsize="37,31" path="m8,6l6,8,4,8r,1l2,9r,2l2,13,,13r,2l,17r,1l,18r2,2l2,22r,l2,24r2,2l4,26r2,3l8,29r,2l10,31r2,l12,31r2,l15,31r2,l21,29r,l23,28r,l23,28r2,-2l25,26r2,l27,24r2,2l29,24r,l29,24r2,l31,24r,l31,24r2,l35,20r,-2l37,17r,l37,15r,l37,13r,-2l37,11r,-2l37,9,35,8r,l35,6r,l33,6r,-2l31,4r,-2l29,2,27,r,l25,,23,,21,,19,,17,2r-2,l14,2,12,4,10,6,8,6,6,8,8,6xe" fillcolor="black" stroked="f">
                  <v:path arrowok="t"/>
                </v:shape>
                <v:shape id="_x0000_s7722" style="position:absolute;left:3861;top:1260;width:41;height:35" coordsize="41,35" path="m33,29r,-2l35,27r,l35,27r,l35,27r,l37,25r-2,2l35,27r2,-2l37,25r2,l39,24r,l39,24r2,-2l41,20r,-2l41,16r,-2l41,13r,l39,11,37,9r,l37,9r,l37,9r,l37,9r,l37,7r-2,l35,5,33,3r,l31,2r-2,l27,r,2l25,2r,l23,2r,l23,2r,l23,2,21,3r-2,l18,5r-2,l14,5,12,7r-2,l8,9,6,9r,l4,9r,2l2,11r,l2,13r,l,14r,l,16r,l,16r,2l,18r,l,20r,l,22r,l,22r,l,22r,l,24r,l,24r,1l,27r2,l2,29r,l4,29r,2l4,31r2,l6,33r2,l8,33r,l10,35r,l10,35r2,l14,35r2,l18,35r1,-2l23,33r2,l27,31r2,l31,29r2,xe" fillcolor="black" stroked="f">
                  <v:path arrowok="t"/>
                </v:shape>
                <v:shape id="_x0000_s7723" style="position:absolute;left:3914;top:1231;width:41;height:36" coordsize="41,36" path="m35,25r,l37,25r,l39,23r,l39,22r2,l41,20r,-2l41,18r,-2l41,16r,-2l41,14r,l41,12r,l39,9r,l39,9r,l37,9r,l37,7r,l37,7r,l37,5r-2,l35,5r,l33,3r,l31,3r,l31,1r,l29,1,29,,27,r,l27,,25,,23,r,l21,1r,l21,1r,l21,1r-2,l17,3r-2,l13,3r,2l11,5,9,7,7,9r,l7,9,5,9r,l4,11r,l4,12r-2,l2,14,,18r,2l,22r,l2,23r,l2,25r,2l2,27r,l2,27r,2l2,29r,l2,31r2,l4,31r,l5,32r,l5,34r,l5,34r2,l7,34r,l9,36r,l11,36r,l11,36r2,l13,36r2,l15,36r2,l17,36r2,-2l23,32r2,l27,31r2,l31,29r2,-2l35,25r,xe" fillcolor="black" stroked="f">
                  <v:path arrowok="t"/>
                </v:shape>
                <v:shape id="_x0000_s7724" style="position:absolute;left:3964;top:1209;width:43;height:34" coordsize="43,34" path="m37,27r,-2l39,25r,l39,23r2,l41,23r,-1l43,22r,-2l43,20r,-2l43,16r,l43,14r,l43,13r-2,l41,13r,-2l41,11r,l41,11r,-2l41,9r-2,l39,9r,-2l39,5r,l37,3r,-1l35,2,35,,33,,32,r,l30,r,l30,r,l30,r,l26,,24,,20,2r-2,l14,3r-2,l10,5,6,7,2,11r,l2,13,,13r,1l,14r,2l,18r,l,20r,l2,22r,l2,23r,l4,25r,l4,27r,l6,29r,l6,31r2,2l8,33r2,l12,34r2,l18,34r2,-1l24,33r2,-2l28,31r2,-2l33,29r2,-2l37,25r,2xe" fillcolor="black" stroked="f">
                  <v:path arrowok="t"/>
                </v:shape>
                <v:shape id="_x0000_s7725" style="position:absolute;left:3886;top:1295;width:41;height:38" coordsize="41,38" path="m35,9l33,7r,-2l32,5r,-2l32,3,30,1r-2,l28,,26,1r-2,l24,1r-2,l22,1r,l22,1r,l20,3r-2,l18,3,16,5r-2,l12,5r-2,l10,7,8,7,6,7,4,7r,2l2,9r,1l2,12,,12r,2l,18r,2l,21r,2l,27r2,2l2,31r2,1l6,32r,2l8,36r,l10,36r2,2l12,38r2,l16,38r4,-2l22,36r2,-2l26,34r2,-2l30,32r2,l33,31r2,-2l37,29r,l37,27r2,l39,27r,-2l41,25r,-2l41,23r,-5l41,18r,l41,16r,l41,16r,l41,14r,l39,14r,-2l39,12,37,10r,l37,9r-2,l35,9xe" fillcolor="black" stroked="f">
                  <v:path arrowok="t"/>
                </v:shape>
                <v:shape id="_x0000_s7726" style="position:absolute;left:3939;top:1265;width:43;height:37" coordsize="43,37" path="m37,8r,l37,8r,l37,8r,l37,8r,l37,8,35,6r,-2l33,2r-2,l29,2,27,,25,,23,2,19,4,14,6,10,9,4,13,2,17,,22r2,4l4,31r2,4l8,35r2,2l10,37r2,l14,37r2,l18,37r,l18,37r1,l23,35r2,-2l27,33r2,-2l31,30r2,l35,28r4,l39,26r,l41,26r,l41,24r,l43,22r,l43,19r,-2l43,17r,-2l43,13r-2,l41,11r,l39,9r,l39,9r,-1l39,8r-2,l37,8r,l37,8xe" fillcolor="black" stroked="f">
                  <v:path arrowok="t"/>
                </v:shape>
                <v:shape id="_x0000_s7727" style="position:absolute;left:3992;top:1243;width:39;height:35" coordsize="39,35" path="m37,10r,l37,10r,l37,10r-2,l35,8r,l35,8r,l35,8r,l35,8r,l35,8r,l35,8r,-2l33,4,31,2r-2,l29,,27,,25,,23,,21,2r-4,l15,4r-2,l11,6,9,6,7,8,5,8,4,10r,l2,11r,2l,13r,2l,17r,l,19r,1l,22r,2l2,24r,2l2,28r,l4,30r,l5,31r,2l7,33r2,l9,35r2,l13,35r,l15,35r,l17,33r2,l21,33r2,-2l25,31r2,-1l29,30r2,-2l33,28r2,l35,26r2,l37,26r2,-2l39,24r,-2l39,22r,-7l39,15r,-2l39,13r,l37,11r,l37,11r,-1xe" fillcolor="black" stroked="f">
                  <v:path arrowok="t"/>
                </v:shape>
                <v:shape id="_x0000_s7728" style="position:absolute;left:3676;top:1055;width:372;height:327" coordsize="372,327" path="m372,236r-2,-2l368,234r-2,-2l362,232r-2,l359,234r-4,l353,234r-2,2l351,236r-2,l349,236r-2,l347,236r-2,2l345,238r-10,3l327,247r-9,3l308,256r-10,5l286,267r-11,7l261,280r-8,3l247,287r-5,2l236,292r-8,2l222,298r-6,2l208,302r-7,-13l191,276r-8,-13l175,250r-8,-14l160,223,150,210,140,196r-6,-8l128,179r-5,-7l119,165r-6,-9l109,148r-6,-9l97,132r-4,-9l89,115r-5,-7l80,101,76,95,72,86,66,79,62,72,58,64,54,55,48,48,45,39,39,31,35,24,29,15,23,8r,-2l21,4,19,2,17,,15,,13,,11,,7,,6,2,4,4r,2l2,8r,2l,11r2,2l2,15r2,6l7,26r4,5l13,37r4,4l21,46r4,6l27,57r4,7l35,70r4,7l43,84r3,8l50,97r4,7l58,112r10,14l76,139r8,15l91,167r10,12l109,194r10,13l128,221r8,13l146,245r8,13l160,271r7,12l175,294r8,13l191,318r2,4l193,322r2,l195,323r,l197,323r,2l199,325r,l204,327r,l204,327r,l204,327r,l204,327r,l204,327r2,-2l210,325r2,l214,325r4,-2l220,323r2,-1l224,322r8,-4l240,313r9,-4l257,305r8,-3l271,298r8,-6l284,291r4,-4l294,285r4,-2l304,281r4,-3l314,276r4,-2l323,272r4,-1l333,267r4,-2l343,263r4,-3l353,258r6,-4l362,252r4,-2l368,249r,l370,245r2,-2l372,241r,-1l372,236xe" fillcolor="black" stroked="f">
                  <v:path arrowok="t"/>
                </v:shape>
                <v:shape id="_x0000_s7729" style="position:absolute;left:3765;top:1048;width:139;height:104" coordsize="139,104" path="m53,22r-8,2l39,28r-7,1l26,33r-6,4l14,40,6,44,,49r4,8l8,64r4,7l16,79r4,5l24,91r6,8l35,104r2,l41,102r2,l47,101r2,l53,99r2,l57,97,67,93r9,-5l86,84,96,79r10,-4l115,69r10,-3l135,60r,l135,60r2,-1l137,59r,l139,59r,-2l139,57r,-2l135,48r-4,-8l127,35r-4,-7l119,20r-4,-7l112,7,106,r,l106,r,l106,r,l106,r,l104,r-2,l98,2r-4,l90,4,86,6r-4,l80,7,76,9r-3,2l71,13r-4,2l65,17r-4,l59,18r-4,2l53,22xe" fillcolor="#72ff72" stroked="f">
                  <v:path arrowok="t"/>
                </v:shape>
                <v:shape id="_x0000_s7730" style="position:absolute;left:3742;top:1024;width:187;height:152" coordsize="187,152" path="m185,72r-4,-8l176,55r-4,-9l168,37r-6,-9l156,20r-6,-7l142,6,127,24r2,l129,24r,l129,24r,l129,24r,l129,24r6,7l138,37r4,7l146,52r4,7l154,64r4,8l162,79r,2l162,81r,2l160,83r,l160,83r-2,1l158,84r,l148,90r-10,3l129,99r-10,4l109,108r-10,4l90,117r-10,4l78,123r-2,l72,125r-2,l66,126r-2,l60,128r-2,l53,123r-6,-8l43,108r-4,-5l35,95,31,88,27,81,23,73r6,-5l37,64r6,-3l49,57r6,-4l62,52r6,-4l76,46r2,-2l82,42r2,-1l88,41r2,-2l94,37r2,-2l99,33r4,-2l105,30r4,l113,28r4,-2l121,26r4,-2l127,24,142,6r,l142,6r,l142,6r,l142,6r,l142,6,140,4r,-2l138,2,137,r-2,l133,r-2,l129,r-8,2l111,4r-8,4l96,10r-8,3l80,17r-8,5l64,26r-2,l60,28r-2,l57,30r-2,l51,30r-2,1l47,31r-6,4l37,37r-6,4l25,44r-6,2l16,50r-6,3l6,57,4,59,2,61r,1l,62r,2l,66r,2l,70r2,9l4,86r4,9l12,103r6,9l21,119r6,7l31,134r2,1l33,137r2,2l37,141r2,2l41,145r2,1l43,148r6,2l55,152r5,l66,150r6,-2l78,146r6,-1l90,143r11,-6l113,132r10,-6l135,123r9,-6l156,112r10,-6l177,99r,l177,99r,l177,99r2,-2l179,97r,l179,97r,l181,95r,l181,95r2,-2l183,93r,l183,92r2,l185,88r2,-2l187,84r,-3l187,79r,-2l185,75r,-3xe" fillcolor="black" stroked="f">
                  <v:path arrowok="t"/>
                </v:shape>
              </v:group>
              <v:group id="_x0000_s7731" style="position:absolute;left:5308;top:996;width:470;height:515" coordorigin="5308,996" coordsize="470,515">
                <v:shape id="_x0000_s7732" style="position:absolute;left:5331;top:1020;width:73;height:93" coordsize="73,93" path="m,17l,15,2,13r,-2l4,9,8,7,10,6,12,4,16,2,24,r,l26,r2,2l34,9r5,10l45,28r6,7l57,45r6,9l67,62r6,9l73,71r,l69,73r-4,3l61,78r-4,2l51,84r-4,4l43,90r-4,3l34,84,28,75,22,65,18,56,12,47,8,35,4,26,,17xe" fillcolor="#666" stroked="f">
                  <v:path arrowok="t"/>
                </v:shape>
                <v:shape id="_x0000_s7733" style="position:absolute;left:5368;top:1057;width:389;height:431" coordsize="389,431" path="m365,357r-15,7l334,374r-14,7l305,388r-16,8l274,403r-16,8l240,420r-4,2l233,424r-4,2l225,428r-4,l217,430r-4,1l209,431r-12,-3l188,415,166,383,145,347,121,310,98,271,75,232,51,191,26,150,2,109,,107r,-2l,101,,99,,97,2,95r,-1l2,90,4,82r8,-3l12,79r,l12,79r,l12,79r,l10,79r,l30,66,47,53,67,43,86,32r22,-9l129,15,151,8,172,r,l172,r,l174,r,l174,r,l174,r6,2l184,4r4,2l192,8r3,3l199,15r2,4l205,23r26,35l254,94r20,33l295,161r19,33l334,228r19,35l377,301r8,22l389,336r-2,2l387,342r-4,4l381,347r-4,2l373,353r-4,2l365,357xe" fillcolor="#ff8c00" stroked="f">
                  <v:path arrowok="t"/>
                </v:shape>
                <v:shape id="_x0000_s7734" style="position:absolute;left:5345;top:1033;width:433;height:478" coordsize="433,478" path="m431,343l421,323,400,286,380,250,361,215,341,179,320,144,300,110,277,75,252,37r-6,-5l240,24r-6,-5l226,13,218,7,211,4,201,2,191,r-2,l187,r-2,l185,2r-2,l181,4r-2,l179,6r16,18l195,24r,l195,24r2,l197,24r,l197,24r,l203,26r4,2l211,30r4,2l218,35r4,4l224,43r4,4l254,82r23,36l297,151r21,34l337,218r20,34l376,287r24,38l408,347r4,13l410,362r,4l406,370r-2,1l400,373r-4,4l392,379r-4,2l373,388r-16,10l343,405r-15,7l312,420r-15,7l281,435r-18,9l259,446r-3,2l252,450r-4,2l244,452r-4,2l236,455r-4,l220,452r-9,-13l189,407,168,371,144,334,121,295,98,256,74,215,49,174,25,133r-2,-2l23,129r,-4l23,123r,-2l25,119r,-1l25,114r2,-8l35,103r,l35,103r,l35,103r,l35,103r-2,l33,103,53,90,70,77,90,67,109,56r22,-9l152,39r22,-7l195,24,179,6r-23,7l135,21r-22,9l92,39,70,50,51,62,31,75,14,90r-2,l10,90r,1l8,91r,2l6,93r,2l6,95r,2l4,103r-2,3l2,112,,118r,3l,127r,4l,136r2,4l27,183r26,43l78,269r25,43l127,351r23,39l174,426r19,31l203,467r2,1l205,468r,l205,470r2,l207,470r2,2l209,472r8,4l220,476r6,2l230,478r6,l242,476r6,-2l258,472r9,-4l285,459r17,-7l318,444r16,-9l349,427r18,-9l382,411r18,-10l406,398r6,-4l415,390r6,-4l425,383r2,-6l429,371r2,-3l433,355r,-2l433,351r,l431,349r,-2l431,345r,-2l431,343xe" fillcolor="black" stroked="f">
                  <v:path arrowok="t"/>
                </v:shape>
                <v:shape id="_x0000_s7735" style="position:absolute;left:5308;top:996;width:117;height:130" coordsize="117,130" path="m49,127r2,l53,125r,-2l55,123r2,-2l59,121r,-2l60,117r2,l57,108,51,99,45,89,41,80,35,71,31,59,27,50,23,41r,-2l25,37r,-2l27,33r4,-2l33,30r2,-2l39,26r8,-2l47,24r2,l51,26r6,7l62,43r6,9l74,59r6,10l86,78r4,8l96,95r3,-2l101,91r2,-2l107,87r2,l111,86r4,-2l117,82r-6,-8l105,65r-4,-9l96,48,90,39,84,30,78,22,72,13,64,5r-2,l62,3r-2,l60,3r,l59,2r,l57,2r-6,l47,r,l45,r,l43,r,l43,,41,r,l29,5,25,7r-5,4l16,15r-6,3l6,22,4,28,2,31,,37,2,50,6,63r4,11l16,87r7,12l29,110r8,9l43,130r,l45,130r,-2l45,128r2,l47,128r,-1l49,127xe" fillcolor="black" stroked="f">
                  <v:path arrowok="t"/>
                </v:shape>
                <v:shape id="_x0000_s7736" style="position:absolute;left:5433;top:1110;width:33;height:39" coordsize="33,39" path="m2,16r,2l4,20r,4l6,26r2,2l8,29r2,2l12,33r1,2l15,37r2,l19,39r2,l23,39r2,-2l27,37r2,-2l31,33r2,-2l33,29r,-3l33,24r,-2l31,20,29,18r,-2l27,14r,-1l25,11r,l23,9r,-2l21,5,19,3,17,1,15,,13,,12,,10,,8,1,4,1r,2l2,5,,7r,4l,13r,1l2,16xe" fillcolor="black" stroked="f">
                  <v:path arrowok="t"/>
                </v:shape>
                <v:shape id="_x0000_s7737" style="position:absolute;left:5468;top:1093;width:35;height:39" coordsize="35,39" path="m2,18r2,2l6,22r,2l8,26r,2l10,30r2,1l12,33r2,2l16,37r1,l19,39r4,l25,39r2,-2l29,37r2,-2l33,33r,-2l35,30r,-2l35,24,33,22r,-2l31,18,29,17r,-2l27,13r,-2l25,9,23,7r,-2l21,3,19,2r-2,l14,,12,,10,,8,2,6,2,4,3,2,5r,2l,9r,4l,15r2,2l2,18xe" fillcolor="black" stroked="f">
                  <v:path arrowok="t"/>
                </v:shape>
                <v:shape id="_x0000_s7738" style="position:absolute;left:5505;top:1078;width:31;height:35" coordsize="31,35" path="m2,17r,1l4,20r,2l6,24r,4l8,30r2,2l10,32r2,1l14,35r4,l19,35r2,l23,35r2,l27,33r2,-1l31,30r,-2l31,24r,-2l31,20,29,18r,-1l27,17r,l27,15r,l27,15r,l25,15r,l25,15r2,l27,15r,l27,15r,l27,15r,2l27,15r,-2l27,13,25,11r,l25,9,23,7r,l23,5,21,4,19,2,18,,16,,12,,10,,8,2,6,2,4,4,2,5r,2l,9r,2l2,15r,2xe" fillcolor="black" stroked="f">
                  <v:path arrowok="t"/>
                </v:shape>
                <v:shape id="_x0000_s7739" style="position:absolute;left:5507;top:1281;width:43;height:34" coordsize="43,34" path="m39,26r,l39,26r2,-1l41,25r,l41,23r,l41,21r2,l43,19r,l43,17r,l41,15r,l41,15r,-2l41,15r,-2l41,13r,l41,13r,l41,11r,l41,11r,l41,11r,l41,11r,l41,11r,l41,11r,-1l39,10r,-2l37,6r,l35,6r,-2l33,4,31,2r-2,l29,,27,,25,,23,,21,,19,,17,2r,l16,2,14,4r-2,l12,4,10,6,8,6r,l6,6r,2l4,8r,2l2,10r,1l2,11,,17r,2l2,19r,2l2,23r2,2l4,26r2,2l6,30r2,2l10,32r,l12,32r,2l14,34r,l16,34r,l21,32r2,l25,32r2,l27,32r2,-2l31,30r2,l33,30r6,-4xe" fillcolor="black" stroked="f">
                  <v:path arrowok="t"/>
                </v:shape>
                <v:shape id="_x0000_s7740" style="position:absolute;left:5565;top:1255;width:39;height:34" coordsize="39,34" path="m4,21r,2l4,24r2,l6,26r,l8,28r,l10,30r,l12,32r,l12,32r2,l14,32r,2l14,34r2,l20,34r2,l24,34r2,l28,34r,-2l30,32r2,-2l34,28r2,-2l38,26r,l39,24r,l39,23r,l39,21r,l39,17r,-2l39,15r,-2l39,13r,-2l38,11r,-2l38,9r,-1l36,8r,-2l36,6r-2,l34,4r-2,l32,4r,l32,4r,-2l30,2r,l30,2r,l30,2,28,,26,,24,r,l22,,20,r,l20,,18,,16,2r-2,l12,2,10,4,8,6,6,6,4,8,2,15,,15r,2l2,17r,2l2,19r,l2,21r,l4,21xe" fillcolor="black" stroked="f">
                  <v:path arrowok="t"/>
                </v:shape>
                <v:shape id="_x0000_s7741" style="position:absolute;left:5616;top:1229;width:37;height:34" coordsize="37,34" path="m4,24r,l4,24r,l4,24r,2l4,26r,l4,26r,l4,28r2,l6,28r,2l6,30r2,l8,30r,2l8,32r2,l10,32r2,l12,34r2,l14,34r2,l16,34r2,l22,32r2,l24,32r2,-2l27,30r,l29,28r,l31,28r,l31,28r2,-2l33,26r2,l35,24r,l35,22r2,l37,21r,-2l37,19r,l37,17r,l37,15r,l37,15,35,13r,-2l35,11r,-2l33,7r,l33,6r-2,l31,4r,l29,2r,l27,r,l26,,24,,22,r,l20,r,l18,r,l16,r,l16,2r-2,l12,4r-2,l10,6,8,6,6,7r,l4,9,6,7r,l4,9r,l4,9,2,9r,2l2,11r,l2,13r,l2,13,,15r,l,15r,l,15r,l,17r,l,19r,l,21r,l2,21r,1l2,22r2,2xe" fillcolor="black" stroked="f">
                  <v:path arrowok="t"/>
                </v:shape>
                <v:shape id="_x0000_s7742" style="position:absolute;left:5532;top:1320;width:43;height:34" coordsize="43,34" path="m41,23r,-2l43,19r,-2l43,17r,-2l41,14r,l39,12r,-2l39,12r,l39,10r,l39,10r,l39,10r,l37,10r,-2l37,8,35,6r,l35,6,33,4r,l31,4r,-2l30,2,28,r,l26,,24,,22,,20,r,l18,r,2l16,2r-2,l14,2,12,4r-2,l10,4r,l10,4r,l8,4r,2l8,6r,l6,6r,l4,8r,l2,10r,l2,12,,12r,3l,15r,l,15r,l,15r,l,15r,l,17r,2l,19r,2l,21r,l2,23r,l2,23r,2l6,28r2,4l12,34r6,l22,34r4,-2l31,30r4,-2l35,28r2,-1l37,27r2,l39,25r,l41,23r,xe" fillcolor="black" stroked="f">
                  <v:path arrowok="t"/>
                </v:shape>
                <v:shape id="_x0000_s7743" style="position:absolute;left:5587;top:1294;width:39;height:34" coordsize="39,34" path="m6,8l4,8r,l4,10r-2,l2,10r,l2,12r,l,13r,l,15r,l,17r,l,19r,l,19r2,4l2,23r,2l4,26r,2l6,28r,2l8,32r2,l12,32r2,2l17,34r2,-2l23,32r2,-2l27,30r4,-2l33,26r4,-1l37,25r,-2l39,23r,l39,23r,-2l39,21r,l39,13r,l39,12r,l37,10r,l37,10r,-2l37,8r,l35,8r,l35,8r,l35,8r,l35,6r,l35,6r,l35,6r,l35,6r,l35,6,33,4r,-2l31,2,29,,27,,25,,23,,21,,19,2r-2,l17,2,16,4r-2,l12,4,10,6,8,6,6,8xe" fillcolor="black" stroked="f">
                  <v:path arrowok="t"/>
                </v:shape>
                <v:shape id="_x0000_s7744" style="position:absolute;left:5640;top:1266;width:37;height:32" coordsize="37,32" path="m7,6l5,8,3,8r,2l2,10r,2l2,13,,13r,2l,17r,2l,19r2,2l2,23r,l2,25r1,1l3,26r2,4l7,30r,2l9,32r2,l11,32r2,l15,32r2,l21,30r,l23,28r,l23,28r2,-2l25,26r2,l27,25r2,1l29,25r,l29,25r2,l31,25r,l31,25r2,l35,21r,-2l37,17r,l37,15r,l37,13r,-1l37,12r,-2l37,10,35,8r,l35,6r,l33,6r,-2l31,4r,-2l29,2,27,r,l25,,23,,21,,19,,17,2r-2,l13,2,11,4,9,6,7,6,5,8,7,6xe" fillcolor="black" stroked="f">
                  <v:path arrowok="t"/>
                </v:shape>
                <v:shape id="_x0000_s7745" style="position:absolute;left:5558;top:1356;width:41;height:35" coordsize="41,35" path="m33,30r,-2l35,28r,l35,28r,l35,28r,l37,26r-2,2l35,28r2,-2l37,26r2,l39,24r,l39,24r2,-2l41,20r,-1l41,17r,-2l41,13r,l39,11,37,9r,l37,9r,l37,9r,l37,9r,l37,7r-2,l35,5,33,4r,l31,2r-2,l27,r,2l25,2r,l23,2r,l23,2r,l23,2,21,4r-2,l17,5r-2,l13,5,11,7,9,7,7,9,5,9r,l4,9r,2l2,11r,l2,13r,l,15r,l,17r,l,17r,2l,19r,l,20r,l,22r,l,22r,l,22r,l,24r,l,24r,2l,28r2,l2,30r,l4,30r,2l4,32r1,l5,33r2,l7,33r,l9,35r,l9,35r2,l13,35r2,l17,35r2,-2l23,33r2,l27,32r2,l31,30r2,xe" fillcolor="black" stroked="f">
                  <v:path arrowok="t"/>
                </v:shape>
                <v:shape id="_x0000_s7746" style="position:absolute;left:5610;top:1326;width:41;height:37" coordsize="41,37" path="m35,26r,l37,26r,l39,24r,l39,22r2,l41,21r,-2l41,19r,-2l41,17r,-2l41,15r,l41,13r,l39,9r,l39,9r,l37,9r,l37,8r,l37,8r,l37,6r-2,l35,6r,l33,4r,l32,4r,l32,2r,l30,2,30,,28,r,l28,,26,,24,r,l22,2r,l22,2r,l22,2r-2,l18,4r-2,l14,4r,2l12,6,10,8,8,9r,l8,9,6,9r,l4,11r,l4,13r-2,l2,15,,19r,2l,22r,l2,24r,l2,26r,2l2,28r,l2,28r,2l2,30r,l2,32r2,l4,32r,l6,34r,l6,35r,l6,35r2,l8,35r,l10,37r,l12,37r,l12,37r2,l14,37r2,l16,37r2,l18,37r2,-2l24,34r2,l28,32r2,l32,30r1,-2l35,26r,xe" fillcolor="black" stroked="f">
                  <v:path arrowok="t"/>
                </v:shape>
                <v:shape id="_x0000_s7747" style="position:absolute;left:5661;top:1304;width:43;height:35" coordsize="43,35" path="m37,28r,-2l39,26r,l39,24r2,l41,24r,-2l43,22r,-2l43,20r,-2l43,16r,l43,15r,l43,13r-2,l41,13r,-2l41,11r,l41,11r,-2l41,9r-2,l39,9r,-2l39,5r,l37,3r,-1l35,2,35,,33,,31,r,l29,r,l29,r,l29,r,l25,,23,,20,2r-2,l14,3r-2,l10,5,6,7,2,11r,l2,13,,13r,2l,15r,1l,18r,l,20r,l2,22r,l2,24r,l4,26r,l4,28r,l6,30r,l6,31r2,2l8,33r2,l12,35r2,l18,35r2,-2l23,33r2,-2l27,31r2,-1l33,30r2,-2l37,26r,2xe" fillcolor="black" stroked="f">
                  <v:path arrowok="t"/>
                </v:shape>
                <v:shape id="_x0000_s7748" style="position:absolute;left:5583;top:1391;width:41;height:40" coordsize="41,40" path="m35,10l33,8r,-2l31,6r,-2l31,4,29,2r-2,l27,,25,2r-2,l23,2r-2,l21,2r,l21,2r,l20,4r-2,l18,4,16,6r-2,l12,6r-2,l10,8,8,8,6,8,4,8r,2l2,10r,2l2,13,,13r,2l,19r,2l,23r,2l,28r2,2l2,32r2,2l6,34r,2l8,38r,l10,38r2,2l12,40r2,l16,40r4,-2l21,38r2,-2l25,36r2,-2l29,34r2,l33,32r2,-2l37,30r,l37,28r2,l39,28r,-2l41,26r,-1l41,25r,-6l41,19r,l41,17r,l41,17r,l41,15r,l39,15r,-2l39,13,37,12r,l37,10r-2,l35,10xe" fillcolor="black" stroked="f">
                  <v:path arrowok="t"/>
                </v:shape>
                <v:shape id="_x0000_s7749" style="position:absolute;left:5636;top:1361;width:43;height:38" coordsize="43,38" path="m37,8r,l37,8r,l37,8r,l37,8r,l37,8,35,6r,-2l33,2r-2,l29,2,27,,25,,23,2,19,4,13,6,9,10,4,14,2,17,,23r2,4l4,32r2,4l7,36r2,2l9,38r2,l13,38r2,l17,38r,l17,38r2,l23,36r2,-2l27,34r2,-2l31,30r2,l35,28r4,l39,27r,l41,27r,l41,25r,l43,23r,l43,19r,-2l43,17r,-2l43,14r-2,l41,12r,l39,10r,l39,10r,-2l39,8r-2,l37,8r,l37,8xe" fillcolor="black" stroked="f">
                  <v:path arrowok="t"/>
                </v:shape>
                <v:shape id="_x0000_s7750" style="position:absolute;left:5688;top:1339;width:39;height:36" coordsize="39,36" path="m37,9r,l37,9r,l37,9r-2,l35,8r,l35,8r,l35,8r,l35,8r,l35,8r,l35,8r,-2l33,4,32,2r-2,l30,,28,,26,,24,,22,2r-4,l16,4r-2,l12,6r-2,l8,8,6,8,4,9r,l2,11r,2l,13r,2l,17r,l,19r,2l,22r,2l2,24r,2l2,28r,l4,30r,l6,32r,2l8,34r2,l10,36r2,l14,36r,l16,36r,l18,34r2,l22,34r2,-2l26,32r2,-2l30,30r2,-2l33,28r2,l35,26r2,l37,26r2,-2l39,24r,-2l39,22r,-7l39,15r,-2l39,13r,l37,11r,l37,11r,-2xe" fillcolor="black" stroked="f">
                  <v:path arrowok="t"/>
                </v:shape>
                <v:shape id="_x0000_s7751" style="position:absolute;left:5372;top:1147;width:373;height:334" coordsize="373,334" path="m373,241r-2,-2l369,239r-2,-2l363,237r-2,l359,239r-4,l353,239r-2,2l351,241r-2,l349,241r-1,l348,241r-2,1l346,242r-10,4l328,252r-10,4l309,261r-10,6l287,272r-12,8l262,285r-8,4l248,293r-6,2l236,298r-7,2l223,304r-6,2l209,308r-8,-13l191,282r-7,-13l176,256r-8,-15l160,228r-9,-14l141,200r-6,-8l129,183r-6,-8l119,168r-6,-9l110,151r-6,-9l98,134r-4,-9l90,117r-6,-7l80,103,76,97,73,88,67,80,63,73,59,65,55,56,49,48,45,39,39,32,35,24,30,15,24,7r,-2l22,4,20,2,18,,16,,14,,12,,8,,6,2,4,4r,1l2,7r,2l,11r2,2l2,15r2,5l8,26r4,6l14,37r4,4l22,47r4,5l28,58r4,7l35,71r4,7l43,86r4,7l51,99r4,7l59,114r10,15l76,142r8,15l92,170r10,13l110,198r9,13l129,226r8,13l147,250r7,13l160,276r8,13l176,300r8,13l191,325r2,3l193,328r2,l195,330r,l197,330r,2l199,332r,l205,334r,l205,334r,l205,334r,l205,334r,l205,334r2,-2l211,332r2,l215,332r4,-2l221,330r2,-2l225,328r7,-3l240,319r10,-4l258,312r8,-4l271,304r8,-6l285,297r4,-4l295,291r4,-2l305,287r4,-3l314,282r4,-2l324,278r4,-2l334,272r4,-2l344,269r4,-4l353,263r6,-4l363,257r4,-1l369,254r,l371,250r2,-2l373,246r,-2l373,241xe" fillcolor="black" stroked="f">
                  <v:path arrowok="t"/>
                </v:shape>
                <v:shape id="_x0000_s7752" style="position:absolute;left:5462;top:1139;width:139;height:107" coordsize="139,107" path="m53,23r-8,2l39,28r-8,2l25,34r-5,4l14,41,6,45,,51r4,7l8,66r4,7l16,81r4,5l23,94r6,7l35,107r2,l41,105r2,l47,103r2,l53,101r2,l57,99r9,-3l76,90,86,86,96,81r9,-4l115,71r10,-3l135,62r,l135,62r2,-2l137,60r,l139,60r,-2l139,58r,-2l135,49r-4,-8l127,36r-4,-8l119,21r-4,-8l111,8,105,r,l105,r,l105,r,l105,r,l103,r-2,l98,2r-4,l90,4,86,6r-4,l80,8r-4,2l72,12r-2,1l66,15r-2,2l61,17r-2,2l55,21r-2,2xe" fillcolor="#72ff72" stroked="f">
                  <v:path arrowok="t"/>
                </v:shape>
                <v:shape id="_x0000_s7753" style="position:absolute;left:5439;top:1115;width:187;height:155" coordsize="187,155" path="m185,73r-4,-8l175,56r-4,-9l167,37r-5,-9l156,21r-6,-8l142,6,126,24r2,l128,24r,l128,24r,l128,24r,l128,24r6,8l138,37r4,8l146,52r4,8l154,65r4,8l162,80r,2l162,82r,2l160,84r,l160,84r-2,2l158,86r,l148,92r-10,3l128,101r-9,4l109,110r-10,4l89,120r-9,3l78,125r-2,l72,127r-2,l66,129r-2,l60,131r-2,l52,125r-6,-7l43,110r-4,-5l35,97,31,90,27,82,23,75r6,-6l37,65r6,-3l48,58r6,-4l62,52r6,-3l76,47r2,-2l82,43r2,-2l87,41r2,-2l93,37r2,-1l99,34r4,-2l105,30r4,l113,28r4,-2l121,26r3,-2l126,24,142,6r,l142,6r,l142,6r,l142,6r,l142,6,140,4r,-2l138,2,136,r-2,l132,r-2,l128,r-7,2l111,4r-8,4l95,9r-8,4l80,17r-8,6l64,26r-2,l60,28r-2,l56,30r-2,l50,30r-2,2l46,32r-5,4l37,37r-6,4l25,45r-6,2l15,51,9,54,6,58,4,60,2,62r,2l,64r,1l,67r,2l,71r2,9l4,88r3,9l11,105r6,9l21,121r6,8l31,136r2,2l33,140r2,2l37,144r2,2l41,148r2,1l43,151r5,2l54,155r6,l66,153r6,-2l78,149r6,-1l89,146r12,-6l113,135r10,-6l134,125r10,-5l156,114r9,-6l177,101r,l177,101r,l177,101r2,-2l179,99r,l179,99r,l181,97r,l181,97r2,-2l183,95r,l183,93r2,l185,90r2,-2l187,86r,-4l187,80r,-1l185,77r,-4xe" fillcolor="black" stroked="f">
                  <v:path arrowok="t"/>
                </v:shape>
              </v:group>
              <v:group id="_x0000_s7754" style="position:absolute;left:3776;top:2014;width:470;height:519" coordorigin="3776,2014" coordsize="470,519">
                <v:shape id="_x0000_s7755" style="position:absolute;left:3799;top:2039;width:72;height:94" coordsize="72,94" path="m,17l,15,2,13r,-2l4,9,8,7,10,5,12,4,16,2,23,r,l25,r2,2l33,9r6,10l45,28r6,8l57,45r5,9l66,62r6,9l72,71r,l68,73r-4,4l60,79r-3,2l51,84r-4,4l43,90r-4,4l33,84,27,75,21,66,18,56,12,47,8,36,4,26,,17xe" fillcolor="#666" stroked="f">
                  <v:path arrowok="t"/>
                </v:shape>
                <v:shape id="_x0000_s7756" style="position:absolute;left:3836;top:2076;width:388;height:435" coordsize="388,435" path="m365,360r-16,7l334,376r-14,8l304,392r-15,7l273,407r-15,7l240,423r-4,2l232,427r-4,2l224,431r-4,l217,433r-4,2l209,435r-12,-4l187,418,166,386,144,350,121,313,98,273,74,234,51,192,25,151,2,109,,108r,-2l,102r,-2l,98,2,96r,-2l2,91,4,83r8,-4l12,79r,l12,79r,l12,79r,l10,79r,l29,66,47,53,66,44,86,32r21,-9l129,15,150,8,172,r,l172,r,l174,r,l174,r,l174,r6,2l183,4r4,2l191,8r4,4l199,15r2,4l205,23r25,36l254,94r19,34l295,162r19,34l334,230r19,36l377,303r7,23l388,339r-2,2l386,345r-4,3l380,350r-3,2l373,356r-4,2l365,360xe" fillcolor="#ff8c00" stroked="f">
                  <v:path arrowok="t"/>
                </v:shape>
                <v:shape id="_x0000_s7757" style="position:absolute;left:3813;top:2052;width:433;height:481" coordsize="433,481" path="m431,346l421,325,400,288,380,252,360,216,341,180,320,145,300,111,277,75,251,38r-6,-6l240,24r-6,-5l226,13,218,8,210,4,201,2,191,r-2,l187,r-2,l185,2r-2,l181,4r-2,l179,6r16,18l195,24r,l195,24r2,l197,24r,l197,24r,l203,26r3,2l210,30r4,2l218,36r4,3l224,43r4,4l253,83r24,35l296,152r22,34l337,220r20,34l376,290r24,37l407,350r4,13l409,365r,4l405,372r-2,2l400,376r-4,4l392,382r-4,2l372,391r-15,9l343,408r-16,8l312,423r-16,8l281,438r-18,9l259,449r-4,2l251,453r-4,2l243,455r-3,2l236,459r-4,l220,455,210,442,189,410,167,374,144,337,121,297,97,258,74,216,48,175,25,133r-2,-1l23,130r,-4l23,124r,-2l25,120r,-2l25,115r2,-8l35,103r,l35,103r,l35,103r,l35,103r-2,l33,103,52,90,70,77,89,68,109,56r21,-9l152,39r21,-7l195,24,179,6r-23,7l134,21r-21,9l91,39,70,51,50,62,31,75,13,90r-2,l9,90r,2l7,92r,2l6,94r,2l6,96r,2l4,103r-2,4l2,113,,118r,4l,128r,4l,137r2,4l27,184r25,43l78,271r25,43l126,353r24,40l173,429r20,32l203,470r1,2l204,472r,l204,474r2,l206,474r2,2l208,476r8,3l220,479r6,2l230,481r6,l242,479r5,-1l257,476r10,-4l284,463r18,-8l318,447r15,-9l349,431r17,-10l382,414r18,-10l405,400r6,-3l415,393r6,-4l425,385r2,-5l429,374r2,-4l433,357r,-2l433,353r,l431,352r,-2l431,348r,-2l431,346xe" fillcolor="black" stroked="f">
                  <v:path arrowok="t"/>
                </v:shape>
                <v:shape id="_x0000_s7758" style="position:absolute;left:3776;top:2014;width:117;height:132" coordsize="117,132" path="m48,128r2,l52,126r,-2l54,124r2,-1l58,123r,-2l60,119r2,l56,109r-6,-9l44,91,41,81,35,72,31,61,27,51,23,42r,-2l25,38r,-2l27,34r4,-2l33,30r2,-1l39,27r7,-2l46,25r2,l50,27r6,7l62,44r6,9l74,61r6,9l85,79r4,8l95,96r4,-2l101,93r2,-2l107,89r2,l111,87r4,-2l117,83r-6,-7l105,66r-4,-9l95,49,89,40,83,30,78,23,72,14,64,6r-2,l62,4r-2,l60,4r,l58,2r,l56,2r-6,l46,r,l44,r,l43,r,l43,,41,r,l29,6,25,8r-6,4l15,15,9,19,5,23,4,29,2,32,,38,2,51,5,64,9,76r6,13l23,100r6,11l37,121r6,11l43,132r1,l44,130r,l46,130r,l46,128r2,xe" fillcolor="black" stroked="f">
                  <v:path arrowok="t"/>
                </v:shape>
                <v:shape id="_x0000_s7759" style="position:absolute;left:3900;top:2129;width:34;height:40" coordsize="34,40" path="m2,17r,2l4,21r,4l6,26r2,2l8,30r2,2l12,34r2,2l16,38r2,l20,40r2,l24,40r2,-2l28,38r2,-2l32,34r2,-2l34,30r,-4l34,25r,-2l32,21,30,19r,-2l28,15r,-2l26,11r,l24,9r,-1l22,6,20,4,18,2,16,,14,,12,,10,,8,2,4,2r,2l2,6,,8r,3l,13r,2l2,17xe" fillcolor="black" stroked="f">
                  <v:path arrowok="t"/>
                </v:shape>
                <v:shape id="_x0000_s7760" style="position:absolute;left:3936;top:2112;width:35;height:40" coordsize="35,40" path="m2,19r1,2l5,23r,2l7,26r,2l9,30r2,2l11,34r2,2l15,38r2,l19,40r4,l25,40r2,-2l29,38r2,-2l33,34r,-2l35,30r,-2l35,25,33,23r,-2l31,19,29,17r,-2l27,13r,-2l25,10,23,8r,-2l21,4,19,2r-2,l13,,11,,9,,7,2,5,2,3,4,2,6r,2l,10r,3l,15r2,2l2,19xe" fillcolor="black" stroked="f">
                  <v:path arrowok="t"/>
                </v:shape>
                <v:shape id="_x0000_s7761" style="position:absolute;left:3973;top:2097;width:31;height:36" coordsize="31,36" path="m2,17r,2l4,21r,2l5,25r,3l7,30r2,2l9,32r2,2l13,36r4,l19,36r2,l23,36r2,l27,34r2,-2l31,30r,-2l31,25r,-2l31,21,29,19r,-2l27,17r,l27,15r,l27,15r,l25,15r,l25,15r2,l27,15r,l27,15r,l27,15r,2l27,15r,-2l27,13,25,11r,l25,10,23,8r,l23,6,21,4,19,2,17,,15,,11,,9,,7,2,5,2,4,4,2,6r,2l,10r,1l2,15r,2xe" fillcolor="black" stroked="f">
                  <v:path arrowok="t"/>
                </v:shape>
                <v:shape id="_x0000_s7762" style="position:absolute;left:3975;top:2302;width:42;height:34" coordsize="42,34" path="m39,26r,l39,26r2,-2l41,24r,l41,23r,l41,21r1,l42,19r,l42,17r,l41,15r,l41,15r,-2l41,15r,-2l41,13r,l41,13r,l41,11r,l41,11r,l41,11r,l41,11r,l41,11r,l41,11r,-2l39,9r,-1l37,6r,l35,6r,-2l33,4,31,2r-2,l29,,27,,25,,23,,21,,19,,17,2r,l15,2,13,4r-2,l11,4,9,6,7,6r,l5,6r,2l3,8r,1l2,9r,2l2,11,,17r,2l2,19r,2l2,23r1,1l3,26r2,2l5,30r2,2l9,32r,l11,32r,2l13,34r,l15,34r,l21,32r2,l25,32r2,l27,32r2,-2l31,30r2,l33,30r6,-4xe" fillcolor="black" stroked="f">
                  <v:path arrowok="t"/>
                </v:shape>
                <v:shape id="_x0000_s7763" style="position:absolute;left:4033;top:2276;width:39;height:34" coordsize="39,34" path="m4,20r,2l4,24r2,l6,26r,l8,28r,l10,30r,l12,32r,l12,32r2,l14,32r,2l14,34r2,l20,34r2,l23,34r2,l27,34r,-2l29,32r2,-2l33,28r2,-2l37,26r,l39,24r,l39,22r,l39,20r,l39,17r,-2l39,15r,-2l39,13r,-2l37,11r,-2l37,9r,-2l35,7r,-2l35,5r-2,l33,3r-2,l31,3r,l31,3r,-1l29,2r,l29,2r,l29,2,27,,25,,23,r,l22,,20,r,l20,,18,,16,2r-2,l12,2,10,3,8,5,6,5,4,7,2,15,,15r,2l2,17r,2l2,19r,l2,20r,l4,20xe" fillcolor="black" stroked="f">
                  <v:path arrowok="t"/>
                </v:shape>
                <v:shape id="_x0000_s7764" style="position:absolute;left:4084;top:2249;width:37;height:34" coordsize="37,34" path="m4,25r,l4,25r,l4,25r,2l4,27r,l4,27r,l4,29r2,l6,29r,1l6,30r2,l8,30r,2l8,32r2,l10,32r1,l11,34r2,l13,34r2,l15,34r2,l21,32r2,l23,32r2,-2l27,30r,l29,29r,l31,29r,l31,29r2,-2l33,27r2,l35,25r,l35,23r2,l37,21r,-2l37,19r,l37,17r,l37,15r,l37,15,35,14r,-2l35,12r,-2l33,8r,l33,6r-2,l31,4r,l29,2r,l27,r,l25,,23,,21,r,l19,r,l17,r,l15,r,l15,2r-2,l11,4r-1,l10,6,8,6,6,8r,l4,10,6,8r,l4,10r,l4,10r-2,l2,12r,l2,12r,2l2,14r,l,15r,l,15r,l,15r,l,17r,l,19r,l,21r,l2,21r,2l2,23r2,2xe" fillcolor="black" stroked="f">
                  <v:path arrowok="t"/>
                </v:shape>
                <v:shape id="_x0000_s7765" style="position:absolute;left:4000;top:2342;width:43;height:33" coordsize="43,33" path="m41,22r,-2l43,18r,-2l43,16r,-1l41,13r,l39,11r,-2l39,11r,l39,9r,l39,9r,l39,9r,l37,9r,-2l37,7,35,5r,l35,5,33,3r,l31,3r,-2l29,1,27,r,l25,,23,,21,,19,r,l17,r,1l16,1r-2,l14,1,12,3r-2,l10,3r,l10,3r,l8,3r,2l8,5r,l6,5r,l4,7r,l2,9r,l2,11,,11r,4l,15r,l,15r,l,15r,l,15r,l,16r,2l,18r,2l,20r,l2,22r,l2,22r,2l6,28r2,3l12,33r5,l21,33r4,-2l31,30r4,-2l35,28r2,-2l37,26r2,l39,24r,l41,22r,xe" fillcolor="black" stroked="f">
                  <v:path arrowok="t"/>
                </v:shape>
                <v:shape id="_x0000_s7766" style="position:absolute;left:4055;top:2315;width:39;height:34" coordsize="39,34" path="m5,8l3,8r,l3,10r-2,l1,10r,l1,11r,l,13r,l,15r,l,17r,l,19r,l,19r1,4l1,23r,2l3,27r,1l5,28r,2l7,32r2,l11,32r2,2l17,34r2,-2l23,32r2,-2l27,30r4,-2l33,27r4,-2l37,25r,-2l39,23r,l39,23r,-2l39,21r,l39,13r,l39,11r,l37,10r,l37,10r,-2l37,8r,l35,8r,l35,8r,l35,8r,l35,6r,l35,6r,l35,6r,l35,6r,l35,6,33,4r,-2l31,2,29,,27,,25,,23,,21,,19,2r-2,l17,2,15,4r-2,l11,4,9,6,7,6,5,8xe" fillcolor="black" stroked="f">
                  <v:path arrowok="t"/>
                </v:shape>
                <v:shape id="_x0000_s7767" style="position:absolute;left:4107;top:2287;width:37;height:32" coordsize="37,32" path="m8,6l6,8,4,8r,1l2,9r,2l2,13,,13r,2l,17r,2l,19r2,2l2,23r,l2,24r2,2l4,26r2,4l8,30r,2l10,32r2,l12,32r2,l16,32r2,l22,30r,l24,28r,l24,28r2,-2l26,26r1,l27,24r2,2l29,24r,l29,24r2,l31,24r,l31,24r2,l35,21r,-2l37,17r,l37,15r,l37,13r,-2l37,11r,-2l37,9,35,8r,l35,6r,l33,6r,-2l31,4r,-2l29,2,27,r,l26,,24,,22,,20,,18,2r-2,l14,2,12,4,10,6,8,6,6,8,8,6xe" fillcolor="black" stroked="f">
                  <v:path arrowok="t"/>
                </v:shape>
                <v:shape id="_x0000_s7768" style="position:absolute;left:4025;top:2377;width:41;height:36" coordsize="41,36" path="m33,30r,-2l35,28r,l35,28r,l35,28r,l37,27r-2,1l35,28r2,-1l37,27r2,l39,25r,l39,25r2,-2l41,21r,-2l41,17r,-2l41,13r,l39,12,37,10r,l37,10r,l37,10r,l37,10r,l37,8r-2,l35,6,33,4r,l31,2r-1,l28,r,2l26,2r,l24,2r,l24,2r,l24,2,22,4r-2,l18,6r-2,l14,6,12,8r-2,l8,10r-2,l6,10r-2,l4,12r-2,l2,12r,1l2,13,,15r,l,17r,l,17r,2l,19r,l,21r,l,23r,l,23r,l,23r,l,25r,l,25r,2l,28r2,l2,30r,l4,30r,2l4,32r2,l6,34r2,l8,34r,l10,36r,l10,36r2,l14,36r2,l18,36r2,-2l24,34r2,l28,32r2,l31,30r2,xe" fillcolor="black" stroked="f">
                  <v:path arrowok="t"/>
                </v:shape>
                <v:shape id="_x0000_s7769" style="position:absolute;left:4078;top:2347;width:41;height:38" coordsize="41,38" path="m35,26r,l37,26r,l39,25r,l39,23r2,l41,21r,-2l41,19r,-2l41,17r,-2l41,15r,l41,13r,l39,10r,l39,10r,l37,10r,l37,8r,l37,8r,l37,6r-2,l35,6r,l33,4r,l31,4r,l31,2r,l29,2,29,,27,r,l27,,25,,23,r,l21,2r,l21,2r,l21,2r-2,l17,4r-1,l14,4r,2l12,6,10,8,8,10r,l8,10r-2,l6,10,4,11r,l4,13r-2,l2,15,,19r,2l,23r,l2,25r,l2,26r,2l2,28r,l2,28r,2l2,30r,l2,32r2,l4,32r,l6,34r,l6,36r,l6,36r2,l8,36r,l10,38r,l12,38r,l12,38r2,l14,38r2,l16,38r1,l17,38r2,-2l23,34r2,l27,32r2,l31,30r2,-2l35,26r,xe" fillcolor="black" stroked="f">
                  <v:path arrowok="t"/>
                </v:shape>
                <v:shape id="_x0000_s7770" style="position:absolute;left:4129;top:2325;width:43;height:35" coordsize="43,35" path="m37,28r,-2l39,26r,l39,24r2,l41,24r,-2l43,22r,-2l43,20r,-2l43,17r,l43,15r,l43,13r-2,l41,13r,-2l41,11r,l41,11r,-2l41,9r-2,l39,9r,-2l39,5r,l37,3r,-2l35,1,35,,33,,31,r,l29,r,l29,r,l29,r,l25,,23,,19,1r-2,l13,3r-2,l9,5,5,7,2,11r,l2,13,,13r,2l,15r,2l,18r,l,20r,l2,22r,l2,24r,l4,26r,l4,28r,l5,30r,l5,32r2,1l7,33r2,l11,35r2,l17,35r2,-2l23,33r2,-1l27,32r2,-2l33,30r2,-2l37,26r,2xe" fillcolor="black" stroked="f">
                  <v:path arrowok="t"/>
                </v:shape>
                <v:shape id="_x0000_s7771" style="position:absolute;left:4051;top:2413;width:41;height:39" coordsize="41,39" path="m35,9l33,8r,-2l31,6r,-2l31,4,29,2r-2,l27,,25,2r-2,l23,2r-2,l21,2r,l21,2r,l19,4r-2,l17,4,15,6r-2,l11,6,9,6r,2l7,8,5,8,4,8r,1l2,9r,2l2,13,,13r,2l,19r,2l,23r,1l,28r2,2l2,32r2,2l5,34r,2l7,38r,l9,38r2,1l11,39r2,l15,39r4,-1l21,38r2,-2l25,36r2,-2l29,34r2,l33,32r2,-2l37,30r,l37,28r2,l39,28r,-2l41,26r,-2l41,24r,-5l41,19r,l41,17r,l41,17r,l41,15r,l39,15r,-2l39,13,37,11r,l37,9r-2,l35,9xe" fillcolor="black" stroked="f">
                  <v:path arrowok="t"/>
                </v:shape>
                <v:shape id="_x0000_s7772" style="position:absolute;left:4103;top:2383;width:43;height:38" coordsize="43,38" path="m37,7r,l37,7r,l37,7r,l37,7r,l37,7,35,6r,-2l33,2r-2,l30,2,28,,26,,24,2,20,4,14,6,10,9,4,13,2,17,,22r2,4l4,32r2,4l8,36r2,2l10,38r2,l14,38r2,l18,38r,l18,38r2,l24,36r2,-2l28,34r2,-2l31,30r2,l35,28r4,l39,26r,l41,26r,l41,24r,l43,22r,l43,19r,-2l43,17r,-2l43,13r-2,l41,11r,l39,9r,l39,9r,-2l39,7r-2,l37,7r,l37,7xe" fillcolor="black" stroked="f">
                  <v:path arrowok="t"/>
                </v:shape>
                <v:shape id="_x0000_s7773" style="position:absolute;left:4156;top:2360;width:39;height:36" coordsize="39,36" path="m37,10r,l37,10r,l37,10r-2,l35,8r,l35,8r,l35,8r,l35,8r,l35,8r,l35,8r,-2l33,4,31,2r-2,l29,,27,,25,,23,,21,2r-4,l16,4r-2,l12,6r-2,l8,8,6,8,4,10r,l2,12r,1l,13r,2l,17r,l,19r,2l,23r,2l2,25r,2l2,29r,l4,30r,l6,32r,2l8,34r2,l10,36r2,l14,36r,l16,36r,l17,34r2,l21,34r2,-2l25,32r2,-2l29,30r2,-1l33,29r2,l35,27r2,l37,27r2,-2l39,25r,-2l39,23r,-8l39,15r,-2l39,13r,l37,12r,l37,12r,-2xe" fillcolor="black" stroked="f">
                  <v:path arrowok="t"/>
                </v:shape>
                <v:shape id="_x0000_s7774" style="position:absolute;left:3840;top:2167;width:373;height:336" coordsize="373,336" path="m373,242r-2,-2l369,240r-2,-2l363,238r-2,l359,240r-4,l353,240r-2,2l351,242r-2,l349,242r-2,l347,242r-2,2l345,244r-10,4l328,254r-10,3l308,263r-10,6l287,274r-12,8l261,287r-7,4l248,295r-6,2l236,301r-8,1l222,306r-6,2l209,310r-8,-13l191,284r-8,-14l176,257r-8,-15l160,229,150,216,140,201r-5,-8l129,184r-6,-8l119,169r-6,-10l109,152r-6,-9l98,135r-4,-9l90,118r-6,-7l80,103,76,97,72,88,66,81,62,73,58,65,55,56,49,49,45,39,39,32,35,24,29,15,23,7r,-2l21,3,19,2,18,,16,,14,,12,,8,,6,2,4,3r,2l2,7r,2l,11r2,2l2,15r2,5l8,26r4,6l14,37r4,4l21,47r4,5l27,58r4,7l35,71r4,8l43,86r4,8l51,99r4,8l58,114r10,15l76,143r8,15l92,171r9,13l109,199r10,13l129,227r8,13l146,252r8,13l160,278r8,13l176,302r7,14l191,327r2,4l193,331r2,l195,332r,l197,332r,2l199,334r,l205,336r,l205,336r,l205,336r,l205,336r,l205,336r2,-2l211,334r2,l215,334r3,-2l220,332r2,-1l224,331r8,-4l240,321r10,-4l257,314r8,-4l271,306r8,-5l285,299r4,-4l294,293r4,-2l304,289r4,-4l314,284r4,-2l324,280r4,-2l333,274r4,-2l343,270r4,-3l353,265r6,-4l363,259r4,-2l369,255r,l371,252r2,-2l373,248r,-2l373,242xe" fillcolor="black" stroked="f">
                  <v:path arrowok="t"/>
                </v:shape>
                <v:shape id="_x0000_s7775" style="position:absolute;left:3930;top:2159;width:138;height:107" coordsize="138,107" path="m52,23r-7,2l39,28r-8,2l25,34r-6,4l13,42,6,45,,51r4,7l8,66r3,7l15,81r4,6l23,94r6,8l35,107r2,l41,105r2,l47,104r1,l52,102r2,l56,100,66,96,76,90,86,87r9,-6l105,77r10,-5l125,68r9,-6l134,62r,l136,60r,l136,60r2,l138,58r,l138,57r-4,-8l130,42r-4,-6l123,28r-4,-7l115,13,111,8,105,r,l105,r,l105,r,l105,r,l103,r-2,l97,2r-4,l89,4,86,6r-4,l80,8r-4,2l72,11r-2,2l66,15r-2,2l60,17r-2,2l54,21r-2,2xe" fillcolor="#72ff72" stroked="f">
                  <v:path arrowok="t"/>
                </v:shape>
                <v:shape id="_x0000_s7776" style="position:absolute;left:3906;top:2135;width:188;height:156" coordsize="188,156" path="m186,73r-4,-7l176,56r-4,-9l168,37r-6,-9l156,20r-6,-7l143,5,127,24r2,l129,24r,l129,24r,l129,24r,l129,24r6,8l139,37r4,8l147,52r3,8l154,66r4,7l162,81r,1l162,82r,2l160,84r,l160,84r-2,2l158,86r,l149,92r-10,4l129,101r-10,4l110,111r-10,3l90,120r-10,4l78,126r-2,l72,128r-1,l67,129r-2,l61,131r-2,l53,126r-6,-8l43,111r-4,-6l35,97,32,90,28,82,24,75r6,-6l37,66r6,-4l49,58r6,-4l63,52r6,-3l76,47r2,-2l82,43r2,-2l88,41r2,-2l94,37r2,-2l100,34r4,-2l106,30r4,l113,28r4,-2l121,26r4,-2l127,24,143,5r,l143,5r,l143,5r,l143,5r,l143,5,141,3r,-1l139,2,137,r-2,l133,r-2,l129,r-8,2l111,3r-7,4l96,9r-8,4l80,17r-8,5l65,26r-2,l61,28r-2,l57,30r-2,l51,30r-2,2l47,32r-6,3l37,37r-5,4l26,45r-6,2l16,50r-6,4l6,58,4,60,2,62r,2l,64r,2l,67r,2l,71,2,81r2,7l8,97r4,8l18,114r4,8l28,129r4,8l33,139r,2l35,143r2,1l39,146r2,2l43,150r,2l49,154r6,2l61,156r6,-2l72,152r6,-2l84,148r6,-2l102,141r11,-6l123,129r12,-3l145,120r11,-6l166,109r12,-8l178,101r,l178,101r,l180,99r,l180,99r,l180,99r2,-2l182,97r,l184,96r,l184,96r,-2l186,94r,-4l188,88r,-2l188,82r,-1l188,79r-2,-2l186,73xe" fillcolor="black" stroked="f">
                  <v:path arrowok="t"/>
                </v:shape>
              </v:group>
              <v:group id="_x0000_s7777" style="position:absolute;left:5671;top:1980;width:470;height:553" coordorigin="5671,1980" coordsize="470,553">
                <v:shape id="_x0000_s7778" style="position:absolute;left:5694;top:2006;width:73;height:100" coordsize="73,100" path="m,18l,16,2,14r,-2l4,10,8,8,10,6,12,4,16,2,24,r,l26,r2,2l34,10r5,10l45,30r6,8l57,48r6,10l67,66r6,10l73,76r,l69,78r-4,4l61,84r-4,2l51,90r-4,4l43,96r-4,4l34,90,28,80,22,70,18,60,12,50,8,38,4,28,,18xe" fillcolor="#666" stroked="f">
                  <v:path arrowok="t"/>
                </v:shape>
                <v:shape id="_x0000_s7779" style="position:absolute;left:5732;top:2046;width:388;height:463" coordsize="388,463" path="m364,383r-15,8l333,401r-14,8l304,417r-16,8l273,433r-16,8l239,451r-3,2l232,455r-4,2l224,459r-4,l216,461r-4,2l208,463r-11,-4l187,445,165,411,144,373,120,333,97,291,74,249,50,205,25,160,1,116,,114r,-2l,108r,-2l,104r1,-2l1,100r,-4l3,88r8,-4l11,84r,l11,84r,l11,84r,l9,84r,l29,70,46,56,66,46,85,34,107,24r21,-8l150,8,171,r,l171,r,l173,r,l173,r,l173,r6,2l183,4r4,2l191,8r4,4l198,16r2,4l204,24r26,38l253,100r20,36l294,172r20,37l333,245r20,38l376,323r8,24l388,361r-2,2l386,367r-4,4l380,373r-4,2l372,379r-4,2l364,383xe" fillcolor="#ff8c00" stroked="f">
                  <v:path arrowok="t"/>
                </v:shape>
                <v:shape id="_x0000_s7780" style="position:absolute;left:5708;top:2020;width:433;height:513" coordsize="433,513" path="m431,369l421,347,400,307,380,269,361,231,341,192,320,154,300,118,277,80,252,40r-6,-6l240,26r-6,-6l226,14,219,8,211,4,201,2,191,r-2,l187,r-2,l185,2r-2,l182,4r-2,l180,6r15,20l195,26r,l195,26r2,l197,26r,l197,26r,l203,28r4,2l211,32r4,2l219,38r3,4l224,46r4,4l254,88r23,38l297,162r21,36l338,235r19,36l377,309r23,40l408,373r4,14l410,389r,4l406,397r-2,2l400,401r-4,4l392,407r-4,2l373,417r-16,10l343,435r-15,8l312,451r-15,8l281,467r-18,10l260,479r-4,2l252,483r-4,2l244,485r-4,2l236,489r-4,l221,485,211,471,189,437,168,399,144,359,121,317,98,275,74,231,49,186,25,142r-1,-2l24,138r,-4l24,132r,-2l25,128r,-2l25,122r2,-8l35,110r,l35,110r,l35,110r,l35,110r-2,l33,110,53,96,70,82,90,72,109,60,131,50r21,-8l174,34r21,-8l180,6r-24,8l135,22,113,32,92,42,70,54,51,66,31,80,14,96r-2,l10,96r,2l8,98r,2l6,100r,2l6,102r,2l4,110r-2,4l2,120,,126r,4l,136r,4l,146r2,4l27,196r26,47l78,289r25,46l127,377r23,42l174,457r19,34l203,501r2,2l205,503r,l205,505r2,l207,505r2,2l209,507r8,4l221,511r5,2l230,513r6,l242,511r6,-2l258,507r9,-4l285,493r17,-8l318,477r16,-10l349,459r18,-10l382,441r18,-10l406,427r6,-4l416,419r5,-4l425,411r2,-6l429,399r2,-4l433,381r,-2l433,377r,l431,375r,-2l431,371r,-2l431,369xe" fillcolor="black" stroked="f">
                  <v:path arrowok="t"/>
                </v:shape>
                <v:shape id="_x0000_s7781" style="position:absolute;left:5671;top:1980;width:117;height:140" coordsize="117,140" path="m49,136r2,l53,134r,-2l55,132r2,-2l59,130r,-2l61,126r1,l57,116,51,106,45,96,41,86,35,76,31,64,27,54,23,44r,-2l25,40r,-2l27,36r4,-2l33,32r2,-2l39,28r8,-2l47,26r2,l51,28r6,8l62,46r6,10l74,64r6,10l86,84r4,8l96,102r4,-2l101,98r2,-2l107,94r2,l111,92r4,-2l117,88r-6,-8l105,70,101,60,96,52,90,42,84,32,78,24,72,14,64,6r-2,l62,4r-1,l61,4r,l59,2r,l57,2r-6,l47,r,l45,r,l43,r,l43,,41,r,l29,6,25,8r-5,4l16,16r-6,4l6,24,4,30,2,34,,40,2,54,6,68r4,12l16,94r7,12l29,118r8,10l43,140r,l45,140r,-2l45,138r2,l47,138r,-2l49,136xe" fillcolor="black" stroked="f">
                  <v:path arrowok="t"/>
                </v:shape>
                <v:shape id="_x0000_s7782" style="position:absolute;left:5796;top:2102;width:33;height:42" coordsize="33,42" path="m2,18r,2l4,22r,4l6,28r2,2l8,32r2,2l12,36r2,2l15,40r2,l19,42r2,l23,42r2,-2l27,40r2,-2l31,36r2,-2l33,32r,-4l33,26r,-2l31,22,29,20r,-2l27,16r,-2l25,12r,l23,10r,-2l21,6,19,4,17,2,15,,14,,12,,10,,8,2,4,2r,2l2,6,,8r,4l,14r,2l2,18xe" fillcolor="black" stroked="f">
                  <v:path arrowok="t"/>
                </v:shape>
                <v:shape id="_x0000_s7783" style="position:absolute;left:5831;top:2084;width:35;height:42" coordsize="35,42" path="m2,20r2,2l6,24r,2l8,28r,2l10,32r2,2l12,36r2,2l16,40r2,l19,42r4,l25,42r2,-2l29,40r2,-2l33,36r,-2l35,32r,-2l35,26,33,24r,-2l31,20,29,18r,-2l27,14r,-2l25,10,23,8r,-2l21,4,19,2r-1,l14,,12,,10,,8,2,6,2,4,4,2,6r,2l,10r,4l,16r2,2l2,20xe" fillcolor="black" stroked="f">
                  <v:path arrowok="t"/>
                </v:shape>
                <v:shape id="_x0000_s7784" style="position:absolute;left:5868;top:2068;width:31;height:38" coordsize="31,38" path="m2,18r,2l4,22r,2l6,26r,4l8,32r2,2l10,34r2,2l14,38r4,l20,38r2,l23,38r2,l27,36r2,-2l31,32r,-2l31,26r,-2l31,22,29,20r,-2l27,18r,l27,16r,l27,16r,l25,16r,l25,16r2,l27,16r,l27,16r,l27,16r,2l27,16r,-2l27,14,25,12r,l25,10,23,8r,l23,6,22,4,20,2,18,,16,,12,,10,,8,2,6,2,4,4,2,6r,2l,10r,2l2,16r,2xe" fillcolor="black" stroked="f">
                  <v:path arrowok="t"/>
                </v:shape>
                <v:shape id="_x0000_s7785" style="position:absolute;left:5870;top:2287;width:43;height:36" coordsize="43,36" path="m39,28r,l39,28r2,-2l41,26r,l41,24r,l41,22r2,l43,20r,l43,18r,l41,16r,l41,16r,-2l41,16r,-2l41,14r,l41,14r,l41,12r,l41,12r,l41,12r,l41,12r,l41,12r,l41,12r,-2l39,10r,-2l37,6r,l35,6r,-2l33,4,31,2r-2,l29,,27,,25,,23,,21,,20,,18,2r,l16,2,14,4r-2,l12,4,10,6,8,6r,l6,6r,2l4,8r,2l2,10r,2l2,12,,18r,2l2,20r,2l2,24r2,2l4,28r2,2l6,32r2,2l10,34r,l12,34r,2l14,36r,l16,36r,l21,34r2,l25,34r2,l27,34r2,-2l31,32r2,l33,32r6,-4xe" fillcolor="black" stroked="f">
                  <v:path arrowok="t"/>
                </v:shape>
                <v:shape id="_x0000_s7786" style="position:absolute;left:5929;top:2259;width:39;height:36" coordsize="39,36" path="m3,22r,2l3,26r2,l5,28r,l7,30r,l9,32r,l11,34r,l11,34r2,l13,34r,2l13,36r2,l19,36r2,l23,36r2,l27,36r,-2l29,34r2,-2l33,30r2,-2l37,28r,l39,26r,l39,24r,l39,22r,l39,18r,-2l39,16r,-2l39,14r,-2l37,12r,-2l37,10r,-2l35,8r,-2l35,6r-2,l33,4r-2,l31,4r,l31,4r,-2l29,2r,l29,2r,l29,2,27,,25,,23,r,l21,,19,r,l19,,17,,15,2r-2,l11,2,9,4,7,6,5,6,3,8,1,16,,16r,2l1,18r,2l1,20r,l1,22r,l3,22xe" fillcolor="black" stroked="f">
                  <v:path arrowok="t"/>
                </v:shape>
                <v:shape id="_x0000_s7787" style="position:absolute;left:5979;top:2230;width:37;height:37" coordsize="37,37" path="m4,27r,l4,27r,l4,27r,2l4,29r,l4,29r,l4,31r2,l6,31r,2l6,33r2,l8,33r,2l8,35r2,l10,35r2,l12,37r2,l14,37r2,l16,37r2,l22,35r2,l24,35r2,-2l28,33r,l29,31r,l31,31r,l31,31r2,-2l33,29r2,l35,27r,l35,25r2,l37,23r,-2l37,21r,l37,18r,l37,16r,l37,16,35,14r,-2l35,12r,-2l33,8r,l33,6r-2,l31,4r,l29,2r,l28,r,l26,,24,,22,r,l20,r,l18,r,l16,r,l16,2r-2,l12,4r-2,l10,6,8,6,6,8r,l4,10,6,8r,l4,10r,l4,10r-2,l2,12r,l2,12r,2l2,14r,l,16r,l,16r,l,16r,l,18r,l,21r,l,23r,l2,23r,2l2,25r2,2xe" fillcolor="black" stroked="f">
                  <v:path arrowok="t"/>
                </v:shape>
                <v:shape id="_x0000_s7788" style="position:absolute;left:5895;top:2329;width:43;height:36" coordsize="43,36" path="m41,24r,-2l43,20r,-2l43,18r,-2l41,14r,l39,12r,-2l39,12r,l39,10r,l39,10r,l39,10r,l37,10r,-2l37,8,35,6r,l35,6,34,4r,l32,4r,-2l30,2,28,r,l26,,24,,22,,20,r,l18,r,2l16,2r-2,l14,2,12,4r-2,l10,4r,l10,4r,l8,4r,2l8,6r,l6,6r,l4,8r,l2,10r,l2,12,,12r,4l,16r,l,16r,l,16r,l,16r,l,18r,2l,20r,2l,22r,l2,24r,l2,24r,2l6,30r2,4l12,36r6,l22,36r4,-2l32,32r3,-2l35,30r2,-2l37,28r2,l39,26r,l41,24r,xe" fillcolor="black" stroked="f">
                  <v:path arrowok="t"/>
                </v:shape>
                <v:shape id="_x0000_s7789" style="position:absolute;left:5950;top:2301;width:39;height:36" coordsize="39,36" path="m6,8l4,8r,l4,10r-2,l2,10r,l2,12r,l,14r,l,16r,l,18r,l,20r,l,20r2,4l2,24r,2l4,28r,2l6,30r,2l8,34r2,l12,34r2,2l18,36r1,-2l23,34r2,-2l27,32r4,-2l33,28r4,-2l37,26r,-2l39,24r,l39,24r,-2l39,22r,l39,14r,l39,12r,l37,10r,l37,10r,-2l37,8r,l35,8r,l35,8r,l35,8r,l35,6r,l35,6r,l35,6r,l35,6r,l35,6,33,4r,-2l31,2,29,,27,,25,,23,,21,,19,2r-1,l18,2,16,4r-2,l12,4,10,6,8,6,6,8xe" fillcolor="black" stroked="f">
                  <v:path arrowok="t"/>
                </v:shape>
                <v:shape id="_x0000_s7790" style="position:absolute;left:6003;top:2271;width:37;height:34" coordsize="37,34" path="m7,6l5,8,4,8r,2l2,10r,2l2,14,,14r,2l,18r,2l,20r2,2l2,24r,l2,26r2,2l4,28r1,4l7,32r,2l9,34r2,l11,34r2,l15,34r2,l21,32r,l23,30r,l23,30r2,-2l25,28r2,l27,26r2,2l29,26r,l29,26r2,l31,26r,l31,26r2,l35,22r,-2l37,18r,l37,16r,l37,14r,-2l37,12r,-2l37,10,35,8r,l35,6r,l33,6r,-2l31,4r,-2l29,2,27,r,l25,,23,,21,,19,,17,2r-2,l13,2,11,4,9,6,7,6,5,8,7,6xe" fillcolor="black" stroked="f">
                  <v:path arrowok="t"/>
                </v:shape>
                <v:shape id="_x0000_s7791" style="position:absolute;left:5921;top:2367;width:41;height:38" coordsize="41,38" path="m33,32r,-2l35,30r,l35,30r,l35,30r,l37,28r-2,2l35,30r2,-2l37,28r2,l39,26r,l39,26r2,-2l41,22r,-2l41,18r,-2l41,14r,l39,12,37,10r,l37,10r,l37,10r,l37,10r,l37,8r-2,l35,6,33,4r,l31,2r-2,l27,r,2l25,2r,l23,2r,l23,2r,l23,2,21,4r-2,l17,6r-2,l13,6,11,8,9,8,8,10r-2,l6,10r-2,l4,12r-2,l2,12r,2l2,14,,16r,l,18r,l,18r,2l,20r,l,22r,l,24r,l,24r,l,24r,l,26r,l,26r,2l,30r2,l2,32r,l4,32r,2l4,34r2,l6,36r2,l8,36r,l9,38r,l9,38r2,l13,38r2,l17,38r2,-2l23,36r2,l27,34r2,l31,32r2,xe" fillcolor="black" stroked="f">
                  <v:path arrowok="t"/>
                </v:shape>
                <v:shape id="_x0000_s7792" style="position:absolute;left:5973;top:2335;width:41;height:40" coordsize="41,40" path="m35,28r,l37,28r,l39,26r,l39,24r2,l41,22r,-2l41,20r,-2l41,18r,-2l41,16r,l41,14r,l39,10r,l39,10r,l37,10r,l37,8r,l37,8r,l37,6r-2,l35,6r,l34,4r,l32,4r,l32,2r,l30,2,30,,28,r,l28,,26,,24,r,l22,2r,l22,2r,l22,2r-2,l18,4r-2,l14,4r,2l12,6,10,8,8,10r,l8,10r-2,l6,10,4,12r,l4,14r-2,l2,16,,20r,2l,24r,l2,26r,l2,28r,2l2,30r,l2,30r,2l2,32r,l2,34r2,l4,34r,l6,36r,l6,38r,l6,38r2,l8,38r,l10,40r,l12,40r,l12,40r2,l14,40r2,l16,40r2,l18,40r2,-2l24,36r2,l28,34r2,l32,32r2,-2l35,28r,xe" fillcolor="black" stroked="f">
                  <v:path arrowok="t"/>
                </v:shape>
                <v:shape id="_x0000_s7793" style="position:absolute;left:6024;top:2311;width:43;height:38" coordsize="43,38" path="m37,30r,-2l39,28r,l39,26r2,l41,26r,-2l43,24r,-2l43,22r,-2l43,18r,l43,16r,l43,14r-2,l41,14r,-2l41,12r,l41,12r,-2l41,10r-2,l39,10r,-2l39,6r,l37,4r,-2l35,2,35,,33,,31,r,l29,r,l29,r,l29,r,l25,,23,,20,2r-2,l14,4r-2,l10,6,6,8,2,12r,l2,14,,14r,2l,16r,2l,20r,l,22r,l2,24r,l2,26r,l4,28r,l4,30r,l6,32r,l6,34r2,2l8,36r2,l12,38r2,l18,38r2,-2l23,36r2,-2l27,34r2,-2l33,32r2,-2l37,28r,2xe" fillcolor="black" stroked="f">
                  <v:path arrowok="t"/>
                </v:shape>
                <v:shape id="_x0000_s7794" style="position:absolute;left:5946;top:2405;width:41;height:42" coordsize="41,42" path="m35,10l33,8r,-2l31,6r,-2l31,4,29,2r-2,l27,,25,2r-2,l23,2r-1,l22,2r,l22,2r,l20,4r-2,l18,4,16,6r-2,l12,6r-2,l10,8,8,8,6,8,4,8r,2l2,10r,2l2,14,,14r,2l,20r,2l,24r,2l,30r2,2l2,34r2,2l6,36r,2l8,40r,l10,40r2,2l12,42r2,l16,42r4,-2l22,40r1,-2l25,38r2,-2l29,36r2,l33,34r2,-2l37,32r,l37,30r2,l39,30r,-2l41,28r,-2l41,26r,-6l41,20r,l41,18r,l41,18r,l41,16r,l39,16r,-2l39,14,37,12r,l37,10r-2,l35,10xe" fillcolor="black" stroked="f">
                  <v:path arrowok="t"/>
                </v:shape>
                <v:shape id="_x0000_s7795" style="position:absolute;left:5999;top:2373;width:43;height:40" coordsize="43,40" path="m37,8r,l37,8r,l37,8r,l37,8r,l37,8,35,6r,-2l33,2r-2,l29,2,27,,25,,23,2,19,4,13,6,9,10,4,14,2,18,,24r2,4l4,34r2,4l8,38r1,2l9,40r2,l13,40r2,l17,40r,l17,40r2,l23,38r2,-2l27,36r2,-2l31,32r2,l35,30r4,l39,28r,l41,28r,l41,26r,l43,24r,l43,20r,-2l43,18r,-2l43,14r-2,l41,12r,l39,10r,l39,10r,-2l39,8r-2,l37,8r,l37,8xe" fillcolor="black" stroked="f">
                  <v:path arrowok="t"/>
                </v:shape>
                <v:shape id="_x0000_s7796" style="position:absolute;left:6051;top:2349;width:39;height:38" coordsize="39,38" path="m37,10r,l37,10r,l37,10r-2,l35,8r,l35,8r,l35,8r,l35,8r,l35,8r,l35,8r,-2l34,4,32,2r-2,l30,,28,,26,,24,,22,2r-4,l16,4r-2,l12,6r-2,l8,8,6,8,4,10r,l2,12r,2l,14r,2l,18r,l,20r,2l,24r,2l2,26r,2l2,30r,l4,32r,l6,34r,2l8,36r2,l10,38r2,l14,38r,l16,38r,l18,36r2,l22,36r2,-2l26,34r2,-2l30,32r2,-2l34,30r1,l35,28r2,l37,28r2,-2l39,26r,-2l39,24r,-8l39,16r,-2l39,14r,l37,12r,l37,12r,-2xe" fillcolor="black" stroked="f">
                  <v:path arrowok="t"/>
                </v:shape>
                <v:shape id="_x0000_s7797" style="position:absolute;left:5735;top:2142;width:373;height:359" coordsize="373,359" path="m373,259r-2,-2l369,257r-2,-2l363,255r-2,l359,257r-4,l353,257r-2,2l351,259r-1,l350,259r-2,l348,259r-2,2l346,261r-10,4l328,271r-10,4l309,281r-10,6l287,293r-12,8l262,307r-8,4l248,315r-6,2l236,321r-7,2l223,327r-6,2l209,331r-8,-14l192,303r-8,-14l176,275r-8,-16l160,245r-9,-14l141,215r-6,-8l129,197r-6,-8l119,181r-5,-10l110,163r-6,-10l98,145,94,135r-4,-8l84,119r-4,-8l76,104,73,94,67,86,63,78,59,70,55,60,49,52,45,42,39,34,36,26,30,16,24,8r,-2l22,4,20,2,18,,16,,14,,12,,8,,6,2,4,4r,2l2,8r,2l,12r2,2l2,16r2,6l8,28r4,6l14,40r4,4l22,50r4,6l28,62r4,8l36,76r3,8l43,92r4,8l51,106r4,9l59,123r10,16l76,153r8,16l92,183r10,14l110,213r9,14l129,243r8,14l147,269r8,14l160,297r8,14l176,323r8,14l192,349r2,4l194,353r1,l195,355r,l197,355r,2l199,357r,l205,359r,l205,359r,l205,359r,l205,359r,l205,359r2,-2l211,357r2,l215,357r4,-2l221,355r2,-2l225,353r8,-4l240,343r10,-4l258,335r8,-4l272,327r7,-6l285,319r4,-4l295,313r4,-2l305,309r4,-4l314,303r4,-2l324,299r4,-2l334,293r4,-2l344,289r4,-4l353,283r6,-4l363,277r4,-2l369,273r,l371,269r2,-2l373,265r,-2l373,259xe" fillcolor="black" stroked="f">
                  <v:path arrowok="t"/>
                </v:shape>
                <v:shape id="_x0000_s7798" style="position:absolute;left:5825;top:2134;width:139;height:114" coordsize="139,114" path="m53,24r-8,2l39,30r-8,2l25,36r-5,4l14,44,6,48,,54r4,8l8,70r4,8l16,86r4,6l24,100r5,8l35,114r2,l41,112r2,l47,110r2,l53,108r2,l57,106r9,-4l76,96,86,92,96,86r9,-4l115,76r10,-4l135,66r,l135,66r2,-2l137,64r,l139,64r,-2l139,62r,-2l135,52r-4,-8l127,38r-4,-8l119,22r-4,-8l111,8,105,r,l105,r,l105,r,l105,r,l104,r-2,l98,2r-4,l90,4,86,6r-4,l80,8r-4,2l72,12r-2,2l66,16r-1,2l61,18r-2,2l55,22r-2,2xe" fillcolor="#72ff72" stroked="f">
                  <v:path arrowok="t"/>
                </v:shape>
                <v:shape id="_x0000_s7799" style="position:absolute;left:5802;top:2108;width:187;height:167" coordsize="187,167" path="m185,78r-4,-8l175,60,171,50,167,40,162,30r-6,-8l150,14,142,6,127,26r1,l128,26r,l128,26r,l128,26r,l128,26r6,8l138,40r4,8l146,56r4,8l154,70r4,8l162,86r,2l162,88r,2l160,90r,l160,90r-2,2l158,92r,l148,98r-10,4l128,108r-9,4l109,118r-10,4l89,128r-9,4l78,134r-2,l72,136r-2,l66,138r-2,l60,140r-2,l52,134r-5,-8l43,118r-4,-6l35,104,31,96,27,88,23,80r6,-6l37,70r6,-4l48,62r6,-4l62,56r6,-4l76,50r2,-2l82,46r2,-2l88,44r1,-2l93,40r2,-2l99,36r4,-2l105,32r4,l113,30r4,-2l121,28r4,-2l127,26,142,6r,l142,6r,l142,6r,l142,6r,l142,6,140,4r,-2l138,2,136,r-2,l132,r-2,l128,r-7,2l111,4r-8,4l95,10r-7,4l80,18r-8,6l64,28r-2,l60,30r-2,l56,32r-2,l50,32r-2,2l47,34r-6,4l37,40r-6,4l25,48r-6,2l15,54,9,58,6,62,4,64,2,66r,2l,68r,2l,72r,2l,76,2,86r2,8l8,104r3,8l17,122r4,8l27,138r4,9l33,149r,2l35,153r2,2l39,157r2,2l43,161r,2l48,165r6,2l60,167r6,-2l72,163r6,-2l84,159r5,-2l101,151r12,-6l123,138r11,-4l144,128r12,-6l166,116r11,-8l177,108r,l177,108r,l179,106r,l179,106r,l179,106r2,-2l181,104r,l183,102r,l183,102r,-2l185,100r,-4l187,94r,-2l187,88r,-2l187,84r-2,-2l185,78xe" fillcolor="black" stroked="f">
                  <v:path arrowok="t"/>
                </v:shape>
              </v:group>
              <v:shape id="_x0000_s7800" style="position:absolute;left:4240;top:2206;width:1427;height:111" coordsize="5975,464" path="m5642,232l334,299hdc315,299,300,284,300,266v,-19,15,-34,33,-34hal5641,165hdc5660,165,5675,180,5675,198v,19,-14,34,-33,34haxm5573,r402,194l5578,399,5573,xm403,464l,269,398,64r5,400xe" fillcolor="black" strokeweight=".2pt">
                <v:stroke joinstyle="bevel"/>
                <v:path arrowok="t"/>
                <o:lock v:ext="edit" verticies="t"/>
              </v:shape>
              <v:shape id="_x0000_s7801" style="position:absolute;left:4079;top:1157;width:1588;height:1096" coordsize="6650,4575" path="m6357,4414l256,217hdc241,206,237,186,247,171v11,-16,31,-19,47,-9hal6394,4359hdc6410,4370,6413,4390,6403,4405v-10,16,-31,19,-46,9haxm6434,4184r216,391l6207,4514r227,-330xm216,392l,,443,62,216,392xe" fillcolor="black" strokeweight=".2pt">
                <v:stroke joinstyle="bevel"/>
                <v:path arrowok="t"/>
                <o:lock v:ext="edit" verticies="t"/>
              </v:shape>
              <v:shape id="_x0000_s7802" style="position:absolute;left:4240;top:1251;width:1065;height:1019" coordsize="4458,4258" path="m4240,254l264,4052hdc251,4065,230,4065,217,4051v-13,-13,-12,-34,1,-47hal4194,206hdc4208,194,4229,194,4242,207v12,14,12,35,-2,47haxm4031,132l4458,,4307,421,4031,132xm428,4127l,4258,151,3838r277,289xe" fillcolor="black" strokeweight=".2pt">
                <v:stroke joinstyle="bevel"/>
                <v:path arrowok="t"/>
                <o:lock v:ext="edit" verticies="t"/>
              </v:shape>
              <v:shape id="_x0000_s7803" style="position:absolute;left:5540;top:1511;width:362;height:464" coordsize="1516,1942" path="m1285,1700l179,284hdc167,269,170,248,184,237v15,-11,36,-9,47,6hal1338,1659hdc1349,1673,1346,1694,1332,1706v-15,11,-36,8,-47,-6haxm1428,1504r88,438l1113,1750r315,-246xm88,439l,,404,193,88,439xe" fillcolor="black" strokeweight=".2pt">
                <v:stroke joinstyle="bevel"/>
                <v:path arrowok="t"/>
                <o:lock v:ext="edit" verticies="t"/>
              </v:shape>
              <v:shape id="_x0000_s7804" style="position:absolute;left:4079;top:1117;width:1226;height:175" coordsize="5133,730" path="m4799,569l330,228hdc312,227,298,211,299,192v2,-18,18,-32,36,-30hal4804,503hdc4822,504,4836,520,4834,538v-1,19,-17,32,-35,31haxm4750,331r383,230l4719,730r31,-399xm384,399l,169,414,,384,399xe" fillcolor="black" strokeweight=".2pt">
                <v:stroke joinstyle="bevel"/>
                <v:path arrowok="t"/>
                <o:lock v:ext="edit" verticies="t"/>
              </v:shape>
              <v:shape id="_x0000_s7805" style="position:absolute;left:3823;top:1411;width:204;height:600" coordsize="853,2508" path="m645,2195l143,330hdc138,313,149,294,167,289v18,-4,36,6,41,24hal709,2178hdc714,2195,704,2214,686,2218v-18,5,-36,-5,-41,-23haxm853,2070r-89,438l467,2174,853,2070xm,438l89,,386,334,,438xe" fillcolor="black" strokeweight=".2pt">
                <v:stroke joinstyle="bevel"/>
                <v:path arrowok="t"/>
                <o:lock v:ext="edit" verticies="t"/>
              </v:shape>
              <v:group id="_x0000_s7806" style="position:absolute;left:3609;top:1084;width:361;height:361" coordorigin="3609,1084" coordsize="361,361">
                <v:shape id="_x0000_s7807" style="position:absolute;left:3609;top:1084;width:361;height:361" coordsize="361,361" path="m180,l138,138,,138r112,86l70,361,180,277r111,84l249,224,361,138r-139,l180,xe" fillcolor="red" stroked="f">
                  <v:path arrowok="t"/>
                </v:shape>
                <v:shape id="_x0000_s7808" style="position:absolute;left:3609;top:1084;width:361;height:361" coordsize="361,361" path="m180,l138,138,,138r112,86l70,361,180,277r111,84l249,224,361,138r-139,l180,xe" filled="f" strokeweight=".6pt">
                  <v:stroke endcap="round"/>
                  <v:path arrowok="t"/>
                </v:shape>
              </v:group>
              <v:group id="_x0000_s7809" style="position:absolute;left:5596;top:1084;width:360;height:361" coordorigin="5596,1084" coordsize="360,361">
                <v:shape id="_x0000_s7810" style="position:absolute;left:5596;top:1084;width:360;height:361" coordsize="360,361" path="m180,l138,138,,138r112,86l70,361,180,277r110,84l248,224,360,138r-138,l180,xe" fillcolor="red" stroked="f">
                  <v:path arrowok="t"/>
                </v:shape>
                <v:shape id="_x0000_s7811" style="position:absolute;left:5596;top:1084;width:360;height:361" coordsize="360,361" path="m180,l138,138,,138r112,86l70,361,180,277r110,84l248,224,360,138r-138,l180,xe" filled="f" strokeweight=".6pt">
                  <v:stroke endcap="round"/>
                  <v:path arrowok="t"/>
                </v:shape>
              </v:group>
              <v:group id="_x0000_s7812" style="position:absolute;left:3790;top:2169;width:361;height:361" coordorigin="3790,2169" coordsize="361,361">
                <v:shape id="_x0000_s7813" style="position:absolute;left:3790;top:2169;width:361;height:361" coordsize="361,361" path="m181,l138,138,,138r112,86l70,361,181,277r110,84l249,224,361,138r-138,l181,xe" fillcolor="red" stroked="f">
                  <v:path arrowok="t"/>
                </v:shape>
                <v:shape id="_x0000_s7814" style="position:absolute;left:3790;top:2169;width:361;height:361" coordsize="361,361" path="m181,l138,138,,138r112,86l70,361,181,277r110,84l249,224,361,138r-138,l181,xe" filled="f" strokeweight=".6pt">
                  <v:stroke endcap="round"/>
                  <v:path arrowok="t"/>
                </v:shape>
              </v:group>
              <v:group id="_x0000_s7815" style="position:absolute;left:5866;top:2169;width:361;height:361" coordorigin="5866,2169" coordsize="361,361">
                <v:shape id="_x0000_s7816" style="position:absolute;left:5866;top:2169;width:361;height:361" coordsize="361,361" path="m180,l138,138,,138r112,86l70,361,180,277r111,84l249,224,361,138r-138,l180,xe" fillcolor="red" stroked="f">
                  <v:path arrowok="t"/>
                </v:shape>
                <v:shape id="_x0000_s7817" style="position:absolute;left:5866;top:2169;width:361;height:361" coordsize="361,361" path="m180,l138,138,,138r112,86l70,361,180,277r111,84l249,224,361,138r-138,l180,xe" filled="f" strokeweight=".6pt">
                  <v:stroke endcap="round"/>
                  <v:path arrowok="t"/>
                </v:shape>
              </v:group>
            </v:group>
            <v:group id="_x0000_s7818" style="position:absolute;left:3056;top:180;width:2733;height:813" coordorigin="5020,222" coordsize="2733,813">
              <v:shape id="_x0000_s7819" style="position:absolute;left:5098;top:300;width:2655;height:735" coordsize="6800,1883" path="m614,626hdc265,639,1,751,1,884v-1,92,128,177,338,223hal335,1104hdc216,1152,150,1215,150,1281v,142,307,258,686,258c863,1539,890,1538,916,1537hal913,1539hdc1129,1682,1532,1770,1967,1770v221,,437,-23,626,-66hal2591,1704hdc2788,1816,3120,1883,3475,1883v468,,881,-116,1017,-286hal4493,1600hdc4638,1634,4805,1652,4975,1652v500,,907,-152,911,-340hal5884,1311hdc6409,1282,6800,1113,6800,913v,-89,-78,-175,-221,-245hal6577,668hdc6622,628,6645,586,6645,543v,-143,-254,-269,-619,-306hal6029,236hdc5963,99,5646,,5276,,5052,,4838,37,4693,101hal4694,102hdc4565,37,4362,,4148,,3888,,3649,55,3533,143hal3536,148hdc3379,89,3167,56,2947,56v-311,,-596,65,-742,169hal2203,227hdc2040,191,1854,172,1665,172,1078,172,603,351,603,572v-1,18,3,36,9,54hal614,626hdxe" fillcolor="gray" strokeweight="0">
                <v:path arrowok="t"/>
              </v:shape>
              <v:shape id="_x0000_s7820" style="position:absolute;left:5020;top:222;width:2655;height:735" coordsize="6800,1883" path="m614,626hdc265,639,1,751,1,884v-1,92,128,177,338,223hal335,1104hdc216,1152,150,1215,150,1281v,142,307,258,686,258c863,1539,890,1538,916,1537hal913,1539hdc1129,1682,1532,1770,1967,1770v221,,437,-23,626,-66hal2591,1704hdc2788,1816,3120,1883,3475,1883v468,,881,-116,1017,-286hal4493,1600hdc4638,1634,4805,1652,4975,1652v500,,907,-152,911,-340hal5884,1311hdc6409,1282,6800,1113,6800,913v,-89,-78,-175,-221,-245hal6577,668hdc6622,628,6645,586,6645,543v,-143,-254,-269,-619,-306hal6029,236hdc5963,99,5646,,5276,,5052,,4838,37,4693,101hal4694,102hdc4565,37,4362,,4148,,3888,,3649,55,3533,143hal3536,148hdc3379,89,3167,56,2947,56v-311,,-596,65,-742,169hal2203,227hdc2040,191,1854,172,1665,172,1078,172,603,351,603,572v-1,18,3,36,9,54hal614,626hdxe" fillcolor="#fcc" strokeweight="0">
                <v:path arrowok="t"/>
              </v:shape>
            </v:group>
            <v:rect id="_x0000_s7821" style="position:absolute;left:4159;top:431;width:439;height:311;mso-wrap-style:none" filled="f" stroked="f">
              <v:textbox style="mso-next-textbox:#_x0000_s7821" inset="0,0,0,0">
                <w:txbxContent>
                  <w:p w14:paraId="13131305" w14:textId="77777777" w:rsidR="0084589B" w:rsidRDefault="0084589B" w:rsidP="007522DA">
                    <w:r>
                      <w:rPr>
                        <w:rFonts w:ascii="Tahoma" w:hAnsi="Tahoma" w:cs="Tahoma"/>
                        <w:color w:val="000000"/>
                        <w:lang w:val="en-US"/>
                      </w:rPr>
                      <w:t>AIPN</w:t>
                    </w:r>
                  </w:p>
                </w:txbxContent>
              </v:textbox>
            </v:rect>
            <v:group id="_x0000_s7822" style="position:absolute;left:2156;top:1620;width:1500;height:780" coordorigin="4140,360" coordsize="1500,780">
              <v:group id="_x0000_s7823" style="position:absolute;left:4140;top:360;width:1500;height:780" coordorigin="520,1" coordsize="2732,665">
                <v:shape id="_x0000_s7824" style="position:absolute;left:598;top:79;width:2654;height:587" coordsize="13599,3008" path="m1228,1000hdc530,1022,,1199,,1412v,147,258,283,677,357hal670,1764hdc432,1841,300,1941,300,2046v,227,614,412,1372,412c1725,2458,1779,2457,1832,2455hal1825,2458hdc2258,2686,3062,2827,3934,2827v441,,874,-36,1251,-105hal5182,2723hdc5576,2901,6239,3008,6949,3008v936,,1763,-186,2034,-456hal8985,2555hdc9275,2610,9609,2639,9950,2639v1000,,1813,-243,1821,-544hal11768,2094hdc12818,2049,13599,1778,13599,1458v,-141,-156,-279,-442,-391hal13153,1067hdc13242,1004,13289,936,13289,867v,-228,-508,-428,-1238,-489hal12057,378hdc11926,159,11292,,10552,,10102,,9676,59,9385,162hal9388,163hdc9128,60,8724,,8295,,7775,,7298,89,7066,229hal7071,236hdc6756,142,6333,90,5893,90,5272,90,4701,194,4410,359hal4405,362hdc4079,305,3708,274,3330,274,2156,274,1204,561,1204,914v,29,7,58,19,87hal1228,1000hdxe" fillcolor="gray" strokeweight="0">
                  <v:path arrowok="t"/>
                </v:shape>
                <v:shape id="_x0000_s7825" style="position:absolute;left:520;top:1;width:2654;height:587" coordsize="13599,3008" path="m1228,1000hdc530,1022,,1199,,1412v,147,258,283,677,357hal670,1764hdc432,1841,300,1941,300,2046v,227,614,412,1372,412c1725,2458,1779,2457,1832,2455hal1825,2458hdc2258,2686,3062,2827,3934,2827v441,,874,-36,1251,-105hal5182,2723hdc5576,2901,6239,3008,6949,3008v936,,1763,-186,2034,-456hal8985,2555hdc9275,2610,9609,2639,9950,2639v1000,,1813,-243,1821,-544hal11768,2094hdc12818,2049,13599,1778,13599,1458v,-141,-156,-279,-442,-391hal13153,1067hdc13242,1004,13289,936,13289,867v,-228,-508,-428,-1238,-489hal12057,378hdc11926,159,11292,,10552,,10102,,9676,59,9385,162hal9388,163hdc9128,60,8724,,8295,,7775,,7298,89,7066,229hal7071,236hdc6756,142,6333,90,5893,90,5272,90,4701,194,4410,359hal4405,362hdc4079,305,3708,274,3330,274,2156,274,1204,561,1204,914v,29,7,58,19,87hal1228,1000hdxe" fillcolor="#fcc" strokeweight="0">
                  <v:path arrowok="t"/>
                </v:shape>
              </v:group>
              <v:shape id="_x0000_s7826" type="#_x0000_t202" style="position:absolute;left:4350;top:480;width:1080;height:540" filled="f" stroked="f">
                <v:textbox style="mso-next-textbox:#_x0000_s7826" inset="5.85pt,.7pt,5.85pt,.7pt">
                  <w:txbxContent>
                    <w:p w14:paraId="2C6C45A2" w14:textId="77777777" w:rsidR="0084589B" w:rsidRDefault="0084589B" w:rsidP="007522DA">
                      <w:pPr>
                        <w:jc w:val="center"/>
                      </w:pPr>
                      <w:r>
                        <w:t>Access System A</w:t>
                      </w:r>
                    </w:p>
                  </w:txbxContent>
                </v:textbox>
              </v:shape>
            </v:group>
            <v:group id="_x0000_s7827" style="position:absolute;left:3596;top:1260;width:1260;height:720" coordorigin="5580" coordsize="1260,720">
              <v:group id="_x0000_s7828" style="position:absolute;left:5580;width:1260;height:720" coordorigin="520,1" coordsize="2732,665">
                <v:shape id="_x0000_s7829" style="position:absolute;left:598;top:79;width:2654;height:587" coordsize="13599,3008" path="m1228,1000hdc530,1022,,1199,,1412v,147,258,283,677,357hal670,1764hdc432,1841,300,1941,300,2046v,227,614,412,1372,412c1725,2458,1779,2457,1832,2455hal1825,2458hdc2258,2686,3062,2827,3934,2827v441,,874,-36,1251,-105hal5182,2723hdc5576,2901,6239,3008,6949,3008v936,,1763,-186,2034,-456hal8985,2555hdc9275,2610,9609,2639,9950,2639v1000,,1813,-243,1821,-544hal11768,2094hdc12818,2049,13599,1778,13599,1458v,-141,-156,-279,-442,-391hal13153,1067hdc13242,1004,13289,936,13289,867v,-228,-508,-428,-1238,-489hal12057,378hdc11926,159,11292,,10552,,10102,,9676,59,9385,162hal9388,163hdc9128,60,8724,,8295,,7775,,7298,89,7066,229hal7071,236hdc6756,142,6333,90,5893,90,5272,90,4701,194,4410,359hal4405,362hdc4079,305,3708,274,3330,274,2156,274,1204,561,1204,914v,29,7,58,19,87hal1228,1000hdxe" fillcolor="gray" strokeweight="0">
                  <v:path arrowok="t"/>
                </v:shape>
                <v:shape id="_x0000_s7830" style="position:absolute;left:520;top:1;width:2654;height:587" coordsize="13599,3008" path="m1228,1000hdc530,1022,,1199,,1412v,147,258,283,677,357hal670,1764hdc432,1841,300,1941,300,2046v,227,614,412,1372,412c1725,2458,1779,2457,1832,2455hal1825,2458hdc2258,2686,3062,2827,3934,2827v441,,874,-36,1251,-105hal5182,2723hdc5576,2901,6239,3008,6949,3008v936,,1763,-186,2034,-456hal8985,2555hdc9275,2610,9609,2639,9950,2639v1000,,1813,-243,1821,-544hal11768,2094hdc12818,2049,13599,1778,13599,1458v,-141,-156,-279,-442,-391hal13153,1067hdc13242,1004,13289,936,13289,867v,-228,-508,-428,-1238,-489hal12057,378hdc11926,159,11292,,10552,,10102,,9676,59,9385,162hal9388,163hdc9128,60,8724,,8295,,7775,,7298,89,7066,229hal7071,236hdc6756,142,6333,90,5893,90,5272,90,4701,194,4410,359hal4405,362hdc4079,305,3708,274,3330,274,2156,274,1204,561,1204,914v,29,7,58,19,87hal1228,1000hdxe" fillcolor="#fcc" strokeweight="0">
                  <v:path arrowok="t"/>
                </v:shape>
              </v:group>
              <v:shape id="_x0000_s7831" type="#_x0000_t202" style="position:absolute;left:5670;top:90;width:1080;height:540" filled="f" stroked="f">
                <v:textbox style="mso-next-textbox:#_x0000_s7831" inset="5.85pt,.7pt,5.85pt,.7pt">
                  <w:txbxContent>
                    <w:p w14:paraId="4171B1D9" w14:textId="77777777" w:rsidR="0084589B" w:rsidRDefault="0084589B" w:rsidP="007522DA">
                      <w:pPr>
                        <w:jc w:val="center"/>
                      </w:pPr>
                      <w:r>
                        <w:t>Access System B</w:t>
                      </w:r>
                    </w:p>
                  </w:txbxContent>
                </v:textbox>
              </v:shape>
            </v:group>
            <v:group id="_x0000_s7832" style="position:absolute;left:4856;top:1260;width:1620;height:1080" coordorigin="6840" coordsize="1620,1080">
              <v:group id="_x0000_s7833" style="position:absolute;left:6840;width:1620;height:1080" coordorigin="520,1" coordsize="2732,665">
                <v:shape id="_x0000_s7834" style="position:absolute;left:598;top:79;width:2654;height:587" coordsize="13599,3008" path="m1228,1000hdc530,1022,,1199,,1412v,147,258,283,677,357hal670,1764hdc432,1841,300,1941,300,2046v,227,614,412,1372,412c1725,2458,1779,2457,1832,2455hal1825,2458hdc2258,2686,3062,2827,3934,2827v441,,874,-36,1251,-105hal5182,2723hdc5576,2901,6239,3008,6949,3008v936,,1763,-186,2034,-456hal8985,2555hdc9275,2610,9609,2639,9950,2639v1000,,1813,-243,1821,-544hal11768,2094hdc12818,2049,13599,1778,13599,1458v,-141,-156,-279,-442,-391hal13153,1067hdc13242,1004,13289,936,13289,867v,-228,-508,-428,-1238,-489hal12057,378hdc11926,159,11292,,10552,,10102,,9676,59,9385,162hal9388,163hdc9128,60,8724,,8295,,7775,,7298,89,7066,229hal7071,236hdc6756,142,6333,90,5893,90,5272,90,4701,194,4410,359hal4405,362hdc4079,305,3708,274,3330,274,2156,274,1204,561,1204,914v,29,7,58,19,87hal1228,1000hdxe" fillcolor="gray" strokeweight="0">
                  <v:path arrowok="t"/>
                </v:shape>
                <v:shape id="_x0000_s7835" style="position:absolute;left:520;top:1;width:2654;height:587" coordsize="13599,3008" path="m1228,1000hdc530,1022,,1199,,1412v,147,258,283,677,357hal670,1764hdc432,1841,300,1941,300,2046v,227,614,412,1372,412c1725,2458,1779,2457,1832,2455hal1825,2458hdc2258,2686,3062,2827,3934,2827v441,,874,-36,1251,-105hal5182,2723hdc5576,2901,6239,3008,6949,3008v936,,1763,-186,2034,-456hal8985,2555hdc9275,2610,9609,2639,9950,2639v1000,,1813,-243,1821,-544hal11768,2094hdc12818,2049,13599,1778,13599,1458v,-141,-156,-279,-442,-391hal13153,1067hdc13242,1004,13289,936,13289,867v,-228,-508,-428,-1238,-489hal12057,378hdc11926,159,11292,,10552,,10102,,9676,59,9385,162hal9388,163hdc9128,60,8724,,8295,,7775,,7298,89,7066,229hal7071,236hdc6756,142,6333,90,5893,90,5272,90,4701,194,4410,359hal4405,362hdc4079,305,3708,274,3330,274,2156,274,1204,561,1204,914v,29,7,58,19,87hal1228,1000hdxe" fillcolor="#fcc" strokeweight="0">
                  <v:path arrowok="t"/>
                </v:shape>
              </v:group>
              <v:shape id="_x0000_s7836" type="#_x0000_t202" style="position:absolute;left:7110;top:270;width:1080;height:540" filled="f" stroked="f">
                <v:textbox style="mso-next-textbox:#_x0000_s7836" inset="5.85pt,.7pt,5.85pt,.7pt">
                  <w:txbxContent>
                    <w:p w14:paraId="190AC5B3" w14:textId="77777777" w:rsidR="0084589B" w:rsidRDefault="0084589B" w:rsidP="007522DA">
                      <w:pPr>
                        <w:jc w:val="center"/>
                      </w:pPr>
                      <w:r>
                        <w:t>Access System C</w:t>
                      </w:r>
                    </w:p>
                  </w:txbxContent>
                </v:textbox>
              </v:shape>
            </v:group>
            <v:shape id="_x0000_s7837" style="position:absolute;left:5558;top:1977;width:199;height:2507;rotation:683947fd;mso-position-horizontal:absolute;mso-position-vertical:absolute" coordsize="222,815" path="m187,100r-7,39l176,165r-10,54l155,277r-11,60l133,399r-11,62l110,522,99,582,89,639r-5,27l79,692r-6,31l35,716r5,-31l45,659r5,-27l61,575,72,515,83,454,94,392r12,-62l117,270r10,-58l137,158r5,-25l149,93r38,7xm107,106l185,r37,126l107,106xm115,710l37,815,,689r115,21xe" fillcolor="red" strokecolor="red" strokeweight=".15pt">
              <v:stroke joinstyle="bevel"/>
              <v:path arrowok="t"/>
              <o:lock v:ext="edit" verticies="t"/>
            </v:shape>
            <v:shape id="_x0000_s7838" style="position:absolute;left:3236;top:2120;width:180;height:1300;flip:x;mso-position-horizontal:absolute;mso-position-vertical:absolute" coordsize="179,580" path="m73,93r10,56l91,190r8,43l107,277r8,44l123,365r8,43l139,449r6,32l106,488r-6,-32l93,415,85,372,77,329,69,284,60,240,53,197,45,156,34,100,73,93xm,126l36,r79,105l,126xm179,455l143,580,64,476,179,455xe" fillcolor="red" strokecolor="red" strokeweight=".15pt">
              <v:stroke joinstyle="bevel"/>
              <v:path arrowok="t"/>
              <o:lock v:ext="edit" verticies="t"/>
            </v:shape>
            <v:shape id="_x0000_s7839" style="position:absolute;left:3236;top:720;width:257;height:1053;mso-position-horizontal:absolute;mso-position-vertical:absolute" coordsize="222,815" path="m187,100r-7,39l176,165r-10,54l155,277r-11,60l133,399r-11,62l110,522,99,582,89,639r-5,27l79,692r-6,31l35,716r5,-31l45,659r5,-27l61,575,72,515,83,454,94,392r12,-62l117,270r10,-58l137,158r5,-25l149,93r38,7xm107,106l185,r37,126l107,106xm115,710l37,815,,689r115,21xe" fillcolor="red" strokecolor="red" strokeweight=".15pt">
              <v:stroke joinstyle="bevel"/>
              <v:path arrowok="t"/>
              <o:lock v:ext="edit" verticies="t"/>
            </v:shape>
            <v:shape id="_x0000_s7840" style="position:absolute;left:4136;top:720;width:180;height:693;mso-position-horizontal:absolute;mso-position-vertical:absolute" coordsize="222,815" path="m187,100r-7,39l176,165r-10,54l155,277r-11,60l133,399r-11,62l110,522,99,582,89,639r-5,27l79,692r-6,31l35,716r5,-31l45,659r5,-27l61,575,72,515,83,454,94,392r12,-62l117,270r10,-58l137,158r5,-25l149,93r38,7xm107,106l185,r37,126l107,106xm115,710l37,815,,689r115,21xe" fillcolor="red" strokecolor="red" strokeweight=".15pt">
              <v:stroke joinstyle="bevel"/>
              <v:path arrowok="t"/>
              <o:lock v:ext="edit" verticies="t"/>
            </v:shape>
            <v:shape id="_x0000_s7841" style="position:absolute;left:5216;top:540;width:180;height:940;mso-position-horizontal:absolute;mso-position-vertical:absolute" coordsize="179,580" path="m73,93r10,56l91,190r8,43l107,277r8,44l123,365r8,43l139,449r6,32l106,488r-6,-32l93,415,85,372,77,329,69,284,60,240,53,197,45,156,34,100,73,93xm,126l36,r79,105l,126xm179,455l143,580,64,476,179,455xe" fillcolor="red" strokecolor="red" strokeweight=".15pt">
              <v:stroke joinstyle="bevel"/>
              <v:path arrowok="t"/>
              <o:lock v:ext="edit" verticies="t"/>
            </v:shape>
            <v:shape id="_x0000_s7842" style="position:absolute;left:4496;top:1800;width:180;height:1620;rotation:448232fd;flip:x;mso-position-horizontal:absolute;mso-position-vertical:absolute" coordsize="188,593" path="m153,99r-4,22l141,161r-8,42l124,247r-9,44l106,337r-9,45l88,425r-8,42l73,502,35,494r7,-35l50,417r9,-43l68,329r9,-45l86,239r8,-44l102,153r8,-39l115,92r38,7xm72,104l152,r36,126l72,104xm115,490l35,593,,467r115,23xe" fillcolor="red" strokecolor="red" strokeweight=".15pt">
              <v:stroke joinstyle="bevel"/>
              <v:path arrowok="t"/>
              <o:lock v:ext="edit" verticies="t"/>
            </v:shape>
            <v:shape id="_x0000_s7843" style="position:absolute;left:2697;top:1997;width:180;height:2685;rotation:-860287fd;mso-position-horizontal:absolute;mso-position-vertical:absolute" coordsize="179,580" path="m73,93r10,56l91,190r8,43l107,277r8,44l123,365r8,43l139,449r6,32l106,488r-6,-32l93,415,85,372,77,329,69,284,60,240,53,197,45,156,34,100,73,93xm,126l36,r79,105l,126xm179,455l143,580,64,476,179,455xe" fillcolor="red" strokecolor="red" strokeweight=".15pt">
              <v:stroke joinstyle="bevel"/>
              <v:path arrowok="t"/>
              <o:lock v:ext="edit" verticies="t"/>
            </v:shape>
            <w10:anchorlock/>
          </v:group>
        </w:pict>
      </w:r>
    </w:p>
    <w:p w14:paraId="5FDAF598" w14:textId="77777777" w:rsidR="00CA7CA5" w:rsidRPr="00DF5426" w:rsidRDefault="00CA7CA5" w:rsidP="00CA7CA5">
      <w:pPr>
        <w:rPr>
          <w:rStyle w:val="3Char"/>
          <w:lang w:eastAsia="ja-JP"/>
        </w:rPr>
      </w:pPr>
    </w:p>
    <w:p w14:paraId="6E0C9F0F" w14:textId="77777777" w:rsidR="007522DA" w:rsidRPr="00DF5426" w:rsidRDefault="007522DA" w:rsidP="00CA7CA5"/>
    <w:p w14:paraId="753EF04B" w14:textId="77777777" w:rsidR="00F73AEA" w:rsidRPr="00DF5426" w:rsidRDefault="007E5CDD" w:rsidP="00CA7CA5">
      <w:pPr>
        <w:pStyle w:val="Heading2"/>
        <w:rPr>
          <w:lang w:eastAsia="ja-JP"/>
        </w:rPr>
      </w:pPr>
      <w:bookmarkStart w:id="144" w:name="_Toc217731542"/>
      <w:r w:rsidRPr="00DF5426">
        <w:rPr>
          <w:lang w:eastAsia="ja-JP"/>
        </w:rPr>
        <w:t>E</w:t>
      </w:r>
      <w:r w:rsidR="007522DA" w:rsidRPr="00DF5426">
        <w:rPr>
          <w:lang w:eastAsia="ja-JP"/>
        </w:rPr>
        <w:t>.4</w:t>
      </w:r>
      <w:r w:rsidR="00A714C2" w:rsidRPr="00DF5426">
        <w:rPr>
          <w:lang w:eastAsia="ja-JP"/>
        </w:rPr>
        <w:tab/>
      </w:r>
      <w:r w:rsidR="007522DA" w:rsidRPr="00DF5426">
        <w:t>Moving Network</w:t>
      </w:r>
      <w:bookmarkEnd w:id="144"/>
    </w:p>
    <w:p w14:paraId="0A95522E" w14:textId="77777777" w:rsidR="008D430D" w:rsidRDefault="008D430D" w:rsidP="008D430D">
      <w:r>
        <w:t xml:space="preserve">A Moving Network provides access to AIPN for a group of users that move together (e.g. as part of a vehicular network). The devices (terminals) of a </w:t>
      </w:r>
      <w:r>
        <w:rPr>
          <w:rFonts w:hint="eastAsia"/>
          <w:lang w:eastAsia="ja-JP"/>
        </w:rPr>
        <w:t>M</w:t>
      </w:r>
      <w:r>
        <w:t xml:space="preserve">oving </w:t>
      </w:r>
      <w:r>
        <w:rPr>
          <w:rFonts w:hint="eastAsia"/>
          <w:lang w:eastAsia="ja-JP"/>
        </w:rPr>
        <w:t>N</w:t>
      </w:r>
      <w:r>
        <w:t xml:space="preserve">etwork are connected to a well-defined system (gateway) through which the user devices (terminals) in the </w:t>
      </w:r>
      <w:r>
        <w:rPr>
          <w:rFonts w:hint="eastAsia"/>
          <w:lang w:eastAsia="ja-JP"/>
        </w:rPr>
        <w:t>M</w:t>
      </w:r>
      <w:r>
        <w:t xml:space="preserve">oving </w:t>
      </w:r>
      <w:r>
        <w:rPr>
          <w:rFonts w:hint="eastAsia"/>
          <w:lang w:eastAsia="ja-JP"/>
        </w:rPr>
        <w:t>N</w:t>
      </w:r>
      <w:r>
        <w:t xml:space="preserve">etwork gain access to the AIPN. </w:t>
      </w:r>
    </w:p>
    <w:p w14:paraId="1D7E559A" w14:textId="77777777" w:rsidR="008D430D" w:rsidRDefault="008D430D" w:rsidP="008D430D">
      <w:pPr>
        <w:pStyle w:val="NO"/>
      </w:pPr>
      <w:r>
        <w:t>Note:</w:t>
      </w:r>
      <w:r>
        <w:tab/>
        <w:t xml:space="preserve">This is a key difference to </w:t>
      </w:r>
      <w:r>
        <w:rPr>
          <w:rFonts w:hint="eastAsia"/>
          <w:lang w:eastAsia="ja-JP"/>
        </w:rPr>
        <w:t>A</w:t>
      </w:r>
      <w:r>
        <w:t>d</w:t>
      </w:r>
      <w:r>
        <w:rPr>
          <w:rFonts w:hint="eastAsia"/>
          <w:lang w:eastAsia="ja-JP"/>
        </w:rPr>
        <w:t>-</w:t>
      </w:r>
      <w:r>
        <w:t xml:space="preserve">hoc </w:t>
      </w:r>
      <w:r>
        <w:rPr>
          <w:rFonts w:hint="eastAsia"/>
          <w:lang w:eastAsia="ja-JP"/>
        </w:rPr>
        <w:t>N</w:t>
      </w:r>
      <w:r>
        <w:t>etworks, where access to the AIPN can be gained through any device (terminal) that has access.</w:t>
      </w:r>
    </w:p>
    <w:p w14:paraId="12A6B2D7" w14:textId="77777777" w:rsidR="007522DA" w:rsidRPr="00DF5426" w:rsidRDefault="007E5CDD" w:rsidP="00CA7CA5">
      <w:pPr>
        <w:pStyle w:val="Heading3"/>
        <w:rPr>
          <w:rStyle w:val="3Char"/>
        </w:rPr>
      </w:pPr>
      <w:bookmarkStart w:id="145" w:name="_Toc217731543"/>
      <w:r w:rsidRPr="00DF5426">
        <w:rPr>
          <w:rStyle w:val="3Char"/>
          <w:lang w:eastAsia="ja-JP"/>
        </w:rPr>
        <w:t>E</w:t>
      </w:r>
      <w:r w:rsidR="007522DA" w:rsidRPr="00DF5426">
        <w:rPr>
          <w:rStyle w:val="3Char"/>
        </w:rPr>
        <w:t>.4.1</w:t>
      </w:r>
      <w:r w:rsidR="00A714C2" w:rsidRPr="00DF5426">
        <w:rPr>
          <w:rStyle w:val="3Char"/>
          <w:lang w:eastAsia="ja-JP"/>
        </w:rPr>
        <w:tab/>
      </w:r>
      <w:r w:rsidR="007522DA" w:rsidRPr="00DF5426">
        <w:rPr>
          <w:rStyle w:val="3Char"/>
        </w:rPr>
        <w:t>Use case 1: Moving Base Station</w:t>
      </w:r>
      <w:bookmarkEnd w:id="145"/>
    </w:p>
    <w:p w14:paraId="202796EF" w14:textId="77777777" w:rsidR="008D430D" w:rsidRDefault="008D430D" w:rsidP="008D430D">
      <w:r>
        <w:t xml:space="preserve">A moving base station (e.g. a </w:t>
      </w:r>
      <w:proofErr w:type="spellStart"/>
      <w:r>
        <w:t>pico</w:t>
      </w:r>
      <w:proofErr w:type="spellEnd"/>
      <w:r>
        <w:t xml:space="preserve"> cell) is responsible to provide radio access to user terminals in a </w:t>
      </w:r>
      <w:r>
        <w:rPr>
          <w:rFonts w:hint="eastAsia"/>
          <w:lang w:eastAsia="ja-JP"/>
        </w:rPr>
        <w:t>M</w:t>
      </w:r>
      <w:r>
        <w:t xml:space="preserve">oving </w:t>
      </w:r>
      <w:r>
        <w:rPr>
          <w:rFonts w:hint="eastAsia"/>
          <w:lang w:eastAsia="ja-JP"/>
        </w:rPr>
        <w:t>N</w:t>
      </w:r>
      <w:r>
        <w:t>etwork. The moving base station is part of an access system and is owned by the AIPN operator providing the access network. As the access system</w:t>
      </w:r>
      <w:r w:rsidRPr="005B67F7">
        <w:t xml:space="preserve"> </w:t>
      </w:r>
      <w:r>
        <w:t xml:space="preserve">fully accommodates the </w:t>
      </w:r>
      <w:r>
        <w:rPr>
          <w:rFonts w:hint="eastAsia"/>
          <w:lang w:eastAsia="ja-JP"/>
        </w:rPr>
        <w:t>M</w:t>
      </w:r>
      <w:r>
        <w:t xml:space="preserve">oving </w:t>
      </w:r>
      <w:r>
        <w:rPr>
          <w:rFonts w:hint="eastAsia"/>
          <w:lang w:eastAsia="ja-JP"/>
        </w:rPr>
        <w:t>N</w:t>
      </w:r>
      <w:r>
        <w:t xml:space="preserve">etwork, it dominates the wireless technology that can be used to connect the user terminal to the AIPN.  </w:t>
      </w:r>
    </w:p>
    <w:p w14:paraId="29D60479" w14:textId="77777777" w:rsidR="007522DA" w:rsidRPr="00DF5426" w:rsidRDefault="007522DA" w:rsidP="00CA7CA5">
      <w:pPr>
        <w:pStyle w:val="TH"/>
        <w:rPr>
          <w:rStyle w:val="3Char"/>
        </w:rPr>
      </w:pPr>
      <w:r w:rsidRPr="00DF5426">
        <w:rPr>
          <w:noProof/>
          <w:lang w:eastAsia="ja-JP"/>
        </w:rPr>
      </w:r>
      <w:r w:rsidRPr="00DF5426">
        <w:rPr>
          <w:rStyle w:val="3Char"/>
          <w:lang w:eastAsia="ja-JP"/>
        </w:rPr>
        <w:pict w14:anchorId="28049148">
          <v:group id="_x0000_s6968" editas="canvas" style="width:459pt;height:198pt;mso-position-horizontal-relative:char;mso-position-vertical-relative:line" coordorigin=",1800" coordsize="9180,3960">
            <o:lock v:ext="edit" aspectratio="t"/>
            <v:shape id="_x0000_s6969" type="#_x0000_t75" style="position:absolute;top:1800;width:9180;height:3960" o:preferrelative="f">
              <v:fill o:detectmouseclick="t"/>
              <v:path o:extrusionok="t" o:connecttype="none"/>
              <o:lock v:ext="edit" text="t"/>
            </v:shape>
            <v:group id="_x0000_s6970" style="position:absolute;left:900;top:1980;width:7084;height:3420" coordorigin="900,1800" coordsize="7084,1371">
              <v:group id="_x0000_s6971" style="position:absolute;left:900;top:1800;width:7084;height:1371" coordorigin="1256,6" coordsize="7084,1371">
                <v:shape id="_x0000_s6972" style="position:absolute;left:1334;top:84;width:7006;height:1293" coordsize="17953,3316" path="m1621,1103hdc700,1127,1,1323,1,1557v-1,162,340,312,893,394hal885,1945hdc570,2030,396,2141,396,2256v,251,811,454,1812,454c2278,2710,2348,2709,2419,2707hal2409,2710hdc2981,2962,4043,3117,5194,3117v581,,1153,-40,1652,-115hal6841,3002hdc7361,3199,8237,3316,9174,3316v1236,,2328,-204,2686,-502hal11862,2818hdc12245,2878,12685,2909,13136,2909v1320,,2394,-267,2404,-599hal15535,2309hdc16922,2259,17953,1960,17953,1608v,-156,-206,-307,-583,-431hal17364,1177hdc17482,1107,17544,1032,17544,957v,-252,-670,-473,-1634,-539hal15917,417hdc15744,176,14907,,13930,v-593,,-1156,66,-1540,179hal12394,180hdc12051,67,11517,,10951,,10264,,9635,98,9328,253hal9335,260hdc8920,158,8361,100,7779,100v-819,,-1572,114,-1957,296hal5815,400hdc5385,336,4895,303,4396,303v-1550,,-2806,316,-2806,706c1589,1040,1599,1072,1615,1104hal1621,1103hdxe" fillcolor="gray" strokeweight="0">
                  <v:path arrowok="t"/>
                </v:shape>
                <v:shape id="_x0000_s6973" style="position:absolute;left:1256;top:6;width:7006;height:1293" coordsize="17953,3316" path="m1621,1103hdc700,1127,1,1323,1,1557v-1,162,340,312,893,394hal885,1945hdc570,2030,396,2141,396,2256v,251,811,454,1812,454c2278,2710,2348,2709,2419,2707hal2409,2710hdc2981,2962,4043,3117,5194,3117v581,,1153,-40,1652,-115hal6841,3002hdc7361,3199,8237,3316,9174,3316v1236,,2328,-204,2686,-502hal11862,2818hdc12245,2878,12685,2909,13136,2909v1320,,2394,-267,2404,-599hal15535,2309hdc16922,2259,17953,1960,17953,1608v,-156,-206,-307,-583,-431hal17364,1177hdc17482,1107,17544,1032,17544,957v,-252,-670,-473,-1634,-539hal15917,417hdc15744,176,14907,,13930,v-593,,-1156,66,-1540,179hal12394,180hdc12051,67,11517,,10951,,10264,,9635,98,9328,253hal9335,260hdc8920,158,8361,100,7779,100v-819,,-1572,114,-1957,296hal5815,400hdc5385,336,4895,303,4396,303v-1550,,-2806,316,-2806,706c1589,1040,1599,1072,1615,1104hal1621,1103hdxe" fillcolor="#ff9" strokeweight="0">
                  <v:path arrowok="t"/>
                </v:shape>
                <v:shape id="_x0000_s6974" style="position:absolute;left:1256;top:6;width:7006;height:1293" coordsize="17953,3316" path="m1621,1103hdc700,1127,1,1323,1,1557v-1,162,340,312,893,394hal885,1945hdc570,2030,396,2141,396,2256v,251,811,454,1812,454c2278,2710,2348,2709,2419,2707hal2409,2710hdc2981,2962,4043,3117,5194,3117v581,,1153,-40,1652,-115hal6841,3002hdc7361,3199,8237,3316,9174,3316v1236,,2328,-204,2686,-502hal11862,2818hdc12245,2878,12685,2909,13136,2909v1320,,2394,-267,2404,-599hal15535,2309hdc16922,2259,17953,1960,17953,1608v,-156,-206,-307,-583,-431hal17364,1177hdc17482,1107,17544,1032,17544,957v,-252,-670,-473,-1634,-539hal15917,417hdc15744,176,14907,,13930,v-593,,-1156,66,-1540,179hal12394,180hdc12051,67,11517,,10951,,10264,,9635,98,9328,253hal9335,260hdc8920,158,8361,100,7779,100v-819,,-1572,114,-1957,296hal5815,400hdc5385,336,4895,303,4396,303v-1550,,-2806,316,-2806,706c1589,1040,1599,1072,1615,1104hal1621,1103hdxe" filled="f" strokeweight=".5pt">
                  <v:stroke endcap="round"/>
                  <v:path arrowok="t"/>
                </v:shape>
                <v:shape id="_x0000_s6975" style="position:absolute;left:1605;top:767;width:410;height:24" coordsize="410,24" path="m,hdc107,16,231,24,356,24v18,,36,,54,-1e" filled="f" strokeweight=".5pt">
                  <v:stroke endcap="round"/>
                  <v:path arrowok="t"/>
                </v:shape>
                <v:shape id="_x0000_s6976" style="position:absolute;left:2200;top:1050;width:179;height:12" coordsize="179,12" path="m,12hdc61,10,122,6,179,e" filled="f" strokeweight=".5pt">
                  <v:stroke endcap="round"/>
                  <v:path arrowok="t"/>
                </v:shape>
                <v:shape id="_x0000_s6977" style="position:absolute;left:3817;top:1125;width:108;height:52" coordsize="108,52" path="m,hdc29,18,65,35,108,52e" filled="f" strokeweight=".5pt">
                  <v:stroke endcap="round"/>
                  <v:path arrowok="t"/>
                </v:shape>
                <v:shape id="_x0000_s6978" style="position:absolute;left:5884;top:1046;width:43;height:57" coordsize="43,57" path="m,57hdc22,39,36,20,43,e" filled="f" strokeweight=".5pt">
                  <v:stroke endcap="round"/>
                  <v:path arrowok="t"/>
                </v:shape>
                <v:shape id="_x0000_s6979" style="position:absolute;left:6793;top:694;width:527;height:213" coordsize="527,213" path="m527,213hdc527,213,527,212,527,211,527,121,322,39,,e" filled="f" strokeweight=".5pt">
                  <v:stroke endcap="round"/>
                  <v:path arrowok="t"/>
                </v:shape>
                <v:shape id="_x0000_s6980" style="position:absolute;left:7797;top:465;width:235;height:80" coordsize="235,80" path="m,80hdc102,58,182,31,235,e" filled="f" strokeweight=".5pt">
                  <v:stroke endcap="round"/>
                  <v:path arrowok="t"/>
                </v:shape>
                <v:shape id="_x0000_s6981" style="position:absolute;left:7467;top:169;width:13;height:38" coordsize="13,38" path="m13,38hdc13,36,13,36,13,35,13,23,9,11,,e" filled="f" strokeweight=".5pt">
                  <v:stroke endcap="round"/>
                  <v:path arrowok="t"/>
                </v:shape>
                <v:shape id="_x0000_s6982" style="position:absolute;left:5971;top:76;width:120;height:48" coordsize="120,48" path="m120,hdc71,14,30,31,,48e" filled="f" strokeweight=".5pt">
                  <v:stroke endcap="round"/>
                  <v:path arrowok="t"/>
                </v:shape>
                <v:shape id="_x0000_s6983" style="position:absolute;left:4837;top:105;width:59;height:41" coordsize="59,41" path="m59,hdc33,13,13,27,,41e" filled="f" strokeweight=".5pt">
                  <v:stroke endcap="round"/>
                  <v:path arrowok="t"/>
                </v:shape>
                <v:shape id="_x0000_s6984" style="position:absolute;left:3525;top:162;width:211;height:40" coordsize="211,40" path="m211,40hdc147,25,77,11,,e" filled="f" strokeweight=".5pt">
                  <v:stroke endcap="round"/>
                  <v:path arrowok="t"/>
                </v:shape>
                <v:shape id="_x0000_s6985" style="position:absolute;left:1886;top:436;width:37;height:43" coordsize="37,43" path="m,hdc8,15,20,29,37,43e" filled="f" strokeweight=".5pt">
                  <v:stroke endcap="round"/>
                  <v:path arrowok="t"/>
                </v:shape>
              </v:group>
              <v:shape id="_x0000_s6986" type="#_x0000_t202" style="position:absolute;left:3722;top:2126;width:1440;height:720" filled="f" stroked="f">
                <v:textbox style="mso-next-textbox:#_x0000_s6986" inset="5.85pt,.7pt,5.85pt,.7pt">
                  <w:txbxContent>
                    <w:p w14:paraId="71114155" w14:textId="77777777" w:rsidR="0084589B" w:rsidRDefault="0084589B" w:rsidP="007522DA">
                      <w:pPr>
                        <w:jc w:val="center"/>
                      </w:pPr>
                    </w:p>
                    <w:p w14:paraId="3E043CEF" w14:textId="77777777" w:rsidR="0084589B" w:rsidRPr="001A222D" w:rsidRDefault="0084589B" w:rsidP="007522DA">
                      <w:pPr>
                        <w:jc w:val="center"/>
                        <w:rPr>
                          <w:b/>
                        </w:rPr>
                      </w:pPr>
                      <w:r>
                        <w:rPr>
                          <w:b/>
                        </w:rPr>
                        <w:br/>
                      </w:r>
                      <w:r w:rsidRPr="001A222D">
                        <w:rPr>
                          <w:b/>
                        </w:rPr>
                        <w:t>Access System</w:t>
                      </w:r>
                    </w:p>
                  </w:txbxContent>
                </v:textbox>
              </v:shape>
            </v:group>
            <v:group id="_x0000_s6987" style="position:absolute;left:5890;top:4064;width:2925;height:1516" coordorigin="5890,895" coordsize="2925,1516">
              <v:oval id="_x0000_s6988" style="position:absolute;left:5890;top:895;width:2925;height:1516" fillcolor="#cfc" strokeweight="0"/>
              <v:oval id="_x0000_s6989" style="position:absolute;left:5890;top:895;width:2925;height:1516" filled="f" strokeweight=".5pt">
                <v:stroke endcap="round"/>
              </v:oval>
            </v:group>
            <v:group id="_x0000_s6990" style="position:absolute;left:3004;top:4064;width:2925;height:1516" coordorigin="3004,895" coordsize="2925,1516">
              <v:oval id="_x0000_s6991" style="position:absolute;left:3004;top:895;width:2925;height:1516" fillcolor="#cfc" strokeweight="0"/>
              <v:oval id="_x0000_s6992" style="position:absolute;left:3004;top:895;width:2925;height:1516" filled="f" strokeweight=".5pt">
                <v:stroke endcap="round"/>
              </v:oval>
            </v:group>
            <v:group id="_x0000_s6993" style="position:absolute;left:3;top:4010;width:3000;height:1568" coordorigin="3,841" coordsize="3000,1568">
              <v:oval id="_x0000_s6994" style="position:absolute;left:3;top:841;width:3000;height:1568" fillcolor="#cfc" strokeweight="0"/>
              <v:oval id="_x0000_s6995" style="position:absolute;left:3;top:841;width:3000;height:1568" filled="f" strokeweight=".5pt">
                <v:stroke endcap="round"/>
              </v:oval>
            </v:group>
            <v:group id="_x0000_s6996" style="position:absolute;left:222;top:5318;width:859;height:137" coordorigin="222,2149" coordsize="859,137">
              <v:group id="_x0000_s6997" style="position:absolute;left:222;top:2149;width:429;height:137" coordorigin="222,2149" coordsize="429,137">
                <v:rect id="_x0000_s6998" style="position:absolute;left:222;top:2149;width:429;height:137" fillcolor="yellow" stroked="f"/>
                <v:rect id="_x0000_s6999" style="position:absolute;left:222;top:2149;width:429;height:137" filled="f" strokeweight=".5pt">
                  <v:stroke endcap="round"/>
                </v:rect>
              </v:group>
              <v:group id="_x0000_s7000" style="position:absolute;left:651;top:2149;width:430;height:137" coordorigin="651,2149" coordsize="430,137">
                <v:rect id="_x0000_s7001" style="position:absolute;left:651;top:2149;width:430;height:137" fillcolor="black" stroked="f"/>
                <v:rect id="_x0000_s7002" style="position:absolute;left:651;top:2149;width:430;height:137" filled="f" strokeweight=".5pt">
                  <v:stroke endcap="round"/>
                </v:rect>
              </v:group>
            </v:group>
            <v:group id="_x0000_s7003" style="position:absolute;left:1079;top:5318;width:859;height:137" coordorigin="1079,2149" coordsize="859,137">
              <v:group id="_x0000_s7004" style="position:absolute;left:1079;top:2149;width:429;height:137" coordorigin="1079,2149" coordsize="429,137">
                <v:rect id="_x0000_s7005" style="position:absolute;left:1079;top:2149;width:429;height:137" fillcolor="yellow" stroked="f"/>
                <v:rect id="_x0000_s7006" style="position:absolute;left:1079;top:2149;width:429;height:137" filled="f" strokeweight=".5pt">
                  <v:stroke endcap="round"/>
                </v:rect>
              </v:group>
              <v:group id="_x0000_s7007" style="position:absolute;left:1508;top:2149;width:430;height:137" coordorigin="1508,2149" coordsize="430,137">
                <v:rect id="_x0000_s7008" style="position:absolute;left:1508;top:2149;width:430;height:137" fillcolor="black" stroked="f"/>
                <v:rect id="_x0000_s7009" style="position:absolute;left:1508;top:2149;width:430;height:137" filled="f" strokeweight=".5pt">
                  <v:stroke endcap="round"/>
                </v:rect>
              </v:group>
            </v:group>
            <v:group id="_x0000_s7010" style="position:absolute;left:222;top:5318;width:429;height:137" coordorigin="222,2149" coordsize="429,137">
              <v:rect id="_x0000_s7011" style="position:absolute;left:222;top:2149;width:429;height:137" fillcolor="yellow" stroked="f"/>
              <v:rect id="_x0000_s7012" style="position:absolute;left:222;top:2149;width:429;height:137" filled="f" strokeweight=".5pt">
                <v:stroke endcap="round"/>
              </v:rect>
            </v:group>
            <v:group id="_x0000_s7013" style="position:absolute;left:651;top:5318;width:430;height:137" coordorigin="651,2149" coordsize="430,137">
              <v:rect id="_x0000_s7014" style="position:absolute;left:651;top:2149;width:430;height:137" fillcolor="black" stroked="f"/>
              <v:rect id="_x0000_s7015" style="position:absolute;left:651;top:2149;width:430;height:137" filled="f" strokeweight=".5pt">
                <v:stroke endcap="round"/>
              </v:rect>
            </v:group>
            <v:group id="_x0000_s7016" style="position:absolute;left:222;top:5318;width:429;height:137" coordorigin="222,2149" coordsize="429,137">
              <v:rect id="_x0000_s7017" style="position:absolute;left:222;top:2149;width:429;height:137" fillcolor="yellow" stroked="f"/>
              <v:rect id="_x0000_s7018" style="position:absolute;left:222;top:2149;width:429;height:137" filled="f" strokeweight=".5pt">
                <v:stroke endcap="round"/>
              </v:rect>
            </v:group>
            <v:group id="_x0000_s7019" style="position:absolute;left:651;top:5318;width:430;height:137" coordorigin="651,2149" coordsize="430,137">
              <v:rect id="_x0000_s7020" style="position:absolute;left:651;top:2149;width:430;height:137" fillcolor="black" stroked="f"/>
              <v:rect id="_x0000_s7021" style="position:absolute;left:651;top:2149;width:430;height:137" filled="f" strokeweight=".5pt">
                <v:stroke endcap="round"/>
              </v:rect>
            </v:group>
            <v:group id="_x0000_s7022" style="position:absolute;left:1079;top:5318;width:429;height:137" coordorigin="1079,2149" coordsize="429,137">
              <v:rect id="_x0000_s7023" style="position:absolute;left:1079;top:2149;width:429;height:137" fillcolor="yellow" stroked="f"/>
              <v:rect id="_x0000_s7024" style="position:absolute;left:1079;top:2149;width:429;height:137" filled="f" strokeweight=".5pt">
                <v:stroke endcap="round"/>
              </v:rect>
            </v:group>
            <v:group id="_x0000_s7025" style="position:absolute;left:1508;top:5318;width:430;height:137" coordorigin="1508,2149" coordsize="430,137">
              <v:rect id="_x0000_s7026" style="position:absolute;left:1508;top:2149;width:430;height:137" fillcolor="black" stroked="f"/>
              <v:rect id="_x0000_s7027" style="position:absolute;left:1508;top:2149;width:430;height:137" filled="f" strokeweight=".5pt">
                <v:stroke endcap="round"/>
              </v:rect>
            </v:group>
            <v:group id="_x0000_s7028" style="position:absolute;left:1079;top:5318;width:429;height:137" coordorigin="1079,2149" coordsize="429,137">
              <v:rect id="_x0000_s7029" style="position:absolute;left:1079;top:2149;width:429;height:137" fillcolor="yellow" stroked="f"/>
              <v:rect id="_x0000_s7030" style="position:absolute;left:1079;top:2149;width:429;height:137" filled="f" strokeweight=".5pt">
                <v:stroke endcap="round"/>
              </v:rect>
            </v:group>
            <v:group id="_x0000_s7031" style="position:absolute;left:1508;top:5318;width:430;height:137" coordorigin="1508,2149" coordsize="430,137">
              <v:rect id="_x0000_s7032" style="position:absolute;left:1508;top:2149;width:430;height:137" fillcolor="black" stroked="f"/>
              <v:rect id="_x0000_s7033" style="position:absolute;left:1508;top:2149;width:430;height:137" filled="f" strokeweight=".5pt">
                <v:stroke endcap="round"/>
              </v:rect>
            </v:group>
            <v:group id="_x0000_s7034" style="position:absolute;left:1934;top:5318;width:859;height:137" coordorigin="1934,2149" coordsize="859,137">
              <v:group id="_x0000_s7035" style="position:absolute;left:1934;top:2149;width:429;height:137" coordorigin="1934,2149" coordsize="429,137">
                <v:rect id="_x0000_s7036" style="position:absolute;left:1934;top:2149;width:429;height:137" fillcolor="yellow" stroked="f"/>
                <v:rect id="_x0000_s7037" style="position:absolute;left:1934;top:2149;width:429;height:137" filled="f" strokeweight=".5pt">
                  <v:stroke endcap="round"/>
                </v:rect>
              </v:group>
              <v:group id="_x0000_s7038" style="position:absolute;left:2363;top:2149;width:430;height:137" coordorigin="2363,2149" coordsize="430,137">
                <v:rect id="_x0000_s7039" style="position:absolute;left:2363;top:2149;width:430;height:137" fillcolor="black" stroked="f"/>
                <v:rect id="_x0000_s7040" style="position:absolute;left:2363;top:2149;width:430;height:137" filled="f" strokeweight=".5pt">
                  <v:stroke endcap="round"/>
                </v:rect>
              </v:group>
            </v:group>
            <v:group id="_x0000_s7041" style="position:absolute;left:2791;top:5318;width:859;height:137" coordorigin="2791,2149" coordsize="859,137">
              <v:group id="_x0000_s7042" style="position:absolute;left:2791;top:2149;width:429;height:137" coordorigin="2791,2149" coordsize="429,137">
                <v:rect id="_x0000_s7043" style="position:absolute;left:2791;top:2149;width:429;height:137" fillcolor="yellow" stroked="f"/>
                <v:rect id="_x0000_s7044" style="position:absolute;left:2791;top:2149;width:429;height:137" filled="f" strokeweight=".5pt">
                  <v:stroke endcap="round"/>
                </v:rect>
              </v:group>
              <v:group id="_x0000_s7045" style="position:absolute;left:3220;top:2149;width:430;height:137" coordorigin="3220,2149" coordsize="430,137">
                <v:rect id="_x0000_s7046" style="position:absolute;left:3220;top:2149;width:430;height:137" fillcolor="black" stroked="f"/>
                <v:rect id="_x0000_s7047" style="position:absolute;left:3220;top:2149;width:430;height:137" filled="f" strokeweight=".5pt">
                  <v:stroke endcap="round"/>
                </v:rect>
              </v:group>
            </v:group>
            <v:group id="_x0000_s7048" style="position:absolute;left:1934;top:5318;width:429;height:137" coordorigin="1934,2149" coordsize="429,137">
              <v:rect id="_x0000_s7049" style="position:absolute;left:1934;top:2149;width:429;height:137" fillcolor="yellow" stroked="f"/>
              <v:rect id="_x0000_s7050" style="position:absolute;left:1934;top:2149;width:429;height:137" filled="f" strokeweight=".5pt">
                <v:stroke endcap="round"/>
              </v:rect>
            </v:group>
            <v:group id="_x0000_s7051" style="position:absolute;left:2363;top:5318;width:430;height:137" coordorigin="2363,2149" coordsize="430,137">
              <v:rect id="_x0000_s7052" style="position:absolute;left:2363;top:2149;width:430;height:137" fillcolor="black" stroked="f"/>
              <v:rect id="_x0000_s7053" style="position:absolute;left:2363;top:2149;width:430;height:137" filled="f" strokeweight=".5pt">
                <v:stroke endcap="round"/>
              </v:rect>
            </v:group>
            <v:group id="_x0000_s7054" style="position:absolute;left:1934;top:5318;width:429;height:137" coordorigin="1934,2149" coordsize="429,137">
              <v:rect id="_x0000_s7055" style="position:absolute;left:1934;top:2149;width:429;height:137" fillcolor="yellow" stroked="f"/>
              <v:rect id="_x0000_s7056" style="position:absolute;left:1934;top:2149;width:429;height:137" filled="f" strokeweight=".5pt">
                <v:stroke endcap="round"/>
              </v:rect>
            </v:group>
            <v:group id="_x0000_s7057" style="position:absolute;left:2363;top:5318;width:430;height:137" coordorigin="2363,2149" coordsize="430,137">
              <v:rect id="_x0000_s7058" style="position:absolute;left:2363;top:2149;width:430;height:137" fillcolor="black" stroked="f"/>
              <v:rect id="_x0000_s7059" style="position:absolute;left:2363;top:2149;width:430;height:137" filled="f" strokeweight=".5pt">
                <v:stroke endcap="round"/>
              </v:rect>
            </v:group>
            <v:group id="_x0000_s7060" style="position:absolute;left:2791;top:5318;width:429;height:137" coordorigin="2791,2149" coordsize="429,137">
              <v:rect id="_x0000_s7061" style="position:absolute;left:2791;top:2149;width:429;height:137" fillcolor="yellow" stroked="f"/>
              <v:rect id="_x0000_s7062" style="position:absolute;left:2791;top:2149;width:429;height:137" filled="f" strokeweight=".5pt">
                <v:stroke endcap="round"/>
              </v:rect>
            </v:group>
            <v:group id="_x0000_s7063" style="position:absolute;left:3220;top:5318;width:430;height:137" coordorigin="3220,2149" coordsize="430,137">
              <v:rect id="_x0000_s7064" style="position:absolute;left:3220;top:2149;width:430;height:137" fillcolor="black" stroked="f"/>
              <v:rect id="_x0000_s7065" style="position:absolute;left:3220;top:2149;width:430;height:137" filled="f" strokeweight=".5pt">
                <v:stroke endcap="round"/>
              </v:rect>
            </v:group>
            <v:group id="_x0000_s7066" style="position:absolute;left:2791;top:5318;width:429;height:137" coordorigin="2791,2149" coordsize="429,137">
              <v:rect id="_x0000_s7067" style="position:absolute;left:2791;top:2149;width:429;height:137" fillcolor="yellow" stroked="f"/>
              <v:rect id="_x0000_s7068" style="position:absolute;left:2791;top:2149;width:429;height:137" filled="f" strokeweight=".5pt">
                <v:stroke endcap="round"/>
              </v:rect>
            </v:group>
            <v:group id="_x0000_s7069" style="position:absolute;left:3220;top:5318;width:430;height:137" coordorigin="3220,2149" coordsize="430,137">
              <v:rect id="_x0000_s7070" style="position:absolute;left:3220;top:2149;width:430;height:137" fillcolor="black" stroked="f"/>
              <v:rect id="_x0000_s7071" style="position:absolute;left:3220;top:2149;width:430;height:137" filled="f" strokeweight=".5pt">
                <v:stroke endcap="round"/>
              </v:rect>
            </v:group>
            <v:group id="_x0000_s7072" style="position:absolute;left:3645;top:5318;width:429;height:137" coordorigin="3645,2149" coordsize="429,137">
              <v:rect id="_x0000_s7073" style="position:absolute;left:3645;top:2149;width:429;height:137" fillcolor="yellow" stroked="f"/>
              <v:rect id="_x0000_s7074" style="position:absolute;left:3645;top:2149;width:429;height:137" filled="f" strokeweight=".5pt">
                <v:stroke endcap="round"/>
              </v:rect>
            </v:group>
            <v:group id="_x0000_s7075" style="position:absolute;left:4074;top:5318;width:429;height:137" coordorigin="4074,2149" coordsize="429,137">
              <v:rect id="_x0000_s7076" style="position:absolute;left:4074;top:2149;width:429;height:137" fillcolor="black" stroked="f"/>
              <v:rect id="_x0000_s7077" style="position:absolute;left:4074;top:2149;width:429;height:137" filled="f" strokeweight=".5pt">
                <v:stroke endcap="round"/>
              </v:rect>
            </v:group>
            <v:group id="_x0000_s7078" style="position:absolute;left:3645;top:5318;width:429;height:137" coordorigin="3645,2149" coordsize="429,137">
              <v:rect id="_x0000_s7079" style="position:absolute;left:3645;top:2149;width:429;height:137" fillcolor="yellow" stroked="f"/>
              <v:rect id="_x0000_s7080" style="position:absolute;left:3645;top:2149;width:429;height:137" filled="f" strokeweight=".5pt">
                <v:stroke endcap="round"/>
              </v:rect>
            </v:group>
            <v:group id="_x0000_s7081" style="position:absolute;left:4074;top:5318;width:429;height:137" coordorigin="4074,2149" coordsize="429,137">
              <v:rect id="_x0000_s7082" style="position:absolute;left:4074;top:2149;width:429;height:137" fillcolor="black" stroked="f"/>
              <v:rect id="_x0000_s7083" style="position:absolute;left:4074;top:2149;width:429;height:137" filled="f" strokeweight=".5pt">
                <v:stroke endcap="round"/>
              </v:rect>
            </v:group>
            <v:group id="_x0000_s7084" style="position:absolute;left:4502;top:5318;width:429;height:137" coordorigin="4502,2149" coordsize="429,137">
              <v:rect id="_x0000_s7085" style="position:absolute;left:4502;top:2149;width:429;height:137" fillcolor="yellow" stroked="f"/>
              <v:rect id="_x0000_s7086" style="position:absolute;left:4502;top:2149;width:429;height:137" filled="f" strokeweight=".5pt">
                <v:stroke endcap="round"/>
              </v:rect>
            </v:group>
            <v:group id="_x0000_s7087" style="position:absolute;left:4931;top:5318;width:429;height:137" coordorigin="4931,2149" coordsize="429,137">
              <v:rect id="_x0000_s7088" style="position:absolute;left:4931;top:2149;width:429;height:137" fillcolor="black" stroked="f"/>
              <v:rect id="_x0000_s7089" style="position:absolute;left:4931;top:2149;width:429;height:137" filled="f" strokeweight=".5pt">
                <v:stroke endcap="round"/>
              </v:rect>
            </v:group>
            <v:group id="_x0000_s7090" style="position:absolute;left:4502;top:5318;width:429;height:137" coordorigin="4502,2149" coordsize="429,137">
              <v:rect id="_x0000_s7091" style="position:absolute;left:4502;top:2149;width:429;height:137" fillcolor="yellow" stroked="f"/>
              <v:rect id="_x0000_s7092" style="position:absolute;left:4502;top:2149;width:429;height:137" filled="f" strokeweight=".5pt">
                <v:stroke endcap="round"/>
              </v:rect>
            </v:group>
            <v:group id="_x0000_s7093" style="position:absolute;left:4931;top:5318;width:429;height:137" coordorigin="4931,2149" coordsize="429,137">
              <v:rect id="_x0000_s7094" style="position:absolute;left:4931;top:2149;width:429;height:137" fillcolor="black" stroked="f"/>
              <v:rect id="_x0000_s7095" style="position:absolute;left:4931;top:2149;width:429;height:137" filled="f" strokeweight=".5pt">
                <v:stroke endcap="round"/>
              </v:rect>
            </v:group>
            <v:group id="_x0000_s7096" style="position:absolute;left:5357;top:5318;width:429;height:137" coordorigin="5357,2149" coordsize="429,137">
              <v:rect id="_x0000_s7097" style="position:absolute;left:5357;top:2149;width:429;height:137" fillcolor="yellow" stroked="f"/>
              <v:rect id="_x0000_s7098" style="position:absolute;left:5357;top:2149;width:429;height:137" filled="f" strokeweight=".5pt">
                <v:stroke endcap="round"/>
              </v:rect>
            </v:group>
            <v:group id="_x0000_s7099" style="position:absolute;left:5786;top:5318;width:429;height:137" coordorigin="5786,2149" coordsize="429,137">
              <v:rect id="_x0000_s7100" style="position:absolute;left:5786;top:2149;width:429;height:137" fillcolor="black" stroked="f"/>
              <v:rect id="_x0000_s7101" style="position:absolute;left:5786;top:2149;width:429;height:137" filled="f" strokeweight=".5pt">
                <v:stroke endcap="round"/>
              </v:rect>
            </v:group>
            <v:group id="_x0000_s7102" style="position:absolute;left:5357;top:5318;width:429;height:137" coordorigin="5357,2149" coordsize="429,137">
              <v:rect id="_x0000_s7103" style="position:absolute;left:5357;top:2149;width:429;height:137" fillcolor="yellow" stroked="f"/>
              <v:rect id="_x0000_s7104" style="position:absolute;left:5357;top:2149;width:429;height:137" filled="f" strokeweight=".5pt">
                <v:stroke endcap="round"/>
              </v:rect>
            </v:group>
            <v:group id="_x0000_s7105" style="position:absolute;left:5786;top:5318;width:429;height:137" coordorigin="5786,2149" coordsize="429,137">
              <v:rect id="_x0000_s7106" style="position:absolute;left:5786;top:2149;width:429;height:137" fillcolor="black" stroked="f"/>
              <v:rect id="_x0000_s7107" style="position:absolute;left:5786;top:2149;width:429;height:137" filled="f" strokeweight=".5pt">
                <v:stroke endcap="round"/>
              </v:rect>
            </v:group>
            <v:group id="_x0000_s7108" style="position:absolute;left:6214;top:5318;width:429;height:137" coordorigin="6214,2149" coordsize="429,137">
              <v:rect id="_x0000_s7109" style="position:absolute;left:6214;top:2149;width:429;height:137" fillcolor="yellow" stroked="f"/>
              <v:rect id="_x0000_s7110" style="position:absolute;left:6214;top:2149;width:429;height:137" filled="f" strokeweight=".5pt">
                <v:stroke endcap="round"/>
              </v:rect>
            </v:group>
            <v:group id="_x0000_s7111" style="position:absolute;left:6643;top:5318;width:429;height:137" coordorigin="6643,2149" coordsize="429,137">
              <v:rect id="_x0000_s7112" style="position:absolute;left:6643;top:2149;width:429;height:137" fillcolor="black" stroked="f"/>
              <v:rect id="_x0000_s7113" style="position:absolute;left:6643;top:2149;width:429;height:137" filled="f" strokeweight=".5pt">
                <v:stroke endcap="round"/>
              </v:rect>
            </v:group>
            <v:group id="_x0000_s7114" style="position:absolute;left:6214;top:5318;width:429;height:137" coordorigin="6214,2149" coordsize="429,137">
              <v:rect id="_x0000_s7115" style="position:absolute;left:6214;top:2149;width:429;height:137" fillcolor="yellow" stroked="f"/>
              <v:rect id="_x0000_s7116" style="position:absolute;left:6214;top:2149;width:429;height:137" filled="f" strokeweight=".5pt">
                <v:stroke endcap="round"/>
              </v:rect>
            </v:group>
            <v:group id="_x0000_s7117" style="position:absolute;left:6643;top:5318;width:429;height:137" coordorigin="6643,2149" coordsize="429,137">
              <v:rect id="_x0000_s7118" style="position:absolute;left:6643;top:2149;width:429;height:137" fillcolor="black" stroked="f"/>
              <v:rect id="_x0000_s7119" style="position:absolute;left:6643;top:2149;width:429;height:137" filled="f" strokeweight=".5pt">
                <v:stroke endcap="round"/>
              </v:rect>
            </v:group>
            <v:group id="_x0000_s7120" style="position:absolute;left:7068;top:5318;width:429;height:137" coordorigin="7068,2149" coordsize="429,137">
              <v:rect id="_x0000_s7121" style="position:absolute;left:7068;top:2149;width:429;height:137" fillcolor="yellow" stroked="f"/>
              <v:rect id="_x0000_s7122" style="position:absolute;left:7068;top:2149;width:429;height:137" filled="f" strokeweight=".5pt">
                <v:stroke endcap="round"/>
              </v:rect>
            </v:group>
            <v:group id="_x0000_s7123" style="position:absolute;left:7497;top:5318;width:429;height:137" coordorigin="7497,2149" coordsize="429,137">
              <v:rect id="_x0000_s7124" style="position:absolute;left:7497;top:2149;width:429;height:137" fillcolor="black" stroked="f"/>
              <v:rect id="_x0000_s7125" style="position:absolute;left:7497;top:2149;width:429;height:137" filled="f" strokeweight=".5pt">
                <v:stroke endcap="round"/>
              </v:rect>
            </v:group>
            <v:group id="_x0000_s7126" style="position:absolute;left:7068;top:5318;width:429;height:137" coordorigin="7068,2149" coordsize="429,137">
              <v:rect id="_x0000_s7127" style="position:absolute;left:7068;top:2149;width:429;height:137" fillcolor="yellow" stroked="f"/>
              <v:rect id="_x0000_s7128" style="position:absolute;left:7068;top:2149;width:429;height:137" filled="f" strokeweight=".5pt">
                <v:stroke endcap="round"/>
              </v:rect>
            </v:group>
            <v:group id="_x0000_s7129" style="position:absolute;left:7497;top:5318;width:429;height:137" coordorigin="7497,2149" coordsize="429,137">
              <v:rect id="_x0000_s7130" style="position:absolute;left:7497;top:2149;width:429;height:137" fillcolor="black" stroked="f"/>
              <v:rect id="_x0000_s7131" style="position:absolute;left:7497;top:2149;width:429;height:137" filled="f" strokeweight=".5pt">
                <v:stroke endcap="round"/>
              </v:rect>
            </v:group>
            <v:group id="_x0000_s7132" style="position:absolute;left:7924;top:5318;width:429;height:137" coordorigin="7924,2149" coordsize="429,137">
              <v:rect id="_x0000_s7133" style="position:absolute;left:7924;top:2149;width:429;height:137" fillcolor="yellow" stroked="f"/>
              <v:rect id="_x0000_s7134" style="position:absolute;left:7924;top:2149;width:429;height:137" filled="f" strokeweight=".5pt">
                <v:stroke endcap="round"/>
              </v:rect>
            </v:group>
            <v:group id="_x0000_s7135" style="position:absolute;left:8353;top:5318;width:430;height:137" coordorigin="8353,2149" coordsize="430,137">
              <v:rect id="_x0000_s7136" style="position:absolute;left:8353;top:2149;width:430;height:137" fillcolor="black" stroked="f"/>
              <v:rect id="_x0000_s7137" style="position:absolute;left:8353;top:2149;width:430;height:137" filled="f" strokeweight=".5pt">
                <v:stroke endcap="round"/>
              </v:rect>
            </v:group>
            <v:group id="_x0000_s7138" style="position:absolute;left:7924;top:5318;width:429;height:137" coordorigin="7924,2149" coordsize="429,137">
              <v:rect id="_x0000_s7139" style="position:absolute;left:7924;top:2149;width:429;height:137" fillcolor="yellow" stroked="f"/>
              <v:rect id="_x0000_s7140" style="position:absolute;left:7924;top:2149;width:429;height:137" filled="f" strokeweight=".5pt">
                <v:stroke endcap="round"/>
              </v:rect>
            </v:group>
            <v:group id="_x0000_s7141" style="position:absolute;left:8353;top:5318;width:430;height:137" coordorigin="8353,2149" coordsize="430,137">
              <v:rect id="_x0000_s7142" style="position:absolute;left:8353;top:2149;width:430;height:137" fillcolor="black" stroked="f"/>
              <v:rect id="_x0000_s7143" style="position:absolute;left:8353;top:2149;width:430;height:137" filled="f" strokeweight=".5pt">
                <v:stroke endcap="round"/>
              </v:rect>
            </v:group>
            <v:group id="_x0000_s7144" style="position:absolute;left:721;top:4377;width:1855;height:663" coordorigin="721,1208" coordsize="1855,663">
              <v:shape id="_x0000_s7145" style="position:absolute;left:721;top:1208;width:1855;height:663" coordsize="9508,3400" path="m566,hdc254,,,254,,566hal,2833hdc,3146,254,3400,566,3400hal8941,3400hdc9254,3400,9508,3146,9508,2833hal9508,566hdc9508,254,9254,,8941,hal566,hdxe" fillcolor="#ffc" strokeweight="0">
                <v:path arrowok="t"/>
              </v:shape>
              <v:shape id="_x0000_s7146" style="position:absolute;left:721;top:1208;width:1855;height:663" coordsize="9508,3400" path="m566,hdc254,,,254,,566hal,2833hdc,3146,254,3400,566,3400hal8941,3400hdc9254,3400,9508,3146,9508,2833hal9508,566hdc9508,254,9254,,8941,hal566,hdxe" filled="f" strokeweight=".5pt">
                <v:stroke endcap="round"/>
                <v:path arrowok="t"/>
              </v:shape>
            </v:group>
            <v:group id="_x0000_s7147" style="position:absolute;left:936;top:5057;width:333;height:245" coordorigin="936,1888" coordsize="333,245">
              <v:oval id="_x0000_s7148" style="position:absolute;left:936;top:1888;width:333;height:245" fillcolor="#bbe0e3" strokeweight="0"/>
              <v:oval id="_x0000_s7149" style="position:absolute;left:936;top:1888;width:333;height:245" filled="f" strokeweight=".5pt">
                <v:stroke endcap="round"/>
              </v:oval>
            </v:group>
            <v:group id="_x0000_s7150" style="position:absolute;left:2006;top:5057;width:335;height:245" coordorigin="2006,1888" coordsize="335,245">
              <v:oval id="_x0000_s7151" style="position:absolute;left:2006;top:1888;width:335;height:245" fillcolor="#bbe0e3" strokeweight="0"/>
              <v:oval id="_x0000_s7152" style="position:absolute;left:2006;top:1888;width:335;height:245" filled="f" strokeweight=".5pt">
                <v:stroke endcap="round"/>
              </v:oval>
            </v:group>
            <v:group id="_x0000_s7153" style="position:absolute;left:1863;top:4273;width:499;height:208" coordorigin="1863,1104" coordsize="499,208">
              <v:rect id="_x0000_s7154" style="position:absolute;left:1863;top:1104;width:499;height:208" fillcolor="#ff9" stroked="f"/>
              <v:rect id="_x0000_s7155" style="position:absolute;left:1863;top:1104;width:499;height:208" fillcolor="#ff9" strokeweight=".5pt">
                <v:stroke endcap="round"/>
              </v:rect>
            </v:group>
            <v:line id="_x0000_s7156" style="position:absolute" from="2362,4325" to="2505,4326" strokeweight=".5pt">
              <v:stroke endcap="round"/>
            </v:line>
            <v:line id="_x0000_s7157" style="position:absolute;flip:y" from="2505,4064" to="2506,4325" strokeweight=".5pt">
              <v:stroke endcap="round"/>
            </v:line>
            <v:group id="_x0000_s7158" style="position:absolute;left:1012;top:4710;width:356;height:295" coordorigin="1012,1541" coordsize="356,295">
              <v:shape id="_x0000_s7159" style="position:absolute;left:1029;top:1555;width:55;height:53" coordsize="55,53" path="m,9l,8,2,7,2,6,3,5,6,4,8,3,9,2,12,1,18,r,l20,r1,1l25,5r5,5l34,16r5,4l43,25r5,6l51,35r4,5l55,40r,l52,42r-3,2l46,45r-3,1l39,48r-3,2l33,51r-3,2l25,48,21,43,17,37,14,32,9,27,6,20,3,15,,9xe" fillcolor="#666" stroked="f">
                <v:path arrowok="t"/>
              </v:shape>
              <v:shape id="_x0000_s7160" style="position:absolute;left:1057;top:1576;width:294;height:247" coordsize="294,247" path="m277,205r-12,4l253,214r-10,4l231,223r-12,4l207,231r-12,5l182,241r-3,1l176,243r-3,1l170,245r-3,l164,246r-3,1l158,247r-8,-2l142,238,126,219,110,199,92,178,74,155,57,133,39,109,20,86,2,62,,61,,60,,58,,57,,56,2,55r,-1l2,52,3,47,9,45r,l9,45r,l9,45r,l9,45r-1,l8,45,23,38,36,30,51,25,65,18,82,13,98,9,114,4,130,r,l130,r,l132,r,l132,r,l132,r4,1l139,2r3,1l145,4r3,3l151,9r2,2l155,13r20,20l192,54r15,19l223,92r15,19l253,131r15,20l285,172r6,13l294,193r-1,1l293,196r-3,2l288,199r-3,1l282,202r-3,1l277,205xe" fillcolor="#ff8c00" stroked="f">
                <v:path arrowok="t"/>
              </v:shape>
              <v:shape id="_x0000_s7161" style="position:absolute;left:1040;top:1562;width:328;height:274" coordsize="328,274" path="m326,197r-7,-12l302,164,288,144,273,123,258,103,242,83,227,63,209,43,190,22r-4,-4l181,14r-4,-3l171,8,165,5,159,2,152,1,144,r-1,l141,r-1,l140,1r-2,l137,2r-1,l136,3r11,11l147,14r,l147,14r2,l149,14r,l149,14r,l153,15r3,1l159,17r3,1l165,21r3,2l170,25r2,2l192,47r17,21l224,87r16,19l255,125r15,20l285,165r17,21l308,199r3,8l310,208r,2l307,212r-2,1l302,214r-3,2l296,217r-2,2l282,223r-12,5l260,232r-12,5l236,241r-12,4l212,250r-13,5l196,256r-3,1l190,258r-3,1l184,259r-3,1l178,261r-3,l167,259r-8,-7l143,233,127,213,109,192,91,169,74,147,56,123,37,100,19,76,17,75r,-1l17,72r,-1l17,70r2,-1l19,68r,-2l20,61r6,-2l26,59r,l26,59r,l26,59r,l25,59r,l40,52,53,44,68,39,82,32,99,27r16,-4l131,18r16,-4l136,3,118,8r-16,4l85,17,69,23,53,29,38,36,23,43,10,52r-1,l7,52r,1l6,53r,1l4,54r,1l4,55r,1l3,59,1,61r,3l,68r,2l,73r,2l,78r1,3l20,105r20,25l59,154r19,25l96,201r17,23l131,244r15,18l153,268r2,1l155,269r,l155,270r1,l156,270r2,1l158,271r6,2l167,273r4,1l174,274r4,l183,273r4,-1l195,271r7,-2l215,263r14,-4l240,255r12,-5l264,245r13,-5l289,236r13,-6l307,228r4,-2l314,224r5,-2l322,220r1,-4l325,213r1,-2l328,204r,-2l328,201r,l326,200r,-1l326,198r,-1l326,197xe" fillcolor="black" stroked="f">
                <v:path arrowok="t"/>
              </v:shape>
              <v:shape id="_x0000_s7162" style="position:absolute;left:1012;top:1541;width:88;height:75" coordsize="88,75" path="m37,73r1,l39,72r,-2l41,70r1,-1l44,69r,-1l45,67r2,l42,62,38,57,34,51,31,46,26,41,23,34,20,29,17,23r,-1l19,21r,-1l20,19r3,-1l25,17r1,-1l29,15r6,-1l35,14r2,l38,15r4,4l47,24r4,6l56,34r4,5l65,45r3,4l72,54r3,-1l76,52r2,-1l81,50r1,l84,49r3,-1l88,47,84,43,79,37,76,32,72,28,68,22,63,17,59,13,54,7,48,3r-1,l47,2r-2,l45,2r,l44,1r,l42,1r-4,l35,r,l34,r,l32,r,l32,,31,r,l22,3,19,4,14,6,11,8,7,11,4,13,3,16,1,18,,21r1,8l4,36r3,7l11,50r6,7l22,63r6,5l32,75r,l34,75r,-1l34,74r1,l35,74r,-1l37,73xe" fillcolor="black" stroked="f">
                <v:path arrowok="t"/>
              </v:shape>
              <v:shape id="_x0000_s7163" style="position:absolute;left:1106;top:1606;width:25;height:23" coordsize="25,23" path="m2,10r,1l3,12r,2l5,15r1,1l6,17r2,1l9,19r1,1l12,22r1,l15,23r1,l18,23r1,-1l21,22r1,-2l24,19r1,-1l25,17r,-2l25,14r,-1l24,12,22,11r,-1l21,9r,-1l19,7r,l18,5r,-1l16,3,15,2,13,1,12,,10,,9,,8,,6,1,3,1r,1l2,3,,4,,7,,8,,9r2,1xe" fillcolor="black" stroked="f">
                <v:path arrowok="t"/>
              </v:shape>
              <v:shape id="_x0000_s7164" style="position:absolute;left:1133;top:1597;width:26;height:22" coordsize="26,22" path="m1,10r2,1l4,12r,1l6,14r,2l7,17r2,1l9,19r1,1l12,21r1,l14,22r3,l19,22r1,-1l22,21r1,-1l25,19r,-1l26,17r,-1l26,13,25,12r,-1l23,10,22,9r,-1l20,7r,-1l19,5,17,4r,-1l16,2,14,1r-1,l10,,9,,7,,6,1,4,1,3,2,1,3r,1l,5,,7,,8,1,9r,1xe" fillcolor="black" stroked="f">
                <v:path arrowok="t"/>
              </v:shape>
              <v:shape id="_x0000_s7165" style="position:absolute;left:1161;top:1588;width:23;height:20" coordsize="23,20" path="m1,10r,1l3,12r,1l4,14r,2l6,17r1,1l7,18r2,1l10,20r3,l15,20r1,l17,20r2,l20,19r2,-1l23,17r,-1l23,14r,-1l23,12,22,11r,-1l20,10r,l20,9r,l20,9r,l19,9r,l19,9r1,l20,9r,l20,9r,l20,9r,1l20,9r,-2l20,7,19,6r,l19,5,17,4r,l17,3,16,2,15,1,13,,12,,9,,7,,6,1,4,1,3,2,1,3r,1l,5,,6,1,9r,1xe" fillcolor="black" stroked="f">
                <v:path arrowok="t"/>
              </v:shape>
              <v:shape id="_x0000_s7166" style="position:absolute;left:1162;top:1705;width:33;height:19" coordsize="33,19" path="m30,15r,l30,15r1,-2l31,13r,l31,12r,l31,11r2,l33,10r,l33,9r,l31,8r,l31,8r,-1l31,8r,-1l31,7r,l31,7r,l31,6r,l31,6r,l31,6r,l31,6r,l31,6r,l31,6r,-1l30,5r,-1l28,3r,l27,3r,-1l25,2,24,1r-2,l22,,21,,19,,18,,16,,15,,14,1r,l12,1,11,2,9,2r,l8,3,6,3r,l5,3r,1l3,4r,1l2,5r,1l2,6,,9r,1l2,10r,1l2,12r1,1l3,15r2,1l5,17r1,1l8,18r,l9,18r,1l11,19r,l12,19r,l16,18r2,l19,18r2,l21,18r1,-1l24,17r1,l25,17r5,-2xe" fillcolor="black" stroked="f">
                <v:path arrowok="t"/>
              </v:shape>
              <v:shape id="_x0000_s7167" style="position:absolute;left:1207;top:1690;width:29;height:19" coordsize="29,19" path="m3,11r,1l3,13r1,l4,15r,l5,16r,l7,17r,l8,18r,l8,18r2,l10,18r,1l10,19r1,l14,19r2,l17,19r2,l20,19r,-1l22,18r1,-1l25,16r1,-1l28,15r,l29,13r,l29,12r,l29,11r,l29,9r,-1l29,8r,-1l29,7r,-1l28,6r,-1l28,5r,-1l26,4r,-1l26,3r-1,l25,2r-2,l23,2r,l23,2r,-1l22,1r,l22,1r,l22,1,20,,19,,17,r,l16,,14,r,l14,,13,,11,1r-1,l8,1,7,2,5,3,4,3,3,4,1,8,,8,,9r1,l1,10r,l1,10r,1l1,11r2,xe" fillcolor="black" stroked="f">
                <v:path arrowok="t"/>
              </v:shape>
              <v:shape id="_x0000_s7168" style="position:absolute;left:1245;top:1675;width:28;height:19" coordsize="28,19" path="m3,14r,l3,14r,l3,14r,1l3,15r,l3,15r,l3,16r1,l4,16r,1l4,17r2,l6,17r,1l6,18r1,l7,18r2,l9,19r1,l10,19r2,l12,19r1,l16,18r2,l18,18r1,-1l21,17r,l22,16r,l24,16r,l24,16r1,-1l25,15r2,l27,14r,l27,12r1,l28,11r,-1l28,10r,l28,9r,l28,8r,l28,8,27,7r,-1l27,6r,-1l25,4r,l25,3r-1,l24,2r,l22,1r,l21,r,l19,,18,,16,r,l15,r,l13,r,l12,r,l12,1r-2,l9,2,7,2r,1l6,3,4,4r,l3,5,4,4r,l3,5r,l3,5,1,5r,1l1,6r,l1,7r,l1,7,,8r,l,8r,l,8r,l,9r,l,10r,l,11r,l1,11r,1l1,12r2,2xe" fillcolor="black" stroked="f">
                <v:path arrowok="t"/>
              </v:shape>
              <v:shape id="_x0000_s7169" style="position:absolute;left:1181;top:1727;width:33;height:19" coordsize="33,19" path="m31,13r,-1l33,11r,-1l33,10r,-1l31,8r,l30,6r,-1l30,6r,l30,5r,l30,5r,l30,5r,l29,5r,-1l29,4,27,3r,l27,3,26,2r,l24,2r,-1l23,1,21,r,l20,,18,,17,,15,r,l14,r,1l12,1r-1,l11,1,9,2,8,2r,l8,2r,l8,2,6,2r,1l6,3r,l5,3r,l3,4r,l2,5r,l2,6,,6,,9r,l,9r,l,9r,l,9r,l,9r,1l,11r,l,12r,l,12r2,1l2,13r,l2,14r3,2l6,18r3,1l14,19r3,l20,18r4,-1l27,16r,l29,15r,l30,15r,-1l30,14r1,-1l31,13xe" fillcolor="black" stroked="f">
                <v:path arrowok="t"/>
              </v:shape>
              <v:shape id="_x0000_s7170" style="position:absolute;left:1223;top:1712;width:29;height:19" coordsize="29,19" path="m4,4l3,4r,l3,5,1,5r,l1,5r,1l1,6,,8r,l,9r,l,10r,l,11r,l,11r1,2l1,13r,1l3,15r,1l4,16r,1l6,18r1,l9,18r1,1l13,19r2,-1l18,18r1,-1l20,17r3,-1l25,15r3,-1l28,14r,-1l29,13r,l29,13r,-1l29,12r,l29,8r,l29,6r,l28,5r,l28,5r,-1l28,4r,l26,4r,l26,4r,l26,4r,l26,3r,l26,3r,l26,3r,l26,3r,l26,3,25,2r,-1l23,1,22,,20,,19,,18,,16,,15,1r-2,l13,1,12,2r-2,l9,2,7,3,6,3,4,4xe" fillcolor="black" stroked="f">
                <v:path arrowok="t"/>
              </v:shape>
              <v:shape id="_x0000_s7171" style="position:absolute;left:1263;top:1696;width:28;height:18" coordsize="28,18" path="m6,3l4,4,3,4r,1l1,5r,1l1,7,,7,,9r,1l,11r,l1,12r,1l1,13r,1l3,15r,l4,17r2,l6,18r1,l9,18r,l10,18r1,l13,18r3,-1l16,17r1,-1l17,16r,l19,15r,l20,15r,-1l22,15r,-1l22,14r,l23,14r,l23,14r,l25,14r1,-2l26,11r2,-1l28,10r,-1l28,9r,-2l28,6r,l28,5r,l26,4r,l26,3r,l25,3r,-1l23,2r,-1l22,1,20,r,l19,,17,,16,,14,,13,1r-2,l10,1,9,2,7,3,6,3,4,4,6,3xe" fillcolor="black" stroked="f">
                <v:path arrowok="t"/>
              </v:shape>
              <v:shape id="_x0000_s7172" style="position:absolute;left:1201;top:1747;width:31;height:21" coordsize="31,21" path="m25,17r,-1l26,16r,l26,16r,l26,16r,l28,15r-2,1l26,16r2,-1l28,15r1,l29,14r,l29,14r2,-1l31,12r,-1l31,10r,-1l31,8r,l29,7,28,6r,l28,6r,l28,6r,l28,6r,l28,5r-2,l26,4,25,2r,l23,1r-1,l20,r,1l19,1r,l17,1r,l17,1r,l17,1,16,2r-2,l13,4r-2,l10,4,9,5,7,5,6,6,4,6r,l3,6r,1l1,7r,l1,8r,l,9r,l,10r,l,10r,1l,11r,l,12r,l,13r,l,13r,l,13r,l,14r,l,14r,1l,16r1,l1,17r,l3,17r,2l3,19r1,l4,20r2,l6,20r,l7,21r,l7,21r2,l10,21r1,l13,21r1,-1l17,20r2,l20,19r2,l23,17r2,xe" fillcolor="black" stroked="f">
                <v:path arrowok="t"/>
              </v:shape>
              <v:shape id="_x0000_s7173" style="position:absolute;left:1241;top:1730;width:31;height:22" coordsize="31,22" path="m26,15r,l28,15r,l29,14r,l29,13r2,l31,12r,-1l31,11r,-1l31,10r,-1l31,9r,l31,8r,l29,6r,l29,6r,l28,6r,l28,5r,l28,5r,l28,3r-2,l26,3r,l25,2r,l23,2r,l23,1r,l22,1,22,,20,r,l20,,19,,17,r,l16,1r,l16,1r,l16,1r-2,l13,2r-2,l10,2r,1l8,3,7,5,5,6r,l5,6,4,6r,l2,7r,l2,8,1,8r,1l,11r,1l,13r,l1,14r,l1,15r,1l1,16r,l1,16r,1l1,17r,l1,18r1,l2,18r,l4,19r,l4,21r,l4,21r1,l5,21r,l7,22r,l8,22r,l8,22r2,l10,22r1,l11,22r2,l13,22r1,-1l17,19r2,l20,18r2,l23,17r2,-1l26,15r,xe" fillcolor="black" stroked="f">
                <v:path arrowok="t"/>
              </v:shape>
              <v:shape id="_x0000_s7174" style="position:absolute;left:1279;top:1717;width:32;height:21" coordsize="32,21" path="m28,16r,-1l29,15r,l29,14r2,l31,14r,-1l32,13r,-1l32,12r,-1l32,10r,l32,9r,l32,8r-1,l31,8r,-1l31,7r,l31,7r,-1l31,6r-2,l29,6r,-1l29,4r,l28,3r,-2l26,1,26,,25,,24,r,l22,r,l22,r,l22,r,l19,,18,,15,1r-2,l10,3,9,3,7,4,4,5,1,7r,l1,8,,8,,9r,l,10r,1l,11r,1l,12r1,1l1,13r,1l1,14r2,1l3,15r,1l3,16r1,2l4,18r,1l6,20r,l7,20r2,1l10,21r3,l15,20r3,l19,19r2,l22,18r3,l26,16r2,-1l28,16xe" fillcolor="black" stroked="f">
                <v:path arrowok="t"/>
              </v:shape>
              <v:shape id="_x0000_s7175" style="position:absolute;left:1220;top:1768;width:31;height:22" coordsize="31,22" path="m26,5l25,4r,-1l23,3r,-1l23,2,22,1r-1,l21,,19,1r-1,l18,1r-2,l16,1r,l16,1r,l15,2r-2,l13,2,12,3r-2,l9,3,7,3r,1l6,4,4,4,3,4r,1l1,5r,1l1,7,,7,,8r,2l,11r,2l,14r,2l1,17r,1l3,19r1,l4,20r2,1l6,21r1,l9,22r,l10,22r2,l15,21r1,l18,20r1,l21,19r1,l23,19r2,-1l26,17r2,l28,17r,-1l29,16r,l29,15r2,l31,14r,l31,10r,l31,10r,-1l31,9r,l31,9r,-1l31,8r-2,l29,7r,l28,6r,l28,5r-2,l26,5xe" fillcolor="black" stroked="f">
                <v:path arrowok="t"/>
              </v:shape>
              <v:shape id="_x0000_s7176" style="position:absolute;left:1260;top:1751;width:32;height:21" coordsize="32,21" path="m28,4r,l28,4r,l28,4r,l28,4r,l28,4,26,3r,-1l25,1r-2,l22,1,20,,19,,17,1,14,2,10,3,7,5,3,7,1,9,,12r1,3l3,18r1,2l6,20r1,1l7,21r2,l10,21r2,l13,21r,l13,21r1,l17,20r2,-1l20,19r2,-1l23,17r2,l26,16r3,l29,15r,l31,15r,l31,13r,l32,12r,l32,10r,-1l32,9r,-1l32,7r-1,l31,6r,l29,5r,l29,5r,-1l29,4r-1,l28,4r,l28,4xe" fillcolor="black" stroked="f">
                <v:path arrowok="t"/>
              </v:shape>
              <v:shape id="_x0000_s7177" style="position:absolute;left:1300;top:1738;width:29;height:20" coordsize="29,20" path="m28,5r,l28,5r,l28,5r-2,l26,4r,l26,4r,l26,4r,l26,4r,l26,4r,l26,4r,-1l25,2,23,1r-1,l22,,20,,19,,17,,16,1r-3,l11,2r-1,l8,3,7,3,5,4,4,4,3,5r,l1,6r,1l,7,,8,,9r,l,10r,1l,13r,1l1,14r,1l1,16r,l3,17r,l4,18r,1l5,19r2,l7,20r1,l10,20r,l11,20r,l13,19r1,l16,19r1,-1l19,18r1,-1l22,17r1,-1l25,16r1,l26,15r2,l28,15r1,-1l29,14r,-1l29,13r,-5l29,8r,-1l29,7r,l28,6r,l28,6r,-1xe" fillcolor="black" stroked="f">
                <v:path arrowok="t"/>
              </v:shape>
              <v:shape id="_x0000_s7178" style="position:absolute;left:1060;top:1628;width:282;height:191" coordsize="282,191" path="m282,138r-1,-2l279,136r-1,-1l275,135r-1,l272,136r-3,l268,136r-2,2l266,138r-1,l265,138r-2,l263,138r-1,1l262,139r-8,2l248,144r-7,2l234,149r-8,4l217,156r-8,4l198,163r-6,2l188,167r-5,2l179,171r-6,1l169,174r-5,1l158,176r-6,-7l145,161r-6,-7l133,146r-6,-8l121,130r-7,-7l107,114r-5,-4l98,104r-5,-4l90,96,86,90,83,86,79,81,74,77,71,71,68,67,64,63,61,58,58,55,55,50,51,46,48,41,45,37,42,32,37,27,34,22,30,18,27,13,23,8,18,4r,-1l17,2,15,1,14,,12,,11,,9,,6,,5,1,3,2r,1l2,4r,1l,6,2,7r,1l3,11r3,4l9,18r2,3l14,23r3,3l20,29r1,4l24,37r3,3l30,44r3,5l36,53r3,3l42,61r3,4l52,73r6,8l64,89r6,8l77,104r6,9l90,120r8,9l104,136r7,7l117,150r4,8l127,165r6,7l139,179r6,7l147,188r,l148,188r,1l148,189r2,l150,190r1,l151,190r4,1l155,191r,l155,191r,l155,191r,l155,191r,l157,190r3,l161,190r2,l166,189r1,l169,188r1,l176,186r6,-4l189,180r6,-2l201,176r5,-2l212,171r4,-1l219,167r4,-1l226,165r5,-1l234,162r4,-1l241,160r4,-1l248,158r5,-2l256,155r4,-1l263,151r5,-1l272,148r3,-1l278,146r1,-1l279,145r2,-2l282,142r,-1l282,140r,-2xe" fillcolor="black" stroked="f">
                <v:path arrowok="t"/>
              </v:shape>
              <v:shape id="_x0000_s7179" style="position:absolute;left:1128;top:1623;width:105;height:61" coordsize="105,61" path="m40,13r-6,1l30,16r-6,1l19,20r-4,2l11,24,5,26,,29r3,4l6,38r3,4l12,46r3,3l18,54r4,4l27,61r1,l31,60r2,l36,59r1,l40,58r2,l43,57r7,-2l58,52r7,-3l73,46r7,-2l87,41r8,-2l102,36r,l102,36r2,-2l104,34r,l105,34r,-1l105,33r,-1l102,28,99,24,96,21,93,16,90,12,87,8,84,5,80,r,l80,r,l80,r,l80,r,l79,,77,,74,1r-3,l68,2,65,3r-3,l61,5,58,6,55,7,53,8,50,9r-1,1l46,10r-1,1l42,12r-2,1xe" fillcolor="#72ff72" stroked="f">
                <v:path arrowok="t"/>
              </v:shape>
              <v:shape id="_x0000_s7180" style="position:absolute;left:1111;top:1609;width:141;height:89" coordsize="141,89" path="m140,42r-3,-4l132,32r-2,-5l127,22r-5,-6l118,12,113,8,107,4,96,14r1,l97,14r,l97,14r,l97,14r,l97,14r4,5l104,22r3,4l110,30r3,5l116,38r3,4l122,46r,1l122,47r,1l121,48r,l121,48r-2,2l119,50r,l112,53r-8,2l97,58r-7,2l82,63r-7,3l67,69r-7,2l59,72r-2,l54,73r-1,l50,74r-2,l45,75r-1,l39,72,35,68,32,63,29,60,26,56,23,52,20,47,17,43r5,-3l28,38r4,-2l36,34r5,-3l47,30r4,-2l57,27r2,-1l62,25r1,-1l66,24r1,-1l70,22r2,-1l75,20r3,-1l79,17r3,l85,16r3,-1l91,15r3,-1l96,14,107,4r,l107,4r,l107,4r,l107,4r,l107,4,106,2r,-1l104,1,103,r-2,l100,,99,,97,,91,1,84,2,78,5,72,6,66,8r-6,2l54,13r-6,2l47,15r-2,1l44,16r-2,1l41,17r-3,l36,19r-1,l31,21r-3,1l23,24r-4,2l14,27r-3,2l7,31,4,34,3,35,1,36r,1l,37r,1l,39r,1l,41r1,5l3,51r2,5l8,60r5,6l16,70r4,4l23,78r2,2l25,81r1,1l28,83r1,1l31,85r1,1l32,87r4,1l41,89r4,l50,88r4,-1l59,86r4,-1l67,84r9,-3l85,77r8,-3l101,72r8,-3l118,66r7,-4l134,58r,l134,58r,l134,58r1,-1l135,57r,l135,57r,l137,56r,l137,56r1,-1l138,55r,l138,54r2,l140,52r1,-1l141,50r,-3l141,46r,-1l140,44r,-2xe" fillcolor="black" stroked="f">
                <v:path arrowok="t"/>
              </v:shape>
            </v:group>
            <v:group id="_x0000_s7181" style="position:absolute;left:1652;top:4710;width:355;height:295" coordorigin="1652,1541" coordsize="355,295">
              <v:shape id="_x0000_s7182" style="position:absolute;left:1669;top:1555;width:55;height:53" coordsize="55,53" path="m,9l,8,2,7,2,6,3,5,6,4,8,3,9,2,12,1,18,r,l19,r2,1l25,5r5,5l34,16r5,4l43,25r5,6l50,35r5,5l55,40r,l52,42r-3,2l46,45r-3,1l39,48r-3,2l33,51r-3,2l25,48,21,43,17,37,14,32,9,27,6,20,3,15,,9xe" fillcolor="#666" stroked="f">
                <v:path arrowok="t"/>
              </v:shape>
              <v:shape id="_x0000_s7183" style="position:absolute;left:1697;top:1576;width:294;height:247" coordsize="294,247" path="m276,205r-11,4l253,214r-10,4l231,223r-12,4l207,231r-12,5l182,241r-3,1l176,243r-3,1l170,245r-3,l164,246r-3,1l158,247r-9,-2l142,238,126,219,110,199,92,178,74,155,56,133,39,109,20,86,2,62,,61,,60,,58,,57,,56,2,55r,-1l2,52,3,47,9,45r,l9,45r,l9,45r,l9,45r-1,l8,45,22,38,36,30,51,25,65,18,82,13,98,9,114,4,130,r,l130,r,l132,r,l132,r,l132,r4,1l139,2r3,1l145,4r3,3l151,9r1,2l155,13r20,20l192,54r15,19l223,92r15,19l253,131r15,20l285,172r6,13l294,193r-1,1l293,196r-3,2l288,199r-3,1l282,202r-3,1l276,205xe" fillcolor="#ff8c00" stroked="f">
                <v:path arrowok="t"/>
              </v:shape>
              <v:shape id="_x0000_s7184" style="position:absolute;left:1680;top:1562;width:327;height:274" coordsize="327,274" path="m326,197r-7,-12l302,164,288,144,273,123,258,103,242,83,227,63,209,43,190,22r-4,-4l181,14r-4,-3l171,8,165,5,159,2,152,1,144,r-1,l141,r-1,l140,1r-2,l137,2r-2,l135,3r12,11l147,14r,l147,14r2,l149,14r,l149,14r,l153,15r3,1l159,17r3,1l165,21r3,2l169,25r3,2l192,47r17,21l224,87r16,19l255,125r15,20l285,165r17,21l308,199r3,8l310,208r,2l307,212r-2,1l302,214r-3,2l296,217r-3,2l282,223r-12,5l260,232r-12,5l236,241r-12,4l212,250r-13,5l196,256r-3,1l190,258r-3,1l184,259r-3,1l178,261r-3,l166,259r-7,-7l143,233,127,213,109,192,91,169,73,147,56,123,37,100,19,76,17,75r,-1l17,72r,-1l17,70r2,-1l19,68r,-2l20,61r6,-2l26,59r,l26,59r,l26,59r,l25,59r,l39,52,53,44,68,39,82,32,99,27r16,-4l131,18r16,-4l135,3,118,8r-16,4l85,17,69,23,53,29,38,36,23,43,10,52r-2,l7,52r,1l6,53r,1l4,54r,1l4,55r,1l3,59,1,61r,3l,68r,2l,73r,2l,78r1,3l20,105r19,25l59,154r19,25l96,201r17,23l131,244r15,18l153,268r2,1l155,269r,l155,270r1,l156,270r2,1l158,271r6,2l166,273r5,1l174,274r4,l183,273r4,-1l195,271r7,-2l215,263r14,-4l240,255r12,-5l264,245r13,-5l289,236r13,-6l307,228r4,-2l314,224r5,-2l322,220r1,-4l324,213r2,-2l327,204r,-2l327,201r,l326,200r,-1l326,198r,-1l326,197xe" fillcolor="black" stroked="f">
                <v:path arrowok="t"/>
              </v:shape>
              <v:shape id="_x0000_s7185" style="position:absolute;left:1652;top:1541;width:88;height:75" coordsize="88,75" path="m36,73r2,l39,72r,-2l41,70r1,-1l44,69r,-1l45,67r2,l42,62,38,57,34,51,31,46,26,41,23,34,20,29,17,23r,-1l19,21r,-1l20,19r3,-1l25,17r1,-1l29,15r6,-1l35,14r1,l38,15r4,4l47,24r4,6l56,34r4,5l65,45r2,4l72,54r3,-1l76,52r2,-1l81,50r1,l84,49r3,-1l88,47,84,43,79,37,76,32,72,28,67,22,63,17,59,13,54,7,48,3r-1,l47,2r-2,l45,2r,l44,1r,l42,1r-4,l35,r,l34,r,l32,r,l32,,31,r,l22,3,19,4,14,6,11,8,7,11,4,13,3,16,1,18,,21r1,8l4,36r3,7l11,50r6,7l22,63r6,5l32,75r,l34,75r,-1l34,74r1,l35,74r,-1l36,73xe" fillcolor="black" stroked="f">
                <v:path arrowok="t"/>
              </v:shape>
              <v:shape id="_x0000_s7186" style="position:absolute;left:1746;top:1606;width:25;height:23" coordsize="25,23" path="m2,10r,1l3,12r,2l5,15r1,1l6,17r1,1l9,19r1,1l12,22r1,l15,23r1,l18,23r1,-1l21,22r1,-2l24,19r1,-1l25,17r,-2l25,14r,-1l24,12,22,11r,-1l21,9r,-1l19,7r,l18,5r,-1l16,3,15,2,13,1,12,,10,,9,,7,,6,1,3,1r,1l2,3,,4,,7,,8,,9r2,1xe" fillcolor="black" stroked="f">
                <v:path arrowok="t"/>
              </v:shape>
              <v:shape id="_x0000_s7187" style="position:absolute;left:1773;top:1597;width:26;height:22" coordsize="26,22" path="m1,10r2,1l4,12r,1l6,14r,2l7,17r2,1l9,19r1,1l11,21r2,l14,22r3,l19,22r1,-1l22,21r1,-1l25,19r,-1l26,17r,-1l26,13,25,12r,-1l23,10,22,9r,-1l20,7r,-1l19,5,17,4r,-1l16,2,14,1r-1,l10,,9,,7,,6,1,4,1,3,2,1,3r,1l,5,,7,,8,1,9r,1xe" fillcolor="black" stroked="f">
                <v:path arrowok="t"/>
              </v:shape>
              <v:shape id="_x0000_s7188" style="position:absolute;left:1801;top:1588;width:23;height:20" coordsize="23,20" path="m1,10r,1l3,12r,1l4,14r,2l6,17r1,1l7,18r2,1l10,20r3,l14,20r2,l17,20r2,l20,19r2,-1l23,17r,-1l23,14r,-1l23,12,22,11r,-1l20,10r,l20,9r,l20,9r,l19,9r,l19,9r1,l20,9r,l20,9r,l20,9r,1l20,9r,-2l20,7,19,6r,l19,5,17,4r,l17,3,16,2,14,1,13,,12,,9,,7,,6,1,4,1,3,2,1,3r,1l,5,,6,1,9r,1xe" fillcolor="black" stroked="f">
                <v:path arrowok="t"/>
              </v:shape>
              <v:shape id="_x0000_s7189" style="position:absolute;left:1802;top:1705;width:33;height:19" coordsize="33,19" path="m30,15r,l30,15r1,-2l31,13r,l31,12r,l31,11r2,l33,10r,l33,9r,l31,8r,l31,8r,-1l31,8r,-1l31,7r,l31,7r,l31,6r,l31,6r,l31,6r,l31,6r,l31,6r,l31,6r,-1l30,5r,-1l28,3r,l27,3r,-1l25,2,24,1r-2,l22,,21,,19,,18,,16,,15,,13,1r,l12,1,11,2,9,2r,l8,3,6,3r,l5,3r,1l3,4r,1l2,5r,1l2,6,,9r,1l2,10r,1l2,12r1,1l3,15r2,1l5,17r1,1l8,18r,l9,18r,1l11,19r,l12,19r,l16,18r2,l19,18r2,l21,18r1,-1l24,17r1,l25,17r5,-2xe" fillcolor="black" stroked="f">
                <v:path arrowok="t"/>
              </v:shape>
              <v:shape id="_x0000_s7190" style="position:absolute;left:1846;top:1690;width:30;height:19" coordsize="30,19" path="m3,11r,1l3,13r2,l5,15r,l6,16r,l8,17r,l9,18r,l9,18r2,l11,18r,1l11,19r1,l15,19r2,l18,19r2,l21,19r,-1l23,18r1,-1l26,16r1,-1l29,15r,l30,13r,l30,12r,l30,11r,l30,9r,-1l30,8r,-1l30,7r,-1l29,6r,-1l29,5r,-1l27,4r,-1l27,3r-1,l26,2r-2,l24,2r,l24,2r,-1l23,1r,l23,1r,l23,1,21,,20,,18,r,l17,,15,r,l15,,14,,12,1r-1,l9,1,8,2,6,3,5,3,3,4,2,8,,8,,9r2,l2,10r,l2,10r,1l2,11r1,xe" fillcolor="black" stroked="f">
                <v:path arrowok="t"/>
              </v:shape>
              <v:shape id="_x0000_s7191" style="position:absolute;left:1885;top:1675;width:28;height:19" coordsize="28,19" path="m3,14r,l3,14r,l3,14r,1l3,15r,l3,15r,l3,16r1,l4,16r,1l4,17r2,l6,17r,1l6,18r1,l7,18r2,l9,19r1,l10,19r2,l12,19r1,l16,18r2,l18,18r1,-1l21,17r,l22,16r,l24,16r,l24,16r1,-1l25,15r1,l26,14r,l26,12r2,l28,11r,-1l28,10r,l28,9r,l28,8r,l28,8,26,7r,-1l26,6r,-1l25,4r,l25,3r-1,l24,2r,l22,1r,l21,r,l19,,18,,16,r,l15,r,l13,r,l12,r,l12,1r-2,l9,2,7,2r,1l6,3,4,4r,l3,5,4,4r,l3,5r,l3,5,1,5r,1l1,6r,l1,7r,l1,7,,8r,l,8r,l,8r,l,9r,l,10r,l,11r,l1,11r,1l1,12r2,2xe" fillcolor="black" stroked="f">
                <v:path arrowok="t"/>
              </v:shape>
              <v:shape id="_x0000_s7192" style="position:absolute;left:1821;top:1727;width:33;height:19" coordsize="33,19" path="m31,13r,-1l33,11r,-1l33,10r,-1l31,8r,l30,6r,-1l30,6r,l30,5r,l30,5r,l30,5r,l28,5r,-1l28,4,27,3r,l27,3,25,2r,l24,2r,-1l23,1,21,r,l20,,18,,17,,15,r,l14,r,1l12,1r-1,l11,1,9,2,8,2r,l8,2r,l8,2,6,2r,1l6,3r,l5,3r,l3,4r,l2,5r,l2,6,,6,,9r,l,9r,l,9r,l,9r,l,9r,1l,11r,l,12r,l,12r2,1l2,13r,l2,14r3,2l6,18r3,1l14,19r3,l20,18r4,-1l27,16r,l28,15r,l30,15r,-1l30,14r1,-1l31,13xe" fillcolor="black" stroked="f">
                <v:path arrowok="t"/>
              </v:shape>
              <v:shape id="_x0000_s7193" style="position:absolute;left:1863;top:1712;width:29;height:19" coordsize="29,19" path="m4,4l3,4r,l3,5,1,5r,l1,5r,1l1,6,,8r,l,9r,l,10r,l,11r,l,11r1,2l1,13r,1l3,15r,1l4,16r,1l6,18r1,l9,18r1,1l13,19r1,-1l17,18r2,-1l20,17r3,-1l25,15r3,-1l28,14r,-1l29,13r,l29,13r,-1l29,12r,l29,8r,l29,6r,l28,5r,l28,5r,-1l28,4r,l26,4r,l26,4r,l26,4r,l26,3r,l26,3r,l26,3r,l26,3r,l26,3,25,2r,-1l23,1,22,,20,,19,,17,,16,,14,1r-1,l13,1,12,2r-2,l9,2,7,3,6,3,4,4xe" fillcolor="black" stroked="f">
                <v:path arrowok="t"/>
              </v:shape>
              <v:shape id="_x0000_s7194" style="position:absolute;left:1903;top:1696;width:28;height:18" coordsize="28,18" path="m6,3l4,4,3,4r,1l1,5r,1l1,7,,7,,9r,1l,11r,l1,12r,1l1,13r,1l3,15r,l4,17r2,l6,18r1,l8,18r,l10,18r1,l13,18r3,-1l16,17r1,-1l17,16r,l19,15r,l20,15r,-1l22,15r,-1l22,14r,l23,14r,l23,14r,l25,14r1,-2l26,11r2,-1l28,10r,-1l28,9r,-2l28,6r,l28,5r,l26,4r,l26,3r,l25,3r,-1l23,2r,-1l22,1,20,r,l19,,17,,16,,14,,13,1r-2,l10,1,8,2,7,3,6,3,4,4,6,3xe" fillcolor="black" stroked="f">
                <v:path arrowok="t"/>
              </v:shape>
              <v:shape id="_x0000_s7195" style="position:absolute;left:1841;top:1747;width:31;height:21" coordsize="31,21" path="m25,17r,-1l26,16r,l26,16r,l26,16r,l28,15r-2,1l26,16r2,-1l28,15r1,l29,14r,l29,14r2,-1l31,12r,-1l31,10r,-1l31,8r,l29,7,28,6r,l28,6r,l28,6r,l28,6r,l28,5r-2,l26,4,25,2r,l23,1r-1,l20,r,1l19,1r,l17,1r,l17,1r,l17,1,16,2r-2,l13,4r-2,l10,4,8,5,7,5,5,6,4,6r,l3,6r,1l1,7r,l1,8r,l,9r,l,10r,l,10r,1l,11r,l,12r,l,13r,l,13r,l,13r,l,14r,l,14r,1l,16r1,l1,17r,l3,17r,2l3,19r1,l4,20r1,l5,20r,l7,21r,l7,21r1,l10,21r1,l13,21r1,-1l17,20r2,l20,19r2,l23,17r2,xe" fillcolor="black" stroked="f">
                <v:path arrowok="t"/>
              </v:shape>
              <v:shape id="_x0000_s7196" style="position:absolute;left:1880;top:1730;width:31;height:22" coordsize="31,22" path="m27,15r,l29,15r,l30,14r,l30,13r1,l31,12r,-1l31,11r,-1l31,10r,-1l31,9r,l31,8r,l30,6r,l30,6r,l29,6r,l29,5r,l29,5r,l29,3r-2,l27,3r,l26,2r,l24,2r,l24,1r,l23,1,23,,21,r,l21,,20,,18,r,l17,1r,l17,1r,l17,1r-2,l14,2r-2,l11,2r,1l9,3,8,5,6,6r,l6,6,5,6r,l3,7r,l3,8,2,8r,1l,11r,1l,13r,l2,14r,l2,15r,1l2,16r,l2,16r,1l2,17r,l2,18r1,l3,18r,l5,19r,l5,21r,l5,21r1,l6,21r,l8,22r,l9,22r,l9,22r2,l11,22r1,l12,22r2,l14,22r1,-1l18,19r2,l21,18r2,l24,17r2,-1l27,15r,xe" fillcolor="black" stroked="f">
                <v:path arrowok="t"/>
              </v:shape>
              <v:shape id="_x0000_s7197" style="position:absolute;left:1919;top:1717;width:32;height:21" coordsize="32,21" path="m28,16r,-1l29,15r,l29,14r2,l31,14r,-1l32,13r,-1l32,12r,-1l32,10r,l32,9r,l32,8r-1,l31,8r,-1l31,7r,l31,7r,-1l31,6r-2,l29,6r,-1l29,4r,l28,3r,-2l26,1,26,,25,,23,r,l22,r,l22,r,l22,r,l19,,18,,15,1r-2,l10,3,9,3,7,4,4,5,1,7r,l1,8,,8,,9r,l,10r,1l,11r,1l,12r1,1l1,13r,1l1,14r2,1l3,15r,1l3,16r1,2l4,18r,1l6,20r,l7,20r2,1l10,21r3,l15,20r3,l19,19r2,l22,18r3,l26,16r2,-1l28,16xe" fillcolor="black" stroked="f">
                <v:path arrowok="t"/>
              </v:shape>
              <v:shape id="_x0000_s7198" style="position:absolute;left:1860;top:1768;width:31;height:22" coordsize="31,22" path="m26,5l25,4r,-1l23,3r,-1l23,2,22,1r-2,l20,,19,1r-2,l17,1r-1,l16,1r,l16,1r,l15,2r-2,l13,2,12,3r-2,l9,3,7,3r,1l6,4,4,4,3,4r,1l1,5r,1l1,7,,7,,8r,2l,11r,2l,14r,2l1,17r,1l3,19r1,l4,20r2,1l6,21r1,l9,22r,l10,22r2,l15,21r1,l17,20r2,l20,19r2,l23,19r2,-1l26,17r2,l28,17r,-1l29,16r,l29,15r2,l31,14r,l31,10r,l31,10r,-1l31,9r,l31,9r,-1l31,8r-2,l29,7r,l28,6r,l28,5r-2,l26,5xe" fillcolor="black" stroked="f">
                <v:path arrowok="t"/>
              </v:shape>
              <v:shape id="_x0000_s7199" style="position:absolute;left:1900;top:1751;width:32;height:21" coordsize="32,21" path="m28,4r,l28,4r,l28,4r,l28,4r,l28,4,26,3r,-1l25,1r-2,l22,1,20,,19,,17,1,14,2,10,3,7,5,3,7,1,9,,12r1,3l3,18r1,2l6,20r1,1l7,21r2,l10,21r1,l13,21r,l13,21r1,l17,20r2,-1l20,19r2,-1l23,17r2,l26,16r3,l29,15r,l31,15r,l31,13r,l32,12r,l32,10r,-1l32,9r,-1l32,7r-1,l31,6r,l29,5r,l29,5r,-1l29,4r-1,l28,4r,l28,4xe" fillcolor="black" stroked="f">
                <v:path arrowok="t"/>
              </v:shape>
              <v:shape id="_x0000_s7200" style="position:absolute;left:1940;top:1738;width:29;height:20" coordsize="29,20" path="m28,5r,l28,5r,l28,5r-2,l26,4r,l26,4r,l26,4r,l26,4r,l26,4r,l26,4r,-1l25,2,23,1r-1,l22,,20,,19,,17,,16,1r-3,l11,2r-1,l8,3,7,3,5,4,4,4,2,5r,l1,6r,1l,7,,8,,9r,l,10r,1l,13r,1l1,14r,1l1,16r,l2,17r,l4,18r,1l5,19r2,l7,20r1,l10,20r,l11,20r,l13,19r1,l16,19r1,-1l19,18r1,-1l22,17r1,-1l25,16r1,l26,15r2,l28,15r1,-1l29,14r,-1l29,13r,-5l29,8r,-1l29,7r,l28,6r,l28,6r,-1xe" fillcolor="black" stroked="f">
                <v:path arrowok="t"/>
              </v:shape>
              <v:shape id="_x0000_s7201" style="position:absolute;left:1700;top:1628;width:282;height:191" coordsize="282,191" path="m282,138r-1,-2l279,136r-1,-1l275,135r-2,l272,136r-3,l268,136r-2,2l266,138r-1,l265,138r-2,l263,138r-1,1l262,139r-8,2l248,144r-7,2l234,149r-8,4l217,156r-8,4l198,163r-6,2l188,167r-5,2l179,171r-6,1l169,174r-5,1l158,176r-6,-7l145,161r-6,-7l133,146r-6,-8l121,130r-7,-7l107,114r-5,-4l98,104r-5,-4l90,96,86,90,83,86,79,81,74,77,71,71,68,67,64,63,61,58,58,55,55,50,51,46,48,41,45,37,42,32,37,27,34,22,30,18,27,13,22,8,18,4r,-1l17,2,15,1,14,,12,,11,,9,,6,,5,1,3,2r,1l2,4r,1l,6,2,7r,1l3,11r3,4l9,18r2,3l14,23r3,3l19,29r2,4l24,37r3,3l30,44r3,5l36,53r3,3l42,61r3,4l52,73r6,8l64,89r6,8l77,104r6,9l90,120r8,9l104,136r7,7l117,150r4,8l127,165r6,7l139,179r6,7l146,188r,l148,188r,1l148,189r1,l149,190r2,l151,190r4,1l155,191r,l155,191r,l155,191r,l155,191r,l157,190r3,l161,190r2,l166,189r1,l169,188r1,l176,186r6,-4l189,180r6,-2l201,176r5,-2l211,171r5,-1l219,167r4,-1l226,165r5,-1l234,162r4,-1l241,160r4,-1l248,158r5,-2l256,155r4,-1l263,151r5,-1l272,148r3,-1l278,146r1,-1l279,145r2,-2l282,142r,-1l282,140r,-2xe" fillcolor="black" stroked="f">
                <v:path arrowok="t"/>
              </v:shape>
              <v:shape id="_x0000_s7202" style="position:absolute;left:1768;top:1623;width:105;height:61" coordsize="105,61" path="m40,13r-6,1l30,16r-6,1l19,20r-4,2l11,24,5,26,,29r3,4l6,38r3,4l12,46r3,3l18,54r4,4l27,61r1,l31,60r2,l36,59r1,l40,58r2,l43,57r7,-2l58,52r7,-3l73,46r7,-2l87,41r8,-2l102,36r,l102,36r2,-2l104,34r,l105,34r,-1l105,33r,-1l102,28,99,24,96,21,93,16,90,12,87,8,84,5,80,r,l80,r,l80,r,l80,r,l78,,77,,74,1r-3,l68,2,65,3r-3,l61,5,58,6,55,7,53,8,50,9r-1,1l46,10r-1,1l42,12r-2,1xe" fillcolor="#72ff72" stroked="f">
                <v:path arrowok="t"/>
              </v:shape>
              <v:shape id="_x0000_s7203" style="position:absolute;left:1751;top:1609;width:141;height:89" coordsize="141,89" path="m140,42r-3,-4l132,32r-3,-5l126,22r-4,-6l118,12,113,8,107,4,95,14r2,l97,14r,l97,14r,l97,14r,l97,14r4,5l104,22r3,4l110,30r3,5l116,38r3,4l122,46r,1l122,47r,1l121,48r,l121,48r-2,2l119,50r,l112,53r-8,2l97,58r-7,2l82,63r-7,3l67,69r-7,2l59,72r-2,l54,73r-1,l50,74r-2,l45,75r-1,l39,72,35,68,32,63,29,60,26,56,23,52,20,47,17,43r5,-3l28,38r4,-2l36,34r5,-3l47,30r4,-2l57,27r2,-1l62,25r1,-1l66,24r1,-1l70,22r2,-1l75,20r3,-1l79,17r3,l85,16r3,-1l91,15r3,-1l95,14,107,4r,l107,4r,l107,4r,l107,4r,l107,4,106,2r,-1l104,1,103,r-2,l100,,98,,97,,91,1,84,2,78,5,72,6,66,8r-6,2l54,13r-6,2l47,15r-2,1l44,16r-2,1l41,17r-3,l36,19r-1,l31,21r-3,1l23,24r-4,2l14,27r-3,2l7,31,4,34,2,35,1,36r,1l,37r,1l,39r,1l,41r1,5l2,51r3,5l8,60r5,6l16,70r4,4l23,78r2,2l25,81r1,1l28,83r1,1l31,85r1,1l32,87r4,1l41,89r4,l50,88r4,-1l59,86r4,-1l67,84r9,-3l85,77r8,-3l101,72r8,-3l118,66r7,-4l134,58r,l134,58r,l134,58r1,-1l135,57r,l135,57r,l137,56r,l137,56r1,-1l138,55r,l138,54r2,l140,52r1,-1l141,50r,-3l141,46r,-1l140,44r,-2xe" fillcolor="black" stroked="f">
                <v:path arrowok="t"/>
              </v:shape>
            </v:group>
            <v:shape id="_x0000_s7204" style="position:absolute;left:1292;top:4476;width:499;height:221" coordsize="2558,1134" path="m294,944l2238,128hdc2255,120,2274,128,2282,145v7,17,-1,37,-18,44hal320,1006hdc303,1013,284,1005,276,988v-7,-17,1,-37,18,-44haxm446,1134l,1104,291,765r155,369xm2112,r446,29l2267,368,2112,xe" fillcolor="black" strokeweight=".15pt">
              <v:stroke joinstyle="bevel"/>
              <v:path arrowok="t"/>
              <o:lock v:ext="edit" verticies="t"/>
            </v:shape>
            <v:shape id="_x0000_s7205" style="position:absolute;left:1895;top:4533;width:78;height:210" coordsize="400,1075" path="m234,333r,408hdc234,760,219,775,200,775v-18,,-33,-15,-33,-34hal167,333hdc167,315,182,300,200,300v19,,34,15,34,33haxm,400l200,,400,400,,400xm400,675l200,1075,,675r400,xe" fillcolor="black" strokeweight=".15pt">
              <v:stroke joinstyle="bevel"/>
              <v:path arrowok="t"/>
              <o:lock v:ext="edit" verticies="t"/>
            </v:shape>
            <v:group id="_x0000_s7206" style="position:absolute;left:2658;top:4689;width:785;height:251" coordorigin="2658,1520" coordsize="785,251">
              <v:shape id="_x0000_s7207" style="position:absolute;left:2658;top:1520;width:785;height:251" coordsize="785,251" path="m576,r,71l,71,,180r576,l576,251,785,125,576,xe" fillcolor="#bbe0e3" stroked="f">
                <v:path arrowok="t"/>
              </v:shape>
              <v:shape id="_x0000_s7208" style="position:absolute;left:2658;top:1520;width:785;height:251" coordsize="785,251" path="m576,r,71l,71,,180r576,l576,251,785,125,576,xe" filled="f" strokeweight=".5pt">
                <v:stroke endcap="round"/>
                <v:path arrowok="t"/>
              </v:shape>
            </v:group>
            <v:rect id="_x0000_s7209" style="position:absolute;left:2631;top:4922;width:911;height:410;mso-wrap-style:none" filled="f" stroked="f">
              <v:textbox style="mso-next-textbox:#_x0000_s7209;mso-fit-shape-to-text:t" inset="0,0,0,0">
                <w:txbxContent>
                  <w:p w14:paraId="4B72A0A3" w14:textId="77777777" w:rsidR="0084589B" w:rsidRPr="001A222D" w:rsidRDefault="0084589B" w:rsidP="007522DA">
                    <w:pPr>
                      <w:rPr>
                        <w:b/>
                      </w:rPr>
                    </w:pPr>
                    <w:r w:rsidRPr="001A222D">
                      <w:rPr>
                        <w:b/>
                      </w:rPr>
                      <w:t>Movement</w:t>
                    </w:r>
                  </w:p>
                </w:txbxContent>
              </v:textbox>
            </v:rect>
            <v:group id="_x0000_s7210" style="position:absolute;left:3615;top:4377;width:1856;height:663" coordorigin="3615,1208" coordsize="1856,663">
              <v:shape id="_x0000_s7211" style="position:absolute;left:3615;top:1208;width:1856;height:663" coordsize="9508,3400" path="m567,hdc254,,,254,,566hal,2833hdc,3146,254,3400,567,3400hal8942,3400hdc9255,3400,9508,3146,9508,2833hal9508,566hdc9508,254,9255,,8942,hal567,hdxe" fillcolor="#ffc" strokeweight="0">
                <v:path arrowok="t"/>
              </v:shape>
              <v:shape id="_x0000_s7212" style="position:absolute;left:3615;top:1208;width:1856;height:663" coordsize="9508,3400" path="m567,hdc254,,,254,,566hal,2833hdc,3146,254,3400,567,3400hal8942,3400hdc9255,3400,9508,3146,9508,2833hal9508,566hdc9508,254,9255,,8942,hal567,hdxe" filled="f" strokeweight=".5pt">
                <v:stroke endcap="round"/>
                <v:path arrowok="t"/>
              </v:shape>
            </v:group>
            <v:group id="_x0000_s7213" style="position:absolute;left:3830;top:5057;width:333;height:245" coordorigin="3830,1888" coordsize="333,245">
              <v:oval id="_x0000_s7214" style="position:absolute;left:3830;top:1888;width:333;height:245" fillcolor="#bbe0e3" strokeweight="0"/>
              <v:oval id="_x0000_s7215" style="position:absolute;left:3830;top:1888;width:333;height:245" filled="f" strokeweight=".5pt">
                <v:stroke endcap="round"/>
              </v:oval>
            </v:group>
            <v:group id="_x0000_s7216" style="position:absolute;left:4900;top:5057;width:335;height:245" coordorigin="4900,1888" coordsize="335,245">
              <v:oval id="_x0000_s7217" style="position:absolute;left:4900;top:1888;width:335;height:245" fillcolor="#bbe0e3" strokeweight="0"/>
              <v:oval id="_x0000_s7218" style="position:absolute;left:4900;top:1888;width:335;height:245" filled="f" strokeweight=".5pt">
                <v:stroke endcap="round"/>
              </v:oval>
            </v:group>
            <v:group id="_x0000_s7219" style="position:absolute;left:4757;top:4273;width:499;height:208" coordorigin="4757,1104" coordsize="499,208">
              <v:rect id="_x0000_s7220" style="position:absolute;left:4757;top:1104;width:499;height:208" fillcolor="#ff9" stroked="f"/>
              <v:rect id="_x0000_s7221" style="position:absolute;left:4757;top:1104;width:499;height:208" fillcolor="#ff9" strokeweight=".5pt">
                <v:stroke endcap="round"/>
              </v:rect>
            </v:group>
            <v:line id="_x0000_s7222" style="position:absolute" from="5256,4325" to="5399,4326" strokeweight=".5pt">
              <v:stroke endcap="round"/>
            </v:line>
            <v:line id="_x0000_s7223" style="position:absolute;flip:y" from="5399,4064" to="5400,4325" strokeweight=".5pt">
              <v:stroke endcap="round"/>
            </v:line>
            <v:group id="_x0000_s7224" style="position:absolute;left:3906;top:4710;width:355;height:295" coordorigin="3906,1541" coordsize="355,295">
              <v:shape id="_x0000_s7225" style="position:absolute;left:3923;top:1555;width:55;height:53" coordsize="55,53" path="m,9l,8,2,7,2,6,3,5,6,4,8,3,9,2,12,1,18,r,l19,r2,1l25,5r5,5l34,16r5,4l43,25r4,6l50,35r5,5l55,40r,l52,42r-3,2l46,45r-3,1l39,48r-3,2l33,51r-3,2l25,48,21,43,16,37,14,32,9,27,6,20,3,15,,9xe" fillcolor="#666" stroked="f">
                <v:path arrowok="t"/>
              </v:shape>
              <v:shape id="_x0000_s7226" style="position:absolute;left:3951;top:1576;width:294;height:247" coordsize="294,247" path="m276,205r-11,4l253,214r-11,4l231,223r-12,4l207,231r-12,5l182,241r-3,1l176,243r-3,1l170,245r-3,l164,246r-3,1l158,247r-9,-2l142,238,126,219,110,199,92,178,74,155,56,133,39,109,19,86,2,62,,61,,60,,58,,57,,56,2,55r,-1l2,52,3,47,9,45r,l9,45r,l9,45r,l9,45r-1,l8,45,22,38,36,30,50,25,65,18,81,13,98,9,114,4,130,r,l130,r,l132,r,l132,r,l132,r4,1l139,2r3,1l145,4r3,3l151,9r1,2l155,13r20,20l192,54r15,19l223,92r15,19l253,131r15,20l285,172r6,13l294,193r-1,1l293,196r-3,2l288,199r-3,1l282,202r-3,1l276,205xe" fillcolor="#ff8c00" stroked="f">
                <v:path arrowok="t"/>
              </v:shape>
              <v:shape id="_x0000_s7227" style="position:absolute;left:3934;top:1562;width:327;height:274" coordsize="327,274" path="m326,197r-7,-12l302,164,288,144,273,123,258,103,242,83,227,63,209,43,190,22r-4,-4l181,14r-4,-3l171,8,165,5,159,2,152,1,144,r-1,l141,r-1,l140,1r-2,l137,2r-2,l135,3r12,11l147,14r,l147,14r2,l149,14r,l149,14r,l153,15r3,1l159,17r3,1l165,21r3,2l169,25r3,2l192,47r17,21l224,87r16,19l255,125r15,20l285,165r17,21l308,199r3,8l310,208r,2l307,212r-2,1l302,214r-3,2l296,217r-3,2l282,223r-12,5l259,232r-11,5l236,241r-12,4l212,250r-13,5l196,256r-3,1l190,258r-3,1l184,259r-3,1l178,261r-3,l166,259r-7,-7l143,233,127,213,109,192,91,169,73,147,56,123,36,100,19,76,17,75r,-1l17,72r,-1l17,70r2,-1l19,68r,-2l20,61r6,-2l26,59r,l26,59r,l26,59r,l25,59r,l39,52,53,44,67,39,82,32,98,27r17,-4l131,18r16,-4l135,3,118,8r-17,4l85,17,69,23,53,29,38,36,23,43,10,52r-2,l7,52r,1l5,53r,1l4,54r,1l4,55r,1l3,59,1,61r,3l,68r,2l,73r,2l,78r1,3l20,105r19,25l59,154r19,25l96,201r17,23l131,244r15,18l153,268r2,1l155,269r,l155,270r1,l156,270r2,1l158,271r5,2l166,273r5,1l174,274r4,l183,273r4,-1l194,271r8,-2l215,263r13,-4l240,255r12,-5l264,245r13,-5l289,236r13,-6l307,228r4,-2l314,224r5,-2l321,220r2,-4l324,213r2,-2l327,204r,-2l327,201r,l326,200r,-1l326,198r,-1l326,197xe" fillcolor="black" stroked="f">
                <v:path arrowok="t"/>
              </v:shape>
              <v:shape id="_x0000_s7228" style="position:absolute;left:3906;top:1541;width:88;height:75" coordsize="88,75" path="m36,73r2,l39,72r,-2l41,70r1,-1l44,69r,-1l45,67r2,l42,62,38,57,33,51,31,46,26,41,23,34,20,29,17,23r,-1l19,21r,-1l20,19r3,-1l25,17r1,-1l29,15r6,-1l35,14r1,l38,15r4,4l47,24r4,6l56,34r4,5l64,45r3,4l72,54r3,-1l76,52r2,-1l81,50r1,l84,49r3,-1l88,47,84,43,79,37,76,32,72,28,67,22,63,17,59,13,54,7,48,3r-1,l47,2r-2,l45,2r,l44,1r,l42,1r-4,l35,r,l33,r,l32,r,l32,,31,r,l22,3,19,4,14,6,11,8,7,11,4,13,2,16,1,18,,21r1,8l4,36r3,7l11,50r6,7l22,63r6,5l32,75r,l33,75r,-1l33,74r2,l35,74r,-1l36,73xe" fillcolor="black" stroked="f">
                <v:path arrowok="t"/>
              </v:shape>
              <v:shape id="_x0000_s7229" style="position:absolute;left:4000;top:1606;width:25;height:23" coordsize="25,23" path="m1,10r,1l3,12r,2l4,15r2,1l6,17r1,1l9,19r1,1l12,22r1,l15,23r1,l18,23r1,-1l21,22r1,-2l24,19r1,-1l25,17r,-2l25,14r,-1l24,12,22,11r,-1l21,9r,-1l19,7r,l18,5r,-1l16,3,15,2,13,1,12,,10,,9,,7,,6,1,3,1r,1l1,3,,4,,7,,8,,9r1,1xe" fillcolor="black" stroked="f">
                <v:path arrowok="t"/>
              </v:shape>
              <v:shape id="_x0000_s7230" style="position:absolute;left:4027;top:1597;width:26;height:22" coordsize="26,22" path="m1,10r2,1l4,12r,1l5,14r,2l7,17r1,1l8,19r2,1l11,21r2,l14,22r3,l19,22r1,-1l22,21r1,-1l25,19r,-1l26,17r,-1l26,13,25,12r,-1l23,10,22,9r,-1l20,7r,-1l19,5,17,4r,-1l16,2,14,1r-1,l10,,8,,7,,5,1,4,1,3,2,1,3r,1l,5,,7,,8,1,9r,1xe" fillcolor="black" stroked="f">
                <v:path arrowok="t"/>
              </v:shape>
              <v:shape id="_x0000_s7231" style="position:absolute;left:4055;top:1588;width:23;height:20" coordsize="23,20" path="m1,10r,1l3,12r,1l4,14r,2l6,17r1,1l7,18r2,1l10,20r3,l14,20r2,l17,20r2,l20,19r2,-1l23,17r,-1l23,14r,-1l23,12,22,11r,-1l20,10r,l20,9r,l20,9r,l19,9r,l19,9r1,l20,9r,l20,9r,l20,9r,1l20,9r,-2l20,7,19,6r,l19,5,17,4r,l17,3,16,2,14,1,13,,11,,9,,7,,6,1,4,1,3,2,1,3r,1l,5,,6,1,9r,1xe" fillcolor="black" stroked="f">
                <v:path arrowok="t"/>
              </v:shape>
              <v:shape id="_x0000_s7232" style="position:absolute;left:4056;top:1705;width:33;height:19" coordsize="33,19" path="m30,15r,l30,15r1,-2l31,13r,l31,12r,l31,11r2,l33,10r,l33,9r,l31,8r,l31,8r,-1l31,8r,-1l31,7r,l31,7r,l31,6r,l31,6r,l31,6r,l31,6r,l31,6r,l31,6r,-1l30,5r,-1l28,3r,l27,3r,-1l25,2,24,1r-2,l22,,21,,19,,18,,16,,15,,13,1r,l12,1,10,2,9,2r,l8,3,6,3r,l5,3r,1l3,4r,1l2,5r,1l2,6,,9r,1l2,10r,1l2,12r1,1l3,15r2,1l5,17r1,1l8,18r,l9,18r,1l10,19r,l12,19r,l16,18r2,l19,18r2,l21,18r1,-1l24,17r1,l25,17r5,-2xe" fillcolor="black" stroked="f">
                <v:path arrowok="t"/>
              </v:shape>
              <v:shape id="_x0000_s7233" style="position:absolute;left:4100;top:1690;width:30;height:19" coordsize="30,19" path="m3,11r,1l3,13r2,l5,15r,l6,16r,l8,17r,l9,18r,l9,18r2,l11,18r,1l11,19r1,l15,19r2,l18,19r2,l21,19r,-1l23,18r1,-1l26,16r1,-1l28,15r,l30,13r,l30,12r,l30,11r,l30,9r,-1l30,8r,-1l30,7r,-1l28,6r,-1l28,5r,-1l27,4r,-1l27,3r-1,l26,2r-2,l24,2r,l24,2r,-1l23,1r,l23,1r,l23,1,21,,20,,18,r,l17,,15,r,l15,,14,,12,1r-1,l9,1,8,2,6,3,5,3,3,4,2,8,,8,,9r2,l2,10r,l2,10r,1l2,11r1,xe" fillcolor="black" stroked="f">
                <v:path arrowok="t"/>
              </v:shape>
              <v:shape id="_x0000_s7234" style="position:absolute;left:4139;top:1675;width:28;height:19" coordsize="28,19" path="m3,14r,l3,14r,l3,14r,1l3,15r,l3,15r,l3,16r1,l4,16r,1l4,17r2,l6,17r,1l6,18r1,l7,18r2,l9,19r1,l10,19r2,l12,19r1,l16,18r2,l18,18r1,-1l20,17r,l22,16r,l23,16r,l23,16r2,-1l25,15r1,l26,14r,l26,12r2,l28,11r,-1l28,10r,l28,9r,l28,8r,l28,8,26,7r,-1l26,6r,-1l25,4r,l25,3r-2,l23,2r,l22,1r,l20,r,l19,,18,,16,r,l15,r,l13,r,l12,r,l12,1r-2,l9,2,7,2r,1l6,3,4,4r,l3,5,4,4r,l3,5r,l3,5,1,5r,1l1,6r,l1,7r,l1,7,,8r,l,8r,l,8r,l,9r,l,10r,l,11r,l1,11r,1l1,12r2,2xe" fillcolor="black" stroked="f">
                <v:path arrowok="t"/>
              </v:shape>
              <v:shape id="_x0000_s7235" style="position:absolute;left:4075;top:1727;width:33;height:19" coordsize="33,19" path="m31,13r,-1l33,11r,-1l33,10r,-1l31,8r,l30,6r,-1l30,6r,l30,5r,l30,5r,l30,5r,l28,5r,-1l28,4,27,3r,l27,3,25,2r,l24,2r,-1l22,1,21,r,l20,,18,,17,,15,r,l14,r,1l12,1r-1,l11,1,9,2,8,2r,l8,2r,l8,2,6,2r,1l6,3r,l5,3r,l3,4r,l2,5r,l2,6,,6,,9r,l,9r,l,9r,l,9r,l,9r,1l,11r,l,12r,l,12r2,1l2,13r,l2,14r3,2l6,18r3,1l14,19r3,l20,18r4,-1l27,16r,l28,15r,l30,15r,-1l30,14r1,-1l31,13xe" fillcolor="black" stroked="f">
                <v:path arrowok="t"/>
              </v:shape>
              <v:shape id="_x0000_s7236" style="position:absolute;left:4117;top:1712;width:29;height:19" coordsize="29,19" path="m4,4l3,4r,l3,5,1,5r,l1,5r,1l1,6,,8r,l,9r,l,10r,l,11r,l,11r1,2l1,13r,1l3,15r,1l4,16r,1l6,18r1,l9,18r1,1l13,19r1,-1l17,18r2,-1l20,17r3,-1l25,15r3,-1l28,14r,-1l29,13r,l29,13r,-1l29,12r,l29,8r,l29,6r,l28,5r,l28,5r,-1l28,4r,l26,4r,l26,4r,l26,4r,l26,3r,l26,3r,l26,3r,l26,3r,l26,3,25,2r,-1l23,1,22,,20,,19,,17,,16,,14,1r-1,l13,1,11,2r-1,l9,2,7,3,6,3,4,4xe" fillcolor="black" stroked="f">
                <v:path arrowok="t"/>
              </v:shape>
              <v:shape id="_x0000_s7237" style="position:absolute;left:4157;top:1696;width:28;height:18" coordsize="28,18" path="m5,3l4,4,2,4r,1l1,5r,1l1,7,,7,,9r,1l,11r,l1,12r,1l1,13r,1l2,15r,l4,17r1,l5,18r2,l8,18r,l10,18r1,l13,18r3,-1l16,17r1,-1l17,16r,l19,15r,l20,15r,-1l22,15r,-1l22,14r,l23,14r,l23,14r,l25,14r1,-2l26,11r2,-1l28,10r,-1l28,9r,-2l28,6r,l28,5r,l26,4r,l26,3r,l25,3r,-1l23,2r,-1l22,1,20,r,l19,,17,,16,,14,,13,1r-2,l10,1,8,2,7,3,5,3,4,4,5,3xe" fillcolor="black" stroked="f">
                <v:path arrowok="t"/>
              </v:shape>
              <v:shape id="_x0000_s7238" style="position:absolute;left:4095;top:1747;width:31;height:21" coordsize="31,21" path="m25,17r,-1l26,16r,l26,16r,l26,16r,l28,15r-2,1l26,16r2,-1l28,15r1,l29,14r,l29,14r2,-1l31,12r,-1l31,10r,-1l31,8r,l29,7,28,6r,l28,6r,l28,6r,l28,6r,l28,5r-2,l26,4,25,2r,l23,1r-1,l20,r,1l19,1r,l17,1r,l17,1r,l17,1,16,2r-2,l13,4r-2,l10,4,8,5,7,5,5,6,4,6r,l2,6r,1l1,7r,l1,8r,l,9r,l,10r,l,10r,1l,11r,l,12r,l,13r,l,13r,l,13r,l,14r,l,14r,1l,16r1,l1,17r,l2,17r,2l2,19r2,l4,20r1,l5,20r,l7,21r,l7,21r1,l10,21r1,l13,21r1,-1l17,20r2,l20,19r2,l23,17r2,xe" fillcolor="black" stroked="f">
                <v:path arrowok="t"/>
              </v:shape>
              <v:shape id="_x0000_s7239" style="position:absolute;left:4134;top:1730;width:31;height:22" coordsize="31,22" path="m27,15r,l28,15r,l30,14r,l30,13r1,l31,12r,-1l31,11r,-1l31,10r,-1l31,9r,l31,8r,l30,6r,l30,6r,l28,6r,l28,5r,l28,5r,l28,3r-1,l27,3r,l25,2r,l24,2r,l24,1r,l23,1,23,,21,r,l21,,20,,18,r,l17,1r,l17,1r,l17,1r-2,l14,2r-2,l11,2r,1l9,3,8,5,6,6r,l6,6,5,6r,l3,7r,l3,8,2,8r,1l,11r,1l,13r,l2,14r,l2,15r,1l2,16r,l2,16r,1l2,17r,l2,18r1,l3,18r,l5,19r,l5,21r,l5,21r1,l6,21r,l8,22r,l9,22r,l9,22r2,l11,22r1,l12,22r2,l14,22r1,-1l18,19r2,l21,18r2,l24,17r1,-1l27,15r,xe" fillcolor="black" stroked="f">
                <v:path arrowok="t"/>
              </v:shape>
              <v:shape id="_x0000_s7240" style="position:absolute;left:4173;top:1717;width:32;height:21" coordsize="32,21" path="m28,16r,-1l29,15r,l29,14r2,l31,14r,-1l32,13r,-1l32,12r,-1l32,10r,l32,9r,l32,8r-1,l31,8r,-1l31,7r,l31,7r,-1l31,6r-2,l29,6r,-1l29,4r,l28,3r,-2l26,1,26,,25,,23,r,l22,r,l22,r,l22,r,l19,,18,,15,1r-2,l10,3,9,3,7,4,4,5,1,7r,l1,8,,8,,9r,l,10r,1l,11r,1l,12r1,1l1,13r,1l1,14r2,1l3,15r,1l3,16r1,2l4,18r,1l6,20r,l7,20r2,1l10,21r3,l15,20r3,l19,19r1,l22,18r3,l26,16r2,-1l28,16xe" fillcolor="black" stroked="f">
                <v:path arrowok="t"/>
              </v:shape>
              <v:shape id="_x0000_s7241" style="position:absolute;left:4114;top:1768;width:31;height:22" coordsize="31,22" path="m26,5l25,4r,-1l23,3r,-1l23,2,22,1r-2,l20,,19,1r-2,l17,1r-1,l16,1r,l16,1r,l14,2r-1,l13,2,12,3r-2,l9,3,7,3r,1l6,4,4,4,3,4r,1l1,5r,1l1,7,,7,,8r,2l,11r,2l,14r,2l1,17r,1l3,19r1,l4,20r2,1l6,21r1,l9,22r,l10,22r2,l14,21r2,l17,20r2,l20,19r2,l23,19r2,-1l26,17r2,l28,17r,-1l29,16r,l29,15r2,l31,14r,l31,10r,l31,10r,-1l31,9r,l31,9r,-1l31,8r-2,l29,7r,l28,6r,l28,5r-2,l26,5xe" fillcolor="black" stroked="f">
                <v:path arrowok="t"/>
              </v:shape>
              <v:shape id="_x0000_s7242" style="position:absolute;left:4154;top:1751;width:32;height:21" coordsize="32,21" path="m28,4r,l28,4r,l28,4r,l28,4r,l28,4,26,3r,-1l25,1r-2,l22,1,20,,19,,17,1,14,2,10,3,7,5,3,7,1,9,,12r1,3l3,18r1,2l5,20r2,1l7,21r1,l10,21r1,l13,21r,l13,21r1,l17,20r2,-1l20,19r2,-1l23,17r2,l26,16r3,l29,15r,l31,15r,l31,13r,l32,12r,l32,10r,-1l32,9r,-1l32,7r-1,l31,6r,l29,5r,l29,5r,-1l29,4r-1,l28,4r,l28,4xe" fillcolor="black" stroked="f">
                <v:path arrowok="t"/>
              </v:shape>
              <v:shape id="_x0000_s7243" style="position:absolute;left:4193;top:1738;width:30;height:20" coordsize="30,20" path="m29,5r,l29,5r,l29,5r-2,l27,4r,l27,4r,l27,4r,l27,4r,l27,4r,l27,4r,-1l26,2,24,1r-1,l23,,21,,20,,18,,17,1r-3,l12,2r-1,l9,3,8,3,6,4,5,4,3,5r,l2,6r,1l,7,,8,,9r,l,10r,1l,13r,1l2,14r,1l2,16r,l3,17r,l5,18r,1l6,19r2,l8,20r1,l11,20r,l12,20r,l14,19r1,l17,19r1,-1l20,18r1,-1l23,17r1,-1l26,16r1,l27,15r2,l29,15r1,-1l30,14r,-1l30,13r,-5l30,8r,-1l30,7r,l29,6r,l29,6r,-1xe" fillcolor="black" stroked="f">
                <v:path arrowok="t"/>
              </v:shape>
              <v:shape id="_x0000_s7244" style="position:absolute;left:3954;top:1628;width:282;height:191" coordsize="282,191" path="m282,138r-1,-2l279,136r-1,-1l275,135r-2,l272,136r-3,l268,136r-2,2l266,138r-1,l265,138r-2,l263,138r-1,1l262,139r-8,2l248,144r-7,2l234,149r-8,4l217,156r-9,4l198,163r-6,2l188,167r-5,2l179,171r-6,1l169,174r-5,1l158,176r-6,-7l145,161r-6,-7l133,146r-6,-8l121,130r-7,-7l107,114r-5,-4l98,104r-5,-4l90,96,86,90,83,86,78,81,74,77,71,71,68,67,64,63,61,58,58,55,55,50,50,46,47,41,45,37,42,32,37,27,34,22,30,18,27,13,22,8,18,4r,-1l16,2,15,1,14,,12,,11,,9,,6,,5,1,3,2r,1l2,4r,1l,6,2,7r,1l3,11r3,4l9,18r2,3l14,23r2,3l19,29r2,4l24,37r3,3l30,44r3,5l36,53r3,3l42,61r3,4l52,73r6,8l64,89r6,8l77,104r6,9l90,120r8,9l104,136r7,7l117,150r4,8l127,165r6,7l139,179r6,7l146,188r,l148,188r,1l148,189r1,l149,190r2,l151,190r4,1l155,191r,l155,191r,l155,191r,l155,191r,l157,190r3,l161,190r2,l166,189r1,l169,188r1,l176,186r6,-4l189,180r6,-2l201,176r4,-2l211,171r5,-1l219,167r4,-1l226,165r5,-1l234,162r4,-1l241,160r4,-1l248,158r5,-2l256,155r4,-1l263,151r5,-1l272,148r3,-1l278,146r1,-1l279,145r2,-2l282,142r,-1l282,140r,-2xe" fillcolor="black" stroked="f">
                <v:path arrowok="t"/>
              </v:shape>
              <v:shape id="_x0000_s7245" style="position:absolute;left:4022;top:1623;width:105;height:61" coordsize="105,61" path="m40,13r-6,1l30,16r-6,1l19,20r-4,2l10,24,5,26,,29r3,4l6,38r3,4l12,46r3,3l18,54r4,4l27,61r1,l31,60r2,l36,59r1,l40,58r2,l43,57r7,-2l58,52r7,-3l73,46r7,-2l87,41r8,-2l102,36r,l102,36r2,-2l104,34r,l105,34r,-1l105,33r,-1l102,28,99,24,96,21,93,16,90,12,87,8,84,5,80,r,l80,r,l80,r,l80,r,l78,,77,,74,1r-3,l68,2,65,3r-3,l61,5,58,6,55,7,53,8,50,9r-1,1l46,10r-2,1l42,12r-2,1xe" fillcolor="#72ff72" stroked="f">
                <v:path arrowok="t"/>
              </v:shape>
              <v:shape id="_x0000_s7246" style="position:absolute;left:4004;top:1609;width:142;height:89" coordsize="142,89" path="m141,42r-3,-4l133,32r-3,-5l127,22r-4,-6l119,12,114,8,108,4,96,14r2,l98,14r,l98,14r,l98,14r,l98,14r4,5l105,22r3,4l111,30r3,5l117,38r3,4l123,46r,1l123,47r,1l122,48r,l122,48r-2,2l120,50r,l113,53r-8,2l98,58r-7,2l83,63r-7,3l68,69r-7,2l60,72r-2,l55,73r-1,l51,74r-2,l46,75r-1,l40,72,36,68,33,63,30,60,27,56,24,52,21,47,18,43r5,-3l28,38r5,-2l37,34r5,-3l48,30r4,-2l58,27r2,-1l62,25r2,-1l67,24r1,-1l71,22r2,-1l76,20r3,-1l80,17r3,l86,16r3,-1l92,15r3,-1l96,14,108,4r,l108,4r,l108,4r,l108,4r,l108,4,107,2r,-1l105,1,104,r-2,l101,,99,,98,,92,1,85,2,79,5,73,6,67,8r-6,2l55,13r-6,2l48,15r-2,1l45,16r-2,1l42,17r-3,l37,19r-1,l31,21r-3,1l24,24r-4,2l15,27r-3,2l8,31,5,34,3,35,2,36r,1l,37r,1l,39r,1l,41r2,5l3,51r3,5l9,60r5,6l17,70r4,4l24,78r2,2l26,81r1,1l28,83r2,1l31,85r2,1l33,87r4,1l42,89r4,l51,88r4,-1l60,86r4,-1l68,84r9,-3l86,77r7,-3l102,72r8,-3l119,66r7,-4l135,58r,l135,58r,l135,58r1,-1l136,57r,l136,57r,l138,56r,l138,56r1,-1l139,55r,l139,54r2,l141,52r1,-1l142,50r,-3l142,46r,-1l141,44r,-2xe" fillcolor="black" stroked="f">
                <v:path arrowok="t"/>
              </v:shape>
            </v:group>
            <v:group id="_x0000_s7247" style="position:absolute;left:4546;top:4710;width:355;height:295" coordorigin="4546,1541" coordsize="355,295">
              <v:shape id="_x0000_s7248" style="position:absolute;left:4563;top:1555;width:55;height:53" coordsize="55,53" path="m,9l,8,2,7,2,6,3,5,6,4,8,3,9,2,12,1,18,r,l19,r2,1l25,5r5,5l34,16r5,4l43,25r4,6l50,35r5,5l55,40r,l52,42r-3,2l46,45r-3,1l39,48r-3,2l33,51r-3,2l25,48,21,43,16,37,14,32,9,27,6,20,3,15,,9xe" fillcolor="#666" stroked="f">
                <v:path arrowok="t"/>
              </v:shape>
              <v:shape id="_x0000_s7249" style="position:absolute;left:4591;top:1576;width:294;height:247" coordsize="294,247" path="m276,205r-11,4l253,214r-11,4l231,223r-12,4l207,231r-12,5l182,241r-3,1l176,243r-3,1l170,245r-3,l164,246r-3,1l158,247r-9,-2l142,238,126,219,110,199,92,178,74,155,56,133,39,109,19,86,2,62,,61,,60,,58,,57,,56,2,55r,-1l2,52,3,47,9,45r,l9,45r,l9,45r,l9,45r-1,l8,45,22,38,36,30,50,25,65,18,81,13,98,9,114,4,130,r,l130,r,l132,r,l132,r,l132,r4,1l139,2r3,1l145,4r3,3l151,9r1,2l155,13r20,20l192,54r15,19l223,92r15,19l253,131r15,20l285,172r6,13l294,193r-1,1l293,196r-3,2l288,199r-3,1l282,202r-3,1l276,205xe" fillcolor="#ff8c00" stroked="f">
                <v:path arrowok="t"/>
              </v:shape>
              <v:shape id="_x0000_s7250" style="position:absolute;left:4574;top:1562;width:327;height:274" coordsize="327,274" path="m326,197r-7,-12l302,164,288,144,273,123,258,103,242,83,227,63,209,43,190,22r-4,-4l181,14r-4,-3l171,8,165,5,159,2,152,1,144,r-1,l141,r-1,l140,1r-2,l137,2r-2,l135,3r12,11l147,14r,l147,14r2,l149,14r,l149,14r,l153,15r3,1l159,17r3,1l165,21r3,2l169,25r3,2l192,47r17,21l224,87r16,19l255,125r15,20l285,165r17,21l308,199r3,8l310,208r,2l307,212r-2,1l302,214r-3,2l296,217r-3,2l282,223r-12,5l259,232r-11,5l236,241r-12,4l212,250r-13,5l196,256r-3,1l190,258r-3,1l184,259r-3,1l178,261r-3,l166,259r-7,-7l143,233,127,213,109,192,91,169,73,147,56,123,36,100,19,76,17,75r,-1l17,72r,-1l17,70r2,-1l19,68r,-2l20,61r6,-2l26,59r,l26,59r,l26,59r,l25,59r,l39,52,53,44,67,39,82,32,98,27r17,-4l131,18r16,-4l135,3,118,8r-17,4l85,17,69,23,53,29,38,36,23,43,10,52r-2,l7,52r,1l5,53r,1l4,54r,1l4,55r,1l3,59,1,61r,3l,68r,2l,73r,2l,78r1,3l20,105r19,25l59,154r19,25l96,201r17,23l131,244r15,18l153,268r2,1l155,269r,l155,270r1,l156,270r2,1l158,271r5,2l166,273r5,1l174,274r4,l183,273r4,-1l194,271r8,-2l215,263r13,-4l240,255r12,-5l264,245r13,-5l289,236r13,-6l307,228r4,-2l314,224r5,-2l321,220r2,-4l324,213r2,-2l327,204r,-2l327,201r,l326,200r,-1l326,198r,-1l326,197xe" fillcolor="black" stroked="f">
                <v:path arrowok="t"/>
              </v:shape>
              <v:shape id="_x0000_s7251" style="position:absolute;left:4546;top:1541;width:88;height:75" coordsize="88,75" path="m36,73r2,l39,72r,-2l41,70r1,-1l44,69r,-1l45,67r2,l42,62,38,57,33,51,31,46,26,41,23,34,20,29,17,23r,-1l19,21r,-1l20,19r3,-1l25,17r1,-1l29,15r6,-1l35,14r1,l38,15r4,4l47,24r4,6l56,34r4,5l64,45r3,4l72,54r3,-1l76,52r2,-1l81,50r1,l84,49r3,-1l88,47,84,43,79,37,76,32,72,28,67,22,63,17,59,13,54,7,48,3r-1,l47,2r-2,l45,2r,l44,1r,l42,1r-4,l35,r,l33,r,l32,r,l32,,31,r,l22,3,19,4,14,6,11,8,7,11,4,13,2,16,1,18,,21r1,8l4,36r3,7l11,50r6,7l22,63r6,5l32,75r,l33,75r,-1l33,74r2,l35,74r,-1l36,73xe" fillcolor="black" stroked="f">
                <v:path arrowok="t"/>
              </v:shape>
              <v:shape id="_x0000_s7252" style="position:absolute;left:4640;top:1606;width:25;height:23" coordsize="25,23" path="m1,10r,1l3,12r,2l4,15r2,1l6,17r1,1l9,19r1,1l12,22r1,l15,23r1,l18,23r1,-1l21,22r1,-2l24,19r1,-1l25,17r,-2l25,14r,-1l24,12,22,11r,-1l21,9r,-1l19,7r,l18,5r,-1l16,3,15,2,13,1,12,,10,,9,,7,,6,1,3,1r,1l1,3,,4,,7,,8,,9r1,1xe" fillcolor="black" stroked="f">
                <v:path arrowok="t"/>
              </v:shape>
              <v:shape id="_x0000_s7253" style="position:absolute;left:4667;top:1597;width:26;height:22" coordsize="26,22" path="m1,10r2,1l4,12r,1l5,14r,2l7,17r1,1l8,19r2,1l11,21r2,l14,22r3,l19,22r1,-1l22,21r1,-1l25,19r,-1l26,17r,-1l26,13,25,12r,-1l23,10,22,9r,-1l20,7r,-1l19,5,17,4r,-1l16,2,14,1r-1,l10,,8,,7,,5,1,4,1,3,2,1,3r,1l,5,,7,,8,1,9r,1xe" fillcolor="black" stroked="f">
                <v:path arrowok="t"/>
              </v:shape>
              <v:shape id="_x0000_s7254" style="position:absolute;left:4695;top:1588;width:23;height:20" coordsize="23,20" path="m1,10r,1l3,12r,1l4,14r,2l6,17r1,1l7,18r2,1l10,20r3,l14,20r2,l17,20r2,l20,19r2,-1l23,17r,-1l23,14r,-1l23,12,22,11r,-1l20,10r,l20,9r,l20,9r,l19,9r,l19,9r1,l20,9r,l20,9r,l20,9r,1l20,9r,-2l20,7,19,6r,l19,5,17,4r,l17,3,16,2,14,1,13,,11,,9,,7,,6,1,4,1,3,2,1,3r,1l,5,,6,1,9r,1xe" fillcolor="black" stroked="f">
                <v:path arrowok="t"/>
              </v:shape>
              <v:shape id="_x0000_s7255" style="position:absolute;left:4696;top:1705;width:33;height:19" coordsize="33,19" path="m30,15r,l30,15r1,-2l31,13r,l31,12r,l31,11r2,l33,10r,l33,9r,l31,8r,l31,8r,-1l31,8r,-1l31,7r,l31,7r,l31,6r,l31,6r,l31,6r,l31,6r,l31,6r,l31,6r,-1l30,5r,-1l28,3r,l27,3r,-1l25,2,24,1r-2,l22,,21,,19,,18,,16,,15,,13,1r,l12,1,10,2,9,2r,l8,3,6,3r,l5,3r,1l3,4r,1l2,5r,1l2,6,,9r,1l2,10r,1l2,12r1,1l3,15r2,1l5,17r1,1l8,18r,l9,18r,1l10,19r,l12,19r,l16,18r2,l19,18r2,l21,18r1,-1l24,17r1,l25,17r5,-2xe" fillcolor="black" stroked="f">
                <v:path arrowok="t"/>
              </v:shape>
              <v:shape id="_x0000_s7256" style="position:absolute;left:4740;top:1690;width:30;height:19" coordsize="30,19" path="m3,11r,1l3,13r2,l5,15r,l6,16r,l8,17r,l9,18r,l9,18r2,l11,18r,1l11,19r1,l15,19r2,l18,19r2,l21,19r,-1l23,18r1,-1l26,16r1,-1l28,15r,l30,13r,l30,12r,l30,11r,l30,9r,-1l30,8r,-1l30,7r,-1l28,6r,-1l28,5r,-1l27,4r,-1l27,3r-1,l26,2r-2,l24,2r,l24,2r,-1l23,1r,l23,1r,l23,1,21,,20,,18,r,l17,,15,r,l15,,14,,12,1r-1,l9,1,8,2,6,3,5,3,3,4,2,8,,8,,9r2,l2,10r,l2,10r,1l2,11r1,xe" fillcolor="black" stroked="f">
                <v:path arrowok="t"/>
              </v:shape>
              <v:shape id="_x0000_s7257" style="position:absolute;left:4779;top:1675;width:28;height:19" coordsize="28,19" path="m3,14r,l3,14r,l3,14r,1l3,15r,l3,15r,l3,16r1,l4,16r,1l4,17r2,l6,17r,1l6,18r1,l7,18r2,l9,19r1,l10,19r2,l12,19r1,l16,18r2,l18,18r1,-1l20,17r,l22,16r,l23,16r,l23,16r2,-1l25,15r1,l26,14r,l26,12r2,l28,11r,-1l28,10r,l28,9r,l28,8r,l28,8,26,7r,-1l26,6r,-1l25,4r,l25,3r-2,l23,2r,l22,1r,l20,r,l19,,18,,16,r,l15,r,l13,r,l12,r,l12,1r-2,l9,2,7,2r,1l6,3,4,4r,l3,5,4,4r,l3,5r,l3,5,1,5r,1l1,6r,l1,7r,l1,7,,8r,l,8r,l,8r,l,9r,l,10r,l,11r,l1,11r,1l1,12r2,2xe" fillcolor="black" stroked="f">
                <v:path arrowok="t"/>
              </v:shape>
              <v:shape id="_x0000_s7258" style="position:absolute;left:4715;top:1727;width:33;height:19" coordsize="33,19" path="m31,13r,-1l33,11r,-1l33,10r,-1l31,8r,l30,6r,-1l30,6r,l30,5r,l30,5r,l30,5r,l28,5r,-1l28,4,27,3r,l27,3,25,2r,l24,2r,-1l22,1,21,r,l20,,18,,17,,15,r,l14,r,1l12,1r-1,l11,1,9,2,8,2r,l8,2r,l8,2,6,2r,1l6,3r,l5,3r,l3,4r,l2,5r,l2,6,,6,,9r,l,9r,l,9r,l,9r,l,9r,1l,11r,l,12r,l,12r2,1l2,13r,l2,14r3,2l6,18r3,1l14,19r3,l20,18r4,-1l27,16r,l28,15r,l30,15r,-1l30,14r1,-1l31,13xe" fillcolor="black" stroked="f">
                <v:path arrowok="t"/>
              </v:shape>
              <v:shape id="_x0000_s7259" style="position:absolute;left:4757;top:1712;width:29;height:19" coordsize="29,19" path="m4,4l3,4r,l3,5,1,5r,l1,5r,1l1,6,,8r,l,9r,l,10r,l,11r,l,11r1,2l1,13r,1l3,15r,1l4,16r,1l6,18r1,l9,18r1,1l13,19r1,-1l17,18r2,-1l20,17r3,-1l25,15r3,-1l28,14r,-1l29,13r,l29,13r,-1l29,12r,l29,8r,l29,6r,l28,5r,l28,5r,-1l28,4r,l26,4r,l26,4r,l26,4r,l26,3r,l26,3r,l26,3r,l26,3r,l26,3,25,2r,-1l23,1,22,,20,,19,,17,,16,,14,1r-1,l13,1,11,2r-1,l9,2,7,3,6,3,4,4xe" fillcolor="black" stroked="f">
                <v:path arrowok="t"/>
              </v:shape>
              <v:shape id="_x0000_s7260" style="position:absolute;left:4797;top:1696;width:28;height:18" coordsize="28,18" path="m5,3l4,4,2,4r,1l1,5r,1l1,7,,7,,9r,1l,11r,l1,12r,1l1,13r,1l2,15r,l4,17r1,l5,18r2,l8,18r,l10,18r1,l13,18r3,-1l16,17r1,-1l17,16r,l19,15r,l20,15r,-1l22,15r,-1l22,14r,l23,14r,l23,14r,l25,14r1,-2l26,11r2,-1l28,10r,-1l28,9r,-2l28,6r,l28,5r,l26,4r,l26,3r,l25,3r,-1l23,2r,-1l22,1,20,r,l19,,17,,16,,14,,13,1r-2,l10,1,8,2,7,3,5,3,4,4,5,3xe" fillcolor="black" stroked="f">
                <v:path arrowok="t"/>
              </v:shape>
              <v:shape id="_x0000_s7261" style="position:absolute;left:4735;top:1747;width:31;height:21" coordsize="31,21" path="m25,17r,-1l26,16r,l26,16r,l26,16r,l28,15r-2,1l26,16r2,-1l28,15r1,l29,14r,l29,14r2,-1l31,12r,-1l31,10r,-1l31,8r,l29,7,28,6r,l28,6r,l28,6r,l28,6r,l28,5r-2,l26,4,25,2r,l23,1r-1,l20,r,1l19,1r,l17,1r,l17,1r,l17,1,16,2r-2,l13,4r-2,l10,4,8,5,7,5,5,6,4,6r,l2,6r,1l1,7r,l1,8r,l,9r,l,10r,l,10r,1l,11r,l,12r,l,13r,l,13r,l,13r,l,14r,l,14r,1l,16r1,l1,17r,l2,17r,2l2,19r2,l4,20r1,l5,20r,l7,21r,l7,21r1,l10,21r1,l13,21r1,-1l17,20r2,l20,19r2,l23,17r2,xe" fillcolor="black" stroked="f">
                <v:path arrowok="t"/>
              </v:shape>
              <v:shape id="_x0000_s7262" style="position:absolute;left:4774;top:1730;width:31;height:22" coordsize="31,22" path="m27,15r,l28,15r,l30,14r,l30,13r1,l31,12r,-1l31,11r,-1l31,10r,-1l31,9r,l31,8r,l30,6r,l30,6r,l28,6r,l28,5r,l28,5r,l28,3r-1,l27,3r,l25,2r,l24,2r,l24,1r,l23,1,23,,21,r,l21,,20,,18,r,l17,1r,l17,1r,l17,1r-2,l14,2r-2,l11,2r,1l9,3,8,5,6,6r,l6,6,5,6r,l3,7r,l3,8,2,8r,1l,11r,1l,13r,l2,14r,l2,15r,1l2,16r,l2,16r,1l2,17r,l2,18r1,l3,18r,l5,19r,l5,21r,l5,21r1,l6,21r,l8,22r,l9,22r,l9,22r2,l11,22r1,l12,22r2,l14,22r1,-1l18,19r2,l21,18r2,l24,17r1,-1l27,15r,xe" fillcolor="black" stroked="f">
                <v:path arrowok="t"/>
              </v:shape>
              <v:shape id="_x0000_s7263" style="position:absolute;left:4813;top:1717;width:32;height:21" coordsize="32,21" path="m28,16r,-1l29,15r,l29,14r2,l31,14r,-1l32,13r,-1l32,12r,-1l32,10r,l32,9r,l32,8r-1,l31,8r,-1l31,7r,l31,7r,-1l31,6r-2,l29,6r,-1l29,4r,l28,3r,-2l26,1,26,,25,,23,r,l22,r,l22,r,l22,r,l19,,18,,15,1r-2,l10,3,9,3,7,4,4,5,1,7r,l1,8,,8,,9r,l,10r,1l,11r,1l,12r1,1l1,13r,1l1,14r2,1l3,15r,1l3,16r1,2l4,18r,1l6,20r,l7,20r2,1l10,21r3,l15,20r3,l19,19r1,l22,18r3,l26,16r2,-1l28,16xe" fillcolor="black" stroked="f">
                <v:path arrowok="t"/>
              </v:shape>
              <v:shape id="_x0000_s7264" style="position:absolute;left:4754;top:1768;width:31;height:22" coordsize="31,22" path="m26,5l25,4r,-1l23,3r,-1l23,2,22,1r-2,l20,,19,1r-2,l17,1r-1,l16,1r,l16,1r,l14,2r-1,l13,2,12,3r-2,l9,3,7,3r,1l6,4,4,4,3,4r,1l1,5r,1l1,7,,7,,8r,2l,11r,2l,14r,2l1,17r,1l3,19r1,l4,20r2,1l6,21r1,l9,22r,l10,22r2,l14,21r2,l17,20r2,l20,19r2,l23,19r2,-1l26,17r2,l28,17r,-1l29,16r,l29,15r2,l31,14r,l31,10r,l31,10r,-1l31,9r,l31,9r,-1l31,8r-2,l29,7r,l28,6r,l28,5r-2,l26,5xe" fillcolor="black" stroked="f">
                <v:path arrowok="t"/>
              </v:shape>
              <v:shape id="_x0000_s7265" style="position:absolute;left:4794;top:1751;width:32;height:21" coordsize="32,21" path="m28,4r,l28,4r,l28,4r,l28,4r,l28,4,26,3r,-1l25,1r-2,l22,1,20,,19,,17,1,14,2,10,3,7,5,3,7,1,9,,12r1,3l3,18r1,2l5,20r2,1l7,21r1,l10,21r1,l13,21r,l13,21r1,l17,20r2,-1l20,19r2,-1l23,17r2,l26,16r3,l29,15r,l31,15r,l31,13r,l32,12r,l32,10r,-1l32,9r,-1l32,7r-1,l31,6r,l29,5r,l29,5r,-1l29,4r-1,l28,4r,l28,4xe" fillcolor="black" stroked="f">
                <v:path arrowok="t"/>
              </v:shape>
              <v:shape id="_x0000_s7266" style="position:absolute;left:4833;top:1738;width:30;height:20" coordsize="30,20" path="m29,5r,l29,5r,l29,5r-2,l27,4r,l27,4r,l27,4r,l27,4r,l27,4r,l27,4r,-1l26,2,24,1r-1,l23,,21,,20,,18,,17,1r-3,l12,2r-1,l9,3,8,3,6,4,5,4,3,5r,l2,6r,1l,7,,8,,9r,l,10r,1l,13r,1l2,14r,1l2,16r,l3,17r,l5,18r,1l6,19r2,l8,20r1,l11,20r,l12,20r,l14,19r1,l17,19r1,-1l20,18r1,-1l23,17r1,-1l26,16r1,l27,15r2,l29,15r1,-1l30,14r,-1l30,13r,-5l30,8r,-1l30,7r,l29,6r,l29,6r,-1xe" fillcolor="black" stroked="f">
                <v:path arrowok="t"/>
              </v:shape>
              <v:shape id="_x0000_s7267" style="position:absolute;left:4594;top:1628;width:282;height:191" coordsize="282,191" path="m282,138r-1,-2l279,136r-1,-1l275,135r-2,l272,136r-3,l268,136r-2,2l266,138r-1,l265,138r-2,l263,138r-1,1l262,139r-8,2l248,144r-7,2l234,149r-8,4l217,156r-9,4l198,163r-6,2l188,167r-5,2l179,171r-6,1l169,174r-5,1l158,176r-6,-7l145,161r-6,-7l133,146r-6,-8l121,130r-7,-7l107,114r-5,-4l98,104r-5,-4l90,96,86,90,83,86,78,81,74,77,71,71,68,67,64,63,61,58,58,55,55,50,50,46,47,41,45,37,42,32,37,27,34,22,30,18,27,13,22,8,18,4r,-1l16,2,15,1,14,,12,,11,,9,,6,,5,1,3,2r,1l2,4r,1l,6,2,7r,1l3,11r3,4l9,18r2,3l14,23r2,3l19,29r2,4l24,37r3,3l30,44r3,5l36,53r3,3l42,61r3,4l52,73r6,8l64,89r6,8l77,104r6,9l90,120r8,9l104,136r7,7l117,150r4,8l127,165r6,7l139,179r6,7l146,188r,l148,188r,1l148,189r1,l149,190r2,l151,190r4,1l155,191r,l155,191r,l155,191r,l155,191r,l157,190r3,l161,190r2,l166,189r1,l169,188r1,l176,186r6,-4l189,180r6,-2l201,176r4,-2l211,171r5,-1l219,167r4,-1l226,165r5,-1l234,162r4,-1l241,160r4,-1l248,158r5,-2l256,155r4,-1l263,151r5,-1l272,148r3,-1l278,146r1,-1l279,145r2,-2l282,142r,-1l282,140r,-2xe" fillcolor="black" stroked="f">
                <v:path arrowok="t"/>
              </v:shape>
              <v:shape id="_x0000_s7268" style="position:absolute;left:4662;top:1623;width:105;height:61" coordsize="105,61" path="m40,13r-6,1l30,16r-6,1l19,20r-4,2l10,24,5,26,,29r3,4l6,38r3,4l12,46r3,3l18,54r4,4l27,61r1,l31,60r2,l36,59r1,l40,58r2,l43,57r7,-2l58,52r7,-3l73,46r7,-2l87,41r8,-2l102,36r,l102,36r2,-2l104,34r,l105,34r,-1l105,33r,-1l102,28,99,24,96,21,93,16,90,12,87,8,84,5,80,r,l80,r,l80,r,l80,r,l78,,77,,74,1r-3,l68,2,65,3r-3,l61,5,58,6,55,7,53,8,50,9r-1,1l46,10r-2,1l42,12r-2,1xe" fillcolor="#72ff72" stroked="f">
                <v:path arrowok="t"/>
              </v:shape>
              <v:shape id="_x0000_s7269" style="position:absolute;left:4644;top:1609;width:142;height:89" coordsize="142,89" path="m141,42r-3,-4l133,32r-3,-5l127,22r-4,-6l119,12,114,8,108,4,96,14r2,l98,14r,l98,14r,l98,14r,l98,14r4,5l105,22r3,4l111,30r3,5l117,38r3,4l123,46r,1l123,47r,1l122,48r,l122,48r-2,2l120,50r,l113,53r-8,2l98,58r-7,2l83,63r-7,3l68,69r-7,2l60,72r-2,l55,73r-1,l51,74r-2,l46,75r-1,l40,72,36,68,33,63,30,60,27,56,24,52,21,47,18,43r5,-3l28,38r5,-2l37,34r5,-3l48,30r4,-2l58,27r2,-1l62,25r2,-1l67,24r1,-1l71,22r2,-1l76,20r3,-1l80,17r3,l86,16r3,-1l92,15r3,-1l96,14,108,4r,l108,4r,l108,4r,l108,4r,l108,4,107,2r,-1l105,1,104,r-2,l101,,99,,98,,92,1,85,2,79,5,73,6,67,8r-6,2l55,13r-6,2l48,15r-2,1l45,16r-2,1l42,17r-3,l37,19r-1,l31,21r-3,1l24,24r-4,2l15,27r-3,2l8,31,5,34,3,35,2,36r,1l,37r,1l,39r,1l,41r2,5l3,51r3,5l9,60r5,6l17,70r4,4l24,78r2,2l26,81r1,1l28,83r2,1l31,85r2,1l33,87r4,1l42,89r4,l51,88r4,-1l60,86r4,-1l68,84r9,-3l86,77r7,-3l102,72r8,-3l119,66r7,-4l135,58r,l135,58r,l135,58r1,-1l136,57r,l136,57r,l138,56r,l138,56r1,-1l139,55r,l139,54r2,l141,52r1,-1l142,50r,-3l142,46r,-1l141,44r,-2xe" fillcolor="black" stroked="f">
                <v:path arrowok="t"/>
              </v:shape>
            </v:group>
            <v:shape id="_x0000_s7270" style="position:absolute;left:4186;top:4476;width:499;height:221" coordsize="2558,1134" path="m295,944l2238,128hdc2255,120,2275,128,2282,145v7,17,-1,37,-18,44hal320,1006hdc303,1013,284,1005,277,988v-7,-17,1,-37,18,-44haxm446,1134l,1104,291,765r155,369xm2112,r446,29l2267,368,2112,xe" fillcolor="black" strokeweight=".15pt">
              <v:stroke joinstyle="bevel"/>
              <v:path arrowok="t"/>
              <o:lock v:ext="edit" verticies="t"/>
            </v:shape>
            <v:shape id="_x0000_s7271" style="position:absolute;left:4789;top:4533;width:78;height:210" coordsize="400,1075" path="m233,333r,408hdc233,760,218,775,200,775v-19,,-34,-15,-34,-34hal166,333hdc166,315,181,300,200,300v18,,33,15,33,33haxm,400l200,,400,400,,400xm400,675l200,1075,,675r400,xe" fillcolor="black" strokeweight=".15pt">
              <v:stroke joinstyle="bevel"/>
              <v:path arrowok="t"/>
              <o:lock v:ext="edit" verticies="t"/>
            </v:shape>
            <v:group id="_x0000_s7272" style="position:absolute;left:6419;top:4378;width:1855;height:663" coordorigin="6419,1209" coordsize="1855,663">
              <v:shape id="_x0000_s7273" style="position:absolute;left:6419;top:1209;width:1855;height:663" coordsize="4754,1700" path="m283,hdc127,,,127,,283hal,1416hdc,1573,127,1700,283,1700hal4471,1700hdc4627,1700,4754,1573,4754,1416hal4754,283hdc4754,127,4627,,4471,hal283,hdxe" fillcolor="#ffc" strokeweight="0">
                <v:path arrowok="t"/>
              </v:shape>
              <v:shape id="_x0000_s7274" style="position:absolute;left:6419;top:1209;width:1855;height:663" coordsize="4754,1700" path="m283,hdc127,,,127,,283hal,1416hdc,1573,127,1700,283,1700hal4471,1700hdc4627,1700,4754,1573,4754,1416hal4754,283hdc4754,127,4627,,4471,hal283,hdxe" filled="f" strokeweight=".5pt">
                <v:stroke endcap="round"/>
                <v:path arrowok="t"/>
              </v:shape>
            </v:group>
            <v:group id="_x0000_s7275" style="position:absolute;left:6633;top:5057;width:333;height:245" coordorigin="6633,1888" coordsize="333,245">
              <v:oval id="_x0000_s7276" style="position:absolute;left:6633;top:1888;width:333;height:245" fillcolor="#bbe0e3" strokeweight="0"/>
              <v:oval id="_x0000_s7277" style="position:absolute;left:6633;top:1888;width:333;height:245" filled="f" strokeweight=".5pt">
                <v:stroke endcap="round"/>
              </v:oval>
            </v:group>
            <v:group id="_x0000_s7278" style="position:absolute;left:7703;top:5057;width:335;height:245" coordorigin="7703,1888" coordsize="335,245">
              <v:oval id="_x0000_s7279" style="position:absolute;left:7703;top:1888;width:335;height:245" fillcolor="#bbe0e3" strokeweight="0"/>
              <v:oval id="_x0000_s7280" style="position:absolute;left:7703;top:1888;width:335;height:245" filled="f" strokeweight=".5pt">
                <v:stroke endcap="round"/>
              </v:oval>
            </v:group>
            <v:group id="_x0000_s7281" style="position:absolute;left:1080;top:1800;width:7084;height:1371" coordorigin="1256,6" coordsize="7084,1371">
              <v:group id="_x0000_s7282" style="position:absolute;left:1256;top:6;width:7084;height:1371" coordorigin="1256,6" coordsize="7084,1371">
                <v:shape id="_x0000_s7283" style="position:absolute;left:1334;top:84;width:7006;height:1293" coordsize="17953,3316" path="m1621,1103hdc700,1127,1,1323,1,1557v-1,162,340,312,893,394hal885,1945hdc570,2030,396,2141,396,2256v,251,811,454,1812,454c2278,2710,2348,2709,2419,2707hal2409,2710hdc2981,2962,4043,3117,5194,3117v581,,1153,-40,1652,-115hal6841,3002hdc7361,3199,8237,3316,9174,3316v1236,,2328,-204,2686,-502hal11862,2818hdc12245,2878,12685,2909,13136,2909v1320,,2394,-267,2404,-599hal15535,2309hdc16922,2259,17953,1960,17953,1608v,-156,-206,-307,-583,-431hal17364,1177hdc17482,1107,17544,1032,17544,957v,-252,-670,-473,-1634,-539hal15917,417hdc15744,176,14907,,13930,v-593,,-1156,66,-1540,179hal12394,180hdc12051,67,11517,,10951,,10264,,9635,98,9328,253hal9335,260hdc8920,158,8361,100,7779,100v-819,,-1572,114,-1957,296hal5815,400hdc5385,336,4895,303,4396,303v-1550,,-2806,316,-2806,706c1589,1040,1599,1072,1615,1104hal1621,1103hdxe" fillcolor="gray" strokeweight="0">
                  <v:path arrowok="t"/>
                </v:shape>
                <v:shape id="_x0000_s7284" style="position:absolute;left:1256;top:6;width:7006;height:1293" coordsize="17953,3316" path="m1621,1103hdc700,1127,1,1323,1,1557v-1,162,340,312,893,394hal885,1945hdc570,2030,396,2141,396,2256v,251,811,454,1812,454c2278,2710,2348,2709,2419,2707hal2409,2710hdc2981,2962,4043,3117,5194,3117v581,,1153,-40,1652,-115hal6841,3002hdc7361,3199,8237,3316,9174,3316v1236,,2328,-204,2686,-502hal11862,2818hdc12245,2878,12685,2909,13136,2909v1320,,2394,-267,2404,-599hal15535,2309hdc16922,2259,17953,1960,17953,1608v,-156,-206,-307,-583,-431hal17364,1177hdc17482,1107,17544,1032,17544,957v,-252,-670,-473,-1634,-539hal15917,417hdc15744,176,14907,,13930,v-593,,-1156,66,-1540,179hal12394,180hdc12051,67,11517,,10951,,10264,,9635,98,9328,253hal9335,260hdc8920,158,8361,100,7779,100v-819,,-1572,114,-1957,296hal5815,400hdc5385,336,4895,303,4396,303v-1550,,-2806,316,-2806,706c1589,1040,1599,1072,1615,1104hal1621,1103hdxe" fillcolor="#f90" strokeweight="0">
                  <v:path arrowok="t"/>
                </v:shape>
                <v:shape id="_x0000_s7285" style="position:absolute;left:1256;top:6;width:7006;height:1293" coordsize="17953,3316" path="m1621,1103hdc700,1127,1,1323,1,1557v-1,162,340,312,893,394hal885,1945hdc570,2030,396,2141,396,2256v,251,811,454,1812,454c2278,2710,2348,2709,2419,2707hal2409,2710hdc2981,2962,4043,3117,5194,3117v581,,1153,-40,1652,-115hal6841,3002hdc7361,3199,8237,3316,9174,3316v1236,,2328,-204,2686,-502hal11862,2818hdc12245,2878,12685,2909,13136,2909v1320,,2394,-267,2404,-599hal15535,2309hdc16922,2259,17953,1960,17953,1608v,-156,-206,-307,-583,-431hal17364,1177hdc17482,1107,17544,1032,17544,957v,-252,-670,-473,-1634,-539hal15917,417hdc15744,176,14907,,13930,v-593,,-1156,66,-1540,179hal12394,180hdc12051,67,11517,,10951,,10264,,9635,98,9328,253hal9335,260hdc8920,158,8361,100,7779,100v-819,,-1572,114,-1957,296hal5815,400hdc5385,336,4895,303,4396,303v-1550,,-2806,316,-2806,706c1589,1040,1599,1072,1615,1104hal1621,1103hdxe" filled="f" strokeweight=".5pt">
                  <v:stroke endcap="round"/>
                  <v:path arrowok="t"/>
                </v:shape>
                <v:shape id="_x0000_s7286" style="position:absolute;left:1605;top:767;width:410;height:24" coordsize="410,24" path="m,hdc107,16,231,24,356,24v18,,36,,54,-1e" filled="f" strokeweight=".5pt">
                  <v:stroke endcap="round"/>
                  <v:path arrowok="t"/>
                </v:shape>
                <v:shape id="_x0000_s7287" style="position:absolute;left:2200;top:1050;width:179;height:12" coordsize="179,12" path="m,12hdc61,10,122,6,179,e" filled="f" strokeweight=".5pt">
                  <v:stroke endcap="round"/>
                  <v:path arrowok="t"/>
                </v:shape>
                <v:shape id="_x0000_s7288" style="position:absolute;left:3817;top:1125;width:108;height:52" coordsize="108,52" path="m,hdc29,18,65,35,108,52e" filled="f" strokeweight=".5pt">
                  <v:stroke endcap="round"/>
                  <v:path arrowok="t"/>
                </v:shape>
                <v:shape id="_x0000_s7289" style="position:absolute;left:5884;top:1046;width:43;height:57" coordsize="43,57" path="m,57hdc22,39,36,20,43,e" filled="f" strokeweight=".5pt">
                  <v:stroke endcap="round"/>
                  <v:path arrowok="t"/>
                </v:shape>
                <v:shape id="_x0000_s7290" style="position:absolute;left:6793;top:694;width:527;height:213" coordsize="527,213" path="m527,213hdc527,213,527,212,527,211,527,121,322,39,,e" filled="f" strokeweight=".5pt">
                  <v:stroke endcap="round"/>
                  <v:path arrowok="t"/>
                </v:shape>
                <v:shape id="_x0000_s7291" style="position:absolute;left:7797;top:465;width:235;height:80" coordsize="235,80" path="m,80hdc102,58,182,31,235,e" filled="f" strokeweight=".5pt">
                  <v:stroke endcap="round"/>
                  <v:path arrowok="t"/>
                </v:shape>
                <v:shape id="_x0000_s7292" style="position:absolute;left:7467;top:169;width:13;height:38" coordsize="13,38" path="m13,38hdc13,36,13,36,13,35,13,23,9,11,,e" filled="f" strokeweight=".5pt">
                  <v:stroke endcap="round"/>
                  <v:path arrowok="t"/>
                </v:shape>
                <v:shape id="_x0000_s7293" style="position:absolute;left:5971;top:76;width:120;height:48" coordsize="120,48" path="m120,hdc71,14,30,31,,48e" filled="f" strokeweight=".5pt">
                  <v:stroke endcap="round"/>
                  <v:path arrowok="t"/>
                </v:shape>
                <v:shape id="_x0000_s7294" style="position:absolute;left:4837;top:105;width:59;height:41" coordsize="59,41" path="m59,hdc33,13,13,27,,41e" filled="f" strokeweight=".5pt">
                  <v:stroke endcap="round"/>
                  <v:path arrowok="t"/>
                </v:shape>
                <v:shape id="_x0000_s7295" style="position:absolute;left:3525;top:162;width:211;height:40" coordsize="211,40" path="m211,40hdc147,25,77,11,,e" filled="f" strokeweight=".5pt">
                  <v:stroke endcap="round"/>
                  <v:path arrowok="t"/>
                </v:shape>
                <v:shape id="_x0000_s7296" style="position:absolute;left:1886;top:436;width:37;height:43" coordsize="37,43" path="m,hdc8,15,20,29,37,43e" filled="f" strokeweight=".5pt">
                  <v:stroke endcap="round"/>
                  <v:path arrowok="t"/>
                </v:shape>
              </v:group>
              <v:shape id="_x0000_s7297" type="#_x0000_t202" style="position:absolute;left:4348;top:512;width:900;height:360" filled="f" stroked="f">
                <v:textbox style="mso-next-textbox:#_x0000_s7297" inset="5.85pt,.7pt,5.85pt,.7pt">
                  <w:txbxContent>
                    <w:p w14:paraId="3B71AAB6" w14:textId="77777777" w:rsidR="0084589B" w:rsidRPr="001A222D" w:rsidRDefault="0084589B" w:rsidP="007522DA">
                      <w:pPr>
                        <w:rPr>
                          <w:b/>
                        </w:rPr>
                      </w:pPr>
                      <w:r w:rsidRPr="001A222D">
                        <w:rPr>
                          <w:b/>
                        </w:rPr>
                        <w:t>AIPN</w:t>
                      </w:r>
                    </w:p>
                  </w:txbxContent>
                </v:textbox>
              </v:shape>
            </v:group>
            <v:line id="_x0000_s7298" style="position:absolute;flip:x" from="7701,3728" to="8421,4268">
              <v:stroke dashstyle="1 1" endarrow="block"/>
            </v:line>
            <v:shape id="_x0000_s7299" type="#_x0000_t202" style="position:absolute;top:3240;width:1080;height:900" filled="f" stroked="f">
              <v:textbox style="mso-next-textbox:#_x0000_s7299" inset="5.85pt,.7pt,5.85pt,.7pt">
                <w:txbxContent>
                  <w:p w14:paraId="569E6E06" w14:textId="77777777" w:rsidR="0084589B" w:rsidRDefault="0084589B" w:rsidP="007522DA">
                    <w:pPr>
                      <w:rPr>
                        <w:i/>
                        <w:lang w:val="en-US"/>
                      </w:rPr>
                    </w:pPr>
                    <w:r>
                      <w:rPr>
                        <w:i/>
                        <w:lang w:val="en-US"/>
                      </w:rPr>
                      <w:t>Part of the Access System</w:t>
                    </w:r>
                  </w:p>
                  <w:p w14:paraId="16EFC95A" w14:textId="77777777" w:rsidR="0084589B" w:rsidRPr="00187D4F" w:rsidRDefault="0084589B" w:rsidP="007522DA">
                    <w:pPr>
                      <w:rPr>
                        <w:i/>
                        <w:lang w:val="en-US"/>
                      </w:rPr>
                    </w:pPr>
                  </w:p>
                </w:txbxContent>
              </v:textbox>
            </v:shape>
            <v:shape id="_x0000_s7300" type="#_x0000_t202" style="position:absolute;left:7740;top:2880;width:1365;height:900" filled="f" stroked="f">
              <v:textbox style="mso-next-textbox:#_x0000_s7300" inset="5.85pt,.7pt,5.85pt,.7pt">
                <w:txbxContent>
                  <w:p w14:paraId="5B1DDF97" w14:textId="77777777" w:rsidR="0084589B" w:rsidRPr="00165EFB" w:rsidRDefault="0084589B" w:rsidP="007522DA">
                    <w:pPr>
                      <w:ind w:right="-7"/>
                      <w:jc w:val="right"/>
                      <w:rPr>
                        <w:i/>
                        <w:lang w:val="fr-FR"/>
                      </w:rPr>
                    </w:pPr>
                    <w:r w:rsidRPr="00165EFB">
                      <w:rPr>
                        <w:i/>
                        <w:lang w:val="fr-FR"/>
                      </w:rPr>
                      <w:t xml:space="preserve">Mobile </w:t>
                    </w:r>
                    <w:r w:rsidRPr="00165EFB">
                      <w:rPr>
                        <w:i/>
                        <w:lang w:val="fr-FR"/>
                      </w:rPr>
                      <w:br/>
                      <w:t>Base Station</w:t>
                    </w:r>
                    <w:r w:rsidRPr="00165EFB">
                      <w:rPr>
                        <w:i/>
                        <w:lang w:val="fr-FR"/>
                      </w:rPr>
                      <w:br/>
                      <w:t>(e.g. Node B)</w:t>
                    </w:r>
                  </w:p>
                  <w:p w14:paraId="24178603" w14:textId="77777777" w:rsidR="0084589B" w:rsidRPr="00E967D8" w:rsidRDefault="0084589B" w:rsidP="007522DA">
                    <w:pPr>
                      <w:jc w:val="right"/>
                      <w:rPr>
                        <w:i/>
                        <w:lang w:val="fr-FR"/>
                      </w:rPr>
                    </w:pPr>
                  </w:p>
                </w:txbxContent>
              </v:textbox>
            </v:shape>
            <v:line id="_x0000_s7301" style="position:absolute" from="540,3960" to="1800,4320">
              <v:stroke dashstyle="1 1" endarrow="block"/>
            </v:line>
            <v:group id="_x0000_s7302" style="position:absolute;left:7513;top:4284;width:499;height:208" coordorigin="4757,1104" coordsize="499,208">
              <v:rect id="_x0000_s7303" style="position:absolute;left:4757;top:1104;width:499;height:208" fillcolor="#ff9" stroked="f"/>
              <v:rect id="_x0000_s7304" style="position:absolute;left:4757;top:1104;width:499;height:208" fillcolor="#ff9" strokeweight=".5pt">
                <v:stroke endcap="round"/>
              </v:rect>
            </v:group>
            <v:line id="_x0000_s7305" style="position:absolute" from="8012,4336" to="8155,4337" strokeweight=".5pt">
              <v:stroke endcap="round"/>
            </v:line>
            <v:line id="_x0000_s7306" style="position:absolute;flip:y" from="8155,4075" to="8156,4336" strokeweight=".5pt">
              <v:stroke endcap="round"/>
            </v:line>
            <v:group id="_x0000_s7307" style="position:absolute;left:6662;top:4721;width:355;height:295" coordorigin="3906,1541" coordsize="355,295">
              <v:shape id="_x0000_s7308" style="position:absolute;left:3923;top:1555;width:55;height:53" coordsize="55,53" path="m,9l,8,2,7,2,6,3,5,6,4,8,3,9,2,12,1,18,r,l19,r2,1l25,5r5,5l34,16r5,4l43,25r4,6l50,35r5,5l55,40r,l52,42r-3,2l46,45r-3,1l39,48r-3,2l33,51r-3,2l25,48,21,43,16,37,14,32,9,27,6,20,3,15,,9xe" fillcolor="#666" stroked="f">
                <v:path arrowok="t"/>
              </v:shape>
              <v:shape id="_x0000_s7309" style="position:absolute;left:3951;top:1576;width:294;height:247" coordsize="294,247" path="m276,205r-11,4l253,214r-11,4l231,223r-12,4l207,231r-12,5l182,241r-3,1l176,243r-3,1l170,245r-3,l164,246r-3,1l158,247r-9,-2l142,238,126,219,110,199,92,178,74,155,56,133,39,109,19,86,2,62,,61,,60,,58,,57,,56,2,55r,-1l2,52,3,47,9,45r,l9,45r,l9,45r,l9,45r-1,l8,45,22,38,36,30,50,25,65,18,81,13,98,9,114,4,130,r,l130,r,l132,r,l132,r,l132,r4,1l139,2r3,1l145,4r3,3l151,9r1,2l155,13r20,20l192,54r15,19l223,92r15,19l253,131r15,20l285,172r6,13l294,193r-1,1l293,196r-3,2l288,199r-3,1l282,202r-3,1l276,205xe" fillcolor="#ff8c00" stroked="f">
                <v:path arrowok="t"/>
              </v:shape>
              <v:shape id="_x0000_s7310" style="position:absolute;left:3934;top:1562;width:327;height:274" coordsize="327,274" path="m326,197r-7,-12l302,164,288,144,273,123,258,103,242,83,227,63,209,43,190,22r-4,-4l181,14r-4,-3l171,8,165,5,159,2,152,1,144,r-1,l141,r-1,l140,1r-2,l137,2r-2,l135,3r12,11l147,14r,l147,14r2,l149,14r,l149,14r,l153,15r3,1l159,17r3,1l165,21r3,2l169,25r3,2l192,47r17,21l224,87r16,19l255,125r15,20l285,165r17,21l308,199r3,8l310,208r,2l307,212r-2,1l302,214r-3,2l296,217r-3,2l282,223r-12,5l259,232r-11,5l236,241r-12,4l212,250r-13,5l196,256r-3,1l190,258r-3,1l184,259r-3,1l178,261r-3,l166,259r-7,-7l143,233,127,213,109,192,91,169,73,147,56,123,36,100,19,76,17,75r,-1l17,72r,-1l17,70r2,-1l19,68r,-2l20,61r6,-2l26,59r,l26,59r,l26,59r,l25,59r,l39,52,53,44,67,39,82,32,98,27r17,-4l131,18r16,-4l135,3,118,8r-17,4l85,17,69,23,53,29,38,36,23,43,10,52r-2,l7,52r,1l5,53r,1l4,54r,1l4,55r,1l3,59,1,61r,3l,68r,2l,73r,2l,78r1,3l20,105r19,25l59,154r19,25l96,201r17,23l131,244r15,18l153,268r2,1l155,269r,l155,270r1,l156,270r2,1l158,271r5,2l166,273r5,1l174,274r4,l183,273r4,-1l194,271r8,-2l215,263r13,-4l240,255r12,-5l264,245r13,-5l289,236r13,-6l307,228r4,-2l314,224r5,-2l321,220r2,-4l324,213r2,-2l327,204r,-2l327,201r,l326,200r,-1l326,198r,-1l326,197xe" fillcolor="black" stroked="f">
                <v:path arrowok="t"/>
              </v:shape>
              <v:shape id="_x0000_s7311" style="position:absolute;left:3906;top:1541;width:88;height:75" coordsize="88,75" path="m36,73r2,l39,72r,-2l41,70r1,-1l44,69r,-1l45,67r2,l42,62,38,57,33,51,31,46,26,41,23,34,20,29,17,23r,-1l19,21r,-1l20,19r3,-1l25,17r1,-1l29,15r6,-1l35,14r1,l38,15r4,4l47,24r4,6l56,34r4,5l64,45r3,4l72,54r3,-1l76,52r2,-1l81,50r1,l84,49r3,-1l88,47,84,43,79,37,76,32,72,28,67,22,63,17,59,13,54,7,48,3r-1,l47,2r-2,l45,2r,l44,1r,l42,1r-4,l35,r,l33,r,l32,r,l32,,31,r,l22,3,19,4,14,6,11,8,7,11,4,13,2,16,1,18,,21r1,8l4,36r3,7l11,50r6,7l22,63r6,5l32,75r,l33,75r,-1l33,74r2,l35,74r,-1l36,73xe" fillcolor="black" stroked="f">
                <v:path arrowok="t"/>
              </v:shape>
              <v:shape id="_x0000_s7312" style="position:absolute;left:4000;top:1606;width:25;height:23" coordsize="25,23" path="m1,10r,1l3,12r,2l4,15r2,1l6,17r1,1l9,19r1,1l12,22r1,l15,23r1,l18,23r1,-1l21,22r1,-2l24,19r1,-1l25,17r,-2l25,14r,-1l24,12,22,11r,-1l21,9r,-1l19,7r,l18,5r,-1l16,3,15,2,13,1,12,,10,,9,,7,,6,1,3,1r,1l1,3,,4,,7,,8,,9r1,1xe" fillcolor="black" stroked="f">
                <v:path arrowok="t"/>
              </v:shape>
              <v:shape id="_x0000_s7313" style="position:absolute;left:4027;top:1597;width:26;height:22" coordsize="26,22" path="m1,10r2,1l4,12r,1l5,14r,2l7,17r1,1l8,19r2,1l11,21r2,l14,22r3,l19,22r1,-1l22,21r1,-1l25,19r,-1l26,17r,-1l26,13,25,12r,-1l23,10,22,9r,-1l20,7r,-1l19,5,17,4r,-1l16,2,14,1r-1,l10,,8,,7,,5,1,4,1,3,2,1,3r,1l,5,,7,,8,1,9r,1xe" fillcolor="black" stroked="f">
                <v:path arrowok="t"/>
              </v:shape>
              <v:shape id="_x0000_s7314" style="position:absolute;left:4055;top:1588;width:23;height:20" coordsize="23,20" path="m1,10r,1l3,12r,1l4,14r,2l6,17r1,1l7,18r2,1l10,20r3,l14,20r2,l17,20r2,l20,19r2,-1l23,17r,-1l23,14r,-1l23,12,22,11r,-1l20,10r,l20,9r,l20,9r,l19,9r,l19,9r1,l20,9r,l20,9r,l20,9r,1l20,9r,-2l20,7,19,6r,l19,5,17,4r,l17,3,16,2,14,1,13,,11,,9,,7,,6,1,4,1,3,2,1,3r,1l,5,,6,1,9r,1xe" fillcolor="black" stroked="f">
                <v:path arrowok="t"/>
              </v:shape>
              <v:shape id="_x0000_s7315" style="position:absolute;left:4056;top:1705;width:33;height:19" coordsize="33,19" path="m30,15r,l30,15r1,-2l31,13r,l31,12r,l31,11r2,l33,10r,l33,9r,l31,8r,l31,8r,-1l31,8r,-1l31,7r,l31,7r,l31,6r,l31,6r,l31,6r,l31,6r,l31,6r,l31,6r,-1l30,5r,-1l28,3r,l27,3r,-1l25,2,24,1r-2,l22,,21,,19,,18,,16,,15,,13,1r,l12,1,10,2,9,2r,l8,3,6,3r,l5,3r,1l3,4r,1l2,5r,1l2,6,,9r,1l2,10r,1l2,12r1,1l3,15r2,1l5,17r1,1l8,18r,l9,18r,1l10,19r,l12,19r,l16,18r2,l19,18r2,l21,18r1,-1l24,17r1,l25,17r5,-2xe" fillcolor="black" stroked="f">
                <v:path arrowok="t"/>
              </v:shape>
              <v:shape id="_x0000_s7316" style="position:absolute;left:4100;top:1690;width:30;height:19" coordsize="30,19" path="m3,11r,1l3,13r2,l5,15r,l6,16r,l8,17r,l9,18r,l9,18r2,l11,18r,1l11,19r1,l15,19r2,l18,19r2,l21,19r,-1l23,18r1,-1l26,16r1,-1l28,15r,l30,13r,l30,12r,l30,11r,l30,9r,-1l30,8r,-1l30,7r,-1l28,6r,-1l28,5r,-1l27,4r,-1l27,3r-1,l26,2r-2,l24,2r,l24,2r,-1l23,1r,l23,1r,l23,1,21,,20,,18,r,l17,,15,r,l15,,14,,12,1r-1,l9,1,8,2,6,3,5,3,3,4,2,8,,8,,9r2,l2,10r,l2,10r,1l2,11r1,xe" fillcolor="black" stroked="f">
                <v:path arrowok="t"/>
              </v:shape>
              <v:shape id="_x0000_s7317" style="position:absolute;left:4139;top:1675;width:28;height:19" coordsize="28,19" path="m3,14r,l3,14r,l3,14r,1l3,15r,l3,15r,l3,16r1,l4,16r,1l4,17r2,l6,17r,1l6,18r1,l7,18r2,l9,19r1,l10,19r2,l12,19r1,l16,18r2,l18,18r1,-1l20,17r,l22,16r,l23,16r,l23,16r2,-1l25,15r1,l26,14r,l26,12r2,l28,11r,-1l28,10r,l28,9r,l28,8r,l28,8,26,7r,-1l26,6r,-1l25,4r,l25,3r-2,l23,2r,l22,1r,l20,r,l19,,18,,16,r,l15,r,l13,r,l12,r,l12,1r-2,l9,2,7,2r,1l6,3,4,4r,l3,5,4,4r,l3,5r,l3,5,1,5r,1l1,6r,l1,7r,l1,7,,8r,l,8r,l,8r,l,9r,l,10r,l,11r,l1,11r,1l1,12r2,2xe" fillcolor="black" stroked="f">
                <v:path arrowok="t"/>
              </v:shape>
              <v:shape id="_x0000_s7318" style="position:absolute;left:4075;top:1727;width:33;height:19" coordsize="33,19" path="m31,13r,-1l33,11r,-1l33,10r,-1l31,8r,l30,6r,-1l30,6r,l30,5r,l30,5r,l30,5r,l28,5r,-1l28,4,27,3r,l27,3,25,2r,l24,2r,-1l22,1,21,r,l20,,18,,17,,15,r,l14,r,1l12,1r-1,l11,1,9,2,8,2r,l8,2r,l8,2,6,2r,1l6,3r,l5,3r,l3,4r,l2,5r,l2,6,,6,,9r,l,9r,l,9r,l,9r,l,9r,1l,11r,l,12r,l,12r2,1l2,13r,l2,14r3,2l6,18r3,1l14,19r3,l20,18r4,-1l27,16r,l28,15r,l30,15r,-1l30,14r1,-1l31,13xe" fillcolor="black" stroked="f">
                <v:path arrowok="t"/>
              </v:shape>
              <v:shape id="_x0000_s7319" style="position:absolute;left:4117;top:1712;width:29;height:19" coordsize="29,19" path="m4,4l3,4r,l3,5,1,5r,l1,5r,1l1,6,,8r,l,9r,l,10r,l,11r,l,11r1,2l1,13r,1l3,15r,1l4,16r,1l6,18r1,l9,18r1,1l13,19r1,-1l17,18r2,-1l20,17r3,-1l25,15r3,-1l28,14r,-1l29,13r,l29,13r,-1l29,12r,l29,8r,l29,6r,l28,5r,l28,5r,-1l28,4r,l26,4r,l26,4r,l26,4r,l26,3r,l26,3r,l26,3r,l26,3r,l26,3,25,2r,-1l23,1,22,,20,,19,,17,,16,,14,1r-1,l13,1,11,2r-1,l9,2,7,3,6,3,4,4xe" fillcolor="black" stroked="f">
                <v:path arrowok="t"/>
              </v:shape>
              <v:shape id="_x0000_s7320" style="position:absolute;left:4157;top:1696;width:28;height:18" coordsize="28,18" path="m5,3l4,4,2,4r,1l1,5r,1l1,7,,7,,9r,1l,11r,l1,12r,1l1,13r,1l2,15r,l4,17r1,l5,18r2,l8,18r,l10,18r1,l13,18r3,-1l16,17r1,-1l17,16r,l19,15r,l20,15r,-1l22,15r,-1l22,14r,l23,14r,l23,14r,l25,14r1,-2l26,11r2,-1l28,10r,-1l28,9r,-2l28,6r,l28,5r,l26,4r,l26,3r,l25,3r,-1l23,2r,-1l22,1,20,r,l19,,17,,16,,14,,13,1r-2,l10,1,8,2,7,3,5,3,4,4,5,3xe" fillcolor="black" stroked="f">
                <v:path arrowok="t"/>
              </v:shape>
              <v:shape id="_x0000_s7321" style="position:absolute;left:4095;top:1747;width:31;height:21" coordsize="31,21" path="m25,17r,-1l26,16r,l26,16r,l26,16r,l28,15r-2,1l26,16r2,-1l28,15r1,l29,14r,l29,14r2,-1l31,12r,-1l31,10r,-1l31,8r,l29,7,28,6r,l28,6r,l28,6r,l28,6r,l28,5r-2,l26,4,25,2r,l23,1r-1,l20,r,1l19,1r,l17,1r,l17,1r,l17,1,16,2r-2,l13,4r-2,l10,4,8,5,7,5,5,6,4,6r,l2,6r,1l1,7r,l1,8r,l,9r,l,10r,l,10r,1l,11r,l,12r,l,13r,l,13r,l,13r,l,14r,l,14r,1l,16r1,l1,17r,l2,17r,2l2,19r2,l4,20r1,l5,20r,l7,21r,l7,21r1,l10,21r1,l13,21r1,-1l17,20r2,l20,19r2,l23,17r2,xe" fillcolor="black" stroked="f">
                <v:path arrowok="t"/>
              </v:shape>
              <v:shape id="_x0000_s7322" style="position:absolute;left:4134;top:1730;width:31;height:22" coordsize="31,22" path="m27,15r,l28,15r,l30,14r,l30,13r1,l31,12r,-1l31,11r,-1l31,10r,-1l31,9r,l31,8r,l30,6r,l30,6r,l28,6r,l28,5r,l28,5r,l28,3r-1,l27,3r,l25,2r,l24,2r,l24,1r,l23,1,23,,21,r,l21,,20,,18,r,l17,1r,l17,1r,l17,1r-2,l14,2r-2,l11,2r,1l9,3,8,5,6,6r,l6,6,5,6r,l3,7r,l3,8,2,8r,1l,11r,1l,13r,l2,14r,l2,15r,1l2,16r,l2,16r,1l2,17r,l2,18r1,l3,18r,l5,19r,l5,21r,l5,21r1,l6,21r,l8,22r,l9,22r,l9,22r2,l11,22r1,l12,22r2,l14,22r1,-1l18,19r2,l21,18r2,l24,17r1,-1l27,15r,xe" fillcolor="black" stroked="f">
                <v:path arrowok="t"/>
              </v:shape>
              <v:shape id="_x0000_s7323" style="position:absolute;left:4173;top:1717;width:32;height:21" coordsize="32,21" path="m28,16r,-1l29,15r,l29,14r2,l31,14r,-1l32,13r,-1l32,12r,-1l32,10r,l32,9r,l32,8r-1,l31,8r,-1l31,7r,l31,7r,-1l31,6r-2,l29,6r,-1l29,4r,l28,3r,-2l26,1,26,,25,,23,r,l22,r,l22,r,l22,r,l19,,18,,15,1r-2,l10,3,9,3,7,4,4,5,1,7r,l1,8,,8,,9r,l,10r,1l,11r,1l,12r1,1l1,13r,1l1,14r2,1l3,15r,1l3,16r1,2l4,18r,1l6,20r,l7,20r2,1l10,21r3,l15,20r3,l19,19r1,l22,18r3,l26,16r2,-1l28,16xe" fillcolor="black" stroked="f">
                <v:path arrowok="t"/>
              </v:shape>
              <v:shape id="_x0000_s7324" style="position:absolute;left:4114;top:1768;width:31;height:22" coordsize="31,22" path="m26,5l25,4r,-1l23,3r,-1l23,2,22,1r-2,l20,,19,1r-2,l17,1r-1,l16,1r,l16,1r,l14,2r-1,l13,2,12,3r-2,l9,3,7,3r,1l6,4,4,4,3,4r,1l1,5r,1l1,7,,7,,8r,2l,11r,2l,14r,2l1,17r,1l3,19r1,l4,20r2,1l6,21r1,l9,22r,l10,22r2,l14,21r2,l17,20r2,l20,19r2,l23,19r2,-1l26,17r2,l28,17r,-1l29,16r,l29,15r2,l31,14r,l31,10r,l31,10r,-1l31,9r,l31,9r,-1l31,8r-2,l29,7r,l28,6r,l28,5r-2,l26,5xe" fillcolor="black" stroked="f">
                <v:path arrowok="t"/>
              </v:shape>
              <v:shape id="_x0000_s7325" style="position:absolute;left:4154;top:1751;width:32;height:21" coordsize="32,21" path="m28,4r,l28,4r,l28,4r,l28,4r,l28,4,26,3r,-1l25,1r-2,l22,1,20,,19,,17,1,14,2,10,3,7,5,3,7,1,9,,12r1,3l3,18r1,2l5,20r2,1l7,21r1,l10,21r1,l13,21r,l13,21r1,l17,20r2,-1l20,19r2,-1l23,17r2,l26,16r3,l29,15r,l31,15r,l31,13r,l32,12r,l32,10r,-1l32,9r,-1l32,7r-1,l31,6r,l29,5r,l29,5r,-1l29,4r-1,l28,4r,l28,4xe" fillcolor="black" stroked="f">
                <v:path arrowok="t"/>
              </v:shape>
              <v:shape id="_x0000_s7326" style="position:absolute;left:4193;top:1738;width:30;height:20" coordsize="30,20" path="m29,5r,l29,5r,l29,5r-2,l27,4r,l27,4r,l27,4r,l27,4r,l27,4r,l27,4r,-1l26,2,24,1r-1,l23,,21,,20,,18,,17,1r-3,l12,2r-1,l9,3,8,3,6,4,5,4,3,5r,l2,6r,1l,7,,8,,9r,l,10r,1l,13r,1l2,14r,1l2,16r,l3,17r,l5,18r,1l6,19r2,l8,20r1,l11,20r,l12,20r,l14,19r1,l17,19r1,-1l20,18r1,-1l23,17r1,-1l26,16r1,l27,15r2,l29,15r1,-1l30,14r,-1l30,13r,-5l30,8r,-1l30,7r,l29,6r,l29,6r,-1xe" fillcolor="black" stroked="f">
                <v:path arrowok="t"/>
              </v:shape>
              <v:shape id="_x0000_s7327" style="position:absolute;left:3954;top:1628;width:282;height:191" coordsize="282,191" path="m282,138r-1,-2l279,136r-1,-1l275,135r-2,l272,136r-3,l268,136r-2,2l266,138r-1,l265,138r-2,l263,138r-1,1l262,139r-8,2l248,144r-7,2l234,149r-8,4l217,156r-9,4l198,163r-6,2l188,167r-5,2l179,171r-6,1l169,174r-5,1l158,176r-6,-7l145,161r-6,-7l133,146r-6,-8l121,130r-7,-7l107,114r-5,-4l98,104r-5,-4l90,96,86,90,83,86,78,81,74,77,71,71,68,67,64,63,61,58,58,55,55,50,50,46,47,41,45,37,42,32,37,27,34,22,30,18,27,13,22,8,18,4r,-1l16,2,15,1,14,,12,,11,,9,,6,,5,1,3,2r,1l2,4r,1l,6,2,7r,1l3,11r3,4l9,18r2,3l14,23r2,3l19,29r2,4l24,37r3,3l30,44r3,5l36,53r3,3l42,61r3,4l52,73r6,8l64,89r6,8l77,104r6,9l90,120r8,9l104,136r7,7l117,150r4,8l127,165r6,7l139,179r6,7l146,188r,l148,188r,1l148,189r1,l149,190r2,l151,190r4,1l155,191r,l155,191r,l155,191r,l155,191r,l157,190r3,l161,190r2,l166,189r1,l169,188r1,l176,186r6,-4l189,180r6,-2l201,176r4,-2l211,171r5,-1l219,167r4,-1l226,165r5,-1l234,162r4,-1l241,160r4,-1l248,158r5,-2l256,155r4,-1l263,151r5,-1l272,148r3,-1l278,146r1,-1l279,145r2,-2l282,142r,-1l282,140r,-2xe" fillcolor="black" stroked="f">
                <v:path arrowok="t"/>
              </v:shape>
              <v:shape id="_x0000_s7328" style="position:absolute;left:4022;top:1623;width:105;height:61" coordsize="105,61" path="m40,13r-6,1l30,16r-6,1l19,20r-4,2l10,24,5,26,,29r3,4l6,38r3,4l12,46r3,3l18,54r4,4l27,61r1,l31,60r2,l36,59r1,l40,58r2,l43,57r7,-2l58,52r7,-3l73,46r7,-2l87,41r8,-2l102,36r,l102,36r2,-2l104,34r,l105,34r,-1l105,33r,-1l102,28,99,24,96,21,93,16,90,12,87,8,84,5,80,r,l80,r,l80,r,l80,r,l78,,77,,74,1r-3,l68,2,65,3r-3,l61,5,58,6,55,7,53,8,50,9r-1,1l46,10r-2,1l42,12r-2,1xe" fillcolor="#72ff72" stroked="f">
                <v:path arrowok="t"/>
              </v:shape>
              <v:shape id="_x0000_s7329" style="position:absolute;left:4004;top:1609;width:142;height:89" coordsize="142,89" path="m141,42r-3,-4l133,32r-3,-5l127,22r-4,-6l119,12,114,8,108,4,96,14r2,l98,14r,l98,14r,l98,14r,l98,14r4,5l105,22r3,4l111,30r3,5l117,38r3,4l123,46r,1l123,47r,1l122,48r,l122,48r-2,2l120,50r,l113,53r-8,2l98,58r-7,2l83,63r-7,3l68,69r-7,2l60,72r-2,l55,73r-1,l51,74r-2,l46,75r-1,l40,72,36,68,33,63,30,60,27,56,24,52,21,47,18,43r5,-3l28,38r5,-2l37,34r5,-3l48,30r4,-2l58,27r2,-1l62,25r2,-1l67,24r1,-1l71,22r2,-1l76,20r3,-1l80,17r3,l86,16r3,-1l92,15r3,-1l96,14,108,4r,l108,4r,l108,4r,l108,4r,l108,4,107,2r,-1l105,1,104,r-2,l101,,99,,98,,92,1,85,2,79,5,73,6,67,8r-6,2l55,13r-6,2l48,15r-2,1l45,16r-2,1l42,17r-3,l37,19r-1,l31,21r-3,1l24,24r-4,2l15,27r-3,2l8,31,5,34,3,35,2,36r,1l,37r,1l,39r,1l,41r2,5l3,51r3,5l9,60r5,6l17,70r4,4l24,78r2,2l26,81r1,1l28,83r2,1l31,85r2,1l33,87r4,1l42,89r4,l51,88r4,-1l60,86r4,-1l68,84r9,-3l86,77r7,-3l102,72r8,-3l119,66r7,-4l135,58r,l135,58r,l135,58r1,-1l136,57r,l136,57r,l138,56r,l138,56r1,-1l139,55r,l139,54r2,l141,52r1,-1l142,50r,-3l142,46r,-1l141,44r,-2xe" fillcolor="black" stroked="f">
                <v:path arrowok="t"/>
              </v:shape>
            </v:group>
            <v:group id="_x0000_s7330" style="position:absolute;left:7302;top:4721;width:355;height:295" coordorigin="4546,1541" coordsize="355,295">
              <v:shape id="_x0000_s7331" style="position:absolute;left:4563;top:1555;width:55;height:53" coordsize="55,53" path="m,9l,8,2,7,2,6,3,5,6,4,8,3,9,2,12,1,18,r,l19,r2,1l25,5r5,5l34,16r5,4l43,25r4,6l50,35r5,5l55,40r,l52,42r-3,2l46,45r-3,1l39,48r-3,2l33,51r-3,2l25,48,21,43,16,37,14,32,9,27,6,20,3,15,,9xe" fillcolor="#666" stroked="f">
                <v:path arrowok="t"/>
              </v:shape>
              <v:shape id="_x0000_s7332" style="position:absolute;left:4591;top:1576;width:294;height:247" coordsize="294,247" path="m276,205r-11,4l253,214r-11,4l231,223r-12,4l207,231r-12,5l182,241r-3,1l176,243r-3,1l170,245r-3,l164,246r-3,1l158,247r-9,-2l142,238,126,219,110,199,92,178,74,155,56,133,39,109,19,86,2,62,,61,,60,,58,,57,,56,2,55r,-1l2,52,3,47,9,45r,l9,45r,l9,45r,l9,45r-1,l8,45,22,38,36,30,50,25,65,18,81,13,98,9,114,4,130,r,l130,r,l132,r,l132,r,l132,r4,1l139,2r3,1l145,4r3,3l151,9r1,2l155,13r20,20l192,54r15,19l223,92r15,19l253,131r15,20l285,172r6,13l294,193r-1,1l293,196r-3,2l288,199r-3,1l282,202r-3,1l276,205xe" fillcolor="#ff8c00" stroked="f">
                <v:path arrowok="t"/>
              </v:shape>
              <v:shape id="_x0000_s7333" style="position:absolute;left:4574;top:1562;width:327;height:274" coordsize="327,274" path="m326,197r-7,-12l302,164,288,144,273,123,258,103,242,83,227,63,209,43,190,22r-4,-4l181,14r-4,-3l171,8,165,5,159,2,152,1,144,r-1,l141,r-1,l140,1r-2,l137,2r-2,l135,3r12,11l147,14r,l147,14r2,l149,14r,l149,14r,l153,15r3,1l159,17r3,1l165,21r3,2l169,25r3,2l192,47r17,21l224,87r16,19l255,125r15,20l285,165r17,21l308,199r3,8l310,208r,2l307,212r-2,1l302,214r-3,2l296,217r-3,2l282,223r-12,5l259,232r-11,5l236,241r-12,4l212,250r-13,5l196,256r-3,1l190,258r-3,1l184,259r-3,1l178,261r-3,l166,259r-7,-7l143,233,127,213,109,192,91,169,73,147,56,123,36,100,19,76,17,75r,-1l17,72r,-1l17,70r2,-1l19,68r,-2l20,61r6,-2l26,59r,l26,59r,l26,59r,l25,59r,l39,52,53,44,67,39,82,32,98,27r17,-4l131,18r16,-4l135,3,118,8r-17,4l85,17,69,23,53,29,38,36,23,43,10,52r-2,l7,52r,1l5,53r,1l4,54r,1l4,55r,1l3,59,1,61r,3l,68r,2l,73r,2l,78r1,3l20,105r19,25l59,154r19,25l96,201r17,23l131,244r15,18l153,268r2,1l155,269r,l155,270r1,l156,270r2,1l158,271r5,2l166,273r5,1l174,274r4,l183,273r4,-1l194,271r8,-2l215,263r13,-4l240,255r12,-5l264,245r13,-5l289,236r13,-6l307,228r4,-2l314,224r5,-2l321,220r2,-4l324,213r2,-2l327,204r,-2l327,201r,l326,200r,-1l326,198r,-1l326,197xe" fillcolor="black" stroked="f">
                <v:path arrowok="t"/>
              </v:shape>
              <v:shape id="_x0000_s7334" style="position:absolute;left:4546;top:1541;width:88;height:75" coordsize="88,75" path="m36,73r2,l39,72r,-2l41,70r1,-1l44,69r,-1l45,67r2,l42,62,38,57,33,51,31,46,26,41,23,34,20,29,17,23r,-1l19,21r,-1l20,19r3,-1l25,17r1,-1l29,15r6,-1l35,14r1,l38,15r4,4l47,24r4,6l56,34r4,5l64,45r3,4l72,54r3,-1l76,52r2,-1l81,50r1,l84,49r3,-1l88,47,84,43,79,37,76,32,72,28,67,22,63,17,59,13,54,7,48,3r-1,l47,2r-2,l45,2r,l44,1r,l42,1r-4,l35,r,l33,r,l32,r,l32,,31,r,l22,3,19,4,14,6,11,8,7,11,4,13,2,16,1,18,,21r1,8l4,36r3,7l11,50r6,7l22,63r6,5l32,75r,l33,75r,-1l33,74r2,l35,74r,-1l36,73xe" fillcolor="black" stroked="f">
                <v:path arrowok="t"/>
              </v:shape>
              <v:shape id="_x0000_s7335" style="position:absolute;left:4640;top:1606;width:25;height:23" coordsize="25,23" path="m1,10r,1l3,12r,2l4,15r2,1l6,17r1,1l9,19r1,1l12,22r1,l15,23r1,l18,23r1,-1l21,22r1,-2l24,19r1,-1l25,17r,-2l25,14r,-1l24,12,22,11r,-1l21,9r,-1l19,7r,l18,5r,-1l16,3,15,2,13,1,12,,10,,9,,7,,6,1,3,1r,1l1,3,,4,,7,,8,,9r1,1xe" fillcolor="black" stroked="f">
                <v:path arrowok="t"/>
              </v:shape>
              <v:shape id="_x0000_s7336" style="position:absolute;left:4667;top:1597;width:26;height:22" coordsize="26,22" path="m1,10r2,1l4,12r,1l5,14r,2l7,17r1,1l8,19r2,1l11,21r2,l14,22r3,l19,22r1,-1l22,21r1,-1l25,19r,-1l26,17r,-1l26,13,25,12r,-1l23,10,22,9r,-1l20,7r,-1l19,5,17,4r,-1l16,2,14,1r-1,l10,,8,,7,,5,1,4,1,3,2,1,3r,1l,5,,7,,8,1,9r,1xe" fillcolor="black" stroked="f">
                <v:path arrowok="t"/>
              </v:shape>
              <v:shape id="_x0000_s7337" style="position:absolute;left:4695;top:1588;width:23;height:20" coordsize="23,20" path="m1,10r,1l3,12r,1l4,14r,2l6,17r1,1l7,18r2,1l10,20r3,l14,20r2,l17,20r2,l20,19r2,-1l23,17r,-1l23,14r,-1l23,12,22,11r,-1l20,10r,l20,9r,l20,9r,l19,9r,l19,9r1,l20,9r,l20,9r,l20,9r,1l20,9r,-2l20,7,19,6r,l19,5,17,4r,l17,3,16,2,14,1,13,,11,,9,,7,,6,1,4,1,3,2,1,3r,1l,5,,6,1,9r,1xe" fillcolor="black" stroked="f">
                <v:path arrowok="t"/>
              </v:shape>
              <v:shape id="_x0000_s7338" style="position:absolute;left:4696;top:1705;width:33;height:19" coordsize="33,19" path="m30,15r,l30,15r1,-2l31,13r,l31,12r,l31,11r2,l33,10r,l33,9r,l31,8r,l31,8r,-1l31,8r,-1l31,7r,l31,7r,l31,6r,l31,6r,l31,6r,l31,6r,l31,6r,l31,6r,-1l30,5r,-1l28,3r,l27,3r,-1l25,2,24,1r-2,l22,,21,,19,,18,,16,,15,,13,1r,l12,1,10,2,9,2r,l8,3,6,3r,l5,3r,1l3,4r,1l2,5r,1l2,6,,9r,1l2,10r,1l2,12r1,1l3,15r2,1l5,17r1,1l8,18r,l9,18r,1l10,19r,l12,19r,l16,18r2,l19,18r2,l21,18r1,-1l24,17r1,l25,17r5,-2xe" fillcolor="black" stroked="f">
                <v:path arrowok="t"/>
              </v:shape>
              <v:shape id="_x0000_s7339" style="position:absolute;left:4740;top:1690;width:30;height:19" coordsize="30,19" path="m3,11r,1l3,13r2,l5,15r,l6,16r,l8,17r,l9,18r,l9,18r2,l11,18r,1l11,19r1,l15,19r2,l18,19r2,l21,19r,-1l23,18r1,-1l26,16r1,-1l28,15r,l30,13r,l30,12r,l30,11r,l30,9r,-1l30,8r,-1l30,7r,-1l28,6r,-1l28,5r,-1l27,4r,-1l27,3r-1,l26,2r-2,l24,2r,l24,2r,-1l23,1r,l23,1r,l23,1,21,,20,,18,r,l17,,15,r,l15,,14,,12,1r-1,l9,1,8,2,6,3,5,3,3,4,2,8,,8,,9r2,l2,10r,l2,10r,1l2,11r1,xe" fillcolor="black" stroked="f">
                <v:path arrowok="t"/>
              </v:shape>
              <v:shape id="_x0000_s7340" style="position:absolute;left:4779;top:1675;width:28;height:19" coordsize="28,19" path="m3,14r,l3,14r,l3,14r,1l3,15r,l3,15r,l3,16r1,l4,16r,1l4,17r2,l6,17r,1l6,18r1,l7,18r2,l9,19r1,l10,19r2,l12,19r1,l16,18r2,l18,18r1,-1l20,17r,l22,16r,l23,16r,l23,16r2,-1l25,15r1,l26,14r,l26,12r2,l28,11r,-1l28,10r,l28,9r,l28,8r,l28,8,26,7r,-1l26,6r,-1l25,4r,l25,3r-2,l23,2r,l22,1r,l20,r,l19,,18,,16,r,l15,r,l13,r,l12,r,l12,1r-2,l9,2,7,2r,1l6,3,4,4r,l3,5,4,4r,l3,5r,l3,5,1,5r,1l1,6r,l1,7r,l1,7,,8r,l,8r,l,8r,l,9r,l,10r,l,11r,l1,11r,1l1,12r2,2xe" fillcolor="black" stroked="f">
                <v:path arrowok="t"/>
              </v:shape>
              <v:shape id="_x0000_s7341" style="position:absolute;left:4715;top:1727;width:33;height:19" coordsize="33,19" path="m31,13r,-1l33,11r,-1l33,10r,-1l31,8r,l30,6r,-1l30,6r,l30,5r,l30,5r,l30,5r,l28,5r,-1l28,4,27,3r,l27,3,25,2r,l24,2r,-1l22,1,21,r,l20,,18,,17,,15,r,l14,r,1l12,1r-1,l11,1,9,2,8,2r,l8,2r,l8,2,6,2r,1l6,3r,l5,3r,l3,4r,l2,5r,l2,6,,6,,9r,l,9r,l,9r,l,9r,l,9r,1l,11r,l,12r,l,12r2,1l2,13r,l2,14r3,2l6,18r3,1l14,19r3,l20,18r4,-1l27,16r,l28,15r,l30,15r,-1l30,14r1,-1l31,13xe" fillcolor="black" stroked="f">
                <v:path arrowok="t"/>
              </v:shape>
              <v:shape id="_x0000_s7342" style="position:absolute;left:4757;top:1712;width:29;height:19" coordsize="29,19" path="m4,4l3,4r,l3,5,1,5r,l1,5r,1l1,6,,8r,l,9r,l,10r,l,11r,l,11r1,2l1,13r,1l3,15r,1l4,16r,1l6,18r1,l9,18r1,1l13,19r1,-1l17,18r2,-1l20,17r3,-1l25,15r3,-1l28,14r,-1l29,13r,l29,13r,-1l29,12r,l29,8r,l29,6r,l28,5r,l28,5r,-1l28,4r,l26,4r,l26,4r,l26,4r,l26,3r,l26,3r,l26,3r,l26,3r,l26,3,25,2r,-1l23,1,22,,20,,19,,17,,16,,14,1r-1,l13,1,11,2r-1,l9,2,7,3,6,3,4,4xe" fillcolor="black" stroked="f">
                <v:path arrowok="t"/>
              </v:shape>
              <v:shape id="_x0000_s7343" style="position:absolute;left:4797;top:1696;width:28;height:18" coordsize="28,18" path="m5,3l4,4,2,4r,1l1,5r,1l1,7,,7,,9r,1l,11r,l1,12r,1l1,13r,1l2,15r,l4,17r1,l5,18r2,l8,18r,l10,18r1,l13,18r3,-1l16,17r1,-1l17,16r,l19,15r,l20,15r,-1l22,15r,-1l22,14r,l23,14r,l23,14r,l25,14r1,-2l26,11r2,-1l28,10r,-1l28,9r,-2l28,6r,l28,5r,l26,4r,l26,3r,l25,3r,-1l23,2r,-1l22,1,20,r,l19,,17,,16,,14,,13,1r-2,l10,1,8,2,7,3,5,3,4,4,5,3xe" fillcolor="black" stroked="f">
                <v:path arrowok="t"/>
              </v:shape>
              <v:shape id="_x0000_s7344" style="position:absolute;left:4735;top:1747;width:31;height:21" coordsize="31,21" path="m25,17r,-1l26,16r,l26,16r,l26,16r,l28,15r-2,1l26,16r2,-1l28,15r1,l29,14r,l29,14r2,-1l31,12r,-1l31,10r,-1l31,8r,l29,7,28,6r,l28,6r,l28,6r,l28,6r,l28,5r-2,l26,4,25,2r,l23,1r-1,l20,r,1l19,1r,l17,1r,l17,1r,l17,1,16,2r-2,l13,4r-2,l10,4,8,5,7,5,5,6,4,6r,l2,6r,1l1,7r,l1,8r,l,9r,l,10r,l,10r,1l,11r,l,12r,l,13r,l,13r,l,13r,l,14r,l,14r,1l,16r1,l1,17r,l2,17r,2l2,19r2,l4,20r1,l5,20r,l7,21r,l7,21r1,l10,21r1,l13,21r1,-1l17,20r2,l20,19r2,l23,17r2,xe" fillcolor="black" stroked="f">
                <v:path arrowok="t"/>
              </v:shape>
              <v:shape id="_x0000_s7345" style="position:absolute;left:4774;top:1730;width:31;height:22" coordsize="31,22" path="m27,15r,l28,15r,l30,14r,l30,13r1,l31,12r,-1l31,11r,-1l31,10r,-1l31,9r,l31,8r,l30,6r,l30,6r,l28,6r,l28,5r,l28,5r,l28,3r-1,l27,3r,l25,2r,l24,2r,l24,1r,l23,1,23,,21,r,l21,,20,,18,r,l17,1r,l17,1r,l17,1r-2,l14,2r-2,l11,2r,1l9,3,8,5,6,6r,l6,6,5,6r,l3,7r,l3,8,2,8r,1l,11r,1l,13r,l2,14r,l2,15r,1l2,16r,l2,16r,1l2,17r,l2,18r1,l3,18r,l5,19r,l5,21r,l5,21r1,l6,21r,l8,22r,l9,22r,l9,22r2,l11,22r1,l12,22r2,l14,22r1,-1l18,19r2,l21,18r2,l24,17r1,-1l27,15r,xe" fillcolor="black" stroked="f">
                <v:path arrowok="t"/>
              </v:shape>
              <v:shape id="_x0000_s7346" style="position:absolute;left:4813;top:1717;width:32;height:21" coordsize="32,21" path="m28,16r,-1l29,15r,l29,14r2,l31,14r,-1l32,13r,-1l32,12r,-1l32,10r,l32,9r,l32,8r-1,l31,8r,-1l31,7r,l31,7r,-1l31,6r-2,l29,6r,-1l29,4r,l28,3r,-2l26,1,26,,25,,23,r,l22,r,l22,r,l22,r,l19,,18,,15,1r-2,l10,3,9,3,7,4,4,5,1,7r,l1,8,,8,,9r,l,10r,1l,11r,1l,12r1,1l1,13r,1l1,14r2,1l3,15r,1l3,16r1,2l4,18r,1l6,20r,l7,20r2,1l10,21r3,l15,20r3,l19,19r1,l22,18r3,l26,16r2,-1l28,16xe" fillcolor="black" stroked="f">
                <v:path arrowok="t"/>
              </v:shape>
              <v:shape id="_x0000_s7347" style="position:absolute;left:4754;top:1768;width:31;height:22" coordsize="31,22" path="m26,5l25,4r,-1l23,3r,-1l23,2,22,1r-2,l20,,19,1r-2,l17,1r-1,l16,1r,l16,1r,l14,2r-1,l13,2,12,3r-2,l9,3,7,3r,1l6,4,4,4,3,4r,1l1,5r,1l1,7,,7,,8r,2l,11r,2l,14r,2l1,17r,1l3,19r1,l4,20r2,1l6,21r1,l9,22r,l10,22r2,l14,21r2,l17,20r2,l20,19r2,l23,19r2,-1l26,17r2,l28,17r,-1l29,16r,l29,15r2,l31,14r,l31,10r,l31,10r,-1l31,9r,l31,9r,-1l31,8r-2,l29,7r,l28,6r,l28,5r-2,l26,5xe" fillcolor="black" stroked="f">
                <v:path arrowok="t"/>
              </v:shape>
              <v:shape id="_x0000_s7348" style="position:absolute;left:4794;top:1751;width:32;height:21" coordsize="32,21" path="m28,4r,l28,4r,l28,4r,l28,4r,l28,4,26,3r,-1l25,1r-2,l22,1,20,,19,,17,1,14,2,10,3,7,5,3,7,1,9,,12r1,3l3,18r1,2l5,20r2,1l7,21r1,l10,21r1,l13,21r,l13,21r1,l17,20r2,-1l20,19r2,-1l23,17r2,l26,16r3,l29,15r,l31,15r,l31,13r,l32,12r,l32,10r,-1l32,9r,-1l32,7r-1,l31,6r,l29,5r,l29,5r,-1l29,4r-1,l28,4r,l28,4xe" fillcolor="black" stroked="f">
                <v:path arrowok="t"/>
              </v:shape>
              <v:shape id="_x0000_s7349" style="position:absolute;left:4833;top:1738;width:30;height:20" coordsize="30,20" path="m29,5r,l29,5r,l29,5r-2,l27,4r,l27,4r,l27,4r,l27,4r,l27,4r,l27,4r,-1l26,2,24,1r-1,l23,,21,,20,,18,,17,1r-3,l12,2r-1,l9,3,8,3,6,4,5,4,3,5r,l2,6r,1l,7,,8,,9r,l,10r,1l,13r,1l2,14r,1l2,16r,l3,17r,l5,18r,1l6,19r2,l8,20r1,l11,20r,l12,20r,l14,19r1,l17,19r1,-1l20,18r1,-1l23,17r1,-1l26,16r1,l27,15r2,l29,15r1,-1l30,14r,-1l30,13r,-5l30,8r,-1l30,7r,l29,6r,l29,6r,-1xe" fillcolor="black" stroked="f">
                <v:path arrowok="t"/>
              </v:shape>
              <v:shape id="_x0000_s7350" style="position:absolute;left:4594;top:1628;width:282;height:191" coordsize="282,191" path="m282,138r-1,-2l279,136r-1,-1l275,135r-2,l272,136r-3,l268,136r-2,2l266,138r-1,l265,138r-2,l263,138r-1,1l262,139r-8,2l248,144r-7,2l234,149r-8,4l217,156r-9,4l198,163r-6,2l188,167r-5,2l179,171r-6,1l169,174r-5,1l158,176r-6,-7l145,161r-6,-7l133,146r-6,-8l121,130r-7,-7l107,114r-5,-4l98,104r-5,-4l90,96,86,90,83,86,78,81,74,77,71,71,68,67,64,63,61,58,58,55,55,50,50,46,47,41,45,37,42,32,37,27,34,22,30,18,27,13,22,8,18,4r,-1l16,2,15,1,14,,12,,11,,9,,6,,5,1,3,2r,1l2,4r,1l,6,2,7r,1l3,11r3,4l9,18r2,3l14,23r2,3l19,29r2,4l24,37r3,3l30,44r3,5l36,53r3,3l42,61r3,4l52,73r6,8l64,89r6,8l77,104r6,9l90,120r8,9l104,136r7,7l117,150r4,8l127,165r6,7l139,179r6,7l146,188r,l148,188r,1l148,189r1,l149,190r2,l151,190r4,1l155,191r,l155,191r,l155,191r,l155,191r,l157,190r3,l161,190r2,l166,189r1,l169,188r1,l176,186r6,-4l189,180r6,-2l201,176r4,-2l211,171r5,-1l219,167r4,-1l226,165r5,-1l234,162r4,-1l241,160r4,-1l248,158r5,-2l256,155r4,-1l263,151r5,-1l272,148r3,-1l278,146r1,-1l279,145r2,-2l282,142r,-1l282,140r,-2xe" fillcolor="black" stroked="f">
                <v:path arrowok="t"/>
              </v:shape>
              <v:shape id="_x0000_s7351" style="position:absolute;left:4662;top:1623;width:105;height:61" coordsize="105,61" path="m40,13r-6,1l30,16r-6,1l19,20r-4,2l10,24,5,26,,29r3,4l6,38r3,4l12,46r3,3l18,54r4,4l27,61r1,l31,60r2,l36,59r1,l40,58r2,l43,57r7,-2l58,52r7,-3l73,46r7,-2l87,41r8,-2l102,36r,l102,36r2,-2l104,34r,l105,34r,-1l105,33r,-1l102,28,99,24,96,21,93,16,90,12,87,8,84,5,80,r,l80,r,l80,r,l80,r,l78,,77,,74,1r-3,l68,2,65,3r-3,l61,5,58,6,55,7,53,8,50,9r-1,1l46,10r-2,1l42,12r-2,1xe" fillcolor="#72ff72" stroked="f">
                <v:path arrowok="t"/>
              </v:shape>
              <v:shape id="_x0000_s7352" style="position:absolute;left:4644;top:1609;width:142;height:89" coordsize="142,89" path="m141,42r-3,-4l133,32r-3,-5l127,22r-4,-6l119,12,114,8,108,4,96,14r2,l98,14r,l98,14r,l98,14r,l98,14r4,5l105,22r3,4l111,30r3,5l117,38r3,4l123,46r,1l123,47r,1l122,48r,l122,48r-2,2l120,50r,l113,53r-8,2l98,58r-7,2l83,63r-7,3l68,69r-7,2l60,72r-2,l55,73r-1,l51,74r-2,l46,75r-1,l40,72,36,68,33,63,30,60,27,56,24,52,21,47,18,43r5,-3l28,38r5,-2l37,34r5,-3l48,30r4,-2l58,27r2,-1l62,25r2,-1l67,24r1,-1l71,22r2,-1l76,20r3,-1l80,17r3,l86,16r3,-1l92,15r3,-1l96,14,108,4r,l108,4r,l108,4r,l108,4r,l108,4,107,2r,-1l105,1,104,r-2,l101,,99,,98,,92,1,85,2,79,5,73,6,67,8r-6,2l55,13r-6,2l48,15r-2,1l45,16r-2,1l42,17r-3,l37,19r-1,l31,21r-3,1l24,24r-4,2l15,27r-3,2l8,31,5,34,3,35,2,36r,1l,37r,1l,39r,1l,41r2,5l3,51r3,5l9,60r5,6l17,70r4,4l24,78r2,2l26,81r1,1l28,83r2,1l31,85r2,1l33,87r4,1l42,89r4,l51,88r4,-1l60,86r4,-1l68,84r9,-3l86,77r7,-3l102,72r8,-3l119,66r7,-4l135,58r,l135,58r,l135,58r1,-1l136,57r,l136,57r,l138,56r,l138,56r1,-1l139,55r,l139,54r2,l141,52r1,-1l142,50r,-3l142,46r,-1l141,44r,-2xe" fillcolor="black" stroked="f">
                <v:path arrowok="t"/>
              </v:shape>
            </v:group>
            <v:shape id="_x0000_s7353" style="position:absolute;left:6942;top:4487;width:499;height:221;mso-position-horizontal:absolute;mso-position-vertical:absolute" coordsize="2558,1134" path="m295,944l2238,128hdc2255,120,2275,128,2282,145v7,17,-1,37,-18,44hal320,1006hdc303,1013,284,1005,277,988v-7,-17,1,-37,18,-44haxm446,1134l,1104,291,765r155,369xm2112,r446,29l2267,368,2112,xe" fillcolor="black" strokeweight=".15pt">
              <v:stroke joinstyle="bevel"/>
              <v:path arrowok="t"/>
              <o:lock v:ext="edit" verticies="t"/>
            </v:shape>
            <v:shape id="_x0000_s7354" style="position:absolute;left:7545;top:4544;width:78;height:210;mso-position-horizontal:absolute;mso-position-vertical:absolute" coordsize="400,1075" path="m233,333r,408hdc233,760,218,775,200,775v-19,,-34,-15,-34,-34hal166,333hdc166,315,181,300,200,300v18,,33,15,33,33haxm,400l200,,400,400,,400xm400,675l200,1075,,675r400,xe" fillcolor="black" strokeweight=".15pt">
              <v:stroke joinstyle="bevel"/>
              <v:path arrowok="t"/>
              <o:lock v:ext="edit" verticies="t"/>
            </v:shape>
            <w10:anchorlock/>
          </v:group>
        </w:pict>
      </w:r>
      <w:r w:rsidRPr="00DF5426">
        <w:rPr>
          <w:rStyle w:val="3Char"/>
        </w:rPr>
        <w:t xml:space="preserve"> </w:t>
      </w:r>
    </w:p>
    <w:p w14:paraId="127671E6" w14:textId="77777777" w:rsidR="00CA7CA5" w:rsidRPr="00DF5426" w:rsidRDefault="00CA7CA5" w:rsidP="00F73AEA"/>
    <w:p w14:paraId="64FC3328" w14:textId="77777777" w:rsidR="008D430D" w:rsidRDefault="008D430D" w:rsidP="008D430D">
      <w:r>
        <w:t xml:space="preserve">In this use case, mobility for the Moving Network is provided by the access system only. </w:t>
      </w:r>
    </w:p>
    <w:p w14:paraId="3A4384FC" w14:textId="77777777" w:rsidR="008D430D" w:rsidRDefault="008D430D" w:rsidP="008D430D">
      <w:pPr>
        <w:pStyle w:val="NO"/>
      </w:pPr>
      <w:r>
        <w:t>Note:</w:t>
      </w:r>
      <w:r>
        <w:tab/>
      </w:r>
      <w:r>
        <w:rPr>
          <w:rFonts w:hint="eastAsia"/>
          <w:lang w:eastAsia="ja-JP"/>
        </w:rPr>
        <w:t>T</w:t>
      </w:r>
      <w:r>
        <w:t>he AIPN may not see any impact resulting from a handoff of a Moving Network</w:t>
      </w:r>
      <w:r>
        <w:rPr>
          <w:rFonts w:hint="eastAsia"/>
          <w:lang w:eastAsia="ja-JP"/>
        </w:rPr>
        <w:t xml:space="preserve"> in this use case. The </w:t>
      </w:r>
      <w:proofErr w:type="gramStart"/>
      <w:r>
        <w:rPr>
          <w:rFonts w:hint="eastAsia"/>
          <w:lang w:eastAsia="ja-JP"/>
        </w:rPr>
        <w:t>particular impacts</w:t>
      </w:r>
      <w:proofErr w:type="gramEnd"/>
      <w:r>
        <w:rPr>
          <w:rFonts w:hint="eastAsia"/>
          <w:lang w:eastAsia="ja-JP"/>
        </w:rPr>
        <w:t xml:space="preserve"> of </w:t>
      </w:r>
      <w:r>
        <w:t xml:space="preserve">this use case </w:t>
      </w:r>
      <w:r>
        <w:rPr>
          <w:rFonts w:hint="eastAsia"/>
          <w:lang w:eastAsia="ja-JP"/>
        </w:rPr>
        <w:t>upon the AIPN are for further study.</w:t>
      </w:r>
    </w:p>
    <w:p w14:paraId="4B519043" w14:textId="77777777" w:rsidR="008D430D" w:rsidRDefault="008D430D" w:rsidP="008D430D">
      <w:r>
        <w:t xml:space="preserve">Advantages of this approach: </w:t>
      </w:r>
    </w:p>
    <w:p w14:paraId="13183694" w14:textId="77777777" w:rsidR="008D430D" w:rsidRDefault="008D430D" w:rsidP="008D430D">
      <w:pPr>
        <w:pStyle w:val="B1"/>
      </w:pPr>
      <w:r>
        <w:t>-</w:t>
      </w:r>
      <w:r>
        <w:tab/>
        <w:t xml:space="preserve">Low or potentially zero impact on </w:t>
      </w:r>
      <w:r>
        <w:rPr>
          <w:rFonts w:hint="eastAsia"/>
          <w:lang w:eastAsia="ja-JP"/>
        </w:rPr>
        <w:t xml:space="preserve">the </w:t>
      </w:r>
      <w:r>
        <w:t>AIPN as mobility is completely handled by the access system (which accommodates the Moving Network)</w:t>
      </w:r>
    </w:p>
    <w:p w14:paraId="22F2963F" w14:textId="77777777" w:rsidR="00CA2BE2" w:rsidRPr="00DF5426" w:rsidRDefault="007E5CDD" w:rsidP="00CA7CA5">
      <w:pPr>
        <w:pStyle w:val="Heading3"/>
        <w:rPr>
          <w:rFonts w:ascii="Times New Roman" w:hAnsi="Times New Roman"/>
          <w:sz w:val="20"/>
          <w:lang w:eastAsia="ja-JP"/>
        </w:rPr>
      </w:pPr>
      <w:bookmarkStart w:id="146" w:name="_Toc217731544"/>
      <w:r w:rsidRPr="00DF5426">
        <w:rPr>
          <w:rStyle w:val="3Char"/>
          <w:lang w:eastAsia="ja-JP"/>
        </w:rPr>
        <w:t>E</w:t>
      </w:r>
      <w:r w:rsidR="007522DA" w:rsidRPr="00DF5426">
        <w:rPr>
          <w:rStyle w:val="3Char"/>
        </w:rPr>
        <w:t>.4.2</w:t>
      </w:r>
      <w:r w:rsidR="007522DA" w:rsidRPr="00DF5426">
        <w:rPr>
          <w:rStyle w:val="3Char"/>
        </w:rPr>
        <w:tab/>
        <w:t>Use case 2: Wireless Access Router</w:t>
      </w:r>
      <w:bookmarkEnd w:id="146"/>
      <w:r w:rsidR="007522DA" w:rsidRPr="00DF5426">
        <w:rPr>
          <w:rStyle w:val="3Char"/>
        </w:rPr>
        <w:t xml:space="preserve"> </w:t>
      </w:r>
    </w:p>
    <w:p w14:paraId="4F7AB77E" w14:textId="77777777" w:rsidR="008D430D" w:rsidRDefault="008D430D" w:rsidP="008D430D">
      <w:pPr>
        <w:rPr>
          <w:rFonts w:hint="eastAsia"/>
          <w:lang w:eastAsia="ja-JP"/>
        </w:rPr>
      </w:pPr>
      <w:r w:rsidRPr="00CA2BE2">
        <w:t xml:space="preserve">A wireless access router (e.g. a WLAN router), owned by a 3rd party network provider (e.g. the train company), is equipped with a means to connect to an AIPN. This connection can be established via any access system that is supported by the wireless access router and for which the wireless access router has a subscription.  The </w:t>
      </w:r>
      <w:r>
        <w:rPr>
          <w:rFonts w:hint="eastAsia"/>
          <w:lang w:eastAsia="ja-JP"/>
        </w:rPr>
        <w:t xml:space="preserve">wireless </w:t>
      </w:r>
      <w:r w:rsidRPr="00CA2BE2">
        <w:t xml:space="preserve">access router consolidates traffic from users of the </w:t>
      </w:r>
      <w:r>
        <w:t>Moving Network</w:t>
      </w:r>
      <w:r w:rsidRPr="00CA2BE2">
        <w:t xml:space="preserve"> towards the AIPN. A variety of wireless or wired access technologies can be used to connect user terminals to the</w:t>
      </w:r>
      <w:r>
        <w:rPr>
          <w:rFonts w:hint="eastAsia"/>
          <w:lang w:eastAsia="ja-JP"/>
        </w:rPr>
        <w:t xml:space="preserve"> wireless</w:t>
      </w:r>
      <w:r w:rsidRPr="00CA2BE2">
        <w:t xml:space="preserve"> access router.</w:t>
      </w:r>
    </w:p>
    <w:p w14:paraId="31DE36FD" w14:textId="77777777" w:rsidR="00CA2BE2" w:rsidRPr="00DF5426" w:rsidRDefault="00CA2BE2" w:rsidP="00CA7CA5">
      <w:pPr>
        <w:rPr>
          <w:lang w:eastAsia="ja-JP"/>
        </w:rPr>
      </w:pPr>
    </w:p>
    <w:p w14:paraId="34F05610" w14:textId="77777777" w:rsidR="007522DA" w:rsidRPr="00DF5426" w:rsidRDefault="007522DA" w:rsidP="00CA7CA5">
      <w:pPr>
        <w:pStyle w:val="TH"/>
        <w:rPr>
          <w:rStyle w:val="3Char"/>
          <w:sz w:val="24"/>
        </w:rPr>
      </w:pPr>
      <w:r w:rsidRPr="00DF5426">
        <w:rPr>
          <w:noProof/>
          <w:lang w:eastAsia="ja-JP"/>
        </w:rPr>
      </w:r>
      <w:r w:rsidRPr="00DF5426">
        <w:pict w14:anchorId="474E9828">
          <v:group id="_x0000_s6557" editas="canvas" style="width:459pt;height:198pt;mso-position-horizontal-relative:char;mso-position-vertical-relative:line" coordorigin=",1800" coordsize="9180,3960">
            <o:lock v:ext="edit" aspectratio="t"/>
            <v:shape id="_x0000_s6558" type="#_x0000_t75" style="position:absolute;top:1800;width:9180;height:3960" o:preferrelative="f">
              <v:fill o:detectmouseclick="t"/>
              <v:path o:extrusionok="t" o:connecttype="none"/>
              <o:lock v:ext="edit" text="t"/>
            </v:shape>
            <v:group id="_x0000_s6559" style="position:absolute;left:4575;top:2706;width:3600;height:1979;rotation:282614fd" coordorigin="1256,6" coordsize="7084,1371">
              <v:shape id="_x0000_s6560" style="position:absolute;left:1334;top:84;width:7006;height:1293" coordsize="17953,3316" path="m1621,1103hdc700,1127,1,1323,1,1557v-1,162,340,312,893,394hal885,1945hdc570,2030,396,2141,396,2256v,251,811,454,1812,454c2278,2710,2348,2709,2419,2707hal2409,2710hdc2981,2962,4043,3117,5194,3117v581,,1153,-40,1652,-115hal6841,3002hdc7361,3199,8237,3316,9174,3316v1236,,2328,-204,2686,-502hal11862,2818hdc12245,2878,12685,2909,13136,2909v1320,,2394,-267,2404,-599hal15535,2309hdc16922,2259,17953,1960,17953,1608v,-156,-206,-307,-583,-431hal17364,1177hdc17482,1107,17544,1032,17544,957v,-252,-670,-473,-1634,-539hal15917,417hdc15744,176,14907,,13930,v-593,,-1156,66,-1540,179hal12394,180hdc12051,67,11517,,10951,,10264,,9635,98,9328,253hal9335,260hdc8920,158,8361,100,7779,100v-819,,-1572,114,-1957,296hal5815,400hdc5385,336,4895,303,4396,303v-1550,,-2806,316,-2806,706c1589,1040,1599,1072,1615,1104hal1621,1103hdxe" fillcolor="gray" strokeweight="0">
                <v:path arrowok="t"/>
              </v:shape>
              <v:shape id="_x0000_s6561" style="position:absolute;left:1256;top:6;width:7006;height:1293" coordsize="17953,3316" path="m1621,1103hdc700,1127,1,1323,1,1557v-1,162,340,312,893,394hal885,1945hdc570,2030,396,2141,396,2256v,251,811,454,1812,454c2278,2710,2348,2709,2419,2707hal2409,2710hdc2981,2962,4043,3117,5194,3117v581,,1153,-40,1652,-115hal6841,3002hdc7361,3199,8237,3316,9174,3316v1236,,2328,-204,2686,-502hal11862,2818hdc12245,2878,12685,2909,13136,2909v1320,,2394,-267,2404,-599hal15535,2309hdc16922,2259,17953,1960,17953,1608v,-156,-206,-307,-583,-431hal17364,1177hdc17482,1107,17544,1032,17544,957v,-252,-670,-473,-1634,-539hal15917,417hdc15744,176,14907,,13930,v-593,,-1156,66,-1540,179hal12394,180hdc12051,67,11517,,10951,,10264,,9635,98,9328,253hal9335,260hdc8920,158,8361,100,7779,100v-819,,-1572,114,-1957,296hal5815,400hdc5385,336,4895,303,4396,303v-1550,,-2806,316,-2806,706c1589,1040,1599,1072,1615,1104hal1621,1103hdxe" fillcolor="#ff9" strokeweight="0">
                <v:path arrowok="t"/>
              </v:shape>
              <v:shape id="_x0000_s6562" style="position:absolute;left:1256;top:6;width:7006;height:1293" coordsize="17953,3316" path="m1621,1103hdc700,1127,1,1323,1,1557v-1,162,340,312,893,394hal885,1945hdc570,2030,396,2141,396,2256v,251,811,454,1812,454c2278,2710,2348,2709,2419,2707hal2409,2710hdc2981,2962,4043,3117,5194,3117v581,,1153,-40,1652,-115hal6841,3002hdc7361,3199,8237,3316,9174,3316v1236,,2328,-204,2686,-502hal11862,2818hdc12245,2878,12685,2909,13136,2909v1320,,2394,-267,2404,-599hal15535,2309hdc16922,2259,17953,1960,17953,1608v,-156,-206,-307,-583,-431hal17364,1177hdc17482,1107,17544,1032,17544,957v,-252,-670,-473,-1634,-539hal15917,417hdc15744,176,14907,,13930,v-593,,-1156,66,-1540,179hal12394,180hdc12051,67,11517,,10951,,10264,,9635,98,9328,253hal9335,260hdc8920,158,8361,100,7779,100v-819,,-1572,114,-1957,296hal5815,400hdc5385,336,4895,303,4396,303v-1550,,-2806,316,-2806,706c1589,1040,1599,1072,1615,1104hal1621,1103hdxe" filled="f" strokeweight=".5pt">
                <v:stroke endcap="round"/>
                <v:path arrowok="t"/>
              </v:shape>
              <v:shape id="_x0000_s6563" style="position:absolute;left:1605;top:767;width:410;height:24" coordsize="410,24" path="m,hdc107,16,231,24,356,24v18,,36,,54,-1e" filled="f" strokeweight=".5pt">
                <v:stroke endcap="round"/>
                <v:path arrowok="t"/>
              </v:shape>
              <v:shape id="_x0000_s6564" style="position:absolute;left:2200;top:1050;width:179;height:12" coordsize="179,12" path="m,12hdc61,10,122,6,179,e" filled="f" strokeweight=".5pt">
                <v:stroke endcap="round"/>
                <v:path arrowok="t"/>
              </v:shape>
              <v:shape id="_x0000_s6565" style="position:absolute;left:3817;top:1125;width:108;height:52" coordsize="108,52" path="m,hdc29,18,65,35,108,52e" filled="f" strokeweight=".5pt">
                <v:stroke endcap="round"/>
                <v:path arrowok="t"/>
              </v:shape>
              <v:shape id="_x0000_s6566" style="position:absolute;left:5884;top:1046;width:43;height:57" coordsize="43,57" path="m,57hdc22,39,36,20,43,e" filled="f" strokeweight=".5pt">
                <v:stroke endcap="round"/>
                <v:path arrowok="t"/>
              </v:shape>
              <v:shape id="_x0000_s6567" style="position:absolute;left:6793;top:694;width:527;height:213" coordsize="527,213" path="m527,213hdc527,213,527,212,527,211,527,121,322,39,,e" filled="f" strokeweight=".5pt">
                <v:stroke endcap="round"/>
                <v:path arrowok="t"/>
              </v:shape>
              <v:shape id="_x0000_s6568" style="position:absolute;left:7797;top:465;width:235;height:80" coordsize="235,80" path="m,80hdc102,58,182,31,235,e" filled="f" strokeweight=".5pt">
                <v:stroke endcap="round"/>
                <v:path arrowok="t"/>
              </v:shape>
              <v:shape id="_x0000_s6569" style="position:absolute;left:7467;top:169;width:13;height:38" coordsize="13,38" path="m13,38hdc13,36,13,36,13,35,13,23,9,11,,e" filled="f" strokeweight=".5pt">
                <v:stroke endcap="round"/>
                <v:path arrowok="t"/>
              </v:shape>
              <v:shape id="_x0000_s6570" style="position:absolute;left:5971;top:76;width:120;height:48" coordsize="120,48" path="m120,hdc71,14,30,31,,48e" filled="f" strokeweight=".5pt">
                <v:stroke endcap="round"/>
                <v:path arrowok="t"/>
              </v:shape>
              <v:shape id="_x0000_s6571" style="position:absolute;left:4837;top:105;width:59;height:41" coordsize="59,41" path="m59,hdc33,13,13,27,,41e" filled="f" strokeweight=".5pt">
                <v:stroke endcap="round"/>
                <v:path arrowok="t"/>
              </v:shape>
              <v:shape id="_x0000_s6572" style="position:absolute;left:3525;top:162;width:211;height:40" coordsize="211,40" path="m211,40hdc147,25,77,11,,e" filled="f" strokeweight=".5pt">
                <v:stroke endcap="round"/>
                <v:path arrowok="t"/>
              </v:shape>
              <v:shape id="_x0000_s6573" style="position:absolute;left:1886;top:436;width:37;height:43" coordsize="37,43" path="m,hdc8,15,20,29,37,43e" filled="f" strokeweight=".5pt">
                <v:stroke endcap="round"/>
                <v:path arrowok="t"/>
              </v:shape>
            </v:group>
            <v:group id="_x0000_s6574" style="position:absolute;left:1028;top:2706;width:3614;height:1979;rotation:282614fd" coordorigin="1256,6" coordsize="7084,1371">
              <v:shape id="_x0000_s6575" style="position:absolute;left:1334;top:84;width:7006;height:1293" coordsize="17953,3316" path="m1621,1103hdc700,1127,1,1323,1,1557v-1,162,340,312,893,394hal885,1945hdc570,2030,396,2141,396,2256v,251,811,454,1812,454c2278,2710,2348,2709,2419,2707hal2409,2710hdc2981,2962,4043,3117,5194,3117v581,,1153,-40,1652,-115hal6841,3002hdc7361,3199,8237,3316,9174,3316v1236,,2328,-204,2686,-502hal11862,2818hdc12245,2878,12685,2909,13136,2909v1320,,2394,-267,2404,-599hal15535,2309hdc16922,2259,17953,1960,17953,1608v,-156,-206,-307,-583,-431hal17364,1177hdc17482,1107,17544,1032,17544,957v,-252,-670,-473,-1634,-539hal15917,417hdc15744,176,14907,,13930,v-593,,-1156,66,-1540,179hal12394,180hdc12051,67,11517,,10951,,10264,,9635,98,9328,253hal9335,260hdc8920,158,8361,100,7779,100v-819,,-1572,114,-1957,296hal5815,400hdc5385,336,4895,303,4396,303v-1550,,-2806,316,-2806,706c1589,1040,1599,1072,1615,1104hal1621,1103hdxe" fillcolor="gray" strokeweight="0">
                <v:path arrowok="t"/>
              </v:shape>
              <v:shape id="_x0000_s6576" style="position:absolute;left:1256;top:6;width:7006;height:1293" coordsize="17953,3316" path="m1621,1103hdc700,1127,1,1323,1,1557v-1,162,340,312,893,394hal885,1945hdc570,2030,396,2141,396,2256v,251,811,454,1812,454c2278,2710,2348,2709,2419,2707hal2409,2710hdc2981,2962,4043,3117,5194,3117v581,,1153,-40,1652,-115hal6841,3002hdc7361,3199,8237,3316,9174,3316v1236,,2328,-204,2686,-502hal11862,2818hdc12245,2878,12685,2909,13136,2909v1320,,2394,-267,2404,-599hal15535,2309hdc16922,2259,17953,1960,17953,1608v,-156,-206,-307,-583,-431hal17364,1177hdc17482,1107,17544,1032,17544,957v,-252,-670,-473,-1634,-539hal15917,417hdc15744,176,14907,,13930,v-593,,-1156,66,-1540,179hal12394,180hdc12051,67,11517,,10951,,10264,,9635,98,9328,253hal9335,260hdc8920,158,8361,100,7779,100v-819,,-1572,114,-1957,296hal5815,400hdc5385,336,4895,303,4396,303v-1550,,-2806,316,-2806,706c1589,1040,1599,1072,1615,1104hal1621,1103hdxe" fillcolor="#ff9" strokeweight="0">
                <v:path arrowok="t"/>
              </v:shape>
              <v:shape id="_x0000_s6577" style="position:absolute;left:1256;top:6;width:7006;height:1293" coordsize="17953,3316" path="m1621,1103hdc700,1127,1,1323,1,1557v-1,162,340,312,893,394hal885,1945hdc570,2030,396,2141,396,2256v,251,811,454,1812,454c2278,2710,2348,2709,2419,2707hal2409,2710hdc2981,2962,4043,3117,5194,3117v581,,1153,-40,1652,-115hal6841,3002hdc7361,3199,8237,3316,9174,3316v1236,,2328,-204,2686,-502hal11862,2818hdc12245,2878,12685,2909,13136,2909v1320,,2394,-267,2404,-599hal15535,2309hdc16922,2259,17953,1960,17953,1608v,-156,-206,-307,-583,-431hal17364,1177hdc17482,1107,17544,1032,17544,957v,-252,-670,-473,-1634,-539hal15917,417hdc15744,176,14907,,13930,v-593,,-1156,66,-1540,179hal12394,180hdc12051,67,11517,,10951,,10264,,9635,98,9328,253hal9335,260hdc8920,158,8361,100,7779,100v-819,,-1572,114,-1957,296hal5815,400hdc5385,336,4895,303,4396,303v-1550,,-2806,316,-2806,706c1589,1040,1599,1072,1615,1104hal1621,1103hdxe" filled="f" strokeweight=".5pt">
                <v:stroke endcap="round"/>
                <v:path arrowok="t"/>
              </v:shape>
              <v:shape id="_x0000_s6578" style="position:absolute;left:1605;top:767;width:410;height:24" coordsize="410,24" path="m,hdc107,16,231,24,356,24v18,,36,,54,-1e" filled="f" strokeweight=".5pt">
                <v:stroke endcap="round"/>
                <v:path arrowok="t"/>
              </v:shape>
              <v:shape id="_x0000_s6579" style="position:absolute;left:2200;top:1050;width:179;height:12" coordsize="179,12" path="m,12hdc61,10,122,6,179,e" filled="f" strokeweight=".5pt">
                <v:stroke endcap="round"/>
                <v:path arrowok="t"/>
              </v:shape>
              <v:shape id="_x0000_s6580" style="position:absolute;left:3817;top:1125;width:108;height:52" coordsize="108,52" path="m,hdc29,18,65,35,108,52e" filled="f" strokeweight=".5pt">
                <v:stroke endcap="round"/>
                <v:path arrowok="t"/>
              </v:shape>
              <v:shape id="_x0000_s6581" style="position:absolute;left:5884;top:1046;width:43;height:57" coordsize="43,57" path="m,57hdc22,39,36,20,43,e" filled="f" strokeweight=".5pt">
                <v:stroke endcap="round"/>
                <v:path arrowok="t"/>
              </v:shape>
              <v:shape id="_x0000_s6582" style="position:absolute;left:6793;top:694;width:527;height:213" coordsize="527,213" path="m527,213hdc527,213,527,212,527,211,527,121,322,39,,e" filled="f" strokeweight=".5pt">
                <v:stroke endcap="round"/>
                <v:path arrowok="t"/>
              </v:shape>
              <v:shape id="_x0000_s6583" style="position:absolute;left:7797;top:465;width:235;height:80" coordsize="235,80" path="m,80hdc102,58,182,31,235,e" filled="f" strokeweight=".5pt">
                <v:stroke endcap="round"/>
                <v:path arrowok="t"/>
              </v:shape>
              <v:shape id="_x0000_s6584" style="position:absolute;left:7467;top:169;width:13;height:38" coordsize="13,38" path="m13,38hdc13,36,13,36,13,35,13,23,9,11,,e" filled="f" strokeweight=".5pt">
                <v:stroke endcap="round"/>
                <v:path arrowok="t"/>
              </v:shape>
              <v:shape id="_x0000_s6585" style="position:absolute;left:5971;top:76;width:120;height:48" coordsize="120,48" path="m120,hdc71,14,30,31,,48e" filled="f" strokeweight=".5pt">
                <v:stroke endcap="round"/>
                <v:path arrowok="t"/>
              </v:shape>
              <v:shape id="_x0000_s6586" style="position:absolute;left:4837;top:105;width:59;height:41" coordsize="59,41" path="m59,hdc33,13,13,27,,41e" filled="f" strokeweight=".5pt">
                <v:stroke endcap="round"/>
                <v:path arrowok="t"/>
              </v:shape>
              <v:shape id="_x0000_s6587" style="position:absolute;left:3525;top:162;width:211;height:40" coordsize="211,40" path="m211,40hdc147,25,77,11,,e" filled="f" strokeweight=".5pt">
                <v:stroke endcap="round"/>
                <v:path arrowok="t"/>
              </v:shape>
              <v:shape id="_x0000_s6588" style="position:absolute;left:1886;top:436;width:37;height:43" coordsize="37,43" path="m,hdc8,15,20,29,37,43e" filled="f" strokeweight=".5pt">
                <v:stroke endcap="round"/>
                <v:path arrowok="t"/>
              </v:shape>
            </v:group>
            <v:shape id="_x0000_s6589" type="#_x0000_t202" style="position:absolute;left:2264;top:2649;width:878;height:1324" filled="f" stroked="f">
              <v:textbox style="mso-next-textbox:#_x0000_s6589" inset="5.85pt,.7pt,5.85pt,.7pt">
                <w:txbxContent>
                  <w:p w14:paraId="16689180" w14:textId="77777777" w:rsidR="0084589B" w:rsidRDefault="0084589B" w:rsidP="007522DA">
                    <w:pPr>
                      <w:jc w:val="center"/>
                    </w:pPr>
                  </w:p>
                  <w:p w14:paraId="44A28695" w14:textId="77777777" w:rsidR="0084589B" w:rsidRPr="001A222D" w:rsidRDefault="0084589B" w:rsidP="007522DA">
                    <w:pPr>
                      <w:jc w:val="center"/>
                      <w:rPr>
                        <w:b/>
                      </w:rPr>
                    </w:pPr>
                    <w:r>
                      <w:rPr>
                        <w:b/>
                      </w:rPr>
                      <w:br/>
                    </w:r>
                    <w:r w:rsidRPr="001A222D">
                      <w:rPr>
                        <w:b/>
                      </w:rPr>
                      <w:t>Access System</w:t>
                    </w:r>
                  </w:p>
                </w:txbxContent>
              </v:textbox>
            </v:shape>
            <v:group id="_x0000_s6590" style="position:absolute;left:5890;top:4064;width:2925;height:1516" coordorigin="5890,895" coordsize="2925,1516">
              <v:oval id="_x0000_s6591" style="position:absolute;left:5890;top:895;width:2925;height:1516" fillcolor="#cfc" strokeweight="0"/>
              <v:oval id="_x0000_s6592" style="position:absolute;left:5890;top:895;width:2925;height:1516" filled="f" strokeweight=".5pt">
                <v:stroke endcap="round"/>
              </v:oval>
            </v:group>
            <v:group id="_x0000_s6593" style="position:absolute;left:3004;top:4064;width:2925;height:1516" coordorigin="3004,895" coordsize="2925,1516">
              <v:oval id="_x0000_s6594" style="position:absolute;left:3004;top:895;width:2925;height:1516" fillcolor="#cfc" strokeweight="0"/>
              <v:oval id="_x0000_s6595" style="position:absolute;left:3004;top:895;width:2925;height:1516" filled="f" strokeweight=".5pt">
                <v:stroke endcap="round"/>
              </v:oval>
            </v:group>
            <v:group id="_x0000_s6596" style="position:absolute;left:3;top:4010;width:3000;height:1568" coordorigin="3,841" coordsize="3000,1568">
              <v:oval id="_x0000_s6597" style="position:absolute;left:3;top:841;width:3000;height:1568" fillcolor="#cfc" strokeweight="0"/>
              <v:oval id="_x0000_s6598" style="position:absolute;left:3;top:841;width:3000;height:1568" filled="f" strokeweight=".5pt">
                <v:stroke endcap="round"/>
              </v:oval>
            </v:group>
            <v:group id="_x0000_s6599" style="position:absolute;left:222;top:5318;width:859;height:137" coordorigin="222,2149" coordsize="859,137">
              <v:group id="_x0000_s6600" style="position:absolute;left:222;top:2149;width:429;height:137" coordorigin="222,2149" coordsize="429,137">
                <v:rect id="_x0000_s6601" style="position:absolute;left:222;top:2149;width:429;height:137" fillcolor="yellow" stroked="f"/>
                <v:rect id="_x0000_s6602" style="position:absolute;left:222;top:2149;width:429;height:137" filled="f" strokeweight=".5pt">
                  <v:stroke endcap="round"/>
                </v:rect>
              </v:group>
              <v:group id="_x0000_s6603" style="position:absolute;left:651;top:2149;width:430;height:137" coordorigin="651,2149" coordsize="430,137">
                <v:rect id="_x0000_s6604" style="position:absolute;left:651;top:2149;width:430;height:137" fillcolor="black" stroked="f"/>
                <v:rect id="_x0000_s6605" style="position:absolute;left:651;top:2149;width:430;height:137" filled="f" strokeweight=".5pt">
                  <v:stroke endcap="round"/>
                </v:rect>
              </v:group>
            </v:group>
            <v:group id="_x0000_s6606" style="position:absolute;left:1079;top:5318;width:859;height:137" coordorigin="1079,2149" coordsize="859,137">
              <v:group id="_x0000_s6607" style="position:absolute;left:1079;top:2149;width:429;height:137" coordorigin="1079,2149" coordsize="429,137">
                <v:rect id="_x0000_s6608" style="position:absolute;left:1079;top:2149;width:429;height:137" fillcolor="yellow" stroked="f"/>
                <v:rect id="_x0000_s6609" style="position:absolute;left:1079;top:2149;width:429;height:137" filled="f" strokeweight=".5pt">
                  <v:stroke endcap="round"/>
                </v:rect>
              </v:group>
              <v:group id="_x0000_s6610" style="position:absolute;left:1508;top:2149;width:430;height:137" coordorigin="1508,2149" coordsize="430,137">
                <v:rect id="_x0000_s6611" style="position:absolute;left:1508;top:2149;width:430;height:137" fillcolor="black" stroked="f"/>
                <v:rect id="_x0000_s6612" style="position:absolute;left:1508;top:2149;width:430;height:137" filled="f" strokeweight=".5pt">
                  <v:stroke endcap="round"/>
                </v:rect>
              </v:group>
            </v:group>
            <v:group id="_x0000_s6613" style="position:absolute;left:222;top:5318;width:429;height:137" coordorigin="222,2149" coordsize="429,137">
              <v:rect id="_x0000_s6614" style="position:absolute;left:222;top:2149;width:429;height:137" fillcolor="yellow" stroked="f"/>
              <v:rect id="_x0000_s6615" style="position:absolute;left:222;top:2149;width:429;height:137" filled="f" strokeweight=".5pt">
                <v:stroke endcap="round"/>
              </v:rect>
            </v:group>
            <v:group id="_x0000_s6616" style="position:absolute;left:651;top:5318;width:430;height:137" coordorigin="651,2149" coordsize="430,137">
              <v:rect id="_x0000_s6617" style="position:absolute;left:651;top:2149;width:430;height:137" fillcolor="black" stroked="f"/>
              <v:rect id="_x0000_s6618" style="position:absolute;left:651;top:2149;width:430;height:137" filled="f" strokeweight=".5pt">
                <v:stroke endcap="round"/>
              </v:rect>
            </v:group>
            <v:group id="_x0000_s6619" style="position:absolute;left:222;top:5318;width:429;height:137" coordorigin="222,2149" coordsize="429,137">
              <v:rect id="_x0000_s6620" style="position:absolute;left:222;top:2149;width:429;height:137" fillcolor="yellow" stroked="f"/>
              <v:rect id="_x0000_s6621" style="position:absolute;left:222;top:2149;width:429;height:137" filled="f" strokeweight=".5pt">
                <v:stroke endcap="round"/>
              </v:rect>
            </v:group>
            <v:group id="_x0000_s6622" style="position:absolute;left:651;top:5318;width:430;height:137" coordorigin="651,2149" coordsize="430,137">
              <v:rect id="_x0000_s6623" style="position:absolute;left:651;top:2149;width:430;height:137" fillcolor="black" stroked="f"/>
              <v:rect id="_x0000_s6624" style="position:absolute;left:651;top:2149;width:430;height:137" filled="f" strokeweight=".5pt">
                <v:stroke endcap="round"/>
              </v:rect>
            </v:group>
            <v:group id="_x0000_s6625" style="position:absolute;left:1079;top:5318;width:429;height:137" coordorigin="1079,2149" coordsize="429,137">
              <v:rect id="_x0000_s6626" style="position:absolute;left:1079;top:2149;width:429;height:137" fillcolor="yellow" stroked="f"/>
              <v:rect id="_x0000_s6627" style="position:absolute;left:1079;top:2149;width:429;height:137" filled="f" strokeweight=".5pt">
                <v:stroke endcap="round"/>
              </v:rect>
            </v:group>
            <v:group id="_x0000_s6628" style="position:absolute;left:1508;top:5318;width:430;height:137" coordorigin="1508,2149" coordsize="430,137">
              <v:rect id="_x0000_s6629" style="position:absolute;left:1508;top:2149;width:430;height:137" fillcolor="black" stroked="f"/>
              <v:rect id="_x0000_s6630" style="position:absolute;left:1508;top:2149;width:430;height:137" filled="f" strokeweight=".5pt">
                <v:stroke endcap="round"/>
              </v:rect>
            </v:group>
            <v:group id="_x0000_s6631" style="position:absolute;left:1079;top:5318;width:429;height:137" coordorigin="1079,2149" coordsize="429,137">
              <v:rect id="_x0000_s6632" style="position:absolute;left:1079;top:2149;width:429;height:137" fillcolor="yellow" stroked="f"/>
              <v:rect id="_x0000_s6633" style="position:absolute;left:1079;top:2149;width:429;height:137" filled="f" strokeweight=".5pt">
                <v:stroke endcap="round"/>
              </v:rect>
            </v:group>
            <v:group id="_x0000_s6634" style="position:absolute;left:1508;top:5318;width:430;height:137" coordorigin="1508,2149" coordsize="430,137">
              <v:rect id="_x0000_s6635" style="position:absolute;left:1508;top:2149;width:430;height:137" fillcolor="black" stroked="f"/>
              <v:rect id="_x0000_s6636" style="position:absolute;left:1508;top:2149;width:430;height:137" filled="f" strokeweight=".5pt">
                <v:stroke endcap="round"/>
              </v:rect>
            </v:group>
            <v:group id="_x0000_s6637" style="position:absolute;left:1934;top:5318;width:859;height:137" coordorigin="1934,2149" coordsize="859,137">
              <v:group id="_x0000_s6638" style="position:absolute;left:1934;top:2149;width:429;height:137" coordorigin="1934,2149" coordsize="429,137">
                <v:rect id="_x0000_s6639" style="position:absolute;left:1934;top:2149;width:429;height:137" fillcolor="yellow" stroked="f"/>
                <v:rect id="_x0000_s6640" style="position:absolute;left:1934;top:2149;width:429;height:137" filled="f" strokeweight=".5pt">
                  <v:stroke endcap="round"/>
                </v:rect>
              </v:group>
              <v:group id="_x0000_s6641" style="position:absolute;left:2363;top:2149;width:430;height:137" coordorigin="2363,2149" coordsize="430,137">
                <v:rect id="_x0000_s6642" style="position:absolute;left:2363;top:2149;width:430;height:137" fillcolor="black" stroked="f"/>
                <v:rect id="_x0000_s6643" style="position:absolute;left:2363;top:2149;width:430;height:137" filled="f" strokeweight=".5pt">
                  <v:stroke endcap="round"/>
                </v:rect>
              </v:group>
            </v:group>
            <v:group id="_x0000_s6644" style="position:absolute;left:2791;top:5318;width:859;height:137" coordorigin="2791,2149" coordsize="859,137">
              <v:group id="_x0000_s6645" style="position:absolute;left:2791;top:2149;width:429;height:137" coordorigin="2791,2149" coordsize="429,137">
                <v:rect id="_x0000_s6646" style="position:absolute;left:2791;top:2149;width:429;height:137" fillcolor="yellow" stroked="f"/>
                <v:rect id="_x0000_s6647" style="position:absolute;left:2791;top:2149;width:429;height:137" filled="f" strokeweight=".5pt">
                  <v:stroke endcap="round"/>
                </v:rect>
              </v:group>
              <v:group id="_x0000_s6648" style="position:absolute;left:3220;top:2149;width:430;height:137" coordorigin="3220,2149" coordsize="430,137">
                <v:rect id="_x0000_s6649" style="position:absolute;left:3220;top:2149;width:430;height:137" fillcolor="black" stroked="f"/>
                <v:rect id="_x0000_s6650" style="position:absolute;left:3220;top:2149;width:430;height:137" filled="f" strokeweight=".5pt">
                  <v:stroke endcap="round"/>
                </v:rect>
              </v:group>
            </v:group>
            <v:group id="_x0000_s6651" style="position:absolute;left:1934;top:5318;width:429;height:137" coordorigin="1934,2149" coordsize="429,137">
              <v:rect id="_x0000_s6652" style="position:absolute;left:1934;top:2149;width:429;height:137" fillcolor="yellow" stroked="f"/>
              <v:rect id="_x0000_s6653" style="position:absolute;left:1934;top:2149;width:429;height:137" filled="f" strokeweight=".5pt">
                <v:stroke endcap="round"/>
              </v:rect>
            </v:group>
            <v:group id="_x0000_s6654" style="position:absolute;left:2363;top:5318;width:430;height:137" coordorigin="2363,2149" coordsize="430,137">
              <v:rect id="_x0000_s6655" style="position:absolute;left:2363;top:2149;width:430;height:137" fillcolor="black" stroked="f"/>
              <v:rect id="_x0000_s6656" style="position:absolute;left:2363;top:2149;width:430;height:137" filled="f" strokeweight=".5pt">
                <v:stroke endcap="round"/>
              </v:rect>
            </v:group>
            <v:group id="_x0000_s6657" style="position:absolute;left:1934;top:5318;width:429;height:137" coordorigin="1934,2149" coordsize="429,137">
              <v:rect id="_x0000_s6658" style="position:absolute;left:1934;top:2149;width:429;height:137" fillcolor="yellow" stroked="f"/>
              <v:rect id="_x0000_s6659" style="position:absolute;left:1934;top:2149;width:429;height:137" filled="f" strokeweight=".5pt">
                <v:stroke endcap="round"/>
              </v:rect>
            </v:group>
            <v:group id="_x0000_s6660" style="position:absolute;left:2363;top:5318;width:430;height:137" coordorigin="2363,2149" coordsize="430,137">
              <v:rect id="_x0000_s6661" style="position:absolute;left:2363;top:2149;width:430;height:137" fillcolor="black" stroked="f"/>
              <v:rect id="_x0000_s6662" style="position:absolute;left:2363;top:2149;width:430;height:137" filled="f" strokeweight=".5pt">
                <v:stroke endcap="round"/>
              </v:rect>
            </v:group>
            <v:group id="_x0000_s6663" style="position:absolute;left:2791;top:5318;width:429;height:137" coordorigin="2791,2149" coordsize="429,137">
              <v:rect id="_x0000_s6664" style="position:absolute;left:2791;top:2149;width:429;height:137" fillcolor="yellow" stroked="f"/>
              <v:rect id="_x0000_s6665" style="position:absolute;left:2791;top:2149;width:429;height:137" filled="f" strokeweight=".5pt">
                <v:stroke endcap="round"/>
              </v:rect>
            </v:group>
            <v:group id="_x0000_s6666" style="position:absolute;left:3220;top:5318;width:430;height:137" coordorigin="3220,2149" coordsize="430,137">
              <v:rect id="_x0000_s6667" style="position:absolute;left:3220;top:2149;width:430;height:137" fillcolor="black" stroked="f"/>
              <v:rect id="_x0000_s6668" style="position:absolute;left:3220;top:2149;width:430;height:137" filled="f" strokeweight=".5pt">
                <v:stroke endcap="round"/>
              </v:rect>
            </v:group>
            <v:group id="_x0000_s6669" style="position:absolute;left:2791;top:5318;width:429;height:137" coordorigin="2791,2149" coordsize="429,137">
              <v:rect id="_x0000_s6670" style="position:absolute;left:2791;top:2149;width:429;height:137" fillcolor="yellow" stroked="f"/>
              <v:rect id="_x0000_s6671" style="position:absolute;left:2791;top:2149;width:429;height:137" filled="f" strokeweight=".5pt">
                <v:stroke endcap="round"/>
              </v:rect>
            </v:group>
            <v:group id="_x0000_s6672" style="position:absolute;left:3220;top:5318;width:430;height:137" coordorigin="3220,2149" coordsize="430,137">
              <v:rect id="_x0000_s6673" style="position:absolute;left:3220;top:2149;width:430;height:137" fillcolor="black" stroked="f"/>
              <v:rect id="_x0000_s6674" style="position:absolute;left:3220;top:2149;width:430;height:137" filled="f" strokeweight=".5pt">
                <v:stroke endcap="round"/>
              </v:rect>
            </v:group>
            <v:group id="_x0000_s6675" style="position:absolute;left:3645;top:5318;width:429;height:137" coordorigin="3645,2149" coordsize="429,137">
              <v:rect id="_x0000_s6676" style="position:absolute;left:3645;top:2149;width:429;height:137" fillcolor="yellow" stroked="f"/>
              <v:rect id="_x0000_s6677" style="position:absolute;left:3645;top:2149;width:429;height:137" filled="f" strokeweight=".5pt">
                <v:stroke endcap="round"/>
              </v:rect>
            </v:group>
            <v:group id="_x0000_s6678" style="position:absolute;left:4074;top:5318;width:429;height:137" coordorigin="4074,2149" coordsize="429,137">
              <v:rect id="_x0000_s6679" style="position:absolute;left:4074;top:2149;width:429;height:137" fillcolor="black" stroked="f"/>
              <v:rect id="_x0000_s6680" style="position:absolute;left:4074;top:2149;width:429;height:137" filled="f" strokeweight=".5pt">
                <v:stroke endcap="round"/>
              </v:rect>
            </v:group>
            <v:group id="_x0000_s6681" style="position:absolute;left:3645;top:5318;width:429;height:137" coordorigin="3645,2149" coordsize="429,137">
              <v:rect id="_x0000_s6682" style="position:absolute;left:3645;top:2149;width:429;height:137" fillcolor="yellow" stroked="f"/>
              <v:rect id="_x0000_s6683" style="position:absolute;left:3645;top:2149;width:429;height:137" filled="f" strokeweight=".5pt">
                <v:stroke endcap="round"/>
              </v:rect>
            </v:group>
            <v:group id="_x0000_s6684" style="position:absolute;left:4074;top:5318;width:429;height:137" coordorigin="4074,2149" coordsize="429,137">
              <v:rect id="_x0000_s6685" style="position:absolute;left:4074;top:2149;width:429;height:137" fillcolor="black" stroked="f"/>
              <v:rect id="_x0000_s6686" style="position:absolute;left:4074;top:2149;width:429;height:137" filled="f" strokeweight=".5pt">
                <v:stroke endcap="round"/>
              </v:rect>
            </v:group>
            <v:group id="_x0000_s6687" style="position:absolute;left:4502;top:5318;width:429;height:137" coordorigin="4502,2149" coordsize="429,137">
              <v:rect id="_x0000_s6688" style="position:absolute;left:4502;top:2149;width:429;height:137" fillcolor="yellow" stroked="f"/>
              <v:rect id="_x0000_s6689" style="position:absolute;left:4502;top:2149;width:429;height:137" filled="f" strokeweight=".5pt">
                <v:stroke endcap="round"/>
              </v:rect>
            </v:group>
            <v:group id="_x0000_s6690" style="position:absolute;left:4931;top:5318;width:429;height:137" coordorigin="4931,2149" coordsize="429,137">
              <v:rect id="_x0000_s6691" style="position:absolute;left:4931;top:2149;width:429;height:137" fillcolor="black" stroked="f"/>
              <v:rect id="_x0000_s6692" style="position:absolute;left:4931;top:2149;width:429;height:137" filled="f" strokeweight=".5pt">
                <v:stroke endcap="round"/>
              </v:rect>
            </v:group>
            <v:group id="_x0000_s6693" style="position:absolute;left:4502;top:5318;width:429;height:137" coordorigin="4502,2149" coordsize="429,137">
              <v:rect id="_x0000_s6694" style="position:absolute;left:4502;top:2149;width:429;height:137" fillcolor="yellow" stroked="f"/>
              <v:rect id="_x0000_s6695" style="position:absolute;left:4502;top:2149;width:429;height:137" filled="f" strokeweight=".5pt">
                <v:stroke endcap="round"/>
              </v:rect>
            </v:group>
            <v:group id="_x0000_s6696" style="position:absolute;left:4931;top:5318;width:429;height:137" coordorigin="4931,2149" coordsize="429,137">
              <v:rect id="_x0000_s6697" style="position:absolute;left:4931;top:2149;width:429;height:137" fillcolor="black" stroked="f"/>
              <v:rect id="_x0000_s6698" style="position:absolute;left:4931;top:2149;width:429;height:137" filled="f" strokeweight=".5pt">
                <v:stroke endcap="round"/>
              </v:rect>
            </v:group>
            <v:group id="_x0000_s6699" style="position:absolute;left:5357;top:5318;width:429;height:137" coordorigin="5357,2149" coordsize="429,137">
              <v:rect id="_x0000_s6700" style="position:absolute;left:5357;top:2149;width:429;height:137" fillcolor="yellow" stroked="f"/>
              <v:rect id="_x0000_s6701" style="position:absolute;left:5357;top:2149;width:429;height:137" filled="f" strokeweight=".5pt">
                <v:stroke endcap="round"/>
              </v:rect>
            </v:group>
            <v:group id="_x0000_s6702" style="position:absolute;left:5786;top:5318;width:429;height:137" coordorigin="5786,2149" coordsize="429,137">
              <v:rect id="_x0000_s6703" style="position:absolute;left:5786;top:2149;width:429;height:137" fillcolor="black" stroked="f"/>
              <v:rect id="_x0000_s6704" style="position:absolute;left:5786;top:2149;width:429;height:137" filled="f" strokeweight=".5pt">
                <v:stroke endcap="round"/>
              </v:rect>
            </v:group>
            <v:group id="_x0000_s6705" style="position:absolute;left:5357;top:5318;width:429;height:137" coordorigin="5357,2149" coordsize="429,137">
              <v:rect id="_x0000_s6706" style="position:absolute;left:5357;top:2149;width:429;height:137" fillcolor="yellow" stroked="f"/>
              <v:rect id="_x0000_s6707" style="position:absolute;left:5357;top:2149;width:429;height:137" filled="f" strokeweight=".5pt">
                <v:stroke endcap="round"/>
              </v:rect>
            </v:group>
            <v:group id="_x0000_s6708" style="position:absolute;left:5786;top:5318;width:429;height:137" coordorigin="5786,2149" coordsize="429,137">
              <v:rect id="_x0000_s6709" style="position:absolute;left:5786;top:2149;width:429;height:137" fillcolor="black" stroked="f"/>
              <v:rect id="_x0000_s6710" style="position:absolute;left:5786;top:2149;width:429;height:137" filled="f" strokeweight=".5pt">
                <v:stroke endcap="round"/>
              </v:rect>
            </v:group>
            <v:group id="_x0000_s6711" style="position:absolute;left:6214;top:5318;width:429;height:137" coordorigin="6214,2149" coordsize="429,137">
              <v:rect id="_x0000_s6712" style="position:absolute;left:6214;top:2149;width:429;height:137" fillcolor="yellow" stroked="f"/>
              <v:rect id="_x0000_s6713" style="position:absolute;left:6214;top:2149;width:429;height:137" filled="f" strokeweight=".5pt">
                <v:stroke endcap="round"/>
              </v:rect>
            </v:group>
            <v:group id="_x0000_s6714" style="position:absolute;left:6643;top:5318;width:429;height:137" coordorigin="6643,2149" coordsize="429,137">
              <v:rect id="_x0000_s6715" style="position:absolute;left:6643;top:2149;width:429;height:137" fillcolor="black" stroked="f"/>
              <v:rect id="_x0000_s6716" style="position:absolute;left:6643;top:2149;width:429;height:137" filled="f" strokeweight=".5pt">
                <v:stroke endcap="round"/>
              </v:rect>
            </v:group>
            <v:group id="_x0000_s6717" style="position:absolute;left:6214;top:5318;width:429;height:137" coordorigin="6214,2149" coordsize="429,137">
              <v:rect id="_x0000_s6718" style="position:absolute;left:6214;top:2149;width:429;height:137" fillcolor="yellow" stroked="f"/>
              <v:rect id="_x0000_s6719" style="position:absolute;left:6214;top:2149;width:429;height:137" filled="f" strokeweight=".5pt">
                <v:stroke endcap="round"/>
              </v:rect>
            </v:group>
            <v:group id="_x0000_s6720" style="position:absolute;left:6643;top:5318;width:429;height:137" coordorigin="6643,2149" coordsize="429,137">
              <v:rect id="_x0000_s6721" style="position:absolute;left:6643;top:2149;width:429;height:137" fillcolor="black" stroked="f"/>
              <v:rect id="_x0000_s6722" style="position:absolute;left:6643;top:2149;width:429;height:137" filled="f" strokeweight=".5pt">
                <v:stroke endcap="round"/>
              </v:rect>
            </v:group>
            <v:group id="_x0000_s6723" style="position:absolute;left:7068;top:5318;width:429;height:137" coordorigin="7068,2149" coordsize="429,137">
              <v:rect id="_x0000_s6724" style="position:absolute;left:7068;top:2149;width:429;height:137" fillcolor="yellow" stroked="f"/>
              <v:rect id="_x0000_s6725" style="position:absolute;left:7068;top:2149;width:429;height:137" filled="f" strokeweight=".5pt">
                <v:stroke endcap="round"/>
              </v:rect>
            </v:group>
            <v:group id="_x0000_s6726" style="position:absolute;left:7497;top:5318;width:429;height:137" coordorigin="7497,2149" coordsize="429,137">
              <v:rect id="_x0000_s6727" style="position:absolute;left:7497;top:2149;width:429;height:137" fillcolor="black" stroked="f"/>
              <v:rect id="_x0000_s6728" style="position:absolute;left:7497;top:2149;width:429;height:137" filled="f" strokeweight=".5pt">
                <v:stroke endcap="round"/>
              </v:rect>
            </v:group>
            <v:group id="_x0000_s6729" style="position:absolute;left:7068;top:5318;width:429;height:137" coordorigin="7068,2149" coordsize="429,137">
              <v:rect id="_x0000_s6730" style="position:absolute;left:7068;top:2149;width:429;height:137" fillcolor="yellow" stroked="f"/>
              <v:rect id="_x0000_s6731" style="position:absolute;left:7068;top:2149;width:429;height:137" filled="f" strokeweight=".5pt">
                <v:stroke endcap="round"/>
              </v:rect>
            </v:group>
            <v:group id="_x0000_s6732" style="position:absolute;left:7497;top:5318;width:429;height:137" coordorigin="7497,2149" coordsize="429,137">
              <v:rect id="_x0000_s6733" style="position:absolute;left:7497;top:2149;width:429;height:137" fillcolor="black" stroked="f"/>
              <v:rect id="_x0000_s6734" style="position:absolute;left:7497;top:2149;width:429;height:137" filled="f" strokeweight=".5pt">
                <v:stroke endcap="round"/>
              </v:rect>
            </v:group>
            <v:group id="_x0000_s6735" style="position:absolute;left:7924;top:5318;width:429;height:137" coordorigin="7924,2149" coordsize="429,137">
              <v:rect id="_x0000_s6736" style="position:absolute;left:7924;top:2149;width:429;height:137" fillcolor="yellow" stroked="f"/>
              <v:rect id="_x0000_s6737" style="position:absolute;left:7924;top:2149;width:429;height:137" filled="f" strokeweight=".5pt">
                <v:stroke endcap="round"/>
              </v:rect>
            </v:group>
            <v:group id="_x0000_s6738" style="position:absolute;left:8353;top:5318;width:430;height:137" coordorigin="8353,2149" coordsize="430,137">
              <v:rect id="_x0000_s6739" style="position:absolute;left:8353;top:2149;width:430;height:137" fillcolor="black" stroked="f"/>
              <v:rect id="_x0000_s6740" style="position:absolute;left:8353;top:2149;width:430;height:137" filled="f" strokeweight=".5pt">
                <v:stroke endcap="round"/>
              </v:rect>
            </v:group>
            <v:group id="_x0000_s6741" style="position:absolute;left:7924;top:5318;width:429;height:137" coordorigin="7924,2149" coordsize="429,137">
              <v:rect id="_x0000_s6742" style="position:absolute;left:7924;top:2149;width:429;height:137" fillcolor="yellow" stroked="f"/>
              <v:rect id="_x0000_s6743" style="position:absolute;left:7924;top:2149;width:429;height:137" filled="f" strokeweight=".5pt">
                <v:stroke endcap="round"/>
              </v:rect>
            </v:group>
            <v:group id="_x0000_s6744" style="position:absolute;left:8353;top:5318;width:430;height:137" coordorigin="8353,2149" coordsize="430,137">
              <v:rect id="_x0000_s6745" style="position:absolute;left:8353;top:2149;width:430;height:137" fillcolor="black" stroked="f"/>
              <v:rect id="_x0000_s6746" style="position:absolute;left:8353;top:2149;width:430;height:137" filled="f" strokeweight=".5pt">
                <v:stroke endcap="round"/>
              </v:rect>
            </v:group>
            <v:group id="_x0000_s6747" style="position:absolute;left:721;top:4377;width:1855;height:663" coordorigin="721,1208" coordsize="1855,663">
              <v:shape id="_x0000_s6748" style="position:absolute;left:721;top:1208;width:1855;height:663" coordsize="9508,3400" path="m566,hdc254,,,254,,566hal,2833hdc,3146,254,3400,566,3400hal8941,3400hdc9254,3400,9508,3146,9508,2833hal9508,566hdc9508,254,9254,,8941,hal566,hdxe" fillcolor="#ffc" strokeweight="0">
                <v:path arrowok="t"/>
              </v:shape>
              <v:shape id="_x0000_s6749" style="position:absolute;left:721;top:1208;width:1855;height:663" coordsize="9508,3400" path="m566,hdc254,,,254,,566hal,2833hdc,3146,254,3400,566,3400hal8941,3400hdc9254,3400,9508,3146,9508,2833hal9508,566hdc9508,254,9254,,8941,hal566,hdxe" filled="f" strokeweight=".5pt">
                <v:stroke endcap="round"/>
                <v:path arrowok="t"/>
              </v:shape>
            </v:group>
            <v:group id="_x0000_s6750" style="position:absolute;left:936;top:5057;width:333;height:245" coordorigin="936,1888" coordsize="333,245">
              <v:oval id="_x0000_s6751" style="position:absolute;left:936;top:1888;width:333;height:245" fillcolor="#bbe0e3" strokeweight="0"/>
              <v:oval id="_x0000_s6752" style="position:absolute;left:936;top:1888;width:333;height:245" filled="f" strokeweight=".5pt">
                <v:stroke endcap="round"/>
              </v:oval>
            </v:group>
            <v:group id="_x0000_s6753" style="position:absolute;left:2006;top:5057;width:335;height:245" coordorigin="2006,1888" coordsize="335,245">
              <v:oval id="_x0000_s6754" style="position:absolute;left:2006;top:1888;width:335;height:245" fillcolor="#bbe0e3" strokeweight="0"/>
              <v:oval id="_x0000_s6755" style="position:absolute;left:2006;top:1888;width:335;height:245" filled="f" strokeweight=".5pt">
                <v:stroke endcap="round"/>
              </v:oval>
            </v:group>
            <v:line id="_x0000_s6756" style="position:absolute" from="2363,4338" to="2506,4339" strokeweight=".5pt">
              <v:stroke endcap="round"/>
            </v:line>
            <v:line id="_x0000_s6757" style="position:absolute;flip:y" from="2506,4077" to="2507,4338" strokeweight=".5pt">
              <v:stroke endcap="round"/>
            </v:line>
            <v:group id="_x0000_s6758" style="position:absolute;left:2658;top:4689;width:785;height:251" coordorigin="2658,1520" coordsize="785,251">
              <v:shape id="_x0000_s6759" style="position:absolute;left:2658;top:1520;width:785;height:251" coordsize="785,251" path="m576,r,71l,71,,180r576,l576,251,785,125,576,xe" fillcolor="#bbe0e3" stroked="f">
                <v:path arrowok="t"/>
              </v:shape>
              <v:shape id="_x0000_s6760" style="position:absolute;left:2658;top:1520;width:785;height:251" coordsize="785,251" path="m576,r,71l,71,,180r576,l576,251,785,125,576,xe" filled="f" strokeweight=".5pt">
                <v:stroke endcap="round"/>
                <v:path arrowok="t"/>
              </v:shape>
            </v:group>
            <v:rect id="_x0000_s6761" style="position:absolute;left:2631;top:4922;width:911;height:410;mso-wrap-style:none" filled="f" stroked="f">
              <v:textbox style="mso-next-textbox:#_x0000_s6761;mso-fit-shape-to-text:t" inset="0,0,0,0">
                <w:txbxContent>
                  <w:p w14:paraId="0CBD0D69" w14:textId="77777777" w:rsidR="0084589B" w:rsidRPr="001A222D" w:rsidRDefault="0084589B" w:rsidP="007522DA">
                    <w:pPr>
                      <w:rPr>
                        <w:b/>
                      </w:rPr>
                    </w:pPr>
                    <w:r w:rsidRPr="001A222D">
                      <w:rPr>
                        <w:b/>
                      </w:rPr>
                      <w:t>Movement</w:t>
                    </w:r>
                  </w:p>
                </w:txbxContent>
              </v:textbox>
            </v:rect>
            <v:group id="_x0000_s6762" style="position:absolute;left:3615;top:4377;width:1856;height:663" coordorigin="3615,1208" coordsize="1856,663">
              <v:shape id="_x0000_s6763" style="position:absolute;left:3615;top:1208;width:1856;height:663" coordsize="9508,3400" path="m567,hdc254,,,254,,566hal,2833hdc,3146,254,3400,567,3400hal8942,3400hdc9255,3400,9508,3146,9508,2833hal9508,566hdc9508,254,9255,,8942,hal567,hdxe" fillcolor="#ffc" strokeweight="0">
                <v:path arrowok="t"/>
              </v:shape>
              <v:shape id="_x0000_s6764" style="position:absolute;left:3615;top:1208;width:1856;height:663" coordsize="9508,3400" path="m567,hdc254,,,254,,566hal,2833hdc,3146,254,3400,567,3400hal8942,3400hdc9255,3400,9508,3146,9508,2833hal9508,566hdc9508,254,9255,,8942,hal567,hdxe" filled="f" strokeweight=".5pt">
                <v:stroke endcap="round"/>
                <v:path arrowok="t"/>
              </v:shape>
            </v:group>
            <v:group id="_x0000_s6765" style="position:absolute;left:3830;top:5057;width:333;height:245" coordorigin="3830,1888" coordsize="333,245">
              <v:oval id="_x0000_s6766" style="position:absolute;left:3830;top:1888;width:333;height:245" fillcolor="#bbe0e3" strokeweight="0"/>
              <v:oval id="_x0000_s6767" style="position:absolute;left:3830;top:1888;width:333;height:245" filled="f" strokeweight=".5pt">
                <v:stroke endcap="round"/>
              </v:oval>
            </v:group>
            <v:group id="_x0000_s6768" style="position:absolute;left:4900;top:5057;width:335;height:245" coordorigin="4900,1888" coordsize="335,245">
              <v:oval id="_x0000_s6769" style="position:absolute;left:4900;top:1888;width:335;height:245" fillcolor="#bbe0e3" strokeweight="0"/>
              <v:oval id="_x0000_s6770" style="position:absolute;left:4900;top:1888;width:335;height:245" filled="f" strokeweight=".5pt">
                <v:stroke endcap="round"/>
              </v:oval>
            </v:group>
            <v:line id="_x0000_s6771" style="position:absolute" from="5256,4325" to="5399,4326" strokeweight=".5pt">
              <v:stroke endcap="round"/>
            </v:line>
            <v:line id="_x0000_s6772" style="position:absolute;flip:y" from="5399,4064" to="5400,4325" strokeweight=".5pt">
              <v:stroke endcap="round"/>
            </v:line>
            <v:group id="_x0000_s6773" style="position:absolute;left:6419;top:4378;width:1855;height:663" coordorigin="6419,1209" coordsize="1855,663">
              <v:shape id="_x0000_s6774" style="position:absolute;left:6419;top:1209;width:1855;height:663" coordsize="4754,1700" path="m283,hdc127,,,127,,283hal,1416hdc,1573,127,1700,283,1700hal4471,1700hdc4627,1700,4754,1573,4754,1416hal4754,283hdc4754,127,4627,,4471,hal283,hdxe" fillcolor="#ffc" strokeweight="0">
                <v:path arrowok="t"/>
              </v:shape>
              <v:shape id="_x0000_s6775" style="position:absolute;left:6419;top:1209;width:1855;height:663" coordsize="4754,1700" path="m283,hdc127,,,127,,283hal,1416hdc,1573,127,1700,283,1700hal4471,1700hdc4627,1700,4754,1573,4754,1416hal4754,283hdc4754,127,4627,,4471,hal283,hdxe" filled="f" strokeweight=".5pt">
                <v:stroke endcap="round"/>
                <v:path arrowok="t"/>
              </v:shape>
            </v:group>
            <v:group id="_x0000_s6776" style="position:absolute;left:6633;top:5057;width:333;height:245" coordorigin="6633,1888" coordsize="333,245">
              <v:oval id="_x0000_s6777" style="position:absolute;left:6633;top:1888;width:333;height:245" fillcolor="#bbe0e3" strokeweight="0"/>
              <v:oval id="_x0000_s6778" style="position:absolute;left:6633;top:1888;width:333;height:245" filled="f" strokeweight=".5pt">
                <v:stroke endcap="round"/>
              </v:oval>
            </v:group>
            <v:group id="_x0000_s6779" style="position:absolute;left:7703;top:5057;width:335;height:245" coordorigin="7703,1888" coordsize="335,245">
              <v:oval id="_x0000_s6780" style="position:absolute;left:7703;top:1888;width:335;height:245" fillcolor="#bbe0e3" strokeweight="0"/>
              <v:oval id="_x0000_s6781" style="position:absolute;left:7703;top:1888;width:335;height:245" filled="f" strokeweight=".5pt">
                <v:stroke endcap="round"/>
              </v:oval>
            </v:group>
            <v:group id="_x0000_s6782" style="position:absolute;left:1080;top:1800;width:7084;height:1371" coordorigin="1256,6" coordsize="7084,1371">
              <v:group id="_x0000_s6783" style="position:absolute;left:1256;top:6;width:7084;height:1371" coordorigin="1256,6" coordsize="7084,1371">
                <v:shape id="_x0000_s6784" style="position:absolute;left:1334;top:84;width:7006;height:1293" coordsize="17953,3316" path="m1621,1103hdc700,1127,1,1323,1,1557v-1,162,340,312,893,394hal885,1945hdc570,2030,396,2141,396,2256v,251,811,454,1812,454c2278,2710,2348,2709,2419,2707hal2409,2710hdc2981,2962,4043,3117,5194,3117v581,,1153,-40,1652,-115hal6841,3002hdc7361,3199,8237,3316,9174,3316v1236,,2328,-204,2686,-502hal11862,2818hdc12245,2878,12685,2909,13136,2909v1320,,2394,-267,2404,-599hal15535,2309hdc16922,2259,17953,1960,17953,1608v,-156,-206,-307,-583,-431hal17364,1177hdc17482,1107,17544,1032,17544,957v,-252,-670,-473,-1634,-539hal15917,417hdc15744,176,14907,,13930,v-593,,-1156,66,-1540,179hal12394,180hdc12051,67,11517,,10951,,10264,,9635,98,9328,253hal9335,260hdc8920,158,8361,100,7779,100v-819,,-1572,114,-1957,296hal5815,400hdc5385,336,4895,303,4396,303v-1550,,-2806,316,-2806,706c1589,1040,1599,1072,1615,1104hal1621,1103hdxe" fillcolor="gray" strokeweight="0">
                  <v:path arrowok="t"/>
                </v:shape>
                <v:shape id="_x0000_s6785" style="position:absolute;left:1256;top:6;width:7006;height:1293" coordsize="17953,3316" path="m1621,1103hdc700,1127,1,1323,1,1557v-1,162,340,312,893,394hal885,1945hdc570,2030,396,2141,396,2256v,251,811,454,1812,454c2278,2710,2348,2709,2419,2707hal2409,2710hdc2981,2962,4043,3117,5194,3117v581,,1153,-40,1652,-115hal6841,3002hdc7361,3199,8237,3316,9174,3316v1236,,2328,-204,2686,-502hal11862,2818hdc12245,2878,12685,2909,13136,2909v1320,,2394,-267,2404,-599hal15535,2309hdc16922,2259,17953,1960,17953,1608v,-156,-206,-307,-583,-431hal17364,1177hdc17482,1107,17544,1032,17544,957v,-252,-670,-473,-1634,-539hal15917,417hdc15744,176,14907,,13930,v-593,,-1156,66,-1540,179hal12394,180hdc12051,67,11517,,10951,,10264,,9635,98,9328,253hal9335,260hdc8920,158,8361,100,7779,100v-819,,-1572,114,-1957,296hal5815,400hdc5385,336,4895,303,4396,303v-1550,,-2806,316,-2806,706c1589,1040,1599,1072,1615,1104hal1621,1103hdxe" fillcolor="#f90" strokeweight="0">
                  <v:path arrowok="t"/>
                </v:shape>
                <v:shape id="_x0000_s6786" style="position:absolute;left:1256;top:6;width:7006;height:1293" coordsize="17953,3316" path="m1621,1103hdc700,1127,1,1323,1,1557v-1,162,340,312,893,394hal885,1945hdc570,2030,396,2141,396,2256v,251,811,454,1812,454c2278,2710,2348,2709,2419,2707hal2409,2710hdc2981,2962,4043,3117,5194,3117v581,,1153,-40,1652,-115hal6841,3002hdc7361,3199,8237,3316,9174,3316v1236,,2328,-204,2686,-502hal11862,2818hdc12245,2878,12685,2909,13136,2909v1320,,2394,-267,2404,-599hal15535,2309hdc16922,2259,17953,1960,17953,1608v,-156,-206,-307,-583,-431hal17364,1177hdc17482,1107,17544,1032,17544,957v,-252,-670,-473,-1634,-539hal15917,417hdc15744,176,14907,,13930,v-593,,-1156,66,-1540,179hal12394,180hdc12051,67,11517,,10951,,10264,,9635,98,9328,253hal9335,260hdc8920,158,8361,100,7779,100v-819,,-1572,114,-1957,296hal5815,400hdc5385,336,4895,303,4396,303v-1550,,-2806,316,-2806,706c1589,1040,1599,1072,1615,1104hal1621,1103hdxe" filled="f" strokeweight=".5pt">
                  <v:stroke endcap="round"/>
                  <v:path arrowok="t"/>
                </v:shape>
                <v:shape id="_x0000_s6787" style="position:absolute;left:1605;top:767;width:410;height:24" coordsize="410,24" path="m,hdc107,16,231,24,356,24v18,,36,,54,-1e" filled="f" strokeweight=".5pt">
                  <v:stroke endcap="round"/>
                  <v:path arrowok="t"/>
                </v:shape>
                <v:shape id="_x0000_s6788" style="position:absolute;left:2200;top:1050;width:179;height:12" coordsize="179,12" path="m,12hdc61,10,122,6,179,e" filled="f" strokeweight=".5pt">
                  <v:stroke endcap="round"/>
                  <v:path arrowok="t"/>
                </v:shape>
                <v:shape id="_x0000_s6789" style="position:absolute;left:3817;top:1125;width:108;height:52" coordsize="108,52" path="m,hdc29,18,65,35,108,52e" filled="f" strokeweight=".5pt">
                  <v:stroke endcap="round"/>
                  <v:path arrowok="t"/>
                </v:shape>
                <v:shape id="_x0000_s6790" style="position:absolute;left:5884;top:1046;width:43;height:57" coordsize="43,57" path="m,57hdc22,39,36,20,43,e" filled="f" strokeweight=".5pt">
                  <v:stroke endcap="round"/>
                  <v:path arrowok="t"/>
                </v:shape>
                <v:shape id="_x0000_s6791" style="position:absolute;left:6793;top:694;width:527;height:213" coordsize="527,213" path="m527,213hdc527,213,527,212,527,211,527,121,322,39,,e" filled="f" strokeweight=".5pt">
                  <v:stroke endcap="round"/>
                  <v:path arrowok="t"/>
                </v:shape>
                <v:shape id="_x0000_s6792" style="position:absolute;left:7797;top:465;width:235;height:80" coordsize="235,80" path="m,80hdc102,58,182,31,235,e" filled="f" strokeweight=".5pt">
                  <v:stroke endcap="round"/>
                  <v:path arrowok="t"/>
                </v:shape>
                <v:shape id="_x0000_s6793" style="position:absolute;left:7467;top:169;width:13;height:38" coordsize="13,38" path="m13,38hdc13,36,13,36,13,35,13,23,9,11,,e" filled="f" strokeweight=".5pt">
                  <v:stroke endcap="round"/>
                  <v:path arrowok="t"/>
                </v:shape>
                <v:shape id="_x0000_s6794" style="position:absolute;left:5971;top:76;width:120;height:48" coordsize="120,48" path="m120,hdc71,14,30,31,,48e" filled="f" strokeweight=".5pt">
                  <v:stroke endcap="round"/>
                  <v:path arrowok="t"/>
                </v:shape>
                <v:shape id="_x0000_s6795" style="position:absolute;left:4837;top:105;width:59;height:41" coordsize="59,41" path="m59,hdc33,13,13,27,,41e" filled="f" strokeweight=".5pt">
                  <v:stroke endcap="round"/>
                  <v:path arrowok="t"/>
                </v:shape>
                <v:shape id="_x0000_s6796" style="position:absolute;left:3525;top:162;width:211;height:40" coordsize="211,40" path="m211,40hdc147,25,77,11,,e" filled="f" strokeweight=".5pt">
                  <v:stroke endcap="round"/>
                  <v:path arrowok="t"/>
                </v:shape>
                <v:shape id="_x0000_s6797" style="position:absolute;left:1886;top:436;width:37;height:43" coordsize="37,43" path="m,hdc8,15,20,29,37,43e" filled="f" strokeweight=".5pt">
                  <v:stroke endcap="round"/>
                  <v:path arrowok="t"/>
                </v:shape>
              </v:group>
              <v:shape id="_x0000_s6798" type="#_x0000_t202" style="position:absolute;left:4348;top:512;width:900;height:360" filled="f" stroked="f">
                <v:textbox style="mso-next-textbox:#_x0000_s6798" inset="5.85pt,.7pt,5.85pt,.7pt">
                  <w:txbxContent>
                    <w:p w14:paraId="76736578" w14:textId="77777777" w:rsidR="0084589B" w:rsidRPr="001A222D" w:rsidRDefault="0084589B" w:rsidP="007522DA">
                      <w:pPr>
                        <w:rPr>
                          <w:b/>
                        </w:rPr>
                      </w:pPr>
                      <w:r w:rsidRPr="001A222D">
                        <w:rPr>
                          <w:b/>
                        </w:rPr>
                        <w:t>AIPN</w:t>
                      </w:r>
                    </w:p>
                  </w:txbxContent>
                </v:textbox>
              </v:shape>
            </v:group>
            <v:line id="_x0000_s6799" style="position:absolute;flip:x" from="8280,3600" to="8460,4140">
              <v:stroke dashstyle="1 1" endarrow="block"/>
            </v:line>
            <v:oval id="_x0000_s6800" style="position:absolute;left:863;top:4440;width:1440;height:540" fillcolor="#ffff79">
              <v:textbox inset="5.85pt,.7pt,5.85pt,.7pt"/>
            </v:oval>
            <v:oval id="_x0000_s6801" style="position:absolute;left:3803;top:4440;width:1440;height:540" fillcolor="#ffff79">
              <v:textbox inset="5.85pt,.7pt,5.85pt,.7pt"/>
            </v:oval>
            <v:group id="_x0000_s6802" style="position:absolute;left:1012;top:4710;width:356;height:295" coordorigin="1012,1541" coordsize="356,295">
              <v:shape id="_x0000_s6803" style="position:absolute;left:1029;top:1555;width:55;height:53" coordsize="55,53" path="m,9l,8,2,7,2,6,3,5,6,4,8,3,9,2,12,1,18,r,l20,r1,1l25,5r5,5l34,16r5,4l43,25r5,6l51,35r4,5l55,40r,l52,42r-3,2l46,45r-3,1l39,48r-3,2l33,51r-3,2l25,48,21,43,17,37,14,32,9,27,6,20,3,15,,9xe" fillcolor="#666" stroked="f">
                <v:path arrowok="t"/>
              </v:shape>
              <v:shape id="_x0000_s6804" style="position:absolute;left:1057;top:1576;width:294;height:247" coordsize="294,247" path="m277,205r-12,4l253,214r-10,4l231,223r-12,4l207,231r-12,5l182,241r-3,1l176,243r-3,1l170,245r-3,l164,246r-3,1l158,247r-8,-2l142,238,126,219,110,199,92,178,74,155,57,133,39,109,20,86,2,62,,61,,60,,58,,57,,56,2,55r,-1l2,52,3,47,9,45r,l9,45r,l9,45r,l9,45r-1,l8,45,23,38,36,30,51,25,65,18,82,13,98,9,114,4,130,r,l130,r,l132,r,l132,r,l132,r4,1l139,2r3,1l145,4r3,3l151,9r2,2l155,13r20,20l192,54r15,19l223,92r15,19l253,131r15,20l285,172r6,13l294,193r-1,1l293,196r-3,2l288,199r-3,1l282,202r-3,1l277,205xe" fillcolor="#ff8c00" stroked="f">
                <v:path arrowok="t"/>
              </v:shape>
              <v:shape id="_x0000_s6805" style="position:absolute;left:1040;top:1562;width:328;height:274" coordsize="328,274" path="m326,197r-7,-12l302,164,288,144,273,123,258,103,242,83,227,63,209,43,190,22r-4,-4l181,14r-4,-3l171,8,165,5,159,2,152,1,144,r-1,l141,r-1,l140,1r-2,l137,2r-1,l136,3r11,11l147,14r,l147,14r2,l149,14r,l149,14r,l153,15r3,1l159,17r3,1l165,21r3,2l170,25r2,2l192,47r17,21l224,87r16,19l255,125r15,20l285,165r17,21l308,199r3,8l310,208r,2l307,212r-2,1l302,214r-3,2l296,217r-2,2l282,223r-12,5l260,232r-12,5l236,241r-12,4l212,250r-13,5l196,256r-3,1l190,258r-3,1l184,259r-3,1l178,261r-3,l167,259r-8,-7l143,233,127,213,109,192,91,169,74,147,56,123,37,100,19,76,17,75r,-1l17,72r,-1l17,70r2,-1l19,68r,-2l20,61r6,-2l26,59r,l26,59r,l26,59r,l25,59r,l40,52,53,44,68,39,82,32,99,27r16,-4l131,18r16,-4l136,3,118,8r-16,4l85,17,69,23,53,29,38,36,23,43,10,52r-1,l7,52r,1l6,53r,1l4,54r,1l4,55r,1l3,59,1,61r,3l,68r,2l,73r,2l,78r1,3l20,105r20,25l59,154r19,25l96,201r17,23l131,244r15,18l153,268r2,1l155,269r,l155,270r1,l156,270r2,1l158,271r6,2l167,273r4,1l174,274r4,l183,273r4,-1l195,271r7,-2l215,263r14,-4l240,255r12,-5l264,245r13,-5l289,236r13,-6l307,228r4,-2l314,224r5,-2l322,220r1,-4l325,213r1,-2l328,204r,-2l328,201r,l326,200r,-1l326,198r,-1l326,197xe" fillcolor="black" stroked="f">
                <v:path arrowok="t"/>
              </v:shape>
              <v:shape id="_x0000_s6806" style="position:absolute;left:1012;top:1541;width:88;height:75" coordsize="88,75" path="m37,73r1,l39,72r,-2l41,70r1,-1l44,69r,-1l45,67r2,l42,62,38,57,34,51,31,46,26,41,23,34,20,29,17,23r,-1l19,21r,-1l20,19r3,-1l25,17r1,-1l29,15r6,-1l35,14r2,l38,15r4,4l47,24r4,6l56,34r4,5l65,45r3,4l72,54r3,-1l76,52r2,-1l81,50r1,l84,49r3,-1l88,47,84,43,79,37,76,32,72,28,68,22,63,17,59,13,54,7,48,3r-1,l47,2r-2,l45,2r,l44,1r,l42,1r-4,l35,r,l34,r,l32,r,l32,,31,r,l22,3,19,4,14,6,11,8,7,11,4,13,3,16,1,18,,21r1,8l4,36r3,7l11,50r6,7l22,63r6,5l32,75r,l34,75r,-1l34,74r1,l35,74r,-1l37,73xe" fillcolor="black" stroked="f">
                <v:path arrowok="t"/>
              </v:shape>
              <v:shape id="_x0000_s6807" style="position:absolute;left:1106;top:1606;width:25;height:23" coordsize="25,23" path="m2,10r,1l3,12r,2l5,15r1,1l6,17r2,1l9,19r1,1l12,22r1,l15,23r1,l18,23r1,-1l21,22r1,-2l24,19r1,-1l25,17r,-2l25,14r,-1l24,12,22,11r,-1l21,9r,-1l19,7r,l18,5r,-1l16,3,15,2,13,1,12,,10,,9,,8,,6,1,3,1r,1l2,3,,4,,7,,8,,9r2,1xe" fillcolor="black" stroked="f">
                <v:path arrowok="t"/>
              </v:shape>
              <v:shape id="_x0000_s6808" style="position:absolute;left:1133;top:1597;width:26;height:22" coordsize="26,22" path="m1,10r2,1l4,12r,1l6,14r,2l7,17r2,1l9,19r1,1l12,21r1,l14,22r3,l19,22r1,-1l22,21r1,-1l25,19r,-1l26,17r,-1l26,13,25,12r,-1l23,10,22,9r,-1l20,7r,-1l19,5,17,4r,-1l16,2,14,1r-1,l10,,9,,7,,6,1,4,1,3,2,1,3r,1l,5,,7,,8,1,9r,1xe" fillcolor="black" stroked="f">
                <v:path arrowok="t"/>
              </v:shape>
              <v:shape id="_x0000_s6809" style="position:absolute;left:1161;top:1588;width:23;height:20" coordsize="23,20" path="m1,10r,1l3,12r,1l4,14r,2l6,17r1,1l7,18r2,1l10,20r3,l15,20r1,l17,20r2,l20,19r2,-1l23,17r,-1l23,14r,-1l23,12,22,11r,-1l20,10r,l20,9r,l20,9r,l19,9r,l19,9r1,l20,9r,l20,9r,l20,9r,1l20,9r,-2l20,7,19,6r,l19,5,17,4r,l17,3,16,2,15,1,13,,12,,9,,7,,6,1,4,1,3,2,1,3r,1l,5,,6,1,9r,1xe" fillcolor="black" stroked="f">
                <v:path arrowok="t"/>
              </v:shape>
              <v:shape id="_x0000_s6810" style="position:absolute;left:1162;top:1705;width:33;height:19" coordsize="33,19" path="m30,15r,l30,15r1,-2l31,13r,l31,12r,l31,11r2,l33,10r,l33,9r,l31,8r,l31,8r,-1l31,8r,-1l31,7r,l31,7r,l31,6r,l31,6r,l31,6r,l31,6r,l31,6r,l31,6r,-1l30,5r,-1l28,3r,l27,3r,-1l25,2,24,1r-2,l22,,21,,19,,18,,16,,15,,14,1r,l12,1,11,2,9,2r,l8,3,6,3r,l5,3r,1l3,4r,1l2,5r,1l2,6,,9r,1l2,10r,1l2,12r1,1l3,15r2,1l5,17r1,1l8,18r,l9,18r,1l11,19r,l12,19r,l16,18r2,l19,18r2,l21,18r1,-1l24,17r1,l25,17r5,-2xe" fillcolor="black" stroked="f">
                <v:path arrowok="t"/>
              </v:shape>
              <v:shape id="_x0000_s6811" style="position:absolute;left:1207;top:1690;width:29;height:19" coordsize="29,19" path="m3,11r,1l3,13r1,l4,15r,l5,16r,l7,17r,l8,18r,l8,18r2,l10,18r,1l10,19r1,l14,19r2,l17,19r2,l20,19r,-1l22,18r1,-1l25,16r1,-1l28,15r,l29,13r,l29,12r,l29,11r,l29,9r,-1l29,8r,-1l29,7r,-1l28,6r,-1l28,5r,-1l26,4r,-1l26,3r-1,l25,2r-2,l23,2r,l23,2r,-1l22,1r,l22,1r,l22,1,20,,19,,17,r,l16,,14,r,l14,,13,,11,1r-1,l8,1,7,2,5,3,4,3,3,4,1,8,,8,,9r1,l1,10r,l1,10r,1l1,11r2,xe" fillcolor="black" stroked="f">
                <v:path arrowok="t"/>
              </v:shape>
              <v:shape id="_x0000_s6812" style="position:absolute;left:1245;top:1675;width:28;height:19" coordsize="28,19" path="m3,14r,l3,14r,l3,14r,1l3,15r,l3,15r,l3,16r1,l4,16r,1l4,17r2,l6,17r,1l6,18r1,l7,18r2,l9,19r1,l10,19r2,l12,19r1,l16,18r2,l18,18r1,-1l21,17r,l22,16r,l24,16r,l24,16r1,-1l25,15r2,l27,14r,l27,12r1,l28,11r,-1l28,10r,l28,9r,l28,8r,l28,8,27,7r,-1l27,6r,-1l25,4r,l25,3r-1,l24,2r,l22,1r,l21,r,l19,,18,,16,r,l15,r,l13,r,l12,r,l12,1r-2,l9,2,7,2r,1l6,3,4,4r,l3,5,4,4r,l3,5r,l3,5,1,5r,1l1,6r,l1,7r,l1,7,,8r,l,8r,l,8r,l,9r,l,10r,l,11r,l1,11r,1l1,12r2,2xe" fillcolor="black" stroked="f">
                <v:path arrowok="t"/>
              </v:shape>
              <v:shape id="_x0000_s6813" style="position:absolute;left:1181;top:1727;width:33;height:19" coordsize="33,19" path="m31,13r,-1l33,11r,-1l33,10r,-1l31,8r,l30,6r,-1l30,6r,l30,5r,l30,5r,l30,5r,l29,5r,-1l29,4,27,3r,l27,3,26,2r,l24,2r,-1l23,1,21,r,l20,,18,,17,,15,r,l14,r,1l12,1r-1,l11,1,9,2,8,2r,l8,2r,l8,2,6,2r,1l6,3r,l5,3r,l3,4r,l2,5r,l2,6,,6,,9r,l,9r,l,9r,l,9r,l,9r,1l,11r,l,12r,l,12r2,1l2,13r,l2,14r3,2l6,18r3,1l14,19r3,l20,18r4,-1l27,16r,l29,15r,l30,15r,-1l30,14r1,-1l31,13xe" fillcolor="black" stroked="f">
                <v:path arrowok="t"/>
              </v:shape>
              <v:shape id="_x0000_s6814" style="position:absolute;left:1223;top:1712;width:29;height:19" coordsize="29,19" path="m4,4l3,4r,l3,5,1,5r,l1,5r,1l1,6,,8r,l,9r,l,10r,l,11r,l,11r1,2l1,13r,1l3,15r,1l4,16r,1l6,18r1,l9,18r1,1l13,19r2,-1l18,18r1,-1l20,17r3,-1l25,15r3,-1l28,14r,-1l29,13r,l29,13r,-1l29,12r,l29,8r,l29,6r,l28,5r,l28,5r,-1l28,4r,l26,4r,l26,4r,l26,4r,l26,3r,l26,3r,l26,3r,l26,3r,l26,3,25,2r,-1l23,1,22,,20,,19,,18,,16,,15,1r-2,l13,1,12,2r-2,l9,2,7,3,6,3,4,4xe" fillcolor="black" stroked="f">
                <v:path arrowok="t"/>
              </v:shape>
              <v:shape id="_x0000_s6815" style="position:absolute;left:1263;top:1696;width:28;height:18" coordsize="28,18" path="m6,3l4,4,3,4r,1l1,5r,1l1,7,,7,,9r,1l,11r,l1,12r,1l1,13r,1l3,15r,l4,17r2,l6,18r1,l9,18r,l10,18r1,l13,18r3,-1l16,17r1,-1l17,16r,l19,15r,l20,15r,-1l22,15r,-1l22,14r,l23,14r,l23,14r,l25,14r1,-2l26,11r2,-1l28,10r,-1l28,9r,-2l28,6r,l28,5r,l26,4r,l26,3r,l25,3r,-1l23,2r,-1l22,1,20,r,l19,,17,,16,,14,,13,1r-2,l10,1,9,2,7,3,6,3,4,4,6,3xe" fillcolor="black" stroked="f">
                <v:path arrowok="t"/>
              </v:shape>
              <v:shape id="_x0000_s6816" style="position:absolute;left:1201;top:1747;width:31;height:21" coordsize="31,21" path="m25,17r,-1l26,16r,l26,16r,l26,16r,l28,15r-2,1l26,16r2,-1l28,15r1,l29,14r,l29,14r2,-1l31,12r,-1l31,10r,-1l31,8r,l29,7,28,6r,l28,6r,l28,6r,l28,6r,l28,5r-2,l26,4,25,2r,l23,1r-1,l20,r,1l19,1r,l17,1r,l17,1r,l17,1,16,2r-2,l13,4r-2,l10,4,9,5,7,5,6,6,4,6r,l3,6r,1l1,7r,l1,8r,l,9r,l,10r,l,10r,1l,11r,l,12r,l,13r,l,13r,l,13r,l,14r,l,14r,1l,16r1,l1,17r,l3,17r,2l3,19r1,l4,20r2,l6,20r,l7,21r,l7,21r2,l10,21r1,l13,21r1,-1l17,20r2,l20,19r2,l23,17r2,xe" fillcolor="black" stroked="f">
                <v:path arrowok="t"/>
              </v:shape>
              <v:shape id="_x0000_s6817" style="position:absolute;left:1241;top:1730;width:31;height:22" coordsize="31,22" path="m26,15r,l28,15r,l29,14r,l29,13r2,l31,12r,-1l31,11r,-1l31,10r,-1l31,9r,l31,8r,l29,6r,l29,6r,l28,6r,l28,5r,l28,5r,l28,3r-2,l26,3r,l25,2r,l23,2r,l23,1r,l22,1,22,,20,r,l20,,19,,17,r,l16,1r,l16,1r,l16,1r-2,l13,2r-2,l10,2r,1l8,3,7,5,5,6r,l5,6,4,6r,l2,7r,l2,8,1,8r,1l,11r,1l,13r,l1,14r,l1,15r,1l1,16r,l1,16r,1l1,17r,l1,18r1,l2,18r,l4,19r,l4,21r,l4,21r1,l5,21r,l7,22r,l8,22r,l8,22r2,l10,22r1,l11,22r2,l13,22r1,-1l17,19r2,l20,18r2,l23,17r2,-1l26,15r,xe" fillcolor="black" stroked="f">
                <v:path arrowok="t"/>
              </v:shape>
              <v:shape id="_x0000_s6818" style="position:absolute;left:1279;top:1717;width:32;height:21" coordsize="32,21" path="m28,16r,-1l29,15r,l29,14r2,l31,14r,-1l32,13r,-1l32,12r,-1l32,10r,l32,9r,l32,8r-1,l31,8r,-1l31,7r,l31,7r,-1l31,6r-2,l29,6r,-1l29,4r,l28,3r,-2l26,1,26,,25,,24,r,l22,r,l22,r,l22,r,l19,,18,,15,1r-2,l10,3,9,3,7,4,4,5,1,7r,l1,8,,8,,9r,l,10r,1l,11r,1l,12r1,1l1,13r,1l1,14r2,1l3,15r,1l3,16r1,2l4,18r,1l6,20r,l7,20r2,1l10,21r3,l15,20r3,l19,19r2,l22,18r3,l26,16r2,-1l28,16xe" fillcolor="black" stroked="f">
                <v:path arrowok="t"/>
              </v:shape>
              <v:shape id="_x0000_s6819" style="position:absolute;left:1220;top:1768;width:31;height:22" coordsize="31,22" path="m26,5l25,4r,-1l23,3r,-1l23,2,22,1r-1,l21,,19,1r-1,l18,1r-2,l16,1r,l16,1r,l15,2r-2,l13,2,12,3r-2,l9,3,7,3r,1l6,4,4,4,3,4r,1l1,5r,1l1,7,,7,,8r,2l,11r,2l,14r,2l1,17r,1l3,19r1,l4,20r2,1l6,21r1,l9,22r,l10,22r2,l15,21r1,l18,20r1,l21,19r1,l23,19r2,-1l26,17r2,l28,17r,-1l29,16r,l29,15r2,l31,14r,l31,10r,l31,10r,-1l31,9r,l31,9r,-1l31,8r-2,l29,7r,l28,6r,l28,5r-2,l26,5xe" fillcolor="black" stroked="f">
                <v:path arrowok="t"/>
              </v:shape>
              <v:shape id="_x0000_s6820" style="position:absolute;left:1260;top:1751;width:32;height:21" coordsize="32,21" path="m28,4r,l28,4r,l28,4r,l28,4r,l28,4,26,3r,-1l25,1r-2,l22,1,20,,19,,17,1,14,2,10,3,7,5,3,7,1,9,,12r1,3l3,18r1,2l6,20r1,1l7,21r2,l10,21r2,l13,21r,l13,21r1,l17,20r2,-1l20,19r2,-1l23,17r2,l26,16r3,l29,15r,l31,15r,l31,13r,l32,12r,l32,10r,-1l32,9r,-1l32,7r-1,l31,6r,l29,5r,l29,5r,-1l29,4r-1,l28,4r,l28,4xe" fillcolor="black" stroked="f">
                <v:path arrowok="t"/>
              </v:shape>
              <v:shape id="_x0000_s6821" style="position:absolute;left:1300;top:1738;width:29;height:20" coordsize="29,20" path="m28,5r,l28,5r,l28,5r-2,l26,4r,l26,4r,l26,4r,l26,4r,l26,4r,l26,4r,-1l25,2,23,1r-1,l22,,20,,19,,17,,16,1r-3,l11,2r-1,l8,3,7,3,5,4,4,4,3,5r,l1,6r,1l,7,,8,,9r,l,10r,1l,13r,1l1,14r,1l1,16r,l3,17r,l4,18r,1l5,19r2,l7,20r1,l10,20r,l11,20r,l13,19r1,l16,19r1,-1l19,18r1,-1l22,17r1,-1l25,16r1,l26,15r2,l28,15r1,-1l29,14r,-1l29,13r,-5l29,8r,-1l29,7r,l28,6r,l28,6r,-1xe" fillcolor="black" stroked="f">
                <v:path arrowok="t"/>
              </v:shape>
              <v:shape id="_x0000_s6822" style="position:absolute;left:1060;top:1628;width:282;height:191" coordsize="282,191" path="m282,138r-1,-2l279,136r-1,-1l275,135r-1,l272,136r-3,l268,136r-2,2l266,138r-1,l265,138r-2,l263,138r-1,1l262,139r-8,2l248,144r-7,2l234,149r-8,4l217,156r-8,4l198,163r-6,2l188,167r-5,2l179,171r-6,1l169,174r-5,1l158,176r-6,-7l145,161r-6,-7l133,146r-6,-8l121,130r-7,-7l107,114r-5,-4l98,104r-5,-4l90,96,86,90,83,86,79,81,74,77,71,71,68,67,64,63,61,58,58,55,55,50,51,46,48,41,45,37,42,32,37,27,34,22,30,18,27,13,23,8,18,4r,-1l17,2,15,1,14,,12,,11,,9,,6,,5,1,3,2r,1l2,4r,1l,6,2,7r,1l3,11r3,4l9,18r2,3l14,23r3,3l20,29r1,4l24,37r3,3l30,44r3,5l36,53r3,3l42,61r3,4l52,73r6,8l64,89r6,8l77,104r6,9l90,120r8,9l104,136r7,7l117,150r4,8l127,165r6,7l139,179r6,7l147,188r,l148,188r,1l148,189r2,l150,190r1,l151,190r4,1l155,191r,l155,191r,l155,191r,l155,191r,l157,190r3,l161,190r2,l166,189r1,l169,188r1,l176,186r6,-4l189,180r6,-2l201,176r5,-2l212,171r4,-1l219,167r4,-1l226,165r5,-1l234,162r4,-1l241,160r4,-1l248,158r5,-2l256,155r4,-1l263,151r5,-1l272,148r3,-1l278,146r1,-1l279,145r2,-2l282,142r,-1l282,140r,-2xe" fillcolor="black" stroked="f">
                <v:path arrowok="t"/>
              </v:shape>
              <v:shape id="_x0000_s6823" style="position:absolute;left:1128;top:1623;width:105;height:61" coordsize="105,61" path="m40,13r-6,1l30,16r-6,1l19,20r-4,2l11,24,5,26,,29r3,4l6,38r3,4l12,46r3,3l18,54r4,4l27,61r1,l31,60r2,l36,59r1,l40,58r2,l43,57r7,-2l58,52r7,-3l73,46r7,-2l87,41r8,-2l102,36r,l102,36r2,-2l104,34r,l105,34r,-1l105,33r,-1l102,28,99,24,96,21,93,16,90,12,87,8,84,5,80,r,l80,r,l80,r,l80,r,l79,,77,,74,1r-3,l68,2,65,3r-3,l61,5,58,6,55,7,53,8,50,9r-1,1l46,10r-1,1l42,12r-2,1xe" fillcolor="#72ff72" stroked="f">
                <v:path arrowok="t"/>
              </v:shape>
              <v:shape id="_x0000_s6824" style="position:absolute;left:1111;top:1609;width:141;height:89" coordsize="141,89" path="m140,42r-3,-4l132,32r-2,-5l127,22r-5,-6l118,12,113,8,107,4,96,14r1,l97,14r,l97,14r,l97,14r,l97,14r4,5l104,22r3,4l110,30r3,5l116,38r3,4l122,46r,1l122,47r,1l121,48r,l121,48r-2,2l119,50r,l112,53r-8,2l97,58r-7,2l82,63r-7,3l67,69r-7,2l59,72r-2,l54,73r-1,l50,74r-2,l45,75r-1,l39,72,35,68,32,63,29,60,26,56,23,52,20,47,17,43r5,-3l28,38r4,-2l36,34r5,-3l47,30r4,-2l57,27r2,-1l62,25r1,-1l66,24r1,-1l70,22r2,-1l75,20r3,-1l79,17r3,l85,16r3,-1l91,15r3,-1l96,14,107,4r,l107,4r,l107,4r,l107,4r,l107,4,106,2r,-1l104,1,103,r-2,l100,,99,,97,,91,1,84,2,78,5,72,6,66,8r-6,2l54,13r-6,2l47,15r-2,1l44,16r-2,1l41,17r-3,l36,19r-1,l31,21r-3,1l23,24r-4,2l14,27r-3,2l7,31,4,34,3,35,1,36r,1l,37r,1l,39r,1l,41r1,5l3,51r2,5l8,60r5,6l16,70r4,4l23,78r2,2l25,81r1,1l28,83r1,1l31,85r1,1l32,87r4,1l41,89r4,l50,88r4,-1l59,86r4,-1l67,84r9,-3l85,77r8,-3l101,72r8,-3l118,66r7,-4l134,58r,l134,58r,l134,58r1,-1l135,57r,l135,57r,l137,56r,l137,56r1,-1l138,55r,l138,54r2,l140,52r1,-1l141,50r,-3l141,46r,-1l140,44r,-2xe" fillcolor="black" stroked="f">
                <v:path arrowok="t"/>
              </v:shape>
            </v:group>
            <v:group id="_x0000_s6825" style="position:absolute;left:1652;top:4710;width:355;height:295" coordorigin="1652,1541" coordsize="355,295">
              <v:shape id="_x0000_s6826" style="position:absolute;left:1669;top:1555;width:55;height:53" coordsize="55,53" path="m,9l,8,2,7,2,6,3,5,6,4,8,3,9,2,12,1,18,r,l19,r2,1l25,5r5,5l34,16r5,4l43,25r5,6l50,35r5,5l55,40r,l52,42r-3,2l46,45r-3,1l39,48r-3,2l33,51r-3,2l25,48,21,43,17,37,14,32,9,27,6,20,3,15,,9xe" fillcolor="#666" stroked="f">
                <v:path arrowok="t"/>
              </v:shape>
              <v:shape id="_x0000_s6827" style="position:absolute;left:1697;top:1576;width:294;height:247" coordsize="294,247" path="m276,205r-11,4l253,214r-10,4l231,223r-12,4l207,231r-12,5l182,241r-3,1l176,243r-3,1l170,245r-3,l164,246r-3,1l158,247r-9,-2l142,238,126,219,110,199,92,178,74,155,56,133,39,109,20,86,2,62,,61,,60,,58,,57,,56,2,55r,-1l2,52,3,47,9,45r,l9,45r,l9,45r,l9,45r-1,l8,45,22,38,36,30,51,25,65,18,82,13,98,9,114,4,130,r,l130,r,l132,r,l132,r,l132,r4,1l139,2r3,1l145,4r3,3l151,9r1,2l155,13r20,20l192,54r15,19l223,92r15,19l253,131r15,20l285,172r6,13l294,193r-1,1l293,196r-3,2l288,199r-3,1l282,202r-3,1l276,205xe" fillcolor="#ff8c00" stroked="f">
                <v:path arrowok="t"/>
              </v:shape>
              <v:shape id="_x0000_s6828" style="position:absolute;left:1680;top:1562;width:327;height:274" coordsize="327,274" path="m326,197r-7,-12l302,164,288,144,273,123,258,103,242,83,227,63,209,43,190,22r-4,-4l181,14r-4,-3l171,8,165,5,159,2,152,1,144,r-1,l141,r-1,l140,1r-2,l137,2r-2,l135,3r12,11l147,14r,l147,14r2,l149,14r,l149,14r,l153,15r3,1l159,17r3,1l165,21r3,2l169,25r3,2l192,47r17,21l224,87r16,19l255,125r15,20l285,165r17,21l308,199r3,8l310,208r,2l307,212r-2,1l302,214r-3,2l296,217r-3,2l282,223r-12,5l260,232r-12,5l236,241r-12,4l212,250r-13,5l196,256r-3,1l190,258r-3,1l184,259r-3,1l178,261r-3,l166,259r-7,-7l143,233,127,213,109,192,91,169,73,147,56,123,37,100,19,76,17,75r,-1l17,72r,-1l17,70r2,-1l19,68r,-2l20,61r6,-2l26,59r,l26,59r,l26,59r,l25,59r,l39,52,53,44,68,39,82,32,99,27r16,-4l131,18r16,-4l135,3,118,8r-16,4l85,17,69,23,53,29,38,36,23,43,10,52r-2,l7,52r,1l6,53r,1l4,54r,1l4,55r,1l3,59,1,61r,3l,68r,2l,73r,2l,78r1,3l20,105r19,25l59,154r19,25l96,201r17,23l131,244r15,18l153,268r2,1l155,269r,l155,270r1,l156,270r2,1l158,271r6,2l166,273r5,1l174,274r4,l183,273r4,-1l195,271r7,-2l215,263r14,-4l240,255r12,-5l264,245r13,-5l289,236r13,-6l307,228r4,-2l314,224r5,-2l322,220r1,-4l324,213r2,-2l327,204r,-2l327,201r,l326,200r,-1l326,198r,-1l326,197xe" fillcolor="black" stroked="f">
                <v:path arrowok="t"/>
              </v:shape>
              <v:shape id="_x0000_s6829" style="position:absolute;left:1652;top:1541;width:88;height:75" coordsize="88,75" path="m36,73r2,l39,72r,-2l41,70r1,-1l44,69r,-1l45,67r2,l42,62,38,57,34,51,31,46,26,41,23,34,20,29,17,23r,-1l19,21r,-1l20,19r3,-1l25,17r1,-1l29,15r6,-1l35,14r1,l38,15r4,4l47,24r4,6l56,34r4,5l65,45r2,4l72,54r3,-1l76,52r2,-1l81,50r1,l84,49r3,-1l88,47,84,43,79,37,76,32,72,28,67,22,63,17,59,13,54,7,48,3r-1,l47,2r-2,l45,2r,l44,1r,l42,1r-4,l35,r,l34,r,l32,r,l32,,31,r,l22,3,19,4,14,6,11,8,7,11,4,13,3,16,1,18,,21r1,8l4,36r3,7l11,50r6,7l22,63r6,5l32,75r,l34,75r,-1l34,74r1,l35,74r,-1l36,73xe" fillcolor="black" stroked="f">
                <v:path arrowok="t"/>
              </v:shape>
              <v:shape id="_x0000_s6830" style="position:absolute;left:1746;top:1606;width:25;height:23" coordsize="25,23" path="m2,10r,1l3,12r,2l5,15r1,1l6,17r1,1l9,19r1,1l12,22r1,l15,23r1,l18,23r1,-1l21,22r1,-2l24,19r1,-1l25,17r,-2l25,14r,-1l24,12,22,11r,-1l21,9r,-1l19,7r,l18,5r,-1l16,3,15,2,13,1,12,,10,,9,,7,,6,1,3,1r,1l2,3,,4,,7,,8,,9r2,1xe" fillcolor="black" stroked="f">
                <v:path arrowok="t"/>
              </v:shape>
              <v:shape id="_x0000_s6831" style="position:absolute;left:1773;top:1597;width:26;height:22" coordsize="26,22" path="m1,10r2,1l4,12r,1l6,14r,2l7,17r2,1l9,19r1,1l11,21r2,l14,22r3,l19,22r1,-1l22,21r1,-1l25,19r,-1l26,17r,-1l26,13,25,12r,-1l23,10,22,9r,-1l20,7r,-1l19,5,17,4r,-1l16,2,14,1r-1,l10,,9,,7,,6,1,4,1,3,2,1,3r,1l,5,,7,,8,1,9r,1xe" fillcolor="black" stroked="f">
                <v:path arrowok="t"/>
              </v:shape>
              <v:shape id="_x0000_s6832" style="position:absolute;left:1801;top:1588;width:23;height:20" coordsize="23,20" path="m1,10r,1l3,12r,1l4,14r,2l6,17r1,1l7,18r2,1l10,20r3,l14,20r2,l17,20r2,l20,19r2,-1l23,17r,-1l23,14r,-1l23,12,22,11r,-1l20,10r,l20,9r,l20,9r,l19,9r,l19,9r1,l20,9r,l20,9r,l20,9r,1l20,9r,-2l20,7,19,6r,l19,5,17,4r,l17,3,16,2,14,1,13,,12,,9,,7,,6,1,4,1,3,2,1,3r,1l,5,,6,1,9r,1xe" fillcolor="black" stroked="f">
                <v:path arrowok="t"/>
              </v:shape>
              <v:shape id="_x0000_s6833" style="position:absolute;left:1802;top:1705;width:33;height:19" coordsize="33,19" path="m30,15r,l30,15r1,-2l31,13r,l31,12r,l31,11r2,l33,10r,l33,9r,l31,8r,l31,8r,-1l31,8r,-1l31,7r,l31,7r,l31,6r,l31,6r,l31,6r,l31,6r,l31,6r,l31,6r,-1l30,5r,-1l28,3r,l27,3r,-1l25,2,24,1r-2,l22,,21,,19,,18,,16,,15,,13,1r,l12,1,11,2,9,2r,l8,3,6,3r,l5,3r,1l3,4r,1l2,5r,1l2,6,,9r,1l2,10r,1l2,12r1,1l3,15r2,1l5,17r1,1l8,18r,l9,18r,1l11,19r,l12,19r,l16,18r2,l19,18r2,l21,18r1,-1l24,17r1,l25,17r5,-2xe" fillcolor="black" stroked="f">
                <v:path arrowok="t"/>
              </v:shape>
              <v:shape id="_x0000_s6834" style="position:absolute;left:1846;top:1690;width:30;height:19" coordsize="30,19" path="m3,11r,1l3,13r2,l5,15r,l6,16r,l8,17r,l9,18r,l9,18r2,l11,18r,1l11,19r1,l15,19r2,l18,19r2,l21,19r,-1l23,18r1,-1l26,16r1,-1l29,15r,l30,13r,l30,12r,l30,11r,l30,9r,-1l30,8r,-1l30,7r,-1l29,6r,-1l29,5r,-1l27,4r,-1l27,3r-1,l26,2r-2,l24,2r,l24,2r,-1l23,1r,l23,1r,l23,1,21,,20,,18,r,l17,,15,r,l15,,14,,12,1r-1,l9,1,8,2,6,3,5,3,3,4,2,8,,8,,9r2,l2,10r,l2,10r,1l2,11r1,xe" fillcolor="black" stroked="f">
                <v:path arrowok="t"/>
              </v:shape>
              <v:shape id="_x0000_s6835" style="position:absolute;left:1885;top:1675;width:28;height:19" coordsize="28,19" path="m3,14r,l3,14r,l3,14r,1l3,15r,l3,15r,l3,16r1,l4,16r,1l4,17r2,l6,17r,1l6,18r1,l7,18r2,l9,19r1,l10,19r2,l12,19r1,l16,18r2,l18,18r1,-1l21,17r,l22,16r,l24,16r,l24,16r1,-1l25,15r1,l26,14r,l26,12r2,l28,11r,-1l28,10r,l28,9r,l28,8r,l28,8,26,7r,-1l26,6r,-1l25,4r,l25,3r-1,l24,2r,l22,1r,l21,r,l19,,18,,16,r,l15,r,l13,r,l12,r,l12,1r-2,l9,2,7,2r,1l6,3,4,4r,l3,5,4,4r,l3,5r,l3,5,1,5r,1l1,6r,l1,7r,l1,7,,8r,l,8r,l,8r,l,9r,l,10r,l,11r,l1,11r,1l1,12r2,2xe" fillcolor="black" stroked="f">
                <v:path arrowok="t"/>
              </v:shape>
              <v:shape id="_x0000_s6836" style="position:absolute;left:1821;top:1727;width:33;height:19" coordsize="33,19" path="m31,13r,-1l33,11r,-1l33,10r,-1l31,8r,l30,6r,-1l30,6r,l30,5r,l30,5r,l30,5r,l28,5r,-1l28,4,27,3r,l27,3,25,2r,l24,2r,-1l23,1,21,r,l20,,18,,17,,15,r,l14,r,1l12,1r-1,l11,1,9,2,8,2r,l8,2r,l8,2,6,2r,1l6,3r,l5,3r,l3,4r,l2,5r,l2,6,,6,,9r,l,9r,l,9r,l,9r,l,9r,1l,11r,l,12r,l,12r2,1l2,13r,l2,14r3,2l6,18r3,1l14,19r3,l20,18r4,-1l27,16r,l28,15r,l30,15r,-1l30,14r1,-1l31,13xe" fillcolor="black" stroked="f">
                <v:path arrowok="t"/>
              </v:shape>
              <v:shape id="_x0000_s6837" style="position:absolute;left:1863;top:1712;width:29;height:19" coordsize="29,19" path="m4,4l3,4r,l3,5,1,5r,l1,5r,1l1,6,,8r,l,9r,l,10r,l,11r,l,11r1,2l1,13r,1l3,15r,1l4,16r,1l6,18r1,l9,18r1,1l13,19r1,-1l17,18r2,-1l20,17r3,-1l25,15r3,-1l28,14r,-1l29,13r,l29,13r,-1l29,12r,l29,8r,l29,6r,l28,5r,l28,5r,-1l28,4r,l26,4r,l26,4r,l26,4r,l26,3r,l26,3r,l26,3r,l26,3r,l26,3,25,2r,-1l23,1,22,,20,,19,,17,,16,,14,1r-1,l13,1,12,2r-2,l9,2,7,3,6,3,4,4xe" fillcolor="black" stroked="f">
                <v:path arrowok="t"/>
              </v:shape>
              <v:shape id="_x0000_s6838" style="position:absolute;left:1903;top:1696;width:28;height:18" coordsize="28,18" path="m6,3l4,4,3,4r,1l1,5r,1l1,7,,7,,9r,1l,11r,l1,12r,1l1,13r,1l3,15r,l4,17r2,l6,18r1,l8,18r,l10,18r1,l13,18r3,-1l16,17r1,-1l17,16r,l19,15r,l20,15r,-1l22,15r,-1l22,14r,l23,14r,l23,14r,l25,14r1,-2l26,11r2,-1l28,10r,-1l28,9r,-2l28,6r,l28,5r,l26,4r,l26,3r,l25,3r,-1l23,2r,-1l22,1,20,r,l19,,17,,16,,14,,13,1r-2,l10,1,8,2,7,3,6,3,4,4,6,3xe" fillcolor="black" stroked="f">
                <v:path arrowok="t"/>
              </v:shape>
              <v:shape id="_x0000_s6839" style="position:absolute;left:1841;top:1747;width:31;height:21" coordsize="31,21" path="m25,17r,-1l26,16r,l26,16r,l26,16r,l28,15r-2,1l26,16r2,-1l28,15r1,l29,14r,l29,14r2,-1l31,12r,-1l31,10r,-1l31,8r,l29,7,28,6r,l28,6r,l28,6r,l28,6r,l28,5r-2,l26,4,25,2r,l23,1r-1,l20,r,1l19,1r,l17,1r,l17,1r,l17,1,16,2r-2,l13,4r-2,l10,4,8,5,7,5,5,6,4,6r,l3,6r,1l1,7r,l1,8r,l,9r,l,10r,l,10r,1l,11r,l,12r,l,13r,l,13r,l,13r,l,14r,l,14r,1l,16r1,l1,17r,l3,17r,2l3,19r1,l4,20r1,l5,20r,l7,21r,l7,21r1,l10,21r1,l13,21r1,-1l17,20r2,l20,19r2,l23,17r2,xe" fillcolor="black" stroked="f">
                <v:path arrowok="t"/>
              </v:shape>
              <v:shape id="_x0000_s6840" style="position:absolute;left:1880;top:1730;width:31;height:22" coordsize="31,22" path="m27,15r,l29,15r,l30,14r,l30,13r1,l31,12r,-1l31,11r,-1l31,10r,-1l31,9r,l31,8r,l30,6r,l30,6r,l29,6r,l29,5r,l29,5r,l29,3r-2,l27,3r,l26,2r,l24,2r,l24,1r,l23,1,23,,21,r,l21,,20,,18,r,l17,1r,l17,1r,l17,1r-2,l14,2r-2,l11,2r,1l9,3,8,5,6,6r,l6,6,5,6r,l3,7r,l3,8,2,8r,1l,11r,1l,13r,l2,14r,l2,15r,1l2,16r,l2,16r,1l2,17r,l2,18r1,l3,18r,l5,19r,l5,21r,l5,21r1,l6,21r,l8,22r,l9,22r,l9,22r2,l11,22r1,l12,22r2,l14,22r1,-1l18,19r2,l21,18r2,l24,17r2,-1l27,15r,xe" fillcolor="black" stroked="f">
                <v:path arrowok="t"/>
              </v:shape>
              <v:shape id="_x0000_s6841" style="position:absolute;left:1919;top:1717;width:32;height:21" coordsize="32,21" path="m28,16r,-1l29,15r,l29,14r2,l31,14r,-1l32,13r,-1l32,12r,-1l32,10r,l32,9r,l32,8r-1,l31,8r,-1l31,7r,l31,7r,-1l31,6r-2,l29,6r,-1l29,4r,l28,3r,-2l26,1,26,,25,,23,r,l22,r,l22,r,l22,r,l19,,18,,15,1r-2,l10,3,9,3,7,4,4,5,1,7r,l1,8,,8,,9r,l,10r,1l,11r,1l,12r1,1l1,13r,1l1,14r2,1l3,15r,1l3,16r1,2l4,18r,1l6,20r,l7,20r2,1l10,21r3,l15,20r3,l19,19r2,l22,18r3,l26,16r2,-1l28,16xe" fillcolor="black" stroked="f">
                <v:path arrowok="t"/>
              </v:shape>
              <v:shape id="_x0000_s6842" style="position:absolute;left:1860;top:1768;width:31;height:22" coordsize="31,22" path="m26,5l25,4r,-1l23,3r,-1l23,2,22,1r-2,l20,,19,1r-2,l17,1r-1,l16,1r,l16,1r,l15,2r-2,l13,2,12,3r-2,l9,3,7,3r,1l6,4,4,4,3,4r,1l1,5r,1l1,7,,7,,8r,2l,11r,2l,14r,2l1,17r,1l3,19r1,l4,20r2,1l6,21r1,l9,22r,l10,22r2,l15,21r1,l17,20r2,l20,19r2,l23,19r2,-1l26,17r2,l28,17r,-1l29,16r,l29,15r2,l31,14r,l31,10r,l31,10r,-1l31,9r,l31,9r,-1l31,8r-2,l29,7r,l28,6r,l28,5r-2,l26,5xe" fillcolor="black" stroked="f">
                <v:path arrowok="t"/>
              </v:shape>
              <v:shape id="_x0000_s6843" style="position:absolute;left:1900;top:1751;width:32;height:21" coordsize="32,21" path="m28,4r,l28,4r,l28,4r,l28,4r,l28,4,26,3r,-1l25,1r-2,l22,1,20,,19,,17,1,14,2,10,3,7,5,3,7,1,9,,12r1,3l3,18r1,2l6,20r1,1l7,21r2,l10,21r1,l13,21r,l13,21r1,l17,20r2,-1l20,19r2,-1l23,17r2,l26,16r3,l29,15r,l31,15r,l31,13r,l32,12r,l32,10r,-1l32,9r,-1l32,7r-1,l31,6r,l29,5r,l29,5r,-1l29,4r-1,l28,4r,l28,4xe" fillcolor="black" stroked="f">
                <v:path arrowok="t"/>
              </v:shape>
              <v:shape id="_x0000_s6844" style="position:absolute;left:1940;top:1738;width:29;height:20" coordsize="29,20" path="m28,5r,l28,5r,l28,5r-2,l26,4r,l26,4r,l26,4r,l26,4r,l26,4r,l26,4r,-1l25,2,23,1r-1,l22,,20,,19,,17,,16,1r-3,l11,2r-1,l8,3,7,3,5,4,4,4,2,5r,l1,6r,1l,7,,8,,9r,l,10r,1l,13r,1l1,14r,1l1,16r,l2,17r,l4,18r,1l5,19r2,l7,20r1,l10,20r,l11,20r,l13,19r1,l16,19r1,-1l19,18r1,-1l22,17r1,-1l25,16r1,l26,15r2,l28,15r1,-1l29,14r,-1l29,13r,-5l29,8r,-1l29,7r,l28,6r,l28,6r,-1xe" fillcolor="black" stroked="f">
                <v:path arrowok="t"/>
              </v:shape>
              <v:shape id="_x0000_s6845" style="position:absolute;left:1700;top:1628;width:282;height:191" coordsize="282,191" path="m282,138r-1,-2l279,136r-1,-1l275,135r-2,l272,136r-3,l268,136r-2,2l266,138r-1,l265,138r-2,l263,138r-1,1l262,139r-8,2l248,144r-7,2l234,149r-8,4l217,156r-8,4l198,163r-6,2l188,167r-5,2l179,171r-6,1l169,174r-5,1l158,176r-6,-7l145,161r-6,-7l133,146r-6,-8l121,130r-7,-7l107,114r-5,-4l98,104r-5,-4l90,96,86,90,83,86,79,81,74,77,71,71,68,67,64,63,61,58,58,55,55,50,51,46,48,41,45,37,42,32,37,27,34,22,30,18,27,13,22,8,18,4r,-1l17,2,15,1,14,,12,,11,,9,,6,,5,1,3,2r,1l2,4r,1l,6,2,7r,1l3,11r3,4l9,18r2,3l14,23r3,3l19,29r2,4l24,37r3,3l30,44r3,5l36,53r3,3l42,61r3,4l52,73r6,8l64,89r6,8l77,104r6,9l90,120r8,9l104,136r7,7l117,150r4,8l127,165r6,7l139,179r6,7l146,188r,l148,188r,1l148,189r1,l149,190r2,l151,190r4,1l155,191r,l155,191r,l155,191r,l155,191r,l157,190r3,l161,190r2,l166,189r1,l169,188r1,l176,186r6,-4l189,180r6,-2l201,176r5,-2l211,171r5,-1l219,167r4,-1l226,165r5,-1l234,162r4,-1l241,160r4,-1l248,158r5,-2l256,155r4,-1l263,151r5,-1l272,148r3,-1l278,146r1,-1l279,145r2,-2l282,142r,-1l282,140r,-2xe" fillcolor="black" stroked="f">
                <v:path arrowok="t"/>
              </v:shape>
              <v:shape id="_x0000_s6846" style="position:absolute;left:1768;top:1623;width:105;height:61" coordsize="105,61" path="m40,13r-6,1l30,16r-6,1l19,20r-4,2l11,24,5,26,,29r3,4l6,38r3,4l12,46r3,3l18,54r4,4l27,61r1,l31,60r2,l36,59r1,l40,58r2,l43,57r7,-2l58,52r7,-3l73,46r7,-2l87,41r8,-2l102,36r,l102,36r2,-2l104,34r,l105,34r,-1l105,33r,-1l102,28,99,24,96,21,93,16,90,12,87,8,84,5,80,r,l80,r,l80,r,l80,r,l78,,77,,74,1r-3,l68,2,65,3r-3,l61,5,58,6,55,7,53,8,50,9r-1,1l46,10r-1,1l42,12r-2,1xe" fillcolor="#72ff72" stroked="f">
                <v:path arrowok="t"/>
              </v:shape>
              <v:shape id="_x0000_s6847" style="position:absolute;left:1751;top:1609;width:141;height:89" coordsize="141,89" path="m140,42r-3,-4l132,32r-3,-5l126,22r-4,-6l118,12,113,8,107,4,95,14r2,l97,14r,l97,14r,l97,14r,l97,14r4,5l104,22r3,4l110,30r3,5l116,38r3,4l122,46r,1l122,47r,1l121,48r,l121,48r-2,2l119,50r,l112,53r-8,2l97,58r-7,2l82,63r-7,3l67,69r-7,2l59,72r-2,l54,73r-1,l50,74r-2,l45,75r-1,l39,72,35,68,32,63,29,60,26,56,23,52,20,47,17,43r5,-3l28,38r4,-2l36,34r5,-3l47,30r4,-2l57,27r2,-1l62,25r1,-1l66,24r1,-1l70,22r2,-1l75,20r3,-1l79,17r3,l85,16r3,-1l91,15r3,-1l95,14,107,4r,l107,4r,l107,4r,l107,4r,l107,4,106,2r,-1l104,1,103,r-2,l100,,98,,97,,91,1,84,2,78,5,72,6,66,8r-6,2l54,13r-6,2l47,15r-2,1l44,16r-2,1l41,17r-3,l36,19r-1,l31,21r-3,1l23,24r-4,2l14,27r-3,2l7,31,4,34,2,35,1,36r,1l,37r,1l,39r,1l,41r1,5l2,51r3,5l8,60r5,6l16,70r4,4l23,78r2,2l25,81r1,1l28,83r1,1l31,85r1,1l32,87r4,1l41,89r4,l50,88r4,-1l59,86r4,-1l67,84r9,-3l85,77r8,-3l101,72r8,-3l118,66r7,-4l134,58r,l134,58r,l134,58r1,-1l135,57r,l135,57r,l137,56r,l137,56r1,-1l138,55r,l138,54r2,l140,52r1,-1l141,50r,-3l141,46r,-1l140,44r,-2xe" fillcolor="black" stroked="f">
                <v:path arrowok="t"/>
              </v:shape>
            </v:group>
            <v:shape id="_x0000_s6848" style="position:absolute;left:1292;top:4476;width:499;height:221" coordsize="2558,1134" path="m294,944l2238,128hdc2255,120,2274,128,2282,145v7,17,-1,37,-18,44hal320,1006hdc303,1013,284,1005,276,988v-7,-17,1,-37,18,-44haxm446,1134l,1104,291,765r155,369xm2112,r446,29l2267,368,2112,xe" fillcolor="black" strokeweight=".15pt">
              <v:stroke joinstyle="bevel"/>
              <v:path arrowok="t"/>
              <o:lock v:ext="edit" verticies="t"/>
            </v:shape>
            <v:shape id="_x0000_s6849" style="position:absolute;left:1895;top:4533;width:78;height:210" coordsize="400,1075" path="m234,333r,408hdc234,760,219,775,200,775v-18,,-33,-15,-33,-34hal167,333hdc167,315,182,300,200,300v19,,34,15,34,33haxm,400l200,,400,400,,400xm400,675l200,1075,,675r400,xe" fillcolor="black" strokeweight=".15pt">
              <v:stroke joinstyle="bevel"/>
              <v:path arrowok="t"/>
              <o:lock v:ext="edit" verticies="t"/>
            </v:shape>
            <v:group id="_x0000_s6850" style="position:absolute;left:3906;top:4710;width:355;height:295" coordorigin="3906,1541" coordsize="355,295">
              <v:shape id="_x0000_s6851" style="position:absolute;left:3923;top:1555;width:55;height:53" coordsize="55,53" path="m,9l,8,2,7,2,6,3,5,6,4,8,3,9,2,12,1,18,r,l19,r2,1l25,5r5,5l34,16r5,4l43,25r4,6l50,35r5,5l55,40r,l52,42r-3,2l46,45r-3,1l39,48r-3,2l33,51r-3,2l25,48,21,43,16,37,14,32,9,27,6,20,3,15,,9xe" fillcolor="#666" stroked="f">
                <v:path arrowok="t"/>
              </v:shape>
              <v:shape id="_x0000_s6852" style="position:absolute;left:3951;top:1576;width:294;height:247" coordsize="294,247" path="m276,205r-11,4l253,214r-11,4l231,223r-12,4l207,231r-12,5l182,241r-3,1l176,243r-3,1l170,245r-3,l164,246r-3,1l158,247r-9,-2l142,238,126,219,110,199,92,178,74,155,56,133,39,109,19,86,2,62,,61,,60,,58,,57,,56,2,55r,-1l2,52,3,47,9,45r,l9,45r,l9,45r,l9,45r-1,l8,45,22,38,36,30,50,25,65,18,81,13,98,9,114,4,130,r,l130,r,l132,r,l132,r,l132,r4,1l139,2r3,1l145,4r3,3l151,9r1,2l155,13r20,20l192,54r15,19l223,92r15,19l253,131r15,20l285,172r6,13l294,193r-1,1l293,196r-3,2l288,199r-3,1l282,202r-3,1l276,205xe" fillcolor="#ff8c00" stroked="f">
                <v:path arrowok="t"/>
              </v:shape>
              <v:shape id="_x0000_s6853" style="position:absolute;left:3934;top:1562;width:327;height:274" coordsize="327,274" path="m326,197r-7,-12l302,164,288,144,273,123,258,103,242,83,227,63,209,43,190,22r-4,-4l181,14r-4,-3l171,8,165,5,159,2,152,1,144,r-1,l141,r-1,l140,1r-2,l137,2r-2,l135,3r12,11l147,14r,l147,14r2,l149,14r,l149,14r,l153,15r3,1l159,17r3,1l165,21r3,2l169,25r3,2l192,47r17,21l224,87r16,19l255,125r15,20l285,165r17,21l308,199r3,8l310,208r,2l307,212r-2,1l302,214r-3,2l296,217r-3,2l282,223r-12,5l259,232r-11,5l236,241r-12,4l212,250r-13,5l196,256r-3,1l190,258r-3,1l184,259r-3,1l178,261r-3,l166,259r-7,-7l143,233,127,213,109,192,91,169,73,147,56,123,36,100,19,76,17,75r,-1l17,72r,-1l17,70r2,-1l19,68r,-2l20,61r6,-2l26,59r,l26,59r,l26,59r,l25,59r,l39,52,53,44,67,39,82,32,98,27r17,-4l131,18r16,-4l135,3,118,8r-17,4l85,17,69,23,53,29,38,36,23,43,10,52r-2,l7,52r,1l5,53r,1l4,54r,1l4,55r,1l3,59,1,61r,3l,68r,2l,73r,2l,78r1,3l20,105r19,25l59,154r19,25l96,201r17,23l131,244r15,18l153,268r2,1l155,269r,l155,270r1,l156,270r2,1l158,271r5,2l166,273r5,1l174,274r4,l183,273r4,-1l194,271r8,-2l215,263r13,-4l240,255r12,-5l264,245r13,-5l289,236r13,-6l307,228r4,-2l314,224r5,-2l321,220r2,-4l324,213r2,-2l327,204r,-2l327,201r,l326,200r,-1l326,198r,-1l326,197xe" fillcolor="black" stroked="f">
                <v:path arrowok="t"/>
              </v:shape>
              <v:shape id="_x0000_s6854" style="position:absolute;left:3906;top:1541;width:88;height:75" coordsize="88,75" path="m36,73r2,l39,72r,-2l41,70r1,-1l44,69r,-1l45,67r2,l42,62,38,57,33,51,31,46,26,41,23,34,20,29,17,23r,-1l19,21r,-1l20,19r3,-1l25,17r1,-1l29,15r6,-1l35,14r1,l38,15r4,4l47,24r4,6l56,34r4,5l64,45r3,4l72,54r3,-1l76,52r2,-1l81,50r1,l84,49r3,-1l88,47,84,43,79,37,76,32,72,28,67,22,63,17,59,13,54,7,48,3r-1,l47,2r-2,l45,2r,l44,1r,l42,1r-4,l35,r,l33,r,l32,r,l32,,31,r,l22,3,19,4,14,6,11,8,7,11,4,13,2,16,1,18,,21r1,8l4,36r3,7l11,50r6,7l22,63r6,5l32,75r,l33,75r,-1l33,74r2,l35,74r,-1l36,73xe" fillcolor="black" stroked="f">
                <v:path arrowok="t"/>
              </v:shape>
              <v:shape id="_x0000_s6855" style="position:absolute;left:4000;top:1606;width:25;height:23" coordsize="25,23" path="m1,10r,1l3,12r,2l4,15r2,1l6,17r1,1l9,19r1,1l12,22r1,l15,23r1,l18,23r1,-1l21,22r1,-2l24,19r1,-1l25,17r,-2l25,14r,-1l24,12,22,11r,-1l21,9r,-1l19,7r,l18,5r,-1l16,3,15,2,13,1,12,,10,,9,,7,,6,1,3,1r,1l1,3,,4,,7,,8,,9r1,1xe" fillcolor="black" stroked="f">
                <v:path arrowok="t"/>
              </v:shape>
              <v:shape id="_x0000_s6856" style="position:absolute;left:4027;top:1597;width:26;height:22" coordsize="26,22" path="m1,10r2,1l4,12r,1l5,14r,2l7,17r1,1l8,19r2,1l11,21r2,l14,22r3,l19,22r1,-1l22,21r1,-1l25,19r,-1l26,17r,-1l26,13,25,12r,-1l23,10,22,9r,-1l20,7r,-1l19,5,17,4r,-1l16,2,14,1r-1,l10,,8,,7,,5,1,4,1,3,2,1,3r,1l,5,,7,,8,1,9r,1xe" fillcolor="black" stroked="f">
                <v:path arrowok="t"/>
              </v:shape>
              <v:shape id="_x0000_s6857" style="position:absolute;left:4055;top:1588;width:23;height:20" coordsize="23,20" path="m1,10r,1l3,12r,1l4,14r,2l6,17r1,1l7,18r2,1l10,20r3,l14,20r2,l17,20r2,l20,19r2,-1l23,17r,-1l23,14r,-1l23,12,22,11r,-1l20,10r,l20,9r,l20,9r,l19,9r,l19,9r1,l20,9r,l20,9r,l20,9r,1l20,9r,-2l20,7,19,6r,l19,5,17,4r,l17,3,16,2,14,1,13,,11,,9,,7,,6,1,4,1,3,2,1,3r,1l,5,,6,1,9r,1xe" fillcolor="black" stroked="f">
                <v:path arrowok="t"/>
              </v:shape>
              <v:shape id="_x0000_s6858" style="position:absolute;left:4056;top:1705;width:33;height:19" coordsize="33,19" path="m30,15r,l30,15r1,-2l31,13r,l31,12r,l31,11r2,l33,10r,l33,9r,l31,8r,l31,8r,-1l31,8r,-1l31,7r,l31,7r,l31,6r,l31,6r,l31,6r,l31,6r,l31,6r,l31,6r,-1l30,5r,-1l28,3r,l27,3r,-1l25,2,24,1r-2,l22,,21,,19,,18,,16,,15,,13,1r,l12,1,10,2,9,2r,l8,3,6,3r,l5,3r,1l3,4r,1l2,5r,1l2,6,,9r,1l2,10r,1l2,12r1,1l3,15r2,1l5,17r1,1l8,18r,l9,18r,1l10,19r,l12,19r,l16,18r2,l19,18r2,l21,18r1,-1l24,17r1,l25,17r5,-2xe" fillcolor="black" stroked="f">
                <v:path arrowok="t"/>
              </v:shape>
              <v:shape id="_x0000_s6859" style="position:absolute;left:4100;top:1690;width:30;height:19" coordsize="30,19" path="m3,11r,1l3,13r2,l5,15r,l6,16r,l8,17r,l9,18r,l9,18r2,l11,18r,1l11,19r1,l15,19r2,l18,19r2,l21,19r,-1l23,18r1,-1l26,16r1,-1l28,15r,l30,13r,l30,12r,l30,11r,l30,9r,-1l30,8r,-1l30,7r,-1l28,6r,-1l28,5r,-1l27,4r,-1l27,3r-1,l26,2r-2,l24,2r,l24,2r,-1l23,1r,l23,1r,l23,1,21,,20,,18,r,l17,,15,r,l15,,14,,12,1r-1,l9,1,8,2,6,3,5,3,3,4,2,8,,8,,9r2,l2,10r,l2,10r,1l2,11r1,xe" fillcolor="black" stroked="f">
                <v:path arrowok="t"/>
              </v:shape>
              <v:shape id="_x0000_s6860" style="position:absolute;left:4139;top:1675;width:28;height:19" coordsize="28,19" path="m3,14r,l3,14r,l3,14r,1l3,15r,l3,15r,l3,16r1,l4,16r,1l4,17r2,l6,17r,1l6,18r1,l7,18r2,l9,19r1,l10,19r2,l12,19r1,l16,18r2,l18,18r1,-1l20,17r,l22,16r,l23,16r,l23,16r2,-1l25,15r1,l26,14r,l26,12r2,l28,11r,-1l28,10r,l28,9r,l28,8r,l28,8,26,7r,-1l26,6r,-1l25,4r,l25,3r-2,l23,2r,l22,1r,l20,r,l19,,18,,16,r,l15,r,l13,r,l12,r,l12,1r-2,l9,2,7,2r,1l6,3,4,4r,l3,5,4,4r,l3,5r,l3,5,1,5r,1l1,6r,l1,7r,l1,7,,8r,l,8r,l,8r,l,9r,l,10r,l,11r,l1,11r,1l1,12r2,2xe" fillcolor="black" stroked="f">
                <v:path arrowok="t"/>
              </v:shape>
              <v:shape id="_x0000_s6861" style="position:absolute;left:4075;top:1727;width:33;height:19" coordsize="33,19" path="m31,13r,-1l33,11r,-1l33,10r,-1l31,8r,l30,6r,-1l30,6r,l30,5r,l30,5r,l30,5r,l28,5r,-1l28,4,27,3r,l27,3,25,2r,l24,2r,-1l22,1,21,r,l20,,18,,17,,15,r,l14,r,1l12,1r-1,l11,1,9,2,8,2r,l8,2r,l8,2,6,2r,1l6,3r,l5,3r,l3,4r,l2,5r,l2,6,,6,,9r,l,9r,l,9r,l,9r,l,9r,1l,11r,l,12r,l,12r2,1l2,13r,l2,14r3,2l6,18r3,1l14,19r3,l20,18r4,-1l27,16r,l28,15r,l30,15r,-1l30,14r1,-1l31,13xe" fillcolor="black" stroked="f">
                <v:path arrowok="t"/>
              </v:shape>
              <v:shape id="_x0000_s6862" style="position:absolute;left:4117;top:1712;width:29;height:19" coordsize="29,19" path="m4,4l3,4r,l3,5,1,5r,l1,5r,1l1,6,,8r,l,9r,l,10r,l,11r,l,11r1,2l1,13r,1l3,15r,1l4,16r,1l6,18r1,l9,18r1,1l13,19r1,-1l17,18r2,-1l20,17r3,-1l25,15r3,-1l28,14r,-1l29,13r,l29,13r,-1l29,12r,l29,8r,l29,6r,l28,5r,l28,5r,-1l28,4r,l26,4r,l26,4r,l26,4r,l26,3r,l26,3r,l26,3r,l26,3r,l26,3,25,2r,-1l23,1,22,,20,,19,,17,,16,,14,1r-1,l13,1,11,2r-1,l9,2,7,3,6,3,4,4xe" fillcolor="black" stroked="f">
                <v:path arrowok="t"/>
              </v:shape>
              <v:shape id="_x0000_s6863" style="position:absolute;left:4157;top:1696;width:28;height:18" coordsize="28,18" path="m5,3l4,4,2,4r,1l1,5r,1l1,7,,7,,9r,1l,11r,l1,12r,1l1,13r,1l2,15r,l4,17r1,l5,18r2,l8,18r,l10,18r1,l13,18r3,-1l16,17r1,-1l17,16r,l19,15r,l20,15r,-1l22,15r,-1l22,14r,l23,14r,l23,14r,l25,14r1,-2l26,11r2,-1l28,10r,-1l28,9r,-2l28,6r,l28,5r,l26,4r,l26,3r,l25,3r,-1l23,2r,-1l22,1,20,r,l19,,17,,16,,14,,13,1r-2,l10,1,8,2,7,3,5,3,4,4,5,3xe" fillcolor="black" stroked="f">
                <v:path arrowok="t"/>
              </v:shape>
              <v:shape id="_x0000_s6864" style="position:absolute;left:4095;top:1747;width:31;height:21" coordsize="31,21" path="m25,17r,-1l26,16r,l26,16r,l26,16r,l28,15r-2,1l26,16r2,-1l28,15r1,l29,14r,l29,14r2,-1l31,12r,-1l31,10r,-1l31,8r,l29,7,28,6r,l28,6r,l28,6r,l28,6r,l28,5r-2,l26,4,25,2r,l23,1r-1,l20,r,1l19,1r,l17,1r,l17,1r,l17,1,16,2r-2,l13,4r-2,l10,4,8,5,7,5,5,6,4,6r,l2,6r,1l1,7r,l1,8r,l,9r,l,10r,l,10r,1l,11r,l,12r,l,13r,l,13r,l,13r,l,14r,l,14r,1l,16r1,l1,17r,l2,17r,2l2,19r2,l4,20r1,l5,20r,l7,21r,l7,21r1,l10,21r1,l13,21r1,-1l17,20r2,l20,19r2,l23,17r2,xe" fillcolor="black" stroked="f">
                <v:path arrowok="t"/>
              </v:shape>
              <v:shape id="_x0000_s6865" style="position:absolute;left:4134;top:1730;width:31;height:22" coordsize="31,22" path="m27,15r,l28,15r,l30,14r,l30,13r1,l31,12r,-1l31,11r,-1l31,10r,-1l31,9r,l31,8r,l30,6r,l30,6r,l28,6r,l28,5r,l28,5r,l28,3r-1,l27,3r,l25,2r,l24,2r,l24,1r,l23,1,23,,21,r,l21,,20,,18,r,l17,1r,l17,1r,l17,1r-2,l14,2r-2,l11,2r,1l9,3,8,5,6,6r,l6,6,5,6r,l3,7r,l3,8,2,8r,1l,11r,1l,13r,l2,14r,l2,15r,1l2,16r,l2,16r,1l2,17r,l2,18r1,l3,18r,l5,19r,l5,21r,l5,21r1,l6,21r,l8,22r,l9,22r,l9,22r2,l11,22r1,l12,22r2,l14,22r1,-1l18,19r2,l21,18r2,l24,17r1,-1l27,15r,xe" fillcolor="black" stroked="f">
                <v:path arrowok="t"/>
              </v:shape>
              <v:shape id="_x0000_s6866" style="position:absolute;left:4173;top:1717;width:32;height:21" coordsize="32,21" path="m28,16r,-1l29,15r,l29,14r2,l31,14r,-1l32,13r,-1l32,12r,-1l32,10r,l32,9r,l32,8r-1,l31,8r,-1l31,7r,l31,7r,-1l31,6r-2,l29,6r,-1l29,4r,l28,3r,-2l26,1,26,,25,,23,r,l22,r,l22,r,l22,r,l19,,18,,15,1r-2,l10,3,9,3,7,4,4,5,1,7r,l1,8,,8,,9r,l,10r,1l,11r,1l,12r1,1l1,13r,1l1,14r2,1l3,15r,1l3,16r1,2l4,18r,1l6,20r,l7,20r2,1l10,21r3,l15,20r3,l19,19r1,l22,18r3,l26,16r2,-1l28,16xe" fillcolor="black" stroked="f">
                <v:path arrowok="t"/>
              </v:shape>
              <v:shape id="_x0000_s6867" style="position:absolute;left:4114;top:1768;width:31;height:22" coordsize="31,22" path="m26,5l25,4r,-1l23,3r,-1l23,2,22,1r-2,l20,,19,1r-2,l17,1r-1,l16,1r,l16,1r,l14,2r-1,l13,2,12,3r-2,l9,3,7,3r,1l6,4,4,4,3,4r,1l1,5r,1l1,7,,7,,8r,2l,11r,2l,14r,2l1,17r,1l3,19r1,l4,20r2,1l6,21r1,l9,22r,l10,22r2,l14,21r2,l17,20r2,l20,19r2,l23,19r2,-1l26,17r2,l28,17r,-1l29,16r,l29,15r2,l31,14r,l31,10r,l31,10r,-1l31,9r,l31,9r,-1l31,8r-2,l29,7r,l28,6r,l28,5r-2,l26,5xe" fillcolor="black" stroked="f">
                <v:path arrowok="t"/>
              </v:shape>
              <v:shape id="_x0000_s6868" style="position:absolute;left:4154;top:1751;width:32;height:21" coordsize="32,21" path="m28,4r,l28,4r,l28,4r,l28,4r,l28,4,26,3r,-1l25,1r-2,l22,1,20,,19,,17,1,14,2,10,3,7,5,3,7,1,9,,12r1,3l3,18r1,2l5,20r2,1l7,21r1,l10,21r1,l13,21r,l13,21r1,l17,20r2,-1l20,19r2,-1l23,17r2,l26,16r3,l29,15r,l31,15r,l31,13r,l32,12r,l32,10r,-1l32,9r,-1l32,7r-1,l31,6r,l29,5r,l29,5r,-1l29,4r-1,l28,4r,l28,4xe" fillcolor="black" stroked="f">
                <v:path arrowok="t"/>
              </v:shape>
              <v:shape id="_x0000_s6869" style="position:absolute;left:4193;top:1738;width:30;height:20" coordsize="30,20" path="m29,5r,l29,5r,l29,5r-2,l27,4r,l27,4r,l27,4r,l27,4r,l27,4r,l27,4r,-1l26,2,24,1r-1,l23,,21,,20,,18,,17,1r-3,l12,2r-1,l9,3,8,3,6,4,5,4,3,5r,l2,6r,1l,7,,8,,9r,l,10r,1l,13r,1l2,14r,1l2,16r,l3,17r,l5,18r,1l6,19r2,l8,20r1,l11,20r,l12,20r,l14,19r1,l17,19r1,-1l20,18r1,-1l23,17r1,-1l26,16r1,l27,15r2,l29,15r1,-1l30,14r,-1l30,13r,-5l30,8r,-1l30,7r,l29,6r,l29,6r,-1xe" fillcolor="black" stroked="f">
                <v:path arrowok="t"/>
              </v:shape>
              <v:shape id="_x0000_s6870" style="position:absolute;left:3954;top:1628;width:282;height:191" coordsize="282,191" path="m282,138r-1,-2l279,136r-1,-1l275,135r-2,l272,136r-3,l268,136r-2,2l266,138r-1,l265,138r-2,l263,138r-1,1l262,139r-8,2l248,144r-7,2l234,149r-8,4l217,156r-9,4l198,163r-6,2l188,167r-5,2l179,171r-6,1l169,174r-5,1l158,176r-6,-7l145,161r-6,-7l133,146r-6,-8l121,130r-7,-7l107,114r-5,-4l98,104r-5,-4l90,96,86,90,83,86,78,81,74,77,71,71,68,67,64,63,61,58,58,55,55,50,50,46,47,41,45,37,42,32,37,27,34,22,30,18,27,13,22,8,18,4r,-1l16,2,15,1,14,,12,,11,,9,,6,,5,1,3,2r,1l2,4r,1l,6,2,7r,1l3,11r3,4l9,18r2,3l14,23r2,3l19,29r2,4l24,37r3,3l30,44r3,5l36,53r3,3l42,61r3,4l52,73r6,8l64,89r6,8l77,104r6,9l90,120r8,9l104,136r7,7l117,150r4,8l127,165r6,7l139,179r6,7l146,188r,l148,188r,1l148,189r1,l149,190r2,l151,190r4,1l155,191r,l155,191r,l155,191r,l155,191r,l157,190r3,l161,190r2,l166,189r1,l169,188r1,l176,186r6,-4l189,180r6,-2l201,176r4,-2l211,171r5,-1l219,167r4,-1l226,165r5,-1l234,162r4,-1l241,160r4,-1l248,158r5,-2l256,155r4,-1l263,151r5,-1l272,148r3,-1l278,146r1,-1l279,145r2,-2l282,142r,-1l282,140r,-2xe" fillcolor="black" stroked="f">
                <v:path arrowok="t"/>
              </v:shape>
              <v:shape id="_x0000_s6871" style="position:absolute;left:4022;top:1623;width:105;height:61" coordsize="105,61" path="m40,13r-6,1l30,16r-6,1l19,20r-4,2l10,24,5,26,,29r3,4l6,38r3,4l12,46r3,3l18,54r4,4l27,61r1,l31,60r2,l36,59r1,l40,58r2,l43,57r7,-2l58,52r7,-3l73,46r7,-2l87,41r8,-2l102,36r,l102,36r2,-2l104,34r,l105,34r,-1l105,33r,-1l102,28,99,24,96,21,93,16,90,12,87,8,84,5,80,r,l80,r,l80,r,l80,r,l78,,77,,74,1r-3,l68,2,65,3r-3,l61,5,58,6,55,7,53,8,50,9r-1,1l46,10r-2,1l42,12r-2,1xe" fillcolor="#72ff72" stroked="f">
                <v:path arrowok="t"/>
              </v:shape>
              <v:shape id="_x0000_s6872" style="position:absolute;left:4004;top:1609;width:142;height:89" coordsize="142,89" path="m141,42r-3,-4l133,32r-3,-5l127,22r-4,-6l119,12,114,8,108,4,96,14r2,l98,14r,l98,14r,l98,14r,l98,14r4,5l105,22r3,4l111,30r3,5l117,38r3,4l123,46r,1l123,47r,1l122,48r,l122,48r-2,2l120,50r,l113,53r-8,2l98,58r-7,2l83,63r-7,3l68,69r-7,2l60,72r-2,l55,73r-1,l51,74r-2,l46,75r-1,l40,72,36,68,33,63,30,60,27,56,24,52,21,47,18,43r5,-3l28,38r5,-2l37,34r5,-3l48,30r4,-2l58,27r2,-1l62,25r2,-1l67,24r1,-1l71,22r2,-1l76,20r3,-1l80,17r3,l86,16r3,-1l92,15r3,-1l96,14,108,4r,l108,4r,l108,4r,l108,4r,l108,4,107,2r,-1l105,1,104,r-2,l101,,99,,98,,92,1,85,2,79,5,73,6,67,8r-6,2l55,13r-6,2l48,15r-2,1l45,16r-2,1l42,17r-3,l37,19r-1,l31,21r-3,1l24,24r-4,2l15,27r-3,2l8,31,5,34,3,35,2,36r,1l,37r,1l,39r,1l,41r2,5l3,51r3,5l9,60r5,6l17,70r4,4l24,78r2,2l26,81r1,1l28,83r2,1l31,85r2,1l33,87r4,1l42,89r4,l51,88r4,-1l60,86r4,-1l68,84r9,-3l86,77r7,-3l102,72r8,-3l119,66r7,-4l135,58r,l135,58r,l135,58r1,-1l136,57r,l136,57r,l138,56r,l138,56r1,-1l139,55r,l139,54r2,l141,52r1,-1l142,50r,-3l142,46r,-1l141,44r,-2xe" fillcolor="black" stroked="f">
                <v:path arrowok="t"/>
              </v:shape>
            </v:group>
            <v:group id="_x0000_s6873" style="position:absolute;left:4546;top:4710;width:355;height:295" coordorigin="4546,1541" coordsize="355,295">
              <v:shape id="_x0000_s6874" style="position:absolute;left:4563;top:1555;width:55;height:53" coordsize="55,53" path="m,9l,8,2,7,2,6,3,5,6,4,8,3,9,2,12,1,18,r,l19,r2,1l25,5r5,5l34,16r5,4l43,25r4,6l50,35r5,5l55,40r,l52,42r-3,2l46,45r-3,1l39,48r-3,2l33,51r-3,2l25,48,21,43,16,37,14,32,9,27,6,20,3,15,,9xe" fillcolor="#666" stroked="f">
                <v:path arrowok="t"/>
              </v:shape>
              <v:shape id="_x0000_s6875" style="position:absolute;left:4591;top:1576;width:294;height:247" coordsize="294,247" path="m276,205r-11,4l253,214r-11,4l231,223r-12,4l207,231r-12,5l182,241r-3,1l176,243r-3,1l170,245r-3,l164,246r-3,1l158,247r-9,-2l142,238,126,219,110,199,92,178,74,155,56,133,39,109,19,86,2,62,,61,,60,,58,,57,,56,2,55r,-1l2,52,3,47,9,45r,l9,45r,l9,45r,l9,45r-1,l8,45,22,38,36,30,50,25,65,18,81,13,98,9,114,4,130,r,l130,r,l132,r,l132,r,l132,r4,1l139,2r3,1l145,4r3,3l151,9r1,2l155,13r20,20l192,54r15,19l223,92r15,19l253,131r15,20l285,172r6,13l294,193r-1,1l293,196r-3,2l288,199r-3,1l282,202r-3,1l276,205xe" fillcolor="#ff8c00" stroked="f">
                <v:path arrowok="t"/>
              </v:shape>
              <v:shape id="_x0000_s6876" style="position:absolute;left:4574;top:1562;width:327;height:274" coordsize="327,274" path="m326,197r-7,-12l302,164,288,144,273,123,258,103,242,83,227,63,209,43,190,22r-4,-4l181,14r-4,-3l171,8,165,5,159,2,152,1,144,r-1,l141,r-1,l140,1r-2,l137,2r-2,l135,3r12,11l147,14r,l147,14r2,l149,14r,l149,14r,l153,15r3,1l159,17r3,1l165,21r3,2l169,25r3,2l192,47r17,21l224,87r16,19l255,125r15,20l285,165r17,21l308,199r3,8l310,208r,2l307,212r-2,1l302,214r-3,2l296,217r-3,2l282,223r-12,5l259,232r-11,5l236,241r-12,4l212,250r-13,5l196,256r-3,1l190,258r-3,1l184,259r-3,1l178,261r-3,l166,259r-7,-7l143,233,127,213,109,192,91,169,73,147,56,123,36,100,19,76,17,75r,-1l17,72r,-1l17,70r2,-1l19,68r,-2l20,61r6,-2l26,59r,l26,59r,l26,59r,l25,59r,l39,52,53,44,67,39,82,32,98,27r17,-4l131,18r16,-4l135,3,118,8r-17,4l85,17,69,23,53,29,38,36,23,43,10,52r-2,l7,52r,1l5,53r,1l4,54r,1l4,55r,1l3,59,1,61r,3l,68r,2l,73r,2l,78r1,3l20,105r19,25l59,154r19,25l96,201r17,23l131,244r15,18l153,268r2,1l155,269r,l155,270r1,l156,270r2,1l158,271r5,2l166,273r5,1l174,274r4,l183,273r4,-1l194,271r8,-2l215,263r13,-4l240,255r12,-5l264,245r13,-5l289,236r13,-6l307,228r4,-2l314,224r5,-2l321,220r2,-4l324,213r2,-2l327,204r,-2l327,201r,l326,200r,-1l326,198r,-1l326,197xe" fillcolor="black" stroked="f">
                <v:path arrowok="t"/>
              </v:shape>
              <v:shape id="_x0000_s6877" style="position:absolute;left:4546;top:1541;width:88;height:75" coordsize="88,75" path="m36,73r2,l39,72r,-2l41,70r1,-1l44,69r,-1l45,67r2,l42,62,38,57,33,51,31,46,26,41,23,34,20,29,17,23r,-1l19,21r,-1l20,19r3,-1l25,17r1,-1l29,15r6,-1l35,14r1,l38,15r4,4l47,24r4,6l56,34r4,5l64,45r3,4l72,54r3,-1l76,52r2,-1l81,50r1,l84,49r3,-1l88,47,84,43,79,37,76,32,72,28,67,22,63,17,59,13,54,7,48,3r-1,l47,2r-2,l45,2r,l44,1r,l42,1r-4,l35,r,l33,r,l32,r,l32,,31,r,l22,3,19,4,14,6,11,8,7,11,4,13,2,16,1,18,,21r1,8l4,36r3,7l11,50r6,7l22,63r6,5l32,75r,l33,75r,-1l33,74r2,l35,74r,-1l36,73xe" fillcolor="black" stroked="f">
                <v:path arrowok="t"/>
              </v:shape>
              <v:shape id="_x0000_s6878" style="position:absolute;left:4640;top:1606;width:25;height:23" coordsize="25,23" path="m1,10r,1l3,12r,2l4,15r2,1l6,17r1,1l9,19r1,1l12,22r1,l15,23r1,l18,23r1,-1l21,22r1,-2l24,19r1,-1l25,17r,-2l25,14r,-1l24,12,22,11r,-1l21,9r,-1l19,7r,l18,5r,-1l16,3,15,2,13,1,12,,10,,9,,7,,6,1,3,1r,1l1,3,,4,,7,,8,,9r1,1xe" fillcolor="black" stroked="f">
                <v:path arrowok="t"/>
              </v:shape>
              <v:shape id="_x0000_s6879" style="position:absolute;left:4667;top:1597;width:26;height:22" coordsize="26,22" path="m1,10r2,1l4,12r,1l5,14r,2l7,17r1,1l8,19r2,1l11,21r2,l14,22r3,l19,22r1,-1l22,21r1,-1l25,19r,-1l26,17r,-1l26,13,25,12r,-1l23,10,22,9r,-1l20,7r,-1l19,5,17,4r,-1l16,2,14,1r-1,l10,,8,,7,,5,1,4,1,3,2,1,3r,1l,5,,7,,8,1,9r,1xe" fillcolor="black" stroked="f">
                <v:path arrowok="t"/>
              </v:shape>
              <v:shape id="_x0000_s6880" style="position:absolute;left:4695;top:1588;width:23;height:20" coordsize="23,20" path="m1,10r,1l3,12r,1l4,14r,2l6,17r1,1l7,18r2,1l10,20r3,l14,20r2,l17,20r2,l20,19r2,-1l23,17r,-1l23,14r,-1l23,12,22,11r,-1l20,10r,l20,9r,l20,9r,l19,9r,l19,9r1,l20,9r,l20,9r,l20,9r,1l20,9r,-2l20,7,19,6r,l19,5,17,4r,l17,3,16,2,14,1,13,,11,,9,,7,,6,1,4,1,3,2,1,3r,1l,5,,6,1,9r,1xe" fillcolor="black" stroked="f">
                <v:path arrowok="t"/>
              </v:shape>
              <v:shape id="_x0000_s6881" style="position:absolute;left:4696;top:1705;width:33;height:19" coordsize="33,19" path="m30,15r,l30,15r1,-2l31,13r,l31,12r,l31,11r2,l33,10r,l33,9r,l31,8r,l31,8r,-1l31,8r,-1l31,7r,l31,7r,l31,6r,l31,6r,l31,6r,l31,6r,l31,6r,l31,6r,-1l30,5r,-1l28,3r,l27,3r,-1l25,2,24,1r-2,l22,,21,,19,,18,,16,,15,,13,1r,l12,1,10,2,9,2r,l8,3,6,3r,l5,3r,1l3,4r,1l2,5r,1l2,6,,9r,1l2,10r,1l2,12r1,1l3,15r2,1l5,17r1,1l8,18r,l9,18r,1l10,19r,l12,19r,l16,18r2,l19,18r2,l21,18r1,-1l24,17r1,l25,17r5,-2xe" fillcolor="black" stroked="f">
                <v:path arrowok="t"/>
              </v:shape>
              <v:shape id="_x0000_s6882" style="position:absolute;left:4740;top:1690;width:30;height:19" coordsize="30,19" path="m3,11r,1l3,13r2,l5,15r,l6,16r,l8,17r,l9,18r,l9,18r2,l11,18r,1l11,19r1,l15,19r2,l18,19r2,l21,19r,-1l23,18r1,-1l26,16r1,-1l28,15r,l30,13r,l30,12r,l30,11r,l30,9r,-1l30,8r,-1l30,7r,-1l28,6r,-1l28,5r,-1l27,4r,-1l27,3r-1,l26,2r-2,l24,2r,l24,2r,-1l23,1r,l23,1r,l23,1,21,,20,,18,r,l17,,15,r,l15,,14,,12,1r-1,l9,1,8,2,6,3,5,3,3,4,2,8,,8,,9r2,l2,10r,l2,10r,1l2,11r1,xe" fillcolor="black" stroked="f">
                <v:path arrowok="t"/>
              </v:shape>
              <v:shape id="_x0000_s6883" style="position:absolute;left:4779;top:1675;width:28;height:19" coordsize="28,19" path="m3,14r,l3,14r,l3,14r,1l3,15r,l3,15r,l3,16r1,l4,16r,1l4,17r2,l6,17r,1l6,18r1,l7,18r2,l9,19r1,l10,19r2,l12,19r1,l16,18r2,l18,18r1,-1l20,17r,l22,16r,l23,16r,l23,16r2,-1l25,15r1,l26,14r,l26,12r2,l28,11r,-1l28,10r,l28,9r,l28,8r,l28,8,26,7r,-1l26,6r,-1l25,4r,l25,3r-2,l23,2r,l22,1r,l20,r,l19,,18,,16,r,l15,r,l13,r,l12,r,l12,1r-2,l9,2,7,2r,1l6,3,4,4r,l3,5,4,4r,l3,5r,l3,5,1,5r,1l1,6r,l1,7r,l1,7,,8r,l,8r,l,8r,l,9r,l,10r,l,11r,l1,11r,1l1,12r2,2xe" fillcolor="black" stroked="f">
                <v:path arrowok="t"/>
              </v:shape>
              <v:shape id="_x0000_s6884" style="position:absolute;left:4715;top:1727;width:33;height:19" coordsize="33,19" path="m31,13r,-1l33,11r,-1l33,10r,-1l31,8r,l30,6r,-1l30,6r,l30,5r,l30,5r,l30,5r,l28,5r,-1l28,4,27,3r,l27,3,25,2r,l24,2r,-1l22,1,21,r,l20,,18,,17,,15,r,l14,r,1l12,1r-1,l11,1,9,2,8,2r,l8,2r,l8,2,6,2r,1l6,3r,l5,3r,l3,4r,l2,5r,l2,6,,6,,9r,l,9r,l,9r,l,9r,l,9r,1l,11r,l,12r,l,12r2,1l2,13r,l2,14r3,2l6,18r3,1l14,19r3,l20,18r4,-1l27,16r,l28,15r,l30,15r,-1l30,14r1,-1l31,13xe" fillcolor="black" stroked="f">
                <v:path arrowok="t"/>
              </v:shape>
              <v:shape id="_x0000_s6885" style="position:absolute;left:4757;top:1712;width:29;height:19" coordsize="29,19" path="m4,4l3,4r,l3,5,1,5r,l1,5r,1l1,6,,8r,l,9r,l,10r,l,11r,l,11r1,2l1,13r,1l3,15r,1l4,16r,1l6,18r1,l9,18r1,1l13,19r1,-1l17,18r2,-1l20,17r3,-1l25,15r3,-1l28,14r,-1l29,13r,l29,13r,-1l29,12r,l29,8r,l29,6r,l28,5r,l28,5r,-1l28,4r,l26,4r,l26,4r,l26,4r,l26,3r,l26,3r,l26,3r,l26,3r,l26,3,25,2r,-1l23,1,22,,20,,19,,17,,16,,14,1r-1,l13,1,11,2r-1,l9,2,7,3,6,3,4,4xe" fillcolor="black" stroked="f">
                <v:path arrowok="t"/>
              </v:shape>
              <v:shape id="_x0000_s6886" style="position:absolute;left:4797;top:1696;width:28;height:18" coordsize="28,18" path="m5,3l4,4,2,4r,1l1,5r,1l1,7,,7,,9r,1l,11r,l1,12r,1l1,13r,1l2,15r,l4,17r1,l5,18r2,l8,18r,l10,18r1,l13,18r3,-1l16,17r1,-1l17,16r,l19,15r,l20,15r,-1l22,15r,-1l22,14r,l23,14r,l23,14r,l25,14r1,-2l26,11r2,-1l28,10r,-1l28,9r,-2l28,6r,l28,5r,l26,4r,l26,3r,l25,3r,-1l23,2r,-1l22,1,20,r,l19,,17,,16,,14,,13,1r-2,l10,1,8,2,7,3,5,3,4,4,5,3xe" fillcolor="black" stroked="f">
                <v:path arrowok="t"/>
              </v:shape>
              <v:shape id="_x0000_s6887" style="position:absolute;left:4735;top:1747;width:31;height:21" coordsize="31,21" path="m25,17r,-1l26,16r,l26,16r,l26,16r,l28,15r-2,1l26,16r2,-1l28,15r1,l29,14r,l29,14r2,-1l31,12r,-1l31,10r,-1l31,8r,l29,7,28,6r,l28,6r,l28,6r,l28,6r,l28,5r-2,l26,4,25,2r,l23,1r-1,l20,r,1l19,1r,l17,1r,l17,1r,l17,1,16,2r-2,l13,4r-2,l10,4,8,5,7,5,5,6,4,6r,l2,6r,1l1,7r,l1,8r,l,9r,l,10r,l,10r,1l,11r,l,12r,l,13r,l,13r,l,13r,l,14r,l,14r,1l,16r1,l1,17r,l2,17r,2l2,19r2,l4,20r1,l5,20r,l7,21r,l7,21r1,l10,21r1,l13,21r1,-1l17,20r2,l20,19r2,l23,17r2,xe" fillcolor="black" stroked="f">
                <v:path arrowok="t"/>
              </v:shape>
              <v:shape id="_x0000_s6888" style="position:absolute;left:4774;top:1730;width:31;height:22" coordsize="31,22" path="m27,15r,l28,15r,l30,14r,l30,13r1,l31,12r,-1l31,11r,-1l31,10r,-1l31,9r,l31,8r,l30,6r,l30,6r,l28,6r,l28,5r,l28,5r,l28,3r-1,l27,3r,l25,2r,l24,2r,l24,1r,l23,1,23,,21,r,l21,,20,,18,r,l17,1r,l17,1r,l17,1r-2,l14,2r-2,l11,2r,1l9,3,8,5,6,6r,l6,6,5,6r,l3,7r,l3,8,2,8r,1l,11r,1l,13r,l2,14r,l2,15r,1l2,16r,l2,16r,1l2,17r,l2,18r1,l3,18r,l5,19r,l5,21r,l5,21r1,l6,21r,l8,22r,l9,22r,l9,22r2,l11,22r1,l12,22r2,l14,22r1,-1l18,19r2,l21,18r2,l24,17r1,-1l27,15r,xe" fillcolor="black" stroked="f">
                <v:path arrowok="t"/>
              </v:shape>
              <v:shape id="_x0000_s6889" style="position:absolute;left:4813;top:1717;width:32;height:21" coordsize="32,21" path="m28,16r,-1l29,15r,l29,14r2,l31,14r,-1l32,13r,-1l32,12r,-1l32,10r,l32,9r,l32,8r-1,l31,8r,-1l31,7r,l31,7r,-1l31,6r-2,l29,6r,-1l29,4r,l28,3r,-2l26,1,26,,25,,23,r,l22,r,l22,r,l22,r,l19,,18,,15,1r-2,l10,3,9,3,7,4,4,5,1,7r,l1,8,,8,,9r,l,10r,1l,11r,1l,12r1,1l1,13r,1l1,14r2,1l3,15r,1l3,16r1,2l4,18r,1l6,20r,l7,20r2,1l10,21r3,l15,20r3,l19,19r1,l22,18r3,l26,16r2,-1l28,16xe" fillcolor="black" stroked="f">
                <v:path arrowok="t"/>
              </v:shape>
              <v:shape id="_x0000_s6890" style="position:absolute;left:4754;top:1768;width:31;height:22" coordsize="31,22" path="m26,5l25,4r,-1l23,3r,-1l23,2,22,1r-2,l20,,19,1r-2,l17,1r-1,l16,1r,l16,1r,l14,2r-1,l13,2,12,3r-2,l9,3,7,3r,1l6,4,4,4,3,4r,1l1,5r,1l1,7,,7,,8r,2l,11r,2l,14r,2l1,17r,1l3,19r1,l4,20r2,1l6,21r1,l9,22r,l10,22r2,l14,21r2,l17,20r2,l20,19r2,l23,19r2,-1l26,17r2,l28,17r,-1l29,16r,l29,15r2,l31,14r,l31,10r,l31,10r,-1l31,9r,l31,9r,-1l31,8r-2,l29,7r,l28,6r,l28,5r-2,l26,5xe" fillcolor="black" stroked="f">
                <v:path arrowok="t"/>
              </v:shape>
              <v:shape id="_x0000_s6891" style="position:absolute;left:4794;top:1751;width:32;height:21" coordsize="32,21" path="m28,4r,l28,4r,l28,4r,l28,4r,l28,4,26,3r,-1l25,1r-2,l22,1,20,,19,,17,1,14,2,10,3,7,5,3,7,1,9,,12r1,3l3,18r1,2l5,20r2,1l7,21r1,l10,21r1,l13,21r,l13,21r1,l17,20r2,-1l20,19r2,-1l23,17r2,l26,16r3,l29,15r,l31,15r,l31,13r,l32,12r,l32,10r,-1l32,9r,-1l32,7r-1,l31,6r,l29,5r,l29,5r,-1l29,4r-1,l28,4r,l28,4xe" fillcolor="black" stroked="f">
                <v:path arrowok="t"/>
              </v:shape>
              <v:shape id="_x0000_s6892" style="position:absolute;left:4833;top:1738;width:30;height:20" coordsize="30,20" path="m29,5r,l29,5r,l29,5r-2,l27,4r,l27,4r,l27,4r,l27,4r,l27,4r,l27,4r,-1l26,2,24,1r-1,l23,,21,,20,,18,,17,1r-3,l12,2r-1,l9,3,8,3,6,4,5,4,3,5r,l2,6r,1l,7,,8,,9r,l,10r,1l,13r,1l2,14r,1l2,16r,l3,17r,l5,18r,1l6,19r2,l8,20r1,l11,20r,l12,20r,l14,19r1,l17,19r1,-1l20,18r1,-1l23,17r1,-1l26,16r1,l27,15r2,l29,15r1,-1l30,14r,-1l30,13r,-5l30,8r,-1l30,7r,l29,6r,l29,6r,-1xe" fillcolor="black" stroked="f">
                <v:path arrowok="t"/>
              </v:shape>
              <v:shape id="_x0000_s6893" style="position:absolute;left:4594;top:1628;width:282;height:191" coordsize="282,191" path="m282,138r-1,-2l279,136r-1,-1l275,135r-2,l272,136r-3,l268,136r-2,2l266,138r-1,l265,138r-2,l263,138r-1,1l262,139r-8,2l248,144r-7,2l234,149r-8,4l217,156r-9,4l198,163r-6,2l188,167r-5,2l179,171r-6,1l169,174r-5,1l158,176r-6,-7l145,161r-6,-7l133,146r-6,-8l121,130r-7,-7l107,114r-5,-4l98,104r-5,-4l90,96,86,90,83,86,78,81,74,77,71,71,68,67,64,63,61,58,58,55,55,50,50,46,47,41,45,37,42,32,37,27,34,22,30,18,27,13,22,8,18,4r,-1l16,2,15,1,14,,12,,11,,9,,6,,5,1,3,2r,1l2,4r,1l,6,2,7r,1l3,11r3,4l9,18r2,3l14,23r2,3l19,29r2,4l24,37r3,3l30,44r3,5l36,53r3,3l42,61r3,4l52,73r6,8l64,89r6,8l77,104r6,9l90,120r8,9l104,136r7,7l117,150r4,8l127,165r6,7l139,179r6,7l146,188r,l148,188r,1l148,189r1,l149,190r2,l151,190r4,1l155,191r,l155,191r,l155,191r,l155,191r,l157,190r3,l161,190r2,l166,189r1,l169,188r1,l176,186r6,-4l189,180r6,-2l201,176r4,-2l211,171r5,-1l219,167r4,-1l226,165r5,-1l234,162r4,-1l241,160r4,-1l248,158r5,-2l256,155r4,-1l263,151r5,-1l272,148r3,-1l278,146r1,-1l279,145r2,-2l282,142r,-1l282,140r,-2xe" fillcolor="black" stroked="f">
                <v:path arrowok="t"/>
              </v:shape>
              <v:shape id="_x0000_s6894" style="position:absolute;left:4662;top:1623;width:105;height:61" coordsize="105,61" path="m40,13r-6,1l30,16r-6,1l19,20r-4,2l10,24,5,26,,29r3,4l6,38r3,4l12,46r3,3l18,54r4,4l27,61r1,l31,60r2,l36,59r1,l40,58r2,l43,57r7,-2l58,52r7,-3l73,46r7,-2l87,41r8,-2l102,36r,l102,36r2,-2l104,34r,l105,34r,-1l105,33r,-1l102,28,99,24,96,21,93,16,90,12,87,8,84,5,80,r,l80,r,l80,r,l80,r,l78,,77,,74,1r-3,l68,2,65,3r-3,l61,5,58,6,55,7,53,8,50,9r-1,1l46,10r-2,1l42,12r-2,1xe" fillcolor="#72ff72" stroked="f">
                <v:path arrowok="t"/>
              </v:shape>
              <v:shape id="_x0000_s6895" style="position:absolute;left:4644;top:1609;width:142;height:89" coordsize="142,89" path="m141,42r-3,-4l133,32r-3,-5l127,22r-4,-6l119,12,114,8,108,4,96,14r2,l98,14r,l98,14r,l98,14r,l98,14r4,5l105,22r3,4l111,30r3,5l117,38r3,4l123,46r,1l123,47r,1l122,48r,l122,48r-2,2l120,50r,l113,53r-8,2l98,58r-7,2l83,63r-7,3l68,69r-7,2l60,72r-2,l55,73r-1,l51,74r-2,l46,75r-1,l40,72,36,68,33,63,30,60,27,56,24,52,21,47,18,43r5,-3l28,38r5,-2l37,34r5,-3l48,30r4,-2l58,27r2,-1l62,25r2,-1l67,24r1,-1l71,22r2,-1l76,20r3,-1l80,17r3,l86,16r3,-1l92,15r3,-1l96,14,108,4r,l108,4r,l108,4r,l108,4r,l108,4,107,2r,-1l105,1,104,r-2,l101,,99,,98,,92,1,85,2,79,5,73,6,67,8r-6,2l55,13r-6,2l48,15r-2,1l45,16r-2,1l42,17r-3,l37,19r-1,l31,21r-3,1l24,24r-4,2l15,27r-3,2l8,31,5,34,3,35,2,36r,1l,37r,1l,39r,1l,41r2,5l3,51r3,5l9,60r5,6l17,70r4,4l24,78r2,2l26,81r1,1l28,83r2,1l31,85r2,1l33,87r4,1l42,89r4,l51,88r4,-1l60,86r4,-1l68,84r9,-3l86,77r7,-3l102,72r8,-3l119,66r7,-4l135,58r,l135,58r,l135,58r1,-1l136,57r,l136,57r,l138,56r,l138,56r1,-1l139,55r,l139,54r2,l141,52r1,-1l142,50r,-3l142,46r,-1l141,44r,-2xe" fillcolor="black" stroked="f">
                <v:path arrowok="t"/>
              </v:shape>
            </v:group>
            <v:shape id="_x0000_s6896" style="position:absolute;left:4186;top:4476;width:499;height:221" coordsize="2558,1134" path="m295,944l2238,128hdc2255,120,2275,128,2282,145v7,17,-1,37,-18,44hal320,1006hdc303,1013,284,1005,277,988v-7,-17,1,-37,18,-44haxm446,1134l,1104,291,765r155,369xm2112,r446,29l2267,368,2112,xe" fillcolor="black" strokeweight=".15pt">
              <v:stroke joinstyle="bevel"/>
              <v:path arrowok="t"/>
              <o:lock v:ext="edit" verticies="t"/>
            </v:shape>
            <v:shape id="_x0000_s6897" style="position:absolute;left:4789;top:4533;width:78;height:210" coordsize="400,1075" path="m233,333r,408hdc233,760,218,775,200,775v-19,,-34,-15,-34,-34hal166,333hdc166,315,181,300,200,300v18,,33,15,33,33haxm,400l200,,400,400,,400xm400,675l200,1075,,675r400,xe" fillcolor="black" strokeweight=".15pt">
              <v:stroke joinstyle="bevel"/>
              <v:path arrowok="t"/>
              <o:lock v:ext="edit" verticies="t"/>
            </v:shape>
            <v:line id="_x0000_s6898" style="position:absolute" from="540,3900" to="900,4620">
              <v:stroke dashstyle="1 1" endarrow="block"/>
            </v:line>
            <v:shape id="_x0000_s6899" type="#_x0000_t202" style="position:absolute;left:5940;top:2700;width:878;height:1324" filled="f" stroked="f">
              <v:textbox style="mso-next-textbox:#_x0000_s6899" inset="5.85pt,.7pt,5.85pt,.7pt">
                <w:txbxContent>
                  <w:p w14:paraId="1AAC0D83" w14:textId="77777777" w:rsidR="0084589B" w:rsidRDefault="0084589B" w:rsidP="007522DA">
                    <w:pPr>
                      <w:jc w:val="center"/>
                    </w:pPr>
                  </w:p>
                  <w:p w14:paraId="558F2644" w14:textId="77777777" w:rsidR="0084589B" w:rsidRPr="001A222D" w:rsidRDefault="0084589B" w:rsidP="007522DA">
                    <w:pPr>
                      <w:jc w:val="center"/>
                      <w:rPr>
                        <w:b/>
                      </w:rPr>
                    </w:pPr>
                    <w:r>
                      <w:rPr>
                        <w:b/>
                      </w:rPr>
                      <w:br/>
                    </w:r>
                    <w:r w:rsidRPr="001A222D">
                      <w:rPr>
                        <w:b/>
                      </w:rPr>
                      <w:t>Access System</w:t>
                    </w:r>
                  </w:p>
                </w:txbxContent>
              </v:textbox>
            </v:shape>
            <v:line id="_x0000_s6900" style="position:absolute;flip:y" from="2443,4059" to="2444,4320" strokeweight=".5pt">
              <v:stroke endcap="round"/>
            </v:line>
            <v:line id="_x0000_s6901" style="position:absolute" from="2290,4307" to="2433,4308" strokeweight=".5pt">
              <v:stroke endcap="round"/>
            </v:line>
            <v:line id="_x0000_s6902" style="position:absolute" from="8061,4325" to="8204,4326" strokeweight=".5pt">
              <v:stroke endcap="round"/>
            </v:line>
            <v:line id="_x0000_s6903" style="position:absolute;flip:y" from="8204,4064" to="8205,4325" strokeweight=".5pt">
              <v:stroke endcap="round"/>
            </v:line>
            <v:oval id="_x0000_s6904" style="position:absolute;left:6608;top:4440;width:1440;height:540" fillcolor="#ffff79">
              <v:textbox inset="5.85pt,.7pt,5.85pt,.7pt"/>
            </v:oval>
            <v:group id="_x0000_s6905" style="position:absolute;left:6711;top:4710;width:355;height:295" coordorigin="3906,1541" coordsize="355,295">
              <v:shape id="_x0000_s6906" style="position:absolute;left:3923;top:1555;width:55;height:53" coordsize="55,53" path="m,9l,8,2,7,2,6,3,5,6,4,8,3,9,2,12,1,18,r,l19,r2,1l25,5r5,5l34,16r5,4l43,25r4,6l50,35r5,5l55,40r,l52,42r-3,2l46,45r-3,1l39,48r-3,2l33,51r-3,2l25,48,21,43,16,37,14,32,9,27,6,20,3,15,,9xe" fillcolor="#666" stroked="f">
                <v:path arrowok="t"/>
              </v:shape>
              <v:shape id="_x0000_s6907" style="position:absolute;left:3951;top:1576;width:294;height:247" coordsize="294,247" path="m276,205r-11,4l253,214r-11,4l231,223r-12,4l207,231r-12,5l182,241r-3,1l176,243r-3,1l170,245r-3,l164,246r-3,1l158,247r-9,-2l142,238,126,219,110,199,92,178,74,155,56,133,39,109,19,86,2,62,,61,,60,,58,,57,,56,2,55r,-1l2,52,3,47,9,45r,l9,45r,l9,45r,l9,45r-1,l8,45,22,38,36,30,50,25,65,18,81,13,98,9,114,4,130,r,l130,r,l132,r,l132,r,l132,r4,1l139,2r3,1l145,4r3,3l151,9r1,2l155,13r20,20l192,54r15,19l223,92r15,19l253,131r15,20l285,172r6,13l294,193r-1,1l293,196r-3,2l288,199r-3,1l282,202r-3,1l276,205xe" fillcolor="#ff8c00" stroked="f">
                <v:path arrowok="t"/>
              </v:shape>
              <v:shape id="_x0000_s6908" style="position:absolute;left:3934;top:1562;width:327;height:274" coordsize="327,274" path="m326,197r-7,-12l302,164,288,144,273,123,258,103,242,83,227,63,209,43,190,22r-4,-4l181,14r-4,-3l171,8,165,5,159,2,152,1,144,r-1,l141,r-1,l140,1r-2,l137,2r-2,l135,3r12,11l147,14r,l147,14r2,l149,14r,l149,14r,l153,15r3,1l159,17r3,1l165,21r3,2l169,25r3,2l192,47r17,21l224,87r16,19l255,125r15,20l285,165r17,21l308,199r3,8l310,208r,2l307,212r-2,1l302,214r-3,2l296,217r-3,2l282,223r-12,5l259,232r-11,5l236,241r-12,4l212,250r-13,5l196,256r-3,1l190,258r-3,1l184,259r-3,1l178,261r-3,l166,259r-7,-7l143,233,127,213,109,192,91,169,73,147,56,123,36,100,19,76,17,75r,-1l17,72r,-1l17,70r2,-1l19,68r,-2l20,61r6,-2l26,59r,l26,59r,l26,59r,l25,59r,l39,52,53,44,67,39,82,32,98,27r17,-4l131,18r16,-4l135,3,118,8r-17,4l85,17,69,23,53,29,38,36,23,43,10,52r-2,l7,52r,1l5,53r,1l4,54r,1l4,55r,1l3,59,1,61r,3l,68r,2l,73r,2l,78r1,3l20,105r19,25l59,154r19,25l96,201r17,23l131,244r15,18l153,268r2,1l155,269r,l155,270r1,l156,270r2,1l158,271r5,2l166,273r5,1l174,274r4,l183,273r4,-1l194,271r8,-2l215,263r13,-4l240,255r12,-5l264,245r13,-5l289,236r13,-6l307,228r4,-2l314,224r5,-2l321,220r2,-4l324,213r2,-2l327,204r,-2l327,201r,l326,200r,-1l326,198r,-1l326,197xe" fillcolor="black" stroked="f">
                <v:path arrowok="t"/>
              </v:shape>
              <v:shape id="_x0000_s6909" style="position:absolute;left:3906;top:1541;width:88;height:75" coordsize="88,75" path="m36,73r2,l39,72r,-2l41,70r1,-1l44,69r,-1l45,67r2,l42,62,38,57,33,51,31,46,26,41,23,34,20,29,17,23r,-1l19,21r,-1l20,19r3,-1l25,17r1,-1l29,15r6,-1l35,14r1,l38,15r4,4l47,24r4,6l56,34r4,5l64,45r3,4l72,54r3,-1l76,52r2,-1l81,50r1,l84,49r3,-1l88,47,84,43,79,37,76,32,72,28,67,22,63,17,59,13,54,7,48,3r-1,l47,2r-2,l45,2r,l44,1r,l42,1r-4,l35,r,l33,r,l32,r,l32,,31,r,l22,3,19,4,14,6,11,8,7,11,4,13,2,16,1,18,,21r1,8l4,36r3,7l11,50r6,7l22,63r6,5l32,75r,l33,75r,-1l33,74r2,l35,74r,-1l36,73xe" fillcolor="black" stroked="f">
                <v:path arrowok="t"/>
              </v:shape>
              <v:shape id="_x0000_s6910" style="position:absolute;left:4000;top:1606;width:25;height:23" coordsize="25,23" path="m1,10r,1l3,12r,2l4,15r2,1l6,17r1,1l9,19r1,1l12,22r1,l15,23r1,l18,23r1,-1l21,22r1,-2l24,19r1,-1l25,17r,-2l25,14r,-1l24,12,22,11r,-1l21,9r,-1l19,7r,l18,5r,-1l16,3,15,2,13,1,12,,10,,9,,7,,6,1,3,1r,1l1,3,,4,,7,,8,,9r1,1xe" fillcolor="black" stroked="f">
                <v:path arrowok="t"/>
              </v:shape>
              <v:shape id="_x0000_s6911" style="position:absolute;left:4027;top:1597;width:26;height:22" coordsize="26,22" path="m1,10r2,1l4,12r,1l5,14r,2l7,17r1,1l8,19r2,1l11,21r2,l14,22r3,l19,22r1,-1l22,21r1,-1l25,19r,-1l26,17r,-1l26,13,25,12r,-1l23,10,22,9r,-1l20,7r,-1l19,5,17,4r,-1l16,2,14,1r-1,l10,,8,,7,,5,1,4,1,3,2,1,3r,1l,5,,7,,8,1,9r,1xe" fillcolor="black" stroked="f">
                <v:path arrowok="t"/>
              </v:shape>
              <v:shape id="_x0000_s6912" style="position:absolute;left:4055;top:1588;width:23;height:20" coordsize="23,20" path="m1,10r,1l3,12r,1l4,14r,2l6,17r1,1l7,18r2,1l10,20r3,l14,20r2,l17,20r2,l20,19r2,-1l23,17r,-1l23,14r,-1l23,12,22,11r,-1l20,10r,l20,9r,l20,9r,l19,9r,l19,9r1,l20,9r,l20,9r,l20,9r,1l20,9r,-2l20,7,19,6r,l19,5,17,4r,l17,3,16,2,14,1,13,,11,,9,,7,,6,1,4,1,3,2,1,3r,1l,5,,6,1,9r,1xe" fillcolor="black" stroked="f">
                <v:path arrowok="t"/>
              </v:shape>
              <v:shape id="_x0000_s6913" style="position:absolute;left:4056;top:1705;width:33;height:19" coordsize="33,19" path="m30,15r,l30,15r1,-2l31,13r,l31,12r,l31,11r2,l33,10r,l33,9r,l31,8r,l31,8r,-1l31,8r,-1l31,7r,l31,7r,l31,6r,l31,6r,l31,6r,l31,6r,l31,6r,l31,6r,-1l30,5r,-1l28,3r,l27,3r,-1l25,2,24,1r-2,l22,,21,,19,,18,,16,,15,,13,1r,l12,1,10,2,9,2r,l8,3,6,3r,l5,3r,1l3,4r,1l2,5r,1l2,6,,9r,1l2,10r,1l2,12r1,1l3,15r2,1l5,17r1,1l8,18r,l9,18r,1l10,19r,l12,19r,l16,18r2,l19,18r2,l21,18r1,-1l24,17r1,l25,17r5,-2xe" fillcolor="black" stroked="f">
                <v:path arrowok="t"/>
              </v:shape>
              <v:shape id="_x0000_s6914" style="position:absolute;left:4100;top:1690;width:30;height:19" coordsize="30,19" path="m3,11r,1l3,13r2,l5,15r,l6,16r,l8,17r,l9,18r,l9,18r2,l11,18r,1l11,19r1,l15,19r2,l18,19r2,l21,19r,-1l23,18r1,-1l26,16r1,-1l28,15r,l30,13r,l30,12r,l30,11r,l30,9r,-1l30,8r,-1l30,7r,-1l28,6r,-1l28,5r,-1l27,4r,-1l27,3r-1,l26,2r-2,l24,2r,l24,2r,-1l23,1r,l23,1r,l23,1,21,,20,,18,r,l17,,15,r,l15,,14,,12,1r-1,l9,1,8,2,6,3,5,3,3,4,2,8,,8,,9r2,l2,10r,l2,10r,1l2,11r1,xe" fillcolor="black" stroked="f">
                <v:path arrowok="t"/>
              </v:shape>
              <v:shape id="_x0000_s6915" style="position:absolute;left:4139;top:1675;width:28;height:19" coordsize="28,19" path="m3,14r,l3,14r,l3,14r,1l3,15r,l3,15r,l3,16r1,l4,16r,1l4,17r2,l6,17r,1l6,18r1,l7,18r2,l9,19r1,l10,19r2,l12,19r1,l16,18r2,l18,18r1,-1l20,17r,l22,16r,l23,16r,l23,16r2,-1l25,15r1,l26,14r,l26,12r2,l28,11r,-1l28,10r,l28,9r,l28,8r,l28,8,26,7r,-1l26,6r,-1l25,4r,l25,3r-2,l23,2r,l22,1r,l20,r,l19,,18,,16,r,l15,r,l13,r,l12,r,l12,1r-2,l9,2,7,2r,1l6,3,4,4r,l3,5,4,4r,l3,5r,l3,5,1,5r,1l1,6r,l1,7r,l1,7,,8r,l,8r,l,8r,l,9r,l,10r,l,11r,l1,11r,1l1,12r2,2xe" fillcolor="black" stroked="f">
                <v:path arrowok="t"/>
              </v:shape>
              <v:shape id="_x0000_s6916" style="position:absolute;left:4075;top:1727;width:33;height:19" coordsize="33,19" path="m31,13r,-1l33,11r,-1l33,10r,-1l31,8r,l30,6r,-1l30,6r,l30,5r,l30,5r,l30,5r,l28,5r,-1l28,4,27,3r,l27,3,25,2r,l24,2r,-1l22,1,21,r,l20,,18,,17,,15,r,l14,r,1l12,1r-1,l11,1,9,2,8,2r,l8,2r,l8,2,6,2r,1l6,3r,l5,3r,l3,4r,l2,5r,l2,6,,6,,9r,l,9r,l,9r,l,9r,l,9r,1l,11r,l,12r,l,12r2,1l2,13r,l2,14r3,2l6,18r3,1l14,19r3,l20,18r4,-1l27,16r,l28,15r,l30,15r,-1l30,14r1,-1l31,13xe" fillcolor="black" stroked="f">
                <v:path arrowok="t"/>
              </v:shape>
              <v:shape id="_x0000_s6917" style="position:absolute;left:4117;top:1712;width:29;height:19" coordsize="29,19" path="m4,4l3,4r,l3,5,1,5r,l1,5r,1l1,6,,8r,l,9r,l,10r,l,11r,l,11r1,2l1,13r,1l3,15r,1l4,16r,1l6,18r1,l9,18r1,1l13,19r1,-1l17,18r2,-1l20,17r3,-1l25,15r3,-1l28,14r,-1l29,13r,l29,13r,-1l29,12r,l29,8r,l29,6r,l28,5r,l28,5r,-1l28,4r,l26,4r,l26,4r,l26,4r,l26,3r,l26,3r,l26,3r,l26,3r,l26,3,25,2r,-1l23,1,22,,20,,19,,17,,16,,14,1r-1,l13,1,11,2r-1,l9,2,7,3,6,3,4,4xe" fillcolor="black" stroked="f">
                <v:path arrowok="t"/>
              </v:shape>
              <v:shape id="_x0000_s6918" style="position:absolute;left:4157;top:1696;width:28;height:18" coordsize="28,18" path="m5,3l4,4,2,4r,1l1,5r,1l1,7,,7,,9r,1l,11r,l1,12r,1l1,13r,1l2,15r,l4,17r1,l5,18r2,l8,18r,l10,18r1,l13,18r3,-1l16,17r1,-1l17,16r,l19,15r,l20,15r,-1l22,15r,-1l22,14r,l23,14r,l23,14r,l25,14r1,-2l26,11r2,-1l28,10r,-1l28,9r,-2l28,6r,l28,5r,l26,4r,l26,3r,l25,3r,-1l23,2r,-1l22,1,20,r,l19,,17,,16,,14,,13,1r-2,l10,1,8,2,7,3,5,3,4,4,5,3xe" fillcolor="black" stroked="f">
                <v:path arrowok="t"/>
              </v:shape>
              <v:shape id="_x0000_s6919" style="position:absolute;left:4095;top:1747;width:31;height:21" coordsize="31,21" path="m25,17r,-1l26,16r,l26,16r,l26,16r,l28,15r-2,1l26,16r2,-1l28,15r1,l29,14r,l29,14r2,-1l31,12r,-1l31,10r,-1l31,8r,l29,7,28,6r,l28,6r,l28,6r,l28,6r,l28,5r-2,l26,4,25,2r,l23,1r-1,l20,r,1l19,1r,l17,1r,l17,1r,l17,1,16,2r-2,l13,4r-2,l10,4,8,5,7,5,5,6,4,6r,l2,6r,1l1,7r,l1,8r,l,9r,l,10r,l,10r,1l,11r,l,12r,l,13r,l,13r,l,13r,l,14r,l,14r,1l,16r1,l1,17r,l2,17r,2l2,19r2,l4,20r1,l5,20r,l7,21r,l7,21r1,l10,21r1,l13,21r1,-1l17,20r2,l20,19r2,l23,17r2,xe" fillcolor="black" stroked="f">
                <v:path arrowok="t"/>
              </v:shape>
              <v:shape id="_x0000_s6920" style="position:absolute;left:4134;top:1730;width:31;height:22" coordsize="31,22" path="m27,15r,l28,15r,l30,14r,l30,13r1,l31,12r,-1l31,11r,-1l31,10r,-1l31,9r,l31,8r,l30,6r,l30,6r,l28,6r,l28,5r,l28,5r,l28,3r-1,l27,3r,l25,2r,l24,2r,l24,1r,l23,1,23,,21,r,l21,,20,,18,r,l17,1r,l17,1r,l17,1r-2,l14,2r-2,l11,2r,1l9,3,8,5,6,6r,l6,6,5,6r,l3,7r,l3,8,2,8r,1l,11r,1l,13r,l2,14r,l2,15r,1l2,16r,l2,16r,1l2,17r,l2,18r1,l3,18r,l5,19r,l5,21r,l5,21r1,l6,21r,l8,22r,l9,22r,l9,22r2,l11,22r1,l12,22r2,l14,22r1,-1l18,19r2,l21,18r2,l24,17r1,-1l27,15r,xe" fillcolor="black" stroked="f">
                <v:path arrowok="t"/>
              </v:shape>
              <v:shape id="_x0000_s6921" style="position:absolute;left:4173;top:1717;width:32;height:21" coordsize="32,21" path="m28,16r,-1l29,15r,l29,14r2,l31,14r,-1l32,13r,-1l32,12r,-1l32,10r,l32,9r,l32,8r-1,l31,8r,-1l31,7r,l31,7r,-1l31,6r-2,l29,6r,-1l29,4r,l28,3r,-2l26,1,26,,25,,23,r,l22,r,l22,r,l22,r,l19,,18,,15,1r-2,l10,3,9,3,7,4,4,5,1,7r,l1,8,,8,,9r,l,10r,1l,11r,1l,12r1,1l1,13r,1l1,14r2,1l3,15r,1l3,16r1,2l4,18r,1l6,20r,l7,20r2,1l10,21r3,l15,20r3,l19,19r1,l22,18r3,l26,16r2,-1l28,16xe" fillcolor="black" stroked="f">
                <v:path arrowok="t"/>
              </v:shape>
              <v:shape id="_x0000_s6922" style="position:absolute;left:4114;top:1768;width:31;height:22" coordsize="31,22" path="m26,5l25,4r,-1l23,3r,-1l23,2,22,1r-2,l20,,19,1r-2,l17,1r-1,l16,1r,l16,1r,l14,2r-1,l13,2,12,3r-2,l9,3,7,3r,1l6,4,4,4,3,4r,1l1,5r,1l1,7,,7,,8r,2l,11r,2l,14r,2l1,17r,1l3,19r1,l4,20r2,1l6,21r1,l9,22r,l10,22r2,l14,21r2,l17,20r2,l20,19r2,l23,19r2,-1l26,17r2,l28,17r,-1l29,16r,l29,15r2,l31,14r,l31,10r,l31,10r,-1l31,9r,l31,9r,-1l31,8r-2,l29,7r,l28,6r,l28,5r-2,l26,5xe" fillcolor="black" stroked="f">
                <v:path arrowok="t"/>
              </v:shape>
              <v:shape id="_x0000_s6923" style="position:absolute;left:4154;top:1751;width:32;height:21" coordsize="32,21" path="m28,4r,l28,4r,l28,4r,l28,4r,l28,4,26,3r,-1l25,1r-2,l22,1,20,,19,,17,1,14,2,10,3,7,5,3,7,1,9,,12r1,3l3,18r1,2l5,20r2,1l7,21r1,l10,21r1,l13,21r,l13,21r1,l17,20r2,-1l20,19r2,-1l23,17r2,l26,16r3,l29,15r,l31,15r,l31,13r,l32,12r,l32,10r,-1l32,9r,-1l32,7r-1,l31,6r,l29,5r,l29,5r,-1l29,4r-1,l28,4r,l28,4xe" fillcolor="black" stroked="f">
                <v:path arrowok="t"/>
              </v:shape>
              <v:shape id="_x0000_s6924" style="position:absolute;left:4193;top:1738;width:30;height:20" coordsize="30,20" path="m29,5r,l29,5r,l29,5r-2,l27,4r,l27,4r,l27,4r,l27,4r,l27,4r,l27,4r,-1l26,2,24,1r-1,l23,,21,,20,,18,,17,1r-3,l12,2r-1,l9,3,8,3,6,4,5,4,3,5r,l2,6r,1l,7,,8,,9r,l,10r,1l,13r,1l2,14r,1l2,16r,l3,17r,l5,18r,1l6,19r2,l8,20r1,l11,20r,l12,20r,l14,19r1,l17,19r1,-1l20,18r1,-1l23,17r1,-1l26,16r1,l27,15r2,l29,15r1,-1l30,14r,-1l30,13r,-5l30,8r,-1l30,7r,l29,6r,l29,6r,-1xe" fillcolor="black" stroked="f">
                <v:path arrowok="t"/>
              </v:shape>
              <v:shape id="_x0000_s6925" style="position:absolute;left:3954;top:1628;width:282;height:191" coordsize="282,191" path="m282,138r-1,-2l279,136r-1,-1l275,135r-2,l272,136r-3,l268,136r-2,2l266,138r-1,l265,138r-2,l263,138r-1,1l262,139r-8,2l248,144r-7,2l234,149r-8,4l217,156r-9,4l198,163r-6,2l188,167r-5,2l179,171r-6,1l169,174r-5,1l158,176r-6,-7l145,161r-6,-7l133,146r-6,-8l121,130r-7,-7l107,114r-5,-4l98,104r-5,-4l90,96,86,90,83,86,78,81,74,77,71,71,68,67,64,63,61,58,58,55,55,50,50,46,47,41,45,37,42,32,37,27,34,22,30,18,27,13,22,8,18,4r,-1l16,2,15,1,14,,12,,11,,9,,6,,5,1,3,2r,1l2,4r,1l,6,2,7r,1l3,11r3,4l9,18r2,3l14,23r2,3l19,29r2,4l24,37r3,3l30,44r3,5l36,53r3,3l42,61r3,4l52,73r6,8l64,89r6,8l77,104r6,9l90,120r8,9l104,136r7,7l117,150r4,8l127,165r6,7l139,179r6,7l146,188r,l148,188r,1l148,189r1,l149,190r2,l151,190r4,1l155,191r,l155,191r,l155,191r,l155,191r,l157,190r3,l161,190r2,l166,189r1,l169,188r1,l176,186r6,-4l189,180r6,-2l201,176r4,-2l211,171r5,-1l219,167r4,-1l226,165r5,-1l234,162r4,-1l241,160r4,-1l248,158r5,-2l256,155r4,-1l263,151r5,-1l272,148r3,-1l278,146r1,-1l279,145r2,-2l282,142r,-1l282,140r,-2xe" fillcolor="black" stroked="f">
                <v:path arrowok="t"/>
              </v:shape>
              <v:shape id="_x0000_s6926" style="position:absolute;left:4022;top:1623;width:105;height:61" coordsize="105,61" path="m40,13r-6,1l30,16r-6,1l19,20r-4,2l10,24,5,26,,29r3,4l6,38r3,4l12,46r3,3l18,54r4,4l27,61r1,l31,60r2,l36,59r1,l40,58r2,l43,57r7,-2l58,52r7,-3l73,46r7,-2l87,41r8,-2l102,36r,l102,36r2,-2l104,34r,l105,34r,-1l105,33r,-1l102,28,99,24,96,21,93,16,90,12,87,8,84,5,80,r,l80,r,l80,r,l80,r,l78,,77,,74,1r-3,l68,2,65,3r-3,l61,5,58,6,55,7,53,8,50,9r-1,1l46,10r-2,1l42,12r-2,1xe" fillcolor="#72ff72" stroked="f">
                <v:path arrowok="t"/>
              </v:shape>
              <v:shape id="_x0000_s6927" style="position:absolute;left:4004;top:1609;width:142;height:89" coordsize="142,89" path="m141,42r-3,-4l133,32r-3,-5l127,22r-4,-6l119,12,114,8,108,4,96,14r2,l98,14r,l98,14r,l98,14r,l98,14r4,5l105,22r3,4l111,30r3,5l117,38r3,4l123,46r,1l123,47r,1l122,48r,l122,48r-2,2l120,50r,l113,53r-8,2l98,58r-7,2l83,63r-7,3l68,69r-7,2l60,72r-2,l55,73r-1,l51,74r-2,l46,75r-1,l40,72,36,68,33,63,30,60,27,56,24,52,21,47,18,43r5,-3l28,38r5,-2l37,34r5,-3l48,30r4,-2l58,27r2,-1l62,25r2,-1l67,24r1,-1l71,22r2,-1l76,20r3,-1l80,17r3,l86,16r3,-1l92,15r3,-1l96,14,108,4r,l108,4r,l108,4r,l108,4r,l108,4,107,2r,-1l105,1,104,r-2,l101,,99,,98,,92,1,85,2,79,5,73,6,67,8r-6,2l55,13r-6,2l48,15r-2,1l45,16r-2,1l42,17r-3,l37,19r-1,l31,21r-3,1l24,24r-4,2l15,27r-3,2l8,31,5,34,3,35,2,36r,1l,37r,1l,39r,1l,41r2,5l3,51r3,5l9,60r5,6l17,70r4,4l24,78r2,2l26,81r1,1l28,83r2,1l31,85r2,1l33,87r4,1l42,89r4,l51,88r4,-1l60,86r4,-1l68,84r9,-3l86,77r7,-3l102,72r8,-3l119,66r7,-4l135,58r,l135,58r,l135,58r1,-1l136,57r,l136,57r,l138,56r,l138,56r1,-1l139,55r,l139,54r2,l141,52r1,-1l142,50r,-3l142,46r,-1l141,44r,-2xe" fillcolor="black" stroked="f">
                <v:path arrowok="t"/>
              </v:shape>
            </v:group>
            <v:group id="_x0000_s6928" style="position:absolute;left:7351;top:4710;width:355;height:295" coordorigin="4546,1541" coordsize="355,295">
              <v:shape id="_x0000_s6929" style="position:absolute;left:4563;top:1555;width:55;height:53" coordsize="55,53" path="m,9l,8,2,7,2,6,3,5,6,4,8,3,9,2,12,1,18,r,l19,r2,1l25,5r5,5l34,16r5,4l43,25r4,6l50,35r5,5l55,40r,l52,42r-3,2l46,45r-3,1l39,48r-3,2l33,51r-3,2l25,48,21,43,16,37,14,32,9,27,6,20,3,15,,9xe" fillcolor="#666" stroked="f">
                <v:path arrowok="t"/>
              </v:shape>
              <v:shape id="_x0000_s6930" style="position:absolute;left:4591;top:1576;width:294;height:247" coordsize="294,247" path="m276,205r-11,4l253,214r-11,4l231,223r-12,4l207,231r-12,5l182,241r-3,1l176,243r-3,1l170,245r-3,l164,246r-3,1l158,247r-9,-2l142,238,126,219,110,199,92,178,74,155,56,133,39,109,19,86,2,62,,61,,60,,58,,57,,56,2,55r,-1l2,52,3,47,9,45r,l9,45r,l9,45r,l9,45r-1,l8,45,22,38,36,30,50,25,65,18,81,13,98,9,114,4,130,r,l130,r,l132,r,l132,r,l132,r4,1l139,2r3,1l145,4r3,3l151,9r1,2l155,13r20,20l192,54r15,19l223,92r15,19l253,131r15,20l285,172r6,13l294,193r-1,1l293,196r-3,2l288,199r-3,1l282,202r-3,1l276,205xe" fillcolor="#ff8c00" stroked="f">
                <v:path arrowok="t"/>
              </v:shape>
              <v:shape id="_x0000_s6931" style="position:absolute;left:4574;top:1562;width:327;height:274" coordsize="327,274" path="m326,197r-7,-12l302,164,288,144,273,123,258,103,242,83,227,63,209,43,190,22r-4,-4l181,14r-4,-3l171,8,165,5,159,2,152,1,144,r-1,l141,r-1,l140,1r-2,l137,2r-2,l135,3r12,11l147,14r,l147,14r2,l149,14r,l149,14r,l153,15r3,1l159,17r3,1l165,21r3,2l169,25r3,2l192,47r17,21l224,87r16,19l255,125r15,20l285,165r17,21l308,199r3,8l310,208r,2l307,212r-2,1l302,214r-3,2l296,217r-3,2l282,223r-12,5l259,232r-11,5l236,241r-12,4l212,250r-13,5l196,256r-3,1l190,258r-3,1l184,259r-3,1l178,261r-3,l166,259r-7,-7l143,233,127,213,109,192,91,169,73,147,56,123,36,100,19,76,17,75r,-1l17,72r,-1l17,70r2,-1l19,68r,-2l20,61r6,-2l26,59r,l26,59r,l26,59r,l25,59r,l39,52,53,44,67,39,82,32,98,27r17,-4l131,18r16,-4l135,3,118,8r-17,4l85,17,69,23,53,29,38,36,23,43,10,52r-2,l7,52r,1l5,53r,1l4,54r,1l4,55r,1l3,59,1,61r,3l,68r,2l,73r,2l,78r1,3l20,105r19,25l59,154r19,25l96,201r17,23l131,244r15,18l153,268r2,1l155,269r,l155,270r1,l156,270r2,1l158,271r5,2l166,273r5,1l174,274r4,l183,273r4,-1l194,271r8,-2l215,263r13,-4l240,255r12,-5l264,245r13,-5l289,236r13,-6l307,228r4,-2l314,224r5,-2l321,220r2,-4l324,213r2,-2l327,204r,-2l327,201r,l326,200r,-1l326,198r,-1l326,197xe" fillcolor="black" stroked="f">
                <v:path arrowok="t"/>
              </v:shape>
              <v:shape id="_x0000_s6932" style="position:absolute;left:4546;top:1541;width:88;height:75" coordsize="88,75" path="m36,73r2,l39,72r,-2l41,70r1,-1l44,69r,-1l45,67r2,l42,62,38,57,33,51,31,46,26,41,23,34,20,29,17,23r,-1l19,21r,-1l20,19r3,-1l25,17r1,-1l29,15r6,-1l35,14r1,l38,15r4,4l47,24r4,6l56,34r4,5l64,45r3,4l72,54r3,-1l76,52r2,-1l81,50r1,l84,49r3,-1l88,47,84,43,79,37,76,32,72,28,67,22,63,17,59,13,54,7,48,3r-1,l47,2r-2,l45,2r,l44,1r,l42,1r-4,l35,r,l33,r,l32,r,l32,,31,r,l22,3,19,4,14,6,11,8,7,11,4,13,2,16,1,18,,21r1,8l4,36r3,7l11,50r6,7l22,63r6,5l32,75r,l33,75r,-1l33,74r2,l35,74r,-1l36,73xe" fillcolor="black" stroked="f">
                <v:path arrowok="t"/>
              </v:shape>
              <v:shape id="_x0000_s6933" style="position:absolute;left:4640;top:1606;width:25;height:23" coordsize="25,23" path="m1,10r,1l3,12r,2l4,15r2,1l6,17r1,1l9,19r1,1l12,22r1,l15,23r1,l18,23r1,-1l21,22r1,-2l24,19r1,-1l25,17r,-2l25,14r,-1l24,12,22,11r,-1l21,9r,-1l19,7r,l18,5r,-1l16,3,15,2,13,1,12,,10,,9,,7,,6,1,3,1r,1l1,3,,4,,7,,8,,9r1,1xe" fillcolor="black" stroked="f">
                <v:path arrowok="t"/>
              </v:shape>
              <v:shape id="_x0000_s6934" style="position:absolute;left:4667;top:1597;width:26;height:22" coordsize="26,22" path="m1,10r2,1l4,12r,1l5,14r,2l7,17r1,1l8,19r2,1l11,21r2,l14,22r3,l19,22r1,-1l22,21r1,-1l25,19r,-1l26,17r,-1l26,13,25,12r,-1l23,10,22,9r,-1l20,7r,-1l19,5,17,4r,-1l16,2,14,1r-1,l10,,8,,7,,5,1,4,1,3,2,1,3r,1l,5,,7,,8,1,9r,1xe" fillcolor="black" stroked="f">
                <v:path arrowok="t"/>
              </v:shape>
              <v:shape id="_x0000_s6935" style="position:absolute;left:4695;top:1588;width:23;height:20" coordsize="23,20" path="m1,10r,1l3,12r,1l4,14r,2l6,17r1,1l7,18r2,1l10,20r3,l14,20r2,l17,20r2,l20,19r2,-1l23,17r,-1l23,14r,-1l23,12,22,11r,-1l20,10r,l20,9r,l20,9r,l19,9r,l19,9r1,l20,9r,l20,9r,l20,9r,1l20,9r,-2l20,7,19,6r,l19,5,17,4r,l17,3,16,2,14,1,13,,11,,9,,7,,6,1,4,1,3,2,1,3r,1l,5,,6,1,9r,1xe" fillcolor="black" stroked="f">
                <v:path arrowok="t"/>
              </v:shape>
              <v:shape id="_x0000_s6936" style="position:absolute;left:4696;top:1705;width:33;height:19" coordsize="33,19" path="m30,15r,l30,15r1,-2l31,13r,l31,12r,l31,11r2,l33,10r,l33,9r,l31,8r,l31,8r,-1l31,8r,-1l31,7r,l31,7r,l31,6r,l31,6r,l31,6r,l31,6r,l31,6r,l31,6r,-1l30,5r,-1l28,3r,l27,3r,-1l25,2,24,1r-2,l22,,21,,19,,18,,16,,15,,13,1r,l12,1,10,2,9,2r,l8,3,6,3r,l5,3r,1l3,4r,1l2,5r,1l2,6,,9r,1l2,10r,1l2,12r1,1l3,15r2,1l5,17r1,1l8,18r,l9,18r,1l10,19r,l12,19r,l16,18r2,l19,18r2,l21,18r1,-1l24,17r1,l25,17r5,-2xe" fillcolor="black" stroked="f">
                <v:path arrowok="t"/>
              </v:shape>
              <v:shape id="_x0000_s6937" style="position:absolute;left:4740;top:1690;width:30;height:19" coordsize="30,19" path="m3,11r,1l3,13r2,l5,15r,l6,16r,l8,17r,l9,18r,l9,18r2,l11,18r,1l11,19r1,l15,19r2,l18,19r2,l21,19r,-1l23,18r1,-1l26,16r1,-1l28,15r,l30,13r,l30,12r,l30,11r,l30,9r,-1l30,8r,-1l30,7r,-1l28,6r,-1l28,5r,-1l27,4r,-1l27,3r-1,l26,2r-2,l24,2r,l24,2r,-1l23,1r,l23,1r,l23,1,21,,20,,18,r,l17,,15,r,l15,,14,,12,1r-1,l9,1,8,2,6,3,5,3,3,4,2,8,,8,,9r2,l2,10r,l2,10r,1l2,11r1,xe" fillcolor="black" stroked="f">
                <v:path arrowok="t"/>
              </v:shape>
              <v:shape id="_x0000_s6938" style="position:absolute;left:4779;top:1675;width:28;height:19" coordsize="28,19" path="m3,14r,l3,14r,l3,14r,1l3,15r,l3,15r,l3,16r1,l4,16r,1l4,17r2,l6,17r,1l6,18r1,l7,18r2,l9,19r1,l10,19r2,l12,19r1,l16,18r2,l18,18r1,-1l20,17r,l22,16r,l23,16r,l23,16r2,-1l25,15r1,l26,14r,l26,12r2,l28,11r,-1l28,10r,l28,9r,l28,8r,l28,8,26,7r,-1l26,6r,-1l25,4r,l25,3r-2,l23,2r,l22,1r,l20,r,l19,,18,,16,r,l15,r,l13,r,l12,r,l12,1r-2,l9,2,7,2r,1l6,3,4,4r,l3,5,4,4r,l3,5r,l3,5,1,5r,1l1,6r,l1,7r,l1,7,,8r,l,8r,l,8r,l,9r,l,10r,l,11r,l1,11r,1l1,12r2,2xe" fillcolor="black" stroked="f">
                <v:path arrowok="t"/>
              </v:shape>
              <v:shape id="_x0000_s6939" style="position:absolute;left:4715;top:1727;width:33;height:19" coordsize="33,19" path="m31,13r,-1l33,11r,-1l33,10r,-1l31,8r,l30,6r,-1l30,6r,l30,5r,l30,5r,l30,5r,l28,5r,-1l28,4,27,3r,l27,3,25,2r,l24,2r,-1l22,1,21,r,l20,,18,,17,,15,r,l14,r,1l12,1r-1,l11,1,9,2,8,2r,l8,2r,l8,2,6,2r,1l6,3r,l5,3r,l3,4r,l2,5r,l2,6,,6,,9r,l,9r,l,9r,l,9r,l,9r,1l,11r,l,12r,l,12r2,1l2,13r,l2,14r3,2l6,18r3,1l14,19r3,l20,18r4,-1l27,16r,l28,15r,l30,15r,-1l30,14r1,-1l31,13xe" fillcolor="black" stroked="f">
                <v:path arrowok="t"/>
              </v:shape>
              <v:shape id="_x0000_s6940" style="position:absolute;left:4757;top:1712;width:29;height:19" coordsize="29,19" path="m4,4l3,4r,l3,5,1,5r,l1,5r,1l1,6,,8r,l,9r,l,10r,l,11r,l,11r1,2l1,13r,1l3,15r,1l4,16r,1l6,18r1,l9,18r1,1l13,19r1,-1l17,18r2,-1l20,17r3,-1l25,15r3,-1l28,14r,-1l29,13r,l29,13r,-1l29,12r,l29,8r,l29,6r,l28,5r,l28,5r,-1l28,4r,l26,4r,l26,4r,l26,4r,l26,3r,l26,3r,l26,3r,l26,3r,l26,3,25,2r,-1l23,1,22,,20,,19,,17,,16,,14,1r-1,l13,1,11,2r-1,l9,2,7,3,6,3,4,4xe" fillcolor="black" stroked="f">
                <v:path arrowok="t"/>
              </v:shape>
              <v:shape id="_x0000_s6941" style="position:absolute;left:4797;top:1696;width:28;height:18" coordsize="28,18" path="m5,3l4,4,2,4r,1l1,5r,1l1,7,,7,,9r,1l,11r,l1,12r,1l1,13r,1l2,15r,l4,17r1,l5,18r2,l8,18r,l10,18r1,l13,18r3,-1l16,17r1,-1l17,16r,l19,15r,l20,15r,-1l22,15r,-1l22,14r,l23,14r,l23,14r,l25,14r1,-2l26,11r2,-1l28,10r,-1l28,9r,-2l28,6r,l28,5r,l26,4r,l26,3r,l25,3r,-1l23,2r,-1l22,1,20,r,l19,,17,,16,,14,,13,1r-2,l10,1,8,2,7,3,5,3,4,4,5,3xe" fillcolor="black" stroked="f">
                <v:path arrowok="t"/>
              </v:shape>
              <v:shape id="_x0000_s6942" style="position:absolute;left:4735;top:1747;width:31;height:21" coordsize="31,21" path="m25,17r,-1l26,16r,l26,16r,l26,16r,l28,15r-2,1l26,16r2,-1l28,15r1,l29,14r,l29,14r2,-1l31,12r,-1l31,10r,-1l31,8r,l29,7,28,6r,l28,6r,l28,6r,l28,6r,l28,5r-2,l26,4,25,2r,l23,1r-1,l20,r,1l19,1r,l17,1r,l17,1r,l17,1,16,2r-2,l13,4r-2,l10,4,8,5,7,5,5,6,4,6r,l2,6r,1l1,7r,l1,8r,l,9r,l,10r,l,10r,1l,11r,l,12r,l,13r,l,13r,l,13r,l,14r,l,14r,1l,16r1,l1,17r,l2,17r,2l2,19r2,l4,20r1,l5,20r,l7,21r,l7,21r1,l10,21r1,l13,21r1,-1l17,20r2,l20,19r2,l23,17r2,xe" fillcolor="black" stroked="f">
                <v:path arrowok="t"/>
              </v:shape>
              <v:shape id="_x0000_s6943" style="position:absolute;left:4774;top:1730;width:31;height:22" coordsize="31,22" path="m27,15r,l28,15r,l30,14r,l30,13r1,l31,12r,-1l31,11r,-1l31,10r,-1l31,9r,l31,8r,l30,6r,l30,6r,l28,6r,l28,5r,l28,5r,l28,3r-1,l27,3r,l25,2r,l24,2r,l24,1r,l23,1,23,,21,r,l21,,20,,18,r,l17,1r,l17,1r,l17,1r-2,l14,2r-2,l11,2r,1l9,3,8,5,6,6r,l6,6,5,6r,l3,7r,l3,8,2,8r,1l,11r,1l,13r,l2,14r,l2,15r,1l2,16r,l2,16r,1l2,17r,l2,18r1,l3,18r,l5,19r,l5,21r,l5,21r1,l6,21r,l8,22r,l9,22r,l9,22r2,l11,22r1,l12,22r2,l14,22r1,-1l18,19r2,l21,18r2,l24,17r1,-1l27,15r,xe" fillcolor="black" stroked="f">
                <v:path arrowok="t"/>
              </v:shape>
              <v:shape id="_x0000_s6944" style="position:absolute;left:4813;top:1717;width:32;height:21" coordsize="32,21" path="m28,16r,-1l29,15r,l29,14r2,l31,14r,-1l32,13r,-1l32,12r,-1l32,10r,l32,9r,l32,8r-1,l31,8r,-1l31,7r,l31,7r,-1l31,6r-2,l29,6r,-1l29,4r,l28,3r,-2l26,1,26,,25,,23,r,l22,r,l22,r,l22,r,l19,,18,,15,1r-2,l10,3,9,3,7,4,4,5,1,7r,l1,8,,8,,9r,l,10r,1l,11r,1l,12r1,1l1,13r,1l1,14r2,1l3,15r,1l3,16r1,2l4,18r,1l6,20r,l7,20r2,1l10,21r3,l15,20r3,l19,19r1,l22,18r3,l26,16r2,-1l28,16xe" fillcolor="black" stroked="f">
                <v:path arrowok="t"/>
              </v:shape>
              <v:shape id="_x0000_s6945" style="position:absolute;left:4754;top:1768;width:31;height:22" coordsize="31,22" path="m26,5l25,4r,-1l23,3r,-1l23,2,22,1r-2,l20,,19,1r-2,l17,1r-1,l16,1r,l16,1r,l14,2r-1,l13,2,12,3r-2,l9,3,7,3r,1l6,4,4,4,3,4r,1l1,5r,1l1,7,,7,,8r,2l,11r,2l,14r,2l1,17r,1l3,19r1,l4,20r2,1l6,21r1,l9,22r,l10,22r2,l14,21r2,l17,20r2,l20,19r2,l23,19r2,-1l26,17r2,l28,17r,-1l29,16r,l29,15r2,l31,14r,l31,10r,l31,10r,-1l31,9r,l31,9r,-1l31,8r-2,l29,7r,l28,6r,l28,5r-2,l26,5xe" fillcolor="black" stroked="f">
                <v:path arrowok="t"/>
              </v:shape>
              <v:shape id="_x0000_s6946" style="position:absolute;left:4794;top:1751;width:32;height:21" coordsize="32,21" path="m28,4r,l28,4r,l28,4r,l28,4r,l28,4,26,3r,-1l25,1r-2,l22,1,20,,19,,17,1,14,2,10,3,7,5,3,7,1,9,,12r1,3l3,18r1,2l5,20r2,1l7,21r1,l10,21r1,l13,21r,l13,21r1,l17,20r2,-1l20,19r2,-1l23,17r2,l26,16r3,l29,15r,l31,15r,l31,13r,l32,12r,l32,10r,-1l32,9r,-1l32,7r-1,l31,6r,l29,5r,l29,5r,-1l29,4r-1,l28,4r,l28,4xe" fillcolor="black" stroked="f">
                <v:path arrowok="t"/>
              </v:shape>
              <v:shape id="_x0000_s6947" style="position:absolute;left:4833;top:1738;width:30;height:20" coordsize="30,20" path="m29,5r,l29,5r,l29,5r-2,l27,4r,l27,4r,l27,4r,l27,4r,l27,4r,l27,4r,-1l26,2,24,1r-1,l23,,21,,20,,18,,17,1r-3,l12,2r-1,l9,3,8,3,6,4,5,4,3,5r,l2,6r,1l,7,,8,,9r,l,10r,1l,13r,1l2,14r,1l2,16r,l3,17r,l5,18r,1l6,19r2,l8,20r1,l11,20r,l12,20r,l14,19r1,l17,19r1,-1l20,18r1,-1l23,17r1,-1l26,16r1,l27,15r2,l29,15r1,-1l30,14r,-1l30,13r,-5l30,8r,-1l30,7r,l29,6r,l29,6r,-1xe" fillcolor="black" stroked="f">
                <v:path arrowok="t"/>
              </v:shape>
              <v:shape id="_x0000_s6948" style="position:absolute;left:4594;top:1628;width:282;height:191" coordsize="282,191" path="m282,138r-1,-2l279,136r-1,-1l275,135r-2,l272,136r-3,l268,136r-2,2l266,138r-1,l265,138r-2,l263,138r-1,1l262,139r-8,2l248,144r-7,2l234,149r-8,4l217,156r-9,4l198,163r-6,2l188,167r-5,2l179,171r-6,1l169,174r-5,1l158,176r-6,-7l145,161r-6,-7l133,146r-6,-8l121,130r-7,-7l107,114r-5,-4l98,104r-5,-4l90,96,86,90,83,86,78,81,74,77,71,71,68,67,64,63,61,58,58,55,55,50,50,46,47,41,45,37,42,32,37,27,34,22,30,18,27,13,22,8,18,4r,-1l16,2,15,1,14,,12,,11,,9,,6,,5,1,3,2r,1l2,4r,1l,6,2,7r,1l3,11r3,4l9,18r2,3l14,23r2,3l19,29r2,4l24,37r3,3l30,44r3,5l36,53r3,3l42,61r3,4l52,73r6,8l64,89r6,8l77,104r6,9l90,120r8,9l104,136r7,7l117,150r4,8l127,165r6,7l139,179r6,7l146,188r,l148,188r,1l148,189r1,l149,190r2,l151,190r4,1l155,191r,l155,191r,l155,191r,l155,191r,l157,190r3,l161,190r2,l166,189r1,l169,188r1,l176,186r6,-4l189,180r6,-2l201,176r4,-2l211,171r5,-1l219,167r4,-1l226,165r5,-1l234,162r4,-1l241,160r4,-1l248,158r5,-2l256,155r4,-1l263,151r5,-1l272,148r3,-1l278,146r1,-1l279,145r2,-2l282,142r,-1l282,140r,-2xe" fillcolor="black" stroked="f">
                <v:path arrowok="t"/>
              </v:shape>
              <v:shape id="_x0000_s6949" style="position:absolute;left:4662;top:1623;width:105;height:61" coordsize="105,61" path="m40,13r-6,1l30,16r-6,1l19,20r-4,2l10,24,5,26,,29r3,4l6,38r3,4l12,46r3,3l18,54r4,4l27,61r1,l31,60r2,l36,59r1,l40,58r2,l43,57r7,-2l58,52r7,-3l73,46r7,-2l87,41r8,-2l102,36r,l102,36r2,-2l104,34r,l105,34r,-1l105,33r,-1l102,28,99,24,96,21,93,16,90,12,87,8,84,5,80,r,l80,r,l80,r,l80,r,l78,,77,,74,1r-3,l68,2,65,3r-3,l61,5,58,6,55,7,53,8,50,9r-1,1l46,10r-2,1l42,12r-2,1xe" fillcolor="#72ff72" stroked="f">
                <v:path arrowok="t"/>
              </v:shape>
              <v:shape id="_x0000_s6950" style="position:absolute;left:4644;top:1609;width:142;height:89" coordsize="142,89" path="m141,42r-3,-4l133,32r-3,-5l127,22r-4,-6l119,12,114,8,108,4,96,14r2,l98,14r,l98,14r,l98,14r,l98,14r4,5l105,22r3,4l111,30r3,5l117,38r3,4l123,46r,1l123,47r,1l122,48r,l122,48r-2,2l120,50r,l113,53r-8,2l98,58r-7,2l83,63r-7,3l68,69r-7,2l60,72r-2,l55,73r-1,l51,74r-2,l46,75r-1,l40,72,36,68,33,63,30,60,27,56,24,52,21,47,18,43r5,-3l28,38r5,-2l37,34r5,-3l48,30r4,-2l58,27r2,-1l62,25r2,-1l67,24r1,-1l71,22r2,-1l76,20r3,-1l80,17r3,l86,16r3,-1l92,15r3,-1l96,14,108,4r,l108,4r,l108,4r,l108,4r,l108,4,107,2r,-1l105,1,104,r-2,l101,,99,,98,,92,1,85,2,79,5,73,6,67,8r-6,2l55,13r-6,2l48,15r-2,1l45,16r-2,1l42,17r-3,l37,19r-1,l31,21r-3,1l24,24r-4,2l15,27r-3,2l8,31,5,34,3,35,2,36r,1l,37r,1l,39r,1l,41r2,5l3,51r3,5l9,60r5,6l17,70r4,4l24,78r2,2l26,81r1,1l28,83r2,1l31,85r2,1l33,87r4,1l42,89r4,l51,88r4,-1l60,86r4,-1l68,84r9,-3l86,77r7,-3l102,72r8,-3l119,66r7,-4l135,58r,l135,58r,l135,58r1,-1l136,57r,l136,57r,l138,56r,l138,56r1,-1l139,55r,l139,54r2,l141,52r1,-1l142,50r,-3l142,46r,-1l141,44r,-2xe" fillcolor="black" stroked="f">
                <v:path arrowok="t"/>
              </v:shape>
            </v:group>
            <v:shape id="_x0000_s6951" style="position:absolute;left:6991;top:4476;width:499;height:221;mso-position-horizontal:absolute;mso-position-vertical:absolute" coordsize="2558,1134" path="m295,944l2238,128hdc2255,120,2275,128,2282,145v7,17,-1,37,-18,44hal320,1006hdc303,1013,284,1005,277,988v-7,-17,1,-37,18,-44haxm446,1134l,1104,291,765r155,369xm2112,r446,29l2267,368,2112,xe" fillcolor="black" strokeweight=".15pt">
              <v:stroke joinstyle="bevel"/>
              <v:path arrowok="t"/>
              <o:lock v:ext="edit" verticies="t"/>
            </v:shape>
            <v:shape id="_x0000_s6952" style="position:absolute;left:7594;top:4533;width:78;height:210;mso-position-horizontal:absolute;mso-position-vertical:absolute" coordsize="400,1075" path="m233,333r,408hdc233,760,218,775,200,775v-19,,-34,-15,-34,-34hal166,333hdc166,315,181,300,200,300v18,,33,15,33,33haxm,400l200,,400,400,,400xm400,675l200,1075,,675r400,xe" fillcolor="black" strokeweight=".15pt">
              <v:stroke joinstyle="bevel"/>
              <v:path arrowok="t"/>
              <o:lock v:ext="edit" verticies="t"/>
            </v:shape>
            <v:line id="_x0000_s6953" style="position:absolute;flip:y" from="5336,4059" to="5337,4320" strokeweight=".5pt">
              <v:stroke endcap="round"/>
            </v:line>
            <v:line id="_x0000_s6954" style="position:absolute" from="5183,4307" to="5326,4308" strokeweight=".5pt">
              <v:stroke endcap="round"/>
            </v:line>
            <v:line id="_x0000_s6955" style="position:absolute;flip:y" from="8138,4051" to="8139,4312" strokeweight=".5pt">
              <v:stroke endcap="round"/>
            </v:line>
            <v:line id="_x0000_s6956" style="position:absolute" from="7985,4299" to="8128,4300" strokeweight=".5pt">
              <v:stroke endcap="round"/>
            </v:line>
            <v:group id="_x0000_s6957" style="position:absolute;left:1863;top:4273;width:499;height:208" coordorigin="1863,1104" coordsize="499,208">
              <v:rect id="_x0000_s6958" style="position:absolute;left:1863;top:1104;width:499;height:208" fillcolor="#ffdb43" stroked="f"/>
              <v:rect id="_x0000_s6959" style="position:absolute;left:1863;top:1104;width:499;height:208" fillcolor="#ffdb43" strokeweight=".5pt">
                <v:stroke endcap="round"/>
              </v:rect>
            </v:group>
            <v:group id="_x0000_s6960" style="position:absolute;left:4757;top:4273;width:499;height:208" coordorigin="4757,1104" coordsize="499,208">
              <v:rect id="_x0000_s6961" style="position:absolute;left:4757;top:1104;width:499;height:208" fillcolor="#ffdb43" stroked="f"/>
              <v:rect id="_x0000_s6962" style="position:absolute;left:4757;top:1104;width:499;height:208" fillcolor="#ffdb43" strokeweight=".5pt">
                <v:stroke endcap="round"/>
              </v:rect>
            </v:group>
            <v:group id="_x0000_s6963" style="position:absolute;left:7562;top:4273;width:499;height:208" coordorigin="4757,1104" coordsize="499,208">
              <v:rect id="_x0000_s6964" style="position:absolute;left:4757;top:1104;width:499;height:208" fillcolor="#ffdb43" stroked="f"/>
              <v:rect id="_x0000_s6965" style="position:absolute;left:4757;top:1104;width:499;height:208" fillcolor="#ffdb43" strokeweight=".5pt">
                <v:stroke endcap="round"/>
              </v:rect>
            </v:group>
            <v:shape id="_x0000_s6966" type="#_x0000_t202" style="position:absolute;left:8100;top:2880;width:1080;height:1080" filled="f" stroked="f">
              <v:textbox style="mso-next-textbox:#_x0000_s6966" inset="5.85pt,.7pt,5.85pt,.7pt">
                <w:txbxContent>
                  <w:p w14:paraId="170FBFE9" w14:textId="77777777" w:rsidR="0084589B" w:rsidRPr="00187D4F" w:rsidRDefault="0084589B" w:rsidP="007522DA">
                    <w:pPr>
                      <w:jc w:val="right"/>
                      <w:rPr>
                        <w:i/>
                        <w:lang w:val="en-US"/>
                      </w:rPr>
                    </w:pPr>
                    <w:r>
                      <w:rPr>
                        <w:i/>
                        <w:lang w:val="en-US"/>
                      </w:rPr>
                      <w:t>3</w:t>
                    </w:r>
                    <w:r w:rsidRPr="00557432">
                      <w:rPr>
                        <w:i/>
                        <w:vertAlign w:val="superscript"/>
                        <w:lang w:val="en-US"/>
                      </w:rPr>
                      <w:t>rd</w:t>
                    </w:r>
                    <w:r>
                      <w:rPr>
                        <w:i/>
                        <w:lang w:val="en-US"/>
                      </w:rPr>
                      <w:t xml:space="preserve"> Party Wireless Access Router</w:t>
                    </w:r>
                  </w:p>
                </w:txbxContent>
              </v:textbox>
            </v:shape>
            <v:shape id="_x0000_s6967" type="#_x0000_t202" style="position:absolute;top:3420;width:1080;height:1080" filled="f" stroked="f">
              <v:textbox style="mso-next-textbox:#_x0000_s6967" inset="5.85pt,.7pt,5.85pt,.7pt">
                <w:txbxContent>
                  <w:p w14:paraId="48575DC3" w14:textId="77777777" w:rsidR="0084589B" w:rsidRPr="00187D4F" w:rsidRDefault="0084589B" w:rsidP="007522DA">
                    <w:pPr>
                      <w:jc w:val="center"/>
                      <w:rPr>
                        <w:i/>
                        <w:lang w:val="en-US"/>
                      </w:rPr>
                    </w:pPr>
                    <w:r>
                      <w:rPr>
                        <w:i/>
                        <w:lang w:val="en-US"/>
                      </w:rPr>
                      <w:t>3</w:t>
                    </w:r>
                    <w:r w:rsidRPr="00557432">
                      <w:rPr>
                        <w:i/>
                        <w:vertAlign w:val="superscript"/>
                        <w:lang w:val="en-US"/>
                      </w:rPr>
                      <w:t>rd</w:t>
                    </w:r>
                    <w:r>
                      <w:rPr>
                        <w:i/>
                        <w:lang w:val="en-US"/>
                      </w:rPr>
                      <w:t xml:space="preserve"> Party Network</w:t>
                    </w:r>
                  </w:p>
                </w:txbxContent>
              </v:textbox>
            </v:shape>
            <w10:anchorlock/>
          </v:group>
        </w:pict>
      </w:r>
    </w:p>
    <w:p w14:paraId="0322689A" w14:textId="77777777" w:rsidR="008D430D" w:rsidRDefault="008D430D" w:rsidP="008D430D">
      <w:r>
        <w:t xml:space="preserve">In this use case, mobility management is split between the AIPN and the access systems. While the AIPN takes care of the handover when the Moving Network changes the access system, the access system provides mobility for handoffs between different cells of the access </w:t>
      </w:r>
      <w:r>
        <w:rPr>
          <w:rFonts w:hint="eastAsia"/>
          <w:lang w:eastAsia="ja-JP"/>
        </w:rPr>
        <w:t>system</w:t>
      </w:r>
      <w:r>
        <w:t>.</w:t>
      </w:r>
    </w:p>
    <w:p w14:paraId="5A1385AE" w14:textId="77777777" w:rsidR="008D430D" w:rsidRDefault="008D430D" w:rsidP="008D430D">
      <w:r>
        <w:lastRenderedPageBreak/>
        <w:t xml:space="preserve">Advantages of this approach: </w:t>
      </w:r>
    </w:p>
    <w:p w14:paraId="39FC44B9" w14:textId="77777777" w:rsidR="008D430D" w:rsidRDefault="008D430D" w:rsidP="008D430D">
      <w:pPr>
        <w:pStyle w:val="B1"/>
      </w:pPr>
      <w:r>
        <w:t>-</w:t>
      </w:r>
      <w:r>
        <w:tab/>
        <w:t xml:space="preserve">The Moving Network is not tied to a single access </w:t>
      </w:r>
      <w:proofErr w:type="gramStart"/>
      <w:r>
        <w:t>system;</w:t>
      </w:r>
      <w:proofErr w:type="gramEnd"/>
      <w:r>
        <w:t xml:space="preserve"> i.e. this approach provides more </w:t>
      </w:r>
      <w:proofErr w:type="spellStart"/>
      <w:r>
        <w:t>flexib</w:t>
      </w:r>
      <w:r>
        <w:rPr>
          <w:rFonts w:hint="eastAsia"/>
          <w:lang w:eastAsia="ja-JP"/>
        </w:rPr>
        <w:t>i</w:t>
      </w:r>
      <w:r>
        <w:t>l</w:t>
      </w:r>
      <w:r>
        <w:rPr>
          <w:rFonts w:hint="eastAsia"/>
          <w:lang w:eastAsia="ja-JP"/>
        </w:rPr>
        <w:t>ty</w:t>
      </w:r>
      <w:proofErr w:type="spellEnd"/>
      <w:r>
        <w:t>, as it allows the Moving Network to cho</w:t>
      </w:r>
      <w:r>
        <w:rPr>
          <w:rFonts w:hint="eastAsia"/>
          <w:lang w:eastAsia="ja-JP"/>
        </w:rPr>
        <w:t>o</w:t>
      </w:r>
      <w:r>
        <w:t>se the best (e.g. most reliable, fastest, cheapest) access system at any time.</w:t>
      </w:r>
    </w:p>
    <w:p w14:paraId="1DE535E4" w14:textId="77777777" w:rsidR="007522DA" w:rsidRPr="00DF5426" w:rsidRDefault="008D430D" w:rsidP="008D430D">
      <w:pPr>
        <w:pStyle w:val="B1"/>
        <w:rPr>
          <w:lang w:eastAsia="ja-JP"/>
        </w:rPr>
      </w:pPr>
      <w:r>
        <w:t>-</w:t>
      </w:r>
      <w:r>
        <w:tab/>
        <w:t>It enables 3</w:t>
      </w:r>
      <w:r w:rsidRPr="000B296F">
        <w:rPr>
          <w:vertAlign w:val="superscript"/>
        </w:rPr>
        <w:t>rd</w:t>
      </w:r>
      <w:r>
        <w:t xml:space="preserve"> part</w:t>
      </w:r>
      <w:r>
        <w:rPr>
          <w:rFonts w:hint="eastAsia"/>
          <w:lang w:eastAsia="ja-JP"/>
        </w:rPr>
        <w:t>ies</w:t>
      </w:r>
      <w:r>
        <w:t xml:space="preserve"> to offer </w:t>
      </w:r>
      <w:r>
        <w:rPr>
          <w:rFonts w:hint="eastAsia"/>
          <w:lang w:eastAsia="ja-JP"/>
        </w:rPr>
        <w:t xml:space="preserve">access to an </w:t>
      </w:r>
      <w:r>
        <w:t>AIPN.</w:t>
      </w:r>
    </w:p>
    <w:p w14:paraId="7D5126A5" w14:textId="77777777" w:rsidR="007522DA" w:rsidRPr="00DF5426" w:rsidRDefault="007E5CDD" w:rsidP="00CA7CA5">
      <w:pPr>
        <w:pStyle w:val="Heading3"/>
        <w:rPr>
          <w:rStyle w:val="3Char"/>
          <w:lang w:eastAsia="ja-JP"/>
        </w:rPr>
      </w:pPr>
      <w:bookmarkStart w:id="147" w:name="_Toc217731545"/>
      <w:r w:rsidRPr="00DF5426">
        <w:rPr>
          <w:rStyle w:val="3Char"/>
          <w:lang w:eastAsia="ja-JP"/>
        </w:rPr>
        <w:t>E</w:t>
      </w:r>
      <w:r w:rsidR="007522DA" w:rsidRPr="00DF5426">
        <w:rPr>
          <w:rStyle w:val="3Char"/>
          <w:lang w:eastAsia="ja-JP"/>
        </w:rPr>
        <w:t>.4.</w:t>
      </w:r>
      <w:r w:rsidR="00AD11AD" w:rsidRPr="00DF5426">
        <w:rPr>
          <w:rStyle w:val="3Char"/>
          <w:lang w:eastAsia="ja-JP"/>
        </w:rPr>
        <w:t>3</w:t>
      </w:r>
      <w:r w:rsidR="00AD11AD" w:rsidRPr="00DF5426">
        <w:rPr>
          <w:rStyle w:val="3Char"/>
          <w:lang w:eastAsia="ja-JP"/>
        </w:rPr>
        <w:tab/>
      </w:r>
      <w:r w:rsidR="007522DA" w:rsidRPr="00DF5426">
        <w:rPr>
          <w:rStyle w:val="3Char"/>
          <w:lang w:eastAsia="ja-JP"/>
        </w:rPr>
        <w:t xml:space="preserve">Use Case 3: </w:t>
      </w:r>
      <w:smartTag w:uri="urn:schemas-microsoft-com:office:smarttags" w:element="place">
        <w:r w:rsidR="007522DA" w:rsidRPr="00DF5426">
          <w:rPr>
            <w:rStyle w:val="3Char"/>
            <w:lang w:eastAsia="ja-JP"/>
          </w:rPr>
          <w:t>Mobile</w:t>
        </w:r>
      </w:smartTag>
      <w:r w:rsidR="007522DA" w:rsidRPr="00DF5426">
        <w:rPr>
          <w:rStyle w:val="3Char"/>
          <w:lang w:eastAsia="ja-JP"/>
        </w:rPr>
        <w:t xml:space="preserve"> Router</w:t>
      </w:r>
      <w:bookmarkEnd w:id="147"/>
    </w:p>
    <w:p w14:paraId="2D447856" w14:textId="77777777" w:rsidR="008D430D" w:rsidRDefault="008D430D" w:rsidP="008D430D">
      <w:r>
        <w:t>A mobile router, which travels together with a Moving Network, is equipped with some wireless technology that connects itself with the rest of the AIPN. In contrast to the above use cases, the mobile router is considered a component of the AIPN itself. The purpose of the mobile router is to provide the user terminals access to the AIPN. As such it serves as gateway between the Moving Network and the AIPN. A variety of</w:t>
      </w:r>
      <w:r>
        <w:rPr>
          <w:rFonts w:hint="eastAsia"/>
          <w:lang w:eastAsia="ja-JP"/>
        </w:rPr>
        <w:t xml:space="preserve"> </w:t>
      </w:r>
      <w:r>
        <w:t>wireless or wired access technologies can be used to connect the user</w:t>
      </w:r>
      <w:r>
        <w:rPr>
          <w:rFonts w:hint="eastAsia"/>
          <w:lang w:eastAsia="ja-JP"/>
        </w:rPr>
        <w:t xml:space="preserve"> terminals </w:t>
      </w:r>
      <w:r>
        <w:t>to the mobile router.</w:t>
      </w:r>
    </w:p>
    <w:p w14:paraId="36C94067" w14:textId="77777777" w:rsidR="00CA7CA5" w:rsidRPr="00DF5426" w:rsidRDefault="00CA7CA5" w:rsidP="007522DA"/>
    <w:p w14:paraId="61B87BFE" w14:textId="77777777" w:rsidR="007522DA" w:rsidRPr="00DF5426" w:rsidRDefault="007522DA" w:rsidP="00CE0B45">
      <w:pPr>
        <w:pStyle w:val="TH"/>
      </w:pPr>
      <w:r w:rsidRPr="00DF5426">
        <w:rPr>
          <w:noProof/>
          <w:lang w:eastAsia="ja-JP"/>
        </w:rPr>
      </w:r>
      <w:r w:rsidRPr="00DF5426">
        <w:pict w14:anchorId="4C7E0F7C">
          <v:group id="_x0000_s6162" editas="canvas" style="width:468pt;height:121.75pt;mso-position-horizontal-relative:char;mso-position-vertical-relative:line" coordsize="9360,2435">
            <o:lock v:ext="edit" aspectratio="t"/>
            <v:shape id="_x0000_s6163" type="#_x0000_t75" style="position:absolute;width:9360;height:2435" o:preferrelative="f">
              <v:fill o:detectmouseclick="t"/>
              <v:path o:extrusionok="t" o:connecttype="none"/>
              <o:lock v:ext="edit" text="t"/>
            </v:shape>
            <v:group id="_x0000_s6164" style="position:absolute;left:5889;top:897;width:2924;height:1519" coordorigin="5889,897" coordsize="2924,1519">
              <v:oval id="_x0000_s6165" style="position:absolute;left:5889;top:897;width:2924;height:1519" fillcolor="#cfc" strokeweight="0"/>
              <v:oval id="_x0000_s6166" style="position:absolute;left:5889;top:897;width:2924;height:1519" filled="f" strokeweight=".5pt">
                <v:stroke endcap="round"/>
              </v:oval>
            </v:group>
            <v:group id="_x0000_s6167" style="position:absolute;left:3003;top:897;width:2925;height:1519" coordorigin="3003,897" coordsize="2925,1519">
              <v:oval id="_x0000_s6168" style="position:absolute;left:3003;top:897;width:2925;height:1519" fillcolor="#cfc" strokeweight="0"/>
              <v:oval id="_x0000_s6169" style="position:absolute;left:3003;top:897;width:2925;height:1519" filled="f" strokeweight=".5pt">
                <v:stroke endcap="round"/>
              </v:oval>
            </v:group>
            <v:group id="_x0000_s6170" style="position:absolute;left:2;top:843;width:3000;height:1571" coordorigin="2,843" coordsize="3000,1571">
              <v:oval id="_x0000_s6171" style="position:absolute;left:2;top:843;width:3000;height:1571" fillcolor="#cfc" strokeweight="0"/>
              <v:shape id="_x0000_s6172" style="position:absolute;left:2;top:843;width:3000;height:1571" coordsize="3000,1571" path="m1500,hdc672,,,352,,785v,435,672,786,1500,786c2328,1571,3000,1220,3000,785,3000,352,2328,,1500,e" filled="f" strokeweight=".5pt">
                <v:stroke endcap="round"/>
                <v:path arrowok="t"/>
              </v:shape>
            </v:group>
            <v:rect id="_x0000_s6173" style="position:absolute;left:4329;top:338;width:489;height:640;mso-wrap-style:none" filled="f" stroked="f">
              <v:textbox style="mso-next-textbox:#_x0000_s6173;mso-fit-shape-to-text:t" inset="0,0,0,0">
                <w:txbxContent/>
              </v:textbox>
            </v:rect>
            <v:group id="_x0000_s6174" style="position:absolute;left:1256;top:6;width:7204;height:1434" coordorigin="1256,6" coordsize="7082,1374">
              <v:shape id="_x0000_s6175" style="position:absolute;left:1334;top:84;width:7004;height:1296" coordsize="17953,3316" path="m1621,1103hdc700,1127,1,1323,1,1557v-1,162,340,312,893,394hal885,1945hdc570,2030,396,2141,396,2256v,251,811,454,1812,454c2278,2710,2348,2709,2419,2707hal2409,2710hdc2981,2962,4043,3117,5194,3117v581,,1153,-40,1652,-115hal6841,3002hdc7361,3199,8237,3316,9174,3316v1236,,2328,-204,2686,-502hal11862,2818hdc12245,2878,12685,2909,13136,2909v1320,,2394,-267,2404,-599hal15535,2309hdc16922,2259,17953,1960,17953,1608v,-156,-206,-307,-583,-431hal17364,1177hdc17482,1107,17544,1032,17544,957v,-252,-670,-473,-1634,-539hal15917,417hdc15744,176,14907,,13930,v-593,,-1156,66,-1540,179hal12394,180hdc12051,67,11517,,10951,,10264,,9635,98,9328,253hal9335,260hdc8920,158,8361,100,7779,100v-819,,-1572,114,-1957,296hal5815,400hdc5385,336,4895,303,4396,303v-1550,,-2806,316,-2806,706c1589,1040,1599,1072,1615,1104hal1621,1103hdxe" fillcolor="gray" strokeweight="0">
                <v:path arrowok="t"/>
              </v:shape>
              <v:shape id="_x0000_s6176" style="position:absolute;left:1256;top:6;width:7004;height:1296" coordsize="17953,3316" path="m1621,1103hdc700,1127,1,1323,1,1557v-1,162,340,312,893,394hal885,1945hdc570,2030,396,2141,396,2256v,251,811,454,1812,454c2278,2710,2348,2709,2419,2707hal2409,2710hdc2981,2962,4043,3117,5194,3117v581,,1153,-40,1652,-115hal6841,3002hdc7361,3199,8237,3316,9174,3316v1236,,2328,-204,2686,-502hal11862,2818hdc12245,2878,12685,2909,13136,2909v1320,,2394,-267,2404,-599hal15535,2309hdc16922,2259,17953,1960,17953,1608v,-156,-206,-307,-583,-431hal17364,1177hdc17482,1107,17544,1032,17544,957v,-252,-670,-473,-1634,-539hal15917,417hdc15744,176,14907,,13930,v-593,,-1156,66,-1540,179hal12394,180hdc12051,67,11517,,10951,,10264,,9635,98,9328,253hal9335,260hdc8920,158,8361,100,7779,100v-819,,-1572,114,-1957,296hal5815,400hdc5385,336,4895,303,4396,303v-1550,,-2806,316,-2806,706c1589,1040,1599,1072,1615,1104hal1621,1103hdxe" fillcolor="#ff9" strokeweight="0">
                <v:path arrowok="t"/>
              </v:shape>
              <v:shape id="_x0000_s6177" style="position:absolute;left:1256;top:6;width:7004;height:1296" coordsize="17953,3316" path="m1621,1103hdc700,1127,1,1323,1,1557v-1,162,340,312,893,394hal885,1945hdc570,2030,396,2141,396,2256v,251,811,454,1812,454c2278,2710,2348,2709,2419,2707hal2409,2710hdc2981,2962,4043,3117,5194,3117v581,,1153,-40,1652,-115hal6841,3002hdc7361,3199,8237,3316,9174,3316v1236,,2328,-204,2686,-502hal11862,2818hdc12245,2878,12685,2909,13136,2909v1320,,2394,-267,2404,-599hal15535,2309hdc16922,2259,17953,1960,17953,1608v,-156,-206,-307,-583,-431hal17364,1177hdc17482,1107,17544,1032,17544,957v,-252,-670,-473,-1634,-539hal15917,417hdc15744,176,14907,,13930,v-593,,-1156,66,-1540,179hal12394,180hdc12051,67,11517,,10951,,10264,,9635,98,9328,253hal9335,260hdc8920,158,8361,100,7779,100v-819,,-1572,114,-1957,296hal5815,400hdc5385,336,4895,303,4396,303v-1550,,-2806,316,-2806,706c1589,1040,1599,1072,1615,1104hal1621,1103hdxe" fillcolor="#f90" strokeweight=".5pt">
                <v:stroke endcap="round"/>
                <v:path arrowok="t"/>
              </v:shape>
              <v:shape id="_x0000_s6178" style="position:absolute;left:1604;top:768;width:411;height:25" coordsize="411,25" path="m,hdc108,16,231,25,356,25v18,,37,,55,-1e" filled="f" strokeweight=".5pt">
                <v:stroke endcap="round"/>
                <v:path arrowok="t"/>
              </v:shape>
              <v:shape id="_x0000_s6179" style="position:absolute;left:2199;top:1053;width:180;height:11" coordsize="180,11" path="m,11hdc62,9,122,5,180,e" filled="f" strokeweight=".5pt">
                <v:stroke endcap="round"/>
                <v:path arrowok="t"/>
              </v:shape>
              <v:shape id="_x0000_s6180" style="position:absolute;left:3816;top:1127;width:109;height:52" coordsize="109,52" path="m,hdc29,18,65,36,109,52e" filled="f" strokeweight=".5pt">
                <v:stroke endcap="round"/>
                <v:path arrowok="t"/>
              </v:shape>
              <v:shape id="_x0000_s6181" style="position:absolute;left:5882;top:1048;width:44;height:57" coordsize="44,57" path="m,57hdc23,39,37,20,44,e" filled="f" strokeweight=".5pt">
                <v:stroke endcap="round"/>
                <v:path arrowok="t"/>
              </v:shape>
              <v:shape id="_x0000_s6182" style="position:absolute;left:6791;top:695;width:527;height:214" coordsize="527,214" path="m527,214hdc527,213,527,213,527,212,527,122,323,39,,e" filled="f" strokeweight=".5pt">
                <v:stroke endcap="round"/>
                <v:path arrowok="t"/>
              </v:shape>
              <v:shape id="_x0000_s6183" style="position:absolute;left:7795;top:466;width:235;height:80" coordsize="235,80" path="m,80hdc102,58,182,31,235,e" filled="f" strokeweight=".5pt">
                <v:stroke endcap="round"/>
                <v:path arrowok="t"/>
              </v:shape>
              <v:shape id="_x0000_s6184" style="position:absolute;left:7465;top:169;width:13;height:38" coordsize="13,38" path="m13,38hdc13,37,13,36,13,35,13,23,9,11,,e" filled="f" strokeweight=".5pt">
                <v:stroke endcap="round"/>
                <v:path arrowok="t"/>
              </v:shape>
              <v:shape id="_x0000_s6185" style="position:absolute;left:5970;top:76;width:119;height:49" coordsize="119,49" path="m119,hdc71,15,30,31,,49e" filled="f" strokeweight=".5pt">
                <v:stroke endcap="round"/>
                <v:path arrowok="t"/>
              </v:shape>
              <v:shape id="_x0000_s6186" style="position:absolute;left:4836;top:105;width:59;height:42" coordsize="59,42" path="m59,hdc32,13,13,27,,42e" filled="f" strokeweight=".5pt">
                <v:stroke endcap="round"/>
                <v:path arrowok="t"/>
              </v:shape>
              <v:shape id="_x0000_s6187" style="position:absolute;left:3524;top:162;width:211;height:41" coordsize="211,41" path="m211,41hdc148,25,77,12,,e" filled="f" strokeweight=".5pt">
                <v:stroke endcap="round"/>
                <v:path arrowok="t"/>
              </v:shape>
              <v:shape id="_x0000_s6188" style="position:absolute;left:1886;top:437;width:37;height:43" coordsize="37,43" path="m,hdc7,15,20,29,37,43e" filled="f" strokeweight=".5pt">
                <v:stroke endcap="round"/>
                <v:path arrowok="t"/>
              </v:shape>
            </v:group>
            <v:rect id="_x0000_s6189" style="position:absolute;left:4251;top:260;width:91;height:410;mso-wrap-style:none" filled="f" stroked="f">
              <v:textbox style="mso-next-textbox:#_x0000_s6189;mso-fit-shape-to-text:t" inset="0,0,0,0">
                <w:txbxContent>
                  <w:p w14:paraId="20FFE5D1" w14:textId="77777777" w:rsidR="00CF2B46" w:rsidRDefault="00CF2B46"/>
                </w:txbxContent>
              </v:textbox>
            </v:rect>
            <v:group id="_x0000_s6190" style="position:absolute;left:4357;top:633;width:430;height:210" coordorigin="4357,633" coordsize="430,210">
              <v:rect id="_x0000_s6191" style="position:absolute;left:4357;top:633;width:430;height:210" fillcolor="#bbe0e3" stroked="f"/>
              <v:rect id="_x0000_s6192" style="position:absolute;left:4357;top:633;width:430;height:210" filled="f" strokeweight=".5pt">
                <v:stroke endcap="round"/>
              </v:rect>
            </v:group>
            <v:group id="_x0000_s6193" style="position:absolute;left:5691;top:540;width:429;height:208" coordorigin="6139,477" coordsize="429,208">
              <v:rect id="_x0000_s6194" style="position:absolute;left:6139;top:477;width:429;height:208" fillcolor="#bbe0e3" stroked="f"/>
              <v:rect id="_x0000_s6195" style="position:absolute;left:6139;top:477;width:429;height:208" filled="f" strokeweight=".5pt">
                <v:stroke endcap="round"/>
              </v:rect>
            </v:group>
            <v:group id="_x0000_s6196" style="position:absolute;left:222;top:2154;width:858;height:136" coordorigin="222,2154" coordsize="858,136">
              <v:group id="_x0000_s6197" style="position:absolute;left:222;top:2154;width:429;height:136" coordorigin="222,2154" coordsize="429,136">
                <v:rect id="_x0000_s6198" style="position:absolute;left:222;top:2154;width:429;height:136" fillcolor="yellow" stroked="f"/>
                <v:rect id="_x0000_s6199" style="position:absolute;left:222;top:2154;width:429;height:136" filled="f" strokeweight=".5pt">
                  <v:stroke endcap="round"/>
                </v:rect>
              </v:group>
              <v:group id="_x0000_s6200" style="position:absolute;left:651;top:2154;width:429;height:136" coordorigin="651,2154" coordsize="429,136">
                <v:rect id="_x0000_s6201" style="position:absolute;left:651;top:2154;width:429;height:136" fillcolor="black" stroked="f"/>
                <v:rect id="_x0000_s6202" style="position:absolute;left:651;top:2154;width:429;height:136" filled="f" strokeweight=".5pt">
                  <v:stroke endcap="round"/>
                </v:rect>
              </v:group>
            </v:group>
            <v:group id="_x0000_s6203" style="position:absolute;left:1079;top:2154;width:858;height:136" coordorigin="1079,2154" coordsize="858,136">
              <v:group id="_x0000_s6204" style="position:absolute;left:1079;top:2154;width:429;height:136" coordorigin="1079,2154" coordsize="429,136">
                <v:rect id="_x0000_s6205" style="position:absolute;left:1079;top:2154;width:429;height:136" fillcolor="yellow" stroked="f"/>
                <v:rect id="_x0000_s6206" style="position:absolute;left:1079;top:2154;width:429;height:136" filled="f" strokeweight=".5pt">
                  <v:stroke endcap="round"/>
                </v:rect>
              </v:group>
              <v:group id="_x0000_s6207" style="position:absolute;left:1508;top:2154;width:429;height:136" coordorigin="1508,2154" coordsize="429,136">
                <v:rect id="_x0000_s6208" style="position:absolute;left:1508;top:2154;width:429;height:136" fillcolor="black" stroked="f"/>
                <v:rect id="_x0000_s6209" style="position:absolute;left:1508;top:2154;width:429;height:136" filled="f" strokeweight=".5pt">
                  <v:stroke endcap="round"/>
                </v:rect>
              </v:group>
            </v:group>
            <v:group id="_x0000_s6210" style="position:absolute;left:222;top:2154;width:429;height:136" coordorigin="222,2154" coordsize="429,136">
              <v:rect id="_x0000_s6211" style="position:absolute;left:222;top:2154;width:429;height:136" fillcolor="yellow" stroked="f"/>
              <v:rect id="_x0000_s6212" style="position:absolute;left:222;top:2154;width:429;height:136" filled="f" strokeweight=".5pt">
                <v:stroke endcap="round"/>
              </v:rect>
            </v:group>
            <v:group id="_x0000_s6213" style="position:absolute;left:651;top:2154;width:429;height:136" coordorigin="651,2154" coordsize="429,136">
              <v:rect id="_x0000_s6214" style="position:absolute;left:651;top:2154;width:429;height:136" fillcolor="black" stroked="f"/>
              <v:rect id="_x0000_s6215" style="position:absolute;left:651;top:2154;width:429;height:136" filled="f" strokeweight=".5pt">
                <v:stroke endcap="round"/>
              </v:rect>
            </v:group>
            <v:group id="_x0000_s6216" style="position:absolute;left:222;top:2154;width:429;height:136" coordorigin="222,2154" coordsize="429,136">
              <v:rect id="_x0000_s6217" style="position:absolute;left:222;top:2154;width:429;height:136" fillcolor="yellow" stroked="f"/>
              <v:rect id="_x0000_s6218" style="position:absolute;left:222;top:2154;width:429;height:136" filled="f" strokeweight=".5pt">
                <v:stroke endcap="round"/>
              </v:rect>
            </v:group>
            <v:group id="_x0000_s6219" style="position:absolute;left:651;top:2154;width:429;height:136" coordorigin="651,2154" coordsize="429,136">
              <v:rect id="_x0000_s6220" style="position:absolute;left:651;top:2154;width:429;height:136" fillcolor="black" stroked="f"/>
              <v:rect id="_x0000_s6221" style="position:absolute;left:651;top:2154;width:429;height:136" filled="f" strokeweight=".5pt">
                <v:stroke endcap="round"/>
              </v:rect>
            </v:group>
            <v:group id="_x0000_s6222" style="position:absolute;left:1079;top:2154;width:429;height:136" coordorigin="1079,2154" coordsize="429,136">
              <v:rect id="_x0000_s6223" style="position:absolute;left:1079;top:2154;width:429;height:136" fillcolor="yellow" stroked="f"/>
              <v:rect id="_x0000_s6224" style="position:absolute;left:1079;top:2154;width:429;height:136" filled="f" strokeweight=".5pt">
                <v:stroke endcap="round"/>
              </v:rect>
            </v:group>
            <v:group id="_x0000_s6225" style="position:absolute;left:1508;top:2154;width:429;height:136" coordorigin="1508,2154" coordsize="429,136">
              <v:rect id="_x0000_s6226" style="position:absolute;left:1508;top:2154;width:429;height:136" fillcolor="black" stroked="f"/>
              <v:rect id="_x0000_s6227" style="position:absolute;left:1508;top:2154;width:429;height:136" filled="f" strokeweight=".5pt">
                <v:stroke endcap="round"/>
              </v:rect>
            </v:group>
            <v:group id="_x0000_s6228" style="position:absolute;left:1079;top:2154;width:429;height:136" coordorigin="1079,2154" coordsize="429,136">
              <v:rect id="_x0000_s6229" style="position:absolute;left:1079;top:2154;width:429;height:136" fillcolor="yellow" stroked="f"/>
              <v:rect id="_x0000_s6230" style="position:absolute;left:1079;top:2154;width:429;height:136" filled="f" strokeweight=".5pt">
                <v:stroke endcap="round"/>
              </v:rect>
            </v:group>
            <v:group id="_x0000_s6231" style="position:absolute;left:1508;top:2154;width:429;height:136" coordorigin="1508,2154" coordsize="429,136">
              <v:rect id="_x0000_s6232" style="position:absolute;left:1508;top:2154;width:429;height:136" fillcolor="black" stroked="f"/>
              <v:rect id="_x0000_s6233" style="position:absolute;left:1508;top:2154;width:429;height:136" filled="f" strokeweight=".5pt">
                <v:stroke endcap="round"/>
              </v:rect>
            </v:group>
            <v:group id="_x0000_s6234" style="position:absolute;left:1934;top:2154;width:858;height:136" coordorigin="1934,2154" coordsize="858,136">
              <v:group id="_x0000_s6235" style="position:absolute;left:1934;top:2154;width:429;height:136" coordorigin="1934,2154" coordsize="429,136">
                <v:rect id="_x0000_s6236" style="position:absolute;left:1934;top:2154;width:429;height:136" fillcolor="yellow" stroked="f"/>
                <v:rect id="_x0000_s6237" style="position:absolute;left:1934;top:2154;width:429;height:136" filled="f" strokeweight=".5pt">
                  <v:stroke endcap="round"/>
                </v:rect>
              </v:group>
              <v:group id="_x0000_s6238" style="position:absolute;left:2363;top:2154;width:429;height:136" coordorigin="2363,2154" coordsize="429,136">
                <v:rect id="_x0000_s6239" style="position:absolute;left:2363;top:2154;width:429;height:136" fillcolor="black" stroked="f"/>
                <v:rect id="_x0000_s6240" style="position:absolute;left:2363;top:2154;width:429;height:136" filled="f" strokeweight=".5pt">
                  <v:stroke endcap="round"/>
                </v:rect>
              </v:group>
            </v:group>
            <v:group id="_x0000_s6241" style="position:absolute;left:2790;top:2154;width:859;height:136" coordorigin="2790,2154" coordsize="859,136">
              <v:group id="_x0000_s6242" style="position:absolute;left:2790;top:2154;width:430;height:136" coordorigin="2790,2154" coordsize="430,136">
                <v:rect id="_x0000_s6243" style="position:absolute;left:2790;top:2154;width:430;height:136" fillcolor="yellow" stroked="f"/>
                <v:rect id="_x0000_s6244" style="position:absolute;left:2790;top:2154;width:430;height:136" filled="f" strokeweight=".5pt">
                  <v:stroke endcap="round"/>
                </v:rect>
              </v:group>
              <v:group id="_x0000_s6245" style="position:absolute;left:3220;top:2154;width:429;height:136" coordorigin="3220,2154" coordsize="429,136">
                <v:rect id="_x0000_s6246" style="position:absolute;left:3220;top:2154;width:429;height:136" fillcolor="black" stroked="f"/>
                <v:rect id="_x0000_s6247" style="position:absolute;left:3220;top:2154;width:429;height:136" filled="f" strokeweight=".5pt">
                  <v:stroke endcap="round"/>
                </v:rect>
              </v:group>
            </v:group>
            <v:group id="_x0000_s6248" style="position:absolute;left:1934;top:2154;width:429;height:136" coordorigin="1934,2154" coordsize="429,136">
              <v:rect id="_x0000_s6249" style="position:absolute;left:1934;top:2154;width:429;height:136" fillcolor="yellow" stroked="f"/>
              <v:rect id="_x0000_s6250" style="position:absolute;left:1934;top:2154;width:429;height:136" filled="f" strokeweight=".5pt">
                <v:stroke endcap="round"/>
              </v:rect>
            </v:group>
            <v:group id="_x0000_s6251" style="position:absolute;left:2363;top:2154;width:429;height:136" coordorigin="2363,2154" coordsize="429,136">
              <v:rect id="_x0000_s6252" style="position:absolute;left:2363;top:2154;width:429;height:136" fillcolor="black" stroked="f"/>
              <v:rect id="_x0000_s6253" style="position:absolute;left:2363;top:2154;width:429;height:136" filled="f" strokeweight=".5pt">
                <v:stroke endcap="round"/>
              </v:rect>
            </v:group>
            <v:group id="_x0000_s6254" style="position:absolute;left:1934;top:2154;width:429;height:136" coordorigin="1934,2154" coordsize="429,136">
              <v:rect id="_x0000_s6255" style="position:absolute;left:1934;top:2154;width:429;height:136" fillcolor="yellow" stroked="f"/>
              <v:rect id="_x0000_s6256" style="position:absolute;left:1934;top:2154;width:429;height:136" filled="f" strokeweight=".5pt">
                <v:stroke endcap="round"/>
              </v:rect>
            </v:group>
            <v:group id="_x0000_s6257" style="position:absolute;left:2363;top:2154;width:429;height:136" coordorigin="2363,2154" coordsize="429,136">
              <v:rect id="_x0000_s6258" style="position:absolute;left:2363;top:2154;width:429;height:136" fillcolor="black" stroked="f"/>
              <v:rect id="_x0000_s6259" style="position:absolute;left:2363;top:2154;width:429;height:136" filled="f" strokeweight=".5pt">
                <v:stroke endcap="round"/>
              </v:rect>
            </v:group>
            <v:group id="_x0000_s6260" style="position:absolute;left:2790;top:2154;width:430;height:136" coordorigin="2790,2154" coordsize="430,136">
              <v:rect id="_x0000_s6261" style="position:absolute;left:2790;top:2154;width:430;height:136" fillcolor="yellow" stroked="f"/>
              <v:rect id="_x0000_s6262" style="position:absolute;left:2790;top:2154;width:430;height:136" filled="f" strokeweight=".5pt">
                <v:stroke endcap="round"/>
              </v:rect>
            </v:group>
            <v:group id="_x0000_s6263" style="position:absolute;left:3220;top:2154;width:429;height:136" coordorigin="3220,2154" coordsize="429,136">
              <v:rect id="_x0000_s6264" style="position:absolute;left:3220;top:2154;width:429;height:136" fillcolor="black" stroked="f"/>
              <v:rect id="_x0000_s6265" style="position:absolute;left:3220;top:2154;width:429;height:136" filled="f" strokeweight=".5pt">
                <v:stroke endcap="round"/>
              </v:rect>
            </v:group>
            <v:group id="_x0000_s6266" style="position:absolute;left:2790;top:2154;width:430;height:136" coordorigin="2790,2154" coordsize="430,136">
              <v:rect id="_x0000_s6267" style="position:absolute;left:2790;top:2154;width:430;height:136" fillcolor="yellow" stroked="f"/>
              <v:rect id="_x0000_s6268" style="position:absolute;left:2790;top:2154;width:430;height:136" filled="f" strokeweight=".5pt">
                <v:stroke endcap="round"/>
              </v:rect>
            </v:group>
            <v:group id="_x0000_s6269" style="position:absolute;left:3220;top:2154;width:429;height:136" coordorigin="3220,2154" coordsize="429,136">
              <v:rect id="_x0000_s6270" style="position:absolute;left:3220;top:2154;width:429;height:136" fillcolor="black" stroked="f"/>
              <v:rect id="_x0000_s6271" style="position:absolute;left:3220;top:2154;width:429;height:136" filled="f" strokeweight=".5pt">
                <v:stroke endcap="round"/>
              </v:rect>
            </v:group>
            <v:group id="_x0000_s6272" style="position:absolute;left:3644;top:2154;width:429;height:136" coordorigin="3644,2154" coordsize="429,136">
              <v:rect id="_x0000_s6273" style="position:absolute;left:3644;top:2154;width:429;height:136" fillcolor="yellow" stroked="f"/>
              <v:rect id="_x0000_s6274" style="position:absolute;left:3644;top:2154;width:429;height:136" filled="f" strokeweight=".5pt">
                <v:stroke endcap="round"/>
              </v:rect>
            </v:group>
            <v:group id="_x0000_s6275" style="position:absolute;left:4073;top:2154;width:429;height:136" coordorigin="4073,2154" coordsize="429,136">
              <v:rect id="_x0000_s6276" style="position:absolute;left:4073;top:2154;width:429;height:136" fillcolor="black" stroked="f"/>
              <v:rect id="_x0000_s6277" style="position:absolute;left:4073;top:2154;width:429;height:136" filled="f" strokeweight=".5pt">
                <v:stroke endcap="round"/>
              </v:rect>
            </v:group>
            <v:group id="_x0000_s6278" style="position:absolute;left:3644;top:2154;width:429;height:136" coordorigin="3644,2154" coordsize="429,136">
              <v:rect id="_x0000_s6279" style="position:absolute;left:3644;top:2154;width:429;height:136" fillcolor="yellow" stroked="f"/>
              <v:rect id="_x0000_s6280" style="position:absolute;left:3644;top:2154;width:429;height:136" filled="f" strokeweight=".5pt">
                <v:stroke endcap="round"/>
              </v:rect>
            </v:group>
            <v:group id="_x0000_s6281" style="position:absolute;left:4073;top:2154;width:429;height:136" coordorigin="4073,2154" coordsize="429,136">
              <v:rect id="_x0000_s6282" style="position:absolute;left:4073;top:2154;width:429;height:136" fillcolor="black" stroked="f"/>
              <v:rect id="_x0000_s6283" style="position:absolute;left:4073;top:2154;width:429;height:136" filled="f" strokeweight=".5pt">
                <v:stroke endcap="round"/>
              </v:rect>
            </v:group>
            <v:group id="_x0000_s6284" style="position:absolute;left:4501;top:2154;width:429;height:136" coordorigin="4501,2154" coordsize="429,136">
              <v:rect id="_x0000_s6285" style="position:absolute;left:4501;top:2154;width:429;height:136" fillcolor="yellow" stroked="f"/>
              <v:rect id="_x0000_s6286" style="position:absolute;left:4501;top:2154;width:429;height:136" filled="f" strokeweight=".5pt">
                <v:stroke endcap="round"/>
              </v:rect>
            </v:group>
            <v:group id="_x0000_s6287" style="position:absolute;left:4930;top:2154;width:429;height:136" coordorigin="4930,2154" coordsize="429,136">
              <v:rect id="_x0000_s6288" style="position:absolute;left:4930;top:2154;width:429;height:136" fillcolor="black" stroked="f"/>
              <v:rect id="_x0000_s6289" style="position:absolute;left:4930;top:2154;width:429;height:136" filled="f" strokeweight=".5pt">
                <v:stroke endcap="round"/>
              </v:rect>
            </v:group>
            <v:group id="_x0000_s6290" style="position:absolute;left:4501;top:2154;width:429;height:136" coordorigin="4501,2154" coordsize="429,136">
              <v:rect id="_x0000_s6291" style="position:absolute;left:4501;top:2154;width:429;height:136" fillcolor="yellow" stroked="f"/>
              <v:rect id="_x0000_s6292" style="position:absolute;left:4501;top:2154;width:429;height:136" filled="f" strokeweight=".5pt">
                <v:stroke endcap="round"/>
              </v:rect>
            </v:group>
            <v:group id="_x0000_s6293" style="position:absolute;left:4930;top:2154;width:429;height:136" coordorigin="4930,2154" coordsize="429,136">
              <v:rect id="_x0000_s6294" style="position:absolute;left:4930;top:2154;width:429;height:136" fillcolor="black" stroked="f"/>
              <v:rect id="_x0000_s6295" style="position:absolute;left:4930;top:2154;width:429;height:136" filled="f" strokeweight=".5pt">
                <v:stroke endcap="round"/>
              </v:rect>
            </v:group>
            <v:group id="_x0000_s6296" style="position:absolute;left:5356;top:2154;width:429;height:136" coordorigin="5356,2154" coordsize="429,136">
              <v:rect id="_x0000_s6297" style="position:absolute;left:5356;top:2154;width:429;height:136" fillcolor="yellow" stroked="f"/>
              <v:rect id="_x0000_s6298" style="position:absolute;left:5356;top:2154;width:429;height:136" filled="f" strokeweight=".5pt">
                <v:stroke endcap="round"/>
              </v:rect>
            </v:group>
            <v:group id="_x0000_s6299" style="position:absolute;left:5785;top:2154;width:429;height:136" coordorigin="5785,2154" coordsize="429,136">
              <v:rect id="_x0000_s6300" style="position:absolute;left:5785;top:2154;width:429;height:136" fillcolor="black" stroked="f"/>
              <v:rect id="_x0000_s6301" style="position:absolute;left:5785;top:2154;width:429;height:136" filled="f" strokeweight=".5pt">
                <v:stroke endcap="round"/>
              </v:rect>
            </v:group>
            <v:group id="_x0000_s6302" style="position:absolute;left:5356;top:2154;width:429;height:136" coordorigin="5356,2154" coordsize="429,136">
              <v:rect id="_x0000_s6303" style="position:absolute;left:5356;top:2154;width:429;height:136" fillcolor="yellow" stroked="f"/>
              <v:rect id="_x0000_s6304" style="position:absolute;left:5356;top:2154;width:429;height:136" filled="f" strokeweight=".5pt">
                <v:stroke endcap="round"/>
              </v:rect>
            </v:group>
            <v:group id="_x0000_s6305" style="position:absolute;left:5785;top:2154;width:429;height:136" coordorigin="5785,2154" coordsize="429,136">
              <v:rect id="_x0000_s6306" style="position:absolute;left:5785;top:2154;width:429;height:136" fillcolor="black" stroked="f"/>
              <v:rect id="_x0000_s6307" style="position:absolute;left:5785;top:2154;width:429;height:136" filled="f" strokeweight=".5pt">
                <v:stroke endcap="round"/>
              </v:rect>
            </v:group>
            <v:group id="_x0000_s6308" style="position:absolute;left:6212;top:2154;width:429;height:136" coordorigin="6212,2154" coordsize="429,136">
              <v:rect id="_x0000_s6309" style="position:absolute;left:6212;top:2154;width:429;height:136" fillcolor="yellow" stroked="f"/>
              <v:rect id="_x0000_s6310" style="position:absolute;left:6212;top:2154;width:429;height:136" filled="f" strokeweight=".5pt">
                <v:stroke endcap="round"/>
              </v:rect>
            </v:group>
            <v:group id="_x0000_s6311" style="position:absolute;left:6641;top:2154;width:430;height:136" coordorigin="6641,2154" coordsize="430,136">
              <v:rect id="_x0000_s6312" style="position:absolute;left:6641;top:2154;width:430;height:136" fillcolor="black" stroked="f"/>
              <v:rect id="_x0000_s6313" style="position:absolute;left:6641;top:2154;width:430;height:136" filled="f" strokeweight=".5pt">
                <v:stroke endcap="round"/>
              </v:rect>
            </v:group>
            <v:group id="_x0000_s6314" style="position:absolute;left:6212;top:2154;width:429;height:136" coordorigin="6212,2154" coordsize="429,136">
              <v:rect id="_x0000_s6315" style="position:absolute;left:6212;top:2154;width:429;height:136" fillcolor="yellow" stroked="f"/>
              <v:rect id="_x0000_s6316" style="position:absolute;left:6212;top:2154;width:429;height:136" filled="f" strokeweight=".5pt">
                <v:stroke endcap="round"/>
              </v:rect>
            </v:group>
            <v:group id="_x0000_s6317" style="position:absolute;left:6641;top:2154;width:430;height:136" coordorigin="6641,2154" coordsize="430,136">
              <v:rect id="_x0000_s6318" style="position:absolute;left:6641;top:2154;width:430;height:136" fillcolor="black" stroked="f"/>
              <v:rect id="_x0000_s6319" style="position:absolute;left:6641;top:2154;width:430;height:136" filled="f" strokeweight=".5pt">
                <v:stroke endcap="round"/>
              </v:rect>
            </v:group>
            <v:group id="_x0000_s6320" style="position:absolute;left:7066;top:2154;width:429;height:136" coordorigin="7066,2154" coordsize="429,136">
              <v:rect id="_x0000_s6321" style="position:absolute;left:7066;top:2154;width:429;height:136" fillcolor="yellow" stroked="f"/>
              <v:rect id="_x0000_s6322" style="position:absolute;left:7066;top:2154;width:429;height:136" filled="f" strokeweight=".5pt">
                <v:stroke endcap="round"/>
              </v:rect>
            </v:group>
            <v:group id="_x0000_s6323" style="position:absolute;left:7495;top:2154;width:429;height:136" coordorigin="7495,2154" coordsize="429,136">
              <v:rect id="_x0000_s6324" style="position:absolute;left:7495;top:2154;width:429;height:136" fillcolor="black" stroked="f"/>
              <v:rect id="_x0000_s6325" style="position:absolute;left:7495;top:2154;width:429;height:136" filled="f" strokeweight=".5pt">
                <v:stroke endcap="round"/>
              </v:rect>
            </v:group>
            <v:group id="_x0000_s6326" style="position:absolute;left:7066;top:2154;width:429;height:136" coordorigin="7066,2154" coordsize="429,136">
              <v:rect id="_x0000_s6327" style="position:absolute;left:7066;top:2154;width:429;height:136" fillcolor="yellow" stroked="f"/>
              <v:rect id="_x0000_s6328" style="position:absolute;left:7066;top:2154;width:429;height:136" filled="f" strokeweight=".5pt">
                <v:stroke endcap="round"/>
              </v:rect>
            </v:group>
            <v:group id="_x0000_s6329" style="position:absolute;left:7495;top:2154;width:429;height:136" coordorigin="7495,2154" coordsize="429,136">
              <v:rect id="_x0000_s6330" style="position:absolute;left:7495;top:2154;width:429;height:136" fillcolor="black" stroked="f"/>
              <v:rect id="_x0000_s6331" style="position:absolute;left:7495;top:2154;width:429;height:136" filled="f" strokeweight=".5pt">
                <v:stroke endcap="round"/>
              </v:rect>
            </v:group>
            <v:group id="_x0000_s6332" style="position:absolute;left:7922;top:2154;width:429;height:136" coordorigin="7922,2154" coordsize="429,136">
              <v:rect id="_x0000_s6333" style="position:absolute;left:7922;top:2154;width:429;height:136" fillcolor="yellow" stroked="f"/>
              <v:rect id="_x0000_s6334" style="position:absolute;left:7922;top:2154;width:429;height:136" filled="f" strokeweight=".5pt">
                <v:stroke endcap="round"/>
              </v:rect>
            </v:group>
            <v:group id="_x0000_s6335" style="position:absolute;left:8351;top:2154;width:430;height:136" coordorigin="8351,2154" coordsize="430,136">
              <v:rect id="_x0000_s6336" style="position:absolute;left:8351;top:2154;width:430;height:136" fillcolor="black" stroked="f"/>
              <v:rect id="_x0000_s6337" style="position:absolute;left:8351;top:2154;width:430;height:136" filled="f" strokeweight=".5pt">
                <v:stroke endcap="round"/>
              </v:rect>
            </v:group>
            <v:group id="_x0000_s6338" style="position:absolute;left:7922;top:2154;width:429;height:136" coordorigin="7922,2154" coordsize="429,136">
              <v:rect id="_x0000_s6339" style="position:absolute;left:7922;top:2154;width:429;height:136" fillcolor="yellow" stroked="f"/>
              <v:rect id="_x0000_s6340" style="position:absolute;left:7922;top:2154;width:429;height:136" filled="f" strokeweight=".5pt">
                <v:stroke endcap="round"/>
              </v:rect>
            </v:group>
            <v:group id="_x0000_s6341" style="position:absolute;left:8351;top:2154;width:430;height:136" coordorigin="8351,2154" coordsize="430,136">
              <v:rect id="_x0000_s6342" style="position:absolute;left:8351;top:2154;width:430;height:136" fillcolor="black" stroked="f"/>
              <v:rect id="_x0000_s6343" style="position:absolute;left:8351;top:2154;width:430;height:136" filled="f" strokeweight=".5pt">
                <v:stroke endcap="round"/>
              </v:rect>
            </v:group>
            <v:group id="_x0000_s6344" style="position:absolute;left:721;top:1211;width:1855;height:664" coordorigin="721,1211" coordsize="1855,664">
              <v:shape id="_x0000_s6345" style="position:absolute;left:721;top:1211;width:1855;height:664" coordsize="9508,3400" path="m566,hdc254,,,254,,566hal,2833hdc,3146,254,3400,566,3400hal8941,3400hdc9254,3400,9508,3146,9508,2833hal9508,566hdc9508,254,9254,,8941,hal566,hdxe" fillcolor="#ffc" strokeweight="0">
                <v:path arrowok="t"/>
              </v:shape>
              <v:shape id="_x0000_s6346" style="position:absolute;left:721;top:1211;width:1855;height:664" coordsize="9508,3400" path="m566,hdc254,,,254,,566hal,2833hdc,3146,254,3400,566,3400hal8941,3400hdc9254,3400,9508,3146,9508,2833hal9508,566hdc9508,254,9254,,8941,hal566,hdxe" filled="f" strokeweight=".5pt">
                <v:stroke endcap="round"/>
                <v:path arrowok="t"/>
              </v:shape>
            </v:group>
            <v:group id="_x0000_s6347" style="position:absolute;left:936;top:1891;width:333;height:246" coordorigin="936,1891" coordsize="333,246">
              <v:oval id="_x0000_s6348" style="position:absolute;left:936;top:1891;width:333;height:246" fillcolor="#bbe0e3" strokeweight="0"/>
              <v:oval id="_x0000_s6349" style="position:absolute;left:936;top:1891;width:333;height:246" filled="f" strokeweight=".5pt">
                <v:stroke endcap="round"/>
              </v:oval>
            </v:group>
            <v:group id="_x0000_s6350" style="position:absolute;left:2005;top:1891;width:335;height:246" coordorigin="2005,1891" coordsize="335,246">
              <v:oval id="_x0000_s6351" style="position:absolute;left:2005;top:1891;width:335;height:246" fillcolor="#bbe0e3" strokeweight="0"/>
              <v:oval id="_x0000_s6352" style="position:absolute;left:2005;top:1891;width:335;height:246" filled="f" strokeweight=".5pt">
                <v:stroke endcap="round"/>
              </v:oval>
            </v:group>
            <v:group id="_x0000_s6353" style="position:absolute;left:1862;top:1107;width:499;height:208" coordorigin="1862,1107" coordsize="499,208">
              <v:rect id="_x0000_s6354" style="position:absolute;left:1862;top:1107;width:499;height:208" fillcolor="#bbe0e3" stroked="f"/>
              <v:rect id="_x0000_s6355" style="position:absolute;left:1862;top:1107;width:499;height:208" filled="f" strokeweight=".5pt">
                <v:stroke endcap="round"/>
              </v:rect>
            </v:group>
            <v:line id="_x0000_s6356" style="position:absolute" from="2361,1159" to="2504,1160" strokeweight=".5pt">
              <v:stroke endcap="round"/>
            </v:line>
            <v:line id="_x0000_s6357" style="position:absolute;flip:y" from="2504,897" to="2505,1159" strokeweight=".5pt">
              <v:stroke endcap="round"/>
            </v:line>
            <v:shape id="_x0000_s6358" style="position:absolute;left:2509;top:791;width:517;height:210" coordsize="517,210" path="m,210hdc117,144,235,78,282,64v47,-13,-39,76,,65c321,118,478,21,517,e" filled="f" strokeweight=".5pt">
              <v:stroke endcap="round"/>
              <v:path arrowok="t"/>
            </v:shape>
            <v:group id="_x0000_s6359" style="position:absolute;left:2657;top:1524;width:785;height:250" coordorigin="2657,1524" coordsize="785,250">
              <v:shape id="_x0000_s6360" style="position:absolute;left:2657;top:1524;width:785;height:250" coordsize="785,250" path="m576,r,70l,70,,180r576,l576,250,785,125,576,xe" fillcolor="#bbe0e3" stroked="f">
                <v:path arrowok="t"/>
              </v:shape>
              <v:shape id="_x0000_s6361" style="position:absolute;left:2657;top:1524;width:785;height:250" coordsize="785,250" path="m576,r,70l,70,,180r576,l576,250,785,125,576,xe" filled="f" strokeweight=".5pt">
                <v:stroke endcap="round"/>
                <v:path arrowok="t"/>
              </v:shape>
            </v:group>
            <v:rect id="_x0000_s6362" style="position:absolute;left:2678;top:1329;width:91;height:410;mso-wrap-style:none" filled="f" stroked="f">
              <v:textbox style="mso-next-textbox:#_x0000_s6362;mso-fit-shape-to-text:t" inset="0,0,0,0">
                <w:txbxContent>
                  <w:p w14:paraId="35913F89" w14:textId="77777777" w:rsidR="00CF2B46" w:rsidRDefault="00CF2B46"/>
                </w:txbxContent>
              </v:textbox>
            </v:rect>
            <v:shape id="_x0000_s6363" style="position:absolute;left:4795;top:739;width:605;height:341" coordsize="517,208" path="m517,208hdc400,143,282,77,235,64v-47,-14,39,74,,64c196,117,39,21,,e" filled="f" strokeweight=".5pt">
              <v:stroke endcap="round"/>
              <v:path arrowok="t"/>
            </v:shape>
            <v:shape id="_x0000_s6364" style="position:absolute;left:6120;top:720;width:360;height:360" coordsize="1548,260" path="m1548,260hdc1197,178,843,97,704,80v-140,-17,118,93,,80c586,147,118,26,,e" filled="f" strokeweight=".5pt">
              <v:stroke endcap="round"/>
              <v:path arrowok="t"/>
            </v:shape>
            <v:group id="_x0000_s6365" style="position:absolute;left:3615;top:1211;width:1854;height:664" coordorigin="3615,1211" coordsize="1854,664">
              <v:shape id="_x0000_s6366" style="position:absolute;left:3615;top:1211;width:1854;height:664" coordsize="9508,3400" path="m567,hdc254,,,254,,566hal,2833hdc,3146,254,3400,567,3400hal8942,3400hdc9255,3400,9508,3146,9508,2833hal9508,566hdc9508,254,9255,,8942,hal567,hdxe" fillcolor="#ffc" strokeweight="0">
                <v:path arrowok="t"/>
              </v:shape>
              <v:shape id="_x0000_s6367" style="position:absolute;left:3615;top:1211;width:1854;height:664" coordsize="9508,3400" path="m567,hdc254,,,254,,566hal,2833hdc,3146,254,3400,567,3400hal8942,3400hdc9255,3400,9508,3146,9508,2833hal9508,566hdc9508,254,9255,,8942,hal567,hdxe" filled="f" strokeweight=".5pt">
                <v:stroke endcap="round"/>
                <v:path arrowok="t"/>
              </v:shape>
            </v:group>
            <v:group id="_x0000_s6368" style="position:absolute;left:3829;top:1891;width:333;height:246" coordorigin="3829,1891" coordsize="333,246">
              <v:oval id="_x0000_s6369" style="position:absolute;left:3829;top:1891;width:333;height:246" fillcolor="#bbe0e3" strokeweight="0"/>
              <v:oval id="_x0000_s6370" style="position:absolute;left:3829;top:1891;width:333;height:246" filled="f" strokeweight=".5pt">
                <v:stroke endcap="round"/>
              </v:oval>
            </v:group>
            <v:group id="_x0000_s6371" style="position:absolute;left:4899;top:1891;width:335;height:246" coordorigin="4899,1891" coordsize="335,246">
              <v:oval id="_x0000_s6372" style="position:absolute;left:4899;top:1891;width:335;height:246" fillcolor="#bbe0e3" strokeweight="0"/>
              <v:oval id="_x0000_s6373" style="position:absolute;left:4899;top:1891;width:335;height:246" filled="f" strokeweight=".5pt">
                <v:stroke endcap="round"/>
              </v:oval>
            </v:group>
            <v:group id="_x0000_s6374" style="position:absolute;left:4756;top:1107;width:499;height:208" coordorigin="4756,1107" coordsize="499,208">
              <v:rect id="_x0000_s6375" style="position:absolute;left:4756;top:1107;width:499;height:208" fillcolor="#bbe0e3" stroked="f"/>
              <v:rect id="_x0000_s6376" style="position:absolute;left:4756;top:1107;width:499;height:208" filled="f" strokeweight=".5pt">
                <v:stroke endcap="round"/>
              </v:rect>
            </v:group>
            <v:rect id="_x0000_s6377" style="position:absolute;left:4844;top:1101;width:91;height:410;mso-wrap-style:none" filled="f" stroked="f">
              <v:textbox style="mso-next-textbox:#_x0000_s6377;mso-fit-shape-to-text:t" inset="0,0,0,0">
                <w:txbxContent>
                  <w:p w14:paraId="34F03516" w14:textId="77777777" w:rsidR="00CF2B46" w:rsidRDefault="00CF2B46"/>
                </w:txbxContent>
              </v:textbox>
            </v:rect>
            <v:line id="_x0000_s6378" style="position:absolute" from="5255,1159" to="5398,1160" strokeweight=".5pt">
              <v:stroke endcap="round"/>
            </v:line>
            <v:line id="_x0000_s6379" style="position:absolute;flip:y" from="5398,897" to="5399,1159" strokeweight=".5pt">
              <v:stroke endcap="round"/>
            </v:line>
            <v:group id="_x0000_s6380" style="position:absolute;left:6417;top:1211;width:1855;height:664" coordorigin="6417,1211" coordsize="1855,664">
              <v:shape id="_x0000_s6381" style="position:absolute;left:6417;top:1211;width:1855;height:664" coordsize="4754,1700" path="m283,hdc127,,,127,,283hal,1416hdc,1573,127,1700,283,1700hal4471,1700hdc4627,1700,4754,1573,4754,1416hal4754,283hdc4754,127,4627,,4471,hal283,hdxe" fillcolor="#ffc" strokeweight="0">
                <v:path arrowok="t"/>
              </v:shape>
              <v:shape id="_x0000_s6382" style="position:absolute;left:6417;top:1211;width:1855;height:664" coordsize="4754,1700" path="m283,hdc127,,,127,,283hal,1416hdc,1573,127,1700,283,1700hal4471,1700hdc4627,1700,4754,1573,4754,1416hal4754,283hdc4754,127,4627,,4471,hal283,hdxe" filled="f" strokeweight=".5pt">
                <v:stroke endcap="round"/>
                <v:path arrowok="t"/>
              </v:shape>
            </v:group>
            <v:group id="_x0000_s6383" style="position:absolute;left:6632;top:1891;width:333;height:246" coordorigin="6632,1891" coordsize="333,246">
              <v:oval id="_x0000_s6384" style="position:absolute;left:6632;top:1891;width:333;height:246" fillcolor="#bbe0e3" strokeweight="0"/>
              <v:oval id="_x0000_s6385" style="position:absolute;left:6632;top:1891;width:333;height:246" filled="f" strokeweight=".5pt">
                <v:stroke endcap="round"/>
              </v:oval>
            </v:group>
            <v:group id="_x0000_s6386" style="position:absolute;left:7701;top:1891;width:335;height:246" coordorigin="7701,1891" coordsize="335,246">
              <v:oval id="_x0000_s6387" style="position:absolute;left:7701;top:1891;width:335;height:246" fillcolor="#bbe0e3" strokeweight="0"/>
              <v:oval id="_x0000_s6388" style="position:absolute;left:7701;top:1891;width:335;height:246" filled="f" strokeweight=".5pt">
                <v:stroke endcap="round"/>
              </v:oval>
            </v:group>
            <v:rect id="_x0000_s6389" style="position:absolute;left:7647;top:1101;width:91;height:410;mso-wrap-style:none" filled="f" stroked="f">
              <v:textbox style="mso-next-textbox:#_x0000_s6389;mso-fit-shape-to-text:t" inset="0,0,0,0">
                <w:txbxContent>
                  <w:p w14:paraId="499BBB88" w14:textId="77777777" w:rsidR="00CF2B46" w:rsidRDefault="00CF2B46"/>
                </w:txbxContent>
              </v:textbox>
            </v:rect>
            <v:rect id="_x0000_s6390" style="position:absolute;left:1951;top:1101;width:91;height:410;mso-wrap-style:none" filled="f" stroked="f">
              <v:textbox style="mso-next-textbox:#_x0000_s6390;mso-fit-shape-to-text:t" inset="0,0,0,0">
                <w:txbxContent>
                  <w:p w14:paraId="2ED4FDD6" w14:textId="77777777" w:rsidR="00CF2B46" w:rsidRDefault="00CF2B46"/>
                </w:txbxContent>
              </v:textbox>
            </v:rect>
            <v:group id="_x0000_s6391" style="position:absolute;left:2717;top:582;width:429;height:209" coordorigin="2717,582" coordsize="429,209">
              <v:rect id="_x0000_s6392" style="position:absolute;left:2717;top:582;width:429;height:209" fillcolor="#bbe0e3" stroked="f"/>
              <v:rect id="_x0000_s6393" style="position:absolute;left:2717;top:582;width:429;height:209" filled="f" strokeweight=".5pt">
                <v:stroke endcap="round"/>
              </v:rect>
            </v:group>
            <v:shape id="_x0000_s6394" type="#_x0000_t202" style="position:absolute;left:4170;top:240;width:900;height:360" filled="f" stroked="f">
              <v:textbox style="mso-next-textbox:#_x0000_s6173" inset="5.85pt,.7pt,5.85pt,.7pt">
                <w:txbxContent>
                  <w:p w14:paraId="683CA9CB" w14:textId="77777777" w:rsidR="0084589B" w:rsidRPr="00DE0A0F" w:rsidRDefault="0084589B" w:rsidP="007522DA">
                    <w:pPr>
                      <w:rPr>
                        <w:b/>
                        <w:sz w:val="24"/>
                        <w:szCs w:val="24"/>
                        <w:lang w:val="en-US"/>
                      </w:rPr>
                    </w:pPr>
                    <w:r w:rsidRPr="00DE0A0F">
                      <w:rPr>
                        <w:b/>
                        <w:sz w:val="24"/>
                        <w:szCs w:val="24"/>
                        <w:lang w:val="en-US"/>
                      </w:rPr>
                      <w:t>AIPN</w:t>
                    </w:r>
                  </w:p>
                </w:txbxContent>
              </v:textbox>
            </v:shape>
            <v:shape id="_x0000_s6395" type="#_x0000_t202" style="position:absolute;left:1860;top:1095;width:720;height:360" filled="f" stroked="f">
              <v:textbox style="mso-next-textbox:#_x0000_s6395" inset="5.85pt,.7pt,5.85pt,.7pt">
                <w:txbxContent>
                  <w:p w14:paraId="68F0511D" w14:textId="77777777" w:rsidR="0084589B" w:rsidRPr="001B7A1C" w:rsidRDefault="0084589B" w:rsidP="007522DA">
                    <w:pPr>
                      <w:rPr>
                        <w:b/>
                        <w:sz w:val="16"/>
                        <w:szCs w:val="16"/>
                        <w:lang w:val="en-US"/>
                      </w:rPr>
                    </w:pPr>
                    <w:r w:rsidRPr="001B7A1C">
                      <w:rPr>
                        <w:b/>
                        <w:sz w:val="16"/>
                        <w:szCs w:val="16"/>
                        <w:lang w:val="en-US"/>
                      </w:rPr>
                      <w:t>MR</w:t>
                    </w:r>
                  </w:p>
                </w:txbxContent>
              </v:textbox>
            </v:shape>
            <v:shape id="_x0000_s6396" type="#_x0000_t202" style="position:absolute;left:4755;top:1106;width:720;height:360" filled="f" stroked="f">
              <v:textbox style="mso-next-textbox:#_x0000_s6396" inset="5.85pt,.7pt,5.85pt,.7pt">
                <w:txbxContent>
                  <w:p w14:paraId="40F78CDF" w14:textId="77777777" w:rsidR="0084589B" w:rsidRPr="001B7A1C" w:rsidRDefault="0084589B" w:rsidP="007522DA">
                    <w:pPr>
                      <w:rPr>
                        <w:b/>
                        <w:sz w:val="16"/>
                        <w:szCs w:val="16"/>
                        <w:lang w:val="en-US"/>
                      </w:rPr>
                    </w:pPr>
                    <w:r w:rsidRPr="001B7A1C">
                      <w:rPr>
                        <w:b/>
                        <w:sz w:val="16"/>
                        <w:szCs w:val="16"/>
                        <w:lang w:val="en-US"/>
                      </w:rPr>
                      <w:t>MR</w:t>
                    </w:r>
                  </w:p>
                </w:txbxContent>
              </v:textbox>
            </v:shape>
            <v:oval id="_x0000_s6397" style="position:absolute;left:900;top:1275;width:1440;height:540" fillcolor="#ffff79">
              <v:textbox inset="5.85pt,.7pt,5.85pt,.7pt"/>
            </v:oval>
            <v:group id="_x0000_s6398" style="position:absolute;left:1011;top:1544;width:356;height:296" coordorigin="1011,1544" coordsize="356,296">
              <v:shape id="_x0000_s6399" style="position:absolute;left:1029;top:1558;width:55;height:54" coordsize="55,54" path="m,10l,9,2,8,2,6,3,5,6,4,7,3,9,2,12,1,18,r,l19,r2,1l25,5r5,6l34,16r4,4l43,26r4,5l50,35r5,6l55,41r,l52,42r-3,2l46,45r-3,1l38,48r-2,2l33,51r-3,3l25,48,21,43,16,38,13,32,9,27,6,20,3,15,,10xe" fillcolor="#666" stroked="f">
                <v:path arrowok="t"/>
              </v:shape>
              <v:shape id="_x0000_s6400" style="position:absolute;left:1057;top:1579;width:294;height:248" coordsize="294,248" path="m276,205r-12,4l253,215r-11,4l230,223r-11,5l207,232r-12,4l182,242r-3,1l176,244r-3,1l170,246r-3,l164,247r-3,1l158,248r-9,-2l142,238,126,220,109,200,92,178,74,156,56,133,39,110,19,86,2,63,,62,,60,,58,,57,,56,2,55r,-1l2,52,3,48,9,45r,l9,45r,l9,45r,l9,45r-1,l8,45,22,38,36,30,50,25,65,19,81,13,98,9,114,5,130,r,l130,r,l132,r,l132,r,l132,r4,2l139,3r3,1l145,5r3,2l151,9r1,2l155,13r19,21l192,54r15,19l223,93r15,19l253,131r14,21l285,173r6,13l294,193r-2,1l292,197r-2,2l288,200r-3,1l282,203r-3,1l276,205xe" fillcolor="#ff8c00" stroked="f">
                <v:path arrowok="t"/>
              </v:shape>
              <v:shape id="_x0000_s6401" style="position:absolute;left:1039;top:1566;width:328;height:274" coordsize="328,274" path="m327,197r-8,-12l303,164,288,143,274,123,259,102,243,82,228,63,210,42,191,21r-5,-3l182,13r-4,-3l172,7,166,4,160,2,152,1,145,r-1,l142,r-1,l141,1r-2,l138,2r-2,l136,3r12,10l148,13r,l148,13r2,l150,13r,l150,13r,l154,15r3,1l160,17r3,1l166,20r3,2l170,24r3,2l192,47r18,20l225,86r16,20l256,125r15,19l285,165r18,21l309,199r3,7l310,207r,3l308,212r-2,1l303,214r-3,2l297,217r-3,1l282,222r-11,6l260,232r-12,4l237,241r-12,4l213,249r-13,6l197,256r-3,1l191,258r-3,1l185,259r-3,1l179,261r-3,l167,259r-7,-8l144,233,127,213,110,191,92,169,74,146,57,123,37,99,20,76,18,75r,-2l18,71r,-1l18,69r2,-1l20,67r,-2l21,61r6,-3l27,58r,l27,58r,l27,58r,l26,58r,l40,51,54,43,68,38,83,32,99,26r17,-4l132,18r16,-5l136,3,119,7r-17,4l86,17,70,22,54,28,39,35,24,42,11,51r-2,l8,51r,1l6,52r,1l5,53r,1l5,54r,1l3,58,2,61r,3l,67r,2l,72r,3l,78r2,2l21,105r19,24l59,154r20,25l96,201r18,23l132,244r15,18l154,268r1,1l155,269r,l155,270r2,l157,270r1,1l158,271r6,2l167,273r5,1l175,274r4,l183,273r5,-1l195,271r8,-2l216,263r13,-4l241,255r12,-6l265,245r13,-5l290,235r13,-5l308,228r4,-2l315,224r4,-3l322,219r2,-3l325,213r2,-2l328,203r,-1l328,201r,l327,200r,-1l327,198r,-1l327,197xe" fillcolor="black" stroked="f">
                <v:path arrowok="t"/>
              </v:shape>
              <v:shape id="_x0000_s6402" style="position:absolute;left:1011;top:1544;width:89;height:75" coordsize="89,75" path="m37,73r2,l40,72r,-1l42,71r1,-1l45,70r,-1l46,68r2,l43,62,39,57,34,52,31,46,27,41,24,34,21,29,18,24r,-1l20,22r,-2l21,19r3,-1l25,17r2,-1l30,15r6,-1l36,14r1,l39,15r4,4l48,25r4,5l56,34r5,6l65,45r3,4l73,55r3,-1l77,53r2,-1l82,50r1,l85,49r2,-1l89,47,85,43,80,38,77,32,73,28,68,23,64,17,59,13,55,8,49,3r-1,l48,2r-2,l46,2r,l45,1r,l43,1r-4,l36,r,l34,r,l33,r,l33,,31,r,l23,3,20,4,15,6,12,9,8,11,5,13,3,16,2,18,,22r2,7l5,37r3,6l12,50r6,7l23,63r5,6l33,75r,l34,75r,-1l34,74r2,l36,74r,-1l37,73xe" fillcolor="black" stroked="f">
                <v:path arrowok="t"/>
              </v:shape>
              <v:shape id="_x0000_s6403" style="position:absolute;left:1106;top:1609;width:25;height:23" coordsize="25,23" path="m1,10r,1l3,12r,2l4,15r2,2l6,18r1,1l9,20r1,1l12,22r1,l15,23r1,l18,23r1,-1l21,22r1,-1l23,20r2,-1l25,18r,-3l25,14r,-1l23,12,22,11r,-1l21,9r,-1l19,7r,l18,6r,-1l16,4,15,3,13,2,12,,10,,9,,7,,6,2,3,2r,1l1,4,,5,,7,,8,,9r1,1xe" fillcolor="black" stroked="f">
                <v:path arrowok="t"/>
              </v:shape>
              <v:shape id="_x0000_s6404" style="position:absolute;left:1132;top:1600;width:27;height:22" coordsize="27,22" path="m2,11r1,1l5,13r,1l6,15r,1l8,17r1,1l9,19r2,1l12,21r2,l15,22r3,l20,22r1,-1l23,21r1,-1l26,19r,-1l27,17r,-1l27,14,26,13r,-1l24,11,23,9r,-1l21,7r,-1l20,5,18,4r,-1l17,2,15,1r-1,l11,,9,,8,,6,1,5,1,3,2,2,3r,1l,5,,7,,8,2,9r,2xe" fillcolor="black" stroked="f">
                <v:path arrowok="t"/>
              </v:shape>
              <v:shape id="_x0000_s6405" style="position:absolute;left:1160;top:1591;width:24;height:21" coordsize="24,21" path="m2,10r,1l3,12r,1l5,14r,2l6,17r2,1l8,18r1,2l11,21r3,l15,21r2,l18,21r2,l21,20r2,-2l24,17r,-1l24,14r,-1l24,12,23,11r,-1l21,10r,l21,9r,l21,9r,l20,9r,l20,9r1,l21,9r,l21,9r,l21,9r,1l21,9r,-1l21,8,20,7r,l20,6,18,5r,l18,3,17,2,15,1,14,,12,,9,,8,,6,1,5,1,3,2,2,3r,2l,6,,7,2,9r,1xe" fillcolor="black" stroked="f">
                <v:path arrowok="t"/>
              </v:shape>
              <v:shape id="_x0000_s6406" style="position:absolute;left:1162;top:1708;width:32;height:19" coordsize="32,19" path="m29,15r,l29,15r2,-1l31,14r,l31,13r,l31,12r1,l32,11r,l32,10r,l31,9r,l31,9r,-1l31,9r,-1l31,8r,l31,8r,l31,7r,l31,7r,l31,7r,l31,7r,l31,7r,l31,7r,-2l29,5r,-1l28,3r,l27,3r,-1l25,2,24,1r-2,l22,,21,,19,,18,,16,,15,,13,1r,l12,1,10,2,9,2r,l7,3,6,3r,l4,3r,1l3,4r,1l1,5r,2l1,7,,10r,1l1,11r,1l1,13r2,1l3,15r1,1l4,17r2,1l7,18r,l9,18r,1l10,19r,l12,19r,l16,18r2,l19,18r2,l21,18r1,-1l24,17r1,l25,17r4,-2xe" fillcolor="black" stroked="f">
                <v:path arrowok="t"/>
              </v:shape>
              <v:shape id="_x0000_s6407" style="position:absolute;left:1206;top:1693;width:30;height:19" coordsize="30,19" path="m3,12r,1l3,14r2,l5,15r,l6,16r,l8,17r,l9,18r,l9,18r2,l11,18r,1l11,19r1,l15,19r1,l18,19r1,l21,19r,-1l22,18r2,-1l25,16r2,-1l28,15r,l30,14r,l30,13r,l30,12r,l30,10r,-1l30,9r,-1l30,8r,-1l28,7r,-2l28,5r,-1l27,4r,-1l27,3r-2,l25,2r-1,l24,2r,l24,2r,-1l22,1r,l22,1r,l22,1,21,,19,,18,r,l16,,15,r,l15,,14,,12,1r-1,l9,1,8,2,6,3,5,3,3,4,2,9,,9r,1l2,10r,1l2,11r,l2,12r,l3,12xe" fillcolor="black" stroked="f">
                <v:path arrowok="t"/>
              </v:shape>
              <v:shape id="_x0000_s6408" style="position:absolute;left:1245;top:1678;width:28;height:19" coordsize="28,19" path="m3,14r,l3,14r,l3,14r,1l3,15r,l3,15r,l3,16r1,l4,16r,1l4,17r2,l6,17r,1l6,18r1,l7,18r1,l8,19r2,l10,19r1,l11,19r2,l16,18r1,l17,18r2,-1l20,17r,l22,16r,l23,16r,l23,16r2,-1l25,15r1,l26,14r,l26,13r2,l28,12r,-1l28,11r,l28,10r,l28,9r,l28,9,26,8r,-2l26,6r,-1l25,4r,l25,3r-2,l23,2r,l22,1r,l20,r,l19,,17,,16,r,l14,r,l13,r,l11,r,l11,1r-1,l8,2,7,2r,1l6,3,4,4r,l3,5,4,4r,l3,5r,l3,5,1,5r,1l1,6r,l1,8r,l1,8,,9r,l,9r,l,9r,l,10r,l,11r,l,12r,l1,12r,1l1,13r2,1xe" fillcolor="black" stroked="f">
                <v:path arrowok="t"/>
              </v:shape>
              <v:shape id="_x0000_s6409" style="position:absolute;left:1181;top:1731;width:33;height:19" coordsize="33,19" path="m31,12r,-1l33,10r,-1l33,9r,-1l31,7r,l30,6r,-1l30,6r,l30,5r,l30,5r,l30,5r,l28,5r,-1l28,4,27,3r,l27,3,25,2r,l24,2r,-1l22,1,21,r,l19,,18,,16,,15,r,l13,r,1l12,1r-2,l10,1,9,2,8,2r,l8,2r,l8,2,6,2r,1l6,3r,l5,3r,l3,4r,l2,5r,l2,6,,6,,8r,l,8r,l,8r,l,8r,l,8,,9r,1l,10r,1l,11r,l2,12r,l2,12r,2l5,16r1,2l9,19r4,l16,19r3,-1l24,17r3,-1l27,16r1,-1l28,15r2,l30,14r,l31,12r,xe" fillcolor="black" stroked="f">
                <v:path arrowok="t"/>
              </v:shape>
              <v:shape id="_x0000_s6410" style="position:absolute;left:1222;top:1716;width:30;height:19" coordsize="30,19" path="m5,4l3,4r,l3,5,2,5r,l2,5r,1l2,6,,7r,l,8r,l,9r,l,10r,l,10r2,2l2,12r,2l3,15r,1l5,16r,1l6,18r2,l9,18r2,1l14,19r1,-1l18,18r2,-1l21,17r3,-1l26,15r3,-1l29,14r,-2l30,12r,l30,12r,-1l30,11r,l30,7r,l30,6r,l29,5r,l29,5r,-1l29,4r,l27,4r,l27,4r,l27,4r,l27,3r,l27,3r,l27,3r,l27,3r,l27,3,26,2r,-1l24,1,23,,21,,20,,18,,17,,15,1r-1,l14,1,12,2r-1,l9,2,8,3,6,3,5,4xe" fillcolor="black" stroked="f">
                <v:path arrowok="t"/>
              </v:shape>
              <v:shape id="_x0000_s6411" style="position:absolute;left:1262;top:1700;width:28;height:18" coordsize="28,18" path="m6,3l5,4,3,4r,1l2,5r,1l2,7,,7,,8,,9r,1l,10r2,1l2,12r,l2,13r1,2l3,15r2,2l6,17r,1l8,18r1,l9,18r2,l12,18r2,l17,17r,l18,16r,l18,16r2,-1l20,15r1,l21,13r2,2l23,13r,l23,13r1,l24,13r,l24,13r1,l27,11r,-1l28,9r,l28,8r,l28,7r,-1l28,6r,-1l28,5,27,4r,l27,3r,l25,3r,-1l24,2r,-1l23,1,21,r,l20,,18,,17,,15,,14,1r-2,l11,1,9,2,8,3,6,3,5,4,6,3xe" fillcolor="black" stroked="f">
                <v:path arrowok="t"/>
              </v:shape>
              <v:shape id="_x0000_s6412" style="position:absolute;left:1200;top:1751;width:31;height:20" coordsize="31,20" path="m25,17r,-1l27,16r,l27,16r,l27,16r,l28,15r-1,1l27,16r1,-1l28,15r2,l30,14r,l30,14r1,-1l31,12r,-1l31,10r,-1l31,7r,l30,6,28,5r,l28,5r,l28,5r,l28,5r,l28,4r-1,l27,3,25,2r,l24,1r-2,l21,r,1l20,1r,l18,1r,l18,1r,l18,1,17,2r-2,l14,3r-2,l11,3,9,4,8,4,6,5,5,5r,l3,5r,1l2,6r,l2,7r,l,9r,l,10r,l,10r,1l,11r,l,12r,l,13r,l,13r,l,13r,l,14r,l,14r,1l,16r2,l2,17r,l3,17r,1l3,18r2,l5,19r1,l6,19r,l8,20r,l8,20r1,l11,20r1,l14,20r1,-1l18,19r2,l21,18r1,l24,17r1,xe" fillcolor="black" stroked="f">
                <v:path arrowok="t"/>
              </v:shape>
              <v:shape id="_x0000_s6413" style="position:absolute;left:1240;top:1734;width:31;height:21" coordsize="31,21" path="m27,15r,l28,15r,l30,14r,l30,13r1,l31,12r,-1l31,11r,-2l31,9r,-1l31,8r,l31,7r,l30,5r,l30,5r,l28,5r,l28,4r,l28,4r,l28,3r-1,l27,3r,l25,2r,l24,2r,l24,1r,l22,1,22,,21,r,l21,,19,,18,r,l16,1r,l16,1r,l16,1r-1,l13,2r-1,l11,2r,1l9,3,8,4,6,5r,l6,5,5,5r,l3,6r,l3,7,2,7r,1l,11r,1l,13r,l2,14r,l2,15r,1l2,16r,l2,16r,1l2,17r,l2,18r1,l3,18r,l5,19r,l5,20r,l5,20r1,l6,20r,l8,21r,l9,21r,l9,21r2,l11,21r1,l12,21r1,l13,21r2,-1l18,19r1,l21,18r1,l24,17r1,-1l27,15r,xe" fillcolor="black" stroked="f">
                <v:path arrowok="t"/>
              </v:shape>
              <v:shape id="_x0000_s6414" style="position:absolute;left:1279;top:1721;width:32;height:20" coordsize="32,20" path="m28,16r,-1l29,15r,l29,14r2,l31,14r,-1l32,13r,-1l32,12r,-1l32,10r,l32,9r,l32,7r-1,l31,7r,-1l31,6r,l31,6r,-1l31,5r-2,l29,5r,-1l29,3r,l28,2r,-1l26,1,26,,25,,23,r,l22,r,l22,r,l22,r,l19,,17,,14,1r-1,l10,2,8,2,7,3,4,4,1,6r,l1,7,,7,,9r,l,10r,1l,11r,1l,12r1,1l1,13r,1l1,14r2,1l3,15r,1l3,16r1,1l4,17r,1l6,19r,l7,19r1,1l10,20r3,l14,19r3,l19,18r1,l22,17r3,l26,16r2,-1l28,16xe" fillcolor="black" stroked="f">
                <v:path arrowok="t"/>
              </v:shape>
              <v:shape id="_x0000_s6415" style="position:absolute;left:1220;top:1771;width:31;height:23" coordsize="31,23" path="m26,6l25,5r,-1l23,4r,-2l23,2,22,1r-2,l20,,19,1r-2,l17,1r-1,l16,1r,l16,1r,l14,2r-1,l13,2,11,4r-1,l8,4,7,4r,1l5,5,4,5,2,5r,1l1,6r,1l1,8,,8,,9r,2l,12r,1l,14r,2l1,17r,2l2,20r2,l4,21r1,1l5,22r2,l8,23r,l10,23r1,l14,22r2,l17,21r2,l20,20r2,l23,20r2,-1l26,17r2,l28,17r,-1l29,16r,l29,15r2,l31,14r,l31,11r,l31,11r,-1l31,10r,l31,10r,-1l31,9r-2,l29,8r,l28,7r,l28,6r-2,l26,6xe" fillcolor="black" stroked="f">
                <v:path arrowok="t"/>
              </v:shape>
              <v:shape id="_x0000_s6416" style="position:absolute;left:1259;top:1754;width:33;height:22" coordsize="33,22" path="m28,4r,l28,4r,l28,4r,l28,4r,l28,4,27,3r,-1l26,1r-2,l23,1,21,,20,,18,1,15,2,11,3,8,6,3,8,2,10,,13r2,2l3,18r2,3l6,21r2,1l8,22r1,l11,22r1,l14,22r,l14,22r1,l18,21r2,-2l21,19r2,-1l24,17r2,l27,16r3,l30,15r,l31,15r,l31,14r,l33,13r,l33,11r,-1l33,10r,-1l33,8r-2,l31,7r,l30,6r,l30,6r,-2l30,4r-2,l28,4r,l28,4xe" fillcolor="black" stroked="f">
                <v:path arrowok="t"/>
              </v:shape>
              <v:shape id="_x0000_s6417" style="position:absolute;left:1299;top:1741;width:30;height:21" coordsize="30,21" path="m28,6r,l28,6r,l28,6r-1,l27,5r,l27,5r,l27,5r,l27,5r,l27,5r,l27,5r,-1l25,2,24,1r-2,l22,,21,,19,,18,,17,1r-3,l12,2r-1,l9,4,8,4,6,5,5,5,3,6r,l2,7r,1l,8,,9r,1l,10r,1l,12r,1l,14r2,l2,15r,1l2,16r1,1l3,17r2,2l5,20r1,l8,20r,1l9,21r2,l11,21r1,l12,21r2,-1l15,20r2,l18,19r1,l21,17r1,l24,16r1,l27,16r,-1l28,15r,l30,14r,l30,13r,l30,9r,l30,8r,l30,8,28,7r,l28,7r,-1xe" fillcolor="black" stroked="f">
                <v:path arrowok="t"/>
              </v:shape>
              <v:shape id="_x0000_s6418" style="position:absolute;left:1060;top:1631;width:282;height:192" coordsize="282,192" path="m282,138r-1,-1l279,137r-1,-1l275,136r-2,l272,137r-3,l267,137r-1,1l266,138r-2,l264,138r-1,l263,138r-2,1l261,139r-7,2l248,145r-7,2l233,150r-7,3l217,156r-9,5l198,164r-6,2l188,168r-5,1l179,171r-6,1l168,175r-4,1l158,177r-6,-8l145,162r-6,-8l133,147r-6,-9l121,131r-7,-8l106,115r-4,-5l98,105r-5,-4l90,96,86,91,83,87,78,81,74,77,71,72,68,67,64,63,61,59,58,56,55,50,50,46,47,42,44,37,41,32,37,28,34,22,30,18,27,14,22,8,18,4r,-1l16,2,15,1,13,,12,,10,,9,,6,,5,1,3,2r,1l2,4r,1l,6,2,7r,1l3,12r3,3l9,18r1,3l13,23r3,4l19,30r2,3l24,37r3,4l30,45r3,4l36,53r2,4l41,61r3,4l52,74r6,7l64,90r5,7l77,105r6,9l90,121r8,9l103,137r8,7l117,151r4,8l127,166r6,6l139,180r6,6l146,189r,l148,189r,1l148,190r1,l149,191r2,l151,191r4,1l155,192r,l155,192r,l155,192r,l155,192r,l157,191r3,l161,191r1,l165,190r2,l168,189r2,l176,186r6,-3l189,181r6,-2l201,177r4,-2l211,171r5,-1l219,168r4,-1l226,166r4,-1l233,163r5,-1l241,161r4,-1l248,159r5,-3l256,155r4,-1l263,152r4,-1l272,149r3,-1l278,147r1,-1l279,146r2,-2l282,142r,-1l282,140r,-2xe" fillcolor="black" stroked="f">
                <v:path arrowok="t"/>
              </v:shape>
              <v:shape id="_x0000_s6419" style="position:absolute;left:1128;top:1627;width:105;height:61" coordsize="105,61" path="m40,12r-6,2l30,16r-6,1l19,19r-4,2l10,23,4,25,,29r3,4l6,37r3,4l12,46r3,3l18,53r4,4l27,61r1,l31,60r1,l35,59r2,l40,57r1,l43,56r7,-2l58,51r7,-2l72,46r8,-2l87,40r7,-2l102,35r,l102,35r1,-1l103,34r,l105,34r,-1l105,33r,-1l102,27,99,23,96,20,93,16,90,11,87,7,84,4,80,r,l80,r,l80,r,l80,r,l78,,77,,74,1r-3,l68,2,65,3r-3,l61,4,58,5,55,6,53,7,50,8,49,9r-3,l44,10r-3,1l40,12xe" fillcolor="#72ff72" stroked="f">
                <v:path arrowok="t"/>
              </v:shape>
              <v:shape id="_x0000_s6420" style="position:absolute;left:1110;top:1613;width:142;height:89" coordsize="142,89" path="m141,41r-3,-4l133,32r-3,-6l127,21r-4,-5l118,11,114,7,108,3,96,14r2,l98,14r,l98,14r,l98,14r,l98,14r4,4l105,21r3,4l111,30r3,4l117,37r3,4l123,46r,1l123,47r,1l121,48r,l121,48r-1,1l120,49r,l112,52r-7,2l98,58r-8,2l83,63r-7,2l68,68r-7,2l59,71r-1,l55,73r-2,l50,74r-1,l46,75r-1,l40,71,36,67,33,63,30,60,27,55,24,51,21,47,18,43r4,-4l28,37r5,-2l37,33r5,-2l48,30r4,-2l58,26r1,-1l62,24r2,-1l67,23r1,-1l71,21r2,-1l76,19r3,-1l80,17r3,l86,16r3,-1l92,15r3,-1l96,14,108,3r,l108,3r,l108,3r,l108,3r,l108,3,107,2r,-1l105,1,104,r-2,l101,,99,,98,,92,1,84,2,79,4,73,5,67,7,61,9r-6,4l49,15r-1,l46,16r-1,l43,17r-1,l39,17r-2,1l36,18r-5,2l28,21r-4,2l19,25r-4,1l12,29,8,31,5,33,3,34,2,35r,1l,36r,1l,38r,1l,40r2,6l3,50r3,5l9,60r5,5l17,69r4,5l24,78r1,1l25,80r2,1l28,82r2,1l31,84r2,1l33,87r4,1l42,89r4,l50,88r5,-1l59,85r5,-1l68,83r9,-3l86,77r7,-3l102,71r8,-3l118,65r8,-3l135,58r,l135,58r,l135,58r1,-2l136,56r,l136,56r,l138,55r,l138,55r1,-1l139,54r,l139,53r2,l141,51r1,-1l142,49r,-2l142,46r,-1l141,44r,-3xe" fillcolor="black" stroked="f">
                <v:path arrowok="t"/>
              </v:shape>
            </v:group>
            <v:group id="_x0000_s6421" style="position:absolute;left:1651;top:1544;width:356;height:296" coordorigin="1651,1544" coordsize="356,296">
              <v:shape id="_x0000_s6422" style="position:absolute;left:1669;top:1558;width:55;height:54" coordsize="55,54" path="m,10l,9,1,8,1,6,3,5,6,4,7,3,9,2,12,1,18,r,l19,r2,1l25,5r4,6l34,16r4,4l43,26r4,5l50,35r5,6l55,41r,l52,42r-3,2l46,45r-3,1l38,48r-3,2l32,51r-3,3l25,48,21,43,16,38,13,32,9,27,6,20,3,15,,10xe" fillcolor="#666" stroked="f">
                <v:path arrowok="t"/>
              </v:shape>
              <v:shape id="_x0000_s6423" style="position:absolute;left:1697;top:1579;width:294;height:248" coordsize="294,248" path="m276,205r-12,4l252,215r-10,4l230,223r-12,5l207,232r-12,4l182,242r-3,1l176,244r-3,1l170,246r-3,l164,247r-3,1l158,248r-9,-2l142,238,125,220,109,200,91,178,74,156,56,133,38,110,19,86,1,63,,62,,60,,58,,57,,56,1,55r,-1l1,52,3,48,9,45r,l9,45r,l9,45r,l9,45r-2,l7,45,22,38,35,30,50,25,65,19,81,13,97,9,114,5,130,r,l130,r,l131,r,l131,r,l131,r5,2l139,3r3,1l145,5r3,2l151,9r1,2l155,13r19,21l192,54r15,19l223,93r15,19l252,131r15,21l285,173r6,13l294,193r-2,1l292,197r-3,2l288,200r-3,1l282,203r-3,1l276,205xe" fillcolor="#ff8c00" stroked="f">
                <v:path arrowok="t"/>
              </v:shape>
              <v:shape id="_x0000_s6424" style="position:absolute;left:1679;top:1566;width:328;height:274" coordsize="328,274" path="m327,197r-8,-12l303,164,288,143,273,123,259,102,242,82,228,63,210,42,191,21r-5,-3l182,13r-5,-3l171,7,166,4,160,2,152,1,145,r-2,l142,r-2,l140,1r-1,l138,2r-2,l136,3r12,10l148,13r,l148,13r1,l149,13r,l149,13r,l154,15r3,1l160,17r3,1l166,20r3,2l170,24r3,2l192,47r18,20l225,86r16,20l256,125r14,19l285,165r18,21l309,199r3,7l310,207r,3l307,212r-1,1l303,214r-3,2l297,217r-3,1l282,222r-12,6l260,232r-12,4l236,241r-11,4l213,249r-13,6l197,256r-3,1l191,258r-3,1l185,259r-3,1l179,261r-3,l167,259r-7,-8l143,233,127,213,109,191,92,169,74,146,56,123,37,99,19,76,18,75r,-2l18,71r,-1l18,69r1,-1l19,67r,-2l21,61r6,-3l27,58r,l27,58r,l27,58r,l25,58r,l40,51,53,43,68,38,83,32,99,26r16,-4l132,18r16,-5l136,3,118,7r-16,4l86,17,70,22,53,28,39,35,24,42,11,51r-2,l8,51r,1l6,52r,1l5,53r,1l5,54r,1l3,58,2,61r,3l,67r,2l,72r,3l,78r2,2l21,105r19,24l59,154r19,25l96,201r18,23l132,244r14,18l154,268r1,1l155,269r,l155,270r2,l157,270r1,1l158,271r6,2l167,273r4,1l174,274r5,l183,273r5,-1l195,271r8,-2l216,263r13,-4l241,255r12,-6l265,245r13,-5l290,235r13,-5l307,228r5,-2l315,224r4,-3l322,219r2,-3l325,213r2,-2l328,203r,-1l328,201r,l327,200r,-1l327,198r,-1l327,197xe" fillcolor="black" stroked="f">
                <v:path arrowok="t"/>
              </v:shape>
              <v:shape id="_x0000_s6425" style="position:absolute;left:1651;top:1544;width:89;height:75" coordsize="89,75" path="m37,73r2,l40,72r,-1l42,71r1,-1l44,70r,-1l46,68r1,l43,62,39,57,34,52,31,46,27,41,24,34,21,29,18,24r,-1l19,22r,-2l21,19r3,-1l25,17r2,-1l30,15r6,-1l36,14r1,l39,15r4,4l47,25r5,5l56,34r5,6l65,45r3,4l73,55r2,-1l77,53r1,-1l81,50r2,l84,49r3,-1l89,47,84,43,80,38,77,32,73,28,68,23,64,17,59,13,55,8,49,3r-2,l47,2r-1,l46,2r,l44,1r,l43,1r-4,l36,r,l34,r,l33,r,l33,,31,r,l22,3,19,4,15,6,12,9,8,11,5,13,3,16,2,18,,22r2,7l5,37r3,6l12,50r6,7l22,63r6,6l33,75r,l34,75r,-1l34,74r2,l36,74r,-1l37,73xe" fillcolor="black" stroked="f">
                <v:path arrowok="t"/>
              </v:shape>
              <v:shape id="_x0000_s6426" style="position:absolute;left:1746;top:1609;width:25;height:23" coordsize="25,23" path="m1,10r,1l3,12r,2l4,15r2,2l6,18r1,1l9,20r1,1l11,22r2,l14,23r2,l17,23r2,-1l20,22r2,-1l23,20r2,-1l25,18r,-3l25,14r,-1l23,12,22,11r,-1l20,9r,-1l19,7r,l17,6r,-1l16,4,14,3,13,2,11,,10,,9,,7,,6,2,3,2r,1l1,4,,5,,7,,8,,9r1,1xe" fillcolor="black" stroked="f">
                <v:path arrowok="t"/>
              </v:shape>
              <v:shape id="_x0000_s6427" style="position:absolute;left:1772;top:1600;width:27;height:22" coordsize="27,22" path="m2,11r1,1l5,13r,1l6,15r,1l8,17r1,1l9,19r2,1l12,21r2,l15,22r3,l19,22r2,-1l22,21r2,-1l25,19r,-1l27,17r,-1l27,14,25,13r,-1l24,11,22,9r,-1l21,7r,-1l19,5,18,4r,-1l16,2,15,1r-1,l11,,9,,8,,6,1,5,1,3,2,2,3r,1l,5,,7,,8,2,9r,2xe" fillcolor="black" stroked="f">
                <v:path arrowok="t"/>
              </v:shape>
              <v:shape id="_x0000_s6428" style="position:absolute;left:1800;top:1591;width:24;height:21" coordsize="24,21" path="m2,10r,1l3,12r,1l5,14r,2l6,17r2,1l8,18r1,2l11,21r3,l15,21r2,l18,21r1,l21,20r1,-2l24,17r,-1l24,14r,-1l24,12,22,11r,-1l21,10r,l21,9r,l21,9r,l19,9r,l19,9r2,l21,9r,l21,9r,l21,9r,1l21,9r,-1l21,8,19,7r,l19,6,18,5r,l18,3,17,2,15,1,14,,12,,9,,8,,6,1,5,1,3,2,2,3r,2l,6,,7,2,9r,1xe" fillcolor="black" stroked="f">
                <v:path arrowok="t"/>
              </v:shape>
              <v:shape id="_x0000_s6429" style="position:absolute;left:1802;top:1708;width:32;height:19" coordsize="32,19" path="m29,15r,l29,15r2,-1l31,14r,l31,13r,l31,12r1,l32,11r,l32,10r,l31,9r,l31,9r,-1l31,9r,-1l31,8r,l31,8r,l31,7r,l31,7r,l31,7r,l31,7r,l31,7r,l31,7r,-2l29,5r,-1l28,3r,l26,3r,-1l25,2,23,1r-1,l22,,20,,19,,17,,16,,15,,13,1r,l12,1,10,2,9,2r,l7,3,6,3r,l4,3r,1l3,4r,1l1,5r,2l1,7,,10r,1l1,11r,1l1,13r2,1l3,15r1,1l4,17r2,1l7,18r,l9,18r,1l10,19r,l12,19r,l16,18r1,l19,18r1,l20,18r2,-1l23,17r2,l25,17r4,-2xe" fillcolor="black" stroked="f">
                <v:path arrowok="t"/>
              </v:shape>
              <v:shape id="_x0000_s6430" style="position:absolute;left:1846;top:1693;width:30;height:19" coordsize="30,19" path="m3,12r,1l3,14r1,l4,15r,l6,16r,l7,17r,l9,18r,l9,18r1,l10,18r,1l10,19r2,l15,19r1,l18,19r1,l21,19r,-1l22,18r2,-1l25,16r2,-1l28,15r,l30,14r,l30,13r,l30,12r,l30,10r,-1l30,9r,-1l30,8r,-1l28,7r,-2l28,5r,-1l27,4r,-1l27,3r-2,l25,2r-1,l24,2r,l24,2r,-1l22,1r,l22,1r,l22,1,21,,19,,18,r,l16,,15,r,l15,,13,,12,1r-2,l9,1,7,2,6,3,4,3,3,4,2,9,,9r,1l2,10r,1l2,11r,l2,12r,l3,12xe" fillcolor="black" stroked="f">
                <v:path arrowok="t"/>
              </v:shape>
              <v:shape id="_x0000_s6431" style="position:absolute;left:1884;top:1678;width:29;height:19" coordsize="29,19" path="m3,14r,l3,14r,l3,14r,1l3,15r,l3,15r,l3,16r2,l5,16r,1l5,17r1,l6,17r,1l6,18r2,l8,18r1,l9,19r2,l11,19r1,l12,19r2,l17,18r1,l18,18r2,-1l21,17r,l23,16r,l24,16r,l24,16r2,-1l26,15r1,l27,14r,l27,13r2,l29,12r,-1l29,11r,l29,10r,l29,9r,l29,9,27,8r,-2l27,6r,-1l26,4r,l26,3r-2,l24,2r,l23,1r,l21,r,l20,,18,,17,r,l15,r,l14,r,l12,r,l12,1r-1,l9,2,8,2r,1l6,3,5,4r,l3,5,5,4r,l3,5r,l3,5,2,5r,1l2,6r,l2,8r,l2,8,,9r,l,9r,l,9r,l,10r,l,11r,l,12r,l2,12r,1l2,13r1,1xe" fillcolor="black" stroked="f">
                <v:path arrowok="t"/>
              </v:shape>
              <v:shape id="_x0000_s6432" style="position:absolute;left:1821;top:1731;width:32;height:19" coordsize="32,19" path="m31,12r,-1l32,10r,-1l32,9r,-1l31,7r,l29,6r,-1l29,6r,l29,5r,l29,5r,l29,5r,l28,5r,-1l28,4,27,3r,l27,3,25,2r,l24,2r,-1l22,1,21,r,l19,,18,,16,,15,r,l13,r,1l12,1r-2,l10,1,9,2,7,2r,l7,2r,l7,2,6,2r,1l6,3r,l4,3r,l3,4r,l1,5r,l1,6,,6,,8r,l,8r,l,8r,l,8r,l,8,,9r,1l,10r,1l,11r,l1,12r,l1,12r,2l4,16r2,2l9,19r4,l16,19r3,-1l24,17r3,-1l27,16r1,-1l28,15r1,l29,14r,l31,12r,xe" fillcolor="black" stroked="f">
                <v:path arrowok="t"/>
              </v:shape>
              <v:shape id="_x0000_s6433" style="position:absolute;left:1862;top:1716;width:30;height:19" coordsize="30,19" path="m5,4l3,4r,l3,5,2,5r,l2,5r,1l2,6,,7r,l,8r,l,9r,l,10r,l,10r2,2l2,12r,2l3,15r,1l5,16r,1l6,18r2,l9,18r2,1l14,19r1,-1l18,18r2,-1l21,17r3,-1l25,15r3,-1l28,14r,-2l30,12r,l30,12r,-1l30,11r,l30,7r,l30,6r,l28,5r,l28,5r,-1l28,4r,l27,4r,l27,4r,l27,4r,l27,3r,l27,3r,l27,3r,l27,3r,l27,3,25,2r,-1l24,1,22,,21,,20,,18,,17,,15,1r-1,l14,1,12,2r-1,l9,2,8,3,6,3,5,4xe" fillcolor="black" stroked="f">
                <v:path arrowok="t"/>
              </v:shape>
              <v:shape id="_x0000_s6434" style="position:absolute;left:1902;top:1700;width:28;height:18" coordsize="28,18" path="m6,3l5,4,3,4r,1l2,5r,1l2,7,,7,,8,,9r,1l,10r2,1l2,12r,l2,13r1,2l3,15r2,2l6,17r,1l8,18r1,l9,18r2,l12,18r1,l16,17r,l18,16r,l18,16r1,-1l19,15r2,l21,13r1,2l22,13r,l22,13r2,l24,13r,l24,13r1,l27,11r,-1l28,9r,l28,8r,l28,7r,-1l28,6r,-1l28,5,27,4r,l27,3r,l25,3r,-1l24,2r,-1l22,1,21,r,l19,,18,,16,,15,,13,1r-1,l11,1,9,2,8,3,6,3,5,4,6,3xe" fillcolor="black" stroked="f">
                <v:path arrowok="t"/>
              </v:shape>
              <v:shape id="_x0000_s6435" style="position:absolute;left:1840;top:1751;width:31;height:20" coordsize="31,20" path="m25,17r,-1l27,16r,l27,16r,l27,16r,l28,15r-1,1l27,16r1,-1l28,15r2,l30,14r,l30,14r1,-1l31,12r,-1l31,10r,-1l31,7r,l30,6,28,5r,l28,5r,l28,5r,l28,5r,l28,4r-1,l27,3,25,2r,l24,1r-2,l21,r,1l19,1r,l18,1r,l18,1r,l18,1,16,2r-1,l13,3r-1,l10,3,9,4,8,4,6,5,5,5r,l3,5r,1l2,6r,l2,7r,l,9r,l,10r,l,10r,1l,11r,l,12r,l,13r,l,13r,l,13r,l,14r,l,14r,1l,16r2,l2,17r,l3,17r,1l3,18r2,l5,19r1,l6,19r,l8,20r,l8,20r1,l10,20r2,l13,20r2,-1l18,19r1,l21,18r1,l24,17r1,xe" fillcolor="black" stroked="f">
                <v:path arrowok="t"/>
              </v:shape>
              <v:shape id="_x0000_s6436" style="position:absolute;left:1880;top:1734;width:31;height:21" coordsize="31,21" path="m27,15r,l28,15r,l30,14r,l30,13r1,l31,12r,-1l31,11r,-2l31,9r,-1l31,8r,l31,7r,l30,5r,l30,5r,l28,5r,l28,4r,l28,4r,l28,3r-1,l27,3r,l25,2r,l24,2r,l24,1r,l22,1,22,,21,r,l21,,19,,18,r,l16,1r,l16,1r,l16,1r-1,l13,2r-1,l10,2r,1l9,3,7,4,6,5r,l6,5,4,5r,l3,6r,l3,7,2,7r,1l,11r,1l,13r,l2,14r,l2,15r,1l2,16r,l2,16r,1l2,17r,l2,18r1,l3,18r,l4,19r,l4,20r,l4,20r2,l6,20r,l7,21r,l9,21r,l9,21r1,l10,21r2,l12,21r1,l13,21r2,-1l18,19r1,l21,18r1,l24,17r1,-1l27,15r,xe" fillcolor="black" stroked="f">
                <v:path arrowok="t"/>
              </v:shape>
              <v:shape id="_x0000_s6437" style="position:absolute;left:1918;top:1721;width:33;height:20" coordsize="33,20" path="m28,16r,-1l30,15r,l30,14r1,l31,14r,-1l33,13r,-1l33,12r,-1l33,10r,l33,9r,l33,7r-2,l31,7r,-1l31,6r,l31,6r,-1l31,5r-1,l30,5r,-1l30,3r,l28,2r,-1l27,1,27,,26,,24,r,l23,r,l23,r,l23,r,l20,,18,,15,1r-1,l11,2,9,2,8,3,5,4,2,6r,l2,7,,7,,9r,l,10r,1l,11r,1l,12r2,1l2,13r,1l2,14r1,1l3,15r,1l3,16r2,1l5,17r,1l6,19r,l8,19r1,1l11,20r3,l15,19r3,l20,18r1,l23,17r3,l27,16r1,-1l28,16xe" fillcolor="black" stroked="f">
                <v:path arrowok="t"/>
              </v:shape>
              <v:shape id="_x0000_s6438" style="position:absolute;left:1859;top:1771;width:31;height:23" coordsize="31,23" path="m27,6l25,5r,-1l24,4r,-2l24,2,23,1r-2,l21,,20,1r-2,l18,1r-1,l17,1r,l17,1r,l15,2r-1,l14,2,12,4r-1,l9,4,8,4r,1l6,5,5,5,3,5r,1l2,6r,1l2,8,,8,,9r,2l,12r,1l,14r,2l2,17r,2l3,20r2,l5,21r1,1l6,22r2,l9,23r,l11,23r1,l15,22r2,l18,21r2,l21,20r2,l24,20r1,-1l27,17r1,l28,17r,-1l30,16r,l30,15r1,l31,14r,l31,11r,l31,11r,-1l31,10r,l31,10r,-1l31,9r-1,l30,8r,l28,7r,l28,6r-1,l27,6xe" fillcolor="black" stroked="f">
                <v:path arrowok="t"/>
              </v:shape>
              <v:shape id="_x0000_s6439" style="position:absolute;left:1899;top:1754;width:33;height:22" coordsize="33,22" path="m28,4r,l28,4r,l28,4r,l28,4r,l28,4,27,3r,-1l25,1r-1,l22,1,21,,19,,18,1,15,2,11,3,8,6,3,8,2,10,,13r2,2l3,18r2,3l6,21r2,1l8,22r1,l11,22r1,l14,22r,l14,22r1,l18,21r1,-2l21,19r1,-1l24,17r1,l27,16r3,l30,15r,l31,15r,l31,14r,l33,13r,l33,11r,-1l33,10r,-1l33,8r-2,l31,7r,l30,6r,l30,6r,-2l30,4r-2,l28,4r,l28,4xe" fillcolor="black" stroked="f">
                <v:path arrowok="t"/>
              </v:shape>
              <v:shape id="_x0000_s6440" style="position:absolute;left:1939;top:1741;width:30;height:21" coordsize="30,21" path="m28,6r,l28,6r,l28,6r-1,l27,5r,l27,5r,l27,5r,l27,5r,l27,5r,l27,5r,-1l25,2,24,1r-2,l22,,21,,19,,18,,16,1r-3,l12,2r-2,l9,4,7,4,6,5,5,5,3,6r,l2,7r,1l,8,,9r,1l,10r,1l,12r,1l,14r2,l2,15r,1l2,16r1,1l3,17r2,2l5,20r1,l7,20r,1l9,21r1,l10,21r2,l12,21r1,-1l15,20r1,l18,19r1,l21,17r1,l24,16r1,l27,16r,-1l28,15r,l30,14r,l30,13r,l30,9r,l30,8r,l30,8,28,7r,l28,7r,-1xe" fillcolor="black" stroked="f">
                <v:path arrowok="t"/>
              </v:shape>
              <v:shape id="_x0000_s6441" style="position:absolute;left:1700;top:1631;width:282;height:192" coordsize="282,192" path="m282,138r-2,-1l279,137r-2,-1l275,136r-2,l272,137r-3,l267,137r-1,1l266,138r-2,l264,138r-1,l263,138r-2,1l261,139r-7,2l248,145r-7,2l233,150r-7,3l217,156r-9,5l198,164r-6,2l187,168r-4,1l179,171r-6,1l168,175r-4,1l158,177r-6,-8l145,162r-6,-8l133,147r-6,-9l121,131r-7,-8l106,115r-4,-5l97,105r-4,-4l90,96,86,91,83,87,78,81,74,77,71,72,68,67,63,63,60,59,57,56,55,50,50,46,47,42,44,37,41,32,37,28,34,22,29,18,26,14,22,8,18,4r,-1l16,2,15,1,13,,12,,10,,9,,6,,4,1,3,2r,1l1,4r,1l,6,1,7r,1l3,12r3,3l9,18r1,3l13,23r3,4l19,30r2,3l24,37r2,4l29,45r3,4l35,53r3,4l41,61r3,4l52,74r5,7l63,90r6,7l77,105r6,9l90,121r7,9l103,137r8,7l117,151r4,8l127,166r6,6l139,180r6,6l146,189r,l148,189r,1l148,190r1,l149,191r1,l150,191r5,1l155,192r,l155,192r,l155,192r,l155,192r,l156,191r3,l161,191r1,l165,190r2,l168,189r2,l176,186r6,-3l189,181r6,-2l201,177r4,-2l211,171r4,-1l218,168r5,-1l226,166r4,-1l233,163r5,-1l241,161r4,-1l248,159r4,-3l255,155r5,-1l263,152r4,-1l272,149r3,-1l277,147r2,-1l279,146r1,-2l282,142r,-1l282,140r,-2xe" fillcolor="black" stroked="f">
                <v:path arrowok="t"/>
              </v:shape>
              <v:shape id="_x0000_s6442" style="position:absolute;left:1768;top:1627;width:105;height:61" coordsize="105,61" path="m40,12r-6,2l29,16r-6,1l19,19r-4,2l10,23,4,25,,29r3,4l6,37r3,4l12,46r3,3l18,53r4,4l26,61r2,l31,60r1,l35,59r2,l40,57r1,l43,56r7,-2l57,51r8,-2l72,46r8,-2l87,40r7,-2l102,35r,l102,35r1,-1l103,34r,l105,34r,-1l105,33r,-1l102,27,99,23,96,20,93,16,90,11,87,7,84,4,80,r,l80,r,l80,r,l80,r,l78,,77,,74,1r-3,l68,2,65,3r-3,l60,4,57,5,54,6,53,7,50,8,49,9r-3,l44,10r-3,1l40,12xe" fillcolor="#72ff72" stroked="f">
                <v:path arrowok="t"/>
              </v:shape>
              <v:shape id="_x0000_s6443" style="position:absolute;left:1750;top:1613;width:142;height:89" coordsize="142,89" path="m140,41r-3,-4l133,32r-3,-6l127,21r-4,-5l118,11,114,7,108,3,96,14r2,l98,14r,l98,14r,l98,14r,l98,14r4,4l105,21r3,4l111,30r3,4l117,37r3,4l123,46r,1l123,47r,1l121,48r,l121,48r-1,1l120,49r,l112,52r-7,2l98,58r-8,2l83,63r-8,2l68,68r-7,2l59,71r-1,l55,73r-2,l50,74r-1,l46,75r-2,l40,71,36,67,33,63,30,60,27,55,24,51,21,47,18,43r4,-4l28,37r5,-2l37,33r4,-2l47,30r5,-2l58,26r1,-1l62,24r2,-1l67,23r1,-1l71,21r1,-1l75,19r3,-1l80,17r3,l86,16r3,-1l92,15r3,-1l96,14,108,3r,l108,3r,l108,3r,l108,3r,l108,3,106,2r,-1l105,1,103,r-1,l100,,99,,98,,92,1,84,2,78,4,72,5,67,7,61,9r-6,4l49,15r-2,l46,16r-2,l43,17r-2,l38,17r-1,1l36,18r-5,2l28,21r-4,2l19,25r-4,1l12,29,7,31,5,33,3,34,2,35r,1l,36r,1l,38r,1l,40r2,6l3,50r3,5l9,60r4,5l16,69r5,5l24,78r1,1l25,80r2,1l28,82r2,1l31,84r2,1l33,87r4,1l41,89r5,l50,88r5,-1l59,85r5,-1l68,83r9,-3l86,77r7,-3l102,71r7,-3l118,65r8,-3l134,58r,l134,58r,l134,58r2,-2l136,56r,l136,56r,l137,55r,l137,55r2,-1l139,54r,l139,53r1,l140,51r2,-1l142,49r,-2l142,46r,-1l140,44r,-3xe" fillcolor="black" stroked="f">
                <v:path arrowok="t"/>
              </v:shape>
            </v:group>
            <v:shape id="_x0000_s6444" style="position:absolute;left:1292;top:1309;width:499;height:222" coordsize="2558,1134" path="m294,944l2238,128hdc2255,120,2274,128,2282,145v7,17,-1,37,-18,44hal320,1006hdc303,1013,284,1005,276,988v-7,-17,1,-37,18,-44haxm446,1134l,1104,291,765r155,369xm2112,r446,29l2267,368,2112,xe" fillcolor="black" strokeweight=".2pt">
              <v:stroke joinstyle="bevel"/>
              <v:path arrowok="t"/>
              <o:lock v:ext="edit" verticies="t"/>
            </v:shape>
            <v:shape id="_x0000_s6445" style="position:absolute;left:1895;top:1367;width:78;height:210" coordsize="400,1075" path="m234,333r,408hdc234,760,219,775,200,775v-18,,-33,-15,-33,-34hal167,333hdc167,315,182,300,200,300v19,,34,15,34,33haxm,400l200,,400,400,,400xm400,675l200,1075,,675r400,xe" fillcolor="black" strokeweight=".2pt">
              <v:stroke joinstyle="bevel"/>
              <v:path arrowok="t"/>
              <o:lock v:ext="edit" verticies="t"/>
            </v:shape>
            <v:oval id="_x0000_s6446" style="position:absolute;left:3840;top:1275;width:1440;height:540" fillcolor="#ffff79">
              <v:textbox inset="5.85pt,.7pt,5.85pt,.7pt"/>
            </v:oval>
            <v:group id="_x0000_s6447" style="position:absolute;left:3905;top:1544;width:355;height:296" coordorigin="3905,1544" coordsize="355,296">
              <v:shape id="_x0000_s6448" style="position:absolute;left:3922;top:1558;width:55;height:54" coordsize="55,54" path="m,10l,9,2,8,2,6,3,5,6,4,8,3,9,2,12,1,18,r,l20,r1,1l25,5r5,6l34,16r5,4l43,26r5,5l51,35r4,6l55,41r,l52,42r-3,2l46,45r-3,1l39,48r-3,2l33,51r-3,3l25,48,21,43,17,38,14,32,9,27,6,20,3,15,,10xe" fillcolor="#666" stroked="f">
                <v:path arrowok="t"/>
              </v:shape>
              <v:shape id="_x0000_s6449" style="position:absolute;left:3950;top:1579;width:294;height:248" coordsize="294,248" path="m276,205r-11,4l253,215r-10,4l231,223r-12,5l207,232r-12,4l182,242r-3,1l176,244r-3,1l170,246r-3,l164,247r-3,1l158,248r-8,-2l142,238,126,220,110,200,92,178,74,156,56,133,39,110,20,86,2,63,,62,,60,,58,,57,,56,2,55r,-1l2,52,3,48,9,45r,l9,45r,l9,45r,l9,45r-1,l8,45,23,38,36,30,51,25,65,19,82,13,98,9,114,5,130,r,l130,r,l132,r,l132,r,l132,r4,2l139,3r3,1l145,5r3,2l151,9r1,2l155,13r20,21l192,54r15,19l223,93r15,19l253,131r15,21l285,173r6,13l294,193r-1,1l293,197r-3,2l288,200r-3,1l282,203r-3,1l276,205xe" fillcolor="#ff8c00" stroked="f">
                <v:path arrowok="t"/>
              </v:shape>
              <v:shape id="_x0000_s6450" style="position:absolute;left:3933;top:1566;width:327;height:274" coordsize="327,274" path="m326,197r-7,-12l302,164,288,143,273,123,258,102,242,82,227,63,209,42,190,21r-4,-3l181,13r-4,-3l171,7,165,4,159,2,152,1,144,r-1,l141,r-1,l140,1r-2,l137,2r-1,l136,3r11,10l147,13r,l147,13r2,l149,13r,l149,13r,l153,15r3,1l159,17r3,1l165,20r3,2l169,24r3,2l192,47r17,20l224,86r16,20l255,125r15,19l285,165r17,21l308,199r3,7l310,207r,3l307,212r-2,1l302,214r-3,2l296,217r-3,1l282,222r-12,6l260,232r-12,4l236,241r-12,4l212,249r-13,6l196,256r-3,1l190,258r-3,1l184,259r-3,1l178,261r-3,l167,259r-8,-8l143,233,127,213,109,191,91,169,73,146,56,123,37,99,19,76,17,75r,-2l17,71r,-1l17,69r2,-1l19,67r,-2l20,61r6,-3l26,58r,l26,58r,l26,58r,l25,58r,l40,51,53,43,68,38,82,32,99,26r16,-4l131,18r16,-5l136,3,118,7r-16,4l85,17,69,22,53,28,38,35,23,42,10,51r-1,l7,51r,1l6,52r,1l4,53r,1l4,54r,1l3,58,1,61r,3l,67r,2l,72r,3l,78r1,2l20,105r20,24l59,154r19,25l96,201r17,23l131,244r15,18l153,268r2,1l155,269r,l155,270r1,l156,270r2,1l158,271r6,2l167,273r4,1l174,274r4,l183,273r4,-1l195,271r7,-2l215,263r14,-4l240,255r12,-6l264,245r13,-5l289,235r13,-5l307,228r4,-2l314,224r5,-3l322,219r1,-3l324,213r2,-2l327,203r,-1l327,201r,l326,200r,-1l326,198r,-1l326,197xe" fillcolor="black" stroked="f">
                <v:path arrowok="t"/>
              </v:shape>
              <v:shape id="_x0000_s6451" style="position:absolute;left:3905;top:1544;width:88;height:75" coordsize="88,75" path="m37,73r1,l39,72r,-1l41,71r1,-1l44,70r,-1l45,68r2,l42,62,38,57,34,52,31,46,26,41,23,34,20,29,17,24r,-1l19,22r,-2l20,19r3,-1l25,17r1,-1l29,15r6,-1l35,14r2,l38,15r4,4l47,25r4,5l56,34r4,6l65,45r3,4l72,55r3,-1l76,53r2,-1l81,50r1,l84,49r3,-1l88,47,84,43,79,38,76,32,72,28,68,23,63,17,59,13,54,8,48,3r-1,l47,2r-2,l45,2r,l44,1r,l42,1r-4,l35,r,l34,r,l32,r,l32,,31,r,l22,3,19,4,14,6,11,9,7,11,4,13,3,16,1,18,,22r1,7l4,37r3,6l11,50r6,7l22,63r6,6l32,75r,l34,75r,-1l34,74r1,l35,74r,-1l37,73xe" fillcolor="black" stroked="f">
                <v:path arrowok="t"/>
              </v:shape>
              <v:shape id="_x0000_s6452" style="position:absolute;left:3999;top:1609;width:25;height:23" coordsize="25,23" path="m2,10r,1l3,12r,2l5,15r1,2l6,18r1,1l9,20r1,1l12,22r1,l15,23r1,l18,23r1,-1l21,22r1,-1l24,20r1,-1l25,18r,-3l25,14r,-1l24,12,22,11r,-1l21,9r,-1l19,7r,l18,6r,-1l16,4,15,3,13,2,12,,10,,9,,7,,6,2,3,2r,1l2,4,,5,,7,,8,,9r2,1xe" fillcolor="black" stroked="f">
                <v:path arrowok="t"/>
              </v:shape>
              <v:shape id="_x0000_s6453" style="position:absolute;left:4026;top:1600;width:26;height:22" coordsize="26,22" path="m1,11r2,1l4,13r,1l6,15r,1l7,17r2,1l9,19r1,1l11,21r2,l14,22r3,l19,22r1,-1l22,21r1,-1l25,19r,-1l26,17r,-1l26,14,25,13r,-1l23,11,22,9r,-1l20,7r,-1l19,5,17,4r,-1l16,2,14,1r-1,l10,,9,,7,,6,1,4,1,3,2,1,3r,1l,5,,7,,8,1,9r,2xe" fillcolor="black" stroked="f">
                <v:path arrowok="t"/>
              </v:shape>
              <v:shape id="_x0000_s6454" style="position:absolute;left:4054;top:1591;width:23;height:21" coordsize="23,21" path="m1,10r,1l3,12r,1l4,14r,2l6,17r1,1l7,18r2,2l10,21r3,l15,21r1,l17,21r2,l20,20r2,-2l23,17r,-1l23,14r,-1l23,12,22,11r,-1l20,10r,l20,9r,l20,9r,l19,9r,l19,9r1,l20,9r,l20,9r,l20,9r,1l20,9r,-1l20,8,19,7r,l19,6,17,5r,l17,3,16,2,15,1,13,,12,,9,,7,,6,1,4,1,3,2,1,3r,2l,6,,7,1,9r,1xe" fillcolor="black" stroked="f">
                <v:path arrowok="t"/>
              </v:shape>
              <v:shape id="_x0000_s6455" style="position:absolute;left:4055;top:1708;width:33;height:19" coordsize="33,19" path="m30,15r,l30,15r1,-1l31,14r,l31,13r,l31,12r2,l33,11r,l33,10r,l31,9r,l31,9r,-1l31,9r,-1l31,8r,l31,8r,l31,7r,l31,7r,l31,7r,l31,7r,l31,7r,l31,7r,-2l30,5r,-1l28,3r,l27,3r,-1l25,2,24,1r-2,l22,,21,,19,,18,,16,,15,,14,1r,l12,1,11,2,9,2r,l8,3,6,3r,l5,3r,1l3,4r,1l2,5r,2l2,7,,10r,1l2,11r,1l2,13r1,1l3,15r2,1l5,17r1,1l8,18r,l9,18r,1l11,19r,l12,19r,l16,18r2,l19,18r2,l21,18r1,-1l24,17r1,l25,17r5,-2xe" fillcolor="black" stroked="f">
                <v:path arrowok="t"/>
              </v:shape>
              <v:shape id="_x0000_s6456" style="position:absolute;left:4100;top:1693;width:29;height:19" coordsize="29,19" path="m2,12r,1l2,14r2,l4,15r,l5,16r,l7,17r,l8,18r,l8,18r2,l10,18r,1l10,19r1,l14,19r2,l17,19r2,l20,19r,-1l22,18r1,-1l25,16r1,-1l28,15r,l29,14r,l29,13r,l29,12r,l29,10r,-1l29,9r,-1l29,8r,-1l28,7r,-2l28,5r,-1l26,4r,-1l26,3r-1,l25,2r-2,l23,2r,l23,2r,-1l22,1r,l22,1r,l22,1,20,,19,,17,r,l16,,14,r,l14,,13,,11,1r-1,l8,1,7,2,5,3,4,3,2,4,1,9,,9r,1l1,10r,1l1,11r,l1,12r,l2,12xe" fillcolor="black" stroked="f">
                <v:path arrowok="t"/>
              </v:shape>
              <v:shape id="_x0000_s6457" style="position:absolute;left:4138;top:1678;width:28;height:19" coordsize="28,19" path="m3,14r,l3,14r,l3,14r,1l3,15r,l3,15r,l3,16r1,l4,16r,1l4,17r2,l6,17r,1l6,18r1,l7,18r2,l9,19r1,l10,19r2,l12,19r1,l16,18r2,l18,18r1,-1l21,17r,l22,16r,l24,16r,l24,16r1,-1l25,15r1,l26,14r,l26,13r2,l28,12r,-1l28,11r,l28,10r,l28,9r,l28,9,26,8r,-2l26,6r,-1l25,4r,l25,3r-1,l24,2r,l22,1r,l21,r,l19,,18,,16,r,l15,r,l13,r,l12,r,l12,1r-2,l9,2,7,2r,1l6,3,4,4r,l3,5,4,4r,l3,5r,l3,5,1,5r,1l1,6r,l1,8r,l1,8,,9r,l,9r,l,9r,l,10r,l,11r,l,12r,l1,12r,1l1,13r2,1xe" fillcolor="black" stroked="f">
                <v:path arrowok="t"/>
              </v:shape>
              <v:shape id="_x0000_s6458" style="position:absolute;left:4074;top:1731;width:33;height:19" coordsize="33,19" path="m31,12r,-1l33,10r,-1l33,9r,-1l31,7r,l30,6r,-1l30,6r,l30,5r,l30,5r,l30,5r,l28,5r,-1l28,4,27,3r,l27,3,26,2r,l24,2r,-1l23,1,21,r,l20,,18,,17,,15,r,l14,r,1l12,1r-1,l11,1,9,2,8,2r,l8,2r,l8,2,6,2r,1l6,3r,l5,3r,l3,4r,l2,5r,l2,6,,6,,8r,l,8r,l,8r,l,8r,l,8,,9r,1l,10r,1l,11r,l2,12r,l2,12r,2l5,16r1,2l9,19r5,l17,19r3,-1l24,17r3,-1l27,16r1,-1l28,15r2,l30,14r,l31,12r,xe" fillcolor="black" stroked="f">
                <v:path arrowok="t"/>
              </v:shape>
              <v:shape id="_x0000_s6459" style="position:absolute;left:4116;top:1716;width:29;height:19" coordsize="29,19" path="m4,4l3,4r,l3,5,1,5r,l1,5r,1l1,6,,7r,l,8r,l,9r,l,10r,l,10r1,2l1,12r,2l3,15r,1l4,16r,1l6,18r1,l9,18r1,1l13,19r2,-1l17,18r2,-1l20,17r3,-1l25,15r3,-1l28,14r,-2l29,12r,l29,12r,-1l29,11r,l29,7r,l29,6r,l28,5r,l28,5r,-1l28,4r,l26,4r,l26,4r,l26,4r,l26,3r,l26,3r,l26,3r,l26,3r,l26,3,25,2r,-1l23,1,22,,20,,19,,17,,16,,15,1r-2,l13,1,12,2r-2,l9,2,7,3,6,3,4,4xe" fillcolor="black" stroked="f">
                <v:path arrowok="t"/>
              </v:shape>
              <v:shape id="_x0000_s6460" style="position:absolute;left:4156;top:1700;width:28;height:18" coordsize="28,18" path="m6,3l4,4,3,4r,1l1,5r,1l1,7,,7,,8,,9r,1l,10r1,1l1,12r,l1,13r2,2l3,15r1,2l6,17r,1l7,18r1,l8,18r2,l11,18r2,l16,17r,l17,16r,l17,16r2,-1l19,15r1,l20,13r2,2l22,13r,l22,13r1,l23,13r,l23,13r2,l26,11r,-1l28,9r,l28,8r,l28,7r,-1l28,6r,-1l28,5,26,4r,l26,3r,l25,3r,-1l23,2r,-1l22,1,20,r,l19,,17,,16,,14,,13,1r-2,l10,1,8,2,7,3,6,3,4,4,6,3xe" fillcolor="black" stroked="f">
                <v:path arrowok="t"/>
              </v:shape>
              <v:shape id="_x0000_s6461" style="position:absolute;left:4094;top:1751;width:31;height:20" coordsize="31,20" path="m25,17r,-1l26,16r,l26,16r,l26,16r,l28,15r-2,1l26,16r2,-1l28,15r1,l29,14r,l29,14r2,-1l31,12r,-1l31,10r,-1l31,7r,l29,6,28,5r,l28,5r,l28,5r,l28,5r,l28,4r-2,l26,3,25,2r,l23,1r-1,l20,r,1l19,1r,l17,1r,l17,1r,l17,1,16,2r-2,l13,3r-2,l10,3,8,4,7,4,6,5,4,5r,l3,5r,1l1,6r,l1,7r,l,9r,l,10r,l,10r,1l,11r,l,12r,l,13r,l,13r,l,13r,l,14r,l,14r,1l,16r1,l1,17r,l3,17r,1l3,18r1,l4,19r2,l6,19r,l7,20r,l7,20r1,l10,20r1,l13,20r1,-1l17,19r2,l20,18r2,l23,17r2,xe" fillcolor="black" stroked="f">
                <v:path arrowok="t"/>
              </v:shape>
              <v:shape id="_x0000_s6462" style="position:absolute;left:4133;top:1734;width:31;height:21" coordsize="31,21" path="m27,15r,l29,15r,l30,14r,l30,13r1,l31,12r,-1l31,11r,-2l31,9r,-1l31,8r,l31,7r,l30,5r,l30,5r,l29,5r,l29,4r,l29,4r,l29,3r-2,l27,3r,l26,2r,l24,2r,l24,1r,l23,1,23,,21,r,l21,,20,,18,r,l17,1r,l17,1r,l17,1r-2,l14,2r-2,l11,2r,1l9,3,8,4,6,5r,l6,5,5,5r,l3,6r,l3,7,2,7r,1l,11r,1l,13r,l2,14r,l2,15r,1l2,16r,l2,16r,1l2,17r,l2,18r1,l3,18r,l5,19r,l5,20r,l5,20r1,l6,20r,l8,21r,l9,21r,l9,21r2,l11,21r1,l12,21r2,l14,21r1,-1l18,19r2,l21,18r2,l24,17r2,-1l27,15r,xe" fillcolor="black" stroked="f">
                <v:path arrowok="t"/>
              </v:shape>
              <v:shape id="_x0000_s6463" style="position:absolute;left:4172;top:1721;width:32;height:20" coordsize="32,20" path="m28,16r,-1l29,15r,l29,14r2,l31,14r,-1l32,13r,-1l32,12r,-1l32,10r,l32,9r,l32,7r-1,l31,7r,-1l31,6r,l31,6r,-1l31,5r-2,l29,5r,-1l29,3r,l28,2r,-1l26,1,26,,25,,23,r,l22,r,l22,r,l22,r,l19,,18,,15,1r-2,l10,2,9,2,7,3,4,4,1,6r,l1,7,,7,,9r,l,10r,1l,11r,1l,12r1,1l1,13r,1l1,14r2,1l3,15r,1l3,16r1,1l4,17r,1l6,19r,l7,19r2,1l10,20r3,l15,19r3,l19,18r2,l22,17r3,l26,16r2,-1l28,16xe" fillcolor="black" stroked="f">
                <v:path arrowok="t"/>
              </v:shape>
              <v:shape id="_x0000_s6464" style="position:absolute;left:4113;top:1771;width:31;height:23" coordsize="31,23" path="m26,6l25,5r,-1l23,4r,-2l23,2,22,1r-2,l20,,19,1r-1,l18,1r-2,l16,1r,l16,1r,l15,2r-2,l13,2,12,4r-2,l9,4,7,4r,1l6,5,4,5,3,5r,1l1,6r,1l1,8,,8,,9r,2l,12r,1l,14r,2l1,17r,2l3,20r1,l4,21r2,1l6,22r1,l9,23r,l10,23r2,l15,22r1,l18,21r1,l20,20r2,l23,20r2,-1l26,17r2,l28,17r,-1l29,16r,l29,15r2,l31,14r,l31,11r,l31,11r,-1l31,10r,l31,10r,-1l31,9r-2,l29,8r,l28,7r,l28,6r-2,l26,6xe" fillcolor="black" stroked="f">
                <v:path arrowok="t"/>
              </v:shape>
              <v:shape id="_x0000_s6465" style="position:absolute;left:4153;top:1754;width:32;height:22" coordsize="32,22" path="m28,4r,l28,4r,l28,4r,l28,4r,l28,4,26,3r,-1l25,1r-2,l22,1,20,,19,,17,1,14,2,10,3,7,6,3,8,1,10,,13r1,2l3,18r1,3l6,21r1,1l7,22r2,l10,22r1,l13,22r,l13,22r1,l17,21r2,-2l20,19r2,-1l23,17r2,l26,16r3,l29,15r,l31,15r,l31,14r,l32,13r,l32,11r,-1l32,10r,-1l32,8r-1,l31,7r,l29,6r,l29,6r,-2l29,4r-1,l28,4r,l28,4xe" fillcolor="black" stroked="f">
                <v:path arrowok="t"/>
              </v:shape>
              <v:shape id="_x0000_s6466" style="position:absolute;left:4193;top:1741;width:29;height:21" coordsize="29,21" path="m28,6r,l28,6r,l28,6r-2,l26,5r,l26,5r,l26,5r,l26,5r,l26,5r,l26,5r,-1l25,2,23,1r-1,l22,,20,,19,,17,,16,1r-3,l11,2r-1,l8,4,7,4,5,5,4,5,2,6r,l1,7r,1l,8,,9r,1l,10r,1l,12r,1l,14r1,l1,15r,1l1,16r1,1l2,17r2,2l4,20r1,l7,20r,1l8,21r2,l10,21r1,l11,21r2,-1l14,20r2,l17,19r2,l20,17r2,l23,16r2,l26,16r,-1l28,15r,l29,14r,l29,13r,l29,9r,l29,8r,l29,8,28,7r,l28,7r,-1xe" fillcolor="black" stroked="f">
                <v:path arrowok="t"/>
              </v:shape>
              <v:shape id="_x0000_s6467" style="position:absolute;left:3953;top:1631;width:282;height:192" coordsize="282,192" path="m282,138r-1,-1l279,137r-1,-1l275,136r-2,l272,137r-3,l268,137r-2,1l266,138r-1,l265,138r-2,l263,138r-1,1l262,139r-8,2l248,145r-7,2l234,150r-8,3l217,156r-8,5l198,164r-6,2l188,168r-5,1l179,171r-6,1l169,175r-5,1l158,177r-6,-8l145,162r-6,-8l133,147r-6,-9l121,131r-7,-8l107,115r-5,-5l98,105r-5,-4l90,96,86,91,83,87,79,81,74,77,71,72,68,67,64,63,61,59,58,56,55,50,51,46,48,42,45,37,42,32,37,28,34,22,30,18,27,14,22,8,18,4r,-1l17,2,15,1,14,,12,,11,,9,,6,,5,1,3,2r,1l2,4r,1l,6,2,7r,1l3,12r3,3l9,18r2,3l14,23r3,4l20,30r1,3l24,37r3,4l30,45r3,4l36,53r3,4l42,61r3,4l52,74r6,7l64,90r6,7l77,105r6,9l90,121r8,9l104,137r7,7l117,151r4,8l127,166r6,6l139,180r6,6l147,189r,l148,189r,1l148,190r1,l149,191r2,l151,191r4,1l155,192r,l155,192r,l155,192r,l155,192r,l157,191r3,l161,191r2,l166,190r1,l169,189r1,l176,186r6,-3l189,181r6,-2l201,177r5,-2l211,171r5,-1l219,168r4,-1l226,166r5,-1l234,163r4,-1l241,161r4,-1l248,159r5,-3l256,155r4,-1l263,152r5,-1l272,149r3,-1l278,147r1,-1l279,146r2,-2l282,142r,-1l282,140r,-2xe" fillcolor="black" stroked="f">
                <v:path arrowok="t"/>
              </v:shape>
              <v:shape id="_x0000_s6468" style="position:absolute;left:4021;top:1627;width:105;height:61" coordsize="105,61" path="m40,12r-6,2l30,16r-6,1l19,19r-4,2l11,23,5,25,,29r3,4l6,37r3,4l12,46r3,3l18,53r4,4l27,61r1,l31,60r2,l36,59r1,l40,57r2,l43,56r7,-2l58,51r7,-2l73,46r7,-2l87,40r8,-2l102,35r,l102,35r2,-1l104,34r,l105,34r,-1l105,33r,-1l102,27,99,23,96,20,93,16,90,11,87,7,84,4,80,r,l80,r,l80,r,l80,r,l79,,77,,74,1r-3,l68,2,65,3r-3,l61,4,58,5,55,6,53,7,50,8,49,9r-3,l45,10r-3,1l40,12xe" fillcolor="#72ff72" stroked="f">
                <v:path arrowok="t"/>
              </v:shape>
              <v:shape id="_x0000_s6469" style="position:absolute;left:4004;top:1613;width:141;height:89" coordsize="141,89" path="m140,41r-3,-4l132,32r-3,-6l127,21r-5,-5l118,11,113,7,107,3,96,14r1,l97,14r,l97,14r,l97,14r,l97,14r4,4l104,21r3,4l110,30r3,4l116,37r3,4l122,46r,1l122,47r,1l121,48r,l121,48r-2,1l119,49r,l112,52r-8,2l97,58r-7,2l82,63r-7,2l67,68r-7,2l59,71r-2,l54,73r-1,l50,74r-2,l45,75r-1,l39,71,35,67,32,63,29,60,26,55,23,51,20,47,17,43r5,-4l28,37r4,-2l36,33r5,-2l47,30r4,-2l57,26r2,-1l62,24r1,-1l66,23r1,-1l70,21r2,-1l75,19r3,-1l79,17r3,l85,16r3,-1l91,15r3,-1l96,14,107,3r,l107,3r,l107,3r,l107,3r,l107,3,106,2r,-1l104,1,103,r-2,l100,,98,,97,,91,1,84,2,78,4,72,5,66,7,60,9r-6,4l48,15r-1,l45,16r-1,l42,17r-1,l38,17r-2,1l35,18r-4,2l28,21r-5,2l19,25r-5,1l11,29,7,31,4,33,2,34,1,35r,1l,36r,1l,38r,1l,40r1,6l2,50r3,5l8,60r5,5l16,69r4,5l23,78r2,1l25,80r1,1l28,82r1,1l31,84r1,1l32,87r4,1l41,89r4,l50,88r4,-1l59,85r4,-1l67,83r9,-3l85,77r8,-3l101,71r8,-3l118,65r7,-3l134,58r,l134,58r,l134,58r1,-2l135,56r,l135,56r,l137,55r,l137,55r1,-1l138,54r,l138,53r2,l140,51r1,-1l141,49r,-2l141,46r,-1l140,44r,-3xe" fillcolor="black" stroked="f">
                <v:path arrowok="t"/>
              </v:shape>
            </v:group>
            <v:group id="_x0000_s6470" style="position:absolute;left:4544;top:1544;width:356;height:296" coordorigin="4544,1544" coordsize="356,296">
              <v:shape id="_x0000_s6471" style="position:absolute;left:4562;top:1558;width:55;height:54" coordsize="55,54" path="m,10l,9,2,8,2,6,3,5,6,4,8,3,9,2,12,1,18,r,l19,r2,1l25,5r5,6l34,16r5,4l43,26r4,5l50,35r5,6l55,41r,l52,42r-3,2l46,45r-3,1l39,48r-3,2l33,51r-3,3l25,48,21,43,16,38,13,32,9,27,6,20,3,15,,10xe" fillcolor="#666" stroked="f">
                <v:path arrowok="t"/>
              </v:shape>
              <v:shape id="_x0000_s6472" style="position:absolute;left:4590;top:1579;width:294;height:248" coordsize="294,248" path="m276,205r-12,4l253,215r-11,4l231,223r-12,5l207,232r-12,4l182,242r-3,1l176,244r-3,1l170,246r-3,l164,247r-3,1l158,248r-9,-2l142,238,126,220,109,200,92,178,74,156,56,133,39,110,19,86,2,63,,62,,60,,58,,57,,56,2,55r,-1l2,52,3,48,9,45r,l9,45r,l9,45r,l9,45r-1,l8,45,22,38,36,30,50,25,65,19,81,13,98,9,114,5,130,r,l130,r,l132,r,l132,r,l132,r4,2l139,3r3,1l145,5r3,2l151,9r1,2l155,13r19,21l192,54r15,19l223,93r15,19l253,131r14,21l285,173r6,13l294,193r-1,1l293,197r-3,2l288,200r-3,1l282,203r-3,1l276,205xe" fillcolor="#ff8c00" stroked="f">
                <v:path arrowok="t"/>
              </v:shape>
              <v:shape id="_x0000_s6473" style="position:absolute;left:4572;top:1566;width:328;height:274" coordsize="328,274" path="m327,197r-8,-12l303,164,288,143,274,123,259,102,243,82,228,63,210,42,191,21r-4,-3l182,13r-4,-3l172,7,166,4,160,2,153,1,145,r-1,l142,r-1,l141,1r-2,l138,2r-2,l136,3r12,10l148,13r,l148,13r2,l150,13r,l150,13r,l154,15r3,1l160,17r3,1l166,20r3,2l170,24r3,2l192,47r18,20l225,86r16,20l256,125r15,19l285,165r18,21l309,199r3,7l311,207r,3l308,212r-2,1l303,214r-3,2l297,217r-3,1l282,222r-11,6l260,232r-11,4l237,241r-12,4l213,249r-13,6l197,256r-3,1l191,258r-3,1l185,259r-3,1l179,261r-3,l167,259r-7,-8l144,233,127,213,110,191,92,169,74,146,57,123,37,99,20,76,18,75r,-2l18,71r,-1l18,69r2,-1l20,67r,-2l21,61r6,-3l27,58r,l27,58r,l27,58r,l26,58r,l40,51,54,43,68,38,83,32,99,26r17,-4l132,18r16,-5l136,3,119,7r-17,4l86,17,70,22,54,28,39,35,24,42,11,51r-2,l8,51r,1l6,52r,1l5,53r,1l5,54r,1l3,58,2,61r,3l,67r,2l,72r,3l,78r2,2l21,105r19,24l60,154r19,25l96,201r18,23l132,244r15,18l154,268r2,1l156,269r,l156,270r1,l157,270r1,1l158,271r6,2l167,273r5,1l175,274r4,l184,273r4,-1l195,271r8,-2l216,263r13,-4l241,255r12,-6l265,245r13,-5l290,235r13,-5l308,228r4,-2l315,224r4,-3l322,219r2,-3l325,213r2,-2l328,203r,-1l328,201r,l327,200r,-1l327,198r,-1l327,197xe" fillcolor="black" stroked="f">
                <v:path arrowok="t"/>
              </v:shape>
              <v:shape id="_x0000_s6474" style="position:absolute;left:4544;top:1544;width:89;height:75" coordsize="89,75" path="m37,73r2,l40,72r,-1l42,71r1,-1l45,70r,-1l46,68r2,l43,62,39,57,34,52,31,46,27,41,24,34,21,29,18,24r,-1l20,22r,-2l21,19r3,-1l26,17r1,-1l30,15r6,-1l36,14r1,l39,15r4,4l48,25r4,5l57,34r4,6l65,45r3,4l73,55r3,-1l77,53r2,-1l82,50r1,l85,49r3,-1l89,47,85,43,80,38,77,32,73,28,68,23,64,17,59,13,55,8,49,3r-1,l48,2r-2,l46,2r,l45,1r,l43,1r-4,l36,r,l34,r,l33,r,l33,,31,r,l23,3,20,4,15,6,12,9,8,11,5,13,3,16,2,18,,22r2,7l5,37r3,6l12,50r6,7l23,63r5,6l33,75r,l34,75r,-1l34,74r2,l36,74r,-1l37,73xe" fillcolor="black" stroked="f">
                <v:path arrowok="t"/>
              </v:shape>
              <v:shape id="_x0000_s6475" style="position:absolute;left:4639;top:1609;width:25;height:23" coordsize="25,23" path="m1,10r,1l3,12r,2l4,15r2,2l6,18r1,1l9,20r1,1l12,22r1,l15,23r1,l18,23r1,-1l21,22r1,-1l24,20r1,-1l25,18r,-3l25,14r,-1l24,12,22,11r,-1l21,9r,-1l19,7r,l18,6r,-1l16,4,15,3,13,2,12,,10,,9,,7,,6,2,3,2r,1l1,4,,5,,7,,8,,9r1,1xe" fillcolor="black" stroked="f">
                <v:path arrowok="t"/>
              </v:shape>
              <v:shape id="_x0000_s6476" style="position:absolute;left:4665;top:1600;width:27;height:22" coordsize="27,22" path="m2,11r1,1l5,13r,1l6,15r,1l8,17r1,1l9,19r2,1l12,21r2,l15,22r3,l20,22r1,-1l23,21r1,-1l26,19r,-1l27,17r,-1l27,14,26,13r,-1l24,11,23,9r,-1l21,7r,-1l20,5,18,4r,-1l17,2,15,1r-1,l11,,9,,8,,6,1,5,1,3,2,2,3r,1l,5,,7,,8,2,9r,2xe" fillcolor="black" stroked="f">
                <v:path arrowok="t"/>
              </v:shape>
              <v:shape id="_x0000_s6477" style="position:absolute;left:4694;top:1591;width:23;height:21" coordsize="23,21" path="m1,10r,1l3,12r,1l4,14r,2l5,17r2,1l7,18r1,2l10,21r3,l14,21r2,l17,21r2,l20,20r2,-2l23,17r,-1l23,14r,-1l23,12,22,11r,-1l20,10r,l20,9r,l20,9r,l19,9r,l19,9r1,l20,9r,l20,9r,l20,9r,1l20,9r,-1l20,8,19,7r,l19,6,17,5r,l17,3,16,2,14,1,13,,11,,8,,7,,5,1,4,1,3,2,1,3r,2l,6,,7,1,9r,1xe" fillcolor="black" stroked="f">
                <v:path arrowok="t"/>
              </v:shape>
              <v:shape id="_x0000_s6478" style="position:absolute;left:4695;top:1708;width:33;height:19" coordsize="33,19" path="m30,15r,l30,15r1,-1l31,14r,l31,13r,l31,12r2,l33,11r,l33,10r,l31,9r,l31,9r,-1l31,9r,-1l31,8r,l31,8r,l31,7r,l31,7r,l31,7r,l31,7r,l31,7r,l31,7r,-2l30,5r,-1l28,3r,l27,3r,-1l25,2,24,1r-2,l22,,21,,19,,18,,16,,15,,13,1r,l12,1,10,2,9,2r,l7,3,6,3r,l4,3r,1l3,4r,1l2,5r,2l2,7,,10r,1l2,11r,1l2,13r1,1l3,15r1,1l4,17r2,1l7,18r,l9,18r,1l10,19r,l12,19r,l16,18r2,l19,18r2,l21,18r1,-1l24,17r1,l25,17r5,-2xe" fillcolor="black" stroked="f">
                <v:path arrowok="t"/>
              </v:shape>
              <v:shape id="_x0000_s6479" style="position:absolute;left:4739;top:1693;width:30;height:19" coordsize="30,19" path="m3,12r,1l3,14r2,l5,15r,l6,16r,l8,17r,l9,18r,l9,18r2,l11,18r,1l11,19r1,l15,19r2,l18,19r2,l21,19r,-1l22,18r2,-1l25,16r2,-1l28,15r,l30,14r,l30,13r,l30,12r,l30,10r,-1l30,9r,-1l30,8r,-1l28,7r,-2l28,5r,-1l27,4r,-1l27,3r-2,l25,2r-1,l24,2r,l24,2r,-1l22,1r,l22,1r,l22,1,21,,20,,18,r,l17,,15,r,l15,,14,,12,1r-1,l9,1,8,2,6,3,5,3,3,4,2,9,,9r,1l2,10r,1l2,11r,l2,12r,l3,12xe" fillcolor="black" stroked="f">
                <v:path arrowok="t"/>
              </v:shape>
              <v:shape id="_x0000_s6480" style="position:absolute;left:4778;top:1678;width:28;height:19" coordsize="28,19" path="m3,14r,l3,14r,l3,14r,1l3,15r,l3,15r,l3,16r1,l4,16r,1l4,17r2,l6,17r,1l6,18r1,l7,18r2,l9,19r1,l10,19r2,l12,19r1,l16,18r1,l17,18r2,-1l20,17r,l22,16r,l23,16r,l23,16r2,-1l25,15r1,l26,14r,l26,13r2,l28,12r,-1l28,11r,l28,10r,l28,9r,l28,9,26,8r,-2l26,6r,-1l25,4r,l25,3r-2,l23,2r,l22,1r,l20,r,l19,,17,,16,r,l14,r,l13,r,l12,r,l12,1r-2,l9,2,7,2r,1l6,3,4,4r,l3,5,4,4r,l3,5r,l3,5,1,5r,1l1,6r,l1,8r,l1,8,,9r,l,9r,l,9r,l,10r,l,11r,l,12r,l1,12r,1l1,13r2,1xe" fillcolor="black" stroked="f">
                <v:path arrowok="t"/>
              </v:shape>
              <v:shape id="_x0000_s6481" style="position:absolute;left:4714;top:1731;width:33;height:19" coordsize="33,19" path="m31,12r,-1l33,10r,-1l33,9r,-1l31,7r,l30,6r,-1l30,6r,l30,5r,l30,5r,l30,5r,l28,5r,-1l28,4,27,3r,l27,3,25,2r,l24,2r,-1l22,1,21,r,l19,,18,,16,,15,r,l14,r,1l12,1r-1,l11,1,9,2,8,2r,l8,2r,l8,2,6,2r,1l6,3r,l5,3r,l3,4r,l2,5r,l2,6,,6,,8r,l,8r,l,8r,l,8r,l,8,,9r,1l,10r,1l,11r,l2,12r,l2,12r,2l5,16r1,2l9,19r5,l16,19r3,-1l24,17r3,-1l27,16r1,-1l28,15r2,l30,14r,l31,12r,xe" fillcolor="black" stroked="f">
                <v:path arrowok="t"/>
              </v:shape>
              <v:shape id="_x0000_s6482" style="position:absolute;left:4756;top:1716;width:29;height:19" coordsize="29,19" path="m4,4l3,4r,l3,5,1,5r,l1,5r,1l1,6,,7r,l,8r,l,9r,l,10r,l,10r1,2l1,12r,2l3,15r,1l4,16r,1l5,18r2,l8,18r2,1l13,19r1,-1l17,18r2,-1l20,17r3,-1l25,15r3,-1l28,14r,-2l29,12r,l29,12r,-1l29,11r,l29,7r,l29,6r,l28,5r,l28,5r,-1l28,4r,l26,4r,l26,4r,l26,4r,l26,3r,l26,3r,l26,3r,l26,3r,l26,3,25,2r,-1l23,1,22,,20,,19,,17,,16,,14,1r-1,l13,1,11,2r-1,l8,2,7,3,5,3,4,4xe" fillcolor="black" stroked="f">
                <v:path arrowok="t"/>
              </v:shape>
              <v:shape id="_x0000_s6483" style="position:absolute;left:4795;top:1700;width:28;height:18" coordsize="28,18" path="m6,3l5,4,3,4r,1l2,5r,1l2,7,,7,,8,,9r,1l,10r2,1l2,12r,l2,13r1,2l3,15r2,2l6,17r,1l8,18r1,l9,18r2,l12,18r2,l17,17r,l18,16r,l18,16r2,-1l20,15r1,l21,13r2,2l23,13r,l23,13r1,l24,13r,l24,13r2,l27,11r,-1l28,9r,l28,8r,l28,7r,-1l28,6r,-1l28,5,27,4r,l27,3r,l26,3r,-1l24,2r,-1l23,1,21,r,l20,,18,,17,,15,,14,1r-2,l11,1,9,2,8,3,6,3,5,4,6,3xe" fillcolor="black" stroked="f">
                <v:path arrowok="t"/>
              </v:shape>
              <v:shape id="_x0000_s6484" style="position:absolute;left:4733;top:1751;width:31;height:20" coordsize="31,20" path="m26,17r,-1l27,16r,l27,16r,l27,16r,l28,15r-1,1l27,16r1,-1l28,15r2,l30,14r,l30,14r1,-1l31,12r,-1l31,10r,-1l31,7r,l30,6,28,5r,l28,5r,l28,5r,l28,5r,l28,4r-1,l27,3,26,2r,l24,1r-1,l21,r,1l20,1r,l18,1r,l18,1r,l18,1,17,2r-2,l14,3r-2,l11,3,9,4,8,4,6,5,5,5r,l3,5r,1l2,6r,l2,7r,l,9r,l,10r,l,10r,1l,11r,l,12r,l,13r,l,13r,l,13r,l,14r,l,14r,1l,16r2,l2,17r,l3,17r,1l3,18r2,l5,19r1,l6,19r,l8,20r,l8,20r1,l11,20r1,l14,20r1,-1l18,19r2,l21,18r2,l24,17r2,xe" fillcolor="black" stroked="f">
                <v:path arrowok="t"/>
              </v:shape>
              <v:shape id="_x0000_s6485" style="position:absolute;left:4773;top:1734;width:31;height:21" coordsize="31,21" path="m27,15r,l28,15r,l30,14r,l30,13r1,l31,12r,-1l31,11r,-2l31,9r,-1l31,8r,l31,7r,l30,5r,l30,5r,l28,5r,l28,4r,l28,4r,l28,3r-1,l27,3r,l25,2r,l24,2r,l24,1r,l22,1,22,,21,r,l21,,19,,18,r,l17,1r,l17,1r,l17,1r-2,l14,2r-2,l11,2r,1l9,3,8,4,6,5r,l6,5,5,5r,l3,6r,l3,7,2,7r,1l,11r,1l,13r,l2,14r,l2,15r,1l2,16r,l2,16r,1l2,17r,l2,18r1,l3,18r,l5,19r,l5,20r,l5,20r1,l6,20r,l8,21r,l9,21r,l9,21r2,l11,21r1,l12,21r2,l14,21r1,-1l18,19r1,l21,18r1,l24,17r1,-1l27,15r,xe" fillcolor="black" stroked="f">
                <v:path arrowok="t"/>
              </v:shape>
              <v:shape id="_x0000_s6486" style="position:absolute;left:4812;top:1721;width:32;height:20" coordsize="32,20" path="m28,16r,-1l29,15r,l29,14r2,l31,14r,-1l32,13r,-1l32,12r,-1l32,10r,l32,9r,l32,7r-1,l31,7r,-1l31,6r,l31,6r,-1l31,5r-2,l29,5r,-1l29,3r,l28,2r,-1l26,1,26,,25,,23,r,l22,r,l22,r,l22,r,l19,,17,,14,1r-1,l10,2,9,2,7,3,4,4,1,6r,l1,7,,7,,9r,l,10r,1l,11r,1l,12r1,1l1,13r,1l1,14r2,1l3,15r,1l3,16r1,1l4,17r,1l6,19r,l7,19r2,1l10,20r3,l14,19r3,l19,18r1,l22,17r3,l26,16r2,-1l28,16xe" fillcolor="black" stroked="f">
                <v:path arrowok="t"/>
              </v:shape>
              <v:shape id="_x0000_s6487" style="position:absolute;left:4753;top:1771;width:31;height:23" coordsize="31,23" path="m26,6l25,5r,-1l23,4r,-2l23,2,22,1r-2,l20,,19,1r-2,l17,1r-1,l16,1r,l16,1r,l14,2r-1,l13,2,11,4r-1,l8,4,7,4r,1l6,5,4,5,3,5r,1l1,6r,1l1,8,,8,,9r,2l,12r,1l,14r,2l1,17r,2l3,20r1,l4,21r2,1l6,22r1,l8,23r,l10,23r1,l14,22r2,l17,21r2,l20,20r2,l23,20r2,-1l26,17r2,l28,17r,-1l29,16r,l29,15r2,l31,14r,l31,11r,l31,11r,-1l31,10r,l31,10r,-1l31,9r-2,l29,8r,l28,7r,l28,6r-2,l26,6xe" fillcolor="black" stroked="f">
                <v:path arrowok="t"/>
              </v:shape>
              <v:shape id="_x0000_s6488" style="position:absolute;left:4792;top:1754;width:33;height:22" coordsize="33,22" path="m29,4r,l29,4r,l29,4r,l29,4r,l29,4,27,3r,-1l26,1r-2,l23,1,21,,20,,18,1,15,2,11,3,8,6,3,8,2,10,,13r2,2l3,18r2,3l6,21r2,1l8,22r1,l11,22r1,l14,22r,l14,22r1,l18,21r2,-2l21,19r2,-1l24,17r2,l27,16r3,l30,15r,l31,15r,l31,14r,l33,13r,l33,11r,-1l33,10r,-1l33,8r-2,l31,7r,l30,6r,l30,6r,-2l30,4r-1,l29,4r,l29,4xe" fillcolor="black" stroked="f">
                <v:path arrowok="t"/>
              </v:shape>
              <v:shape id="_x0000_s6489" style="position:absolute;left:4832;top:1741;width:30;height:21" coordsize="30,21" path="m28,6r,l28,6r,l28,6r-1,l27,5r,l27,5r,l27,5r,l27,5r,l27,5r,l27,5r,-1l25,2,24,1r-2,l22,,21,,20,,18,,17,1r-3,l12,2r-1,l9,4,8,4,6,5,5,5,3,6r,l2,7r,1l,8,,9r,1l,10r,1l,12r,1l,14r2,l2,15r,1l2,16r1,1l3,17r2,2l5,20r1,l8,20r,1l9,21r2,l11,21r1,l12,21r2,-1l15,20r2,l18,19r2,l21,17r1,l24,16r1,l27,16r,-1l28,15r,l30,14r,l30,13r,l30,9r,l30,8r,l30,8,28,7r,l28,7r,-1xe" fillcolor="black" stroked="f">
                <v:path arrowok="t"/>
              </v:shape>
              <v:shape id="_x0000_s6490" style="position:absolute;left:4593;top:1631;width:282;height:192" coordsize="282,192" path="m282,138r-1,-1l279,137r-1,-1l275,136r-2,l272,137r-3,l267,137r-1,1l266,138r-2,l264,138r-1,l263,138r-2,1l261,139r-7,2l248,145r-7,2l233,150r-7,3l217,156r-9,5l198,164r-6,2l188,168r-5,1l179,171r-6,1l168,175r-4,1l158,177r-6,-8l145,162r-6,-8l133,147r-6,-9l121,131r-7,-8l106,115r-4,-5l98,105r-5,-4l90,96,86,91,83,87,78,81,74,77,71,72,68,67,64,63,61,59,58,56,55,50,50,46,47,42,44,37,41,32,37,28,34,22,30,18,27,14,22,8,18,4r,-1l16,2,15,1,13,,12,,10,,9,,6,,5,1,3,2r,1l2,4r,1l,6,2,7r,1l3,12r3,3l9,18r1,3l13,23r3,4l19,30r2,3l24,37r3,4l30,45r3,4l36,53r3,4l41,61r3,4l52,74r6,7l64,90r6,7l77,105r6,9l90,121r8,9l104,137r7,7l117,151r4,8l127,166r6,6l139,180r6,6l146,189r,l148,189r,1l148,190r1,l149,191r2,l151,191r4,1l155,192r,l155,192r,l155,192r,l155,192r,l157,191r3,l161,191r2,l166,190r1,l168,189r2,l176,186r6,-3l189,181r6,-2l201,177r4,-2l211,171r5,-1l219,168r4,-1l226,166r4,-1l233,163r5,-1l241,161r4,-1l248,159r5,-3l256,155r4,-1l263,152r4,-1l272,149r3,-1l278,147r1,-1l279,146r2,-2l282,142r,-1l282,140r,-2xe" fillcolor="black" stroked="f">
                <v:path arrowok="t"/>
              </v:shape>
              <v:shape id="_x0000_s6491" style="position:absolute;left:4661;top:1627;width:105;height:61" coordsize="105,61" path="m40,12r-6,2l30,16r-6,1l19,19r-4,2l10,23,4,25,,29r3,4l6,37r3,4l12,46r3,3l18,53r4,4l27,61r1,l31,60r2,l36,59r1,l40,57r1,l43,56r7,-2l58,51r7,-2l72,46r8,-2l87,40r8,-2l102,35r,l102,35r1,-1l103,34r,l105,34r,-1l105,33r,-1l102,27,99,23,96,20,93,16,90,11,87,7,84,4,80,r,l80,r,l80,r,l80,r,l78,,77,,74,1r-3,l68,2,65,3r-3,l61,4,58,5,55,6,53,7,50,8,49,9r-3,l44,10r-3,1l40,12xe" fillcolor="#72ff72" stroked="f">
                <v:path arrowok="t"/>
              </v:shape>
              <v:shape id="_x0000_s6492" style="position:absolute;left:4643;top:1613;width:142;height:89" coordsize="142,89" path="m141,41r-3,-4l133,32r-3,-6l127,21r-4,-5l118,11,114,7,108,3,96,14r2,l98,14r,l98,14r,l98,14r,l98,14r4,4l105,21r3,4l111,30r3,4l117,37r3,4l123,46r,1l123,47r,1l121,48r,l121,48r-1,1l120,49r,l113,52r-8,2l98,58r-8,2l83,63r-7,2l68,68r-7,2l59,71r-1,l55,73r-1,l51,74r-2,l46,75r-1,l40,71,36,67,33,63,30,60,27,55,24,51,21,47,18,43r4,-4l28,37r5,-2l37,33r5,-2l48,30r4,-2l58,26r1,-1l62,24r2,-1l67,23r1,-1l71,21r2,-1l76,19r3,-1l80,17r3,l86,16r3,-1l92,15r3,-1l96,14,108,3r,l108,3r,l108,3r,l108,3r,l108,3,107,2r,-1l105,1,104,r-2,l101,,99,,98,,92,1,85,2,79,4,73,5,67,7,61,9r-6,4l49,15r-1,l46,16r-1,l43,17r-1,l39,17r-2,1l36,18r-5,2l28,21r-4,2l20,25r-5,1l12,29,8,31,5,33,3,34,2,35r,1l,36r,1l,38r,1l,40r2,6l3,50r3,5l9,60r5,5l17,69r4,5l24,78r1,1l25,80r2,1l28,82r2,1l31,84r2,1l33,87r4,1l42,89r4,l51,88r4,-1l59,85r5,-1l68,83r9,-3l86,77r7,-3l102,71r8,-3l118,65r8,-3l135,58r,l135,58r,l135,58r1,-2l136,56r,l136,56r,l138,55r,l138,55r1,-1l139,54r,l139,53r2,l141,51r1,-1l142,49r,-2l142,46r,-1l141,44r,-3xe" fillcolor="black" stroked="f">
                <v:path arrowok="t"/>
              </v:shape>
            </v:group>
            <v:shape id="_x0000_s6493" style="position:absolute;left:4185;top:1309;width:499;height:222" coordsize="2558,1134" path="m295,944l2238,128hdc2255,120,2275,128,2282,145v7,17,-1,37,-18,44hal320,1006hdc303,1013,284,1005,277,988v-7,-17,1,-37,18,-44haxm446,1134l,1104,291,765r155,369xm2112,r446,29l2267,368,2112,xe" fillcolor="black" strokeweight=".2pt">
              <v:stroke joinstyle="bevel"/>
              <v:path arrowok="t"/>
              <o:lock v:ext="edit" verticies="t"/>
            </v:shape>
            <v:shape id="_x0000_s6494" style="position:absolute;left:4788;top:1367;width:78;height:210" coordsize="400,1075" path="m233,333r,408hdc233,760,218,775,200,775v-19,,-34,-15,-34,-34hal166,333hdc166,315,181,300,200,300v18,,33,15,33,33haxm,400l200,,400,400,,400xm400,675l200,1075,,675r400,xe" fillcolor="black" strokeweight=".2pt">
              <v:stroke joinstyle="bevel"/>
              <v:path arrowok="t"/>
              <o:lock v:ext="edit" verticies="t"/>
            </v:shape>
            <v:shape id="_x0000_s6495" type="#_x0000_t202" style="position:absolute;left:210;top:255;width:900;height:540" stroked="f">
              <v:textbox style="mso-next-textbox:#_x0000_s6495" inset="5.85pt,.7pt,5.85pt,.7pt">
                <w:txbxContent>
                  <w:p w14:paraId="0F26BB64" w14:textId="77777777" w:rsidR="0084589B" w:rsidRPr="007C3087" w:rsidRDefault="0084589B" w:rsidP="007522DA">
                    <w:pPr>
                      <w:rPr>
                        <w:i/>
                        <w:lang w:val="en-US"/>
                      </w:rPr>
                    </w:pPr>
                    <w:r w:rsidRPr="007C3087">
                      <w:rPr>
                        <w:i/>
                        <w:lang w:val="en-US"/>
                      </w:rPr>
                      <w:t>Access</w:t>
                    </w:r>
                    <w:r w:rsidRPr="007C3087">
                      <w:rPr>
                        <w:i/>
                        <w:lang w:val="en-US"/>
                      </w:rPr>
                      <w:br/>
                      <w:t>System</w:t>
                    </w:r>
                  </w:p>
                </w:txbxContent>
              </v:textbox>
            </v:shape>
            <v:line id="_x0000_s6496" style="position:absolute" from="900,720" to="1260,1440">
              <v:stroke dashstyle="1 1" endarrow="block"/>
            </v:line>
            <v:shape id="_x0000_s6497" type="#_x0000_t202" style="position:absolute;left:6300;top:255;width:1770;height:540" filled="f" stroked="f">
              <v:textbox style="mso-next-textbox:#_x0000_s6497" inset="5.85pt,.7pt,5.85pt,.7pt">
                <w:txbxContent>
                  <w:p w14:paraId="14A5FFC0" w14:textId="77777777" w:rsidR="0084589B" w:rsidRPr="007C3087" w:rsidRDefault="0084589B" w:rsidP="007522DA">
                    <w:pPr>
                      <w:jc w:val="center"/>
                      <w:rPr>
                        <w:i/>
                        <w:sz w:val="16"/>
                        <w:szCs w:val="16"/>
                        <w:lang w:val="en-US"/>
                      </w:rPr>
                    </w:pPr>
                    <w:r w:rsidRPr="007C3087">
                      <w:rPr>
                        <w:i/>
                        <w:sz w:val="16"/>
                        <w:szCs w:val="16"/>
                        <w:lang w:val="en-US"/>
                      </w:rPr>
                      <w:t>Wireless link</w:t>
                    </w:r>
                    <w:r>
                      <w:rPr>
                        <w:i/>
                        <w:sz w:val="16"/>
                        <w:szCs w:val="16"/>
                        <w:lang w:val="en-US"/>
                      </w:rPr>
                      <w:t xml:space="preserve"> between</w:t>
                    </w:r>
                    <w:r w:rsidRPr="007C3087">
                      <w:rPr>
                        <w:i/>
                        <w:sz w:val="16"/>
                        <w:szCs w:val="16"/>
                        <w:lang w:val="en-US"/>
                      </w:rPr>
                      <w:t xml:space="preserve"> CN nodes</w:t>
                    </w:r>
                  </w:p>
                </w:txbxContent>
              </v:textbox>
            </v:shape>
            <v:line id="_x0000_s6498" style="position:absolute;flip:x" from="6375,540" to="6840,870">
              <v:stroke dashstyle="1 1" endarrow="block"/>
            </v:line>
            <v:line id="_x0000_s6499" style="position:absolute;flip:y" from="8177,900" to="8178,1162" strokeweight=".5pt">
              <v:stroke endcap="round"/>
            </v:line>
            <v:oval id="_x0000_s6500" style="position:absolute;left:6619;top:1278;width:1440;height:540" fillcolor="#ffff79">
              <v:textbox inset="5.85pt,.7pt,5.85pt,.7pt"/>
            </v:oval>
            <v:group id="_x0000_s6501" style="position:absolute;left:6684;top:1547;width:355;height:296" coordorigin="3905,1544" coordsize="355,296">
              <v:shape id="_x0000_s6502" style="position:absolute;left:3922;top:1558;width:55;height:54" coordsize="55,54" path="m,10l,9,2,8,2,6,3,5,6,4,8,3,9,2,12,1,18,r,l20,r1,1l25,5r5,6l34,16r5,4l43,26r5,5l51,35r4,6l55,41r,l52,42r-3,2l46,45r-3,1l39,48r-3,2l33,51r-3,3l25,48,21,43,17,38,14,32,9,27,6,20,3,15,,10xe" fillcolor="#666" stroked="f">
                <v:path arrowok="t"/>
              </v:shape>
              <v:shape id="_x0000_s6503" style="position:absolute;left:3950;top:1579;width:294;height:248" coordsize="294,248" path="m276,205r-11,4l253,215r-10,4l231,223r-12,5l207,232r-12,4l182,242r-3,1l176,244r-3,1l170,246r-3,l164,247r-3,1l158,248r-8,-2l142,238,126,220,110,200,92,178,74,156,56,133,39,110,20,86,2,63,,62,,60,,58,,57,,56,2,55r,-1l2,52,3,48,9,45r,l9,45r,l9,45r,l9,45r-1,l8,45,23,38,36,30,51,25,65,19,82,13,98,9,114,5,130,r,l130,r,l132,r,l132,r,l132,r4,2l139,3r3,1l145,5r3,2l151,9r1,2l155,13r20,21l192,54r15,19l223,93r15,19l253,131r15,21l285,173r6,13l294,193r-1,1l293,197r-3,2l288,200r-3,1l282,203r-3,1l276,205xe" fillcolor="#ff8c00" stroked="f">
                <v:path arrowok="t"/>
              </v:shape>
              <v:shape id="_x0000_s6504" style="position:absolute;left:3933;top:1566;width:327;height:274" coordsize="327,274" path="m326,197r-7,-12l302,164,288,143,273,123,258,102,242,82,227,63,209,42,190,21r-4,-3l181,13r-4,-3l171,7,165,4,159,2,152,1,144,r-1,l141,r-1,l140,1r-2,l137,2r-1,l136,3r11,10l147,13r,l147,13r2,l149,13r,l149,13r,l153,15r3,1l159,17r3,1l165,20r3,2l169,24r3,2l192,47r17,20l224,86r16,20l255,125r15,19l285,165r17,21l308,199r3,7l310,207r,3l307,212r-2,1l302,214r-3,2l296,217r-3,1l282,222r-12,6l260,232r-12,4l236,241r-12,4l212,249r-13,6l196,256r-3,1l190,258r-3,1l184,259r-3,1l178,261r-3,l167,259r-8,-8l143,233,127,213,109,191,91,169,73,146,56,123,37,99,19,76,17,75r,-2l17,71r,-1l17,69r2,-1l19,67r,-2l20,61r6,-3l26,58r,l26,58r,l26,58r,l25,58r,l40,51,53,43,68,38,82,32,99,26r16,-4l131,18r16,-5l136,3,118,7r-16,4l85,17,69,22,53,28,38,35,23,42,10,51r-1,l7,51r,1l6,52r,1l4,53r,1l4,54r,1l3,58,1,61r,3l,67r,2l,72r,3l,78r1,2l20,105r20,24l59,154r19,25l96,201r17,23l131,244r15,18l153,268r2,1l155,269r,l155,270r1,l156,270r2,1l158,271r6,2l167,273r4,1l174,274r4,l183,273r4,-1l195,271r7,-2l215,263r14,-4l240,255r12,-6l264,245r13,-5l289,235r13,-5l307,228r4,-2l314,224r5,-3l322,219r1,-3l324,213r2,-2l327,203r,-1l327,201r,l326,200r,-1l326,198r,-1l326,197xe" fillcolor="black" stroked="f">
                <v:path arrowok="t"/>
              </v:shape>
              <v:shape id="_x0000_s6505" style="position:absolute;left:3905;top:1544;width:88;height:75" coordsize="88,75" path="m37,73r1,l39,72r,-1l41,71r1,-1l44,70r,-1l45,68r2,l42,62,38,57,34,52,31,46,26,41,23,34,20,29,17,24r,-1l19,22r,-2l20,19r3,-1l25,17r1,-1l29,15r6,-1l35,14r2,l38,15r4,4l47,25r4,5l56,34r4,6l65,45r3,4l72,55r3,-1l76,53r2,-1l81,50r1,l84,49r3,-1l88,47,84,43,79,38,76,32,72,28,68,23,63,17,59,13,54,8,48,3r-1,l47,2r-2,l45,2r,l44,1r,l42,1r-4,l35,r,l34,r,l32,r,l32,,31,r,l22,3,19,4,14,6,11,9,7,11,4,13,3,16,1,18,,22r1,7l4,37r3,6l11,50r6,7l22,63r6,6l32,75r,l34,75r,-1l34,74r1,l35,74r,-1l37,73xe" fillcolor="black" stroked="f">
                <v:path arrowok="t"/>
              </v:shape>
              <v:shape id="_x0000_s6506" style="position:absolute;left:3999;top:1609;width:25;height:23" coordsize="25,23" path="m2,10r,1l3,12r,2l5,15r1,2l6,18r1,1l9,20r1,1l12,22r1,l15,23r1,l18,23r1,-1l21,22r1,-1l24,20r1,-1l25,18r,-3l25,14r,-1l24,12,22,11r,-1l21,9r,-1l19,7r,l18,6r,-1l16,4,15,3,13,2,12,,10,,9,,7,,6,2,3,2r,1l2,4,,5,,7,,8,,9r2,1xe" fillcolor="black" stroked="f">
                <v:path arrowok="t"/>
              </v:shape>
              <v:shape id="_x0000_s6507" style="position:absolute;left:4026;top:1600;width:26;height:22" coordsize="26,22" path="m1,11r2,1l4,13r,1l6,15r,1l7,17r2,1l9,19r1,1l11,21r2,l14,22r3,l19,22r1,-1l22,21r1,-1l25,19r,-1l26,17r,-1l26,14,25,13r,-1l23,11,22,9r,-1l20,7r,-1l19,5,17,4r,-1l16,2,14,1r-1,l10,,9,,7,,6,1,4,1,3,2,1,3r,1l,5,,7,,8,1,9r,2xe" fillcolor="black" stroked="f">
                <v:path arrowok="t"/>
              </v:shape>
              <v:shape id="_x0000_s6508" style="position:absolute;left:4054;top:1591;width:23;height:21" coordsize="23,21" path="m1,10r,1l3,12r,1l4,14r,2l6,17r1,1l7,18r2,2l10,21r3,l15,21r1,l17,21r2,l20,20r2,-2l23,17r,-1l23,14r,-1l23,12,22,11r,-1l20,10r,l20,9r,l20,9r,l19,9r,l19,9r1,l20,9r,l20,9r,l20,9r,1l20,9r,-1l20,8,19,7r,l19,6,17,5r,l17,3,16,2,15,1,13,,12,,9,,7,,6,1,4,1,3,2,1,3r,2l,6,,7,1,9r,1xe" fillcolor="black" stroked="f">
                <v:path arrowok="t"/>
              </v:shape>
              <v:shape id="_x0000_s6509" style="position:absolute;left:4055;top:1708;width:33;height:19" coordsize="33,19" path="m30,15r,l30,15r1,-1l31,14r,l31,13r,l31,12r2,l33,11r,l33,10r,l31,9r,l31,9r,-1l31,9r,-1l31,8r,l31,8r,l31,7r,l31,7r,l31,7r,l31,7r,l31,7r,l31,7r,-2l30,5r,-1l28,3r,l27,3r,-1l25,2,24,1r-2,l22,,21,,19,,18,,16,,15,,14,1r,l12,1,11,2,9,2r,l8,3,6,3r,l5,3r,1l3,4r,1l2,5r,2l2,7,,10r,1l2,11r,1l2,13r1,1l3,15r2,1l5,17r1,1l8,18r,l9,18r,1l11,19r,l12,19r,l16,18r2,l19,18r2,l21,18r1,-1l24,17r1,l25,17r5,-2xe" fillcolor="black" stroked="f">
                <v:path arrowok="t"/>
              </v:shape>
              <v:shape id="_x0000_s6510" style="position:absolute;left:4100;top:1693;width:29;height:19" coordsize="29,19" path="m2,12r,1l2,14r2,l4,15r,l5,16r,l7,17r,l8,18r,l8,18r2,l10,18r,1l10,19r1,l14,19r2,l17,19r2,l20,19r,-1l22,18r1,-1l25,16r1,-1l28,15r,l29,14r,l29,13r,l29,12r,l29,10r,-1l29,9r,-1l29,8r,-1l28,7r,-2l28,5r,-1l26,4r,-1l26,3r-1,l25,2r-2,l23,2r,l23,2r,-1l22,1r,l22,1r,l22,1,20,,19,,17,r,l16,,14,r,l14,,13,,11,1r-1,l8,1,7,2,5,3,4,3,2,4,1,9,,9r,1l1,10r,1l1,11r,l1,12r,l2,12xe" fillcolor="black" stroked="f">
                <v:path arrowok="t"/>
              </v:shape>
              <v:shape id="_x0000_s6511" style="position:absolute;left:4138;top:1678;width:28;height:19" coordsize="28,19" path="m3,14r,l3,14r,l3,14r,1l3,15r,l3,15r,l3,16r1,l4,16r,1l4,17r2,l6,17r,1l6,18r1,l7,18r2,l9,19r1,l10,19r2,l12,19r1,l16,18r2,l18,18r1,-1l21,17r,l22,16r,l24,16r,l24,16r1,-1l25,15r1,l26,14r,l26,13r2,l28,12r,-1l28,11r,l28,10r,l28,9r,l28,9,26,8r,-2l26,6r,-1l25,4r,l25,3r-1,l24,2r,l22,1r,l21,r,l19,,18,,16,r,l15,r,l13,r,l12,r,l12,1r-2,l9,2,7,2r,1l6,3,4,4r,l3,5,4,4r,l3,5r,l3,5,1,5r,1l1,6r,l1,8r,l1,8,,9r,l,9r,l,9r,l,10r,l,11r,l,12r,l1,12r,1l1,13r2,1xe" fillcolor="black" stroked="f">
                <v:path arrowok="t"/>
              </v:shape>
              <v:shape id="_x0000_s6512" style="position:absolute;left:4074;top:1731;width:33;height:19" coordsize="33,19" path="m31,12r,-1l33,10r,-1l33,9r,-1l31,7r,l30,6r,-1l30,6r,l30,5r,l30,5r,l30,5r,l28,5r,-1l28,4,27,3r,l27,3,26,2r,l24,2r,-1l23,1,21,r,l20,,18,,17,,15,r,l14,r,1l12,1r-1,l11,1,9,2,8,2r,l8,2r,l8,2,6,2r,1l6,3r,l5,3r,l3,4r,l2,5r,l2,6,,6,,8r,l,8r,l,8r,l,8r,l,8,,9r,1l,10r,1l,11r,l2,12r,l2,12r,2l5,16r1,2l9,19r5,l17,19r3,-1l24,17r3,-1l27,16r1,-1l28,15r2,l30,14r,l31,12r,xe" fillcolor="black" stroked="f">
                <v:path arrowok="t"/>
              </v:shape>
              <v:shape id="_x0000_s6513" style="position:absolute;left:4116;top:1716;width:29;height:19" coordsize="29,19" path="m4,4l3,4r,l3,5,1,5r,l1,5r,1l1,6,,7r,l,8r,l,9r,l,10r,l,10r1,2l1,12r,2l3,15r,1l4,16r,1l6,18r1,l9,18r1,1l13,19r2,-1l17,18r2,-1l20,17r3,-1l25,15r3,-1l28,14r,-2l29,12r,l29,12r,-1l29,11r,l29,7r,l29,6r,l28,5r,l28,5r,-1l28,4r,l26,4r,l26,4r,l26,4r,l26,3r,l26,3r,l26,3r,l26,3r,l26,3,25,2r,-1l23,1,22,,20,,19,,17,,16,,15,1r-2,l13,1,12,2r-2,l9,2,7,3,6,3,4,4xe" fillcolor="black" stroked="f">
                <v:path arrowok="t"/>
              </v:shape>
              <v:shape id="_x0000_s6514" style="position:absolute;left:4156;top:1700;width:28;height:18" coordsize="28,18" path="m6,3l4,4,3,4r,1l1,5r,1l1,7,,7,,8,,9r,1l,10r1,1l1,12r,l1,13r2,2l3,15r1,2l6,17r,1l7,18r1,l8,18r2,l11,18r2,l16,17r,l17,16r,l17,16r2,-1l19,15r1,l20,13r2,2l22,13r,l22,13r1,l23,13r,l23,13r2,l26,11r,-1l28,9r,l28,8r,l28,7r,-1l28,6r,-1l28,5,26,4r,l26,3r,l25,3r,-1l23,2r,-1l22,1,20,r,l19,,17,,16,,14,,13,1r-2,l10,1,8,2,7,3,6,3,4,4,6,3xe" fillcolor="black" stroked="f">
                <v:path arrowok="t"/>
              </v:shape>
              <v:shape id="_x0000_s6515" style="position:absolute;left:4094;top:1751;width:31;height:20" coordsize="31,20" path="m25,17r,-1l26,16r,l26,16r,l26,16r,l28,15r-2,1l26,16r2,-1l28,15r1,l29,14r,l29,14r2,-1l31,12r,-1l31,10r,-1l31,7r,l29,6,28,5r,l28,5r,l28,5r,l28,5r,l28,4r-2,l26,3,25,2r,l23,1r-1,l20,r,1l19,1r,l17,1r,l17,1r,l17,1,16,2r-2,l13,3r-2,l10,3,8,4,7,4,6,5,4,5r,l3,5r,1l1,6r,l1,7r,l,9r,l,10r,l,10r,1l,11r,l,12r,l,13r,l,13r,l,13r,l,14r,l,14r,1l,16r1,l1,17r,l3,17r,1l3,18r1,l4,19r2,l6,19r,l7,20r,l7,20r1,l10,20r1,l13,20r1,-1l17,19r2,l20,18r2,l23,17r2,xe" fillcolor="black" stroked="f">
                <v:path arrowok="t"/>
              </v:shape>
              <v:shape id="_x0000_s6516" style="position:absolute;left:4133;top:1734;width:31;height:21" coordsize="31,21" path="m27,15r,l29,15r,l30,14r,l30,13r1,l31,12r,-1l31,11r,-2l31,9r,-1l31,8r,l31,7r,l30,5r,l30,5r,l29,5r,l29,4r,l29,4r,l29,3r-2,l27,3r,l26,2r,l24,2r,l24,1r,l23,1,23,,21,r,l21,,20,,18,r,l17,1r,l17,1r,l17,1r-2,l14,2r-2,l11,2r,1l9,3,8,4,6,5r,l6,5,5,5r,l3,6r,l3,7,2,7r,1l,11r,1l,13r,l2,14r,l2,15r,1l2,16r,l2,16r,1l2,17r,l2,18r1,l3,18r,l5,19r,l5,20r,l5,20r1,l6,20r,l8,21r,l9,21r,l9,21r2,l11,21r1,l12,21r2,l14,21r1,-1l18,19r2,l21,18r2,l24,17r2,-1l27,15r,xe" fillcolor="black" stroked="f">
                <v:path arrowok="t"/>
              </v:shape>
              <v:shape id="_x0000_s6517" style="position:absolute;left:4172;top:1721;width:32;height:20" coordsize="32,20" path="m28,16r,-1l29,15r,l29,14r2,l31,14r,-1l32,13r,-1l32,12r,-1l32,10r,l32,9r,l32,7r-1,l31,7r,-1l31,6r,l31,6r,-1l31,5r-2,l29,5r,-1l29,3r,l28,2r,-1l26,1,26,,25,,23,r,l22,r,l22,r,l22,r,l19,,18,,15,1r-2,l10,2,9,2,7,3,4,4,1,6r,l1,7,,7,,9r,l,10r,1l,11r,1l,12r1,1l1,13r,1l1,14r2,1l3,15r,1l3,16r1,1l4,17r,1l6,19r,l7,19r2,1l10,20r3,l15,19r3,l19,18r2,l22,17r3,l26,16r2,-1l28,16xe" fillcolor="black" stroked="f">
                <v:path arrowok="t"/>
              </v:shape>
              <v:shape id="_x0000_s6518" style="position:absolute;left:4113;top:1771;width:31;height:23" coordsize="31,23" path="m26,6l25,5r,-1l23,4r,-2l23,2,22,1r-2,l20,,19,1r-1,l18,1r-2,l16,1r,l16,1r,l15,2r-2,l13,2,12,4r-2,l9,4,7,4r,1l6,5,4,5,3,5r,1l1,6r,1l1,8,,8,,9r,2l,12r,1l,14r,2l1,17r,2l3,20r1,l4,21r2,1l6,22r1,l9,23r,l10,23r2,l15,22r1,l18,21r1,l20,20r2,l23,20r2,-1l26,17r2,l28,17r,-1l29,16r,l29,15r2,l31,14r,l31,11r,l31,11r,-1l31,10r,l31,10r,-1l31,9r-2,l29,8r,l28,7r,l28,6r-2,l26,6xe" fillcolor="black" stroked="f">
                <v:path arrowok="t"/>
              </v:shape>
              <v:shape id="_x0000_s6519" style="position:absolute;left:4153;top:1754;width:32;height:22" coordsize="32,22" path="m28,4r,l28,4r,l28,4r,l28,4r,l28,4,26,3r,-1l25,1r-2,l22,1,20,,19,,17,1,14,2,10,3,7,6,3,8,1,10,,13r1,2l3,18r1,3l6,21r1,1l7,22r2,l10,22r1,l13,22r,l13,22r1,l17,21r2,-2l20,19r2,-1l23,17r2,l26,16r3,l29,15r,l31,15r,l31,14r,l32,13r,l32,11r,-1l32,10r,-1l32,8r-1,l31,7r,l29,6r,l29,6r,-2l29,4r-1,l28,4r,l28,4xe" fillcolor="black" stroked="f">
                <v:path arrowok="t"/>
              </v:shape>
              <v:shape id="_x0000_s6520" style="position:absolute;left:4193;top:1741;width:29;height:21" coordsize="29,21" path="m28,6r,l28,6r,l28,6r-2,l26,5r,l26,5r,l26,5r,l26,5r,l26,5r,l26,5r,-1l25,2,23,1r-1,l22,,20,,19,,17,,16,1r-3,l11,2r-1,l8,4,7,4,5,5,4,5,2,6r,l1,7r,1l,8,,9r,1l,10r,1l,12r,1l,14r1,l1,15r,1l1,16r1,1l2,17r2,2l4,20r1,l7,20r,1l8,21r2,l10,21r1,l11,21r2,-1l14,20r2,l17,19r2,l20,17r2,l23,16r2,l26,16r,-1l28,15r,l29,14r,l29,13r,l29,9r,l29,8r,l29,8,28,7r,l28,7r,-1xe" fillcolor="black" stroked="f">
                <v:path arrowok="t"/>
              </v:shape>
              <v:shape id="_x0000_s6521" style="position:absolute;left:3953;top:1631;width:282;height:192" coordsize="282,192" path="m282,138r-1,-1l279,137r-1,-1l275,136r-2,l272,137r-3,l268,137r-2,1l266,138r-1,l265,138r-2,l263,138r-1,1l262,139r-8,2l248,145r-7,2l234,150r-8,3l217,156r-8,5l198,164r-6,2l188,168r-5,1l179,171r-6,1l169,175r-5,1l158,177r-6,-8l145,162r-6,-8l133,147r-6,-9l121,131r-7,-8l107,115r-5,-5l98,105r-5,-4l90,96,86,91,83,87,79,81,74,77,71,72,68,67,64,63,61,59,58,56,55,50,51,46,48,42,45,37,42,32,37,28,34,22,30,18,27,14,22,8,18,4r,-1l17,2,15,1,14,,12,,11,,9,,6,,5,1,3,2r,1l2,4r,1l,6,2,7r,1l3,12r3,3l9,18r2,3l14,23r3,4l20,30r1,3l24,37r3,4l30,45r3,4l36,53r3,4l42,61r3,4l52,74r6,7l64,90r6,7l77,105r6,9l90,121r8,9l104,137r7,7l117,151r4,8l127,166r6,6l139,180r6,6l147,189r,l148,189r,1l148,190r1,l149,191r2,l151,191r4,1l155,192r,l155,192r,l155,192r,l155,192r,l157,191r3,l161,191r2,l166,190r1,l169,189r1,l176,186r6,-3l189,181r6,-2l201,177r5,-2l211,171r5,-1l219,168r4,-1l226,166r5,-1l234,163r4,-1l241,161r4,-1l248,159r5,-3l256,155r4,-1l263,152r5,-1l272,149r3,-1l278,147r1,-1l279,146r2,-2l282,142r,-1l282,140r,-2xe" fillcolor="black" stroked="f">
                <v:path arrowok="t"/>
              </v:shape>
              <v:shape id="_x0000_s6522" style="position:absolute;left:4021;top:1627;width:105;height:61" coordsize="105,61" path="m40,12r-6,2l30,16r-6,1l19,19r-4,2l11,23,5,25,,29r3,4l6,37r3,4l12,46r3,3l18,53r4,4l27,61r1,l31,60r2,l36,59r1,l40,57r2,l43,56r7,-2l58,51r7,-2l73,46r7,-2l87,40r8,-2l102,35r,l102,35r2,-1l104,34r,l105,34r,-1l105,33r,-1l102,27,99,23,96,20,93,16,90,11,87,7,84,4,80,r,l80,r,l80,r,l80,r,l79,,77,,74,1r-3,l68,2,65,3r-3,l61,4,58,5,55,6,53,7,50,8,49,9r-3,l45,10r-3,1l40,12xe" fillcolor="#72ff72" stroked="f">
                <v:path arrowok="t"/>
              </v:shape>
              <v:shape id="_x0000_s6523" style="position:absolute;left:4004;top:1613;width:141;height:89" coordsize="141,89" path="m140,41r-3,-4l132,32r-3,-6l127,21r-5,-5l118,11,113,7,107,3,96,14r1,l97,14r,l97,14r,l97,14r,l97,14r4,4l104,21r3,4l110,30r3,4l116,37r3,4l122,46r,1l122,47r,1l121,48r,l121,48r-2,1l119,49r,l112,52r-8,2l97,58r-7,2l82,63r-7,2l67,68r-7,2l59,71r-2,l54,73r-1,l50,74r-2,l45,75r-1,l39,71,35,67,32,63,29,60,26,55,23,51,20,47,17,43r5,-4l28,37r4,-2l36,33r5,-2l47,30r4,-2l57,26r2,-1l62,24r1,-1l66,23r1,-1l70,21r2,-1l75,19r3,-1l79,17r3,l85,16r3,-1l91,15r3,-1l96,14,107,3r,l107,3r,l107,3r,l107,3r,l107,3,106,2r,-1l104,1,103,r-2,l100,,98,,97,,91,1,84,2,78,4,72,5,66,7,60,9r-6,4l48,15r-1,l45,16r-1,l42,17r-1,l38,17r-2,1l35,18r-4,2l28,21r-5,2l19,25r-5,1l11,29,7,31,4,33,2,34,1,35r,1l,36r,1l,38r,1l,40r1,6l2,50r3,5l8,60r5,5l16,69r4,5l23,78r2,1l25,80r1,1l28,82r1,1l31,84r1,1l32,87r4,1l41,89r4,l50,88r4,-1l59,85r4,-1l67,83r9,-3l85,77r8,-3l101,71r8,-3l118,65r7,-3l134,58r,l134,58r,l134,58r1,-2l135,56r,l135,56r,l137,55r,l137,55r1,-1l138,54r,l138,53r2,l140,51r1,-1l141,49r,-2l141,46r,-1l140,44r,-3xe" fillcolor="black" stroked="f">
                <v:path arrowok="t"/>
              </v:shape>
            </v:group>
            <v:group id="_x0000_s6524" style="position:absolute;left:7323;top:1547;width:356;height:296" coordorigin="4544,1544" coordsize="356,296">
              <v:shape id="_x0000_s6525" style="position:absolute;left:4562;top:1558;width:55;height:54" coordsize="55,54" path="m,10l,9,2,8,2,6,3,5,6,4,8,3,9,2,12,1,18,r,l19,r2,1l25,5r5,6l34,16r5,4l43,26r4,5l50,35r5,6l55,41r,l52,42r-3,2l46,45r-3,1l39,48r-3,2l33,51r-3,3l25,48,21,43,16,38,13,32,9,27,6,20,3,15,,10xe" fillcolor="#666" stroked="f">
                <v:path arrowok="t"/>
              </v:shape>
              <v:shape id="_x0000_s6526" style="position:absolute;left:4590;top:1579;width:294;height:248" coordsize="294,248" path="m276,205r-12,4l253,215r-11,4l231,223r-12,5l207,232r-12,4l182,242r-3,1l176,244r-3,1l170,246r-3,l164,247r-3,1l158,248r-9,-2l142,238,126,220,109,200,92,178,74,156,56,133,39,110,19,86,2,63,,62,,60,,58,,57,,56,2,55r,-1l2,52,3,48,9,45r,l9,45r,l9,45r,l9,45r-1,l8,45,22,38,36,30,50,25,65,19,81,13,98,9,114,5,130,r,l130,r,l132,r,l132,r,l132,r4,2l139,3r3,1l145,5r3,2l151,9r1,2l155,13r19,21l192,54r15,19l223,93r15,19l253,131r14,21l285,173r6,13l294,193r-1,1l293,197r-3,2l288,200r-3,1l282,203r-3,1l276,205xe" fillcolor="#ff8c00" stroked="f">
                <v:path arrowok="t"/>
              </v:shape>
              <v:shape id="_x0000_s6527" style="position:absolute;left:4572;top:1566;width:328;height:274" coordsize="328,274" path="m327,197r-8,-12l303,164,288,143,274,123,259,102,243,82,228,63,210,42,191,21r-4,-3l182,13r-4,-3l172,7,166,4,160,2,153,1,145,r-1,l142,r-1,l141,1r-2,l138,2r-2,l136,3r12,10l148,13r,l148,13r2,l150,13r,l150,13r,l154,15r3,1l160,17r3,1l166,20r3,2l170,24r3,2l192,47r18,20l225,86r16,20l256,125r15,19l285,165r18,21l309,199r3,7l311,207r,3l308,212r-2,1l303,214r-3,2l297,217r-3,1l282,222r-11,6l260,232r-11,4l237,241r-12,4l213,249r-13,6l197,256r-3,1l191,258r-3,1l185,259r-3,1l179,261r-3,l167,259r-7,-8l144,233,127,213,110,191,92,169,74,146,57,123,37,99,20,76,18,75r,-2l18,71r,-1l18,69r2,-1l20,67r,-2l21,61r6,-3l27,58r,l27,58r,l27,58r,l26,58r,l40,51,54,43,68,38,83,32,99,26r17,-4l132,18r16,-5l136,3,119,7r-17,4l86,17,70,22,54,28,39,35,24,42,11,51r-2,l8,51r,1l6,52r,1l5,53r,1l5,54r,1l3,58,2,61r,3l,67r,2l,72r,3l,78r2,2l21,105r19,24l60,154r19,25l96,201r18,23l132,244r15,18l154,268r2,1l156,269r,l156,270r1,l157,270r1,1l158,271r6,2l167,273r5,1l175,274r4,l184,273r4,-1l195,271r8,-2l216,263r13,-4l241,255r12,-6l265,245r13,-5l290,235r13,-5l308,228r4,-2l315,224r4,-3l322,219r2,-3l325,213r2,-2l328,203r,-1l328,201r,l327,200r,-1l327,198r,-1l327,197xe" fillcolor="black" stroked="f">
                <v:path arrowok="t"/>
              </v:shape>
              <v:shape id="_x0000_s6528" style="position:absolute;left:4544;top:1544;width:89;height:75" coordsize="89,75" path="m37,73r2,l40,72r,-1l42,71r1,-1l45,70r,-1l46,68r2,l43,62,39,57,34,52,31,46,27,41,24,34,21,29,18,24r,-1l20,22r,-2l21,19r3,-1l26,17r1,-1l30,15r6,-1l36,14r1,l39,15r4,4l48,25r4,5l57,34r4,6l65,45r3,4l73,55r3,-1l77,53r2,-1l82,50r1,l85,49r3,-1l89,47,85,43,80,38,77,32,73,28,68,23,64,17,59,13,55,8,49,3r-1,l48,2r-2,l46,2r,l45,1r,l43,1r-4,l36,r,l34,r,l33,r,l33,,31,r,l23,3,20,4,15,6,12,9,8,11,5,13,3,16,2,18,,22r2,7l5,37r3,6l12,50r6,7l23,63r5,6l33,75r,l34,75r,-1l34,74r2,l36,74r,-1l37,73xe" fillcolor="black" stroked="f">
                <v:path arrowok="t"/>
              </v:shape>
              <v:shape id="_x0000_s6529" style="position:absolute;left:4639;top:1609;width:25;height:23" coordsize="25,23" path="m1,10r,1l3,12r,2l4,15r2,2l6,18r1,1l9,20r1,1l12,22r1,l15,23r1,l18,23r1,-1l21,22r1,-1l24,20r1,-1l25,18r,-3l25,14r,-1l24,12,22,11r,-1l21,9r,-1l19,7r,l18,6r,-1l16,4,15,3,13,2,12,,10,,9,,7,,6,2,3,2r,1l1,4,,5,,7,,8,,9r1,1xe" fillcolor="black" stroked="f">
                <v:path arrowok="t"/>
              </v:shape>
              <v:shape id="_x0000_s6530" style="position:absolute;left:4665;top:1600;width:27;height:22" coordsize="27,22" path="m2,11r1,1l5,13r,1l6,15r,1l8,17r1,1l9,19r2,1l12,21r2,l15,22r3,l20,22r1,-1l23,21r1,-1l26,19r,-1l27,17r,-1l27,14,26,13r,-1l24,11,23,9r,-1l21,7r,-1l20,5,18,4r,-1l17,2,15,1r-1,l11,,9,,8,,6,1,5,1,3,2,2,3r,1l,5,,7,,8,2,9r,2xe" fillcolor="black" stroked="f">
                <v:path arrowok="t"/>
              </v:shape>
              <v:shape id="_x0000_s6531" style="position:absolute;left:4694;top:1591;width:23;height:21" coordsize="23,21" path="m1,10r,1l3,12r,1l4,14r,2l5,17r2,1l7,18r1,2l10,21r3,l14,21r2,l17,21r2,l20,20r2,-2l23,17r,-1l23,14r,-1l23,12,22,11r,-1l20,10r,l20,9r,l20,9r,l19,9r,l19,9r1,l20,9r,l20,9r,l20,9r,1l20,9r,-1l20,8,19,7r,l19,6,17,5r,l17,3,16,2,14,1,13,,11,,8,,7,,5,1,4,1,3,2,1,3r,2l,6,,7,1,9r,1xe" fillcolor="black" stroked="f">
                <v:path arrowok="t"/>
              </v:shape>
              <v:shape id="_x0000_s6532" style="position:absolute;left:4695;top:1708;width:33;height:19" coordsize="33,19" path="m30,15r,l30,15r1,-1l31,14r,l31,13r,l31,12r2,l33,11r,l33,10r,l31,9r,l31,9r,-1l31,9r,-1l31,8r,l31,8r,l31,7r,l31,7r,l31,7r,l31,7r,l31,7r,l31,7r,-2l30,5r,-1l28,3r,l27,3r,-1l25,2,24,1r-2,l22,,21,,19,,18,,16,,15,,13,1r,l12,1,10,2,9,2r,l7,3,6,3r,l4,3r,1l3,4r,1l2,5r,2l2,7,,10r,1l2,11r,1l2,13r1,1l3,15r1,1l4,17r2,1l7,18r,l9,18r,1l10,19r,l12,19r,l16,18r2,l19,18r2,l21,18r1,-1l24,17r1,l25,17r5,-2xe" fillcolor="black" stroked="f">
                <v:path arrowok="t"/>
              </v:shape>
              <v:shape id="_x0000_s6533" style="position:absolute;left:4739;top:1693;width:30;height:19" coordsize="30,19" path="m3,12r,1l3,14r2,l5,15r,l6,16r,l8,17r,l9,18r,l9,18r2,l11,18r,1l11,19r1,l15,19r2,l18,19r2,l21,19r,-1l22,18r2,-1l25,16r2,-1l28,15r,l30,14r,l30,13r,l30,12r,l30,10r,-1l30,9r,-1l30,8r,-1l28,7r,-2l28,5r,-1l27,4r,-1l27,3r-2,l25,2r-1,l24,2r,l24,2r,-1l22,1r,l22,1r,l22,1,21,,20,,18,r,l17,,15,r,l15,,14,,12,1r-1,l9,1,8,2,6,3,5,3,3,4,2,9,,9r,1l2,10r,1l2,11r,l2,12r,l3,12xe" fillcolor="black" stroked="f">
                <v:path arrowok="t"/>
              </v:shape>
              <v:shape id="_x0000_s6534" style="position:absolute;left:4778;top:1678;width:28;height:19" coordsize="28,19" path="m3,14r,l3,14r,l3,14r,1l3,15r,l3,15r,l3,16r1,l4,16r,1l4,17r2,l6,17r,1l6,18r1,l7,18r2,l9,19r1,l10,19r2,l12,19r1,l16,18r1,l17,18r2,-1l20,17r,l22,16r,l23,16r,l23,16r2,-1l25,15r1,l26,14r,l26,13r2,l28,12r,-1l28,11r,l28,10r,l28,9r,l28,9,26,8r,-2l26,6r,-1l25,4r,l25,3r-2,l23,2r,l22,1r,l20,r,l19,,17,,16,r,l14,r,l13,r,l12,r,l12,1r-2,l9,2,7,2r,1l6,3,4,4r,l3,5,4,4r,l3,5r,l3,5,1,5r,1l1,6r,l1,8r,l1,8,,9r,l,9r,l,9r,l,10r,l,11r,l,12r,l1,12r,1l1,13r2,1xe" fillcolor="black" stroked="f">
                <v:path arrowok="t"/>
              </v:shape>
              <v:shape id="_x0000_s6535" style="position:absolute;left:4714;top:1731;width:33;height:19" coordsize="33,19" path="m31,12r,-1l33,10r,-1l33,9r,-1l31,7r,l30,6r,-1l30,6r,l30,5r,l30,5r,l30,5r,l28,5r,-1l28,4,27,3r,l27,3,25,2r,l24,2r,-1l22,1,21,r,l19,,18,,16,,15,r,l14,r,1l12,1r-1,l11,1,9,2,8,2r,l8,2r,l8,2,6,2r,1l6,3r,l5,3r,l3,4r,l2,5r,l2,6,,6,,8r,l,8r,l,8r,l,8r,l,8,,9r,1l,10r,1l,11r,l2,12r,l2,12r,2l5,16r1,2l9,19r5,l16,19r3,-1l24,17r3,-1l27,16r1,-1l28,15r2,l30,14r,l31,12r,xe" fillcolor="black" stroked="f">
                <v:path arrowok="t"/>
              </v:shape>
              <v:shape id="_x0000_s6536" style="position:absolute;left:4756;top:1716;width:29;height:19" coordsize="29,19" path="m4,4l3,4r,l3,5,1,5r,l1,5r,1l1,6,,7r,l,8r,l,9r,l,10r,l,10r1,2l1,12r,2l3,15r,1l4,16r,1l5,18r2,l8,18r2,1l13,19r1,-1l17,18r2,-1l20,17r3,-1l25,15r3,-1l28,14r,-2l29,12r,l29,12r,-1l29,11r,l29,7r,l29,6r,l28,5r,l28,5r,-1l28,4r,l26,4r,l26,4r,l26,4r,l26,3r,l26,3r,l26,3r,l26,3r,l26,3,25,2r,-1l23,1,22,,20,,19,,17,,16,,14,1r-1,l13,1,11,2r-1,l8,2,7,3,5,3,4,4xe" fillcolor="black" stroked="f">
                <v:path arrowok="t"/>
              </v:shape>
              <v:shape id="_x0000_s6537" style="position:absolute;left:4795;top:1700;width:28;height:18" coordsize="28,18" path="m6,3l5,4,3,4r,1l2,5r,1l2,7,,7,,8,,9r,1l,10r2,1l2,12r,l2,13r1,2l3,15r2,2l6,17r,1l8,18r1,l9,18r2,l12,18r2,l17,17r,l18,16r,l18,16r2,-1l20,15r1,l21,13r2,2l23,13r,l23,13r1,l24,13r,l24,13r2,l27,11r,-1l28,9r,l28,8r,l28,7r,-1l28,6r,-1l28,5,27,4r,l27,3r,l26,3r,-1l24,2r,-1l23,1,21,r,l20,,18,,17,,15,,14,1r-2,l11,1,9,2,8,3,6,3,5,4,6,3xe" fillcolor="black" stroked="f">
                <v:path arrowok="t"/>
              </v:shape>
              <v:shape id="_x0000_s6538" style="position:absolute;left:4733;top:1751;width:31;height:20" coordsize="31,20" path="m26,17r,-1l27,16r,l27,16r,l27,16r,l28,15r-1,1l27,16r1,-1l28,15r2,l30,14r,l30,14r1,-1l31,12r,-1l31,10r,-1l31,7r,l30,6,28,5r,l28,5r,l28,5r,l28,5r,l28,4r-1,l27,3,26,2r,l24,1r-1,l21,r,1l20,1r,l18,1r,l18,1r,l18,1,17,2r-2,l14,3r-2,l11,3,9,4,8,4,6,5,5,5r,l3,5r,1l2,6r,l2,7r,l,9r,l,10r,l,10r,1l,11r,l,12r,l,13r,l,13r,l,13r,l,14r,l,14r,1l,16r2,l2,17r,l3,17r,1l3,18r2,l5,19r1,l6,19r,l8,20r,l8,20r1,l11,20r1,l14,20r1,-1l18,19r2,l21,18r2,l24,17r2,xe" fillcolor="black" stroked="f">
                <v:path arrowok="t"/>
              </v:shape>
              <v:shape id="_x0000_s6539" style="position:absolute;left:4773;top:1734;width:31;height:21" coordsize="31,21" path="m27,15r,l28,15r,l30,14r,l30,13r1,l31,12r,-1l31,11r,-2l31,9r,-1l31,8r,l31,7r,l30,5r,l30,5r,l28,5r,l28,4r,l28,4r,l28,3r-1,l27,3r,l25,2r,l24,2r,l24,1r,l22,1,22,,21,r,l21,,19,,18,r,l17,1r,l17,1r,l17,1r-2,l14,2r-2,l11,2r,1l9,3,8,4,6,5r,l6,5,5,5r,l3,6r,l3,7,2,7r,1l,11r,1l,13r,l2,14r,l2,15r,1l2,16r,l2,16r,1l2,17r,l2,18r1,l3,18r,l5,19r,l5,20r,l5,20r1,l6,20r,l8,21r,l9,21r,l9,21r2,l11,21r1,l12,21r2,l14,21r1,-1l18,19r1,l21,18r1,l24,17r1,-1l27,15r,xe" fillcolor="black" stroked="f">
                <v:path arrowok="t"/>
              </v:shape>
              <v:shape id="_x0000_s6540" style="position:absolute;left:4812;top:1721;width:32;height:20" coordsize="32,20" path="m28,16r,-1l29,15r,l29,14r2,l31,14r,-1l32,13r,-1l32,12r,-1l32,10r,l32,9r,l32,7r-1,l31,7r,-1l31,6r,l31,6r,-1l31,5r-2,l29,5r,-1l29,3r,l28,2r,-1l26,1,26,,25,,23,r,l22,r,l22,r,l22,r,l19,,17,,14,1r-1,l10,2,9,2,7,3,4,4,1,6r,l1,7,,7,,9r,l,10r,1l,11r,1l,12r1,1l1,13r,1l1,14r2,1l3,15r,1l3,16r1,1l4,17r,1l6,19r,l7,19r2,1l10,20r3,l14,19r3,l19,18r1,l22,17r3,l26,16r2,-1l28,16xe" fillcolor="black" stroked="f">
                <v:path arrowok="t"/>
              </v:shape>
              <v:shape id="_x0000_s6541" style="position:absolute;left:4753;top:1771;width:31;height:23" coordsize="31,23" path="m26,6l25,5r,-1l23,4r,-2l23,2,22,1r-2,l20,,19,1r-2,l17,1r-1,l16,1r,l16,1r,l14,2r-1,l13,2,11,4r-1,l8,4,7,4r,1l6,5,4,5,3,5r,1l1,6r,1l1,8,,8,,9r,2l,12r,1l,14r,2l1,17r,2l3,20r1,l4,21r2,1l6,22r1,l8,23r,l10,23r1,l14,22r2,l17,21r2,l20,20r2,l23,20r2,-1l26,17r2,l28,17r,-1l29,16r,l29,15r2,l31,14r,l31,11r,l31,11r,-1l31,10r,l31,10r,-1l31,9r-2,l29,8r,l28,7r,l28,6r-2,l26,6xe" fillcolor="black" stroked="f">
                <v:path arrowok="t"/>
              </v:shape>
              <v:shape id="_x0000_s6542" style="position:absolute;left:4792;top:1754;width:33;height:22" coordsize="33,22" path="m29,4r,l29,4r,l29,4r,l29,4r,l29,4,27,3r,-1l26,1r-2,l23,1,21,,20,,18,1,15,2,11,3,8,6,3,8,2,10,,13r2,2l3,18r2,3l6,21r2,1l8,22r1,l11,22r1,l14,22r,l14,22r1,l18,21r2,-2l21,19r2,-1l24,17r2,l27,16r3,l30,15r,l31,15r,l31,14r,l33,13r,l33,11r,-1l33,10r,-1l33,8r-2,l31,7r,l30,6r,l30,6r,-2l30,4r-1,l29,4r,l29,4xe" fillcolor="black" stroked="f">
                <v:path arrowok="t"/>
              </v:shape>
              <v:shape id="_x0000_s6543" style="position:absolute;left:4832;top:1741;width:30;height:21" coordsize="30,21" path="m28,6r,l28,6r,l28,6r-1,l27,5r,l27,5r,l27,5r,l27,5r,l27,5r,l27,5r,-1l25,2,24,1r-2,l22,,21,,20,,18,,17,1r-3,l12,2r-1,l9,4,8,4,6,5,5,5,3,6r,l2,7r,1l,8,,9r,1l,10r,1l,12r,1l,14r2,l2,15r,1l2,16r1,1l3,17r2,2l5,20r1,l8,20r,1l9,21r2,l11,21r1,l12,21r2,-1l15,20r2,l18,19r2,l21,17r1,l24,16r1,l27,16r,-1l28,15r,l30,14r,l30,13r,l30,9r,l30,8r,l30,8,28,7r,l28,7r,-1xe" fillcolor="black" stroked="f">
                <v:path arrowok="t"/>
              </v:shape>
              <v:shape id="_x0000_s6544" style="position:absolute;left:4593;top:1631;width:282;height:192" coordsize="282,192" path="m282,138r-1,-1l279,137r-1,-1l275,136r-2,l272,137r-3,l267,137r-1,1l266,138r-2,l264,138r-1,l263,138r-2,1l261,139r-7,2l248,145r-7,2l233,150r-7,3l217,156r-9,5l198,164r-6,2l188,168r-5,1l179,171r-6,1l168,175r-4,1l158,177r-6,-8l145,162r-6,-8l133,147r-6,-9l121,131r-7,-8l106,115r-4,-5l98,105r-5,-4l90,96,86,91,83,87,78,81,74,77,71,72,68,67,64,63,61,59,58,56,55,50,50,46,47,42,44,37,41,32,37,28,34,22,30,18,27,14,22,8,18,4r,-1l16,2,15,1,13,,12,,10,,9,,6,,5,1,3,2r,1l2,4r,1l,6,2,7r,1l3,12r3,3l9,18r1,3l13,23r3,4l19,30r2,3l24,37r3,4l30,45r3,4l36,53r3,4l41,61r3,4l52,74r6,7l64,90r6,7l77,105r6,9l90,121r8,9l104,137r7,7l117,151r4,8l127,166r6,6l139,180r6,6l146,189r,l148,189r,1l148,190r1,l149,191r2,l151,191r4,1l155,192r,l155,192r,l155,192r,l155,192r,l157,191r3,l161,191r2,l166,190r1,l168,189r2,l176,186r6,-3l189,181r6,-2l201,177r4,-2l211,171r5,-1l219,168r4,-1l226,166r4,-1l233,163r5,-1l241,161r4,-1l248,159r5,-3l256,155r4,-1l263,152r4,-1l272,149r3,-1l278,147r1,-1l279,146r2,-2l282,142r,-1l282,140r,-2xe" fillcolor="black" stroked="f">
                <v:path arrowok="t"/>
              </v:shape>
              <v:shape id="_x0000_s6545" style="position:absolute;left:4661;top:1627;width:105;height:61" coordsize="105,61" path="m40,12r-6,2l30,16r-6,1l19,19r-4,2l10,23,4,25,,29r3,4l6,37r3,4l12,46r3,3l18,53r4,4l27,61r1,l31,60r2,l36,59r1,l40,57r1,l43,56r7,-2l58,51r7,-2l72,46r8,-2l87,40r8,-2l102,35r,l102,35r1,-1l103,34r,l105,34r,-1l105,33r,-1l102,27,99,23,96,20,93,16,90,11,87,7,84,4,80,r,l80,r,l80,r,l80,r,l78,,77,,74,1r-3,l68,2,65,3r-3,l61,4,58,5,55,6,53,7,50,8,49,9r-3,l44,10r-3,1l40,12xe" fillcolor="#72ff72" stroked="f">
                <v:path arrowok="t"/>
              </v:shape>
              <v:shape id="_x0000_s6546" style="position:absolute;left:4643;top:1613;width:142;height:89" coordsize="142,89" path="m141,41r-3,-4l133,32r-3,-6l127,21r-4,-5l118,11,114,7,108,3,96,14r2,l98,14r,l98,14r,l98,14r,l98,14r4,4l105,21r3,4l111,30r3,4l117,37r3,4l123,46r,1l123,47r,1l121,48r,l121,48r-1,1l120,49r,l113,52r-8,2l98,58r-8,2l83,63r-7,2l68,68r-7,2l59,71r-1,l55,73r-1,l51,74r-2,l46,75r-1,l40,71,36,67,33,63,30,60,27,55,24,51,21,47,18,43r4,-4l28,37r5,-2l37,33r5,-2l48,30r4,-2l58,26r1,-1l62,24r2,-1l67,23r1,-1l71,21r2,-1l76,19r3,-1l80,17r3,l86,16r3,-1l92,15r3,-1l96,14,108,3r,l108,3r,l108,3r,l108,3r,l108,3,107,2r,-1l105,1,104,r-2,l101,,99,,98,,92,1,85,2,79,4,73,5,67,7,61,9r-6,4l49,15r-1,l46,16r-1,l43,17r-1,l39,17r-2,1l36,18r-5,2l28,21r-4,2l20,25r-5,1l12,29,8,31,5,33,3,34,2,35r,1l,36r,1l,38r,1l,40r2,6l3,50r3,5l9,60r5,5l17,69r4,5l24,78r1,1l25,80r2,1l28,82r2,1l31,84r2,1l33,87r4,1l42,89r4,l51,88r4,-1l59,85r5,-1l68,83r9,-3l86,77r7,-3l102,71r8,-3l118,65r8,-3l135,58r,l135,58r,l135,58r1,-2l136,56r,l136,56r,l138,55r,l138,55r1,-1l139,54r,l139,53r2,l141,51r1,-1l142,49r,-2l142,46r,-1l141,44r,-3xe" fillcolor="black" stroked="f">
                <v:path arrowok="t"/>
              </v:shape>
            </v:group>
            <v:shape id="_x0000_s6547" style="position:absolute;left:6964;top:1312;width:499;height:222;mso-position-horizontal:absolute;mso-position-vertical:absolute" coordsize="2558,1134" path="m295,944l2238,128hdc2255,120,2275,128,2282,145v7,17,-1,37,-18,44hal320,1006hdc303,1013,284,1005,277,988v-7,-17,1,-37,18,-44haxm446,1134l,1104,291,765r155,369xm2112,r446,29l2267,368,2112,xe" fillcolor="black" strokeweight=".2pt">
              <v:stroke joinstyle="bevel"/>
              <v:path arrowok="t"/>
              <o:lock v:ext="edit" verticies="t"/>
            </v:shape>
            <v:shape id="_x0000_s6548" style="position:absolute;left:7567;top:1370;width:78;height:210;mso-position-horizontal:absolute;mso-position-vertical:absolute" coordsize="400,1075" path="m233,333r,408hdc233,760,218,775,200,775v-19,,-34,-15,-34,-34hal166,333hdc166,315,181,300,200,300v18,,33,15,33,33haxm,400l200,,400,400,,400xm400,675l200,1075,,675r400,xe" fillcolor="black" strokeweight=".2pt">
              <v:stroke joinstyle="bevel"/>
              <v:path arrowok="t"/>
              <o:lock v:ext="edit" verticies="t"/>
            </v:shape>
            <v:line id="_x0000_s6549" style="position:absolute" from="8100,1080" to="8100,1080"/>
            <v:line id="_x0000_s6550" style="position:absolute" from="7983,1158" to="8163,1159"/>
            <v:group id="_x0000_s6551" style="position:absolute;left:7536;top:1106;width:499;height:208" coordorigin="4756,1107" coordsize="499,208">
              <v:rect id="_x0000_s6552" style="position:absolute;left:4756;top:1107;width:499;height:208" fillcolor="#bbe0e3" stroked="f"/>
              <v:rect id="_x0000_s6553" style="position:absolute;left:4756;top:1107;width:499;height:208" filled="f" strokeweight=".5pt">
                <v:stroke endcap="round"/>
              </v:rect>
            </v:group>
            <v:shape id="_x0000_s6554" type="#_x0000_t202" style="position:absolute;left:7534;top:1098;width:566;height:360" filled="f" stroked="f">
              <v:textbox style="mso-next-textbox:#_x0000_s6554" inset="5.85pt,.7pt,5.85pt,.7pt">
                <w:txbxContent>
                  <w:p w14:paraId="262D6950" w14:textId="77777777" w:rsidR="0084589B" w:rsidRPr="001B7A1C" w:rsidRDefault="0084589B" w:rsidP="007522DA">
                    <w:pPr>
                      <w:rPr>
                        <w:b/>
                        <w:sz w:val="16"/>
                        <w:szCs w:val="16"/>
                        <w:lang w:val="en-US"/>
                      </w:rPr>
                    </w:pPr>
                    <w:r w:rsidRPr="001B7A1C">
                      <w:rPr>
                        <w:b/>
                        <w:sz w:val="16"/>
                        <w:szCs w:val="16"/>
                        <w:lang w:val="en-US"/>
                      </w:rPr>
                      <w:t>MR</w:t>
                    </w:r>
                  </w:p>
                </w:txbxContent>
              </v:textbox>
            </v:shape>
            <v:line id="_x0000_s6555" style="position:absolute;flip:x" from="7920,900" to="8460,1080">
              <v:stroke dashstyle="1 1" endarrow="block"/>
            </v:line>
            <v:shape id="_x0000_s6556" type="#_x0000_t202" style="position:absolute;left:8280;top:568;width:1080;height:1080" filled="f" stroked="f">
              <v:textbox style="mso-next-textbox:#_x0000_s6556" inset="5.85pt,.7pt,5.85pt,.7pt">
                <w:txbxContent>
                  <w:p w14:paraId="7723413F" w14:textId="77777777" w:rsidR="0084589B" w:rsidRPr="00187D4F" w:rsidRDefault="0084589B" w:rsidP="007522DA">
                    <w:pPr>
                      <w:jc w:val="right"/>
                      <w:rPr>
                        <w:i/>
                        <w:lang w:val="en-US"/>
                      </w:rPr>
                    </w:pPr>
                    <w:r>
                      <w:rPr>
                        <w:i/>
                        <w:lang w:val="en-US"/>
                      </w:rPr>
                      <w:t xml:space="preserve">Owned </w:t>
                    </w:r>
                    <w:r>
                      <w:rPr>
                        <w:i/>
                        <w:lang w:val="en-US"/>
                      </w:rPr>
                      <w:br/>
                      <w:t>by AIPN Operator</w:t>
                    </w:r>
                  </w:p>
                </w:txbxContent>
              </v:textbox>
            </v:shape>
            <w10:anchorlock/>
          </v:group>
        </w:pict>
      </w:r>
    </w:p>
    <w:p w14:paraId="7D79B189" w14:textId="77777777" w:rsidR="00CE0B45" w:rsidRPr="00DF5426" w:rsidRDefault="00CE0B45" w:rsidP="00CE0B45">
      <w:pPr>
        <w:pStyle w:val="TF"/>
      </w:pPr>
    </w:p>
    <w:p w14:paraId="409CD50C" w14:textId="77777777" w:rsidR="007522DA" w:rsidRPr="00DF5426" w:rsidRDefault="007522DA" w:rsidP="007522DA">
      <w:r w:rsidRPr="00DF5426">
        <w:t>In contrast to the above use cases, here mobility of the mobile router is handled solely by the AIPN. The access system does not require any mobility functions.</w:t>
      </w:r>
    </w:p>
    <w:p w14:paraId="5BA60600" w14:textId="77777777" w:rsidR="007522DA" w:rsidRPr="00DF5426" w:rsidRDefault="007522DA" w:rsidP="007522DA">
      <w:r w:rsidRPr="00DF5426">
        <w:t xml:space="preserve">Advantages of this approach: </w:t>
      </w:r>
    </w:p>
    <w:p w14:paraId="0B410346" w14:textId="77777777" w:rsidR="007522DA" w:rsidRPr="00DF5426" w:rsidRDefault="00CA7CA5" w:rsidP="00CA7CA5">
      <w:pPr>
        <w:pStyle w:val="B1"/>
      </w:pPr>
      <w:r w:rsidRPr="00DF5426">
        <w:t>-</w:t>
      </w:r>
      <w:r w:rsidRPr="00DF5426">
        <w:tab/>
      </w:r>
      <w:r w:rsidR="007522DA" w:rsidRPr="00DF5426">
        <w:t>It allows simplification of the access system (i.e. single cell access network)</w:t>
      </w:r>
    </w:p>
    <w:p w14:paraId="58273CAA" w14:textId="77777777" w:rsidR="007522DA" w:rsidRPr="00DF5426" w:rsidRDefault="00CA7CA5" w:rsidP="00CA7CA5">
      <w:pPr>
        <w:pStyle w:val="B1"/>
      </w:pPr>
      <w:r w:rsidRPr="00DF5426">
        <w:t>-</w:t>
      </w:r>
      <w:r w:rsidRPr="00DF5426">
        <w:tab/>
      </w:r>
      <w:r w:rsidR="007522DA" w:rsidRPr="00DF5426">
        <w:t>Only a single mobility management component is required (i.e. mobility is only handled by the AIPN – not the access system)</w:t>
      </w:r>
    </w:p>
    <w:p w14:paraId="744F3459" w14:textId="77777777" w:rsidR="008D430D" w:rsidRDefault="008D430D" w:rsidP="008D430D">
      <w:pPr>
        <w:pStyle w:val="B1"/>
      </w:pPr>
      <w:r>
        <w:t>-</w:t>
      </w:r>
      <w:r>
        <w:tab/>
        <w:t xml:space="preserve">The access system does not require support for Moving Networks </w:t>
      </w:r>
    </w:p>
    <w:p w14:paraId="1D983E6F" w14:textId="77777777" w:rsidR="007522DA" w:rsidRPr="00DF5426" w:rsidRDefault="009B6405" w:rsidP="00CA7CA5">
      <w:pPr>
        <w:pStyle w:val="Heading3"/>
        <w:rPr>
          <w:rStyle w:val="3Char"/>
          <w:lang w:eastAsia="ja-JP"/>
        </w:rPr>
      </w:pPr>
      <w:bookmarkStart w:id="148" w:name="_Toc217731546"/>
      <w:r w:rsidRPr="00DF5426">
        <w:rPr>
          <w:rStyle w:val="3Char"/>
          <w:lang w:eastAsia="ja-JP"/>
        </w:rPr>
        <w:t>E</w:t>
      </w:r>
      <w:r w:rsidR="007522DA" w:rsidRPr="00DF5426">
        <w:rPr>
          <w:rStyle w:val="3Char"/>
          <w:lang w:eastAsia="ja-JP"/>
        </w:rPr>
        <w:t>.4.4</w:t>
      </w:r>
      <w:r w:rsidR="00DD2A2B" w:rsidRPr="00DF5426">
        <w:rPr>
          <w:rStyle w:val="3Char"/>
          <w:lang w:eastAsia="ja-JP"/>
        </w:rPr>
        <w:tab/>
      </w:r>
      <w:r w:rsidR="007522DA" w:rsidRPr="00DF5426">
        <w:rPr>
          <w:rStyle w:val="3Char"/>
          <w:lang w:eastAsia="ja-JP"/>
        </w:rPr>
        <w:tab/>
        <w:t>Impact to an AIPN</w:t>
      </w:r>
      <w:bookmarkEnd w:id="148"/>
    </w:p>
    <w:p w14:paraId="749FE4CA" w14:textId="77777777" w:rsidR="008D430D" w:rsidRDefault="008D430D" w:rsidP="008D430D">
      <w:pPr>
        <w:rPr>
          <w:rFonts w:hint="eastAsia"/>
          <w:lang w:eastAsia="ja-JP"/>
        </w:rPr>
      </w:pPr>
      <w:r>
        <w:t xml:space="preserve">The </w:t>
      </w:r>
      <w:r>
        <w:rPr>
          <w:rFonts w:hint="eastAsia"/>
          <w:lang w:eastAsia="ja-JP"/>
        </w:rPr>
        <w:t>a</w:t>
      </w:r>
      <w:r>
        <w:t xml:space="preserve">ccess system for the consolidated traffic may change with time (e.g. </w:t>
      </w:r>
      <w:r>
        <w:rPr>
          <w:rFonts w:hint="eastAsia"/>
          <w:lang w:eastAsia="ja-JP"/>
        </w:rPr>
        <w:t>a</w:t>
      </w:r>
      <w:r>
        <w:t xml:space="preserve">s the train moves) in a manner that can reasonably be anticipated by the AIPN. Elements of the </w:t>
      </w:r>
      <w:r>
        <w:rPr>
          <w:rFonts w:hint="eastAsia"/>
          <w:lang w:eastAsia="ja-JP"/>
        </w:rPr>
        <w:t>c</w:t>
      </w:r>
      <w:r>
        <w:t xml:space="preserve">onsolidated </w:t>
      </w:r>
      <w:r>
        <w:rPr>
          <w:rFonts w:hint="eastAsia"/>
          <w:lang w:eastAsia="ja-JP"/>
        </w:rPr>
        <w:t>t</w:t>
      </w:r>
      <w:r>
        <w:t>raffic from a Moving Network may originate from PANs or Ad</w:t>
      </w:r>
      <w:r>
        <w:rPr>
          <w:rFonts w:hint="eastAsia"/>
          <w:lang w:eastAsia="ja-JP"/>
        </w:rPr>
        <w:t>-h</w:t>
      </w:r>
      <w:r>
        <w:t xml:space="preserve">oc </w:t>
      </w:r>
      <w:r>
        <w:rPr>
          <w:rFonts w:hint="eastAsia"/>
          <w:lang w:eastAsia="ja-JP"/>
        </w:rPr>
        <w:t>N</w:t>
      </w:r>
      <w:r>
        <w:t>etworks covered by the Moving Network.</w:t>
      </w:r>
    </w:p>
    <w:p w14:paraId="351909A0" w14:textId="77777777" w:rsidR="007522DA" w:rsidRPr="003B4D77" w:rsidRDefault="00F73AEA" w:rsidP="003B4D77">
      <w:pPr>
        <w:pStyle w:val="Heading8"/>
      </w:pPr>
      <w:r w:rsidRPr="003B4D77">
        <w:br w:type="page"/>
      </w:r>
      <w:bookmarkStart w:id="149" w:name="_Toc217731547"/>
      <w:r w:rsidR="007522DA" w:rsidRPr="003B4D77">
        <w:lastRenderedPageBreak/>
        <w:t xml:space="preserve">Annex </w:t>
      </w:r>
      <w:r w:rsidR="009B6405" w:rsidRPr="003B4D77">
        <w:t>F</w:t>
      </w:r>
      <w:r w:rsidR="003B4D77" w:rsidRPr="003B4D77">
        <w:t xml:space="preserve"> </w:t>
      </w:r>
      <w:r w:rsidR="008D430D" w:rsidRPr="003B4D77">
        <w:t>(Informative):</w:t>
      </w:r>
      <w:r w:rsidR="00CA7CA5" w:rsidRPr="003B4D77">
        <w:br/>
      </w:r>
      <w:r w:rsidR="007522DA" w:rsidRPr="003B4D77">
        <w:t>Use Cases for Session Mobility</w:t>
      </w:r>
      <w:bookmarkEnd w:id="149"/>
      <w:r w:rsidR="007522DA" w:rsidRPr="003B4D77">
        <w:t xml:space="preserve"> </w:t>
      </w:r>
    </w:p>
    <w:p w14:paraId="1C931CDD" w14:textId="77777777" w:rsidR="007522DA" w:rsidRPr="00DF5426" w:rsidRDefault="009B6405" w:rsidP="006E55F6">
      <w:pPr>
        <w:pStyle w:val="Heading2"/>
        <w:rPr>
          <w:rStyle w:val="3Char"/>
          <w:lang w:eastAsia="ja-JP"/>
        </w:rPr>
      </w:pPr>
      <w:bookmarkStart w:id="150" w:name="_Toc217731548"/>
      <w:r w:rsidRPr="00DF5426">
        <w:rPr>
          <w:rStyle w:val="2Char"/>
        </w:rPr>
        <w:t>F</w:t>
      </w:r>
      <w:r w:rsidR="006E55F6">
        <w:rPr>
          <w:rStyle w:val="2Char"/>
        </w:rPr>
        <w:t>.1</w:t>
      </w:r>
      <w:r w:rsidR="006E55F6">
        <w:rPr>
          <w:rStyle w:val="2Char"/>
        </w:rPr>
        <w:tab/>
      </w:r>
      <w:r w:rsidR="007522DA" w:rsidRPr="00DF5426">
        <w:rPr>
          <w:rStyle w:val="2Char"/>
        </w:rPr>
        <w:t>Use Case 1:  Redirection of a video stream to the terminal away from the user</w:t>
      </w:r>
      <w:bookmarkEnd w:id="150"/>
    </w:p>
    <w:p w14:paraId="52C706AD" w14:textId="77777777" w:rsidR="006E55F6" w:rsidRDefault="006E55F6" w:rsidP="006E55F6">
      <w:pPr>
        <w:autoSpaceDE w:val="0"/>
        <w:autoSpaceDN w:val="0"/>
        <w:adjustRightInd w:val="0"/>
        <w:rPr>
          <w:rFonts w:hint="eastAsia"/>
          <w:lang w:eastAsia="ja-JP"/>
        </w:rPr>
      </w:pPr>
      <w:r>
        <w:t xml:space="preserve">A </w:t>
      </w:r>
      <w:r>
        <w:rPr>
          <w:lang w:eastAsia="ja-JP"/>
        </w:rPr>
        <w:t>user has</w:t>
      </w:r>
      <w:r>
        <w:rPr>
          <w:rFonts w:hint="eastAsia"/>
          <w:lang w:eastAsia="ja-JP"/>
        </w:rPr>
        <w:t xml:space="preserve"> a PAN </w:t>
      </w:r>
      <w:proofErr w:type="gramStart"/>
      <w:r>
        <w:rPr>
          <w:rFonts w:hint="eastAsia"/>
          <w:lang w:eastAsia="ja-JP"/>
        </w:rPr>
        <w:t>in  close</w:t>
      </w:r>
      <w:proofErr w:type="gramEnd"/>
      <w:r>
        <w:rPr>
          <w:rFonts w:hint="eastAsia"/>
          <w:lang w:eastAsia="ja-JP"/>
        </w:rPr>
        <w:t xml:space="preserve"> </w:t>
      </w:r>
      <w:r>
        <w:rPr>
          <w:lang w:eastAsia="ja-JP"/>
        </w:rPr>
        <w:t>proximity</w:t>
      </w:r>
      <w:r>
        <w:rPr>
          <w:rFonts w:hint="eastAsia"/>
          <w:lang w:eastAsia="ja-JP"/>
        </w:rPr>
        <w:t xml:space="preserve"> and another terminal in his/her home some distance away. A user can use any of their </w:t>
      </w:r>
      <w:r>
        <w:rPr>
          <w:lang w:eastAsia="ja-JP"/>
        </w:rPr>
        <w:t>devices</w:t>
      </w:r>
      <w:r>
        <w:rPr>
          <w:rFonts w:hint="eastAsia"/>
          <w:lang w:eastAsia="ja-JP"/>
        </w:rPr>
        <w:t xml:space="preserve"> (terminals). In this use case the AIPN manages multiple devices (terminals) in different locations as belonging to the same </w:t>
      </w:r>
      <w:proofErr w:type="gramStart"/>
      <w:r>
        <w:rPr>
          <w:rFonts w:hint="eastAsia"/>
          <w:lang w:eastAsia="ja-JP"/>
        </w:rPr>
        <w:t>user, and</w:t>
      </w:r>
      <w:proofErr w:type="gramEnd"/>
      <w:r>
        <w:rPr>
          <w:rFonts w:hint="eastAsia"/>
          <w:lang w:eastAsia="ja-JP"/>
        </w:rPr>
        <w:t xml:space="preserve"> can redirect a session to another terminal.  Then, for example, when the user </w:t>
      </w:r>
      <w:r>
        <w:rPr>
          <w:lang w:eastAsia="ja-JP"/>
        </w:rPr>
        <w:t>receives</w:t>
      </w:r>
      <w:r>
        <w:rPr>
          <w:rFonts w:hint="eastAsia"/>
          <w:lang w:eastAsia="ja-JP"/>
        </w:rPr>
        <w:t xml:space="preserve"> a video streaming session but does not have enough </w:t>
      </w:r>
      <w:r>
        <w:rPr>
          <w:lang w:eastAsia="ja-JP"/>
        </w:rPr>
        <w:t>storage</w:t>
      </w:r>
      <w:r>
        <w:rPr>
          <w:rFonts w:hint="eastAsia"/>
          <w:lang w:eastAsia="ja-JP"/>
        </w:rPr>
        <w:t xml:space="preserve"> resource in her terminal, the user is able to redirect the session</w:t>
      </w:r>
      <w:r>
        <w:rPr>
          <w:lang w:eastAsia="ja-JP"/>
        </w:rPr>
        <w:t xml:space="preserve"> </w:t>
      </w:r>
      <w:r>
        <w:rPr>
          <w:rFonts w:hint="eastAsia"/>
          <w:lang w:eastAsia="ja-JP"/>
        </w:rPr>
        <w:t xml:space="preserve">to the terminal in his/her home and store the video stream in her PC. </w:t>
      </w:r>
    </w:p>
    <w:p w14:paraId="3858041F" w14:textId="77777777" w:rsidR="00F73AEA" w:rsidRPr="00DF5426" w:rsidRDefault="00F73AEA" w:rsidP="007522DA">
      <w:pPr>
        <w:autoSpaceDE w:val="0"/>
        <w:autoSpaceDN w:val="0"/>
        <w:adjustRightInd w:val="0"/>
        <w:rPr>
          <w:lang w:eastAsia="ja-JP"/>
        </w:rPr>
      </w:pPr>
    </w:p>
    <w:p w14:paraId="23A2FAF8" w14:textId="77777777" w:rsidR="007522DA" w:rsidRPr="00DF5426" w:rsidRDefault="007522DA" w:rsidP="00CA7CA5">
      <w:pPr>
        <w:pStyle w:val="TH"/>
        <w:rPr>
          <w:lang w:eastAsia="ja-JP"/>
        </w:rPr>
      </w:pPr>
      <w:r w:rsidRPr="00DF5426">
        <w:rPr>
          <w:noProof/>
          <w:lang w:eastAsia="ja-JP"/>
        </w:rPr>
      </w:r>
      <w:r w:rsidRPr="00DF5426">
        <w:rPr>
          <w:lang w:eastAsia="ja-JP"/>
        </w:rPr>
        <w:pict w14:anchorId="58EF674C">
          <v:group id="_x0000_s7355" editas="canvas" style="width:486pt;height:4in;mso-position-horizontal-relative:char;mso-position-vertical-relative:line" coordorigin="1133,1417" coordsize="9720,5760">
            <o:lock v:ext="edit" aspectratio="t"/>
            <v:shape id="_x0000_s7356" type="#_x0000_t75" style="position:absolute;left:1133;top:1417;width:9720;height:5760" o:preferrelative="f">
              <v:fill o:detectmouseclick="t"/>
              <v:path o:extrusionok="t" o:connecttype="none"/>
              <o:lock v:ext="edit" text="t"/>
            </v:shape>
            <v:group id="_x0000_s7357" style="position:absolute;left:1615;top:4564;width:3690;height:1041" coordorigin="3,1466" coordsize="3689,1042">
              <v:oval id="_x0000_s7358" style="position:absolute;left:3;top:1466;width:3689;height:1042" fillcolor="#ff9" strokeweight=".5pt"/>
              <v:oval id="_x0000_s7359" style="position:absolute;left:3;top:1466;width:3689;height:1042" filled="f" strokeweight=".5pt"/>
            </v:group>
            <v:group id="_x0000_s7360" style="position:absolute;left:3242;top:4345;width:380;height:415" coordorigin="1630,1248" coordsize="381,414">
              <v:shape id="_x0000_s7361" style="position:absolute;left:1649;top:1268;width:59;height:75" coordsize="59,75" path="m,13l,12,2,10,2,9,3,7,7,6,8,4,10,3,13,1,19,r,l21,r1,1l27,7r5,8l37,22r4,6l46,36r5,7l54,49r5,8l59,57r,l56,58r-4,3l49,63r-3,1l41,67r-3,3l35,72r-3,3l27,67,22,60,18,52,15,45,10,37,7,28,3,21,,13xe" fillcolor="#666" stroked="f">
                <v:path arrowok="t"/>
              </v:shape>
              <v:shape id="_x0000_s7362" style="position:absolute;left:1679;top:1298;width:315;height:346" coordsize="315,346" path="m296,286r-13,6l271,299r-11,6l247,311r-13,6l222,323r-13,6l195,337r-3,1l188,340r-3,1l182,343r-3,l176,344r-3,2l169,346r-9,-3l152,332,135,307,117,278,98,248,79,217,60,186,41,153,21,120,2,87,,85,,84,,81,,79,,78,2,76r,-1l2,72,3,66r7,-3l10,63r,l10,63r,l10,63r,l8,63r,l24,52,38,42,54,34,70,25,87,18r18,-6l122,6,139,r,l139,r,l141,r,l141,r,l141,r5,1l149,3r3,1l155,6r3,3l162,12r1,3l166,18r21,28l206,75r16,27l239,129r16,27l271,183r15,28l305,241r7,18l315,269r-2,2l313,274r-3,3l309,278r-4,2l302,283r-3,1l296,286xe" fillcolor="#ff8c00" stroked="f">
                <v:path arrowok="t"/>
              </v:shape>
              <v:shape id="_x0000_s7363" style="position:absolute;left:1660;top:1278;width:351;height:384" coordsize="351,384" path="m350,276r-8,-17l324,229,309,201,293,173,277,144,260,116,244,89,225,60,204,30r-4,-4l195,20r-5,-5l184,11,177,6,171,3,163,2,155,r-1,l152,r-1,l151,2r-2,l147,3r-1,l146,5r12,15l158,20r,l158,20r2,l160,20r,l160,20r,l165,21r3,2l171,24r3,2l177,29r4,3l182,35r3,3l206,66r19,29l241,122r17,27l274,176r16,27l305,231r19,30l331,279r3,10l332,291r,3l329,297r-1,1l324,300r-3,3l318,304r-3,2l302,312r-12,7l279,325r-13,6l253,337r-12,6l228,349r-14,8l211,358r-4,2l204,361r-3,2l198,363r-3,1l192,366r-4,l179,363r-8,-11l154,327,136,298,117,268,98,237,79,206,60,173,40,140,21,107r-2,-2l19,104r,-3l19,99r,-1l21,96r,-1l21,92r1,-6l29,83r,l29,83r,l29,83r,l29,83r-2,l27,83,43,72,57,62,73,54,89,45r17,-7l124,32r17,-6l158,20,146,5r-19,6l109,17,92,24,75,32,57,41,41,50,26,60,11,72r-1,l8,72r,2l7,74r,1l5,75r,2l5,77r,1l4,83,2,86r,4l,95r,3l,102r,3l,110r2,3l22,147r21,35l64,216r20,34l103,282r19,31l141,342r16,25l165,375r1,1l166,376r,l166,378r2,l168,378r2,1l170,379r6,3l179,382r5,2l187,384r5,l196,382r5,-1l209,379r8,-3l231,369r14,-6l258,357r13,-8l283,343r15,-7l310,330r14,-8l329,319r5,-3l337,313r5,-3l345,307r2,-4l348,298r2,-3l351,285r,-2l351,282r,l350,280r,-1l350,277r,-1l350,276xe" fillcolor="black" stroked="f">
                <v:path arrowok="t"/>
              </v:shape>
              <v:shape id="_x0000_s7364" style="position:absolute;left:1630;top:1248;width:95;height:105" coordsize="95,105" path="m40,102r1,l43,101r,-2l45,99r1,-1l48,98r,-2l49,95r2,l46,87,41,80,37,72,34,65,29,57,26,48,22,41,19,33r,-1l21,30r,-1l22,27r4,-1l27,24r2,-1l32,21r6,-1l38,20r2,l41,21r5,6l51,35r5,7l60,48r5,8l70,63r3,6l78,77r3,-2l83,74r1,-2l87,71r2,l90,69r4,-1l95,66,90,60,86,53,83,45,78,39,73,32,68,24,64,18,59,11,52,5r-1,l51,3r-2,l49,3r,l48,2r,l46,2r-5,l38,r,l37,r,l35,r,l35,,34,r,l24,5,21,6,16,9r-3,3l8,15,5,18,3,23,2,26,,30,2,41,5,51r3,9l13,71r6,9l24,89r6,7l35,105r,l37,105r,-1l37,104r1,l38,104r,-2l40,102xe" fillcolor="black" stroked="f">
                <v:path arrowok="t"/>
              </v:shape>
              <v:shape id="_x0000_s7365" style="position:absolute;left:1731;top:1340;width:27;height:31" coordsize="27,31" path="m2,13r,2l4,16r,3l5,21r2,1l7,24r1,1l10,27r2,1l13,30r2,l16,31r2,l19,31r2,-1l23,30r1,-2l26,27r1,-2l27,24r,-3l27,19r,-1l26,16,24,15r,-2l23,12r,-2l21,9r,l19,7r,-1l18,4,16,3,15,1,13,,12,,10,,8,,7,1,4,1r,2l2,4,,6,,9r,1l,12r2,1xe" fillcolor="black" stroked="f">
                <v:path arrowok="t"/>
              </v:shape>
              <v:shape id="_x0000_s7366" style="position:absolute;left:1760;top:1326;width:28;height:32" coordsize="28,32" path="m2,15r1,2l5,18r,2l6,21r,2l8,24r1,2l9,27r2,2l13,30r1,l16,32r3,l21,32r1,-2l24,30r1,-1l27,27r,-1l28,24r,-1l28,20,27,18r,-1l25,15,24,14r,-2l22,11r,-2l21,8,19,6r,-1l17,3,16,2r-2,l11,,9,,8,,6,2,5,2,3,3,2,5r,1l,8r,3l,12r2,2l2,15xe" fillcolor="black" stroked="f">
                <v:path arrowok="t"/>
              </v:shape>
              <v:shape id="_x0000_s7367" style="position:absolute;left:1790;top:1314;width:25;height:29" coordsize="25,29" path="m2,14r,1l3,17r,1l5,20r,3l6,24r2,2l8,26r1,1l11,29r3,l16,29r1,l19,29r2,l22,27r2,-1l25,24r,-1l25,20r,-2l25,17,24,15r,-1l22,14r,l22,12r,l22,12r,l21,12r,l21,12r1,l22,12r,l22,12r,l22,12r,2l22,12r,-1l22,11,21,9r,l21,8,19,6r,l19,5,17,3,16,2,14,,13,,9,,8,,6,2,5,2,3,3,2,5r,1l,8,,9r2,3l2,14xe" fillcolor="black" stroked="f">
                <v:path arrowok="t"/>
              </v:shape>
              <v:shape id="_x0000_s7368" style="position:absolute;left:1792;top:1478;width:34;height:26" coordsize="34,26" path="m31,21r,l31,21r2,-2l33,19r,l33,18r,l33,16r1,l34,15r,l34,13r,l33,12r,l33,12r,-2l33,12r,-2l33,10r,l33,10r,l33,9r,l33,9r,l33,9r,l33,9r,l33,9r,l33,9r,-2l31,7r,-1l30,4r,l28,4r,-1l26,3,25,1r-2,l23,,22,,20,,19,,17,,15,,14,1r,l12,1,11,3,9,3r,l7,4,6,4r,l4,4r,2l3,6r,1l1,7r,2l1,9,,13r,2l1,15r,1l1,18r2,1l3,21r1,1l4,24r2,1l7,25r,l9,25r,1l11,26r,l12,26r,l17,25r2,l20,25r2,l22,25r1,-1l25,24r1,l26,24r5,-3xe" fillcolor="black" stroked="f">
                <v:path arrowok="t"/>
              </v:shape>
              <v:shape id="_x0000_s7369" style="position:absolute;left:1839;top:1457;width:32;height:27" coordsize="32,27" path="m3,16r,2l3,19r2,l5,21r,l6,22r,l8,24r,l9,25r,l9,25r2,l11,25r,2l11,27r2,l16,27r1,l19,27r2,l22,27r,-2l24,25r1,-1l27,22r1,-1l30,21r,l32,19r,l32,18r,l32,16r,l32,13r,-1l32,12r,-2l32,10r,-1l30,9r,-2l30,7r,-1l28,6r,-2l28,4r-1,l27,3r-2,l25,3r,l25,3r,-2l24,1r,l24,1r,l24,1,22,,21,,19,r,l17,,16,r,l16,,14,,13,1r-2,l9,1,8,3,6,4,5,4,3,6,2,12,,12r,1l2,13r,2l2,15r,l2,16r,l3,16xe" fillcolor="black" stroked="f">
                <v:path arrowok="t"/>
              </v:shape>
              <v:shape id="_x0000_s7370" style="position:absolute;left:1880;top:1436;width:30;height:27" coordsize="30,27" path="m3,19r,l3,19r,l3,19r,2l3,21r,l3,21r,l3,22r2,l5,22r,2l5,24r1,l6,24r,1l6,25r2,l8,25r2,l10,27r1,l11,27r2,l13,27r1,l17,25r2,l19,25r2,-1l22,24r,l24,22r,l25,22r,l25,22r2,-1l27,21r2,l29,19r,l29,18r1,l30,16r,-1l30,15r,l30,13r,l30,12r,l30,12,29,10r,-1l29,9r,-2l27,6r,l27,4r-2,l25,3r,l24,1r,l22,r,l21,,19,,17,r,l16,r,l14,r,l13,r,l13,1r-2,l10,3,8,3r,1l6,4,5,6r,l3,7,5,6r,l3,7r,l3,7,2,7r,2l2,9r,l2,10r,l2,10,,12r,l,12r,l,12r,l,13r,l,15r,l,16r,l2,16r,2l2,18r1,1xe" fillcolor="black" stroked="f">
                <v:path arrowok="t"/>
              </v:shape>
              <v:shape id="_x0000_s7371" style="position:absolute;left:1812;top:1509;width:35;height:27" coordsize="35,27" path="m33,18r,-2l35,15r,-2l35,13r,-1l33,10r,l32,9r,-2l32,9r,l32,7r,l32,7r,l32,7r,l30,7r,-1l30,6,29,4r,l29,4,27,3r,l25,3r,-2l24,1,22,r,l21,,19,,18,,16,r,l14,r,1l13,1r-2,l11,1,10,3,8,3r,l8,3r,l8,3,6,3r,1l6,4r,l5,4r,l3,6r,l2,7r,l2,9,,9r,3l,12r,l,12r,l,12r,l,12r,l,13r,2l,15r,1l,16r,l2,18r,l2,18r,1l5,22r1,3l10,27r4,l18,27r3,-2l25,24r4,-2l29,22r1,-1l30,21r2,l32,19r,l33,18r,xe" fillcolor="black" stroked="f">
                <v:path arrowok="t"/>
              </v:shape>
              <v:shape id="_x0000_s7372" style="position:absolute;left:1856;top:1488;width:32;height:27" coordsize="32,27" path="m5,6l4,6r,l4,8,2,8r,l2,8r,1l2,9,,11r,l,12r,l,14r,l,15r,l,15r2,3l2,18r,1l4,21r,1l5,22r,2l7,25r1,l10,25r1,2l15,27r1,-2l19,25r2,-1l23,24r3,-2l27,21r3,-2l30,19r,-1l32,18r,l32,18r,-2l32,16r,l32,11r,l32,9r,l30,8r,l30,8r,-2l30,6r,l29,6r,l29,6r,l29,6r,l29,5r,l29,5r,l29,5r,l29,5r,l29,5,27,3r,-1l26,2,24,,23,,21,,19,,18,,16,2r-1,l15,2,13,3r-2,l10,3,8,5,7,5,5,6xe" fillcolor="black" stroked="f">
                <v:path arrowok="t"/>
              </v:shape>
              <v:shape id="_x0000_s7373" style="position:absolute;left:1899;top:1466;width:30;height:25" coordsize="30,25" path="m6,4l5,6,3,6r,1l2,7r,2l2,10,,10r,2l,13r,2l,15r2,1l2,18r,l2,19r1,2l3,21r2,3l6,24r,1l8,25r2,l10,25r1,l13,25r1,l17,24r,l19,22r,l19,22r2,-1l21,21r1,l22,19r2,2l24,19r,l24,19r1,l25,19r,l25,19r2,l29,16r,-1l30,13r,l30,12r,l30,10r,-1l30,9r,-2l30,7,29,6r,l29,4r,l27,4r,-1l25,3r,-2l24,1,22,r,l21,,19,,17,,16,,14,1r-1,l11,1,10,3,8,4,6,4,5,6,6,4xe" fillcolor="black" stroked="f">
                <v:path arrowok="t"/>
              </v:shape>
              <v:shape id="_x0000_s7374" style="position:absolute;left:1833;top:1537;width:33;height:29" coordsize="33,29" path="m27,24r,-1l28,23r,l28,23r,l28,23r,l30,21r-2,2l28,23r2,-2l30,21r1,l31,20r,l31,20r2,-2l33,17r,-2l33,14r,-2l33,11r,l31,9,30,8r,l30,8r,l30,8r,l30,8r,l30,6r-2,l28,5,27,3r,l25,2r-2,l22,r,2l20,2r,l19,2r,l19,2r,l19,2,17,3r-2,l14,5r-2,l11,5,9,6,8,6,6,8,4,8r,l3,8r,1l1,9r,l1,11r,l,12r,l,14r,l,14r,1l,15r,l,17r,l,18r,l,18r,l,18r,l,20r,l,20r,1l,23r1,l1,24r,l3,24r,2l3,26r1,l4,27r2,l6,27r,l8,29r,l8,29r1,l11,29r1,l14,29r1,-2l19,27r1,l22,26r1,l25,24r2,xe" fillcolor="black" stroked="f">
                <v:path arrowok="t"/>
              </v:shape>
              <v:shape id="_x0000_s7375" style="position:absolute;left:1875;top:1513;width:34;height:30" coordsize="34,30" path="m29,21r,l30,21r,l32,20r,l32,18r2,l34,17r,-2l34,15r,-1l34,14r,-2l34,12r,l34,11r,l32,8r,l32,8r,l30,8r,l30,6r,l30,6r,l30,5r-1,l29,5r,l27,3r,l26,3r,l26,2r,l24,2,24,,22,r,l22,,21,,19,r,l18,2r,l18,2r,l18,2r-2,l15,3r-2,l11,3r,2l10,5,8,6,7,8r,l7,8,5,8r,l4,9r,l4,11r-2,l2,12,,15r,2l,18r,l2,20r,l2,21r,2l2,23r,l2,23r,1l2,24r,l2,26r2,l4,26r,l5,27r,l5,29r,l5,29r2,l7,29r,l8,30r,l10,30r,l10,30r1,l11,30r2,l13,30r2,l15,30r1,-1l19,27r2,l22,26r2,l26,24r1,-1l29,21r,xe" fillcolor="black" stroked="f">
                <v:path arrowok="t"/>
              </v:shape>
              <v:shape id="_x0000_s7376" style="position:absolute;left:1916;top:1496;width:35;height:28" coordsize="35,28" path="m30,22r,-2l32,20r,l32,19r2,l34,19r,-2l35,17r,-1l35,16r,-2l35,13r,l35,11r,l35,10r-1,l34,10r,-2l34,8r,l34,8r,-1l34,7r-2,l32,7r,-1l32,4r,l30,3r,-2l29,1,29,,27,,26,r,l24,r,l24,r,l24,r,l21,,19,,16,1r-1,l12,3r-2,l8,4,5,6,2,8r,l2,10,,10r,1l,11r,2l,14r,l,16r,l2,17r,l2,19r,l4,20r,l4,22r,l5,23r,l5,25r2,1l7,26r1,l10,28r2,l15,28r1,-2l19,26r2,-1l23,25r1,-2l27,23r2,-1l30,20r,2xe" fillcolor="black" stroked="f">
                <v:path arrowok="t"/>
              </v:shape>
              <v:shape id="_x0000_s7377" style="position:absolute;left:1853;top:1566;width:33;height:31" coordsize="33,31" path="m29,7l27,6r,-2l26,4r,-1l26,3,24,1r-2,l22,,21,1r-2,l19,1r-1,l18,1r,l18,1r,l16,3r-2,l14,3,13,4r-2,l10,4,8,4r,2l7,6,5,6,3,6r,1l2,7r,2l2,10,,10r,2l,15r,1l,18r,1l,22r2,2l2,25r1,2l5,27r,1l7,30r,l8,30r2,1l10,31r1,l13,31r3,-1l18,30r1,-2l21,28r1,-1l24,27r2,l27,25r2,-1l30,24r,l30,22r2,l32,22r,-1l33,21r,-2l33,19r,-4l33,15r,l33,13r,l33,13r,l33,12r,l32,12r,-2l32,10,30,9r,l30,7r-1,l29,7xe" fillcolor="black" stroked="f">
                <v:path arrowok="t"/>
              </v:shape>
              <v:shape id="_x0000_s7378" style="position:absolute;left:1896;top:1542;width:35;height:30" coordsize="35,30" path="m30,6r,l30,6r,l30,6r,l30,6r,l30,6,28,4r,-1l27,1r-2,l24,1,22,,20,,19,1,16,3,11,4,8,7,3,10,1,13,,18r1,3l3,25r2,3l6,28r2,2l8,30r1,l11,30r2,l14,30r,l14,30r2,l19,28r1,-1l22,27r2,-2l25,24r2,l28,22r4,l32,21r,l33,21r,l33,19r,l35,18r,l35,15r,-2l35,13r,-1l35,10r-2,l33,9r,l32,7r,l32,7r,-1l32,6r-2,l30,6r,l30,6xe" fillcolor="black" stroked="f">
                <v:path arrowok="t"/>
              </v:shape>
              <v:shape id="_x0000_s7379" style="position:absolute;left:1939;top:1524;width:31;height:28" coordsize="31,28" path="m30,7r,l30,7r,l30,7r-2,l28,6r,l28,6r,l28,6r,l28,6r,l28,6r,l28,6r,-2l26,3,25,1r-2,l23,,22,,20,,19,,17,1r-3,l12,3r-1,l9,4,7,4,6,6,4,6,3,7r,l1,9r,1l,10r,2l,13r,l,15r,1l,18r,1l1,19r,2l1,22r,l3,24r,l4,25r,2l6,27r1,l7,28r2,l11,28r,l12,28r,l14,27r1,l17,27r2,-2l20,25r2,-1l23,24r2,-2l26,22r2,l28,21r2,l30,21r1,-2l31,19r,-1l31,18r,-6l31,12r,-2l31,10r,l30,9r,l30,9r,-2xe" fillcolor="black" stroked="f">
                <v:path arrowok="t"/>
              </v:shape>
              <v:shape id="_x0000_s7380" style="position:absolute;left:1682;top:1370;width:302;height:268" coordsize="302,268" path="m302,193r-1,-2l299,191r-1,-1l295,190r-2,l291,191r-3,l287,191r-2,2l285,193r-2,l283,193r-1,l282,193r-2,1l280,194r-8,3l266,202r-8,3l250,209r-8,5l233,218r-10,6l212,229r-6,3l201,235r-4,1l192,239r-7,2l181,244r-5,1l170,247r-7,-11l155,226r-6,-11l143,205r-7,-12l130,182r-8,-10l114,160r-4,-6l105,146r-5,-6l97,134r-5,-7l89,121r-5,-7l80,108r-4,-8l73,94,68,88,65,82,62,78,59,70,54,64,51,58,48,52,45,45,40,39,37,31,32,25,29,19,24,12,19,6r,-2l18,3,16,1,15,,13,,12,,10,,7,,5,1,4,3r,1l2,6r,1l,9r2,1l2,12r2,4l7,21r3,4l12,30r3,3l18,37r3,5l23,46r3,6l29,57r3,6l35,69r3,6l42,79r3,6l48,91r8,12l62,114r6,12l75,136r8,10l89,158r8,11l105,181r6,10l119,200r6,11l130,221r6,11l143,241r6,10l155,260r2,3l157,263r2,l159,265r,l160,265r,1l162,266r,l166,268r,l166,268r,l166,268r,l166,268r,l166,268r2,-2l171,266r2,l174,266r4,-1l179,265r2,-2l182,263r7,-3l195,256r8,-3l209,250r6,-3l220,244r7,-5l231,238r3,-3l239,233r3,-1l247,230r3,-3l255,226r3,-2l263,223r3,-2l271,218r3,-1l279,215r3,-3l287,211r4,-3l295,206r3,-1l299,203r,l301,200r1,-1l302,197r,-1l302,193xe" fillcolor="black" stroked="f">
                <v:path arrowok="t"/>
              </v:shape>
              <v:shape id="_x0000_s7381" style="position:absolute;left:1755;top:1364;width:112;height:85" coordsize="112,85" path="m43,18r-6,1l32,22r-6,2l21,27r-5,3l11,33,5,36,,40r3,6l7,52r3,6l13,64r3,5l19,75r5,6l29,85r1,l33,84r2,l38,82r2,l43,81r1,l46,79r8,-3l62,72r8,-3l78,64r8,-3l93,57r8,-3l109,49r,l109,49r2,-1l111,48r,l112,48r,-2l112,46r,-1l109,39r-3,-6l103,28r-3,-6l97,16,93,10,90,6,86,r,l86,r,l86,r,l86,r,l84,,82,,79,1r-3,l73,3,70,4r-3,l65,6,62,7,59,9r-2,1l54,12r-2,1l49,13r-1,2l44,16r-1,2xe" fillcolor="#72ff72" stroked="f">
                <v:path arrowok="t"/>
              </v:shape>
              <v:shape id="_x0000_s7382" style="position:absolute;left:1736;top:1344;width:152;height:125" coordsize="152,125" path="m150,59r-3,-6l143,45r-4,-7l136,30r-5,-7l127,17r-5,-6l116,5,103,20r2,l105,20r,l105,20r,l105,20r,l105,20r4,6l112,30r4,6l119,42r3,6l125,53r3,6l131,65r,1l131,66r,2l130,68r,l130,68r-2,1l128,69r,l120,74r-8,3l105,81r-8,3l89,89r-8,3l73,96r-8,3l63,101r-1,l59,102r-2,l54,104r-2,l49,105r-1,l43,101,38,95,35,89,32,84,29,78,26,72,22,66,19,60r5,-4l30,53r5,-3l40,47r5,-3l51,42r5,-3l62,38r1,-2l67,35r1,-2l71,33r2,-1l76,30r2,-1l81,27r3,-1l86,24r3,l92,23r3,-2l98,21r3,-1l103,20,116,5r,l116,5r,l116,5r,l116,5r,l116,5,114,3r,-1l112,2,111,r-2,l108,r-2,l105,,98,2,90,3,84,6,78,8r-7,3l65,14r-6,4l52,21r-1,l49,23r-1,l46,24r-1,l41,24r-1,2l38,26r-5,3l30,30r-4,3l21,36r-5,2l13,41,8,44,5,47,3,48,2,50r,1l,51r,2l,54r,2l,57r2,8l3,71r4,7l10,84r4,8l18,98r4,6l26,110r1,1l27,113r2,1l30,116r2,1l33,119r2,1l35,122r5,1l45,125r4,l54,123r5,-1l63,120r5,-1l73,117r9,-4l92,108r8,-4l109,101r8,-5l127,92r8,-5l144,81r,l144,81r,l144,81r2,-1l146,80r,l146,80r,l147,78r,l147,78r2,-1l149,77r,l149,75r1,l150,72r2,-1l152,69r,-3l152,65r,-2l150,62r,-3xe" fillcolor="black" stroked="f">
                <v:path arrowok="t"/>
              </v:shape>
            </v:group>
            <v:rect id="_x0000_s7383" style="position:absolute;left:1909;top:5080;width:599;height:292" filled="f" strokeweight=".5pt">
              <v:stroke endcap="round"/>
              <v:textbox style="mso-next-textbox:#_x0000_s7383" inset=".2mm,0,.2mm,0">
                <w:txbxContent>
                  <w:p w14:paraId="5660A8D8" w14:textId="77777777" w:rsidR="0084589B" w:rsidRDefault="0084589B" w:rsidP="007522DA">
                    <w:pPr>
                      <w:spacing w:after="0"/>
                      <w:rPr>
                        <w:rFonts w:hint="eastAsia"/>
                        <w:szCs w:val="18"/>
                        <w:lang w:eastAsia="ja-JP"/>
                      </w:rPr>
                    </w:pPr>
                    <w:r>
                      <w:rPr>
                        <w:rFonts w:hint="eastAsia"/>
                        <w:szCs w:val="18"/>
                        <w:lang w:eastAsia="ja-JP"/>
                      </w:rPr>
                      <w:t>Device</w:t>
                    </w:r>
                  </w:p>
                </w:txbxContent>
              </v:textbox>
            </v:rect>
            <v:rect id="_x0000_s7384" style="position:absolute;left:2942;top:5228;width:599;height:290" filled="f" strokeweight=".5pt">
              <v:stroke endcap="round"/>
              <v:textbox style="mso-next-textbox:#_x0000_s7384" inset=".2mm,0,.2mm,0">
                <w:txbxContent>
                  <w:p w14:paraId="39262CD3" w14:textId="77777777" w:rsidR="0084589B" w:rsidRDefault="0084589B" w:rsidP="007522DA">
                    <w:pPr>
                      <w:rPr>
                        <w:rFonts w:hint="eastAsia"/>
                        <w:lang w:eastAsia="ja-JP"/>
                      </w:rPr>
                    </w:pPr>
                    <w:r>
                      <w:rPr>
                        <w:rFonts w:hint="eastAsia"/>
                        <w:lang w:eastAsia="ja-JP"/>
                      </w:rPr>
                      <w:t>Device</w:t>
                    </w:r>
                  </w:p>
                </w:txbxContent>
              </v:textbox>
            </v:rect>
            <v:rect id="_x0000_s7385" style="position:absolute;left:4049;top:5153;width:599;height:291" filled="f" strokeweight=".5pt">
              <v:stroke endcap="round"/>
              <v:textbox style="mso-next-textbox:#_x0000_s7385" inset=".2mm,0,.2mm,0">
                <w:txbxContent>
                  <w:p w14:paraId="7629F054" w14:textId="77777777" w:rsidR="0084589B" w:rsidRDefault="0084589B" w:rsidP="007522DA">
                    <w:pPr>
                      <w:rPr>
                        <w:rFonts w:hint="eastAsia"/>
                        <w:lang w:eastAsia="ja-JP"/>
                      </w:rPr>
                    </w:pPr>
                    <w:r>
                      <w:rPr>
                        <w:rFonts w:hint="eastAsia"/>
                        <w:lang w:eastAsia="ja-JP"/>
                      </w:rPr>
                      <w:t>Device</w:t>
                    </w:r>
                  </w:p>
                </w:txbxContent>
              </v:textbox>
            </v:rect>
            <v:group id="_x0000_s7386" style="position:absolute;left:3412;top:4537;width:231;height:244" coordorigin="1920,1392" coordsize="231,244">
              <v:shape id="_x0000_s7387" style="position:absolute;left:1920;top:1392;width:231;height:244" coordsize="231,244" path="m116,l89,94,,94r72,58l45,244r71,-56l186,244,159,152,231,94r-88,l116,xe" fillcolor="red" stroked="f">
                <v:path arrowok="t"/>
              </v:shape>
              <v:shape id="_x0000_s7388" style="position:absolute;left:1920;top:1392;width:231;height:244" coordsize="231,244" path="m116,l89,94,,94r72,58l45,244r71,-56l186,244,159,152,231,94r-88,l116,xe" filled="f" strokeweight=".5pt">
                <v:stroke endcap="round"/>
                <v:path arrowok="t"/>
              </v:shape>
            </v:group>
            <v:group id="_x0000_s7389" style="position:absolute;left:8874;top:3932;width:231;height:244" coordorigin="7381,1255" coordsize="231,243">
              <v:shape id="_x0000_s7390" style="position:absolute;left:7381;top:1255;width:231;height:243" coordsize="231,243" path="m115,l88,93,,93r72,58l45,243r70,-57l186,243,159,151,231,93r-89,l115,xe" fillcolor="red" stroked="f">
                <v:path arrowok="t"/>
              </v:shape>
              <v:shape id="_x0000_s7391" style="position:absolute;left:7381;top:1255;width:231;height:243" coordsize="231,243" path="m115,l88,93,,93r72,58l45,243r70,-57l186,243,159,151,231,93r-89,l115,xe" filled="f" strokeweight=".5pt">
                <v:stroke endcap="round"/>
                <v:path arrowok="t"/>
              </v:shape>
            </v:group>
            <v:group id="_x0000_s7392" style="position:absolute;left:4671;top:2017;width:2734;height:813" coordorigin="5020,222" coordsize="2733,813">
              <v:shape id="_x0000_s7393" style="position:absolute;left:5098;top:300;width:2655;height:735" coordsize="6800,1883" path="m614,626hdc265,639,1,751,1,884v-1,92,128,177,338,223hal335,1104hdc216,1152,150,1215,150,1281v,142,307,258,686,258c863,1539,890,1538,916,1537hal913,1539hdc1129,1682,1532,1770,1967,1770v221,,437,-23,626,-66hal2591,1704hdc2788,1816,3120,1883,3475,1883v468,,881,-116,1017,-286hal4493,1600hdc4638,1634,4805,1652,4975,1652v500,,907,-152,911,-340hal5884,1311hdc6409,1282,6800,1113,6800,913v,-89,-78,-175,-221,-245hal6577,668hdc6622,628,6645,586,6645,543v,-143,-254,-269,-619,-306hal6029,236hdc5963,99,5646,,5276,,5052,,4838,37,4693,101hal4694,102hdc4565,37,4362,,4148,,3888,,3649,55,3533,143hal3536,148hdc3379,89,3167,56,2947,56v-311,,-596,65,-742,169hal2203,227hdc2040,191,1854,172,1665,172,1078,172,603,351,603,572v-1,18,3,36,9,54hal614,626hdxe" fillcolor="gray" strokeweight="0">
                <v:path arrowok="t"/>
              </v:shape>
              <v:shape id="_x0000_s7394" style="position:absolute;left:5020;top:222;width:2655;height:735" coordsize="6800,1883" path="m614,626hdc265,639,1,751,1,884v-1,92,128,177,338,223hal335,1104hdc216,1152,150,1215,150,1281v,142,307,258,686,258c863,1539,890,1538,916,1537hal913,1539hdc1129,1682,1532,1770,1967,1770v221,,437,-23,626,-66hal2591,1704hdc2788,1816,3120,1883,3475,1883v468,,881,-116,1017,-286hal4493,1600hdc4638,1634,4805,1652,4975,1652v500,,907,-152,911,-340hal5884,1311hdc6409,1282,6800,1113,6800,913v,-89,-78,-175,-221,-245hal6577,668hdc6622,628,6645,586,6645,543v,-143,-254,-269,-619,-306hal6029,236hdc5963,99,5646,,5276,,5052,,4838,37,4693,101hal4694,102hdc4565,37,4362,,4148,,3888,,3649,55,3533,143hal3536,148hdc3379,89,3167,56,2947,56v-311,,-596,65,-742,169hal2203,227hdc2040,191,1854,172,1665,172,1078,172,603,351,603,572v-1,18,3,36,9,54hal614,626hdxe" fillcolor="#fcc" strokeweight="0">
                <v:path arrowok="t"/>
              </v:shape>
            </v:group>
            <v:rect id="_x0000_s7395" style="position:absolute;left:5776;top:2268;width:439;height:312" filled="f" stroked="f">
              <v:textbox style="mso-next-textbox:#_x0000_s7395" inset="0,0,0,0">
                <w:txbxContent>
                  <w:p w14:paraId="0D4B2D37" w14:textId="77777777" w:rsidR="0084589B" w:rsidRDefault="0084589B" w:rsidP="007522DA">
                    <w:r>
                      <w:rPr>
                        <w:rFonts w:ascii="Tahoma" w:hAnsi="Tahoma" w:cs="Tahoma"/>
                        <w:color w:val="000000"/>
                        <w:lang w:val="en-US"/>
                      </w:rPr>
                      <w:t>AIPN</w:t>
                    </w:r>
                  </w:p>
                </w:txbxContent>
              </v:textbox>
            </v:rect>
            <v:group id="_x0000_s7396" style="position:absolute;left:6102;top:4537;width:2051;height:933" coordorigin="4490,1783" coordsize="3567,590">
              <v:oval id="_x0000_s7397" style="position:absolute;left:4490;top:1783;width:3541;height:564" fillcolor="#d6ecee" strokeweight=".5pt"/>
              <v:oval id="_x0000_s7398" style="position:absolute;left:4516;top:1809;width:3541;height:564" fillcolor="#708688" strokeweight=".5pt"/>
              <v:oval id="_x0000_s7399" style="position:absolute;left:4503;top:1796;width:3541;height:564" fillcolor="#bbe0e3" strokeweight=".5pt"/>
            </v:group>
            <v:rect id="_x0000_s7400" style="position:absolute;left:5539;top:4249;width:734;height:480" filled="f" stroked="f">
              <v:textbox style="mso-next-textbox:#_x0000_s7400" inset="0,0,0,0">
                <w:txbxContent>
                  <w:p w14:paraId="141AB583" w14:textId="77777777" w:rsidR="0084589B" w:rsidRDefault="0084589B" w:rsidP="007522DA">
                    <w:pPr>
                      <w:spacing w:after="0"/>
                      <w:jc w:val="center"/>
                      <w:rPr>
                        <w:color w:val="000000"/>
                        <w:lang w:val="en-US"/>
                      </w:rPr>
                    </w:pPr>
                    <w:smartTag w:uri="urn:schemas-microsoft-com:office:smarttags" w:element="City">
                      <w:smartTag w:uri="urn:schemas-microsoft-com:office:smarttags" w:element="place">
                        <w:r>
                          <w:rPr>
                            <w:color w:val="000000"/>
                            <w:lang w:val="en-US"/>
                          </w:rPr>
                          <w:t>Mobile</w:t>
                        </w:r>
                      </w:smartTag>
                    </w:smartTag>
                  </w:p>
                  <w:p w14:paraId="5FB2110B" w14:textId="77777777" w:rsidR="0084589B" w:rsidRDefault="0084589B" w:rsidP="007522DA">
                    <w:pPr>
                      <w:spacing w:after="0"/>
                      <w:jc w:val="center"/>
                    </w:pPr>
                    <w:r>
                      <w:rPr>
                        <w:color w:val="000000"/>
                        <w:lang w:val="en-US"/>
                      </w:rPr>
                      <w:t>Terminal</w:t>
                    </w:r>
                  </w:p>
                </w:txbxContent>
              </v:textbox>
            </v:rect>
            <v:shape id="_x0000_s7401" style="position:absolute;left:6402;top:4568;width:525;height:373;mso-position-horizontal:absolute;mso-position-vertical:absolute" coordsize="2688,1921" path="m57,10l2436,1701hdc2451,1711,2454,1732,2444,1747v-11,15,-32,19,-47,8hal19,65hdc4,54,,33,11,18,22,3,42,,57,10haxm2478,1526r210,395l2246,1852r232,-326xe" fillcolor="black" strokeweight=".15pt">
              <v:stroke joinstyle="bevel"/>
              <v:path arrowok="t"/>
              <o:lock v:ext="edit" verticies="t"/>
            </v:shape>
            <v:rect id="_x0000_s7402" style="position:absolute;left:3113;top:6457;width:5571;height:180;mso-wrap-style:none" filled="f" stroked="f">
              <v:textbox style="mso-next-textbox:#_x0000_s7402" inset="0,0,0,0">
                <w:txbxContent>
                  <w:p w14:paraId="6233B68C" w14:textId="77777777" w:rsidR="0084589B" w:rsidRDefault="0084589B" w:rsidP="006E55F6">
                    <w:pPr>
                      <w:spacing w:after="0"/>
                      <w:rPr>
                        <w:rFonts w:hint="eastAsia"/>
                        <w:lang w:eastAsia="ja-JP"/>
                      </w:rPr>
                    </w:pPr>
                    <w:r>
                      <w:rPr>
                        <w:rFonts w:hint="eastAsia"/>
                        <w:lang w:eastAsia="ja-JP"/>
                      </w:rPr>
                      <w:t>Use case: Redirection to a terminal some distance away from the user</w:t>
                    </w:r>
                  </w:p>
                  <w:p w14:paraId="74EEF458" w14:textId="77777777" w:rsidR="0084589B" w:rsidRPr="006E55F6" w:rsidRDefault="0084589B" w:rsidP="006E55F6">
                    <w:pPr>
                      <w:rPr>
                        <w:rFonts w:hint="eastAsia"/>
                      </w:rPr>
                    </w:pPr>
                  </w:p>
                </w:txbxContent>
              </v:textbox>
            </v:rect>
            <v:group id="_x0000_s7403" style="position:absolute;left:2692;top:2917;width:1979;height:1260" coordorigin="520,1" coordsize="2732,665">
              <v:shape id="_x0000_s7404" style="position:absolute;left:598;top:79;width:2654;height:587" coordsize="13599,3008" path="m1228,1000hdc530,1022,,1199,,1412v,147,258,283,677,357hal670,1764hdc432,1841,300,1941,300,2046v,227,614,412,1372,412c1725,2458,1779,2457,1832,2455hal1825,2458hdc2258,2686,3062,2827,3934,2827v441,,874,-36,1251,-105hal5182,2723hdc5576,2901,6239,3008,6949,3008v936,,1763,-186,2034,-456hal8985,2555hdc9275,2610,9609,2639,9950,2639v1000,,1813,-243,1821,-544hal11768,2094hdc12818,2049,13599,1778,13599,1458v,-141,-156,-279,-442,-391hal13153,1067hdc13242,1004,13289,936,13289,867v,-228,-508,-428,-1238,-489hal12057,378hdc11926,159,11292,,10552,,10102,,9676,59,9385,162hal9388,163hdc9128,60,8724,,8295,,7775,,7298,89,7066,229hal7071,236hdc6756,142,6333,90,5893,90,5272,90,4701,194,4410,359hal4405,362hdc4079,305,3708,274,3330,274,2156,274,1204,561,1204,914v,29,7,58,19,87hal1228,1000hdxe" fillcolor="gray" strokeweight="0">
                <v:path arrowok="t"/>
              </v:shape>
              <v:shape id="_x0000_s7405" style="position:absolute;left:520;top:1;width:2654;height:587" coordsize="13599,3008" path="m1228,1000hdc530,1022,,1199,,1412v,147,258,283,677,357hal670,1764hdc432,1841,300,1941,300,2046v,227,614,412,1372,412c1725,2458,1779,2457,1832,2455hal1825,2458hdc2258,2686,3062,2827,3934,2827v441,,874,-36,1251,-105hal5182,2723hdc5576,2901,6239,3008,6949,3008v936,,1763,-186,2034,-456hal8985,2555hdc9275,2610,9609,2639,9950,2639v1000,,1813,-243,1821,-544hal11768,2094hdc12818,2049,13599,1778,13599,1458v,-141,-156,-279,-442,-391hal13153,1067hdc13242,1004,13289,936,13289,867v,-228,-508,-428,-1238,-489hal12057,378hdc11926,159,11292,,10552,,10102,,9676,59,9385,162hal9388,163hdc9128,60,8724,,8295,,7775,,7298,89,7066,229hal7071,236hdc6756,142,6333,90,5893,90,5272,90,4701,194,4410,359hal4405,362hdc4079,305,3708,274,3330,274,2156,274,1204,561,1204,914v,29,7,58,19,87hal1228,1000hdxe" fillcolor="#fcc" strokeweight="0">
                <v:path arrowok="t"/>
              </v:shape>
            </v:group>
            <v:shape id="_x0000_s7406" type="#_x0000_t202" style="position:absolute;left:3051;top:3188;width:1080;height:668" filled="f" stroked="f">
              <v:textbox style="mso-next-textbox:#_x0000_s7406" inset="5.85pt,.7pt,5.85pt,.7pt">
                <w:txbxContent>
                  <w:p w14:paraId="1B395C04" w14:textId="77777777" w:rsidR="0084589B" w:rsidRDefault="0084589B" w:rsidP="007522DA">
                    <w:pPr>
                      <w:jc w:val="center"/>
                      <w:rPr>
                        <w:rFonts w:hint="eastAsia"/>
                        <w:lang w:eastAsia="ja-JP"/>
                      </w:rPr>
                    </w:pPr>
                    <w:r>
                      <w:t>Access System</w:t>
                    </w:r>
                  </w:p>
                </w:txbxContent>
              </v:textbox>
            </v:shape>
            <v:line id="_x0000_s7407" style="position:absolute;flip:x" from="3591,4537" to="5392,4717" strokeweight="1.5pt">
              <v:stroke endarrow="block"/>
            </v:line>
            <v:line id="_x0000_s7408" style="position:absolute;flip:y" from="4312,2557" to="5032,3097" strokecolor="red" strokeweight="4pt">
              <v:stroke startarrow="block" endarrow="block"/>
            </v:line>
            <v:rect id="_x0000_s7409" style="position:absolute;left:9233;top:3937;width:1012;height:300" filled="f" stroked="f">
              <v:textbox style="mso-next-textbox:#_x0000_s7409" inset="0,0,0,0">
                <w:txbxContent>
                  <w:p w14:paraId="44C0F9F4" w14:textId="77777777" w:rsidR="0084589B" w:rsidRDefault="0084589B" w:rsidP="007522DA">
                    <w:r>
                      <w:rPr>
                        <w:rFonts w:hint="eastAsia"/>
                        <w:color w:val="000000"/>
                        <w:lang w:val="en-US" w:eastAsia="ja-JP"/>
                      </w:rPr>
                      <w:t>Subscription</w:t>
                    </w:r>
                  </w:p>
                </w:txbxContent>
              </v:textbox>
            </v:rect>
            <v:group id="_x0000_s7410" style="position:absolute;left:6958;top:4944;width:307;height:198" coordorigin="6107,1749" coordsize="307,199">
              <v:shape id="_x0000_s7411" style="position:absolute;left:6107;top:1749;width:307;height:199" coordsize="307,199" path="m11,l,180r295,19l307,19,11,xe" stroked="f">
                <v:path arrowok="t"/>
              </v:shape>
              <v:shape id="_x0000_s7412" style="position:absolute;left:6107;top:1749;width:307;height:199" coordsize="307,199" path="m11,l,180r295,19l307,19,11,xe" filled="f" strokeweight=".5pt">
                <v:stroke joinstyle="miter" endcap="round"/>
                <v:path arrowok="t"/>
              </v:shape>
            </v:group>
            <v:group id="_x0000_s7413" style="position:absolute;left:6831;top:4920;width:453;height:337" coordorigin="5981,1726" coordsize="452,337">
              <v:shape id="_x0000_s7414" type="#_x0000_t75" style="position:absolute;left:5981;top:1726;width:452;height:337">
                <v:imagedata r:id="rId37" o:title=""/>
              </v:shape>
              <v:shape id="_x0000_s7415" type="#_x0000_t75" style="position:absolute;left:5981;top:1726;width:452;height:337">
                <v:imagedata r:id="rId38" o:title=""/>
              </v:shape>
            </v:group>
            <v:group id="_x0000_s7416" style="position:absolute;left:6958;top:4944;width:307;height:198" coordorigin="6107,1749" coordsize="307,199">
              <v:shape id="_x0000_s7417" style="position:absolute;left:6107;top:1749;width:307;height:199" coordsize="307,199" path="m11,l,180r295,19l307,19,11,xe" stroked="f">
                <v:path arrowok="t"/>
              </v:shape>
              <v:shape id="_x0000_s7418" style="position:absolute;left:6107;top:1749;width:307;height:199" coordsize="307,199" path="m11,l,180r295,19l307,19,11,xe" filled="f" strokeweight=".5pt">
                <v:stroke joinstyle="miter" endcap="round"/>
                <v:path arrowok="t"/>
              </v:shape>
            </v:group>
            <v:group id="_x0000_s7419" style="position:absolute;left:6831;top:4920;width:453;height:337" coordorigin="5981,1726" coordsize="452,337">
              <v:shape id="_x0000_s7420" type="#_x0000_t75" style="position:absolute;left:5981;top:1726;width:452;height:337">
                <v:imagedata r:id="rId37" o:title=""/>
              </v:shape>
              <v:shape id="_x0000_s7421" type="#_x0000_t75" style="position:absolute;left:5981;top:1726;width:452;height:337">
                <v:imagedata r:id="rId38" o:title=""/>
              </v:shape>
            </v:group>
            <v:group id="_x0000_s7422" style="position:absolute;left:6927;top:5016;width:295;height:293" coordorigin="5315,1918" coordsize="294,294">
              <v:shape id="_x0000_s7423" style="position:absolute;left:5315;top:1918;width:294;height:294" coordsize="294,294" path="m147,l113,112,,112r91,70l57,294r90,-69l237,294,203,182r91,-70l181,112,147,xe" fillcolor="red" stroked="f">
                <v:path arrowok="t"/>
              </v:shape>
              <v:shape id="_x0000_s7424" style="position:absolute;left:5315;top:1918;width:294;height:294" coordsize="294,294" path="m147,l113,112,,112r91,70l57,294r90,-69l237,294,203,182r91,-70l181,112,147,xe" filled="f" strokeweight=".5pt">
                <v:stroke endcap="round"/>
                <v:path arrowok="t"/>
              </v:shape>
            </v:group>
            <v:group id="_x0000_s7425" style="position:absolute;left:5932;top:3097;width:1979;height:1260" coordorigin="520,1" coordsize="2732,665">
              <v:shape id="_x0000_s7426" style="position:absolute;left:598;top:79;width:2654;height:587" coordsize="13599,3008" path="m1228,1000hdc530,1022,,1199,,1412v,147,258,283,677,357hal670,1764hdc432,1841,300,1941,300,2046v,227,614,412,1372,412c1725,2458,1779,2457,1832,2455hal1825,2458hdc2258,2686,3062,2827,3934,2827v441,,874,-36,1251,-105hal5182,2723hdc5576,2901,6239,3008,6949,3008v936,,1763,-186,2034,-456hal8985,2555hdc9275,2610,9609,2639,9950,2639v1000,,1813,-243,1821,-544hal11768,2094hdc12818,2049,13599,1778,13599,1458v,-141,-156,-279,-442,-391hal13153,1067hdc13242,1004,13289,936,13289,867v,-228,-508,-428,-1238,-489hal12057,378hdc11926,159,11292,,10552,,10102,,9676,59,9385,162hal9388,163hdc9128,60,8724,,8295,,7775,,7298,89,7066,229hal7071,236hdc6756,142,6333,90,5893,90,5272,90,4701,194,4410,359hal4405,362hdc4079,305,3708,274,3330,274,2156,274,1204,561,1204,914v,29,7,58,19,87hal1228,1000hdxe" fillcolor="gray" strokeweight="0">
                <v:path arrowok="t"/>
              </v:shape>
              <v:shape id="_x0000_s7427" style="position:absolute;left:520;top:1;width:2654;height:587" coordsize="13599,3008" path="m1228,1000hdc530,1022,,1199,,1412v,147,258,283,677,357hal670,1764hdc432,1841,300,1941,300,2046v,227,614,412,1372,412c1725,2458,1779,2457,1832,2455hal1825,2458hdc2258,2686,3062,2827,3934,2827v441,,874,-36,1251,-105hal5182,2723hdc5576,2901,6239,3008,6949,3008v936,,1763,-186,2034,-456hal8985,2555hdc9275,2610,9609,2639,9950,2639v1000,,1813,-243,1821,-544hal11768,2094hdc12818,2049,13599,1778,13599,1458v,-141,-156,-279,-442,-391hal13153,1067hdc13242,1004,13289,936,13289,867v,-228,-508,-428,-1238,-489hal12057,378hdc11926,159,11292,,10552,,10102,,9676,59,9385,162hal9388,163hdc9128,60,8724,,8295,,7775,,7298,89,7066,229hal7071,236hdc6756,142,6333,90,5893,90,5272,90,4701,194,4410,359hal4405,362hdc4079,305,3708,274,3330,274,2156,274,1204,561,1204,914v,29,7,58,19,87hal1228,1000hdxe" fillcolor="#fcc" strokeweight="0">
                <v:path arrowok="t"/>
              </v:shape>
            </v:group>
            <v:shape id="_x0000_s7428" type="#_x0000_t202" style="position:absolute;left:6291;top:3368;width:1080;height:668" filled="f" stroked="f">
              <v:textbox style="mso-next-textbox:#_x0000_s7428" inset="5.85pt,.7pt,5.85pt,.7pt">
                <w:txbxContent>
                  <w:p w14:paraId="0B21C621" w14:textId="77777777" w:rsidR="0084589B" w:rsidRDefault="0084589B" w:rsidP="007522DA">
                    <w:pPr>
                      <w:jc w:val="center"/>
                      <w:rPr>
                        <w:rFonts w:hint="eastAsia"/>
                        <w:lang w:eastAsia="ja-JP"/>
                      </w:rPr>
                    </w:pPr>
                    <w:r>
                      <w:t>Access System</w:t>
                    </w:r>
                  </w:p>
                </w:txbxContent>
              </v:textbox>
            </v:shape>
            <v:line id="_x0000_s7429" style="position:absolute;flip:x y" from="6652,2557" to="6831,3277" strokecolor="red" strokeweight="4pt">
              <v:stroke startarrow="block" endarrow="block"/>
            </v:line>
            <v:line id="_x0000_s7430" style="position:absolute;flip:x y" from="7012,3997" to="7192,4897" strokecolor="red" strokeweight="4pt">
              <v:stroke startarrow="block" endarrow="block"/>
            </v:line>
            <v:line id="_x0000_s7431" style="position:absolute;flip:x y" from="3412,3817" to="3413,4357" strokecolor="red" strokeweight="4pt">
              <v:stroke startarrow="block" endarrow="block"/>
            </v:line>
            <v:line id="_x0000_s7432" style="position:absolute;flip:y" from="2332,4717" to="3412,5077" strokeweight="1.5pt">
              <v:stroke dashstyle="1 1" startarrow="block" endarrow="block"/>
            </v:line>
            <v:line id="_x0000_s7433" style="position:absolute;flip:y" from="3232,4804" to="3429,5257" strokeweight="1.5pt">
              <v:stroke dashstyle="1 1" startarrow="block" endarrow="block"/>
            </v:line>
            <v:line id="_x0000_s7434" style="position:absolute;flip:x y" from="3510,4792" to="4377,5152" strokeweight="1.5pt">
              <v:stroke dashstyle="1 1" startarrow="block" endarrow="block"/>
            </v:line>
            <v:rect id="_x0000_s7435" style="position:absolute;left:4511;top:4798;width:495;height:219" filled="f" stroked="f">
              <v:textbox style="mso-next-textbox:#_x0000_s7435" inset="0,0,0,0">
                <w:txbxContent>
                  <w:p w14:paraId="78C02AFB" w14:textId="77777777" w:rsidR="0084589B" w:rsidRDefault="0084589B" w:rsidP="007522DA">
                    <w:pPr>
                      <w:spacing w:after="0"/>
                      <w:rPr>
                        <w:rFonts w:hint="eastAsia"/>
                        <w:lang w:eastAsia="ja-JP"/>
                      </w:rPr>
                    </w:pPr>
                    <w:r>
                      <w:rPr>
                        <w:color w:val="000000"/>
                        <w:sz w:val="18"/>
                        <w:szCs w:val="18"/>
                        <w:lang w:val="en-US"/>
                      </w:rPr>
                      <w:t>PAN</w:t>
                    </w:r>
                  </w:p>
                </w:txbxContent>
              </v:textbox>
            </v:rect>
            <v:shape id="_x0000_s7436" type="#_x0000_t75" style="position:absolute;left:2933;top:5557;width:721;height:611">
              <v:imagedata r:id="rId39" o:title=""/>
            </v:shape>
            <v:shape id="_x0000_s7437" type="#_x0000_t75" style="position:absolute;left:7433;top:5017;width:872;height:800">
              <v:imagedata r:id="rId40" o:title="MCj02823740000[1]"/>
            </v:shape>
            <v:group id="_x0000_s7438" style="position:absolute;left:5993;top:1597;width:453;height:337" coordorigin="5981,1726" coordsize="452,337">
              <v:shape id="_x0000_s7439" type="#_x0000_t75" style="position:absolute;left:5981;top:1726;width:452;height:337">
                <v:imagedata r:id="rId37" o:title=""/>
              </v:shape>
              <v:shape id="_x0000_s7440" type="#_x0000_t75" style="position:absolute;left:5981;top:1726;width:452;height:337">
                <v:imagedata r:id="rId38" o:title=""/>
              </v:shape>
            </v:group>
            <v:line id="_x0000_s7441" style="position:absolute;flip:x" from="6201,1957" to="6206,2191" strokecolor="#36f" strokeweight="3pt"/>
            <v:line id="_x0000_s7442" style="position:absolute;flip:x" from="3555,2196" to="6201,3681" strokecolor="#36f" strokeweight="3pt"/>
            <v:line id="_x0000_s7443" style="position:absolute" from="3542,3640" to="3543,4360" strokecolor="#36f" strokeweight="3pt">
              <v:stroke endarrow="block"/>
            </v:line>
            <v:line id="_x0000_s7444" style="position:absolute" from="6604,2555" to="7129,4896" strokecolor="#36f" strokeweight="3pt">
              <v:stroke endarrow="block"/>
            </v:line>
            <v:line id="_x0000_s7445" style="position:absolute" from="6179,2178" to="6646,2619" strokecolor="#36f" strokeweight="3pt"/>
            <v:line id="_x0000_s7446" style="position:absolute;flip:x" from="9008,3393" to="9013,3627" strokecolor="#36f" strokeweight="3pt"/>
            <v:rect id="_x0000_s7447" style="position:absolute;left:9233;top:3397;width:1012;height:300" filled="f" stroked="f">
              <v:textbox style="mso-next-textbox:#_x0000_s7447" inset="0,0,0,0">
                <w:txbxContent>
                  <w:p w14:paraId="0398ABC0" w14:textId="77777777" w:rsidR="0084589B" w:rsidRDefault="0084589B" w:rsidP="007522DA">
                    <w:r>
                      <w:rPr>
                        <w:rFonts w:hint="eastAsia"/>
                        <w:color w:val="000000"/>
                        <w:lang w:val="en-US" w:eastAsia="ja-JP"/>
                      </w:rPr>
                      <w:t>Session</w:t>
                    </w:r>
                  </w:p>
                </w:txbxContent>
              </v:textbox>
            </v:rect>
            <v:shape id="_x0000_s7448" style="position:absolute;left:5273;top:2857;width:1286;height:193" coordsize="1286,193" path="m,c163,83,326,167,540,180v214,13,480,-44,746,-100e" filled="f" strokeweight="2pt">
              <v:stroke endarrow="classic"/>
              <v:path arrowok="t"/>
            </v:shape>
            <v:rect id="_x0000_s7449" style="position:absolute;left:5453;top:3037;width:678;height:180;mso-wrap-style:none" filled="f" stroked="f">
              <v:textbox style="mso-next-textbox:#_x0000_s7449" inset="0,0,0,0">
                <w:txbxContent>
                  <w:p w14:paraId="3F67B8AC" w14:textId="77777777" w:rsidR="0084589B" w:rsidRDefault="0084589B" w:rsidP="007522DA">
                    <w:r>
                      <w:rPr>
                        <w:rFonts w:hint="eastAsia"/>
                        <w:color w:val="000000"/>
                        <w:lang w:val="en-US" w:eastAsia="ja-JP"/>
                      </w:rPr>
                      <w:t>Redirect</w:t>
                    </w:r>
                  </w:p>
                </w:txbxContent>
              </v:textbox>
            </v:rect>
            <w10:anchorlock/>
          </v:group>
        </w:pict>
      </w:r>
    </w:p>
    <w:p w14:paraId="3E82D08A" w14:textId="77777777" w:rsidR="006E55F6" w:rsidRPr="00CC4D2C" w:rsidRDefault="006E55F6" w:rsidP="003B4D77">
      <w:pPr>
        <w:pStyle w:val="Heading2"/>
        <w:rPr>
          <w:rFonts w:hint="eastAsia"/>
          <w:lang w:eastAsia="ja-JP"/>
        </w:rPr>
      </w:pPr>
      <w:bookmarkStart w:id="151" w:name="_Toc217731549"/>
      <w:r>
        <w:rPr>
          <w:rFonts w:hint="eastAsia"/>
          <w:lang w:eastAsia="ja-JP"/>
        </w:rPr>
        <w:t>F.2</w:t>
      </w:r>
      <w:r>
        <w:rPr>
          <w:rFonts w:hint="eastAsia"/>
          <w:lang w:eastAsia="ja-JP"/>
        </w:rPr>
        <w:tab/>
        <w:t>Use case 2: S</w:t>
      </w:r>
      <w:r w:rsidRPr="00CC4D2C">
        <w:rPr>
          <w:lang w:eastAsia="ja-JP"/>
        </w:rPr>
        <w:t>eamless mobility of sessions between terminals</w:t>
      </w:r>
      <w:bookmarkEnd w:id="151"/>
    </w:p>
    <w:p w14:paraId="3B870CCF" w14:textId="77777777" w:rsidR="006E55F6" w:rsidRDefault="006E55F6" w:rsidP="006E55F6">
      <w:r>
        <w:t>This use case is illustrated in the figure below.</w:t>
      </w:r>
    </w:p>
    <w:p w14:paraId="47033066" w14:textId="77777777" w:rsidR="006E55F6" w:rsidRDefault="006E55F6" w:rsidP="006E55F6">
      <w:pPr>
        <w:pStyle w:val="TH"/>
      </w:pPr>
      <w:r>
        <w:object w:dxaOrig="9420" w:dyaOrig="6690" w14:anchorId="735AC3A5">
          <v:shape id="_x0000_i1047" type="#_x0000_t75" style="width:471.1pt;height:334.6pt" o:ole="">
            <v:imagedata r:id="rId48" o:title=""/>
          </v:shape>
          <o:OLEObject Type="Embed" ProgID="Word.Picture.8" ShapeID="_x0000_i1047" DrawAspect="Content" ObjectID="_1822031009" r:id="rId49"/>
        </w:object>
      </w:r>
    </w:p>
    <w:p w14:paraId="606492AB" w14:textId="77777777" w:rsidR="006E55F6" w:rsidRDefault="006E55F6" w:rsidP="006E55F6">
      <w:pPr>
        <w:rPr>
          <w:rFonts w:hint="eastAsia"/>
          <w:lang w:eastAsia="ja-JP"/>
        </w:rPr>
      </w:pPr>
      <w:r>
        <w:t>Alice and Bob are having a multimedia session with audio and video components using two high-end multimedia terminals in the</w:t>
      </w:r>
      <w:r>
        <w:rPr>
          <w:rFonts w:hint="eastAsia"/>
          <w:lang w:eastAsia="ja-JP"/>
        </w:rPr>
        <w:t>ir</w:t>
      </w:r>
      <w:r>
        <w:t xml:space="preserve"> offices. </w:t>
      </w:r>
      <w:smartTag w:uri="urn:schemas-microsoft-com:office:smarttags" w:element="City">
        <w:smartTag w:uri="urn:schemas-microsoft-com:office:smarttags" w:element="place">
          <w:r>
            <w:t>Alice</w:t>
          </w:r>
        </w:smartTag>
      </w:smartTag>
      <w:r>
        <w:t xml:space="preserve"> needs to leave the office to take the car to visit a customer. She request</w:t>
      </w:r>
      <w:r>
        <w:rPr>
          <w:rFonts w:hint="eastAsia"/>
        </w:rPr>
        <w:t>s</w:t>
      </w:r>
      <w:r>
        <w:t xml:space="preserve"> a session transfer. AIPN then transfers the session to her mobile phone.</w:t>
      </w:r>
    </w:p>
    <w:p w14:paraId="0D5B8D41" w14:textId="77777777" w:rsidR="003F114B" w:rsidRPr="00DF5426" w:rsidRDefault="003F114B" w:rsidP="00B15F6E">
      <w:pPr>
        <w:pStyle w:val="Heading9"/>
      </w:pPr>
      <w:r w:rsidRPr="00DF5426">
        <w:br w:type="page"/>
      </w:r>
      <w:bookmarkStart w:id="152" w:name="historyclause"/>
      <w:bookmarkStart w:id="153" w:name="_Toc217731550"/>
      <w:r w:rsidRPr="00DF5426">
        <w:lastRenderedPageBreak/>
        <w:t xml:space="preserve">Annex </w:t>
      </w:r>
      <w:r w:rsidR="009B6405" w:rsidRPr="00DF5426">
        <w:rPr>
          <w:lang w:eastAsia="ja-JP"/>
        </w:rPr>
        <w:t>G</w:t>
      </w:r>
      <w:r w:rsidRPr="00DF5426">
        <w:t>:</w:t>
      </w:r>
      <w:r w:rsidR="00CA7CA5" w:rsidRPr="00DF5426">
        <w:rPr>
          <w:lang w:eastAsia="ja-JP"/>
        </w:rPr>
        <w:br/>
      </w:r>
      <w:r w:rsidRPr="00DF5426">
        <w:t>Change history</w:t>
      </w:r>
      <w:bookmarkEnd w:id="152"/>
      <w:bookmarkEnd w:id="153"/>
    </w:p>
    <w:p w14:paraId="0C46B602" w14:textId="77777777" w:rsidR="00CA7CA5" w:rsidRPr="00DF5426" w:rsidRDefault="00CA7CA5" w:rsidP="00234DC7">
      <w:pPr>
        <w:pStyle w:val="TH"/>
      </w:pPr>
    </w:p>
    <w:tbl>
      <w:tblPr>
        <w:tblW w:w="9781"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99"/>
        <w:gridCol w:w="1044"/>
        <w:gridCol w:w="992"/>
        <w:gridCol w:w="708"/>
        <w:gridCol w:w="425"/>
        <w:gridCol w:w="425"/>
        <w:gridCol w:w="595"/>
        <w:gridCol w:w="391"/>
        <w:gridCol w:w="2409"/>
        <w:gridCol w:w="567"/>
        <w:gridCol w:w="567"/>
        <w:gridCol w:w="850"/>
        <w:gridCol w:w="9"/>
      </w:tblGrid>
      <w:tr w:rsidR="003F114B" w:rsidRPr="00DF5426" w14:paraId="7CC7D88B" w14:textId="77777777">
        <w:tblPrEx>
          <w:tblCellMar>
            <w:top w:w="0" w:type="dxa"/>
            <w:bottom w:w="0" w:type="dxa"/>
          </w:tblCellMar>
        </w:tblPrEx>
        <w:trPr>
          <w:cantSplit/>
        </w:trPr>
        <w:tc>
          <w:tcPr>
            <w:tcW w:w="9781" w:type="dxa"/>
            <w:gridSpan w:val="13"/>
            <w:shd w:val="solid" w:color="FFFFFF" w:fill="auto"/>
          </w:tcPr>
          <w:p w14:paraId="0FC11178" w14:textId="77777777" w:rsidR="003F114B" w:rsidRPr="00DF5426" w:rsidRDefault="003F114B" w:rsidP="003F114B">
            <w:pPr>
              <w:pStyle w:val="TAL"/>
              <w:keepNext w:val="0"/>
              <w:keepLines w:val="0"/>
              <w:widowControl w:val="0"/>
              <w:jc w:val="center"/>
              <w:rPr>
                <w:sz w:val="16"/>
              </w:rPr>
            </w:pPr>
            <w:r w:rsidRPr="00DF5426">
              <w:rPr>
                <w:b/>
              </w:rPr>
              <w:t>Change history</w:t>
            </w:r>
          </w:p>
        </w:tc>
      </w:tr>
      <w:tr w:rsidR="003F114B" w:rsidRPr="00DF5426" w14:paraId="0709009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PrEx>
        <w:trPr>
          <w:gridAfter w:val="1"/>
          <w:wAfter w:w="9" w:type="dxa"/>
        </w:trPr>
        <w:tc>
          <w:tcPr>
            <w:tcW w:w="799" w:type="dxa"/>
            <w:shd w:val="pct10" w:color="auto" w:fill="FFFFFF"/>
          </w:tcPr>
          <w:p w14:paraId="19CB564B" w14:textId="77777777" w:rsidR="003F114B" w:rsidRPr="00DF5426" w:rsidRDefault="003F114B" w:rsidP="003F114B">
            <w:pPr>
              <w:pStyle w:val="TAL"/>
              <w:rPr>
                <w:b/>
                <w:sz w:val="16"/>
              </w:rPr>
            </w:pPr>
            <w:r w:rsidRPr="00DF5426">
              <w:rPr>
                <w:b/>
                <w:sz w:val="16"/>
              </w:rPr>
              <w:t>TSG SA#</w:t>
            </w:r>
          </w:p>
        </w:tc>
        <w:tc>
          <w:tcPr>
            <w:tcW w:w="1044" w:type="dxa"/>
            <w:shd w:val="pct10" w:color="auto" w:fill="FFFFFF"/>
          </w:tcPr>
          <w:p w14:paraId="28BA3039" w14:textId="77777777" w:rsidR="003F114B" w:rsidRPr="00DF5426" w:rsidRDefault="003F114B" w:rsidP="003F114B">
            <w:pPr>
              <w:pStyle w:val="TAL"/>
              <w:rPr>
                <w:b/>
                <w:sz w:val="16"/>
              </w:rPr>
            </w:pPr>
            <w:r w:rsidRPr="00DF5426">
              <w:rPr>
                <w:b/>
                <w:sz w:val="16"/>
              </w:rPr>
              <w:t>SA Doc.</w:t>
            </w:r>
          </w:p>
        </w:tc>
        <w:tc>
          <w:tcPr>
            <w:tcW w:w="992" w:type="dxa"/>
            <w:shd w:val="pct10" w:color="auto" w:fill="FFFFFF"/>
          </w:tcPr>
          <w:p w14:paraId="09D8BE4C" w14:textId="77777777" w:rsidR="003F114B" w:rsidRPr="00DF5426" w:rsidRDefault="003F114B" w:rsidP="003F114B">
            <w:pPr>
              <w:pStyle w:val="TAL"/>
              <w:rPr>
                <w:b/>
                <w:sz w:val="16"/>
              </w:rPr>
            </w:pPr>
            <w:r w:rsidRPr="00DF5426">
              <w:rPr>
                <w:b/>
                <w:sz w:val="16"/>
              </w:rPr>
              <w:t>SA1 Doc</w:t>
            </w:r>
          </w:p>
        </w:tc>
        <w:tc>
          <w:tcPr>
            <w:tcW w:w="708" w:type="dxa"/>
            <w:shd w:val="pct10" w:color="auto" w:fill="FFFFFF"/>
          </w:tcPr>
          <w:p w14:paraId="5B0916F1" w14:textId="77777777" w:rsidR="003F114B" w:rsidRPr="00DF5426" w:rsidRDefault="003F114B" w:rsidP="003F114B">
            <w:pPr>
              <w:pStyle w:val="TAL"/>
              <w:rPr>
                <w:b/>
                <w:sz w:val="16"/>
              </w:rPr>
            </w:pPr>
            <w:r w:rsidRPr="00DF5426">
              <w:rPr>
                <w:b/>
                <w:sz w:val="16"/>
              </w:rPr>
              <w:t>Spec</w:t>
            </w:r>
          </w:p>
        </w:tc>
        <w:tc>
          <w:tcPr>
            <w:tcW w:w="425" w:type="dxa"/>
            <w:shd w:val="pct10" w:color="auto" w:fill="FFFFFF"/>
          </w:tcPr>
          <w:p w14:paraId="06C1F146" w14:textId="77777777" w:rsidR="003F114B" w:rsidRPr="00DF5426" w:rsidRDefault="003F114B" w:rsidP="003F114B">
            <w:pPr>
              <w:pStyle w:val="TAL"/>
              <w:rPr>
                <w:b/>
                <w:sz w:val="16"/>
              </w:rPr>
            </w:pPr>
            <w:r w:rsidRPr="00DF5426">
              <w:rPr>
                <w:b/>
                <w:sz w:val="16"/>
              </w:rPr>
              <w:t>CR</w:t>
            </w:r>
          </w:p>
        </w:tc>
        <w:tc>
          <w:tcPr>
            <w:tcW w:w="425" w:type="dxa"/>
            <w:shd w:val="pct10" w:color="auto" w:fill="FFFFFF"/>
          </w:tcPr>
          <w:p w14:paraId="5951B61D" w14:textId="77777777" w:rsidR="003F114B" w:rsidRPr="00DF5426" w:rsidRDefault="003F114B" w:rsidP="003F114B">
            <w:pPr>
              <w:pStyle w:val="TAL"/>
              <w:rPr>
                <w:b/>
                <w:sz w:val="16"/>
              </w:rPr>
            </w:pPr>
            <w:r w:rsidRPr="00DF5426">
              <w:rPr>
                <w:b/>
                <w:sz w:val="16"/>
              </w:rPr>
              <w:t>Rev</w:t>
            </w:r>
          </w:p>
        </w:tc>
        <w:tc>
          <w:tcPr>
            <w:tcW w:w="595" w:type="dxa"/>
            <w:shd w:val="pct10" w:color="auto" w:fill="FFFFFF"/>
          </w:tcPr>
          <w:p w14:paraId="2EC44C68" w14:textId="77777777" w:rsidR="003F114B" w:rsidRPr="00DF5426" w:rsidRDefault="003F114B" w:rsidP="003F114B">
            <w:pPr>
              <w:pStyle w:val="TAL"/>
              <w:rPr>
                <w:b/>
                <w:sz w:val="16"/>
              </w:rPr>
            </w:pPr>
            <w:r w:rsidRPr="00DF5426">
              <w:rPr>
                <w:b/>
                <w:sz w:val="16"/>
              </w:rPr>
              <w:t>Rel</w:t>
            </w:r>
          </w:p>
        </w:tc>
        <w:tc>
          <w:tcPr>
            <w:tcW w:w="391" w:type="dxa"/>
            <w:shd w:val="pct10" w:color="auto" w:fill="FFFFFF"/>
          </w:tcPr>
          <w:p w14:paraId="3BB3EB67" w14:textId="77777777" w:rsidR="003F114B" w:rsidRPr="00DF5426" w:rsidRDefault="003F114B" w:rsidP="003F114B">
            <w:pPr>
              <w:pStyle w:val="TAL"/>
              <w:rPr>
                <w:b/>
                <w:sz w:val="16"/>
              </w:rPr>
            </w:pPr>
            <w:r w:rsidRPr="00DF5426">
              <w:rPr>
                <w:b/>
                <w:sz w:val="16"/>
              </w:rPr>
              <w:t>Cat</w:t>
            </w:r>
          </w:p>
        </w:tc>
        <w:tc>
          <w:tcPr>
            <w:tcW w:w="2409" w:type="dxa"/>
            <w:shd w:val="pct10" w:color="auto" w:fill="FFFFFF"/>
          </w:tcPr>
          <w:p w14:paraId="005A9C0C" w14:textId="77777777" w:rsidR="003F114B" w:rsidRPr="00DF5426" w:rsidRDefault="003F114B" w:rsidP="003F114B">
            <w:pPr>
              <w:pStyle w:val="TAL"/>
              <w:rPr>
                <w:b/>
                <w:sz w:val="16"/>
              </w:rPr>
            </w:pPr>
            <w:r w:rsidRPr="00DF5426">
              <w:rPr>
                <w:b/>
                <w:sz w:val="16"/>
              </w:rPr>
              <w:t>Subject/Comment</w:t>
            </w:r>
          </w:p>
        </w:tc>
        <w:tc>
          <w:tcPr>
            <w:tcW w:w="567" w:type="dxa"/>
            <w:shd w:val="pct10" w:color="auto" w:fill="FFFFFF"/>
          </w:tcPr>
          <w:p w14:paraId="2F2132BB" w14:textId="77777777" w:rsidR="003F114B" w:rsidRPr="00DF5426" w:rsidRDefault="003F114B" w:rsidP="003F114B">
            <w:pPr>
              <w:pStyle w:val="TAL"/>
              <w:rPr>
                <w:b/>
                <w:sz w:val="16"/>
              </w:rPr>
            </w:pPr>
            <w:r w:rsidRPr="00DF5426">
              <w:rPr>
                <w:b/>
                <w:sz w:val="16"/>
              </w:rPr>
              <w:t>Old</w:t>
            </w:r>
          </w:p>
        </w:tc>
        <w:tc>
          <w:tcPr>
            <w:tcW w:w="567" w:type="dxa"/>
            <w:shd w:val="pct10" w:color="auto" w:fill="FFFFFF"/>
          </w:tcPr>
          <w:p w14:paraId="27A3F685" w14:textId="77777777" w:rsidR="003F114B" w:rsidRPr="00DF5426" w:rsidRDefault="003F114B" w:rsidP="003F114B">
            <w:pPr>
              <w:pStyle w:val="TAL"/>
              <w:rPr>
                <w:b/>
                <w:sz w:val="16"/>
              </w:rPr>
            </w:pPr>
            <w:r w:rsidRPr="00DF5426">
              <w:rPr>
                <w:b/>
                <w:sz w:val="16"/>
              </w:rPr>
              <w:t>New</w:t>
            </w:r>
          </w:p>
        </w:tc>
        <w:tc>
          <w:tcPr>
            <w:tcW w:w="850" w:type="dxa"/>
            <w:shd w:val="pct10" w:color="auto" w:fill="FFFFFF"/>
          </w:tcPr>
          <w:p w14:paraId="58351239" w14:textId="77777777" w:rsidR="003F114B" w:rsidRPr="00DF5426" w:rsidRDefault="003F114B" w:rsidP="003F114B">
            <w:pPr>
              <w:pStyle w:val="TAL"/>
              <w:jc w:val="center"/>
              <w:rPr>
                <w:b/>
                <w:sz w:val="16"/>
              </w:rPr>
            </w:pPr>
            <w:r w:rsidRPr="00DF5426">
              <w:rPr>
                <w:b/>
                <w:sz w:val="16"/>
              </w:rPr>
              <w:t>WI</w:t>
            </w:r>
          </w:p>
        </w:tc>
      </w:tr>
      <w:tr w:rsidR="003F114B" w:rsidRPr="00FE0748" w14:paraId="5C897BCD"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PrEx>
        <w:trPr>
          <w:gridAfter w:val="1"/>
          <w:wAfter w:w="9" w:type="dxa"/>
        </w:trPr>
        <w:tc>
          <w:tcPr>
            <w:tcW w:w="799" w:type="dxa"/>
            <w:tcBorders>
              <w:bottom w:val="nil"/>
            </w:tcBorders>
            <w:shd w:val="solid" w:color="FFFFFF" w:fill="auto"/>
          </w:tcPr>
          <w:p w14:paraId="7F69035C"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10/6/04</w:t>
            </w:r>
          </w:p>
        </w:tc>
        <w:tc>
          <w:tcPr>
            <w:tcW w:w="1044" w:type="dxa"/>
            <w:tcBorders>
              <w:bottom w:val="nil"/>
            </w:tcBorders>
            <w:shd w:val="solid" w:color="FFFFFF" w:fill="auto"/>
          </w:tcPr>
          <w:p w14:paraId="7AB2E471"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992" w:type="dxa"/>
            <w:tcBorders>
              <w:bottom w:val="nil"/>
            </w:tcBorders>
            <w:shd w:val="solid" w:color="FFFFFF" w:fill="auto"/>
          </w:tcPr>
          <w:p w14:paraId="3BF2C55A"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708" w:type="dxa"/>
            <w:tcBorders>
              <w:bottom w:val="nil"/>
            </w:tcBorders>
            <w:shd w:val="solid" w:color="FFFFFF" w:fill="auto"/>
          </w:tcPr>
          <w:p w14:paraId="6B89E2BD" w14:textId="77777777" w:rsidR="003F114B" w:rsidRPr="00FE0748" w:rsidRDefault="00CA7CA5"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22.978</w:t>
            </w:r>
          </w:p>
        </w:tc>
        <w:tc>
          <w:tcPr>
            <w:tcW w:w="425" w:type="dxa"/>
            <w:tcBorders>
              <w:bottom w:val="nil"/>
            </w:tcBorders>
            <w:shd w:val="solid" w:color="FFFFFF" w:fill="auto"/>
          </w:tcPr>
          <w:p w14:paraId="23CC4CB8"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425" w:type="dxa"/>
            <w:tcBorders>
              <w:bottom w:val="nil"/>
            </w:tcBorders>
            <w:shd w:val="solid" w:color="FFFFFF" w:fill="auto"/>
          </w:tcPr>
          <w:p w14:paraId="6FA80396"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595" w:type="dxa"/>
            <w:tcBorders>
              <w:bottom w:val="nil"/>
            </w:tcBorders>
            <w:shd w:val="solid" w:color="FFFFFF" w:fill="auto"/>
          </w:tcPr>
          <w:p w14:paraId="1B9E7C0B"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391" w:type="dxa"/>
            <w:tcBorders>
              <w:bottom w:val="nil"/>
            </w:tcBorders>
            <w:shd w:val="solid" w:color="FFFFFF" w:fill="auto"/>
          </w:tcPr>
          <w:p w14:paraId="2A0970DD"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2409" w:type="dxa"/>
            <w:tcBorders>
              <w:bottom w:val="nil"/>
            </w:tcBorders>
            <w:shd w:val="solid" w:color="FFFFFF" w:fill="auto"/>
          </w:tcPr>
          <w:p w14:paraId="473B90F9"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Initial TR skeleton provided to SA1 mailing list by rapporteur for comment.</w:t>
            </w:r>
          </w:p>
        </w:tc>
        <w:tc>
          <w:tcPr>
            <w:tcW w:w="567" w:type="dxa"/>
            <w:tcBorders>
              <w:bottom w:val="nil"/>
            </w:tcBorders>
            <w:shd w:val="solid" w:color="FFFFFF" w:fill="auto"/>
          </w:tcPr>
          <w:p w14:paraId="53356D42"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w:t>
            </w:r>
          </w:p>
        </w:tc>
        <w:tc>
          <w:tcPr>
            <w:tcW w:w="567" w:type="dxa"/>
            <w:tcBorders>
              <w:bottom w:val="nil"/>
            </w:tcBorders>
            <w:shd w:val="solid" w:color="FFFFFF" w:fill="auto"/>
          </w:tcPr>
          <w:p w14:paraId="43AD5DC9"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0.0.0</w:t>
            </w:r>
          </w:p>
        </w:tc>
        <w:tc>
          <w:tcPr>
            <w:tcW w:w="850" w:type="dxa"/>
            <w:tcBorders>
              <w:bottom w:val="nil"/>
            </w:tcBorders>
            <w:shd w:val="solid" w:color="FFFFFF" w:fill="auto"/>
          </w:tcPr>
          <w:p w14:paraId="6CF3B591" w14:textId="77777777" w:rsidR="003F114B" w:rsidRPr="00FE0748" w:rsidRDefault="00CA7CA5"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AIPFS</w:t>
            </w:r>
          </w:p>
        </w:tc>
      </w:tr>
      <w:tr w:rsidR="003F114B" w:rsidRPr="00FE0748" w14:paraId="6A0EAD8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PrEx>
        <w:trPr>
          <w:gridAfter w:val="1"/>
          <w:wAfter w:w="9" w:type="dxa"/>
        </w:trPr>
        <w:tc>
          <w:tcPr>
            <w:tcW w:w="799" w:type="dxa"/>
            <w:tcBorders>
              <w:bottom w:val="nil"/>
            </w:tcBorders>
            <w:shd w:val="solid" w:color="FFFFFF" w:fill="auto"/>
          </w:tcPr>
          <w:p w14:paraId="215F58B1"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18/6/04</w:t>
            </w:r>
          </w:p>
        </w:tc>
        <w:tc>
          <w:tcPr>
            <w:tcW w:w="1044" w:type="dxa"/>
            <w:tcBorders>
              <w:bottom w:val="nil"/>
            </w:tcBorders>
            <w:shd w:val="solid" w:color="FFFFFF" w:fill="auto"/>
          </w:tcPr>
          <w:p w14:paraId="61DA4362"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992" w:type="dxa"/>
            <w:tcBorders>
              <w:bottom w:val="nil"/>
            </w:tcBorders>
            <w:shd w:val="solid" w:color="FFFFFF" w:fill="auto"/>
          </w:tcPr>
          <w:p w14:paraId="0D57F294"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708" w:type="dxa"/>
            <w:tcBorders>
              <w:bottom w:val="nil"/>
            </w:tcBorders>
            <w:shd w:val="solid" w:color="FFFFFF" w:fill="auto"/>
          </w:tcPr>
          <w:p w14:paraId="0201C16E" w14:textId="77777777" w:rsidR="003F114B" w:rsidRPr="00FE0748" w:rsidRDefault="00CA7CA5"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22.978</w:t>
            </w:r>
          </w:p>
        </w:tc>
        <w:tc>
          <w:tcPr>
            <w:tcW w:w="425" w:type="dxa"/>
            <w:tcBorders>
              <w:bottom w:val="nil"/>
            </w:tcBorders>
            <w:shd w:val="solid" w:color="FFFFFF" w:fill="auto"/>
          </w:tcPr>
          <w:p w14:paraId="18664C24"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425" w:type="dxa"/>
            <w:tcBorders>
              <w:bottom w:val="nil"/>
            </w:tcBorders>
            <w:shd w:val="solid" w:color="FFFFFF" w:fill="auto"/>
          </w:tcPr>
          <w:p w14:paraId="2783B6E1"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595" w:type="dxa"/>
            <w:tcBorders>
              <w:bottom w:val="nil"/>
            </w:tcBorders>
            <w:shd w:val="solid" w:color="FFFFFF" w:fill="auto"/>
          </w:tcPr>
          <w:p w14:paraId="030BB041"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391" w:type="dxa"/>
            <w:tcBorders>
              <w:bottom w:val="nil"/>
            </w:tcBorders>
            <w:shd w:val="solid" w:color="FFFFFF" w:fill="auto"/>
          </w:tcPr>
          <w:p w14:paraId="72757145"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2409" w:type="dxa"/>
            <w:tcBorders>
              <w:bottom w:val="nil"/>
            </w:tcBorders>
            <w:shd w:val="solid" w:color="FFFFFF" w:fill="auto"/>
          </w:tcPr>
          <w:p w14:paraId="1E876519"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Version updated based on comments received on the SA1 mailing list.</w:t>
            </w:r>
          </w:p>
        </w:tc>
        <w:tc>
          <w:tcPr>
            <w:tcW w:w="567" w:type="dxa"/>
            <w:tcBorders>
              <w:bottom w:val="nil"/>
            </w:tcBorders>
            <w:shd w:val="solid" w:color="FFFFFF" w:fill="auto"/>
          </w:tcPr>
          <w:p w14:paraId="4B3E3265"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0.0.0</w:t>
            </w:r>
          </w:p>
        </w:tc>
        <w:tc>
          <w:tcPr>
            <w:tcW w:w="567" w:type="dxa"/>
            <w:tcBorders>
              <w:bottom w:val="nil"/>
            </w:tcBorders>
            <w:shd w:val="solid" w:color="FFFFFF" w:fill="auto"/>
          </w:tcPr>
          <w:p w14:paraId="2C201D04"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0.1.0</w:t>
            </w:r>
          </w:p>
        </w:tc>
        <w:tc>
          <w:tcPr>
            <w:tcW w:w="850" w:type="dxa"/>
            <w:tcBorders>
              <w:bottom w:val="nil"/>
            </w:tcBorders>
            <w:shd w:val="solid" w:color="FFFFFF" w:fill="auto"/>
          </w:tcPr>
          <w:p w14:paraId="6705F180" w14:textId="77777777" w:rsidR="003F114B" w:rsidRPr="00FE0748" w:rsidRDefault="00CA7CA5"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AIPFS</w:t>
            </w:r>
          </w:p>
        </w:tc>
      </w:tr>
      <w:tr w:rsidR="003F114B" w:rsidRPr="00FE0748" w14:paraId="691542A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PrEx>
        <w:trPr>
          <w:gridAfter w:val="1"/>
          <w:wAfter w:w="9" w:type="dxa"/>
        </w:trPr>
        <w:tc>
          <w:tcPr>
            <w:tcW w:w="799" w:type="dxa"/>
            <w:tcBorders>
              <w:bottom w:val="nil"/>
            </w:tcBorders>
            <w:shd w:val="solid" w:color="FFFFFF" w:fill="auto"/>
          </w:tcPr>
          <w:p w14:paraId="50247281"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30/6/04</w:t>
            </w:r>
          </w:p>
        </w:tc>
        <w:tc>
          <w:tcPr>
            <w:tcW w:w="1044" w:type="dxa"/>
            <w:tcBorders>
              <w:bottom w:val="nil"/>
            </w:tcBorders>
            <w:shd w:val="solid" w:color="FFFFFF" w:fill="auto"/>
          </w:tcPr>
          <w:p w14:paraId="2149A3DE"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992" w:type="dxa"/>
            <w:tcBorders>
              <w:bottom w:val="nil"/>
            </w:tcBorders>
            <w:shd w:val="solid" w:color="FFFFFF" w:fill="auto"/>
          </w:tcPr>
          <w:p w14:paraId="21204FCC"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708" w:type="dxa"/>
            <w:tcBorders>
              <w:bottom w:val="nil"/>
            </w:tcBorders>
            <w:shd w:val="solid" w:color="FFFFFF" w:fill="auto"/>
          </w:tcPr>
          <w:p w14:paraId="6FA1F7E8" w14:textId="77777777" w:rsidR="003F114B" w:rsidRPr="00FE0748" w:rsidRDefault="00CA7CA5"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22.978</w:t>
            </w:r>
          </w:p>
        </w:tc>
        <w:tc>
          <w:tcPr>
            <w:tcW w:w="425" w:type="dxa"/>
            <w:tcBorders>
              <w:bottom w:val="nil"/>
            </w:tcBorders>
            <w:shd w:val="solid" w:color="FFFFFF" w:fill="auto"/>
          </w:tcPr>
          <w:p w14:paraId="33B08554"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425" w:type="dxa"/>
            <w:tcBorders>
              <w:bottom w:val="nil"/>
            </w:tcBorders>
            <w:shd w:val="solid" w:color="FFFFFF" w:fill="auto"/>
          </w:tcPr>
          <w:p w14:paraId="15F7BFB6"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595" w:type="dxa"/>
            <w:tcBorders>
              <w:bottom w:val="nil"/>
            </w:tcBorders>
            <w:shd w:val="solid" w:color="FFFFFF" w:fill="auto"/>
          </w:tcPr>
          <w:p w14:paraId="5C825493"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391" w:type="dxa"/>
            <w:tcBorders>
              <w:bottom w:val="nil"/>
            </w:tcBorders>
            <w:shd w:val="solid" w:color="FFFFFF" w:fill="auto"/>
          </w:tcPr>
          <w:p w14:paraId="0EF372BB"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2409" w:type="dxa"/>
            <w:tcBorders>
              <w:bottom w:val="nil"/>
            </w:tcBorders>
            <w:shd w:val="solid" w:color="FFFFFF" w:fill="auto"/>
          </w:tcPr>
          <w:p w14:paraId="2C8535EB"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Version updated to include text proposed within contributions to AIPN SWG held during SA1#25.</w:t>
            </w:r>
          </w:p>
        </w:tc>
        <w:tc>
          <w:tcPr>
            <w:tcW w:w="567" w:type="dxa"/>
            <w:tcBorders>
              <w:bottom w:val="nil"/>
            </w:tcBorders>
            <w:shd w:val="solid" w:color="FFFFFF" w:fill="auto"/>
          </w:tcPr>
          <w:p w14:paraId="0D7244E0"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0.1.0</w:t>
            </w:r>
          </w:p>
        </w:tc>
        <w:tc>
          <w:tcPr>
            <w:tcW w:w="567" w:type="dxa"/>
            <w:tcBorders>
              <w:bottom w:val="nil"/>
            </w:tcBorders>
            <w:shd w:val="solid" w:color="FFFFFF" w:fill="auto"/>
          </w:tcPr>
          <w:p w14:paraId="73C90A4E"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0.2.0</w:t>
            </w:r>
          </w:p>
        </w:tc>
        <w:tc>
          <w:tcPr>
            <w:tcW w:w="850" w:type="dxa"/>
            <w:tcBorders>
              <w:bottom w:val="nil"/>
            </w:tcBorders>
            <w:shd w:val="solid" w:color="FFFFFF" w:fill="auto"/>
          </w:tcPr>
          <w:p w14:paraId="029D56BD" w14:textId="77777777" w:rsidR="003F114B" w:rsidRPr="00FE0748" w:rsidRDefault="00CA7CA5"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AIPFS</w:t>
            </w:r>
          </w:p>
        </w:tc>
      </w:tr>
      <w:tr w:rsidR="003F114B" w:rsidRPr="00FE0748" w14:paraId="5FF3F14F"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PrEx>
        <w:trPr>
          <w:gridAfter w:val="1"/>
          <w:wAfter w:w="9" w:type="dxa"/>
        </w:trPr>
        <w:tc>
          <w:tcPr>
            <w:tcW w:w="799" w:type="dxa"/>
            <w:tcBorders>
              <w:bottom w:val="nil"/>
            </w:tcBorders>
            <w:shd w:val="solid" w:color="FFFFFF" w:fill="auto"/>
          </w:tcPr>
          <w:p w14:paraId="6FAA46F9"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1/7/04</w:t>
            </w:r>
          </w:p>
        </w:tc>
        <w:tc>
          <w:tcPr>
            <w:tcW w:w="1044" w:type="dxa"/>
            <w:tcBorders>
              <w:bottom w:val="nil"/>
            </w:tcBorders>
            <w:shd w:val="solid" w:color="FFFFFF" w:fill="auto"/>
          </w:tcPr>
          <w:p w14:paraId="7271B48B"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992" w:type="dxa"/>
            <w:tcBorders>
              <w:bottom w:val="nil"/>
            </w:tcBorders>
            <w:shd w:val="solid" w:color="FFFFFF" w:fill="auto"/>
          </w:tcPr>
          <w:p w14:paraId="0F281C87"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708" w:type="dxa"/>
            <w:tcBorders>
              <w:bottom w:val="nil"/>
            </w:tcBorders>
            <w:shd w:val="solid" w:color="FFFFFF" w:fill="auto"/>
          </w:tcPr>
          <w:p w14:paraId="10DB2D67" w14:textId="77777777" w:rsidR="003F114B" w:rsidRPr="00FE0748" w:rsidRDefault="00CA7CA5"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22.978</w:t>
            </w:r>
          </w:p>
        </w:tc>
        <w:tc>
          <w:tcPr>
            <w:tcW w:w="425" w:type="dxa"/>
            <w:tcBorders>
              <w:bottom w:val="nil"/>
            </w:tcBorders>
            <w:shd w:val="solid" w:color="FFFFFF" w:fill="auto"/>
          </w:tcPr>
          <w:p w14:paraId="43699166"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425" w:type="dxa"/>
            <w:tcBorders>
              <w:bottom w:val="nil"/>
            </w:tcBorders>
            <w:shd w:val="solid" w:color="FFFFFF" w:fill="auto"/>
          </w:tcPr>
          <w:p w14:paraId="43FBCCBF"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595" w:type="dxa"/>
            <w:tcBorders>
              <w:bottom w:val="nil"/>
            </w:tcBorders>
            <w:shd w:val="solid" w:color="FFFFFF" w:fill="auto"/>
          </w:tcPr>
          <w:p w14:paraId="2DEA9B4C"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391" w:type="dxa"/>
            <w:tcBorders>
              <w:bottom w:val="nil"/>
            </w:tcBorders>
            <w:shd w:val="solid" w:color="FFFFFF" w:fill="auto"/>
          </w:tcPr>
          <w:p w14:paraId="1C547945"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2409" w:type="dxa"/>
            <w:tcBorders>
              <w:bottom w:val="nil"/>
            </w:tcBorders>
            <w:shd w:val="solid" w:color="FFFFFF" w:fill="auto"/>
          </w:tcPr>
          <w:p w14:paraId="6FBD0A8E"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Version updated based on end-to-end review of version 0.2.0 created in the AIPN SWG held during SA1#25.</w:t>
            </w:r>
          </w:p>
        </w:tc>
        <w:tc>
          <w:tcPr>
            <w:tcW w:w="567" w:type="dxa"/>
            <w:tcBorders>
              <w:bottom w:val="nil"/>
            </w:tcBorders>
            <w:shd w:val="solid" w:color="FFFFFF" w:fill="auto"/>
          </w:tcPr>
          <w:p w14:paraId="424AD628"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0.2.0</w:t>
            </w:r>
          </w:p>
        </w:tc>
        <w:tc>
          <w:tcPr>
            <w:tcW w:w="567" w:type="dxa"/>
            <w:tcBorders>
              <w:bottom w:val="nil"/>
            </w:tcBorders>
            <w:shd w:val="solid" w:color="FFFFFF" w:fill="auto"/>
          </w:tcPr>
          <w:p w14:paraId="4C069E03"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0.3.0</w:t>
            </w:r>
          </w:p>
        </w:tc>
        <w:tc>
          <w:tcPr>
            <w:tcW w:w="850" w:type="dxa"/>
            <w:tcBorders>
              <w:bottom w:val="nil"/>
            </w:tcBorders>
            <w:shd w:val="solid" w:color="FFFFFF" w:fill="auto"/>
          </w:tcPr>
          <w:p w14:paraId="34E8BEFE" w14:textId="77777777" w:rsidR="003F114B" w:rsidRPr="00FE0748" w:rsidRDefault="00CA7CA5"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AIPFS</w:t>
            </w:r>
          </w:p>
        </w:tc>
      </w:tr>
      <w:tr w:rsidR="003F114B" w:rsidRPr="00FE0748" w14:paraId="75A6F7CF"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PrEx>
        <w:trPr>
          <w:gridAfter w:val="1"/>
          <w:wAfter w:w="9" w:type="dxa"/>
        </w:trPr>
        <w:tc>
          <w:tcPr>
            <w:tcW w:w="799" w:type="dxa"/>
            <w:tcBorders>
              <w:bottom w:val="nil"/>
            </w:tcBorders>
            <w:shd w:val="solid" w:color="FFFFFF" w:fill="auto"/>
          </w:tcPr>
          <w:p w14:paraId="2C7D5824"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2/8/04</w:t>
            </w:r>
          </w:p>
        </w:tc>
        <w:tc>
          <w:tcPr>
            <w:tcW w:w="1044" w:type="dxa"/>
            <w:tcBorders>
              <w:bottom w:val="nil"/>
            </w:tcBorders>
            <w:shd w:val="solid" w:color="FFFFFF" w:fill="auto"/>
          </w:tcPr>
          <w:p w14:paraId="5FAB1AE4"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992" w:type="dxa"/>
            <w:tcBorders>
              <w:bottom w:val="nil"/>
            </w:tcBorders>
            <w:shd w:val="solid" w:color="FFFFFF" w:fill="auto"/>
          </w:tcPr>
          <w:p w14:paraId="42339769"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708" w:type="dxa"/>
            <w:tcBorders>
              <w:bottom w:val="nil"/>
            </w:tcBorders>
            <w:shd w:val="solid" w:color="FFFFFF" w:fill="auto"/>
          </w:tcPr>
          <w:p w14:paraId="50447747" w14:textId="77777777" w:rsidR="003F114B" w:rsidRPr="00FE0748" w:rsidRDefault="00CA7CA5"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22.978</w:t>
            </w:r>
          </w:p>
        </w:tc>
        <w:tc>
          <w:tcPr>
            <w:tcW w:w="425" w:type="dxa"/>
            <w:tcBorders>
              <w:bottom w:val="nil"/>
            </w:tcBorders>
            <w:shd w:val="solid" w:color="FFFFFF" w:fill="auto"/>
          </w:tcPr>
          <w:p w14:paraId="6DA0BA5A"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425" w:type="dxa"/>
            <w:tcBorders>
              <w:bottom w:val="nil"/>
            </w:tcBorders>
            <w:shd w:val="solid" w:color="FFFFFF" w:fill="auto"/>
          </w:tcPr>
          <w:p w14:paraId="4A1A0D8C"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595" w:type="dxa"/>
            <w:tcBorders>
              <w:bottom w:val="nil"/>
            </w:tcBorders>
            <w:shd w:val="solid" w:color="FFFFFF" w:fill="auto"/>
          </w:tcPr>
          <w:p w14:paraId="6486A1A1"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391" w:type="dxa"/>
            <w:tcBorders>
              <w:bottom w:val="nil"/>
            </w:tcBorders>
            <w:shd w:val="solid" w:color="FFFFFF" w:fill="auto"/>
          </w:tcPr>
          <w:p w14:paraId="1BF37B4D"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2409" w:type="dxa"/>
            <w:tcBorders>
              <w:bottom w:val="nil"/>
            </w:tcBorders>
            <w:shd w:val="solid" w:color="FFFFFF" w:fill="auto"/>
          </w:tcPr>
          <w:p w14:paraId="66CDFC55"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Editorial updates proposed by the rapporteur and discussed on the SA1 mailing list.</w:t>
            </w:r>
          </w:p>
        </w:tc>
        <w:tc>
          <w:tcPr>
            <w:tcW w:w="567" w:type="dxa"/>
            <w:tcBorders>
              <w:bottom w:val="nil"/>
            </w:tcBorders>
            <w:shd w:val="solid" w:color="FFFFFF" w:fill="auto"/>
          </w:tcPr>
          <w:p w14:paraId="07562E09"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0.3.0</w:t>
            </w:r>
          </w:p>
        </w:tc>
        <w:tc>
          <w:tcPr>
            <w:tcW w:w="567" w:type="dxa"/>
            <w:tcBorders>
              <w:bottom w:val="nil"/>
            </w:tcBorders>
            <w:shd w:val="solid" w:color="FFFFFF" w:fill="auto"/>
          </w:tcPr>
          <w:p w14:paraId="1030CAFE"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0.4.0</w:t>
            </w:r>
          </w:p>
        </w:tc>
        <w:tc>
          <w:tcPr>
            <w:tcW w:w="850" w:type="dxa"/>
            <w:tcBorders>
              <w:bottom w:val="nil"/>
            </w:tcBorders>
            <w:shd w:val="solid" w:color="FFFFFF" w:fill="auto"/>
          </w:tcPr>
          <w:p w14:paraId="3AE81CD5" w14:textId="77777777" w:rsidR="003F114B" w:rsidRPr="00FE0748" w:rsidRDefault="00CA7CA5"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AIPFS</w:t>
            </w:r>
          </w:p>
        </w:tc>
      </w:tr>
      <w:tr w:rsidR="003F114B" w:rsidRPr="00FE0748" w14:paraId="63FB936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PrEx>
        <w:trPr>
          <w:gridAfter w:val="1"/>
          <w:wAfter w:w="9" w:type="dxa"/>
        </w:trPr>
        <w:tc>
          <w:tcPr>
            <w:tcW w:w="799" w:type="dxa"/>
            <w:tcBorders>
              <w:bottom w:val="nil"/>
            </w:tcBorders>
            <w:shd w:val="solid" w:color="FFFFFF" w:fill="auto"/>
          </w:tcPr>
          <w:p w14:paraId="217DB7A3"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28/8/04</w:t>
            </w:r>
          </w:p>
        </w:tc>
        <w:tc>
          <w:tcPr>
            <w:tcW w:w="1044" w:type="dxa"/>
            <w:tcBorders>
              <w:bottom w:val="nil"/>
            </w:tcBorders>
            <w:shd w:val="solid" w:color="FFFFFF" w:fill="auto"/>
          </w:tcPr>
          <w:p w14:paraId="6EFAB05E"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992" w:type="dxa"/>
            <w:tcBorders>
              <w:bottom w:val="nil"/>
            </w:tcBorders>
            <w:shd w:val="solid" w:color="FFFFFF" w:fill="auto"/>
          </w:tcPr>
          <w:p w14:paraId="224D0348"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708" w:type="dxa"/>
            <w:tcBorders>
              <w:bottom w:val="nil"/>
            </w:tcBorders>
            <w:shd w:val="solid" w:color="FFFFFF" w:fill="auto"/>
          </w:tcPr>
          <w:p w14:paraId="7F83A1D1" w14:textId="77777777" w:rsidR="003F114B" w:rsidRPr="00FE0748" w:rsidRDefault="00CA7CA5"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22.978</w:t>
            </w:r>
          </w:p>
        </w:tc>
        <w:tc>
          <w:tcPr>
            <w:tcW w:w="425" w:type="dxa"/>
            <w:tcBorders>
              <w:bottom w:val="nil"/>
            </w:tcBorders>
            <w:shd w:val="solid" w:color="FFFFFF" w:fill="auto"/>
          </w:tcPr>
          <w:p w14:paraId="77E3C5C2"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425" w:type="dxa"/>
            <w:tcBorders>
              <w:bottom w:val="nil"/>
            </w:tcBorders>
            <w:shd w:val="solid" w:color="FFFFFF" w:fill="auto"/>
          </w:tcPr>
          <w:p w14:paraId="7826A6F9"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595" w:type="dxa"/>
            <w:tcBorders>
              <w:bottom w:val="nil"/>
            </w:tcBorders>
            <w:shd w:val="solid" w:color="FFFFFF" w:fill="auto"/>
          </w:tcPr>
          <w:p w14:paraId="7DE09644"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391" w:type="dxa"/>
            <w:tcBorders>
              <w:bottom w:val="nil"/>
            </w:tcBorders>
            <w:shd w:val="solid" w:color="FFFFFF" w:fill="auto"/>
          </w:tcPr>
          <w:p w14:paraId="2BF199A1"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2409" w:type="dxa"/>
            <w:tcBorders>
              <w:bottom w:val="nil"/>
            </w:tcBorders>
            <w:shd w:val="solid" w:color="FFFFFF" w:fill="auto"/>
          </w:tcPr>
          <w:p w14:paraId="6E9F70C1"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 xml:space="preserve">Output of AIPN SWG in </w:t>
            </w:r>
            <w:smartTag w:uri="urn:schemas-microsoft-com:office:smarttags" w:element="place">
              <w:smartTag w:uri="urn:schemas-microsoft-com:office:smarttags" w:element="City">
                <w:r w:rsidRPr="00FE0748">
                  <w:rPr>
                    <w:rFonts w:ascii="Arial" w:eastAsia="Times New Roman" w:hAnsi="Arial" w:cs="Arial"/>
                    <w:color w:val="000000"/>
                    <w:sz w:val="16"/>
                    <w:szCs w:val="16"/>
                    <w:lang w:eastAsia="en-GB"/>
                  </w:rPr>
                  <w:t>Vienna</w:t>
                </w:r>
              </w:smartTag>
            </w:smartTag>
            <w:r w:rsidRPr="00FE0748">
              <w:rPr>
                <w:rFonts w:ascii="Arial" w:eastAsia="Times New Roman" w:hAnsi="Arial" w:cs="Arial"/>
                <w:color w:val="000000"/>
                <w:sz w:val="16"/>
                <w:szCs w:val="16"/>
                <w:lang w:eastAsia="en-GB"/>
              </w:rPr>
              <w:t xml:space="preserve"> August 2004</w:t>
            </w:r>
          </w:p>
        </w:tc>
        <w:tc>
          <w:tcPr>
            <w:tcW w:w="567" w:type="dxa"/>
            <w:tcBorders>
              <w:bottom w:val="nil"/>
            </w:tcBorders>
            <w:shd w:val="solid" w:color="FFFFFF" w:fill="auto"/>
          </w:tcPr>
          <w:p w14:paraId="75B58FF3"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0.4.0</w:t>
            </w:r>
          </w:p>
        </w:tc>
        <w:tc>
          <w:tcPr>
            <w:tcW w:w="567" w:type="dxa"/>
            <w:tcBorders>
              <w:bottom w:val="nil"/>
            </w:tcBorders>
            <w:shd w:val="solid" w:color="FFFFFF" w:fill="auto"/>
          </w:tcPr>
          <w:p w14:paraId="51605696"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0.5.0</w:t>
            </w:r>
          </w:p>
        </w:tc>
        <w:tc>
          <w:tcPr>
            <w:tcW w:w="850" w:type="dxa"/>
            <w:tcBorders>
              <w:bottom w:val="nil"/>
            </w:tcBorders>
            <w:shd w:val="solid" w:color="FFFFFF" w:fill="auto"/>
          </w:tcPr>
          <w:p w14:paraId="77E69553" w14:textId="77777777" w:rsidR="003F114B" w:rsidRPr="00FE0748" w:rsidRDefault="00CA7CA5"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AIPFS</w:t>
            </w:r>
          </w:p>
        </w:tc>
      </w:tr>
      <w:tr w:rsidR="003F114B" w:rsidRPr="00FE0748" w14:paraId="0DE170E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PrEx>
        <w:trPr>
          <w:gridAfter w:val="1"/>
          <w:wAfter w:w="9" w:type="dxa"/>
        </w:trPr>
        <w:tc>
          <w:tcPr>
            <w:tcW w:w="799" w:type="dxa"/>
            <w:shd w:val="solid" w:color="FFFFFF" w:fill="auto"/>
          </w:tcPr>
          <w:p w14:paraId="4551BE63"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14/10/04</w:t>
            </w:r>
          </w:p>
        </w:tc>
        <w:tc>
          <w:tcPr>
            <w:tcW w:w="1044" w:type="dxa"/>
            <w:shd w:val="solid" w:color="FFFFFF" w:fill="auto"/>
          </w:tcPr>
          <w:p w14:paraId="6C01C71C"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992" w:type="dxa"/>
            <w:shd w:val="solid" w:color="FFFFFF" w:fill="auto"/>
          </w:tcPr>
          <w:p w14:paraId="1B4073A3"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708" w:type="dxa"/>
            <w:shd w:val="solid" w:color="FFFFFF" w:fill="auto"/>
          </w:tcPr>
          <w:p w14:paraId="12A0EE70" w14:textId="77777777" w:rsidR="003F114B" w:rsidRPr="00FE0748" w:rsidRDefault="00CA7CA5"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22.978</w:t>
            </w:r>
          </w:p>
        </w:tc>
        <w:tc>
          <w:tcPr>
            <w:tcW w:w="425" w:type="dxa"/>
            <w:shd w:val="solid" w:color="FFFFFF" w:fill="auto"/>
          </w:tcPr>
          <w:p w14:paraId="42E7F755"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425" w:type="dxa"/>
            <w:shd w:val="solid" w:color="FFFFFF" w:fill="auto"/>
          </w:tcPr>
          <w:p w14:paraId="58085E01"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595" w:type="dxa"/>
            <w:shd w:val="solid" w:color="FFFFFF" w:fill="auto"/>
          </w:tcPr>
          <w:p w14:paraId="540B3C4E"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391" w:type="dxa"/>
            <w:shd w:val="solid" w:color="FFFFFF" w:fill="auto"/>
          </w:tcPr>
          <w:p w14:paraId="4E156469"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2409" w:type="dxa"/>
            <w:shd w:val="solid" w:color="FFFFFF" w:fill="auto"/>
          </w:tcPr>
          <w:p w14:paraId="25B9F573"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Output of AIPN SWG during SA1#26, October 2004</w:t>
            </w:r>
          </w:p>
        </w:tc>
        <w:tc>
          <w:tcPr>
            <w:tcW w:w="567" w:type="dxa"/>
            <w:shd w:val="solid" w:color="FFFFFF" w:fill="auto"/>
          </w:tcPr>
          <w:p w14:paraId="6A0A066E"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0.5.0</w:t>
            </w:r>
          </w:p>
        </w:tc>
        <w:tc>
          <w:tcPr>
            <w:tcW w:w="567" w:type="dxa"/>
            <w:shd w:val="solid" w:color="FFFFFF" w:fill="auto"/>
          </w:tcPr>
          <w:p w14:paraId="1DA59902"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0.6.0</w:t>
            </w:r>
          </w:p>
        </w:tc>
        <w:tc>
          <w:tcPr>
            <w:tcW w:w="850" w:type="dxa"/>
            <w:shd w:val="solid" w:color="FFFFFF" w:fill="auto"/>
          </w:tcPr>
          <w:p w14:paraId="74EB9C8B" w14:textId="77777777" w:rsidR="003F114B" w:rsidRPr="00FE0748" w:rsidRDefault="00CA7CA5"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AIPFS</w:t>
            </w:r>
          </w:p>
        </w:tc>
      </w:tr>
      <w:tr w:rsidR="003F114B" w:rsidRPr="00FE0748" w14:paraId="4DD2C0DE"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PrEx>
        <w:trPr>
          <w:gridAfter w:val="1"/>
          <w:wAfter w:w="9" w:type="dxa"/>
        </w:trPr>
        <w:tc>
          <w:tcPr>
            <w:tcW w:w="799" w:type="dxa"/>
            <w:shd w:val="solid" w:color="FFFFFF" w:fill="auto"/>
          </w:tcPr>
          <w:p w14:paraId="1CB49FFD"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3/11/04</w:t>
            </w:r>
          </w:p>
        </w:tc>
        <w:tc>
          <w:tcPr>
            <w:tcW w:w="1044" w:type="dxa"/>
            <w:shd w:val="solid" w:color="FFFFFF" w:fill="auto"/>
          </w:tcPr>
          <w:p w14:paraId="586A797C"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992" w:type="dxa"/>
            <w:shd w:val="solid" w:color="FFFFFF" w:fill="auto"/>
          </w:tcPr>
          <w:p w14:paraId="07C37C51"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708" w:type="dxa"/>
            <w:shd w:val="solid" w:color="FFFFFF" w:fill="auto"/>
          </w:tcPr>
          <w:p w14:paraId="7184E2F9" w14:textId="77777777" w:rsidR="003F114B" w:rsidRPr="00FE0748" w:rsidRDefault="00CA7CA5"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22.978</w:t>
            </w:r>
          </w:p>
        </w:tc>
        <w:tc>
          <w:tcPr>
            <w:tcW w:w="425" w:type="dxa"/>
            <w:shd w:val="solid" w:color="FFFFFF" w:fill="auto"/>
          </w:tcPr>
          <w:p w14:paraId="12046977"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425" w:type="dxa"/>
            <w:shd w:val="solid" w:color="FFFFFF" w:fill="auto"/>
          </w:tcPr>
          <w:p w14:paraId="4E4EA936"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595" w:type="dxa"/>
            <w:shd w:val="solid" w:color="FFFFFF" w:fill="auto"/>
          </w:tcPr>
          <w:p w14:paraId="3ABE5230"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391" w:type="dxa"/>
            <w:shd w:val="solid" w:color="FFFFFF" w:fill="auto"/>
          </w:tcPr>
          <w:p w14:paraId="3263BF8C"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2409" w:type="dxa"/>
            <w:shd w:val="solid" w:color="FFFFFF" w:fill="auto"/>
          </w:tcPr>
          <w:p w14:paraId="37B83BF8"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Raised to version 1.0.0 for presentation to SA #26</w:t>
            </w:r>
          </w:p>
        </w:tc>
        <w:tc>
          <w:tcPr>
            <w:tcW w:w="567" w:type="dxa"/>
            <w:shd w:val="solid" w:color="FFFFFF" w:fill="auto"/>
          </w:tcPr>
          <w:p w14:paraId="31E17854"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0.6.0</w:t>
            </w:r>
          </w:p>
        </w:tc>
        <w:tc>
          <w:tcPr>
            <w:tcW w:w="567" w:type="dxa"/>
            <w:shd w:val="solid" w:color="FFFFFF" w:fill="auto"/>
          </w:tcPr>
          <w:p w14:paraId="31D20330"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1.0.0</w:t>
            </w:r>
          </w:p>
        </w:tc>
        <w:tc>
          <w:tcPr>
            <w:tcW w:w="850" w:type="dxa"/>
            <w:shd w:val="solid" w:color="FFFFFF" w:fill="auto"/>
          </w:tcPr>
          <w:p w14:paraId="60D105A7" w14:textId="77777777" w:rsidR="003F114B" w:rsidRPr="00FE0748" w:rsidRDefault="00CA7CA5"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AIPFS</w:t>
            </w:r>
          </w:p>
        </w:tc>
      </w:tr>
      <w:tr w:rsidR="003F114B" w:rsidRPr="00FE0748" w14:paraId="2941FFD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PrEx>
        <w:trPr>
          <w:gridAfter w:val="1"/>
          <w:wAfter w:w="9" w:type="dxa"/>
          <w:trHeight w:val="1216"/>
        </w:trPr>
        <w:tc>
          <w:tcPr>
            <w:tcW w:w="799" w:type="dxa"/>
            <w:shd w:val="solid" w:color="FFFFFF" w:fill="auto"/>
          </w:tcPr>
          <w:p w14:paraId="293DDF63" w14:textId="77777777" w:rsidR="003F114B" w:rsidRPr="00FE0748" w:rsidRDefault="00976F5D"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13/1/05</w:t>
            </w:r>
          </w:p>
        </w:tc>
        <w:tc>
          <w:tcPr>
            <w:tcW w:w="1044" w:type="dxa"/>
            <w:shd w:val="solid" w:color="FFFFFF" w:fill="auto"/>
          </w:tcPr>
          <w:p w14:paraId="45AFB188"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992" w:type="dxa"/>
            <w:shd w:val="solid" w:color="FFFFFF" w:fill="auto"/>
          </w:tcPr>
          <w:p w14:paraId="003A7CB6"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708" w:type="dxa"/>
            <w:shd w:val="solid" w:color="FFFFFF" w:fill="auto"/>
          </w:tcPr>
          <w:p w14:paraId="5ECEFE79" w14:textId="77777777" w:rsidR="003F114B" w:rsidRPr="00FE0748" w:rsidRDefault="00CA7CA5"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22.978</w:t>
            </w:r>
          </w:p>
        </w:tc>
        <w:tc>
          <w:tcPr>
            <w:tcW w:w="425" w:type="dxa"/>
            <w:shd w:val="solid" w:color="FFFFFF" w:fill="auto"/>
          </w:tcPr>
          <w:p w14:paraId="4605562E"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425" w:type="dxa"/>
            <w:shd w:val="solid" w:color="FFFFFF" w:fill="auto"/>
          </w:tcPr>
          <w:p w14:paraId="55C7EBFD"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595" w:type="dxa"/>
            <w:shd w:val="solid" w:color="FFFFFF" w:fill="auto"/>
          </w:tcPr>
          <w:p w14:paraId="71B53B79"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391" w:type="dxa"/>
            <w:shd w:val="solid" w:color="FFFFFF" w:fill="auto"/>
          </w:tcPr>
          <w:p w14:paraId="50B786BE" w14:textId="77777777" w:rsidR="003F114B" w:rsidRPr="00FE0748" w:rsidRDefault="003F114B" w:rsidP="00FE0748">
            <w:pPr>
              <w:autoSpaceDE w:val="0"/>
              <w:autoSpaceDN w:val="0"/>
              <w:adjustRightInd w:val="0"/>
              <w:spacing w:after="0"/>
              <w:rPr>
                <w:rFonts w:ascii="Arial" w:eastAsia="Times New Roman" w:hAnsi="Arial" w:cs="Arial"/>
                <w:color w:val="000000"/>
                <w:sz w:val="16"/>
                <w:szCs w:val="16"/>
                <w:lang w:eastAsia="en-GB"/>
              </w:rPr>
            </w:pPr>
          </w:p>
        </w:tc>
        <w:tc>
          <w:tcPr>
            <w:tcW w:w="2409" w:type="dxa"/>
            <w:shd w:val="solid" w:color="FFFFFF" w:fill="auto"/>
          </w:tcPr>
          <w:p w14:paraId="2BB9158B" w14:textId="77777777" w:rsidR="003F114B" w:rsidRPr="00FE0748" w:rsidRDefault="00976F5D"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 xml:space="preserve">Updated based on the discussion of the AIPN email discussion (November 2004) at the AIPN SWG, </w:t>
            </w:r>
            <w:smartTag w:uri="urn:schemas-microsoft-com:office:smarttags" w:element="place">
              <w:smartTag w:uri="urn:schemas-microsoft-com:office:smarttags" w:element="City">
                <w:r w:rsidRPr="00FE0748">
                  <w:rPr>
                    <w:rFonts w:ascii="Arial" w:eastAsia="Times New Roman" w:hAnsi="Arial" w:cs="Arial"/>
                    <w:color w:val="000000"/>
                    <w:sz w:val="16"/>
                    <w:szCs w:val="16"/>
                    <w:lang w:eastAsia="en-GB"/>
                  </w:rPr>
                  <w:t>London</w:t>
                </w:r>
              </w:smartTag>
            </w:smartTag>
            <w:r w:rsidRPr="00FE0748">
              <w:rPr>
                <w:rFonts w:ascii="Arial" w:eastAsia="Times New Roman" w:hAnsi="Arial" w:cs="Arial"/>
                <w:color w:val="000000"/>
                <w:sz w:val="16"/>
                <w:szCs w:val="16"/>
                <w:lang w:eastAsia="en-GB"/>
              </w:rPr>
              <w:t>, 13th -14th January 2004.</w:t>
            </w:r>
          </w:p>
        </w:tc>
        <w:tc>
          <w:tcPr>
            <w:tcW w:w="567" w:type="dxa"/>
            <w:shd w:val="solid" w:color="FFFFFF" w:fill="auto"/>
          </w:tcPr>
          <w:p w14:paraId="767C4C43" w14:textId="77777777" w:rsidR="003F114B" w:rsidRPr="00FE0748" w:rsidRDefault="00976F5D"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1.0.0</w:t>
            </w:r>
          </w:p>
        </w:tc>
        <w:tc>
          <w:tcPr>
            <w:tcW w:w="567" w:type="dxa"/>
            <w:shd w:val="solid" w:color="FFFFFF" w:fill="auto"/>
          </w:tcPr>
          <w:p w14:paraId="19868D38" w14:textId="77777777" w:rsidR="003F114B" w:rsidRPr="00FE0748" w:rsidRDefault="00976F5D"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1.1.0</w:t>
            </w:r>
          </w:p>
        </w:tc>
        <w:tc>
          <w:tcPr>
            <w:tcW w:w="850" w:type="dxa"/>
            <w:shd w:val="solid" w:color="FFFFFF" w:fill="auto"/>
          </w:tcPr>
          <w:p w14:paraId="59E45FF4" w14:textId="77777777" w:rsidR="003F114B" w:rsidRPr="00FE0748" w:rsidRDefault="00CA7CA5"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AIPFS</w:t>
            </w:r>
          </w:p>
        </w:tc>
      </w:tr>
      <w:tr w:rsidR="00EB02AE" w:rsidRPr="00FE0748" w14:paraId="2B243F8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PrEx>
        <w:trPr>
          <w:gridAfter w:val="1"/>
          <w:wAfter w:w="9" w:type="dxa"/>
        </w:trPr>
        <w:tc>
          <w:tcPr>
            <w:tcW w:w="799" w:type="dxa"/>
            <w:shd w:val="solid" w:color="FFFFFF" w:fill="auto"/>
          </w:tcPr>
          <w:p w14:paraId="640099AB" w14:textId="77777777" w:rsidR="00EB02AE" w:rsidRPr="00FE0748" w:rsidRDefault="00EB02AE"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14/1/05</w:t>
            </w:r>
          </w:p>
        </w:tc>
        <w:tc>
          <w:tcPr>
            <w:tcW w:w="1044" w:type="dxa"/>
            <w:shd w:val="solid" w:color="FFFFFF" w:fill="auto"/>
          </w:tcPr>
          <w:p w14:paraId="061428AA" w14:textId="77777777" w:rsidR="00EB02AE" w:rsidRPr="00FE0748" w:rsidRDefault="00EB02AE" w:rsidP="00FE0748">
            <w:pPr>
              <w:autoSpaceDE w:val="0"/>
              <w:autoSpaceDN w:val="0"/>
              <w:adjustRightInd w:val="0"/>
              <w:spacing w:after="0"/>
              <w:rPr>
                <w:rFonts w:ascii="Arial" w:eastAsia="Times New Roman" w:hAnsi="Arial" w:cs="Arial"/>
                <w:color w:val="000000"/>
                <w:sz w:val="16"/>
                <w:szCs w:val="16"/>
                <w:lang w:eastAsia="en-GB"/>
              </w:rPr>
            </w:pPr>
          </w:p>
        </w:tc>
        <w:tc>
          <w:tcPr>
            <w:tcW w:w="992" w:type="dxa"/>
            <w:shd w:val="solid" w:color="FFFFFF" w:fill="auto"/>
          </w:tcPr>
          <w:p w14:paraId="4E68B8AE" w14:textId="77777777" w:rsidR="00EB02AE" w:rsidRPr="00FE0748" w:rsidRDefault="00EB02AE" w:rsidP="00FE0748">
            <w:pPr>
              <w:autoSpaceDE w:val="0"/>
              <w:autoSpaceDN w:val="0"/>
              <w:adjustRightInd w:val="0"/>
              <w:spacing w:after="0"/>
              <w:rPr>
                <w:rFonts w:ascii="Arial" w:eastAsia="Times New Roman" w:hAnsi="Arial" w:cs="Arial"/>
                <w:color w:val="000000"/>
                <w:sz w:val="16"/>
                <w:szCs w:val="16"/>
                <w:lang w:eastAsia="en-GB"/>
              </w:rPr>
            </w:pPr>
          </w:p>
        </w:tc>
        <w:tc>
          <w:tcPr>
            <w:tcW w:w="708" w:type="dxa"/>
            <w:shd w:val="solid" w:color="FFFFFF" w:fill="auto"/>
          </w:tcPr>
          <w:p w14:paraId="2281CA86" w14:textId="77777777" w:rsidR="00EB02AE" w:rsidRPr="00FE0748" w:rsidRDefault="00CA7CA5"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22.978</w:t>
            </w:r>
          </w:p>
        </w:tc>
        <w:tc>
          <w:tcPr>
            <w:tcW w:w="425" w:type="dxa"/>
            <w:shd w:val="solid" w:color="FFFFFF" w:fill="auto"/>
          </w:tcPr>
          <w:p w14:paraId="68432BF4" w14:textId="77777777" w:rsidR="00EB02AE" w:rsidRPr="00FE0748" w:rsidRDefault="00EB02AE" w:rsidP="00FE0748">
            <w:pPr>
              <w:autoSpaceDE w:val="0"/>
              <w:autoSpaceDN w:val="0"/>
              <w:adjustRightInd w:val="0"/>
              <w:spacing w:after="0"/>
              <w:rPr>
                <w:rFonts w:ascii="Arial" w:eastAsia="Times New Roman" w:hAnsi="Arial" w:cs="Arial"/>
                <w:color w:val="000000"/>
                <w:sz w:val="16"/>
                <w:szCs w:val="16"/>
                <w:lang w:eastAsia="en-GB"/>
              </w:rPr>
            </w:pPr>
          </w:p>
        </w:tc>
        <w:tc>
          <w:tcPr>
            <w:tcW w:w="425" w:type="dxa"/>
            <w:shd w:val="solid" w:color="FFFFFF" w:fill="auto"/>
          </w:tcPr>
          <w:p w14:paraId="73FA0F19" w14:textId="77777777" w:rsidR="00EB02AE" w:rsidRPr="00FE0748" w:rsidRDefault="00EB02AE" w:rsidP="00FE0748">
            <w:pPr>
              <w:autoSpaceDE w:val="0"/>
              <w:autoSpaceDN w:val="0"/>
              <w:adjustRightInd w:val="0"/>
              <w:spacing w:after="0"/>
              <w:rPr>
                <w:rFonts w:ascii="Arial" w:eastAsia="Times New Roman" w:hAnsi="Arial" w:cs="Arial"/>
                <w:color w:val="000000"/>
                <w:sz w:val="16"/>
                <w:szCs w:val="16"/>
                <w:lang w:eastAsia="en-GB"/>
              </w:rPr>
            </w:pPr>
          </w:p>
        </w:tc>
        <w:tc>
          <w:tcPr>
            <w:tcW w:w="595" w:type="dxa"/>
            <w:shd w:val="solid" w:color="FFFFFF" w:fill="auto"/>
          </w:tcPr>
          <w:p w14:paraId="5B221BA8" w14:textId="77777777" w:rsidR="00EB02AE" w:rsidRPr="00FE0748" w:rsidRDefault="00EB02AE" w:rsidP="00FE0748">
            <w:pPr>
              <w:autoSpaceDE w:val="0"/>
              <w:autoSpaceDN w:val="0"/>
              <w:adjustRightInd w:val="0"/>
              <w:spacing w:after="0"/>
              <w:rPr>
                <w:rFonts w:ascii="Arial" w:eastAsia="Times New Roman" w:hAnsi="Arial" w:cs="Arial"/>
                <w:color w:val="000000"/>
                <w:sz w:val="16"/>
                <w:szCs w:val="16"/>
                <w:lang w:eastAsia="en-GB"/>
              </w:rPr>
            </w:pPr>
          </w:p>
        </w:tc>
        <w:tc>
          <w:tcPr>
            <w:tcW w:w="391" w:type="dxa"/>
            <w:shd w:val="solid" w:color="FFFFFF" w:fill="auto"/>
          </w:tcPr>
          <w:p w14:paraId="468BD353" w14:textId="77777777" w:rsidR="00EB02AE" w:rsidRPr="00FE0748" w:rsidRDefault="00EB02AE" w:rsidP="00FE0748">
            <w:pPr>
              <w:autoSpaceDE w:val="0"/>
              <w:autoSpaceDN w:val="0"/>
              <w:adjustRightInd w:val="0"/>
              <w:spacing w:after="0"/>
              <w:rPr>
                <w:rFonts w:ascii="Arial" w:eastAsia="Times New Roman" w:hAnsi="Arial" w:cs="Arial"/>
                <w:color w:val="000000"/>
                <w:sz w:val="16"/>
                <w:szCs w:val="16"/>
                <w:lang w:eastAsia="en-GB"/>
              </w:rPr>
            </w:pPr>
          </w:p>
        </w:tc>
        <w:tc>
          <w:tcPr>
            <w:tcW w:w="2409" w:type="dxa"/>
            <w:shd w:val="solid" w:color="FFFFFF" w:fill="auto"/>
          </w:tcPr>
          <w:p w14:paraId="7D36E214" w14:textId="77777777" w:rsidR="00EB02AE" w:rsidRPr="00FE0748" w:rsidRDefault="00EB02AE"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 xml:space="preserve">Output of AIPN SWG, </w:t>
            </w:r>
            <w:smartTag w:uri="urn:schemas-microsoft-com:office:smarttags" w:element="place">
              <w:smartTag w:uri="urn:schemas-microsoft-com:office:smarttags" w:element="City">
                <w:r w:rsidRPr="00FE0748">
                  <w:rPr>
                    <w:rFonts w:ascii="Arial" w:eastAsia="Times New Roman" w:hAnsi="Arial" w:cs="Arial"/>
                    <w:color w:val="000000"/>
                    <w:sz w:val="16"/>
                    <w:szCs w:val="16"/>
                    <w:lang w:eastAsia="en-GB"/>
                  </w:rPr>
                  <w:t>London</w:t>
                </w:r>
              </w:smartTag>
            </w:smartTag>
            <w:r w:rsidRPr="00FE0748">
              <w:rPr>
                <w:rFonts w:ascii="Arial" w:eastAsia="Times New Roman" w:hAnsi="Arial" w:cs="Arial"/>
                <w:color w:val="000000"/>
                <w:sz w:val="16"/>
                <w:szCs w:val="16"/>
                <w:lang w:eastAsia="en-GB"/>
              </w:rPr>
              <w:t>, 13th -14th January 2004.</w:t>
            </w:r>
          </w:p>
        </w:tc>
        <w:tc>
          <w:tcPr>
            <w:tcW w:w="567" w:type="dxa"/>
            <w:shd w:val="solid" w:color="FFFFFF" w:fill="auto"/>
          </w:tcPr>
          <w:p w14:paraId="3D8C0BAE" w14:textId="77777777" w:rsidR="00EB02AE" w:rsidRPr="00FE0748" w:rsidRDefault="00EB02AE"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1.1.0</w:t>
            </w:r>
          </w:p>
        </w:tc>
        <w:tc>
          <w:tcPr>
            <w:tcW w:w="567" w:type="dxa"/>
            <w:shd w:val="solid" w:color="FFFFFF" w:fill="auto"/>
          </w:tcPr>
          <w:p w14:paraId="40A8FA23" w14:textId="77777777" w:rsidR="00EB02AE" w:rsidRPr="00FE0748" w:rsidRDefault="00EB02AE"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1.2.0</w:t>
            </w:r>
          </w:p>
        </w:tc>
        <w:tc>
          <w:tcPr>
            <w:tcW w:w="850" w:type="dxa"/>
            <w:shd w:val="solid" w:color="FFFFFF" w:fill="auto"/>
          </w:tcPr>
          <w:p w14:paraId="2D90E815" w14:textId="77777777" w:rsidR="00EB02AE" w:rsidRPr="00FE0748" w:rsidRDefault="00CA7CA5"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AIPFS</w:t>
            </w:r>
          </w:p>
        </w:tc>
      </w:tr>
      <w:tr w:rsidR="00EB02AE" w:rsidRPr="00FE0748" w14:paraId="7FBE367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PrEx>
        <w:trPr>
          <w:gridAfter w:val="1"/>
          <w:wAfter w:w="9" w:type="dxa"/>
        </w:trPr>
        <w:tc>
          <w:tcPr>
            <w:tcW w:w="799" w:type="dxa"/>
            <w:tcBorders>
              <w:bottom w:val="single" w:sz="6" w:space="0" w:color="auto"/>
            </w:tcBorders>
            <w:shd w:val="solid" w:color="FFFFFF" w:fill="auto"/>
          </w:tcPr>
          <w:p w14:paraId="28A5E5FA" w14:textId="77777777" w:rsidR="00EB02AE" w:rsidRPr="00FE0748" w:rsidRDefault="00DD2A2B"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19/1/05</w:t>
            </w:r>
          </w:p>
        </w:tc>
        <w:tc>
          <w:tcPr>
            <w:tcW w:w="1044" w:type="dxa"/>
            <w:tcBorders>
              <w:bottom w:val="single" w:sz="6" w:space="0" w:color="auto"/>
            </w:tcBorders>
            <w:shd w:val="solid" w:color="FFFFFF" w:fill="auto"/>
          </w:tcPr>
          <w:p w14:paraId="7F7469AE" w14:textId="77777777" w:rsidR="00EB02AE" w:rsidRPr="00FE0748" w:rsidRDefault="00EB02AE" w:rsidP="00FE0748">
            <w:pPr>
              <w:autoSpaceDE w:val="0"/>
              <w:autoSpaceDN w:val="0"/>
              <w:adjustRightInd w:val="0"/>
              <w:spacing w:after="0"/>
              <w:rPr>
                <w:rFonts w:ascii="Arial" w:eastAsia="Times New Roman" w:hAnsi="Arial" w:cs="Arial"/>
                <w:color w:val="000000"/>
                <w:sz w:val="16"/>
                <w:szCs w:val="16"/>
                <w:lang w:eastAsia="en-GB"/>
              </w:rPr>
            </w:pPr>
          </w:p>
        </w:tc>
        <w:tc>
          <w:tcPr>
            <w:tcW w:w="992" w:type="dxa"/>
            <w:tcBorders>
              <w:bottom w:val="single" w:sz="6" w:space="0" w:color="auto"/>
            </w:tcBorders>
            <w:shd w:val="solid" w:color="FFFFFF" w:fill="auto"/>
          </w:tcPr>
          <w:p w14:paraId="30072B74" w14:textId="77777777" w:rsidR="00EB02AE" w:rsidRPr="00FE0748" w:rsidRDefault="00EB02AE" w:rsidP="00FE0748">
            <w:pPr>
              <w:autoSpaceDE w:val="0"/>
              <w:autoSpaceDN w:val="0"/>
              <w:adjustRightInd w:val="0"/>
              <w:spacing w:after="0"/>
              <w:rPr>
                <w:rFonts w:ascii="Arial" w:eastAsia="Times New Roman" w:hAnsi="Arial" w:cs="Arial"/>
                <w:color w:val="000000"/>
                <w:sz w:val="16"/>
                <w:szCs w:val="16"/>
                <w:lang w:eastAsia="en-GB"/>
              </w:rPr>
            </w:pPr>
          </w:p>
        </w:tc>
        <w:tc>
          <w:tcPr>
            <w:tcW w:w="708" w:type="dxa"/>
            <w:tcBorders>
              <w:bottom w:val="single" w:sz="6" w:space="0" w:color="auto"/>
            </w:tcBorders>
            <w:shd w:val="solid" w:color="FFFFFF" w:fill="auto"/>
          </w:tcPr>
          <w:p w14:paraId="1E1AC2B5" w14:textId="77777777" w:rsidR="00EB02AE" w:rsidRPr="00FE0748" w:rsidRDefault="00CA7CA5"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22.978</w:t>
            </w:r>
          </w:p>
        </w:tc>
        <w:tc>
          <w:tcPr>
            <w:tcW w:w="425" w:type="dxa"/>
            <w:tcBorders>
              <w:bottom w:val="single" w:sz="6" w:space="0" w:color="auto"/>
            </w:tcBorders>
            <w:shd w:val="solid" w:color="FFFFFF" w:fill="auto"/>
          </w:tcPr>
          <w:p w14:paraId="03AC4AC3" w14:textId="77777777" w:rsidR="00EB02AE" w:rsidRPr="00FE0748" w:rsidRDefault="00EB02AE" w:rsidP="00FE0748">
            <w:pPr>
              <w:autoSpaceDE w:val="0"/>
              <w:autoSpaceDN w:val="0"/>
              <w:adjustRightInd w:val="0"/>
              <w:spacing w:after="0"/>
              <w:rPr>
                <w:rFonts w:ascii="Arial" w:eastAsia="Times New Roman" w:hAnsi="Arial" w:cs="Arial"/>
                <w:color w:val="000000"/>
                <w:sz w:val="16"/>
                <w:szCs w:val="16"/>
                <w:lang w:eastAsia="en-GB"/>
              </w:rPr>
            </w:pPr>
          </w:p>
        </w:tc>
        <w:tc>
          <w:tcPr>
            <w:tcW w:w="425" w:type="dxa"/>
            <w:tcBorders>
              <w:bottom w:val="single" w:sz="6" w:space="0" w:color="auto"/>
            </w:tcBorders>
            <w:shd w:val="solid" w:color="FFFFFF" w:fill="auto"/>
          </w:tcPr>
          <w:p w14:paraId="03BCC661" w14:textId="77777777" w:rsidR="00EB02AE" w:rsidRPr="00FE0748" w:rsidRDefault="00EB02AE" w:rsidP="00FE0748">
            <w:pPr>
              <w:autoSpaceDE w:val="0"/>
              <w:autoSpaceDN w:val="0"/>
              <w:adjustRightInd w:val="0"/>
              <w:spacing w:after="0"/>
              <w:rPr>
                <w:rFonts w:ascii="Arial" w:eastAsia="Times New Roman" w:hAnsi="Arial" w:cs="Arial"/>
                <w:color w:val="000000"/>
                <w:sz w:val="16"/>
                <w:szCs w:val="16"/>
                <w:lang w:eastAsia="en-GB"/>
              </w:rPr>
            </w:pPr>
          </w:p>
        </w:tc>
        <w:tc>
          <w:tcPr>
            <w:tcW w:w="595" w:type="dxa"/>
            <w:tcBorders>
              <w:bottom w:val="single" w:sz="6" w:space="0" w:color="auto"/>
            </w:tcBorders>
            <w:shd w:val="solid" w:color="FFFFFF" w:fill="auto"/>
          </w:tcPr>
          <w:p w14:paraId="7C1318CE" w14:textId="77777777" w:rsidR="00EB02AE" w:rsidRPr="00FE0748" w:rsidRDefault="00EB02AE" w:rsidP="00FE0748">
            <w:pPr>
              <w:autoSpaceDE w:val="0"/>
              <w:autoSpaceDN w:val="0"/>
              <w:adjustRightInd w:val="0"/>
              <w:spacing w:after="0"/>
              <w:rPr>
                <w:rFonts w:ascii="Arial" w:eastAsia="Times New Roman" w:hAnsi="Arial" w:cs="Arial"/>
                <w:color w:val="000000"/>
                <w:sz w:val="16"/>
                <w:szCs w:val="16"/>
                <w:lang w:eastAsia="en-GB"/>
              </w:rPr>
            </w:pPr>
          </w:p>
        </w:tc>
        <w:tc>
          <w:tcPr>
            <w:tcW w:w="391" w:type="dxa"/>
            <w:tcBorders>
              <w:bottom w:val="single" w:sz="6" w:space="0" w:color="auto"/>
            </w:tcBorders>
            <w:shd w:val="solid" w:color="FFFFFF" w:fill="auto"/>
          </w:tcPr>
          <w:p w14:paraId="03AB7F11" w14:textId="77777777" w:rsidR="00EB02AE" w:rsidRPr="00FE0748" w:rsidRDefault="00EB02AE" w:rsidP="00FE0748">
            <w:pPr>
              <w:autoSpaceDE w:val="0"/>
              <w:autoSpaceDN w:val="0"/>
              <w:adjustRightInd w:val="0"/>
              <w:spacing w:after="0"/>
              <w:rPr>
                <w:rFonts w:ascii="Arial" w:eastAsia="Times New Roman" w:hAnsi="Arial" w:cs="Arial"/>
                <w:color w:val="000000"/>
                <w:sz w:val="16"/>
                <w:szCs w:val="16"/>
                <w:lang w:eastAsia="en-GB"/>
              </w:rPr>
            </w:pPr>
          </w:p>
        </w:tc>
        <w:tc>
          <w:tcPr>
            <w:tcW w:w="2409" w:type="dxa"/>
            <w:tcBorders>
              <w:bottom w:val="single" w:sz="6" w:space="0" w:color="auto"/>
            </w:tcBorders>
            <w:shd w:val="solid" w:color="FFFFFF" w:fill="auto"/>
          </w:tcPr>
          <w:p w14:paraId="653655C3" w14:textId="77777777" w:rsidR="00EB02AE" w:rsidRPr="00FE0748" w:rsidRDefault="00DD2A2B"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Output of AIPN SWG during SA1#27, January 2005</w:t>
            </w:r>
          </w:p>
        </w:tc>
        <w:tc>
          <w:tcPr>
            <w:tcW w:w="567" w:type="dxa"/>
            <w:tcBorders>
              <w:bottom w:val="single" w:sz="6" w:space="0" w:color="auto"/>
            </w:tcBorders>
            <w:shd w:val="solid" w:color="FFFFFF" w:fill="auto"/>
          </w:tcPr>
          <w:p w14:paraId="70850895" w14:textId="77777777" w:rsidR="00EB02AE" w:rsidRPr="00FE0748" w:rsidRDefault="00DD2A2B"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1.2.0</w:t>
            </w:r>
          </w:p>
        </w:tc>
        <w:tc>
          <w:tcPr>
            <w:tcW w:w="567" w:type="dxa"/>
            <w:tcBorders>
              <w:bottom w:val="single" w:sz="6" w:space="0" w:color="auto"/>
            </w:tcBorders>
            <w:shd w:val="solid" w:color="FFFFFF" w:fill="auto"/>
          </w:tcPr>
          <w:p w14:paraId="3AA727CD" w14:textId="77777777" w:rsidR="00EB02AE" w:rsidRPr="00FE0748" w:rsidRDefault="00DD2A2B"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1.3.0</w:t>
            </w:r>
          </w:p>
        </w:tc>
        <w:tc>
          <w:tcPr>
            <w:tcW w:w="850" w:type="dxa"/>
            <w:tcBorders>
              <w:bottom w:val="single" w:sz="6" w:space="0" w:color="auto"/>
            </w:tcBorders>
            <w:shd w:val="solid" w:color="FFFFFF" w:fill="auto"/>
          </w:tcPr>
          <w:p w14:paraId="39AEBE10" w14:textId="77777777" w:rsidR="00EB02AE" w:rsidRPr="00FE0748" w:rsidRDefault="00CA7CA5"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AIPFS</w:t>
            </w:r>
          </w:p>
        </w:tc>
      </w:tr>
      <w:tr w:rsidR="00CA7CA5" w:rsidRPr="00FE0748" w14:paraId="47987756"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PrEx>
        <w:trPr>
          <w:gridAfter w:val="1"/>
          <w:wAfter w:w="9" w:type="dxa"/>
        </w:trPr>
        <w:tc>
          <w:tcPr>
            <w:tcW w:w="799" w:type="dxa"/>
            <w:shd w:val="solid" w:color="FFFFFF" w:fill="auto"/>
          </w:tcPr>
          <w:p w14:paraId="3F3B6398" w14:textId="77777777" w:rsidR="00CA7CA5" w:rsidRPr="00FE0748" w:rsidRDefault="00CA7CA5"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20/1/05</w:t>
            </w:r>
          </w:p>
        </w:tc>
        <w:tc>
          <w:tcPr>
            <w:tcW w:w="1044" w:type="dxa"/>
            <w:shd w:val="solid" w:color="FFFFFF" w:fill="auto"/>
          </w:tcPr>
          <w:p w14:paraId="64689043" w14:textId="77777777" w:rsidR="00CA7CA5" w:rsidRPr="00FE0748" w:rsidRDefault="00CA7CA5" w:rsidP="00FE0748">
            <w:pPr>
              <w:autoSpaceDE w:val="0"/>
              <w:autoSpaceDN w:val="0"/>
              <w:adjustRightInd w:val="0"/>
              <w:spacing w:after="0"/>
              <w:rPr>
                <w:rFonts w:ascii="Arial" w:eastAsia="Times New Roman" w:hAnsi="Arial" w:cs="Arial"/>
                <w:color w:val="000000"/>
                <w:sz w:val="16"/>
                <w:szCs w:val="16"/>
                <w:lang w:eastAsia="en-GB"/>
              </w:rPr>
            </w:pPr>
          </w:p>
        </w:tc>
        <w:tc>
          <w:tcPr>
            <w:tcW w:w="992" w:type="dxa"/>
            <w:shd w:val="solid" w:color="FFFFFF" w:fill="auto"/>
          </w:tcPr>
          <w:p w14:paraId="1A735693" w14:textId="77777777" w:rsidR="00CA7CA5" w:rsidRPr="00FE0748" w:rsidRDefault="00CA7CA5"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S1-05213</w:t>
            </w:r>
          </w:p>
        </w:tc>
        <w:tc>
          <w:tcPr>
            <w:tcW w:w="708" w:type="dxa"/>
            <w:shd w:val="solid" w:color="FFFFFF" w:fill="auto"/>
          </w:tcPr>
          <w:p w14:paraId="55CCFF05" w14:textId="77777777" w:rsidR="00CA7CA5" w:rsidRPr="00FE0748" w:rsidRDefault="00CA7CA5"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22.978</w:t>
            </w:r>
          </w:p>
        </w:tc>
        <w:tc>
          <w:tcPr>
            <w:tcW w:w="425" w:type="dxa"/>
            <w:shd w:val="solid" w:color="FFFFFF" w:fill="auto"/>
          </w:tcPr>
          <w:p w14:paraId="346056CE" w14:textId="77777777" w:rsidR="00CA7CA5" w:rsidRPr="00FE0748" w:rsidRDefault="00CA7CA5" w:rsidP="00FE0748">
            <w:pPr>
              <w:autoSpaceDE w:val="0"/>
              <w:autoSpaceDN w:val="0"/>
              <w:adjustRightInd w:val="0"/>
              <w:spacing w:after="0"/>
              <w:rPr>
                <w:rFonts w:ascii="Arial" w:eastAsia="Times New Roman" w:hAnsi="Arial" w:cs="Arial"/>
                <w:color w:val="000000"/>
                <w:sz w:val="16"/>
                <w:szCs w:val="16"/>
                <w:lang w:eastAsia="en-GB"/>
              </w:rPr>
            </w:pPr>
          </w:p>
        </w:tc>
        <w:tc>
          <w:tcPr>
            <w:tcW w:w="425" w:type="dxa"/>
            <w:shd w:val="solid" w:color="FFFFFF" w:fill="auto"/>
          </w:tcPr>
          <w:p w14:paraId="6EEEFD91" w14:textId="77777777" w:rsidR="00CA7CA5" w:rsidRPr="00FE0748" w:rsidRDefault="00CA7CA5" w:rsidP="00FE0748">
            <w:pPr>
              <w:autoSpaceDE w:val="0"/>
              <w:autoSpaceDN w:val="0"/>
              <w:adjustRightInd w:val="0"/>
              <w:spacing w:after="0"/>
              <w:rPr>
                <w:rFonts w:ascii="Arial" w:eastAsia="Times New Roman" w:hAnsi="Arial" w:cs="Arial"/>
                <w:color w:val="000000"/>
                <w:sz w:val="16"/>
                <w:szCs w:val="16"/>
                <w:lang w:eastAsia="en-GB"/>
              </w:rPr>
            </w:pPr>
          </w:p>
        </w:tc>
        <w:tc>
          <w:tcPr>
            <w:tcW w:w="595" w:type="dxa"/>
            <w:shd w:val="solid" w:color="FFFFFF" w:fill="auto"/>
          </w:tcPr>
          <w:p w14:paraId="6182909F" w14:textId="77777777" w:rsidR="00CA7CA5" w:rsidRPr="00FE0748" w:rsidRDefault="00CA7CA5" w:rsidP="00FE0748">
            <w:pPr>
              <w:autoSpaceDE w:val="0"/>
              <w:autoSpaceDN w:val="0"/>
              <w:adjustRightInd w:val="0"/>
              <w:spacing w:after="0"/>
              <w:rPr>
                <w:rFonts w:ascii="Arial" w:eastAsia="Times New Roman" w:hAnsi="Arial" w:cs="Arial"/>
                <w:color w:val="000000"/>
                <w:sz w:val="16"/>
                <w:szCs w:val="16"/>
                <w:lang w:eastAsia="en-GB"/>
              </w:rPr>
            </w:pPr>
          </w:p>
        </w:tc>
        <w:tc>
          <w:tcPr>
            <w:tcW w:w="391" w:type="dxa"/>
            <w:shd w:val="solid" w:color="FFFFFF" w:fill="auto"/>
          </w:tcPr>
          <w:p w14:paraId="68F301CB" w14:textId="77777777" w:rsidR="00CA7CA5" w:rsidRPr="00FE0748" w:rsidRDefault="00CA7CA5" w:rsidP="00FE0748">
            <w:pPr>
              <w:autoSpaceDE w:val="0"/>
              <w:autoSpaceDN w:val="0"/>
              <w:adjustRightInd w:val="0"/>
              <w:spacing w:after="0"/>
              <w:rPr>
                <w:rFonts w:ascii="Arial" w:eastAsia="Times New Roman" w:hAnsi="Arial" w:cs="Arial"/>
                <w:color w:val="000000"/>
                <w:sz w:val="16"/>
                <w:szCs w:val="16"/>
                <w:lang w:eastAsia="en-GB"/>
              </w:rPr>
            </w:pPr>
          </w:p>
        </w:tc>
        <w:tc>
          <w:tcPr>
            <w:tcW w:w="2409" w:type="dxa"/>
            <w:shd w:val="solid" w:color="FFFFFF" w:fill="auto"/>
          </w:tcPr>
          <w:p w14:paraId="4D98C760" w14:textId="77777777" w:rsidR="00CA7CA5" w:rsidRPr="00FE0748" w:rsidRDefault="00CA7CA5"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Upgraded to version 2.0.0 for approval at SA #27</w:t>
            </w:r>
          </w:p>
        </w:tc>
        <w:tc>
          <w:tcPr>
            <w:tcW w:w="567" w:type="dxa"/>
            <w:shd w:val="solid" w:color="FFFFFF" w:fill="auto"/>
          </w:tcPr>
          <w:p w14:paraId="792586A9" w14:textId="77777777" w:rsidR="00CA7CA5" w:rsidRPr="00FE0748" w:rsidRDefault="00CA7CA5"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1.3.0</w:t>
            </w:r>
          </w:p>
        </w:tc>
        <w:tc>
          <w:tcPr>
            <w:tcW w:w="567" w:type="dxa"/>
            <w:shd w:val="solid" w:color="FFFFFF" w:fill="auto"/>
          </w:tcPr>
          <w:p w14:paraId="2FAC0AF7" w14:textId="77777777" w:rsidR="00CA7CA5" w:rsidRPr="00FE0748" w:rsidRDefault="00CA7CA5"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2.0.0</w:t>
            </w:r>
          </w:p>
        </w:tc>
        <w:tc>
          <w:tcPr>
            <w:tcW w:w="850" w:type="dxa"/>
            <w:shd w:val="solid" w:color="FFFFFF" w:fill="auto"/>
          </w:tcPr>
          <w:p w14:paraId="762D6C16" w14:textId="77777777" w:rsidR="00CA7CA5" w:rsidRPr="00FE0748" w:rsidRDefault="00CA7CA5"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AIPFS</w:t>
            </w:r>
          </w:p>
        </w:tc>
      </w:tr>
      <w:tr w:rsidR="00CE6AC4" w:rsidRPr="00FE0748" w14:paraId="41A1491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PrEx>
        <w:trPr>
          <w:gridAfter w:val="1"/>
          <w:wAfter w:w="9" w:type="dxa"/>
        </w:trPr>
        <w:tc>
          <w:tcPr>
            <w:tcW w:w="799" w:type="dxa"/>
            <w:shd w:val="solid" w:color="FFFFFF" w:fill="auto"/>
          </w:tcPr>
          <w:p w14:paraId="3F26F516" w14:textId="77777777" w:rsidR="00CE6AC4" w:rsidRPr="00FE0748" w:rsidRDefault="00CE6AC4"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S</w:t>
            </w:r>
            <w:r w:rsidR="000502CE" w:rsidRPr="00FE0748">
              <w:rPr>
                <w:rFonts w:ascii="Arial" w:eastAsia="Times New Roman" w:hAnsi="Arial" w:cs="Arial"/>
                <w:color w:val="000000"/>
                <w:sz w:val="16"/>
                <w:szCs w:val="16"/>
                <w:lang w:eastAsia="en-GB"/>
              </w:rPr>
              <w:t>P-27</w:t>
            </w:r>
          </w:p>
        </w:tc>
        <w:tc>
          <w:tcPr>
            <w:tcW w:w="1044" w:type="dxa"/>
            <w:shd w:val="solid" w:color="FFFFFF" w:fill="auto"/>
          </w:tcPr>
          <w:p w14:paraId="54951479" w14:textId="77777777" w:rsidR="00CE6AC4" w:rsidRPr="00FE0748" w:rsidRDefault="000502CE"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SP-050069</w:t>
            </w:r>
          </w:p>
        </w:tc>
        <w:tc>
          <w:tcPr>
            <w:tcW w:w="992" w:type="dxa"/>
            <w:shd w:val="solid" w:color="FFFFFF" w:fill="auto"/>
          </w:tcPr>
          <w:p w14:paraId="763F4ABC" w14:textId="77777777" w:rsidR="00CE6AC4" w:rsidRPr="00FE0748" w:rsidRDefault="000502CE"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S1-05213</w:t>
            </w:r>
          </w:p>
        </w:tc>
        <w:tc>
          <w:tcPr>
            <w:tcW w:w="708" w:type="dxa"/>
            <w:shd w:val="solid" w:color="FFFFFF" w:fill="auto"/>
          </w:tcPr>
          <w:p w14:paraId="7522F3E6" w14:textId="77777777" w:rsidR="00CE6AC4" w:rsidRPr="00FE0748" w:rsidRDefault="000502CE"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22.978</w:t>
            </w:r>
          </w:p>
        </w:tc>
        <w:tc>
          <w:tcPr>
            <w:tcW w:w="425" w:type="dxa"/>
            <w:shd w:val="solid" w:color="FFFFFF" w:fill="auto"/>
          </w:tcPr>
          <w:p w14:paraId="58F3A415" w14:textId="77777777" w:rsidR="00CE6AC4" w:rsidRPr="00FE0748" w:rsidRDefault="00CE6AC4" w:rsidP="00FE0748">
            <w:pPr>
              <w:autoSpaceDE w:val="0"/>
              <w:autoSpaceDN w:val="0"/>
              <w:adjustRightInd w:val="0"/>
              <w:spacing w:after="0"/>
              <w:rPr>
                <w:rFonts w:ascii="Arial" w:eastAsia="Times New Roman" w:hAnsi="Arial" w:cs="Arial"/>
                <w:color w:val="000000"/>
                <w:sz w:val="16"/>
                <w:szCs w:val="16"/>
                <w:lang w:eastAsia="en-GB"/>
              </w:rPr>
            </w:pPr>
          </w:p>
        </w:tc>
        <w:tc>
          <w:tcPr>
            <w:tcW w:w="425" w:type="dxa"/>
            <w:shd w:val="solid" w:color="FFFFFF" w:fill="auto"/>
          </w:tcPr>
          <w:p w14:paraId="15EA9844" w14:textId="77777777" w:rsidR="00CE6AC4" w:rsidRPr="00FE0748" w:rsidRDefault="00CE6AC4" w:rsidP="00FE0748">
            <w:pPr>
              <w:autoSpaceDE w:val="0"/>
              <w:autoSpaceDN w:val="0"/>
              <w:adjustRightInd w:val="0"/>
              <w:spacing w:after="0"/>
              <w:rPr>
                <w:rFonts w:ascii="Arial" w:eastAsia="Times New Roman" w:hAnsi="Arial" w:cs="Arial"/>
                <w:color w:val="000000"/>
                <w:sz w:val="16"/>
                <w:szCs w:val="16"/>
                <w:lang w:eastAsia="en-GB"/>
              </w:rPr>
            </w:pPr>
          </w:p>
        </w:tc>
        <w:tc>
          <w:tcPr>
            <w:tcW w:w="595" w:type="dxa"/>
            <w:shd w:val="solid" w:color="FFFFFF" w:fill="auto"/>
          </w:tcPr>
          <w:p w14:paraId="63E02BFD" w14:textId="77777777" w:rsidR="00CE6AC4" w:rsidRPr="00FE0748" w:rsidRDefault="00CE6AC4" w:rsidP="00FE0748">
            <w:pPr>
              <w:autoSpaceDE w:val="0"/>
              <w:autoSpaceDN w:val="0"/>
              <w:adjustRightInd w:val="0"/>
              <w:spacing w:after="0"/>
              <w:rPr>
                <w:rFonts w:ascii="Arial" w:eastAsia="Times New Roman" w:hAnsi="Arial" w:cs="Arial"/>
                <w:color w:val="000000"/>
                <w:sz w:val="16"/>
                <w:szCs w:val="16"/>
                <w:lang w:eastAsia="en-GB"/>
              </w:rPr>
            </w:pPr>
          </w:p>
        </w:tc>
        <w:tc>
          <w:tcPr>
            <w:tcW w:w="391" w:type="dxa"/>
            <w:shd w:val="solid" w:color="FFFFFF" w:fill="auto"/>
          </w:tcPr>
          <w:p w14:paraId="2A046719" w14:textId="77777777" w:rsidR="00CE6AC4" w:rsidRPr="00FE0748" w:rsidRDefault="00CE6AC4" w:rsidP="00FE0748">
            <w:pPr>
              <w:autoSpaceDE w:val="0"/>
              <w:autoSpaceDN w:val="0"/>
              <w:adjustRightInd w:val="0"/>
              <w:spacing w:after="0"/>
              <w:rPr>
                <w:rFonts w:ascii="Arial" w:eastAsia="Times New Roman" w:hAnsi="Arial" w:cs="Arial"/>
                <w:color w:val="000000"/>
                <w:sz w:val="16"/>
                <w:szCs w:val="16"/>
                <w:lang w:eastAsia="en-GB"/>
              </w:rPr>
            </w:pPr>
          </w:p>
        </w:tc>
        <w:tc>
          <w:tcPr>
            <w:tcW w:w="2409" w:type="dxa"/>
            <w:shd w:val="solid" w:color="FFFFFF" w:fill="auto"/>
          </w:tcPr>
          <w:p w14:paraId="05F3E9ED" w14:textId="77777777" w:rsidR="00CE6AC4" w:rsidRPr="00FE0748" w:rsidRDefault="000502CE"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Approved at SA #27</w:t>
            </w:r>
          </w:p>
        </w:tc>
        <w:tc>
          <w:tcPr>
            <w:tcW w:w="567" w:type="dxa"/>
            <w:shd w:val="solid" w:color="FFFFFF" w:fill="auto"/>
          </w:tcPr>
          <w:p w14:paraId="7961D347" w14:textId="77777777" w:rsidR="00CE6AC4" w:rsidRPr="00FE0748" w:rsidRDefault="000502CE"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2.0.0</w:t>
            </w:r>
          </w:p>
        </w:tc>
        <w:tc>
          <w:tcPr>
            <w:tcW w:w="567" w:type="dxa"/>
            <w:shd w:val="solid" w:color="FFFFFF" w:fill="auto"/>
          </w:tcPr>
          <w:p w14:paraId="38F3551D" w14:textId="77777777" w:rsidR="00CE6AC4" w:rsidRPr="00FE0748" w:rsidRDefault="000502CE"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7.0.0</w:t>
            </w:r>
          </w:p>
        </w:tc>
        <w:tc>
          <w:tcPr>
            <w:tcW w:w="850" w:type="dxa"/>
            <w:shd w:val="solid" w:color="FFFFFF" w:fill="auto"/>
          </w:tcPr>
          <w:p w14:paraId="6A14F8FF" w14:textId="77777777" w:rsidR="00CE6AC4" w:rsidRPr="00FE0748" w:rsidRDefault="000502CE" w:rsidP="00FE0748">
            <w:pPr>
              <w:autoSpaceDE w:val="0"/>
              <w:autoSpaceDN w:val="0"/>
              <w:adjustRightInd w:val="0"/>
              <w:spacing w:after="0"/>
              <w:rPr>
                <w:rFonts w:ascii="Arial" w:eastAsia="Times New Roman" w:hAnsi="Arial" w:cs="Arial"/>
                <w:color w:val="000000"/>
                <w:sz w:val="16"/>
                <w:szCs w:val="16"/>
                <w:lang w:eastAsia="en-GB"/>
              </w:rPr>
            </w:pPr>
            <w:r w:rsidRPr="00FE0748">
              <w:rPr>
                <w:rFonts w:ascii="Arial" w:eastAsia="Times New Roman" w:hAnsi="Arial" w:cs="Arial"/>
                <w:color w:val="000000"/>
                <w:sz w:val="16"/>
                <w:szCs w:val="16"/>
                <w:lang w:eastAsia="en-GB"/>
              </w:rPr>
              <w:t>AIPFS</w:t>
            </w:r>
          </w:p>
        </w:tc>
      </w:tr>
      <w:tr w:rsidR="00FE0748" w:rsidRPr="00FE0748" w14:paraId="1C1CE7E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PrEx>
        <w:trPr>
          <w:gridAfter w:val="1"/>
          <w:wAfter w:w="9" w:type="dxa"/>
        </w:trPr>
        <w:tc>
          <w:tcPr>
            <w:tcW w:w="799" w:type="dxa"/>
            <w:tcBorders>
              <w:bottom w:val="single" w:sz="4" w:space="0" w:color="auto"/>
            </w:tcBorders>
            <w:shd w:val="solid" w:color="FFFFFF" w:fill="auto"/>
          </w:tcPr>
          <w:p w14:paraId="637D09BC"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SP-28</w:t>
            </w:r>
          </w:p>
        </w:tc>
        <w:tc>
          <w:tcPr>
            <w:tcW w:w="1044" w:type="dxa"/>
            <w:tcBorders>
              <w:bottom w:val="single" w:sz="4" w:space="0" w:color="auto"/>
            </w:tcBorders>
            <w:shd w:val="solid" w:color="FFFFFF" w:fill="auto"/>
          </w:tcPr>
          <w:p w14:paraId="4EEB551A"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SP-050223</w:t>
            </w:r>
          </w:p>
        </w:tc>
        <w:tc>
          <w:tcPr>
            <w:tcW w:w="992" w:type="dxa"/>
            <w:tcBorders>
              <w:bottom w:val="single" w:sz="4" w:space="0" w:color="auto"/>
            </w:tcBorders>
            <w:shd w:val="solid" w:color="FFFFFF" w:fill="auto"/>
          </w:tcPr>
          <w:p w14:paraId="352C9E30"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S1-050496</w:t>
            </w:r>
          </w:p>
        </w:tc>
        <w:tc>
          <w:tcPr>
            <w:tcW w:w="708" w:type="dxa"/>
            <w:tcBorders>
              <w:bottom w:val="single" w:sz="4" w:space="0" w:color="auto"/>
            </w:tcBorders>
            <w:shd w:val="solid" w:color="FFFFFF" w:fill="auto"/>
          </w:tcPr>
          <w:p w14:paraId="0BBD65D1"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22.978</w:t>
            </w:r>
          </w:p>
        </w:tc>
        <w:tc>
          <w:tcPr>
            <w:tcW w:w="425" w:type="dxa"/>
            <w:tcBorders>
              <w:bottom w:val="single" w:sz="4" w:space="0" w:color="auto"/>
            </w:tcBorders>
            <w:shd w:val="solid" w:color="FFFFFF" w:fill="auto"/>
          </w:tcPr>
          <w:p w14:paraId="7BF7B640"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001</w:t>
            </w:r>
          </w:p>
        </w:tc>
        <w:tc>
          <w:tcPr>
            <w:tcW w:w="425" w:type="dxa"/>
            <w:tcBorders>
              <w:bottom w:val="single" w:sz="4" w:space="0" w:color="auto"/>
            </w:tcBorders>
            <w:shd w:val="solid" w:color="FFFFFF" w:fill="auto"/>
          </w:tcPr>
          <w:p w14:paraId="69179F59"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595" w:type="dxa"/>
            <w:tcBorders>
              <w:bottom w:val="single" w:sz="4" w:space="0" w:color="auto"/>
            </w:tcBorders>
            <w:shd w:val="solid" w:color="FFFFFF" w:fill="auto"/>
          </w:tcPr>
          <w:p w14:paraId="4A48FAF7"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Rel-7</w:t>
            </w:r>
          </w:p>
        </w:tc>
        <w:tc>
          <w:tcPr>
            <w:tcW w:w="391" w:type="dxa"/>
            <w:tcBorders>
              <w:bottom w:val="single" w:sz="4" w:space="0" w:color="auto"/>
            </w:tcBorders>
            <w:shd w:val="solid" w:color="FFFFFF" w:fill="auto"/>
          </w:tcPr>
          <w:p w14:paraId="6CD0A334"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F</w:t>
            </w:r>
          </w:p>
        </w:tc>
        <w:tc>
          <w:tcPr>
            <w:tcW w:w="2409" w:type="dxa"/>
            <w:tcBorders>
              <w:bottom w:val="single" w:sz="4" w:space="0" w:color="auto"/>
            </w:tcBorders>
            <w:shd w:val="solid" w:color="FFFFFF" w:fill="auto"/>
          </w:tcPr>
          <w:p w14:paraId="1B11FB0D"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Corrections to TR 22.978</w:t>
            </w:r>
          </w:p>
        </w:tc>
        <w:tc>
          <w:tcPr>
            <w:tcW w:w="567" w:type="dxa"/>
            <w:tcBorders>
              <w:bottom w:val="single" w:sz="4" w:space="0" w:color="auto"/>
            </w:tcBorders>
            <w:shd w:val="solid" w:color="FFFFFF" w:fill="auto"/>
          </w:tcPr>
          <w:p w14:paraId="1BD8F0A0"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7.0.0</w:t>
            </w:r>
          </w:p>
        </w:tc>
        <w:tc>
          <w:tcPr>
            <w:tcW w:w="567" w:type="dxa"/>
            <w:tcBorders>
              <w:bottom w:val="single" w:sz="4" w:space="0" w:color="auto"/>
            </w:tcBorders>
            <w:shd w:val="solid" w:color="FFFFFF" w:fill="auto"/>
          </w:tcPr>
          <w:p w14:paraId="6C93E7DD"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7.1.0</w:t>
            </w:r>
          </w:p>
        </w:tc>
        <w:tc>
          <w:tcPr>
            <w:tcW w:w="850" w:type="dxa"/>
            <w:tcBorders>
              <w:bottom w:val="single" w:sz="4" w:space="0" w:color="auto"/>
            </w:tcBorders>
            <w:shd w:val="solid" w:color="FFFFFF" w:fill="auto"/>
          </w:tcPr>
          <w:p w14:paraId="0132FCE7"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AIPFS</w:t>
            </w:r>
          </w:p>
        </w:tc>
      </w:tr>
      <w:tr w:rsidR="00FE0748" w:rsidRPr="00FE0748" w14:paraId="5BBB3CF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PrEx>
        <w:trPr>
          <w:gridAfter w:val="1"/>
          <w:wAfter w:w="9" w:type="dxa"/>
        </w:trPr>
        <w:tc>
          <w:tcPr>
            <w:tcW w:w="799" w:type="dxa"/>
            <w:tcBorders>
              <w:bottom w:val="single" w:sz="4" w:space="0" w:color="auto"/>
            </w:tcBorders>
            <w:shd w:val="solid" w:color="FFFFFF" w:fill="auto"/>
          </w:tcPr>
          <w:p w14:paraId="1BF8AB43"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SP-28</w:t>
            </w:r>
          </w:p>
        </w:tc>
        <w:tc>
          <w:tcPr>
            <w:tcW w:w="1044" w:type="dxa"/>
            <w:tcBorders>
              <w:bottom w:val="single" w:sz="4" w:space="0" w:color="auto"/>
            </w:tcBorders>
            <w:shd w:val="solid" w:color="FFFFFF" w:fill="auto"/>
          </w:tcPr>
          <w:p w14:paraId="2DCEE65F"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SP-050223</w:t>
            </w:r>
          </w:p>
        </w:tc>
        <w:tc>
          <w:tcPr>
            <w:tcW w:w="992" w:type="dxa"/>
            <w:tcBorders>
              <w:bottom w:val="single" w:sz="4" w:space="0" w:color="auto"/>
            </w:tcBorders>
            <w:shd w:val="solid" w:color="FFFFFF" w:fill="auto"/>
          </w:tcPr>
          <w:p w14:paraId="75688F1B"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S1-050497</w:t>
            </w:r>
          </w:p>
        </w:tc>
        <w:tc>
          <w:tcPr>
            <w:tcW w:w="708" w:type="dxa"/>
            <w:tcBorders>
              <w:bottom w:val="single" w:sz="4" w:space="0" w:color="auto"/>
            </w:tcBorders>
            <w:shd w:val="solid" w:color="FFFFFF" w:fill="auto"/>
          </w:tcPr>
          <w:p w14:paraId="4746F708"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22.978</w:t>
            </w:r>
          </w:p>
        </w:tc>
        <w:tc>
          <w:tcPr>
            <w:tcW w:w="425" w:type="dxa"/>
            <w:tcBorders>
              <w:bottom w:val="single" w:sz="4" w:space="0" w:color="auto"/>
            </w:tcBorders>
            <w:shd w:val="solid" w:color="FFFFFF" w:fill="auto"/>
          </w:tcPr>
          <w:p w14:paraId="087FC5A7"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002</w:t>
            </w:r>
          </w:p>
        </w:tc>
        <w:tc>
          <w:tcPr>
            <w:tcW w:w="425" w:type="dxa"/>
            <w:tcBorders>
              <w:bottom w:val="single" w:sz="4" w:space="0" w:color="auto"/>
            </w:tcBorders>
            <w:shd w:val="solid" w:color="FFFFFF" w:fill="auto"/>
          </w:tcPr>
          <w:p w14:paraId="28CE3FAE"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595" w:type="dxa"/>
            <w:tcBorders>
              <w:bottom w:val="single" w:sz="4" w:space="0" w:color="auto"/>
            </w:tcBorders>
            <w:shd w:val="solid" w:color="FFFFFF" w:fill="auto"/>
          </w:tcPr>
          <w:p w14:paraId="0B6DCFE7"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Rel-7</w:t>
            </w:r>
          </w:p>
        </w:tc>
        <w:tc>
          <w:tcPr>
            <w:tcW w:w="391" w:type="dxa"/>
            <w:tcBorders>
              <w:bottom w:val="single" w:sz="4" w:space="0" w:color="auto"/>
            </w:tcBorders>
            <w:shd w:val="solid" w:color="FFFFFF" w:fill="auto"/>
          </w:tcPr>
          <w:p w14:paraId="0ECD94A8"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F</w:t>
            </w:r>
          </w:p>
        </w:tc>
        <w:tc>
          <w:tcPr>
            <w:tcW w:w="2409" w:type="dxa"/>
            <w:tcBorders>
              <w:bottom w:val="single" w:sz="4" w:space="0" w:color="auto"/>
            </w:tcBorders>
            <w:shd w:val="solid" w:color="FFFFFF" w:fill="auto"/>
          </w:tcPr>
          <w:p w14:paraId="7FCCAC4C"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Improvements to Key Aspects of an AIPN</w:t>
            </w:r>
          </w:p>
        </w:tc>
        <w:tc>
          <w:tcPr>
            <w:tcW w:w="567" w:type="dxa"/>
            <w:tcBorders>
              <w:bottom w:val="single" w:sz="4" w:space="0" w:color="auto"/>
            </w:tcBorders>
            <w:shd w:val="solid" w:color="FFFFFF" w:fill="auto"/>
          </w:tcPr>
          <w:p w14:paraId="69FAD372"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7.0.0</w:t>
            </w:r>
          </w:p>
        </w:tc>
        <w:tc>
          <w:tcPr>
            <w:tcW w:w="567" w:type="dxa"/>
            <w:tcBorders>
              <w:bottom w:val="single" w:sz="4" w:space="0" w:color="auto"/>
            </w:tcBorders>
            <w:shd w:val="solid" w:color="FFFFFF" w:fill="auto"/>
          </w:tcPr>
          <w:p w14:paraId="568EB5B9"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7.1.0</w:t>
            </w:r>
          </w:p>
        </w:tc>
        <w:tc>
          <w:tcPr>
            <w:tcW w:w="850" w:type="dxa"/>
            <w:tcBorders>
              <w:bottom w:val="single" w:sz="4" w:space="0" w:color="auto"/>
            </w:tcBorders>
            <w:shd w:val="solid" w:color="FFFFFF" w:fill="auto"/>
          </w:tcPr>
          <w:p w14:paraId="3BDE56F8"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AIPFS</w:t>
            </w:r>
          </w:p>
        </w:tc>
      </w:tr>
      <w:tr w:rsidR="00FE0748" w:rsidRPr="00DF5426" w14:paraId="4710A4A6"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PrEx>
        <w:trPr>
          <w:gridAfter w:val="1"/>
          <w:wAfter w:w="9" w:type="dxa"/>
        </w:trPr>
        <w:tc>
          <w:tcPr>
            <w:tcW w:w="799" w:type="dxa"/>
            <w:tcBorders>
              <w:bottom w:val="single" w:sz="4" w:space="0" w:color="auto"/>
            </w:tcBorders>
            <w:shd w:val="solid" w:color="FFFFFF" w:fill="auto"/>
          </w:tcPr>
          <w:p w14:paraId="391F8808"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SP-28</w:t>
            </w:r>
          </w:p>
        </w:tc>
        <w:tc>
          <w:tcPr>
            <w:tcW w:w="1044" w:type="dxa"/>
            <w:tcBorders>
              <w:bottom w:val="single" w:sz="4" w:space="0" w:color="auto"/>
            </w:tcBorders>
            <w:shd w:val="solid" w:color="FFFFFF" w:fill="auto"/>
          </w:tcPr>
          <w:p w14:paraId="09B277BF"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SP-050223</w:t>
            </w:r>
          </w:p>
        </w:tc>
        <w:tc>
          <w:tcPr>
            <w:tcW w:w="992" w:type="dxa"/>
            <w:tcBorders>
              <w:bottom w:val="single" w:sz="4" w:space="0" w:color="auto"/>
            </w:tcBorders>
            <w:shd w:val="solid" w:color="FFFFFF" w:fill="auto"/>
          </w:tcPr>
          <w:p w14:paraId="1EA88FE3"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S1-050498</w:t>
            </w:r>
          </w:p>
        </w:tc>
        <w:tc>
          <w:tcPr>
            <w:tcW w:w="708" w:type="dxa"/>
            <w:tcBorders>
              <w:bottom w:val="single" w:sz="4" w:space="0" w:color="auto"/>
            </w:tcBorders>
            <w:shd w:val="solid" w:color="FFFFFF" w:fill="auto"/>
          </w:tcPr>
          <w:p w14:paraId="43A4C577"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22.978</w:t>
            </w:r>
          </w:p>
        </w:tc>
        <w:tc>
          <w:tcPr>
            <w:tcW w:w="425" w:type="dxa"/>
            <w:tcBorders>
              <w:bottom w:val="single" w:sz="4" w:space="0" w:color="auto"/>
            </w:tcBorders>
            <w:shd w:val="solid" w:color="FFFFFF" w:fill="auto"/>
          </w:tcPr>
          <w:p w14:paraId="23384371"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003</w:t>
            </w:r>
          </w:p>
        </w:tc>
        <w:tc>
          <w:tcPr>
            <w:tcW w:w="425" w:type="dxa"/>
            <w:tcBorders>
              <w:bottom w:val="single" w:sz="4" w:space="0" w:color="auto"/>
            </w:tcBorders>
            <w:shd w:val="solid" w:color="FFFFFF" w:fill="auto"/>
          </w:tcPr>
          <w:p w14:paraId="40801E64"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595" w:type="dxa"/>
            <w:tcBorders>
              <w:bottom w:val="single" w:sz="4" w:space="0" w:color="auto"/>
            </w:tcBorders>
            <w:shd w:val="solid" w:color="FFFFFF" w:fill="auto"/>
          </w:tcPr>
          <w:p w14:paraId="0E1AC217"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Rel-7</w:t>
            </w:r>
          </w:p>
        </w:tc>
        <w:tc>
          <w:tcPr>
            <w:tcW w:w="391" w:type="dxa"/>
            <w:tcBorders>
              <w:bottom w:val="single" w:sz="4" w:space="0" w:color="auto"/>
            </w:tcBorders>
            <w:shd w:val="solid" w:color="FFFFFF" w:fill="auto"/>
          </w:tcPr>
          <w:p w14:paraId="3394A514"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F</w:t>
            </w:r>
          </w:p>
        </w:tc>
        <w:tc>
          <w:tcPr>
            <w:tcW w:w="2409" w:type="dxa"/>
            <w:tcBorders>
              <w:bottom w:val="single" w:sz="4" w:space="0" w:color="auto"/>
            </w:tcBorders>
            <w:shd w:val="solid" w:color="FFFFFF" w:fill="auto"/>
          </w:tcPr>
          <w:p w14:paraId="688DB6FF"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Improvement of TR 22.978 Annexes</w:t>
            </w:r>
          </w:p>
        </w:tc>
        <w:tc>
          <w:tcPr>
            <w:tcW w:w="567" w:type="dxa"/>
            <w:tcBorders>
              <w:bottom w:val="single" w:sz="4" w:space="0" w:color="auto"/>
            </w:tcBorders>
            <w:shd w:val="solid" w:color="FFFFFF" w:fill="auto"/>
          </w:tcPr>
          <w:p w14:paraId="1FB24076"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7.0.0</w:t>
            </w:r>
          </w:p>
        </w:tc>
        <w:tc>
          <w:tcPr>
            <w:tcW w:w="567" w:type="dxa"/>
            <w:tcBorders>
              <w:bottom w:val="single" w:sz="4" w:space="0" w:color="auto"/>
            </w:tcBorders>
            <w:shd w:val="solid" w:color="FFFFFF" w:fill="auto"/>
          </w:tcPr>
          <w:p w14:paraId="145FB0F5"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7.1.0</w:t>
            </w:r>
          </w:p>
        </w:tc>
        <w:tc>
          <w:tcPr>
            <w:tcW w:w="850" w:type="dxa"/>
            <w:tcBorders>
              <w:bottom w:val="single" w:sz="4" w:space="0" w:color="auto"/>
            </w:tcBorders>
            <w:shd w:val="solid" w:color="FFFFFF" w:fill="auto"/>
          </w:tcPr>
          <w:p w14:paraId="3614626C"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AIPFS</w:t>
            </w:r>
          </w:p>
        </w:tc>
      </w:tr>
      <w:tr w:rsidR="00FE0748" w:rsidRPr="00DF5426" w14:paraId="0138E09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PrEx>
        <w:trPr>
          <w:gridAfter w:val="1"/>
          <w:wAfter w:w="9" w:type="dxa"/>
        </w:trPr>
        <w:tc>
          <w:tcPr>
            <w:tcW w:w="799" w:type="dxa"/>
            <w:tcBorders>
              <w:bottom w:val="single" w:sz="4" w:space="0" w:color="auto"/>
            </w:tcBorders>
            <w:shd w:val="solid" w:color="FFFFFF" w:fill="auto"/>
          </w:tcPr>
          <w:p w14:paraId="64893EDB"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SP-28</w:t>
            </w:r>
          </w:p>
        </w:tc>
        <w:tc>
          <w:tcPr>
            <w:tcW w:w="1044" w:type="dxa"/>
            <w:tcBorders>
              <w:bottom w:val="single" w:sz="4" w:space="0" w:color="auto"/>
            </w:tcBorders>
            <w:shd w:val="solid" w:color="FFFFFF" w:fill="auto"/>
          </w:tcPr>
          <w:p w14:paraId="003D4D80"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SP-050223</w:t>
            </w:r>
          </w:p>
        </w:tc>
        <w:tc>
          <w:tcPr>
            <w:tcW w:w="992" w:type="dxa"/>
            <w:tcBorders>
              <w:bottom w:val="single" w:sz="4" w:space="0" w:color="auto"/>
            </w:tcBorders>
            <w:shd w:val="solid" w:color="FFFFFF" w:fill="auto"/>
          </w:tcPr>
          <w:p w14:paraId="4AD2D73B"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S1-050499</w:t>
            </w:r>
          </w:p>
        </w:tc>
        <w:tc>
          <w:tcPr>
            <w:tcW w:w="708" w:type="dxa"/>
            <w:tcBorders>
              <w:bottom w:val="single" w:sz="4" w:space="0" w:color="auto"/>
            </w:tcBorders>
            <w:shd w:val="solid" w:color="FFFFFF" w:fill="auto"/>
          </w:tcPr>
          <w:p w14:paraId="1597C0F6"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22.978</w:t>
            </w:r>
          </w:p>
        </w:tc>
        <w:tc>
          <w:tcPr>
            <w:tcW w:w="425" w:type="dxa"/>
            <w:tcBorders>
              <w:bottom w:val="single" w:sz="4" w:space="0" w:color="auto"/>
            </w:tcBorders>
            <w:shd w:val="solid" w:color="FFFFFF" w:fill="auto"/>
          </w:tcPr>
          <w:p w14:paraId="79D26D03"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004</w:t>
            </w:r>
          </w:p>
        </w:tc>
        <w:tc>
          <w:tcPr>
            <w:tcW w:w="425" w:type="dxa"/>
            <w:tcBorders>
              <w:bottom w:val="single" w:sz="4" w:space="0" w:color="auto"/>
            </w:tcBorders>
            <w:shd w:val="solid" w:color="FFFFFF" w:fill="auto"/>
          </w:tcPr>
          <w:p w14:paraId="18AD0F84"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595" w:type="dxa"/>
            <w:tcBorders>
              <w:bottom w:val="single" w:sz="4" w:space="0" w:color="auto"/>
            </w:tcBorders>
            <w:shd w:val="solid" w:color="FFFFFF" w:fill="auto"/>
          </w:tcPr>
          <w:p w14:paraId="42390582"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Rel-7</w:t>
            </w:r>
          </w:p>
        </w:tc>
        <w:tc>
          <w:tcPr>
            <w:tcW w:w="391" w:type="dxa"/>
            <w:tcBorders>
              <w:bottom w:val="single" w:sz="4" w:space="0" w:color="auto"/>
            </w:tcBorders>
            <w:shd w:val="solid" w:color="FFFFFF" w:fill="auto"/>
          </w:tcPr>
          <w:p w14:paraId="20951BCD"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F</w:t>
            </w:r>
          </w:p>
        </w:tc>
        <w:tc>
          <w:tcPr>
            <w:tcW w:w="2409" w:type="dxa"/>
            <w:tcBorders>
              <w:bottom w:val="single" w:sz="4" w:space="0" w:color="auto"/>
            </w:tcBorders>
            <w:shd w:val="solid" w:color="FFFFFF" w:fill="auto"/>
          </w:tcPr>
          <w:p w14:paraId="13585D91"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Alignment and improvement of recommended requirements and conclusions of TR 22.978</w:t>
            </w:r>
          </w:p>
        </w:tc>
        <w:tc>
          <w:tcPr>
            <w:tcW w:w="567" w:type="dxa"/>
            <w:tcBorders>
              <w:bottom w:val="single" w:sz="4" w:space="0" w:color="auto"/>
            </w:tcBorders>
            <w:shd w:val="solid" w:color="FFFFFF" w:fill="auto"/>
          </w:tcPr>
          <w:p w14:paraId="400A5233"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7.0.0</w:t>
            </w:r>
          </w:p>
        </w:tc>
        <w:tc>
          <w:tcPr>
            <w:tcW w:w="567" w:type="dxa"/>
            <w:tcBorders>
              <w:bottom w:val="single" w:sz="4" w:space="0" w:color="auto"/>
            </w:tcBorders>
            <w:shd w:val="solid" w:color="FFFFFF" w:fill="auto"/>
          </w:tcPr>
          <w:p w14:paraId="67005627"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7.1.0</w:t>
            </w:r>
          </w:p>
        </w:tc>
        <w:tc>
          <w:tcPr>
            <w:tcW w:w="850" w:type="dxa"/>
            <w:tcBorders>
              <w:bottom w:val="single" w:sz="4" w:space="0" w:color="auto"/>
            </w:tcBorders>
            <w:shd w:val="solid" w:color="FFFFFF" w:fill="auto"/>
          </w:tcPr>
          <w:p w14:paraId="12F5F807"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AIPFS</w:t>
            </w:r>
          </w:p>
        </w:tc>
      </w:tr>
      <w:tr w:rsidR="00FE0748" w:rsidRPr="00DF5426" w14:paraId="3CB033C9"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PrEx>
        <w:trPr>
          <w:gridAfter w:val="1"/>
          <w:wAfter w:w="9" w:type="dxa"/>
        </w:trPr>
        <w:tc>
          <w:tcPr>
            <w:tcW w:w="799" w:type="dxa"/>
            <w:tcBorders>
              <w:bottom w:val="single" w:sz="4" w:space="0" w:color="auto"/>
            </w:tcBorders>
            <w:shd w:val="solid" w:color="FFFFFF" w:fill="auto"/>
          </w:tcPr>
          <w:p w14:paraId="7E0BBABE"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SP-28</w:t>
            </w:r>
          </w:p>
        </w:tc>
        <w:tc>
          <w:tcPr>
            <w:tcW w:w="1044" w:type="dxa"/>
            <w:tcBorders>
              <w:bottom w:val="single" w:sz="4" w:space="0" w:color="auto"/>
            </w:tcBorders>
            <w:shd w:val="solid" w:color="FFFFFF" w:fill="auto"/>
          </w:tcPr>
          <w:p w14:paraId="23080157"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SP-050223</w:t>
            </w:r>
          </w:p>
        </w:tc>
        <w:tc>
          <w:tcPr>
            <w:tcW w:w="992" w:type="dxa"/>
            <w:tcBorders>
              <w:bottom w:val="single" w:sz="4" w:space="0" w:color="auto"/>
            </w:tcBorders>
            <w:shd w:val="solid" w:color="FFFFFF" w:fill="auto"/>
          </w:tcPr>
          <w:p w14:paraId="05281E6E"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S1-050502</w:t>
            </w:r>
          </w:p>
        </w:tc>
        <w:tc>
          <w:tcPr>
            <w:tcW w:w="708" w:type="dxa"/>
            <w:tcBorders>
              <w:bottom w:val="single" w:sz="4" w:space="0" w:color="auto"/>
            </w:tcBorders>
            <w:shd w:val="solid" w:color="FFFFFF" w:fill="auto"/>
          </w:tcPr>
          <w:p w14:paraId="6F2421CC"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22.978</w:t>
            </w:r>
          </w:p>
        </w:tc>
        <w:tc>
          <w:tcPr>
            <w:tcW w:w="425" w:type="dxa"/>
            <w:tcBorders>
              <w:bottom w:val="single" w:sz="4" w:space="0" w:color="auto"/>
            </w:tcBorders>
            <w:shd w:val="solid" w:color="FFFFFF" w:fill="auto"/>
          </w:tcPr>
          <w:p w14:paraId="58318605"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005</w:t>
            </w:r>
          </w:p>
        </w:tc>
        <w:tc>
          <w:tcPr>
            <w:tcW w:w="425" w:type="dxa"/>
            <w:tcBorders>
              <w:bottom w:val="single" w:sz="4" w:space="0" w:color="auto"/>
            </w:tcBorders>
            <w:shd w:val="solid" w:color="FFFFFF" w:fill="auto"/>
          </w:tcPr>
          <w:p w14:paraId="7EEF51D8"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595" w:type="dxa"/>
            <w:tcBorders>
              <w:bottom w:val="single" w:sz="4" w:space="0" w:color="auto"/>
            </w:tcBorders>
            <w:shd w:val="solid" w:color="FFFFFF" w:fill="auto"/>
          </w:tcPr>
          <w:p w14:paraId="3E23B81D"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Rel-7</w:t>
            </w:r>
          </w:p>
        </w:tc>
        <w:tc>
          <w:tcPr>
            <w:tcW w:w="391" w:type="dxa"/>
            <w:tcBorders>
              <w:bottom w:val="single" w:sz="4" w:space="0" w:color="auto"/>
            </w:tcBorders>
            <w:shd w:val="solid" w:color="FFFFFF" w:fill="auto"/>
          </w:tcPr>
          <w:p w14:paraId="7B5B190F"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F</w:t>
            </w:r>
          </w:p>
        </w:tc>
        <w:tc>
          <w:tcPr>
            <w:tcW w:w="2409" w:type="dxa"/>
            <w:tcBorders>
              <w:bottom w:val="single" w:sz="4" w:space="0" w:color="auto"/>
            </w:tcBorders>
            <w:shd w:val="solid" w:color="FFFFFF" w:fill="auto"/>
          </w:tcPr>
          <w:p w14:paraId="70DD3D32"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Content-based Charging between Operators</w:t>
            </w:r>
          </w:p>
        </w:tc>
        <w:tc>
          <w:tcPr>
            <w:tcW w:w="567" w:type="dxa"/>
            <w:tcBorders>
              <w:bottom w:val="single" w:sz="4" w:space="0" w:color="auto"/>
            </w:tcBorders>
            <w:shd w:val="solid" w:color="FFFFFF" w:fill="auto"/>
          </w:tcPr>
          <w:p w14:paraId="7281A4F7"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7.0.0</w:t>
            </w:r>
          </w:p>
        </w:tc>
        <w:tc>
          <w:tcPr>
            <w:tcW w:w="567" w:type="dxa"/>
            <w:tcBorders>
              <w:bottom w:val="single" w:sz="4" w:space="0" w:color="auto"/>
            </w:tcBorders>
            <w:shd w:val="solid" w:color="FFFFFF" w:fill="auto"/>
          </w:tcPr>
          <w:p w14:paraId="72A29708"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7.1.0</w:t>
            </w:r>
          </w:p>
        </w:tc>
        <w:tc>
          <w:tcPr>
            <w:tcW w:w="850" w:type="dxa"/>
            <w:tcBorders>
              <w:bottom w:val="single" w:sz="4" w:space="0" w:color="auto"/>
            </w:tcBorders>
            <w:shd w:val="solid" w:color="FFFFFF" w:fill="auto"/>
          </w:tcPr>
          <w:p w14:paraId="6288FF1F"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AIPFS</w:t>
            </w:r>
          </w:p>
        </w:tc>
      </w:tr>
      <w:tr w:rsidR="00FE0748" w:rsidRPr="00DF5426" w14:paraId="2A450D0E"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PrEx>
        <w:trPr>
          <w:gridAfter w:val="1"/>
          <w:wAfter w:w="9" w:type="dxa"/>
        </w:trPr>
        <w:tc>
          <w:tcPr>
            <w:tcW w:w="799" w:type="dxa"/>
            <w:tcBorders>
              <w:bottom w:val="single" w:sz="4" w:space="0" w:color="auto"/>
            </w:tcBorders>
            <w:shd w:val="solid" w:color="FFFFFF" w:fill="auto"/>
          </w:tcPr>
          <w:p w14:paraId="4EBF7298"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SP-28</w:t>
            </w:r>
          </w:p>
        </w:tc>
        <w:tc>
          <w:tcPr>
            <w:tcW w:w="1044" w:type="dxa"/>
            <w:tcBorders>
              <w:bottom w:val="single" w:sz="4" w:space="0" w:color="auto"/>
            </w:tcBorders>
            <w:shd w:val="solid" w:color="FFFFFF" w:fill="auto"/>
          </w:tcPr>
          <w:p w14:paraId="219C237D"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SP-050223</w:t>
            </w:r>
          </w:p>
        </w:tc>
        <w:tc>
          <w:tcPr>
            <w:tcW w:w="992" w:type="dxa"/>
            <w:tcBorders>
              <w:bottom w:val="single" w:sz="4" w:space="0" w:color="auto"/>
            </w:tcBorders>
            <w:shd w:val="solid" w:color="FFFFFF" w:fill="auto"/>
          </w:tcPr>
          <w:p w14:paraId="7E0A25F5"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S1-050503</w:t>
            </w:r>
          </w:p>
        </w:tc>
        <w:tc>
          <w:tcPr>
            <w:tcW w:w="708" w:type="dxa"/>
            <w:tcBorders>
              <w:bottom w:val="single" w:sz="4" w:space="0" w:color="auto"/>
            </w:tcBorders>
            <w:shd w:val="solid" w:color="FFFFFF" w:fill="auto"/>
          </w:tcPr>
          <w:p w14:paraId="665F2701"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22.978</w:t>
            </w:r>
          </w:p>
        </w:tc>
        <w:tc>
          <w:tcPr>
            <w:tcW w:w="425" w:type="dxa"/>
            <w:tcBorders>
              <w:bottom w:val="single" w:sz="4" w:space="0" w:color="auto"/>
            </w:tcBorders>
            <w:shd w:val="solid" w:color="FFFFFF" w:fill="auto"/>
          </w:tcPr>
          <w:p w14:paraId="6B684D11"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006</w:t>
            </w:r>
          </w:p>
        </w:tc>
        <w:tc>
          <w:tcPr>
            <w:tcW w:w="425" w:type="dxa"/>
            <w:tcBorders>
              <w:bottom w:val="single" w:sz="4" w:space="0" w:color="auto"/>
            </w:tcBorders>
            <w:shd w:val="solid" w:color="FFFFFF" w:fill="auto"/>
          </w:tcPr>
          <w:p w14:paraId="1B61811C"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595" w:type="dxa"/>
            <w:tcBorders>
              <w:bottom w:val="single" w:sz="4" w:space="0" w:color="auto"/>
            </w:tcBorders>
            <w:shd w:val="solid" w:color="FFFFFF" w:fill="auto"/>
          </w:tcPr>
          <w:p w14:paraId="06A2D36F"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Rel-7</w:t>
            </w:r>
          </w:p>
        </w:tc>
        <w:tc>
          <w:tcPr>
            <w:tcW w:w="391" w:type="dxa"/>
            <w:tcBorders>
              <w:bottom w:val="single" w:sz="4" w:space="0" w:color="auto"/>
            </w:tcBorders>
            <w:shd w:val="solid" w:color="FFFFFF" w:fill="auto"/>
          </w:tcPr>
          <w:p w14:paraId="2F960F02"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C</w:t>
            </w:r>
          </w:p>
        </w:tc>
        <w:tc>
          <w:tcPr>
            <w:tcW w:w="2409" w:type="dxa"/>
            <w:tcBorders>
              <w:bottom w:val="single" w:sz="4" w:space="0" w:color="auto"/>
            </w:tcBorders>
            <w:shd w:val="solid" w:color="FFFFFF" w:fill="auto"/>
          </w:tcPr>
          <w:p w14:paraId="2ACA96B8"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Modification of AIPN session adaptation</w:t>
            </w:r>
          </w:p>
        </w:tc>
        <w:tc>
          <w:tcPr>
            <w:tcW w:w="567" w:type="dxa"/>
            <w:tcBorders>
              <w:bottom w:val="single" w:sz="4" w:space="0" w:color="auto"/>
            </w:tcBorders>
            <w:shd w:val="solid" w:color="FFFFFF" w:fill="auto"/>
          </w:tcPr>
          <w:p w14:paraId="3904E643"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7.0.0</w:t>
            </w:r>
          </w:p>
        </w:tc>
        <w:tc>
          <w:tcPr>
            <w:tcW w:w="567" w:type="dxa"/>
            <w:tcBorders>
              <w:bottom w:val="single" w:sz="4" w:space="0" w:color="auto"/>
            </w:tcBorders>
            <w:shd w:val="solid" w:color="FFFFFF" w:fill="auto"/>
          </w:tcPr>
          <w:p w14:paraId="0C0274E1"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7.1.0</w:t>
            </w:r>
          </w:p>
        </w:tc>
        <w:tc>
          <w:tcPr>
            <w:tcW w:w="850" w:type="dxa"/>
            <w:tcBorders>
              <w:bottom w:val="single" w:sz="4" w:space="0" w:color="auto"/>
            </w:tcBorders>
            <w:shd w:val="solid" w:color="FFFFFF" w:fill="auto"/>
          </w:tcPr>
          <w:p w14:paraId="554A9BBA"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AIPN</w:t>
            </w:r>
          </w:p>
        </w:tc>
      </w:tr>
      <w:tr w:rsidR="00FE0748" w:rsidRPr="00DF5426" w14:paraId="6B1B00C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PrEx>
        <w:trPr>
          <w:gridAfter w:val="1"/>
          <w:wAfter w:w="9" w:type="dxa"/>
        </w:trPr>
        <w:tc>
          <w:tcPr>
            <w:tcW w:w="799" w:type="dxa"/>
            <w:tcBorders>
              <w:bottom w:val="single" w:sz="4" w:space="0" w:color="auto"/>
            </w:tcBorders>
            <w:shd w:val="solid" w:color="FFFFFF" w:fill="auto"/>
          </w:tcPr>
          <w:p w14:paraId="3612ADCD"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SP-28</w:t>
            </w:r>
          </w:p>
        </w:tc>
        <w:tc>
          <w:tcPr>
            <w:tcW w:w="1044" w:type="dxa"/>
            <w:tcBorders>
              <w:bottom w:val="single" w:sz="4" w:space="0" w:color="auto"/>
            </w:tcBorders>
            <w:shd w:val="solid" w:color="FFFFFF" w:fill="auto"/>
          </w:tcPr>
          <w:p w14:paraId="05A2518A"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SP-050223</w:t>
            </w:r>
          </w:p>
        </w:tc>
        <w:tc>
          <w:tcPr>
            <w:tcW w:w="992" w:type="dxa"/>
            <w:tcBorders>
              <w:bottom w:val="single" w:sz="4" w:space="0" w:color="auto"/>
            </w:tcBorders>
            <w:shd w:val="solid" w:color="FFFFFF" w:fill="auto"/>
          </w:tcPr>
          <w:p w14:paraId="3F1EDA39"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S1-050529</w:t>
            </w:r>
          </w:p>
        </w:tc>
        <w:tc>
          <w:tcPr>
            <w:tcW w:w="708" w:type="dxa"/>
            <w:tcBorders>
              <w:bottom w:val="single" w:sz="4" w:space="0" w:color="auto"/>
            </w:tcBorders>
            <w:shd w:val="solid" w:color="FFFFFF" w:fill="auto"/>
          </w:tcPr>
          <w:p w14:paraId="1DA6944D"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22.978</w:t>
            </w:r>
          </w:p>
        </w:tc>
        <w:tc>
          <w:tcPr>
            <w:tcW w:w="425" w:type="dxa"/>
            <w:tcBorders>
              <w:bottom w:val="single" w:sz="4" w:space="0" w:color="auto"/>
            </w:tcBorders>
            <w:shd w:val="solid" w:color="FFFFFF" w:fill="auto"/>
          </w:tcPr>
          <w:p w14:paraId="1A940E6A"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007</w:t>
            </w:r>
          </w:p>
        </w:tc>
        <w:tc>
          <w:tcPr>
            <w:tcW w:w="425" w:type="dxa"/>
            <w:tcBorders>
              <w:bottom w:val="single" w:sz="4" w:space="0" w:color="auto"/>
            </w:tcBorders>
            <w:shd w:val="solid" w:color="FFFFFF" w:fill="auto"/>
          </w:tcPr>
          <w:p w14:paraId="3CF9B414"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595" w:type="dxa"/>
            <w:tcBorders>
              <w:bottom w:val="single" w:sz="4" w:space="0" w:color="auto"/>
            </w:tcBorders>
            <w:shd w:val="solid" w:color="FFFFFF" w:fill="auto"/>
          </w:tcPr>
          <w:p w14:paraId="527E2640"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Rel-7</w:t>
            </w:r>
          </w:p>
        </w:tc>
        <w:tc>
          <w:tcPr>
            <w:tcW w:w="391" w:type="dxa"/>
            <w:tcBorders>
              <w:bottom w:val="single" w:sz="4" w:space="0" w:color="auto"/>
            </w:tcBorders>
            <w:shd w:val="solid" w:color="FFFFFF" w:fill="auto"/>
          </w:tcPr>
          <w:p w14:paraId="4C8E4DED"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C</w:t>
            </w:r>
          </w:p>
        </w:tc>
        <w:tc>
          <w:tcPr>
            <w:tcW w:w="2409" w:type="dxa"/>
            <w:tcBorders>
              <w:bottom w:val="single" w:sz="4" w:space="0" w:color="auto"/>
            </w:tcBorders>
            <w:shd w:val="solid" w:color="FFFFFF" w:fill="auto"/>
          </w:tcPr>
          <w:p w14:paraId="0A504D6D"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Multiple Public Addresses for Single User</w:t>
            </w:r>
          </w:p>
        </w:tc>
        <w:tc>
          <w:tcPr>
            <w:tcW w:w="567" w:type="dxa"/>
            <w:tcBorders>
              <w:bottom w:val="single" w:sz="4" w:space="0" w:color="auto"/>
            </w:tcBorders>
            <w:shd w:val="solid" w:color="FFFFFF" w:fill="auto"/>
          </w:tcPr>
          <w:p w14:paraId="45B6F749"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7.0.0</w:t>
            </w:r>
          </w:p>
        </w:tc>
        <w:tc>
          <w:tcPr>
            <w:tcW w:w="567" w:type="dxa"/>
            <w:tcBorders>
              <w:bottom w:val="single" w:sz="4" w:space="0" w:color="auto"/>
            </w:tcBorders>
            <w:shd w:val="solid" w:color="FFFFFF" w:fill="auto"/>
          </w:tcPr>
          <w:p w14:paraId="17397733"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7.1.0</w:t>
            </w:r>
          </w:p>
        </w:tc>
        <w:tc>
          <w:tcPr>
            <w:tcW w:w="850" w:type="dxa"/>
            <w:tcBorders>
              <w:bottom w:val="single" w:sz="4" w:space="0" w:color="auto"/>
            </w:tcBorders>
            <w:shd w:val="solid" w:color="FFFFFF" w:fill="auto"/>
          </w:tcPr>
          <w:p w14:paraId="129EA48A"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AIPFS</w:t>
            </w:r>
          </w:p>
        </w:tc>
      </w:tr>
      <w:tr w:rsidR="00FE0748" w:rsidRPr="00DF5426" w14:paraId="3328D846"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PrEx>
        <w:trPr>
          <w:gridAfter w:val="1"/>
          <w:wAfter w:w="9" w:type="dxa"/>
        </w:trPr>
        <w:tc>
          <w:tcPr>
            <w:tcW w:w="799" w:type="dxa"/>
            <w:tcBorders>
              <w:bottom w:val="single" w:sz="4" w:space="0" w:color="auto"/>
            </w:tcBorders>
            <w:shd w:val="solid" w:color="FFFFFF" w:fill="auto"/>
          </w:tcPr>
          <w:p w14:paraId="05F98014"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SP-28</w:t>
            </w:r>
          </w:p>
        </w:tc>
        <w:tc>
          <w:tcPr>
            <w:tcW w:w="1044" w:type="dxa"/>
            <w:tcBorders>
              <w:bottom w:val="single" w:sz="4" w:space="0" w:color="auto"/>
            </w:tcBorders>
            <w:shd w:val="solid" w:color="FFFFFF" w:fill="auto"/>
          </w:tcPr>
          <w:p w14:paraId="4FB33224"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SP-050223</w:t>
            </w:r>
          </w:p>
        </w:tc>
        <w:tc>
          <w:tcPr>
            <w:tcW w:w="992" w:type="dxa"/>
            <w:tcBorders>
              <w:bottom w:val="single" w:sz="4" w:space="0" w:color="auto"/>
            </w:tcBorders>
            <w:shd w:val="solid" w:color="FFFFFF" w:fill="auto"/>
          </w:tcPr>
          <w:p w14:paraId="289775BB"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S1-050538</w:t>
            </w:r>
          </w:p>
        </w:tc>
        <w:tc>
          <w:tcPr>
            <w:tcW w:w="708" w:type="dxa"/>
            <w:tcBorders>
              <w:bottom w:val="single" w:sz="4" w:space="0" w:color="auto"/>
            </w:tcBorders>
            <w:shd w:val="solid" w:color="FFFFFF" w:fill="auto"/>
          </w:tcPr>
          <w:p w14:paraId="558C5AED"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22.978</w:t>
            </w:r>
          </w:p>
        </w:tc>
        <w:tc>
          <w:tcPr>
            <w:tcW w:w="425" w:type="dxa"/>
            <w:tcBorders>
              <w:bottom w:val="single" w:sz="4" w:space="0" w:color="auto"/>
            </w:tcBorders>
            <w:shd w:val="solid" w:color="FFFFFF" w:fill="auto"/>
          </w:tcPr>
          <w:p w14:paraId="048927B1"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008</w:t>
            </w:r>
          </w:p>
        </w:tc>
        <w:tc>
          <w:tcPr>
            <w:tcW w:w="425" w:type="dxa"/>
            <w:tcBorders>
              <w:bottom w:val="single" w:sz="4" w:space="0" w:color="auto"/>
            </w:tcBorders>
            <w:shd w:val="solid" w:color="FFFFFF" w:fill="auto"/>
          </w:tcPr>
          <w:p w14:paraId="1CC472DE"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595" w:type="dxa"/>
            <w:tcBorders>
              <w:bottom w:val="single" w:sz="4" w:space="0" w:color="auto"/>
            </w:tcBorders>
            <w:shd w:val="solid" w:color="FFFFFF" w:fill="auto"/>
          </w:tcPr>
          <w:p w14:paraId="37775FA7"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Rel-7</w:t>
            </w:r>
          </w:p>
        </w:tc>
        <w:tc>
          <w:tcPr>
            <w:tcW w:w="391" w:type="dxa"/>
            <w:tcBorders>
              <w:bottom w:val="single" w:sz="4" w:space="0" w:color="auto"/>
            </w:tcBorders>
            <w:shd w:val="solid" w:color="FFFFFF" w:fill="auto"/>
          </w:tcPr>
          <w:p w14:paraId="799D5B90"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F</w:t>
            </w:r>
          </w:p>
        </w:tc>
        <w:tc>
          <w:tcPr>
            <w:tcW w:w="2409" w:type="dxa"/>
            <w:tcBorders>
              <w:bottom w:val="single" w:sz="4" w:space="0" w:color="auto"/>
            </w:tcBorders>
            <w:shd w:val="solid" w:color="FFFFFF" w:fill="auto"/>
          </w:tcPr>
          <w:p w14:paraId="24CE919C"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Enabling integrated services in AIPN</w:t>
            </w:r>
          </w:p>
        </w:tc>
        <w:tc>
          <w:tcPr>
            <w:tcW w:w="567" w:type="dxa"/>
            <w:tcBorders>
              <w:bottom w:val="single" w:sz="4" w:space="0" w:color="auto"/>
            </w:tcBorders>
            <w:shd w:val="solid" w:color="FFFFFF" w:fill="auto"/>
          </w:tcPr>
          <w:p w14:paraId="23B4CF89"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7.0.0</w:t>
            </w:r>
          </w:p>
        </w:tc>
        <w:tc>
          <w:tcPr>
            <w:tcW w:w="567" w:type="dxa"/>
            <w:tcBorders>
              <w:bottom w:val="single" w:sz="4" w:space="0" w:color="auto"/>
            </w:tcBorders>
            <w:shd w:val="solid" w:color="FFFFFF" w:fill="auto"/>
          </w:tcPr>
          <w:p w14:paraId="6A8A87A5"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7.1.0</w:t>
            </w:r>
          </w:p>
        </w:tc>
        <w:tc>
          <w:tcPr>
            <w:tcW w:w="850" w:type="dxa"/>
            <w:tcBorders>
              <w:bottom w:val="single" w:sz="4" w:space="0" w:color="auto"/>
            </w:tcBorders>
            <w:shd w:val="solid" w:color="FFFFFF" w:fill="auto"/>
          </w:tcPr>
          <w:p w14:paraId="5F82ACB7"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AIPFS</w:t>
            </w:r>
          </w:p>
        </w:tc>
      </w:tr>
      <w:tr w:rsidR="00FE0748" w:rsidRPr="00DF5426" w14:paraId="2036431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PrEx>
        <w:trPr>
          <w:gridAfter w:val="1"/>
          <w:wAfter w:w="9" w:type="dxa"/>
        </w:trPr>
        <w:tc>
          <w:tcPr>
            <w:tcW w:w="799" w:type="dxa"/>
            <w:shd w:val="solid" w:color="FFFFFF" w:fill="auto"/>
          </w:tcPr>
          <w:p w14:paraId="40FDCF92"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SP-28</w:t>
            </w:r>
          </w:p>
        </w:tc>
        <w:tc>
          <w:tcPr>
            <w:tcW w:w="1044" w:type="dxa"/>
            <w:shd w:val="solid" w:color="FFFFFF" w:fill="auto"/>
          </w:tcPr>
          <w:p w14:paraId="6410DB38"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SP-050223</w:t>
            </w:r>
          </w:p>
        </w:tc>
        <w:tc>
          <w:tcPr>
            <w:tcW w:w="992" w:type="dxa"/>
            <w:shd w:val="solid" w:color="FFFFFF" w:fill="auto"/>
          </w:tcPr>
          <w:p w14:paraId="75B6E29C"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S1-050539</w:t>
            </w:r>
          </w:p>
        </w:tc>
        <w:tc>
          <w:tcPr>
            <w:tcW w:w="708" w:type="dxa"/>
            <w:shd w:val="solid" w:color="FFFFFF" w:fill="auto"/>
          </w:tcPr>
          <w:p w14:paraId="042070C3"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22.978</w:t>
            </w:r>
          </w:p>
        </w:tc>
        <w:tc>
          <w:tcPr>
            <w:tcW w:w="425" w:type="dxa"/>
            <w:shd w:val="solid" w:color="FFFFFF" w:fill="auto"/>
          </w:tcPr>
          <w:p w14:paraId="6B92A681"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009</w:t>
            </w:r>
          </w:p>
        </w:tc>
        <w:tc>
          <w:tcPr>
            <w:tcW w:w="425" w:type="dxa"/>
            <w:shd w:val="solid" w:color="FFFFFF" w:fill="auto"/>
          </w:tcPr>
          <w:p w14:paraId="740A8F82"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595" w:type="dxa"/>
            <w:shd w:val="solid" w:color="FFFFFF" w:fill="auto"/>
          </w:tcPr>
          <w:p w14:paraId="543056C0"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Rel-7</w:t>
            </w:r>
          </w:p>
        </w:tc>
        <w:tc>
          <w:tcPr>
            <w:tcW w:w="391" w:type="dxa"/>
            <w:shd w:val="solid" w:color="FFFFFF" w:fill="auto"/>
          </w:tcPr>
          <w:p w14:paraId="5D7CEC93"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B</w:t>
            </w:r>
          </w:p>
        </w:tc>
        <w:tc>
          <w:tcPr>
            <w:tcW w:w="2409" w:type="dxa"/>
            <w:shd w:val="solid" w:color="FFFFFF" w:fill="auto"/>
          </w:tcPr>
          <w:p w14:paraId="1C8CA1AA"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Introduce Group Communication Services to AIPN</w:t>
            </w:r>
          </w:p>
        </w:tc>
        <w:tc>
          <w:tcPr>
            <w:tcW w:w="567" w:type="dxa"/>
            <w:shd w:val="solid" w:color="FFFFFF" w:fill="auto"/>
          </w:tcPr>
          <w:p w14:paraId="5A22BD90"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7.0.0</w:t>
            </w:r>
          </w:p>
        </w:tc>
        <w:tc>
          <w:tcPr>
            <w:tcW w:w="567" w:type="dxa"/>
            <w:shd w:val="solid" w:color="FFFFFF" w:fill="auto"/>
          </w:tcPr>
          <w:p w14:paraId="01CF301B"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7.1.0</w:t>
            </w:r>
          </w:p>
        </w:tc>
        <w:tc>
          <w:tcPr>
            <w:tcW w:w="850" w:type="dxa"/>
            <w:shd w:val="solid" w:color="FFFFFF" w:fill="auto"/>
          </w:tcPr>
          <w:p w14:paraId="047539C7" w14:textId="77777777" w:rsidR="00FE0748" w:rsidRDefault="00FE074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AIPFS</w:t>
            </w:r>
          </w:p>
        </w:tc>
      </w:tr>
      <w:tr w:rsidR="008234F7" w:rsidRPr="00DF5426" w14:paraId="3E7BE89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PrEx>
        <w:trPr>
          <w:gridAfter w:val="1"/>
          <w:wAfter w:w="9" w:type="dxa"/>
        </w:trPr>
        <w:tc>
          <w:tcPr>
            <w:tcW w:w="799" w:type="dxa"/>
            <w:shd w:val="solid" w:color="FFFFFF" w:fill="auto"/>
          </w:tcPr>
          <w:p w14:paraId="5CB891E0" w14:textId="77777777" w:rsidR="008234F7" w:rsidRDefault="008234F7"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SP-42</w:t>
            </w:r>
          </w:p>
        </w:tc>
        <w:tc>
          <w:tcPr>
            <w:tcW w:w="1044" w:type="dxa"/>
            <w:shd w:val="solid" w:color="FFFFFF" w:fill="auto"/>
          </w:tcPr>
          <w:p w14:paraId="2FC128BD" w14:textId="77777777" w:rsidR="008234F7" w:rsidRDefault="008234F7"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992" w:type="dxa"/>
            <w:shd w:val="solid" w:color="FFFFFF" w:fill="auto"/>
          </w:tcPr>
          <w:p w14:paraId="20449B1A" w14:textId="77777777" w:rsidR="008234F7" w:rsidRDefault="008234F7"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708" w:type="dxa"/>
            <w:shd w:val="solid" w:color="FFFFFF" w:fill="auto"/>
          </w:tcPr>
          <w:p w14:paraId="02FEF004" w14:textId="77777777" w:rsidR="008234F7" w:rsidRDefault="008234F7" w:rsidP="0084589B">
            <w:pPr>
              <w:autoSpaceDE w:val="0"/>
              <w:autoSpaceDN w:val="0"/>
              <w:adjustRightInd w:val="0"/>
              <w:spacing w:after="0"/>
              <w:rPr>
                <w:rFonts w:ascii="Arial" w:eastAsia="Times New Roman" w:hAnsi="Arial" w:cs="Arial"/>
                <w:color w:val="000000"/>
                <w:sz w:val="16"/>
                <w:szCs w:val="16"/>
                <w:lang w:eastAsia="en-GB"/>
              </w:rPr>
            </w:pPr>
          </w:p>
        </w:tc>
        <w:tc>
          <w:tcPr>
            <w:tcW w:w="425" w:type="dxa"/>
            <w:shd w:val="solid" w:color="FFFFFF" w:fill="auto"/>
          </w:tcPr>
          <w:p w14:paraId="094A8C71" w14:textId="77777777" w:rsidR="008234F7" w:rsidRDefault="008234F7" w:rsidP="0084589B">
            <w:pPr>
              <w:autoSpaceDE w:val="0"/>
              <w:autoSpaceDN w:val="0"/>
              <w:adjustRightInd w:val="0"/>
              <w:spacing w:after="0"/>
              <w:rPr>
                <w:rFonts w:ascii="Arial" w:eastAsia="Times New Roman" w:hAnsi="Arial" w:cs="Arial"/>
                <w:color w:val="000000"/>
                <w:sz w:val="16"/>
                <w:szCs w:val="16"/>
                <w:lang w:eastAsia="en-GB"/>
              </w:rPr>
            </w:pPr>
          </w:p>
        </w:tc>
        <w:tc>
          <w:tcPr>
            <w:tcW w:w="425" w:type="dxa"/>
            <w:shd w:val="solid" w:color="FFFFFF" w:fill="auto"/>
          </w:tcPr>
          <w:p w14:paraId="0BFA8D5E" w14:textId="77777777" w:rsidR="008234F7" w:rsidRDefault="008234F7" w:rsidP="0084589B">
            <w:pPr>
              <w:autoSpaceDE w:val="0"/>
              <w:autoSpaceDN w:val="0"/>
              <w:adjustRightInd w:val="0"/>
              <w:spacing w:after="0"/>
              <w:rPr>
                <w:rFonts w:ascii="Arial" w:eastAsia="Times New Roman" w:hAnsi="Arial" w:cs="Arial"/>
                <w:color w:val="000000"/>
                <w:sz w:val="16"/>
                <w:szCs w:val="16"/>
                <w:lang w:eastAsia="en-GB"/>
              </w:rPr>
            </w:pPr>
          </w:p>
        </w:tc>
        <w:tc>
          <w:tcPr>
            <w:tcW w:w="595" w:type="dxa"/>
            <w:shd w:val="solid" w:color="FFFFFF" w:fill="auto"/>
          </w:tcPr>
          <w:p w14:paraId="260E101B" w14:textId="77777777" w:rsidR="008234F7" w:rsidRDefault="008234F7"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Rel-8</w:t>
            </w:r>
          </w:p>
        </w:tc>
        <w:tc>
          <w:tcPr>
            <w:tcW w:w="391" w:type="dxa"/>
            <w:shd w:val="solid" w:color="FFFFFF" w:fill="auto"/>
          </w:tcPr>
          <w:p w14:paraId="048C928A" w14:textId="77777777" w:rsidR="008234F7" w:rsidRDefault="008234F7" w:rsidP="0084589B">
            <w:pPr>
              <w:autoSpaceDE w:val="0"/>
              <w:autoSpaceDN w:val="0"/>
              <w:adjustRightInd w:val="0"/>
              <w:spacing w:after="0"/>
              <w:rPr>
                <w:rFonts w:ascii="Arial" w:eastAsia="Times New Roman" w:hAnsi="Arial" w:cs="Arial"/>
                <w:color w:val="000000"/>
                <w:sz w:val="16"/>
                <w:szCs w:val="16"/>
                <w:lang w:eastAsia="en-GB"/>
              </w:rPr>
            </w:pPr>
          </w:p>
        </w:tc>
        <w:tc>
          <w:tcPr>
            <w:tcW w:w="2409" w:type="dxa"/>
            <w:shd w:val="solid" w:color="FFFFFF" w:fill="auto"/>
          </w:tcPr>
          <w:p w14:paraId="1FDE6398" w14:textId="77777777" w:rsidR="008234F7" w:rsidRDefault="008234F7"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Updated from Rel-7 to Rel-8</w:t>
            </w:r>
          </w:p>
        </w:tc>
        <w:tc>
          <w:tcPr>
            <w:tcW w:w="567" w:type="dxa"/>
            <w:shd w:val="solid" w:color="FFFFFF" w:fill="auto"/>
          </w:tcPr>
          <w:p w14:paraId="319F7F2F" w14:textId="77777777" w:rsidR="008234F7" w:rsidRDefault="008234F7"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7.0.0</w:t>
            </w:r>
          </w:p>
        </w:tc>
        <w:tc>
          <w:tcPr>
            <w:tcW w:w="567" w:type="dxa"/>
            <w:shd w:val="solid" w:color="FFFFFF" w:fill="auto"/>
          </w:tcPr>
          <w:p w14:paraId="4EDEF40F" w14:textId="77777777" w:rsidR="008234F7" w:rsidRDefault="008234F7"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8.0.0</w:t>
            </w:r>
          </w:p>
        </w:tc>
        <w:tc>
          <w:tcPr>
            <w:tcW w:w="850" w:type="dxa"/>
            <w:shd w:val="solid" w:color="FFFFFF" w:fill="auto"/>
          </w:tcPr>
          <w:p w14:paraId="5A45AFF3" w14:textId="77777777" w:rsidR="008234F7" w:rsidRDefault="008234F7" w:rsidP="0084589B">
            <w:pPr>
              <w:autoSpaceDE w:val="0"/>
              <w:autoSpaceDN w:val="0"/>
              <w:adjustRightInd w:val="0"/>
              <w:spacing w:after="0"/>
              <w:rPr>
                <w:rFonts w:ascii="Arial" w:eastAsia="Times New Roman" w:hAnsi="Arial" w:cs="Arial"/>
                <w:color w:val="000000"/>
                <w:sz w:val="16"/>
                <w:szCs w:val="16"/>
                <w:lang w:eastAsia="en-GB"/>
              </w:rPr>
            </w:pPr>
          </w:p>
        </w:tc>
      </w:tr>
      <w:tr w:rsidR="00B12813" w:rsidRPr="00DF5426" w14:paraId="481FD73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PrEx>
        <w:trPr>
          <w:gridAfter w:val="1"/>
          <w:wAfter w:w="9" w:type="dxa"/>
        </w:trPr>
        <w:tc>
          <w:tcPr>
            <w:tcW w:w="799" w:type="dxa"/>
            <w:shd w:val="solid" w:color="FFFFFF" w:fill="auto"/>
          </w:tcPr>
          <w:p w14:paraId="32962D70" w14:textId="77777777" w:rsidR="00B12813" w:rsidRDefault="00B12813"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SP-46</w:t>
            </w:r>
          </w:p>
        </w:tc>
        <w:tc>
          <w:tcPr>
            <w:tcW w:w="1044" w:type="dxa"/>
            <w:shd w:val="solid" w:color="FFFFFF" w:fill="auto"/>
          </w:tcPr>
          <w:p w14:paraId="4659F9F4" w14:textId="77777777" w:rsidR="00B12813" w:rsidRDefault="00B12813"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992" w:type="dxa"/>
            <w:shd w:val="solid" w:color="FFFFFF" w:fill="auto"/>
          </w:tcPr>
          <w:p w14:paraId="04D6DE6F" w14:textId="77777777" w:rsidR="00B12813" w:rsidRDefault="00B12813"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708" w:type="dxa"/>
            <w:shd w:val="solid" w:color="FFFFFF" w:fill="auto"/>
          </w:tcPr>
          <w:p w14:paraId="4220052B" w14:textId="77777777" w:rsidR="00B12813" w:rsidRDefault="00B12813"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425" w:type="dxa"/>
            <w:shd w:val="solid" w:color="FFFFFF" w:fill="auto"/>
          </w:tcPr>
          <w:p w14:paraId="617308FA" w14:textId="77777777" w:rsidR="00B12813" w:rsidRDefault="00B12813"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425" w:type="dxa"/>
            <w:shd w:val="solid" w:color="FFFFFF" w:fill="auto"/>
          </w:tcPr>
          <w:p w14:paraId="152C4E2B" w14:textId="77777777" w:rsidR="00B12813" w:rsidRDefault="00B12813"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595" w:type="dxa"/>
            <w:shd w:val="solid" w:color="FFFFFF" w:fill="auto"/>
          </w:tcPr>
          <w:p w14:paraId="5FBF77F3" w14:textId="77777777" w:rsidR="00B12813" w:rsidRDefault="00B12813"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391" w:type="dxa"/>
            <w:shd w:val="solid" w:color="FFFFFF" w:fill="auto"/>
          </w:tcPr>
          <w:p w14:paraId="4F69852F" w14:textId="77777777" w:rsidR="00B12813" w:rsidRDefault="00B12813"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2409" w:type="dxa"/>
            <w:shd w:val="solid" w:color="FFFFFF" w:fill="auto"/>
          </w:tcPr>
          <w:p w14:paraId="1E274919" w14:textId="77777777" w:rsidR="00B12813" w:rsidRDefault="00B12813"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Updated to Rel-9 by MCC</w:t>
            </w:r>
          </w:p>
        </w:tc>
        <w:tc>
          <w:tcPr>
            <w:tcW w:w="567" w:type="dxa"/>
            <w:shd w:val="solid" w:color="FFFFFF" w:fill="auto"/>
          </w:tcPr>
          <w:p w14:paraId="642C0292" w14:textId="77777777" w:rsidR="00B12813" w:rsidRDefault="00B12813"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8.0.0</w:t>
            </w:r>
          </w:p>
        </w:tc>
        <w:tc>
          <w:tcPr>
            <w:tcW w:w="567" w:type="dxa"/>
            <w:shd w:val="solid" w:color="FFFFFF" w:fill="auto"/>
          </w:tcPr>
          <w:p w14:paraId="076B879D" w14:textId="77777777" w:rsidR="00B12813" w:rsidRDefault="00B12813"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9.0.0</w:t>
            </w:r>
          </w:p>
        </w:tc>
        <w:tc>
          <w:tcPr>
            <w:tcW w:w="850" w:type="dxa"/>
            <w:shd w:val="solid" w:color="FFFFFF" w:fill="auto"/>
          </w:tcPr>
          <w:p w14:paraId="433E4D14" w14:textId="77777777" w:rsidR="00B12813" w:rsidRDefault="00B12813" w:rsidP="0084589B">
            <w:pPr>
              <w:autoSpaceDE w:val="0"/>
              <w:autoSpaceDN w:val="0"/>
              <w:adjustRightInd w:val="0"/>
              <w:spacing w:after="0"/>
              <w:rPr>
                <w:rFonts w:ascii="Arial" w:eastAsia="Times New Roman" w:hAnsi="Arial" w:cs="Arial"/>
                <w:color w:val="000000"/>
                <w:sz w:val="16"/>
                <w:szCs w:val="16"/>
                <w:lang w:eastAsia="en-GB"/>
              </w:rPr>
            </w:pPr>
          </w:p>
        </w:tc>
      </w:tr>
      <w:tr w:rsidR="005625B0" w:rsidRPr="00DF5426" w14:paraId="1BDBCD2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PrEx>
        <w:trPr>
          <w:gridAfter w:val="1"/>
          <w:wAfter w:w="9" w:type="dxa"/>
        </w:trPr>
        <w:tc>
          <w:tcPr>
            <w:tcW w:w="799" w:type="dxa"/>
            <w:shd w:val="solid" w:color="FFFFFF" w:fill="auto"/>
          </w:tcPr>
          <w:p w14:paraId="088F9EB1" w14:textId="77777777" w:rsidR="005625B0" w:rsidRDefault="005625B0"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2011-03</w:t>
            </w:r>
          </w:p>
        </w:tc>
        <w:tc>
          <w:tcPr>
            <w:tcW w:w="1044" w:type="dxa"/>
            <w:shd w:val="solid" w:color="FFFFFF" w:fill="auto"/>
          </w:tcPr>
          <w:p w14:paraId="08C793A4" w14:textId="77777777" w:rsidR="005625B0" w:rsidRDefault="005625B0"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992" w:type="dxa"/>
            <w:shd w:val="solid" w:color="FFFFFF" w:fill="auto"/>
          </w:tcPr>
          <w:p w14:paraId="6B77BBEA" w14:textId="77777777" w:rsidR="005625B0" w:rsidRDefault="005625B0"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708" w:type="dxa"/>
            <w:shd w:val="solid" w:color="FFFFFF" w:fill="auto"/>
          </w:tcPr>
          <w:p w14:paraId="6B70E8D5" w14:textId="77777777" w:rsidR="005625B0" w:rsidRDefault="005625B0"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425" w:type="dxa"/>
            <w:shd w:val="solid" w:color="FFFFFF" w:fill="auto"/>
          </w:tcPr>
          <w:p w14:paraId="65A111B6" w14:textId="77777777" w:rsidR="005625B0" w:rsidRDefault="005625B0"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425" w:type="dxa"/>
            <w:shd w:val="solid" w:color="FFFFFF" w:fill="auto"/>
          </w:tcPr>
          <w:p w14:paraId="6F316754" w14:textId="77777777" w:rsidR="005625B0" w:rsidRDefault="005625B0"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595" w:type="dxa"/>
            <w:shd w:val="solid" w:color="FFFFFF" w:fill="auto"/>
          </w:tcPr>
          <w:p w14:paraId="5555F727" w14:textId="77777777" w:rsidR="005625B0" w:rsidRDefault="005625B0"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391" w:type="dxa"/>
            <w:shd w:val="solid" w:color="FFFFFF" w:fill="auto"/>
          </w:tcPr>
          <w:p w14:paraId="5DF773E6" w14:textId="77777777" w:rsidR="005625B0" w:rsidRDefault="005625B0"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2409" w:type="dxa"/>
            <w:shd w:val="solid" w:color="FFFFFF" w:fill="auto"/>
          </w:tcPr>
          <w:p w14:paraId="79262B7F" w14:textId="77777777" w:rsidR="005625B0" w:rsidRDefault="005625B0" w:rsidP="000F521A">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Update to Rel-10 version (MCC)</w:t>
            </w:r>
          </w:p>
        </w:tc>
        <w:tc>
          <w:tcPr>
            <w:tcW w:w="567" w:type="dxa"/>
            <w:shd w:val="solid" w:color="FFFFFF" w:fill="auto"/>
          </w:tcPr>
          <w:p w14:paraId="485FAB63" w14:textId="77777777" w:rsidR="005625B0" w:rsidRDefault="005625B0" w:rsidP="000F521A">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9.0.0</w:t>
            </w:r>
          </w:p>
        </w:tc>
        <w:tc>
          <w:tcPr>
            <w:tcW w:w="567" w:type="dxa"/>
            <w:shd w:val="solid" w:color="FFFFFF" w:fill="auto"/>
          </w:tcPr>
          <w:p w14:paraId="193EBF5F" w14:textId="77777777" w:rsidR="005625B0" w:rsidRDefault="005625B0" w:rsidP="000F521A">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10.0.0</w:t>
            </w:r>
          </w:p>
        </w:tc>
        <w:tc>
          <w:tcPr>
            <w:tcW w:w="850" w:type="dxa"/>
            <w:shd w:val="solid" w:color="FFFFFF" w:fill="auto"/>
          </w:tcPr>
          <w:p w14:paraId="17406127" w14:textId="77777777" w:rsidR="005625B0" w:rsidRDefault="005625B0" w:rsidP="0084589B">
            <w:pPr>
              <w:autoSpaceDE w:val="0"/>
              <w:autoSpaceDN w:val="0"/>
              <w:adjustRightInd w:val="0"/>
              <w:spacing w:after="0"/>
              <w:rPr>
                <w:rFonts w:ascii="Arial" w:eastAsia="Times New Roman" w:hAnsi="Arial" w:cs="Arial"/>
                <w:color w:val="000000"/>
                <w:sz w:val="16"/>
                <w:szCs w:val="16"/>
                <w:lang w:eastAsia="en-GB"/>
              </w:rPr>
            </w:pPr>
          </w:p>
        </w:tc>
      </w:tr>
      <w:tr w:rsidR="00575CD9" w:rsidRPr="00DF5426" w14:paraId="52A63785" w14:textId="77777777" w:rsidTr="00E254E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PrEx>
        <w:trPr>
          <w:gridAfter w:val="1"/>
          <w:wAfter w:w="9" w:type="dxa"/>
        </w:trPr>
        <w:tc>
          <w:tcPr>
            <w:tcW w:w="799" w:type="dxa"/>
            <w:shd w:val="solid" w:color="FFFFFF" w:fill="auto"/>
          </w:tcPr>
          <w:p w14:paraId="5A59ABDA" w14:textId="77777777" w:rsidR="00575CD9" w:rsidRDefault="00575CD9"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2012-09</w:t>
            </w:r>
          </w:p>
        </w:tc>
        <w:tc>
          <w:tcPr>
            <w:tcW w:w="1044" w:type="dxa"/>
            <w:shd w:val="solid" w:color="FFFFFF" w:fill="auto"/>
          </w:tcPr>
          <w:p w14:paraId="3D22B8DD" w14:textId="77777777" w:rsidR="00575CD9" w:rsidRDefault="00575CD9"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992" w:type="dxa"/>
            <w:shd w:val="solid" w:color="FFFFFF" w:fill="auto"/>
          </w:tcPr>
          <w:p w14:paraId="781ADAFC" w14:textId="77777777" w:rsidR="00575CD9" w:rsidRDefault="00575CD9"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708" w:type="dxa"/>
            <w:shd w:val="solid" w:color="FFFFFF" w:fill="auto"/>
          </w:tcPr>
          <w:p w14:paraId="394FFA8C" w14:textId="77777777" w:rsidR="00575CD9" w:rsidRDefault="00575CD9"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425" w:type="dxa"/>
            <w:shd w:val="solid" w:color="FFFFFF" w:fill="auto"/>
          </w:tcPr>
          <w:p w14:paraId="4C4B9038" w14:textId="77777777" w:rsidR="00575CD9" w:rsidRDefault="00575CD9"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425" w:type="dxa"/>
            <w:shd w:val="solid" w:color="FFFFFF" w:fill="auto"/>
          </w:tcPr>
          <w:p w14:paraId="09E89980" w14:textId="77777777" w:rsidR="00575CD9" w:rsidRDefault="00575CD9"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595" w:type="dxa"/>
            <w:shd w:val="solid" w:color="FFFFFF" w:fill="auto"/>
          </w:tcPr>
          <w:p w14:paraId="3B557F38" w14:textId="77777777" w:rsidR="00575CD9" w:rsidRDefault="00575CD9"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391" w:type="dxa"/>
            <w:shd w:val="solid" w:color="FFFFFF" w:fill="auto"/>
          </w:tcPr>
          <w:p w14:paraId="59FE5844" w14:textId="77777777" w:rsidR="00575CD9" w:rsidRDefault="00575CD9"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2409" w:type="dxa"/>
            <w:shd w:val="solid" w:color="FFFFFF" w:fill="auto"/>
          </w:tcPr>
          <w:p w14:paraId="0D8D0924" w14:textId="77777777" w:rsidR="00575CD9" w:rsidRDefault="00575CD9" w:rsidP="000F521A">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Updated to Rel-11 by MCC</w:t>
            </w:r>
          </w:p>
        </w:tc>
        <w:tc>
          <w:tcPr>
            <w:tcW w:w="567" w:type="dxa"/>
            <w:shd w:val="solid" w:color="FFFFFF" w:fill="auto"/>
          </w:tcPr>
          <w:p w14:paraId="76A454C9" w14:textId="77777777" w:rsidR="00575CD9" w:rsidRDefault="00575CD9" w:rsidP="000F521A">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10.0.0</w:t>
            </w:r>
          </w:p>
        </w:tc>
        <w:tc>
          <w:tcPr>
            <w:tcW w:w="567" w:type="dxa"/>
            <w:shd w:val="solid" w:color="FFFFFF" w:fill="auto"/>
          </w:tcPr>
          <w:p w14:paraId="19559164" w14:textId="77777777" w:rsidR="00575CD9" w:rsidRDefault="00575CD9" w:rsidP="000F521A">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11.0.0</w:t>
            </w:r>
          </w:p>
        </w:tc>
        <w:tc>
          <w:tcPr>
            <w:tcW w:w="850" w:type="dxa"/>
            <w:shd w:val="solid" w:color="FFFFFF" w:fill="auto"/>
          </w:tcPr>
          <w:p w14:paraId="02B7723D" w14:textId="77777777" w:rsidR="00575CD9" w:rsidRDefault="00575CD9" w:rsidP="0084589B">
            <w:pPr>
              <w:autoSpaceDE w:val="0"/>
              <w:autoSpaceDN w:val="0"/>
              <w:adjustRightInd w:val="0"/>
              <w:spacing w:after="0"/>
              <w:rPr>
                <w:rFonts w:ascii="Arial" w:eastAsia="Times New Roman" w:hAnsi="Arial" w:cs="Arial"/>
                <w:color w:val="000000"/>
                <w:sz w:val="16"/>
                <w:szCs w:val="16"/>
                <w:lang w:eastAsia="en-GB"/>
              </w:rPr>
            </w:pPr>
          </w:p>
        </w:tc>
      </w:tr>
      <w:tr w:rsidR="00E254E5" w:rsidRPr="00DF5426" w14:paraId="52D587B6" w14:textId="77777777" w:rsidTr="00A63BF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PrEx>
        <w:trPr>
          <w:gridAfter w:val="1"/>
          <w:wAfter w:w="9" w:type="dxa"/>
        </w:trPr>
        <w:tc>
          <w:tcPr>
            <w:tcW w:w="799" w:type="dxa"/>
            <w:shd w:val="solid" w:color="FFFFFF" w:fill="auto"/>
          </w:tcPr>
          <w:p w14:paraId="4DACCD59" w14:textId="77777777" w:rsidR="00E254E5" w:rsidRDefault="00E254E5"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2014-10</w:t>
            </w:r>
          </w:p>
        </w:tc>
        <w:tc>
          <w:tcPr>
            <w:tcW w:w="1044" w:type="dxa"/>
            <w:shd w:val="solid" w:color="FFFFFF" w:fill="auto"/>
          </w:tcPr>
          <w:p w14:paraId="794EAC9D" w14:textId="77777777" w:rsidR="00E254E5" w:rsidRDefault="00E254E5" w:rsidP="0084589B">
            <w:pPr>
              <w:autoSpaceDE w:val="0"/>
              <w:autoSpaceDN w:val="0"/>
              <w:adjustRightInd w:val="0"/>
              <w:spacing w:after="0"/>
              <w:rPr>
                <w:rFonts w:ascii="Arial" w:eastAsia="Times New Roman" w:hAnsi="Arial" w:cs="Arial"/>
                <w:color w:val="000000"/>
                <w:sz w:val="16"/>
                <w:szCs w:val="16"/>
                <w:lang w:eastAsia="en-GB"/>
              </w:rPr>
            </w:pPr>
          </w:p>
        </w:tc>
        <w:tc>
          <w:tcPr>
            <w:tcW w:w="992" w:type="dxa"/>
            <w:shd w:val="solid" w:color="FFFFFF" w:fill="auto"/>
          </w:tcPr>
          <w:p w14:paraId="5A4108B5" w14:textId="77777777" w:rsidR="00E254E5" w:rsidRDefault="00E254E5" w:rsidP="0084589B">
            <w:pPr>
              <w:autoSpaceDE w:val="0"/>
              <w:autoSpaceDN w:val="0"/>
              <w:adjustRightInd w:val="0"/>
              <w:spacing w:after="0"/>
              <w:rPr>
                <w:rFonts w:ascii="Arial" w:eastAsia="Times New Roman" w:hAnsi="Arial" w:cs="Arial"/>
                <w:color w:val="000000"/>
                <w:sz w:val="16"/>
                <w:szCs w:val="16"/>
                <w:lang w:eastAsia="en-GB"/>
              </w:rPr>
            </w:pPr>
          </w:p>
        </w:tc>
        <w:tc>
          <w:tcPr>
            <w:tcW w:w="708" w:type="dxa"/>
            <w:shd w:val="solid" w:color="FFFFFF" w:fill="auto"/>
          </w:tcPr>
          <w:p w14:paraId="0BF7E365" w14:textId="77777777" w:rsidR="00E254E5" w:rsidRDefault="00E254E5" w:rsidP="0084589B">
            <w:pPr>
              <w:autoSpaceDE w:val="0"/>
              <w:autoSpaceDN w:val="0"/>
              <w:adjustRightInd w:val="0"/>
              <w:spacing w:after="0"/>
              <w:rPr>
                <w:rFonts w:ascii="Arial" w:eastAsia="Times New Roman" w:hAnsi="Arial" w:cs="Arial"/>
                <w:color w:val="000000"/>
                <w:sz w:val="16"/>
                <w:szCs w:val="16"/>
                <w:lang w:eastAsia="en-GB"/>
              </w:rPr>
            </w:pPr>
          </w:p>
        </w:tc>
        <w:tc>
          <w:tcPr>
            <w:tcW w:w="425" w:type="dxa"/>
            <w:shd w:val="solid" w:color="FFFFFF" w:fill="auto"/>
          </w:tcPr>
          <w:p w14:paraId="3FDB52C9" w14:textId="77777777" w:rsidR="00E254E5" w:rsidRDefault="00E254E5" w:rsidP="0084589B">
            <w:pPr>
              <w:autoSpaceDE w:val="0"/>
              <w:autoSpaceDN w:val="0"/>
              <w:adjustRightInd w:val="0"/>
              <w:spacing w:after="0"/>
              <w:rPr>
                <w:rFonts w:ascii="Arial" w:eastAsia="Times New Roman" w:hAnsi="Arial" w:cs="Arial"/>
                <w:color w:val="000000"/>
                <w:sz w:val="16"/>
                <w:szCs w:val="16"/>
                <w:lang w:eastAsia="en-GB"/>
              </w:rPr>
            </w:pPr>
          </w:p>
        </w:tc>
        <w:tc>
          <w:tcPr>
            <w:tcW w:w="425" w:type="dxa"/>
            <w:shd w:val="solid" w:color="FFFFFF" w:fill="auto"/>
          </w:tcPr>
          <w:p w14:paraId="5C03D298" w14:textId="77777777" w:rsidR="00E254E5" w:rsidRDefault="00E254E5" w:rsidP="0084589B">
            <w:pPr>
              <w:autoSpaceDE w:val="0"/>
              <w:autoSpaceDN w:val="0"/>
              <w:adjustRightInd w:val="0"/>
              <w:spacing w:after="0"/>
              <w:rPr>
                <w:rFonts w:ascii="Arial" w:eastAsia="Times New Roman" w:hAnsi="Arial" w:cs="Arial"/>
                <w:color w:val="000000"/>
                <w:sz w:val="16"/>
                <w:szCs w:val="16"/>
                <w:lang w:eastAsia="en-GB"/>
              </w:rPr>
            </w:pPr>
          </w:p>
        </w:tc>
        <w:tc>
          <w:tcPr>
            <w:tcW w:w="595" w:type="dxa"/>
            <w:shd w:val="solid" w:color="FFFFFF" w:fill="auto"/>
          </w:tcPr>
          <w:p w14:paraId="19B2E870" w14:textId="77777777" w:rsidR="00E254E5" w:rsidRDefault="00E254E5" w:rsidP="0084589B">
            <w:pPr>
              <w:autoSpaceDE w:val="0"/>
              <w:autoSpaceDN w:val="0"/>
              <w:adjustRightInd w:val="0"/>
              <w:spacing w:after="0"/>
              <w:rPr>
                <w:rFonts w:ascii="Arial" w:eastAsia="Times New Roman" w:hAnsi="Arial" w:cs="Arial"/>
                <w:color w:val="000000"/>
                <w:sz w:val="16"/>
                <w:szCs w:val="16"/>
                <w:lang w:eastAsia="en-GB"/>
              </w:rPr>
            </w:pPr>
          </w:p>
        </w:tc>
        <w:tc>
          <w:tcPr>
            <w:tcW w:w="391" w:type="dxa"/>
            <w:shd w:val="solid" w:color="FFFFFF" w:fill="auto"/>
          </w:tcPr>
          <w:p w14:paraId="7F8BD4A5" w14:textId="77777777" w:rsidR="00E254E5" w:rsidRDefault="00E254E5" w:rsidP="0084589B">
            <w:pPr>
              <w:autoSpaceDE w:val="0"/>
              <w:autoSpaceDN w:val="0"/>
              <w:adjustRightInd w:val="0"/>
              <w:spacing w:after="0"/>
              <w:rPr>
                <w:rFonts w:ascii="Arial" w:eastAsia="Times New Roman" w:hAnsi="Arial" w:cs="Arial"/>
                <w:color w:val="000000"/>
                <w:sz w:val="16"/>
                <w:szCs w:val="16"/>
                <w:lang w:eastAsia="en-GB"/>
              </w:rPr>
            </w:pPr>
          </w:p>
        </w:tc>
        <w:tc>
          <w:tcPr>
            <w:tcW w:w="2409" w:type="dxa"/>
            <w:shd w:val="solid" w:color="FFFFFF" w:fill="auto"/>
          </w:tcPr>
          <w:p w14:paraId="3269B47B" w14:textId="77777777" w:rsidR="00E254E5" w:rsidRDefault="00E254E5" w:rsidP="000F521A">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Updated to Rel-12 by MCC</w:t>
            </w:r>
          </w:p>
        </w:tc>
        <w:tc>
          <w:tcPr>
            <w:tcW w:w="567" w:type="dxa"/>
            <w:shd w:val="solid" w:color="FFFFFF" w:fill="auto"/>
          </w:tcPr>
          <w:p w14:paraId="1C3D93F3" w14:textId="77777777" w:rsidR="00E254E5" w:rsidRDefault="00E254E5" w:rsidP="000F521A">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11.0.0</w:t>
            </w:r>
          </w:p>
        </w:tc>
        <w:tc>
          <w:tcPr>
            <w:tcW w:w="567" w:type="dxa"/>
            <w:shd w:val="solid" w:color="FFFFFF" w:fill="auto"/>
          </w:tcPr>
          <w:p w14:paraId="01618CC6" w14:textId="77777777" w:rsidR="00E254E5" w:rsidRDefault="00E254E5" w:rsidP="000F521A">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12.0.0</w:t>
            </w:r>
          </w:p>
        </w:tc>
        <w:tc>
          <w:tcPr>
            <w:tcW w:w="850" w:type="dxa"/>
            <w:shd w:val="solid" w:color="FFFFFF" w:fill="auto"/>
          </w:tcPr>
          <w:p w14:paraId="166243F3" w14:textId="77777777" w:rsidR="00E254E5" w:rsidRDefault="00E254E5" w:rsidP="0084589B">
            <w:pPr>
              <w:autoSpaceDE w:val="0"/>
              <w:autoSpaceDN w:val="0"/>
              <w:adjustRightInd w:val="0"/>
              <w:spacing w:after="0"/>
              <w:rPr>
                <w:rFonts w:ascii="Arial" w:eastAsia="Times New Roman" w:hAnsi="Arial" w:cs="Arial"/>
                <w:color w:val="000000"/>
                <w:sz w:val="16"/>
                <w:szCs w:val="16"/>
                <w:lang w:eastAsia="en-GB"/>
              </w:rPr>
            </w:pPr>
          </w:p>
        </w:tc>
      </w:tr>
      <w:tr w:rsidR="00A63BF3" w:rsidRPr="00DF5426" w14:paraId="1289A3E3" w14:textId="77777777" w:rsidTr="001C09F6">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PrEx>
        <w:trPr>
          <w:gridAfter w:val="1"/>
          <w:wAfter w:w="9" w:type="dxa"/>
        </w:trPr>
        <w:tc>
          <w:tcPr>
            <w:tcW w:w="799" w:type="dxa"/>
            <w:shd w:val="solid" w:color="FFFFFF" w:fill="auto"/>
          </w:tcPr>
          <w:p w14:paraId="64C42C91" w14:textId="77777777" w:rsidR="00A63BF3" w:rsidRDefault="00A63BF3"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2015-12</w:t>
            </w:r>
          </w:p>
        </w:tc>
        <w:tc>
          <w:tcPr>
            <w:tcW w:w="1044" w:type="dxa"/>
            <w:shd w:val="solid" w:color="FFFFFF" w:fill="auto"/>
          </w:tcPr>
          <w:p w14:paraId="54EE97EF" w14:textId="77777777" w:rsidR="00A63BF3" w:rsidRDefault="00A63BF3"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992" w:type="dxa"/>
            <w:shd w:val="solid" w:color="FFFFFF" w:fill="auto"/>
          </w:tcPr>
          <w:p w14:paraId="60477CD2" w14:textId="77777777" w:rsidR="00A63BF3" w:rsidRDefault="00A63BF3"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708" w:type="dxa"/>
            <w:shd w:val="solid" w:color="FFFFFF" w:fill="auto"/>
          </w:tcPr>
          <w:p w14:paraId="318C6BB1" w14:textId="77777777" w:rsidR="00A63BF3" w:rsidRDefault="00A63BF3"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425" w:type="dxa"/>
            <w:shd w:val="solid" w:color="FFFFFF" w:fill="auto"/>
          </w:tcPr>
          <w:p w14:paraId="730C3240" w14:textId="77777777" w:rsidR="00A63BF3" w:rsidRDefault="00A63BF3"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425" w:type="dxa"/>
            <w:shd w:val="solid" w:color="FFFFFF" w:fill="auto"/>
          </w:tcPr>
          <w:p w14:paraId="35F0AFFF" w14:textId="77777777" w:rsidR="00A63BF3" w:rsidRDefault="00A63BF3"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595" w:type="dxa"/>
            <w:shd w:val="solid" w:color="FFFFFF" w:fill="auto"/>
          </w:tcPr>
          <w:p w14:paraId="6D9C8F18" w14:textId="77777777" w:rsidR="00A63BF3" w:rsidRDefault="00A63BF3"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391" w:type="dxa"/>
            <w:shd w:val="solid" w:color="FFFFFF" w:fill="auto"/>
          </w:tcPr>
          <w:p w14:paraId="2A2A742C" w14:textId="77777777" w:rsidR="00A63BF3" w:rsidRDefault="00A63BF3"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2409" w:type="dxa"/>
            <w:shd w:val="solid" w:color="FFFFFF" w:fill="auto"/>
          </w:tcPr>
          <w:p w14:paraId="39B7778E" w14:textId="77777777" w:rsidR="00A63BF3" w:rsidRDefault="00A63BF3" w:rsidP="000F521A">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Updated to Rel-13 by MCC</w:t>
            </w:r>
          </w:p>
        </w:tc>
        <w:tc>
          <w:tcPr>
            <w:tcW w:w="567" w:type="dxa"/>
            <w:shd w:val="solid" w:color="FFFFFF" w:fill="auto"/>
          </w:tcPr>
          <w:p w14:paraId="4E724592" w14:textId="77777777" w:rsidR="00A63BF3" w:rsidRDefault="00A63BF3" w:rsidP="000F521A">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12.0.0</w:t>
            </w:r>
          </w:p>
        </w:tc>
        <w:tc>
          <w:tcPr>
            <w:tcW w:w="567" w:type="dxa"/>
            <w:shd w:val="solid" w:color="FFFFFF" w:fill="auto"/>
          </w:tcPr>
          <w:p w14:paraId="10E3DAB8" w14:textId="77777777" w:rsidR="00A63BF3" w:rsidRDefault="00A63BF3" w:rsidP="000F521A">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13.0.0</w:t>
            </w:r>
          </w:p>
        </w:tc>
        <w:tc>
          <w:tcPr>
            <w:tcW w:w="850" w:type="dxa"/>
            <w:shd w:val="solid" w:color="FFFFFF" w:fill="auto"/>
          </w:tcPr>
          <w:p w14:paraId="104A6ECF" w14:textId="77777777" w:rsidR="00A63BF3" w:rsidRDefault="00A63BF3" w:rsidP="0084589B">
            <w:pPr>
              <w:autoSpaceDE w:val="0"/>
              <w:autoSpaceDN w:val="0"/>
              <w:adjustRightInd w:val="0"/>
              <w:spacing w:after="0"/>
              <w:rPr>
                <w:rFonts w:ascii="Arial" w:eastAsia="Times New Roman" w:hAnsi="Arial" w:cs="Arial"/>
                <w:color w:val="000000"/>
                <w:sz w:val="16"/>
                <w:szCs w:val="16"/>
                <w:lang w:eastAsia="en-GB"/>
              </w:rPr>
            </w:pPr>
          </w:p>
        </w:tc>
      </w:tr>
      <w:tr w:rsidR="001C09F6" w:rsidRPr="00DF5426" w14:paraId="70667D5A" w14:textId="77777777" w:rsidTr="0007375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PrEx>
        <w:trPr>
          <w:gridAfter w:val="1"/>
          <w:wAfter w:w="9" w:type="dxa"/>
        </w:trPr>
        <w:tc>
          <w:tcPr>
            <w:tcW w:w="799" w:type="dxa"/>
            <w:shd w:val="solid" w:color="FFFFFF" w:fill="auto"/>
          </w:tcPr>
          <w:p w14:paraId="45610724" w14:textId="77777777" w:rsidR="001C09F6" w:rsidRDefault="001C09F6"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2017-03</w:t>
            </w:r>
          </w:p>
        </w:tc>
        <w:tc>
          <w:tcPr>
            <w:tcW w:w="1044" w:type="dxa"/>
            <w:shd w:val="solid" w:color="FFFFFF" w:fill="auto"/>
          </w:tcPr>
          <w:p w14:paraId="365BDB74" w14:textId="77777777" w:rsidR="001C09F6" w:rsidRDefault="001C09F6"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992" w:type="dxa"/>
            <w:shd w:val="solid" w:color="FFFFFF" w:fill="auto"/>
          </w:tcPr>
          <w:p w14:paraId="7CFEAFC7" w14:textId="77777777" w:rsidR="001C09F6" w:rsidRDefault="001C09F6"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708" w:type="dxa"/>
            <w:shd w:val="solid" w:color="FFFFFF" w:fill="auto"/>
          </w:tcPr>
          <w:p w14:paraId="51AA5FCD" w14:textId="77777777" w:rsidR="001C09F6" w:rsidRDefault="001C09F6"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425" w:type="dxa"/>
            <w:shd w:val="solid" w:color="FFFFFF" w:fill="auto"/>
          </w:tcPr>
          <w:p w14:paraId="102A14B7" w14:textId="77777777" w:rsidR="001C09F6" w:rsidRDefault="001C09F6"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425" w:type="dxa"/>
            <w:shd w:val="solid" w:color="FFFFFF" w:fill="auto"/>
          </w:tcPr>
          <w:p w14:paraId="396970C5" w14:textId="77777777" w:rsidR="001C09F6" w:rsidRDefault="001C09F6"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595" w:type="dxa"/>
            <w:shd w:val="solid" w:color="FFFFFF" w:fill="auto"/>
          </w:tcPr>
          <w:p w14:paraId="1D180990" w14:textId="77777777" w:rsidR="001C09F6" w:rsidRDefault="001C09F6"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391" w:type="dxa"/>
            <w:shd w:val="solid" w:color="FFFFFF" w:fill="auto"/>
          </w:tcPr>
          <w:p w14:paraId="3E33A48A" w14:textId="77777777" w:rsidR="001C09F6" w:rsidRDefault="001C09F6"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2409" w:type="dxa"/>
            <w:shd w:val="solid" w:color="FFFFFF" w:fill="auto"/>
          </w:tcPr>
          <w:p w14:paraId="5E3C2A0F" w14:textId="77777777" w:rsidR="001C09F6" w:rsidRDefault="001C09F6" w:rsidP="000F521A">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Updated to Rel-14 by MCC</w:t>
            </w:r>
          </w:p>
        </w:tc>
        <w:tc>
          <w:tcPr>
            <w:tcW w:w="567" w:type="dxa"/>
            <w:shd w:val="solid" w:color="FFFFFF" w:fill="auto"/>
          </w:tcPr>
          <w:p w14:paraId="452658D1" w14:textId="77777777" w:rsidR="001C09F6" w:rsidRDefault="001C09F6" w:rsidP="000F521A">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13.0.0</w:t>
            </w:r>
          </w:p>
        </w:tc>
        <w:tc>
          <w:tcPr>
            <w:tcW w:w="567" w:type="dxa"/>
            <w:shd w:val="solid" w:color="FFFFFF" w:fill="auto"/>
          </w:tcPr>
          <w:p w14:paraId="6B2A1BD2" w14:textId="77777777" w:rsidR="001C09F6" w:rsidRDefault="001C09F6" w:rsidP="000F521A">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14.0.0</w:t>
            </w:r>
          </w:p>
        </w:tc>
        <w:tc>
          <w:tcPr>
            <w:tcW w:w="850" w:type="dxa"/>
            <w:shd w:val="solid" w:color="FFFFFF" w:fill="auto"/>
          </w:tcPr>
          <w:p w14:paraId="497A3595" w14:textId="77777777" w:rsidR="001C09F6" w:rsidRDefault="001C09F6" w:rsidP="0084589B">
            <w:pPr>
              <w:autoSpaceDE w:val="0"/>
              <w:autoSpaceDN w:val="0"/>
              <w:adjustRightInd w:val="0"/>
              <w:spacing w:after="0"/>
              <w:rPr>
                <w:rFonts w:ascii="Arial" w:eastAsia="Times New Roman" w:hAnsi="Arial" w:cs="Arial"/>
                <w:color w:val="000000"/>
                <w:sz w:val="16"/>
                <w:szCs w:val="16"/>
                <w:lang w:eastAsia="en-GB"/>
              </w:rPr>
            </w:pPr>
          </w:p>
        </w:tc>
      </w:tr>
      <w:tr w:rsidR="0007375D" w:rsidRPr="00DF5426" w14:paraId="21B64B50" w14:textId="77777777" w:rsidTr="00E967D8">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PrEx>
        <w:trPr>
          <w:gridAfter w:val="1"/>
          <w:wAfter w:w="9" w:type="dxa"/>
        </w:trPr>
        <w:tc>
          <w:tcPr>
            <w:tcW w:w="799" w:type="dxa"/>
            <w:shd w:val="solid" w:color="FFFFFF" w:fill="auto"/>
          </w:tcPr>
          <w:p w14:paraId="26E3D8F0" w14:textId="77777777" w:rsidR="0007375D" w:rsidRDefault="0007375D"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2018-06</w:t>
            </w:r>
          </w:p>
        </w:tc>
        <w:tc>
          <w:tcPr>
            <w:tcW w:w="1044" w:type="dxa"/>
            <w:shd w:val="solid" w:color="FFFFFF" w:fill="auto"/>
          </w:tcPr>
          <w:p w14:paraId="0E0630C1" w14:textId="77777777" w:rsidR="0007375D" w:rsidRDefault="0007375D"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992" w:type="dxa"/>
            <w:shd w:val="solid" w:color="FFFFFF" w:fill="auto"/>
          </w:tcPr>
          <w:p w14:paraId="1E890D1E" w14:textId="77777777" w:rsidR="0007375D" w:rsidRDefault="0007375D"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708" w:type="dxa"/>
            <w:shd w:val="solid" w:color="FFFFFF" w:fill="auto"/>
          </w:tcPr>
          <w:p w14:paraId="0AC909CC" w14:textId="77777777" w:rsidR="0007375D" w:rsidRDefault="0007375D"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425" w:type="dxa"/>
            <w:shd w:val="solid" w:color="FFFFFF" w:fill="auto"/>
          </w:tcPr>
          <w:p w14:paraId="5D899F0A" w14:textId="77777777" w:rsidR="0007375D" w:rsidRDefault="0007375D"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425" w:type="dxa"/>
            <w:shd w:val="solid" w:color="FFFFFF" w:fill="auto"/>
          </w:tcPr>
          <w:p w14:paraId="03A72ADD" w14:textId="77777777" w:rsidR="0007375D" w:rsidRDefault="0007375D"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595" w:type="dxa"/>
            <w:shd w:val="solid" w:color="FFFFFF" w:fill="auto"/>
          </w:tcPr>
          <w:p w14:paraId="3F2406CC" w14:textId="77777777" w:rsidR="0007375D" w:rsidRDefault="0007375D"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391" w:type="dxa"/>
            <w:shd w:val="solid" w:color="FFFFFF" w:fill="auto"/>
          </w:tcPr>
          <w:p w14:paraId="6425A7E2" w14:textId="77777777" w:rsidR="0007375D" w:rsidRDefault="0007375D"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2409" w:type="dxa"/>
            <w:shd w:val="solid" w:color="FFFFFF" w:fill="auto"/>
          </w:tcPr>
          <w:p w14:paraId="13A678E6" w14:textId="77777777" w:rsidR="0007375D" w:rsidRDefault="0007375D" w:rsidP="000F521A">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Updated to Rel-15 by MCC</w:t>
            </w:r>
          </w:p>
        </w:tc>
        <w:tc>
          <w:tcPr>
            <w:tcW w:w="567" w:type="dxa"/>
            <w:shd w:val="solid" w:color="FFFFFF" w:fill="auto"/>
          </w:tcPr>
          <w:p w14:paraId="7478C354" w14:textId="77777777" w:rsidR="0007375D" w:rsidRDefault="0007375D" w:rsidP="000F521A">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14.0.0</w:t>
            </w:r>
          </w:p>
        </w:tc>
        <w:tc>
          <w:tcPr>
            <w:tcW w:w="567" w:type="dxa"/>
            <w:shd w:val="solid" w:color="FFFFFF" w:fill="auto"/>
          </w:tcPr>
          <w:p w14:paraId="57EA5B0F" w14:textId="77777777" w:rsidR="0007375D" w:rsidRDefault="0007375D" w:rsidP="000F521A">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15.0.0</w:t>
            </w:r>
          </w:p>
        </w:tc>
        <w:tc>
          <w:tcPr>
            <w:tcW w:w="850" w:type="dxa"/>
            <w:shd w:val="solid" w:color="FFFFFF" w:fill="auto"/>
          </w:tcPr>
          <w:p w14:paraId="54B43DDE" w14:textId="77777777" w:rsidR="0007375D" w:rsidRDefault="0007375D" w:rsidP="0084589B">
            <w:pPr>
              <w:autoSpaceDE w:val="0"/>
              <w:autoSpaceDN w:val="0"/>
              <w:adjustRightInd w:val="0"/>
              <w:spacing w:after="0"/>
              <w:rPr>
                <w:rFonts w:ascii="Arial" w:eastAsia="Times New Roman" w:hAnsi="Arial" w:cs="Arial"/>
                <w:color w:val="000000"/>
                <w:sz w:val="16"/>
                <w:szCs w:val="16"/>
                <w:lang w:eastAsia="en-GB"/>
              </w:rPr>
            </w:pPr>
          </w:p>
        </w:tc>
      </w:tr>
      <w:tr w:rsidR="00E967D8" w:rsidRPr="00DF5426" w14:paraId="6FBD0BF7" w14:textId="77777777" w:rsidTr="00D75A5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PrEx>
        <w:trPr>
          <w:gridAfter w:val="1"/>
          <w:wAfter w:w="9" w:type="dxa"/>
        </w:trPr>
        <w:tc>
          <w:tcPr>
            <w:tcW w:w="799" w:type="dxa"/>
            <w:shd w:val="solid" w:color="FFFFFF" w:fill="auto"/>
          </w:tcPr>
          <w:p w14:paraId="6973F17C" w14:textId="77777777" w:rsidR="00E967D8" w:rsidRDefault="00E967D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SA#88e</w:t>
            </w:r>
          </w:p>
        </w:tc>
        <w:tc>
          <w:tcPr>
            <w:tcW w:w="1044" w:type="dxa"/>
            <w:shd w:val="solid" w:color="FFFFFF" w:fill="auto"/>
          </w:tcPr>
          <w:p w14:paraId="20040F72" w14:textId="77777777" w:rsidR="00E967D8" w:rsidRDefault="00E967D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992" w:type="dxa"/>
            <w:shd w:val="solid" w:color="FFFFFF" w:fill="auto"/>
          </w:tcPr>
          <w:p w14:paraId="56D14362" w14:textId="77777777" w:rsidR="00E967D8" w:rsidRDefault="00E967D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708" w:type="dxa"/>
            <w:shd w:val="solid" w:color="FFFFFF" w:fill="auto"/>
          </w:tcPr>
          <w:p w14:paraId="3512DE92" w14:textId="77777777" w:rsidR="00E967D8" w:rsidRDefault="00E967D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425" w:type="dxa"/>
            <w:shd w:val="solid" w:color="FFFFFF" w:fill="auto"/>
          </w:tcPr>
          <w:p w14:paraId="2FF143F5" w14:textId="77777777" w:rsidR="00E967D8" w:rsidRDefault="00E967D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425" w:type="dxa"/>
            <w:shd w:val="solid" w:color="FFFFFF" w:fill="auto"/>
          </w:tcPr>
          <w:p w14:paraId="55C8DB54" w14:textId="77777777" w:rsidR="00E967D8" w:rsidRDefault="00E967D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595" w:type="dxa"/>
            <w:shd w:val="solid" w:color="FFFFFF" w:fill="auto"/>
          </w:tcPr>
          <w:p w14:paraId="159310BE" w14:textId="77777777" w:rsidR="00E967D8" w:rsidRDefault="00E967D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391" w:type="dxa"/>
            <w:shd w:val="solid" w:color="FFFFFF" w:fill="auto"/>
          </w:tcPr>
          <w:p w14:paraId="45F5F9BA" w14:textId="77777777" w:rsidR="00E967D8" w:rsidRDefault="00E967D8"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2409" w:type="dxa"/>
            <w:shd w:val="solid" w:color="FFFFFF" w:fill="auto"/>
          </w:tcPr>
          <w:p w14:paraId="087A30F6" w14:textId="77777777" w:rsidR="00E967D8" w:rsidRDefault="00E967D8" w:rsidP="000F521A">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Updated to Rel-16 by MCC</w:t>
            </w:r>
          </w:p>
        </w:tc>
        <w:tc>
          <w:tcPr>
            <w:tcW w:w="567" w:type="dxa"/>
            <w:shd w:val="solid" w:color="FFFFFF" w:fill="auto"/>
          </w:tcPr>
          <w:p w14:paraId="52B4FF6B" w14:textId="77777777" w:rsidR="00E967D8" w:rsidRDefault="00E967D8" w:rsidP="000F521A">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15.0.0</w:t>
            </w:r>
          </w:p>
        </w:tc>
        <w:tc>
          <w:tcPr>
            <w:tcW w:w="567" w:type="dxa"/>
            <w:shd w:val="solid" w:color="FFFFFF" w:fill="auto"/>
          </w:tcPr>
          <w:p w14:paraId="04B7929A" w14:textId="77777777" w:rsidR="00E967D8" w:rsidRDefault="00E967D8" w:rsidP="000F521A">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16.0.0</w:t>
            </w:r>
          </w:p>
        </w:tc>
        <w:tc>
          <w:tcPr>
            <w:tcW w:w="850" w:type="dxa"/>
            <w:shd w:val="solid" w:color="FFFFFF" w:fill="auto"/>
          </w:tcPr>
          <w:p w14:paraId="117FD28C" w14:textId="77777777" w:rsidR="00E967D8" w:rsidRDefault="00E967D8" w:rsidP="0084589B">
            <w:pPr>
              <w:autoSpaceDE w:val="0"/>
              <w:autoSpaceDN w:val="0"/>
              <w:adjustRightInd w:val="0"/>
              <w:spacing w:after="0"/>
              <w:rPr>
                <w:rFonts w:ascii="Arial" w:eastAsia="Times New Roman" w:hAnsi="Arial" w:cs="Arial"/>
                <w:color w:val="000000"/>
                <w:sz w:val="16"/>
                <w:szCs w:val="16"/>
                <w:lang w:eastAsia="en-GB"/>
              </w:rPr>
            </w:pPr>
          </w:p>
        </w:tc>
      </w:tr>
      <w:tr w:rsidR="00D75A53" w:rsidRPr="00DF5426" w14:paraId="29D73994" w14:textId="77777777" w:rsidTr="00FD5CE4">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PrEx>
        <w:trPr>
          <w:gridAfter w:val="1"/>
          <w:wAfter w:w="9" w:type="dxa"/>
        </w:trPr>
        <w:tc>
          <w:tcPr>
            <w:tcW w:w="799" w:type="dxa"/>
            <w:shd w:val="solid" w:color="FFFFFF" w:fill="auto"/>
          </w:tcPr>
          <w:p w14:paraId="4280EB08" w14:textId="77777777" w:rsidR="00D75A53" w:rsidRDefault="00D75A53"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lastRenderedPageBreak/>
              <w:t>2022-03</w:t>
            </w:r>
          </w:p>
        </w:tc>
        <w:tc>
          <w:tcPr>
            <w:tcW w:w="1044" w:type="dxa"/>
            <w:shd w:val="solid" w:color="FFFFFF" w:fill="auto"/>
          </w:tcPr>
          <w:p w14:paraId="66C565C0" w14:textId="77777777" w:rsidR="00D75A53" w:rsidRDefault="00D75A53"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992" w:type="dxa"/>
            <w:shd w:val="solid" w:color="FFFFFF" w:fill="auto"/>
          </w:tcPr>
          <w:p w14:paraId="3DDD5A68" w14:textId="77777777" w:rsidR="00D75A53" w:rsidRDefault="00D75A53"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708" w:type="dxa"/>
            <w:shd w:val="solid" w:color="FFFFFF" w:fill="auto"/>
          </w:tcPr>
          <w:p w14:paraId="6FE21195" w14:textId="77777777" w:rsidR="00D75A53" w:rsidRDefault="00D75A53"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425" w:type="dxa"/>
            <w:shd w:val="solid" w:color="FFFFFF" w:fill="auto"/>
          </w:tcPr>
          <w:p w14:paraId="4EC97E1C" w14:textId="77777777" w:rsidR="00D75A53" w:rsidRDefault="00D75A53"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425" w:type="dxa"/>
            <w:shd w:val="solid" w:color="FFFFFF" w:fill="auto"/>
          </w:tcPr>
          <w:p w14:paraId="22F7D11D" w14:textId="77777777" w:rsidR="00D75A53" w:rsidRDefault="00D75A53"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595" w:type="dxa"/>
            <w:shd w:val="solid" w:color="FFFFFF" w:fill="auto"/>
          </w:tcPr>
          <w:p w14:paraId="181E1051" w14:textId="77777777" w:rsidR="00D75A53" w:rsidRDefault="00D75A53"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391" w:type="dxa"/>
            <w:shd w:val="solid" w:color="FFFFFF" w:fill="auto"/>
          </w:tcPr>
          <w:p w14:paraId="5464B18A" w14:textId="77777777" w:rsidR="00D75A53" w:rsidRDefault="00D75A53"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2409" w:type="dxa"/>
            <w:shd w:val="solid" w:color="FFFFFF" w:fill="auto"/>
          </w:tcPr>
          <w:p w14:paraId="35FBEB3A" w14:textId="77777777" w:rsidR="00D75A53" w:rsidRDefault="00D75A53" w:rsidP="000F521A">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Updated to Rel-17 by MCC</w:t>
            </w:r>
          </w:p>
        </w:tc>
        <w:tc>
          <w:tcPr>
            <w:tcW w:w="567" w:type="dxa"/>
            <w:shd w:val="solid" w:color="FFFFFF" w:fill="auto"/>
          </w:tcPr>
          <w:p w14:paraId="1C7BDFB9" w14:textId="77777777" w:rsidR="00D75A53" w:rsidRDefault="00D75A53" w:rsidP="000F521A">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16.0.0</w:t>
            </w:r>
          </w:p>
        </w:tc>
        <w:tc>
          <w:tcPr>
            <w:tcW w:w="567" w:type="dxa"/>
            <w:shd w:val="solid" w:color="FFFFFF" w:fill="auto"/>
          </w:tcPr>
          <w:p w14:paraId="574272E7" w14:textId="77777777" w:rsidR="00D75A53" w:rsidRDefault="00D75A53" w:rsidP="000F521A">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17.0.0</w:t>
            </w:r>
          </w:p>
        </w:tc>
        <w:tc>
          <w:tcPr>
            <w:tcW w:w="850" w:type="dxa"/>
            <w:shd w:val="solid" w:color="FFFFFF" w:fill="auto"/>
          </w:tcPr>
          <w:p w14:paraId="2B3EF8B0" w14:textId="77777777" w:rsidR="00D75A53" w:rsidRDefault="00D75A53" w:rsidP="0084589B">
            <w:pPr>
              <w:autoSpaceDE w:val="0"/>
              <w:autoSpaceDN w:val="0"/>
              <w:adjustRightInd w:val="0"/>
              <w:spacing w:after="0"/>
              <w:rPr>
                <w:rFonts w:ascii="Arial" w:eastAsia="Times New Roman" w:hAnsi="Arial" w:cs="Arial"/>
                <w:color w:val="000000"/>
                <w:sz w:val="16"/>
                <w:szCs w:val="16"/>
                <w:lang w:eastAsia="en-GB"/>
              </w:rPr>
            </w:pPr>
          </w:p>
        </w:tc>
      </w:tr>
      <w:tr w:rsidR="00FD5CE4" w:rsidRPr="00DF5426" w14:paraId="2BD40A0C" w14:textId="77777777" w:rsidTr="00EF64F1">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PrEx>
        <w:trPr>
          <w:gridAfter w:val="1"/>
          <w:wAfter w:w="9" w:type="dxa"/>
        </w:trPr>
        <w:tc>
          <w:tcPr>
            <w:tcW w:w="799" w:type="dxa"/>
            <w:shd w:val="solid" w:color="FFFFFF" w:fill="auto"/>
          </w:tcPr>
          <w:p w14:paraId="40C89ABD" w14:textId="77777777" w:rsidR="00FD5CE4" w:rsidRDefault="00FD5CE4"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2024-03</w:t>
            </w:r>
          </w:p>
        </w:tc>
        <w:tc>
          <w:tcPr>
            <w:tcW w:w="1044" w:type="dxa"/>
            <w:shd w:val="solid" w:color="FFFFFF" w:fill="auto"/>
          </w:tcPr>
          <w:p w14:paraId="6AE5126F" w14:textId="77777777" w:rsidR="00FD5CE4" w:rsidRDefault="00FD5CE4"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992" w:type="dxa"/>
            <w:shd w:val="solid" w:color="FFFFFF" w:fill="auto"/>
          </w:tcPr>
          <w:p w14:paraId="71011AFE" w14:textId="77777777" w:rsidR="00FD5CE4" w:rsidRDefault="00FD5CE4"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708" w:type="dxa"/>
            <w:shd w:val="solid" w:color="FFFFFF" w:fill="auto"/>
          </w:tcPr>
          <w:p w14:paraId="5275670D" w14:textId="77777777" w:rsidR="00FD5CE4" w:rsidRDefault="00FD5CE4"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425" w:type="dxa"/>
            <w:shd w:val="solid" w:color="FFFFFF" w:fill="auto"/>
          </w:tcPr>
          <w:p w14:paraId="7CFF4366" w14:textId="77777777" w:rsidR="00FD5CE4" w:rsidRDefault="00FD5CE4"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425" w:type="dxa"/>
            <w:shd w:val="solid" w:color="FFFFFF" w:fill="auto"/>
          </w:tcPr>
          <w:p w14:paraId="67C98C8C" w14:textId="77777777" w:rsidR="00FD5CE4" w:rsidRDefault="00FD5CE4"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595" w:type="dxa"/>
            <w:shd w:val="solid" w:color="FFFFFF" w:fill="auto"/>
          </w:tcPr>
          <w:p w14:paraId="3A21D7A9" w14:textId="77777777" w:rsidR="00FD5CE4" w:rsidRDefault="00FD5CE4"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391" w:type="dxa"/>
            <w:shd w:val="solid" w:color="FFFFFF" w:fill="auto"/>
          </w:tcPr>
          <w:p w14:paraId="3F5B5173" w14:textId="77777777" w:rsidR="00FD5CE4" w:rsidRDefault="00FD5CE4"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2409" w:type="dxa"/>
            <w:shd w:val="solid" w:color="FFFFFF" w:fill="auto"/>
          </w:tcPr>
          <w:p w14:paraId="2D508790" w14:textId="77777777" w:rsidR="00FD5CE4" w:rsidRDefault="00FD5CE4" w:rsidP="000F521A">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Updated to Rel-18 by MCC (and issue with v.18.0.0 upload)</w:t>
            </w:r>
          </w:p>
        </w:tc>
        <w:tc>
          <w:tcPr>
            <w:tcW w:w="567" w:type="dxa"/>
            <w:shd w:val="solid" w:color="FFFFFF" w:fill="auto"/>
          </w:tcPr>
          <w:p w14:paraId="056D708A" w14:textId="77777777" w:rsidR="00FD5CE4" w:rsidRDefault="00FD5CE4" w:rsidP="000F521A">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17.0.0</w:t>
            </w:r>
          </w:p>
        </w:tc>
        <w:tc>
          <w:tcPr>
            <w:tcW w:w="567" w:type="dxa"/>
            <w:shd w:val="solid" w:color="FFFFFF" w:fill="auto"/>
          </w:tcPr>
          <w:p w14:paraId="52830DB6" w14:textId="77777777" w:rsidR="00FD5CE4" w:rsidRDefault="00FD5CE4" w:rsidP="000F521A">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18.0.1</w:t>
            </w:r>
          </w:p>
        </w:tc>
        <w:tc>
          <w:tcPr>
            <w:tcW w:w="850" w:type="dxa"/>
            <w:shd w:val="solid" w:color="FFFFFF" w:fill="auto"/>
          </w:tcPr>
          <w:p w14:paraId="08B1E613" w14:textId="77777777" w:rsidR="00FD5CE4" w:rsidRDefault="00FD5CE4" w:rsidP="0084589B">
            <w:pPr>
              <w:autoSpaceDE w:val="0"/>
              <w:autoSpaceDN w:val="0"/>
              <w:adjustRightInd w:val="0"/>
              <w:spacing w:after="0"/>
              <w:rPr>
                <w:rFonts w:ascii="Arial" w:eastAsia="Times New Roman" w:hAnsi="Arial" w:cs="Arial"/>
                <w:color w:val="000000"/>
                <w:sz w:val="16"/>
                <w:szCs w:val="16"/>
                <w:lang w:eastAsia="en-GB"/>
              </w:rPr>
            </w:pPr>
          </w:p>
        </w:tc>
      </w:tr>
      <w:tr w:rsidR="00EF64F1" w:rsidRPr="00DF5426" w14:paraId="5D1B385E"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PrEx>
        <w:trPr>
          <w:gridAfter w:val="1"/>
          <w:wAfter w:w="9" w:type="dxa"/>
        </w:trPr>
        <w:tc>
          <w:tcPr>
            <w:tcW w:w="799" w:type="dxa"/>
            <w:tcBorders>
              <w:bottom w:val="single" w:sz="4" w:space="0" w:color="auto"/>
            </w:tcBorders>
            <w:shd w:val="solid" w:color="FFFFFF" w:fill="auto"/>
          </w:tcPr>
          <w:p w14:paraId="525B2D4D" w14:textId="6BBEBC27" w:rsidR="00EF64F1" w:rsidRDefault="00EF64F1"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2025-10</w:t>
            </w:r>
          </w:p>
        </w:tc>
        <w:tc>
          <w:tcPr>
            <w:tcW w:w="1044" w:type="dxa"/>
            <w:tcBorders>
              <w:bottom w:val="single" w:sz="4" w:space="0" w:color="auto"/>
            </w:tcBorders>
            <w:shd w:val="solid" w:color="FFFFFF" w:fill="auto"/>
          </w:tcPr>
          <w:p w14:paraId="0EE5B53F" w14:textId="6338F12E" w:rsidR="00EF64F1" w:rsidRDefault="00EF64F1"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992" w:type="dxa"/>
            <w:tcBorders>
              <w:bottom w:val="single" w:sz="4" w:space="0" w:color="auto"/>
            </w:tcBorders>
            <w:shd w:val="solid" w:color="FFFFFF" w:fill="auto"/>
          </w:tcPr>
          <w:p w14:paraId="1D66F64C" w14:textId="7D3A4E8D" w:rsidR="00EF64F1" w:rsidRDefault="00EF64F1"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708" w:type="dxa"/>
            <w:tcBorders>
              <w:bottom w:val="single" w:sz="4" w:space="0" w:color="auto"/>
            </w:tcBorders>
            <w:shd w:val="solid" w:color="FFFFFF" w:fill="auto"/>
          </w:tcPr>
          <w:p w14:paraId="1203953C" w14:textId="3340F236" w:rsidR="00EF64F1" w:rsidRDefault="00EF64F1"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425" w:type="dxa"/>
            <w:tcBorders>
              <w:bottom w:val="single" w:sz="4" w:space="0" w:color="auto"/>
            </w:tcBorders>
            <w:shd w:val="solid" w:color="FFFFFF" w:fill="auto"/>
          </w:tcPr>
          <w:p w14:paraId="2E80C72F" w14:textId="63F19588" w:rsidR="00EF64F1" w:rsidRDefault="00EF64F1"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425" w:type="dxa"/>
            <w:tcBorders>
              <w:bottom w:val="single" w:sz="4" w:space="0" w:color="auto"/>
            </w:tcBorders>
            <w:shd w:val="solid" w:color="FFFFFF" w:fill="auto"/>
          </w:tcPr>
          <w:p w14:paraId="1D662C3F" w14:textId="4A03616F" w:rsidR="00EF64F1" w:rsidRDefault="00EF64F1"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595" w:type="dxa"/>
            <w:tcBorders>
              <w:bottom w:val="single" w:sz="4" w:space="0" w:color="auto"/>
            </w:tcBorders>
            <w:shd w:val="solid" w:color="FFFFFF" w:fill="auto"/>
          </w:tcPr>
          <w:p w14:paraId="73BC1C04" w14:textId="72D127D3" w:rsidR="00EF64F1" w:rsidRDefault="00EF64F1"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391" w:type="dxa"/>
            <w:tcBorders>
              <w:bottom w:val="single" w:sz="4" w:space="0" w:color="auto"/>
            </w:tcBorders>
            <w:shd w:val="solid" w:color="FFFFFF" w:fill="auto"/>
          </w:tcPr>
          <w:p w14:paraId="128BA8F6" w14:textId="4ACEAC12" w:rsidR="00EF64F1" w:rsidRDefault="00EF64F1" w:rsidP="0084589B">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w:t>
            </w:r>
          </w:p>
        </w:tc>
        <w:tc>
          <w:tcPr>
            <w:tcW w:w="2409" w:type="dxa"/>
            <w:tcBorders>
              <w:bottom w:val="single" w:sz="4" w:space="0" w:color="auto"/>
            </w:tcBorders>
            <w:shd w:val="solid" w:color="FFFFFF" w:fill="auto"/>
          </w:tcPr>
          <w:p w14:paraId="12DDA13D" w14:textId="343B9791" w:rsidR="00EF64F1" w:rsidRDefault="00EF64F1" w:rsidP="000F521A">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Updated to Rel-19 by MCC</w:t>
            </w:r>
          </w:p>
        </w:tc>
        <w:tc>
          <w:tcPr>
            <w:tcW w:w="567" w:type="dxa"/>
            <w:tcBorders>
              <w:bottom w:val="single" w:sz="4" w:space="0" w:color="auto"/>
            </w:tcBorders>
            <w:shd w:val="solid" w:color="FFFFFF" w:fill="auto"/>
          </w:tcPr>
          <w:p w14:paraId="5B7F59A8" w14:textId="4A2C339C" w:rsidR="00EF64F1" w:rsidRDefault="00EF64F1" w:rsidP="000F521A">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18.0.1</w:t>
            </w:r>
          </w:p>
        </w:tc>
        <w:tc>
          <w:tcPr>
            <w:tcW w:w="567" w:type="dxa"/>
            <w:tcBorders>
              <w:bottom w:val="single" w:sz="4" w:space="0" w:color="auto"/>
            </w:tcBorders>
            <w:shd w:val="solid" w:color="FFFFFF" w:fill="auto"/>
          </w:tcPr>
          <w:p w14:paraId="3F9F5A39" w14:textId="2CF9748D" w:rsidR="00EF64F1" w:rsidRDefault="00EF64F1" w:rsidP="000F521A">
            <w:pPr>
              <w:autoSpaceDE w:val="0"/>
              <w:autoSpaceDN w:val="0"/>
              <w:adjustRightInd w:val="0"/>
              <w:spacing w:after="0"/>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19.0.0</w:t>
            </w:r>
          </w:p>
        </w:tc>
        <w:tc>
          <w:tcPr>
            <w:tcW w:w="850" w:type="dxa"/>
            <w:tcBorders>
              <w:bottom w:val="single" w:sz="4" w:space="0" w:color="auto"/>
            </w:tcBorders>
            <w:shd w:val="solid" w:color="FFFFFF" w:fill="auto"/>
          </w:tcPr>
          <w:p w14:paraId="5F550E87" w14:textId="77777777" w:rsidR="00EF64F1" w:rsidRDefault="00EF64F1" w:rsidP="0084589B">
            <w:pPr>
              <w:autoSpaceDE w:val="0"/>
              <w:autoSpaceDN w:val="0"/>
              <w:adjustRightInd w:val="0"/>
              <w:spacing w:after="0"/>
              <w:rPr>
                <w:rFonts w:ascii="Arial" w:eastAsia="Times New Roman" w:hAnsi="Arial" w:cs="Arial"/>
                <w:color w:val="000000"/>
                <w:sz w:val="16"/>
                <w:szCs w:val="16"/>
                <w:lang w:eastAsia="en-GB"/>
              </w:rPr>
            </w:pPr>
          </w:p>
        </w:tc>
      </w:tr>
    </w:tbl>
    <w:p w14:paraId="0092291B" w14:textId="77777777" w:rsidR="003F114B" w:rsidRPr="00DF5426" w:rsidRDefault="003F114B" w:rsidP="003F114B"/>
    <w:p w14:paraId="023FB3E0" w14:textId="77777777" w:rsidR="008F2ADC" w:rsidRPr="00DF5426" w:rsidRDefault="008F2ADC"/>
    <w:sectPr w:rsidR="008F2ADC" w:rsidRPr="00DF5426">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C4381C" w14:textId="77777777" w:rsidR="00D16BE2" w:rsidRDefault="00D16BE2">
      <w:r>
        <w:separator/>
      </w:r>
    </w:p>
  </w:endnote>
  <w:endnote w:type="continuationSeparator" w:id="0">
    <w:p w14:paraId="40D308BA" w14:textId="77777777" w:rsidR="00D16BE2" w:rsidRDefault="00D16B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FF813F" w14:textId="77777777" w:rsidR="0084589B" w:rsidRDefault="0084589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9D6699" w14:textId="77777777" w:rsidR="00D16BE2" w:rsidRDefault="00D16BE2">
      <w:r>
        <w:separator/>
      </w:r>
    </w:p>
  </w:footnote>
  <w:footnote w:type="continuationSeparator" w:id="0">
    <w:p w14:paraId="61BA6B37" w14:textId="77777777" w:rsidR="00D16BE2" w:rsidRDefault="00D16B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0E60CE" w14:textId="1C8BE32B" w:rsidR="0084589B" w:rsidRDefault="0084589B">
    <w:pPr>
      <w:pStyle w:val="Header"/>
      <w:framePr w:wrap="auto" w:vAnchor="text" w:hAnchor="margin" w:xAlign="right" w:y="1"/>
      <w:widowControl/>
    </w:pPr>
    <w:r>
      <w:fldChar w:fldCharType="begin"/>
    </w:r>
    <w:r>
      <w:instrText xml:space="preserve"> STYLEREF ZA </w:instrText>
    </w:r>
    <w:r>
      <w:fldChar w:fldCharType="separate"/>
    </w:r>
    <w:r w:rsidR="00C55A64">
      <w:t>3GPP TR 22.978 V19.0.0 (2025-10)</w:t>
    </w:r>
    <w:r>
      <w:fldChar w:fldCharType="end"/>
    </w:r>
  </w:p>
  <w:p w14:paraId="1BA47BE8" w14:textId="77777777" w:rsidR="0084589B" w:rsidRDefault="0084589B">
    <w:pPr>
      <w:pStyle w:val="Header"/>
      <w:framePr w:wrap="auto" w:vAnchor="text" w:hAnchor="margin" w:xAlign="center" w:y="1"/>
      <w:widowControl/>
    </w:pPr>
    <w:r>
      <w:fldChar w:fldCharType="begin"/>
    </w:r>
    <w:r>
      <w:instrText xml:space="preserve"> PAGE </w:instrText>
    </w:r>
    <w:r>
      <w:fldChar w:fldCharType="separate"/>
    </w:r>
    <w:r w:rsidR="0007375D">
      <w:t>63</w:t>
    </w:r>
    <w:r>
      <w:fldChar w:fldCharType="end"/>
    </w:r>
  </w:p>
  <w:p w14:paraId="1032282F" w14:textId="57174F6F" w:rsidR="0084589B" w:rsidRDefault="0084589B">
    <w:pPr>
      <w:pStyle w:val="Header"/>
      <w:framePr w:wrap="auto" w:vAnchor="text" w:hAnchor="margin" w:y="1"/>
      <w:widowControl/>
    </w:pPr>
    <w:r>
      <w:fldChar w:fldCharType="begin"/>
    </w:r>
    <w:r>
      <w:instrText xml:space="preserve"> STYLEREF ZGSM </w:instrText>
    </w:r>
    <w:r>
      <w:fldChar w:fldCharType="separate"/>
    </w:r>
    <w:r w:rsidR="00C55A64">
      <w:t>Release 19</w:t>
    </w:r>
    <w:r>
      <w:fldChar w:fldCharType="end"/>
    </w:r>
  </w:p>
  <w:p w14:paraId="6F3C4FB0" w14:textId="77777777" w:rsidR="0084589B" w:rsidRDefault="0084589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2A766A2"/>
    <w:multiLevelType w:val="hybridMultilevel"/>
    <w:tmpl w:val="3D9CEBA0"/>
    <w:lvl w:ilvl="0" w:tplc="E544EC96">
      <w:numFmt w:val="bullet"/>
      <w:lvlText w:val="­"/>
      <w:lvlJc w:val="left"/>
      <w:pPr>
        <w:tabs>
          <w:tab w:val="num" w:pos="1500"/>
        </w:tabs>
        <w:ind w:left="1500" w:hanging="360"/>
      </w:pPr>
      <w:rPr>
        <w:rFonts w:ascii="MS Mincho" w:eastAsia="MS Mincho" w:hAnsi="MS Mincho" w:cs="Times New Roman" w:hint="eastAsia"/>
        <w:b/>
        <w:i w:val="0"/>
      </w:rPr>
    </w:lvl>
    <w:lvl w:ilvl="1" w:tplc="6D549914">
      <w:start w:val="1"/>
      <w:numFmt w:val="lowerLetter"/>
      <w:lvlText w:val="%2)"/>
      <w:lvlJc w:val="left"/>
      <w:pPr>
        <w:tabs>
          <w:tab w:val="num" w:pos="856"/>
        </w:tabs>
        <w:ind w:left="1423" w:hanging="283"/>
      </w:pPr>
      <w:rPr>
        <w:rFonts w:hint="eastAsia"/>
        <w:b/>
        <w:i w:val="0"/>
      </w:rPr>
    </w:lvl>
    <w:lvl w:ilvl="2" w:tplc="0409000D" w:tentative="1">
      <w:start w:val="1"/>
      <w:numFmt w:val="bullet"/>
      <w:lvlText w:val=""/>
      <w:lvlJc w:val="left"/>
      <w:pPr>
        <w:tabs>
          <w:tab w:val="num" w:pos="1980"/>
        </w:tabs>
        <w:ind w:left="1980" w:hanging="420"/>
      </w:pPr>
      <w:rPr>
        <w:rFonts w:ascii="Wingdings" w:hAnsi="Wingdings" w:hint="default"/>
      </w:rPr>
    </w:lvl>
    <w:lvl w:ilvl="3" w:tplc="04090001" w:tentative="1">
      <w:start w:val="1"/>
      <w:numFmt w:val="bullet"/>
      <w:lvlText w:val=""/>
      <w:lvlJc w:val="left"/>
      <w:pPr>
        <w:tabs>
          <w:tab w:val="num" w:pos="2400"/>
        </w:tabs>
        <w:ind w:left="2400" w:hanging="420"/>
      </w:pPr>
      <w:rPr>
        <w:rFonts w:ascii="Wingdings" w:hAnsi="Wingdings" w:hint="default"/>
      </w:rPr>
    </w:lvl>
    <w:lvl w:ilvl="4" w:tplc="0409000B" w:tentative="1">
      <w:start w:val="1"/>
      <w:numFmt w:val="bullet"/>
      <w:lvlText w:val=""/>
      <w:lvlJc w:val="left"/>
      <w:pPr>
        <w:tabs>
          <w:tab w:val="num" w:pos="2820"/>
        </w:tabs>
        <w:ind w:left="2820" w:hanging="420"/>
      </w:pPr>
      <w:rPr>
        <w:rFonts w:ascii="Wingdings" w:hAnsi="Wingdings" w:hint="default"/>
      </w:rPr>
    </w:lvl>
    <w:lvl w:ilvl="5" w:tplc="0409000D" w:tentative="1">
      <w:start w:val="1"/>
      <w:numFmt w:val="bullet"/>
      <w:lvlText w:val=""/>
      <w:lvlJc w:val="left"/>
      <w:pPr>
        <w:tabs>
          <w:tab w:val="num" w:pos="3240"/>
        </w:tabs>
        <w:ind w:left="3240" w:hanging="420"/>
      </w:pPr>
      <w:rPr>
        <w:rFonts w:ascii="Wingdings" w:hAnsi="Wingdings" w:hint="default"/>
      </w:rPr>
    </w:lvl>
    <w:lvl w:ilvl="6" w:tplc="04090001" w:tentative="1">
      <w:start w:val="1"/>
      <w:numFmt w:val="bullet"/>
      <w:lvlText w:val=""/>
      <w:lvlJc w:val="left"/>
      <w:pPr>
        <w:tabs>
          <w:tab w:val="num" w:pos="3660"/>
        </w:tabs>
        <w:ind w:left="3660" w:hanging="420"/>
      </w:pPr>
      <w:rPr>
        <w:rFonts w:ascii="Wingdings" w:hAnsi="Wingdings" w:hint="default"/>
      </w:rPr>
    </w:lvl>
    <w:lvl w:ilvl="7" w:tplc="0409000B" w:tentative="1">
      <w:start w:val="1"/>
      <w:numFmt w:val="bullet"/>
      <w:lvlText w:val=""/>
      <w:lvlJc w:val="left"/>
      <w:pPr>
        <w:tabs>
          <w:tab w:val="num" w:pos="4080"/>
        </w:tabs>
        <w:ind w:left="4080" w:hanging="420"/>
      </w:pPr>
      <w:rPr>
        <w:rFonts w:ascii="Wingdings" w:hAnsi="Wingdings" w:hint="default"/>
      </w:rPr>
    </w:lvl>
    <w:lvl w:ilvl="8" w:tplc="0409000D" w:tentative="1">
      <w:start w:val="1"/>
      <w:numFmt w:val="bullet"/>
      <w:lvlText w:val=""/>
      <w:lvlJc w:val="left"/>
      <w:pPr>
        <w:tabs>
          <w:tab w:val="num" w:pos="4500"/>
        </w:tabs>
        <w:ind w:left="4500" w:hanging="420"/>
      </w:pPr>
      <w:rPr>
        <w:rFonts w:ascii="Wingdings" w:hAnsi="Wingdings" w:hint="default"/>
      </w:rPr>
    </w:lvl>
  </w:abstractNum>
  <w:abstractNum w:abstractNumId="2" w15:restartNumberingAfterBreak="0">
    <w:nsid w:val="1CF509F9"/>
    <w:multiLevelType w:val="hybridMultilevel"/>
    <w:tmpl w:val="4D3EABE0"/>
    <w:lvl w:ilvl="0" w:tplc="E544EC96">
      <w:numFmt w:val="bullet"/>
      <w:lvlText w:val="­"/>
      <w:lvlJc w:val="left"/>
      <w:pPr>
        <w:tabs>
          <w:tab w:val="num" w:pos="644"/>
        </w:tabs>
        <w:ind w:left="644" w:hanging="360"/>
      </w:pPr>
      <w:rPr>
        <w:rFonts w:ascii="MS Mincho" w:eastAsia="MS Mincho" w:hAnsi="MS Mincho" w:cs="Times New Roman" w:hint="eastAsia"/>
        <w:b/>
        <w:i w:val="0"/>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3" w15:restartNumberingAfterBreak="0">
    <w:nsid w:val="24B57F30"/>
    <w:multiLevelType w:val="hybridMultilevel"/>
    <w:tmpl w:val="77940880"/>
    <w:lvl w:ilvl="0" w:tplc="0809000F">
      <w:start w:val="1"/>
      <w:numFmt w:val="decimal"/>
      <w:lvlText w:val="%1."/>
      <w:lvlJc w:val="left"/>
      <w:pPr>
        <w:tabs>
          <w:tab w:val="num" w:pos="810"/>
        </w:tabs>
        <w:ind w:left="810" w:hanging="360"/>
      </w:pPr>
    </w:lvl>
    <w:lvl w:ilvl="1" w:tplc="08090019" w:tentative="1">
      <w:start w:val="1"/>
      <w:numFmt w:val="lowerLetter"/>
      <w:lvlText w:val="%2."/>
      <w:lvlJc w:val="left"/>
      <w:pPr>
        <w:tabs>
          <w:tab w:val="num" w:pos="1530"/>
        </w:tabs>
        <w:ind w:left="1530" w:hanging="360"/>
      </w:pPr>
    </w:lvl>
    <w:lvl w:ilvl="2" w:tplc="0809001B" w:tentative="1">
      <w:start w:val="1"/>
      <w:numFmt w:val="lowerRoman"/>
      <w:lvlText w:val="%3."/>
      <w:lvlJc w:val="right"/>
      <w:pPr>
        <w:tabs>
          <w:tab w:val="num" w:pos="2250"/>
        </w:tabs>
        <w:ind w:left="2250" w:hanging="180"/>
      </w:pPr>
    </w:lvl>
    <w:lvl w:ilvl="3" w:tplc="0809000F" w:tentative="1">
      <w:start w:val="1"/>
      <w:numFmt w:val="decimal"/>
      <w:lvlText w:val="%4."/>
      <w:lvlJc w:val="left"/>
      <w:pPr>
        <w:tabs>
          <w:tab w:val="num" w:pos="2970"/>
        </w:tabs>
        <w:ind w:left="2970" w:hanging="360"/>
      </w:pPr>
    </w:lvl>
    <w:lvl w:ilvl="4" w:tplc="08090019" w:tentative="1">
      <w:start w:val="1"/>
      <w:numFmt w:val="lowerLetter"/>
      <w:lvlText w:val="%5."/>
      <w:lvlJc w:val="left"/>
      <w:pPr>
        <w:tabs>
          <w:tab w:val="num" w:pos="3690"/>
        </w:tabs>
        <w:ind w:left="3690" w:hanging="360"/>
      </w:pPr>
    </w:lvl>
    <w:lvl w:ilvl="5" w:tplc="0809001B" w:tentative="1">
      <w:start w:val="1"/>
      <w:numFmt w:val="lowerRoman"/>
      <w:lvlText w:val="%6."/>
      <w:lvlJc w:val="right"/>
      <w:pPr>
        <w:tabs>
          <w:tab w:val="num" w:pos="4410"/>
        </w:tabs>
        <w:ind w:left="4410" w:hanging="180"/>
      </w:pPr>
    </w:lvl>
    <w:lvl w:ilvl="6" w:tplc="0809000F" w:tentative="1">
      <w:start w:val="1"/>
      <w:numFmt w:val="decimal"/>
      <w:lvlText w:val="%7."/>
      <w:lvlJc w:val="left"/>
      <w:pPr>
        <w:tabs>
          <w:tab w:val="num" w:pos="5130"/>
        </w:tabs>
        <w:ind w:left="5130" w:hanging="360"/>
      </w:pPr>
    </w:lvl>
    <w:lvl w:ilvl="7" w:tplc="08090019" w:tentative="1">
      <w:start w:val="1"/>
      <w:numFmt w:val="lowerLetter"/>
      <w:lvlText w:val="%8."/>
      <w:lvlJc w:val="left"/>
      <w:pPr>
        <w:tabs>
          <w:tab w:val="num" w:pos="5850"/>
        </w:tabs>
        <w:ind w:left="5850" w:hanging="360"/>
      </w:pPr>
    </w:lvl>
    <w:lvl w:ilvl="8" w:tplc="0809001B" w:tentative="1">
      <w:start w:val="1"/>
      <w:numFmt w:val="lowerRoman"/>
      <w:lvlText w:val="%9."/>
      <w:lvlJc w:val="right"/>
      <w:pPr>
        <w:tabs>
          <w:tab w:val="num" w:pos="6570"/>
        </w:tabs>
        <w:ind w:left="6570" w:hanging="180"/>
      </w:pPr>
    </w:lvl>
  </w:abstractNum>
  <w:abstractNum w:abstractNumId="4" w15:restartNumberingAfterBreak="0">
    <w:nsid w:val="24D41035"/>
    <w:multiLevelType w:val="hybridMultilevel"/>
    <w:tmpl w:val="5CCEA80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873"/>
        </w:tabs>
        <w:ind w:left="873" w:hanging="360"/>
      </w:pPr>
      <w:rPr>
        <w:rFonts w:ascii="Courier New" w:hAnsi="Courier New" w:hint="default"/>
      </w:rPr>
    </w:lvl>
    <w:lvl w:ilvl="2" w:tplc="04090005">
      <w:start w:val="1"/>
      <w:numFmt w:val="bullet"/>
      <w:lvlText w:val=""/>
      <w:lvlJc w:val="left"/>
      <w:pPr>
        <w:tabs>
          <w:tab w:val="num" w:pos="1593"/>
        </w:tabs>
        <w:ind w:left="1593" w:hanging="360"/>
      </w:pPr>
      <w:rPr>
        <w:rFonts w:ascii="Wingdings" w:hAnsi="Wingdings" w:hint="default"/>
      </w:rPr>
    </w:lvl>
    <w:lvl w:ilvl="3" w:tplc="04090001" w:tentative="1">
      <w:start w:val="1"/>
      <w:numFmt w:val="bullet"/>
      <w:lvlText w:val=""/>
      <w:lvlJc w:val="left"/>
      <w:pPr>
        <w:tabs>
          <w:tab w:val="num" w:pos="2313"/>
        </w:tabs>
        <w:ind w:left="2313" w:hanging="360"/>
      </w:pPr>
      <w:rPr>
        <w:rFonts w:ascii="Symbol" w:hAnsi="Symbol" w:hint="default"/>
      </w:rPr>
    </w:lvl>
    <w:lvl w:ilvl="4" w:tplc="04090003" w:tentative="1">
      <w:start w:val="1"/>
      <w:numFmt w:val="bullet"/>
      <w:lvlText w:val="o"/>
      <w:lvlJc w:val="left"/>
      <w:pPr>
        <w:tabs>
          <w:tab w:val="num" w:pos="3033"/>
        </w:tabs>
        <w:ind w:left="3033" w:hanging="360"/>
      </w:pPr>
      <w:rPr>
        <w:rFonts w:ascii="Courier New" w:hAnsi="Courier New" w:hint="default"/>
      </w:rPr>
    </w:lvl>
    <w:lvl w:ilvl="5" w:tplc="04090005" w:tentative="1">
      <w:start w:val="1"/>
      <w:numFmt w:val="bullet"/>
      <w:lvlText w:val=""/>
      <w:lvlJc w:val="left"/>
      <w:pPr>
        <w:tabs>
          <w:tab w:val="num" w:pos="3753"/>
        </w:tabs>
        <w:ind w:left="3753" w:hanging="360"/>
      </w:pPr>
      <w:rPr>
        <w:rFonts w:ascii="Wingdings" w:hAnsi="Wingdings" w:hint="default"/>
      </w:rPr>
    </w:lvl>
    <w:lvl w:ilvl="6" w:tplc="04090001" w:tentative="1">
      <w:start w:val="1"/>
      <w:numFmt w:val="bullet"/>
      <w:lvlText w:val=""/>
      <w:lvlJc w:val="left"/>
      <w:pPr>
        <w:tabs>
          <w:tab w:val="num" w:pos="4473"/>
        </w:tabs>
        <w:ind w:left="4473" w:hanging="360"/>
      </w:pPr>
      <w:rPr>
        <w:rFonts w:ascii="Symbol" w:hAnsi="Symbol" w:hint="default"/>
      </w:rPr>
    </w:lvl>
    <w:lvl w:ilvl="7" w:tplc="04090003" w:tentative="1">
      <w:start w:val="1"/>
      <w:numFmt w:val="bullet"/>
      <w:lvlText w:val="o"/>
      <w:lvlJc w:val="left"/>
      <w:pPr>
        <w:tabs>
          <w:tab w:val="num" w:pos="5193"/>
        </w:tabs>
        <w:ind w:left="5193" w:hanging="360"/>
      </w:pPr>
      <w:rPr>
        <w:rFonts w:ascii="Courier New" w:hAnsi="Courier New" w:hint="default"/>
      </w:rPr>
    </w:lvl>
    <w:lvl w:ilvl="8" w:tplc="04090005" w:tentative="1">
      <w:start w:val="1"/>
      <w:numFmt w:val="bullet"/>
      <w:lvlText w:val=""/>
      <w:lvlJc w:val="left"/>
      <w:pPr>
        <w:tabs>
          <w:tab w:val="num" w:pos="5913"/>
        </w:tabs>
        <w:ind w:left="5913" w:hanging="360"/>
      </w:pPr>
      <w:rPr>
        <w:rFonts w:ascii="Wingdings" w:hAnsi="Wingdings" w:hint="default"/>
      </w:rPr>
    </w:lvl>
  </w:abstractNum>
  <w:abstractNum w:abstractNumId="5" w15:restartNumberingAfterBreak="0">
    <w:nsid w:val="2B4241E5"/>
    <w:multiLevelType w:val="hybridMultilevel"/>
    <w:tmpl w:val="D772A99E"/>
    <w:lvl w:ilvl="0" w:tplc="865C1F7A">
      <w:numFmt w:val="bullet"/>
      <w:lvlText w:val="-"/>
      <w:lvlJc w:val="left"/>
      <w:pPr>
        <w:tabs>
          <w:tab w:val="num" w:pos="1211"/>
        </w:tabs>
        <w:ind w:left="1211" w:hanging="360"/>
      </w:pPr>
      <w:rPr>
        <w:rFonts w:ascii="Times New Roman" w:eastAsia="MS Mincho" w:hAnsi="Times New Roman" w:cs="Times New Roman" w:hint="default"/>
      </w:rPr>
    </w:lvl>
    <w:lvl w:ilvl="1" w:tplc="0409000B" w:tentative="1">
      <w:start w:val="1"/>
      <w:numFmt w:val="bullet"/>
      <w:lvlText w:val=""/>
      <w:lvlJc w:val="left"/>
      <w:pPr>
        <w:tabs>
          <w:tab w:val="num" w:pos="1560"/>
        </w:tabs>
        <w:ind w:left="1560" w:hanging="420"/>
      </w:pPr>
      <w:rPr>
        <w:rFonts w:ascii="Wingdings" w:hAnsi="Wingdings" w:hint="default"/>
      </w:rPr>
    </w:lvl>
    <w:lvl w:ilvl="2" w:tplc="0409000D" w:tentative="1">
      <w:start w:val="1"/>
      <w:numFmt w:val="bullet"/>
      <w:lvlText w:val=""/>
      <w:lvlJc w:val="left"/>
      <w:pPr>
        <w:tabs>
          <w:tab w:val="num" w:pos="1980"/>
        </w:tabs>
        <w:ind w:left="1980" w:hanging="420"/>
      </w:pPr>
      <w:rPr>
        <w:rFonts w:ascii="Wingdings" w:hAnsi="Wingdings" w:hint="default"/>
      </w:rPr>
    </w:lvl>
    <w:lvl w:ilvl="3" w:tplc="04090001" w:tentative="1">
      <w:start w:val="1"/>
      <w:numFmt w:val="bullet"/>
      <w:lvlText w:val=""/>
      <w:lvlJc w:val="left"/>
      <w:pPr>
        <w:tabs>
          <w:tab w:val="num" w:pos="2400"/>
        </w:tabs>
        <w:ind w:left="2400" w:hanging="420"/>
      </w:pPr>
      <w:rPr>
        <w:rFonts w:ascii="Wingdings" w:hAnsi="Wingdings" w:hint="default"/>
      </w:rPr>
    </w:lvl>
    <w:lvl w:ilvl="4" w:tplc="0409000B" w:tentative="1">
      <w:start w:val="1"/>
      <w:numFmt w:val="bullet"/>
      <w:lvlText w:val=""/>
      <w:lvlJc w:val="left"/>
      <w:pPr>
        <w:tabs>
          <w:tab w:val="num" w:pos="2820"/>
        </w:tabs>
        <w:ind w:left="2820" w:hanging="420"/>
      </w:pPr>
      <w:rPr>
        <w:rFonts w:ascii="Wingdings" w:hAnsi="Wingdings" w:hint="default"/>
      </w:rPr>
    </w:lvl>
    <w:lvl w:ilvl="5" w:tplc="0409000D" w:tentative="1">
      <w:start w:val="1"/>
      <w:numFmt w:val="bullet"/>
      <w:lvlText w:val=""/>
      <w:lvlJc w:val="left"/>
      <w:pPr>
        <w:tabs>
          <w:tab w:val="num" w:pos="3240"/>
        </w:tabs>
        <w:ind w:left="3240" w:hanging="420"/>
      </w:pPr>
      <w:rPr>
        <w:rFonts w:ascii="Wingdings" w:hAnsi="Wingdings" w:hint="default"/>
      </w:rPr>
    </w:lvl>
    <w:lvl w:ilvl="6" w:tplc="04090001" w:tentative="1">
      <w:start w:val="1"/>
      <w:numFmt w:val="bullet"/>
      <w:lvlText w:val=""/>
      <w:lvlJc w:val="left"/>
      <w:pPr>
        <w:tabs>
          <w:tab w:val="num" w:pos="3660"/>
        </w:tabs>
        <w:ind w:left="3660" w:hanging="420"/>
      </w:pPr>
      <w:rPr>
        <w:rFonts w:ascii="Wingdings" w:hAnsi="Wingdings" w:hint="default"/>
      </w:rPr>
    </w:lvl>
    <w:lvl w:ilvl="7" w:tplc="0409000B" w:tentative="1">
      <w:start w:val="1"/>
      <w:numFmt w:val="bullet"/>
      <w:lvlText w:val=""/>
      <w:lvlJc w:val="left"/>
      <w:pPr>
        <w:tabs>
          <w:tab w:val="num" w:pos="4080"/>
        </w:tabs>
        <w:ind w:left="4080" w:hanging="420"/>
      </w:pPr>
      <w:rPr>
        <w:rFonts w:ascii="Wingdings" w:hAnsi="Wingdings" w:hint="default"/>
      </w:rPr>
    </w:lvl>
    <w:lvl w:ilvl="8" w:tplc="0409000D" w:tentative="1">
      <w:start w:val="1"/>
      <w:numFmt w:val="bullet"/>
      <w:lvlText w:val=""/>
      <w:lvlJc w:val="left"/>
      <w:pPr>
        <w:tabs>
          <w:tab w:val="num" w:pos="4500"/>
        </w:tabs>
        <w:ind w:left="4500" w:hanging="420"/>
      </w:pPr>
      <w:rPr>
        <w:rFonts w:ascii="Wingdings" w:hAnsi="Wingdings" w:hint="default"/>
      </w:rPr>
    </w:lvl>
  </w:abstractNum>
  <w:abstractNum w:abstractNumId="6" w15:restartNumberingAfterBreak="0">
    <w:nsid w:val="2CA44839"/>
    <w:multiLevelType w:val="hybridMultilevel"/>
    <w:tmpl w:val="EF1A4252"/>
    <w:lvl w:ilvl="0" w:tplc="86388AE2">
      <w:start w:val="1"/>
      <w:numFmt w:val="bullet"/>
      <w:lvlText w:val=""/>
      <w:lvlJc w:val="left"/>
      <w:pPr>
        <w:tabs>
          <w:tab w:val="num" w:pos="357"/>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DCB0F45"/>
    <w:multiLevelType w:val="hybridMultilevel"/>
    <w:tmpl w:val="0354218E"/>
    <w:lvl w:ilvl="0" w:tplc="57A81DE8">
      <w:start w:val="1"/>
      <w:numFmt w:val="bullet"/>
      <w:lvlText w:val=""/>
      <w:lvlJc w:val="left"/>
      <w:pPr>
        <w:tabs>
          <w:tab w:val="num" w:pos="720"/>
        </w:tabs>
        <w:ind w:left="720" w:hanging="360"/>
      </w:pPr>
      <w:rPr>
        <w:rFonts w:ascii="Symbol" w:hAnsi="Symbol" w:hint="default"/>
        <w:color w:val="auto"/>
      </w:rPr>
    </w:lvl>
    <w:lvl w:ilvl="1" w:tplc="5DFE4D24">
      <w:start w:val="1"/>
      <w:numFmt w:val="bullet"/>
      <w:lvlText w:val=""/>
      <w:lvlJc w:val="left"/>
      <w:pPr>
        <w:tabs>
          <w:tab w:val="num" w:pos="1440"/>
        </w:tabs>
        <w:ind w:left="1440" w:hanging="360"/>
      </w:pPr>
      <w:rPr>
        <w:rFonts w:ascii="Symbol" w:hAnsi="Symbol" w:hint="default"/>
        <w:color w:val="auto"/>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EFD4C3C"/>
    <w:multiLevelType w:val="hybridMultilevel"/>
    <w:tmpl w:val="FCCE0C30"/>
    <w:lvl w:ilvl="0" w:tplc="57D02E4E">
      <w:start w:val="1"/>
      <w:numFmt w:val="bullet"/>
      <w:lvlText w:val=""/>
      <w:lvlJc w:val="left"/>
      <w:pPr>
        <w:tabs>
          <w:tab w:val="num" w:pos="717"/>
        </w:tabs>
        <w:ind w:left="717" w:hanging="357"/>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2F55196D"/>
    <w:multiLevelType w:val="hybridMultilevel"/>
    <w:tmpl w:val="561A96FC"/>
    <w:lvl w:ilvl="0" w:tplc="06CC1880">
      <w:start w:val="4"/>
      <w:numFmt w:val="bullet"/>
      <w:lvlText w:val="-"/>
      <w:lvlJc w:val="left"/>
      <w:pPr>
        <w:tabs>
          <w:tab w:val="num" w:pos="644"/>
        </w:tabs>
        <w:ind w:left="644" w:hanging="360"/>
      </w:pPr>
      <w:rPr>
        <w:rFonts w:ascii="Times New Roman" w:eastAsia="MS Mincho" w:hAnsi="Times New Roman" w:cs="Times New Roman"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0" w15:restartNumberingAfterBreak="0">
    <w:nsid w:val="31141727"/>
    <w:multiLevelType w:val="hybridMultilevel"/>
    <w:tmpl w:val="6CFA3132"/>
    <w:lvl w:ilvl="0" w:tplc="79146AB6">
      <w:numFmt w:val="bullet"/>
      <w:lvlText w:val="・"/>
      <w:lvlJc w:val="left"/>
      <w:pPr>
        <w:tabs>
          <w:tab w:val="num" w:pos="360"/>
        </w:tabs>
        <w:ind w:left="360" w:hanging="360"/>
      </w:pPr>
      <w:rPr>
        <w:rFonts w:ascii="MS Mincho" w:eastAsia="MS Mincho" w:hAnsi="MS Mincho" w:cs="Times New Roman" w:hint="eastAsia"/>
      </w:rPr>
    </w:lvl>
    <w:lvl w:ilvl="1" w:tplc="E49CD89A">
      <w:numFmt w:val="bullet"/>
      <w:lvlText w:val="-"/>
      <w:lvlJc w:val="left"/>
      <w:pPr>
        <w:tabs>
          <w:tab w:val="num" w:pos="780"/>
        </w:tabs>
        <w:ind w:left="780" w:hanging="360"/>
      </w:pPr>
      <w:rPr>
        <w:rFonts w:ascii="Times New Roman" w:eastAsia="Times New Roman" w:hAnsi="Times New Roman" w:cs="Times New Roman" w:hint="default"/>
      </w:rPr>
    </w:lvl>
    <w:lvl w:ilvl="2" w:tplc="0409000D">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1" w15:restartNumberingAfterBreak="0">
    <w:nsid w:val="31802E2D"/>
    <w:multiLevelType w:val="hybridMultilevel"/>
    <w:tmpl w:val="0C0EF22A"/>
    <w:lvl w:ilvl="0" w:tplc="04090001">
      <w:start w:val="1"/>
      <w:numFmt w:val="bullet"/>
      <w:lvlText w:val=""/>
      <w:lvlJc w:val="left"/>
      <w:pPr>
        <w:tabs>
          <w:tab w:val="num" w:pos="360"/>
        </w:tabs>
        <w:ind w:left="360" w:hanging="360"/>
      </w:pPr>
      <w:rPr>
        <w:rFonts w:ascii="Symbol" w:hAnsi="Symbol" w:hint="default"/>
      </w:rPr>
    </w:lvl>
    <w:lvl w:ilvl="1" w:tplc="E49CD89A">
      <w:numFmt w:val="bullet"/>
      <w:lvlText w:val="-"/>
      <w:lvlJc w:val="left"/>
      <w:pPr>
        <w:tabs>
          <w:tab w:val="num" w:pos="873"/>
        </w:tabs>
        <w:ind w:left="873" w:hanging="360"/>
      </w:pPr>
      <w:rPr>
        <w:rFonts w:ascii="Times New Roman" w:eastAsia="Times New Roman" w:hAnsi="Times New Roman" w:cs="Times New Roman" w:hint="default"/>
      </w:rPr>
    </w:lvl>
    <w:lvl w:ilvl="2" w:tplc="04090005" w:tentative="1">
      <w:start w:val="1"/>
      <w:numFmt w:val="bullet"/>
      <w:lvlText w:val=""/>
      <w:lvlJc w:val="left"/>
      <w:pPr>
        <w:tabs>
          <w:tab w:val="num" w:pos="1593"/>
        </w:tabs>
        <w:ind w:left="1593" w:hanging="360"/>
      </w:pPr>
      <w:rPr>
        <w:rFonts w:ascii="Wingdings" w:hAnsi="Wingdings" w:hint="default"/>
      </w:rPr>
    </w:lvl>
    <w:lvl w:ilvl="3" w:tplc="04090001" w:tentative="1">
      <w:start w:val="1"/>
      <w:numFmt w:val="bullet"/>
      <w:lvlText w:val=""/>
      <w:lvlJc w:val="left"/>
      <w:pPr>
        <w:tabs>
          <w:tab w:val="num" w:pos="2313"/>
        </w:tabs>
        <w:ind w:left="2313" w:hanging="360"/>
      </w:pPr>
      <w:rPr>
        <w:rFonts w:ascii="Symbol" w:hAnsi="Symbol" w:hint="default"/>
      </w:rPr>
    </w:lvl>
    <w:lvl w:ilvl="4" w:tplc="04090003" w:tentative="1">
      <w:start w:val="1"/>
      <w:numFmt w:val="bullet"/>
      <w:lvlText w:val="o"/>
      <w:lvlJc w:val="left"/>
      <w:pPr>
        <w:tabs>
          <w:tab w:val="num" w:pos="3033"/>
        </w:tabs>
        <w:ind w:left="3033" w:hanging="360"/>
      </w:pPr>
      <w:rPr>
        <w:rFonts w:ascii="Courier New" w:hAnsi="Courier New" w:hint="default"/>
      </w:rPr>
    </w:lvl>
    <w:lvl w:ilvl="5" w:tplc="04090005" w:tentative="1">
      <w:start w:val="1"/>
      <w:numFmt w:val="bullet"/>
      <w:lvlText w:val=""/>
      <w:lvlJc w:val="left"/>
      <w:pPr>
        <w:tabs>
          <w:tab w:val="num" w:pos="3753"/>
        </w:tabs>
        <w:ind w:left="3753" w:hanging="360"/>
      </w:pPr>
      <w:rPr>
        <w:rFonts w:ascii="Wingdings" w:hAnsi="Wingdings" w:hint="default"/>
      </w:rPr>
    </w:lvl>
    <w:lvl w:ilvl="6" w:tplc="04090001" w:tentative="1">
      <w:start w:val="1"/>
      <w:numFmt w:val="bullet"/>
      <w:lvlText w:val=""/>
      <w:lvlJc w:val="left"/>
      <w:pPr>
        <w:tabs>
          <w:tab w:val="num" w:pos="4473"/>
        </w:tabs>
        <w:ind w:left="4473" w:hanging="360"/>
      </w:pPr>
      <w:rPr>
        <w:rFonts w:ascii="Symbol" w:hAnsi="Symbol" w:hint="default"/>
      </w:rPr>
    </w:lvl>
    <w:lvl w:ilvl="7" w:tplc="04090003" w:tentative="1">
      <w:start w:val="1"/>
      <w:numFmt w:val="bullet"/>
      <w:lvlText w:val="o"/>
      <w:lvlJc w:val="left"/>
      <w:pPr>
        <w:tabs>
          <w:tab w:val="num" w:pos="5193"/>
        </w:tabs>
        <w:ind w:left="5193" w:hanging="360"/>
      </w:pPr>
      <w:rPr>
        <w:rFonts w:ascii="Courier New" w:hAnsi="Courier New" w:hint="default"/>
      </w:rPr>
    </w:lvl>
    <w:lvl w:ilvl="8" w:tplc="04090005" w:tentative="1">
      <w:start w:val="1"/>
      <w:numFmt w:val="bullet"/>
      <w:lvlText w:val=""/>
      <w:lvlJc w:val="left"/>
      <w:pPr>
        <w:tabs>
          <w:tab w:val="num" w:pos="5913"/>
        </w:tabs>
        <w:ind w:left="5913" w:hanging="360"/>
      </w:pPr>
      <w:rPr>
        <w:rFonts w:ascii="Wingdings" w:hAnsi="Wingdings" w:hint="default"/>
      </w:rPr>
    </w:lvl>
  </w:abstractNum>
  <w:abstractNum w:abstractNumId="12" w15:restartNumberingAfterBreak="0">
    <w:nsid w:val="32B61BA1"/>
    <w:multiLevelType w:val="hybridMultilevel"/>
    <w:tmpl w:val="25580064"/>
    <w:lvl w:ilvl="0" w:tplc="A246EBC2">
      <w:start w:val="1"/>
      <w:numFmt w:val="bullet"/>
      <w:pStyle w:val="Bullets"/>
      <w:lvlText w:val=""/>
      <w:lvlJc w:val="left"/>
      <w:pPr>
        <w:tabs>
          <w:tab w:val="num" w:pos="910"/>
        </w:tabs>
        <w:ind w:left="910" w:hanging="360"/>
      </w:pPr>
      <w:rPr>
        <w:rFonts w:ascii="Wingdings" w:hAnsi="Wingdings" w:hint="default"/>
      </w:rPr>
    </w:lvl>
    <w:lvl w:ilvl="1" w:tplc="08090003" w:tentative="1">
      <w:start w:val="1"/>
      <w:numFmt w:val="bullet"/>
      <w:lvlText w:val="o"/>
      <w:lvlJc w:val="left"/>
      <w:pPr>
        <w:tabs>
          <w:tab w:val="num" w:pos="1630"/>
        </w:tabs>
        <w:ind w:left="1630" w:hanging="360"/>
      </w:pPr>
      <w:rPr>
        <w:rFonts w:ascii="Courier New" w:hAnsi="Courier New" w:cs="Courier New" w:hint="default"/>
      </w:rPr>
    </w:lvl>
    <w:lvl w:ilvl="2" w:tplc="08090005" w:tentative="1">
      <w:start w:val="1"/>
      <w:numFmt w:val="bullet"/>
      <w:lvlText w:val=""/>
      <w:lvlJc w:val="left"/>
      <w:pPr>
        <w:tabs>
          <w:tab w:val="num" w:pos="2350"/>
        </w:tabs>
        <w:ind w:left="2350" w:hanging="360"/>
      </w:pPr>
      <w:rPr>
        <w:rFonts w:ascii="Wingdings" w:hAnsi="Wingdings" w:hint="default"/>
      </w:rPr>
    </w:lvl>
    <w:lvl w:ilvl="3" w:tplc="08090001" w:tentative="1">
      <w:start w:val="1"/>
      <w:numFmt w:val="bullet"/>
      <w:lvlText w:val=""/>
      <w:lvlJc w:val="left"/>
      <w:pPr>
        <w:tabs>
          <w:tab w:val="num" w:pos="3070"/>
        </w:tabs>
        <w:ind w:left="3070" w:hanging="360"/>
      </w:pPr>
      <w:rPr>
        <w:rFonts w:ascii="Symbol" w:hAnsi="Symbol" w:hint="default"/>
      </w:rPr>
    </w:lvl>
    <w:lvl w:ilvl="4" w:tplc="08090003" w:tentative="1">
      <w:start w:val="1"/>
      <w:numFmt w:val="bullet"/>
      <w:lvlText w:val="o"/>
      <w:lvlJc w:val="left"/>
      <w:pPr>
        <w:tabs>
          <w:tab w:val="num" w:pos="3790"/>
        </w:tabs>
        <w:ind w:left="3790" w:hanging="360"/>
      </w:pPr>
      <w:rPr>
        <w:rFonts w:ascii="Courier New" w:hAnsi="Courier New" w:cs="Courier New" w:hint="default"/>
      </w:rPr>
    </w:lvl>
    <w:lvl w:ilvl="5" w:tplc="08090005" w:tentative="1">
      <w:start w:val="1"/>
      <w:numFmt w:val="bullet"/>
      <w:lvlText w:val=""/>
      <w:lvlJc w:val="left"/>
      <w:pPr>
        <w:tabs>
          <w:tab w:val="num" w:pos="4510"/>
        </w:tabs>
        <w:ind w:left="4510" w:hanging="360"/>
      </w:pPr>
      <w:rPr>
        <w:rFonts w:ascii="Wingdings" w:hAnsi="Wingdings" w:hint="default"/>
      </w:rPr>
    </w:lvl>
    <w:lvl w:ilvl="6" w:tplc="08090001" w:tentative="1">
      <w:start w:val="1"/>
      <w:numFmt w:val="bullet"/>
      <w:lvlText w:val=""/>
      <w:lvlJc w:val="left"/>
      <w:pPr>
        <w:tabs>
          <w:tab w:val="num" w:pos="5230"/>
        </w:tabs>
        <w:ind w:left="5230" w:hanging="360"/>
      </w:pPr>
      <w:rPr>
        <w:rFonts w:ascii="Symbol" w:hAnsi="Symbol" w:hint="default"/>
      </w:rPr>
    </w:lvl>
    <w:lvl w:ilvl="7" w:tplc="08090003" w:tentative="1">
      <w:start w:val="1"/>
      <w:numFmt w:val="bullet"/>
      <w:lvlText w:val="o"/>
      <w:lvlJc w:val="left"/>
      <w:pPr>
        <w:tabs>
          <w:tab w:val="num" w:pos="5950"/>
        </w:tabs>
        <w:ind w:left="5950" w:hanging="360"/>
      </w:pPr>
      <w:rPr>
        <w:rFonts w:ascii="Courier New" w:hAnsi="Courier New" w:cs="Courier New" w:hint="default"/>
      </w:rPr>
    </w:lvl>
    <w:lvl w:ilvl="8" w:tplc="08090005" w:tentative="1">
      <w:start w:val="1"/>
      <w:numFmt w:val="bullet"/>
      <w:lvlText w:val=""/>
      <w:lvlJc w:val="left"/>
      <w:pPr>
        <w:tabs>
          <w:tab w:val="num" w:pos="6670"/>
        </w:tabs>
        <w:ind w:left="6670" w:hanging="360"/>
      </w:pPr>
      <w:rPr>
        <w:rFonts w:ascii="Wingdings" w:hAnsi="Wingdings" w:hint="default"/>
      </w:rPr>
    </w:lvl>
  </w:abstractNum>
  <w:abstractNum w:abstractNumId="13" w15:restartNumberingAfterBreak="0">
    <w:nsid w:val="3D0076A9"/>
    <w:multiLevelType w:val="hybridMultilevel"/>
    <w:tmpl w:val="F92A7636"/>
    <w:lvl w:ilvl="0" w:tplc="57D02E4E">
      <w:start w:val="1"/>
      <w:numFmt w:val="bullet"/>
      <w:lvlText w:val=""/>
      <w:lvlJc w:val="left"/>
      <w:pPr>
        <w:tabs>
          <w:tab w:val="num" w:pos="357"/>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D1C161E"/>
    <w:multiLevelType w:val="hybridMultilevel"/>
    <w:tmpl w:val="6BE228D4"/>
    <w:lvl w:ilvl="0" w:tplc="79146AB6">
      <w:numFmt w:val="bullet"/>
      <w:lvlText w:val="・"/>
      <w:lvlJc w:val="left"/>
      <w:pPr>
        <w:tabs>
          <w:tab w:val="num" w:pos="360"/>
        </w:tabs>
        <w:ind w:left="360" w:hanging="360"/>
      </w:pPr>
      <w:rPr>
        <w:rFonts w:ascii="MS Mincho" w:eastAsia="MS Mincho" w:hAnsi="MS Mincho" w:cs="Times New Roman" w:hint="eastAsia"/>
      </w:rPr>
    </w:lvl>
    <w:lvl w:ilvl="1" w:tplc="E49CD89A">
      <w:numFmt w:val="bullet"/>
      <w:lvlText w:val="-"/>
      <w:lvlJc w:val="left"/>
      <w:pPr>
        <w:tabs>
          <w:tab w:val="num" w:pos="780"/>
        </w:tabs>
        <w:ind w:left="780" w:hanging="360"/>
      </w:pPr>
      <w:rPr>
        <w:rFonts w:ascii="Times New Roman" w:eastAsia="Times New Roman" w:hAnsi="Times New Roman" w:cs="Times New Roman" w:hint="default"/>
      </w:rPr>
    </w:lvl>
    <w:lvl w:ilvl="2" w:tplc="E544EC96">
      <w:numFmt w:val="bullet"/>
      <w:lvlText w:val="­"/>
      <w:lvlJc w:val="left"/>
      <w:pPr>
        <w:tabs>
          <w:tab w:val="num" w:pos="1200"/>
        </w:tabs>
        <w:ind w:left="1200" w:hanging="360"/>
      </w:pPr>
      <w:rPr>
        <w:rFonts w:ascii="MS Mincho" w:eastAsia="MS Mincho" w:hAnsi="MS Mincho" w:cs="Times New Roman" w:hint="eastAsia"/>
        <w:b/>
        <w:i w:val="0"/>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46A56317"/>
    <w:multiLevelType w:val="hybridMultilevel"/>
    <w:tmpl w:val="671E589A"/>
    <w:lvl w:ilvl="0" w:tplc="B324F80E">
      <w:numFmt w:val="bullet"/>
      <w:lvlText w:val=""/>
      <w:lvlJc w:val="left"/>
      <w:pPr>
        <w:tabs>
          <w:tab w:val="num" w:pos="360"/>
        </w:tabs>
        <w:ind w:left="360" w:hanging="360"/>
      </w:pPr>
      <w:rPr>
        <w:rFonts w:ascii="Symbol" w:eastAsia="MS Mincho" w:hAnsi="Symbol" w:cs="Times New Roman"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6" w15:restartNumberingAfterBreak="0">
    <w:nsid w:val="4B816B76"/>
    <w:multiLevelType w:val="hybridMultilevel"/>
    <w:tmpl w:val="A8CAC506"/>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B82009F"/>
    <w:multiLevelType w:val="hybridMultilevel"/>
    <w:tmpl w:val="17EC2ADA"/>
    <w:lvl w:ilvl="0" w:tplc="57A81DE8">
      <w:start w:val="1"/>
      <w:numFmt w:val="bullet"/>
      <w:lvlText w:val=""/>
      <w:lvlJc w:val="left"/>
      <w:pPr>
        <w:tabs>
          <w:tab w:val="num" w:pos="720"/>
        </w:tabs>
        <w:ind w:left="720" w:hanging="360"/>
      </w:pPr>
      <w:rPr>
        <w:rFonts w:ascii="Symbol" w:hAnsi="Symbol" w:hint="default"/>
        <w:color w:val="auto"/>
      </w:rPr>
    </w:lvl>
    <w:lvl w:ilvl="1" w:tplc="397EEF42">
      <w:start w:val="1"/>
      <w:numFmt w:val="bullet"/>
      <w:lvlText w:val=""/>
      <w:lvlJc w:val="left"/>
      <w:pPr>
        <w:tabs>
          <w:tab w:val="num" w:pos="1440"/>
        </w:tabs>
        <w:ind w:left="1440" w:hanging="360"/>
      </w:pPr>
      <w:rPr>
        <w:rFonts w:ascii="Symbol" w:hAnsi="Symbol" w:hint="default"/>
        <w:sz w:val="16"/>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DA91893"/>
    <w:multiLevelType w:val="hybridMultilevel"/>
    <w:tmpl w:val="C590B340"/>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3867910"/>
    <w:multiLevelType w:val="hybridMultilevel"/>
    <w:tmpl w:val="5CCEA80C"/>
    <w:lvl w:ilvl="0" w:tplc="04090001">
      <w:start w:val="1"/>
      <w:numFmt w:val="bullet"/>
      <w:lvlText w:val=""/>
      <w:lvlJc w:val="left"/>
      <w:pPr>
        <w:tabs>
          <w:tab w:val="num" w:pos="360"/>
        </w:tabs>
        <w:ind w:left="360" w:hanging="360"/>
      </w:pPr>
      <w:rPr>
        <w:rFonts w:ascii="Symbol" w:hAnsi="Symbol" w:hint="default"/>
      </w:rPr>
    </w:lvl>
    <w:lvl w:ilvl="1" w:tplc="E49CD89A">
      <w:numFmt w:val="bullet"/>
      <w:lvlText w:val="-"/>
      <w:lvlJc w:val="left"/>
      <w:pPr>
        <w:tabs>
          <w:tab w:val="num" w:pos="873"/>
        </w:tabs>
        <w:ind w:left="873" w:hanging="360"/>
      </w:pPr>
      <w:rPr>
        <w:rFonts w:ascii="Times New Roman" w:eastAsia="Times New Roman" w:hAnsi="Times New Roman" w:cs="Times New Roman" w:hint="default"/>
      </w:rPr>
    </w:lvl>
    <w:lvl w:ilvl="2" w:tplc="04090005">
      <w:start w:val="1"/>
      <w:numFmt w:val="bullet"/>
      <w:lvlText w:val=""/>
      <w:lvlJc w:val="left"/>
      <w:pPr>
        <w:tabs>
          <w:tab w:val="num" w:pos="1593"/>
        </w:tabs>
        <w:ind w:left="1593" w:hanging="360"/>
      </w:pPr>
      <w:rPr>
        <w:rFonts w:ascii="Wingdings" w:hAnsi="Wingdings" w:hint="default"/>
      </w:rPr>
    </w:lvl>
    <w:lvl w:ilvl="3" w:tplc="04090001" w:tentative="1">
      <w:start w:val="1"/>
      <w:numFmt w:val="bullet"/>
      <w:lvlText w:val=""/>
      <w:lvlJc w:val="left"/>
      <w:pPr>
        <w:tabs>
          <w:tab w:val="num" w:pos="2313"/>
        </w:tabs>
        <w:ind w:left="2313" w:hanging="360"/>
      </w:pPr>
      <w:rPr>
        <w:rFonts w:ascii="Symbol" w:hAnsi="Symbol" w:hint="default"/>
      </w:rPr>
    </w:lvl>
    <w:lvl w:ilvl="4" w:tplc="04090003" w:tentative="1">
      <w:start w:val="1"/>
      <w:numFmt w:val="bullet"/>
      <w:lvlText w:val="o"/>
      <w:lvlJc w:val="left"/>
      <w:pPr>
        <w:tabs>
          <w:tab w:val="num" w:pos="3033"/>
        </w:tabs>
        <w:ind w:left="3033" w:hanging="360"/>
      </w:pPr>
      <w:rPr>
        <w:rFonts w:ascii="Courier New" w:hAnsi="Courier New" w:hint="default"/>
      </w:rPr>
    </w:lvl>
    <w:lvl w:ilvl="5" w:tplc="04090005" w:tentative="1">
      <w:start w:val="1"/>
      <w:numFmt w:val="bullet"/>
      <w:lvlText w:val=""/>
      <w:lvlJc w:val="left"/>
      <w:pPr>
        <w:tabs>
          <w:tab w:val="num" w:pos="3753"/>
        </w:tabs>
        <w:ind w:left="3753" w:hanging="360"/>
      </w:pPr>
      <w:rPr>
        <w:rFonts w:ascii="Wingdings" w:hAnsi="Wingdings" w:hint="default"/>
      </w:rPr>
    </w:lvl>
    <w:lvl w:ilvl="6" w:tplc="04090001" w:tentative="1">
      <w:start w:val="1"/>
      <w:numFmt w:val="bullet"/>
      <w:lvlText w:val=""/>
      <w:lvlJc w:val="left"/>
      <w:pPr>
        <w:tabs>
          <w:tab w:val="num" w:pos="4473"/>
        </w:tabs>
        <w:ind w:left="4473" w:hanging="360"/>
      </w:pPr>
      <w:rPr>
        <w:rFonts w:ascii="Symbol" w:hAnsi="Symbol" w:hint="default"/>
      </w:rPr>
    </w:lvl>
    <w:lvl w:ilvl="7" w:tplc="04090003" w:tentative="1">
      <w:start w:val="1"/>
      <w:numFmt w:val="bullet"/>
      <w:lvlText w:val="o"/>
      <w:lvlJc w:val="left"/>
      <w:pPr>
        <w:tabs>
          <w:tab w:val="num" w:pos="5193"/>
        </w:tabs>
        <w:ind w:left="5193" w:hanging="360"/>
      </w:pPr>
      <w:rPr>
        <w:rFonts w:ascii="Courier New" w:hAnsi="Courier New" w:hint="default"/>
      </w:rPr>
    </w:lvl>
    <w:lvl w:ilvl="8" w:tplc="04090005" w:tentative="1">
      <w:start w:val="1"/>
      <w:numFmt w:val="bullet"/>
      <w:lvlText w:val=""/>
      <w:lvlJc w:val="left"/>
      <w:pPr>
        <w:tabs>
          <w:tab w:val="num" w:pos="5913"/>
        </w:tabs>
        <w:ind w:left="5913" w:hanging="360"/>
      </w:pPr>
      <w:rPr>
        <w:rFonts w:ascii="Wingdings" w:hAnsi="Wingdings" w:hint="default"/>
      </w:rPr>
    </w:lvl>
  </w:abstractNum>
  <w:abstractNum w:abstractNumId="20" w15:restartNumberingAfterBreak="0">
    <w:nsid w:val="547F4084"/>
    <w:multiLevelType w:val="hybridMultilevel"/>
    <w:tmpl w:val="6C2C5620"/>
    <w:lvl w:ilvl="0" w:tplc="E49CD89A">
      <w:numFmt w:val="bullet"/>
      <w:lvlText w:val="-"/>
      <w:lvlJc w:val="left"/>
      <w:pPr>
        <w:tabs>
          <w:tab w:val="num" w:pos="928"/>
        </w:tabs>
        <w:ind w:left="928" w:hanging="360"/>
      </w:pPr>
      <w:rPr>
        <w:rFonts w:ascii="Times New Roman" w:eastAsia="Times New Roman" w:hAnsi="Times New Roman" w:cs="Times New Roman" w:hint="default"/>
      </w:rPr>
    </w:lvl>
    <w:lvl w:ilvl="1" w:tplc="04090003" w:tentative="1">
      <w:start w:val="1"/>
      <w:numFmt w:val="bullet"/>
      <w:lvlText w:val="o"/>
      <w:lvlJc w:val="left"/>
      <w:pPr>
        <w:tabs>
          <w:tab w:val="num" w:pos="1441"/>
        </w:tabs>
        <w:ind w:left="1441" w:hanging="360"/>
      </w:pPr>
      <w:rPr>
        <w:rFonts w:ascii="Courier New" w:hAnsi="Courier New" w:cs="Courier New" w:hint="default"/>
      </w:rPr>
    </w:lvl>
    <w:lvl w:ilvl="2" w:tplc="04090005" w:tentative="1">
      <w:start w:val="1"/>
      <w:numFmt w:val="bullet"/>
      <w:lvlText w:val=""/>
      <w:lvlJc w:val="left"/>
      <w:pPr>
        <w:tabs>
          <w:tab w:val="num" w:pos="2161"/>
        </w:tabs>
        <w:ind w:left="2161" w:hanging="360"/>
      </w:pPr>
      <w:rPr>
        <w:rFonts w:ascii="Wingdings" w:hAnsi="Wingdings" w:hint="default"/>
      </w:rPr>
    </w:lvl>
    <w:lvl w:ilvl="3" w:tplc="04090001" w:tentative="1">
      <w:start w:val="1"/>
      <w:numFmt w:val="bullet"/>
      <w:lvlText w:val=""/>
      <w:lvlJc w:val="left"/>
      <w:pPr>
        <w:tabs>
          <w:tab w:val="num" w:pos="2881"/>
        </w:tabs>
        <w:ind w:left="2881" w:hanging="360"/>
      </w:pPr>
      <w:rPr>
        <w:rFonts w:ascii="Symbol" w:hAnsi="Symbol" w:hint="default"/>
      </w:rPr>
    </w:lvl>
    <w:lvl w:ilvl="4" w:tplc="04090003" w:tentative="1">
      <w:start w:val="1"/>
      <w:numFmt w:val="bullet"/>
      <w:lvlText w:val="o"/>
      <w:lvlJc w:val="left"/>
      <w:pPr>
        <w:tabs>
          <w:tab w:val="num" w:pos="3601"/>
        </w:tabs>
        <w:ind w:left="3601" w:hanging="360"/>
      </w:pPr>
      <w:rPr>
        <w:rFonts w:ascii="Courier New" w:hAnsi="Courier New" w:cs="Courier New" w:hint="default"/>
      </w:rPr>
    </w:lvl>
    <w:lvl w:ilvl="5" w:tplc="04090005" w:tentative="1">
      <w:start w:val="1"/>
      <w:numFmt w:val="bullet"/>
      <w:lvlText w:val=""/>
      <w:lvlJc w:val="left"/>
      <w:pPr>
        <w:tabs>
          <w:tab w:val="num" w:pos="4321"/>
        </w:tabs>
        <w:ind w:left="4321" w:hanging="360"/>
      </w:pPr>
      <w:rPr>
        <w:rFonts w:ascii="Wingdings" w:hAnsi="Wingdings" w:hint="default"/>
      </w:rPr>
    </w:lvl>
    <w:lvl w:ilvl="6" w:tplc="04090001" w:tentative="1">
      <w:start w:val="1"/>
      <w:numFmt w:val="bullet"/>
      <w:lvlText w:val=""/>
      <w:lvlJc w:val="left"/>
      <w:pPr>
        <w:tabs>
          <w:tab w:val="num" w:pos="5041"/>
        </w:tabs>
        <w:ind w:left="5041" w:hanging="360"/>
      </w:pPr>
      <w:rPr>
        <w:rFonts w:ascii="Symbol" w:hAnsi="Symbol" w:hint="default"/>
      </w:rPr>
    </w:lvl>
    <w:lvl w:ilvl="7" w:tplc="04090003" w:tentative="1">
      <w:start w:val="1"/>
      <w:numFmt w:val="bullet"/>
      <w:lvlText w:val="o"/>
      <w:lvlJc w:val="left"/>
      <w:pPr>
        <w:tabs>
          <w:tab w:val="num" w:pos="5761"/>
        </w:tabs>
        <w:ind w:left="5761" w:hanging="360"/>
      </w:pPr>
      <w:rPr>
        <w:rFonts w:ascii="Courier New" w:hAnsi="Courier New" w:cs="Courier New" w:hint="default"/>
      </w:rPr>
    </w:lvl>
    <w:lvl w:ilvl="8" w:tplc="04090005" w:tentative="1">
      <w:start w:val="1"/>
      <w:numFmt w:val="bullet"/>
      <w:lvlText w:val=""/>
      <w:lvlJc w:val="left"/>
      <w:pPr>
        <w:tabs>
          <w:tab w:val="num" w:pos="6481"/>
        </w:tabs>
        <w:ind w:left="6481" w:hanging="360"/>
      </w:pPr>
      <w:rPr>
        <w:rFonts w:ascii="Wingdings" w:hAnsi="Wingdings" w:hint="default"/>
      </w:rPr>
    </w:lvl>
  </w:abstractNum>
  <w:abstractNum w:abstractNumId="21" w15:restartNumberingAfterBreak="0">
    <w:nsid w:val="548670B3"/>
    <w:multiLevelType w:val="hybridMultilevel"/>
    <w:tmpl w:val="A0124E16"/>
    <w:lvl w:ilvl="0" w:tplc="535A0534">
      <w:start w:val="1"/>
      <w:numFmt w:val="bullet"/>
      <w:lvlText w:val=""/>
      <w:lvlJc w:val="left"/>
      <w:pPr>
        <w:tabs>
          <w:tab w:val="num" w:pos="928"/>
        </w:tabs>
        <w:ind w:left="928" w:hanging="360"/>
      </w:pPr>
      <w:rPr>
        <w:rFonts w:ascii="Symbol" w:hAnsi="Symbol" w:hint="default"/>
        <w:strike w:val="0"/>
        <w:dstrike w:val="0"/>
        <w:vertAlign w:val="baseline"/>
      </w:rPr>
    </w:lvl>
    <w:lvl w:ilvl="1" w:tplc="04090003" w:tentative="1">
      <w:start w:val="1"/>
      <w:numFmt w:val="bullet"/>
      <w:lvlText w:val="o"/>
      <w:lvlJc w:val="left"/>
      <w:pPr>
        <w:tabs>
          <w:tab w:val="num" w:pos="2008"/>
        </w:tabs>
        <w:ind w:left="2008" w:hanging="360"/>
      </w:pPr>
      <w:rPr>
        <w:rFonts w:ascii="Courier New" w:hAnsi="Courier New" w:cs="Courier New" w:hint="default"/>
      </w:rPr>
    </w:lvl>
    <w:lvl w:ilvl="2" w:tplc="04090005" w:tentative="1">
      <w:start w:val="1"/>
      <w:numFmt w:val="bullet"/>
      <w:lvlText w:val=""/>
      <w:lvlJc w:val="left"/>
      <w:pPr>
        <w:tabs>
          <w:tab w:val="num" w:pos="2728"/>
        </w:tabs>
        <w:ind w:left="2728" w:hanging="360"/>
      </w:pPr>
      <w:rPr>
        <w:rFonts w:ascii="Wingdings" w:hAnsi="Wingdings" w:hint="default"/>
      </w:rPr>
    </w:lvl>
    <w:lvl w:ilvl="3" w:tplc="04090001" w:tentative="1">
      <w:start w:val="1"/>
      <w:numFmt w:val="bullet"/>
      <w:lvlText w:val=""/>
      <w:lvlJc w:val="left"/>
      <w:pPr>
        <w:tabs>
          <w:tab w:val="num" w:pos="3448"/>
        </w:tabs>
        <w:ind w:left="3448" w:hanging="360"/>
      </w:pPr>
      <w:rPr>
        <w:rFonts w:ascii="Symbol" w:hAnsi="Symbol" w:hint="default"/>
      </w:rPr>
    </w:lvl>
    <w:lvl w:ilvl="4" w:tplc="04090003" w:tentative="1">
      <w:start w:val="1"/>
      <w:numFmt w:val="bullet"/>
      <w:lvlText w:val="o"/>
      <w:lvlJc w:val="left"/>
      <w:pPr>
        <w:tabs>
          <w:tab w:val="num" w:pos="4168"/>
        </w:tabs>
        <w:ind w:left="4168" w:hanging="360"/>
      </w:pPr>
      <w:rPr>
        <w:rFonts w:ascii="Courier New" w:hAnsi="Courier New" w:cs="Courier New" w:hint="default"/>
      </w:rPr>
    </w:lvl>
    <w:lvl w:ilvl="5" w:tplc="04090005" w:tentative="1">
      <w:start w:val="1"/>
      <w:numFmt w:val="bullet"/>
      <w:lvlText w:val=""/>
      <w:lvlJc w:val="left"/>
      <w:pPr>
        <w:tabs>
          <w:tab w:val="num" w:pos="4888"/>
        </w:tabs>
        <w:ind w:left="4888" w:hanging="360"/>
      </w:pPr>
      <w:rPr>
        <w:rFonts w:ascii="Wingdings" w:hAnsi="Wingdings" w:hint="default"/>
      </w:rPr>
    </w:lvl>
    <w:lvl w:ilvl="6" w:tplc="04090001" w:tentative="1">
      <w:start w:val="1"/>
      <w:numFmt w:val="bullet"/>
      <w:lvlText w:val=""/>
      <w:lvlJc w:val="left"/>
      <w:pPr>
        <w:tabs>
          <w:tab w:val="num" w:pos="5608"/>
        </w:tabs>
        <w:ind w:left="5608" w:hanging="360"/>
      </w:pPr>
      <w:rPr>
        <w:rFonts w:ascii="Symbol" w:hAnsi="Symbol" w:hint="default"/>
      </w:rPr>
    </w:lvl>
    <w:lvl w:ilvl="7" w:tplc="04090003" w:tentative="1">
      <w:start w:val="1"/>
      <w:numFmt w:val="bullet"/>
      <w:lvlText w:val="o"/>
      <w:lvlJc w:val="left"/>
      <w:pPr>
        <w:tabs>
          <w:tab w:val="num" w:pos="6328"/>
        </w:tabs>
        <w:ind w:left="6328" w:hanging="360"/>
      </w:pPr>
      <w:rPr>
        <w:rFonts w:ascii="Courier New" w:hAnsi="Courier New" w:cs="Courier New" w:hint="default"/>
      </w:rPr>
    </w:lvl>
    <w:lvl w:ilvl="8" w:tplc="04090005" w:tentative="1">
      <w:start w:val="1"/>
      <w:numFmt w:val="bullet"/>
      <w:lvlText w:val=""/>
      <w:lvlJc w:val="left"/>
      <w:pPr>
        <w:tabs>
          <w:tab w:val="num" w:pos="7048"/>
        </w:tabs>
        <w:ind w:left="7048" w:hanging="360"/>
      </w:pPr>
      <w:rPr>
        <w:rFonts w:ascii="Wingdings" w:hAnsi="Wingdings" w:hint="default"/>
      </w:rPr>
    </w:lvl>
  </w:abstractNum>
  <w:abstractNum w:abstractNumId="22" w15:restartNumberingAfterBreak="0">
    <w:nsid w:val="5ED30D10"/>
    <w:multiLevelType w:val="hybridMultilevel"/>
    <w:tmpl w:val="D7207C38"/>
    <w:lvl w:ilvl="0" w:tplc="54082CBC">
      <w:numFmt w:val="bullet"/>
      <w:lvlText w:val="-"/>
      <w:lvlJc w:val="left"/>
      <w:pPr>
        <w:tabs>
          <w:tab w:val="num" w:pos="1291"/>
        </w:tabs>
        <w:ind w:left="1291" w:hanging="360"/>
      </w:pPr>
      <w:rPr>
        <w:rFonts w:ascii="Times New Roman" w:eastAsia="MS Mincho" w:hAnsi="Times New Roman" w:cs="Times New Roman" w:hint="default"/>
      </w:rPr>
    </w:lvl>
    <w:lvl w:ilvl="1" w:tplc="04070003" w:tentative="1">
      <w:start w:val="1"/>
      <w:numFmt w:val="bullet"/>
      <w:lvlText w:val="o"/>
      <w:lvlJc w:val="left"/>
      <w:pPr>
        <w:tabs>
          <w:tab w:val="num" w:pos="1649"/>
        </w:tabs>
        <w:ind w:left="1649" w:hanging="360"/>
      </w:pPr>
      <w:rPr>
        <w:rFonts w:ascii="Courier New" w:hAnsi="Courier New" w:cs="Courier New" w:hint="default"/>
      </w:rPr>
    </w:lvl>
    <w:lvl w:ilvl="2" w:tplc="04070005" w:tentative="1">
      <w:start w:val="1"/>
      <w:numFmt w:val="bullet"/>
      <w:lvlText w:val=""/>
      <w:lvlJc w:val="left"/>
      <w:pPr>
        <w:tabs>
          <w:tab w:val="num" w:pos="2369"/>
        </w:tabs>
        <w:ind w:left="2369" w:hanging="360"/>
      </w:pPr>
      <w:rPr>
        <w:rFonts w:ascii="Wingdings" w:hAnsi="Wingdings" w:hint="default"/>
      </w:rPr>
    </w:lvl>
    <w:lvl w:ilvl="3" w:tplc="04070001" w:tentative="1">
      <w:start w:val="1"/>
      <w:numFmt w:val="bullet"/>
      <w:lvlText w:val=""/>
      <w:lvlJc w:val="left"/>
      <w:pPr>
        <w:tabs>
          <w:tab w:val="num" w:pos="3089"/>
        </w:tabs>
        <w:ind w:left="3089" w:hanging="360"/>
      </w:pPr>
      <w:rPr>
        <w:rFonts w:ascii="Symbol" w:hAnsi="Symbol" w:hint="default"/>
      </w:rPr>
    </w:lvl>
    <w:lvl w:ilvl="4" w:tplc="04070003" w:tentative="1">
      <w:start w:val="1"/>
      <w:numFmt w:val="bullet"/>
      <w:lvlText w:val="o"/>
      <w:lvlJc w:val="left"/>
      <w:pPr>
        <w:tabs>
          <w:tab w:val="num" w:pos="3809"/>
        </w:tabs>
        <w:ind w:left="3809" w:hanging="360"/>
      </w:pPr>
      <w:rPr>
        <w:rFonts w:ascii="Courier New" w:hAnsi="Courier New" w:cs="Courier New" w:hint="default"/>
      </w:rPr>
    </w:lvl>
    <w:lvl w:ilvl="5" w:tplc="04070005" w:tentative="1">
      <w:start w:val="1"/>
      <w:numFmt w:val="bullet"/>
      <w:lvlText w:val=""/>
      <w:lvlJc w:val="left"/>
      <w:pPr>
        <w:tabs>
          <w:tab w:val="num" w:pos="4529"/>
        </w:tabs>
        <w:ind w:left="4529" w:hanging="360"/>
      </w:pPr>
      <w:rPr>
        <w:rFonts w:ascii="Wingdings" w:hAnsi="Wingdings" w:hint="default"/>
      </w:rPr>
    </w:lvl>
    <w:lvl w:ilvl="6" w:tplc="04070001" w:tentative="1">
      <w:start w:val="1"/>
      <w:numFmt w:val="bullet"/>
      <w:lvlText w:val=""/>
      <w:lvlJc w:val="left"/>
      <w:pPr>
        <w:tabs>
          <w:tab w:val="num" w:pos="5249"/>
        </w:tabs>
        <w:ind w:left="5249" w:hanging="360"/>
      </w:pPr>
      <w:rPr>
        <w:rFonts w:ascii="Symbol" w:hAnsi="Symbol" w:hint="default"/>
      </w:rPr>
    </w:lvl>
    <w:lvl w:ilvl="7" w:tplc="04070003" w:tentative="1">
      <w:start w:val="1"/>
      <w:numFmt w:val="bullet"/>
      <w:lvlText w:val="o"/>
      <w:lvlJc w:val="left"/>
      <w:pPr>
        <w:tabs>
          <w:tab w:val="num" w:pos="5969"/>
        </w:tabs>
        <w:ind w:left="5969" w:hanging="360"/>
      </w:pPr>
      <w:rPr>
        <w:rFonts w:ascii="Courier New" w:hAnsi="Courier New" w:cs="Courier New" w:hint="default"/>
      </w:rPr>
    </w:lvl>
    <w:lvl w:ilvl="8" w:tplc="04070005" w:tentative="1">
      <w:start w:val="1"/>
      <w:numFmt w:val="bullet"/>
      <w:lvlText w:val=""/>
      <w:lvlJc w:val="left"/>
      <w:pPr>
        <w:tabs>
          <w:tab w:val="num" w:pos="6689"/>
        </w:tabs>
        <w:ind w:left="6689" w:hanging="360"/>
      </w:pPr>
      <w:rPr>
        <w:rFonts w:ascii="Wingdings" w:hAnsi="Wingdings" w:hint="default"/>
      </w:rPr>
    </w:lvl>
  </w:abstractNum>
  <w:abstractNum w:abstractNumId="23" w15:restartNumberingAfterBreak="0">
    <w:nsid w:val="64E86BF2"/>
    <w:multiLevelType w:val="hybridMultilevel"/>
    <w:tmpl w:val="ABF67596"/>
    <w:lvl w:ilvl="0" w:tplc="08090005">
      <w:start w:val="1"/>
      <w:numFmt w:val="bullet"/>
      <w:lvlText w:val=""/>
      <w:lvlJc w:val="left"/>
      <w:pPr>
        <w:tabs>
          <w:tab w:val="num" w:pos="720"/>
        </w:tabs>
        <w:ind w:left="720"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51B01BE"/>
    <w:multiLevelType w:val="hybridMultilevel"/>
    <w:tmpl w:val="25CC8D2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8AA175C"/>
    <w:multiLevelType w:val="hybridMultilevel"/>
    <w:tmpl w:val="5CCEA80C"/>
    <w:lvl w:ilvl="0" w:tplc="04090001">
      <w:start w:val="1"/>
      <w:numFmt w:val="bullet"/>
      <w:lvlText w:val=""/>
      <w:lvlJc w:val="left"/>
      <w:pPr>
        <w:tabs>
          <w:tab w:val="num" w:pos="360"/>
        </w:tabs>
        <w:ind w:left="360" w:hanging="360"/>
      </w:pPr>
      <w:rPr>
        <w:rFonts w:ascii="Symbol" w:hAnsi="Symbol" w:hint="default"/>
      </w:rPr>
    </w:lvl>
    <w:lvl w:ilvl="1" w:tplc="E49CD89A">
      <w:numFmt w:val="bullet"/>
      <w:lvlText w:val="-"/>
      <w:lvlJc w:val="left"/>
      <w:pPr>
        <w:tabs>
          <w:tab w:val="num" w:pos="873"/>
        </w:tabs>
        <w:ind w:left="873" w:hanging="360"/>
      </w:pPr>
      <w:rPr>
        <w:rFonts w:ascii="Times New Roman" w:eastAsia="Times New Roman" w:hAnsi="Times New Roman" w:cs="Times New Roman" w:hint="default"/>
      </w:rPr>
    </w:lvl>
    <w:lvl w:ilvl="2" w:tplc="04090005">
      <w:start w:val="1"/>
      <w:numFmt w:val="bullet"/>
      <w:lvlText w:val=""/>
      <w:lvlJc w:val="left"/>
      <w:pPr>
        <w:tabs>
          <w:tab w:val="num" w:pos="1593"/>
        </w:tabs>
        <w:ind w:left="1593" w:hanging="360"/>
      </w:pPr>
      <w:rPr>
        <w:rFonts w:ascii="Wingdings" w:hAnsi="Wingdings" w:hint="default"/>
      </w:rPr>
    </w:lvl>
    <w:lvl w:ilvl="3" w:tplc="04090001" w:tentative="1">
      <w:start w:val="1"/>
      <w:numFmt w:val="bullet"/>
      <w:lvlText w:val=""/>
      <w:lvlJc w:val="left"/>
      <w:pPr>
        <w:tabs>
          <w:tab w:val="num" w:pos="2313"/>
        </w:tabs>
        <w:ind w:left="2313" w:hanging="360"/>
      </w:pPr>
      <w:rPr>
        <w:rFonts w:ascii="Symbol" w:hAnsi="Symbol" w:hint="default"/>
      </w:rPr>
    </w:lvl>
    <w:lvl w:ilvl="4" w:tplc="04090003" w:tentative="1">
      <w:start w:val="1"/>
      <w:numFmt w:val="bullet"/>
      <w:lvlText w:val="o"/>
      <w:lvlJc w:val="left"/>
      <w:pPr>
        <w:tabs>
          <w:tab w:val="num" w:pos="3033"/>
        </w:tabs>
        <w:ind w:left="3033" w:hanging="360"/>
      </w:pPr>
      <w:rPr>
        <w:rFonts w:ascii="Courier New" w:hAnsi="Courier New" w:hint="default"/>
      </w:rPr>
    </w:lvl>
    <w:lvl w:ilvl="5" w:tplc="04090005" w:tentative="1">
      <w:start w:val="1"/>
      <w:numFmt w:val="bullet"/>
      <w:lvlText w:val=""/>
      <w:lvlJc w:val="left"/>
      <w:pPr>
        <w:tabs>
          <w:tab w:val="num" w:pos="3753"/>
        </w:tabs>
        <w:ind w:left="3753" w:hanging="360"/>
      </w:pPr>
      <w:rPr>
        <w:rFonts w:ascii="Wingdings" w:hAnsi="Wingdings" w:hint="default"/>
      </w:rPr>
    </w:lvl>
    <w:lvl w:ilvl="6" w:tplc="04090001" w:tentative="1">
      <w:start w:val="1"/>
      <w:numFmt w:val="bullet"/>
      <w:lvlText w:val=""/>
      <w:lvlJc w:val="left"/>
      <w:pPr>
        <w:tabs>
          <w:tab w:val="num" w:pos="4473"/>
        </w:tabs>
        <w:ind w:left="4473" w:hanging="360"/>
      </w:pPr>
      <w:rPr>
        <w:rFonts w:ascii="Symbol" w:hAnsi="Symbol" w:hint="default"/>
      </w:rPr>
    </w:lvl>
    <w:lvl w:ilvl="7" w:tplc="04090003" w:tentative="1">
      <w:start w:val="1"/>
      <w:numFmt w:val="bullet"/>
      <w:lvlText w:val="o"/>
      <w:lvlJc w:val="left"/>
      <w:pPr>
        <w:tabs>
          <w:tab w:val="num" w:pos="5193"/>
        </w:tabs>
        <w:ind w:left="5193" w:hanging="360"/>
      </w:pPr>
      <w:rPr>
        <w:rFonts w:ascii="Courier New" w:hAnsi="Courier New" w:hint="default"/>
      </w:rPr>
    </w:lvl>
    <w:lvl w:ilvl="8" w:tplc="04090005" w:tentative="1">
      <w:start w:val="1"/>
      <w:numFmt w:val="bullet"/>
      <w:lvlText w:val=""/>
      <w:lvlJc w:val="left"/>
      <w:pPr>
        <w:tabs>
          <w:tab w:val="num" w:pos="5913"/>
        </w:tabs>
        <w:ind w:left="5913" w:hanging="360"/>
      </w:pPr>
      <w:rPr>
        <w:rFonts w:ascii="Wingdings" w:hAnsi="Wingdings" w:hint="default"/>
      </w:rPr>
    </w:lvl>
  </w:abstractNum>
  <w:abstractNum w:abstractNumId="26" w15:restartNumberingAfterBreak="0">
    <w:nsid w:val="6EDE18E8"/>
    <w:multiLevelType w:val="hybridMultilevel"/>
    <w:tmpl w:val="9BF0D2C8"/>
    <w:lvl w:ilvl="0" w:tplc="04090001">
      <w:start w:val="1"/>
      <w:numFmt w:val="bullet"/>
      <w:lvlText w:val=""/>
      <w:lvlJc w:val="left"/>
      <w:pPr>
        <w:tabs>
          <w:tab w:val="num" w:pos="360"/>
        </w:tabs>
        <w:ind w:left="360" w:hanging="360"/>
      </w:pPr>
      <w:rPr>
        <w:rFonts w:ascii="Symbol" w:hAnsi="Symbol" w:hint="default"/>
      </w:rPr>
    </w:lvl>
    <w:lvl w:ilvl="1" w:tplc="E49CD89A">
      <w:numFmt w:val="bullet"/>
      <w:lvlText w:val="-"/>
      <w:lvlJc w:val="left"/>
      <w:pPr>
        <w:tabs>
          <w:tab w:val="num" w:pos="873"/>
        </w:tabs>
        <w:ind w:left="873" w:hanging="360"/>
      </w:pPr>
      <w:rPr>
        <w:rFonts w:ascii="Times New Roman" w:eastAsia="Times New Roman" w:hAnsi="Times New Roman" w:cs="Times New Roman" w:hint="default"/>
      </w:rPr>
    </w:lvl>
    <w:lvl w:ilvl="2" w:tplc="3830D5C6">
      <w:start w:val="1"/>
      <w:numFmt w:val="bullet"/>
      <w:lvlText w:val=""/>
      <w:lvlJc w:val="left"/>
      <w:pPr>
        <w:tabs>
          <w:tab w:val="num" w:pos="1593"/>
        </w:tabs>
        <w:ind w:left="1593" w:hanging="360"/>
      </w:pPr>
      <w:rPr>
        <w:rFonts w:ascii="Symbol" w:hAnsi="Symbol" w:hint="default"/>
        <w:color w:val="auto"/>
      </w:rPr>
    </w:lvl>
    <w:lvl w:ilvl="3" w:tplc="04090001" w:tentative="1">
      <w:start w:val="1"/>
      <w:numFmt w:val="bullet"/>
      <w:lvlText w:val=""/>
      <w:lvlJc w:val="left"/>
      <w:pPr>
        <w:tabs>
          <w:tab w:val="num" w:pos="2313"/>
        </w:tabs>
        <w:ind w:left="2313" w:hanging="360"/>
      </w:pPr>
      <w:rPr>
        <w:rFonts w:ascii="Symbol" w:hAnsi="Symbol" w:hint="default"/>
      </w:rPr>
    </w:lvl>
    <w:lvl w:ilvl="4" w:tplc="04090003" w:tentative="1">
      <w:start w:val="1"/>
      <w:numFmt w:val="bullet"/>
      <w:lvlText w:val="o"/>
      <w:lvlJc w:val="left"/>
      <w:pPr>
        <w:tabs>
          <w:tab w:val="num" w:pos="3033"/>
        </w:tabs>
        <w:ind w:left="3033" w:hanging="360"/>
      </w:pPr>
      <w:rPr>
        <w:rFonts w:ascii="Courier New" w:hAnsi="Courier New" w:hint="default"/>
      </w:rPr>
    </w:lvl>
    <w:lvl w:ilvl="5" w:tplc="04090005" w:tentative="1">
      <w:start w:val="1"/>
      <w:numFmt w:val="bullet"/>
      <w:lvlText w:val=""/>
      <w:lvlJc w:val="left"/>
      <w:pPr>
        <w:tabs>
          <w:tab w:val="num" w:pos="3753"/>
        </w:tabs>
        <w:ind w:left="3753" w:hanging="360"/>
      </w:pPr>
      <w:rPr>
        <w:rFonts w:ascii="Wingdings" w:hAnsi="Wingdings" w:hint="default"/>
      </w:rPr>
    </w:lvl>
    <w:lvl w:ilvl="6" w:tplc="04090001" w:tentative="1">
      <w:start w:val="1"/>
      <w:numFmt w:val="bullet"/>
      <w:lvlText w:val=""/>
      <w:lvlJc w:val="left"/>
      <w:pPr>
        <w:tabs>
          <w:tab w:val="num" w:pos="4473"/>
        </w:tabs>
        <w:ind w:left="4473" w:hanging="360"/>
      </w:pPr>
      <w:rPr>
        <w:rFonts w:ascii="Symbol" w:hAnsi="Symbol" w:hint="default"/>
      </w:rPr>
    </w:lvl>
    <w:lvl w:ilvl="7" w:tplc="04090003" w:tentative="1">
      <w:start w:val="1"/>
      <w:numFmt w:val="bullet"/>
      <w:lvlText w:val="o"/>
      <w:lvlJc w:val="left"/>
      <w:pPr>
        <w:tabs>
          <w:tab w:val="num" w:pos="5193"/>
        </w:tabs>
        <w:ind w:left="5193" w:hanging="360"/>
      </w:pPr>
      <w:rPr>
        <w:rFonts w:ascii="Courier New" w:hAnsi="Courier New" w:hint="default"/>
      </w:rPr>
    </w:lvl>
    <w:lvl w:ilvl="8" w:tplc="04090005" w:tentative="1">
      <w:start w:val="1"/>
      <w:numFmt w:val="bullet"/>
      <w:lvlText w:val=""/>
      <w:lvlJc w:val="left"/>
      <w:pPr>
        <w:tabs>
          <w:tab w:val="num" w:pos="5913"/>
        </w:tabs>
        <w:ind w:left="5913" w:hanging="360"/>
      </w:pPr>
      <w:rPr>
        <w:rFonts w:ascii="Wingdings" w:hAnsi="Wingdings" w:hint="default"/>
      </w:rPr>
    </w:lvl>
  </w:abstractNum>
  <w:abstractNum w:abstractNumId="27" w15:restartNumberingAfterBreak="0">
    <w:nsid w:val="71C73508"/>
    <w:multiLevelType w:val="hybridMultilevel"/>
    <w:tmpl w:val="A7F271E6"/>
    <w:lvl w:ilvl="0" w:tplc="B324F80E">
      <w:numFmt w:val="bullet"/>
      <w:lvlText w:val=""/>
      <w:lvlJc w:val="left"/>
      <w:pPr>
        <w:tabs>
          <w:tab w:val="num" w:pos="360"/>
        </w:tabs>
        <w:ind w:left="360" w:hanging="360"/>
      </w:pPr>
      <w:rPr>
        <w:rFonts w:ascii="Symbol" w:eastAsia="MS Mincho" w:hAnsi="Symbol" w:cs="Times New Roman" w:hint="default"/>
        <w:color w:val="auto"/>
      </w:rPr>
    </w:lvl>
    <w:lvl w:ilvl="1" w:tplc="E5B60D10">
      <w:numFmt w:val="bullet"/>
      <w:lvlText w:val="-"/>
      <w:lvlJc w:val="left"/>
      <w:pPr>
        <w:tabs>
          <w:tab w:val="num" w:pos="780"/>
        </w:tabs>
        <w:ind w:left="780" w:hanging="360"/>
      </w:pPr>
      <w:rPr>
        <w:rFonts w:ascii="Times New Roman" w:eastAsia="MS Mincho" w:hAnsi="Times New Roman" w:cs="Times New Roman"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8" w15:restartNumberingAfterBreak="0">
    <w:nsid w:val="79DC4E77"/>
    <w:multiLevelType w:val="hybridMultilevel"/>
    <w:tmpl w:val="9952625E"/>
    <w:lvl w:ilvl="0" w:tplc="04090001">
      <w:start w:val="1"/>
      <w:numFmt w:val="bullet"/>
      <w:lvlText w:val=""/>
      <w:lvlJc w:val="left"/>
      <w:pPr>
        <w:tabs>
          <w:tab w:val="num" w:pos="360"/>
        </w:tabs>
        <w:ind w:left="360" w:hanging="360"/>
      </w:pPr>
      <w:rPr>
        <w:rFonts w:ascii="Symbol" w:hAnsi="Symbol" w:hint="default"/>
      </w:rPr>
    </w:lvl>
    <w:lvl w:ilvl="1" w:tplc="E49CD89A">
      <w:numFmt w:val="bullet"/>
      <w:lvlText w:val="-"/>
      <w:lvlJc w:val="left"/>
      <w:pPr>
        <w:tabs>
          <w:tab w:val="num" w:pos="873"/>
        </w:tabs>
        <w:ind w:left="873" w:hanging="360"/>
      </w:pPr>
      <w:rPr>
        <w:rFonts w:ascii="Times New Roman" w:eastAsia="Times New Roman" w:hAnsi="Times New Roman" w:cs="Times New Roman" w:hint="default"/>
      </w:rPr>
    </w:lvl>
    <w:lvl w:ilvl="2" w:tplc="04090001">
      <w:start w:val="1"/>
      <w:numFmt w:val="bullet"/>
      <w:lvlText w:val=""/>
      <w:lvlJc w:val="left"/>
      <w:pPr>
        <w:tabs>
          <w:tab w:val="num" w:pos="1593"/>
        </w:tabs>
        <w:ind w:left="1593" w:hanging="360"/>
      </w:pPr>
      <w:rPr>
        <w:rFonts w:ascii="Symbol" w:hAnsi="Symbol" w:hint="default"/>
      </w:rPr>
    </w:lvl>
    <w:lvl w:ilvl="3" w:tplc="04090001" w:tentative="1">
      <w:start w:val="1"/>
      <w:numFmt w:val="bullet"/>
      <w:lvlText w:val=""/>
      <w:lvlJc w:val="left"/>
      <w:pPr>
        <w:tabs>
          <w:tab w:val="num" w:pos="2313"/>
        </w:tabs>
        <w:ind w:left="2313" w:hanging="360"/>
      </w:pPr>
      <w:rPr>
        <w:rFonts w:ascii="Symbol" w:hAnsi="Symbol" w:hint="default"/>
      </w:rPr>
    </w:lvl>
    <w:lvl w:ilvl="4" w:tplc="04090003" w:tentative="1">
      <w:start w:val="1"/>
      <w:numFmt w:val="bullet"/>
      <w:lvlText w:val="o"/>
      <w:lvlJc w:val="left"/>
      <w:pPr>
        <w:tabs>
          <w:tab w:val="num" w:pos="3033"/>
        </w:tabs>
        <w:ind w:left="3033" w:hanging="360"/>
      </w:pPr>
      <w:rPr>
        <w:rFonts w:ascii="Courier New" w:hAnsi="Courier New" w:hint="default"/>
      </w:rPr>
    </w:lvl>
    <w:lvl w:ilvl="5" w:tplc="04090005" w:tentative="1">
      <w:start w:val="1"/>
      <w:numFmt w:val="bullet"/>
      <w:lvlText w:val=""/>
      <w:lvlJc w:val="left"/>
      <w:pPr>
        <w:tabs>
          <w:tab w:val="num" w:pos="3753"/>
        </w:tabs>
        <w:ind w:left="3753" w:hanging="360"/>
      </w:pPr>
      <w:rPr>
        <w:rFonts w:ascii="Wingdings" w:hAnsi="Wingdings" w:hint="default"/>
      </w:rPr>
    </w:lvl>
    <w:lvl w:ilvl="6" w:tplc="04090001" w:tentative="1">
      <w:start w:val="1"/>
      <w:numFmt w:val="bullet"/>
      <w:lvlText w:val=""/>
      <w:lvlJc w:val="left"/>
      <w:pPr>
        <w:tabs>
          <w:tab w:val="num" w:pos="4473"/>
        </w:tabs>
        <w:ind w:left="4473" w:hanging="360"/>
      </w:pPr>
      <w:rPr>
        <w:rFonts w:ascii="Symbol" w:hAnsi="Symbol" w:hint="default"/>
      </w:rPr>
    </w:lvl>
    <w:lvl w:ilvl="7" w:tplc="04090003" w:tentative="1">
      <w:start w:val="1"/>
      <w:numFmt w:val="bullet"/>
      <w:lvlText w:val="o"/>
      <w:lvlJc w:val="left"/>
      <w:pPr>
        <w:tabs>
          <w:tab w:val="num" w:pos="5193"/>
        </w:tabs>
        <w:ind w:left="5193" w:hanging="360"/>
      </w:pPr>
      <w:rPr>
        <w:rFonts w:ascii="Courier New" w:hAnsi="Courier New" w:hint="default"/>
      </w:rPr>
    </w:lvl>
    <w:lvl w:ilvl="8" w:tplc="04090005" w:tentative="1">
      <w:start w:val="1"/>
      <w:numFmt w:val="bullet"/>
      <w:lvlText w:val=""/>
      <w:lvlJc w:val="left"/>
      <w:pPr>
        <w:tabs>
          <w:tab w:val="num" w:pos="5913"/>
        </w:tabs>
        <w:ind w:left="5913" w:hanging="360"/>
      </w:pPr>
      <w:rPr>
        <w:rFonts w:ascii="Wingdings" w:hAnsi="Wingdings" w:hint="default"/>
      </w:rPr>
    </w:lvl>
  </w:abstractNum>
  <w:abstractNum w:abstractNumId="29" w15:restartNumberingAfterBreak="0">
    <w:nsid w:val="7C18091B"/>
    <w:multiLevelType w:val="hybridMultilevel"/>
    <w:tmpl w:val="0F50CE8C"/>
    <w:lvl w:ilvl="0" w:tplc="460459D8">
      <w:start w:val="1"/>
      <w:numFmt w:val="bullet"/>
      <w:lvlText w:val=""/>
      <w:lvlJc w:val="left"/>
      <w:pPr>
        <w:tabs>
          <w:tab w:val="num" w:pos="704"/>
        </w:tabs>
        <w:ind w:left="704" w:hanging="420"/>
      </w:pPr>
      <w:rPr>
        <w:rFonts w:ascii="Wingdings" w:hAnsi="Wingdings" w:hint="default"/>
        <w:sz w:val="16"/>
        <w:szCs w:val="16"/>
      </w:rPr>
    </w:lvl>
    <w:lvl w:ilvl="1" w:tplc="56649AB2">
      <w:start w:val="1"/>
      <w:numFmt w:val="bullet"/>
      <w:lvlText w:val=""/>
      <w:lvlJc w:val="left"/>
      <w:pPr>
        <w:tabs>
          <w:tab w:val="num" w:pos="1124"/>
        </w:tabs>
        <w:ind w:left="1124" w:hanging="420"/>
      </w:pPr>
      <w:rPr>
        <w:rFonts w:ascii="Symbol" w:hAnsi="Symbol" w:hint="default"/>
        <w:color w:val="auto"/>
        <w:sz w:val="16"/>
        <w:szCs w:val="16"/>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30" w15:restartNumberingAfterBreak="0">
    <w:nsid w:val="7D5B570C"/>
    <w:multiLevelType w:val="multilevel"/>
    <w:tmpl w:val="6E9CF1F0"/>
    <w:lvl w:ilvl="0">
      <w:start w:val="5"/>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num w:numId="1" w16cid:durableId="143799129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0967872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3681950">
    <w:abstractNumId w:val="17"/>
  </w:num>
  <w:num w:numId="4" w16cid:durableId="748423577">
    <w:abstractNumId w:val="10"/>
  </w:num>
  <w:num w:numId="5" w16cid:durableId="1424184249">
    <w:abstractNumId w:val="4"/>
  </w:num>
  <w:num w:numId="6" w16cid:durableId="898982956">
    <w:abstractNumId w:val="28"/>
  </w:num>
  <w:num w:numId="7" w16cid:durableId="1043168389">
    <w:abstractNumId w:val="25"/>
  </w:num>
  <w:num w:numId="8" w16cid:durableId="1582910832">
    <w:abstractNumId w:val="26"/>
  </w:num>
  <w:num w:numId="9" w16cid:durableId="2141878711">
    <w:abstractNumId w:val="11"/>
  </w:num>
  <w:num w:numId="10" w16cid:durableId="680930414">
    <w:abstractNumId w:val="29"/>
  </w:num>
  <w:num w:numId="11" w16cid:durableId="588080706">
    <w:abstractNumId w:val="30"/>
  </w:num>
  <w:num w:numId="12" w16cid:durableId="1212500158">
    <w:abstractNumId w:val="16"/>
  </w:num>
  <w:num w:numId="13" w16cid:durableId="1776944052">
    <w:abstractNumId w:val="7"/>
  </w:num>
  <w:num w:numId="14" w16cid:durableId="1149860718">
    <w:abstractNumId w:val="2"/>
  </w:num>
  <w:num w:numId="15" w16cid:durableId="183441112">
    <w:abstractNumId w:val="13"/>
  </w:num>
  <w:num w:numId="16" w16cid:durableId="580405089">
    <w:abstractNumId w:val="6"/>
  </w:num>
  <w:num w:numId="17" w16cid:durableId="162168338">
    <w:abstractNumId w:val="8"/>
  </w:num>
  <w:num w:numId="18" w16cid:durableId="1574504901">
    <w:abstractNumId w:val="24"/>
  </w:num>
  <w:num w:numId="19" w16cid:durableId="2083067523">
    <w:abstractNumId w:val="14"/>
  </w:num>
  <w:num w:numId="20" w16cid:durableId="1411153655">
    <w:abstractNumId w:val="19"/>
  </w:num>
  <w:num w:numId="21" w16cid:durableId="711610576">
    <w:abstractNumId w:val="1"/>
  </w:num>
  <w:num w:numId="22" w16cid:durableId="1932084375">
    <w:abstractNumId w:val="23"/>
  </w:num>
  <w:num w:numId="23" w16cid:durableId="303125381">
    <w:abstractNumId w:val="20"/>
  </w:num>
  <w:num w:numId="24" w16cid:durableId="1770854159">
    <w:abstractNumId w:val="27"/>
  </w:num>
  <w:num w:numId="25" w16cid:durableId="1121194009">
    <w:abstractNumId w:val="15"/>
  </w:num>
  <w:num w:numId="26" w16cid:durableId="1244729700">
    <w:abstractNumId w:val="3"/>
  </w:num>
  <w:num w:numId="27" w16cid:durableId="1240867893">
    <w:abstractNumId w:val="18"/>
  </w:num>
  <w:num w:numId="28" w16cid:durableId="973370480">
    <w:abstractNumId w:val="5"/>
  </w:num>
  <w:num w:numId="29" w16cid:durableId="802381355">
    <w:abstractNumId w:val="12"/>
  </w:num>
  <w:num w:numId="30" w16cid:durableId="1759672995">
    <w:abstractNumId w:val="22"/>
  </w:num>
  <w:num w:numId="31" w16cid:durableId="357043785">
    <w:abstractNumId w:val="9"/>
  </w:num>
  <w:num w:numId="32" w16cid:durableId="909268715">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17FF4"/>
    <w:rsid w:val="00001A51"/>
    <w:rsid w:val="000215D4"/>
    <w:rsid w:val="00041C25"/>
    <w:rsid w:val="000457D4"/>
    <w:rsid w:val="000502CE"/>
    <w:rsid w:val="00060BCE"/>
    <w:rsid w:val="0007375D"/>
    <w:rsid w:val="00096D2A"/>
    <w:rsid w:val="000D2488"/>
    <w:rsid w:val="000F521A"/>
    <w:rsid w:val="001045DF"/>
    <w:rsid w:val="00121C98"/>
    <w:rsid w:val="00156039"/>
    <w:rsid w:val="00165EFB"/>
    <w:rsid w:val="00172E13"/>
    <w:rsid w:val="00175888"/>
    <w:rsid w:val="00180AF6"/>
    <w:rsid w:val="00185279"/>
    <w:rsid w:val="001C09F6"/>
    <w:rsid w:val="001D0AAB"/>
    <w:rsid w:val="001E457D"/>
    <w:rsid w:val="001F4FD3"/>
    <w:rsid w:val="00216289"/>
    <w:rsid w:val="00234DC7"/>
    <w:rsid w:val="00256B28"/>
    <w:rsid w:val="002647CD"/>
    <w:rsid w:val="002911DC"/>
    <w:rsid w:val="002A69FE"/>
    <w:rsid w:val="003002BD"/>
    <w:rsid w:val="00317038"/>
    <w:rsid w:val="00325E53"/>
    <w:rsid w:val="00331EDE"/>
    <w:rsid w:val="00341794"/>
    <w:rsid w:val="00364EEE"/>
    <w:rsid w:val="00365444"/>
    <w:rsid w:val="0038588A"/>
    <w:rsid w:val="003A55EF"/>
    <w:rsid w:val="003B17F0"/>
    <w:rsid w:val="003B270B"/>
    <w:rsid w:val="003B4D77"/>
    <w:rsid w:val="003E1E66"/>
    <w:rsid w:val="003F114B"/>
    <w:rsid w:val="0042791C"/>
    <w:rsid w:val="004313E2"/>
    <w:rsid w:val="00431C37"/>
    <w:rsid w:val="00452C55"/>
    <w:rsid w:val="00452C7F"/>
    <w:rsid w:val="0045704E"/>
    <w:rsid w:val="00460DCF"/>
    <w:rsid w:val="00465664"/>
    <w:rsid w:val="00467BB4"/>
    <w:rsid w:val="00477976"/>
    <w:rsid w:val="00493280"/>
    <w:rsid w:val="004942BC"/>
    <w:rsid w:val="004942DD"/>
    <w:rsid w:val="004D2C2E"/>
    <w:rsid w:val="004E0BBE"/>
    <w:rsid w:val="00503167"/>
    <w:rsid w:val="00513C20"/>
    <w:rsid w:val="0053122A"/>
    <w:rsid w:val="00542F5C"/>
    <w:rsid w:val="0055595C"/>
    <w:rsid w:val="005625B0"/>
    <w:rsid w:val="00575CD9"/>
    <w:rsid w:val="005820F7"/>
    <w:rsid w:val="005C0E3C"/>
    <w:rsid w:val="005C4994"/>
    <w:rsid w:val="005C5B2C"/>
    <w:rsid w:val="005F456B"/>
    <w:rsid w:val="006019EE"/>
    <w:rsid w:val="006062EC"/>
    <w:rsid w:val="00607CA9"/>
    <w:rsid w:val="00617FB6"/>
    <w:rsid w:val="00617FF4"/>
    <w:rsid w:val="0063732A"/>
    <w:rsid w:val="00654C59"/>
    <w:rsid w:val="00667DD0"/>
    <w:rsid w:val="00676F31"/>
    <w:rsid w:val="0069749C"/>
    <w:rsid w:val="006B199D"/>
    <w:rsid w:val="006E55F6"/>
    <w:rsid w:val="006E635C"/>
    <w:rsid w:val="006F2DC0"/>
    <w:rsid w:val="00736EFF"/>
    <w:rsid w:val="007522DA"/>
    <w:rsid w:val="00765733"/>
    <w:rsid w:val="00776D02"/>
    <w:rsid w:val="00784696"/>
    <w:rsid w:val="00786E53"/>
    <w:rsid w:val="007A423B"/>
    <w:rsid w:val="007C0CCB"/>
    <w:rsid w:val="007C4E69"/>
    <w:rsid w:val="007D17C8"/>
    <w:rsid w:val="007E5CDD"/>
    <w:rsid w:val="00800537"/>
    <w:rsid w:val="00803EBB"/>
    <w:rsid w:val="00810233"/>
    <w:rsid w:val="008234F7"/>
    <w:rsid w:val="008238AD"/>
    <w:rsid w:val="0084589B"/>
    <w:rsid w:val="00865869"/>
    <w:rsid w:val="008724F8"/>
    <w:rsid w:val="008D430D"/>
    <w:rsid w:val="008D4407"/>
    <w:rsid w:val="008D59F7"/>
    <w:rsid w:val="008E5668"/>
    <w:rsid w:val="008F2ADC"/>
    <w:rsid w:val="00932D0B"/>
    <w:rsid w:val="00942D35"/>
    <w:rsid w:val="00953F95"/>
    <w:rsid w:val="00976F5D"/>
    <w:rsid w:val="009932C9"/>
    <w:rsid w:val="009A4631"/>
    <w:rsid w:val="009B6405"/>
    <w:rsid w:val="009D1F26"/>
    <w:rsid w:val="009E7717"/>
    <w:rsid w:val="009F22EF"/>
    <w:rsid w:val="009F3E0E"/>
    <w:rsid w:val="00A03DC1"/>
    <w:rsid w:val="00A63BF3"/>
    <w:rsid w:val="00A714C2"/>
    <w:rsid w:val="00A930A4"/>
    <w:rsid w:val="00AA39F6"/>
    <w:rsid w:val="00AB3AF4"/>
    <w:rsid w:val="00AB73F2"/>
    <w:rsid w:val="00AD11AD"/>
    <w:rsid w:val="00AE13BF"/>
    <w:rsid w:val="00B12813"/>
    <w:rsid w:val="00B15F6E"/>
    <w:rsid w:val="00B40106"/>
    <w:rsid w:val="00B41C2C"/>
    <w:rsid w:val="00B54728"/>
    <w:rsid w:val="00B554BB"/>
    <w:rsid w:val="00B62995"/>
    <w:rsid w:val="00B63225"/>
    <w:rsid w:val="00B72529"/>
    <w:rsid w:val="00B85FC8"/>
    <w:rsid w:val="00B91960"/>
    <w:rsid w:val="00B94272"/>
    <w:rsid w:val="00B95F65"/>
    <w:rsid w:val="00BD06B7"/>
    <w:rsid w:val="00C35025"/>
    <w:rsid w:val="00C55A64"/>
    <w:rsid w:val="00C94F11"/>
    <w:rsid w:val="00C95424"/>
    <w:rsid w:val="00CA1051"/>
    <w:rsid w:val="00CA2BE2"/>
    <w:rsid w:val="00CA610E"/>
    <w:rsid w:val="00CA7CA5"/>
    <w:rsid w:val="00CB1A8E"/>
    <w:rsid w:val="00CB413C"/>
    <w:rsid w:val="00CC4D2C"/>
    <w:rsid w:val="00CD68B1"/>
    <w:rsid w:val="00CE0B45"/>
    <w:rsid w:val="00CE5C44"/>
    <w:rsid w:val="00CE6AC4"/>
    <w:rsid w:val="00CF2B46"/>
    <w:rsid w:val="00CF511D"/>
    <w:rsid w:val="00D16BE2"/>
    <w:rsid w:val="00D51B7B"/>
    <w:rsid w:val="00D75A53"/>
    <w:rsid w:val="00D93016"/>
    <w:rsid w:val="00DA59C5"/>
    <w:rsid w:val="00DD2A2B"/>
    <w:rsid w:val="00DD31B3"/>
    <w:rsid w:val="00DD70C0"/>
    <w:rsid w:val="00DE75A3"/>
    <w:rsid w:val="00DF1577"/>
    <w:rsid w:val="00DF5426"/>
    <w:rsid w:val="00E13098"/>
    <w:rsid w:val="00E16676"/>
    <w:rsid w:val="00E254E5"/>
    <w:rsid w:val="00E44E2C"/>
    <w:rsid w:val="00E4678B"/>
    <w:rsid w:val="00E46E78"/>
    <w:rsid w:val="00E86E80"/>
    <w:rsid w:val="00E93024"/>
    <w:rsid w:val="00E967D8"/>
    <w:rsid w:val="00E967ED"/>
    <w:rsid w:val="00EA26B9"/>
    <w:rsid w:val="00EA4A97"/>
    <w:rsid w:val="00EB02AE"/>
    <w:rsid w:val="00EC7033"/>
    <w:rsid w:val="00EE68FB"/>
    <w:rsid w:val="00EF64F1"/>
    <w:rsid w:val="00EF79A2"/>
    <w:rsid w:val="00F04263"/>
    <w:rsid w:val="00F272D9"/>
    <w:rsid w:val="00F56356"/>
    <w:rsid w:val="00F611D9"/>
    <w:rsid w:val="00F6330F"/>
    <w:rsid w:val="00F70667"/>
    <w:rsid w:val="00F73AEA"/>
    <w:rsid w:val="00F956F8"/>
    <w:rsid w:val="00FA68C8"/>
    <w:rsid w:val="00FB5718"/>
    <w:rsid w:val="00FC5F48"/>
    <w:rsid w:val="00FD1F84"/>
    <w:rsid w:val="00FD5CE4"/>
    <w:rsid w:val="00FE0748"/>
    <w:rsid w:val="00FF778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ersonName"/>
  <w:smartTagType w:namespaceuri="urn:schemas-microsoft-com:office:smarttags" w:name="City"/>
  <w:smartTagType w:namespaceuri="urn:schemas-microsoft-com:office:smarttags" w:name="place"/>
  <w:smartTagType w:namespaceuri="urn:schemas-microsoft-com:office:smarttags" w:name="country-region"/>
  <w:shapeDefaults>
    <o:shapedefaults v:ext="edit" spidmax="8194">
      <v:textbox inset="5.85pt,.7pt,5.85pt,.7pt"/>
    </o:shapedefaults>
    <o:shapelayout v:ext="edit">
      <o:idmap v:ext="edit" data="1,2,3,4,5,6,7"/>
      <o:rules v:ext="edit">
        <o:r id="V:Rule1" type="connector" idref="#_x0000_s7855"/>
        <o:r id="V:Rule2" type="connector" idref="#_x0000_s7866"/>
        <o:r id="V:Rule3" type="connector" idref="#_x0000_s7867">
          <o:proxy start="" idref="#_x0000_s7865" connectloc="2"/>
          <o:proxy end="" idref="#_x0000_s7856" connectloc="3"/>
        </o:r>
        <o:r id="V:Rule4" type="connector" idref="#_x0000_s7868"/>
      </o:rules>
    </o:shapelayout>
  </w:shapeDefaults>
  <w:decimalSymbol w:val="."/>
  <w:listSeparator w:val=","/>
  <w14:docId w14:val="7F065EEE"/>
  <w15:chartTrackingRefBased/>
  <w15:docId w15:val="{13D57512-0732-4C98-8FC5-65202A9AEA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 Char1,見出し 2 Char1,見出し 2 Char Char"/>
    <w:basedOn w:val="Heading1"/>
    <w:next w:val="Normal"/>
    <w:link w:val="Heading2Char"/>
    <w:qFormat/>
    <w:pPr>
      <w:pBdr>
        <w:top w:val="none" w:sz="0" w:space="0" w:color="auto"/>
      </w:pBdr>
      <w:spacing w:before="180"/>
      <w:outlineLvl w:val="1"/>
    </w:pPr>
    <w:rPr>
      <w:sz w:val="32"/>
    </w:rPr>
  </w:style>
  <w:style w:type="paragraph" w:styleId="Heading3">
    <w:name w:val="heading 3"/>
    <w:aliases w:val="見出し 3 Char Char"/>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見出し 9 Char"/>
    <w:basedOn w:val="Heading8"/>
    <w:next w:val="Normal"/>
    <w:link w:val="Heading9Char"/>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character" w:customStyle="1" w:styleId="Heading2Char">
    <w:name w:val="Heading 2 Char"/>
    <w:aliases w:val=" Char1 Char,見出し 2 Char1 Char,見出し 2 Char Char Char"/>
    <w:link w:val="Heading2"/>
    <w:rsid w:val="003F114B"/>
    <w:rPr>
      <w:rFonts w:ascii="Arial" w:hAnsi="Arial"/>
      <w:sz w:val="32"/>
      <w:lang w:val="en-GB" w:eastAsia="en-US" w:bidi="ar-SA"/>
    </w:rPr>
  </w:style>
  <w:style w:type="character" w:customStyle="1" w:styleId="Heading3Char">
    <w:name w:val="Heading 3 Char"/>
    <w:aliases w:val="見出し 3 Char Char Char"/>
    <w:link w:val="Heading3"/>
    <w:rsid w:val="003F114B"/>
    <w:rPr>
      <w:rFonts w:ascii="Arial" w:hAnsi="Arial"/>
      <w:sz w:val="28"/>
      <w:lang w:val="en-GB" w:eastAsia="en-US" w:bidi="ar-SA"/>
    </w:rPr>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customStyle="1" w:styleId="GuidanceChar">
    <w:name w:val="Guidance Char"/>
    <w:basedOn w:val="Normal"/>
    <w:rsid w:val="003F114B"/>
    <w:rPr>
      <w:i/>
      <w:color w:val="0000FF"/>
    </w:rPr>
  </w:style>
  <w:style w:type="character" w:customStyle="1" w:styleId="1Char">
    <w:name w:val="見出し 1 Char"/>
    <w:rsid w:val="003F114B"/>
    <w:rPr>
      <w:rFonts w:ascii="Arial" w:eastAsia="MS Mincho" w:hAnsi="Arial"/>
      <w:sz w:val="36"/>
      <w:lang w:val="en-GB" w:eastAsia="en-US" w:bidi="ar-SA"/>
    </w:rPr>
  </w:style>
  <w:style w:type="character" w:customStyle="1" w:styleId="2Char">
    <w:name w:val="見出し 2 Char"/>
    <w:aliases w:val=" Char1 Char Char"/>
    <w:rsid w:val="003F114B"/>
    <w:rPr>
      <w:rFonts w:ascii="Arial" w:eastAsia="MS Mincho" w:hAnsi="Arial"/>
      <w:sz w:val="32"/>
      <w:lang w:val="en-GB" w:eastAsia="en-US" w:bidi="ar-SA"/>
    </w:rPr>
  </w:style>
  <w:style w:type="character" w:customStyle="1" w:styleId="3Char">
    <w:name w:val="見出し 3 Char"/>
    <w:rsid w:val="003F114B"/>
    <w:rPr>
      <w:rFonts w:ascii="Arial" w:eastAsia="MS Mincho" w:hAnsi="Arial"/>
      <w:sz w:val="28"/>
      <w:lang w:val="en-GB" w:eastAsia="en-US" w:bidi="ar-SA"/>
    </w:rPr>
  </w:style>
  <w:style w:type="character" w:customStyle="1" w:styleId="GuidanceCharChar">
    <w:name w:val="Guidance Char Char"/>
    <w:rsid w:val="003F114B"/>
    <w:rPr>
      <w:rFonts w:eastAsia="MS Mincho"/>
      <w:i/>
      <w:color w:val="0000FF"/>
      <w:lang w:val="en-GB" w:eastAsia="en-US" w:bidi="ar-SA"/>
    </w:rPr>
  </w:style>
  <w:style w:type="character" w:customStyle="1" w:styleId="GuidanceCharCharChar">
    <w:name w:val="Guidance Char Char Char"/>
    <w:rsid w:val="003F114B"/>
    <w:rPr>
      <w:rFonts w:eastAsia="MS Mincho"/>
      <w:i/>
      <w:color w:val="0000FF"/>
      <w:lang w:val="en-GB" w:eastAsia="en-US" w:bidi="ar-SA"/>
    </w:rPr>
  </w:style>
  <w:style w:type="paragraph" w:customStyle="1" w:styleId="Kommentarthema">
    <w:name w:val="Kommentarthema"/>
    <w:basedOn w:val="CommentText"/>
    <w:next w:val="CommentText"/>
    <w:semiHidden/>
    <w:rsid w:val="003F114B"/>
    <w:rPr>
      <w:b/>
      <w:bCs/>
    </w:rPr>
  </w:style>
  <w:style w:type="paragraph" w:customStyle="1" w:styleId="Body">
    <w:name w:val="Body"/>
    <w:basedOn w:val="Normal"/>
    <w:rsid w:val="003F114B"/>
    <w:pPr>
      <w:spacing w:before="120" w:after="0"/>
    </w:pPr>
    <w:rPr>
      <w:sz w:val="24"/>
      <w:szCs w:val="24"/>
      <w:lang w:val="en-US" w:eastAsia="ja-JP"/>
    </w:rPr>
  </w:style>
  <w:style w:type="character" w:customStyle="1" w:styleId="Char">
    <w:name w:val=" Char"/>
    <w:rsid w:val="003F114B"/>
    <w:rPr>
      <w:rFonts w:ascii="Arial" w:eastAsia="MS Mincho" w:hAnsi="Arial"/>
      <w:sz w:val="28"/>
      <w:lang w:val="en-GB" w:eastAsia="en-US" w:bidi="ar-SA"/>
    </w:rPr>
  </w:style>
  <w:style w:type="paragraph" w:styleId="BodyTextIndent">
    <w:name w:val="Body Text Indent"/>
    <w:basedOn w:val="Normal"/>
    <w:rsid w:val="003F114B"/>
    <w:pPr>
      <w:widowControl w:val="0"/>
      <w:spacing w:after="0"/>
      <w:ind w:left="207"/>
    </w:pPr>
    <w:rPr>
      <w:lang w:eastAsia="ja-JP"/>
    </w:rPr>
  </w:style>
  <w:style w:type="paragraph" w:styleId="BalloonText">
    <w:name w:val="Balloon Text"/>
    <w:basedOn w:val="Normal"/>
    <w:semiHidden/>
    <w:rsid w:val="003F114B"/>
    <w:rPr>
      <w:rFonts w:ascii="Arial" w:eastAsia="MS Gothic" w:hAnsi="Arial"/>
      <w:sz w:val="18"/>
      <w:szCs w:val="18"/>
    </w:rPr>
  </w:style>
  <w:style w:type="character" w:customStyle="1" w:styleId="Heading1Char">
    <w:name w:val="Heading 1 Char"/>
    <w:link w:val="Heading1"/>
    <w:rsid w:val="0063732A"/>
    <w:rPr>
      <w:rFonts w:ascii="Arial" w:hAnsi="Arial"/>
      <w:sz w:val="36"/>
      <w:lang w:val="en-GB" w:eastAsia="en-US" w:bidi="ar-SA"/>
    </w:rPr>
  </w:style>
  <w:style w:type="character" w:customStyle="1" w:styleId="Heading8Char">
    <w:name w:val="Heading 8 Char"/>
    <w:basedOn w:val="Heading1Char"/>
    <w:link w:val="Heading8"/>
    <w:rsid w:val="0063732A"/>
    <w:rPr>
      <w:rFonts w:ascii="Arial" w:hAnsi="Arial"/>
      <w:sz w:val="36"/>
      <w:lang w:val="en-GB" w:eastAsia="en-US" w:bidi="ar-SA"/>
    </w:rPr>
  </w:style>
  <w:style w:type="character" w:customStyle="1" w:styleId="Heading9Char">
    <w:name w:val="Heading 9 Char"/>
    <w:aliases w:val="見出し 9 Char Char"/>
    <w:basedOn w:val="Heading8Char"/>
    <w:link w:val="Heading9"/>
    <w:rsid w:val="0063732A"/>
    <w:rPr>
      <w:rFonts w:ascii="Arial" w:hAnsi="Arial"/>
      <w:sz w:val="36"/>
      <w:lang w:val="en-GB" w:eastAsia="en-US" w:bidi="ar-SA"/>
    </w:rPr>
  </w:style>
  <w:style w:type="character" w:styleId="Emphasis">
    <w:name w:val="Emphasis"/>
    <w:qFormat/>
    <w:rsid w:val="0063732A"/>
    <w:rPr>
      <w:i/>
      <w:iCs/>
    </w:rPr>
  </w:style>
  <w:style w:type="table" w:styleId="TableGrid">
    <w:name w:val="Table Grid"/>
    <w:basedOn w:val="TableNormal"/>
    <w:rsid w:val="00EB02A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
    <w:name w:val=" Char2"/>
    <w:rsid w:val="007522DA"/>
    <w:rPr>
      <w:rFonts w:ascii="Arial" w:eastAsia="MS Mincho" w:hAnsi="Arial"/>
      <w:sz w:val="32"/>
      <w:lang w:val="en-GB" w:eastAsia="en-US" w:bidi="ar-SA"/>
    </w:rPr>
  </w:style>
  <w:style w:type="paragraph" w:customStyle="1" w:styleId="Bullets">
    <w:name w:val="Bullets"/>
    <w:basedOn w:val="Normal"/>
    <w:rsid w:val="00325E53"/>
    <w:pPr>
      <w:numPr>
        <w:numId w:val="29"/>
      </w:numPr>
    </w:pPr>
  </w:style>
  <w:style w:type="character" w:customStyle="1" w:styleId="1CharChar">
    <w:name w:val="見出し 1 Char Char"/>
    <w:rsid w:val="007E5CDD"/>
    <w:rPr>
      <w:rFonts w:ascii="Arial" w:eastAsia="MS Mincho" w:hAnsi="Arial"/>
      <w:sz w:val="36"/>
      <w:lang w:val="en-GB" w:eastAsia="en-US" w:bidi="ar-SA"/>
    </w:rPr>
  </w:style>
  <w:style w:type="paragraph" w:customStyle="1" w:styleId="TOC20">
    <w:name w:val="TOC2"/>
    <w:basedOn w:val="TOC1"/>
    <w:rsid w:val="003B4D7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encoding w:val="shift_ji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oleObject" Target="embeddings/oleObject2.bin"/><Relationship Id="rId26" Type="http://schemas.openxmlformats.org/officeDocument/2006/relationships/oleObject" Target="embeddings/oleObject7.bin"/><Relationship Id="rId39" Type="http://schemas.openxmlformats.org/officeDocument/2006/relationships/image" Target="media/image20.png"/><Relationship Id="rId3" Type="http://schemas.openxmlformats.org/officeDocument/2006/relationships/styles" Target="styles.xml"/><Relationship Id="rId21" Type="http://schemas.openxmlformats.org/officeDocument/2006/relationships/oleObject" Target="embeddings/oleObject5.bin"/><Relationship Id="rId34" Type="http://schemas.openxmlformats.org/officeDocument/2006/relationships/oleObject" Target="embeddings/oleObject11.bin"/><Relationship Id="rId42" Type="http://schemas.openxmlformats.org/officeDocument/2006/relationships/oleObject" Target="embeddings/oleObject13.bin"/><Relationship Id="rId47" Type="http://schemas.openxmlformats.org/officeDocument/2006/relationships/image" Target="media/image27.emf"/><Relationship Id="rId50"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oleObject" Target="embeddings/oleObject1.bin"/><Relationship Id="rId25" Type="http://schemas.openxmlformats.org/officeDocument/2006/relationships/image" Target="media/image12.wmf"/><Relationship Id="rId33" Type="http://schemas.openxmlformats.org/officeDocument/2006/relationships/image" Target="media/image16.wmf"/><Relationship Id="rId38" Type="http://schemas.openxmlformats.org/officeDocument/2006/relationships/image" Target="media/image19.emf"/><Relationship Id="rId46" Type="http://schemas.openxmlformats.org/officeDocument/2006/relationships/image" Target="media/image26.emf"/><Relationship Id="rId2" Type="http://schemas.openxmlformats.org/officeDocument/2006/relationships/numbering" Target="numbering.xml"/><Relationship Id="rId16" Type="http://schemas.openxmlformats.org/officeDocument/2006/relationships/image" Target="media/image9.wmf"/><Relationship Id="rId20" Type="http://schemas.openxmlformats.org/officeDocument/2006/relationships/oleObject" Target="embeddings/oleObject4.bin"/><Relationship Id="rId29" Type="http://schemas.openxmlformats.org/officeDocument/2006/relationships/image" Target="media/image14.wmf"/><Relationship Id="rId41" Type="http://schemas.openxmlformats.org/officeDocument/2006/relationships/image" Target="media/image22.wmf"/><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4.wmf"/><Relationship Id="rId24" Type="http://schemas.openxmlformats.org/officeDocument/2006/relationships/image" Target="media/image11.pcz"/><Relationship Id="rId32" Type="http://schemas.openxmlformats.org/officeDocument/2006/relationships/oleObject" Target="embeddings/oleObject10.bin"/><Relationship Id="rId37" Type="http://schemas.openxmlformats.org/officeDocument/2006/relationships/image" Target="media/image18.emf"/><Relationship Id="rId40" Type="http://schemas.openxmlformats.org/officeDocument/2006/relationships/image" Target="media/image21.wmf"/><Relationship Id="rId45" Type="http://schemas.openxmlformats.org/officeDocument/2006/relationships/image" Target="media/image25.emf"/><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wmf"/><Relationship Id="rId23" Type="http://schemas.openxmlformats.org/officeDocument/2006/relationships/image" Target="media/image10.w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oleObject" Target="embeddings/oleObject14.bin"/><Relationship Id="rId10" Type="http://schemas.openxmlformats.org/officeDocument/2006/relationships/image" Target="media/image3.png"/><Relationship Id="rId19" Type="http://schemas.openxmlformats.org/officeDocument/2006/relationships/oleObject" Target="embeddings/oleObject3.bin"/><Relationship Id="rId31" Type="http://schemas.openxmlformats.org/officeDocument/2006/relationships/image" Target="media/image15.wmf"/><Relationship Id="rId44" Type="http://schemas.openxmlformats.org/officeDocument/2006/relationships/image" Target="media/image24.e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emf"/><Relationship Id="rId22" Type="http://schemas.openxmlformats.org/officeDocument/2006/relationships/oleObject" Target="embeddings/oleObject6.bin"/><Relationship Id="rId27" Type="http://schemas.openxmlformats.org/officeDocument/2006/relationships/image" Target="media/image13.wmf"/><Relationship Id="rId30" Type="http://schemas.openxmlformats.org/officeDocument/2006/relationships/oleObject" Target="embeddings/oleObject9.bin"/><Relationship Id="rId35" Type="http://schemas.openxmlformats.org/officeDocument/2006/relationships/image" Target="media/image17.wmf"/><Relationship Id="rId43" Type="http://schemas.openxmlformats.org/officeDocument/2006/relationships/image" Target="media/image23.wmf"/><Relationship Id="rId48" Type="http://schemas.openxmlformats.org/officeDocument/2006/relationships/image" Target="media/image28.wmf"/><Relationship Id="rId8" Type="http://schemas.openxmlformats.org/officeDocument/2006/relationships/image" Target="media/image1.png"/><Relationship Id="rId5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3gpp_70.dot</Template>
  <TotalTime>1</TotalTime>
  <Pages>64</Pages>
  <Words>26085</Words>
  <Characters>138778</Characters>
  <Application>Microsoft Office Word</Application>
  <DocSecurity>0</DocSecurity>
  <Lines>3227</Lines>
  <Paragraphs>1791</Paragraphs>
  <ScaleCrop>false</ScaleCrop>
  <HeadingPairs>
    <vt:vector size="2" baseType="variant">
      <vt:variant>
        <vt:lpstr>Title</vt:lpstr>
      </vt:variant>
      <vt:variant>
        <vt:i4>1</vt:i4>
      </vt:variant>
    </vt:vector>
  </HeadingPairs>
  <TitlesOfParts>
    <vt:vector size="1" baseType="lpstr">
      <vt:lpstr>3GPP TR 22.978</vt:lpstr>
    </vt:vector>
  </TitlesOfParts>
  <Company>ETSI</Company>
  <LinksUpToDate>false</LinksUpToDate>
  <CharactersWithSpaces>163072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22.978</dc:title>
  <dc:subject>All-IP Network (AIPN) feasibility study  (Release 10)</dc:subject>
  <dc:creator>MCC Support</dc:creator>
  <cp:keywords>LTE-Advanced, LTE, UMTS, Network, IP</cp:keywords>
  <cp:lastModifiedBy>Alain Sultan</cp:lastModifiedBy>
  <cp:revision>3</cp:revision>
  <dcterms:created xsi:type="dcterms:W3CDTF">2025-10-15T08:53:00Z</dcterms:created>
  <dcterms:modified xsi:type="dcterms:W3CDTF">2025-10-15T08:53:00Z</dcterms:modified>
  <cp:category>v1.3.1</cp:category>
</cp:coreProperties>
</file>