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E5D66" w:rsidRPr="004E5D66" w14:paraId="4333FA50" w14:textId="77777777">
        <w:tc>
          <w:tcPr>
            <w:tcW w:w="10423" w:type="dxa"/>
            <w:shd w:val="clear" w:color="auto" w:fill="auto"/>
          </w:tcPr>
          <w:p w14:paraId="3ECC6B0F" w14:textId="297F2E18" w:rsidR="00D62336" w:rsidRPr="004E5D66" w:rsidRDefault="00063062">
            <w:pPr>
              <w:pStyle w:val="ZA"/>
              <w:framePr w:w="0" w:hRule="auto" w:wrap="notBeside" w:vAnchor="margin" w:hAnchor="text" w:yAlign="inline"/>
            </w:pPr>
            <w:bookmarkStart w:id="0" w:name="page1"/>
            <w:r w:rsidRPr="004E5D66">
              <w:rPr>
                <w:sz w:val="64"/>
              </w:rPr>
              <w:t xml:space="preserve">3GPP </w:t>
            </w:r>
            <w:bookmarkStart w:id="1" w:name="specType1"/>
            <w:r w:rsidRPr="004E5D66">
              <w:rPr>
                <w:sz w:val="64"/>
              </w:rPr>
              <w:t>TS</w:t>
            </w:r>
            <w:bookmarkEnd w:id="1"/>
            <w:r w:rsidRPr="004E5D66">
              <w:rPr>
                <w:sz w:val="64"/>
              </w:rPr>
              <w:t xml:space="preserve"> </w:t>
            </w:r>
            <w:bookmarkStart w:id="2" w:name="specNumber"/>
            <w:r w:rsidRPr="004E5D66">
              <w:rPr>
                <w:sz w:val="64"/>
              </w:rPr>
              <w:t>3</w:t>
            </w:r>
            <w:r w:rsidRPr="004E5D66">
              <w:rPr>
                <w:rFonts w:hint="eastAsia"/>
                <w:sz w:val="64"/>
                <w:lang w:val="en-US" w:eastAsia="zh-CN"/>
              </w:rPr>
              <w:t>6</w:t>
            </w:r>
            <w:r w:rsidRPr="004E5D66">
              <w:rPr>
                <w:sz w:val="64"/>
              </w:rPr>
              <w:t>.</w:t>
            </w:r>
            <w:bookmarkEnd w:id="2"/>
            <w:r w:rsidRPr="004E5D66">
              <w:rPr>
                <w:sz w:val="64"/>
              </w:rPr>
              <w:t xml:space="preserve">108 </w:t>
            </w:r>
            <w:bookmarkStart w:id="3" w:name="specVersion"/>
            <w:r w:rsidR="00261DE6" w:rsidRPr="004E5D66">
              <w:t>V</w:t>
            </w:r>
            <w:r w:rsidR="00261DE6" w:rsidRPr="004E5D66">
              <w:rPr>
                <w:rFonts w:eastAsia="SimSun" w:hint="eastAsia"/>
                <w:lang w:val="en-US" w:eastAsia="zh-CN"/>
              </w:rPr>
              <w:t>1</w:t>
            </w:r>
            <w:r w:rsidR="00261DE6" w:rsidRPr="004E5D66">
              <w:rPr>
                <w:rFonts w:eastAsia="SimSun"/>
                <w:lang w:val="en-US" w:eastAsia="zh-CN"/>
              </w:rPr>
              <w:t>9</w:t>
            </w:r>
            <w:r w:rsidRPr="004E5D66">
              <w:t>.</w:t>
            </w:r>
            <w:r w:rsidR="00401823" w:rsidRPr="004E5D66">
              <w:rPr>
                <w:rFonts w:eastAsia="Malgun Gothic" w:hint="eastAsia"/>
                <w:lang w:eastAsia="ko-KR"/>
              </w:rPr>
              <w:t>4</w:t>
            </w:r>
            <w:r w:rsidRPr="004E5D66">
              <w:t>.</w:t>
            </w:r>
            <w:bookmarkEnd w:id="3"/>
            <w:r w:rsidRPr="004E5D66">
              <w:rPr>
                <w:rFonts w:hint="eastAsia"/>
                <w:lang w:val="en-US" w:eastAsia="zh-CN"/>
              </w:rPr>
              <w:t>0</w:t>
            </w:r>
            <w:r w:rsidRPr="004E5D66">
              <w:t xml:space="preserve"> </w:t>
            </w:r>
            <w:r w:rsidRPr="004E5D66">
              <w:rPr>
                <w:sz w:val="32"/>
              </w:rPr>
              <w:t>(</w:t>
            </w:r>
            <w:bookmarkStart w:id="4" w:name="issueDate"/>
            <w:r w:rsidR="00AB1C5F" w:rsidRPr="004E5D66">
              <w:rPr>
                <w:sz w:val="32"/>
              </w:rPr>
              <w:t>202</w:t>
            </w:r>
            <w:r w:rsidR="00AB1C5F" w:rsidRPr="004E5D66">
              <w:rPr>
                <w:rFonts w:eastAsiaTheme="minorEastAsia" w:hint="eastAsia"/>
                <w:sz w:val="32"/>
                <w:lang w:eastAsia="zh-CN"/>
              </w:rPr>
              <w:t>6</w:t>
            </w:r>
            <w:r w:rsidRPr="004E5D66">
              <w:rPr>
                <w:sz w:val="32"/>
              </w:rPr>
              <w:t>-</w:t>
            </w:r>
            <w:bookmarkEnd w:id="4"/>
            <w:r w:rsidR="00AB1C5F" w:rsidRPr="004E5D66">
              <w:rPr>
                <w:rFonts w:eastAsiaTheme="minorEastAsia" w:hint="eastAsia"/>
                <w:sz w:val="32"/>
                <w:lang w:val="en-US" w:eastAsia="zh-CN"/>
              </w:rPr>
              <w:t>0</w:t>
            </w:r>
            <w:r w:rsidR="00401823" w:rsidRPr="004E5D66">
              <w:rPr>
                <w:rFonts w:eastAsia="Malgun Gothic" w:hint="eastAsia"/>
                <w:sz w:val="32"/>
                <w:lang w:val="en-US" w:eastAsia="ko-KR"/>
              </w:rPr>
              <w:t>6</w:t>
            </w:r>
            <w:r w:rsidRPr="004E5D66">
              <w:rPr>
                <w:sz w:val="32"/>
              </w:rPr>
              <w:t>)</w:t>
            </w:r>
          </w:p>
        </w:tc>
      </w:tr>
      <w:tr w:rsidR="004E5D66" w:rsidRPr="004E5D66" w14:paraId="36355A85" w14:textId="77777777">
        <w:trPr>
          <w:trHeight w:hRule="exact" w:val="1134"/>
        </w:trPr>
        <w:tc>
          <w:tcPr>
            <w:tcW w:w="10423" w:type="dxa"/>
            <w:shd w:val="clear" w:color="auto" w:fill="auto"/>
          </w:tcPr>
          <w:p w14:paraId="3C169D10" w14:textId="77777777" w:rsidR="00D62336" w:rsidRPr="004E5D66" w:rsidRDefault="00063062">
            <w:pPr>
              <w:pStyle w:val="ZB"/>
              <w:framePr w:w="0" w:hRule="auto" w:wrap="notBeside" w:vAnchor="margin" w:hAnchor="text" w:yAlign="inline"/>
            </w:pPr>
            <w:r w:rsidRPr="004E5D66">
              <w:t xml:space="preserve">Technical </w:t>
            </w:r>
            <w:bookmarkStart w:id="5" w:name="spectype2"/>
            <w:r w:rsidRPr="004E5D66">
              <w:t>Specification</w:t>
            </w:r>
            <w:bookmarkEnd w:id="5"/>
          </w:p>
          <w:p w14:paraId="4A944C06" w14:textId="77777777" w:rsidR="00D62336" w:rsidRPr="004E5D66" w:rsidRDefault="00D62336">
            <w:pPr>
              <w:pStyle w:val="Guidance"/>
              <w:framePr w:wrap="around" w:hAnchor="text"/>
              <w:rPr>
                <w:color w:val="auto"/>
              </w:rPr>
            </w:pPr>
          </w:p>
        </w:tc>
      </w:tr>
      <w:tr w:rsidR="004E5D66" w:rsidRPr="004E5D66" w14:paraId="7EC711A4" w14:textId="77777777">
        <w:trPr>
          <w:trHeight w:hRule="exact" w:val="3686"/>
        </w:trPr>
        <w:tc>
          <w:tcPr>
            <w:tcW w:w="10423" w:type="dxa"/>
            <w:shd w:val="clear" w:color="auto" w:fill="auto"/>
          </w:tcPr>
          <w:p w14:paraId="37DE8013" w14:textId="77777777" w:rsidR="00D62336" w:rsidRPr="004E5D66" w:rsidRDefault="00063062">
            <w:pPr>
              <w:pStyle w:val="ZT"/>
              <w:framePr w:wrap="notBeside" w:hAnchor="text" w:yAlign="inline"/>
            </w:pPr>
            <w:r w:rsidRPr="004E5D66">
              <w:t>3rd Generation Partnership Project;</w:t>
            </w:r>
          </w:p>
          <w:p w14:paraId="6DE437FC" w14:textId="77777777" w:rsidR="00D62336" w:rsidRPr="004E5D66" w:rsidRDefault="00063062">
            <w:pPr>
              <w:pStyle w:val="ZT"/>
              <w:framePr w:wrap="notBeside" w:hAnchor="text" w:yAlign="inline"/>
            </w:pPr>
            <w:r w:rsidRPr="004E5D66">
              <w:t xml:space="preserve">Technical Specification Group </w:t>
            </w:r>
            <w:bookmarkStart w:id="6" w:name="specTitle"/>
            <w:r w:rsidRPr="004E5D66">
              <w:rPr>
                <w:lang w:eastAsia="ko-KR"/>
              </w:rPr>
              <w:t>Radio Access Network</w:t>
            </w:r>
            <w:r w:rsidRPr="004E5D66">
              <w:t>;</w:t>
            </w:r>
          </w:p>
          <w:p w14:paraId="6744ABA4" w14:textId="77777777" w:rsidR="00D62336" w:rsidRPr="004E5D66" w:rsidRDefault="00063062">
            <w:pPr>
              <w:pStyle w:val="ZT"/>
              <w:framePr w:wrap="notBeside" w:hAnchor="text" w:yAlign="inline"/>
            </w:pPr>
            <w:r w:rsidRPr="004E5D66">
              <w:t>Evolved Universal Terrestrial Radio Access (E-UTRA);</w:t>
            </w:r>
          </w:p>
          <w:p w14:paraId="50799E66" w14:textId="77777777" w:rsidR="00D62336" w:rsidRPr="004E5D66" w:rsidRDefault="00063062">
            <w:pPr>
              <w:pStyle w:val="ZT"/>
              <w:framePr w:wrap="notBeside" w:hAnchor="text" w:yAlign="inline"/>
            </w:pPr>
            <w:r w:rsidRPr="004E5D66">
              <w:t>Satellite Access Node radio transmission and reception</w:t>
            </w:r>
          </w:p>
          <w:p w14:paraId="64BE9781" w14:textId="77C5EA53" w:rsidR="00D62336" w:rsidRPr="004E5D66" w:rsidRDefault="00063062">
            <w:pPr>
              <w:pStyle w:val="ZT"/>
              <w:framePr w:wrap="notBeside" w:hAnchor="text" w:yAlign="inline"/>
              <w:rPr>
                <w:i/>
                <w:sz w:val="28"/>
              </w:rPr>
            </w:pPr>
            <w:r w:rsidRPr="004E5D66">
              <w:t xml:space="preserve"> </w:t>
            </w:r>
            <w:bookmarkEnd w:id="6"/>
            <w:r w:rsidRPr="004E5D66">
              <w:t>(</w:t>
            </w:r>
            <w:r w:rsidRPr="004E5D66">
              <w:rPr>
                <w:rStyle w:val="ZGSM"/>
              </w:rPr>
              <w:t xml:space="preserve">Release </w:t>
            </w:r>
            <w:bookmarkStart w:id="7" w:name="specRelease"/>
            <w:r w:rsidRPr="004E5D66">
              <w:rPr>
                <w:rStyle w:val="ZGSM"/>
              </w:rPr>
              <w:t>1</w:t>
            </w:r>
            <w:bookmarkEnd w:id="7"/>
            <w:r w:rsidR="00261DE6" w:rsidRPr="004E5D66">
              <w:rPr>
                <w:rStyle w:val="ZGSM"/>
              </w:rPr>
              <w:t>9</w:t>
            </w:r>
            <w:r w:rsidRPr="004E5D66">
              <w:t>)</w:t>
            </w:r>
          </w:p>
        </w:tc>
      </w:tr>
      <w:tr w:rsidR="004E5D66" w:rsidRPr="004E5D66" w14:paraId="3CB8E79D" w14:textId="77777777">
        <w:tc>
          <w:tcPr>
            <w:tcW w:w="10423" w:type="dxa"/>
            <w:shd w:val="clear" w:color="auto" w:fill="auto"/>
          </w:tcPr>
          <w:p w14:paraId="35FCC25B" w14:textId="77777777" w:rsidR="00D62336" w:rsidRPr="004E5D66" w:rsidRDefault="00063062">
            <w:pPr>
              <w:pStyle w:val="ZU"/>
              <w:framePr w:w="0" w:wrap="notBeside" w:vAnchor="margin" w:hAnchor="text" w:yAlign="inline"/>
              <w:tabs>
                <w:tab w:val="right" w:pos="10206"/>
              </w:tabs>
              <w:jc w:val="left"/>
            </w:pPr>
            <w:r w:rsidRPr="004E5D66">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E5D66" w:rsidRPr="004E5D66" w14:paraId="2D6FD4BB" w14:textId="77777777">
        <w:trPr>
          <w:trHeight w:hRule="exact" w:val="1531"/>
        </w:trPr>
        <w:tc>
          <w:tcPr>
            <w:tcW w:w="4883" w:type="dxa"/>
            <w:shd w:val="clear" w:color="auto" w:fill="auto"/>
          </w:tcPr>
          <w:bookmarkStart w:id="8" w:name="_MON_1684549432"/>
          <w:bookmarkEnd w:id="8"/>
          <w:p w14:paraId="1C9A419D" w14:textId="76983209" w:rsidR="00D62336" w:rsidRPr="004E5D66" w:rsidRDefault="009F03F4">
            <w:r w:rsidRPr="004E5D66">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10" o:title=""/>
                </v:shape>
                <o:OLEObject Type="Embed" ProgID="Word.Picture.8" ShapeID="_x0000_i1025" DrawAspect="Content" ObjectID="_1844582658" r:id="rId11"/>
              </w:object>
            </w:r>
          </w:p>
        </w:tc>
        <w:tc>
          <w:tcPr>
            <w:tcW w:w="5540" w:type="dxa"/>
            <w:shd w:val="clear" w:color="auto" w:fill="auto"/>
          </w:tcPr>
          <w:p w14:paraId="64D3D3C3" w14:textId="77777777" w:rsidR="00D62336" w:rsidRPr="004E5D66" w:rsidRDefault="00063062">
            <w:pPr>
              <w:jc w:val="right"/>
            </w:pPr>
            <w:bookmarkStart w:id="9" w:name="logos"/>
            <w:r w:rsidRPr="004E5D66">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4E5D66" w:rsidRPr="004E5D66" w14:paraId="6EC01F05" w14:textId="77777777">
        <w:trPr>
          <w:trHeight w:hRule="exact" w:val="5783"/>
        </w:trPr>
        <w:tc>
          <w:tcPr>
            <w:tcW w:w="10423" w:type="dxa"/>
            <w:gridSpan w:val="2"/>
            <w:shd w:val="clear" w:color="auto" w:fill="auto"/>
          </w:tcPr>
          <w:p w14:paraId="3640CB32" w14:textId="77777777" w:rsidR="00D62336" w:rsidRPr="004E5D66" w:rsidRDefault="00D62336">
            <w:pPr>
              <w:pStyle w:val="Guidance"/>
              <w:rPr>
                <w:b/>
                <w:color w:val="auto"/>
              </w:rPr>
            </w:pPr>
          </w:p>
        </w:tc>
      </w:tr>
      <w:tr w:rsidR="00D62336" w:rsidRPr="004E5D66" w14:paraId="0088EBE4" w14:textId="77777777">
        <w:trPr>
          <w:cantSplit/>
          <w:trHeight w:hRule="exact" w:val="964"/>
        </w:trPr>
        <w:tc>
          <w:tcPr>
            <w:tcW w:w="10423" w:type="dxa"/>
            <w:gridSpan w:val="2"/>
            <w:shd w:val="clear" w:color="auto" w:fill="auto"/>
          </w:tcPr>
          <w:p w14:paraId="5B72E532" w14:textId="77777777" w:rsidR="00D62336" w:rsidRPr="004E5D66" w:rsidRDefault="00063062">
            <w:pPr>
              <w:rPr>
                <w:sz w:val="16"/>
              </w:rPr>
            </w:pPr>
            <w:bookmarkStart w:id="10" w:name="warningNotice"/>
            <w:r w:rsidRPr="004E5D66">
              <w:rPr>
                <w:sz w:val="16"/>
              </w:rPr>
              <w:t>The present document has been developed within the 3rd Generation Partnership Project (3GPP</w:t>
            </w:r>
            <w:r w:rsidRPr="004E5D66">
              <w:rPr>
                <w:sz w:val="16"/>
                <w:vertAlign w:val="superscript"/>
              </w:rPr>
              <w:t xml:space="preserve"> TM</w:t>
            </w:r>
            <w:r w:rsidRPr="004E5D66">
              <w:rPr>
                <w:sz w:val="16"/>
              </w:rPr>
              <w:t>) and may be further elaborated for the purposes of 3GPP.</w:t>
            </w:r>
            <w:r w:rsidRPr="004E5D66">
              <w:rPr>
                <w:sz w:val="16"/>
              </w:rPr>
              <w:br/>
              <w:t>The present document has not been subject to any approval process by the 3GPP</w:t>
            </w:r>
            <w:r w:rsidRPr="004E5D66">
              <w:rPr>
                <w:sz w:val="16"/>
                <w:vertAlign w:val="superscript"/>
              </w:rPr>
              <w:t xml:space="preserve"> </w:t>
            </w:r>
            <w:r w:rsidRPr="004E5D66">
              <w:rPr>
                <w:sz w:val="16"/>
              </w:rPr>
              <w:t>Organizational Partners and shall not be implemented.</w:t>
            </w:r>
            <w:r w:rsidRPr="004E5D66">
              <w:rPr>
                <w:sz w:val="16"/>
              </w:rPr>
              <w:br/>
              <w:t>This Specification is provided for future development work within 3GPP</w:t>
            </w:r>
            <w:r w:rsidRPr="004E5D66">
              <w:rPr>
                <w:sz w:val="16"/>
                <w:vertAlign w:val="superscript"/>
              </w:rPr>
              <w:t xml:space="preserve"> </w:t>
            </w:r>
            <w:r w:rsidRPr="004E5D66">
              <w:rPr>
                <w:sz w:val="16"/>
              </w:rPr>
              <w:t>only. The Organizational Partners accept no liability for any use of this Specification.</w:t>
            </w:r>
            <w:r w:rsidRPr="004E5D66">
              <w:rPr>
                <w:sz w:val="16"/>
              </w:rPr>
              <w:br/>
              <w:t>Specifications and Reports for implementation of the 3GPP</w:t>
            </w:r>
            <w:r w:rsidRPr="004E5D66">
              <w:rPr>
                <w:sz w:val="16"/>
                <w:vertAlign w:val="superscript"/>
              </w:rPr>
              <w:t xml:space="preserve"> TM</w:t>
            </w:r>
            <w:r w:rsidRPr="004E5D66">
              <w:rPr>
                <w:sz w:val="16"/>
              </w:rPr>
              <w:t xml:space="preserve"> system should be obtained via the 3GPP Organizational Partners' Publications Offices.</w:t>
            </w:r>
            <w:bookmarkEnd w:id="10"/>
          </w:p>
          <w:p w14:paraId="61CF9C08" w14:textId="77777777" w:rsidR="00D62336" w:rsidRPr="004E5D66" w:rsidRDefault="00D62336">
            <w:pPr>
              <w:pStyle w:val="ZV"/>
              <w:framePr w:wrap="notBeside"/>
            </w:pPr>
          </w:p>
          <w:p w14:paraId="74A1DC2F" w14:textId="77777777" w:rsidR="00D62336" w:rsidRPr="004E5D66" w:rsidRDefault="00D62336">
            <w:pPr>
              <w:rPr>
                <w:sz w:val="16"/>
              </w:rPr>
            </w:pPr>
          </w:p>
        </w:tc>
      </w:tr>
      <w:bookmarkEnd w:id="0"/>
    </w:tbl>
    <w:p w14:paraId="1FCE4433" w14:textId="77777777" w:rsidR="00D62336" w:rsidRPr="004E5D66" w:rsidRDefault="00D62336">
      <w:pPr>
        <w:sectPr w:rsidR="00D62336" w:rsidRPr="004E5D6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E5D66" w:rsidRPr="004E5D66" w14:paraId="76855E8E" w14:textId="77777777">
        <w:trPr>
          <w:trHeight w:hRule="exact" w:val="5670"/>
        </w:trPr>
        <w:tc>
          <w:tcPr>
            <w:tcW w:w="10423" w:type="dxa"/>
            <w:shd w:val="clear" w:color="auto" w:fill="auto"/>
          </w:tcPr>
          <w:p w14:paraId="471B1F1C" w14:textId="77777777" w:rsidR="00D62336" w:rsidRPr="004E5D66" w:rsidRDefault="00D62336">
            <w:pPr>
              <w:pStyle w:val="Guidance"/>
              <w:rPr>
                <w:color w:val="auto"/>
              </w:rPr>
            </w:pPr>
            <w:bookmarkStart w:id="11" w:name="page2"/>
          </w:p>
        </w:tc>
      </w:tr>
      <w:tr w:rsidR="004E5D66" w:rsidRPr="004E5D66" w14:paraId="0450236C" w14:textId="77777777">
        <w:trPr>
          <w:trHeight w:hRule="exact" w:val="5387"/>
        </w:trPr>
        <w:tc>
          <w:tcPr>
            <w:tcW w:w="10423" w:type="dxa"/>
            <w:shd w:val="clear" w:color="auto" w:fill="auto"/>
          </w:tcPr>
          <w:p w14:paraId="75896CF6" w14:textId="77777777" w:rsidR="00D62336" w:rsidRPr="004E5D66" w:rsidRDefault="00063062">
            <w:pPr>
              <w:pStyle w:val="FP"/>
              <w:spacing w:after="240"/>
              <w:ind w:left="2835" w:right="2835"/>
              <w:jc w:val="center"/>
              <w:rPr>
                <w:rFonts w:ascii="Arial" w:hAnsi="Arial"/>
                <w:b/>
                <w:i/>
              </w:rPr>
            </w:pPr>
            <w:bookmarkStart w:id="12" w:name="coords3gpp"/>
            <w:r w:rsidRPr="004E5D66">
              <w:rPr>
                <w:rFonts w:ascii="Arial" w:hAnsi="Arial"/>
                <w:b/>
                <w:i/>
              </w:rPr>
              <w:t>3GPP</w:t>
            </w:r>
          </w:p>
          <w:p w14:paraId="3426117A" w14:textId="77777777" w:rsidR="00D62336" w:rsidRPr="004E5D66" w:rsidRDefault="00063062">
            <w:pPr>
              <w:pStyle w:val="FP"/>
              <w:pBdr>
                <w:bottom w:val="single" w:sz="6" w:space="1" w:color="auto"/>
              </w:pBdr>
              <w:ind w:left="2835" w:right="2835"/>
              <w:jc w:val="center"/>
            </w:pPr>
            <w:r w:rsidRPr="004E5D66">
              <w:t>Postal address</w:t>
            </w:r>
          </w:p>
          <w:p w14:paraId="337955C1" w14:textId="77777777" w:rsidR="00D62336" w:rsidRPr="004E5D66" w:rsidRDefault="00D62336">
            <w:pPr>
              <w:pStyle w:val="FP"/>
              <w:ind w:left="2835" w:right="2835"/>
              <w:jc w:val="center"/>
              <w:rPr>
                <w:rFonts w:ascii="Arial" w:hAnsi="Arial"/>
                <w:sz w:val="18"/>
              </w:rPr>
            </w:pPr>
          </w:p>
          <w:p w14:paraId="50DB9E2F" w14:textId="77777777" w:rsidR="00D62336" w:rsidRPr="004E5D66" w:rsidRDefault="00063062">
            <w:pPr>
              <w:pStyle w:val="FP"/>
              <w:pBdr>
                <w:bottom w:val="single" w:sz="6" w:space="1" w:color="auto"/>
              </w:pBdr>
              <w:spacing w:before="240"/>
              <w:ind w:left="2835" w:right="2835"/>
              <w:jc w:val="center"/>
            </w:pPr>
            <w:r w:rsidRPr="004E5D66">
              <w:t>3GPP support office address</w:t>
            </w:r>
          </w:p>
          <w:p w14:paraId="14505F72" w14:textId="77777777" w:rsidR="00D62336" w:rsidRPr="004E5D66" w:rsidRDefault="00063062">
            <w:pPr>
              <w:pStyle w:val="FP"/>
              <w:ind w:left="2835" w:right="2835"/>
              <w:jc w:val="center"/>
              <w:rPr>
                <w:rFonts w:ascii="Arial" w:hAnsi="Arial"/>
                <w:sz w:val="18"/>
                <w:lang w:val="fr-FR"/>
              </w:rPr>
            </w:pPr>
            <w:r w:rsidRPr="004E5D66">
              <w:rPr>
                <w:rFonts w:ascii="Arial" w:hAnsi="Arial"/>
                <w:sz w:val="18"/>
                <w:lang w:val="fr-FR"/>
              </w:rPr>
              <w:t>650 Route des Lucioles - Sophia Antipolis</w:t>
            </w:r>
          </w:p>
          <w:p w14:paraId="6A6A613E" w14:textId="77777777" w:rsidR="00D62336" w:rsidRPr="004E5D66" w:rsidRDefault="00063062">
            <w:pPr>
              <w:pStyle w:val="FP"/>
              <w:ind w:left="2835" w:right="2835"/>
              <w:jc w:val="center"/>
              <w:rPr>
                <w:rFonts w:ascii="Arial" w:hAnsi="Arial"/>
                <w:sz w:val="18"/>
                <w:lang w:val="fr-FR"/>
              </w:rPr>
            </w:pPr>
            <w:r w:rsidRPr="004E5D66">
              <w:rPr>
                <w:rFonts w:ascii="Arial" w:hAnsi="Arial"/>
                <w:sz w:val="18"/>
                <w:lang w:val="fr-FR"/>
              </w:rPr>
              <w:t>Valbonne - FRANCE</w:t>
            </w:r>
          </w:p>
          <w:p w14:paraId="0E2176A5" w14:textId="77777777" w:rsidR="00D62336" w:rsidRPr="004E5D66" w:rsidRDefault="00063062">
            <w:pPr>
              <w:pStyle w:val="FP"/>
              <w:spacing w:after="20"/>
              <w:ind w:left="2835" w:right="2835"/>
              <w:jc w:val="center"/>
              <w:rPr>
                <w:rFonts w:ascii="Arial" w:hAnsi="Arial"/>
                <w:sz w:val="18"/>
              </w:rPr>
            </w:pPr>
            <w:r w:rsidRPr="004E5D66">
              <w:rPr>
                <w:rFonts w:ascii="Arial" w:hAnsi="Arial"/>
                <w:sz w:val="18"/>
              </w:rPr>
              <w:t>Tel.: +33 4 92 94 42 00 Fax: +33 4 93 65 47 16</w:t>
            </w:r>
          </w:p>
          <w:p w14:paraId="34D159BB" w14:textId="77777777" w:rsidR="00D62336" w:rsidRPr="004E5D66" w:rsidRDefault="00063062">
            <w:pPr>
              <w:pStyle w:val="FP"/>
              <w:pBdr>
                <w:bottom w:val="single" w:sz="6" w:space="1" w:color="auto"/>
              </w:pBdr>
              <w:spacing w:before="240"/>
              <w:ind w:left="2835" w:right="2835"/>
              <w:jc w:val="center"/>
            </w:pPr>
            <w:r w:rsidRPr="004E5D66">
              <w:t>Internet</w:t>
            </w:r>
          </w:p>
          <w:p w14:paraId="5E6C20D7" w14:textId="77777777" w:rsidR="00D62336" w:rsidRPr="004E5D66" w:rsidRDefault="00063062">
            <w:pPr>
              <w:pStyle w:val="FP"/>
              <w:ind w:left="2835" w:right="2835"/>
              <w:jc w:val="center"/>
              <w:rPr>
                <w:rFonts w:ascii="Arial" w:hAnsi="Arial"/>
                <w:sz w:val="18"/>
              </w:rPr>
            </w:pPr>
            <w:r w:rsidRPr="004E5D66">
              <w:rPr>
                <w:rFonts w:ascii="Arial" w:hAnsi="Arial"/>
                <w:sz w:val="18"/>
              </w:rPr>
              <w:t>http://www.3gpp.org</w:t>
            </w:r>
            <w:bookmarkEnd w:id="12"/>
          </w:p>
          <w:p w14:paraId="7534C400" w14:textId="77777777" w:rsidR="00D62336" w:rsidRPr="004E5D66" w:rsidRDefault="00D62336"/>
        </w:tc>
      </w:tr>
      <w:tr w:rsidR="004E5D66" w:rsidRPr="004E5D66" w14:paraId="792B2CCD" w14:textId="77777777">
        <w:tc>
          <w:tcPr>
            <w:tcW w:w="10423" w:type="dxa"/>
            <w:shd w:val="clear" w:color="auto" w:fill="auto"/>
            <w:vAlign w:val="bottom"/>
          </w:tcPr>
          <w:p w14:paraId="116B9D9C" w14:textId="77777777" w:rsidR="00D62336" w:rsidRPr="004E5D66" w:rsidRDefault="00063062">
            <w:pPr>
              <w:pStyle w:val="FP"/>
              <w:pBdr>
                <w:bottom w:val="single" w:sz="6" w:space="1" w:color="auto"/>
              </w:pBdr>
              <w:spacing w:after="240"/>
              <w:jc w:val="center"/>
              <w:rPr>
                <w:rFonts w:ascii="Arial" w:hAnsi="Arial"/>
                <w:b/>
                <w:i/>
              </w:rPr>
            </w:pPr>
            <w:bookmarkStart w:id="13" w:name="copyrightNotification"/>
            <w:r w:rsidRPr="004E5D66">
              <w:rPr>
                <w:rFonts w:ascii="Arial" w:hAnsi="Arial"/>
                <w:b/>
                <w:i/>
              </w:rPr>
              <w:t>Copyright Notification</w:t>
            </w:r>
          </w:p>
          <w:p w14:paraId="688A2610" w14:textId="77777777" w:rsidR="00D62336" w:rsidRPr="004E5D66" w:rsidRDefault="00063062">
            <w:pPr>
              <w:pStyle w:val="FP"/>
              <w:jc w:val="center"/>
            </w:pPr>
            <w:r w:rsidRPr="004E5D66">
              <w:t>No part may be reproduced except as authorized by written permission.</w:t>
            </w:r>
            <w:r w:rsidRPr="004E5D66">
              <w:br/>
              <w:t>The copyright and the foregoing restriction extend to reproduction in all media.</w:t>
            </w:r>
          </w:p>
          <w:p w14:paraId="16E31D17" w14:textId="77777777" w:rsidR="00D62336" w:rsidRPr="004E5D66" w:rsidRDefault="00D62336">
            <w:pPr>
              <w:pStyle w:val="FP"/>
              <w:jc w:val="center"/>
            </w:pPr>
          </w:p>
          <w:p w14:paraId="21DFB6B3" w14:textId="5422DAA2" w:rsidR="00D62336" w:rsidRPr="004E5D66" w:rsidRDefault="00063062">
            <w:pPr>
              <w:pStyle w:val="FP"/>
              <w:jc w:val="center"/>
              <w:rPr>
                <w:sz w:val="18"/>
              </w:rPr>
            </w:pPr>
            <w:r w:rsidRPr="004E5D66">
              <w:rPr>
                <w:sz w:val="18"/>
              </w:rPr>
              <w:t xml:space="preserve">© </w:t>
            </w:r>
            <w:r w:rsidR="00AB1C5F" w:rsidRPr="004E5D66">
              <w:rPr>
                <w:rFonts w:eastAsiaTheme="minorEastAsia" w:hint="eastAsia"/>
                <w:sz w:val="18"/>
                <w:lang w:eastAsia="zh-CN"/>
              </w:rPr>
              <w:t>2026</w:t>
            </w:r>
            <w:r w:rsidRPr="004E5D66">
              <w:rPr>
                <w:sz w:val="18"/>
              </w:rPr>
              <w:t>, 3GPP Organizational Partners (ARIB, ATIS, CCSA, ETSI, TSDSI, TTA, TTC).</w:t>
            </w:r>
            <w:bookmarkStart w:id="14" w:name="copyrightaddon"/>
            <w:bookmarkEnd w:id="14"/>
          </w:p>
          <w:p w14:paraId="1E70C579" w14:textId="77777777" w:rsidR="00D62336" w:rsidRPr="004E5D66" w:rsidRDefault="00063062">
            <w:pPr>
              <w:pStyle w:val="FP"/>
              <w:jc w:val="center"/>
              <w:rPr>
                <w:sz w:val="18"/>
              </w:rPr>
            </w:pPr>
            <w:r w:rsidRPr="004E5D66">
              <w:rPr>
                <w:sz w:val="18"/>
              </w:rPr>
              <w:t>All rights reserved.</w:t>
            </w:r>
          </w:p>
          <w:p w14:paraId="675481A1" w14:textId="77777777" w:rsidR="00D62336" w:rsidRPr="004E5D66" w:rsidRDefault="00D62336">
            <w:pPr>
              <w:pStyle w:val="FP"/>
              <w:rPr>
                <w:sz w:val="18"/>
              </w:rPr>
            </w:pPr>
          </w:p>
          <w:p w14:paraId="2FFDF30D" w14:textId="77777777" w:rsidR="00D62336" w:rsidRPr="004E5D66" w:rsidRDefault="00063062">
            <w:pPr>
              <w:pStyle w:val="FP"/>
              <w:rPr>
                <w:sz w:val="18"/>
              </w:rPr>
            </w:pPr>
            <w:r w:rsidRPr="004E5D66">
              <w:rPr>
                <w:sz w:val="18"/>
              </w:rPr>
              <w:t>UMTS™ is a Trade Mark of ETSI registered for the benefit of its members</w:t>
            </w:r>
          </w:p>
          <w:p w14:paraId="3C621356" w14:textId="77777777" w:rsidR="00D62336" w:rsidRPr="004E5D66" w:rsidRDefault="00063062">
            <w:pPr>
              <w:pStyle w:val="FP"/>
              <w:rPr>
                <w:sz w:val="18"/>
              </w:rPr>
            </w:pPr>
            <w:r w:rsidRPr="004E5D66">
              <w:rPr>
                <w:sz w:val="18"/>
              </w:rPr>
              <w:t>3GPP™ is a Trade Mark of ETSI registered for the benefit of its Members and of the 3GPP Organizational Partners</w:t>
            </w:r>
            <w:r w:rsidRPr="004E5D66">
              <w:rPr>
                <w:sz w:val="18"/>
              </w:rPr>
              <w:br/>
              <w:t>LTE™ is a Trade Mark of ETSI registered for the benefit of its Members and of the 3GPP Organizational Partners</w:t>
            </w:r>
          </w:p>
          <w:p w14:paraId="198CAD60" w14:textId="77777777" w:rsidR="00D62336" w:rsidRPr="004E5D66" w:rsidRDefault="00063062">
            <w:pPr>
              <w:pStyle w:val="FP"/>
              <w:rPr>
                <w:sz w:val="18"/>
              </w:rPr>
            </w:pPr>
            <w:r w:rsidRPr="004E5D66">
              <w:rPr>
                <w:sz w:val="18"/>
              </w:rPr>
              <w:t>GSM® and the GSM logo are registered and owned by the GSM Association</w:t>
            </w:r>
            <w:bookmarkEnd w:id="13"/>
          </w:p>
          <w:p w14:paraId="44E3FB44" w14:textId="77777777" w:rsidR="00D62336" w:rsidRPr="004E5D66" w:rsidRDefault="00D62336"/>
        </w:tc>
      </w:tr>
      <w:bookmarkEnd w:id="11"/>
    </w:tbl>
    <w:p w14:paraId="0862B128" w14:textId="77777777" w:rsidR="00D62336" w:rsidRPr="004E5D66" w:rsidRDefault="00063062">
      <w:pPr>
        <w:pStyle w:val="TT"/>
      </w:pPr>
      <w:r w:rsidRPr="004E5D66">
        <w:br w:type="page"/>
      </w:r>
      <w:bookmarkStart w:id="15" w:name="tableOfContents"/>
      <w:bookmarkEnd w:id="15"/>
      <w:r w:rsidRPr="004E5D66">
        <w:lastRenderedPageBreak/>
        <w:t>Contents</w:t>
      </w:r>
    </w:p>
    <w:p w14:paraId="54AB46E2" w14:textId="3B1A765E" w:rsidR="004E5D66" w:rsidRDefault="00B32DE3">
      <w:pPr>
        <w:pStyle w:val="TOC1"/>
        <w:rPr>
          <w:rFonts w:asciiTheme="minorHAnsi" w:eastAsiaTheme="minorEastAsia" w:hAnsiTheme="minorHAnsi" w:cstheme="minorBidi"/>
          <w:noProof/>
          <w:kern w:val="2"/>
          <w:sz w:val="24"/>
          <w:szCs w:val="24"/>
          <w:lang w:eastAsia="ko-KR"/>
          <w14:ligatures w14:val="standardContextual"/>
        </w:rPr>
      </w:pPr>
      <w:r w:rsidRPr="004E5D66">
        <w:rPr>
          <w:noProof/>
        </w:rPr>
        <w:fldChar w:fldCharType="begin"/>
      </w:r>
      <w:r w:rsidRPr="004E5D66">
        <w:instrText xml:space="preserve"> TOC \o "1-9" </w:instrText>
      </w:r>
      <w:r w:rsidRPr="004E5D66">
        <w:rPr>
          <w:noProof/>
        </w:rPr>
        <w:fldChar w:fldCharType="separate"/>
      </w:r>
      <w:r w:rsidR="004E5D66">
        <w:rPr>
          <w:noProof/>
        </w:rPr>
        <w:t>Foreword</w:t>
      </w:r>
      <w:r w:rsidR="004E5D66">
        <w:rPr>
          <w:noProof/>
        </w:rPr>
        <w:tab/>
      </w:r>
      <w:r w:rsidR="004E5D66">
        <w:rPr>
          <w:noProof/>
        </w:rPr>
        <w:fldChar w:fldCharType="begin"/>
      </w:r>
      <w:r w:rsidR="004E5D66">
        <w:rPr>
          <w:noProof/>
        </w:rPr>
        <w:instrText xml:space="preserve"> PAGEREF _Toc233969735 \h </w:instrText>
      </w:r>
      <w:r w:rsidR="004E5D66">
        <w:rPr>
          <w:noProof/>
        </w:rPr>
      </w:r>
      <w:r w:rsidR="004E5D66">
        <w:rPr>
          <w:noProof/>
        </w:rPr>
        <w:fldChar w:fldCharType="separate"/>
      </w:r>
      <w:r w:rsidR="004E5D66">
        <w:rPr>
          <w:noProof/>
        </w:rPr>
        <w:t>8</w:t>
      </w:r>
      <w:r w:rsidR="004E5D66">
        <w:rPr>
          <w:noProof/>
        </w:rPr>
        <w:fldChar w:fldCharType="end"/>
      </w:r>
    </w:p>
    <w:p w14:paraId="49CB3021" w14:textId="6EA21159"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_Toc233969736 \h </w:instrText>
      </w:r>
      <w:r>
        <w:rPr>
          <w:noProof/>
        </w:rPr>
      </w:r>
      <w:r>
        <w:rPr>
          <w:noProof/>
        </w:rPr>
        <w:fldChar w:fldCharType="separate"/>
      </w:r>
      <w:r>
        <w:rPr>
          <w:noProof/>
        </w:rPr>
        <w:t>10</w:t>
      </w:r>
      <w:r>
        <w:rPr>
          <w:noProof/>
        </w:rPr>
        <w:fldChar w:fldCharType="end"/>
      </w:r>
    </w:p>
    <w:p w14:paraId="13024EA3" w14:textId="0B40CA27"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_Toc233969737 \h </w:instrText>
      </w:r>
      <w:r>
        <w:rPr>
          <w:noProof/>
        </w:rPr>
      </w:r>
      <w:r>
        <w:rPr>
          <w:noProof/>
        </w:rPr>
        <w:fldChar w:fldCharType="separate"/>
      </w:r>
      <w:r>
        <w:rPr>
          <w:noProof/>
        </w:rPr>
        <w:t>10</w:t>
      </w:r>
      <w:r>
        <w:rPr>
          <w:noProof/>
        </w:rPr>
        <w:fldChar w:fldCharType="end"/>
      </w:r>
    </w:p>
    <w:p w14:paraId="5A8F853A" w14:textId="144DB00E"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r>
      <w:r>
        <w:rPr>
          <w:noProof/>
        </w:rPr>
        <w:instrText xml:space="preserve"> PAGEREF _Toc233969738 \h </w:instrText>
      </w:r>
      <w:r>
        <w:rPr>
          <w:noProof/>
        </w:rPr>
      </w:r>
      <w:r>
        <w:rPr>
          <w:noProof/>
        </w:rPr>
        <w:fldChar w:fldCharType="separate"/>
      </w:r>
      <w:r>
        <w:rPr>
          <w:noProof/>
        </w:rPr>
        <w:t>11</w:t>
      </w:r>
      <w:r>
        <w:rPr>
          <w:noProof/>
        </w:rPr>
        <w:fldChar w:fldCharType="end"/>
      </w:r>
    </w:p>
    <w:p w14:paraId="4EF6DCE2" w14:textId="3D329810"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r>
      <w:r>
        <w:rPr>
          <w:noProof/>
        </w:rPr>
        <w:instrText xml:space="preserve"> PAGEREF _Toc233969739 \h </w:instrText>
      </w:r>
      <w:r>
        <w:rPr>
          <w:noProof/>
        </w:rPr>
      </w:r>
      <w:r>
        <w:rPr>
          <w:noProof/>
        </w:rPr>
        <w:fldChar w:fldCharType="separate"/>
      </w:r>
      <w:r>
        <w:rPr>
          <w:noProof/>
        </w:rPr>
        <w:t>11</w:t>
      </w:r>
      <w:r>
        <w:rPr>
          <w:noProof/>
        </w:rPr>
        <w:fldChar w:fldCharType="end"/>
      </w:r>
    </w:p>
    <w:p w14:paraId="6F84A9A2" w14:textId="0231B0E3"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_Toc233969740 \h </w:instrText>
      </w:r>
      <w:r>
        <w:rPr>
          <w:noProof/>
        </w:rPr>
      </w:r>
      <w:r>
        <w:rPr>
          <w:noProof/>
        </w:rPr>
        <w:fldChar w:fldCharType="separate"/>
      </w:r>
      <w:r>
        <w:rPr>
          <w:noProof/>
        </w:rPr>
        <w:t>14</w:t>
      </w:r>
      <w:r>
        <w:rPr>
          <w:noProof/>
        </w:rPr>
        <w:fldChar w:fldCharType="end"/>
      </w:r>
    </w:p>
    <w:p w14:paraId="4F6C9C65" w14:textId="21F8FDB8"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_Toc233969741 \h </w:instrText>
      </w:r>
      <w:r>
        <w:rPr>
          <w:noProof/>
        </w:rPr>
      </w:r>
      <w:r>
        <w:rPr>
          <w:noProof/>
        </w:rPr>
        <w:fldChar w:fldCharType="separate"/>
      </w:r>
      <w:r>
        <w:rPr>
          <w:noProof/>
        </w:rPr>
        <w:t>15</w:t>
      </w:r>
      <w:r>
        <w:rPr>
          <w:noProof/>
        </w:rPr>
        <w:fldChar w:fldCharType="end"/>
      </w:r>
    </w:p>
    <w:p w14:paraId="14B8A1F1" w14:textId="3834CE21"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_Toc233969742 \h </w:instrText>
      </w:r>
      <w:r>
        <w:rPr>
          <w:noProof/>
        </w:rPr>
      </w:r>
      <w:r>
        <w:rPr>
          <w:noProof/>
        </w:rPr>
        <w:fldChar w:fldCharType="separate"/>
      </w:r>
      <w:r>
        <w:rPr>
          <w:noProof/>
        </w:rPr>
        <w:t>16</w:t>
      </w:r>
      <w:r>
        <w:rPr>
          <w:noProof/>
        </w:rPr>
        <w:fldChar w:fldCharType="end"/>
      </w:r>
    </w:p>
    <w:p w14:paraId="0A294676" w14:textId="65148AE4"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4.1</w:t>
      </w:r>
      <w:r>
        <w:rPr>
          <w:rFonts w:asciiTheme="minorHAnsi" w:eastAsiaTheme="minorEastAsia" w:hAnsiTheme="minorHAnsi" w:cstheme="minorBidi"/>
          <w:noProof/>
          <w:kern w:val="2"/>
          <w:sz w:val="24"/>
          <w:szCs w:val="24"/>
          <w:lang w:eastAsia="ko-KR"/>
          <w14:ligatures w14:val="standardContextual"/>
        </w:rPr>
        <w:tab/>
      </w:r>
      <w:r>
        <w:rPr>
          <w:noProof/>
          <w:lang w:eastAsia="zh-CN"/>
        </w:rPr>
        <w:t>Relationship with other core specifications</w:t>
      </w:r>
      <w:r>
        <w:rPr>
          <w:noProof/>
        </w:rPr>
        <w:tab/>
      </w:r>
      <w:r>
        <w:rPr>
          <w:noProof/>
        </w:rPr>
        <w:fldChar w:fldCharType="begin"/>
      </w:r>
      <w:r>
        <w:rPr>
          <w:noProof/>
        </w:rPr>
        <w:instrText xml:space="preserve"> PAGEREF _Toc233969743 \h </w:instrText>
      </w:r>
      <w:r>
        <w:rPr>
          <w:noProof/>
        </w:rPr>
      </w:r>
      <w:r>
        <w:rPr>
          <w:noProof/>
        </w:rPr>
        <w:fldChar w:fldCharType="separate"/>
      </w:r>
      <w:r>
        <w:rPr>
          <w:noProof/>
        </w:rPr>
        <w:t>16</w:t>
      </w:r>
      <w:r>
        <w:rPr>
          <w:noProof/>
        </w:rPr>
        <w:fldChar w:fldCharType="end"/>
      </w:r>
    </w:p>
    <w:p w14:paraId="6C80E146" w14:textId="76C35287"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Relationship between minimum requirements and test requirements</w:t>
      </w:r>
      <w:r>
        <w:rPr>
          <w:noProof/>
        </w:rPr>
        <w:tab/>
      </w:r>
      <w:r>
        <w:rPr>
          <w:noProof/>
        </w:rPr>
        <w:fldChar w:fldCharType="begin"/>
      </w:r>
      <w:r>
        <w:rPr>
          <w:noProof/>
        </w:rPr>
        <w:instrText xml:space="preserve"> PAGEREF _Toc233969744 \h </w:instrText>
      </w:r>
      <w:r>
        <w:rPr>
          <w:noProof/>
        </w:rPr>
      </w:r>
      <w:r>
        <w:rPr>
          <w:noProof/>
        </w:rPr>
        <w:fldChar w:fldCharType="separate"/>
      </w:r>
      <w:r>
        <w:rPr>
          <w:noProof/>
        </w:rPr>
        <w:t>16</w:t>
      </w:r>
      <w:r>
        <w:rPr>
          <w:noProof/>
        </w:rPr>
        <w:fldChar w:fldCharType="end"/>
      </w:r>
    </w:p>
    <w:p w14:paraId="274F346A" w14:textId="024F3BFD"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zh-CN"/>
        </w:rPr>
        <w:t>Requirement reference points</w:t>
      </w:r>
      <w:r>
        <w:rPr>
          <w:noProof/>
        </w:rPr>
        <w:tab/>
      </w:r>
      <w:r>
        <w:rPr>
          <w:noProof/>
        </w:rPr>
        <w:fldChar w:fldCharType="begin"/>
      </w:r>
      <w:r>
        <w:rPr>
          <w:noProof/>
        </w:rPr>
        <w:instrText xml:space="preserve"> PAGEREF _Toc233969745 \h </w:instrText>
      </w:r>
      <w:r>
        <w:rPr>
          <w:noProof/>
        </w:rPr>
      </w:r>
      <w:r>
        <w:rPr>
          <w:noProof/>
        </w:rPr>
        <w:fldChar w:fldCharType="separate"/>
      </w:r>
      <w:r>
        <w:rPr>
          <w:noProof/>
        </w:rPr>
        <w:t>16</w:t>
      </w:r>
      <w:r>
        <w:rPr>
          <w:noProof/>
        </w:rPr>
        <w:fldChar w:fldCharType="end"/>
      </w:r>
    </w:p>
    <w:p w14:paraId="249A9542" w14:textId="51C23876"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SAN type 1-H</w:t>
      </w:r>
      <w:r>
        <w:rPr>
          <w:noProof/>
        </w:rPr>
        <w:tab/>
      </w:r>
      <w:r>
        <w:rPr>
          <w:noProof/>
        </w:rPr>
        <w:fldChar w:fldCharType="begin"/>
      </w:r>
      <w:r>
        <w:rPr>
          <w:noProof/>
        </w:rPr>
        <w:instrText xml:space="preserve"> PAGEREF _Toc233969746 \h </w:instrText>
      </w:r>
      <w:r>
        <w:rPr>
          <w:noProof/>
        </w:rPr>
      </w:r>
      <w:r>
        <w:rPr>
          <w:noProof/>
        </w:rPr>
        <w:fldChar w:fldCharType="separate"/>
      </w:r>
      <w:r>
        <w:rPr>
          <w:noProof/>
        </w:rPr>
        <w:t>16</w:t>
      </w:r>
      <w:r>
        <w:rPr>
          <w:noProof/>
        </w:rPr>
        <w:fldChar w:fldCharType="end"/>
      </w:r>
    </w:p>
    <w:p w14:paraId="595CDB25" w14:textId="5998D92F"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SAN type 1-O</w:t>
      </w:r>
      <w:r>
        <w:rPr>
          <w:noProof/>
        </w:rPr>
        <w:tab/>
      </w:r>
      <w:r>
        <w:rPr>
          <w:noProof/>
        </w:rPr>
        <w:fldChar w:fldCharType="begin"/>
      </w:r>
      <w:r>
        <w:rPr>
          <w:noProof/>
        </w:rPr>
        <w:instrText xml:space="preserve"> PAGEREF _Toc233969747 \h </w:instrText>
      </w:r>
      <w:r>
        <w:rPr>
          <w:noProof/>
        </w:rPr>
      </w:r>
      <w:r>
        <w:rPr>
          <w:noProof/>
        </w:rPr>
        <w:fldChar w:fldCharType="separate"/>
      </w:r>
      <w:r>
        <w:rPr>
          <w:noProof/>
        </w:rPr>
        <w:t>17</w:t>
      </w:r>
      <w:r>
        <w:rPr>
          <w:noProof/>
        </w:rPr>
        <w:fldChar w:fldCharType="end"/>
      </w:r>
    </w:p>
    <w:p w14:paraId="5A4FEFEF" w14:textId="7FF73AF7"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4.4</w:t>
      </w:r>
      <w:r>
        <w:rPr>
          <w:rFonts w:asciiTheme="minorHAnsi" w:eastAsiaTheme="minorEastAsia" w:hAnsiTheme="minorHAnsi" w:cstheme="minorBidi"/>
          <w:noProof/>
          <w:kern w:val="2"/>
          <w:sz w:val="24"/>
          <w:szCs w:val="24"/>
          <w:lang w:eastAsia="ko-KR"/>
          <w14:ligatures w14:val="standardContextual"/>
        </w:rPr>
        <w:tab/>
      </w:r>
      <w:r>
        <w:rPr>
          <w:noProof/>
          <w:lang w:eastAsia="zh-CN"/>
        </w:rPr>
        <w:t>Satellite Access Node classes</w:t>
      </w:r>
      <w:r>
        <w:rPr>
          <w:noProof/>
        </w:rPr>
        <w:tab/>
      </w:r>
      <w:r>
        <w:rPr>
          <w:noProof/>
        </w:rPr>
        <w:fldChar w:fldCharType="begin"/>
      </w:r>
      <w:r>
        <w:rPr>
          <w:noProof/>
        </w:rPr>
        <w:instrText xml:space="preserve"> PAGEREF _Toc233969748 \h </w:instrText>
      </w:r>
      <w:r>
        <w:rPr>
          <w:noProof/>
        </w:rPr>
      </w:r>
      <w:r>
        <w:rPr>
          <w:noProof/>
        </w:rPr>
        <w:fldChar w:fldCharType="separate"/>
      </w:r>
      <w:r>
        <w:rPr>
          <w:noProof/>
        </w:rPr>
        <w:t>18</w:t>
      </w:r>
      <w:r>
        <w:rPr>
          <w:noProof/>
        </w:rPr>
        <w:fldChar w:fldCharType="end"/>
      </w:r>
    </w:p>
    <w:p w14:paraId="47B48754" w14:textId="2E8B3A43"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4.5</w:t>
      </w:r>
      <w:r>
        <w:rPr>
          <w:rFonts w:asciiTheme="minorHAnsi" w:eastAsiaTheme="minorEastAsia" w:hAnsiTheme="minorHAnsi" w:cstheme="minorBidi"/>
          <w:noProof/>
          <w:kern w:val="2"/>
          <w:sz w:val="24"/>
          <w:szCs w:val="24"/>
          <w:lang w:eastAsia="ko-KR"/>
          <w14:ligatures w14:val="standardContextual"/>
        </w:rPr>
        <w:tab/>
      </w:r>
      <w:r>
        <w:rPr>
          <w:noProof/>
          <w:lang w:eastAsia="zh-CN"/>
        </w:rPr>
        <w:t>Regional requirements</w:t>
      </w:r>
      <w:r>
        <w:rPr>
          <w:noProof/>
        </w:rPr>
        <w:tab/>
      </w:r>
      <w:r>
        <w:rPr>
          <w:noProof/>
        </w:rPr>
        <w:fldChar w:fldCharType="begin"/>
      </w:r>
      <w:r>
        <w:rPr>
          <w:noProof/>
        </w:rPr>
        <w:instrText xml:space="preserve"> PAGEREF _Toc233969749 \h </w:instrText>
      </w:r>
      <w:r>
        <w:rPr>
          <w:noProof/>
        </w:rPr>
      </w:r>
      <w:r>
        <w:rPr>
          <w:noProof/>
        </w:rPr>
        <w:fldChar w:fldCharType="separate"/>
      </w:r>
      <w:r>
        <w:rPr>
          <w:noProof/>
        </w:rPr>
        <w:t>18</w:t>
      </w:r>
      <w:r>
        <w:rPr>
          <w:noProof/>
        </w:rPr>
        <w:fldChar w:fldCharType="end"/>
      </w:r>
    </w:p>
    <w:p w14:paraId="73B883BE" w14:textId="702059C1"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4.6</w:t>
      </w:r>
      <w:r>
        <w:rPr>
          <w:rFonts w:asciiTheme="minorHAnsi" w:eastAsiaTheme="minorEastAsia" w:hAnsiTheme="minorHAnsi" w:cstheme="minorBidi"/>
          <w:noProof/>
          <w:kern w:val="2"/>
          <w:sz w:val="24"/>
          <w:szCs w:val="24"/>
          <w:lang w:eastAsia="ko-KR"/>
          <w14:ligatures w14:val="standardContextual"/>
        </w:rPr>
        <w:tab/>
      </w:r>
      <w:r>
        <w:rPr>
          <w:noProof/>
          <w:lang w:eastAsia="zh-CN"/>
        </w:rPr>
        <w:t>Applicability of minimum requirements</w:t>
      </w:r>
      <w:r>
        <w:rPr>
          <w:noProof/>
        </w:rPr>
        <w:tab/>
      </w:r>
      <w:r>
        <w:rPr>
          <w:noProof/>
        </w:rPr>
        <w:fldChar w:fldCharType="begin"/>
      </w:r>
      <w:r>
        <w:rPr>
          <w:noProof/>
        </w:rPr>
        <w:instrText xml:space="preserve"> PAGEREF _Toc233969750 \h </w:instrText>
      </w:r>
      <w:r>
        <w:rPr>
          <w:noProof/>
        </w:rPr>
      </w:r>
      <w:r>
        <w:rPr>
          <w:noProof/>
        </w:rPr>
        <w:fldChar w:fldCharType="separate"/>
      </w:r>
      <w:r>
        <w:rPr>
          <w:noProof/>
        </w:rPr>
        <w:t>18</w:t>
      </w:r>
      <w:r>
        <w:rPr>
          <w:noProof/>
        </w:rPr>
        <w:fldChar w:fldCharType="end"/>
      </w:r>
    </w:p>
    <w:p w14:paraId="08A31540" w14:textId="04A76FE7"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rFonts w:cs="Arial"/>
          <w:noProof/>
          <w:snapToGrid w:val="0"/>
        </w:rPr>
        <w:t>4.7</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cs="Arial"/>
          <w:noProof/>
          <w:snapToGrid w:val="0"/>
          <w:lang w:eastAsia="zh-CN"/>
        </w:rPr>
        <w:t>Specification</w:t>
      </w:r>
      <w:r w:rsidRPr="00E03114">
        <w:rPr>
          <w:rFonts w:cs="Arial"/>
          <w:noProof/>
          <w:snapToGrid w:val="0"/>
        </w:rPr>
        <w:t xml:space="preserve"> suffix information</w:t>
      </w:r>
      <w:r>
        <w:rPr>
          <w:noProof/>
        </w:rPr>
        <w:tab/>
      </w:r>
      <w:r>
        <w:rPr>
          <w:noProof/>
        </w:rPr>
        <w:fldChar w:fldCharType="begin"/>
      </w:r>
      <w:r>
        <w:rPr>
          <w:noProof/>
        </w:rPr>
        <w:instrText xml:space="preserve"> PAGEREF _Toc233969751 \h </w:instrText>
      </w:r>
      <w:r>
        <w:rPr>
          <w:noProof/>
        </w:rPr>
      </w:r>
      <w:r>
        <w:rPr>
          <w:noProof/>
        </w:rPr>
        <w:fldChar w:fldCharType="separate"/>
      </w:r>
      <w:r>
        <w:rPr>
          <w:noProof/>
        </w:rPr>
        <w:t>19</w:t>
      </w:r>
      <w:r>
        <w:rPr>
          <w:noProof/>
        </w:rPr>
        <w:fldChar w:fldCharType="end"/>
      </w:r>
    </w:p>
    <w:p w14:paraId="7372EA39" w14:textId="17AA1DA2"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lang w:eastAsia="zh-CN"/>
        </w:rPr>
        <w:t>Operating bands and channel arrangement</w:t>
      </w:r>
      <w:r>
        <w:rPr>
          <w:noProof/>
        </w:rPr>
        <w:tab/>
      </w:r>
      <w:r>
        <w:rPr>
          <w:noProof/>
        </w:rPr>
        <w:fldChar w:fldCharType="begin"/>
      </w:r>
      <w:r>
        <w:rPr>
          <w:noProof/>
        </w:rPr>
        <w:instrText xml:space="preserve"> PAGEREF _Toc233969752 \h </w:instrText>
      </w:r>
      <w:r>
        <w:rPr>
          <w:noProof/>
        </w:rPr>
      </w:r>
      <w:r>
        <w:rPr>
          <w:noProof/>
        </w:rPr>
        <w:fldChar w:fldCharType="separate"/>
      </w:r>
      <w:r>
        <w:rPr>
          <w:noProof/>
        </w:rPr>
        <w:t>20</w:t>
      </w:r>
      <w:r>
        <w:rPr>
          <w:noProof/>
        </w:rPr>
        <w:fldChar w:fldCharType="end"/>
      </w:r>
    </w:p>
    <w:p w14:paraId="1A9092D5" w14:textId="44085A67"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_Toc233969753 \h </w:instrText>
      </w:r>
      <w:r>
        <w:rPr>
          <w:noProof/>
        </w:rPr>
      </w:r>
      <w:r>
        <w:rPr>
          <w:noProof/>
        </w:rPr>
        <w:fldChar w:fldCharType="separate"/>
      </w:r>
      <w:r>
        <w:rPr>
          <w:noProof/>
        </w:rPr>
        <w:t>20</w:t>
      </w:r>
      <w:r>
        <w:rPr>
          <w:noProof/>
        </w:rPr>
        <w:fldChar w:fldCharType="end"/>
      </w:r>
    </w:p>
    <w:p w14:paraId="375DAE40" w14:textId="624AE39D"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5.2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Operating bands</w:t>
      </w:r>
      <w:r>
        <w:rPr>
          <w:noProof/>
        </w:rPr>
        <w:tab/>
      </w:r>
      <w:r>
        <w:rPr>
          <w:noProof/>
        </w:rPr>
        <w:fldChar w:fldCharType="begin"/>
      </w:r>
      <w:r>
        <w:rPr>
          <w:noProof/>
        </w:rPr>
        <w:instrText xml:space="preserve"> PAGEREF _Toc233969754 \h </w:instrText>
      </w:r>
      <w:r>
        <w:rPr>
          <w:noProof/>
        </w:rPr>
      </w:r>
      <w:r>
        <w:rPr>
          <w:noProof/>
        </w:rPr>
        <w:fldChar w:fldCharType="separate"/>
      </w:r>
      <w:r>
        <w:rPr>
          <w:noProof/>
        </w:rPr>
        <w:t>20</w:t>
      </w:r>
      <w:r>
        <w:rPr>
          <w:noProof/>
        </w:rPr>
        <w:fldChar w:fldCharType="end"/>
      </w:r>
    </w:p>
    <w:p w14:paraId="1FF2A1EC" w14:textId="31C63583"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noProof/>
          <w:lang w:eastAsia="zh-CN"/>
        </w:rPr>
        <w:t>A</w:t>
      </w:r>
      <w:r>
        <w:rPr>
          <w:rFonts w:asciiTheme="minorHAnsi" w:eastAsiaTheme="minorEastAsia" w:hAnsiTheme="minorHAnsi" w:cstheme="minorBidi"/>
          <w:noProof/>
          <w:kern w:val="2"/>
          <w:sz w:val="24"/>
          <w:szCs w:val="24"/>
          <w:lang w:eastAsia="ko-KR"/>
          <w14:ligatures w14:val="standardContextual"/>
        </w:rPr>
        <w:tab/>
      </w:r>
      <w:r>
        <w:rPr>
          <w:noProof/>
        </w:rPr>
        <w:t>Operating bands</w:t>
      </w:r>
      <w:r>
        <w:rPr>
          <w:noProof/>
          <w:lang w:eastAsia="zh-CN"/>
        </w:rPr>
        <w:t xml:space="preserve"> for UE category M1</w:t>
      </w:r>
      <w:r>
        <w:rPr>
          <w:noProof/>
        </w:rPr>
        <w:tab/>
      </w:r>
      <w:r>
        <w:rPr>
          <w:noProof/>
        </w:rPr>
        <w:fldChar w:fldCharType="begin"/>
      </w:r>
      <w:r>
        <w:rPr>
          <w:noProof/>
        </w:rPr>
        <w:instrText xml:space="preserve"> PAGEREF _Toc233969755 \h </w:instrText>
      </w:r>
      <w:r>
        <w:rPr>
          <w:noProof/>
        </w:rPr>
      </w:r>
      <w:r>
        <w:rPr>
          <w:noProof/>
        </w:rPr>
        <w:fldChar w:fldCharType="separate"/>
      </w:r>
      <w:r>
        <w:rPr>
          <w:noProof/>
        </w:rPr>
        <w:t>20</w:t>
      </w:r>
      <w:r>
        <w:rPr>
          <w:noProof/>
        </w:rPr>
        <w:fldChar w:fldCharType="end"/>
      </w:r>
    </w:p>
    <w:p w14:paraId="3A3A97F4" w14:textId="3C57205C"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noProof/>
          <w:lang w:eastAsia="zh-CN"/>
        </w:rPr>
        <w:t>B</w:t>
      </w:r>
      <w:r>
        <w:rPr>
          <w:rFonts w:asciiTheme="minorHAnsi" w:eastAsiaTheme="minorEastAsia" w:hAnsiTheme="minorHAnsi" w:cstheme="minorBidi"/>
          <w:noProof/>
          <w:kern w:val="2"/>
          <w:sz w:val="24"/>
          <w:szCs w:val="24"/>
          <w:lang w:eastAsia="ko-KR"/>
          <w14:ligatures w14:val="standardContextual"/>
        </w:rPr>
        <w:tab/>
      </w:r>
      <w:r>
        <w:rPr>
          <w:noProof/>
        </w:rPr>
        <w:t>Operating bands</w:t>
      </w:r>
      <w:r>
        <w:rPr>
          <w:noProof/>
          <w:lang w:eastAsia="zh-CN"/>
        </w:rPr>
        <w:t xml:space="preserve"> for </w:t>
      </w:r>
      <w:r>
        <w:rPr>
          <w:noProof/>
        </w:rPr>
        <w:t>category NB1 and NB2</w:t>
      </w:r>
      <w:r>
        <w:rPr>
          <w:noProof/>
        </w:rPr>
        <w:tab/>
      </w:r>
      <w:r>
        <w:rPr>
          <w:noProof/>
        </w:rPr>
        <w:fldChar w:fldCharType="begin"/>
      </w:r>
      <w:r>
        <w:rPr>
          <w:noProof/>
        </w:rPr>
        <w:instrText xml:space="preserve"> PAGEREF _Toc233969756 \h </w:instrText>
      </w:r>
      <w:r>
        <w:rPr>
          <w:noProof/>
        </w:rPr>
      </w:r>
      <w:r>
        <w:rPr>
          <w:noProof/>
        </w:rPr>
        <w:fldChar w:fldCharType="separate"/>
      </w:r>
      <w:r>
        <w:rPr>
          <w:noProof/>
        </w:rPr>
        <w:t>20</w:t>
      </w:r>
      <w:r>
        <w:rPr>
          <w:noProof/>
        </w:rPr>
        <w:fldChar w:fldCharType="end"/>
      </w:r>
    </w:p>
    <w:p w14:paraId="74E42E79" w14:textId="788B8F34"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rFonts w:cs="Arial"/>
          <w:noProof/>
        </w:rPr>
        <w:t>5.2</w:t>
      </w:r>
      <w:r w:rsidRPr="00E03114">
        <w:rPr>
          <w:rFonts w:cs="Arial"/>
          <w:noProof/>
          <w:lang w:eastAsia="zh-CN"/>
        </w:rPr>
        <w:t>C</w:t>
      </w:r>
      <w:r>
        <w:rPr>
          <w:rFonts w:asciiTheme="minorHAnsi" w:eastAsiaTheme="minorEastAsia" w:hAnsiTheme="minorHAnsi" w:cstheme="minorBidi"/>
          <w:noProof/>
          <w:kern w:val="2"/>
          <w:sz w:val="24"/>
          <w:szCs w:val="24"/>
          <w:lang w:eastAsia="ko-KR"/>
          <w14:ligatures w14:val="standardContextual"/>
        </w:rPr>
        <w:tab/>
      </w:r>
      <w:r w:rsidRPr="00E03114">
        <w:rPr>
          <w:rFonts w:cs="Arial"/>
          <w:noProof/>
        </w:rPr>
        <w:t>Operating bands</w:t>
      </w:r>
      <w:r w:rsidRPr="00E03114">
        <w:rPr>
          <w:rFonts w:cs="Arial"/>
          <w:noProof/>
          <w:lang w:eastAsia="zh-CN"/>
        </w:rPr>
        <w:t xml:space="preserve"> for LTE-based 5G Broadcast over Geosynchronous Satellite</w:t>
      </w:r>
      <w:r>
        <w:rPr>
          <w:noProof/>
        </w:rPr>
        <w:tab/>
      </w:r>
      <w:r>
        <w:rPr>
          <w:noProof/>
        </w:rPr>
        <w:fldChar w:fldCharType="begin"/>
      </w:r>
      <w:r>
        <w:rPr>
          <w:noProof/>
        </w:rPr>
        <w:instrText xml:space="preserve"> PAGEREF _Toc233969757 \h </w:instrText>
      </w:r>
      <w:r>
        <w:rPr>
          <w:noProof/>
        </w:rPr>
      </w:r>
      <w:r>
        <w:rPr>
          <w:noProof/>
        </w:rPr>
        <w:fldChar w:fldCharType="separate"/>
      </w:r>
      <w:r>
        <w:rPr>
          <w:noProof/>
        </w:rPr>
        <w:t>20</w:t>
      </w:r>
      <w:r>
        <w:rPr>
          <w:noProof/>
        </w:rPr>
        <w:fldChar w:fldCharType="end"/>
      </w:r>
    </w:p>
    <w:p w14:paraId="70D7D90E" w14:textId="637C97C7"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5.3</w:t>
      </w:r>
      <w:r>
        <w:rPr>
          <w:rFonts w:asciiTheme="minorHAnsi" w:eastAsiaTheme="minorEastAsia" w:hAnsiTheme="minorHAnsi" w:cstheme="minorBidi"/>
          <w:noProof/>
          <w:kern w:val="2"/>
          <w:sz w:val="24"/>
          <w:szCs w:val="24"/>
          <w:lang w:eastAsia="ko-KR"/>
          <w14:ligatures w14:val="standardContextual"/>
        </w:rPr>
        <w:tab/>
      </w:r>
      <w:r>
        <w:rPr>
          <w:noProof/>
          <w:lang w:eastAsia="zh-CN"/>
        </w:rPr>
        <w:t>Satellite Access Node channel bandwidth</w:t>
      </w:r>
      <w:r>
        <w:rPr>
          <w:noProof/>
        </w:rPr>
        <w:tab/>
      </w:r>
      <w:r>
        <w:rPr>
          <w:noProof/>
        </w:rPr>
        <w:fldChar w:fldCharType="begin"/>
      </w:r>
      <w:r>
        <w:rPr>
          <w:noProof/>
        </w:rPr>
        <w:instrText xml:space="preserve"> PAGEREF _Toc233969758 \h </w:instrText>
      </w:r>
      <w:r>
        <w:rPr>
          <w:noProof/>
        </w:rPr>
      </w:r>
      <w:r>
        <w:rPr>
          <w:noProof/>
        </w:rPr>
        <w:fldChar w:fldCharType="separate"/>
      </w:r>
      <w:r>
        <w:rPr>
          <w:noProof/>
        </w:rPr>
        <w:t>21</w:t>
      </w:r>
      <w:r>
        <w:rPr>
          <w:noProof/>
        </w:rPr>
        <w:fldChar w:fldCharType="end"/>
      </w:r>
    </w:p>
    <w:p w14:paraId="23AEED17" w14:textId="1527DE52"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5.3A</w:t>
      </w:r>
      <w:r>
        <w:rPr>
          <w:rFonts w:asciiTheme="minorHAnsi" w:eastAsiaTheme="minorEastAsia" w:hAnsiTheme="minorHAnsi" w:cstheme="minorBidi"/>
          <w:noProof/>
          <w:kern w:val="2"/>
          <w:sz w:val="24"/>
          <w:szCs w:val="24"/>
          <w:lang w:eastAsia="ko-KR"/>
          <w14:ligatures w14:val="standardContextual"/>
        </w:rPr>
        <w:tab/>
      </w:r>
      <w:r>
        <w:rPr>
          <w:noProof/>
        </w:rPr>
        <w:t>Channel bandwidth for category M1</w:t>
      </w:r>
      <w:r>
        <w:rPr>
          <w:noProof/>
        </w:rPr>
        <w:tab/>
      </w:r>
      <w:r>
        <w:rPr>
          <w:noProof/>
        </w:rPr>
        <w:fldChar w:fldCharType="begin"/>
      </w:r>
      <w:r>
        <w:rPr>
          <w:noProof/>
        </w:rPr>
        <w:instrText xml:space="preserve"> PAGEREF _Toc233969759 \h </w:instrText>
      </w:r>
      <w:r>
        <w:rPr>
          <w:noProof/>
        </w:rPr>
      </w:r>
      <w:r>
        <w:rPr>
          <w:noProof/>
        </w:rPr>
        <w:fldChar w:fldCharType="separate"/>
      </w:r>
      <w:r>
        <w:rPr>
          <w:noProof/>
        </w:rPr>
        <w:t>21</w:t>
      </w:r>
      <w:r>
        <w:rPr>
          <w:noProof/>
        </w:rPr>
        <w:fldChar w:fldCharType="end"/>
      </w:r>
    </w:p>
    <w:p w14:paraId="08CA60B4" w14:textId="5913F508"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5.3B</w:t>
      </w:r>
      <w:r>
        <w:rPr>
          <w:rFonts w:asciiTheme="minorHAnsi" w:eastAsiaTheme="minorEastAsia" w:hAnsiTheme="minorHAnsi" w:cstheme="minorBidi"/>
          <w:noProof/>
          <w:kern w:val="2"/>
          <w:sz w:val="24"/>
          <w:szCs w:val="24"/>
          <w:lang w:eastAsia="ko-KR"/>
          <w14:ligatures w14:val="standardContextual"/>
        </w:rPr>
        <w:tab/>
      </w:r>
      <w:r>
        <w:rPr>
          <w:noProof/>
        </w:rPr>
        <w:t>Channel bandwidth for category NB1 and NB2</w:t>
      </w:r>
      <w:r>
        <w:rPr>
          <w:noProof/>
        </w:rPr>
        <w:tab/>
      </w:r>
      <w:r>
        <w:rPr>
          <w:noProof/>
        </w:rPr>
        <w:fldChar w:fldCharType="begin"/>
      </w:r>
      <w:r>
        <w:rPr>
          <w:noProof/>
        </w:rPr>
        <w:instrText xml:space="preserve"> PAGEREF _Toc233969760 \h </w:instrText>
      </w:r>
      <w:r>
        <w:rPr>
          <w:noProof/>
        </w:rPr>
      </w:r>
      <w:r>
        <w:rPr>
          <w:noProof/>
        </w:rPr>
        <w:fldChar w:fldCharType="separate"/>
      </w:r>
      <w:r>
        <w:rPr>
          <w:noProof/>
        </w:rPr>
        <w:t>21</w:t>
      </w:r>
      <w:r>
        <w:rPr>
          <w:noProof/>
        </w:rPr>
        <w:fldChar w:fldCharType="end"/>
      </w:r>
    </w:p>
    <w:p w14:paraId="56EC8898" w14:textId="013594E9"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rFonts w:cs="Arial"/>
          <w:noProof/>
        </w:rPr>
        <w:t>5.3</w:t>
      </w:r>
      <w:r w:rsidRPr="00E03114">
        <w:rPr>
          <w:rFonts w:eastAsia="DengXian" w:cs="Arial"/>
          <w:noProof/>
          <w:lang w:eastAsia="zh-CN"/>
        </w:rPr>
        <w:t>C</w:t>
      </w:r>
      <w:r>
        <w:rPr>
          <w:rFonts w:asciiTheme="minorHAnsi" w:eastAsiaTheme="minorEastAsia" w:hAnsiTheme="minorHAnsi" w:cstheme="minorBidi"/>
          <w:noProof/>
          <w:kern w:val="2"/>
          <w:sz w:val="24"/>
          <w:szCs w:val="24"/>
          <w:lang w:eastAsia="ko-KR"/>
          <w14:ligatures w14:val="standardContextual"/>
        </w:rPr>
        <w:tab/>
      </w:r>
      <w:r w:rsidRPr="00E03114">
        <w:rPr>
          <w:rFonts w:cs="Arial"/>
          <w:noProof/>
        </w:rPr>
        <w:t xml:space="preserve">Channel bandwidth for </w:t>
      </w:r>
      <w:r w:rsidRPr="00E03114">
        <w:rPr>
          <w:rFonts w:eastAsia="DengXian" w:cs="Arial"/>
          <w:noProof/>
          <w:lang w:eastAsia="zh-CN"/>
        </w:rPr>
        <w:t>BOG</w:t>
      </w:r>
      <w:r>
        <w:rPr>
          <w:noProof/>
        </w:rPr>
        <w:tab/>
      </w:r>
      <w:r>
        <w:rPr>
          <w:noProof/>
        </w:rPr>
        <w:fldChar w:fldCharType="begin"/>
      </w:r>
      <w:r>
        <w:rPr>
          <w:noProof/>
        </w:rPr>
        <w:instrText xml:space="preserve"> PAGEREF _Toc233969761 \h </w:instrText>
      </w:r>
      <w:r>
        <w:rPr>
          <w:noProof/>
        </w:rPr>
      </w:r>
      <w:r>
        <w:rPr>
          <w:noProof/>
        </w:rPr>
        <w:fldChar w:fldCharType="separate"/>
      </w:r>
      <w:r>
        <w:rPr>
          <w:noProof/>
        </w:rPr>
        <w:t>23</w:t>
      </w:r>
      <w:r>
        <w:rPr>
          <w:noProof/>
        </w:rPr>
        <w:fldChar w:fldCharType="end"/>
      </w:r>
    </w:p>
    <w:p w14:paraId="4B4119B1" w14:textId="793B5B89"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5.4</w:t>
      </w:r>
      <w:r>
        <w:rPr>
          <w:rFonts w:asciiTheme="minorHAnsi" w:eastAsiaTheme="minorEastAsia" w:hAnsiTheme="minorHAnsi" w:cstheme="minorBidi"/>
          <w:noProof/>
          <w:kern w:val="2"/>
          <w:sz w:val="24"/>
          <w:szCs w:val="24"/>
          <w:lang w:eastAsia="ko-KR"/>
          <w14:ligatures w14:val="standardContextual"/>
        </w:rPr>
        <w:tab/>
      </w:r>
      <w:r>
        <w:rPr>
          <w:noProof/>
          <w:lang w:eastAsia="zh-CN"/>
        </w:rPr>
        <w:t>Channel arrangement</w:t>
      </w:r>
      <w:r>
        <w:rPr>
          <w:noProof/>
        </w:rPr>
        <w:tab/>
      </w:r>
      <w:r>
        <w:rPr>
          <w:noProof/>
        </w:rPr>
        <w:fldChar w:fldCharType="begin"/>
      </w:r>
      <w:r>
        <w:rPr>
          <w:noProof/>
        </w:rPr>
        <w:instrText xml:space="preserve"> PAGEREF _Toc233969762 \h </w:instrText>
      </w:r>
      <w:r>
        <w:rPr>
          <w:noProof/>
        </w:rPr>
      </w:r>
      <w:r>
        <w:rPr>
          <w:noProof/>
        </w:rPr>
        <w:fldChar w:fldCharType="separate"/>
      </w:r>
      <w:r>
        <w:rPr>
          <w:noProof/>
        </w:rPr>
        <w:t>23</w:t>
      </w:r>
      <w:r>
        <w:rPr>
          <w:noProof/>
        </w:rPr>
        <w:fldChar w:fldCharType="end"/>
      </w:r>
    </w:p>
    <w:p w14:paraId="1B83796A" w14:textId="57C359BD"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5.4A</w:t>
      </w:r>
      <w:r>
        <w:rPr>
          <w:rFonts w:asciiTheme="minorHAnsi" w:eastAsiaTheme="minorEastAsia" w:hAnsiTheme="minorHAnsi" w:cstheme="minorBidi"/>
          <w:noProof/>
          <w:kern w:val="2"/>
          <w:sz w:val="24"/>
          <w:szCs w:val="24"/>
          <w:lang w:eastAsia="ko-KR"/>
          <w14:ligatures w14:val="standardContextual"/>
        </w:rPr>
        <w:tab/>
      </w:r>
      <w:r>
        <w:rPr>
          <w:noProof/>
        </w:rPr>
        <w:t>Channel arrangement for category M1</w:t>
      </w:r>
      <w:r>
        <w:rPr>
          <w:noProof/>
        </w:rPr>
        <w:tab/>
      </w:r>
      <w:r>
        <w:rPr>
          <w:noProof/>
        </w:rPr>
        <w:fldChar w:fldCharType="begin"/>
      </w:r>
      <w:r>
        <w:rPr>
          <w:noProof/>
        </w:rPr>
        <w:instrText xml:space="preserve"> PAGEREF _Toc233969763 \h </w:instrText>
      </w:r>
      <w:r>
        <w:rPr>
          <w:noProof/>
        </w:rPr>
      </w:r>
      <w:r>
        <w:rPr>
          <w:noProof/>
        </w:rPr>
        <w:fldChar w:fldCharType="separate"/>
      </w:r>
      <w:r>
        <w:rPr>
          <w:noProof/>
        </w:rPr>
        <w:t>23</w:t>
      </w:r>
      <w:r>
        <w:rPr>
          <w:noProof/>
        </w:rPr>
        <w:fldChar w:fldCharType="end"/>
      </w:r>
    </w:p>
    <w:p w14:paraId="1DD59061" w14:textId="1C8DAA5E"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5.4A.1</w:t>
      </w:r>
      <w:r>
        <w:rPr>
          <w:rFonts w:asciiTheme="minorHAnsi" w:eastAsiaTheme="minorEastAsia" w:hAnsiTheme="minorHAnsi" w:cstheme="minorBidi"/>
          <w:noProof/>
          <w:kern w:val="2"/>
          <w:sz w:val="24"/>
          <w:szCs w:val="24"/>
          <w:lang w:eastAsia="ko-KR"/>
          <w14:ligatures w14:val="standardContextual"/>
        </w:rPr>
        <w:tab/>
      </w:r>
      <w:r>
        <w:rPr>
          <w:noProof/>
        </w:rPr>
        <w:t>Channel spacing</w:t>
      </w:r>
      <w:r>
        <w:rPr>
          <w:noProof/>
        </w:rPr>
        <w:tab/>
      </w:r>
      <w:r>
        <w:rPr>
          <w:noProof/>
        </w:rPr>
        <w:fldChar w:fldCharType="begin"/>
      </w:r>
      <w:r>
        <w:rPr>
          <w:noProof/>
        </w:rPr>
        <w:instrText xml:space="preserve"> PAGEREF _Toc233969764 \h </w:instrText>
      </w:r>
      <w:r>
        <w:rPr>
          <w:noProof/>
        </w:rPr>
      </w:r>
      <w:r>
        <w:rPr>
          <w:noProof/>
        </w:rPr>
        <w:fldChar w:fldCharType="separate"/>
      </w:r>
      <w:r>
        <w:rPr>
          <w:noProof/>
        </w:rPr>
        <w:t>23</w:t>
      </w:r>
      <w:r>
        <w:rPr>
          <w:noProof/>
        </w:rPr>
        <w:fldChar w:fldCharType="end"/>
      </w:r>
    </w:p>
    <w:p w14:paraId="2510ADE9" w14:textId="4521CE6B"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5.4A.2</w:t>
      </w:r>
      <w:r>
        <w:rPr>
          <w:rFonts w:asciiTheme="minorHAnsi" w:eastAsiaTheme="minorEastAsia" w:hAnsiTheme="minorHAnsi" w:cstheme="minorBidi"/>
          <w:noProof/>
          <w:kern w:val="2"/>
          <w:sz w:val="24"/>
          <w:szCs w:val="24"/>
          <w:lang w:eastAsia="ko-KR"/>
          <w14:ligatures w14:val="standardContextual"/>
        </w:rPr>
        <w:tab/>
      </w:r>
      <w:r>
        <w:rPr>
          <w:noProof/>
        </w:rPr>
        <w:t>Channel raster, carrier frequency and EARFCN</w:t>
      </w:r>
      <w:r>
        <w:rPr>
          <w:noProof/>
        </w:rPr>
        <w:tab/>
      </w:r>
      <w:r>
        <w:rPr>
          <w:noProof/>
        </w:rPr>
        <w:fldChar w:fldCharType="begin"/>
      </w:r>
      <w:r>
        <w:rPr>
          <w:noProof/>
        </w:rPr>
        <w:instrText xml:space="preserve"> PAGEREF _Toc233969765 \h </w:instrText>
      </w:r>
      <w:r>
        <w:rPr>
          <w:noProof/>
        </w:rPr>
      </w:r>
      <w:r>
        <w:rPr>
          <w:noProof/>
        </w:rPr>
        <w:fldChar w:fldCharType="separate"/>
      </w:r>
      <w:r>
        <w:rPr>
          <w:noProof/>
        </w:rPr>
        <w:t>24</w:t>
      </w:r>
      <w:r>
        <w:rPr>
          <w:noProof/>
        </w:rPr>
        <w:fldChar w:fldCharType="end"/>
      </w:r>
    </w:p>
    <w:p w14:paraId="0BEC80DD" w14:textId="2CCD470D"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5.4B</w:t>
      </w:r>
      <w:r>
        <w:rPr>
          <w:rFonts w:asciiTheme="minorHAnsi" w:eastAsiaTheme="minorEastAsia" w:hAnsiTheme="minorHAnsi" w:cstheme="minorBidi"/>
          <w:noProof/>
          <w:kern w:val="2"/>
          <w:sz w:val="24"/>
          <w:szCs w:val="24"/>
          <w:lang w:eastAsia="ko-KR"/>
          <w14:ligatures w14:val="standardContextual"/>
        </w:rPr>
        <w:tab/>
      </w:r>
      <w:r>
        <w:rPr>
          <w:noProof/>
        </w:rPr>
        <w:t>Channel arrangement for category NB1 and NB2</w:t>
      </w:r>
      <w:r>
        <w:rPr>
          <w:noProof/>
        </w:rPr>
        <w:tab/>
      </w:r>
      <w:r>
        <w:rPr>
          <w:noProof/>
        </w:rPr>
        <w:fldChar w:fldCharType="begin"/>
      </w:r>
      <w:r>
        <w:rPr>
          <w:noProof/>
        </w:rPr>
        <w:instrText xml:space="preserve"> PAGEREF _Toc233969766 \h </w:instrText>
      </w:r>
      <w:r>
        <w:rPr>
          <w:noProof/>
        </w:rPr>
      </w:r>
      <w:r>
        <w:rPr>
          <w:noProof/>
        </w:rPr>
        <w:fldChar w:fldCharType="separate"/>
      </w:r>
      <w:r>
        <w:rPr>
          <w:noProof/>
        </w:rPr>
        <w:t>24</w:t>
      </w:r>
      <w:r>
        <w:rPr>
          <w:noProof/>
        </w:rPr>
        <w:fldChar w:fldCharType="end"/>
      </w:r>
    </w:p>
    <w:p w14:paraId="0B186120" w14:textId="5531632F"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5.4B.1</w:t>
      </w:r>
      <w:r>
        <w:rPr>
          <w:rFonts w:asciiTheme="minorHAnsi" w:eastAsiaTheme="minorEastAsia" w:hAnsiTheme="minorHAnsi" w:cstheme="minorBidi"/>
          <w:noProof/>
          <w:kern w:val="2"/>
          <w:sz w:val="24"/>
          <w:szCs w:val="24"/>
          <w:lang w:eastAsia="ko-KR"/>
          <w14:ligatures w14:val="standardContextual"/>
        </w:rPr>
        <w:tab/>
      </w:r>
      <w:r>
        <w:rPr>
          <w:noProof/>
        </w:rPr>
        <w:t>Channel spacing</w:t>
      </w:r>
      <w:r>
        <w:rPr>
          <w:noProof/>
        </w:rPr>
        <w:tab/>
      </w:r>
      <w:r>
        <w:rPr>
          <w:noProof/>
        </w:rPr>
        <w:fldChar w:fldCharType="begin"/>
      </w:r>
      <w:r>
        <w:rPr>
          <w:noProof/>
        </w:rPr>
        <w:instrText xml:space="preserve"> PAGEREF _Toc233969767 \h </w:instrText>
      </w:r>
      <w:r>
        <w:rPr>
          <w:noProof/>
        </w:rPr>
      </w:r>
      <w:r>
        <w:rPr>
          <w:noProof/>
        </w:rPr>
        <w:fldChar w:fldCharType="separate"/>
      </w:r>
      <w:r>
        <w:rPr>
          <w:noProof/>
        </w:rPr>
        <w:t>24</w:t>
      </w:r>
      <w:r>
        <w:rPr>
          <w:noProof/>
        </w:rPr>
        <w:fldChar w:fldCharType="end"/>
      </w:r>
    </w:p>
    <w:p w14:paraId="4152BD00" w14:textId="1B0E5DF8"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5.4B.2</w:t>
      </w:r>
      <w:r>
        <w:rPr>
          <w:rFonts w:asciiTheme="minorHAnsi" w:eastAsiaTheme="minorEastAsia" w:hAnsiTheme="minorHAnsi" w:cstheme="minorBidi"/>
          <w:noProof/>
          <w:kern w:val="2"/>
          <w:sz w:val="24"/>
          <w:szCs w:val="24"/>
          <w:lang w:eastAsia="ko-KR"/>
          <w14:ligatures w14:val="standardContextual"/>
        </w:rPr>
        <w:tab/>
      </w:r>
      <w:r>
        <w:rPr>
          <w:noProof/>
        </w:rPr>
        <w:t>Channel raster, carrier frequency and EARFCN</w:t>
      </w:r>
      <w:r>
        <w:rPr>
          <w:noProof/>
        </w:rPr>
        <w:tab/>
      </w:r>
      <w:r>
        <w:rPr>
          <w:noProof/>
        </w:rPr>
        <w:fldChar w:fldCharType="begin"/>
      </w:r>
      <w:r>
        <w:rPr>
          <w:noProof/>
        </w:rPr>
        <w:instrText xml:space="preserve"> PAGEREF _Toc233969768 \h </w:instrText>
      </w:r>
      <w:r>
        <w:rPr>
          <w:noProof/>
        </w:rPr>
      </w:r>
      <w:r>
        <w:rPr>
          <w:noProof/>
        </w:rPr>
        <w:fldChar w:fldCharType="separate"/>
      </w:r>
      <w:r>
        <w:rPr>
          <w:noProof/>
        </w:rPr>
        <w:t>24</w:t>
      </w:r>
      <w:r>
        <w:rPr>
          <w:noProof/>
        </w:rPr>
        <w:fldChar w:fldCharType="end"/>
      </w:r>
    </w:p>
    <w:p w14:paraId="1E298191" w14:textId="201A93E9"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5.4</w:t>
      </w:r>
      <w:r w:rsidRPr="00E03114">
        <w:rPr>
          <w:rFonts w:eastAsia="DengXian"/>
          <w:noProof/>
          <w:lang w:eastAsia="zh-CN"/>
        </w:rPr>
        <w:t>C</w:t>
      </w:r>
      <w:r>
        <w:rPr>
          <w:rFonts w:asciiTheme="minorHAnsi" w:eastAsiaTheme="minorEastAsia" w:hAnsiTheme="minorHAnsi" w:cstheme="minorBidi"/>
          <w:noProof/>
          <w:kern w:val="2"/>
          <w:sz w:val="24"/>
          <w:szCs w:val="24"/>
          <w:lang w:eastAsia="ko-KR"/>
          <w14:ligatures w14:val="standardContextual"/>
        </w:rPr>
        <w:tab/>
      </w:r>
      <w:r>
        <w:rPr>
          <w:noProof/>
        </w:rPr>
        <w:t xml:space="preserve">Channel arrangement for </w:t>
      </w:r>
      <w:r w:rsidRPr="00E03114">
        <w:rPr>
          <w:rFonts w:eastAsia="DengXian"/>
          <w:noProof/>
          <w:lang w:eastAsia="zh-CN"/>
        </w:rPr>
        <w:t>BOG</w:t>
      </w:r>
      <w:r>
        <w:rPr>
          <w:noProof/>
        </w:rPr>
        <w:tab/>
      </w:r>
      <w:r>
        <w:rPr>
          <w:noProof/>
        </w:rPr>
        <w:fldChar w:fldCharType="begin"/>
      </w:r>
      <w:r>
        <w:rPr>
          <w:noProof/>
        </w:rPr>
        <w:instrText xml:space="preserve"> PAGEREF _Toc233969769 \h </w:instrText>
      </w:r>
      <w:r>
        <w:rPr>
          <w:noProof/>
        </w:rPr>
      </w:r>
      <w:r>
        <w:rPr>
          <w:noProof/>
        </w:rPr>
        <w:fldChar w:fldCharType="separate"/>
      </w:r>
      <w:r>
        <w:rPr>
          <w:noProof/>
        </w:rPr>
        <w:t>25</w:t>
      </w:r>
      <w:r>
        <w:rPr>
          <w:noProof/>
        </w:rPr>
        <w:fldChar w:fldCharType="end"/>
      </w:r>
    </w:p>
    <w:p w14:paraId="395C65FA" w14:textId="0F3E9087"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5.</w:t>
      </w:r>
      <w:r w:rsidRPr="00E03114">
        <w:rPr>
          <w:rFonts w:eastAsia="DengXian"/>
          <w:noProof/>
          <w:lang w:eastAsia="zh-CN"/>
        </w:rPr>
        <w:t>4C</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Channel spacing</w:t>
      </w:r>
      <w:r>
        <w:rPr>
          <w:noProof/>
        </w:rPr>
        <w:tab/>
      </w:r>
      <w:r>
        <w:rPr>
          <w:noProof/>
        </w:rPr>
        <w:fldChar w:fldCharType="begin"/>
      </w:r>
      <w:r>
        <w:rPr>
          <w:noProof/>
        </w:rPr>
        <w:instrText xml:space="preserve"> PAGEREF _Toc233969770 \h </w:instrText>
      </w:r>
      <w:r>
        <w:rPr>
          <w:noProof/>
        </w:rPr>
      </w:r>
      <w:r>
        <w:rPr>
          <w:noProof/>
        </w:rPr>
        <w:fldChar w:fldCharType="separate"/>
      </w:r>
      <w:r>
        <w:rPr>
          <w:noProof/>
        </w:rPr>
        <w:t>25</w:t>
      </w:r>
      <w:r>
        <w:rPr>
          <w:noProof/>
        </w:rPr>
        <w:fldChar w:fldCharType="end"/>
      </w:r>
    </w:p>
    <w:p w14:paraId="28C0FA8B" w14:textId="74FC41E7"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5.4</w:t>
      </w:r>
      <w:r w:rsidRPr="00E03114">
        <w:rPr>
          <w:rFonts w:eastAsia="DengXian"/>
          <w:noProof/>
          <w:lang w:eastAsia="zh-CN"/>
        </w:rPr>
        <w:t>C</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Channel raster, carrier frequency and EARFCN</w:t>
      </w:r>
      <w:r>
        <w:rPr>
          <w:noProof/>
        </w:rPr>
        <w:tab/>
      </w:r>
      <w:r>
        <w:rPr>
          <w:noProof/>
        </w:rPr>
        <w:fldChar w:fldCharType="begin"/>
      </w:r>
      <w:r>
        <w:rPr>
          <w:noProof/>
        </w:rPr>
        <w:instrText xml:space="preserve"> PAGEREF _Toc233969771 \h </w:instrText>
      </w:r>
      <w:r>
        <w:rPr>
          <w:noProof/>
        </w:rPr>
      </w:r>
      <w:r>
        <w:rPr>
          <w:noProof/>
        </w:rPr>
        <w:fldChar w:fldCharType="separate"/>
      </w:r>
      <w:r>
        <w:rPr>
          <w:noProof/>
        </w:rPr>
        <w:t>25</w:t>
      </w:r>
      <w:r>
        <w:rPr>
          <w:noProof/>
        </w:rPr>
        <w:fldChar w:fldCharType="end"/>
      </w:r>
    </w:p>
    <w:p w14:paraId="0E586E5B" w14:textId="21FAA4B8"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lang w:eastAsia="zh-CN"/>
        </w:rPr>
        <w:t>Conducted transmitter characteristics</w:t>
      </w:r>
      <w:r>
        <w:rPr>
          <w:noProof/>
        </w:rPr>
        <w:tab/>
      </w:r>
      <w:r>
        <w:rPr>
          <w:noProof/>
        </w:rPr>
        <w:fldChar w:fldCharType="begin"/>
      </w:r>
      <w:r>
        <w:rPr>
          <w:noProof/>
        </w:rPr>
        <w:instrText xml:space="preserve"> PAGEREF _Toc233969772 \h </w:instrText>
      </w:r>
      <w:r>
        <w:rPr>
          <w:noProof/>
        </w:rPr>
      </w:r>
      <w:r>
        <w:rPr>
          <w:noProof/>
        </w:rPr>
        <w:fldChar w:fldCharType="separate"/>
      </w:r>
      <w:r>
        <w:rPr>
          <w:noProof/>
        </w:rPr>
        <w:t>25</w:t>
      </w:r>
      <w:r>
        <w:rPr>
          <w:noProof/>
        </w:rPr>
        <w:fldChar w:fldCharType="end"/>
      </w:r>
    </w:p>
    <w:p w14:paraId="718E53F3" w14:textId="088A2721"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_Toc233969773 \h </w:instrText>
      </w:r>
      <w:r>
        <w:rPr>
          <w:noProof/>
        </w:rPr>
      </w:r>
      <w:r>
        <w:rPr>
          <w:noProof/>
        </w:rPr>
        <w:fldChar w:fldCharType="separate"/>
      </w:r>
      <w:r>
        <w:rPr>
          <w:noProof/>
        </w:rPr>
        <w:t>25</w:t>
      </w:r>
      <w:r>
        <w:rPr>
          <w:noProof/>
        </w:rPr>
        <w:fldChar w:fldCharType="end"/>
      </w:r>
    </w:p>
    <w:p w14:paraId="7C3788A3" w14:textId="59B3E923"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6.2</w:t>
      </w:r>
      <w:r>
        <w:rPr>
          <w:rFonts w:asciiTheme="minorHAnsi" w:eastAsiaTheme="minorEastAsia" w:hAnsiTheme="minorHAnsi" w:cstheme="minorBidi"/>
          <w:noProof/>
          <w:kern w:val="2"/>
          <w:sz w:val="24"/>
          <w:szCs w:val="24"/>
          <w:lang w:eastAsia="ko-KR"/>
          <w14:ligatures w14:val="standardContextual"/>
        </w:rPr>
        <w:tab/>
      </w:r>
      <w:r>
        <w:rPr>
          <w:noProof/>
          <w:lang w:eastAsia="zh-CN"/>
        </w:rPr>
        <w:t>Satellite Access Node output power</w:t>
      </w:r>
      <w:r>
        <w:rPr>
          <w:noProof/>
        </w:rPr>
        <w:tab/>
      </w:r>
      <w:r>
        <w:rPr>
          <w:noProof/>
        </w:rPr>
        <w:fldChar w:fldCharType="begin"/>
      </w:r>
      <w:r>
        <w:rPr>
          <w:noProof/>
        </w:rPr>
        <w:instrText xml:space="preserve"> PAGEREF _Toc233969774 \h </w:instrText>
      </w:r>
      <w:r>
        <w:rPr>
          <w:noProof/>
        </w:rPr>
      </w:r>
      <w:r>
        <w:rPr>
          <w:noProof/>
        </w:rPr>
        <w:fldChar w:fldCharType="separate"/>
      </w:r>
      <w:r>
        <w:rPr>
          <w:noProof/>
        </w:rPr>
        <w:t>26</w:t>
      </w:r>
      <w:r>
        <w:rPr>
          <w:noProof/>
        </w:rPr>
        <w:fldChar w:fldCharType="end"/>
      </w:r>
    </w:p>
    <w:p w14:paraId="7981BCB0" w14:textId="39521956"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6.3</w:t>
      </w:r>
      <w:r>
        <w:rPr>
          <w:rFonts w:asciiTheme="minorHAnsi" w:eastAsiaTheme="minorEastAsia" w:hAnsiTheme="minorHAnsi" w:cstheme="minorBidi"/>
          <w:noProof/>
          <w:kern w:val="2"/>
          <w:sz w:val="24"/>
          <w:szCs w:val="24"/>
          <w:lang w:eastAsia="ko-KR"/>
          <w14:ligatures w14:val="standardContextual"/>
        </w:rPr>
        <w:tab/>
      </w:r>
      <w:r>
        <w:rPr>
          <w:noProof/>
          <w:lang w:eastAsia="zh-CN"/>
        </w:rPr>
        <w:t>Output power dynamics</w:t>
      </w:r>
      <w:r>
        <w:rPr>
          <w:noProof/>
        </w:rPr>
        <w:tab/>
      </w:r>
      <w:r>
        <w:rPr>
          <w:noProof/>
        </w:rPr>
        <w:fldChar w:fldCharType="begin"/>
      </w:r>
      <w:r>
        <w:rPr>
          <w:noProof/>
        </w:rPr>
        <w:instrText xml:space="preserve"> PAGEREF _Toc233969775 \h </w:instrText>
      </w:r>
      <w:r>
        <w:rPr>
          <w:noProof/>
        </w:rPr>
      </w:r>
      <w:r>
        <w:rPr>
          <w:noProof/>
        </w:rPr>
        <w:fldChar w:fldCharType="separate"/>
      </w:r>
      <w:r>
        <w:rPr>
          <w:noProof/>
        </w:rPr>
        <w:t>26</w:t>
      </w:r>
      <w:r>
        <w:rPr>
          <w:noProof/>
        </w:rPr>
        <w:fldChar w:fldCharType="end"/>
      </w:r>
    </w:p>
    <w:p w14:paraId="0130A64D" w14:textId="07F27D5E"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_Toc233969776 \h </w:instrText>
      </w:r>
      <w:r>
        <w:rPr>
          <w:noProof/>
        </w:rPr>
      </w:r>
      <w:r>
        <w:rPr>
          <w:noProof/>
        </w:rPr>
        <w:fldChar w:fldCharType="separate"/>
      </w:r>
      <w:r>
        <w:rPr>
          <w:noProof/>
        </w:rPr>
        <w:t>26</w:t>
      </w:r>
      <w:r>
        <w:rPr>
          <w:noProof/>
        </w:rPr>
        <w:fldChar w:fldCharType="end"/>
      </w:r>
    </w:p>
    <w:p w14:paraId="42687CEA" w14:textId="761AC202"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6.3.2</w:t>
      </w:r>
      <w:r>
        <w:rPr>
          <w:rFonts w:asciiTheme="minorHAnsi" w:eastAsiaTheme="minorEastAsia" w:hAnsiTheme="minorHAnsi" w:cstheme="minorBidi"/>
          <w:noProof/>
          <w:kern w:val="2"/>
          <w:sz w:val="24"/>
          <w:szCs w:val="24"/>
          <w:lang w:eastAsia="ko-KR"/>
          <w14:ligatures w14:val="standardContextual"/>
        </w:rPr>
        <w:tab/>
      </w:r>
      <w:r>
        <w:rPr>
          <w:noProof/>
          <w:lang w:eastAsia="zh-CN"/>
        </w:rPr>
        <w:t>RE power control dynamic range</w:t>
      </w:r>
      <w:r>
        <w:rPr>
          <w:noProof/>
        </w:rPr>
        <w:tab/>
      </w:r>
      <w:r>
        <w:rPr>
          <w:noProof/>
        </w:rPr>
        <w:fldChar w:fldCharType="begin"/>
      </w:r>
      <w:r>
        <w:rPr>
          <w:noProof/>
        </w:rPr>
        <w:instrText xml:space="preserve"> PAGEREF _Toc233969777 \h </w:instrText>
      </w:r>
      <w:r>
        <w:rPr>
          <w:noProof/>
        </w:rPr>
      </w:r>
      <w:r>
        <w:rPr>
          <w:noProof/>
        </w:rPr>
        <w:fldChar w:fldCharType="separate"/>
      </w:r>
      <w:r>
        <w:rPr>
          <w:noProof/>
        </w:rPr>
        <w:t>26</w:t>
      </w:r>
      <w:r>
        <w:rPr>
          <w:noProof/>
        </w:rPr>
        <w:fldChar w:fldCharType="end"/>
      </w:r>
    </w:p>
    <w:p w14:paraId="3D8CE58A" w14:textId="1FFA07B2"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6.3.3</w:t>
      </w:r>
      <w:r>
        <w:rPr>
          <w:rFonts w:asciiTheme="minorHAnsi" w:eastAsiaTheme="minorEastAsia" w:hAnsiTheme="minorHAnsi" w:cstheme="minorBidi"/>
          <w:noProof/>
          <w:kern w:val="2"/>
          <w:sz w:val="24"/>
          <w:szCs w:val="24"/>
          <w:lang w:eastAsia="ko-KR"/>
          <w14:ligatures w14:val="standardContextual"/>
        </w:rPr>
        <w:tab/>
      </w:r>
      <w:r>
        <w:rPr>
          <w:noProof/>
          <w:lang w:eastAsia="zh-CN"/>
        </w:rPr>
        <w:t>Total power dynamic range</w:t>
      </w:r>
      <w:r>
        <w:rPr>
          <w:noProof/>
        </w:rPr>
        <w:tab/>
      </w:r>
      <w:r>
        <w:rPr>
          <w:noProof/>
        </w:rPr>
        <w:fldChar w:fldCharType="begin"/>
      </w:r>
      <w:r>
        <w:rPr>
          <w:noProof/>
        </w:rPr>
        <w:instrText xml:space="preserve"> PAGEREF _Toc233969778 \h </w:instrText>
      </w:r>
      <w:r>
        <w:rPr>
          <w:noProof/>
        </w:rPr>
      </w:r>
      <w:r>
        <w:rPr>
          <w:noProof/>
        </w:rPr>
        <w:fldChar w:fldCharType="separate"/>
      </w:r>
      <w:r>
        <w:rPr>
          <w:noProof/>
        </w:rPr>
        <w:t>26</w:t>
      </w:r>
      <w:r>
        <w:rPr>
          <w:noProof/>
        </w:rPr>
        <w:fldChar w:fldCharType="end"/>
      </w:r>
    </w:p>
    <w:p w14:paraId="614EBDD7" w14:textId="3FEBE9C8"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rPr>
        <w:t>6.3.3.1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_Toc233969779 \h </w:instrText>
      </w:r>
      <w:r>
        <w:rPr>
          <w:noProof/>
        </w:rPr>
      </w:r>
      <w:r>
        <w:rPr>
          <w:noProof/>
        </w:rPr>
        <w:fldChar w:fldCharType="separate"/>
      </w:r>
      <w:r>
        <w:rPr>
          <w:noProof/>
        </w:rPr>
        <w:t>26</w:t>
      </w:r>
      <w:r>
        <w:rPr>
          <w:noProof/>
        </w:rPr>
        <w:fldChar w:fldCharType="end"/>
      </w:r>
    </w:p>
    <w:p w14:paraId="24D5D1BA" w14:textId="0405783F"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rPr>
        <w:t>6.3.3.2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E03114">
        <w:rPr>
          <w:i/>
          <w:noProof/>
          <w:lang w:val="en-US" w:eastAsia="zh-CN"/>
        </w:rPr>
        <w:t>SAN</w:t>
      </w:r>
      <w:r w:rsidRPr="00E03114">
        <w:rPr>
          <w:i/>
          <w:noProof/>
        </w:rPr>
        <w:t xml:space="preserve"> type 1-H</w:t>
      </w:r>
      <w:r>
        <w:rPr>
          <w:noProof/>
        </w:rPr>
        <w:tab/>
      </w:r>
      <w:r>
        <w:rPr>
          <w:noProof/>
        </w:rPr>
        <w:fldChar w:fldCharType="begin"/>
      </w:r>
      <w:r>
        <w:rPr>
          <w:noProof/>
        </w:rPr>
        <w:instrText xml:space="preserve"> PAGEREF _Toc233969780 \h </w:instrText>
      </w:r>
      <w:r>
        <w:rPr>
          <w:noProof/>
        </w:rPr>
      </w:r>
      <w:r>
        <w:rPr>
          <w:noProof/>
        </w:rPr>
        <w:fldChar w:fldCharType="separate"/>
      </w:r>
      <w:r>
        <w:rPr>
          <w:noProof/>
        </w:rPr>
        <w:t>26</w:t>
      </w:r>
      <w:r>
        <w:rPr>
          <w:noProof/>
        </w:rPr>
        <w:fldChar w:fldCharType="end"/>
      </w:r>
    </w:p>
    <w:p w14:paraId="39DB8046" w14:textId="77CDF185"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6.4</w:t>
      </w:r>
      <w:r>
        <w:rPr>
          <w:rFonts w:asciiTheme="minorHAnsi" w:eastAsiaTheme="minorEastAsia" w:hAnsiTheme="minorHAnsi" w:cstheme="minorBidi"/>
          <w:noProof/>
          <w:kern w:val="2"/>
          <w:sz w:val="24"/>
          <w:szCs w:val="24"/>
          <w:lang w:eastAsia="ko-KR"/>
          <w14:ligatures w14:val="standardContextual"/>
        </w:rPr>
        <w:tab/>
      </w:r>
      <w:r>
        <w:rPr>
          <w:noProof/>
          <w:lang w:eastAsia="zh-CN"/>
        </w:rPr>
        <w:t>Transmit ON/OFF power</w:t>
      </w:r>
      <w:r>
        <w:rPr>
          <w:noProof/>
        </w:rPr>
        <w:tab/>
      </w:r>
      <w:r>
        <w:rPr>
          <w:noProof/>
        </w:rPr>
        <w:fldChar w:fldCharType="begin"/>
      </w:r>
      <w:r>
        <w:rPr>
          <w:noProof/>
        </w:rPr>
        <w:instrText xml:space="preserve"> PAGEREF _Toc233969781 \h </w:instrText>
      </w:r>
      <w:r>
        <w:rPr>
          <w:noProof/>
        </w:rPr>
      </w:r>
      <w:r>
        <w:rPr>
          <w:noProof/>
        </w:rPr>
        <w:fldChar w:fldCharType="separate"/>
      </w:r>
      <w:r>
        <w:rPr>
          <w:noProof/>
        </w:rPr>
        <w:t>26</w:t>
      </w:r>
      <w:r>
        <w:rPr>
          <w:noProof/>
        </w:rPr>
        <w:fldChar w:fldCharType="end"/>
      </w:r>
    </w:p>
    <w:p w14:paraId="34D4BDA5" w14:textId="42CE3D4A"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6.4.1</w:t>
      </w:r>
      <w:r>
        <w:rPr>
          <w:rFonts w:asciiTheme="minorHAnsi" w:eastAsiaTheme="minorEastAsia" w:hAnsiTheme="minorHAnsi" w:cstheme="minorBidi"/>
          <w:noProof/>
          <w:kern w:val="2"/>
          <w:sz w:val="24"/>
          <w:szCs w:val="24"/>
          <w:lang w:eastAsia="ko-KR"/>
          <w14:ligatures w14:val="standardContextual"/>
        </w:rPr>
        <w:tab/>
      </w:r>
      <w:r>
        <w:rPr>
          <w:noProof/>
        </w:rPr>
        <w:t>Transmitter OFF power</w:t>
      </w:r>
      <w:r>
        <w:rPr>
          <w:noProof/>
        </w:rPr>
        <w:tab/>
      </w:r>
      <w:r>
        <w:rPr>
          <w:noProof/>
        </w:rPr>
        <w:fldChar w:fldCharType="begin"/>
      </w:r>
      <w:r>
        <w:rPr>
          <w:noProof/>
        </w:rPr>
        <w:instrText xml:space="preserve"> PAGEREF _Toc233969782 \h </w:instrText>
      </w:r>
      <w:r>
        <w:rPr>
          <w:noProof/>
        </w:rPr>
      </w:r>
      <w:r>
        <w:rPr>
          <w:noProof/>
        </w:rPr>
        <w:fldChar w:fldCharType="separate"/>
      </w:r>
      <w:r>
        <w:rPr>
          <w:noProof/>
        </w:rPr>
        <w:t>26</w:t>
      </w:r>
      <w:r>
        <w:rPr>
          <w:noProof/>
        </w:rPr>
        <w:fldChar w:fldCharType="end"/>
      </w:r>
    </w:p>
    <w:p w14:paraId="607C2FF7" w14:textId="3A5D80C9"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4</w:t>
      </w:r>
      <w:r>
        <w:rPr>
          <w:noProof/>
        </w:rPr>
        <w:t>.1.1</w:t>
      </w:r>
      <w:r>
        <w:rPr>
          <w:rFonts w:asciiTheme="minorHAnsi" w:eastAsiaTheme="minorEastAsia" w:hAnsiTheme="minorHAnsi" w:cstheme="minorBidi"/>
          <w:noProof/>
          <w:kern w:val="2"/>
          <w:sz w:val="24"/>
          <w:szCs w:val="24"/>
          <w:lang w:eastAsia="ko-KR"/>
          <w14:ligatures w14:val="standardContextual"/>
        </w:rPr>
        <w:tab/>
      </w:r>
      <w:r>
        <w:rPr>
          <w:noProof/>
        </w:rPr>
        <w:t>Minimum Requirement</w:t>
      </w:r>
      <w:r>
        <w:rPr>
          <w:noProof/>
        </w:rPr>
        <w:tab/>
      </w:r>
      <w:r>
        <w:rPr>
          <w:noProof/>
        </w:rPr>
        <w:fldChar w:fldCharType="begin"/>
      </w:r>
      <w:r>
        <w:rPr>
          <w:noProof/>
        </w:rPr>
        <w:instrText xml:space="preserve"> PAGEREF _Toc233969783 \h </w:instrText>
      </w:r>
      <w:r>
        <w:rPr>
          <w:noProof/>
        </w:rPr>
      </w:r>
      <w:r>
        <w:rPr>
          <w:noProof/>
        </w:rPr>
        <w:fldChar w:fldCharType="separate"/>
      </w:r>
      <w:r>
        <w:rPr>
          <w:noProof/>
        </w:rPr>
        <w:t>26</w:t>
      </w:r>
      <w:r>
        <w:rPr>
          <w:noProof/>
        </w:rPr>
        <w:fldChar w:fldCharType="end"/>
      </w:r>
    </w:p>
    <w:p w14:paraId="17490C72" w14:textId="3407F2AA"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6.4.2</w:t>
      </w:r>
      <w:r>
        <w:rPr>
          <w:rFonts w:asciiTheme="minorHAnsi" w:eastAsiaTheme="minorEastAsia" w:hAnsiTheme="minorHAnsi" w:cstheme="minorBidi"/>
          <w:noProof/>
          <w:kern w:val="2"/>
          <w:sz w:val="24"/>
          <w:szCs w:val="24"/>
          <w:lang w:eastAsia="ko-KR"/>
          <w14:ligatures w14:val="standardContextual"/>
        </w:rPr>
        <w:tab/>
      </w:r>
      <w:r>
        <w:rPr>
          <w:noProof/>
        </w:rPr>
        <w:t>Transmitter transient period</w:t>
      </w:r>
      <w:r>
        <w:rPr>
          <w:noProof/>
        </w:rPr>
        <w:tab/>
      </w:r>
      <w:r>
        <w:rPr>
          <w:noProof/>
        </w:rPr>
        <w:fldChar w:fldCharType="begin"/>
      </w:r>
      <w:r>
        <w:rPr>
          <w:noProof/>
        </w:rPr>
        <w:instrText xml:space="preserve"> PAGEREF _Toc233969784 \h </w:instrText>
      </w:r>
      <w:r>
        <w:rPr>
          <w:noProof/>
        </w:rPr>
      </w:r>
      <w:r>
        <w:rPr>
          <w:noProof/>
        </w:rPr>
        <w:fldChar w:fldCharType="separate"/>
      </w:r>
      <w:r>
        <w:rPr>
          <w:noProof/>
        </w:rPr>
        <w:t>27</w:t>
      </w:r>
      <w:r>
        <w:rPr>
          <w:noProof/>
        </w:rPr>
        <w:fldChar w:fldCharType="end"/>
      </w:r>
    </w:p>
    <w:p w14:paraId="686F3299" w14:textId="6F401D21"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rPr>
        <w:t>6.4.2.1</w:t>
      </w:r>
      <w:r>
        <w:rPr>
          <w:rFonts w:asciiTheme="minorHAnsi" w:eastAsiaTheme="minorEastAsia" w:hAnsiTheme="minorHAnsi" w:cstheme="minorBidi"/>
          <w:noProof/>
          <w:kern w:val="2"/>
          <w:sz w:val="24"/>
          <w:szCs w:val="24"/>
          <w:lang w:eastAsia="ko-KR"/>
          <w14:ligatures w14:val="standardContextual"/>
        </w:rPr>
        <w:tab/>
      </w:r>
      <w:r>
        <w:rPr>
          <w:noProof/>
        </w:rPr>
        <w:t>Minimum requirements</w:t>
      </w:r>
      <w:r>
        <w:rPr>
          <w:noProof/>
        </w:rPr>
        <w:tab/>
      </w:r>
      <w:r>
        <w:rPr>
          <w:noProof/>
        </w:rPr>
        <w:fldChar w:fldCharType="begin"/>
      </w:r>
      <w:r>
        <w:rPr>
          <w:noProof/>
        </w:rPr>
        <w:instrText xml:space="preserve"> PAGEREF _Toc233969785 \h </w:instrText>
      </w:r>
      <w:r>
        <w:rPr>
          <w:noProof/>
        </w:rPr>
      </w:r>
      <w:r>
        <w:rPr>
          <w:noProof/>
        </w:rPr>
        <w:fldChar w:fldCharType="separate"/>
      </w:r>
      <w:r>
        <w:rPr>
          <w:noProof/>
        </w:rPr>
        <w:t>27</w:t>
      </w:r>
      <w:r>
        <w:rPr>
          <w:noProof/>
        </w:rPr>
        <w:fldChar w:fldCharType="end"/>
      </w:r>
    </w:p>
    <w:p w14:paraId="0CF518D6" w14:textId="6AD4E919"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6.5</w:t>
      </w:r>
      <w:r>
        <w:rPr>
          <w:rFonts w:asciiTheme="minorHAnsi" w:eastAsiaTheme="minorEastAsia" w:hAnsiTheme="minorHAnsi" w:cstheme="minorBidi"/>
          <w:noProof/>
          <w:kern w:val="2"/>
          <w:sz w:val="24"/>
          <w:szCs w:val="24"/>
          <w:lang w:eastAsia="ko-KR"/>
          <w14:ligatures w14:val="standardContextual"/>
        </w:rPr>
        <w:tab/>
      </w:r>
      <w:r>
        <w:rPr>
          <w:noProof/>
          <w:lang w:eastAsia="zh-CN"/>
        </w:rPr>
        <w:t>Transmitted signal quality</w:t>
      </w:r>
      <w:r>
        <w:rPr>
          <w:noProof/>
        </w:rPr>
        <w:tab/>
      </w:r>
      <w:r>
        <w:rPr>
          <w:noProof/>
        </w:rPr>
        <w:fldChar w:fldCharType="begin"/>
      </w:r>
      <w:r>
        <w:rPr>
          <w:noProof/>
        </w:rPr>
        <w:instrText xml:space="preserve"> PAGEREF _Toc233969786 \h </w:instrText>
      </w:r>
      <w:r>
        <w:rPr>
          <w:noProof/>
        </w:rPr>
      </w:r>
      <w:r>
        <w:rPr>
          <w:noProof/>
        </w:rPr>
        <w:fldChar w:fldCharType="separate"/>
      </w:r>
      <w:r>
        <w:rPr>
          <w:noProof/>
        </w:rPr>
        <w:t>27</w:t>
      </w:r>
      <w:r>
        <w:rPr>
          <w:noProof/>
        </w:rPr>
        <w:fldChar w:fldCharType="end"/>
      </w:r>
    </w:p>
    <w:p w14:paraId="31C689E2" w14:textId="54413BA5"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6.5.1</w:t>
      </w:r>
      <w:r>
        <w:rPr>
          <w:rFonts w:asciiTheme="minorHAnsi" w:eastAsiaTheme="minorEastAsia" w:hAnsiTheme="minorHAnsi" w:cstheme="minorBidi"/>
          <w:noProof/>
          <w:kern w:val="2"/>
          <w:sz w:val="24"/>
          <w:szCs w:val="24"/>
          <w:lang w:eastAsia="ko-KR"/>
          <w14:ligatures w14:val="standardContextual"/>
        </w:rPr>
        <w:tab/>
      </w:r>
      <w:r>
        <w:rPr>
          <w:noProof/>
          <w:lang w:eastAsia="zh-CN"/>
        </w:rPr>
        <w:t>Frequency error</w:t>
      </w:r>
      <w:r>
        <w:rPr>
          <w:noProof/>
        </w:rPr>
        <w:tab/>
      </w:r>
      <w:r>
        <w:rPr>
          <w:noProof/>
        </w:rPr>
        <w:fldChar w:fldCharType="begin"/>
      </w:r>
      <w:r>
        <w:rPr>
          <w:noProof/>
        </w:rPr>
        <w:instrText xml:space="preserve"> PAGEREF _Toc233969787 \h </w:instrText>
      </w:r>
      <w:r>
        <w:rPr>
          <w:noProof/>
        </w:rPr>
      </w:r>
      <w:r>
        <w:rPr>
          <w:noProof/>
        </w:rPr>
        <w:fldChar w:fldCharType="separate"/>
      </w:r>
      <w:r>
        <w:rPr>
          <w:noProof/>
        </w:rPr>
        <w:t>27</w:t>
      </w:r>
      <w:r>
        <w:rPr>
          <w:noProof/>
        </w:rPr>
        <w:fldChar w:fldCharType="end"/>
      </w:r>
    </w:p>
    <w:p w14:paraId="28A46929" w14:textId="5F02347E"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rPr>
        <w:t>6.5.1.1</w:t>
      </w:r>
      <w:r>
        <w:rPr>
          <w:rFonts w:asciiTheme="minorHAnsi" w:eastAsiaTheme="minorEastAsia" w:hAnsiTheme="minorHAnsi" w:cstheme="minorBidi"/>
          <w:noProof/>
          <w:kern w:val="2"/>
          <w:sz w:val="24"/>
          <w:szCs w:val="24"/>
          <w:lang w:eastAsia="ko-KR"/>
          <w14:ligatures w14:val="standardContextual"/>
        </w:rPr>
        <w:tab/>
      </w:r>
      <w:r>
        <w:rPr>
          <w:noProof/>
        </w:rPr>
        <w:t>Minimum requirement</w:t>
      </w:r>
      <w:r>
        <w:rPr>
          <w:noProof/>
        </w:rPr>
        <w:tab/>
      </w:r>
      <w:r>
        <w:rPr>
          <w:noProof/>
        </w:rPr>
        <w:fldChar w:fldCharType="begin"/>
      </w:r>
      <w:r>
        <w:rPr>
          <w:noProof/>
        </w:rPr>
        <w:instrText xml:space="preserve"> PAGEREF _Toc233969788 \h </w:instrText>
      </w:r>
      <w:r>
        <w:rPr>
          <w:noProof/>
        </w:rPr>
      </w:r>
      <w:r>
        <w:rPr>
          <w:noProof/>
        </w:rPr>
        <w:fldChar w:fldCharType="separate"/>
      </w:r>
      <w:r>
        <w:rPr>
          <w:noProof/>
        </w:rPr>
        <w:t>27</w:t>
      </w:r>
      <w:r>
        <w:rPr>
          <w:noProof/>
        </w:rPr>
        <w:fldChar w:fldCharType="end"/>
      </w:r>
    </w:p>
    <w:p w14:paraId="46631D5D" w14:textId="32F06029"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6.5.2</w:t>
      </w:r>
      <w:r>
        <w:rPr>
          <w:rFonts w:asciiTheme="minorHAnsi" w:eastAsiaTheme="minorEastAsia" w:hAnsiTheme="minorHAnsi" w:cstheme="minorBidi"/>
          <w:noProof/>
          <w:kern w:val="2"/>
          <w:sz w:val="24"/>
          <w:szCs w:val="24"/>
          <w:lang w:eastAsia="ko-KR"/>
          <w14:ligatures w14:val="standardContextual"/>
        </w:rPr>
        <w:tab/>
      </w:r>
      <w:r>
        <w:rPr>
          <w:noProof/>
          <w:lang w:eastAsia="zh-CN"/>
        </w:rPr>
        <w:t>Modulation quality</w:t>
      </w:r>
      <w:r>
        <w:rPr>
          <w:noProof/>
        </w:rPr>
        <w:tab/>
      </w:r>
      <w:r>
        <w:rPr>
          <w:noProof/>
        </w:rPr>
        <w:fldChar w:fldCharType="begin"/>
      </w:r>
      <w:r>
        <w:rPr>
          <w:noProof/>
        </w:rPr>
        <w:instrText xml:space="preserve"> PAGEREF _Toc233969789 \h </w:instrText>
      </w:r>
      <w:r>
        <w:rPr>
          <w:noProof/>
        </w:rPr>
      </w:r>
      <w:r>
        <w:rPr>
          <w:noProof/>
        </w:rPr>
        <w:fldChar w:fldCharType="separate"/>
      </w:r>
      <w:r>
        <w:rPr>
          <w:noProof/>
        </w:rPr>
        <w:t>28</w:t>
      </w:r>
      <w:r>
        <w:rPr>
          <w:noProof/>
        </w:rPr>
        <w:fldChar w:fldCharType="end"/>
      </w:r>
    </w:p>
    <w:p w14:paraId="636A5FF6" w14:textId="58FF9CBA"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6.5.3</w:t>
      </w:r>
      <w:r>
        <w:rPr>
          <w:rFonts w:asciiTheme="minorHAnsi" w:eastAsiaTheme="minorEastAsia" w:hAnsiTheme="minorHAnsi" w:cstheme="minorBidi"/>
          <w:noProof/>
          <w:kern w:val="2"/>
          <w:sz w:val="24"/>
          <w:szCs w:val="24"/>
          <w:lang w:eastAsia="ko-KR"/>
          <w14:ligatures w14:val="standardContextual"/>
        </w:rPr>
        <w:tab/>
      </w:r>
      <w:r>
        <w:rPr>
          <w:noProof/>
          <w:lang w:eastAsia="zh-CN"/>
        </w:rPr>
        <w:t>Time alignment error</w:t>
      </w:r>
      <w:r>
        <w:rPr>
          <w:noProof/>
        </w:rPr>
        <w:tab/>
      </w:r>
      <w:r>
        <w:rPr>
          <w:noProof/>
        </w:rPr>
        <w:fldChar w:fldCharType="begin"/>
      </w:r>
      <w:r>
        <w:rPr>
          <w:noProof/>
        </w:rPr>
        <w:instrText xml:space="preserve"> PAGEREF _Toc233969790 \h </w:instrText>
      </w:r>
      <w:r>
        <w:rPr>
          <w:noProof/>
        </w:rPr>
      </w:r>
      <w:r>
        <w:rPr>
          <w:noProof/>
        </w:rPr>
        <w:fldChar w:fldCharType="separate"/>
      </w:r>
      <w:r>
        <w:rPr>
          <w:noProof/>
        </w:rPr>
        <w:t>28</w:t>
      </w:r>
      <w:r>
        <w:rPr>
          <w:noProof/>
        </w:rPr>
        <w:fldChar w:fldCharType="end"/>
      </w:r>
    </w:p>
    <w:p w14:paraId="02F03EC8" w14:textId="7F1300A0"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6.5.4</w:t>
      </w:r>
      <w:r>
        <w:rPr>
          <w:rFonts w:asciiTheme="minorHAnsi" w:eastAsiaTheme="minorEastAsia" w:hAnsiTheme="minorHAnsi" w:cstheme="minorBidi"/>
          <w:noProof/>
          <w:kern w:val="2"/>
          <w:sz w:val="24"/>
          <w:szCs w:val="24"/>
          <w:lang w:eastAsia="ko-KR"/>
          <w14:ligatures w14:val="standardContextual"/>
        </w:rPr>
        <w:tab/>
      </w:r>
      <w:r>
        <w:rPr>
          <w:noProof/>
          <w:lang w:eastAsia="zh-CN"/>
        </w:rPr>
        <w:t>DL RS power</w:t>
      </w:r>
      <w:r>
        <w:rPr>
          <w:noProof/>
        </w:rPr>
        <w:tab/>
      </w:r>
      <w:r>
        <w:rPr>
          <w:noProof/>
        </w:rPr>
        <w:fldChar w:fldCharType="begin"/>
      </w:r>
      <w:r>
        <w:rPr>
          <w:noProof/>
        </w:rPr>
        <w:instrText xml:space="preserve"> PAGEREF _Toc233969791 \h </w:instrText>
      </w:r>
      <w:r>
        <w:rPr>
          <w:noProof/>
        </w:rPr>
      </w:r>
      <w:r>
        <w:rPr>
          <w:noProof/>
        </w:rPr>
        <w:fldChar w:fldCharType="separate"/>
      </w:r>
      <w:r>
        <w:rPr>
          <w:noProof/>
        </w:rPr>
        <w:t>28</w:t>
      </w:r>
      <w:r>
        <w:rPr>
          <w:noProof/>
        </w:rPr>
        <w:fldChar w:fldCharType="end"/>
      </w:r>
    </w:p>
    <w:p w14:paraId="55A52D09" w14:textId="3EA3DBE3"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cs="v5.0.0"/>
          <w:noProof/>
        </w:rPr>
        <w:t>6.5.4.1</w:t>
      </w:r>
      <w:r>
        <w:rPr>
          <w:rFonts w:asciiTheme="minorHAnsi" w:eastAsiaTheme="minorEastAsia" w:hAnsiTheme="minorHAnsi" w:cstheme="minorBidi"/>
          <w:noProof/>
          <w:kern w:val="2"/>
          <w:sz w:val="24"/>
          <w:szCs w:val="24"/>
          <w:lang w:eastAsia="ko-KR"/>
          <w14:ligatures w14:val="standardContextual"/>
        </w:rPr>
        <w:tab/>
      </w:r>
      <w:r w:rsidRPr="00E03114">
        <w:rPr>
          <w:rFonts w:cs="v5.0.0"/>
          <w:noProof/>
        </w:rPr>
        <w:t>General</w:t>
      </w:r>
      <w:r>
        <w:rPr>
          <w:noProof/>
        </w:rPr>
        <w:tab/>
      </w:r>
      <w:r>
        <w:rPr>
          <w:noProof/>
        </w:rPr>
        <w:fldChar w:fldCharType="begin"/>
      </w:r>
      <w:r>
        <w:rPr>
          <w:noProof/>
        </w:rPr>
        <w:instrText xml:space="preserve"> PAGEREF _Toc233969792 \h </w:instrText>
      </w:r>
      <w:r>
        <w:rPr>
          <w:noProof/>
        </w:rPr>
      </w:r>
      <w:r>
        <w:rPr>
          <w:noProof/>
        </w:rPr>
        <w:fldChar w:fldCharType="separate"/>
      </w:r>
      <w:r>
        <w:rPr>
          <w:noProof/>
        </w:rPr>
        <w:t>28</w:t>
      </w:r>
      <w:r>
        <w:rPr>
          <w:noProof/>
        </w:rPr>
        <w:fldChar w:fldCharType="end"/>
      </w:r>
    </w:p>
    <w:p w14:paraId="3CBD9CD2" w14:textId="7CFBB469"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cs="v5.0.0"/>
          <w:noProof/>
        </w:rPr>
        <w:t>6.5.4.2</w:t>
      </w:r>
      <w:r>
        <w:rPr>
          <w:rFonts w:asciiTheme="minorHAnsi" w:eastAsiaTheme="minorEastAsia" w:hAnsiTheme="minorHAnsi" w:cstheme="minorBidi"/>
          <w:noProof/>
          <w:kern w:val="2"/>
          <w:sz w:val="24"/>
          <w:szCs w:val="24"/>
          <w:lang w:eastAsia="ko-KR"/>
          <w14:ligatures w14:val="standardContextual"/>
        </w:rPr>
        <w:tab/>
      </w:r>
      <w:r w:rsidRPr="00E03114">
        <w:rPr>
          <w:rFonts w:cs="v5.0.0"/>
          <w:noProof/>
        </w:rPr>
        <w:t>Minimum requirements</w:t>
      </w:r>
      <w:r>
        <w:rPr>
          <w:noProof/>
        </w:rPr>
        <w:tab/>
      </w:r>
      <w:r>
        <w:rPr>
          <w:noProof/>
        </w:rPr>
        <w:fldChar w:fldCharType="begin"/>
      </w:r>
      <w:r>
        <w:rPr>
          <w:noProof/>
        </w:rPr>
        <w:instrText xml:space="preserve"> PAGEREF _Toc233969793 \h </w:instrText>
      </w:r>
      <w:r>
        <w:rPr>
          <w:noProof/>
        </w:rPr>
      </w:r>
      <w:r>
        <w:rPr>
          <w:noProof/>
        </w:rPr>
        <w:fldChar w:fldCharType="separate"/>
      </w:r>
      <w:r>
        <w:rPr>
          <w:noProof/>
        </w:rPr>
        <w:t>29</w:t>
      </w:r>
      <w:r>
        <w:rPr>
          <w:noProof/>
        </w:rPr>
        <w:fldChar w:fldCharType="end"/>
      </w:r>
    </w:p>
    <w:p w14:paraId="5135FA02" w14:textId="77254876"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6.6</w:t>
      </w:r>
      <w:r>
        <w:rPr>
          <w:rFonts w:asciiTheme="minorHAnsi" w:eastAsiaTheme="minorEastAsia" w:hAnsiTheme="minorHAnsi" w:cstheme="minorBidi"/>
          <w:noProof/>
          <w:kern w:val="2"/>
          <w:sz w:val="24"/>
          <w:szCs w:val="24"/>
          <w:lang w:eastAsia="ko-KR"/>
          <w14:ligatures w14:val="standardContextual"/>
        </w:rPr>
        <w:tab/>
      </w:r>
      <w:r>
        <w:rPr>
          <w:noProof/>
          <w:lang w:eastAsia="zh-CN"/>
        </w:rPr>
        <w:t>Unwanted emissions</w:t>
      </w:r>
      <w:r>
        <w:rPr>
          <w:noProof/>
        </w:rPr>
        <w:tab/>
      </w:r>
      <w:r>
        <w:rPr>
          <w:noProof/>
        </w:rPr>
        <w:fldChar w:fldCharType="begin"/>
      </w:r>
      <w:r>
        <w:rPr>
          <w:noProof/>
        </w:rPr>
        <w:instrText xml:space="preserve"> PAGEREF _Toc233969794 \h </w:instrText>
      </w:r>
      <w:r>
        <w:rPr>
          <w:noProof/>
        </w:rPr>
      </w:r>
      <w:r>
        <w:rPr>
          <w:noProof/>
        </w:rPr>
        <w:fldChar w:fldCharType="separate"/>
      </w:r>
      <w:r>
        <w:rPr>
          <w:noProof/>
        </w:rPr>
        <w:t>29</w:t>
      </w:r>
      <w:r>
        <w:rPr>
          <w:noProof/>
        </w:rPr>
        <w:fldChar w:fldCharType="end"/>
      </w:r>
    </w:p>
    <w:p w14:paraId="1EC4F0C7" w14:textId="4D54C298"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6.6.1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_Toc233969795 \h </w:instrText>
      </w:r>
      <w:r>
        <w:rPr>
          <w:noProof/>
        </w:rPr>
      </w:r>
      <w:r>
        <w:rPr>
          <w:noProof/>
        </w:rPr>
        <w:fldChar w:fldCharType="separate"/>
      </w:r>
      <w:r>
        <w:rPr>
          <w:noProof/>
        </w:rPr>
        <w:t>29</w:t>
      </w:r>
      <w:r>
        <w:rPr>
          <w:noProof/>
        </w:rPr>
        <w:fldChar w:fldCharType="end"/>
      </w:r>
    </w:p>
    <w:p w14:paraId="0455B1CD" w14:textId="49E65D89"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6.6.2</w:t>
      </w:r>
      <w:r>
        <w:rPr>
          <w:rFonts w:asciiTheme="minorHAnsi" w:eastAsiaTheme="minorEastAsia" w:hAnsiTheme="minorHAnsi" w:cstheme="minorBidi"/>
          <w:noProof/>
          <w:kern w:val="2"/>
          <w:sz w:val="24"/>
          <w:szCs w:val="24"/>
          <w:lang w:eastAsia="ko-KR"/>
          <w14:ligatures w14:val="standardContextual"/>
        </w:rPr>
        <w:tab/>
      </w:r>
      <w:r>
        <w:rPr>
          <w:noProof/>
          <w:lang w:eastAsia="zh-CN"/>
        </w:rPr>
        <w:t>Occupied bandwidth</w:t>
      </w:r>
      <w:r>
        <w:rPr>
          <w:noProof/>
        </w:rPr>
        <w:tab/>
      </w:r>
      <w:r>
        <w:rPr>
          <w:noProof/>
        </w:rPr>
        <w:fldChar w:fldCharType="begin"/>
      </w:r>
      <w:r>
        <w:rPr>
          <w:noProof/>
        </w:rPr>
        <w:instrText xml:space="preserve"> PAGEREF _Toc233969796 \h </w:instrText>
      </w:r>
      <w:r>
        <w:rPr>
          <w:noProof/>
        </w:rPr>
      </w:r>
      <w:r>
        <w:rPr>
          <w:noProof/>
        </w:rPr>
        <w:fldChar w:fldCharType="separate"/>
      </w:r>
      <w:r>
        <w:rPr>
          <w:noProof/>
        </w:rPr>
        <w:t>29</w:t>
      </w:r>
      <w:r>
        <w:rPr>
          <w:noProof/>
        </w:rPr>
        <w:fldChar w:fldCharType="end"/>
      </w:r>
    </w:p>
    <w:p w14:paraId="6692BF17" w14:textId="6546BEF2"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_Toc233969797 \h </w:instrText>
      </w:r>
      <w:r>
        <w:rPr>
          <w:noProof/>
        </w:rPr>
      </w:r>
      <w:r>
        <w:rPr>
          <w:noProof/>
        </w:rPr>
        <w:fldChar w:fldCharType="separate"/>
      </w:r>
      <w:r>
        <w:rPr>
          <w:noProof/>
        </w:rPr>
        <w:t>29</w:t>
      </w:r>
      <w:r>
        <w:rPr>
          <w:noProof/>
        </w:rPr>
        <w:fldChar w:fldCharType="end"/>
      </w:r>
    </w:p>
    <w:p w14:paraId="26B9C959" w14:textId="4BB54005"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6.6.3</w:t>
      </w:r>
      <w:r>
        <w:rPr>
          <w:rFonts w:asciiTheme="minorHAnsi" w:eastAsiaTheme="minorEastAsia" w:hAnsiTheme="minorHAnsi" w:cstheme="minorBidi"/>
          <w:noProof/>
          <w:kern w:val="2"/>
          <w:sz w:val="24"/>
          <w:szCs w:val="24"/>
          <w:lang w:eastAsia="ko-KR"/>
          <w14:ligatures w14:val="standardContextual"/>
        </w:rPr>
        <w:tab/>
      </w:r>
      <w:r>
        <w:rPr>
          <w:noProof/>
          <w:lang w:eastAsia="zh-CN"/>
        </w:rPr>
        <w:t>Adjacent Channel Leakage Power Ratio</w:t>
      </w:r>
      <w:r>
        <w:rPr>
          <w:noProof/>
        </w:rPr>
        <w:tab/>
      </w:r>
      <w:r>
        <w:rPr>
          <w:noProof/>
        </w:rPr>
        <w:fldChar w:fldCharType="begin"/>
      </w:r>
      <w:r>
        <w:rPr>
          <w:noProof/>
        </w:rPr>
        <w:instrText xml:space="preserve"> PAGEREF _Toc233969798 \h </w:instrText>
      </w:r>
      <w:r>
        <w:rPr>
          <w:noProof/>
        </w:rPr>
      </w:r>
      <w:r>
        <w:rPr>
          <w:noProof/>
        </w:rPr>
        <w:fldChar w:fldCharType="separate"/>
      </w:r>
      <w:r>
        <w:rPr>
          <w:noProof/>
        </w:rPr>
        <w:t>29</w:t>
      </w:r>
      <w:r>
        <w:rPr>
          <w:noProof/>
        </w:rPr>
        <w:fldChar w:fldCharType="end"/>
      </w:r>
    </w:p>
    <w:p w14:paraId="406E15B4" w14:textId="76478918"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_Toc233969799 \h </w:instrText>
      </w:r>
      <w:r>
        <w:rPr>
          <w:noProof/>
        </w:rPr>
      </w:r>
      <w:r>
        <w:rPr>
          <w:noProof/>
        </w:rPr>
        <w:fldChar w:fldCharType="separate"/>
      </w:r>
      <w:r>
        <w:rPr>
          <w:noProof/>
        </w:rPr>
        <w:t>29</w:t>
      </w:r>
      <w:r>
        <w:rPr>
          <w:noProof/>
        </w:rPr>
        <w:fldChar w:fldCharType="end"/>
      </w:r>
    </w:p>
    <w:p w14:paraId="5A4360F9" w14:textId="4D1F6C95"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rPr>
        <w:t>6.6.3.2</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Minimum requirement</w:t>
      </w:r>
      <w:r>
        <w:rPr>
          <w:noProof/>
          <w:lang w:eastAsia="zh-CN"/>
        </w:rPr>
        <w:t xml:space="preserve"> </w:t>
      </w:r>
      <w:r>
        <w:rPr>
          <w:noProof/>
        </w:rPr>
        <w:t xml:space="preserve">for </w:t>
      </w:r>
      <w:r w:rsidRPr="00E03114">
        <w:rPr>
          <w:i/>
          <w:noProof/>
        </w:rPr>
        <w:t>SAN type 1-H</w:t>
      </w:r>
      <w:r>
        <w:rPr>
          <w:noProof/>
        </w:rPr>
        <w:tab/>
      </w:r>
      <w:r>
        <w:rPr>
          <w:noProof/>
        </w:rPr>
        <w:fldChar w:fldCharType="begin"/>
      </w:r>
      <w:r>
        <w:rPr>
          <w:noProof/>
        </w:rPr>
        <w:instrText xml:space="preserve"> PAGEREF _Toc233969800 \h </w:instrText>
      </w:r>
      <w:r>
        <w:rPr>
          <w:noProof/>
        </w:rPr>
      </w:r>
      <w:r>
        <w:rPr>
          <w:noProof/>
        </w:rPr>
        <w:fldChar w:fldCharType="separate"/>
      </w:r>
      <w:r>
        <w:rPr>
          <w:noProof/>
        </w:rPr>
        <w:t>29</w:t>
      </w:r>
      <w:r>
        <w:rPr>
          <w:noProof/>
        </w:rPr>
        <w:fldChar w:fldCharType="end"/>
      </w:r>
    </w:p>
    <w:p w14:paraId="65EC0E57" w14:textId="05B5ADC2"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6.6.4</w:t>
      </w:r>
      <w:r>
        <w:rPr>
          <w:rFonts w:asciiTheme="minorHAnsi" w:eastAsiaTheme="minorEastAsia" w:hAnsiTheme="minorHAnsi" w:cstheme="minorBidi"/>
          <w:noProof/>
          <w:kern w:val="2"/>
          <w:sz w:val="24"/>
          <w:szCs w:val="24"/>
          <w:lang w:eastAsia="ko-KR"/>
          <w14:ligatures w14:val="standardContextual"/>
        </w:rPr>
        <w:tab/>
      </w:r>
      <w:r>
        <w:rPr>
          <w:noProof/>
        </w:rPr>
        <w:t>Out-of-band emissions</w:t>
      </w:r>
      <w:r>
        <w:rPr>
          <w:noProof/>
        </w:rPr>
        <w:tab/>
      </w:r>
      <w:r>
        <w:rPr>
          <w:noProof/>
        </w:rPr>
        <w:fldChar w:fldCharType="begin"/>
      </w:r>
      <w:r>
        <w:rPr>
          <w:noProof/>
        </w:rPr>
        <w:instrText xml:space="preserve"> PAGEREF _Toc233969801 \h </w:instrText>
      </w:r>
      <w:r>
        <w:rPr>
          <w:noProof/>
        </w:rPr>
      </w:r>
      <w:r>
        <w:rPr>
          <w:noProof/>
        </w:rPr>
        <w:fldChar w:fldCharType="separate"/>
      </w:r>
      <w:r>
        <w:rPr>
          <w:noProof/>
        </w:rPr>
        <w:t>30</w:t>
      </w:r>
      <w:r>
        <w:rPr>
          <w:noProof/>
        </w:rPr>
        <w:fldChar w:fldCharType="end"/>
      </w:r>
    </w:p>
    <w:p w14:paraId="2BEF104D" w14:textId="5D1C1B40"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6.6.4.1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_Toc233969802 \h </w:instrText>
      </w:r>
      <w:r>
        <w:rPr>
          <w:noProof/>
        </w:rPr>
      </w:r>
      <w:r>
        <w:rPr>
          <w:noProof/>
        </w:rPr>
        <w:fldChar w:fldCharType="separate"/>
      </w:r>
      <w:r>
        <w:rPr>
          <w:noProof/>
        </w:rPr>
        <w:t>30</w:t>
      </w:r>
      <w:r>
        <w:rPr>
          <w:noProof/>
        </w:rPr>
        <w:fldChar w:fldCharType="end"/>
      </w:r>
    </w:p>
    <w:p w14:paraId="0D5114A5" w14:textId="47C99AD8"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rPr>
        <w:t>6.6.4.2</w:t>
      </w:r>
      <w:r>
        <w:rPr>
          <w:rFonts w:asciiTheme="minorHAnsi" w:eastAsiaTheme="minorEastAsia" w:hAnsiTheme="minorHAnsi" w:cstheme="minorBidi"/>
          <w:noProof/>
          <w:kern w:val="2"/>
          <w:sz w:val="24"/>
          <w:szCs w:val="24"/>
          <w:lang w:eastAsia="ko-KR"/>
          <w14:ligatures w14:val="standardContextual"/>
        </w:rPr>
        <w:tab/>
      </w:r>
      <w:r w:rsidRPr="00E03114">
        <w:rPr>
          <w:i/>
          <w:iCs/>
          <w:noProof/>
        </w:rPr>
        <w:t>Basic limits</w:t>
      </w:r>
      <w:r>
        <w:rPr>
          <w:noProof/>
        </w:rPr>
        <w:tab/>
      </w:r>
      <w:r>
        <w:rPr>
          <w:noProof/>
        </w:rPr>
        <w:fldChar w:fldCharType="begin"/>
      </w:r>
      <w:r>
        <w:rPr>
          <w:noProof/>
        </w:rPr>
        <w:instrText xml:space="preserve"> PAGEREF _Toc233969803 \h </w:instrText>
      </w:r>
      <w:r>
        <w:rPr>
          <w:noProof/>
        </w:rPr>
      </w:r>
      <w:r>
        <w:rPr>
          <w:noProof/>
        </w:rPr>
        <w:fldChar w:fldCharType="separate"/>
      </w:r>
      <w:r>
        <w:rPr>
          <w:noProof/>
        </w:rPr>
        <w:t>31</w:t>
      </w:r>
      <w:r>
        <w:rPr>
          <w:noProof/>
        </w:rPr>
        <w:fldChar w:fldCharType="end"/>
      </w:r>
    </w:p>
    <w:p w14:paraId="7A91BA08" w14:textId="4CE5B272"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rPr>
        <w:t>6.6.4.3</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requirements for </w:t>
      </w:r>
      <w:r w:rsidRPr="00E03114">
        <w:rPr>
          <w:i/>
          <w:noProof/>
        </w:rPr>
        <w:t>SAN type 1-H</w:t>
      </w:r>
      <w:r>
        <w:rPr>
          <w:noProof/>
        </w:rPr>
        <w:tab/>
      </w:r>
      <w:r>
        <w:rPr>
          <w:noProof/>
        </w:rPr>
        <w:fldChar w:fldCharType="begin"/>
      </w:r>
      <w:r>
        <w:rPr>
          <w:noProof/>
        </w:rPr>
        <w:instrText xml:space="preserve"> PAGEREF _Toc233969804 \h </w:instrText>
      </w:r>
      <w:r>
        <w:rPr>
          <w:noProof/>
        </w:rPr>
      </w:r>
      <w:r>
        <w:rPr>
          <w:noProof/>
        </w:rPr>
        <w:fldChar w:fldCharType="separate"/>
      </w:r>
      <w:r>
        <w:rPr>
          <w:noProof/>
        </w:rPr>
        <w:t>31</w:t>
      </w:r>
      <w:r>
        <w:rPr>
          <w:noProof/>
        </w:rPr>
        <w:fldChar w:fldCharType="end"/>
      </w:r>
    </w:p>
    <w:p w14:paraId="439AB8AC" w14:textId="29DCBCA8"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6.6.5</w:t>
      </w:r>
      <w:r>
        <w:rPr>
          <w:rFonts w:asciiTheme="minorHAnsi" w:eastAsiaTheme="minorEastAsia" w:hAnsiTheme="minorHAnsi" w:cstheme="minorBidi"/>
          <w:noProof/>
          <w:kern w:val="2"/>
          <w:sz w:val="24"/>
          <w:szCs w:val="24"/>
          <w:lang w:eastAsia="ko-KR"/>
          <w14:ligatures w14:val="standardContextual"/>
        </w:rPr>
        <w:tab/>
      </w:r>
      <w:r>
        <w:rPr>
          <w:noProof/>
          <w:lang w:eastAsia="zh-CN"/>
        </w:rPr>
        <w:t>Transmitter spurious emissions</w:t>
      </w:r>
      <w:r>
        <w:rPr>
          <w:noProof/>
        </w:rPr>
        <w:tab/>
      </w:r>
      <w:r>
        <w:rPr>
          <w:noProof/>
        </w:rPr>
        <w:fldChar w:fldCharType="begin"/>
      </w:r>
      <w:r>
        <w:rPr>
          <w:noProof/>
        </w:rPr>
        <w:instrText xml:space="preserve"> PAGEREF _Toc233969805 \h </w:instrText>
      </w:r>
      <w:r>
        <w:rPr>
          <w:noProof/>
        </w:rPr>
      </w:r>
      <w:r>
        <w:rPr>
          <w:noProof/>
        </w:rPr>
        <w:fldChar w:fldCharType="separate"/>
      </w:r>
      <w:r>
        <w:rPr>
          <w:noProof/>
        </w:rPr>
        <w:t>31</w:t>
      </w:r>
      <w:r>
        <w:rPr>
          <w:noProof/>
        </w:rPr>
        <w:fldChar w:fldCharType="end"/>
      </w:r>
    </w:p>
    <w:p w14:paraId="21AB6A64" w14:textId="33FB7DD5"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_Toc233969806 \h </w:instrText>
      </w:r>
      <w:r>
        <w:rPr>
          <w:noProof/>
        </w:rPr>
      </w:r>
      <w:r>
        <w:rPr>
          <w:noProof/>
        </w:rPr>
        <w:fldChar w:fldCharType="separate"/>
      </w:r>
      <w:r>
        <w:rPr>
          <w:noProof/>
        </w:rPr>
        <w:t>31</w:t>
      </w:r>
      <w:r>
        <w:rPr>
          <w:noProof/>
        </w:rPr>
        <w:fldChar w:fldCharType="end"/>
      </w:r>
    </w:p>
    <w:p w14:paraId="481D31E1" w14:textId="5F93FDA9"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6.6.5.2</w:t>
      </w:r>
      <w:r>
        <w:rPr>
          <w:rFonts w:asciiTheme="minorHAnsi" w:eastAsiaTheme="minorEastAsia" w:hAnsiTheme="minorHAnsi" w:cstheme="minorBidi"/>
          <w:noProof/>
          <w:kern w:val="2"/>
          <w:sz w:val="24"/>
          <w:szCs w:val="24"/>
          <w:lang w:eastAsia="ko-KR"/>
          <w14:ligatures w14:val="standardContextual"/>
        </w:rPr>
        <w:tab/>
      </w:r>
      <w:r>
        <w:rPr>
          <w:noProof/>
          <w:lang w:eastAsia="zh-CN"/>
        </w:rPr>
        <w:t>Basic Limits</w:t>
      </w:r>
      <w:r>
        <w:rPr>
          <w:noProof/>
        </w:rPr>
        <w:tab/>
      </w:r>
      <w:r>
        <w:rPr>
          <w:noProof/>
        </w:rPr>
        <w:fldChar w:fldCharType="begin"/>
      </w:r>
      <w:r>
        <w:rPr>
          <w:noProof/>
        </w:rPr>
        <w:instrText xml:space="preserve"> PAGEREF _Toc233969807 \h </w:instrText>
      </w:r>
      <w:r>
        <w:rPr>
          <w:noProof/>
        </w:rPr>
      </w:r>
      <w:r>
        <w:rPr>
          <w:noProof/>
        </w:rPr>
        <w:fldChar w:fldCharType="separate"/>
      </w:r>
      <w:r>
        <w:rPr>
          <w:noProof/>
        </w:rPr>
        <w:t>32</w:t>
      </w:r>
      <w:r>
        <w:rPr>
          <w:noProof/>
        </w:rPr>
        <w:fldChar w:fldCharType="end"/>
      </w:r>
    </w:p>
    <w:p w14:paraId="230F5D61" w14:textId="32FBA934"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 transmitter spurious emissions requirements</w:t>
      </w:r>
      <w:r>
        <w:rPr>
          <w:noProof/>
        </w:rPr>
        <w:tab/>
      </w:r>
      <w:r>
        <w:rPr>
          <w:noProof/>
        </w:rPr>
        <w:fldChar w:fldCharType="begin"/>
      </w:r>
      <w:r>
        <w:rPr>
          <w:noProof/>
        </w:rPr>
        <w:instrText xml:space="preserve"> PAGEREF _Toc233969808 \h </w:instrText>
      </w:r>
      <w:r>
        <w:rPr>
          <w:noProof/>
        </w:rPr>
      </w:r>
      <w:r>
        <w:rPr>
          <w:noProof/>
        </w:rPr>
        <w:fldChar w:fldCharType="separate"/>
      </w:r>
      <w:r>
        <w:rPr>
          <w:noProof/>
        </w:rPr>
        <w:t>32</w:t>
      </w:r>
      <w:r>
        <w:rPr>
          <w:noProof/>
        </w:rPr>
        <w:fldChar w:fldCharType="end"/>
      </w:r>
    </w:p>
    <w:p w14:paraId="1F7E2782" w14:textId="6929E176"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6.6.5.2.2</w:t>
      </w:r>
      <w:r>
        <w:rPr>
          <w:rFonts w:asciiTheme="minorHAnsi" w:eastAsiaTheme="minorEastAsia" w:hAnsiTheme="minorHAnsi" w:cstheme="minorBidi"/>
          <w:noProof/>
          <w:kern w:val="2"/>
          <w:sz w:val="24"/>
          <w:szCs w:val="24"/>
          <w:lang w:eastAsia="ko-KR"/>
          <w14:ligatures w14:val="standardContextual"/>
        </w:rPr>
        <w:tab/>
      </w:r>
      <w:r>
        <w:rPr>
          <w:noProof/>
          <w:lang w:eastAsia="zh-CN"/>
        </w:rPr>
        <w:t>Protection of the own Satellite Access Node receiver</w:t>
      </w:r>
      <w:r>
        <w:rPr>
          <w:noProof/>
        </w:rPr>
        <w:tab/>
      </w:r>
      <w:r>
        <w:rPr>
          <w:noProof/>
        </w:rPr>
        <w:fldChar w:fldCharType="begin"/>
      </w:r>
      <w:r>
        <w:rPr>
          <w:noProof/>
        </w:rPr>
        <w:instrText xml:space="preserve"> PAGEREF _Toc233969809 \h </w:instrText>
      </w:r>
      <w:r>
        <w:rPr>
          <w:noProof/>
        </w:rPr>
      </w:r>
      <w:r>
        <w:rPr>
          <w:noProof/>
        </w:rPr>
        <w:fldChar w:fldCharType="separate"/>
      </w:r>
      <w:r>
        <w:rPr>
          <w:noProof/>
        </w:rPr>
        <w:t>32</w:t>
      </w:r>
      <w:r>
        <w:rPr>
          <w:noProof/>
        </w:rPr>
        <w:fldChar w:fldCharType="end"/>
      </w:r>
    </w:p>
    <w:p w14:paraId="45BE74D4" w14:textId="5CE91A55"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6.6.5.2.3</w:t>
      </w:r>
      <w:r>
        <w:rPr>
          <w:rFonts w:asciiTheme="minorHAnsi" w:eastAsiaTheme="minorEastAsia" w:hAnsiTheme="minorHAnsi" w:cstheme="minorBidi"/>
          <w:noProof/>
          <w:kern w:val="2"/>
          <w:sz w:val="24"/>
          <w:szCs w:val="24"/>
          <w:lang w:eastAsia="ko-KR"/>
          <w14:ligatures w14:val="standardContextual"/>
        </w:rPr>
        <w:tab/>
      </w:r>
      <w:r>
        <w:rPr>
          <w:noProof/>
        </w:rPr>
        <w:t>Additional spurious emissions requirements</w:t>
      </w:r>
      <w:r>
        <w:rPr>
          <w:noProof/>
        </w:rPr>
        <w:tab/>
      </w:r>
      <w:r>
        <w:rPr>
          <w:noProof/>
        </w:rPr>
        <w:fldChar w:fldCharType="begin"/>
      </w:r>
      <w:r>
        <w:rPr>
          <w:noProof/>
        </w:rPr>
        <w:instrText xml:space="preserve"> PAGEREF _Toc233969810 \h </w:instrText>
      </w:r>
      <w:r>
        <w:rPr>
          <w:noProof/>
        </w:rPr>
      </w:r>
      <w:r>
        <w:rPr>
          <w:noProof/>
        </w:rPr>
        <w:fldChar w:fldCharType="separate"/>
      </w:r>
      <w:r>
        <w:rPr>
          <w:noProof/>
        </w:rPr>
        <w:t>32</w:t>
      </w:r>
      <w:r>
        <w:rPr>
          <w:noProof/>
        </w:rPr>
        <w:fldChar w:fldCharType="end"/>
      </w:r>
    </w:p>
    <w:p w14:paraId="3694B13F" w14:textId="34E31EFE"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6.6.5.3</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Minimum requirements</w:t>
      </w:r>
      <w:r>
        <w:rPr>
          <w:noProof/>
          <w:lang w:eastAsia="zh-CN"/>
        </w:rPr>
        <w:t xml:space="preserve"> </w:t>
      </w:r>
      <w:r>
        <w:rPr>
          <w:noProof/>
        </w:rPr>
        <w:t xml:space="preserve">for </w:t>
      </w:r>
      <w:r w:rsidRPr="00E03114">
        <w:rPr>
          <w:i/>
          <w:noProof/>
        </w:rPr>
        <w:t>SAN type 1-H</w:t>
      </w:r>
      <w:r>
        <w:rPr>
          <w:noProof/>
        </w:rPr>
        <w:tab/>
      </w:r>
      <w:r>
        <w:rPr>
          <w:noProof/>
        </w:rPr>
        <w:fldChar w:fldCharType="begin"/>
      </w:r>
      <w:r>
        <w:rPr>
          <w:noProof/>
        </w:rPr>
        <w:instrText xml:space="preserve"> PAGEREF _Toc233969811 \h </w:instrText>
      </w:r>
      <w:r>
        <w:rPr>
          <w:noProof/>
        </w:rPr>
      </w:r>
      <w:r>
        <w:rPr>
          <w:noProof/>
        </w:rPr>
        <w:fldChar w:fldCharType="separate"/>
      </w:r>
      <w:r>
        <w:rPr>
          <w:noProof/>
        </w:rPr>
        <w:t>32</w:t>
      </w:r>
      <w:r>
        <w:rPr>
          <w:noProof/>
        </w:rPr>
        <w:fldChar w:fldCharType="end"/>
      </w:r>
    </w:p>
    <w:p w14:paraId="01609BA0" w14:textId="21CD2E50"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6.7</w:t>
      </w:r>
      <w:r>
        <w:rPr>
          <w:rFonts w:asciiTheme="minorHAnsi" w:eastAsiaTheme="minorEastAsia" w:hAnsiTheme="minorHAnsi" w:cstheme="minorBidi"/>
          <w:noProof/>
          <w:kern w:val="2"/>
          <w:sz w:val="24"/>
          <w:szCs w:val="24"/>
          <w:lang w:eastAsia="ko-KR"/>
          <w14:ligatures w14:val="standardContextual"/>
        </w:rPr>
        <w:tab/>
      </w:r>
      <w:r>
        <w:rPr>
          <w:noProof/>
          <w:lang w:eastAsia="zh-CN"/>
        </w:rPr>
        <w:t>Transmitter intermodulation</w:t>
      </w:r>
      <w:r>
        <w:rPr>
          <w:noProof/>
        </w:rPr>
        <w:tab/>
      </w:r>
      <w:r>
        <w:rPr>
          <w:noProof/>
        </w:rPr>
        <w:fldChar w:fldCharType="begin"/>
      </w:r>
      <w:r>
        <w:rPr>
          <w:noProof/>
        </w:rPr>
        <w:instrText xml:space="preserve"> PAGEREF _Toc233969812 \h </w:instrText>
      </w:r>
      <w:r>
        <w:rPr>
          <w:noProof/>
        </w:rPr>
      </w:r>
      <w:r>
        <w:rPr>
          <w:noProof/>
        </w:rPr>
        <w:fldChar w:fldCharType="separate"/>
      </w:r>
      <w:r>
        <w:rPr>
          <w:noProof/>
        </w:rPr>
        <w:t>32</w:t>
      </w:r>
      <w:r>
        <w:rPr>
          <w:noProof/>
        </w:rPr>
        <w:fldChar w:fldCharType="end"/>
      </w:r>
    </w:p>
    <w:p w14:paraId="723F0584" w14:textId="74E3C6D1"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t>7</w:t>
      </w:r>
      <w:r>
        <w:rPr>
          <w:rFonts w:asciiTheme="minorHAnsi" w:eastAsiaTheme="minorEastAsia" w:hAnsiTheme="minorHAnsi" w:cstheme="minorBidi"/>
          <w:noProof/>
          <w:kern w:val="2"/>
          <w:sz w:val="24"/>
          <w:szCs w:val="24"/>
          <w:lang w:eastAsia="ko-KR"/>
          <w14:ligatures w14:val="standardContextual"/>
        </w:rPr>
        <w:tab/>
      </w:r>
      <w:r>
        <w:rPr>
          <w:noProof/>
          <w:lang w:eastAsia="zh-CN"/>
        </w:rPr>
        <w:t>Conducted receiver characteristics</w:t>
      </w:r>
      <w:r>
        <w:rPr>
          <w:noProof/>
        </w:rPr>
        <w:tab/>
      </w:r>
      <w:r>
        <w:rPr>
          <w:noProof/>
        </w:rPr>
        <w:fldChar w:fldCharType="begin"/>
      </w:r>
      <w:r>
        <w:rPr>
          <w:noProof/>
        </w:rPr>
        <w:instrText xml:space="preserve"> PAGEREF _Toc233969813 \h </w:instrText>
      </w:r>
      <w:r>
        <w:rPr>
          <w:noProof/>
        </w:rPr>
      </w:r>
      <w:r>
        <w:rPr>
          <w:noProof/>
        </w:rPr>
        <w:fldChar w:fldCharType="separate"/>
      </w:r>
      <w:r>
        <w:rPr>
          <w:noProof/>
        </w:rPr>
        <w:t>32</w:t>
      </w:r>
      <w:r>
        <w:rPr>
          <w:noProof/>
        </w:rPr>
        <w:fldChar w:fldCharType="end"/>
      </w:r>
    </w:p>
    <w:p w14:paraId="76C3823A" w14:textId="396FF752"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7.1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_Toc233969814 \h </w:instrText>
      </w:r>
      <w:r>
        <w:rPr>
          <w:noProof/>
        </w:rPr>
      </w:r>
      <w:r>
        <w:rPr>
          <w:noProof/>
        </w:rPr>
        <w:fldChar w:fldCharType="separate"/>
      </w:r>
      <w:r>
        <w:rPr>
          <w:noProof/>
        </w:rPr>
        <w:t>32</w:t>
      </w:r>
      <w:r>
        <w:rPr>
          <w:noProof/>
        </w:rPr>
        <w:fldChar w:fldCharType="end"/>
      </w:r>
    </w:p>
    <w:p w14:paraId="4567D864" w14:textId="38EAC19A"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7.2</w:t>
      </w:r>
      <w:r>
        <w:rPr>
          <w:rFonts w:asciiTheme="minorHAnsi" w:eastAsiaTheme="minorEastAsia" w:hAnsiTheme="minorHAnsi" w:cstheme="minorBidi"/>
          <w:noProof/>
          <w:kern w:val="2"/>
          <w:sz w:val="24"/>
          <w:szCs w:val="24"/>
          <w:lang w:eastAsia="ko-KR"/>
          <w14:ligatures w14:val="standardContextual"/>
        </w:rPr>
        <w:tab/>
      </w:r>
      <w:r w:rsidRPr="00E03114">
        <w:rPr>
          <w:noProof/>
          <w:lang w:val="en-US" w:eastAsia="zh-CN"/>
        </w:rPr>
        <w:t>Reference sensitivity level</w:t>
      </w:r>
      <w:r>
        <w:rPr>
          <w:noProof/>
        </w:rPr>
        <w:tab/>
      </w:r>
      <w:r>
        <w:rPr>
          <w:noProof/>
        </w:rPr>
        <w:fldChar w:fldCharType="begin"/>
      </w:r>
      <w:r>
        <w:rPr>
          <w:noProof/>
        </w:rPr>
        <w:instrText xml:space="preserve"> PAGEREF _Toc233969815 \h </w:instrText>
      </w:r>
      <w:r>
        <w:rPr>
          <w:noProof/>
        </w:rPr>
      </w:r>
      <w:r>
        <w:rPr>
          <w:noProof/>
        </w:rPr>
        <w:fldChar w:fldCharType="separate"/>
      </w:r>
      <w:r>
        <w:rPr>
          <w:noProof/>
        </w:rPr>
        <w:t>33</w:t>
      </w:r>
      <w:r>
        <w:rPr>
          <w:noProof/>
        </w:rPr>
        <w:fldChar w:fldCharType="end"/>
      </w:r>
    </w:p>
    <w:p w14:paraId="3BE54EC4" w14:textId="4B3A7DF1"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_Toc233969816 \h </w:instrText>
      </w:r>
      <w:r>
        <w:rPr>
          <w:noProof/>
        </w:rPr>
      </w:r>
      <w:r>
        <w:rPr>
          <w:noProof/>
        </w:rPr>
        <w:fldChar w:fldCharType="separate"/>
      </w:r>
      <w:r>
        <w:rPr>
          <w:noProof/>
        </w:rPr>
        <w:t>33</w:t>
      </w:r>
      <w:r>
        <w:rPr>
          <w:noProof/>
        </w:rPr>
        <w:fldChar w:fldCharType="end"/>
      </w:r>
    </w:p>
    <w:p w14:paraId="670B9842" w14:textId="44B037E3"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Minimum requirements for </w:t>
      </w:r>
      <w:r w:rsidRPr="00E03114">
        <w:rPr>
          <w:i/>
          <w:noProof/>
        </w:rPr>
        <w:t>SAN type 1-H</w:t>
      </w:r>
      <w:r>
        <w:rPr>
          <w:noProof/>
        </w:rPr>
        <w:tab/>
      </w:r>
      <w:r>
        <w:rPr>
          <w:noProof/>
        </w:rPr>
        <w:fldChar w:fldCharType="begin"/>
      </w:r>
      <w:r>
        <w:rPr>
          <w:noProof/>
        </w:rPr>
        <w:instrText xml:space="preserve"> PAGEREF _Toc233969817 \h </w:instrText>
      </w:r>
      <w:r>
        <w:rPr>
          <w:noProof/>
        </w:rPr>
      </w:r>
      <w:r>
        <w:rPr>
          <w:noProof/>
        </w:rPr>
        <w:fldChar w:fldCharType="separate"/>
      </w:r>
      <w:r>
        <w:rPr>
          <w:noProof/>
        </w:rPr>
        <w:t>33</w:t>
      </w:r>
      <w:r>
        <w:rPr>
          <w:noProof/>
        </w:rPr>
        <w:fldChar w:fldCharType="end"/>
      </w:r>
    </w:p>
    <w:p w14:paraId="42DCFAC3" w14:textId="7DD8D039"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7.3</w:t>
      </w:r>
      <w:r>
        <w:rPr>
          <w:rFonts w:asciiTheme="minorHAnsi" w:eastAsiaTheme="minorEastAsia" w:hAnsiTheme="minorHAnsi" w:cstheme="minorBidi"/>
          <w:noProof/>
          <w:kern w:val="2"/>
          <w:sz w:val="24"/>
          <w:szCs w:val="24"/>
          <w:lang w:eastAsia="ko-KR"/>
          <w14:ligatures w14:val="standardContextual"/>
        </w:rPr>
        <w:tab/>
      </w:r>
      <w:r w:rsidRPr="00E03114">
        <w:rPr>
          <w:noProof/>
          <w:lang w:val="en-US" w:eastAsia="zh-CN"/>
        </w:rPr>
        <w:t>Dynamic range</w:t>
      </w:r>
      <w:r>
        <w:rPr>
          <w:noProof/>
        </w:rPr>
        <w:tab/>
      </w:r>
      <w:r>
        <w:rPr>
          <w:noProof/>
        </w:rPr>
        <w:fldChar w:fldCharType="begin"/>
      </w:r>
      <w:r>
        <w:rPr>
          <w:noProof/>
        </w:rPr>
        <w:instrText xml:space="preserve"> PAGEREF _Toc233969818 \h </w:instrText>
      </w:r>
      <w:r>
        <w:rPr>
          <w:noProof/>
        </w:rPr>
      </w:r>
      <w:r>
        <w:rPr>
          <w:noProof/>
        </w:rPr>
        <w:fldChar w:fldCharType="separate"/>
      </w:r>
      <w:r>
        <w:rPr>
          <w:noProof/>
        </w:rPr>
        <w:t>34</w:t>
      </w:r>
      <w:r>
        <w:rPr>
          <w:noProof/>
        </w:rPr>
        <w:fldChar w:fldCharType="end"/>
      </w:r>
    </w:p>
    <w:p w14:paraId="328CDC10" w14:textId="34EB52BC"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_Toc233969819 \h </w:instrText>
      </w:r>
      <w:r>
        <w:rPr>
          <w:noProof/>
        </w:rPr>
      </w:r>
      <w:r>
        <w:rPr>
          <w:noProof/>
        </w:rPr>
        <w:fldChar w:fldCharType="separate"/>
      </w:r>
      <w:r>
        <w:rPr>
          <w:noProof/>
        </w:rPr>
        <w:t>34</w:t>
      </w:r>
      <w:r>
        <w:rPr>
          <w:noProof/>
        </w:rPr>
        <w:fldChar w:fldCharType="end"/>
      </w:r>
    </w:p>
    <w:p w14:paraId="60E327C1" w14:textId="05925E3F"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7.3.2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Minimum requirements for </w:t>
      </w:r>
      <w:r w:rsidRPr="00E03114">
        <w:rPr>
          <w:i/>
          <w:noProof/>
        </w:rPr>
        <w:t>SAN type 1-H</w:t>
      </w:r>
      <w:r>
        <w:rPr>
          <w:noProof/>
        </w:rPr>
        <w:tab/>
      </w:r>
      <w:r>
        <w:rPr>
          <w:noProof/>
        </w:rPr>
        <w:fldChar w:fldCharType="begin"/>
      </w:r>
      <w:r>
        <w:rPr>
          <w:noProof/>
        </w:rPr>
        <w:instrText xml:space="preserve"> PAGEREF _Toc233969820 \h </w:instrText>
      </w:r>
      <w:r>
        <w:rPr>
          <w:noProof/>
        </w:rPr>
      </w:r>
      <w:r>
        <w:rPr>
          <w:noProof/>
        </w:rPr>
        <w:fldChar w:fldCharType="separate"/>
      </w:r>
      <w:r>
        <w:rPr>
          <w:noProof/>
        </w:rPr>
        <w:t>34</w:t>
      </w:r>
      <w:r>
        <w:rPr>
          <w:noProof/>
        </w:rPr>
        <w:fldChar w:fldCharType="end"/>
      </w:r>
    </w:p>
    <w:p w14:paraId="0578FE12" w14:textId="4F5F05F8"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7.4</w:t>
      </w:r>
      <w:r>
        <w:rPr>
          <w:rFonts w:asciiTheme="minorHAnsi" w:eastAsiaTheme="minorEastAsia" w:hAnsiTheme="minorHAnsi" w:cstheme="minorBidi"/>
          <w:noProof/>
          <w:kern w:val="2"/>
          <w:sz w:val="24"/>
          <w:szCs w:val="24"/>
          <w:lang w:eastAsia="ko-KR"/>
          <w14:ligatures w14:val="standardContextual"/>
        </w:rPr>
        <w:tab/>
      </w:r>
      <w:r w:rsidRPr="00E03114">
        <w:rPr>
          <w:noProof/>
          <w:lang w:val="en-US" w:eastAsia="zh-CN"/>
        </w:rPr>
        <w:t>In-band selectivity and blocking</w:t>
      </w:r>
      <w:r>
        <w:rPr>
          <w:noProof/>
        </w:rPr>
        <w:tab/>
      </w:r>
      <w:r>
        <w:rPr>
          <w:noProof/>
        </w:rPr>
        <w:fldChar w:fldCharType="begin"/>
      </w:r>
      <w:r>
        <w:rPr>
          <w:noProof/>
        </w:rPr>
        <w:instrText xml:space="preserve"> PAGEREF _Toc233969821 \h </w:instrText>
      </w:r>
      <w:r>
        <w:rPr>
          <w:noProof/>
        </w:rPr>
      </w:r>
      <w:r>
        <w:rPr>
          <w:noProof/>
        </w:rPr>
        <w:fldChar w:fldCharType="separate"/>
      </w:r>
      <w:r>
        <w:rPr>
          <w:noProof/>
        </w:rPr>
        <w:t>35</w:t>
      </w:r>
      <w:r>
        <w:rPr>
          <w:noProof/>
        </w:rPr>
        <w:fldChar w:fldCharType="end"/>
      </w:r>
    </w:p>
    <w:p w14:paraId="0DB79BAF" w14:textId="1EF3C5A6"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7.4.1</w:t>
      </w:r>
      <w:r>
        <w:rPr>
          <w:rFonts w:asciiTheme="minorHAnsi" w:eastAsiaTheme="minorEastAsia" w:hAnsiTheme="minorHAnsi" w:cstheme="minorBidi"/>
          <w:noProof/>
          <w:kern w:val="2"/>
          <w:sz w:val="24"/>
          <w:szCs w:val="24"/>
          <w:lang w:eastAsia="ko-KR"/>
          <w14:ligatures w14:val="standardContextual"/>
        </w:rPr>
        <w:tab/>
      </w:r>
      <w:r>
        <w:rPr>
          <w:noProof/>
          <w:lang w:eastAsia="zh-CN"/>
        </w:rPr>
        <w:t>Adjacent Channel Selectivity (ACS)</w:t>
      </w:r>
      <w:r>
        <w:rPr>
          <w:noProof/>
        </w:rPr>
        <w:tab/>
      </w:r>
      <w:r>
        <w:rPr>
          <w:noProof/>
        </w:rPr>
        <w:fldChar w:fldCharType="begin"/>
      </w:r>
      <w:r>
        <w:rPr>
          <w:noProof/>
        </w:rPr>
        <w:instrText xml:space="preserve"> PAGEREF _Toc233969822 \h </w:instrText>
      </w:r>
      <w:r>
        <w:rPr>
          <w:noProof/>
        </w:rPr>
      </w:r>
      <w:r>
        <w:rPr>
          <w:noProof/>
        </w:rPr>
        <w:fldChar w:fldCharType="separate"/>
      </w:r>
      <w:r>
        <w:rPr>
          <w:noProof/>
        </w:rPr>
        <w:t>35</w:t>
      </w:r>
      <w:r>
        <w:rPr>
          <w:noProof/>
        </w:rPr>
        <w:fldChar w:fldCharType="end"/>
      </w:r>
    </w:p>
    <w:p w14:paraId="57DC4351" w14:textId="5084AFC5"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7.4.1.1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_Toc233969823 \h </w:instrText>
      </w:r>
      <w:r>
        <w:rPr>
          <w:noProof/>
        </w:rPr>
      </w:r>
      <w:r>
        <w:rPr>
          <w:noProof/>
        </w:rPr>
        <w:fldChar w:fldCharType="separate"/>
      </w:r>
      <w:r>
        <w:rPr>
          <w:noProof/>
        </w:rPr>
        <w:t>35</w:t>
      </w:r>
      <w:r>
        <w:rPr>
          <w:noProof/>
        </w:rPr>
        <w:fldChar w:fldCharType="end"/>
      </w:r>
    </w:p>
    <w:p w14:paraId="380F63DA" w14:textId="03CCFC82"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7.4.1.2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Minimum requirements for </w:t>
      </w:r>
      <w:r w:rsidRPr="00E03114">
        <w:rPr>
          <w:i/>
          <w:noProof/>
        </w:rPr>
        <w:t>SAN type 1-H</w:t>
      </w:r>
      <w:r>
        <w:rPr>
          <w:noProof/>
        </w:rPr>
        <w:tab/>
      </w:r>
      <w:r>
        <w:rPr>
          <w:noProof/>
        </w:rPr>
        <w:fldChar w:fldCharType="begin"/>
      </w:r>
      <w:r>
        <w:rPr>
          <w:noProof/>
        </w:rPr>
        <w:instrText xml:space="preserve"> PAGEREF _Toc233969824 \h </w:instrText>
      </w:r>
      <w:r>
        <w:rPr>
          <w:noProof/>
        </w:rPr>
      </w:r>
      <w:r>
        <w:rPr>
          <w:noProof/>
        </w:rPr>
        <w:fldChar w:fldCharType="separate"/>
      </w:r>
      <w:r>
        <w:rPr>
          <w:noProof/>
        </w:rPr>
        <w:t>35</w:t>
      </w:r>
      <w:r>
        <w:rPr>
          <w:noProof/>
        </w:rPr>
        <w:fldChar w:fldCharType="end"/>
      </w:r>
    </w:p>
    <w:p w14:paraId="41766B7A" w14:textId="1048F87C"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7.4.2</w:t>
      </w:r>
      <w:r>
        <w:rPr>
          <w:rFonts w:asciiTheme="minorHAnsi" w:eastAsiaTheme="minorEastAsia" w:hAnsiTheme="minorHAnsi" w:cstheme="minorBidi"/>
          <w:noProof/>
          <w:kern w:val="2"/>
          <w:sz w:val="24"/>
          <w:szCs w:val="24"/>
          <w:lang w:eastAsia="ko-KR"/>
          <w14:ligatures w14:val="standardContextual"/>
        </w:rPr>
        <w:tab/>
      </w:r>
      <w:r>
        <w:rPr>
          <w:noProof/>
          <w:lang w:eastAsia="zh-CN"/>
        </w:rPr>
        <w:t>In-band blocking</w:t>
      </w:r>
      <w:r>
        <w:rPr>
          <w:noProof/>
        </w:rPr>
        <w:tab/>
      </w:r>
      <w:r>
        <w:rPr>
          <w:noProof/>
        </w:rPr>
        <w:fldChar w:fldCharType="begin"/>
      </w:r>
      <w:r>
        <w:rPr>
          <w:noProof/>
        </w:rPr>
        <w:instrText xml:space="preserve"> PAGEREF _Toc233969825 \h </w:instrText>
      </w:r>
      <w:r>
        <w:rPr>
          <w:noProof/>
        </w:rPr>
      </w:r>
      <w:r>
        <w:rPr>
          <w:noProof/>
        </w:rPr>
        <w:fldChar w:fldCharType="separate"/>
      </w:r>
      <w:r>
        <w:rPr>
          <w:noProof/>
        </w:rPr>
        <w:t>36</w:t>
      </w:r>
      <w:r>
        <w:rPr>
          <w:noProof/>
        </w:rPr>
        <w:fldChar w:fldCharType="end"/>
      </w:r>
    </w:p>
    <w:p w14:paraId="7705F385" w14:textId="49321621"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7.5</w:t>
      </w:r>
      <w:r>
        <w:rPr>
          <w:rFonts w:asciiTheme="minorHAnsi" w:eastAsiaTheme="minorEastAsia" w:hAnsiTheme="minorHAnsi" w:cstheme="minorBidi"/>
          <w:noProof/>
          <w:kern w:val="2"/>
          <w:sz w:val="24"/>
          <w:szCs w:val="24"/>
          <w:lang w:eastAsia="ko-KR"/>
          <w14:ligatures w14:val="standardContextual"/>
        </w:rPr>
        <w:tab/>
      </w:r>
      <w:r w:rsidRPr="00E03114">
        <w:rPr>
          <w:noProof/>
          <w:lang w:val="en-US" w:eastAsia="zh-CN"/>
        </w:rPr>
        <w:t>Out-of-band blocking</w:t>
      </w:r>
      <w:r>
        <w:rPr>
          <w:noProof/>
        </w:rPr>
        <w:tab/>
      </w:r>
      <w:r>
        <w:rPr>
          <w:noProof/>
        </w:rPr>
        <w:fldChar w:fldCharType="begin"/>
      </w:r>
      <w:r>
        <w:rPr>
          <w:noProof/>
        </w:rPr>
        <w:instrText xml:space="preserve"> PAGEREF _Toc233969826 \h </w:instrText>
      </w:r>
      <w:r>
        <w:rPr>
          <w:noProof/>
        </w:rPr>
      </w:r>
      <w:r>
        <w:rPr>
          <w:noProof/>
        </w:rPr>
        <w:fldChar w:fldCharType="separate"/>
      </w:r>
      <w:r>
        <w:rPr>
          <w:noProof/>
        </w:rPr>
        <w:t>36</w:t>
      </w:r>
      <w:r>
        <w:rPr>
          <w:noProof/>
        </w:rPr>
        <w:fldChar w:fldCharType="end"/>
      </w:r>
    </w:p>
    <w:p w14:paraId="3A5C2B1B" w14:textId="71E0957A"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_Toc233969827 \h </w:instrText>
      </w:r>
      <w:r>
        <w:rPr>
          <w:noProof/>
        </w:rPr>
      </w:r>
      <w:r>
        <w:rPr>
          <w:noProof/>
        </w:rPr>
        <w:fldChar w:fldCharType="separate"/>
      </w:r>
      <w:r>
        <w:rPr>
          <w:noProof/>
        </w:rPr>
        <w:t>36</w:t>
      </w:r>
      <w:r>
        <w:rPr>
          <w:noProof/>
        </w:rPr>
        <w:fldChar w:fldCharType="end"/>
      </w:r>
    </w:p>
    <w:p w14:paraId="7CEE72F6" w14:textId="7B8CD68C"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7.5.2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Minimum requirements for </w:t>
      </w:r>
      <w:r w:rsidRPr="00E03114">
        <w:rPr>
          <w:i/>
          <w:noProof/>
        </w:rPr>
        <w:t>SAN type 1-H</w:t>
      </w:r>
      <w:r>
        <w:rPr>
          <w:noProof/>
        </w:rPr>
        <w:tab/>
      </w:r>
      <w:r>
        <w:rPr>
          <w:noProof/>
        </w:rPr>
        <w:fldChar w:fldCharType="begin"/>
      </w:r>
      <w:r>
        <w:rPr>
          <w:noProof/>
        </w:rPr>
        <w:instrText xml:space="preserve"> PAGEREF _Toc233969828 \h </w:instrText>
      </w:r>
      <w:r>
        <w:rPr>
          <w:noProof/>
        </w:rPr>
      </w:r>
      <w:r>
        <w:rPr>
          <w:noProof/>
        </w:rPr>
        <w:fldChar w:fldCharType="separate"/>
      </w:r>
      <w:r>
        <w:rPr>
          <w:noProof/>
        </w:rPr>
        <w:t>37</w:t>
      </w:r>
      <w:r>
        <w:rPr>
          <w:noProof/>
        </w:rPr>
        <w:fldChar w:fldCharType="end"/>
      </w:r>
    </w:p>
    <w:p w14:paraId="62BD447F" w14:textId="23D473AC"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7.6</w:t>
      </w:r>
      <w:r>
        <w:rPr>
          <w:rFonts w:asciiTheme="minorHAnsi" w:eastAsiaTheme="minorEastAsia" w:hAnsiTheme="minorHAnsi" w:cstheme="minorBidi"/>
          <w:noProof/>
          <w:kern w:val="2"/>
          <w:sz w:val="24"/>
          <w:szCs w:val="24"/>
          <w:lang w:eastAsia="ko-KR"/>
          <w14:ligatures w14:val="standardContextual"/>
        </w:rPr>
        <w:tab/>
      </w:r>
      <w:r w:rsidRPr="00E03114">
        <w:rPr>
          <w:noProof/>
          <w:lang w:val="en-US" w:eastAsia="zh-CN"/>
        </w:rPr>
        <w:t>Receiver spurious emissions</w:t>
      </w:r>
      <w:r>
        <w:rPr>
          <w:noProof/>
        </w:rPr>
        <w:tab/>
      </w:r>
      <w:r>
        <w:rPr>
          <w:noProof/>
        </w:rPr>
        <w:fldChar w:fldCharType="begin"/>
      </w:r>
      <w:r>
        <w:rPr>
          <w:noProof/>
        </w:rPr>
        <w:instrText xml:space="preserve"> PAGEREF _Toc233969829 \h </w:instrText>
      </w:r>
      <w:r>
        <w:rPr>
          <w:noProof/>
        </w:rPr>
      </w:r>
      <w:r>
        <w:rPr>
          <w:noProof/>
        </w:rPr>
        <w:fldChar w:fldCharType="separate"/>
      </w:r>
      <w:r>
        <w:rPr>
          <w:noProof/>
        </w:rPr>
        <w:t>37</w:t>
      </w:r>
      <w:r>
        <w:rPr>
          <w:noProof/>
        </w:rPr>
        <w:fldChar w:fldCharType="end"/>
      </w:r>
    </w:p>
    <w:p w14:paraId="11F9A32B" w14:textId="78ED6B79"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7.6.1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_Toc233969830 \h </w:instrText>
      </w:r>
      <w:r>
        <w:rPr>
          <w:noProof/>
        </w:rPr>
      </w:r>
      <w:r>
        <w:rPr>
          <w:noProof/>
        </w:rPr>
        <w:fldChar w:fldCharType="separate"/>
      </w:r>
      <w:r>
        <w:rPr>
          <w:noProof/>
        </w:rPr>
        <w:t>37</w:t>
      </w:r>
      <w:r>
        <w:rPr>
          <w:noProof/>
        </w:rPr>
        <w:fldChar w:fldCharType="end"/>
      </w:r>
    </w:p>
    <w:p w14:paraId="30F552BB" w14:textId="20A8D82B"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7.7</w:t>
      </w:r>
      <w:r>
        <w:rPr>
          <w:rFonts w:asciiTheme="minorHAnsi" w:eastAsiaTheme="minorEastAsia" w:hAnsiTheme="minorHAnsi" w:cstheme="minorBidi"/>
          <w:noProof/>
          <w:kern w:val="2"/>
          <w:sz w:val="24"/>
          <w:szCs w:val="24"/>
          <w:lang w:eastAsia="ko-KR"/>
          <w14:ligatures w14:val="standardContextual"/>
        </w:rPr>
        <w:tab/>
      </w:r>
      <w:r w:rsidRPr="00E03114">
        <w:rPr>
          <w:noProof/>
          <w:lang w:val="en-US" w:eastAsia="zh-CN"/>
        </w:rPr>
        <w:t>Receiver intermodulation</w:t>
      </w:r>
      <w:r>
        <w:rPr>
          <w:noProof/>
        </w:rPr>
        <w:tab/>
      </w:r>
      <w:r>
        <w:rPr>
          <w:noProof/>
        </w:rPr>
        <w:fldChar w:fldCharType="begin"/>
      </w:r>
      <w:r>
        <w:rPr>
          <w:noProof/>
        </w:rPr>
        <w:instrText xml:space="preserve"> PAGEREF _Toc233969831 \h </w:instrText>
      </w:r>
      <w:r>
        <w:rPr>
          <w:noProof/>
        </w:rPr>
      </w:r>
      <w:r>
        <w:rPr>
          <w:noProof/>
        </w:rPr>
        <w:fldChar w:fldCharType="separate"/>
      </w:r>
      <w:r>
        <w:rPr>
          <w:noProof/>
        </w:rPr>
        <w:t>37</w:t>
      </w:r>
      <w:r>
        <w:rPr>
          <w:noProof/>
        </w:rPr>
        <w:fldChar w:fldCharType="end"/>
      </w:r>
    </w:p>
    <w:p w14:paraId="4E73ACEB" w14:textId="3EC8A005"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7.8</w:t>
      </w:r>
      <w:r>
        <w:rPr>
          <w:rFonts w:asciiTheme="minorHAnsi" w:eastAsiaTheme="minorEastAsia" w:hAnsiTheme="minorHAnsi" w:cstheme="minorBidi"/>
          <w:noProof/>
          <w:kern w:val="2"/>
          <w:sz w:val="24"/>
          <w:szCs w:val="24"/>
          <w:lang w:eastAsia="ko-KR"/>
          <w14:ligatures w14:val="standardContextual"/>
        </w:rPr>
        <w:tab/>
      </w:r>
      <w:r w:rsidRPr="00E03114">
        <w:rPr>
          <w:noProof/>
          <w:lang w:val="en-US" w:eastAsia="zh-CN"/>
        </w:rPr>
        <w:t>In-channel selectivity</w:t>
      </w:r>
      <w:r>
        <w:rPr>
          <w:noProof/>
        </w:rPr>
        <w:tab/>
      </w:r>
      <w:r>
        <w:rPr>
          <w:noProof/>
        </w:rPr>
        <w:fldChar w:fldCharType="begin"/>
      </w:r>
      <w:r>
        <w:rPr>
          <w:noProof/>
        </w:rPr>
        <w:instrText xml:space="preserve"> PAGEREF _Toc233969832 \h </w:instrText>
      </w:r>
      <w:r>
        <w:rPr>
          <w:noProof/>
        </w:rPr>
      </w:r>
      <w:r>
        <w:rPr>
          <w:noProof/>
        </w:rPr>
        <w:fldChar w:fldCharType="separate"/>
      </w:r>
      <w:r>
        <w:rPr>
          <w:noProof/>
        </w:rPr>
        <w:t>37</w:t>
      </w:r>
      <w:r>
        <w:rPr>
          <w:noProof/>
        </w:rPr>
        <w:fldChar w:fldCharType="end"/>
      </w:r>
    </w:p>
    <w:p w14:paraId="46BD9D2B" w14:textId="3B362D71"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7.8.1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_Toc233969833 \h </w:instrText>
      </w:r>
      <w:r>
        <w:rPr>
          <w:noProof/>
        </w:rPr>
      </w:r>
      <w:r>
        <w:rPr>
          <w:noProof/>
        </w:rPr>
        <w:fldChar w:fldCharType="separate"/>
      </w:r>
      <w:r>
        <w:rPr>
          <w:noProof/>
        </w:rPr>
        <w:t>37</w:t>
      </w:r>
      <w:r>
        <w:rPr>
          <w:noProof/>
        </w:rPr>
        <w:fldChar w:fldCharType="end"/>
      </w:r>
    </w:p>
    <w:p w14:paraId="734366BD" w14:textId="6CCCC387"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7.8.2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Minimum requirements for </w:t>
      </w:r>
      <w:r w:rsidRPr="00E03114">
        <w:rPr>
          <w:i/>
          <w:noProof/>
        </w:rPr>
        <w:t>SAN type 1-H</w:t>
      </w:r>
      <w:r>
        <w:rPr>
          <w:noProof/>
        </w:rPr>
        <w:tab/>
      </w:r>
      <w:r>
        <w:rPr>
          <w:noProof/>
        </w:rPr>
        <w:fldChar w:fldCharType="begin"/>
      </w:r>
      <w:r>
        <w:rPr>
          <w:noProof/>
        </w:rPr>
        <w:instrText xml:space="preserve"> PAGEREF _Toc233969834 \h </w:instrText>
      </w:r>
      <w:r>
        <w:rPr>
          <w:noProof/>
        </w:rPr>
      </w:r>
      <w:r>
        <w:rPr>
          <w:noProof/>
        </w:rPr>
        <w:fldChar w:fldCharType="separate"/>
      </w:r>
      <w:r>
        <w:rPr>
          <w:noProof/>
        </w:rPr>
        <w:t>38</w:t>
      </w:r>
      <w:r>
        <w:rPr>
          <w:noProof/>
        </w:rPr>
        <w:fldChar w:fldCharType="end"/>
      </w:r>
    </w:p>
    <w:p w14:paraId="7BC964FB" w14:textId="7A143327"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t>8</w:t>
      </w:r>
      <w:r>
        <w:rPr>
          <w:rFonts w:asciiTheme="minorHAnsi" w:eastAsiaTheme="minorEastAsia" w:hAnsiTheme="minorHAnsi" w:cstheme="minorBidi"/>
          <w:noProof/>
          <w:kern w:val="2"/>
          <w:sz w:val="24"/>
          <w:szCs w:val="24"/>
          <w:lang w:eastAsia="ko-KR"/>
          <w14:ligatures w14:val="standardContextual"/>
        </w:rPr>
        <w:tab/>
      </w:r>
      <w:r>
        <w:rPr>
          <w:noProof/>
          <w:lang w:eastAsia="zh-CN"/>
        </w:rPr>
        <w:t>Conducted performance requirements</w:t>
      </w:r>
      <w:r>
        <w:rPr>
          <w:noProof/>
        </w:rPr>
        <w:tab/>
      </w:r>
      <w:r>
        <w:rPr>
          <w:noProof/>
        </w:rPr>
        <w:fldChar w:fldCharType="begin"/>
      </w:r>
      <w:r>
        <w:rPr>
          <w:noProof/>
        </w:rPr>
        <w:instrText xml:space="preserve"> PAGEREF _Toc233969835 \h </w:instrText>
      </w:r>
      <w:r>
        <w:rPr>
          <w:noProof/>
        </w:rPr>
      </w:r>
      <w:r>
        <w:rPr>
          <w:noProof/>
        </w:rPr>
        <w:fldChar w:fldCharType="separate"/>
      </w:r>
      <w:r>
        <w:rPr>
          <w:noProof/>
        </w:rPr>
        <w:t>38</w:t>
      </w:r>
      <w:r>
        <w:rPr>
          <w:noProof/>
        </w:rPr>
        <w:fldChar w:fldCharType="end"/>
      </w:r>
    </w:p>
    <w:p w14:paraId="7833E8FE" w14:textId="0A75D4A5"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8.1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_Toc233969836 \h </w:instrText>
      </w:r>
      <w:r>
        <w:rPr>
          <w:noProof/>
        </w:rPr>
      </w:r>
      <w:r>
        <w:rPr>
          <w:noProof/>
        </w:rPr>
        <w:fldChar w:fldCharType="separate"/>
      </w:r>
      <w:r>
        <w:rPr>
          <w:noProof/>
        </w:rPr>
        <w:t>38</w:t>
      </w:r>
      <w:r>
        <w:rPr>
          <w:noProof/>
        </w:rPr>
        <w:fldChar w:fldCharType="end"/>
      </w:r>
    </w:p>
    <w:p w14:paraId="7A7E4331" w14:textId="64137CC0"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8.2</w:t>
      </w:r>
      <w:r>
        <w:rPr>
          <w:rFonts w:asciiTheme="minorHAnsi" w:eastAsiaTheme="minorEastAsia" w:hAnsiTheme="minorHAnsi" w:cstheme="minorBidi"/>
          <w:noProof/>
          <w:kern w:val="2"/>
          <w:sz w:val="24"/>
          <w:szCs w:val="24"/>
          <w:lang w:eastAsia="ko-KR"/>
          <w14:ligatures w14:val="standardContextual"/>
        </w:rPr>
        <w:tab/>
      </w:r>
      <w:r>
        <w:rPr>
          <w:noProof/>
          <w:lang w:eastAsia="zh-CN"/>
        </w:rPr>
        <w:t>Performance requirements for PUSCH</w:t>
      </w:r>
      <w:r>
        <w:rPr>
          <w:noProof/>
        </w:rPr>
        <w:tab/>
      </w:r>
      <w:r>
        <w:rPr>
          <w:noProof/>
        </w:rPr>
        <w:fldChar w:fldCharType="begin"/>
      </w:r>
      <w:r>
        <w:rPr>
          <w:noProof/>
        </w:rPr>
        <w:instrText xml:space="preserve"> PAGEREF _Toc233969837 \h </w:instrText>
      </w:r>
      <w:r>
        <w:rPr>
          <w:noProof/>
        </w:rPr>
      </w:r>
      <w:r>
        <w:rPr>
          <w:noProof/>
        </w:rPr>
        <w:fldChar w:fldCharType="separate"/>
      </w:r>
      <w:r>
        <w:rPr>
          <w:noProof/>
        </w:rPr>
        <w:t>38</w:t>
      </w:r>
      <w:r>
        <w:rPr>
          <w:noProof/>
        </w:rPr>
        <w:fldChar w:fldCharType="end"/>
      </w:r>
    </w:p>
    <w:p w14:paraId="58E4B6CB" w14:textId="242FA970"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8.2.1</w:t>
      </w:r>
      <w:r>
        <w:rPr>
          <w:rFonts w:asciiTheme="minorHAnsi" w:eastAsiaTheme="minorEastAsia" w:hAnsiTheme="minorHAnsi" w:cstheme="minorBidi"/>
          <w:noProof/>
          <w:kern w:val="2"/>
          <w:sz w:val="24"/>
          <w:szCs w:val="24"/>
          <w:lang w:eastAsia="ko-KR"/>
          <w14:ligatures w14:val="standardContextual"/>
        </w:rPr>
        <w:tab/>
      </w:r>
      <w:r w:rsidRPr="00E03114">
        <w:rPr>
          <w:noProof/>
          <w:lang w:val="en-US" w:eastAsia="zh-CN"/>
        </w:rPr>
        <w:t>R</w:t>
      </w:r>
      <w:r w:rsidRPr="00E03114">
        <w:rPr>
          <w:noProof/>
          <w:lang w:val="en-US"/>
        </w:rPr>
        <w:t xml:space="preserve">equirements for </w:t>
      </w:r>
      <w:r w:rsidRPr="00E03114">
        <w:rPr>
          <w:noProof/>
          <w:lang w:val="en-US" w:eastAsia="zh-CN"/>
        </w:rPr>
        <w:t xml:space="preserve">PUSCH </w:t>
      </w:r>
      <w:r w:rsidRPr="00E03114">
        <w:rPr>
          <w:noProof/>
          <w:lang w:val="en-US"/>
        </w:rPr>
        <w:t xml:space="preserve">supporting </w:t>
      </w:r>
      <w:r w:rsidRPr="00E03114">
        <w:rPr>
          <w:noProof/>
          <w:lang w:val="en-US" w:eastAsia="zh-CN"/>
        </w:rPr>
        <w:t>coverage enhancement</w:t>
      </w:r>
      <w:r>
        <w:rPr>
          <w:noProof/>
        </w:rPr>
        <w:tab/>
      </w:r>
      <w:r>
        <w:rPr>
          <w:noProof/>
        </w:rPr>
        <w:fldChar w:fldCharType="begin"/>
      </w:r>
      <w:r>
        <w:rPr>
          <w:noProof/>
        </w:rPr>
        <w:instrText xml:space="preserve"> PAGEREF _Toc233969838 \h </w:instrText>
      </w:r>
      <w:r>
        <w:rPr>
          <w:noProof/>
        </w:rPr>
      </w:r>
      <w:r>
        <w:rPr>
          <w:noProof/>
        </w:rPr>
        <w:fldChar w:fldCharType="separate"/>
      </w:r>
      <w:r>
        <w:rPr>
          <w:noProof/>
        </w:rPr>
        <w:t>38</w:t>
      </w:r>
      <w:r>
        <w:rPr>
          <w:noProof/>
        </w:rPr>
        <w:fldChar w:fldCharType="end"/>
      </w:r>
    </w:p>
    <w:p w14:paraId="59457DA9" w14:textId="0955AC69"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8.3</w:t>
      </w:r>
      <w:r>
        <w:rPr>
          <w:rFonts w:asciiTheme="minorHAnsi" w:eastAsiaTheme="minorEastAsia" w:hAnsiTheme="minorHAnsi" w:cstheme="minorBidi"/>
          <w:noProof/>
          <w:kern w:val="2"/>
          <w:sz w:val="24"/>
          <w:szCs w:val="24"/>
          <w:lang w:eastAsia="ko-KR"/>
          <w14:ligatures w14:val="standardContextual"/>
        </w:rPr>
        <w:tab/>
      </w:r>
      <w:r>
        <w:rPr>
          <w:noProof/>
          <w:lang w:eastAsia="zh-CN"/>
        </w:rPr>
        <w:t>Performance requirements for PUCCH</w:t>
      </w:r>
      <w:r>
        <w:rPr>
          <w:noProof/>
        </w:rPr>
        <w:tab/>
      </w:r>
      <w:r>
        <w:rPr>
          <w:noProof/>
        </w:rPr>
        <w:fldChar w:fldCharType="begin"/>
      </w:r>
      <w:r>
        <w:rPr>
          <w:noProof/>
        </w:rPr>
        <w:instrText xml:space="preserve"> PAGEREF _Toc233969839 \h </w:instrText>
      </w:r>
      <w:r>
        <w:rPr>
          <w:noProof/>
        </w:rPr>
      </w:r>
      <w:r>
        <w:rPr>
          <w:noProof/>
        </w:rPr>
        <w:fldChar w:fldCharType="separate"/>
      </w:r>
      <w:r>
        <w:rPr>
          <w:noProof/>
        </w:rPr>
        <w:t>39</w:t>
      </w:r>
      <w:r>
        <w:rPr>
          <w:noProof/>
        </w:rPr>
        <w:fldChar w:fldCharType="end"/>
      </w:r>
    </w:p>
    <w:p w14:paraId="59F29628" w14:textId="1635B8CC"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noProof/>
          <w:lang w:val="en-US"/>
        </w:rPr>
        <w:t>8.3.1</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PUCCH performance requirements for coverage enhancement</w:t>
      </w:r>
      <w:r>
        <w:rPr>
          <w:noProof/>
        </w:rPr>
        <w:tab/>
      </w:r>
      <w:r>
        <w:rPr>
          <w:noProof/>
        </w:rPr>
        <w:fldChar w:fldCharType="begin"/>
      </w:r>
      <w:r>
        <w:rPr>
          <w:noProof/>
        </w:rPr>
        <w:instrText xml:space="preserve"> PAGEREF _Toc233969840 \h </w:instrText>
      </w:r>
      <w:r>
        <w:rPr>
          <w:noProof/>
        </w:rPr>
      </w:r>
      <w:r>
        <w:rPr>
          <w:noProof/>
        </w:rPr>
        <w:fldChar w:fldCharType="separate"/>
      </w:r>
      <w:r>
        <w:rPr>
          <w:noProof/>
        </w:rPr>
        <w:t>39</w:t>
      </w:r>
      <w:r>
        <w:rPr>
          <w:noProof/>
        </w:rPr>
        <w:fldChar w:fldCharType="end"/>
      </w:r>
    </w:p>
    <w:p w14:paraId="4A776D99" w14:textId="48F63FF4"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noProof/>
          <w:lang w:val="en-US"/>
        </w:rPr>
        <w:t>8.3.1.1</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DTX to ACK performance</w:t>
      </w:r>
      <w:r>
        <w:rPr>
          <w:noProof/>
        </w:rPr>
        <w:tab/>
      </w:r>
      <w:r>
        <w:rPr>
          <w:noProof/>
        </w:rPr>
        <w:fldChar w:fldCharType="begin"/>
      </w:r>
      <w:r>
        <w:rPr>
          <w:noProof/>
        </w:rPr>
        <w:instrText xml:space="preserve"> PAGEREF _Toc233969841 \h </w:instrText>
      </w:r>
      <w:r>
        <w:rPr>
          <w:noProof/>
        </w:rPr>
      </w:r>
      <w:r>
        <w:rPr>
          <w:noProof/>
        </w:rPr>
        <w:fldChar w:fldCharType="separate"/>
      </w:r>
      <w:r>
        <w:rPr>
          <w:noProof/>
        </w:rPr>
        <w:t>39</w:t>
      </w:r>
      <w:r>
        <w:rPr>
          <w:noProof/>
        </w:rPr>
        <w:fldChar w:fldCharType="end"/>
      </w:r>
    </w:p>
    <w:p w14:paraId="62B46417" w14:textId="6ACB60C8"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sidRPr="00E03114">
        <w:rPr>
          <w:noProof/>
          <w:lang w:val="en-US"/>
        </w:rPr>
        <w:t>8.3.1.1.1</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Minimum requirement</w:t>
      </w:r>
      <w:r>
        <w:rPr>
          <w:noProof/>
        </w:rPr>
        <w:tab/>
      </w:r>
      <w:r>
        <w:rPr>
          <w:noProof/>
        </w:rPr>
        <w:fldChar w:fldCharType="begin"/>
      </w:r>
      <w:r>
        <w:rPr>
          <w:noProof/>
        </w:rPr>
        <w:instrText xml:space="preserve"> PAGEREF _Toc233969842 \h </w:instrText>
      </w:r>
      <w:r>
        <w:rPr>
          <w:noProof/>
        </w:rPr>
      </w:r>
      <w:r>
        <w:rPr>
          <w:noProof/>
        </w:rPr>
        <w:fldChar w:fldCharType="separate"/>
      </w:r>
      <w:r>
        <w:rPr>
          <w:noProof/>
        </w:rPr>
        <w:t>39</w:t>
      </w:r>
      <w:r>
        <w:rPr>
          <w:noProof/>
        </w:rPr>
        <w:fldChar w:fldCharType="end"/>
      </w:r>
    </w:p>
    <w:p w14:paraId="3D70BA92" w14:textId="77BB5D9A"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noProof/>
          <w:lang w:val="en-US"/>
        </w:rPr>
        <w:t>8.3.1.2</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ACK missed detection requirements for single user PUCCH format 1a</w:t>
      </w:r>
      <w:r>
        <w:rPr>
          <w:noProof/>
        </w:rPr>
        <w:tab/>
      </w:r>
      <w:r>
        <w:rPr>
          <w:noProof/>
        </w:rPr>
        <w:fldChar w:fldCharType="begin"/>
      </w:r>
      <w:r>
        <w:rPr>
          <w:noProof/>
        </w:rPr>
        <w:instrText xml:space="preserve"> PAGEREF _Toc233969843 \h </w:instrText>
      </w:r>
      <w:r>
        <w:rPr>
          <w:noProof/>
        </w:rPr>
      </w:r>
      <w:r>
        <w:rPr>
          <w:noProof/>
        </w:rPr>
        <w:fldChar w:fldCharType="separate"/>
      </w:r>
      <w:r>
        <w:rPr>
          <w:noProof/>
        </w:rPr>
        <w:t>39</w:t>
      </w:r>
      <w:r>
        <w:rPr>
          <w:noProof/>
        </w:rPr>
        <w:fldChar w:fldCharType="end"/>
      </w:r>
    </w:p>
    <w:p w14:paraId="28B24251" w14:textId="07501625"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sidRPr="00E03114">
        <w:rPr>
          <w:noProof/>
          <w:lang w:val="en-US"/>
        </w:rPr>
        <w:t>8.3.1.2.1</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Minimum requirements</w:t>
      </w:r>
      <w:r>
        <w:rPr>
          <w:noProof/>
        </w:rPr>
        <w:tab/>
      </w:r>
      <w:r>
        <w:rPr>
          <w:noProof/>
        </w:rPr>
        <w:fldChar w:fldCharType="begin"/>
      </w:r>
      <w:r>
        <w:rPr>
          <w:noProof/>
        </w:rPr>
        <w:instrText xml:space="preserve"> PAGEREF _Toc233969844 \h </w:instrText>
      </w:r>
      <w:r>
        <w:rPr>
          <w:noProof/>
        </w:rPr>
      </w:r>
      <w:r>
        <w:rPr>
          <w:noProof/>
        </w:rPr>
        <w:fldChar w:fldCharType="separate"/>
      </w:r>
      <w:r>
        <w:rPr>
          <w:noProof/>
        </w:rPr>
        <w:t>40</w:t>
      </w:r>
      <w:r>
        <w:rPr>
          <w:noProof/>
        </w:rPr>
        <w:fldChar w:fldCharType="end"/>
      </w:r>
    </w:p>
    <w:p w14:paraId="59A6D7A5" w14:textId="6D2F8008"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8.4</w:t>
      </w:r>
      <w:r>
        <w:rPr>
          <w:rFonts w:asciiTheme="minorHAnsi" w:eastAsiaTheme="minorEastAsia" w:hAnsiTheme="minorHAnsi" w:cstheme="minorBidi"/>
          <w:noProof/>
          <w:kern w:val="2"/>
          <w:sz w:val="24"/>
          <w:szCs w:val="24"/>
          <w:lang w:eastAsia="ko-KR"/>
          <w14:ligatures w14:val="standardContextual"/>
        </w:rPr>
        <w:tab/>
      </w:r>
      <w:r>
        <w:rPr>
          <w:noProof/>
          <w:lang w:eastAsia="zh-CN"/>
        </w:rPr>
        <w:t>Performance requirements for PRACH</w:t>
      </w:r>
      <w:r>
        <w:rPr>
          <w:noProof/>
        </w:rPr>
        <w:tab/>
      </w:r>
      <w:r>
        <w:rPr>
          <w:noProof/>
        </w:rPr>
        <w:fldChar w:fldCharType="begin"/>
      </w:r>
      <w:r>
        <w:rPr>
          <w:noProof/>
        </w:rPr>
        <w:instrText xml:space="preserve"> PAGEREF _Toc233969845 \h </w:instrText>
      </w:r>
      <w:r>
        <w:rPr>
          <w:noProof/>
        </w:rPr>
      </w:r>
      <w:r>
        <w:rPr>
          <w:noProof/>
        </w:rPr>
        <w:fldChar w:fldCharType="separate"/>
      </w:r>
      <w:r>
        <w:rPr>
          <w:noProof/>
        </w:rPr>
        <w:t>40</w:t>
      </w:r>
      <w:r>
        <w:rPr>
          <w:noProof/>
        </w:rPr>
        <w:fldChar w:fldCharType="end"/>
      </w:r>
    </w:p>
    <w:p w14:paraId="70ABB3F3" w14:textId="574662F4"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noProof/>
          <w:lang w:val="en-US"/>
        </w:rPr>
        <w:t>8.4.1</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PRACH False alarm probability</w:t>
      </w:r>
      <w:r>
        <w:rPr>
          <w:noProof/>
        </w:rPr>
        <w:tab/>
      </w:r>
      <w:r>
        <w:rPr>
          <w:noProof/>
        </w:rPr>
        <w:fldChar w:fldCharType="begin"/>
      </w:r>
      <w:r>
        <w:rPr>
          <w:noProof/>
        </w:rPr>
        <w:instrText xml:space="preserve"> PAGEREF _Toc233969846 \h </w:instrText>
      </w:r>
      <w:r>
        <w:rPr>
          <w:noProof/>
        </w:rPr>
      </w:r>
      <w:r>
        <w:rPr>
          <w:noProof/>
        </w:rPr>
        <w:fldChar w:fldCharType="separate"/>
      </w:r>
      <w:r>
        <w:rPr>
          <w:noProof/>
        </w:rPr>
        <w:t>40</w:t>
      </w:r>
      <w:r>
        <w:rPr>
          <w:noProof/>
        </w:rPr>
        <w:fldChar w:fldCharType="end"/>
      </w:r>
    </w:p>
    <w:p w14:paraId="06235769" w14:textId="6EECB783"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noProof/>
          <w:lang w:val="en-US"/>
        </w:rPr>
        <w:t>8.4.1.1</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Minimum requirement</w:t>
      </w:r>
      <w:r>
        <w:rPr>
          <w:noProof/>
        </w:rPr>
        <w:tab/>
      </w:r>
      <w:r>
        <w:rPr>
          <w:noProof/>
        </w:rPr>
        <w:fldChar w:fldCharType="begin"/>
      </w:r>
      <w:r>
        <w:rPr>
          <w:noProof/>
        </w:rPr>
        <w:instrText xml:space="preserve"> PAGEREF _Toc233969847 \h </w:instrText>
      </w:r>
      <w:r>
        <w:rPr>
          <w:noProof/>
        </w:rPr>
      </w:r>
      <w:r>
        <w:rPr>
          <w:noProof/>
        </w:rPr>
        <w:fldChar w:fldCharType="separate"/>
      </w:r>
      <w:r>
        <w:rPr>
          <w:noProof/>
        </w:rPr>
        <w:t>40</w:t>
      </w:r>
      <w:r>
        <w:rPr>
          <w:noProof/>
        </w:rPr>
        <w:fldChar w:fldCharType="end"/>
      </w:r>
    </w:p>
    <w:p w14:paraId="14DCFA70" w14:textId="32134738"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noProof/>
          <w:lang w:val="en-US"/>
        </w:rPr>
        <w:t>8.4.2</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PRACH detection requirements</w:t>
      </w:r>
      <w:r>
        <w:rPr>
          <w:noProof/>
        </w:rPr>
        <w:tab/>
      </w:r>
      <w:r>
        <w:rPr>
          <w:noProof/>
        </w:rPr>
        <w:fldChar w:fldCharType="begin"/>
      </w:r>
      <w:r>
        <w:rPr>
          <w:noProof/>
        </w:rPr>
        <w:instrText xml:space="preserve"> PAGEREF _Toc233969848 \h </w:instrText>
      </w:r>
      <w:r>
        <w:rPr>
          <w:noProof/>
        </w:rPr>
      </w:r>
      <w:r>
        <w:rPr>
          <w:noProof/>
        </w:rPr>
        <w:fldChar w:fldCharType="separate"/>
      </w:r>
      <w:r>
        <w:rPr>
          <w:noProof/>
        </w:rPr>
        <w:t>40</w:t>
      </w:r>
      <w:r>
        <w:rPr>
          <w:noProof/>
        </w:rPr>
        <w:fldChar w:fldCharType="end"/>
      </w:r>
    </w:p>
    <w:p w14:paraId="7C80635D" w14:textId="1F7BB704"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noProof/>
          <w:lang w:val="en-US"/>
        </w:rPr>
        <w:t>8.4.2.1</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Minimum requirements</w:t>
      </w:r>
      <w:r>
        <w:rPr>
          <w:noProof/>
        </w:rPr>
        <w:tab/>
      </w:r>
      <w:r>
        <w:rPr>
          <w:noProof/>
        </w:rPr>
        <w:fldChar w:fldCharType="begin"/>
      </w:r>
      <w:r>
        <w:rPr>
          <w:noProof/>
        </w:rPr>
        <w:instrText xml:space="preserve"> PAGEREF _Toc233969849 \h </w:instrText>
      </w:r>
      <w:r>
        <w:rPr>
          <w:noProof/>
        </w:rPr>
      </w:r>
      <w:r>
        <w:rPr>
          <w:noProof/>
        </w:rPr>
        <w:fldChar w:fldCharType="separate"/>
      </w:r>
      <w:r>
        <w:rPr>
          <w:noProof/>
        </w:rPr>
        <w:t>40</w:t>
      </w:r>
      <w:r>
        <w:rPr>
          <w:noProof/>
        </w:rPr>
        <w:fldChar w:fldCharType="end"/>
      </w:r>
    </w:p>
    <w:p w14:paraId="6470EE54" w14:textId="7FF52258"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lastRenderedPageBreak/>
        <w:t>8.5</w:t>
      </w:r>
      <w:r>
        <w:rPr>
          <w:rFonts w:asciiTheme="minorHAnsi" w:eastAsiaTheme="minorEastAsia" w:hAnsiTheme="minorHAnsi" w:cstheme="minorBidi"/>
          <w:noProof/>
          <w:kern w:val="2"/>
          <w:sz w:val="24"/>
          <w:szCs w:val="24"/>
          <w:lang w:eastAsia="ko-KR"/>
          <w14:ligatures w14:val="standardContextual"/>
        </w:rPr>
        <w:tab/>
      </w:r>
      <w:r>
        <w:rPr>
          <w:noProof/>
        </w:rPr>
        <w:t xml:space="preserve">Performance requirements for </w:t>
      </w:r>
      <w:r>
        <w:rPr>
          <w:noProof/>
          <w:lang w:eastAsia="zh-CN"/>
        </w:rPr>
        <w:t>Narrowband IoT</w:t>
      </w:r>
      <w:r>
        <w:rPr>
          <w:noProof/>
        </w:rPr>
        <w:tab/>
      </w:r>
      <w:r>
        <w:rPr>
          <w:noProof/>
        </w:rPr>
        <w:fldChar w:fldCharType="begin"/>
      </w:r>
      <w:r>
        <w:rPr>
          <w:noProof/>
        </w:rPr>
        <w:instrText xml:space="preserve"> PAGEREF _Toc233969850 \h </w:instrText>
      </w:r>
      <w:r>
        <w:rPr>
          <w:noProof/>
        </w:rPr>
      </w:r>
      <w:r>
        <w:rPr>
          <w:noProof/>
        </w:rPr>
        <w:fldChar w:fldCharType="separate"/>
      </w:r>
      <w:r>
        <w:rPr>
          <w:noProof/>
        </w:rPr>
        <w:t>41</w:t>
      </w:r>
      <w:r>
        <w:rPr>
          <w:noProof/>
        </w:rPr>
        <w:fldChar w:fldCharType="end"/>
      </w:r>
    </w:p>
    <w:p w14:paraId="5B73FCFB" w14:textId="265CAAE7"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8.5.1</w:t>
      </w:r>
      <w:r>
        <w:rPr>
          <w:rFonts w:asciiTheme="minorHAnsi" w:eastAsiaTheme="minorEastAsia" w:hAnsiTheme="minorHAnsi" w:cstheme="minorBidi"/>
          <w:noProof/>
          <w:kern w:val="2"/>
          <w:sz w:val="24"/>
          <w:szCs w:val="24"/>
          <w:lang w:eastAsia="ko-KR"/>
          <w14:ligatures w14:val="standardContextual"/>
        </w:rPr>
        <w:tab/>
      </w:r>
      <w:r>
        <w:rPr>
          <w:noProof/>
          <w:lang w:eastAsia="zh-CN"/>
        </w:rPr>
        <w:t>R</w:t>
      </w:r>
      <w:r>
        <w:rPr>
          <w:noProof/>
        </w:rPr>
        <w:t xml:space="preserve">equirements for </w:t>
      </w:r>
      <w:r>
        <w:rPr>
          <w:noProof/>
          <w:lang w:eastAsia="zh-CN"/>
        </w:rPr>
        <w:t>N</w:t>
      </w:r>
      <w:r>
        <w:rPr>
          <w:noProof/>
        </w:rPr>
        <w:t>PUSCH</w:t>
      </w:r>
      <w:r>
        <w:rPr>
          <w:noProof/>
          <w:lang w:eastAsia="zh-CN"/>
        </w:rPr>
        <w:t xml:space="preserve"> format 1</w:t>
      </w:r>
      <w:r>
        <w:rPr>
          <w:noProof/>
        </w:rPr>
        <w:tab/>
      </w:r>
      <w:r>
        <w:rPr>
          <w:noProof/>
        </w:rPr>
        <w:fldChar w:fldCharType="begin"/>
      </w:r>
      <w:r>
        <w:rPr>
          <w:noProof/>
        </w:rPr>
        <w:instrText xml:space="preserve"> PAGEREF _Toc233969851 \h </w:instrText>
      </w:r>
      <w:r>
        <w:rPr>
          <w:noProof/>
        </w:rPr>
      </w:r>
      <w:r>
        <w:rPr>
          <w:noProof/>
        </w:rPr>
        <w:fldChar w:fldCharType="separate"/>
      </w:r>
      <w:r>
        <w:rPr>
          <w:noProof/>
        </w:rPr>
        <w:t>41</w:t>
      </w:r>
      <w:r>
        <w:rPr>
          <w:noProof/>
        </w:rPr>
        <w:fldChar w:fldCharType="end"/>
      </w:r>
    </w:p>
    <w:p w14:paraId="0BBD1BAD" w14:textId="630B3387"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noProof/>
          <w:snapToGrid w:val="0"/>
        </w:rPr>
        <w:t>8.5.1.1</w:t>
      </w:r>
      <w:r>
        <w:rPr>
          <w:rFonts w:asciiTheme="minorHAnsi" w:eastAsiaTheme="minorEastAsia" w:hAnsiTheme="minorHAnsi" w:cstheme="minorBidi"/>
          <w:noProof/>
          <w:kern w:val="2"/>
          <w:sz w:val="24"/>
          <w:szCs w:val="24"/>
          <w:lang w:eastAsia="ko-KR"/>
          <w14:ligatures w14:val="standardContextual"/>
        </w:rPr>
        <w:tab/>
      </w:r>
      <w:r w:rsidRPr="00E03114">
        <w:rPr>
          <w:noProof/>
          <w:snapToGrid w:val="0"/>
        </w:rPr>
        <w:t>Requirements</w:t>
      </w:r>
      <w:r>
        <w:rPr>
          <w:noProof/>
        </w:rPr>
        <w:tab/>
      </w:r>
      <w:r>
        <w:rPr>
          <w:noProof/>
        </w:rPr>
        <w:fldChar w:fldCharType="begin"/>
      </w:r>
      <w:r>
        <w:rPr>
          <w:noProof/>
        </w:rPr>
        <w:instrText xml:space="preserve"> PAGEREF _Toc233969852 \h </w:instrText>
      </w:r>
      <w:r>
        <w:rPr>
          <w:noProof/>
        </w:rPr>
      </w:r>
      <w:r>
        <w:rPr>
          <w:noProof/>
        </w:rPr>
        <w:fldChar w:fldCharType="separate"/>
      </w:r>
      <w:r>
        <w:rPr>
          <w:noProof/>
        </w:rPr>
        <w:t>41</w:t>
      </w:r>
      <w:r>
        <w:rPr>
          <w:noProof/>
        </w:rPr>
        <w:fldChar w:fldCharType="end"/>
      </w:r>
    </w:p>
    <w:p w14:paraId="70DB844D" w14:textId="79CD0306"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Pr>
          <w:noProof/>
        </w:rPr>
        <w:t>8.5.1.1</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rPr>
        <w:t>Minimum requirements</w:t>
      </w:r>
      <w:r>
        <w:rPr>
          <w:noProof/>
        </w:rPr>
        <w:tab/>
      </w:r>
      <w:r>
        <w:rPr>
          <w:noProof/>
        </w:rPr>
        <w:fldChar w:fldCharType="begin"/>
      </w:r>
      <w:r>
        <w:rPr>
          <w:noProof/>
        </w:rPr>
        <w:instrText xml:space="preserve"> PAGEREF _Toc233969853 \h </w:instrText>
      </w:r>
      <w:r>
        <w:rPr>
          <w:noProof/>
        </w:rPr>
      </w:r>
      <w:r>
        <w:rPr>
          <w:noProof/>
        </w:rPr>
        <w:fldChar w:fldCharType="separate"/>
      </w:r>
      <w:r>
        <w:rPr>
          <w:noProof/>
        </w:rPr>
        <w:t>41</w:t>
      </w:r>
      <w:r>
        <w:rPr>
          <w:noProof/>
        </w:rPr>
        <w:fldChar w:fldCharType="end"/>
      </w:r>
    </w:p>
    <w:p w14:paraId="306F709D" w14:textId="35CB94C5"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8.5.2</w:t>
      </w:r>
      <w:r>
        <w:rPr>
          <w:rFonts w:asciiTheme="minorHAnsi" w:eastAsiaTheme="minorEastAsia" w:hAnsiTheme="minorHAnsi" w:cstheme="minorBidi"/>
          <w:noProof/>
          <w:kern w:val="2"/>
          <w:sz w:val="24"/>
          <w:szCs w:val="24"/>
          <w:lang w:eastAsia="ko-KR"/>
          <w14:ligatures w14:val="standardContextual"/>
        </w:rPr>
        <w:tab/>
      </w:r>
      <w:r>
        <w:rPr>
          <w:noProof/>
        </w:rPr>
        <w:t>Performance r</w:t>
      </w:r>
      <w:r>
        <w:rPr>
          <w:noProof/>
          <w:lang w:eastAsia="zh-CN"/>
        </w:rPr>
        <w:t>equirements for NPUSCH format 2</w:t>
      </w:r>
      <w:r>
        <w:rPr>
          <w:noProof/>
        </w:rPr>
        <w:tab/>
      </w:r>
      <w:r>
        <w:rPr>
          <w:noProof/>
        </w:rPr>
        <w:fldChar w:fldCharType="begin"/>
      </w:r>
      <w:r>
        <w:rPr>
          <w:noProof/>
        </w:rPr>
        <w:instrText xml:space="preserve"> PAGEREF _Toc233969854 \h </w:instrText>
      </w:r>
      <w:r>
        <w:rPr>
          <w:noProof/>
        </w:rPr>
      </w:r>
      <w:r>
        <w:rPr>
          <w:noProof/>
        </w:rPr>
        <w:fldChar w:fldCharType="separate"/>
      </w:r>
      <w:r>
        <w:rPr>
          <w:noProof/>
        </w:rPr>
        <w:t>44</w:t>
      </w:r>
      <w:r>
        <w:rPr>
          <w:noProof/>
        </w:rPr>
        <w:fldChar w:fldCharType="end"/>
      </w:r>
    </w:p>
    <w:p w14:paraId="3E400D94" w14:textId="354965E6"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8.5.2.1</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DTX </w:t>
      </w:r>
      <w:r>
        <w:rPr>
          <w:noProof/>
        </w:rPr>
        <w:t>to ACK performance</w:t>
      </w:r>
      <w:r>
        <w:rPr>
          <w:noProof/>
        </w:rPr>
        <w:tab/>
      </w:r>
      <w:r>
        <w:rPr>
          <w:noProof/>
        </w:rPr>
        <w:fldChar w:fldCharType="begin"/>
      </w:r>
      <w:r>
        <w:rPr>
          <w:noProof/>
        </w:rPr>
        <w:instrText xml:space="preserve"> PAGEREF _Toc233969855 \h </w:instrText>
      </w:r>
      <w:r>
        <w:rPr>
          <w:noProof/>
        </w:rPr>
      </w:r>
      <w:r>
        <w:rPr>
          <w:noProof/>
        </w:rPr>
        <w:fldChar w:fldCharType="separate"/>
      </w:r>
      <w:r>
        <w:rPr>
          <w:noProof/>
        </w:rPr>
        <w:t>44</w:t>
      </w:r>
      <w:r>
        <w:rPr>
          <w:noProof/>
        </w:rPr>
        <w:fldChar w:fldCharType="end"/>
      </w:r>
    </w:p>
    <w:p w14:paraId="3A55B8BD" w14:textId="61169EC9"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8.5.2.1.1</w:t>
      </w:r>
      <w:r>
        <w:rPr>
          <w:rFonts w:asciiTheme="minorHAnsi" w:eastAsiaTheme="minorEastAsia" w:hAnsiTheme="minorHAnsi" w:cstheme="minorBidi"/>
          <w:noProof/>
          <w:kern w:val="2"/>
          <w:sz w:val="24"/>
          <w:szCs w:val="24"/>
          <w:lang w:eastAsia="ko-KR"/>
          <w14:ligatures w14:val="standardContextual"/>
        </w:rPr>
        <w:tab/>
      </w:r>
      <w:r>
        <w:rPr>
          <w:noProof/>
        </w:rPr>
        <w:t>Minimum requirement</w:t>
      </w:r>
      <w:r>
        <w:rPr>
          <w:noProof/>
        </w:rPr>
        <w:tab/>
      </w:r>
      <w:r>
        <w:rPr>
          <w:noProof/>
        </w:rPr>
        <w:fldChar w:fldCharType="begin"/>
      </w:r>
      <w:r>
        <w:rPr>
          <w:noProof/>
        </w:rPr>
        <w:instrText xml:space="preserve"> PAGEREF _Toc233969856 \h </w:instrText>
      </w:r>
      <w:r>
        <w:rPr>
          <w:noProof/>
        </w:rPr>
      </w:r>
      <w:r>
        <w:rPr>
          <w:noProof/>
        </w:rPr>
        <w:fldChar w:fldCharType="separate"/>
      </w:r>
      <w:r>
        <w:rPr>
          <w:noProof/>
        </w:rPr>
        <w:t>44</w:t>
      </w:r>
      <w:r>
        <w:rPr>
          <w:noProof/>
        </w:rPr>
        <w:fldChar w:fldCharType="end"/>
      </w:r>
    </w:p>
    <w:p w14:paraId="059CF990" w14:textId="2DA265D3"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8.5.2.2</w:t>
      </w:r>
      <w:r>
        <w:rPr>
          <w:rFonts w:asciiTheme="minorHAnsi" w:eastAsiaTheme="minorEastAsia" w:hAnsiTheme="minorHAnsi" w:cstheme="minorBidi"/>
          <w:noProof/>
          <w:kern w:val="2"/>
          <w:sz w:val="24"/>
          <w:szCs w:val="24"/>
          <w:lang w:eastAsia="ko-KR"/>
          <w14:ligatures w14:val="standardContextual"/>
        </w:rPr>
        <w:tab/>
      </w:r>
      <w:r>
        <w:rPr>
          <w:noProof/>
        </w:rPr>
        <w:t>ACK missed detection requirements</w:t>
      </w:r>
      <w:r>
        <w:rPr>
          <w:noProof/>
        </w:rPr>
        <w:tab/>
      </w:r>
      <w:r>
        <w:rPr>
          <w:noProof/>
        </w:rPr>
        <w:fldChar w:fldCharType="begin"/>
      </w:r>
      <w:r>
        <w:rPr>
          <w:noProof/>
        </w:rPr>
        <w:instrText xml:space="preserve"> PAGEREF _Toc233969857 \h </w:instrText>
      </w:r>
      <w:r>
        <w:rPr>
          <w:noProof/>
        </w:rPr>
      </w:r>
      <w:r>
        <w:rPr>
          <w:noProof/>
        </w:rPr>
        <w:fldChar w:fldCharType="separate"/>
      </w:r>
      <w:r>
        <w:rPr>
          <w:noProof/>
        </w:rPr>
        <w:t>44</w:t>
      </w:r>
      <w:r>
        <w:rPr>
          <w:noProof/>
        </w:rPr>
        <w:fldChar w:fldCharType="end"/>
      </w:r>
    </w:p>
    <w:p w14:paraId="721EC70D" w14:textId="24162765"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Pr>
          <w:noProof/>
        </w:rPr>
        <w:t>8.5.2.2.1</w:t>
      </w:r>
      <w:r>
        <w:rPr>
          <w:rFonts w:asciiTheme="minorHAnsi" w:eastAsiaTheme="minorEastAsia" w:hAnsiTheme="minorHAnsi" w:cstheme="minorBidi"/>
          <w:noProof/>
          <w:kern w:val="2"/>
          <w:sz w:val="24"/>
          <w:szCs w:val="24"/>
          <w:lang w:eastAsia="ko-KR"/>
          <w14:ligatures w14:val="standardContextual"/>
        </w:rPr>
        <w:tab/>
      </w:r>
      <w:r>
        <w:rPr>
          <w:noProof/>
        </w:rPr>
        <w:t>Minimum requirements</w:t>
      </w:r>
      <w:r>
        <w:rPr>
          <w:noProof/>
        </w:rPr>
        <w:tab/>
      </w:r>
      <w:r>
        <w:rPr>
          <w:noProof/>
        </w:rPr>
        <w:fldChar w:fldCharType="begin"/>
      </w:r>
      <w:r>
        <w:rPr>
          <w:noProof/>
        </w:rPr>
        <w:instrText xml:space="preserve"> PAGEREF _Toc233969858 \h </w:instrText>
      </w:r>
      <w:r>
        <w:rPr>
          <w:noProof/>
        </w:rPr>
      </w:r>
      <w:r>
        <w:rPr>
          <w:noProof/>
        </w:rPr>
        <w:fldChar w:fldCharType="separate"/>
      </w:r>
      <w:r>
        <w:rPr>
          <w:noProof/>
        </w:rPr>
        <w:t>44</w:t>
      </w:r>
      <w:r>
        <w:rPr>
          <w:noProof/>
        </w:rPr>
        <w:fldChar w:fldCharType="end"/>
      </w:r>
    </w:p>
    <w:p w14:paraId="21C73157" w14:textId="5F09C175"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8.5.3</w:t>
      </w:r>
      <w:r>
        <w:rPr>
          <w:rFonts w:asciiTheme="minorHAnsi" w:eastAsiaTheme="minorEastAsia" w:hAnsiTheme="minorHAnsi" w:cstheme="minorBidi"/>
          <w:noProof/>
          <w:kern w:val="2"/>
          <w:sz w:val="24"/>
          <w:szCs w:val="24"/>
          <w:lang w:eastAsia="ko-KR"/>
          <w14:ligatures w14:val="standardContextual"/>
        </w:rPr>
        <w:tab/>
      </w:r>
      <w:r>
        <w:rPr>
          <w:noProof/>
        </w:rPr>
        <w:t>Performance r</w:t>
      </w:r>
      <w:r>
        <w:rPr>
          <w:noProof/>
          <w:lang w:eastAsia="zh-CN"/>
        </w:rPr>
        <w:t>equirements for NPRACH</w:t>
      </w:r>
      <w:r>
        <w:rPr>
          <w:noProof/>
        </w:rPr>
        <w:tab/>
      </w:r>
      <w:r>
        <w:rPr>
          <w:noProof/>
        </w:rPr>
        <w:fldChar w:fldCharType="begin"/>
      </w:r>
      <w:r>
        <w:rPr>
          <w:noProof/>
        </w:rPr>
        <w:instrText xml:space="preserve"> PAGEREF _Toc233969859 \h </w:instrText>
      </w:r>
      <w:r>
        <w:rPr>
          <w:noProof/>
        </w:rPr>
      </w:r>
      <w:r>
        <w:rPr>
          <w:noProof/>
        </w:rPr>
        <w:fldChar w:fldCharType="separate"/>
      </w:r>
      <w:r>
        <w:rPr>
          <w:noProof/>
        </w:rPr>
        <w:t>45</w:t>
      </w:r>
      <w:r>
        <w:rPr>
          <w:noProof/>
        </w:rPr>
        <w:fldChar w:fldCharType="end"/>
      </w:r>
    </w:p>
    <w:p w14:paraId="71BC9492" w14:textId="48931314"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rPr>
        <w:t>8.5.3.1</w:t>
      </w:r>
      <w:r>
        <w:rPr>
          <w:rFonts w:asciiTheme="minorHAnsi" w:eastAsiaTheme="minorEastAsia" w:hAnsiTheme="minorHAnsi" w:cstheme="minorBidi"/>
          <w:noProof/>
          <w:kern w:val="2"/>
          <w:sz w:val="24"/>
          <w:szCs w:val="24"/>
          <w:lang w:eastAsia="ko-KR"/>
          <w14:ligatures w14:val="standardContextual"/>
        </w:rPr>
        <w:tab/>
      </w:r>
      <w:r>
        <w:rPr>
          <w:noProof/>
        </w:rPr>
        <w:t>NPRACH False alarm probability</w:t>
      </w:r>
      <w:r>
        <w:rPr>
          <w:noProof/>
        </w:rPr>
        <w:tab/>
      </w:r>
      <w:r>
        <w:rPr>
          <w:noProof/>
        </w:rPr>
        <w:fldChar w:fldCharType="begin"/>
      </w:r>
      <w:r>
        <w:rPr>
          <w:noProof/>
        </w:rPr>
        <w:instrText xml:space="preserve"> PAGEREF _Toc233969860 \h </w:instrText>
      </w:r>
      <w:r>
        <w:rPr>
          <w:noProof/>
        </w:rPr>
      </w:r>
      <w:r>
        <w:rPr>
          <w:noProof/>
        </w:rPr>
        <w:fldChar w:fldCharType="separate"/>
      </w:r>
      <w:r>
        <w:rPr>
          <w:noProof/>
        </w:rPr>
        <w:t>45</w:t>
      </w:r>
      <w:r>
        <w:rPr>
          <w:noProof/>
        </w:rPr>
        <w:fldChar w:fldCharType="end"/>
      </w:r>
    </w:p>
    <w:p w14:paraId="6A9C8731" w14:textId="08F98CEE"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8.5.3.1.1</w:t>
      </w:r>
      <w:r>
        <w:rPr>
          <w:rFonts w:asciiTheme="minorHAnsi" w:eastAsiaTheme="minorEastAsia" w:hAnsiTheme="minorHAnsi" w:cstheme="minorBidi"/>
          <w:noProof/>
          <w:kern w:val="2"/>
          <w:sz w:val="24"/>
          <w:szCs w:val="24"/>
          <w:lang w:eastAsia="ko-KR"/>
          <w14:ligatures w14:val="standardContextual"/>
        </w:rPr>
        <w:tab/>
      </w:r>
      <w:r>
        <w:rPr>
          <w:noProof/>
        </w:rPr>
        <w:t>Minimum requirement</w:t>
      </w:r>
      <w:r>
        <w:rPr>
          <w:noProof/>
        </w:rPr>
        <w:tab/>
      </w:r>
      <w:r>
        <w:rPr>
          <w:noProof/>
        </w:rPr>
        <w:fldChar w:fldCharType="begin"/>
      </w:r>
      <w:r>
        <w:rPr>
          <w:noProof/>
        </w:rPr>
        <w:instrText xml:space="preserve"> PAGEREF _Toc233969861 \h </w:instrText>
      </w:r>
      <w:r>
        <w:rPr>
          <w:noProof/>
        </w:rPr>
      </w:r>
      <w:r>
        <w:rPr>
          <w:noProof/>
        </w:rPr>
        <w:fldChar w:fldCharType="separate"/>
      </w:r>
      <w:r>
        <w:rPr>
          <w:noProof/>
        </w:rPr>
        <w:t>45</w:t>
      </w:r>
      <w:r>
        <w:rPr>
          <w:noProof/>
        </w:rPr>
        <w:fldChar w:fldCharType="end"/>
      </w:r>
    </w:p>
    <w:p w14:paraId="11FB6135" w14:textId="673A2E14"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8.5.3.2</w:t>
      </w:r>
      <w:r>
        <w:rPr>
          <w:rFonts w:asciiTheme="minorHAnsi" w:eastAsiaTheme="minorEastAsia" w:hAnsiTheme="minorHAnsi" w:cstheme="minorBidi"/>
          <w:noProof/>
          <w:kern w:val="2"/>
          <w:sz w:val="24"/>
          <w:szCs w:val="24"/>
          <w:lang w:eastAsia="ko-KR"/>
          <w14:ligatures w14:val="standardContextual"/>
        </w:rPr>
        <w:tab/>
      </w:r>
      <w:r>
        <w:rPr>
          <w:noProof/>
        </w:rPr>
        <w:t>NPRACH detection requirements</w:t>
      </w:r>
      <w:r>
        <w:rPr>
          <w:noProof/>
        </w:rPr>
        <w:tab/>
      </w:r>
      <w:r>
        <w:rPr>
          <w:noProof/>
        </w:rPr>
        <w:fldChar w:fldCharType="begin"/>
      </w:r>
      <w:r>
        <w:rPr>
          <w:noProof/>
        </w:rPr>
        <w:instrText xml:space="preserve"> PAGEREF _Toc233969862 \h </w:instrText>
      </w:r>
      <w:r>
        <w:rPr>
          <w:noProof/>
        </w:rPr>
      </w:r>
      <w:r>
        <w:rPr>
          <w:noProof/>
        </w:rPr>
        <w:fldChar w:fldCharType="separate"/>
      </w:r>
      <w:r>
        <w:rPr>
          <w:noProof/>
        </w:rPr>
        <w:t>45</w:t>
      </w:r>
      <w:r>
        <w:rPr>
          <w:noProof/>
        </w:rPr>
        <w:fldChar w:fldCharType="end"/>
      </w:r>
    </w:p>
    <w:p w14:paraId="73CCF223" w14:textId="21C01607"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Pr>
          <w:noProof/>
        </w:rPr>
        <w:t>8.5.3.2.1</w:t>
      </w:r>
      <w:r>
        <w:rPr>
          <w:rFonts w:asciiTheme="minorHAnsi" w:eastAsiaTheme="minorEastAsia" w:hAnsiTheme="minorHAnsi" w:cstheme="minorBidi"/>
          <w:noProof/>
          <w:kern w:val="2"/>
          <w:sz w:val="24"/>
          <w:szCs w:val="24"/>
          <w:lang w:eastAsia="ko-KR"/>
          <w14:ligatures w14:val="standardContextual"/>
        </w:rPr>
        <w:tab/>
      </w:r>
      <w:r>
        <w:rPr>
          <w:noProof/>
        </w:rPr>
        <w:t>Minimum requirements</w:t>
      </w:r>
      <w:r>
        <w:rPr>
          <w:noProof/>
        </w:rPr>
        <w:tab/>
      </w:r>
      <w:r>
        <w:rPr>
          <w:noProof/>
        </w:rPr>
        <w:fldChar w:fldCharType="begin"/>
      </w:r>
      <w:r>
        <w:rPr>
          <w:noProof/>
        </w:rPr>
        <w:instrText xml:space="preserve"> PAGEREF _Toc233969863 \h </w:instrText>
      </w:r>
      <w:r>
        <w:rPr>
          <w:noProof/>
        </w:rPr>
      </w:r>
      <w:r>
        <w:rPr>
          <w:noProof/>
        </w:rPr>
        <w:fldChar w:fldCharType="separate"/>
      </w:r>
      <w:r>
        <w:rPr>
          <w:noProof/>
        </w:rPr>
        <w:t>46</w:t>
      </w:r>
      <w:r>
        <w:rPr>
          <w:noProof/>
        </w:rPr>
        <w:fldChar w:fldCharType="end"/>
      </w:r>
    </w:p>
    <w:p w14:paraId="18721849" w14:textId="3619BAC7"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rPr>
        <w:t>9</w:t>
      </w:r>
      <w:r>
        <w:rPr>
          <w:rFonts w:asciiTheme="minorHAnsi" w:eastAsiaTheme="minorEastAsia" w:hAnsiTheme="minorHAnsi" w:cstheme="minorBidi"/>
          <w:noProof/>
          <w:kern w:val="2"/>
          <w:sz w:val="24"/>
          <w:szCs w:val="24"/>
          <w:lang w:eastAsia="ko-KR"/>
          <w14:ligatures w14:val="standardContextual"/>
        </w:rPr>
        <w:tab/>
      </w:r>
      <w:r>
        <w:rPr>
          <w:noProof/>
        </w:rPr>
        <w:t>Radiated transmitter characteristics</w:t>
      </w:r>
      <w:r>
        <w:rPr>
          <w:noProof/>
        </w:rPr>
        <w:tab/>
      </w:r>
      <w:r>
        <w:rPr>
          <w:noProof/>
        </w:rPr>
        <w:fldChar w:fldCharType="begin"/>
      </w:r>
      <w:r>
        <w:rPr>
          <w:noProof/>
        </w:rPr>
        <w:instrText xml:space="preserve"> PAGEREF _Toc233969864 \h </w:instrText>
      </w:r>
      <w:r>
        <w:rPr>
          <w:noProof/>
        </w:rPr>
      </w:r>
      <w:r>
        <w:rPr>
          <w:noProof/>
        </w:rPr>
        <w:fldChar w:fldCharType="separate"/>
      </w:r>
      <w:r>
        <w:rPr>
          <w:noProof/>
        </w:rPr>
        <w:t>46</w:t>
      </w:r>
      <w:r>
        <w:rPr>
          <w:noProof/>
        </w:rPr>
        <w:fldChar w:fldCharType="end"/>
      </w:r>
    </w:p>
    <w:p w14:paraId="6C1A6DD3" w14:textId="0E6E66B7"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_Toc233969865 \h </w:instrText>
      </w:r>
      <w:r>
        <w:rPr>
          <w:noProof/>
        </w:rPr>
      </w:r>
      <w:r>
        <w:rPr>
          <w:noProof/>
        </w:rPr>
        <w:fldChar w:fldCharType="separate"/>
      </w:r>
      <w:r>
        <w:rPr>
          <w:noProof/>
        </w:rPr>
        <w:t>46</w:t>
      </w:r>
      <w:r>
        <w:rPr>
          <w:noProof/>
        </w:rPr>
        <w:fldChar w:fldCharType="end"/>
      </w:r>
    </w:p>
    <w:p w14:paraId="4CF43887" w14:textId="5ED090DD"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9.2</w:t>
      </w:r>
      <w:r>
        <w:rPr>
          <w:rFonts w:asciiTheme="minorHAnsi" w:eastAsiaTheme="minorEastAsia" w:hAnsiTheme="minorHAnsi" w:cstheme="minorBidi"/>
          <w:noProof/>
          <w:kern w:val="2"/>
          <w:sz w:val="24"/>
          <w:szCs w:val="24"/>
          <w:lang w:eastAsia="ko-KR"/>
          <w14:ligatures w14:val="standardContextual"/>
        </w:rPr>
        <w:tab/>
      </w:r>
      <w:r>
        <w:rPr>
          <w:noProof/>
        </w:rPr>
        <w:t>Radiated transmit power</w:t>
      </w:r>
      <w:r>
        <w:rPr>
          <w:noProof/>
        </w:rPr>
        <w:tab/>
      </w:r>
      <w:r>
        <w:rPr>
          <w:noProof/>
        </w:rPr>
        <w:fldChar w:fldCharType="begin"/>
      </w:r>
      <w:r>
        <w:rPr>
          <w:noProof/>
        </w:rPr>
        <w:instrText xml:space="preserve"> PAGEREF _Toc233969866 \h </w:instrText>
      </w:r>
      <w:r>
        <w:rPr>
          <w:noProof/>
        </w:rPr>
      </w:r>
      <w:r>
        <w:rPr>
          <w:noProof/>
        </w:rPr>
        <w:fldChar w:fldCharType="separate"/>
      </w:r>
      <w:r>
        <w:rPr>
          <w:noProof/>
        </w:rPr>
        <w:t>47</w:t>
      </w:r>
      <w:r>
        <w:rPr>
          <w:noProof/>
        </w:rPr>
        <w:fldChar w:fldCharType="end"/>
      </w:r>
    </w:p>
    <w:p w14:paraId="50297D11" w14:textId="29C843BF"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9.2.1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General</w:t>
      </w:r>
      <w:r>
        <w:rPr>
          <w:noProof/>
        </w:rPr>
        <w:tab/>
      </w:r>
      <w:r>
        <w:rPr>
          <w:noProof/>
        </w:rPr>
        <w:fldChar w:fldCharType="begin"/>
      </w:r>
      <w:r>
        <w:rPr>
          <w:noProof/>
        </w:rPr>
        <w:instrText xml:space="preserve"> PAGEREF _Toc233969867 \h </w:instrText>
      </w:r>
      <w:r>
        <w:rPr>
          <w:noProof/>
        </w:rPr>
      </w:r>
      <w:r>
        <w:rPr>
          <w:noProof/>
        </w:rPr>
        <w:fldChar w:fldCharType="separate"/>
      </w:r>
      <w:r>
        <w:rPr>
          <w:noProof/>
        </w:rPr>
        <w:t>47</w:t>
      </w:r>
      <w:r>
        <w:rPr>
          <w:noProof/>
        </w:rPr>
        <w:fldChar w:fldCharType="end"/>
      </w:r>
    </w:p>
    <w:p w14:paraId="62AFCFD6" w14:textId="44157DA9"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9.2.2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 xml:space="preserve">Minimum requirement for </w:t>
      </w:r>
      <w:r w:rsidRPr="00E03114">
        <w:rPr>
          <w:rFonts w:eastAsia="DengXian"/>
          <w:i/>
          <w:noProof/>
        </w:rPr>
        <w:t>SAN type 1-H</w:t>
      </w:r>
      <w:r w:rsidRPr="00E03114">
        <w:rPr>
          <w:rFonts w:eastAsia="DengXian"/>
          <w:noProof/>
        </w:rPr>
        <w:t xml:space="preserve"> and </w:t>
      </w:r>
      <w:r w:rsidRPr="00E03114">
        <w:rPr>
          <w:i/>
          <w:noProof/>
          <w:lang w:eastAsia="zh-CN"/>
        </w:rPr>
        <w:t>SAN type 1-O</w:t>
      </w:r>
      <w:r>
        <w:rPr>
          <w:noProof/>
        </w:rPr>
        <w:tab/>
      </w:r>
      <w:r>
        <w:rPr>
          <w:noProof/>
        </w:rPr>
        <w:fldChar w:fldCharType="begin"/>
      </w:r>
      <w:r>
        <w:rPr>
          <w:noProof/>
        </w:rPr>
        <w:instrText xml:space="preserve"> PAGEREF _Toc233969868 \h </w:instrText>
      </w:r>
      <w:r>
        <w:rPr>
          <w:noProof/>
        </w:rPr>
      </w:r>
      <w:r>
        <w:rPr>
          <w:noProof/>
        </w:rPr>
        <w:fldChar w:fldCharType="separate"/>
      </w:r>
      <w:r>
        <w:rPr>
          <w:noProof/>
        </w:rPr>
        <w:t>47</w:t>
      </w:r>
      <w:r>
        <w:rPr>
          <w:noProof/>
        </w:rPr>
        <w:fldChar w:fldCharType="end"/>
      </w:r>
    </w:p>
    <w:p w14:paraId="0DC53CB5" w14:textId="397C70F2"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9.3</w:t>
      </w:r>
      <w:r>
        <w:rPr>
          <w:rFonts w:asciiTheme="minorHAnsi" w:eastAsiaTheme="minorEastAsia" w:hAnsiTheme="minorHAnsi" w:cstheme="minorBidi"/>
          <w:noProof/>
          <w:kern w:val="2"/>
          <w:sz w:val="24"/>
          <w:szCs w:val="24"/>
          <w:lang w:eastAsia="ko-KR"/>
          <w14:ligatures w14:val="standardContextual"/>
        </w:rPr>
        <w:tab/>
      </w:r>
      <w:r>
        <w:rPr>
          <w:noProof/>
        </w:rPr>
        <w:t>OTA Satellite Access Node output power</w:t>
      </w:r>
      <w:r>
        <w:rPr>
          <w:noProof/>
        </w:rPr>
        <w:tab/>
      </w:r>
      <w:r>
        <w:rPr>
          <w:noProof/>
        </w:rPr>
        <w:fldChar w:fldCharType="begin"/>
      </w:r>
      <w:r>
        <w:rPr>
          <w:noProof/>
        </w:rPr>
        <w:instrText xml:space="preserve"> PAGEREF _Toc233969869 \h </w:instrText>
      </w:r>
      <w:r>
        <w:rPr>
          <w:noProof/>
        </w:rPr>
      </w:r>
      <w:r>
        <w:rPr>
          <w:noProof/>
        </w:rPr>
        <w:fldChar w:fldCharType="separate"/>
      </w:r>
      <w:r>
        <w:rPr>
          <w:noProof/>
        </w:rPr>
        <w:t>47</w:t>
      </w:r>
      <w:r>
        <w:rPr>
          <w:noProof/>
        </w:rPr>
        <w:fldChar w:fldCharType="end"/>
      </w:r>
    </w:p>
    <w:p w14:paraId="62B697CF" w14:textId="550155D3"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9.3.1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General</w:t>
      </w:r>
      <w:r>
        <w:rPr>
          <w:noProof/>
        </w:rPr>
        <w:tab/>
      </w:r>
      <w:r>
        <w:rPr>
          <w:noProof/>
        </w:rPr>
        <w:fldChar w:fldCharType="begin"/>
      </w:r>
      <w:r>
        <w:rPr>
          <w:noProof/>
        </w:rPr>
        <w:instrText xml:space="preserve"> PAGEREF _Toc233969870 \h </w:instrText>
      </w:r>
      <w:r>
        <w:rPr>
          <w:noProof/>
        </w:rPr>
      </w:r>
      <w:r>
        <w:rPr>
          <w:noProof/>
        </w:rPr>
        <w:fldChar w:fldCharType="separate"/>
      </w:r>
      <w:r>
        <w:rPr>
          <w:noProof/>
        </w:rPr>
        <w:t>47</w:t>
      </w:r>
      <w:r>
        <w:rPr>
          <w:noProof/>
        </w:rPr>
        <w:fldChar w:fldCharType="end"/>
      </w:r>
    </w:p>
    <w:p w14:paraId="11EAD8E9" w14:textId="37969773"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9.3.2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 xml:space="preserve">Minimum requirement for </w:t>
      </w:r>
      <w:r w:rsidRPr="00E03114">
        <w:rPr>
          <w:rFonts w:eastAsia="DengXian"/>
          <w:i/>
          <w:noProof/>
        </w:rPr>
        <w:t>SAN type 1-O</w:t>
      </w:r>
      <w:r>
        <w:rPr>
          <w:noProof/>
        </w:rPr>
        <w:tab/>
      </w:r>
      <w:r>
        <w:rPr>
          <w:noProof/>
        </w:rPr>
        <w:fldChar w:fldCharType="begin"/>
      </w:r>
      <w:r>
        <w:rPr>
          <w:noProof/>
        </w:rPr>
        <w:instrText xml:space="preserve"> PAGEREF _Toc233969871 \h </w:instrText>
      </w:r>
      <w:r>
        <w:rPr>
          <w:noProof/>
        </w:rPr>
      </w:r>
      <w:r>
        <w:rPr>
          <w:noProof/>
        </w:rPr>
        <w:fldChar w:fldCharType="separate"/>
      </w:r>
      <w:r>
        <w:rPr>
          <w:noProof/>
        </w:rPr>
        <w:t>47</w:t>
      </w:r>
      <w:r>
        <w:rPr>
          <w:noProof/>
        </w:rPr>
        <w:fldChar w:fldCharType="end"/>
      </w:r>
    </w:p>
    <w:p w14:paraId="79902E05" w14:textId="64BD138A"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9.4</w:t>
      </w:r>
      <w:r>
        <w:rPr>
          <w:rFonts w:asciiTheme="minorHAnsi" w:eastAsiaTheme="minorEastAsia" w:hAnsiTheme="minorHAnsi" w:cstheme="minorBidi"/>
          <w:noProof/>
          <w:kern w:val="2"/>
          <w:sz w:val="24"/>
          <w:szCs w:val="24"/>
          <w:lang w:eastAsia="ko-KR"/>
          <w14:ligatures w14:val="standardContextual"/>
        </w:rPr>
        <w:tab/>
      </w:r>
      <w:r>
        <w:rPr>
          <w:noProof/>
        </w:rPr>
        <w:t>OTA output power dynamics</w:t>
      </w:r>
      <w:r>
        <w:rPr>
          <w:noProof/>
        </w:rPr>
        <w:tab/>
      </w:r>
      <w:r>
        <w:rPr>
          <w:noProof/>
        </w:rPr>
        <w:fldChar w:fldCharType="begin"/>
      </w:r>
      <w:r>
        <w:rPr>
          <w:noProof/>
        </w:rPr>
        <w:instrText xml:space="preserve"> PAGEREF _Toc233969872 \h </w:instrText>
      </w:r>
      <w:r>
        <w:rPr>
          <w:noProof/>
        </w:rPr>
      </w:r>
      <w:r>
        <w:rPr>
          <w:noProof/>
        </w:rPr>
        <w:fldChar w:fldCharType="separate"/>
      </w:r>
      <w:r>
        <w:rPr>
          <w:noProof/>
        </w:rPr>
        <w:t>48</w:t>
      </w:r>
      <w:r>
        <w:rPr>
          <w:noProof/>
        </w:rPr>
        <w:fldChar w:fldCharType="end"/>
      </w:r>
    </w:p>
    <w:p w14:paraId="2B426BAE" w14:textId="4E830581"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9.4.1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General</w:t>
      </w:r>
      <w:r>
        <w:rPr>
          <w:noProof/>
        </w:rPr>
        <w:tab/>
      </w:r>
      <w:r>
        <w:rPr>
          <w:noProof/>
        </w:rPr>
        <w:fldChar w:fldCharType="begin"/>
      </w:r>
      <w:r>
        <w:rPr>
          <w:noProof/>
        </w:rPr>
        <w:instrText xml:space="preserve"> PAGEREF _Toc233969873 \h </w:instrText>
      </w:r>
      <w:r>
        <w:rPr>
          <w:noProof/>
        </w:rPr>
      </w:r>
      <w:r>
        <w:rPr>
          <w:noProof/>
        </w:rPr>
        <w:fldChar w:fldCharType="separate"/>
      </w:r>
      <w:r>
        <w:rPr>
          <w:noProof/>
        </w:rPr>
        <w:t>48</w:t>
      </w:r>
      <w:r>
        <w:rPr>
          <w:noProof/>
        </w:rPr>
        <w:fldChar w:fldCharType="end"/>
      </w:r>
    </w:p>
    <w:p w14:paraId="2E29C169" w14:textId="5A390BA9"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9.4.2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OTA RE power control dynamic range</w:t>
      </w:r>
      <w:r>
        <w:rPr>
          <w:noProof/>
        </w:rPr>
        <w:tab/>
      </w:r>
      <w:r>
        <w:rPr>
          <w:noProof/>
        </w:rPr>
        <w:fldChar w:fldCharType="begin"/>
      </w:r>
      <w:r>
        <w:rPr>
          <w:noProof/>
        </w:rPr>
        <w:instrText xml:space="preserve"> PAGEREF _Toc233969874 \h </w:instrText>
      </w:r>
      <w:r>
        <w:rPr>
          <w:noProof/>
        </w:rPr>
      </w:r>
      <w:r>
        <w:rPr>
          <w:noProof/>
        </w:rPr>
        <w:fldChar w:fldCharType="separate"/>
      </w:r>
      <w:r>
        <w:rPr>
          <w:noProof/>
        </w:rPr>
        <w:t>48</w:t>
      </w:r>
      <w:r>
        <w:rPr>
          <w:noProof/>
        </w:rPr>
        <w:fldChar w:fldCharType="end"/>
      </w:r>
    </w:p>
    <w:p w14:paraId="12EDB2C3" w14:textId="4DEC300D"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9.4.2.1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General</w:t>
      </w:r>
      <w:r>
        <w:rPr>
          <w:noProof/>
        </w:rPr>
        <w:tab/>
      </w:r>
      <w:r>
        <w:rPr>
          <w:noProof/>
        </w:rPr>
        <w:fldChar w:fldCharType="begin"/>
      </w:r>
      <w:r>
        <w:rPr>
          <w:noProof/>
        </w:rPr>
        <w:instrText xml:space="preserve"> PAGEREF _Toc233969875 \h </w:instrText>
      </w:r>
      <w:r>
        <w:rPr>
          <w:noProof/>
        </w:rPr>
      </w:r>
      <w:r>
        <w:rPr>
          <w:noProof/>
        </w:rPr>
        <w:fldChar w:fldCharType="separate"/>
      </w:r>
      <w:r>
        <w:rPr>
          <w:noProof/>
        </w:rPr>
        <w:t>48</w:t>
      </w:r>
      <w:r>
        <w:rPr>
          <w:noProof/>
        </w:rPr>
        <w:fldChar w:fldCharType="end"/>
      </w:r>
    </w:p>
    <w:p w14:paraId="43EF9F9B" w14:textId="00E863C3"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9.4.2.2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 xml:space="preserve">Minimum requirement for </w:t>
      </w:r>
      <w:r w:rsidRPr="00E03114">
        <w:rPr>
          <w:i/>
          <w:noProof/>
          <w:lang w:eastAsia="zh-CN"/>
        </w:rPr>
        <w:t>SAN</w:t>
      </w:r>
      <w:r w:rsidRPr="00E03114">
        <w:rPr>
          <w:rFonts w:eastAsia="DengXian"/>
          <w:i/>
          <w:noProof/>
        </w:rPr>
        <w:t xml:space="preserve"> type 1-O</w:t>
      </w:r>
      <w:r>
        <w:rPr>
          <w:noProof/>
        </w:rPr>
        <w:tab/>
      </w:r>
      <w:r>
        <w:rPr>
          <w:noProof/>
        </w:rPr>
        <w:fldChar w:fldCharType="begin"/>
      </w:r>
      <w:r>
        <w:rPr>
          <w:noProof/>
        </w:rPr>
        <w:instrText xml:space="preserve"> PAGEREF _Toc233969876 \h </w:instrText>
      </w:r>
      <w:r>
        <w:rPr>
          <w:noProof/>
        </w:rPr>
      </w:r>
      <w:r>
        <w:rPr>
          <w:noProof/>
        </w:rPr>
        <w:fldChar w:fldCharType="separate"/>
      </w:r>
      <w:r>
        <w:rPr>
          <w:noProof/>
        </w:rPr>
        <w:t>48</w:t>
      </w:r>
      <w:r>
        <w:rPr>
          <w:noProof/>
        </w:rPr>
        <w:fldChar w:fldCharType="end"/>
      </w:r>
    </w:p>
    <w:p w14:paraId="5ACAE30F" w14:textId="57E560B8"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9.4.3</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OTA total power dynamic range</w:t>
      </w:r>
      <w:r>
        <w:rPr>
          <w:noProof/>
        </w:rPr>
        <w:tab/>
      </w:r>
      <w:r>
        <w:rPr>
          <w:noProof/>
        </w:rPr>
        <w:fldChar w:fldCharType="begin"/>
      </w:r>
      <w:r>
        <w:rPr>
          <w:noProof/>
        </w:rPr>
        <w:instrText xml:space="preserve"> PAGEREF _Toc233969877 \h </w:instrText>
      </w:r>
      <w:r>
        <w:rPr>
          <w:noProof/>
        </w:rPr>
      </w:r>
      <w:r>
        <w:rPr>
          <w:noProof/>
        </w:rPr>
        <w:fldChar w:fldCharType="separate"/>
      </w:r>
      <w:r>
        <w:rPr>
          <w:noProof/>
        </w:rPr>
        <w:t>48</w:t>
      </w:r>
      <w:r>
        <w:rPr>
          <w:noProof/>
        </w:rPr>
        <w:fldChar w:fldCharType="end"/>
      </w:r>
    </w:p>
    <w:p w14:paraId="3475A9EA" w14:textId="72E5321B"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9.4.3.1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General</w:t>
      </w:r>
      <w:r>
        <w:rPr>
          <w:noProof/>
        </w:rPr>
        <w:tab/>
      </w:r>
      <w:r>
        <w:rPr>
          <w:noProof/>
        </w:rPr>
        <w:fldChar w:fldCharType="begin"/>
      </w:r>
      <w:r>
        <w:rPr>
          <w:noProof/>
        </w:rPr>
        <w:instrText xml:space="preserve"> PAGEREF _Toc233969878 \h </w:instrText>
      </w:r>
      <w:r>
        <w:rPr>
          <w:noProof/>
        </w:rPr>
      </w:r>
      <w:r>
        <w:rPr>
          <w:noProof/>
        </w:rPr>
        <w:fldChar w:fldCharType="separate"/>
      </w:r>
      <w:r>
        <w:rPr>
          <w:noProof/>
        </w:rPr>
        <w:t>48</w:t>
      </w:r>
      <w:r>
        <w:rPr>
          <w:noProof/>
        </w:rPr>
        <w:fldChar w:fldCharType="end"/>
      </w:r>
    </w:p>
    <w:p w14:paraId="21044C54" w14:textId="31F62210"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9.4.3.2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 xml:space="preserve">Minimum requirement for </w:t>
      </w:r>
      <w:r w:rsidRPr="00E03114">
        <w:rPr>
          <w:i/>
          <w:noProof/>
          <w:lang w:eastAsia="zh-CN"/>
        </w:rPr>
        <w:t>SAN</w:t>
      </w:r>
      <w:r w:rsidRPr="00E03114">
        <w:rPr>
          <w:rFonts w:eastAsia="DengXian"/>
          <w:i/>
          <w:noProof/>
        </w:rPr>
        <w:t xml:space="preserve"> type 1-O</w:t>
      </w:r>
      <w:r>
        <w:rPr>
          <w:noProof/>
        </w:rPr>
        <w:tab/>
      </w:r>
      <w:r>
        <w:rPr>
          <w:noProof/>
        </w:rPr>
        <w:fldChar w:fldCharType="begin"/>
      </w:r>
      <w:r>
        <w:rPr>
          <w:noProof/>
        </w:rPr>
        <w:instrText xml:space="preserve"> PAGEREF _Toc233969879 \h </w:instrText>
      </w:r>
      <w:r>
        <w:rPr>
          <w:noProof/>
        </w:rPr>
      </w:r>
      <w:r>
        <w:rPr>
          <w:noProof/>
        </w:rPr>
        <w:fldChar w:fldCharType="separate"/>
      </w:r>
      <w:r>
        <w:rPr>
          <w:noProof/>
        </w:rPr>
        <w:t>48</w:t>
      </w:r>
      <w:r>
        <w:rPr>
          <w:noProof/>
        </w:rPr>
        <w:fldChar w:fldCharType="end"/>
      </w:r>
    </w:p>
    <w:p w14:paraId="3CF0EF95" w14:textId="7FA9ECC3"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9.5</w:t>
      </w:r>
      <w:r>
        <w:rPr>
          <w:rFonts w:asciiTheme="minorHAnsi" w:eastAsiaTheme="minorEastAsia" w:hAnsiTheme="minorHAnsi" w:cstheme="minorBidi"/>
          <w:noProof/>
          <w:kern w:val="2"/>
          <w:sz w:val="24"/>
          <w:szCs w:val="24"/>
          <w:lang w:eastAsia="ko-KR"/>
          <w14:ligatures w14:val="standardContextual"/>
        </w:rPr>
        <w:tab/>
      </w:r>
      <w:r>
        <w:rPr>
          <w:noProof/>
        </w:rPr>
        <w:t>OTA transmit ON/OFF power</w:t>
      </w:r>
      <w:r>
        <w:rPr>
          <w:noProof/>
        </w:rPr>
        <w:tab/>
      </w:r>
      <w:r>
        <w:rPr>
          <w:noProof/>
        </w:rPr>
        <w:fldChar w:fldCharType="begin"/>
      </w:r>
      <w:r>
        <w:rPr>
          <w:noProof/>
        </w:rPr>
        <w:instrText xml:space="preserve"> PAGEREF _Toc233969880 \h </w:instrText>
      </w:r>
      <w:r>
        <w:rPr>
          <w:noProof/>
        </w:rPr>
      </w:r>
      <w:r>
        <w:rPr>
          <w:noProof/>
        </w:rPr>
        <w:fldChar w:fldCharType="separate"/>
      </w:r>
      <w:r>
        <w:rPr>
          <w:noProof/>
        </w:rPr>
        <w:t>48</w:t>
      </w:r>
      <w:r>
        <w:rPr>
          <w:noProof/>
        </w:rPr>
        <w:fldChar w:fldCharType="end"/>
      </w:r>
    </w:p>
    <w:p w14:paraId="02240265" w14:textId="020892BE"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9.6</w:t>
      </w:r>
      <w:r>
        <w:rPr>
          <w:rFonts w:asciiTheme="minorHAnsi" w:eastAsiaTheme="minorEastAsia" w:hAnsiTheme="minorHAnsi" w:cstheme="minorBidi"/>
          <w:noProof/>
          <w:kern w:val="2"/>
          <w:sz w:val="24"/>
          <w:szCs w:val="24"/>
          <w:lang w:eastAsia="ko-KR"/>
          <w14:ligatures w14:val="standardContextual"/>
        </w:rPr>
        <w:tab/>
      </w:r>
      <w:r>
        <w:rPr>
          <w:noProof/>
        </w:rPr>
        <w:t>OTA transmitted signal quality</w:t>
      </w:r>
      <w:r>
        <w:rPr>
          <w:noProof/>
        </w:rPr>
        <w:tab/>
      </w:r>
      <w:r>
        <w:rPr>
          <w:noProof/>
        </w:rPr>
        <w:fldChar w:fldCharType="begin"/>
      </w:r>
      <w:r>
        <w:rPr>
          <w:noProof/>
        </w:rPr>
        <w:instrText xml:space="preserve"> PAGEREF _Toc233969881 \h </w:instrText>
      </w:r>
      <w:r>
        <w:rPr>
          <w:noProof/>
        </w:rPr>
      </w:r>
      <w:r>
        <w:rPr>
          <w:noProof/>
        </w:rPr>
        <w:fldChar w:fldCharType="separate"/>
      </w:r>
      <w:r>
        <w:rPr>
          <w:noProof/>
        </w:rPr>
        <w:t>49</w:t>
      </w:r>
      <w:r>
        <w:rPr>
          <w:noProof/>
        </w:rPr>
        <w:fldChar w:fldCharType="end"/>
      </w:r>
    </w:p>
    <w:p w14:paraId="3A7C994F" w14:textId="71DF2A20"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lang w:eastAsia="zh-CN"/>
        </w:rPr>
        <w:t>9</w:t>
      </w:r>
      <w:r w:rsidRPr="00E03114">
        <w:rPr>
          <w:rFonts w:eastAsia="DengXian"/>
          <w:noProof/>
        </w:rPr>
        <w:t>.</w:t>
      </w:r>
      <w:r w:rsidRPr="00E03114">
        <w:rPr>
          <w:rFonts w:eastAsia="DengXian"/>
          <w:noProof/>
          <w:lang w:eastAsia="zh-CN"/>
        </w:rPr>
        <w:t>6</w:t>
      </w:r>
      <w:r w:rsidRPr="00E03114">
        <w:rPr>
          <w:rFonts w:eastAsia="DengXian"/>
          <w:noProof/>
        </w:rPr>
        <w:t>.1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OTA frequency error</w:t>
      </w:r>
      <w:r>
        <w:rPr>
          <w:noProof/>
        </w:rPr>
        <w:tab/>
      </w:r>
      <w:r>
        <w:rPr>
          <w:noProof/>
        </w:rPr>
        <w:fldChar w:fldCharType="begin"/>
      </w:r>
      <w:r>
        <w:rPr>
          <w:noProof/>
        </w:rPr>
        <w:instrText xml:space="preserve"> PAGEREF _Toc233969882 \h </w:instrText>
      </w:r>
      <w:r>
        <w:rPr>
          <w:noProof/>
        </w:rPr>
      </w:r>
      <w:r>
        <w:rPr>
          <w:noProof/>
        </w:rPr>
        <w:fldChar w:fldCharType="separate"/>
      </w:r>
      <w:r>
        <w:rPr>
          <w:noProof/>
        </w:rPr>
        <w:t>49</w:t>
      </w:r>
      <w:r>
        <w:rPr>
          <w:noProof/>
        </w:rPr>
        <w:fldChar w:fldCharType="end"/>
      </w:r>
    </w:p>
    <w:p w14:paraId="59124384" w14:textId="14A353E7"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lang w:eastAsia="zh-CN"/>
        </w:rPr>
        <w:t>9</w:t>
      </w:r>
      <w:r w:rsidRPr="00E03114">
        <w:rPr>
          <w:rFonts w:eastAsia="DengXian"/>
          <w:noProof/>
        </w:rPr>
        <w:t>.</w:t>
      </w:r>
      <w:r w:rsidRPr="00E03114">
        <w:rPr>
          <w:rFonts w:eastAsia="DengXian"/>
          <w:noProof/>
          <w:lang w:eastAsia="zh-CN"/>
        </w:rPr>
        <w:t>6</w:t>
      </w:r>
      <w:r w:rsidRPr="00E03114">
        <w:rPr>
          <w:rFonts w:eastAsia="DengXian"/>
          <w:noProof/>
        </w:rPr>
        <w:t>.1.1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lang w:eastAsia="zh-CN"/>
        </w:rPr>
        <w:t>General</w:t>
      </w:r>
      <w:r>
        <w:rPr>
          <w:noProof/>
        </w:rPr>
        <w:tab/>
      </w:r>
      <w:r>
        <w:rPr>
          <w:noProof/>
        </w:rPr>
        <w:fldChar w:fldCharType="begin"/>
      </w:r>
      <w:r>
        <w:rPr>
          <w:noProof/>
        </w:rPr>
        <w:instrText xml:space="preserve"> PAGEREF _Toc233969883 \h </w:instrText>
      </w:r>
      <w:r>
        <w:rPr>
          <w:noProof/>
        </w:rPr>
      </w:r>
      <w:r>
        <w:rPr>
          <w:noProof/>
        </w:rPr>
        <w:fldChar w:fldCharType="separate"/>
      </w:r>
      <w:r>
        <w:rPr>
          <w:noProof/>
        </w:rPr>
        <w:t>49</w:t>
      </w:r>
      <w:r>
        <w:rPr>
          <w:noProof/>
        </w:rPr>
        <w:fldChar w:fldCharType="end"/>
      </w:r>
    </w:p>
    <w:p w14:paraId="2CB50B4D" w14:textId="3A538425"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lang w:eastAsia="zh-CN"/>
        </w:rPr>
        <w:t>9</w:t>
      </w:r>
      <w:r w:rsidRPr="00E03114">
        <w:rPr>
          <w:rFonts w:eastAsia="DengXian"/>
          <w:noProof/>
        </w:rPr>
        <w:t>.</w:t>
      </w:r>
      <w:r w:rsidRPr="00E03114">
        <w:rPr>
          <w:rFonts w:eastAsia="DengXian"/>
          <w:noProof/>
          <w:lang w:eastAsia="zh-CN"/>
        </w:rPr>
        <w:t>6</w:t>
      </w:r>
      <w:r w:rsidRPr="00E03114">
        <w:rPr>
          <w:rFonts w:eastAsia="DengXian"/>
          <w:noProof/>
        </w:rPr>
        <w:t>.1.</w:t>
      </w:r>
      <w:r w:rsidRPr="00E03114">
        <w:rPr>
          <w:rFonts w:eastAsia="DengXian"/>
          <w:noProof/>
          <w:lang w:eastAsia="zh-CN"/>
        </w:rPr>
        <w:t>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Minimum requirement</w:t>
      </w:r>
      <w:r w:rsidRPr="00E03114">
        <w:rPr>
          <w:rFonts w:eastAsia="DengXian"/>
          <w:noProof/>
          <w:lang w:eastAsia="zh-CN"/>
        </w:rPr>
        <w:t xml:space="preserve"> for </w:t>
      </w:r>
      <w:r w:rsidRPr="00E03114">
        <w:rPr>
          <w:rFonts w:eastAsia="DengXian"/>
          <w:i/>
          <w:noProof/>
          <w:lang w:eastAsia="zh-CN"/>
        </w:rPr>
        <w:t>SAN type 1-O</w:t>
      </w:r>
      <w:r>
        <w:rPr>
          <w:noProof/>
        </w:rPr>
        <w:tab/>
      </w:r>
      <w:r>
        <w:rPr>
          <w:noProof/>
        </w:rPr>
        <w:fldChar w:fldCharType="begin"/>
      </w:r>
      <w:r>
        <w:rPr>
          <w:noProof/>
        </w:rPr>
        <w:instrText xml:space="preserve"> PAGEREF _Toc233969884 \h </w:instrText>
      </w:r>
      <w:r>
        <w:rPr>
          <w:noProof/>
        </w:rPr>
      </w:r>
      <w:r>
        <w:rPr>
          <w:noProof/>
        </w:rPr>
        <w:fldChar w:fldCharType="separate"/>
      </w:r>
      <w:r>
        <w:rPr>
          <w:noProof/>
        </w:rPr>
        <w:t>49</w:t>
      </w:r>
      <w:r>
        <w:rPr>
          <w:noProof/>
        </w:rPr>
        <w:fldChar w:fldCharType="end"/>
      </w:r>
    </w:p>
    <w:p w14:paraId="387F557A" w14:textId="1960ECA3"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9.6.2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OTA modulation quality</w:t>
      </w:r>
      <w:r>
        <w:rPr>
          <w:noProof/>
        </w:rPr>
        <w:tab/>
      </w:r>
      <w:r>
        <w:rPr>
          <w:noProof/>
        </w:rPr>
        <w:fldChar w:fldCharType="begin"/>
      </w:r>
      <w:r>
        <w:rPr>
          <w:noProof/>
        </w:rPr>
        <w:instrText xml:space="preserve"> PAGEREF _Toc233969885 \h </w:instrText>
      </w:r>
      <w:r>
        <w:rPr>
          <w:noProof/>
        </w:rPr>
      </w:r>
      <w:r>
        <w:rPr>
          <w:noProof/>
        </w:rPr>
        <w:fldChar w:fldCharType="separate"/>
      </w:r>
      <w:r>
        <w:rPr>
          <w:noProof/>
        </w:rPr>
        <w:t>49</w:t>
      </w:r>
      <w:r>
        <w:rPr>
          <w:noProof/>
        </w:rPr>
        <w:fldChar w:fldCharType="end"/>
      </w:r>
    </w:p>
    <w:p w14:paraId="07FEEE42" w14:textId="0A34DE6A"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9.6.2.1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General</w:t>
      </w:r>
      <w:r>
        <w:rPr>
          <w:noProof/>
        </w:rPr>
        <w:tab/>
      </w:r>
      <w:r>
        <w:rPr>
          <w:noProof/>
        </w:rPr>
        <w:fldChar w:fldCharType="begin"/>
      </w:r>
      <w:r>
        <w:rPr>
          <w:noProof/>
        </w:rPr>
        <w:instrText xml:space="preserve"> PAGEREF _Toc233969886 \h </w:instrText>
      </w:r>
      <w:r>
        <w:rPr>
          <w:noProof/>
        </w:rPr>
      </w:r>
      <w:r>
        <w:rPr>
          <w:noProof/>
        </w:rPr>
        <w:fldChar w:fldCharType="separate"/>
      </w:r>
      <w:r>
        <w:rPr>
          <w:noProof/>
        </w:rPr>
        <w:t>49</w:t>
      </w:r>
      <w:r>
        <w:rPr>
          <w:noProof/>
        </w:rPr>
        <w:fldChar w:fldCharType="end"/>
      </w:r>
    </w:p>
    <w:p w14:paraId="5A0711A6" w14:textId="623A4BC6"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9.6.2.2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 xml:space="preserve">Minimum requirement for </w:t>
      </w:r>
      <w:r w:rsidRPr="00E03114">
        <w:rPr>
          <w:rFonts w:eastAsia="DengXian"/>
          <w:i/>
          <w:noProof/>
          <w:lang w:eastAsia="zh-CN"/>
        </w:rPr>
        <w:t xml:space="preserve">SAN </w:t>
      </w:r>
      <w:r w:rsidRPr="00E03114">
        <w:rPr>
          <w:rFonts w:eastAsia="DengXian"/>
          <w:i/>
          <w:noProof/>
        </w:rPr>
        <w:t>type 1-O</w:t>
      </w:r>
      <w:r>
        <w:rPr>
          <w:noProof/>
        </w:rPr>
        <w:tab/>
      </w:r>
      <w:r>
        <w:rPr>
          <w:noProof/>
        </w:rPr>
        <w:fldChar w:fldCharType="begin"/>
      </w:r>
      <w:r>
        <w:rPr>
          <w:noProof/>
        </w:rPr>
        <w:instrText xml:space="preserve"> PAGEREF _Toc233969887 \h </w:instrText>
      </w:r>
      <w:r>
        <w:rPr>
          <w:noProof/>
        </w:rPr>
      </w:r>
      <w:r>
        <w:rPr>
          <w:noProof/>
        </w:rPr>
        <w:fldChar w:fldCharType="separate"/>
      </w:r>
      <w:r>
        <w:rPr>
          <w:noProof/>
        </w:rPr>
        <w:t>49</w:t>
      </w:r>
      <w:r>
        <w:rPr>
          <w:noProof/>
        </w:rPr>
        <w:fldChar w:fldCharType="end"/>
      </w:r>
    </w:p>
    <w:p w14:paraId="5C3CE592" w14:textId="6B6F7DD8"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lang w:val="en-US"/>
        </w:rPr>
        <w:t>9.6.3</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lang w:val="en-US"/>
        </w:rPr>
        <w:t>OTA time alignment error</w:t>
      </w:r>
      <w:r>
        <w:rPr>
          <w:noProof/>
        </w:rPr>
        <w:tab/>
      </w:r>
      <w:r>
        <w:rPr>
          <w:noProof/>
        </w:rPr>
        <w:fldChar w:fldCharType="begin"/>
      </w:r>
      <w:r>
        <w:rPr>
          <w:noProof/>
        </w:rPr>
        <w:instrText xml:space="preserve"> PAGEREF _Toc233969888 \h </w:instrText>
      </w:r>
      <w:r>
        <w:rPr>
          <w:noProof/>
        </w:rPr>
      </w:r>
      <w:r>
        <w:rPr>
          <w:noProof/>
        </w:rPr>
        <w:fldChar w:fldCharType="separate"/>
      </w:r>
      <w:r>
        <w:rPr>
          <w:noProof/>
        </w:rPr>
        <w:t>49</w:t>
      </w:r>
      <w:r>
        <w:rPr>
          <w:noProof/>
        </w:rPr>
        <w:fldChar w:fldCharType="end"/>
      </w:r>
    </w:p>
    <w:p w14:paraId="273FEAD5" w14:textId="1F4BD291"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9</w:t>
      </w:r>
      <w:r>
        <w:rPr>
          <w:noProof/>
          <w:lang w:eastAsia="zh-CN"/>
        </w:rPr>
        <w:t>.</w:t>
      </w:r>
      <w:r w:rsidRPr="00E03114">
        <w:rPr>
          <w:noProof/>
          <w:lang w:val="en-US" w:eastAsia="zh-CN"/>
        </w:rPr>
        <w:t>6</w:t>
      </w:r>
      <w:r>
        <w:rPr>
          <w:noProof/>
          <w:lang w:eastAsia="zh-CN"/>
        </w:rPr>
        <w:t>.</w:t>
      </w:r>
      <w:r w:rsidRPr="00E03114">
        <w:rPr>
          <w:noProof/>
          <w:lang w:val="en-US" w:eastAsia="zh-CN"/>
        </w:rPr>
        <w:t>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OTA </w:t>
      </w:r>
      <w:r>
        <w:rPr>
          <w:noProof/>
        </w:rPr>
        <w:t>DL RS power</w:t>
      </w:r>
      <w:r>
        <w:rPr>
          <w:noProof/>
        </w:rPr>
        <w:tab/>
      </w:r>
      <w:r>
        <w:rPr>
          <w:noProof/>
        </w:rPr>
        <w:fldChar w:fldCharType="begin"/>
      </w:r>
      <w:r>
        <w:rPr>
          <w:noProof/>
        </w:rPr>
        <w:instrText xml:space="preserve"> PAGEREF _Toc233969889 \h </w:instrText>
      </w:r>
      <w:r>
        <w:rPr>
          <w:noProof/>
        </w:rPr>
      </w:r>
      <w:r>
        <w:rPr>
          <w:noProof/>
        </w:rPr>
        <w:fldChar w:fldCharType="separate"/>
      </w:r>
      <w:r>
        <w:rPr>
          <w:noProof/>
        </w:rPr>
        <w:t>49</w:t>
      </w:r>
      <w:r>
        <w:rPr>
          <w:noProof/>
        </w:rPr>
        <w:fldChar w:fldCharType="end"/>
      </w:r>
    </w:p>
    <w:p w14:paraId="5A20AA38" w14:textId="504641A3"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9</w:t>
      </w:r>
      <w:r>
        <w:rPr>
          <w:noProof/>
        </w:rPr>
        <w:t>.</w:t>
      </w:r>
      <w:r w:rsidRPr="00E03114">
        <w:rPr>
          <w:noProof/>
          <w:lang w:val="en-US" w:eastAsia="zh-CN"/>
        </w:rPr>
        <w:t>6</w:t>
      </w: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Minimum requirements</w:t>
      </w:r>
      <w:r w:rsidRPr="00E03114">
        <w:rPr>
          <w:noProof/>
          <w:lang w:val="en-US" w:eastAsia="zh-CN"/>
        </w:rPr>
        <w:t xml:space="preserve"> for </w:t>
      </w:r>
      <w:r w:rsidRPr="00E03114">
        <w:rPr>
          <w:i/>
          <w:noProof/>
        </w:rPr>
        <w:t>SAN type 1-</w:t>
      </w:r>
      <w:r w:rsidRPr="00E03114">
        <w:rPr>
          <w:i/>
          <w:noProof/>
          <w:lang w:val="en-US" w:eastAsia="zh-CN"/>
        </w:rPr>
        <w:t>O</w:t>
      </w:r>
      <w:r>
        <w:rPr>
          <w:noProof/>
        </w:rPr>
        <w:tab/>
      </w:r>
      <w:r>
        <w:rPr>
          <w:noProof/>
        </w:rPr>
        <w:fldChar w:fldCharType="begin"/>
      </w:r>
      <w:r>
        <w:rPr>
          <w:noProof/>
        </w:rPr>
        <w:instrText xml:space="preserve"> PAGEREF _Toc233969890 \h </w:instrText>
      </w:r>
      <w:r>
        <w:rPr>
          <w:noProof/>
        </w:rPr>
      </w:r>
      <w:r>
        <w:rPr>
          <w:noProof/>
        </w:rPr>
        <w:fldChar w:fldCharType="separate"/>
      </w:r>
      <w:r>
        <w:rPr>
          <w:noProof/>
        </w:rPr>
        <w:t>49</w:t>
      </w:r>
      <w:r>
        <w:rPr>
          <w:noProof/>
        </w:rPr>
        <w:fldChar w:fldCharType="end"/>
      </w:r>
    </w:p>
    <w:p w14:paraId="322F1311" w14:textId="65AB4ED9"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9.7</w:t>
      </w:r>
      <w:r>
        <w:rPr>
          <w:rFonts w:asciiTheme="minorHAnsi" w:eastAsiaTheme="minorEastAsia" w:hAnsiTheme="minorHAnsi" w:cstheme="minorBidi"/>
          <w:noProof/>
          <w:kern w:val="2"/>
          <w:sz w:val="24"/>
          <w:szCs w:val="24"/>
          <w:lang w:eastAsia="ko-KR"/>
          <w14:ligatures w14:val="standardContextual"/>
        </w:rPr>
        <w:tab/>
      </w:r>
      <w:r>
        <w:rPr>
          <w:noProof/>
        </w:rPr>
        <w:t>OTA unwanted emissions</w:t>
      </w:r>
      <w:r>
        <w:rPr>
          <w:noProof/>
        </w:rPr>
        <w:tab/>
      </w:r>
      <w:r>
        <w:rPr>
          <w:noProof/>
        </w:rPr>
        <w:fldChar w:fldCharType="begin"/>
      </w:r>
      <w:r>
        <w:rPr>
          <w:noProof/>
        </w:rPr>
        <w:instrText xml:space="preserve"> PAGEREF _Toc233969891 \h </w:instrText>
      </w:r>
      <w:r>
        <w:rPr>
          <w:noProof/>
        </w:rPr>
      </w:r>
      <w:r>
        <w:rPr>
          <w:noProof/>
        </w:rPr>
        <w:fldChar w:fldCharType="separate"/>
      </w:r>
      <w:r>
        <w:rPr>
          <w:noProof/>
        </w:rPr>
        <w:t>50</w:t>
      </w:r>
      <w:r>
        <w:rPr>
          <w:noProof/>
        </w:rPr>
        <w:fldChar w:fldCharType="end"/>
      </w:r>
    </w:p>
    <w:p w14:paraId="52FB3C28" w14:textId="392128D1"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General</w:t>
      </w:r>
      <w:r>
        <w:rPr>
          <w:noProof/>
        </w:rPr>
        <w:tab/>
      </w:r>
      <w:r>
        <w:rPr>
          <w:noProof/>
        </w:rPr>
        <w:fldChar w:fldCharType="begin"/>
      </w:r>
      <w:r>
        <w:rPr>
          <w:noProof/>
        </w:rPr>
        <w:instrText xml:space="preserve"> PAGEREF _Toc233969892 \h </w:instrText>
      </w:r>
      <w:r>
        <w:rPr>
          <w:noProof/>
        </w:rPr>
      </w:r>
      <w:r>
        <w:rPr>
          <w:noProof/>
        </w:rPr>
        <w:fldChar w:fldCharType="separate"/>
      </w:r>
      <w:r>
        <w:rPr>
          <w:noProof/>
        </w:rPr>
        <w:t>50</w:t>
      </w:r>
      <w:r>
        <w:rPr>
          <w:noProof/>
        </w:rPr>
        <w:fldChar w:fldCharType="end"/>
      </w:r>
    </w:p>
    <w:p w14:paraId="0B3FA13A" w14:textId="32626354"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OTA occupied bandwidth</w:t>
      </w:r>
      <w:r>
        <w:rPr>
          <w:noProof/>
        </w:rPr>
        <w:tab/>
      </w:r>
      <w:r>
        <w:rPr>
          <w:noProof/>
        </w:rPr>
        <w:fldChar w:fldCharType="begin"/>
      </w:r>
      <w:r>
        <w:rPr>
          <w:noProof/>
        </w:rPr>
        <w:instrText xml:space="preserve"> PAGEREF _Toc233969893 \h </w:instrText>
      </w:r>
      <w:r>
        <w:rPr>
          <w:noProof/>
        </w:rPr>
      </w:r>
      <w:r>
        <w:rPr>
          <w:noProof/>
        </w:rPr>
        <w:fldChar w:fldCharType="separate"/>
      </w:r>
      <w:r>
        <w:rPr>
          <w:noProof/>
        </w:rPr>
        <w:t>50</w:t>
      </w:r>
      <w:r>
        <w:rPr>
          <w:noProof/>
        </w:rPr>
        <w:fldChar w:fldCharType="end"/>
      </w:r>
    </w:p>
    <w:p w14:paraId="2318E79E" w14:textId="49C79A4C"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9.7.2.1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General</w:t>
      </w:r>
      <w:r>
        <w:rPr>
          <w:noProof/>
        </w:rPr>
        <w:tab/>
      </w:r>
      <w:r>
        <w:rPr>
          <w:noProof/>
        </w:rPr>
        <w:fldChar w:fldCharType="begin"/>
      </w:r>
      <w:r>
        <w:rPr>
          <w:noProof/>
        </w:rPr>
        <w:instrText xml:space="preserve"> PAGEREF _Toc233969894 \h </w:instrText>
      </w:r>
      <w:r>
        <w:rPr>
          <w:noProof/>
        </w:rPr>
      </w:r>
      <w:r>
        <w:rPr>
          <w:noProof/>
        </w:rPr>
        <w:fldChar w:fldCharType="separate"/>
      </w:r>
      <w:r>
        <w:rPr>
          <w:noProof/>
        </w:rPr>
        <w:t>50</w:t>
      </w:r>
      <w:r>
        <w:rPr>
          <w:noProof/>
        </w:rPr>
        <w:fldChar w:fldCharType="end"/>
      </w:r>
    </w:p>
    <w:p w14:paraId="0D7A5F0F" w14:textId="3F2180E5"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9.7.2.2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 xml:space="preserve">Minimum requirement for </w:t>
      </w:r>
      <w:r w:rsidRPr="00E03114">
        <w:rPr>
          <w:rFonts w:eastAsia="DengXian"/>
          <w:i/>
          <w:noProof/>
        </w:rPr>
        <w:t>SAN type 1-O</w:t>
      </w:r>
      <w:r>
        <w:rPr>
          <w:noProof/>
        </w:rPr>
        <w:tab/>
      </w:r>
      <w:r>
        <w:rPr>
          <w:noProof/>
        </w:rPr>
        <w:fldChar w:fldCharType="begin"/>
      </w:r>
      <w:r>
        <w:rPr>
          <w:noProof/>
        </w:rPr>
        <w:instrText xml:space="preserve"> PAGEREF _Toc233969895 \h </w:instrText>
      </w:r>
      <w:r>
        <w:rPr>
          <w:noProof/>
        </w:rPr>
      </w:r>
      <w:r>
        <w:rPr>
          <w:noProof/>
        </w:rPr>
        <w:fldChar w:fldCharType="separate"/>
      </w:r>
      <w:r>
        <w:rPr>
          <w:noProof/>
        </w:rPr>
        <w:t>50</w:t>
      </w:r>
      <w:r>
        <w:rPr>
          <w:noProof/>
        </w:rPr>
        <w:fldChar w:fldCharType="end"/>
      </w:r>
    </w:p>
    <w:p w14:paraId="2A9D80F1" w14:textId="47187252"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9.7.3</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OTA Adjacent Channel Leakage Power Ratio (ACLR)</w:t>
      </w:r>
      <w:r>
        <w:rPr>
          <w:noProof/>
        </w:rPr>
        <w:tab/>
      </w:r>
      <w:r>
        <w:rPr>
          <w:noProof/>
        </w:rPr>
        <w:fldChar w:fldCharType="begin"/>
      </w:r>
      <w:r>
        <w:rPr>
          <w:noProof/>
        </w:rPr>
        <w:instrText xml:space="preserve"> PAGEREF _Toc233969896 \h </w:instrText>
      </w:r>
      <w:r>
        <w:rPr>
          <w:noProof/>
        </w:rPr>
      </w:r>
      <w:r>
        <w:rPr>
          <w:noProof/>
        </w:rPr>
        <w:fldChar w:fldCharType="separate"/>
      </w:r>
      <w:r>
        <w:rPr>
          <w:noProof/>
        </w:rPr>
        <w:t>50</w:t>
      </w:r>
      <w:r>
        <w:rPr>
          <w:noProof/>
        </w:rPr>
        <w:fldChar w:fldCharType="end"/>
      </w:r>
    </w:p>
    <w:p w14:paraId="776863C1" w14:textId="1C2D1BA5"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9.7.3.1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General</w:t>
      </w:r>
      <w:r>
        <w:rPr>
          <w:noProof/>
        </w:rPr>
        <w:tab/>
      </w:r>
      <w:r>
        <w:rPr>
          <w:noProof/>
        </w:rPr>
        <w:fldChar w:fldCharType="begin"/>
      </w:r>
      <w:r>
        <w:rPr>
          <w:noProof/>
        </w:rPr>
        <w:instrText xml:space="preserve"> PAGEREF _Toc233969897 \h </w:instrText>
      </w:r>
      <w:r>
        <w:rPr>
          <w:noProof/>
        </w:rPr>
      </w:r>
      <w:r>
        <w:rPr>
          <w:noProof/>
        </w:rPr>
        <w:fldChar w:fldCharType="separate"/>
      </w:r>
      <w:r>
        <w:rPr>
          <w:noProof/>
        </w:rPr>
        <w:t>50</w:t>
      </w:r>
      <w:r>
        <w:rPr>
          <w:noProof/>
        </w:rPr>
        <w:fldChar w:fldCharType="end"/>
      </w:r>
    </w:p>
    <w:p w14:paraId="7AC7EAE1" w14:textId="17CC6014"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9.7.3.2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 xml:space="preserve">Minimum requirement for </w:t>
      </w:r>
      <w:r w:rsidRPr="00E03114">
        <w:rPr>
          <w:rFonts w:eastAsia="DengXian"/>
          <w:i/>
          <w:noProof/>
        </w:rPr>
        <w:t>SAN type 1-O</w:t>
      </w:r>
      <w:r>
        <w:rPr>
          <w:noProof/>
        </w:rPr>
        <w:tab/>
      </w:r>
      <w:r>
        <w:rPr>
          <w:noProof/>
        </w:rPr>
        <w:fldChar w:fldCharType="begin"/>
      </w:r>
      <w:r>
        <w:rPr>
          <w:noProof/>
        </w:rPr>
        <w:instrText xml:space="preserve"> PAGEREF _Toc233969898 \h </w:instrText>
      </w:r>
      <w:r>
        <w:rPr>
          <w:noProof/>
        </w:rPr>
      </w:r>
      <w:r>
        <w:rPr>
          <w:noProof/>
        </w:rPr>
        <w:fldChar w:fldCharType="separate"/>
      </w:r>
      <w:r>
        <w:rPr>
          <w:noProof/>
        </w:rPr>
        <w:t>50</w:t>
      </w:r>
      <w:r>
        <w:rPr>
          <w:noProof/>
        </w:rPr>
        <w:fldChar w:fldCharType="end"/>
      </w:r>
    </w:p>
    <w:p w14:paraId="628ABF09" w14:textId="7A2CABD3"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9.7.4</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 xml:space="preserve">OTA </w:t>
      </w:r>
      <w:r>
        <w:rPr>
          <w:noProof/>
        </w:rPr>
        <w:t>out-of-band emissions</w:t>
      </w:r>
      <w:r>
        <w:rPr>
          <w:noProof/>
        </w:rPr>
        <w:tab/>
      </w:r>
      <w:r>
        <w:rPr>
          <w:noProof/>
        </w:rPr>
        <w:fldChar w:fldCharType="begin"/>
      </w:r>
      <w:r>
        <w:rPr>
          <w:noProof/>
        </w:rPr>
        <w:instrText xml:space="preserve"> PAGEREF _Toc233969899 \h </w:instrText>
      </w:r>
      <w:r>
        <w:rPr>
          <w:noProof/>
        </w:rPr>
      </w:r>
      <w:r>
        <w:rPr>
          <w:noProof/>
        </w:rPr>
        <w:fldChar w:fldCharType="separate"/>
      </w:r>
      <w:r>
        <w:rPr>
          <w:noProof/>
        </w:rPr>
        <w:t>51</w:t>
      </w:r>
      <w:r>
        <w:rPr>
          <w:noProof/>
        </w:rPr>
        <w:fldChar w:fldCharType="end"/>
      </w:r>
    </w:p>
    <w:p w14:paraId="7FCF9B80" w14:textId="16678977"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9.7.4.1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General</w:t>
      </w:r>
      <w:r>
        <w:rPr>
          <w:noProof/>
        </w:rPr>
        <w:tab/>
      </w:r>
      <w:r>
        <w:rPr>
          <w:noProof/>
        </w:rPr>
        <w:fldChar w:fldCharType="begin"/>
      </w:r>
      <w:r>
        <w:rPr>
          <w:noProof/>
        </w:rPr>
        <w:instrText xml:space="preserve"> PAGEREF _Toc233969900 \h </w:instrText>
      </w:r>
      <w:r>
        <w:rPr>
          <w:noProof/>
        </w:rPr>
      </w:r>
      <w:r>
        <w:rPr>
          <w:noProof/>
        </w:rPr>
        <w:fldChar w:fldCharType="separate"/>
      </w:r>
      <w:r>
        <w:rPr>
          <w:noProof/>
        </w:rPr>
        <w:t>51</w:t>
      </w:r>
      <w:r>
        <w:rPr>
          <w:noProof/>
        </w:rPr>
        <w:fldChar w:fldCharType="end"/>
      </w:r>
    </w:p>
    <w:p w14:paraId="5A8D7888" w14:textId="3AC2573B"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9.7.4.2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 xml:space="preserve">Minimum requirement for </w:t>
      </w:r>
      <w:r w:rsidRPr="00E03114">
        <w:rPr>
          <w:rFonts w:eastAsia="DengXian"/>
          <w:i/>
          <w:noProof/>
        </w:rPr>
        <w:t>SAN type 1-O</w:t>
      </w:r>
      <w:r>
        <w:rPr>
          <w:noProof/>
        </w:rPr>
        <w:tab/>
      </w:r>
      <w:r>
        <w:rPr>
          <w:noProof/>
        </w:rPr>
        <w:fldChar w:fldCharType="begin"/>
      </w:r>
      <w:r>
        <w:rPr>
          <w:noProof/>
        </w:rPr>
        <w:instrText xml:space="preserve"> PAGEREF _Toc233969901 \h </w:instrText>
      </w:r>
      <w:r>
        <w:rPr>
          <w:noProof/>
        </w:rPr>
      </w:r>
      <w:r>
        <w:rPr>
          <w:noProof/>
        </w:rPr>
        <w:fldChar w:fldCharType="separate"/>
      </w:r>
      <w:r>
        <w:rPr>
          <w:noProof/>
        </w:rPr>
        <w:t>51</w:t>
      </w:r>
      <w:r>
        <w:rPr>
          <w:noProof/>
        </w:rPr>
        <w:fldChar w:fldCharType="end"/>
      </w:r>
    </w:p>
    <w:p w14:paraId="0055DD24" w14:textId="2DE52410"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9.7.5</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OTA transmitter spurious emissions</w:t>
      </w:r>
      <w:r>
        <w:rPr>
          <w:noProof/>
        </w:rPr>
        <w:tab/>
      </w:r>
      <w:r>
        <w:rPr>
          <w:noProof/>
        </w:rPr>
        <w:fldChar w:fldCharType="begin"/>
      </w:r>
      <w:r>
        <w:rPr>
          <w:noProof/>
        </w:rPr>
        <w:instrText xml:space="preserve"> PAGEREF _Toc233969902 \h </w:instrText>
      </w:r>
      <w:r>
        <w:rPr>
          <w:noProof/>
        </w:rPr>
      </w:r>
      <w:r>
        <w:rPr>
          <w:noProof/>
        </w:rPr>
        <w:fldChar w:fldCharType="separate"/>
      </w:r>
      <w:r>
        <w:rPr>
          <w:noProof/>
        </w:rPr>
        <w:t>51</w:t>
      </w:r>
      <w:r>
        <w:rPr>
          <w:noProof/>
        </w:rPr>
        <w:fldChar w:fldCharType="end"/>
      </w:r>
    </w:p>
    <w:p w14:paraId="7911587C" w14:textId="41EBF1D5"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9.7.5.1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General</w:t>
      </w:r>
      <w:r>
        <w:rPr>
          <w:noProof/>
        </w:rPr>
        <w:tab/>
      </w:r>
      <w:r>
        <w:rPr>
          <w:noProof/>
        </w:rPr>
        <w:fldChar w:fldCharType="begin"/>
      </w:r>
      <w:r>
        <w:rPr>
          <w:noProof/>
        </w:rPr>
        <w:instrText xml:space="preserve"> PAGEREF _Toc233969903 \h </w:instrText>
      </w:r>
      <w:r>
        <w:rPr>
          <w:noProof/>
        </w:rPr>
      </w:r>
      <w:r>
        <w:rPr>
          <w:noProof/>
        </w:rPr>
        <w:fldChar w:fldCharType="separate"/>
      </w:r>
      <w:r>
        <w:rPr>
          <w:noProof/>
        </w:rPr>
        <w:t>51</w:t>
      </w:r>
      <w:r>
        <w:rPr>
          <w:noProof/>
        </w:rPr>
        <w:fldChar w:fldCharType="end"/>
      </w:r>
    </w:p>
    <w:p w14:paraId="297C85E9" w14:textId="63C688DD"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9.7.5.2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Minimum requirement for</w:t>
      </w:r>
      <w:r w:rsidRPr="00E03114">
        <w:rPr>
          <w:rFonts w:eastAsia="DengXian"/>
          <w:i/>
          <w:noProof/>
        </w:rPr>
        <w:t xml:space="preserve"> SAN type 1-O</w:t>
      </w:r>
      <w:r>
        <w:rPr>
          <w:noProof/>
        </w:rPr>
        <w:tab/>
      </w:r>
      <w:r>
        <w:rPr>
          <w:noProof/>
        </w:rPr>
        <w:fldChar w:fldCharType="begin"/>
      </w:r>
      <w:r>
        <w:rPr>
          <w:noProof/>
        </w:rPr>
        <w:instrText xml:space="preserve"> PAGEREF _Toc233969904 \h </w:instrText>
      </w:r>
      <w:r>
        <w:rPr>
          <w:noProof/>
        </w:rPr>
      </w:r>
      <w:r>
        <w:rPr>
          <w:noProof/>
        </w:rPr>
        <w:fldChar w:fldCharType="separate"/>
      </w:r>
      <w:r>
        <w:rPr>
          <w:noProof/>
        </w:rPr>
        <w:t>51</w:t>
      </w:r>
      <w:r>
        <w:rPr>
          <w:noProof/>
        </w:rPr>
        <w:fldChar w:fldCharType="end"/>
      </w:r>
    </w:p>
    <w:p w14:paraId="2929FD0F" w14:textId="333BAAFD"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9.7.5.2.1</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General</w:t>
      </w:r>
      <w:r>
        <w:rPr>
          <w:noProof/>
        </w:rPr>
        <w:tab/>
      </w:r>
      <w:r>
        <w:rPr>
          <w:noProof/>
        </w:rPr>
        <w:fldChar w:fldCharType="begin"/>
      </w:r>
      <w:r>
        <w:rPr>
          <w:noProof/>
        </w:rPr>
        <w:instrText xml:space="preserve"> PAGEREF _Toc233969905 \h </w:instrText>
      </w:r>
      <w:r>
        <w:rPr>
          <w:noProof/>
        </w:rPr>
      </w:r>
      <w:r>
        <w:rPr>
          <w:noProof/>
        </w:rPr>
        <w:fldChar w:fldCharType="separate"/>
      </w:r>
      <w:r>
        <w:rPr>
          <w:noProof/>
        </w:rPr>
        <w:t>51</w:t>
      </w:r>
      <w:r>
        <w:rPr>
          <w:noProof/>
        </w:rPr>
        <w:fldChar w:fldCharType="end"/>
      </w:r>
    </w:p>
    <w:p w14:paraId="4ADDF1E1" w14:textId="230EFB1A"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sidRPr="00E03114">
        <w:rPr>
          <w:rFonts w:eastAsia="DengXian"/>
          <w:noProof/>
        </w:rPr>
        <w:t>9.7.5.2.2</w:t>
      </w:r>
      <w:r>
        <w:rPr>
          <w:rFonts w:asciiTheme="minorHAnsi" w:eastAsiaTheme="minorEastAsia" w:hAnsiTheme="minorHAnsi" w:cstheme="minorBidi"/>
          <w:noProof/>
          <w:kern w:val="2"/>
          <w:sz w:val="24"/>
          <w:szCs w:val="24"/>
          <w:lang w:eastAsia="ko-KR"/>
          <w14:ligatures w14:val="standardContextual"/>
        </w:rPr>
        <w:tab/>
      </w:r>
      <w:r w:rsidRPr="00E03114">
        <w:rPr>
          <w:rFonts w:eastAsia="DengXian"/>
          <w:noProof/>
        </w:rPr>
        <w:t>General OTA transmitter spurious emissions requirements</w:t>
      </w:r>
      <w:r>
        <w:rPr>
          <w:noProof/>
        </w:rPr>
        <w:tab/>
      </w:r>
      <w:r>
        <w:rPr>
          <w:noProof/>
        </w:rPr>
        <w:fldChar w:fldCharType="begin"/>
      </w:r>
      <w:r>
        <w:rPr>
          <w:noProof/>
        </w:rPr>
        <w:instrText xml:space="preserve"> PAGEREF _Toc233969906 \h </w:instrText>
      </w:r>
      <w:r>
        <w:rPr>
          <w:noProof/>
        </w:rPr>
      </w:r>
      <w:r>
        <w:rPr>
          <w:noProof/>
        </w:rPr>
        <w:fldChar w:fldCharType="separate"/>
      </w:r>
      <w:r>
        <w:rPr>
          <w:noProof/>
        </w:rPr>
        <w:t>51</w:t>
      </w:r>
      <w:r>
        <w:rPr>
          <w:noProof/>
        </w:rPr>
        <w:fldChar w:fldCharType="end"/>
      </w:r>
    </w:p>
    <w:p w14:paraId="3F951EE1" w14:textId="47291D3C"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9.7.5.2.3</w:t>
      </w:r>
      <w:r>
        <w:rPr>
          <w:rFonts w:asciiTheme="minorHAnsi" w:eastAsiaTheme="minorEastAsia" w:hAnsiTheme="minorHAnsi" w:cstheme="minorBidi"/>
          <w:noProof/>
          <w:kern w:val="2"/>
          <w:sz w:val="24"/>
          <w:szCs w:val="24"/>
          <w:lang w:eastAsia="ko-KR"/>
          <w14:ligatures w14:val="standardContextual"/>
        </w:rPr>
        <w:tab/>
      </w:r>
      <w:r>
        <w:rPr>
          <w:noProof/>
          <w:lang w:eastAsia="zh-CN"/>
        </w:rPr>
        <w:t>Protection of the SAN receiver</w:t>
      </w:r>
      <w:r>
        <w:rPr>
          <w:noProof/>
        </w:rPr>
        <w:tab/>
      </w:r>
      <w:r>
        <w:rPr>
          <w:noProof/>
        </w:rPr>
        <w:fldChar w:fldCharType="begin"/>
      </w:r>
      <w:r>
        <w:rPr>
          <w:noProof/>
        </w:rPr>
        <w:instrText xml:space="preserve"> PAGEREF _Toc233969907 \h </w:instrText>
      </w:r>
      <w:r>
        <w:rPr>
          <w:noProof/>
        </w:rPr>
      </w:r>
      <w:r>
        <w:rPr>
          <w:noProof/>
        </w:rPr>
        <w:fldChar w:fldCharType="separate"/>
      </w:r>
      <w:r>
        <w:rPr>
          <w:noProof/>
        </w:rPr>
        <w:t>52</w:t>
      </w:r>
      <w:r>
        <w:rPr>
          <w:noProof/>
        </w:rPr>
        <w:fldChar w:fldCharType="end"/>
      </w:r>
    </w:p>
    <w:p w14:paraId="56CE64EB" w14:textId="0DB4B31F" w:rsidR="004E5D66" w:rsidRDefault="004E5D66">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9.7.5.2.4</w:t>
      </w:r>
      <w:r>
        <w:rPr>
          <w:rFonts w:asciiTheme="minorHAnsi" w:eastAsiaTheme="minorEastAsia" w:hAnsiTheme="minorHAnsi" w:cstheme="minorBidi"/>
          <w:noProof/>
          <w:kern w:val="2"/>
          <w:sz w:val="24"/>
          <w:szCs w:val="24"/>
          <w:lang w:eastAsia="ko-KR"/>
          <w14:ligatures w14:val="standardContextual"/>
        </w:rPr>
        <w:tab/>
      </w:r>
      <w:r>
        <w:rPr>
          <w:noProof/>
        </w:rPr>
        <w:t>Additional spurious emissions requirements</w:t>
      </w:r>
      <w:r>
        <w:rPr>
          <w:noProof/>
        </w:rPr>
        <w:tab/>
      </w:r>
      <w:r>
        <w:rPr>
          <w:noProof/>
        </w:rPr>
        <w:fldChar w:fldCharType="begin"/>
      </w:r>
      <w:r>
        <w:rPr>
          <w:noProof/>
        </w:rPr>
        <w:instrText xml:space="preserve"> PAGEREF _Toc233969908 \h </w:instrText>
      </w:r>
      <w:r>
        <w:rPr>
          <w:noProof/>
        </w:rPr>
      </w:r>
      <w:r>
        <w:rPr>
          <w:noProof/>
        </w:rPr>
        <w:fldChar w:fldCharType="separate"/>
      </w:r>
      <w:r>
        <w:rPr>
          <w:noProof/>
        </w:rPr>
        <w:t>52</w:t>
      </w:r>
      <w:r>
        <w:rPr>
          <w:noProof/>
        </w:rPr>
        <w:fldChar w:fldCharType="end"/>
      </w:r>
    </w:p>
    <w:p w14:paraId="47027AA4" w14:textId="3CC6F93C"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9.8</w:t>
      </w:r>
      <w:r>
        <w:rPr>
          <w:rFonts w:asciiTheme="minorHAnsi" w:eastAsiaTheme="minorEastAsia" w:hAnsiTheme="minorHAnsi" w:cstheme="minorBidi"/>
          <w:noProof/>
          <w:kern w:val="2"/>
          <w:sz w:val="24"/>
          <w:szCs w:val="24"/>
          <w:lang w:eastAsia="ko-KR"/>
          <w14:ligatures w14:val="standardContextual"/>
        </w:rPr>
        <w:tab/>
      </w:r>
      <w:r>
        <w:rPr>
          <w:noProof/>
        </w:rPr>
        <w:t>OTA transmitter intermodulation</w:t>
      </w:r>
      <w:r>
        <w:rPr>
          <w:noProof/>
        </w:rPr>
        <w:tab/>
      </w:r>
      <w:r>
        <w:rPr>
          <w:noProof/>
        </w:rPr>
        <w:fldChar w:fldCharType="begin"/>
      </w:r>
      <w:r>
        <w:rPr>
          <w:noProof/>
        </w:rPr>
        <w:instrText xml:space="preserve"> PAGEREF _Toc233969909 \h </w:instrText>
      </w:r>
      <w:r>
        <w:rPr>
          <w:noProof/>
        </w:rPr>
      </w:r>
      <w:r>
        <w:rPr>
          <w:noProof/>
        </w:rPr>
        <w:fldChar w:fldCharType="separate"/>
      </w:r>
      <w:r>
        <w:rPr>
          <w:noProof/>
        </w:rPr>
        <w:t>52</w:t>
      </w:r>
      <w:r>
        <w:rPr>
          <w:noProof/>
        </w:rPr>
        <w:fldChar w:fldCharType="end"/>
      </w:r>
    </w:p>
    <w:p w14:paraId="4527B54D" w14:textId="16A7E865"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10</w:t>
      </w:r>
      <w:r>
        <w:rPr>
          <w:rFonts w:asciiTheme="minorHAnsi" w:eastAsiaTheme="minorEastAsia" w:hAnsiTheme="minorHAnsi" w:cstheme="minorBidi"/>
          <w:noProof/>
          <w:kern w:val="2"/>
          <w:sz w:val="24"/>
          <w:szCs w:val="24"/>
          <w:lang w:eastAsia="ko-KR"/>
          <w14:ligatures w14:val="standardContextual"/>
        </w:rPr>
        <w:tab/>
      </w:r>
      <w:r>
        <w:rPr>
          <w:noProof/>
        </w:rPr>
        <w:t>Radiated receiver characteristics</w:t>
      </w:r>
      <w:r>
        <w:rPr>
          <w:noProof/>
        </w:rPr>
        <w:tab/>
      </w:r>
      <w:r>
        <w:rPr>
          <w:noProof/>
        </w:rPr>
        <w:fldChar w:fldCharType="begin"/>
      </w:r>
      <w:r>
        <w:rPr>
          <w:noProof/>
        </w:rPr>
        <w:instrText xml:space="preserve"> PAGEREF _Toc233969910 \h </w:instrText>
      </w:r>
      <w:r>
        <w:rPr>
          <w:noProof/>
        </w:rPr>
      </w:r>
      <w:r>
        <w:rPr>
          <w:noProof/>
        </w:rPr>
        <w:fldChar w:fldCharType="separate"/>
      </w:r>
      <w:r>
        <w:rPr>
          <w:noProof/>
        </w:rPr>
        <w:t>52</w:t>
      </w:r>
      <w:r>
        <w:rPr>
          <w:noProof/>
        </w:rPr>
        <w:fldChar w:fldCharType="end"/>
      </w:r>
    </w:p>
    <w:p w14:paraId="1F632F01" w14:textId="71ABDFC7"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10.1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_Toc233969911 \h </w:instrText>
      </w:r>
      <w:r>
        <w:rPr>
          <w:noProof/>
        </w:rPr>
      </w:r>
      <w:r>
        <w:rPr>
          <w:noProof/>
        </w:rPr>
        <w:fldChar w:fldCharType="separate"/>
      </w:r>
      <w:r>
        <w:rPr>
          <w:noProof/>
        </w:rPr>
        <w:t>52</w:t>
      </w:r>
      <w:r>
        <w:rPr>
          <w:noProof/>
        </w:rPr>
        <w:fldChar w:fldCharType="end"/>
      </w:r>
    </w:p>
    <w:p w14:paraId="3B0EFFA6" w14:textId="5697FBAD"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noProof/>
          <w:lang w:val="en-US"/>
        </w:rPr>
        <w:t>10.2</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OTA sensitivity</w:t>
      </w:r>
      <w:r>
        <w:rPr>
          <w:noProof/>
        </w:rPr>
        <w:tab/>
      </w:r>
      <w:r>
        <w:rPr>
          <w:noProof/>
        </w:rPr>
        <w:fldChar w:fldCharType="begin"/>
      </w:r>
      <w:r>
        <w:rPr>
          <w:noProof/>
        </w:rPr>
        <w:instrText xml:space="preserve"> PAGEREF _Toc233969912 \h </w:instrText>
      </w:r>
      <w:r>
        <w:rPr>
          <w:noProof/>
        </w:rPr>
      </w:r>
      <w:r>
        <w:rPr>
          <w:noProof/>
        </w:rPr>
        <w:fldChar w:fldCharType="separate"/>
      </w:r>
      <w:r>
        <w:rPr>
          <w:noProof/>
        </w:rPr>
        <w:t>53</w:t>
      </w:r>
      <w:r>
        <w:rPr>
          <w:noProof/>
        </w:rPr>
        <w:fldChar w:fldCharType="end"/>
      </w:r>
    </w:p>
    <w:p w14:paraId="49724551" w14:textId="334F2F90"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10.2.1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_Toc233969913 \h </w:instrText>
      </w:r>
      <w:r>
        <w:rPr>
          <w:noProof/>
        </w:rPr>
      </w:r>
      <w:r>
        <w:rPr>
          <w:noProof/>
        </w:rPr>
        <w:fldChar w:fldCharType="separate"/>
      </w:r>
      <w:r>
        <w:rPr>
          <w:noProof/>
        </w:rPr>
        <w:t>53</w:t>
      </w:r>
      <w:r>
        <w:rPr>
          <w:noProof/>
        </w:rPr>
        <w:fldChar w:fldCharType="end"/>
      </w:r>
    </w:p>
    <w:p w14:paraId="3FDA0F3D" w14:textId="62126EFC"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10.2.2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E03114">
        <w:rPr>
          <w:i/>
          <w:iCs/>
          <w:noProof/>
        </w:rPr>
        <w:t>SAN type 1-O</w:t>
      </w:r>
      <w:r>
        <w:rPr>
          <w:noProof/>
        </w:rPr>
        <w:tab/>
      </w:r>
      <w:r>
        <w:rPr>
          <w:noProof/>
        </w:rPr>
        <w:fldChar w:fldCharType="begin"/>
      </w:r>
      <w:r>
        <w:rPr>
          <w:noProof/>
        </w:rPr>
        <w:instrText xml:space="preserve"> PAGEREF _Toc233969914 \h </w:instrText>
      </w:r>
      <w:r>
        <w:rPr>
          <w:noProof/>
        </w:rPr>
      </w:r>
      <w:r>
        <w:rPr>
          <w:noProof/>
        </w:rPr>
        <w:fldChar w:fldCharType="separate"/>
      </w:r>
      <w:r>
        <w:rPr>
          <w:noProof/>
        </w:rPr>
        <w:t>53</w:t>
      </w:r>
      <w:r>
        <w:rPr>
          <w:noProof/>
        </w:rPr>
        <w:fldChar w:fldCharType="end"/>
      </w:r>
    </w:p>
    <w:p w14:paraId="2B8776B2" w14:textId="31D65C76"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10.3</w:t>
      </w:r>
      <w:r>
        <w:rPr>
          <w:rFonts w:asciiTheme="minorHAnsi" w:eastAsiaTheme="minorEastAsia" w:hAnsiTheme="minorHAnsi" w:cstheme="minorBidi"/>
          <w:noProof/>
          <w:kern w:val="2"/>
          <w:sz w:val="24"/>
          <w:szCs w:val="24"/>
          <w:lang w:eastAsia="ko-KR"/>
          <w14:ligatures w14:val="standardContextual"/>
        </w:rPr>
        <w:tab/>
      </w:r>
      <w:r>
        <w:rPr>
          <w:noProof/>
        </w:rPr>
        <w:t>OTA reference sensitivity level</w:t>
      </w:r>
      <w:r>
        <w:rPr>
          <w:noProof/>
        </w:rPr>
        <w:tab/>
      </w:r>
      <w:r>
        <w:rPr>
          <w:noProof/>
        </w:rPr>
        <w:fldChar w:fldCharType="begin"/>
      </w:r>
      <w:r>
        <w:rPr>
          <w:noProof/>
        </w:rPr>
        <w:instrText xml:space="preserve"> PAGEREF _Toc233969915 \h </w:instrText>
      </w:r>
      <w:r>
        <w:rPr>
          <w:noProof/>
        </w:rPr>
      </w:r>
      <w:r>
        <w:rPr>
          <w:noProof/>
        </w:rPr>
        <w:fldChar w:fldCharType="separate"/>
      </w:r>
      <w:r>
        <w:rPr>
          <w:noProof/>
        </w:rPr>
        <w:t>53</w:t>
      </w:r>
      <w:r>
        <w:rPr>
          <w:noProof/>
        </w:rPr>
        <w:fldChar w:fldCharType="end"/>
      </w:r>
    </w:p>
    <w:p w14:paraId="06E154D9" w14:textId="00B5C2F4"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10.3.1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_Toc233969916 \h </w:instrText>
      </w:r>
      <w:r>
        <w:rPr>
          <w:noProof/>
        </w:rPr>
      </w:r>
      <w:r>
        <w:rPr>
          <w:noProof/>
        </w:rPr>
        <w:fldChar w:fldCharType="separate"/>
      </w:r>
      <w:r>
        <w:rPr>
          <w:noProof/>
        </w:rPr>
        <w:t>53</w:t>
      </w:r>
      <w:r>
        <w:rPr>
          <w:noProof/>
        </w:rPr>
        <w:fldChar w:fldCharType="end"/>
      </w:r>
    </w:p>
    <w:p w14:paraId="0D80B591" w14:textId="47D923C3"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10.3.2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E03114">
        <w:rPr>
          <w:i/>
          <w:noProof/>
          <w:lang w:val="en-US" w:eastAsia="zh-CN"/>
        </w:rPr>
        <w:t>SAN</w:t>
      </w:r>
      <w:r w:rsidRPr="00E03114">
        <w:rPr>
          <w:i/>
          <w:noProof/>
        </w:rPr>
        <w:t xml:space="preserve"> type 1-O</w:t>
      </w:r>
      <w:r>
        <w:rPr>
          <w:noProof/>
        </w:rPr>
        <w:tab/>
      </w:r>
      <w:r>
        <w:rPr>
          <w:noProof/>
        </w:rPr>
        <w:fldChar w:fldCharType="begin"/>
      </w:r>
      <w:r>
        <w:rPr>
          <w:noProof/>
        </w:rPr>
        <w:instrText xml:space="preserve"> PAGEREF _Toc233969917 \h </w:instrText>
      </w:r>
      <w:r>
        <w:rPr>
          <w:noProof/>
        </w:rPr>
      </w:r>
      <w:r>
        <w:rPr>
          <w:noProof/>
        </w:rPr>
        <w:fldChar w:fldCharType="separate"/>
      </w:r>
      <w:r>
        <w:rPr>
          <w:noProof/>
        </w:rPr>
        <w:t>54</w:t>
      </w:r>
      <w:r>
        <w:rPr>
          <w:noProof/>
        </w:rPr>
        <w:fldChar w:fldCharType="end"/>
      </w:r>
    </w:p>
    <w:p w14:paraId="1DC24003" w14:textId="0ED639B8"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10.4</w:t>
      </w:r>
      <w:r>
        <w:rPr>
          <w:rFonts w:asciiTheme="minorHAnsi" w:eastAsiaTheme="minorEastAsia" w:hAnsiTheme="minorHAnsi" w:cstheme="minorBidi"/>
          <w:noProof/>
          <w:kern w:val="2"/>
          <w:sz w:val="24"/>
          <w:szCs w:val="24"/>
          <w:lang w:eastAsia="ko-KR"/>
          <w14:ligatures w14:val="standardContextual"/>
        </w:rPr>
        <w:tab/>
      </w:r>
      <w:r>
        <w:rPr>
          <w:noProof/>
        </w:rPr>
        <w:t>OTA dynamic range</w:t>
      </w:r>
      <w:r>
        <w:rPr>
          <w:noProof/>
        </w:rPr>
        <w:tab/>
      </w:r>
      <w:r>
        <w:rPr>
          <w:noProof/>
        </w:rPr>
        <w:fldChar w:fldCharType="begin"/>
      </w:r>
      <w:r>
        <w:rPr>
          <w:noProof/>
        </w:rPr>
        <w:instrText xml:space="preserve"> PAGEREF _Toc233969918 \h </w:instrText>
      </w:r>
      <w:r>
        <w:rPr>
          <w:noProof/>
        </w:rPr>
      </w:r>
      <w:r>
        <w:rPr>
          <w:noProof/>
        </w:rPr>
        <w:fldChar w:fldCharType="separate"/>
      </w:r>
      <w:r>
        <w:rPr>
          <w:noProof/>
        </w:rPr>
        <w:t>54</w:t>
      </w:r>
      <w:r>
        <w:rPr>
          <w:noProof/>
        </w:rPr>
        <w:fldChar w:fldCharType="end"/>
      </w:r>
    </w:p>
    <w:p w14:paraId="401E7FBE" w14:textId="4BA22537"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10.4.1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_Toc233969919 \h </w:instrText>
      </w:r>
      <w:r>
        <w:rPr>
          <w:noProof/>
        </w:rPr>
      </w:r>
      <w:r>
        <w:rPr>
          <w:noProof/>
        </w:rPr>
        <w:fldChar w:fldCharType="separate"/>
      </w:r>
      <w:r>
        <w:rPr>
          <w:noProof/>
        </w:rPr>
        <w:t>54</w:t>
      </w:r>
      <w:r>
        <w:rPr>
          <w:noProof/>
        </w:rPr>
        <w:fldChar w:fldCharType="end"/>
      </w:r>
    </w:p>
    <w:p w14:paraId="6D176EE4" w14:textId="462A6E99"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10.4.2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E03114">
        <w:rPr>
          <w:i/>
          <w:iCs/>
          <w:noProof/>
          <w:lang w:val="en-US" w:eastAsia="zh-CN"/>
        </w:rPr>
        <w:t>SAN</w:t>
      </w:r>
      <w:r w:rsidRPr="00E03114">
        <w:rPr>
          <w:i/>
          <w:noProof/>
        </w:rPr>
        <w:t xml:space="preserve"> type 1-O</w:t>
      </w:r>
      <w:r>
        <w:rPr>
          <w:noProof/>
        </w:rPr>
        <w:tab/>
      </w:r>
      <w:r>
        <w:rPr>
          <w:noProof/>
        </w:rPr>
        <w:fldChar w:fldCharType="begin"/>
      </w:r>
      <w:r>
        <w:rPr>
          <w:noProof/>
        </w:rPr>
        <w:instrText xml:space="preserve"> PAGEREF _Toc233969920 \h </w:instrText>
      </w:r>
      <w:r>
        <w:rPr>
          <w:noProof/>
        </w:rPr>
      </w:r>
      <w:r>
        <w:rPr>
          <w:noProof/>
        </w:rPr>
        <w:fldChar w:fldCharType="separate"/>
      </w:r>
      <w:r>
        <w:rPr>
          <w:noProof/>
        </w:rPr>
        <w:t>55</w:t>
      </w:r>
      <w:r>
        <w:rPr>
          <w:noProof/>
        </w:rPr>
        <w:fldChar w:fldCharType="end"/>
      </w:r>
    </w:p>
    <w:p w14:paraId="37061CFC" w14:textId="444C1CF9"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10.5</w:t>
      </w:r>
      <w:r>
        <w:rPr>
          <w:rFonts w:asciiTheme="minorHAnsi" w:eastAsiaTheme="minorEastAsia" w:hAnsiTheme="minorHAnsi" w:cstheme="minorBidi"/>
          <w:noProof/>
          <w:kern w:val="2"/>
          <w:sz w:val="24"/>
          <w:szCs w:val="24"/>
          <w:lang w:eastAsia="ko-KR"/>
          <w14:ligatures w14:val="standardContextual"/>
        </w:rPr>
        <w:tab/>
      </w:r>
      <w:r>
        <w:rPr>
          <w:noProof/>
        </w:rPr>
        <w:t>OTA in-band selectivity and blocking</w:t>
      </w:r>
      <w:r>
        <w:rPr>
          <w:noProof/>
        </w:rPr>
        <w:tab/>
      </w:r>
      <w:r>
        <w:rPr>
          <w:noProof/>
        </w:rPr>
        <w:fldChar w:fldCharType="begin"/>
      </w:r>
      <w:r>
        <w:rPr>
          <w:noProof/>
        </w:rPr>
        <w:instrText xml:space="preserve"> PAGEREF _Toc233969921 \h </w:instrText>
      </w:r>
      <w:r>
        <w:rPr>
          <w:noProof/>
        </w:rPr>
      </w:r>
      <w:r>
        <w:rPr>
          <w:noProof/>
        </w:rPr>
        <w:fldChar w:fldCharType="separate"/>
      </w:r>
      <w:r>
        <w:rPr>
          <w:noProof/>
        </w:rPr>
        <w:t>56</w:t>
      </w:r>
      <w:r>
        <w:rPr>
          <w:noProof/>
        </w:rPr>
        <w:fldChar w:fldCharType="end"/>
      </w:r>
    </w:p>
    <w:p w14:paraId="0092C8A4" w14:textId="2465A2FD"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10.5.1</w:t>
      </w:r>
      <w:r>
        <w:rPr>
          <w:rFonts w:asciiTheme="minorHAnsi" w:eastAsiaTheme="minorEastAsia" w:hAnsiTheme="minorHAnsi" w:cstheme="minorBidi"/>
          <w:noProof/>
          <w:kern w:val="2"/>
          <w:sz w:val="24"/>
          <w:szCs w:val="24"/>
          <w:lang w:eastAsia="ko-KR"/>
          <w14:ligatures w14:val="standardContextual"/>
        </w:rPr>
        <w:tab/>
      </w:r>
      <w:r>
        <w:rPr>
          <w:noProof/>
        </w:rPr>
        <w:t>OTA adjacent channel selectivity</w:t>
      </w:r>
      <w:r>
        <w:rPr>
          <w:noProof/>
        </w:rPr>
        <w:tab/>
      </w:r>
      <w:r>
        <w:rPr>
          <w:noProof/>
        </w:rPr>
        <w:fldChar w:fldCharType="begin"/>
      </w:r>
      <w:r>
        <w:rPr>
          <w:noProof/>
        </w:rPr>
        <w:instrText xml:space="preserve"> PAGEREF _Toc233969922 \h </w:instrText>
      </w:r>
      <w:r>
        <w:rPr>
          <w:noProof/>
        </w:rPr>
      </w:r>
      <w:r>
        <w:rPr>
          <w:noProof/>
        </w:rPr>
        <w:fldChar w:fldCharType="separate"/>
      </w:r>
      <w:r>
        <w:rPr>
          <w:noProof/>
        </w:rPr>
        <w:t>56</w:t>
      </w:r>
      <w:r>
        <w:rPr>
          <w:noProof/>
        </w:rPr>
        <w:fldChar w:fldCharType="end"/>
      </w:r>
    </w:p>
    <w:p w14:paraId="1A27EDEF" w14:textId="7CCDC4A1"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rPr>
        <w:t>10.5.1.1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_Toc233969923 \h </w:instrText>
      </w:r>
      <w:r>
        <w:rPr>
          <w:noProof/>
        </w:rPr>
      </w:r>
      <w:r>
        <w:rPr>
          <w:noProof/>
        </w:rPr>
        <w:fldChar w:fldCharType="separate"/>
      </w:r>
      <w:r>
        <w:rPr>
          <w:noProof/>
        </w:rPr>
        <w:t>56</w:t>
      </w:r>
      <w:r>
        <w:rPr>
          <w:noProof/>
        </w:rPr>
        <w:fldChar w:fldCharType="end"/>
      </w:r>
    </w:p>
    <w:p w14:paraId="08DF9FB4" w14:textId="1E0897A7"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rPr>
        <w:t>10.5.1.2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E03114">
        <w:rPr>
          <w:i/>
          <w:noProof/>
        </w:rPr>
        <w:t>SAN type 1-O</w:t>
      </w:r>
      <w:r>
        <w:rPr>
          <w:noProof/>
        </w:rPr>
        <w:tab/>
      </w:r>
      <w:r>
        <w:rPr>
          <w:noProof/>
        </w:rPr>
        <w:fldChar w:fldCharType="begin"/>
      </w:r>
      <w:r>
        <w:rPr>
          <w:noProof/>
        </w:rPr>
        <w:instrText xml:space="preserve"> PAGEREF _Toc233969924 \h </w:instrText>
      </w:r>
      <w:r>
        <w:rPr>
          <w:noProof/>
        </w:rPr>
      </w:r>
      <w:r>
        <w:rPr>
          <w:noProof/>
        </w:rPr>
        <w:fldChar w:fldCharType="separate"/>
      </w:r>
      <w:r>
        <w:rPr>
          <w:noProof/>
        </w:rPr>
        <w:t>56</w:t>
      </w:r>
      <w:r>
        <w:rPr>
          <w:noProof/>
        </w:rPr>
        <w:fldChar w:fldCharType="end"/>
      </w:r>
    </w:p>
    <w:p w14:paraId="05FE6C03" w14:textId="29991BB7"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10.5.2</w:t>
      </w:r>
      <w:r>
        <w:rPr>
          <w:rFonts w:asciiTheme="minorHAnsi" w:eastAsiaTheme="minorEastAsia" w:hAnsiTheme="minorHAnsi" w:cstheme="minorBidi"/>
          <w:noProof/>
          <w:kern w:val="2"/>
          <w:sz w:val="24"/>
          <w:szCs w:val="24"/>
          <w:lang w:eastAsia="ko-KR"/>
          <w14:ligatures w14:val="standardContextual"/>
        </w:rPr>
        <w:tab/>
      </w:r>
      <w:r>
        <w:rPr>
          <w:noProof/>
        </w:rPr>
        <w:t>OTA in-band blocking</w:t>
      </w:r>
      <w:r>
        <w:rPr>
          <w:noProof/>
        </w:rPr>
        <w:tab/>
      </w:r>
      <w:r>
        <w:rPr>
          <w:noProof/>
        </w:rPr>
        <w:fldChar w:fldCharType="begin"/>
      </w:r>
      <w:r>
        <w:rPr>
          <w:noProof/>
        </w:rPr>
        <w:instrText xml:space="preserve"> PAGEREF _Toc233969925 \h </w:instrText>
      </w:r>
      <w:r>
        <w:rPr>
          <w:noProof/>
        </w:rPr>
      </w:r>
      <w:r>
        <w:rPr>
          <w:noProof/>
        </w:rPr>
        <w:fldChar w:fldCharType="separate"/>
      </w:r>
      <w:r>
        <w:rPr>
          <w:noProof/>
        </w:rPr>
        <w:t>57</w:t>
      </w:r>
      <w:r>
        <w:rPr>
          <w:noProof/>
        </w:rPr>
        <w:fldChar w:fldCharType="end"/>
      </w:r>
    </w:p>
    <w:p w14:paraId="0C825FFC" w14:textId="46E56342"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10.6</w:t>
      </w:r>
      <w:r>
        <w:rPr>
          <w:rFonts w:asciiTheme="minorHAnsi" w:eastAsiaTheme="minorEastAsia" w:hAnsiTheme="minorHAnsi" w:cstheme="minorBidi"/>
          <w:noProof/>
          <w:kern w:val="2"/>
          <w:sz w:val="24"/>
          <w:szCs w:val="24"/>
          <w:lang w:eastAsia="ko-KR"/>
          <w14:ligatures w14:val="standardContextual"/>
        </w:rPr>
        <w:tab/>
      </w:r>
      <w:r>
        <w:rPr>
          <w:noProof/>
        </w:rPr>
        <w:t>OTA out-of-band blocking</w:t>
      </w:r>
      <w:r>
        <w:rPr>
          <w:noProof/>
        </w:rPr>
        <w:tab/>
      </w:r>
      <w:r>
        <w:rPr>
          <w:noProof/>
        </w:rPr>
        <w:fldChar w:fldCharType="begin"/>
      </w:r>
      <w:r>
        <w:rPr>
          <w:noProof/>
        </w:rPr>
        <w:instrText xml:space="preserve"> PAGEREF _Toc233969926 \h </w:instrText>
      </w:r>
      <w:r>
        <w:rPr>
          <w:noProof/>
        </w:rPr>
      </w:r>
      <w:r>
        <w:rPr>
          <w:noProof/>
        </w:rPr>
        <w:fldChar w:fldCharType="separate"/>
      </w:r>
      <w:r>
        <w:rPr>
          <w:noProof/>
        </w:rPr>
        <w:t>57</w:t>
      </w:r>
      <w:r>
        <w:rPr>
          <w:noProof/>
        </w:rPr>
        <w:fldChar w:fldCharType="end"/>
      </w:r>
    </w:p>
    <w:p w14:paraId="00A8FAD0" w14:textId="34F0791D"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10.6.1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_Toc233969927 \h </w:instrText>
      </w:r>
      <w:r>
        <w:rPr>
          <w:noProof/>
        </w:rPr>
      </w:r>
      <w:r>
        <w:rPr>
          <w:noProof/>
        </w:rPr>
        <w:fldChar w:fldCharType="separate"/>
      </w:r>
      <w:r>
        <w:rPr>
          <w:noProof/>
        </w:rPr>
        <w:t>57</w:t>
      </w:r>
      <w:r>
        <w:rPr>
          <w:noProof/>
        </w:rPr>
        <w:fldChar w:fldCharType="end"/>
      </w:r>
    </w:p>
    <w:p w14:paraId="6DAAB87E" w14:textId="5EAB2264"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10.6.2</w:t>
      </w:r>
      <w:r>
        <w:rPr>
          <w:rFonts w:asciiTheme="minorHAnsi" w:eastAsiaTheme="minorEastAsia" w:hAnsiTheme="minorHAnsi" w:cstheme="minorBidi"/>
          <w:noProof/>
          <w:kern w:val="2"/>
          <w:sz w:val="24"/>
          <w:szCs w:val="24"/>
          <w:lang w:eastAsia="ko-KR"/>
          <w14:ligatures w14:val="standardContextual"/>
        </w:rPr>
        <w:tab/>
      </w:r>
      <w:r>
        <w:rPr>
          <w:noProof/>
        </w:rPr>
        <w:t xml:space="preserve">Minimum requirement for </w:t>
      </w:r>
      <w:r w:rsidRPr="00E03114">
        <w:rPr>
          <w:i/>
          <w:noProof/>
          <w:lang w:val="en-US" w:eastAsia="zh-CN"/>
        </w:rPr>
        <w:t>SAN</w:t>
      </w:r>
      <w:r w:rsidRPr="00E03114">
        <w:rPr>
          <w:i/>
          <w:noProof/>
        </w:rPr>
        <w:t xml:space="preserve"> type 1-O</w:t>
      </w:r>
      <w:r>
        <w:rPr>
          <w:noProof/>
        </w:rPr>
        <w:tab/>
      </w:r>
      <w:r>
        <w:rPr>
          <w:noProof/>
        </w:rPr>
        <w:fldChar w:fldCharType="begin"/>
      </w:r>
      <w:r>
        <w:rPr>
          <w:noProof/>
        </w:rPr>
        <w:instrText xml:space="preserve"> PAGEREF _Toc233969928 \h </w:instrText>
      </w:r>
      <w:r>
        <w:rPr>
          <w:noProof/>
        </w:rPr>
      </w:r>
      <w:r>
        <w:rPr>
          <w:noProof/>
        </w:rPr>
        <w:fldChar w:fldCharType="separate"/>
      </w:r>
      <w:r>
        <w:rPr>
          <w:noProof/>
        </w:rPr>
        <w:t>57</w:t>
      </w:r>
      <w:r>
        <w:rPr>
          <w:noProof/>
        </w:rPr>
        <w:fldChar w:fldCharType="end"/>
      </w:r>
    </w:p>
    <w:p w14:paraId="4974A170" w14:textId="22711C04"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Pr>
          <w:noProof/>
        </w:rPr>
        <w:t>10.6.2.1</w:t>
      </w:r>
      <w:r>
        <w:rPr>
          <w:rFonts w:asciiTheme="minorHAnsi" w:eastAsiaTheme="minorEastAsia" w:hAnsiTheme="minorHAnsi" w:cstheme="minorBidi"/>
          <w:noProof/>
          <w:kern w:val="2"/>
          <w:sz w:val="24"/>
          <w:szCs w:val="24"/>
          <w:lang w:eastAsia="ko-KR"/>
          <w14:ligatures w14:val="standardContextual"/>
        </w:rPr>
        <w:tab/>
      </w:r>
      <w:r>
        <w:rPr>
          <w:noProof/>
        </w:rPr>
        <w:t>General minimum requirement</w:t>
      </w:r>
      <w:r>
        <w:rPr>
          <w:noProof/>
        </w:rPr>
        <w:tab/>
      </w:r>
      <w:r>
        <w:rPr>
          <w:noProof/>
        </w:rPr>
        <w:fldChar w:fldCharType="begin"/>
      </w:r>
      <w:r>
        <w:rPr>
          <w:noProof/>
        </w:rPr>
        <w:instrText xml:space="preserve"> PAGEREF _Toc233969929 \h </w:instrText>
      </w:r>
      <w:r>
        <w:rPr>
          <w:noProof/>
        </w:rPr>
      </w:r>
      <w:r>
        <w:rPr>
          <w:noProof/>
        </w:rPr>
        <w:fldChar w:fldCharType="separate"/>
      </w:r>
      <w:r>
        <w:rPr>
          <w:noProof/>
        </w:rPr>
        <w:t>57</w:t>
      </w:r>
      <w:r>
        <w:rPr>
          <w:noProof/>
        </w:rPr>
        <w:fldChar w:fldCharType="end"/>
      </w:r>
    </w:p>
    <w:p w14:paraId="1A62236D" w14:textId="5C8828F0"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10.7</w:t>
      </w:r>
      <w:r>
        <w:rPr>
          <w:rFonts w:asciiTheme="minorHAnsi" w:eastAsiaTheme="minorEastAsia" w:hAnsiTheme="minorHAnsi" w:cstheme="minorBidi"/>
          <w:noProof/>
          <w:kern w:val="2"/>
          <w:sz w:val="24"/>
          <w:szCs w:val="24"/>
          <w:lang w:eastAsia="ko-KR"/>
          <w14:ligatures w14:val="standardContextual"/>
        </w:rPr>
        <w:tab/>
      </w:r>
      <w:r>
        <w:rPr>
          <w:noProof/>
        </w:rPr>
        <w:t>OTA receiver spurious emissions</w:t>
      </w:r>
      <w:r>
        <w:rPr>
          <w:noProof/>
        </w:rPr>
        <w:tab/>
      </w:r>
      <w:r>
        <w:rPr>
          <w:noProof/>
        </w:rPr>
        <w:fldChar w:fldCharType="begin"/>
      </w:r>
      <w:r>
        <w:rPr>
          <w:noProof/>
        </w:rPr>
        <w:instrText xml:space="preserve"> PAGEREF _Toc233969930 \h </w:instrText>
      </w:r>
      <w:r>
        <w:rPr>
          <w:noProof/>
        </w:rPr>
      </w:r>
      <w:r>
        <w:rPr>
          <w:noProof/>
        </w:rPr>
        <w:fldChar w:fldCharType="separate"/>
      </w:r>
      <w:r>
        <w:rPr>
          <w:noProof/>
        </w:rPr>
        <w:t>58</w:t>
      </w:r>
      <w:r>
        <w:rPr>
          <w:noProof/>
        </w:rPr>
        <w:fldChar w:fldCharType="end"/>
      </w:r>
    </w:p>
    <w:p w14:paraId="41F5C8FD" w14:textId="3FE02BF9"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10.8</w:t>
      </w:r>
      <w:r>
        <w:rPr>
          <w:rFonts w:asciiTheme="minorHAnsi" w:eastAsiaTheme="minorEastAsia" w:hAnsiTheme="minorHAnsi" w:cstheme="minorBidi"/>
          <w:noProof/>
          <w:kern w:val="2"/>
          <w:sz w:val="24"/>
          <w:szCs w:val="24"/>
          <w:lang w:eastAsia="ko-KR"/>
          <w14:ligatures w14:val="standardContextual"/>
        </w:rPr>
        <w:tab/>
      </w:r>
      <w:r>
        <w:rPr>
          <w:noProof/>
        </w:rPr>
        <w:t>OTA receiver intermodulation</w:t>
      </w:r>
      <w:r>
        <w:rPr>
          <w:noProof/>
        </w:rPr>
        <w:tab/>
      </w:r>
      <w:r>
        <w:rPr>
          <w:noProof/>
        </w:rPr>
        <w:fldChar w:fldCharType="begin"/>
      </w:r>
      <w:r>
        <w:rPr>
          <w:noProof/>
        </w:rPr>
        <w:instrText xml:space="preserve"> PAGEREF _Toc233969931 \h </w:instrText>
      </w:r>
      <w:r>
        <w:rPr>
          <w:noProof/>
        </w:rPr>
      </w:r>
      <w:r>
        <w:rPr>
          <w:noProof/>
        </w:rPr>
        <w:fldChar w:fldCharType="separate"/>
      </w:r>
      <w:r>
        <w:rPr>
          <w:noProof/>
        </w:rPr>
        <w:t>58</w:t>
      </w:r>
      <w:r>
        <w:rPr>
          <w:noProof/>
        </w:rPr>
        <w:fldChar w:fldCharType="end"/>
      </w:r>
    </w:p>
    <w:p w14:paraId="0D2C7B30" w14:textId="2A2BBBD6"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10.9</w:t>
      </w:r>
      <w:r>
        <w:rPr>
          <w:rFonts w:asciiTheme="minorHAnsi" w:eastAsiaTheme="minorEastAsia" w:hAnsiTheme="minorHAnsi" w:cstheme="minorBidi"/>
          <w:noProof/>
          <w:kern w:val="2"/>
          <w:sz w:val="24"/>
          <w:szCs w:val="24"/>
          <w:lang w:eastAsia="ko-KR"/>
          <w14:ligatures w14:val="standardContextual"/>
        </w:rPr>
        <w:tab/>
      </w:r>
      <w:r>
        <w:rPr>
          <w:noProof/>
        </w:rPr>
        <w:t>OTA in-channel selectivity</w:t>
      </w:r>
      <w:r>
        <w:rPr>
          <w:noProof/>
        </w:rPr>
        <w:tab/>
      </w:r>
      <w:r>
        <w:rPr>
          <w:noProof/>
        </w:rPr>
        <w:fldChar w:fldCharType="begin"/>
      </w:r>
      <w:r>
        <w:rPr>
          <w:noProof/>
        </w:rPr>
        <w:instrText xml:space="preserve"> PAGEREF _Toc233969932 \h </w:instrText>
      </w:r>
      <w:r>
        <w:rPr>
          <w:noProof/>
        </w:rPr>
      </w:r>
      <w:r>
        <w:rPr>
          <w:noProof/>
        </w:rPr>
        <w:fldChar w:fldCharType="separate"/>
      </w:r>
      <w:r>
        <w:rPr>
          <w:noProof/>
        </w:rPr>
        <w:t>58</w:t>
      </w:r>
      <w:r>
        <w:rPr>
          <w:noProof/>
        </w:rPr>
        <w:fldChar w:fldCharType="end"/>
      </w:r>
    </w:p>
    <w:p w14:paraId="7E7E9BC7" w14:textId="0B93C7A8"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10.</w:t>
      </w:r>
      <w:r>
        <w:rPr>
          <w:noProof/>
          <w:lang w:eastAsia="zh-CN"/>
        </w:rPr>
        <w:t>9</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_Toc233969933 \h </w:instrText>
      </w:r>
      <w:r>
        <w:rPr>
          <w:noProof/>
        </w:rPr>
      </w:r>
      <w:r>
        <w:rPr>
          <w:noProof/>
        </w:rPr>
        <w:fldChar w:fldCharType="separate"/>
      </w:r>
      <w:r>
        <w:rPr>
          <w:noProof/>
        </w:rPr>
        <w:t>58</w:t>
      </w:r>
      <w:r>
        <w:rPr>
          <w:noProof/>
        </w:rPr>
        <w:fldChar w:fldCharType="end"/>
      </w:r>
    </w:p>
    <w:p w14:paraId="5A2B1C19" w14:textId="3F8DFD7D"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10.</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Minimum requirement for </w:t>
      </w:r>
      <w:r w:rsidRPr="00E03114">
        <w:rPr>
          <w:i/>
          <w:noProof/>
          <w:lang w:val="en-US" w:eastAsia="zh-CN"/>
        </w:rPr>
        <w:t>SAN</w:t>
      </w:r>
      <w:r w:rsidRPr="00E03114">
        <w:rPr>
          <w:i/>
          <w:noProof/>
          <w:lang w:eastAsia="zh-CN"/>
        </w:rPr>
        <w:t xml:space="preserve"> type 1-O</w:t>
      </w:r>
      <w:r>
        <w:rPr>
          <w:noProof/>
        </w:rPr>
        <w:tab/>
      </w:r>
      <w:r>
        <w:rPr>
          <w:noProof/>
        </w:rPr>
        <w:fldChar w:fldCharType="begin"/>
      </w:r>
      <w:r>
        <w:rPr>
          <w:noProof/>
        </w:rPr>
        <w:instrText xml:space="preserve"> PAGEREF _Toc233969934 \h </w:instrText>
      </w:r>
      <w:r>
        <w:rPr>
          <w:noProof/>
        </w:rPr>
      </w:r>
      <w:r>
        <w:rPr>
          <w:noProof/>
        </w:rPr>
        <w:fldChar w:fldCharType="separate"/>
      </w:r>
      <w:r>
        <w:rPr>
          <w:noProof/>
        </w:rPr>
        <w:t>58</w:t>
      </w:r>
      <w:r>
        <w:rPr>
          <w:noProof/>
        </w:rPr>
        <w:fldChar w:fldCharType="end"/>
      </w:r>
    </w:p>
    <w:p w14:paraId="42E1E032" w14:textId="20A20991"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rPr>
        <w:t>11</w:t>
      </w:r>
      <w:r>
        <w:rPr>
          <w:rFonts w:asciiTheme="minorHAnsi" w:eastAsiaTheme="minorEastAsia" w:hAnsiTheme="minorHAnsi" w:cstheme="minorBidi"/>
          <w:noProof/>
          <w:kern w:val="2"/>
          <w:sz w:val="24"/>
          <w:szCs w:val="24"/>
          <w:lang w:eastAsia="ko-KR"/>
          <w14:ligatures w14:val="standardContextual"/>
        </w:rPr>
        <w:tab/>
      </w:r>
      <w:r>
        <w:rPr>
          <w:noProof/>
        </w:rPr>
        <w:t>Radiated performance requirements</w:t>
      </w:r>
      <w:r>
        <w:rPr>
          <w:noProof/>
        </w:rPr>
        <w:tab/>
      </w:r>
      <w:r>
        <w:rPr>
          <w:noProof/>
        </w:rPr>
        <w:fldChar w:fldCharType="begin"/>
      </w:r>
      <w:r>
        <w:rPr>
          <w:noProof/>
        </w:rPr>
        <w:instrText xml:space="preserve"> PAGEREF _Toc233969935 \h </w:instrText>
      </w:r>
      <w:r>
        <w:rPr>
          <w:noProof/>
        </w:rPr>
      </w:r>
      <w:r>
        <w:rPr>
          <w:noProof/>
        </w:rPr>
        <w:fldChar w:fldCharType="separate"/>
      </w:r>
      <w:r>
        <w:rPr>
          <w:noProof/>
        </w:rPr>
        <w:t>59</w:t>
      </w:r>
      <w:r>
        <w:rPr>
          <w:noProof/>
        </w:rPr>
        <w:fldChar w:fldCharType="end"/>
      </w:r>
    </w:p>
    <w:p w14:paraId="6E62B454" w14:textId="0A732915"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11.1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_Toc233969936 \h </w:instrText>
      </w:r>
      <w:r>
        <w:rPr>
          <w:noProof/>
        </w:rPr>
      </w:r>
      <w:r>
        <w:rPr>
          <w:noProof/>
        </w:rPr>
        <w:fldChar w:fldCharType="separate"/>
      </w:r>
      <w:r>
        <w:rPr>
          <w:noProof/>
        </w:rPr>
        <w:t>59</w:t>
      </w:r>
      <w:r>
        <w:rPr>
          <w:noProof/>
        </w:rPr>
        <w:fldChar w:fldCharType="end"/>
      </w:r>
    </w:p>
    <w:p w14:paraId="5BACF65F" w14:textId="1DD7FF88"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noProof/>
          <w:lang w:val="en-US" w:eastAsia="ko-KR"/>
        </w:rPr>
        <w:t>11.1.1</w:t>
      </w:r>
      <w:r>
        <w:rPr>
          <w:rFonts w:asciiTheme="minorHAnsi" w:eastAsiaTheme="minorEastAsia" w:hAnsiTheme="minorHAnsi" w:cstheme="minorBidi"/>
          <w:noProof/>
          <w:kern w:val="2"/>
          <w:sz w:val="24"/>
          <w:szCs w:val="24"/>
          <w:lang w:eastAsia="ko-KR"/>
          <w14:ligatures w14:val="standardContextual"/>
        </w:rPr>
        <w:tab/>
      </w:r>
      <w:r w:rsidRPr="00E03114">
        <w:rPr>
          <w:noProof/>
          <w:lang w:val="en-US" w:eastAsia="ko-KR"/>
        </w:rPr>
        <w:t>Scope and definitions</w:t>
      </w:r>
      <w:r>
        <w:rPr>
          <w:noProof/>
        </w:rPr>
        <w:tab/>
      </w:r>
      <w:r>
        <w:rPr>
          <w:noProof/>
        </w:rPr>
        <w:fldChar w:fldCharType="begin"/>
      </w:r>
      <w:r>
        <w:rPr>
          <w:noProof/>
        </w:rPr>
        <w:instrText xml:space="preserve"> PAGEREF _Toc233969937 \h </w:instrText>
      </w:r>
      <w:r>
        <w:rPr>
          <w:noProof/>
        </w:rPr>
      </w:r>
      <w:r>
        <w:rPr>
          <w:noProof/>
        </w:rPr>
        <w:fldChar w:fldCharType="separate"/>
      </w:r>
      <w:r>
        <w:rPr>
          <w:noProof/>
        </w:rPr>
        <w:t>59</w:t>
      </w:r>
      <w:r>
        <w:rPr>
          <w:noProof/>
        </w:rPr>
        <w:fldChar w:fldCharType="end"/>
      </w:r>
    </w:p>
    <w:p w14:paraId="15747E18" w14:textId="06BD2280"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noProof/>
          <w:lang w:val="en-US"/>
        </w:rPr>
        <w:t>11.1.2</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OTA demodulation branches</w:t>
      </w:r>
      <w:r>
        <w:rPr>
          <w:noProof/>
        </w:rPr>
        <w:tab/>
      </w:r>
      <w:r>
        <w:rPr>
          <w:noProof/>
        </w:rPr>
        <w:fldChar w:fldCharType="begin"/>
      </w:r>
      <w:r>
        <w:rPr>
          <w:noProof/>
        </w:rPr>
        <w:instrText xml:space="preserve"> PAGEREF _Toc233969938 \h </w:instrText>
      </w:r>
      <w:r>
        <w:rPr>
          <w:noProof/>
        </w:rPr>
      </w:r>
      <w:r>
        <w:rPr>
          <w:noProof/>
        </w:rPr>
        <w:fldChar w:fldCharType="separate"/>
      </w:r>
      <w:r>
        <w:rPr>
          <w:noProof/>
        </w:rPr>
        <w:t>60</w:t>
      </w:r>
      <w:r>
        <w:rPr>
          <w:noProof/>
        </w:rPr>
        <w:fldChar w:fldCharType="end"/>
      </w:r>
    </w:p>
    <w:p w14:paraId="3116218E" w14:textId="7C6D86FB"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11.</w:t>
      </w:r>
      <w:r w:rsidRPr="00E03114">
        <w:rPr>
          <w:rFonts w:eastAsia="DengXian"/>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Performance requirements for PUSCH</w:t>
      </w:r>
      <w:r>
        <w:rPr>
          <w:noProof/>
        </w:rPr>
        <w:tab/>
      </w:r>
      <w:r>
        <w:rPr>
          <w:noProof/>
        </w:rPr>
        <w:fldChar w:fldCharType="begin"/>
      </w:r>
      <w:r>
        <w:rPr>
          <w:noProof/>
        </w:rPr>
        <w:instrText xml:space="preserve"> PAGEREF _Toc233969939 \h </w:instrText>
      </w:r>
      <w:r>
        <w:rPr>
          <w:noProof/>
        </w:rPr>
      </w:r>
      <w:r>
        <w:rPr>
          <w:noProof/>
        </w:rPr>
        <w:fldChar w:fldCharType="separate"/>
      </w:r>
      <w:r>
        <w:rPr>
          <w:noProof/>
        </w:rPr>
        <w:t>60</w:t>
      </w:r>
      <w:r>
        <w:rPr>
          <w:noProof/>
        </w:rPr>
        <w:fldChar w:fldCharType="end"/>
      </w:r>
    </w:p>
    <w:p w14:paraId="39121F53" w14:textId="086F6E8A"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11.</w:t>
      </w:r>
      <w:r w:rsidRPr="00E03114">
        <w:rPr>
          <w:rFonts w:eastAsia="DengXian"/>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rPr>
        <w:t>Performance requirements for PUCCH</w:t>
      </w:r>
      <w:r>
        <w:rPr>
          <w:noProof/>
        </w:rPr>
        <w:tab/>
      </w:r>
      <w:r>
        <w:rPr>
          <w:noProof/>
        </w:rPr>
        <w:fldChar w:fldCharType="begin"/>
      </w:r>
      <w:r>
        <w:rPr>
          <w:noProof/>
        </w:rPr>
        <w:instrText xml:space="preserve"> PAGEREF _Toc233969940 \h </w:instrText>
      </w:r>
      <w:r>
        <w:rPr>
          <w:noProof/>
        </w:rPr>
      </w:r>
      <w:r>
        <w:rPr>
          <w:noProof/>
        </w:rPr>
        <w:fldChar w:fldCharType="separate"/>
      </w:r>
      <w:r>
        <w:rPr>
          <w:noProof/>
        </w:rPr>
        <w:t>60</w:t>
      </w:r>
      <w:r>
        <w:rPr>
          <w:noProof/>
        </w:rPr>
        <w:fldChar w:fldCharType="end"/>
      </w:r>
    </w:p>
    <w:p w14:paraId="07488BB9" w14:textId="62E4903E"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noProof/>
          <w:lang w:val="en-US"/>
        </w:rPr>
        <w:t>11.3.1</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DTX to ACK probability</w:t>
      </w:r>
      <w:r>
        <w:rPr>
          <w:noProof/>
        </w:rPr>
        <w:tab/>
      </w:r>
      <w:r>
        <w:rPr>
          <w:noProof/>
        </w:rPr>
        <w:fldChar w:fldCharType="begin"/>
      </w:r>
      <w:r>
        <w:rPr>
          <w:noProof/>
        </w:rPr>
        <w:instrText xml:space="preserve"> PAGEREF _Toc233969941 \h </w:instrText>
      </w:r>
      <w:r>
        <w:rPr>
          <w:noProof/>
        </w:rPr>
      </w:r>
      <w:r>
        <w:rPr>
          <w:noProof/>
        </w:rPr>
        <w:fldChar w:fldCharType="separate"/>
      </w:r>
      <w:r>
        <w:rPr>
          <w:noProof/>
        </w:rPr>
        <w:t>60</w:t>
      </w:r>
      <w:r>
        <w:rPr>
          <w:noProof/>
        </w:rPr>
        <w:fldChar w:fldCharType="end"/>
      </w:r>
    </w:p>
    <w:p w14:paraId="0524E026" w14:textId="13F74F46"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noProof/>
          <w:lang w:val="en-US"/>
        </w:rPr>
        <w:t>11.3.2</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Performance requirements for PUCCH format 1a</w:t>
      </w:r>
      <w:r>
        <w:rPr>
          <w:noProof/>
        </w:rPr>
        <w:tab/>
      </w:r>
      <w:r>
        <w:rPr>
          <w:noProof/>
        </w:rPr>
        <w:fldChar w:fldCharType="begin"/>
      </w:r>
      <w:r>
        <w:rPr>
          <w:noProof/>
        </w:rPr>
        <w:instrText xml:space="preserve"> PAGEREF _Toc233969942 \h </w:instrText>
      </w:r>
      <w:r>
        <w:rPr>
          <w:noProof/>
        </w:rPr>
      </w:r>
      <w:r>
        <w:rPr>
          <w:noProof/>
        </w:rPr>
        <w:fldChar w:fldCharType="separate"/>
      </w:r>
      <w:r>
        <w:rPr>
          <w:noProof/>
        </w:rPr>
        <w:t>60</w:t>
      </w:r>
      <w:r>
        <w:rPr>
          <w:noProof/>
        </w:rPr>
        <w:fldChar w:fldCharType="end"/>
      </w:r>
    </w:p>
    <w:p w14:paraId="72B7BE29" w14:textId="171F4E40"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11.</w:t>
      </w:r>
      <w:r w:rsidRPr="00E03114">
        <w:rPr>
          <w:rFonts w:eastAsia="DengXian"/>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Performance requirements for PRACH</w:t>
      </w:r>
      <w:r>
        <w:rPr>
          <w:noProof/>
        </w:rPr>
        <w:tab/>
      </w:r>
      <w:r>
        <w:rPr>
          <w:noProof/>
        </w:rPr>
        <w:fldChar w:fldCharType="begin"/>
      </w:r>
      <w:r>
        <w:rPr>
          <w:noProof/>
        </w:rPr>
        <w:instrText xml:space="preserve"> PAGEREF _Toc233969943 \h </w:instrText>
      </w:r>
      <w:r>
        <w:rPr>
          <w:noProof/>
        </w:rPr>
      </w:r>
      <w:r>
        <w:rPr>
          <w:noProof/>
        </w:rPr>
        <w:fldChar w:fldCharType="separate"/>
      </w:r>
      <w:r>
        <w:rPr>
          <w:noProof/>
        </w:rPr>
        <w:t>60</w:t>
      </w:r>
      <w:r>
        <w:rPr>
          <w:noProof/>
        </w:rPr>
        <w:fldChar w:fldCharType="end"/>
      </w:r>
    </w:p>
    <w:p w14:paraId="0E07191E" w14:textId="37C3CD1B"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noProof/>
          <w:lang w:val="en-US"/>
        </w:rPr>
        <w:t>11.</w:t>
      </w:r>
      <w:r w:rsidRPr="00E03114">
        <w:rPr>
          <w:noProof/>
          <w:lang w:val="en-US" w:eastAsia="zh-CN"/>
        </w:rPr>
        <w:t>4</w:t>
      </w:r>
      <w:r w:rsidRPr="00E03114">
        <w:rPr>
          <w:noProof/>
          <w:lang w:val="en-US"/>
        </w:rPr>
        <w:t>.1</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PRACH False alarm probability</w:t>
      </w:r>
      <w:r>
        <w:rPr>
          <w:noProof/>
        </w:rPr>
        <w:tab/>
      </w:r>
      <w:r>
        <w:rPr>
          <w:noProof/>
        </w:rPr>
        <w:fldChar w:fldCharType="begin"/>
      </w:r>
      <w:r>
        <w:rPr>
          <w:noProof/>
        </w:rPr>
        <w:instrText xml:space="preserve"> PAGEREF _Toc233969944 \h </w:instrText>
      </w:r>
      <w:r>
        <w:rPr>
          <w:noProof/>
        </w:rPr>
      </w:r>
      <w:r>
        <w:rPr>
          <w:noProof/>
        </w:rPr>
        <w:fldChar w:fldCharType="separate"/>
      </w:r>
      <w:r>
        <w:rPr>
          <w:noProof/>
        </w:rPr>
        <w:t>60</w:t>
      </w:r>
      <w:r>
        <w:rPr>
          <w:noProof/>
        </w:rPr>
        <w:fldChar w:fldCharType="end"/>
      </w:r>
    </w:p>
    <w:p w14:paraId="415B4EDE" w14:textId="39C6B5B9"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noProof/>
          <w:lang w:val="en-US"/>
        </w:rPr>
        <w:t>11.</w:t>
      </w:r>
      <w:r w:rsidRPr="00E03114">
        <w:rPr>
          <w:noProof/>
          <w:lang w:val="en-US" w:eastAsia="zh-CN"/>
        </w:rPr>
        <w:t>4</w:t>
      </w:r>
      <w:r w:rsidRPr="00E03114">
        <w:rPr>
          <w:noProof/>
          <w:lang w:val="en-US"/>
        </w:rPr>
        <w:t>.</w:t>
      </w:r>
      <w:r w:rsidRPr="00E03114">
        <w:rPr>
          <w:noProof/>
          <w:lang w:val="en-US" w:eastAsia="zh-CN"/>
        </w:rPr>
        <w:t>2</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PRACH detection requirements</w:t>
      </w:r>
      <w:r>
        <w:rPr>
          <w:noProof/>
        </w:rPr>
        <w:tab/>
      </w:r>
      <w:r>
        <w:rPr>
          <w:noProof/>
        </w:rPr>
        <w:fldChar w:fldCharType="begin"/>
      </w:r>
      <w:r>
        <w:rPr>
          <w:noProof/>
        </w:rPr>
        <w:instrText xml:space="preserve"> PAGEREF _Toc233969945 \h </w:instrText>
      </w:r>
      <w:r>
        <w:rPr>
          <w:noProof/>
        </w:rPr>
      </w:r>
      <w:r>
        <w:rPr>
          <w:noProof/>
        </w:rPr>
        <w:fldChar w:fldCharType="separate"/>
      </w:r>
      <w:r>
        <w:rPr>
          <w:noProof/>
        </w:rPr>
        <w:t>60</w:t>
      </w:r>
      <w:r>
        <w:rPr>
          <w:noProof/>
        </w:rPr>
        <w:fldChar w:fldCharType="end"/>
      </w:r>
    </w:p>
    <w:p w14:paraId="66ED729D" w14:textId="1882B635"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Pr>
          <w:noProof/>
        </w:rPr>
        <w:t>11.</w:t>
      </w:r>
      <w:r w:rsidRPr="00E03114">
        <w:rPr>
          <w:rFonts w:eastAsia="DengXian"/>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Performance requirements for Narrrowband IoT</w:t>
      </w:r>
      <w:r>
        <w:rPr>
          <w:noProof/>
        </w:rPr>
        <w:tab/>
      </w:r>
      <w:r>
        <w:rPr>
          <w:noProof/>
        </w:rPr>
        <w:fldChar w:fldCharType="begin"/>
      </w:r>
      <w:r>
        <w:rPr>
          <w:noProof/>
        </w:rPr>
        <w:instrText xml:space="preserve"> PAGEREF _Toc233969946 \h </w:instrText>
      </w:r>
      <w:r>
        <w:rPr>
          <w:noProof/>
        </w:rPr>
      </w:r>
      <w:r>
        <w:rPr>
          <w:noProof/>
        </w:rPr>
        <w:fldChar w:fldCharType="separate"/>
      </w:r>
      <w:r>
        <w:rPr>
          <w:noProof/>
        </w:rPr>
        <w:t>60</w:t>
      </w:r>
      <w:r>
        <w:rPr>
          <w:noProof/>
        </w:rPr>
        <w:fldChar w:fldCharType="end"/>
      </w:r>
    </w:p>
    <w:p w14:paraId="3E52D451" w14:textId="0F496035"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Pr>
          <w:noProof/>
        </w:rPr>
        <w:t>11.5.1</w:t>
      </w:r>
      <w:r>
        <w:rPr>
          <w:rFonts w:asciiTheme="minorHAnsi" w:eastAsiaTheme="minorEastAsia" w:hAnsiTheme="minorHAnsi" w:cstheme="minorBidi"/>
          <w:noProof/>
          <w:kern w:val="2"/>
          <w:sz w:val="24"/>
          <w:szCs w:val="24"/>
          <w:lang w:eastAsia="ko-KR"/>
          <w14:ligatures w14:val="standardContextual"/>
        </w:rPr>
        <w:tab/>
      </w:r>
      <w:r>
        <w:rPr>
          <w:noProof/>
          <w:lang w:eastAsia="zh-CN"/>
        </w:rPr>
        <w:t>R</w:t>
      </w:r>
      <w:r>
        <w:rPr>
          <w:noProof/>
        </w:rPr>
        <w:t xml:space="preserve">equirements for </w:t>
      </w:r>
      <w:r>
        <w:rPr>
          <w:noProof/>
          <w:lang w:eastAsia="zh-CN"/>
        </w:rPr>
        <w:t>SAN type 1-O</w:t>
      </w:r>
      <w:r>
        <w:rPr>
          <w:noProof/>
        </w:rPr>
        <w:tab/>
      </w:r>
      <w:r>
        <w:rPr>
          <w:noProof/>
        </w:rPr>
        <w:fldChar w:fldCharType="begin"/>
      </w:r>
      <w:r>
        <w:rPr>
          <w:noProof/>
        </w:rPr>
        <w:instrText xml:space="preserve"> PAGEREF _Toc233969947 \h </w:instrText>
      </w:r>
      <w:r>
        <w:rPr>
          <w:noProof/>
        </w:rPr>
      </w:r>
      <w:r>
        <w:rPr>
          <w:noProof/>
        </w:rPr>
        <w:fldChar w:fldCharType="separate"/>
      </w:r>
      <w:r>
        <w:rPr>
          <w:noProof/>
        </w:rPr>
        <w:t>60</w:t>
      </w:r>
      <w:r>
        <w:rPr>
          <w:noProof/>
        </w:rPr>
        <w:fldChar w:fldCharType="end"/>
      </w:r>
    </w:p>
    <w:p w14:paraId="0AA7F4C1" w14:textId="4E37CEB5"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noProof/>
          <w:snapToGrid w:val="0"/>
        </w:rPr>
        <w:t>11.5.1.1</w:t>
      </w:r>
      <w:r>
        <w:rPr>
          <w:rFonts w:asciiTheme="minorHAnsi" w:eastAsiaTheme="minorEastAsia" w:hAnsiTheme="minorHAnsi" w:cstheme="minorBidi"/>
          <w:noProof/>
          <w:kern w:val="2"/>
          <w:sz w:val="24"/>
          <w:szCs w:val="24"/>
          <w:lang w:eastAsia="ko-KR"/>
          <w14:ligatures w14:val="standardContextual"/>
        </w:rPr>
        <w:tab/>
      </w:r>
      <w:r w:rsidRPr="00E03114">
        <w:rPr>
          <w:noProof/>
          <w:snapToGrid w:val="0"/>
        </w:rPr>
        <w:t>Requirements for NPUSCH format1</w:t>
      </w:r>
      <w:r>
        <w:rPr>
          <w:noProof/>
        </w:rPr>
        <w:tab/>
      </w:r>
      <w:r>
        <w:rPr>
          <w:noProof/>
        </w:rPr>
        <w:fldChar w:fldCharType="begin"/>
      </w:r>
      <w:r>
        <w:rPr>
          <w:noProof/>
        </w:rPr>
        <w:instrText xml:space="preserve"> PAGEREF _Toc233969948 \h </w:instrText>
      </w:r>
      <w:r>
        <w:rPr>
          <w:noProof/>
        </w:rPr>
      </w:r>
      <w:r>
        <w:rPr>
          <w:noProof/>
        </w:rPr>
        <w:fldChar w:fldCharType="separate"/>
      </w:r>
      <w:r>
        <w:rPr>
          <w:noProof/>
        </w:rPr>
        <w:t>60</w:t>
      </w:r>
      <w:r>
        <w:rPr>
          <w:noProof/>
        </w:rPr>
        <w:fldChar w:fldCharType="end"/>
      </w:r>
    </w:p>
    <w:p w14:paraId="686554F8" w14:textId="39C76663"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noProof/>
          <w:snapToGrid w:val="0"/>
        </w:rPr>
        <w:t>11.5.1.2</w:t>
      </w:r>
      <w:r>
        <w:rPr>
          <w:rFonts w:asciiTheme="minorHAnsi" w:eastAsiaTheme="minorEastAsia" w:hAnsiTheme="minorHAnsi" w:cstheme="minorBidi"/>
          <w:noProof/>
          <w:kern w:val="2"/>
          <w:sz w:val="24"/>
          <w:szCs w:val="24"/>
          <w:lang w:eastAsia="ko-KR"/>
          <w14:ligatures w14:val="standardContextual"/>
        </w:rPr>
        <w:tab/>
      </w:r>
      <w:r w:rsidRPr="00E03114">
        <w:rPr>
          <w:noProof/>
          <w:snapToGrid w:val="0"/>
        </w:rPr>
        <w:t>Requirements for NPUSCH format2</w:t>
      </w:r>
      <w:r>
        <w:rPr>
          <w:noProof/>
        </w:rPr>
        <w:tab/>
      </w:r>
      <w:r>
        <w:rPr>
          <w:noProof/>
        </w:rPr>
        <w:fldChar w:fldCharType="begin"/>
      </w:r>
      <w:r>
        <w:rPr>
          <w:noProof/>
        </w:rPr>
        <w:instrText xml:space="preserve"> PAGEREF _Toc233969949 \h </w:instrText>
      </w:r>
      <w:r>
        <w:rPr>
          <w:noProof/>
        </w:rPr>
      </w:r>
      <w:r>
        <w:rPr>
          <w:noProof/>
        </w:rPr>
        <w:fldChar w:fldCharType="separate"/>
      </w:r>
      <w:r>
        <w:rPr>
          <w:noProof/>
        </w:rPr>
        <w:t>60</w:t>
      </w:r>
      <w:r>
        <w:rPr>
          <w:noProof/>
        </w:rPr>
        <w:fldChar w:fldCharType="end"/>
      </w:r>
    </w:p>
    <w:p w14:paraId="1279AB87" w14:textId="3D1FE45F" w:rsidR="004E5D66" w:rsidRDefault="004E5D66">
      <w:pPr>
        <w:pStyle w:val="TOC4"/>
        <w:rPr>
          <w:rFonts w:asciiTheme="minorHAnsi" w:eastAsiaTheme="minorEastAsia" w:hAnsiTheme="minorHAnsi" w:cstheme="minorBidi"/>
          <w:noProof/>
          <w:kern w:val="2"/>
          <w:sz w:val="24"/>
          <w:szCs w:val="24"/>
          <w:lang w:eastAsia="ko-KR"/>
          <w14:ligatures w14:val="standardContextual"/>
        </w:rPr>
      </w:pPr>
      <w:r w:rsidRPr="00E03114">
        <w:rPr>
          <w:noProof/>
          <w:snapToGrid w:val="0"/>
        </w:rPr>
        <w:t>11.5.1.3</w:t>
      </w:r>
      <w:r>
        <w:rPr>
          <w:rFonts w:asciiTheme="minorHAnsi" w:eastAsiaTheme="minorEastAsia" w:hAnsiTheme="minorHAnsi" w:cstheme="minorBidi"/>
          <w:noProof/>
          <w:kern w:val="2"/>
          <w:sz w:val="24"/>
          <w:szCs w:val="24"/>
          <w:lang w:eastAsia="ko-KR"/>
          <w14:ligatures w14:val="standardContextual"/>
        </w:rPr>
        <w:tab/>
      </w:r>
      <w:r w:rsidRPr="00E03114">
        <w:rPr>
          <w:noProof/>
          <w:snapToGrid w:val="0"/>
        </w:rPr>
        <w:t>Requirements for NPRACH</w:t>
      </w:r>
      <w:r>
        <w:rPr>
          <w:noProof/>
        </w:rPr>
        <w:tab/>
      </w:r>
      <w:r>
        <w:rPr>
          <w:noProof/>
        </w:rPr>
        <w:fldChar w:fldCharType="begin"/>
      </w:r>
      <w:r>
        <w:rPr>
          <w:noProof/>
        </w:rPr>
        <w:instrText xml:space="preserve"> PAGEREF _Toc233969950 \h </w:instrText>
      </w:r>
      <w:r>
        <w:rPr>
          <w:noProof/>
        </w:rPr>
      </w:r>
      <w:r>
        <w:rPr>
          <w:noProof/>
        </w:rPr>
        <w:fldChar w:fldCharType="separate"/>
      </w:r>
      <w:r>
        <w:rPr>
          <w:noProof/>
        </w:rPr>
        <w:t>60</w:t>
      </w:r>
      <w:r>
        <w:rPr>
          <w:noProof/>
        </w:rPr>
        <w:fldChar w:fldCharType="end"/>
      </w:r>
    </w:p>
    <w:p w14:paraId="60B61011" w14:textId="053AD7D1" w:rsidR="004E5D66" w:rsidRDefault="004E5D66">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Reference measurement channels</w:t>
      </w:r>
      <w:r>
        <w:rPr>
          <w:noProof/>
        </w:rPr>
        <w:tab/>
      </w:r>
      <w:r>
        <w:rPr>
          <w:noProof/>
        </w:rPr>
        <w:fldChar w:fldCharType="begin"/>
      </w:r>
      <w:r>
        <w:rPr>
          <w:noProof/>
        </w:rPr>
        <w:instrText xml:space="preserve"> PAGEREF _Toc233969951 \h </w:instrText>
      </w:r>
      <w:r>
        <w:rPr>
          <w:noProof/>
        </w:rPr>
      </w:r>
      <w:r>
        <w:rPr>
          <w:noProof/>
        </w:rPr>
        <w:fldChar w:fldCharType="separate"/>
      </w:r>
      <w:r>
        <w:rPr>
          <w:noProof/>
        </w:rPr>
        <w:t>61</w:t>
      </w:r>
      <w:r>
        <w:rPr>
          <w:noProof/>
        </w:rPr>
        <w:fldChar w:fldCharType="end"/>
      </w:r>
    </w:p>
    <w:p w14:paraId="43933497" w14:textId="7AE80092"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A.1</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reference sensitivity and in-channel selectivity (QPSK, R=1/3)</w:t>
      </w:r>
      <w:r>
        <w:rPr>
          <w:noProof/>
        </w:rPr>
        <w:tab/>
      </w:r>
      <w:r>
        <w:rPr>
          <w:noProof/>
        </w:rPr>
        <w:fldChar w:fldCharType="begin"/>
      </w:r>
      <w:r>
        <w:rPr>
          <w:noProof/>
        </w:rPr>
        <w:instrText xml:space="preserve"> PAGEREF _Toc233969952 \h </w:instrText>
      </w:r>
      <w:r>
        <w:rPr>
          <w:noProof/>
        </w:rPr>
      </w:r>
      <w:r>
        <w:rPr>
          <w:noProof/>
        </w:rPr>
        <w:fldChar w:fldCharType="separate"/>
      </w:r>
      <w:r>
        <w:rPr>
          <w:noProof/>
        </w:rPr>
        <w:t>62</w:t>
      </w:r>
      <w:r>
        <w:rPr>
          <w:noProof/>
        </w:rPr>
        <w:fldChar w:fldCharType="end"/>
      </w:r>
    </w:p>
    <w:p w14:paraId="01556B96" w14:textId="6CC893D6"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A.2</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dynamic range (16QAM, R=2/3)</w:t>
      </w:r>
      <w:r>
        <w:rPr>
          <w:noProof/>
        </w:rPr>
        <w:tab/>
      </w:r>
      <w:r>
        <w:rPr>
          <w:noProof/>
        </w:rPr>
        <w:fldChar w:fldCharType="begin"/>
      </w:r>
      <w:r>
        <w:rPr>
          <w:noProof/>
        </w:rPr>
        <w:instrText xml:space="preserve"> PAGEREF _Toc233969953 \h </w:instrText>
      </w:r>
      <w:r>
        <w:rPr>
          <w:noProof/>
        </w:rPr>
      </w:r>
      <w:r>
        <w:rPr>
          <w:noProof/>
        </w:rPr>
        <w:fldChar w:fldCharType="separate"/>
      </w:r>
      <w:r>
        <w:rPr>
          <w:noProof/>
        </w:rPr>
        <w:t>62</w:t>
      </w:r>
      <w:r>
        <w:rPr>
          <w:noProof/>
        </w:rPr>
        <w:fldChar w:fldCharType="end"/>
      </w:r>
    </w:p>
    <w:p w14:paraId="450D0E18" w14:textId="5421A438"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rPr>
        <w:t>A.</w:t>
      </w:r>
      <w:r w:rsidRPr="00E03114">
        <w:rPr>
          <w:noProof/>
          <w:lang w:val="en-US" w:eastAsia="zh-CN"/>
        </w:rPr>
        <w:t>3</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NB-IOT reference sensitivity (</w:t>
      </w:r>
      <w:r w:rsidRPr="00E03114">
        <w:rPr>
          <w:rFonts w:cs="Arial"/>
          <w:noProof/>
          <w:lang w:val="en-US"/>
        </w:rPr>
        <w:t xml:space="preserve">π/2 </w:t>
      </w:r>
      <w:r>
        <w:rPr>
          <w:noProof/>
        </w:rPr>
        <w:t>BPSK, R=1/3)</w:t>
      </w:r>
      <w:r>
        <w:rPr>
          <w:noProof/>
        </w:rPr>
        <w:tab/>
      </w:r>
      <w:r>
        <w:rPr>
          <w:noProof/>
        </w:rPr>
        <w:fldChar w:fldCharType="begin"/>
      </w:r>
      <w:r>
        <w:rPr>
          <w:noProof/>
        </w:rPr>
        <w:instrText xml:space="preserve"> PAGEREF _Toc233969954 \h </w:instrText>
      </w:r>
      <w:r>
        <w:rPr>
          <w:noProof/>
        </w:rPr>
      </w:r>
      <w:r>
        <w:rPr>
          <w:noProof/>
        </w:rPr>
        <w:fldChar w:fldCharType="separate"/>
      </w:r>
      <w:r>
        <w:rPr>
          <w:noProof/>
        </w:rPr>
        <w:t>63</w:t>
      </w:r>
      <w:r>
        <w:rPr>
          <w:noProof/>
        </w:rPr>
        <w:fldChar w:fldCharType="end"/>
      </w:r>
    </w:p>
    <w:p w14:paraId="20E275D4" w14:textId="5843D4D7"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rPr>
        <w:t>A.</w:t>
      </w:r>
      <w:r w:rsidRPr="00E03114">
        <w:rPr>
          <w:noProof/>
          <w:lang w:val="en-US" w:eastAsia="zh-CN"/>
        </w:rPr>
        <w:t>4</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NB-IoT dynamic range (</w:t>
      </w:r>
      <w:r w:rsidRPr="00E03114">
        <w:rPr>
          <w:rFonts w:cs="Arial"/>
          <w:noProof/>
        </w:rPr>
        <w:t>π/4 QPSK</w:t>
      </w:r>
      <w:r>
        <w:rPr>
          <w:noProof/>
        </w:rPr>
        <w:t>, R=2/3)</w:t>
      </w:r>
      <w:r>
        <w:rPr>
          <w:noProof/>
        </w:rPr>
        <w:tab/>
      </w:r>
      <w:r>
        <w:rPr>
          <w:noProof/>
        </w:rPr>
        <w:fldChar w:fldCharType="begin"/>
      </w:r>
      <w:r>
        <w:rPr>
          <w:noProof/>
        </w:rPr>
        <w:instrText xml:space="preserve"> PAGEREF _Toc233969955 \h </w:instrText>
      </w:r>
      <w:r>
        <w:rPr>
          <w:noProof/>
        </w:rPr>
      </w:r>
      <w:r>
        <w:rPr>
          <w:noProof/>
        </w:rPr>
        <w:fldChar w:fldCharType="separate"/>
      </w:r>
      <w:r>
        <w:rPr>
          <w:noProof/>
        </w:rPr>
        <w:t>63</w:t>
      </w:r>
      <w:r>
        <w:rPr>
          <w:noProof/>
        </w:rPr>
        <w:fldChar w:fldCharType="end"/>
      </w:r>
    </w:p>
    <w:p w14:paraId="2ACF136B" w14:textId="3BDDE86B"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rPr>
        <w:t>A.</w:t>
      </w:r>
      <w:r w:rsidRPr="00E03114">
        <w:rPr>
          <w:noProof/>
          <w:lang w:val="en-US" w:eastAsia="zh-CN"/>
        </w:rPr>
        <w:t>5</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Fixed Reference Channels for performance requirements (QPSK 1/3)</w:t>
      </w:r>
      <w:r>
        <w:rPr>
          <w:noProof/>
        </w:rPr>
        <w:tab/>
      </w:r>
      <w:r>
        <w:rPr>
          <w:noProof/>
        </w:rPr>
        <w:fldChar w:fldCharType="begin"/>
      </w:r>
      <w:r>
        <w:rPr>
          <w:noProof/>
        </w:rPr>
        <w:instrText xml:space="preserve"> PAGEREF _Toc233969956 \h </w:instrText>
      </w:r>
      <w:r>
        <w:rPr>
          <w:noProof/>
        </w:rPr>
      </w:r>
      <w:r>
        <w:rPr>
          <w:noProof/>
        </w:rPr>
        <w:fldChar w:fldCharType="separate"/>
      </w:r>
      <w:r>
        <w:rPr>
          <w:noProof/>
        </w:rPr>
        <w:t>64</w:t>
      </w:r>
      <w:r>
        <w:rPr>
          <w:noProof/>
        </w:rPr>
        <w:fldChar w:fldCharType="end"/>
      </w:r>
    </w:p>
    <w:p w14:paraId="6528BBB2" w14:textId="29A191B7"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rPr>
        <w:t>A.</w:t>
      </w:r>
      <w:r w:rsidRPr="00E03114">
        <w:rPr>
          <w:noProof/>
          <w:lang w:val="en-US" w:eastAsia="zh-CN"/>
        </w:rPr>
        <w:t>6</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PRACH Test preambles</w:t>
      </w:r>
      <w:r>
        <w:rPr>
          <w:noProof/>
        </w:rPr>
        <w:tab/>
      </w:r>
      <w:r>
        <w:rPr>
          <w:noProof/>
        </w:rPr>
        <w:fldChar w:fldCharType="begin"/>
      </w:r>
      <w:r>
        <w:rPr>
          <w:noProof/>
        </w:rPr>
        <w:instrText xml:space="preserve"> PAGEREF _Toc233969957 \h </w:instrText>
      </w:r>
      <w:r>
        <w:rPr>
          <w:noProof/>
        </w:rPr>
      </w:r>
      <w:r>
        <w:rPr>
          <w:noProof/>
        </w:rPr>
        <w:fldChar w:fldCharType="separate"/>
      </w:r>
      <w:r>
        <w:rPr>
          <w:noProof/>
        </w:rPr>
        <w:t>64</w:t>
      </w:r>
      <w:r>
        <w:rPr>
          <w:noProof/>
        </w:rPr>
        <w:fldChar w:fldCharType="end"/>
      </w:r>
    </w:p>
    <w:p w14:paraId="66B594F9" w14:textId="193A4BA5"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rPr>
        <w:t>A.7</w:t>
      </w:r>
      <w:r>
        <w:rPr>
          <w:rFonts w:asciiTheme="minorHAnsi" w:eastAsiaTheme="minorEastAsia" w:hAnsiTheme="minorHAnsi" w:cstheme="minorBidi"/>
          <w:noProof/>
          <w:kern w:val="2"/>
          <w:sz w:val="24"/>
          <w:szCs w:val="24"/>
          <w:lang w:eastAsia="ko-KR"/>
          <w14:ligatures w14:val="standardContextual"/>
        </w:rPr>
        <w:tab/>
      </w:r>
      <w:r>
        <w:rPr>
          <w:noProof/>
        </w:rPr>
        <w:t xml:space="preserve">Fixed Reference Channels for NB-IoT </w:t>
      </w:r>
      <w:r>
        <w:rPr>
          <w:noProof/>
          <w:lang w:eastAsia="zh-CN"/>
        </w:rPr>
        <w:t>NPUSCH format 1</w:t>
      </w:r>
      <w:r>
        <w:rPr>
          <w:noProof/>
        </w:rPr>
        <w:tab/>
      </w:r>
      <w:r>
        <w:rPr>
          <w:noProof/>
        </w:rPr>
        <w:fldChar w:fldCharType="begin"/>
      </w:r>
      <w:r>
        <w:rPr>
          <w:noProof/>
        </w:rPr>
        <w:instrText xml:space="preserve"> PAGEREF _Toc233969958 \h </w:instrText>
      </w:r>
      <w:r>
        <w:rPr>
          <w:noProof/>
        </w:rPr>
      </w:r>
      <w:r>
        <w:rPr>
          <w:noProof/>
        </w:rPr>
        <w:fldChar w:fldCharType="separate"/>
      </w:r>
      <w:r>
        <w:rPr>
          <w:noProof/>
        </w:rPr>
        <w:t>65</w:t>
      </w:r>
      <w:r>
        <w:rPr>
          <w:noProof/>
        </w:rPr>
        <w:fldChar w:fldCharType="end"/>
      </w:r>
    </w:p>
    <w:p w14:paraId="5F20F137" w14:textId="5690CDCE"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rFonts w:eastAsia="MS Mincho"/>
          <w:noProof/>
        </w:rPr>
        <w:t>A.7.1</w:t>
      </w:r>
      <w:r>
        <w:rPr>
          <w:rFonts w:asciiTheme="minorHAnsi" w:eastAsiaTheme="minorEastAsia" w:hAnsiTheme="minorHAnsi" w:cstheme="minorBidi"/>
          <w:noProof/>
          <w:kern w:val="2"/>
          <w:sz w:val="24"/>
          <w:szCs w:val="24"/>
          <w:lang w:eastAsia="ko-KR"/>
          <w14:ligatures w14:val="standardContextual"/>
        </w:rPr>
        <w:tab/>
      </w:r>
      <w:r>
        <w:rPr>
          <w:noProof/>
          <w:lang w:eastAsia="zh-CN"/>
        </w:rPr>
        <w:t>One PRB</w:t>
      </w:r>
      <w:r>
        <w:rPr>
          <w:noProof/>
        </w:rPr>
        <w:tab/>
      </w:r>
      <w:r>
        <w:rPr>
          <w:noProof/>
        </w:rPr>
        <w:fldChar w:fldCharType="begin"/>
      </w:r>
      <w:r>
        <w:rPr>
          <w:noProof/>
        </w:rPr>
        <w:instrText xml:space="preserve"> PAGEREF _Toc233969959 \h </w:instrText>
      </w:r>
      <w:r>
        <w:rPr>
          <w:noProof/>
        </w:rPr>
      </w:r>
      <w:r>
        <w:rPr>
          <w:noProof/>
        </w:rPr>
        <w:fldChar w:fldCharType="separate"/>
      </w:r>
      <w:r>
        <w:rPr>
          <w:noProof/>
        </w:rPr>
        <w:t>65</w:t>
      </w:r>
      <w:r>
        <w:rPr>
          <w:noProof/>
        </w:rPr>
        <w:fldChar w:fldCharType="end"/>
      </w:r>
    </w:p>
    <w:p w14:paraId="0DD2C63E" w14:textId="4A42C16F"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A.14</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NB-IoT reference sensitivity (</w:t>
      </w:r>
      <w:r w:rsidRPr="00E03114">
        <w:rPr>
          <w:rFonts w:cs="Arial"/>
          <w:noProof/>
          <w:lang w:val="en-US"/>
        </w:rPr>
        <w:t xml:space="preserve">π/2 </w:t>
      </w:r>
      <w:r>
        <w:rPr>
          <w:noProof/>
        </w:rPr>
        <w:t>BPSK, R=1/3)</w:t>
      </w:r>
      <w:r>
        <w:rPr>
          <w:noProof/>
        </w:rPr>
        <w:tab/>
      </w:r>
      <w:r>
        <w:rPr>
          <w:noProof/>
        </w:rPr>
        <w:fldChar w:fldCharType="begin"/>
      </w:r>
      <w:r>
        <w:rPr>
          <w:noProof/>
        </w:rPr>
        <w:instrText xml:space="preserve"> PAGEREF _Toc233969960 \h </w:instrText>
      </w:r>
      <w:r>
        <w:rPr>
          <w:noProof/>
        </w:rPr>
      </w:r>
      <w:r>
        <w:rPr>
          <w:noProof/>
        </w:rPr>
        <w:fldChar w:fldCharType="separate"/>
      </w:r>
      <w:r>
        <w:rPr>
          <w:noProof/>
        </w:rPr>
        <w:t>65</w:t>
      </w:r>
      <w:r>
        <w:rPr>
          <w:noProof/>
        </w:rPr>
        <w:fldChar w:fldCharType="end"/>
      </w:r>
    </w:p>
    <w:p w14:paraId="6A0BE448" w14:textId="68D8CBCB"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Pr>
          <w:noProof/>
        </w:rPr>
        <w:t>A.15</w:t>
      </w:r>
      <w:r>
        <w:rPr>
          <w:rFonts w:asciiTheme="minorHAnsi" w:eastAsiaTheme="minorEastAsia" w:hAnsiTheme="minorHAnsi" w:cstheme="minorBidi"/>
          <w:noProof/>
          <w:kern w:val="2"/>
          <w:sz w:val="24"/>
          <w:szCs w:val="24"/>
          <w:lang w:eastAsia="ko-KR"/>
          <w14:ligatures w14:val="standardContextual"/>
        </w:rPr>
        <w:tab/>
      </w:r>
      <w:r>
        <w:rPr>
          <w:noProof/>
        </w:rPr>
        <w:t>Fixed Reference Channels for NB-IoT dynamic range (</w:t>
      </w:r>
      <w:r w:rsidRPr="00E03114">
        <w:rPr>
          <w:rFonts w:cs="Arial"/>
          <w:noProof/>
        </w:rPr>
        <w:t>π/4 QPSK</w:t>
      </w:r>
      <w:r>
        <w:rPr>
          <w:noProof/>
        </w:rPr>
        <w:t>, R=2/3)</w:t>
      </w:r>
      <w:r>
        <w:rPr>
          <w:noProof/>
        </w:rPr>
        <w:tab/>
      </w:r>
      <w:r>
        <w:rPr>
          <w:noProof/>
        </w:rPr>
        <w:fldChar w:fldCharType="begin"/>
      </w:r>
      <w:r>
        <w:rPr>
          <w:noProof/>
        </w:rPr>
        <w:instrText xml:space="preserve"> PAGEREF _Toc233969961 \h </w:instrText>
      </w:r>
      <w:r>
        <w:rPr>
          <w:noProof/>
        </w:rPr>
      </w:r>
      <w:r>
        <w:rPr>
          <w:noProof/>
        </w:rPr>
        <w:fldChar w:fldCharType="separate"/>
      </w:r>
      <w:r>
        <w:rPr>
          <w:noProof/>
        </w:rPr>
        <w:t>66</w:t>
      </w:r>
      <w:r>
        <w:rPr>
          <w:noProof/>
        </w:rPr>
        <w:fldChar w:fldCharType="end"/>
      </w:r>
    </w:p>
    <w:p w14:paraId="65417AFE" w14:textId="77500664" w:rsidR="004E5D66" w:rsidRDefault="004E5D66">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Error Vector Magnitude</w:t>
      </w:r>
      <w:r>
        <w:rPr>
          <w:noProof/>
        </w:rPr>
        <w:tab/>
      </w:r>
      <w:r>
        <w:rPr>
          <w:noProof/>
        </w:rPr>
        <w:fldChar w:fldCharType="begin"/>
      </w:r>
      <w:r>
        <w:rPr>
          <w:noProof/>
        </w:rPr>
        <w:instrText xml:space="preserve"> PAGEREF _Toc233969962 \h </w:instrText>
      </w:r>
      <w:r>
        <w:rPr>
          <w:noProof/>
        </w:rPr>
      </w:r>
      <w:r>
        <w:rPr>
          <w:noProof/>
        </w:rPr>
        <w:fldChar w:fldCharType="separate"/>
      </w:r>
      <w:r>
        <w:rPr>
          <w:noProof/>
        </w:rPr>
        <w:t>66</w:t>
      </w:r>
      <w:r>
        <w:rPr>
          <w:noProof/>
        </w:rPr>
        <w:fldChar w:fldCharType="end"/>
      </w:r>
    </w:p>
    <w:p w14:paraId="1C183E23" w14:textId="666BF401"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B</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Reference point for measurement</w:t>
      </w:r>
      <w:r>
        <w:rPr>
          <w:noProof/>
        </w:rPr>
        <w:tab/>
      </w:r>
      <w:r>
        <w:rPr>
          <w:noProof/>
        </w:rPr>
        <w:fldChar w:fldCharType="begin"/>
      </w:r>
      <w:r>
        <w:rPr>
          <w:noProof/>
        </w:rPr>
        <w:instrText xml:space="preserve"> PAGEREF _Toc233969963 \h </w:instrText>
      </w:r>
      <w:r>
        <w:rPr>
          <w:noProof/>
        </w:rPr>
      </w:r>
      <w:r>
        <w:rPr>
          <w:noProof/>
        </w:rPr>
        <w:fldChar w:fldCharType="separate"/>
      </w:r>
      <w:r>
        <w:rPr>
          <w:noProof/>
        </w:rPr>
        <w:t>66</w:t>
      </w:r>
      <w:r>
        <w:rPr>
          <w:noProof/>
        </w:rPr>
        <w:fldChar w:fldCharType="end"/>
      </w:r>
    </w:p>
    <w:p w14:paraId="691492B7" w14:textId="080D210C"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B</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Basic unit of measurement</w:t>
      </w:r>
      <w:r>
        <w:rPr>
          <w:noProof/>
        </w:rPr>
        <w:tab/>
      </w:r>
      <w:r>
        <w:rPr>
          <w:noProof/>
        </w:rPr>
        <w:fldChar w:fldCharType="begin"/>
      </w:r>
      <w:r>
        <w:rPr>
          <w:noProof/>
        </w:rPr>
        <w:instrText xml:space="preserve"> PAGEREF _Toc233969964 \h </w:instrText>
      </w:r>
      <w:r>
        <w:rPr>
          <w:noProof/>
        </w:rPr>
      </w:r>
      <w:r>
        <w:rPr>
          <w:noProof/>
        </w:rPr>
        <w:fldChar w:fldCharType="separate"/>
      </w:r>
      <w:r>
        <w:rPr>
          <w:noProof/>
        </w:rPr>
        <w:t>67</w:t>
      </w:r>
      <w:r>
        <w:rPr>
          <w:noProof/>
        </w:rPr>
        <w:fldChar w:fldCharType="end"/>
      </w:r>
    </w:p>
    <w:p w14:paraId="554D53B1" w14:textId="3986A8F3"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B</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Modified signal under test</w:t>
      </w:r>
      <w:r>
        <w:rPr>
          <w:noProof/>
        </w:rPr>
        <w:tab/>
      </w:r>
      <w:r>
        <w:rPr>
          <w:noProof/>
        </w:rPr>
        <w:fldChar w:fldCharType="begin"/>
      </w:r>
      <w:r>
        <w:rPr>
          <w:noProof/>
        </w:rPr>
        <w:instrText xml:space="preserve"> PAGEREF _Toc233969965 \h </w:instrText>
      </w:r>
      <w:r>
        <w:rPr>
          <w:noProof/>
        </w:rPr>
      </w:r>
      <w:r>
        <w:rPr>
          <w:noProof/>
        </w:rPr>
        <w:fldChar w:fldCharType="separate"/>
      </w:r>
      <w:r>
        <w:rPr>
          <w:noProof/>
        </w:rPr>
        <w:t>68</w:t>
      </w:r>
      <w:r>
        <w:rPr>
          <w:noProof/>
        </w:rPr>
        <w:fldChar w:fldCharType="end"/>
      </w:r>
    </w:p>
    <w:p w14:paraId="129085A5" w14:textId="369D85EB"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B</w:t>
      </w:r>
      <w:r>
        <w:rPr>
          <w:noProof/>
        </w:rPr>
        <w:t>.4</w:t>
      </w:r>
      <w:r>
        <w:rPr>
          <w:rFonts w:asciiTheme="minorHAnsi" w:eastAsiaTheme="minorEastAsia" w:hAnsiTheme="minorHAnsi" w:cstheme="minorBidi"/>
          <w:noProof/>
          <w:kern w:val="2"/>
          <w:sz w:val="24"/>
          <w:szCs w:val="24"/>
          <w:lang w:eastAsia="ko-KR"/>
          <w14:ligatures w14:val="standardContextual"/>
        </w:rPr>
        <w:tab/>
      </w:r>
      <w:r>
        <w:rPr>
          <w:noProof/>
        </w:rPr>
        <w:t>Estimation of frequency offset</w:t>
      </w:r>
      <w:r>
        <w:rPr>
          <w:noProof/>
        </w:rPr>
        <w:tab/>
      </w:r>
      <w:r>
        <w:rPr>
          <w:noProof/>
        </w:rPr>
        <w:fldChar w:fldCharType="begin"/>
      </w:r>
      <w:r>
        <w:rPr>
          <w:noProof/>
        </w:rPr>
        <w:instrText xml:space="preserve"> PAGEREF _Toc233969966 \h </w:instrText>
      </w:r>
      <w:r>
        <w:rPr>
          <w:noProof/>
        </w:rPr>
      </w:r>
      <w:r>
        <w:rPr>
          <w:noProof/>
        </w:rPr>
        <w:fldChar w:fldCharType="separate"/>
      </w:r>
      <w:r>
        <w:rPr>
          <w:noProof/>
        </w:rPr>
        <w:t>68</w:t>
      </w:r>
      <w:r>
        <w:rPr>
          <w:noProof/>
        </w:rPr>
        <w:fldChar w:fldCharType="end"/>
      </w:r>
    </w:p>
    <w:p w14:paraId="4D63C456" w14:textId="06348030"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B</w:t>
      </w:r>
      <w:r>
        <w:rPr>
          <w:noProof/>
        </w:rPr>
        <w:t>.5</w:t>
      </w:r>
      <w:r>
        <w:rPr>
          <w:rFonts w:asciiTheme="minorHAnsi" w:eastAsiaTheme="minorEastAsia" w:hAnsiTheme="minorHAnsi" w:cstheme="minorBidi"/>
          <w:noProof/>
          <w:kern w:val="2"/>
          <w:sz w:val="24"/>
          <w:szCs w:val="24"/>
          <w:lang w:eastAsia="ko-KR"/>
          <w14:ligatures w14:val="standardContextual"/>
        </w:rPr>
        <w:tab/>
      </w:r>
      <w:r>
        <w:rPr>
          <w:noProof/>
        </w:rPr>
        <w:t>Estimation of time offset</w:t>
      </w:r>
      <w:r>
        <w:rPr>
          <w:noProof/>
        </w:rPr>
        <w:tab/>
      </w:r>
      <w:r>
        <w:rPr>
          <w:noProof/>
        </w:rPr>
        <w:fldChar w:fldCharType="begin"/>
      </w:r>
      <w:r>
        <w:rPr>
          <w:noProof/>
        </w:rPr>
        <w:instrText xml:space="preserve"> PAGEREF _Toc233969967 \h </w:instrText>
      </w:r>
      <w:r>
        <w:rPr>
          <w:noProof/>
        </w:rPr>
      </w:r>
      <w:r>
        <w:rPr>
          <w:noProof/>
        </w:rPr>
        <w:fldChar w:fldCharType="separate"/>
      </w:r>
      <w:r>
        <w:rPr>
          <w:noProof/>
        </w:rPr>
        <w:t>68</w:t>
      </w:r>
      <w:r>
        <w:rPr>
          <w:noProof/>
        </w:rPr>
        <w:fldChar w:fldCharType="end"/>
      </w:r>
    </w:p>
    <w:p w14:paraId="076FF654" w14:textId="0955DB86"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B</w:t>
      </w: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Window length</w:t>
      </w:r>
      <w:r>
        <w:rPr>
          <w:noProof/>
        </w:rPr>
        <w:tab/>
      </w:r>
      <w:r>
        <w:rPr>
          <w:noProof/>
        </w:rPr>
        <w:fldChar w:fldCharType="begin"/>
      </w:r>
      <w:r>
        <w:rPr>
          <w:noProof/>
        </w:rPr>
        <w:instrText xml:space="preserve"> PAGEREF _Toc233969968 \h </w:instrText>
      </w:r>
      <w:r>
        <w:rPr>
          <w:noProof/>
        </w:rPr>
      </w:r>
      <w:r>
        <w:rPr>
          <w:noProof/>
        </w:rPr>
        <w:fldChar w:fldCharType="separate"/>
      </w:r>
      <w:r>
        <w:rPr>
          <w:noProof/>
        </w:rPr>
        <w:t>69</w:t>
      </w:r>
      <w:r>
        <w:rPr>
          <w:noProof/>
        </w:rPr>
        <w:fldChar w:fldCharType="end"/>
      </w:r>
    </w:p>
    <w:p w14:paraId="6D49BB3F" w14:textId="723BCEC0"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B</w:t>
      </w:r>
      <w:r>
        <w:rPr>
          <w:noProof/>
        </w:rPr>
        <w:t>.6</w:t>
      </w:r>
      <w:r>
        <w:rPr>
          <w:rFonts w:asciiTheme="minorHAnsi" w:eastAsiaTheme="minorEastAsia" w:hAnsiTheme="minorHAnsi" w:cstheme="minorBidi"/>
          <w:noProof/>
          <w:kern w:val="2"/>
          <w:sz w:val="24"/>
          <w:szCs w:val="24"/>
          <w:lang w:eastAsia="ko-KR"/>
          <w14:ligatures w14:val="standardContextual"/>
        </w:rPr>
        <w:tab/>
      </w:r>
      <w:r>
        <w:rPr>
          <w:noProof/>
        </w:rPr>
        <w:t>Estimation of TX chain amplitude and frequency response parameters</w:t>
      </w:r>
      <w:r>
        <w:rPr>
          <w:noProof/>
        </w:rPr>
        <w:tab/>
      </w:r>
      <w:r>
        <w:rPr>
          <w:noProof/>
        </w:rPr>
        <w:fldChar w:fldCharType="begin"/>
      </w:r>
      <w:r>
        <w:rPr>
          <w:noProof/>
        </w:rPr>
        <w:instrText xml:space="preserve"> PAGEREF _Toc233969969 \h </w:instrText>
      </w:r>
      <w:r>
        <w:rPr>
          <w:noProof/>
        </w:rPr>
      </w:r>
      <w:r>
        <w:rPr>
          <w:noProof/>
        </w:rPr>
        <w:fldChar w:fldCharType="separate"/>
      </w:r>
      <w:r>
        <w:rPr>
          <w:noProof/>
        </w:rPr>
        <w:t>69</w:t>
      </w:r>
      <w:r>
        <w:rPr>
          <w:noProof/>
        </w:rPr>
        <w:fldChar w:fldCharType="end"/>
      </w:r>
    </w:p>
    <w:p w14:paraId="40A14BB5" w14:textId="32F21C11"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B</w:t>
      </w:r>
      <w:r>
        <w:rPr>
          <w:noProof/>
        </w:rPr>
        <w:t>.7</w:t>
      </w:r>
      <w:r>
        <w:rPr>
          <w:rFonts w:asciiTheme="minorHAnsi" w:eastAsiaTheme="minorEastAsia" w:hAnsiTheme="minorHAnsi" w:cstheme="minorBidi"/>
          <w:noProof/>
          <w:kern w:val="2"/>
          <w:sz w:val="24"/>
          <w:szCs w:val="24"/>
          <w:lang w:eastAsia="ko-KR"/>
          <w14:ligatures w14:val="standardContextual"/>
        </w:rPr>
        <w:tab/>
      </w:r>
      <w:r>
        <w:rPr>
          <w:noProof/>
        </w:rPr>
        <w:t>Averaged EVM</w:t>
      </w:r>
      <w:r>
        <w:rPr>
          <w:noProof/>
        </w:rPr>
        <w:tab/>
      </w:r>
      <w:r>
        <w:rPr>
          <w:noProof/>
        </w:rPr>
        <w:fldChar w:fldCharType="begin"/>
      </w:r>
      <w:r>
        <w:rPr>
          <w:noProof/>
        </w:rPr>
        <w:instrText xml:space="preserve"> PAGEREF _Toc233969970 \h </w:instrText>
      </w:r>
      <w:r>
        <w:rPr>
          <w:noProof/>
        </w:rPr>
      </w:r>
      <w:r>
        <w:rPr>
          <w:noProof/>
        </w:rPr>
        <w:fldChar w:fldCharType="separate"/>
      </w:r>
      <w:r>
        <w:rPr>
          <w:noProof/>
        </w:rPr>
        <w:t>71</w:t>
      </w:r>
      <w:r>
        <w:rPr>
          <w:noProof/>
        </w:rPr>
        <w:fldChar w:fldCharType="end"/>
      </w:r>
    </w:p>
    <w:p w14:paraId="06E24748" w14:textId="54787D4C" w:rsidR="004E5D66" w:rsidRDefault="004E5D66">
      <w:pPr>
        <w:pStyle w:val="TOC8"/>
        <w:rPr>
          <w:rFonts w:asciiTheme="minorHAnsi" w:eastAsiaTheme="minorEastAsia" w:hAnsiTheme="minorHAnsi" w:cstheme="minorBidi"/>
          <w:b w:val="0"/>
          <w:noProof/>
          <w:kern w:val="2"/>
          <w:sz w:val="24"/>
          <w:szCs w:val="24"/>
          <w:lang w:eastAsia="ko-KR"/>
          <w14:ligatures w14:val="standardContextual"/>
        </w:rPr>
      </w:pPr>
      <w:r w:rsidRPr="00E03114">
        <w:rPr>
          <w:rFonts w:eastAsia="DengXian"/>
          <w:noProof/>
        </w:rPr>
        <w:t>Annex C (normative</w:t>
      </w:r>
      <w:r>
        <w:rPr>
          <w:rFonts w:eastAsia="DengXian"/>
          <w:noProof/>
        </w:rPr>
        <w:t>):</w:t>
      </w:r>
      <w:r>
        <w:rPr>
          <w:rFonts w:eastAsia="DengXian"/>
          <w:noProof/>
        </w:rPr>
        <w:tab/>
      </w:r>
      <w:r>
        <w:rPr>
          <w:noProof/>
        </w:rPr>
        <w:t>Characteristics of the interfering signals</w:t>
      </w:r>
      <w:r>
        <w:rPr>
          <w:noProof/>
        </w:rPr>
        <w:tab/>
      </w:r>
      <w:r>
        <w:rPr>
          <w:noProof/>
        </w:rPr>
        <w:fldChar w:fldCharType="begin"/>
      </w:r>
      <w:r>
        <w:rPr>
          <w:noProof/>
        </w:rPr>
        <w:instrText xml:space="preserve"> PAGEREF _Toc233969971 \h </w:instrText>
      </w:r>
      <w:r>
        <w:rPr>
          <w:noProof/>
        </w:rPr>
      </w:r>
      <w:r>
        <w:rPr>
          <w:noProof/>
        </w:rPr>
        <w:fldChar w:fldCharType="separate"/>
      </w:r>
      <w:r>
        <w:rPr>
          <w:noProof/>
        </w:rPr>
        <w:t>72</w:t>
      </w:r>
      <w:r>
        <w:rPr>
          <w:noProof/>
        </w:rPr>
        <w:fldChar w:fldCharType="end"/>
      </w:r>
    </w:p>
    <w:p w14:paraId="31D5578B" w14:textId="1824E133"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rPr>
        <w:t>Annex D (Normative</w:t>
      </w:r>
      <w:r>
        <w:rPr>
          <w:noProof/>
          <w:lang w:val="en-US"/>
        </w:rPr>
        <w:t>):</w:t>
      </w:r>
      <w:r>
        <w:rPr>
          <w:noProof/>
          <w:lang w:val="en-US"/>
        </w:rPr>
        <w:tab/>
      </w:r>
      <w:r w:rsidRPr="00E03114">
        <w:rPr>
          <w:noProof/>
          <w:lang w:val="en-US"/>
        </w:rPr>
        <w:t xml:space="preserve"> Propagation condition</w:t>
      </w:r>
      <w:r>
        <w:rPr>
          <w:noProof/>
        </w:rPr>
        <w:tab/>
      </w:r>
      <w:r>
        <w:rPr>
          <w:noProof/>
        </w:rPr>
        <w:fldChar w:fldCharType="begin"/>
      </w:r>
      <w:r>
        <w:rPr>
          <w:noProof/>
        </w:rPr>
        <w:instrText xml:space="preserve"> PAGEREF _Toc233969972 \h </w:instrText>
      </w:r>
      <w:r>
        <w:rPr>
          <w:noProof/>
        </w:rPr>
      </w:r>
      <w:r>
        <w:rPr>
          <w:noProof/>
        </w:rPr>
        <w:fldChar w:fldCharType="separate"/>
      </w:r>
      <w:r>
        <w:rPr>
          <w:noProof/>
        </w:rPr>
        <w:t>73</w:t>
      </w:r>
      <w:r>
        <w:rPr>
          <w:noProof/>
        </w:rPr>
        <w:fldChar w:fldCharType="end"/>
      </w:r>
    </w:p>
    <w:p w14:paraId="608C46C9" w14:textId="73265EDB"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rPr>
        <w:t>D.1</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Static propagation condition</w:t>
      </w:r>
      <w:r>
        <w:rPr>
          <w:noProof/>
        </w:rPr>
        <w:tab/>
      </w:r>
      <w:r>
        <w:rPr>
          <w:noProof/>
        </w:rPr>
        <w:fldChar w:fldCharType="begin"/>
      </w:r>
      <w:r>
        <w:rPr>
          <w:noProof/>
        </w:rPr>
        <w:instrText xml:space="preserve"> PAGEREF _Toc233969973 \h </w:instrText>
      </w:r>
      <w:r>
        <w:rPr>
          <w:noProof/>
        </w:rPr>
      </w:r>
      <w:r>
        <w:rPr>
          <w:noProof/>
        </w:rPr>
        <w:fldChar w:fldCharType="separate"/>
      </w:r>
      <w:r>
        <w:rPr>
          <w:noProof/>
        </w:rPr>
        <w:t>73</w:t>
      </w:r>
      <w:r>
        <w:rPr>
          <w:noProof/>
        </w:rPr>
        <w:fldChar w:fldCharType="end"/>
      </w:r>
    </w:p>
    <w:p w14:paraId="00847E51" w14:textId="24B158BB" w:rsidR="004E5D66" w:rsidRDefault="004E5D66">
      <w:pPr>
        <w:pStyle w:val="TOC1"/>
        <w:rPr>
          <w:rFonts w:asciiTheme="minorHAnsi" w:eastAsiaTheme="minorEastAsia" w:hAnsiTheme="minorHAnsi" w:cstheme="minorBidi"/>
          <w:noProof/>
          <w:kern w:val="2"/>
          <w:sz w:val="24"/>
          <w:szCs w:val="24"/>
          <w:lang w:eastAsia="ko-KR"/>
          <w14:ligatures w14:val="standardContextual"/>
        </w:rPr>
      </w:pPr>
      <w:r w:rsidRPr="00E03114">
        <w:rPr>
          <w:noProof/>
          <w:lang w:val="en-US"/>
        </w:rPr>
        <w:t>D.2</w:t>
      </w:r>
      <w:r>
        <w:rPr>
          <w:rFonts w:asciiTheme="minorHAnsi" w:eastAsiaTheme="minorEastAsia" w:hAnsiTheme="minorHAnsi" w:cstheme="minorBidi"/>
          <w:noProof/>
          <w:kern w:val="2"/>
          <w:sz w:val="24"/>
          <w:szCs w:val="24"/>
          <w:lang w:eastAsia="ko-KR"/>
          <w14:ligatures w14:val="standardContextual"/>
        </w:rPr>
        <w:tab/>
      </w:r>
      <w:r w:rsidRPr="00E03114">
        <w:rPr>
          <w:noProof/>
          <w:lang w:val="en-US"/>
        </w:rPr>
        <w:t>Multi-path fading propagation conditions</w:t>
      </w:r>
      <w:r>
        <w:rPr>
          <w:noProof/>
        </w:rPr>
        <w:tab/>
      </w:r>
      <w:r>
        <w:rPr>
          <w:noProof/>
        </w:rPr>
        <w:fldChar w:fldCharType="begin"/>
      </w:r>
      <w:r>
        <w:rPr>
          <w:noProof/>
        </w:rPr>
        <w:instrText xml:space="preserve"> PAGEREF _Toc233969974 \h </w:instrText>
      </w:r>
      <w:r>
        <w:rPr>
          <w:noProof/>
        </w:rPr>
      </w:r>
      <w:r>
        <w:rPr>
          <w:noProof/>
        </w:rPr>
        <w:fldChar w:fldCharType="separate"/>
      </w:r>
      <w:r>
        <w:rPr>
          <w:noProof/>
        </w:rPr>
        <w:t>73</w:t>
      </w:r>
      <w:r>
        <w:rPr>
          <w:noProof/>
        </w:rPr>
        <w:fldChar w:fldCharType="end"/>
      </w:r>
    </w:p>
    <w:p w14:paraId="75EE8F1D" w14:textId="69F8764A"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D.2.1</w:t>
      </w:r>
      <w:r>
        <w:rPr>
          <w:rFonts w:asciiTheme="minorHAnsi" w:eastAsiaTheme="minorEastAsia" w:hAnsiTheme="minorHAnsi" w:cstheme="minorBidi"/>
          <w:noProof/>
          <w:kern w:val="2"/>
          <w:sz w:val="24"/>
          <w:szCs w:val="24"/>
          <w:lang w:eastAsia="ko-KR"/>
          <w14:ligatures w14:val="standardContextual"/>
        </w:rPr>
        <w:tab/>
      </w:r>
      <w:r w:rsidRPr="00E03114">
        <w:rPr>
          <w:noProof/>
          <w:lang w:val="en-US" w:eastAsia="zh-CN"/>
        </w:rPr>
        <w:t>Delay profiles</w:t>
      </w:r>
      <w:r>
        <w:rPr>
          <w:noProof/>
        </w:rPr>
        <w:tab/>
      </w:r>
      <w:r>
        <w:rPr>
          <w:noProof/>
        </w:rPr>
        <w:fldChar w:fldCharType="begin"/>
      </w:r>
      <w:r>
        <w:rPr>
          <w:noProof/>
        </w:rPr>
        <w:instrText xml:space="preserve"> PAGEREF _Toc233969975 \h </w:instrText>
      </w:r>
      <w:r>
        <w:rPr>
          <w:noProof/>
        </w:rPr>
      </w:r>
      <w:r>
        <w:rPr>
          <w:noProof/>
        </w:rPr>
        <w:fldChar w:fldCharType="separate"/>
      </w:r>
      <w:r>
        <w:rPr>
          <w:noProof/>
        </w:rPr>
        <w:t>73</w:t>
      </w:r>
      <w:r>
        <w:rPr>
          <w:noProof/>
        </w:rPr>
        <w:fldChar w:fldCharType="end"/>
      </w:r>
    </w:p>
    <w:p w14:paraId="5BF53363" w14:textId="2EFDB1C0" w:rsidR="004E5D66" w:rsidRDefault="004E5D66">
      <w:pPr>
        <w:pStyle w:val="TOC3"/>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D.2.1.1</w:t>
      </w:r>
      <w:r>
        <w:rPr>
          <w:rFonts w:asciiTheme="minorHAnsi" w:eastAsiaTheme="minorEastAsia" w:hAnsiTheme="minorHAnsi" w:cstheme="minorBidi"/>
          <w:noProof/>
          <w:kern w:val="2"/>
          <w:sz w:val="24"/>
          <w:szCs w:val="24"/>
          <w:lang w:eastAsia="ko-KR"/>
          <w14:ligatures w14:val="standardContextual"/>
        </w:rPr>
        <w:tab/>
      </w:r>
      <w:r w:rsidRPr="00E03114">
        <w:rPr>
          <w:noProof/>
          <w:lang w:val="en-US" w:eastAsia="zh-CN"/>
        </w:rPr>
        <w:t>Delay profiles</w:t>
      </w:r>
      <w:r>
        <w:rPr>
          <w:noProof/>
        </w:rPr>
        <w:tab/>
      </w:r>
      <w:r>
        <w:rPr>
          <w:noProof/>
        </w:rPr>
        <w:fldChar w:fldCharType="begin"/>
      </w:r>
      <w:r>
        <w:rPr>
          <w:noProof/>
        </w:rPr>
        <w:instrText xml:space="preserve"> PAGEREF _Toc233969976 \h </w:instrText>
      </w:r>
      <w:r>
        <w:rPr>
          <w:noProof/>
        </w:rPr>
      </w:r>
      <w:r>
        <w:rPr>
          <w:noProof/>
        </w:rPr>
        <w:fldChar w:fldCharType="separate"/>
      </w:r>
      <w:r>
        <w:rPr>
          <w:noProof/>
        </w:rPr>
        <w:t>73</w:t>
      </w:r>
      <w:r>
        <w:rPr>
          <w:noProof/>
        </w:rPr>
        <w:fldChar w:fldCharType="end"/>
      </w:r>
    </w:p>
    <w:p w14:paraId="68C138E6" w14:textId="636654CE" w:rsidR="004E5D66" w:rsidRDefault="004E5D66">
      <w:pPr>
        <w:pStyle w:val="TOC2"/>
        <w:rPr>
          <w:rFonts w:asciiTheme="minorHAnsi" w:eastAsiaTheme="minorEastAsia" w:hAnsiTheme="minorHAnsi" w:cstheme="minorBidi"/>
          <w:noProof/>
          <w:kern w:val="2"/>
          <w:sz w:val="24"/>
          <w:szCs w:val="24"/>
          <w:lang w:eastAsia="ko-KR"/>
          <w14:ligatures w14:val="standardContextual"/>
        </w:rPr>
      </w:pPr>
      <w:r w:rsidRPr="00E03114">
        <w:rPr>
          <w:noProof/>
          <w:lang w:val="en-US" w:eastAsia="zh-CN"/>
        </w:rPr>
        <w:t>D.2.2</w:t>
      </w:r>
      <w:r>
        <w:rPr>
          <w:rFonts w:asciiTheme="minorHAnsi" w:eastAsiaTheme="minorEastAsia" w:hAnsiTheme="minorHAnsi" w:cstheme="minorBidi"/>
          <w:noProof/>
          <w:kern w:val="2"/>
          <w:sz w:val="24"/>
          <w:szCs w:val="24"/>
          <w:lang w:eastAsia="ko-KR"/>
          <w14:ligatures w14:val="standardContextual"/>
        </w:rPr>
        <w:tab/>
      </w:r>
      <w:r w:rsidRPr="00E03114">
        <w:rPr>
          <w:noProof/>
          <w:lang w:val="en-US" w:eastAsia="zh-CN"/>
        </w:rPr>
        <w:t>Combinations of channel model parameters</w:t>
      </w:r>
      <w:r>
        <w:rPr>
          <w:noProof/>
        </w:rPr>
        <w:tab/>
      </w:r>
      <w:r>
        <w:rPr>
          <w:noProof/>
        </w:rPr>
        <w:fldChar w:fldCharType="begin"/>
      </w:r>
      <w:r>
        <w:rPr>
          <w:noProof/>
        </w:rPr>
        <w:instrText xml:space="preserve"> PAGEREF _Toc233969977 \h </w:instrText>
      </w:r>
      <w:r>
        <w:rPr>
          <w:noProof/>
        </w:rPr>
      </w:r>
      <w:r>
        <w:rPr>
          <w:noProof/>
        </w:rPr>
        <w:fldChar w:fldCharType="separate"/>
      </w:r>
      <w:r>
        <w:rPr>
          <w:noProof/>
        </w:rPr>
        <w:t>74</w:t>
      </w:r>
      <w:r>
        <w:rPr>
          <w:noProof/>
        </w:rPr>
        <w:fldChar w:fldCharType="end"/>
      </w:r>
    </w:p>
    <w:p w14:paraId="57B0CAE3" w14:textId="059DED03" w:rsidR="004E5D66" w:rsidRDefault="004E5D66">
      <w:pPr>
        <w:pStyle w:val="TOC8"/>
        <w:rPr>
          <w:rFonts w:asciiTheme="minorHAnsi" w:eastAsiaTheme="minorEastAsia" w:hAnsiTheme="minorHAnsi" w:cstheme="minorBidi"/>
          <w:b w:val="0"/>
          <w:noProof/>
          <w:kern w:val="2"/>
          <w:sz w:val="24"/>
          <w:szCs w:val="24"/>
          <w:lang w:eastAsia="ko-KR"/>
          <w14:ligatures w14:val="standardContextual"/>
        </w:rPr>
      </w:pPr>
      <w:r>
        <w:rPr>
          <w:noProof/>
        </w:rPr>
        <w:t>Annex E (informative):</w:t>
      </w:r>
      <w:r>
        <w:rPr>
          <w:noProof/>
        </w:rPr>
        <w:tab/>
        <w:t>Change history</w:t>
      </w:r>
      <w:r>
        <w:rPr>
          <w:noProof/>
        </w:rPr>
        <w:tab/>
      </w:r>
      <w:r>
        <w:rPr>
          <w:noProof/>
        </w:rPr>
        <w:fldChar w:fldCharType="begin"/>
      </w:r>
      <w:r>
        <w:rPr>
          <w:noProof/>
        </w:rPr>
        <w:instrText xml:space="preserve"> PAGEREF _Toc233969978 \h </w:instrText>
      </w:r>
      <w:r>
        <w:rPr>
          <w:noProof/>
        </w:rPr>
      </w:r>
      <w:r>
        <w:rPr>
          <w:noProof/>
        </w:rPr>
        <w:fldChar w:fldCharType="separate"/>
      </w:r>
      <w:r>
        <w:rPr>
          <w:noProof/>
        </w:rPr>
        <w:t>74</w:t>
      </w:r>
      <w:r>
        <w:rPr>
          <w:noProof/>
        </w:rPr>
        <w:fldChar w:fldCharType="end"/>
      </w:r>
    </w:p>
    <w:p w14:paraId="5ADCB67D" w14:textId="34643F8E" w:rsidR="00D62336" w:rsidRPr="004E5D66" w:rsidRDefault="00B32DE3">
      <w:r w:rsidRPr="004E5D66">
        <w:fldChar w:fldCharType="end"/>
      </w:r>
    </w:p>
    <w:p w14:paraId="6051C84D" w14:textId="77777777" w:rsidR="00D62336" w:rsidRPr="004E5D66" w:rsidRDefault="00063062" w:rsidP="00730773">
      <w:r w:rsidRPr="004E5D66">
        <w:br w:type="page"/>
      </w:r>
    </w:p>
    <w:p w14:paraId="3C7E2B95" w14:textId="77777777" w:rsidR="00D62336" w:rsidRPr="004E5D6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Start w:id="32" w:name="_Toc233969735"/>
      <w:bookmarkEnd w:id="16"/>
      <w:r w:rsidRPr="004E5D66">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AC566" w14:textId="77777777" w:rsidR="00D62336" w:rsidRPr="004E5D66" w:rsidRDefault="00063062" w:rsidP="007634E6">
      <w:r w:rsidRPr="004E5D66">
        <w:t xml:space="preserve">This Technical </w:t>
      </w:r>
      <w:bookmarkStart w:id="33" w:name="spectype3"/>
      <w:r w:rsidRPr="004E5D66">
        <w:t>Specification</w:t>
      </w:r>
      <w:bookmarkEnd w:id="33"/>
      <w:r w:rsidRPr="004E5D66">
        <w:t xml:space="preserve"> has been produced by the 3rd Generation Partnership Project (3GPP).</w:t>
      </w:r>
    </w:p>
    <w:p w14:paraId="6853C4D3" w14:textId="77777777" w:rsidR="00D62336" w:rsidRPr="004E5D66" w:rsidRDefault="00063062" w:rsidP="007634E6">
      <w:r w:rsidRPr="004E5D6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Pr="004E5D66" w:rsidRDefault="00063062" w:rsidP="007634E6">
      <w:pPr>
        <w:pStyle w:val="B1"/>
      </w:pPr>
      <w:r w:rsidRPr="004E5D66">
        <w:t>Version x.y.z</w:t>
      </w:r>
    </w:p>
    <w:p w14:paraId="166157F8" w14:textId="77777777" w:rsidR="00D62336" w:rsidRPr="004E5D66" w:rsidRDefault="00063062" w:rsidP="007634E6">
      <w:pPr>
        <w:pStyle w:val="B1"/>
      </w:pPr>
      <w:r w:rsidRPr="004E5D66">
        <w:t>where:</w:t>
      </w:r>
    </w:p>
    <w:p w14:paraId="2F7874F9" w14:textId="77777777" w:rsidR="00D62336" w:rsidRPr="004E5D66" w:rsidRDefault="00063062">
      <w:pPr>
        <w:pStyle w:val="B2"/>
      </w:pPr>
      <w:r w:rsidRPr="004E5D66">
        <w:t>x</w:t>
      </w:r>
      <w:r w:rsidRPr="004E5D66">
        <w:tab/>
        <w:t>the first digit:</w:t>
      </w:r>
    </w:p>
    <w:p w14:paraId="3B2C50EB" w14:textId="77777777" w:rsidR="00D62336" w:rsidRPr="004E5D66" w:rsidRDefault="00063062" w:rsidP="007634E6">
      <w:pPr>
        <w:pStyle w:val="B3"/>
      </w:pPr>
      <w:r w:rsidRPr="004E5D66">
        <w:t>1</w:t>
      </w:r>
      <w:r w:rsidRPr="004E5D66">
        <w:tab/>
        <w:t>presented to TSG for information;</w:t>
      </w:r>
    </w:p>
    <w:p w14:paraId="2E2926C2" w14:textId="77777777" w:rsidR="00D62336" w:rsidRPr="004E5D66" w:rsidRDefault="00063062" w:rsidP="007634E6">
      <w:pPr>
        <w:pStyle w:val="B3"/>
      </w:pPr>
      <w:r w:rsidRPr="004E5D66">
        <w:t>2</w:t>
      </w:r>
      <w:r w:rsidRPr="004E5D66">
        <w:tab/>
        <w:t>presented to TSG for approval;</w:t>
      </w:r>
    </w:p>
    <w:p w14:paraId="7BC09CB7" w14:textId="77777777" w:rsidR="00D62336" w:rsidRPr="004E5D66" w:rsidRDefault="00063062" w:rsidP="007634E6">
      <w:pPr>
        <w:pStyle w:val="B3"/>
      </w:pPr>
      <w:r w:rsidRPr="004E5D66">
        <w:t>3</w:t>
      </w:r>
      <w:r w:rsidRPr="004E5D66">
        <w:tab/>
        <w:t>or greater indicates TSG approved document under change control.</w:t>
      </w:r>
    </w:p>
    <w:p w14:paraId="27491A2F" w14:textId="77777777" w:rsidR="00D62336" w:rsidRPr="004E5D66" w:rsidRDefault="00063062" w:rsidP="007634E6">
      <w:pPr>
        <w:pStyle w:val="B2"/>
      </w:pPr>
      <w:r w:rsidRPr="004E5D66">
        <w:t>y</w:t>
      </w:r>
      <w:r w:rsidRPr="004E5D66">
        <w:tab/>
        <w:t>the second digit is incremented for all changes of substance, i.e. technical enhancements, corrections, updates, etc.</w:t>
      </w:r>
    </w:p>
    <w:p w14:paraId="3A7E40BC" w14:textId="77777777" w:rsidR="00D62336" w:rsidRPr="004E5D66" w:rsidRDefault="00063062" w:rsidP="007634E6">
      <w:pPr>
        <w:pStyle w:val="B2"/>
      </w:pPr>
      <w:r w:rsidRPr="004E5D66">
        <w:t>z</w:t>
      </w:r>
      <w:r w:rsidRPr="004E5D66">
        <w:tab/>
        <w:t>the third digit is incremented when editorial only changes have been incorporated in the document.</w:t>
      </w:r>
    </w:p>
    <w:p w14:paraId="188646F6" w14:textId="77777777" w:rsidR="00D62336" w:rsidRPr="004E5D66" w:rsidRDefault="00063062" w:rsidP="007634E6">
      <w:r w:rsidRPr="004E5D66">
        <w:t>In the present document, modal verbs have the following meanings:</w:t>
      </w:r>
    </w:p>
    <w:p w14:paraId="725D1CF6" w14:textId="77777777" w:rsidR="00D62336" w:rsidRPr="004E5D66" w:rsidRDefault="00063062">
      <w:pPr>
        <w:pStyle w:val="EX"/>
      </w:pPr>
      <w:r w:rsidRPr="004E5D66">
        <w:rPr>
          <w:b/>
        </w:rPr>
        <w:t>shall</w:t>
      </w:r>
      <w:r w:rsidRPr="004E5D66">
        <w:tab/>
      </w:r>
      <w:r w:rsidRPr="004E5D66">
        <w:tab/>
        <w:t>indicates a mandatory requirement to do something</w:t>
      </w:r>
    </w:p>
    <w:p w14:paraId="792D0226" w14:textId="77777777" w:rsidR="00D62336" w:rsidRPr="004E5D66" w:rsidRDefault="00063062">
      <w:pPr>
        <w:pStyle w:val="EX"/>
      </w:pPr>
      <w:r w:rsidRPr="004E5D66">
        <w:rPr>
          <w:b/>
        </w:rPr>
        <w:t>shall not</w:t>
      </w:r>
      <w:r w:rsidRPr="004E5D66">
        <w:tab/>
        <w:t>indicates an interdiction (prohibition) to do something</w:t>
      </w:r>
    </w:p>
    <w:p w14:paraId="4EB86483" w14:textId="77777777" w:rsidR="00D62336" w:rsidRPr="004E5D66" w:rsidRDefault="00063062" w:rsidP="007634E6">
      <w:r w:rsidRPr="004E5D66">
        <w:t>The constructions "shall" and "shall not" are confined to the context of normative provisions, and do not appear in Technical Reports.</w:t>
      </w:r>
    </w:p>
    <w:p w14:paraId="12F4E769" w14:textId="77777777" w:rsidR="00D62336" w:rsidRPr="004E5D66" w:rsidRDefault="00063062" w:rsidP="007634E6">
      <w:r w:rsidRPr="004E5D6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Pr="004E5D66" w:rsidRDefault="00063062">
      <w:pPr>
        <w:pStyle w:val="EX"/>
      </w:pPr>
      <w:r w:rsidRPr="004E5D66">
        <w:rPr>
          <w:b/>
        </w:rPr>
        <w:t>should</w:t>
      </w:r>
      <w:r w:rsidRPr="004E5D66">
        <w:tab/>
      </w:r>
      <w:r w:rsidRPr="004E5D66">
        <w:tab/>
        <w:t>indicates a recommendation to do something</w:t>
      </w:r>
    </w:p>
    <w:p w14:paraId="3645FD41" w14:textId="77777777" w:rsidR="00D62336" w:rsidRPr="004E5D66" w:rsidRDefault="00063062">
      <w:pPr>
        <w:pStyle w:val="EX"/>
      </w:pPr>
      <w:r w:rsidRPr="004E5D66">
        <w:rPr>
          <w:b/>
        </w:rPr>
        <w:t>should not</w:t>
      </w:r>
      <w:r w:rsidRPr="004E5D66">
        <w:tab/>
        <w:t>indicates a recommendation not to do something</w:t>
      </w:r>
    </w:p>
    <w:p w14:paraId="361179A2" w14:textId="77777777" w:rsidR="00D62336" w:rsidRPr="004E5D66" w:rsidRDefault="00063062">
      <w:pPr>
        <w:pStyle w:val="EX"/>
      </w:pPr>
      <w:r w:rsidRPr="004E5D66">
        <w:rPr>
          <w:b/>
        </w:rPr>
        <w:t>may</w:t>
      </w:r>
      <w:r w:rsidRPr="004E5D66">
        <w:tab/>
      </w:r>
      <w:r w:rsidRPr="004E5D66">
        <w:tab/>
        <w:t>indicates permission to do something</w:t>
      </w:r>
    </w:p>
    <w:p w14:paraId="57741F94" w14:textId="77777777" w:rsidR="00D62336" w:rsidRPr="004E5D66" w:rsidRDefault="00063062">
      <w:pPr>
        <w:pStyle w:val="EX"/>
      </w:pPr>
      <w:r w:rsidRPr="004E5D66">
        <w:rPr>
          <w:b/>
        </w:rPr>
        <w:t>need not</w:t>
      </w:r>
      <w:r w:rsidRPr="004E5D66">
        <w:tab/>
        <w:t>indicates permission not to do something</w:t>
      </w:r>
    </w:p>
    <w:p w14:paraId="1CEC67E7" w14:textId="77777777" w:rsidR="00D62336" w:rsidRPr="004E5D66" w:rsidRDefault="00063062" w:rsidP="007634E6">
      <w:r w:rsidRPr="004E5D66">
        <w:t>The construction "may not" is ambiguous and is not used in normative elements. The unambiguous constructions "might not" or "shall not" are used instead, depending upon the meaning intended.</w:t>
      </w:r>
    </w:p>
    <w:p w14:paraId="345ADB6A" w14:textId="77777777" w:rsidR="00D62336" w:rsidRPr="004E5D66" w:rsidRDefault="00063062">
      <w:pPr>
        <w:pStyle w:val="EX"/>
      </w:pPr>
      <w:r w:rsidRPr="004E5D66">
        <w:rPr>
          <w:b/>
        </w:rPr>
        <w:t>can</w:t>
      </w:r>
      <w:r w:rsidRPr="004E5D66">
        <w:tab/>
      </w:r>
      <w:r w:rsidRPr="004E5D66">
        <w:tab/>
        <w:t>indicates that something is possible</w:t>
      </w:r>
    </w:p>
    <w:p w14:paraId="1CA04AD3" w14:textId="77777777" w:rsidR="00D62336" w:rsidRPr="004E5D66" w:rsidRDefault="00063062">
      <w:pPr>
        <w:pStyle w:val="EX"/>
      </w:pPr>
      <w:r w:rsidRPr="004E5D66">
        <w:rPr>
          <w:b/>
        </w:rPr>
        <w:t>cannot</w:t>
      </w:r>
      <w:r w:rsidRPr="004E5D66">
        <w:tab/>
      </w:r>
      <w:r w:rsidRPr="004E5D66">
        <w:tab/>
        <w:t>indicates that something is impossible</w:t>
      </w:r>
    </w:p>
    <w:p w14:paraId="4C6347E9" w14:textId="77777777" w:rsidR="00D62336" w:rsidRPr="004E5D66" w:rsidRDefault="00063062" w:rsidP="007634E6">
      <w:r w:rsidRPr="004E5D66">
        <w:t>The constructions "can" and "cannot" are not substitutes for "may" and "need not".</w:t>
      </w:r>
    </w:p>
    <w:p w14:paraId="17CA8585" w14:textId="77777777" w:rsidR="00D62336" w:rsidRPr="004E5D66" w:rsidRDefault="00063062">
      <w:pPr>
        <w:pStyle w:val="EX"/>
      </w:pPr>
      <w:r w:rsidRPr="004E5D66">
        <w:rPr>
          <w:b/>
        </w:rPr>
        <w:t>will</w:t>
      </w:r>
      <w:r w:rsidRPr="004E5D66">
        <w:tab/>
      </w:r>
      <w:r w:rsidRPr="004E5D66">
        <w:tab/>
        <w:t>indicates that something is certain or expected to happen as a result of action taken by an agency the behaviour of which is outside the scope of the present document</w:t>
      </w:r>
    </w:p>
    <w:p w14:paraId="4F710AEB" w14:textId="77777777" w:rsidR="00D62336" w:rsidRPr="004E5D66" w:rsidRDefault="00063062">
      <w:pPr>
        <w:pStyle w:val="EX"/>
      </w:pPr>
      <w:r w:rsidRPr="004E5D66">
        <w:rPr>
          <w:b/>
        </w:rPr>
        <w:t>will not</w:t>
      </w:r>
      <w:r w:rsidRPr="004E5D66">
        <w:tab/>
      </w:r>
      <w:r w:rsidRPr="004E5D66">
        <w:tab/>
        <w:t>indicates that something is certain or expected not to happen as a result of action taken by an agency the behaviour of which is outside the scope of the present document</w:t>
      </w:r>
    </w:p>
    <w:p w14:paraId="3EBCBDC7" w14:textId="77777777" w:rsidR="00D62336" w:rsidRPr="004E5D66" w:rsidRDefault="00063062">
      <w:pPr>
        <w:pStyle w:val="EX"/>
      </w:pPr>
      <w:r w:rsidRPr="004E5D66">
        <w:rPr>
          <w:b/>
        </w:rPr>
        <w:t>might</w:t>
      </w:r>
      <w:r w:rsidRPr="004E5D66">
        <w:tab/>
        <w:t>indicates a likelihood that something will happen as a result of action taken by some agency the behaviour of which is outside the scope of the present document</w:t>
      </w:r>
    </w:p>
    <w:p w14:paraId="69C93E0D" w14:textId="77777777" w:rsidR="00D62336" w:rsidRPr="004E5D66" w:rsidRDefault="00063062">
      <w:pPr>
        <w:pStyle w:val="EX"/>
      </w:pPr>
      <w:r w:rsidRPr="004E5D66">
        <w:rPr>
          <w:b/>
        </w:rPr>
        <w:lastRenderedPageBreak/>
        <w:t>might not</w:t>
      </w:r>
      <w:r w:rsidRPr="004E5D66">
        <w:tab/>
        <w:t>indicates a likelihood that something will not happen as a result of action taken by some agency the behaviour of which is outside the scope of the present document</w:t>
      </w:r>
    </w:p>
    <w:p w14:paraId="685E72DB" w14:textId="77777777" w:rsidR="00D62336" w:rsidRPr="004E5D66" w:rsidRDefault="00063062">
      <w:r w:rsidRPr="004E5D66">
        <w:t>In addition:</w:t>
      </w:r>
    </w:p>
    <w:p w14:paraId="0A691840" w14:textId="77777777" w:rsidR="00D62336" w:rsidRPr="004E5D66" w:rsidRDefault="00063062">
      <w:pPr>
        <w:pStyle w:val="EX"/>
      </w:pPr>
      <w:r w:rsidRPr="004E5D66">
        <w:rPr>
          <w:b/>
        </w:rPr>
        <w:t>is</w:t>
      </w:r>
      <w:r w:rsidRPr="004E5D66">
        <w:tab/>
        <w:t>(or any other verb in the indicative mood) indicates a statement of fact</w:t>
      </w:r>
    </w:p>
    <w:p w14:paraId="7CD3F6CF" w14:textId="77777777" w:rsidR="00D62336" w:rsidRPr="004E5D66" w:rsidRDefault="00063062">
      <w:pPr>
        <w:pStyle w:val="EX"/>
      </w:pPr>
      <w:r w:rsidRPr="004E5D66">
        <w:rPr>
          <w:b/>
        </w:rPr>
        <w:t>is not</w:t>
      </w:r>
      <w:r w:rsidRPr="004E5D66">
        <w:tab/>
        <w:t>(or any other negative verb in the indicative mood) indicates a statement of fact</w:t>
      </w:r>
    </w:p>
    <w:p w14:paraId="6AB05FCD" w14:textId="77777777" w:rsidR="00D62336" w:rsidRPr="004E5D66" w:rsidRDefault="00063062" w:rsidP="007634E6">
      <w:r w:rsidRPr="004E5D66">
        <w:t>The constructions "is" and "is not" do not indicate requirements.</w:t>
      </w:r>
    </w:p>
    <w:p w14:paraId="0B583E60" w14:textId="77777777" w:rsidR="00D62336" w:rsidRPr="004E5D66" w:rsidRDefault="00063062" w:rsidP="00E94F50">
      <w:bookmarkStart w:id="34" w:name="introduction"/>
      <w:bookmarkEnd w:id="34"/>
      <w:r w:rsidRPr="004E5D66">
        <w:br w:type="page"/>
      </w:r>
      <w:bookmarkStart w:id="35" w:name="scope"/>
      <w:bookmarkEnd w:id="35"/>
    </w:p>
    <w:p w14:paraId="535DA8DD" w14:textId="77777777" w:rsidR="00D62336" w:rsidRPr="004E5D66" w:rsidRDefault="00063062">
      <w:pPr>
        <w:pStyle w:val="Heading1"/>
      </w:pPr>
      <w:bookmarkStart w:id="36" w:name="_Toc11154"/>
      <w:bookmarkStart w:id="37" w:name="_Toc121932930"/>
      <w:bookmarkStart w:id="38" w:name="_Toc121908644"/>
      <w:bookmarkStart w:id="39" w:name="_Toc124186439"/>
      <w:bookmarkStart w:id="40" w:name="_Toc137240587"/>
      <w:bookmarkStart w:id="41" w:name="_Toc137244684"/>
      <w:bookmarkStart w:id="42" w:name="_Toc138893898"/>
      <w:bookmarkStart w:id="43" w:name="_Toc138894130"/>
      <w:bookmarkStart w:id="44" w:name="_Toc145036523"/>
      <w:bookmarkStart w:id="45" w:name="_Toc153188815"/>
      <w:bookmarkStart w:id="46" w:name="_Toc155672098"/>
      <w:bookmarkStart w:id="47" w:name="_Toc161927741"/>
      <w:bookmarkStart w:id="48" w:name="_Toc163213238"/>
      <w:bookmarkStart w:id="49" w:name="_Toc169794639"/>
      <w:bookmarkStart w:id="50" w:name="_Toc171510267"/>
      <w:bookmarkStart w:id="51" w:name="_Toc233969736"/>
      <w:r w:rsidRPr="004E5D66">
        <w:lastRenderedPageBreak/>
        <w:t>1</w:t>
      </w:r>
      <w:r w:rsidRPr="004E5D66">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C6BD178" w14:textId="77777777" w:rsidR="00923A8A" w:rsidRPr="004E5D66" w:rsidRDefault="00923A8A" w:rsidP="00923A8A">
      <w:pPr>
        <w:rPr>
          <w:lang w:val="en-US" w:eastAsia="zh-CN"/>
        </w:rPr>
      </w:pPr>
      <w:bookmarkStart w:id="52" w:name="references"/>
      <w:bookmarkStart w:id="53" w:name="_Toc12787"/>
      <w:bookmarkStart w:id="54" w:name="_Toc121932931"/>
      <w:bookmarkStart w:id="55" w:name="_Toc121908645"/>
      <w:bookmarkStart w:id="56" w:name="_Toc124186440"/>
      <w:bookmarkStart w:id="57" w:name="_Toc137240588"/>
      <w:bookmarkEnd w:id="52"/>
      <w:r w:rsidRPr="004E5D66">
        <w:t>The present document establishes the minimum RF characteristics and minimum performance requirements of Satellite Access Node (SAN)</w:t>
      </w:r>
      <w:r w:rsidRPr="004E5D66">
        <w:rPr>
          <w:lang w:val="en-US" w:eastAsia="zh-CN"/>
        </w:rPr>
        <w:t xml:space="preserve"> supporting: </w:t>
      </w:r>
    </w:p>
    <w:p w14:paraId="7F4FCF18" w14:textId="574B7A9D" w:rsidR="00923A8A" w:rsidRPr="004E5D66" w:rsidRDefault="00923A8A" w:rsidP="00923A8A">
      <w:pPr>
        <w:pStyle w:val="B1"/>
        <w:rPr>
          <w:lang w:val="en-US" w:eastAsia="zh-CN"/>
        </w:rPr>
      </w:pPr>
      <w:r w:rsidRPr="004E5D66">
        <w:rPr>
          <w:lang w:val="en-US" w:eastAsia="zh-CN"/>
        </w:rPr>
        <w:t>-</w:t>
      </w:r>
      <w:r w:rsidRPr="004E5D66">
        <w:rPr>
          <w:lang w:val="en-US" w:eastAsia="zh-CN"/>
        </w:rPr>
        <w:tab/>
        <w:t>standalone NB-IoT operation, or</w:t>
      </w:r>
    </w:p>
    <w:p w14:paraId="33C8B824" w14:textId="21B32A5C" w:rsidR="00923A8A" w:rsidRPr="004E5D66" w:rsidRDefault="00923A8A" w:rsidP="00923A8A">
      <w:pPr>
        <w:pStyle w:val="B1"/>
        <w:rPr>
          <w:lang w:val="en-US" w:eastAsia="zh-CN"/>
        </w:rPr>
      </w:pPr>
      <w:r w:rsidRPr="004E5D66">
        <w:rPr>
          <w:lang w:val="en-US" w:eastAsia="zh-CN"/>
        </w:rPr>
        <w:t>-</w:t>
      </w:r>
      <w:r w:rsidRPr="004E5D66">
        <w:rPr>
          <w:lang w:val="en-US" w:eastAsia="zh-CN"/>
        </w:rPr>
        <w:tab/>
        <w:t>E-UTRA, or</w:t>
      </w:r>
    </w:p>
    <w:p w14:paraId="364D10A0" w14:textId="6D45B333" w:rsidR="00923A8A" w:rsidRPr="004E5D66" w:rsidRDefault="00923A8A" w:rsidP="00923A8A">
      <w:pPr>
        <w:pStyle w:val="B1"/>
      </w:pPr>
      <w:r w:rsidRPr="004E5D66">
        <w:rPr>
          <w:rFonts w:eastAsia="DengXian"/>
          <w:lang w:val="en-US" w:eastAsia="zh-CN"/>
        </w:rPr>
        <w:t>-</w:t>
      </w:r>
      <w:r w:rsidRPr="004E5D66">
        <w:rPr>
          <w:rFonts w:eastAsia="DengXian"/>
          <w:lang w:val="en-US" w:eastAsia="zh-CN"/>
        </w:rPr>
        <w:tab/>
      </w:r>
      <w:r w:rsidRPr="004E5D66">
        <w:rPr>
          <w:lang w:val="en-US" w:eastAsia="zh-CN"/>
        </w:rPr>
        <w:t>NB-IoT operation in NTN NR in-band</w:t>
      </w:r>
      <w:r w:rsidRPr="004E5D66">
        <w:t>, or</w:t>
      </w:r>
    </w:p>
    <w:p w14:paraId="1D3E0B20" w14:textId="77777777" w:rsidR="00742F55" w:rsidRPr="004E5D66" w:rsidRDefault="00742F55" w:rsidP="00742F55">
      <w:pPr>
        <w:pStyle w:val="B1"/>
        <w:rPr>
          <w:rFonts w:cs="v5.0.0"/>
        </w:rPr>
      </w:pPr>
      <w:r w:rsidRPr="004E5D66">
        <w:rPr>
          <w:bCs/>
          <w:lang w:val="en-US"/>
        </w:rPr>
        <w:t>-</w:t>
      </w:r>
      <w:r w:rsidRPr="004E5D66">
        <w:rPr>
          <w:bCs/>
          <w:lang w:val="en-US"/>
        </w:rPr>
        <w:tab/>
        <w:t>LTE-based 5G broadcast operation over geosynchronous (BOG)</w:t>
      </w:r>
      <w:r w:rsidRPr="004E5D66">
        <w:rPr>
          <w:rFonts w:eastAsia="DengXian"/>
          <w:lang w:eastAsia="zh-CN"/>
        </w:rPr>
        <w:t xml:space="preserve"> satellite</w:t>
      </w:r>
      <w:r w:rsidRPr="004E5D66">
        <w:t>.</w:t>
      </w:r>
    </w:p>
    <w:p w14:paraId="1DFDA7D3" w14:textId="204BF453" w:rsidR="000D2DB8" w:rsidRPr="004E5D66" w:rsidRDefault="00767C24" w:rsidP="00767C24">
      <w:pPr>
        <w:pStyle w:val="NO"/>
      </w:pPr>
      <w:r w:rsidRPr="004E5D66">
        <w:t>NOTE:</w:t>
      </w:r>
      <w:r w:rsidRPr="004E5D66">
        <w:tab/>
        <w:t>Minimum requirements for NB-IoT operation in NTN NR guardband are not specified and guardband operation is SAN implementation specific.</w:t>
      </w:r>
    </w:p>
    <w:p w14:paraId="3FD7D547" w14:textId="77777777" w:rsidR="00D62336" w:rsidRPr="004E5D66" w:rsidRDefault="00063062">
      <w:pPr>
        <w:pStyle w:val="Heading1"/>
      </w:pPr>
      <w:bookmarkStart w:id="58" w:name="_Toc137244685"/>
      <w:bookmarkStart w:id="59" w:name="_Toc138893899"/>
      <w:bookmarkStart w:id="60" w:name="_Toc138894131"/>
      <w:bookmarkStart w:id="61" w:name="_Toc145036524"/>
      <w:bookmarkStart w:id="62" w:name="_Toc153188816"/>
      <w:bookmarkStart w:id="63" w:name="_Toc155672099"/>
      <w:bookmarkStart w:id="64" w:name="_Toc161927742"/>
      <w:bookmarkStart w:id="65" w:name="_Toc163213239"/>
      <w:bookmarkStart w:id="66" w:name="_Toc169794640"/>
      <w:bookmarkStart w:id="67" w:name="_Toc171510268"/>
      <w:bookmarkStart w:id="68" w:name="_Toc233969737"/>
      <w:r w:rsidRPr="004E5D66">
        <w:t>2</w:t>
      </w:r>
      <w:r w:rsidRPr="004E5D66">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61DEB38" w14:textId="77777777" w:rsidR="00D62336" w:rsidRPr="004E5D66" w:rsidRDefault="00063062">
      <w:r w:rsidRPr="004E5D66">
        <w:t>The following documents contain provisions which, through reference in this text, constitute provisions of the present document.</w:t>
      </w:r>
    </w:p>
    <w:p w14:paraId="54D5A8CC" w14:textId="77777777" w:rsidR="00D62336" w:rsidRPr="004E5D66" w:rsidRDefault="00063062">
      <w:pPr>
        <w:pStyle w:val="B1"/>
      </w:pPr>
      <w:r w:rsidRPr="004E5D66">
        <w:t>-</w:t>
      </w:r>
      <w:r w:rsidRPr="004E5D66">
        <w:tab/>
        <w:t>References are either specific (identified by date of publication, edition number, version number, etc.) or non</w:t>
      </w:r>
      <w:r w:rsidRPr="004E5D66">
        <w:noBreakHyphen/>
        <w:t>specific.</w:t>
      </w:r>
    </w:p>
    <w:p w14:paraId="23B971B4" w14:textId="77777777" w:rsidR="00D62336" w:rsidRPr="004E5D66" w:rsidRDefault="00063062">
      <w:pPr>
        <w:pStyle w:val="B1"/>
      </w:pPr>
      <w:r w:rsidRPr="004E5D66">
        <w:t>-</w:t>
      </w:r>
      <w:r w:rsidRPr="004E5D66">
        <w:tab/>
        <w:t>For a specific reference, subsequent revisions do not apply.</w:t>
      </w:r>
    </w:p>
    <w:p w14:paraId="1C4BC6D5" w14:textId="77777777" w:rsidR="00D62336" w:rsidRPr="004E5D66" w:rsidRDefault="00063062">
      <w:pPr>
        <w:pStyle w:val="B1"/>
      </w:pPr>
      <w:r w:rsidRPr="004E5D66">
        <w:t>-</w:t>
      </w:r>
      <w:r w:rsidRPr="004E5D66">
        <w:tab/>
        <w:t>For a non-specific reference, the latest version applies. In the case of a reference to a 3GPP document (including a GSM document), a non-specific reference implicitly refers to the latest version of that document</w:t>
      </w:r>
      <w:r w:rsidRPr="004E5D66">
        <w:rPr>
          <w:i/>
        </w:rPr>
        <w:t xml:space="preserve"> in the same Release as the present document</w:t>
      </w:r>
      <w:r w:rsidRPr="004E5D66">
        <w:t>.</w:t>
      </w:r>
    </w:p>
    <w:p w14:paraId="221794F3" w14:textId="77777777" w:rsidR="00D62336" w:rsidRPr="004E5D66" w:rsidRDefault="00063062">
      <w:pPr>
        <w:pStyle w:val="EX"/>
      </w:pPr>
      <w:r w:rsidRPr="004E5D66">
        <w:t>[1]</w:t>
      </w:r>
      <w:r w:rsidRPr="004E5D66">
        <w:tab/>
        <w:t>3GPP TR 21.905: "Vocabulary for 3GPP Specifications".</w:t>
      </w:r>
    </w:p>
    <w:p w14:paraId="7DB9F143" w14:textId="77777777" w:rsidR="00D62336" w:rsidRPr="004E5D66" w:rsidRDefault="00063062">
      <w:pPr>
        <w:pStyle w:val="EX"/>
      </w:pPr>
      <w:r w:rsidRPr="004E5D66">
        <w:rPr>
          <w:lang w:val="en-US"/>
        </w:rPr>
        <w:t>[2]</w:t>
      </w:r>
      <w:r w:rsidRPr="004E5D66">
        <w:rPr>
          <w:lang w:val="en-US"/>
        </w:rPr>
        <w:tab/>
      </w:r>
      <w:r w:rsidRPr="004E5D66">
        <w:t>ITU-R Recommendation SM.329: "Unwanted emissions in the spurious domain".</w:t>
      </w:r>
    </w:p>
    <w:p w14:paraId="61698003" w14:textId="77777777" w:rsidR="00D62336" w:rsidRPr="004E5D66" w:rsidRDefault="00063062">
      <w:pPr>
        <w:pStyle w:val="EX"/>
      </w:pPr>
      <w:r w:rsidRPr="004E5D66">
        <w:t>[3]</w:t>
      </w:r>
      <w:r w:rsidRPr="004E5D66">
        <w:tab/>
        <w:t>3GPP TS 3</w:t>
      </w:r>
      <w:r w:rsidRPr="004E5D66">
        <w:rPr>
          <w:lang w:val="en-US" w:eastAsia="zh-CN"/>
        </w:rPr>
        <w:t>6</w:t>
      </w:r>
      <w:r w:rsidRPr="004E5D66">
        <w:t>.181: "Evolved Universal Terrestrial Radio Access (E-UTRA); Satellite Access Node conformance testing; Satellite Node conformance testing".</w:t>
      </w:r>
    </w:p>
    <w:p w14:paraId="2760E9DA" w14:textId="77777777" w:rsidR="00D62336" w:rsidRPr="004E5D66" w:rsidRDefault="00063062">
      <w:pPr>
        <w:pStyle w:val="EX"/>
      </w:pPr>
      <w:r w:rsidRPr="004E5D66">
        <w:rPr>
          <w:lang w:eastAsia="zh-CN"/>
        </w:rPr>
        <w:t>[4]</w:t>
      </w:r>
      <w:r w:rsidRPr="004E5D66">
        <w:rPr>
          <w:lang w:eastAsia="zh-CN"/>
        </w:rPr>
        <w:tab/>
      </w:r>
      <w:r w:rsidRPr="004E5D66">
        <w:t>ITU-R Recommendation M.1545: "Measurement uncertainty as it applies to test limits for the terrestrial component of International Mobile Telecommunications-2000".</w:t>
      </w:r>
    </w:p>
    <w:p w14:paraId="4BF82636" w14:textId="77777777" w:rsidR="00D62336" w:rsidRPr="004E5D66" w:rsidRDefault="00063062">
      <w:pPr>
        <w:pStyle w:val="EX"/>
      </w:pPr>
      <w:r w:rsidRPr="004E5D66">
        <w:rPr>
          <w:lang w:val="en-US"/>
        </w:rPr>
        <w:t>[</w:t>
      </w:r>
      <w:r w:rsidRPr="004E5D66">
        <w:rPr>
          <w:rFonts w:hint="eastAsia"/>
          <w:lang w:val="en-US" w:eastAsia="zh-CN"/>
        </w:rPr>
        <w:t>5</w:t>
      </w:r>
      <w:r w:rsidRPr="004E5D66">
        <w:rPr>
          <w:lang w:val="en-US"/>
        </w:rPr>
        <w:t>]</w:t>
      </w:r>
      <w:r w:rsidRPr="004E5D66">
        <w:rPr>
          <w:lang w:val="en-US"/>
        </w:rPr>
        <w:tab/>
      </w:r>
      <w:r w:rsidRPr="004E5D66">
        <w:t>ITU-R Recommendation SM.328: "Spectra and bandwidth of emissions".</w:t>
      </w:r>
    </w:p>
    <w:p w14:paraId="09DED38A" w14:textId="77777777" w:rsidR="00D62336" w:rsidRPr="004E5D66" w:rsidRDefault="00063062">
      <w:pPr>
        <w:pStyle w:val="EX"/>
      </w:pPr>
      <w:r w:rsidRPr="004E5D66">
        <w:rPr>
          <w:lang w:val="en-US"/>
        </w:rPr>
        <w:t>[</w:t>
      </w:r>
      <w:r w:rsidRPr="004E5D66">
        <w:rPr>
          <w:rFonts w:hint="eastAsia"/>
          <w:lang w:val="en-US" w:eastAsia="zh-CN"/>
        </w:rPr>
        <w:t>6</w:t>
      </w:r>
      <w:r w:rsidRPr="004E5D66">
        <w:rPr>
          <w:lang w:val="en-US"/>
        </w:rPr>
        <w:t>]</w:t>
      </w:r>
      <w:r w:rsidRPr="004E5D66">
        <w:rPr>
          <w:lang w:val="en-US"/>
        </w:rPr>
        <w:tab/>
      </w:r>
      <w:r w:rsidRPr="004E5D66">
        <w:t>ITU-R Recommendation SM.1541-6: "Unwanted emissions in the out-of-band domain".</w:t>
      </w:r>
    </w:p>
    <w:p w14:paraId="44661A84" w14:textId="77777777" w:rsidR="00D62336" w:rsidRPr="004E5D66" w:rsidRDefault="00063062">
      <w:pPr>
        <w:pStyle w:val="EX"/>
        <w:rPr>
          <w:lang w:val="en-US" w:eastAsia="zh-CN"/>
        </w:rPr>
      </w:pPr>
      <w:r w:rsidRPr="004E5D66">
        <w:rPr>
          <w:rFonts w:hint="eastAsia"/>
          <w:lang w:eastAsia="zh-CN"/>
        </w:rPr>
        <w:t>[</w:t>
      </w:r>
      <w:r w:rsidRPr="004E5D66">
        <w:rPr>
          <w:rFonts w:hint="eastAsia"/>
          <w:lang w:val="en-US" w:eastAsia="zh-CN"/>
        </w:rPr>
        <w:t>7</w:t>
      </w:r>
      <w:r w:rsidRPr="004E5D66">
        <w:rPr>
          <w:rFonts w:hint="eastAsia"/>
          <w:lang w:eastAsia="zh-CN"/>
        </w:rPr>
        <w:t>]</w:t>
      </w:r>
      <w:r w:rsidRPr="004E5D66">
        <w:rPr>
          <w:rFonts w:hint="eastAsia"/>
          <w:lang w:eastAsia="zh-CN"/>
        </w:rPr>
        <w:tab/>
        <w:t xml:space="preserve">3GPP TS 38.108: </w:t>
      </w:r>
      <w:r w:rsidRPr="004E5D66">
        <w:rPr>
          <w:lang w:eastAsia="zh-CN"/>
        </w:rPr>
        <w:t>“</w:t>
      </w:r>
      <w:r w:rsidRPr="004E5D66">
        <w:t>Satellite Access Node radio transmission and reception</w:t>
      </w:r>
      <w:r w:rsidRPr="004E5D66">
        <w:rPr>
          <w:lang w:eastAsia="zh-CN"/>
        </w:rPr>
        <w:t>”</w:t>
      </w:r>
      <w:r w:rsidRPr="004E5D66">
        <w:rPr>
          <w:rFonts w:hint="eastAsia"/>
          <w:lang w:val="en-US" w:eastAsia="zh-CN"/>
        </w:rPr>
        <w:t>.</w:t>
      </w:r>
    </w:p>
    <w:p w14:paraId="1C141B70" w14:textId="2F224077" w:rsidR="00D62336" w:rsidRPr="004E5D66" w:rsidRDefault="00063062">
      <w:pPr>
        <w:pStyle w:val="EX"/>
      </w:pPr>
      <w:r w:rsidRPr="004E5D66">
        <w:t>[</w:t>
      </w:r>
      <w:r w:rsidRPr="004E5D66">
        <w:rPr>
          <w:rFonts w:hint="eastAsia"/>
          <w:lang w:val="en-US" w:eastAsia="zh-CN"/>
        </w:rPr>
        <w:t>8</w:t>
      </w:r>
      <w:r w:rsidRPr="004E5D66">
        <w:t>]</w:t>
      </w:r>
      <w:r w:rsidRPr="004E5D66">
        <w:tab/>
      </w:r>
      <w:r w:rsidR="000D2DB8" w:rsidRPr="004E5D66">
        <w:t>void</w:t>
      </w:r>
    </w:p>
    <w:p w14:paraId="5855C85D" w14:textId="77777777" w:rsidR="0039467C" w:rsidRPr="004E5D66" w:rsidRDefault="0039467C" w:rsidP="0039467C">
      <w:pPr>
        <w:pStyle w:val="EX"/>
        <w:rPr>
          <w:lang w:val="en-US"/>
        </w:rPr>
      </w:pPr>
      <w:r w:rsidRPr="004E5D66">
        <w:rPr>
          <w:lang w:val="en-US"/>
        </w:rPr>
        <w:t>[</w:t>
      </w:r>
      <w:r w:rsidRPr="004E5D66">
        <w:rPr>
          <w:lang w:val="en-US" w:eastAsia="zh-CN"/>
        </w:rPr>
        <w:t>9</w:t>
      </w:r>
      <w:r w:rsidRPr="004E5D66">
        <w:rPr>
          <w:lang w:val="en-US"/>
        </w:rPr>
        <w:t>]</w:t>
      </w:r>
      <w:r w:rsidRPr="004E5D66">
        <w:rPr>
          <w:lang w:val="en-US"/>
        </w:rPr>
        <w:tab/>
        <w:t>3GPP TS 36.211: Evolved Universal Terrestrial Radio Access (E-UTRA); Physical channels and modulation”</w:t>
      </w:r>
    </w:p>
    <w:p w14:paraId="27DCC51D" w14:textId="05624ABD" w:rsidR="00993DAF" w:rsidRPr="004E5D66" w:rsidRDefault="00993DAF" w:rsidP="00993DAF">
      <w:pPr>
        <w:pStyle w:val="EX"/>
        <w:rPr>
          <w:lang w:val="en-US"/>
        </w:rPr>
      </w:pPr>
      <w:r w:rsidRPr="004E5D66">
        <w:rPr>
          <w:lang w:val="en-US"/>
        </w:rPr>
        <w:t>[</w:t>
      </w:r>
      <w:r w:rsidRPr="004E5D66">
        <w:rPr>
          <w:lang w:val="en-US" w:eastAsia="zh-CN"/>
        </w:rPr>
        <w:t>10</w:t>
      </w:r>
      <w:r w:rsidRPr="004E5D66">
        <w:rPr>
          <w:lang w:val="en-US"/>
        </w:rPr>
        <w:t>]</w:t>
      </w:r>
      <w:r w:rsidRPr="004E5D66">
        <w:rPr>
          <w:lang w:val="en-US"/>
        </w:rPr>
        <w:tab/>
        <w:t>3GPP TR 38.811: "Study on New Radio (NR) to support non-terrestrial networks".</w:t>
      </w:r>
    </w:p>
    <w:p w14:paraId="5B82AE65" w14:textId="26D9F58D" w:rsidR="00993DAF" w:rsidRPr="004E5D66" w:rsidRDefault="00993DAF" w:rsidP="00993DAF">
      <w:pPr>
        <w:pStyle w:val="EX"/>
        <w:rPr>
          <w:lang w:val="en-US"/>
        </w:rPr>
      </w:pPr>
      <w:r w:rsidRPr="004E5D66">
        <w:rPr>
          <w:lang w:val="en-US"/>
        </w:rPr>
        <w:t>[</w:t>
      </w:r>
      <w:r w:rsidRPr="004E5D66">
        <w:rPr>
          <w:lang w:val="en-US" w:eastAsia="zh-CN"/>
        </w:rPr>
        <w:t>11</w:t>
      </w:r>
      <w:r w:rsidRPr="004E5D66">
        <w:rPr>
          <w:lang w:val="en-US"/>
        </w:rPr>
        <w:t>]</w:t>
      </w:r>
      <w:r w:rsidRPr="004E5D66">
        <w:rPr>
          <w:lang w:val="en-US"/>
        </w:rPr>
        <w:tab/>
        <w:t>3GPP TS 36.102: "</w:t>
      </w:r>
      <w:r w:rsidRPr="004E5D66">
        <w:t>Evolved Universal Terrestrial Radio Access (E-UTRA); User Equipment (UE) radio transmission and reception for satellite access</w:t>
      </w:r>
      <w:r w:rsidRPr="004E5D66">
        <w:rPr>
          <w:lang w:val="en-US"/>
        </w:rPr>
        <w:t>".</w:t>
      </w:r>
    </w:p>
    <w:p w14:paraId="7CCE3DDF" w14:textId="43868101" w:rsidR="00FE04E5" w:rsidRPr="004E5D66" w:rsidRDefault="00FE04E5" w:rsidP="0039467C">
      <w:pPr>
        <w:pStyle w:val="EX"/>
        <w:rPr>
          <w:rFonts w:eastAsiaTheme="minorEastAsia"/>
          <w:lang w:val="en-US" w:eastAsia="zh-CN"/>
        </w:rPr>
      </w:pPr>
      <w:r w:rsidRPr="004E5D66">
        <w:rPr>
          <w:iCs/>
        </w:rPr>
        <w:t>[12]</w:t>
      </w:r>
      <w:r w:rsidRPr="004E5D66">
        <w:rPr>
          <w:iCs/>
        </w:rPr>
        <w:tab/>
        <w:t>WRC-19 Resolution 761</w:t>
      </w:r>
      <w:r w:rsidRPr="004E5D66">
        <w:rPr>
          <w:lang w:val="en-US" w:eastAsia="zh-CN"/>
        </w:rPr>
        <w:t xml:space="preserve">, Coexistence of International Mobile Telecommunications and the broadcasting-satellite service (sound) in the frequency band 1452-1492 MHz in Regions 1 and 3, </w:t>
      </w:r>
      <w:r w:rsidRPr="004E5D66">
        <w:rPr>
          <w:iCs/>
        </w:rPr>
        <w:t>WRC-19</w:t>
      </w:r>
      <w:r w:rsidRPr="004E5D66">
        <w:rPr>
          <w:lang w:val="en-US" w:eastAsia="zh-CN"/>
        </w:rPr>
        <w:t xml:space="preserve">, </w:t>
      </w:r>
      <w:hyperlink r:id="rId13" w:history="1">
        <w:r w:rsidR="00993DAF" w:rsidRPr="004E5D66">
          <w:rPr>
            <w:rStyle w:val="Hyperlink"/>
            <w:color w:val="auto"/>
            <w:lang w:val="en-US" w:eastAsia="zh-CN"/>
          </w:rPr>
          <w:t>https://www.itu.int/dms_pub/itu-r/oth/0C/0A/R0C0A00000F00162PDFE.pdf</w:t>
        </w:r>
      </w:hyperlink>
    </w:p>
    <w:p w14:paraId="6F308D5E" w14:textId="5306F02D" w:rsidR="00993DAF" w:rsidRPr="004E5D66" w:rsidRDefault="00993DAF" w:rsidP="00392D09">
      <w:pPr>
        <w:pStyle w:val="EX"/>
        <w:rPr>
          <w:rFonts w:eastAsiaTheme="minorEastAsia"/>
          <w:lang w:val="en-US" w:eastAsia="zh-CN"/>
        </w:rPr>
      </w:pPr>
      <w:r w:rsidRPr="004E5D66">
        <w:rPr>
          <w:lang w:val="en-US" w:eastAsia="zh-CN"/>
        </w:rPr>
        <w:t>[1</w:t>
      </w:r>
      <w:r w:rsidR="00392D09" w:rsidRPr="004E5D66">
        <w:rPr>
          <w:rFonts w:eastAsiaTheme="minorEastAsia" w:hint="eastAsia"/>
          <w:lang w:val="en-US" w:eastAsia="zh-CN"/>
        </w:rPr>
        <w:t>3</w:t>
      </w:r>
      <w:r w:rsidRPr="004E5D66">
        <w:rPr>
          <w:lang w:val="en-US" w:eastAsia="zh-CN"/>
        </w:rPr>
        <w:t>]</w:t>
      </w:r>
      <w:r w:rsidRPr="004E5D66">
        <w:rPr>
          <w:lang w:val="en-US" w:eastAsia="zh-CN"/>
        </w:rPr>
        <w:tab/>
      </w:r>
      <w:r w:rsidRPr="004E5D66">
        <w:rPr>
          <w:lang w:val="en-US"/>
        </w:rPr>
        <w:t>3GPP </w:t>
      </w:r>
      <w:r w:rsidRPr="004E5D66">
        <w:rPr>
          <w:lang w:val="en-US" w:eastAsia="zh-CN"/>
        </w:rPr>
        <w:t>TS 36.331</w:t>
      </w:r>
      <w:r w:rsidRPr="004E5D66">
        <w:rPr>
          <w:lang w:val="en-US"/>
        </w:rPr>
        <w:t>: "</w:t>
      </w:r>
      <w:r w:rsidRPr="004E5D66">
        <w:t>Evolved Universal Terrestrial Radio Access (E-UTRA); Radio Resource Control (RRC); Protocol specification</w:t>
      </w:r>
      <w:r w:rsidRPr="004E5D66">
        <w:rPr>
          <w:lang w:val="en-US"/>
        </w:rPr>
        <w:t>".</w:t>
      </w:r>
    </w:p>
    <w:p w14:paraId="5FB8271B" w14:textId="77777777" w:rsidR="00D62336" w:rsidRPr="004E5D66" w:rsidRDefault="00063062">
      <w:pPr>
        <w:pStyle w:val="Heading1"/>
      </w:pPr>
      <w:bookmarkStart w:id="69" w:name="definitions"/>
      <w:bookmarkStart w:id="70" w:name="_Toc29553"/>
      <w:bookmarkStart w:id="71" w:name="_Toc121932932"/>
      <w:bookmarkStart w:id="72" w:name="_Toc121908646"/>
      <w:bookmarkStart w:id="73" w:name="_Toc124186441"/>
      <w:bookmarkStart w:id="74" w:name="_Toc137240589"/>
      <w:bookmarkStart w:id="75" w:name="_Toc137244686"/>
      <w:bookmarkStart w:id="76" w:name="_Toc138893900"/>
      <w:bookmarkStart w:id="77" w:name="_Toc138894132"/>
      <w:bookmarkStart w:id="78" w:name="_Toc145036525"/>
      <w:bookmarkStart w:id="79" w:name="_Toc153188817"/>
      <w:bookmarkStart w:id="80" w:name="_Toc155672100"/>
      <w:bookmarkStart w:id="81" w:name="_Toc161927743"/>
      <w:bookmarkStart w:id="82" w:name="_Toc163213240"/>
      <w:bookmarkStart w:id="83" w:name="_Toc169794641"/>
      <w:bookmarkStart w:id="84" w:name="_Toc171510269"/>
      <w:bookmarkStart w:id="85" w:name="_Toc233969738"/>
      <w:bookmarkEnd w:id="69"/>
      <w:r w:rsidRPr="004E5D66">
        <w:lastRenderedPageBreak/>
        <w:t>3</w:t>
      </w:r>
      <w:r w:rsidRPr="004E5D66">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6C12B3F" w14:textId="77777777" w:rsidR="00D62336" w:rsidRPr="004E5D66" w:rsidRDefault="00063062">
      <w:pPr>
        <w:pStyle w:val="Heading2"/>
      </w:pPr>
      <w:bookmarkStart w:id="86" w:name="_Toc31301"/>
      <w:bookmarkStart w:id="87" w:name="_Toc121932933"/>
      <w:bookmarkStart w:id="88" w:name="_Toc121908647"/>
      <w:bookmarkStart w:id="89" w:name="_Toc124186442"/>
      <w:bookmarkStart w:id="90" w:name="_Toc137240590"/>
      <w:bookmarkStart w:id="91" w:name="_Toc137244687"/>
      <w:bookmarkStart w:id="92" w:name="_Toc138893901"/>
      <w:bookmarkStart w:id="93" w:name="_Toc138894133"/>
      <w:bookmarkStart w:id="94" w:name="_Toc145036526"/>
      <w:bookmarkStart w:id="95" w:name="_Toc153188818"/>
      <w:bookmarkStart w:id="96" w:name="_Toc155672101"/>
      <w:bookmarkStart w:id="97" w:name="_Toc161927744"/>
      <w:bookmarkStart w:id="98" w:name="_Toc163213241"/>
      <w:bookmarkStart w:id="99" w:name="_Toc169794642"/>
      <w:bookmarkStart w:id="100" w:name="_Toc171510270"/>
      <w:bookmarkStart w:id="101" w:name="_Toc233969739"/>
      <w:r w:rsidRPr="004E5D66">
        <w:t>3.1</w:t>
      </w:r>
      <w:r w:rsidRPr="004E5D66">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A4F411" w14:textId="77777777" w:rsidR="00D62336" w:rsidRPr="004E5D66" w:rsidRDefault="00063062">
      <w:r w:rsidRPr="004E5D66">
        <w:t>For the purposes of the present document, the terms given in 3GPP TR 21.905 [1] and the following apply. A term defined in the present document takes precedence over the definition of the same term, if any, in 3GPP TR 21.905 [1].</w:t>
      </w:r>
    </w:p>
    <w:p w14:paraId="47A3D51D" w14:textId="78EF60DD" w:rsidR="00FE04E5" w:rsidRPr="004E5D66" w:rsidRDefault="00FE04E5">
      <w:pPr>
        <w:rPr>
          <w:b/>
        </w:rPr>
      </w:pPr>
      <w:r w:rsidRPr="004E5D66">
        <w:rPr>
          <w:rFonts w:eastAsia="DengXian" w:hint="eastAsia"/>
          <w:b/>
          <w:bCs/>
          <w:lang w:eastAsia="zh-CN"/>
        </w:rPr>
        <w:t>5G Broadcast over Geosynchronous Satellite:</w:t>
      </w:r>
      <w:r w:rsidRPr="004E5D66">
        <w:rPr>
          <w:rFonts w:eastAsia="DengXian" w:hint="eastAsia"/>
          <w:lang w:eastAsia="zh-CN"/>
        </w:rPr>
        <w:t xml:space="preserve"> LTE-based 5G Broadcast </w:t>
      </w:r>
      <w:r w:rsidRPr="004E5D66">
        <w:rPr>
          <w:rFonts w:eastAsia="DengXian"/>
          <w:lang w:eastAsia="zh-CN"/>
        </w:rPr>
        <w:t>utilizing a geosynchronous satellite</w:t>
      </w:r>
      <w:r w:rsidRPr="004E5D66">
        <w:rPr>
          <w:rFonts w:eastAsia="DengXian" w:hint="eastAsia"/>
          <w:lang w:eastAsia="zh-CN"/>
        </w:rPr>
        <w:t>.</w:t>
      </w:r>
    </w:p>
    <w:p w14:paraId="32F7EE58" w14:textId="289A6F12" w:rsidR="00D62336" w:rsidRPr="004E5D66" w:rsidRDefault="00063062">
      <w:r w:rsidRPr="004E5D66">
        <w:rPr>
          <w:b/>
        </w:rPr>
        <w:t xml:space="preserve">basic limit: </w:t>
      </w:r>
      <w:r w:rsidRPr="004E5D66">
        <w:t>emissions limit relating to the power supplied by a single transmitter to a single antenna transmission line in ITU-R SM.329 [2] used for the formulation of unwanted emission requirements for FR1.</w:t>
      </w:r>
    </w:p>
    <w:p w14:paraId="6C7F692D" w14:textId="77777777" w:rsidR="00D62336" w:rsidRPr="004E5D66" w:rsidRDefault="00063062">
      <w:pPr>
        <w:rPr>
          <w:lang w:eastAsia="zh-CN"/>
        </w:rPr>
      </w:pPr>
      <w:r w:rsidRPr="004E5D66">
        <w:rPr>
          <w:b/>
          <w:lang w:eastAsia="zh-CN"/>
        </w:rPr>
        <w:t>beam:</w:t>
      </w:r>
      <w:r w:rsidRPr="004E5D66">
        <w:rPr>
          <w:lang w:eastAsia="zh-CN"/>
        </w:rPr>
        <w:t xml:space="preserve"> </w:t>
      </w:r>
      <w:r w:rsidRPr="004E5D66">
        <w:t>beam</w:t>
      </w:r>
      <w:r w:rsidRPr="004E5D66">
        <w:rPr>
          <w:lang w:eastAsia="zh-CN"/>
        </w:rPr>
        <w:t xml:space="preserve"> (of the antenna)</w:t>
      </w:r>
      <w:r w:rsidRPr="004E5D66">
        <w:t xml:space="preserve"> is the </w:t>
      </w:r>
      <w:r w:rsidRPr="004E5D66">
        <w:rPr>
          <w:lang w:eastAsia="zh-CN"/>
        </w:rPr>
        <w:t xml:space="preserve">main lobe of the </w:t>
      </w:r>
      <w:r w:rsidRPr="004E5D66">
        <w:t>radiat</w:t>
      </w:r>
      <w:r w:rsidRPr="004E5D66">
        <w:rPr>
          <w:lang w:eastAsia="zh-CN"/>
        </w:rPr>
        <w:t xml:space="preserve">ion pattern of an </w:t>
      </w:r>
      <w:r w:rsidRPr="004E5D66">
        <w:rPr>
          <w:i/>
          <w:lang w:eastAsia="zh-CN"/>
        </w:rPr>
        <w:t>antenna array.</w:t>
      </w:r>
    </w:p>
    <w:p w14:paraId="6EF2E0ED" w14:textId="77777777" w:rsidR="00D62336" w:rsidRPr="004E5D66" w:rsidRDefault="00063062">
      <w:pPr>
        <w:pStyle w:val="NO"/>
        <w:rPr>
          <w:lang w:eastAsia="zh-CN"/>
        </w:rPr>
      </w:pPr>
      <w:r w:rsidRPr="004E5D66">
        <w:rPr>
          <w:lang w:eastAsia="zh-CN"/>
        </w:rPr>
        <w:t>NOTE:</w:t>
      </w:r>
      <w:r w:rsidRPr="004E5D66">
        <w:rPr>
          <w:lang w:eastAsia="zh-CN"/>
        </w:rPr>
        <w:tab/>
        <w:t xml:space="preserve">For certain </w:t>
      </w:r>
      <w:r w:rsidRPr="004E5D66">
        <w:rPr>
          <w:i/>
          <w:lang w:eastAsia="zh-CN"/>
        </w:rPr>
        <w:t>antenna array</w:t>
      </w:r>
      <w:r w:rsidRPr="004E5D66">
        <w:rPr>
          <w:lang w:eastAsia="zh-CN"/>
        </w:rPr>
        <w:t>, there may be more than one beam.</w:t>
      </w:r>
    </w:p>
    <w:p w14:paraId="76ABCE6B" w14:textId="77777777" w:rsidR="00D62336" w:rsidRPr="004E5D66" w:rsidRDefault="00063062">
      <w:pPr>
        <w:rPr>
          <w:lang w:eastAsia="zh-CN"/>
        </w:rPr>
      </w:pPr>
      <w:r w:rsidRPr="004E5D66">
        <w:rPr>
          <w:b/>
          <w:lang w:eastAsia="zh-CN"/>
        </w:rPr>
        <w:t>beam centre direction:</w:t>
      </w:r>
      <w:r w:rsidRPr="004E5D66">
        <w:rPr>
          <w:lang w:eastAsia="zh-CN"/>
        </w:rPr>
        <w:t xml:space="preserve"> </w:t>
      </w:r>
      <w:r w:rsidRPr="004E5D66">
        <w:t>direction equal to the geometric centre of the half-power contour of the beam.</w:t>
      </w:r>
    </w:p>
    <w:p w14:paraId="381AD57C" w14:textId="77777777" w:rsidR="00D62336" w:rsidRPr="004E5D66" w:rsidRDefault="00063062">
      <w:r w:rsidRPr="004E5D66">
        <w:rPr>
          <w:b/>
          <w:lang w:eastAsia="zh-CN"/>
        </w:rPr>
        <w:t>beam direction pair:</w:t>
      </w:r>
      <w:r w:rsidRPr="004E5D66">
        <w:rPr>
          <w:lang w:eastAsia="zh-CN"/>
        </w:rPr>
        <w:t xml:space="preserve"> data set consisting of </w:t>
      </w:r>
      <w:r w:rsidRPr="004E5D66">
        <w:t xml:space="preserve">the </w:t>
      </w:r>
      <w:r w:rsidRPr="004E5D66">
        <w:rPr>
          <w:i/>
        </w:rPr>
        <w:t>beam centre direction</w:t>
      </w:r>
      <w:r w:rsidRPr="004E5D66">
        <w:t xml:space="preserve"> and the related </w:t>
      </w:r>
      <w:r w:rsidRPr="004E5D66">
        <w:rPr>
          <w:i/>
        </w:rPr>
        <w:t>beam peak direction.</w:t>
      </w:r>
    </w:p>
    <w:p w14:paraId="787CBE33" w14:textId="77777777" w:rsidR="00D62336" w:rsidRPr="004E5D66" w:rsidRDefault="00063062">
      <w:pPr>
        <w:rPr>
          <w:lang w:eastAsia="zh-CN"/>
        </w:rPr>
      </w:pPr>
      <w:r w:rsidRPr="004E5D66">
        <w:rPr>
          <w:b/>
        </w:rPr>
        <w:t>beam peak direction:</w:t>
      </w:r>
      <w:r w:rsidRPr="004E5D66">
        <w:t xml:space="preserve"> direction where the maximum EIRP is found.</w:t>
      </w:r>
    </w:p>
    <w:p w14:paraId="6499A7A8" w14:textId="77777777" w:rsidR="00D62336" w:rsidRPr="004E5D66" w:rsidRDefault="00063062">
      <w:r w:rsidRPr="004E5D66">
        <w:rPr>
          <w:b/>
        </w:rPr>
        <w:t>beamwidth:</w:t>
      </w:r>
      <w:r w:rsidRPr="004E5D66">
        <w:t xml:space="preserve"> beam which has a half-power contour that is essentially elliptical, the half-power beamwidths in the two pattern cuts that respectively contain the major and minor axis of the ellipse.</w:t>
      </w:r>
    </w:p>
    <w:p w14:paraId="71C60464" w14:textId="77777777" w:rsidR="00D62336" w:rsidRPr="004E5D66" w:rsidRDefault="00063062">
      <w:pPr>
        <w:tabs>
          <w:tab w:val="left" w:pos="2448"/>
          <w:tab w:val="left" w:pos="9468"/>
        </w:tabs>
      </w:pPr>
      <w:bookmarkStart w:id="102" w:name="_Hlk500327898"/>
      <w:r w:rsidRPr="004E5D66">
        <w:rPr>
          <w:rFonts w:cs="v5.0.0"/>
          <w:b/>
          <w:bCs/>
        </w:rPr>
        <w:t xml:space="preserve">Channel edge: </w:t>
      </w:r>
      <w:r w:rsidRPr="004E5D66">
        <w:rPr>
          <w:rFonts w:cs="v5.0.0"/>
          <w:snapToGrid w:val="0"/>
        </w:rPr>
        <w:t>lowest or highest frequency of the</w:t>
      </w:r>
      <w:r w:rsidRPr="004E5D66">
        <w:rPr>
          <w:rFonts w:cs="v5.0.0"/>
          <w:snapToGrid w:val="0"/>
          <w:lang w:val="en-US" w:eastAsia="zh-CN"/>
        </w:rPr>
        <w:t xml:space="preserve"> </w:t>
      </w:r>
      <w:r w:rsidRPr="004E5D66">
        <w:rPr>
          <w:rFonts w:cs="v5.0.0" w:hint="eastAsia"/>
          <w:snapToGrid w:val="0"/>
          <w:lang w:val="en-US" w:eastAsia="zh-CN"/>
        </w:rPr>
        <w:t>E-UTRA</w:t>
      </w:r>
      <w:r w:rsidRPr="004E5D66">
        <w:rPr>
          <w:rFonts w:cs="v5.0.0"/>
          <w:snapToGrid w:val="0"/>
        </w:rPr>
        <w:t xml:space="preserve"> carrier, separated by the </w:t>
      </w:r>
      <w:r w:rsidRPr="004E5D66">
        <w:rPr>
          <w:rFonts w:cs="v5.0.0"/>
          <w:i/>
          <w:iCs/>
          <w:snapToGrid w:val="0"/>
          <w:lang w:val="en-US" w:eastAsia="zh-CN"/>
        </w:rPr>
        <w:t xml:space="preserve">SAN </w:t>
      </w:r>
      <w:r w:rsidRPr="004E5D66">
        <w:rPr>
          <w:rFonts w:cs="v5.0.0"/>
          <w:i/>
          <w:iCs/>
          <w:snapToGrid w:val="0"/>
        </w:rPr>
        <w:t>channel bandwidth</w:t>
      </w:r>
      <w:r w:rsidRPr="004E5D66">
        <w:rPr>
          <w:rFonts w:cs="v5.0.0"/>
          <w:snapToGrid w:val="0"/>
        </w:rPr>
        <w:t>.</w:t>
      </w:r>
    </w:p>
    <w:p w14:paraId="54A360F2" w14:textId="77777777" w:rsidR="00D62336" w:rsidRPr="004E5D66" w:rsidRDefault="00063062">
      <w:pPr>
        <w:rPr>
          <w:bCs/>
        </w:rPr>
      </w:pPr>
      <w:bookmarkStart w:id="103" w:name="_Hlk494631435"/>
      <w:bookmarkStart w:id="104" w:name="_Hlk490252228"/>
      <w:bookmarkEnd w:id="102"/>
      <w:r w:rsidRPr="004E5D66">
        <w:rPr>
          <w:b/>
          <w:bCs/>
        </w:rPr>
        <w:t>directional requirement:</w:t>
      </w:r>
      <w:r w:rsidRPr="004E5D66">
        <w:rPr>
          <w:bCs/>
        </w:rPr>
        <w:t xml:space="preserve"> requirement which is applied in a specific direction within the </w:t>
      </w:r>
      <w:r w:rsidRPr="004E5D66">
        <w:rPr>
          <w:bCs/>
          <w:i/>
        </w:rPr>
        <w:t>OTA coverage range</w:t>
      </w:r>
      <w:r w:rsidRPr="004E5D66">
        <w:rPr>
          <w:bCs/>
        </w:rPr>
        <w:t xml:space="preserve"> for the Tx and when the AoA of the incident wave of a received signal is within the </w:t>
      </w:r>
      <w:r w:rsidRPr="004E5D66">
        <w:rPr>
          <w:bCs/>
          <w:i/>
        </w:rPr>
        <w:t>OTA REFSENS RoAoA</w:t>
      </w:r>
      <w:r w:rsidRPr="004E5D66">
        <w:rPr>
          <w:bCs/>
        </w:rPr>
        <w:t xml:space="preserve"> or the </w:t>
      </w:r>
      <w:r w:rsidRPr="004E5D66">
        <w:rPr>
          <w:bCs/>
          <w:i/>
        </w:rPr>
        <w:t>minSENS RoAoA</w:t>
      </w:r>
      <w:r w:rsidRPr="004E5D66">
        <w:rPr>
          <w:bCs/>
        </w:rPr>
        <w:t xml:space="preserve"> as appropriate for the receiver. </w:t>
      </w:r>
    </w:p>
    <w:p w14:paraId="1ACAFE0E" w14:textId="77777777" w:rsidR="00D62336" w:rsidRPr="004E5D66" w:rsidRDefault="00063062">
      <w:r w:rsidRPr="004E5D66">
        <w:rPr>
          <w:b/>
          <w:bCs/>
        </w:rPr>
        <w:t xml:space="preserve">equivalent isotropic radiated power: </w:t>
      </w:r>
      <w:r w:rsidRPr="004E5D66">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Pr="004E5D66" w:rsidRDefault="00063062">
      <w:pPr>
        <w:pStyle w:val="NO"/>
      </w:pPr>
      <w:r w:rsidRPr="004E5D66">
        <w:t>NOTE:</w:t>
      </w:r>
      <w:r w:rsidRPr="004E5D66">
        <w:tab/>
        <w:t>Isotropic directivity is equal in all directions (i.e. 0 dBi).</w:t>
      </w:r>
    </w:p>
    <w:p w14:paraId="0DA5EDFA" w14:textId="77777777" w:rsidR="00D62336" w:rsidRPr="004E5D66" w:rsidRDefault="00063062">
      <w:r w:rsidRPr="004E5D66">
        <w:rPr>
          <w:b/>
        </w:rPr>
        <w:t>equivalent isotropic sensitivity:</w:t>
      </w:r>
      <w:r w:rsidRPr="004E5D66">
        <w:t xml:space="preserve"> sensitivity for an isotropic directivity device equivalent to the sensitivity of the discussed device exposed to an incoming wave from a defined AoA.</w:t>
      </w:r>
    </w:p>
    <w:p w14:paraId="31A73942" w14:textId="77777777" w:rsidR="00D62336" w:rsidRPr="004E5D6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4E5D66">
        <w:t>NOTE 1:</w:t>
      </w:r>
      <w:r w:rsidRPr="004E5D66">
        <w:tab/>
        <w:t>The sensitivity is the minimum received power level at which specific requirement is met.</w:t>
      </w:r>
    </w:p>
    <w:p w14:paraId="774C5D9C" w14:textId="77777777" w:rsidR="00D62336" w:rsidRPr="004E5D66" w:rsidRDefault="00063062">
      <w:pPr>
        <w:pStyle w:val="NO"/>
        <w:rPr>
          <w:bCs/>
        </w:rPr>
      </w:pPr>
      <w:r w:rsidRPr="004E5D66">
        <w:t>NOTE 2:</w:t>
      </w:r>
      <w:r w:rsidRPr="004E5D66">
        <w:tab/>
        <w:t>Isotropic directivity is equal in all directions (i.e. 0 dBi).</w:t>
      </w:r>
    </w:p>
    <w:p w14:paraId="47B01232" w14:textId="1E6CFCB4" w:rsidR="00D62336" w:rsidRPr="004E5D66" w:rsidRDefault="00DC391A">
      <w:pPr>
        <w:rPr>
          <w:rFonts w:eastAsia="SimSun"/>
        </w:rPr>
      </w:pPr>
      <w:r w:rsidRPr="004E5D66">
        <w:rPr>
          <w:rFonts w:eastAsia="SimSun"/>
          <w:b/>
        </w:rPr>
        <w:t xml:space="preserve">feeder link: </w:t>
      </w:r>
      <w:r w:rsidRPr="004E5D66">
        <w:rPr>
          <w:rFonts w:eastAsia="SimSun"/>
        </w:rPr>
        <w:t>Wireless link between satellite-</w:t>
      </w:r>
      <w:r w:rsidRPr="004E5D66">
        <w:rPr>
          <w:rFonts w:eastAsia="SimSun" w:hint="eastAsia"/>
          <w:lang w:eastAsia="zh-CN"/>
        </w:rPr>
        <w:t>gateway</w:t>
      </w:r>
      <w:r w:rsidRPr="004E5D66">
        <w:rPr>
          <w:rFonts w:eastAsia="SimSun"/>
        </w:rPr>
        <w:t xml:space="preserve"> and satellite.</w:t>
      </w:r>
    </w:p>
    <w:p w14:paraId="48B6F0FD" w14:textId="77777777" w:rsidR="00D62336" w:rsidRPr="004E5D66" w:rsidRDefault="00063062">
      <w:pPr>
        <w:rPr>
          <w:rFonts w:eastAsia="SimSun"/>
        </w:rPr>
      </w:pPr>
      <w:r w:rsidRPr="004E5D66">
        <w:rPr>
          <w:rFonts w:eastAsia="SimSun"/>
          <w:b/>
        </w:rPr>
        <w:t xml:space="preserve">Geostationary Earth Orbit: </w:t>
      </w:r>
      <w:r w:rsidRPr="004E5D66">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Pr="004E5D66" w:rsidRDefault="00063062">
      <w:pPr>
        <w:rPr>
          <w:rFonts w:eastAsia="SimSun"/>
        </w:rPr>
      </w:pPr>
      <w:r w:rsidRPr="004E5D66">
        <w:rPr>
          <w:rFonts w:eastAsia="SimSun"/>
          <w:b/>
        </w:rPr>
        <w:t xml:space="preserve">Low Earth Orbit: </w:t>
      </w:r>
      <w:r w:rsidRPr="004E5D66">
        <w:rPr>
          <w:rFonts w:eastAsia="SimSun"/>
        </w:rPr>
        <w:t>Orbit around the Earth with an altitude between 300 km, and 1500 km.</w:t>
      </w:r>
    </w:p>
    <w:p w14:paraId="3D0876CB" w14:textId="77777777" w:rsidR="00D62336" w:rsidRPr="004E5D66" w:rsidRDefault="00063062">
      <w:pPr>
        <w:rPr>
          <w:rFonts w:eastAsia="SimSun"/>
          <w:lang w:val="en-US"/>
        </w:rPr>
      </w:pPr>
      <w:r w:rsidRPr="004E5D66">
        <w:rPr>
          <w:rFonts w:eastAsia="SimSun"/>
          <w:b/>
          <w:bCs/>
          <w:lang w:val="en-US"/>
        </w:rPr>
        <w:t>Highest Carrier:</w:t>
      </w:r>
      <w:r w:rsidRPr="004E5D66">
        <w:rPr>
          <w:rFonts w:eastAsia="SimSun"/>
          <w:lang w:val="en-US"/>
        </w:rPr>
        <w:t xml:space="preserve"> The carrier </w:t>
      </w:r>
      <w:r w:rsidRPr="004E5D66">
        <w:rPr>
          <w:rFonts w:eastAsia="SimSun"/>
          <w:lang w:val="en-AU"/>
        </w:rPr>
        <w:t xml:space="preserve">with the highest carrier frequency </w:t>
      </w:r>
      <w:r w:rsidRPr="004E5D66">
        <w:rPr>
          <w:rFonts w:eastAsia="SimSun"/>
          <w:lang w:val="en-US"/>
        </w:rPr>
        <w:t>transmitted/received in a specified frequency band.</w:t>
      </w:r>
    </w:p>
    <w:p w14:paraId="08C2162D" w14:textId="77777777" w:rsidR="00D62336" w:rsidRPr="004E5D66" w:rsidRDefault="00063062">
      <w:pPr>
        <w:rPr>
          <w:rFonts w:eastAsia="SimSun"/>
          <w:lang w:val="en-US"/>
        </w:rPr>
      </w:pPr>
      <w:r w:rsidRPr="004E5D66">
        <w:rPr>
          <w:rFonts w:eastAsia="SimSun"/>
          <w:b/>
          <w:bCs/>
          <w:lang w:val="en-US"/>
        </w:rPr>
        <w:t>Lowest Carrier:</w:t>
      </w:r>
      <w:r w:rsidRPr="004E5D66">
        <w:rPr>
          <w:rFonts w:eastAsia="SimSun"/>
          <w:lang w:val="en-US"/>
        </w:rPr>
        <w:tab/>
        <w:t xml:space="preserve">The carrier </w:t>
      </w:r>
      <w:r w:rsidRPr="004E5D66">
        <w:rPr>
          <w:rFonts w:eastAsia="SimSun"/>
          <w:lang w:val="en-AU"/>
        </w:rPr>
        <w:t xml:space="preserve">with the lowest carrier frequency </w:t>
      </w:r>
      <w:r w:rsidRPr="004E5D66">
        <w:rPr>
          <w:rFonts w:eastAsia="SimSun"/>
          <w:lang w:val="en-US"/>
        </w:rPr>
        <w:t>transmitted/received in a specified frequency band.</w:t>
      </w:r>
    </w:p>
    <w:p w14:paraId="18D97A51" w14:textId="77777777" w:rsidR="00D62336" w:rsidRPr="004E5D66" w:rsidRDefault="00063062">
      <w:r w:rsidRPr="004E5D66">
        <w:rPr>
          <w:rFonts w:cs="v5.0.0"/>
          <w:b/>
          <w:bCs/>
        </w:rPr>
        <w:t xml:space="preserve">maximum carrier output power: </w:t>
      </w:r>
      <w:r w:rsidRPr="004E5D66">
        <w:t xml:space="preserve">mean power level measured per carrier at the indicated interface, during the </w:t>
      </w:r>
      <w:r w:rsidRPr="004E5D66">
        <w:rPr>
          <w:i/>
          <w:iCs/>
        </w:rPr>
        <w:t>transmitter ON period</w:t>
      </w:r>
      <w:r w:rsidRPr="004E5D66">
        <w:t xml:space="preserve"> in a specified reference condition.</w:t>
      </w:r>
    </w:p>
    <w:p w14:paraId="6A363137" w14:textId="77777777" w:rsidR="00D62336" w:rsidRPr="004E5D66" w:rsidRDefault="00063062">
      <w:r w:rsidRPr="004E5D66">
        <w:rPr>
          <w:rFonts w:cs="v5.0.0"/>
          <w:b/>
          <w:bCs/>
        </w:rPr>
        <w:t xml:space="preserve">maximum carrier TRP output power: </w:t>
      </w:r>
      <w:r w:rsidRPr="004E5D66">
        <w:t>mean power level measured per</w:t>
      </w:r>
      <w:r w:rsidRPr="004E5D66">
        <w:rPr>
          <w:i/>
        </w:rPr>
        <w:t xml:space="preserve"> </w:t>
      </w:r>
      <w:r w:rsidRPr="004E5D66">
        <w:t xml:space="preserve">RIB during the </w:t>
      </w:r>
      <w:r w:rsidRPr="004E5D66">
        <w:rPr>
          <w:i/>
        </w:rPr>
        <w:t>transmitter ON period</w:t>
      </w:r>
      <w:r w:rsidRPr="004E5D66">
        <w:t xml:space="preserve"> for a specific carrier in a specified reference condition and corresponding to the declared </w:t>
      </w:r>
      <w:r w:rsidRPr="004E5D66">
        <w:rPr>
          <w:i/>
        </w:rPr>
        <w:t>rated carrier TRP output</w:t>
      </w:r>
      <w:r w:rsidRPr="004E5D66">
        <w:t xml:space="preserve"> power (P</w:t>
      </w:r>
      <w:r w:rsidRPr="004E5D66">
        <w:rPr>
          <w:vertAlign w:val="subscript"/>
        </w:rPr>
        <w:t>rated,c,TRP</w:t>
      </w:r>
      <w:r w:rsidRPr="004E5D66">
        <w:t>).</w:t>
      </w:r>
    </w:p>
    <w:p w14:paraId="3C0B093C" w14:textId="77777777" w:rsidR="00D62336" w:rsidRPr="004E5D66" w:rsidRDefault="00063062">
      <w:r w:rsidRPr="004E5D66">
        <w:rPr>
          <w:rFonts w:cs="v5.0.0"/>
          <w:b/>
          <w:bCs/>
        </w:rPr>
        <w:t xml:space="preserve">maximum total output power: </w:t>
      </w:r>
      <w:r w:rsidRPr="004E5D66">
        <w:t xml:space="preserve">mean power level measured within the </w:t>
      </w:r>
      <w:r w:rsidRPr="004E5D66">
        <w:rPr>
          <w:i/>
        </w:rPr>
        <w:t>operating band</w:t>
      </w:r>
      <w:r w:rsidRPr="004E5D66">
        <w:t xml:space="preserve"> at the indicated interface, during the </w:t>
      </w:r>
      <w:r w:rsidRPr="004E5D66">
        <w:rPr>
          <w:i/>
          <w:iCs/>
        </w:rPr>
        <w:t>transmitter ON period</w:t>
      </w:r>
      <w:r w:rsidRPr="004E5D66">
        <w:t xml:space="preserve"> in a specified reference condition.</w:t>
      </w:r>
    </w:p>
    <w:p w14:paraId="0E6E1F1D" w14:textId="77777777" w:rsidR="00D62336" w:rsidRPr="004E5D66" w:rsidRDefault="00063062">
      <w:r w:rsidRPr="004E5D66">
        <w:rPr>
          <w:rFonts w:cs="v5.0.0"/>
          <w:b/>
          <w:bCs/>
        </w:rPr>
        <w:lastRenderedPageBreak/>
        <w:t xml:space="preserve">maximum total TRP output power: </w:t>
      </w:r>
      <w:r w:rsidRPr="004E5D66">
        <w:t>mean power level measured per</w:t>
      </w:r>
      <w:r w:rsidRPr="004E5D66">
        <w:rPr>
          <w:i/>
        </w:rPr>
        <w:t xml:space="preserve"> </w:t>
      </w:r>
      <w:r w:rsidRPr="004E5D66">
        <w:t xml:space="preserve">RIB during the </w:t>
      </w:r>
      <w:r w:rsidRPr="004E5D66">
        <w:rPr>
          <w:i/>
        </w:rPr>
        <w:t>transmitter ON period</w:t>
      </w:r>
      <w:r w:rsidRPr="004E5D66">
        <w:t xml:space="preserve"> in a specified reference condition and corresponding to the declared </w:t>
      </w:r>
      <w:r w:rsidRPr="004E5D66">
        <w:rPr>
          <w:i/>
        </w:rPr>
        <w:t>rated total TRP output</w:t>
      </w:r>
      <w:r w:rsidRPr="004E5D66">
        <w:t xml:space="preserve"> power (P</w:t>
      </w:r>
      <w:r w:rsidRPr="004E5D66">
        <w:rPr>
          <w:vertAlign w:val="subscript"/>
        </w:rPr>
        <w:t>rated,t,TRP</w:t>
      </w:r>
      <w:r w:rsidRPr="004E5D66">
        <w:t>).</w:t>
      </w:r>
    </w:p>
    <w:p w14:paraId="31AC469F" w14:textId="77777777" w:rsidR="00D62336" w:rsidRPr="004E5D66" w:rsidRDefault="00063062">
      <w:r w:rsidRPr="004E5D66">
        <w:rPr>
          <w:b/>
        </w:rPr>
        <w:t>measurement bandwidth</w:t>
      </w:r>
      <w:r w:rsidRPr="004E5D66">
        <w:t>: RF bandwidth in which an emission level is specified.</w:t>
      </w:r>
    </w:p>
    <w:p w14:paraId="391E063F" w14:textId="77777777" w:rsidR="00D62336" w:rsidRPr="004E5D66" w:rsidRDefault="00063062">
      <w:r w:rsidRPr="004E5D66">
        <w:rPr>
          <w:b/>
        </w:rPr>
        <w:t>minSENS:</w:t>
      </w:r>
      <w:r w:rsidRPr="004E5D66">
        <w:t xml:space="preserve"> the lowest declared EIS value for the OSDD's declared for OTA sensitivity requirement</w:t>
      </w:r>
      <w:r w:rsidRPr="004E5D66">
        <w:rPr>
          <w:bCs/>
        </w:rPr>
        <w:t>.</w:t>
      </w:r>
    </w:p>
    <w:p w14:paraId="4FE27979" w14:textId="77777777" w:rsidR="00D62336" w:rsidRPr="004E5D66" w:rsidRDefault="00063062">
      <w:r w:rsidRPr="004E5D66">
        <w:rPr>
          <w:b/>
        </w:rPr>
        <w:t xml:space="preserve">minSENS RoAoA: </w:t>
      </w:r>
      <w:r w:rsidRPr="004E5D66">
        <w:t xml:space="preserve">The </w:t>
      </w:r>
      <w:r w:rsidRPr="004E5D66">
        <w:rPr>
          <w:i/>
        </w:rPr>
        <w:t>reference RoAoA</w:t>
      </w:r>
      <w:r w:rsidRPr="004E5D66">
        <w:t xml:space="preserve"> associated with the OSDD with the lowest declared EIS.</w:t>
      </w:r>
    </w:p>
    <w:p w14:paraId="3E5B07F3" w14:textId="77777777" w:rsidR="00D62336" w:rsidRPr="004E5D66" w:rsidRDefault="00063062">
      <w:pPr>
        <w:tabs>
          <w:tab w:val="left" w:pos="2448"/>
          <w:tab w:val="left" w:pos="9468"/>
        </w:tabs>
        <w:rPr>
          <w:rFonts w:eastAsia="SimSun"/>
        </w:rPr>
      </w:pPr>
      <w:r w:rsidRPr="004E5D66">
        <w:rPr>
          <w:rFonts w:eastAsia="SimSun"/>
          <w:b/>
        </w:rPr>
        <w:t>minimum elevation angle</w:t>
      </w:r>
      <w:r w:rsidRPr="004E5D66">
        <w:rPr>
          <w:rFonts w:eastAsia="SimSun"/>
        </w:rPr>
        <w:t>: Minimum angle under which the satellite can be seen by a UE.</w:t>
      </w:r>
    </w:p>
    <w:p w14:paraId="5429B294" w14:textId="77777777" w:rsidR="00767C24" w:rsidRPr="004E5D66" w:rsidRDefault="00767C24" w:rsidP="00767C24">
      <w:pPr>
        <w:tabs>
          <w:tab w:val="left" w:pos="2448"/>
          <w:tab w:val="left" w:pos="9468"/>
        </w:tabs>
      </w:pPr>
      <w:r w:rsidRPr="004E5D66">
        <w:rPr>
          <w:b/>
        </w:rPr>
        <w:t>NB-IoT operation in NTN NR in-band:</w:t>
      </w:r>
      <w:r w:rsidRPr="004E5D66">
        <w:t xml:space="preserve"> NB-IoT is operating in-band when it utilizes the resource block(s) within a normal NTN NR carrier.</w:t>
      </w:r>
    </w:p>
    <w:p w14:paraId="5EB4C9BB" w14:textId="77777777" w:rsidR="00767C24" w:rsidRPr="004E5D66" w:rsidRDefault="00767C24" w:rsidP="00767C24">
      <w:r w:rsidRPr="004E5D66">
        <w:rPr>
          <w:b/>
        </w:rPr>
        <w:t>NB-IoT operation in NTN NR guard band:</w:t>
      </w:r>
      <w:r w:rsidRPr="004E5D66">
        <w:t xml:space="preserve"> NB-IoT is operating in guard band when it utilizes the unused resource block(s) within a NTN NR carrier's guard-band.</w:t>
      </w:r>
    </w:p>
    <w:p w14:paraId="47328A81" w14:textId="58ABEF56" w:rsidR="00767C24" w:rsidRPr="004E5D66" w:rsidRDefault="00767C24" w:rsidP="00767C24">
      <w:pPr>
        <w:tabs>
          <w:tab w:val="left" w:pos="2448"/>
          <w:tab w:val="left" w:pos="9468"/>
        </w:tabs>
        <w:rPr>
          <w:rFonts w:eastAsia="SimSun"/>
        </w:rPr>
      </w:pPr>
      <w:r w:rsidRPr="004E5D66">
        <w:rPr>
          <w:b/>
        </w:rPr>
        <w:t>NB-IoT standalone operation:</w:t>
      </w:r>
      <w:r w:rsidRPr="004E5D66">
        <w:t xml:space="preserve"> NTN NB-IoT is operating standalone when it utilizes its own spectrum.</w:t>
      </w:r>
    </w:p>
    <w:p w14:paraId="65718BE7" w14:textId="4B523350" w:rsidR="00E336FE" w:rsidRPr="004E5D66" w:rsidRDefault="00E336FE">
      <w:pPr>
        <w:tabs>
          <w:tab w:val="left" w:pos="2448"/>
          <w:tab w:val="left" w:pos="9468"/>
        </w:tabs>
        <w:rPr>
          <w:b/>
        </w:rPr>
      </w:pPr>
      <w:r w:rsidRPr="004E5D66">
        <w:rPr>
          <w:b/>
        </w:rPr>
        <w:t xml:space="preserve">necessary bandwidth: </w:t>
      </w:r>
      <w:r w:rsidRPr="004E5D66">
        <w:t>The width of the frequency band which is just sufficient to ensure the transmission of information at the rate and with the quality required under specified conditions</w:t>
      </w:r>
      <w:r w:rsidRPr="004E5D66">
        <w:rPr>
          <w:rFonts w:hint="eastAsia"/>
          <w:lang w:eastAsia="zh-CN"/>
        </w:rPr>
        <w:t>.</w:t>
      </w:r>
    </w:p>
    <w:p w14:paraId="454CCBD2" w14:textId="77777777" w:rsidR="00D62336" w:rsidRPr="004E5D66" w:rsidRDefault="00063062">
      <w:pPr>
        <w:rPr>
          <w:rFonts w:eastAsia="SimSun"/>
        </w:rPr>
      </w:pPr>
      <w:r w:rsidRPr="004E5D66">
        <w:rPr>
          <w:rFonts w:eastAsia="SimSun"/>
          <w:b/>
        </w:rPr>
        <w:t xml:space="preserve">non-terrestrial networks: </w:t>
      </w:r>
      <w:r w:rsidRPr="004E5D66">
        <w:rPr>
          <w:rFonts w:eastAsia="SimSun"/>
        </w:rPr>
        <w:t>Networks, or segments of networks, using an airborne or space-borne vehicle to embark a transmission equipment relay node or SAN.</w:t>
      </w:r>
    </w:p>
    <w:p w14:paraId="2E340943" w14:textId="77777777" w:rsidR="00D62336" w:rsidRPr="004E5D66" w:rsidRDefault="00063062">
      <w:pPr>
        <w:rPr>
          <w:rFonts w:eastAsia="SimSun"/>
          <w:b/>
        </w:rPr>
      </w:pPr>
      <w:r w:rsidRPr="004E5D66">
        <w:rPr>
          <w:rFonts w:eastAsia="SimSun"/>
          <w:b/>
        </w:rPr>
        <w:t xml:space="preserve">satellite-gateway: </w:t>
      </w:r>
      <w:r w:rsidRPr="004E5D66">
        <w:rPr>
          <w:rFonts w:eastAsia="SimSun"/>
        </w:rPr>
        <w:t xml:space="preserve">An earth station or gateway is located at the surface of Earth, and providing sufficient RF power and RF sensitivity for accessing to the satellite. </w:t>
      </w:r>
    </w:p>
    <w:p w14:paraId="1D541E3E" w14:textId="77777777" w:rsidR="00D62336" w:rsidRPr="004E5D66" w:rsidRDefault="00063062">
      <w:pPr>
        <w:tabs>
          <w:tab w:val="left" w:pos="2448"/>
          <w:tab w:val="left" w:pos="9468"/>
        </w:tabs>
        <w:rPr>
          <w:rFonts w:cs="v5.0.0"/>
          <w:b/>
          <w:bCs/>
        </w:rPr>
      </w:pPr>
      <w:r w:rsidRPr="004E5D66">
        <w:rPr>
          <w:rFonts w:cs="v5.0.0"/>
          <w:b/>
          <w:bCs/>
        </w:rPr>
        <w:t xml:space="preserve">operating band: </w:t>
      </w:r>
      <w:r w:rsidRPr="004E5D66">
        <w:rPr>
          <w:rFonts w:cs="v5.0.0"/>
        </w:rPr>
        <w:t xml:space="preserve">frequency range in which </w:t>
      </w:r>
      <w:r w:rsidRPr="004E5D66">
        <w:rPr>
          <w:rFonts w:cs="v5.0.0" w:hint="eastAsia"/>
          <w:lang w:eastAsia="zh-CN"/>
        </w:rPr>
        <w:t>E-UTRA</w:t>
      </w:r>
      <w:r w:rsidRPr="004E5D66">
        <w:rPr>
          <w:rFonts w:cs="v5.0.0"/>
        </w:rPr>
        <w:t xml:space="preserve"> operates (paired or unpaired), that is defined with a specific set of technical requirements.</w:t>
      </w:r>
    </w:p>
    <w:p w14:paraId="3F18EE44" w14:textId="77777777" w:rsidR="00D62336" w:rsidRPr="004E5D66" w:rsidRDefault="00063062">
      <w:pPr>
        <w:pStyle w:val="NO"/>
      </w:pPr>
      <w:r w:rsidRPr="004E5D66">
        <w:t>NOTE:</w:t>
      </w:r>
      <w:r w:rsidRPr="004E5D66">
        <w:tab/>
        <w:t xml:space="preserve">The </w:t>
      </w:r>
      <w:r w:rsidRPr="004E5D66">
        <w:rPr>
          <w:i/>
        </w:rPr>
        <w:t>operating band</w:t>
      </w:r>
      <w:r w:rsidRPr="004E5D66">
        <w:t>(s) for a SAN is declared by the manufacturer according to the designations in tables 5.2-1 and 5.2-2.</w:t>
      </w:r>
    </w:p>
    <w:p w14:paraId="3A7973F4" w14:textId="77777777" w:rsidR="00D62336" w:rsidRPr="004E5D66" w:rsidRDefault="00063062">
      <w:r w:rsidRPr="004E5D66">
        <w:rPr>
          <w:b/>
        </w:rPr>
        <w:t>OTA coverage range</w:t>
      </w:r>
      <w:r w:rsidRPr="004E5D66">
        <w:t xml:space="preserve">: a common range of directions within which TX OTA requirements that are neither specified in the </w:t>
      </w:r>
      <w:r w:rsidRPr="004E5D66">
        <w:rPr>
          <w:i/>
        </w:rPr>
        <w:t>OTA peak directions sets</w:t>
      </w:r>
      <w:r w:rsidRPr="004E5D66">
        <w:t xml:space="preserve"> nor as </w:t>
      </w:r>
      <w:r w:rsidRPr="004E5D66">
        <w:rPr>
          <w:i/>
        </w:rPr>
        <w:t>TRP requirement</w:t>
      </w:r>
      <w:r w:rsidRPr="004E5D66">
        <w:t xml:space="preserve"> are intended to be met.</w:t>
      </w:r>
    </w:p>
    <w:p w14:paraId="60623BE5" w14:textId="77777777" w:rsidR="00D62336" w:rsidRPr="004E5D66" w:rsidRDefault="00063062">
      <w:r w:rsidRPr="004E5D66">
        <w:rPr>
          <w:b/>
        </w:rPr>
        <w:t xml:space="preserve">OTA peak directions set: </w:t>
      </w:r>
      <w:r w:rsidRPr="004E5D66">
        <w:t>set(s) of </w:t>
      </w:r>
      <w:r w:rsidRPr="004E5D66">
        <w:rPr>
          <w:i/>
        </w:rPr>
        <w:t>beam peak directions</w:t>
      </w:r>
      <w:r w:rsidRPr="004E5D66">
        <w:t> within which certain TX OTA requirements are intended to be met, where all </w:t>
      </w:r>
      <w:r w:rsidRPr="004E5D66">
        <w:rPr>
          <w:i/>
        </w:rPr>
        <w:t>OTA peak directions set(s)</w:t>
      </w:r>
      <w:r w:rsidRPr="004E5D66">
        <w:t> are subsets of the </w:t>
      </w:r>
      <w:r w:rsidRPr="004E5D66">
        <w:rPr>
          <w:i/>
        </w:rPr>
        <w:t>OTA coverage range.</w:t>
      </w:r>
    </w:p>
    <w:p w14:paraId="33A09B61" w14:textId="77777777" w:rsidR="00D62336" w:rsidRPr="004E5D66" w:rsidRDefault="00063062">
      <w:pPr>
        <w:pStyle w:val="NO"/>
      </w:pPr>
      <w:r w:rsidRPr="004E5D66">
        <w:t>NOTE:     The </w:t>
      </w:r>
      <w:r w:rsidRPr="004E5D66">
        <w:rPr>
          <w:i/>
        </w:rPr>
        <w:t>beam peak directions</w:t>
      </w:r>
      <w:r w:rsidRPr="004E5D66">
        <w:t> are related to a corresponding contiguous range or discrete list of </w:t>
      </w:r>
      <w:r w:rsidRPr="004E5D66">
        <w:rPr>
          <w:i/>
        </w:rPr>
        <w:t>beam centre directions </w:t>
      </w:r>
      <w:r w:rsidRPr="004E5D66">
        <w:t>by the </w:t>
      </w:r>
      <w:r w:rsidRPr="004E5D66">
        <w:rPr>
          <w:i/>
        </w:rPr>
        <w:t>beam direction pairs</w:t>
      </w:r>
      <w:r w:rsidRPr="004E5D66">
        <w:t> included in the set.</w:t>
      </w:r>
    </w:p>
    <w:bookmarkEnd w:id="103"/>
    <w:bookmarkEnd w:id="104"/>
    <w:p w14:paraId="3375B440" w14:textId="77777777" w:rsidR="00D62336" w:rsidRPr="004E5D66" w:rsidRDefault="00063062">
      <w:r w:rsidRPr="004E5D66">
        <w:rPr>
          <w:b/>
        </w:rPr>
        <w:t>OTA REFSENS RoAoA:</w:t>
      </w:r>
      <w:r w:rsidRPr="004E5D66">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Pr="004E5D66" w:rsidRDefault="00063062">
      <w:pPr>
        <w:pStyle w:val="NO"/>
      </w:pPr>
      <w:r w:rsidRPr="004E5D66">
        <w:t>NOTE:</w:t>
      </w:r>
      <w:r w:rsidRPr="004E5D66">
        <w:tab/>
        <w:t xml:space="preserve">This contour will be related to the average </w:t>
      </w:r>
      <w:r w:rsidRPr="004E5D66">
        <w:rPr>
          <w:lang w:eastAsia="zh-CN"/>
        </w:rPr>
        <w:t>element</w:t>
      </w:r>
      <w:r w:rsidRPr="004E5D66">
        <w:t>/sub-array radiation pattern 3dB beamwidth.</w:t>
      </w:r>
    </w:p>
    <w:p w14:paraId="609C2168" w14:textId="77777777" w:rsidR="00D62336" w:rsidRPr="004E5D66" w:rsidRDefault="00063062">
      <w:pPr>
        <w:rPr>
          <w:lang w:eastAsia="zh-CN"/>
        </w:rPr>
      </w:pPr>
      <w:r w:rsidRPr="004E5D66">
        <w:rPr>
          <w:b/>
          <w:lang w:eastAsia="zh-CN"/>
        </w:rPr>
        <w:t>OTA sensitivity directions declaration:</w:t>
      </w:r>
      <w:r w:rsidRPr="004E5D66">
        <w:rPr>
          <w:lang w:eastAsia="zh-CN"/>
        </w:rPr>
        <w:t xml:space="preserve"> set of manufacturer declarations comprising at least one set of declared minimum EIS </w:t>
      </w:r>
      <w:r w:rsidRPr="004E5D66">
        <w:t xml:space="preserve">values (with </w:t>
      </w:r>
      <w:r w:rsidRPr="004E5D66">
        <w:rPr>
          <w:i/>
        </w:rPr>
        <w:t>SAN channel bandwidth</w:t>
      </w:r>
      <w:r w:rsidRPr="004E5D66">
        <w:t xml:space="preserve">), </w:t>
      </w:r>
      <w:r w:rsidRPr="004E5D66">
        <w:rPr>
          <w:lang w:eastAsia="zh-CN"/>
        </w:rPr>
        <w:t>and related directions over which the EIS applies.</w:t>
      </w:r>
    </w:p>
    <w:p w14:paraId="60BA6BDF" w14:textId="77777777" w:rsidR="00D62336" w:rsidRPr="004E5D66" w:rsidRDefault="00063062">
      <w:pPr>
        <w:pStyle w:val="NO"/>
        <w:rPr>
          <w:lang w:eastAsia="zh-CN"/>
        </w:rPr>
      </w:pPr>
      <w:r w:rsidRPr="004E5D66">
        <w:rPr>
          <w:lang w:eastAsia="zh-CN"/>
        </w:rPr>
        <w:t>NOTE:</w:t>
      </w:r>
      <w:r w:rsidRPr="004E5D66">
        <w:rPr>
          <w:lang w:eastAsia="zh-CN"/>
        </w:rPr>
        <w:tab/>
        <w:t>All the directions apply to all the EIS values in an OSDD.</w:t>
      </w:r>
    </w:p>
    <w:p w14:paraId="6AC922B9" w14:textId="77777777" w:rsidR="00D62336" w:rsidRPr="004E5D66" w:rsidRDefault="00063062">
      <w:pPr>
        <w:rPr>
          <w:lang w:eastAsia="sv-SE"/>
        </w:rPr>
      </w:pPr>
      <w:r w:rsidRPr="004E5D66">
        <w:rPr>
          <w:b/>
          <w:bCs/>
          <w:lang w:eastAsia="sv-SE"/>
        </w:rPr>
        <w:t xml:space="preserve">polarization match: </w:t>
      </w:r>
      <w:r w:rsidRPr="004E5D66">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Pr="004E5D66" w:rsidRDefault="00063062">
      <w:pPr>
        <w:rPr>
          <w:lang w:eastAsia="sv-SE"/>
        </w:rPr>
      </w:pPr>
      <w:r w:rsidRPr="004E5D66">
        <w:rPr>
          <w:b/>
          <w:lang w:eastAsia="sv-SE"/>
        </w:rPr>
        <w:t>radiated interface boundary</w:t>
      </w:r>
      <w:r w:rsidRPr="004E5D66">
        <w:rPr>
          <w:lang w:eastAsia="sv-SE"/>
        </w:rPr>
        <w:t xml:space="preserve">: </w:t>
      </w:r>
      <w:r w:rsidRPr="004E5D66">
        <w:rPr>
          <w:i/>
          <w:lang w:eastAsia="sv-SE"/>
        </w:rPr>
        <w:t>operating band</w:t>
      </w:r>
      <w:r w:rsidRPr="004E5D66">
        <w:rPr>
          <w:lang w:eastAsia="sv-SE"/>
        </w:rPr>
        <w:t xml:space="preserve"> specific radiated requirements reference where the radiated requirements apply.</w:t>
      </w:r>
    </w:p>
    <w:p w14:paraId="38BF70C1" w14:textId="77777777" w:rsidR="00D62336" w:rsidRPr="004E5D66" w:rsidRDefault="00063062">
      <w:pPr>
        <w:pStyle w:val="NO"/>
        <w:rPr>
          <w:lang w:eastAsia="sv-SE"/>
        </w:rPr>
      </w:pPr>
      <w:r w:rsidRPr="004E5D66">
        <w:rPr>
          <w:lang w:eastAsia="sv-SE"/>
        </w:rPr>
        <w:t>NOTE:</w:t>
      </w:r>
      <w:r w:rsidRPr="004E5D66">
        <w:rPr>
          <w:lang w:eastAsia="sv-SE"/>
        </w:rPr>
        <w:tab/>
        <w:t xml:space="preserve">For requirements based on EIRP/EIS, the </w:t>
      </w:r>
      <w:r w:rsidRPr="004E5D66">
        <w:rPr>
          <w:i/>
          <w:lang w:eastAsia="sv-SE"/>
        </w:rPr>
        <w:t>radiated interface boundary</w:t>
      </w:r>
      <w:r w:rsidRPr="004E5D66">
        <w:rPr>
          <w:lang w:eastAsia="sv-SE"/>
        </w:rPr>
        <w:t xml:space="preserve"> is associated to the far-field region.</w:t>
      </w:r>
    </w:p>
    <w:p w14:paraId="23556BB0" w14:textId="77777777" w:rsidR="00D62336" w:rsidRPr="004E5D66" w:rsidRDefault="00063062">
      <w:pPr>
        <w:tabs>
          <w:tab w:val="left" w:pos="3765"/>
        </w:tabs>
        <w:rPr>
          <w:b/>
        </w:rPr>
      </w:pPr>
      <w:r w:rsidRPr="004E5D66">
        <w:rPr>
          <w:b/>
          <w:bCs/>
          <w:lang w:eastAsia="zh-CN"/>
        </w:rPr>
        <w:t>R</w:t>
      </w:r>
      <w:r w:rsidRPr="004E5D66">
        <w:rPr>
          <w:b/>
          <w:bCs/>
        </w:rPr>
        <w:t>adio Bandwidth:</w:t>
      </w:r>
      <w:r w:rsidRPr="004E5D66">
        <w:rPr>
          <w:lang w:eastAsia="zh-CN"/>
        </w:rPr>
        <w:t xml:space="preserve"> </w:t>
      </w:r>
      <w:r w:rsidRPr="004E5D66">
        <w:rPr>
          <w:bCs/>
        </w:rPr>
        <w:t>frequency difference between the upper edge of the highest used carrier and the lower edge of the lowest used carrier.</w:t>
      </w:r>
    </w:p>
    <w:p w14:paraId="1F111508" w14:textId="77777777" w:rsidR="00D62336" w:rsidRPr="004E5D66" w:rsidRDefault="00063062">
      <w:r w:rsidRPr="004E5D66">
        <w:rPr>
          <w:b/>
          <w:bCs/>
          <w:lang w:eastAsia="zh-CN"/>
        </w:rPr>
        <w:t xml:space="preserve">rated beam EIRP: </w:t>
      </w:r>
      <w:r w:rsidRPr="004E5D66">
        <w:rPr>
          <w:lang w:eastAsia="ja-JP"/>
        </w:rPr>
        <w:t xml:space="preserve">For a declared beam and </w:t>
      </w:r>
      <w:r w:rsidRPr="004E5D66">
        <w:rPr>
          <w:i/>
          <w:lang w:eastAsia="ja-JP"/>
        </w:rPr>
        <w:t>beam direction pair</w:t>
      </w:r>
      <w:r w:rsidRPr="004E5D66">
        <w:rPr>
          <w:lang w:eastAsia="ja-JP"/>
        </w:rPr>
        <w:t>, the</w:t>
      </w:r>
      <w:r w:rsidRPr="004E5D66">
        <w:rPr>
          <w:i/>
          <w:lang w:eastAsia="ja-JP"/>
        </w:rPr>
        <w:t xml:space="preserve"> rated beam EIRP</w:t>
      </w:r>
      <w:r w:rsidRPr="004E5D66">
        <w:rPr>
          <w:lang w:eastAsia="ja-JP"/>
        </w:rPr>
        <w:t xml:space="preserve"> level is the maximum power that the SAN is declared to radiate at the associated </w:t>
      </w:r>
      <w:r w:rsidRPr="004E5D66">
        <w:rPr>
          <w:i/>
          <w:lang w:eastAsia="ja-JP"/>
        </w:rPr>
        <w:t>beam peak direction</w:t>
      </w:r>
      <w:r w:rsidRPr="004E5D66">
        <w:rPr>
          <w:lang w:eastAsia="ja-JP"/>
        </w:rPr>
        <w:t xml:space="preserve"> during the </w:t>
      </w:r>
      <w:r w:rsidRPr="004E5D66">
        <w:rPr>
          <w:i/>
          <w:lang w:eastAsia="ja-JP"/>
        </w:rPr>
        <w:t>transmitter ON period.</w:t>
      </w:r>
    </w:p>
    <w:p w14:paraId="6D60A26E" w14:textId="77777777" w:rsidR="00D62336" w:rsidRPr="004E5D66" w:rsidRDefault="00063062">
      <w:bookmarkStart w:id="105" w:name="_Hlk496012569"/>
      <w:r w:rsidRPr="004E5D66">
        <w:rPr>
          <w:b/>
        </w:rPr>
        <w:lastRenderedPageBreak/>
        <w:t>rated carrier output power</w:t>
      </w:r>
      <w:r w:rsidRPr="004E5D66">
        <w:rPr>
          <w:b/>
          <w:lang w:eastAsia="zh-CN"/>
        </w:rPr>
        <w:t xml:space="preserve">: </w:t>
      </w:r>
      <w:r w:rsidRPr="004E5D66">
        <w:t xml:space="preserve">mean power level associated with a particular carrier the manufacturer has declared to be available at the indicated interface, during the </w:t>
      </w:r>
      <w:r w:rsidRPr="004E5D66">
        <w:rPr>
          <w:i/>
        </w:rPr>
        <w:t>transmitter ON period</w:t>
      </w:r>
      <w:r w:rsidRPr="004E5D66">
        <w:t xml:space="preserve"> in a specified reference condition.</w:t>
      </w:r>
    </w:p>
    <w:p w14:paraId="2F443D97" w14:textId="77777777" w:rsidR="00D62336" w:rsidRPr="004E5D66" w:rsidRDefault="00063062">
      <w:r w:rsidRPr="004E5D66">
        <w:rPr>
          <w:b/>
        </w:rPr>
        <w:t xml:space="preserve">rated carrier </w:t>
      </w:r>
      <w:r w:rsidRPr="004E5D66">
        <w:rPr>
          <w:rFonts w:cs="v5.0.0"/>
          <w:b/>
          <w:bCs/>
        </w:rPr>
        <w:t xml:space="preserve">TRP </w:t>
      </w:r>
      <w:r w:rsidRPr="004E5D66">
        <w:rPr>
          <w:b/>
        </w:rPr>
        <w:t xml:space="preserve">output power: </w:t>
      </w:r>
      <w:r w:rsidRPr="004E5D66">
        <w:rPr>
          <w:rFonts w:cs="v5.0.0"/>
          <w:snapToGrid w:val="0"/>
        </w:rPr>
        <w:t xml:space="preserve">mean power level declared by the manufacturer per carrier, </w:t>
      </w:r>
      <w:r w:rsidRPr="004E5D66">
        <w:rPr>
          <w:rFonts w:eastAsia="SimSun" w:cs="v5.0.0"/>
          <w:snapToGrid w:val="0"/>
        </w:rPr>
        <w:t>for SAN operating in single carrier, multi-carrier, or carrier aggregation configurations</w:t>
      </w:r>
      <w:r w:rsidRPr="004E5D66">
        <w:rPr>
          <w:rFonts w:cs="v5.0.0"/>
          <w:snapToGrid w:val="0"/>
        </w:rPr>
        <w:t xml:space="preserve"> that the manufacturer has declared to be available at the RIB during the </w:t>
      </w:r>
      <w:r w:rsidRPr="004E5D66">
        <w:rPr>
          <w:rFonts w:cs="v5.0.0"/>
          <w:i/>
          <w:snapToGrid w:val="0"/>
        </w:rPr>
        <w:t>transmitter ON period.</w:t>
      </w:r>
    </w:p>
    <w:p w14:paraId="67FB856C" w14:textId="77777777" w:rsidR="00D62336" w:rsidRPr="004E5D66" w:rsidRDefault="00063062">
      <w:r w:rsidRPr="004E5D66">
        <w:rPr>
          <w:b/>
        </w:rPr>
        <w:t>rated total output power:</w:t>
      </w:r>
      <w:r w:rsidRPr="004E5D66">
        <w:t xml:space="preserve"> mean power level associated with a particular </w:t>
      </w:r>
      <w:r w:rsidRPr="004E5D66">
        <w:rPr>
          <w:i/>
          <w:iCs/>
        </w:rPr>
        <w:t>operating band</w:t>
      </w:r>
      <w:r w:rsidRPr="004E5D66">
        <w:t xml:space="preserve"> the manufacturer has declared to be available at the indicated interface, during the </w:t>
      </w:r>
      <w:r w:rsidRPr="004E5D66">
        <w:rPr>
          <w:i/>
        </w:rPr>
        <w:t>transmitter ON period</w:t>
      </w:r>
      <w:r w:rsidRPr="004E5D66">
        <w:t xml:space="preserve"> in a specified reference condition.</w:t>
      </w:r>
    </w:p>
    <w:p w14:paraId="373A6996" w14:textId="77777777" w:rsidR="00D62336" w:rsidRPr="004E5D66" w:rsidRDefault="00063062">
      <w:pPr>
        <w:rPr>
          <w:rFonts w:cs="v5.0.0"/>
          <w:snapToGrid w:val="0"/>
        </w:rPr>
      </w:pPr>
      <w:r w:rsidRPr="004E5D66">
        <w:rPr>
          <w:b/>
        </w:rPr>
        <w:t xml:space="preserve">rated total </w:t>
      </w:r>
      <w:r w:rsidRPr="004E5D66">
        <w:rPr>
          <w:rFonts w:cs="v5.0.0"/>
          <w:b/>
          <w:bCs/>
        </w:rPr>
        <w:t xml:space="preserve">TRP </w:t>
      </w:r>
      <w:r w:rsidRPr="004E5D66">
        <w:rPr>
          <w:b/>
        </w:rPr>
        <w:t xml:space="preserve">output power: </w:t>
      </w:r>
      <w:r w:rsidRPr="004E5D66">
        <w:rPr>
          <w:rFonts w:cs="v5.0.0"/>
          <w:snapToGrid w:val="0"/>
        </w:rPr>
        <w:t xml:space="preserve">mean power level declared by the manufacturer, that the manufacturer has declared to be available at the RIB during the </w:t>
      </w:r>
      <w:r w:rsidRPr="004E5D66">
        <w:rPr>
          <w:rFonts w:cs="v5.0.0"/>
          <w:i/>
          <w:snapToGrid w:val="0"/>
        </w:rPr>
        <w:t>transmitter ON period.</w:t>
      </w:r>
    </w:p>
    <w:bookmarkEnd w:id="105"/>
    <w:p w14:paraId="56F161CD" w14:textId="77777777" w:rsidR="00D62336" w:rsidRPr="004E5D66" w:rsidRDefault="00063062">
      <w:pPr>
        <w:rPr>
          <w:bCs/>
          <w:lang w:eastAsia="zh-CN"/>
        </w:rPr>
      </w:pPr>
      <w:r w:rsidRPr="004E5D66">
        <w:rPr>
          <w:b/>
          <w:bCs/>
          <w:lang w:eastAsia="zh-CN"/>
        </w:rPr>
        <w:t xml:space="preserve">reference beam direction pair: </w:t>
      </w:r>
      <w:r w:rsidRPr="004E5D66">
        <w:rPr>
          <w:bCs/>
          <w:lang w:eastAsia="zh-CN"/>
        </w:rPr>
        <w:t xml:space="preserve">declared </w:t>
      </w:r>
      <w:r w:rsidRPr="004E5D66">
        <w:rPr>
          <w:bCs/>
          <w:i/>
          <w:lang w:eastAsia="zh-CN"/>
        </w:rPr>
        <w:t>beam direction pair</w:t>
      </w:r>
      <w:r w:rsidRPr="004E5D66">
        <w:rPr>
          <w:bCs/>
          <w:lang w:eastAsia="zh-CN"/>
        </w:rPr>
        <w:t xml:space="preserve">, including reference </w:t>
      </w:r>
      <w:r w:rsidRPr="004E5D66">
        <w:rPr>
          <w:bCs/>
          <w:i/>
          <w:lang w:eastAsia="zh-CN"/>
        </w:rPr>
        <w:t>beam centre direction</w:t>
      </w:r>
      <w:r w:rsidRPr="004E5D66">
        <w:rPr>
          <w:bCs/>
          <w:lang w:eastAsia="zh-CN"/>
        </w:rPr>
        <w:t xml:space="preserve"> and reference </w:t>
      </w:r>
      <w:r w:rsidRPr="004E5D66">
        <w:rPr>
          <w:bCs/>
          <w:i/>
          <w:lang w:eastAsia="zh-CN"/>
        </w:rPr>
        <w:t>beam peak direction</w:t>
      </w:r>
      <w:r w:rsidRPr="004E5D66">
        <w:rPr>
          <w:bCs/>
          <w:lang w:eastAsia="zh-CN"/>
        </w:rPr>
        <w:t xml:space="preserve"> where the reference </w:t>
      </w:r>
      <w:r w:rsidRPr="004E5D66">
        <w:rPr>
          <w:bCs/>
          <w:i/>
          <w:lang w:eastAsia="zh-CN"/>
        </w:rPr>
        <w:t>beam peak direction</w:t>
      </w:r>
      <w:r w:rsidRPr="004E5D66">
        <w:rPr>
          <w:bCs/>
          <w:lang w:eastAsia="zh-CN"/>
        </w:rPr>
        <w:t xml:space="preserve"> is the direction for the intended maximum EIRP within the </w:t>
      </w:r>
      <w:r w:rsidRPr="004E5D66">
        <w:rPr>
          <w:bCs/>
          <w:i/>
          <w:lang w:eastAsia="zh-CN"/>
        </w:rPr>
        <w:t>OTA peak directions set.</w:t>
      </w:r>
    </w:p>
    <w:p w14:paraId="0541EC2A" w14:textId="77777777" w:rsidR="00D62336" w:rsidRPr="004E5D66" w:rsidRDefault="00063062">
      <w:r w:rsidRPr="004E5D66">
        <w:rPr>
          <w:b/>
        </w:rPr>
        <w:t>receiver target:</w:t>
      </w:r>
      <w:r w:rsidRPr="004E5D66">
        <w:t xml:space="preserve"> AoA in which reception is performed</w:t>
      </w:r>
      <w:r w:rsidRPr="004E5D66">
        <w:rPr>
          <w:i/>
        </w:rPr>
        <w:t xml:space="preserve"> </w:t>
      </w:r>
      <w:r w:rsidRPr="004E5D66">
        <w:t xml:space="preserve">by </w:t>
      </w:r>
      <w:r w:rsidRPr="004E5D66">
        <w:rPr>
          <w:i/>
        </w:rPr>
        <w:t>SAN types 1-H</w:t>
      </w:r>
      <w:r w:rsidRPr="004E5D66">
        <w:t xml:space="preserve"> or </w:t>
      </w:r>
      <w:r w:rsidRPr="004E5D66">
        <w:rPr>
          <w:i/>
        </w:rPr>
        <w:t>SAN type 1-O.</w:t>
      </w:r>
    </w:p>
    <w:p w14:paraId="4D0DAFF2" w14:textId="77777777" w:rsidR="00D62336" w:rsidRPr="004E5D66" w:rsidRDefault="00063062">
      <w:r w:rsidRPr="004E5D66">
        <w:rPr>
          <w:b/>
          <w:bCs/>
          <w:lang w:eastAsia="zh-CN"/>
        </w:rPr>
        <w:t>receiver target redirection range:</w:t>
      </w:r>
      <w:r w:rsidRPr="004E5D66">
        <w:t xml:space="preserve"> union of all the</w:t>
      </w:r>
      <w:r w:rsidRPr="004E5D66">
        <w:rPr>
          <w:i/>
        </w:rPr>
        <w:t xml:space="preserve"> sensitivity RoAoA</w:t>
      </w:r>
      <w:r w:rsidRPr="004E5D66">
        <w:t xml:space="preserve"> achievable through redirecting the </w:t>
      </w:r>
      <w:r w:rsidRPr="004E5D66">
        <w:rPr>
          <w:i/>
        </w:rPr>
        <w:t>receiver target</w:t>
      </w:r>
      <w:r w:rsidRPr="004E5D66">
        <w:t xml:space="preserve"> related to particular OSDD.</w:t>
      </w:r>
    </w:p>
    <w:p w14:paraId="2123A298" w14:textId="77777777" w:rsidR="00D62336" w:rsidRPr="004E5D66" w:rsidRDefault="00063062">
      <w:pPr>
        <w:rPr>
          <w:bCs/>
          <w:lang w:eastAsia="zh-CN"/>
        </w:rPr>
      </w:pPr>
      <w:r w:rsidRPr="004E5D66">
        <w:rPr>
          <w:b/>
          <w:bCs/>
          <w:lang w:eastAsia="zh-CN"/>
        </w:rPr>
        <w:t>receiver target reference direction:</w:t>
      </w:r>
      <w:r w:rsidRPr="004E5D66">
        <w:rPr>
          <w:bCs/>
          <w:lang w:eastAsia="zh-CN"/>
        </w:rPr>
        <w:t xml:space="preserve"> direction inside the </w:t>
      </w:r>
      <w:r w:rsidRPr="004E5D66">
        <w:rPr>
          <w:bCs/>
          <w:i/>
          <w:lang w:eastAsia="zh-CN"/>
        </w:rPr>
        <w:t xml:space="preserve">OTA sensitivity directions declaration </w:t>
      </w:r>
      <w:r w:rsidRPr="004E5D66">
        <w:rPr>
          <w:bCs/>
          <w:lang w:eastAsia="zh-CN"/>
        </w:rPr>
        <w:t xml:space="preserve">declared by the manufacturer for conformance testing. For an OSDD without </w:t>
      </w:r>
      <w:r w:rsidRPr="004E5D66">
        <w:rPr>
          <w:bCs/>
          <w:i/>
          <w:lang w:eastAsia="zh-CN"/>
        </w:rPr>
        <w:t>receiver target redirection range</w:t>
      </w:r>
      <w:r w:rsidRPr="004E5D66">
        <w:rPr>
          <w:bCs/>
          <w:lang w:eastAsia="zh-CN"/>
        </w:rPr>
        <w:t xml:space="preserve">, this is a direction inside the </w:t>
      </w:r>
      <w:r w:rsidRPr="004E5D66">
        <w:rPr>
          <w:bCs/>
          <w:i/>
          <w:lang w:eastAsia="zh-CN"/>
        </w:rPr>
        <w:t>sensitivity RoAoA.</w:t>
      </w:r>
    </w:p>
    <w:p w14:paraId="6F21663A" w14:textId="77777777" w:rsidR="00D62336" w:rsidRPr="004E5D66" w:rsidRDefault="00063062">
      <w:pPr>
        <w:rPr>
          <w:rFonts w:cs="Arial"/>
          <w:szCs w:val="18"/>
          <w:lang w:eastAsia="ja-JP"/>
        </w:rPr>
      </w:pPr>
      <w:r w:rsidRPr="004E5D66">
        <w:rPr>
          <w:rFonts w:cs="Arial"/>
          <w:b/>
          <w:szCs w:val="18"/>
        </w:rPr>
        <w:t>reference RoAoA</w:t>
      </w:r>
      <w:r w:rsidRPr="004E5D66">
        <w:rPr>
          <w:rFonts w:cs="Arial"/>
          <w:szCs w:val="18"/>
        </w:rPr>
        <w:t xml:space="preserve">: the </w:t>
      </w:r>
      <w:r w:rsidRPr="004E5D66">
        <w:rPr>
          <w:rFonts w:cs="Arial"/>
          <w:i/>
          <w:szCs w:val="18"/>
        </w:rPr>
        <w:t>sensitivity RoAoA</w:t>
      </w:r>
      <w:r w:rsidRPr="004E5D66">
        <w:rPr>
          <w:rFonts w:cs="Arial"/>
          <w:szCs w:val="18"/>
        </w:rPr>
        <w:t xml:space="preserve"> associated with the </w:t>
      </w:r>
      <w:r w:rsidRPr="004E5D66">
        <w:rPr>
          <w:rFonts w:cs="Arial"/>
          <w:i/>
          <w:szCs w:val="18"/>
        </w:rPr>
        <w:t>receiver target reference direction</w:t>
      </w:r>
      <w:r w:rsidRPr="004E5D66">
        <w:rPr>
          <w:rFonts w:cs="Arial"/>
          <w:szCs w:val="18"/>
        </w:rPr>
        <w:t xml:space="preserve"> for each OSDD.</w:t>
      </w:r>
    </w:p>
    <w:p w14:paraId="6F5BA412" w14:textId="77777777" w:rsidR="00D62336" w:rsidRPr="004E5D66" w:rsidRDefault="00063062">
      <w:pPr>
        <w:rPr>
          <w:lang w:eastAsia="sv-SE"/>
        </w:rPr>
      </w:pPr>
      <w:r w:rsidRPr="004E5D66">
        <w:rPr>
          <w:b/>
          <w:lang w:eastAsia="sv-SE"/>
        </w:rPr>
        <w:t>requirement set:</w:t>
      </w:r>
      <w:r w:rsidRPr="004E5D66">
        <w:rPr>
          <w:lang w:eastAsia="sv-SE"/>
        </w:rPr>
        <w:tab/>
        <w:t xml:space="preserve">one of the </w:t>
      </w:r>
      <w:r w:rsidRPr="004E5D66">
        <w:rPr>
          <w:rFonts w:hint="eastAsia"/>
          <w:lang w:eastAsia="zh-CN"/>
        </w:rPr>
        <w:t>E-UTRA</w:t>
      </w:r>
      <w:r w:rsidRPr="004E5D66">
        <w:rPr>
          <w:lang w:eastAsia="sv-SE"/>
        </w:rPr>
        <w:t xml:space="preserve"> </w:t>
      </w:r>
      <w:r w:rsidRPr="004E5D66">
        <w:t xml:space="preserve">SAN </w:t>
      </w:r>
      <w:r w:rsidRPr="004E5D66">
        <w:rPr>
          <w:lang w:eastAsia="sv-SE"/>
        </w:rPr>
        <w:t>requirement</w:t>
      </w:r>
      <w:r w:rsidRPr="004E5D66">
        <w:t>'</w:t>
      </w:r>
      <w:r w:rsidRPr="004E5D66">
        <w:rPr>
          <w:lang w:eastAsia="sv-SE"/>
        </w:rPr>
        <w:t xml:space="preserve">s set as defined for </w:t>
      </w:r>
      <w:r w:rsidRPr="004E5D66">
        <w:rPr>
          <w:i/>
          <w:lang w:eastAsia="sv-SE"/>
        </w:rPr>
        <w:t>SAN type 1-H</w:t>
      </w:r>
      <w:r w:rsidRPr="004E5D66">
        <w:rPr>
          <w:lang w:eastAsia="sv-SE"/>
        </w:rPr>
        <w:t xml:space="preserve">, </w:t>
      </w:r>
      <w:r w:rsidRPr="004E5D66">
        <w:rPr>
          <w:i/>
          <w:lang w:eastAsia="sv-SE"/>
        </w:rPr>
        <w:t>SAN type 1-O.</w:t>
      </w:r>
    </w:p>
    <w:p w14:paraId="47DB8D74" w14:textId="77777777" w:rsidR="009A3ABD" w:rsidRPr="004E5D66" w:rsidRDefault="009A3ABD" w:rsidP="009A3ABD">
      <w:r w:rsidRPr="004E5D66">
        <w:rPr>
          <w:b/>
        </w:rPr>
        <w:t>SAN channel bandwidth</w:t>
      </w:r>
      <w:r w:rsidRPr="004E5D66">
        <w:t xml:space="preserve">: RF bandwidth supporting a single </w:t>
      </w:r>
      <w:r w:rsidRPr="004E5D66">
        <w:rPr>
          <w:rFonts w:hint="eastAsia"/>
          <w:lang w:eastAsia="zh-CN"/>
        </w:rPr>
        <w:t>E-UTRA</w:t>
      </w:r>
      <w:r w:rsidRPr="004E5D66">
        <w:t xml:space="preserve"> RF carrier with the </w:t>
      </w:r>
      <w:r w:rsidRPr="004E5D66">
        <w:rPr>
          <w:i/>
        </w:rPr>
        <w:t>transmission bandwidth</w:t>
      </w:r>
      <w:r w:rsidRPr="004E5D66">
        <w:t xml:space="preserve"> configured in the uplink or downlink.</w:t>
      </w:r>
    </w:p>
    <w:p w14:paraId="4CCE6F5C" w14:textId="77777777" w:rsidR="009A3ABD" w:rsidRPr="004E5D66" w:rsidRDefault="009A3ABD" w:rsidP="009A3ABD">
      <w:pPr>
        <w:pStyle w:val="NO"/>
      </w:pPr>
      <w:r w:rsidRPr="004E5D66">
        <w:t>NOTE 1:</w:t>
      </w:r>
      <w:r w:rsidRPr="004E5D66">
        <w:tab/>
        <w:t xml:space="preserve">The </w:t>
      </w:r>
      <w:r w:rsidRPr="004E5D66">
        <w:rPr>
          <w:i/>
        </w:rPr>
        <w:t>SAN channel bandwidth</w:t>
      </w:r>
      <w:r w:rsidRPr="004E5D66">
        <w:t xml:space="preserve"> is measured in MHz and is used as a reference for transmitter and receiver RF requirements.</w:t>
      </w:r>
    </w:p>
    <w:p w14:paraId="2692FC8F" w14:textId="77777777" w:rsidR="009A3ABD" w:rsidRPr="004E5D66" w:rsidRDefault="009A3ABD" w:rsidP="009A3ABD">
      <w:pPr>
        <w:pStyle w:val="NO"/>
        <w:rPr>
          <w:b/>
        </w:rPr>
      </w:pPr>
      <w:r w:rsidRPr="004E5D66">
        <w:t>NOTE 2:</w:t>
      </w:r>
      <w:r w:rsidRPr="004E5D66">
        <w:tab/>
        <w:t xml:space="preserve">It is possible for the SAN to transmit to and/or receive from one or more satellite UE bandwidth parts that are smaller than or equal to the </w:t>
      </w:r>
      <w:r w:rsidRPr="004E5D66">
        <w:rPr>
          <w:i/>
        </w:rPr>
        <w:t>SAN transmission bandwidth configuration</w:t>
      </w:r>
      <w:r w:rsidRPr="004E5D66">
        <w:t xml:space="preserve">, in any part of the </w:t>
      </w:r>
      <w:r w:rsidRPr="004E5D66">
        <w:rPr>
          <w:i/>
        </w:rPr>
        <w:t>SAN transmission bandwidth configuration</w:t>
      </w:r>
      <w:r w:rsidRPr="004E5D66">
        <w:t>.</w:t>
      </w:r>
    </w:p>
    <w:p w14:paraId="6FEFAF25" w14:textId="77777777" w:rsidR="009A3ABD" w:rsidRPr="004E5D66" w:rsidRDefault="009A3ABD" w:rsidP="009A3ABD">
      <w:r w:rsidRPr="004E5D66">
        <w:rPr>
          <w:b/>
        </w:rPr>
        <w:t>SAN RF Bandwidth</w:t>
      </w:r>
      <w:r w:rsidRPr="004E5D66">
        <w:t xml:space="preserve">: RF bandwidth in which a SAN transmits and/or receives single or multiple carrier(s) within a supported </w:t>
      </w:r>
      <w:r w:rsidRPr="004E5D66">
        <w:rPr>
          <w:i/>
        </w:rPr>
        <w:t>operating band.</w:t>
      </w:r>
    </w:p>
    <w:p w14:paraId="591F1D4B" w14:textId="77777777" w:rsidR="009A3ABD" w:rsidRPr="004E5D66" w:rsidRDefault="009A3ABD" w:rsidP="009A3ABD">
      <w:pPr>
        <w:pStyle w:val="NO"/>
      </w:pPr>
      <w:r w:rsidRPr="004E5D66">
        <w:t>NOTE:</w:t>
      </w:r>
      <w:r w:rsidRPr="004E5D66">
        <w:tab/>
        <w:t xml:space="preserve">In single carrier operation, the </w:t>
      </w:r>
      <w:r w:rsidRPr="004E5D66">
        <w:rPr>
          <w:i/>
        </w:rPr>
        <w:t>SAN RF Bandwidth</w:t>
      </w:r>
      <w:r w:rsidRPr="004E5D66">
        <w:t xml:space="preserve"> is equal to the </w:t>
      </w:r>
      <w:r w:rsidRPr="004E5D66">
        <w:rPr>
          <w:i/>
        </w:rPr>
        <w:t>SAN channel bandwidth</w:t>
      </w:r>
      <w:r w:rsidRPr="004E5D66">
        <w:t>.</w:t>
      </w:r>
    </w:p>
    <w:p w14:paraId="19B3B405" w14:textId="77777777" w:rsidR="009A3ABD" w:rsidRPr="004E5D66" w:rsidRDefault="009A3ABD" w:rsidP="009A3ABD">
      <w:pPr>
        <w:rPr>
          <w:lang w:eastAsia="zh-CN"/>
        </w:rPr>
      </w:pPr>
      <w:r w:rsidRPr="004E5D66">
        <w:rPr>
          <w:b/>
        </w:rPr>
        <w:t xml:space="preserve">SAN RF Bandwidth edge: </w:t>
      </w:r>
      <w:r w:rsidRPr="004E5D66">
        <w:t xml:space="preserve">frequency of one of the edges of the </w:t>
      </w:r>
      <w:r w:rsidRPr="004E5D66">
        <w:rPr>
          <w:i/>
          <w:iCs/>
        </w:rPr>
        <w:t>SAN RF Bandwidth</w:t>
      </w:r>
      <w:r w:rsidRPr="004E5D66">
        <w:rPr>
          <w:lang w:eastAsia="zh-CN"/>
        </w:rPr>
        <w:t>.</w:t>
      </w:r>
    </w:p>
    <w:p w14:paraId="1C81A959" w14:textId="2BF1DBC8" w:rsidR="009A3ABD" w:rsidRPr="004E5D66" w:rsidRDefault="009A3ABD">
      <w:r w:rsidRPr="004E5D66">
        <w:rPr>
          <w:b/>
        </w:rPr>
        <w:t>SAN transmission bandwidth configuration</w:t>
      </w:r>
      <w:r w:rsidRPr="004E5D66">
        <w:t xml:space="preserve">: set of resource blocks located within the </w:t>
      </w:r>
      <w:r w:rsidRPr="004E5D66">
        <w:rPr>
          <w:i/>
        </w:rPr>
        <w:t>SAN channel bandwidth</w:t>
      </w:r>
      <w:r w:rsidRPr="004E5D66">
        <w:t xml:space="preserve"> which may be used for transmitting or receiving by the SAN.</w:t>
      </w:r>
    </w:p>
    <w:p w14:paraId="61ACC225" w14:textId="77777777" w:rsidR="00E336FE" w:rsidRPr="004E5D66" w:rsidRDefault="00E336FE" w:rsidP="00E336FE">
      <w:pPr>
        <w:rPr>
          <w:rFonts w:eastAsia="SimSun"/>
          <w:bCs/>
        </w:rPr>
      </w:pPr>
      <w:r w:rsidRPr="004E5D66">
        <w:rPr>
          <w:rFonts w:eastAsia="SimSun"/>
          <w:b/>
        </w:rPr>
        <w:t>SAN transponder bandwidth:</w:t>
      </w:r>
      <w:r w:rsidRPr="004E5D66">
        <w:rPr>
          <w:rFonts w:eastAsia="SimSun"/>
          <w:bCs/>
        </w:rPr>
        <w:t xml:space="preserve"> Total bandwidth of the carrier(s) in operation by one SAN transponder.</w:t>
      </w:r>
    </w:p>
    <w:p w14:paraId="3BA0E068" w14:textId="77777777" w:rsidR="00E336FE" w:rsidRPr="004E5D66" w:rsidRDefault="00E336FE" w:rsidP="00E336FE">
      <w:pPr>
        <w:pStyle w:val="NO"/>
        <w:ind w:hanging="567"/>
      </w:pPr>
      <w:r w:rsidRPr="004E5D66">
        <w:t xml:space="preserve">NOTE: When the SAN transponder operates one carrier only, the SAN transponder bandwidth is equal to the SAN channel bandwidth of this carrier. </w:t>
      </w:r>
    </w:p>
    <w:p w14:paraId="25CDBCE4" w14:textId="77777777" w:rsidR="00E336FE" w:rsidRPr="004E5D66" w:rsidRDefault="00E336FE" w:rsidP="00E336FE">
      <w:pPr>
        <w:rPr>
          <w:lang w:eastAsia="zh-CN"/>
        </w:rPr>
      </w:pPr>
      <w:r w:rsidRPr="004E5D66">
        <w:rPr>
          <w:b/>
          <w:lang w:eastAsia="zh-CN"/>
        </w:rPr>
        <w:t>SAN transponder:</w:t>
      </w:r>
      <w:r w:rsidRPr="004E5D66">
        <w:rPr>
          <w:lang w:eastAsia="zh-CN"/>
        </w:rPr>
        <w:t xml:space="preserve"> part of the SAN permitting to receive, channelize and transmit signals within an allocated bandwidth.</w:t>
      </w:r>
    </w:p>
    <w:p w14:paraId="29B2410C" w14:textId="57596B99" w:rsidR="00D62336" w:rsidRPr="004E5D66" w:rsidRDefault="00063062">
      <w:r w:rsidRPr="004E5D66">
        <w:rPr>
          <w:b/>
        </w:rPr>
        <w:t>SAN type 1-H:</w:t>
      </w:r>
      <w:r w:rsidRPr="004E5D66">
        <w:t xml:space="preserve"> </w:t>
      </w:r>
      <w:r w:rsidRPr="004E5D66">
        <w:tab/>
        <w:t xml:space="preserve">Satellite Access Node operating at FR1 with a requirement set consisting of conducted requirements defined at individual </w:t>
      </w:r>
      <w:r w:rsidRPr="004E5D66">
        <w:rPr>
          <w:i/>
        </w:rPr>
        <w:t>TAB connectors</w:t>
      </w:r>
      <w:r w:rsidRPr="004E5D66">
        <w:t xml:space="preserve"> and OTA requirements defined at RIB.</w:t>
      </w:r>
    </w:p>
    <w:p w14:paraId="3676429A" w14:textId="77777777" w:rsidR="00D62336" w:rsidRPr="004E5D66" w:rsidRDefault="00063062">
      <w:r w:rsidRPr="004E5D66">
        <w:rPr>
          <w:b/>
        </w:rPr>
        <w:t>SAN type 1-O:</w:t>
      </w:r>
      <w:r w:rsidRPr="004E5D66">
        <w:t xml:space="preserve"> </w:t>
      </w:r>
      <w:r w:rsidRPr="004E5D66">
        <w:tab/>
        <w:t>Satellite Access Node operating at FR1 with a requirement set consisting only of OTA requirements defined at the RIB.</w:t>
      </w:r>
    </w:p>
    <w:p w14:paraId="2BA1D7D0" w14:textId="3911E27A" w:rsidR="00DC391A" w:rsidRPr="004E5D66" w:rsidRDefault="00DC391A" w:rsidP="00DC391A">
      <w:pPr>
        <w:rPr>
          <w:rFonts w:eastAsia="SimSun"/>
        </w:rPr>
      </w:pPr>
      <w:r w:rsidRPr="004E5D66">
        <w:rPr>
          <w:rFonts w:eastAsia="SimSun"/>
          <w:b/>
        </w:rPr>
        <w:t xml:space="preserve">satellite: </w:t>
      </w:r>
      <w:r w:rsidRPr="004E5D66">
        <w:rPr>
          <w:rFonts w:eastAsia="SimSun"/>
        </w:rPr>
        <w:t xml:space="preserve">A space-borne vehicle embarking a </w:t>
      </w:r>
      <w:r w:rsidRPr="004E5D66">
        <w:rPr>
          <w:rFonts w:eastAsia="SimSun" w:hint="eastAsia"/>
          <w:lang w:eastAsia="zh-CN"/>
        </w:rPr>
        <w:t>transparent</w:t>
      </w:r>
      <w:r w:rsidRPr="004E5D66">
        <w:rPr>
          <w:rFonts w:eastAsia="SimSun"/>
        </w:rPr>
        <w:t xml:space="preserve"> payload or a regenerative payload telecommunication transmitter, placed into Low-Earth Orbit (LEO) or Geostationary Earth Orbit (GEO).</w:t>
      </w:r>
    </w:p>
    <w:p w14:paraId="7AE11409" w14:textId="63CD7EF2" w:rsidR="00DC391A" w:rsidRPr="004E5D66" w:rsidRDefault="00DC391A" w:rsidP="00DC391A">
      <w:pPr>
        <w:tabs>
          <w:tab w:val="left" w:pos="2448"/>
          <w:tab w:val="left" w:pos="9468"/>
        </w:tabs>
      </w:pPr>
      <w:r w:rsidRPr="004E5D66">
        <w:rPr>
          <w:b/>
          <w:bCs/>
        </w:rPr>
        <w:lastRenderedPageBreak/>
        <w:t>Satellite Access Node</w:t>
      </w:r>
      <w:r w:rsidRPr="004E5D66">
        <w:t xml:space="preserve">: </w:t>
      </w:r>
      <w:r w:rsidR="006B5EEA" w:rsidRPr="004E5D66">
        <w:t xml:space="preserve">node providing </w:t>
      </w:r>
      <w:r w:rsidR="006B5EEA" w:rsidRPr="004E5D66">
        <w:rPr>
          <w:lang w:eastAsia="zh-CN"/>
        </w:rPr>
        <w:t>E-UTRA</w:t>
      </w:r>
      <w:r w:rsidR="006B5EEA" w:rsidRPr="004E5D66">
        <w:t xml:space="preserve"> user plane and control plane protocol terminations towards NTN Satellite capable UE, and connected via the S1 interface to the EPC. It encompass a transparent NTN payload on board a NTN platform, a gateway and eNB functions, or a regenerative payload on board an NTN platform and a satellite gateway.</w:t>
      </w:r>
    </w:p>
    <w:p w14:paraId="28934B93" w14:textId="6DC534B1" w:rsidR="009A3ABD" w:rsidRPr="004E5D66" w:rsidRDefault="00DC391A" w:rsidP="00DC391A">
      <w:r w:rsidRPr="004E5D66">
        <w:rPr>
          <w:rFonts w:eastAsia="SimSun"/>
          <w:b/>
        </w:rPr>
        <w:t xml:space="preserve">satellite-gateway: </w:t>
      </w:r>
      <w:r w:rsidRPr="004E5D66">
        <w:rPr>
          <w:rFonts w:eastAsia="SimSun"/>
        </w:rPr>
        <w:t>An earth station or gateway is located at the surface of Earth and providing sufficient RF power and RF sensitivity for accessing to the satellite.</w:t>
      </w:r>
    </w:p>
    <w:p w14:paraId="1825A7CB" w14:textId="0450BDF0" w:rsidR="00D62336" w:rsidRPr="004E5D66" w:rsidRDefault="00063062">
      <w:r w:rsidRPr="004E5D66">
        <w:rPr>
          <w:b/>
          <w:bCs/>
          <w:lang w:eastAsia="zh-CN"/>
        </w:rPr>
        <w:t>sensitivity RoAoA:</w:t>
      </w:r>
      <w:r w:rsidRPr="004E5D66">
        <w:rPr>
          <w:bCs/>
          <w:lang w:eastAsia="zh-CN"/>
        </w:rPr>
        <w:t xml:space="preserve"> RoAoA within the </w:t>
      </w:r>
      <w:r w:rsidRPr="004E5D66">
        <w:rPr>
          <w:bCs/>
          <w:i/>
          <w:lang w:eastAsia="zh-CN"/>
        </w:rPr>
        <w:t>OTA sensitivity directions declaration</w:t>
      </w:r>
      <w:r w:rsidRPr="004E5D66">
        <w:rPr>
          <w:bCs/>
          <w:lang w:eastAsia="zh-CN"/>
        </w:rPr>
        <w:t xml:space="preserve">, within which the declared EIS(s) of an OSDD is intended to be achieved at any </w:t>
      </w:r>
      <w:r w:rsidRPr="004E5D66">
        <w:t>instance of time</w:t>
      </w:r>
      <w:r w:rsidRPr="004E5D66">
        <w:rPr>
          <w:bCs/>
          <w:lang w:eastAsia="zh-CN"/>
        </w:rPr>
        <w:t xml:space="preserve"> for a specific SAN direction setting.</w:t>
      </w:r>
    </w:p>
    <w:p w14:paraId="77A2E20C" w14:textId="77777777" w:rsidR="00D62336" w:rsidRPr="004E5D66" w:rsidRDefault="00063062">
      <w:r w:rsidRPr="004E5D66">
        <w:rPr>
          <w:b/>
        </w:rPr>
        <w:t>TAB connector:</w:t>
      </w:r>
      <w:r w:rsidRPr="004E5D66">
        <w:t xml:space="preserve"> </w:t>
      </w:r>
      <w:r w:rsidRPr="004E5D66">
        <w:rPr>
          <w:i/>
        </w:rPr>
        <w:t>transceiver array boundary</w:t>
      </w:r>
      <w:r w:rsidRPr="004E5D66">
        <w:t xml:space="preserve"> connector.</w:t>
      </w:r>
    </w:p>
    <w:p w14:paraId="3EC6D541" w14:textId="77777777" w:rsidR="00D62336" w:rsidRPr="004E5D66" w:rsidRDefault="00063062">
      <w:pPr>
        <w:rPr>
          <w:rFonts w:eastAsia="SimSun" w:cs="v5.0.0"/>
          <w:bCs/>
        </w:rPr>
      </w:pPr>
      <w:r w:rsidRPr="004E5D66">
        <w:rPr>
          <w:rFonts w:eastAsia="SimSun" w:cs="v5.0.0"/>
          <w:b/>
          <w:bCs/>
        </w:rPr>
        <w:t>total radiated power:</w:t>
      </w:r>
      <w:r w:rsidRPr="004E5D66">
        <w:rPr>
          <w:rFonts w:eastAsia="SimSun" w:cs="v5.0.0"/>
          <w:bCs/>
        </w:rPr>
        <w:t xml:space="preserve"> is the total power radiated by the antenna.</w:t>
      </w:r>
    </w:p>
    <w:p w14:paraId="6CEFF1DB" w14:textId="77777777" w:rsidR="00D62336" w:rsidRPr="004E5D66" w:rsidRDefault="00063062">
      <w:pPr>
        <w:pStyle w:val="NO"/>
        <w:rPr>
          <w:rFonts w:eastAsia="SimSun"/>
        </w:rPr>
      </w:pPr>
      <w:r w:rsidRPr="004E5D66">
        <w:rPr>
          <w:rFonts w:eastAsia="SimSun"/>
        </w:rPr>
        <w:t>NOTE:</w:t>
      </w:r>
      <w:r w:rsidRPr="004E5D66">
        <w:rPr>
          <w:rFonts w:eastAsia="SimSun"/>
        </w:rPr>
        <w:tab/>
        <w:t xml:space="preserve">The </w:t>
      </w:r>
      <w:r w:rsidRPr="004E5D66">
        <w:rPr>
          <w:rFonts w:eastAsia="SimSun"/>
          <w:i/>
        </w:rPr>
        <w:t>total radiated power</w:t>
      </w:r>
      <w:r w:rsidRPr="004E5D66">
        <w:rPr>
          <w:rFonts w:eastAsia="SimSun"/>
        </w:rPr>
        <w:t xml:space="preserve"> is the power radiating in all direction for two orthogonal polarizations.  </w:t>
      </w:r>
      <w:r w:rsidRPr="004E5D66">
        <w:rPr>
          <w:rFonts w:eastAsia="SimSun"/>
          <w:i/>
        </w:rPr>
        <w:t>Total radiated power</w:t>
      </w:r>
      <w:r w:rsidRPr="004E5D66">
        <w:rPr>
          <w:rFonts w:eastAsia="SimSun"/>
        </w:rPr>
        <w:t xml:space="preserve"> is defined in both the near-field region and the far-field region.</w:t>
      </w:r>
    </w:p>
    <w:p w14:paraId="4C1E5731" w14:textId="77777777" w:rsidR="00D62336" w:rsidRPr="004E5D66" w:rsidRDefault="00063062">
      <w:pPr>
        <w:rPr>
          <w:lang w:eastAsia="zh-CN"/>
        </w:rPr>
      </w:pPr>
      <w:r w:rsidRPr="004E5D66">
        <w:rPr>
          <w:b/>
        </w:rPr>
        <w:t>transceiver array boundary:</w:t>
      </w:r>
      <w:r w:rsidRPr="004E5D66">
        <w:t xml:space="preserve"> </w:t>
      </w:r>
      <w:r w:rsidRPr="004E5D66">
        <w:rPr>
          <w:lang w:eastAsia="zh-CN"/>
        </w:rPr>
        <w:t>conducted interface between the transceiver unit array and the composite antenna.</w:t>
      </w:r>
    </w:p>
    <w:p w14:paraId="4303DDB9" w14:textId="77777777" w:rsidR="00D62336" w:rsidRPr="004E5D66" w:rsidRDefault="00063062">
      <w:pPr>
        <w:rPr>
          <w:lang w:eastAsia="zh-CN"/>
        </w:rPr>
      </w:pPr>
      <w:r w:rsidRPr="004E5D66">
        <w:rPr>
          <w:b/>
        </w:rPr>
        <w:t>transmission bandwidth</w:t>
      </w:r>
      <w:r w:rsidRPr="004E5D66">
        <w:rPr>
          <w:b/>
          <w:lang w:val="en-US" w:eastAsia="zh-CN"/>
        </w:rPr>
        <w:t xml:space="preserve">: </w:t>
      </w:r>
      <w:r w:rsidRPr="004E5D66">
        <w:rPr>
          <w:lang w:eastAsia="zh-CN"/>
        </w:rPr>
        <w:t>RF Bandwidth of an instantaneous transmission from a satellite UE or SAN, measured in resource block units.</w:t>
      </w:r>
    </w:p>
    <w:p w14:paraId="4182928B" w14:textId="77777777" w:rsidR="00AD1CB1" w:rsidRPr="004E5D66" w:rsidRDefault="00AD1CB1" w:rsidP="00AD1CB1">
      <w:pPr>
        <w:jc w:val="both"/>
        <w:rPr>
          <w:lang w:eastAsia="zh-CN"/>
        </w:rPr>
      </w:pPr>
      <w:r w:rsidRPr="004E5D66">
        <w:rPr>
          <w:b/>
        </w:rPr>
        <w:t xml:space="preserve">Transmitter ON period: </w:t>
      </w:r>
      <w:r w:rsidRPr="004E5D66">
        <w:rPr>
          <w:lang w:eastAsia="zh-CN"/>
        </w:rPr>
        <w:t>time period during which the SAN transmitter is allowed to transmit data and/or reference symbols.</w:t>
      </w:r>
    </w:p>
    <w:p w14:paraId="493CAC0C" w14:textId="77777777" w:rsidR="00AD1CB1" w:rsidRPr="004E5D66" w:rsidRDefault="00AD1CB1" w:rsidP="00AD1CB1">
      <w:pPr>
        <w:jc w:val="both"/>
      </w:pPr>
      <w:r w:rsidRPr="004E5D66">
        <w:rPr>
          <w:b/>
        </w:rPr>
        <w:t xml:space="preserve">Transmitter OFF period: </w:t>
      </w:r>
      <w:r w:rsidRPr="004E5D66">
        <w:rPr>
          <w:lang w:eastAsia="zh-CN"/>
        </w:rPr>
        <w:t>time period during which the SAN transmitter is not allowed to transmit.</w:t>
      </w:r>
    </w:p>
    <w:p w14:paraId="1C5BAD65" w14:textId="37A12220" w:rsidR="00AD1CB1" w:rsidRPr="004E5D66" w:rsidRDefault="00AD1CB1" w:rsidP="00AD1CB1">
      <w:pPr>
        <w:rPr>
          <w:lang w:eastAsia="zh-CN"/>
        </w:rPr>
      </w:pPr>
      <w:r w:rsidRPr="004E5D66">
        <w:rPr>
          <w:b/>
        </w:rPr>
        <w:t xml:space="preserve">Transmitter transient period: </w:t>
      </w:r>
      <w:r w:rsidRPr="004E5D66">
        <w:rPr>
          <w:lang w:eastAsia="zh-CN"/>
        </w:rPr>
        <w:t>time period during which the transmitter is changing from the OFF period to the ON period or vice versa.</w:t>
      </w:r>
    </w:p>
    <w:p w14:paraId="065DE3C4" w14:textId="77777777" w:rsidR="00D62336" w:rsidRPr="004E5D66" w:rsidRDefault="00063062">
      <w:pPr>
        <w:pStyle w:val="Heading2"/>
      </w:pPr>
      <w:bookmarkStart w:id="106" w:name="_Toc26704"/>
      <w:bookmarkStart w:id="107" w:name="_Toc121932934"/>
      <w:bookmarkStart w:id="108" w:name="_Toc121908648"/>
      <w:bookmarkStart w:id="109" w:name="_Toc124186443"/>
      <w:bookmarkStart w:id="110" w:name="_Toc137240591"/>
      <w:bookmarkStart w:id="111" w:name="_Toc137244688"/>
      <w:bookmarkStart w:id="112" w:name="_Toc138893902"/>
      <w:bookmarkStart w:id="113" w:name="_Toc138894134"/>
      <w:bookmarkStart w:id="114" w:name="_Toc145036527"/>
      <w:bookmarkStart w:id="115" w:name="_Toc153188819"/>
      <w:bookmarkStart w:id="116" w:name="_Toc155672102"/>
      <w:bookmarkStart w:id="117" w:name="_Toc161927745"/>
      <w:bookmarkStart w:id="118" w:name="_Toc163213242"/>
      <w:bookmarkStart w:id="119" w:name="_Toc169794643"/>
      <w:bookmarkStart w:id="120" w:name="_Toc171510271"/>
      <w:bookmarkStart w:id="121" w:name="_Toc233969740"/>
      <w:r w:rsidRPr="004E5D66">
        <w:t>3.2</w:t>
      </w:r>
      <w:r w:rsidRPr="004E5D66">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AF79CB6" w14:textId="77777777" w:rsidR="00D62336" w:rsidRPr="004E5D66" w:rsidRDefault="00063062">
      <w:pPr>
        <w:keepNext/>
      </w:pPr>
      <w:r w:rsidRPr="004E5D66">
        <w:t>For the purposes of the present document, the following symbols apply:</w:t>
      </w:r>
    </w:p>
    <w:p w14:paraId="6843C908" w14:textId="77777777" w:rsidR="00D62336" w:rsidRPr="004E5D66" w:rsidRDefault="00063062">
      <w:pPr>
        <w:pStyle w:val="EW"/>
        <w:rPr>
          <w:rFonts w:cs="v5.0.0"/>
          <w:lang w:eastAsia="zh-CN"/>
        </w:rPr>
      </w:pPr>
      <w:r w:rsidRPr="004E5D66">
        <w:rPr>
          <w:rFonts w:ascii="Symbol" w:hAnsi="Symbol" w:cs="v5.0.0"/>
        </w:rPr>
        <w:t></w:t>
      </w:r>
      <w:r w:rsidRPr="004E5D66">
        <w:rPr>
          <w:rFonts w:cs="v5.0.0"/>
        </w:rPr>
        <w:tab/>
        <w:t>Percentage of the mean transmitted power emitted outside the occupied bandwidth on the assigned channel.</w:t>
      </w:r>
    </w:p>
    <w:p w14:paraId="0B842CB9" w14:textId="77777777" w:rsidR="00D62336" w:rsidRPr="004E5D66" w:rsidRDefault="00063062">
      <w:pPr>
        <w:pStyle w:val="EW"/>
      </w:pPr>
      <w:r w:rsidRPr="004E5D66">
        <w:t>BeW</w:t>
      </w:r>
      <w:r w:rsidRPr="004E5D66">
        <w:rPr>
          <w:vertAlign w:val="subscript"/>
        </w:rPr>
        <w:t>θ,REFSENS</w:t>
      </w:r>
      <w:r w:rsidRPr="004E5D66">
        <w:tab/>
        <w:t xml:space="preserve">Beamwidth equivalent to the </w:t>
      </w:r>
      <w:r w:rsidRPr="004E5D66">
        <w:rPr>
          <w:i/>
        </w:rPr>
        <w:t>OTA REFSENS RoAoA</w:t>
      </w:r>
      <w:r w:rsidRPr="004E5D66">
        <w:t xml:space="preserve"> in the θ-axis in degrees. Applicable for FR1 only.</w:t>
      </w:r>
    </w:p>
    <w:p w14:paraId="68B46F80" w14:textId="77777777" w:rsidR="00D62336" w:rsidRPr="004E5D66" w:rsidRDefault="00063062">
      <w:pPr>
        <w:pStyle w:val="EW"/>
      </w:pPr>
      <w:r w:rsidRPr="004E5D66">
        <w:t>BeW</w:t>
      </w:r>
      <w:r w:rsidRPr="004E5D66">
        <w:rPr>
          <w:vertAlign w:val="subscript"/>
        </w:rPr>
        <w:t>φ,REFSENS</w:t>
      </w:r>
      <w:r w:rsidRPr="004E5D66">
        <w:tab/>
        <w:t xml:space="preserve">Beamwidth equivalent to the </w:t>
      </w:r>
      <w:r w:rsidRPr="004E5D66">
        <w:rPr>
          <w:i/>
        </w:rPr>
        <w:t>OTA REFSENS RoAoA</w:t>
      </w:r>
      <w:r w:rsidRPr="004E5D66">
        <w:t xml:space="preserve"> in the φ-axis in degrees. Applicable for FR1 only.</w:t>
      </w:r>
    </w:p>
    <w:p w14:paraId="6D26677A" w14:textId="126FAC4D" w:rsidR="00D62336" w:rsidRPr="004E5D66" w:rsidRDefault="009A3ABD">
      <w:pPr>
        <w:pStyle w:val="EW"/>
      </w:pPr>
      <w:r w:rsidRPr="004E5D66">
        <w:t>BW</w:t>
      </w:r>
      <w:r w:rsidRPr="004E5D66">
        <w:rPr>
          <w:vertAlign w:val="subscript"/>
        </w:rPr>
        <w:t>Channel</w:t>
      </w:r>
      <w:r w:rsidRPr="004E5D66">
        <w:tab/>
      </w:r>
      <w:r w:rsidRPr="004E5D66">
        <w:rPr>
          <w:i/>
        </w:rPr>
        <w:t>SAN channel bandwidth.</w:t>
      </w:r>
    </w:p>
    <w:p w14:paraId="755C9553" w14:textId="77777777" w:rsidR="00D62336" w:rsidRPr="004E5D66" w:rsidRDefault="00063062">
      <w:pPr>
        <w:pStyle w:val="EW"/>
      </w:pPr>
      <w:r w:rsidRPr="004E5D66">
        <w:t>BW</w:t>
      </w:r>
      <w:r w:rsidRPr="004E5D66">
        <w:rPr>
          <w:vertAlign w:val="subscript"/>
        </w:rPr>
        <w:t>Config</w:t>
      </w:r>
      <w:r w:rsidRPr="004E5D66">
        <w:tab/>
      </w:r>
      <w:r w:rsidRPr="004E5D66">
        <w:rPr>
          <w:i/>
        </w:rPr>
        <w:t>Transmission bandwidth configuration</w:t>
      </w:r>
      <w:r w:rsidRPr="004E5D66">
        <w:t>, where BW</w:t>
      </w:r>
      <w:r w:rsidRPr="004E5D66">
        <w:rPr>
          <w:vertAlign w:val="subscript"/>
        </w:rPr>
        <w:t>Config</w:t>
      </w:r>
      <w:r w:rsidRPr="004E5D66">
        <w:t xml:space="preserve"> = </w:t>
      </w:r>
      <w:r w:rsidRPr="004E5D66">
        <w:rPr>
          <w:rFonts w:hint="eastAsia"/>
          <w:i/>
          <w:iCs/>
          <w:lang w:eastAsia="zh-CN"/>
        </w:rPr>
        <w:t>E-UTRA</w:t>
      </w:r>
      <w:r w:rsidRPr="004E5D66">
        <w:rPr>
          <w:vertAlign w:val="subscript"/>
        </w:rPr>
        <w:t>B</w:t>
      </w:r>
      <w:r w:rsidRPr="004E5D66">
        <w:t xml:space="preserve"> x SCS x 12.</w:t>
      </w:r>
    </w:p>
    <w:p w14:paraId="6248BD38" w14:textId="15EF8404" w:rsidR="00D62336" w:rsidRPr="004E5D66" w:rsidRDefault="00E336FE">
      <w:pPr>
        <w:pStyle w:val="EW"/>
      </w:pPr>
      <w:r w:rsidRPr="004E5D66">
        <w:rPr>
          <w:lang w:val="en-US" w:eastAsia="ja-JP"/>
        </w:rPr>
        <w:t>BW</w:t>
      </w:r>
      <w:r w:rsidRPr="004E5D66">
        <w:rPr>
          <w:vertAlign w:val="subscript"/>
          <w:lang w:val="en-US" w:eastAsia="ja-JP"/>
        </w:rPr>
        <w:t>SAN</w:t>
      </w:r>
      <w:r w:rsidRPr="004E5D66">
        <w:rPr>
          <w:vertAlign w:val="subscript"/>
          <w:lang w:val="en-US" w:eastAsia="ja-JP"/>
        </w:rPr>
        <w:tab/>
      </w:r>
      <w:r w:rsidRPr="004E5D66">
        <w:rPr>
          <w:lang w:val="en-US" w:eastAsia="ja-JP"/>
        </w:rPr>
        <w:t xml:space="preserve">The </w:t>
      </w:r>
      <w:r w:rsidRPr="004E5D66">
        <w:rPr>
          <w:i/>
          <w:iCs/>
          <w:lang w:val="en-US" w:eastAsia="ja-JP"/>
        </w:rPr>
        <w:t>SAN transponder bandwidth</w:t>
      </w:r>
      <w:r w:rsidR="00063062" w:rsidRPr="004E5D66">
        <w:rPr>
          <w:rFonts w:cs="v5.0.0"/>
        </w:rPr>
        <w:sym w:font="Symbol" w:char="F044"/>
      </w:r>
      <w:r w:rsidR="00063062" w:rsidRPr="004E5D66">
        <w:rPr>
          <w:rFonts w:cs="v5.0.0"/>
        </w:rPr>
        <w:t>f</w:t>
      </w:r>
      <w:r w:rsidR="00063062" w:rsidRPr="004E5D66">
        <w:tab/>
        <w:t xml:space="preserve">Separation between the </w:t>
      </w:r>
      <w:r w:rsidR="00063062" w:rsidRPr="004E5D66">
        <w:rPr>
          <w:i/>
        </w:rPr>
        <w:t>channel edge</w:t>
      </w:r>
      <w:r w:rsidR="00063062" w:rsidRPr="004E5D66">
        <w:t xml:space="preserve"> frequency and the nominal -3 dB point of the measuring filter closest to the carrier frequency.</w:t>
      </w:r>
    </w:p>
    <w:p w14:paraId="1B900B73" w14:textId="77777777" w:rsidR="00D62336" w:rsidRPr="004E5D66" w:rsidRDefault="00063062">
      <w:pPr>
        <w:pStyle w:val="EW"/>
      </w:pPr>
      <w:r w:rsidRPr="004E5D66">
        <w:rPr>
          <w:rFonts w:cs="v5.0.0"/>
        </w:rPr>
        <w:sym w:font="Symbol" w:char="F044"/>
      </w:r>
      <w:r w:rsidRPr="004E5D66">
        <w:rPr>
          <w:rFonts w:cs="v5.0.0"/>
        </w:rPr>
        <w:t>f</w:t>
      </w:r>
      <w:r w:rsidRPr="004E5D66">
        <w:rPr>
          <w:rFonts w:cs="v5.0.0"/>
          <w:vertAlign w:val="subscript"/>
        </w:rPr>
        <w:t>max</w:t>
      </w:r>
      <w:r w:rsidRPr="004E5D66">
        <w:rPr>
          <w:rFonts w:cs="v5.0.0"/>
        </w:rPr>
        <w:tab/>
        <w:t>f_offset</w:t>
      </w:r>
      <w:r w:rsidRPr="004E5D66">
        <w:rPr>
          <w:rFonts w:cs="v5.0.0"/>
          <w:vertAlign w:val="subscript"/>
        </w:rPr>
        <w:t>max</w:t>
      </w:r>
      <w:r w:rsidRPr="004E5D66">
        <w:rPr>
          <w:rFonts w:cs="v5.0.0"/>
        </w:rPr>
        <w:t xml:space="preserve"> minus half of the bandwidth of the measuring filter.</w:t>
      </w:r>
    </w:p>
    <w:p w14:paraId="1BAFF6DC" w14:textId="77777777" w:rsidR="00D62336" w:rsidRPr="004E5D66" w:rsidRDefault="00063062">
      <w:pPr>
        <w:pStyle w:val="EW"/>
      </w:pPr>
      <w:r w:rsidRPr="004E5D66">
        <w:t>Δf</w:t>
      </w:r>
      <w:r w:rsidRPr="004E5D66">
        <w:rPr>
          <w:vertAlign w:val="subscript"/>
        </w:rPr>
        <w:t>OOB</w:t>
      </w:r>
      <w:r w:rsidRPr="004E5D66">
        <w:rPr>
          <w:vertAlign w:val="subscript"/>
        </w:rPr>
        <w:tab/>
      </w:r>
      <w:r w:rsidRPr="004E5D66">
        <w:t xml:space="preserve">Maximum offset of the </w:t>
      </w:r>
      <w:r w:rsidRPr="004E5D66">
        <w:rPr>
          <w:rFonts w:cs="v5.0.0"/>
        </w:rPr>
        <w:t xml:space="preserve">out-of-band </w:t>
      </w:r>
      <w:r w:rsidRPr="004E5D66">
        <w:t xml:space="preserve">boundary from the uplink </w:t>
      </w:r>
      <w:r w:rsidRPr="004E5D66">
        <w:rPr>
          <w:i/>
        </w:rPr>
        <w:t>operating band</w:t>
      </w:r>
      <w:r w:rsidRPr="004E5D66">
        <w:t xml:space="preserve"> edge.</w:t>
      </w:r>
    </w:p>
    <w:p w14:paraId="489E19A9" w14:textId="77777777" w:rsidR="00D62336" w:rsidRPr="004E5D66" w:rsidRDefault="00063062">
      <w:pPr>
        <w:pStyle w:val="EW"/>
      </w:pPr>
      <w:r w:rsidRPr="004E5D66">
        <w:t>Δ</w:t>
      </w:r>
      <w:r w:rsidRPr="004E5D66">
        <w:rPr>
          <w:vertAlign w:val="subscript"/>
        </w:rPr>
        <w:t>minSENS</w:t>
      </w:r>
      <w:r w:rsidRPr="004E5D66">
        <w:tab/>
        <w:t>Difference between conducted reference sensitivity and minSENS.</w:t>
      </w:r>
    </w:p>
    <w:p w14:paraId="744B314C" w14:textId="77777777" w:rsidR="00D62336" w:rsidRPr="004E5D66" w:rsidRDefault="00063062">
      <w:pPr>
        <w:pStyle w:val="EW"/>
      </w:pPr>
      <w:r w:rsidRPr="004E5D66">
        <w:t>Δ</w:t>
      </w:r>
      <w:r w:rsidRPr="004E5D66">
        <w:rPr>
          <w:vertAlign w:val="subscript"/>
        </w:rPr>
        <w:t>OTAREFSENS</w:t>
      </w:r>
      <w:r w:rsidRPr="004E5D66">
        <w:tab/>
        <w:t>Difference between conducted reference sensitivity and OTA REFSENS.</w:t>
      </w:r>
    </w:p>
    <w:p w14:paraId="03AF26B3" w14:textId="77777777" w:rsidR="00D62336" w:rsidRPr="004E5D66" w:rsidRDefault="00063062">
      <w:pPr>
        <w:pStyle w:val="EW"/>
      </w:pPr>
      <w:r w:rsidRPr="004E5D66">
        <w:t>EIS</w:t>
      </w:r>
      <w:r w:rsidRPr="004E5D66">
        <w:rPr>
          <w:vertAlign w:val="subscript"/>
        </w:rPr>
        <w:t>minSENS</w:t>
      </w:r>
      <w:r w:rsidRPr="004E5D66">
        <w:rPr>
          <w:vertAlign w:val="subscript"/>
        </w:rPr>
        <w:tab/>
      </w:r>
      <w:r w:rsidRPr="004E5D66">
        <w:t xml:space="preserve">The EIS declared for the </w:t>
      </w:r>
      <w:r w:rsidRPr="004E5D66">
        <w:rPr>
          <w:i/>
        </w:rPr>
        <w:t>minSENS RoAoA.</w:t>
      </w:r>
    </w:p>
    <w:p w14:paraId="716C5EB1" w14:textId="77777777" w:rsidR="00D62336" w:rsidRPr="004E5D66" w:rsidRDefault="00063062">
      <w:pPr>
        <w:pStyle w:val="EW"/>
        <w:rPr>
          <w:lang w:val="nl-NL"/>
        </w:rPr>
      </w:pPr>
      <w:r w:rsidRPr="004E5D66">
        <w:rPr>
          <w:lang w:val="nl-NL"/>
        </w:rPr>
        <w:t>EIS</w:t>
      </w:r>
      <w:r w:rsidRPr="004E5D66">
        <w:rPr>
          <w:vertAlign w:val="subscript"/>
          <w:lang w:val="nl-NL"/>
        </w:rPr>
        <w:t>REFSENS</w:t>
      </w:r>
      <w:r w:rsidRPr="004E5D66">
        <w:rPr>
          <w:vertAlign w:val="subscript"/>
          <w:lang w:val="nl-NL"/>
        </w:rPr>
        <w:tab/>
      </w:r>
      <w:r w:rsidRPr="004E5D66">
        <w:rPr>
          <w:lang w:val="nl-NL"/>
        </w:rPr>
        <w:t>OTA REFSENS EIS value.</w:t>
      </w:r>
    </w:p>
    <w:p w14:paraId="657998F2" w14:textId="77777777" w:rsidR="00D62336" w:rsidRPr="004E5D66" w:rsidRDefault="00063062">
      <w:pPr>
        <w:pStyle w:val="EW"/>
      </w:pPr>
      <w:r w:rsidRPr="004E5D66">
        <w:t>F</w:t>
      </w:r>
      <w:r w:rsidRPr="004E5D66">
        <w:rPr>
          <w:vertAlign w:val="subscript"/>
        </w:rPr>
        <w:t>C</w:t>
      </w:r>
      <w:r w:rsidRPr="004E5D66">
        <w:rPr>
          <w:vertAlign w:val="subscript"/>
        </w:rPr>
        <w:tab/>
      </w:r>
      <w:r w:rsidRPr="004E5D66">
        <w:rPr>
          <w:i/>
          <w:iCs/>
          <w:lang w:val="en-US"/>
        </w:rPr>
        <w:t xml:space="preserve">RF reference frequency </w:t>
      </w:r>
      <w:r w:rsidRPr="004E5D66">
        <w:rPr>
          <w:lang w:val="en-US"/>
        </w:rPr>
        <w:t>on the channel raster</w:t>
      </w:r>
      <w:r w:rsidRPr="004E5D66">
        <w:rPr>
          <w:lang w:val="en-US" w:eastAsia="zh-CN"/>
        </w:rPr>
        <w:t>,</w:t>
      </w:r>
      <w:r w:rsidRPr="004E5D66">
        <w:rPr>
          <w:lang w:val="en-US"/>
        </w:rPr>
        <w:t xml:space="preserve"> given in table 5.4.</w:t>
      </w:r>
    </w:p>
    <w:p w14:paraId="04ED6471" w14:textId="77777777" w:rsidR="00D62336" w:rsidRPr="004E5D66" w:rsidRDefault="00063062">
      <w:pPr>
        <w:pStyle w:val="EW"/>
      </w:pPr>
      <w:r w:rsidRPr="004E5D66">
        <w:t>F</w:t>
      </w:r>
      <w:r w:rsidRPr="004E5D66">
        <w:rPr>
          <w:vertAlign w:val="subscript"/>
        </w:rPr>
        <w:t>C,low</w:t>
      </w:r>
      <w:r w:rsidRPr="004E5D66">
        <w:tab/>
        <w:t xml:space="preserve">The </w:t>
      </w:r>
      <w:r w:rsidRPr="004E5D66">
        <w:rPr>
          <w:rFonts w:eastAsia="SimSun"/>
          <w:lang w:val="en-US" w:eastAsia="zh-CN"/>
        </w:rPr>
        <w:t xml:space="preserve">Fc </w:t>
      </w:r>
      <w:r w:rsidRPr="004E5D66">
        <w:t xml:space="preserve">of the </w:t>
      </w:r>
      <w:r w:rsidRPr="004E5D66">
        <w:rPr>
          <w:i/>
        </w:rPr>
        <w:t>lowest carrier</w:t>
      </w:r>
      <w:r w:rsidRPr="004E5D66">
        <w:t>, expressed in MHz.</w:t>
      </w:r>
    </w:p>
    <w:p w14:paraId="22330570" w14:textId="77777777" w:rsidR="00D62336" w:rsidRPr="004E5D66" w:rsidRDefault="00063062">
      <w:pPr>
        <w:pStyle w:val="EW"/>
      </w:pPr>
      <w:r w:rsidRPr="004E5D66">
        <w:t>F</w:t>
      </w:r>
      <w:r w:rsidRPr="004E5D66">
        <w:rPr>
          <w:vertAlign w:val="subscript"/>
        </w:rPr>
        <w:t>C,high</w:t>
      </w:r>
      <w:r w:rsidRPr="004E5D66">
        <w:tab/>
        <w:t>The</w:t>
      </w:r>
      <w:r w:rsidRPr="004E5D66">
        <w:rPr>
          <w:rFonts w:eastAsia="SimSun"/>
          <w:lang w:val="en-US" w:eastAsia="zh-CN"/>
        </w:rPr>
        <w:t xml:space="preserve"> Fc</w:t>
      </w:r>
      <w:r w:rsidRPr="004E5D66">
        <w:t xml:space="preserve"> of the </w:t>
      </w:r>
      <w:r w:rsidRPr="004E5D66">
        <w:rPr>
          <w:i/>
        </w:rPr>
        <w:t>highest carrier</w:t>
      </w:r>
      <w:r w:rsidRPr="004E5D66">
        <w:t>, expressed in MHz.</w:t>
      </w:r>
    </w:p>
    <w:p w14:paraId="1A6470FB" w14:textId="77777777" w:rsidR="00D62336" w:rsidRPr="004E5D66" w:rsidRDefault="00063062">
      <w:pPr>
        <w:pStyle w:val="EW"/>
      </w:pPr>
      <w:r w:rsidRPr="004E5D66">
        <w:t>F</w:t>
      </w:r>
      <w:r w:rsidRPr="004E5D66">
        <w:rPr>
          <w:vertAlign w:val="subscript"/>
        </w:rPr>
        <w:t>DL,low</w:t>
      </w:r>
      <w:r w:rsidRPr="004E5D66">
        <w:rPr>
          <w:vertAlign w:val="subscript"/>
        </w:rPr>
        <w:tab/>
      </w:r>
      <w:r w:rsidRPr="004E5D66">
        <w:t xml:space="preserve">The lowest frequency of the downlink </w:t>
      </w:r>
      <w:r w:rsidRPr="004E5D66">
        <w:rPr>
          <w:i/>
        </w:rPr>
        <w:t>operating band.</w:t>
      </w:r>
    </w:p>
    <w:p w14:paraId="1A4F181D" w14:textId="77777777" w:rsidR="00D62336" w:rsidRPr="004E5D66" w:rsidRDefault="00063062">
      <w:pPr>
        <w:pStyle w:val="EW"/>
      </w:pPr>
      <w:r w:rsidRPr="004E5D66">
        <w:t>F</w:t>
      </w:r>
      <w:r w:rsidRPr="004E5D66">
        <w:rPr>
          <w:vertAlign w:val="subscript"/>
        </w:rPr>
        <w:t>DL,high</w:t>
      </w:r>
      <w:r w:rsidRPr="004E5D66">
        <w:rPr>
          <w:vertAlign w:val="subscript"/>
        </w:rPr>
        <w:tab/>
      </w:r>
      <w:r w:rsidRPr="004E5D66">
        <w:t xml:space="preserve">The highest frequency of the downlink </w:t>
      </w:r>
      <w:r w:rsidRPr="004E5D66">
        <w:rPr>
          <w:i/>
        </w:rPr>
        <w:t>operating band.</w:t>
      </w:r>
    </w:p>
    <w:p w14:paraId="675CDC96" w14:textId="77777777" w:rsidR="00D62336" w:rsidRPr="004E5D66" w:rsidRDefault="00063062">
      <w:pPr>
        <w:pStyle w:val="EW"/>
      </w:pPr>
      <w:r w:rsidRPr="004E5D66">
        <w:t>F</w:t>
      </w:r>
      <w:r w:rsidRPr="004E5D66">
        <w:rPr>
          <w:vertAlign w:val="subscript"/>
        </w:rPr>
        <w:t>filter</w:t>
      </w:r>
      <w:r w:rsidRPr="004E5D66">
        <w:tab/>
        <w:t>Filter centre frequency.</w:t>
      </w:r>
    </w:p>
    <w:p w14:paraId="70874E57" w14:textId="77777777" w:rsidR="00D62336" w:rsidRPr="004E5D66" w:rsidRDefault="00063062">
      <w:pPr>
        <w:pStyle w:val="EW"/>
      </w:pPr>
      <w:r w:rsidRPr="004E5D66">
        <w:t>F</w:t>
      </w:r>
      <w:r w:rsidRPr="004E5D66">
        <w:rPr>
          <w:vertAlign w:val="subscript"/>
        </w:rPr>
        <w:t>offset</w:t>
      </w:r>
      <w:r w:rsidRPr="004E5D66">
        <w:rPr>
          <w:rFonts w:eastAsia="SimSun"/>
          <w:vertAlign w:val="subscript"/>
          <w:lang w:val="en-US" w:eastAsia="zh-CN"/>
        </w:rPr>
        <w:t>,high</w:t>
      </w:r>
      <w:r w:rsidRPr="004E5D66">
        <w:tab/>
        <w:t>Frequency offset from F</w:t>
      </w:r>
      <w:r w:rsidRPr="004E5D66">
        <w:rPr>
          <w:vertAlign w:val="subscript"/>
        </w:rPr>
        <w:t>C</w:t>
      </w:r>
      <w:r w:rsidRPr="004E5D66">
        <w:rPr>
          <w:rFonts w:eastAsia="SimSun"/>
          <w:vertAlign w:val="subscript"/>
        </w:rPr>
        <w:t>,high</w:t>
      </w:r>
      <w:r w:rsidRPr="004E5D66">
        <w:t xml:space="preserve"> to the upper </w:t>
      </w:r>
      <w:r w:rsidRPr="004E5D66">
        <w:rPr>
          <w:i/>
          <w:iCs/>
        </w:rPr>
        <w:t>SAN RF Bandwidth edge.</w:t>
      </w:r>
    </w:p>
    <w:p w14:paraId="11D5565F" w14:textId="77777777" w:rsidR="00D62336" w:rsidRPr="004E5D66" w:rsidRDefault="00063062">
      <w:pPr>
        <w:pStyle w:val="EW"/>
      </w:pPr>
      <w:r w:rsidRPr="004E5D66">
        <w:t>F</w:t>
      </w:r>
      <w:r w:rsidRPr="004E5D66">
        <w:rPr>
          <w:vertAlign w:val="subscript"/>
        </w:rPr>
        <w:t>offset</w:t>
      </w:r>
      <w:r w:rsidRPr="004E5D66">
        <w:rPr>
          <w:rFonts w:eastAsia="SimSun"/>
          <w:vertAlign w:val="subscript"/>
          <w:lang w:val="en-US" w:eastAsia="zh-CN"/>
        </w:rPr>
        <w:t>,low</w:t>
      </w:r>
      <w:r w:rsidRPr="004E5D66">
        <w:tab/>
        <w:t>Frequency offset from F</w:t>
      </w:r>
      <w:r w:rsidRPr="004E5D66">
        <w:rPr>
          <w:vertAlign w:val="subscript"/>
        </w:rPr>
        <w:t>C</w:t>
      </w:r>
      <w:r w:rsidRPr="004E5D66">
        <w:rPr>
          <w:rFonts w:eastAsia="SimSun"/>
          <w:vertAlign w:val="subscript"/>
        </w:rPr>
        <w:t>,low</w:t>
      </w:r>
      <w:r w:rsidRPr="004E5D66">
        <w:t xml:space="preserve"> to the lower </w:t>
      </w:r>
      <w:r w:rsidRPr="004E5D66">
        <w:rPr>
          <w:i/>
          <w:iCs/>
        </w:rPr>
        <w:t>SAN RF Bandwidth edge.</w:t>
      </w:r>
    </w:p>
    <w:p w14:paraId="405F2A3E" w14:textId="260588D1" w:rsidR="00D62336" w:rsidRPr="004E5D66" w:rsidRDefault="00063062">
      <w:pPr>
        <w:pStyle w:val="EW"/>
        <w:rPr>
          <w:rFonts w:cs="v5.0.0"/>
        </w:rPr>
      </w:pPr>
      <w:r w:rsidRPr="004E5D66">
        <w:rPr>
          <w:rFonts w:cs="v5.0.0"/>
        </w:rPr>
        <w:t>f_offset</w:t>
      </w:r>
      <w:r w:rsidRPr="004E5D66">
        <w:rPr>
          <w:rFonts w:cs="v5.0.0"/>
        </w:rPr>
        <w:tab/>
        <w:t xml:space="preserve">Separation between the </w:t>
      </w:r>
      <w:r w:rsidRPr="004E5D66">
        <w:rPr>
          <w:rFonts w:cs="v5.0.0"/>
          <w:i/>
        </w:rPr>
        <w:t>channel edge</w:t>
      </w:r>
      <w:r w:rsidRPr="004E5D66">
        <w:rPr>
          <w:rFonts w:cs="v5.0.0"/>
        </w:rPr>
        <w:t xml:space="preserve"> frequency and the centre of the measuring.</w:t>
      </w:r>
    </w:p>
    <w:p w14:paraId="5C85C2FC" w14:textId="77777777" w:rsidR="00D62336" w:rsidRPr="004E5D66" w:rsidRDefault="00063062">
      <w:pPr>
        <w:pStyle w:val="EW"/>
        <w:rPr>
          <w:rFonts w:cs="Arial"/>
          <w:lang w:eastAsia="zh-CN"/>
        </w:rPr>
      </w:pPr>
      <w:r w:rsidRPr="004E5D66">
        <w:t>F</w:t>
      </w:r>
      <w:r w:rsidRPr="004E5D66">
        <w:rPr>
          <w:vertAlign w:val="subscript"/>
        </w:rPr>
        <w:t>UL,low</w:t>
      </w:r>
      <w:r w:rsidRPr="004E5D66">
        <w:rPr>
          <w:vertAlign w:val="subscript"/>
        </w:rPr>
        <w:tab/>
      </w:r>
      <w:r w:rsidRPr="004E5D66">
        <w:t xml:space="preserve">The lowest frequency of the uplink </w:t>
      </w:r>
      <w:r w:rsidRPr="004E5D66">
        <w:rPr>
          <w:i/>
        </w:rPr>
        <w:t>operating band.</w:t>
      </w:r>
    </w:p>
    <w:p w14:paraId="12961F68" w14:textId="77777777" w:rsidR="00D62336" w:rsidRPr="004E5D66" w:rsidRDefault="00063062">
      <w:pPr>
        <w:pStyle w:val="EW"/>
        <w:rPr>
          <w:lang w:eastAsia="zh-CN"/>
        </w:rPr>
      </w:pPr>
      <w:r w:rsidRPr="004E5D66">
        <w:rPr>
          <w:rFonts w:cs="Arial"/>
        </w:rPr>
        <w:t>F</w:t>
      </w:r>
      <w:r w:rsidRPr="004E5D66">
        <w:rPr>
          <w:rFonts w:cs="Arial"/>
          <w:vertAlign w:val="subscript"/>
        </w:rPr>
        <w:t>UL,high</w:t>
      </w:r>
      <w:r w:rsidRPr="004E5D66">
        <w:rPr>
          <w:rFonts w:cs="Arial"/>
          <w:vertAlign w:val="subscript"/>
          <w:lang w:eastAsia="zh-CN"/>
        </w:rPr>
        <w:tab/>
      </w:r>
      <w:r w:rsidRPr="004E5D66">
        <w:t xml:space="preserve">The highest frequency of the uplink </w:t>
      </w:r>
      <w:r w:rsidRPr="004E5D66">
        <w:rPr>
          <w:i/>
        </w:rPr>
        <w:t>operating band.</w:t>
      </w:r>
    </w:p>
    <w:p w14:paraId="243F94CD" w14:textId="77777777" w:rsidR="00D62336" w:rsidRPr="004E5D66" w:rsidRDefault="00063062">
      <w:pPr>
        <w:pStyle w:val="EW"/>
        <w:rPr>
          <w:lang w:val="en-US" w:eastAsia="zh-CN"/>
        </w:rPr>
      </w:pPr>
      <w:r w:rsidRPr="004E5D66">
        <w:rPr>
          <w:lang w:val="en-US" w:eastAsia="zh-CN"/>
        </w:rPr>
        <w:t>GB</w:t>
      </w:r>
      <w:r w:rsidRPr="004E5D66">
        <w:rPr>
          <w:vertAlign w:val="subscript"/>
          <w:lang w:val="en-US" w:eastAsia="zh-CN"/>
        </w:rPr>
        <w:t>Channel</w:t>
      </w:r>
      <w:r w:rsidRPr="004E5D66">
        <w:rPr>
          <w:vertAlign w:val="subscript"/>
          <w:lang w:val="en-US" w:eastAsia="zh-CN"/>
        </w:rPr>
        <w:tab/>
      </w:r>
      <w:r w:rsidRPr="004E5D66">
        <w:rPr>
          <w:lang w:val="en-US" w:eastAsia="zh-CN"/>
        </w:rPr>
        <w:t>Minimum guard band defined in clause 5.3.</w:t>
      </w:r>
    </w:p>
    <w:p w14:paraId="363C42E8" w14:textId="77777777" w:rsidR="00D62336" w:rsidRPr="004E5D66" w:rsidRDefault="00063062">
      <w:pPr>
        <w:pStyle w:val="EW"/>
        <w:rPr>
          <w:rFonts w:eastAsia="Yu Mincho"/>
        </w:rPr>
      </w:pPr>
      <w:r w:rsidRPr="004E5D66">
        <w:rPr>
          <w:rFonts w:eastAsia="Yu Mincho"/>
          <w:position w:val="-10"/>
        </w:rPr>
        <w:object w:dxaOrig="400" w:dyaOrig="330" w14:anchorId="1C0FD493">
          <v:shape id="_x0000_i1026" type="#_x0000_t75" style="width:20.5pt;height:16pt" o:ole="">
            <v:imagedata r:id="rId14" o:title=""/>
          </v:shape>
          <o:OLEObject Type="Embed" ProgID="Equation.3" ShapeID="_x0000_i1026" DrawAspect="Content" ObjectID="_1844582659" r:id="rId15"/>
        </w:object>
      </w:r>
      <w:r w:rsidRPr="004E5D66">
        <w:rPr>
          <w:rFonts w:eastAsia="Yu Mincho"/>
        </w:rPr>
        <w:tab/>
        <w:t>Physical resource block number.</w:t>
      </w:r>
    </w:p>
    <w:p w14:paraId="40DF8E3B" w14:textId="77777777" w:rsidR="00D62336" w:rsidRPr="004E5D66" w:rsidRDefault="00063062">
      <w:pPr>
        <w:pStyle w:val="EW"/>
      </w:pPr>
      <w:r w:rsidRPr="004E5D66">
        <w:rPr>
          <w:rFonts w:hint="eastAsia"/>
        </w:rPr>
        <w:t>M</w:t>
      </w:r>
      <w:r w:rsidRPr="004E5D66">
        <w:rPr>
          <w:rFonts w:hint="eastAsia"/>
          <w:vertAlign w:val="subscript"/>
        </w:rPr>
        <w:t>DL</w:t>
      </w:r>
      <w:r w:rsidRPr="004E5D66">
        <w:tab/>
      </w:r>
      <w:r w:rsidRPr="004E5D66">
        <w:rPr>
          <w:rFonts w:hint="eastAsia"/>
          <w:lang w:eastAsia="zh-CN"/>
        </w:rPr>
        <w:t>O</w:t>
      </w:r>
      <w:r w:rsidRPr="004E5D66">
        <w:t>ffset of NB-IoT Downlink channel number to</w:t>
      </w:r>
      <w:r w:rsidRPr="004E5D66">
        <w:rPr>
          <w:rFonts w:hint="eastAsia"/>
          <w:lang w:eastAsia="zh-CN"/>
        </w:rPr>
        <w:t xml:space="preserve"> </w:t>
      </w:r>
      <w:r w:rsidRPr="004E5D66">
        <w:t>Downlink EARFCN</w:t>
      </w:r>
    </w:p>
    <w:p w14:paraId="5B604001" w14:textId="77777777" w:rsidR="00D62336" w:rsidRPr="004E5D66" w:rsidRDefault="00063062">
      <w:pPr>
        <w:pStyle w:val="EW"/>
      </w:pPr>
      <w:r w:rsidRPr="004E5D66">
        <w:rPr>
          <w:rFonts w:hint="eastAsia"/>
          <w:lang w:eastAsia="zh-CN"/>
        </w:rPr>
        <w:t>M</w:t>
      </w:r>
      <w:r w:rsidRPr="004E5D66">
        <w:rPr>
          <w:rFonts w:hint="eastAsia"/>
          <w:vertAlign w:val="subscript"/>
          <w:lang w:eastAsia="zh-CN"/>
        </w:rPr>
        <w:t>UL</w:t>
      </w:r>
      <w:r w:rsidRPr="004E5D66">
        <w:rPr>
          <w:lang w:eastAsia="zh-CN"/>
        </w:rPr>
        <w:tab/>
      </w:r>
      <w:r w:rsidRPr="004E5D66">
        <w:rPr>
          <w:rFonts w:hint="eastAsia"/>
          <w:lang w:eastAsia="zh-CN"/>
        </w:rPr>
        <w:t>O</w:t>
      </w:r>
      <w:r w:rsidRPr="004E5D66">
        <w:t>ffset of NB-IoT Uplink channel number to</w:t>
      </w:r>
      <w:r w:rsidRPr="004E5D66">
        <w:rPr>
          <w:rFonts w:hint="eastAsia"/>
          <w:lang w:eastAsia="zh-CN"/>
        </w:rPr>
        <w:t xml:space="preserve"> </w:t>
      </w:r>
      <w:r w:rsidRPr="004E5D66">
        <w:t>Uplink EARFCN</w:t>
      </w:r>
    </w:p>
    <w:p w14:paraId="168446A6" w14:textId="77777777" w:rsidR="00D62336" w:rsidRPr="004E5D66" w:rsidRDefault="00063062">
      <w:pPr>
        <w:pStyle w:val="EW"/>
      </w:pPr>
      <w:r w:rsidRPr="004E5D66">
        <w:t>N</w:t>
      </w:r>
      <w:r w:rsidRPr="004E5D66">
        <w:rPr>
          <w:vertAlign w:val="subscript"/>
        </w:rPr>
        <w:t>DL</w:t>
      </w:r>
      <w:r w:rsidRPr="004E5D66">
        <w:tab/>
        <w:t>Downlink EARFCN</w:t>
      </w:r>
    </w:p>
    <w:p w14:paraId="6B971170" w14:textId="77777777" w:rsidR="00D62336" w:rsidRPr="004E5D66" w:rsidRDefault="00063062">
      <w:pPr>
        <w:pStyle w:val="EW"/>
      </w:pPr>
      <w:r w:rsidRPr="004E5D66">
        <w:t>N</w:t>
      </w:r>
      <w:r w:rsidRPr="004E5D66">
        <w:rPr>
          <w:vertAlign w:val="subscript"/>
        </w:rPr>
        <w:t>Offs-DL</w:t>
      </w:r>
      <w:r w:rsidRPr="004E5D66">
        <w:tab/>
        <w:t>Offset used for calculating downlink EARFCN</w:t>
      </w:r>
    </w:p>
    <w:p w14:paraId="1D84EC4D" w14:textId="77777777" w:rsidR="00D62336" w:rsidRPr="004E5D66" w:rsidRDefault="00063062">
      <w:pPr>
        <w:pStyle w:val="EW"/>
      </w:pPr>
      <w:r w:rsidRPr="004E5D66">
        <w:t>N</w:t>
      </w:r>
      <w:r w:rsidRPr="004E5D66">
        <w:rPr>
          <w:vertAlign w:val="subscript"/>
        </w:rPr>
        <w:t>Offs-UL</w:t>
      </w:r>
      <w:r w:rsidRPr="004E5D66">
        <w:tab/>
        <w:t>Offset used for calculating uplink EARFCN</w:t>
      </w:r>
    </w:p>
    <w:p w14:paraId="0F6A0E22" w14:textId="77777777" w:rsidR="00D62336" w:rsidRPr="004E5D66" w:rsidRDefault="00063062">
      <w:pPr>
        <w:pStyle w:val="EW"/>
      </w:pPr>
      <w:r w:rsidRPr="004E5D66">
        <w:t>N</w:t>
      </w:r>
      <w:r w:rsidRPr="004E5D66">
        <w:rPr>
          <w:vertAlign w:val="subscript"/>
        </w:rPr>
        <w:t>RB</w:t>
      </w:r>
      <w:r w:rsidRPr="004E5D66">
        <w:tab/>
      </w:r>
      <w:r w:rsidRPr="004E5D66">
        <w:rPr>
          <w:i/>
        </w:rPr>
        <w:t>Transmission bandwidth configuration</w:t>
      </w:r>
      <w:r w:rsidRPr="004E5D66">
        <w:t>, expressed in resource blocks.</w:t>
      </w:r>
    </w:p>
    <w:p w14:paraId="72ACDEC1" w14:textId="77777777" w:rsidR="00D62336" w:rsidRPr="004E5D66" w:rsidRDefault="00063062">
      <w:pPr>
        <w:pStyle w:val="EW"/>
      </w:pPr>
      <w:r w:rsidRPr="004E5D66">
        <w:t>N</w:t>
      </w:r>
      <w:r w:rsidRPr="004E5D66">
        <w:rPr>
          <w:vertAlign w:val="subscript"/>
        </w:rPr>
        <w:t>UL</w:t>
      </w:r>
      <w:r w:rsidRPr="004E5D66">
        <w:tab/>
        <w:t>Uplink EARFCN</w:t>
      </w:r>
    </w:p>
    <w:p w14:paraId="6CEA78FD" w14:textId="77777777" w:rsidR="00D62336" w:rsidRPr="004E5D66" w:rsidRDefault="00063062">
      <w:pPr>
        <w:pStyle w:val="EW"/>
      </w:pPr>
      <w:r w:rsidRPr="004E5D66">
        <w:t>P</w:t>
      </w:r>
      <w:r w:rsidRPr="004E5D66">
        <w:rPr>
          <w:vertAlign w:val="subscript"/>
        </w:rPr>
        <w:t>EIRP,N</w:t>
      </w:r>
      <w:r w:rsidRPr="004E5D66">
        <w:tab/>
        <w:t>EIRP level for channel N.</w:t>
      </w:r>
    </w:p>
    <w:p w14:paraId="2E814C60" w14:textId="77777777" w:rsidR="00D62336" w:rsidRPr="004E5D66" w:rsidRDefault="00063062">
      <w:pPr>
        <w:pStyle w:val="EW"/>
        <w:rPr>
          <w:i/>
        </w:rPr>
      </w:pPr>
      <w:bookmarkStart w:id="122" w:name="_Hlk500709692"/>
      <w:r w:rsidRPr="004E5D66">
        <w:t>P</w:t>
      </w:r>
      <w:r w:rsidRPr="004E5D66">
        <w:rPr>
          <w:vertAlign w:val="subscript"/>
        </w:rPr>
        <w:t>max,c,TABC</w:t>
      </w:r>
      <w:bookmarkEnd w:id="122"/>
      <w:r w:rsidRPr="004E5D66">
        <w:rPr>
          <w:vertAlign w:val="subscript"/>
        </w:rPr>
        <w:tab/>
      </w:r>
      <w:r w:rsidRPr="004E5D66">
        <w:t xml:space="preserve">The </w:t>
      </w:r>
      <w:r w:rsidRPr="004E5D66">
        <w:rPr>
          <w:i/>
        </w:rPr>
        <w:t>maximum carrier output power per TAB connector.</w:t>
      </w:r>
    </w:p>
    <w:p w14:paraId="315BC47C" w14:textId="77777777" w:rsidR="00D62336" w:rsidRPr="004E5D66" w:rsidRDefault="00063062">
      <w:pPr>
        <w:pStyle w:val="EW"/>
      </w:pPr>
      <w:r w:rsidRPr="004E5D66">
        <w:t>P</w:t>
      </w:r>
      <w:r w:rsidRPr="004E5D66">
        <w:rPr>
          <w:vertAlign w:val="subscript"/>
        </w:rPr>
        <w:t>max,c</w:t>
      </w:r>
      <w:r w:rsidRPr="004E5D66">
        <w:rPr>
          <w:b/>
          <w:vertAlign w:val="subscript"/>
        </w:rPr>
        <w:t>,</w:t>
      </w:r>
      <w:r w:rsidRPr="004E5D66">
        <w:rPr>
          <w:vertAlign w:val="subscript"/>
        </w:rPr>
        <w:t>TRP</w:t>
      </w:r>
      <w:r w:rsidRPr="004E5D66">
        <w:rPr>
          <w:b/>
          <w:vertAlign w:val="subscript"/>
        </w:rPr>
        <w:tab/>
      </w:r>
      <w:r w:rsidRPr="004E5D66">
        <w:rPr>
          <w:i/>
        </w:rPr>
        <w:t xml:space="preserve">Maximum carrier TRP output power </w:t>
      </w:r>
      <w:r w:rsidRPr="004E5D66">
        <w:t>measured</w:t>
      </w:r>
      <w:r w:rsidRPr="004E5D66">
        <w:rPr>
          <w:i/>
        </w:rPr>
        <w:t xml:space="preserve"> </w:t>
      </w:r>
      <w:r w:rsidRPr="004E5D66">
        <w:t xml:space="preserve">at the RIB(s), and corresponding to the declared </w:t>
      </w:r>
      <w:r w:rsidRPr="004E5D66">
        <w:rPr>
          <w:i/>
        </w:rPr>
        <w:t>rated carrier TRP output power</w:t>
      </w:r>
      <w:r w:rsidRPr="004E5D66">
        <w:t xml:space="preserve"> (</w:t>
      </w:r>
      <w:r w:rsidRPr="004E5D66">
        <w:rPr>
          <w:bCs/>
        </w:rPr>
        <w:t>P</w:t>
      </w:r>
      <w:r w:rsidRPr="004E5D66">
        <w:rPr>
          <w:bCs/>
          <w:vertAlign w:val="subscript"/>
        </w:rPr>
        <w:t>rated,c,TRP</w:t>
      </w:r>
      <w:r w:rsidRPr="004E5D66">
        <w:t>).</w:t>
      </w:r>
    </w:p>
    <w:p w14:paraId="288D9912" w14:textId="77777777" w:rsidR="00D62336" w:rsidRPr="004E5D66" w:rsidRDefault="00063062">
      <w:pPr>
        <w:pStyle w:val="EW"/>
        <w:rPr>
          <w:i/>
        </w:rPr>
      </w:pPr>
      <w:r w:rsidRPr="004E5D66">
        <w:t>P</w:t>
      </w:r>
      <w:r w:rsidRPr="004E5D66">
        <w:rPr>
          <w:vertAlign w:val="subscript"/>
        </w:rPr>
        <w:t>max</w:t>
      </w:r>
      <w:r w:rsidRPr="004E5D66">
        <w:rPr>
          <w:vertAlign w:val="subscript"/>
          <w:lang w:eastAsia="zh-CN"/>
        </w:rPr>
        <w:t>,c,EIRP</w:t>
      </w:r>
      <w:r w:rsidRPr="004E5D66">
        <w:rPr>
          <w:lang w:eastAsia="zh-CN"/>
        </w:rPr>
        <w:tab/>
        <w:t xml:space="preserve">The </w:t>
      </w:r>
      <w:r w:rsidRPr="004E5D66">
        <w:t>maximum carrier EIRP</w:t>
      </w:r>
      <w:r w:rsidRPr="004E5D66">
        <w:rPr>
          <w:i/>
        </w:rPr>
        <w:t xml:space="preserve"> </w:t>
      </w:r>
      <w:r w:rsidRPr="004E5D66">
        <w:rPr>
          <w:rFonts w:cs="v5.0.0"/>
        </w:rPr>
        <w:t>when the SAN is configured at the maximum rated carrier output TRP (P</w:t>
      </w:r>
      <w:r w:rsidRPr="004E5D66">
        <w:rPr>
          <w:rFonts w:cs="v5.0.0"/>
          <w:vertAlign w:val="subscript"/>
        </w:rPr>
        <w:t>rated,c,TRP</w:t>
      </w:r>
      <w:r w:rsidRPr="004E5D66">
        <w:rPr>
          <w:rFonts w:cs="v5.0.0"/>
        </w:rPr>
        <w:t>).</w:t>
      </w:r>
    </w:p>
    <w:p w14:paraId="5B362114" w14:textId="77777777" w:rsidR="00D62336" w:rsidRPr="004E5D66" w:rsidRDefault="00063062">
      <w:pPr>
        <w:pStyle w:val="EW"/>
        <w:rPr>
          <w:lang w:eastAsia="zh-CN"/>
        </w:rPr>
      </w:pPr>
      <w:r w:rsidRPr="004E5D66">
        <w:t>P</w:t>
      </w:r>
      <w:r w:rsidRPr="004E5D66">
        <w:rPr>
          <w:vertAlign w:val="subscript"/>
        </w:rPr>
        <w:t>rated,c,sys</w:t>
      </w:r>
      <w:r w:rsidRPr="004E5D66">
        <w:t xml:space="preserve"> </w:t>
      </w:r>
      <w:r w:rsidRPr="004E5D66">
        <w:tab/>
        <w:t>P</w:t>
      </w:r>
      <w:r w:rsidRPr="004E5D66">
        <w:rPr>
          <w:vertAlign w:val="subscript"/>
        </w:rPr>
        <w:t>rated,c,sys,GEO</w:t>
      </w:r>
      <w:r w:rsidRPr="004E5D66">
        <w:rPr>
          <w:lang w:eastAsia="zh-CN"/>
        </w:rPr>
        <w:t xml:space="preserve"> for SAN GEO class or </w:t>
      </w:r>
      <w:r w:rsidRPr="004E5D66">
        <w:t>P</w:t>
      </w:r>
      <w:r w:rsidRPr="004E5D66">
        <w:rPr>
          <w:vertAlign w:val="subscript"/>
        </w:rPr>
        <w:t>rated,c,sys,LEO</w:t>
      </w:r>
      <w:r w:rsidRPr="004E5D66">
        <w:rPr>
          <w:lang w:eastAsia="zh-CN"/>
        </w:rPr>
        <w:t xml:space="preserve"> for SAN LEO class.</w:t>
      </w:r>
    </w:p>
    <w:p w14:paraId="469FD86D" w14:textId="30CFC968" w:rsidR="00D62336" w:rsidRPr="004E5D66" w:rsidRDefault="00063062">
      <w:pPr>
        <w:pStyle w:val="EW"/>
        <w:rPr>
          <w:lang w:eastAsia="zh-CN"/>
        </w:rPr>
      </w:pPr>
      <w:r w:rsidRPr="004E5D66">
        <w:rPr>
          <w:bCs/>
        </w:rPr>
        <w:t>P</w:t>
      </w:r>
      <w:r w:rsidRPr="004E5D66">
        <w:rPr>
          <w:bCs/>
          <w:vertAlign w:val="subscript"/>
        </w:rPr>
        <w:t>rated,c,TRP</w:t>
      </w:r>
      <w:r w:rsidRPr="004E5D66">
        <w:rPr>
          <w:bCs/>
        </w:rPr>
        <w:tab/>
      </w:r>
      <w:r w:rsidRPr="004E5D66">
        <w:rPr>
          <w:i/>
        </w:rPr>
        <w:t xml:space="preserve">Rated carrier TRP output power </w:t>
      </w:r>
      <w:r w:rsidRPr="004E5D66">
        <w:t>declared</w:t>
      </w:r>
      <w:r w:rsidRPr="004E5D66">
        <w:rPr>
          <w:i/>
        </w:rPr>
        <w:t xml:space="preserve"> </w:t>
      </w:r>
      <w:r w:rsidRPr="004E5D66">
        <w:t>per RIB</w:t>
      </w:r>
      <w:r w:rsidR="001227CA" w:rsidRPr="004E5D66">
        <w:t>.</w:t>
      </w:r>
    </w:p>
    <w:p w14:paraId="7D3EB778" w14:textId="77777777" w:rsidR="00D62336" w:rsidRPr="004E5D66" w:rsidRDefault="00063062">
      <w:pPr>
        <w:pStyle w:val="EW"/>
        <w:rPr>
          <w:lang w:eastAsia="zh-CN"/>
        </w:rPr>
      </w:pPr>
      <w:r w:rsidRPr="004E5D66">
        <w:t>P</w:t>
      </w:r>
      <w:r w:rsidRPr="004E5D66">
        <w:rPr>
          <w:vertAlign w:val="subscript"/>
        </w:rPr>
        <w:t>rated,c,sys,GEO</w:t>
      </w:r>
      <w:r w:rsidRPr="004E5D66">
        <w:t xml:space="preserve"> </w:t>
      </w:r>
      <w:r w:rsidRPr="004E5D66">
        <w:tab/>
      </w:r>
      <w:r w:rsidRPr="004E5D66">
        <w:rPr>
          <w:lang w:eastAsia="zh-CN"/>
        </w:rPr>
        <w:t>The sum of P</w:t>
      </w:r>
      <w:r w:rsidRPr="004E5D66">
        <w:rPr>
          <w:vertAlign w:val="subscript"/>
          <w:lang w:eastAsia="zh-CN"/>
        </w:rPr>
        <w:t>rated,c,TABC</w:t>
      </w:r>
      <w:r w:rsidRPr="004E5D66">
        <w:rPr>
          <w:lang w:eastAsia="zh-CN"/>
        </w:rPr>
        <w:t xml:space="preserve"> for all </w:t>
      </w:r>
      <w:r w:rsidRPr="004E5D66">
        <w:rPr>
          <w:i/>
          <w:lang w:eastAsia="zh-CN"/>
        </w:rPr>
        <w:t>TAB</w:t>
      </w:r>
      <w:r w:rsidRPr="004E5D66">
        <w:rPr>
          <w:i/>
        </w:rPr>
        <w:t xml:space="preserve"> connectors</w:t>
      </w:r>
      <w:r w:rsidRPr="004E5D66">
        <w:rPr>
          <w:lang w:eastAsia="zh-CN"/>
        </w:rPr>
        <w:t xml:space="preserve"> for a single carrier of the SAN GEO class.</w:t>
      </w:r>
    </w:p>
    <w:p w14:paraId="6A1169AE" w14:textId="77777777" w:rsidR="00D62336" w:rsidRPr="004E5D66" w:rsidRDefault="00063062">
      <w:pPr>
        <w:pStyle w:val="EW"/>
        <w:rPr>
          <w:lang w:eastAsia="zh-CN"/>
        </w:rPr>
      </w:pPr>
      <w:r w:rsidRPr="004E5D66">
        <w:t>P</w:t>
      </w:r>
      <w:r w:rsidRPr="004E5D66">
        <w:rPr>
          <w:vertAlign w:val="subscript"/>
        </w:rPr>
        <w:t>rated,c,sys,LEO</w:t>
      </w:r>
      <w:r w:rsidRPr="004E5D66">
        <w:t xml:space="preserve"> </w:t>
      </w:r>
      <w:r w:rsidRPr="004E5D66">
        <w:tab/>
      </w:r>
      <w:r w:rsidRPr="004E5D66">
        <w:rPr>
          <w:lang w:eastAsia="zh-CN"/>
        </w:rPr>
        <w:t>The sum of P</w:t>
      </w:r>
      <w:r w:rsidRPr="004E5D66">
        <w:rPr>
          <w:vertAlign w:val="subscript"/>
          <w:lang w:eastAsia="zh-CN"/>
        </w:rPr>
        <w:t>rated,c,TABC</w:t>
      </w:r>
      <w:r w:rsidRPr="004E5D66">
        <w:rPr>
          <w:lang w:eastAsia="zh-CN"/>
        </w:rPr>
        <w:t xml:space="preserve"> for all </w:t>
      </w:r>
      <w:r w:rsidRPr="004E5D66">
        <w:rPr>
          <w:i/>
          <w:lang w:eastAsia="zh-CN"/>
        </w:rPr>
        <w:t>TAB</w:t>
      </w:r>
      <w:r w:rsidRPr="004E5D66">
        <w:rPr>
          <w:i/>
        </w:rPr>
        <w:t xml:space="preserve"> connectors</w:t>
      </w:r>
      <w:r w:rsidRPr="004E5D66">
        <w:rPr>
          <w:lang w:eastAsia="zh-CN"/>
        </w:rPr>
        <w:t xml:space="preserve"> for a single carrier of the SAN LEO class.</w:t>
      </w:r>
    </w:p>
    <w:p w14:paraId="3910386A" w14:textId="77777777" w:rsidR="00D62336" w:rsidRPr="004E5D66" w:rsidRDefault="00063062">
      <w:pPr>
        <w:pStyle w:val="EW"/>
      </w:pPr>
      <w:r w:rsidRPr="004E5D66">
        <w:t>P</w:t>
      </w:r>
      <w:r w:rsidRPr="004E5D66">
        <w:rPr>
          <w:vertAlign w:val="subscript"/>
        </w:rPr>
        <w:t>rated,c,TABC</w:t>
      </w:r>
      <w:r w:rsidRPr="004E5D66">
        <w:t xml:space="preserve"> </w:t>
      </w:r>
      <w:r w:rsidRPr="004E5D66">
        <w:tab/>
        <w:t>P</w:t>
      </w:r>
      <w:r w:rsidRPr="004E5D66">
        <w:rPr>
          <w:vertAlign w:val="subscript"/>
        </w:rPr>
        <w:t>rated,c,TABC,GEO</w:t>
      </w:r>
      <w:r w:rsidRPr="004E5D66">
        <w:t xml:space="preserve"> for SAN GEO class or P</w:t>
      </w:r>
      <w:r w:rsidRPr="004E5D66">
        <w:rPr>
          <w:vertAlign w:val="subscript"/>
        </w:rPr>
        <w:t>rated,c,TABC,LEO</w:t>
      </w:r>
      <w:r w:rsidRPr="004E5D66">
        <w:t xml:space="preserve"> for SAN LEO class. </w:t>
      </w:r>
    </w:p>
    <w:p w14:paraId="3E510C2E" w14:textId="77777777" w:rsidR="00D62336" w:rsidRPr="004E5D66" w:rsidRDefault="00063062">
      <w:pPr>
        <w:pStyle w:val="EW"/>
      </w:pPr>
      <w:r w:rsidRPr="004E5D66">
        <w:t>P</w:t>
      </w:r>
      <w:r w:rsidRPr="004E5D66">
        <w:rPr>
          <w:vertAlign w:val="subscript"/>
        </w:rPr>
        <w:t>rated,c,TABC,GEO</w:t>
      </w:r>
      <w:r w:rsidRPr="004E5D66">
        <w:t xml:space="preserve"> </w:t>
      </w:r>
      <w:r w:rsidRPr="004E5D66">
        <w:tab/>
        <w:t xml:space="preserve">The </w:t>
      </w:r>
      <w:r w:rsidRPr="004E5D66">
        <w:rPr>
          <w:i/>
        </w:rPr>
        <w:t xml:space="preserve">rated carrier output power per TAB connector </w:t>
      </w:r>
      <w:r w:rsidRPr="004E5D66">
        <w:rPr>
          <w:lang w:eastAsia="zh-CN"/>
        </w:rPr>
        <w:t>of the SAN G</w:t>
      </w:r>
      <w:r w:rsidRPr="004E5D66">
        <w:t>EO class</w:t>
      </w:r>
      <w:r w:rsidRPr="004E5D66">
        <w:rPr>
          <w:i/>
        </w:rPr>
        <w:t>.</w:t>
      </w:r>
    </w:p>
    <w:p w14:paraId="464D1A1A" w14:textId="77777777" w:rsidR="00D62336" w:rsidRPr="004E5D66" w:rsidRDefault="00063062">
      <w:pPr>
        <w:pStyle w:val="EW"/>
        <w:rPr>
          <w:i/>
        </w:rPr>
      </w:pPr>
      <w:r w:rsidRPr="004E5D66">
        <w:t>P</w:t>
      </w:r>
      <w:r w:rsidRPr="004E5D66">
        <w:rPr>
          <w:vertAlign w:val="subscript"/>
        </w:rPr>
        <w:t>rated,c,TABC,LEO</w:t>
      </w:r>
      <w:r w:rsidRPr="004E5D66">
        <w:t xml:space="preserve"> </w:t>
      </w:r>
      <w:r w:rsidRPr="004E5D66">
        <w:tab/>
        <w:t xml:space="preserve">The </w:t>
      </w:r>
      <w:r w:rsidRPr="004E5D66">
        <w:rPr>
          <w:i/>
        </w:rPr>
        <w:t xml:space="preserve">rated carrier output power per TAB connector </w:t>
      </w:r>
      <w:r w:rsidRPr="004E5D66">
        <w:rPr>
          <w:lang w:eastAsia="zh-CN"/>
        </w:rPr>
        <w:t>of the SAN L</w:t>
      </w:r>
      <w:r w:rsidRPr="004E5D66">
        <w:t>EO class</w:t>
      </w:r>
      <w:r w:rsidRPr="004E5D66">
        <w:rPr>
          <w:i/>
        </w:rPr>
        <w:t>.</w:t>
      </w:r>
    </w:p>
    <w:p w14:paraId="6D1385D5" w14:textId="3CAF09C4" w:rsidR="00E336FE" w:rsidRPr="004E5D66" w:rsidRDefault="00E336FE">
      <w:pPr>
        <w:pStyle w:val="EW"/>
        <w:rPr>
          <w:bCs/>
        </w:rPr>
      </w:pPr>
      <w:r w:rsidRPr="004E5D66">
        <w:rPr>
          <w:rFonts w:eastAsia="SimSun"/>
          <w:shd w:val="clear" w:color="auto" w:fill="FFFFFF"/>
          <w:lang w:val="en-US"/>
        </w:rPr>
        <w:t>P</w:t>
      </w:r>
      <w:r w:rsidRPr="004E5D66">
        <w:rPr>
          <w:rFonts w:eastAsia="SimSun"/>
          <w:shd w:val="clear" w:color="auto" w:fill="FFFFFF"/>
          <w:vertAlign w:val="subscript"/>
          <w:lang w:val="en-US"/>
        </w:rPr>
        <w:t>rated,t,TABC</w:t>
      </w:r>
      <w:r w:rsidRPr="004E5D66">
        <w:rPr>
          <w:bCs/>
        </w:rPr>
        <w:tab/>
      </w:r>
      <w:r w:rsidRPr="004E5D66">
        <w:t xml:space="preserve">The </w:t>
      </w:r>
      <w:r w:rsidRPr="004E5D66">
        <w:rPr>
          <w:i/>
        </w:rPr>
        <w:t xml:space="preserve">rated total output power </w:t>
      </w:r>
      <w:r w:rsidRPr="004E5D66">
        <w:t>declared at</w:t>
      </w:r>
      <w:r w:rsidRPr="004E5D66">
        <w:rPr>
          <w:i/>
        </w:rPr>
        <w:t xml:space="preserve"> TAB connector</w:t>
      </w:r>
      <w:r w:rsidR="001227CA" w:rsidRPr="004E5D66">
        <w:rPr>
          <w:i/>
        </w:rPr>
        <w:t>.</w:t>
      </w:r>
    </w:p>
    <w:p w14:paraId="16EF25AC" w14:textId="77777777" w:rsidR="00D62336" w:rsidRPr="004E5D66" w:rsidRDefault="00063062">
      <w:pPr>
        <w:pStyle w:val="EW"/>
        <w:rPr>
          <w:lang w:eastAsia="zh-CN"/>
        </w:rPr>
      </w:pPr>
      <w:r w:rsidRPr="004E5D66">
        <w:rPr>
          <w:bCs/>
        </w:rPr>
        <w:t>P</w:t>
      </w:r>
      <w:r w:rsidRPr="004E5D66">
        <w:rPr>
          <w:bCs/>
          <w:vertAlign w:val="subscript"/>
        </w:rPr>
        <w:t>rated,c,TRP</w:t>
      </w:r>
      <w:r w:rsidRPr="004E5D66">
        <w:rPr>
          <w:bCs/>
        </w:rPr>
        <w:tab/>
      </w:r>
      <w:r w:rsidRPr="004E5D66">
        <w:rPr>
          <w:i/>
        </w:rPr>
        <w:t xml:space="preserve">Rated carrier TRP output power </w:t>
      </w:r>
      <w:r w:rsidRPr="004E5D66">
        <w:t>declared</w:t>
      </w:r>
      <w:r w:rsidRPr="004E5D66">
        <w:rPr>
          <w:i/>
        </w:rPr>
        <w:t xml:space="preserve"> </w:t>
      </w:r>
      <w:r w:rsidRPr="004E5D66">
        <w:t>per RIB.</w:t>
      </w:r>
    </w:p>
    <w:p w14:paraId="6F85033C" w14:textId="77777777" w:rsidR="00D62336" w:rsidRPr="004E5D66" w:rsidRDefault="00063062">
      <w:pPr>
        <w:pStyle w:val="EW"/>
        <w:rPr>
          <w:lang w:eastAsia="zh-CN"/>
        </w:rPr>
      </w:pPr>
      <w:r w:rsidRPr="004E5D66">
        <w:t>P</w:t>
      </w:r>
      <w:r w:rsidRPr="004E5D66">
        <w:rPr>
          <w:vertAlign w:val="subscript"/>
        </w:rPr>
        <w:t>rated,t,TRP</w:t>
      </w:r>
      <w:r w:rsidRPr="004E5D66">
        <w:tab/>
      </w:r>
      <w:r w:rsidRPr="004E5D66">
        <w:rPr>
          <w:i/>
        </w:rPr>
        <w:t xml:space="preserve">Rated total TRP output power </w:t>
      </w:r>
      <w:r w:rsidRPr="004E5D66">
        <w:t>declared</w:t>
      </w:r>
      <w:r w:rsidRPr="004E5D66">
        <w:rPr>
          <w:i/>
        </w:rPr>
        <w:t xml:space="preserve"> </w:t>
      </w:r>
      <w:r w:rsidRPr="004E5D66">
        <w:t>per RIB.</w:t>
      </w:r>
    </w:p>
    <w:p w14:paraId="5CDA0723" w14:textId="77777777" w:rsidR="00D62336" w:rsidRPr="004E5D66" w:rsidRDefault="00063062">
      <w:pPr>
        <w:pStyle w:val="EW"/>
      </w:pPr>
      <w:r w:rsidRPr="004E5D66">
        <w:t>P</w:t>
      </w:r>
      <w:r w:rsidRPr="004E5D66">
        <w:rPr>
          <w:vertAlign w:val="subscript"/>
        </w:rPr>
        <w:t>REFSENS</w:t>
      </w:r>
      <w:r w:rsidRPr="004E5D66">
        <w:tab/>
        <w:t>Conducted Reference Sensitivity power level.</w:t>
      </w:r>
    </w:p>
    <w:p w14:paraId="25E583F0" w14:textId="3BBE0204" w:rsidR="00E336FE" w:rsidRPr="004E5D66" w:rsidRDefault="00E336FE">
      <w:pPr>
        <w:pStyle w:val="EW"/>
      </w:pPr>
      <w:r w:rsidRPr="004E5D66">
        <w:t>P</w:t>
      </w:r>
      <w:r w:rsidRPr="004E5D66">
        <w:rPr>
          <w:vertAlign w:val="subscript"/>
        </w:rPr>
        <w:t>rated,</w:t>
      </w:r>
      <w:r w:rsidRPr="004E5D66">
        <w:rPr>
          <w:rFonts w:eastAsia="SimSun" w:hint="eastAsia"/>
          <w:vertAlign w:val="subscript"/>
          <w:lang w:val="en-US" w:eastAsia="zh-CN"/>
        </w:rPr>
        <w:t>t</w:t>
      </w:r>
      <w:r w:rsidRPr="004E5D66">
        <w:rPr>
          <w:vertAlign w:val="subscript"/>
        </w:rPr>
        <w:t>,sys</w:t>
      </w:r>
      <w:r w:rsidRPr="004E5D66">
        <w:tab/>
      </w:r>
      <w:r w:rsidRPr="004E5D66">
        <w:rPr>
          <w:rFonts w:eastAsia="SimSun"/>
          <w:shd w:val="clear" w:color="auto" w:fill="FFFFFF"/>
          <w:lang w:val="en-US"/>
        </w:rPr>
        <w:t>The sum of</w:t>
      </w:r>
      <w:r w:rsidR="001227CA" w:rsidRPr="004E5D66">
        <w:rPr>
          <w:rFonts w:eastAsia="SimSun"/>
          <w:shd w:val="clear" w:color="auto" w:fill="FFFFFF"/>
          <w:lang w:val="en-US"/>
        </w:rPr>
        <w:t xml:space="preserve"> </w:t>
      </w:r>
      <w:r w:rsidRPr="004E5D66">
        <w:rPr>
          <w:rFonts w:eastAsia="SimSun"/>
          <w:shd w:val="clear" w:color="auto" w:fill="FFFFFF"/>
          <w:lang w:val="en-US"/>
        </w:rPr>
        <w:t>P</w:t>
      </w:r>
      <w:r w:rsidRPr="004E5D66">
        <w:rPr>
          <w:rFonts w:eastAsia="SimSun"/>
          <w:shd w:val="clear" w:color="auto" w:fill="FFFFFF"/>
          <w:vertAlign w:val="subscript"/>
          <w:lang w:val="en-US"/>
        </w:rPr>
        <w:t>rated,t,TABC</w:t>
      </w:r>
      <w:r w:rsidRPr="004E5D66">
        <w:rPr>
          <w:rFonts w:eastAsia="SimSun"/>
          <w:shd w:val="clear" w:color="auto" w:fill="FFFFFF"/>
          <w:lang w:val="en-US"/>
        </w:rPr>
        <w:t> for all </w:t>
      </w:r>
      <w:r w:rsidRPr="004E5D66">
        <w:rPr>
          <w:rFonts w:eastAsia="SimSun"/>
          <w:i/>
          <w:iCs/>
          <w:shd w:val="clear" w:color="auto" w:fill="FFFFFF"/>
          <w:lang w:val="en-US"/>
        </w:rPr>
        <w:t>TAB connectors</w:t>
      </w:r>
      <w:r w:rsidR="001227CA" w:rsidRPr="004E5D66">
        <w:rPr>
          <w:rFonts w:eastAsia="SimSun"/>
          <w:i/>
          <w:iCs/>
          <w:shd w:val="clear" w:color="auto" w:fill="FFFFFF"/>
          <w:lang w:val="en-US"/>
        </w:rPr>
        <w:t>.</w:t>
      </w:r>
    </w:p>
    <w:p w14:paraId="3350AAC0" w14:textId="77777777" w:rsidR="00D62336" w:rsidRPr="004E5D66" w:rsidRDefault="00D62336">
      <w:pPr>
        <w:pStyle w:val="EW"/>
      </w:pPr>
    </w:p>
    <w:p w14:paraId="38B343D8" w14:textId="77777777" w:rsidR="00D62336" w:rsidRPr="004E5D66" w:rsidRDefault="00063062">
      <w:pPr>
        <w:pStyle w:val="Heading2"/>
      </w:pPr>
      <w:bookmarkStart w:id="123" w:name="_Toc10575"/>
      <w:bookmarkStart w:id="124" w:name="_Toc121932935"/>
      <w:bookmarkStart w:id="125" w:name="_Toc121908649"/>
      <w:bookmarkStart w:id="126" w:name="_Toc124186444"/>
      <w:bookmarkStart w:id="127" w:name="_Toc137240592"/>
      <w:bookmarkStart w:id="128" w:name="_Toc137244689"/>
      <w:bookmarkStart w:id="129" w:name="_Toc138893903"/>
      <w:bookmarkStart w:id="130" w:name="_Toc138894135"/>
      <w:bookmarkStart w:id="131" w:name="_Toc145036528"/>
      <w:bookmarkStart w:id="132" w:name="_Toc153188820"/>
      <w:bookmarkStart w:id="133" w:name="_Toc155672103"/>
      <w:bookmarkStart w:id="134" w:name="_Toc161927746"/>
      <w:bookmarkStart w:id="135" w:name="_Toc163213243"/>
      <w:bookmarkStart w:id="136" w:name="_Toc169794644"/>
      <w:bookmarkStart w:id="137" w:name="_Toc171510272"/>
      <w:bookmarkStart w:id="138" w:name="_Toc233969741"/>
      <w:r w:rsidRPr="004E5D66">
        <w:t>3.3</w:t>
      </w:r>
      <w:r w:rsidRPr="004E5D66">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3E82DE" w14:textId="77777777" w:rsidR="00D62336" w:rsidRPr="004E5D66" w:rsidRDefault="00063062">
      <w:pPr>
        <w:keepNext/>
      </w:pPr>
      <w:r w:rsidRPr="004E5D66">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Pr="004E5D66" w:rsidRDefault="00063062">
      <w:pPr>
        <w:pStyle w:val="EW"/>
      </w:pPr>
      <w:bookmarkStart w:id="139" w:name="_Hlk494631454"/>
      <w:r w:rsidRPr="004E5D66">
        <w:rPr>
          <w:lang w:eastAsia="zh-CN"/>
        </w:rPr>
        <w:t>AA</w:t>
      </w:r>
      <w:r w:rsidRPr="004E5D66">
        <w:rPr>
          <w:lang w:eastAsia="zh-CN"/>
        </w:rPr>
        <w:tab/>
        <w:t>Antenna Array</w:t>
      </w:r>
    </w:p>
    <w:p w14:paraId="75FCBE7B" w14:textId="338F3741" w:rsidR="00D62336" w:rsidRPr="004E5D66" w:rsidRDefault="00063062">
      <w:pPr>
        <w:pStyle w:val="EW"/>
      </w:pPr>
      <w:r w:rsidRPr="004E5D66">
        <w:t>ACLR</w:t>
      </w:r>
      <w:r w:rsidRPr="004E5D66">
        <w:tab/>
        <w:t>Adjacent Channel Leakage Ratio</w:t>
      </w:r>
    </w:p>
    <w:p w14:paraId="7C247016" w14:textId="77777777" w:rsidR="00D62336" w:rsidRPr="004E5D66" w:rsidRDefault="00063062">
      <w:pPr>
        <w:pStyle w:val="EW"/>
      </w:pPr>
      <w:r w:rsidRPr="004E5D66">
        <w:t>ACS</w:t>
      </w:r>
      <w:r w:rsidRPr="004E5D66">
        <w:tab/>
        <w:t>Adjacent Channel Selectivity</w:t>
      </w:r>
    </w:p>
    <w:p w14:paraId="1CED027E" w14:textId="77777777" w:rsidR="00D62336" w:rsidRPr="004E5D66" w:rsidRDefault="00063062">
      <w:pPr>
        <w:pStyle w:val="EW"/>
      </w:pPr>
      <w:r w:rsidRPr="004E5D66">
        <w:t>AoA</w:t>
      </w:r>
      <w:r w:rsidRPr="004E5D66">
        <w:tab/>
        <w:t>Angle of Arrival</w:t>
      </w:r>
    </w:p>
    <w:p w14:paraId="4B85510C" w14:textId="77777777" w:rsidR="00D62336" w:rsidRPr="004E5D66" w:rsidRDefault="00063062">
      <w:pPr>
        <w:pStyle w:val="EW"/>
      </w:pPr>
      <w:r w:rsidRPr="004E5D66">
        <w:rPr>
          <w:lang w:eastAsia="zh-CN"/>
        </w:rPr>
        <w:t>AWGN</w:t>
      </w:r>
      <w:r w:rsidRPr="004E5D66">
        <w:rPr>
          <w:lang w:eastAsia="zh-CN"/>
        </w:rPr>
        <w:tab/>
      </w:r>
      <w:r w:rsidRPr="004E5D66">
        <w:t>Additive White Gaussian Noise</w:t>
      </w:r>
    </w:p>
    <w:p w14:paraId="63304853" w14:textId="118F1D8F" w:rsidR="00D22BFD" w:rsidRPr="004E5D66" w:rsidRDefault="00D22BFD">
      <w:pPr>
        <w:pStyle w:val="EW"/>
        <w:rPr>
          <w:lang w:eastAsia="zh-CN"/>
        </w:rPr>
      </w:pPr>
      <w:r w:rsidRPr="004E5D66">
        <w:rPr>
          <w:rFonts w:eastAsia="DengXian" w:hint="eastAsia"/>
          <w:lang w:eastAsia="zh-CN"/>
        </w:rPr>
        <w:t>BOG</w:t>
      </w:r>
      <w:r w:rsidRPr="004E5D66">
        <w:rPr>
          <w:rFonts w:eastAsia="DengXian"/>
          <w:lang w:eastAsia="zh-CN"/>
        </w:rPr>
        <w:tab/>
        <w:t xml:space="preserve">LTE-based </w:t>
      </w:r>
      <w:r w:rsidRPr="004E5D66">
        <w:rPr>
          <w:rFonts w:eastAsia="DengXian" w:hint="eastAsia"/>
          <w:lang w:eastAsia="zh-CN"/>
        </w:rPr>
        <w:t>5G Broadcast over Geosynchronous Satellite</w:t>
      </w:r>
    </w:p>
    <w:p w14:paraId="548318D1" w14:textId="77777777" w:rsidR="00D62336" w:rsidRPr="004E5D66" w:rsidRDefault="00063062">
      <w:pPr>
        <w:pStyle w:val="EW"/>
      </w:pPr>
      <w:r w:rsidRPr="004E5D66">
        <w:t>BW</w:t>
      </w:r>
      <w:r w:rsidRPr="004E5D66">
        <w:tab/>
        <w:t>Bandwidth</w:t>
      </w:r>
    </w:p>
    <w:p w14:paraId="445BF380" w14:textId="77777777" w:rsidR="00D62336" w:rsidRPr="004E5D66" w:rsidRDefault="00063062">
      <w:pPr>
        <w:pStyle w:val="EW"/>
      </w:pPr>
      <w:r w:rsidRPr="004E5D66">
        <w:t>CA</w:t>
      </w:r>
      <w:r w:rsidRPr="004E5D66">
        <w:tab/>
        <w:t>Carrier Aggregation</w:t>
      </w:r>
    </w:p>
    <w:p w14:paraId="16994CB8" w14:textId="77777777" w:rsidR="00D62336" w:rsidRPr="004E5D66" w:rsidRDefault="00063062">
      <w:pPr>
        <w:pStyle w:val="EW"/>
      </w:pPr>
      <w:r w:rsidRPr="004E5D66">
        <w:t>CP-OFDM</w:t>
      </w:r>
      <w:r w:rsidRPr="004E5D66">
        <w:tab/>
        <w:t>Cyclic Prefix-OFDM</w:t>
      </w:r>
    </w:p>
    <w:p w14:paraId="1220F2CF" w14:textId="77777777" w:rsidR="00D62336" w:rsidRPr="004E5D66" w:rsidRDefault="00063062">
      <w:pPr>
        <w:pStyle w:val="EW"/>
      </w:pPr>
      <w:r w:rsidRPr="004E5D66">
        <w:t>CW</w:t>
      </w:r>
      <w:r w:rsidRPr="004E5D66">
        <w:tab/>
        <w:t>Continuous Wave</w:t>
      </w:r>
    </w:p>
    <w:p w14:paraId="150F9903" w14:textId="77777777" w:rsidR="00D62336" w:rsidRPr="004E5D66" w:rsidRDefault="00063062">
      <w:pPr>
        <w:pStyle w:val="EW"/>
      </w:pPr>
      <w:r w:rsidRPr="004E5D66">
        <w:rPr>
          <w:lang w:eastAsia="zh-CN"/>
        </w:rPr>
        <w:t>DFT-s-OFDM</w:t>
      </w:r>
      <w:r w:rsidRPr="004E5D66">
        <w:rPr>
          <w:lang w:eastAsia="zh-CN"/>
        </w:rPr>
        <w:tab/>
        <w:t>Discrete Fourier Transform-spread-OFDM</w:t>
      </w:r>
    </w:p>
    <w:p w14:paraId="126DC935" w14:textId="77777777" w:rsidR="00D62336" w:rsidRPr="004E5D66" w:rsidRDefault="00063062">
      <w:pPr>
        <w:pStyle w:val="EW"/>
      </w:pPr>
      <w:r w:rsidRPr="004E5D66">
        <w:t>EARFCN</w:t>
      </w:r>
      <w:r w:rsidRPr="004E5D66">
        <w:tab/>
        <w:t>E-UTRA Absolute Radio Frequency Channel Number</w:t>
      </w:r>
    </w:p>
    <w:p w14:paraId="18CCA3D0" w14:textId="77777777" w:rsidR="00D62336" w:rsidRPr="004E5D66" w:rsidRDefault="00063062">
      <w:pPr>
        <w:pStyle w:val="EW"/>
      </w:pPr>
      <w:r w:rsidRPr="004E5D66">
        <w:t>EIRP</w:t>
      </w:r>
      <w:r w:rsidRPr="004E5D66">
        <w:tab/>
        <w:t>Equivalent Isotropic Radiated Power</w:t>
      </w:r>
    </w:p>
    <w:p w14:paraId="7DB526D2" w14:textId="77777777" w:rsidR="00D62336" w:rsidRPr="004E5D66" w:rsidRDefault="00063062">
      <w:pPr>
        <w:pStyle w:val="EW"/>
      </w:pPr>
      <w:r w:rsidRPr="004E5D66">
        <w:t>EIS</w:t>
      </w:r>
      <w:r w:rsidRPr="004E5D66">
        <w:tab/>
        <w:t>Equivalent Isotropic Sensitivity</w:t>
      </w:r>
    </w:p>
    <w:p w14:paraId="299F3256" w14:textId="77777777" w:rsidR="00D62336" w:rsidRPr="004E5D66" w:rsidRDefault="00063062">
      <w:pPr>
        <w:pStyle w:val="EW"/>
        <w:rPr>
          <w:rFonts w:cs="v4.2.0"/>
        </w:rPr>
      </w:pPr>
      <w:r w:rsidRPr="004E5D66">
        <w:rPr>
          <w:rFonts w:cs="v4.2.0"/>
        </w:rPr>
        <w:t>EVM</w:t>
      </w:r>
      <w:r w:rsidRPr="004E5D66">
        <w:rPr>
          <w:rFonts w:cs="v4.2.0"/>
        </w:rPr>
        <w:tab/>
        <w:t>Error Vector Magnitude</w:t>
      </w:r>
    </w:p>
    <w:p w14:paraId="5B5AE462" w14:textId="77777777" w:rsidR="00D62336" w:rsidRPr="004E5D66" w:rsidRDefault="00063062">
      <w:pPr>
        <w:pStyle w:val="EW"/>
        <w:rPr>
          <w:rFonts w:cs="v4.2.0"/>
          <w:lang w:val="pt-BR"/>
        </w:rPr>
      </w:pPr>
      <w:r w:rsidRPr="004E5D66">
        <w:rPr>
          <w:rFonts w:cs="v4.2.0"/>
          <w:lang w:val="pt-BR"/>
        </w:rPr>
        <w:t>E-UTRA</w:t>
      </w:r>
      <w:r w:rsidRPr="004E5D66">
        <w:rPr>
          <w:rFonts w:cs="v4.2.0"/>
          <w:lang w:val="pt-BR"/>
        </w:rPr>
        <w:tab/>
        <w:t>Evolved UTRA</w:t>
      </w:r>
    </w:p>
    <w:p w14:paraId="48F866F5" w14:textId="77777777" w:rsidR="00D62336" w:rsidRPr="004E5D66" w:rsidRDefault="00063062">
      <w:pPr>
        <w:pStyle w:val="EW"/>
      </w:pPr>
      <w:r w:rsidRPr="004E5D66">
        <w:t>FR</w:t>
      </w:r>
      <w:r w:rsidRPr="004E5D66">
        <w:tab/>
        <w:t>Frequency Range</w:t>
      </w:r>
    </w:p>
    <w:p w14:paraId="7C92994B" w14:textId="77777777" w:rsidR="00D62336" w:rsidRPr="004E5D66" w:rsidRDefault="00063062">
      <w:pPr>
        <w:pStyle w:val="EW"/>
      </w:pPr>
      <w:r w:rsidRPr="004E5D66">
        <w:rPr>
          <w:lang w:eastAsia="zh-CN"/>
        </w:rPr>
        <w:t>FRC</w:t>
      </w:r>
      <w:r w:rsidRPr="004E5D66">
        <w:rPr>
          <w:lang w:eastAsia="zh-CN"/>
        </w:rPr>
        <w:tab/>
        <w:t>Fixed Reference Channel</w:t>
      </w:r>
    </w:p>
    <w:p w14:paraId="1F0FDFB7" w14:textId="77777777" w:rsidR="00D62336" w:rsidRPr="004E5D66" w:rsidRDefault="00063062">
      <w:pPr>
        <w:pStyle w:val="EW"/>
      </w:pPr>
      <w:r w:rsidRPr="004E5D66">
        <w:t>GEO</w:t>
      </w:r>
      <w:r w:rsidRPr="004E5D66">
        <w:tab/>
        <w:t>Geostationary Earth Orbiting</w:t>
      </w:r>
    </w:p>
    <w:p w14:paraId="0A12A23D" w14:textId="066E1644" w:rsidR="00D22BFD" w:rsidRPr="004E5D66" w:rsidRDefault="00D22BFD">
      <w:pPr>
        <w:pStyle w:val="EW"/>
      </w:pPr>
      <w:r w:rsidRPr="004E5D66">
        <w:t>GSO</w:t>
      </w:r>
      <w:r w:rsidRPr="004E5D66">
        <w:tab/>
        <w:t>Geosynchronous Orbit</w:t>
      </w:r>
    </w:p>
    <w:p w14:paraId="3F06208F" w14:textId="77777777" w:rsidR="00D62336" w:rsidRPr="004E5D66" w:rsidRDefault="00063062">
      <w:pPr>
        <w:pStyle w:val="EW"/>
      </w:pPr>
      <w:r w:rsidRPr="004E5D66">
        <w:t>ICS</w:t>
      </w:r>
      <w:r w:rsidRPr="004E5D66">
        <w:tab/>
        <w:t>In-Channel Selectivity</w:t>
      </w:r>
    </w:p>
    <w:p w14:paraId="691BE6D0" w14:textId="77777777" w:rsidR="00D62336" w:rsidRPr="004E5D66" w:rsidRDefault="00063062">
      <w:pPr>
        <w:pStyle w:val="EW"/>
      </w:pPr>
      <w:r w:rsidRPr="004E5D66">
        <w:t>LEO</w:t>
      </w:r>
      <w:r w:rsidRPr="004E5D66">
        <w:tab/>
        <w:t>Low Earth Orbiting</w:t>
      </w:r>
    </w:p>
    <w:p w14:paraId="6E72A3BC" w14:textId="77777777" w:rsidR="00D62336" w:rsidRPr="004E5D66" w:rsidRDefault="00063062">
      <w:pPr>
        <w:pStyle w:val="EW"/>
      </w:pPr>
      <w:r w:rsidRPr="004E5D66">
        <w:t>MCS</w:t>
      </w:r>
      <w:r w:rsidRPr="004E5D66">
        <w:tab/>
        <w:t>Modulation and Coding Scheme</w:t>
      </w:r>
    </w:p>
    <w:p w14:paraId="3F004BE6" w14:textId="77777777" w:rsidR="00D62336" w:rsidRPr="004E5D66" w:rsidRDefault="00063062" w:rsidP="00730773">
      <w:pPr>
        <w:pStyle w:val="EW"/>
      </w:pPr>
      <w:r w:rsidRPr="004E5D66">
        <w:rPr>
          <w:lang w:val="en-US" w:eastAsia="zh-CN"/>
        </w:rPr>
        <w:t>NB-IoT</w:t>
      </w:r>
      <w:r w:rsidRPr="004E5D66">
        <w:rPr>
          <w:lang w:val="en-US" w:eastAsia="zh-CN"/>
        </w:rPr>
        <w:tab/>
        <w:t>Narrowband – Internet of Things</w:t>
      </w:r>
    </w:p>
    <w:p w14:paraId="096C7FEA" w14:textId="77777777" w:rsidR="00D62336" w:rsidRPr="004E5D66" w:rsidRDefault="00063062">
      <w:pPr>
        <w:pStyle w:val="EW"/>
        <w:ind w:left="1701" w:hanging="1417"/>
        <w:rPr>
          <w:lang w:val="en-US"/>
        </w:rPr>
      </w:pPr>
      <w:r w:rsidRPr="004E5D66">
        <w:rPr>
          <w:lang w:val="en-US"/>
        </w:rPr>
        <w:t>NTN</w:t>
      </w:r>
      <w:r w:rsidRPr="004E5D66">
        <w:rPr>
          <w:lang w:val="en-US"/>
        </w:rPr>
        <w:tab/>
        <w:t>Non-Terrestrial Network</w:t>
      </w:r>
    </w:p>
    <w:p w14:paraId="52847D3A" w14:textId="77777777" w:rsidR="00D62336" w:rsidRPr="004E5D66" w:rsidRDefault="00063062">
      <w:pPr>
        <w:pStyle w:val="EW"/>
      </w:pPr>
      <w:r w:rsidRPr="004E5D66">
        <w:t>OOB</w:t>
      </w:r>
      <w:r w:rsidRPr="004E5D66">
        <w:tab/>
        <w:t>Out-of-band</w:t>
      </w:r>
    </w:p>
    <w:p w14:paraId="05AF7127" w14:textId="77777777" w:rsidR="001227CA" w:rsidRPr="004E5D66" w:rsidRDefault="001227CA" w:rsidP="001227CA">
      <w:pPr>
        <w:pStyle w:val="EW"/>
        <w:rPr>
          <w:rFonts w:eastAsia="SimSun"/>
          <w:lang w:val="en-US" w:eastAsia="zh-CN"/>
        </w:rPr>
      </w:pPr>
      <w:r w:rsidRPr="004E5D66">
        <w:t>OOBE</w:t>
      </w:r>
      <w:r w:rsidRPr="004E5D66">
        <w:tab/>
        <w:t>Out-of-band Emissions</w:t>
      </w:r>
    </w:p>
    <w:p w14:paraId="3FC508F7" w14:textId="77777777" w:rsidR="00D62336" w:rsidRPr="004E5D66" w:rsidRDefault="00063062">
      <w:pPr>
        <w:pStyle w:val="EW"/>
      </w:pPr>
      <w:r w:rsidRPr="004E5D66">
        <w:lastRenderedPageBreak/>
        <w:t>OSDD</w:t>
      </w:r>
      <w:r w:rsidRPr="004E5D66">
        <w:tab/>
        <w:t>OTA Sensitivity Directions Declaration</w:t>
      </w:r>
    </w:p>
    <w:p w14:paraId="04F5BEFB" w14:textId="77777777" w:rsidR="00D62336" w:rsidRPr="004E5D66" w:rsidRDefault="00063062">
      <w:pPr>
        <w:pStyle w:val="EW"/>
      </w:pPr>
      <w:r w:rsidRPr="004E5D66">
        <w:t>OTA</w:t>
      </w:r>
      <w:r w:rsidRPr="004E5D66">
        <w:tab/>
        <w:t>Over-The-Air</w:t>
      </w:r>
    </w:p>
    <w:p w14:paraId="62AC4F17" w14:textId="77777777" w:rsidR="00D62336" w:rsidRPr="004E5D66" w:rsidRDefault="00063062">
      <w:pPr>
        <w:pStyle w:val="EW"/>
      </w:pPr>
      <w:r w:rsidRPr="004E5D66">
        <w:rPr>
          <w:lang w:eastAsia="zh-CN"/>
        </w:rPr>
        <w:t>PRB</w:t>
      </w:r>
      <w:r w:rsidRPr="004E5D66">
        <w:rPr>
          <w:lang w:eastAsia="zh-CN"/>
        </w:rPr>
        <w:tab/>
      </w:r>
      <w:r w:rsidRPr="004E5D66">
        <w:t xml:space="preserve">Physical Resource Block </w:t>
      </w:r>
    </w:p>
    <w:p w14:paraId="07631022" w14:textId="77777777" w:rsidR="00D62336" w:rsidRPr="004E5D66" w:rsidRDefault="00063062">
      <w:pPr>
        <w:pStyle w:val="EW"/>
        <w:rPr>
          <w:lang w:val="fr-FR"/>
        </w:rPr>
      </w:pPr>
      <w:r w:rsidRPr="004E5D66">
        <w:rPr>
          <w:lang w:val="fr-FR"/>
        </w:rPr>
        <w:t>QAM</w:t>
      </w:r>
      <w:r w:rsidRPr="004E5D66">
        <w:rPr>
          <w:lang w:val="fr-FR"/>
        </w:rPr>
        <w:tab/>
        <w:t>Quadrature Amplitude Modulation</w:t>
      </w:r>
    </w:p>
    <w:p w14:paraId="7E6E959B" w14:textId="77777777" w:rsidR="00D62336" w:rsidRPr="004E5D66" w:rsidRDefault="00063062">
      <w:pPr>
        <w:pStyle w:val="EW"/>
        <w:rPr>
          <w:rFonts w:eastAsia="SimSun"/>
          <w:lang w:val="fr-FR" w:eastAsia="zh-CN"/>
        </w:rPr>
      </w:pPr>
      <w:bookmarkStart w:id="140" w:name="OLE_LINK17"/>
      <w:r w:rsidRPr="004E5D66">
        <w:rPr>
          <w:lang w:val="fr-FR"/>
        </w:rPr>
        <w:t>RB</w:t>
      </w:r>
      <w:r w:rsidRPr="004E5D66">
        <w:rPr>
          <w:lang w:val="fr-FR"/>
        </w:rPr>
        <w:tab/>
        <w:t>Resource Bloc</w:t>
      </w:r>
      <w:bookmarkEnd w:id="140"/>
      <w:r w:rsidRPr="004E5D66">
        <w:rPr>
          <w:rFonts w:eastAsia="SimSun" w:hint="eastAsia"/>
          <w:lang w:val="fr-FR" w:eastAsia="zh-CN"/>
        </w:rPr>
        <w:t>k</w:t>
      </w:r>
    </w:p>
    <w:p w14:paraId="736E506B" w14:textId="77777777" w:rsidR="00D62336" w:rsidRPr="004E5D66" w:rsidRDefault="00063062">
      <w:pPr>
        <w:pStyle w:val="EW"/>
      </w:pPr>
      <w:r w:rsidRPr="004E5D66">
        <w:t>RDN</w:t>
      </w:r>
      <w:r w:rsidRPr="004E5D66">
        <w:tab/>
        <w:t>Radio Distribution Network</w:t>
      </w:r>
    </w:p>
    <w:p w14:paraId="6A101579" w14:textId="77777777" w:rsidR="00D62336" w:rsidRPr="004E5D66" w:rsidRDefault="00063062">
      <w:pPr>
        <w:pStyle w:val="EW"/>
      </w:pPr>
      <w:r w:rsidRPr="004E5D66">
        <w:t>RE</w:t>
      </w:r>
      <w:r w:rsidRPr="004E5D66">
        <w:tab/>
        <w:t>Resource Element</w:t>
      </w:r>
    </w:p>
    <w:p w14:paraId="0614C5DC" w14:textId="77777777" w:rsidR="00D62336" w:rsidRPr="004E5D66" w:rsidRDefault="00063062">
      <w:pPr>
        <w:pStyle w:val="EW"/>
      </w:pPr>
      <w:r w:rsidRPr="004E5D66">
        <w:t>REFSENS</w:t>
      </w:r>
      <w:r w:rsidRPr="004E5D66">
        <w:tab/>
        <w:t>Reference Sensitivity</w:t>
      </w:r>
    </w:p>
    <w:p w14:paraId="65F748E9" w14:textId="77777777" w:rsidR="00D62336" w:rsidRPr="004E5D66" w:rsidRDefault="00063062">
      <w:pPr>
        <w:pStyle w:val="EW"/>
        <w:rPr>
          <w:lang w:eastAsia="zh-CN"/>
        </w:rPr>
      </w:pPr>
      <w:r w:rsidRPr="004E5D66">
        <w:t>RF</w:t>
      </w:r>
      <w:r w:rsidRPr="004E5D66">
        <w:tab/>
        <w:t>Radio Frequency</w:t>
      </w:r>
    </w:p>
    <w:p w14:paraId="5AB4F121" w14:textId="77777777" w:rsidR="00D62336" w:rsidRPr="004E5D66" w:rsidRDefault="00063062">
      <w:pPr>
        <w:pStyle w:val="EW"/>
      </w:pPr>
      <w:r w:rsidRPr="004E5D66">
        <w:t>RIB</w:t>
      </w:r>
      <w:r w:rsidRPr="004E5D66">
        <w:tab/>
        <w:t>Radiated Interface Boundary</w:t>
      </w:r>
    </w:p>
    <w:p w14:paraId="6A935AB3" w14:textId="77777777" w:rsidR="00D62336" w:rsidRPr="004E5D66" w:rsidRDefault="00063062">
      <w:pPr>
        <w:pStyle w:val="EW"/>
      </w:pPr>
      <w:r w:rsidRPr="004E5D66">
        <w:t>RMS</w:t>
      </w:r>
      <w:r w:rsidRPr="004E5D66">
        <w:tab/>
        <w:t>Root Mean Square (value)</w:t>
      </w:r>
    </w:p>
    <w:p w14:paraId="320B6B75" w14:textId="77777777" w:rsidR="00D62336" w:rsidRPr="004E5D66" w:rsidRDefault="00063062">
      <w:pPr>
        <w:pStyle w:val="EW"/>
      </w:pPr>
      <w:r w:rsidRPr="004E5D66">
        <w:t>RoAoA</w:t>
      </w:r>
      <w:r w:rsidRPr="004E5D66">
        <w:tab/>
        <w:t xml:space="preserve">Range of Angles of Arrival </w:t>
      </w:r>
    </w:p>
    <w:p w14:paraId="7B262697" w14:textId="77777777" w:rsidR="00D62336" w:rsidRPr="004E5D66" w:rsidRDefault="00063062">
      <w:pPr>
        <w:pStyle w:val="EW"/>
        <w:rPr>
          <w:lang w:eastAsia="zh-CN"/>
        </w:rPr>
      </w:pPr>
      <w:r w:rsidRPr="004E5D66">
        <w:t>RX</w:t>
      </w:r>
      <w:r w:rsidRPr="004E5D66">
        <w:tab/>
        <w:t>Receiver</w:t>
      </w:r>
    </w:p>
    <w:p w14:paraId="01A36CD0" w14:textId="6E8BD011" w:rsidR="00D62336" w:rsidRPr="004E5D66" w:rsidRDefault="00063062">
      <w:pPr>
        <w:pStyle w:val="EW"/>
      </w:pPr>
      <w:r w:rsidRPr="004E5D66">
        <w:t>SAN</w:t>
      </w:r>
      <w:r w:rsidRPr="004E5D66">
        <w:tab/>
        <w:t>Satellite Access Node</w:t>
      </w:r>
    </w:p>
    <w:p w14:paraId="75922813" w14:textId="77777777" w:rsidR="00D62336" w:rsidRPr="004E5D66" w:rsidRDefault="00063062">
      <w:pPr>
        <w:pStyle w:val="EW"/>
      </w:pPr>
      <w:r w:rsidRPr="004E5D66">
        <w:t>SCS</w:t>
      </w:r>
      <w:r w:rsidRPr="004E5D66">
        <w:tab/>
        <w:t>Sub-Carrier Spacing</w:t>
      </w:r>
    </w:p>
    <w:p w14:paraId="7DD8754F" w14:textId="5D17432F" w:rsidR="00D22BFD" w:rsidRPr="004E5D66" w:rsidRDefault="00D22BFD">
      <w:pPr>
        <w:pStyle w:val="EW"/>
      </w:pPr>
      <w:r w:rsidRPr="004E5D66">
        <w:t>SDO</w:t>
      </w:r>
      <w:r w:rsidRPr="004E5D66">
        <w:tab/>
      </w:r>
      <w:r w:rsidRPr="004E5D66">
        <w:rPr>
          <w:rFonts w:hint="eastAsia"/>
          <w:bCs/>
          <w:lang w:val="en-US" w:eastAsia="zh-CN"/>
        </w:rPr>
        <w:t>Standalone Downlink Only</w:t>
      </w:r>
    </w:p>
    <w:p w14:paraId="031849CF" w14:textId="77777777" w:rsidR="00D62336" w:rsidRPr="004E5D66" w:rsidRDefault="00063062">
      <w:pPr>
        <w:pStyle w:val="EW"/>
      </w:pPr>
      <w:r w:rsidRPr="004E5D66">
        <w:t>TAB</w:t>
      </w:r>
      <w:r w:rsidRPr="004E5D66">
        <w:tab/>
        <w:t>Transceiver Array Boundary</w:t>
      </w:r>
    </w:p>
    <w:p w14:paraId="55D42E3D" w14:textId="77777777" w:rsidR="00D62336" w:rsidRPr="004E5D66" w:rsidRDefault="00063062">
      <w:pPr>
        <w:pStyle w:val="EW"/>
      </w:pPr>
      <w:r w:rsidRPr="004E5D66">
        <w:t>TRP</w:t>
      </w:r>
      <w:r w:rsidRPr="004E5D66">
        <w:tab/>
        <w:t>Total Radiated Power</w:t>
      </w:r>
    </w:p>
    <w:bookmarkEnd w:id="139"/>
    <w:p w14:paraId="47FEC22A" w14:textId="77777777" w:rsidR="00D62336" w:rsidRPr="004E5D66" w:rsidRDefault="00063062">
      <w:pPr>
        <w:pStyle w:val="EW"/>
      </w:pPr>
      <w:r w:rsidRPr="004E5D66">
        <w:t>TX</w:t>
      </w:r>
      <w:r w:rsidRPr="004E5D66">
        <w:tab/>
        <w:t>Transmitter</w:t>
      </w:r>
    </w:p>
    <w:p w14:paraId="136B943C" w14:textId="77777777" w:rsidR="00D62336" w:rsidRPr="004E5D66" w:rsidRDefault="00063062">
      <w:pPr>
        <w:pStyle w:val="Heading1"/>
      </w:pPr>
      <w:bookmarkStart w:id="141" w:name="clause4"/>
      <w:bookmarkStart w:id="142" w:name="_Toc19679"/>
      <w:bookmarkStart w:id="143" w:name="_Toc121932936"/>
      <w:bookmarkStart w:id="144" w:name="_Toc121908650"/>
      <w:bookmarkStart w:id="145" w:name="_Toc124186445"/>
      <w:bookmarkStart w:id="146" w:name="_Toc137240593"/>
      <w:bookmarkStart w:id="147" w:name="_Toc137244690"/>
      <w:bookmarkStart w:id="148" w:name="_Toc138893904"/>
      <w:bookmarkStart w:id="149" w:name="_Toc138894136"/>
      <w:bookmarkStart w:id="150" w:name="_Toc145036529"/>
      <w:bookmarkStart w:id="151" w:name="_Toc153188821"/>
      <w:bookmarkStart w:id="152" w:name="_Toc155672104"/>
      <w:bookmarkStart w:id="153" w:name="_Toc161927747"/>
      <w:bookmarkStart w:id="154" w:name="_Toc163213244"/>
      <w:bookmarkStart w:id="155" w:name="_Toc169794645"/>
      <w:bookmarkStart w:id="156" w:name="_Toc171510273"/>
      <w:bookmarkStart w:id="157" w:name="_Toc233969742"/>
      <w:bookmarkEnd w:id="141"/>
      <w:r w:rsidRPr="004E5D66">
        <w:t>4</w:t>
      </w:r>
      <w:r w:rsidRPr="004E5D66">
        <w:tab/>
      </w:r>
      <w:r w:rsidRPr="004E5D66">
        <w:rPr>
          <w:rFonts w:hint="eastAsia"/>
          <w:lang w:eastAsia="zh-CN"/>
        </w:rPr>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228682" w14:textId="77777777" w:rsidR="00D62336" w:rsidRPr="004E5D66" w:rsidRDefault="00063062">
      <w:pPr>
        <w:pStyle w:val="Heading2"/>
        <w:rPr>
          <w:lang w:eastAsia="zh-CN"/>
        </w:rPr>
      </w:pPr>
      <w:bookmarkStart w:id="158" w:name="_Toc22202"/>
      <w:bookmarkStart w:id="159" w:name="_Toc121932937"/>
      <w:bookmarkStart w:id="160" w:name="_Toc121908651"/>
      <w:bookmarkStart w:id="161" w:name="_Toc124186446"/>
      <w:bookmarkStart w:id="162" w:name="_Toc137240594"/>
      <w:bookmarkStart w:id="163" w:name="_Toc137244691"/>
      <w:bookmarkStart w:id="164" w:name="_Toc138893905"/>
      <w:bookmarkStart w:id="165" w:name="_Toc138894137"/>
      <w:bookmarkStart w:id="166" w:name="_Toc145036530"/>
      <w:bookmarkStart w:id="167" w:name="_Toc153188822"/>
      <w:bookmarkStart w:id="168" w:name="_Toc155672105"/>
      <w:bookmarkStart w:id="169" w:name="_Toc161927748"/>
      <w:bookmarkStart w:id="170" w:name="_Toc163213245"/>
      <w:bookmarkStart w:id="171" w:name="_Toc169794646"/>
      <w:bookmarkStart w:id="172" w:name="_Toc171510274"/>
      <w:bookmarkStart w:id="173" w:name="OLE_LINK1"/>
      <w:bookmarkStart w:id="174" w:name="_Toc233969743"/>
      <w:r w:rsidRPr="004E5D66">
        <w:rPr>
          <w:lang w:eastAsia="zh-CN"/>
        </w:rPr>
        <w:t>4.1</w:t>
      </w:r>
      <w:r w:rsidRPr="004E5D66">
        <w:rPr>
          <w:lang w:eastAsia="zh-CN"/>
        </w:rPr>
        <w:tab/>
      </w:r>
      <w:r w:rsidRPr="004E5D66">
        <w:rPr>
          <w:rFonts w:hint="eastAsia"/>
          <w:lang w:eastAsia="zh-CN"/>
        </w:rPr>
        <w:t>Relationship</w:t>
      </w:r>
      <w:r w:rsidRPr="004E5D66">
        <w:rPr>
          <w:lang w:eastAsia="zh-CN"/>
        </w:rPr>
        <w:t xml:space="preserve"> with other core specifications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4"/>
    </w:p>
    <w:p w14:paraId="448EF25B" w14:textId="77777777" w:rsidR="00D62336" w:rsidRPr="004E5D66" w:rsidRDefault="00063062">
      <w:r w:rsidRPr="004E5D66">
        <w:t xml:space="preserve">The present document is a single-RAT specification for a SAN, covering </w:t>
      </w:r>
      <w:r w:rsidRPr="004E5D66">
        <w:rPr>
          <w:rFonts w:cs="v5.0.0"/>
        </w:rPr>
        <w:t xml:space="preserve">RF characteristics and minimum performance requirements. </w:t>
      </w:r>
      <w:r w:rsidRPr="004E5D66">
        <w:t>Conducted and radiated core requirements are defined for the SAN architectures and SAN types defined in clause 4.3.</w:t>
      </w:r>
    </w:p>
    <w:p w14:paraId="3AF471B0" w14:textId="77777777" w:rsidR="00D62336" w:rsidRPr="004E5D66" w:rsidRDefault="00063062">
      <w:r w:rsidRPr="004E5D66">
        <w:t>The applicability of each requirement is described in clause 4.6.</w:t>
      </w:r>
    </w:p>
    <w:p w14:paraId="4EBA449A" w14:textId="77777777" w:rsidR="00D62336" w:rsidRPr="004E5D66" w:rsidRDefault="00063062">
      <w:pPr>
        <w:pStyle w:val="Heading2"/>
      </w:pPr>
      <w:bookmarkStart w:id="175" w:name="_Toc8952"/>
      <w:bookmarkStart w:id="176" w:name="_Toc121932938"/>
      <w:bookmarkStart w:id="177" w:name="_Toc121908652"/>
      <w:bookmarkStart w:id="178" w:name="_Toc124186447"/>
      <w:bookmarkStart w:id="179" w:name="_Toc137240595"/>
      <w:bookmarkStart w:id="180" w:name="_Toc137244692"/>
      <w:bookmarkStart w:id="181" w:name="_Toc138893906"/>
      <w:bookmarkStart w:id="182" w:name="_Toc138894138"/>
      <w:bookmarkStart w:id="183" w:name="_Toc145036531"/>
      <w:bookmarkStart w:id="184" w:name="_Toc153188823"/>
      <w:bookmarkStart w:id="185" w:name="_Toc155672106"/>
      <w:bookmarkStart w:id="186" w:name="_Toc161927749"/>
      <w:bookmarkStart w:id="187" w:name="_Toc163213246"/>
      <w:bookmarkStart w:id="188" w:name="_Toc169794647"/>
      <w:bookmarkStart w:id="189" w:name="_Toc171510275"/>
      <w:bookmarkStart w:id="190" w:name="_Toc233969744"/>
      <w:r w:rsidRPr="004E5D66">
        <w:t>4.2</w:t>
      </w:r>
      <w:r w:rsidRPr="004E5D66">
        <w:tab/>
        <w:t>Relationship between minimum requirements and 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AE6B5B7" w14:textId="77777777" w:rsidR="00D62336" w:rsidRPr="004E5D66" w:rsidRDefault="00063062">
      <w:pPr>
        <w:rPr>
          <w:rFonts w:eastAsia="Calibri"/>
        </w:rPr>
      </w:pPr>
      <w:r w:rsidRPr="004E5D66">
        <w:t>Conformance to the present specification is demonstrated by fulfilling the test requirements specified in the conformance specification TS 36.181 [</w:t>
      </w:r>
      <w:r w:rsidRPr="004E5D66">
        <w:rPr>
          <w:rFonts w:hint="eastAsia"/>
          <w:lang w:val="en-US" w:eastAsia="zh-CN"/>
        </w:rPr>
        <w:t>3</w:t>
      </w:r>
      <w:r w:rsidRPr="004E5D66">
        <w:t>].</w:t>
      </w:r>
    </w:p>
    <w:p w14:paraId="5FD60B4A" w14:textId="77777777" w:rsidR="00D62336" w:rsidRPr="004E5D66" w:rsidRDefault="00063062">
      <w:pPr>
        <w:rPr>
          <w:rFonts w:cs="v5.0.0"/>
          <w:snapToGrid w:val="0"/>
        </w:rPr>
      </w:pPr>
      <w:r w:rsidRPr="004E5D66">
        <w:rPr>
          <w:rFonts w:cs="v5.0.0"/>
          <w:snapToGrid w:val="0"/>
        </w:rPr>
        <w:t>The minimum requirements given in this specification make no allowance for measurement uncertainty. The test specifications TS 36.181</w:t>
      </w:r>
      <w:r w:rsidRPr="004E5D66">
        <w:rPr>
          <w:rFonts w:cs="v5.0.0"/>
          <w:snapToGrid w:val="0"/>
          <w:lang w:eastAsia="zh-CN"/>
        </w:rPr>
        <w:t xml:space="preserve"> [</w:t>
      </w:r>
      <w:r w:rsidRPr="004E5D66">
        <w:rPr>
          <w:rFonts w:cs="v5.0.0" w:hint="eastAsia"/>
          <w:snapToGrid w:val="0"/>
          <w:lang w:val="en-US" w:eastAsia="zh-CN"/>
        </w:rPr>
        <w:t>3</w:t>
      </w:r>
      <w:r w:rsidRPr="004E5D66">
        <w:rPr>
          <w:rFonts w:cs="v5.0.0"/>
          <w:snapToGrid w:val="0"/>
          <w:lang w:eastAsia="zh-CN"/>
        </w:rPr>
        <w:t xml:space="preserve">] </w:t>
      </w:r>
      <w:r w:rsidRPr="004E5D66">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Pr="004E5D66" w:rsidRDefault="00063062">
      <w:pPr>
        <w:rPr>
          <w:rFonts w:cs="v5.0.0"/>
          <w:snapToGrid w:val="0"/>
        </w:rPr>
      </w:pPr>
      <w:r w:rsidRPr="004E5D66">
        <w:rPr>
          <w:rFonts w:cs="v5.0.0"/>
          <w:snapToGrid w:val="0"/>
        </w:rPr>
        <w:t>The measurement results returned by the test system are compared - without any modification - against the test requirements as defined by the shared risk principle.</w:t>
      </w:r>
    </w:p>
    <w:p w14:paraId="7D09C275" w14:textId="77777777" w:rsidR="00D62336" w:rsidRPr="004E5D66" w:rsidRDefault="00063062">
      <w:r w:rsidRPr="004E5D66">
        <w:rPr>
          <w:rFonts w:cs="v5.0.0"/>
          <w:snapToGrid w:val="0"/>
        </w:rPr>
        <w:t>The shared risk principle is defined in recommendation ITU</w:t>
      </w:r>
      <w:r w:rsidRPr="004E5D66">
        <w:rPr>
          <w:rFonts w:cs="v5.0.0"/>
          <w:snapToGrid w:val="0"/>
        </w:rPr>
        <w:noBreakHyphen/>
        <w:t>R M.1545 [</w:t>
      </w:r>
      <w:r w:rsidRPr="004E5D66">
        <w:rPr>
          <w:rFonts w:cs="v5.0.0" w:hint="eastAsia"/>
          <w:snapToGrid w:val="0"/>
          <w:lang w:val="en-US" w:eastAsia="zh-CN"/>
        </w:rPr>
        <w:t>4</w:t>
      </w:r>
      <w:r w:rsidRPr="004E5D66">
        <w:rPr>
          <w:rFonts w:cs="v5.0.0"/>
          <w:snapToGrid w:val="0"/>
        </w:rPr>
        <w:t>].</w:t>
      </w:r>
    </w:p>
    <w:p w14:paraId="7A760AF2" w14:textId="77777777" w:rsidR="00D62336" w:rsidRPr="004E5D66" w:rsidRDefault="00063062">
      <w:pPr>
        <w:pStyle w:val="Heading2"/>
        <w:rPr>
          <w:lang w:eastAsia="zh-CN"/>
        </w:rPr>
      </w:pPr>
      <w:bookmarkStart w:id="191" w:name="_Toc27266"/>
      <w:bookmarkStart w:id="192" w:name="_Toc121932939"/>
      <w:bookmarkStart w:id="193" w:name="_Toc121908653"/>
      <w:bookmarkStart w:id="194" w:name="_Toc124186448"/>
      <w:bookmarkStart w:id="195" w:name="_Toc137240596"/>
      <w:bookmarkStart w:id="196" w:name="_Toc137244693"/>
      <w:bookmarkStart w:id="197" w:name="_Toc138893907"/>
      <w:bookmarkStart w:id="198" w:name="_Toc138894139"/>
      <w:bookmarkStart w:id="199" w:name="_Toc145036532"/>
      <w:bookmarkStart w:id="200" w:name="_Toc153188824"/>
      <w:bookmarkStart w:id="201" w:name="_Toc155672107"/>
      <w:bookmarkStart w:id="202" w:name="_Toc161927750"/>
      <w:bookmarkStart w:id="203" w:name="_Toc163213247"/>
      <w:bookmarkStart w:id="204" w:name="_Toc169794648"/>
      <w:bookmarkStart w:id="205" w:name="_Toc171510276"/>
      <w:bookmarkStart w:id="206" w:name="_Toc233969745"/>
      <w:r w:rsidRPr="004E5D66">
        <w:t>4.3</w:t>
      </w:r>
      <w:r w:rsidRPr="004E5D66">
        <w:tab/>
      </w:r>
      <w:r w:rsidRPr="004E5D66">
        <w:rPr>
          <w:lang w:eastAsia="zh-CN"/>
        </w:rPr>
        <w:t>Requirement reference points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D8EDD47" w14:textId="77777777" w:rsidR="00D62336" w:rsidRPr="004E5D66" w:rsidRDefault="00063062">
      <w:pPr>
        <w:pStyle w:val="Heading3"/>
        <w:rPr>
          <w:lang w:eastAsia="zh-CN"/>
        </w:rPr>
      </w:pPr>
      <w:bookmarkStart w:id="207" w:name="_Toc114242138"/>
      <w:bookmarkStart w:id="208" w:name="_Toc121932940"/>
      <w:bookmarkStart w:id="209" w:name="_Toc121908654"/>
      <w:bookmarkStart w:id="210" w:name="_Toc124186449"/>
      <w:bookmarkStart w:id="211" w:name="_Toc137240597"/>
      <w:bookmarkStart w:id="212" w:name="_Toc137244694"/>
      <w:bookmarkStart w:id="213" w:name="_Toc138893908"/>
      <w:bookmarkStart w:id="214" w:name="_Toc138894140"/>
      <w:bookmarkStart w:id="215" w:name="_Toc145036533"/>
      <w:bookmarkStart w:id="216" w:name="_Toc153188825"/>
      <w:bookmarkStart w:id="217" w:name="_Toc155672108"/>
      <w:bookmarkStart w:id="218" w:name="_Toc161927751"/>
      <w:bookmarkStart w:id="219" w:name="_Toc163213248"/>
      <w:bookmarkStart w:id="220" w:name="_Toc169794649"/>
      <w:bookmarkStart w:id="221" w:name="_Toc171510277"/>
      <w:bookmarkStart w:id="222" w:name="_Toc233969746"/>
      <w:r w:rsidRPr="004E5D66">
        <w:rPr>
          <w:rFonts w:hint="eastAsia"/>
        </w:rPr>
        <w:t>4.3.1</w:t>
      </w:r>
      <w:r w:rsidRPr="004E5D66">
        <w:tab/>
        <w:t>SAN type 1-H</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CCBADE9" w14:textId="77777777" w:rsidR="00D62336" w:rsidRPr="004E5D66" w:rsidRDefault="00063062">
      <w:r w:rsidRPr="004E5D66">
        <w:t xml:space="preserve">For </w:t>
      </w:r>
      <w:r w:rsidRPr="004E5D66">
        <w:rPr>
          <w:rFonts w:hint="eastAsia"/>
          <w:i/>
        </w:rPr>
        <w:t>SAN</w:t>
      </w:r>
      <w:r w:rsidRPr="004E5D66">
        <w:rPr>
          <w:i/>
        </w:rPr>
        <w:t xml:space="preserve"> type 1-H</w:t>
      </w:r>
      <w:r w:rsidRPr="004E5D66">
        <w:t>, the requirements are defined for two points of reference, signified by radiated requirements and conducted requirements.</w:t>
      </w:r>
    </w:p>
    <w:p w14:paraId="7CDB7133" w14:textId="0205018C" w:rsidR="00D62336" w:rsidRPr="004E5D66" w:rsidRDefault="00F36511">
      <w:pPr>
        <w:pStyle w:val="TH"/>
      </w:pPr>
      <w:r w:rsidRPr="004E5D66">
        <w:rPr>
          <w:noProof/>
        </w:rPr>
        <w:lastRenderedPageBreak/>
        <w:drawing>
          <wp:inline distT="0" distB="0" distL="0" distR="0" wp14:anchorId="151910CF" wp14:editId="7DA68A79">
            <wp:extent cx="4895850" cy="2281521"/>
            <wp:effectExtent l="0" t="0" r="0" b="5080"/>
            <wp:docPr id="802861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23262" cy="2294295"/>
                    </a:xfrm>
                    <a:prstGeom prst="rect">
                      <a:avLst/>
                    </a:prstGeom>
                    <a:noFill/>
                  </pic:spPr>
                </pic:pic>
              </a:graphicData>
            </a:graphic>
          </wp:inline>
        </w:drawing>
      </w:r>
    </w:p>
    <w:p w14:paraId="09929C27" w14:textId="77777777" w:rsidR="00D62336" w:rsidRPr="004E5D66" w:rsidRDefault="00063062">
      <w:pPr>
        <w:pStyle w:val="TF"/>
      </w:pPr>
      <w:r w:rsidRPr="004E5D66">
        <w:t xml:space="preserve">Figure </w:t>
      </w:r>
      <w:r w:rsidRPr="004E5D66">
        <w:rPr>
          <w:rFonts w:hint="eastAsia"/>
          <w:lang w:eastAsia="zh-CN"/>
        </w:rPr>
        <w:t>4.3.1</w:t>
      </w:r>
      <w:r w:rsidRPr="004E5D66">
        <w:t xml:space="preserve">-1: Radiated and conducted reference points for </w:t>
      </w:r>
      <w:r w:rsidRPr="004E5D66">
        <w:rPr>
          <w:i/>
        </w:rPr>
        <w:t>SAN type 1-H</w:t>
      </w:r>
    </w:p>
    <w:p w14:paraId="587D49ED" w14:textId="77777777" w:rsidR="00D62336" w:rsidRPr="004E5D66" w:rsidRDefault="00063062">
      <w:r w:rsidRPr="004E5D66">
        <w:t xml:space="preserve">Radiated characteristics are defined over the air (OTA), where the radiated interface is referred to as the </w:t>
      </w:r>
      <w:r w:rsidRPr="004E5D66">
        <w:rPr>
          <w:i/>
        </w:rPr>
        <w:t>Radiated Interface Boundary</w:t>
      </w:r>
      <w:r w:rsidRPr="004E5D66">
        <w:t xml:space="preserve"> (RIB). Radiated requirements are also referred to as OTA requirements. The (spatial) characteristics in which the OTA requirements apply are detailed for each requirement.</w:t>
      </w:r>
    </w:p>
    <w:p w14:paraId="5989E70E" w14:textId="77777777" w:rsidR="00D62336" w:rsidRPr="004E5D66" w:rsidRDefault="00063062">
      <w:r w:rsidRPr="004E5D66">
        <w:t xml:space="preserve">Conducted characteristics are defined at individual or groups of </w:t>
      </w:r>
      <w:r w:rsidRPr="004E5D66">
        <w:rPr>
          <w:i/>
        </w:rPr>
        <w:t xml:space="preserve">TAB connectors </w:t>
      </w:r>
      <w:r w:rsidRPr="004E5D66">
        <w:t xml:space="preserve">at the </w:t>
      </w:r>
      <w:r w:rsidRPr="004E5D66">
        <w:rPr>
          <w:i/>
        </w:rPr>
        <w:t>transceiver array boundary</w:t>
      </w:r>
      <w:r w:rsidRPr="004E5D66">
        <w:t>, which is the conducted interface between the transceiver unit array and the composite antenna.</w:t>
      </w:r>
    </w:p>
    <w:p w14:paraId="1A71FBC0" w14:textId="77777777" w:rsidR="00D62336" w:rsidRPr="004E5D66" w:rsidRDefault="00063062">
      <w:r w:rsidRPr="004E5D66">
        <w:t xml:space="preserve">The transceiver unit array is part of the composite transceiver functionality </w:t>
      </w:r>
      <w:r w:rsidRPr="004E5D66">
        <w:rPr>
          <w:rFonts w:hint="eastAsia"/>
        </w:rPr>
        <w:t xml:space="preserve">receiving and transmitting </w:t>
      </w:r>
      <w:r w:rsidRPr="004E5D66">
        <w:t xml:space="preserve">modulated signal </w:t>
      </w:r>
      <w:r w:rsidRPr="004E5D66">
        <w:rPr>
          <w:rFonts w:hint="eastAsia"/>
        </w:rPr>
        <w:t>to ensure radio links with users</w:t>
      </w:r>
      <w:r w:rsidRPr="004E5D66">
        <w:t>.</w:t>
      </w:r>
    </w:p>
    <w:p w14:paraId="21D3AB4D" w14:textId="76AD656E" w:rsidR="00D62336" w:rsidRPr="004E5D66" w:rsidRDefault="00F36511">
      <w:r w:rsidRPr="004E5D66">
        <w:rPr>
          <w:rFonts w:eastAsia="DengXian"/>
        </w:rPr>
        <w:t xml:space="preserve">The RF part of the satellite payload is composed of a transceiver unit array and a composite antenna array. </w:t>
      </w:r>
      <w:r w:rsidRPr="004E5D66">
        <w:t xml:space="preserve">The transceiver unit array contains an implementation specific number of transmitter units and an implementation specific number of receiver units. </w:t>
      </w:r>
    </w:p>
    <w:p w14:paraId="505F6570" w14:textId="77777777" w:rsidR="00D62336" w:rsidRPr="004E5D66" w:rsidRDefault="00063062">
      <w:r w:rsidRPr="004E5D66">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Pr="004E5D66" w:rsidRDefault="00063062">
      <w:r w:rsidRPr="004E5D66">
        <w:t xml:space="preserve">How a conducted requirement is applied to the </w:t>
      </w:r>
      <w:r w:rsidRPr="004E5D66">
        <w:rPr>
          <w:i/>
        </w:rPr>
        <w:t>transceiver array boundary</w:t>
      </w:r>
      <w:r w:rsidRPr="004E5D66">
        <w:t xml:space="preserve"> is detailed in the respective requirement clause.</w:t>
      </w:r>
    </w:p>
    <w:p w14:paraId="41C3AD0C" w14:textId="77777777" w:rsidR="00D62336" w:rsidRPr="004E5D66" w:rsidRDefault="00063062">
      <w:pPr>
        <w:pStyle w:val="Heading3"/>
      </w:pPr>
      <w:bookmarkStart w:id="223" w:name="_Toc114242139"/>
      <w:bookmarkStart w:id="224" w:name="_Toc121932941"/>
      <w:bookmarkStart w:id="225" w:name="_Toc121908655"/>
      <w:bookmarkStart w:id="226" w:name="_Toc124186450"/>
      <w:bookmarkStart w:id="227" w:name="_Toc137240598"/>
      <w:bookmarkStart w:id="228" w:name="_Toc137244695"/>
      <w:bookmarkStart w:id="229" w:name="_Toc138893909"/>
      <w:bookmarkStart w:id="230" w:name="_Toc138894141"/>
      <w:bookmarkStart w:id="231" w:name="_Toc145036534"/>
      <w:bookmarkStart w:id="232" w:name="_Toc153188826"/>
      <w:bookmarkStart w:id="233" w:name="_Toc155672109"/>
      <w:bookmarkStart w:id="234" w:name="_Toc161927752"/>
      <w:bookmarkStart w:id="235" w:name="_Toc163213249"/>
      <w:bookmarkStart w:id="236" w:name="_Toc169794650"/>
      <w:bookmarkStart w:id="237" w:name="_Toc171510278"/>
      <w:bookmarkStart w:id="238" w:name="_Toc233969747"/>
      <w:r w:rsidRPr="004E5D66">
        <w:rPr>
          <w:rFonts w:hint="eastAsia"/>
        </w:rPr>
        <w:t>4.3.</w:t>
      </w:r>
      <w:r w:rsidRPr="004E5D66">
        <w:t>2</w:t>
      </w:r>
      <w:r w:rsidRPr="004E5D66">
        <w:tab/>
        <w:t>SAN type 1-O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AD27A42" w14:textId="77777777" w:rsidR="00D62336" w:rsidRPr="004E5D66" w:rsidRDefault="00063062">
      <w:r w:rsidRPr="004E5D66">
        <w:t xml:space="preserve">For </w:t>
      </w:r>
      <w:r w:rsidRPr="004E5D66">
        <w:rPr>
          <w:i/>
        </w:rPr>
        <w:t>SAN type 1-O</w:t>
      </w:r>
      <w:r w:rsidRPr="004E5D66">
        <w:t xml:space="preserve">, the radiated characteristics are defined over the air (OTA), where the </w:t>
      </w:r>
      <w:r w:rsidRPr="004E5D66">
        <w:rPr>
          <w:i/>
          <w:lang w:eastAsia="sv-SE"/>
        </w:rPr>
        <w:t>operating band</w:t>
      </w:r>
      <w:r w:rsidRPr="004E5D66">
        <w:rPr>
          <w:lang w:eastAsia="sv-SE"/>
        </w:rPr>
        <w:t xml:space="preserve"> specific </w:t>
      </w:r>
      <w:r w:rsidRPr="004E5D66">
        <w:t xml:space="preserve">radiated interface is referred to as the </w:t>
      </w:r>
      <w:r w:rsidRPr="004E5D66">
        <w:rPr>
          <w:i/>
        </w:rPr>
        <w:t>Radiated Interface Boundary</w:t>
      </w:r>
      <w:r w:rsidRPr="004E5D66">
        <w:t xml:space="preserve"> (RIB). Radiated requirements are also referred to as OTA requirements. The (spatial) characteristics in which the OTA requirements apply are detailed for each requirement.</w:t>
      </w:r>
    </w:p>
    <w:p w14:paraId="47A8E1BC" w14:textId="1E0FE628" w:rsidR="00D62336" w:rsidRPr="004E5D66" w:rsidRDefault="00514794">
      <w:pPr>
        <w:pStyle w:val="TH"/>
        <w:rPr>
          <w:lang w:eastAsia="zh-CN"/>
        </w:rPr>
      </w:pPr>
      <w:r w:rsidRPr="004E5D66">
        <w:rPr>
          <w:b w:val="0"/>
          <w:noProof/>
          <w:lang w:val="fr-FR"/>
        </w:rPr>
        <w:drawing>
          <wp:inline distT="0" distB="0" distL="0" distR="0" wp14:anchorId="62FD3DD5" wp14:editId="283A0227">
            <wp:extent cx="4503420" cy="2098645"/>
            <wp:effectExtent l="0" t="0" r="0" b="0"/>
            <wp:docPr id="2114279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2580" cy="2107574"/>
                    </a:xfrm>
                    <a:prstGeom prst="rect">
                      <a:avLst/>
                    </a:prstGeom>
                    <a:noFill/>
                  </pic:spPr>
                </pic:pic>
              </a:graphicData>
            </a:graphic>
          </wp:inline>
        </w:drawing>
      </w:r>
    </w:p>
    <w:p w14:paraId="34E8C622" w14:textId="77777777" w:rsidR="00D62336" w:rsidRPr="004E5D66" w:rsidRDefault="00063062">
      <w:pPr>
        <w:pStyle w:val="TF"/>
      </w:pPr>
      <w:r w:rsidRPr="004E5D66">
        <w:t>Figure 4.3.</w:t>
      </w:r>
      <w:r w:rsidRPr="004E5D66">
        <w:rPr>
          <w:rFonts w:hint="eastAsia"/>
          <w:lang w:eastAsia="zh-CN"/>
        </w:rPr>
        <w:t>2</w:t>
      </w:r>
      <w:r w:rsidRPr="004E5D66">
        <w:t xml:space="preserve">-1: Radiated reference points for </w:t>
      </w:r>
      <w:r w:rsidRPr="004E5D66">
        <w:rPr>
          <w:i/>
        </w:rPr>
        <w:t>SAN type 1-O</w:t>
      </w:r>
      <w:r w:rsidRPr="004E5D66">
        <w:t xml:space="preserve"> </w:t>
      </w:r>
    </w:p>
    <w:p w14:paraId="6105E236" w14:textId="77777777" w:rsidR="00D62336" w:rsidRPr="004E5D66" w:rsidRDefault="00D62336" w:rsidP="00730773"/>
    <w:p w14:paraId="39C425FB" w14:textId="77777777" w:rsidR="00D62336" w:rsidRPr="004E5D66" w:rsidRDefault="00063062">
      <w:pPr>
        <w:pStyle w:val="Heading2"/>
        <w:rPr>
          <w:lang w:eastAsia="zh-CN"/>
        </w:rPr>
      </w:pPr>
      <w:bookmarkStart w:id="239" w:name="_Toc27076"/>
      <w:bookmarkStart w:id="240" w:name="_Toc121932942"/>
      <w:bookmarkStart w:id="241" w:name="_Toc121908656"/>
      <w:bookmarkStart w:id="242" w:name="_Toc124186451"/>
      <w:bookmarkStart w:id="243" w:name="_Toc137240599"/>
      <w:bookmarkStart w:id="244" w:name="_Toc137244696"/>
      <w:bookmarkStart w:id="245" w:name="_Toc138893910"/>
      <w:bookmarkStart w:id="246" w:name="_Toc138894142"/>
      <w:bookmarkStart w:id="247" w:name="_Toc145036535"/>
      <w:bookmarkStart w:id="248" w:name="_Toc153188827"/>
      <w:bookmarkStart w:id="249" w:name="_Toc155672110"/>
      <w:bookmarkStart w:id="250" w:name="_Toc161927753"/>
      <w:bookmarkStart w:id="251" w:name="_Toc163213250"/>
      <w:bookmarkStart w:id="252" w:name="_Toc169794651"/>
      <w:bookmarkStart w:id="253" w:name="_Toc171510279"/>
      <w:bookmarkStart w:id="254" w:name="_Toc233969748"/>
      <w:r w:rsidRPr="004E5D66">
        <w:t>4.4</w:t>
      </w:r>
      <w:r w:rsidRPr="004E5D66">
        <w:tab/>
      </w:r>
      <w:r w:rsidRPr="004E5D66">
        <w:rPr>
          <w:lang w:eastAsia="zh-CN"/>
        </w:rPr>
        <w:t>Satellite Access Node classes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4F1EB65" w14:textId="77777777" w:rsidR="00D62336" w:rsidRPr="004E5D66" w:rsidRDefault="00063062">
      <w:bookmarkStart w:id="255" w:name="_Hlk487019015"/>
      <w:r w:rsidRPr="004E5D66">
        <w:t>The requirements in this specification apply to Satellite Access Node unless otherwise stated. The associated deployment scenarios are exactly the same for SAN with and without connectors.</w:t>
      </w:r>
    </w:p>
    <w:p w14:paraId="3FE05A08" w14:textId="19D00C20" w:rsidR="00D62336" w:rsidRPr="004E5D66" w:rsidRDefault="000D2DB8">
      <w:r w:rsidRPr="004E5D66">
        <w:t xml:space="preserve">For SAN </w:t>
      </w:r>
      <w:r w:rsidRPr="004E5D66">
        <w:rPr>
          <w:i/>
        </w:rPr>
        <w:t xml:space="preserve">type 1-O </w:t>
      </w:r>
      <w:r w:rsidRPr="004E5D66">
        <w:t xml:space="preserve">and </w:t>
      </w:r>
      <w:r w:rsidRPr="004E5D66">
        <w:rPr>
          <w:iCs/>
        </w:rPr>
        <w:t>SAN</w:t>
      </w:r>
      <w:r w:rsidRPr="004E5D66">
        <w:rPr>
          <w:i/>
        </w:rPr>
        <w:t xml:space="preserve"> type </w:t>
      </w:r>
      <w:r w:rsidRPr="004E5D66">
        <w:rPr>
          <w:i/>
          <w:iCs/>
        </w:rPr>
        <w:t>1-H</w:t>
      </w:r>
      <w:r w:rsidRPr="004E5D66">
        <w:t>, two SAN classes (LEO and GEO) are defined in table 4.4-1.</w:t>
      </w:r>
    </w:p>
    <w:p w14:paraId="1CEAC4AB" w14:textId="77777777" w:rsidR="00D62336" w:rsidRPr="004E5D66" w:rsidRDefault="00063062">
      <w:pPr>
        <w:pStyle w:val="TH"/>
        <w:rPr>
          <w:lang w:val="en-US"/>
        </w:rPr>
      </w:pPr>
      <w:r w:rsidRPr="004E5D66">
        <w:rPr>
          <w:lang w:val="en-US" w:eastAsia="zh-CN"/>
        </w:rPr>
        <w:t>T</w:t>
      </w:r>
      <w:r w:rsidRPr="004E5D66">
        <w:rPr>
          <w:rFonts w:hint="eastAsia"/>
          <w:lang w:val="en-US" w:eastAsia="zh-CN"/>
        </w:rPr>
        <w:t xml:space="preserve">able </w:t>
      </w:r>
      <w:r w:rsidRPr="004E5D66">
        <w:t>4</w:t>
      </w:r>
      <w:r w:rsidRPr="004E5D66">
        <w:rPr>
          <w:rFonts w:hint="eastAsia"/>
        </w:rPr>
        <w:t>.</w:t>
      </w:r>
      <w:r w:rsidRPr="004E5D66">
        <w:t>4</w:t>
      </w:r>
      <w:r w:rsidRPr="004E5D66">
        <w:rPr>
          <w:rFonts w:hint="eastAsia"/>
          <w:lang w:val="en-US" w:eastAsia="zh-CN"/>
        </w:rPr>
        <w:t>-</w:t>
      </w:r>
      <w:r w:rsidRPr="004E5D66">
        <w:rPr>
          <w:lang w:val="en-US" w:eastAsia="zh-CN"/>
        </w:rPr>
        <w:t>1</w:t>
      </w:r>
      <w:r w:rsidRPr="004E5D66">
        <w:rPr>
          <w:rFonts w:hint="eastAsia"/>
          <w:lang w:val="en-US" w:eastAsia="zh-CN"/>
        </w:rPr>
        <w:t xml:space="preserve"> </w:t>
      </w:r>
      <w:r w:rsidRPr="004E5D66">
        <w:rPr>
          <w:lang w:val="en-US"/>
        </w:rPr>
        <w:t>SAN classes</w:t>
      </w:r>
    </w:p>
    <w:tbl>
      <w:tblPr>
        <w:tblStyle w:val="TableGrid"/>
        <w:tblW w:w="0" w:type="auto"/>
        <w:tblLook w:val="04A0" w:firstRow="1" w:lastRow="0" w:firstColumn="1" w:lastColumn="0" w:noHBand="0" w:noVBand="1"/>
      </w:tblPr>
      <w:tblGrid>
        <w:gridCol w:w="4815"/>
        <w:gridCol w:w="4816"/>
      </w:tblGrid>
      <w:tr w:rsidR="004E5D66" w:rsidRPr="004E5D66" w14:paraId="7BC1ED59" w14:textId="77777777">
        <w:tc>
          <w:tcPr>
            <w:tcW w:w="4815" w:type="dxa"/>
          </w:tcPr>
          <w:p w14:paraId="75878CD7" w14:textId="77777777" w:rsidR="00D62336" w:rsidRPr="004E5D66" w:rsidRDefault="00063062">
            <w:pPr>
              <w:pStyle w:val="TAH"/>
              <w:rPr>
                <w:rFonts w:eastAsia="Yu Mincho"/>
                <w:lang w:val="en-US"/>
              </w:rPr>
            </w:pPr>
            <w:r w:rsidRPr="004E5D66">
              <w:rPr>
                <w:rFonts w:eastAsia="Yu Mincho"/>
                <w:lang w:val="en-US"/>
              </w:rPr>
              <w:t>SAN class</w:t>
            </w:r>
          </w:p>
        </w:tc>
        <w:tc>
          <w:tcPr>
            <w:tcW w:w="4816" w:type="dxa"/>
          </w:tcPr>
          <w:p w14:paraId="6C330133" w14:textId="77777777" w:rsidR="00D62336" w:rsidRPr="004E5D66" w:rsidRDefault="00063062">
            <w:pPr>
              <w:pStyle w:val="TAH"/>
              <w:rPr>
                <w:rFonts w:eastAsia="Yu Mincho"/>
                <w:lang w:val="en-US"/>
              </w:rPr>
            </w:pPr>
            <w:r w:rsidRPr="004E5D66">
              <w:rPr>
                <w:rFonts w:eastAsia="Yu Mincho"/>
                <w:lang w:val="en-US"/>
              </w:rPr>
              <w:t>Satellite constellation</w:t>
            </w:r>
          </w:p>
        </w:tc>
      </w:tr>
      <w:tr w:rsidR="004E5D66" w:rsidRPr="004E5D66" w14:paraId="70A66EDC" w14:textId="77777777">
        <w:tc>
          <w:tcPr>
            <w:tcW w:w="4815" w:type="dxa"/>
          </w:tcPr>
          <w:p w14:paraId="59BB57DB" w14:textId="77777777" w:rsidR="00D62336" w:rsidRPr="004E5D66" w:rsidRDefault="00063062">
            <w:pPr>
              <w:pStyle w:val="TAC"/>
              <w:rPr>
                <w:lang w:val="en-US" w:eastAsia="zh-CN"/>
              </w:rPr>
            </w:pPr>
            <w:r w:rsidRPr="004E5D66">
              <w:rPr>
                <w:lang w:val="en-US" w:eastAsia="zh-CN"/>
              </w:rPr>
              <w:t>GEO class</w:t>
            </w:r>
          </w:p>
        </w:tc>
        <w:tc>
          <w:tcPr>
            <w:tcW w:w="4816" w:type="dxa"/>
          </w:tcPr>
          <w:p w14:paraId="03265563" w14:textId="77777777" w:rsidR="00D62336" w:rsidRPr="004E5D66" w:rsidRDefault="00063062">
            <w:pPr>
              <w:pStyle w:val="TAC"/>
              <w:rPr>
                <w:lang w:val="en-US" w:eastAsia="zh-CN"/>
              </w:rPr>
            </w:pPr>
            <w:r w:rsidRPr="004E5D66">
              <w:rPr>
                <w:lang w:val="en-US" w:eastAsia="zh-CN"/>
              </w:rPr>
              <w:t>GEO satellite</w:t>
            </w:r>
          </w:p>
        </w:tc>
      </w:tr>
      <w:tr w:rsidR="00D62336" w:rsidRPr="004E5D66" w14:paraId="71274B27" w14:textId="77777777">
        <w:tc>
          <w:tcPr>
            <w:tcW w:w="4815" w:type="dxa"/>
          </w:tcPr>
          <w:p w14:paraId="3BF7DB18" w14:textId="77777777" w:rsidR="00D62336" w:rsidRPr="004E5D66" w:rsidRDefault="00063062">
            <w:pPr>
              <w:pStyle w:val="TAC"/>
              <w:rPr>
                <w:lang w:val="en-US" w:eastAsia="zh-CN"/>
              </w:rPr>
            </w:pPr>
            <w:r w:rsidRPr="004E5D66">
              <w:rPr>
                <w:lang w:val="en-US" w:eastAsia="zh-CN"/>
              </w:rPr>
              <w:t>LEO class</w:t>
            </w:r>
          </w:p>
        </w:tc>
        <w:tc>
          <w:tcPr>
            <w:tcW w:w="4816" w:type="dxa"/>
          </w:tcPr>
          <w:p w14:paraId="2E9D0B26" w14:textId="77777777" w:rsidR="00D62336" w:rsidRPr="004E5D66" w:rsidRDefault="00063062">
            <w:pPr>
              <w:pStyle w:val="TAC"/>
              <w:rPr>
                <w:lang w:val="it-IT" w:eastAsia="zh-CN"/>
              </w:rPr>
            </w:pPr>
            <w:r w:rsidRPr="004E5D66">
              <w:rPr>
                <w:lang w:val="it-IT" w:eastAsia="zh-CN"/>
              </w:rPr>
              <w:t>LEO 600 km satellite</w:t>
            </w:r>
          </w:p>
          <w:p w14:paraId="59C18C11" w14:textId="77777777" w:rsidR="00D62336" w:rsidRPr="004E5D66" w:rsidRDefault="00063062">
            <w:pPr>
              <w:pStyle w:val="TAC"/>
              <w:rPr>
                <w:lang w:val="it-IT" w:eastAsia="zh-CN"/>
              </w:rPr>
            </w:pPr>
            <w:r w:rsidRPr="004E5D66">
              <w:rPr>
                <w:lang w:val="it-IT" w:eastAsia="zh-CN"/>
              </w:rPr>
              <w:t>LEO 1200 km satellite</w:t>
            </w:r>
          </w:p>
        </w:tc>
      </w:tr>
      <w:bookmarkEnd w:id="255"/>
    </w:tbl>
    <w:p w14:paraId="0B7B155A" w14:textId="77777777" w:rsidR="00D62336" w:rsidRPr="004E5D66" w:rsidRDefault="00D62336" w:rsidP="00730773"/>
    <w:p w14:paraId="0BEECCAE" w14:textId="77777777" w:rsidR="00D62336" w:rsidRPr="004E5D66" w:rsidRDefault="00063062">
      <w:pPr>
        <w:pStyle w:val="Heading2"/>
        <w:rPr>
          <w:lang w:eastAsia="zh-CN"/>
        </w:rPr>
      </w:pPr>
      <w:bookmarkStart w:id="256" w:name="_Toc31085"/>
      <w:bookmarkStart w:id="257" w:name="_Toc121932943"/>
      <w:bookmarkStart w:id="258" w:name="_Toc121908657"/>
      <w:bookmarkStart w:id="259" w:name="_Toc124186452"/>
      <w:bookmarkStart w:id="260" w:name="_Toc137240600"/>
      <w:bookmarkStart w:id="261" w:name="_Toc137244697"/>
      <w:bookmarkStart w:id="262" w:name="_Toc138893911"/>
      <w:bookmarkStart w:id="263" w:name="_Toc138894143"/>
      <w:bookmarkStart w:id="264" w:name="_Toc145036536"/>
      <w:bookmarkStart w:id="265" w:name="_Toc153188828"/>
      <w:bookmarkStart w:id="266" w:name="_Toc155672111"/>
      <w:bookmarkStart w:id="267" w:name="_Toc161927754"/>
      <w:bookmarkStart w:id="268" w:name="_Toc163213251"/>
      <w:bookmarkStart w:id="269" w:name="_Toc169794652"/>
      <w:bookmarkStart w:id="270" w:name="_Toc171510280"/>
      <w:bookmarkStart w:id="271" w:name="_Toc233969749"/>
      <w:r w:rsidRPr="004E5D66">
        <w:rPr>
          <w:lang w:eastAsia="zh-CN"/>
        </w:rPr>
        <w:t>4.5</w:t>
      </w:r>
      <w:r w:rsidRPr="004E5D66">
        <w:rPr>
          <w:lang w:eastAsia="zh-CN"/>
        </w:rPr>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32EDE6A" w14:textId="77777777" w:rsidR="00D62336" w:rsidRPr="004E5D66" w:rsidRDefault="00063062">
      <w:pPr>
        <w:keepNext/>
        <w:keepLines/>
        <w:rPr>
          <w:rFonts w:cs="v5.0.0"/>
        </w:rPr>
      </w:pPr>
      <w:r w:rsidRPr="004E5D66">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Pr="004E5D66" w:rsidRDefault="00063062">
      <w:r w:rsidRPr="004E5D66">
        <w:t>Table 4.5-1 lists all requirements in the present specification that may be applied differently in different regions.</w:t>
      </w:r>
    </w:p>
    <w:p w14:paraId="56A2E54B" w14:textId="77777777" w:rsidR="00D62336" w:rsidRPr="004E5D66" w:rsidRDefault="00063062">
      <w:pPr>
        <w:pStyle w:val="TH"/>
        <w:rPr>
          <w:rFonts w:cs="Arial"/>
          <w:bCs/>
        </w:rPr>
      </w:pPr>
      <w:r w:rsidRPr="004E5D66">
        <w:rPr>
          <w:rFonts w:cs="Arial"/>
          <w:bCs/>
        </w:rPr>
        <w:t>T</w:t>
      </w:r>
      <w:r w:rsidRPr="004E5D6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4E5D66" w:rsidRPr="004E5D6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Pr="004E5D66" w:rsidRDefault="00063062">
            <w:pPr>
              <w:pStyle w:val="TAH"/>
              <w:rPr>
                <w:lang w:eastAsia="ja-JP"/>
              </w:rPr>
            </w:pPr>
            <w:r w:rsidRPr="004E5D66">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Pr="004E5D66" w:rsidRDefault="00063062">
            <w:pPr>
              <w:pStyle w:val="TAH"/>
              <w:rPr>
                <w:lang w:eastAsia="ja-JP"/>
              </w:rPr>
            </w:pPr>
            <w:r w:rsidRPr="004E5D66">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Pr="004E5D66" w:rsidRDefault="00063062">
            <w:pPr>
              <w:pStyle w:val="TAH"/>
              <w:rPr>
                <w:lang w:eastAsia="ja-JP"/>
              </w:rPr>
            </w:pPr>
            <w:r w:rsidRPr="004E5D66">
              <w:rPr>
                <w:lang w:eastAsia="ja-JP"/>
              </w:rPr>
              <w:t>Comments</w:t>
            </w:r>
          </w:p>
        </w:tc>
      </w:tr>
      <w:tr w:rsidR="004E5D66" w:rsidRPr="004E5D6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Pr="004E5D66" w:rsidRDefault="00063062">
            <w:pPr>
              <w:pStyle w:val="TAC"/>
              <w:rPr>
                <w:rFonts w:cs="Arial"/>
                <w:lang w:eastAsia="ja-JP"/>
              </w:rPr>
            </w:pPr>
            <w:r w:rsidRPr="004E5D66">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Pr="004E5D66" w:rsidRDefault="00063062">
            <w:pPr>
              <w:pStyle w:val="TAC"/>
              <w:rPr>
                <w:rFonts w:cs="Arial"/>
                <w:i/>
                <w:lang w:eastAsia="ja-JP"/>
              </w:rPr>
            </w:pPr>
            <w:r w:rsidRPr="004E5D66">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Pr="004E5D66" w:rsidRDefault="00063062">
            <w:pPr>
              <w:pStyle w:val="TAL"/>
              <w:rPr>
                <w:rFonts w:cs="Arial"/>
                <w:lang w:eastAsia="ja-JP"/>
              </w:rPr>
            </w:pPr>
            <w:r w:rsidRPr="004E5D66">
              <w:t xml:space="preserve">Satellite </w:t>
            </w:r>
            <w:r w:rsidRPr="004E5D66">
              <w:rPr>
                <w:i/>
              </w:rPr>
              <w:t>operating bands</w:t>
            </w:r>
            <w:r w:rsidRPr="004E5D66">
              <w:t xml:space="preserve"> may be applied regionally.</w:t>
            </w:r>
          </w:p>
        </w:tc>
      </w:tr>
      <w:tr w:rsidR="004E5D66" w:rsidRPr="004E5D6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0B59C1" w:rsidRPr="004E5D66" w:rsidRDefault="000B59C1" w:rsidP="000B59C1">
            <w:pPr>
              <w:pStyle w:val="TAC"/>
              <w:rPr>
                <w:lang w:eastAsia="ja-JP"/>
              </w:rPr>
            </w:pPr>
            <w:r w:rsidRPr="004E5D66">
              <w:rPr>
                <w:rFonts w:hint="eastAsia"/>
                <w:lang w:eastAsia="ja-JP"/>
              </w:rPr>
              <w:t>6.6.4</w:t>
            </w:r>
            <w:r w:rsidRPr="004E5D66">
              <w:rPr>
                <w:lang w:eastAsia="ja-JP"/>
              </w:rPr>
              <w:t>,</w:t>
            </w:r>
          </w:p>
          <w:p w14:paraId="210919A6" w14:textId="77777777" w:rsidR="000B59C1" w:rsidRPr="004E5D66" w:rsidRDefault="000B59C1" w:rsidP="000B59C1">
            <w:pPr>
              <w:pStyle w:val="TAC"/>
              <w:rPr>
                <w:lang w:eastAsia="zh-CN"/>
              </w:rPr>
            </w:pPr>
            <w:r w:rsidRPr="004E5D66">
              <w:rPr>
                <w:lang w:eastAsia="ja-JP"/>
              </w:rPr>
              <w:t>9.7.</w:t>
            </w:r>
            <w:r w:rsidRPr="004E5D66">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0B59C1" w:rsidRPr="004E5D66" w:rsidRDefault="000B59C1" w:rsidP="000B59C1">
            <w:pPr>
              <w:pStyle w:val="TAC"/>
              <w:rPr>
                <w:rFonts w:cs="Arial"/>
                <w:lang w:eastAsia="ja-JP"/>
              </w:rPr>
            </w:pPr>
            <w:r w:rsidRPr="004E5D66">
              <w:t>Out-of-band emissions</w:t>
            </w:r>
          </w:p>
          <w:p w14:paraId="5EAF1F1D" w14:textId="2F144C72" w:rsidR="000B59C1" w:rsidRPr="004E5D66" w:rsidRDefault="000B59C1" w:rsidP="000B59C1">
            <w:pPr>
              <w:pStyle w:val="TAC"/>
              <w:rPr>
                <w:rFonts w:cs="Arial"/>
                <w:lang w:eastAsia="ja-JP"/>
              </w:rPr>
            </w:pPr>
            <w:r w:rsidRPr="004E5D66">
              <w:t>OTA out-of-band emissions</w:t>
            </w:r>
          </w:p>
          <w:p w14:paraId="7F4986C1" w14:textId="77777777" w:rsidR="000B59C1" w:rsidRPr="004E5D66" w:rsidRDefault="000B59C1" w:rsidP="000B59C1">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78DB1E43" w14:textId="77777777" w:rsidR="000B59C1" w:rsidRPr="004E5D66" w:rsidRDefault="000B59C1" w:rsidP="000B59C1">
            <w:pPr>
              <w:keepNext/>
              <w:keepLines/>
              <w:spacing w:after="0"/>
              <w:rPr>
                <w:rFonts w:ascii="Arial" w:hAnsi="Arial" w:cs="Arial"/>
                <w:sz w:val="18"/>
              </w:rPr>
            </w:pPr>
          </w:p>
          <w:p w14:paraId="64998C08" w14:textId="0924F7D0" w:rsidR="000B59C1" w:rsidRPr="004E5D66" w:rsidRDefault="000B59C1" w:rsidP="000B59C1">
            <w:pPr>
              <w:pStyle w:val="TAL"/>
              <w:rPr>
                <w:rFonts w:cs="Arial"/>
              </w:rPr>
            </w:pPr>
            <w:r w:rsidRPr="004E5D66">
              <w:rPr>
                <w:rFonts w:cs="v5.0.0"/>
              </w:rPr>
              <w:t xml:space="preserve">For band 249 and band </w:t>
            </w:r>
            <w:r w:rsidRPr="004E5D66">
              <w:rPr>
                <w:rFonts w:eastAsia="SimSun" w:cs="v5.0.0" w:hint="eastAsia"/>
                <w:lang w:val="en-US" w:eastAsia="zh-CN"/>
              </w:rPr>
              <w:t xml:space="preserve">252 and </w:t>
            </w:r>
            <w:r w:rsidRPr="004E5D66">
              <w:rPr>
                <w:rFonts w:cs="v5.0.0"/>
              </w:rPr>
              <w:t xml:space="preserve">255 operation in US, </w:t>
            </w:r>
            <w:r w:rsidRPr="004E5D66">
              <w:t>Limits in FCC Title 47 apply.</w:t>
            </w:r>
          </w:p>
        </w:tc>
      </w:tr>
      <w:tr w:rsidR="000B59C1" w:rsidRPr="004E5D6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0B59C1" w:rsidRPr="004E5D66" w:rsidRDefault="000B59C1" w:rsidP="000B59C1">
            <w:pPr>
              <w:pStyle w:val="TAC"/>
            </w:pPr>
            <w:r w:rsidRPr="004E5D66">
              <w:t>6.6.5</w:t>
            </w:r>
          </w:p>
          <w:p w14:paraId="711561A7" w14:textId="77777777" w:rsidR="000B59C1" w:rsidRPr="004E5D66" w:rsidRDefault="000B59C1" w:rsidP="000B59C1">
            <w:pPr>
              <w:pStyle w:val="TAC"/>
              <w:rPr>
                <w:rFonts w:cs="Arial"/>
                <w:lang w:eastAsia="zh-CN"/>
              </w:rPr>
            </w:pPr>
            <w:r w:rsidRPr="004E5D66">
              <w:rPr>
                <w:rFonts w:cs="Arial"/>
                <w:lang w:eastAsia="ja-JP"/>
              </w:rPr>
              <w:t>9.7.</w:t>
            </w:r>
            <w:r w:rsidRPr="004E5D66">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0B59C1" w:rsidRPr="004E5D66" w:rsidRDefault="000B59C1" w:rsidP="000B59C1">
            <w:pPr>
              <w:pStyle w:val="TAC"/>
              <w:rPr>
                <w:rFonts w:cs="Arial"/>
              </w:rPr>
            </w:pPr>
            <w:r w:rsidRPr="004E5D66">
              <w:rPr>
                <w:rFonts w:cs="Arial"/>
              </w:rPr>
              <w:t>Tx spurious emissions,</w:t>
            </w:r>
          </w:p>
          <w:p w14:paraId="0B771426" w14:textId="77777777" w:rsidR="000B59C1" w:rsidRPr="004E5D66" w:rsidRDefault="000B59C1" w:rsidP="000B59C1">
            <w:pPr>
              <w:pStyle w:val="TAC"/>
            </w:pPr>
            <w:r w:rsidRPr="004E5D66">
              <w:t>OTA Tx spurious emissions</w:t>
            </w:r>
          </w:p>
          <w:p w14:paraId="724CA768" w14:textId="77777777" w:rsidR="000B59C1" w:rsidRPr="004E5D66" w:rsidRDefault="000B59C1" w:rsidP="000B59C1">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40CF2868" w14:textId="77777777" w:rsidR="000B59C1" w:rsidRPr="004E5D66" w:rsidRDefault="000B59C1" w:rsidP="000B59C1">
            <w:pPr>
              <w:keepNext/>
              <w:keepLines/>
              <w:spacing w:after="0"/>
              <w:rPr>
                <w:rFonts w:ascii="Arial" w:hAnsi="Arial"/>
                <w:sz w:val="18"/>
              </w:rPr>
            </w:pPr>
          </w:p>
          <w:p w14:paraId="1CD74737" w14:textId="664DE9FB" w:rsidR="000B59C1" w:rsidRPr="004E5D66" w:rsidRDefault="000B59C1" w:rsidP="000B59C1">
            <w:pPr>
              <w:pStyle w:val="TAL"/>
            </w:pPr>
            <w:r w:rsidRPr="004E5D66">
              <w:rPr>
                <w:rFonts w:cs="v5.0.0"/>
              </w:rPr>
              <w:t xml:space="preserve">For band 249 and band </w:t>
            </w:r>
            <w:r w:rsidRPr="004E5D66">
              <w:rPr>
                <w:rFonts w:eastAsia="SimSun" w:cs="v5.0.0" w:hint="eastAsia"/>
                <w:lang w:val="en-US" w:eastAsia="zh-CN"/>
              </w:rPr>
              <w:t xml:space="preserve">252 and </w:t>
            </w:r>
            <w:r w:rsidRPr="004E5D66">
              <w:rPr>
                <w:rFonts w:cs="v5.0.0"/>
              </w:rPr>
              <w:t xml:space="preserve">255 operation in US, </w:t>
            </w:r>
            <w:r w:rsidRPr="004E5D66">
              <w:t>Limits in FCC Title 47 apply.</w:t>
            </w:r>
          </w:p>
        </w:tc>
      </w:tr>
    </w:tbl>
    <w:p w14:paraId="1E97F326" w14:textId="77777777" w:rsidR="00D62336" w:rsidRPr="004E5D66" w:rsidRDefault="00D62336" w:rsidP="00730773"/>
    <w:p w14:paraId="4657CC80" w14:textId="77777777" w:rsidR="00D62336" w:rsidRPr="004E5D66" w:rsidRDefault="00063062">
      <w:pPr>
        <w:pStyle w:val="Heading2"/>
      </w:pPr>
      <w:bookmarkStart w:id="272" w:name="_Toc27544"/>
      <w:bookmarkStart w:id="273" w:name="_Toc121932944"/>
      <w:bookmarkStart w:id="274" w:name="_Toc121908658"/>
      <w:bookmarkStart w:id="275" w:name="_Toc124186453"/>
      <w:bookmarkStart w:id="276" w:name="_Toc137240601"/>
      <w:bookmarkStart w:id="277" w:name="_Toc137244698"/>
      <w:bookmarkStart w:id="278" w:name="_Toc138893912"/>
      <w:bookmarkStart w:id="279" w:name="_Toc138894144"/>
      <w:bookmarkStart w:id="280" w:name="_Toc145036537"/>
      <w:bookmarkStart w:id="281" w:name="_Toc153188829"/>
      <w:bookmarkStart w:id="282" w:name="_Toc155672112"/>
      <w:bookmarkStart w:id="283" w:name="_Toc161927755"/>
      <w:bookmarkStart w:id="284" w:name="_Toc163213252"/>
      <w:bookmarkStart w:id="285" w:name="_Toc169794653"/>
      <w:bookmarkStart w:id="286" w:name="_Toc171510281"/>
      <w:bookmarkStart w:id="287" w:name="_Toc233969750"/>
      <w:r w:rsidRPr="004E5D66">
        <w:t>4.6</w:t>
      </w:r>
      <w:r w:rsidRPr="004E5D66">
        <w:tab/>
      </w:r>
      <w:r w:rsidRPr="004E5D66">
        <w:rPr>
          <w:lang w:eastAsia="zh-CN"/>
        </w:rPr>
        <w:t>Applicability of minimum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14D2038" w14:textId="77777777" w:rsidR="00D62336" w:rsidRPr="004E5D66" w:rsidRDefault="00063062">
      <w:r w:rsidRPr="004E5D66">
        <w:t xml:space="preserve">In table 4.6-1, the requirement applicability for each </w:t>
      </w:r>
      <w:r w:rsidRPr="004E5D66">
        <w:rPr>
          <w:i/>
        </w:rPr>
        <w:t>requirement set</w:t>
      </w:r>
      <w:r w:rsidRPr="004E5D66">
        <w:t xml:space="preserve"> is defined. For each requirement, the applicable requirement clause in the specification is identified. Requirements not included in a </w:t>
      </w:r>
      <w:r w:rsidRPr="004E5D66">
        <w:rPr>
          <w:i/>
        </w:rPr>
        <w:t>requirement set</w:t>
      </w:r>
      <w:r w:rsidRPr="004E5D66">
        <w:t xml:space="preserve"> is marked not applicable (NA).</w:t>
      </w:r>
    </w:p>
    <w:p w14:paraId="4F094B32" w14:textId="6CD8FEAC" w:rsidR="008B2FE4" w:rsidRPr="004E5D66" w:rsidRDefault="008B2FE4">
      <w:r w:rsidRPr="004E5D66">
        <w:t>Further information on the feature-specific requirements applicability is provided in clause 4.7.</w:t>
      </w:r>
    </w:p>
    <w:p w14:paraId="76D9D663" w14:textId="77777777" w:rsidR="00D62336" w:rsidRPr="004E5D66" w:rsidRDefault="00063062">
      <w:pPr>
        <w:pStyle w:val="TH"/>
      </w:pPr>
      <w:r w:rsidRPr="004E5D66">
        <w:lastRenderedPageBreak/>
        <w:t xml:space="preserve">Table 4.6-1: </w:t>
      </w:r>
      <w:r w:rsidRPr="004E5D66">
        <w:rPr>
          <w:iCs/>
        </w:rPr>
        <w:t>Requirement set</w:t>
      </w:r>
      <w:r w:rsidRPr="004E5D66">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4E5D66" w:rsidRPr="004E5D66" w14:paraId="5BC5752C" w14:textId="77777777">
        <w:trPr>
          <w:cantSplit/>
          <w:jc w:val="center"/>
        </w:trPr>
        <w:tc>
          <w:tcPr>
            <w:tcW w:w="3884" w:type="dxa"/>
            <w:tcBorders>
              <w:bottom w:val="nil"/>
            </w:tcBorders>
          </w:tcPr>
          <w:p w14:paraId="1E029033" w14:textId="77777777" w:rsidR="00D62336" w:rsidRPr="004E5D66" w:rsidRDefault="00063062">
            <w:pPr>
              <w:pStyle w:val="TAH"/>
            </w:pPr>
            <w:r w:rsidRPr="004E5D66">
              <w:rPr>
                <w:lang w:eastAsia="ja-JP"/>
              </w:rPr>
              <w:t>Requirement</w:t>
            </w:r>
          </w:p>
        </w:tc>
        <w:tc>
          <w:tcPr>
            <w:tcW w:w="2861" w:type="dxa"/>
            <w:gridSpan w:val="2"/>
          </w:tcPr>
          <w:p w14:paraId="6362AE4C" w14:textId="77777777" w:rsidR="00D62336" w:rsidRPr="004E5D66" w:rsidRDefault="00063062">
            <w:pPr>
              <w:pStyle w:val="TAH"/>
            </w:pPr>
            <w:r w:rsidRPr="004E5D66">
              <w:rPr>
                <w:lang w:eastAsia="ja-JP"/>
              </w:rPr>
              <w:t>Requirement set</w:t>
            </w:r>
          </w:p>
        </w:tc>
      </w:tr>
      <w:tr w:rsidR="004E5D66" w:rsidRPr="004E5D66" w14:paraId="064E2E26" w14:textId="77777777">
        <w:trPr>
          <w:cantSplit/>
          <w:jc w:val="center"/>
        </w:trPr>
        <w:tc>
          <w:tcPr>
            <w:tcW w:w="3884" w:type="dxa"/>
            <w:tcBorders>
              <w:top w:val="nil"/>
            </w:tcBorders>
          </w:tcPr>
          <w:p w14:paraId="412CF17A" w14:textId="77777777" w:rsidR="00D62336" w:rsidRPr="004E5D66" w:rsidRDefault="00D62336">
            <w:pPr>
              <w:pStyle w:val="TAH"/>
            </w:pPr>
          </w:p>
        </w:tc>
        <w:tc>
          <w:tcPr>
            <w:tcW w:w="1418" w:type="dxa"/>
          </w:tcPr>
          <w:p w14:paraId="74389CA6" w14:textId="77777777" w:rsidR="00D62336" w:rsidRPr="004E5D66" w:rsidRDefault="00063062">
            <w:pPr>
              <w:pStyle w:val="TAH"/>
            </w:pPr>
            <w:r w:rsidRPr="004E5D66">
              <w:rPr>
                <w:i/>
                <w:lang w:eastAsia="ja-JP"/>
              </w:rPr>
              <w:t>SAN type 1-H</w:t>
            </w:r>
          </w:p>
        </w:tc>
        <w:tc>
          <w:tcPr>
            <w:tcW w:w="1443" w:type="dxa"/>
            <w:tcBorders>
              <w:bottom w:val="single" w:sz="4" w:space="0" w:color="auto"/>
            </w:tcBorders>
          </w:tcPr>
          <w:p w14:paraId="3ADE8983" w14:textId="77777777" w:rsidR="00D62336" w:rsidRPr="004E5D66" w:rsidRDefault="00063062">
            <w:pPr>
              <w:pStyle w:val="TAH"/>
            </w:pPr>
            <w:r w:rsidRPr="004E5D66">
              <w:rPr>
                <w:i/>
                <w:lang w:eastAsia="ja-JP"/>
              </w:rPr>
              <w:t>SAN type 1-O</w:t>
            </w:r>
          </w:p>
        </w:tc>
      </w:tr>
      <w:tr w:rsidR="004E5D66" w:rsidRPr="004E5D66" w14:paraId="0595F2DC" w14:textId="77777777">
        <w:trPr>
          <w:cantSplit/>
          <w:jc w:val="center"/>
        </w:trPr>
        <w:tc>
          <w:tcPr>
            <w:tcW w:w="3884" w:type="dxa"/>
          </w:tcPr>
          <w:p w14:paraId="004D2D31" w14:textId="77777777" w:rsidR="00D62336" w:rsidRPr="004E5D66" w:rsidRDefault="00063062">
            <w:pPr>
              <w:pStyle w:val="TAC"/>
            </w:pPr>
            <w:r w:rsidRPr="004E5D66">
              <w:rPr>
                <w:lang w:eastAsia="ja-JP"/>
              </w:rPr>
              <w:t>SAN output power</w:t>
            </w:r>
          </w:p>
        </w:tc>
        <w:tc>
          <w:tcPr>
            <w:tcW w:w="1418" w:type="dxa"/>
          </w:tcPr>
          <w:p w14:paraId="2BCB6BEC" w14:textId="77777777" w:rsidR="00D62336" w:rsidRPr="004E5D66" w:rsidRDefault="00063062">
            <w:pPr>
              <w:pStyle w:val="TAC"/>
            </w:pPr>
            <w:r w:rsidRPr="004E5D66">
              <w:rPr>
                <w:lang w:eastAsia="ja-JP"/>
              </w:rPr>
              <w:t>6.2</w:t>
            </w:r>
          </w:p>
        </w:tc>
        <w:tc>
          <w:tcPr>
            <w:tcW w:w="1443" w:type="dxa"/>
            <w:tcBorders>
              <w:bottom w:val="nil"/>
            </w:tcBorders>
          </w:tcPr>
          <w:p w14:paraId="35F7FC47" w14:textId="77777777" w:rsidR="00D62336" w:rsidRPr="004E5D66" w:rsidRDefault="00D62336">
            <w:pPr>
              <w:pStyle w:val="TAC"/>
            </w:pPr>
          </w:p>
        </w:tc>
      </w:tr>
      <w:tr w:rsidR="004E5D66" w:rsidRPr="004E5D66" w14:paraId="63F299C7" w14:textId="77777777">
        <w:trPr>
          <w:cantSplit/>
          <w:jc w:val="center"/>
        </w:trPr>
        <w:tc>
          <w:tcPr>
            <w:tcW w:w="3884" w:type="dxa"/>
          </w:tcPr>
          <w:p w14:paraId="649284D6" w14:textId="77777777" w:rsidR="00D62336" w:rsidRPr="004E5D66" w:rsidRDefault="00063062">
            <w:pPr>
              <w:pStyle w:val="TAC"/>
            </w:pPr>
            <w:r w:rsidRPr="004E5D66">
              <w:rPr>
                <w:lang w:eastAsia="ja-JP"/>
              </w:rPr>
              <w:t xml:space="preserve">Output power dynamics </w:t>
            </w:r>
          </w:p>
        </w:tc>
        <w:tc>
          <w:tcPr>
            <w:tcW w:w="1418" w:type="dxa"/>
          </w:tcPr>
          <w:p w14:paraId="63FEF84E" w14:textId="77777777" w:rsidR="00D62336" w:rsidRPr="004E5D66" w:rsidRDefault="00063062">
            <w:pPr>
              <w:pStyle w:val="TAC"/>
            </w:pPr>
            <w:r w:rsidRPr="004E5D66">
              <w:rPr>
                <w:lang w:eastAsia="ja-JP"/>
              </w:rPr>
              <w:t>6.3</w:t>
            </w:r>
          </w:p>
        </w:tc>
        <w:tc>
          <w:tcPr>
            <w:tcW w:w="1443" w:type="dxa"/>
            <w:tcBorders>
              <w:top w:val="nil"/>
              <w:bottom w:val="nil"/>
            </w:tcBorders>
          </w:tcPr>
          <w:p w14:paraId="4788BE20" w14:textId="77777777" w:rsidR="00D62336" w:rsidRPr="004E5D66" w:rsidRDefault="00D62336">
            <w:pPr>
              <w:pStyle w:val="TAC"/>
            </w:pPr>
          </w:p>
        </w:tc>
      </w:tr>
      <w:tr w:rsidR="004E5D66" w:rsidRPr="004E5D66" w14:paraId="128B80A4" w14:textId="77777777">
        <w:trPr>
          <w:cantSplit/>
          <w:jc w:val="center"/>
        </w:trPr>
        <w:tc>
          <w:tcPr>
            <w:tcW w:w="3884" w:type="dxa"/>
          </w:tcPr>
          <w:p w14:paraId="6D02646C" w14:textId="77777777" w:rsidR="00D62336" w:rsidRPr="004E5D66" w:rsidRDefault="00063062">
            <w:pPr>
              <w:pStyle w:val="TAC"/>
            </w:pPr>
            <w:r w:rsidRPr="004E5D66">
              <w:rPr>
                <w:lang w:eastAsia="ja-JP"/>
              </w:rPr>
              <w:t xml:space="preserve">Transmit ON/OFF power </w:t>
            </w:r>
          </w:p>
        </w:tc>
        <w:tc>
          <w:tcPr>
            <w:tcW w:w="1418" w:type="dxa"/>
          </w:tcPr>
          <w:p w14:paraId="0FD36A1D" w14:textId="5A9720BE" w:rsidR="00D62336" w:rsidRPr="004E5D66" w:rsidRDefault="003B7542">
            <w:pPr>
              <w:pStyle w:val="TAC"/>
            </w:pPr>
            <w:r w:rsidRPr="004E5D66">
              <w:rPr>
                <w:lang w:eastAsia="ja-JP"/>
              </w:rPr>
              <w:t>6.4</w:t>
            </w:r>
          </w:p>
        </w:tc>
        <w:tc>
          <w:tcPr>
            <w:tcW w:w="1443" w:type="dxa"/>
            <w:tcBorders>
              <w:top w:val="nil"/>
              <w:bottom w:val="nil"/>
            </w:tcBorders>
          </w:tcPr>
          <w:p w14:paraId="3C9A9D26" w14:textId="77777777" w:rsidR="00D62336" w:rsidRPr="004E5D66" w:rsidRDefault="00D62336">
            <w:pPr>
              <w:pStyle w:val="TAC"/>
            </w:pPr>
          </w:p>
        </w:tc>
      </w:tr>
      <w:tr w:rsidR="004E5D66" w:rsidRPr="004E5D66" w14:paraId="62766CE2" w14:textId="77777777">
        <w:trPr>
          <w:cantSplit/>
          <w:jc w:val="center"/>
        </w:trPr>
        <w:tc>
          <w:tcPr>
            <w:tcW w:w="3884" w:type="dxa"/>
          </w:tcPr>
          <w:p w14:paraId="0CD2D226" w14:textId="77777777" w:rsidR="00D62336" w:rsidRPr="004E5D66" w:rsidRDefault="00063062">
            <w:pPr>
              <w:pStyle w:val="TAC"/>
            </w:pPr>
            <w:r w:rsidRPr="004E5D66">
              <w:rPr>
                <w:lang w:eastAsia="ja-JP"/>
              </w:rPr>
              <w:t>Frequency error</w:t>
            </w:r>
          </w:p>
        </w:tc>
        <w:tc>
          <w:tcPr>
            <w:tcW w:w="1418" w:type="dxa"/>
          </w:tcPr>
          <w:p w14:paraId="0ED4A29F" w14:textId="77777777" w:rsidR="00D62336" w:rsidRPr="004E5D66" w:rsidRDefault="00063062">
            <w:pPr>
              <w:pStyle w:val="TAC"/>
            </w:pPr>
            <w:r w:rsidRPr="004E5D66">
              <w:rPr>
                <w:lang w:eastAsia="ja-JP"/>
              </w:rPr>
              <w:t>6.5.1</w:t>
            </w:r>
          </w:p>
        </w:tc>
        <w:tc>
          <w:tcPr>
            <w:tcW w:w="1443" w:type="dxa"/>
            <w:tcBorders>
              <w:top w:val="nil"/>
              <w:bottom w:val="nil"/>
            </w:tcBorders>
          </w:tcPr>
          <w:p w14:paraId="0E6F64B0" w14:textId="77777777" w:rsidR="00D62336" w:rsidRPr="004E5D66" w:rsidRDefault="00D62336">
            <w:pPr>
              <w:pStyle w:val="TAC"/>
            </w:pPr>
          </w:p>
        </w:tc>
      </w:tr>
      <w:tr w:rsidR="004E5D66" w:rsidRPr="004E5D66" w14:paraId="1CBD8BEB" w14:textId="77777777">
        <w:trPr>
          <w:cantSplit/>
          <w:jc w:val="center"/>
        </w:trPr>
        <w:tc>
          <w:tcPr>
            <w:tcW w:w="3884" w:type="dxa"/>
          </w:tcPr>
          <w:p w14:paraId="743BF5BC" w14:textId="77777777" w:rsidR="00D62336" w:rsidRPr="004E5D66" w:rsidRDefault="00063062">
            <w:pPr>
              <w:pStyle w:val="TAC"/>
              <w:rPr>
                <w:lang w:eastAsia="ja-JP"/>
              </w:rPr>
            </w:pPr>
            <w:r w:rsidRPr="004E5D66">
              <w:rPr>
                <w:lang w:eastAsia="zh-CN"/>
              </w:rPr>
              <w:t>Modulation quality</w:t>
            </w:r>
          </w:p>
        </w:tc>
        <w:tc>
          <w:tcPr>
            <w:tcW w:w="1418" w:type="dxa"/>
          </w:tcPr>
          <w:p w14:paraId="3B4F331F" w14:textId="77777777" w:rsidR="00D62336" w:rsidRPr="004E5D66" w:rsidRDefault="00063062">
            <w:pPr>
              <w:pStyle w:val="TAC"/>
              <w:rPr>
                <w:lang w:eastAsia="ja-JP"/>
              </w:rPr>
            </w:pPr>
            <w:r w:rsidRPr="004E5D66">
              <w:rPr>
                <w:lang w:eastAsia="ja-JP"/>
              </w:rPr>
              <w:t>6.5.2</w:t>
            </w:r>
          </w:p>
        </w:tc>
        <w:tc>
          <w:tcPr>
            <w:tcW w:w="1443" w:type="dxa"/>
            <w:tcBorders>
              <w:top w:val="nil"/>
              <w:bottom w:val="nil"/>
            </w:tcBorders>
          </w:tcPr>
          <w:p w14:paraId="6868EF9F" w14:textId="77777777" w:rsidR="00D62336" w:rsidRPr="004E5D66" w:rsidRDefault="00D62336">
            <w:pPr>
              <w:pStyle w:val="TAC"/>
            </w:pPr>
          </w:p>
        </w:tc>
      </w:tr>
      <w:tr w:rsidR="004E5D66" w:rsidRPr="004E5D66" w14:paraId="0EE74B25" w14:textId="77777777">
        <w:trPr>
          <w:cantSplit/>
          <w:jc w:val="center"/>
        </w:trPr>
        <w:tc>
          <w:tcPr>
            <w:tcW w:w="3884" w:type="dxa"/>
          </w:tcPr>
          <w:p w14:paraId="2EAD7217" w14:textId="77777777" w:rsidR="00D62336" w:rsidRPr="004E5D66" w:rsidRDefault="00063062">
            <w:pPr>
              <w:pStyle w:val="TAC"/>
              <w:rPr>
                <w:lang w:eastAsia="zh-CN"/>
              </w:rPr>
            </w:pPr>
            <w:r w:rsidRPr="004E5D66">
              <w:rPr>
                <w:lang w:eastAsia="zh-CN"/>
              </w:rPr>
              <w:t>Time alignment error</w:t>
            </w:r>
          </w:p>
        </w:tc>
        <w:tc>
          <w:tcPr>
            <w:tcW w:w="1418" w:type="dxa"/>
          </w:tcPr>
          <w:p w14:paraId="4EFEAD47" w14:textId="77777777" w:rsidR="00D62336" w:rsidRPr="004E5D66" w:rsidRDefault="00063062">
            <w:pPr>
              <w:pStyle w:val="TAC"/>
              <w:rPr>
                <w:lang w:eastAsia="ja-JP"/>
              </w:rPr>
            </w:pPr>
            <w:r w:rsidRPr="004E5D66">
              <w:rPr>
                <w:lang w:eastAsia="ja-JP"/>
              </w:rPr>
              <w:t>NA</w:t>
            </w:r>
          </w:p>
        </w:tc>
        <w:tc>
          <w:tcPr>
            <w:tcW w:w="1443" w:type="dxa"/>
            <w:tcBorders>
              <w:top w:val="nil"/>
              <w:bottom w:val="nil"/>
            </w:tcBorders>
          </w:tcPr>
          <w:p w14:paraId="1B4A5D3A" w14:textId="77777777" w:rsidR="00D62336" w:rsidRPr="004E5D66" w:rsidRDefault="00D62336">
            <w:pPr>
              <w:pStyle w:val="TAC"/>
            </w:pPr>
          </w:p>
        </w:tc>
      </w:tr>
      <w:tr w:rsidR="004E5D66" w:rsidRPr="004E5D66" w14:paraId="201020C0" w14:textId="77777777">
        <w:trPr>
          <w:cantSplit/>
          <w:jc w:val="center"/>
        </w:trPr>
        <w:tc>
          <w:tcPr>
            <w:tcW w:w="3884" w:type="dxa"/>
          </w:tcPr>
          <w:p w14:paraId="5A3A9272" w14:textId="77777777" w:rsidR="00D62336" w:rsidRPr="004E5D66" w:rsidRDefault="00063062">
            <w:pPr>
              <w:pStyle w:val="TAC"/>
            </w:pPr>
            <w:r w:rsidRPr="004E5D66">
              <w:rPr>
                <w:lang w:eastAsia="ja-JP"/>
              </w:rPr>
              <w:t>Occupied bandwidth</w:t>
            </w:r>
          </w:p>
        </w:tc>
        <w:tc>
          <w:tcPr>
            <w:tcW w:w="1418" w:type="dxa"/>
          </w:tcPr>
          <w:p w14:paraId="14110E9C" w14:textId="77777777" w:rsidR="00D62336" w:rsidRPr="004E5D66" w:rsidRDefault="00063062">
            <w:pPr>
              <w:pStyle w:val="TAC"/>
            </w:pPr>
            <w:r w:rsidRPr="004E5D66">
              <w:rPr>
                <w:lang w:eastAsia="ja-JP"/>
              </w:rPr>
              <w:t>6.6.2</w:t>
            </w:r>
          </w:p>
        </w:tc>
        <w:tc>
          <w:tcPr>
            <w:tcW w:w="1443" w:type="dxa"/>
            <w:tcBorders>
              <w:top w:val="nil"/>
              <w:bottom w:val="nil"/>
            </w:tcBorders>
          </w:tcPr>
          <w:p w14:paraId="6D6A3F6D" w14:textId="77777777" w:rsidR="00D62336" w:rsidRPr="004E5D66" w:rsidRDefault="00D62336">
            <w:pPr>
              <w:pStyle w:val="TAC"/>
            </w:pPr>
          </w:p>
        </w:tc>
      </w:tr>
      <w:tr w:rsidR="004E5D66" w:rsidRPr="004E5D66" w14:paraId="4377BC05" w14:textId="77777777">
        <w:trPr>
          <w:cantSplit/>
          <w:jc w:val="center"/>
        </w:trPr>
        <w:tc>
          <w:tcPr>
            <w:tcW w:w="3884" w:type="dxa"/>
          </w:tcPr>
          <w:p w14:paraId="25C52BCF" w14:textId="77777777" w:rsidR="00D62336" w:rsidRPr="004E5D66" w:rsidRDefault="00063062">
            <w:pPr>
              <w:pStyle w:val="TAC"/>
            </w:pPr>
            <w:r w:rsidRPr="004E5D66">
              <w:rPr>
                <w:lang w:eastAsia="ja-JP"/>
              </w:rPr>
              <w:t>ACLR</w:t>
            </w:r>
          </w:p>
        </w:tc>
        <w:tc>
          <w:tcPr>
            <w:tcW w:w="1418" w:type="dxa"/>
          </w:tcPr>
          <w:p w14:paraId="182E77AC" w14:textId="77777777" w:rsidR="00D62336" w:rsidRPr="004E5D66" w:rsidRDefault="00063062">
            <w:pPr>
              <w:pStyle w:val="TAC"/>
            </w:pPr>
            <w:r w:rsidRPr="004E5D66">
              <w:rPr>
                <w:lang w:eastAsia="ja-JP"/>
              </w:rPr>
              <w:t>6.6.3</w:t>
            </w:r>
          </w:p>
        </w:tc>
        <w:tc>
          <w:tcPr>
            <w:tcW w:w="1443" w:type="dxa"/>
            <w:tcBorders>
              <w:top w:val="nil"/>
              <w:bottom w:val="nil"/>
            </w:tcBorders>
          </w:tcPr>
          <w:p w14:paraId="49B1C24C" w14:textId="77777777" w:rsidR="00D62336" w:rsidRPr="004E5D66" w:rsidRDefault="00D62336">
            <w:pPr>
              <w:pStyle w:val="TAC"/>
            </w:pPr>
          </w:p>
        </w:tc>
      </w:tr>
      <w:tr w:rsidR="004E5D66" w:rsidRPr="004E5D66" w14:paraId="6413AA17" w14:textId="77777777">
        <w:trPr>
          <w:cantSplit/>
          <w:jc w:val="center"/>
        </w:trPr>
        <w:tc>
          <w:tcPr>
            <w:tcW w:w="3884" w:type="dxa"/>
          </w:tcPr>
          <w:p w14:paraId="6374E08F" w14:textId="07B738B8" w:rsidR="001227CA" w:rsidRPr="004E5D66" w:rsidRDefault="001227CA" w:rsidP="001227CA">
            <w:pPr>
              <w:pStyle w:val="TAC"/>
            </w:pPr>
            <w:r w:rsidRPr="004E5D66">
              <w:t>Out-of-band emissions</w:t>
            </w:r>
          </w:p>
        </w:tc>
        <w:tc>
          <w:tcPr>
            <w:tcW w:w="1418" w:type="dxa"/>
          </w:tcPr>
          <w:p w14:paraId="15D7B880" w14:textId="7815633E" w:rsidR="001227CA" w:rsidRPr="004E5D66" w:rsidRDefault="001227CA" w:rsidP="001227CA">
            <w:pPr>
              <w:pStyle w:val="TAC"/>
            </w:pPr>
            <w:r w:rsidRPr="004E5D66">
              <w:rPr>
                <w:lang w:eastAsia="ja-JP"/>
              </w:rPr>
              <w:t>6.6.4</w:t>
            </w:r>
          </w:p>
        </w:tc>
        <w:tc>
          <w:tcPr>
            <w:tcW w:w="1443" w:type="dxa"/>
            <w:tcBorders>
              <w:top w:val="nil"/>
              <w:bottom w:val="nil"/>
            </w:tcBorders>
          </w:tcPr>
          <w:p w14:paraId="0FCDC538" w14:textId="77777777" w:rsidR="001227CA" w:rsidRPr="004E5D66" w:rsidRDefault="001227CA" w:rsidP="001227CA">
            <w:pPr>
              <w:pStyle w:val="TAC"/>
            </w:pPr>
          </w:p>
        </w:tc>
      </w:tr>
      <w:tr w:rsidR="004E5D66" w:rsidRPr="004E5D66" w14:paraId="613BED6A" w14:textId="77777777">
        <w:trPr>
          <w:cantSplit/>
          <w:jc w:val="center"/>
        </w:trPr>
        <w:tc>
          <w:tcPr>
            <w:tcW w:w="3884" w:type="dxa"/>
          </w:tcPr>
          <w:p w14:paraId="61712FC3" w14:textId="77777777" w:rsidR="00D62336" w:rsidRPr="004E5D66" w:rsidRDefault="00063062">
            <w:pPr>
              <w:pStyle w:val="TAC"/>
            </w:pPr>
            <w:r w:rsidRPr="004E5D66">
              <w:rPr>
                <w:lang w:eastAsia="ja-JP"/>
              </w:rPr>
              <w:t>Transmitter spurious emissions</w:t>
            </w:r>
          </w:p>
        </w:tc>
        <w:tc>
          <w:tcPr>
            <w:tcW w:w="1418" w:type="dxa"/>
          </w:tcPr>
          <w:p w14:paraId="4E422BE6" w14:textId="77777777" w:rsidR="00D62336" w:rsidRPr="004E5D66" w:rsidRDefault="00063062">
            <w:pPr>
              <w:pStyle w:val="TAC"/>
            </w:pPr>
            <w:r w:rsidRPr="004E5D66">
              <w:rPr>
                <w:lang w:eastAsia="ja-JP"/>
              </w:rPr>
              <w:t>6.6.5</w:t>
            </w:r>
          </w:p>
        </w:tc>
        <w:tc>
          <w:tcPr>
            <w:tcW w:w="1443" w:type="dxa"/>
            <w:tcBorders>
              <w:top w:val="nil"/>
              <w:bottom w:val="nil"/>
            </w:tcBorders>
          </w:tcPr>
          <w:p w14:paraId="5B9AEB26" w14:textId="77777777" w:rsidR="00D62336" w:rsidRPr="004E5D66" w:rsidRDefault="00D62336">
            <w:pPr>
              <w:pStyle w:val="TAC"/>
            </w:pPr>
          </w:p>
        </w:tc>
      </w:tr>
      <w:tr w:rsidR="004E5D66" w:rsidRPr="004E5D66" w14:paraId="3206630F" w14:textId="77777777">
        <w:trPr>
          <w:cantSplit/>
          <w:jc w:val="center"/>
        </w:trPr>
        <w:tc>
          <w:tcPr>
            <w:tcW w:w="3884" w:type="dxa"/>
          </w:tcPr>
          <w:p w14:paraId="530FE8D4" w14:textId="77777777" w:rsidR="00D62336" w:rsidRPr="004E5D66" w:rsidRDefault="00063062">
            <w:pPr>
              <w:pStyle w:val="TAC"/>
              <w:rPr>
                <w:lang w:eastAsia="ja-JP"/>
              </w:rPr>
            </w:pPr>
            <w:r w:rsidRPr="004E5D66">
              <w:rPr>
                <w:lang w:eastAsia="ja-JP"/>
              </w:rPr>
              <w:t xml:space="preserve">Transmitter intermodulation </w:t>
            </w:r>
          </w:p>
        </w:tc>
        <w:tc>
          <w:tcPr>
            <w:tcW w:w="1418" w:type="dxa"/>
          </w:tcPr>
          <w:p w14:paraId="2463E762" w14:textId="77777777" w:rsidR="00D62336" w:rsidRPr="004E5D66" w:rsidRDefault="00063062">
            <w:pPr>
              <w:pStyle w:val="TAC"/>
            </w:pPr>
            <w:r w:rsidRPr="004E5D66">
              <w:rPr>
                <w:lang w:eastAsia="ja-JP"/>
              </w:rPr>
              <w:t>NA</w:t>
            </w:r>
          </w:p>
        </w:tc>
        <w:tc>
          <w:tcPr>
            <w:tcW w:w="1443" w:type="dxa"/>
            <w:tcBorders>
              <w:top w:val="nil"/>
              <w:bottom w:val="nil"/>
            </w:tcBorders>
          </w:tcPr>
          <w:p w14:paraId="27B05054" w14:textId="77777777" w:rsidR="00D62336" w:rsidRPr="004E5D66" w:rsidRDefault="00063062">
            <w:pPr>
              <w:pStyle w:val="TAC"/>
            </w:pPr>
            <w:r w:rsidRPr="004E5D66">
              <w:rPr>
                <w:lang w:eastAsia="ja-JP"/>
              </w:rPr>
              <w:t>NA</w:t>
            </w:r>
          </w:p>
        </w:tc>
      </w:tr>
      <w:tr w:rsidR="004E5D66" w:rsidRPr="004E5D66" w14:paraId="367EC4B7" w14:textId="77777777">
        <w:trPr>
          <w:cantSplit/>
          <w:jc w:val="center"/>
        </w:trPr>
        <w:tc>
          <w:tcPr>
            <w:tcW w:w="3884" w:type="dxa"/>
          </w:tcPr>
          <w:p w14:paraId="3A13074C" w14:textId="77777777" w:rsidR="00D62336" w:rsidRPr="004E5D66" w:rsidRDefault="00063062">
            <w:pPr>
              <w:pStyle w:val="TAC"/>
              <w:rPr>
                <w:lang w:eastAsia="ja-JP"/>
              </w:rPr>
            </w:pPr>
            <w:r w:rsidRPr="004E5D66">
              <w:rPr>
                <w:lang w:eastAsia="ja-JP"/>
              </w:rPr>
              <w:t>Reference sensitivity level</w:t>
            </w:r>
          </w:p>
        </w:tc>
        <w:tc>
          <w:tcPr>
            <w:tcW w:w="1418" w:type="dxa"/>
          </w:tcPr>
          <w:p w14:paraId="070BC814" w14:textId="77777777" w:rsidR="00D62336" w:rsidRPr="004E5D66" w:rsidRDefault="00063062">
            <w:pPr>
              <w:pStyle w:val="TAC"/>
            </w:pPr>
            <w:r w:rsidRPr="004E5D66">
              <w:rPr>
                <w:lang w:eastAsia="ja-JP"/>
              </w:rPr>
              <w:t>7.2</w:t>
            </w:r>
          </w:p>
        </w:tc>
        <w:tc>
          <w:tcPr>
            <w:tcW w:w="1443" w:type="dxa"/>
            <w:tcBorders>
              <w:top w:val="nil"/>
              <w:bottom w:val="nil"/>
            </w:tcBorders>
          </w:tcPr>
          <w:p w14:paraId="6A075618" w14:textId="77777777" w:rsidR="00D62336" w:rsidRPr="004E5D66" w:rsidRDefault="00D62336">
            <w:pPr>
              <w:pStyle w:val="TAC"/>
            </w:pPr>
          </w:p>
        </w:tc>
      </w:tr>
      <w:tr w:rsidR="004E5D66" w:rsidRPr="004E5D66" w14:paraId="4F2E4AB4" w14:textId="77777777">
        <w:trPr>
          <w:cantSplit/>
          <w:jc w:val="center"/>
        </w:trPr>
        <w:tc>
          <w:tcPr>
            <w:tcW w:w="3884" w:type="dxa"/>
          </w:tcPr>
          <w:p w14:paraId="384D6CD5" w14:textId="77777777" w:rsidR="00D62336" w:rsidRPr="004E5D66" w:rsidRDefault="00063062">
            <w:pPr>
              <w:pStyle w:val="TAC"/>
              <w:rPr>
                <w:lang w:eastAsia="ja-JP"/>
              </w:rPr>
            </w:pPr>
            <w:r w:rsidRPr="004E5D66">
              <w:rPr>
                <w:lang w:eastAsia="ja-JP"/>
              </w:rPr>
              <w:t xml:space="preserve">Dynamic range </w:t>
            </w:r>
          </w:p>
        </w:tc>
        <w:tc>
          <w:tcPr>
            <w:tcW w:w="1418" w:type="dxa"/>
          </w:tcPr>
          <w:p w14:paraId="0D5504BE" w14:textId="77777777" w:rsidR="00D62336" w:rsidRPr="004E5D66" w:rsidRDefault="00063062">
            <w:pPr>
              <w:pStyle w:val="TAC"/>
            </w:pPr>
            <w:r w:rsidRPr="004E5D66">
              <w:rPr>
                <w:lang w:eastAsia="ja-JP"/>
              </w:rPr>
              <w:t>7.3</w:t>
            </w:r>
          </w:p>
        </w:tc>
        <w:tc>
          <w:tcPr>
            <w:tcW w:w="1443" w:type="dxa"/>
            <w:tcBorders>
              <w:top w:val="nil"/>
              <w:bottom w:val="nil"/>
            </w:tcBorders>
          </w:tcPr>
          <w:p w14:paraId="11A3ACF1" w14:textId="77777777" w:rsidR="00D62336" w:rsidRPr="004E5D66" w:rsidRDefault="00D62336">
            <w:pPr>
              <w:pStyle w:val="TAC"/>
            </w:pPr>
          </w:p>
        </w:tc>
      </w:tr>
      <w:tr w:rsidR="004E5D66" w:rsidRPr="004E5D66" w14:paraId="6504EE0C" w14:textId="77777777">
        <w:trPr>
          <w:cantSplit/>
          <w:jc w:val="center"/>
        </w:trPr>
        <w:tc>
          <w:tcPr>
            <w:tcW w:w="3884" w:type="dxa"/>
          </w:tcPr>
          <w:p w14:paraId="3DF4BB39" w14:textId="77777777" w:rsidR="00D62336" w:rsidRPr="004E5D66" w:rsidRDefault="00063062">
            <w:pPr>
              <w:pStyle w:val="TAC"/>
              <w:rPr>
                <w:lang w:eastAsia="ja-JP"/>
              </w:rPr>
            </w:pPr>
            <w:r w:rsidRPr="004E5D66">
              <w:rPr>
                <w:lang w:eastAsia="ja-JP"/>
              </w:rPr>
              <w:t xml:space="preserve">ACS </w:t>
            </w:r>
          </w:p>
        </w:tc>
        <w:tc>
          <w:tcPr>
            <w:tcW w:w="1418" w:type="dxa"/>
          </w:tcPr>
          <w:p w14:paraId="70BF5FC2" w14:textId="77777777" w:rsidR="00D62336" w:rsidRPr="004E5D66" w:rsidRDefault="00063062">
            <w:pPr>
              <w:pStyle w:val="TAC"/>
            </w:pPr>
            <w:r w:rsidRPr="004E5D66">
              <w:rPr>
                <w:lang w:eastAsia="ja-JP"/>
              </w:rPr>
              <w:t>7.4.1</w:t>
            </w:r>
          </w:p>
        </w:tc>
        <w:tc>
          <w:tcPr>
            <w:tcW w:w="1443" w:type="dxa"/>
            <w:tcBorders>
              <w:top w:val="nil"/>
              <w:bottom w:val="nil"/>
            </w:tcBorders>
          </w:tcPr>
          <w:p w14:paraId="78C97E73" w14:textId="77777777" w:rsidR="00D62336" w:rsidRPr="004E5D66" w:rsidRDefault="00D62336">
            <w:pPr>
              <w:pStyle w:val="TAC"/>
            </w:pPr>
          </w:p>
        </w:tc>
      </w:tr>
      <w:tr w:rsidR="004E5D66" w:rsidRPr="004E5D66" w14:paraId="024371AB" w14:textId="77777777">
        <w:trPr>
          <w:cantSplit/>
          <w:jc w:val="center"/>
        </w:trPr>
        <w:tc>
          <w:tcPr>
            <w:tcW w:w="3884" w:type="dxa"/>
          </w:tcPr>
          <w:p w14:paraId="092D2E56" w14:textId="77777777" w:rsidR="00D62336" w:rsidRPr="004E5D66" w:rsidRDefault="00063062">
            <w:pPr>
              <w:pStyle w:val="TAC"/>
              <w:rPr>
                <w:lang w:eastAsia="ja-JP"/>
              </w:rPr>
            </w:pPr>
            <w:r w:rsidRPr="004E5D66">
              <w:rPr>
                <w:lang w:eastAsia="ja-JP"/>
              </w:rPr>
              <w:t xml:space="preserve">In-band blocking </w:t>
            </w:r>
          </w:p>
        </w:tc>
        <w:tc>
          <w:tcPr>
            <w:tcW w:w="1418" w:type="dxa"/>
          </w:tcPr>
          <w:p w14:paraId="255742E7" w14:textId="77777777" w:rsidR="00D62336" w:rsidRPr="004E5D66" w:rsidRDefault="00063062">
            <w:pPr>
              <w:pStyle w:val="TAC"/>
              <w:rPr>
                <w:lang w:eastAsia="ja-JP"/>
              </w:rPr>
            </w:pPr>
            <w:r w:rsidRPr="004E5D66">
              <w:rPr>
                <w:lang w:eastAsia="ja-JP"/>
              </w:rPr>
              <w:t>NA</w:t>
            </w:r>
          </w:p>
        </w:tc>
        <w:tc>
          <w:tcPr>
            <w:tcW w:w="1443" w:type="dxa"/>
            <w:tcBorders>
              <w:top w:val="nil"/>
              <w:bottom w:val="nil"/>
            </w:tcBorders>
          </w:tcPr>
          <w:p w14:paraId="1FAE7176" w14:textId="77777777" w:rsidR="00D62336" w:rsidRPr="004E5D66" w:rsidRDefault="00D62336">
            <w:pPr>
              <w:pStyle w:val="TAC"/>
            </w:pPr>
          </w:p>
        </w:tc>
      </w:tr>
      <w:tr w:rsidR="004E5D66" w:rsidRPr="004E5D66" w14:paraId="431E0A26" w14:textId="77777777">
        <w:trPr>
          <w:cantSplit/>
          <w:jc w:val="center"/>
        </w:trPr>
        <w:tc>
          <w:tcPr>
            <w:tcW w:w="3884" w:type="dxa"/>
          </w:tcPr>
          <w:p w14:paraId="706C70A1" w14:textId="77777777" w:rsidR="00D62336" w:rsidRPr="004E5D66" w:rsidRDefault="00063062">
            <w:pPr>
              <w:pStyle w:val="TAC"/>
              <w:rPr>
                <w:lang w:eastAsia="ja-JP"/>
              </w:rPr>
            </w:pPr>
            <w:r w:rsidRPr="004E5D66">
              <w:rPr>
                <w:lang w:eastAsia="ja-JP"/>
              </w:rPr>
              <w:t xml:space="preserve">Out-of-band blocking </w:t>
            </w:r>
          </w:p>
        </w:tc>
        <w:tc>
          <w:tcPr>
            <w:tcW w:w="1418" w:type="dxa"/>
          </w:tcPr>
          <w:p w14:paraId="0B29C396" w14:textId="77777777" w:rsidR="00D62336" w:rsidRPr="004E5D66" w:rsidRDefault="00063062">
            <w:pPr>
              <w:pStyle w:val="TAC"/>
            </w:pPr>
            <w:r w:rsidRPr="004E5D66">
              <w:rPr>
                <w:lang w:eastAsia="ja-JP"/>
              </w:rPr>
              <w:t>7.5</w:t>
            </w:r>
          </w:p>
        </w:tc>
        <w:tc>
          <w:tcPr>
            <w:tcW w:w="1443" w:type="dxa"/>
            <w:tcBorders>
              <w:top w:val="nil"/>
              <w:bottom w:val="nil"/>
            </w:tcBorders>
          </w:tcPr>
          <w:p w14:paraId="5C40F5AE" w14:textId="77777777" w:rsidR="00D62336" w:rsidRPr="004E5D66" w:rsidRDefault="00D62336">
            <w:pPr>
              <w:pStyle w:val="TAC"/>
            </w:pPr>
          </w:p>
        </w:tc>
      </w:tr>
      <w:tr w:rsidR="004E5D66" w:rsidRPr="004E5D66" w14:paraId="2C465DB0" w14:textId="77777777">
        <w:trPr>
          <w:cantSplit/>
          <w:jc w:val="center"/>
        </w:trPr>
        <w:tc>
          <w:tcPr>
            <w:tcW w:w="3884" w:type="dxa"/>
          </w:tcPr>
          <w:p w14:paraId="727829E5" w14:textId="77777777" w:rsidR="00D62336" w:rsidRPr="004E5D66" w:rsidRDefault="00063062">
            <w:pPr>
              <w:pStyle w:val="TAC"/>
              <w:rPr>
                <w:lang w:eastAsia="ja-JP"/>
              </w:rPr>
            </w:pPr>
            <w:r w:rsidRPr="004E5D66">
              <w:rPr>
                <w:lang w:eastAsia="ja-JP"/>
              </w:rPr>
              <w:t xml:space="preserve">Receiver spurious emissions </w:t>
            </w:r>
          </w:p>
        </w:tc>
        <w:tc>
          <w:tcPr>
            <w:tcW w:w="1418" w:type="dxa"/>
          </w:tcPr>
          <w:p w14:paraId="06EC2B15" w14:textId="77777777" w:rsidR="00D62336" w:rsidRPr="004E5D66" w:rsidRDefault="00063062">
            <w:pPr>
              <w:pStyle w:val="TAC"/>
            </w:pPr>
            <w:r w:rsidRPr="004E5D66">
              <w:rPr>
                <w:lang w:eastAsia="ja-JP"/>
              </w:rPr>
              <w:t>NA</w:t>
            </w:r>
          </w:p>
        </w:tc>
        <w:tc>
          <w:tcPr>
            <w:tcW w:w="1443" w:type="dxa"/>
            <w:tcBorders>
              <w:top w:val="nil"/>
              <w:bottom w:val="nil"/>
            </w:tcBorders>
          </w:tcPr>
          <w:p w14:paraId="2D3D85E5" w14:textId="77777777" w:rsidR="00D62336" w:rsidRPr="004E5D66" w:rsidRDefault="00D62336">
            <w:pPr>
              <w:pStyle w:val="TAC"/>
            </w:pPr>
          </w:p>
        </w:tc>
      </w:tr>
      <w:tr w:rsidR="004E5D66" w:rsidRPr="004E5D66" w14:paraId="6A5210C9" w14:textId="77777777">
        <w:trPr>
          <w:cantSplit/>
          <w:jc w:val="center"/>
        </w:trPr>
        <w:tc>
          <w:tcPr>
            <w:tcW w:w="3884" w:type="dxa"/>
          </w:tcPr>
          <w:p w14:paraId="2284E4F5" w14:textId="77777777" w:rsidR="00D62336" w:rsidRPr="004E5D66" w:rsidRDefault="00063062">
            <w:pPr>
              <w:pStyle w:val="TAC"/>
              <w:rPr>
                <w:lang w:eastAsia="ja-JP"/>
              </w:rPr>
            </w:pPr>
            <w:r w:rsidRPr="004E5D66">
              <w:rPr>
                <w:lang w:eastAsia="ja-JP"/>
              </w:rPr>
              <w:t>Receiver intermodulation</w:t>
            </w:r>
          </w:p>
        </w:tc>
        <w:tc>
          <w:tcPr>
            <w:tcW w:w="1418" w:type="dxa"/>
          </w:tcPr>
          <w:p w14:paraId="5F50516F" w14:textId="77777777" w:rsidR="00D62336" w:rsidRPr="004E5D66" w:rsidRDefault="00063062">
            <w:pPr>
              <w:pStyle w:val="TAC"/>
            </w:pPr>
            <w:r w:rsidRPr="004E5D66">
              <w:rPr>
                <w:lang w:eastAsia="ja-JP"/>
              </w:rPr>
              <w:t>NA</w:t>
            </w:r>
          </w:p>
        </w:tc>
        <w:tc>
          <w:tcPr>
            <w:tcW w:w="1443" w:type="dxa"/>
            <w:tcBorders>
              <w:top w:val="nil"/>
              <w:bottom w:val="nil"/>
            </w:tcBorders>
          </w:tcPr>
          <w:p w14:paraId="275105A3" w14:textId="77777777" w:rsidR="00D62336" w:rsidRPr="004E5D66" w:rsidRDefault="00D62336">
            <w:pPr>
              <w:pStyle w:val="TAC"/>
            </w:pPr>
          </w:p>
        </w:tc>
      </w:tr>
      <w:tr w:rsidR="004E5D66" w:rsidRPr="004E5D66" w14:paraId="4AD5F956" w14:textId="77777777">
        <w:trPr>
          <w:cantSplit/>
          <w:jc w:val="center"/>
        </w:trPr>
        <w:tc>
          <w:tcPr>
            <w:tcW w:w="3884" w:type="dxa"/>
          </w:tcPr>
          <w:p w14:paraId="695ACF4D" w14:textId="77777777" w:rsidR="00D62336" w:rsidRPr="004E5D66" w:rsidRDefault="00063062">
            <w:pPr>
              <w:pStyle w:val="TAC"/>
              <w:rPr>
                <w:lang w:eastAsia="ja-JP"/>
              </w:rPr>
            </w:pPr>
            <w:r w:rsidRPr="004E5D66">
              <w:rPr>
                <w:lang w:eastAsia="ja-JP"/>
              </w:rPr>
              <w:t xml:space="preserve">In-channel selectivity </w:t>
            </w:r>
          </w:p>
        </w:tc>
        <w:tc>
          <w:tcPr>
            <w:tcW w:w="1418" w:type="dxa"/>
          </w:tcPr>
          <w:p w14:paraId="5BCFA678" w14:textId="77777777" w:rsidR="00D62336" w:rsidRPr="004E5D66" w:rsidRDefault="00063062">
            <w:pPr>
              <w:pStyle w:val="TAC"/>
            </w:pPr>
            <w:r w:rsidRPr="004E5D66">
              <w:rPr>
                <w:lang w:eastAsia="ja-JP"/>
              </w:rPr>
              <w:t>7.8</w:t>
            </w:r>
          </w:p>
        </w:tc>
        <w:tc>
          <w:tcPr>
            <w:tcW w:w="1443" w:type="dxa"/>
            <w:tcBorders>
              <w:top w:val="nil"/>
              <w:bottom w:val="nil"/>
            </w:tcBorders>
          </w:tcPr>
          <w:p w14:paraId="48324034" w14:textId="77777777" w:rsidR="00D62336" w:rsidRPr="004E5D66" w:rsidRDefault="00D62336">
            <w:pPr>
              <w:pStyle w:val="TAC"/>
            </w:pPr>
          </w:p>
        </w:tc>
      </w:tr>
      <w:tr w:rsidR="004E5D66" w:rsidRPr="004E5D66" w14:paraId="63A2A2D6" w14:textId="77777777">
        <w:trPr>
          <w:cantSplit/>
          <w:jc w:val="center"/>
        </w:trPr>
        <w:tc>
          <w:tcPr>
            <w:tcW w:w="3884" w:type="dxa"/>
          </w:tcPr>
          <w:p w14:paraId="0DCB280B" w14:textId="77777777" w:rsidR="00D62336" w:rsidRPr="004E5D66" w:rsidRDefault="00063062">
            <w:pPr>
              <w:pStyle w:val="TAC"/>
              <w:rPr>
                <w:lang w:eastAsia="ja-JP"/>
              </w:rPr>
            </w:pPr>
            <w:r w:rsidRPr="004E5D66">
              <w:rPr>
                <w:lang w:eastAsia="ja-JP"/>
              </w:rPr>
              <w:t>Performance requirements</w:t>
            </w:r>
          </w:p>
        </w:tc>
        <w:tc>
          <w:tcPr>
            <w:tcW w:w="1418" w:type="dxa"/>
          </w:tcPr>
          <w:p w14:paraId="45CBF2A1" w14:textId="77777777" w:rsidR="00D62336" w:rsidRPr="004E5D66" w:rsidRDefault="00063062">
            <w:pPr>
              <w:pStyle w:val="TAC"/>
            </w:pPr>
            <w:r w:rsidRPr="004E5D66">
              <w:rPr>
                <w:lang w:eastAsia="ja-JP"/>
              </w:rPr>
              <w:t>8</w:t>
            </w:r>
          </w:p>
        </w:tc>
        <w:tc>
          <w:tcPr>
            <w:tcW w:w="1443" w:type="dxa"/>
            <w:tcBorders>
              <w:top w:val="nil"/>
            </w:tcBorders>
          </w:tcPr>
          <w:p w14:paraId="3C27F304" w14:textId="77777777" w:rsidR="00D62336" w:rsidRPr="004E5D66" w:rsidRDefault="00D62336">
            <w:pPr>
              <w:pStyle w:val="TAC"/>
            </w:pPr>
          </w:p>
        </w:tc>
      </w:tr>
      <w:tr w:rsidR="004E5D66" w:rsidRPr="004E5D66" w14:paraId="4D5B406F" w14:textId="77777777">
        <w:trPr>
          <w:cantSplit/>
          <w:jc w:val="center"/>
        </w:trPr>
        <w:tc>
          <w:tcPr>
            <w:tcW w:w="3884" w:type="dxa"/>
          </w:tcPr>
          <w:p w14:paraId="714DE965" w14:textId="77777777" w:rsidR="00D62336" w:rsidRPr="004E5D66" w:rsidRDefault="00063062">
            <w:pPr>
              <w:pStyle w:val="TAC"/>
              <w:rPr>
                <w:lang w:eastAsia="ja-JP"/>
              </w:rPr>
            </w:pPr>
            <w:r w:rsidRPr="004E5D66">
              <w:rPr>
                <w:lang w:eastAsia="ja-JP"/>
              </w:rPr>
              <w:t>Radiated transmit power</w:t>
            </w:r>
          </w:p>
        </w:tc>
        <w:tc>
          <w:tcPr>
            <w:tcW w:w="1418" w:type="dxa"/>
            <w:tcBorders>
              <w:bottom w:val="single" w:sz="4" w:space="0" w:color="auto"/>
            </w:tcBorders>
          </w:tcPr>
          <w:p w14:paraId="54FFB8FB" w14:textId="77777777" w:rsidR="00D62336" w:rsidRPr="004E5D66" w:rsidRDefault="00063062">
            <w:pPr>
              <w:pStyle w:val="TAC"/>
            </w:pPr>
            <w:r w:rsidRPr="004E5D66">
              <w:rPr>
                <w:lang w:eastAsia="ja-JP"/>
              </w:rPr>
              <w:t>9.2</w:t>
            </w:r>
          </w:p>
        </w:tc>
        <w:tc>
          <w:tcPr>
            <w:tcW w:w="1443" w:type="dxa"/>
          </w:tcPr>
          <w:p w14:paraId="71686799" w14:textId="77777777" w:rsidR="00D62336" w:rsidRPr="004E5D66" w:rsidRDefault="00063062">
            <w:pPr>
              <w:pStyle w:val="TAC"/>
            </w:pPr>
            <w:r w:rsidRPr="004E5D66">
              <w:rPr>
                <w:lang w:eastAsia="ja-JP"/>
              </w:rPr>
              <w:t>9.2</w:t>
            </w:r>
          </w:p>
        </w:tc>
      </w:tr>
      <w:tr w:rsidR="004E5D66" w:rsidRPr="004E5D66" w14:paraId="7AA7DF46" w14:textId="77777777">
        <w:trPr>
          <w:cantSplit/>
          <w:jc w:val="center"/>
        </w:trPr>
        <w:tc>
          <w:tcPr>
            <w:tcW w:w="3884" w:type="dxa"/>
          </w:tcPr>
          <w:p w14:paraId="40C3B2DF" w14:textId="77777777" w:rsidR="00D62336" w:rsidRPr="004E5D66" w:rsidRDefault="00063062">
            <w:pPr>
              <w:pStyle w:val="TAC"/>
              <w:rPr>
                <w:lang w:eastAsia="ja-JP"/>
              </w:rPr>
            </w:pPr>
            <w:r w:rsidRPr="004E5D66">
              <w:rPr>
                <w:lang w:eastAsia="ja-JP"/>
              </w:rPr>
              <w:t>OTA SAN output power</w:t>
            </w:r>
          </w:p>
        </w:tc>
        <w:tc>
          <w:tcPr>
            <w:tcW w:w="1418" w:type="dxa"/>
            <w:tcBorders>
              <w:bottom w:val="nil"/>
            </w:tcBorders>
          </w:tcPr>
          <w:p w14:paraId="2EB1F8F8" w14:textId="77777777" w:rsidR="00D62336" w:rsidRPr="004E5D66" w:rsidRDefault="00D62336">
            <w:pPr>
              <w:pStyle w:val="TAC"/>
            </w:pPr>
          </w:p>
        </w:tc>
        <w:tc>
          <w:tcPr>
            <w:tcW w:w="1443" w:type="dxa"/>
          </w:tcPr>
          <w:p w14:paraId="7CA90168" w14:textId="77777777" w:rsidR="00D62336" w:rsidRPr="004E5D66" w:rsidRDefault="00063062">
            <w:pPr>
              <w:pStyle w:val="TAC"/>
            </w:pPr>
            <w:r w:rsidRPr="004E5D66">
              <w:rPr>
                <w:lang w:eastAsia="ja-JP"/>
              </w:rPr>
              <w:t>9.3</w:t>
            </w:r>
          </w:p>
        </w:tc>
      </w:tr>
      <w:tr w:rsidR="004E5D66" w:rsidRPr="004E5D66" w14:paraId="72BE3A46" w14:textId="77777777">
        <w:trPr>
          <w:cantSplit/>
          <w:jc w:val="center"/>
        </w:trPr>
        <w:tc>
          <w:tcPr>
            <w:tcW w:w="3884" w:type="dxa"/>
          </w:tcPr>
          <w:p w14:paraId="152D813C" w14:textId="77777777" w:rsidR="00D62336" w:rsidRPr="004E5D66" w:rsidRDefault="00063062">
            <w:pPr>
              <w:pStyle w:val="TAC"/>
              <w:rPr>
                <w:lang w:eastAsia="ja-JP"/>
              </w:rPr>
            </w:pPr>
            <w:r w:rsidRPr="004E5D66">
              <w:rPr>
                <w:lang w:eastAsia="ja-JP"/>
              </w:rPr>
              <w:t>OTA output power dynamics</w:t>
            </w:r>
          </w:p>
        </w:tc>
        <w:tc>
          <w:tcPr>
            <w:tcW w:w="1418" w:type="dxa"/>
            <w:tcBorders>
              <w:top w:val="nil"/>
              <w:bottom w:val="nil"/>
            </w:tcBorders>
          </w:tcPr>
          <w:p w14:paraId="0DC39791" w14:textId="77777777" w:rsidR="00D62336" w:rsidRPr="004E5D66" w:rsidRDefault="00D62336">
            <w:pPr>
              <w:pStyle w:val="TAC"/>
            </w:pPr>
          </w:p>
        </w:tc>
        <w:tc>
          <w:tcPr>
            <w:tcW w:w="1443" w:type="dxa"/>
          </w:tcPr>
          <w:p w14:paraId="239A5511" w14:textId="77777777" w:rsidR="00D62336" w:rsidRPr="004E5D66" w:rsidRDefault="00063062">
            <w:pPr>
              <w:pStyle w:val="TAC"/>
            </w:pPr>
            <w:r w:rsidRPr="004E5D66">
              <w:rPr>
                <w:lang w:eastAsia="ja-JP"/>
              </w:rPr>
              <w:t>9.4</w:t>
            </w:r>
          </w:p>
        </w:tc>
      </w:tr>
      <w:tr w:rsidR="004E5D66" w:rsidRPr="004E5D66" w14:paraId="37EFE03C" w14:textId="77777777">
        <w:trPr>
          <w:cantSplit/>
          <w:jc w:val="center"/>
        </w:trPr>
        <w:tc>
          <w:tcPr>
            <w:tcW w:w="3884" w:type="dxa"/>
          </w:tcPr>
          <w:p w14:paraId="06CE8C1D" w14:textId="77777777" w:rsidR="00D62336" w:rsidRPr="004E5D66" w:rsidRDefault="00063062">
            <w:pPr>
              <w:pStyle w:val="TAC"/>
              <w:rPr>
                <w:lang w:eastAsia="ja-JP"/>
              </w:rPr>
            </w:pPr>
            <w:r w:rsidRPr="004E5D66">
              <w:rPr>
                <w:lang w:eastAsia="ja-JP"/>
              </w:rPr>
              <w:t>OTA transmit ON/OFF power</w:t>
            </w:r>
          </w:p>
        </w:tc>
        <w:tc>
          <w:tcPr>
            <w:tcW w:w="1418" w:type="dxa"/>
            <w:tcBorders>
              <w:top w:val="nil"/>
              <w:bottom w:val="nil"/>
            </w:tcBorders>
          </w:tcPr>
          <w:p w14:paraId="3CE1F19A" w14:textId="77777777" w:rsidR="00D62336" w:rsidRPr="004E5D66" w:rsidRDefault="00D62336">
            <w:pPr>
              <w:pStyle w:val="TAC"/>
            </w:pPr>
          </w:p>
        </w:tc>
        <w:tc>
          <w:tcPr>
            <w:tcW w:w="1443" w:type="dxa"/>
          </w:tcPr>
          <w:p w14:paraId="42FE7C35" w14:textId="77777777" w:rsidR="00D62336" w:rsidRPr="004E5D66" w:rsidRDefault="00063062">
            <w:pPr>
              <w:pStyle w:val="TAC"/>
            </w:pPr>
            <w:r w:rsidRPr="004E5D66">
              <w:rPr>
                <w:lang w:eastAsia="ja-JP"/>
              </w:rPr>
              <w:t>NA</w:t>
            </w:r>
          </w:p>
        </w:tc>
      </w:tr>
      <w:tr w:rsidR="004E5D66" w:rsidRPr="004E5D66" w14:paraId="22543450" w14:textId="77777777">
        <w:trPr>
          <w:cantSplit/>
          <w:jc w:val="center"/>
        </w:trPr>
        <w:tc>
          <w:tcPr>
            <w:tcW w:w="3884" w:type="dxa"/>
          </w:tcPr>
          <w:p w14:paraId="087A359E" w14:textId="77777777" w:rsidR="00D62336" w:rsidRPr="004E5D66" w:rsidRDefault="00063062">
            <w:pPr>
              <w:pStyle w:val="TAC"/>
              <w:rPr>
                <w:lang w:eastAsia="ja-JP"/>
              </w:rPr>
            </w:pPr>
            <w:r w:rsidRPr="004E5D66">
              <w:rPr>
                <w:lang w:eastAsia="zh-CN"/>
              </w:rPr>
              <w:t>OTA frequency error</w:t>
            </w:r>
          </w:p>
        </w:tc>
        <w:tc>
          <w:tcPr>
            <w:tcW w:w="1418" w:type="dxa"/>
            <w:tcBorders>
              <w:top w:val="nil"/>
              <w:bottom w:val="nil"/>
            </w:tcBorders>
          </w:tcPr>
          <w:p w14:paraId="53679D61" w14:textId="77777777" w:rsidR="00D62336" w:rsidRPr="004E5D66" w:rsidRDefault="00D62336">
            <w:pPr>
              <w:pStyle w:val="TAC"/>
            </w:pPr>
          </w:p>
        </w:tc>
        <w:tc>
          <w:tcPr>
            <w:tcW w:w="1443" w:type="dxa"/>
          </w:tcPr>
          <w:p w14:paraId="490D67CE" w14:textId="77777777" w:rsidR="00D62336" w:rsidRPr="004E5D66" w:rsidRDefault="00063062">
            <w:pPr>
              <w:pStyle w:val="TAC"/>
            </w:pPr>
            <w:r w:rsidRPr="004E5D66">
              <w:rPr>
                <w:lang w:eastAsia="ja-JP"/>
              </w:rPr>
              <w:t>9.6.1</w:t>
            </w:r>
          </w:p>
        </w:tc>
      </w:tr>
      <w:tr w:rsidR="004E5D66" w:rsidRPr="004E5D66" w14:paraId="44FACDDA" w14:textId="77777777">
        <w:trPr>
          <w:cantSplit/>
          <w:jc w:val="center"/>
        </w:trPr>
        <w:tc>
          <w:tcPr>
            <w:tcW w:w="3884" w:type="dxa"/>
          </w:tcPr>
          <w:p w14:paraId="136798D0" w14:textId="77777777" w:rsidR="00D62336" w:rsidRPr="004E5D66" w:rsidRDefault="00063062">
            <w:pPr>
              <w:pStyle w:val="TAC"/>
              <w:rPr>
                <w:lang w:eastAsia="zh-CN"/>
              </w:rPr>
            </w:pPr>
            <w:r w:rsidRPr="004E5D66">
              <w:rPr>
                <w:lang w:eastAsia="zh-CN"/>
              </w:rPr>
              <w:t>OTA modulation quality</w:t>
            </w:r>
          </w:p>
        </w:tc>
        <w:tc>
          <w:tcPr>
            <w:tcW w:w="1418" w:type="dxa"/>
            <w:tcBorders>
              <w:top w:val="nil"/>
              <w:bottom w:val="nil"/>
            </w:tcBorders>
          </w:tcPr>
          <w:p w14:paraId="085E1C70" w14:textId="77777777" w:rsidR="00D62336" w:rsidRPr="004E5D66" w:rsidRDefault="00D62336">
            <w:pPr>
              <w:pStyle w:val="TAC"/>
            </w:pPr>
          </w:p>
        </w:tc>
        <w:tc>
          <w:tcPr>
            <w:tcW w:w="1443" w:type="dxa"/>
          </w:tcPr>
          <w:p w14:paraId="1D75A2FF" w14:textId="77777777" w:rsidR="00D62336" w:rsidRPr="004E5D66" w:rsidRDefault="00063062">
            <w:pPr>
              <w:pStyle w:val="TAC"/>
              <w:rPr>
                <w:lang w:eastAsia="ja-JP"/>
              </w:rPr>
            </w:pPr>
            <w:r w:rsidRPr="004E5D66">
              <w:rPr>
                <w:lang w:eastAsia="ja-JP"/>
              </w:rPr>
              <w:t>9.6.2</w:t>
            </w:r>
          </w:p>
        </w:tc>
      </w:tr>
      <w:tr w:rsidR="004E5D66" w:rsidRPr="004E5D66" w14:paraId="7DC37357" w14:textId="77777777">
        <w:trPr>
          <w:cantSplit/>
          <w:jc w:val="center"/>
        </w:trPr>
        <w:tc>
          <w:tcPr>
            <w:tcW w:w="3884" w:type="dxa"/>
          </w:tcPr>
          <w:p w14:paraId="64B80D65" w14:textId="77777777" w:rsidR="00D62336" w:rsidRPr="004E5D66" w:rsidRDefault="00063062">
            <w:pPr>
              <w:pStyle w:val="TAC"/>
              <w:rPr>
                <w:lang w:eastAsia="zh-CN"/>
              </w:rPr>
            </w:pPr>
            <w:r w:rsidRPr="004E5D66">
              <w:rPr>
                <w:lang w:eastAsia="zh-CN"/>
              </w:rPr>
              <w:t>OTA time alignment error</w:t>
            </w:r>
          </w:p>
        </w:tc>
        <w:tc>
          <w:tcPr>
            <w:tcW w:w="1418" w:type="dxa"/>
            <w:tcBorders>
              <w:top w:val="nil"/>
              <w:bottom w:val="nil"/>
            </w:tcBorders>
          </w:tcPr>
          <w:p w14:paraId="03E6B66F" w14:textId="77777777" w:rsidR="00D62336" w:rsidRPr="004E5D66" w:rsidRDefault="00D62336">
            <w:pPr>
              <w:pStyle w:val="TAC"/>
            </w:pPr>
          </w:p>
        </w:tc>
        <w:tc>
          <w:tcPr>
            <w:tcW w:w="1443" w:type="dxa"/>
          </w:tcPr>
          <w:p w14:paraId="44F17287" w14:textId="77777777" w:rsidR="00D62336" w:rsidRPr="004E5D66" w:rsidRDefault="00063062">
            <w:pPr>
              <w:pStyle w:val="TAC"/>
              <w:rPr>
                <w:lang w:eastAsia="ja-JP"/>
              </w:rPr>
            </w:pPr>
            <w:r w:rsidRPr="004E5D66">
              <w:rPr>
                <w:lang w:eastAsia="ja-JP"/>
              </w:rPr>
              <w:t>NA</w:t>
            </w:r>
          </w:p>
        </w:tc>
      </w:tr>
      <w:tr w:rsidR="004E5D66" w:rsidRPr="004E5D66" w14:paraId="757A4461" w14:textId="77777777">
        <w:trPr>
          <w:cantSplit/>
          <w:jc w:val="center"/>
        </w:trPr>
        <w:tc>
          <w:tcPr>
            <w:tcW w:w="3884" w:type="dxa"/>
          </w:tcPr>
          <w:p w14:paraId="4E2CC9B0" w14:textId="77777777" w:rsidR="00D62336" w:rsidRPr="004E5D66" w:rsidRDefault="00063062">
            <w:pPr>
              <w:pStyle w:val="TAC"/>
              <w:rPr>
                <w:lang w:eastAsia="ja-JP"/>
              </w:rPr>
            </w:pPr>
            <w:r w:rsidRPr="004E5D66">
              <w:rPr>
                <w:lang w:eastAsia="ja-JP"/>
              </w:rPr>
              <w:t>OTA occupied bandwidth</w:t>
            </w:r>
          </w:p>
        </w:tc>
        <w:tc>
          <w:tcPr>
            <w:tcW w:w="1418" w:type="dxa"/>
            <w:tcBorders>
              <w:top w:val="nil"/>
              <w:bottom w:val="nil"/>
            </w:tcBorders>
          </w:tcPr>
          <w:p w14:paraId="27425329" w14:textId="77777777" w:rsidR="00D62336" w:rsidRPr="004E5D66" w:rsidRDefault="00D62336">
            <w:pPr>
              <w:pStyle w:val="TAC"/>
            </w:pPr>
          </w:p>
        </w:tc>
        <w:tc>
          <w:tcPr>
            <w:tcW w:w="1443" w:type="dxa"/>
          </w:tcPr>
          <w:p w14:paraId="367D06CA" w14:textId="77777777" w:rsidR="00D62336" w:rsidRPr="004E5D66" w:rsidRDefault="00063062">
            <w:pPr>
              <w:pStyle w:val="TAC"/>
            </w:pPr>
            <w:r w:rsidRPr="004E5D66">
              <w:rPr>
                <w:lang w:eastAsia="ja-JP"/>
              </w:rPr>
              <w:t>9.7.2</w:t>
            </w:r>
          </w:p>
        </w:tc>
      </w:tr>
      <w:tr w:rsidR="004E5D66" w:rsidRPr="004E5D66" w14:paraId="4BBEE390" w14:textId="77777777">
        <w:trPr>
          <w:cantSplit/>
          <w:jc w:val="center"/>
        </w:trPr>
        <w:tc>
          <w:tcPr>
            <w:tcW w:w="3884" w:type="dxa"/>
          </w:tcPr>
          <w:p w14:paraId="6E9E24A3" w14:textId="77777777" w:rsidR="00D62336" w:rsidRPr="004E5D66" w:rsidRDefault="00063062">
            <w:pPr>
              <w:pStyle w:val="TAC"/>
              <w:rPr>
                <w:lang w:eastAsia="ja-JP"/>
              </w:rPr>
            </w:pPr>
            <w:r w:rsidRPr="004E5D66">
              <w:rPr>
                <w:lang w:eastAsia="ja-JP"/>
              </w:rPr>
              <w:t>OTA ACLR</w:t>
            </w:r>
          </w:p>
        </w:tc>
        <w:tc>
          <w:tcPr>
            <w:tcW w:w="1418" w:type="dxa"/>
            <w:tcBorders>
              <w:top w:val="nil"/>
              <w:bottom w:val="nil"/>
            </w:tcBorders>
          </w:tcPr>
          <w:p w14:paraId="43F07488" w14:textId="77777777" w:rsidR="00D62336" w:rsidRPr="004E5D66" w:rsidRDefault="00063062">
            <w:pPr>
              <w:pStyle w:val="TAC"/>
            </w:pPr>
            <w:r w:rsidRPr="004E5D66">
              <w:rPr>
                <w:lang w:eastAsia="ja-JP"/>
              </w:rPr>
              <w:t>NA</w:t>
            </w:r>
          </w:p>
        </w:tc>
        <w:tc>
          <w:tcPr>
            <w:tcW w:w="1443" w:type="dxa"/>
          </w:tcPr>
          <w:p w14:paraId="7AB34DDC" w14:textId="77777777" w:rsidR="00D62336" w:rsidRPr="004E5D66" w:rsidRDefault="00063062">
            <w:pPr>
              <w:pStyle w:val="TAC"/>
            </w:pPr>
            <w:r w:rsidRPr="004E5D66">
              <w:rPr>
                <w:lang w:eastAsia="ja-JP"/>
              </w:rPr>
              <w:t>9.7.3</w:t>
            </w:r>
          </w:p>
        </w:tc>
      </w:tr>
      <w:tr w:rsidR="004E5D66" w:rsidRPr="004E5D66" w14:paraId="5521242E" w14:textId="77777777">
        <w:trPr>
          <w:cantSplit/>
          <w:jc w:val="center"/>
        </w:trPr>
        <w:tc>
          <w:tcPr>
            <w:tcW w:w="3884" w:type="dxa"/>
          </w:tcPr>
          <w:p w14:paraId="752CE1DA" w14:textId="77777777" w:rsidR="00D62336" w:rsidRPr="004E5D66" w:rsidRDefault="00063062">
            <w:pPr>
              <w:pStyle w:val="TAC"/>
              <w:rPr>
                <w:lang w:eastAsia="ja-JP"/>
              </w:rPr>
            </w:pPr>
            <w:r w:rsidRPr="004E5D66">
              <w:rPr>
                <w:lang w:eastAsia="ja-JP"/>
              </w:rPr>
              <w:t>OTA out-of-band emission</w:t>
            </w:r>
          </w:p>
        </w:tc>
        <w:tc>
          <w:tcPr>
            <w:tcW w:w="1418" w:type="dxa"/>
            <w:tcBorders>
              <w:top w:val="nil"/>
              <w:bottom w:val="nil"/>
            </w:tcBorders>
          </w:tcPr>
          <w:p w14:paraId="55E16087" w14:textId="77777777" w:rsidR="00D62336" w:rsidRPr="004E5D66" w:rsidRDefault="00D62336">
            <w:pPr>
              <w:pStyle w:val="TAC"/>
            </w:pPr>
          </w:p>
        </w:tc>
        <w:tc>
          <w:tcPr>
            <w:tcW w:w="1443" w:type="dxa"/>
          </w:tcPr>
          <w:p w14:paraId="42411075" w14:textId="77777777" w:rsidR="00D62336" w:rsidRPr="004E5D66" w:rsidRDefault="00063062">
            <w:pPr>
              <w:pStyle w:val="TAC"/>
            </w:pPr>
            <w:r w:rsidRPr="004E5D66">
              <w:rPr>
                <w:lang w:eastAsia="ja-JP"/>
              </w:rPr>
              <w:t>9.7.4</w:t>
            </w:r>
          </w:p>
        </w:tc>
      </w:tr>
      <w:tr w:rsidR="004E5D66" w:rsidRPr="004E5D66" w14:paraId="4DF0CFCD" w14:textId="77777777">
        <w:trPr>
          <w:cantSplit/>
          <w:jc w:val="center"/>
        </w:trPr>
        <w:tc>
          <w:tcPr>
            <w:tcW w:w="3884" w:type="dxa"/>
          </w:tcPr>
          <w:p w14:paraId="7375E415" w14:textId="77777777" w:rsidR="00D62336" w:rsidRPr="004E5D66" w:rsidRDefault="00063062">
            <w:pPr>
              <w:pStyle w:val="TAC"/>
              <w:rPr>
                <w:lang w:eastAsia="ja-JP"/>
              </w:rPr>
            </w:pPr>
            <w:r w:rsidRPr="004E5D66">
              <w:rPr>
                <w:lang w:eastAsia="ja-JP"/>
              </w:rPr>
              <w:t xml:space="preserve">OTA transmitter spurious emission </w:t>
            </w:r>
          </w:p>
        </w:tc>
        <w:tc>
          <w:tcPr>
            <w:tcW w:w="1418" w:type="dxa"/>
            <w:tcBorders>
              <w:top w:val="nil"/>
              <w:bottom w:val="nil"/>
            </w:tcBorders>
          </w:tcPr>
          <w:p w14:paraId="0CBBDEA3" w14:textId="77777777" w:rsidR="00D62336" w:rsidRPr="004E5D66" w:rsidRDefault="00D62336">
            <w:pPr>
              <w:pStyle w:val="TAC"/>
            </w:pPr>
          </w:p>
        </w:tc>
        <w:tc>
          <w:tcPr>
            <w:tcW w:w="1443" w:type="dxa"/>
          </w:tcPr>
          <w:p w14:paraId="1E58C100" w14:textId="77777777" w:rsidR="00D62336" w:rsidRPr="004E5D66" w:rsidRDefault="00063062">
            <w:pPr>
              <w:pStyle w:val="TAC"/>
            </w:pPr>
            <w:r w:rsidRPr="004E5D66">
              <w:rPr>
                <w:lang w:eastAsia="ja-JP"/>
              </w:rPr>
              <w:t>9.7.5</w:t>
            </w:r>
          </w:p>
        </w:tc>
      </w:tr>
      <w:tr w:rsidR="004E5D66" w:rsidRPr="004E5D66" w14:paraId="266805FB" w14:textId="77777777">
        <w:trPr>
          <w:cantSplit/>
          <w:jc w:val="center"/>
        </w:trPr>
        <w:tc>
          <w:tcPr>
            <w:tcW w:w="3884" w:type="dxa"/>
          </w:tcPr>
          <w:p w14:paraId="2A60CB28" w14:textId="77777777" w:rsidR="00D62336" w:rsidRPr="004E5D66" w:rsidRDefault="00063062">
            <w:pPr>
              <w:pStyle w:val="TAC"/>
              <w:rPr>
                <w:lang w:eastAsia="ja-JP"/>
              </w:rPr>
            </w:pPr>
            <w:r w:rsidRPr="004E5D66">
              <w:rPr>
                <w:lang w:eastAsia="ja-JP"/>
              </w:rPr>
              <w:t xml:space="preserve">OTA transmitter intermodulation </w:t>
            </w:r>
          </w:p>
        </w:tc>
        <w:tc>
          <w:tcPr>
            <w:tcW w:w="1418" w:type="dxa"/>
            <w:tcBorders>
              <w:top w:val="nil"/>
              <w:bottom w:val="single" w:sz="4" w:space="0" w:color="auto"/>
            </w:tcBorders>
          </w:tcPr>
          <w:p w14:paraId="5E5E95A5" w14:textId="77777777" w:rsidR="00D62336" w:rsidRPr="004E5D66" w:rsidRDefault="00D62336">
            <w:pPr>
              <w:pStyle w:val="TAC"/>
            </w:pPr>
          </w:p>
        </w:tc>
        <w:tc>
          <w:tcPr>
            <w:tcW w:w="1443" w:type="dxa"/>
          </w:tcPr>
          <w:p w14:paraId="6D9FCC28" w14:textId="77777777" w:rsidR="00D62336" w:rsidRPr="004E5D66" w:rsidRDefault="00063062">
            <w:pPr>
              <w:pStyle w:val="TAC"/>
            </w:pPr>
            <w:r w:rsidRPr="004E5D66">
              <w:rPr>
                <w:lang w:eastAsia="ja-JP"/>
              </w:rPr>
              <w:t>NA</w:t>
            </w:r>
          </w:p>
        </w:tc>
      </w:tr>
      <w:tr w:rsidR="004E5D66" w:rsidRPr="004E5D66" w14:paraId="0E291D1F" w14:textId="77777777">
        <w:trPr>
          <w:cantSplit/>
          <w:jc w:val="center"/>
        </w:trPr>
        <w:tc>
          <w:tcPr>
            <w:tcW w:w="3884" w:type="dxa"/>
          </w:tcPr>
          <w:p w14:paraId="7FBA33F0" w14:textId="77777777" w:rsidR="00D62336" w:rsidRPr="004E5D66" w:rsidRDefault="00063062">
            <w:pPr>
              <w:pStyle w:val="TAC"/>
              <w:rPr>
                <w:lang w:eastAsia="ja-JP"/>
              </w:rPr>
            </w:pPr>
            <w:r w:rsidRPr="004E5D66">
              <w:rPr>
                <w:lang w:eastAsia="ja-JP"/>
              </w:rPr>
              <w:t>OTA sensitivity</w:t>
            </w:r>
          </w:p>
        </w:tc>
        <w:tc>
          <w:tcPr>
            <w:tcW w:w="1418" w:type="dxa"/>
            <w:tcBorders>
              <w:top w:val="single" w:sz="4" w:space="0" w:color="auto"/>
              <w:bottom w:val="single" w:sz="4" w:space="0" w:color="auto"/>
            </w:tcBorders>
          </w:tcPr>
          <w:p w14:paraId="25678283" w14:textId="77777777" w:rsidR="00D62336" w:rsidRPr="004E5D66" w:rsidRDefault="00063062">
            <w:pPr>
              <w:pStyle w:val="TAC"/>
            </w:pPr>
            <w:r w:rsidRPr="004E5D66">
              <w:rPr>
                <w:lang w:eastAsia="ja-JP"/>
              </w:rPr>
              <w:t>10.2</w:t>
            </w:r>
          </w:p>
        </w:tc>
        <w:tc>
          <w:tcPr>
            <w:tcW w:w="1443" w:type="dxa"/>
          </w:tcPr>
          <w:p w14:paraId="0F06AD0A" w14:textId="77777777" w:rsidR="00D62336" w:rsidRPr="004E5D66" w:rsidRDefault="00063062">
            <w:pPr>
              <w:pStyle w:val="TAC"/>
            </w:pPr>
            <w:r w:rsidRPr="004E5D66">
              <w:rPr>
                <w:lang w:eastAsia="ja-JP"/>
              </w:rPr>
              <w:t>10.2</w:t>
            </w:r>
          </w:p>
        </w:tc>
      </w:tr>
      <w:tr w:rsidR="004E5D66" w:rsidRPr="004E5D66" w14:paraId="45D56E52" w14:textId="77777777">
        <w:trPr>
          <w:cantSplit/>
          <w:jc w:val="center"/>
        </w:trPr>
        <w:tc>
          <w:tcPr>
            <w:tcW w:w="3884" w:type="dxa"/>
          </w:tcPr>
          <w:p w14:paraId="5A4EE27C" w14:textId="77777777" w:rsidR="00D62336" w:rsidRPr="004E5D66" w:rsidRDefault="00063062">
            <w:pPr>
              <w:pStyle w:val="TAC"/>
              <w:rPr>
                <w:lang w:eastAsia="ja-JP"/>
              </w:rPr>
            </w:pPr>
            <w:r w:rsidRPr="004E5D66">
              <w:rPr>
                <w:lang w:eastAsia="ja-JP"/>
              </w:rPr>
              <w:t>OTA reference sensitivity level</w:t>
            </w:r>
          </w:p>
        </w:tc>
        <w:tc>
          <w:tcPr>
            <w:tcW w:w="1418" w:type="dxa"/>
            <w:tcBorders>
              <w:top w:val="single" w:sz="4" w:space="0" w:color="auto"/>
              <w:bottom w:val="nil"/>
            </w:tcBorders>
          </w:tcPr>
          <w:p w14:paraId="1F53A00B" w14:textId="77777777" w:rsidR="00D62336" w:rsidRPr="004E5D66" w:rsidRDefault="00D62336">
            <w:pPr>
              <w:pStyle w:val="TAC"/>
            </w:pPr>
          </w:p>
        </w:tc>
        <w:tc>
          <w:tcPr>
            <w:tcW w:w="1443" w:type="dxa"/>
          </w:tcPr>
          <w:p w14:paraId="662F762C" w14:textId="77777777" w:rsidR="00D62336" w:rsidRPr="004E5D66" w:rsidRDefault="00063062">
            <w:pPr>
              <w:pStyle w:val="TAC"/>
            </w:pPr>
            <w:r w:rsidRPr="004E5D66">
              <w:rPr>
                <w:lang w:eastAsia="ja-JP"/>
              </w:rPr>
              <w:t>10.3</w:t>
            </w:r>
          </w:p>
        </w:tc>
      </w:tr>
      <w:tr w:rsidR="004E5D66" w:rsidRPr="004E5D66" w14:paraId="2C2EC624" w14:textId="77777777">
        <w:trPr>
          <w:cantSplit/>
          <w:jc w:val="center"/>
        </w:trPr>
        <w:tc>
          <w:tcPr>
            <w:tcW w:w="3884" w:type="dxa"/>
          </w:tcPr>
          <w:p w14:paraId="27F60EB1" w14:textId="77777777" w:rsidR="00D62336" w:rsidRPr="004E5D66" w:rsidRDefault="00063062">
            <w:pPr>
              <w:pStyle w:val="TAC"/>
              <w:rPr>
                <w:lang w:eastAsia="ja-JP"/>
              </w:rPr>
            </w:pPr>
            <w:r w:rsidRPr="004E5D66">
              <w:rPr>
                <w:lang w:eastAsia="ja-JP"/>
              </w:rPr>
              <w:t>OTA dynamic range</w:t>
            </w:r>
          </w:p>
        </w:tc>
        <w:tc>
          <w:tcPr>
            <w:tcW w:w="1418" w:type="dxa"/>
            <w:tcBorders>
              <w:top w:val="nil"/>
              <w:bottom w:val="nil"/>
            </w:tcBorders>
          </w:tcPr>
          <w:p w14:paraId="259E5A0B" w14:textId="77777777" w:rsidR="00D62336" w:rsidRPr="004E5D66" w:rsidRDefault="00D62336">
            <w:pPr>
              <w:pStyle w:val="TAC"/>
            </w:pPr>
          </w:p>
        </w:tc>
        <w:tc>
          <w:tcPr>
            <w:tcW w:w="1443" w:type="dxa"/>
          </w:tcPr>
          <w:p w14:paraId="46F1253F" w14:textId="77777777" w:rsidR="00D62336" w:rsidRPr="004E5D66" w:rsidRDefault="00063062">
            <w:pPr>
              <w:pStyle w:val="TAC"/>
            </w:pPr>
            <w:r w:rsidRPr="004E5D66">
              <w:rPr>
                <w:lang w:eastAsia="ja-JP"/>
              </w:rPr>
              <w:t>10.4</w:t>
            </w:r>
          </w:p>
        </w:tc>
      </w:tr>
      <w:tr w:rsidR="004E5D66" w:rsidRPr="004E5D66" w14:paraId="5D9857D7" w14:textId="77777777">
        <w:trPr>
          <w:cantSplit/>
          <w:jc w:val="center"/>
        </w:trPr>
        <w:tc>
          <w:tcPr>
            <w:tcW w:w="3884" w:type="dxa"/>
          </w:tcPr>
          <w:p w14:paraId="19742E45" w14:textId="77777777" w:rsidR="00D62336" w:rsidRPr="004E5D66" w:rsidRDefault="00063062">
            <w:pPr>
              <w:pStyle w:val="TAC"/>
              <w:rPr>
                <w:lang w:eastAsia="ja-JP"/>
              </w:rPr>
            </w:pPr>
            <w:r w:rsidRPr="004E5D66">
              <w:rPr>
                <w:lang w:eastAsia="ja-JP"/>
              </w:rPr>
              <w:t>OTA ACS</w:t>
            </w:r>
          </w:p>
        </w:tc>
        <w:tc>
          <w:tcPr>
            <w:tcW w:w="1418" w:type="dxa"/>
            <w:tcBorders>
              <w:top w:val="nil"/>
              <w:bottom w:val="nil"/>
            </w:tcBorders>
          </w:tcPr>
          <w:p w14:paraId="191FC2B8" w14:textId="77777777" w:rsidR="00D62336" w:rsidRPr="004E5D66" w:rsidRDefault="00D62336">
            <w:pPr>
              <w:pStyle w:val="TAC"/>
            </w:pPr>
          </w:p>
        </w:tc>
        <w:tc>
          <w:tcPr>
            <w:tcW w:w="1443" w:type="dxa"/>
          </w:tcPr>
          <w:p w14:paraId="727DC26A" w14:textId="77777777" w:rsidR="00D62336" w:rsidRPr="004E5D66" w:rsidRDefault="00063062">
            <w:pPr>
              <w:pStyle w:val="TAC"/>
            </w:pPr>
            <w:r w:rsidRPr="004E5D66">
              <w:rPr>
                <w:lang w:eastAsia="ja-JP"/>
              </w:rPr>
              <w:t>10.5.1</w:t>
            </w:r>
          </w:p>
        </w:tc>
      </w:tr>
      <w:tr w:rsidR="004E5D66" w:rsidRPr="004E5D66" w14:paraId="30872AB5" w14:textId="77777777">
        <w:trPr>
          <w:cantSplit/>
          <w:jc w:val="center"/>
        </w:trPr>
        <w:tc>
          <w:tcPr>
            <w:tcW w:w="3884" w:type="dxa"/>
          </w:tcPr>
          <w:p w14:paraId="386EAC59" w14:textId="77777777" w:rsidR="00D62336" w:rsidRPr="004E5D66" w:rsidRDefault="00063062">
            <w:pPr>
              <w:pStyle w:val="TAC"/>
              <w:rPr>
                <w:lang w:eastAsia="ja-JP"/>
              </w:rPr>
            </w:pPr>
            <w:r w:rsidRPr="004E5D66">
              <w:rPr>
                <w:lang w:eastAsia="ja-JP"/>
              </w:rPr>
              <w:t>OTA in-band blocking</w:t>
            </w:r>
          </w:p>
        </w:tc>
        <w:tc>
          <w:tcPr>
            <w:tcW w:w="1418" w:type="dxa"/>
            <w:tcBorders>
              <w:top w:val="nil"/>
              <w:bottom w:val="nil"/>
            </w:tcBorders>
          </w:tcPr>
          <w:p w14:paraId="08D692A0" w14:textId="77777777" w:rsidR="00D62336" w:rsidRPr="004E5D66" w:rsidRDefault="00D62336">
            <w:pPr>
              <w:pStyle w:val="TAC"/>
            </w:pPr>
          </w:p>
        </w:tc>
        <w:tc>
          <w:tcPr>
            <w:tcW w:w="1443" w:type="dxa"/>
          </w:tcPr>
          <w:p w14:paraId="2AC3B1C2" w14:textId="77777777" w:rsidR="00D62336" w:rsidRPr="004E5D66" w:rsidRDefault="00063062">
            <w:pPr>
              <w:pStyle w:val="TAC"/>
              <w:rPr>
                <w:lang w:eastAsia="ja-JP"/>
              </w:rPr>
            </w:pPr>
            <w:r w:rsidRPr="004E5D66">
              <w:rPr>
                <w:lang w:eastAsia="ja-JP"/>
              </w:rPr>
              <w:t>NA</w:t>
            </w:r>
          </w:p>
        </w:tc>
      </w:tr>
      <w:tr w:rsidR="004E5D66" w:rsidRPr="004E5D66" w14:paraId="04E5A3E0" w14:textId="77777777">
        <w:trPr>
          <w:cantSplit/>
          <w:jc w:val="center"/>
        </w:trPr>
        <w:tc>
          <w:tcPr>
            <w:tcW w:w="3884" w:type="dxa"/>
          </w:tcPr>
          <w:p w14:paraId="4C7E2351" w14:textId="77777777" w:rsidR="00D62336" w:rsidRPr="004E5D66" w:rsidRDefault="00063062">
            <w:pPr>
              <w:pStyle w:val="TAC"/>
              <w:rPr>
                <w:lang w:eastAsia="ja-JP"/>
              </w:rPr>
            </w:pPr>
            <w:r w:rsidRPr="004E5D66">
              <w:rPr>
                <w:lang w:eastAsia="ja-JP"/>
              </w:rPr>
              <w:t>OTA out-of-band blocking</w:t>
            </w:r>
          </w:p>
        </w:tc>
        <w:tc>
          <w:tcPr>
            <w:tcW w:w="1418" w:type="dxa"/>
            <w:tcBorders>
              <w:top w:val="nil"/>
              <w:bottom w:val="nil"/>
            </w:tcBorders>
          </w:tcPr>
          <w:p w14:paraId="1E1DB1CB" w14:textId="77777777" w:rsidR="00D62336" w:rsidRPr="004E5D66" w:rsidRDefault="00063062">
            <w:pPr>
              <w:pStyle w:val="TAC"/>
            </w:pPr>
            <w:r w:rsidRPr="004E5D66">
              <w:rPr>
                <w:lang w:eastAsia="ja-JP"/>
              </w:rPr>
              <w:t>NA</w:t>
            </w:r>
          </w:p>
        </w:tc>
        <w:tc>
          <w:tcPr>
            <w:tcW w:w="1443" w:type="dxa"/>
          </w:tcPr>
          <w:p w14:paraId="743A8AA4" w14:textId="77777777" w:rsidR="00D62336" w:rsidRPr="004E5D66" w:rsidRDefault="00063062">
            <w:pPr>
              <w:pStyle w:val="TAC"/>
            </w:pPr>
            <w:r w:rsidRPr="004E5D66">
              <w:rPr>
                <w:lang w:eastAsia="ja-JP"/>
              </w:rPr>
              <w:t>10.6</w:t>
            </w:r>
          </w:p>
        </w:tc>
      </w:tr>
      <w:tr w:rsidR="004E5D66" w:rsidRPr="004E5D66" w14:paraId="38DDDD88" w14:textId="77777777">
        <w:trPr>
          <w:cantSplit/>
          <w:jc w:val="center"/>
        </w:trPr>
        <w:tc>
          <w:tcPr>
            <w:tcW w:w="3884" w:type="dxa"/>
          </w:tcPr>
          <w:p w14:paraId="78CC8A3C" w14:textId="77777777" w:rsidR="00D62336" w:rsidRPr="004E5D66" w:rsidRDefault="00063062">
            <w:pPr>
              <w:pStyle w:val="TAC"/>
              <w:rPr>
                <w:lang w:eastAsia="ja-JP"/>
              </w:rPr>
            </w:pPr>
            <w:r w:rsidRPr="004E5D66">
              <w:rPr>
                <w:lang w:eastAsia="ja-JP"/>
              </w:rPr>
              <w:t xml:space="preserve">OTA receiver spurious emission </w:t>
            </w:r>
          </w:p>
        </w:tc>
        <w:tc>
          <w:tcPr>
            <w:tcW w:w="1418" w:type="dxa"/>
            <w:tcBorders>
              <w:top w:val="nil"/>
              <w:bottom w:val="nil"/>
            </w:tcBorders>
          </w:tcPr>
          <w:p w14:paraId="59E01309" w14:textId="77777777" w:rsidR="00D62336" w:rsidRPr="004E5D66" w:rsidRDefault="00D62336">
            <w:pPr>
              <w:pStyle w:val="TAC"/>
            </w:pPr>
          </w:p>
        </w:tc>
        <w:tc>
          <w:tcPr>
            <w:tcW w:w="1443" w:type="dxa"/>
          </w:tcPr>
          <w:p w14:paraId="04472833" w14:textId="77777777" w:rsidR="00D62336" w:rsidRPr="004E5D66" w:rsidRDefault="00063062">
            <w:pPr>
              <w:pStyle w:val="TAC"/>
            </w:pPr>
            <w:r w:rsidRPr="004E5D66">
              <w:rPr>
                <w:lang w:eastAsia="ja-JP"/>
              </w:rPr>
              <w:t>NA</w:t>
            </w:r>
          </w:p>
        </w:tc>
      </w:tr>
      <w:tr w:rsidR="004E5D66" w:rsidRPr="004E5D66" w14:paraId="107CD357" w14:textId="77777777">
        <w:trPr>
          <w:cantSplit/>
          <w:jc w:val="center"/>
        </w:trPr>
        <w:tc>
          <w:tcPr>
            <w:tcW w:w="3884" w:type="dxa"/>
          </w:tcPr>
          <w:p w14:paraId="32887C4E" w14:textId="77777777" w:rsidR="00D62336" w:rsidRPr="004E5D66" w:rsidRDefault="00063062">
            <w:pPr>
              <w:pStyle w:val="TAC"/>
              <w:rPr>
                <w:lang w:eastAsia="ja-JP"/>
              </w:rPr>
            </w:pPr>
            <w:r w:rsidRPr="004E5D66">
              <w:rPr>
                <w:lang w:eastAsia="ja-JP"/>
              </w:rPr>
              <w:t>OTA receiver intermodulation</w:t>
            </w:r>
          </w:p>
        </w:tc>
        <w:tc>
          <w:tcPr>
            <w:tcW w:w="1418" w:type="dxa"/>
            <w:tcBorders>
              <w:top w:val="nil"/>
              <w:bottom w:val="nil"/>
            </w:tcBorders>
          </w:tcPr>
          <w:p w14:paraId="39158445" w14:textId="77777777" w:rsidR="00D62336" w:rsidRPr="004E5D66" w:rsidRDefault="00D62336">
            <w:pPr>
              <w:pStyle w:val="TAC"/>
            </w:pPr>
          </w:p>
        </w:tc>
        <w:tc>
          <w:tcPr>
            <w:tcW w:w="1443" w:type="dxa"/>
          </w:tcPr>
          <w:p w14:paraId="09800CEF" w14:textId="77777777" w:rsidR="00D62336" w:rsidRPr="004E5D66" w:rsidRDefault="00063062">
            <w:pPr>
              <w:pStyle w:val="TAC"/>
            </w:pPr>
            <w:r w:rsidRPr="004E5D66">
              <w:rPr>
                <w:lang w:eastAsia="ja-JP"/>
              </w:rPr>
              <w:t>NA</w:t>
            </w:r>
          </w:p>
        </w:tc>
      </w:tr>
      <w:tr w:rsidR="004E5D66" w:rsidRPr="004E5D66" w14:paraId="41F4DDBA" w14:textId="77777777">
        <w:trPr>
          <w:cantSplit/>
          <w:jc w:val="center"/>
        </w:trPr>
        <w:tc>
          <w:tcPr>
            <w:tcW w:w="3884" w:type="dxa"/>
          </w:tcPr>
          <w:p w14:paraId="1FC47205" w14:textId="77777777" w:rsidR="00D62336" w:rsidRPr="004E5D66" w:rsidRDefault="00063062">
            <w:pPr>
              <w:pStyle w:val="TAC"/>
              <w:rPr>
                <w:lang w:eastAsia="ja-JP"/>
              </w:rPr>
            </w:pPr>
            <w:r w:rsidRPr="004E5D66">
              <w:rPr>
                <w:lang w:eastAsia="ja-JP"/>
              </w:rPr>
              <w:t>OTA in-channel selectivity</w:t>
            </w:r>
          </w:p>
        </w:tc>
        <w:tc>
          <w:tcPr>
            <w:tcW w:w="1418" w:type="dxa"/>
            <w:tcBorders>
              <w:top w:val="nil"/>
              <w:bottom w:val="nil"/>
            </w:tcBorders>
          </w:tcPr>
          <w:p w14:paraId="4E56F33F" w14:textId="77777777" w:rsidR="00D62336" w:rsidRPr="004E5D66" w:rsidRDefault="00D62336">
            <w:pPr>
              <w:pStyle w:val="TAC"/>
            </w:pPr>
          </w:p>
        </w:tc>
        <w:tc>
          <w:tcPr>
            <w:tcW w:w="1443" w:type="dxa"/>
          </w:tcPr>
          <w:p w14:paraId="78BE9206" w14:textId="77777777" w:rsidR="00D62336" w:rsidRPr="004E5D66" w:rsidRDefault="00063062">
            <w:pPr>
              <w:pStyle w:val="TAC"/>
            </w:pPr>
            <w:r w:rsidRPr="004E5D66">
              <w:rPr>
                <w:lang w:eastAsia="ja-JP"/>
              </w:rPr>
              <w:t>10.9</w:t>
            </w:r>
          </w:p>
        </w:tc>
      </w:tr>
      <w:tr w:rsidR="00D62336" w:rsidRPr="004E5D66" w14:paraId="076B224F" w14:textId="77777777">
        <w:trPr>
          <w:cantSplit/>
          <w:jc w:val="center"/>
        </w:trPr>
        <w:tc>
          <w:tcPr>
            <w:tcW w:w="3884" w:type="dxa"/>
          </w:tcPr>
          <w:p w14:paraId="69EAF1A0" w14:textId="77777777" w:rsidR="00D62336" w:rsidRPr="004E5D66" w:rsidRDefault="00063062">
            <w:pPr>
              <w:pStyle w:val="TAC"/>
              <w:rPr>
                <w:lang w:eastAsia="ja-JP"/>
              </w:rPr>
            </w:pPr>
            <w:r w:rsidRPr="004E5D66">
              <w:rPr>
                <w:lang w:eastAsia="ja-JP"/>
              </w:rPr>
              <w:t>Radiated performance requirements</w:t>
            </w:r>
          </w:p>
        </w:tc>
        <w:tc>
          <w:tcPr>
            <w:tcW w:w="1418" w:type="dxa"/>
            <w:tcBorders>
              <w:top w:val="nil"/>
            </w:tcBorders>
          </w:tcPr>
          <w:p w14:paraId="754464C8" w14:textId="77777777" w:rsidR="00D62336" w:rsidRPr="004E5D66" w:rsidRDefault="00D62336">
            <w:pPr>
              <w:pStyle w:val="TAC"/>
            </w:pPr>
          </w:p>
        </w:tc>
        <w:tc>
          <w:tcPr>
            <w:tcW w:w="1443" w:type="dxa"/>
          </w:tcPr>
          <w:p w14:paraId="5BDB4ECE" w14:textId="77777777" w:rsidR="00D62336" w:rsidRPr="004E5D66" w:rsidRDefault="00063062">
            <w:pPr>
              <w:pStyle w:val="TAC"/>
            </w:pPr>
            <w:r w:rsidRPr="004E5D66">
              <w:rPr>
                <w:lang w:eastAsia="ja-JP"/>
              </w:rPr>
              <w:t>11</w:t>
            </w:r>
          </w:p>
        </w:tc>
      </w:tr>
    </w:tbl>
    <w:p w14:paraId="340FF2A3" w14:textId="77777777" w:rsidR="00D62336" w:rsidRPr="004E5D66" w:rsidRDefault="00D62336" w:rsidP="00730773">
      <w:pPr>
        <w:rPr>
          <w:lang w:eastAsia="zh-CN"/>
        </w:rPr>
      </w:pPr>
    </w:p>
    <w:p w14:paraId="62DC2B0F" w14:textId="5E2BAC83" w:rsidR="00D62336" w:rsidRPr="004E5D66" w:rsidRDefault="00063062">
      <w:pPr>
        <w:pStyle w:val="NO"/>
        <w:rPr>
          <w:lang w:eastAsia="zh-CN"/>
        </w:rPr>
      </w:pPr>
      <w:r w:rsidRPr="004E5D66">
        <w:rPr>
          <w:lang w:eastAsia="zh-CN"/>
        </w:rPr>
        <w:t>NOTE:</w:t>
      </w:r>
      <w:r w:rsidRPr="004E5D66">
        <w:rPr>
          <w:lang w:eastAsia="zh-CN"/>
        </w:rPr>
        <w:tab/>
        <w:t xml:space="preserve">Co-location requirements are not applicable to SAN. </w:t>
      </w:r>
    </w:p>
    <w:p w14:paraId="2517E69B" w14:textId="77777777" w:rsidR="008B2FE4" w:rsidRPr="004E5D66" w:rsidRDefault="008B2FE4" w:rsidP="008B2FE4">
      <w:pPr>
        <w:rPr>
          <w:lang w:eastAsia="zh-CN"/>
        </w:rPr>
      </w:pPr>
    </w:p>
    <w:p w14:paraId="40D769D8" w14:textId="77777777" w:rsidR="008B2FE4" w:rsidRPr="004E5D66" w:rsidRDefault="008B2FE4" w:rsidP="008B2FE4">
      <w:pPr>
        <w:pStyle w:val="Heading2"/>
        <w:rPr>
          <w:rFonts w:cs="Arial"/>
          <w:snapToGrid w:val="0"/>
        </w:rPr>
      </w:pPr>
      <w:bookmarkStart w:id="288" w:name="_Toc368026186"/>
      <w:bookmarkStart w:id="289" w:name="_Toc111062006"/>
      <w:bookmarkStart w:id="290" w:name="_Toc120570002"/>
      <w:bookmarkStart w:id="291" w:name="_Toc121162794"/>
      <w:bookmarkStart w:id="292" w:name="_Toc121827675"/>
      <w:bookmarkStart w:id="293" w:name="_Toc124177503"/>
      <w:bookmarkStart w:id="294" w:name="_Toc124177930"/>
      <w:bookmarkStart w:id="295" w:name="_Toc130826057"/>
      <w:bookmarkStart w:id="296" w:name="_Toc137386334"/>
      <w:bookmarkStart w:id="297" w:name="_Toc137401214"/>
      <w:bookmarkStart w:id="298" w:name="_Toc138894738"/>
      <w:bookmarkStart w:id="299" w:name="_Toc145029449"/>
      <w:bookmarkStart w:id="300" w:name="_Toc153135996"/>
      <w:bookmarkStart w:id="301" w:name="_Toc153138190"/>
      <w:bookmarkStart w:id="302" w:name="_Toc161928605"/>
      <w:bookmarkStart w:id="303" w:name="_Toc163213827"/>
      <w:bookmarkStart w:id="304" w:name="_Toc184373570"/>
      <w:bookmarkStart w:id="305" w:name="_Toc187272647"/>
      <w:bookmarkStart w:id="306" w:name="_Toc187272848"/>
      <w:bookmarkStart w:id="307" w:name="_Toc233969751"/>
      <w:r w:rsidRPr="004E5D66">
        <w:rPr>
          <w:rFonts w:cs="Arial"/>
          <w:snapToGrid w:val="0"/>
        </w:rPr>
        <w:t>4.7</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4E5D66">
        <w:rPr>
          <w:rFonts w:cs="Arial"/>
          <w:snapToGrid w:val="0"/>
        </w:rPr>
        <w:tab/>
      </w:r>
      <w:r w:rsidRPr="004E5D66">
        <w:rPr>
          <w:rFonts w:eastAsia="DengXian" w:cs="Arial"/>
          <w:snapToGrid w:val="0"/>
          <w:lang w:eastAsia="zh-CN"/>
        </w:rPr>
        <w:t>Specification</w:t>
      </w:r>
      <w:r w:rsidRPr="004E5D66">
        <w:rPr>
          <w:rFonts w:cs="Arial"/>
          <w:snapToGrid w:val="0"/>
        </w:rPr>
        <w:t xml:space="preserve"> suffix information</w:t>
      </w:r>
      <w:bookmarkEnd w:id="307"/>
    </w:p>
    <w:p w14:paraId="6BA6A99D" w14:textId="12ADE13E" w:rsidR="005D0D50" w:rsidRPr="004E5D66" w:rsidRDefault="005D0D50" w:rsidP="005D0D50">
      <w:r w:rsidRPr="004E5D66">
        <w:t>The following suffixes are defined at 2</w:t>
      </w:r>
      <w:r w:rsidRPr="004E5D66">
        <w:rPr>
          <w:vertAlign w:val="superscript"/>
        </w:rPr>
        <w:t>nd</w:t>
      </w:r>
      <w:r w:rsidRPr="004E5D66">
        <w:t xml:space="preserve"> level for clauses </w:t>
      </w:r>
      <w:r w:rsidRPr="004E5D66">
        <w:rPr>
          <w:snapToGrid w:val="0"/>
        </w:rPr>
        <w:t>5,</w:t>
      </w:r>
      <w:r w:rsidRPr="004E5D66">
        <w:t xml:space="preserve"> as shown in Table 4.7-1. </w:t>
      </w:r>
    </w:p>
    <w:p w14:paraId="73C5E232" w14:textId="77777777" w:rsidR="005D0D50" w:rsidRPr="004E5D66" w:rsidRDefault="005D0D50" w:rsidP="005D0D50">
      <w:pPr>
        <w:pStyle w:val="TH"/>
      </w:pPr>
      <w:r w:rsidRPr="004E5D66">
        <w:t>Table 4.7-1: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749"/>
      </w:tblGrid>
      <w:tr w:rsidR="004E5D66" w:rsidRPr="004E5D66" w14:paraId="0038CF63"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983833E" w14:textId="77777777" w:rsidR="005D0D50" w:rsidRPr="004E5D66" w:rsidRDefault="005D0D50" w:rsidP="003E1FF8">
            <w:pPr>
              <w:pStyle w:val="TAH"/>
            </w:pPr>
            <w:r w:rsidRPr="004E5D66">
              <w:t>Clause suffix</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54E845E" w14:textId="77777777" w:rsidR="005D0D50" w:rsidRPr="004E5D66" w:rsidRDefault="005D0D50" w:rsidP="003E1FF8">
            <w:pPr>
              <w:pStyle w:val="TAH"/>
            </w:pPr>
            <w:r w:rsidRPr="004E5D66">
              <w:t>Feature</w:t>
            </w:r>
          </w:p>
        </w:tc>
      </w:tr>
      <w:tr w:rsidR="004E5D66" w:rsidRPr="004E5D66" w14:paraId="03F43E2C"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tcPr>
          <w:p w14:paraId="1E78B626" w14:textId="77777777" w:rsidR="005D0D50" w:rsidRPr="004E5D66" w:rsidRDefault="005D0D50" w:rsidP="003E1FF8">
            <w:pPr>
              <w:pStyle w:val="TAC"/>
              <w:rPr>
                <w:rFonts w:eastAsia="DengXian"/>
                <w:lang w:eastAsia="zh-CN"/>
              </w:rPr>
            </w:pPr>
            <w:r w:rsidRPr="004E5D66">
              <w:rPr>
                <w:rFonts w:eastAsia="DengXian" w:hint="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17F09797" w14:textId="77777777" w:rsidR="005D0D50" w:rsidRPr="004E5D66" w:rsidRDefault="005D0D50" w:rsidP="003E1FF8">
            <w:pPr>
              <w:pStyle w:val="TAL"/>
              <w:rPr>
                <w:rFonts w:eastAsia="SimSun"/>
                <w:lang w:val="en-US" w:eastAsia="zh-CN"/>
              </w:rPr>
            </w:pPr>
            <w:r w:rsidRPr="004E5D66">
              <w:rPr>
                <w:lang w:val="en-US"/>
              </w:rPr>
              <w:t>Reserved</w:t>
            </w:r>
          </w:p>
        </w:tc>
      </w:tr>
      <w:tr w:rsidR="004E5D66" w:rsidRPr="004E5D66" w14:paraId="3B019869"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tcPr>
          <w:p w14:paraId="4C01C7F2" w14:textId="77777777" w:rsidR="005D0D50" w:rsidRPr="004E5D66" w:rsidRDefault="005D0D50" w:rsidP="003E1FF8">
            <w:pPr>
              <w:pStyle w:val="TAC"/>
              <w:rPr>
                <w:rFonts w:eastAsia="DengXian"/>
                <w:lang w:eastAsia="zh-CN"/>
              </w:rPr>
            </w:pPr>
            <w:r w:rsidRPr="004E5D66">
              <w:rPr>
                <w:rFonts w:eastAsia="DengXian" w:hint="eastAsia"/>
                <w:lang w:eastAsia="zh-CN"/>
              </w:rPr>
              <w:t>B</w:t>
            </w:r>
          </w:p>
        </w:tc>
        <w:tc>
          <w:tcPr>
            <w:tcW w:w="0" w:type="auto"/>
            <w:tcBorders>
              <w:top w:val="single" w:sz="4" w:space="0" w:color="auto"/>
              <w:left w:val="single" w:sz="4" w:space="0" w:color="auto"/>
              <w:bottom w:val="single" w:sz="4" w:space="0" w:color="auto"/>
              <w:right w:val="single" w:sz="4" w:space="0" w:color="auto"/>
            </w:tcBorders>
          </w:tcPr>
          <w:p w14:paraId="7B605DF6" w14:textId="77777777" w:rsidR="005D0D50" w:rsidRPr="004E5D66" w:rsidRDefault="005D0D50" w:rsidP="003E1FF8">
            <w:pPr>
              <w:pStyle w:val="TAL"/>
              <w:rPr>
                <w:rFonts w:eastAsia="SimSun"/>
                <w:lang w:val="en-US" w:eastAsia="zh-CN"/>
              </w:rPr>
            </w:pPr>
            <w:r w:rsidRPr="004E5D66">
              <w:rPr>
                <w:lang w:val="en-US"/>
              </w:rPr>
              <w:t>Reserved</w:t>
            </w:r>
          </w:p>
        </w:tc>
      </w:tr>
      <w:tr w:rsidR="005D0D50" w:rsidRPr="004E5D66" w14:paraId="56E329E9"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tcPr>
          <w:p w14:paraId="4740B94E" w14:textId="77777777" w:rsidR="005D0D50" w:rsidRPr="004E5D66" w:rsidRDefault="005D0D50" w:rsidP="003E1FF8">
            <w:pPr>
              <w:pStyle w:val="TAC"/>
            </w:pPr>
            <w:r w:rsidRPr="004E5D66">
              <w:t>C</w:t>
            </w:r>
          </w:p>
        </w:tc>
        <w:tc>
          <w:tcPr>
            <w:tcW w:w="0" w:type="auto"/>
            <w:tcBorders>
              <w:top w:val="single" w:sz="4" w:space="0" w:color="auto"/>
              <w:left w:val="single" w:sz="4" w:space="0" w:color="auto"/>
              <w:bottom w:val="single" w:sz="4" w:space="0" w:color="auto"/>
              <w:right w:val="single" w:sz="4" w:space="0" w:color="auto"/>
            </w:tcBorders>
          </w:tcPr>
          <w:p w14:paraId="1911B1EA" w14:textId="77777777" w:rsidR="005D0D50" w:rsidRPr="004E5D66" w:rsidRDefault="005D0D50" w:rsidP="003E1FF8">
            <w:pPr>
              <w:pStyle w:val="TAL"/>
            </w:pPr>
            <w:r w:rsidRPr="004E5D66">
              <w:rPr>
                <w:bCs/>
                <w:lang w:val="en-US"/>
              </w:rPr>
              <w:t>LTE-based 5G Broadcast</w:t>
            </w:r>
            <w:r w:rsidRPr="004E5D66">
              <w:t xml:space="preserve"> </w:t>
            </w:r>
            <w:r w:rsidRPr="004E5D66">
              <w:rPr>
                <w:rFonts w:eastAsia="DengXian" w:hint="eastAsia"/>
                <w:lang w:eastAsia="zh-CN"/>
              </w:rPr>
              <w:t>over Geosynchronous Satellite</w:t>
            </w:r>
          </w:p>
        </w:tc>
      </w:tr>
    </w:tbl>
    <w:p w14:paraId="63CBA98E" w14:textId="77777777" w:rsidR="005D0D50" w:rsidRPr="004E5D66" w:rsidRDefault="005D0D50" w:rsidP="00E97DD7">
      <w:pPr>
        <w:rPr>
          <w:snapToGrid w:val="0"/>
        </w:rPr>
      </w:pPr>
    </w:p>
    <w:p w14:paraId="1734AB98" w14:textId="77777777" w:rsidR="005D0D50" w:rsidRPr="004E5D66" w:rsidRDefault="005D0D50" w:rsidP="005D0D50">
      <w:pPr>
        <w:pStyle w:val="B1"/>
        <w:rPr>
          <w:rFonts w:eastAsia="DengXian"/>
          <w:lang w:eastAsia="zh-CN"/>
        </w:rPr>
      </w:pPr>
      <w:r w:rsidRPr="004E5D66">
        <w:t>a)</w:t>
      </w:r>
      <w:r w:rsidRPr="004E5D66">
        <w:tab/>
        <w:t>Reserved</w:t>
      </w:r>
      <w:r w:rsidRPr="004E5D66">
        <w:rPr>
          <w:rFonts w:eastAsia="DengXian" w:hint="eastAsia"/>
          <w:lang w:eastAsia="zh-CN"/>
        </w:rPr>
        <w:t>.</w:t>
      </w:r>
    </w:p>
    <w:p w14:paraId="5AA7951F" w14:textId="77777777" w:rsidR="005D0D50" w:rsidRPr="004E5D66" w:rsidRDefault="005D0D50" w:rsidP="005D0D50">
      <w:pPr>
        <w:pStyle w:val="B1"/>
        <w:rPr>
          <w:rFonts w:eastAsia="DengXian"/>
          <w:lang w:eastAsia="zh-CN"/>
        </w:rPr>
      </w:pPr>
      <w:r w:rsidRPr="004E5D66">
        <w:lastRenderedPageBreak/>
        <w:t>b)</w:t>
      </w:r>
      <w:r w:rsidRPr="004E5D66">
        <w:tab/>
        <w:t>Reserved</w:t>
      </w:r>
      <w:r w:rsidRPr="004E5D66">
        <w:rPr>
          <w:rFonts w:eastAsia="DengXian" w:hint="eastAsia"/>
          <w:lang w:eastAsia="zh-CN"/>
        </w:rPr>
        <w:t>.</w:t>
      </w:r>
    </w:p>
    <w:p w14:paraId="3663550D" w14:textId="77777777" w:rsidR="008B2FE4" w:rsidRPr="004E5D66" w:rsidRDefault="008B2FE4" w:rsidP="008B2FE4">
      <w:pPr>
        <w:rPr>
          <w:lang w:eastAsia="zh-CN"/>
        </w:rPr>
      </w:pPr>
    </w:p>
    <w:p w14:paraId="336CC21B" w14:textId="77777777" w:rsidR="00D62336" w:rsidRPr="004E5D66" w:rsidRDefault="00063062">
      <w:pPr>
        <w:pStyle w:val="Heading1"/>
        <w:rPr>
          <w:lang w:eastAsia="zh-CN"/>
        </w:rPr>
      </w:pPr>
      <w:bookmarkStart w:id="308" w:name="_Toc10192"/>
      <w:bookmarkStart w:id="309" w:name="_Toc121932945"/>
      <w:bookmarkStart w:id="310" w:name="_Toc121908659"/>
      <w:bookmarkStart w:id="311" w:name="_Toc124186454"/>
      <w:bookmarkStart w:id="312" w:name="_Toc137240602"/>
      <w:bookmarkStart w:id="313" w:name="_Toc137244699"/>
      <w:bookmarkStart w:id="314" w:name="_Toc138893913"/>
      <w:bookmarkStart w:id="315" w:name="_Toc138894145"/>
      <w:bookmarkStart w:id="316" w:name="_Toc145036538"/>
      <w:bookmarkStart w:id="317" w:name="_Toc153188830"/>
      <w:bookmarkStart w:id="318" w:name="_Toc155672113"/>
      <w:bookmarkStart w:id="319" w:name="_Toc161927756"/>
      <w:bookmarkStart w:id="320" w:name="_Toc163213253"/>
      <w:bookmarkStart w:id="321" w:name="_Toc169794654"/>
      <w:bookmarkStart w:id="322" w:name="_Toc171510282"/>
      <w:bookmarkStart w:id="323" w:name="_Toc233969752"/>
      <w:bookmarkEnd w:id="173"/>
      <w:r w:rsidRPr="004E5D66">
        <w:rPr>
          <w:rFonts w:hint="eastAsia"/>
          <w:lang w:eastAsia="zh-CN"/>
        </w:rPr>
        <w:t>5</w:t>
      </w:r>
      <w:r w:rsidRPr="004E5D66">
        <w:rPr>
          <w:lang w:eastAsia="zh-CN"/>
        </w:rPr>
        <w:tab/>
        <w:t>Operating bands and channel arrangement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E5F4F9C" w14:textId="77777777" w:rsidR="00D62336" w:rsidRPr="004E5D66" w:rsidRDefault="00063062">
      <w:pPr>
        <w:pStyle w:val="Heading2"/>
        <w:rPr>
          <w:lang w:eastAsia="zh-CN"/>
        </w:rPr>
      </w:pPr>
      <w:bookmarkStart w:id="324" w:name="_Toc6253"/>
      <w:bookmarkStart w:id="325" w:name="_Toc121932946"/>
      <w:bookmarkStart w:id="326" w:name="_Toc121908660"/>
      <w:bookmarkStart w:id="327" w:name="_Toc124186455"/>
      <w:bookmarkStart w:id="328" w:name="_Toc137240603"/>
      <w:bookmarkStart w:id="329" w:name="_Toc137244700"/>
      <w:bookmarkStart w:id="330" w:name="_Toc138893914"/>
      <w:bookmarkStart w:id="331" w:name="_Toc138894146"/>
      <w:bookmarkStart w:id="332" w:name="_Toc145036539"/>
      <w:bookmarkStart w:id="333" w:name="_Toc153188831"/>
      <w:bookmarkStart w:id="334" w:name="_Toc155672114"/>
      <w:bookmarkStart w:id="335" w:name="_Toc161927757"/>
      <w:bookmarkStart w:id="336" w:name="_Toc163213254"/>
      <w:bookmarkStart w:id="337" w:name="_Toc169794655"/>
      <w:bookmarkStart w:id="338" w:name="_Toc171510283"/>
      <w:bookmarkStart w:id="339" w:name="_Toc233969753"/>
      <w:r w:rsidRPr="004E5D66">
        <w:rPr>
          <w:lang w:eastAsia="zh-CN"/>
        </w:rPr>
        <w:t>5.1</w:t>
      </w:r>
      <w:r w:rsidRPr="004E5D66">
        <w:rPr>
          <w:lang w:eastAsia="zh-CN"/>
        </w:rPr>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97E10A7" w14:textId="77777777" w:rsidR="00D62336" w:rsidRPr="004E5D66" w:rsidRDefault="00063062">
      <w:pPr>
        <w:rPr>
          <w:rFonts w:cs="v5.0.0"/>
        </w:rPr>
      </w:pPr>
      <w:r w:rsidRPr="004E5D66">
        <w:rPr>
          <w:rFonts w:cs="v5.0.0"/>
        </w:rPr>
        <w:t>The channel arrangements presented in this clause are based on the operating bands and channel bandwidths defined in the present release of specifications.</w:t>
      </w:r>
    </w:p>
    <w:p w14:paraId="5451AF9B" w14:textId="77777777" w:rsidR="00D62336" w:rsidRPr="004E5D66" w:rsidRDefault="00063062" w:rsidP="00730773">
      <w:pPr>
        <w:pStyle w:val="NO"/>
      </w:pPr>
      <w:r w:rsidRPr="004E5D66">
        <w:t>NOTE:</w:t>
      </w:r>
      <w:r w:rsidRPr="004E5D66">
        <w:tab/>
        <w:t>Other operating bands and channel bandwidths may be considered in future releases.</w:t>
      </w:r>
    </w:p>
    <w:p w14:paraId="5CCABE73" w14:textId="77777777" w:rsidR="00D62336" w:rsidRPr="004E5D66" w:rsidRDefault="00063062">
      <w:pPr>
        <w:pStyle w:val="Heading2"/>
        <w:rPr>
          <w:lang w:eastAsia="zh-CN"/>
        </w:rPr>
      </w:pPr>
      <w:bookmarkStart w:id="340" w:name="_Toc32372"/>
      <w:bookmarkStart w:id="341" w:name="_Toc121932947"/>
      <w:bookmarkStart w:id="342" w:name="_Toc121908661"/>
      <w:bookmarkStart w:id="343" w:name="_Toc124186456"/>
      <w:bookmarkStart w:id="344" w:name="_Toc137240604"/>
      <w:bookmarkStart w:id="345" w:name="_Toc137244701"/>
      <w:bookmarkStart w:id="346" w:name="_Toc138893915"/>
      <w:bookmarkStart w:id="347" w:name="_Toc138894147"/>
      <w:bookmarkStart w:id="348" w:name="_Toc145036540"/>
      <w:bookmarkStart w:id="349" w:name="_Toc153188832"/>
      <w:bookmarkStart w:id="350" w:name="_Toc155672115"/>
      <w:bookmarkStart w:id="351" w:name="_Toc161927758"/>
      <w:bookmarkStart w:id="352" w:name="_Toc163213255"/>
      <w:bookmarkStart w:id="353" w:name="_Toc169794656"/>
      <w:bookmarkStart w:id="354" w:name="_Toc171510284"/>
      <w:bookmarkStart w:id="355" w:name="_Toc233969754"/>
      <w:r w:rsidRPr="004E5D66">
        <w:rPr>
          <w:lang w:eastAsia="zh-CN"/>
        </w:rPr>
        <w:t>5.2</w:t>
      </w:r>
      <w:r w:rsidRPr="004E5D66">
        <w:rPr>
          <w:lang w:eastAsia="zh-CN"/>
        </w:rPr>
        <w:tab/>
        <w:t>Operating bands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27E34732" w14:textId="77777777" w:rsidR="00EF2FDB" w:rsidRPr="004E5D66" w:rsidRDefault="00EF2FDB" w:rsidP="00EF2FDB">
      <w:r w:rsidRPr="004E5D66">
        <w:rPr>
          <w:rFonts w:hint="eastAsia"/>
          <w:lang w:val="en-US" w:eastAsia="zh-CN"/>
        </w:rPr>
        <w:t>E</w:t>
      </w:r>
      <w:r w:rsidRPr="004E5D66">
        <w:rPr>
          <w:lang w:val="en-US" w:eastAsia="zh-CN"/>
        </w:rPr>
        <w:t>-</w:t>
      </w:r>
      <w:r w:rsidRPr="004E5D66">
        <w:rPr>
          <w:rFonts w:hint="eastAsia"/>
          <w:lang w:val="en-US" w:eastAsia="zh-CN"/>
        </w:rPr>
        <w:t xml:space="preserve">UTRA </w:t>
      </w:r>
      <w:r w:rsidRPr="004E5D66">
        <w:t>SAN is designed to operate in the operating bands defined in Table 5.2-1.</w:t>
      </w:r>
    </w:p>
    <w:p w14:paraId="5CFC7AF2" w14:textId="77777777" w:rsidR="00742F55" w:rsidRPr="004E5D66" w:rsidRDefault="00742F55" w:rsidP="00742F55">
      <w:pPr>
        <w:pStyle w:val="TH"/>
      </w:pPr>
      <w:bookmarkStart w:id="356" w:name="_Toc117689374"/>
      <w:bookmarkStart w:id="357" w:name="_Toc111062012"/>
      <w:bookmarkStart w:id="358" w:name="_Toc121932948"/>
      <w:bookmarkStart w:id="359" w:name="_Toc121908662"/>
      <w:bookmarkStart w:id="360" w:name="_Toc124186457"/>
      <w:bookmarkStart w:id="361" w:name="_Toc137240605"/>
      <w:bookmarkStart w:id="362" w:name="_Toc137244702"/>
      <w:bookmarkStart w:id="363" w:name="_Toc138893916"/>
      <w:bookmarkStart w:id="364" w:name="_Toc138894148"/>
      <w:bookmarkStart w:id="365" w:name="_Toc145036541"/>
      <w:bookmarkStart w:id="366" w:name="_Toc153188833"/>
      <w:bookmarkStart w:id="367" w:name="_Toc155672116"/>
      <w:bookmarkStart w:id="368" w:name="_Toc161927759"/>
      <w:bookmarkStart w:id="369" w:name="_Toc163213256"/>
      <w:bookmarkStart w:id="370" w:name="_Toc169794657"/>
      <w:bookmarkStart w:id="371" w:name="_Toc171510285"/>
      <w:r w:rsidRPr="004E5D66">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4E5D66" w:rsidRPr="004E5D66" w14:paraId="0046121C" w14:textId="77777777" w:rsidTr="003E1FF8">
        <w:trPr>
          <w:jc w:val="center"/>
        </w:trPr>
        <w:tc>
          <w:tcPr>
            <w:tcW w:w="1508" w:type="dxa"/>
            <w:vMerge w:val="restart"/>
            <w:tcBorders>
              <w:top w:val="single" w:sz="4" w:space="0" w:color="auto"/>
              <w:left w:val="single" w:sz="4" w:space="0" w:color="auto"/>
              <w:right w:val="single" w:sz="4" w:space="0" w:color="auto"/>
            </w:tcBorders>
            <w:vAlign w:val="center"/>
          </w:tcPr>
          <w:p w14:paraId="5D05766C" w14:textId="77777777" w:rsidR="00742F55" w:rsidRPr="004E5D66" w:rsidRDefault="00742F55" w:rsidP="003E1FF8">
            <w:pPr>
              <w:pStyle w:val="TAH"/>
              <w:rPr>
                <w:rFonts w:cs="Arial"/>
              </w:rPr>
            </w:pPr>
            <w:r w:rsidRPr="004E5D66">
              <w:rPr>
                <w:rFonts w:cs="Arial"/>
              </w:rPr>
              <w:t>E</w:t>
            </w:r>
            <w:r w:rsidRPr="004E5D66">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59CE547" w14:textId="77777777" w:rsidR="00742F55" w:rsidRPr="004E5D66" w:rsidRDefault="00742F55" w:rsidP="003E1FF8">
            <w:pPr>
              <w:pStyle w:val="TAH"/>
              <w:rPr>
                <w:rFonts w:cs="Arial"/>
              </w:rPr>
            </w:pPr>
            <w:r w:rsidRPr="004E5D66">
              <w:rPr>
                <w:rFonts w:cs="Arial"/>
              </w:rPr>
              <w:t>Uplink (UL) operating band</w:t>
            </w:r>
            <w:r w:rsidRPr="004E5D66">
              <w:rPr>
                <w:rFonts w:cs="Arial"/>
              </w:rPr>
              <w:br/>
              <w:t>SAN receive</w:t>
            </w:r>
            <w:r w:rsidRPr="004E5D66">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F1498AD" w14:textId="77777777" w:rsidR="00742F55" w:rsidRPr="004E5D66" w:rsidRDefault="00742F55" w:rsidP="003E1FF8">
            <w:pPr>
              <w:pStyle w:val="TAH"/>
              <w:rPr>
                <w:rFonts w:cs="Arial"/>
              </w:rPr>
            </w:pPr>
            <w:r w:rsidRPr="004E5D66">
              <w:rPr>
                <w:rFonts w:cs="Arial"/>
              </w:rPr>
              <w:t>Downlink (DL) operating band</w:t>
            </w:r>
            <w:r w:rsidRPr="004E5D66">
              <w:rPr>
                <w:rFonts w:cs="Arial"/>
              </w:rPr>
              <w:br/>
              <w:t xml:space="preserve">SAN transmit </w:t>
            </w:r>
            <w:r w:rsidRPr="004E5D66">
              <w:rPr>
                <w:rFonts w:cs="Arial"/>
              </w:rPr>
              <w:br/>
              <w:t>UE receive</w:t>
            </w:r>
          </w:p>
        </w:tc>
        <w:tc>
          <w:tcPr>
            <w:tcW w:w="906" w:type="dxa"/>
            <w:vMerge w:val="restart"/>
            <w:tcBorders>
              <w:top w:val="single" w:sz="4" w:space="0" w:color="auto"/>
              <w:left w:val="single" w:sz="4" w:space="0" w:color="auto"/>
              <w:right w:val="single" w:sz="4" w:space="0" w:color="auto"/>
            </w:tcBorders>
          </w:tcPr>
          <w:p w14:paraId="3432146B" w14:textId="77777777" w:rsidR="00742F55" w:rsidRPr="004E5D66" w:rsidRDefault="00742F55" w:rsidP="003E1FF8">
            <w:pPr>
              <w:pStyle w:val="TAH"/>
              <w:rPr>
                <w:rFonts w:cs="Arial"/>
              </w:rPr>
            </w:pPr>
            <w:r w:rsidRPr="004E5D66">
              <w:rPr>
                <w:rFonts w:cs="Arial"/>
              </w:rPr>
              <w:t>Duplex Mode</w:t>
            </w:r>
          </w:p>
        </w:tc>
      </w:tr>
      <w:tr w:rsidR="004E5D66" w:rsidRPr="004E5D66" w14:paraId="1764FF3C" w14:textId="77777777" w:rsidTr="003E1FF8">
        <w:trPr>
          <w:jc w:val="center"/>
        </w:trPr>
        <w:tc>
          <w:tcPr>
            <w:tcW w:w="1508" w:type="dxa"/>
            <w:vMerge/>
            <w:tcBorders>
              <w:left w:val="single" w:sz="4" w:space="0" w:color="auto"/>
              <w:bottom w:val="single" w:sz="4" w:space="0" w:color="auto"/>
              <w:right w:val="single" w:sz="4" w:space="0" w:color="auto"/>
            </w:tcBorders>
            <w:vAlign w:val="center"/>
          </w:tcPr>
          <w:p w14:paraId="1B31695B" w14:textId="77777777" w:rsidR="00742F55" w:rsidRPr="004E5D66" w:rsidRDefault="00742F55" w:rsidP="003E1FF8">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1A38FD7" w14:textId="77777777" w:rsidR="00742F55" w:rsidRPr="004E5D66" w:rsidRDefault="00742F55" w:rsidP="003E1FF8">
            <w:pPr>
              <w:pStyle w:val="TAH"/>
              <w:rPr>
                <w:rFonts w:cs="Arial"/>
              </w:rPr>
            </w:pPr>
            <w:r w:rsidRPr="004E5D66">
              <w:rPr>
                <w:rFonts w:cs="Arial"/>
              </w:rPr>
              <w:t>F</w:t>
            </w:r>
            <w:r w:rsidRPr="004E5D66">
              <w:rPr>
                <w:rFonts w:cs="Arial"/>
                <w:vertAlign w:val="subscript"/>
              </w:rPr>
              <w:t>UL_low</w:t>
            </w:r>
            <w:r w:rsidRPr="004E5D66">
              <w:rPr>
                <w:rFonts w:cs="Arial"/>
              </w:rPr>
              <w:t xml:space="preserve">  –  F</w:t>
            </w:r>
            <w:r w:rsidRPr="004E5D66">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0AD213C9" w14:textId="77777777" w:rsidR="00742F55" w:rsidRPr="004E5D66" w:rsidRDefault="00742F55" w:rsidP="003E1FF8">
            <w:pPr>
              <w:pStyle w:val="TAH"/>
              <w:rPr>
                <w:rFonts w:cs="Arial"/>
              </w:rPr>
            </w:pPr>
            <w:r w:rsidRPr="004E5D66">
              <w:rPr>
                <w:rFonts w:cs="Arial"/>
              </w:rPr>
              <w:t>F</w:t>
            </w:r>
            <w:r w:rsidRPr="004E5D66">
              <w:rPr>
                <w:rFonts w:cs="Arial"/>
                <w:vertAlign w:val="subscript"/>
              </w:rPr>
              <w:t>DL_low</w:t>
            </w:r>
            <w:r w:rsidRPr="004E5D66">
              <w:rPr>
                <w:rFonts w:cs="Arial"/>
              </w:rPr>
              <w:t xml:space="preserve">  –  F</w:t>
            </w:r>
            <w:r w:rsidRPr="004E5D66">
              <w:rPr>
                <w:rFonts w:cs="Arial"/>
                <w:vertAlign w:val="subscript"/>
              </w:rPr>
              <w:t>DL_high</w:t>
            </w:r>
          </w:p>
        </w:tc>
        <w:tc>
          <w:tcPr>
            <w:tcW w:w="906" w:type="dxa"/>
            <w:vMerge/>
            <w:tcBorders>
              <w:left w:val="single" w:sz="4" w:space="0" w:color="auto"/>
              <w:bottom w:val="single" w:sz="4" w:space="0" w:color="auto"/>
              <w:right w:val="single" w:sz="4" w:space="0" w:color="auto"/>
            </w:tcBorders>
          </w:tcPr>
          <w:p w14:paraId="384DAFFB" w14:textId="77777777" w:rsidR="00742F55" w:rsidRPr="004E5D66" w:rsidRDefault="00742F55" w:rsidP="003E1FF8">
            <w:pPr>
              <w:pStyle w:val="TAC"/>
              <w:rPr>
                <w:rFonts w:cs="Arial"/>
              </w:rPr>
            </w:pPr>
          </w:p>
        </w:tc>
      </w:tr>
      <w:tr w:rsidR="004E5D66" w:rsidRPr="004E5D66" w14:paraId="3F73ECB8"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18A06C7A" w14:textId="77777777" w:rsidR="00742F55" w:rsidRPr="004E5D66" w:rsidRDefault="00742F55" w:rsidP="003E1FF8">
            <w:pPr>
              <w:pStyle w:val="TAC"/>
              <w:rPr>
                <w:rFonts w:cs="Arial"/>
              </w:rPr>
            </w:pPr>
            <w:r w:rsidRPr="004E5D66">
              <w:rPr>
                <w:rFonts w:cs="Arial"/>
              </w:rPr>
              <w:t>256</w:t>
            </w:r>
          </w:p>
        </w:tc>
        <w:tc>
          <w:tcPr>
            <w:tcW w:w="1227" w:type="dxa"/>
            <w:tcBorders>
              <w:top w:val="single" w:sz="4" w:space="0" w:color="auto"/>
              <w:left w:val="single" w:sz="4" w:space="0" w:color="auto"/>
              <w:bottom w:val="single" w:sz="4" w:space="0" w:color="auto"/>
              <w:right w:val="nil"/>
            </w:tcBorders>
          </w:tcPr>
          <w:p w14:paraId="5D6E4954" w14:textId="77777777" w:rsidR="00742F55" w:rsidRPr="004E5D66" w:rsidRDefault="00742F55" w:rsidP="003E1FF8">
            <w:pPr>
              <w:pStyle w:val="TAR"/>
              <w:wordWrap w:val="0"/>
              <w:rPr>
                <w:rFonts w:cs="Arial"/>
              </w:rPr>
            </w:pPr>
            <w:r w:rsidRPr="004E5D66">
              <w:rPr>
                <w:rFonts w:cs="Arial"/>
                <w:lang w:eastAsia="zh-CN"/>
              </w:rPr>
              <w:t>1980 MHz</w:t>
            </w:r>
          </w:p>
        </w:tc>
        <w:tc>
          <w:tcPr>
            <w:tcW w:w="517" w:type="dxa"/>
            <w:tcBorders>
              <w:top w:val="single" w:sz="4" w:space="0" w:color="auto"/>
              <w:left w:val="nil"/>
              <w:bottom w:val="single" w:sz="4" w:space="0" w:color="auto"/>
              <w:right w:val="nil"/>
            </w:tcBorders>
          </w:tcPr>
          <w:p w14:paraId="6B000084" w14:textId="77777777" w:rsidR="00742F55" w:rsidRPr="004E5D66" w:rsidRDefault="00742F55" w:rsidP="003E1FF8">
            <w:pPr>
              <w:pStyle w:val="TAC"/>
              <w:rPr>
                <w:rFonts w:cs="Arial"/>
              </w:rPr>
            </w:pPr>
            <w:r w:rsidRPr="004E5D66">
              <w:rPr>
                <w:rFonts w:cs="Arial"/>
                <w:lang w:eastAsia="zh-CN"/>
              </w:rPr>
              <w:t>–</w:t>
            </w:r>
          </w:p>
        </w:tc>
        <w:tc>
          <w:tcPr>
            <w:tcW w:w="1175" w:type="dxa"/>
            <w:tcBorders>
              <w:top w:val="single" w:sz="4" w:space="0" w:color="auto"/>
              <w:left w:val="nil"/>
              <w:bottom w:val="single" w:sz="4" w:space="0" w:color="auto"/>
              <w:right w:val="single" w:sz="4" w:space="0" w:color="auto"/>
            </w:tcBorders>
          </w:tcPr>
          <w:p w14:paraId="7A20C275" w14:textId="77777777" w:rsidR="00742F55" w:rsidRPr="004E5D66" w:rsidRDefault="00742F55" w:rsidP="003E1FF8">
            <w:pPr>
              <w:pStyle w:val="TAL"/>
              <w:rPr>
                <w:rFonts w:cs="Arial"/>
              </w:rPr>
            </w:pPr>
            <w:r w:rsidRPr="004E5D66">
              <w:rPr>
                <w:rFonts w:cs="Arial"/>
                <w:lang w:eastAsia="zh-CN"/>
              </w:rPr>
              <w:t>2010 MHz</w:t>
            </w:r>
          </w:p>
        </w:tc>
        <w:tc>
          <w:tcPr>
            <w:tcW w:w="1243" w:type="dxa"/>
            <w:tcBorders>
              <w:top w:val="single" w:sz="4" w:space="0" w:color="auto"/>
              <w:left w:val="nil"/>
              <w:bottom w:val="single" w:sz="4" w:space="0" w:color="auto"/>
              <w:right w:val="nil"/>
            </w:tcBorders>
          </w:tcPr>
          <w:p w14:paraId="55D1021B" w14:textId="77777777" w:rsidR="00742F55" w:rsidRPr="004E5D66" w:rsidRDefault="00742F55" w:rsidP="003E1FF8">
            <w:pPr>
              <w:pStyle w:val="TAR"/>
            </w:pPr>
            <w:r w:rsidRPr="004E5D66">
              <w:t>2170 MHz</w:t>
            </w:r>
          </w:p>
        </w:tc>
        <w:tc>
          <w:tcPr>
            <w:tcW w:w="317" w:type="dxa"/>
            <w:tcBorders>
              <w:top w:val="single" w:sz="4" w:space="0" w:color="auto"/>
              <w:left w:val="nil"/>
              <w:bottom w:val="single" w:sz="4" w:space="0" w:color="auto"/>
              <w:right w:val="nil"/>
            </w:tcBorders>
          </w:tcPr>
          <w:p w14:paraId="4E4AAC89" w14:textId="77777777" w:rsidR="00742F55" w:rsidRPr="004E5D66" w:rsidRDefault="00742F55" w:rsidP="003E1FF8">
            <w:pPr>
              <w:pStyle w:val="TAC"/>
            </w:pPr>
            <w:r w:rsidRPr="004E5D66">
              <w:t>–</w:t>
            </w:r>
          </w:p>
        </w:tc>
        <w:tc>
          <w:tcPr>
            <w:tcW w:w="1201" w:type="dxa"/>
            <w:tcBorders>
              <w:top w:val="single" w:sz="4" w:space="0" w:color="auto"/>
              <w:left w:val="nil"/>
              <w:bottom w:val="single" w:sz="4" w:space="0" w:color="auto"/>
              <w:right w:val="single" w:sz="4" w:space="0" w:color="auto"/>
            </w:tcBorders>
          </w:tcPr>
          <w:p w14:paraId="21C9DEBC" w14:textId="77777777" w:rsidR="00742F55" w:rsidRPr="004E5D66" w:rsidRDefault="00742F55" w:rsidP="003E1FF8">
            <w:pPr>
              <w:pStyle w:val="TAL"/>
            </w:pPr>
            <w:r w:rsidRPr="004E5D66">
              <w:t>2200 MHz</w:t>
            </w:r>
          </w:p>
        </w:tc>
        <w:tc>
          <w:tcPr>
            <w:tcW w:w="906" w:type="dxa"/>
            <w:tcBorders>
              <w:top w:val="single" w:sz="4" w:space="0" w:color="auto"/>
              <w:left w:val="single" w:sz="4" w:space="0" w:color="auto"/>
              <w:bottom w:val="single" w:sz="4" w:space="0" w:color="auto"/>
              <w:right w:val="single" w:sz="4" w:space="0" w:color="auto"/>
            </w:tcBorders>
          </w:tcPr>
          <w:p w14:paraId="58729967" w14:textId="77777777" w:rsidR="00742F55" w:rsidRPr="004E5D66" w:rsidRDefault="00742F55" w:rsidP="003E1FF8">
            <w:pPr>
              <w:pStyle w:val="TAC"/>
              <w:rPr>
                <w:rFonts w:cs="Arial"/>
                <w:lang w:eastAsia="ja-JP"/>
              </w:rPr>
            </w:pPr>
            <w:r w:rsidRPr="004E5D66">
              <w:rPr>
                <w:rFonts w:cs="Arial" w:hint="eastAsia"/>
                <w:lang w:eastAsia="ja-JP"/>
              </w:rPr>
              <w:t>FDD</w:t>
            </w:r>
          </w:p>
        </w:tc>
      </w:tr>
      <w:tr w:rsidR="004E5D66" w:rsidRPr="004E5D66" w14:paraId="371A7590"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5D4D22B0" w14:textId="77777777" w:rsidR="00742F55" w:rsidRPr="004E5D66" w:rsidRDefault="00742F55" w:rsidP="003E1FF8">
            <w:pPr>
              <w:pStyle w:val="TAC"/>
              <w:rPr>
                <w:rFonts w:cs="Arial"/>
              </w:rPr>
            </w:pPr>
            <w:r w:rsidRPr="004E5D66">
              <w:rPr>
                <w:rFonts w:cs="Arial"/>
              </w:rPr>
              <w:t>255</w:t>
            </w:r>
          </w:p>
        </w:tc>
        <w:tc>
          <w:tcPr>
            <w:tcW w:w="1227" w:type="dxa"/>
            <w:tcBorders>
              <w:top w:val="single" w:sz="4" w:space="0" w:color="auto"/>
              <w:left w:val="single" w:sz="4" w:space="0" w:color="auto"/>
              <w:bottom w:val="single" w:sz="4" w:space="0" w:color="auto"/>
              <w:right w:val="nil"/>
            </w:tcBorders>
          </w:tcPr>
          <w:p w14:paraId="73389D97" w14:textId="77777777" w:rsidR="00742F55" w:rsidRPr="004E5D66" w:rsidRDefault="00742F55" w:rsidP="003E1FF8">
            <w:pPr>
              <w:pStyle w:val="TAR"/>
              <w:wordWrap w:val="0"/>
              <w:rPr>
                <w:rFonts w:cs="Arial"/>
              </w:rPr>
            </w:pPr>
            <w:r w:rsidRPr="004E5D66">
              <w:rPr>
                <w:rFonts w:cs="Arial"/>
                <w:lang w:eastAsia="zh-CN"/>
              </w:rPr>
              <w:t>1626.5 MHz</w:t>
            </w:r>
          </w:p>
        </w:tc>
        <w:tc>
          <w:tcPr>
            <w:tcW w:w="517" w:type="dxa"/>
            <w:tcBorders>
              <w:top w:val="single" w:sz="4" w:space="0" w:color="auto"/>
              <w:left w:val="nil"/>
              <w:bottom w:val="single" w:sz="4" w:space="0" w:color="auto"/>
              <w:right w:val="nil"/>
            </w:tcBorders>
          </w:tcPr>
          <w:p w14:paraId="5E029A06" w14:textId="77777777" w:rsidR="00742F55" w:rsidRPr="004E5D66" w:rsidRDefault="00742F55" w:rsidP="003E1FF8">
            <w:pPr>
              <w:pStyle w:val="TAC"/>
              <w:rPr>
                <w:rFonts w:cs="Arial"/>
              </w:rPr>
            </w:pPr>
            <w:r w:rsidRPr="004E5D66">
              <w:rPr>
                <w:rFonts w:cs="Arial"/>
                <w:lang w:eastAsia="zh-CN"/>
              </w:rPr>
              <w:t>–</w:t>
            </w:r>
          </w:p>
        </w:tc>
        <w:tc>
          <w:tcPr>
            <w:tcW w:w="1175" w:type="dxa"/>
            <w:tcBorders>
              <w:top w:val="single" w:sz="4" w:space="0" w:color="auto"/>
              <w:left w:val="nil"/>
              <w:bottom w:val="single" w:sz="4" w:space="0" w:color="auto"/>
              <w:right w:val="single" w:sz="4" w:space="0" w:color="auto"/>
            </w:tcBorders>
          </w:tcPr>
          <w:p w14:paraId="24DBAEE0" w14:textId="77777777" w:rsidR="00742F55" w:rsidRPr="004E5D66" w:rsidRDefault="00742F55" w:rsidP="003E1FF8">
            <w:pPr>
              <w:pStyle w:val="TAL"/>
              <w:rPr>
                <w:rFonts w:cs="Arial"/>
              </w:rPr>
            </w:pPr>
            <w:r w:rsidRPr="004E5D66">
              <w:rPr>
                <w:rFonts w:cs="Arial"/>
                <w:lang w:eastAsia="zh-CN"/>
              </w:rPr>
              <w:t>1660.5 MHz</w:t>
            </w:r>
          </w:p>
        </w:tc>
        <w:tc>
          <w:tcPr>
            <w:tcW w:w="1243" w:type="dxa"/>
            <w:tcBorders>
              <w:top w:val="single" w:sz="4" w:space="0" w:color="auto"/>
              <w:left w:val="nil"/>
              <w:bottom w:val="single" w:sz="4" w:space="0" w:color="auto"/>
              <w:right w:val="nil"/>
            </w:tcBorders>
          </w:tcPr>
          <w:p w14:paraId="1AD080EC" w14:textId="77777777" w:rsidR="00742F55" w:rsidRPr="004E5D66" w:rsidRDefault="00742F55" w:rsidP="003E1FF8">
            <w:pPr>
              <w:pStyle w:val="TAR"/>
            </w:pPr>
            <w:r w:rsidRPr="004E5D66">
              <w:t>1525 MHz</w:t>
            </w:r>
          </w:p>
        </w:tc>
        <w:tc>
          <w:tcPr>
            <w:tcW w:w="317" w:type="dxa"/>
            <w:tcBorders>
              <w:top w:val="single" w:sz="4" w:space="0" w:color="auto"/>
              <w:left w:val="nil"/>
              <w:bottom w:val="single" w:sz="4" w:space="0" w:color="auto"/>
              <w:right w:val="nil"/>
            </w:tcBorders>
          </w:tcPr>
          <w:p w14:paraId="4BEEA464" w14:textId="77777777" w:rsidR="00742F55" w:rsidRPr="004E5D66" w:rsidRDefault="00742F55" w:rsidP="003E1FF8">
            <w:pPr>
              <w:pStyle w:val="TAC"/>
            </w:pPr>
            <w:r w:rsidRPr="004E5D66">
              <w:t>–</w:t>
            </w:r>
          </w:p>
        </w:tc>
        <w:tc>
          <w:tcPr>
            <w:tcW w:w="1201" w:type="dxa"/>
            <w:tcBorders>
              <w:top w:val="single" w:sz="4" w:space="0" w:color="auto"/>
              <w:left w:val="nil"/>
              <w:bottom w:val="single" w:sz="4" w:space="0" w:color="auto"/>
              <w:right w:val="single" w:sz="4" w:space="0" w:color="auto"/>
            </w:tcBorders>
          </w:tcPr>
          <w:p w14:paraId="1D25752F" w14:textId="77777777" w:rsidR="00742F55" w:rsidRPr="004E5D66" w:rsidRDefault="00742F55" w:rsidP="003E1FF8">
            <w:pPr>
              <w:pStyle w:val="TAL"/>
            </w:pPr>
            <w:r w:rsidRPr="004E5D66">
              <w:t>1559 MHz</w:t>
            </w:r>
          </w:p>
        </w:tc>
        <w:tc>
          <w:tcPr>
            <w:tcW w:w="906" w:type="dxa"/>
            <w:tcBorders>
              <w:top w:val="single" w:sz="4" w:space="0" w:color="auto"/>
              <w:left w:val="single" w:sz="4" w:space="0" w:color="auto"/>
              <w:bottom w:val="single" w:sz="4" w:space="0" w:color="auto"/>
              <w:right w:val="single" w:sz="4" w:space="0" w:color="auto"/>
            </w:tcBorders>
          </w:tcPr>
          <w:p w14:paraId="410D5248" w14:textId="77777777" w:rsidR="00742F55" w:rsidRPr="004E5D66" w:rsidRDefault="00742F55" w:rsidP="003E1FF8">
            <w:pPr>
              <w:pStyle w:val="TAC"/>
              <w:rPr>
                <w:rFonts w:cs="Arial"/>
                <w:lang w:eastAsia="ja-JP"/>
              </w:rPr>
            </w:pPr>
            <w:r w:rsidRPr="004E5D66">
              <w:rPr>
                <w:rFonts w:cs="Arial" w:hint="eastAsia"/>
                <w:lang w:eastAsia="ja-JP"/>
              </w:rPr>
              <w:t>FDD</w:t>
            </w:r>
          </w:p>
        </w:tc>
      </w:tr>
      <w:tr w:rsidR="004E5D66" w:rsidRPr="004E5D66" w14:paraId="6D44FE26"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0D1CF440" w14:textId="77777777" w:rsidR="00742F55" w:rsidRPr="004E5D66" w:rsidRDefault="00742F55" w:rsidP="003E1FF8">
            <w:pPr>
              <w:pStyle w:val="TAC"/>
              <w:rPr>
                <w:rFonts w:cs="Arial"/>
              </w:rPr>
            </w:pPr>
            <w:r w:rsidRPr="004E5D66">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2AD2F40C" w14:textId="77777777" w:rsidR="00742F55" w:rsidRPr="004E5D66" w:rsidRDefault="00742F55" w:rsidP="003E1FF8">
            <w:pPr>
              <w:pStyle w:val="TAR"/>
              <w:wordWrap w:val="0"/>
              <w:rPr>
                <w:rFonts w:cs="Arial"/>
              </w:rPr>
            </w:pPr>
            <w:r w:rsidRPr="004E5D66">
              <w:rPr>
                <w:rFonts w:cs="Arial" w:hint="eastAsia"/>
                <w:lang w:val="en-US" w:eastAsia="zh-CN"/>
              </w:rPr>
              <w:t>1610 MHz</w:t>
            </w:r>
          </w:p>
        </w:tc>
        <w:tc>
          <w:tcPr>
            <w:tcW w:w="517" w:type="dxa"/>
            <w:tcBorders>
              <w:top w:val="single" w:sz="4" w:space="0" w:color="auto"/>
              <w:left w:val="nil"/>
              <w:bottom w:val="single" w:sz="4" w:space="0" w:color="auto"/>
              <w:right w:val="nil"/>
            </w:tcBorders>
          </w:tcPr>
          <w:p w14:paraId="79E93E0F" w14:textId="77777777" w:rsidR="00742F55" w:rsidRPr="004E5D66" w:rsidRDefault="00742F55" w:rsidP="003E1FF8">
            <w:pPr>
              <w:pStyle w:val="TAC"/>
              <w:rPr>
                <w:rFonts w:cs="Arial"/>
              </w:rPr>
            </w:pPr>
            <w:r w:rsidRPr="004E5D66">
              <w:rPr>
                <w:rFonts w:cs="Arial"/>
                <w:lang w:eastAsia="zh-CN"/>
              </w:rPr>
              <w:t>–</w:t>
            </w:r>
          </w:p>
        </w:tc>
        <w:tc>
          <w:tcPr>
            <w:tcW w:w="1175" w:type="dxa"/>
            <w:tcBorders>
              <w:top w:val="single" w:sz="4" w:space="0" w:color="auto"/>
              <w:left w:val="nil"/>
              <w:bottom w:val="single" w:sz="4" w:space="0" w:color="auto"/>
              <w:right w:val="single" w:sz="4" w:space="0" w:color="auto"/>
            </w:tcBorders>
          </w:tcPr>
          <w:p w14:paraId="03FEAD27" w14:textId="77777777" w:rsidR="00742F55" w:rsidRPr="004E5D66" w:rsidRDefault="00742F55" w:rsidP="003E1FF8">
            <w:pPr>
              <w:pStyle w:val="TAL"/>
              <w:rPr>
                <w:rFonts w:cs="Arial"/>
              </w:rPr>
            </w:pPr>
            <w:r w:rsidRPr="004E5D66">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4573A1" w14:textId="77777777" w:rsidR="00742F55" w:rsidRPr="004E5D66" w:rsidRDefault="00742F55" w:rsidP="003E1FF8">
            <w:pPr>
              <w:pStyle w:val="TAR"/>
            </w:pPr>
            <w:r w:rsidRPr="004E5D66">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6F71C5BF" w14:textId="77777777" w:rsidR="00742F55" w:rsidRPr="004E5D66" w:rsidRDefault="00742F55" w:rsidP="003E1FF8">
            <w:pPr>
              <w:pStyle w:val="TAC"/>
            </w:pPr>
            <w:r w:rsidRPr="004E5D66">
              <w:rPr>
                <w:rFonts w:cs="Arial"/>
                <w:lang w:eastAsia="zh-CN"/>
              </w:rPr>
              <w:t>–</w:t>
            </w:r>
          </w:p>
        </w:tc>
        <w:tc>
          <w:tcPr>
            <w:tcW w:w="1201" w:type="dxa"/>
            <w:tcBorders>
              <w:top w:val="single" w:sz="4" w:space="0" w:color="auto"/>
              <w:left w:val="nil"/>
              <w:bottom w:val="single" w:sz="4" w:space="0" w:color="auto"/>
              <w:right w:val="single" w:sz="4" w:space="0" w:color="auto"/>
            </w:tcBorders>
          </w:tcPr>
          <w:p w14:paraId="7ABC1D8E" w14:textId="77777777" w:rsidR="00742F55" w:rsidRPr="004E5D66" w:rsidRDefault="00742F55" w:rsidP="003E1FF8">
            <w:pPr>
              <w:pStyle w:val="TAL"/>
            </w:pPr>
            <w:r w:rsidRPr="004E5D66">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1DC6C374" w14:textId="77777777" w:rsidR="00742F55" w:rsidRPr="004E5D66" w:rsidRDefault="00742F55" w:rsidP="003E1FF8">
            <w:pPr>
              <w:pStyle w:val="TAC"/>
              <w:rPr>
                <w:rFonts w:cs="Arial"/>
                <w:lang w:eastAsia="ja-JP"/>
              </w:rPr>
            </w:pPr>
            <w:r w:rsidRPr="004E5D66">
              <w:rPr>
                <w:rFonts w:eastAsia="SimSun" w:cs="Arial" w:hint="eastAsia"/>
                <w:lang w:val="en-US" w:eastAsia="zh-CN"/>
              </w:rPr>
              <w:t>FDD</w:t>
            </w:r>
          </w:p>
        </w:tc>
      </w:tr>
      <w:tr w:rsidR="004E5D66" w:rsidRPr="004E5D66" w14:paraId="1C431AE3"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0AD6DCD0" w14:textId="77777777" w:rsidR="00742F55" w:rsidRPr="004E5D66" w:rsidRDefault="00742F55" w:rsidP="003E1FF8">
            <w:pPr>
              <w:pStyle w:val="TAC"/>
              <w:rPr>
                <w:rFonts w:eastAsia="SimSun" w:cs="Arial"/>
                <w:lang w:val="en-US"/>
              </w:rPr>
            </w:pPr>
            <w:r w:rsidRPr="004E5D66">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6FE1C557" w14:textId="77777777" w:rsidR="00742F55" w:rsidRPr="004E5D66" w:rsidRDefault="00742F55" w:rsidP="003E1FF8">
            <w:pPr>
              <w:pStyle w:val="TAR"/>
              <w:wordWrap w:val="0"/>
              <w:rPr>
                <w:rFonts w:cs="Arial"/>
                <w:lang w:val="en-US"/>
              </w:rPr>
            </w:pPr>
            <w:r w:rsidRPr="004E5D66">
              <w:rPr>
                <w:rFonts w:cs="Arial" w:hint="eastAsia"/>
                <w:lang w:val="en-US" w:eastAsia="zh-CN"/>
              </w:rPr>
              <w:t>1668 MHz</w:t>
            </w:r>
          </w:p>
        </w:tc>
        <w:tc>
          <w:tcPr>
            <w:tcW w:w="517" w:type="dxa"/>
            <w:tcBorders>
              <w:top w:val="single" w:sz="4" w:space="0" w:color="auto"/>
              <w:left w:val="nil"/>
              <w:bottom w:val="single" w:sz="4" w:space="0" w:color="auto"/>
              <w:right w:val="nil"/>
            </w:tcBorders>
          </w:tcPr>
          <w:p w14:paraId="435C9A22" w14:textId="77777777" w:rsidR="00742F55" w:rsidRPr="004E5D66" w:rsidRDefault="00742F55" w:rsidP="003E1FF8">
            <w:pPr>
              <w:pStyle w:val="TAC"/>
              <w:rPr>
                <w:rFonts w:cs="Arial"/>
                <w:lang w:val="en-US"/>
              </w:rPr>
            </w:pPr>
            <w:r w:rsidRPr="004E5D66">
              <w:rPr>
                <w:rFonts w:cs="Arial"/>
                <w:lang w:eastAsia="zh-CN"/>
              </w:rPr>
              <w:t>–</w:t>
            </w:r>
          </w:p>
        </w:tc>
        <w:tc>
          <w:tcPr>
            <w:tcW w:w="1175" w:type="dxa"/>
            <w:tcBorders>
              <w:top w:val="single" w:sz="4" w:space="0" w:color="auto"/>
              <w:left w:val="nil"/>
              <w:bottom w:val="single" w:sz="4" w:space="0" w:color="auto"/>
              <w:right w:val="single" w:sz="4" w:space="0" w:color="auto"/>
            </w:tcBorders>
          </w:tcPr>
          <w:p w14:paraId="5291EA2F" w14:textId="77777777" w:rsidR="00742F55" w:rsidRPr="004E5D66" w:rsidRDefault="00742F55" w:rsidP="003E1FF8">
            <w:pPr>
              <w:pStyle w:val="TAL"/>
              <w:rPr>
                <w:rFonts w:cs="Arial"/>
                <w:lang w:val="en-US"/>
              </w:rPr>
            </w:pPr>
            <w:r w:rsidRPr="004E5D66">
              <w:rPr>
                <w:rFonts w:cs="Arial" w:hint="eastAsia"/>
                <w:lang w:val="en-US" w:eastAsia="zh-CN"/>
              </w:rPr>
              <w:t>1675 MHz</w:t>
            </w:r>
          </w:p>
        </w:tc>
        <w:tc>
          <w:tcPr>
            <w:tcW w:w="1243" w:type="dxa"/>
            <w:tcBorders>
              <w:top w:val="single" w:sz="4" w:space="0" w:color="auto"/>
              <w:left w:val="nil"/>
              <w:bottom w:val="single" w:sz="4" w:space="0" w:color="auto"/>
              <w:right w:val="nil"/>
            </w:tcBorders>
          </w:tcPr>
          <w:p w14:paraId="42D1F320" w14:textId="77777777" w:rsidR="00742F55" w:rsidRPr="004E5D66" w:rsidRDefault="00742F55" w:rsidP="003E1FF8">
            <w:pPr>
              <w:pStyle w:val="TAR"/>
              <w:rPr>
                <w:rFonts w:eastAsia="SimSun"/>
                <w:lang w:val="en-US"/>
              </w:rPr>
            </w:pPr>
            <w:r w:rsidRPr="004E5D66">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0B68FB9A" w14:textId="77777777" w:rsidR="00742F55" w:rsidRPr="004E5D66" w:rsidRDefault="00742F55" w:rsidP="003E1FF8">
            <w:pPr>
              <w:pStyle w:val="TAC"/>
              <w:rPr>
                <w:rFonts w:eastAsia="SimSun"/>
                <w:lang w:val="en-US"/>
              </w:rPr>
            </w:pPr>
            <w:r w:rsidRPr="004E5D66">
              <w:rPr>
                <w:rFonts w:cs="Arial"/>
                <w:lang w:eastAsia="zh-CN"/>
              </w:rPr>
              <w:t>–</w:t>
            </w:r>
          </w:p>
        </w:tc>
        <w:tc>
          <w:tcPr>
            <w:tcW w:w="1201" w:type="dxa"/>
            <w:tcBorders>
              <w:top w:val="single" w:sz="4" w:space="0" w:color="auto"/>
              <w:left w:val="nil"/>
              <w:bottom w:val="single" w:sz="4" w:space="0" w:color="auto"/>
              <w:right w:val="single" w:sz="4" w:space="0" w:color="auto"/>
            </w:tcBorders>
          </w:tcPr>
          <w:p w14:paraId="558908C7" w14:textId="77777777" w:rsidR="00742F55" w:rsidRPr="004E5D66" w:rsidRDefault="00742F55" w:rsidP="003E1FF8">
            <w:pPr>
              <w:pStyle w:val="TAL"/>
              <w:rPr>
                <w:rFonts w:eastAsia="SimSun"/>
                <w:lang w:val="en-US"/>
              </w:rPr>
            </w:pPr>
            <w:r w:rsidRPr="004E5D66">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05229F3A" w14:textId="77777777" w:rsidR="00742F55" w:rsidRPr="004E5D66" w:rsidRDefault="00742F55" w:rsidP="003E1FF8">
            <w:pPr>
              <w:pStyle w:val="TAC"/>
              <w:rPr>
                <w:rFonts w:eastAsia="SimSun" w:cs="Arial"/>
                <w:lang w:val="en-US"/>
              </w:rPr>
            </w:pPr>
            <w:r w:rsidRPr="004E5D66">
              <w:rPr>
                <w:rFonts w:eastAsia="SimSun" w:cs="Arial" w:hint="eastAsia"/>
                <w:lang w:val="en-US" w:eastAsia="zh-CN"/>
              </w:rPr>
              <w:t>FDD</w:t>
            </w:r>
          </w:p>
        </w:tc>
      </w:tr>
      <w:tr w:rsidR="004E5D66" w:rsidRPr="004E5D66" w14:paraId="364DC7B1"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556B2D63" w14:textId="77777777" w:rsidR="00742F55" w:rsidRPr="004E5D66" w:rsidRDefault="00742F55" w:rsidP="003E1FF8">
            <w:pPr>
              <w:pStyle w:val="TAC"/>
              <w:rPr>
                <w:rFonts w:eastAsia="SimSun" w:cs="Arial"/>
                <w:lang w:val="en-US"/>
              </w:rPr>
            </w:pPr>
            <w:r w:rsidRPr="004E5D66">
              <w:rPr>
                <w:rFonts w:eastAsia="SimSun" w:cs="Arial"/>
                <w:lang w:val="en-US" w:eastAsia="zh-CN"/>
              </w:rPr>
              <w:t>252</w:t>
            </w:r>
          </w:p>
        </w:tc>
        <w:tc>
          <w:tcPr>
            <w:tcW w:w="1227" w:type="dxa"/>
            <w:tcBorders>
              <w:top w:val="single" w:sz="4" w:space="0" w:color="auto"/>
              <w:left w:val="single" w:sz="4" w:space="0" w:color="auto"/>
              <w:bottom w:val="single" w:sz="4" w:space="0" w:color="auto"/>
              <w:right w:val="nil"/>
            </w:tcBorders>
          </w:tcPr>
          <w:p w14:paraId="0BB90E47" w14:textId="77777777" w:rsidR="00742F55" w:rsidRPr="004E5D66" w:rsidRDefault="00742F55" w:rsidP="003E1FF8">
            <w:pPr>
              <w:pStyle w:val="TAR"/>
              <w:wordWrap w:val="0"/>
              <w:rPr>
                <w:rFonts w:cs="Arial"/>
                <w:lang w:val="en-US"/>
              </w:rPr>
            </w:pPr>
            <w:r w:rsidRPr="004E5D66">
              <w:rPr>
                <w:rFonts w:eastAsia="SimSun" w:cs="Arial"/>
                <w:lang w:val="en-US" w:eastAsia="zh-CN"/>
              </w:rPr>
              <w:t>2000 MHz</w:t>
            </w:r>
          </w:p>
        </w:tc>
        <w:tc>
          <w:tcPr>
            <w:tcW w:w="517" w:type="dxa"/>
            <w:tcBorders>
              <w:top w:val="single" w:sz="4" w:space="0" w:color="auto"/>
              <w:left w:val="nil"/>
              <w:bottom w:val="single" w:sz="4" w:space="0" w:color="auto"/>
              <w:right w:val="nil"/>
            </w:tcBorders>
          </w:tcPr>
          <w:p w14:paraId="55656F11" w14:textId="77777777" w:rsidR="00742F55" w:rsidRPr="004E5D66" w:rsidRDefault="00742F55" w:rsidP="003E1FF8">
            <w:pPr>
              <w:pStyle w:val="TAC"/>
              <w:rPr>
                <w:rFonts w:cs="Arial"/>
                <w:lang w:val="en-US"/>
              </w:rPr>
            </w:pPr>
            <w:r w:rsidRPr="004E5D66">
              <w:rPr>
                <w:rFonts w:cs="Arial"/>
                <w:lang w:eastAsia="zh-CN"/>
              </w:rPr>
              <w:t>–</w:t>
            </w:r>
          </w:p>
        </w:tc>
        <w:tc>
          <w:tcPr>
            <w:tcW w:w="1175" w:type="dxa"/>
            <w:tcBorders>
              <w:top w:val="single" w:sz="4" w:space="0" w:color="auto"/>
              <w:left w:val="nil"/>
              <w:bottom w:val="single" w:sz="4" w:space="0" w:color="auto"/>
              <w:right w:val="single" w:sz="4" w:space="0" w:color="auto"/>
            </w:tcBorders>
          </w:tcPr>
          <w:p w14:paraId="2F62BEA3" w14:textId="77777777" w:rsidR="00742F55" w:rsidRPr="004E5D66" w:rsidRDefault="00742F55" w:rsidP="003E1FF8">
            <w:pPr>
              <w:pStyle w:val="TAL"/>
              <w:rPr>
                <w:rFonts w:cs="Arial"/>
                <w:lang w:val="en-US"/>
              </w:rPr>
            </w:pPr>
            <w:r w:rsidRPr="004E5D66">
              <w:rPr>
                <w:rFonts w:eastAsia="SimSun" w:cs="Arial"/>
                <w:lang w:val="en-US" w:eastAsia="zh-CN"/>
              </w:rPr>
              <w:t>2020 MHz</w:t>
            </w:r>
          </w:p>
        </w:tc>
        <w:tc>
          <w:tcPr>
            <w:tcW w:w="1243" w:type="dxa"/>
            <w:tcBorders>
              <w:top w:val="single" w:sz="4" w:space="0" w:color="auto"/>
              <w:left w:val="nil"/>
              <w:bottom w:val="single" w:sz="4" w:space="0" w:color="auto"/>
              <w:right w:val="nil"/>
            </w:tcBorders>
          </w:tcPr>
          <w:p w14:paraId="7A38366C" w14:textId="77777777" w:rsidR="00742F55" w:rsidRPr="004E5D66" w:rsidRDefault="00742F55" w:rsidP="003E1FF8">
            <w:pPr>
              <w:pStyle w:val="TAR"/>
              <w:rPr>
                <w:rFonts w:eastAsia="SimSun"/>
                <w:lang w:val="en-US"/>
              </w:rPr>
            </w:pPr>
            <w:r w:rsidRPr="004E5D66">
              <w:rPr>
                <w:rFonts w:eastAsia="SimSun" w:cs="Arial"/>
                <w:lang w:val="en-US" w:eastAsia="zh-CN"/>
              </w:rPr>
              <w:t>2180 MHz</w:t>
            </w:r>
          </w:p>
        </w:tc>
        <w:tc>
          <w:tcPr>
            <w:tcW w:w="317" w:type="dxa"/>
            <w:tcBorders>
              <w:top w:val="single" w:sz="4" w:space="0" w:color="auto"/>
              <w:left w:val="nil"/>
              <w:bottom w:val="single" w:sz="4" w:space="0" w:color="auto"/>
              <w:right w:val="nil"/>
            </w:tcBorders>
          </w:tcPr>
          <w:p w14:paraId="598CCAD0" w14:textId="77777777" w:rsidR="00742F55" w:rsidRPr="004E5D66" w:rsidRDefault="00742F55" w:rsidP="003E1FF8">
            <w:pPr>
              <w:pStyle w:val="TAC"/>
              <w:rPr>
                <w:rFonts w:eastAsia="SimSun"/>
                <w:lang w:val="en-US"/>
              </w:rPr>
            </w:pPr>
            <w:r w:rsidRPr="004E5D66">
              <w:rPr>
                <w:rFonts w:cs="Arial"/>
                <w:lang w:eastAsia="zh-CN"/>
              </w:rPr>
              <w:t>–</w:t>
            </w:r>
          </w:p>
        </w:tc>
        <w:tc>
          <w:tcPr>
            <w:tcW w:w="1201" w:type="dxa"/>
            <w:tcBorders>
              <w:top w:val="single" w:sz="4" w:space="0" w:color="auto"/>
              <w:left w:val="nil"/>
              <w:bottom w:val="single" w:sz="4" w:space="0" w:color="auto"/>
              <w:right w:val="single" w:sz="4" w:space="0" w:color="auto"/>
            </w:tcBorders>
          </w:tcPr>
          <w:p w14:paraId="094D77E4" w14:textId="77777777" w:rsidR="00742F55" w:rsidRPr="004E5D66" w:rsidRDefault="00742F55" w:rsidP="003E1FF8">
            <w:pPr>
              <w:pStyle w:val="TAL"/>
              <w:rPr>
                <w:rFonts w:eastAsia="SimSun"/>
                <w:lang w:val="en-US"/>
              </w:rPr>
            </w:pPr>
            <w:r w:rsidRPr="004E5D66">
              <w:rPr>
                <w:rFonts w:eastAsia="SimSun" w:cs="Arial"/>
                <w:lang w:val="en-US" w:eastAsia="zh-CN"/>
              </w:rPr>
              <w:t>2200 MHz</w:t>
            </w:r>
          </w:p>
        </w:tc>
        <w:tc>
          <w:tcPr>
            <w:tcW w:w="906" w:type="dxa"/>
            <w:tcBorders>
              <w:top w:val="single" w:sz="4" w:space="0" w:color="auto"/>
              <w:left w:val="single" w:sz="4" w:space="0" w:color="auto"/>
              <w:bottom w:val="single" w:sz="4" w:space="0" w:color="auto"/>
              <w:right w:val="single" w:sz="4" w:space="0" w:color="auto"/>
            </w:tcBorders>
          </w:tcPr>
          <w:p w14:paraId="7BFD0FA3" w14:textId="77777777" w:rsidR="00742F55" w:rsidRPr="004E5D66" w:rsidRDefault="00742F55" w:rsidP="003E1FF8">
            <w:pPr>
              <w:pStyle w:val="TAC"/>
              <w:rPr>
                <w:rFonts w:eastAsia="SimSun" w:cs="Arial"/>
                <w:lang w:val="en-US"/>
              </w:rPr>
            </w:pPr>
            <w:r w:rsidRPr="004E5D66">
              <w:rPr>
                <w:rFonts w:eastAsia="SimSun" w:cs="Arial"/>
                <w:lang w:val="en-US" w:eastAsia="zh-CN"/>
              </w:rPr>
              <w:t>FDD</w:t>
            </w:r>
          </w:p>
        </w:tc>
      </w:tr>
      <w:tr w:rsidR="004E5D66" w:rsidRPr="004E5D66" w14:paraId="1644C1D6"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60F2A54B" w14:textId="3C1E8AD9" w:rsidR="00742F55" w:rsidRPr="004E5D66" w:rsidRDefault="00742F55" w:rsidP="003E1FF8">
            <w:pPr>
              <w:pStyle w:val="TAC"/>
              <w:rPr>
                <w:rFonts w:eastAsia="SimSun" w:cs="Arial"/>
                <w:lang w:val="en-US"/>
              </w:rPr>
            </w:pPr>
            <w:r w:rsidRPr="004E5D66">
              <w:rPr>
                <w:rFonts w:cs="Arial"/>
                <w:szCs w:val="18"/>
                <w:lang w:eastAsia="zh-CN"/>
              </w:rPr>
              <w:t xml:space="preserve">249 </w:t>
            </w:r>
            <w:r w:rsidRPr="004E5D66">
              <w:rPr>
                <w:rFonts w:eastAsia="SimSun" w:cs="Arial"/>
                <w:lang w:val="en-US" w:eastAsia="zh-CN"/>
              </w:rPr>
              <w:t>(Note 3)</w:t>
            </w:r>
          </w:p>
        </w:tc>
        <w:tc>
          <w:tcPr>
            <w:tcW w:w="1227" w:type="dxa"/>
            <w:tcBorders>
              <w:top w:val="single" w:sz="4" w:space="0" w:color="auto"/>
              <w:left w:val="single" w:sz="4" w:space="0" w:color="auto"/>
              <w:bottom w:val="single" w:sz="4" w:space="0" w:color="auto"/>
              <w:right w:val="nil"/>
            </w:tcBorders>
          </w:tcPr>
          <w:p w14:paraId="57BC1FD6" w14:textId="77777777" w:rsidR="00742F55" w:rsidRPr="004E5D66" w:rsidRDefault="00742F55" w:rsidP="003E1FF8">
            <w:pPr>
              <w:pStyle w:val="TAR"/>
              <w:wordWrap w:val="0"/>
              <w:rPr>
                <w:rFonts w:eastAsia="SimSun" w:cs="Arial"/>
                <w:lang w:val="en-US"/>
              </w:rPr>
            </w:pPr>
            <w:r w:rsidRPr="004E5D66">
              <w:rPr>
                <w:rFonts w:cs="Arial"/>
                <w:szCs w:val="18"/>
              </w:rPr>
              <w:t>1616</w:t>
            </w:r>
            <w:r w:rsidRPr="004E5D66">
              <w:rPr>
                <w:rFonts w:cs="Arial"/>
                <w:szCs w:val="18"/>
                <w:lang w:val="en-US" w:eastAsia="zh-CN"/>
              </w:rPr>
              <w:t xml:space="preserve"> MHz</w:t>
            </w:r>
          </w:p>
        </w:tc>
        <w:tc>
          <w:tcPr>
            <w:tcW w:w="517" w:type="dxa"/>
            <w:tcBorders>
              <w:top w:val="single" w:sz="4" w:space="0" w:color="auto"/>
              <w:left w:val="nil"/>
              <w:bottom w:val="single" w:sz="4" w:space="0" w:color="auto"/>
              <w:right w:val="nil"/>
            </w:tcBorders>
          </w:tcPr>
          <w:p w14:paraId="671E3CAA" w14:textId="77777777" w:rsidR="00742F55" w:rsidRPr="004E5D66" w:rsidRDefault="00742F55" w:rsidP="003E1FF8">
            <w:pPr>
              <w:pStyle w:val="TAC"/>
              <w:rPr>
                <w:rFonts w:eastAsia="DengXian"/>
              </w:rPr>
            </w:pPr>
            <w:r w:rsidRPr="004E5D66">
              <w:rPr>
                <w:rFonts w:cs="Arial"/>
                <w:szCs w:val="18"/>
                <w:lang w:eastAsia="zh-CN"/>
              </w:rPr>
              <w:t>–</w:t>
            </w:r>
          </w:p>
        </w:tc>
        <w:tc>
          <w:tcPr>
            <w:tcW w:w="1175" w:type="dxa"/>
            <w:tcBorders>
              <w:top w:val="single" w:sz="4" w:space="0" w:color="auto"/>
              <w:left w:val="nil"/>
              <w:bottom w:val="single" w:sz="4" w:space="0" w:color="auto"/>
              <w:right w:val="single" w:sz="4" w:space="0" w:color="auto"/>
            </w:tcBorders>
          </w:tcPr>
          <w:p w14:paraId="0E0A437E" w14:textId="77777777" w:rsidR="00742F55" w:rsidRPr="004E5D66" w:rsidRDefault="00742F55" w:rsidP="003E1FF8">
            <w:pPr>
              <w:pStyle w:val="TAL"/>
              <w:rPr>
                <w:rFonts w:eastAsia="SimSun" w:cs="Arial"/>
                <w:lang w:val="en-US"/>
              </w:rPr>
            </w:pPr>
            <w:r w:rsidRPr="004E5D66">
              <w:rPr>
                <w:rFonts w:cs="Arial"/>
                <w:szCs w:val="18"/>
              </w:rPr>
              <w:t>1626.5 MHz</w:t>
            </w:r>
          </w:p>
        </w:tc>
        <w:tc>
          <w:tcPr>
            <w:tcW w:w="1243" w:type="dxa"/>
            <w:tcBorders>
              <w:top w:val="single" w:sz="4" w:space="0" w:color="auto"/>
              <w:left w:val="nil"/>
              <w:bottom w:val="single" w:sz="4" w:space="0" w:color="auto"/>
              <w:right w:val="nil"/>
            </w:tcBorders>
          </w:tcPr>
          <w:p w14:paraId="3ACBE44F" w14:textId="77777777" w:rsidR="00742F55" w:rsidRPr="004E5D66" w:rsidRDefault="00742F55" w:rsidP="003E1FF8">
            <w:pPr>
              <w:pStyle w:val="TAR"/>
              <w:rPr>
                <w:rFonts w:eastAsia="DengXian"/>
              </w:rPr>
            </w:pPr>
            <w:r w:rsidRPr="004E5D66">
              <w:rPr>
                <w:rFonts w:cs="Arial"/>
                <w:szCs w:val="18"/>
              </w:rPr>
              <w:t>1616</w:t>
            </w:r>
            <w:r w:rsidRPr="004E5D66">
              <w:rPr>
                <w:rFonts w:cs="Arial"/>
                <w:szCs w:val="18"/>
                <w:lang w:val="en-US" w:eastAsia="zh-CN"/>
              </w:rPr>
              <w:t xml:space="preserve"> MHz</w:t>
            </w:r>
          </w:p>
        </w:tc>
        <w:tc>
          <w:tcPr>
            <w:tcW w:w="317" w:type="dxa"/>
            <w:tcBorders>
              <w:top w:val="single" w:sz="4" w:space="0" w:color="auto"/>
              <w:left w:val="nil"/>
              <w:bottom w:val="single" w:sz="4" w:space="0" w:color="auto"/>
              <w:right w:val="nil"/>
            </w:tcBorders>
          </w:tcPr>
          <w:p w14:paraId="3B0272A2" w14:textId="77777777" w:rsidR="00742F55" w:rsidRPr="004E5D66" w:rsidRDefault="00742F55" w:rsidP="003E1FF8">
            <w:pPr>
              <w:pStyle w:val="TAC"/>
            </w:pPr>
            <w:r w:rsidRPr="004E5D66">
              <w:rPr>
                <w:rFonts w:cs="Arial"/>
                <w:szCs w:val="18"/>
                <w:lang w:eastAsia="zh-CN"/>
              </w:rPr>
              <w:t>–</w:t>
            </w:r>
          </w:p>
        </w:tc>
        <w:tc>
          <w:tcPr>
            <w:tcW w:w="1201" w:type="dxa"/>
            <w:tcBorders>
              <w:top w:val="single" w:sz="4" w:space="0" w:color="auto"/>
              <w:left w:val="nil"/>
              <w:bottom w:val="single" w:sz="4" w:space="0" w:color="auto"/>
              <w:right w:val="single" w:sz="4" w:space="0" w:color="auto"/>
            </w:tcBorders>
          </w:tcPr>
          <w:p w14:paraId="67F472B6" w14:textId="77777777" w:rsidR="00742F55" w:rsidRPr="004E5D66" w:rsidRDefault="00742F55" w:rsidP="003E1FF8">
            <w:pPr>
              <w:pStyle w:val="TAL"/>
              <w:rPr>
                <w:rFonts w:eastAsia="DengXian"/>
              </w:rPr>
            </w:pPr>
            <w:r w:rsidRPr="004E5D66">
              <w:rPr>
                <w:rFonts w:cs="Arial"/>
                <w:szCs w:val="18"/>
              </w:rPr>
              <w:t>1626.5 MHz</w:t>
            </w:r>
          </w:p>
        </w:tc>
        <w:tc>
          <w:tcPr>
            <w:tcW w:w="906" w:type="dxa"/>
            <w:tcBorders>
              <w:top w:val="single" w:sz="4" w:space="0" w:color="auto"/>
              <w:left w:val="single" w:sz="4" w:space="0" w:color="auto"/>
              <w:bottom w:val="single" w:sz="4" w:space="0" w:color="auto"/>
              <w:right w:val="single" w:sz="4" w:space="0" w:color="auto"/>
            </w:tcBorders>
          </w:tcPr>
          <w:p w14:paraId="27E1A35C" w14:textId="77777777" w:rsidR="00742F55" w:rsidRPr="004E5D66" w:rsidRDefault="00742F55" w:rsidP="003E1FF8">
            <w:pPr>
              <w:pStyle w:val="TAC"/>
              <w:rPr>
                <w:rFonts w:eastAsia="DengXian"/>
              </w:rPr>
            </w:pPr>
            <w:r w:rsidRPr="004E5D66">
              <w:rPr>
                <w:rFonts w:cs="Arial"/>
                <w:szCs w:val="18"/>
                <w:lang w:eastAsia="zh-CN"/>
              </w:rPr>
              <w:t>TDD</w:t>
            </w:r>
          </w:p>
        </w:tc>
      </w:tr>
      <w:tr w:rsidR="004E5D66" w:rsidRPr="004E5D66" w14:paraId="438F4C68"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66CCF82B" w14:textId="7AC17042" w:rsidR="00742F55" w:rsidRPr="004E5D66" w:rsidRDefault="00742F55" w:rsidP="003E1FF8">
            <w:pPr>
              <w:pStyle w:val="TAC"/>
              <w:rPr>
                <w:rFonts w:eastAsia="SimSun" w:cs="Arial"/>
                <w:lang w:val="en-US"/>
              </w:rPr>
            </w:pPr>
            <w:r w:rsidRPr="004E5D66">
              <w:rPr>
                <w:rFonts w:eastAsia="SimSun" w:cs="Arial" w:hint="eastAsia"/>
                <w:lang w:val="en-US" w:eastAsia="zh-CN"/>
              </w:rPr>
              <w:t>246</w:t>
            </w:r>
            <w:r w:rsidRPr="004E5D66">
              <w:rPr>
                <w:rFonts w:eastAsia="SimSun" w:cs="Arial"/>
                <w:vertAlign w:val="superscript"/>
                <w:lang w:val="en-US" w:eastAsia="zh-CN"/>
              </w:rPr>
              <w:t xml:space="preserve"> </w:t>
            </w:r>
            <w:r w:rsidRPr="004E5D66">
              <w:rPr>
                <w:rFonts w:eastAsia="SimSun" w:cs="Arial"/>
                <w:lang w:val="en-US" w:eastAsia="zh-CN"/>
              </w:rPr>
              <w:t>(Note 2)</w:t>
            </w:r>
          </w:p>
        </w:tc>
        <w:tc>
          <w:tcPr>
            <w:tcW w:w="1227" w:type="dxa"/>
            <w:tcBorders>
              <w:top w:val="single" w:sz="4" w:space="0" w:color="auto"/>
              <w:left w:val="single" w:sz="4" w:space="0" w:color="auto"/>
              <w:bottom w:val="single" w:sz="4" w:space="0" w:color="auto"/>
              <w:right w:val="nil"/>
            </w:tcBorders>
          </w:tcPr>
          <w:p w14:paraId="60598A1F" w14:textId="77777777" w:rsidR="00742F55" w:rsidRPr="004E5D66" w:rsidRDefault="00742F55" w:rsidP="003E1FF8">
            <w:pPr>
              <w:pStyle w:val="TAR"/>
              <w:wordWrap w:val="0"/>
              <w:rPr>
                <w:rFonts w:eastAsia="SimSun" w:cs="Arial"/>
                <w:lang w:val="en-US"/>
              </w:rPr>
            </w:pPr>
          </w:p>
        </w:tc>
        <w:tc>
          <w:tcPr>
            <w:tcW w:w="517" w:type="dxa"/>
            <w:tcBorders>
              <w:top w:val="single" w:sz="4" w:space="0" w:color="auto"/>
              <w:left w:val="nil"/>
              <w:bottom w:val="single" w:sz="4" w:space="0" w:color="auto"/>
              <w:right w:val="nil"/>
            </w:tcBorders>
          </w:tcPr>
          <w:p w14:paraId="6614B4CE" w14:textId="77777777" w:rsidR="00742F55" w:rsidRPr="004E5D66" w:rsidRDefault="00742F55" w:rsidP="003E1FF8">
            <w:pPr>
              <w:pStyle w:val="TAC"/>
              <w:rPr>
                <w:rFonts w:cs="Arial"/>
              </w:rPr>
            </w:pPr>
            <w:r w:rsidRPr="004E5D66">
              <w:rPr>
                <w:rFonts w:eastAsia="DengXian" w:hint="eastAsia"/>
                <w:lang w:eastAsia="zh-CN"/>
              </w:rPr>
              <w:t>N/A</w:t>
            </w:r>
          </w:p>
        </w:tc>
        <w:tc>
          <w:tcPr>
            <w:tcW w:w="1175" w:type="dxa"/>
            <w:tcBorders>
              <w:top w:val="single" w:sz="4" w:space="0" w:color="auto"/>
              <w:left w:val="nil"/>
              <w:bottom w:val="single" w:sz="4" w:space="0" w:color="auto"/>
              <w:right w:val="single" w:sz="4" w:space="0" w:color="auto"/>
            </w:tcBorders>
          </w:tcPr>
          <w:p w14:paraId="4369321B" w14:textId="77777777" w:rsidR="00742F55" w:rsidRPr="004E5D66" w:rsidRDefault="00742F55" w:rsidP="003E1FF8">
            <w:pPr>
              <w:pStyle w:val="TAL"/>
              <w:rPr>
                <w:rFonts w:eastAsia="SimSun" w:cs="Arial"/>
                <w:lang w:val="en-US"/>
              </w:rPr>
            </w:pPr>
          </w:p>
        </w:tc>
        <w:tc>
          <w:tcPr>
            <w:tcW w:w="1243" w:type="dxa"/>
            <w:tcBorders>
              <w:top w:val="single" w:sz="4" w:space="0" w:color="auto"/>
              <w:left w:val="nil"/>
              <w:bottom w:val="single" w:sz="4" w:space="0" w:color="auto"/>
              <w:right w:val="nil"/>
            </w:tcBorders>
          </w:tcPr>
          <w:p w14:paraId="35B40589" w14:textId="77777777" w:rsidR="00742F55" w:rsidRPr="004E5D66" w:rsidRDefault="00742F55" w:rsidP="003E1FF8">
            <w:pPr>
              <w:pStyle w:val="TAR"/>
              <w:rPr>
                <w:rFonts w:eastAsia="SimSun" w:cs="Arial"/>
                <w:lang w:val="en-US"/>
              </w:rPr>
            </w:pPr>
            <w:r w:rsidRPr="004E5D66">
              <w:rPr>
                <w:rFonts w:eastAsia="DengXian" w:hint="eastAsia"/>
                <w:lang w:eastAsia="zh-CN"/>
              </w:rPr>
              <w:t>1467</w:t>
            </w:r>
            <w:r w:rsidRPr="004E5D66">
              <w:t xml:space="preserve"> MHz</w:t>
            </w:r>
          </w:p>
        </w:tc>
        <w:tc>
          <w:tcPr>
            <w:tcW w:w="317" w:type="dxa"/>
            <w:tcBorders>
              <w:top w:val="single" w:sz="4" w:space="0" w:color="auto"/>
              <w:left w:val="nil"/>
              <w:bottom w:val="single" w:sz="4" w:space="0" w:color="auto"/>
              <w:right w:val="nil"/>
            </w:tcBorders>
          </w:tcPr>
          <w:p w14:paraId="5645166F" w14:textId="77777777" w:rsidR="00742F55" w:rsidRPr="004E5D66" w:rsidRDefault="00742F55" w:rsidP="003E1FF8">
            <w:pPr>
              <w:pStyle w:val="TAC"/>
              <w:rPr>
                <w:rFonts w:cs="Arial"/>
              </w:rPr>
            </w:pPr>
            <w:r w:rsidRPr="004E5D66">
              <w:t>–</w:t>
            </w:r>
          </w:p>
        </w:tc>
        <w:tc>
          <w:tcPr>
            <w:tcW w:w="1201" w:type="dxa"/>
            <w:tcBorders>
              <w:top w:val="single" w:sz="4" w:space="0" w:color="auto"/>
              <w:left w:val="nil"/>
              <w:bottom w:val="single" w:sz="4" w:space="0" w:color="auto"/>
              <w:right w:val="single" w:sz="4" w:space="0" w:color="auto"/>
            </w:tcBorders>
          </w:tcPr>
          <w:p w14:paraId="337A8CF9" w14:textId="77777777" w:rsidR="00742F55" w:rsidRPr="004E5D66" w:rsidRDefault="00742F55" w:rsidP="003E1FF8">
            <w:pPr>
              <w:pStyle w:val="TAL"/>
              <w:rPr>
                <w:rFonts w:eastAsia="SimSun" w:cs="Arial"/>
                <w:lang w:val="en-US"/>
              </w:rPr>
            </w:pPr>
            <w:r w:rsidRPr="004E5D66">
              <w:rPr>
                <w:rFonts w:eastAsia="DengXian" w:hint="eastAsia"/>
                <w:lang w:eastAsia="zh-CN"/>
              </w:rPr>
              <w:t>1492</w:t>
            </w:r>
            <w:r w:rsidRPr="004E5D66">
              <w:t xml:space="preserve"> MHz</w:t>
            </w:r>
          </w:p>
        </w:tc>
        <w:tc>
          <w:tcPr>
            <w:tcW w:w="906" w:type="dxa"/>
            <w:tcBorders>
              <w:top w:val="single" w:sz="4" w:space="0" w:color="auto"/>
              <w:left w:val="single" w:sz="4" w:space="0" w:color="auto"/>
              <w:bottom w:val="single" w:sz="4" w:space="0" w:color="auto"/>
              <w:right w:val="single" w:sz="4" w:space="0" w:color="auto"/>
            </w:tcBorders>
          </w:tcPr>
          <w:p w14:paraId="7F7EEE77" w14:textId="77777777" w:rsidR="00742F55" w:rsidRPr="004E5D66" w:rsidRDefault="00742F55" w:rsidP="003E1FF8">
            <w:pPr>
              <w:pStyle w:val="TAC"/>
              <w:rPr>
                <w:rFonts w:eastAsia="SimSun" w:cs="Arial"/>
                <w:lang w:val="en-US"/>
              </w:rPr>
            </w:pPr>
            <w:r w:rsidRPr="004E5D66">
              <w:rPr>
                <w:rFonts w:eastAsia="DengXian" w:hint="eastAsia"/>
                <w:lang w:eastAsia="zh-CN"/>
              </w:rPr>
              <w:t>SDO</w:t>
            </w:r>
          </w:p>
        </w:tc>
      </w:tr>
      <w:tr w:rsidR="00742F55" w:rsidRPr="004E5D66" w14:paraId="533B3CDB" w14:textId="77777777" w:rsidTr="003E1FF8">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6B731150" w14:textId="77777777" w:rsidR="00742F55" w:rsidRPr="004E5D66" w:rsidRDefault="00742F55" w:rsidP="003E1FF8">
            <w:pPr>
              <w:pStyle w:val="TAN"/>
              <w:rPr>
                <w:szCs w:val="18"/>
              </w:rPr>
            </w:pPr>
            <w:r w:rsidRPr="004E5D66">
              <w:rPr>
                <w:szCs w:val="18"/>
              </w:rPr>
              <w:t>NOTE 1:</w:t>
            </w:r>
            <w:r w:rsidRPr="004E5D66">
              <w:rPr>
                <w:szCs w:val="18"/>
              </w:rPr>
              <w:tab/>
              <w:t>Satellite bands are numbered in descending order from 256.</w:t>
            </w:r>
          </w:p>
          <w:p w14:paraId="386C1A9B" w14:textId="77777777" w:rsidR="00742F55" w:rsidRPr="004E5D66" w:rsidRDefault="00742F55" w:rsidP="003E1FF8">
            <w:pPr>
              <w:pStyle w:val="TAN"/>
              <w:rPr>
                <w:rFonts w:eastAsia="DengXian"/>
              </w:rPr>
            </w:pPr>
            <w:r w:rsidRPr="004E5D66">
              <w:rPr>
                <w:rFonts w:eastAsia="DengXian" w:hint="eastAsia"/>
                <w:lang w:eastAsia="zh-CN"/>
              </w:rPr>
              <w:t>NOTE</w:t>
            </w:r>
            <w:r w:rsidRPr="004E5D66">
              <w:rPr>
                <w:rFonts w:eastAsia="DengXian"/>
                <w:lang w:eastAsia="zh-CN"/>
              </w:rPr>
              <w:t xml:space="preserve"> </w:t>
            </w:r>
            <w:r w:rsidRPr="004E5D66">
              <w:rPr>
                <w:rFonts w:eastAsia="DengXian" w:hint="eastAsia"/>
                <w:lang w:eastAsia="zh-CN"/>
              </w:rPr>
              <w:t>2:</w:t>
            </w:r>
            <w:r w:rsidRPr="004E5D66">
              <w:rPr>
                <w:rFonts w:eastAsia="DengXian"/>
                <w:lang w:eastAsia="zh-CN"/>
              </w:rPr>
              <w:tab/>
            </w:r>
            <w:r w:rsidRPr="004E5D66">
              <w:rPr>
                <w:rFonts w:eastAsia="DengXian" w:hint="eastAsia"/>
                <w:lang w:eastAsia="zh-CN"/>
              </w:rPr>
              <w:t xml:space="preserve">Band 246 only applies for </w:t>
            </w:r>
            <w:r w:rsidRPr="004E5D66">
              <w:rPr>
                <w:lang w:eastAsia="zh-CN"/>
              </w:rPr>
              <w:t>LTE-based 5G Broadcast over Geosynchronous Satellite</w:t>
            </w:r>
            <w:r w:rsidRPr="004E5D66">
              <w:rPr>
                <w:rFonts w:eastAsia="DengXian" w:hint="eastAsia"/>
                <w:lang w:eastAsia="zh-CN"/>
              </w:rPr>
              <w:t xml:space="preserve"> in </w:t>
            </w:r>
            <w:r w:rsidRPr="004E5D66">
              <w:rPr>
                <w:rFonts w:eastAsia="DengXian"/>
                <w:lang w:eastAsia="zh-CN"/>
              </w:rPr>
              <w:t>region</w:t>
            </w:r>
            <w:r w:rsidRPr="004E5D66">
              <w:rPr>
                <w:rFonts w:eastAsia="DengXian" w:hint="eastAsia"/>
                <w:lang w:eastAsia="zh-CN"/>
              </w:rPr>
              <w:t xml:space="preserve"> 3</w:t>
            </w:r>
            <w:r w:rsidRPr="004E5D66">
              <w:rPr>
                <w:rFonts w:eastAsia="DengXian"/>
                <w:lang w:eastAsia="zh-CN"/>
              </w:rPr>
              <w:t xml:space="preserve"> as in </w:t>
            </w:r>
            <w:r w:rsidRPr="004E5D66">
              <w:rPr>
                <w:iCs/>
              </w:rPr>
              <w:t>WRC-19 Resolution 761</w:t>
            </w:r>
            <w:r w:rsidRPr="004E5D66">
              <w:rPr>
                <w:rFonts w:eastAsia="DengXian"/>
                <w:lang w:eastAsia="zh-CN"/>
              </w:rPr>
              <w:t xml:space="preserve"> [12]</w:t>
            </w:r>
            <w:r w:rsidRPr="004E5D66">
              <w:rPr>
                <w:rFonts w:eastAsia="DengXian" w:hint="eastAsia"/>
                <w:lang w:eastAsia="zh-CN"/>
              </w:rPr>
              <w:t>.</w:t>
            </w:r>
          </w:p>
          <w:p w14:paraId="26457F8E" w14:textId="77777777" w:rsidR="00742F55" w:rsidRPr="004E5D66" w:rsidRDefault="00742F55" w:rsidP="003E1FF8">
            <w:pPr>
              <w:pStyle w:val="TAN"/>
              <w:rPr>
                <w:szCs w:val="18"/>
              </w:rPr>
            </w:pPr>
            <w:r w:rsidRPr="004E5D66">
              <w:rPr>
                <w:szCs w:val="18"/>
              </w:rPr>
              <w:t>NOTE 3:</w:t>
            </w:r>
            <w:r w:rsidRPr="004E5D66">
              <w:rPr>
                <w:rFonts w:eastAsia="DengXian"/>
                <w:lang w:eastAsia="zh-CN"/>
              </w:rPr>
              <w:tab/>
            </w:r>
            <w:r w:rsidRPr="004E5D66">
              <w:rPr>
                <w:szCs w:val="18"/>
              </w:rPr>
              <w:t>Band 249 is defined only for NB-IoT operation.</w:t>
            </w:r>
          </w:p>
        </w:tc>
      </w:tr>
    </w:tbl>
    <w:p w14:paraId="2ACDCCED" w14:textId="77777777" w:rsidR="00365BF8" w:rsidRPr="004E5D66" w:rsidRDefault="00365BF8" w:rsidP="00365BF8"/>
    <w:p w14:paraId="0426B435" w14:textId="24FD7713" w:rsidR="00D62336" w:rsidRPr="004E5D66" w:rsidRDefault="00063062">
      <w:pPr>
        <w:pStyle w:val="Heading2"/>
        <w:rPr>
          <w:lang w:eastAsia="zh-CN"/>
        </w:rPr>
      </w:pPr>
      <w:bookmarkStart w:id="372" w:name="_Toc233969755"/>
      <w:r w:rsidRPr="004E5D66">
        <w:t>5.2</w:t>
      </w:r>
      <w:r w:rsidRPr="004E5D66">
        <w:rPr>
          <w:lang w:eastAsia="zh-CN"/>
        </w:rPr>
        <w:t>A</w:t>
      </w:r>
      <w:r w:rsidRPr="004E5D66">
        <w:tab/>
        <w:t>Operating bands</w:t>
      </w:r>
      <w:r w:rsidRPr="004E5D66">
        <w:rPr>
          <w:lang w:eastAsia="zh-CN"/>
        </w:rPr>
        <w:t xml:space="preserve"> for UE category M1</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BDC153E" w14:textId="77777777" w:rsidR="00D62336" w:rsidRPr="004E5D66" w:rsidRDefault="00063062">
      <w:pPr>
        <w:rPr>
          <w:lang w:eastAsia="zh-CN"/>
        </w:rPr>
      </w:pPr>
      <w:bookmarkStart w:id="373" w:name="_Toc108616966"/>
      <w:r w:rsidRPr="004E5D66">
        <w:rPr>
          <w:lang w:val="en-US"/>
        </w:rPr>
        <w:t>UE category M1 is designed to operate in the E-UTRA satellite access operating bands defined in Table 5.2-1 in both half duplex FDD mode and full-duplex FDD mode.</w:t>
      </w:r>
    </w:p>
    <w:p w14:paraId="027D8A71" w14:textId="77777777" w:rsidR="00D62336" w:rsidRPr="004E5D66" w:rsidRDefault="00063062">
      <w:pPr>
        <w:pStyle w:val="Heading2"/>
      </w:pPr>
      <w:bookmarkStart w:id="374" w:name="_Toc117689375"/>
      <w:bookmarkStart w:id="375" w:name="_Toc111062013"/>
      <w:bookmarkStart w:id="376" w:name="_Toc121932949"/>
      <w:bookmarkStart w:id="377" w:name="_Toc121908663"/>
      <w:bookmarkStart w:id="378" w:name="_Toc124186458"/>
      <w:bookmarkStart w:id="379" w:name="_Toc137240606"/>
      <w:bookmarkStart w:id="380" w:name="_Toc137244703"/>
      <w:bookmarkStart w:id="381" w:name="_Toc138893917"/>
      <w:bookmarkStart w:id="382" w:name="_Toc138894149"/>
      <w:bookmarkStart w:id="383" w:name="_Toc145036542"/>
      <w:bookmarkStart w:id="384" w:name="_Toc153188834"/>
      <w:bookmarkStart w:id="385" w:name="_Toc155672117"/>
      <w:bookmarkStart w:id="386" w:name="_Toc161927760"/>
      <w:bookmarkStart w:id="387" w:name="_Toc163213257"/>
      <w:bookmarkStart w:id="388" w:name="_Toc169794658"/>
      <w:bookmarkStart w:id="389" w:name="_Toc171510286"/>
      <w:bookmarkStart w:id="390" w:name="_Toc233969756"/>
      <w:bookmarkEnd w:id="373"/>
      <w:r w:rsidRPr="004E5D66">
        <w:t>5.2</w:t>
      </w:r>
      <w:r w:rsidRPr="004E5D66">
        <w:rPr>
          <w:lang w:eastAsia="zh-CN"/>
        </w:rPr>
        <w:t>B</w:t>
      </w:r>
      <w:r w:rsidRPr="004E5D66">
        <w:tab/>
        <w:t>Operating bands</w:t>
      </w:r>
      <w:r w:rsidRPr="004E5D66">
        <w:rPr>
          <w:lang w:eastAsia="zh-CN"/>
        </w:rPr>
        <w:t xml:space="preserve"> for </w:t>
      </w:r>
      <w:r w:rsidRPr="004E5D66">
        <w:t>category NB1 and NB2</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534D11E" w14:textId="77777777" w:rsidR="00D62336" w:rsidRPr="004E5D66" w:rsidRDefault="00063062">
      <w:pPr>
        <w:rPr>
          <w:lang w:eastAsia="zh-CN"/>
        </w:rPr>
      </w:pPr>
      <w:r w:rsidRPr="004E5D66">
        <w:t>Category NB1 and NB2</w:t>
      </w:r>
      <w:r w:rsidRPr="004E5D66">
        <w:rPr>
          <w:rFonts w:eastAsia="SimSun" w:hint="eastAsia"/>
          <w:lang w:val="en-US" w:eastAsia="zh-CN"/>
        </w:rPr>
        <w:t xml:space="preserve"> UE</w:t>
      </w:r>
      <w:r w:rsidRPr="004E5D66">
        <w:t xml:space="preserve"> </w:t>
      </w:r>
      <w:r w:rsidRPr="004E5D66">
        <w:rPr>
          <w:rFonts w:eastAsia="Malgun Gothic"/>
        </w:rPr>
        <w:t>are</w:t>
      </w:r>
      <w:r w:rsidRPr="004E5D66">
        <w:t xml:space="preserve"> designed to operate in the E-UTRA satellite access operating bands defined in Table 5.2-1. </w:t>
      </w:r>
    </w:p>
    <w:p w14:paraId="76472AFD" w14:textId="77777777" w:rsidR="00D62336" w:rsidRPr="004E5D66" w:rsidRDefault="00063062">
      <w:pPr>
        <w:rPr>
          <w:rFonts w:eastAsia="SimSun"/>
          <w:bCs/>
        </w:rPr>
      </w:pPr>
      <w:r w:rsidRPr="004E5D66">
        <w:t xml:space="preserve">Category NB1 and NB2 </w:t>
      </w:r>
      <w:r w:rsidRPr="004E5D66">
        <w:rPr>
          <w:rFonts w:eastAsia="SimSun" w:hint="eastAsia"/>
          <w:lang w:val="en-US" w:eastAsia="zh-CN"/>
        </w:rPr>
        <w:t>UE</w:t>
      </w:r>
      <w:r w:rsidRPr="004E5D66">
        <w:t xml:space="preserve"> </w:t>
      </w:r>
      <w:r w:rsidRPr="004E5D66">
        <w:rPr>
          <w:rFonts w:eastAsia="SimSun"/>
          <w:bCs/>
        </w:rPr>
        <w:t>operate in HD-FDD duplex mode.</w:t>
      </w:r>
    </w:p>
    <w:p w14:paraId="38307D59" w14:textId="67053E3C" w:rsidR="00E21117" w:rsidRPr="004E5D66" w:rsidRDefault="00E21117">
      <w:pPr>
        <w:rPr>
          <w:rFonts w:eastAsia="SimSun"/>
          <w:bCs/>
        </w:rPr>
      </w:pPr>
      <w:r w:rsidRPr="004E5D66">
        <w:rPr>
          <w:rFonts w:eastAsia="SimSun"/>
          <w:bCs/>
        </w:rPr>
        <w:t>Category NB1 and NB2 UE operate in TDD duplex mode for 249 band.</w:t>
      </w:r>
    </w:p>
    <w:p w14:paraId="4F4C21A6" w14:textId="77777777" w:rsidR="00EB4C40" w:rsidRPr="004E5D66" w:rsidRDefault="00EB4C40" w:rsidP="00EB4C40">
      <w:pPr>
        <w:pStyle w:val="Heading2"/>
        <w:ind w:left="1280" w:hangingChars="400" w:hanging="1280"/>
        <w:rPr>
          <w:rFonts w:cs="Arial"/>
        </w:rPr>
      </w:pPr>
      <w:bookmarkStart w:id="391" w:name="_Toc233969757"/>
      <w:r w:rsidRPr="004E5D66">
        <w:rPr>
          <w:rFonts w:cs="Arial"/>
        </w:rPr>
        <w:t>5.2</w:t>
      </w:r>
      <w:r w:rsidRPr="004E5D66">
        <w:rPr>
          <w:rFonts w:cs="Arial"/>
          <w:lang w:eastAsia="zh-CN"/>
        </w:rPr>
        <w:t>C</w:t>
      </w:r>
      <w:r w:rsidRPr="004E5D66">
        <w:rPr>
          <w:rFonts w:cs="Arial"/>
        </w:rPr>
        <w:tab/>
        <w:t>Operating bands</w:t>
      </w:r>
      <w:r w:rsidRPr="004E5D66">
        <w:rPr>
          <w:rFonts w:cs="Arial"/>
          <w:lang w:eastAsia="zh-CN"/>
        </w:rPr>
        <w:t xml:space="preserve"> for LTE-based 5G Broadcast over Geosynchronous Satellite</w:t>
      </w:r>
      <w:bookmarkEnd w:id="391"/>
    </w:p>
    <w:p w14:paraId="03B0B41D" w14:textId="36B3CC20" w:rsidR="00EB4C40" w:rsidRPr="004E5D66" w:rsidRDefault="00EB4C40" w:rsidP="00EB4C40">
      <w:pPr>
        <w:rPr>
          <w:b/>
          <w:bCs/>
        </w:rPr>
      </w:pPr>
      <w:r w:rsidRPr="004E5D66">
        <w:rPr>
          <w:rFonts w:eastAsia="DengXian"/>
          <w:lang w:val="en-US" w:eastAsia="zh-CN"/>
        </w:rPr>
        <w:t>LTE-based 5G Broadcast over Geosynchronous Satellite (</w:t>
      </w:r>
      <w:r w:rsidRPr="004E5D66">
        <w:rPr>
          <w:rFonts w:eastAsia="DengXian" w:hint="eastAsia"/>
          <w:lang w:val="en-US" w:eastAsia="zh-CN"/>
        </w:rPr>
        <w:t>BOG</w:t>
      </w:r>
      <w:r w:rsidRPr="004E5D66">
        <w:rPr>
          <w:rFonts w:eastAsia="DengXian"/>
          <w:lang w:val="en-US" w:eastAsia="zh-CN"/>
        </w:rPr>
        <w:t>)</w:t>
      </w:r>
      <w:r w:rsidRPr="004E5D66">
        <w:rPr>
          <w:lang w:val="en-US"/>
        </w:rPr>
        <w:t xml:space="preserve"> is designed to operate in </w:t>
      </w:r>
      <w:r w:rsidRPr="004E5D66">
        <w:rPr>
          <w:rFonts w:hint="eastAsia"/>
          <w:bCs/>
          <w:lang w:val="en-US" w:eastAsia="zh-CN"/>
        </w:rPr>
        <w:t>Standalone Downlink Only</w:t>
      </w:r>
      <w:r w:rsidRPr="004E5D66">
        <w:rPr>
          <w:lang w:val="en-US"/>
        </w:rPr>
        <w:t xml:space="preserve"> (SDO) operating band 246, as defined in Table 5.2-1</w:t>
      </w:r>
      <w:r w:rsidRPr="004E5D66">
        <w:t xml:space="preserve">. </w:t>
      </w:r>
    </w:p>
    <w:p w14:paraId="23491A82" w14:textId="77777777" w:rsidR="00D62336" w:rsidRPr="004E5D66" w:rsidRDefault="00063062">
      <w:pPr>
        <w:pStyle w:val="Heading2"/>
        <w:rPr>
          <w:lang w:eastAsia="zh-CN"/>
        </w:rPr>
      </w:pPr>
      <w:bookmarkStart w:id="392" w:name="_Toc28088"/>
      <w:bookmarkStart w:id="393" w:name="_Toc121932950"/>
      <w:bookmarkStart w:id="394" w:name="_Toc121908664"/>
      <w:bookmarkStart w:id="395" w:name="_Toc124186459"/>
      <w:bookmarkStart w:id="396" w:name="_Toc137240607"/>
      <w:bookmarkStart w:id="397" w:name="_Toc137244704"/>
      <w:bookmarkStart w:id="398" w:name="_Toc138893918"/>
      <w:bookmarkStart w:id="399" w:name="_Toc138894150"/>
      <w:bookmarkStart w:id="400" w:name="_Toc145036543"/>
      <w:bookmarkStart w:id="401" w:name="_Toc153188835"/>
      <w:bookmarkStart w:id="402" w:name="_Toc155672118"/>
      <w:bookmarkStart w:id="403" w:name="_Toc161927761"/>
      <w:bookmarkStart w:id="404" w:name="_Toc163213258"/>
      <w:bookmarkStart w:id="405" w:name="_Toc169794659"/>
      <w:bookmarkStart w:id="406" w:name="_Toc171510287"/>
      <w:bookmarkStart w:id="407" w:name="_Toc233969758"/>
      <w:r w:rsidRPr="004E5D66">
        <w:rPr>
          <w:lang w:eastAsia="zh-CN"/>
        </w:rPr>
        <w:lastRenderedPageBreak/>
        <w:t>5.3</w:t>
      </w:r>
      <w:r w:rsidRPr="004E5D66">
        <w:rPr>
          <w:lang w:eastAsia="zh-CN"/>
        </w:rPr>
        <w:tab/>
        <w:t>Satellite Access Node channel bandwidth</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68AA499" w14:textId="77777777" w:rsidR="00D62336" w:rsidRPr="004E5D66" w:rsidRDefault="00063062">
      <w:pPr>
        <w:pStyle w:val="Heading2"/>
      </w:pPr>
      <w:bookmarkStart w:id="408" w:name="_Toc111062015"/>
      <w:bookmarkStart w:id="409" w:name="_Toc117689377"/>
      <w:bookmarkStart w:id="410" w:name="_Toc121932951"/>
      <w:bookmarkStart w:id="411" w:name="_Toc121908665"/>
      <w:bookmarkStart w:id="412" w:name="_Toc124186460"/>
      <w:bookmarkStart w:id="413" w:name="_Toc137240608"/>
      <w:bookmarkStart w:id="414" w:name="_Toc137244705"/>
      <w:bookmarkStart w:id="415" w:name="_Toc138893919"/>
      <w:bookmarkStart w:id="416" w:name="_Toc138894151"/>
      <w:bookmarkStart w:id="417" w:name="_Toc145036544"/>
      <w:bookmarkStart w:id="418" w:name="_Toc153188836"/>
      <w:bookmarkStart w:id="419" w:name="_Toc155672119"/>
      <w:bookmarkStart w:id="420" w:name="_Toc161927762"/>
      <w:bookmarkStart w:id="421" w:name="_Toc163213259"/>
      <w:bookmarkStart w:id="422" w:name="_Toc169794660"/>
      <w:bookmarkStart w:id="423" w:name="_Toc171510288"/>
      <w:bookmarkStart w:id="424" w:name="_Toc233969759"/>
      <w:r w:rsidRPr="004E5D66">
        <w:t>5.3A</w:t>
      </w:r>
      <w:r w:rsidRPr="004E5D66">
        <w:tab/>
        <w:t>Channel bandwidth</w:t>
      </w:r>
      <w:bookmarkEnd w:id="408"/>
      <w:bookmarkEnd w:id="409"/>
      <w:r w:rsidRPr="004E5D66">
        <w:t xml:space="preserve"> for category M1</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FD96456" w14:textId="77777777" w:rsidR="00D62336" w:rsidRPr="004E5D66" w:rsidRDefault="00063062">
      <w:r w:rsidRPr="004E5D66">
        <w:t>The requirements in present document are specified for the channel bandwidth listed in Table 5.3A-1.</w:t>
      </w:r>
    </w:p>
    <w:p w14:paraId="23CEF4FD" w14:textId="77777777" w:rsidR="000D2DB8" w:rsidRPr="004E5D66" w:rsidRDefault="000D2DB8" w:rsidP="000D2DB8">
      <w:pPr>
        <w:pStyle w:val="TH"/>
      </w:pPr>
      <w:r w:rsidRPr="004E5D66">
        <w:t>Table 5.3A-1: Transmission bandwidth configuration N</w:t>
      </w:r>
      <w:r w:rsidRPr="004E5D66">
        <w:rPr>
          <w:vertAlign w:val="subscript"/>
        </w:rPr>
        <w:t>RB</w:t>
      </w:r>
      <w:r w:rsidRPr="004E5D66">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4E5D66" w:rsidRPr="004E5D66" w14:paraId="7744E0E6" w14:textId="77777777" w:rsidTr="000C0D00">
        <w:trPr>
          <w:trHeight w:val="20"/>
          <w:jc w:val="center"/>
        </w:trPr>
        <w:tc>
          <w:tcPr>
            <w:tcW w:w="0" w:type="auto"/>
            <w:vAlign w:val="center"/>
          </w:tcPr>
          <w:p w14:paraId="559960B4" w14:textId="6618D99F" w:rsidR="000D2DB8" w:rsidRPr="004E5D66" w:rsidRDefault="000D2DB8" w:rsidP="000C0D00">
            <w:pPr>
              <w:pStyle w:val="TAH"/>
              <w:rPr>
                <w:rFonts w:cs="Arial"/>
              </w:rPr>
            </w:pPr>
            <w:r w:rsidRPr="004E5D66">
              <w:rPr>
                <w:rFonts w:cs="Arial"/>
              </w:rPr>
              <w:t>Channel bandwidth BW</w:t>
            </w:r>
            <w:r w:rsidRPr="004E5D66">
              <w:rPr>
                <w:rFonts w:cs="Arial"/>
                <w:vertAlign w:val="subscript"/>
              </w:rPr>
              <w:t>Channel</w:t>
            </w:r>
            <w:r w:rsidRPr="004E5D66">
              <w:rPr>
                <w:rFonts w:cs="Arial"/>
              </w:rPr>
              <w:t xml:space="preserve"> (MHz)</w:t>
            </w:r>
          </w:p>
        </w:tc>
        <w:tc>
          <w:tcPr>
            <w:tcW w:w="0" w:type="auto"/>
            <w:vAlign w:val="center"/>
          </w:tcPr>
          <w:p w14:paraId="781FCE93" w14:textId="77777777" w:rsidR="000D2DB8" w:rsidRPr="004E5D66" w:rsidRDefault="000D2DB8" w:rsidP="000C0D00">
            <w:pPr>
              <w:pStyle w:val="TAH"/>
              <w:rPr>
                <w:rFonts w:cs="Arial"/>
              </w:rPr>
            </w:pPr>
            <w:r w:rsidRPr="004E5D66">
              <w:rPr>
                <w:rFonts w:cs="Arial"/>
              </w:rPr>
              <w:t>1.4</w:t>
            </w:r>
          </w:p>
        </w:tc>
      </w:tr>
      <w:tr w:rsidR="000D2DB8" w:rsidRPr="004E5D66" w14:paraId="61CEBA4F" w14:textId="77777777" w:rsidTr="000C0D00">
        <w:trPr>
          <w:trHeight w:val="20"/>
          <w:jc w:val="center"/>
        </w:trPr>
        <w:tc>
          <w:tcPr>
            <w:tcW w:w="0" w:type="auto"/>
            <w:vAlign w:val="center"/>
          </w:tcPr>
          <w:p w14:paraId="2874CF5E" w14:textId="77777777" w:rsidR="000D2DB8" w:rsidRPr="004E5D66" w:rsidRDefault="000D2DB8" w:rsidP="000C0D00">
            <w:pPr>
              <w:pStyle w:val="TAC"/>
              <w:rPr>
                <w:rFonts w:cs="Arial"/>
              </w:rPr>
            </w:pPr>
            <w:r w:rsidRPr="004E5D66">
              <w:rPr>
                <w:rFonts w:cs="Arial"/>
              </w:rPr>
              <w:t>Transmission bandwidth configuration N</w:t>
            </w:r>
            <w:r w:rsidRPr="004E5D66">
              <w:rPr>
                <w:rFonts w:cs="Arial"/>
                <w:vertAlign w:val="subscript"/>
              </w:rPr>
              <w:t>RB</w:t>
            </w:r>
          </w:p>
        </w:tc>
        <w:tc>
          <w:tcPr>
            <w:tcW w:w="0" w:type="auto"/>
            <w:vAlign w:val="center"/>
          </w:tcPr>
          <w:p w14:paraId="24440DB6" w14:textId="77777777" w:rsidR="000D2DB8" w:rsidRPr="004E5D66" w:rsidRDefault="000D2DB8" w:rsidP="000C0D00">
            <w:pPr>
              <w:pStyle w:val="TAC"/>
              <w:rPr>
                <w:rFonts w:cs="Arial"/>
              </w:rPr>
            </w:pPr>
            <w:r w:rsidRPr="004E5D66">
              <w:rPr>
                <w:rFonts w:cs="Arial"/>
              </w:rPr>
              <w:t>6</w:t>
            </w:r>
          </w:p>
        </w:tc>
      </w:tr>
    </w:tbl>
    <w:p w14:paraId="3A9B354A" w14:textId="77777777" w:rsidR="00D62336" w:rsidRPr="004E5D66" w:rsidRDefault="00D62336" w:rsidP="00730773"/>
    <w:p w14:paraId="6F5824FB" w14:textId="77777777" w:rsidR="00D62336" w:rsidRPr="004E5D66" w:rsidRDefault="00063062" w:rsidP="00730773">
      <w:r w:rsidRPr="004E5D66">
        <w:t xml:space="preserve">Figure 5.3A-1 shows the relation between the </w:t>
      </w:r>
      <w:r w:rsidRPr="004E5D66">
        <w:rPr>
          <w:i/>
        </w:rPr>
        <w:t>SAN channel bandwidth</w:t>
      </w:r>
      <w:r w:rsidRPr="004E5D66">
        <w:t xml:space="preserve"> and the transmission bandwidth configuration (N</w:t>
      </w:r>
      <w:r w:rsidRPr="004E5D66">
        <w:rPr>
          <w:vertAlign w:val="subscript"/>
        </w:rPr>
        <w:t>RB</w:t>
      </w:r>
      <w:r w:rsidRPr="004E5D66">
        <w:t>). The channel edges are defined as the lowest and highest frequencies of the carrier separated by the channel bandwidth, i.e. at F</w:t>
      </w:r>
      <w:r w:rsidRPr="004E5D66">
        <w:rPr>
          <w:vertAlign w:val="subscript"/>
        </w:rPr>
        <w:t>C</w:t>
      </w:r>
      <w:r w:rsidRPr="004E5D66">
        <w:t xml:space="preserve"> +/- BW</w:t>
      </w:r>
      <w:r w:rsidRPr="004E5D66">
        <w:rPr>
          <w:vertAlign w:val="subscript"/>
        </w:rPr>
        <w:t>Channel</w:t>
      </w:r>
      <w:r w:rsidRPr="004E5D66">
        <w:t xml:space="preserve"> /2.</w:t>
      </w:r>
    </w:p>
    <w:p w14:paraId="238FADDE" w14:textId="77777777" w:rsidR="00D62336" w:rsidRPr="004E5D66" w:rsidRDefault="00063062">
      <w:pPr>
        <w:pStyle w:val="TH"/>
      </w:pPr>
      <w:r w:rsidRPr="004E5D66">
        <w:rPr>
          <w:noProof/>
          <w:lang w:val="en-US" w:eastAsia="zh-CN"/>
        </w:rPr>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sidRPr="004E5D66">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Pr="004E5D66" w:rsidRDefault="00063062" w:rsidP="008416C3">
      <w:pPr>
        <w:pStyle w:val="TF"/>
      </w:pPr>
      <w:r w:rsidRPr="004E5D66">
        <w:t>Figure 5.3A-1: Definition of channel bandwidth and transmission bandwidth configuration for one E</w:t>
      </w:r>
      <w:r w:rsidRPr="004E5D66">
        <w:noBreakHyphen/>
        <w:t>UTRA carrier</w:t>
      </w:r>
    </w:p>
    <w:p w14:paraId="608C79BE" w14:textId="77777777" w:rsidR="00D62336" w:rsidRPr="004E5D66" w:rsidRDefault="00063062">
      <w:pPr>
        <w:pStyle w:val="Heading2"/>
      </w:pPr>
      <w:bookmarkStart w:id="425" w:name="_Toc117689378"/>
      <w:bookmarkStart w:id="426" w:name="_Toc121932952"/>
      <w:bookmarkStart w:id="427" w:name="_Toc121908666"/>
      <w:bookmarkStart w:id="428" w:name="_Toc124186461"/>
      <w:bookmarkStart w:id="429" w:name="_Toc137240609"/>
      <w:bookmarkStart w:id="430" w:name="_Toc137244706"/>
      <w:bookmarkStart w:id="431" w:name="_Toc138893920"/>
      <w:bookmarkStart w:id="432" w:name="_Toc138894152"/>
      <w:bookmarkStart w:id="433" w:name="_Toc145036545"/>
      <w:bookmarkStart w:id="434" w:name="_Toc153188837"/>
      <w:bookmarkStart w:id="435" w:name="_Toc155672120"/>
      <w:bookmarkStart w:id="436" w:name="_Toc161927763"/>
      <w:bookmarkStart w:id="437" w:name="_Toc163213260"/>
      <w:bookmarkStart w:id="438" w:name="_Toc169794661"/>
      <w:bookmarkStart w:id="439" w:name="_Toc171510289"/>
      <w:bookmarkStart w:id="440" w:name="_Toc233969760"/>
      <w:r w:rsidRPr="004E5D66">
        <w:t>5.3B</w:t>
      </w:r>
      <w:r w:rsidRPr="004E5D66">
        <w:tab/>
        <w:t>Channel bandwidth for category NB1 and NB2</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8275102" w14:textId="77777777" w:rsidR="00D62336" w:rsidRPr="004E5D66" w:rsidRDefault="00063062">
      <w:pPr>
        <w:rPr>
          <w:kern w:val="2"/>
        </w:rPr>
      </w:pPr>
      <w:r w:rsidRPr="004E5D66">
        <w:rPr>
          <w:kern w:val="2"/>
        </w:rPr>
        <w:t>F</w:t>
      </w:r>
      <w:r w:rsidRPr="004E5D66">
        <w:rPr>
          <w:rFonts w:hint="eastAsia"/>
          <w:kern w:val="2"/>
        </w:rPr>
        <w:t xml:space="preserve">or </w:t>
      </w:r>
      <w:r w:rsidRPr="004E5D66">
        <w:rPr>
          <w:rFonts w:hint="eastAsia"/>
          <w:kern w:val="2"/>
          <w:lang w:eastAsia="zh-CN"/>
        </w:rPr>
        <w:t xml:space="preserve">category </w:t>
      </w:r>
      <w:r w:rsidRPr="004E5D66">
        <w:rPr>
          <w:rFonts w:hint="eastAsia"/>
          <w:kern w:val="2"/>
        </w:rPr>
        <w:t>NB1 and NB2, r</w:t>
      </w:r>
      <w:r w:rsidRPr="004E5D66">
        <w:rPr>
          <w:kern w:val="2"/>
        </w:rPr>
        <w:t>equirements in present document are specified for the channel bandwidth listed in Table 5.3B-</w:t>
      </w:r>
      <w:r w:rsidRPr="004E5D66">
        <w:rPr>
          <w:rFonts w:hint="eastAsia"/>
          <w:kern w:val="2"/>
          <w:lang w:eastAsia="zh-CN"/>
        </w:rPr>
        <w:t>1</w:t>
      </w:r>
      <w:r w:rsidRPr="004E5D66">
        <w:rPr>
          <w:kern w:val="2"/>
        </w:rPr>
        <w:t>.</w:t>
      </w:r>
    </w:p>
    <w:p w14:paraId="69E1459C" w14:textId="77777777" w:rsidR="000D2DB8" w:rsidRPr="004E5D66" w:rsidRDefault="000D2DB8" w:rsidP="000D2DB8">
      <w:pPr>
        <w:pStyle w:val="TH"/>
      </w:pPr>
      <w:r w:rsidRPr="004E5D66">
        <w:lastRenderedPageBreak/>
        <w:t>Table 5.3B</w:t>
      </w:r>
      <w:r w:rsidRPr="004E5D66">
        <w:rPr>
          <w:rFonts w:hint="eastAsia"/>
        </w:rPr>
        <w:t>-</w:t>
      </w:r>
      <w:r w:rsidRPr="004E5D66">
        <w:rPr>
          <w:rFonts w:hint="eastAsia"/>
          <w:lang w:eastAsia="zh-CN"/>
        </w:rPr>
        <w:t>1</w:t>
      </w:r>
      <w:r w:rsidRPr="004E5D66">
        <w:t xml:space="preserve">: Transmission bandwidth configuration </w:t>
      </w:r>
      <w:r w:rsidRPr="004E5D66">
        <w:rPr>
          <w:i/>
        </w:rPr>
        <w:t>N</w:t>
      </w:r>
      <w:r w:rsidRPr="004E5D66">
        <w:rPr>
          <w:vertAlign w:val="subscript"/>
        </w:rPr>
        <w:t>RB</w:t>
      </w:r>
      <w:r w:rsidRPr="004E5D66">
        <w:rPr>
          <w:rFonts w:hint="eastAsia"/>
        </w:rPr>
        <w:t xml:space="preserve">, </w:t>
      </w:r>
      <w:r w:rsidRPr="004E5D66">
        <w:rPr>
          <w:rFonts w:hint="eastAsia"/>
          <w:i/>
        </w:rPr>
        <w:t>N</w:t>
      </w:r>
      <w:r w:rsidRPr="004E5D66">
        <w:rPr>
          <w:rFonts w:hint="eastAsia"/>
          <w:vertAlign w:val="subscript"/>
        </w:rPr>
        <w:t>tone 15kHz</w:t>
      </w:r>
      <w:r w:rsidRPr="004E5D66">
        <w:rPr>
          <w:rFonts w:hint="eastAsia"/>
        </w:rPr>
        <w:t xml:space="preserve"> and </w:t>
      </w:r>
      <w:r w:rsidRPr="004E5D66">
        <w:rPr>
          <w:rFonts w:hint="eastAsia"/>
          <w:i/>
        </w:rPr>
        <w:t>N</w:t>
      </w:r>
      <w:r w:rsidRPr="004E5D66">
        <w:rPr>
          <w:rFonts w:hint="eastAsia"/>
          <w:vertAlign w:val="subscript"/>
        </w:rPr>
        <w:t>tone 3.75kHz</w:t>
      </w:r>
      <w:r w:rsidRPr="004E5D66">
        <w:rPr>
          <w:vertAlign w:val="subscript"/>
        </w:rPr>
        <w:t xml:space="preserve"> </w:t>
      </w:r>
      <w:r w:rsidRPr="004E5D66">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4E5D66" w:rsidRPr="004E5D66" w14:paraId="019DB27A" w14:textId="77777777" w:rsidTr="00335565">
        <w:trPr>
          <w:trHeight w:val="256"/>
          <w:jc w:val="center"/>
        </w:trPr>
        <w:tc>
          <w:tcPr>
            <w:tcW w:w="2516" w:type="dxa"/>
            <w:vAlign w:val="center"/>
          </w:tcPr>
          <w:p w14:paraId="6699178D" w14:textId="77777777" w:rsidR="00767C24" w:rsidRPr="004E5D66" w:rsidRDefault="00767C24" w:rsidP="00335565">
            <w:pPr>
              <w:pStyle w:val="TAH"/>
            </w:pPr>
            <w:r w:rsidRPr="004E5D66">
              <w:rPr>
                <w:rFonts w:cs="Arial"/>
                <w:lang w:eastAsia="ja-JP"/>
              </w:rPr>
              <w:t>NB-IoT</w:t>
            </w:r>
          </w:p>
        </w:tc>
        <w:tc>
          <w:tcPr>
            <w:tcW w:w="1307" w:type="dxa"/>
            <w:vAlign w:val="center"/>
          </w:tcPr>
          <w:p w14:paraId="1A297BFA" w14:textId="77777777" w:rsidR="00767C24" w:rsidRPr="004E5D66" w:rsidRDefault="00767C24" w:rsidP="00335565">
            <w:pPr>
              <w:pStyle w:val="TAH"/>
              <w:rPr>
                <w:rFonts w:cs="Arial"/>
              </w:rPr>
            </w:pPr>
            <w:r w:rsidRPr="004E5D66">
              <w:rPr>
                <w:rFonts w:cs="Arial"/>
                <w:lang w:eastAsia="ja-JP"/>
              </w:rPr>
              <w:t>Standalone</w:t>
            </w:r>
          </w:p>
        </w:tc>
        <w:tc>
          <w:tcPr>
            <w:tcW w:w="3402" w:type="dxa"/>
            <w:vAlign w:val="center"/>
          </w:tcPr>
          <w:p w14:paraId="583EF083" w14:textId="138F3276" w:rsidR="00767C24" w:rsidRPr="004E5D66" w:rsidRDefault="00767C24" w:rsidP="00335565">
            <w:pPr>
              <w:pStyle w:val="CommentText"/>
              <w:spacing w:after="0"/>
              <w:jc w:val="center"/>
              <w:rPr>
                <w:rFonts w:ascii="Arial" w:hAnsi="Arial" w:cs="Arial"/>
                <w:b/>
                <w:sz w:val="18"/>
                <w:lang w:eastAsia="ja-JP"/>
              </w:rPr>
            </w:pPr>
            <w:r w:rsidRPr="004E5D66">
              <w:rPr>
                <w:rFonts w:ascii="Arial" w:hAnsi="Arial" w:cs="Arial"/>
                <w:b/>
                <w:sz w:val="18"/>
                <w:lang w:eastAsia="ja-JP"/>
              </w:rPr>
              <w:t>NB-IoT operation in NTN NR in-band</w:t>
            </w:r>
          </w:p>
        </w:tc>
      </w:tr>
      <w:tr w:rsidR="004E5D66" w:rsidRPr="004E5D66" w14:paraId="478ED656" w14:textId="77777777" w:rsidTr="00767C24">
        <w:trPr>
          <w:trHeight w:val="256"/>
          <w:jc w:val="center"/>
        </w:trPr>
        <w:tc>
          <w:tcPr>
            <w:tcW w:w="2516" w:type="dxa"/>
            <w:vAlign w:val="center"/>
          </w:tcPr>
          <w:p w14:paraId="19D4A07B" w14:textId="77777777" w:rsidR="00EF2FDB" w:rsidRPr="004E5D66" w:rsidRDefault="00EF2FDB" w:rsidP="00EF2FDB">
            <w:pPr>
              <w:pStyle w:val="TAH"/>
              <w:rPr>
                <w:b w:val="0"/>
                <w:bCs/>
              </w:rPr>
            </w:pPr>
            <w:r w:rsidRPr="004E5D66">
              <w:rPr>
                <w:b w:val="0"/>
                <w:bCs/>
              </w:rPr>
              <w:t xml:space="preserve">Channel bandwidth </w:t>
            </w:r>
            <w:r w:rsidRPr="004E5D66">
              <w:rPr>
                <w:rFonts w:cs="Arial"/>
                <w:b w:val="0"/>
                <w:bCs/>
              </w:rPr>
              <w:t>BW</w:t>
            </w:r>
            <w:r w:rsidRPr="004E5D66">
              <w:rPr>
                <w:rFonts w:ascii="Times New Roman" w:hAnsi="Times New Roman"/>
                <w:b w:val="0"/>
                <w:bCs/>
                <w:vertAlign w:val="subscript"/>
              </w:rPr>
              <w:t>Channel</w:t>
            </w:r>
            <w:r w:rsidRPr="004E5D66">
              <w:rPr>
                <w:rFonts w:ascii="Times New Roman" w:hAnsi="Times New Roman"/>
                <w:b w:val="0"/>
                <w:bCs/>
                <w:kern w:val="2"/>
              </w:rPr>
              <w:t xml:space="preserve"> </w:t>
            </w:r>
            <w:r w:rsidRPr="004E5D66">
              <w:rPr>
                <w:b w:val="0"/>
                <w:bCs/>
              </w:rPr>
              <w:t>(kHz)</w:t>
            </w:r>
          </w:p>
        </w:tc>
        <w:tc>
          <w:tcPr>
            <w:tcW w:w="1307" w:type="dxa"/>
            <w:vAlign w:val="center"/>
          </w:tcPr>
          <w:p w14:paraId="0D1D3DF8" w14:textId="39D25A7A" w:rsidR="00EF2FDB" w:rsidRPr="004E5D66" w:rsidRDefault="00EF2FDB" w:rsidP="00EF2FDB">
            <w:pPr>
              <w:pStyle w:val="TAH"/>
              <w:rPr>
                <w:rFonts w:cs="Arial"/>
                <w:b w:val="0"/>
                <w:bCs/>
              </w:rPr>
            </w:pPr>
            <w:r w:rsidRPr="004E5D66">
              <w:rPr>
                <w:rFonts w:cs="Arial"/>
                <w:b w:val="0"/>
                <w:bCs/>
              </w:rPr>
              <w:t>200</w:t>
            </w:r>
          </w:p>
        </w:tc>
        <w:tc>
          <w:tcPr>
            <w:tcW w:w="3402" w:type="dxa"/>
            <w:vAlign w:val="center"/>
          </w:tcPr>
          <w:p w14:paraId="35DF0350" w14:textId="02C8A169" w:rsidR="00EF2FDB" w:rsidRPr="004E5D66" w:rsidRDefault="00EF2FDB" w:rsidP="00EF2FDB">
            <w:pPr>
              <w:pStyle w:val="TAH"/>
              <w:rPr>
                <w:rFonts w:cs="Arial"/>
                <w:b w:val="0"/>
                <w:bCs/>
                <w:lang w:val="en-US"/>
              </w:rPr>
            </w:pPr>
            <w:r w:rsidRPr="004E5D66">
              <w:rPr>
                <w:rFonts w:eastAsia="SimSun" w:cs="Arial" w:hint="eastAsia"/>
                <w:b w:val="0"/>
                <w:bCs/>
                <w:lang w:val="en-US" w:eastAsia="zh-CN"/>
              </w:rPr>
              <w:t>NR</w:t>
            </w:r>
            <w:r w:rsidRPr="004E5D66">
              <w:rPr>
                <w:rFonts w:cs="Arial"/>
                <w:b w:val="0"/>
                <w:bCs/>
                <w:lang w:eastAsia="ja-JP"/>
              </w:rPr>
              <w:t xml:space="preserve"> channel </w:t>
            </w:r>
            <w:r w:rsidRPr="004E5D66">
              <w:rPr>
                <w:rFonts w:cs="Arial" w:hint="eastAsia"/>
                <w:b w:val="0"/>
                <w:bCs/>
                <w:lang w:eastAsia="ja-JP"/>
              </w:rPr>
              <w:t xml:space="preserve">bandwidth in Table </w:t>
            </w:r>
            <w:r w:rsidRPr="004E5D66">
              <w:rPr>
                <w:rFonts w:eastAsia="Yu Mincho"/>
                <w:b w:val="0"/>
                <w:bCs/>
              </w:rPr>
              <w:t>5.3.2-1</w:t>
            </w:r>
            <w:r w:rsidRPr="004E5D66">
              <w:rPr>
                <w:rFonts w:cs="Arial" w:hint="eastAsia"/>
                <w:b w:val="0"/>
                <w:bCs/>
                <w:lang w:eastAsia="zh-CN"/>
              </w:rPr>
              <w:t xml:space="preserve"> </w:t>
            </w:r>
            <w:r w:rsidRPr="004E5D66">
              <w:rPr>
                <w:rFonts w:cs="Arial" w:hint="eastAsia"/>
                <w:b w:val="0"/>
                <w:bCs/>
                <w:lang w:val="en-US" w:eastAsia="zh-CN"/>
              </w:rPr>
              <w:t>according to TS 38.108</w:t>
            </w:r>
            <w:r w:rsidRPr="004E5D66">
              <w:rPr>
                <w:rFonts w:cs="Arial"/>
                <w:b w:val="0"/>
                <w:bCs/>
                <w:lang w:val="en-US"/>
              </w:rPr>
              <w:t xml:space="preserve"> [7].</w:t>
            </w:r>
          </w:p>
        </w:tc>
      </w:tr>
      <w:tr w:rsidR="004E5D66" w:rsidRPr="004E5D66" w14:paraId="032A0BD8" w14:textId="77777777" w:rsidTr="00767C24">
        <w:trPr>
          <w:trHeight w:val="633"/>
          <w:jc w:val="center"/>
        </w:trPr>
        <w:tc>
          <w:tcPr>
            <w:tcW w:w="2516" w:type="dxa"/>
            <w:vAlign w:val="center"/>
          </w:tcPr>
          <w:p w14:paraId="4DC1814D" w14:textId="77777777" w:rsidR="00767C24" w:rsidRPr="004E5D66" w:rsidRDefault="00767C24" w:rsidP="00F444C1">
            <w:pPr>
              <w:pStyle w:val="TAC"/>
              <w:rPr>
                <w:rFonts w:cs="Arial"/>
              </w:rPr>
            </w:pPr>
            <w:r w:rsidRPr="004E5D66">
              <w:rPr>
                <w:rFonts w:cs="Arial"/>
              </w:rPr>
              <w:t xml:space="preserve">Transmission bandwidth configuration </w:t>
            </w:r>
            <w:r w:rsidRPr="004E5D66">
              <w:rPr>
                <w:rFonts w:cs="Arial"/>
                <w:i/>
              </w:rPr>
              <w:t>N</w:t>
            </w:r>
            <w:r w:rsidRPr="004E5D66">
              <w:rPr>
                <w:rFonts w:cs="Arial"/>
                <w:vertAlign w:val="subscript"/>
              </w:rPr>
              <w:t>RB</w:t>
            </w:r>
          </w:p>
        </w:tc>
        <w:tc>
          <w:tcPr>
            <w:tcW w:w="1307" w:type="dxa"/>
            <w:vAlign w:val="center"/>
          </w:tcPr>
          <w:p w14:paraId="138A3B92" w14:textId="77777777" w:rsidR="00767C24" w:rsidRPr="004E5D66" w:rsidRDefault="00767C24" w:rsidP="00F444C1">
            <w:pPr>
              <w:pStyle w:val="TAC"/>
              <w:rPr>
                <w:rFonts w:cs="Arial"/>
              </w:rPr>
            </w:pPr>
            <w:r w:rsidRPr="004E5D66">
              <w:rPr>
                <w:rFonts w:cs="Arial"/>
              </w:rPr>
              <w:t>1</w:t>
            </w:r>
          </w:p>
        </w:tc>
        <w:tc>
          <w:tcPr>
            <w:tcW w:w="3402" w:type="dxa"/>
            <w:vAlign w:val="center"/>
          </w:tcPr>
          <w:p w14:paraId="391C064A" w14:textId="77777777" w:rsidR="00767C24" w:rsidRPr="004E5D66" w:rsidRDefault="00767C24" w:rsidP="00F444C1">
            <w:pPr>
              <w:pStyle w:val="TAC"/>
              <w:rPr>
                <w:rFonts w:cs="Arial"/>
              </w:rPr>
            </w:pPr>
            <w:r w:rsidRPr="004E5D66">
              <w:rPr>
                <w:rFonts w:cs="Arial"/>
                <w:lang w:eastAsia="ja-JP"/>
              </w:rPr>
              <w:t>1</w:t>
            </w:r>
          </w:p>
        </w:tc>
      </w:tr>
      <w:tr w:rsidR="004E5D66" w:rsidRPr="004E5D66" w14:paraId="30D24A0B" w14:textId="77777777" w:rsidTr="00767C24">
        <w:trPr>
          <w:trHeight w:val="261"/>
          <w:jc w:val="center"/>
        </w:trPr>
        <w:tc>
          <w:tcPr>
            <w:tcW w:w="2516" w:type="dxa"/>
            <w:vAlign w:val="center"/>
          </w:tcPr>
          <w:p w14:paraId="7F151177" w14:textId="77777777" w:rsidR="00767C24" w:rsidRPr="004E5D66" w:rsidRDefault="00767C24" w:rsidP="00F444C1">
            <w:pPr>
              <w:pStyle w:val="TAC"/>
              <w:rPr>
                <w:rFonts w:cs="Arial"/>
              </w:rPr>
            </w:pPr>
            <w:r w:rsidRPr="004E5D66">
              <w:rPr>
                <w:rFonts w:cs="Arial"/>
              </w:rPr>
              <w:t xml:space="preserve">Transmission bandwidth configuration </w:t>
            </w:r>
            <w:r w:rsidRPr="004E5D66">
              <w:rPr>
                <w:rFonts w:cs="Arial"/>
                <w:i/>
              </w:rPr>
              <w:t>N</w:t>
            </w:r>
            <w:r w:rsidRPr="004E5D66">
              <w:rPr>
                <w:rFonts w:cs="Arial"/>
                <w:vertAlign w:val="subscript"/>
              </w:rPr>
              <w:t>tone 15kHz</w:t>
            </w:r>
          </w:p>
        </w:tc>
        <w:tc>
          <w:tcPr>
            <w:tcW w:w="1307" w:type="dxa"/>
            <w:vAlign w:val="center"/>
          </w:tcPr>
          <w:p w14:paraId="664C04AE" w14:textId="77777777" w:rsidR="00767C24" w:rsidRPr="004E5D66" w:rsidRDefault="00767C24" w:rsidP="00F444C1">
            <w:pPr>
              <w:pStyle w:val="TAC"/>
              <w:rPr>
                <w:rFonts w:cs="Arial"/>
              </w:rPr>
            </w:pPr>
            <w:r w:rsidRPr="004E5D66">
              <w:rPr>
                <w:rFonts w:cs="Arial"/>
              </w:rPr>
              <w:t>12</w:t>
            </w:r>
          </w:p>
        </w:tc>
        <w:tc>
          <w:tcPr>
            <w:tcW w:w="3402" w:type="dxa"/>
            <w:vAlign w:val="center"/>
          </w:tcPr>
          <w:p w14:paraId="0D5C811F" w14:textId="77777777" w:rsidR="00767C24" w:rsidRPr="004E5D66" w:rsidRDefault="00767C24" w:rsidP="00F444C1">
            <w:pPr>
              <w:pStyle w:val="TAC"/>
              <w:rPr>
                <w:rFonts w:cs="Arial"/>
              </w:rPr>
            </w:pPr>
            <w:r w:rsidRPr="004E5D66">
              <w:rPr>
                <w:rFonts w:cs="Arial"/>
                <w:lang w:eastAsia="ja-JP"/>
              </w:rPr>
              <w:t>12</w:t>
            </w:r>
          </w:p>
        </w:tc>
      </w:tr>
      <w:tr w:rsidR="00767C24" w:rsidRPr="004E5D66"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Pr="004E5D66" w:rsidRDefault="00767C24" w:rsidP="00F444C1">
            <w:pPr>
              <w:pStyle w:val="TAC"/>
              <w:rPr>
                <w:rFonts w:cs="Arial"/>
              </w:rPr>
            </w:pPr>
            <w:r w:rsidRPr="004E5D66">
              <w:rPr>
                <w:rFonts w:cs="Arial"/>
              </w:rPr>
              <w:t xml:space="preserve">Transmission bandwidth configuration </w:t>
            </w:r>
            <w:r w:rsidRPr="004E5D66">
              <w:rPr>
                <w:rFonts w:cs="Arial"/>
                <w:i/>
              </w:rPr>
              <w:t>N</w:t>
            </w:r>
            <w:r w:rsidRPr="004E5D66">
              <w:rPr>
                <w:rFonts w:cs="Arial"/>
                <w:vertAlign w:val="subscript"/>
              </w:rPr>
              <w:t xml:space="preserve">tone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Pr="004E5D66" w:rsidRDefault="00767C24" w:rsidP="00F444C1">
            <w:pPr>
              <w:pStyle w:val="TAC"/>
              <w:rPr>
                <w:rFonts w:cs="Arial"/>
              </w:rPr>
            </w:pPr>
            <w:r w:rsidRPr="004E5D66">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Pr="004E5D66" w:rsidRDefault="00767C24" w:rsidP="00F444C1">
            <w:pPr>
              <w:pStyle w:val="TAC"/>
              <w:rPr>
                <w:rFonts w:cs="Arial"/>
              </w:rPr>
            </w:pPr>
            <w:r w:rsidRPr="004E5D66">
              <w:rPr>
                <w:rFonts w:cs="Arial"/>
                <w:lang w:eastAsia="ja-JP"/>
              </w:rPr>
              <w:t>48</w:t>
            </w:r>
          </w:p>
        </w:tc>
      </w:tr>
    </w:tbl>
    <w:p w14:paraId="172554A0" w14:textId="77777777" w:rsidR="00767C24" w:rsidRPr="004E5D66" w:rsidRDefault="00767C24" w:rsidP="00767C24"/>
    <w:p w14:paraId="3C0E6750" w14:textId="77777777" w:rsidR="00D62336" w:rsidRPr="004E5D66" w:rsidRDefault="00063062">
      <w:r w:rsidRPr="004E5D66">
        <w:t>Figure 5.3B-1 shows the relation between the category NB1</w:t>
      </w:r>
      <w:r w:rsidRPr="004E5D66">
        <w:rPr>
          <w:rFonts w:hint="eastAsia"/>
          <w:lang w:eastAsia="zh-CN"/>
        </w:rPr>
        <w:t>/</w:t>
      </w:r>
      <w:r w:rsidRPr="004E5D66">
        <w:t xml:space="preserve">NB2 </w:t>
      </w:r>
      <w:r w:rsidRPr="004E5D66">
        <w:rPr>
          <w:i/>
        </w:rPr>
        <w:t>SAN channel bandwidth</w:t>
      </w:r>
      <w:r w:rsidRPr="004E5D66">
        <w:t xml:space="preserve"> and the Category NB1 </w:t>
      </w:r>
      <w:r w:rsidRPr="004E5D66">
        <w:rPr>
          <w:rFonts w:hint="eastAsia"/>
          <w:lang w:eastAsia="zh-CN"/>
        </w:rPr>
        <w:t>/</w:t>
      </w:r>
      <w:r w:rsidRPr="004E5D66">
        <w:t>NB2 transmission bandwidth configuration (N</w:t>
      </w:r>
      <w:r w:rsidRPr="004E5D66">
        <w:rPr>
          <w:vertAlign w:val="subscript"/>
        </w:rPr>
        <w:t>tone 15kHz</w:t>
      </w:r>
      <w:r w:rsidRPr="004E5D66">
        <w:t>, or N</w:t>
      </w:r>
      <w:r w:rsidRPr="004E5D66">
        <w:rPr>
          <w:vertAlign w:val="subscript"/>
        </w:rPr>
        <w:t>tone 3.75kHz</w:t>
      </w:r>
      <w:r w:rsidRPr="004E5D66">
        <w:t>). The channel edges are defined as the lowest and highest frequencies of the carrier separated by the channel bandwidth, i.e. at F</w:t>
      </w:r>
      <w:r w:rsidRPr="004E5D66">
        <w:rPr>
          <w:vertAlign w:val="subscript"/>
        </w:rPr>
        <w:t>C</w:t>
      </w:r>
      <w:r w:rsidRPr="004E5D66">
        <w:t xml:space="preserve"> +/- BW</w:t>
      </w:r>
      <w:r w:rsidRPr="004E5D66">
        <w:rPr>
          <w:vertAlign w:val="subscript"/>
        </w:rPr>
        <w:t>Channel</w:t>
      </w:r>
      <w:r w:rsidRPr="004E5D66">
        <w:t xml:space="preserve"> /2.</w:t>
      </w:r>
    </w:p>
    <w:p w14:paraId="0F9E2B34" w14:textId="77777777" w:rsidR="00D62336" w:rsidRPr="004E5D66" w:rsidRDefault="00063062">
      <w:pPr>
        <w:pStyle w:val="TH"/>
      </w:pPr>
      <w:r w:rsidRPr="004E5D66">
        <w:rPr>
          <w:noProof/>
          <w:lang w:val="en-US" w:eastAsia="zh-CN"/>
        </w:rPr>
        <w:drawing>
          <wp:inline distT="0" distB="0" distL="0" distR="0" wp14:anchorId="68C10759" wp14:editId="5338E096">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Pr="004E5D66" w:rsidRDefault="00063062">
      <w:pPr>
        <w:pStyle w:val="TF"/>
      </w:pPr>
      <w:r w:rsidRPr="004E5D66">
        <w:t>Figure 5.3B-1 Definition of channel bandwidth and transmission bandwidth configuration</w:t>
      </w:r>
    </w:p>
    <w:p w14:paraId="18BF8160" w14:textId="77777777" w:rsidR="00D62336" w:rsidRPr="004E5D66" w:rsidRDefault="00063062">
      <w:pPr>
        <w:rPr>
          <w:lang w:eastAsia="zh-CN"/>
        </w:rPr>
      </w:pPr>
      <w:r w:rsidRPr="004E5D66">
        <w:t xml:space="preserve">For NB-IoT standalone operation, NB-IoT requirements for receiver and transmitter shall apply with a frequency offset </w:t>
      </w:r>
      <w:r w:rsidRPr="004E5D66">
        <w:rPr>
          <w:bCs/>
        </w:rPr>
        <w:t>F</w:t>
      </w:r>
      <w:r w:rsidRPr="004E5D66">
        <w:rPr>
          <w:bCs/>
          <w:vertAlign w:val="subscript"/>
        </w:rPr>
        <w:t xml:space="preserve">offset </w:t>
      </w:r>
      <w:r w:rsidRPr="004E5D66">
        <w:t xml:space="preserve">as defined in Table </w:t>
      </w:r>
      <w:r w:rsidRPr="004E5D66">
        <w:rPr>
          <w:lang w:eastAsia="zh-CN"/>
        </w:rPr>
        <w:t>5</w:t>
      </w:r>
      <w:r w:rsidRPr="004E5D66">
        <w:t>.</w:t>
      </w:r>
      <w:r w:rsidRPr="004E5D66">
        <w:rPr>
          <w:lang w:eastAsia="zh-CN"/>
        </w:rPr>
        <w:t>3B-1.</w:t>
      </w:r>
    </w:p>
    <w:p w14:paraId="05D30FAD" w14:textId="77777777" w:rsidR="00D62336" w:rsidRPr="004E5D66" w:rsidRDefault="00063062">
      <w:pPr>
        <w:pStyle w:val="TH"/>
        <w:rPr>
          <w:lang w:eastAsia="zh-CN"/>
        </w:rPr>
      </w:pPr>
      <w:r w:rsidRPr="004E5D66">
        <w:t xml:space="preserve">Table </w:t>
      </w:r>
      <w:r w:rsidRPr="004E5D66">
        <w:rPr>
          <w:lang w:eastAsia="zh-CN"/>
        </w:rPr>
        <w:t>5</w:t>
      </w:r>
      <w:r w:rsidRPr="004E5D66">
        <w:t>.</w:t>
      </w:r>
      <w:r w:rsidRPr="004E5D66">
        <w:rPr>
          <w:lang w:eastAsia="zh-CN"/>
        </w:rPr>
        <w:t>3B-1:</w:t>
      </w:r>
      <w:r w:rsidRPr="004E5D66">
        <w:t xml:space="preserve"> </w:t>
      </w:r>
      <w:r w:rsidRPr="004E5D66">
        <w:rPr>
          <w:rFonts w:cs="Arial"/>
        </w:rPr>
        <w:t>F</w:t>
      </w:r>
      <w:r w:rsidRPr="004E5D66">
        <w:rPr>
          <w:rFonts w:cs="Arial"/>
          <w:vertAlign w:val="subscript"/>
        </w:rPr>
        <w:t xml:space="preserve">offset </w:t>
      </w:r>
      <w:r w:rsidRPr="004E5D66">
        <w:t xml:space="preserve">for </w:t>
      </w:r>
      <w:r w:rsidRPr="004E5D66">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77"/>
      </w:tblGrid>
      <w:tr w:rsidR="004E5D66" w:rsidRPr="004E5D66" w14:paraId="6B46B900" w14:textId="77777777">
        <w:trPr>
          <w:jc w:val="center"/>
        </w:trPr>
        <w:tc>
          <w:tcPr>
            <w:tcW w:w="0" w:type="auto"/>
            <w:shd w:val="clear" w:color="auto" w:fill="auto"/>
          </w:tcPr>
          <w:p w14:paraId="0D0D247C" w14:textId="77777777" w:rsidR="00D62336" w:rsidRPr="004E5D66" w:rsidRDefault="00063062">
            <w:pPr>
              <w:pStyle w:val="TAH"/>
              <w:rPr>
                <w:rFonts w:cs="Arial"/>
                <w:lang w:eastAsia="zh-CN"/>
              </w:rPr>
            </w:pPr>
            <w:r w:rsidRPr="004E5D66">
              <w:rPr>
                <w:rFonts w:cs="Arial"/>
                <w:bCs/>
              </w:rPr>
              <w:t>Lowest or Highest Carrier</w:t>
            </w:r>
          </w:p>
        </w:tc>
        <w:tc>
          <w:tcPr>
            <w:tcW w:w="0" w:type="auto"/>
            <w:shd w:val="clear" w:color="auto" w:fill="auto"/>
          </w:tcPr>
          <w:p w14:paraId="4C3D6B35" w14:textId="77777777" w:rsidR="00D62336" w:rsidRPr="004E5D66" w:rsidRDefault="00063062">
            <w:pPr>
              <w:pStyle w:val="TAH"/>
              <w:rPr>
                <w:rFonts w:cs="Arial"/>
                <w:lang w:eastAsia="zh-CN"/>
              </w:rPr>
            </w:pPr>
            <w:r w:rsidRPr="004E5D66">
              <w:rPr>
                <w:rFonts w:cs="Arial"/>
              </w:rPr>
              <w:t>F</w:t>
            </w:r>
            <w:r w:rsidRPr="004E5D66">
              <w:rPr>
                <w:rFonts w:cs="Arial"/>
                <w:vertAlign w:val="subscript"/>
              </w:rPr>
              <w:t>offset</w:t>
            </w:r>
          </w:p>
        </w:tc>
      </w:tr>
      <w:tr w:rsidR="004B12F4" w:rsidRPr="004E5D66" w14:paraId="058E864B" w14:textId="77777777">
        <w:trPr>
          <w:jc w:val="center"/>
        </w:trPr>
        <w:tc>
          <w:tcPr>
            <w:tcW w:w="0" w:type="auto"/>
            <w:shd w:val="clear" w:color="auto" w:fill="auto"/>
          </w:tcPr>
          <w:p w14:paraId="133432A8" w14:textId="77777777" w:rsidR="004B12F4" w:rsidRPr="004E5D66" w:rsidRDefault="004B12F4" w:rsidP="004B12F4">
            <w:pPr>
              <w:pStyle w:val="TAC"/>
              <w:rPr>
                <w:rFonts w:cs="Arial"/>
              </w:rPr>
            </w:pPr>
            <w:r w:rsidRPr="004E5D66">
              <w:rPr>
                <w:rFonts w:cs="Arial"/>
                <w:lang w:eastAsia="zh-CN"/>
              </w:rPr>
              <w:t>Standalone NB-IoT</w:t>
            </w:r>
          </w:p>
        </w:tc>
        <w:tc>
          <w:tcPr>
            <w:tcW w:w="0" w:type="auto"/>
            <w:shd w:val="clear" w:color="auto" w:fill="auto"/>
          </w:tcPr>
          <w:p w14:paraId="54882209" w14:textId="455005DC" w:rsidR="004B12F4" w:rsidRPr="004E5D66" w:rsidRDefault="004B12F4" w:rsidP="004B12F4">
            <w:pPr>
              <w:pStyle w:val="TAC"/>
              <w:rPr>
                <w:rFonts w:cs="Arial"/>
              </w:rPr>
            </w:pPr>
            <w:r w:rsidRPr="004E5D66">
              <w:rPr>
                <w:rFonts w:cs="Arial"/>
              </w:rPr>
              <w:t>200 kHz</w:t>
            </w:r>
          </w:p>
        </w:tc>
      </w:tr>
    </w:tbl>
    <w:p w14:paraId="47C2A89D" w14:textId="77777777" w:rsidR="00D62336" w:rsidRPr="004E5D66" w:rsidRDefault="00D62336" w:rsidP="00730773"/>
    <w:p w14:paraId="6939635B" w14:textId="3386AB98" w:rsidR="00767C24" w:rsidRPr="004E5D66" w:rsidRDefault="00767C24" w:rsidP="00730773">
      <w:r w:rsidRPr="004E5D66">
        <w:t>F</w:t>
      </w:r>
      <w:r w:rsidRPr="004E5D66">
        <w:rPr>
          <w:rFonts w:hint="eastAsia"/>
        </w:rPr>
        <w:t>or NB-IoT in-band operation</w:t>
      </w:r>
      <w:r w:rsidRPr="004E5D66">
        <w:t xml:space="preserve"> in NTN NR</w:t>
      </w:r>
      <w:r w:rsidRPr="004E5D66">
        <w:rPr>
          <w:rFonts w:hint="eastAsia"/>
        </w:rPr>
        <w:t>, f</w:t>
      </w:r>
      <w:r w:rsidRPr="004E5D66">
        <w:t>igure 5.3B-2 shows the relation between the channel bandwidth (BW</w:t>
      </w:r>
      <w:r w:rsidRPr="004E5D66">
        <w:rPr>
          <w:vertAlign w:val="subscript"/>
        </w:rPr>
        <w:t>Channel</w:t>
      </w:r>
      <w:r w:rsidRPr="004E5D66">
        <w:t>)</w:t>
      </w:r>
      <w:r w:rsidRPr="004E5D66">
        <w:rPr>
          <w:rFonts w:hint="eastAsia"/>
        </w:rPr>
        <w:t xml:space="preserve"> and the </w:t>
      </w:r>
      <w:r w:rsidRPr="004E5D66">
        <w:t>transmission bandwidth configuration (</w:t>
      </w:r>
      <w:r w:rsidRPr="004E5D66">
        <w:rPr>
          <w:i/>
        </w:rPr>
        <w:t>N</w:t>
      </w:r>
      <w:r w:rsidRPr="004E5D66">
        <w:rPr>
          <w:vertAlign w:val="subscript"/>
        </w:rPr>
        <w:t>RB</w:t>
      </w:r>
      <w:r w:rsidRPr="004E5D66">
        <w:rPr>
          <w:rFonts w:hint="eastAsia"/>
        </w:rPr>
        <w:t xml:space="preserve">, </w:t>
      </w:r>
      <w:r w:rsidRPr="004E5D66">
        <w:rPr>
          <w:rFonts w:hint="eastAsia"/>
          <w:i/>
        </w:rPr>
        <w:t>N</w:t>
      </w:r>
      <w:r w:rsidRPr="004E5D66">
        <w:rPr>
          <w:rFonts w:hint="eastAsia"/>
          <w:vertAlign w:val="subscript"/>
        </w:rPr>
        <w:t>tone 15kHz</w:t>
      </w:r>
      <w:r w:rsidRPr="004E5D66">
        <w:rPr>
          <w:rFonts w:hint="eastAsia"/>
        </w:rPr>
        <w:t xml:space="preserve"> and </w:t>
      </w:r>
      <w:r w:rsidRPr="004E5D66">
        <w:rPr>
          <w:rFonts w:hint="eastAsia"/>
          <w:i/>
        </w:rPr>
        <w:t>N</w:t>
      </w:r>
      <w:r w:rsidRPr="004E5D66">
        <w:rPr>
          <w:rFonts w:hint="eastAsia"/>
          <w:vertAlign w:val="subscript"/>
        </w:rPr>
        <w:t>tone 3.75kHz</w:t>
      </w:r>
      <w:r w:rsidRPr="004E5D66">
        <w:rPr>
          <w:rFonts w:hint="eastAsia"/>
        </w:rPr>
        <w:t xml:space="preserve">). </w:t>
      </w:r>
      <w:r w:rsidRPr="004E5D66">
        <w:t>The channel edges are defined as the lowest and highest frequencies of the carrier separated by the channel bandwidth, i.e. at F</w:t>
      </w:r>
      <w:r w:rsidRPr="004E5D66">
        <w:rPr>
          <w:vertAlign w:val="subscript"/>
        </w:rPr>
        <w:t>C</w:t>
      </w:r>
      <w:r w:rsidRPr="004E5D66">
        <w:t xml:space="preserve"> +/- BW</w:t>
      </w:r>
      <w:r w:rsidRPr="004E5D66">
        <w:rPr>
          <w:vertAlign w:val="subscript"/>
        </w:rPr>
        <w:t>Channel</w:t>
      </w:r>
      <w:r w:rsidRPr="004E5D66">
        <w:t xml:space="preserve"> /2.</w:t>
      </w:r>
    </w:p>
    <w:p w14:paraId="4768E50D" w14:textId="77777777" w:rsidR="00767C24" w:rsidRPr="004E5D66" w:rsidRDefault="00767C24" w:rsidP="00730773"/>
    <w:p w14:paraId="3C7CA335" w14:textId="77777777" w:rsidR="00DD50F0" w:rsidRPr="004E5D66" w:rsidRDefault="00DD50F0" w:rsidP="00DD50F0">
      <w:pPr>
        <w:pStyle w:val="TH"/>
      </w:pPr>
      <w:r w:rsidRPr="004E5D66">
        <w:rPr>
          <w:noProof/>
          <w:lang w:val="fr-FR" w:eastAsia="fr-FR"/>
        </w:rPr>
        <w:lastRenderedPageBreak/>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20"/>
                    <a:stretch>
                      <a:fillRect/>
                    </a:stretch>
                  </pic:blipFill>
                  <pic:spPr>
                    <a:xfrm>
                      <a:off x="0" y="0"/>
                      <a:ext cx="5572664" cy="3068174"/>
                    </a:xfrm>
                    <a:prstGeom prst="rect">
                      <a:avLst/>
                    </a:prstGeom>
                  </pic:spPr>
                </pic:pic>
              </a:graphicData>
            </a:graphic>
          </wp:inline>
        </w:drawing>
      </w:r>
    </w:p>
    <w:p w14:paraId="3A718DB0" w14:textId="148DFFD9" w:rsidR="00DD50F0" w:rsidRPr="004E5D66" w:rsidRDefault="00DD50F0" w:rsidP="00DD50F0">
      <w:pPr>
        <w:pStyle w:val="TF"/>
      </w:pPr>
      <w:r w:rsidRPr="004E5D66">
        <w:t xml:space="preserve">Figure 5.3B-2 Definition of Channel Bandwidth </w:t>
      </w:r>
      <w:r w:rsidRPr="004E5D66">
        <w:rPr>
          <w:rFonts w:hint="eastAsia"/>
        </w:rPr>
        <w:t xml:space="preserve">and </w:t>
      </w:r>
      <w:r w:rsidRPr="004E5D66">
        <w:t>Transmission Bandwidth Configuration for NB-IoT operation in NTN NR in-band</w:t>
      </w:r>
    </w:p>
    <w:p w14:paraId="2E0C2889" w14:textId="77777777" w:rsidR="00DD50F0" w:rsidRPr="004E5D66" w:rsidRDefault="00DD50F0" w:rsidP="00730773"/>
    <w:p w14:paraId="1D32D61D" w14:textId="77777777" w:rsidR="00450D49" w:rsidRPr="004E5D66" w:rsidRDefault="00450D49" w:rsidP="00450D49">
      <w:pPr>
        <w:pStyle w:val="Heading2"/>
        <w:rPr>
          <w:rFonts w:eastAsia="DengXian" w:cs="Arial"/>
          <w:lang w:eastAsia="zh-CN"/>
        </w:rPr>
      </w:pPr>
      <w:bookmarkStart w:id="441" w:name="_Toc233969761"/>
      <w:r w:rsidRPr="004E5D66">
        <w:rPr>
          <w:rFonts w:cs="Arial"/>
        </w:rPr>
        <w:t>5.3</w:t>
      </w:r>
      <w:r w:rsidRPr="004E5D66">
        <w:rPr>
          <w:rFonts w:eastAsia="DengXian" w:cs="Arial"/>
          <w:lang w:eastAsia="zh-CN"/>
        </w:rPr>
        <w:t>C</w:t>
      </w:r>
      <w:r w:rsidRPr="004E5D66">
        <w:rPr>
          <w:rFonts w:cs="Arial"/>
        </w:rPr>
        <w:tab/>
        <w:t xml:space="preserve">Channel bandwidth for </w:t>
      </w:r>
      <w:r w:rsidRPr="004E5D66">
        <w:rPr>
          <w:rFonts w:eastAsia="DengXian" w:cs="Arial"/>
          <w:lang w:eastAsia="zh-CN"/>
        </w:rPr>
        <w:t>BOG</w:t>
      </w:r>
      <w:bookmarkEnd w:id="441"/>
    </w:p>
    <w:p w14:paraId="424CE270" w14:textId="77777777" w:rsidR="00450D49" w:rsidRPr="004E5D66" w:rsidRDefault="00450D49" w:rsidP="00450D49">
      <w:pPr>
        <w:jc w:val="both"/>
        <w:rPr>
          <w:rFonts w:eastAsia="DengXian"/>
          <w:b/>
          <w:lang w:eastAsia="zh-CN"/>
        </w:rPr>
      </w:pPr>
      <w:r w:rsidRPr="004E5D66">
        <w:t>The requirements in present document are specified for the channel bandwidth listed in Table 5.3</w:t>
      </w:r>
      <w:r w:rsidRPr="004E5D66">
        <w:rPr>
          <w:rFonts w:eastAsia="DengXian"/>
          <w:lang w:eastAsia="zh-CN"/>
        </w:rPr>
        <w:t>C</w:t>
      </w:r>
      <w:r w:rsidRPr="004E5D66">
        <w:t>-1.</w:t>
      </w:r>
    </w:p>
    <w:p w14:paraId="041F8685" w14:textId="77777777" w:rsidR="00150372" w:rsidRPr="004E5D66" w:rsidRDefault="00150372" w:rsidP="00150372">
      <w:pPr>
        <w:pStyle w:val="TH"/>
      </w:pPr>
      <w:bookmarkStart w:id="442" w:name="_CRTable5_6H1"/>
      <w:r w:rsidRPr="004E5D66">
        <w:t xml:space="preserve">Table </w:t>
      </w:r>
      <w:bookmarkEnd w:id="442"/>
      <w:r w:rsidRPr="004E5D66">
        <w:t>5.</w:t>
      </w:r>
      <w:r w:rsidRPr="004E5D66">
        <w:rPr>
          <w:rFonts w:eastAsia="DengXian" w:hint="eastAsia"/>
          <w:lang w:eastAsia="zh-CN"/>
        </w:rPr>
        <w:t>3C</w:t>
      </w:r>
      <w:r w:rsidRPr="004E5D66">
        <w:t>-1: Transmission bandwidth configuration N</w:t>
      </w:r>
      <w:r w:rsidRPr="004E5D66">
        <w:rPr>
          <w:vertAlign w:val="subscript"/>
        </w:rPr>
        <w:t>RB</w:t>
      </w:r>
      <w:r w:rsidRPr="004E5D66">
        <w:t xml:space="preserve"> </w:t>
      </w:r>
      <w:r w:rsidRPr="004E5D66">
        <w:rPr>
          <w:rFonts w:ascii="DengXian" w:eastAsia="DengXian" w:hAnsi="DengXian" w:hint="eastAsia"/>
          <w:lang w:eastAsia="zh-CN"/>
        </w:rPr>
        <w:t>in</w:t>
      </w:r>
      <w:r w:rsidRPr="004E5D66">
        <w:t xml:space="preserve"> </w:t>
      </w:r>
      <w:r w:rsidRPr="004E5D66">
        <w:rPr>
          <w:rFonts w:ascii="DengXian" w:eastAsia="DengXian" w:hAnsi="DengXian" w:hint="eastAsia"/>
          <w:lang w:eastAsia="zh-CN"/>
        </w:rPr>
        <w:t>BOG</w:t>
      </w:r>
      <w:r w:rsidRPr="004E5D66">
        <w:rPr>
          <w:rFonts w:eastAsia="DengXian" w:hint="eastAsia"/>
          <w:lang w:eastAsia="zh-CN"/>
        </w:rPr>
        <w:t xml:space="preserve"> </w:t>
      </w:r>
      <w:r w:rsidRPr="004E5D66">
        <w:t xml:space="preserve">channel bandwidth </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7"/>
        <w:gridCol w:w="804"/>
      </w:tblGrid>
      <w:tr w:rsidR="004E5D66" w:rsidRPr="004E5D66" w14:paraId="455F6155" w14:textId="77777777" w:rsidTr="003E1FF8">
        <w:trPr>
          <w:trHeight w:val="20"/>
          <w:jc w:val="center"/>
        </w:trPr>
        <w:tc>
          <w:tcPr>
            <w:tcW w:w="2337" w:type="dxa"/>
            <w:vAlign w:val="center"/>
          </w:tcPr>
          <w:p w14:paraId="487860E0" w14:textId="29FDA3A9" w:rsidR="00150372" w:rsidRPr="004E5D66" w:rsidRDefault="00150372" w:rsidP="003E1FF8">
            <w:pPr>
              <w:pStyle w:val="TAC"/>
              <w:rPr>
                <w:b/>
                <w:bCs/>
              </w:rPr>
            </w:pPr>
            <w:r w:rsidRPr="004E5D66">
              <w:rPr>
                <w:b/>
                <w:bCs/>
              </w:rPr>
              <w:t>PMCH bandwidth (MHz)</w:t>
            </w:r>
          </w:p>
        </w:tc>
        <w:tc>
          <w:tcPr>
            <w:tcW w:w="804" w:type="dxa"/>
            <w:vAlign w:val="center"/>
          </w:tcPr>
          <w:p w14:paraId="4D2952EE" w14:textId="77777777" w:rsidR="00150372" w:rsidRPr="004E5D66" w:rsidRDefault="00150372" w:rsidP="003E1FF8">
            <w:pPr>
              <w:pStyle w:val="TAC"/>
              <w:rPr>
                <w:rFonts w:eastAsia="DengXian"/>
                <w:b/>
                <w:bCs/>
              </w:rPr>
            </w:pPr>
            <w:r w:rsidRPr="004E5D66">
              <w:rPr>
                <w:rFonts w:eastAsia="DengXian" w:hint="eastAsia"/>
                <w:b/>
                <w:bCs/>
                <w:lang w:eastAsia="zh-CN"/>
              </w:rPr>
              <w:t>10</w:t>
            </w:r>
          </w:p>
        </w:tc>
      </w:tr>
      <w:tr w:rsidR="004E5D66" w:rsidRPr="004E5D66" w14:paraId="11647EAF" w14:textId="77777777" w:rsidTr="003E1FF8">
        <w:trPr>
          <w:trHeight w:val="20"/>
          <w:jc w:val="center"/>
        </w:trPr>
        <w:tc>
          <w:tcPr>
            <w:tcW w:w="2337" w:type="dxa"/>
            <w:vAlign w:val="center"/>
          </w:tcPr>
          <w:p w14:paraId="7725D0CB" w14:textId="77777777" w:rsidR="00150372" w:rsidRPr="004E5D66" w:rsidRDefault="00150372" w:rsidP="003E1FF8">
            <w:pPr>
              <w:pStyle w:val="TAC"/>
            </w:pPr>
            <w:r w:rsidRPr="004E5D66">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00C7F090" w14:textId="77777777" w:rsidR="00150372" w:rsidRPr="004E5D66" w:rsidRDefault="00150372" w:rsidP="003E1FF8">
            <w:pPr>
              <w:pStyle w:val="TAC"/>
              <w:rPr>
                <w:rFonts w:eastAsia="DengXian"/>
              </w:rPr>
            </w:pPr>
            <w:r w:rsidRPr="004E5D66">
              <w:rPr>
                <w:rFonts w:eastAsia="DengXian" w:hint="eastAsia"/>
                <w:lang w:eastAsia="zh-CN"/>
              </w:rPr>
              <w:t>50</w:t>
            </w:r>
          </w:p>
        </w:tc>
      </w:tr>
      <w:tr w:rsidR="00150372" w:rsidRPr="004E5D66" w14:paraId="1D2AD5EC" w14:textId="77777777" w:rsidTr="003E1FF8">
        <w:trPr>
          <w:trHeight w:val="20"/>
          <w:jc w:val="center"/>
        </w:trPr>
        <w:tc>
          <w:tcPr>
            <w:tcW w:w="3141" w:type="dxa"/>
            <w:gridSpan w:val="2"/>
            <w:vAlign w:val="center"/>
          </w:tcPr>
          <w:p w14:paraId="575CC628" w14:textId="77777777" w:rsidR="00150372" w:rsidRPr="004E5D66" w:rsidRDefault="00150372" w:rsidP="003E1FF8">
            <w:pPr>
              <w:pStyle w:val="TAC"/>
              <w:jc w:val="left"/>
              <w:rPr>
                <w:rFonts w:eastAsia="DengXian"/>
              </w:rPr>
            </w:pPr>
            <w:r w:rsidRPr="004E5D66">
              <w:rPr>
                <w:rFonts w:eastAsia="DengXian" w:hint="eastAsia"/>
                <w:lang w:eastAsia="zh-CN"/>
              </w:rPr>
              <w:t>Note: SCS is 15</w:t>
            </w:r>
            <w:r w:rsidRPr="004E5D66">
              <w:rPr>
                <w:rFonts w:eastAsia="DengXian" w:hint="eastAsia"/>
                <w:lang w:val="en-US" w:eastAsia="zh-CN"/>
              </w:rPr>
              <w:t xml:space="preserve"> k</w:t>
            </w:r>
            <w:r w:rsidRPr="004E5D66">
              <w:rPr>
                <w:rFonts w:eastAsia="DengXian" w:hint="eastAsia"/>
                <w:lang w:eastAsia="zh-CN"/>
              </w:rPr>
              <w:t>Hz</w:t>
            </w:r>
            <w:r w:rsidRPr="004E5D66">
              <w:rPr>
                <w:rFonts w:eastAsia="DengXian"/>
                <w:lang w:eastAsia="zh-CN"/>
              </w:rPr>
              <w:t>.</w:t>
            </w:r>
          </w:p>
        </w:tc>
      </w:tr>
    </w:tbl>
    <w:p w14:paraId="0F5D7164" w14:textId="77777777" w:rsidR="00150372" w:rsidRPr="004E5D66" w:rsidRDefault="00150372" w:rsidP="00150372">
      <w:pPr>
        <w:jc w:val="both"/>
        <w:rPr>
          <w:rFonts w:eastAsia="DengXian"/>
          <w:b/>
        </w:rPr>
      </w:pPr>
    </w:p>
    <w:p w14:paraId="3CD0B026" w14:textId="77777777" w:rsidR="00450D49" w:rsidRPr="004E5D66" w:rsidRDefault="00450D49" w:rsidP="00450D49">
      <w:pPr>
        <w:pStyle w:val="TH"/>
        <w:rPr>
          <w:rFonts w:eastAsia="DengXian"/>
          <w:lang w:eastAsia="zh-CN"/>
        </w:rPr>
      </w:pPr>
      <w:r w:rsidRPr="004E5D66">
        <w:t>Table 5.</w:t>
      </w:r>
      <w:r w:rsidRPr="004E5D66">
        <w:rPr>
          <w:rFonts w:eastAsia="DengXian" w:hint="eastAsia"/>
          <w:lang w:eastAsia="zh-CN"/>
        </w:rPr>
        <w:t>3C</w:t>
      </w:r>
      <w:r w:rsidRPr="004E5D66">
        <w:t>-</w:t>
      </w:r>
      <w:r w:rsidRPr="004E5D66">
        <w:rPr>
          <w:rFonts w:eastAsia="DengXian" w:hint="eastAsia"/>
          <w:lang w:eastAsia="zh-CN"/>
        </w:rPr>
        <w:t>2</w:t>
      </w:r>
      <w:r w:rsidRPr="004E5D66">
        <w:t xml:space="preserve">: </w:t>
      </w:r>
      <w:r w:rsidRPr="004E5D66">
        <w:rPr>
          <w:rFonts w:eastAsia="DengXian" w:hint="eastAsia"/>
          <w:lang w:eastAsia="zh-CN"/>
        </w:rPr>
        <w:t xml:space="preserve">PMCH </w:t>
      </w:r>
      <w:r w:rsidRPr="004E5D66">
        <w:t>bandwidths</w:t>
      </w:r>
      <w:r w:rsidRPr="004E5D66">
        <w:rPr>
          <w:rFonts w:eastAsia="DengXian" w:hint="eastAsia"/>
          <w:lang w:eastAsia="zh-CN"/>
        </w:rPr>
        <w:t xml:space="preserve"> for BOG</w:t>
      </w:r>
      <w:r w:rsidRPr="004E5D66">
        <w:t xml:space="preserve"> </w:t>
      </w:r>
      <w:r w:rsidRPr="004E5D66">
        <w:rPr>
          <w:rFonts w:eastAsia="DengXian" w:hint="eastAsia"/>
          <w:lang w:eastAsia="zh-CN"/>
        </w:rPr>
        <w:t>in operating band</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03"/>
      </w:tblGrid>
      <w:tr w:rsidR="004E5D66" w:rsidRPr="004E5D66" w14:paraId="710D6C91" w14:textId="77777777" w:rsidTr="009755DA">
        <w:trPr>
          <w:jc w:val="center"/>
        </w:trPr>
        <w:tc>
          <w:tcPr>
            <w:tcW w:w="1094" w:type="dxa"/>
            <w:vMerge w:val="restart"/>
          </w:tcPr>
          <w:p w14:paraId="2D028683" w14:textId="77777777" w:rsidR="00450D49" w:rsidRPr="004E5D66" w:rsidRDefault="00450D49" w:rsidP="009755DA">
            <w:pPr>
              <w:pStyle w:val="TAH"/>
            </w:pPr>
            <w:r w:rsidRPr="004E5D66">
              <w:t>Operating Band</w:t>
            </w:r>
          </w:p>
        </w:tc>
        <w:tc>
          <w:tcPr>
            <w:tcW w:w="2303" w:type="dxa"/>
          </w:tcPr>
          <w:p w14:paraId="54EF07DC" w14:textId="77777777" w:rsidR="00450D49" w:rsidRPr="004E5D66" w:rsidRDefault="00450D49" w:rsidP="009755DA">
            <w:pPr>
              <w:pStyle w:val="TAH"/>
            </w:pPr>
            <w:r w:rsidRPr="004E5D66">
              <w:t>PMCH bandwidth</w:t>
            </w:r>
          </w:p>
        </w:tc>
      </w:tr>
      <w:tr w:rsidR="004E5D66" w:rsidRPr="004E5D66" w14:paraId="4C8A5E10" w14:textId="77777777" w:rsidTr="009755DA">
        <w:trPr>
          <w:jc w:val="center"/>
        </w:trPr>
        <w:tc>
          <w:tcPr>
            <w:tcW w:w="1094" w:type="dxa"/>
            <w:vMerge/>
          </w:tcPr>
          <w:p w14:paraId="2B0AFB3A" w14:textId="77777777" w:rsidR="00935230" w:rsidRPr="004E5D66" w:rsidRDefault="00935230" w:rsidP="00935230">
            <w:pPr>
              <w:pStyle w:val="TAH"/>
            </w:pPr>
          </w:p>
        </w:tc>
        <w:tc>
          <w:tcPr>
            <w:tcW w:w="2303" w:type="dxa"/>
          </w:tcPr>
          <w:p w14:paraId="5F549FFC" w14:textId="5FFDC1BF" w:rsidR="00935230" w:rsidRPr="004E5D66" w:rsidRDefault="00935230" w:rsidP="00935230">
            <w:pPr>
              <w:pStyle w:val="TAH"/>
            </w:pPr>
            <w:r w:rsidRPr="004E5D66">
              <w:rPr>
                <w:rFonts w:eastAsia="DengXian" w:hint="eastAsia"/>
                <w:lang w:eastAsia="zh-CN"/>
              </w:rPr>
              <w:t>10</w:t>
            </w:r>
            <w:r w:rsidRPr="004E5D66">
              <w:t xml:space="preserve"> MHz</w:t>
            </w:r>
          </w:p>
        </w:tc>
      </w:tr>
      <w:tr w:rsidR="00450D49" w:rsidRPr="004E5D66" w14:paraId="1F89BF66" w14:textId="77777777" w:rsidTr="009755DA">
        <w:trPr>
          <w:jc w:val="center"/>
        </w:trPr>
        <w:tc>
          <w:tcPr>
            <w:tcW w:w="1094" w:type="dxa"/>
            <w:vAlign w:val="center"/>
          </w:tcPr>
          <w:p w14:paraId="73476BA5" w14:textId="77777777" w:rsidR="00450D49" w:rsidRPr="004E5D66" w:rsidRDefault="00450D49" w:rsidP="009755DA">
            <w:pPr>
              <w:pStyle w:val="TAC"/>
              <w:rPr>
                <w:rFonts w:eastAsia="DengXian"/>
                <w:lang w:eastAsia="zh-CN"/>
              </w:rPr>
            </w:pPr>
            <w:r w:rsidRPr="004E5D66">
              <w:rPr>
                <w:rFonts w:eastAsia="DengXian" w:hint="eastAsia"/>
                <w:lang w:eastAsia="zh-CN"/>
              </w:rPr>
              <w:t>246</w:t>
            </w:r>
          </w:p>
        </w:tc>
        <w:tc>
          <w:tcPr>
            <w:tcW w:w="2303" w:type="dxa"/>
          </w:tcPr>
          <w:p w14:paraId="15F97EFF" w14:textId="77777777" w:rsidR="00450D49" w:rsidRPr="004E5D66" w:rsidRDefault="00450D49" w:rsidP="009755DA">
            <w:pPr>
              <w:pStyle w:val="TAC"/>
            </w:pPr>
            <w:r w:rsidRPr="004E5D66">
              <w:t>Yes</w:t>
            </w:r>
          </w:p>
        </w:tc>
      </w:tr>
    </w:tbl>
    <w:p w14:paraId="56BF3226" w14:textId="77777777" w:rsidR="00450D49" w:rsidRPr="004E5D66" w:rsidRDefault="00450D49" w:rsidP="00730773"/>
    <w:p w14:paraId="11CB5FD0" w14:textId="77777777" w:rsidR="00D62336" w:rsidRPr="004E5D66" w:rsidRDefault="00063062">
      <w:pPr>
        <w:pStyle w:val="Heading2"/>
        <w:rPr>
          <w:lang w:eastAsia="zh-CN"/>
        </w:rPr>
      </w:pPr>
      <w:bookmarkStart w:id="443" w:name="_Toc8469"/>
      <w:bookmarkStart w:id="444" w:name="_Toc121932953"/>
      <w:bookmarkStart w:id="445" w:name="_Toc121908667"/>
      <w:bookmarkStart w:id="446" w:name="_Toc124186462"/>
      <w:bookmarkStart w:id="447" w:name="_Toc137240610"/>
      <w:bookmarkStart w:id="448" w:name="_Toc137244707"/>
      <w:bookmarkStart w:id="449" w:name="_Toc138893921"/>
      <w:bookmarkStart w:id="450" w:name="_Toc138894153"/>
      <w:bookmarkStart w:id="451" w:name="_Toc145036546"/>
      <w:bookmarkStart w:id="452" w:name="_Toc153188838"/>
      <w:bookmarkStart w:id="453" w:name="_Toc155672121"/>
      <w:bookmarkStart w:id="454" w:name="_Toc161927764"/>
      <w:bookmarkStart w:id="455" w:name="_Toc163213261"/>
      <w:bookmarkStart w:id="456" w:name="_Toc169794662"/>
      <w:bookmarkStart w:id="457" w:name="_Toc171510290"/>
      <w:bookmarkStart w:id="458" w:name="_Toc233969762"/>
      <w:r w:rsidRPr="004E5D66">
        <w:rPr>
          <w:rFonts w:hint="eastAsia"/>
          <w:lang w:val="en-US" w:eastAsia="zh-CN"/>
        </w:rPr>
        <w:t>5.4</w:t>
      </w:r>
      <w:r w:rsidRPr="004E5D66">
        <w:rPr>
          <w:lang w:eastAsia="zh-CN"/>
        </w:rPr>
        <w:tab/>
        <w:t>Channel arrangement</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2275AB2" w14:textId="77777777" w:rsidR="00D62336" w:rsidRPr="004E5D66" w:rsidRDefault="00063062">
      <w:pPr>
        <w:pStyle w:val="Heading2"/>
      </w:pPr>
      <w:bookmarkStart w:id="459" w:name="_Toc121932954"/>
      <w:bookmarkStart w:id="460" w:name="_Toc121908668"/>
      <w:bookmarkStart w:id="461" w:name="_Toc124186463"/>
      <w:bookmarkStart w:id="462" w:name="_Toc137240611"/>
      <w:bookmarkStart w:id="463" w:name="_Toc137244708"/>
      <w:bookmarkStart w:id="464" w:name="_Toc138893922"/>
      <w:bookmarkStart w:id="465" w:name="_Toc138894154"/>
      <w:bookmarkStart w:id="466" w:name="_Toc145036547"/>
      <w:bookmarkStart w:id="467" w:name="_Toc153188839"/>
      <w:bookmarkStart w:id="468" w:name="_Toc155672122"/>
      <w:bookmarkStart w:id="469" w:name="_Toc161927765"/>
      <w:bookmarkStart w:id="470" w:name="_Toc163213262"/>
      <w:bookmarkStart w:id="471" w:name="_Toc169794663"/>
      <w:bookmarkStart w:id="472" w:name="_Toc171510291"/>
      <w:bookmarkStart w:id="473" w:name="_Toc5106"/>
      <w:bookmarkStart w:id="474" w:name="_Toc233969763"/>
      <w:r w:rsidRPr="004E5D66">
        <w:t>5.4A</w:t>
      </w:r>
      <w:r w:rsidRPr="004E5D66">
        <w:tab/>
        <w:t>Channel arrangement for category M1</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4"/>
    </w:p>
    <w:p w14:paraId="7ACF37FA" w14:textId="77777777" w:rsidR="00D62336" w:rsidRPr="004E5D66" w:rsidRDefault="00063062">
      <w:pPr>
        <w:pStyle w:val="Heading3"/>
      </w:pPr>
      <w:bookmarkStart w:id="475" w:name="_Toc111062018"/>
      <w:bookmarkStart w:id="476" w:name="_Toc117689380"/>
      <w:bookmarkStart w:id="477" w:name="_Toc368026205"/>
      <w:bookmarkStart w:id="478" w:name="_Toc121932955"/>
      <w:bookmarkStart w:id="479" w:name="_Toc121908669"/>
      <w:bookmarkStart w:id="480" w:name="_Toc124186464"/>
      <w:bookmarkStart w:id="481" w:name="_Toc137240612"/>
      <w:bookmarkStart w:id="482" w:name="_Toc137244709"/>
      <w:bookmarkStart w:id="483" w:name="_Toc138893923"/>
      <w:bookmarkStart w:id="484" w:name="_Toc138894155"/>
      <w:bookmarkStart w:id="485" w:name="_Toc145036548"/>
      <w:bookmarkStart w:id="486" w:name="_Toc153188840"/>
      <w:bookmarkStart w:id="487" w:name="_Toc155672123"/>
      <w:bookmarkStart w:id="488" w:name="_Toc161927766"/>
      <w:bookmarkStart w:id="489" w:name="_Toc163213263"/>
      <w:bookmarkStart w:id="490" w:name="_Toc169794664"/>
      <w:bookmarkStart w:id="491" w:name="_Toc171510292"/>
      <w:bookmarkStart w:id="492" w:name="_Toc233969764"/>
      <w:r w:rsidRPr="004E5D66">
        <w:t>5.4A.1</w:t>
      </w:r>
      <w:r w:rsidRPr="004E5D66">
        <w:tab/>
        <w:t>Channel spacing</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AA35F70" w14:textId="77777777" w:rsidR="00D62336" w:rsidRPr="004E5D66" w:rsidRDefault="00063062">
      <w:r w:rsidRPr="004E5D66">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Pr="004E5D66" w:rsidRDefault="00063062">
      <w:pPr>
        <w:pStyle w:val="EQ"/>
      </w:pPr>
      <w:r w:rsidRPr="004E5D66">
        <w:tab/>
        <w:t>Nominal Channel spacing = (BW</w:t>
      </w:r>
      <w:r w:rsidRPr="004E5D66">
        <w:rPr>
          <w:vertAlign w:val="subscript"/>
        </w:rPr>
        <w:t>Channel(1)</w:t>
      </w:r>
      <w:r w:rsidRPr="004E5D66">
        <w:t xml:space="preserve"> + BW</w:t>
      </w:r>
      <w:r w:rsidRPr="004E5D66">
        <w:rPr>
          <w:vertAlign w:val="subscript"/>
        </w:rPr>
        <w:t>Channel(2)</w:t>
      </w:r>
      <w:r w:rsidRPr="004E5D66">
        <w:t>)/2</w:t>
      </w:r>
    </w:p>
    <w:p w14:paraId="279DCCA6" w14:textId="77777777" w:rsidR="00D62336" w:rsidRPr="004E5D66" w:rsidRDefault="00063062">
      <w:r w:rsidRPr="004E5D66">
        <w:t>where BW</w:t>
      </w:r>
      <w:r w:rsidRPr="004E5D66">
        <w:rPr>
          <w:vertAlign w:val="subscript"/>
        </w:rPr>
        <w:t>Channel(1)</w:t>
      </w:r>
      <w:r w:rsidRPr="004E5D66">
        <w:t xml:space="preserve"> and BW</w:t>
      </w:r>
      <w:r w:rsidRPr="004E5D66">
        <w:rPr>
          <w:vertAlign w:val="subscript"/>
        </w:rPr>
        <w:t>Channel(2)</w:t>
      </w:r>
      <w:r w:rsidRPr="004E5D66">
        <w:t xml:space="preserve"> are the channel bandwidths of the two respective E-UTRA carriers. The channel spacing can be adjusted to optimize performance in a particular deployment scenario.</w:t>
      </w:r>
    </w:p>
    <w:p w14:paraId="6BC0BD31" w14:textId="77777777" w:rsidR="00D62336" w:rsidRPr="004E5D66" w:rsidRDefault="00063062">
      <w:pPr>
        <w:pStyle w:val="Heading3"/>
      </w:pPr>
      <w:bookmarkStart w:id="493" w:name="_Toc368026209"/>
      <w:bookmarkStart w:id="494" w:name="_Toc117689381"/>
      <w:bookmarkStart w:id="495" w:name="_Toc111062020"/>
      <w:bookmarkStart w:id="496" w:name="_Toc121932956"/>
      <w:bookmarkStart w:id="497" w:name="_Toc121908670"/>
      <w:bookmarkStart w:id="498" w:name="_Toc124186465"/>
      <w:bookmarkStart w:id="499" w:name="_Toc137240613"/>
      <w:bookmarkStart w:id="500" w:name="_Toc137244710"/>
      <w:bookmarkStart w:id="501" w:name="_Toc138893924"/>
      <w:bookmarkStart w:id="502" w:name="_Toc138894156"/>
      <w:bookmarkStart w:id="503" w:name="_Toc145036549"/>
      <w:bookmarkStart w:id="504" w:name="_Toc153188841"/>
      <w:bookmarkStart w:id="505" w:name="_Toc155672124"/>
      <w:bookmarkStart w:id="506" w:name="_Toc161927767"/>
      <w:bookmarkStart w:id="507" w:name="_Toc163213264"/>
      <w:bookmarkStart w:id="508" w:name="_Toc169794665"/>
      <w:bookmarkStart w:id="509" w:name="_Toc171510293"/>
      <w:bookmarkStart w:id="510" w:name="_Toc233969765"/>
      <w:r w:rsidRPr="004E5D66">
        <w:lastRenderedPageBreak/>
        <w:t>5.4A.2</w:t>
      </w:r>
      <w:r w:rsidRPr="004E5D66">
        <w:tab/>
      </w:r>
      <w:bookmarkEnd w:id="493"/>
      <w:r w:rsidRPr="004E5D66">
        <w:t>Channel raster, carrier frequency and EARFCN</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C26E62D" w14:textId="77777777" w:rsidR="00D62336" w:rsidRPr="004E5D66" w:rsidRDefault="00063062">
      <w:r w:rsidRPr="004E5D66">
        <w:rPr>
          <w:rFonts w:eastAsia="Yu Mincho"/>
        </w:rPr>
        <w:t xml:space="preserve">The global frequency raster is defined for all frequencies. The granularity of the global frequency raster is </w:t>
      </w:r>
      <w:r w:rsidRPr="004E5D66">
        <w:t>100 kHz, which means that the carrier centre frequency must be an integer multiple of 100 kHz. For each operating band, a subset of frequencies from the global frequency raster are applicable and forms a channel raster with a granularity ΔF</w:t>
      </w:r>
      <w:r w:rsidRPr="004E5D66">
        <w:rPr>
          <w:vertAlign w:val="subscript"/>
        </w:rPr>
        <w:t>Raster</w:t>
      </w:r>
      <w:r w:rsidRPr="004E5D66">
        <w:t>.</w:t>
      </w:r>
    </w:p>
    <w:p w14:paraId="5B594368" w14:textId="77777777" w:rsidR="00D62336" w:rsidRPr="004E5D66" w:rsidRDefault="00063062">
      <w:r w:rsidRPr="004E5D66">
        <w:rPr>
          <w:rFonts w:cs="v5.0.0"/>
        </w:rPr>
        <w:t xml:space="preserve">The carrier frequency in the uplink and downlink is designated by the E-UTRA Absolute Radio Frequency Channel Number (EARFCN) in the range 0 – 262143. </w:t>
      </w:r>
      <w:r w:rsidRPr="004E5D66">
        <w:t>The relation between EARFCN and the carrier frequency in MHz for the downlink is given by the following equation, where F</w:t>
      </w:r>
      <w:r w:rsidRPr="004E5D66">
        <w:rPr>
          <w:vertAlign w:val="subscript"/>
        </w:rPr>
        <w:t>DL_low</w:t>
      </w:r>
      <w:r w:rsidRPr="004E5D66">
        <w:t xml:space="preserve"> and N</w:t>
      </w:r>
      <w:r w:rsidRPr="004E5D66">
        <w:rPr>
          <w:vertAlign w:val="subscript"/>
        </w:rPr>
        <w:t>Offs-DL</w:t>
      </w:r>
      <w:r w:rsidRPr="004E5D66">
        <w:t xml:space="preserve"> are given in Table 5.4A.2-1 and N</w:t>
      </w:r>
      <w:r w:rsidRPr="004E5D66">
        <w:rPr>
          <w:vertAlign w:val="subscript"/>
        </w:rPr>
        <w:t>DL</w:t>
      </w:r>
      <w:r w:rsidRPr="004E5D66">
        <w:t xml:space="preserve"> is the downlink EARFCN.</w:t>
      </w:r>
    </w:p>
    <w:p w14:paraId="0A7BDEAD" w14:textId="77777777" w:rsidR="00D62336" w:rsidRPr="004E5D66" w:rsidRDefault="00063062">
      <w:pPr>
        <w:pStyle w:val="EQ"/>
      </w:pPr>
      <w:r w:rsidRPr="004E5D66">
        <w:tab/>
        <w:t>F</w:t>
      </w:r>
      <w:r w:rsidRPr="004E5D66">
        <w:rPr>
          <w:vertAlign w:val="subscript"/>
        </w:rPr>
        <w:t>DL</w:t>
      </w:r>
      <w:r w:rsidRPr="004E5D66">
        <w:t xml:space="preserve"> = F</w:t>
      </w:r>
      <w:r w:rsidRPr="004E5D66">
        <w:rPr>
          <w:vertAlign w:val="subscript"/>
        </w:rPr>
        <w:t>DL_low</w:t>
      </w:r>
      <w:r w:rsidRPr="004E5D66">
        <w:t xml:space="preserve"> + 0.1(N</w:t>
      </w:r>
      <w:r w:rsidRPr="004E5D66">
        <w:rPr>
          <w:vertAlign w:val="subscript"/>
        </w:rPr>
        <w:t>DL</w:t>
      </w:r>
      <w:r w:rsidRPr="004E5D66">
        <w:t xml:space="preserve"> – N</w:t>
      </w:r>
      <w:r w:rsidRPr="004E5D66">
        <w:rPr>
          <w:vertAlign w:val="subscript"/>
        </w:rPr>
        <w:t>Offs-DL</w:t>
      </w:r>
      <w:r w:rsidRPr="004E5D66">
        <w:t>)</w:t>
      </w:r>
    </w:p>
    <w:p w14:paraId="4D1A49EB" w14:textId="77777777" w:rsidR="00D62336" w:rsidRPr="004E5D66" w:rsidRDefault="00063062">
      <w:r w:rsidRPr="004E5D66">
        <w:t>The relation between EARFCN and the carrier frequency in MHz for the uplink is given by the following equation where F</w:t>
      </w:r>
      <w:r w:rsidRPr="004E5D66">
        <w:rPr>
          <w:vertAlign w:val="subscript"/>
        </w:rPr>
        <w:t>UL_low</w:t>
      </w:r>
      <w:r w:rsidRPr="004E5D66">
        <w:t xml:space="preserve"> and N</w:t>
      </w:r>
      <w:r w:rsidRPr="004E5D66">
        <w:rPr>
          <w:vertAlign w:val="subscript"/>
        </w:rPr>
        <w:t>Offs-UL</w:t>
      </w:r>
      <w:r w:rsidRPr="004E5D66">
        <w:t xml:space="preserve"> are given in Table 5.4.2-1 and N</w:t>
      </w:r>
      <w:r w:rsidRPr="004E5D66">
        <w:rPr>
          <w:vertAlign w:val="subscript"/>
        </w:rPr>
        <w:t>UL</w:t>
      </w:r>
      <w:r w:rsidRPr="004E5D66">
        <w:t xml:space="preserve"> is the uplink EARFCN.</w:t>
      </w:r>
    </w:p>
    <w:p w14:paraId="0492A99F" w14:textId="77777777" w:rsidR="00D62336" w:rsidRPr="004E5D66" w:rsidRDefault="00063062">
      <w:pPr>
        <w:pStyle w:val="EQ"/>
      </w:pPr>
      <w:r w:rsidRPr="004E5D66">
        <w:tab/>
        <w:t>F</w:t>
      </w:r>
      <w:r w:rsidRPr="004E5D66">
        <w:rPr>
          <w:vertAlign w:val="subscript"/>
        </w:rPr>
        <w:t>UL</w:t>
      </w:r>
      <w:r w:rsidRPr="004E5D66">
        <w:t xml:space="preserve"> = F</w:t>
      </w:r>
      <w:r w:rsidRPr="004E5D66">
        <w:rPr>
          <w:vertAlign w:val="subscript"/>
        </w:rPr>
        <w:t>UL_low</w:t>
      </w:r>
      <w:r w:rsidRPr="004E5D66">
        <w:t xml:space="preserve"> + 0.1(N</w:t>
      </w:r>
      <w:r w:rsidRPr="004E5D66">
        <w:rPr>
          <w:vertAlign w:val="subscript"/>
        </w:rPr>
        <w:t>UL</w:t>
      </w:r>
      <w:r w:rsidRPr="004E5D66">
        <w:t xml:space="preserve"> – N</w:t>
      </w:r>
      <w:r w:rsidRPr="004E5D66">
        <w:rPr>
          <w:vertAlign w:val="subscript"/>
        </w:rPr>
        <w:t>Offs-UL</w:t>
      </w:r>
      <w:r w:rsidRPr="004E5D66">
        <w:t>)</w:t>
      </w:r>
    </w:p>
    <w:p w14:paraId="0981E5CC" w14:textId="77777777" w:rsidR="00D62336" w:rsidRPr="004E5D66" w:rsidRDefault="00063062" w:rsidP="008416C3">
      <w:pPr>
        <w:rPr>
          <w:b/>
        </w:rPr>
      </w:pPr>
      <w:r w:rsidRPr="004E5D66">
        <w:t xml:space="preserve">The applicable channel raster and EARFCNs for each operating band are specified in Table 5.4A.2-1. </w:t>
      </w:r>
    </w:p>
    <w:p w14:paraId="57597CF4" w14:textId="027C62F7" w:rsidR="00D62336" w:rsidRPr="004E5D66" w:rsidRDefault="000D2DB8" w:rsidP="008416C3">
      <w:pPr>
        <w:rPr>
          <w:b/>
        </w:rPr>
      </w:pPr>
      <w:r w:rsidRPr="004E5D66">
        <w:t xml:space="preserve">For operating bands with a channel raster of 100 kHz, every </w:t>
      </w:r>
      <w:bookmarkStart w:id="511" w:name="_Hlk499903272"/>
      <w:r w:rsidRPr="004E5D66">
        <w:t>EARFCN within the operating band shall be applicable for the channel raster, and the step size for the channel raster in Table 5.4A.2</w:t>
      </w:r>
      <w:r w:rsidRPr="004E5D66">
        <w:noBreakHyphen/>
        <w:t>1 is given as &lt;1&gt;.</w:t>
      </w:r>
      <w:bookmarkEnd w:id="511"/>
      <w:r w:rsidRPr="004E5D66">
        <w:t xml:space="preserve"> The broadcast parameter </w:t>
      </w:r>
      <w:r w:rsidRPr="004E5D66">
        <w:rPr>
          <w:i/>
          <w:iCs/>
        </w:rPr>
        <w:t>earfcn-LSB</w:t>
      </w:r>
      <w:r w:rsidRPr="004E5D66">
        <w:t xml:space="preserve"> defined in TS 36.331 [</w:t>
      </w:r>
      <w:r w:rsidR="00BF1EF2" w:rsidRPr="004E5D66">
        <w:rPr>
          <w:rFonts w:eastAsiaTheme="minorEastAsia" w:hint="eastAsia"/>
          <w:lang w:eastAsia="zh-CN"/>
        </w:rPr>
        <w:t>13</w:t>
      </w:r>
      <w:r w:rsidRPr="004E5D66">
        <w:t>] may be used to assist the UE in synchronizing to the cell.</w:t>
      </w:r>
    </w:p>
    <w:p w14:paraId="1F1B7F2C" w14:textId="77777777" w:rsidR="00D62336" w:rsidRPr="004E5D66" w:rsidRDefault="00063062">
      <w:pPr>
        <w:pStyle w:val="TH"/>
      </w:pPr>
      <w:r w:rsidRPr="004E5D66">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4E5D66" w:rsidRPr="004E5D66" w14:paraId="48BD4FF0" w14:textId="77777777" w:rsidTr="009755DA">
        <w:tc>
          <w:tcPr>
            <w:tcW w:w="1067" w:type="dxa"/>
            <w:vMerge w:val="restart"/>
            <w:vAlign w:val="bottom"/>
          </w:tcPr>
          <w:p w14:paraId="7D8B7604" w14:textId="77777777" w:rsidR="00E21117" w:rsidRPr="004E5D66" w:rsidRDefault="00E21117" w:rsidP="00E21117">
            <w:pPr>
              <w:pStyle w:val="TAH"/>
            </w:pPr>
            <w:r w:rsidRPr="004E5D66">
              <w:t>E-UTRA Operating</w:t>
            </w:r>
          </w:p>
          <w:p w14:paraId="6A3B7D46" w14:textId="77777777" w:rsidR="00E21117" w:rsidRPr="004E5D66" w:rsidRDefault="00E21117" w:rsidP="00E21117">
            <w:pPr>
              <w:pStyle w:val="TAH"/>
            </w:pPr>
            <w:r w:rsidRPr="004E5D66">
              <w:t>Band</w:t>
            </w:r>
          </w:p>
        </w:tc>
        <w:tc>
          <w:tcPr>
            <w:tcW w:w="1055" w:type="dxa"/>
            <w:vMerge w:val="restart"/>
            <w:vAlign w:val="center"/>
          </w:tcPr>
          <w:p w14:paraId="0741D028" w14:textId="77777777" w:rsidR="00E21117" w:rsidRPr="004E5D66" w:rsidRDefault="00E21117" w:rsidP="00E21117">
            <w:pPr>
              <w:pStyle w:val="TAH"/>
            </w:pPr>
            <w:r w:rsidRPr="004E5D66">
              <w:t>ΔF</w:t>
            </w:r>
            <w:r w:rsidRPr="004E5D66">
              <w:rPr>
                <w:vertAlign w:val="subscript"/>
              </w:rPr>
              <w:t>Raster</w:t>
            </w:r>
            <w:r w:rsidRPr="004E5D66">
              <w:t xml:space="preserve"> (kHz)</w:t>
            </w:r>
          </w:p>
        </w:tc>
        <w:tc>
          <w:tcPr>
            <w:tcW w:w="3969" w:type="dxa"/>
            <w:gridSpan w:val="3"/>
          </w:tcPr>
          <w:p w14:paraId="02DB4D53" w14:textId="77777777" w:rsidR="00E21117" w:rsidRPr="004E5D66" w:rsidRDefault="00E21117" w:rsidP="00E21117">
            <w:pPr>
              <w:pStyle w:val="TAH"/>
            </w:pPr>
            <w:r w:rsidRPr="004E5D66">
              <w:t>Downlink</w:t>
            </w:r>
          </w:p>
        </w:tc>
        <w:tc>
          <w:tcPr>
            <w:tcW w:w="3540" w:type="dxa"/>
            <w:gridSpan w:val="3"/>
          </w:tcPr>
          <w:p w14:paraId="323224DF" w14:textId="77777777" w:rsidR="00E21117" w:rsidRPr="004E5D66" w:rsidRDefault="00E21117" w:rsidP="00E21117">
            <w:pPr>
              <w:pStyle w:val="TAH"/>
            </w:pPr>
            <w:r w:rsidRPr="004E5D66">
              <w:t>Uplink</w:t>
            </w:r>
          </w:p>
        </w:tc>
      </w:tr>
      <w:tr w:rsidR="004E5D66" w:rsidRPr="004E5D66" w14:paraId="360C68FD" w14:textId="77777777" w:rsidTr="009755DA">
        <w:tc>
          <w:tcPr>
            <w:tcW w:w="1067" w:type="dxa"/>
            <w:vMerge/>
          </w:tcPr>
          <w:p w14:paraId="21B07B43" w14:textId="77777777" w:rsidR="00E21117" w:rsidRPr="004E5D66" w:rsidRDefault="00E21117" w:rsidP="00E21117">
            <w:pPr>
              <w:pStyle w:val="TAH"/>
            </w:pPr>
          </w:p>
        </w:tc>
        <w:tc>
          <w:tcPr>
            <w:tcW w:w="1055" w:type="dxa"/>
            <w:vMerge/>
          </w:tcPr>
          <w:p w14:paraId="0A758159" w14:textId="77777777" w:rsidR="00E21117" w:rsidRPr="004E5D66" w:rsidRDefault="00E21117" w:rsidP="00E21117">
            <w:pPr>
              <w:pStyle w:val="TAH"/>
            </w:pPr>
          </w:p>
        </w:tc>
        <w:tc>
          <w:tcPr>
            <w:tcW w:w="1134" w:type="dxa"/>
          </w:tcPr>
          <w:p w14:paraId="58EFFC29" w14:textId="77777777" w:rsidR="00E21117" w:rsidRPr="004E5D66" w:rsidRDefault="00E21117" w:rsidP="00E21117">
            <w:pPr>
              <w:pStyle w:val="TAH"/>
            </w:pPr>
            <w:r w:rsidRPr="004E5D66">
              <w:t>F</w:t>
            </w:r>
            <w:r w:rsidRPr="004E5D66">
              <w:rPr>
                <w:vertAlign w:val="subscript"/>
              </w:rPr>
              <w:t xml:space="preserve">DL_low </w:t>
            </w:r>
            <w:r w:rsidRPr="004E5D66">
              <w:t>(MHz)</w:t>
            </w:r>
          </w:p>
        </w:tc>
        <w:tc>
          <w:tcPr>
            <w:tcW w:w="1134" w:type="dxa"/>
          </w:tcPr>
          <w:p w14:paraId="09A9A004" w14:textId="77777777" w:rsidR="00E21117" w:rsidRPr="004E5D66" w:rsidRDefault="00E21117" w:rsidP="00E21117">
            <w:pPr>
              <w:pStyle w:val="TAH"/>
            </w:pPr>
            <w:r w:rsidRPr="004E5D66">
              <w:t>N</w:t>
            </w:r>
            <w:r w:rsidRPr="004E5D66">
              <w:rPr>
                <w:vertAlign w:val="subscript"/>
              </w:rPr>
              <w:t>Offs-DL</w:t>
            </w:r>
          </w:p>
        </w:tc>
        <w:tc>
          <w:tcPr>
            <w:tcW w:w="1701" w:type="dxa"/>
          </w:tcPr>
          <w:p w14:paraId="4B6C7B3D" w14:textId="77777777" w:rsidR="00E21117" w:rsidRPr="004E5D66" w:rsidRDefault="00E21117" w:rsidP="00E21117">
            <w:pPr>
              <w:pStyle w:val="TAH"/>
              <w:rPr>
                <w:vertAlign w:val="subscript"/>
              </w:rPr>
            </w:pPr>
            <w:r w:rsidRPr="004E5D66">
              <w:t>Range of N</w:t>
            </w:r>
            <w:r w:rsidRPr="004E5D66">
              <w:rPr>
                <w:vertAlign w:val="subscript"/>
              </w:rPr>
              <w:t>DL</w:t>
            </w:r>
          </w:p>
          <w:p w14:paraId="1BC0BF6F" w14:textId="77777777" w:rsidR="00E21117" w:rsidRPr="004E5D66" w:rsidRDefault="00E21117" w:rsidP="00E21117">
            <w:pPr>
              <w:pStyle w:val="TAH"/>
            </w:pPr>
            <w:r w:rsidRPr="004E5D66">
              <w:rPr>
                <w:rFonts w:eastAsia="Yu Mincho"/>
              </w:rPr>
              <w:t>(First – &lt;Step size&gt; – Last)</w:t>
            </w:r>
          </w:p>
        </w:tc>
        <w:tc>
          <w:tcPr>
            <w:tcW w:w="1134" w:type="dxa"/>
          </w:tcPr>
          <w:p w14:paraId="4C7CCADB" w14:textId="77777777" w:rsidR="00E21117" w:rsidRPr="004E5D66" w:rsidRDefault="00E21117" w:rsidP="00E21117">
            <w:pPr>
              <w:pStyle w:val="TAH"/>
            </w:pPr>
            <w:r w:rsidRPr="004E5D66">
              <w:t>F</w:t>
            </w:r>
            <w:r w:rsidRPr="004E5D66">
              <w:rPr>
                <w:vertAlign w:val="subscript"/>
              </w:rPr>
              <w:t xml:space="preserve">UL_low </w:t>
            </w:r>
            <w:r w:rsidRPr="004E5D66">
              <w:t>(MHz)</w:t>
            </w:r>
          </w:p>
        </w:tc>
        <w:tc>
          <w:tcPr>
            <w:tcW w:w="850" w:type="dxa"/>
          </w:tcPr>
          <w:p w14:paraId="6A7F22FA" w14:textId="77777777" w:rsidR="00E21117" w:rsidRPr="004E5D66" w:rsidRDefault="00E21117" w:rsidP="00E21117">
            <w:pPr>
              <w:pStyle w:val="TAH"/>
            </w:pPr>
            <w:r w:rsidRPr="004E5D66">
              <w:t>N</w:t>
            </w:r>
            <w:r w:rsidRPr="004E5D66">
              <w:rPr>
                <w:vertAlign w:val="subscript"/>
              </w:rPr>
              <w:t>Offs-UL</w:t>
            </w:r>
          </w:p>
        </w:tc>
        <w:tc>
          <w:tcPr>
            <w:tcW w:w="1556" w:type="dxa"/>
          </w:tcPr>
          <w:p w14:paraId="2A6DAE7B" w14:textId="77777777" w:rsidR="00E21117" w:rsidRPr="004E5D66" w:rsidRDefault="00E21117" w:rsidP="00E21117">
            <w:pPr>
              <w:pStyle w:val="TAH"/>
              <w:rPr>
                <w:vertAlign w:val="subscript"/>
              </w:rPr>
            </w:pPr>
            <w:r w:rsidRPr="004E5D66">
              <w:t>Range of N</w:t>
            </w:r>
            <w:r w:rsidRPr="004E5D66">
              <w:rPr>
                <w:vertAlign w:val="subscript"/>
              </w:rPr>
              <w:t>UL</w:t>
            </w:r>
          </w:p>
          <w:p w14:paraId="4CCB8078" w14:textId="77777777" w:rsidR="00E21117" w:rsidRPr="004E5D66" w:rsidRDefault="00E21117" w:rsidP="00E21117">
            <w:pPr>
              <w:pStyle w:val="TAH"/>
            </w:pPr>
            <w:r w:rsidRPr="004E5D66">
              <w:rPr>
                <w:rFonts w:eastAsia="Yu Mincho"/>
              </w:rPr>
              <w:t>(First – &lt;Step size&gt; – Last)</w:t>
            </w:r>
          </w:p>
        </w:tc>
      </w:tr>
      <w:tr w:rsidR="004E5D66" w:rsidRPr="004E5D66" w14:paraId="5E7E9A34" w14:textId="77777777" w:rsidTr="009755DA">
        <w:tc>
          <w:tcPr>
            <w:tcW w:w="1067" w:type="dxa"/>
          </w:tcPr>
          <w:p w14:paraId="1524933F" w14:textId="77777777" w:rsidR="00E21117" w:rsidRPr="004E5D66" w:rsidRDefault="00E21117" w:rsidP="00E21117">
            <w:pPr>
              <w:pStyle w:val="TAC"/>
            </w:pPr>
            <w:r w:rsidRPr="004E5D66">
              <w:t>256</w:t>
            </w:r>
          </w:p>
        </w:tc>
        <w:tc>
          <w:tcPr>
            <w:tcW w:w="1055" w:type="dxa"/>
          </w:tcPr>
          <w:p w14:paraId="3731897D" w14:textId="77777777" w:rsidR="00E21117" w:rsidRPr="004E5D66" w:rsidRDefault="00E21117" w:rsidP="00E21117">
            <w:pPr>
              <w:pStyle w:val="TAC"/>
            </w:pPr>
            <w:r w:rsidRPr="004E5D66">
              <w:t>100</w:t>
            </w:r>
          </w:p>
        </w:tc>
        <w:tc>
          <w:tcPr>
            <w:tcW w:w="1134" w:type="dxa"/>
          </w:tcPr>
          <w:p w14:paraId="027463B2" w14:textId="77777777" w:rsidR="00E21117" w:rsidRPr="004E5D66" w:rsidRDefault="00E21117" w:rsidP="00E21117">
            <w:pPr>
              <w:pStyle w:val="TAC"/>
            </w:pPr>
            <w:r w:rsidRPr="004E5D66">
              <w:t>2170</w:t>
            </w:r>
          </w:p>
        </w:tc>
        <w:tc>
          <w:tcPr>
            <w:tcW w:w="1134" w:type="dxa"/>
          </w:tcPr>
          <w:p w14:paraId="46214AA0" w14:textId="77777777" w:rsidR="00E21117" w:rsidRPr="004E5D66" w:rsidRDefault="00E21117" w:rsidP="00E21117">
            <w:pPr>
              <w:pStyle w:val="TAC"/>
            </w:pPr>
            <w:r w:rsidRPr="004E5D66">
              <w:t>229076</w:t>
            </w:r>
          </w:p>
        </w:tc>
        <w:tc>
          <w:tcPr>
            <w:tcW w:w="1701" w:type="dxa"/>
          </w:tcPr>
          <w:p w14:paraId="0638C75B" w14:textId="77777777" w:rsidR="00E21117" w:rsidRPr="004E5D66" w:rsidRDefault="00E21117" w:rsidP="00E21117">
            <w:pPr>
              <w:pStyle w:val="TAC"/>
            </w:pPr>
            <w:r w:rsidRPr="004E5D66">
              <w:t>229076 –&lt;1&gt;- 229375</w:t>
            </w:r>
          </w:p>
        </w:tc>
        <w:tc>
          <w:tcPr>
            <w:tcW w:w="1134" w:type="dxa"/>
          </w:tcPr>
          <w:p w14:paraId="4B448F67" w14:textId="77777777" w:rsidR="00E21117" w:rsidRPr="004E5D66" w:rsidRDefault="00E21117" w:rsidP="00E21117">
            <w:pPr>
              <w:pStyle w:val="TAC"/>
            </w:pPr>
            <w:r w:rsidRPr="004E5D66">
              <w:t>1980</w:t>
            </w:r>
          </w:p>
        </w:tc>
        <w:tc>
          <w:tcPr>
            <w:tcW w:w="850" w:type="dxa"/>
          </w:tcPr>
          <w:p w14:paraId="203E35BE" w14:textId="77777777" w:rsidR="00E21117" w:rsidRPr="004E5D66" w:rsidRDefault="00E21117" w:rsidP="00E21117">
            <w:pPr>
              <w:pStyle w:val="TAC"/>
            </w:pPr>
            <w:r w:rsidRPr="004E5D66">
              <w:t>261844</w:t>
            </w:r>
          </w:p>
        </w:tc>
        <w:tc>
          <w:tcPr>
            <w:tcW w:w="1556" w:type="dxa"/>
          </w:tcPr>
          <w:p w14:paraId="0DA06CE7" w14:textId="77777777" w:rsidR="00E21117" w:rsidRPr="004E5D66" w:rsidRDefault="00E21117" w:rsidP="00E21117">
            <w:pPr>
              <w:pStyle w:val="TAC"/>
            </w:pPr>
            <w:r w:rsidRPr="004E5D66">
              <w:t>261844 –&lt;1&gt;- 262143</w:t>
            </w:r>
          </w:p>
        </w:tc>
      </w:tr>
      <w:tr w:rsidR="004E5D66" w:rsidRPr="004E5D66" w14:paraId="09123C7E" w14:textId="77777777" w:rsidTr="009755DA">
        <w:tc>
          <w:tcPr>
            <w:tcW w:w="1067" w:type="dxa"/>
          </w:tcPr>
          <w:p w14:paraId="39EEB740" w14:textId="77777777" w:rsidR="00E21117" w:rsidRPr="004E5D66" w:rsidRDefault="00E21117" w:rsidP="00E21117">
            <w:pPr>
              <w:pStyle w:val="TAC"/>
            </w:pPr>
            <w:r w:rsidRPr="004E5D66">
              <w:t>255</w:t>
            </w:r>
          </w:p>
        </w:tc>
        <w:tc>
          <w:tcPr>
            <w:tcW w:w="1055" w:type="dxa"/>
          </w:tcPr>
          <w:p w14:paraId="15F8DD7B" w14:textId="77777777" w:rsidR="00E21117" w:rsidRPr="004E5D66" w:rsidRDefault="00E21117" w:rsidP="00E21117">
            <w:pPr>
              <w:pStyle w:val="TAC"/>
            </w:pPr>
            <w:r w:rsidRPr="004E5D66">
              <w:t>100</w:t>
            </w:r>
          </w:p>
        </w:tc>
        <w:tc>
          <w:tcPr>
            <w:tcW w:w="1134" w:type="dxa"/>
          </w:tcPr>
          <w:p w14:paraId="07557940" w14:textId="77777777" w:rsidR="00E21117" w:rsidRPr="004E5D66" w:rsidRDefault="00E21117" w:rsidP="00E21117">
            <w:pPr>
              <w:pStyle w:val="TAC"/>
            </w:pPr>
            <w:r w:rsidRPr="004E5D66">
              <w:t>1525</w:t>
            </w:r>
          </w:p>
        </w:tc>
        <w:tc>
          <w:tcPr>
            <w:tcW w:w="1134" w:type="dxa"/>
          </w:tcPr>
          <w:p w14:paraId="75193D40" w14:textId="77777777" w:rsidR="00E21117" w:rsidRPr="004E5D66" w:rsidRDefault="00E21117" w:rsidP="00E21117">
            <w:pPr>
              <w:pStyle w:val="TAC"/>
            </w:pPr>
            <w:r w:rsidRPr="004E5D66">
              <w:t>228736</w:t>
            </w:r>
          </w:p>
        </w:tc>
        <w:tc>
          <w:tcPr>
            <w:tcW w:w="1701" w:type="dxa"/>
          </w:tcPr>
          <w:p w14:paraId="644FB882" w14:textId="77777777" w:rsidR="00E21117" w:rsidRPr="004E5D66" w:rsidRDefault="00E21117" w:rsidP="00E21117">
            <w:pPr>
              <w:pStyle w:val="TAC"/>
            </w:pPr>
            <w:r w:rsidRPr="004E5D66">
              <w:t>228736 –&lt;1&gt;- 229075</w:t>
            </w:r>
          </w:p>
        </w:tc>
        <w:tc>
          <w:tcPr>
            <w:tcW w:w="1134" w:type="dxa"/>
          </w:tcPr>
          <w:p w14:paraId="61664198" w14:textId="77777777" w:rsidR="00E21117" w:rsidRPr="004E5D66" w:rsidRDefault="00E21117" w:rsidP="00E21117">
            <w:pPr>
              <w:pStyle w:val="TAC"/>
            </w:pPr>
            <w:r w:rsidRPr="004E5D66">
              <w:t>1626.5</w:t>
            </w:r>
          </w:p>
        </w:tc>
        <w:tc>
          <w:tcPr>
            <w:tcW w:w="850" w:type="dxa"/>
          </w:tcPr>
          <w:p w14:paraId="2AEF536A" w14:textId="77777777" w:rsidR="00E21117" w:rsidRPr="004E5D66" w:rsidRDefault="00E21117" w:rsidP="00E21117">
            <w:pPr>
              <w:pStyle w:val="TAC"/>
            </w:pPr>
            <w:r w:rsidRPr="004E5D66">
              <w:t>261504</w:t>
            </w:r>
          </w:p>
        </w:tc>
        <w:tc>
          <w:tcPr>
            <w:tcW w:w="1556" w:type="dxa"/>
          </w:tcPr>
          <w:p w14:paraId="3A5FD244" w14:textId="77777777" w:rsidR="00E21117" w:rsidRPr="004E5D66" w:rsidRDefault="00E21117" w:rsidP="00E21117">
            <w:pPr>
              <w:pStyle w:val="TAC"/>
            </w:pPr>
            <w:r w:rsidRPr="004E5D66">
              <w:t>261504 –&lt;1&gt;- 261843</w:t>
            </w:r>
          </w:p>
        </w:tc>
      </w:tr>
      <w:tr w:rsidR="004E5D66" w:rsidRPr="004E5D66" w14:paraId="77C40638" w14:textId="77777777" w:rsidTr="009755DA">
        <w:tc>
          <w:tcPr>
            <w:tcW w:w="1067" w:type="dxa"/>
          </w:tcPr>
          <w:p w14:paraId="1BA773AF" w14:textId="77777777" w:rsidR="00E21117" w:rsidRPr="004E5D66" w:rsidRDefault="00E21117" w:rsidP="00E21117">
            <w:pPr>
              <w:pStyle w:val="TAC"/>
            </w:pPr>
            <w:r w:rsidRPr="004E5D66">
              <w:rPr>
                <w:rFonts w:eastAsia="SimSun" w:hint="eastAsia"/>
                <w:lang w:val="en-US" w:eastAsia="zh-CN"/>
              </w:rPr>
              <w:t>254</w:t>
            </w:r>
          </w:p>
        </w:tc>
        <w:tc>
          <w:tcPr>
            <w:tcW w:w="1055" w:type="dxa"/>
          </w:tcPr>
          <w:p w14:paraId="020DC61D" w14:textId="77777777" w:rsidR="00E21117" w:rsidRPr="004E5D66" w:rsidRDefault="00E21117" w:rsidP="00E21117">
            <w:pPr>
              <w:pStyle w:val="TAC"/>
            </w:pPr>
            <w:r w:rsidRPr="004E5D66">
              <w:rPr>
                <w:rFonts w:eastAsia="SimSun" w:hint="eastAsia"/>
                <w:lang w:val="en-US" w:eastAsia="zh-CN"/>
              </w:rPr>
              <w:t>100</w:t>
            </w:r>
          </w:p>
        </w:tc>
        <w:tc>
          <w:tcPr>
            <w:tcW w:w="1134" w:type="dxa"/>
          </w:tcPr>
          <w:p w14:paraId="6575E93A" w14:textId="77777777" w:rsidR="00E21117" w:rsidRPr="004E5D66" w:rsidRDefault="00E21117" w:rsidP="00E21117">
            <w:pPr>
              <w:pStyle w:val="TAC"/>
            </w:pPr>
            <w:r w:rsidRPr="004E5D66">
              <w:rPr>
                <w:rFonts w:eastAsia="SimSun" w:hint="eastAsia"/>
                <w:lang w:val="en-US" w:eastAsia="zh-CN"/>
              </w:rPr>
              <w:t>2483.5</w:t>
            </w:r>
          </w:p>
        </w:tc>
        <w:tc>
          <w:tcPr>
            <w:tcW w:w="1134" w:type="dxa"/>
          </w:tcPr>
          <w:p w14:paraId="778133BB" w14:textId="77777777" w:rsidR="00E21117" w:rsidRPr="004E5D66" w:rsidRDefault="00E21117" w:rsidP="00E21117">
            <w:pPr>
              <w:pStyle w:val="TAC"/>
            </w:pPr>
            <w:r w:rsidRPr="004E5D66">
              <w:rPr>
                <w:rFonts w:hint="eastAsia"/>
              </w:rPr>
              <w:t>228571</w:t>
            </w:r>
          </w:p>
        </w:tc>
        <w:tc>
          <w:tcPr>
            <w:tcW w:w="1701" w:type="dxa"/>
          </w:tcPr>
          <w:p w14:paraId="32AA7FBA" w14:textId="77777777" w:rsidR="00E21117" w:rsidRPr="004E5D66" w:rsidRDefault="00E21117" w:rsidP="00E21117">
            <w:pPr>
              <w:pStyle w:val="TAC"/>
            </w:pPr>
            <w:r w:rsidRPr="004E5D66">
              <w:rPr>
                <w:rFonts w:hint="eastAsia"/>
              </w:rPr>
              <w:t>228571</w:t>
            </w:r>
            <w:r w:rsidRPr="004E5D66">
              <w:t xml:space="preserve"> –&lt;1&gt;- </w:t>
            </w:r>
            <w:r w:rsidRPr="004E5D66">
              <w:rPr>
                <w:rFonts w:hint="eastAsia"/>
              </w:rPr>
              <w:t>228735</w:t>
            </w:r>
          </w:p>
        </w:tc>
        <w:tc>
          <w:tcPr>
            <w:tcW w:w="1134" w:type="dxa"/>
          </w:tcPr>
          <w:p w14:paraId="51F2C089" w14:textId="77777777" w:rsidR="00E21117" w:rsidRPr="004E5D66" w:rsidRDefault="00E21117" w:rsidP="00E21117">
            <w:pPr>
              <w:pStyle w:val="TAC"/>
            </w:pPr>
            <w:r w:rsidRPr="004E5D66">
              <w:rPr>
                <w:rFonts w:eastAsia="SimSun" w:hint="eastAsia"/>
                <w:lang w:val="en-US" w:eastAsia="zh-CN"/>
              </w:rPr>
              <w:t>1610</w:t>
            </w:r>
          </w:p>
        </w:tc>
        <w:tc>
          <w:tcPr>
            <w:tcW w:w="850" w:type="dxa"/>
          </w:tcPr>
          <w:p w14:paraId="68D129EC" w14:textId="77777777" w:rsidR="00E21117" w:rsidRPr="004E5D66" w:rsidRDefault="00E21117" w:rsidP="00E21117">
            <w:pPr>
              <w:pStyle w:val="TAC"/>
            </w:pPr>
            <w:r w:rsidRPr="004E5D66">
              <w:rPr>
                <w:rFonts w:hint="eastAsia"/>
              </w:rPr>
              <w:t>261339</w:t>
            </w:r>
          </w:p>
        </w:tc>
        <w:tc>
          <w:tcPr>
            <w:tcW w:w="1556" w:type="dxa"/>
          </w:tcPr>
          <w:p w14:paraId="3B4240FD" w14:textId="77777777" w:rsidR="00E21117" w:rsidRPr="004E5D66" w:rsidRDefault="00E21117" w:rsidP="00E21117">
            <w:pPr>
              <w:pStyle w:val="TAC"/>
            </w:pPr>
            <w:r w:rsidRPr="004E5D66">
              <w:rPr>
                <w:rFonts w:hint="eastAsia"/>
              </w:rPr>
              <w:t>261339</w:t>
            </w:r>
            <w:r w:rsidRPr="004E5D66">
              <w:t xml:space="preserve"> –&lt;1&gt;- </w:t>
            </w:r>
            <w:r w:rsidRPr="004E5D66">
              <w:rPr>
                <w:rFonts w:hint="eastAsia"/>
              </w:rPr>
              <w:t>261503</w:t>
            </w:r>
          </w:p>
        </w:tc>
      </w:tr>
      <w:tr w:rsidR="004E5D66" w:rsidRPr="004E5D66" w14:paraId="2EB8F1C8" w14:textId="77777777" w:rsidTr="009755DA">
        <w:tc>
          <w:tcPr>
            <w:tcW w:w="1067" w:type="dxa"/>
          </w:tcPr>
          <w:p w14:paraId="362F8A28" w14:textId="77777777" w:rsidR="00E21117" w:rsidRPr="004E5D66" w:rsidRDefault="00E21117" w:rsidP="00E21117">
            <w:pPr>
              <w:pStyle w:val="TAC"/>
              <w:rPr>
                <w:rFonts w:eastAsia="SimSun"/>
                <w:lang w:val="en-US" w:eastAsia="zh-CN"/>
              </w:rPr>
            </w:pPr>
            <w:r w:rsidRPr="004E5D66">
              <w:rPr>
                <w:rFonts w:eastAsia="SimSun" w:hint="eastAsia"/>
                <w:lang w:val="en-US" w:eastAsia="zh-CN"/>
              </w:rPr>
              <w:t>253</w:t>
            </w:r>
          </w:p>
        </w:tc>
        <w:tc>
          <w:tcPr>
            <w:tcW w:w="1055" w:type="dxa"/>
          </w:tcPr>
          <w:p w14:paraId="58D3E517" w14:textId="77777777" w:rsidR="00E21117" w:rsidRPr="004E5D66" w:rsidRDefault="00E21117" w:rsidP="00E21117">
            <w:pPr>
              <w:pStyle w:val="TAC"/>
              <w:rPr>
                <w:rFonts w:eastAsia="SimSun"/>
                <w:lang w:val="en-US" w:eastAsia="zh-CN"/>
              </w:rPr>
            </w:pPr>
            <w:r w:rsidRPr="004E5D66">
              <w:rPr>
                <w:rFonts w:eastAsia="SimSun" w:hint="eastAsia"/>
                <w:lang w:val="en-US" w:eastAsia="zh-CN"/>
              </w:rPr>
              <w:t>100</w:t>
            </w:r>
          </w:p>
        </w:tc>
        <w:tc>
          <w:tcPr>
            <w:tcW w:w="1134" w:type="dxa"/>
          </w:tcPr>
          <w:p w14:paraId="540884E9" w14:textId="77777777" w:rsidR="00E21117" w:rsidRPr="004E5D66" w:rsidRDefault="00E21117" w:rsidP="00E21117">
            <w:pPr>
              <w:pStyle w:val="TAC"/>
              <w:rPr>
                <w:rFonts w:eastAsia="SimSun"/>
                <w:lang w:val="en-US" w:eastAsia="zh-CN"/>
              </w:rPr>
            </w:pPr>
            <w:r w:rsidRPr="004E5D66">
              <w:rPr>
                <w:rFonts w:eastAsia="SimSun" w:hint="eastAsia"/>
                <w:lang w:val="en-US" w:eastAsia="zh-CN"/>
              </w:rPr>
              <w:t>1518</w:t>
            </w:r>
          </w:p>
        </w:tc>
        <w:tc>
          <w:tcPr>
            <w:tcW w:w="1134" w:type="dxa"/>
          </w:tcPr>
          <w:p w14:paraId="65DFCB83" w14:textId="77777777" w:rsidR="00E21117" w:rsidRPr="004E5D66" w:rsidRDefault="00E21117" w:rsidP="00E21117">
            <w:pPr>
              <w:pStyle w:val="TAC"/>
            </w:pPr>
            <w:r w:rsidRPr="004E5D66">
              <w:rPr>
                <w:rFonts w:hint="eastAsia"/>
              </w:rPr>
              <w:t>22</w:t>
            </w:r>
            <w:r w:rsidRPr="004E5D66">
              <w:rPr>
                <w:rFonts w:eastAsia="SimSun" w:hint="eastAsia"/>
                <w:lang w:val="en-US" w:eastAsia="zh-CN"/>
              </w:rPr>
              <w:t>850</w:t>
            </w:r>
            <w:r w:rsidRPr="004E5D66">
              <w:rPr>
                <w:rFonts w:hint="eastAsia"/>
              </w:rPr>
              <w:t>1</w:t>
            </w:r>
          </w:p>
        </w:tc>
        <w:tc>
          <w:tcPr>
            <w:tcW w:w="1701" w:type="dxa"/>
          </w:tcPr>
          <w:p w14:paraId="558F5DDE" w14:textId="77777777" w:rsidR="00E21117" w:rsidRPr="004E5D66" w:rsidRDefault="00E21117" w:rsidP="00E21117">
            <w:pPr>
              <w:pStyle w:val="TAC"/>
            </w:pPr>
            <w:r w:rsidRPr="004E5D66">
              <w:rPr>
                <w:rFonts w:hint="eastAsia"/>
              </w:rPr>
              <w:t>2285</w:t>
            </w:r>
            <w:r w:rsidRPr="004E5D66">
              <w:rPr>
                <w:rFonts w:eastAsia="SimSun" w:hint="eastAsia"/>
                <w:lang w:val="en-US" w:eastAsia="zh-CN"/>
              </w:rPr>
              <w:t>01</w:t>
            </w:r>
            <w:r w:rsidRPr="004E5D66">
              <w:t xml:space="preserve"> –&lt;1&gt;- </w:t>
            </w:r>
            <w:r w:rsidRPr="004E5D66">
              <w:rPr>
                <w:rFonts w:eastAsia="SimSun" w:hint="eastAsia"/>
                <w:lang w:val="en-US" w:eastAsia="zh-CN"/>
              </w:rPr>
              <w:t>228570</w:t>
            </w:r>
          </w:p>
        </w:tc>
        <w:tc>
          <w:tcPr>
            <w:tcW w:w="1134" w:type="dxa"/>
          </w:tcPr>
          <w:p w14:paraId="78110275" w14:textId="77777777" w:rsidR="00E21117" w:rsidRPr="004E5D66" w:rsidRDefault="00E21117" w:rsidP="00E21117">
            <w:pPr>
              <w:pStyle w:val="TAC"/>
              <w:rPr>
                <w:rFonts w:eastAsia="SimSun"/>
                <w:lang w:val="en-US" w:eastAsia="zh-CN"/>
              </w:rPr>
            </w:pPr>
            <w:r w:rsidRPr="004E5D66">
              <w:rPr>
                <w:rFonts w:eastAsia="SimSun" w:hint="eastAsia"/>
                <w:lang w:val="en-US" w:eastAsia="zh-CN"/>
              </w:rPr>
              <w:t>1668</w:t>
            </w:r>
          </w:p>
        </w:tc>
        <w:tc>
          <w:tcPr>
            <w:tcW w:w="850" w:type="dxa"/>
          </w:tcPr>
          <w:p w14:paraId="3F984986" w14:textId="77777777" w:rsidR="00E21117" w:rsidRPr="004E5D66" w:rsidRDefault="00E21117" w:rsidP="00E21117">
            <w:pPr>
              <w:pStyle w:val="TAC"/>
            </w:pPr>
            <w:r w:rsidRPr="004E5D66">
              <w:rPr>
                <w:rFonts w:hint="eastAsia"/>
              </w:rPr>
              <w:t>261</w:t>
            </w:r>
            <w:r w:rsidRPr="004E5D66">
              <w:rPr>
                <w:rFonts w:eastAsia="SimSun" w:hint="eastAsia"/>
                <w:lang w:val="en-US" w:eastAsia="zh-CN"/>
              </w:rPr>
              <w:t>269</w:t>
            </w:r>
          </w:p>
        </w:tc>
        <w:tc>
          <w:tcPr>
            <w:tcW w:w="1556" w:type="dxa"/>
          </w:tcPr>
          <w:p w14:paraId="50497FCE" w14:textId="77777777" w:rsidR="00E21117" w:rsidRPr="004E5D66" w:rsidRDefault="00E21117" w:rsidP="00E21117">
            <w:pPr>
              <w:pStyle w:val="TAC"/>
            </w:pPr>
            <w:r w:rsidRPr="004E5D66">
              <w:rPr>
                <w:rFonts w:hint="eastAsia"/>
              </w:rPr>
              <w:t>261</w:t>
            </w:r>
            <w:r w:rsidRPr="004E5D66">
              <w:rPr>
                <w:rFonts w:eastAsia="SimSun" w:hint="eastAsia"/>
                <w:lang w:val="en-US" w:eastAsia="zh-CN"/>
              </w:rPr>
              <w:t>269</w:t>
            </w:r>
            <w:r w:rsidRPr="004E5D66">
              <w:t xml:space="preserve"> –&lt;1&gt;- </w:t>
            </w:r>
            <w:r w:rsidRPr="004E5D66">
              <w:rPr>
                <w:rFonts w:hint="eastAsia"/>
              </w:rPr>
              <w:t>261</w:t>
            </w:r>
            <w:r w:rsidRPr="004E5D66">
              <w:rPr>
                <w:rFonts w:eastAsia="SimSun" w:hint="eastAsia"/>
                <w:lang w:val="en-US" w:eastAsia="zh-CN"/>
              </w:rPr>
              <w:t>338</w:t>
            </w:r>
          </w:p>
        </w:tc>
      </w:tr>
      <w:tr w:rsidR="004E5D66" w:rsidRPr="004E5D66" w14:paraId="4A47F065" w14:textId="77777777" w:rsidTr="009755DA">
        <w:tc>
          <w:tcPr>
            <w:tcW w:w="1067" w:type="dxa"/>
          </w:tcPr>
          <w:p w14:paraId="0820475F" w14:textId="77777777" w:rsidR="00E21117" w:rsidRPr="004E5D66" w:rsidRDefault="00E21117" w:rsidP="00E21117">
            <w:pPr>
              <w:pStyle w:val="TAC"/>
              <w:rPr>
                <w:rFonts w:eastAsia="SimSun"/>
                <w:lang w:val="en-US" w:eastAsia="zh-CN"/>
              </w:rPr>
            </w:pPr>
            <w:r w:rsidRPr="004E5D66">
              <w:rPr>
                <w:rFonts w:hint="eastAsia"/>
                <w:lang w:val="en-US" w:eastAsia="zh-CN"/>
              </w:rPr>
              <w:t>252</w:t>
            </w:r>
          </w:p>
        </w:tc>
        <w:tc>
          <w:tcPr>
            <w:tcW w:w="1055" w:type="dxa"/>
          </w:tcPr>
          <w:p w14:paraId="595EC673" w14:textId="77777777" w:rsidR="00E21117" w:rsidRPr="004E5D66" w:rsidRDefault="00E21117" w:rsidP="00E21117">
            <w:pPr>
              <w:pStyle w:val="TAC"/>
              <w:rPr>
                <w:rFonts w:eastAsia="SimSun"/>
                <w:lang w:val="en-US" w:eastAsia="zh-CN"/>
              </w:rPr>
            </w:pPr>
            <w:r w:rsidRPr="004E5D66">
              <w:rPr>
                <w:rFonts w:hint="eastAsia"/>
                <w:lang w:val="en-US" w:eastAsia="zh-CN"/>
              </w:rPr>
              <w:t>100</w:t>
            </w:r>
          </w:p>
        </w:tc>
        <w:tc>
          <w:tcPr>
            <w:tcW w:w="1134" w:type="dxa"/>
          </w:tcPr>
          <w:p w14:paraId="23F019CC" w14:textId="77777777" w:rsidR="00E21117" w:rsidRPr="004E5D66" w:rsidRDefault="00E21117" w:rsidP="00E21117">
            <w:pPr>
              <w:pStyle w:val="TAC"/>
              <w:rPr>
                <w:rFonts w:eastAsia="SimSun"/>
                <w:lang w:val="en-US" w:eastAsia="zh-CN"/>
              </w:rPr>
            </w:pPr>
            <w:r w:rsidRPr="004E5D66">
              <w:rPr>
                <w:rFonts w:hint="eastAsia"/>
                <w:lang w:val="en-US" w:eastAsia="zh-CN"/>
              </w:rPr>
              <w:t>2180</w:t>
            </w:r>
          </w:p>
        </w:tc>
        <w:tc>
          <w:tcPr>
            <w:tcW w:w="1134" w:type="dxa"/>
          </w:tcPr>
          <w:p w14:paraId="4D1A6FCA" w14:textId="77777777" w:rsidR="00E21117" w:rsidRPr="004E5D66" w:rsidRDefault="00E21117" w:rsidP="00E21117">
            <w:pPr>
              <w:pStyle w:val="TAC"/>
            </w:pPr>
            <w:r w:rsidRPr="004E5D66">
              <w:rPr>
                <w:rFonts w:hint="eastAsia"/>
                <w:lang w:eastAsia="zh-CN"/>
              </w:rPr>
              <w:t>228301</w:t>
            </w:r>
          </w:p>
        </w:tc>
        <w:tc>
          <w:tcPr>
            <w:tcW w:w="1701" w:type="dxa"/>
          </w:tcPr>
          <w:p w14:paraId="0A3F7992" w14:textId="77777777" w:rsidR="00E21117" w:rsidRPr="004E5D66" w:rsidRDefault="00E21117" w:rsidP="00E21117">
            <w:pPr>
              <w:pStyle w:val="TAC"/>
            </w:pPr>
            <w:r w:rsidRPr="004E5D66">
              <w:rPr>
                <w:rFonts w:hint="eastAsia"/>
              </w:rPr>
              <w:t>228</w:t>
            </w:r>
            <w:r w:rsidRPr="004E5D66">
              <w:rPr>
                <w:rFonts w:hint="eastAsia"/>
                <w:lang w:eastAsia="zh-CN"/>
              </w:rPr>
              <w:t>3</w:t>
            </w:r>
            <w:r w:rsidRPr="004E5D66">
              <w:rPr>
                <w:rFonts w:hint="eastAsia"/>
                <w:lang w:val="en-US" w:eastAsia="zh-CN"/>
              </w:rPr>
              <w:t>01</w:t>
            </w:r>
            <w:r w:rsidRPr="004E5D66">
              <w:t xml:space="preserve"> –&lt;1&gt;- </w:t>
            </w:r>
            <w:r w:rsidRPr="004E5D66">
              <w:rPr>
                <w:rFonts w:hint="eastAsia"/>
                <w:lang w:val="en-US" w:eastAsia="zh-CN"/>
              </w:rPr>
              <w:t>228500</w:t>
            </w:r>
          </w:p>
        </w:tc>
        <w:tc>
          <w:tcPr>
            <w:tcW w:w="1134" w:type="dxa"/>
          </w:tcPr>
          <w:p w14:paraId="402779B5" w14:textId="77777777" w:rsidR="00E21117" w:rsidRPr="004E5D66" w:rsidRDefault="00E21117" w:rsidP="00E21117">
            <w:pPr>
              <w:pStyle w:val="TAC"/>
              <w:rPr>
                <w:rFonts w:eastAsia="SimSun"/>
                <w:lang w:val="en-US" w:eastAsia="zh-CN"/>
              </w:rPr>
            </w:pPr>
            <w:r w:rsidRPr="004E5D66">
              <w:rPr>
                <w:rFonts w:hint="eastAsia"/>
                <w:lang w:val="en-US" w:eastAsia="zh-CN"/>
              </w:rPr>
              <w:t>2000</w:t>
            </w:r>
          </w:p>
        </w:tc>
        <w:tc>
          <w:tcPr>
            <w:tcW w:w="850" w:type="dxa"/>
          </w:tcPr>
          <w:p w14:paraId="4574D9EA" w14:textId="77777777" w:rsidR="00E21117" w:rsidRPr="004E5D66" w:rsidRDefault="00E21117" w:rsidP="00E21117">
            <w:pPr>
              <w:pStyle w:val="TAC"/>
            </w:pPr>
            <w:r w:rsidRPr="004E5D66">
              <w:rPr>
                <w:rFonts w:hint="eastAsia"/>
                <w:lang w:eastAsia="zh-CN"/>
              </w:rPr>
              <w:t>261069</w:t>
            </w:r>
          </w:p>
        </w:tc>
        <w:tc>
          <w:tcPr>
            <w:tcW w:w="1556" w:type="dxa"/>
          </w:tcPr>
          <w:p w14:paraId="2ED8B296" w14:textId="77777777" w:rsidR="00E21117" w:rsidRPr="004E5D66" w:rsidRDefault="00E21117" w:rsidP="00E21117">
            <w:pPr>
              <w:pStyle w:val="TAC"/>
            </w:pPr>
            <w:r w:rsidRPr="004E5D66">
              <w:rPr>
                <w:rFonts w:hint="eastAsia"/>
              </w:rPr>
              <w:t>2</w:t>
            </w:r>
            <w:r w:rsidRPr="004E5D66">
              <w:rPr>
                <w:rFonts w:hint="eastAsia"/>
                <w:lang w:eastAsia="zh-CN"/>
              </w:rPr>
              <w:t>61069</w:t>
            </w:r>
            <w:r w:rsidRPr="004E5D66">
              <w:t xml:space="preserve"> –&lt;1&gt;- </w:t>
            </w:r>
            <w:r w:rsidRPr="004E5D66">
              <w:rPr>
                <w:rFonts w:hint="eastAsia"/>
                <w:lang w:val="en-US" w:eastAsia="zh-CN"/>
              </w:rPr>
              <w:t>261268</w:t>
            </w:r>
          </w:p>
        </w:tc>
      </w:tr>
      <w:tr w:rsidR="004E5D66" w:rsidRPr="004E5D66" w14:paraId="3EFC6BC1" w14:textId="77777777" w:rsidTr="009755DA">
        <w:tc>
          <w:tcPr>
            <w:tcW w:w="1067" w:type="dxa"/>
          </w:tcPr>
          <w:p w14:paraId="44DE2C9B" w14:textId="77777777" w:rsidR="00E21117" w:rsidRPr="004E5D66" w:rsidRDefault="00E21117" w:rsidP="00E21117">
            <w:pPr>
              <w:pStyle w:val="TAC"/>
              <w:rPr>
                <w:lang w:val="en-US" w:eastAsia="zh-CN"/>
              </w:rPr>
            </w:pPr>
            <w:r w:rsidRPr="004E5D66">
              <w:rPr>
                <w:bCs/>
                <w:lang w:eastAsia="zh-CN"/>
              </w:rPr>
              <w:t>249</w:t>
            </w:r>
          </w:p>
        </w:tc>
        <w:tc>
          <w:tcPr>
            <w:tcW w:w="1055" w:type="dxa"/>
          </w:tcPr>
          <w:p w14:paraId="1A620EF4" w14:textId="77777777" w:rsidR="00E21117" w:rsidRPr="004E5D66" w:rsidRDefault="00E21117" w:rsidP="00E21117">
            <w:pPr>
              <w:pStyle w:val="TAC"/>
              <w:rPr>
                <w:lang w:val="en-US" w:eastAsia="zh-CN"/>
              </w:rPr>
            </w:pPr>
            <w:r w:rsidRPr="004E5D66">
              <w:rPr>
                <w:bCs/>
                <w:lang w:eastAsia="zh-CN"/>
              </w:rPr>
              <w:t>100</w:t>
            </w:r>
          </w:p>
        </w:tc>
        <w:tc>
          <w:tcPr>
            <w:tcW w:w="1134" w:type="dxa"/>
          </w:tcPr>
          <w:p w14:paraId="3EE4558C" w14:textId="77777777" w:rsidR="00E21117" w:rsidRPr="004E5D66" w:rsidRDefault="00E21117" w:rsidP="00E21117">
            <w:pPr>
              <w:pStyle w:val="TAC"/>
              <w:rPr>
                <w:lang w:val="en-US" w:eastAsia="zh-CN"/>
              </w:rPr>
            </w:pPr>
            <w:r w:rsidRPr="004E5D66">
              <w:rPr>
                <w:bCs/>
                <w:lang w:eastAsia="zh-CN"/>
              </w:rPr>
              <w:t>1616</w:t>
            </w:r>
          </w:p>
        </w:tc>
        <w:tc>
          <w:tcPr>
            <w:tcW w:w="1134" w:type="dxa"/>
          </w:tcPr>
          <w:p w14:paraId="58B2AA75" w14:textId="77777777" w:rsidR="00E21117" w:rsidRPr="004E5D66" w:rsidRDefault="00E21117" w:rsidP="00E21117">
            <w:pPr>
              <w:pStyle w:val="TAC"/>
              <w:rPr>
                <w:lang w:eastAsia="zh-CN"/>
              </w:rPr>
            </w:pPr>
            <w:r w:rsidRPr="004E5D66">
              <w:rPr>
                <w:bCs/>
                <w:lang w:eastAsia="zh-CN"/>
              </w:rPr>
              <w:t>196607</w:t>
            </w:r>
          </w:p>
        </w:tc>
        <w:tc>
          <w:tcPr>
            <w:tcW w:w="1701" w:type="dxa"/>
          </w:tcPr>
          <w:p w14:paraId="59423919" w14:textId="77777777" w:rsidR="00E21117" w:rsidRPr="004E5D66" w:rsidRDefault="00E21117" w:rsidP="00E21117">
            <w:pPr>
              <w:pStyle w:val="TAC"/>
            </w:pPr>
            <w:r w:rsidRPr="004E5D66">
              <w:rPr>
                <w:bCs/>
                <w:lang w:eastAsia="zh-CN"/>
              </w:rPr>
              <w:t>196607-&lt;1&gt;-196711</w:t>
            </w:r>
          </w:p>
        </w:tc>
        <w:tc>
          <w:tcPr>
            <w:tcW w:w="1134" w:type="dxa"/>
          </w:tcPr>
          <w:p w14:paraId="5C9551D1" w14:textId="77777777" w:rsidR="00E21117" w:rsidRPr="004E5D66" w:rsidRDefault="00E21117" w:rsidP="00E21117">
            <w:pPr>
              <w:pStyle w:val="TAC"/>
              <w:rPr>
                <w:lang w:val="en-US" w:eastAsia="zh-CN"/>
              </w:rPr>
            </w:pPr>
            <w:r w:rsidRPr="004E5D66">
              <w:rPr>
                <w:bCs/>
                <w:lang w:eastAsia="zh-CN"/>
              </w:rPr>
              <w:t>1616</w:t>
            </w:r>
          </w:p>
        </w:tc>
        <w:tc>
          <w:tcPr>
            <w:tcW w:w="850" w:type="dxa"/>
          </w:tcPr>
          <w:p w14:paraId="6770A1AE" w14:textId="77777777" w:rsidR="00E21117" w:rsidRPr="004E5D66" w:rsidRDefault="00E21117" w:rsidP="00E21117">
            <w:pPr>
              <w:pStyle w:val="TAC"/>
              <w:rPr>
                <w:lang w:eastAsia="zh-CN"/>
              </w:rPr>
            </w:pPr>
            <w:r w:rsidRPr="004E5D66">
              <w:rPr>
                <w:bCs/>
                <w:lang w:eastAsia="zh-CN"/>
              </w:rPr>
              <w:t>196607</w:t>
            </w:r>
          </w:p>
        </w:tc>
        <w:tc>
          <w:tcPr>
            <w:tcW w:w="1556" w:type="dxa"/>
          </w:tcPr>
          <w:p w14:paraId="66F7797C" w14:textId="77777777" w:rsidR="00E21117" w:rsidRPr="004E5D66" w:rsidRDefault="00E21117" w:rsidP="00E21117">
            <w:pPr>
              <w:pStyle w:val="TAC"/>
            </w:pPr>
            <w:r w:rsidRPr="004E5D66">
              <w:rPr>
                <w:bCs/>
                <w:lang w:eastAsia="zh-CN"/>
              </w:rPr>
              <w:t>196607-&lt;1&gt;-196711</w:t>
            </w:r>
          </w:p>
        </w:tc>
      </w:tr>
      <w:tr w:rsidR="00E21117" w:rsidRPr="004E5D66" w14:paraId="4FFBFFA0" w14:textId="77777777" w:rsidTr="009755DA">
        <w:tc>
          <w:tcPr>
            <w:tcW w:w="9631" w:type="dxa"/>
            <w:gridSpan w:val="8"/>
          </w:tcPr>
          <w:p w14:paraId="74BE9F8E" w14:textId="77777777" w:rsidR="00E21117" w:rsidRPr="004E5D66" w:rsidRDefault="00E21117" w:rsidP="009755DA">
            <w:pPr>
              <w:keepNext/>
              <w:keepLines/>
              <w:spacing w:after="0"/>
              <w:ind w:left="851" w:hanging="851"/>
              <w:rPr>
                <w:rFonts w:ascii="Arial" w:hAnsi="Arial" w:cs="Arial"/>
                <w:sz w:val="18"/>
              </w:rPr>
            </w:pPr>
            <w:r w:rsidRPr="004E5D66">
              <w:rPr>
                <w:rFonts w:ascii="Arial" w:hAnsi="Arial" w:cs="Arial"/>
                <w:sz w:val="18"/>
              </w:rPr>
              <w:t>NOTE:</w:t>
            </w:r>
            <w:r w:rsidRPr="004E5D66">
              <w:rPr>
                <w:rFonts w:ascii="Arial" w:hAnsi="Arial" w:cs="Arial"/>
                <w:sz w:val="18"/>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15FC3542" w14:textId="77777777" w:rsidR="00E21117" w:rsidRPr="004E5D66" w:rsidRDefault="00E21117"/>
    <w:p w14:paraId="317A9E36" w14:textId="77777777" w:rsidR="00D62336" w:rsidRPr="004E5D66" w:rsidRDefault="00063062">
      <w:pPr>
        <w:pStyle w:val="Heading2"/>
      </w:pPr>
      <w:bookmarkStart w:id="512" w:name="_Toc117689383"/>
      <w:bookmarkStart w:id="513" w:name="_Toc121932957"/>
      <w:bookmarkStart w:id="514" w:name="_Toc121908671"/>
      <w:bookmarkStart w:id="515" w:name="_Toc124186466"/>
      <w:bookmarkStart w:id="516" w:name="_Toc137240614"/>
      <w:bookmarkStart w:id="517" w:name="_Toc137244711"/>
      <w:bookmarkStart w:id="518" w:name="_Toc138893925"/>
      <w:bookmarkStart w:id="519" w:name="_Toc138894157"/>
      <w:bookmarkStart w:id="520" w:name="_Toc145036550"/>
      <w:bookmarkStart w:id="521" w:name="_Toc153188842"/>
      <w:bookmarkStart w:id="522" w:name="_Toc155672125"/>
      <w:bookmarkStart w:id="523" w:name="_Toc161927768"/>
      <w:bookmarkStart w:id="524" w:name="_Toc163213265"/>
      <w:bookmarkStart w:id="525" w:name="_Toc169794666"/>
      <w:bookmarkStart w:id="526" w:name="_Toc171510294"/>
      <w:bookmarkStart w:id="527" w:name="_Toc233969766"/>
      <w:r w:rsidRPr="004E5D66">
        <w:t>5.4B</w:t>
      </w:r>
      <w:r w:rsidRPr="004E5D66">
        <w:tab/>
        <w:t>Channel arrangement for category NB1 and NB2</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814501D" w14:textId="77777777" w:rsidR="00D62336" w:rsidRPr="004E5D66" w:rsidRDefault="00063062">
      <w:pPr>
        <w:pStyle w:val="Heading3"/>
      </w:pPr>
      <w:bookmarkStart w:id="528" w:name="_Toc117689384"/>
      <w:bookmarkStart w:id="529" w:name="_Toc121932958"/>
      <w:bookmarkStart w:id="530" w:name="_Toc121908672"/>
      <w:bookmarkStart w:id="531" w:name="_Toc124186467"/>
      <w:bookmarkStart w:id="532" w:name="_Toc137240615"/>
      <w:bookmarkStart w:id="533" w:name="_Toc137244712"/>
      <w:bookmarkStart w:id="534" w:name="_Toc138893926"/>
      <w:bookmarkStart w:id="535" w:name="_Toc138894158"/>
      <w:bookmarkStart w:id="536" w:name="_Toc145036551"/>
      <w:bookmarkStart w:id="537" w:name="_Toc153188843"/>
      <w:bookmarkStart w:id="538" w:name="_Toc155672126"/>
      <w:bookmarkStart w:id="539" w:name="_Toc161927769"/>
      <w:bookmarkStart w:id="540" w:name="_Toc163213266"/>
      <w:bookmarkStart w:id="541" w:name="_Toc169794667"/>
      <w:bookmarkStart w:id="542" w:name="_Toc171510295"/>
      <w:bookmarkStart w:id="543" w:name="_Toc233969767"/>
      <w:r w:rsidRPr="004E5D66">
        <w:t>5.4B.1</w:t>
      </w:r>
      <w:r w:rsidRPr="004E5D66">
        <w:tab/>
        <w:t>Channel spacing</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4E5241D9" w14:textId="77777777" w:rsidR="00D62336" w:rsidRPr="004E5D66" w:rsidRDefault="00063062">
      <w:r w:rsidRPr="004E5D66">
        <w:t xml:space="preserve">Nominal channel spacing for UE category NB1 and NB2 in stand-alone mode is 200 kHz. </w:t>
      </w:r>
    </w:p>
    <w:p w14:paraId="44B50F74" w14:textId="31843A98" w:rsidR="00D62336" w:rsidRPr="004E5D66" w:rsidRDefault="00063062" w:rsidP="0075314A">
      <w:pPr>
        <w:pStyle w:val="Heading3"/>
      </w:pPr>
      <w:bookmarkStart w:id="544" w:name="_Toc117689385"/>
      <w:bookmarkStart w:id="545" w:name="_Toc121932959"/>
      <w:bookmarkStart w:id="546" w:name="_Toc121908673"/>
      <w:bookmarkStart w:id="547" w:name="_Toc124186468"/>
      <w:bookmarkStart w:id="548" w:name="_Toc137240616"/>
      <w:bookmarkStart w:id="549" w:name="_Toc137244713"/>
      <w:bookmarkStart w:id="550" w:name="_Toc138893927"/>
      <w:bookmarkStart w:id="551" w:name="_Toc138894159"/>
      <w:bookmarkStart w:id="552" w:name="_Toc145036552"/>
      <w:bookmarkStart w:id="553" w:name="_Toc153188844"/>
      <w:bookmarkStart w:id="554" w:name="_Toc155672127"/>
      <w:bookmarkStart w:id="555" w:name="_Toc161927770"/>
      <w:bookmarkStart w:id="556" w:name="_Toc163213267"/>
      <w:bookmarkStart w:id="557" w:name="_Toc169794668"/>
      <w:bookmarkStart w:id="558" w:name="_Toc171510296"/>
      <w:bookmarkStart w:id="559" w:name="_Toc233969768"/>
      <w:r w:rsidRPr="004E5D66">
        <w:t>5.4B.2</w:t>
      </w:r>
      <w:r w:rsidR="00B12FB2" w:rsidRPr="004E5D66">
        <w:tab/>
      </w:r>
      <w:r w:rsidRPr="004E5D66">
        <w:t>Channel raster, carrier frequency and EARFCN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11EA503" w14:textId="77777777" w:rsidR="00D62336" w:rsidRPr="004E5D66" w:rsidRDefault="00063062">
      <w:pPr>
        <w:rPr>
          <w:rFonts w:eastAsia="SimSun"/>
        </w:rPr>
      </w:pPr>
      <w:r w:rsidRPr="004E5D66">
        <w:rPr>
          <w:rFonts w:eastAsia="SimSun"/>
        </w:rPr>
        <w:t xml:space="preserve">The channel raster of UE category </w:t>
      </w:r>
      <w:r w:rsidRPr="004E5D66">
        <w:t xml:space="preserve">NB1/NB2 </w:t>
      </w:r>
      <w:r w:rsidRPr="004E5D66">
        <w:rPr>
          <w:rFonts w:eastAsia="SimSun"/>
        </w:rPr>
        <w:t xml:space="preserve">shall be as defined in clause 5.4A.2, and the channel raster per-frequency band shall be as defined in table 5.4A.2-1. </w:t>
      </w:r>
    </w:p>
    <w:p w14:paraId="3FAD560E" w14:textId="7C4DC44B" w:rsidR="00D62336" w:rsidRPr="004E5D66" w:rsidRDefault="00D705A8">
      <w:pPr>
        <w:rPr>
          <w:rFonts w:eastAsia="SimSun"/>
          <w:lang w:val="en-US"/>
        </w:rPr>
      </w:pPr>
      <w:r w:rsidRPr="004E5D66">
        <w:rPr>
          <w:rFonts w:eastAsia="SimSun"/>
        </w:rPr>
        <w:t>T</w:t>
      </w:r>
      <w:r w:rsidRPr="004E5D66">
        <w:t>he carrier frequency</w:t>
      </w:r>
      <w:r w:rsidRPr="004E5D66">
        <w:rPr>
          <w:rFonts w:eastAsia="SimSun"/>
        </w:rPr>
        <w:t xml:space="preserve"> of UE category </w:t>
      </w:r>
      <w:r w:rsidRPr="004E5D66">
        <w:t>NB1/NB2</w:t>
      </w:r>
      <w:r w:rsidRPr="004E5D66">
        <w:rPr>
          <w:rFonts w:eastAsia="SimSun"/>
        </w:rPr>
        <w:t xml:space="preserve"> </w:t>
      </w:r>
      <w:r w:rsidRPr="004E5D66">
        <w:t xml:space="preserve">in </w:t>
      </w:r>
      <w:r w:rsidRPr="004E5D66">
        <w:rPr>
          <w:rFonts w:eastAsia="SimSun"/>
        </w:rPr>
        <w:t xml:space="preserve">the </w:t>
      </w:r>
      <w:r w:rsidRPr="004E5D66">
        <w:t>downlink is designated by the E-UTRA Absolute Radio Frequency Channel Number (EARFCN) as defined in Table 5.4</w:t>
      </w:r>
      <w:r w:rsidRPr="004E5D66">
        <w:rPr>
          <w:lang w:eastAsia="zh-TW"/>
        </w:rPr>
        <w:t>A</w:t>
      </w:r>
      <w:r w:rsidRPr="004E5D66">
        <w:t>.2-1, and the Offset of category NB1/NB2 Channel Number to EARFCN in the range of {-10, -9, -8, -7, -6, -5, -4, -3, -2, -1, -0.5, 0, 1, 2, 3, 4, 5, 6, 7, 8, 9} for FDD and TDD band 249. The relation between EARFCN</w:t>
      </w:r>
      <w:r w:rsidRPr="004E5D66">
        <w:rPr>
          <w:rFonts w:eastAsia="SimSun"/>
        </w:rPr>
        <w:t xml:space="preserve">, Offset of category </w:t>
      </w:r>
      <w:r w:rsidRPr="004E5D66">
        <w:t>NB1/NB2</w:t>
      </w:r>
      <w:r w:rsidRPr="004E5D66">
        <w:rPr>
          <w:rFonts w:eastAsia="SimSun"/>
        </w:rPr>
        <w:t xml:space="preserve"> Channel Number to EARFCN</w:t>
      </w:r>
      <w:r w:rsidRPr="004E5D66">
        <w:t xml:space="preserve"> and the carrier frequency in MHz for the downlink is given by the following equation, where F</w:t>
      </w:r>
      <w:r w:rsidRPr="004E5D66">
        <w:rPr>
          <w:vertAlign w:val="subscript"/>
        </w:rPr>
        <w:t>DL</w:t>
      </w:r>
      <w:r w:rsidRPr="004E5D66">
        <w:t xml:space="preserve"> </w:t>
      </w:r>
      <w:r w:rsidRPr="004E5D66">
        <w:rPr>
          <w:rFonts w:eastAsia="SimSun"/>
        </w:rPr>
        <w:t xml:space="preserve">is the downlink carrier </w:t>
      </w:r>
      <w:r w:rsidRPr="004E5D66">
        <w:rPr>
          <w:rFonts w:eastAsia="SimSun"/>
        </w:rPr>
        <w:lastRenderedPageBreak/>
        <w:t xml:space="preserve">frequency of </w:t>
      </w:r>
      <w:r w:rsidRPr="004E5D66">
        <w:t>category NB1/NB2</w:t>
      </w:r>
      <w:r w:rsidRPr="004E5D66">
        <w:rPr>
          <w:rFonts w:eastAsia="SimSun"/>
        </w:rPr>
        <w:t xml:space="preserve">, </w:t>
      </w:r>
      <w:r w:rsidRPr="004E5D66">
        <w:t>F</w:t>
      </w:r>
      <w:r w:rsidRPr="004E5D66">
        <w:rPr>
          <w:vertAlign w:val="subscript"/>
        </w:rPr>
        <w:t>DL_low</w:t>
      </w:r>
      <w:r w:rsidRPr="004E5D66">
        <w:t xml:space="preserve"> and N</w:t>
      </w:r>
      <w:r w:rsidRPr="004E5D66">
        <w:rPr>
          <w:vertAlign w:val="subscript"/>
        </w:rPr>
        <w:t>Offs-DL</w:t>
      </w:r>
      <w:r w:rsidRPr="004E5D66">
        <w:t xml:space="preserve"> are given in table 5.4</w:t>
      </w:r>
      <w:r w:rsidRPr="004E5D66">
        <w:rPr>
          <w:lang w:eastAsia="zh-TW"/>
        </w:rPr>
        <w:t>A</w:t>
      </w:r>
      <w:r w:rsidRPr="004E5D66">
        <w:t>.2-1</w:t>
      </w:r>
      <w:r w:rsidRPr="004E5D66">
        <w:rPr>
          <w:rFonts w:eastAsia="SimSun"/>
        </w:rPr>
        <w:t xml:space="preserve">, </w:t>
      </w:r>
      <w:r w:rsidRPr="004E5D66">
        <w:t>N</w:t>
      </w:r>
      <w:r w:rsidRPr="004E5D66">
        <w:rPr>
          <w:vertAlign w:val="subscript"/>
        </w:rPr>
        <w:t>DL</w:t>
      </w:r>
      <w:r w:rsidRPr="004E5D66">
        <w:t xml:space="preserve"> is the downlink EARFCN</w:t>
      </w:r>
      <w:r w:rsidRPr="004E5D66">
        <w:rPr>
          <w:rFonts w:eastAsia="SimSun"/>
        </w:rPr>
        <w:t>, M</w:t>
      </w:r>
      <w:r w:rsidRPr="004E5D66">
        <w:rPr>
          <w:vertAlign w:val="subscript"/>
        </w:rPr>
        <w:t>DL</w:t>
      </w:r>
      <w:r w:rsidRPr="004E5D66">
        <w:rPr>
          <w:rFonts w:eastAsia="SimSun"/>
          <w:vertAlign w:val="subscript"/>
        </w:rPr>
        <w:t xml:space="preserve"> </w:t>
      </w:r>
      <w:r w:rsidRPr="004E5D66">
        <w:rPr>
          <w:rFonts w:eastAsia="SimSun"/>
        </w:rPr>
        <w:t xml:space="preserve">is the Offset of category </w:t>
      </w:r>
      <w:r w:rsidRPr="004E5D66">
        <w:t>NB1/NB2</w:t>
      </w:r>
      <w:r w:rsidRPr="004E5D66">
        <w:rPr>
          <w:rFonts w:eastAsia="SimSun"/>
        </w:rPr>
        <w:t xml:space="preserve"> Channel Number to downlink EARFCN.</w:t>
      </w:r>
    </w:p>
    <w:p w14:paraId="77CB3B90" w14:textId="77777777" w:rsidR="00D62336" w:rsidRPr="004E5D66" w:rsidRDefault="00063062">
      <w:pPr>
        <w:pStyle w:val="EQ"/>
        <w:spacing w:after="240"/>
        <w:jc w:val="center"/>
        <w:rPr>
          <w:rFonts w:eastAsia="SimSun"/>
        </w:rPr>
      </w:pPr>
      <w:r w:rsidRPr="004E5D66">
        <w:t>F</w:t>
      </w:r>
      <w:r w:rsidRPr="004E5D66">
        <w:rPr>
          <w:vertAlign w:val="subscript"/>
        </w:rPr>
        <w:t>DL</w:t>
      </w:r>
      <w:r w:rsidRPr="004E5D66">
        <w:t xml:space="preserve"> = F</w:t>
      </w:r>
      <w:r w:rsidRPr="004E5D66">
        <w:rPr>
          <w:vertAlign w:val="subscript"/>
        </w:rPr>
        <w:t>DL_low</w:t>
      </w:r>
      <w:r w:rsidRPr="004E5D66">
        <w:t xml:space="preserve"> + 0.1(N</w:t>
      </w:r>
      <w:r w:rsidRPr="004E5D66">
        <w:rPr>
          <w:vertAlign w:val="subscript"/>
        </w:rPr>
        <w:t>DL</w:t>
      </w:r>
      <w:r w:rsidRPr="004E5D66">
        <w:t xml:space="preserve"> – N</w:t>
      </w:r>
      <w:r w:rsidRPr="004E5D66">
        <w:rPr>
          <w:vertAlign w:val="subscript"/>
        </w:rPr>
        <w:t>Offs-DL</w:t>
      </w:r>
      <w:r w:rsidRPr="004E5D66">
        <w:t>)</w:t>
      </w:r>
      <w:r w:rsidRPr="004E5D66">
        <w:rPr>
          <w:rFonts w:eastAsia="SimSun"/>
        </w:rPr>
        <w:t xml:space="preserve"> + 0.0025*(2M</w:t>
      </w:r>
      <w:r w:rsidRPr="004E5D66">
        <w:rPr>
          <w:rFonts w:eastAsia="SimSun"/>
          <w:vertAlign w:val="subscript"/>
        </w:rPr>
        <w:t>DL</w:t>
      </w:r>
      <w:r w:rsidRPr="004E5D66">
        <w:rPr>
          <w:rFonts w:eastAsia="SimSun"/>
        </w:rPr>
        <w:t>)</w:t>
      </w:r>
    </w:p>
    <w:p w14:paraId="4AB8F368" w14:textId="56F4DC1D" w:rsidR="00D62336" w:rsidRPr="004E5D66" w:rsidRDefault="00D705A8">
      <w:pPr>
        <w:rPr>
          <w:rFonts w:eastAsia="SimSun"/>
        </w:rPr>
      </w:pPr>
      <w:r w:rsidRPr="004E5D66">
        <w:t xml:space="preserve">The carrier frequency </w:t>
      </w:r>
      <w:r w:rsidRPr="004E5D66">
        <w:rPr>
          <w:rFonts w:eastAsia="SimSun"/>
        </w:rPr>
        <w:t xml:space="preserve">of UE category </w:t>
      </w:r>
      <w:r w:rsidRPr="004E5D66">
        <w:t>NB1/NB2</w:t>
      </w:r>
      <w:r w:rsidRPr="004E5D66">
        <w:rPr>
          <w:rFonts w:eastAsia="SimSun"/>
        </w:rPr>
        <w:t xml:space="preserve"> </w:t>
      </w:r>
      <w:r w:rsidRPr="004E5D66">
        <w:t xml:space="preserve">in </w:t>
      </w:r>
      <w:r w:rsidRPr="004E5D66">
        <w:rPr>
          <w:rFonts w:eastAsia="SimSun"/>
        </w:rPr>
        <w:t>the uplink</w:t>
      </w:r>
      <w:r w:rsidRPr="004E5D66">
        <w:t xml:space="preserve"> is designated by the E-UTRA Absolute Radio Frequency Channel Number (EARFCN) as defined in Table 5.4</w:t>
      </w:r>
      <w:r w:rsidRPr="004E5D66">
        <w:rPr>
          <w:lang w:eastAsia="zh-TW"/>
        </w:rPr>
        <w:t>A</w:t>
      </w:r>
      <w:r w:rsidRPr="004E5D66">
        <w:t>.2-1, and the Offset of category NB1/NB2 Channel Number to EARFCN in the range of {-10, -9, -8, -7, -6, -5, -4, -3, -2, -1, 0, 1, 2, 3, 4, 5, 6, 7, 8, 9} for FDD and TDD band 249. The relation between EARFCN</w:t>
      </w:r>
      <w:r w:rsidRPr="004E5D66">
        <w:rPr>
          <w:rFonts w:eastAsia="SimSun"/>
        </w:rPr>
        <w:t xml:space="preserve">, Offset of </w:t>
      </w:r>
      <w:r w:rsidRPr="004E5D66">
        <w:t>category NB1/NB2</w:t>
      </w:r>
      <w:r w:rsidRPr="004E5D66">
        <w:rPr>
          <w:rFonts w:eastAsia="SimSun"/>
        </w:rPr>
        <w:t xml:space="preserve"> Channel Number</w:t>
      </w:r>
      <w:r w:rsidRPr="004E5D66">
        <w:t xml:space="preserve"> </w:t>
      </w:r>
      <w:r w:rsidRPr="004E5D66">
        <w:rPr>
          <w:rFonts w:eastAsia="SimSun"/>
        </w:rPr>
        <w:t xml:space="preserve">to EARFCN </w:t>
      </w:r>
      <w:r w:rsidRPr="004E5D66">
        <w:t xml:space="preserve">and the carrier frequency in MHz for the </w:t>
      </w:r>
      <w:r w:rsidRPr="004E5D66">
        <w:rPr>
          <w:rFonts w:eastAsia="SimSun"/>
        </w:rPr>
        <w:t>uplink</w:t>
      </w:r>
      <w:r w:rsidRPr="004E5D66">
        <w:t xml:space="preserve"> is given by the following equation, where F</w:t>
      </w:r>
      <w:r w:rsidRPr="004E5D66">
        <w:rPr>
          <w:rFonts w:eastAsia="SimSun"/>
          <w:vertAlign w:val="subscript"/>
        </w:rPr>
        <w:t>U</w:t>
      </w:r>
      <w:r w:rsidRPr="004E5D66">
        <w:rPr>
          <w:vertAlign w:val="subscript"/>
        </w:rPr>
        <w:t>L</w:t>
      </w:r>
      <w:r w:rsidRPr="004E5D66">
        <w:t xml:space="preserve"> </w:t>
      </w:r>
      <w:r w:rsidRPr="004E5D66">
        <w:rPr>
          <w:rFonts w:eastAsia="SimSun"/>
        </w:rPr>
        <w:t xml:space="preserve">is the uplink carrier frequency of category </w:t>
      </w:r>
      <w:r w:rsidRPr="004E5D66">
        <w:t>NB1/NB2</w:t>
      </w:r>
      <w:r w:rsidRPr="004E5D66">
        <w:rPr>
          <w:rFonts w:eastAsia="SimSun"/>
        </w:rPr>
        <w:t xml:space="preserve">, </w:t>
      </w:r>
      <w:r w:rsidRPr="004E5D66">
        <w:t>F</w:t>
      </w:r>
      <w:r w:rsidRPr="004E5D66">
        <w:rPr>
          <w:rFonts w:eastAsia="SimSun"/>
          <w:vertAlign w:val="subscript"/>
        </w:rPr>
        <w:t>U</w:t>
      </w:r>
      <w:r w:rsidRPr="004E5D66">
        <w:rPr>
          <w:vertAlign w:val="subscript"/>
        </w:rPr>
        <w:t>L_low</w:t>
      </w:r>
      <w:r w:rsidRPr="004E5D66">
        <w:t xml:space="preserve"> and N</w:t>
      </w:r>
      <w:r w:rsidRPr="004E5D66">
        <w:rPr>
          <w:vertAlign w:val="subscript"/>
        </w:rPr>
        <w:t>Offs-</w:t>
      </w:r>
      <w:r w:rsidRPr="004E5D66">
        <w:rPr>
          <w:rFonts w:eastAsia="SimSun"/>
          <w:vertAlign w:val="subscript"/>
        </w:rPr>
        <w:t>U</w:t>
      </w:r>
      <w:r w:rsidRPr="004E5D66">
        <w:rPr>
          <w:vertAlign w:val="subscript"/>
        </w:rPr>
        <w:t>L</w:t>
      </w:r>
      <w:r w:rsidRPr="004E5D66">
        <w:t xml:space="preserve"> are given in table 5.4</w:t>
      </w:r>
      <w:r w:rsidRPr="004E5D66">
        <w:rPr>
          <w:lang w:eastAsia="zh-TW"/>
        </w:rPr>
        <w:t>A</w:t>
      </w:r>
      <w:r w:rsidRPr="004E5D66">
        <w:t>.2-1</w:t>
      </w:r>
      <w:r w:rsidRPr="004E5D66">
        <w:rPr>
          <w:rFonts w:eastAsia="SimSun"/>
        </w:rPr>
        <w:t xml:space="preserve">, </w:t>
      </w:r>
      <w:r w:rsidRPr="004E5D66">
        <w:t>N</w:t>
      </w:r>
      <w:r w:rsidRPr="004E5D66">
        <w:rPr>
          <w:rFonts w:eastAsia="SimSun"/>
          <w:vertAlign w:val="subscript"/>
        </w:rPr>
        <w:t>U</w:t>
      </w:r>
      <w:r w:rsidRPr="004E5D66">
        <w:rPr>
          <w:vertAlign w:val="subscript"/>
        </w:rPr>
        <w:t>L</w:t>
      </w:r>
      <w:r w:rsidRPr="004E5D66">
        <w:t xml:space="preserve"> is the </w:t>
      </w:r>
      <w:r w:rsidRPr="004E5D66">
        <w:rPr>
          <w:rFonts w:eastAsia="SimSun"/>
        </w:rPr>
        <w:t>uplink</w:t>
      </w:r>
      <w:r w:rsidRPr="004E5D66">
        <w:t xml:space="preserve"> EARFCN</w:t>
      </w:r>
      <w:r w:rsidRPr="004E5D66">
        <w:rPr>
          <w:rFonts w:eastAsia="SimSun"/>
        </w:rPr>
        <w:t>, M</w:t>
      </w:r>
      <w:r w:rsidRPr="004E5D66">
        <w:rPr>
          <w:rFonts w:eastAsia="SimSun"/>
          <w:vertAlign w:val="subscript"/>
        </w:rPr>
        <w:t>U</w:t>
      </w:r>
      <w:r w:rsidRPr="004E5D66">
        <w:rPr>
          <w:vertAlign w:val="subscript"/>
        </w:rPr>
        <w:t>L</w:t>
      </w:r>
      <w:r w:rsidRPr="004E5D66">
        <w:rPr>
          <w:rFonts w:eastAsia="SimSun"/>
          <w:vertAlign w:val="subscript"/>
        </w:rPr>
        <w:t xml:space="preserve"> </w:t>
      </w:r>
      <w:r w:rsidRPr="004E5D66">
        <w:rPr>
          <w:rFonts w:eastAsia="SimSun"/>
        </w:rPr>
        <w:t xml:space="preserve">is the Offset of </w:t>
      </w:r>
      <w:r w:rsidRPr="004E5D66">
        <w:t>category NB1/NB2</w:t>
      </w:r>
      <w:r w:rsidRPr="004E5D66">
        <w:rPr>
          <w:rFonts w:eastAsia="SimSun"/>
        </w:rPr>
        <w:t xml:space="preserve"> Channel Number to uplink EARFCN.</w:t>
      </w:r>
    </w:p>
    <w:p w14:paraId="345EAC6E" w14:textId="77777777" w:rsidR="00D62336" w:rsidRPr="004E5D66" w:rsidRDefault="00063062">
      <w:pPr>
        <w:pStyle w:val="EQ"/>
        <w:spacing w:after="240"/>
        <w:jc w:val="center"/>
        <w:rPr>
          <w:rFonts w:eastAsia="SimSun"/>
        </w:rPr>
      </w:pPr>
      <w:r w:rsidRPr="004E5D66">
        <w:t>F</w:t>
      </w:r>
      <w:r w:rsidRPr="004E5D66">
        <w:rPr>
          <w:vertAlign w:val="subscript"/>
        </w:rPr>
        <w:t>UL</w:t>
      </w:r>
      <w:r w:rsidRPr="004E5D66">
        <w:t xml:space="preserve"> = F</w:t>
      </w:r>
      <w:r w:rsidRPr="004E5D66">
        <w:rPr>
          <w:vertAlign w:val="subscript"/>
        </w:rPr>
        <w:t>UL_low</w:t>
      </w:r>
      <w:r w:rsidRPr="004E5D66">
        <w:t xml:space="preserve"> + 0.1(N</w:t>
      </w:r>
      <w:r w:rsidRPr="004E5D66">
        <w:rPr>
          <w:vertAlign w:val="subscript"/>
        </w:rPr>
        <w:t>UL</w:t>
      </w:r>
      <w:r w:rsidRPr="004E5D66">
        <w:t xml:space="preserve"> – N</w:t>
      </w:r>
      <w:r w:rsidRPr="004E5D66">
        <w:rPr>
          <w:vertAlign w:val="subscript"/>
        </w:rPr>
        <w:t>Offs-UL</w:t>
      </w:r>
      <w:r w:rsidRPr="004E5D66">
        <w:t>)</w:t>
      </w:r>
      <w:r w:rsidRPr="004E5D66">
        <w:rPr>
          <w:rFonts w:eastAsia="SimSun"/>
        </w:rPr>
        <w:t xml:space="preserve"> + 0.0025*(2M</w:t>
      </w:r>
      <w:r w:rsidRPr="004E5D66">
        <w:rPr>
          <w:rFonts w:eastAsia="SimSun"/>
          <w:vertAlign w:val="subscript"/>
        </w:rPr>
        <w:t>UL</w:t>
      </w:r>
      <w:r w:rsidRPr="004E5D66">
        <w:rPr>
          <w:rFonts w:eastAsia="SimSun"/>
        </w:rPr>
        <w:t>)</w:t>
      </w:r>
    </w:p>
    <w:p w14:paraId="2F09D506" w14:textId="685FE586" w:rsidR="00D62336" w:rsidRPr="004E5D66" w:rsidRDefault="008228D4">
      <w:pPr>
        <w:pStyle w:val="NO"/>
      </w:pPr>
      <w:r w:rsidRPr="004E5D66">
        <w:t>NOTE 1:</w:t>
      </w:r>
      <w:r w:rsidRPr="004E5D66">
        <w:tab/>
        <w:t>M</w:t>
      </w:r>
      <w:r w:rsidRPr="004E5D66">
        <w:rPr>
          <w:vertAlign w:val="subscript"/>
        </w:rPr>
        <w:t>DL</w:t>
      </w:r>
      <w:r w:rsidRPr="004E5D66">
        <w:t xml:space="preserve"> and M</w:t>
      </w:r>
      <w:r w:rsidRPr="004E5D66">
        <w:rPr>
          <w:vertAlign w:val="subscript"/>
        </w:rPr>
        <w:t>UL</w:t>
      </w:r>
      <w:r w:rsidRPr="004E5D66">
        <w:t xml:space="preserve"> for NTN NB-IoT operation in NTN NR in-band and the equation showing the relation between EARFCN, Offset of category NB1/NB2 Channel Number to EARFCN and the carrier frequency in MHz for DL and UL area specified in TS 36.102 [11], Clause 5.4B.2.3.</w:t>
      </w:r>
    </w:p>
    <w:p w14:paraId="273E1196" w14:textId="77777777" w:rsidR="00D62336" w:rsidRPr="004E5D66" w:rsidRDefault="00063062">
      <w:pPr>
        <w:pStyle w:val="NO"/>
      </w:pPr>
      <w:r w:rsidRPr="004E5D66">
        <w:rPr>
          <w:rFonts w:cs="v5.0.0"/>
        </w:rPr>
        <w:t>NOTE 2:</w:t>
      </w:r>
      <w:r w:rsidRPr="004E5D66">
        <w:rPr>
          <w:rFonts w:cs="v5.0.0"/>
        </w:rPr>
        <w:tab/>
        <w:t>F</w:t>
      </w:r>
      <w:r w:rsidRPr="004E5D66">
        <w:rPr>
          <w:lang w:eastAsia="zh-CN"/>
        </w:rPr>
        <w:t>or the carrier including NPSS/NSSS for stand-alone operation, M</w:t>
      </w:r>
      <w:r w:rsidRPr="004E5D66">
        <w:rPr>
          <w:sz w:val="15"/>
          <w:szCs w:val="15"/>
          <w:lang w:eastAsia="zh-CN"/>
        </w:rPr>
        <w:t>DL</w:t>
      </w:r>
      <w:r w:rsidRPr="004E5D66">
        <w:rPr>
          <w:lang w:eastAsia="zh-CN"/>
        </w:rPr>
        <w:t xml:space="preserve"> = </w:t>
      </w:r>
      <w:r w:rsidRPr="004E5D66">
        <w:rPr>
          <w:lang w:val="en-US" w:eastAsia="zh-CN"/>
        </w:rPr>
        <w:t>0</w:t>
      </w:r>
      <w:r w:rsidRPr="004E5D66">
        <w:rPr>
          <w:lang w:eastAsia="zh-CN"/>
        </w:rPr>
        <w:t>.</w:t>
      </w:r>
      <w:bookmarkEnd w:id="473"/>
    </w:p>
    <w:p w14:paraId="13356922" w14:textId="77777777" w:rsidR="00D62336" w:rsidRPr="004E5D66" w:rsidRDefault="00D62336">
      <w:pPr>
        <w:rPr>
          <w:lang w:eastAsia="zh-CN"/>
        </w:rPr>
      </w:pPr>
    </w:p>
    <w:p w14:paraId="7680BF87" w14:textId="77777777" w:rsidR="00C95CFE" w:rsidRPr="004E5D66" w:rsidRDefault="00C95CFE" w:rsidP="00C95CFE">
      <w:pPr>
        <w:pStyle w:val="Heading2"/>
        <w:rPr>
          <w:rFonts w:eastAsia="DengXian"/>
          <w:lang w:eastAsia="zh-CN"/>
        </w:rPr>
      </w:pPr>
      <w:bookmarkStart w:id="560" w:name="_Toc233969769"/>
      <w:r w:rsidRPr="004E5D66">
        <w:t>5.4</w:t>
      </w:r>
      <w:r w:rsidRPr="004E5D66">
        <w:rPr>
          <w:rFonts w:eastAsia="DengXian"/>
          <w:lang w:eastAsia="zh-CN"/>
        </w:rPr>
        <w:t>C</w:t>
      </w:r>
      <w:r w:rsidRPr="004E5D66">
        <w:tab/>
        <w:t xml:space="preserve">Channel arrangement for </w:t>
      </w:r>
      <w:r w:rsidRPr="004E5D66">
        <w:rPr>
          <w:rFonts w:eastAsia="DengXian"/>
          <w:lang w:eastAsia="zh-CN"/>
        </w:rPr>
        <w:t>BOG</w:t>
      </w:r>
      <w:bookmarkEnd w:id="560"/>
    </w:p>
    <w:p w14:paraId="44408B4A" w14:textId="34DC55E8" w:rsidR="00C95CFE" w:rsidRPr="004E5D66" w:rsidRDefault="00C95CFE" w:rsidP="00C95CFE">
      <w:pPr>
        <w:pStyle w:val="Heading3"/>
        <w:rPr>
          <w:rFonts w:eastAsia="DengXian"/>
          <w:lang w:eastAsia="zh-CN"/>
        </w:rPr>
      </w:pPr>
      <w:bookmarkStart w:id="561" w:name="_Toc233969770"/>
      <w:r w:rsidRPr="004E5D66">
        <w:t>5.</w:t>
      </w:r>
      <w:r w:rsidRPr="004E5D66">
        <w:rPr>
          <w:rFonts w:eastAsia="DengXian"/>
          <w:lang w:eastAsia="zh-CN"/>
        </w:rPr>
        <w:t>4C</w:t>
      </w:r>
      <w:r w:rsidRPr="004E5D66">
        <w:t>.1</w:t>
      </w:r>
      <w:r w:rsidRPr="004E5D66">
        <w:rPr>
          <w:rFonts w:eastAsia="DengXian"/>
          <w:lang w:eastAsia="zh-CN"/>
        </w:rPr>
        <w:tab/>
      </w:r>
      <w:r w:rsidRPr="004E5D66">
        <w:t>Channel spacing</w:t>
      </w:r>
      <w:bookmarkEnd w:id="561"/>
    </w:p>
    <w:p w14:paraId="7B2C696D" w14:textId="77777777" w:rsidR="00C95CFE" w:rsidRPr="004E5D66" w:rsidRDefault="00C95CFE" w:rsidP="00C95CFE">
      <w:r w:rsidRPr="004E5D66">
        <w:t>Nominal channel spacing between adjacent broadcast channels is defined as follows</w:t>
      </w:r>
    </w:p>
    <w:p w14:paraId="71D568BD" w14:textId="47F37A61" w:rsidR="00C95CFE" w:rsidRPr="004E5D66" w:rsidRDefault="00C95CFE" w:rsidP="00C95CFE">
      <w:pPr>
        <w:pStyle w:val="EQ"/>
      </w:pPr>
      <w:r w:rsidRPr="004E5D66">
        <w:tab/>
        <w:t>Nominal Channel spacing = PMCH bandwidth</w:t>
      </w:r>
    </w:p>
    <w:p w14:paraId="23201B77" w14:textId="74920397" w:rsidR="00C95CFE" w:rsidRPr="004E5D66" w:rsidRDefault="00C95CFE" w:rsidP="00C95CFE">
      <w:pPr>
        <w:jc w:val="both"/>
        <w:rPr>
          <w:rFonts w:eastAsia="DengXian"/>
          <w:lang w:eastAsia="zh-CN"/>
        </w:rPr>
      </w:pPr>
      <w:r w:rsidRPr="004E5D66">
        <w:t xml:space="preserve">where PMCH bandwidth is the broadcast bandwidth indicated by upper layer signalling </w:t>
      </w:r>
      <w:r w:rsidRPr="004E5D66">
        <w:rPr>
          <w:i/>
          <w:iCs/>
        </w:rPr>
        <w:t>dl-Bandwidth-MBMS</w:t>
      </w:r>
      <w:r w:rsidRPr="004E5D66">
        <w:t xml:space="preserve"> in the MBSFN area (see TS 36.331 [7]).</w:t>
      </w:r>
    </w:p>
    <w:p w14:paraId="21CA6100" w14:textId="77777777" w:rsidR="00C95CFE" w:rsidRPr="004E5D66" w:rsidRDefault="00C95CFE" w:rsidP="00C95CFE">
      <w:pPr>
        <w:pStyle w:val="Heading3"/>
        <w:rPr>
          <w:rFonts w:eastAsia="DengXian"/>
          <w:lang w:eastAsia="zh-CN"/>
        </w:rPr>
      </w:pPr>
      <w:bookmarkStart w:id="562" w:name="_Toc233969771"/>
      <w:r w:rsidRPr="004E5D66">
        <w:t>5.4</w:t>
      </w:r>
      <w:r w:rsidRPr="004E5D66">
        <w:rPr>
          <w:rFonts w:eastAsia="DengXian" w:hint="eastAsia"/>
          <w:lang w:eastAsia="zh-CN"/>
        </w:rPr>
        <w:t>C</w:t>
      </w:r>
      <w:r w:rsidRPr="004E5D66">
        <w:t>.2</w:t>
      </w:r>
      <w:r w:rsidRPr="004E5D66">
        <w:rPr>
          <w:rFonts w:eastAsia="DengXian"/>
          <w:lang w:eastAsia="zh-CN"/>
        </w:rPr>
        <w:tab/>
      </w:r>
      <w:r w:rsidRPr="004E5D66">
        <w:t>Channel raster, carrier frequency and EARFCN</w:t>
      </w:r>
      <w:bookmarkEnd w:id="562"/>
    </w:p>
    <w:p w14:paraId="6BF7FC63" w14:textId="77777777" w:rsidR="00C95CFE" w:rsidRPr="004E5D66" w:rsidRDefault="00C95CFE" w:rsidP="00C95CFE">
      <w:r w:rsidRPr="004E5D66">
        <w:t>The channel raster is 100 kHz for all bands, which means that the carrier centre frequency must be an integer multiple of 100 kHz.</w:t>
      </w:r>
    </w:p>
    <w:p w14:paraId="239A556E" w14:textId="77777777" w:rsidR="00C95CFE" w:rsidRPr="004E5D66" w:rsidRDefault="00C95CFE" w:rsidP="00C95CFE">
      <w:pPr>
        <w:rPr>
          <w:rFonts w:cs="v5.0.0"/>
        </w:rPr>
      </w:pPr>
      <w:r w:rsidRPr="004E5D66">
        <w:rPr>
          <w:rFonts w:cs="v5.0.0"/>
        </w:rPr>
        <w:t xml:space="preserve">The EARFCN for applicable bands designated for </w:t>
      </w:r>
      <w:r w:rsidRPr="004E5D66">
        <w:rPr>
          <w:rFonts w:eastAsia="DengXian" w:cs="v5.0.0" w:hint="eastAsia"/>
          <w:lang w:eastAsia="zh-CN"/>
        </w:rPr>
        <w:t xml:space="preserve">BOG </w:t>
      </w:r>
      <w:r w:rsidRPr="004E5D66">
        <w:rPr>
          <w:rFonts w:cs="v5.0.0"/>
        </w:rPr>
        <w:t xml:space="preserve">according to </w:t>
      </w:r>
      <w:r w:rsidRPr="004E5D66">
        <w:rPr>
          <w:bCs/>
        </w:rPr>
        <w:t>Table 5.</w:t>
      </w:r>
      <w:r w:rsidRPr="004E5D66">
        <w:rPr>
          <w:rFonts w:eastAsia="DengXian" w:hint="eastAsia"/>
          <w:bCs/>
          <w:lang w:eastAsia="zh-CN"/>
        </w:rPr>
        <w:t>2</w:t>
      </w:r>
      <w:r w:rsidRPr="004E5D66">
        <w:rPr>
          <w:bCs/>
        </w:rPr>
        <w:t>-1</w:t>
      </w:r>
      <w:r w:rsidRPr="004E5D66">
        <w:rPr>
          <w:rFonts w:eastAsia="DengXian" w:hint="eastAsia"/>
          <w:bCs/>
          <w:lang w:eastAsia="zh-CN"/>
        </w:rPr>
        <w:t xml:space="preserve"> </w:t>
      </w:r>
      <w:r w:rsidRPr="004E5D66">
        <w:rPr>
          <w:rFonts w:cs="v5.0.0"/>
        </w:rPr>
        <w:t>are specified in Table 5.4C.2-1.</w:t>
      </w:r>
    </w:p>
    <w:p w14:paraId="72CC335A" w14:textId="366A164C" w:rsidR="00C95CFE" w:rsidRPr="004E5D66" w:rsidRDefault="00C95CFE" w:rsidP="00C95CFE">
      <w:pPr>
        <w:pStyle w:val="TH"/>
        <w:rPr>
          <w:rFonts w:eastAsia="DengXian"/>
          <w:lang w:eastAsia="zh-CN"/>
        </w:rPr>
      </w:pPr>
      <w:bookmarkStart w:id="563" w:name="_CRTable5_7_3H1"/>
      <w:r w:rsidRPr="004E5D66">
        <w:t xml:space="preserve">Table </w:t>
      </w:r>
      <w:bookmarkEnd w:id="563"/>
      <w:r w:rsidRPr="004E5D66">
        <w:t>5.</w:t>
      </w:r>
      <w:r w:rsidRPr="004E5D66">
        <w:rPr>
          <w:rFonts w:eastAsia="DengXian" w:hint="eastAsia"/>
          <w:lang w:eastAsia="zh-CN"/>
        </w:rPr>
        <w:t>4C</w:t>
      </w:r>
      <w:r w:rsidRPr="004E5D66">
        <w:t>.</w:t>
      </w:r>
      <w:r w:rsidRPr="004E5D66">
        <w:rPr>
          <w:rFonts w:eastAsia="DengXian" w:hint="eastAsia"/>
          <w:lang w:eastAsia="zh-CN"/>
        </w:rPr>
        <w:t>2-1</w:t>
      </w:r>
      <w:r w:rsidRPr="004E5D66">
        <w:t>: E-UTRA channel numbers</w:t>
      </w:r>
    </w:p>
    <w:tbl>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829"/>
        <w:gridCol w:w="820"/>
        <w:gridCol w:w="840"/>
        <w:gridCol w:w="1426"/>
        <w:gridCol w:w="820"/>
        <w:gridCol w:w="680"/>
        <w:gridCol w:w="1420"/>
      </w:tblGrid>
      <w:tr w:rsidR="004E5D66" w:rsidRPr="004E5D66" w14:paraId="0848DCC3" w14:textId="77777777" w:rsidTr="00C95CFE">
        <w:trPr>
          <w:trHeight w:val="173"/>
          <w:jc w:val="center"/>
        </w:trPr>
        <w:tc>
          <w:tcPr>
            <w:tcW w:w="1067" w:type="dxa"/>
            <w:vMerge w:val="restart"/>
            <w:vAlign w:val="bottom"/>
          </w:tcPr>
          <w:p w14:paraId="4FECE5DC" w14:textId="77777777" w:rsidR="00C95CFE" w:rsidRPr="004E5D66" w:rsidRDefault="00C95CFE" w:rsidP="009755DA">
            <w:pPr>
              <w:pStyle w:val="TAH"/>
              <w:rPr>
                <w:rFonts w:cs="Arial"/>
              </w:rPr>
            </w:pPr>
            <w:r w:rsidRPr="004E5D66">
              <w:rPr>
                <w:rFonts w:cs="Arial"/>
              </w:rPr>
              <w:t>E-UTRA Operating</w:t>
            </w:r>
          </w:p>
          <w:p w14:paraId="4E3B0C47" w14:textId="77777777" w:rsidR="00C95CFE" w:rsidRPr="004E5D66" w:rsidRDefault="00C95CFE" w:rsidP="009755DA">
            <w:pPr>
              <w:pStyle w:val="TAH"/>
              <w:rPr>
                <w:rFonts w:cs="Arial"/>
              </w:rPr>
            </w:pPr>
            <w:r w:rsidRPr="004E5D66">
              <w:rPr>
                <w:rFonts w:cs="Arial"/>
              </w:rPr>
              <w:t>Band</w:t>
            </w:r>
          </w:p>
        </w:tc>
        <w:tc>
          <w:tcPr>
            <w:tcW w:w="829" w:type="dxa"/>
            <w:vMerge w:val="restart"/>
            <w:vAlign w:val="center"/>
          </w:tcPr>
          <w:p w14:paraId="4A52D416" w14:textId="77777777" w:rsidR="00C95CFE" w:rsidRPr="004E5D66" w:rsidRDefault="00C95CFE" w:rsidP="009755DA">
            <w:pPr>
              <w:pStyle w:val="TAH"/>
              <w:rPr>
                <w:rFonts w:cs="Arial"/>
              </w:rPr>
            </w:pPr>
            <w:r w:rsidRPr="004E5D66">
              <w:t>ΔF</w:t>
            </w:r>
            <w:r w:rsidRPr="004E5D66">
              <w:rPr>
                <w:vertAlign w:val="subscript"/>
              </w:rPr>
              <w:t>Raster</w:t>
            </w:r>
            <w:r w:rsidRPr="004E5D66">
              <w:t xml:space="preserve"> (kHz)</w:t>
            </w:r>
          </w:p>
        </w:tc>
        <w:tc>
          <w:tcPr>
            <w:tcW w:w="3086" w:type="dxa"/>
            <w:gridSpan w:val="3"/>
          </w:tcPr>
          <w:p w14:paraId="669F3717" w14:textId="77777777" w:rsidR="00C95CFE" w:rsidRPr="004E5D66" w:rsidRDefault="00C95CFE" w:rsidP="009755DA">
            <w:pPr>
              <w:pStyle w:val="TAH"/>
              <w:rPr>
                <w:rFonts w:cs="Arial"/>
              </w:rPr>
            </w:pPr>
            <w:r w:rsidRPr="004E5D66">
              <w:rPr>
                <w:rFonts w:cs="Arial"/>
              </w:rPr>
              <w:t>Downlink</w:t>
            </w:r>
          </w:p>
        </w:tc>
        <w:tc>
          <w:tcPr>
            <w:tcW w:w="2920" w:type="dxa"/>
            <w:gridSpan w:val="3"/>
          </w:tcPr>
          <w:p w14:paraId="05116B2A" w14:textId="77777777" w:rsidR="00C95CFE" w:rsidRPr="004E5D66" w:rsidRDefault="00C95CFE" w:rsidP="009755DA">
            <w:pPr>
              <w:pStyle w:val="TAH"/>
              <w:rPr>
                <w:rFonts w:cs="Arial"/>
              </w:rPr>
            </w:pPr>
            <w:r w:rsidRPr="004E5D66">
              <w:rPr>
                <w:rFonts w:cs="Arial"/>
              </w:rPr>
              <w:t>Uplink</w:t>
            </w:r>
          </w:p>
        </w:tc>
      </w:tr>
      <w:tr w:rsidR="004E5D66" w:rsidRPr="004E5D66" w14:paraId="6D600299" w14:textId="77777777" w:rsidTr="00C95CFE">
        <w:trPr>
          <w:trHeight w:val="117"/>
          <w:jc w:val="center"/>
        </w:trPr>
        <w:tc>
          <w:tcPr>
            <w:tcW w:w="1067" w:type="dxa"/>
            <w:vMerge/>
          </w:tcPr>
          <w:p w14:paraId="6E49E8A6" w14:textId="77777777" w:rsidR="00C95CFE" w:rsidRPr="004E5D66" w:rsidRDefault="00C95CFE" w:rsidP="009755DA">
            <w:pPr>
              <w:pStyle w:val="TAH"/>
              <w:rPr>
                <w:rFonts w:cs="Arial"/>
              </w:rPr>
            </w:pPr>
          </w:p>
        </w:tc>
        <w:tc>
          <w:tcPr>
            <w:tcW w:w="829" w:type="dxa"/>
            <w:vMerge/>
          </w:tcPr>
          <w:p w14:paraId="246F10E8" w14:textId="77777777" w:rsidR="00C95CFE" w:rsidRPr="004E5D66" w:rsidRDefault="00C95CFE" w:rsidP="009755DA">
            <w:pPr>
              <w:pStyle w:val="TAH"/>
              <w:rPr>
                <w:rFonts w:cs="Arial"/>
              </w:rPr>
            </w:pPr>
          </w:p>
        </w:tc>
        <w:tc>
          <w:tcPr>
            <w:tcW w:w="820" w:type="dxa"/>
          </w:tcPr>
          <w:p w14:paraId="53E85DA3" w14:textId="77777777" w:rsidR="00C95CFE" w:rsidRPr="004E5D66" w:rsidRDefault="00C95CFE" w:rsidP="009755DA">
            <w:pPr>
              <w:pStyle w:val="TAH"/>
              <w:rPr>
                <w:rFonts w:cs="Arial"/>
              </w:rPr>
            </w:pPr>
            <w:r w:rsidRPr="004E5D66">
              <w:rPr>
                <w:rFonts w:cs="Arial"/>
              </w:rPr>
              <w:t>F</w:t>
            </w:r>
            <w:r w:rsidRPr="004E5D66">
              <w:rPr>
                <w:rFonts w:cs="Arial"/>
                <w:vertAlign w:val="subscript"/>
              </w:rPr>
              <w:t xml:space="preserve">DL_low </w:t>
            </w:r>
            <w:r w:rsidRPr="004E5D66">
              <w:rPr>
                <w:rFonts w:cs="Arial"/>
              </w:rPr>
              <w:t>(MHz)</w:t>
            </w:r>
          </w:p>
        </w:tc>
        <w:tc>
          <w:tcPr>
            <w:tcW w:w="840" w:type="dxa"/>
          </w:tcPr>
          <w:p w14:paraId="145D0963" w14:textId="77777777" w:rsidR="00C95CFE" w:rsidRPr="004E5D66" w:rsidRDefault="00C95CFE" w:rsidP="009755DA">
            <w:pPr>
              <w:pStyle w:val="TAH"/>
              <w:rPr>
                <w:rFonts w:cs="Arial"/>
              </w:rPr>
            </w:pPr>
            <w:r w:rsidRPr="004E5D66">
              <w:rPr>
                <w:rFonts w:cs="Arial"/>
              </w:rPr>
              <w:t>N</w:t>
            </w:r>
            <w:r w:rsidRPr="004E5D66">
              <w:rPr>
                <w:rFonts w:cs="Arial"/>
                <w:vertAlign w:val="subscript"/>
              </w:rPr>
              <w:t>Offs-DL</w:t>
            </w:r>
          </w:p>
        </w:tc>
        <w:tc>
          <w:tcPr>
            <w:tcW w:w="1426" w:type="dxa"/>
          </w:tcPr>
          <w:p w14:paraId="503DE644" w14:textId="77777777" w:rsidR="00C95CFE" w:rsidRPr="004E5D66" w:rsidRDefault="00C95CFE" w:rsidP="009755DA">
            <w:pPr>
              <w:pStyle w:val="TAH"/>
              <w:rPr>
                <w:rFonts w:cs="Arial"/>
                <w:vertAlign w:val="subscript"/>
              </w:rPr>
            </w:pPr>
            <w:r w:rsidRPr="004E5D66">
              <w:rPr>
                <w:rFonts w:cs="Arial"/>
              </w:rPr>
              <w:t>Range of N</w:t>
            </w:r>
            <w:r w:rsidRPr="004E5D66">
              <w:rPr>
                <w:rFonts w:cs="Arial"/>
                <w:vertAlign w:val="subscript"/>
              </w:rPr>
              <w:t>DL</w:t>
            </w:r>
          </w:p>
          <w:p w14:paraId="71B7AD98" w14:textId="77777777" w:rsidR="00C95CFE" w:rsidRPr="004E5D66" w:rsidRDefault="00C95CFE" w:rsidP="009755DA">
            <w:pPr>
              <w:pStyle w:val="TAH"/>
              <w:rPr>
                <w:rFonts w:cs="Arial"/>
              </w:rPr>
            </w:pPr>
            <w:r w:rsidRPr="004E5D66">
              <w:rPr>
                <w:rFonts w:eastAsia="Yu Mincho"/>
              </w:rPr>
              <w:t>(First – &lt;Step size&gt; – Last)</w:t>
            </w:r>
          </w:p>
        </w:tc>
        <w:tc>
          <w:tcPr>
            <w:tcW w:w="820" w:type="dxa"/>
          </w:tcPr>
          <w:p w14:paraId="2E8B99D4" w14:textId="77777777" w:rsidR="00C95CFE" w:rsidRPr="004E5D66" w:rsidRDefault="00C95CFE" w:rsidP="009755DA">
            <w:pPr>
              <w:pStyle w:val="TAH"/>
              <w:rPr>
                <w:rFonts w:cs="Arial"/>
              </w:rPr>
            </w:pPr>
            <w:r w:rsidRPr="004E5D66">
              <w:rPr>
                <w:rFonts w:cs="Arial"/>
              </w:rPr>
              <w:t>F</w:t>
            </w:r>
            <w:r w:rsidRPr="004E5D66">
              <w:rPr>
                <w:rFonts w:cs="Arial"/>
                <w:vertAlign w:val="subscript"/>
              </w:rPr>
              <w:t xml:space="preserve">UL_low </w:t>
            </w:r>
            <w:r w:rsidRPr="004E5D66">
              <w:rPr>
                <w:rFonts w:cs="Arial"/>
              </w:rPr>
              <w:t>(MHz)</w:t>
            </w:r>
          </w:p>
        </w:tc>
        <w:tc>
          <w:tcPr>
            <w:tcW w:w="680" w:type="dxa"/>
          </w:tcPr>
          <w:p w14:paraId="3C992C5D" w14:textId="77777777" w:rsidR="00C95CFE" w:rsidRPr="004E5D66" w:rsidRDefault="00C95CFE" w:rsidP="009755DA">
            <w:pPr>
              <w:pStyle w:val="TAH"/>
              <w:rPr>
                <w:rFonts w:cs="Arial"/>
              </w:rPr>
            </w:pPr>
            <w:r w:rsidRPr="004E5D66">
              <w:rPr>
                <w:rFonts w:cs="Arial"/>
              </w:rPr>
              <w:t>N</w:t>
            </w:r>
            <w:r w:rsidRPr="004E5D66">
              <w:rPr>
                <w:rFonts w:cs="Arial"/>
                <w:vertAlign w:val="subscript"/>
              </w:rPr>
              <w:t>Offs-UL</w:t>
            </w:r>
          </w:p>
        </w:tc>
        <w:tc>
          <w:tcPr>
            <w:tcW w:w="1420" w:type="dxa"/>
          </w:tcPr>
          <w:p w14:paraId="5B47B729" w14:textId="77777777" w:rsidR="00C95CFE" w:rsidRPr="004E5D66" w:rsidRDefault="00C95CFE" w:rsidP="009755DA">
            <w:pPr>
              <w:pStyle w:val="TAH"/>
              <w:rPr>
                <w:rFonts w:cs="Arial"/>
                <w:vertAlign w:val="subscript"/>
              </w:rPr>
            </w:pPr>
            <w:r w:rsidRPr="004E5D66">
              <w:rPr>
                <w:rFonts w:cs="Arial"/>
              </w:rPr>
              <w:t>Range of N</w:t>
            </w:r>
            <w:r w:rsidRPr="004E5D66">
              <w:rPr>
                <w:rFonts w:cs="Arial"/>
                <w:vertAlign w:val="subscript"/>
              </w:rPr>
              <w:t>UL</w:t>
            </w:r>
          </w:p>
          <w:p w14:paraId="694A95C1" w14:textId="77777777" w:rsidR="00C95CFE" w:rsidRPr="004E5D66" w:rsidRDefault="00C95CFE" w:rsidP="009755DA">
            <w:pPr>
              <w:pStyle w:val="TAH"/>
              <w:rPr>
                <w:rFonts w:cs="Arial"/>
              </w:rPr>
            </w:pPr>
            <w:r w:rsidRPr="004E5D66">
              <w:rPr>
                <w:rFonts w:eastAsia="Yu Mincho"/>
              </w:rPr>
              <w:t>(First – &lt;Step size&gt; – Last)</w:t>
            </w:r>
          </w:p>
        </w:tc>
      </w:tr>
      <w:tr w:rsidR="00C95CFE" w:rsidRPr="004E5D66" w14:paraId="615858D8" w14:textId="77777777" w:rsidTr="00C95CFE">
        <w:trPr>
          <w:trHeight w:val="339"/>
          <w:jc w:val="center"/>
        </w:trPr>
        <w:tc>
          <w:tcPr>
            <w:tcW w:w="1067" w:type="dxa"/>
          </w:tcPr>
          <w:p w14:paraId="1750A098" w14:textId="77777777" w:rsidR="00C95CFE" w:rsidRPr="004E5D66" w:rsidRDefault="00C95CFE" w:rsidP="009755DA">
            <w:pPr>
              <w:pStyle w:val="TAC"/>
              <w:rPr>
                <w:rFonts w:cs="Arial"/>
                <w:szCs w:val="18"/>
                <w:lang w:val="en-US"/>
              </w:rPr>
            </w:pPr>
            <w:r w:rsidRPr="004E5D66">
              <w:rPr>
                <w:rFonts w:cs="Arial" w:hint="eastAsia"/>
                <w:szCs w:val="18"/>
                <w:lang w:val="en-US" w:eastAsia="zh-CN"/>
              </w:rPr>
              <w:t>246</w:t>
            </w:r>
          </w:p>
        </w:tc>
        <w:tc>
          <w:tcPr>
            <w:tcW w:w="829" w:type="dxa"/>
          </w:tcPr>
          <w:p w14:paraId="0B2DA82F" w14:textId="77777777" w:rsidR="00C95CFE" w:rsidRPr="004E5D66" w:rsidRDefault="00C95CFE" w:rsidP="009755DA">
            <w:pPr>
              <w:pStyle w:val="TAC"/>
              <w:rPr>
                <w:rFonts w:cs="Arial"/>
                <w:szCs w:val="18"/>
              </w:rPr>
            </w:pPr>
            <w:r w:rsidRPr="004E5D66">
              <w:rPr>
                <w:rFonts w:cs="Arial" w:hint="eastAsia"/>
                <w:szCs w:val="18"/>
                <w:lang w:val="en-US" w:eastAsia="zh-CN"/>
              </w:rPr>
              <w:t>100</w:t>
            </w:r>
          </w:p>
        </w:tc>
        <w:tc>
          <w:tcPr>
            <w:tcW w:w="820" w:type="dxa"/>
          </w:tcPr>
          <w:p w14:paraId="7199D90E" w14:textId="77777777" w:rsidR="00C95CFE" w:rsidRPr="004E5D66" w:rsidRDefault="00C95CFE" w:rsidP="009755DA">
            <w:pPr>
              <w:pStyle w:val="TAC"/>
              <w:rPr>
                <w:rFonts w:cs="Arial"/>
                <w:szCs w:val="18"/>
              </w:rPr>
            </w:pPr>
            <w:r w:rsidRPr="004E5D66">
              <w:rPr>
                <w:rFonts w:hint="eastAsia"/>
                <w:bCs/>
                <w:lang w:val="en-US" w:eastAsia="zh-CN"/>
              </w:rPr>
              <w:t>1467</w:t>
            </w:r>
          </w:p>
        </w:tc>
        <w:tc>
          <w:tcPr>
            <w:tcW w:w="840" w:type="dxa"/>
          </w:tcPr>
          <w:p w14:paraId="3628E0F4" w14:textId="77777777" w:rsidR="00C95CFE" w:rsidRPr="004E5D66" w:rsidRDefault="00C95CFE" w:rsidP="009755DA">
            <w:pPr>
              <w:pStyle w:val="TAC"/>
              <w:rPr>
                <w:rFonts w:cs="Arial"/>
                <w:lang w:val="en-US"/>
              </w:rPr>
            </w:pPr>
            <w:r w:rsidRPr="004E5D66">
              <w:rPr>
                <w:rFonts w:hint="eastAsia"/>
                <w:lang w:val="en-US" w:eastAsia="zh-CN"/>
              </w:rPr>
              <w:t xml:space="preserve">228051 </w:t>
            </w:r>
          </w:p>
        </w:tc>
        <w:tc>
          <w:tcPr>
            <w:tcW w:w="1426" w:type="dxa"/>
          </w:tcPr>
          <w:p w14:paraId="594AB5A6" w14:textId="77777777" w:rsidR="00C95CFE" w:rsidRPr="004E5D66" w:rsidRDefault="00C95CFE" w:rsidP="009755DA">
            <w:pPr>
              <w:pStyle w:val="TAC"/>
              <w:rPr>
                <w:rFonts w:cs="Arial"/>
                <w:lang w:val="en-US"/>
              </w:rPr>
            </w:pPr>
            <w:r w:rsidRPr="004E5D66">
              <w:rPr>
                <w:rFonts w:hint="eastAsia"/>
                <w:lang w:val="en-US" w:eastAsia="zh-CN"/>
              </w:rPr>
              <w:t>228051 -&lt;1&gt;- 228300</w:t>
            </w:r>
          </w:p>
        </w:tc>
        <w:tc>
          <w:tcPr>
            <w:tcW w:w="2920" w:type="dxa"/>
            <w:gridSpan w:val="3"/>
          </w:tcPr>
          <w:p w14:paraId="2227864F" w14:textId="77777777" w:rsidR="00C95CFE" w:rsidRPr="004E5D66" w:rsidRDefault="00C95CFE" w:rsidP="009755DA">
            <w:pPr>
              <w:pStyle w:val="TAC"/>
            </w:pPr>
            <w:r w:rsidRPr="004E5D66">
              <w:rPr>
                <w:rFonts w:cs="Arial"/>
              </w:rPr>
              <w:t>N/A</w:t>
            </w:r>
          </w:p>
        </w:tc>
      </w:tr>
    </w:tbl>
    <w:p w14:paraId="5B3C7AF1" w14:textId="77777777" w:rsidR="00450D49" w:rsidRPr="004E5D66" w:rsidRDefault="00450D49">
      <w:pPr>
        <w:rPr>
          <w:lang w:eastAsia="zh-CN"/>
        </w:rPr>
      </w:pPr>
    </w:p>
    <w:p w14:paraId="030EF554" w14:textId="77777777" w:rsidR="00D62336" w:rsidRPr="004E5D66" w:rsidRDefault="00063062">
      <w:pPr>
        <w:pStyle w:val="Heading1"/>
        <w:rPr>
          <w:lang w:eastAsia="zh-CN"/>
        </w:rPr>
      </w:pPr>
      <w:bookmarkStart w:id="564" w:name="_Toc13453"/>
      <w:bookmarkStart w:id="565" w:name="_Toc121932960"/>
      <w:bookmarkStart w:id="566" w:name="_Toc121908674"/>
      <w:bookmarkStart w:id="567" w:name="_Toc124186469"/>
      <w:bookmarkStart w:id="568" w:name="_Toc137240617"/>
      <w:bookmarkStart w:id="569" w:name="_Toc137244714"/>
      <w:bookmarkStart w:id="570" w:name="_Toc138893928"/>
      <w:bookmarkStart w:id="571" w:name="_Toc138894160"/>
      <w:bookmarkStart w:id="572" w:name="_Toc145036553"/>
      <w:bookmarkStart w:id="573" w:name="_Toc153188845"/>
      <w:bookmarkStart w:id="574" w:name="_Toc155672128"/>
      <w:bookmarkStart w:id="575" w:name="_Toc161927771"/>
      <w:bookmarkStart w:id="576" w:name="_Toc163213268"/>
      <w:bookmarkStart w:id="577" w:name="_Toc169794669"/>
      <w:bookmarkStart w:id="578" w:name="_Toc171510297"/>
      <w:bookmarkStart w:id="579" w:name="_Toc233969772"/>
      <w:r w:rsidRPr="004E5D66">
        <w:rPr>
          <w:lang w:eastAsia="zh-CN"/>
        </w:rPr>
        <w:t>6</w:t>
      </w:r>
      <w:r w:rsidRPr="004E5D66">
        <w:rPr>
          <w:lang w:eastAsia="zh-CN"/>
        </w:rPr>
        <w:tab/>
        <w:t>Conducted transmitter characteristics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FE63EED" w14:textId="7A868A44" w:rsidR="00D62336" w:rsidRPr="004E5D66" w:rsidRDefault="00063062">
      <w:pPr>
        <w:pStyle w:val="Heading2"/>
        <w:rPr>
          <w:lang w:eastAsia="zh-CN"/>
        </w:rPr>
      </w:pPr>
      <w:bookmarkStart w:id="580" w:name="_Toc29590"/>
      <w:bookmarkStart w:id="581" w:name="_Toc121932961"/>
      <w:bookmarkStart w:id="582" w:name="_Toc121908675"/>
      <w:bookmarkStart w:id="583" w:name="_Toc124186470"/>
      <w:bookmarkStart w:id="584" w:name="_Toc137240618"/>
      <w:bookmarkStart w:id="585" w:name="_Toc137244715"/>
      <w:bookmarkStart w:id="586" w:name="_Toc138893929"/>
      <w:bookmarkStart w:id="587" w:name="_Toc138894161"/>
      <w:bookmarkStart w:id="588" w:name="_Toc145036554"/>
      <w:bookmarkStart w:id="589" w:name="_Toc153188846"/>
      <w:bookmarkStart w:id="590" w:name="_Toc155672129"/>
      <w:bookmarkStart w:id="591" w:name="_Toc161927772"/>
      <w:bookmarkStart w:id="592" w:name="_Toc163213269"/>
      <w:bookmarkStart w:id="593" w:name="_Toc169794670"/>
      <w:bookmarkStart w:id="594" w:name="_Toc171510298"/>
      <w:bookmarkStart w:id="595" w:name="_Toc233969773"/>
      <w:r w:rsidRPr="004E5D66">
        <w:rPr>
          <w:lang w:eastAsia="zh-CN"/>
        </w:rPr>
        <w:t>6.1</w:t>
      </w:r>
      <w:r w:rsidRPr="004E5D66">
        <w:rPr>
          <w:lang w:eastAsia="zh-CN"/>
        </w:rPr>
        <w:tab/>
        <w:t>General</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F08F8C4" w14:textId="77777777" w:rsidR="00D62336" w:rsidRPr="004E5D66" w:rsidRDefault="00063062">
      <w:pPr>
        <w:rPr>
          <w:rFonts w:eastAsia="DengXian"/>
        </w:rPr>
      </w:pPr>
      <w:r w:rsidRPr="004E5D66">
        <w:rPr>
          <w:rFonts w:eastAsia="DengXian"/>
        </w:rPr>
        <w:t xml:space="preserve">Unless otherwise stated, the conducted transmitter characteristics are specified at the </w:t>
      </w:r>
      <w:r w:rsidRPr="004E5D66">
        <w:rPr>
          <w:rFonts w:eastAsia="DengXian"/>
          <w:i/>
        </w:rPr>
        <w:t>TAB connector</w:t>
      </w:r>
      <w:r w:rsidRPr="004E5D66">
        <w:rPr>
          <w:rFonts w:eastAsia="DengXian"/>
        </w:rPr>
        <w:t xml:space="preserve"> for </w:t>
      </w:r>
      <w:r w:rsidRPr="004E5D66">
        <w:rPr>
          <w:rFonts w:eastAsia="DengXian"/>
          <w:i/>
        </w:rPr>
        <w:t>SAN type 1-H</w:t>
      </w:r>
      <w:r w:rsidRPr="004E5D66">
        <w:rPr>
          <w:rFonts w:eastAsia="DengXian"/>
        </w:rPr>
        <w:t>, with a full complement of transceiver units for the configuration in normal operating conditions.</w:t>
      </w:r>
    </w:p>
    <w:p w14:paraId="1741933E" w14:textId="460CA457" w:rsidR="008228D4" w:rsidRPr="004E5D66" w:rsidRDefault="008228D4">
      <w:r w:rsidRPr="004E5D66">
        <w:rPr>
          <w:rFonts w:cs="v5.0.0"/>
        </w:rPr>
        <w:t xml:space="preserve">The requirements for </w:t>
      </w:r>
      <w:r w:rsidRPr="004E5D66">
        <w:rPr>
          <w:rFonts w:eastAsia="SimSun" w:hint="eastAsia"/>
          <w:lang w:val="en-US" w:eastAsia="zh-CN"/>
        </w:rPr>
        <w:t>SAN output power, frequency error, EVM and DL RS</w:t>
      </w:r>
      <w:r w:rsidRPr="004E5D66">
        <w:rPr>
          <w:rFonts w:eastAsia="SimSun"/>
          <w:lang w:val="en-US" w:eastAsia="zh-CN"/>
        </w:rPr>
        <w:t xml:space="preserve"> power</w:t>
      </w:r>
      <w:r w:rsidRPr="004E5D66">
        <w:rPr>
          <w:rFonts w:eastAsia="SimSun" w:hint="eastAsia"/>
          <w:lang w:val="en-US" w:eastAsia="zh-CN"/>
        </w:rPr>
        <w:t xml:space="preserve"> are identical for </w:t>
      </w:r>
      <w:r w:rsidRPr="004E5D66">
        <w:rPr>
          <w:rFonts w:eastAsia="SimSun" w:cs="v5.0.0" w:hint="eastAsia"/>
          <w:lang w:val="en-US" w:eastAsia="zh-CN"/>
        </w:rPr>
        <w:t xml:space="preserve">NB-IoT standalone mode and </w:t>
      </w:r>
      <w:r w:rsidRPr="004E5D66">
        <w:rPr>
          <w:bCs/>
        </w:rPr>
        <w:t>NB-IoT operation in</w:t>
      </w:r>
      <w:r w:rsidRPr="004E5D66">
        <w:rPr>
          <w:rFonts w:eastAsia="SimSun" w:hint="eastAsia"/>
          <w:bCs/>
          <w:lang w:val="en-US" w:eastAsia="zh-CN"/>
        </w:rPr>
        <w:t xml:space="preserve"> NTN</w:t>
      </w:r>
      <w:r w:rsidRPr="004E5D66">
        <w:rPr>
          <w:bCs/>
        </w:rPr>
        <w:t xml:space="preserve"> NR in-band</w:t>
      </w:r>
      <w:r w:rsidRPr="004E5D66">
        <w:rPr>
          <w:rFonts w:eastAsia="SimSun" w:hint="eastAsia"/>
          <w:bCs/>
          <w:lang w:val="en-US" w:eastAsia="zh-CN"/>
        </w:rPr>
        <w:t xml:space="preserve">, </w:t>
      </w:r>
      <w:r w:rsidRPr="004E5D66">
        <w:rPr>
          <w:rFonts w:eastAsia="SimSun" w:hint="eastAsia"/>
          <w:lang w:val="en-US" w:eastAsia="zh-CN"/>
        </w:rPr>
        <w:t>for other requirements for NB-IoT operation in NTN NR in-band are defined in TS 38</w:t>
      </w:r>
      <w:r w:rsidRPr="004E5D66">
        <w:rPr>
          <w:rFonts w:eastAsia="SimSun"/>
          <w:lang w:val="en-US" w:eastAsia="zh-CN"/>
        </w:rPr>
        <w:t>.</w:t>
      </w:r>
      <w:r w:rsidRPr="004E5D66">
        <w:rPr>
          <w:rFonts w:eastAsia="SimSun" w:hint="eastAsia"/>
          <w:lang w:val="en-US" w:eastAsia="zh-CN"/>
        </w:rPr>
        <w:t>1</w:t>
      </w:r>
      <w:r w:rsidRPr="004E5D66">
        <w:rPr>
          <w:rFonts w:eastAsia="SimSun"/>
          <w:lang w:val="en-US" w:eastAsia="zh-CN"/>
        </w:rPr>
        <w:t>08</w:t>
      </w:r>
      <w:r w:rsidR="00665796" w:rsidRPr="004E5D66">
        <w:rPr>
          <w:rFonts w:eastAsia="SimSun"/>
          <w:lang w:val="en-US" w:eastAsia="zh-CN"/>
        </w:rPr>
        <w:t xml:space="preserve"> [7]</w:t>
      </w:r>
      <w:r w:rsidRPr="004E5D66">
        <w:rPr>
          <w:rFonts w:eastAsia="SimSun" w:hint="eastAsia"/>
          <w:lang w:val="en-US" w:eastAsia="zh-CN"/>
        </w:rPr>
        <w:t>.</w:t>
      </w:r>
    </w:p>
    <w:p w14:paraId="463C72E9" w14:textId="77777777" w:rsidR="00D62336" w:rsidRPr="004E5D66" w:rsidRDefault="00063062">
      <w:pPr>
        <w:pStyle w:val="Heading2"/>
        <w:rPr>
          <w:lang w:eastAsia="zh-CN"/>
        </w:rPr>
      </w:pPr>
      <w:bookmarkStart w:id="596" w:name="_Toc10082"/>
      <w:bookmarkStart w:id="597" w:name="_Toc121932962"/>
      <w:bookmarkStart w:id="598" w:name="_Toc121908676"/>
      <w:bookmarkStart w:id="599" w:name="_Toc124186471"/>
      <w:bookmarkStart w:id="600" w:name="_Toc137240619"/>
      <w:bookmarkStart w:id="601" w:name="_Toc137244716"/>
      <w:bookmarkStart w:id="602" w:name="_Toc138893930"/>
      <w:bookmarkStart w:id="603" w:name="_Toc138894162"/>
      <w:bookmarkStart w:id="604" w:name="_Toc145036555"/>
      <w:bookmarkStart w:id="605" w:name="_Toc153188847"/>
      <w:bookmarkStart w:id="606" w:name="_Toc155672130"/>
      <w:bookmarkStart w:id="607" w:name="_Toc161927773"/>
      <w:bookmarkStart w:id="608" w:name="_Toc163213270"/>
      <w:bookmarkStart w:id="609" w:name="_Toc169794671"/>
      <w:bookmarkStart w:id="610" w:name="_Toc171510299"/>
      <w:bookmarkStart w:id="611" w:name="_Toc233969774"/>
      <w:r w:rsidRPr="004E5D66">
        <w:rPr>
          <w:lang w:eastAsia="zh-CN"/>
        </w:rPr>
        <w:lastRenderedPageBreak/>
        <w:t>6.2</w:t>
      </w:r>
      <w:r w:rsidRPr="004E5D66">
        <w:rPr>
          <w:lang w:eastAsia="zh-CN"/>
        </w:rPr>
        <w:tab/>
        <w:t>Satellite Access Node output power</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4E5D66">
        <w:rPr>
          <w:lang w:eastAsia="zh-CN"/>
        </w:rPr>
        <w:t xml:space="preserve"> </w:t>
      </w:r>
    </w:p>
    <w:p w14:paraId="18112A4A" w14:textId="77777777" w:rsidR="00D62336" w:rsidRPr="004E5D66" w:rsidRDefault="00063062">
      <w:pPr>
        <w:pStyle w:val="Guidance"/>
        <w:rPr>
          <w:i w:val="0"/>
          <w:color w:val="auto"/>
        </w:rPr>
      </w:pPr>
      <w:r w:rsidRPr="004E5D66">
        <w:rPr>
          <w:rFonts w:eastAsia="DengXian"/>
          <w:i w:val="0"/>
          <w:color w:val="auto"/>
        </w:rPr>
        <w:t>The SAN conducted output power requirements in clause 6.2 in TS 38.108</w:t>
      </w:r>
      <w:r w:rsidRPr="004E5D66">
        <w:rPr>
          <w:rFonts w:eastAsia="DengXian" w:hint="eastAsia"/>
          <w:i w:val="0"/>
          <w:color w:val="auto"/>
          <w:lang w:val="en-US" w:eastAsia="zh-CN"/>
        </w:rPr>
        <w:t xml:space="preserve"> [7]</w:t>
      </w:r>
      <w:r w:rsidRPr="004E5D66">
        <w:rPr>
          <w:rFonts w:eastAsia="DengXian"/>
          <w:i w:val="0"/>
          <w:color w:val="auto"/>
        </w:rPr>
        <w:t xml:space="preserve"> apply. </w:t>
      </w:r>
    </w:p>
    <w:p w14:paraId="659023F6" w14:textId="77777777" w:rsidR="00D62336" w:rsidRPr="004E5D66" w:rsidRDefault="00063062">
      <w:pPr>
        <w:pStyle w:val="Heading2"/>
        <w:rPr>
          <w:lang w:eastAsia="zh-CN"/>
        </w:rPr>
      </w:pPr>
      <w:bookmarkStart w:id="612" w:name="_Toc15143"/>
      <w:bookmarkStart w:id="613" w:name="_Toc121932963"/>
      <w:bookmarkStart w:id="614" w:name="_Toc121908677"/>
      <w:bookmarkStart w:id="615" w:name="_Toc124186472"/>
      <w:bookmarkStart w:id="616" w:name="_Toc137240620"/>
      <w:bookmarkStart w:id="617" w:name="_Toc137244717"/>
      <w:bookmarkStart w:id="618" w:name="_Toc138893931"/>
      <w:bookmarkStart w:id="619" w:name="_Toc138894163"/>
      <w:bookmarkStart w:id="620" w:name="_Toc145036556"/>
      <w:bookmarkStart w:id="621" w:name="_Toc153188848"/>
      <w:bookmarkStart w:id="622" w:name="_Toc155672131"/>
      <w:bookmarkStart w:id="623" w:name="_Toc161927774"/>
      <w:bookmarkStart w:id="624" w:name="_Toc163213271"/>
      <w:bookmarkStart w:id="625" w:name="_Toc169794672"/>
      <w:bookmarkStart w:id="626" w:name="_Toc171510300"/>
      <w:bookmarkStart w:id="627" w:name="_Toc233969775"/>
      <w:r w:rsidRPr="004E5D66">
        <w:rPr>
          <w:lang w:eastAsia="zh-CN"/>
        </w:rPr>
        <w:t>6.3</w:t>
      </w:r>
      <w:r w:rsidRPr="004E5D66">
        <w:rPr>
          <w:lang w:eastAsia="zh-CN"/>
        </w:rPr>
        <w:tab/>
        <w:t>Output power dynamics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65C06E5B" w14:textId="77777777" w:rsidR="00D62336" w:rsidRPr="004E5D66" w:rsidRDefault="00063062">
      <w:pPr>
        <w:pStyle w:val="Heading3"/>
        <w:rPr>
          <w:lang w:eastAsia="zh-CN"/>
        </w:rPr>
      </w:pPr>
      <w:bookmarkStart w:id="628" w:name="_Toc16944"/>
      <w:bookmarkStart w:id="629" w:name="_Toc121932964"/>
      <w:bookmarkStart w:id="630" w:name="_Toc121908678"/>
      <w:bookmarkStart w:id="631" w:name="_Toc124186473"/>
      <w:bookmarkStart w:id="632" w:name="_Toc137240621"/>
      <w:bookmarkStart w:id="633" w:name="_Toc137244718"/>
      <w:bookmarkStart w:id="634" w:name="_Toc138893932"/>
      <w:bookmarkStart w:id="635" w:name="_Toc138894164"/>
      <w:bookmarkStart w:id="636" w:name="_Toc145036557"/>
      <w:bookmarkStart w:id="637" w:name="_Toc153188849"/>
      <w:bookmarkStart w:id="638" w:name="_Toc155672132"/>
      <w:bookmarkStart w:id="639" w:name="_Toc161927775"/>
      <w:bookmarkStart w:id="640" w:name="_Toc163213272"/>
      <w:bookmarkStart w:id="641" w:name="_Toc169794673"/>
      <w:bookmarkStart w:id="642" w:name="_Toc171510301"/>
      <w:bookmarkStart w:id="643" w:name="_Toc233969776"/>
      <w:r w:rsidRPr="004E5D66">
        <w:rPr>
          <w:lang w:eastAsia="zh-CN"/>
        </w:rPr>
        <w:t>6.3.1</w:t>
      </w:r>
      <w:r w:rsidRPr="004E5D66">
        <w:rPr>
          <w:lang w:eastAsia="zh-CN"/>
        </w:rP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25678AB" w14:textId="77777777" w:rsidR="00D62336" w:rsidRPr="004E5D66" w:rsidRDefault="00063062">
      <w:pPr>
        <w:spacing w:line="240" w:lineRule="exact"/>
        <w:rPr>
          <w:rFonts w:cs="v5.0.0"/>
        </w:rPr>
      </w:pPr>
      <w:r w:rsidRPr="004E5D66">
        <w:rPr>
          <w:rFonts w:cs="v5.0.0"/>
        </w:rPr>
        <w:t xml:space="preserve">The requirements in clause 6.3 apply during the transmitter ON period. </w:t>
      </w:r>
      <w:r w:rsidRPr="004E5D66">
        <w:rPr>
          <w:rFonts w:cs="v4.2.0"/>
        </w:rPr>
        <w:t>Transmit signal quality (as specified in clause 6.5) shall be maintained for the o</w:t>
      </w:r>
      <w:r w:rsidRPr="004E5D66">
        <w:t>utput power dynamics requirements of this Clause</w:t>
      </w:r>
      <w:r w:rsidRPr="004E5D66">
        <w:rPr>
          <w:rFonts w:cs="v4.2.0"/>
        </w:rPr>
        <w:t>.</w:t>
      </w:r>
    </w:p>
    <w:p w14:paraId="6A600944" w14:textId="77777777" w:rsidR="00D62336" w:rsidRPr="004E5D66" w:rsidRDefault="00063062">
      <w:pPr>
        <w:spacing w:line="240" w:lineRule="exact"/>
        <w:rPr>
          <w:rFonts w:cs="v5.0.0"/>
        </w:rPr>
      </w:pPr>
      <w:r w:rsidRPr="004E5D66">
        <w:rPr>
          <w:rFonts w:cs="v5.0.0"/>
        </w:rPr>
        <w:t>Power control is used to limit the interference level.</w:t>
      </w:r>
    </w:p>
    <w:p w14:paraId="388FAF29" w14:textId="2E185A54" w:rsidR="00971399" w:rsidRPr="004E5D66" w:rsidRDefault="00971399" w:rsidP="00971399">
      <w:pPr>
        <w:pStyle w:val="NO"/>
      </w:pPr>
      <w:r w:rsidRPr="004E5D66">
        <w:rPr>
          <w:rFonts w:eastAsia="SimSun"/>
          <w:lang w:val="en-US" w:eastAsia="zh-CN"/>
        </w:rPr>
        <w:t>NOTE 1:</w:t>
      </w:r>
      <w:r w:rsidRPr="004E5D66">
        <w:rPr>
          <w:rFonts w:eastAsia="SimSun"/>
          <w:lang w:val="en-US" w:eastAsia="zh-CN"/>
        </w:rPr>
        <w:tab/>
        <w:t>The</w:t>
      </w:r>
      <w:r w:rsidRPr="004E5D66">
        <w:rPr>
          <w:rFonts w:eastAsia="SimSun" w:hint="eastAsia"/>
          <w:lang w:val="en-US" w:eastAsia="zh-CN"/>
        </w:rPr>
        <w:t xml:space="preserve"> requirements in clause 6.3 do not apply for NB-IoT standalone mode</w:t>
      </w:r>
      <w:r w:rsidRPr="004E5D66">
        <w:rPr>
          <w:rFonts w:eastAsia="SimSun"/>
          <w:lang w:val="en-US" w:eastAsia="zh-CN"/>
        </w:rPr>
        <w:t xml:space="preserve"> and NB-IoT operation in NTN NR in-band mode</w:t>
      </w:r>
      <w:r w:rsidRPr="004E5D66">
        <w:rPr>
          <w:rFonts w:eastAsia="SimSun" w:hint="eastAsia"/>
          <w:lang w:val="en-US" w:eastAsia="zh-CN"/>
        </w:rPr>
        <w:t>.</w:t>
      </w:r>
    </w:p>
    <w:p w14:paraId="5154A79C" w14:textId="5B17FF2C" w:rsidR="00E91011" w:rsidRPr="004E5D66" w:rsidRDefault="00971399" w:rsidP="00971399">
      <w:pPr>
        <w:pStyle w:val="NO"/>
      </w:pPr>
      <w:r w:rsidRPr="004E5D66">
        <w:rPr>
          <w:rFonts w:eastAsia="SimSun"/>
          <w:lang w:val="en-US" w:eastAsia="zh-CN"/>
        </w:rPr>
        <w:t>NOTE 2:</w:t>
      </w:r>
      <w:r w:rsidRPr="004E5D66">
        <w:rPr>
          <w:rFonts w:eastAsia="SimSun"/>
          <w:lang w:val="en-US" w:eastAsia="zh-CN"/>
        </w:rPr>
        <w:tab/>
        <w:t>The</w:t>
      </w:r>
      <w:r w:rsidRPr="004E5D66">
        <w:rPr>
          <w:rFonts w:eastAsia="SimSun" w:hint="eastAsia"/>
          <w:lang w:val="en-US" w:eastAsia="zh-CN"/>
        </w:rPr>
        <w:t xml:space="preserve"> requirements in clause 6.3 do not apply for</w:t>
      </w:r>
      <w:r w:rsidRPr="004E5D66">
        <w:rPr>
          <w:rFonts w:eastAsia="SimSun"/>
          <w:lang w:val="en-US" w:eastAsia="zh-CN"/>
        </w:rPr>
        <w:t xml:space="preserve"> BOG, as the DL transmission bandwidth is fixed</w:t>
      </w:r>
      <w:r w:rsidRPr="004E5D66">
        <w:rPr>
          <w:rFonts w:eastAsia="SimSun" w:hint="eastAsia"/>
          <w:lang w:val="en-US" w:eastAsia="zh-CN"/>
        </w:rPr>
        <w:t>.</w:t>
      </w:r>
    </w:p>
    <w:p w14:paraId="01506B0C" w14:textId="77777777" w:rsidR="00D62336" w:rsidRPr="004E5D66" w:rsidRDefault="00063062">
      <w:pPr>
        <w:pStyle w:val="Heading3"/>
        <w:rPr>
          <w:lang w:eastAsia="zh-CN"/>
        </w:rPr>
      </w:pPr>
      <w:bookmarkStart w:id="644" w:name="_Toc25478"/>
      <w:bookmarkStart w:id="645" w:name="_Toc121932965"/>
      <w:bookmarkStart w:id="646" w:name="_Toc121908679"/>
      <w:bookmarkStart w:id="647" w:name="_Toc124186474"/>
      <w:bookmarkStart w:id="648" w:name="_Toc137240622"/>
      <w:bookmarkStart w:id="649" w:name="_Toc137244719"/>
      <w:bookmarkStart w:id="650" w:name="_Toc138893933"/>
      <w:bookmarkStart w:id="651" w:name="_Toc138894165"/>
      <w:bookmarkStart w:id="652" w:name="_Toc145036558"/>
      <w:bookmarkStart w:id="653" w:name="_Toc153188850"/>
      <w:bookmarkStart w:id="654" w:name="_Toc155672133"/>
      <w:bookmarkStart w:id="655" w:name="_Toc161927776"/>
      <w:bookmarkStart w:id="656" w:name="_Toc163213273"/>
      <w:bookmarkStart w:id="657" w:name="_Toc169794674"/>
      <w:bookmarkStart w:id="658" w:name="_Toc171510302"/>
      <w:bookmarkStart w:id="659" w:name="_Toc233969777"/>
      <w:r w:rsidRPr="004E5D66">
        <w:rPr>
          <w:lang w:eastAsia="zh-CN"/>
        </w:rPr>
        <w:t>6.3.2</w:t>
      </w:r>
      <w:r w:rsidRPr="004E5D66">
        <w:rPr>
          <w:lang w:eastAsia="zh-CN"/>
        </w:rPr>
        <w:tab/>
        <w:t>RE power control dynamic range</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52749B6" w14:textId="77777777" w:rsidR="00D62336" w:rsidRPr="004E5D66" w:rsidRDefault="00063062">
      <w:r w:rsidRPr="004E5D66">
        <w:rPr>
          <w:rFonts w:eastAsia="DengXian"/>
        </w:rPr>
        <w:t xml:space="preserve">The SAN </w:t>
      </w:r>
      <w:r w:rsidRPr="004E5D66">
        <w:rPr>
          <w:lang w:eastAsia="zh-CN"/>
        </w:rPr>
        <w:t>RE power control dynamic range</w:t>
      </w:r>
      <w:r w:rsidRPr="004E5D66">
        <w:rPr>
          <w:rFonts w:eastAsia="DengXian"/>
        </w:rPr>
        <w:t xml:space="preserve"> requirement</w:t>
      </w:r>
      <w:r w:rsidRPr="004E5D66">
        <w:rPr>
          <w:rFonts w:eastAsia="DengXian"/>
          <w:i/>
        </w:rPr>
        <w:t xml:space="preserve">s </w:t>
      </w:r>
      <w:r w:rsidRPr="004E5D66">
        <w:rPr>
          <w:rFonts w:eastAsia="DengXian"/>
          <w:iCs/>
        </w:rPr>
        <w:t>in clause 6.3.2 in TS 38.108</w:t>
      </w:r>
      <w:r w:rsidRPr="004E5D66">
        <w:rPr>
          <w:rFonts w:eastAsia="DengXian" w:hint="eastAsia"/>
          <w:iCs/>
          <w:lang w:val="en-US" w:eastAsia="zh-CN"/>
        </w:rPr>
        <w:t xml:space="preserve"> [7]</w:t>
      </w:r>
      <w:r w:rsidRPr="004E5D66">
        <w:rPr>
          <w:rFonts w:eastAsia="DengXian"/>
          <w:iCs/>
        </w:rPr>
        <w:t xml:space="preserve"> apply</w:t>
      </w:r>
      <w:r w:rsidRPr="004E5D66">
        <w:rPr>
          <w:rFonts w:eastAsia="DengXian"/>
          <w:i/>
        </w:rPr>
        <w:t>.</w:t>
      </w:r>
    </w:p>
    <w:p w14:paraId="4F436DE2" w14:textId="77777777" w:rsidR="00D62336" w:rsidRPr="004E5D66" w:rsidRDefault="00063062">
      <w:pPr>
        <w:pStyle w:val="Heading3"/>
        <w:rPr>
          <w:lang w:eastAsia="zh-CN"/>
        </w:rPr>
      </w:pPr>
      <w:bookmarkStart w:id="660" w:name="_Toc9099"/>
      <w:bookmarkStart w:id="661" w:name="_Toc121932966"/>
      <w:bookmarkStart w:id="662" w:name="_Toc121908680"/>
      <w:bookmarkStart w:id="663" w:name="_Toc124186475"/>
      <w:bookmarkStart w:id="664" w:name="_Toc137240623"/>
      <w:bookmarkStart w:id="665" w:name="_Toc137244720"/>
      <w:bookmarkStart w:id="666" w:name="_Toc138893934"/>
      <w:bookmarkStart w:id="667" w:name="_Toc138894166"/>
      <w:bookmarkStart w:id="668" w:name="_Toc145036559"/>
      <w:bookmarkStart w:id="669" w:name="_Toc153188851"/>
      <w:bookmarkStart w:id="670" w:name="_Toc155672134"/>
      <w:bookmarkStart w:id="671" w:name="_Toc161927777"/>
      <w:bookmarkStart w:id="672" w:name="_Toc163213274"/>
      <w:bookmarkStart w:id="673" w:name="_Toc169794675"/>
      <w:bookmarkStart w:id="674" w:name="_Toc171510303"/>
      <w:bookmarkStart w:id="675" w:name="_Toc233969778"/>
      <w:r w:rsidRPr="004E5D66">
        <w:rPr>
          <w:lang w:eastAsia="zh-CN"/>
        </w:rPr>
        <w:t>6.3.3</w:t>
      </w:r>
      <w:r w:rsidRPr="004E5D66">
        <w:rPr>
          <w:lang w:eastAsia="zh-CN"/>
        </w:rPr>
        <w:tab/>
        <w:t>Total power dynamic range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8DB673A" w14:textId="77777777" w:rsidR="00D62336" w:rsidRPr="004E5D66" w:rsidRDefault="00063062" w:rsidP="00704A84">
      <w:pPr>
        <w:pStyle w:val="Heading4"/>
      </w:pPr>
      <w:bookmarkStart w:id="676" w:name="_Toc114242174"/>
      <w:bookmarkStart w:id="677" w:name="_Toc121932967"/>
      <w:bookmarkStart w:id="678" w:name="_Toc121908681"/>
      <w:bookmarkStart w:id="679" w:name="_Toc124186476"/>
      <w:bookmarkStart w:id="680" w:name="_Toc137240624"/>
      <w:bookmarkStart w:id="681" w:name="_Toc137244721"/>
      <w:bookmarkStart w:id="682" w:name="_Toc138893935"/>
      <w:bookmarkStart w:id="683" w:name="_Toc138894167"/>
      <w:bookmarkStart w:id="684" w:name="_Toc145036560"/>
      <w:bookmarkStart w:id="685" w:name="_Toc153188852"/>
      <w:bookmarkStart w:id="686" w:name="_Toc155672135"/>
      <w:bookmarkStart w:id="687" w:name="_Toc161927778"/>
      <w:bookmarkStart w:id="688" w:name="_Toc163213275"/>
      <w:bookmarkStart w:id="689" w:name="_Toc169794676"/>
      <w:bookmarkStart w:id="690" w:name="_Toc171510304"/>
      <w:bookmarkStart w:id="691" w:name="_Toc233969779"/>
      <w:r w:rsidRPr="004E5D66">
        <w:t>6.3.3.1</w:t>
      </w:r>
      <w:r w:rsidRPr="004E5D66">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413FAC8" w14:textId="77777777" w:rsidR="00D62336" w:rsidRPr="004E5D66" w:rsidRDefault="00063062">
      <w:r w:rsidRPr="004E5D66">
        <w:t xml:space="preserve">The </w:t>
      </w:r>
      <w:r w:rsidRPr="004E5D66">
        <w:rPr>
          <w:lang w:val="en-US" w:eastAsia="zh-CN"/>
        </w:rPr>
        <w:t>SAN</w:t>
      </w:r>
      <w:r w:rsidRPr="004E5D66">
        <w:t xml:space="preserve"> total power dynamic range is the difference between the maximum and the minimum transmit power of an OFDM symbol for a specified reference condition.</w:t>
      </w:r>
    </w:p>
    <w:p w14:paraId="4D8894E9" w14:textId="77777777" w:rsidR="00D62336" w:rsidRPr="004E5D66" w:rsidRDefault="00063062">
      <w:r w:rsidRPr="004E5D66">
        <w:t xml:space="preserve">For </w:t>
      </w:r>
      <w:r w:rsidRPr="004E5D66">
        <w:rPr>
          <w:i/>
          <w:lang w:val="en-US" w:eastAsia="zh-CN"/>
        </w:rPr>
        <w:t>SAN</w:t>
      </w:r>
      <w:r w:rsidRPr="004E5D66">
        <w:rPr>
          <w:i/>
        </w:rPr>
        <w:t xml:space="preserve"> type 1-H</w:t>
      </w:r>
      <w:r w:rsidRPr="004E5D66">
        <w:t xml:space="preserve"> this requirement shall apply at each </w:t>
      </w:r>
      <w:r w:rsidRPr="004E5D66">
        <w:rPr>
          <w:i/>
        </w:rPr>
        <w:t>TAB connector</w:t>
      </w:r>
      <w:r w:rsidRPr="004E5D66">
        <w:t xml:space="preserve"> supporting transmission in the </w:t>
      </w:r>
      <w:r w:rsidRPr="004E5D66">
        <w:rPr>
          <w:i/>
        </w:rPr>
        <w:t>operating band</w:t>
      </w:r>
      <w:r w:rsidRPr="004E5D66">
        <w:t>.</w:t>
      </w:r>
    </w:p>
    <w:p w14:paraId="0BC588B6" w14:textId="43F4327A" w:rsidR="00D62336" w:rsidRPr="004E5D66" w:rsidRDefault="000E1C8D">
      <w:pPr>
        <w:pStyle w:val="NO"/>
        <w:rPr>
          <w:lang w:eastAsia="zh-CN"/>
        </w:rPr>
      </w:pPr>
      <w:r w:rsidRPr="004E5D66">
        <w:t>NOTE:</w:t>
      </w:r>
      <w:r w:rsidRPr="004E5D66">
        <w:tab/>
        <w:t xml:space="preserve">The upper limit of the dynamic range is the OFDM symbol power for a </w:t>
      </w:r>
      <w:r w:rsidRPr="004E5D66">
        <w:rPr>
          <w:lang w:val="en-US" w:eastAsia="zh-CN"/>
        </w:rPr>
        <w:t>SAN</w:t>
      </w:r>
      <w:r w:rsidRPr="004E5D66">
        <w:t xml:space="preserve"> when transmitting on all RBs at maximum output power. The lower limit of the total power dynamic range is the average power for single RB transmission.</w:t>
      </w:r>
      <w:r w:rsidRPr="004E5D66">
        <w:rPr>
          <w:lang w:eastAsia="zh-CN"/>
        </w:rPr>
        <w:t xml:space="preserve"> </w:t>
      </w:r>
      <w:r w:rsidRPr="004E5D66">
        <w:t>The OFDM symbol shall carry PDSCH and not contain RS or SSB.</w:t>
      </w:r>
    </w:p>
    <w:p w14:paraId="341A6E55" w14:textId="77777777" w:rsidR="00D62336" w:rsidRPr="004E5D66" w:rsidRDefault="00063062" w:rsidP="00704A84">
      <w:pPr>
        <w:pStyle w:val="Heading4"/>
      </w:pPr>
      <w:bookmarkStart w:id="692" w:name="_Toc114242175"/>
      <w:bookmarkStart w:id="693" w:name="_Toc121932968"/>
      <w:bookmarkStart w:id="694" w:name="_Toc121908682"/>
      <w:bookmarkStart w:id="695" w:name="_Toc124186477"/>
      <w:bookmarkStart w:id="696" w:name="_Toc137240625"/>
      <w:bookmarkStart w:id="697" w:name="_Toc137244722"/>
      <w:bookmarkStart w:id="698" w:name="_Toc138893936"/>
      <w:bookmarkStart w:id="699" w:name="_Toc138894168"/>
      <w:bookmarkStart w:id="700" w:name="_Toc145036561"/>
      <w:bookmarkStart w:id="701" w:name="_Toc153188853"/>
      <w:bookmarkStart w:id="702" w:name="_Toc155672136"/>
      <w:bookmarkStart w:id="703" w:name="_Toc161927779"/>
      <w:bookmarkStart w:id="704" w:name="_Toc163213276"/>
      <w:bookmarkStart w:id="705" w:name="_Toc169794677"/>
      <w:bookmarkStart w:id="706" w:name="_Toc171510305"/>
      <w:bookmarkStart w:id="707" w:name="_Toc233969780"/>
      <w:r w:rsidRPr="004E5D66">
        <w:t>6.3.3.2</w:t>
      </w:r>
      <w:r w:rsidRPr="004E5D66">
        <w:tab/>
        <w:t xml:space="preserve">Minimum requirement for </w:t>
      </w:r>
      <w:r w:rsidRPr="004E5D66">
        <w:rPr>
          <w:rFonts w:hint="eastAsia"/>
          <w:i/>
          <w:lang w:val="en-US" w:eastAsia="zh-CN"/>
        </w:rPr>
        <w:t>SAN</w:t>
      </w:r>
      <w:r w:rsidRPr="004E5D66">
        <w:rPr>
          <w:i/>
        </w:rPr>
        <w:t xml:space="preserve"> type 1-H</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75077FE7" w14:textId="77777777" w:rsidR="00D62336" w:rsidRPr="004E5D66" w:rsidRDefault="00063062">
      <w:r w:rsidRPr="004E5D66">
        <w:t xml:space="preserve">The downlink (DL) total power dynamic range for each </w:t>
      </w:r>
      <w:r w:rsidRPr="004E5D66">
        <w:rPr>
          <w:rFonts w:hint="eastAsia"/>
          <w:lang w:eastAsia="zh-CN"/>
        </w:rPr>
        <w:t>SAN</w:t>
      </w:r>
      <w:r w:rsidRPr="004E5D66">
        <w:t xml:space="preserve"> carrier shall be larger than or equal to the level in table 6.3.</w:t>
      </w:r>
      <w:r w:rsidRPr="004E5D66">
        <w:rPr>
          <w:lang w:eastAsia="zh-CN"/>
        </w:rPr>
        <w:t>3</w:t>
      </w:r>
      <w:r w:rsidRPr="004E5D66">
        <w:t>.</w:t>
      </w:r>
      <w:r w:rsidRPr="004E5D66">
        <w:rPr>
          <w:lang w:eastAsia="zh-CN"/>
        </w:rPr>
        <w:t>2</w:t>
      </w:r>
      <w:r w:rsidRPr="004E5D66">
        <w:t>-1.</w:t>
      </w:r>
    </w:p>
    <w:p w14:paraId="3BC2B6A2" w14:textId="77777777" w:rsidR="00D62336" w:rsidRPr="004E5D66" w:rsidRDefault="00063062">
      <w:pPr>
        <w:pStyle w:val="TH"/>
      </w:pPr>
      <w:r w:rsidRPr="004E5D66">
        <w:t>Table 6.3.</w:t>
      </w:r>
      <w:r w:rsidRPr="004E5D66">
        <w:rPr>
          <w:lang w:eastAsia="zh-CN"/>
        </w:rPr>
        <w:t>3</w:t>
      </w:r>
      <w:r w:rsidRPr="004E5D66">
        <w:t>.</w:t>
      </w:r>
      <w:r w:rsidRPr="004E5D66">
        <w:rPr>
          <w:lang w:eastAsia="zh-CN"/>
        </w:rPr>
        <w:t>2</w:t>
      </w:r>
      <w:r w:rsidRPr="004E5D66">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4E5D66" w:rsidRPr="004E5D66" w14:paraId="68F2C6B5" w14:textId="77777777">
        <w:trPr>
          <w:cantSplit/>
          <w:jc w:val="center"/>
        </w:trPr>
        <w:tc>
          <w:tcPr>
            <w:tcW w:w="1736" w:type="dxa"/>
            <w:tcBorders>
              <w:bottom w:val="nil"/>
            </w:tcBorders>
          </w:tcPr>
          <w:p w14:paraId="37E5261D" w14:textId="77777777" w:rsidR="00D62336" w:rsidRPr="004E5D66" w:rsidRDefault="00063062">
            <w:pPr>
              <w:pStyle w:val="TAH"/>
            </w:pPr>
            <w:r w:rsidRPr="004E5D66">
              <w:rPr>
                <w:rFonts w:hint="eastAsia"/>
                <w:lang w:val="en-US" w:eastAsia="zh-CN"/>
              </w:rPr>
              <w:t>SAN</w:t>
            </w:r>
            <w:r w:rsidRPr="004E5D66">
              <w:rPr>
                <w:lang w:eastAsia="zh-CN"/>
              </w:rPr>
              <w:t xml:space="preserve"> channel </w:t>
            </w:r>
          </w:p>
        </w:tc>
        <w:tc>
          <w:tcPr>
            <w:tcW w:w="5457" w:type="dxa"/>
            <w:vAlign w:val="center"/>
          </w:tcPr>
          <w:p w14:paraId="6CF40864" w14:textId="77777777" w:rsidR="00D62336" w:rsidRPr="004E5D66" w:rsidRDefault="00063062">
            <w:pPr>
              <w:pStyle w:val="TAH"/>
            </w:pPr>
            <w:r w:rsidRPr="004E5D66">
              <w:t>Total power dynamic range (dB)</w:t>
            </w:r>
          </w:p>
        </w:tc>
      </w:tr>
      <w:tr w:rsidR="004E5D66" w:rsidRPr="004E5D66" w14:paraId="2F2FAB73" w14:textId="77777777">
        <w:trPr>
          <w:cantSplit/>
          <w:jc w:val="center"/>
        </w:trPr>
        <w:tc>
          <w:tcPr>
            <w:tcW w:w="1736" w:type="dxa"/>
            <w:tcBorders>
              <w:top w:val="nil"/>
            </w:tcBorders>
          </w:tcPr>
          <w:p w14:paraId="44BDFAA0" w14:textId="77777777" w:rsidR="00D62336" w:rsidRPr="004E5D66" w:rsidRDefault="00063062">
            <w:pPr>
              <w:pStyle w:val="TAH"/>
            </w:pPr>
            <w:r w:rsidRPr="004E5D66">
              <w:rPr>
                <w:lang w:eastAsia="zh-CN"/>
              </w:rPr>
              <w:t>bandwidth</w:t>
            </w:r>
            <w:r w:rsidRPr="004E5D66">
              <w:t xml:space="preserve"> (MHz)</w:t>
            </w:r>
          </w:p>
        </w:tc>
        <w:tc>
          <w:tcPr>
            <w:tcW w:w="5457" w:type="dxa"/>
            <w:vAlign w:val="center"/>
          </w:tcPr>
          <w:p w14:paraId="4744A30B" w14:textId="77777777" w:rsidR="00D62336" w:rsidRPr="004E5D66" w:rsidRDefault="00063062">
            <w:pPr>
              <w:pStyle w:val="TAH"/>
            </w:pPr>
            <w:r w:rsidRPr="004E5D66">
              <w:t>15</w:t>
            </w:r>
            <w:r w:rsidRPr="004E5D66">
              <w:rPr>
                <w:lang w:eastAsia="zh-CN"/>
              </w:rPr>
              <w:t xml:space="preserve"> </w:t>
            </w:r>
            <w:r w:rsidRPr="004E5D66">
              <w:t>kHz SCS</w:t>
            </w:r>
          </w:p>
        </w:tc>
      </w:tr>
      <w:tr w:rsidR="00D62336" w:rsidRPr="004E5D66" w14:paraId="4E055EF5" w14:textId="77777777">
        <w:trPr>
          <w:cantSplit/>
          <w:jc w:val="center"/>
        </w:trPr>
        <w:tc>
          <w:tcPr>
            <w:tcW w:w="1736" w:type="dxa"/>
          </w:tcPr>
          <w:p w14:paraId="52D11512" w14:textId="77777777" w:rsidR="00D62336" w:rsidRPr="004E5D66" w:rsidRDefault="00063062">
            <w:pPr>
              <w:pStyle w:val="TAC"/>
              <w:rPr>
                <w:rFonts w:cs="v5.0.0"/>
              </w:rPr>
            </w:pPr>
            <w:r w:rsidRPr="004E5D66">
              <w:t>1.4</w:t>
            </w:r>
          </w:p>
        </w:tc>
        <w:tc>
          <w:tcPr>
            <w:tcW w:w="5457" w:type="dxa"/>
            <w:vAlign w:val="center"/>
          </w:tcPr>
          <w:p w14:paraId="3A223984" w14:textId="77777777" w:rsidR="00D62336" w:rsidRPr="004E5D66" w:rsidRDefault="00063062">
            <w:pPr>
              <w:pStyle w:val="TAC"/>
            </w:pPr>
            <w:r w:rsidRPr="004E5D66">
              <w:t>7.7</w:t>
            </w:r>
          </w:p>
        </w:tc>
      </w:tr>
    </w:tbl>
    <w:p w14:paraId="3F18CD52" w14:textId="77777777" w:rsidR="00D62336" w:rsidRPr="004E5D66" w:rsidRDefault="00D62336">
      <w:pPr>
        <w:rPr>
          <w:lang w:eastAsia="zh-CN"/>
        </w:rPr>
      </w:pPr>
    </w:p>
    <w:p w14:paraId="3589A758" w14:textId="77777777" w:rsidR="00D62336" w:rsidRPr="004E5D66" w:rsidRDefault="00063062">
      <w:pPr>
        <w:pStyle w:val="Heading2"/>
        <w:rPr>
          <w:lang w:eastAsia="zh-CN"/>
        </w:rPr>
      </w:pPr>
      <w:bookmarkStart w:id="708" w:name="_Toc26212"/>
      <w:bookmarkStart w:id="709" w:name="_Toc121932969"/>
      <w:bookmarkStart w:id="710" w:name="_Toc121908683"/>
      <w:bookmarkStart w:id="711" w:name="_Toc124186478"/>
      <w:bookmarkStart w:id="712" w:name="_Toc137240626"/>
      <w:bookmarkStart w:id="713" w:name="_Toc137244723"/>
      <w:bookmarkStart w:id="714" w:name="_Toc138893937"/>
      <w:bookmarkStart w:id="715" w:name="_Toc138894169"/>
      <w:bookmarkStart w:id="716" w:name="_Toc145036562"/>
      <w:bookmarkStart w:id="717" w:name="_Toc153188854"/>
      <w:bookmarkStart w:id="718" w:name="_Toc155672137"/>
      <w:bookmarkStart w:id="719" w:name="_Toc161927780"/>
      <w:bookmarkStart w:id="720" w:name="_Toc163213277"/>
      <w:bookmarkStart w:id="721" w:name="_Toc169794678"/>
      <w:bookmarkStart w:id="722" w:name="_Toc171510306"/>
      <w:bookmarkStart w:id="723" w:name="_Toc233969781"/>
      <w:r w:rsidRPr="004E5D66">
        <w:rPr>
          <w:lang w:eastAsia="zh-CN"/>
        </w:rPr>
        <w:t>6.4</w:t>
      </w:r>
      <w:r w:rsidRPr="004E5D66">
        <w:rPr>
          <w:lang w:eastAsia="zh-CN"/>
        </w:rPr>
        <w:tab/>
        <w:t>Transmit ON/OFF power</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61FF52BA" w14:textId="77777777" w:rsidR="00353284" w:rsidRPr="004E5D66" w:rsidRDefault="00353284" w:rsidP="00353284">
      <w:pPr>
        <w:rPr>
          <w:strike/>
          <w:lang w:eastAsia="zh-CN"/>
        </w:rPr>
      </w:pPr>
      <w:bookmarkStart w:id="724" w:name="_Toc121932970"/>
      <w:bookmarkStart w:id="725" w:name="_Toc121908684"/>
      <w:bookmarkStart w:id="726" w:name="_Toc124186479"/>
      <w:bookmarkStart w:id="727" w:name="_Toc137240627"/>
      <w:bookmarkStart w:id="728" w:name="_Toc137244724"/>
      <w:bookmarkStart w:id="729" w:name="_Toc138893938"/>
      <w:bookmarkStart w:id="730" w:name="_Toc138894170"/>
      <w:bookmarkStart w:id="731" w:name="_Toc145036563"/>
      <w:bookmarkStart w:id="732" w:name="_Toc153188855"/>
      <w:bookmarkStart w:id="733" w:name="_Toc155672138"/>
      <w:bookmarkStart w:id="734" w:name="_Toc161927781"/>
      <w:bookmarkStart w:id="735" w:name="_Toc163213278"/>
      <w:bookmarkStart w:id="736" w:name="_Toc169794679"/>
      <w:bookmarkStart w:id="737" w:name="_Toc171510307"/>
      <w:bookmarkStart w:id="738" w:name="_Toc10735"/>
      <w:r w:rsidRPr="004E5D66">
        <w:rPr>
          <w:kern w:val="2"/>
          <w:lang w:eastAsia="zh-CN"/>
        </w:rPr>
        <w:t>The requirements in clause 6.4 are only applied for NB-IoT TDD SAN.</w:t>
      </w:r>
    </w:p>
    <w:p w14:paraId="1B1596F8" w14:textId="77777777" w:rsidR="00353284" w:rsidRPr="004E5D66" w:rsidRDefault="00353284" w:rsidP="00353284">
      <w:pPr>
        <w:pStyle w:val="Heading3"/>
        <w:rPr>
          <w:lang w:eastAsia="zh-CN"/>
        </w:rPr>
      </w:pPr>
      <w:bookmarkStart w:id="739" w:name="_Toc233969782"/>
      <w:r w:rsidRPr="004E5D66">
        <w:rPr>
          <w:lang w:eastAsia="zh-CN"/>
        </w:rPr>
        <w:t>6.4.1</w:t>
      </w:r>
      <w:r w:rsidRPr="004E5D66">
        <w:rPr>
          <w:lang w:eastAsia="zh-CN"/>
        </w:rPr>
        <w:tab/>
      </w:r>
      <w:r w:rsidRPr="004E5D66">
        <w:t>Transmitter OFF power</w:t>
      </w:r>
      <w:bookmarkEnd w:id="739"/>
    </w:p>
    <w:p w14:paraId="264D6310" w14:textId="77777777" w:rsidR="00353284" w:rsidRPr="004E5D66" w:rsidRDefault="00353284" w:rsidP="00353284">
      <w:pPr>
        <w:snapToGrid w:val="0"/>
        <w:spacing w:after="120"/>
        <w:jc w:val="both"/>
        <w:rPr>
          <w:szCs w:val="22"/>
          <w:lang w:eastAsia="zh-CN"/>
        </w:rPr>
      </w:pPr>
      <w:r w:rsidRPr="004E5D66">
        <w:rPr>
          <w:szCs w:val="22"/>
          <w:lang w:eastAsia="zh-CN"/>
        </w:rPr>
        <w:t xml:space="preserve">Transmitter OFF power is defined as the mean power measured over 70 µs filtered </w:t>
      </w:r>
      <w:r w:rsidRPr="004E5D66">
        <w:t>with a square filter of bandwidth equal to the transmission bandwidth configuration of the SAN (BW</w:t>
      </w:r>
      <w:r w:rsidRPr="004E5D66">
        <w:rPr>
          <w:vertAlign w:val="subscript"/>
        </w:rPr>
        <w:t>Config</w:t>
      </w:r>
      <w:r w:rsidRPr="004E5D66">
        <w:rPr>
          <w:rFonts w:cs="v5.0.0"/>
        </w:rPr>
        <w:t xml:space="preserve">) centred on the assigned channel frequency </w:t>
      </w:r>
      <w:r w:rsidRPr="004E5D66">
        <w:rPr>
          <w:szCs w:val="22"/>
          <w:lang w:eastAsia="zh-CN"/>
        </w:rPr>
        <w:t>during the transmitter OFF period.</w:t>
      </w:r>
    </w:p>
    <w:p w14:paraId="01DE34C8" w14:textId="77777777" w:rsidR="00353284" w:rsidRPr="004E5D66" w:rsidRDefault="00353284" w:rsidP="00353284">
      <w:pPr>
        <w:pStyle w:val="Heading4"/>
      </w:pPr>
      <w:bookmarkStart w:id="740" w:name="_Toc233969783"/>
      <w:r w:rsidRPr="004E5D66">
        <w:t>6.</w:t>
      </w:r>
      <w:r w:rsidRPr="004E5D66">
        <w:rPr>
          <w:lang w:eastAsia="zh-CN"/>
        </w:rPr>
        <w:t>4</w:t>
      </w:r>
      <w:r w:rsidRPr="004E5D66">
        <w:t>.1.1</w:t>
      </w:r>
      <w:r w:rsidRPr="004E5D66">
        <w:tab/>
        <w:t>Minimum Requirement</w:t>
      </w:r>
      <w:bookmarkEnd w:id="740"/>
    </w:p>
    <w:p w14:paraId="449B9993" w14:textId="77777777" w:rsidR="00353284" w:rsidRPr="004E5D66" w:rsidRDefault="00353284" w:rsidP="00353284">
      <w:pPr>
        <w:rPr>
          <w:szCs w:val="22"/>
          <w:lang w:eastAsia="zh-CN"/>
        </w:rPr>
      </w:pPr>
      <w:r w:rsidRPr="004E5D66">
        <w:rPr>
          <w:szCs w:val="22"/>
          <w:lang w:eastAsia="zh-CN"/>
        </w:rPr>
        <w:t>The transmitter OFF power spectral density shall be less than -85dBm/MHz.</w:t>
      </w:r>
    </w:p>
    <w:p w14:paraId="205F69BC" w14:textId="77777777" w:rsidR="00353284" w:rsidRPr="004E5D66" w:rsidRDefault="00353284" w:rsidP="00353284">
      <w:pPr>
        <w:rPr>
          <w:szCs w:val="22"/>
          <w:lang w:eastAsia="zh-CN"/>
        </w:rPr>
      </w:pPr>
      <w:r w:rsidRPr="004E5D66">
        <w:rPr>
          <w:szCs w:val="22"/>
          <w:lang w:eastAsia="zh-CN"/>
        </w:rPr>
        <w:t>For SAN capable of multi-band operation, the requirement is only applicable during the transmitter OFF period in all supported operating bands.</w:t>
      </w:r>
    </w:p>
    <w:p w14:paraId="076806CD" w14:textId="77777777" w:rsidR="00353284" w:rsidRPr="004E5D66" w:rsidRDefault="00353284" w:rsidP="00353284">
      <w:pPr>
        <w:pStyle w:val="Heading3"/>
      </w:pPr>
      <w:bookmarkStart w:id="741" w:name="_Toc233969784"/>
      <w:r w:rsidRPr="004E5D66">
        <w:lastRenderedPageBreak/>
        <w:t>6.4.2</w:t>
      </w:r>
      <w:r w:rsidRPr="004E5D66">
        <w:tab/>
        <w:t>Transmitter transient period</w:t>
      </w:r>
      <w:bookmarkEnd w:id="741"/>
    </w:p>
    <w:p w14:paraId="3CD98E1C" w14:textId="77777777" w:rsidR="00353284" w:rsidRPr="004E5D66" w:rsidRDefault="00353284" w:rsidP="00353284">
      <w:r w:rsidRPr="004E5D66">
        <w:t>The transmitter transient period is the time period during which the transmitter is changing from the OFF period to the ON period or vice versa. The transmitter transient period is illustrated in Figure 6.4.2-1.</w:t>
      </w:r>
    </w:p>
    <w:p w14:paraId="012DA563" w14:textId="77777777" w:rsidR="00353284" w:rsidRPr="004E5D66" w:rsidRDefault="00353284" w:rsidP="00353284">
      <w:pPr>
        <w:pStyle w:val="TH"/>
      </w:pPr>
      <w:r w:rsidRPr="004E5D66">
        <w:rPr>
          <w:noProof/>
          <w:lang w:val="fr-FR" w:eastAsia="fr-FR"/>
        </w:rPr>
        <w:drawing>
          <wp:inline distT="0" distB="0" distL="0" distR="0" wp14:anchorId="4A326F67" wp14:editId="0BE8A1BB">
            <wp:extent cx="6115050" cy="3248025"/>
            <wp:effectExtent l="0" t="0" r="0" b="0"/>
            <wp:docPr id="14243023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4F2E78F1" w14:textId="77777777" w:rsidR="00353284" w:rsidRPr="004E5D66" w:rsidRDefault="00353284" w:rsidP="00353284">
      <w:pPr>
        <w:pStyle w:val="TF"/>
      </w:pPr>
      <w:r w:rsidRPr="004E5D66">
        <w:t>Figure 6.4.2-1 Illustration of the relations of transmitter ON period, transmitter OFF period and transmitter transient period.</w:t>
      </w:r>
    </w:p>
    <w:p w14:paraId="44E2954F" w14:textId="77777777" w:rsidR="00353284" w:rsidRPr="004E5D66" w:rsidRDefault="00353284" w:rsidP="00353284">
      <w:pPr>
        <w:pStyle w:val="Heading4"/>
      </w:pPr>
      <w:bookmarkStart w:id="742" w:name="_Toc233969785"/>
      <w:r w:rsidRPr="004E5D66">
        <w:t>6.4.2.1</w:t>
      </w:r>
      <w:r w:rsidRPr="004E5D66">
        <w:tab/>
        <w:t>Minimum requirements</w:t>
      </w:r>
      <w:bookmarkEnd w:id="742"/>
    </w:p>
    <w:p w14:paraId="4386E23F" w14:textId="77777777" w:rsidR="00353284" w:rsidRPr="004E5D66" w:rsidRDefault="00353284" w:rsidP="00353284">
      <w:r w:rsidRPr="004E5D66">
        <w:t>The transmitter transient period shall be shorter than the values listed in Table 6.4.2.1-1.</w:t>
      </w:r>
    </w:p>
    <w:p w14:paraId="28A26FF7" w14:textId="77777777" w:rsidR="00353284" w:rsidRPr="004E5D66" w:rsidRDefault="00353284" w:rsidP="00353284">
      <w:pPr>
        <w:pStyle w:val="TH"/>
      </w:pPr>
      <w:r w:rsidRPr="004E5D66">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E5D66" w:rsidRPr="004E5D66" w14:paraId="2C0F81B9" w14:textId="77777777" w:rsidTr="009755DA">
        <w:trPr>
          <w:jc w:val="center"/>
        </w:trPr>
        <w:tc>
          <w:tcPr>
            <w:tcW w:w="2507" w:type="dxa"/>
          </w:tcPr>
          <w:p w14:paraId="7AAE31D7" w14:textId="77777777" w:rsidR="00353284" w:rsidRPr="004E5D66" w:rsidRDefault="00353284" w:rsidP="00353284">
            <w:pPr>
              <w:pStyle w:val="TAH"/>
            </w:pPr>
            <w:r w:rsidRPr="004E5D66">
              <w:t>Transition</w:t>
            </w:r>
          </w:p>
        </w:tc>
        <w:tc>
          <w:tcPr>
            <w:tcW w:w="3969" w:type="dxa"/>
          </w:tcPr>
          <w:p w14:paraId="07BB0084" w14:textId="77777777" w:rsidR="00353284" w:rsidRPr="004E5D66" w:rsidRDefault="00353284" w:rsidP="00353284">
            <w:pPr>
              <w:pStyle w:val="TAH"/>
            </w:pPr>
            <w:r w:rsidRPr="004E5D66">
              <w:t>Transient period length [us]</w:t>
            </w:r>
          </w:p>
        </w:tc>
      </w:tr>
      <w:tr w:rsidR="004E5D66" w:rsidRPr="004E5D66" w14:paraId="439CE5C8" w14:textId="77777777" w:rsidTr="009755DA">
        <w:trPr>
          <w:jc w:val="center"/>
        </w:trPr>
        <w:tc>
          <w:tcPr>
            <w:tcW w:w="2507" w:type="dxa"/>
          </w:tcPr>
          <w:p w14:paraId="69F071C4" w14:textId="77777777" w:rsidR="00353284" w:rsidRPr="004E5D66" w:rsidRDefault="00353284" w:rsidP="00353284">
            <w:pPr>
              <w:pStyle w:val="TAC"/>
            </w:pPr>
            <w:r w:rsidRPr="004E5D66">
              <w:t>OFF to ON</w:t>
            </w:r>
          </w:p>
        </w:tc>
        <w:tc>
          <w:tcPr>
            <w:tcW w:w="3969" w:type="dxa"/>
          </w:tcPr>
          <w:p w14:paraId="48496B0E" w14:textId="77777777" w:rsidR="00353284" w:rsidRPr="004E5D66" w:rsidRDefault="00353284" w:rsidP="00353284">
            <w:pPr>
              <w:pStyle w:val="TAC"/>
            </w:pPr>
            <w:r w:rsidRPr="004E5D66">
              <w:t>17</w:t>
            </w:r>
          </w:p>
        </w:tc>
      </w:tr>
      <w:tr w:rsidR="00353284" w:rsidRPr="004E5D66" w14:paraId="3894831D" w14:textId="77777777" w:rsidTr="009755DA">
        <w:trPr>
          <w:jc w:val="center"/>
        </w:trPr>
        <w:tc>
          <w:tcPr>
            <w:tcW w:w="2507" w:type="dxa"/>
          </w:tcPr>
          <w:p w14:paraId="7528007F" w14:textId="77777777" w:rsidR="00353284" w:rsidRPr="004E5D66" w:rsidRDefault="00353284" w:rsidP="00353284">
            <w:pPr>
              <w:pStyle w:val="TAC"/>
            </w:pPr>
            <w:r w:rsidRPr="004E5D66">
              <w:t>ON to OFF</w:t>
            </w:r>
          </w:p>
        </w:tc>
        <w:tc>
          <w:tcPr>
            <w:tcW w:w="3969" w:type="dxa"/>
          </w:tcPr>
          <w:p w14:paraId="1AA7F5FC" w14:textId="77777777" w:rsidR="00353284" w:rsidRPr="004E5D66" w:rsidRDefault="00353284" w:rsidP="00353284">
            <w:pPr>
              <w:pStyle w:val="TAC"/>
            </w:pPr>
            <w:r w:rsidRPr="004E5D66">
              <w:t>17</w:t>
            </w:r>
          </w:p>
        </w:tc>
      </w:tr>
    </w:tbl>
    <w:p w14:paraId="3476BCB6" w14:textId="77777777" w:rsidR="00353284" w:rsidRPr="004E5D66" w:rsidRDefault="00353284" w:rsidP="00353284">
      <w:pPr>
        <w:jc w:val="both"/>
      </w:pPr>
    </w:p>
    <w:p w14:paraId="11F78AA7" w14:textId="77777777" w:rsidR="00D62336" w:rsidRPr="004E5D66" w:rsidRDefault="00063062">
      <w:pPr>
        <w:pStyle w:val="Heading2"/>
        <w:rPr>
          <w:lang w:eastAsia="zh-CN"/>
        </w:rPr>
      </w:pPr>
      <w:bookmarkStart w:id="743" w:name="_Toc233969786"/>
      <w:r w:rsidRPr="004E5D66">
        <w:rPr>
          <w:lang w:eastAsia="zh-CN"/>
        </w:rPr>
        <w:t>6.5</w:t>
      </w:r>
      <w:r w:rsidRPr="004E5D66">
        <w:rPr>
          <w:lang w:eastAsia="zh-CN"/>
        </w:rPr>
        <w:tab/>
        <w:t>Transmitted signal quality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43"/>
    </w:p>
    <w:p w14:paraId="608EDFBD" w14:textId="77777777" w:rsidR="00D62336" w:rsidRPr="004E5D66" w:rsidRDefault="00063062">
      <w:pPr>
        <w:pStyle w:val="Heading3"/>
        <w:rPr>
          <w:lang w:eastAsia="zh-CN"/>
        </w:rPr>
      </w:pPr>
      <w:bookmarkStart w:id="744" w:name="_Toc121932971"/>
      <w:bookmarkStart w:id="745" w:name="_Toc121908685"/>
      <w:bookmarkStart w:id="746" w:name="_Toc124186480"/>
      <w:bookmarkStart w:id="747" w:name="_Toc137240628"/>
      <w:bookmarkStart w:id="748" w:name="_Toc137244725"/>
      <w:bookmarkStart w:id="749" w:name="_Toc138893939"/>
      <w:bookmarkStart w:id="750" w:name="_Toc138894171"/>
      <w:bookmarkStart w:id="751" w:name="_Toc145036564"/>
      <w:bookmarkStart w:id="752" w:name="_Toc153188856"/>
      <w:bookmarkStart w:id="753" w:name="_Toc155672139"/>
      <w:bookmarkStart w:id="754" w:name="_Toc161927782"/>
      <w:bookmarkStart w:id="755" w:name="_Toc163213279"/>
      <w:bookmarkStart w:id="756" w:name="_Toc169794680"/>
      <w:bookmarkStart w:id="757" w:name="_Toc171510308"/>
      <w:bookmarkStart w:id="758" w:name="_Toc27752"/>
      <w:bookmarkStart w:id="759" w:name="_Toc233969787"/>
      <w:bookmarkEnd w:id="738"/>
      <w:r w:rsidRPr="004E5D66">
        <w:rPr>
          <w:lang w:eastAsia="zh-CN"/>
        </w:rPr>
        <w:t>6.5.1</w:t>
      </w:r>
      <w:r w:rsidRPr="004E5D66">
        <w:rPr>
          <w:lang w:eastAsia="zh-CN"/>
        </w:rPr>
        <w:tab/>
        <w:t>Frequency error</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9"/>
    </w:p>
    <w:p w14:paraId="3D03A244" w14:textId="0A4144E5" w:rsidR="000E1C8D" w:rsidRPr="004E5D66" w:rsidRDefault="000E1C8D" w:rsidP="000E1C8D">
      <w:pPr>
        <w:rPr>
          <w:rFonts w:cs="v5.0.0"/>
        </w:rPr>
      </w:pPr>
      <w:bookmarkStart w:id="760" w:name="_Toc29478441"/>
      <w:bookmarkStart w:id="761" w:name="_Toc45826231"/>
      <w:bookmarkStart w:id="762" w:name="_Toc20997762"/>
      <w:bookmarkStart w:id="763" w:name="_Toc75173357"/>
      <w:bookmarkStart w:id="764" w:name="_Toc82893974"/>
      <w:bookmarkStart w:id="765" w:name="_Toc66869382"/>
      <w:bookmarkStart w:id="766" w:name="_Toc89684505"/>
      <w:bookmarkStart w:id="767" w:name="_Toc45825475"/>
      <w:bookmarkStart w:id="768" w:name="_Toc98574646"/>
      <w:bookmarkStart w:id="769" w:name="_Toc37173239"/>
      <w:bookmarkStart w:id="770" w:name="_Toc45825979"/>
      <w:bookmarkStart w:id="771" w:name="_Toc52466397"/>
      <w:bookmarkStart w:id="772" w:name="_Toc66872200"/>
      <w:bookmarkStart w:id="773" w:name="_Toc37162911"/>
      <w:bookmarkStart w:id="774" w:name="_Toc45825727"/>
      <w:bookmarkStart w:id="775" w:name="_Toc35933039"/>
      <w:bookmarkStart w:id="776" w:name="_Toc44754047"/>
      <w:bookmarkStart w:id="777" w:name="_Toc76497173"/>
      <w:bookmarkStart w:id="778" w:name="_Toc35935327"/>
      <w:bookmarkStart w:id="779" w:name="_Toc37173491"/>
      <w:bookmarkStart w:id="780" w:name="_Toc121932972"/>
      <w:bookmarkStart w:id="781" w:name="_Toc121908686"/>
      <w:bookmarkStart w:id="782" w:name="_Toc124186481"/>
      <w:bookmarkStart w:id="783" w:name="_Toc137240629"/>
      <w:bookmarkEnd w:id="758"/>
      <w:r w:rsidRPr="004E5D66">
        <w:t xml:space="preserve">Frequency error is the measure of the difference between the actual SAN transmit frequency and the assigned frequency. </w:t>
      </w:r>
      <w:r w:rsidRPr="004E5D66">
        <w:rPr>
          <w:rFonts w:cs="v5.0.0"/>
        </w:rPr>
        <w:t>The same source shall be used for RF frequency and data clock generation.</w:t>
      </w:r>
    </w:p>
    <w:p w14:paraId="445591AD" w14:textId="77777777" w:rsidR="00D62336" w:rsidRPr="004E5D66" w:rsidRDefault="00063062" w:rsidP="008416C3">
      <w:pPr>
        <w:pStyle w:val="Heading4"/>
      </w:pPr>
      <w:bookmarkStart w:id="784" w:name="_Toc137244726"/>
      <w:bookmarkStart w:id="785" w:name="_Toc138893940"/>
      <w:bookmarkStart w:id="786" w:name="_Toc138894172"/>
      <w:bookmarkStart w:id="787" w:name="_Toc145036565"/>
      <w:bookmarkStart w:id="788" w:name="_Toc153188857"/>
      <w:bookmarkStart w:id="789" w:name="_Toc155672140"/>
      <w:bookmarkStart w:id="790" w:name="_Toc161927783"/>
      <w:bookmarkStart w:id="791" w:name="_Toc163213280"/>
      <w:bookmarkStart w:id="792" w:name="_Toc169794681"/>
      <w:bookmarkStart w:id="793" w:name="_Toc171510309"/>
      <w:bookmarkStart w:id="794" w:name="_Toc233969788"/>
      <w:r w:rsidRPr="004E5D66">
        <w:t>6.5.1.1</w:t>
      </w:r>
      <w:r w:rsidRPr="004E5D66">
        <w:tab/>
        <w:t>Minimum requirement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53FA757" w14:textId="0F79FC28" w:rsidR="000E1C8D" w:rsidRPr="004E5D66" w:rsidRDefault="000E1C8D" w:rsidP="000E1C8D">
      <w:pPr>
        <w:rPr>
          <w:rStyle w:val="msoins0"/>
        </w:rPr>
      </w:pPr>
      <w:r w:rsidRPr="004E5D66">
        <w:t>For E-UTRA, the modulated carrier frequency of each E-UTRA carrier configured by the SAN shall be accurate to within</w:t>
      </w:r>
      <w:r w:rsidRPr="004E5D66">
        <w:rPr>
          <w:rFonts w:cs="v5.0.0"/>
        </w:rPr>
        <w:t xml:space="preserve"> the accuracy range given in Table 6.</w:t>
      </w:r>
      <w:r w:rsidRPr="004E5D66">
        <w:rPr>
          <w:rFonts w:cs="v5.0.0"/>
          <w:lang w:eastAsia="zh-CN"/>
        </w:rPr>
        <w:t>5.1-1</w:t>
      </w:r>
      <w:r w:rsidRPr="004E5D66">
        <w:t xml:space="preserve"> </w:t>
      </w:r>
      <w:r w:rsidRPr="004E5D66">
        <w:rPr>
          <w:rStyle w:val="msoins0"/>
          <w:rFonts w:cs="v5.0.0"/>
        </w:rPr>
        <w:t xml:space="preserve">observed over a </w:t>
      </w:r>
      <w:r w:rsidRPr="004E5D66">
        <w:rPr>
          <w:rStyle w:val="msoins0"/>
        </w:rPr>
        <w:t xml:space="preserve">period of </w:t>
      </w:r>
      <w:r w:rsidRPr="004E5D66">
        <w:t>one subframe (1</w:t>
      </w:r>
      <w:r w:rsidR="008751B3" w:rsidRPr="004E5D66">
        <w:rPr>
          <w:rFonts w:eastAsiaTheme="minorEastAsia" w:hint="eastAsia"/>
          <w:lang w:eastAsia="zh-CN"/>
        </w:rPr>
        <w:t xml:space="preserve"> </w:t>
      </w:r>
      <w:r w:rsidRPr="004E5D66">
        <w:t>ms)</w:t>
      </w:r>
      <w:r w:rsidRPr="004E5D66">
        <w:rPr>
          <w:rStyle w:val="msoins0"/>
        </w:rPr>
        <w:t>.</w:t>
      </w:r>
    </w:p>
    <w:p w14:paraId="2603B9E8" w14:textId="119E90A6" w:rsidR="000E1C8D" w:rsidRPr="004E5D66" w:rsidRDefault="000E1C8D" w:rsidP="000E1C8D">
      <w:pPr>
        <w:rPr>
          <w:rStyle w:val="msoins0"/>
        </w:rPr>
      </w:pPr>
      <w:r w:rsidRPr="004E5D66">
        <w:rPr>
          <w:rStyle w:val="msoins0"/>
        </w:rPr>
        <w:t>For NB-IoT, the modulated carrier frequency of each NB-IoT carrier configured by the SAN shall be accurate to within the accuracy range given in Table 6.5.1-1 observed over a period of one subframe (1</w:t>
      </w:r>
      <w:r w:rsidR="008751B3" w:rsidRPr="004E5D66">
        <w:rPr>
          <w:rStyle w:val="msoins0"/>
          <w:rFonts w:eastAsiaTheme="minorEastAsia" w:hint="eastAsia"/>
          <w:lang w:eastAsia="zh-CN"/>
        </w:rPr>
        <w:t xml:space="preserve"> </w:t>
      </w:r>
      <w:r w:rsidRPr="004E5D66">
        <w:rPr>
          <w:rStyle w:val="msoins0"/>
        </w:rPr>
        <w:t>ms).</w:t>
      </w:r>
    </w:p>
    <w:p w14:paraId="6B65CBD8" w14:textId="50B7E334" w:rsidR="007320B2" w:rsidRPr="004E5D66" w:rsidRDefault="007320B2" w:rsidP="000E1C8D">
      <w:pPr>
        <w:rPr>
          <w:rStyle w:val="msoins0"/>
        </w:rPr>
      </w:pPr>
      <w:r w:rsidRPr="004E5D66">
        <w:rPr>
          <w:rStyle w:val="msoins0"/>
        </w:rPr>
        <w:t>For BOG, the modulated carrier frequency of the carrier configured by the SAN shall be accurate to within the accuracy range given in Table 6.5.1-1 observed over a period of one subframe (1</w:t>
      </w:r>
      <w:r w:rsidR="008751B3" w:rsidRPr="004E5D66">
        <w:rPr>
          <w:rStyle w:val="msoins0"/>
          <w:rFonts w:eastAsiaTheme="minorEastAsia" w:hint="eastAsia"/>
          <w:lang w:eastAsia="zh-CN"/>
        </w:rPr>
        <w:t xml:space="preserve"> </w:t>
      </w:r>
      <w:r w:rsidRPr="004E5D66">
        <w:rPr>
          <w:rStyle w:val="msoins0"/>
        </w:rPr>
        <w:t>ms).</w:t>
      </w:r>
    </w:p>
    <w:p w14:paraId="77FFB226" w14:textId="77777777" w:rsidR="000E1C8D" w:rsidRPr="004E5D66" w:rsidRDefault="000E1C8D" w:rsidP="000E1C8D">
      <w:pPr>
        <w:pStyle w:val="TH"/>
        <w:rPr>
          <w:lang w:eastAsia="zh-CN"/>
        </w:rPr>
      </w:pPr>
      <w:r w:rsidRPr="004E5D66">
        <w:lastRenderedPageBreak/>
        <w:t xml:space="preserve">Table 6.5.1-1: </w:t>
      </w:r>
      <w:r w:rsidRPr="004E5D66">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4E5D66" w:rsidRPr="004E5D66" w14:paraId="568579BB" w14:textId="77777777" w:rsidTr="000C0D00">
        <w:trPr>
          <w:jc w:val="center"/>
        </w:trPr>
        <w:tc>
          <w:tcPr>
            <w:tcW w:w="2518" w:type="dxa"/>
          </w:tcPr>
          <w:p w14:paraId="276256D7" w14:textId="0C91AAC8" w:rsidR="000E1C8D" w:rsidRPr="004E5D66" w:rsidRDefault="003B6E29" w:rsidP="000C0D00">
            <w:pPr>
              <w:keepNext/>
              <w:keepLines/>
              <w:jc w:val="center"/>
              <w:rPr>
                <w:rFonts w:ascii="Arial" w:hAnsi="Arial"/>
                <w:b/>
                <w:sz w:val="18"/>
              </w:rPr>
            </w:pPr>
            <w:r w:rsidRPr="004E5D66">
              <w:rPr>
                <w:rFonts w:ascii="Arial" w:hAnsi="Arial"/>
                <w:b/>
                <w:sz w:val="18"/>
              </w:rPr>
              <w:t>SAN type</w:t>
            </w:r>
          </w:p>
        </w:tc>
        <w:tc>
          <w:tcPr>
            <w:tcW w:w="1559" w:type="dxa"/>
          </w:tcPr>
          <w:p w14:paraId="02AA337A" w14:textId="77777777" w:rsidR="000E1C8D" w:rsidRPr="004E5D66" w:rsidRDefault="000E1C8D" w:rsidP="000C0D00">
            <w:pPr>
              <w:keepNext/>
              <w:keepLines/>
              <w:jc w:val="center"/>
              <w:rPr>
                <w:rFonts w:ascii="Arial" w:hAnsi="Arial"/>
                <w:b/>
                <w:sz w:val="18"/>
              </w:rPr>
            </w:pPr>
            <w:r w:rsidRPr="004E5D66">
              <w:rPr>
                <w:rFonts w:ascii="Arial" w:hAnsi="Arial"/>
                <w:b/>
                <w:sz w:val="18"/>
              </w:rPr>
              <w:t>Accuracy</w:t>
            </w:r>
          </w:p>
        </w:tc>
      </w:tr>
      <w:tr w:rsidR="000E1C8D" w:rsidRPr="004E5D66" w14:paraId="277CB959" w14:textId="77777777" w:rsidTr="000C0D00">
        <w:trPr>
          <w:jc w:val="center"/>
        </w:trPr>
        <w:tc>
          <w:tcPr>
            <w:tcW w:w="2518" w:type="dxa"/>
          </w:tcPr>
          <w:p w14:paraId="599BCD6E" w14:textId="7D14BC1D" w:rsidR="000E1C8D" w:rsidRPr="004E5D66" w:rsidRDefault="000E1C8D" w:rsidP="000C0D00">
            <w:pPr>
              <w:keepNext/>
              <w:keepLines/>
              <w:jc w:val="center"/>
              <w:rPr>
                <w:rFonts w:ascii="Arial" w:hAnsi="Arial"/>
                <w:sz w:val="18"/>
              </w:rPr>
            </w:pPr>
            <w:r w:rsidRPr="004E5D66">
              <w:rPr>
                <w:rFonts w:ascii="Arial" w:hAnsi="Arial"/>
                <w:sz w:val="18"/>
              </w:rPr>
              <w:t>SAN type 1-H</w:t>
            </w:r>
          </w:p>
        </w:tc>
        <w:tc>
          <w:tcPr>
            <w:tcW w:w="1559" w:type="dxa"/>
          </w:tcPr>
          <w:p w14:paraId="4924E547" w14:textId="77777777" w:rsidR="000E1C8D" w:rsidRPr="004E5D66" w:rsidRDefault="000E1C8D" w:rsidP="000C0D00">
            <w:pPr>
              <w:keepNext/>
              <w:keepLines/>
              <w:jc w:val="center"/>
              <w:rPr>
                <w:rFonts w:ascii="Arial" w:hAnsi="Arial"/>
                <w:sz w:val="18"/>
              </w:rPr>
            </w:pPr>
            <w:r w:rsidRPr="004E5D66">
              <w:rPr>
                <w:rFonts w:ascii="Arial" w:hAnsi="Arial"/>
                <w:sz w:val="18"/>
              </w:rPr>
              <w:t>±0.05 ppm</w:t>
            </w:r>
          </w:p>
        </w:tc>
      </w:tr>
    </w:tbl>
    <w:p w14:paraId="76988639" w14:textId="77777777" w:rsidR="00D62336" w:rsidRPr="004E5D66" w:rsidRDefault="00D62336"/>
    <w:p w14:paraId="546232EA" w14:textId="77777777" w:rsidR="00D62336" w:rsidRPr="004E5D66" w:rsidRDefault="00063062">
      <w:pPr>
        <w:pStyle w:val="Heading3"/>
        <w:rPr>
          <w:lang w:eastAsia="zh-CN"/>
        </w:rPr>
      </w:pPr>
      <w:bookmarkStart w:id="795" w:name="_Toc121932973"/>
      <w:bookmarkStart w:id="796" w:name="_Toc121908687"/>
      <w:bookmarkStart w:id="797" w:name="_Toc124186482"/>
      <w:bookmarkStart w:id="798" w:name="_Toc137240630"/>
      <w:bookmarkStart w:id="799" w:name="_Toc137244727"/>
      <w:bookmarkStart w:id="800" w:name="_Toc138893941"/>
      <w:bookmarkStart w:id="801" w:name="_Toc138894173"/>
      <w:bookmarkStart w:id="802" w:name="_Toc145036566"/>
      <w:bookmarkStart w:id="803" w:name="_Toc153188858"/>
      <w:bookmarkStart w:id="804" w:name="_Toc155672141"/>
      <w:bookmarkStart w:id="805" w:name="_Toc161927784"/>
      <w:bookmarkStart w:id="806" w:name="_Toc163213281"/>
      <w:bookmarkStart w:id="807" w:name="_Toc169794682"/>
      <w:bookmarkStart w:id="808" w:name="_Toc171510310"/>
      <w:bookmarkStart w:id="809" w:name="_Toc8272"/>
      <w:bookmarkStart w:id="810" w:name="_Toc233969789"/>
      <w:r w:rsidRPr="004E5D66">
        <w:rPr>
          <w:lang w:eastAsia="zh-CN"/>
        </w:rPr>
        <w:t>6.5.2</w:t>
      </w:r>
      <w:r w:rsidRPr="004E5D66">
        <w:rPr>
          <w:lang w:eastAsia="zh-CN"/>
        </w:rPr>
        <w:tab/>
        <w:t>Modulation quality</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0"/>
    </w:p>
    <w:bookmarkEnd w:id="809"/>
    <w:p w14:paraId="771EC625" w14:textId="77777777" w:rsidR="000E1C8D" w:rsidRPr="004E5D66" w:rsidRDefault="000E1C8D" w:rsidP="000E1C8D">
      <w:r w:rsidRPr="004E5D66">
        <w:t>The Error Vector Magnitude is a measure of the difference between the ideal symbols and the measured symbols after the equalization. This difference is called the error vector. The equaliser parameters are estimated as defined in Annex B. The EVM result is defined as the square root of the ratio of the mean error vector power to the mean reference power expressed in percent.</w:t>
      </w:r>
    </w:p>
    <w:p w14:paraId="72A47A64" w14:textId="77777777" w:rsidR="000E1C8D" w:rsidRPr="004E5D66" w:rsidRDefault="000E1C8D" w:rsidP="000E1C8D">
      <w:r w:rsidRPr="004E5D66">
        <w:t>For E-UTRA, for all bandwidths, the EVM measurement shall be performed</w:t>
      </w:r>
      <w:r w:rsidRPr="004E5D66">
        <w:rPr>
          <w:rFonts w:eastAsia="SimSun"/>
        </w:rPr>
        <w:t xml:space="preserve"> for each E-UTRA carrier</w:t>
      </w:r>
      <w:r w:rsidRPr="004E5D66">
        <w:t xml:space="preserve"> over all allocated resource blocks and downlink subframes within 10 ms measurement periods for subframe TTI, and over all allocated resource blocks and downlink sTTIs within 10 ms measurement periods for sTTI. </w:t>
      </w:r>
      <w:r w:rsidRPr="004E5D66">
        <w:rPr>
          <w:rFonts w:eastAsia="SimSun"/>
        </w:rPr>
        <w:t>The boundaries of the EVM measurement periods need not be aligned with radio frame boundaries.</w:t>
      </w:r>
      <w:r w:rsidRPr="004E5D66">
        <w:t xml:space="preserve"> The EVM value is then calculated as the mean square root of the measured values. The EVM</w:t>
      </w:r>
      <w:r w:rsidRPr="004E5D66">
        <w:rPr>
          <w:rFonts w:eastAsia="SimSun"/>
        </w:rPr>
        <w:t xml:space="preserve"> of each E-UTRA carrier</w:t>
      </w:r>
      <w:r w:rsidRPr="004E5D66">
        <w:t xml:space="preserve"> for different modulation schemes on PDSCH or sPDSCH shall be better than the limits in table 6.5.2-1:</w:t>
      </w:r>
    </w:p>
    <w:p w14:paraId="2AF83F66" w14:textId="77777777" w:rsidR="000E1C8D" w:rsidRPr="004E5D66" w:rsidRDefault="000E1C8D" w:rsidP="000E1C8D">
      <w:pPr>
        <w:pStyle w:val="TH"/>
      </w:pPr>
      <w:r w:rsidRPr="004E5D66">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4E5D66" w:rsidRPr="004E5D66" w14:paraId="18882531" w14:textId="77777777" w:rsidTr="000C0D00">
        <w:trPr>
          <w:jc w:val="center"/>
        </w:trPr>
        <w:tc>
          <w:tcPr>
            <w:tcW w:w="0" w:type="auto"/>
          </w:tcPr>
          <w:p w14:paraId="10A4E348" w14:textId="77777777" w:rsidR="000E1C8D" w:rsidRPr="004E5D66" w:rsidRDefault="000E1C8D" w:rsidP="000C0D00">
            <w:pPr>
              <w:pStyle w:val="TAH"/>
              <w:rPr>
                <w:rFonts w:cs="Arial"/>
              </w:rPr>
            </w:pPr>
            <w:r w:rsidRPr="004E5D66">
              <w:rPr>
                <w:rFonts w:cs="Arial"/>
              </w:rPr>
              <w:t>Modulation scheme for PDSCH or sPDSCH</w:t>
            </w:r>
          </w:p>
        </w:tc>
        <w:tc>
          <w:tcPr>
            <w:tcW w:w="0" w:type="auto"/>
          </w:tcPr>
          <w:p w14:paraId="20AFEF9D" w14:textId="77777777" w:rsidR="000E1C8D" w:rsidRPr="004E5D66" w:rsidRDefault="000E1C8D" w:rsidP="000C0D00">
            <w:pPr>
              <w:pStyle w:val="TAH"/>
              <w:rPr>
                <w:rFonts w:cs="Arial"/>
              </w:rPr>
            </w:pPr>
            <w:r w:rsidRPr="004E5D66">
              <w:rPr>
                <w:rFonts w:cs="Arial"/>
              </w:rPr>
              <w:t>Required EVM (%)</w:t>
            </w:r>
          </w:p>
        </w:tc>
      </w:tr>
      <w:tr w:rsidR="004E5D66" w:rsidRPr="004E5D66" w14:paraId="748FD73B" w14:textId="77777777" w:rsidTr="000C0D00">
        <w:trPr>
          <w:jc w:val="center"/>
        </w:trPr>
        <w:tc>
          <w:tcPr>
            <w:tcW w:w="0" w:type="auto"/>
          </w:tcPr>
          <w:p w14:paraId="3A078365" w14:textId="77777777" w:rsidR="007320B2" w:rsidRPr="004E5D66" w:rsidRDefault="007320B2" w:rsidP="007320B2">
            <w:pPr>
              <w:pStyle w:val="TAC"/>
              <w:rPr>
                <w:rFonts w:cs="Arial"/>
              </w:rPr>
            </w:pPr>
            <w:r w:rsidRPr="004E5D66">
              <w:rPr>
                <w:rFonts w:cs="Arial"/>
              </w:rPr>
              <w:t>QPSK</w:t>
            </w:r>
          </w:p>
        </w:tc>
        <w:tc>
          <w:tcPr>
            <w:tcW w:w="0" w:type="auto"/>
          </w:tcPr>
          <w:p w14:paraId="4D48952E" w14:textId="3028F687" w:rsidR="007320B2" w:rsidRPr="004E5D66" w:rsidRDefault="007320B2" w:rsidP="007320B2">
            <w:pPr>
              <w:pStyle w:val="TAC"/>
              <w:rPr>
                <w:rFonts w:cs="Arial"/>
              </w:rPr>
            </w:pPr>
            <w:r w:rsidRPr="004E5D66">
              <w:rPr>
                <w:rFonts w:cs="Arial"/>
              </w:rPr>
              <w:t>17.5</w:t>
            </w:r>
          </w:p>
        </w:tc>
      </w:tr>
      <w:tr w:rsidR="004E5D66" w:rsidRPr="004E5D66" w14:paraId="72C5DAB7" w14:textId="77777777" w:rsidTr="000C0D00">
        <w:trPr>
          <w:jc w:val="center"/>
        </w:trPr>
        <w:tc>
          <w:tcPr>
            <w:tcW w:w="0" w:type="auto"/>
          </w:tcPr>
          <w:p w14:paraId="4D40E440" w14:textId="77777777" w:rsidR="007320B2" w:rsidRPr="004E5D66" w:rsidRDefault="007320B2" w:rsidP="007320B2">
            <w:pPr>
              <w:pStyle w:val="TAC"/>
              <w:rPr>
                <w:rFonts w:cs="Arial"/>
              </w:rPr>
            </w:pPr>
            <w:r w:rsidRPr="004E5D66">
              <w:rPr>
                <w:rFonts w:cs="Arial"/>
              </w:rPr>
              <w:t>16QAM</w:t>
            </w:r>
          </w:p>
        </w:tc>
        <w:tc>
          <w:tcPr>
            <w:tcW w:w="0" w:type="auto"/>
          </w:tcPr>
          <w:p w14:paraId="4D8141CB" w14:textId="04691024" w:rsidR="007320B2" w:rsidRPr="004E5D66" w:rsidRDefault="007320B2" w:rsidP="007320B2">
            <w:pPr>
              <w:pStyle w:val="TAC"/>
              <w:rPr>
                <w:rFonts w:cs="Arial"/>
              </w:rPr>
            </w:pPr>
            <w:r w:rsidRPr="004E5D66">
              <w:rPr>
                <w:rFonts w:cs="Arial"/>
              </w:rPr>
              <w:t>12.5</w:t>
            </w:r>
          </w:p>
        </w:tc>
      </w:tr>
      <w:tr w:rsidR="004E5D66" w:rsidRPr="004E5D66" w14:paraId="1C67D31D" w14:textId="77777777" w:rsidTr="000C0D00">
        <w:trPr>
          <w:jc w:val="center"/>
        </w:trPr>
        <w:tc>
          <w:tcPr>
            <w:tcW w:w="0" w:type="auto"/>
          </w:tcPr>
          <w:p w14:paraId="2B6493BF" w14:textId="77777777" w:rsidR="007320B2" w:rsidRPr="004E5D66" w:rsidRDefault="007320B2" w:rsidP="007320B2">
            <w:pPr>
              <w:pStyle w:val="TAC"/>
              <w:rPr>
                <w:rFonts w:cs="Arial"/>
              </w:rPr>
            </w:pPr>
            <w:r w:rsidRPr="004E5D66">
              <w:rPr>
                <w:rFonts w:cs="Arial"/>
              </w:rPr>
              <w:t>64QAM (NOTE)</w:t>
            </w:r>
          </w:p>
        </w:tc>
        <w:tc>
          <w:tcPr>
            <w:tcW w:w="0" w:type="auto"/>
          </w:tcPr>
          <w:p w14:paraId="4C84C434" w14:textId="29C6BA14" w:rsidR="007320B2" w:rsidRPr="004E5D66" w:rsidRDefault="007320B2" w:rsidP="007320B2">
            <w:pPr>
              <w:pStyle w:val="TAC"/>
              <w:rPr>
                <w:rFonts w:cs="Arial"/>
              </w:rPr>
            </w:pPr>
            <w:r w:rsidRPr="004E5D66">
              <w:rPr>
                <w:rFonts w:cs="Arial"/>
              </w:rPr>
              <w:t xml:space="preserve">8 </w:t>
            </w:r>
          </w:p>
        </w:tc>
      </w:tr>
      <w:tr w:rsidR="000E1C8D" w:rsidRPr="004E5D66"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4E5D66" w:rsidRDefault="000E1C8D" w:rsidP="000C0D00">
            <w:pPr>
              <w:pStyle w:val="TAN"/>
            </w:pPr>
            <w:r w:rsidRPr="004E5D66">
              <w:t>NOTE:</w:t>
            </w:r>
            <w:r w:rsidRPr="004E5D66">
              <w:tab/>
              <w:t>EVM requirement for 64QAM is optional.</w:t>
            </w:r>
          </w:p>
        </w:tc>
      </w:tr>
    </w:tbl>
    <w:p w14:paraId="744C100B" w14:textId="77777777" w:rsidR="000E1C8D" w:rsidRPr="004E5D66" w:rsidRDefault="000E1C8D" w:rsidP="000E1C8D"/>
    <w:p w14:paraId="251063B1" w14:textId="77777777" w:rsidR="000E1C8D" w:rsidRPr="004E5D66" w:rsidRDefault="000E1C8D" w:rsidP="000E1C8D">
      <w:r w:rsidRPr="004E5D66">
        <w:rPr>
          <w:rFonts w:hint="eastAsia"/>
        </w:rPr>
        <w:t>For NB-IoT, f</w:t>
      </w:r>
      <w:r w:rsidRPr="004E5D66">
        <w:t>or all bandwidths, the EVM measurement shall be performed</w:t>
      </w:r>
      <w:r w:rsidRPr="004E5D66">
        <w:rPr>
          <w:rFonts w:eastAsia="SimSun"/>
        </w:rPr>
        <w:t xml:space="preserve"> for each </w:t>
      </w:r>
      <w:r w:rsidRPr="004E5D66">
        <w:rPr>
          <w:rFonts w:hint="eastAsia"/>
        </w:rPr>
        <w:t>NB-IoT</w:t>
      </w:r>
      <w:r w:rsidRPr="004E5D66">
        <w:rPr>
          <w:rFonts w:eastAsia="SimSun"/>
        </w:rPr>
        <w:t xml:space="preserve"> carrier</w:t>
      </w:r>
      <w:r w:rsidRPr="004E5D66">
        <w:t xml:space="preserve"> over all allocated resource and downlink subframes within 10 ms measurement periods. </w:t>
      </w:r>
      <w:r w:rsidRPr="004E5D66">
        <w:rPr>
          <w:rFonts w:eastAsia="SimSun"/>
        </w:rPr>
        <w:t>The boundaries of the EVM measurement periods need not be aligned with radio frame boundaries.</w:t>
      </w:r>
      <w:r w:rsidRPr="004E5D66">
        <w:t xml:space="preserve"> The EVM value is then calculated as the mean square root of the measured values. The EVM</w:t>
      </w:r>
      <w:r w:rsidRPr="004E5D66">
        <w:rPr>
          <w:rFonts w:eastAsia="SimSun"/>
        </w:rPr>
        <w:t xml:space="preserve"> of each </w:t>
      </w:r>
      <w:r w:rsidRPr="004E5D66">
        <w:rPr>
          <w:rFonts w:hint="eastAsia"/>
        </w:rPr>
        <w:t>NB-IoT</w:t>
      </w:r>
      <w:r w:rsidRPr="004E5D66">
        <w:rPr>
          <w:rFonts w:eastAsia="SimSun"/>
        </w:rPr>
        <w:t xml:space="preserve"> carrier</w:t>
      </w:r>
      <w:r w:rsidRPr="004E5D66">
        <w:t xml:space="preserve"> on </w:t>
      </w:r>
      <w:r w:rsidRPr="004E5D66">
        <w:rPr>
          <w:rFonts w:hint="eastAsia"/>
        </w:rPr>
        <w:t>NB-</w:t>
      </w:r>
      <w:r w:rsidRPr="004E5D66">
        <w:t>PDSCH shall be better than the limits in Table 6.5.2-</w:t>
      </w:r>
      <w:r w:rsidRPr="004E5D66">
        <w:rPr>
          <w:rFonts w:hint="eastAsia"/>
        </w:rPr>
        <w:t>2</w:t>
      </w:r>
      <w:r w:rsidRPr="004E5D66">
        <w:t>:</w:t>
      </w:r>
    </w:p>
    <w:p w14:paraId="00CD5426" w14:textId="77777777" w:rsidR="000E1C8D" w:rsidRPr="004E5D66" w:rsidRDefault="000E1C8D" w:rsidP="000E1C8D">
      <w:pPr>
        <w:pStyle w:val="TH"/>
      </w:pPr>
      <w:r w:rsidRPr="004E5D66">
        <w:t>Table 6.5.2-</w:t>
      </w:r>
      <w:r w:rsidRPr="004E5D66">
        <w:rPr>
          <w:rFonts w:hint="eastAsia"/>
        </w:rPr>
        <w:t>2</w:t>
      </w:r>
      <w:r w:rsidRPr="004E5D66">
        <w:t>: EVM requirements</w:t>
      </w:r>
      <w:r w:rsidRPr="004E5D66">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4E5D66" w:rsidRPr="004E5D66" w14:paraId="450392A8" w14:textId="77777777" w:rsidTr="000C0D00">
        <w:trPr>
          <w:jc w:val="center"/>
        </w:trPr>
        <w:tc>
          <w:tcPr>
            <w:tcW w:w="3214" w:type="dxa"/>
          </w:tcPr>
          <w:p w14:paraId="6021D6EC" w14:textId="77777777" w:rsidR="000E1C8D" w:rsidRPr="004E5D66" w:rsidRDefault="000E1C8D" w:rsidP="000C0D00">
            <w:pPr>
              <w:pStyle w:val="TAH"/>
              <w:rPr>
                <w:rFonts w:cs="Arial"/>
                <w:lang w:eastAsia="ja-JP"/>
              </w:rPr>
            </w:pPr>
            <w:r w:rsidRPr="004E5D66">
              <w:rPr>
                <w:rFonts w:cs="Arial"/>
                <w:lang w:eastAsia="ja-JP"/>
              </w:rPr>
              <w:t xml:space="preserve">Modulation scheme for </w:t>
            </w:r>
            <w:r w:rsidRPr="004E5D66">
              <w:rPr>
                <w:rFonts w:cs="Arial" w:hint="eastAsia"/>
                <w:lang w:eastAsia="ja-JP"/>
              </w:rPr>
              <w:t>NB-</w:t>
            </w:r>
            <w:r w:rsidRPr="004E5D66">
              <w:rPr>
                <w:rFonts w:cs="Arial"/>
                <w:lang w:eastAsia="ja-JP"/>
              </w:rPr>
              <w:t>PDSCH</w:t>
            </w:r>
          </w:p>
        </w:tc>
        <w:tc>
          <w:tcPr>
            <w:tcW w:w="2583" w:type="dxa"/>
          </w:tcPr>
          <w:p w14:paraId="0D3F0084" w14:textId="77777777" w:rsidR="000E1C8D" w:rsidRPr="004E5D66" w:rsidRDefault="000E1C8D" w:rsidP="000C0D00">
            <w:pPr>
              <w:pStyle w:val="TAH"/>
              <w:rPr>
                <w:rFonts w:cs="Arial"/>
                <w:lang w:eastAsia="ja-JP"/>
              </w:rPr>
            </w:pPr>
            <w:r w:rsidRPr="004E5D66">
              <w:rPr>
                <w:rFonts w:cs="Arial"/>
                <w:lang w:eastAsia="ja-JP"/>
              </w:rPr>
              <w:t>Required EVM (%)</w:t>
            </w:r>
          </w:p>
        </w:tc>
      </w:tr>
      <w:tr w:rsidR="004E5D66" w:rsidRPr="004E5D66" w14:paraId="49BFB39B" w14:textId="77777777" w:rsidTr="000C0D00">
        <w:trPr>
          <w:jc w:val="center"/>
        </w:trPr>
        <w:tc>
          <w:tcPr>
            <w:tcW w:w="3214" w:type="dxa"/>
          </w:tcPr>
          <w:p w14:paraId="351E148B" w14:textId="77777777" w:rsidR="006B3877" w:rsidRPr="004E5D66" w:rsidRDefault="006B3877" w:rsidP="006B3877">
            <w:pPr>
              <w:pStyle w:val="TAC"/>
              <w:rPr>
                <w:rFonts w:cs="Arial"/>
                <w:lang w:eastAsia="ja-JP"/>
              </w:rPr>
            </w:pPr>
            <w:r w:rsidRPr="004E5D66">
              <w:rPr>
                <w:rFonts w:cs="Arial"/>
                <w:lang w:eastAsia="ja-JP"/>
              </w:rPr>
              <w:t>QPSK</w:t>
            </w:r>
          </w:p>
        </w:tc>
        <w:tc>
          <w:tcPr>
            <w:tcW w:w="2583" w:type="dxa"/>
          </w:tcPr>
          <w:p w14:paraId="5E06E658" w14:textId="4B518177" w:rsidR="006B3877" w:rsidRPr="004E5D66" w:rsidRDefault="006B3877" w:rsidP="006B3877">
            <w:pPr>
              <w:pStyle w:val="TAC"/>
              <w:rPr>
                <w:rFonts w:cs="Arial"/>
                <w:lang w:eastAsia="ja-JP"/>
              </w:rPr>
            </w:pPr>
            <w:r w:rsidRPr="004E5D66">
              <w:rPr>
                <w:rFonts w:cs="Arial"/>
                <w:lang w:eastAsia="ja-JP"/>
              </w:rPr>
              <w:t xml:space="preserve">17.5 </w:t>
            </w:r>
          </w:p>
        </w:tc>
      </w:tr>
      <w:tr w:rsidR="006B3877" w:rsidRPr="004E5D66" w14:paraId="10BA25DF" w14:textId="77777777" w:rsidTr="000C0D00">
        <w:trPr>
          <w:jc w:val="center"/>
        </w:trPr>
        <w:tc>
          <w:tcPr>
            <w:tcW w:w="3214" w:type="dxa"/>
          </w:tcPr>
          <w:p w14:paraId="5A5A21E4" w14:textId="77777777" w:rsidR="006B3877" w:rsidRPr="004E5D66" w:rsidRDefault="006B3877" w:rsidP="006B3877">
            <w:pPr>
              <w:pStyle w:val="TAC"/>
              <w:rPr>
                <w:rFonts w:cs="Arial"/>
                <w:lang w:eastAsia="ja-JP"/>
              </w:rPr>
            </w:pPr>
            <w:r w:rsidRPr="004E5D66">
              <w:rPr>
                <w:rFonts w:cs="Arial"/>
                <w:lang w:eastAsia="ja-JP"/>
              </w:rPr>
              <w:t>16QAM</w:t>
            </w:r>
          </w:p>
        </w:tc>
        <w:tc>
          <w:tcPr>
            <w:tcW w:w="2583" w:type="dxa"/>
          </w:tcPr>
          <w:p w14:paraId="4ED306D6" w14:textId="10E07EA9" w:rsidR="006B3877" w:rsidRPr="004E5D66" w:rsidRDefault="006B3877" w:rsidP="006B3877">
            <w:pPr>
              <w:pStyle w:val="TAC"/>
              <w:rPr>
                <w:rFonts w:cs="Arial"/>
                <w:lang w:eastAsia="ja-JP"/>
              </w:rPr>
            </w:pPr>
            <w:r w:rsidRPr="004E5D66">
              <w:rPr>
                <w:rFonts w:cs="Arial"/>
                <w:lang w:eastAsia="ja-JP"/>
              </w:rPr>
              <w:t>12.5</w:t>
            </w:r>
          </w:p>
        </w:tc>
      </w:tr>
    </w:tbl>
    <w:p w14:paraId="504BA597" w14:textId="77777777" w:rsidR="000E1C8D" w:rsidRPr="004E5D66" w:rsidRDefault="000E1C8D" w:rsidP="000E1C8D">
      <w:pPr>
        <w:rPr>
          <w:lang w:eastAsia="zh-CN"/>
        </w:rPr>
      </w:pPr>
    </w:p>
    <w:p w14:paraId="6F974557" w14:textId="77777777" w:rsidR="007320B2" w:rsidRPr="004E5D66" w:rsidRDefault="007320B2" w:rsidP="007320B2">
      <w:r w:rsidRPr="004E5D66">
        <w:t>For BOG, the EVM measurement shall be performed</w:t>
      </w:r>
      <w:r w:rsidRPr="004E5D66">
        <w:rPr>
          <w:rFonts w:eastAsia="SimSun"/>
        </w:rPr>
        <w:t xml:space="preserve"> for each carrier</w:t>
      </w:r>
      <w:r w:rsidRPr="004E5D66">
        <w:t xml:space="preserve"> over all allocated resource blocks and downlink subframes within 10 ms measurement periods for subframe TTI. </w:t>
      </w:r>
      <w:r w:rsidRPr="004E5D66">
        <w:rPr>
          <w:rFonts w:eastAsia="SimSun"/>
        </w:rPr>
        <w:t>The boundaries of the EVM measurement periods need not be aligned with radio frame boundaries.</w:t>
      </w:r>
      <w:r w:rsidRPr="004E5D66">
        <w:t xml:space="preserve"> The EVM value is then calculated as the mean square root of the measured values. The EVM</w:t>
      </w:r>
      <w:r w:rsidRPr="004E5D66">
        <w:rPr>
          <w:rFonts w:eastAsia="SimSun"/>
        </w:rPr>
        <w:t xml:space="preserve"> of each carrier</w:t>
      </w:r>
      <w:r w:rsidRPr="004E5D66">
        <w:t xml:space="preserve"> for different modulation schemes on PMCH shall be better than the limits in table 6.5.2-3:</w:t>
      </w:r>
    </w:p>
    <w:p w14:paraId="194C04B5" w14:textId="77777777" w:rsidR="007320B2" w:rsidRPr="004E5D66" w:rsidRDefault="007320B2" w:rsidP="007320B2">
      <w:pPr>
        <w:pStyle w:val="TH"/>
        <w:rPr>
          <w:rFonts w:eastAsia="DengXian"/>
          <w:lang w:eastAsia="zh-CN"/>
        </w:rPr>
      </w:pPr>
      <w:r w:rsidRPr="004E5D66">
        <w:t xml:space="preserve">Table </w:t>
      </w:r>
      <w:r w:rsidRPr="004E5D66">
        <w:rPr>
          <w:rFonts w:eastAsia="DengXian" w:hint="eastAsia"/>
          <w:lang w:eastAsia="zh-CN"/>
        </w:rPr>
        <w:t>6.5.2-3</w:t>
      </w:r>
      <w:r w:rsidRPr="004E5D66">
        <w:t xml:space="preserve">: EVM requirements </w:t>
      </w:r>
      <w:r w:rsidRPr="004E5D66">
        <w:rPr>
          <w:rFonts w:eastAsia="DengXian" w:hint="eastAsia"/>
          <w:lang w:eastAsia="zh-CN"/>
        </w:rPr>
        <w:t>for BOG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1767"/>
      </w:tblGrid>
      <w:tr w:rsidR="004E5D66" w:rsidRPr="004E5D66" w14:paraId="49480DD4" w14:textId="77777777" w:rsidTr="009755DA">
        <w:trPr>
          <w:jc w:val="center"/>
        </w:trPr>
        <w:tc>
          <w:tcPr>
            <w:tcW w:w="0" w:type="auto"/>
          </w:tcPr>
          <w:p w14:paraId="145D4F06" w14:textId="77777777" w:rsidR="007320B2" w:rsidRPr="004E5D66" w:rsidRDefault="007320B2" w:rsidP="009755DA">
            <w:pPr>
              <w:pStyle w:val="TAH"/>
              <w:rPr>
                <w:rFonts w:cs="Arial"/>
              </w:rPr>
            </w:pPr>
            <w:r w:rsidRPr="004E5D66">
              <w:rPr>
                <w:rFonts w:cs="Arial"/>
              </w:rPr>
              <w:t xml:space="preserve">Modulation scheme for PMCH </w:t>
            </w:r>
          </w:p>
        </w:tc>
        <w:tc>
          <w:tcPr>
            <w:tcW w:w="0" w:type="auto"/>
          </w:tcPr>
          <w:p w14:paraId="5AAD66A7" w14:textId="77777777" w:rsidR="007320B2" w:rsidRPr="004E5D66" w:rsidRDefault="007320B2" w:rsidP="009755DA">
            <w:pPr>
              <w:pStyle w:val="TAH"/>
              <w:rPr>
                <w:rFonts w:cs="Arial"/>
              </w:rPr>
            </w:pPr>
            <w:r w:rsidRPr="004E5D66">
              <w:rPr>
                <w:rFonts w:cs="Arial"/>
              </w:rPr>
              <w:t>Required EVM (%)</w:t>
            </w:r>
          </w:p>
        </w:tc>
      </w:tr>
      <w:tr w:rsidR="004E5D66" w:rsidRPr="004E5D66" w14:paraId="06AB68F9" w14:textId="77777777" w:rsidTr="009755DA">
        <w:trPr>
          <w:jc w:val="center"/>
        </w:trPr>
        <w:tc>
          <w:tcPr>
            <w:tcW w:w="0" w:type="auto"/>
          </w:tcPr>
          <w:p w14:paraId="6C474CD6" w14:textId="77777777" w:rsidR="007320B2" w:rsidRPr="004E5D66" w:rsidRDefault="007320B2" w:rsidP="009755DA">
            <w:pPr>
              <w:pStyle w:val="TAC"/>
              <w:rPr>
                <w:rFonts w:cs="Arial"/>
              </w:rPr>
            </w:pPr>
            <w:r w:rsidRPr="004E5D66">
              <w:rPr>
                <w:rFonts w:cs="Arial"/>
              </w:rPr>
              <w:t>QPSK</w:t>
            </w:r>
          </w:p>
        </w:tc>
        <w:tc>
          <w:tcPr>
            <w:tcW w:w="0" w:type="auto"/>
          </w:tcPr>
          <w:p w14:paraId="065BB13F" w14:textId="77777777" w:rsidR="007320B2" w:rsidRPr="004E5D66" w:rsidRDefault="007320B2" w:rsidP="009755DA">
            <w:pPr>
              <w:pStyle w:val="TAC"/>
              <w:rPr>
                <w:rFonts w:eastAsia="DengXian" w:cs="Arial"/>
                <w:lang w:eastAsia="zh-CN"/>
              </w:rPr>
            </w:pPr>
            <w:r w:rsidRPr="004E5D66">
              <w:rPr>
                <w:rFonts w:cs="Arial"/>
              </w:rPr>
              <w:t>17.5</w:t>
            </w:r>
          </w:p>
        </w:tc>
      </w:tr>
      <w:tr w:rsidR="007320B2" w:rsidRPr="004E5D66" w14:paraId="425B03C8" w14:textId="77777777" w:rsidTr="009755DA">
        <w:trPr>
          <w:jc w:val="center"/>
        </w:trPr>
        <w:tc>
          <w:tcPr>
            <w:tcW w:w="0" w:type="auto"/>
          </w:tcPr>
          <w:p w14:paraId="78E6DCF0" w14:textId="77777777" w:rsidR="007320B2" w:rsidRPr="004E5D66" w:rsidRDefault="007320B2" w:rsidP="009755DA">
            <w:pPr>
              <w:pStyle w:val="TAC"/>
              <w:rPr>
                <w:rFonts w:cs="Arial"/>
              </w:rPr>
            </w:pPr>
            <w:r w:rsidRPr="004E5D66">
              <w:rPr>
                <w:rFonts w:cs="Arial"/>
              </w:rPr>
              <w:t>16QAM</w:t>
            </w:r>
          </w:p>
        </w:tc>
        <w:tc>
          <w:tcPr>
            <w:tcW w:w="0" w:type="auto"/>
          </w:tcPr>
          <w:p w14:paraId="4BB6E424" w14:textId="77777777" w:rsidR="007320B2" w:rsidRPr="004E5D66" w:rsidRDefault="007320B2" w:rsidP="009755DA">
            <w:pPr>
              <w:pStyle w:val="TAC"/>
              <w:rPr>
                <w:rFonts w:eastAsia="DengXian" w:cs="Arial"/>
                <w:lang w:eastAsia="zh-CN"/>
              </w:rPr>
            </w:pPr>
            <w:r w:rsidRPr="004E5D66">
              <w:rPr>
                <w:rFonts w:cs="Arial"/>
              </w:rPr>
              <w:t>12.5</w:t>
            </w:r>
          </w:p>
        </w:tc>
      </w:tr>
    </w:tbl>
    <w:p w14:paraId="56481EBD" w14:textId="5029705B" w:rsidR="00D62336" w:rsidRPr="004E5D66" w:rsidRDefault="00D62336" w:rsidP="000E1C8D"/>
    <w:p w14:paraId="27D0096F" w14:textId="77777777" w:rsidR="00D62336" w:rsidRPr="004E5D66" w:rsidRDefault="00063062">
      <w:pPr>
        <w:pStyle w:val="Heading3"/>
        <w:rPr>
          <w:lang w:eastAsia="zh-CN"/>
        </w:rPr>
      </w:pPr>
      <w:bookmarkStart w:id="811" w:name="_Toc121932974"/>
      <w:bookmarkStart w:id="812" w:name="_Toc121908688"/>
      <w:bookmarkStart w:id="813" w:name="_Toc124186483"/>
      <w:bookmarkStart w:id="814" w:name="_Toc137240631"/>
      <w:bookmarkStart w:id="815" w:name="_Toc137244728"/>
      <w:bookmarkStart w:id="816" w:name="_Toc138893942"/>
      <w:bookmarkStart w:id="817" w:name="_Toc138894174"/>
      <w:bookmarkStart w:id="818" w:name="_Toc145036567"/>
      <w:bookmarkStart w:id="819" w:name="_Toc153188859"/>
      <w:bookmarkStart w:id="820" w:name="_Toc155672142"/>
      <w:bookmarkStart w:id="821" w:name="_Toc161927785"/>
      <w:bookmarkStart w:id="822" w:name="_Toc163213282"/>
      <w:bookmarkStart w:id="823" w:name="_Toc169794683"/>
      <w:bookmarkStart w:id="824" w:name="_Toc171510311"/>
      <w:bookmarkStart w:id="825" w:name="_Toc5084"/>
      <w:bookmarkStart w:id="826" w:name="_Toc233969790"/>
      <w:r w:rsidRPr="004E5D66">
        <w:rPr>
          <w:lang w:eastAsia="zh-CN"/>
        </w:rPr>
        <w:t>6.5.3</w:t>
      </w:r>
      <w:r w:rsidRPr="004E5D66">
        <w:rPr>
          <w:lang w:eastAsia="zh-CN"/>
        </w:rPr>
        <w:tab/>
        <w:t>Time alignment error</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6"/>
    </w:p>
    <w:bookmarkEnd w:id="825"/>
    <w:p w14:paraId="7306B9D1" w14:textId="77777777" w:rsidR="00D62336" w:rsidRPr="004E5D66" w:rsidRDefault="00063062">
      <w:r w:rsidRPr="004E5D66">
        <w:t>The requirement is not applicable in this version of the specification.</w:t>
      </w:r>
    </w:p>
    <w:p w14:paraId="6413869A" w14:textId="77777777" w:rsidR="00D62336" w:rsidRPr="004E5D66" w:rsidRDefault="00063062">
      <w:pPr>
        <w:pStyle w:val="Heading3"/>
        <w:rPr>
          <w:lang w:eastAsia="zh-CN"/>
        </w:rPr>
      </w:pPr>
      <w:bookmarkStart w:id="827" w:name="_Toc121932975"/>
      <w:bookmarkStart w:id="828" w:name="_Toc121908689"/>
      <w:bookmarkStart w:id="829" w:name="_Toc124186484"/>
      <w:bookmarkStart w:id="830" w:name="_Toc137240632"/>
      <w:bookmarkStart w:id="831" w:name="_Toc137244729"/>
      <w:bookmarkStart w:id="832" w:name="_Toc138893943"/>
      <w:bookmarkStart w:id="833" w:name="_Toc138894175"/>
      <w:bookmarkStart w:id="834" w:name="_Toc145036568"/>
      <w:bookmarkStart w:id="835" w:name="_Toc153188860"/>
      <w:bookmarkStart w:id="836" w:name="_Toc155672143"/>
      <w:bookmarkStart w:id="837" w:name="_Toc161927786"/>
      <w:bookmarkStart w:id="838" w:name="_Toc163213283"/>
      <w:bookmarkStart w:id="839" w:name="_Toc169794684"/>
      <w:bookmarkStart w:id="840" w:name="_Toc171510312"/>
      <w:bookmarkStart w:id="841" w:name="_Toc233969791"/>
      <w:r w:rsidRPr="004E5D66">
        <w:rPr>
          <w:lang w:eastAsia="zh-CN"/>
        </w:rPr>
        <w:t>6.5.4</w:t>
      </w:r>
      <w:r w:rsidRPr="004E5D66">
        <w:rPr>
          <w:lang w:eastAsia="zh-CN"/>
        </w:rPr>
        <w:tab/>
        <w:t>DL RS power</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3A74388" w14:textId="77777777" w:rsidR="004F57DB" w:rsidRPr="004E5D66" w:rsidRDefault="004F57DB" w:rsidP="004F57DB">
      <w:pPr>
        <w:pStyle w:val="Heading4"/>
        <w:ind w:left="0" w:firstLine="0"/>
        <w:rPr>
          <w:rFonts w:cs="v5.0.0"/>
        </w:rPr>
      </w:pPr>
      <w:bookmarkStart w:id="842" w:name="_Toc137244730"/>
      <w:bookmarkStart w:id="843" w:name="_Toc138893944"/>
      <w:bookmarkStart w:id="844" w:name="_Toc138894176"/>
      <w:bookmarkStart w:id="845" w:name="_Toc145036569"/>
      <w:bookmarkStart w:id="846" w:name="_Toc153188861"/>
      <w:bookmarkStart w:id="847" w:name="_Toc155672144"/>
      <w:bookmarkStart w:id="848" w:name="_Toc161927787"/>
      <w:bookmarkStart w:id="849" w:name="_Toc163213284"/>
      <w:bookmarkStart w:id="850" w:name="_Toc169794685"/>
      <w:bookmarkStart w:id="851" w:name="_Toc171510313"/>
      <w:bookmarkStart w:id="852" w:name="_Toc233969792"/>
      <w:r w:rsidRPr="004E5D66">
        <w:rPr>
          <w:rFonts w:cs="v5.0.0"/>
        </w:rPr>
        <w:t>6.5.4.1</w:t>
      </w:r>
      <w:r w:rsidRPr="004E5D66">
        <w:rPr>
          <w:rFonts w:cs="v5.0.0"/>
        </w:rPr>
        <w:tab/>
        <w:t>General</w:t>
      </w:r>
      <w:bookmarkEnd w:id="842"/>
      <w:bookmarkEnd w:id="843"/>
      <w:bookmarkEnd w:id="844"/>
      <w:bookmarkEnd w:id="845"/>
      <w:bookmarkEnd w:id="846"/>
      <w:bookmarkEnd w:id="847"/>
      <w:bookmarkEnd w:id="848"/>
      <w:bookmarkEnd w:id="849"/>
      <w:bookmarkEnd w:id="850"/>
      <w:bookmarkEnd w:id="851"/>
      <w:bookmarkEnd w:id="852"/>
    </w:p>
    <w:p w14:paraId="12D663CB" w14:textId="77777777" w:rsidR="004F57DB" w:rsidRPr="004E5D66" w:rsidRDefault="004F57DB" w:rsidP="004F57DB">
      <w:pPr>
        <w:spacing w:line="240" w:lineRule="exact"/>
        <w:rPr>
          <w:rFonts w:cs="v5.0.0"/>
        </w:rPr>
      </w:pPr>
      <w:r w:rsidRPr="004E5D66">
        <w:rPr>
          <w:rFonts w:cs="v5.0.0" w:hint="eastAsia"/>
        </w:rPr>
        <w:t xml:space="preserve">For E-UTRA, </w:t>
      </w:r>
      <w:r w:rsidRPr="004E5D66">
        <w:rPr>
          <w:rFonts w:cs="v5.0.0"/>
        </w:rPr>
        <w:t>DL RS power is the resource element power of the Downlink Reference Symbol.</w:t>
      </w:r>
    </w:p>
    <w:p w14:paraId="01C6E666" w14:textId="1E7F8EB1" w:rsidR="00F5352A" w:rsidRPr="004E5D66" w:rsidRDefault="00F5352A" w:rsidP="00F5352A">
      <w:pPr>
        <w:spacing w:line="240" w:lineRule="exact"/>
      </w:pPr>
      <w:r w:rsidRPr="004E5D66">
        <w:rPr>
          <w:rFonts w:cs="v5.0.0"/>
        </w:rPr>
        <w:lastRenderedPageBreak/>
        <w:t xml:space="preserve">The absolute DL RS power is indicated on the </w:t>
      </w:r>
      <w:r w:rsidRPr="004E5D66">
        <w:rPr>
          <w:rFonts w:cs="v5.0.0"/>
          <w:lang w:eastAsia="zh-CN"/>
        </w:rPr>
        <w:t>DL-SCH</w:t>
      </w:r>
      <w:r w:rsidRPr="004E5D66">
        <w:rPr>
          <w:rFonts w:cs="v5.0.0"/>
        </w:rPr>
        <w:t>. The absolute</w:t>
      </w:r>
      <w:r w:rsidRPr="004E5D66">
        <w:t xml:space="preserve"> accuracy is defined as the maximum deviation between the DL RS power indicated on the </w:t>
      </w:r>
      <w:r w:rsidRPr="004E5D66">
        <w:rPr>
          <w:lang w:eastAsia="zh-CN"/>
        </w:rPr>
        <w:t>DL-SCH</w:t>
      </w:r>
      <w:r w:rsidRPr="004E5D66">
        <w:t xml:space="preserve"> and the DL RS power </w:t>
      </w:r>
      <w:r w:rsidRPr="004E5D66">
        <w:rPr>
          <w:rFonts w:eastAsia="SimSun" w:cs="v5.0.0"/>
        </w:rPr>
        <w:t xml:space="preserve">of </w:t>
      </w:r>
      <w:r w:rsidRPr="004E5D66">
        <w:rPr>
          <w:rFonts w:eastAsia="SimSun"/>
        </w:rPr>
        <w:t xml:space="preserve">each E-UTRA carrier </w:t>
      </w:r>
      <w:r w:rsidRPr="004E5D66">
        <w:t xml:space="preserve">at the SAN </w:t>
      </w:r>
      <w:r w:rsidRPr="004E5D66">
        <w:rPr>
          <w:rFonts w:eastAsiaTheme="minorEastAsia" w:hint="eastAsia"/>
          <w:i/>
          <w:lang w:eastAsia="zh-CN"/>
        </w:rPr>
        <w:t>TAB</w:t>
      </w:r>
      <w:r w:rsidRPr="004E5D66">
        <w:t xml:space="preserve"> </w:t>
      </w:r>
      <w:r w:rsidRPr="004E5D66">
        <w:rPr>
          <w:i/>
        </w:rPr>
        <w:t>connector</w:t>
      </w:r>
      <w:r w:rsidRPr="004E5D66">
        <w:rPr>
          <w:rFonts w:eastAsia="SimSun"/>
        </w:rPr>
        <w:t xml:space="preserve"> for </w:t>
      </w:r>
      <w:r w:rsidRPr="004E5D66">
        <w:rPr>
          <w:rFonts w:hint="eastAsia"/>
          <w:i/>
          <w:iCs/>
          <w:lang w:val="en-US" w:eastAsia="zh-CN"/>
        </w:rPr>
        <w:t>SAN type 1-H</w:t>
      </w:r>
      <w:r w:rsidRPr="004E5D66">
        <w:t>.</w:t>
      </w:r>
    </w:p>
    <w:p w14:paraId="46819133" w14:textId="77777777" w:rsidR="00F5352A" w:rsidRPr="004E5D66" w:rsidRDefault="00F5352A" w:rsidP="00F5352A">
      <w:pPr>
        <w:spacing w:line="240" w:lineRule="exact"/>
        <w:rPr>
          <w:rFonts w:cs="v5.0.0"/>
        </w:rPr>
      </w:pPr>
      <w:r w:rsidRPr="004E5D66">
        <w:rPr>
          <w:rFonts w:cs="v5.0.0" w:hint="eastAsia"/>
        </w:rPr>
        <w:t xml:space="preserve">For NB-IoT, </w:t>
      </w:r>
      <w:r w:rsidRPr="004E5D66">
        <w:rPr>
          <w:rFonts w:cs="v5.0.0"/>
        </w:rPr>
        <w:t xml:space="preserve">DL </w:t>
      </w:r>
      <w:r w:rsidRPr="004E5D66">
        <w:rPr>
          <w:rFonts w:cs="v5.0.0" w:hint="eastAsia"/>
        </w:rPr>
        <w:t>N</w:t>
      </w:r>
      <w:r w:rsidRPr="004E5D66">
        <w:rPr>
          <w:rFonts w:cs="v5.0.0"/>
        </w:rPr>
        <w:t xml:space="preserve">RS power is the resource element power of the Downlink </w:t>
      </w:r>
      <w:r w:rsidRPr="004E5D66">
        <w:rPr>
          <w:rFonts w:cs="v5.0.0" w:hint="eastAsia"/>
        </w:rPr>
        <w:t xml:space="preserve">Narrow-band </w:t>
      </w:r>
      <w:r w:rsidRPr="004E5D66">
        <w:rPr>
          <w:rFonts w:cs="v5.0.0"/>
        </w:rPr>
        <w:t>Reference Signal.</w:t>
      </w:r>
    </w:p>
    <w:p w14:paraId="57BA111D" w14:textId="7F6AB9C0" w:rsidR="004F57DB" w:rsidRPr="004E5D66" w:rsidRDefault="00F5352A" w:rsidP="00F5352A">
      <w:pPr>
        <w:spacing w:line="240" w:lineRule="exact"/>
      </w:pPr>
      <w:r w:rsidRPr="004E5D66">
        <w:rPr>
          <w:rFonts w:cs="v5.0.0"/>
        </w:rPr>
        <w:t xml:space="preserve">The absolute DL </w:t>
      </w:r>
      <w:r w:rsidRPr="004E5D66">
        <w:rPr>
          <w:rFonts w:cs="v5.0.0" w:hint="eastAsia"/>
        </w:rPr>
        <w:t>N</w:t>
      </w:r>
      <w:r w:rsidRPr="004E5D66">
        <w:rPr>
          <w:rFonts w:cs="v5.0.0"/>
        </w:rPr>
        <w:t xml:space="preserve">RS power is indicated on the </w:t>
      </w:r>
      <w:r w:rsidRPr="004E5D66">
        <w:rPr>
          <w:rFonts w:cs="v5.0.0"/>
          <w:lang w:eastAsia="zh-CN"/>
        </w:rPr>
        <w:t>DL-SCH</w:t>
      </w:r>
      <w:r w:rsidRPr="004E5D66">
        <w:rPr>
          <w:rFonts w:cs="v5.0.0"/>
        </w:rPr>
        <w:t>. The absolute</w:t>
      </w:r>
      <w:r w:rsidRPr="004E5D66">
        <w:t xml:space="preserve"> accuracy is defined as the maximum deviation between the DL </w:t>
      </w:r>
      <w:r w:rsidRPr="004E5D66">
        <w:rPr>
          <w:rFonts w:hint="eastAsia"/>
        </w:rPr>
        <w:t>N</w:t>
      </w:r>
      <w:r w:rsidRPr="004E5D66">
        <w:t xml:space="preserve">RS power indicated on the </w:t>
      </w:r>
      <w:r w:rsidRPr="004E5D66">
        <w:rPr>
          <w:lang w:eastAsia="zh-CN"/>
        </w:rPr>
        <w:t>DL-SCH</w:t>
      </w:r>
      <w:r w:rsidRPr="004E5D66">
        <w:t xml:space="preserve"> and the DL </w:t>
      </w:r>
      <w:r w:rsidRPr="004E5D66">
        <w:rPr>
          <w:rFonts w:hint="eastAsia"/>
        </w:rPr>
        <w:t>N</w:t>
      </w:r>
      <w:r w:rsidRPr="004E5D66">
        <w:t xml:space="preserve">RS power </w:t>
      </w:r>
      <w:r w:rsidRPr="004E5D66">
        <w:rPr>
          <w:rFonts w:eastAsia="SimSun" w:cs="v5.0.0"/>
        </w:rPr>
        <w:t xml:space="preserve">of </w:t>
      </w:r>
      <w:r w:rsidRPr="004E5D66">
        <w:rPr>
          <w:rFonts w:eastAsia="SimSun"/>
        </w:rPr>
        <w:t xml:space="preserve">each </w:t>
      </w:r>
      <w:r w:rsidRPr="004E5D66">
        <w:rPr>
          <w:rFonts w:hint="eastAsia"/>
        </w:rPr>
        <w:t>NB-IoT</w:t>
      </w:r>
      <w:r w:rsidRPr="004E5D66">
        <w:rPr>
          <w:rFonts w:eastAsia="SimSun"/>
        </w:rPr>
        <w:t xml:space="preserve"> carrier </w:t>
      </w:r>
      <w:r w:rsidRPr="004E5D66">
        <w:t xml:space="preserve">at the SAN </w:t>
      </w:r>
      <w:r w:rsidRPr="004E5D66">
        <w:rPr>
          <w:rFonts w:eastAsiaTheme="minorEastAsia" w:hint="eastAsia"/>
          <w:i/>
          <w:lang w:eastAsia="zh-CN"/>
        </w:rPr>
        <w:t>TAB</w:t>
      </w:r>
      <w:r w:rsidRPr="004E5D66">
        <w:t xml:space="preserve"> </w:t>
      </w:r>
      <w:r w:rsidRPr="004E5D66">
        <w:rPr>
          <w:i/>
        </w:rPr>
        <w:t>connector</w:t>
      </w:r>
      <w:r w:rsidRPr="004E5D66">
        <w:rPr>
          <w:rFonts w:eastAsia="SimSun"/>
        </w:rPr>
        <w:t xml:space="preserve"> for </w:t>
      </w:r>
      <w:r w:rsidRPr="004E5D66">
        <w:rPr>
          <w:rFonts w:hint="eastAsia"/>
          <w:i/>
          <w:iCs/>
          <w:lang w:val="en-US" w:eastAsia="zh-CN"/>
        </w:rPr>
        <w:t>SAN type 1-H</w:t>
      </w:r>
      <w:r w:rsidRPr="004E5D66">
        <w:t>.</w:t>
      </w:r>
    </w:p>
    <w:p w14:paraId="3E535F36" w14:textId="36722655" w:rsidR="00B90323" w:rsidRPr="004E5D66" w:rsidRDefault="00B90323" w:rsidP="00F5352A">
      <w:pPr>
        <w:spacing w:line="240" w:lineRule="exact"/>
      </w:pPr>
      <w:r w:rsidRPr="004E5D66">
        <w:t>For BOG, this requirement is not applicable.</w:t>
      </w:r>
    </w:p>
    <w:p w14:paraId="182F745B" w14:textId="77777777" w:rsidR="004F57DB" w:rsidRPr="004E5D66" w:rsidRDefault="004F57DB" w:rsidP="004F57DB">
      <w:pPr>
        <w:pStyle w:val="Heading4"/>
        <w:ind w:left="0" w:firstLine="0"/>
        <w:rPr>
          <w:rFonts w:cs="v5.0.0"/>
        </w:rPr>
      </w:pPr>
      <w:bookmarkStart w:id="853" w:name="_Toc20997767"/>
      <w:bookmarkStart w:id="854" w:name="_Toc29478446"/>
      <w:bookmarkStart w:id="855" w:name="_Toc35933044"/>
      <w:bookmarkStart w:id="856" w:name="_Toc35935332"/>
      <w:bookmarkStart w:id="857" w:name="_Toc37162916"/>
      <w:bookmarkStart w:id="858" w:name="_Toc37173244"/>
      <w:bookmarkStart w:id="859" w:name="_Toc37173496"/>
      <w:bookmarkStart w:id="860" w:name="_Toc44754052"/>
      <w:bookmarkStart w:id="861" w:name="_Toc45825480"/>
      <w:bookmarkStart w:id="862" w:name="_Toc45825732"/>
      <w:bookmarkStart w:id="863" w:name="_Toc45825984"/>
      <w:bookmarkStart w:id="864" w:name="_Toc45826236"/>
      <w:bookmarkStart w:id="865" w:name="_Toc52466402"/>
      <w:bookmarkStart w:id="866" w:name="_Toc66869387"/>
      <w:bookmarkStart w:id="867" w:name="_Toc66872205"/>
      <w:bookmarkStart w:id="868" w:name="_Toc75173362"/>
      <w:bookmarkStart w:id="869" w:name="_Toc76497178"/>
      <w:bookmarkStart w:id="870" w:name="_Toc82893979"/>
      <w:bookmarkStart w:id="871" w:name="_Toc89684510"/>
      <w:bookmarkStart w:id="872" w:name="_Toc98574651"/>
      <w:bookmarkStart w:id="873" w:name="_Toc123306879"/>
      <w:bookmarkStart w:id="874" w:name="_Toc123308024"/>
      <w:bookmarkStart w:id="875" w:name="_Toc124187080"/>
      <w:bookmarkStart w:id="876" w:name="_Toc137244731"/>
      <w:bookmarkStart w:id="877" w:name="_Toc138893945"/>
      <w:bookmarkStart w:id="878" w:name="_Toc138894177"/>
      <w:bookmarkStart w:id="879" w:name="_Toc145036570"/>
      <w:bookmarkStart w:id="880" w:name="_Toc153188862"/>
      <w:bookmarkStart w:id="881" w:name="_Toc155672145"/>
      <w:bookmarkStart w:id="882" w:name="_Toc161927788"/>
      <w:bookmarkStart w:id="883" w:name="_Toc163213285"/>
      <w:bookmarkStart w:id="884" w:name="_Toc169794686"/>
      <w:bookmarkStart w:id="885" w:name="_Toc171510314"/>
      <w:bookmarkStart w:id="886" w:name="_Toc233969793"/>
      <w:r w:rsidRPr="004E5D66">
        <w:rPr>
          <w:rFonts w:cs="v5.0.0"/>
        </w:rPr>
        <w:t>6.5.4.2</w:t>
      </w:r>
      <w:r w:rsidRPr="004E5D66">
        <w:rPr>
          <w:rFonts w:cs="v5.0.0"/>
        </w:rPr>
        <w:tab/>
        <w:t>Minimum requirements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6F8F9355" w14:textId="77777777" w:rsidR="004F57DB" w:rsidRPr="004E5D66" w:rsidRDefault="004F57DB" w:rsidP="004F57DB">
      <w:pPr>
        <w:rPr>
          <w:rFonts w:cs="v5.0.0"/>
          <w:lang w:eastAsia="zh-CN"/>
        </w:rPr>
      </w:pPr>
      <w:r w:rsidRPr="004E5D66">
        <w:rPr>
          <w:rFonts w:cs="v5.0.0"/>
        </w:rPr>
        <w:t xml:space="preserve">For E-UTRA, DL RS power </w:t>
      </w:r>
      <w:r w:rsidRPr="004E5D66">
        <w:rPr>
          <w:rFonts w:eastAsia="SimSun" w:cs="v5.0.0"/>
        </w:rPr>
        <w:t xml:space="preserve">of </w:t>
      </w:r>
      <w:r w:rsidRPr="004E5D66">
        <w:rPr>
          <w:rFonts w:eastAsia="SimSun"/>
        </w:rPr>
        <w:t>each E-UTRA carrier</w:t>
      </w:r>
      <w:r w:rsidRPr="004E5D66">
        <w:rPr>
          <w:rFonts w:cs="v5.0.0"/>
        </w:rPr>
        <w:t xml:space="preserve"> shall be within </w:t>
      </w:r>
      <w:r w:rsidRPr="004E5D66">
        <w:rPr>
          <w:rFonts w:cs="v5.0.0"/>
        </w:rPr>
        <w:sym w:font="Symbol" w:char="F0B1"/>
      </w:r>
      <w:r w:rsidRPr="004E5D66">
        <w:rPr>
          <w:rFonts w:cs="v5.0.0"/>
        </w:rPr>
        <w:t xml:space="preserve"> 2.1 dB of the DL RS power indicated on the </w:t>
      </w:r>
      <w:r w:rsidRPr="004E5D66">
        <w:rPr>
          <w:rFonts w:cs="v5.0.0"/>
          <w:lang w:eastAsia="zh-CN"/>
        </w:rPr>
        <w:t>DL-SCH.</w:t>
      </w:r>
    </w:p>
    <w:p w14:paraId="721420A2" w14:textId="77777777" w:rsidR="004F57DB" w:rsidRPr="004E5D66" w:rsidRDefault="004F57DB" w:rsidP="004F57DB">
      <w:r w:rsidRPr="004E5D66">
        <w:rPr>
          <w:rFonts w:cs="v5.0.0" w:hint="eastAsia"/>
        </w:rPr>
        <w:t xml:space="preserve">For NB-IoT, </w:t>
      </w:r>
      <w:r w:rsidRPr="004E5D66">
        <w:rPr>
          <w:rFonts w:cs="v5.0.0"/>
        </w:rPr>
        <w:t xml:space="preserve">DL </w:t>
      </w:r>
      <w:r w:rsidRPr="004E5D66">
        <w:rPr>
          <w:rFonts w:cs="v5.0.0" w:hint="eastAsia"/>
        </w:rPr>
        <w:t>N</w:t>
      </w:r>
      <w:r w:rsidRPr="004E5D66">
        <w:rPr>
          <w:rFonts w:cs="v5.0.0"/>
        </w:rPr>
        <w:t xml:space="preserve">RS power </w:t>
      </w:r>
      <w:r w:rsidRPr="004E5D66">
        <w:rPr>
          <w:rFonts w:eastAsia="SimSun" w:cs="v5.0.0"/>
        </w:rPr>
        <w:t xml:space="preserve">of </w:t>
      </w:r>
      <w:r w:rsidRPr="004E5D66">
        <w:rPr>
          <w:rFonts w:eastAsia="SimSun"/>
        </w:rPr>
        <w:t xml:space="preserve">each </w:t>
      </w:r>
      <w:r w:rsidRPr="004E5D66">
        <w:rPr>
          <w:rFonts w:hint="eastAsia"/>
        </w:rPr>
        <w:t>NB-IoT</w:t>
      </w:r>
      <w:r w:rsidRPr="004E5D66">
        <w:rPr>
          <w:rFonts w:eastAsia="SimSun"/>
        </w:rPr>
        <w:t xml:space="preserve"> carrier</w:t>
      </w:r>
      <w:r w:rsidRPr="004E5D66">
        <w:rPr>
          <w:rFonts w:cs="v5.0.0"/>
        </w:rPr>
        <w:t xml:space="preserve"> shall be within </w:t>
      </w:r>
      <w:r w:rsidRPr="004E5D66">
        <w:rPr>
          <w:rFonts w:cs="v5.0.0"/>
        </w:rPr>
        <w:sym w:font="Symbol" w:char="F0B1"/>
      </w:r>
      <w:r w:rsidRPr="004E5D66">
        <w:rPr>
          <w:rFonts w:cs="v5.0.0"/>
        </w:rPr>
        <w:t xml:space="preserve"> 2.1 dB of the DL </w:t>
      </w:r>
      <w:r w:rsidRPr="004E5D66">
        <w:rPr>
          <w:rFonts w:cs="v5.0.0" w:hint="eastAsia"/>
        </w:rPr>
        <w:t>N</w:t>
      </w:r>
      <w:r w:rsidRPr="004E5D66">
        <w:rPr>
          <w:rFonts w:cs="v5.0.0"/>
        </w:rPr>
        <w:t xml:space="preserve">RS power indicated on the </w:t>
      </w:r>
      <w:r w:rsidRPr="004E5D66">
        <w:rPr>
          <w:rFonts w:cs="v5.0.0"/>
          <w:lang w:eastAsia="zh-CN"/>
        </w:rPr>
        <w:t>DL-SCH.</w:t>
      </w:r>
    </w:p>
    <w:p w14:paraId="1B76E9B5" w14:textId="267E67FA" w:rsidR="00665796" w:rsidRPr="004E5D66" w:rsidRDefault="00D24906" w:rsidP="00665796">
      <w:r w:rsidRPr="004E5D66">
        <w:t>The DL NRS power accuracy requirement in clause 6.5.4.2 is applicable for both NB-IoT standalone mode and NB-IoT operation in NTN NR in-band mode.</w:t>
      </w:r>
    </w:p>
    <w:p w14:paraId="298B3ACB" w14:textId="77777777" w:rsidR="00D24906" w:rsidRPr="004E5D66" w:rsidRDefault="00D24906">
      <w:pPr>
        <w:rPr>
          <w:lang w:eastAsia="zh-CN"/>
        </w:rPr>
      </w:pPr>
    </w:p>
    <w:p w14:paraId="613D75D3" w14:textId="77777777" w:rsidR="00D62336" w:rsidRPr="004E5D66" w:rsidRDefault="00063062">
      <w:pPr>
        <w:pStyle w:val="Heading2"/>
        <w:rPr>
          <w:lang w:eastAsia="zh-CN"/>
        </w:rPr>
      </w:pPr>
      <w:bookmarkStart w:id="887" w:name="_Toc6225"/>
      <w:bookmarkStart w:id="888" w:name="_Toc121932976"/>
      <w:bookmarkStart w:id="889" w:name="_Toc121908690"/>
      <w:bookmarkStart w:id="890" w:name="_Toc124186485"/>
      <w:bookmarkStart w:id="891" w:name="_Toc137240633"/>
      <w:bookmarkStart w:id="892" w:name="_Toc137244732"/>
      <w:bookmarkStart w:id="893" w:name="_Toc138893946"/>
      <w:bookmarkStart w:id="894" w:name="_Toc138894178"/>
      <w:bookmarkStart w:id="895" w:name="_Toc145036571"/>
      <w:bookmarkStart w:id="896" w:name="_Toc153188863"/>
      <w:bookmarkStart w:id="897" w:name="_Toc155672146"/>
      <w:bookmarkStart w:id="898" w:name="_Toc161927789"/>
      <w:bookmarkStart w:id="899" w:name="_Toc163213286"/>
      <w:bookmarkStart w:id="900" w:name="_Toc169794687"/>
      <w:bookmarkStart w:id="901" w:name="_Toc171510315"/>
      <w:bookmarkStart w:id="902" w:name="_Toc233969794"/>
      <w:r w:rsidRPr="004E5D66">
        <w:rPr>
          <w:lang w:eastAsia="zh-CN"/>
        </w:rPr>
        <w:t>6.6</w:t>
      </w:r>
      <w:r w:rsidRPr="004E5D66">
        <w:rPr>
          <w:lang w:eastAsia="zh-CN"/>
        </w:rPr>
        <w:tab/>
        <w:t>Unwanted emissions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0DDE040F" w14:textId="77777777" w:rsidR="00D62336" w:rsidRPr="004E5D66" w:rsidRDefault="00063062">
      <w:pPr>
        <w:pStyle w:val="Heading3"/>
        <w:rPr>
          <w:lang w:eastAsia="zh-CN"/>
        </w:rPr>
      </w:pPr>
      <w:bookmarkStart w:id="903" w:name="_Toc2408"/>
      <w:bookmarkStart w:id="904" w:name="_Toc121932977"/>
      <w:bookmarkStart w:id="905" w:name="_Toc121908691"/>
      <w:bookmarkStart w:id="906" w:name="_Toc124186486"/>
      <w:bookmarkStart w:id="907" w:name="_Toc137240634"/>
      <w:bookmarkStart w:id="908" w:name="_Toc137244733"/>
      <w:bookmarkStart w:id="909" w:name="_Toc138893947"/>
      <w:bookmarkStart w:id="910" w:name="_Toc138894179"/>
      <w:bookmarkStart w:id="911" w:name="_Toc145036572"/>
      <w:bookmarkStart w:id="912" w:name="_Toc153188864"/>
      <w:bookmarkStart w:id="913" w:name="_Toc155672147"/>
      <w:bookmarkStart w:id="914" w:name="_Toc161927790"/>
      <w:bookmarkStart w:id="915" w:name="_Toc163213287"/>
      <w:bookmarkStart w:id="916" w:name="_Toc169794688"/>
      <w:bookmarkStart w:id="917" w:name="_Toc171510316"/>
      <w:bookmarkStart w:id="918" w:name="_Toc233969795"/>
      <w:r w:rsidRPr="004E5D66">
        <w:rPr>
          <w:lang w:eastAsia="zh-CN"/>
        </w:rPr>
        <w:t>6.6.1</w:t>
      </w:r>
      <w:r w:rsidRPr="004E5D66">
        <w:rPr>
          <w:lang w:eastAsia="zh-CN"/>
        </w:rPr>
        <w:tab/>
        <w:t>General</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194E7637" w14:textId="77777777" w:rsidR="00D62336" w:rsidRPr="004E5D66" w:rsidRDefault="00063062">
      <w:r w:rsidRPr="004E5D66">
        <w:rPr>
          <w:rFonts w:cs="v5.0.0"/>
        </w:rPr>
        <w:t>General requirements in clause 6.6.1 in TS 38.108</w:t>
      </w:r>
      <w:r w:rsidRPr="004E5D66">
        <w:rPr>
          <w:rFonts w:cs="v5.0.0" w:hint="eastAsia"/>
          <w:lang w:val="en-US" w:eastAsia="zh-CN"/>
        </w:rPr>
        <w:t xml:space="preserve"> [7]</w:t>
      </w:r>
      <w:r w:rsidRPr="004E5D66">
        <w:rPr>
          <w:rFonts w:cs="v5.0.0"/>
        </w:rPr>
        <w:t xml:space="preserve"> apply</w:t>
      </w:r>
      <w:r w:rsidRPr="004E5D66">
        <w:rPr>
          <w:rFonts w:cs="v5.0.0" w:hint="eastAsia"/>
          <w:lang w:val="en-US" w:eastAsia="zh-CN"/>
        </w:rPr>
        <w:t>.</w:t>
      </w:r>
    </w:p>
    <w:p w14:paraId="7219C962" w14:textId="77777777" w:rsidR="00D62336" w:rsidRPr="004E5D66" w:rsidRDefault="00063062">
      <w:pPr>
        <w:pStyle w:val="Heading3"/>
        <w:rPr>
          <w:lang w:eastAsia="zh-CN"/>
        </w:rPr>
      </w:pPr>
      <w:bookmarkStart w:id="919" w:name="_Toc26864"/>
      <w:bookmarkStart w:id="920" w:name="_Toc121932978"/>
      <w:bookmarkStart w:id="921" w:name="_Toc121908692"/>
      <w:bookmarkStart w:id="922" w:name="_Toc124186487"/>
      <w:bookmarkStart w:id="923" w:name="_Toc137240635"/>
      <w:bookmarkStart w:id="924" w:name="_Toc137244734"/>
      <w:bookmarkStart w:id="925" w:name="_Toc138893948"/>
      <w:bookmarkStart w:id="926" w:name="_Toc138894180"/>
      <w:bookmarkStart w:id="927" w:name="_Toc145036573"/>
      <w:bookmarkStart w:id="928" w:name="_Toc153188865"/>
      <w:bookmarkStart w:id="929" w:name="_Toc155672148"/>
      <w:bookmarkStart w:id="930" w:name="_Toc161927791"/>
      <w:bookmarkStart w:id="931" w:name="_Toc163213288"/>
      <w:bookmarkStart w:id="932" w:name="_Toc169794689"/>
      <w:bookmarkStart w:id="933" w:name="_Toc171510317"/>
      <w:bookmarkStart w:id="934" w:name="_Toc233969796"/>
      <w:r w:rsidRPr="004E5D66">
        <w:rPr>
          <w:lang w:eastAsia="zh-CN"/>
        </w:rPr>
        <w:t>6.6.2</w:t>
      </w:r>
      <w:r w:rsidRPr="004E5D66">
        <w:rPr>
          <w:lang w:eastAsia="zh-CN"/>
        </w:rPr>
        <w:tab/>
        <w:t>Occupied bandwidth</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624FB7A6" w14:textId="77777777" w:rsidR="00D62336" w:rsidRPr="004E5D66" w:rsidRDefault="00063062">
      <w:pPr>
        <w:pStyle w:val="Heading4"/>
        <w:rPr>
          <w:lang w:eastAsia="zh-CN"/>
        </w:rPr>
      </w:pPr>
      <w:bookmarkStart w:id="935" w:name="_Toc26462"/>
      <w:bookmarkStart w:id="936" w:name="_Toc121932979"/>
      <w:bookmarkStart w:id="937" w:name="_Toc121908693"/>
      <w:bookmarkStart w:id="938" w:name="_Toc124186488"/>
      <w:bookmarkStart w:id="939" w:name="_Toc137240636"/>
      <w:bookmarkStart w:id="940" w:name="_Toc137244735"/>
      <w:bookmarkStart w:id="941" w:name="_Toc138893949"/>
      <w:bookmarkStart w:id="942" w:name="_Toc138894181"/>
      <w:bookmarkStart w:id="943" w:name="_Toc145036574"/>
      <w:bookmarkStart w:id="944" w:name="_Toc153188866"/>
      <w:bookmarkStart w:id="945" w:name="_Toc155672149"/>
      <w:bookmarkStart w:id="946" w:name="_Toc161927792"/>
      <w:bookmarkStart w:id="947" w:name="_Toc163213289"/>
      <w:bookmarkStart w:id="948" w:name="_Toc169794690"/>
      <w:bookmarkStart w:id="949" w:name="_Toc171510318"/>
      <w:bookmarkStart w:id="950" w:name="_Toc233969797"/>
      <w:r w:rsidRPr="004E5D66">
        <w:rPr>
          <w:lang w:eastAsia="zh-CN"/>
        </w:rPr>
        <w:t>6.6.2.1</w:t>
      </w:r>
      <w:r w:rsidRPr="004E5D66">
        <w:rPr>
          <w:lang w:eastAsia="zh-CN"/>
        </w:rPr>
        <w:tab/>
        <w:t>General</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27454FAC" w14:textId="77777777" w:rsidR="00D62336" w:rsidRPr="004E5D66" w:rsidRDefault="00063062">
      <w:r w:rsidRPr="004E5D66">
        <w:rPr>
          <w:rFonts w:cs="v5.0.0"/>
        </w:rPr>
        <w:t xml:space="preserve">The occupied bandwidth requirements in clause 6.6.2 in TS 38.108 </w:t>
      </w:r>
      <w:r w:rsidRPr="004E5D66">
        <w:rPr>
          <w:rFonts w:cs="v5.0.0" w:hint="eastAsia"/>
          <w:lang w:val="en-US" w:eastAsia="zh-CN"/>
        </w:rPr>
        <w:t xml:space="preserve">[7] </w:t>
      </w:r>
      <w:r w:rsidRPr="004E5D66">
        <w:rPr>
          <w:rFonts w:cs="v5.0.0"/>
        </w:rPr>
        <w:t>apply.</w:t>
      </w:r>
    </w:p>
    <w:p w14:paraId="290E3055" w14:textId="77777777" w:rsidR="00D62336" w:rsidRPr="004E5D66" w:rsidRDefault="00063062">
      <w:pPr>
        <w:pStyle w:val="Heading3"/>
        <w:rPr>
          <w:lang w:eastAsia="zh-CN"/>
        </w:rPr>
      </w:pPr>
      <w:bookmarkStart w:id="951" w:name="_Toc21428"/>
      <w:bookmarkStart w:id="952" w:name="_Toc121932980"/>
      <w:bookmarkStart w:id="953" w:name="_Toc121908694"/>
      <w:bookmarkStart w:id="954" w:name="_Toc124186489"/>
      <w:bookmarkStart w:id="955" w:name="_Toc137240637"/>
      <w:bookmarkStart w:id="956" w:name="_Toc137244736"/>
      <w:bookmarkStart w:id="957" w:name="_Toc138893950"/>
      <w:bookmarkStart w:id="958" w:name="_Toc138894182"/>
      <w:bookmarkStart w:id="959" w:name="_Toc145036575"/>
      <w:bookmarkStart w:id="960" w:name="_Toc153188867"/>
      <w:bookmarkStart w:id="961" w:name="_Toc155672150"/>
      <w:bookmarkStart w:id="962" w:name="_Toc161927793"/>
      <w:bookmarkStart w:id="963" w:name="_Toc163213290"/>
      <w:bookmarkStart w:id="964" w:name="_Toc169794691"/>
      <w:bookmarkStart w:id="965" w:name="_Toc171510319"/>
      <w:bookmarkStart w:id="966" w:name="_Toc233969798"/>
      <w:r w:rsidRPr="004E5D66">
        <w:rPr>
          <w:lang w:eastAsia="zh-CN"/>
        </w:rPr>
        <w:t>6.6.3</w:t>
      </w:r>
      <w:r w:rsidRPr="004E5D66">
        <w:rPr>
          <w:lang w:eastAsia="zh-CN"/>
        </w:rPr>
        <w:tab/>
        <w:t>Adjacent Channel Leakage Power Ratio</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20610539" w14:textId="77777777" w:rsidR="00D62336" w:rsidRPr="004E5D66" w:rsidRDefault="00063062">
      <w:pPr>
        <w:pStyle w:val="Heading4"/>
        <w:rPr>
          <w:lang w:eastAsia="zh-CN"/>
        </w:rPr>
      </w:pPr>
      <w:bookmarkStart w:id="967" w:name="_Toc32475"/>
      <w:bookmarkStart w:id="968" w:name="_Toc121932981"/>
      <w:bookmarkStart w:id="969" w:name="_Toc121908695"/>
      <w:bookmarkStart w:id="970" w:name="_Toc124186490"/>
      <w:bookmarkStart w:id="971" w:name="_Toc137240638"/>
      <w:bookmarkStart w:id="972" w:name="_Toc137244737"/>
      <w:bookmarkStart w:id="973" w:name="_Toc138893951"/>
      <w:bookmarkStart w:id="974" w:name="_Toc138894183"/>
      <w:bookmarkStart w:id="975" w:name="_Toc145036576"/>
      <w:bookmarkStart w:id="976" w:name="_Toc153188868"/>
      <w:bookmarkStart w:id="977" w:name="_Toc155672151"/>
      <w:bookmarkStart w:id="978" w:name="_Toc161927794"/>
      <w:bookmarkStart w:id="979" w:name="_Toc163213291"/>
      <w:bookmarkStart w:id="980" w:name="_Toc169794692"/>
      <w:bookmarkStart w:id="981" w:name="_Toc171510320"/>
      <w:bookmarkStart w:id="982" w:name="_Toc233969799"/>
      <w:r w:rsidRPr="004E5D66">
        <w:rPr>
          <w:lang w:eastAsia="zh-CN"/>
        </w:rPr>
        <w:t>6.6.3.1</w:t>
      </w:r>
      <w:r w:rsidRPr="004E5D66">
        <w:rPr>
          <w:lang w:eastAsia="zh-CN"/>
        </w:rP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4512151A" w14:textId="77777777" w:rsidR="00D62336" w:rsidRPr="004E5D66" w:rsidRDefault="00063062">
      <w:r w:rsidRPr="004E5D66">
        <w:t>Adjacent Channel Leakage power Ratio (ACLR) is the ratio of the filtered mean power centred on the assigned channel frequency to the filtered mean power centred on an adjacent channel frequency.</w:t>
      </w:r>
    </w:p>
    <w:p w14:paraId="61C06587" w14:textId="77777777" w:rsidR="00D62336" w:rsidRPr="004E5D66" w:rsidRDefault="00063062">
      <w:r w:rsidRPr="004E5D66">
        <w:t xml:space="preserve">The requirements shall apply outside the </w:t>
      </w:r>
      <w:r w:rsidRPr="004E5D66">
        <w:rPr>
          <w:i/>
        </w:rPr>
        <w:t>SAN RF Bandwidth</w:t>
      </w:r>
      <w:r w:rsidRPr="004E5D66">
        <w:t xml:space="preserve"> or </w:t>
      </w:r>
      <w:r w:rsidRPr="004E5D66">
        <w:rPr>
          <w:i/>
        </w:rPr>
        <w:t>Radio Bandwidth</w:t>
      </w:r>
      <w:r w:rsidRPr="004E5D66">
        <w:t xml:space="preserve"> whatever the type of transmitter considered (single carrier or multi-carrier) and for all transmission modes foreseen by the manufacturer’s specification.</w:t>
      </w:r>
    </w:p>
    <w:p w14:paraId="2D03D924" w14:textId="7EA63FC0" w:rsidR="00D62336" w:rsidRPr="004E5D66" w:rsidRDefault="00063062" w:rsidP="00704A84">
      <w:pPr>
        <w:pStyle w:val="Heading4"/>
      </w:pPr>
      <w:bookmarkStart w:id="983" w:name="_Toc114242193"/>
      <w:bookmarkStart w:id="984" w:name="_Toc121932982"/>
      <w:bookmarkStart w:id="985" w:name="_Toc121908696"/>
      <w:bookmarkStart w:id="986" w:name="_Toc124186491"/>
      <w:bookmarkStart w:id="987" w:name="_Toc137240639"/>
      <w:bookmarkStart w:id="988" w:name="_Toc137244738"/>
      <w:bookmarkStart w:id="989" w:name="_Toc138893952"/>
      <w:bookmarkStart w:id="990" w:name="_Toc138894184"/>
      <w:bookmarkStart w:id="991" w:name="_Toc145036577"/>
      <w:bookmarkStart w:id="992" w:name="_Toc153188869"/>
      <w:bookmarkStart w:id="993" w:name="_Toc155672152"/>
      <w:bookmarkStart w:id="994" w:name="_Toc161927795"/>
      <w:bookmarkStart w:id="995" w:name="_Toc163213292"/>
      <w:bookmarkStart w:id="996" w:name="_Toc169794693"/>
      <w:bookmarkStart w:id="997" w:name="_Toc171510321"/>
      <w:bookmarkStart w:id="998" w:name="_Toc233969800"/>
      <w:r w:rsidRPr="004E5D66">
        <w:t>6.6.3.2</w:t>
      </w:r>
      <w:r w:rsidRPr="004E5D66">
        <w:tab/>
      </w:r>
      <w:r w:rsidRPr="004E5D66">
        <w:rPr>
          <w:rFonts w:hint="eastAsia"/>
          <w:lang w:val="en-US"/>
        </w:rPr>
        <w:t>Minimum requirement</w:t>
      </w:r>
      <w:r w:rsidRPr="004E5D66">
        <w:rPr>
          <w:lang w:eastAsia="zh-CN"/>
        </w:rPr>
        <w:t xml:space="preserve"> </w:t>
      </w:r>
      <w:r w:rsidRPr="004E5D66">
        <w:t xml:space="preserve">for </w:t>
      </w:r>
      <w:r w:rsidRPr="004E5D66">
        <w:rPr>
          <w:i/>
        </w:rPr>
        <w:t>SAN type 1-H</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07ADFF8A" w14:textId="77777777" w:rsidR="00D62336" w:rsidRPr="004E5D66" w:rsidRDefault="00063062">
      <w:pPr>
        <w:rPr>
          <w:rFonts w:cs="v5.0.0"/>
        </w:rPr>
      </w:pPr>
      <w:r w:rsidRPr="004E5D66">
        <w:t>The ACLR is defined with a square filter of bandwidth equal to the transmission bandwidth configuration of the transmitted signal (BW</w:t>
      </w:r>
      <w:r w:rsidRPr="004E5D66">
        <w:rPr>
          <w:vertAlign w:val="subscript"/>
        </w:rPr>
        <w:t>Config</w:t>
      </w:r>
      <w:r w:rsidRPr="004E5D66">
        <w:rPr>
          <w:rFonts w:cs="v5.0.0"/>
        </w:rPr>
        <w:t>) centred on the assigned channel frequency and a filter centred on the adjacent channel frequency according to the tables below.</w:t>
      </w:r>
    </w:p>
    <w:p w14:paraId="1A2C2377" w14:textId="0F67D75D" w:rsidR="007E450B" w:rsidRPr="004E5D66" w:rsidRDefault="007E450B" w:rsidP="007E450B">
      <w:r w:rsidRPr="004E5D66">
        <w:rPr>
          <w:rFonts w:cs="v5.0.0"/>
        </w:rPr>
        <w:t>For</w:t>
      </w:r>
      <w:r w:rsidRPr="004E5D66">
        <w:rPr>
          <w:rFonts w:cs="v5.0.0" w:hint="eastAsia"/>
          <w:lang w:val="en-US" w:eastAsia="zh-CN"/>
        </w:rPr>
        <w:t xml:space="preserve"> SAN supporting</w:t>
      </w:r>
      <w:r w:rsidRPr="004E5D66">
        <w:rPr>
          <w:rFonts w:cs="v5.0.0"/>
        </w:rPr>
        <w:t xml:space="preserve"> E-UTRA, t</w:t>
      </w:r>
      <w:r w:rsidRPr="004E5D66">
        <w:t xml:space="preserve">he ACLR </w:t>
      </w:r>
      <w:r w:rsidRPr="004E5D66">
        <w:rPr>
          <w:rFonts w:eastAsia="DengXian" w:cs="v5.0.0"/>
        </w:rPr>
        <w:t>shall be higher than the value specified in</w:t>
      </w:r>
      <w:r w:rsidRPr="004E5D66">
        <w:t xml:space="preserve"> Table 6.6.3.2-1</w:t>
      </w:r>
      <w:r w:rsidRPr="004E5D66">
        <w:rPr>
          <w:rFonts w:eastAsia="SimSun" w:hint="eastAsia"/>
          <w:lang w:val="en-US" w:eastAsia="zh-CN"/>
        </w:rPr>
        <w:t xml:space="preserve"> and </w:t>
      </w:r>
      <w:r w:rsidRPr="004E5D66">
        <w:t>Table 6.6.3.2-</w:t>
      </w:r>
      <w:r w:rsidRPr="004E5D66">
        <w:rPr>
          <w:rFonts w:hint="eastAsia"/>
        </w:rPr>
        <w:t>2</w:t>
      </w:r>
      <w:r w:rsidRPr="004E5D66">
        <w:t>.</w:t>
      </w:r>
    </w:p>
    <w:p w14:paraId="77BBA36F" w14:textId="77777777" w:rsidR="00603799" w:rsidRPr="004E5D66" w:rsidRDefault="00603799" w:rsidP="00603799">
      <w:pPr>
        <w:pStyle w:val="TH"/>
      </w:pPr>
      <w:r w:rsidRPr="004E5D66">
        <w:lastRenderedPageBreak/>
        <w:t>Table 6.6.</w:t>
      </w:r>
      <w:r w:rsidRPr="004E5D66">
        <w:rPr>
          <w:lang w:eastAsia="zh-CN"/>
        </w:rPr>
        <w:t>3.2</w:t>
      </w:r>
      <w:r w:rsidRPr="004E5D66">
        <w:t>-1: SAN ACLR limit</w:t>
      </w:r>
      <w:r w:rsidRPr="004E5D66">
        <w:rPr>
          <w:rFonts w:hint="eastAsia"/>
          <w:lang w:eastAsia="zh-CN"/>
        </w:rPr>
        <w:t xml:space="preserve"> for GEO</w:t>
      </w:r>
      <w:r w:rsidRPr="004E5D66">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5D66" w:rsidRPr="004E5D66" w14:paraId="01EDF859" w14:textId="77777777" w:rsidTr="003E1FF8">
        <w:trPr>
          <w:cantSplit/>
          <w:jc w:val="center"/>
        </w:trPr>
        <w:tc>
          <w:tcPr>
            <w:tcW w:w="2202" w:type="dxa"/>
            <w:tcBorders>
              <w:bottom w:val="single" w:sz="4" w:space="0" w:color="auto"/>
            </w:tcBorders>
          </w:tcPr>
          <w:p w14:paraId="7479C285" w14:textId="77777777" w:rsidR="00603799" w:rsidRPr="004E5D66" w:rsidRDefault="00603799" w:rsidP="003E1FF8">
            <w:pPr>
              <w:pStyle w:val="TAH"/>
            </w:pPr>
            <w:r w:rsidRPr="004E5D66">
              <w:t>SAN channel bandwidth of l</w:t>
            </w:r>
            <w:r w:rsidRPr="004E5D66">
              <w:rPr>
                <w:rFonts w:cs="Arial"/>
              </w:rPr>
              <w:t>owest/highest carrier</w:t>
            </w:r>
            <w:r w:rsidRPr="004E5D66">
              <w:t xml:space="preserve"> transmitted </w:t>
            </w:r>
            <w:r w:rsidRPr="004E5D66">
              <w:rPr>
                <w:rFonts w:cs="Arial"/>
              </w:rPr>
              <w:t>BW</w:t>
            </w:r>
            <w:r w:rsidRPr="004E5D66">
              <w:rPr>
                <w:rFonts w:cs="Arial"/>
                <w:vertAlign w:val="subscript"/>
              </w:rPr>
              <w:t>Channel</w:t>
            </w:r>
            <w:r w:rsidRPr="004E5D66">
              <w:t xml:space="preserve"> (MHz)</w:t>
            </w:r>
          </w:p>
        </w:tc>
        <w:tc>
          <w:tcPr>
            <w:tcW w:w="2191" w:type="dxa"/>
          </w:tcPr>
          <w:p w14:paraId="7E28696A" w14:textId="77777777" w:rsidR="00603799" w:rsidRPr="004E5D66" w:rsidRDefault="00603799" w:rsidP="003E1FF8">
            <w:pPr>
              <w:pStyle w:val="TAH"/>
            </w:pPr>
            <w:r w:rsidRPr="004E5D66">
              <w:t>SAN adjacent channel centre frequency offset below the lowest or above the highest carrier centre frequency transmitted</w:t>
            </w:r>
          </w:p>
        </w:tc>
        <w:tc>
          <w:tcPr>
            <w:tcW w:w="1949" w:type="dxa"/>
          </w:tcPr>
          <w:p w14:paraId="6F610682" w14:textId="77777777" w:rsidR="00603799" w:rsidRPr="004E5D66" w:rsidRDefault="00603799" w:rsidP="003E1FF8">
            <w:pPr>
              <w:pStyle w:val="TAH"/>
            </w:pPr>
            <w:r w:rsidRPr="004E5D66">
              <w:t>Assumed adjacent channel carrier (informative)</w:t>
            </w:r>
          </w:p>
        </w:tc>
        <w:tc>
          <w:tcPr>
            <w:tcW w:w="2059" w:type="dxa"/>
          </w:tcPr>
          <w:p w14:paraId="7843A4EE" w14:textId="77777777" w:rsidR="00603799" w:rsidRPr="004E5D66" w:rsidRDefault="00603799" w:rsidP="003E1FF8">
            <w:pPr>
              <w:pStyle w:val="TAH"/>
            </w:pPr>
            <w:r w:rsidRPr="004E5D66">
              <w:t>Filter on the adjacent channel frequency and corresponding filter bandwidth</w:t>
            </w:r>
          </w:p>
        </w:tc>
        <w:tc>
          <w:tcPr>
            <w:tcW w:w="1032" w:type="dxa"/>
          </w:tcPr>
          <w:p w14:paraId="561B3A77" w14:textId="77777777" w:rsidR="00603799" w:rsidRPr="004E5D66" w:rsidRDefault="00603799" w:rsidP="003E1FF8">
            <w:pPr>
              <w:pStyle w:val="TAH"/>
            </w:pPr>
            <w:r w:rsidRPr="004E5D66">
              <w:t>ACLR limit</w:t>
            </w:r>
          </w:p>
          <w:p w14:paraId="6D9ED8BF" w14:textId="77777777" w:rsidR="00603799" w:rsidRPr="004E5D66" w:rsidRDefault="00603799" w:rsidP="003E1FF8">
            <w:pPr>
              <w:pStyle w:val="TAH"/>
            </w:pPr>
            <w:r w:rsidRPr="004E5D66">
              <w:t>(dB)</w:t>
            </w:r>
          </w:p>
        </w:tc>
      </w:tr>
      <w:tr w:rsidR="004E5D66" w:rsidRPr="004E5D66" w14:paraId="1AC2CF74" w14:textId="77777777" w:rsidTr="003E1FF8">
        <w:trPr>
          <w:cantSplit/>
          <w:jc w:val="center"/>
        </w:trPr>
        <w:tc>
          <w:tcPr>
            <w:tcW w:w="2202" w:type="dxa"/>
            <w:tcBorders>
              <w:bottom w:val="nil"/>
            </w:tcBorders>
          </w:tcPr>
          <w:p w14:paraId="215D239C" w14:textId="77777777" w:rsidR="00603799" w:rsidRPr="004E5D66" w:rsidRDefault="00603799" w:rsidP="003E1FF8">
            <w:pPr>
              <w:pStyle w:val="TAC"/>
            </w:pPr>
            <w:r w:rsidRPr="004E5D66">
              <w:t>1.4</w:t>
            </w:r>
            <w:r w:rsidRPr="004E5D66">
              <w:rPr>
                <w:rFonts w:hint="eastAsia"/>
                <w:lang w:val="en-US" w:eastAsia="zh-CN"/>
              </w:rPr>
              <w:t>, 10</w:t>
            </w:r>
          </w:p>
          <w:p w14:paraId="0D2BD0C6" w14:textId="77777777" w:rsidR="00603799" w:rsidRPr="004E5D66" w:rsidRDefault="00603799" w:rsidP="003E1FF8">
            <w:pPr>
              <w:pStyle w:val="TAC"/>
            </w:pPr>
            <w:r w:rsidRPr="004E5D66">
              <w:t>(NOTE 2)</w:t>
            </w:r>
          </w:p>
        </w:tc>
        <w:tc>
          <w:tcPr>
            <w:tcW w:w="2191" w:type="dxa"/>
          </w:tcPr>
          <w:p w14:paraId="64F4EFC7" w14:textId="77777777" w:rsidR="00603799" w:rsidRPr="004E5D66" w:rsidRDefault="00603799" w:rsidP="003E1FF8">
            <w:pPr>
              <w:pStyle w:val="TAC"/>
            </w:pPr>
            <w:r w:rsidRPr="004E5D66">
              <w:rPr>
                <w:rFonts w:cs="Arial"/>
              </w:rPr>
              <w:t>BW</w:t>
            </w:r>
            <w:r w:rsidRPr="004E5D66">
              <w:rPr>
                <w:rFonts w:cs="Arial"/>
                <w:vertAlign w:val="subscript"/>
              </w:rPr>
              <w:t>Channel</w:t>
            </w:r>
          </w:p>
        </w:tc>
        <w:tc>
          <w:tcPr>
            <w:tcW w:w="1949" w:type="dxa"/>
          </w:tcPr>
          <w:p w14:paraId="239F99CF" w14:textId="77777777" w:rsidR="00603799" w:rsidRPr="004E5D66" w:rsidRDefault="00603799" w:rsidP="003E1FF8">
            <w:pPr>
              <w:pStyle w:val="TAC"/>
            </w:pPr>
            <w:r w:rsidRPr="004E5D66">
              <w:t xml:space="preserve">E-UTRA of same BW </w:t>
            </w:r>
          </w:p>
        </w:tc>
        <w:tc>
          <w:tcPr>
            <w:tcW w:w="2059" w:type="dxa"/>
          </w:tcPr>
          <w:p w14:paraId="3CDC5EFC" w14:textId="77777777" w:rsidR="00603799" w:rsidRPr="004E5D66" w:rsidRDefault="00603799" w:rsidP="003E1FF8">
            <w:pPr>
              <w:pStyle w:val="TAC"/>
            </w:pPr>
            <w:r w:rsidRPr="004E5D66">
              <w:t>Square (</w:t>
            </w:r>
            <w:r w:rsidRPr="004E5D66">
              <w:rPr>
                <w:rFonts w:cs="Arial"/>
              </w:rPr>
              <w:t>BW</w:t>
            </w:r>
            <w:r w:rsidRPr="004E5D66">
              <w:rPr>
                <w:rFonts w:cs="Arial"/>
                <w:vertAlign w:val="subscript"/>
              </w:rPr>
              <w:t>Config</w:t>
            </w:r>
            <w:r w:rsidRPr="004E5D66">
              <w:t>) (NOTE)</w:t>
            </w:r>
          </w:p>
        </w:tc>
        <w:tc>
          <w:tcPr>
            <w:tcW w:w="1032" w:type="dxa"/>
          </w:tcPr>
          <w:p w14:paraId="6D34B9A5" w14:textId="77777777" w:rsidR="00603799" w:rsidRPr="004E5D66" w:rsidRDefault="00603799" w:rsidP="003E1FF8">
            <w:pPr>
              <w:pStyle w:val="TAC"/>
            </w:pPr>
            <w:r w:rsidRPr="004E5D66">
              <w:rPr>
                <w:rFonts w:hint="eastAsia"/>
                <w:lang w:eastAsia="zh-CN"/>
              </w:rPr>
              <w:t>14</w:t>
            </w:r>
          </w:p>
        </w:tc>
      </w:tr>
      <w:tr w:rsidR="004E5D66" w:rsidRPr="004E5D66" w14:paraId="0619F187" w14:textId="77777777" w:rsidTr="003E1FF8">
        <w:trPr>
          <w:cantSplit/>
          <w:jc w:val="center"/>
        </w:trPr>
        <w:tc>
          <w:tcPr>
            <w:tcW w:w="2202" w:type="dxa"/>
            <w:tcBorders>
              <w:top w:val="nil"/>
            </w:tcBorders>
          </w:tcPr>
          <w:p w14:paraId="3E9D46D2" w14:textId="77777777" w:rsidR="00603799" w:rsidRPr="004E5D66" w:rsidRDefault="00603799" w:rsidP="003E1FF8">
            <w:pPr>
              <w:pStyle w:val="TAC"/>
            </w:pPr>
          </w:p>
        </w:tc>
        <w:tc>
          <w:tcPr>
            <w:tcW w:w="2191" w:type="dxa"/>
          </w:tcPr>
          <w:p w14:paraId="32B2AA2D" w14:textId="77777777" w:rsidR="00603799" w:rsidRPr="004E5D66" w:rsidRDefault="00603799" w:rsidP="003E1FF8">
            <w:pPr>
              <w:pStyle w:val="TAC"/>
              <w:rPr>
                <w:rFonts w:cs="Arial"/>
              </w:rPr>
            </w:pPr>
            <w:r w:rsidRPr="004E5D66">
              <w:t xml:space="preserve">2 x </w:t>
            </w:r>
            <w:r w:rsidRPr="004E5D66">
              <w:rPr>
                <w:rFonts w:cs="Arial"/>
              </w:rPr>
              <w:t>BW</w:t>
            </w:r>
            <w:r w:rsidRPr="004E5D66">
              <w:rPr>
                <w:rFonts w:cs="Arial"/>
                <w:vertAlign w:val="subscript"/>
              </w:rPr>
              <w:t>Channel</w:t>
            </w:r>
          </w:p>
        </w:tc>
        <w:tc>
          <w:tcPr>
            <w:tcW w:w="1949" w:type="dxa"/>
          </w:tcPr>
          <w:p w14:paraId="0B37498E" w14:textId="77777777" w:rsidR="00603799" w:rsidRPr="004E5D66" w:rsidRDefault="00603799" w:rsidP="003E1FF8">
            <w:pPr>
              <w:pStyle w:val="TAC"/>
            </w:pPr>
            <w:r w:rsidRPr="004E5D66">
              <w:t xml:space="preserve">E-UTRA of same BW </w:t>
            </w:r>
          </w:p>
        </w:tc>
        <w:tc>
          <w:tcPr>
            <w:tcW w:w="2059" w:type="dxa"/>
          </w:tcPr>
          <w:p w14:paraId="630D91D1" w14:textId="77777777" w:rsidR="00603799" w:rsidRPr="004E5D66" w:rsidRDefault="00603799" w:rsidP="003E1FF8">
            <w:pPr>
              <w:pStyle w:val="TAC"/>
            </w:pPr>
            <w:r w:rsidRPr="004E5D66">
              <w:t>Square (</w:t>
            </w:r>
            <w:r w:rsidRPr="004E5D66">
              <w:rPr>
                <w:rFonts w:cs="Arial"/>
              </w:rPr>
              <w:t>BW</w:t>
            </w:r>
            <w:r w:rsidRPr="004E5D66">
              <w:rPr>
                <w:rFonts w:cs="Arial"/>
                <w:vertAlign w:val="subscript"/>
              </w:rPr>
              <w:t>Config</w:t>
            </w:r>
            <w:r w:rsidRPr="004E5D66">
              <w:t>) (NOTE)</w:t>
            </w:r>
          </w:p>
        </w:tc>
        <w:tc>
          <w:tcPr>
            <w:tcW w:w="1032" w:type="dxa"/>
          </w:tcPr>
          <w:p w14:paraId="1A9FF8D6" w14:textId="77777777" w:rsidR="00603799" w:rsidRPr="004E5D66" w:rsidRDefault="00603799" w:rsidP="003E1FF8">
            <w:pPr>
              <w:pStyle w:val="TAC"/>
            </w:pPr>
            <w:r w:rsidRPr="004E5D66">
              <w:rPr>
                <w:rFonts w:hint="eastAsia"/>
                <w:lang w:eastAsia="zh-CN"/>
              </w:rPr>
              <w:t>14</w:t>
            </w:r>
          </w:p>
        </w:tc>
      </w:tr>
      <w:tr w:rsidR="00603799" w:rsidRPr="004E5D66" w14:paraId="1C7334A5" w14:textId="77777777" w:rsidTr="003E1FF8">
        <w:trPr>
          <w:cantSplit/>
          <w:jc w:val="center"/>
        </w:trPr>
        <w:tc>
          <w:tcPr>
            <w:tcW w:w="9433" w:type="dxa"/>
            <w:gridSpan w:val="5"/>
          </w:tcPr>
          <w:p w14:paraId="2C537BF8" w14:textId="77777777" w:rsidR="00603799" w:rsidRPr="004E5D66" w:rsidRDefault="00603799" w:rsidP="003E1FF8">
            <w:pPr>
              <w:pStyle w:val="TAN"/>
            </w:pPr>
            <w:r w:rsidRPr="004E5D66">
              <w:t>NOTE 1:</w:t>
            </w:r>
            <w:r w:rsidRPr="004E5D66">
              <w:tab/>
              <w:t>BW</w:t>
            </w:r>
            <w:r w:rsidRPr="004E5D66">
              <w:rPr>
                <w:vertAlign w:val="subscript"/>
              </w:rPr>
              <w:t>Channel</w:t>
            </w:r>
            <w:r w:rsidRPr="004E5D66">
              <w:t xml:space="preserve"> and BW</w:t>
            </w:r>
            <w:r w:rsidRPr="004E5D66">
              <w:rPr>
                <w:vertAlign w:val="subscript"/>
              </w:rPr>
              <w:t>Config</w:t>
            </w:r>
            <w:r w:rsidRPr="004E5D66">
              <w:t xml:space="preserve"> are the </w:t>
            </w:r>
            <w:r w:rsidRPr="004E5D66">
              <w:rPr>
                <w:rFonts w:hint="eastAsia"/>
                <w:i/>
                <w:lang w:eastAsia="zh-CN"/>
              </w:rPr>
              <w:t>SAN</w:t>
            </w:r>
            <w:r w:rsidRPr="004E5D66">
              <w:rPr>
                <w:i/>
              </w:rPr>
              <w:t xml:space="preserve"> channel bandwidth</w:t>
            </w:r>
            <w:r w:rsidRPr="004E5D66">
              <w:t xml:space="preserve"> and </w:t>
            </w:r>
            <w:r w:rsidRPr="004E5D66">
              <w:rPr>
                <w:i/>
              </w:rPr>
              <w:t>transmission bandwidth configuration</w:t>
            </w:r>
            <w:r w:rsidRPr="004E5D66">
              <w:t xml:space="preserve"> of the </w:t>
            </w:r>
            <w:r w:rsidRPr="004E5D66">
              <w:rPr>
                <w:i/>
              </w:rPr>
              <w:t>lowest/highest carrier</w:t>
            </w:r>
            <w:r w:rsidRPr="004E5D66">
              <w:t xml:space="preserve"> transmitted on the assigned channel frequency.</w:t>
            </w:r>
          </w:p>
          <w:p w14:paraId="19C7AE37" w14:textId="77777777" w:rsidR="00603799" w:rsidRPr="004E5D66" w:rsidRDefault="00603799" w:rsidP="003E1FF8">
            <w:pPr>
              <w:pStyle w:val="TAN"/>
              <w:rPr>
                <w:b/>
              </w:rPr>
            </w:pPr>
            <w:r w:rsidRPr="004E5D66">
              <w:t>NOTE 2:</w:t>
            </w:r>
            <w:r w:rsidRPr="004E5D66">
              <w:tab/>
              <w:t xml:space="preserve">1.4 MHz channel bandwidth applies to E-UTRA only. 10 MHz channel bandwidth applies to BOG only. </w:t>
            </w:r>
          </w:p>
        </w:tc>
      </w:tr>
    </w:tbl>
    <w:p w14:paraId="0AB76E6B" w14:textId="77777777" w:rsidR="00603799" w:rsidRPr="004E5D66" w:rsidRDefault="00603799" w:rsidP="00603799"/>
    <w:p w14:paraId="3A13B57F" w14:textId="77777777" w:rsidR="00603799" w:rsidRPr="004E5D66" w:rsidRDefault="00603799" w:rsidP="00603799">
      <w:pPr>
        <w:pStyle w:val="TH"/>
      </w:pPr>
      <w:r w:rsidRPr="004E5D66">
        <w:t>Table 6.6.</w:t>
      </w:r>
      <w:r w:rsidRPr="004E5D66">
        <w:rPr>
          <w:lang w:eastAsia="zh-CN"/>
        </w:rPr>
        <w:t>3.2</w:t>
      </w:r>
      <w:r w:rsidRPr="004E5D66">
        <w:t>-</w:t>
      </w:r>
      <w:r w:rsidRPr="004E5D66">
        <w:rPr>
          <w:rFonts w:hint="eastAsia"/>
          <w:lang w:eastAsia="zh-CN"/>
        </w:rPr>
        <w:t>2</w:t>
      </w:r>
      <w:r w:rsidRPr="004E5D66">
        <w:t>: SAN ACLR limit</w:t>
      </w:r>
      <w:r w:rsidRPr="004E5D66">
        <w:rPr>
          <w:rFonts w:hint="eastAsia"/>
          <w:lang w:eastAsia="zh-CN"/>
        </w:rPr>
        <w:t xml:space="preserve"> for LEO</w:t>
      </w:r>
      <w:r w:rsidRPr="004E5D66">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5D66" w:rsidRPr="004E5D66" w14:paraId="1E4C496D" w14:textId="77777777" w:rsidTr="003E1FF8">
        <w:trPr>
          <w:cantSplit/>
          <w:jc w:val="center"/>
        </w:trPr>
        <w:tc>
          <w:tcPr>
            <w:tcW w:w="2202" w:type="dxa"/>
            <w:tcBorders>
              <w:bottom w:val="single" w:sz="4" w:space="0" w:color="auto"/>
            </w:tcBorders>
          </w:tcPr>
          <w:p w14:paraId="21268C93" w14:textId="77777777" w:rsidR="00603799" w:rsidRPr="004E5D66" w:rsidRDefault="00603799" w:rsidP="003E1FF8">
            <w:pPr>
              <w:pStyle w:val="TAH"/>
            </w:pPr>
            <w:r w:rsidRPr="004E5D66">
              <w:t>SAN channel bandwidth of l</w:t>
            </w:r>
            <w:r w:rsidRPr="004E5D66">
              <w:rPr>
                <w:rFonts w:cs="Arial"/>
              </w:rPr>
              <w:t>owest/highest carrier</w:t>
            </w:r>
            <w:r w:rsidRPr="004E5D66">
              <w:t xml:space="preserve"> transmitted </w:t>
            </w:r>
            <w:r w:rsidRPr="004E5D66">
              <w:rPr>
                <w:rFonts w:cs="Arial"/>
              </w:rPr>
              <w:t>BW</w:t>
            </w:r>
            <w:r w:rsidRPr="004E5D66">
              <w:rPr>
                <w:rFonts w:cs="Arial"/>
                <w:vertAlign w:val="subscript"/>
              </w:rPr>
              <w:t>Channel</w:t>
            </w:r>
            <w:r w:rsidRPr="004E5D66">
              <w:t xml:space="preserve"> (MHz)</w:t>
            </w:r>
          </w:p>
        </w:tc>
        <w:tc>
          <w:tcPr>
            <w:tcW w:w="2191" w:type="dxa"/>
          </w:tcPr>
          <w:p w14:paraId="5EEBA929" w14:textId="77777777" w:rsidR="00603799" w:rsidRPr="004E5D66" w:rsidRDefault="00603799" w:rsidP="003E1FF8">
            <w:pPr>
              <w:pStyle w:val="TAH"/>
            </w:pPr>
            <w:r w:rsidRPr="004E5D66">
              <w:t>SAN adjacent channel centre frequency offset below the lowest or above the highest carrier centre frequency transmitted</w:t>
            </w:r>
          </w:p>
        </w:tc>
        <w:tc>
          <w:tcPr>
            <w:tcW w:w="1949" w:type="dxa"/>
          </w:tcPr>
          <w:p w14:paraId="11C567DC" w14:textId="77777777" w:rsidR="00603799" w:rsidRPr="004E5D66" w:rsidRDefault="00603799" w:rsidP="003E1FF8">
            <w:pPr>
              <w:pStyle w:val="TAH"/>
            </w:pPr>
            <w:r w:rsidRPr="004E5D66">
              <w:t>Assumed adjacent channel carrier (informative)</w:t>
            </w:r>
          </w:p>
        </w:tc>
        <w:tc>
          <w:tcPr>
            <w:tcW w:w="2059" w:type="dxa"/>
          </w:tcPr>
          <w:p w14:paraId="5D2E0DDB" w14:textId="77777777" w:rsidR="00603799" w:rsidRPr="004E5D66" w:rsidRDefault="00603799" w:rsidP="003E1FF8">
            <w:pPr>
              <w:pStyle w:val="TAH"/>
            </w:pPr>
            <w:r w:rsidRPr="004E5D66">
              <w:t>Filter on the adjacent channel frequency and corresponding filter bandwidth</w:t>
            </w:r>
          </w:p>
        </w:tc>
        <w:tc>
          <w:tcPr>
            <w:tcW w:w="1032" w:type="dxa"/>
          </w:tcPr>
          <w:p w14:paraId="4AD66778" w14:textId="77777777" w:rsidR="00603799" w:rsidRPr="004E5D66" w:rsidRDefault="00603799" w:rsidP="003E1FF8">
            <w:pPr>
              <w:pStyle w:val="TAH"/>
            </w:pPr>
            <w:r w:rsidRPr="004E5D66">
              <w:t>ACLR limit (dB)</w:t>
            </w:r>
          </w:p>
        </w:tc>
      </w:tr>
      <w:tr w:rsidR="004E5D66" w:rsidRPr="004E5D66" w14:paraId="128D9DA8" w14:textId="77777777" w:rsidTr="003E1FF8">
        <w:trPr>
          <w:cantSplit/>
          <w:jc w:val="center"/>
        </w:trPr>
        <w:tc>
          <w:tcPr>
            <w:tcW w:w="2202" w:type="dxa"/>
            <w:tcBorders>
              <w:bottom w:val="nil"/>
            </w:tcBorders>
          </w:tcPr>
          <w:p w14:paraId="6FA9A479" w14:textId="77777777" w:rsidR="00603799" w:rsidRPr="004E5D66" w:rsidRDefault="00603799" w:rsidP="003E1FF8">
            <w:pPr>
              <w:pStyle w:val="TAC"/>
            </w:pPr>
            <w:r w:rsidRPr="004E5D66">
              <w:rPr>
                <w:rFonts w:cs="v5.0.0"/>
              </w:rPr>
              <w:t>1.4</w:t>
            </w:r>
          </w:p>
        </w:tc>
        <w:tc>
          <w:tcPr>
            <w:tcW w:w="2191" w:type="dxa"/>
          </w:tcPr>
          <w:p w14:paraId="5A17B9E8" w14:textId="77777777" w:rsidR="00603799" w:rsidRPr="004E5D66" w:rsidRDefault="00603799" w:rsidP="003E1FF8">
            <w:pPr>
              <w:pStyle w:val="TAC"/>
            </w:pPr>
            <w:r w:rsidRPr="004E5D66">
              <w:rPr>
                <w:rFonts w:cs="Arial"/>
              </w:rPr>
              <w:t>BW</w:t>
            </w:r>
            <w:r w:rsidRPr="004E5D66">
              <w:rPr>
                <w:rFonts w:cs="Arial"/>
                <w:vertAlign w:val="subscript"/>
              </w:rPr>
              <w:t>Channel</w:t>
            </w:r>
          </w:p>
        </w:tc>
        <w:tc>
          <w:tcPr>
            <w:tcW w:w="1949" w:type="dxa"/>
          </w:tcPr>
          <w:p w14:paraId="5B43CE2C" w14:textId="77777777" w:rsidR="00603799" w:rsidRPr="004E5D66" w:rsidRDefault="00603799" w:rsidP="003E1FF8">
            <w:pPr>
              <w:pStyle w:val="TAC"/>
            </w:pPr>
            <w:r w:rsidRPr="004E5D66">
              <w:t xml:space="preserve">E-UTRA of same BW </w:t>
            </w:r>
          </w:p>
        </w:tc>
        <w:tc>
          <w:tcPr>
            <w:tcW w:w="2059" w:type="dxa"/>
          </w:tcPr>
          <w:p w14:paraId="53496678" w14:textId="77777777" w:rsidR="00603799" w:rsidRPr="004E5D66" w:rsidRDefault="00603799" w:rsidP="003E1FF8">
            <w:pPr>
              <w:pStyle w:val="TAC"/>
              <w:rPr>
                <w:rFonts w:cs="v5.0.0"/>
              </w:rPr>
            </w:pPr>
            <w:r w:rsidRPr="004E5D66">
              <w:rPr>
                <w:rFonts w:cs="v5.0.0"/>
              </w:rPr>
              <w:t>Square (</w:t>
            </w:r>
            <w:r w:rsidRPr="004E5D66">
              <w:rPr>
                <w:rFonts w:cs="Arial"/>
              </w:rPr>
              <w:t>BW</w:t>
            </w:r>
            <w:r w:rsidRPr="004E5D66">
              <w:rPr>
                <w:rFonts w:cs="Arial"/>
                <w:vertAlign w:val="subscript"/>
              </w:rPr>
              <w:t>Config</w:t>
            </w:r>
            <w:r w:rsidRPr="004E5D66">
              <w:rPr>
                <w:rFonts w:cs="v5.0.0"/>
              </w:rPr>
              <w:t>)</w:t>
            </w:r>
          </w:p>
          <w:p w14:paraId="41ECE66E" w14:textId="77777777" w:rsidR="00603799" w:rsidRPr="004E5D66" w:rsidRDefault="00603799" w:rsidP="003E1FF8">
            <w:pPr>
              <w:pStyle w:val="TAC"/>
            </w:pPr>
            <w:r w:rsidRPr="004E5D66">
              <w:rPr>
                <w:rFonts w:cs="v5.0.0"/>
              </w:rPr>
              <w:t>(NOTE)</w:t>
            </w:r>
          </w:p>
        </w:tc>
        <w:tc>
          <w:tcPr>
            <w:tcW w:w="1032" w:type="dxa"/>
          </w:tcPr>
          <w:p w14:paraId="3850E5D3" w14:textId="77777777" w:rsidR="00603799" w:rsidRPr="004E5D66" w:rsidRDefault="00603799" w:rsidP="003E1FF8">
            <w:pPr>
              <w:pStyle w:val="TAC"/>
            </w:pPr>
            <w:r w:rsidRPr="004E5D66">
              <w:rPr>
                <w:rFonts w:hint="eastAsia"/>
                <w:lang w:eastAsia="zh-CN"/>
              </w:rPr>
              <w:t>24</w:t>
            </w:r>
          </w:p>
        </w:tc>
      </w:tr>
      <w:tr w:rsidR="004E5D66" w:rsidRPr="004E5D66" w14:paraId="15093D18" w14:textId="77777777" w:rsidTr="003E1FF8">
        <w:trPr>
          <w:cantSplit/>
          <w:jc w:val="center"/>
        </w:trPr>
        <w:tc>
          <w:tcPr>
            <w:tcW w:w="2202" w:type="dxa"/>
            <w:tcBorders>
              <w:top w:val="nil"/>
            </w:tcBorders>
          </w:tcPr>
          <w:p w14:paraId="5DE5ECE1" w14:textId="77777777" w:rsidR="00603799" w:rsidRPr="004E5D66" w:rsidRDefault="00603799" w:rsidP="003E1FF8">
            <w:pPr>
              <w:pStyle w:val="TAC"/>
            </w:pPr>
          </w:p>
        </w:tc>
        <w:tc>
          <w:tcPr>
            <w:tcW w:w="2191" w:type="dxa"/>
          </w:tcPr>
          <w:p w14:paraId="58BD4C14" w14:textId="77777777" w:rsidR="00603799" w:rsidRPr="004E5D66" w:rsidRDefault="00603799" w:rsidP="003E1FF8">
            <w:pPr>
              <w:pStyle w:val="TAC"/>
              <w:rPr>
                <w:rFonts w:cs="Arial"/>
              </w:rPr>
            </w:pPr>
            <w:r w:rsidRPr="004E5D66">
              <w:rPr>
                <w:rFonts w:cs="v5.0.0"/>
              </w:rPr>
              <w:t xml:space="preserve">2 x </w:t>
            </w:r>
            <w:r w:rsidRPr="004E5D66">
              <w:rPr>
                <w:rFonts w:cs="Arial"/>
              </w:rPr>
              <w:t>BW</w:t>
            </w:r>
            <w:r w:rsidRPr="004E5D66">
              <w:rPr>
                <w:rFonts w:cs="Arial"/>
                <w:vertAlign w:val="subscript"/>
              </w:rPr>
              <w:t>Channel</w:t>
            </w:r>
          </w:p>
        </w:tc>
        <w:tc>
          <w:tcPr>
            <w:tcW w:w="1949" w:type="dxa"/>
          </w:tcPr>
          <w:p w14:paraId="711C7B05" w14:textId="77777777" w:rsidR="00603799" w:rsidRPr="004E5D66" w:rsidRDefault="00603799" w:rsidP="003E1FF8">
            <w:pPr>
              <w:pStyle w:val="TAC"/>
            </w:pPr>
            <w:r w:rsidRPr="004E5D66">
              <w:t xml:space="preserve">E-UTRA of same BW </w:t>
            </w:r>
          </w:p>
        </w:tc>
        <w:tc>
          <w:tcPr>
            <w:tcW w:w="2059" w:type="dxa"/>
          </w:tcPr>
          <w:p w14:paraId="6CA87443" w14:textId="77777777" w:rsidR="00603799" w:rsidRPr="004E5D66" w:rsidRDefault="00603799" w:rsidP="003E1FF8">
            <w:pPr>
              <w:pStyle w:val="TAC"/>
              <w:rPr>
                <w:rFonts w:cs="v5.0.0"/>
              </w:rPr>
            </w:pPr>
            <w:r w:rsidRPr="004E5D66">
              <w:rPr>
                <w:rFonts w:cs="v5.0.0"/>
              </w:rPr>
              <w:t>Square (</w:t>
            </w:r>
            <w:r w:rsidRPr="004E5D66">
              <w:rPr>
                <w:rFonts w:cs="Arial"/>
              </w:rPr>
              <w:t>BW</w:t>
            </w:r>
            <w:r w:rsidRPr="004E5D66">
              <w:rPr>
                <w:rFonts w:cs="Arial"/>
                <w:vertAlign w:val="subscript"/>
              </w:rPr>
              <w:t>Config</w:t>
            </w:r>
            <w:r w:rsidRPr="004E5D66">
              <w:rPr>
                <w:rFonts w:cs="v5.0.0"/>
              </w:rPr>
              <w:t>) (NOTE)</w:t>
            </w:r>
          </w:p>
        </w:tc>
        <w:tc>
          <w:tcPr>
            <w:tcW w:w="1032" w:type="dxa"/>
          </w:tcPr>
          <w:p w14:paraId="15811B83" w14:textId="1477F3A9" w:rsidR="00603799" w:rsidRPr="004E5D66" w:rsidRDefault="00603799" w:rsidP="003E1FF8">
            <w:pPr>
              <w:pStyle w:val="TAC"/>
              <w:rPr>
                <w:rFonts w:cs="v5.0.0"/>
              </w:rPr>
            </w:pPr>
            <w:r w:rsidRPr="004E5D66">
              <w:rPr>
                <w:rFonts w:cs="v5.0.0" w:hint="eastAsia"/>
                <w:lang w:eastAsia="zh-CN"/>
              </w:rPr>
              <w:t>24</w:t>
            </w:r>
          </w:p>
        </w:tc>
      </w:tr>
      <w:tr w:rsidR="00603799" w:rsidRPr="004E5D66" w14:paraId="372F92B4" w14:textId="77777777" w:rsidTr="003E1FF8">
        <w:trPr>
          <w:cantSplit/>
          <w:jc w:val="center"/>
        </w:trPr>
        <w:tc>
          <w:tcPr>
            <w:tcW w:w="9433" w:type="dxa"/>
            <w:gridSpan w:val="5"/>
          </w:tcPr>
          <w:p w14:paraId="1E7986A8" w14:textId="77777777" w:rsidR="00603799" w:rsidRPr="004E5D66" w:rsidRDefault="00603799" w:rsidP="003E1FF8">
            <w:pPr>
              <w:pStyle w:val="TAN"/>
              <w:rPr>
                <w:b/>
              </w:rPr>
            </w:pPr>
            <w:r w:rsidRPr="004E5D66">
              <w:t>NOTE:</w:t>
            </w:r>
            <w:r w:rsidRPr="004E5D66">
              <w:tab/>
              <w:t>BW</w:t>
            </w:r>
            <w:r w:rsidRPr="004E5D66">
              <w:rPr>
                <w:vertAlign w:val="subscript"/>
              </w:rPr>
              <w:t>Channel</w:t>
            </w:r>
            <w:r w:rsidRPr="004E5D66">
              <w:t xml:space="preserve"> and BW</w:t>
            </w:r>
            <w:r w:rsidRPr="004E5D66">
              <w:rPr>
                <w:vertAlign w:val="subscript"/>
              </w:rPr>
              <w:t>Config</w:t>
            </w:r>
            <w:r w:rsidRPr="004E5D66">
              <w:t xml:space="preserve"> are the </w:t>
            </w:r>
            <w:r w:rsidRPr="004E5D66">
              <w:rPr>
                <w:rFonts w:hint="eastAsia"/>
                <w:i/>
                <w:lang w:eastAsia="zh-CN"/>
              </w:rPr>
              <w:t>SAN</w:t>
            </w:r>
            <w:r w:rsidRPr="004E5D66">
              <w:rPr>
                <w:i/>
              </w:rPr>
              <w:t xml:space="preserve"> channel bandwidth</w:t>
            </w:r>
            <w:r w:rsidRPr="004E5D66">
              <w:t xml:space="preserve"> and </w:t>
            </w:r>
            <w:r w:rsidRPr="004E5D66">
              <w:rPr>
                <w:i/>
              </w:rPr>
              <w:t>transmission bandwidth configuration</w:t>
            </w:r>
            <w:r w:rsidRPr="004E5D66">
              <w:t xml:space="preserve"> of the </w:t>
            </w:r>
            <w:r w:rsidRPr="004E5D66">
              <w:rPr>
                <w:i/>
              </w:rPr>
              <w:t>lowest/highest carrier</w:t>
            </w:r>
            <w:r w:rsidRPr="004E5D66">
              <w:t xml:space="preserve"> transmitted on the assigned channel frequency.</w:t>
            </w:r>
          </w:p>
        </w:tc>
      </w:tr>
    </w:tbl>
    <w:p w14:paraId="6FC4A29B" w14:textId="77777777" w:rsidR="00D62336" w:rsidRPr="004E5D66" w:rsidRDefault="00D62336">
      <w:pPr>
        <w:rPr>
          <w:lang w:eastAsia="zh-CN"/>
        </w:rPr>
      </w:pPr>
    </w:p>
    <w:p w14:paraId="659F0287" w14:textId="77777777" w:rsidR="00D62336" w:rsidRPr="004E5D66" w:rsidRDefault="00063062">
      <w:pPr>
        <w:rPr>
          <w:rFonts w:cs="v5.0.0"/>
        </w:rPr>
      </w:pPr>
      <w:r w:rsidRPr="004E5D66">
        <w:rPr>
          <w:rFonts w:cs="v5.0.0"/>
        </w:rPr>
        <w:t>For</w:t>
      </w:r>
      <w:r w:rsidRPr="004E5D66">
        <w:rPr>
          <w:rFonts w:cs="v5.0.0" w:hint="eastAsia"/>
          <w:lang w:val="en-US" w:eastAsia="zh-CN"/>
        </w:rPr>
        <w:t xml:space="preserve"> SAN supporting</w:t>
      </w:r>
      <w:r w:rsidRPr="004E5D66">
        <w:rPr>
          <w:rFonts w:cs="v5.0.0"/>
        </w:rPr>
        <w:t xml:space="preserve"> standalone NB-IoT operation in paired spectrum, the ACLR shall be higher than the value specified in Table </w:t>
      </w:r>
      <w:r w:rsidRPr="004E5D66">
        <w:t>6.6.</w:t>
      </w:r>
      <w:r w:rsidRPr="004E5D66">
        <w:rPr>
          <w:lang w:eastAsia="zh-CN"/>
        </w:rPr>
        <w:t>3.2</w:t>
      </w:r>
      <w:r w:rsidRPr="004E5D66">
        <w:rPr>
          <w:rFonts w:cs="v5.0.0"/>
        </w:rPr>
        <w:t>-</w:t>
      </w:r>
      <w:r w:rsidRPr="004E5D66">
        <w:rPr>
          <w:rFonts w:cs="v5.0.0" w:hint="eastAsia"/>
          <w:lang w:val="en-US" w:eastAsia="zh-CN"/>
        </w:rPr>
        <w:t xml:space="preserve">3 and </w:t>
      </w:r>
      <w:r w:rsidRPr="004E5D66">
        <w:rPr>
          <w:rFonts w:cs="v5.0.0"/>
        </w:rPr>
        <w:t>Table </w:t>
      </w:r>
      <w:r w:rsidRPr="004E5D66">
        <w:t>6.6.</w:t>
      </w:r>
      <w:r w:rsidRPr="004E5D66">
        <w:rPr>
          <w:lang w:eastAsia="zh-CN"/>
        </w:rPr>
        <w:t>3.2</w:t>
      </w:r>
      <w:r w:rsidRPr="004E5D66">
        <w:rPr>
          <w:rFonts w:cs="v5.0.0"/>
        </w:rPr>
        <w:t>-</w:t>
      </w:r>
      <w:r w:rsidRPr="004E5D66">
        <w:rPr>
          <w:rFonts w:cs="v5.0.0" w:hint="eastAsia"/>
          <w:lang w:val="en-US" w:eastAsia="zh-CN"/>
        </w:rPr>
        <w:t>4</w:t>
      </w:r>
      <w:r w:rsidRPr="004E5D66">
        <w:rPr>
          <w:rFonts w:cs="v5.0.0"/>
        </w:rPr>
        <w:t>.</w:t>
      </w:r>
    </w:p>
    <w:p w14:paraId="2030D661" w14:textId="77777777" w:rsidR="00D62336" w:rsidRPr="004E5D66" w:rsidRDefault="00063062">
      <w:pPr>
        <w:pStyle w:val="TH"/>
      </w:pPr>
      <w:r w:rsidRPr="004E5D66">
        <w:t>Table 6.6.</w:t>
      </w:r>
      <w:r w:rsidRPr="004E5D66">
        <w:rPr>
          <w:lang w:eastAsia="zh-CN"/>
        </w:rPr>
        <w:t>3.2</w:t>
      </w:r>
      <w:r w:rsidRPr="004E5D66">
        <w:t>-</w:t>
      </w:r>
      <w:r w:rsidRPr="004E5D66">
        <w:rPr>
          <w:rFonts w:hint="eastAsia"/>
          <w:lang w:val="en-US" w:eastAsia="zh-CN"/>
        </w:rPr>
        <w:t>3</w:t>
      </w:r>
      <w:r w:rsidRPr="004E5D66">
        <w:t>: ACLR limit</w:t>
      </w:r>
      <w:r w:rsidRPr="004E5D66">
        <w:rPr>
          <w:rFonts w:hint="eastAsia"/>
          <w:lang w:val="en-US" w:eastAsia="zh-CN"/>
        </w:rPr>
        <w:t xml:space="preserve"> of SAN supporting </w:t>
      </w:r>
      <w:r w:rsidRPr="004E5D66">
        <w:rPr>
          <w:rFonts w:cs="v5.0.0"/>
        </w:rPr>
        <w:t>standalone NB-IoT operation</w:t>
      </w:r>
      <w:r w:rsidRPr="004E5D66">
        <w:rPr>
          <w:rFonts w:hint="eastAsia"/>
          <w:lang w:eastAsia="zh-CN"/>
        </w:rPr>
        <w:t xml:space="preserve"> for </w:t>
      </w:r>
      <w:r w:rsidRPr="004E5D66">
        <w:rPr>
          <w:rFonts w:hint="eastAsia"/>
          <w:lang w:val="en-US" w:eastAsia="zh-CN"/>
        </w:rPr>
        <w:t>G</w:t>
      </w:r>
      <w:r w:rsidRPr="004E5D66">
        <w:rPr>
          <w:rFonts w:hint="eastAsia"/>
          <w:lang w:eastAsia="zh-CN"/>
        </w:rPr>
        <w:t>EO</w:t>
      </w:r>
      <w:r w:rsidRPr="004E5D66">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E5D66" w:rsidRPr="004E5D66" w14:paraId="2036CBA2" w14:textId="77777777">
        <w:trPr>
          <w:cantSplit/>
          <w:jc w:val="center"/>
        </w:trPr>
        <w:tc>
          <w:tcPr>
            <w:tcW w:w="2202" w:type="dxa"/>
          </w:tcPr>
          <w:p w14:paraId="0C9CF8D8" w14:textId="333E8F7F" w:rsidR="00483AB9" w:rsidRPr="004E5D66" w:rsidRDefault="00483AB9" w:rsidP="00483AB9">
            <w:pPr>
              <w:pStyle w:val="TAH"/>
              <w:rPr>
                <w:rFonts w:cs="Arial"/>
                <w:lang w:eastAsia="ja-JP"/>
              </w:rPr>
            </w:pPr>
            <w:r w:rsidRPr="004E5D66">
              <w:rPr>
                <w:rFonts w:cs="Arial"/>
                <w:lang w:eastAsia="ja-JP"/>
              </w:rPr>
              <w:t>Channel bandwidth of NB-IoT lowest/highest carrier transmitted BW</w:t>
            </w:r>
            <w:r w:rsidRPr="004E5D66">
              <w:rPr>
                <w:rFonts w:cs="Arial"/>
                <w:vertAlign w:val="subscript"/>
                <w:lang w:eastAsia="ja-JP"/>
              </w:rPr>
              <w:t>Channel</w:t>
            </w:r>
            <w:r w:rsidRPr="004E5D66">
              <w:rPr>
                <w:rFonts w:cs="Arial"/>
                <w:lang w:eastAsia="ja-JP"/>
              </w:rPr>
              <w:t xml:space="preserve"> (kHz) </w:t>
            </w:r>
          </w:p>
        </w:tc>
        <w:tc>
          <w:tcPr>
            <w:tcW w:w="2191" w:type="dxa"/>
          </w:tcPr>
          <w:p w14:paraId="7D033362" w14:textId="0213CD99" w:rsidR="00483AB9" w:rsidRPr="004E5D66" w:rsidRDefault="00483AB9" w:rsidP="00483AB9">
            <w:pPr>
              <w:pStyle w:val="TAH"/>
              <w:rPr>
                <w:rFonts w:cs="Arial"/>
                <w:lang w:eastAsia="ja-JP"/>
              </w:rPr>
            </w:pPr>
            <w:r w:rsidRPr="004E5D66">
              <w:rPr>
                <w:rFonts w:cs="Arial"/>
                <w:lang w:eastAsia="ja-JP"/>
              </w:rPr>
              <w:t>SAN adjacent channel centre frequency offset below the lowest or above the highest carrier centre frequency transmitted</w:t>
            </w:r>
          </w:p>
        </w:tc>
        <w:tc>
          <w:tcPr>
            <w:tcW w:w="1949" w:type="dxa"/>
          </w:tcPr>
          <w:p w14:paraId="7ED72A4A" w14:textId="67B604AB" w:rsidR="00483AB9" w:rsidRPr="004E5D66" w:rsidRDefault="00483AB9" w:rsidP="00483AB9">
            <w:pPr>
              <w:pStyle w:val="TAH"/>
              <w:rPr>
                <w:rFonts w:cs="Arial"/>
                <w:lang w:eastAsia="ja-JP"/>
              </w:rPr>
            </w:pPr>
            <w:r w:rsidRPr="004E5D66">
              <w:rPr>
                <w:rFonts w:cs="Arial"/>
                <w:lang w:eastAsia="ja-JP"/>
              </w:rPr>
              <w:t>Assumed adjacent channel carrier (informative)</w:t>
            </w:r>
          </w:p>
        </w:tc>
        <w:tc>
          <w:tcPr>
            <w:tcW w:w="2179" w:type="dxa"/>
          </w:tcPr>
          <w:p w14:paraId="1F7E441C" w14:textId="7B492DA7" w:rsidR="00483AB9" w:rsidRPr="004E5D66" w:rsidRDefault="00483AB9" w:rsidP="00483AB9">
            <w:pPr>
              <w:pStyle w:val="TAH"/>
              <w:rPr>
                <w:rFonts w:cs="Arial"/>
                <w:lang w:eastAsia="ja-JP"/>
              </w:rPr>
            </w:pPr>
            <w:r w:rsidRPr="004E5D66">
              <w:rPr>
                <w:rFonts w:cs="Arial"/>
                <w:lang w:eastAsia="ja-JP"/>
              </w:rPr>
              <w:t>Filter on the adjacent channel frequency and corresponding filter bandwidth</w:t>
            </w:r>
          </w:p>
        </w:tc>
        <w:tc>
          <w:tcPr>
            <w:tcW w:w="912" w:type="dxa"/>
          </w:tcPr>
          <w:p w14:paraId="02FCFAD9" w14:textId="77777777" w:rsidR="00483AB9" w:rsidRPr="004E5D66" w:rsidRDefault="00483AB9" w:rsidP="00483AB9">
            <w:pPr>
              <w:pStyle w:val="TAH"/>
              <w:rPr>
                <w:rFonts w:cs="Arial"/>
                <w:lang w:eastAsia="ja-JP"/>
              </w:rPr>
            </w:pPr>
            <w:r w:rsidRPr="004E5D66">
              <w:rPr>
                <w:rFonts w:cs="Arial"/>
                <w:lang w:eastAsia="ja-JP"/>
              </w:rPr>
              <w:t>ACLR limit</w:t>
            </w:r>
          </w:p>
          <w:p w14:paraId="4A0796F3" w14:textId="3E300DAE" w:rsidR="00483AB9" w:rsidRPr="004E5D66" w:rsidRDefault="00483AB9" w:rsidP="00483AB9">
            <w:pPr>
              <w:pStyle w:val="TAH"/>
              <w:rPr>
                <w:rFonts w:cs="Arial"/>
                <w:lang w:eastAsia="ja-JP"/>
              </w:rPr>
            </w:pPr>
            <w:r w:rsidRPr="004E5D66">
              <w:t>(dB)</w:t>
            </w:r>
          </w:p>
        </w:tc>
      </w:tr>
      <w:tr w:rsidR="004E5D66" w:rsidRPr="004E5D66" w14:paraId="1FC5B0CB" w14:textId="77777777" w:rsidTr="0089728D">
        <w:trPr>
          <w:cantSplit/>
          <w:jc w:val="center"/>
        </w:trPr>
        <w:tc>
          <w:tcPr>
            <w:tcW w:w="2202" w:type="dxa"/>
            <w:tcBorders>
              <w:bottom w:val="nil"/>
            </w:tcBorders>
          </w:tcPr>
          <w:p w14:paraId="712EDA25" w14:textId="77777777" w:rsidR="007E450B" w:rsidRPr="004E5D66" w:rsidRDefault="007E450B" w:rsidP="007E450B">
            <w:pPr>
              <w:pStyle w:val="TAC"/>
              <w:rPr>
                <w:rFonts w:cs="Arial"/>
                <w:lang w:eastAsia="ja-JP"/>
              </w:rPr>
            </w:pPr>
            <w:r w:rsidRPr="004E5D66">
              <w:rPr>
                <w:rFonts w:cs="Arial"/>
                <w:lang w:eastAsia="ja-JP"/>
              </w:rPr>
              <w:t>200</w:t>
            </w:r>
          </w:p>
        </w:tc>
        <w:tc>
          <w:tcPr>
            <w:tcW w:w="2191" w:type="dxa"/>
          </w:tcPr>
          <w:p w14:paraId="2D73A48B" w14:textId="0AD6116B" w:rsidR="007E450B" w:rsidRPr="004E5D66" w:rsidRDefault="007E450B" w:rsidP="007E450B">
            <w:pPr>
              <w:pStyle w:val="TAC"/>
              <w:rPr>
                <w:rFonts w:cs="Arial"/>
                <w:lang w:val="en-US" w:eastAsia="zh-CN"/>
              </w:rPr>
            </w:pPr>
            <w:r w:rsidRPr="004E5D66">
              <w:rPr>
                <w:rFonts w:cs="Arial"/>
                <w:lang w:val="en-US" w:eastAsia="zh-CN"/>
              </w:rPr>
              <w:t>2</w:t>
            </w:r>
            <w:r w:rsidRPr="004E5D66">
              <w:rPr>
                <w:rFonts w:cs="Arial"/>
                <w:lang w:eastAsia="ja-JP"/>
              </w:rPr>
              <w:t>00 kHz</w:t>
            </w:r>
          </w:p>
        </w:tc>
        <w:tc>
          <w:tcPr>
            <w:tcW w:w="1949" w:type="dxa"/>
          </w:tcPr>
          <w:p w14:paraId="487C3FF0" w14:textId="77777777" w:rsidR="007E450B" w:rsidRPr="004E5D66" w:rsidRDefault="007E450B" w:rsidP="007E450B">
            <w:pPr>
              <w:pStyle w:val="TAC"/>
              <w:rPr>
                <w:rFonts w:cs="Arial"/>
                <w:lang w:eastAsia="ja-JP"/>
              </w:rPr>
            </w:pPr>
            <w:r w:rsidRPr="004E5D66">
              <w:rPr>
                <w:rFonts w:cs="Arial"/>
                <w:lang w:eastAsia="ja-JP"/>
              </w:rPr>
              <w:t>Standalone NB-IoT</w:t>
            </w:r>
          </w:p>
        </w:tc>
        <w:tc>
          <w:tcPr>
            <w:tcW w:w="2179" w:type="dxa"/>
          </w:tcPr>
          <w:p w14:paraId="61ADB30D" w14:textId="77777777" w:rsidR="007E450B" w:rsidRPr="004E5D66" w:rsidRDefault="007E450B" w:rsidP="007E450B">
            <w:pPr>
              <w:pStyle w:val="TAC"/>
              <w:rPr>
                <w:rFonts w:cs="Arial"/>
                <w:lang w:eastAsia="ja-JP"/>
              </w:rPr>
            </w:pPr>
            <w:r w:rsidRPr="004E5D66">
              <w:rPr>
                <w:rFonts w:cs="Arial"/>
                <w:lang w:eastAsia="ja-JP"/>
              </w:rPr>
              <w:t>Square (180 kHz)</w:t>
            </w:r>
          </w:p>
        </w:tc>
        <w:tc>
          <w:tcPr>
            <w:tcW w:w="912" w:type="dxa"/>
          </w:tcPr>
          <w:p w14:paraId="5FBAE3E5" w14:textId="77777777" w:rsidR="007E450B" w:rsidRPr="004E5D66" w:rsidRDefault="007E450B" w:rsidP="007E450B">
            <w:pPr>
              <w:pStyle w:val="TAC"/>
              <w:rPr>
                <w:rFonts w:cs="Arial"/>
                <w:lang w:val="en-US" w:eastAsia="zh-CN"/>
              </w:rPr>
            </w:pPr>
            <w:r w:rsidRPr="004E5D66">
              <w:rPr>
                <w:rFonts w:hint="eastAsia"/>
                <w:lang w:eastAsia="zh-CN"/>
              </w:rPr>
              <w:t>14</w:t>
            </w:r>
          </w:p>
        </w:tc>
      </w:tr>
      <w:tr w:rsidR="007E450B" w:rsidRPr="004E5D66" w14:paraId="257ED9DD" w14:textId="77777777" w:rsidTr="0089728D">
        <w:trPr>
          <w:cantSplit/>
          <w:jc w:val="center"/>
        </w:trPr>
        <w:tc>
          <w:tcPr>
            <w:tcW w:w="2202" w:type="dxa"/>
            <w:tcBorders>
              <w:top w:val="nil"/>
            </w:tcBorders>
          </w:tcPr>
          <w:p w14:paraId="7E1C2519" w14:textId="77777777" w:rsidR="007E450B" w:rsidRPr="004E5D66" w:rsidRDefault="007E450B" w:rsidP="007E450B">
            <w:pPr>
              <w:pStyle w:val="TAC"/>
              <w:rPr>
                <w:rFonts w:cs="Arial"/>
                <w:lang w:eastAsia="ja-JP"/>
              </w:rPr>
            </w:pPr>
          </w:p>
        </w:tc>
        <w:tc>
          <w:tcPr>
            <w:tcW w:w="2191" w:type="dxa"/>
          </w:tcPr>
          <w:p w14:paraId="18C8299E" w14:textId="769F4FA5" w:rsidR="007E450B" w:rsidRPr="004E5D66" w:rsidRDefault="007E450B" w:rsidP="007E450B">
            <w:pPr>
              <w:pStyle w:val="TAC"/>
              <w:rPr>
                <w:rFonts w:cs="Arial"/>
                <w:lang w:val="en-US" w:eastAsia="zh-CN"/>
              </w:rPr>
            </w:pPr>
            <w:r w:rsidRPr="004E5D66">
              <w:rPr>
                <w:rFonts w:cs="Arial"/>
                <w:lang w:val="en-US" w:eastAsia="zh-CN"/>
              </w:rPr>
              <w:t>4</w:t>
            </w:r>
            <w:r w:rsidRPr="004E5D66">
              <w:rPr>
                <w:rFonts w:cs="Arial"/>
                <w:lang w:eastAsia="ja-JP"/>
              </w:rPr>
              <w:t>00 kHz</w:t>
            </w:r>
          </w:p>
        </w:tc>
        <w:tc>
          <w:tcPr>
            <w:tcW w:w="1949" w:type="dxa"/>
          </w:tcPr>
          <w:p w14:paraId="51F15DDA" w14:textId="77777777" w:rsidR="007E450B" w:rsidRPr="004E5D66" w:rsidRDefault="007E450B" w:rsidP="007E450B">
            <w:pPr>
              <w:pStyle w:val="TAC"/>
              <w:rPr>
                <w:rFonts w:cs="Arial"/>
                <w:lang w:eastAsia="ja-JP"/>
              </w:rPr>
            </w:pPr>
            <w:r w:rsidRPr="004E5D66">
              <w:rPr>
                <w:rFonts w:cs="Arial"/>
                <w:lang w:eastAsia="ja-JP"/>
              </w:rPr>
              <w:t>Standalone NB-IoT</w:t>
            </w:r>
          </w:p>
        </w:tc>
        <w:tc>
          <w:tcPr>
            <w:tcW w:w="2179" w:type="dxa"/>
          </w:tcPr>
          <w:p w14:paraId="33AA4AAA" w14:textId="77777777" w:rsidR="007E450B" w:rsidRPr="004E5D66" w:rsidRDefault="007E450B" w:rsidP="007E450B">
            <w:pPr>
              <w:pStyle w:val="TAC"/>
              <w:rPr>
                <w:rFonts w:cs="Arial"/>
                <w:lang w:eastAsia="ja-JP"/>
              </w:rPr>
            </w:pPr>
            <w:r w:rsidRPr="004E5D66">
              <w:rPr>
                <w:rFonts w:cs="Arial"/>
                <w:lang w:eastAsia="ja-JP"/>
              </w:rPr>
              <w:t>Square (180 kHz)</w:t>
            </w:r>
          </w:p>
        </w:tc>
        <w:tc>
          <w:tcPr>
            <w:tcW w:w="912" w:type="dxa"/>
          </w:tcPr>
          <w:p w14:paraId="26FF26C3" w14:textId="77777777" w:rsidR="007E450B" w:rsidRPr="004E5D66" w:rsidRDefault="007E450B" w:rsidP="007E450B">
            <w:pPr>
              <w:pStyle w:val="TAC"/>
              <w:rPr>
                <w:rFonts w:cs="Arial"/>
                <w:lang w:val="en-US" w:eastAsia="zh-CN"/>
              </w:rPr>
            </w:pPr>
            <w:r w:rsidRPr="004E5D66">
              <w:rPr>
                <w:rFonts w:hint="eastAsia"/>
                <w:lang w:eastAsia="zh-CN"/>
              </w:rPr>
              <w:t>14</w:t>
            </w:r>
          </w:p>
        </w:tc>
      </w:tr>
    </w:tbl>
    <w:p w14:paraId="0E78B0A8" w14:textId="77777777" w:rsidR="00D62336" w:rsidRPr="004E5D66" w:rsidRDefault="00D62336"/>
    <w:p w14:paraId="471DC771" w14:textId="77777777" w:rsidR="00D62336" w:rsidRPr="004E5D66" w:rsidRDefault="00063062">
      <w:pPr>
        <w:pStyle w:val="TH"/>
      </w:pPr>
      <w:r w:rsidRPr="004E5D66">
        <w:t>Table 6.6.</w:t>
      </w:r>
      <w:r w:rsidRPr="004E5D66">
        <w:rPr>
          <w:lang w:eastAsia="zh-CN"/>
        </w:rPr>
        <w:t>3.2</w:t>
      </w:r>
      <w:r w:rsidRPr="004E5D66">
        <w:t>-</w:t>
      </w:r>
      <w:r w:rsidRPr="004E5D66">
        <w:rPr>
          <w:rFonts w:hint="eastAsia"/>
          <w:lang w:val="en-US" w:eastAsia="zh-CN"/>
        </w:rPr>
        <w:t>4</w:t>
      </w:r>
      <w:r w:rsidRPr="004E5D66">
        <w:t>: ACLR limit</w:t>
      </w:r>
      <w:r w:rsidRPr="004E5D66">
        <w:rPr>
          <w:rFonts w:hint="eastAsia"/>
          <w:lang w:val="en-US" w:eastAsia="zh-CN"/>
        </w:rPr>
        <w:t xml:space="preserve"> of SAN supporting </w:t>
      </w:r>
      <w:r w:rsidRPr="004E5D66">
        <w:rPr>
          <w:rFonts w:cs="v5.0.0"/>
        </w:rPr>
        <w:t>standalone NB-IoT operation</w:t>
      </w:r>
      <w:r w:rsidRPr="004E5D66">
        <w:rPr>
          <w:rFonts w:hint="eastAsia"/>
          <w:lang w:eastAsia="zh-CN"/>
        </w:rPr>
        <w:t xml:space="preserve"> for </w:t>
      </w:r>
      <w:r w:rsidRPr="004E5D66">
        <w:rPr>
          <w:rFonts w:hint="eastAsia"/>
          <w:lang w:val="en-US" w:eastAsia="zh-CN"/>
        </w:rPr>
        <w:t>L</w:t>
      </w:r>
      <w:r w:rsidRPr="004E5D66">
        <w:rPr>
          <w:rFonts w:hint="eastAsia"/>
          <w:lang w:eastAsia="zh-CN"/>
        </w:rPr>
        <w:t>EO</w:t>
      </w:r>
      <w:r w:rsidRPr="004E5D66">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E5D66" w:rsidRPr="004E5D66" w14:paraId="15E13241" w14:textId="77777777">
        <w:trPr>
          <w:cantSplit/>
          <w:jc w:val="center"/>
        </w:trPr>
        <w:tc>
          <w:tcPr>
            <w:tcW w:w="2202" w:type="dxa"/>
          </w:tcPr>
          <w:p w14:paraId="5C790C8C" w14:textId="4CC3293B" w:rsidR="004D62DC" w:rsidRPr="004E5D66" w:rsidRDefault="004D62DC" w:rsidP="004D62DC">
            <w:pPr>
              <w:pStyle w:val="TAH"/>
              <w:rPr>
                <w:rFonts w:cs="Arial"/>
                <w:lang w:eastAsia="ja-JP"/>
              </w:rPr>
            </w:pPr>
            <w:r w:rsidRPr="004E5D66">
              <w:rPr>
                <w:rFonts w:cs="Arial"/>
                <w:lang w:eastAsia="ja-JP"/>
              </w:rPr>
              <w:t>Channel bandwidth of NB-IoT lowest/highest carrier transmitted BW</w:t>
            </w:r>
            <w:r w:rsidRPr="004E5D66">
              <w:rPr>
                <w:rFonts w:cs="Arial"/>
                <w:vertAlign w:val="subscript"/>
                <w:lang w:eastAsia="ja-JP"/>
              </w:rPr>
              <w:t>Channel</w:t>
            </w:r>
            <w:r w:rsidRPr="004E5D66">
              <w:rPr>
                <w:rFonts w:cs="Arial"/>
                <w:lang w:eastAsia="ja-JP"/>
              </w:rPr>
              <w:t xml:space="preserve"> (kHz) </w:t>
            </w:r>
          </w:p>
        </w:tc>
        <w:tc>
          <w:tcPr>
            <w:tcW w:w="2191" w:type="dxa"/>
          </w:tcPr>
          <w:p w14:paraId="2AE3302D" w14:textId="761198EF" w:rsidR="004D62DC" w:rsidRPr="004E5D66" w:rsidRDefault="004D62DC" w:rsidP="004D62DC">
            <w:pPr>
              <w:pStyle w:val="TAH"/>
              <w:rPr>
                <w:rFonts w:cs="Arial"/>
                <w:lang w:eastAsia="ja-JP"/>
              </w:rPr>
            </w:pPr>
            <w:r w:rsidRPr="004E5D66">
              <w:rPr>
                <w:rFonts w:cs="Arial"/>
                <w:lang w:eastAsia="ja-JP"/>
              </w:rPr>
              <w:t>SAN adjacent channel centre frequency offset below the lowest or above the highest carrier centre frequency transmitted</w:t>
            </w:r>
          </w:p>
        </w:tc>
        <w:tc>
          <w:tcPr>
            <w:tcW w:w="1949" w:type="dxa"/>
          </w:tcPr>
          <w:p w14:paraId="68BBF59A" w14:textId="4767D49E" w:rsidR="004D62DC" w:rsidRPr="004E5D66" w:rsidRDefault="004D62DC" w:rsidP="004D62DC">
            <w:pPr>
              <w:pStyle w:val="TAH"/>
              <w:rPr>
                <w:rFonts w:cs="Arial"/>
                <w:lang w:eastAsia="ja-JP"/>
              </w:rPr>
            </w:pPr>
            <w:r w:rsidRPr="004E5D66">
              <w:rPr>
                <w:rFonts w:cs="Arial"/>
                <w:lang w:eastAsia="ja-JP"/>
              </w:rPr>
              <w:t>Assumed adjacent channel carrier (informative)</w:t>
            </w:r>
          </w:p>
        </w:tc>
        <w:tc>
          <w:tcPr>
            <w:tcW w:w="2179" w:type="dxa"/>
          </w:tcPr>
          <w:p w14:paraId="0DCA0B2F" w14:textId="464C21E5" w:rsidR="004D62DC" w:rsidRPr="004E5D66" w:rsidRDefault="004D62DC" w:rsidP="004D62DC">
            <w:pPr>
              <w:pStyle w:val="TAH"/>
              <w:rPr>
                <w:rFonts w:cs="Arial"/>
                <w:lang w:eastAsia="ja-JP"/>
              </w:rPr>
            </w:pPr>
            <w:r w:rsidRPr="004E5D66">
              <w:rPr>
                <w:rFonts w:cs="Arial"/>
                <w:lang w:eastAsia="ja-JP"/>
              </w:rPr>
              <w:t>Filter on the adjacent channel frequency and corresponding filter bandwidth</w:t>
            </w:r>
          </w:p>
        </w:tc>
        <w:tc>
          <w:tcPr>
            <w:tcW w:w="912" w:type="dxa"/>
          </w:tcPr>
          <w:p w14:paraId="7FC9D72E" w14:textId="77777777" w:rsidR="004D62DC" w:rsidRPr="004E5D66" w:rsidRDefault="004D62DC" w:rsidP="004D62DC">
            <w:pPr>
              <w:pStyle w:val="TAH"/>
              <w:rPr>
                <w:rFonts w:cs="Arial"/>
                <w:lang w:eastAsia="ja-JP"/>
              </w:rPr>
            </w:pPr>
            <w:r w:rsidRPr="004E5D66">
              <w:rPr>
                <w:rFonts w:cs="Arial"/>
                <w:lang w:eastAsia="ja-JP"/>
              </w:rPr>
              <w:t>ACLR limit</w:t>
            </w:r>
          </w:p>
          <w:p w14:paraId="1B1BD5AE" w14:textId="7D50F81E" w:rsidR="004D62DC" w:rsidRPr="004E5D66" w:rsidRDefault="004D62DC" w:rsidP="004D62DC">
            <w:pPr>
              <w:pStyle w:val="TAH"/>
              <w:rPr>
                <w:rFonts w:cs="Arial"/>
                <w:lang w:eastAsia="ja-JP"/>
              </w:rPr>
            </w:pPr>
            <w:r w:rsidRPr="004E5D66">
              <w:t>(dB)</w:t>
            </w:r>
          </w:p>
        </w:tc>
      </w:tr>
      <w:tr w:rsidR="004E5D66" w:rsidRPr="004E5D66" w14:paraId="6E8B1E5B" w14:textId="77777777" w:rsidTr="0089728D">
        <w:trPr>
          <w:cantSplit/>
          <w:jc w:val="center"/>
        </w:trPr>
        <w:tc>
          <w:tcPr>
            <w:tcW w:w="2202" w:type="dxa"/>
            <w:tcBorders>
              <w:bottom w:val="nil"/>
            </w:tcBorders>
          </w:tcPr>
          <w:p w14:paraId="7B51AA5F" w14:textId="77777777" w:rsidR="007E450B" w:rsidRPr="004E5D66" w:rsidRDefault="007E450B" w:rsidP="007E450B">
            <w:pPr>
              <w:pStyle w:val="TAC"/>
              <w:rPr>
                <w:rFonts w:cs="Arial"/>
                <w:lang w:eastAsia="ja-JP"/>
              </w:rPr>
            </w:pPr>
            <w:r w:rsidRPr="004E5D66">
              <w:rPr>
                <w:rFonts w:cs="Arial"/>
                <w:lang w:eastAsia="ja-JP"/>
              </w:rPr>
              <w:t>200</w:t>
            </w:r>
          </w:p>
        </w:tc>
        <w:tc>
          <w:tcPr>
            <w:tcW w:w="2191" w:type="dxa"/>
          </w:tcPr>
          <w:p w14:paraId="0701F8A6" w14:textId="4083705E" w:rsidR="007E450B" w:rsidRPr="004E5D66" w:rsidRDefault="007E450B" w:rsidP="007E450B">
            <w:pPr>
              <w:pStyle w:val="TAC"/>
              <w:rPr>
                <w:rFonts w:cs="Arial"/>
                <w:lang w:val="en-US" w:eastAsia="zh-CN"/>
              </w:rPr>
            </w:pPr>
            <w:r w:rsidRPr="004E5D66">
              <w:rPr>
                <w:rFonts w:cs="Arial"/>
                <w:lang w:val="en-US" w:eastAsia="zh-CN"/>
              </w:rPr>
              <w:t>2</w:t>
            </w:r>
            <w:r w:rsidRPr="004E5D66">
              <w:rPr>
                <w:rFonts w:cs="Arial"/>
                <w:lang w:eastAsia="ja-JP"/>
              </w:rPr>
              <w:t>00 kHz</w:t>
            </w:r>
          </w:p>
        </w:tc>
        <w:tc>
          <w:tcPr>
            <w:tcW w:w="1949" w:type="dxa"/>
          </w:tcPr>
          <w:p w14:paraId="71ACAEC6" w14:textId="77777777" w:rsidR="007E450B" w:rsidRPr="004E5D66" w:rsidRDefault="007E450B" w:rsidP="007E450B">
            <w:pPr>
              <w:pStyle w:val="TAC"/>
              <w:rPr>
                <w:rFonts w:cs="Arial"/>
                <w:lang w:eastAsia="ja-JP"/>
              </w:rPr>
            </w:pPr>
            <w:r w:rsidRPr="004E5D66">
              <w:rPr>
                <w:rFonts w:cs="Arial"/>
                <w:lang w:eastAsia="ja-JP"/>
              </w:rPr>
              <w:t>Standalone NB-IoT</w:t>
            </w:r>
          </w:p>
        </w:tc>
        <w:tc>
          <w:tcPr>
            <w:tcW w:w="2179" w:type="dxa"/>
          </w:tcPr>
          <w:p w14:paraId="08B9E429" w14:textId="77777777" w:rsidR="007E450B" w:rsidRPr="004E5D66" w:rsidRDefault="007E450B" w:rsidP="007E450B">
            <w:pPr>
              <w:pStyle w:val="TAC"/>
              <w:rPr>
                <w:rFonts w:cs="Arial"/>
                <w:lang w:eastAsia="ja-JP"/>
              </w:rPr>
            </w:pPr>
            <w:r w:rsidRPr="004E5D66">
              <w:rPr>
                <w:rFonts w:cs="Arial"/>
                <w:lang w:eastAsia="ja-JP"/>
              </w:rPr>
              <w:t>Square (180 kHz)</w:t>
            </w:r>
          </w:p>
        </w:tc>
        <w:tc>
          <w:tcPr>
            <w:tcW w:w="912" w:type="dxa"/>
          </w:tcPr>
          <w:p w14:paraId="5E72A0AE" w14:textId="77777777" w:rsidR="007E450B" w:rsidRPr="004E5D66" w:rsidRDefault="007E450B" w:rsidP="007E450B">
            <w:pPr>
              <w:pStyle w:val="TAC"/>
              <w:rPr>
                <w:rFonts w:cs="Arial"/>
                <w:lang w:val="en-US" w:eastAsia="zh-CN"/>
              </w:rPr>
            </w:pPr>
            <w:r w:rsidRPr="004E5D66">
              <w:rPr>
                <w:rFonts w:hint="eastAsia"/>
                <w:lang w:eastAsia="zh-CN"/>
              </w:rPr>
              <w:t>24</w:t>
            </w:r>
          </w:p>
        </w:tc>
      </w:tr>
      <w:tr w:rsidR="007E450B" w:rsidRPr="004E5D66" w14:paraId="2C1FF970" w14:textId="77777777" w:rsidTr="0089728D">
        <w:trPr>
          <w:cantSplit/>
          <w:jc w:val="center"/>
        </w:trPr>
        <w:tc>
          <w:tcPr>
            <w:tcW w:w="2202" w:type="dxa"/>
            <w:tcBorders>
              <w:top w:val="nil"/>
            </w:tcBorders>
          </w:tcPr>
          <w:p w14:paraId="6A187F85" w14:textId="77777777" w:rsidR="007E450B" w:rsidRPr="004E5D66" w:rsidRDefault="007E450B" w:rsidP="007E450B">
            <w:pPr>
              <w:pStyle w:val="TAC"/>
              <w:rPr>
                <w:rFonts w:cs="Arial"/>
                <w:lang w:eastAsia="ja-JP"/>
              </w:rPr>
            </w:pPr>
          </w:p>
        </w:tc>
        <w:tc>
          <w:tcPr>
            <w:tcW w:w="2191" w:type="dxa"/>
          </w:tcPr>
          <w:p w14:paraId="48E0F1E6" w14:textId="332AAC2A" w:rsidR="007E450B" w:rsidRPr="004E5D66" w:rsidRDefault="007E450B" w:rsidP="007E450B">
            <w:pPr>
              <w:pStyle w:val="TAC"/>
              <w:rPr>
                <w:rFonts w:cs="Arial"/>
                <w:lang w:val="en-US" w:eastAsia="zh-CN"/>
              </w:rPr>
            </w:pPr>
            <w:r w:rsidRPr="004E5D66">
              <w:rPr>
                <w:rFonts w:cs="Arial"/>
                <w:lang w:val="en-US" w:eastAsia="zh-CN"/>
              </w:rPr>
              <w:t>4</w:t>
            </w:r>
            <w:r w:rsidRPr="004E5D66">
              <w:rPr>
                <w:rFonts w:cs="Arial"/>
                <w:lang w:eastAsia="ja-JP"/>
              </w:rPr>
              <w:t>00 kHz</w:t>
            </w:r>
          </w:p>
        </w:tc>
        <w:tc>
          <w:tcPr>
            <w:tcW w:w="1949" w:type="dxa"/>
          </w:tcPr>
          <w:p w14:paraId="78ACE390" w14:textId="77777777" w:rsidR="007E450B" w:rsidRPr="004E5D66" w:rsidRDefault="007E450B" w:rsidP="007E450B">
            <w:pPr>
              <w:pStyle w:val="TAC"/>
              <w:rPr>
                <w:rFonts w:cs="Arial"/>
                <w:lang w:eastAsia="ja-JP"/>
              </w:rPr>
            </w:pPr>
            <w:r w:rsidRPr="004E5D66">
              <w:rPr>
                <w:rFonts w:cs="Arial"/>
                <w:lang w:eastAsia="ja-JP"/>
              </w:rPr>
              <w:t>Standalone NB-IoT</w:t>
            </w:r>
          </w:p>
        </w:tc>
        <w:tc>
          <w:tcPr>
            <w:tcW w:w="2179" w:type="dxa"/>
          </w:tcPr>
          <w:p w14:paraId="1BA2F171" w14:textId="77777777" w:rsidR="007E450B" w:rsidRPr="004E5D66" w:rsidRDefault="007E450B" w:rsidP="007E450B">
            <w:pPr>
              <w:pStyle w:val="TAC"/>
              <w:rPr>
                <w:rFonts w:cs="Arial"/>
                <w:lang w:eastAsia="ja-JP"/>
              </w:rPr>
            </w:pPr>
            <w:r w:rsidRPr="004E5D66">
              <w:rPr>
                <w:rFonts w:cs="Arial"/>
                <w:lang w:eastAsia="ja-JP"/>
              </w:rPr>
              <w:t>Square (180 kHz)</w:t>
            </w:r>
          </w:p>
        </w:tc>
        <w:tc>
          <w:tcPr>
            <w:tcW w:w="912" w:type="dxa"/>
          </w:tcPr>
          <w:p w14:paraId="551545B4" w14:textId="77777777" w:rsidR="007E450B" w:rsidRPr="004E5D66" w:rsidRDefault="007E450B" w:rsidP="007E450B">
            <w:pPr>
              <w:pStyle w:val="TAC"/>
              <w:rPr>
                <w:rFonts w:cs="Arial"/>
                <w:lang w:val="en-US" w:eastAsia="zh-CN"/>
              </w:rPr>
            </w:pPr>
            <w:r w:rsidRPr="004E5D66">
              <w:rPr>
                <w:rFonts w:hint="eastAsia"/>
                <w:lang w:eastAsia="zh-CN"/>
              </w:rPr>
              <w:t>24</w:t>
            </w:r>
          </w:p>
        </w:tc>
      </w:tr>
    </w:tbl>
    <w:p w14:paraId="61B0F881" w14:textId="77777777" w:rsidR="00D62336" w:rsidRPr="004E5D66" w:rsidRDefault="00D62336">
      <w:pPr>
        <w:rPr>
          <w:lang w:eastAsia="zh-CN"/>
        </w:rPr>
      </w:pPr>
    </w:p>
    <w:p w14:paraId="5D3A5D41" w14:textId="5B6893CF" w:rsidR="00D62336" w:rsidRPr="004E5D66" w:rsidRDefault="001227CA">
      <w:pPr>
        <w:pStyle w:val="Heading3"/>
        <w:rPr>
          <w:lang w:eastAsia="zh-CN"/>
        </w:rPr>
      </w:pPr>
      <w:bookmarkStart w:id="999" w:name="_Toc30748"/>
      <w:bookmarkStart w:id="1000" w:name="_Toc121932983"/>
      <w:bookmarkStart w:id="1001" w:name="_Toc121908697"/>
      <w:bookmarkStart w:id="1002" w:name="_Toc124186492"/>
      <w:bookmarkStart w:id="1003" w:name="_Toc137240640"/>
      <w:bookmarkStart w:id="1004" w:name="_Toc137244739"/>
      <w:bookmarkStart w:id="1005" w:name="_Toc138893953"/>
      <w:bookmarkStart w:id="1006" w:name="_Toc138894185"/>
      <w:bookmarkStart w:id="1007" w:name="_Toc153188870"/>
      <w:bookmarkStart w:id="1008" w:name="_Toc155672153"/>
      <w:bookmarkStart w:id="1009" w:name="_Toc161927796"/>
      <w:bookmarkStart w:id="1010" w:name="_Toc163213293"/>
      <w:bookmarkStart w:id="1011" w:name="_Toc169794694"/>
      <w:bookmarkStart w:id="1012" w:name="_Toc171510322"/>
      <w:bookmarkStart w:id="1013" w:name="_Toc233969801"/>
      <w:r w:rsidRPr="004E5D66">
        <w:rPr>
          <w:lang w:eastAsia="zh-CN"/>
        </w:rPr>
        <w:t>6.6.4</w:t>
      </w:r>
      <w:r w:rsidRPr="004E5D66">
        <w:rPr>
          <w:lang w:eastAsia="zh-CN"/>
        </w:rPr>
        <w:tab/>
      </w:r>
      <w:r w:rsidRPr="004E5D66">
        <w:t>Out-of-band emissions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23187223" w14:textId="77777777" w:rsidR="00D62336" w:rsidRPr="004E5D66" w:rsidRDefault="00063062">
      <w:pPr>
        <w:pStyle w:val="Heading4"/>
        <w:rPr>
          <w:lang w:eastAsia="zh-CN"/>
        </w:rPr>
      </w:pPr>
      <w:bookmarkStart w:id="1014" w:name="_Toc24751"/>
      <w:bookmarkStart w:id="1015" w:name="_Toc121932984"/>
      <w:bookmarkStart w:id="1016" w:name="_Toc121908698"/>
      <w:bookmarkStart w:id="1017" w:name="_Toc124186493"/>
      <w:bookmarkStart w:id="1018" w:name="_Toc137240641"/>
      <w:bookmarkStart w:id="1019" w:name="_Toc137244740"/>
      <w:bookmarkStart w:id="1020" w:name="_Toc138893954"/>
      <w:bookmarkStart w:id="1021" w:name="_Toc138894186"/>
      <w:bookmarkStart w:id="1022" w:name="_Toc145036579"/>
      <w:bookmarkStart w:id="1023" w:name="_Toc153188871"/>
      <w:bookmarkStart w:id="1024" w:name="_Toc155672154"/>
      <w:bookmarkStart w:id="1025" w:name="_Toc161927797"/>
      <w:bookmarkStart w:id="1026" w:name="_Toc163213294"/>
      <w:bookmarkStart w:id="1027" w:name="_Toc169794695"/>
      <w:bookmarkStart w:id="1028" w:name="_Toc171510323"/>
      <w:bookmarkStart w:id="1029" w:name="_Toc233969802"/>
      <w:r w:rsidRPr="004E5D66">
        <w:rPr>
          <w:lang w:eastAsia="zh-CN"/>
        </w:rPr>
        <w:t>6.6.4.1</w:t>
      </w:r>
      <w:r w:rsidRPr="004E5D66">
        <w:rPr>
          <w:lang w:eastAsia="zh-CN"/>
        </w:rPr>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BDF754A" w14:textId="4304710A" w:rsidR="00D62336" w:rsidRPr="004E5D66" w:rsidRDefault="001227CA">
      <w:r w:rsidRPr="004E5D66">
        <w:t xml:space="preserve">Unless otherwise stated, the out-of-band emissions (OOBE) limits for SAN are defined from </w:t>
      </w:r>
      <w:r w:rsidRPr="004E5D66">
        <w:rPr>
          <w:lang w:val="en-US" w:eastAsia="ja-JP"/>
        </w:rPr>
        <w:t>BW</w:t>
      </w:r>
      <w:r w:rsidRPr="004E5D66">
        <w:rPr>
          <w:vertAlign w:val="subscript"/>
          <w:lang w:val="en-US" w:eastAsia="ja-JP"/>
        </w:rPr>
        <w:t>SAN</w:t>
      </w:r>
      <w:r w:rsidRPr="004E5D66">
        <w:t xml:space="preserve"> channel edge up to frequencies separated from the </w:t>
      </w:r>
      <w:r w:rsidRPr="004E5D66">
        <w:rPr>
          <w:lang w:val="en-US" w:eastAsia="ja-JP"/>
        </w:rPr>
        <w:t>BW</w:t>
      </w:r>
      <w:r w:rsidRPr="004E5D66">
        <w:rPr>
          <w:vertAlign w:val="subscript"/>
          <w:lang w:val="en-US" w:eastAsia="ja-JP"/>
        </w:rPr>
        <w:t>SAN</w:t>
      </w:r>
      <w:r w:rsidRPr="004E5D66">
        <w:t xml:space="preserve"> channel edge by 200% of the </w:t>
      </w:r>
      <w:r w:rsidRPr="004E5D66">
        <w:rPr>
          <w:i/>
          <w:iCs/>
        </w:rPr>
        <w:t>necessary bandwidth</w:t>
      </w:r>
      <w:r w:rsidRPr="004E5D66">
        <w:rPr>
          <w:rFonts w:eastAsia="SimSun" w:hint="eastAsia"/>
          <w:lang w:val="en-US" w:eastAsia="zh-CN"/>
        </w:rPr>
        <w:t xml:space="preserve">, </w:t>
      </w:r>
      <w:r w:rsidRPr="004E5D66">
        <w:rPr>
          <w:rFonts w:eastAsia="SimSun" w:hint="eastAsia"/>
          <w:lang w:eastAsia="zh-CN"/>
        </w:rPr>
        <w:t xml:space="preserve">where </w:t>
      </w:r>
      <w:r w:rsidRPr="004E5D66">
        <w:rPr>
          <w:rFonts w:eastAsia="SimSun"/>
          <w:lang w:eastAsia="zh-CN"/>
        </w:rPr>
        <w:t xml:space="preserve">the </w:t>
      </w:r>
      <w:r w:rsidRPr="004E5D66">
        <w:rPr>
          <w:rFonts w:eastAsia="SimSun"/>
          <w:i/>
          <w:iCs/>
          <w:lang w:eastAsia="zh-CN"/>
        </w:rPr>
        <w:t>necessary</w:t>
      </w:r>
      <w:r w:rsidRPr="004E5D66">
        <w:rPr>
          <w:rFonts w:eastAsia="SimSun"/>
          <w:i/>
          <w:iCs/>
        </w:rPr>
        <w:t xml:space="preserve"> bandwidth</w:t>
      </w:r>
      <w:r w:rsidRPr="004E5D66">
        <w:rPr>
          <w:rFonts w:eastAsia="SimSun" w:hint="eastAsia"/>
          <w:lang w:eastAsia="zh-CN"/>
        </w:rPr>
        <w:t xml:space="preserve"> is </w:t>
      </w:r>
      <w:r w:rsidRPr="004E5D66">
        <w:rPr>
          <w:lang w:val="en-US" w:eastAsia="ja-JP"/>
        </w:rPr>
        <w:t>BW</w:t>
      </w:r>
      <w:r w:rsidRPr="004E5D66">
        <w:rPr>
          <w:vertAlign w:val="subscript"/>
          <w:lang w:val="en-US" w:eastAsia="ja-JP"/>
        </w:rPr>
        <w:t>SAN</w:t>
      </w:r>
      <w:r w:rsidRPr="004E5D66">
        <w:t>.</w:t>
      </w:r>
    </w:p>
    <w:p w14:paraId="46A38A26" w14:textId="77777777" w:rsidR="00D62336" w:rsidRPr="004E5D66" w:rsidRDefault="00063062">
      <w:pPr>
        <w:rPr>
          <w:rFonts w:cs="v5.0.0"/>
        </w:rPr>
      </w:pPr>
      <w:r w:rsidRPr="004E5D66">
        <w:lastRenderedPageBreak/>
        <w:t>The requirements shall apply whatever the type of transmitter considered and for all transmission modes foreseen by the manufacturer’s specification</w:t>
      </w:r>
      <w:r w:rsidRPr="004E5D66">
        <w:rPr>
          <w:rFonts w:cs="v5.0.0"/>
        </w:rPr>
        <w:t>.</w:t>
      </w:r>
    </w:p>
    <w:p w14:paraId="0AF7ADCC" w14:textId="77777777" w:rsidR="00D62336" w:rsidRPr="004E5D66" w:rsidRDefault="00063062">
      <w:r w:rsidRPr="004E5D66">
        <w:rPr>
          <w:i/>
        </w:rPr>
        <w:t>Basic limits</w:t>
      </w:r>
      <w:r w:rsidRPr="004E5D66">
        <w:t xml:space="preserve"> are specified in the tables below, where:</w:t>
      </w:r>
    </w:p>
    <w:p w14:paraId="2885B777" w14:textId="77777777" w:rsidR="001227CA" w:rsidRPr="004E5D66" w:rsidRDefault="001227CA" w:rsidP="001227CA">
      <w:pPr>
        <w:pStyle w:val="B1"/>
      </w:pPr>
      <w:r w:rsidRPr="004E5D66">
        <w:t>-</w:t>
      </w:r>
      <w:r w:rsidRPr="004E5D66">
        <w:tab/>
      </w:r>
      <w:r w:rsidRPr="004E5D66">
        <w:sym w:font="Symbol" w:char="F044"/>
      </w:r>
      <w:r w:rsidRPr="004E5D66">
        <w:t xml:space="preserve">f is the separation between the </w:t>
      </w:r>
      <w:r w:rsidRPr="004E5D66">
        <w:rPr>
          <w:lang w:val="en-US" w:eastAsia="ja-JP"/>
        </w:rPr>
        <w:t>BW</w:t>
      </w:r>
      <w:r w:rsidRPr="004E5D66">
        <w:rPr>
          <w:vertAlign w:val="subscript"/>
          <w:lang w:val="en-US" w:eastAsia="ja-JP"/>
        </w:rPr>
        <w:t>SAN</w:t>
      </w:r>
      <w:r w:rsidRPr="004E5D66">
        <w:rPr>
          <w:i/>
        </w:rPr>
        <w:t xml:space="preserve"> channel edge</w:t>
      </w:r>
      <w:r w:rsidRPr="004E5D66">
        <w:t xml:space="preserve"> frequency and the nominal -3 dB point of the measuring filter closest to the carrier frequency.</w:t>
      </w:r>
    </w:p>
    <w:p w14:paraId="2CDC1DA2" w14:textId="77777777" w:rsidR="001227CA" w:rsidRPr="004E5D66" w:rsidRDefault="001227CA" w:rsidP="001227CA">
      <w:pPr>
        <w:pStyle w:val="B1"/>
      </w:pPr>
      <w:r w:rsidRPr="004E5D66">
        <w:t>-</w:t>
      </w:r>
      <w:r w:rsidRPr="004E5D66">
        <w:tab/>
        <w:t xml:space="preserve">f_offset is the separation between the </w:t>
      </w:r>
      <w:r w:rsidRPr="004E5D66">
        <w:rPr>
          <w:i/>
        </w:rPr>
        <w:t>channel edge</w:t>
      </w:r>
      <w:r w:rsidRPr="004E5D66">
        <w:t xml:space="preserve"> frequency and the centre of the measuring filter.</w:t>
      </w:r>
    </w:p>
    <w:p w14:paraId="18B21C4C" w14:textId="77777777" w:rsidR="001227CA" w:rsidRPr="004E5D66" w:rsidRDefault="001227CA" w:rsidP="001227CA">
      <w:pPr>
        <w:pStyle w:val="B1"/>
      </w:pPr>
      <w:r w:rsidRPr="004E5D66">
        <w:rPr>
          <w:lang w:val="en-US" w:eastAsia="zh-CN"/>
        </w:rPr>
        <w:t>-</w:t>
      </w:r>
      <w:r w:rsidRPr="004E5D66">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sidRPr="004E5D66">
        <w:rPr>
          <w:lang w:val="en-US" w:eastAsia="zh-CN"/>
        </w:rPr>
        <w:t xml:space="preserve"> </w:t>
      </w:r>
      <w:r w:rsidRPr="004E5D66">
        <w:t xml:space="preserve">is the </w:t>
      </w:r>
      <w:r w:rsidRPr="004E5D66">
        <w:rPr>
          <w:i/>
          <w:iCs/>
        </w:rPr>
        <w:t>SAN class parameter</w:t>
      </w:r>
      <w:r w:rsidRPr="004E5D66">
        <w:t xml:space="preserve"> in dB identified to characterize different SAN classes.</w:t>
      </w:r>
    </w:p>
    <w:p w14:paraId="75BDFC21" w14:textId="77777777" w:rsidR="001227CA" w:rsidRPr="004E5D66" w:rsidRDefault="001227CA" w:rsidP="001227CA"/>
    <w:p w14:paraId="68F6FBBB" w14:textId="2D922FD3" w:rsidR="00D62336" w:rsidRPr="004E5D66" w:rsidRDefault="00063062" w:rsidP="00B92C57">
      <w:pPr>
        <w:pStyle w:val="Heading4"/>
        <w:rPr>
          <w:i/>
        </w:rPr>
      </w:pPr>
      <w:bookmarkStart w:id="1030" w:name="_Toc121932985"/>
      <w:bookmarkStart w:id="1031" w:name="_Toc121908699"/>
      <w:bookmarkStart w:id="1032" w:name="_Toc124186494"/>
      <w:bookmarkStart w:id="1033" w:name="_Toc137240642"/>
      <w:bookmarkStart w:id="1034" w:name="_Toc137244741"/>
      <w:bookmarkStart w:id="1035" w:name="_Toc138893955"/>
      <w:bookmarkStart w:id="1036" w:name="_Toc138894187"/>
      <w:bookmarkStart w:id="1037" w:name="_Toc145036580"/>
      <w:bookmarkStart w:id="1038" w:name="_Toc153188872"/>
      <w:bookmarkStart w:id="1039" w:name="_Toc155672155"/>
      <w:bookmarkStart w:id="1040" w:name="_Toc161927798"/>
      <w:bookmarkStart w:id="1041" w:name="_Toc163213295"/>
      <w:bookmarkStart w:id="1042" w:name="_Toc169794696"/>
      <w:bookmarkStart w:id="1043" w:name="_Toc171510324"/>
      <w:bookmarkStart w:id="1044" w:name="_Toc233969803"/>
      <w:r w:rsidRPr="004E5D66">
        <w:t>6.6.4.2</w:t>
      </w:r>
      <w:r w:rsidRPr="004E5D66">
        <w:tab/>
      </w:r>
      <w:bookmarkEnd w:id="1030"/>
      <w:bookmarkEnd w:id="1031"/>
      <w:bookmarkEnd w:id="1032"/>
      <w:bookmarkEnd w:id="1033"/>
      <w:bookmarkEnd w:id="1034"/>
      <w:bookmarkEnd w:id="1035"/>
      <w:bookmarkEnd w:id="1036"/>
      <w:bookmarkEnd w:id="1037"/>
      <w:bookmarkEnd w:id="1038"/>
      <w:bookmarkEnd w:id="1039"/>
      <w:bookmarkEnd w:id="1040"/>
      <w:bookmarkEnd w:id="1041"/>
      <w:r w:rsidR="006C5951" w:rsidRPr="004E5D66">
        <w:rPr>
          <w:i/>
          <w:iCs/>
        </w:rPr>
        <w:t>Basic limits</w:t>
      </w:r>
      <w:bookmarkEnd w:id="1042"/>
      <w:bookmarkEnd w:id="1043"/>
      <w:bookmarkEnd w:id="1044"/>
    </w:p>
    <w:p w14:paraId="662417E9" w14:textId="0449ECFE" w:rsidR="00D62336" w:rsidRPr="004E5D66" w:rsidRDefault="00BA2DD1">
      <w:r w:rsidRPr="004E5D66">
        <w:t>For SAN operating in bands defined in clause 5.2</w:t>
      </w:r>
      <w:r w:rsidRPr="004E5D66">
        <w:rPr>
          <w:rFonts w:eastAsia="SimSun" w:hint="eastAsia"/>
          <w:lang w:val="en-US" w:eastAsia="zh-CN"/>
        </w:rPr>
        <w:t>,</w:t>
      </w:r>
      <w:r w:rsidRPr="004E5D66">
        <w:rPr>
          <w:rFonts w:eastAsia="SimSun"/>
          <w:lang w:val="en-US" w:eastAsia="zh-CN"/>
        </w:rPr>
        <w:t xml:space="preserve"> </w:t>
      </w:r>
      <w:r w:rsidRPr="004E5D66">
        <w:t>the out-of-band emissions (OOBE) requirements are specified in table 6.6.4.2-1 for GEO and LEO class, in line with Annex 5 of ITU recommendation SM.1541-6 [</w:t>
      </w:r>
      <w:r w:rsidRPr="004E5D66">
        <w:rPr>
          <w:rFonts w:hint="eastAsia"/>
          <w:lang w:val="en-US" w:eastAsia="zh-CN"/>
        </w:rPr>
        <w:t>6</w:t>
      </w:r>
      <w:r w:rsidRPr="004E5D66">
        <w:t>].</w:t>
      </w:r>
    </w:p>
    <w:p w14:paraId="11B643D4" w14:textId="3587CA21" w:rsidR="00D62336" w:rsidRPr="004E5D66" w:rsidRDefault="00D62336">
      <w:pPr>
        <w:rPr>
          <w:lang w:val="en-US" w:eastAsia="zh-CN"/>
        </w:rPr>
      </w:pPr>
    </w:p>
    <w:p w14:paraId="1854CB00" w14:textId="1D2C43A0" w:rsidR="00D62336" w:rsidRPr="004E5D66" w:rsidRDefault="00063062">
      <w:pPr>
        <w:pStyle w:val="TH"/>
        <w:rPr>
          <w:rFonts w:cs="Arial"/>
          <w:b w:val="0"/>
          <w:lang w:val="en-US"/>
        </w:rPr>
      </w:pPr>
      <w:r w:rsidRPr="004E5D66">
        <w:rPr>
          <w:rFonts w:cs="Arial"/>
          <w:lang w:val="en-US"/>
        </w:rPr>
        <w:t xml:space="preserve">Table 6.6.4.2-1: </w:t>
      </w:r>
      <w:r w:rsidR="00766608" w:rsidRPr="004E5D66">
        <w:rPr>
          <w:rFonts w:cs="Arial"/>
          <w:lang w:val="en-US"/>
        </w:rPr>
        <w:t>OOBE</w:t>
      </w:r>
      <w:r w:rsidRPr="004E5D6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4E5D66" w:rsidRPr="004E5D6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Pr="004E5D66" w:rsidRDefault="00063062">
            <w:pPr>
              <w:pStyle w:val="TAH"/>
              <w:rPr>
                <w:lang w:val="en-US"/>
              </w:rPr>
            </w:pPr>
            <w:r w:rsidRPr="004E5D66">
              <w:rPr>
                <w:lang w:val="en-US"/>
              </w:rPr>
              <w:t xml:space="preserve">Frequency offset of measurement filter </w:t>
            </w:r>
            <w:r w:rsidRPr="004E5D66">
              <w:rPr>
                <w:lang w:val="en-US"/>
              </w:rPr>
              <w:noBreakHyphen/>
              <w:t xml:space="preserve">3dB point, </w:t>
            </w:r>
            <w:r w:rsidRPr="004E5D66">
              <w:sym w:font="Symbol" w:char="F044"/>
            </w:r>
            <w:r w:rsidRPr="004E5D66">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Pr="004E5D66" w:rsidRDefault="00063062">
            <w:pPr>
              <w:pStyle w:val="TAH"/>
              <w:rPr>
                <w:lang w:val="en-US"/>
              </w:rPr>
            </w:pPr>
            <w:r w:rsidRPr="004E5D66">
              <w:rPr>
                <w:lang w:val="en-US"/>
              </w:rPr>
              <w:t>Frequency offset of measurement filter centre frequency, f_offset</w:t>
            </w:r>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Pr="004E5D66" w:rsidRDefault="00063062">
            <w:pPr>
              <w:pStyle w:val="TAH"/>
            </w:pPr>
            <w:r w:rsidRPr="004E5D66">
              <w:rPr>
                <w:lang w:eastAsia="zh-CN"/>
              </w:rPr>
              <w:t>Basic limits</w:t>
            </w:r>
          </w:p>
          <w:p w14:paraId="0E1AEC6E" w14:textId="77777777" w:rsidR="00D62336" w:rsidRPr="004E5D66" w:rsidRDefault="00063062">
            <w:pPr>
              <w:pStyle w:val="TAH"/>
            </w:pPr>
            <w:r w:rsidRPr="004E5D66">
              <w:t>(dBm)</w:t>
            </w:r>
          </w:p>
          <w:p w14:paraId="39ECE644" w14:textId="77777777" w:rsidR="00D62336" w:rsidRPr="004E5D6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Pr="004E5D66" w:rsidRDefault="00063062">
            <w:pPr>
              <w:pStyle w:val="TAH"/>
            </w:pPr>
            <w:r w:rsidRPr="004E5D66">
              <w:t>Measurement bandwidth</w:t>
            </w:r>
          </w:p>
        </w:tc>
      </w:tr>
      <w:tr w:rsidR="004E5D66" w:rsidRPr="004E5D66"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Pr="004E5D66" w:rsidRDefault="001227CA" w:rsidP="001227CA">
            <w:pPr>
              <w:pStyle w:val="TAC"/>
              <w:rPr>
                <w:rFonts w:cs="v5.0.0"/>
                <w:lang w:eastAsia="zh-CN"/>
              </w:rPr>
            </w:pPr>
            <w:r w:rsidRPr="004E5D66">
              <w:rPr>
                <w:rFonts w:cs="v5.0.0"/>
              </w:rPr>
              <w:t xml:space="preserve">0 </w:t>
            </w:r>
            <w:r w:rsidRPr="004E5D66">
              <w:rPr>
                <w:rFonts w:cs="Arial"/>
              </w:rPr>
              <w:t xml:space="preserve">MHz </w:t>
            </w:r>
            <w:r w:rsidRPr="004E5D66">
              <w:rPr>
                <w:rFonts w:cs="v5.0.0"/>
              </w:rPr>
              <w:sym w:font="Symbol" w:char="F0A3"/>
            </w:r>
            <w:r w:rsidRPr="004E5D66">
              <w:rPr>
                <w:rFonts w:cs="v5.0.0"/>
              </w:rPr>
              <w:t xml:space="preserve"> </w:t>
            </w:r>
            <w:r w:rsidRPr="004E5D66">
              <w:rPr>
                <w:rFonts w:cs="v5.0.0"/>
              </w:rPr>
              <w:sym w:font="Symbol" w:char="F044"/>
            </w:r>
            <w:r w:rsidRPr="004E5D66">
              <w:rPr>
                <w:rFonts w:cs="v5.0.0"/>
              </w:rPr>
              <w:t>f &lt; 2</w:t>
            </w:r>
            <w:r w:rsidRPr="004E5D66">
              <w:rPr>
                <w:rFonts w:cs="Arial"/>
              </w:rPr>
              <w:t>×</w:t>
            </w:r>
            <w:r w:rsidRPr="004E5D66">
              <w:rPr>
                <w:lang w:val="en-US" w:eastAsia="ja-JP"/>
              </w:rPr>
              <w:t>BW</w:t>
            </w:r>
            <w:r w:rsidRPr="004E5D66">
              <w:rPr>
                <w:vertAlign w:val="subscript"/>
                <w:lang w:val="en-US" w:eastAsia="ja-JP"/>
              </w:rPr>
              <w:t>SAN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Pr="004E5D66" w:rsidRDefault="001227CA" w:rsidP="001227CA">
            <w:pPr>
              <w:pStyle w:val="TAC"/>
              <w:rPr>
                <w:rFonts w:cs="v5.0.0"/>
                <w:lang w:val="en-US" w:eastAsia="zh-CN"/>
              </w:rPr>
            </w:pPr>
            <w:r w:rsidRPr="004E5D66">
              <w:rPr>
                <w:rFonts w:cs="v5.0.0"/>
                <w:lang w:val="en-US"/>
              </w:rPr>
              <w:t xml:space="preserve">0.002 MHz </w:t>
            </w:r>
            <w:r w:rsidRPr="004E5D66">
              <w:rPr>
                <w:rFonts w:cs="v5.0.0"/>
              </w:rPr>
              <w:sym w:font="Symbol" w:char="F0A3"/>
            </w:r>
            <w:r w:rsidRPr="004E5D66">
              <w:rPr>
                <w:rFonts w:cs="v5.0.0"/>
                <w:lang w:val="en-US"/>
              </w:rPr>
              <w:t xml:space="preserve"> f_offset &lt; 2</w:t>
            </w:r>
            <w:r w:rsidRPr="004E5D66">
              <w:rPr>
                <w:rFonts w:cs="Arial"/>
                <w:lang w:val="en-US"/>
              </w:rPr>
              <w:t>×</w:t>
            </w:r>
            <w:r w:rsidRPr="004E5D66">
              <w:rPr>
                <w:lang w:val="en-US" w:eastAsia="ja-JP"/>
              </w:rPr>
              <w:t>BW</w:t>
            </w:r>
            <w:r w:rsidRPr="004E5D66">
              <w:rPr>
                <w:vertAlign w:val="subscript"/>
                <w:lang w:val="en-US" w:eastAsia="ja-JP"/>
              </w:rPr>
              <w:t>SAN</w:t>
            </w:r>
            <w:r w:rsidRPr="004E5D66">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Pr="004E5D66"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Pr="004E5D66" w:rsidRDefault="001227CA" w:rsidP="001227CA">
            <w:pPr>
              <w:pStyle w:val="TAC"/>
              <w:rPr>
                <w:rFonts w:cs="Arial"/>
                <w:lang w:eastAsia="zh-CN"/>
              </w:rPr>
            </w:pPr>
            <w:r w:rsidRPr="004E5D66">
              <w:rPr>
                <w:rFonts w:cs="Arial"/>
                <w:lang w:eastAsia="zh-CN"/>
              </w:rPr>
              <w:t>4 kHz</w:t>
            </w:r>
          </w:p>
        </w:tc>
      </w:tr>
      <w:tr w:rsidR="001227CA" w:rsidRPr="004E5D66"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Pr="004E5D66" w:rsidRDefault="001227CA" w:rsidP="00287C77">
            <w:pPr>
              <w:pStyle w:val="TAN"/>
              <w:rPr>
                <w:lang w:val="en-US"/>
              </w:rPr>
            </w:pPr>
            <w:r w:rsidRPr="004E5D66">
              <w:rPr>
                <w:rFonts w:cs="Arial" w:hint="eastAsia"/>
                <w:lang w:val="en-US" w:eastAsia="zh-CN"/>
              </w:rPr>
              <w:t>N</w:t>
            </w:r>
            <w:r w:rsidRPr="004E5D66">
              <w:rPr>
                <w:rFonts w:cs="Arial"/>
                <w:lang w:val="en-US" w:eastAsia="zh-CN"/>
              </w:rPr>
              <w:t>OTE 1:</w:t>
            </w:r>
            <w:r w:rsidRPr="004E5D66">
              <w:rPr>
                <w:rFonts w:cs="Arial"/>
              </w:rPr>
              <w:tab/>
            </w:r>
            <w:r w:rsidRPr="004E5D66">
              <w:rPr>
                <w:rFonts w:eastAsia="SimSun" w:hint="eastAsia"/>
                <w:lang w:val="en-US" w:eastAsia="zh-CN"/>
              </w:rPr>
              <w:t>BW</w:t>
            </w:r>
            <w:r w:rsidRPr="004E5D66">
              <w:rPr>
                <w:rFonts w:eastAsia="SimSun"/>
                <w:vertAlign w:val="subscript"/>
                <w:lang w:val="en-US" w:eastAsia="zh-CN"/>
              </w:rPr>
              <w:t>SAN</w:t>
            </w:r>
            <w:r w:rsidRPr="004E5D66">
              <w:rPr>
                <w:rFonts w:hint="eastAsia"/>
                <w:vertAlign w:val="subscript"/>
              </w:rPr>
              <w:t xml:space="preserve"> </w:t>
            </w:r>
            <w:r w:rsidRPr="004E5D66">
              <w:rPr>
                <w:rFonts w:hint="eastAsia"/>
              </w:rPr>
              <w:t>i</w:t>
            </w:r>
            <w:r w:rsidRPr="004E5D66">
              <w:rPr>
                <w:rFonts w:eastAsia="SimSun" w:hint="eastAsia"/>
                <w:lang w:val="en-US" w:eastAsia="zh-CN"/>
              </w:rPr>
              <w:t>s in the unit of MHz</w:t>
            </w:r>
            <w:r w:rsidRPr="004E5D66">
              <w:rPr>
                <w:lang w:val="en-US"/>
              </w:rPr>
              <w:t>.</w:t>
            </w:r>
          </w:p>
          <w:p w14:paraId="698CAA39" w14:textId="77777777" w:rsidR="001227CA" w:rsidRPr="004E5D66" w:rsidRDefault="001227CA" w:rsidP="00287C77">
            <w:pPr>
              <w:pStyle w:val="TAN"/>
              <w:rPr>
                <w:rFonts w:cs="Arial"/>
                <w:lang w:val="en-US" w:eastAsia="zh-CN"/>
              </w:rPr>
            </w:pPr>
            <w:r w:rsidRPr="004E5D66">
              <w:rPr>
                <w:rFonts w:cs="Arial" w:hint="eastAsia"/>
                <w:lang w:val="en-US" w:eastAsia="zh-CN"/>
              </w:rPr>
              <w:t>N</w:t>
            </w:r>
            <w:r w:rsidRPr="004E5D66">
              <w:rPr>
                <w:rFonts w:cs="Arial"/>
                <w:lang w:val="en-US" w:eastAsia="zh-CN"/>
              </w:rPr>
              <w:t>OTE 2:</w:t>
            </w:r>
            <w:r w:rsidRPr="004E5D66">
              <w:rPr>
                <w:rFonts w:cs="Arial"/>
              </w:rPr>
              <w:tab/>
            </w:r>
            <w:r w:rsidRPr="004E5D66">
              <w:rPr>
                <w:rFonts w:cs="Arial"/>
                <w:lang w:val="en-US" w:eastAsia="zh-CN"/>
              </w:rPr>
              <w:t>SE limit is spurious emission limit specified in spurious emission clause 6.6.5.</w:t>
            </w:r>
          </w:p>
          <w:p w14:paraId="546B3A07" w14:textId="32077147" w:rsidR="001227CA" w:rsidRPr="004E5D66" w:rsidRDefault="001227CA" w:rsidP="00287C77">
            <w:pPr>
              <w:pStyle w:val="TAN"/>
              <w:rPr>
                <w:rFonts w:cs="Arial"/>
                <w:lang w:val="en-US" w:eastAsia="zh-CN"/>
              </w:rPr>
            </w:pPr>
            <w:r w:rsidRPr="004E5D66">
              <w:rPr>
                <w:rFonts w:cs="Arial"/>
                <w:lang w:val="en-US" w:eastAsia="zh-CN"/>
              </w:rPr>
              <w:t>NOTE 3:</w:t>
            </w:r>
            <w:r w:rsidRPr="004E5D66">
              <w:rPr>
                <w:rFonts w:cs="Arial"/>
              </w:rPr>
              <w:tab/>
            </w:r>
            <w:r w:rsidRPr="004E5D66">
              <w:rPr>
                <w:rFonts w:cs="Arial"/>
                <w:lang w:val="en-US" w:eastAsia="zh-CN"/>
              </w:rPr>
              <w:t>PSD attenuation as in ITU-R SM.1541-6 [6], Annex 5 OoB domain emission limits for space services.</w:t>
            </w:r>
          </w:p>
          <w:p w14:paraId="773615DC" w14:textId="309DF8E8" w:rsidR="001227CA" w:rsidRPr="004E5D66" w:rsidRDefault="001227CA" w:rsidP="00287C77">
            <w:pPr>
              <w:pStyle w:val="TAN"/>
              <w:rPr>
                <w:rFonts w:cs="Arial"/>
                <w:lang w:val="en-US" w:eastAsia="zh-CN"/>
              </w:rPr>
            </w:pPr>
            <w:r w:rsidRPr="004E5D66">
              <w:rPr>
                <w:rFonts w:cs="Arial"/>
                <w:lang w:val="en-US" w:eastAsia="zh-CN"/>
              </w:rPr>
              <w:t>NOTE 4:</w:t>
            </w:r>
            <w:r w:rsidRPr="004E5D66">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sidRPr="004E5D66">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sidRPr="004E5D66">
              <w:rPr>
                <w:rFonts w:cs="Arial"/>
                <w:lang w:val="en-US" w:eastAsia="zh-CN"/>
              </w:rPr>
              <w:t>=3 dB for LEO class.</w:t>
            </w:r>
          </w:p>
        </w:tc>
      </w:tr>
    </w:tbl>
    <w:p w14:paraId="7F21D73A" w14:textId="77777777" w:rsidR="00D62336" w:rsidRPr="004E5D66" w:rsidRDefault="00D62336">
      <w:pPr>
        <w:rPr>
          <w:lang w:eastAsia="zh-CN"/>
        </w:rPr>
      </w:pPr>
    </w:p>
    <w:p w14:paraId="044F56BA" w14:textId="77777777" w:rsidR="006C5951" w:rsidRPr="004E5D66" w:rsidRDefault="006C5951" w:rsidP="006C5951">
      <w:pPr>
        <w:pStyle w:val="Heading4"/>
        <w:rPr>
          <w:i/>
        </w:rPr>
      </w:pPr>
      <w:bookmarkStart w:id="1045" w:name="_Toc169794697"/>
      <w:bookmarkStart w:id="1046" w:name="_Toc171510325"/>
      <w:bookmarkStart w:id="1047" w:name="_Toc233969804"/>
      <w:r w:rsidRPr="004E5D66">
        <w:t>6.6.4.3</w:t>
      </w:r>
      <w:r w:rsidRPr="004E5D66">
        <w:tab/>
        <w:t xml:space="preserve">Minimum requirements for </w:t>
      </w:r>
      <w:r w:rsidRPr="004E5D66">
        <w:rPr>
          <w:i/>
        </w:rPr>
        <w:t>SAN type 1-H</w:t>
      </w:r>
      <w:bookmarkEnd w:id="1045"/>
      <w:bookmarkEnd w:id="1046"/>
      <w:bookmarkEnd w:id="1047"/>
    </w:p>
    <w:p w14:paraId="76B5332D" w14:textId="72BEBEC3" w:rsidR="006C5951" w:rsidRPr="004E5D66" w:rsidRDefault="006C5951" w:rsidP="006C5951">
      <w:r w:rsidRPr="004E5D66">
        <w:t xml:space="preserve">The out-of-band emissions minimum requirements for </w:t>
      </w:r>
      <w:r w:rsidRPr="004E5D66">
        <w:rPr>
          <w:i/>
        </w:rPr>
        <w:t>SAN type 1-H</w:t>
      </w:r>
      <w:r w:rsidRPr="004E5D66">
        <w:t xml:space="preserve"> are that the power summation emissions at the </w:t>
      </w:r>
      <w:r w:rsidRPr="004E5D66">
        <w:rPr>
          <w:i/>
        </w:rPr>
        <w:t>TAB connectors</w:t>
      </w:r>
      <w:r w:rsidRPr="004E5D66">
        <w:t xml:space="preserve"> shall not exceed the </w:t>
      </w:r>
      <w:r w:rsidRPr="004E5D66">
        <w:rPr>
          <w:i/>
        </w:rPr>
        <w:t>basic limit</w:t>
      </w:r>
      <w:r w:rsidRPr="004E5D66">
        <w:t xml:space="preserve"> in clause 6.6.4.2.</w:t>
      </w:r>
    </w:p>
    <w:p w14:paraId="6A35F2BB" w14:textId="77777777" w:rsidR="006C5951" w:rsidRPr="004E5D66" w:rsidRDefault="006C5951" w:rsidP="006C5951">
      <w:pPr>
        <w:rPr>
          <w:lang w:eastAsia="zh-CN"/>
        </w:rPr>
      </w:pPr>
    </w:p>
    <w:p w14:paraId="504AD8DC" w14:textId="77777777" w:rsidR="00D62336" w:rsidRPr="004E5D66" w:rsidRDefault="00063062">
      <w:pPr>
        <w:pStyle w:val="Heading3"/>
        <w:rPr>
          <w:lang w:eastAsia="zh-CN"/>
        </w:rPr>
      </w:pPr>
      <w:bookmarkStart w:id="1048" w:name="_Toc10658"/>
      <w:bookmarkStart w:id="1049" w:name="_Toc121932986"/>
      <w:bookmarkStart w:id="1050" w:name="_Toc121908700"/>
      <w:bookmarkStart w:id="1051" w:name="_Toc124186495"/>
      <w:bookmarkStart w:id="1052" w:name="_Toc137240643"/>
      <w:bookmarkStart w:id="1053" w:name="_Toc137244742"/>
      <w:bookmarkStart w:id="1054" w:name="_Toc138893956"/>
      <w:bookmarkStart w:id="1055" w:name="_Toc138894188"/>
      <w:bookmarkStart w:id="1056" w:name="_Toc145036581"/>
      <w:bookmarkStart w:id="1057" w:name="_Toc153188873"/>
      <w:bookmarkStart w:id="1058" w:name="_Toc155672156"/>
      <w:bookmarkStart w:id="1059" w:name="_Toc161927799"/>
      <w:bookmarkStart w:id="1060" w:name="_Toc163213296"/>
      <w:bookmarkStart w:id="1061" w:name="_Toc169794698"/>
      <w:bookmarkStart w:id="1062" w:name="_Toc171510326"/>
      <w:bookmarkStart w:id="1063" w:name="_Toc233969805"/>
      <w:r w:rsidRPr="004E5D66">
        <w:rPr>
          <w:lang w:eastAsia="zh-CN"/>
        </w:rPr>
        <w:t>6.6.5</w:t>
      </w:r>
      <w:r w:rsidRPr="004E5D66">
        <w:rPr>
          <w:lang w:eastAsia="zh-CN"/>
        </w:rPr>
        <w:tab/>
        <w:t>Transmitter spurious emissions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626E5573" w14:textId="77777777" w:rsidR="00D62336" w:rsidRPr="004E5D66" w:rsidRDefault="00063062">
      <w:pPr>
        <w:pStyle w:val="Heading4"/>
        <w:rPr>
          <w:lang w:eastAsia="zh-CN"/>
        </w:rPr>
      </w:pPr>
      <w:bookmarkStart w:id="1064" w:name="_Toc21045"/>
      <w:bookmarkStart w:id="1065" w:name="_Toc121932987"/>
      <w:bookmarkStart w:id="1066" w:name="_Toc121908701"/>
      <w:bookmarkStart w:id="1067" w:name="_Toc124186496"/>
      <w:bookmarkStart w:id="1068" w:name="_Toc137240644"/>
      <w:bookmarkStart w:id="1069" w:name="_Toc137244743"/>
      <w:bookmarkStart w:id="1070" w:name="_Toc138893957"/>
      <w:bookmarkStart w:id="1071" w:name="_Toc138894189"/>
      <w:bookmarkStart w:id="1072" w:name="_Toc145036582"/>
      <w:bookmarkStart w:id="1073" w:name="_Toc153188874"/>
      <w:bookmarkStart w:id="1074" w:name="_Toc155672157"/>
      <w:bookmarkStart w:id="1075" w:name="_Toc161927800"/>
      <w:bookmarkStart w:id="1076" w:name="_Toc163213297"/>
      <w:bookmarkStart w:id="1077" w:name="_Toc169794699"/>
      <w:bookmarkStart w:id="1078" w:name="_Toc171510327"/>
      <w:bookmarkStart w:id="1079" w:name="_Toc233969806"/>
      <w:r w:rsidRPr="004E5D66">
        <w:rPr>
          <w:lang w:eastAsia="zh-CN"/>
        </w:rPr>
        <w:t>6.6.5.1</w:t>
      </w:r>
      <w:r w:rsidRPr="004E5D66">
        <w:rPr>
          <w:lang w:eastAsia="zh-CN"/>
        </w:rPr>
        <w:tab/>
        <w:t>General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DD0FB56" w14:textId="23A4EA4A" w:rsidR="00D62336" w:rsidRPr="004E5D66" w:rsidRDefault="001227CA">
      <w:pPr>
        <w:rPr>
          <w:lang w:val="en-US"/>
        </w:rPr>
      </w:pPr>
      <w:r w:rsidRPr="004E5D66">
        <w:rPr>
          <w:lang w:val="en-US"/>
        </w:rPr>
        <w:t xml:space="preserve">The transmitter spurious emission limits shall apply from 30 MHz to the fifth harmonic of the upper frequency edge of the DL operating band, excluding </w:t>
      </w:r>
      <w:r w:rsidRPr="004E5D66">
        <w:t xml:space="preserve">the </w:t>
      </w:r>
      <w:r w:rsidRPr="004E5D66">
        <w:rPr>
          <w:i/>
          <w:iCs/>
          <w:lang w:val="en-US" w:eastAsia="ja-JP"/>
        </w:rPr>
        <w:t>SAN transponder bandwidth</w:t>
      </w:r>
      <w:r w:rsidRPr="004E5D66">
        <w:rPr>
          <w:lang w:val="en-US" w:eastAsia="ja-JP"/>
        </w:rPr>
        <w:t xml:space="preserve"> BW</w:t>
      </w:r>
      <w:r w:rsidRPr="004E5D66">
        <w:rPr>
          <w:vertAlign w:val="subscript"/>
          <w:lang w:val="en-US" w:eastAsia="ja-JP"/>
        </w:rPr>
        <w:t>SAN</w:t>
      </w:r>
      <w:r w:rsidRPr="004E5D66">
        <w:rPr>
          <w:lang w:val="en-US"/>
        </w:rPr>
        <w:t xml:space="preserve"> and the frequency range where the out-of-band emissions apply. For some </w:t>
      </w:r>
      <w:r w:rsidRPr="004E5D66">
        <w:rPr>
          <w:i/>
          <w:lang w:val="en-US"/>
        </w:rPr>
        <w:t>operating bands</w:t>
      </w:r>
      <w:r w:rsidRPr="004E5D66">
        <w:rPr>
          <w:lang w:val="en-US"/>
        </w:rPr>
        <w:t>, the upper limit is higher than 12.75 GHz in order to comply with the 5</w:t>
      </w:r>
      <w:r w:rsidRPr="004E5D66">
        <w:rPr>
          <w:vertAlign w:val="superscript"/>
          <w:lang w:val="en-US"/>
        </w:rPr>
        <w:t>th</w:t>
      </w:r>
      <w:r w:rsidRPr="004E5D66">
        <w:rPr>
          <w:lang w:val="en-US"/>
        </w:rPr>
        <w:t xml:space="preserve"> harmonic limit of the downlink </w:t>
      </w:r>
      <w:r w:rsidRPr="004E5D66">
        <w:rPr>
          <w:i/>
          <w:lang w:val="en-US"/>
        </w:rPr>
        <w:t>operating band</w:t>
      </w:r>
      <w:r w:rsidRPr="004E5D66">
        <w:rPr>
          <w:lang w:val="en-US"/>
        </w:rPr>
        <w:t>, as specified in ITU-R recommendation SM.329 [2].</w:t>
      </w:r>
    </w:p>
    <w:p w14:paraId="1546F4ED" w14:textId="2843805A" w:rsidR="00D62336" w:rsidRPr="004E5D66" w:rsidRDefault="00663552">
      <w:pPr>
        <w:rPr>
          <w:lang w:val="en-US"/>
        </w:rPr>
      </w:pPr>
      <w:r w:rsidRPr="004E5D66">
        <w:rPr>
          <w:rFonts w:cs="v4.2.0"/>
        </w:rPr>
        <w:t xml:space="preserve">The requirements shall apply to </w:t>
      </w:r>
      <w:r w:rsidRPr="004E5D66">
        <w:rPr>
          <w:rFonts w:cs="v4.2.0" w:hint="eastAsia"/>
          <w:lang w:val="en-US" w:eastAsia="zh-CN"/>
        </w:rPr>
        <w:t>SAN</w:t>
      </w:r>
      <w:r w:rsidRPr="004E5D66">
        <w:rPr>
          <w:rFonts w:cs="v4.2.0"/>
        </w:rPr>
        <w:t xml:space="preserve"> that supports </w:t>
      </w:r>
      <w:r w:rsidRPr="004E5D66">
        <w:rPr>
          <w:rFonts w:cs="v5.0.0"/>
        </w:rPr>
        <w:t>E-UTRA, NB-IoT standalone operation, or BOG.</w:t>
      </w:r>
    </w:p>
    <w:p w14:paraId="5E2EE40A" w14:textId="77777777" w:rsidR="00D62336" w:rsidRPr="004E5D66" w:rsidRDefault="00063062">
      <w:pPr>
        <w:rPr>
          <w:rFonts w:cs="v4.2.0"/>
          <w:lang w:val="en-US"/>
        </w:rPr>
      </w:pPr>
      <w:r w:rsidRPr="004E5D66">
        <w:rPr>
          <w:rFonts w:cs="v4.2.0"/>
          <w:lang w:val="en-US"/>
        </w:rPr>
        <w:t>The requirements shall apply whatever the type of transmitter considered (single carrier or multi-carrier). It applies for all transmission modes foreseen by the manufacturer</w:t>
      </w:r>
      <w:r w:rsidRPr="004E5D66">
        <w:rPr>
          <w:lang w:val="en-US"/>
        </w:rPr>
        <w:t>'</w:t>
      </w:r>
      <w:r w:rsidRPr="004E5D66">
        <w:rPr>
          <w:rFonts w:cs="v4.2.0"/>
          <w:lang w:val="en-US"/>
        </w:rPr>
        <w:t xml:space="preserve">s specification. </w:t>
      </w:r>
    </w:p>
    <w:p w14:paraId="47EF3976" w14:textId="77777777" w:rsidR="00D62336" w:rsidRPr="004E5D66" w:rsidRDefault="00063062">
      <w:r w:rsidRPr="004E5D66">
        <w:rPr>
          <w:rFonts w:cs="v5.0.0"/>
          <w:lang w:val="en-US"/>
        </w:rPr>
        <w:t>Unless otherwise stated, all requirements are measured as mean power (RMS).</w:t>
      </w:r>
    </w:p>
    <w:p w14:paraId="3F7C37F0" w14:textId="77777777" w:rsidR="00D62336" w:rsidRPr="004E5D66" w:rsidRDefault="00063062">
      <w:pPr>
        <w:pStyle w:val="Heading4"/>
        <w:rPr>
          <w:lang w:eastAsia="zh-CN"/>
        </w:rPr>
      </w:pPr>
      <w:bookmarkStart w:id="1080" w:name="_Toc27623"/>
      <w:bookmarkStart w:id="1081" w:name="_Toc121932988"/>
      <w:bookmarkStart w:id="1082" w:name="_Toc121908702"/>
      <w:bookmarkStart w:id="1083" w:name="_Toc124186497"/>
      <w:bookmarkStart w:id="1084" w:name="_Toc137240645"/>
      <w:bookmarkStart w:id="1085" w:name="_Toc137244744"/>
      <w:bookmarkStart w:id="1086" w:name="_Toc138893958"/>
      <w:bookmarkStart w:id="1087" w:name="_Toc138894190"/>
      <w:bookmarkStart w:id="1088" w:name="_Toc145036583"/>
      <w:bookmarkStart w:id="1089" w:name="_Toc153188875"/>
      <w:bookmarkStart w:id="1090" w:name="_Toc155672158"/>
      <w:bookmarkStart w:id="1091" w:name="_Toc161927801"/>
      <w:bookmarkStart w:id="1092" w:name="_Toc163213298"/>
      <w:bookmarkStart w:id="1093" w:name="_Toc169794700"/>
      <w:bookmarkStart w:id="1094" w:name="_Toc171510328"/>
      <w:bookmarkStart w:id="1095" w:name="_Toc233969807"/>
      <w:r w:rsidRPr="004E5D66">
        <w:rPr>
          <w:lang w:eastAsia="zh-CN"/>
        </w:rPr>
        <w:lastRenderedPageBreak/>
        <w:t>6.6.5.2</w:t>
      </w:r>
      <w:r w:rsidRPr="004E5D66">
        <w:rPr>
          <w:lang w:eastAsia="zh-CN"/>
        </w:rPr>
        <w:tab/>
        <w:t>Basic Limits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B7AC463" w14:textId="77777777" w:rsidR="00D62336" w:rsidRPr="004E5D66" w:rsidRDefault="00063062">
      <w:pPr>
        <w:pStyle w:val="Heading5"/>
        <w:rPr>
          <w:lang w:eastAsia="zh-CN"/>
        </w:rPr>
      </w:pPr>
      <w:bookmarkStart w:id="1096" w:name="_Toc19322"/>
      <w:bookmarkStart w:id="1097" w:name="_Toc121932989"/>
      <w:bookmarkStart w:id="1098" w:name="_Toc121908703"/>
      <w:bookmarkStart w:id="1099" w:name="_Toc124186498"/>
      <w:bookmarkStart w:id="1100" w:name="_Toc137240646"/>
      <w:bookmarkStart w:id="1101" w:name="_Toc137244745"/>
      <w:bookmarkStart w:id="1102" w:name="_Toc138893959"/>
      <w:bookmarkStart w:id="1103" w:name="_Toc138894191"/>
      <w:bookmarkStart w:id="1104" w:name="_Toc145036584"/>
      <w:bookmarkStart w:id="1105" w:name="_Toc153188876"/>
      <w:bookmarkStart w:id="1106" w:name="_Toc155672159"/>
      <w:bookmarkStart w:id="1107" w:name="_Toc161927802"/>
      <w:bookmarkStart w:id="1108" w:name="_Toc163213299"/>
      <w:bookmarkStart w:id="1109" w:name="_Toc169794701"/>
      <w:bookmarkStart w:id="1110" w:name="_Toc171510329"/>
      <w:bookmarkStart w:id="1111" w:name="_Toc233969808"/>
      <w:r w:rsidRPr="004E5D66">
        <w:rPr>
          <w:lang w:eastAsia="zh-CN"/>
        </w:rPr>
        <w:t>6.6.5.2.1</w:t>
      </w:r>
      <w:r w:rsidRPr="004E5D66">
        <w:rPr>
          <w:lang w:eastAsia="zh-CN"/>
        </w:rPr>
        <w:tab/>
        <w:t>General transmitter spurious emissions requirements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4FCCC768" w14:textId="77777777" w:rsidR="00D62336" w:rsidRPr="004E5D66" w:rsidRDefault="00063062">
      <w:pPr>
        <w:keepNext/>
        <w:rPr>
          <w:rFonts w:cs="v5.0.0"/>
          <w:lang w:val="en-US"/>
        </w:rPr>
      </w:pPr>
      <w:r w:rsidRPr="004E5D66">
        <w:rPr>
          <w:rFonts w:cs="v5.0.0"/>
          <w:lang w:val="en-US"/>
        </w:rPr>
        <w:t xml:space="preserve">The </w:t>
      </w:r>
      <w:r w:rsidRPr="004E5D66">
        <w:rPr>
          <w:rFonts w:cs="v5.0.0"/>
          <w:i/>
          <w:lang w:val="en-US"/>
        </w:rPr>
        <w:t>basic limits</w:t>
      </w:r>
      <w:r w:rsidRPr="004E5D66">
        <w:rPr>
          <w:rFonts w:cs="v5.0.0"/>
          <w:lang w:val="en-US"/>
        </w:rPr>
        <w:t xml:space="preserve"> of table 6.6.5.2.1-1 shall apply. The application of those limits shall be the same as for operating band unwanted emissions in clause 6.6.4.</w:t>
      </w:r>
    </w:p>
    <w:p w14:paraId="62DD54D3" w14:textId="0DD5DAEE" w:rsidR="009A3ABD" w:rsidRPr="004E5D66" w:rsidRDefault="009A3ABD" w:rsidP="009A3ABD">
      <w:pPr>
        <w:pStyle w:val="TH"/>
        <w:rPr>
          <w:lang w:val="en-US"/>
        </w:rPr>
      </w:pPr>
      <w:bookmarkStart w:id="1112" w:name="_Toc12791"/>
      <w:bookmarkStart w:id="1113" w:name="_Toc121932990"/>
      <w:bookmarkStart w:id="1114" w:name="_Toc121908704"/>
      <w:bookmarkStart w:id="1115" w:name="_Toc124186499"/>
      <w:r w:rsidRPr="004E5D66">
        <w:rPr>
          <w:lang w:val="en-US"/>
        </w:rPr>
        <w:t xml:space="preserve">Table 6.6.5.2.1-1: </w:t>
      </w:r>
      <w:r w:rsidR="00075F0E" w:rsidRPr="004E5D66">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4E5D66" w:rsidRPr="004E5D66"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Pr="004E5D66" w:rsidRDefault="00E17BAA" w:rsidP="00E17BAA">
            <w:pPr>
              <w:pStyle w:val="TAH"/>
            </w:pPr>
            <w:r w:rsidRPr="004E5D66">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Pr="004E5D66" w:rsidRDefault="00E17BAA" w:rsidP="00E17BAA">
            <w:pPr>
              <w:pStyle w:val="TAH"/>
              <w:rPr>
                <w:bCs/>
                <w:vertAlign w:val="subscript"/>
                <w:lang w:val="en-US"/>
              </w:rPr>
            </w:pPr>
            <w:r w:rsidRPr="004E5D66">
              <w:rPr>
                <w:bCs/>
                <w:lang w:val="en-US"/>
              </w:rPr>
              <w:t>P</w:t>
            </w:r>
            <w:r w:rsidRPr="004E5D66">
              <w:rPr>
                <w:bCs/>
                <w:vertAlign w:val="subscript"/>
                <w:lang w:val="en-US"/>
              </w:rPr>
              <w:t>rated,</w:t>
            </w:r>
            <w:r w:rsidRPr="004E5D66">
              <w:rPr>
                <w:rFonts w:eastAsiaTheme="minorEastAsia" w:hint="eastAsia"/>
                <w:bCs/>
                <w:vertAlign w:val="subscript"/>
                <w:lang w:val="en-US" w:eastAsia="zh-CN"/>
              </w:rPr>
              <w:t>t</w:t>
            </w:r>
            <w:r w:rsidRPr="004E5D66">
              <w:rPr>
                <w:bCs/>
                <w:vertAlign w:val="subscript"/>
                <w:lang w:val="en-US"/>
              </w:rPr>
              <w:t>,sys</w:t>
            </w:r>
          </w:p>
          <w:p w14:paraId="54E99D81" w14:textId="77777777" w:rsidR="00E17BAA" w:rsidRPr="004E5D66" w:rsidRDefault="00E17BAA" w:rsidP="00E17BAA">
            <w:pPr>
              <w:pStyle w:val="TAH"/>
              <w:rPr>
                <w:bCs/>
                <w:vertAlign w:val="subscript"/>
                <w:lang w:val="en-US"/>
              </w:rPr>
            </w:pPr>
            <w:r w:rsidRPr="004E5D66">
              <w:rPr>
                <w:lang w:val="en-US"/>
              </w:rPr>
              <w:t>(dBm)</w:t>
            </w:r>
          </w:p>
          <w:p w14:paraId="441B1BC2" w14:textId="77777777" w:rsidR="00E17BAA" w:rsidRPr="004E5D66"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Pr="004E5D66" w:rsidRDefault="00E17BAA" w:rsidP="00E17BAA">
            <w:pPr>
              <w:pStyle w:val="TAH"/>
              <w:rPr>
                <w:lang w:val="en-US"/>
              </w:rPr>
            </w:pPr>
            <w:r w:rsidRPr="004E5D66">
              <w:rPr>
                <w:lang w:val="en-US"/>
              </w:rPr>
              <w:t>Basic limit</w:t>
            </w:r>
          </w:p>
          <w:p w14:paraId="52F20258" w14:textId="77777777" w:rsidR="00E17BAA" w:rsidRPr="004E5D66" w:rsidRDefault="00E17BAA" w:rsidP="00E17BAA">
            <w:pPr>
              <w:pStyle w:val="TAH"/>
              <w:rPr>
                <w:lang w:val="en-US"/>
              </w:rPr>
            </w:pPr>
            <w:r w:rsidRPr="004E5D66">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Pr="004E5D66" w:rsidRDefault="00E17BAA" w:rsidP="00E17BAA">
            <w:pPr>
              <w:pStyle w:val="TAH"/>
            </w:pPr>
            <w:r w:rsidRPr="004E5D66">
              <w:t>Measurement bandwidth</w:t>
            </w:r>
          </w:p>
          <w:p w14:paraId="191E9D43" w14:textId="77777777" w:rsidR="00E17BAA" w:rsidRPr="004E5D66" w:rsidRDefault="00E17BAA" w:rsidP="00E17BAA">
            <w:pPr>
              <w:pStyle w:val="TAH"/>
            </w:pPr>
            <w:r w:rsidRPr="004E5D66">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Pr="004E5D66" w:rsidRDefault="00E17BAA" w:rsidP="00E17BAA">
            <w:pPr>
              <w:pStyle w:val="TAH"/>
            </w:pPr>
            <w:r w:rsidRPr="004E5D66">
              <w:t>Notes</w:t>
            </w:r>
          </w:p>
        </w:tc>
      </w:tr>
      <w:tr w:rsidR="004E5D66" w:rsidRPr="004E5D66"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Pr="004E5D66" w:rsidRDefault="009A3ABD" w:rsidP="007C3258">
            <w:pPr>
              <w:pStyle w:val="TAC"/>
              <w:rPr>
                <w:b/>
                <w:lang w:val="en-US"/>
              </w:rPr>
            </w:pPr>
            <w:r w:rsidRPr="004E5D66">
              <w:rPr>
                <w:lang w:val="en-US"/>
              </w:rPr>
              <w:t>30 MHz – 5</w:t>
            </w:r>
            <w:r w:rsidRPr="004E5D66">
              <w:rPr>
                <w:vertAlign w:val="superscript"/>
                <w:lang w:val="en-US"/>
              </w:rPr>
              <w:t>th</w:t>
            </w:r>
            <w:r w:rsidRPr="004E5D66">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Pr="004E5D66" w:rsidRDefault="009A3ABD" w:rsidP="007C3258">
            <w:pPr>
              <w:pStyle w:val="TAC"/>
              <w:rPr>
                <w:lang w:val="en-US"/>
              </w:rPr>
            </w:pPr>
            <w:r w:rsidRPr="004E5D66">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Pr="004E5D66" w:rsidRDefault="009A3ABD" w:rsidP="007C3258">
            <w:pPr>
              <w:pStyle w:val="TAC"/>
            </w:pPr>
            <w:r w:rsidRPr="004E5D66">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Pr="004E5D66" w:rsidRDefault="009A3ABD" w:rsidP="007C3258">
            <w:pPr>
              <w:pStyle w:val="TAC"/>
            </w:pPr>
            <w:r w:rsidRPr="004E5D66">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Pr="004E5D66" w:rsidRDefault="009A3ABD" w:rsidP="007C3258">
            <w:pPr>
              <w:pStyle w:val="TAC"/>
              <w:rPr>
                <w:b/>
              </w:rPr>
            </w:pPr>
            <w:r w:rsidRPr="004E5D66">
              <w:t>NOTE 1, NOTE 2, NOTE 3</w:t>
            </w:r>
          </w:p>
        </w:tc>
      </w:tr>
      <w:tr w:rsidR="004E5D66" w:rsidRPr="004E5D66"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Pr="004E5D66"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Pr="004E5D66" w:rsidRDefault="009A3ABD" w:rsidP="007C3258">
            <w:pPr>
              <w:pStyle w:val="TAC"/>
              <w:rPr>
                <w:vertAlign w:val="subscript"/>
                <w:lang w:val="en-US"/>
              </w:rPr>
            </w:pPr>
            <w:r w:rsidRPr="004E5D66">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Pr="004E5D66" w:rsidRDefault="00E17BAA" w:rsidP="007C3258">
            <w:pPr>
              <w:pStyle w:val="TAC"/>
              <w:rPr>
                <w:lang w:val="en-US"/>
              </w:rPr>
            </w:pPr>
            <w:r w:rsidRPr="004E5D66">
              <w:rPr>
                <w:lang w:val="en-US"/>
              </w:rPr>
              <w:t>P</w:t>
            </w:r>
            <w:r w:rsidRPr="004E5D66">
              <w:rPr>
                <w:vertAlign w:val="subscript"/>
                <w:lang w:val="en-US"/>
              </w:rPr>
              <w:t>rated,</w:t>
            </w:r>
            <w:r w:rsidRPr="004E5D66">
              <w:rPr>
                <w:rFonts w:eastAsiaTheme="minorEastAsia" w:hint="eastAsia"/>
                <w:vertAlign w:val="subscript"/>
                <w:lang w:val="en-US" w:eastAsia="zh-CN"/>
              </w:rPr>
              <w:t>t</w:t>
            </w:r>
            <w:r w:rsidRPr="004E5D66">
              <w:rPr>
                <w:vertAlign w:val="subscript"/>
                <w:lang w:val="en-US"/>
              </w:rPr>
              <w:t>,sys</w:t>
            </w:r>
            <w:r w:rsidRPr="004E5D66">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Pr="004E5D66"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Pr="004E5D66" w:rsidRDefault="009A3ABD" w:rsidP="007C3258">
            <w:pPr>
              <w:pStyle w:val="TAC"/>
              <w:rPr>
                <w:b/>
              </w:rPr>
            </w:pPr>
          </w:p>
        </w:tc>
      </w:tr>
      <w:tr w:rsidR="009A3ABD" w:rsidRPr="004E5D66"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Pr="004E5D66" w:rsidRDefault="009A3ABD" w:rsidP="007C3258">
            <w:pPr>
              <w:pStyle w:val="TAN"/>
              <w:rPr>
                <w:lang w:val="en-US"/>
              </w:rPr>
            </w:pPr>
            <w:r w:rsidRPr="004E5D66">
              <w:rPr>
                <w:lang w:val="en-US"/>
              </w:rPr>
              <w:t>NOTE 1:</w:t>
            </w:r>
            <w:r w:rsidRPr="004E5D66">
              <w:rPr>
                <w:lang w:val="en-US"/>
              </w:rPr>
              <w:tab/>
            </w:r>
            <w:r w:rsidRPr="004E5D66">
              <w:rPr>
                <w:i/>
                <w:lang w:val="en-US"/>
              </w:rPr>
              <w:t>Measurement bandwidth</w:t>
            </w:r>
            <w:r w:rsidRPr="004E5D66">
              <w:rPr>
                <w:lang w:val="en-US"/>
              </w:rPr>
              <w:t>s as in ITU-R SM.329 [2], s4.1.</w:t>
            </w:r>
          </w:p>
          <w:p w14:paraId="30950816" w14:textId="77777777" w:rsidR="009A3ABD" w:rsidRPr="004E5D66" w:rsidRDefault="009A3ABD" w:rsidP="007C3258">
            <w:pPr>
              <w:pStyle w:val="TAN"/>
              <w:rPr>
                <w:lang w:val="en-US"/>
              </w:rPr>
            </w:pPr>
            <w:r w:rsidRPr="004E5D66">
              <w:rPr>
                <w:lang w:val="en-US"/>
              </w:rPr>
              <w:t>NOTE 2:</w:t>
            </w:r>
            <w:r w:rsidRPr="004E5D66">
              <w:rPr>
                <w:lang w:val="en-US"/>
              </w:rPr>
              <w:tab/>
              <w:t>Upper frequency as in ITU-R SM.329 [2], s2.5 table 1.</w:t>
            </w:r>
          </w:p>
          <w:p w14:paraId="6064001E" w14:textId="77777777" w:rsidR="009A3ABD" w:rsidRPr="004E5D66" w:rsidRDefault="009A3ABD" w:rsidP="007C3258">
            <w:pPr>
              <w:pStyle w:val="TAN"/>
              <w:rPr>
                <w:lang w:val="en-US"/>
              </w:rPr>
            </w:pPr>
            <w:r w:rsidRPr="004E5D66">
              <w:rPr>
                <w:lang w:val="en-US"/>
              </w:rPr>
              <w:t xml:space="preserve">NOTE 3: </w:t>
            </w:r>
            <w:r w:rsidRPr="004E5D66">
              <w:rPr>
                <w:lang w:val="en-US"/>
              </w:rPr>
              <w:tab/>
              <w:t>The l</w:t>
            </w:r>
            <w:r w:rsidRPr="004E5D66">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Pr="004E5D66" w:rsidRDefault="009A3ABD" w:rsidP="009A3ABD"/>
    <w:p w14:paraId="2C58B9E9" w14:textId="71EE983C" w:rsidR="00D62336" w:rsidRPr="004E5D66" w:rsidRDefault="00063062">
      <w:pPr>
        <w:pStyle w:val="Heading5"/>
        <w:rPr>
          <w:lang w:eastAsia="zh-CN"/>
        </w:rPr>
      </w:pPr>
      <w:bookmarkStart w:id="1116" w:name="_Toc137240647"/>
      <w:bookmarkStart w:id="1117" w:name="_Toc137244746"/>
      <w:bookmarkStart w:id="1118" w:name="_Toc138893960"/>
      <w:bookmarkStart w:id="1119" w:name="_Toc138894192"/>
      <w:bookmarkStart w:id="1120" w:name="_Toc145036585"/>
      <w:bookmarkStart w:id="1121" w:name="_Toc153188877"/>
      <w:bookmarkStart w:id="1122" w:name="_Toc155672160"/>
      <w:bookmarkStart w:id="1123" w:name="_Toc161927803"/>
      <w:bookmarkStart w:id="1124" w:name="_Toc163213300"/>
      <w:bookmarkStart w:id="1125" w:name="_Toc169794702"/>
      <w:bookmarkStart w:id="1126" w:name="_Toc171510330"/>
      <w:bookmarkStart w:id="1127" w:name="_Toc233969809"/>
      <w:r w:rsidRPr="004E5D66">
        <w:rPr>
          <w:lang w:eastAsia="zh-CN"/>
        </w:rPr>
        <w:t>6.6.5.2.2</w:t>
      </w:r>
      <w:r w:rsidRPr="004E5D66">
        <w:rPr>
          <w:lang w:eastAsia="zh-CN"/>
        </w:rPr>
        <w:tab/>
        <w:t>Protection of the own Satellite Access Node receiver</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2E0D810" w14:textId="0E9EDF61" w:rsidR="00D62336" w:rsidRPr="004E5D66" w:rsidRDefault="004D62DC">
      <w:pPr>
        <w:rPr>
          <w:rFonts w:cs="v5.0.0"/>
          <w:lang w:val="en-US"/>
        </w:rPr>
      </w:pPr>
      <w:r w:rsidRPr="004E5D66">
        <w:rPr>
          <w:rFonts w:cs="v5.0.0"/>
          <w:lang w:val="en-US"/>
        </w:rPr>
        <w:t xml:space="preserve">This requirement shall be applied for </w:t>
      </w:r>
      <w:r w:rsidRPr="004E5D66">
        <w:rPr>
          <w:rFonts w:cs="v5.0.0" w:hint="eastAsia"/>
          <w:lang w:val="en-US" w:eastAsia="zh-CN"/>
        </w:rPr>
        <w:t>E-UTRA</w:t>
      </w:r>
      <w:r w:rsidRPr="004E5D66">
        <w:rPr>
          <w:rFonts w:cs="v5.0.0"/>
          <w:lang w:val="en-US"/>
        </w:rPr>
        <w:t xml:space="preserve"> FDD operation in order to prevent the receivers of the SAN being de-sensitized by emissions from its own SAN transmitter. It is measured at the </w:t>
      </w:r>
      <w:r w:rsidRPr="004E5D66">
        <w:rPr>
          <w:rFonts w:cs="v5.0.0"/>
          <w:i/>
          <w:lang w:val="en-US"/>
        </w:rPr>
        <w:t>TAB connector</w:t>
      </w:r>
      <w:r w:rsidRPr="004E5D66">
        <w:rPr>
          <w:rFonts w:cs="v5.0.0"/>
          <w:lang w:val="en-US"/>
        </w:rPr>
        <w:t xml:space="preserve"> for </w:t>
      </w:r>
      <w:r w:rsidRPr="004E5D66">
        <w:rPr>
          <w:i/>
        </w:rPr>
        <w:t>SAN type 1-H</w:t>
      </w:r>
      <w:r w:rsidRPr="004E5D66" w:rsidDel="00FB7EE1">
        <w:rPr>
          <w:rFonts w:hint="eastAsia"/>
          <w:i/>
          <w:iCs/>
          <w:lang w:val="en-US" w:eastAsia="zh-CN"/>
        </w:rPr>
        <w:t xml:space="preserve"> </w:t>
      </w:r>
      <w:r w:rsidRPr="004E5D66">
        <w:rPr>
          <w:rFonts w:cs="v5.0.0"/>
          <w:lang w:val="en-US"/>
        </w:rPr>
        <w:t xml:space="preserve">for any type of SAN which has common or separate Tx/Rx </w:t>
      </w:r>
      <w:r w:rsidRPr="004E5D66">
        <w:rPr>
          <w:rFonts w:cs="v5.0.0"/>
          <w:i/>
          <w:lang w:val="en-US"/>
        </w:rPr>
        <w:t>TAB connectors</w:t>
      </w:r>
      <w:r w:rsidRPr="004E5D66">
        <w:rPr>
          <w:rFonts w:cs="v5.0.0"/>
          <w:lang w:val="en-US"/>
        </w:rPr>
        <w:t>.</w:t>
      </w:r>
    </w:p>
    <w:p w14:paraId="66CDD565" w14:textId="77777777" w:rsidR="00D62336" w:rsidRPr="004E5D66" w:rsidRDefault="00063062">
      <w:pPr>
        <w:keepNext/>
        <w:rPr>
          <w:rFonts w:cs="v5.0.0"/>
          <w:lang w:val="en-US"/>
        </w:rPr>
      </w:pPr>
      <w:r w:rsidRPr="004E5D66">
        <w:rPr>
          <w:rFonts w:cs="v5.0.0"/>
          <w:lang w:val="en-US"/>
        </w:rPr>
        <w:t xml:space="preserve">The spurious emission </w:t>
      </w:r>
      <w:r w:rsidRPr="004E5D66">
        <w:rPr>
          <w:rFonts w:cs="v5.0.0"/>
          <w:i/>
          <w:lang w:val="en-US"/>
        </w:rPr>
        <w:t>basic limits</w:t>
      </w:r>
      <w:r w:rsidRPr="004E5D66">
        <w:rPr>
          <w:rFonts w:cs="v5.0.0"/>
          <w:lang w:val="en-US"/>
        </w:rPr>
        <w:t xml:space="preserve"> are provided in table 6.6.5.2.2-1.</w:t>
      </w:r>
    </w:p>
    <w:p w14:paraId="01808000" w14:textId="77777777" w:rsidR="00D62336" w:rsidRPr="004E5D66" w:rsidRDefault="00063062">
      <w:pPr>
        <w:pStyle w:val="TH"/>
        <w:rPr>
          <w:lang w:val="en-US"/>
        </w:rPr>
      </w:pPr>
      <w:r w:rsidRPr="004E5D66">
        <w:rPr>
          <w:lang w:val="en-US"/>
        </w:rPr>
        <w:t xml:space="preserve">Table 6.6.5.2.2-1: SAN spurious emissions </w:t>
      </w:r>
      <w:r w:rsidRPr="004E5D66">
        <w:rPr>
          <w:i/>
          <w:lang w:val="en-US"/>
        </w:rPr>
        <w:t>basic limits</w:t>
      </w:r>
      <w:r w:rsidRPr="004E5D66">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4E5D66" w:rsidRPr="004E5D66" w14:paraId="1F7D2CAF" w14:textId="77777777">
        <w:trPr>
          <w:cantSplit/>
          <w:jc w:val="center"/>
        </w:trPr>
        <w:tc>
          <w:tcPr>
            <w:tcW w:w="1577" w:type="dxa"/>
          </w:tcPr>
          <w:p w14:paraId="39BB4097" w14:textId="77777777" w:rsidR="00D62336" w:rsidRPr="004E5D66" w:rsidRDefault="00063062">
            <w:pPr>
              <w:pStyle w:val="TAH"/>
            </w:pPr>
            <w:r w:rsidRPr="004E5D66">
              <w:t>Frequency range</w:t>
            </w:r>
          </w:p>
        </w:tc>
        <w:tc>
          <w:tcPr>
            <w:tcW w:w="1276" w:type="dxa"/>
          </w:tcPr>
          <w:p w14:paraId="5FA9AA5C" w14:textId="77777777" w:rsidR="00D62336" w:rsidRPr="004E5D66" w:rsidRDefault="00063062">
            <w:pPr>
              <w:pStyle w:val="TAH"/>
              <w:rPr>
                <w:i/>
              </w:rPr>
            </w:pPr>
            <w:r w:rsidRPr="004E5D66">
              <w:rPr>
                <w:i/>
              </w:rPr>
              <w:t>Basic limits</w:t>
            </w:r>
          </w:p>
        </w:tc>
        <w:tc>
          <w:tcPr>
            <w:tcW w:w="1418" w:type="dxa"/>
          </w:tcPr>
          <w:p w14:paraId="0AF977FF" w14:textId="77777777" w:rsidR="00D62336" w:rsidRPr="004E5D66" w:rsidRDefault="00063062">
            <w:pPr>
              <w:pStyle w:val="TAH"/>
            </w:pPr>
            <w:r w:rsidRPr="004E5D66">
              <w:rPr>
                <w:i/>
              </w:rPr>
              <w:t>Measurement bandwidth</w:t>
            </w:r>
          </w:p>
        </w:tc>
      </w:tr>
      <w:tr w:rsidR="00D62336" w:rsidRPr="004E5D66" w14:paraId="37033EA5" w14:textId="77777777">
        <w:trPr>
          <w:cantSplit/>
          <w:jc w:val="center"/>
        </w:trPr>
        <w:tc>
          <w:tcPr>
            <w:tcW w:w="1577" w:type="dxa"/>
          </w:tcPr>
          <w:p w14:paraId="2027EE26" w14:textId="77777777" w:rsidR="00D62336" w:rsidRPr="004E5D66" w:rsidRDefault="00063062">
            <w:pPr>
              <w:pStyle w:val="TAC"/>
            </w:pPr>
            <w:r w:rsidRPr="004E5D66">
              <w:t>F</w:t>
            </w:r>
            <w:r w:rsidRPr="004E5D66">
              <w:rPr>
                <w:vertAlign w:val="subscript"/>
              </w:rPr>
              <w:t>UL,low</w:t>
            </w:r>
            <w:r w:rsidRPr="004E5D66">
              <w:t xml:space="preserve"> – F</w:t>
            </w:r>
            <w:r w:rsidRPr="004E5D66">
              <w:rPr>
                <w:vertAlign w:val="subscript"/>
              </w:rPr>
              <w:t>UL,high</w:t>
            </w:r>
          </w:p>
        </w:tc>
        <w:tc>
          <w:tcPr>
            <w:tcW w:w="1276" w:type="dxa"/>
          </w:tcPr>
          <w:p w14:paraId="36E7E09A" w14:textId="77777777" w:rsidR="00D62336" w:rsidRPr="004E5D66" w:rsidRDefault="00063062">
            <w:pPr>
              <w:pStyle w:val="TAC"/>
            </w:pPr>
            <w:r w:rsidRPr="004E5D66">
              <w:t>-96 dBm</w:t>
            </w:r>
          </w:p>
        </w:tc>
        <w:tc>
          <w:tcPr>
            <w:tcW w:w="1418" w:type="dxa"/>
          </w:tcPr>
          <w:p w14:paraId="78A041A5" w14:textId="77777777" w:rsidR="00D62336" w:rsidRPr="004E5D66" w:rsidRDefault="00063062">
            <w:pPr>
              <w:pStyle w:val="TAC"/>
            </w:pPr>
            <w:r w:rsidRPr="004E5D66">
              <w:t>100 kHz</w:t>
            </w:r>
          </w:p>
        </w:tc>
      </w:tr>
    </w:tbl>
    <w:p w14:paraId="12870268" w14:textId="77777777" w:rsidR="00D62336" w:rsidRPr="004E5D66" w:rsidRDefault="00D62336" w:rsidP="00B92C57"/>
    <w:p w14:paraId="607407AD" w14:textId="77777777" w:rsidR="00D62336" w:rsidRPr="004E5D66" w:rsidRDefault="00063062">
      <w:pPr>
        <w:pStyle w:val="Heading5"/>
        <w:rPr>
          <w:lang w:eastAsia="zh-CN"/>
        </w:rPr>
      </w:pPr>
      <w:bookmarkStart w:id="1128" w:name="_Toc3410"/>
      <w:bookmarkStart w:id="1129" w:name="_Toc121932991"/>
      <w:bookmarkStart w:id="1130" w:name="_Toc121908705"/>
      <w:bookmarkStart w:id="1131" w:name="_Toc124186500"/>
      <w:bookmarkStart w:id="1132" w:name="_Toc137240648"/>
      <w:bookmarkStart w:id="1133" w:name="_Toc137244747"/>
      <w:bookmarkStart w:id="1134" w:name="_Toc138893961"/>
      <w:bookmarkStart w:id="1135" w:name="_Toc138894193"/>
      <w:bookmarkStart w:id="1136" w:name="_Toc145036586"/>
      <w:bookmarkStart w:id="1137" w:name="_Toc153188878"/>
      <w:bookmarkStart w:id="1138" w:name="_Toc155672161"/>
      <w:bookmarkStart w:id="1139" w:name="_Toc161927804"/>
      <w:bookmarkStart w:id="1140" w:name="_Toc163213301"/>
      <w:bookmarkStart w:id="1141" w:name="_Toc169794703"/>
      <w:bookmarkStart w:id="1142" w:name="_Toc171510331"/>
      <w:bookmarkStart w:id="1143" w:name="_Toc233969810"/>
      <w:r w:rsidRPr="004E5D66">
        <w:rPr>
          <w:lang w:eastAsia="zh-CN"/>
        </w:rPr>
        <w:t>6.6.5.2.3</w:t>
      </w:r>
      <w:r w:rsidRPr="004E5D66">
        <w:rPr>
          <w:lang w:eastAsia="zh-CN"/>
        </w:rPr>
        <w:tab/>
      </w:r>
      <w:r w:rsidRPr="004E5D66">
        <w:t>Additional spurious emissions requirements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sidRPr="004E5D66">
        <w:rPr>
          <w:lang w:eastAsia="zh-CN"/>
        </w:rPr>
        <w:t xml:space="preserve"> </w:t>
      </w:r>
    </w:p>
    <w:p w14:paraId="5E576504" w14:textId="77777777" w:rsidR="00D62336" w:rsidRPr="004E5D66" w:rsidRDefault="00063062">
      <w:pPr>
        <w:rPr>
          <w:i/>
          <w:lang w:val="en-US"/>
        </w:rPr>
      </w:pPr>
      <w:r w:rsidRPr="004E5D66">
        <w:rPr>
          <w:lang w:val="en-US"/>
        </w:rPr>
        <w:t>The additional spurious emissions requirement is not applicable for SAN.</w:t>
      </w:r>
    </w:p>
    <w:p w14:paraId="72A4DE50" w14:textId="77777777" w:rsidR="00075F0E" w:rsidRPr="004E5D66" w:rsidRDefault="00075F0E" w:rsidP="00075F0E">
      <w:pPr>
        <w:pStyle w:val="Heading4"/>
        <w:rPr>
          <w:lang w:eastAsia="zh-CN"/>
        </w:rPr>
      </w:pPr>
      <w:bookmarkStart w:id="1144" w:name="_Toc169794704"/>
      <w:bookmarkStart w:id="1145" w:name="_Toc171510332"/>
      <w:bookmarkStart w:id="1146" w:name="_Toc233969811"/>
      <w:r w:rsidRPr="004E5D66">
        <w:rPr>
          <w:lang w:eastAsia="zh-CN"/>
        </w:rPr>
        <w:t>6.6.5.3</w:t>
      </w:r>
      <w:r w:rsidRPr="004E5D66">
        <w:rPr>
          <w:lang w:eastAsia="zh-CN"/>
        </w:rPr>
        <w:tab/>
      </w:r>
      <w:r w:rsidRPr="004E5D66">
        <w:rPr>
          <w:rFonts w:hint="eastAsia"/>
          <w:lang w:val="en-US"/>
        </w:rPr>
        <w:t>Minimum requirement</w:t>
      </w:r>
      <w:r w:rsidRPr="004E5D66">
        <w:rPr>
          <w:lang w:val="en-US"/>
        </w:rPr>
        <w:t>s</w:t>
      </w:r>
      <w:r w:rsidRPr="004E5D66">
        <w:rPr>
          <w:lang w:eastAsia="zh-CN"/>
        </w:rPr>
        <w:t xml:space="preserve"> </w:t>
      </w:r>
      <w:r w:rsidRPr="004E5D66">
        <w:t xml:space="preserve">for </w:t>
      </w:r>
      <w:r w:rsidRPr="004E5D66">
        <w:rPr>
          <w:i/>
        </w:rPr>
        <w:t>SAN type 1-H</w:t>
      </w:r>
      <w:bookmarkEnd w:id="1144"/>
      <w:bookmarkEnd w:id="1145"/>
      <w:bookmarkEnd w:id="1146"/>
    </w:p>
    <w:p w14:paraId="59CB3D3E" w14:textId="39F18AEA" w:rsidR="00D62336" w:rsidRPr="004E5D66" w:rsidRDefault="00075F0E" w:rsidP="00075F0E">
      <w:pPr>
        <w:rPr>
          <w:lang w:eastAsia="zh-CN"/>
        </w:rPr>
      </w:pPr>
      <w:r w:rsidRPr="004E5D66">
        <w:t xml:space="preserve">The transmitter spurious emissions minimum requirements for </w:t>
      </w:r>
      <w:r w:rsidRPr="004E5D66">
        <w:rPr>
          <w:i/>
        </w:rPr>
        <w:t>SAN type 1-H</w:t>
      </w:r>
      <w:r w:rsidRPr="004E5D66">
        <w:t xml:space="preserve"> are that that the power summation emissions at the </w:t>
      </w:r>
      <w:r w:rsidRPr="004E5D66">
        <w:rPr>
          <w:i/>
        </w:rPr>
        <w:t>TAB connectors</w:t>
      </w:r>
      <w:r w:rsidRPr="004E5D66">
        <w:t xml:space="preserve"> shall not exceed the </w:t>
      </w:r>
      <w:r w:rsidRPr="004E5D66">
        <w:rPr>
          <w:i/>
        </w:rPr>
        <w:t>basic limit</w:t>
      </w:r>
      <w:r w:rsidRPr="004E5D66">
        <w:t xml:space="preserve"> in clause 6.6.5.2.</w:t>
      </w:r>
    </w:p>
    <w:p w14:paraId="3F6F78B2" w14:textId="77777777" w:rsidR="00075F0E" w:rsidRPr="004E5D66" w:rsidRDefault="00075F0E" w:rsidP="00075F0E">
      <w:pPr>
        <w:rPr>
          <w:lang w:eastAsia="zh-CN"/>
        </w:rPr>
      </w:pPr>
    </w:p>
    <w:p w14:paraId="64F957DA" w14:textId="77777777" w:rsidR="00D62336" w:rsidRPr="004E5D66" w:rsidRDefault="00063062">
      <w:pPr>
        <w:pStyle w:val="Heading2"/>
        <w:rPr>
          <w:lang w:eastAsia="zh-CN"/>
        </w:rPr>
      </w:pPr>
      <w:bookmarkStart w:id="1147" w:name="_Toc10809"/>
      <w:bookmarkStart w:id="1148" w:name="_Toc121932992"/>
      <w:bookmarkStart w:id="1149" w:name="_Toc121908706"/>
      <w:bookmarkStart w:id="1150" w:name="_Toc124186501"/>
      <w:bookmarkStart w:id="1151" w:name="_Toc137240649"/>
      <w:bookmarkStart w:id="1152" w:name="_Toc137244748"/>
      <w:bookmarkStart w:id="1153" w:name="_Toc138893962"/>
      <w:bookmarkStart w:id="1154" w:name="_Toc138894194"/>
      <w:bookmarkStart w:id="1155" w:name="_Toc145036587"/>
      <w:bookmarkStart w:id="1156" w:name="_Toc153188879"/>
      <w:bookmarkStart w:id="1157" w:name="_Toc155672162"/>
      <w:bookmarkStart w:id="1158" w:name="_Toc161927805"/>
      <w:bookmarkStart w:id="1159" w:name="_Toc163213302"/>
      <w:bookmarkStart w:id="1160" w:name="_Toc169794705"/>
      <w:bookmarkStart w:id="1161" w:name="_Toc171510333"/>
      <w:bookmarkStart w:id="1162" w:name="_Toc233969812"/>
      <w:r w:rsidRPr="004E5D66">
        <w:rPr>
          <w:lang w:eastAsia="zh-CN"/>
        </w:rPr>
        <w:t>6.7</w:t>
      </w:r>
      <w:r w:rsidRPr="004E5D66">
        <w:rPr>
          <w:lang w:eastAsia="zh-CN"/>
        </w:rPr>
        <w:tab/>
        <w:t>Transmitter intermodulation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CAC285A" w14:textId="625795BC" w:rsidR="00D62336" w:rsidRPr="004E5D66" w:rsidRDefault="00063062">
      <w:r w:rsidRPr="004E5D66">
        <w:t>The requirement is not applicable in this version of the specification.</w:t>
      </w:r>
    </w:p>
    <w:p w14:paraId="5518434F" w14:textId="77777777" w:rsidR="00AB60C7" w:rsidRPr="004E5D66" w:rsidRDefault="00AB60C7">
      <w:pPr>
        <w:rPr>
          <w:i/>
        </w:rPr>
      </w:pPr>
    </w:p>
    <w:p w14:paraId="7348512C" w14:textId="77777777" w:rsidR="00D62336" w:rsidRPr="004E5D66" w:rsidRDefault="00063062">
      <w:pPr>
        <w:pStyle w:val="Heading1"/>
        <w:rPr>
          <w:lang w:eastAsia="zh-CN"/>
        </w:rPr>
      </w:pPr>
      <w:bookmarkStart w:id="1163" w:name="_Toc5245"/>
      <w:bookmarkStart w:id="1164" w:name="_Toc121932993"/>
      <w:bookmarkStart w:id="1165" w:name="_Toc121908707"/>
      <w:bookmarkStart w:id="1166" w:name="_Toc124186502"/>
      <w:bookmarkStart w:id="1167" w:name="_Toc137240650"/>
      <w:bookmarkStart w:id="1168" w:name="_Toc137244749"/>
      <w:bookmarkStart w:id="1169" w:name="_Toc138893963"/>
      <w:bookmarkStart w:id="1170" w:name="_Toc138894195"/>
      <w:bookmarkStart w:id="1171" w:name="_Toc145036588"/>
      <w:bookmarkStart w:id="1172" w:name="_Toc153188880"/>
      <w:bookmarkStart w:id="1173" w:name="_Toc155672163"/>
      <w:bookmarkStart w:id="1174" w:name="_Toc161927806"/>
      <w:bookmarkStart w:id="1175" w:name="_Toc163213303"/>
      <w:bookmarkStart w:id="1176" w:name="_Toc169794706"/>
      <w:bookmarkStart w:id="1177" w:name="_Toc171510334"/>
      <w:bookmarkStart w:id="1178" w:name="_Toc233969813"/>
      <w:r w:rsidRPr="004E5D66">
        <w:rPr>
          <w:lang w:eastAsia="zh-CN"/>
        </w:rPr>
        <w:t>7</w:t>
      </w:r>
      <w:r w:rsidRPr="004E5D66">
        <w:rPr>
          <w:lang w:eastAsia="zh-CN"/>
        </w:rPr>
        <w:tab/>
        <w:t>Conducted receiver characteristics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385EE737" w14:textId="45991A90" w:rsidR="00D62336" w:rsidRPr="004E5D66" w:rsidRDefault="00063062">
      <w:pPr>
        <w:pStyle w:val="Heading2"/>
        <w:rPr>
          <w:lang w:eastAsia="zh-CN"/>
        </w:rPr>
      </w:pPr>
      <w:bookmarkStart w:id="1179" w:name="_Toc2998"/>
      <w:bookmarkStart w:id="1180" w:name="_Toc121932994"/>
      <w:bookmarkStart w:id="1181" w:name="_Toc121908708"/>
      <w:bookmarkStart w:id="1182" w:name="_Toc124186503"/>
      <w:bookmarkStart w:id="1183" w:name="_Toc137240651"/>
      <w:bookmarkStart w:id="1184" w:name="_Toc137244750"/>
      <w:bookmarkStart w:id="1185" w:name="_Toc138893964"/>
      <w:bookmarkStart w:id="1186" w:name="_Toc138894196"/>
      <w:bookmarkStart w:id="1187" w:name="_Toc145036589"/>
      <w:bookmarkStart w:id="1188" w:name="_Toc153188881"/>
      <w:bookmarkStart w:id="1189" w:name="_Toc155672164"/>
      <w:bookmarkStart w:id="1190" w:name="_Toc161927807"/>
      <w:bookmarkStart w:id="1191" w:name="_Toc163213304"/>
      <w:bookmarkStart w:id="1192" w:name="_Toc169794707"/>
      <w:bookmarkStart w:id="1193" w:name="_Toc171510335"/>
      <w:bookmarkStart w:id="1194" w:name="_Toc233969814"/>
      <w:r w:rsidRPr="004E5D66">
        <w:rPr>
          <w:rFonts w:hint="eastAsia"/>
          <w:lang w:val="en-US" w:eastAsia="zh-CN"/>
        </w:rPr>
        <w:t>7.1</w:t>
      </w:r>
      <w:r w:rsidRPr="004E5D66">
        <w:rPr>
          <w:lang w:eastAsia="zh-CN"/>
        </w:rPr>
        <w:tab/>
        <w:t>General</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2BD907EB" w14:textId="25130421" w:rsidR="00D62336" w:rsidRPr="004E5D66" w:rsidRDefault="004D62DC">
      <w:r w:rsidRPr="004E5D66">
        <w:t xml:space="preserve">Conducted receiver characteristics are specified at the </w:t>
      </w:r>
      <w:r w:rsidRPr="004E5D66">
        <w:rPr>
          <w:i/>
        </w:rPr>
        <w:t>TAB connector</w:t>
      </w:r>
      <w:r w:rsidRPr="004E5D66">
        <w:t xml:space="preserve"> for </w:t>
      </w:r>
      <w:r w:rsidRPr="004E5D66">
        <w:rPr>
          <w:i/>
        </w:rPr>
        <w:t>SAN type 1-H</w:t>
      </w:r>
      <w:r w:rsidRPr="004E5D66">
        <w:t>, with full complement of transceivers for the configuration in normal operating condition.</w:t>
      </w:r>
    </w:p>
    <w:p w14:paraId="40117B2B" w14:textId="77777777" w:rsidR="00D62336" w:rsidRPr="004E5D66" w:rsidRDefault="00063062">
      <w:r w:rsidRPr="004E5D66">
        <w:rPr>
          <w:rFonts w:cs="v5.0.0"/>
        </w:rPr>
        <w:lastRenderedPageBreak/>
        <w:t>Unless otherwise stated, t</w:t>
      </w:r>
      <w:r w:rsidRPr="004E5D66">
        <w:t>he following arrangements apply for conducted receiver characteristics requirements in clause 7:</w:t>
      </w:r>
    </w:p>
    <w:p w14:paraId="79AEEE52" w14:textId="77777777" w:rsidR="00D62336" w:rsidRPr="004E5D66" w:rsidRDefault="00063062">
      <w:pPr>
        <w:pStyle w:val="B1"/>
        <w:rPr>
          <w:lang w:eastAsia="zh-CN"/>
        </w:rPr>
      </w:pPr>
      <w:r w:rsidRPr="004E5D66">
        <w:rPr>
          <w:lang w:eastAsia="zh-CN"/>
        </w:rPr>
        <w:t>-</w:t>
      </w:r>
      <w:r w:rsidRPr="004E5D66">
        <w:rPr>
          <w:lang w:eastAsia="zh-CN"/>
        </w:rPr>
        <w:tab/>
        <w:t>Requirements shall be met for any transmitter setting.</w:t>
      </w:r>
    </w:p>
    <w:p w14:paraId="46F9A77D" w14:textId="77777777" w:rsidR="00D62336" w:rsidRPr="004E5D66" w:rsidRDefault="00063062">
      <w:pPr>
        <w:pStyle w:val="B1"/>
        <w:rPr>
          <w:lang w:eastAsia="zh-CN"/>
        </w:rPr>
      </w:pPr>
      <w:r w:rsidRPr="004E5D66">
        <w:rPr>
          <w:lang w:eastAsia="zh-CN"/>
        </w:rPr>
        <w:t>-</w:t>
      </w:r>
      <w:r w:rsidRPr="004E5D66">
        <w:rPr>
          <w:lang w:eastAsia="zh-CN"/>
        </w:rPr>
        <w:tab/>
      </w:r>
      <w:r w:rsidRPr="004E5D66">
        <w:rPr>
          <w:rFonts w:hint="eastAsia"/>
          <w:lang w:eastAsia="zh-CN"/>
        </w:rPr>
        <w:t>T</w:t>
      </w:r>
      <w:r w:rsidRPr="004E5D66">
        <w:rPr>
          <w:lang w:eastAsia="zh-CN"/>
        </w:rPr>
        <w:t>he requirements shall be met with the transmitter unit(s) ON.</w:t>
      </w:r>
    </w:p>
    <w:p w14:paraId="729B4F3B" w14:textId="77777777" w:rsidR="00D62336" w:rsidRPr="004E5D66" w:rsidRDefault="00063062">
      <w:pPr>
        <w:pStyle w:val="B1"/>
        <w:rPr>
          <w:lang w:eastAsia="zh-CN"/>
        </w:rPr>
      </w:pPr>
      <w:r w:rsidRPr="004E5D66">
        <w:rPr>
          <w:lang w:eastAsia="zh-CN"/>
        </w:rPr>
        <w:t>-</w:t>
      </w:r>
      <w:r w:rsidRPr="004E5D66">
        <w:rPr>
          <w:lang w:eastAsia="zh-CN"/>
        </w:rPr>
        <w:tab/>
        <w:t>Throughput requirements do not assume HARQ retransmissions.</w:t>
      </w:r>
    </w:p>
    <w:p w14:paraId="4B3B8F0E" w14:textId="77777777" w:rsidR="00D62336" w:rsidRPr="004E5D66" w:rsidRDefault="00063062">
      <w:pPr>
        <w:pStyle w:val="B1"/>
        <w:rPr>
          <w:lang w:eastAsia="zh-CN"/>
        </w:rPr>
      </w:pPr>
      <w:r w:rsidRPr="004E5D66">
        <w:rPr>
          <w:lang w:eastAsia="zh-CN"/>
        </w:rPr>
        <w:t>-</w:t>
      </w:r>
      <w:r w:rsidRPr="004E5D66">
        <w:rPr>
          <w:lang w:eastAsia="zh-CN"/>
        </w:rPr>
        <w:tab/>
        <w:t xml:space="preserve">When </w:t>
      </w:r>
      <w:r w:rsidRPr="004E5D66">
        <w:rPr>
          <w:rFonts w:hint="eastAsia"/>
          <w:lang w:eastAsia="zh-CN"/>
        </w:rPr>
        <w:t>SAN</w:t>
      </w:r>
      <w:r w:rsidRPr="004E5D66">
        <w:rPr>
          <w:lang w:eastAsia="zh-CN"/>
        </w:rPr>
        <w:t xml:space="preserve"> is configured to receive multiple carriers, all the throughput requirements are applicable for each received carrier.</w:t>
      </w:r>
    </w:p>
    <w:p w14:paraId="46EBF968" w14:textId="338E1D62" w:rsidR="00D62336" w:rsidRPr="004E5D66" w:rsidRDefault="004D62DC">
      <w:pPr>
        <w:pStyle w:val="B1"/>
      </w:pPr>
      <w:r w:rsidRPr="004E5D66">
        <w:rPr>
          <w:lang w:val="en-US" w:eastAsia="zh-CN"/>
        </w:rPr>
        <w:t>-</w:t>
      </w:r>
      <w:r w:rsidRPr="004E5D66">
        <w:rPr>
          <w:lang w:val="en-US" w:eastAsia="zh-CN"/>
        </w:rPr>
        <w:tab/>
        <w:t>F</w:t>
      </w:r>
      <w:r w:rsidRPr="004E5D66">
        <w:t xml:space="preserve">or ACS and blocking characteristics, the negative offsets of the interfering signal apply relative to the lower </w:t>
      </w:r>
      <w:r w:rsidRPr="004E5D66">
        <w:rPr>
          <w:rFonts w:cs="Arial" w:hint="eastAsia"/>
          <w:i/>
          <w:lang w:eastAsia="zh-CN"/>
        </w:rPr>
        <w:t>SAN</w:t>
      </w:r>
      <w:r w:rsidRPr="004E5D66">
        <w:rPr>
          <w:rFonts w:cs="Arial"/>
          <w:i/>
        </w:rPr>
        <w:t xml:space="preserve"> RF Bandwidth</w:t>
      </w:r>
      <w:r w:rsidRPr="004E5D66">
        <w:rPr>
          <w:rFonts w:cs="Arial"/>
        </w:rPr>
        <w:t xml:space="preserve"> </w:t>
      </w:r>
      <w:r w:rsidRPr="004E5D66">
        <w:t xml:space="preserve">edge </w:t>
      </w:r>
      <w:r w:rsidRPr="004E5D66">
        <w:rPr>
          <w:rFonts w:cs="Arial"/>
        </w:rPr>
        <w:t xml:space="preserve">or </w:t>
      </w:r>
      <w:r w:rsidRPr="004E5D66">
        <w:rPr>
          <w:rFonts w:cs="Arial"/>
          <w:i/>
        </w:rPr>
        <w:t>sub-block</w:t>
      </w:r>
      <w:r w:rsidRPr="004E5D66">
        <w:rPr>
          <w:rFonts w:cs="Arial"/>
        </w:rPr>
        <w:t xml:space="preserve"> edge inside a </w:t>
      </w:r>
      <w:r w:rsidRPr="004E5D66">
        <w:rPr>
          <w:rFonts w:cs="Arial"/>
          <w:i/>
        </w:rPr>
        <w:t>sub-block gap</w:t>
      </w:r>
      <w:r w:rsidRPr="004E5D66">
        <w:rPr>
          <w:rFonts w:cs="Arial"/>
        </w:rPr>
        <w:t>,</w:t>
      </w:r>
      <w:r w:rsidRPr="004E5D66">
        <w:t xml:space="preserve"> and the positive offsets of the interfering signal apply relative to the upper </w:t>
      </w:r>
      <w:r w:rsidRPr="004E5D66">
        <w:rPr>
          <w:rFonts w:cs="Arial" w:hint="eastAsia"/>
          <w:i/>
          <w:lang w:eastAsia="zh-CN"/>
        </w:rPr>
        <w:t>SAN</w:t>
      </w:r>
      <w:r w:rsidRPr="004E5D66">
        <w:rPr>
          <w:rFonts w:cs="Arial"/>
          <w:i/>
        </w:rPr>
        <w:t xml:space="preserve"> RF Bandwidth</w:t>
      </w:r>
      <w:r w:rsidRPr="004E5D66">
        <w:rPr>
          <w:rFonts w:cs="Arial"/>
        </w:rPr>
        <w:t xml:space="preserve"> </w:t>
      </w:r>
      <w:r w:rsidRPr="004E5D66">
        <w:t>edge</w:t>
      </w:r>
      <w:r w:rsidRPr="004E5D66">
        <w:rPr>
          <w:rFonts w:cs="Arial"/>
        </w:rPr>
        <w:t xml:space="preserve"> or </w:t>
      </w:r>
      <w:r w:rsidRPr="004E5D66">
        <w:rPr>
          <w:rFonts w:cs="Arial"/>
          <w:i/>
        </w:rPr>
        <w:t>sub-block</w:t>
      </w:r>
      <w:r w:rsidRPr="004E5D66">
        <w:rPr>
          <w:rFonts w:cs="Arial"/>
        </w:rPr>
        <w:t xml:space="preserve"> edge inside a </w:t>
      </w:r>
      <w:r w:rsidRPr="004E5D66">
        <w:rPr>
          <w:rFonts w:cs="Arial"/>
          <w:i/>
        </w:rPr>
        <w:t>sub-block gap</w:t>
      </w:r>
      <w:r w:rsidRPr="004E5D66">
        <w:t>.</w:t>
      </w:r>
    </w:p>
    <w:p w14:paraId="47CF65F0" w14:textId="77777777" w:rsidR="00335565" w:rsidRPr="004E5D66" w:rsidRDefault="00A46E4C" w:rsidP="00A46E4C">
      <w:pPr>
        <w:pStyle w:val="NO"/>
      </w:pPr>
      <w:r w:rsidRPr="004E5D66">
        <w:t>NOTE 1:</w:t>
      </w:r>
      <w:r w:rsidRPr="004E5D66">
        <w:tab/>
        <w:t xml:space="preserve">In normal operating condition the </w:t>
      </w:r>
      <w:r w:rsidRPr="004E5D66">
        <w:rPr>
          <w:rFonts w:hint="eastAsia"/>
        </w:rPr>
        <w:t>SAN</w:t>
      </w:r>
      <w:r w:rsidRPr="004E5D66">
        <w:t xml:space="preserve"> is configured to transmit and receive at the same time.</w:t>
      </w:r>
    </w:p>
    <w:p w14:paraId="65CBE525" w14:textId="77D1D46E" w:rsidR="00D62336" w:rsidRPr="004E5D66" w:rsidRDefault="00A46E4C" w:rsidP="00A46E4C">
      <w:pPr>
        <w:pStyle w:val="NO"/>
      </w:pPr>
      <w:r w:rsidRPr="004E5D66">
        <w:t>NOTE 2:</w:t>
      </w:r>
      <w:r w:rsidRPr="004E5D66">
        <w:tab/>
        <w:t xml:space="preserve">The requirement for </w:t>
      </w:r>
      <w:r w:rsidRPr="004E5D66">
        <w:rPr>
          <w:rFonts w:eastAsia="SimSun"/>
          <w:lang w:val="en-US" w:eastAsia="zh-CN"/>
        </w:rPr>
        <w:t>reference sensitivity level is</w:t>
      </w:r>
      <w:r w:rsidRPr="004E5D66">
        <w:rPr>
          <w:rFonts w:eastAsia="SimSun" w:hint="eastAsia"/>
          <w:lang w:val="en-US" w:eastAsia="zh-CN"/>
        </w:rPr>
        <w:t xml:space="preserve"> identical for NB-IoT standalone mode and </w:t>
      </w:r>
      <w:r w:rsidRPr="004E5D66">
        <w:rPr>
          <w:bCs/>
        </w:rPr>
        <w:t>NB-IoT operation in</w:t>
      </w:r>
      <w:r w:rsidRPr="004E5D66">
        <w:rPr>
          <w:rFonts w:eastAsia="SimSun" w:hint="eastAsia"/>
          <w:bCs/>
          <w:lang w:val="en-US" w:eastAsia="zh-CN"/>
        </w:rPr>
        <w:t xml:space="preserve"> NTN</w:t>
      </w:r>
      <w:r w:rsidRPr="004E5D66">
        <w:rPr>
          <w:bCs/>
        </w:rPr>
        <w:t xml:space="preserve"> NR in-band</w:t>
      </w:r>
      <w:r w:rsidRPr="004E5D66">
        <w:rPr>
          <w:rFonts w:eastAsia="SimSun" w:hint="eastAsia"/>
          <w:bCs/>
          <w:lang w:val="en-US" w:eastAsia="zh-CN"/>
        </w:rPr>
        <w:t xml:space="preserve">, </w:t>
      </w:r>
      <w:r w:rsidRPr="004E5D66">
        <w:rPr>
          <w:rFonts w:eastAsia="SimSun" w:hint="eastAsia"/>
          <w:lang w:val="en-US" w:eastAsia="zh-CN"/>
        </w:rPr>
        <w:t>for other requirements for NB-IoT operation in NTN NR in-band are defined in TS 38</w:t>
      </w:r>
      <w:r w:rsidRPr="004E5D66">
        <w:rPr>
          <w:rFonts w:eastAsia="SimSun"/>
          <w:lang w:val="en-US" w:eastAsia="zh-CN"/>
        </w:rPr>
        <w:t>.</w:t>
      </w:r>
      <w:r w:rsidRPr="004E5D66">
        <w:rPr>
          <w:rFonts w:eastAsia="SimSun" w:hint="eastAsia"/>
          <w:lang w:val="en-US" w:eastAsia="zh-CN"/>
        </w:rPr>
        <w:t>1</w:t>
      </w:r>
      <w:r w:rsidRPr="004E5D66">
        <w:rPr>
          <w:rFonts w:eastAsia="SimSun"/>
          <w:lang w:val="en-US" w:eastAsia="zh-CN"/>
        </w:rPr>
        <w:t>08</w:t>
      </w:r>
      <w:r w:rsidR="00665796" w:rsidRPr="004E5D66">
        <w:rPr>
          <w:rFonts w:eastAsia="SimSun"/>
          <w:lang w:val="en-US" w:eastAsia="zh-CN"/>
        </w:rPr>
        <w:t xml:space="preserve"> [7]</w:t>
      </w:r>
      <w:r w:rsidRPr="004E5D66">
        <w:rPr>
          <w:rFonts w:eastAsia="SimSun" w:hint="eastAsia"/>
          <w:lang w:val="en-US" w:eastAsia="zh-CN"/>
        </w:rPr>
        <w:t>.</w:t>
      </w:r>
    </w:p>
    <w:p w14:paraId="5A229887" w14:textId="77777777" w:rsidR="00D62336" w:rsidRPr="004E5D66" w:rsidRDefault="00D62336">
      <w:pPr>
        <w:rPr>
          <w:lang w:eastAsia="zh-CN"/>
        </w:rPr>
      </w:pPr>
    </w:p>
    <w:p w14:paraId="7C4255F2" w14:textId="52948D8E" w:rsidR="00D62336" w:rsidRPr="004E5D66" w:rsidRDefault="00063062">
      <w:pPr>
        <w:pStyle w:val="Heading2"/>
        <w:rPr>
          <w:lang w:val="en-US" w:eastAsia="zh-CN"/>
        </w:rPr>
      </w:pPr>
      <w:bookmarkStart w:id="1195" w:name="_Toc24498"/>
      <w:bookmarkStart w:id="1196" w:name="_Toc121932995"/>
      <w:bookmarkStart w:id="1197" w:name="_Toc121908709"/>
      <w:bookmarkStart w:id="1198" w:name="_Toc124186504"/>
      <w:bookmarkStart w:id="1199" w:name="_Toc137240652"/>
      <w:bookmarkStart w:id="1200" w:name="_Toc137244751"/>
      <w:bookmarkStart w:id="1201" w:name="_Toc138893965"/>
      <w:bookmarkStart w:id="1202" w:name="_Toc138894197"/>
      <w:bookmarkStart w:id="1203" w:name="_Toc145036590"/>
      <w:bookmarkStart w:id="1204" w:name="_Toc153188882"/>
      <w:bookmarkStart w:id="1205" w:name="_Toc155672165"/>
      <w:bookmarkStart w:id="1206" w:name="_Toc161927808"/>
      <w:bookmarkStart w:id="1207" w:name="_Toc163213305"/>
      <w:bookmarkStart w:id="1208" w:name="_Toc169794708"/>
      <w:bookmarkStart w:id="1209" w:name="_Toc171510336"/>
      <w:bookmarkStart w:id="1210" w:name="_Toc233969815"/>
      <w:r w:rsidRPr="004E5D66">
        <w:rPr>
          <w:rFonts w:hint="eastAsia"/>
          <w:lang w:val="en-US" w:eastAsia="zh-CN"/>
        </w:rPr>
        <w:t>7.2</w:t>
      </w:r>
      <w:r w:rsidRPr="004E5D66">
        <w:rPr>
          <w:rFonts w:hint="eastAsia"/>
          <w:lang w:val="en-US" w:eastAsia="zh-CN"/>
        </w:rPr>
        <w:tab/>
        <w:t>Reference sensitivity level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17E81C21" w14:textId="77777777" w:rsidR="00D62336" w:rsidRPr="004E5D66" w:rsidRDefault="00063062">
      <w:pPr>
        <w:pStyle w:val="Heading3"/>
        <w:rPr>
          <w:lang w:eastAsia="zh-CN"/>
        </w:rPr>
      </w:pPr>
      <w:bookmarkStart w:id="1211" w:name="_Toc25531"/>
      <w:bookmarkStart w:id="1212" w:name="_Toc121932996"/>
      <w:bookmarkStart w:id="1213" w:name="_Toc121908710"/>
      <w:bookmarkStart w:id="1214" w:name="_Toc124186505"/>
      <w:bookmarkStart w:id="1215" w:name="_Toc137240653"/>
      <w:bookmarkStart w:id="1216" w:name="_Toc137244752"/>
      <w:bookmarkStart w:id="1217" w:name="_Toc138893966"/>
      <w:bookmarkStart w:id="1218" w:name="_Toc138894198"/>
      <w:bookmarkStart w:id="1219" w:name="_Toc145036591"/>
      <w:bookmarkStart w:id="1220" w:name="_Toc153188883"/>
      <w:bookmarkStart w:id="1221" w:name="_Toc155672166"/>
      <w:bookmarkStart w:id="1222" w:name="_Toc161927809"/>
      <w:bookmarkStart w:id="1223" w:name="_Toc163213306"/>
      <w:bookmarkStart w:id="1224" w:name="_Toc169794709"/>
      <w:bookmarkStart w:id="1225" w:name="_Toc171510337"/>
      <w:bookmarkStart w:id="1226" w:name="_Toc233969816"/>
      <w:r w:rsidRPr="004E5D66">
        <w:rPr>
          <w:lang w:eastAsia="zh-CN"/>
        </w:rPr>
        <w:t>7.2.1</w:t>
      </w:r>
      <w:r w:rsidRPr="004E5D66">
        <w:rPr>
          <w:lang w:eastAsia="zh-CN"/>
        </w:rPr>
        <w:tab/>
        <w:t>General</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E8BD12A" w14:textId="77777777" w:rsidR="00D62336" w:rsidRPr="004E5D66" w:rsidRDefault="00063062">
      <w:pPr>
        <w:rPr>
          <w:rFonts w:eastAsia="SimSun"/>
        </w:rPr>
      </w:pPr>
      <w:r w:rsidRPr="004E5D66">
        <w:t>The reference sensitivity power level P</w:t>
      </w:r>
      <w:r w:rsidRPr="004E5D66">
        <w:rPr>
          <w:vertAlign w:val="subscript"/>
        </w:rPr>
        <w:t>REFSENS</w:t>
      </w:r>
      <w:r w:rsidRPr="004E5D66">
        <w:t xml:space="preserve"> is the minimum mean power received at </w:t>
      </w:r>
      <w:bookmarkStart w:id="1227" w:name="_Hlk508114944"/>
      <w:r w:rsidRPr="004E5D66">
        <w:rPr>
          <w:rFonts w:hint="eastAsia"/>
        </w:rPr>
        <w:t xml:space="preserve">the </w:t>
      </w:r>
      <w:r w:rsidRPr="004E5D66">
        <w:rPr>
          <w:i/>
        </w:rPr>
        <w:t>TAB connector</w:t>
      </w:r>
      <w:r w:rsidRPr="004E5D66">
        <w:t xml:space="preserve"> for </w:t>
      </w:r>
      <w:bookmarkEnd w:id="1227"/>
      <w:r w:rsidRPr="004E5D66">
        <w:rPr>
          <w:rFonts w:hint="eastAsia"/>
          <w:i/>
          <w:iCs/>
          <w:lang w:val="en-US" w:eastAsia="zh-CN"/>
        </w:rPr>
        <w:t xml:space="preserve">SAN type 1-H </w:t>
      </w:r>
      <w:r w:rsidRPr="004E5D66">
        <w:t>at which a throughput requirement shall be met for a specified reference measurement channel.</w:t>
      </w:r>
    </w:p>
    <w:p w14:paraId="0CF036C0" w14:textId="77777777" w:rsidR="00D62336" w:rsidRPr="004E5D66" w:rsidRDefault="00063062">
      <w:pPr>
        <w:pStyle w:val="Heading3"/>
        <w:rPr>
          <w:lang w:eastAsia="zh-CN"/>
        </w:rPr>
      </w:pPr>
      <w:bookmarkStart w:id="1228" w:name="_Toc4314"/>
      <w:bookmarkStart w:id="1229" w:name="_Toc121932997"/>
      <w:bookmarkStart w:id="1230" w:name="_Toc121908711"/>
      <w:bookmarkStart w:id="1231" w:name="_Toc124186506"/>
      <w:bookmarkStart w:id="1232" w:name="_Toc137240654"/>
      <w:bookmarkStart w:id="1233" w:name="_Toc137244753"/>
      <w:bookmarkStart w:id="1234" w:name="_Toc138893967"/>
      <w:bookmarkStart w:id="1235" w:name="_Toc138894199"/>
      <w:bookmarkStart w:id="1236" w:name="_Toc145036592"/>
      <w:bookmarkStart w:id="1237" w:name="_Toc153188884"/>
      <w:bookmarkStart w:id="1238" w:name="_Toc155672167"/>
      <w:bookmarkStart w:id="1239" w:name="_Toc161927810"/>
      <w:bookmarkStart w:id="1240" w:name="_Toc163213307"/>
      <w:bookmarkStart w:id="1241" w:name="_Toc169794710"/>
      <w:bookmarkStart w:id="1242" w:name="_Toc171510338"/>
      <w:bookmarkStart w:id="1243" w:name="_Toc233969817"/>
      <w:r w:rsidRPr="004E5D66">
        <w:rPr>
          <w:lang w:eastAsia="zh-CN"/>
        </w:rPr>
        <w:t>7.2.2</w:t>
      </w:r>
      <w:r w:rsidRPr="004E5D66">
        <w:rPr>
          <w:lang w:eastAsia="zh-CN"/>
        </w:rPr>
        <w:tab/>
        <w:t xml:space="preserve">Minimum requirements for </w:t>
      </w:r>
      <w:r w:rsidRPr="004E5D66">
        <w:rPr>
          <w:i/>
        </w:rPr>
        <w:t>SAN type 1-H</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6710A1C" w14:textId="2D9D202C" w:rsidR="00D62336" w:rsidRPr="004E5D66" w:rsidRDefault="00063062">
      <w:r w:rsidRPr="004E5D66">
        <w:rPr>
          <w:rFonts w:hint="eastAsia"/>
          <w:lang w:val="en-US" w:eastAsia="zh-CN"/>
        </w:rPr>
        <w:t>For SAN supporting E-UTRA, t</w:t>
      </w:r>
      <w:r w:rsidRPr="004E5D66">
        <w:rPr>
          <w:rFonts w:hint="eastAsia"/>
        </w:rPr>
        <w:t xml:space="preserve">he throughput shall be ≥ 95% of the maximum throughput of the reference measurement channel as specified in </w:t>
      </w:r>
      <w:r w:rsidRPr="004E5D66">
        <w:t>annex A.1 with parameters specified in table 7.2.2-1</w:t>
      </w:r>
      <w:r w:rsidRPr="004E5D66">
        <w:rPr>
          <w:rFonts w:hint="eastAsia"/>
        </w:rPr>
        <w:t xml:space="preserve"> and 7.2.2-2 </w:t>
      </w:r>
      <w:r w:rsidRPr="004E5D66">
        <w:t xml:space="preserve">for </w:t>
      </w:r>
      <w:r w:rsidRPr="004E5D66">
        <w:rPr>
          <w:rFonts w:hint="eastAsia"/>
          <w:i/>
          <w:iCs/>
          <w:lang w:val="en-US" w:eastAsia="zh-CN"/>
        </w:rPr>
        <w:t>SAN type 1-H</w:t>
      </w:r>
      <w:r w:rsidRPr="004E5D66">
        <w:rPr>
          <w:rFonts w:hint="eastAsia"/>
          <w:i/>
          <w:lang w:val="en-US" w:eastAsia="zh-CN"/>
        </w:rPr>
        <w:t xml:space="preserve"> </w:t>
      </w:r>
      <w:r w:rsidRPr="004E5D66">
        <w:rPr>
          <w:rFonts w:cs="v5.0.0"/>
        </w:rPr>
        <w:t xml:space="preserve">in </w:t>
      </w:r>
      <w:r w:rsidRPr="004E5D66">
        <w:rPr>
          <w:rFonts w:cs="v5.0.0" w:hint="eastAsia"/>
        </w:rPr>
        <w:t xml:space="preserve">all </w:t>
      </w:r>
      <w:r w:rsidRPr="004E5D66">
        <w:rPr>
          <w:rFonts w:cs="v5.0.0"/>
        </w:rPr>
        <w:t>operating band</w:t>
      </w:r>
      <w:r w:rsidRPr="004E5D66">
        <w:t>.</w:t>
      </w:r>
    </w:p>
    <w:p w14:paraId="699DD45F" w14:textId="77777777" w:rsidR="00D62336" w:rsidRPr="004E5D66" w:rsidRDefault="00063062" w:rsidP="001329B9">
      <w:pPr>
        <w:pStyle w:val="TH"/>
        <w:rPr>
          <w:lang w:eastAsia="zh-CN"/>
        </w:rPr>
      </w:pPr>
      <w:r w:rsidRPr="004E5D66">
        <w:t xml:space="preserve">Table 7.2.2-1: </w:t>
      </w:r>
      <w:r w:rsidRPr="004E5D66">
        <w:rPr>
          <w:lang w:eastAsia="zh-CN"/>
        </w:rPr>
        <w:t>R</w:t>
      </w:r>
      <w:r w:rsidRPr="004E5D66">
        <w:t>eference sensitivity levels</w:t>
      </w:r>
      <w:r w:rsidRPr="004E5D66">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4E5D66" w:rsidRPr="004E5D66" w14:paraId="45EE01B9" w14:textId="77777777">
        <w:trPr>
          <w:cantSplit/>
          <w:jc w:val="center"/>
        </w:trPr>
        <w:tc>
          <w:tcPr>
            <w:tcW w:w="2263" w:type="dxa"/>
            <w:tcBorders>
              <w:bottom w:val="single" w:sz="4" w:space="0" w:color="auto"/>
            </w:tcBorders>
          </w:tcPr>
          <w:p w14:paraId="66E9389F" w14:textId="77777777" w:rsidR="00D62336" w:rsidRPr="004E5D66" w:rsidRDefault="00063062">
            <w:pPr>
              <w:pStyle w:val="TAH"/>
              <w:rPr>
                <w:rFonts w:eastAsia="MS Mincho" w:cs="Arial"/>
              </w:rPr>
            </w:pPr>
            <w:r w:rsidRPr="004E5D66">
              <w:rPr>
                <w:rFonts w:cs="Arial"/>
                <w:lang w:eastAsia="zh-CN"/>
              </w:rPr>
              <w:t>SAN</w:t>
            </w:r>
            <w:r w:rsidRPr="004E5D66">
              <w:rPr>
                <w:rFonts w:cs="Arial"/>
              </w:rPr>
              <w:t xml:space="preserve"> channel bandwidth (MHz)</w:t>
            </w:r>
          </w:p>
        </w:tc>
        <w:tc>
          <w:tcPr>
            <w:tcW w:w="1701" w:type="dxa"/>
            <w:tcBorders>
              <w:bottom w:val="single" w:sz="4" w:space="0" w:color="auto"/>
            </w:tcBorders>
          </w:tcPr>
          <w:p w14:paraId="1C2E0C1F" w14:textId="77777777" w:rsidR="00D62336" w:rsidRPr="004E5D66" w:rsidRDefault="00063062">
            <w:pPr>
              <w:pStyle w:val="TAH"/>
              <w:rPr>
                <w:rFonts w:eastAsia="MS Mincho" w:cs="Arial"/>
              </w:rPr>
            </w:pPr>
            <w:r w:rsidRPr="004E5D66">
              <w:rPr>
                <w:rFonts w:cs="Arial"/>
              </w:rPr>
              <w:t>Sub-carrier spacing (kHz)</w:t>
            </w:r>
          </w:p>
        </w:tc>
        <w:tc>
          <w:tcPr>
            <w:tcW w:w="3119" w:type="dxa"/>
          </w:tcPr>
          <w:p w14:paraId="2D93CB5E" w14:textId="77777777" w:rsidR="00D62336" w:rsidRPr="004E5D66" w:rsidRDefault="00063062">
            <w:pPr>
              <w:pStyle w:val="TAH"/>
              <w:rPr>
                <w:rFonts w:cs="Arial"/>
              </w:rPr>
            </w:pPr>
            <w:r w:rsidRPr="004E5D66">
              <w:rPr>
                <w:rFonts w:cs="Arial"/>
              </w:rPr>
              <w:t>Reference measurement channel</w:t>
            </w:r>
          </w:p>
          <w:p w14:paraId="19EDA147" w14:textId="77777777" w:rsidR="00D62336" w:rsidRPr="004E5D66" w:rsidRDefault="00063062">
            <w:pPr>
              <w:pStyle w:val="TAH"/>
              <w:rPr>
                <w:rFonts w:eastAsia="MS Mincho" w:cs="Arial"/>
                <w:b w:val="0"/>
              </w:rPr>
            </w:pPr>
            <w:r w:rsidRPr="004E5D66">
              <w:rPr>
                <w:rFonts w:cs="Arial"/>
                <w:b w:val="0"/>
              </w:rPr>
              <w:t>(NOTE)</w:t>
            </w:r>
          </w:p>
          <w:p w14:paraId="4C50E940" w14:textId="77777777" w:rsidR="00D62336" w:rsidRPr="004E5D66" w:rsidRDefault="00D62336">
            <w:pPr>
              <w:pStyle w:val="TAH"/>
              <w:rPr>
                <w:rFonts w:eastAsia="MS Mincho" w:cs="Arial"/>
              </w:rPr>
            </w:pPr>
          </w:p>
        </w:tc>
        <w:tc>
          <w:tcPr>
            <w:tcW w:w="2546" w:type="dxa"/>
          </w:tcPr>
          <w:p w14:paraId="57110887" w14:textId="77777777" w:rsidR="00D62336" w:rsidRPr="004E5D66" w:rsidRDefault="00063062">
            <w:pPr>
              <w:pStyle w:val="TAH"/>
              <w:rPr>
                <w:rFonts w:eastAsia="MS Mincho" w:cs="Arial"/>
              </w:rPr>
            </w:pPr>
            <w:r w:rsidRPr="004E5D66">
              <w:rPr>
                <w:rFonts w:cs="Arial"/>
              </w:rPr>
              <w:t>Reference sensitivity power level, P</w:t>
            </w:r>
            <w:r w:rsidRPr="004E5D66">
              <w:rPr>
                <w:rFonts w:cs="Arial"/>
                <w:vertAlign w:val="subscript"/>
              </w:rPr>
              <w:t>REFSENS</w:t>
            </w:r>
          </w:p>
          <w:p w14:paraId="4380F96F" w14:textId="77777777" w:rsidR="00D62336" w:rsidRPr="004E5D66" w:rsidRDefault="00063062">
            <w:pPr>
              <w:pStyle w:val="TAH"/>
              <w:rPr>
                <w:rFonts w:eastAsia="MS Mincho" w:cs="Arial"/>
                <w:i/>
              </w:rPr>
            </w:pPr>
            <w:r w:rsidRPr="004E5D66">
              <w:rPr>
                <w:rFonts w:cs="Arial"/>
              </w:rPr>
              <w:t xml:space="preserve"> (dBm)</w:t>
            </w:r>
          </w:p>
        </w:tc>
      </w:tr>
      <w:tr w:rsidR="004E5D66" w:rsidRPr="004E5D66" w14:paraId="6C92D335" w14:textId="77777777">
        <w:trPr>
          <w:cantSplit/>
          <w:jc w:val="center"/>
        </w:trPr>
        <w:tc>
          <w:tcPr>
            <w:tcW w:w="2263" w:type="dxa"/>
            <w:tcBorders>
              <w:bottom w:val="nil"/>
            </w:tcBorders>
            <w:vAlign w:val="center"/>
          </w:tcPr>
          <w:p w14:paraId="56C4ED59" w14:textId="77777777" w:rsidR="00D62336" w:rsidRPr="004E5D66" w:rsidRDefault="00063062">
            <w:pPr>
              <w:pStyle w:val="TAC"/>
              <w:rPr>
                <w:rFonts w:eastAsia="SimSun" w:cs="Arial"/>
                <w:lang w:eastAsia="zh-CN"/>
              </w:rPr>
            </w:pPr>
            <w:r w:rsidRPr="004E5D66">
              <w:rPr>
                <w:rFonts w:eastAsia="SimSun" w:cs="Arial"/>
                <w:lang w:eastAsia="zh-CN"/>
              </w:rPr>
              <w:t>1.4</w:t>
            </w:r>
          </w:p>
        </w:tc>
        <w:tc>
          <w:tcPr>
            <w:tcW w:w="1701" w:type="dxa"/>
            <w:tcBorders>
              <w:bottom w:val="nil"/>
            </w:tcBorders>
          </w:tcPr>
          <w:p w14:paraId="5BD252B0" w14:textId="77777777" w:rsidR="00D62336" w:rsidRPr="004E5D66" w:rsidRDefault="00063062">
            <w:pPr>
              <w:pStyle w:val="TAC"/>
              <w:rPr>
                <w:rFonts w:eastAsia="MS Mincho" w:cs="Arial"/>
              </w:rPr>
            </w:pPr>
            <w:r w:rsidRPr="004E5D66">
              <w:rPr>
                <w:rFonts w:cs="Arial"/>
              </w:rPr>
              <w:t>15</w:t>
            </w:r>
          </w:p>
        </w:tc>
        <w:tc>
          <w:tcPr>
            <w:tcW w:w="3119" w:type="dxa"/>
            <w:vAlign w:val="center"/>
          </w:tcPr>
          <w:p w14:paraId="2EBAFE3C" w14:textId="77777777" w:rsidR="00D62336" w:rsidRPr="004E5D66" w:rsidRDefault="00063062">
            <w:pPr>
              <w:pStyle w:val="TAC"/>
              <w:rPr>
                <w:rFonts w:eastAsia="MS Mincho" w:cs="Arial"/>
              </w:rPr>
            </w:pPr>
            <w:r w:rsidRPr="004E5D66">
              <w:rPr>
                <w:rFonts w:cs="Arial"/>
              </w:rPr>
              <w:t>FRC A1-1 in Annex A.1</w:t>
            </w:r>
          </w:p>
        </w:tc>
        <w:tc>
          <w:tcPr>
            <w:tcW w:w="2546" w:type="dxa"/>
            <w:vAlign w:val="center"/>
          </w:tcPr>
          <w:p w14:paraId="56B80489" w14:textId="77777777" w:rsidR="00D62336" w:rsidRPr="004E5D66" w:rsidRDefault="00063062">
            <w:pPr>
              <w:pStyle w:val="TAC"/>
              <w:rPr>
                <w:rFonts w:eastAsia="SimSun" w:cs="Arial"/>
                <w:lang w:eastAsia="zh-CN"/>
              </w:rPr>
            </w:pPr>
            <w:r w:rsidRPr="004E5D66">
              <w:rPr>
                <w:rFonts w:eastAsia="SimSun" w:cs="Arial"/>
                <w:lang w:eastAsia="zh-CN"/>
              </w:rPr>
              <w:t>-104.4</w:t>
            </w:r>
          </w:p>
        </w:tc>
      </w:tr>
      <w:tr w:rsidR="00D62336" w:rsidRPr="004E5D66" w14:paraId="21FD00E7" w14:textId="77777777">
        <w:trPr>
          <w:cantSplit/>
          <w:jc w:val="center"/>
        </w:trPr>
        <w:tc>
          <w:tcPr>
            <w:tcW w:w="9629" w:type="dxa"/>
            <w:gridSpan w:val="4"/>
            <w:vAlign w:val="center"/>
          </w:tcPr>
          <w:p w14:paraId="1F693402" w14:textId="590FE25A" w:rsidR="00D62336" w:rsidRPr="004E5D66" w:rsidRDefault="00063062" w:rsidP="00783B56">
            <w:pPr>
              <w:pStyle w:val="TAN"/>
              <w:rPr>
                <w:rFonts w:cs="Arial"/>
                <w:lang w:eastAsia="zh-CN"/>
              </w:rPr>
            </w:pPr>
            <w:r w:rsidRPr="004E5D66">
              <w:rPr>
                <w:rFonts w:cs="Arial"/>
              </w:rPr>
              <w:t>NOTE:</w:t>
            </w:r>
            <w:r w:rsidRPr="004E5D66">
              <w:rPr>
                <w:rFonts w:cs="Arial"/>
              </w:rPr>
              <w:tab/>
              <w:t>P</w:t>
            </w:r>
            <w:r w:rsidRPr="004E5D66">
              <w:rPr>
                <w:rFonts w:cs="Arial"/>
                <w:vertAlign w:val="subscript"/>
              </w:rPr>
              <w:t>REFSENS</w:t>
            </w:r>
            <w:r w:rsidRPr="004E5D66">
              <w:rPr>
                <w:rFonts w:cs="Arial"/>
              </w:rPr>
              <w:t xml:space="preserve"> is the power level of a single instance of the reference measurement channel.</w:t>
            </w:r>
          </w:p>
        </w:tc>
      </w:tr>
    </w:tbl>
    <w:p w14:paraId="02185F09" w14:textId="77777777" w:rsidR="00D62336" w:rsidRPr="004E5D66" w:rsidRDefault="00D62336"/>
    <w:p w14:paraId="7C0289D3" w14:textId="77777777" w:rsidR="00D62336" w:rsidRPr="004E5D66" w:rsidRDefault="00063062" w:rsidP="001329B9">
      <w:pPr>
        <w:pStyle w:val="TH"/>
      </w:pPr>
      <w:r w:rsidRPr="004E5D66">
        <w:t>Table 7.2.2-</w:t>
      </w:r>
      <w:r w:rsidRPr="004E5D66">
        <w:rPr>
          <w:lang w:eastAsia="zh-CN"/>
        </w:rPr>
        <w:t>2</w:t>
      </w:r>
      <w:r w:rsidRPr="004E5D66">
        <w:t xml:space="preserve">: </w:t>
      </w:r>
      <w:r w:rsidRPr="004E5D66">
        <w:rPr>
          <w:lang w:eastAsia="zh-CN"/>
        </w:rPr>
        <w:t>R</w:t>
      </w:r>
      <w:r w:rsidRPr="004E5D66">
        <w:t>eference sensitivity levels</w:t>
      </w:r>
      <w:r w:rsidRPr="004E5D66">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4E5D66" w:rsidRPr="004E5D66" w14:paraId="448ED8EF" w14:textId="77777777">
        <w:trPr>
          <w:cantSplit/>
          <w:jc w:val="center"/>
        </w:trPr>
        <w:tc>
          <w:tcPr>
            <w:tcW w:w="2263" w:type="dxa"/>
            <w:tcBorders>
              <w:bottom w:val="single" w:sz="4" w:space="0" w:color="auto"/>
            </w:tcBorders>
          </w:tcPr>
          <w:p w14:paraId="086E4E48" w14:textId="77777777" w:rsidR="00D62336" w:rsidRPr="004E5D66" w:rsidRDefault="00063062">
            <w:pPr>
              <w:pStyle w:val="TAH"/>
              <w:rPr>
                <w:rFonts w:eastAsia="MS Mincho" w:cs="Arial"/>
              </w:rPr>
            </w:pPr>
            <w:r w:rsidRPr="004E5D66">
              <w:rPr>
                <w:rFonts w:cs="Arial"/>
                <w:lang w:eastAsia="zh-CN"/>
              </w:rPr>
              <w:t>SAN</w:t>
            </w:r>
            <w:r w:rsidRPr="004E5D66">
              <w:rPr>
                <w:rFonts w:cs="Arial"/>
              </w:rPr>
              <w:t xml:space="preserve"> channel bandwidth (MHz)</w:t>
            </w:r>
          </w:p>
        </w:tc>
        <w:tc>
          <w:tcPr>
            <w:tcW w:w="1701" w:type="dxa"/>
            <w:tcBorders>
              <w:bottom w:val="single" w:sz="4" w:space="0" w:color="auto"/>
            </w:tcBorders>
          </w:tcPr>
          <w:p w14:paraId="0ABDD67C" w14:textId="77777777" w:rsidR="00D62336" w:rsidRPr="004E5D66" w:rsidRDefault="00063062">
            <w:pPr>
              <w:pStyle w:val="TAH"/>
              <w:rPr>
                <w:rFonts w:eastAsia="MS Mincho" w:cs="Arial"/>
              </w:rPr>
            </w:pPr>
            <w:r w:rsidRPr="004E5D66">
              <w:rPr>
                <w:rFonts w:cs="Arial"/>
              </w:rPr>
              <w:t>Sub-carrier spacing (kHz)</w:t>
            </w:r>
          </w:p>
        </w:tc>
        <w:tc>
          <w:tcPr>
            <w:tcW w:w="3119" w:type="dxa"/>
          </w:tcPr>
          <w:p w14:paraId="2FD9FA9C" w14:textId="77777777" w:rsidR="00D62336" w:rsidRPr="004E5D66" w:rsidRDefault="00063062">
            <w:pPr>
              <w:pStyle w:val="TAH"/>
              <w:rPr>
                <w:rFonts w:cs="Arial"/>
              </w:rPr>
            </w:pPr>
            <w:r w:rsidRPr="004E5D66">
              <w:rPr>
                <w:rFonts w:cs="Arial"/>
              </w:rPr>
              <w:t>Reference measurement channel</w:t>
            </w:r>
          </w:p>
          <w:p w14:paraId="587008EA" w14:textId="77777777" w:rsidR="00D62336" w:rsidRPr="004E5D66" w:rsidRDefault="00063062">
            <w:pPr>
              <w:pStyle w:val="TAH"/>
              <w:rPr>
                <w:rFonts w:eastAsia="MS Mincho" w:cs="Arial"/>
                <w:b w:val="0"/>
              </w:rPr>
            </w:pPr>
            <w:r w:rsidRPr="004E5D66">
              <w:rPr>
                <w:rFonts w:cs="Arial"/>
                <w:b w:val="0"/>
              </w:rPr>
              <w:t>(NOTE)</w:t>
            </w:r>
          </w:p>
          <w:p w14:paraId="5D12D578" w14:textId="77777777" w:rsidR="00D62336" w:rsidRPr="004E5D66" w:rsidRDefault="00D62336">
            <w:pPr>
              <w:pStyle w:val="TAH"/>
              <w:rPr>
                <w:rFonts w:eastAsia="MS Mincho" w:cs="Arial"/>
              </w:rPr>
            </w:pPr>
          </w:p>
        </w:tc>
        <w:tc>
          <w:tcPr>
            <w:tcW w:w="2546" w:type="dxa"/>
          </w:tcPr>
          <w:p w14:paraId="36943BFA" w14:textId="77777777" w:rsidR="00D62336" w:rsidRPr="004E5D66" w:rsidRDefault="00063062">
            <w:pPr>
              <w:pStyle w:val="TAH"/>
              <w:rPr>
                <w:rFonts w:eastAsia="MS Mincho" w:cs="Arial"/>
              </w:rPr>
            </w:pPr>
            <w:r w:rsidRPr="004E5D66">
              <w:rPr>
                <w:rFonts w:cs="Arial"/>
              </w:rPr>
              <w:t>Reference sensitivity power level, P</w:t>
            </w:r>
            <w:r w:rsidRPr="004E5D66">
              <w:rPr>
                <w:rFonts w:cs="Arial"/>
                <w:vertAlign w:val="subscript"/>
              </w:rPr>
              <w:t>REFSENS</w:t>
            </w:r>
          </w:p>
          <w:p w14:paraId="6FCDC86C" w14:textId="77777777" w:rsidR="00D62336" w:rsidRPr="004E5D66" w:rsidRDefault="00063062">
            <w:pPr>
              <w:pStyle w:val="TAH"/>
              <w:rPr>
                <w:rFonts w:eastAsia="MS Mincho" w:cs="Arial"/>
                <w:i/>
              </w:rPr>
            </w:pPr>
            <w:r w:rsidRPr="004E5D66">
              <w:rPr>
                <w:rFonts w:cs="Arial"/>
              </w:rPr>
              <w:t xml:space="preserve"> (dBm)</w:t>
            </w:r>
          </w:p>
        </w:tc>
      </w:tr>
      <w:tr w:rsidR="004E5D66" w:rsidRPr="004E5D66" w14:paraId="488DB931" w14:textId="77777777">
        <w:trPr>
          <w:cantSplit/>
          <w:jc w:val="center"/>
        </w:trPr>
        <w:tc>
          <w:tcPr>
            <w:tcW w:w="2263" w:type="dxa"/>
            <w:tcBorders>
              <w:bottom w:val="nil"/>
            </w:tcBorders>
            <w:vAlign w:val="center"/>
          </w:tcPr>
          <w:p w14:paraId="372532D9" w14:textId="77777777" w:rsidR="00D62336" w:rsidRPr="004E5D66" w:rsidRDefault="00063062">
            <w:pPr>
              <w:pStyle w:val="TAC"/>
              <w:rPr>
                <w:rFonts w:eastAsia="SimSun" w:cs="Arial"/>
                <w:lang w:val="en-US" w:eastAsia="zh-CN"/>
              </w:rPr>
            </w:pPr>
            <w:r w:rsidRPr="004E5D66">
              <w:rPr>
                <w:rFonts w:eastAsia="SimSun" w:cs="Arial" w:hint="eastAsia"/>
                <w:lang w:val="en-US" w:eastAsia="zh-CN"/>
              </w:rPr>
              <w:t>1.4</w:t>
            </w:r>
          </w:p>
        </w:tc>
        <w:tc>
          <w:tcPr>
            <w:tcW w:w="1701" w:type="dxa"/>
            <w:tcBorders>
              <w:bottom w:val="nil"/>
            </w:tcBorders>
          </w:tcPr>
          <w:p w14:paraId="291C897F" w14:textId="77777777" w:rsidR="00D62336" w:rsidRPr="004E5D66" w:rsidRDefault="00063062">
            <w:pPr>
              <w:pStyle w:val="TAC"/>
              <w:rPr>
                <w:rFonts w:eastAsia="MS Mincho" w:cs="Arial"/>
              </w:rPr>
            </w:pPr>
            <w:r w:rsidRPr="004E5D66">
              <w:rPr>
                <w:rFonts w:cs="Arial"/>
              </w:rPr>
              <w:t>15</w:t>
            </w:r>
          </w:p>
        </w:tc>
        <w:tc>
          <w:tcPr>
            <w:tcW w:w="3119" w:type="dxa"/>
            <w:vAlign w:val="center"/>
          </w:tcPr>
          <w:p w14:paraId="46D39EBC" w14:textId="77777777" w:rsidR="00D62336" w:rsidRPr="004E5D66" w:rsidRDefault="00063062">
            <w:pPr>
              <w:pStyle w:val="TAC"/>
              <w:rPr>
                <w:rFonts w:eastAsia="MS Mincho" w:cs="Arial"/>
              </w:rPr>
            </w:pPr>
            <w:r w:rsidRPr="004E5D66">
              <w:rPr>
                <w:rFonts w:cs="Arial"/>
              </w:rPr>
              <w:t>FRC A1-1 in Annex A.1</w:t>
            </w:r>
          </w:p>
        </w:tc>
        <w:tc>
          <w:tcPr>
            <w:tcW w:w="2546" w:type="dxa"/>
            <w:vAlign w:val="center"/>
          </w:tcPr>
          <w:p w14:paraId="3F7D64B8" w14:textId="77777777" w:rsidR="00D62336" w:rsidRPr="004E5D66" w:rsidRDefault="00063062">
            <w:pPr>
              <w:pStyle w:val="TAC"/>
              <w:rPr>
                <w:rFonts w:eastAsia="SimSun" w:cs="Arial"/>
                <w:lang w:val="en-US" w:eastAsia="zh-CN"/>
              </w:rPr>
            </w:pPr>
            <w:r w:rsidRPr="004E5D66">
              <w:rPr>
                <w:rFonts w:eastAsia="SimSun" w:cs="Arial" w:hint="eastAsia"/>
                <w:lang w:val="en-US" w:eastAsia="zh-CN"/>
              </w:rPr>
              <w:t>-107.5</w:t>
            </w:r>
          </w:p>
        </w:tc>
      </w:tr>
      <w:tr w:rsidR="00D62336" w:rsidRPr="004E5D66" w14:paraId="39E862BE" w14:textId="77777777">
        <w:trPr>
          <w:cantSplit/>
          <w:jc w:val="center"/>
        </w:trPr>
        <w:tc>
          <w:tcPr>
            <w:tcW w:w="9629" w:type="dxa"/>
            <w:gridSpan w:val="4"/>
            <w:vAlign w:val="center"/>
          </w:tcPr>
          <w:p w14:paraId="0E71AC37" w14:textId="713C44C6" w:rsidR="00D62336" w:rsidRPr="004E5D66" w:rsidRDefault="00063062" w:rsidP="00783B56">
            <w:pPr>
              <w:pStyle w:val="TAN"/>
              <w:rPr>
                <w:rFonts w:cs="Arial"/>
                <w:lang w:val="en-US" w:eastAsia="zh-CN"/>
              </w:rPr>
            </w:pPr>
            <w:r w:rsidRPr="004E5D66">
              <w:rPr>
                <w:rFonts w:cs="Arial"/>
              </w:rPr>
              <w:t>NOTE:</w:t>
            </w:r>
            <w:r w:rsidRPr="004E5D66">
              <w:rPr>
                <w:rFonts w:cs="Arial"/>
              </w:rPr>
              <w:tab/>
              <w:t>P</w:t>
            </w:r>
            <w:r w:rsidRPr="004E5D66">
              <w:rPr>
                <w:rFonts w:cs="Arial"/>
                <w:vertAlign w:val="subscript"/>
              </w:rPr>
              <w:t>REFSENS</w:t>
            </w:r>
            <w:r w:rsidRPr="004E5D66">
              <w:rPr>
                <w:rFonts w:cs="Arial"/>
              </w:rPr>
              <w:t xml:space="preserve"> is the power level of a single instance of the reference measurement channel.</w:t>
            </w:r>
          </w:p>
        </w:tc>
      </w:tr>
    </w:tbl>
    <w:p w14:paraId="2320F354" w14:textId="77777777" w:rsidR="00D62336" w:rsidRPr="004E5D66" w:rsidRDefault="00D62336">
      <w:pPr>
        <w:rPr>
          <w:lang w:eastAsia="zh-CN"/>
        </w:rPr>
      </w:pPr>
    </w:p>
    <w:p w14:paraId="422398C9" w14:textId="218D49A5" w:rsidR="00D62336" w:rsidRPr="004E5D66" w:rsidRDefault="00A86053">
      <w:pPr>
        <w:rPr>
          <w:lang w:val="en-US"/>
        </w:rPr>
      </w:pPr>
      <w:r w:rsidRPr="004E5D66">
        <w:rPr>
          <w:rFonts w:eastAsia="SimSun"/>
          <w:lang w:eastAsia="zh-CN"/>
        </w:rPr>
        <w:t xml:space="preserve">For </w:t>
      </w:r>
      <w:r w:rsidRPr="004E5D66">
        <w:rPr>
          <w:rFonts w:eastAsia="SimSun" w:hint="eastAsia"/>
          <w:lang w:val="en-US" w:eastAsia="zh-CN"/>
        </w:rPr>
        <w:t xml:space="preserve">SAN supporting standalone </w:t>
      </w:r>
      <w:r w:rsidRPr="004E5D66">
        <w:rPr>
          <w:rFonts w:eastAsia="SimSun"/>
          <w:lang w:eastAsia="zh-CN"/>
        </w:rPr>
        <w:t>NB-IoT</w:t>
      </w:r>
      <w:r w:rsidRPr="004E5D66">
        <w:rPr>
          <w:rFonts w:eastAsia="SimSun" w:hint="eastAsia"/>
          <w:lang w:val="en-US" w:eastAsia="zh-CN"/>
        </w:rPr>
        <w:t xml:space="preserve"> operation</w:t>
      </w:r>
      <w:r w:rsidRPr="004E5D66">
        <w:rPr>
          <w:rFonts w:eastAsia="SimSun"/>
          <w:lang w:val="en-US" w:eastAsia="zh-CN"/>
        </w:rPr>
        <w:t xml:space="preserve"> or NB-IoT operation in NTN NR in-band</w:t>
      </w:r>
      <w:r w:rsidRPr="004E5D66">
        <w:rPr>
          <w:rFonts w:eastAsia="SimSun"/>
          <w:lang w:eastAsia="zh-CN"/>
        </w:rPr>
        <w:t xml:space="preserve">, </w:t>
      </w:r>
      <w:r w:rsidRPr="004E5D66">
        <w:rPr>
          <w:rFonts w:eastAsia="SimSun" w:hint="eastAsia"/>
          <w:lang w:val="en-US" w:eastAsia="zh-CN"/>
        </w:rPr>
        <w:t>the</w:t>
      </w:r>
      <w:r w:rsidRPr="004E5D66">
        <w:t xml:space="preserve"> throughput shall be ≥ 95% of the maximum throughput of the reference measurement channel as specified in Annex A</w:t>
      </w:r>
      <w:r w:rsidRPr="004E5D66">
        <w:rPr>
          <w:rFonts w:hint="eastAsia"/>
          <w:lang w:val="en-US" w:eastAsia="zh-CN"/>
        </w:rPr>
        <w:t>.1</w:t>
      </w:r>
      <w:r w:rsidRPr="004E5D66">
        <w:rPr>
          <w:lang w:val="en-US" w:eastAsia="zh-CN"/>
        </w:rPr>
        <w:t>4</w:t>
      </w:r>
      <w:r w:rsidRPr="004E5D66">
        <w:t xml:space="preserve"> with parameters specified in Table 7.2.</w:t>
      </w:r>
      <w:r w:rsidRPr="004E5D66">
        <w:rPr>
          <w:rFonts w:hint="eastAsia"/>
          <w:lang w:val="en-US" w:eastAsia="zh-CN"/>
        </w:rPr>
        <w:t>2</w:t>
      </w:r>
      <w:r w:rsidRPr="004E5D66">
        <w:t>-</w:t>
      </w:r>
      <w:r w:rsidRPr="004E5D66">
        <w:rPr>
          <w:rFonts w:hint="eastAsia"/>
          <w:lang w:val="en-US" w:eastAsia="zh-CN"/>
        </w:rPr>
        <w:t xml:space="preserve">3 and 7.2.2-4 for </w:t>
      </w:r>
      <w:r w:rsidRPr="004E5D66">
        <w:rPr>
          <w:rFonts w:hint="eastAsia"/>
          <w:i/>
          <w:iCs/>
          <w:lang w:val="en-US" w:eastAsia="zh-CN"/>
        </w:rPr>
        <w:t>SAN type 1-H</w:t>
      </w:r>
      <w:r w:rsidRPr="004E5D66">
        <w:rPr>
          <w:rFonts w:hint="eastAsia"/>
          <w:i/>
          <w:lang w:val="en-US" w:eastAsia="zh-CN"/>
        </w:rPr>
        <w:t xml:space="preserve"> </w:t>
      </w:r>
      <w:r w:rsidRPr="004E5D66">
        <w:rPr>
          <w:rFonts w:cs="v5.0.0"/>
        </w:rPr>
        <w:t xml:space="preserve">in </w:t>
      </w:r>
      <w:r w:rsidRPr="004E5D66">
        <w:rPr>
          <w:rFonts w:cs="v5.0.0" w:hint="eastAsia"/>
        </w:rPr>
        <w:t xml:space="preserve">all </w:t>
      </w:r>
      <w:r w:rsidRPr="004E5D66">
        <w:rPr>
          <w:rFonts w:cs="v5.0.0"/>
        </w:rPr>
        <w:t>FDD operating bands and specified in Table 7.2.2-5 for SAN type 1-H in all TDD operating bands</w:t>
      </w:r>
      <w:r w:rsidRPr="004E5D66">
        <w:t>.</w:t>
      </w:r>
    </w:p>
    <w:p w14:paraId="6AA9247E" w14:textId="303FD5A4" w:rsidR="00D62336" w:rsidRPr="004E5D66" w:rsidRDefault="00063062" w:rsidP="001329B9">
      <w:pPr>
        <w:pStyle w:val="TH"/>
      </w:pPr>
      <w:r w:rsidRPr="004E5D66">
        <w:lastRenderedPageBreak/>
        <w:t>Table 7.2.</w:t>
      </w:r>
      <w:r w:rsidR="004D62DC" w:rsidRPr="004E5D66">
        <w:t>2</w:t>
      </w:r>
      <w:r w:rsidRPr="004E5D66">
        <w:t>-</w:t>
      </w:r>
      <w:r w:rsidRPr="004E5D66">
        <w:rPr>
          <w:rFonts w:hint="eastAsia"/>
          <w:lang w:val="en-US" w:eastAsia="zh-CN"/>
        </w:rPr>
        <w:t>3</w:t>
      </w:r>
      <w:r w:rsidRPr="004E5D66">
        <w:t xml:space="preserve">: </w:t>
      </w:r>
      <w:r w:rsidR="00665796" w:rsidRPr="004E5D66">
        <w:rPr>
          <w:lang w:eastAsia="zh-CN"/>
        </w:rPr>
        <w:t>R</w:t>
      </w:r>
      <w:r w:rsidR="00665796" w:rsidRPr="004E5D66">
        <w:t>eference sensitivity levels</w:t>
      </w:r>
      <w:r w:rsidR="00665796" w:rsidRPr="004E5D66">
        <w:rPr>
          <w:rFonts w:hint="eastAsia"/>
          <w:lang w:val="en-US" w:eastAsia="zh-CN"/>
        </w:rPr>
        <w:t xml:space="preserve"> of SAN supporting </w:t>
      </w:r>
      <w:r w:rsidR="00665796" w:rsidRPr="004E5D66">
        <w:rPr>
          <w:rFonts w:cs="v5.0.0"/>
        </w:rPr>
        <w:t>standalone NB-IoT operation and NB-IoT operation in NTN NR in-band</w:t>
      </w:r>
      <w:r w:rsidR="00A86053" w:rsidRPr="004E5D66">
        <w:rPr>
          <w:rFonts w:hint="eastAsia"/>
          <w:lang w:eastAsia="zh-CN"/>
        </w:rPr>
        <w:t xml:space="preserve"> </w:t>
      </w:r>
      <w:r w:rsidR="00A86053" w:rsidRPr="004E5D66">
        <w:rPr>
          <w:lang w:eastAsia="zh-CN"/>
        </w:rPr>
        <w:t xml:space="preserve">in FDD operating bands </w:t>
      </w:r>
      <w:r w:rsidR="00A86053" w:rsidRPr="004E5D66">
        <w:rPr>
          <w:rFonts w:hint="eastAsia"/>
          <w:lang w:eastAsia="zh-CN"/>
        </w:rPr>
        <w:t xml:space="preserve">(GEO </w:t>
      </w:r>
      <w:r w:rsidR="00A86053" w:rsidRPr="004E5D66">
        <w:rPr>
          <w:lang w:eastAsia="zh-CN"/>
        </w:rPr>
        <w:t xml:space="preserve">class </w:t>
      </w:r>
      <w:r w:rsidR="00A86053" w:rsidRPr="004E5D66">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E5D66" w:rsidRPr="004E5D66" w14:paraId="18CA9F25" w14:textId="77777777" w:rsidTr="004D62DC">
        <w:trPr>
          <w:jc w:val="center"/>
        </w:trPr>
        <w:tc>
          <w:tcPr>
            <w:tcW w:w="2028" w:type="dxa"/>
            <w:shd w:val="clear" w:color="auto" w:fill="auto"/>
            <w:vAlign w:val="center"/>
          </w:tcPr>
          <w:p w14:paraId="75E9EEEE" w14:textId="0D3942B8" w:rsidR="004D62DC" w:rsidRPr="004E5D66" w:rsidRDefault="004D62DC" w:rsidP="004D62DC">
            <w:pPr>
              <w:pStyle w:val="TAH"/>
              <w:rPr>
                <w:rFonts w:cs="Arial"/>
                <w:lang w:val="it-IT" w:eastAsia="ja-JP"/>
              </w:rPr>
            </w:pPr>
            <w:r w:rsidRPr="004E5D66">
              <w:rPr>
                <w:rFonts w:cs="Arial"/>
                <w:lang w:eastAsia="zh-CN"/>
              </w:rPr>
              <w:t>SAN</w:t>
            </w:r>
            <w:r w:rsidRPr="004E5D66">
              <w:rPr>
                <w:rFonts w:cs="Arial"/>
              </w:rPr>
              <w:t xml:space="preserve"> </w:t>
            </w:r>
            <w:r w:rsidRPr="004E5D66">
              <w:rPr>
                <w:rFonts w:cs="Arial"/>
                <w:lang w:val="it-IT" w:eastAsia="ja-JP"/>
              </w:rPr>
              <w:t>channel bandwidth (kHz)</w:t>
            </w:r>
          </w:p>
        </w:tc>
        <w:tc>
          <w:tcPr>
            <w:tcW w:w="2200" w:type="dxa"/>
          </w:tcPr>
          <w:p w14:paraId="79AD23DC" w14:textId="77777777" w:rsidR="004D62DC" w:rsidRPr="004E5D66" w:rsidRDefault="004D62DC" w:rsidP="004D62DC">
            <w:pPr>
              <w:pStyle w:val="TAH"/>
              <w:rPr>
                <w:rFonts w:cs="Arial"/>
                <w:lang w:eastAsia="ja-JP"/>
              </w:rPr>
            </w:pPr>
            <w:r w:rsidRPr="004E5D66">
              <w:rPr>
                <w:rFonts w:cs="Arial"/>
                <w:lang w:eastAsia="ja-JP"/>
              </w:rPr>
              <w:t>Sub-carrier spacing</w:t>
            </w:r>
          </w:p>
          <w:p w14:paraId="0ECB5E72" w14:textId="115BA2C8" w:rsidR="004D62DC" w:rsidRPr="004E5D66" w:rsidRDefault="004D62DC" w:rsidP="004D62DC">
            <w:pPr>
              <w:pStyle w:val="TAH"/>
              <w:rPr>
                <w:rFonts w:cs="Arial"/>
                <w:lang w:eastAsia="ja-JP"/>
              </w:rPr>
            </w:pPr>
            <w:r w:rsidRPr="004E5D66">
              <w:rPr>
                <w:rFonts w:cs="Arial"/>
                <w:lang w:val="it-IT" w:eastAsia="ja-JP"/>
              </w:rPr>
              <w:t>(kHz)</w:t>
            </w:r>
          </w:p>
        </w:tc>
        <w:tc>
          <w:tcPr>
            <w:tcW w:w="2693" w:type="dxa"/>
            <w:vAlign w:val="center"/>
          </w:tcPr>
          <w:p w14:paraId="2AF2E66D" w14:textId="6801B22C" w:rsidR="004D62DC" w:rsidRPr="004E5D66" w:rsidRDefault="004D62DC" w:rsidP="004D62DC">
            <w:pPr>
              <w:pStyle w:val="TAH"/>
              <w:rPr>
                <w:rFonts w:cs="Arial"/>
                <w:lang w:eastAsia="ja-JP"/>
              </w:rPr>
            </w:pPr>
            <w:r w:rsidRPr="004E5D66">
              <w:rPr>
                <w:rFonts w:cs="Arial"/>
                <w:lang w:eastAsia="ja-JP"/>
              </w:rPr>
              <w:t>Reference measurement channel</w:t>
            </w:r>
          </w:p>
        </w:tc>
        <w:tc>
          <w:tcPr>
            <w:tcW w:w="2710" w:type="dxa"/>
            <w:vAlign w:val="center"/>
          </w:tcPr>
          <w:p w14:paraId="0F0B796F" w14:textId="77777777" w:rsidR="004D62DC" w:rsidRPr="004E5D66" w:rsidRDefault="004D62DC" w:rsidP="004D62DC">
            <w:pPr>
              <w:pStyle w:val="TAH"/>
              <w:rPr>
                <w:rFonts w:cs="Arial"/>
                <w:lang w:eastAsia="ja-JP"/>
              </w:rPr>
            </w:pPr>
            <w:r w:rsidRPr="004E5D66">
              <w:rPr>
                <w:rFonts w:cs="Arial"/>
                <w:lang w:eastAsia="ja-JP"/>
              </w:rPr>
              <w:t xml:space="preserve"> Reference sensitivity power level, P</w:t>
            </w:r>
            <w:r w:rsidRPr="004E5D66">
              <w:rPr>
                <w:rFonts w:cs="Arial"/>
                <w:vertAlign w:val="subscript"/>
                <w:lang w:eastAsia="ja-JP"/>
              </w:rPr>
              <w:t>REFSENS</w:t>
            </w:r>
          </w:p>
          <w:p w14:paraId="6BF7B43E" w14:textId="038084F0" w:rsidR="004D62DC" w:rsidRPr="004E5D66" w:rsidRDefault="004D62DC" w:rsidP="004D62DC">
            <w:pPr>
              <w:pStyle w:val="TAH"/>
              <w:rPr>
                <w:rFonts w:cs="Arial"/>
                <w:lang w:eastAsia="ja-JP"/>
              </w:rPr>
            </w:pPr>
            <w:r w:rsidRPr="004E5D66">
              <w:rPr>
                <w:rFonts w:cs="Arial"/>
                <w:lang w:eastAsia="ja-JP"/>
              </w:rPr>
              <w:t xml:space="preserve"> (dBm)</w:t>
            </w:r>
          </w:p>
        </w:tc>
      </w:tr>
      <w:tr w:rsidR="004E5D66" w:rsidRPr="004E5D66" w14:paraId="5946CA07" w14:textId="77777777" w:rsidTr="004D62DC">
        <w:trPr>
          <w:jc w:val="center"/>
        </w:trPr>
        <w:tc>
          <w:tcPr>
            <w:tcW w:w="2028" w:type="dxa"/>
            <w:vAlign w:val="center"/>
          </w:tcPr>
          <w:p w14:paraId="30480238" w14:textId="77777777" w:rsidR="00D62336" w:rsidRPr="004E5D66" w:rsidRDefault="00063062">
            <w:pPr>
              <w:pStyle w:val="TAC"/>
              <w:rPr>
                <w:rFonts w:cs="Arial"/>
                <w:lang w:eastAsia="ja-JP"/>
              </w:rPr>
            </w:pPr>
            <w:r w:rsidRPr="004E5D66">
              <w:rPr>
                <w:rFonts w:cs="Arial"/>
                <w:lang w:eastAsia="ja-JP"/>
              </w:rPr>
              <w:t>200</w:t>
            </w:r>
          </w:p>
        </w:tc>
        <w:tc>
          <w:tcPr>
            <w:tcW w:w="2200" w:type="dxa"/>
          </w:tcPr>
          <w:p w14:paraId="5589E586" w14:textId="77777777" w:rsidR="00D62336" w:rsidRPr="004E5D66" w:rsidRDefault="00063062">
            <w:pPr>
              <w:pStyle w:val="TAC"/>
              <w:rPr>
                <w:rFonts w:cs="Arial"/>
                <w:lang w:eastAsia="ja-JP"/>
              </w:rPr>
            </w:pPr>
            <w:r w:rsidRPr="004E5D66">
              <w:rPr>
                <w:rFonts w:cs="Arial"/>
                <w:lang w:eastAsia="ja-JP"/>
              </w:rPr>
              <w:t>15</w:t>
            </w:r>
          </w:p>
        </w:tc>
        <w:tc>
          <w:tcPr>
            <w:tcW w:w="2693" w:type="dxa"/>
            <w:vAlign w:val="center"/>
          </w:tcPr>
          <w:p w14:paraId="263734F3" w14:textId="77777777" w:rsidR="00D62336" w:rsidRPr="004E5D66" w:rsidRDefault="00063062">
            <w:pPr>
              <w:pStyle w:val="TAC"/>
              <w:rPr>
                <w:rFonts w:cs="Arial"/>
                <w:lang w:eastAsia="ja-JP"/>
              </w:rPr>
            </w:pPr>
            <w:r w:rsidRPr="004E5D66">
              <w:rPr>
                <w:rFonts w:cs="Arial"/>
                <w:lang w:eastAsia="ja-JP"/>
              </w:rPr>
              <w:t>FRC A14-1 in Annex A.14</w:t>
            </w:r>
          </w:p>
        </w:tc>
        <w:tc>
          <w:tcPr>
            <w:tcW w:w="2710" w:type="dxa"/>
            <w:vAlign w:val="center"/>
          </w:tcPr>
          <w:p w14:paraId="2EF71E01" w14:textId="77777777" w:rsidR="00D62336" w:rsidRPr="004E5D66" w:rsidRDefault="00063062">
            <w:pPr>
              <w:pStyle w:val="TAC"/>
              <w:rPr>
                <w:rFonts w:cs="Arial"/>
                <w:lang w:val="en-US" w:eastAsia="ja-JP"/>
              </w:rPr>
            </w:pPr>
            <w:r w:rsidRPr="004E5D66">
              <w:rPr>
                <w:rFonts w:cs="Arial"/>
                <w:lang w:val="en-US" w:eastAsia="ja-JP" w:bidi="ar"/>
              </w:rPr>
              <w:t>-124.9</w:t>
            </w:r>
          </w:p>
        </w:tc>
      </w:tr>
      <w:tr w:rsidR="00D62336" w:rsidRPr="004E5D66" w14:paraId="6A32FE52" w14:textId="77777777" w:rsidTr="004D62DC">
        <w:trPr>
          <w:jc w:val="center"/>
        </w:trPr>
        <w:tc>
          <w:tcPr>
            <w:tcW w:w="2028" w:type="dxa"/>
            <w:vAlign w:val="center"/>
          </w:tcPr>
          <w:p w14:paraId="0BC15B31" w14:textId="77777777" w:rsidR="00D62336" w:rsidRPr="004E5D66" w:rsidRDefault="00063062">
            <w:pPr>
              <w:pStyle w:val="TAC"/>
              <w:rPr>
                <w:rFonts w:cs="Arial"/>
                <w:lang w:eastAsia="ja-JP"/>
              </w:rPr>
            </w:pPr>
            <w:r w:rsidRPr="004E5D66">
              <w:rPr>
                <w:rFonts w:cs="Arial"/>
                <w:lang w:eastAsia="ja-JP"/>
              </w:rPr>
              <w:t>200</w:t>
            </w:r>
          </w:p>
        </w:tc>
        <w:tc>
          <w:tcPr>
            <w:tcW w:w="2200" w:type="dxa"/>
          </w:tcPr>
          <w:p w14:paraId="13D428D1" w14:textId="77777777" w:rsidR="00D62336" w:rsidRPr="004E5D66" w:rsidRDefault="00063062">
            <w:pPr>
              <w:pStyle w:val="TAC"/>
              <w:rPr>
                <w:rFonts w:cs="Arial"/>
                <w:lang w:eastAsia="ja-JP"/>
              </w:rPr>
            </w:pPr>
            <w:r w:rsidRPr="004E5D66">
              <w:rPr>
                <w:rFonts w:cs="Arial"/>
                <w:lang w:eastAsia="ja-JP"/>
              </w:rPr>
              <w:t>3.75</w:t>
            </w:r>
          </w:p>
        </w:tc>
        <w:tc>
          <w:tcPr>
            <w:tcW w:w="2693" w:type="dxa"/>
            <w:vAlign w:val="center"/>
          </w:tcPr>
          <w:p w14:paraId="4D2E8E60" w14:textId="77777777" w:rsidR="00D62336" w:rsidRPr="004E5D66" w:rsidRDefault="00063062">
            <w:pPr>
              <w:pStyle w:val="TAC"/>
              <w:rPr>
                <w:rFonts w:cs="Arial"/>
                <w:lang w:eastAsia="ja-JP"/>
              </w:rPr>
            </w:pPr>
            <w:r w:rsidRPr="004E5D66">
              <w:rPr>
                <w:rFonts w:cs="Arial"/>
                <w:lang w:eastAsia="ja-JP"/>
              </w:rPr>
              <w:t>FRC A14-2 in Annex A.14</w:t>
            </w:r>
          </w:p>
        </w:tc>
        <w:tc>
          <w:tcPr>
            <w:tcW w:w="2710" w:type="dxa"/>
            <w:vAlign w:val="center"/>
          </w:tcPr>
          <w:p w14:paraId="0E18D869" w14:textId="77777777" w:rsidR="00D62336" w:rsidRPr="004E5D66" w:rsidRDefault="00063062">
            <w:pPr>
              <w:pStyle w:val="TAC"/>
              <w:rPr>
                <w:rFonts w:cs="Arial"/>
                <w:lang w:val="en-US" w:eastAsia="ja-JP"/>
              </w:rPr>
            </w:pPr>
            <w:r w:rsidRPr="004E5D66">
              <w:rPr>
                <w:rFonts w:cs="Arial"/>
                <w:lang w:val="en-US" w:eastAsia="ja-JP" w:bidi="ar"/>
              </w:rPr>
              <w:t>-130.9</w:t>
            </w:r>
          </w:p>
        </w:tc>
      </w:tr>
    </w:tbl>
    <w:p w14:paraId="41538940" w14:textId="77777777" w:rsidR="00D62336" w:rsidRPr="004E5D66" w:rsidRDefault="00D62336">
      <w:pPr>
        <w:rPr>
          <w:lang w:eastAsia="zh-CN"/>
        </w:rPr>
      </w:pPr>
    </w:p>
    <w:p w14:paraId="3CC52096" w14:textId="077658E8" w:rsidR="00D62336" w:rsidRPr="004E5D66" w:rsidRDefault="00063062" w:rsidP="001329B9">
      <w:pPr>
        <w:pStyle w:val="TH"/>
      </w:pPr>
      <w:r w:rsidRPr="004E5D66">
        <w:t>Table 7.2.</w:t>
      </w:r>
      <w:r w:rsidR="004D62DC" w:rsidRPr="004E5D66">
        <w:t>2</w:t>
      </w:r>
      <w:r w:rsidRPr="004E5D66">
        <w:t>-</w:t>
      </w:r>
      <w:r w:rsidRPr="004E5D66">
        <w:rPr>
          <w:rFonts w:hint="eastAsia"/>
          <w:lang w:val="en-US" w:eastAsia="zh-CN"/>
        </w:rPr>
        <w:t>4</w:t>
      </w:r>
      <w:r w:rsidRPr="004E5D66">
        <w:t xml:space="preserve">: </w:t>
      </w:r>
      <w:r w:rsidR="00665796" w:rsidRPr="004E5D66">
        <w:rPr>
          <w:lang w:eastAsia="zh-CN"/>
        </w:rPr>
        <w:t>R</w:t>
      </w:r>
      <w:r w:rsidR="00665796" w:rsidRPr="004E5D66">
        <w:t>eference sensitivity levels</w:t>
      </w:r>
      <w:r w:rsidR="00665796" w:rsidRPr="004E5D66">
        <w:rPr>
          <w:rFonts w:hint="eastAsia"/>
          <w:lang w:val="en-US" w:eastAsia="zh-CN"/>
        </w:rPr>
        <w:t xml:space="preserve"> of SAN supporting </w:t>
      </w:r>
      <w:r w:rsidR="00665796" w:rsidRPr="004E5D66">
        <w:rPr>
          <w:rFonts w:cs="v5.0.0"/>
        </w:rPr>
        <w:t>standalone NB-IoT operation and NB-IoT operation in NTN NR in-band</w:t>
      </w:r>
      <w:r w:rsidR="00A86053" w:rsidRPr="004E5D66">
        <w:rPr>
          <w:rFonts w:hint="eastAsia"/>
          <w:lang w:eastAsia="zh-CN"/>
        </w:rPr>
        <w:t xml:space="preserve"> </w:t>
      </w:r>
      <w:r w:rsidR="00A86053" w:rsidRPr="004E5D66">
        <w:rPr>
          <w:lang w:eastAsia="zh-CN"/>
        </w:rPr>
        <w:t xml:space="preserve">in FDD operating bands </w:t>
      </w:r>
      <w:r w:rsidR="00A86053" w:rsidRPr="004E5D66">
        <w:rPr>
          <w:rFonts w:hint="eastAsia"/>
          <w:lang w:eastAsia="zh-CN"/>
        </w:rPr>
        <w:t>(</w:t>
      </w:r>
      <w:r w:rsidR="00A86053" w:rsidRPr="004E5D66">
        <w:rPr>
          <w:rFonts w:hint="eastAsia"/>
          <w:lang w:val="en-US" w:eastAsia="zh-CN"/>
        </w:rPr>
        <w:t>L</w:t>
      </w:r>
      <w:r w:rsidR="00A86053" w:rsidRPr="004E5D66">
        <w:rPr>
          <w:rFonts w:hint="eastAsia"/>
          <w:lang w:eastAsia="zh-CN"/>
        </w:rPr>
        <w:t xml:space="preserve">EO </w:t>
      </w:r>
      <w:r w:rsidR="00A86053" w:rsidRPr="004E5D66">
        <w:rPr>
          <w:lang w:eastAsia="zh-CN"/>
        </w:rPr>
        <w:t xml:space="preserve">class </w:t>
      </w:r>
      <w:r w:rsidR="00A86053" w:rsidRPr="004E5D66">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E5D66" w:rsidRPr="004E5D66" w14:paraId="52FD8819" w14:textId="77777777" w:rsidTr="004D62DC">
        <w:trPr>
          <w:jc w:val="center"/>
        </w:trPr>
        <w:tc>
          <w:tcPr>
            <w:tcW w:w="2028" w:type="dxa"/>
            <w:shd w:val="clear" w:color="auto" w:fill="auto"/>
            <w:vAlign w:val="center"/>
          </w:tcPr>
          <w:p w14:paraId="717FE724" w14:textId="68C15226" w:rsidR="004D62DC" w:rsidRPr="004E5D66" w:rsidRDefault="004D62DC" w:rsidP="004D62DC">
            <w:pPr>
              <w:pStyle w:val="TAH"/>
              <w:rPr>
                <w:rFonts w:cs="Arial"/>
                <w:lang w:val="it-IT" w:eastAsia="ja-JP"/>
              </w:rPr>
            </w:pPr>
            <w:r w:rsidRPr="004E5D66">
              <w:rPr>
                <w:rFonts w:cs="Arial"/>
                <w:lang w:eastAsia="zh-CN"/>
              </w:rPr>
              <w:t>SAN</w:t>
            </w:r>
            <w:r w:rsidRPr="004E5D66">
              <w:rPr>
                <w:rFonts w:cs="Arial"/>
              </w:rPr>
              <w:t xml:space="preserve"> </w:t>
            </w:r>
            <w:r w:rsidRPr="004E5D66">
              <w:rPr>
                <w:rFonts w:cs="Arial"/>
                <w:lang w:val="it-IT" w:eastAsia="ja-JP"/>
              </w:rPr>
              <w:t>channel bandwidth (kHz)</w:t>
            </w:r>
          </w:p>
        </w:tc>
        <w:tc>
          <w:tcPr>
            <w:tcW w:w="2200" w:type="dxa"/>
          </w:tcPr>
          <w:p w14:paraId="1CC03C0B" w14:textId="77777777" w:rsidR="004D62DC" w:rsidRPr="004E5D66" w:rsidRDefault="004D62DC" w:rsidP="004D62DC">
            <w:pPr>
              <w:pStyle w:val="TAH"/>
              <w:rPr>
                <w:rFonts w:cs="Arial"/>
                <w:lang w:eastAsia="ja-JP"/>
              </w:rPr>
            </w:pPr>
            <w:r w:rsidRPr="004E5D66">
              <w:rPr>
                <w:rFonts w:cs="Arial"/>
                <w:lang w:eastAsia="ja-JP"/>
              </w:rPr>
              <w:t>Sub-carrier spacing</w:t>
            </w:r>
          </w:p>
          <w:p w14:paraId="0EB05802" w14:textId="51BC5951" w:rsidR="004D62DC" w:rsidRPr="004E5D66" w:rsidRDefault="004D62DC" w:rsidP="004D62DC">
            <w:pPr>
              <w:pStyle w:val="TAH"/>
              <w:rPr>
                <w:rFonts w:cs="Arial"/>
                <w:lang w:eastAsia="ja-JP"/>
              </w:rPr>
            </w:pPr>
            <w:r w:rsidRPr="004E5D66">
              <w:rPr>
                <w:rFonts w:cs="Arial"/>
                <w:lang w:val="it-IT" w:eastAsia="ja-JP"/>
              </w:rPr>
              <w:t>(kHz)</w:t>
            </w:r>
          </w:p>
        </w:tc>
        <w:tc>
          <w:tcPr>
            <w:tcW w:w="2693" w:type="dxa"/>
            <w:vAlign w:val="center"/>
          </w:tcPr>
          <w:p w14:paraId="1E2D0551" w14:textId="6EA70B77" w:rsidR="004D62DC" w:rsidRPr="004E5D66" w:rsidRDefault="004D62DC" w:rsidP="004D62DC">
            <w:pPr>
              <w:pStyle w:val="TAH"/>
              <w:rPr>
                <w:rFonts w:cs="Arial"/>
                <w:lang w:eastAsia="ja-JP"/>
              </w:rPr>
            </w:pPr>
            <w:r w:rsidRPr="004E5D66">
              <w:rPr>
                <w:rFonts w:cs="Arial"/>
                <w:lang w:eastAsia="ja-JP"/>
              </w:rPr>
              <w:t>Reference measurement channel</w:t>
            </w:r>
          </w:p>
        </w:tc>
        <w:tc>
          <w:tcPr>
            <w:tcW w:w="2710" w:type="dxa"/>
            <w:vAlign w:val="center"/>
          </w:tcPr>
          <w:p w14:paraId="71EABB6E" w14:textId="77777777" w:rsidR="004D62DC" w:rsidRPr="004E5D66" w:rsidRDefault="004D62DC" w:rsidP="004D62DC">
            <w:pPr>
              <w:pStyle w:val="TAH"/>
              <w:rPr>
                <w:rFonts w:cs="Arial"/>
                <w:vertAlign w:val="subscript"/>
                <w:lang w:eastAsia="ja-JP"/>
              </w:rPr>
            </w:pPr>
            <w:r w:rsidRPr="004E5D66">
              <w:rPr>
                <w:rFonts w:cs="Arial"/>
                <w:lang w:eastAsia="ja-JP"/>
              </w:rPr>
              <w:t xml:space="preserve"> Reference sensitivity power level, P</w:t>
            </w:r>
            <w:r w:rsidRPr="004E5D66">
              <w:rPr>
                <w:rFonts w:cs="Arial"/>
                <w:vertAlign w:val="subscript"/>
                <w:lang w:eastAsia="ja-JP"/>
              </w:rPr>
              <w:t>REFSENS</w:t>
            </w:r>
          </w:p>
          <w:p w14:paraId="4F503491" w14:textId="41BB6718" w:rsidR="004D62DC" w:rsidRPr="004E5D66" w:rsidRDefault="004D62DC" w:rsidP="004D62DC">
            <w:pPr>
              <w:pStyle w:val="TAH"/>
              <w:rPr>
                <w:rFonts w:cs="Arial"/>
                <w:lang w:eastAsia="ja-JP"/>
              </w:rPr>
            </w:pPr>
            <w:r w:rsidRPr="004E5D66">
              <w:rPr>
                <w:rFonts w:cs="Arial"/>
                <w:lang w:eastAsia="ja-JP"/>
              </w:rPr>
              <w:t xml:space="preserve"> (dBm)</w:t>
            </w:r>
          </w:p>
        </w:tc>
      </w:tr>
      <w:tr w:rsidR="004E5D66" w:rsidRPr="004E5D66" w14:paraId="1753D3C0" w14:textId="77777777" w:rsidTr="004D62DC">
        <w:trPr>
          <w:jc w:val="center"/>
        </w:trPr>
        <w:tc>
          <w:tcPr>
            <w:tcW w:w="2028" w:type="dxa"/>
            <w:vAlign w:val="center"/>
          </w:tcPr>
          <w:p w14:paraId="635B16B9" w14:textId="77777777" w:rsidR="00D62336" w:rsidRPr="004E5D66" w:rsidRDefault="00063062">
            <w:pPr>
              <w:pStyle w:val="TAC"/>
              <w:rPr>
                <w:rFonts w:cs="Arial"/>
                <w:lang w:eastAsia="ja-JP"/>
              </w:rPr>
            </w:pPr>
            <w:r w:rsidRPr="004E5D66">
              <w:rPr>
                <w:rFonts w:cs="Arial"/>
                <w:lang w:eastAsia="ja-JP"/>
              </w:rPr>
              <w:t>200</w:t>
            </w:r>
          </w:p>
        </w:tc>
        <w:tc>
          <w:tcPr>
            <w:tcW w:w="2200" w:type="dxa"/>
          </w:tcPr>
          <w:p w14:paraId="3883A9C6" w14:textId="77777777" w:rsidR="00D62336" w:rsidRPr="004E5D66" w:rsidRDefault="00063062">
            <w:pPr>
              <w:pStyle w:val="TAC"/>
              <w:rPr>
                <w:rFonts w:cs="Arial"/>
                <w:lang w:eastAsia="ja-JP"/>
              </w:rPr>
            </w:pPr>
            <w:r w:rsidRPr="004E5D66">
              <w:rPr>
                <w:rFonts w:cs="Arial"/>
                <w:lang w:eastAsia="ja-JP"/>
              </w:rPr>
              <w:t>15</w:t>
            </w:r>
          </w:p>
        </w:tc>
        <w:tc>
          <w:tcPr>
            <w:tcW w:w="2693" w:type="dxa"/>
            <w:vAlign w:val="center"/>
          </w:tcPr>
          <w:p w14:paraId="2E14E05B" w14:textId="77777777" w:rsidR="00D62336" w:rsidRPr="004E5D66" w:rsidRDefault="00063062">
            <w:pPr>
              <w:pStyle w:val="TAC"/>
              <w:rPr>
                <w:rFonts w:cs="Arial"/>
                <w:lang w:eastAsia="ja-JP"/>
              </w:rPr>
            </w:pPr>
            <w:r w:rsidRPr="004E5D66">
              <w:rPr>
                <w:rFonts w:cs="Arial"/>
                <w:lang w:eastAsia="ja-JP"/>
              </w:rPr>
              <w:t>FRC A14-1 in Annex A.14</w:t>
            </w:r>
          </w:p>
        </w:tc>
        <w:tc>
          <w:tcPr>
            <w:tcW w:w="2710" w:type="dxa"/>
            <w:vAlign w:val="center"/>
          </w:tcPr>
          <w:p w14:paraId="71EFCB36" w14:textId="77777777" w:rsidR="00D62336" w:rsidRPr="004E5D66" w:rsidRDefault="00063062">
            <w:pPr>
              <w:pStyle w:val="TAC"/>
              <w:rPr>
                <w:rFonts w:cs="Arial"/>
                <w:lang w:val="en-US" w:eastAsia="ja-JP"/>
              </w:rPr>
            </w:pPr>
            <w:r w:rsidRPr="004E5D66">
              <w:rPr>
                <w:rFonts w:cs="Arial"/>
                <w:lang w:val="en-US" w:eastAsia="ja-JP" w:bidi="ar"/>
              </w:rPr>
              <w:t>-128.0</w:t>
            </w:r>
          </w:p>
        </w:tc>
      </w:tr>
      <w:tr w:rsidR="00D62336" w:rsidRPr="004E5D66" w14:paraId="515904FE" w14:textId="77777777" w:rsidTr="004D62DC">
        <w:trPr>
          <w:jc w:val="center"/>
        </w:trPr>
        <w:tc>
          <w:tcPr>
            <w:tcW w:w="2028" w:type="dxa"/>
            <w:vAlign w:val="center"/>
          </w:tcPr>
          <w:p w14:paraId="05EF2D6B" w14:textId="77777777" w:rsidR="00D62336" w:rsidRPr="004E5D66" w:rsidRDefault="00063062">
            <w:pPr>
              <w:pStyle w:val="TAC"/>
              <w:rPr>
                <w:rFonts w:cs="Arial"/>
                <w:lang w:eastAsia="ja-JP"/>
              </w:rPr>
            </w:pPr>
            <w:r w:rsidRPr="004E5D66">
              <w:rPr>
                <w:rFonts w:cs="Arial"/>
                <w:lang w:eastAsia="ja-JP"/>
              </w:rPr>
              <w:t>200</w:t>
            </w:r>
          </w:p>
        </w:tc>
        <w:tc>
          <w:tcPr>
            <w:tcW w:w="2200" w:type="dxa"/>
          </w:tcPr>
          <w:p w14:paraId="43AE0BFB" w14:textId="77777777" w:rsidR="00D62336" w:rsidRPr="004E5D66" w:rsidRDefault="00063062">
            <w:pPr>
              <w:pStyle w:val="TAC"/>
              <w:rPr>
                <w:rFonts w:cs="Arial"/>
                <w:lang w:eastAsia="ja-JP"/>
              </w:rPr>
            </w:pPr>
            <w:r w:rsidRPr="004E5D66">
              <w:rPr>
                <w:rFonts w:cs="Arial"/>
                <w:lang w:eastAsia="ja-JP"/>
              </w:rPr>
              <w:t>3.75</w:t>
            </w:r>
          </w:p>
        </w:tc>
        <w:tc>
          <w:tcPr>
            <w:tcW w:w="2693" w:type="dxa"/>
            <w:vAlign w:val="center"/>
          </w:tcPr>
          <w:p w14:paraId="070E792C" w14:textId="77777777" w:rsidR="00D62336" w:rsidRPr="004E5D66" w:rsidRDefault="00063062">
            <w:pPr>
              <w:pStyle w:val="TAC"/>
              <w:rPr>
                <w:rFonts w:cs="Arial"/>
                <w:lang w:eastAsia="ja-JP"/>
              </w:rPr>
            </w:pPr>
            <w:r w:rsidRPr="004E5D66">
              <w:rPr>
                <w:rFonts w:cs="Arial"/>
                <w:lang w:eastAsia="ja-JP"/>
              </w:rPr>
              <w:t>FRC A14-2 in Annex A.14</w:t>
            </w:r>
          </w:p>
        </w:tc>
        <w:tc>
          <w:tcPr>
            <w:tcW w:w="2710" w:type="dxa"/>
            <w:vAlign w:val="center"/>
          </w:tcPr>
          <w:p w14:paraId="514B506B" w14:textId="77777777" w:rsidR="00D62336" w:rsidRPr="004E5D66" w:rsidRDefault="00063062">
            <w:pPr>
              <w:pStyle w:val="TAC"/>
              <w:rPr>
                <w:rFonts w:cs="Arial"/>
                <w:lang w:val="en-US" w:eastAsia="ja-JP"/>
              </w:rPr>
            </w:pPr>
            <w:r w:rsidRPr="004E5D66">
              <w:rPr>
                <w:rFonts w:cs="Arial"/>
                <w:lang w:val="en-US" w:eastAsia="ja-JP" w:bidi="ar"/>
              </w:rPr>
              <w:t>-134.0</w:t>
            </w:r>
          </w:p>
        </w:tc>
      </w:tr>
    </w:tbl>
    <w:p w14:paraId="5F21623B" w14:textId="77777777" w:rsidR="00D62336" w:rsidRPr="004E5D66" w:rsidRDefault="00D62336">
      <w:pPr>
        <w:rPr>
          <w:lang w:eastAsia="zh-CN"/>
        </w:rPr>
      </w:pPr>
    </w:p>
    <w:p w14:paraId="1EC9D961" w14:textId="77777777" w:rsidR="002654A5" w:rsidRPr="004E5D66" w:rsidRDefault="002654A5" w:rsidP="002654A5">
      <w:pPr>
        <w:pStyle w:val="TH"/>
      </w:pPr>
      <w:r w:rsidRPr="004E5D66">
        <w:t>Table 7.2.2-</w:t>
      </w:r>
      <w:r w:rsidRPr="004E5D66">
        <w:rPr>
          <w:rFonts w:hint="eastAsia"/>
          <w:lang w:val="en-US" w:eastAsia="zh-CN"/>
        </w:rPr>
        <w:t>5</w:t>
      </w:r>
      <w:r w:rsidRPr="004E5D66">
        <w:t xml:space="preserve">: </w:t>
      </w:r>
      <w:r w:rsidRPr="004E5D66">
        <w:rPr>
          <w:lang w:eastAsia="zh-CN"/>
        </w:rPr>
        <w:t>R</w:t>
      </w:r>
      <w:r w:rsidRPr="004E5D66">
        <w:t>eference sensitivity levels</w:t>
      </w:r>
      <w:r w:rsidRPr="004E5D66">
        <w:rPr>
          <w:rFonts w:hint="eastAsia"/>
          <w:lang w:val="en-US" w:eastAsia="zh-CN"/>
        </w:rPr>
        <w:t xml:space="preserve"> of SAN supporting </w:t>
      </w:r>
      <w:r w:rsidRPr="004E5D66">
        <w:rPr>
          <w:rFonts w:cs="v5.0.0"/>
        </w:rPr>
        <w:t>standalone NB-IoT operation and NB-IoT operation in NTN NR in-band</w:t>
      </w:r>
      <w:r w:rsidRPr="004E5D66">
        <w:rPr>
          <w:rFonts w:hint="eastAsia"/>
          <w:lang w:eastAsia="zh-CN"/>
        </w:rPr>
        <w:t xml:space="preserve"> </w:t>
      </w:r>
      <w:r w:rsidRPr="004E5D66">
        <w:rPr>
          <w:lang w:eastAsia="zh-CN"/>
        </w:rPr>
        <w:t xml:space="preserve">in TDD operating bands </w:t>
      </w:r>
      <w:r w:rsidRPr="004E5D66">
        <w:rPr>
          <w:rFonts w:hint="eastAsia"/>
          <w:lang w:eastAsia="zh-CN"/>
        </w:rPr>
        <w:t>(</w:t>
      </w:r>
      <w:r w:rsidRPr="004E5D66">
        <w:rPr>
          <w:rFonts w:hint="eastAsia"/>
          <w:lang w:val="en-US" w:eastAsia="zh-CN"/>
        </w:rPr>
        <w:t>L</w:t>
      </w:r>
      <w:r w:rsidRPr="004E5D66">
        <w:rPr>
          <w:rFonts w:hint="eastAsia"/>
          <w:lang w:eastAsia="zh-CN"/>
        </w:rPr>
        <w:t xml:space="preserve">EO </w:t>
      </w:r>
      <w:r w:rsidRPr="004E5D66">
        <w:rPr>
          <w:lang w:eastAsia="zh-CN"/>
        </w:rPr>
        <w:t xml:space="preserve">class </w:t>
      </w:r>
      <w:r w:rsidRPr="004E5D66">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4E5D66" w:rsidRPr="004E5D66" w14:paraId="278BBAFF" w14:textId="77777777" w:rsidTr="00945C1E">
        <w:trPr>
          <w:jc w:val="center"/>
        </w:trPr>
        <w:tc>
          <w:tcPr>
            <w:tcW w:w="2029" w:type="dxa"/>
            <w:vAlign w:val="center"/>
          </w:tcPr>
          <w:p w14:paraId="40A51589" w14:textId="5B797CAE" w:rsidR="002654A5" w:rsidRPr="004E5D66" w:rsidRDefault="002654A5" w:rsidP="002654A5">
            <w:pPr>
              <w:pStyle w:val="TAH"/>
              <w:rPr>
                <w:lang w:val="it-IT" w:eastAsia="ja-JP"/>
              </w:rPr>
            </w:pPr>
            <w:r w:rsidRPr="004E5D66">
              <w:rPr>
                <w:lang w:eastAsia="zh-CN"/>
              </w:rPr>
              <w:t>SAN</w:t>
            </w:r>
            <w:r w:rsidRPr="004E5D66">
              <w:t xml:space="preserve"> </w:t>
            </w:r>
            <w:r w:rsidRPr="004E5D66">
              <w:rPr>
                <w:lang w:val="it-IT" w:eastAsia="ja-JP"/>
              </w:rPr>
              <w:t>channel bandwidth (kHz)</w:t>
            </w:r>
          </w:p>
        </w:tc>
        <w:tc>
          <w:tcPr>
            <w:tcW w:w="2199" w:type="dxa"/>
          </w:tcPr>
          <w:p w14:paraId="1838048F" w14:textId="77777777" w:rsidR="002654A5" w:rsidRPr="004E5D66" w:rsidRDefault="002654A5" w:rsidP="002654A5">
            <w:pPr>
              <w:pStyle w:val="TAH"/>
              <w:rPr>
                <w:lang w:eastAsia="ja-JP"/>
              </w:rPr>
            </w:pPr>
            <w:r w:rsidRPr="004E5D66">
              <w:rPr>
                <w:lang w:eastAsia="ja-JP"/>
              </w:rPr>
              <w:t>Sub-carrier spacing</w:t>
            </w:r>
          </w:p>
          <w:p w14:paraId="3813A8FB" w14:textId="77777777" w:rsidR="002654A5" w:rsidRPr="004E5D66" w:rsidRDefault="002654A5" w:rsidP="002654A5">
            <w:pPr>
              <w:pStyle w:val="TAH"/>
              <w:rPr>
                <w:lang w:eastAsia="ja-JP"/>
              </w:rPr>
            </w:pPr>
            <w:r w:rsidRPr="004E5D66">
              <w:rPr>
                <w:lang w:val="it-IT" w:eastAsia="ja-JP"/>
              </w:rPr>
              <w:t>(kHz)</w:t>
            </w:r>
          </w:p>
        </w:tc>
        <w:tc>
          <w:tcPr>
            <w:tcW w:w="2692" w:type="dxa"/>
            <w:vAlign w:val="center"/>
          </w:tcPr>
          <w:p w14:paraId="65468683" w14:textId="77777777" w:rsidR="002654A5" w:rsidRPr="004E5D66" w:rsidRDefault="002654A5" w:rsidP="002654A5">
            <w:pPr>
              <w:pStyle w:val="TAH"/>
              <w:rPr>
                <w:lang w:eastAsia="ja-JP"/>
              </w:rPr>
            </w:pPr>
            <w:r w:rsidRPr="004E5D66">
              <w:rPr>
                <w:lang w:eastAsia="ja-JP"/>
              </w:rPr>
              <w:t>Reference measurement channel</w:t>
            </w:r>
          </w:p>
        </w:tc>
        <w:tc>
          <w:tcPr>
            <w:tcW w:w="2709" w:type="dxa"/>
            <w:vAlign w:val="center"/>
          </w:tcPr>
          <w:p w14:paraId="5DA34DEB" w14:textId="77777777" w:rsidR="002654A5" w:rsidRPr="004E5D66" w:rsidRDefault="002654A5" w:rsidP="002654A5">
            <w:pPr>
              <w:pStyle w:val="TAH"/>
              <w:rPr>
                <w:vertAlign w:val="subscript"/>
                <w:lang w:eastAsia="ja-JP"/>
              </w:rPr>
            </w:pPr>
            <w:r w:rsidRPr="004E5D66">
              <w:rPr>
                <w:lang w:eastAsia="ja-JP"/>
              </w:rPr>
              <w:t xml:space="preserve"> Reference sensitivity power level, P</w:t>
            </w:r>
            <w:r w:rsidRPr="004E5D66">
              <w:rPr>
                <w:vertAlign w:val="subscript"/>
                <w:lang w:eastAsia="ja-JP"/>
              </w:rPr>
              <w:t>REFSENS</w:t>
            </w:r>
          </w:p>
          <w:p w14:paraId="5CF113A6" w14:textId="77777777" w:rsidR="002654A5" w:rsidRPr="004E5D66" w:rsidRDefault="002654A5" w:rsidP="002654A5">
            <w:pPr>
              <w:pStyle w:val="TAH"/>
              <w:rPr>
                <w:lang w:eastAsia="ja-JP"/>
              </w:rPr>
            </w:pPr>
            <w:r w:rsidRPr="004E5D66">
              <w:rPr>
                <w:lang w:eastAsia="ja-JP"/>
              </w:rPr>
              <w:t xml:space="preserve"> (dBm)</w:t>
            </w:r>
          </w:p>
        </w:tc>
      </w:tr>
      <w:tr w:rsidR="002654A5" w:rsidRPr="004E5D66" w14:paraId="01ED7AFC" w14:textId="77777777" w:rsidTr="00945C1E">
        <w:trPr>
          <w:jc w:val="center"/>
        </w:trPr>
        <w:tc>
          <w:tcPr>
            <w:tcW w:w="2029" w:type="dxa"/>
            <w:vAlign w:val="center"/>
          </w:tcPr>
          <w:p w14:paraId="36918D7F" w14:textId="77777777" w:rsidR="002654A5" w:rsidRPr="004E5D66" w:rsidRDefault="002654A5" w:rsidP="002654A5">
            <w:pPr>
              <w:pStyle w:val="TAC"/>
              <w:rPr>
                <w:lang w:eastAsia="ja-JP"/>
              </w:rPr>
            </w:pPr>
            <w:r w:rsidRPr="004E5D66">
              <w:rPr>
                <w:lang w:eastAsia="ja-JP"/>
              </w:rPr>
              <w:t>200</w:t>
            </w:r>
          </w:p>
        </w:tc>
        <w:tc>
          <w:tcPr>
            <w:tcW w:w="2199" w:type="dxa"/>
          </w:tcPr>
          <w:p w14:paraId="08EE1835" w14:textId="77777777" w:rsidR="002654A5" w:rsidRPr="004E5D66" w:rsidRDefault="002654A5" w:rsidP="002654A5">
            <w:pPr>
              <w:pStyle w:val="TAC"/>
              <w:rPr>
                <w:lang w:eastAsia="ja-JP"/>
              </w:rPr>
            </w:pPr>
            <w:r w:rsidRPr="004E5D66">
              <w:rPr>
                <w:lang w:eastAsia="ja-JP"/>
              </w:rPr>
              <w:t>15</w:t>
            </w:r>
          </w:p>
        </w:tc>
        <w:tc>
          <w:tcPr>
            <w:tcW w:w="2692" w:type="dxa"/>
            <w:vAlign w:val="center"/>
          </w:tcPr>
          <w:p w14:paraId="31235F47" w14:textId="77777777" w:rsidR="002654A5" w:rsidRPr="004E5D66" w:rsidRDefault="002654A5" w:rsidP="002654A5">
            <w:pPr>
              <w:pStyle w:val="TAC"/>
              <w:rPr>
                <w:lang w:eastAsia="ja-JP"/>
              </w:rPr>
            </w:pPr>
            <w:r w:rsidRPr="004E5D66">
              <w:rPr>
                <w:lang w:eastAsia="ja-JP"/>
              </w:rPr>
              <w:t>FRC A14-3 in Annex A.14</w:t>
            </w:r>
          </w:p>
        </w:tc>
        <w:tc>
          <w:tcPr>
            <w:tcW w:w="2709" w:type="dxa"/>
            <w:vAlign w:val="center"/>
          </w:tcPr>
          <w:p w14:paraId="350AFF36" w14:textId="77777777" w:rsidR="002654A5" w:rsidRPr="004E5D66" w:rsidRDefault="002654A5" w:rsidP="002654A5">
            <w:pPr>
              <w:pStyle w:val="TAC"/>
              <w:rPr>
                <w:lang w:val="en-US" w:eastAsia="ja-JP"/>
              </w:rPr>
            </w:pPr>
            <w:r w:rsidRPr="004E5D66">
              <w:rPr>
                <w:lang w:val="en-US" w:eastAsia="ja-JP" w:bidi="ar"/>
              </w:rPr>
              <w:t>-127.1</w:t>
            </w:r>
          </w:p>
        </w:tc>
      </w:tr>
    </w:tbl>
    <w:p w14:paraId="428E2810" w14:textId="77777777" w:rsidR="00A86053" w:rsidRPr="004E5D66" w:rsidRDefault="00A86053">
      <w:pPr>
        <w:rPr>
          <w:lang w:eastAsia="zh-CN"/>
        </w:rPr>
      </w:pPr>
    </w:p>
    <w:p w14:paraId="23469AA2" w14:textId="77777777" w:rsidR="00D62336" w:rsidRPr="004E5D66" w:rsidRDefault="00063062">
      <w:pPr>
        <w:pStyle w:val="Heading2"/>
        <w:rPr>
          <w:lang w:val="en-US" w:eastAsia="zh-CN"/>
        </w:rPr>
      </w:pPr>
      <w:bookmarkStart w:id="1244" w:name="_Toc29244"/>
      <w:bookmarkStart w:id="1245" w:name="_Toc121932998"/>
      <w:bookmarkStart w:id="1246" w:name="_Toc121908712"/>
      <w:bookmarkStart w:id="1247" w:name="_Toc124186507"/>
      <w:bookmarkStart w:id="1248" w:name="_Toc137240655"/>
      <w:bookmarkStart w:id="1249" w:name="_Toc137244754"/>
      <w:bookmarkStart w:id="1250" w:name="_Toc138893968"/>
      <w:bookmarkStart w:id="1251" w:name="_Toc138894200"/>
      <w:bookmarkStart w:id="1252" w:name="_Toc145036593"/>
      <w:bookmarkStart w:id="1253" w:name="_Toc153188885"/>
      <w:bookmarkStart w:id="1254" w:name="_Toc155672168"/>
      <w:bookmarkStart w:id="1255" w:name="_Toc161927811"/>
      <w:bookmarkStart w:id="1256" w:name="_Toc163213308"/>
      <w:bookmarkStart w:id="1257" w:name="_Toc169794711"/>
      <w:bookmarkStart w:id="1258" w:name="_Toc171510339"/>
      <w:bookmarkStart w:id="1259" w:name="_Toc233969818"/>
      <w:r w:rsidRPr="004E5D66">
        <w:rPr>
          <w:rFonts w:hint="eastAsia"/>
          <w:lang w:val="en-US" w:eastAsia="zh-CN"/>
        </w:rPr>
        <w:t>7.3</w:t>
      </w:r>
      <w:r w:rsidRPr="004E5D66">
        <w:rPr>
          <w:rFonts w:hint="eastAsia"/>
          <w:lang w:val="en-US" w:eastAsia="zh-CN"/>
        </w:rPr>
        <w:tab/>
        <w:t>Dynamic range</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66A6F551" w14:textId="77777777" w:rsidR="00D62336" w:rsidRPr="004E5D66" w:rsidRDefault="00063062">
      <w:pPr>
        <w:pStyle w:val="Heading3"/>
        <w:rPr>
          <w:lang w:eastAsia="zh-CN"/>
        </w:rPr>
      </w:pPr>
      <w:bookmarkStart w:id="1260" w:name="_Toc5762"/>
      <w:bookmarkStart w:id="1261" w:name="_Toc121932999"/>
      <w:bookmarkStart w:id="1262" w:name="_Toc121908713"/>
      <w:bookmarkStart w:id="1263" w:name="_Toc124186508"/>
      <w:bookmarkStart w:id="1264" w:name="_Toc137240656"/>
      <w:bookmarkStart w:id="1265" w:name="_Toc137244755"/>
      <w:bookmarkStart w:id="1266" w:name="_Toc138893969"/>
      <w:bookmarkStart w:id="1267" w:name="_Toc138894201"/>
      <w:bookmarkStart w:id="1268" w:name="_Toc145036594"/>
      <w:bookmarkStart w:id="1269" w:name="_Toc153188886"/>
      <w:bookmarkStart w:id="1270" w:name="_Toc155672169"/>
      <w:bookmarkStart w:id="1271" w:name="_Toc161927812"/>
      <w:bookmarkStart w:id="1272" w:name="_Toc163213309"/>
      <w:bookmarkStart w:id="1273" w:name="_Toc169794712"/>
      <w:bookmarkStart w:id="1274" w:name="_Toc171510340"/>
      <w:bookmarkStart w:id="1275" w:name="_Toc233969819"/>
      <w:r w:rsidRPr="004E5D66">
        <w:rPr>
          <w:lang w:eastAsia="zh-CN"/>
        </w:rPr>
        <w:t>7.3.1</w:t>
      </w:r>
      <w:r w:rsidRPr="004E5D66">
        <w:rPr>
          <w:lang w:eastAsia="zh-CN"/>
        </w:rP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E1E14AB" w14:textId="0B2E24A7" w:rsidR="00D62336" w:rsidRPr="004E5D66" w:rsidRDefault="0011778B">
      <w:r w:rsidRPr="004E5D66">
        <w:t xml:space="preserve">The dynamic range is specified as a measure of the capability of the receiver to receive a wanted signal in the presence of an interfering signal </w:t>
      </w:r>
      <w:bookmarkStart w:id="1276" w:name="_Hlk508114964"/>
      <w:r w:rsidRPr="004E5D66">
        <w:t xml:space="preserve">at the </w:t>
      </w:r>
      <w:r w:rsidRPr="004E5D66">
        <w:rPr>
          <w:i/>
        </w:rPr>
        <w:t>TAB connector</w:t>
      </w:r>
      <w:r w:rsidRPr="004E5D66">
        <w:rPr>
          <w:lang w:val="en-US" w:eastAsia="zh-CN"/>
        </w:rPr>
        <w:t xml:space="preserve"> </w:t>
      </w:r>
      <w:r w:rsidRPr="004E5D66">
        <w:rPr>
          <w:rFonts w:eastAsia="??"/>
        </w:rPr>
        <w:t xml:space="preserve">for </w:t>
      </w:r>
      <w:bookmarkEnd w:id="1276"/>
      <w:r w:rsidRPr="004E5D66">
        <w:rPr>
          <w:rFonts w:hint="eastAsia"/>
          <w:i/>
          <w:iCs/>
          <w:lang w:val="en-US" w:eastAsia="zh-CN"/>
        </w:rPr>
        <w:t>SAN type 1-H</w:t>
      </w:r>
      <w:r w:rsidRPr="004E5D66">
        <w:rPr>
          <w:rFonts w:eastAsia="SimSun"/>
          <w:lang w:val="en-US" w:eastAsia="zh-CN"/>
        </w:rPr>
        <w:t xml:space="preserve"> </w:t>
      </w:r>
      <w:r w:rsidRPr="004E5D66">
        <w:t>inside the received</w:t>
      </w:r>
      <w:r w:rsidRPr="004E5D66">
        <w:rPr>
          <w:iCs/>
        </w:rPr>
        <w:t xml:space="preserve"> </w:t>
      </w:r>
      <w:r w:rsidRPr="004E5D66">
        <w:rPr>
          <w:iCs/>
          <w:lang w:val="en-US" w:eastAsia="zh-CN"/>
        </w:rPr>
        <w:t>SAN</w:t>
      </w:r>
      <w:r w:rsidRPr="004E5D66">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Pr="004E5D66" w:rsidRDefault="00063062">
      <w:pPr>
        <w:pStyle w:val="Heading3"/>
        <w:rPr>
          <w:lang w:eastAsia="zh-CN"/>
        </w:rPr>
      </w:pPr>
      <w:bookmarkStart w:id="1277" w:name="_Toc2137"/>
      <w:bookmarkStart w:id="1278" w:name="_Toc121933000"/>
      <w:bookmarkStart w:id="1279" w:name="_Toc121908714"/>
      <w:bookmarkStart w:id="1280" w:name="_Toc124186509"/>
      <w:bookmarkStart w:id="1281" w:name="_Toc137240657"/>
      <w:bookmarkStart w:id="1282" w:name="_Toc137244756"/>
      <w:bookmarkStart w:id="1283" w:name="_Toc138893970"/>
      <w:bookmarkStart w:id="1284" w:name="_Toc138894202"/>
      <w:bookmarkStart w:id="1285" w:name="_Toc145036595"/>
      <w:bookmarkStart w:id="1286" w:name="_Toc153188887"/>
      <w:bookmarkStart w:id="1287" w:name="_Toc155672170"/>
      <w:bookmarkStart w:id="1288" w:name="_Toc161927813"/>
      <w:bookmarkStart w:id="1289" w:name="_Toc163213310"/>
      <w:bookmarkStart w:id="1290" w:name="_Toc169794713"/>
      <w:bookmarkStart w:id="1291" w:name="_Toc171510341"/>
      <w:bookmarkStart w:id="1292" w:name="_Toc233969820"/>
      <w:r w:rsidRPr="004E5D66">
        <w:rPr>
          <w:lang w:eastAsia="zh-CN"/>
        </w:rPr>
        <w:t>7.3.2</w:t>
      </w:r>
      <w:r w:rsidRPr="004E5D66">
        <w:rPr>
          <w:lang w:eastAsia="zh-CN"/>
        </w:rPr>
        <w:tab/>
        <w:t xml:space="preserve">Minimum requirements for </w:t>
      </w:r>
      <w:r w:rsidRPr="004E5D66">
        <w:rPr>
          <w:i/>
        </w:rPr>
        <w:t>SAN type 1-H</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4795FF8E" w14:textId="77777777" w:rsidR="00D62336" w:rsidRPr="004E5D66" w:rsidRDefault="00063062">
      <w:pPr>
        <w:rPr>
          <w:rFonts w:eastAsia="SimSun"/>
          <w:lang w:val="en-US" w:eastAsia="zh-CN"/>
        </w:rPr>
      </w:pPr>
      <w:r w:rsidRPr="004E5D66">
        <w:rPr>
          <w:rFonts w:hint="eastAsia"/>
          <w:lang w:val="en-US" w:eastAsia="zh-CN"/>
        </w:rPr>
        <w:t>For SAN supporting E-UTRA, t</w:t>
      </w:r>
      <w:r w:rsidRPr="004E5D66">
        <w:t xml:space="preserve">he throughput shall be ≥ 95% of the maximum throughput of the reference measurement channel as specified in </w:t>
      </w:r>
      <w:r w:rsidRPr="004E5D66">
        <w:rPr>
          <w:lang w:eastAsia="zh-CN"/>
        </w:rPr>
        <w:t>A</w:t>
      </w:r>
      <w:r w:rsidRPr="004E5D66">
        <w:t xml:space="preserve">nnex A.2 with parameters specified in table 7.3.2-1 for </w:t>
      </w:r>
      <w:r w:rsidRPr="004E5D66">
        <w:rPr>
          <w:lang w:val="en-US" w:eastAsia="zh-CN"/>
        </w:rPr>
        <w:t>LEO</w:t>
      </w:r>
      <w:r w:rsidRPr="004E5D66">
        <w:t>.</w:t>
      </w:r>
      <w:r w:rsidRPr="004E5D66">
        <w:rPr>
          <w:rFonts w:eastAsia="SimSun" w:hint="eastAsia"/>
          <w:lang w:val="en-US" w:eastAsia="zh-CN"/>
        </w:rPr>
        <w:t xml:space="preserve"> </w:t>
      </w:r>
    </w:p>
    <w:p w14:paraId="6079CB8B" w14:textId="0F93108B" w:rsidR="00D62336" w:rsidRPr="004E5D66" w:rsidRDefault="00063062" w:rsidP="00EB195F">
      <w:pPr>
        <w:pStyle w:val="TH"/>
        <w:rPr>
          <w:lang w:val="en-US"/>
        </w:rPr>
      </w:pPr>
      <w:r w:rsidRPr="004E5D66">
        <w:rPr>
          <w:rFonts w:eastAsia="Osaka"/>
        </w:rPr>
        <w:t>Table 7.3.</w:t>
      </w:r>
      <w:r w:rsidRPr="004E5D66">
        <w:rPr>
          <w:rFonts w:eastAsia="SimSun" w:hint="eastAsia"/>
          <w:lang w:val="en-US" w:eastAsia="zh-CN"/>
        </w:rPr>
        <w:t>2</w:t>
      </w:r>
      <w:r w:rsidRPr="004E5D66">
        <w:rPr>
          <w:rFonts w:eastAsia="Osaka"/>
        </w:rPr>
        <w:t xml:space="preserve">-1: </w:t>
      </w:r>
      <w:r w:rsidRPr="004E5D66">
        <w:rPr>
          <w:lang w:eastAsia="zh-CN"/>
        </w:rPr>
        <w:t>D</w:t>
      </w:r>
      <w:r w:rsidRPr="004E5D66">
        <w:t>ynamic range</w:t>
      </w:r>
      <w:r w:rsidRPr="004E5D66">
        <w:rPr>
          <w:lang w:val="en-US"/>
        </w:rPr>
        <w:t xml:space="preserve"> </w:t>
      </w:r>
      <w:r w:rsidRPr="004E5D66">
        <w:rPr>
          <w:rFonts w:hint="eastAsia"/>
          <w:lang w:val="en-US" w:eastAsia="zh-CN"/>
        </w:rPr>
        <w:t xml:space="preserve">of SAN supporting E-UTRA </w:t>
      </w:r>
      <w:r w:rsidRPr="004E5D66">
        <w:rPr>
          <w:rFonts w:hint="eastAsia"/>
          <w:lang w:eastAsia="zh-CN"/>
        </w:rPr>
        <w:t xml:space="preserve">(LEO </w:t>
      </w:r>
      <w:r w:rsidRPr="004E5D66">
        <w:rPr>
          <w:lang w:eastAsia="zh-CN"/>
        </w:rPr>
        <w:t xml:space="preserve">class </w:t>
      </w:r>
      <w:r w:rsidRPr="004E5D66">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E5D66" w:rsidRPr="004E5D66" w14:paraId="1CA41591" w14:textId="77777777">
        <w:trPr>
          <w:jc w:val="center"/>
        </w:trPr>
        <w:tc>
          <w:tcPr>
            <w:tcW w:w="1116" w:type="dxa"/>
            <w:vAlign w:val="center"/>
          </w:tcPr>
          <w:p w14:paraId="3B826EFC" w14:textId="15B6B19C" w:rsidR="0011778B" w:rsidRPr="004E5D66" w:rsidRDefault="0011778B" w:rsidP="0011778B">
            <w:pPr>
              <w:pStyle w:val="TAH"/>
              <w:rPr>
                <w:rFonts w:cs="Arial"/>
                <w:lang w:val="it-IT"/>
              </w:rPr>
            </w:pPr>
            <w:r w:rsidRPr="004E5D66">
              <w:rPr>
                <w:rFonts w:cs="Arial"/>
                <w:lang w:eastAsia="zh-CN"/>
              </w:rPr>
              <w:t>SAN</w:t>
            </w:r>
            <w:r w:rsidRPr="004E5D66">
              <w:rPr>
                <w:rFonts w:cs="Arial"/>
              </w:rPr>
              <w:t xml:space="preserve">  </w:t>
            </w:r>
            <w:r w:rsidRPr="004E5D66">
              <w:rPr>
                <w:rFonts w:cs="Arial"/>
                <w:lang w:val="it-IT" w:eastAsia="ja-JP"/>
              </w:rPr>
              <w:t xml:space="preserve"> </w:t>
            </w:r>
            <w:r w:rsidRPr="004E5D66">
              <w:rPr>
                <w:rFonts w:cs="Arial"/>
                <w:lang w:val="it-IT"/>
              </w:rPr>
              <w:t>channel bandwidth (MHz)</w:t>
            </w:r>
          </w:p>
        </w:tc>
        <w:tc>
          <w:tcPr>
            <w:tcW w:w="1387" w:type="dxa"/>
            <w:vAlign w:val="center"/>
          </w:tcPr>
          <w:p w14:paraId="15E88B12" w14:textId="4A958378" w:rsidR="0011778B" w:rsidRPr="004E5D66" w:rsidRDefault="0011778B" w:rsidP="0011778B">
            <w:pPr>
              <w:pStyle w:val="TAH"/>
              <w:rPr>
                <w:rFonts w:cs="Arial"/>
              </w:rPr>
            </w:pPr>
            <w:r w:rsidRPr="004E5D66">
              <w:rPr>
                <w:rFonts w:cs="Arial"/>
              </w:rPr>
              <w:t>Reference measurement channel</w:t>
            </w:r>
          </w:p>
        </w:tc>
        <w:tc>
          <w:tcPr>
            <w:tcW w:w="1550" w:type="dxa"/>
            <w:vAlign w:val="center"/>
          </w:tcPr>
          <w:p w14:paraId="152BFCFF" w14:textId="1CC86CFD" w:rsidR="0011778B" w:rsidRPr="004E5D66" w:rsidRDefault="0011778B" w:rsidP="0011778B">
            <w:pPr>
              <w:pStyle w:val="TAH"/>
              <w:rPr>
                <w:rFonts w:cs="Arial"/>
              </w:rPr>
            </w:pPr>
            <w:r w:rsidRPr="004E5D66">
              <w:rPr>
                <w:rFonts w:cs="Arial"/>
              </w:rPr>
              <w:t>Wanted signal mean power (dBm)</w:t>
            </w:r>
          </w:p>
        </w:tc>
        <w:tc>
          <w:tcPr>
            <w:tcW w:w="1567" w:type="dxa"/>
            <w:vAlign w:val="center"/>
          </w:tcPr>
          <w:p w14:paraId="539572BD" w14:textId="5009EC0B" w:rsidR="0011778B" w:rsidRPr="004E5D66" w:rsidRDefault="0011778B" w:rsidP="0011778B">
            <w:pPr>
              <w:pStyle w:val="TAH"/>
              <w:rPr>
                <w:rFonts w:cs="Arial"/>
              </w:rPr>
            </w:pPr>
            <w:r w:rsidRPr="004E5D66">
              <w:rPr>
                <w:rFonts w:cs="Arial"/>
              </w:rPr>
              <w:t>Interfering signal mean power (dBm) / BW</w:t>
            </w:r>
            <w:r w:rsidRPr="004E5D66">
              <w:rPr>
                <w:rFonts w:cs="Arial"/>
                <w:vertAlign w:val="subscript"/>
              </w:rPr>
              <w:t>Config</w:t>
            </w:r>
          </w:p>
        </w:tc>
        <w:tc>
          <w:tcPr>
            <w:tcW w:w="1424" w:type="dxa"/>
            <w:vAlign w:val="center"/>
          </w:tcPr>
          <w:p w14:paraId="275FAE07" w14:textId="5DCC218D" w:rsidR="0011778B" w:rsidRPr="004E5D66" w:rsidRDefault="0011778B" w:rsidP="0011778B">
            <w:pPr>
              <w:pStyle w:val="TAH"/>
              <w:rPr>
                <w:rFonts w:cs="Arial"/>
              </w:rPr>
            </w:pPr>
            <w:r w:rsidRPr="004E5D66">
              <w:rPr>
                <w:rFonts w:cs="Arial"/>
              </w:rPr>
              <w:t>Type of interfering signal</w:t>
            </w:r>
          </w:p>
        </w:tc>
      </w:tr>
      <w:tr w:rsidR="004E5D66" w:rsidRPr="004E5D66" w14:paraId="65731FC2" w14:textId="77777777">
        <w:trPr>
          <w:jc w:val="center"/>
        </w:trPr>
        <w:tc>
          <w:tcPr>
            <w:tcW w:w="1116" w:type="dxa"/>
            <w:vAlign w:val="center"/>
          </w:tcPr>
          <w:p w14:paraId="5DDC190A" w14:textId="77777777" w:rsidR="00D62336" w:rsidRPr="004E5D66" w:rsidRDefault="00063062">
            <w:pPr>
              <w:pStyle w:val="TAC"/>
              <w:rPr>
                <w:rFonts w:cs="Arial"/>
              </w:rPr>
            </w:pPr>
            <w:r w:rsidRPr="004E5D66">
              <w:rPr>
                <w:rFonts w:cs="Arial"/>
              </w:rPr>
              <w:t>1.4</w:t>
            </w:r>
          </w:p>
        </w:tc>
        <w:tc>
          <w:tcPr>
            <w:tcW w:w="1387" w:type="dxa"/>
            <w:vAlign w:val="center"/>
          </w:tcPr>
          <w:p w14:paraId="5FB98BC4" w14:textId="77777777" w:rsidR="00D62336" w:rsidRPr="004E5D66" w:rsidRDefault="00063062">
            <w:pPr>
              <w:pStyle w:val="TAC"/>
              <w:rPr>
                <w:rFonts w:cs="Arial"/>
              </w:rPr>
            </w:pPr>
            <w:r w:rsidRPr="004E5D66">
              <w:rPr>
                <w:rFonts w:cs="Arial"/>
              </w:rPr>
              <w:t>FRC A2-1 in Annex A.2</w:t>
            </w:r>
          </w:p>
        </w:tc>
        <w:tc>
          <w:tcPr>
            <w:tcW w:w="1550" w:type="dxa"/>
            <w:vAlign w:val="center"/>
          </w:tcPr>
          <w:p w14:paraId="6C33D70F" w14:textId="77777777" w:rsidR="00D62336" w:rsidRPr="004E5D66" w:rsidRDefault="00063062">
            <w:pPr>
              <w:pStyle w:val="TAC"/>
              <w:rPr>
                <w:rFonts w:cs="Arial"/>
                <w:lang w:val="en-US"/>
              </w:rPr>
            </w:pPr>
            <w:r w:rsidRPr="004E5D66">
              <w:rPr>
                <w:rFonts w:cs="Arial"/>
                <w:lang w:val="en-US"/>
              </w:rPr>
              <w:t>-82.0</w:t>
            </w:r>
          </w:p>
        </w:tc>
        <w:tc>
          <w:tcPr>
            <w:tcW w:w="1567" w:type="dxa"/>
            <w:vAlign w:val="center"/>
          </w:tcPr>
          <w:p w14:paraId="1BCE5A21" w14:textId="77777777" w:rsidR="00D62336" w:rsidRPr="004E5D66" w:rsidRDefault="00063062">
            <w:pPr>
              <w:pStyle w:val="TAC"/>
              <w:rPr>
                <w:rFonts w:cs="Arial"/>
                <w:lang w:val="en-US"/>
              </w:rPr>
            </w:pPr>
            <w:r w:rsidRPr="004E5D66">
              <w:rPr>
                <w:rFonts w:cs="Arial"/>
                <w:lang w:val="en-US" w:bidi="ar"/>
              </w:rPr>
              <w:t>-94.4</w:t>
            </w:r>
          </w:p>
        </w:tc>
        <w:tc>
          <w:tcPr>
            <w:tcW w:w="1424" w:type="dxa"/>
            <w:vAlign w:val="center"/>
          </w:tcPr>
          <w:p w14:paraId="56646B3E" w14:textId="77777777" w:rsidR="00D62336" w:rsidRPr="004E5D66" w:rsidRDefault="00063062">
            <w:pPr>
              <w:pStyle w:val="TAC"/>
              <w:rPr>
                <w:rFonts w:cs="Arial"/>
              </w:rPr>
            </w:pPr>
            <w:r w:rsidRPr="004E5D66">
              <w:rPr>
                <w:rFonts w:cs="Arial"/>
              </w:rPr>
              <w:t>AWGN</w:t>
            </w:r>
          </w:p>
        </w:tc>
      </w:tr>
      <w:tr w:rsidR="00D62336" w:rsidRPr="004E5D6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071B8501" w:rsidR="00D62336" w:rsidRPr="004E5D66" w:rsidRDefault="00BF3568">
            <w:pPr>
              <w:pStyle w:val="TAN"/>
            </w:pPr>
            <w:r w:rsidRPr="004E5D66">
              <w:t>Note:</w:t>
            </w:r>
            <w:r w:rsidRPr="004E5D66">
              <w:tab/>
              <w:t>The wanted signal mean power is the power level of a single instance of the reference measurement channel.</w:t>
            </w:r>
          </w:p>
        </w:tc>
      </w:tr>
    </w:tbl>
    <w:p w14:paraId="2FAEB144" w14:textId="77777777" w:rsidR="00D62336" w:rsidRPr="004E5D66" w:rsidRDefault="00D62336">
      <w:pPr>
        <w:rPr>
          <w:lang w:eastAsia="zh-CN"/>
        </w:rPr>
      </w:pPr>
    </w:p>
    <w:p w14:paraId="5BD3518C" w14:textId="1A876409" w:rsidR="00D62336" w:rsidRPr="004E5D66" w:rsidRDefault="00761E2B">
      <w:r w:rsidRPr="004E5D66">
        <w:rPr>
          <w:rFonts w:eastAsia="SimSun"/>
          <w:lang w:eastAsia="zh-CN"/>
        </w:rPr>
        <w:t xml:space="preserve">For </w:t>
      </w:r>
      <w:r w:rsidRPr="004E5D66">
        <w:rPr>
          <w:rFonts w:eastAsia="SimSun" w:hint="eastAsia"/>
          <w:lang w:val="en-US" w:eastAsia="zh-CN"/>
        </w:rPr>
        <w:t xml:space="preserve">SAN supporting standalone </w:t>
      </w:r>
      <w:r w:rsidRPr="004E5D66">
        <w:rPr>
          <w:rFonts w:eastAsia="SimSun"/>
          <w:lang w:eastAsia="zh-CN"/>
        </w:rPr>
        <w:t>NB-IoT</w:t>
      </w:r>
      <w:r w:rsidRPr="004E5D66">
        <w:rPr>
          <w:rFonts w:eastAsia="SimSun" w:hint="eastAsia"/>
          <w:lang w:val="en-US" w:eastAsia="zh-CN"/>
        </w:rPr>
        <w:t xml:space="preserve"> operation</w:t>
      </w:r>
      <w:r w:rsidRPr="004E5D66">
        <w:rPr>
          <w:rFonts w:eastAsia="SimSun"/>
          <w:lang w:eastAsia="zh-CN"/>
        </w:rPr>
        <w:t xml:space="preserve">, </w:t>
      </w:r>
      <w:r w:rsidRPr="004E5D66">
        <w:rPr>
          <w:rFonts w:eastAsia="SimSun" w:hint="eastAsia"/>
          <w:lang w:val="en-US" w:eastAsia="zh-CN"/>
        </w:rPr>
        <w:t>the</w:t>
      </w:r>
      <w:r w:rsidRPr="004E5D66">
        <w:t xml:space="preserve"> throughput shall be ≥ 95% of the maximum throughput of the reference measurement channel as specified in </w:t>
      </w:r>
      <w:r w:rsidRPr="004E5D66">
        <w:rPr>
          <w:lang w:eastAsia="zh-CN"/>
        </w:rPr>
        <w:t>A</w:t>
      </w:r>
      <w:r w:rsidRPr="004E5D66">
        <w:t>nnex A</w:t>
      </w:r>
      <w:r w:rsidRPr="004E5D66">
        <w:rPr>
          <w:rFonts w:hint="eastAsia"/>
          <w:lang w:val="en-US" w:eastAsia="zh-CN"/>
        </w:rPr>
        <w:t>.</w:t>
      </w:r>
      <w:r w:rsidRPr="004E5D66">
        <w:rPr>
          <w:lang w:val="en-US" w:eastAsia="zh-CN"/>
        </w:rPr>
        <w:t>15</w:t>
      </w:r>
      <w:r w:rsidRPr="004E5D66">
        <w:rPr>
          <w:rFonts w:hint="eastAsia"/>
          <w:lang w:val="en-US" w:eastAsia="zh-CN"/>
        </w:rPr>
        <w:t xml:space="preserve"> </w:t>
      </w:r>
      <w:r w:rsidRPr="004E5D66">
        <w:t>with parameters specified in Table 7.</w:t>
      </w:r>
      <w:r w:rsidRPr="004E5D66">
        <w:rPr>
          <w:rFonts w:hint="eastAsia"/>
          <w:lang w:val="en-US" w:eastAsia="zh-CN"/>
        </w:rPr>
        <w:t>3</w:t>
      </w:r>
      <w:r w:rsidRPr="004E5D66">
        <w:t>.</w:t>
      </w:r>
      <w:r w:rsidRPr="004E5D66">
        <w:rPr>
          <w:rFonts w:hint="eastAsia"/>
          <w:lang w:val="en-US" w:eastAsia="zh-CN"/>
        </w:rPr>
        <w:t>2</w:t>
      </w:r>
      <w:r w:rsidRPr="004E5D66">
        <w:t>-</w:t>
      </w:r>
      <w:r w:rsidRPr="004E5D66">
        <w:rPr>
          <w:rFonts w:hint="eastAsia"/>
          <w:lang w:val="en-US" w:eastAsia="zh-CN"/>
        </w:rPr>
        <w:t xml:space="preserve">2 and 7.3.2-3 </w:t>
      </w:r>
      <w:r w:rsidRPr="004E5D66">
        <w:rPr>
          <w:lang w:val="en-US" w:eastAsia="zh-CN"/>
        </w:rPr>
        <w:t xml:space="preserve">for operation in FDD frequency bands, and </w:t>
      </w:r>
      <w:r w:rsidRPr="004E5D66">
        <w:t>Table 7.</w:t>
      </w:r>
      <w:r w:rsidRPr="004E5D66">
        <w:rPr>
          <w:rFonts w:hint="eastAsia"/>
          <w:lang w:val="en-US" w:eastAsia="zh-CN"/>
        </w:rPr>
        <w:t>3</w:t>
      </w:r>
      <w:r w:rsidRPr="004E5D66">
        <w:t>.</w:t>
      </w:r>
      <w:r w:rsidRPr="004E5D66">
        <w:rPr>
          <w:rFonts w:hint="eastAsia"/>
          <w:lang w:val="en-US" w:eastAsia="zh-CN"/>
        </w:rPr>
        <w:t>2</w:t>
      </w:r>
      <w:r w:rsidRPr="004E5D66">
        <w:t>-</w:t>
      </w:r>
      <w:r w:rsidRPr="004E5D66">
        <w:rPr>
          <w:rFonts w:hint="eastAsia"/>
          <w:lang w:val="en-US" w:eastAsia="zh-CN"/>
        </w:rPr>
        <w:t>4</w:t>
      </w:r>
      <w:r w:rsidRPr="004E5D66">
        <w:rPr>
          <w:lang w:val="en-US" w:eastAsia="zh-CN"/>
        </w:rPr>
        <w:t xml:space="preserve"> for operation in TDD frequency bands</w:t>
      </w:r>
      <w:r w:rsidRPr="004E5D66">
        <w:t>.</w:t>
      </w:r>
    </w:p>
    <w:p w14:paraId="54EC4B83" w14:textId="5EC89061" w:rsidR="00D62336" w:rsidRPr="004E5D66" w:rsidRDefault="00063062" w:rsidP="00EB195F">
      <w:pPr>
        <w:pStyle w:val="TH"/>
        <w:rPr>
          <w:rFonts w:eastAsia="Osaka"/>
        </w:rPr>
      </w:pPr>
      <w:r w:rsidRPr="004E5D66">
        <w:rPr>
          <w:rFonts w:eastAsia="Osaka"/>
        </w:rPr>
        <w:lastRenderedPageBreak/>
        <w:t>Table 7.3.</w:t>
      </w:r>
      <w:r w:rsidRPr="004E5D66">
        <w:rPr>
          <w:rFonts w:eastAsia="SimSun" w:hint="eastAsia"/>
          <w:lang w:val="en-US" w:eastAsia="zh-CN"/>
        </w:rPr>
        <w:t>2</w:t>
      </w:r>
      <w:r w:rsidRPr="004E5D66">
        <w:rPr>
          <w:rFonts w:eastAsia="Osaka"/>
        </w:rPr>
        <w:t>-</w:t>
      </w:r>
      <w:r w:rsidRPr="004E5D66">
        <w:rPr>
          <w:rFonts w:eastAsia="SimSun" w:hint="eastAsia"/>
          <w:lang w:val="en-US" w:eastAsia="zh-CN"/>
        </w:rPr>
        <w:t>2</w:t>
      </w:r>
      <w:r w:rsidRPr="004E5D66">
        <w:rPr>
          <w:rFonts w:eastAsia="Osaka"/>
        </w:rPr>
        <w:t xml:space="preserve">: </w:t>
      </w:r>
      <w:r w:rsidRPr="004E5D66">
        <w:rPr>
          <w:lang w:eastAsia="zh-CN"/>
        </w:rPr>
        <w:t>D</w:t>
      </w:r>
      <w:r w:rsidRPr="004E5D66">
        <w:t>ynamic range</w:t>
      </w:r>
      <w:r w:rsidRPr="004E5D66">
        <w:rPr>
          <w:lang w:val="en-US"/>
        </w:rPr>
        <w:t xml:space="preserve"> </w:t>
      </w:r>
      <w:r w:rsidRPr="004E5D66">
        <w:rPr>
          <w:rFonts w:hint="eastAsia"/>
          <w:lang w:val="en-US" w:eastAsia="zh-CN"/>
        </w:rPr>
        <w:t xml:space="preserve">of SAN supporting </w:t>
      </w:r>
      <w:r w:rsidRPr="004E5D66">
        <w:rPr>
          <w:rFonts w:eastAsia="SimSun" w:hint="eastAsia"/>
          <w:lang w:val="en-US" w:eastAsia="zh-CN"/>
        </w:rPr>
        <w:t xml:space="preserve">standalone </w:t>
      </w:r>
      <w:r w:rsidRPr="004E5D66">
        <w:rPr>
          <w:rFonts w:eastAsia="SimSun"/>
          <w:lang w:eastAsia="zh-CN"/>
        </w:rPr>
        <w:t>NB-IoT</w:t>
      </w:r>
      <w:r w:rsidRPr="004E5D66">
        <w:rPr>
          <w:rFonts w:eastAsia="SimSun" w:hint="eastAsia"/>
          <w:lang w:val="en-US" w:eastAsia="zh-CN"/>
        </w:rPr>
        <w:t xml:space="preserve"> operation</w:t>
      </w:r>
      <w:r w:rsidRPr="004E5D66">
        <w:rPr>
          <w:rFonts w:hint="eastAsia"/>
          <w:lang w:val="en-US" w:eastAsia="zh-CN"/>
        </w:rPr>
        <w:t xml:space="preserve"> </w:t>
      </w:r>
      <w:r w:rsidR="00FD7048" w:rsidRPr="004E5D66">
        <w:rPr>
          <w:lang w:val="en-US" w:eastAsia="zh-CN"/>
        </w:rPr>
        <w:t>in FDD bands</w:t>
      </w:r>
      <w:r w:rsidR="00FD7048" w:rsidRPr="004E5D66">
        <w:rPr>
          <w:rFonts w:hint="eastAsia"/>
          <w:lang w:val="en-US" w:eastAsia="zh-CN"/>
        </w:rPr>
        <w:t xml:space="preserve"> </w:t>
      </w:r>
      <w:r w:rsidR="00FD7048" w:rsidRPr="004E5D66">
        <w:rPr>
          <w:rFonts w:hint="eastAsia"/>
          <w:lang w:eastAsia="zh-CN"/>
        </w:rPr>
        <w:t>(</w:t>
      </w:r>
      <w:r w:rsidR="00FD7048" w:rsidRPr="004E5D66">
        <w:rPr>
          <w:rFonts w:hint="eastAsia"/>
          <w:lang w:val="en-US" w:eastAsia="zh-CN"/>
        </w:rPr>
        <w:t>GEO</w:t>
      </w:r>
      <w:r w:rsidR="00FD7048" w:rsidRPr="004E5D66">
        <w:rPr>
          <w:rFonts w:hint="eastAsia"/>
          <w:lang w:eastAsia="zh-CN"/>
        </w:rPr>
        <w:t xml:space="preserve"> </w:t>
      </w:r>
      <w:r w:rsidR="00FD7048" w:rsidRPr="004E5D66">
        <w:rPr>
          <w:lang w:eastAsia="zh-CN"/>
        </w:rPr>
        <w:t xml:space="preserve">class </w:t>
      </w:r>
      <w:r w:rsidR="00FD7048" w:rsidRPr="004E5D66">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E5D66" w:rsidRPr="004E5D66" w14:paraId="2DE436F6" w14:textId="77777777">
        <w:trPr>
          <w:jc w:val="center"/>
        </w:trPr>
        <w:tc>
          <w:tcPr>
            <w:tcW w:w="1116" w:type="dxa"/>
            <w:vAlign w:val="center"/>
          </w:tcPr>
          <w:p w14:paraId="0819D0C3" w14:textId="1224A5AB" w:rsidR="0011778B" w:rsidRPr="004E5D66" w:rsidRDefault="0011778B" w:rsidP="0011778B">
            <w:pPr>
              <w:pStyle w:val="TAH"/>
              <w:rPr>
                <w:rFonts w:cs="Arial"/>
                <w:lang w:val="it-IT" w:eastAsia="ja-JP"/>
              </w:rPr>
            </w:pPr>
            <w:r w:rsidRPr="004E5D66">
              <w:rPr>
                <w:rFonts w:cs="Arial"/>
                <w:lang w:eastAsia="zh-CN"/>
              </w:rPr>
              <w:t>SAN</w:t>
            </w:r>
            <w:r w:rsidRPr="004E5D66">
              <w:rPr>
                <w:rFonts w:cs="Arial"/>
              </w:rPr>
              <w:t xml:space="preserve"> </w:t>
            </w:r>
            <w:r w:rsidRPr="004E5D66">
              <w:rPr>
                <w:rFonts w:cs="Arial"/>
                <w:lang w:val="it-IT" w:eastAsia="ja-JP"/>
              </w:rPr>
              <w:t>channel bandwidth (kHz)</w:t>
            </w:r>
          </w:p>
        </w:tc>
        <w:tc>
          <w:tcPr>
            <w:tcW w:w="1387" w:type="dxa"/>
            <w:vAlign w:val="center"/>
          </w:tcPr>
          <w:p w14:paraId="616A7918" w14:textId="063A822E" w:rsidR="0011778B" w:rsidRPr="004E5D66" w:rsidRDefault="0011778B" w:rsidP="0011778B">
            <w:pPr>
              <w:pStyle w:val="TAH"/>
              <w:rPr>
                <w:rFonts w:cs="Arial"/>
                <w:lang w:eastAsia="ja-JP"/>
              </w:rPr>
            </w:pPr>
            <w:r w:rsidRPr="004E5D66">
              <w:rPr>
                <w:rFonts w:cs="Arial"/>
                <w:lang w:eastAsia="ja-JP"/>
              </w:rPr>
              <w:t>Reference measurement channel</w:t>
            </w:r>
          </w:p>
        </w:tc>
        <w:tc>
          <w:tcPr>
            <w:tcW w:w="1550" w:type="dxa"/>
            <w:vAlign w:val="center"/>
          </w:tcPr>
          <w:p w14:paraId="4CB466A8" w14:textId="55685161" w:rsidR="0011778B" w:rsidRPr="004E5D66" w:rsidRDefault="0011778B" w:rsidP="0011778B">
            <w:pPr>
              <w:pStyle w:val="TAH"/>
              <w:rPr>
                <w:rFonts w:cs="Arial"/>
                <w:lang w:eastAsia="ja-JP"/>
              </w:rPr>
            </w:pPr>
            <w:r w:rsidRPr="004E5D66">
              <w:rPr>
                <w:rFonts w:cs="Arial"/>
                <w:lang w:eastAsia="ja-JP"/>
              </w:rPr>
              <w:t>Wanted signal mean power (dBm)</w:t>
            </w:r>
          </w:p>
        </w:tc>
        <w:tc>
          <w:tcPr>
            <w:tcW w:w="1567" w:type="dxa"/>
            <w:vAlign w:val="center"/>
          </w:tcPr>
          <w:p w14:paraId="3FD32C2C" w14:textId="1E06D506" w:rsidR="0011778B" w:rsidRPr="004E5D66" w:rsidRDefault="0011778B" w:rsidP="0011778B">
            <w:pPr>
              <w:pStyle w:val="TAH"/>
              <w:rPr>
                <w:rFonts w:cs="Arial"/>
                <w:lang w:eastAsia="ja-JP"/>
              </w:rPr>
            </w:pPr>
            <w:r w:rsidRPr="004E5D66">
              <w:rPr>
                <w:rFonts w:cs="Arial"/>
                <w:lang w:eastAsia="ja-JP"/>
              </w:rPr>
              <w:t>Interfering signal mean power (dBm) / BW</w:t>
            </w:r>
            <w:r w:rsidRPr="004E5D66">
              <w:rPr>
                <w:rFonts w:cs="Arial"/>
                <w:vertAlign w:val="subscript"/>
                <w:lang w:eastAsia="ja-JP"/>
              </w:rPr>
              <w:t>Channel</w:t>
            </w:r>
          </w:p>
        </w:tc>
        <w:tc>
          <w:tcPr>
            <w:tcW w:w="1424" w:type="dxa"/>
            <w:vAlign w:val="center"/>
          </w:tcPr>
          <w:p w14:paraId="23527877" w14:textId="515246E3" w:rsidR="0011778B" w:rsidRPr="004E5D66" w:rsidRDefault="0011778B" w:rsidP="0011778B">
            <w:pPr>
              <w:pStyle w:val="TAH"/>
              <w:rPr>
                <w:rFonts w:cs="Arial"/>
                <w:lang w:eastAsia="ja-JP"/>
              </w:rPr>
            </w:pPr>
            <w:r w:rsidRPr="004E5D66">
              <w:rPr>
                <w:rFonts w:cs="Arial"/>
                <w:lang w:eastAsia="ja-JP"/>
              </w:rPr>
              <w:t>Type of interfering signal</w:t>
            </w:r>
          </w:p>
        </w:tc>
      </w:tr>
      <w:tr w:rsidR="004E5D66" w:rsidRPr="004E5D66" w14:paraId="06C937E0" w14:textId="77777777">
        <w:trPr>
          <w:jc w:val="center"/>
        </w:trPr>
        <w:tc>
          <w:tcPr>
            <w:tcW w:w="1116" w:type="dxa"/>
            <w:vAlign w:val="center"/>
          </w:tcPr>
          <w:p w14:paraId="271D4B05" w14:textId="77777777" w:rsidR="00D62336" w:rsidRPr="004E5D66" w:rsidRDefault="00063062">
            <w:pPr>
              <w:pStyle w:val="TAC"/>
              <w:rPr>
                <w:rFonts w:cs="Arial"/>
                <w:lang w:eastAsia="ja-JP"/>
              </w:rPr>
            </w:pPr>
            <w:r w:rsidRPr="004E5D66">
              <w:rPr>
                <w:rFonts w:cs="Arial" w:hint="eastAsia"/>
                <w:lang w:eastAsia="ja-JP"/>
              </w:rPr>
              <w:t>200</w:t>
            </w:r>
          </w:p>
        </w:tc>
        <w:tc>
          <w:tcPr>
            <w:tcW w:w="1387" w:type="dxa"/>
            <w:vAlign w:val="center"/>
          </w:tcPr>
          <w:p w14:paraId="29D3B584" w14:textId="77777777" w:rsidR="00D62336" w:rsidRPr="004E5D66" w:rsidRDefault="00063062">
            <w:pPr>
              <w:pStyle w:val="TAC"/>
              <w:rPr>
                <w:rFonts w:cs="Arial"/>
                <w:lang w:eastAsia="ja-JP"/>
              </w:rPr>
            </w:pPr>
            <w:r w:rsidRPr="004E5D66">
              <w:rPr>
                <w:rFonts w:cs="Arial" w:hint="eastAsia"/>
                <w:lang w:eastAsia="ja-JP"/>
              </w:rPr>
              <w:t>FRC A1</w:t>
            </w:r>
            <w:r w:rsidRPr="004E5D66">
              <w:rPr>
                <w:rFonts w:cs="Arial"/>
                <w:lang w:eastAsia="ja-JP"/>
              </w:rPr>
              <w:t>5</w:t>
            </w:r>
            <w:r w:rsidRPr="004E5D66">
              <w:rPr>
                <w:rFonts w:cs="Arial" w:hint="eastAsia"/>
                <w:lang w:eastAsia="ja-JP"/>
              </w:rPr>
              <w:t>-1 in Annex A.1</w:t>
            </w:r>
            <w:r w:rsidRPr="004E5D66">
              <w:rPr>
                <w:rFonts w:cs="Arial"/>
                <w:lang w:eastAsia="ja-JP"/>
              </w:rPr>
              <w:t>5</w:t>
            </w:r>
          </w:p>
        </w:tc>
        <w:tc>
          <w:tcPr>
            <w:tcW w:w="1550" w:type="dxa"/>
            <w:vAlign w:val="center"/>
          </w:tcPr>
          <w:p w14:paraId="39E7535C" w14:textId="77777777" w:rsidR="00D62336" w:rsidRPr="004E5D66" w:rsidRDefault="00063062">
            <w:pPr>
              <w:pStyle w:val="TAC"/>
              <w:rPr>
                <w:rFonts w:cs="Arial"/>
                <w:lang w:val="en-US" w:eastAsia="zh-CN" w:bidi="ar"/>
              </w:rPr>
            </w:pPr>
            <w:r w:rsidRPr="004E5D66">
              <w:rPr>
                <w:rFonts w:cs="Arial" w:hint="eastAsia"/>
                <w:lang w:val="en-US" w:eastAsia="zh-CN" w:bidi="ar"/>
              </w:rPr>
              <w:t>-97.3</w:t>
            </w:r>
          </w:p>
        </w:tc>
        <w:tc>
          <w:tcPr>
            <w:tcW w:w="1567" w:type="dxa"/>
            <w:vAlign w:val="center"/>
          </w:tcPr>
          <w:p w14:paraId="7A75B20E" w14:textId="77777777" w:rsidR="00D62336" w:rsidRPr="004E5D66" w:rsidRDefault="00063062">
            <w:pPr>
              <w:pStyle w:val="TAC"/>
              <w:rPr>
                <w:rFonts w:cs="Arial"/>
                <w:lang w:val="en-US" w:eastAsia="zh-CN" w:bidi="ar"/>
              </w:rPr>
            </w:pPr>
            <w:r w:rsidRPr="004E5D66">
              <w:rPr>
                <w:rFonts w:cs="Arial" w:hint="eastAsia"/>
                <w:lang w:val="en-US" w:eastAsia="zh-CN" w:bidi="ar"/>
              </w:rPr>
              <w:t>-93.6</w:t>
            </w:r>
          </w:p>
        </w:tc>
        <w:tc>
          <w:tcPr>
            <w:tcW w:w="1424" w:type="dxa"/>
            <w:vAlign w:val="center"/>
          </w:tcPr>
          <w:p w14:paraId="103CC7CA" w14:textId="77777777" w:rsidR="00D62336" w:rsidRPr="004E5D66" w:rsidRDefault="00063062">
            <w:pPr>
              <w:pStyle w:val="TAC"/>
              <w:rPr>
                <w:rFonts w:cs="Arial"/>
                <w:lang w:eastAsia="ja-JP"/>
              </w:rPr>
            </w:pPr>
            <w:r w:rsidRPr="004E5D66">
              <w:rPr>
                <w:rFonts w:cs="Arial"/>
                <w:lang w:eastAsia="ja-JP"/>
              </w:rPr>
              <w:t>AWGN</w:t>
            </w:r>
          </w:p>
        </w:tc>
      </w:tr>
      <w:tr w:rsidR="00D62336" w:rsidRPr="004E5D66" w14:paraId="043DA039" w14:textId="77777777">
        <w:trPr>
          <w:jc w:val="center"/>
        </w:trPr>
        <w:tc>
          <w:tcPr>
            <w:tcW w:w="1116" w:type="dxa"/>
            <w:vAlign w:val="center"/>
          </w:tcPr>
          <w:p w14:paraId="70713549" w14:textId="77777777" w:rsidR="00D62336" w:rsidRPr="004E5D66" w:rsidRDefault="00063062">
            <w:pPr>
              <w:pStyle w:val="TAC"/>
              <w:rPr>
                <w:rFonts w:cs="Arial"/>
                <w:lang w:eastAsia="ja-JP"/>
              </w:rPr>
            </w:pPr>
            <w:r w:rsidRPr="004E5D66">
              <w:rPr>
                <w:rFonts w:cs="Arial" w:hint="eastAsia"/>
                <w:lang w:eastAsia="ja-JP"/>
              </w:rPr>
              <w:t>200</w:t>
            </w:r>
          </w:p>
        </w:tc>
        <w:tc>
          <w:tcPr>
            <w:tcW w:w="1387" w:type="dxa"/>
            <w:vAlign w:val="center"/>
          </w:tcPr>
          <w:p w14:paraId="4216121A" w14:textId="77777777" w:rsidR="00D62336" w:rsidRPr="004E5D66" w:rsidRDefault="00063062">
            <w:pPr>
              <w:pStyle w:val="TAC"/>
              <w:rPr>
                <w:rFonts w:cs="Arial"/>
                <w:lang w:eastAsia="ja-JP"/>
              </w:rPr>
            </w:pPr>
            <w:r w:rsidRPr="004E5D66">
              <w:rPr>
                <w:rFonts w:cs="Arial" w:hint="eastAsia"/>
                <w:lang w:eastAsia="ja-JP"/>
              </w:rPr>
              <w:t>FRC A1</w:t>
            </w:r>
            <w:r w:rsidRPr="004E5D66">
              <w:rPr>
                <w:rFonts w:cs="Arial"/>
                <w:lang w:eastAsia="ja-JP"/>
              </w:rPr>
              <w:t>5</w:t>
            </w:r>
            <w:r w:rsidRPr="004E5D66">
              <w:rPr>
                <w:rFonts w:cs="Arial" w:hint="eastAsia"/>
                <w:lang w:eastAsia="ja-JP"/>
              </w:rPr>
              <w:t>-2 in Annex A.1</w:t>
            </w:r>
            <w:r w:rsidRPr="004E5D66">
              <w:rPr>
                <w:rFonts w:cs="Arial"/>
                <w:lang w:eastAsia="ja-JP"/>
              </w:rPr>
              <w:t>5</w:t>
            </w:r>
          </w:p>
        </w:tc>
        <w:tc>
          <w:tcPr>
            <w:tcW w:w="1550" w:type="dxa"/>
            <w:vAlign w:val="center"/>
          </w:tcPr>
          <w:p w14:paraId="63C14E87" w14:textId="77777777" w:rsidR="00D62336" w:rsidRPr="004E5D66" w:rsidRDefault="00063062">
            <w:pPr>
              <w:pStyle w:val="TAC"/>
              <w:rPr>
                <w:rFonts w:cs="Arial"/>
                <w:lang w:val="en-US" w:eastAsia="zh-CN" w:bidi="ar"/>
              </w:rPr>
            </w:pPr>
            <w:r w:rsidRPr="004E5D66">
              <w:rPr>
                <w:rFonts w:cs="Arial" w:hint="eastAsia"/>
                <w:lang w:val="en-US" w:eastAsia="zh-CN" w:bidi="ar"/>
              </w:rPr>
              <w:t>-103.2</w:t>
            </w:r>
          </w:p>
        </w:tc>
        <w:tc>
          <w:tcPr>
            <w:tcW w:w="1567" w:type="dxa"/>
            <w:vAlign w:val="center"/>
          </w:tcPr>
          <w:p w14:paraId="09EE7E24" w14:textId="77777777" w:rsidR="00D62336" w:rsidRPr="004E5D66" w:rsidRDefault="00063062">
            <w:pPr>
              <w:pStyle w:val="TAC"/>
              <w:rPr>
                <w:rFonts w:cs="Arial"/>
                <w:lang w:val="en-US" w:eastAsia="zh-CN" w:bidi="ar"/>
              </w:rPr>
            </w:pPr>
            <w:r w:rsidRPr="004E5D66">
              <w:rPr>
                <w:rFonts w:cs="Arial" w:hint="eastAsia"/>
                <w:lang w:val="en-US" w:eastAsia="zh-CN" w:bidi="ar"/>
              </w:rPr>
              <w:t>-93.6</w:t>
            </w:r>
          </w:p>
        </w:tc>
        <w:tc>
          <w:tcPr>
            <w:tcW w:w="1424" w:type="dxa"/>
            <w:vAlign w:val="center"/>
          </w:tcPr>
          <w:p w14:paraId="1D69F08A" w14:textId="77777777" w:rsidR="00D62336" w:rsidRPr="004E5D66" w:rsidRDefault="00063062">
            <w:pPr>
              <w:pStyle w:val="TAC"/>
              <w:rPr>
                <w:rFonts w:cs="Arial"/>
                <w:lang w:eastAsia="ja-JP"/>
              </w:rPr>
            </w:pPr>
            <w:r w:rsidRPr="004E5D66">
              <w:rPr>
                <w:rFonts w:cs="Arial"/>
                <w:lang w:eastAsia="ja-JP"/>
              </w:rPr>
              <w:t>AWGN</w:t>
            </w:r>
          </w:p>
        </w:tc>
      </w:tr>
    </w:tbl>
    <w:p w14:paraId="4B386620" w14:textId="77777777" w:rsidR="00D62336" w:rsidRPr="004E5D66" w:rsidRDefault="00D62336">
      <w:pPr>
        <w:rPr>
          <w:lang w:val="en-US"/>
        </w:rPr>
      </w:pPr>
    </w:p>
    <w:p w14:paraId="30E6E979" w14:textId="0690C0A8" w:rsidR="009A3ABD" w:rsidRPr="004E5D66" w:rsidRDefault="009A3ABD" w:rsidP="009A3ABD">
      <w:pPr>
        <w:pStyle w:val="TH"/>
        <w:rPr>
          <w:rFonts w:eastAsia="Osaka"/>
        </w:rPr>
      </w:pPr>
      <w:bookmarkStart w:id="1293" w:name="_Toc12046"/>
      <w:bookmarkStart w:id="1294" w:name="_Toc121933001"/>
      <w:bookmarkStart w:id="1295" w:name="_Toc121908715"/>
      <w:bookmarkStart w:id="1296" w:name="_Toc124186510"/>
      <w:r w:rsidRPr="004E5D66">
        <w:rPr>
          <w:rFonts w:eastAsia="Osaka"/>
        </w:rPr>
        <w:t>Table 7.3.</w:t>
      </w:r>
      <w:r w:rsidRPr="004E5D66">
        <w:rPr>
          <w:rFonts w:eastAsia="SimSun" w:hint="eastAsia"/>
          <w:lang w:val="en-US" w:eastAsia="zh-CN"/>
        </w:rPr>
        <w:t>2</w:t>
      </w:r>
      <w:r w:rsidRPr="004E5D66">
        <w:rPr>
          <w:rFonts w:eastAsia="Osaka"/>
        </w:rPr>
        <w:t>-</w:t>
      </w:r>
      <w:r w:rsidRPr="004E5D66">
        <w:rPr>
          <w:rFonts w:eastAsia="SimSun" w:hint="eastAsia"/>
          <w:lang w:val="en-US" w:eastAsia="zh-CN"/>
        </w:rPr>
        <w:t>3</w:t>
      </w:r>
      <w:r w:rsidRPr="004E5D66">
        <w:rPr>
          <w:rFonts w:eastAsia="Osaka"/>
        </w:rPr>
        <w:t xml:space="preserve">: </w:t>
      </w:r>
      <w:r w:rsidRPr="004E5D66">
        <w:rPr>
          <w:lang w:eastAsia="zh-CN"/>
        </w:rPr>
        <w:t>D</w:t>
      </w:r>
      <w:r w:rsidRPr="004E5D66">
        <w:t>ynamic range</w:t>
      </w:r>
      <w:r w:rsidRPr="004E5D66">
        <w:rPr>
          <w:lang w:val="en-US"/>
        </w:rPr>
        <w:t xml:space="preserve"> </w:t>
      </w:r>
      <w:r w:rsidRPr="004E5D66">
        <w:rPr>
          <w:rFonts w:hint="eastAsia"/>
          <w:lang w:val="en-US" w:eastAsia="zh-CN"/>
        </w:rPr>
        <w:t xml:space="preserve">of SAN supporting </w:t>
      </w:r>
      <w:r w:rsidRPr="004E5D66">
        <w:rPr>
          <w:rFonts w:eastAsia="SimSun" w:hint="eastAsia"/>
          <w:lang w:val="en-US" w:eastAsia="zh-CN"/>
        </w:rPr>
        <w:t xml:space="preserve">standalone </w:t>
      </w:r>
      <w:r w:rsidRPr="004E5D66">
        <w:rPr>
          <w:rFonts w:eastAsia="SimSun"/>
          <w:lang w:eastAsia="zh-CN"/>
        </w:rPr>
        <w:t>NB-IoT</w:t>
      </w:r>
      <w:r w:rsidRPr="004E5D66">
        <w:rPr>
          <w:rFonts w:eastAsia="SimSun" w:hint="eastAsia"/>
          <w:lang w:val="en-US" w:eastAsia="zh-CN"/>
        </w:rPr>
        <w:t xml:space="preserve"> operation</w:t>
      </w:r>
      <w:r w:rsidRPr="004E5D66">
        <w:rPr>
          <w:rFonts w:hint="eastAsia"/>
          <w:lang w:val="en-US" w:eastAsia="zh-CN"/>
        </w:rPr>
        <w:t xml:space="preserve"> </w:t>
      </w:r>
      <w:r w:rsidR="00FD7048" w:rsidRPr="004E5D66">
        <w:rPr>
          <w:lang w:val="en-US" w:eastAsia="zh-CN"/>
        </w:rPr>
        <w:t xml:space="preserve">in FDD bands </w:t>
      </w:r>
      <w:r w:rsidR="00FD7048" w:rsidRPr="004E5D66">
        <w:rPr>
          <w:rFonts w:hint="eastAsia"/>
          <w:lang w:eastAsia="zh-CN"/>
        </w:rPr>
        <w:t xml:space="preserve">(LEO </w:t>
      </w:r>
      <w:r w:rsidR="00FD7048" w:rsidRPr="004E5D66">
        <w:rPr>
          <w:lang w:eastAsia="zh-CN"/>
        </w:rPr>
        <w:t xml:space="preserve">class </w:t>
      </w:r>
      <w:r w:rsidR="00FD7048" w:rsidRPr="004E5D66">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E5D66" w:rsidRPr="004E5D66" w14:paraId="51E35C1C" w14:textId="77777777" w:rsidTr="007C3258">
        <w:trPr>
          <w:jc w:val="center"/>
        </w:trPr>
        <w:tc>
          <w:tcPr>
            <w:tcW w:w="1116" w:type="dxa"/>
            <w:vAlign w:val="center"/>
          </w:tcPr>
          <w:p w14:paraId="25979F00" w14:textId="0AB8D6E8" w:rsidR="0011778B" w:rsidRPr="004E5D66" w:rsidRDefault="0011778B" w:rsidP="0011778B">
            <w:pPr>
              <w:pStyle w:val="TAH"/>
              <w:rPr>
                <w:rFonts w:cs="Arial"/>
                <w:lang w:val="it-IT" w:eastAsia="ja-JP"/>
              </w:rPr>
            </w:pPr>
            <w:r w:rsidRPr="004E5D66">
              <w:rPr>
                <w:rFonts w:cs="Arial"/>
                <w:lang w:eastAsia="zh-CN"/>
              </w:rPr>
              <w:t>SAN</w:t>
            </w:r>
            <w:r w:rsidRPr="004E5D66">
              <w:rPr>
                <w:rFonts w:cs="Arial"/>
              </w:rPr>
              <w:t xml:space="preserve"> </w:t>
            </w:r>
            <w:r w:rsidRPr="004E5D66">
              <w:rPr>
                <w:rFonts w:cs="Arial"/>
                <w:lang w:val="it-IT" w:eastAsia="ja-JP"/>
              </w:rPr>
              <w:t>channel bandwidth (kHz)</w:t>
            </w:r>
          </w:p>
        </w:tc>
        <w:tc>
          <w:tcPr>
            <w:tcW w:w="1387" w:type="dxa"/>
            <w:vAlign w:val="center"/>
          </w:tcPr>
          <w:p w14:paraId="44BB86E3" w14:textId="518A38D7" w:rsidR="0011778B" w:rsidRPr="004E5D66" w:rsidRDefault="0011778B" w:rsidP="0011778B">
            <w:pPr>
              <w:pStyle w:val="TAH"/>
              <w:rPr>
                <w:rFonts w:cs="Arial"/>
                <w:lang w:eastAsia="ja-JP"/>
              </w:rPr>
            </w:pPr>
            <w:r w:rsidRPr="004E5D66">
              <w:rPr>
                <w:rFonts w:cs="Arial"/>
                <w:lang w:eastAsia="ja-JP"/>
              </w:rPr>
              <w:t>Reference measurement channel</w:t>
            </w:r>
          </w:p>
        </w:tc>
        <w:tc>
          <w:tcPr>
            <w:tcW w:w="1550" w:type="dxa"/>
            <w:vAlign w:val="center"/>
          </w:tcPr>
          <w:p w14:paraId="69327BAB" w14:textId="01DFFD5D" w:rsidR="0011778B" w:rsidRPr="004E5D66" w:rsidRDefault="0011778B" w:rsidP="0011778B">
            <w:pPr>
              <w:pStyle w:val="TAH"/>
              <w:rPr>
                <w:rFonts w:cs="Arial"/>
                <w:lang w:eastAsia="ja-JP"/>
              </w:rPr>
            </w:pPr>
            <w:r w:rsidRPr="004E5D66">
              <w:rPr>
                <w:rFonts w:cs="Arial"/>
                <w:lang w:eastAsia="ja-JP"/>
              </w:rPr>
              <w:t>Wanted signal mean power (dBm)</w:t>
            </w:r>
          </w:p>
        </w:tc>
        <w:tc>
          <w:tcPr>
            <w:tcW w:w="1567" w:type="dxa"/>
            <w:vAlign w:val="center"/>
          </w:tcPr>
          <w:p w14:paraId="50BF3AB8" w14:textId="09079961" w:rsidR="0011778B" w:rsidRPr="004E5D66" w:rsidRDefault="0011778B" w:rsidP="0011778B">
            <w:pPr>
              <w:pStyle w:val="TAH"/>
              <w:rPr>
                <w:rFonts w:cs="Arial"/>
                <w:lang w:eastAsia="ja-JP"/>
              </w:rPr>
            </w:pPr>
            <w:r w:rsidRPr="004E5D66">
              <w:rPr>
                <w:rFonts w:cs="Arial"/>
                <w:lang w:eastAsia="ja-JP"/>
              </w:rPr>
              <w:t>Interfering signal mean power (dBm) / BW</w:t>
            </w:r>
            <w:r w:rsidRPr="004E5D66">
              <w:rPr>
                <w:rFonts w:cs="Arial"/>
                <w:vertAlign w:val="subscript"/>
                <w:lang w:eastAsia="ja-JP"/>
              </w:rPr>
              <w:t>Channel</w:t>
            </w:r>
          </w:p>
        </w:tc>
        <w:tc>
          <w:tcPr>
            <w:tcW w:w="1424" w:type="dxa"/>
            <w:vAlign w:val="center"/>
          </w:tcPr>
          <w:p w14:paraId="533C7863" w14:textId="7C1052EA" w:rsidR="0011778B" w:rsidRPr="004E5D66" w:rsidRDefault="0011778B" w:rsidP="0011778B">
            <w:pPr>
              <w:pStyle w:val="TAH"/>
              <w:rPr>
                <w:rFonts w:cs="Arial"/>
                <w:lang w:eastAsia="ja-JP"/>
              </w:rPr>
            </w:pPr>
            <w:r w:rsidRPr="004E5D66">
              <w:rPr>
                <w:rFonts w:cs="Arial"/>
                <w:lang w:eastAsia="ja-JP"/>
              </w:rPr>
              <w:t>Type of interfering signal</w:t>
            </w:r>
          </w:p>
        </w:tc>
      </w:tr>
      <w:tr w:rsidR="004E5D66" w:rsidRPr="004E5D66" w14:paraId="1659D539" w14:textId="77777777" w:rsidTr="007C3258">
        <w:trPr>
          <w:jc w:val="center"/>
        </w:trPr>
        <w:tc>
          <w:tcPr>
            <w:tcW w:w="1116" w:type="dxa"/>
            <w:vAlign w:val="center"/>
          </w:tcPr>
          <w:p w14:paraId="1A517877" w14:textId="77777777" w:rsidR="009A3ABD" w:rsidRPr="004E5D66" w:rsidRDefault="009A3ABD" w:rsidP="007C3258">
            <w:pPr>
              <w:pStyle w:val="TAC"/>
              <w:rPr>
                <w:rFonts w:cs="Arial"/>
                <w:lang w:eastAsia="ja-JP"/>
              </w:rPr>
            </w:pPr>
            <w:r w:rsidRPr="004E5D66">
              <w:rPr>
                <w:rFonts w:cs="Arial" w:hint="eastAsia"/>
                <w:lang w:eastAsia="ja-JP"/>
              </w:rPr>
              <w:t>200</w:t>
            </w:r>
          </w:p>
        </w:tc>
        <w:tc>
          <w:tcPr>
            <w:tcW w:w="1387" w:type="dxa"/>
            <w:vAlign w:val="center"/>
          </w:tcPr>
          <w:p w14:paraId="42871BFC" w14:textId="77777777" w:rsidR="009A3ABD" w:rsidRPr="004E5D66" w:rsidRDefault="009A3ABD" w:rsidP="007C3258">
            <w:pPr>
              <w:pStyle w:val="TAC"/>
              <w:rPr>
                <w:rFonts w:cs="Arial"/>
                <w:lang w:eastAsia="ja-JP"/>
              </w:rPr>
            </w:pPr>
            <w:r w:rsidRPr="004E5D66">
              <w:rPr>
                <w:rFonts w:cs="Arial" w:hint="eastAsia"/>
                <w:lang w:eastAsia="ja-JP"/>
              </w:rPr>
              <w:t>FRC A1</w:t>
            </w:r>
            <w:r w:rsidRPr="004E5D66">
              <w:rPr>
                <w:rFonts w:cs="Arial"/>
                <w:lang w:eastAsia="ja-JP"/>
              </w:rPr>
              <w:t>5</w:t>
            </w:r>
            <w:r w:rsidRPr="004E5D66">
              <w:rPr>
                <w:rFonts w:cs="Arial" w:hint="eastAsia"/>
                <w:lang w:eastAsia="ja-JP"/>
              </w:rPr>
              <w:t>-1 in Annex A.1</w:t>
            </w:r>
            <w:r w:rsidRPr="004E5D66">
              <w:rPr>
                <w:rFonts w:cs="Arial"/>
                <w:lang w:eastAsia="ja-JP"/>
              </w:rPr>
              <w:t>5</w:t>
            </w:r>
          </w:p>
        </w:tc>
        <w:tc>
          <w:tcPr>
            <w:tcW w:w="1550" w:type="dxa"/>
            <w:vAlign w:val="center"/>
          </w:tcPr>
          <w:p w14:paraId="54497993" w14:textId="62B7D794" w:rsidR="009A3ABD" w:rsidRPr="004E5D66" w:rsidRDefault="009A3ABD" w:rsidP="007C3258">
            <w:pPr>
              <w:pStyle w:val="TAC"/>
              <w:rPr>
                <w:rFonts w:cs="Arial"/>
                <w:lang w:val="en-US" w:eastAsia="zh-CN" w:bidi="ar"/>
              </w:rPr>
            </w:pPr>
            <w:r w:rsidRPr="004E5D66">
              <w:rPr>
                <w:rFonts w:cs="Arial" w:hint="eastAsia"/>
                <w:lang w:val="en-US" w:eastAsia="zh-CN" w:bidi="ar"/>
              </w:rPr>
              <w:t>-89.4</w:t>
            </w:r>
          </w:p>
        </w:tc>
        <w:tc>
          <w:tcPr>
            <w:tcW w:w="1567" w:type="dxa"/>
            <w:vAlign w:val="center"/>
          </w:tcPr>
          <w:p w14:paraId="21C9CCE1" w14:textId="54444911" w:rsidR="009A3ABD" w:rsidRPr="004E5D66" w:rsidRDefault="009A3ABD" w:rsidP="007C3258">
            <w:pPr>
              <w:pStyle w:val="TAC"/>
              <w:rPr>
                <w:rFonts w:cs="Arial"/>
                <w:lang w:val="en-US" w:eastAsia="zh-CN" w:bidi="ar"/>
              </w:rPr>
            </w:pPr>
            <w:r w:rsidRPr="004E5D66">
              <w:rPr>
                <w:rFonts w:cs="Arial" w:hint="eastAsia"/>
                <w:lang w:val="en-US" w:eastAsia="zh-CN" w:bidi="ar"/>
              </w:rPr>
              <w:t>-85.7</w:t>
            </w:r>
          </w:p>
        </w:tc>
        <w:tc>
          <w:tcPr>
            <w:tcW w:w="1424" w:type="dxa"/>
            <w:vAlign w:val="center"/>
          </w:tcPr>
          <w:p w14:paraId="55C58A5C" w14:textId="77777777" w:rsidR="009A3ABD" w:rsidRPr="004E5D66" w:rsidRDefault="009A3ABD" w:rsidP="007C3258">
            <w:pPr>
              <w:pStyle w:val="TAC"/>
              <w:rPr>
                <w:rFonts w:cs="Arial"/>
                <w:lang w:eastAsia="ja-JP"/>
              </w:rPr>
            </w:pPr>
            <w:r w:rsidRPr="004E5D66">
              <w:rPr>
                <w:rFonts w:cs="Arial"/>
                <w:lang w:eastAsia="ja-JP"/>
              </w:rPr>
              <w:t>AWGN</w:t>
            </w:r>
          </w:p>
        </w:tc>
      </w:tr>
      <w:tr w:rsidR="009A3ABD" w:rsidRPr="004E5D66" w14:paraId="12F09CB1" w14:textId="77777777" w:rsidTr="007C3258">
        <w:trPr>
          <w:jc w:val="center"/>
        </w:trPr>
        <w:tc>
          <w:tcPr>
            <w:tcW w:w="1116" w:type="dxa"/>
            <w:vAlign w:val="center"/>
          </w:tcPr>
          <w:p w14:paraId="0F55B178" w14:textId="77777777" w:rsidR="009A3ABD" w:rsidRPr="004E5D66" w:rsidRDefault="009A3ABD" w:rsidP="007C3258">
            <w:pPr>
              <w:pStyle w:val="TAC"/>
              <w:rPr>
                <w:rFonts w:cs="Arial"/>
                <w:lang w:eastAsia="ja-JP"/>
              </w:rPr>
            </w:pPr>
            <w:r w:rsidRPr="004E5D66">
              <w:rPr>
                <w:rFonts w:cs="Arial" w:hint="eastAsia"/>
                <w:lang w:eastAsia="ja-JP"/>
              </w:rPr>
              <w:t>200</w:t>
            </w:r>
          </w:p>
        </w:tc>
        <w:tc>
          <w:tcPr>
            <w:tcW w:w="1387" w:type="dxa"/>
            <w:vAlign w:val="center"/>
          </w:tcPr>
          <w:p w14:paraId="65860030" w14:textId="77777777" w:rsidR="009A3ABD" w:rsidRPr="004E5D66" w:rsidRDefault="009A3ABD" w:rsidP="007C3258">
            <w:pPr>
              <w:pStyle w:val="TAC"/>
              <w:rPr>
                <w:rFonts w:cs="Arial"/>
                <w:lang w:eastAsia="ja-JP"/>
              </w:rPr>
            </w:pPr>
            <w:r w:rsidRPr="004E5D66">
              <w:rPr>
                <w:rFonts w:cs="Arial" w:hint="eastAsia"/>
                <w:lang w:eastAsia="ja-JP"/>
              </w:rPr>
              <w:t>FRC A1</w:t>
            </w:r>
            <w:r w:rsidRPr="004E5D66">
              <w:rPr>
                <w:rFonts w:cs="Arial"/>
                <w:lang w:eastAsia="ja-JP"/>
              </w:rPr>
              <w:t>5</w:t>
            </w:r>
            <w:r w:rsidRPr="004E5D66">
              <w:rPr>
                <w:rFonts w:cs="Arial" w:hint="eastAsia"/>
                <w:lang w:eastAsia="ja-JP"/>
              </w:rPr>
              <w:t>-2 in Annex A.1</w:t>
            </w:r>
            <w:r w:rsidRPr="004E5D66">
              <w:rPr>
                <w:rFonts w:cs="Arial"/>
                <w:lang w:eastAsia="ja-JP"/>
              </w:rPr>
              <w:t>5</w:t>
            </w:r>
          </w:p>
        </w:tc>
        <w:tc>
          <w:tcPr>
            <w:tcW w:w="1550" w:type="dxa"/>
            <w:vAlign w:val="center"/>
          </w:tcPr>
          <w:p w14:paraId="60C22919" w14:textId="458D9021" w:rsidR="009A3ABD" w:rsidRPr="004E5D66" w:rsidRDefault="009A3ABD" w:rsidP="007C3258">
            <w:pPr>
              <w:pStyle w:val="TAC"/>
              <w:rPr>
                <w:rFonts w:cs="Arial"/>
                <w:lang w:val="en-US" w:eastAsia="zh-CN" w:bidi="ar"/>
              </w:rPr>
            </w:pPr>
            <w:r w:rsidRPr="004E5D66">
              <w:rPr>
                <w:rFonts w:cs="Arial" w:hint="eastAsia"/>
                <w:lang w:val="en-US" w:eastAsia="zh-CN" w:bidi="ar"/>
              </w:rPr>
              <w:t>-95.3</w:t>
            </w:r>
          </w:p>
        </w:tc>
        <w:tc>
          <w:tcPr>
            <w:tcW w:w="1567" w:type="dxa"/>
            <w:vAlign w:val="center"/>
          </w:tcPr>
          <w:p w14:paraId="13AF80FF" w14:textId="2682EB70" w:rsidR="009A3ABD" w:rsidRPr="004E5D66" w:rsidRDefault="009A3ABD" w:rsidP="007C3258">
            <w:pPr>
              <w:pStyle w:val="TAC"/>
              <w:rPr>
                <w:rFonts w:cs="Arial"/>
                <w:lang w:val="en-US" w:eastAsia="zh-CN" w:bidi="ar"/>
              </w:rPr>
            </w:pPr>
            <w:r w:rsidRPr="004E5D66">
              <w:rPr>
                <w:rFonts w:cs="Arial" w:hint="eastAsia"/>
                <w:lang w:val="en-US" w:eastAsia="zh-CN" w:bidi="ar"/>
              </w:rPr>
              <w:t>-85.7</w:t>
            </w:r>
          </w:p>
        </w:tc>
        <w:tc>
          <w:tcPr>
            <w:tcW w:w="1424" w:type="dxa"/>
            <w:vAlign w:val="center"/>
          </w:tcPr>
          <w:p w14:paraId="4EF4731A" w14:textId="77777777" w:rsidR="009A3ABD" w:rsidRPr="004E5D66" w:rsidRDefault="009A3ABD" w:rsidP="007C3258">
            <w:pPr>
              <w:pStyle w:val="TAC"/>
              <w:rPr>
                <w:rFonts w:cs="Arial"/>
                <w:lang w:eastAsia="ja-JP"/>
              </w:rPr>
            </w:pPr>
            <w:r w:rsidRPr="004E5D66">
              <w:rPr>
                <w:rFonts w:cs="Arial"/>
                <w:lang w:eastAsia="ja-JP"/>
              </w:rPr>
              <w:t>AWGN</w:t>
            </w:r>
          </w:p>
        </w:tc>
      </w:tr>
    </w:tbl>
    <w:p w14:paraId="33B7E986" w14:textId="77777777" w:rsidR="009A3ABD" w:rsidRPr="004E5D66" w:rsidRDefault="009A3ABD" w:rsidP="009A3ABD">
      <w:pPr>
        <w:rPr>
          <w:lang w:val="en-US"/>
        </w:rPr>
      </w:pPr>
    </w:p>
    <w:p w14:paraId="04ED7AC9" w14:textId="77777777" w:rsidR="00551AC2" w:rsidRPr="004E5D66" w:rsidRDefault="00551AC2" w:rsidP="00551AC2">
      <w:pPr>
        <w:pStyle w:val="TH"/>
        <w:rPr>
          <w:rFonts w:eastAsia="Osaka"/>
        </w:rPr>
      </w:pPr>
      <w:r w:rsidRPr="004E5D66">
        <w:rPr>
          <w:rFonts w:eastAsia="Osaka"/>
        </w:rPr>
        <w:t>Table 7.3.</w:t>
      </w:r>
      <w:r w:rsidRPr="004E5D66">
        <w:rPr>
          <w:rFonts w:eastAsia="SimSun" w:hint="eastAsia"/>
          <w:lang w:val="en-US" w:eastAsia="zh-CN"/>
        </w:rPr>
        <w:t>2</w:t>
      </w:r>
      <w:r w:rsidRPr="004E5D66">
        <w:rPr>
          <w:rFonts w:eastAsia="Osaka"/>
        </w:rPr>
        <w:t>-</w:t>
      </w:r>
      <w:r w:rsidRPr="004E5D66">
        <w:rPr>
          <w:rFonts w:eastAsia="SimSun" w:hint="eastAsia"/>
          <w:lang w:val="en-US" w:eastAsia="zh-CN"/>
        </w:rPr>
        <w:t>4</w:t>
      </w:r>
      <w:r w:rsidRPr="004E5D66">
        <w:rPr>
          <w:rFonts w:eastAsia="Osaka"/>
        </w:rPr>
        <w:t xml:space="preserve">: </w:t>
      </w:r>
      <w:r w:rsidRPr="004E5D66">
        <w:rPr>
          <w:lang w:eastAsia="zh-CN"/>
        </w:rPr>
        <w:t>D</w:t>
      </w:r>
      <w:r w:rsidRPr="004E5D66">
        <w:t>ynamic range</w:t>
      </w:r>
      <w:r w:rsidRPr="004E5D66">
        <w:rPr>
          <w:lang w:val="en-US"/>
        </w:rPr>
        <w:t xml:space="preserve"> </w:t>
      </w:r>
      <w:r w:rsidRPr="004E5D66">
        <w:rPr>
          <w:rFonts w:hint="eastAsia"/>
          <w:lang w:val="en-US" w:eastAsia="zh-CN"/>
        </w:rPr>
        <w:t xml:space="preserve">of SAN supporting </w:t>
      </w:r>
      <w:r w:rsidRPr="004E5D66">
        <w:rPr>
          <w:rFonts w:eastAsia="SimSun" w:hint="eastAsia"/>
          <w:lang w:val="en-US" w:eastAsia="zh-CN"/>
        </w:rPr>
        <w:t xml:space="preserve">standalone </w:t>
      </w:r>
      <w:r w:rsidRPr="004E5D66">
        <w:rPr>
          <w:rFonts w:eastAsia="SimSun"/>
          <w:lang w:eastAsia="zh-CN"/>
        </w:rPr>
        <w:t>NB-IoT</w:t>
      </w:r>
      <w:r w:rsidRPr="004E5D66">
        <w:rPr>
          <w:rFonts w:eastAsia="SimSun" w:hint="eastAsia"/>
          <w:lang w:val="en-US" w:eastAsia="zh-CN"/>
        </w:rPr>
        <w:t xml:space="preserve"> operation</w:t>
      </w:r>
      <w:r w:rsidRPr="004E5D66">
        <w:rPr>
          <w:rFonts w:hint="eastAsia"/>
          <w:lang w:val="en-US" w:eastAsia="zh-CN"/>
        </w:rPr>
        <w:t xml:space="preserve"> </w:t>
      </w:r>
      <w:r w:rsidRPr="004E5D66">
        <w:rPr>
          <w:lang w:val="en-US" w:eastAsia="zh-CN"/>
        </w:rPr>
        <w:t xml:space="preserve">in TDD bands </w:t>
      </w:r>
      <w:r w:rsidRPr="004E5D66">
        <w:rPr>
          <w:rFonts w:hint="eastAsia"/>
          <w:lang w:eastAsia="zh-CN"/>
        </w:rPr>
        <w:t xml:space="preserve">(LEO </w:t>
      </w:r>
      <w:r w:rsidRPr="004E5D66">
        <w:rPr>
          <w:lang w:eastAsia="zh-CN"/>
        </w:rPr>
        <w:t xml:space="preserve">class </w:t>
      </w:r>
      <w:r w:rsidRPr="004E5D66">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E5D66" w:rsidRPr="004E5D66" w14:paraId="74FBDF56" w14:textId="77777777" w:rsidTr="009755DA">
        <w:trPr>
          <w:jc w:val="center"/>
        </w:trPr>
        <w:tc>
          <w:tcPr>
            <w:tcW w:w="1116" w:type="dxa"/>
            <w:vAlign w:val="center"/>
          </w:tcPr>
          <w:p w14:paraId="258C29E4" w14:textId="4C93E20C" w:rsidR="00551AC2" w:rsidRPr="004E5D66" w:rsidRDefault="00551AC2" w:rsidP="00551AC2">
            <w:pPr>
              <w:pStyle w:val="TAH"/>
              <w:rPr>
                <w:lang w:val="it-IT" w:eastAsia="ja-JP"/>
              </w:rPr>
            </w:pPr>
            <w:r w:rsidRPr="004E5D66">
              <w:rPr>
                <w:lang w:eastAsia="zh-CN"/>
              </w:rPr>
              <w:t>SAN</w:t>
            </w:r>
            <w:r w:rsidRPr="004E5D66">
              <w:t xml:space="preserve"> </w:t>
            </w:r>
            <w:r w:rsidRPr="004E5D66">
              <w:rPr>
                <w:lang w:val="it-IT" w:eastAsia="ja-JP"/>
              </w:rPr>
              <w:t>channel bandwidth (kHz)</w:t>
            </w:r>
          </w:p>
        </w:tc>
        <w:tc>
          <w:tcPr>
            <w:tcW w:w="1387" w:type="dxa"/>
            <w:vAlign w:val="center"/>
          </w:tcPr>
          <w:p w14:paraId="0D2FE480" w14:textId="77777777" w:rsidR="00551AC2" w:rsidRPr="004E5D66" w:rsidRDefault="00551AC2" w:rsidP="00551AC2">
            <w:pPr>
              <w:pStyle w:val="TAH"/>
              <w:rPr>
                <w:lang w:eastAsia="ja-JP"/>
              </w:rPr>
            </w:pPr>
            <w:r w:rsidRPr="004E5D66">
              <w:rPr>
                <w:lang w:eastAsia="ja-JP"/>
              </w:rPr>
              <w:t>Reference measurement channel</w:t>
            </w:r>
          </w:p>
        </w:tc>
        <w:tc>
          <w:tcPr>
            <w:tcW w:w="1550" w:type="dxa"/>
            <w:vAlign w:val="center"/>
          </w:tcPr>
          <w:p w14:paraId="015DBFB8" w14:textId="77777777" w:rsidR="00551AC2" w:rsidRPr="004E5D66" w:rsidRDefault="00551AC2" w:rsidP="00551AC2">
            <w:pPr>
              <w:pStyle w:val="TAH"/>
              <w:rPr>
                <w:lang w:eastAsia="ja-JP"/>
              </w:rPr>
            </w:pPr>
            <w:r w:rsidRPr="004E5D66">
              <w:rPr>
                <w:lang w:eastAsia="ja-JP"/>
              </w:rPr>
              <w:t>Wanted signal mean power (dBm)</w:t>
            </w:r>
          </w:p>
        </w:tc>
        <w:tc>
          <w:tcPr>
            <w:tcW w:w="1567" w:type="dxa"/>
            <w:vAlign w:val="center"/>
          </w:tcPr>
          <w:p w14:paraId="0490B8AF" w14:textId="77777777" w:rsidR="00551AC2" w:rsidRPr="004E5D66" w:rsidRDefault="00551AC2" w:rsidP="00551AC2">
            <w:pPr>
              <w:pStyle w:val="TAH"/>
              <w:rPr>
                <w:lang w:eastAsia="ja-JP"/>
              </w:rPr>
            </w:pPr>
            <w:r w:rsidRPr="004E5D66">
              <w:rPr>
                <w:lang w:eastAsia="ja-JP"/>
              </w:rPr>
              <w:t>Interfering signal mean power (dBm) / BW</w:t>
            </w:r>
            <w:r w:rsidRPr="004E5D66">
              <w:rPr>
                <w:vertAlign w:val="subscript"/>
                <w:lang w:eastAsia="ja-JP"/>
              </w:rPr>
              <w:t>Channel</w:t>
            </w:r>
          </w:p>
        </w:tc>
        <w:tc>
          <w:tcPr>
            <w:tcW w:w="1424" w:type="dxa"/>
            <w:vAlign w:val="center"/>
          </w:tcPr>
          <w:p w14:paraId="3F09C5F3" w14:textId="77777777" w:rsidR="00551AC2" w:rsidRPr="004E5D66" w:rsidRDefault="00551AC2" w:rsidP="00551AC2">
            <w:pPr>
              <w:pStyle w:val="TAH"/>
              <w:rPr>
                <w:lang w:eastAsia="ja-JP"/>
              </w:rPr>
            </w:pPr>
            <w:r w:rsidRPr="004E5D66">
              <w:rPr>
                <w:lang w:eastAsia="ja-JP"/>
              </w:rPr>
              <w:t>Type of interfering signal</w:t>
            </w:r>
          </w:p>
        </w:tc>
      </w:tr>
      <w:tr w:rsidR="00551AC2" w:rsidRPr="004E5D66" w14:paraId="6DDBE79E" w14:textId="77777777" w:rsidTr="009755DA">
        <w:trPr>
          <w:jc w:val="center"/>
        </w:trPr>
        <w:tc>
          <w:tcPr>
            <w:tcW w:w="1116" w:type="dxa"/>
            <w:vAlign w:val="center"/>
          </w:tcPr>
          <w:p w14:paraId="7DB3E1F2" w14:textId="77777777" w:rsidR="00551AC2" w:rsidRPr="004E5D66" w:rsidRDefault="00551AC2" w:rsidP="00551AC2">
            <w:pPr>
              <w:pStyle w:val="TAC"/>
              <w:rPr>
                <w:lang w:eastAsia="ja-JP"/>
              </w:rPr>
            </w:pPr>
            <w:r w:rsidRPr="004E5D66">
              <w:rPr>
                <w:rFonts w:hint="eastAsia"/>
                <w:lang w:eastAsia="ja-JP"/>
              </w:rPr>
              <w:t>200</w:t>
            </w:r>
          </w:p>
        </w:tc>
        <w:tc>
          <w:tcPr>
            <w:tcW w:w="1387" w:type="dxa"/>
            <w:vAlign w:val="center"/>
          </w:tcPr>
          <w:p w14:paraId="78EFFCEB" w14:textId="77777777" w:rsidR="00551AC2" w:rsidRPr="004E5D66" w:rsidRDefault="00551AC2" w:rsidP="00551AC2">
            <w:pPr>
              <w:pStyle w:val="TAC"/>
              <w:rPr>
                <w:lang w:eastAsia="ja-JP"/>
              </w:rPr>
            </w:pPr>
            <w:r w:rsidRPr="004E5D66">
              <w:rPr>
                <w:rFonts w:hint="eastAsia"/>
                <w:lang w:eastAsia="ja-JP"/>
              </w:rPr>
              <w:t>FRC A1</w:t>
            </w:r>
            <w:r w:rsidRPr="004E5D66">
              <w:rPr>
                <w:lang w:eastAsia="ja-JP"/>
              </w:rPr>
              <w:t>5</w:t>
            </w:r>
            <w:r w:rsidRPr="004E5D66">
              <w:rPr>
                <w:rFonts w:hint="eastAsia"/>
                <w:lang w:eastAsia="ja-JP"/>
              </w:rPr>
              <w:t>-1 in Annex A.1</w:t>
            </w:r>
            <w:r w:rsidRPr="004E5D66">
              <w:rPr>
                <w:lang w:eastAsia="ja-JP"/>
              </w:rPr>
              <w:t>5</w:t>
            </w:r>
          </w:p>
        </w:tc>
        <w:tc>
          <w:tcPr>
            <w:tcW w:w="1550" w:type="dxa"/>
            <w:vAlign w:val="center"/>
          </w:tcPr>
          <w:p w14:paraId="29C6B4E4" w14:textId="77777777" w:rsidR="00551AC2" w:rsidRPr="004E5D66" w:rsidRDefault="00551AC2" w:rsidP="00551AC2">
            <w:pPr>
              <w:pStyle w:val="TAC"/>
              <w:rPr>
                <w:lang w:val="en-US" w:eastAsia="zh-CN" w:bidi="ar"/>
              </w:rPr>
            </w:pPr>
            <w:r w:rsidRPr="004E5D66">
              <w:rPr>
                <w:rFonts w:hint="eastAsia"/>
                <w:lang w:val="en-US" w:eastAsia="zh-CN" w:bidi="ar"/>
              </w:rPr>
              <w:t>-105.4</w:t>
            </w:r>
          </w:p>
        </w:tc>
        <w:tc>
          <w:tcPr>
            <w:tcW w:w="1567" w:type="dxa"/>
            <w:vAlign w:val="center"/>
          </w:tcPr>
          <w:p w14:paraId="4716497F" w14:textId="77777777" w:rsidR="00551AC2" w:rsidRPr="004E5D66" w:rsidRDefault="00551AC2" w:rsidP="00551AC2">
            <w:pPr>
              <w:pStyle w:val="TAC"/>
              <w:rPr>
                <w:lang w:val="en-US" w:eastAsia="zh-CN" w:bidi="ar"/>
              </w:rPr>
            </w:pPr>
            <w:r w:rsidRPr="004E5D66">
              <w:rPr>
                <w:rFonts w:hint="eastAsia"/>
                <w:lang w:val="en-US" w:eastAsia="zh-CN" w:bidi="ar"/>
              </w:rPr>
              <w:t>-101.7</w:t>
            </w:r>
          </w:p>
        </w:tc>
        <w:tc>
          <w:tcPr>
            <w:tcW w:w="1424" w:type="dxa"/>
            <w:vAlign w:val="center"/>
          </w:tcPr>
          <w:p w14:paraId="3D0E6F98" w14:textId="77777777" w:rsidR="00551AC2" w:rsidRPr="004E5D66" w:rsidRDefault="00551AC2" w:rsidP="00551AC2">
            <w:pPr>
              <w:pStyle w:val="TAC"/>
              <w:rPr>
                <w:lang w:eastAsia="ja-JP"/>
              </w:rPr>
            </w:pPr>
            <w:r w:rsidRPr="004E5D66">
              <w:rPr>
                <w:lang w:eastAsia="ja-JP"/>
              </w:rPr>
              <w:t>AWGN</w:t>
            </w:r>
          </w:p>
        </w:tc>
      </w:tr>
    </w:tbl>
    <w:p w14:paraId="28518A97" w14:textId="77777777" w:rsidR="00551AC2" w:rsidRPr="004E5D66" w:rsidRDefault="00551AC2" w:rsidP="00551AC2">
      <w:pPr>
        <w:rPr>
          <w:lang w:val="en-US"/>
        </w:rPr>
      </w:pPr>
    </w:p>
    <w:p w14:paraId="6E7B953F" w14:textId="77777777" w:rsidR="00D62336" w:rsidRPr="004E5D66" w:rsidRDefault="00063062">
      <w:pPr>
        <w:pStyle w:val="Heading2"/>
        <w:rPr>
          <w:lang w:val="en-US" w:eastAsia="zh-CN"/>
        </w:rPr>
      </w:pPr>
      <w:bookmarkStart w:id="1297" w:name="_Toc137240658"/>
      <w:bookmarkStart w:id="1298" w:name="_Toc137244757"/>
      <w:bookmarkStart w:id="1299" w:name="_Toc138893971"/>
      <w:bookmarkStart w:id="1300" w:name="_Toc138894203"/>
      <w:bookmarkStart w:id="1301" w:name="_Toc145036596"/>
      <w:bookmarkStart w:id="1302" w:name="_Toc153188888"/>
      <w:bookmarkStart w:id="1303" w:name="_Toc155672171"/>
      <w:bookmarkStart w:id="1304" w:name="_Toc161927814"/>
      <w:bookmarkStart w:id="1305" w:name="_Toc163213311"/>
      <w:bookmarkStart w:id="1306" w:name="_Toc169794714"/>
      <w:bookmarkStart w:id="1307" w:name="_Toc171510342"/>
      <w:bookmarkStart w:id="1308" w:name="_Toc233969821"/>
      <w:r w:rsidRPr="004E5D66">
        <w:rPr>
          <w:rFonts w:hint="eastAsia"/>
          <w:lang w:val="en-US" w:eastAsia="zh-CN"/>
        </w:rPr>
        <w:t>7.4</w:t>
      </w:r>
      <w:r w:rsidRPr="004E5D66">
        <w:rPr>
          <w:rFonts w:hint="eastAsia"/>
          <w:lang w:val="en-US" w:eastAsia="zh-CN"/>
        </w:rPr>
        <w:tab/>
        <w:t>In-band selectivity and blocking</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6197C10" w14:textId="77777777" w:rsidR="00D62336" w:rsidRPr="004E5D66" w:rsidRDefault="00063062">
      <w:pPr>
        <w:pStyle w:val="Heading3"/>
        <w:rPr>
          <w:lang w:eastAsia="zh-CN"/>
        </w:rPr>
      </w:pPr>
      <w:bookmarkStart w:id="1309" w:name="_Toc15801"/>
      <w:bookmarkStart w:id="1310" w:name="_Toc121933002"/>
      <w:bookmarkStart w:id="1311" w:name="_Toc121908716"/>
      <w:bookmarkStart w:id="1312" w:name="_Toc124186511"/>
      <w:bookmarkStart w:id="1313" w:name="_Toc137240659"/>
      <w:bookmarkStart w:id="1314" w:name="_Toc137244758"/>
      <w:bookmarkStart w:id="1315" w:name="_Toc138893972"/>
      <w:bookmarkStart w:id="1316" w:name="_Toc138894204"/>
      <w:bookmarkStart w:id="1317" w:name="_Toc145036597"/>
      <w:bookmarkStart w:id="1318" w:name="_Toc153188889"/>
      <w:bookmarkStart w:id="1319" w:name="_Toc155672172"/>
      <w:bookmarkStart w:id="1320" w:name="_Toc161927815"/>
      <w:bookmarkStart w:id="1321" w:name="_Toc163213312"/>
      <w:bookmarkStart w:id="1322" w:name="_Toc169794715"/>
      <w:bookmarkStart w:id="1323" w:name="_Toc171510343"/>
      <w:bookmarkStart w:id="1324" w:name="_Toc233969822"/>
      <w:r w:rsidRPr="004E5D66">
        <w:rPr>
          <w:lang w:eastAsia="zh-CN"/>
        </w:rPr>
        <w:t>7.4.1</w:t>
      </w:r>
      <w:r w:rsidRPr="004E5D66">
        <w:rPr>
          <w:lang w:eastAsia="zh-CN"/>
        </w:rPr>
        <w:tab/>
        <w:t>Adjacent Channel Selectivity (ACS)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AB9341F" w14:textId="77777777" w:rsidR="00D62336" w:rsidRPr="004E5D66" w:rsidRDefault="00063062">
      <w:pPr>
        <w:pStyle w:val="Heading4"/>
        <w:rPr>
          <w:lang w:eastAsia="zh-CN"/>
        </w:rPr>
      </w:pPr>
      <w:bookmarkStart w:id="1325" w:name="_Toc25350"/>
      <w:bookmarkStart w:id="1326" w:name="_Toc121933003"/>
      <w:bookmarkStart w:id="1327" w:name="_Toc121908717"/>
      <w:bookmarkStart w:id="1328" w:name="_Toc124186512"/>
      <w:bookmarkStart w:id="1329" w:name="_Toc137240660"/>
      <w:bookmarkStart w:id="1330" w:name="_Toc137244759"/>
      <w:bookmarkStart w:id="1331" w:name="_Toc138893973"/>
      <w:bookmarkStart w:id="1332" w:name="_Toc138894205"/>
      <w:bookmarkStart w:id="1333" w:name="_Toc145036598"/>
      <w:bookmarkStart w:id="1334" w:name="_Toc153188890"/>
      <w:bookmarkStart w:id="1335" w:name="_Toc155672173"/>
      <w:bookmarkStart w:id="1336" w:name="_Toc161927816"/>
      <w:bookmarkStart w:id="1337" w:name="_Toc163213313"/>
      <w:bookmarkStart w:id="1338" w:name="_Toc169794716"/>
      <w:bookmarkStart w:id="1339" w:name="_Toc171510344"/>
      <w:bookmarkStart w:id="1340" w:name="_Toc233969823"/>
      <w:r w:rsidRPr="004E5D66">
        <w:rPr>
          <w:lang w:eastAsia="zh-CN"/>
        </w:rPr>
        <w:t>7.4.1.1</w:t>
      </w:r>
      <w:r w:rsidRPr="004E5D66">
        <w:rPr>
          <w:lang w:eastAsia="zh-CN"/>
        </w:rPr>
        <w:tab/>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E117FF2" w14:textId="77777777" w:rsidR="00D62336" w:rsidRPr="004E5D66" w:rsidRDefault="00063062">
      <w:pPr>
        <w:rPr>
          <w:lang w:val="en-US" w:eastAsia="ko-KR"/>
        </w:rPr>
      </w:pPr>
      <w:r w:rsidRPr="004E5D66">
        <w:rPr>
          <w:lang w:val="en-US" w:eastAsia="ko-KR"/>
        </w:rPr>
        <w:t>Adjacent channel selectivity (ACS) is a measure of the receiver</w:t>
      </w:r>
      <w:r w:rsidRPr="004E5D66">
        <w:rPr>
          <w:lang w:val="en-US"/>
        </w:rPr>
        <w:t>'</w:t>
      </w:r>
      <w:r w:rsidRPr="004E5D66">
        <w:rPr>
          <w:lang w:val="en-US" w:eastAsia="ko-KR"/>
        </w:rPr>
        <w:t xml:space="preserve">s ability to receive a wanted signal at its assigned channel frequency </w:t>
      </w:r>
      <w:r w:rsidRPr="004E5D66">
        <w:rPr>
          <w:lang w:val="en-US"/>
        </w:rPr>
        <w:t xml:space="preserve">at </w:t>
      </w:r>
      <w:r w:rsidRPr="004E5D66">
        <w:rPr>
          <w:i/>
          <w:lang w:val="en-US"/>
        </w:rPr>
        <w:t>TAB connector</w:t>
      </w:r>
      <w:r w:rsidRPr="004E5D66">
        <w:rPr>
          <w:i/>
          <w:lang w:val="en-US" w:eastAsia="zh-CN"/>
        </w:rPr>
        <w:t xml:space="preserve"> </w:t>
      </w:r>
      <w:r w:rsidRPr="004E5D66">
        <w:rPr>
          <w:rFonts w:eastAsia="??"/>
          <w:lang w:val="en-US"/>
        </w:rPr>
        <w:t xml:space="preserve">for </w:t>
      </w:r>
      <w:r w:rsidRPr="004E5D66">
        <w:rPr>
          <w:rFonts w:hint="eastAsia"/>
          <w:i/>
          <w:iCs/>
          <w:lang w:val="en-US" w:eastAsia="zh-CN"/>
        </w:rPr>
        <w:t>SAN type 1-H</w:t>
      </w:r>
      <w:r w:rsidRPr="004E5D66">
        <w:rPr>
          <w:lang w:val="en-US"/>
        </w:rPr>
        <w:t xml:space="preserve"> </w:t>
      </w:r>
      <w:r w:rsidRPr="004E5D66">
        <w:rPr>
          <w:lang w:val="en-US" w:eastAsia="ko-KR"/>
        </w:rPr>
        <w:t>in the presence of an adjacent channel signal with a specified center frequency offset of the interfering signal to the band edge of a victim system.</w:t>
      </w:r>
    </w:p>
    <w:p w14:paraId="60665C53" w14:textId="77777777" w:rsidR="00D62336" w:rsidRPr="004E5D66" w:rsidRDefault="00D62336" w:rsidP="00783B56"/>
    <w:p w14:paraId="51F0CE31" w14:textId="77777777" w:rsidR="00D62336" w:rsidRPr="004E5D66" w:rsidRDefault="00063062">
      <w:pPr>
        <w:pStyle w:val="Heading4"/>
        <w:rPr>
          <w:lang w:eastAsia="zh-CN"/>
        </w:rPr>
      </w:pPr>
      <w:bookmarkStart w:id="1341" w:name="_Toc12832"/>
      <w:bookmarkStart w:id="1342" w:name="_Toc121933004"/>
      <w:bookmarkStart w:id="1343" w:name="_Toc121908718"/>
      <w:bookmarkStart w:id="1344" w:name="_Toc124186513"/>
      <w:bookmarkStart w:id="1345" w:name="_Toc137240661"/>
      <w:bookmarkStart w:id="1346" w:name="_Toc137244760"/>
      <w:bookmarkStart w:id="1347" w:name="_Toc138893974"/>
      <w:bookmarkStart w:id="1348" w:name="_Toc138894206"/>
      <w:bookmarkStart w:id="1349" w:name="_Toc145036599"/>
      <w:bookmarkStart w:id="1350" w:name="_Toc153188891"/>
      <w:bookmarkStart w:id="1351" w:name="_Toc155672174"/>
      <w:bookmarkStart w:id="1352" w:name="_Toc161927817"/>
      <w:bookmarkStart w:id="1353" w:name="_Toc163213314"/>
      <w:bookmarkStart w:id="1354" w:name="_Toc169794717"/>
      <w:bookmarkStart w:id="1355" w:name="_Toc171510345"/>
      <w:bookmarkStart w:id="1356" w:name="_Toc233969824"/>
      <w:r w:rsidRPr="004E5D66">
        <w:rPr>
          <w:lang w:eastAsia="zh-CN"/>
        </w:rPr>
        <w:t>7.4.1.2</w:t>
      </w:r>
      <w:r w:rsidRPr="004E5D66">
        <w:rPr>
          <w:lang w:eastAsia="zh-CN"/>
        </w:rPr>
        <w:tab/>
        <w:t xml:space="preserve">Minimum requirements for </w:t>
      </w:r>
      <w:r w:rsidRPr="004E5D66">
        <w:rPr>
          <w:i/>
        </w:rPr>
        <w:t>SAN type 1-H</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1E23192D" w14:textId="77777777" w:rsidR="00D62336" w:rsidRPr="004E5D66" w:rsidRDefault="00063062">
      <w:pPr>
        <w:rPr>
          <w:lang w:val="en-US" w:eastAsia="zh-CN"/>
        </w:rPr>
      </w:pPr>
      <w:r w:rsidRPr="004E5D66">
        <w:rPr>
          <w:lang w:val="en-US"/>
        </w:rPr>
        <w:t xml:space="preserve">The throughput shall be </w:t>
      </w:r>
      <w:r w:rsidRPr="004E5D66">
        <w:rPr>
          <w:rFonts w:hint="eastAsia"/>
          <w:lang w:val="en-US"/>
        </w:rPr>
        <w:t>≥</w:t>
      </w:r>
      <w:r w:rsidRPr="004E5D66">
        <w:rPr>
          <w:lang w:val="en-US"/>
        </w:rPr>
        <w:t xml:space="preserve"> 95% of the maximum throughput of the reference measurement channel</w:t>
      </w:r>
      <w:r w:rsidRPr="004E5D66">
        <w:rPr>
          <w:lang w:val="en-US" w:eastAsia="zh-CN"/>
        </w:rPr>
        <w:t>.</w:t>
      </w:r>
    </w:p>
    <w:p w14:paraId="438991FD" w14:textId="6CEE92BA" w:rsidR="00D62336" w:rsidRPr="004E5D66" w:rsidRDefault="0011778B">
      <w:pPr>
        <w:rPr>
          <w:rFonts w:eastAsia="Osaka"/>
          <w:lang w:val="en-US"/>
        </w:rPr>
      </w:pPr>
      <w:r w:rsidRPr="004E5D66">
        <w:rPr>
          <w:lang w:val="en-US" w:eastAsia="zh-CN"/>
        </w:rPr>
        <w:t>For SAN</w:t>
      </w:r>
      <w:r w:rsidRPr="004E5D66">
        <w:rPr>
          <w:rFonts w:hint="eastAsia"/>
          <w:lang w:val="en-US" w:eastAsia="zh-CN"/>
        </w:rPr>
        <w:t xml:space="preserve"> supporting E-UTRA</w:t>
      </w:r>
      <w:r w:rsidRPr="004E5D66">
        <w:rPr>
          <w:lang w:val="en-US" w:eastAsia="zh-CN"/>
        </w:rPr>
        <w:t xml:space="preserve">, the </w:t>
      </w:r>
      <w:r w:rsidRPr="004E5D66">
        <w:rPr>
          <w:lang w:val="en-US"/>
        </w:rPr>
        <w:t xml:space="preserve">wanted and </w:t>
      </w:r>
      <w:r w:rsidRPr="004E5D66">
        <w:rPr>
          <w:lang w:val="en-US" w:eastAsia="zh-CN"/>
        </w:rPr>
        <w:t>the</w:t>
      </w:r>
      <w:r w:rsidRPr="004E5D66">
        <w:rPr>
          <w:lang w:val="en-US"/>
        </w:rPr>
        <w:t xml:space="preserve"> interfering signal coupled to the </w:t>
      </w:r>
      <w:r w:rsidRPr="004E5D66">
        <w:rPr>
          <w:rFonts w:hint="eastAsia"/>
          <w:i/>
          <w:iCs/>
          <w:lang w:val="en-US" w:eastAsia="zh-CN"/>
        </w:rPr>
        <w:t>SAN type 1-H</w:t>
      </w:r>
      <w:r w:rsidRPr="004E5D66">
        <w:rPr>
          <w:lang w:val="en-US"/>
        </w:rPr>
        <w:t xml:space="preserve"> </w:t>
      </w:r>
      <w:r w:rsidRPr="004E5D66">
        <w:rPr>
          <w:i/>
          <w:lang w:val="en-US"/>
        </w:rPr>
        <w:t>TAB connector</w:t>
      </w:r>
      <w:r w:rsidRPr="004E5D66">
        <w:rPr>
          <w:lang w:val="en-US"/>
        </w:rPr>
        <w:t xml:space="preserve"> </w:t>
      </w:r>
      <w:r w:rsidRPr="004E5D66">
        <w:rPr>
          <w:lang w:val="en-US" w:eastAsia="zh-CN"/>
        </w:rPr>
        <w:t>are</w:t>
      </w:r>
      <w:r w:rsidRPr="004E5D66">
        <w:rPr>
          <w:lang w:val="en-US"/>
        </w:rPr>
        <w:t xml:space="preserve"> specified</w:t>
      </w:r>
      <w:r w:rsidRPr="004E5D66">
        <w:rPr>
          <w:rFonts w:eastAsia="Osaka"/>
          <w:lang w:val="en-US"/>
        </w:rPr>
        <w:t xml:space="preserve"> in table </w:t>
      </w:r>
      <w:r w:rsidRPr="004E5D66">
        <w:rPr>
          <w:rFonts w:eastAsia="SimSun" w:cs="v5.0.0"/>
          <w:lang w:val="en-US" w:eastAsia="zh-CN"/>
        </w:rPr>
        <w:t>7.4.1.2</w:t>
      </w:r>
      <w:r w:rsidRPr="004E5D66">
        <w:rPr>
          <w:rFonts w:eastAsia="Osaka"/>
          <w:lang w:val="en-US"/>
        </w:rPr>
        <w:t>-</w:t>
      </w:r>
      <w:r w:rsidRPr="004E5D66">
        <w:rPr>
          <w:rFonts w:eastAsia="SimSun"/>
          <w:lang w:val="en-US" w:eastAsia="zh-CN"/>
        </w:rPr>
        <w:t>1</w:t>
      </w:r>
      <w:r w:rsidRPr="004E5D66">
        <w:rPr>
          <w:rFonts w:eastAsia="Osaka"/>
          <w:lang w:val="en-US"/>
        </w:rPr>
        <w:t xml:space="preserve">. The reference measurement channel for the wanted signal is identified in table 7.2.2-1 for each </w:t>
      </w:r>
      <w:r w:rsidRPr="004E5D66">
        <w:rPr>
          <w:rFonts w:eastAsia="Osaka"/>
          <w:i/>
          <w:lang w:val="en-US"/>
        </w:rPr>
        <w:t>SAN channel bandwidth</w:t>
      </w:r>
      <w:r w:rsidRPr="004E5D66">
        <w:rPr>
          <w:rFonts w:eastAsia="Osaka"/>
          <w:lang w:val="en-US"/>
        </w:rPr>
        <w:t xml:space="preserve"> </w:t>
      </w:r>
      <w:r w:rsidRPr="004E5D66">
        <w:rPr>
          <w:rFonts w:cs="v5.0.0"/>
          <w:lang w:val="en-US" w:eastAsia="zh-CN"/>
        </w:rPr>
        <w:t xml:space="preserve">in any operating band </w:t>
      </w:r>
      <w:r w:rsidRPr="004E5D66">
        <w:rPr>
          <w:rFonts w:eastAsia="Osaka"/>
          <w:lang w:val="en-US"/>
        </w:rPr>
        <w:t xml:space="preserve">and further specified in annex A.1. </w:t>
      </w:r>
    </w:p>
    <w:p w14:paraId="3E98BDEA" w14:textId="177FD29F" w:rsidR="0011778B" w:rsidRPr="004E5D66" w:rsidRDefault="0011778B" w:rsidP="0011778B">
      <w:pPr>
        <w:rPr>
          <w:rFonts w:eastAsia="Osaka"/>
          <w:lang w:val="en-US"/>
        </w:rPr>
      </w:pPr>
      <w:r w:rsidRPr="004E5D66">
        <w:rPr>
          <w:lang w:val="en-US" w:eastAsia="zh-CN"/>
        </w:rPr>
        <w:t>For SAN</w:t>
      </w:r>
      <w:r w:rsidRPr="004E5D66">
        <w:rPr>
          <w:rFonts w:hint="eastAsia"/>
          <w:lang w:val="en-US" w:eastAsia="zh-CN"/>
        </w:rPr>
        <w:t xml:space="preserve"> supporting </w:t>
      </w:r>
      <w:r w:rsidRPr="004E5D66">
        <w:rPr>
          <w:rFonts w:eastAsia="SimSun" w:hint="eastAsia"/>
          <w:lang w:val="en-US" w:eastAsia="zh-CN"/>
        </w:rPr>
        <w:t xml:space="preserve">standalone </w:t>
      </w:r>
      <w:r w:rsidRPr="004E5D66">
        <w:rPr>
          <w:rFonts w:eastAsia="SimSun"/>
          <w:lang w:eastAsia="zh-CN"/>
        </w:rPr>
        <w:t>NB-IoT</w:t>
      </w:r>
      <w:r w:rsidRPr="004E5D66">
        <w:rPr>
          <w:rFonts w:eastAsia="SimSun" w:hint="eastAsia"/>
          <w:lang w:val="en-US" w:eastAsia="zh-CN"/>
        </w:rPr>
        <w:t xml:space="preserve"> operation</w:t>
      </w:r>
      <w:r w:rsidRPr="004E5D66">
        <w:rPr>
          <w:lang w:val="en-US" w:eastAsia="zh-CN"/>
        </w:rPr>
        <w:t xml:space="preserve">, the </w:t>
      </w:r>
      <w:r w:rsidRPr="004E5D66">
        <w:rPr>
          <w:lang w:val="en-US"/>
        </w:rPr>
        <w:t xml:space="preserve">wanted and </w:t>
      </w:r>
      <w:r w:rsidRPr="004E5D66">
        <w:rPr>
          <w:lang w:val="en-US" w:eastAsia="zh-CN"/>
        </w:rPr>
        <w:t>the</w:t>
      </w:r>
      <w:r w:rsidRPr="004E5D66">
        <w:rPr>
          <w:lang w:val="en-US"/>
        </w:rPr>
        <w:t xml:space="preserve"> interfering signal coupled to the </w:t>
      </w:r>
      <w:r w:rsidRPr="004E5D66">
        <w:rPr>
          <w:rFonts w:hint="eastAsia"/>
          <w:i/>
          <w:iCs/>
          <w:lang w:val="en-US" w:eastAsia="zh-CN"/>
        </w:rPr>
        <w:t>SAN type 1-H</w:t>
      </w:r>
      <w:r w:rsidRPr="004E5D66">
        <w:rPr>
          <w:lang w:val="en-US"/>
        </w:rPr>
        <w:t xml:space="preserve"> </w:t>
      </w:r>
      <w:r w:rsidRPr="004E5D66">
        <w:rPr>
          <w:i/>
          <w:lang w:val="en-US"/>
        </w:rPr>
        <w:t>TAB connector</w:t>
      </w:r>
      <w:r w:rsidRPr="004E5D66">
        <w:rPr>
          <w:lang w:val="en-US"/>
        </w:rPr>
        <w:t xml:space="preserve"> </w:t>
      </w:r>
      <w:r w:rsidRPr="004E5D66">
        <w:rPr>
          <w:lang w:val="en-US" w:eastAsia="zh-CN"/>
        </w:rPr>
        <w:t>are</w:t>
      </w:r>
      <w:r w:rsidRPr="004E5D66">
        <w:rPr>
          <w:lang w:val="en-US"/>
        </w:rPr>
        <w:t xml:space="preserve"> specified</w:t>
      </w:r>
      <w:r w:rsidRPr="004E5D66">
        <w:rPr>
          <w:rFonts w:eastAsia="Osaka"/>
          <w:lang w:val="en-US"/>
        </w:rPr>
        <w:t xml:space="preserve"> in table </w:t>
      </w:r>
      <w:r w:rsidRPr="004E5D66">
        <w:rPr>
          <w:rFonts w:eastAsia="SimSun" w:cs="v5.0.0"/>
          <w:lang w:val="en-US" w:eastAsia="zh-CN"/>
        </w:rPr>
        <w:t>7.4.1.2</w:t>
      </w:r>
      <w:r w:rsidRPr="004E5D66">
        <w:rPr>
          <w:rFonts w:eastAsia="Osaka"/>
          <w:lang w:val="en-US"/>
        </w:rPr>
        <w:t>-</w:t>
      </w:r>
      <w:r w:rsidRPr="004E5D66">
        <w:rPr>
          <w:rFonts w:eastAsia="SimSun" w:hint="eastAsia"/>
          <w:lang w:val="en-US" w:eastAsia="zh-CN"/>
        </w:rPr>
        <w:t>2</w:t>
      </w:r>
      <w:r w:rsidRPr="004E5D66">
        <w:rPr>
          <w:rFonts w:eastAsia="Osaka"/>
          <w:lang w:val="en-US"/>
        </w:rPr>
        <w:t xml:space="preserve">. The reference measurement channel for the wanted signal is identified in table 7.2.2-1 for each </w:t>
      </w:r>
      <w:r w:rsidRPr="004E5D66">
        <w:rPr>
          <w:rFonts w:eastAsia="Osaka"/>
          <w:i/>
          <w:lang w:val="en-US"/>
        </w:rPr>
        <w:t>SAN channel bandwidth</w:t>
      </w:r>
      <w:r w:rsidRPr="004E5D66">
        <w:rPr>
          <w:rFonts w:eastAsia="Osaka"/>
          <w:lang w:val="en-US"/>
        </w:rPr>
        <w:t xml:space="preserve"> </w:t>
      </w:r>
      <w:r w:rsidRPr="004E5D66">
        <w:rPr>
          <w:rFonts w:cs="v5.0.0"/>
          <w:lang w:val="en-US" w:eastAsia="zh-CN"/>
        </w:rPr>
        <w:t xml:space="preserve">in any operating band </w:t>
      </w:r>
      <w:r w:rsidRPr="004E5D66">
        <w:rPr>
          <w:rFonts w:eastAsia="Osaka"/>
          <w:lang w:val="en-US"/>
        </w:rPr>
        <w:t xml:space="preserve">and further specified in annex A.1. </w:t>
      </w:r>
    </w:p>
    <w:p w14:paraId="0FB26B0F" w14:textId="669C36DC" w:rsidR="00D62336" w:rsidRPr="004E5D66" w:rsidRDefault="0011778B" w:rsidP="0011778B">
      <w:pPr>
        <w:rPr>
          <w:rFonts w:eastAsia="Osaka"/>
          <w:lang w:val="en-US"/>
        </w:rPr>
      </w:pPr>
      <w:r w:rsidRPr="004E5D66">
        <w:rPr>
          <w:rFonts w:eastAsia="Osaka"/>
          <w:lang w:val="en-US"/>
        </w:rPr>
        <w:t>The characteristics of interfering signals are further specified in annex C.</w:t>
      </w:r>
    </w:p>
    <w:p w14:paraId="4AC1D140" w14:textId="77777777" w:rsidR="00D62336" w:rsidRPr="004E5D66" w:rsidRDefault="00063062">
      <w:pPr>
        <w:rPr>
          <w:rFonts w:eastAsia="Osaka"/>
          <w:lang w:val="en-US"/>
        </w:rPr>
      </w:pPr>
      <w:r w:rsidRPr="004E5D66">
        <w:rPr>
          <w:rFonts w:eastAsia="Osaka"/>
          <w:lang w:val="en-US"/>
        </w:rPr>
        <w:t xml:space="preserve">The ACS requirement is applicable outside the </w:t>
      </w:r>
      <w:r w:rsidRPr="004E5D66">
        <w:rPr>
          <w:i/>
          <w:lang w:val="en-US" w:eastAsia="zh-CN"/>
        </w:rPr>
        <w:t xml:space="preserve">SAN </w:t>
      </w:r>
      <w:r w:rsidRPr="004E5D66">
        <w:rPr>
          <w:rFonts w:eastAsia="Osaka"/>
          <w:i/>
          <w:lang w:val="en-US"/>
        </w:rPr>
        <w:t>RF Bandwidth</w:t>
      </w:r>
      <w:r w:rsidRPr="004E5D66">
        <w:rPr>
          <w:lang w:val="en-US" w:eastAsia="zh-CN"/>
        </w:rPr>
        <w:t xml:space="preserve"> or </w:t>
      </w:r>
      <w:r w:rsidRPr="004E5D66">
        <w:rPr>
          <w:i/>
          <w:lang w:val="en-US" w:eastAsia="zh-CN"/>
        </w:rPr>
        <w:t>Radio Bandwidth</w:t>
      </w:r>
      <w:r w:rsidRPr="004E5D66">
        <w:rPr>
          <w:rFonts w:eastAsia="Osaka"/>
          <w:lang w:val="en-US"/>
        </w:rPr>
        <w:t>. The interfering signal offset is defined relative to the</w:t>
      </w:r>
      <w:r w:rsidRPr="004E5D66">
        <w:rPr>
          <w:lang w:val="en-US"/>
        </w:rPr>
        <w:t xml:space="preserve"> </w:t>
      </w:r>
      <w:r w:rsidRPr="004E5D66">
        <w:rPr>
          <w:i/>
          <w:lang w:val="en-US" w:eastAsia="zh-CN"/>
        </w:rPr>
        <w:t>SAN</w:t>
      </w:r>
      <w:r w:rsidRPr="004E5D66">
        <w:rPr>
          <w:rFonts w:eastAsia="Osaka"/>
          <w:i/>
          <w:lang w:val="en-US"/>
        </w:rPr>
        <w:t xml:space="preserve"> RF Bandwidth</w:t>
      </w:r>
      <w:r w:rsidRPr="004E5D66">
        <w:rPr>
          <w:rFonts w:eastAsia="Osaka"/>
          <w:lang w:val="en-US"/>
        </w:rPr>
        <w:t xml:space="preserve"> edges </w:t>
      </w:r>
      <w:r w:rsidRPr="004E5D66">
        <w:rPr>
          <w:lang w:val="en-US" w:eastAsia="zh-CN"/>
        </w:rPr>
        <w:t xml:space="preserve">or </w:t>
      </w:r>
      <w:r w:rsidRPr="004E5D66">
        <w:rPr>
          <w:i/>
          <w:lang w:val="en-US" w:eastAsia="zh-CN"/>
        </w:rPr>
        <w:t>Radio Bandwidth</w:t>
      </w:r>
      <w:r w:rsidRPr="004E5D66">
        <w:rPr>
          <w:lang w:val="en-US" w:eastAsia="zh-CN"/>
        </w:rPr>
        <w:t xml:space="preserve"> </w:t>
      </w:r>
      <w:r w:rsidRPr="004E5D66">
        <w:rPr>
          <w:rFonts w:eastAsia="Osaka"/>
          <w:lang w:val="en-US"/>
        </w:rPr>
        <w:t>edges.</w:t>
      </w:r>
    </w:p>
    <w:p w14:paraId="088563F0" w14:textId="77777777" w:rsidR="00D62336" w:rsidRPr="004E5D66" w:rsidRDefault="00063062">
      <w:pPr>
        <w:rPr>
          <w:rFonts w:eastAsia="SimSun"/>
          <w:lang w:val="en-US" w:eastAsia="zh-CN"/>
        </w:rPr>
      </w:pPr>
      <w:r w:rsidRPr="004E5D66">
        <w:rPr>
          <w:rFonts w:eastAsia="SimSun"/>
          <w:lang w:val="en-US" w:eastAsia="zh-CN"/>
        </w:rPr>
        <w:lastRenderedPageBreak/>
        <w:t xml:space="preserve">Minimum conducted requirement is defined at the </w:t>
      </w:r>
      <w:r w:rsidRPr="004E5D66">
        <w:rPr>
          <w:rFonts w:eastAsia="SimSun"/>
          <w:i/>
          <w:lang w:val="en-US" w:eastAsia="zh-CN"/>
        </w:rPr>
        <w:t>TAB connector</w:t>
      </w:r>
      <w:r w:rsidRPr="004E5D66">
        <w:rPr>
          <w:rFonts w:eastAsia="SimSun"/>
          <w:lang w:val="en-US" w:eastAsia="zh-CN"/>
        </w:rPr>
        <w:t xml:space="preserve"> for </w:t>
      </w:r>
      <w:r w:rsidRPr="004E5D66">
        <w:rPr>
          <w:rFonts w:hint="eastAsia"/>
          <w:i/>
          <w:iCs/>
          <w:lang w:val="en-US" w:eastAsia="zh-CN"/>
        </w:rPr>
        <w:t>SAN type 1-H</w:t>
      </w:r>
      <w:r w:rsidRPr="004E5D66">
        <w:rPr>
          <w:rFonts w:eastAsia="SimSun"/>
          <w:i/>
          <w:lang w:val="en-US" w:eastAsia="zh-CN"/>
        </w:rPr>
        <w:t>.</w:t>
      </w:r>
    </w:p>
    <w:p w14:paraId="00579FF2" w14:textId="77777777" w:rsidR="00D62336" w:rsidRPr="004E5D66" w:rsidRDefault="00063062">
      <w:pPr>
        <w:pStyle w:val="TH"/>
        <w:rPr>
          <w:rFonts w:eastAsia="SimSun"/>
          <w:lang w:val="en-US" w:eastAsia="zh-CN"/>
        </w:rPr>
      </w:pPr>
      <w:r w:rsidRPr="004E5D66">
        <w:t xml:space="preserve">Table </w:t>
      </w:r>
      <w:r w:rsidRPr="004E5D66">
        <w:rPr>
          <w:rFonts w:eastAsia="SimSun"/>
          <w:lang w:eastAsia="zh-CN"/>
        </w:rPr>
        <w:t>7.4.1.2</w:t>
      </w:r>
      <w:r w:rsidRPr="004E5D66">
        <w:t>-</w:t>
      </w:r>
      <w:r w:rsidRPr="004E5D66">
        <w:rPr>
          <w:rFonts w:eastAsia="SimSun"/>
          <w:lang w:eastAsia="zh-CN"/>
        </w:rPr>
        <w:t>1</w:t>
      </w:r>
      <w:r w:rsidRPr="004E5D66">
        <w:t>: A</w:t>
      </w:r>
      <w:r w:rsidRPr="004E5D66">
        <w:rPr>
          <w:rFonts w:eastAsia="SimSun"/>
          <w:lang w:eastAsia="zh-CN"/>
        </w:rPr>
        <w:t>CS requirement</w:t>
      </w:r>
      <w:r w:rsidRPr="004E5D66">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4E5D66" w:rsidRPr="004E5D66" w14:paraId="476CD53A" w14:textId="77777777" w:rsidTr="0011778B">
        <w:trPr>
          <w:jc w:val="center"/>
        </w:trPr>
        <w:tc>
          <w:tcPr>
            <w:tcW w:w="2667" w:type="dxa"/>
            <w:shd w:val="clear" w:color="auto" w:fill="auto"/>
            <w:vAlign w:val="center"/>
          </w:tcPr>
          <w:p w14:paraId="3C9FAB68" w14:textId="79057EBB" w:rsidR="0011778B" w:rsidRPr="004E5D66" w:rsidRDefault="0011778B" w:rsidP="0011778B">
            <w:pPr>
              <w:pStyle w:val="TAH"/>
              <w:rPr>
                <w:rFonts w:cs="Arial"/>
              </w:rPr>
            </w:pPr>
            <w:r w:rsidRPr="004E5D66">
              <w:rPr>
                <w:rFonts w:cs="Arial" w:hint="eastAsia"/>
                <w:lang w:val="en-US" w:eastAsia="zh-CN"/>
              </w:rPr>
              <w:t xml:space="preserve">SAN </w:t>
            </w:r>
            <w:r w:rsidRPr="004E5D66">
              <w:rPr>
                <w:rFonts w:cs="Arial"/>
              </w:rPr>
              <w:t xml:space="preserve">channel bandwidth </w:t>
            </w:r>
            <w:r w:rsidRPr="004E5D66">
              <w:rPr>
                <w:rFonts w:eastAsia="SimSun" w:cs="Arial"/>
              </w:rPr>
              <w:t>of the lowest/highest carrier received</w:t>
            </w:r>
            <w:r w:rsidRPr="004E5D66">
              <w:rPr>
                <w:rFonts w:cs="Arial"/>
              </w:rPr>
              <w:t xml:space="preserve"> (MHz)</w:t>
            </w:r>
          </w:p>
        </w:tc>
        <w:tc>
          <w:tcPr>
            <w:tcW w:w="1690" w:type="dxa"/>
            <w:vAlign w:val="center"/>
          </w:tcPr>
          <w:p w14:paraId="547F79DE" w14:textId="62DBB5F5" w:rsidR="0011778B" w:rsidRPr="004E5D66" w:rsidRDefault="0011778B" w:rsidP="0011778B">
            <w:pPr>
              <w:pStyle w:val="TAH"/>
              <w:rPr>
                <w:rFonts w:cs="Arial"/>
              </w:rPr>
            </w:pPr>
            <w:r w:rsidRPr="004E5D66">
              <w:rPr>
                <w:rFonts w:cs="Arial"/>
              </w:rPr>
              <w:t>Wanted signal mean power (dBm)</w:t>
            </w:r>
          </w:p>
        </w:tc>
        <w:tc>
          <w:tcPr>
            <w:tcW w:w="1371" w:type="dxa"/>
            <w:vAlign w:val="center"/>
          </w:tcPr>
          <w:p w14:paraId="39730DA5" w14:textId="21E052BF" w:rsidR="0011778B" w:rsidRPr="004E5D66" w:rsidRDefault="0011778B" w:rsidP="0011778B">
            <w:pPr>
              <w:pStyle w:val="TAH"/>
              <w:rPr>
                <w:rFonts w:cs="Arial"/>
              </w:rPr>
            </w:pPr>
            <w:r w:rsidRPr="004E5D66">
              <w:rPr>
                <w:rFonts w:cs="Arial"/>
              </w:rPr>
              <w:t>Interfering signal mean power (dBm)</w:t>
            </w:r>
          </w:p>
        </w:tc>
        <w:tc>
          <w:tcPr>
            <w:tcW w:w="1928" w:type="dxa"/>
            <w:vAlign w:val="center"/>
          </w:tcPr>
          <w:p w14:paraId="0DDF3E2C" w14:textId="7ED63E27" w:rsidR="0011778B" w:rsidRPr="004E5D66" w:rsidRDefault="0011778B" w:rsidP="0011778B">
            <w:pPr>
              <w:pStyle w:val="TAH"/>
              <w:rPr>
                <w:rFonts w:cs="Arial"/>
              </w:rPr>
            </w:pPr>
            <w:r w:rsidRPr="004E5D66">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Pr="004E5D66" w:rsidRDefault="0011778B" w:rsidP="0011778B">
            <w:pPr>
              <w:pStyle w:val="TAH"/>
              <w:rPr>
                <w:rFonts w:cs="Arial"/>
              </w:rPr>
            </w:pPr>
            <w:r w:rsidRPr="004E5D66">
              <w:rPr>
                <w:rFonts w:cs="Arial"/>
              </w:rPr>
              <w:t>Type of interfering signal</w:t>
            </w:r>
          </w:p>
        </w:tc>
      </w:tr>
      <w:tr w:rsidR="004E5D66" w:rsidRPr="004E5D66" w14:paraId="18EC7FD3" w14:textId="77777777" w:rsidTr="0011778B">
        <w:trPr>
          <w:jc w:val="center"/>
        </w:trPr>
        <w:tc>
          <w:tcPr>
            <w:tcW w:w="2667" w:type="dxa"/>
            <w:vAlign w:val="center"/>
          </w:tcPr>
          <w:p w14:paraId="353CE3F8" w14:textId="21B65286" w:rsidR="0011778B" w:rsidRPr="004E5D66" w:rsidRDefault="0011778B" w:rsidP="0011778B">
            <w:pPr>
              <w:pStyle w:val="TAC"/>
              <w:rPr>
                <w:rFonts w:cs="Arial"/>
              </w:rPr>
            </w:pPr>
            <w:r w:rsidRPr="004E5D66">
              <w:rPr>
                <w:rFonts w:cs="Arial"/>
              </w:rPr>
              <w:t>1.4</w:t>
            </w:r>
          </w:p>
        </w:tc>
        <w:tc>
          <w:tcPr>
            <w:tcW w:w="1690" w:type="dxa"/>
            <w:vAlign w:val="center"/>
          </w:tcPr>
          <w:p w14:paraId="7C026906" w14:textId="19A89D2A" w:rsidR="0011778B" w:rsidRPr="004E5D66" w:rsidRDefault="0011778B" w:rsidP="0011778B">
            <w:pPr>
              <w:pStyle w:val="TAC"/>
              <w:rPr>
                <w:rFonts w:cs="Arial"/>
              </w:rPr>
            </w:pPr>
            <w:r w:rsidRPr="004E5D66">
              <w:rPr>
                <w:rFonts w:cs="Arial"/>
              </w:rPr>
              <w:t>P</w:t>
            </w:r>
            <w:r w:rsidRPr="004E5D66">
              <w:rPr>
                <w:rFonts w:cs="Arial"/>
                <w:vertAlign w:val="subscript"/>
              </w:rPr>
              <w:t>REFSENS</w:t>
            </w:r>
            <w:r w:rsidRPr="004E5D66">
              <w:rPr>
                <w:rFonts w:cs="Arial"/>
              </w:rPr>
              <w:t xml:space="preserve"> + 11 dB </w:t>
            </w:r>
            <w:r w:rsidRPr="004E5D66">
              <w:rPr>
                <w:rFonts w:cs="Arial"/>
                <w:lang w:eastAsia="zh-CN"/>
              </w:rPr>
              <w:t>(Note)</w:t>
            </w:r>
          </w:p>
        </w:tc>
        <w:tc>
          <w:tcPr>
            <w:tcW w:w="1371" w:type="dxa"/>
            <w:vAlign w:val="center"/>
          </w:tcPr>
          <w:p w14:paraId="74A212AC" w14:textId="77777777" w:rsidR="0011778B" w:rsidRPr="004E5D66" w:rsidRDefault="0011778B" w:rsidP="0011778B">
            <w:pPr>
              <w:pStyle w:val="TAC"/>
              <w:rPr>
                <w:rFonts w:cs="Arial"/>
                <w:lang w:val="en-US" w:eastAsia="zh-CN"/>
              </w:rPr>
            </w:pPr>
            <w:r w:rsidRPr="004E5D66">
              <w:rPr>
                <w:rFonts w:cs="Arial"/>
                <w:lang w:eastAsia="zh-CN"/>
              </w:rPr>
              <w:t xml:space="preserve">GEO SAN class: </w:t>
            </w:r>
            <w:r w:rsidRPr="004E5D66">
              <w:rPr>
                <w:rFonts w:cs="Arial"/>
                <w:lang w:val="en-US" w:eastAsia="zh-CN" w:bidi="ar"/>
              </w:rPr>
              <w:t>-57.6</w:t>
            </w:r>
          </w:p>
          <w:p w14:paraId="08B33617" w14:textId="77777777" w:rsidR="0011778B" w:rsidRPr="004E5D66" w:rsidRDefault="0011778B" w:rsidP="0011778B">
            <w:pPr>
              <w:pStyle w:val="TAC"/>
              <w:rPr>
                <w:rFonts w:cs="Arial"/>
                <w:lang w:val="en-US" w:eastAsia="zh-CN"/>
              </w:rPr>
            </w:pPr>
            <w:r w:rsidRPr="004E5D66">
              <w:rPr>
                <w:rFonts w:cs="Arial"/>
                <w:lang w:eastAsia="zh-CN"/>
              </w:rPr>
              <w:t xml:space="preserve">LEO SAN class: </w:t>
            </w:r>
            <w:r w:rsidRPr="004E5D66">
              <w:rPr>
                <w:rFonts w:cs="Arial"/>
                <w:lang w:val="en-US" w:eastAsia="zh-CN" w:bidi="ar"/>
              </w:rPr>
              <w:t>-60.7</w:t>
            </w:r>
          </w:p>
          <w:p w14:paraId="250559AE" w14:textId="77777777" w:rsidR="0011778B" w:rsidRPr="004E5D66" w:rsidRDefault="0011778B" w:rsidP="0011778B">
            <w:pPr>
              <w:pStyle w:val="TAC"/>
              <w:rPr>
                <w:rFonts w:cs="Arial"/>
              </w:rPr>
            </w:pPr>
          </w:p>
        </w:tc>
        <w:tc>
          <w:tcPr>
            <w:tcW w:w="1928" w:type="dxa"/>
            <w:vAlign w:val="center"/>
          </w:tcPr>
          <w:p w14:paraId="594E2DAB" w14:textId="44DBFFE0" w:rsidR="0011778B" w:rsidRPr="004E5D66" w:rsidRDefault="0011778B" w:rsidP="0011778B">
            <w:pPr>
              <w:pStyle w:val="TAC"/>
              <w:rPr>
                <w:rFonts w:cs="Arial"/>
              </w:rPr>
            </w:pPr>
            <w:r w:rsidRPr="004E5D66">
              <w:rPr>
                <w:rFonts w:cs="Arial"/>
              </w:rPr>
              <w:t>±0.7025</w:t>
            </w:r>
          </w:p>
        </w:tc>
        <w:tc>
          <w:tcPr>
            <w:tcW w:w="1975" w:type="dxa"/>
            <w:shd w:val="clear" w:color="auto" w:fill="auto"/>
            <w:vAlign w:val="center"/>
          </w:tcPr>
          <w:p w14:paraId="273AE193" w14:textId="1D255665" w:rsidR="0011778B" w:rsidRPr="004E5D66" w:rsidRDefault="0011778B" w:rsidP="0011778B">
            <w:pPr>
              <w:pStyle w:val="TAC"/>
              <w:rPr>
                <w:rFonts w:cs="Arial"/>
              </w:rPr>
            </w:pPr>
            <w:r w:rsidRPr="004E5D66">
              <w:rPr>
                <w:rFonts w:cs="Arial"/>
              </w:rPr>
              <w:t>1.4 MHz E-UTRA signal</w:t>
            </w:r>
          </w:p>
        </w:tc>
      </w:tr>
      <w:tr w:rsidR="00D62336" w:rsidRPr="004E5D66" w14:paraId="7B06A1F1" w14:textId="77777777" w:rsidTr="0011778B">
        <w:trPr>
          <w:jc w:val="center"/>
        </w:trPr>
        <w:tc>
          <w:tcPr>
            <w:tcW w:w="9631" w:type="dxa"/>
            <w:gridSpan w:val="5"/>
            <w:vAlign w:val="center"/>
          </w:tcPr>
          <w:p w14:paraId="43F076B4" w14:textId="77777777" w:rsidR="00D62336" w:rsidRPr="004E5D66" w:rsidRDefault="00063062">
            <w:pPr>
              <w:pStyle w:val="TAN"/>
              <w:rPr>
                <w:rFonts w:cs="Arial"/>
              </w:rPr>
            </w:pPr>
            <w:r w:rsidRPr="004E5D66">
              <w:rPr>
                <w:rFonts w:cs="Arial"/>
              </w:rPr>
              <w:t>Note:</w:t>
            </w:r>
            <w:r w:rsidRPr="004E5D66">
              <w:rPr>
                <w:rFonts w:cs="Arial"/>
              </w:rPr>
              <w:tab/>
              <w:t>P</w:t>
            </w:r>
            <w:r w:rsidRPr="004E5D66">
              <w:rPr>
                <w:rFonts w:cs="Arial"/>
                <w:vertAlign w:val="subscript"/>
              </w:rPr>
              <w:t>REFSENS</w:t>
            </w:r>
            <w:r w:rsidRPr="004E5D66">
              <w:rPr>
                <w:rFonts w:cs="Arial"/>
              </w:rPr>
              <w:t xml:space="preserve"> depends on the channel bandwidth as specified in </w:t>
            </w:r>
            <w:r w:rsidRPr="004E5D66">
              <w:rPr>
                <w:rFonts w:eastAsia="Osaka" w:cs="v5.0.0"/>
              </w:rPr>
              <w:t>Table 7.2.</w:t>
            </w:r>
            <w:r w:rsidRPr="004E5D66">
              <w:rPr>
                <w:rFonts w:eastAsia="SimSun" w:cs="v5.0.0" w:hint="eastAsia"/>
                <w:lang w:val="en-US" w:eastAsia="zh-CN"/>
              </w:rPr>
              <w:t>2</w:t>
            </w:r>
            <w:r w:rsidRPr="004E5D66">
              <w:rPr>
                <w:rFonts w:eastAsia="Osaka" w:cs="v5.0.0"/>
              </w:rPr>
              <w:t>-1</w:t>
            </w:r>
            <w:r w:rsidRPr="004E5D66">
              <w:rPr>
                <w:rFonts w:eastAsia="SimSun" w:cs="v5.0.0" w:hint="eastAsia"/>
                <w:lang w:val="en-US" w:eastAsia="zh-CN"/>
              </w:rPr>
              <w:t xml:space="preserve"> and Table 7.2.2-2</w:t>
            </w:r>
            <w:r w:rsidRPr="004E5D66">
              <w:rPr>
                <w:rFonts w:eastAsia="Osaka" w:cs="v5.0.0"/>
              </w:rPr>
              <w:t>.</w:t>
            </w:r>
          </w:p>
        </w:tc>
      </w:tr>
    </w:tbl>
    <w:p w14:paraId="60D6E1A7" w14:textId="77777777" w:rsidR="00D62336" w:rsidRPr="004E5D66" w:rsidRDefault="00D62336">
      <w:pPr>
        <w:rPr>
          <w:rFonts w:eastAsia="SimSun"/>
          <w:lang w:val="en-US" w:eastAsia="zh-CN"/>
        </w:rPr>
      </w:pPr>
    </w:p>
    <w:p w14:paraId="2E9BA022" w14:textId="4FEE7823" w:rsidR="00D62336" w:rsidRPr="004E5D66" w:rsidRDefault="00063062">
      <w:pPr>
        <w:pStyle w:val="TH"/>
        <w:rPr>
          <w:rFonts w:eastAsia="SimSun"/>
          <w:lang w:val="en-US" w:eastAsia="zh-CN"/>
        </w:rPr>
      </w:pPr>
      <w:r w:rsidRPr="004E5D66">
        <w:t xml:space="preserve">Table </w:t>
      </w:r>
      <w:r w:rsidRPr="004E5D66">
        <w:rPr>
          <w:rFonts w:eastAsia="SimSun"/>
          <w:lang w:eastAsia="zh-CN"/>
        </w:rPr>
        <w:t>7.4.1.2</w:t>
      </w:r>
      <w:r w:rsidRPr="004E5D66">
        <w:t>-</w:t>
      </w:r>
      <w:r w:rsidRPr="004E5D66">
        <w:rPr>
          <w:rFonts w:eastAsia="SimSun" w:hint="eastAsia"/>
          <w:lang w:val="en-US" w:eastAsia="zh-CN"/>
        </w:rPr>
        <w:t>2</w:t>
      </w:r>
      <w:r w:rsidRPr="004E5D66">
        <w:t>: A</w:t>
      </w:r>
      <w:r w:rsidRPr="004E5D66">
        <w:rPr>
          <w:rFonts w:eastAsia="SimSun"/>
          <w:lang w:eastAsia="zh-CN"/>
        </w:rPr>
        <w:t>CS requirement</w:t>
      </w:r>
      <w:r w:rsidRPr="004E5D66">
        <w:rPr>
          <w:rFonts w:eastAsia="SimSun" w:hint="eastAsia"/>
          <w:lang w:val="en-US" w:eastAsia="zh-CN"/>
        </w:rPr>
        <w:t xml:space="preserve"> of SAN supporting standalone </w:t>
      </w:r>
      <w:r w:rsidRPr="004E5D66">
        <w:rPr>
          <w:rFonts w:eastAsia="SimSun"/>
          <w:lang w:eastAsia="zh-CN"/>
        </w:rPr>
        <w:t>NB-IoT</w:t>
      </w:r>
      <w:r w:rsidRPr="004E5D66">
        <w:rPr>
          <w:rFonts w:eastAsia="SimSun" w:hint="eastAsia"/>
          <w:lang w:val="en-US" w:eastAsia="zh-CN"/>
        </w:rPr>
        <w:t xml:space="preserve"> operation</w:t>
      </w:r>
      <w:r w:rsidR="005C5523" w:rsidRPr="004E5D66">
        <w:rPr>
          <w:rFonts w:eastAsia="SimSun"/>
          <w:lang w:val="en-US" w:eastAsia="zh-CN"/>
        </w:rP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4E5D66" w:rsidRPr="004E5D66" w14:paraId="0BC02B96" w14:textId="77777777" w:rsidTr="0011778B">
        <w:trPr>
          <w:jc w:val="center"/>
        </w:trPr>
        <w:tc>
          <w:tcPr>
            <w:tcW w:w="1467" w:type="dxa"/>
            <w:shd w:val="clear" w:color="auto" w:fill="auto"/>
          </w:tcPr>
          <w:p w14:paraId="0EDD9ECA" w14:textId="77777777" w:rsidR="0011778B" w:rsidRPr="004E5D66" w:rsidRDefault="0011778B" w:rsidP="0011778B">
            <w:pPr>
              <w:pStyle w:val="TAH"/>
              <w:rPr>
                <w:rFonts w:cs="Arial"/>
                <w:lang w:val="en-US" w:eastAsia="zh-CN"/>
              </w:rPr>
            </w:pPr>
            <w:r w:rsidRPr="004E5D66">
              <w:rPr>
                <w:rFonts w:cs="Arial" w:hint="eastAsia"/>
                <w:lang w:val="en-US" w:eastAsia="zh-CN"/>
              </w:rPr>
              <w:t>SAN</w:t>
            </w:r>
          </w:p>
          <w:p w14:paraId="72EAAC1D" w14:textId="7C1B5740" w:rsidR="0011778B" w:rsidRPr="004E5D66" w:rsidRDefault="0011778B" w:rsidP="0011778B">
            <w:pPr>
              <w:pStyle w:val="TAH"/>
              <w:rPr>
                <w:rFonts w:cs="Arial"/>
                <w:lang w:val="it-IT" w:eastAsia="ja-JP"/>
              </w:rPr>
            </w:pPr>
            <w:r w:rsidRPr="004E5D66">
              <w:rPr>
                <w:rFonts w:cs="Arial"/>
                <w:lang w:val="it-IT" w:eastAsia="ja-JP"/>
              </w:rPr>
              <w:t xml:space="preserve">channel bandwidth </w:t>
            </w:r>
            <w:r w:rsidRPr="004E5D66">
              <w:rPr>
                <w:rFonts w:cs="Arial"/>
                <w:lang w:eastAsia="ja-JP"/>
              </w:rPr>
              <w:t xml:space="preserve">of the lowest/highest carrier received </w:t>
            </w:r>
            <w:r w:rsidRPr="004E5D66">
              <w:rPr>
                <w:rFonts w:cs="Arial"/>
                <w:lang w:val="it-IT" w:eastAsia="ja-JP"/>
              </w:rPr>
              <w:t>(kHz)</w:t>
            </w:r>
          </w:p>
        </w:tc>
        <w:tc>
          <w:tcPr>
            <w:tcW w:w="1935" w:type="dxa"/>
          </w:tcPr>
          <w:p w14:paraId="2FD9D63D" w14:textId="3FEF2078" w:rsidR="0011778B" w:rsidRPr="004E5D66" w:rsidRDefault="0011778B" w:rsidP="0011778B">
            <w:pPr>
              <w:pStyle w:val="TAH"/>
              <w:rPr>
                <w:rFonts w:cs="Arial"/>
                <w:lang w:eastAsia="ja-JP"/>
              </w:rPr>
            </w:pPr>
            <w:r w:rsidRPr="004E5D66">
              <w:rPr>
                <w:rFonts w:cs="Arial"/>
                <w:lang w:eastAsia="ja-JP"/>
              </w:rPr>
              <w:t>Wanted signal mean power (dBm)</w:t>
            </w:r>
          </w:p>
        </w:tc>
        <w:tc>
          <w:tcPr>
            <w:tcW w:w="1434" w:type="dxa"/>
          </w:tcPr>
          <w:p w14:paraId="52FCA5D2" w14:textId="53BD7CED" w:rsidR="0011778B" w:rsidRPr="004E5D66" w:rsidRDefault="0011778B" w:rsidP="0011778B">
            <w:pPr>
              <w:pStyle w:val="TAH"/>
              <w:rPr>
                <w:rFonts w:cs="Arial"/>
                <w:lang w:eastAsia="ja-JP"/>
              </w:rPr>
            </w:pPr>
            <w:r w:rsidRPr="004E5D66">
              <w:rPr>
                <w:rFonts w:cs="Arial"/>
                <w:lang w:eastAsia="ja-JP"/>
              </w:rPr>
              <w:t>Interfering signal mean power (dBm)</w:t>
            </w:r>
          </w:p>
        </w:tc>
        <w:tc>
          <w:tcPr>
            <w:tcW w:w="2324" w:type="dxa"/>
          </w:tcPr>
          <w:p w14:paraId="417243F4" w14:textId="519B1117" w:rsidR="0011778B" w:rsidRPr="004E5D66" w:rsidRDefault="0011778B" w:rsidP="0011778B">
            <w:pPr>
              <w:pStyle w:val="TAH"/>
              <w:rPr>
                <w:rFonts w:cs="Arial"/>
                <w:lang w:eastAsia="ja-JP"/>
              </w:rPr>
            </w:pPr>
            <w:r w:rsidRPr="004E5D66">
              <w:rPr>
                <w:rFonts w:cs="Arial"/>
                <w:lang w:eastAsia="ja-JP"/>
              </w:rPr>
              <w:t xml:space="preserve">Interfering signal centre frequency offset </w:t>
            </w:r>
            <w:r w:rsidRPr="004E5D66">
              <w:rPr>
                <w:rFonts w:cs="Arial" w:hint="eastAsia"/>
                <w:lang w:eastAsia="zh-CN"/>
              </w:rPr>
              <w:t>to the lower</w:t>
            </w:r>
            <w:r w:rsidRPr="004E5D66">
              <w:rPr>
                <w:rFonts w:cs="Arial"/>
                <w:lang w:eastAsia="zh-CN"/>
              </w:rPr>
              <w:t>/</w:t>
            </w:r>
            <w:r w:rsidRPr="004E5D66">
              <w:rPr>
                <w:rFonts w:cs="Arial" w:hint="eastAsia"/>
                <w:lang w:eastAsia="zh-CN"/>
              </w:rPr>
              <w:t>upper</w:t>
            </w:r>
            <w:r w:rsidRPr="004E5D66">
              <w:rPr>
                <w:rFonts w:cs="Arial"/>
                <w:lang w:eastAsia="ja-JP"/>
              </w:rPr>
              <w:t xml:space="preserve"> SAN RF Bandwidth edge </w:t>
            </w:r>
            <w:r w:rsidRPr="004E5D66">
              <w:rPr>
                <w:rFonts w:cs="Arial" w:hint="eastAsia"/>
                <w:lang w:eastAsia="zh-CN"/>
              </w:rPr>
              <w:t>or sub-block edge inside a sub-block gap</w:t>
            </w:r>
            <w:r w:rsidRPr="004E5D66">
              <w:rPr>
                <w:rFonts w:cs="Arial"/>
                <w:lang w:eastAsia="ja-JP"/>
              </w:rPr>
              <w:t xml:space="preserve"> (kHz)</w:t>
            </w:r>
          </w:p>
        </w:tc>
        <w:tc>
          <w:tcPr>
            <w:tcW w:w="2471" w:type="dxa"/>
          </w:tcPr>
          <w:p w14:paraId="57A5B93D" w14:textId="09C13C71" w:rsidR="0011778B" w:rsidRPr="004E5D66" w:rsidRDefault="0011778B" w:rsidP="0011778B">
            <w:pPr>
              <w:pStyle w:val="TAH"/>
              <w:rPr>
                <w:rFonts w:cs="Arial"/>
                <w:lang w:eastAsia="ja-JP"/>
              </w:rPr>
            </w:pPr>
            <w:r w:rsidRPr="004E5D66">
              <w:rPr>
                <w:rFonts w:cs="Arial"/>
                <w:lang w:eastAsia="ja-JP"/>
              </w:rPr>
              <w:t>Type of interfering signal</w:t>
            </w:r>
          </w:p>
        </w:tc>
      </w:tr>
      <w:tr w:rsidR="004E5D66" w:rsidRPr="004E5D66" w14:paraId="4C05F970" w14:textId="77777777" w:rsidTr="0011778B">
        <w:trPr>
          <w:jc w:val="center"/>
        </w:trPr>
        <w:tc>
          <w:tcPr>
            <w:tcW w:w="1467" w:type="dxa"/>
            <w:vAlign w:val="center"/>
          </w:tcPr>
          <w:p w14:paraId="6654C579" w14:textId="3E407EDC" w:rsidR="0011778B" w:rsidRPr="004E5D66" w:rsidRDefault="0011778B" w:rsidP="0011778B">
            <w:pPr>
              <w:pStyle w:val="TAC"/>
              <w:rPr>
                <w:rFonts w:cs="Arial"/>
                <w:lang w:eastAsia="ja-JP"/>
              </w:rPr>
            </w:pPr>
            <w:r w:rsidRPr="004E5D66">
              <w:rPr>
                <w:rFonts w:cs="Arial"/>
                <w:lang w:eastAsia="ja-JP"/>
              </w:rPr>
              <w:t>200</w:t>
            </w:r>
          </w:p>
        </w:tc>
        <w:tc>
          <w:tcPr>
            <w:tcW w:w="1935" w:type="dxa"/>
            <w:vAlign w:val="center"/>
          </w:tcPr>
          <w:p w14:paraId="5D28A4B2" w14:textId="4686B0A2" w:rsidR="0011778B" w:rsidRPr="004E5D66" w:rsidRDefault="0011778B" w:rsidP="0011778B">
            <w:pPr>
              <w:pStyle w:val="TAC"/>
              <w:rPr>
                <w:rFonts w:cs="Arial"/>
                <w:lang w:eastAsia="ja-JP"/>
              </w:rPr>
            </w:pPr>
            <w:r w:rsidRPr="004E5D66">
              <w:rPr>
                <w:rFonts w:cs="Arial"/>
                <w:lang w:eastAsia="ja-JP"/>
              </w:rPr>
              <w:t>P</w:t>
            </w:r>
            <w:r w:rsidRPr="004E5D66">
              <w:rPr>
                <w:rFonts w:cs="Arial"/>
                <w:vertAlign w:val="subscript"/>
                <w:lang w:eastAsia="ja-JP"/>
              </w:rPr>
              <w:t>REFSENS</w:t>
            </w:r>
            <w:r w:rsidRPr="004E5D66">
              <w:rPr>
                <w:rFonts w:cs="Arial"/>
                <w:lang w:eastAsia="ja-JP"/>
              </w:rPr>
              <w:t xml:space="preserve"> + 19.5dB </w:t>
            </w:r>
            <w:r w:rsidRPr="004E5D66">
              <w:rPr>
                <w:rFonts w:cs="Arial"/>
                <w:lang w:eastAsia="zh-CN"/>
              </w:rPr>
              <w:t>(Note)</w:t>
            </w:r>
          </w:p>
        </w:tc>
        <w:tc>
          <w:tcPr>
            <w:tcW w:w="1434" w:type="dxa"/>
            <w:vAlign w:val="center"/>
          </w:tcPr>
          <w:p w14:paraId="38331962" w14:textId="77777777" w:rsidR="0011778B" w:rsidRPr="004E5D66" w:rsidRDefault="0011778B" w:rsidP="0011778B">
            <w:pPr>
              <w:pStyle w:val="TAC"/>
              <w:rPr>
                <w:rFonts w:cs="Arial"/>
                <w:lang w:val="en-US" w:eastAsia="zh-CN"/>
              </w:rPr>
            </w:pPr>
            <w:r w:rsidRPr="004E5D66">
              <w:rPr>
                <w:rFonts w:cs="Arial"/>
                <w:lang w:eastAsia="ja-JP"/>
              </w:rPr>
              <w:t xml:space="preserve">GEO SAN class: </w:t>
            </w:r>
            <w:r w:rsidRPr="004E5D66">
              <w:rPr>
                <w:rFonts w:cs="Arial"/>
                <w:lang w:val="en-US" w:eastAsia="ja-JP" w:bidi="ar"/>
              </w:rPr>
              <w:t>-56.6</w:t>
            </w:r>
          </w:p>
          <w:p w14:paraId="0E334C45" w14:textId="44EB930B" w:rsidR="0011778B" w:rsidRPr="004E5D66" w:rsidRDefault="0011778B" w:rsidP="0011778B">
            <w:pPr>
              <w:pStyle w:val="TAC"/>
              <w:rPr>
                <w:rFonts w:cs="Arial"/>
                <w:lang w:val="en-US" w:eastAsia="ja-JP"/>
              </w:rPr>
            </w:pPr>
            <w:r w:rsidRPr="004E5D66">
              <w:rPr>
                <w:rFonts w:cs="Arial"/>
                <w:lang w:eastAsia="ja-JP"/>
              </w:rPr>
              <w:t xml:space="preserve">LEO SAN class: </w:t>
            </w:r>
            <w:r w:rsidRPr="004E5D66">
              <w:rPr>
                <w:rFonts w:cs="Arial"/>
                <w:lang w:val="en-US" w:eastAsia="ja-JP" w:bidi="ar"/>
              </w:rPr>
              <w:t>-59.7</w:t>
            </w:r>
          </w:p>
        </w:tc>
        <w:tc>
          <w:tcPr>
            <w:tcW w:w="2324" w:type="dxa"/>
            <w:vAlign w:val="center"/>
          </w:tcPr>
          <w:p w14:paraId="6101B3F4" w14:textId="60AE2E94" w:rsidR="0011778B" w:rsidRPr="004E5D66" w:rsidRDefault="0011778B" w:rsidP="0011778B">
            <w:pPr>
              <w:pStyle w:val="TAC"/>
              <w:rPr>
                <w:rFonts w:cs="Arial"/>
                <w:lang w:eastAsia="ja-JP"/>
              </w:rPr>
            </w:pPr>
            <w:r w:rsidRPr="004E5D66">
              <w:rPr>
                <w:rFonts w:cs="Arial"/>
                <w:lang w:eastAsia="ja-JP"/>
              </w:rPr>
              <w:t>±100</w:t>
            </w:r>
          </w:p>
        </w:tc>
        <w:tc>
          <w:tcPr>
            <w:tcW w:w="2471" w:type="dxa"/>
            <w:shd w:val="clear" w:color="auto" w:fill="auto"/>
            <w:vAlign w:val="center"/>
          </w:tcPr>
          <w:p w14:paraId="19617D05" w14:textId="7C88B603" w:rsidR="0011778B" w:rsidRPr="004E5D66" w:rsidRDefault="0011778B" w:rsidP="0011778B">
            <w:pPr>
              <w:pStyle w:val="TAC"/>
              <w:rPr>
                <w:rFonts w:cs="Arial"/>
                <w:lang w:eastAsia="ja-JP"/>
              </w:rPr>
            </w:pPr>
            <w:r w:rsidRPr="004E5D66">
              <w:rPr>
                <w:rFonts w:cs="Arial"/>
                <w:lang w:eastAsia="ja-JP"/>
              </w:rPr>
              <w:t>180 kHz NB-IoT signal</w:t>
            </w:r>
          </w:p>
        </w:tc>
      </w:tr>
      <w:tr w:rsidR="00D62336" w:rsidRPr="004E5D66" w14:paraId="3E05CA3B" w14:textId="77777777" w:rsidTr="0011778B">
        <w:trPr>
          <w:jc w:val="center"/>
        </w:trPr>
        <w:tc>
          <w:tcPr>
            <w:tcW w:w="9631" w:type="dxa"/>
            <w:gridSpan w:val="5"/>
            <w:vAlign w:val="center"/>
          </w:tcPr>
          <w:p w14:paraId="1C3F289D" w14:textId="77777777" w:rsidR="00D62336" w:rsidRPr="004E5D66" w:rsidRDefault="00063062">
            <w:pPr>
              <w:pStyle w:val="TAN"/>
              <w:rPr>
                <w:rFonts w:cs="Arial"/>
                <w:lang w:eastAsia="ja-JP"/>
              </w:rPr>
            </w:pPr>
            <w:r w:rsidRPr="004E5D66">
              <w:rPr>
                <w:rFonts w:cs="Arial"/>
                <w:lang w:eastAsia="ja-JP"/>
              </w:rPr>
              <w:t>Note:</w:t>
            </w:r>
            <w:r w:rsidRPr="004E5D66">
              <w:rPr>
                <w:rFonts w:cs="Arial"/>
                <w:lang w:eastAsia="ja-JP"/>
              </w:rPr>
              <w:tab/>
              <w:t>P</w:t>
            </w:r>
            <w:r w:rsidRPr="004E5D66">
              <w:rPr>
                <w:rFonts w:cs="Arial"/>
                <w:vertAlign w:val="subscript"/>
                <w:lang w:eastAsia="ja-JP"/>
              </w:rPr>
              <w:t>REFSENS</w:t>
            </w:r>
            <w:r w:rsidRPr="004E5D66">
              <w:rPr>
                <w:rFonts w:cs="Arial"/>
                <w:lang w:eastAsia="ja-JP"/>
              </w:rPr>
              <w:t xml:space="preserve"> depends on the sub-carrier spacing as specified in </w:t>
            </w:r>
            <w:r w:rsidRPr="004E5D66">
              <w:rPr>
                <w:rFonts w:eastAsia="Osaka" w:cs="v5.0.0"/>
              </w:rPr>
              <w:t>Table 7.2.</w:t>
            </w:r>
            <w:r w:rsidRPr="004E5D66">
              <w:rPr>
                <w:rFonts w:eastAsia="SimSun" w:cs="v5.0.0" w:hint="eastAsia"/>
                <w:lang w:val="en-US" w:eastAsia="zh-CN"/>
              </w:rPr>
              <w:t>2</w:t>
            </w:r>
            <w:r w:rsidRPr="004E5D66">
              <w:rPr>
                <w:rFonts w:eastAsia="Osaka" w:cs="v5.0.0"/>
              </w:rPr>
              <w:t>-</w:t>
            </w:r>
            <w:r w:rsidRPr="004E5D66">
              <w:rPr>
                <w:rFonts w:eastAsia="SimSun" w:cs="v5.0.0" w:hint="eastAsia"/>
                <w:lang w:val="en-US" w:eastAsia="zh-CN"/>
              </w:rPr>
              <w:t>3 and Table 7.2.2-4</w:t>
            </w:r>
            <w:r w:rsidRPr="004E5D66">
              <w:rPr>
                <w:rFonts w:eastAsia="Osaka" w:cs="v5.0.0"/>
              </w:rPr>
              <w:t>.</w:t>
            </w:r>
          </w:p>
        </w:tc>
      </w:tr>
    </w:tbl>
    <w:p w14:paraId="7F2BFFF0" w14:textId="77777777" w:rsidR="00D62336" w:rsidRPr="004E5D66" w:rsidRDefault="00D62336" w:rsidP="00A70389"/>
    <w:p w14:paraId="018A0005" w14:textId="77777777" w:rsidR="0063171A" w:rsidRPr="004E5D66" w:rsidRDefault="0063171A" w:rsidP="0063171A">
      <w:pPr>
        <w:pStyle w:val="TH"/>
        <w:rPr>
          <w:rFonts w:eastAsia="SimSun"/>
          <w:lang w:val="en-US" w:eastAsia="zh-CN"/>
        </w:rPr>
      </w:pPr>
      <w:r w:rsidRPr="004E5D66">
        <w:t xml:space="preserve">Table </w:t>
      </w:r>
      <w:r w:rsidRPr="004E5D66">
        <w:rPr>
          <w:rFonts w:eastAsia="SimSun"/>
          <w:lang w:eastAsia="zh-CN"/>
        </w:rPr>
        <w:t>7.4.1.2</w:t>
      </w:r>
      <w:r w:rsidRPr="004E5D66">
        <w:t>-</w:t>
      </w:r>
      <w:r w:rsidRPr="004E5D66">
        <w:rPr>
          <w:rFonts w:eastAsia="SimSun" w:hint="eastAsia"/>
          <w:lang w:val="en-US" w:eastAsia="zh-CN"/>
        </w:rPr>
        <w:t>3</w:t>
      </w:r>
      <w:r w:rsidRPr="004E5D66">
        <w:t>: A</w:t>
      </w:r>
      <w:r w:rsidRPr="004E5D66">
        <w:rPr>
          <w:rFonts w:eastAsia="SimSun"/>
          <w:lang w:eastAsia="zh-CN"/>
        </w:rPr>
        <w:t>CS requirement</w:t>
      </w:r>
      <w:r w:rsidRPr="004E5D66">
        <w:rPr>
          <w:rFonts w:eastAsia="SimSun" w:hint="eastAsia"/>
          <w:lang w:val="en-US" w:eastAsia="zh-CN"/>
        </w:rPr>
        <w:t xml:space="preserve"> of SAN supporting standalone </w:t>
      </w:r>
      <w:r w:rsidRPr="004E5D66">
        <w:rPr>
          <w:rFonts w:eastAsia="SimSun"/>
          <w:lang w:eastAsia="zh-CN"/>
        </w:rPr>
        <w:t>NB-IoT</w:t>
      </w:r>
      <w:r w:rsidRPr="004E5D66">
        <w:rPr>
          <w:rFonts w:eastAsia="SimSun" w:hint="eastAsia"/>
          <w:lang w:val="en-US" w:eastAsia="zh-CN"/>
        </w:rPr>
        <w:t xml:space="preserve"> operation</w:t>
      </w:r>
      <w:r w:rsidRPr="004E5D66">
        <w:rPr>
          <w:rFonts w:eastAsia="SimSun"/>
          <w:lang w:val="en-US" w:eastAsia="zh-CN"/>
        </w:rPr>
        <w:t xml:space="preserve"> for TDD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4E5D66" w:rsidRPr="004E5D66" w14:paraId="473B44C0" w14:textId="77777777" w:rsidTr="009755DA">
        <w:trPr>
          <w:jc w:val="center"/>
        </w:trPr>
        <w:tc>
          <w:tcPr>
            <w:tcW w:w="1467" w:type="dxa"/>
          </w:tcPr>
          <w:p w14:paraId="262F61C3" w14:textId="77777777" w:rsidR="0063171A" w:rsidRPr="004E5D66" w:rsidRDefault="0063171A" w:rsidP="0063171A">
            <w:pPr>
              <w:pStyle w:val="TAH"/>
              <w:rPr>
                <w:lang w:val="en-US" w:eastAsia="zh-CN"/>
              </w:rPr>
            </w:pPr>
            <w:r w:rsidRPr="004E5D66">
              <w:rPr>
                <w:rFonts w:hint="eastAsia"/>
                <w:lang w:val="en-US" w:eastAsia="zh-CN"/>
              </w:rPr>
              <w:t>SAN</w:t>
            </w:r>
          </w:p>
          <w:p w14:paraId="02C6342F" w14:textId="77777777" w:rsidR="0063171A" w:rsidRPr="004E5D66" w:rsidRDefault="0063171A" w:rsidP="0063171A">
            <w:pPr>
              <w:pStyle w:val="TAH"/>
              <w:rPr>
                <w:lang w:val="it-IT" w:eastAsia="ja-JP"/>
              </w:rPr>
            </w:pPr>
            <w:r w:rsidRPr="004E5D66">
              <w:rPr>
                <w:lang w:val="it-IT" w:eastAsia="ja-JP"/>
              </w:rPr>
              <w:t xml:space="preserve">channel bandwidth </w:t>
            </w:r>
            <w:r w:rsidRPr="004E5D66">
              <w:rPr>
                <w:lang w:eastAsia="ja-JP"/>
              </w:rPr>
              <w:t xml:space="preserve">of the lowest/highest carrier received </w:t>
            </w:r>
            <w:r w:rsidRPr="004E5D66">
              <w:rPr>
                <w:lang w:val="it-IT" w:eastAsia="ja-JP"/>
              </w:rPr>
              <w:t>(kHz)</w:t>
            </w:r>
          </w:p>
        </w:tc>
        <w:tc>
          <w:tcPr>
            <w:tcW w:w="1935" w:type="dxa"/>
          </w:tcPr>
          <w:p w14:paraId="08CCB2DA" w14:textId="77777777" w:rsidR="0063171A" w:rsidRPr="004E5D66" w:rsidRDefault="0063171A" w:rsidP="0063171A">
            <w:pPr>
              <w:pStyle w:val="TAH"/>
              <w:rPr>
                <w:lang w:eastAsia="ja-JP"/>
              </w:rPr>
            </w:pPr>
            <w:r w:rsidRPr="004E5D66">
              <w:rPr>
                <w:lang w:eastAsia="ja-JP"/>
              </w:rPr>
              <w:t>Wanted signal mean power (dBm)</w:t>
            </w:r>
          </w:p>
        </w:tc>
        <w:tc>
          <w:tcPr>
            <w:tcW w:w="1434" w:type="dxa"/>
          </w:tcPr>
          <w:p w14:paraId="2FF600C5" w14:textId="77777777" w:rsidR="0063171A" w:rsidRPr="004E5D66" w:rsidRDefault="0063171A" w:rsidP="0063171A">
            <w:pPr>
              <w:pStyle w:val="TAH"/>
              <w:rPr>
                <w:lang w:eastAsia="ja-JP"/>
              </w:rPr>
            </w:pPr>
            <w:r w:rsidRPr="004E5D66">
              <w:rPr>
                <w:lang w:eastAsia="ja-JP"/>
              </w:rPr>
              <w:t>Interfering signal mean power (dBm)</w:t>
            </w:r>
          </w:p>
        </w:tc>
        <w:tc>
          <w:tcPr>
            <w:tcW w:w="2324" w:type="dxa"/>
          </w:tcPr>
          <w:p w14:paraId="0B8854CC" w14:textId="77777777" w:rsidR="0063171A" w:rsidRPr="004E5D66" w:rsidRDefault="0063171A" w:rsidP="0063171A">
            <w:pPr>
              <w:pStyle w:val="TAH"/>
              <w:rPr>
                <w:lang w:eastAsia="ja-JP"/>
              </w:rPr>
            </w:pPr>
            <w:r w:rsidRPr="004E5D66">
              <w:rPr>
                <w:lang w:eastAsia="ja-JP"/>
              </w:rPr>
              <w:t xml:space="preserve">Interfering signal centre frequency offset </w:t>
            </w:r>
            <w:r w:rsidRPr="004E5D66">
              <w:rPr>
                <w:rFonts w:hint="eastAsia"/>
                <w:lang w:eastAsia="zh-CN"/>
              </w:rPr>
              <w:t>to the lower</w:t>
            </w:r>
            <w:r w:rsidRPr="004E5D66">
              <w:rPr>
                <w:lang w:eastAsia="zh-CN"/>
              </w:rPr>
              <w:t>/</w:t>
            </w:r>
            <w:r w:rsidRPr="004E5D66">
              <w:rPr>
                <w:rFonts w:hint="eastAsia"/>
                <w:lang w:eastAsia="zh-CN"/>
              </w:rPr>
              <w:t>upper</w:t>
            </w:r>
            <w:r w:rsidRPr="004E5D66">
              <w:rPr>
                <w:lang w:eastAsia="ja-JP"/>
              </w:rPr>
              <w:t xml:space="preserve"> SAN RF Bandwidth edge </w:t>
            </w:r>
            <w:r w:rsidRPr="004E5D66">
              <w:rPr>
                <w:rFonts w:hint="eastAsia"/>
                <w:lang w:eastAsia="zh-CN"/>
              </w:rPr>
              <w:t>or sub-block edge inside a sub-block gap</w:t>
            </w:r>
            <w:r w:rsidRPr="004E5D66">
              <w:rPr>
                <w:lang w:eastAsia="ja-JP"/>
              </w:rPr>
              <w:t xml:space="preserve"> (kHz)</w:t>
            </w:r>
          </w:p>
        </w:tc>
        <w:tc>
          <w:tcPr>
            <w:tcW w:w="2471" w:type="dxa"/>
          </w:tcPr>
          <w:p w14:paraId="0829D0C8" w14:textId="77777777" w:rsidR="0063171A" w:rsidRPr="004E5D66" w:rsidRDefault="0063171A" w:rsidP="0063171A">
            <w:pPr>
              <w:pStyle w:val="TAH"/>
              <w:rPr>
                <w:lang w:eastAsia="ja-JP"/>
              </w:rPr>
            </w:pPr>
            <w:r w:rsidRPr="004E5D66">
              <w:rPr>
                <w:lang w:eastAsia="ja-JP"/>
              </w:rPr>
              <w:t>Type of interfering signal</w:t>
            </w:r>
          </w:p>
        </w:tc>
      </w:tr>
      <w:tr w:rsidR="004E5D66" w:rsidRPr="004E5D66" w14:paraId="6173D954" w14:textId="77777777" w:rsidTr="009755DA">
        <w:trPr>
          <w:jc w:val="center"/>
        </w:trPr>
        <w:tc>
          <w:tcPr>
            <w:tcW w:w="1467" w:type="dxa"/>
            <w:vAlign w:val="center"/>
          </w:tcPr>
          <w:p w14:paraId="47C94727" w14:textId="77777777" w:rsidR="0063171A" w:rsidRPr="004E5D66" w:rsidRDefault="0063171A" w:rsidP="0063171A">
            <w:pPr>
              <w:pStyle w:val="TAC"/>
              <w:rPr>
                <w:lang w:eastAsia="ja-JP"/>
              </w:rPr>
            </w:pPr>
            <w:r w:rsidRPr="004E5D66">
              <w:rPr>
                <w:lang w:eastAsia="ja-JP"/>
              </w:rPr>
              <w:t>200</w:t>
            </w:r>
          </w:p>
        </w:tc>
        <w:tc>
          <w:tcPr>
            <w:tcW w:w="1935" w:type="dxa"/>
            <w:vAlign w:val="center"/>
          </w:tcPr>
          <w:p w14:paraId="0FBB6F00" w14:textId="77777777" w:rsidR="0063171A" w:rsidRPr="004E5D66" w:rsidRDefault="0063171A" w:rsidP="0063171A">
            <w:pPr>
              <w:pStyle w:val="TAC"/>
              <w:rPr>
                <w:lang w:eastAsia="ja-JP"/>
              </w:rPr>
            </w:pPr>
            <w:r w:rsidRPr="004E5D66">
              <w:rPr>
                <w:lang w:eastAsia="ja-JP"/>
              </w:rPr>
              <w:t>P</w:t>
            </w:r>
            <w:r w:rsidRPr="004E5D66">
              <w:rPr>
                <w:vertAlign w:val="subscript"/>
                <w:lang w:eastAsia="ja-JP"/>
              </w:rPr>
              <w:t>REFSENS</w:t>
            </w:r>
            <w:r w:rsidRPr="004E5D66">
              <w:rPr>
                <w:lang w:eastAsia="ja-JP"/>
              </w:rPr>
              <w:t xml:space="preserve"> + 19.5dB </w:t>
            </w:r>
            <w:r w:rsidRPr="004E5D66">
              <w:rPr>
                <w:lang w:eastAsia="zh-CN"/>
              </w:rPr>
              <w:t>(Note)</w:t>
            </w:r>
          </w:p>
        </w:tc>
        <w:tc>
          <w:tcPr>
            <w:tcW w:w="1434" w:type="dxa"/>
            <w:vAlign w:val="center"/>
          </w:tcPr>
          <w:p w14:paraId="249DFF96" w14:textId="77777777" w:rsidR="0063171A" w:rsidRPr="004E5D66" w:rsidRDefault="0063171A" w:rsidP="0063171A">
            <w:pPr>
              <w:pStyle w:val="TAC"/>
              <w:rPr>
                <w:lang w:val="en-US" w:eastAsia="ja-JP"/>
              </w:rPr>
            </w:pPr>
            <w:r w:rsidRPr="004E5D66">
              <w:rPr>
                <w:lang w:eastAsia="ja-JP"/>
              </w:rPr>
              <w:t xml:space="preserve">LEO SAN class: </w:t>
            </w:r>
            <w:r w:rsidRPr="004E5D66">
              <w:rPr>
                <w:lang w:val="en-US" w:eastAsia="ja-JP" w:bidi="ar"/>
              </w:rPr>
              <w:t>-85.5</w:t>
            </w:r>
          </w:p>
        </w:tc>
        <w:tc>
          <w:tcPr>
            <w:tcW w:w="2324" w:type="dxa"/>
            <w:vAlign w:val="center"/>
          </w:tcPr>
          <w:p w14:paraId="5C62D3E4" w14:textId="77777777" w:rsidR="0063171A" w:rsidRPr="004E5D66" w:rsidRDefault="0063171A" w:rsidP="0063171A">
            <w:pPr>
              <w:pStyle w:val="TAC"/>
              <w:rPr>
                <w:lang w:eastAsia="ja-JP"/>
              </w:rPr>
            </w:pPr>
            <w:r w:rsidRPr="004E5D66">
              <w:rPr>
                <w:lang w:eastAsia="ja-JP"/>
              </w:rPr>
              <w:t>±100</w:t>
            </w:r>
          </w:p>
        </w:tc>
        <w:tc>
          <w:tcPr>
            <w:tcW w:w="2471" w:type="dxa"/>
            <w:vAlign w:val="center"/>
          </w:tcPr>
          <w:p w14:paraId="5667A6B9" w14:textId="77777777" w:rsidR="0063171A" w:rsidRPr="004E5D66" w:rsidRDefault="0063171A" w:rsidP="0063171A">
            <w:pPr>
              <w:pStyle w:val="TAC"/>
              <w:rPr>
                <w:lang w:eastAsia="ja-JP"/>
              </w:rPr>
            </w:pPr>
            <w:r w:rsidRPr="004E5D66">
              <w:rPr>
                <w:lang w:eastAsia="ja-JP"/>
              </w:rPr>
              <w:t>180 kHz NB-IoT signal</w:t>
            </w:r>
          </w:p>
        </w:tc>
      </w:tr>
      <w:tr w:rsidR="0063171A" w:rsidRPr="004E5D66" w14:paraId="2C95808F" w14:textId="77777777" w:rsidTr="009755DA">
        <w:trPr>
          <w:jc w:val="center"/>
        </w:trPr>
        <w:tc>
          <w:tcPr>
            <w:tcW w:w="9631" w:type="dxa"/>
            <w:gridSpan w:val="5"/>
            <w:vAlign w:val="center"/>
          </w:tcPr>
          <w:p w14:paraId="3465485A" w14:textId="77777777" w:rsidR="0063171A" w:rsidRPr="004E5D66" w:rsidRDefault="0063171A" w:rsidP="0063171A">
            <w:pPr>
              <w:pStyle w:val="TAN"/>
              <w:rPr>
                <w:lang w:eastAsia="ja-JP"/>
              </w:rPr>
            </w:pPr>
            <w:r w:rsidRPr="004E5D66">
              <w:rPr>
                <w:lang w:eastAsia="ja-JP"/>
              </w:rPr>
              <w:t>Note:</w:t>
            </w:r>
            <w:r w:rsidRPr="004E5D66">
              <w:rPr>
                <w:lang w:eastAsia="ja-JP"/>
              </w:rPr>
              <w:tab/>
              <w:t>P</w:t>
            </w:r>
            <w:r w:rsidRPr="004E5D66">
              <w:rPr>
                <w:vertAlign w:val="subscript"/>
                <w:lang w:eastAsia="ja-JP"/>
              </w:rPr>
              <w:t>REFSENS</w:t>
            </w:r>
            <w:r w:rsidRPr="004E5D66">
              <w:rPr>
                <w:lang w:eastAsia="ja-JP"/>
              </w:rPr>
              <w:t xml:space="preserve"> depends on the sub-carrier spacing as specified in </w:t>
            </w:r>
            <w:r w:rsidRPr="004E5D66">
              <w:rPr>
                <w:rFonts w:eastAsia="Osaka" w:cs="v5.0.0"/>
              </w:rPr>
              <w:t>Table 7.2.</w:t>
            </w:r>
            <w:r w:rsidRPr="004E5D66">
              <w:rPr>
                <w:rFonts w:eastAsia="SimSun" w:cs="v5.0.0" w:hint="eastAsia"/>
                <w:lang w:val="en-US" w:eastAsia="zh-CN"/>
              </w:rPr>
              <w:t>2</w:t>
            </w:r>
            <w:r w:rsidRPr="004E5D66">
              <w:rPr>
                <w:rFonts w:eastAsia="Osaka" w:cs="v5.0.0"/>
              </w:rPr>
              <w:t>-</w:t>
            </w:r>
            <w:r w:rsidRPr="004E5D66">
              <w:rPr>
                <w:rFonts w:eastAsia="SimSun" w:cs="v5.0.0"/>
                <w:lang w:val="en-US" w:eastAsia="zh-CN"/>
              </w:rPr>
              <w:t>5</w:t>
            </w:r>
            <w:r w:rsidRPr="004E5D66">
              <w:rPr>
                <w:rFonts w:eastAsia="Osaka" w:cs="v5.0.0"/>
              </w:rPr>
              <w:t>.</w:t>
            </w:r>
          </w:p>
        </w:tc>
      </w:tr>
    </w:tbl>
    <w:p w14:paraId="7D2E41D6" w14:textId="77777777" w:rsidR="0063171A" w:rsidRPr="004E5D66" w:rsidRDefault="0063171A" w:rsidP="00A70389"/>
    <w:p w14:paraId="56069777" w14:textId="77777777" w:rsidR="00D62336" w:rsidRPr="004E5D66" w:rsidRDefault="00063062">
      <w:pPr>
        <w:pStyle w:val="Heading3"/>
        <w:rPr>
          <w:lang w:eastAsia="zh-CN"/>
        </w:rPr>
      </w:pPr>
      <w:bookmarkStart w:id="1357" w:name="_Toc121933005"/>
      <w:bookmarkStart w:id="1358" w:name="_Toc121908719"/>
      <w:bookmarkStart w:id="1359" w:name="_Toc124186514"/>
      <w:bookmarkStart w:id="1360" w:name="_Toc137240662"/>
      <w:bookmarkStart w:id="1361" w:name="_Toc137244761"/>
      <w:bookmarkStart w:id="1362" w:name="_Toc138893975"/>
      <w:bookmarkStart w:id="1363" w:name="_Toc138894207"/>
      <w:bookmarkStart w:id="1364" w:name="_Toc145036600"/>
      <w:bookmarkStart w:id="1365" w:name="_Toc153188892"/>
      <w:bookmarkStart w:id="1366" w:name="_Toc155672175"/>
      <w:bookmarkStart w:id="1367" w:name="_Toc161927818"/>
      <w:bookmarkStart w:id="1368" w:name="_Toc163213315"/>
      <w:bookmarkStart w:id="1369" w:name="_Toc169794718"/>
      <w:bookmarkStart w:id="1370" w:name="_Toc171510346"/>
      <w:bookmarkStart w:id="1371" w:name="_Toc12035"/>
      <w:bookmarkStart w:id="1372" w:name="_Toc233969825"/>
      <w:r w:rsidRPr="004E5D66">
        <w:rPr>
          <w:lang w:eastAsia="zh-CN"/>
        </w:rPr>
        <w:t>7.4.2</w:t>
      </w:r>
      <w:r w:rsidRPr="004E5D66">
        <w:rPr>
          <w:lang w:eastAsia="zh-CN"/>
        </w:rPr>
        <w:tab/>
        <w:t>In-band blocking</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2"/>
    </w:p>
    <w:bookmarkEnd w:id="1371"/>
    <w:p w14:paraId="55EDA50B" w14:textId="77777777" w:rsidR="00D62336" w:rsidRPr="004E5D66" w:rsidRDefault="00063062">
      <w:r w:rsidRPr="004E5D66">
        <w:t>The requirement is not applicable in this version of the specification.</w:t>
      </w:r>
    </w:p>
    <w:p w14:paraId="18E177A8" w14:textId="77777777" w:rsidR="00D62336" w:rsidRPr="004E5D66" w:rsidRDefault="00D62336">
      <w:pPr>
        <w:rPr>
          <w:lang w:eastAsia="zh-CN"/>
        </w:rPr>
      </w:pPr>
    </w:p>
    <w:p w14:paraId="1CB827A6" w14:textId="77777777" w:rsidR="00D62336" w:rsidRPr="004E5D66" w:rsidRDefault="00063062">
      <w:pPr>
        <w:pStyle w:val="Heading2"/>
        <w:rPr>
          <w:lang w:val="en-US" w:eastAsia="zh-CN"/>
        </w:rPr>
      </w:pPr>
      <w:bookmarkStart w:id="1373" w:name="_Toc17467"/>
      <w:bookmarkStart w:id="1374" w:name="_Toc121933006"/>
      <w:bookmarkStart w:id="1375" w:name="_Toc121908720"/>
      <w:bookmarkStart w:id="1376" w:name="_Toc124186515"/>
      <w:bookmarkStart w:id="1377" w:name="_Toc137240663"/>
      <w:bookmarkStart w:id="1378" w:name="_Toc137244762"/>
      <w:bookmarkStart w:id="1379" w:name="_Toc138893976"/>
      <w:bookmarkStart w:id="1380" w:name="_Toc138894208"/>
      <w:bookmarkStart w:id="1381" w:name="_Toc145036601"/>
      <w:bookmarkStart w:id="1382" w:name="_Toc153188893"/>
      <w:bookmarkStart w:id="1383" w:name="_Toc155672176"/>
      <w:bookmarkStart w:id="1384" w:name="_Toc161927819"/>
      <w:bookmarkStart w:id="1385" w:name="_Toc163213316"/>
      <w:bookmarkStart w:id="1386" w:name="_Toc169794719"/>
      <w:bookmarkStart w:id="1387" w:name="_Toc171510347"/>
      <w:bookmarkStart w:id="1388" w:name="_Toc233969826"/>
      <w:r w:rsidRPr="004E5D66">
        <w:rPr>
          <w:rFonts w:hint="eastAsia"/>
          <w:lang w:val="en-US" w:eastAsia="zh-CN"/>
        </w:rPr>
        <w:t>7.5</w:t>
      </w:r>
      <w:r w:rsidRPr="004E5D66">
        <w:rPr>
          <w:rFonts w:hint="eastAsia"/>
          <w:lang w:val="en-US" w:eastAsia="zh-CN"/>
        </w:rPr>
        <w:tab/>
        <w:t>Out-of-band blocking</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5FD5C6F2" w14:textId="77777777" w:rsidR="00D62336" w:rsidRPr="004E5D66" w:rsidRDefault="00063062">
      <w:pPr>
        <w:pStyle w:val="Heading3"/>
        <w:rPr>
          <w:lang w:eastAsia="zh-CN"/>
        </w:rPr>
      </w:pPr>
      <w:bookmarkStart w:id="1389" w:name="_Toc16801"/>
      <w:bookmarkStart w:id="1390" w:name="_Toc121933007"/>
      <w:bookmarkStart w:id="1391" w:name="_Toc121908721"/>
      <w:bookmarkStart w:id="1392" w:name="_Toc124186516"/>
      <w:bookmarkStart w:id="1393" w:name="_Toc137240664"/>
      <w:bookmarkStart w:id="1394" w:name="_Toc137244763"/>
      <w:bookmarkStart w:id="1395" w:name="_Toc138893977"/>
      <w:bookmarkStart w:id="1396" w:name="_Toc138894209"/>
      <w:bookmarkStart w:id="1397" w:name="_Toc145036602"/>
      <w:bookmarkStart w:id="1398" w:name="_Toc153188894"/>
      <w:bookmarkStart w:id="1399" w:name="_Toc155672177"/>
      <w:bookmarkStart w:id="1400" w:name="_Toc161927820"/>
      <w:bookmarkStart w:id="1401" w:name="_Toc163213317"/>
      <w:bookmarkStart w:id="1402" w:name="_Toc169794720"/>
      <w:bookmarkStart w:id="1403" w:name="_Toc171510348"/>
      <w:bookmarkStart w:id="1404" w:name="_Toc233969827"/>
      <w:r w:rsidRPr="004E5D66">
        <w:rPr>
          <w:lang w:eastAsia="zh-CN"/>
        </w:rPr>
        <w:t>7.5.1</w:t>
      </w:r>
      <w:r w:rsidRPr="004E5D66">
        <w:rPr>
          <w:lang w:eastAsia="zh-CN"/>
        </w:rPr>
        <w:tab/>
        <w:t>General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273E223C" w14:textId="77777777" w:rsidR="00D62336" w:rsidRPr="004E5D66" w:rsidRDefault="00063062">
      <w:pPr>
        <w:rPr>
          <w:rFonts w:eastAsia="DengXian"/>
        </w:rPr>
      </w:pPr>
      <w:r w:rsidRPr="004E5D66">
        <w:rPr>
          <w:rFonts w:eastAsia="DengXian"/>
        </w:rPr>
        <w:t xml:space="preserve">The out-of-band blocking characteristics is a measure of the receiver ability to receive a wanted signal at its assigned channel at the </w:t>
      </w:r>
      <w:r w:rsidRPr="004E5D66">
        <w:rPr>
          <w:rFonts w:eastAsia="DengXian"/>
          <w:i/>
        </w:rPr>
        <w:t xml:space="preserve">TAB connector </w:t>
      </w:r>
      <w:r w:rsidRPr="004E5D66">
        <w:rPr>
          <w:rFonts w:eastAsia="??"/>
        </w:rPr>
        <w:t xml:space="preserve">for </w:t>
      </w:r>
      <w:r w:rsidRPr="004E5D66">
        <w:rPr>
          <w:rFonts w:hint="eastAsia"/>
          <w:i/>
          <w:iCs/>
          <w:lang w:val="en-US" w:eastAsia="zh-CN"/>
        </w:rPr>
        <w:t>SAN type 1-H</w:t>
      </w:r>
      <w:r w:rsidRPr="004E5D66">
        <w:rPr>
          <w:rFonts w:eastAsia="SimSun"/>
          <w:i/>
        </w:rPr>
        <w:t xml:space="preserve"> </w:t>
      </w:r>
      <w:r w:rsidRPr="004E5D66">
        <w:rPr>
          <w:rFonts w:eastAsia="DengXian"/>
        </w:rPr>
        <w:t xml:space="preserve">in the presence of an unwanted interferer out of the </w:t>
      </w:r>
      <w:r w:rsidRPr="004E5D66">
        <w:rPr>
          <w:rFonts w:eastAsia="DengXian"/>
          <w:i/>
        </w:rPr>
        <w:t>operating band</w:t>
      </w:r>
      <w:r w:rsidRPr="004E5D66">
        <w:rPr>
          <w:rFonts w:eastAsia="DengXian"/>
        </w:rPr>
        <w:t>, which is a CW signal for out-of-band blocking.</w:t>
      </w:r>
    </w:p>
    <w:p w14:paraId="38BC5B9C" w14:textId="77777777" w:rsidR="00D62336" w:rsidRPr="004E5D66" w:rsidRDefault="00063062">
      <w:pPr>
        <w:pStyle w:val="Heading3"/>
        <w:rPr>
          <w:lang w:eastAsia="zh-CN"/>
        </w:rPr>
      </w:pPr>
      <w:bookmarkStart w:id="1405" w:name="_Toc12338"/>
      <w:bookmarkStart w:id="1406" w:name="_Toc121933008"/>
      <w:bookmarkStart w:id="1407" w:name="_Toc121908722"/>
      <w:bookmarkStart w:id="1408" w:name="_Toc124186517"/>
      <w:bookmarkStart w:id="1409" w:name="_Toc137240665"/>
      <w:bookmarkStart w:id="1410" w:name="_Toc137244764"/>
      <w:bookmarkStart w:id="1411" w:name="_Toc138893978"/>
      <w:bookmarkStart w:id="1412" w:name="_Toc138894210"/>
      <w:bookmarkStart w:id="1413" w:name="_Toc145036603"/>
      <w:bookmarkStart w:id="1414" w:name="_Toc153188895"/>
      <w:bookmarkStart w:id="1415" w:name="_Toc155672178"/>
      <w:bookmarkStart w:id="1416" w:name="_Toc161927821"/>
      <w:bookmarkStart w:id="1417" w:name="_Toc163213318"/>
      <w:bookmarkStart w:id="1418" w:name="_Toc169794721"/>
      <w:bookmarkStart w:id="1419" w:name="_Toc171510349"/>
      <w:bookmarkStart w:id="1420" w:name="_Toc233969828"/>
      <w:r w:rsidRPr="004E5D66">
        <w:rPr>
          <w:lang w:eastAsia="zh-CN"/>
        </w:rPr>
        <w:lastRenderedPageBreak/>
        <w:t>7.5.2</w:t>
      </w:r>
      <w:r w:rsidRPr="004E5D66">
        <w:rPr>
          <w:lang w:eastAsia="zh-CN"/>
        </w:rPr>
        <w:tab/>
        <w:t xml:space="preserve">Minimum requirements for </w:t>
      </w:r>
      <w:r w:rsidRPr="004E5D66">
        <w:rPr>
          <w:i/>
        </w:rPr>
        <w:t>SAN type 1-H</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D133B33" w14:textId="2127F15F" w:rsidR="00D62336" w:rsidRPr="004E5D66" w:rsidRDefault="00063062">
      <w:r w:rsidRPr="004E5D66">
        <w:t xml:space="preserve">The throughput shall be </w:t>
      </w:r>
      <w:r w:rsidRPr="004E5D66">
        <w:rPr>
          <w:rFonts w:hint="eastAsia"/>
        </w:rPr>
        <w:t>≥</w:t>
      </w:r>
      <w:r w:rsidRPr="004E5D66">
        <w:t xml:space="preserve"> 95% of the maximum throughput of the reference measurement channel, with a wanted and an interfering signal coupled to </w:t>
      </w:r>
      <w:r w:rsidRPr="004E5D66">
        <w:rPr>
          <w:rFonts w:hint="eastAsia"/>
          <w:i/>
          <w:iCs/>
          <w:lang w:val="en-US" w:eastAsia="zh-CN"/>
        </w:rPr>
        <w:t>SAN type 1-H</w:t>
      </w:r>
      <w:r w:rsidRPr="004E5D66">
        <w:t xml:space="preserve"> </w:t>
      </w:r>
      <w:r w:rsidRPr="004E5D66">
        <w:rPr>
          <w:i/>
        </w:rPr>
        <w:t xml:space="preserve">TAB connector </w:t>
      </w:r>
      <w:r w:rsidRPr="004E5D66">
        <w:t>using the parameters in table 7.5.2-1.</w:t>
      </w:r>
    </w:p>
    <w:p w14:paraId="55D2F0F6" w14:textId="77777777" w:rsidR="00D62336" w:rsidRPr="004E5D66" w:rsidRDefault="00063062">
      <w:pPr>
        <w:rPr>
          <w:rFonts w:eastAsia="Osaka"/>
        </w:rPr>
      </w:pPr>
      <w:r w:rsidRPr="004E5D66">
        <w:rPr>
          <w:rFonts w:eastAsia="Osaka"/>
        </w:rPr>
        <w:t xml:space="preserve">The reference measurement channel for the wanted signal is identified </w:t>
      </w:r>
      <w:r w:rsidRPr="004E5D66">
        <w:t xml:space="preserve">in </w:t>
      </w:r>
      <w:r w:rsidRPr="004E5D66">
        <w:rPr>
          <w:rFonts w:eastAsia="Osaka"/>
        </w:rPr>
        <w:t>clause 7.2.</w:t>
      </w:r>
      <w:r w:rsidRPr="004E5D66">
        <w:t>2 f</w:t>
      </w:r>
      <w:r w:rsidRPr="004E5D66">
        <w:rPr>
          <w:rFonts w:eastAsia="Osaka"/>
        </w:rPr>
        <w:t xml:space="preserve">or each </w:t>
      </w:r>
      <w:r w:rsidRPr="004E5D66">
        <w:rPr>
          <w:rFonts w:eastAsia="Osaka"/>
          <w:i/>
        </w:rPr>
        <w:t>SAN channel bandwidth</w:t>
      </w:r>
      <w:r w:rsidRPr="004E5D66">
        <w:rPr>
          <w:rFonts w:eastAsia="Osaka"/>
        </w:rPr>
        <w:t xml:space="preserve"> and further specified in annex A.1.</w:t>
      </w:r>
    </w:p>
    <w:p w14:paraId="1872FA9E" w14:textId="77777777" w:rsidR="00D62336" w:rsidRPr="004E5D66" w:rsidRDefault="00063062">
      <w:r w:rsidRPr="004E5D66">
        <w:rPr>
          <w:rFonts w:cs="v3.8.0"/>
        </w:rPr>
        <w:t xml:space="preserve">The </w:t>
      </w:r>
      <w:r w:rsidRPr="004E5D66">
        <w:t xml:space="preserve">out-of-band blocking requirement </w:t>
      </w:r>
      <w:r w:rsidRPr="004E5D66">
        <w:rPr>
          <w:rFonts w:cs="v3.8.0"/>
        </w:rPr>
        <w:t xml:space="preserve">apply </w:t>
      </w:r>
      <w:r w:rsidRPr="004E5D66">
        <w:t xml:space="preserve">from 1 MHz to </w:t>
      </w:r>
      <w:r w:rsidRPr="004E5D66">
        <w:rPr>
          <w:rFonts w:cs="Arial"/>
        </w:rPr>
        <w:t>F</w:t>
      </w:r>
      <w:r w:rsidRPr="004E5D66">
        <w:rPr>
          <w:rFonts w:cs="Arial"/>
          <w:vertAlign w:val="subscript"/>
        </w:rPr>
        <w:t>UL,low</w:t>
      </w:r>
      <w:r w:rsidRPr="004E5D66">
        <w:rPr>
          <w:rFonts w:cs="Arial"/>
        </w:rPr>
        <w:t xml:space="preserve"> - </w:t>
      </w:r>
      <w:r w:rsidRPr="004E5D66">
        <w:t>Δf</w:t>
      </w:r>
      <w:r w:rsidRPr="004E5D66">
        <w:rPr>
          <w:vertAlign w:val="subscript"/>
        </w:rPr>
        <w:t>OOB</w:t>
      </w:r>
      <w:r w:rsidRPr="004E5D66">
        <w:t xml:space="preserve"> and from </w:t>
      </w:r>
      <w:r w:rsidRPr="004E5D66">
        <w:rPr>
          <w:rFonts w:cs="Arial"/>
        </w:rPr>
        <w:t>F</w:t>
      </w:r>
      <w:r w:rsidRPr="004E5D66">
        <w:rPr>
          <w:rFonts w:cs="Arial"/>
          <w:vertAlign w:val="subscript"/>
        </w:rPr>
        <w:t>UL,high</w:t>
      </w:r>
      <w:r w:rsidRPr="004E5D66">
        <w:rPr>
          <w:rFonts w:cs="Arial"/>
        </w:rPr>
        <w:t xml:space="preserve"> + </w:t>
      </w:r>
      <w:r w:rsidRPr="004E5D66">
        <w:t>Δf</w:t>
      </w:r>
      <w:r w:rsidRPr="004E5D66">
        <w:rPr>
          <w:vertAlign w:val="subscript"/>
        </w:rPr>
        <w:t>OOB</w:t>
      </w:r>
      <w:r w:rsidRPr="004E5D66">
        <w:t xml:space="preserve"> up to 12750 MHz</w:t>
      </w:r>
      <w:r w:rsidRPr="004E5D66">
        <w:rPr>
          <w:rFonts w:cs="v3.8.0"/>
        </w:rPr>
        <w:t>,</w:t>
      </w:r>
      <w:r w:rsidRPr="004E5D66">
        <w:t xml:space="preserve"> including the downlink frequency range of the </w:t>
      </w:r>
      <w:r w:rsidRPr="004E5D66">
        <w:rPr>
          <w:rFonts w:cs="v3.8.0"/>
        </w:rPr>
        <w:t>FDD</w:t>
      </w:r>
      <w:r w:rsidRPr="004E5D66">
        <w:rPr>
          <w:i/>
        </w:rPr>
        <w:t xml:space="preserve"> operating band</w:t>
      </w:r>
      <w:r w:rsidRPr="004E5D66">
        <w:t xml:space="preserve"> for SAN. The Δf</w:t>
      </w:r>
      <w:r w:rsidRPr="004E5D66">
        <w:rPr>
          <w:vertAlign w:val="subscript"/>
        </w:rPr>
        <w:t>OOB</w:t>
      </w:r>
      <w:r w:rsidRPr="004E5D66">
        <w:t xml:space="preserve"> for </w:t>
      </w:r>
      <w:r w:rsidRPr="004E5D66">
        <w:rPr>
          <w:rFonts w:hint="eastAsia"/>
          <w:i/>
          <w:iCs/>
          <w:lang w:val="en-US" w:eastAsia="zh-CN"/>
        </w:rPr>
        <w:t>SAN type 1-H</w:t>
      </w:r>
      <w:r w:rsidRPr="004E5D66">
        <w:t xml:space="preserve"> is defined in table 7.5.2-2.</w:t>
      </w:r>
    </w:p>
    <w:p w14:paraId="0E052C6F" w14:textId="66216D5F" w:rsidR="00D62336" w:rsidRPr="004E5D66" w:rsidRDefault="00B648C1">
      <w:pPr>
        <w:rPr>
          <w:rFonts w:eastAsia="SimSun"/>
          <w:i/>
        </w:rPr>
      </w:pPr>
      <w:r w:rsidRPr="004E5D66">
        <w:rPr>
          <w:rFonts w:eastAsia="SimSun"/>
        </w:rPr>
        <w:t xml:space="preserve">Minimum conducted requirement is defined at the </w:t>
      </w:r>
      <w:r w:rsidRPr="004E5D66">
        <w:rPr>
          <w:rFonts w:eastAsia="SimSun"/>
          <w:i/>
        </w:rPr>
        <w:t>TAB connector</w:t>
      </w:r>
      <w:r w:rsidRPr="004E5D66">
        <w:rPr>
          <w:rFonts w:eastAsia="SimSun"/>
        </w:rPr>
        <w:t xml:space="preserve"> for </w:t>
      </w:r>
      <w:r w:rsidRPr="004E5D66">
        <w:rPr>
          <w:rFonts w:hint="eastAsia"/>
          <w:i/>
          <w:iCs/>
          <w:lang w:val="en-US" w:eastAsia="zh-CN"/>
        </w:rPr>
        <w:t>SAN type 1-H</w:t>
      </w:r>
      <w:r w:rsidRPr="004E5D66">
        <w:rPr>
          <w:rFonts w:eastAsia="SimSun"/>
          <w:i/>
        </w:rPr>
        <w:t>.</w:t>
      </w:r>
    </w:p>
    <w:p w14:paraId="7C6015B0" w14:textId="77777777" w:rsidR="00CC6BB2" w:rsidRPr="004E5D66" w:rsidRDefault="00CC6BB2" w:rsidP="00CC6BB2">
      <w:pPr>
        <w:pStyle w:val="TH"/>
        <w:rPr>
          <w:lang w:val="en-US" w:eastAsia="zh-CN"/>
        </w:rPr>
      </w:pPr>
      <w:r w:rsidRPr="004E5D66">
        <w:rPr>
          <w:rFonts w:eastAsia="Osaka"/>
        </w:rPr>
        <w:t>Table 7.</w:t>
      </w:r>
      <w:r w:rsidRPr="004E5D66">
        <w:t>5</w:t>
      </w:r>
      <w:r w:rsidRPr="004E5D66">
        <w:rPr>
          <w:rFonts w:eastAsia="Osaka"/>
        </w:rPr>
        <w:t>.</w:t>
      </w:r>
      <w:r w:rsidRPr="004E5D66">
        <w:t>2</w:t>
      </w:r>
      <w:r w:rsidRPr="004E5D66">
        <w:rPr>
          <w:rFonts w:eastAsia="Osaka"/>
        </w:rPr>
        <w:t xml:space="preserve">-1: </w:t>
      </w:r>
      <w:r w:rsidRPr="004E5D66">
        <w:t xml:space="preserve">Out-of-band blocking requirement for </w:t>
      </w:r>
      <w:r w:rsidRPr="004E5D66">
        <w:rPr>
          <w:rFonts w:hint="eastAsia"/>
          <w:lang w:val="en-US" w:eastAsia="zh-CN"/>
        </w:rPr>
        <w:t xml:space="preserve">SAN supporting E-UTRA or </w:t>
      </w:r>
      <w:r w:rsidRPr="004E5D66">
        <w:rPr>
          <w:rFonts w:eastAsia="SimSun" w:hint="eastAsia"/>
          <w:lang w:val="en-US" w:eastAsia="zh-CN"/>
        </w:rPr>
        <w:t xml:space="preserve">standalone </w:t>
      </w:r>
      <w:r w:rsidRPr="004E5D66">
        <w:rPr>
          <w:rFonts w:eastAsia="SimSun"/>
          <w:lang w:eastAsia="zh-CN"/>
        </w:rPr>
        <w:t>NB-IoT</w:t>
      </w:r>
      <w:r w:rsidRPr="004E5D66">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4E5D66" w:rsidRPr="004E5D66" w14:paraId="07811F66" w14:textId="77777777" w:rsidTr="00CE51EA">
        <w:trPr>
          <w:cantSplit/>
          <w:jc w:val="center"/>
        </w:trPr>
        <w:tc>
          <w:tcPr>
            <w:tcW w:w="3242" w:type="dxa"/>
          </w:tcPr>
          <w:p w14:paraId="0D2CF0F5" w14:textId="77777777" w:rsidR="00CC6BB2" w:rsidRPr="004E5D66" w:rsidRDefault="00CC6BB2" w:rsidP="000C0D00">
            <w:pPr>
              <w:pStyle w:val="TAH"/>
            </w:pPr>
            <w:r w:rsidRPr="004E5D66">
              <w:t>Wanted signal mean power (dBm)</w:t>
            </w:r>
          </w:p>
        </w:tc>
        <w:tc>
          <w:tcPr>
            <w:tcW w:w="3596" w:type="dxa"/>
          </w:tcPr>
          <w:p w14:paraId="1024AFC3" w14:textId="77777777" w:rsidR="00CC6BB2" w:rsidRPr="004E5D66" w:rsidRDefault="00CC6BB2" w:rsidP="000C0D00">
            <w:pPr>
              <w:pStyle w:val="TAH"/>
            </w:pPr>
            <w:r w:rsidRPr="004E5D66">
              <w:t>Interfering signal mean power (dBm)</w:t>
            </w:r>
          </w:p>
        </w:tc>
        <w:tc>
          <w:tcPr>
            <w:tcW w:w="2793" w:type="dxa"/>
          </w:tcPr>
          <w:p w14:paraId="6A778DA0" w14:textId="77777777" w:rsidR="00CC6BB2" w:rsidRPr="004E5D66" w:rsidRDefault="00CC6BB2" w:rsidP="000C0D00">
            <w:pPr>
              <w:pStyle w:val="TAH"/>
            </w:pPr>
            <w:r w:rsidRPr="004E5D66">
              <w:t>Type of interfering signal</w:t>
            </w:r>
          </w:p>
        </w:tc>
      </w:tr>
      <w:tr w:rsidR="004E5D66" w:rsidRPr="004E5D66" w14:paraId="4DD91A11" w14:textId="77777777" w:rsidTr="00CE51EA">
        <w:trPr>
          <w:cantSplit/>
          <w:jc w:val="center"/>
        </w:trPr>
        <w:tc>
          <w:tcPr>
            <w:tcW w:w="3242" w:type="dxa"/>
            <w:tcBorders>
              <w:left w:val="single" w:sz="4" w:space="0" w:color="auto"/>
            </w:tcBorders>
          </w:tcPr>
          <w:p w14:paraId="7F9E5196" w14:textId="77777777" w:rsidR="00CC6BB2" w:rsidRPr="004E5D66" w:rsidRDefault="00CC6BB2" w:rsidP="000C0D00">
            <w:pPr>
              <w:pStyle w:val="TAC"/>
            </w:pPr>
            <w:r w:rsidRPr="004E5D66">
              <w:t>P</w:t>
            </w:r>
            <w:r w:rsidRPr="004E5D66">
              <w:rPr>
                <w:vertAlign w:val="subscript"/>
              </w:rPr>
              <w:t>REFSENS</w:t>
            </w:r>
            <w:r w:rsidRPr="004E5D66">
              <w:t xml:space="preserve"> +</w:t>
            </w:r>
            <w:r w:rsidRPr="004E5D66">
              <w:rPr>
                <w:rFonts w:hint="eastAsia"/>
                <w:lang w:val="en-US" w:eastAsia="zh-CN"/>
              </w:rPr>
              <w:t>6</w:t>
            </w:r>
            <w:r w:rsidRPr="004E5D66">
              <w:t> dB</w:t>
            </w:r>
            <w:r w:rsidRPr="004E5D66">
              <w:br/>
              <w:t>(NOTE 1)</w:t>
            </w:r>
          </w:p>
        </w:tc>
        <w:tc>
          <w:tcPr>
            <w:tcW w:w="3596" w:type="dxa"/>
          </w:tcPr>
          <w:p w14:paraId="77ACD6E8" w14:textId="77777777" w:rsidR="00CC6BB2" w:rsidRPr="004E5D66" w:rsidRDefault="00CC6BB2" w:rsidP="000C0D00">
            <w:pPr>
              <w:pStyle w:val="TAC"/>
              <w:rPr>
                <w:lang w:val="en-US" w:eastAsia="zh-CN"/>
              </w:rPr>
            </w:pPr>
            <w:r w:rsidRPr="004E5D66">
              <w:rPr>
                <w:rFonts w:hint="eastAsia"/>
                <w:lang w:val="en-US" w:eastAsia="zh-CN"/>
              </w:rPr>
              <w:t>-44</w:t>
            </w:r>
          </w:p>
        </w:tc>
        <w:tc>
          <w:tcPr>
            <w:tcW w:w="2793" w:type="dxa"/>
          </w:tcPr>
          <w:p w14:paraId="3CBD8661" w14:textId="77777777" w:rsidR="00CC6BB2" w:rsidRPr="004E5D66" w:rsidRDefault="00CC6BB2" w:rsidP="000C0D00">
            <w:pPr>
              <w:pStyle w:val="TAC"/>
            </w:pPr>
            <w:r w:rsidRPr="004E5D66">
              <w:t>CW carrier</w:t>
            </w:r>
          </w:p>
        </w:tc>
      </w:tr>
      <w:tr w:rsidR="00CC6BB2" w:rsidRPr="004E5D66" w14:paraId="0003C954" w14:textId="77777777" w:rsidTr="00CE51EA">
        <w:trPr>
          <w:cantSplit/>
          <w:jc w:val="center"/>
        </w:trPr>
        <w:tc>
          <w:tcPr>
            <w:tcW w:w="9631" w:type="dxa"/>
            <w:gridSpan w:val="3"/>
            <w:tcBorders>
              <w:left w:val="single" w:sz="4" w:space="0" w:color="auto"/>
            </w:tcBorders>
          </w:tcPr>
          <w:p w14:paraId="1CC9EE6C" w14:textId="77777777" w:rsidR="00CC6BB2" w:rsidRPr="004E5D66" w:rsidRDefault="00CC6BB2" w:rsidP="000C0D00">
            <w:pPr>
              <w:pStyle w:val="TAN"/>
            </w:pPr>
            <w:r w:rsidRPr="004E5D66">
              <w:t>NOTE</w:t>
            </w:r>
            <w:r w:rsidRPr="004E5D66">
              <w:rPr>
                <w:rFonts w:hint="eastAsia"/>
                <w:lang w:val="en-US" w:eastAsia="zh-CN"/>
              </w:rPr>
              <w:t xml:space="preserve"> 1</w:t>
            </w:r>
            <w:r w:rsidRPr="004E5D66">
              <w:t>:</w:t>
            </w:r>
            <w:r w:rsidRPr="004E5D66">
              <w:tab/>
              <w:t xml:space="preserve">For </w:t>
            </w:r>
            <w:r w:rsidRPr="004E5D66">
              <w:rPr>
                <w:rFonts w:hint="eastAsia"/>
              </w:rPr>
              <w:t>SAN</w:t>
            </w:r>
            <w:r w:rsidRPr="004E5D66">
              <w:t>, P</w:t>
            </w:r>
            <w:r w:rsidRPr="004E5D66">
              <w:rPr>
                <w:vertAlign w:val="subscript"/>
              </w:rPr>
              <w:t>REFSENS</w:t>
            </w:r>
            <w:r w:rsidRPr="004E5D66">
              <w:t xml:space="preserve"> depends on the </w:t>
            </w:r>
            <w:r w:rsidRPr="004E5D66">
              <w:rPr>
                <w:i/>
              </w:rPr>
              <w:t>SAN channel bandwidth</w:t>
            </w:r>
            <w:r w:rsidRPr="004E5D66">
              <w:t xml:space="preserve">. </w:t>
            </w:r>
          </w:p>
          <w:p w14:paraId="09CC5C76" w14:textId="75F76180" w:rsidR="00CC6BB2" w:rsidRPr="004E5D66" w:rsidRDefault="00BF3568" w:rsidP="000C0D00">
            <w:pPr>
              <w:pStyle w:val="TAN"/>
              <w:rPr>
                <w:lang w:val="en-US" w:eastAsia="zh-CN"/>
              </w:rPr>
            </w:pPr>
            <w:r w:rsidRPr="004E5D66">
              <w:rPr>
                <w:lang w:eastAsia="ja-JP"/>
              </w:rPr>
              <w:t>NOTE 2:</w:t>
            </w:r>
            <w:r w:rsidRPr="004E5D66">
              <w:rPr>
                <w:lang w:eastAsia="ja-JP"/>
              </w:rPr>
              <w:tab/>
            </w:r>
            <w:r w:rsidRPr="004E5D66">
              <w:rPr>
                <w:rFonts w:hint="eastAsia"/>
                <w:lang w:val="en-US" w:eastAsia="zh-CN"/>
              </w:rPr>
              <w:t>For SAN supporting standalone NB-IoT, u</w:t>
            </w:r>
            <w:r w:rsidRPr="004E5D66">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p>
        </w:tc>
      </w:tr>
    </w:tbl>
    <w:p w14:paraId="0D01D97E" w14:textId="77777777" w:rsidR="00D62336" w:rsidRPr="004E5D66" w:rsidRDefault="00D62336"/>
    <w:p w14:paraId="678A7BE8" w14:textId="77777777" w:rsidR="00470F55" w:rsidRPr="004E5D66" w:rsidRDefault="00470F55" w:rsidP="00470F55">
      <w:pPr>
        <w:pStyle w:val="TH"/>
        <w:rPr>
          <w:i/>
        </w:rPr>
      </w:pPr>
      <w:r w:rsidRPr="004E5D66">
        <w:t>Table 7.5.2-2: Δf</w:t>
      </w:r>
      <w:r w:rsidRPr="004E5D66">
        <w:rPr>
          <w:vertAlign w:val="subscript"/>
        </w:rPr>
        <w:t>OOB</w:t>
      </w:r>
      <w:r w:rsidRPr="004E5D66">
        <w:t xml:space="preserve"> offset for </w:t>
      </w:r>
      <w:r w:rsidRPr="004E5D66">
        <w:rPr>
          <w:rFonts w:hint="eastAsia"/>
          <w:lang w:val="en-US" w:eastAsia="zh-CN"/>
        </w:rPr>
        <w:t>E-UTRA</w:t>
      </w:r>
      <w:r w:rsidRPr="004E5D66">
        <w:t xml:space="preserve"> </w:t>
      </w:r>
      <w:r w:rsidRPr="004E5D66">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E5D66" w:rsidRPr="004E5D66" w14:paraId="59A17AE6" w14:textId="77777777" w:rsidTr="000C0D00">
        <w:trPr>
          <w:cantSplit/>
          <w:jc w:val="center"/>
        </w:trPr>
        <w:tc>
          <w:tcPr>
            <w:tcW w:w="1476" w:type="dxa"/>
          </w:tcPr>
          <w:p w14:paraId="46C05523" w14:textId="77777777" w:rsidR="00470F55" w:rsidRPr="004E5D66" w:rsidRDefault="00470F55" w:rsidP="000C0D00">
            <w:pPr>
              <w:pStyle w:val="TAH"/>
              <w:rPr>
                <w:lang w:eastAsia="zh-CN"/>
              </w:rPr>
            </w:pPr>
            <w:r w:rsidRPr="004E5D66">
              <w:rPr>
                <w:lang w:val="fr-FR" w:eastAsia="zh-CN"/>
              </w:rPr>
              <w:t>SAN</w:t>
            </w:r>
            <w:r w:rsidRPr="004E5D66">
              <w:rPr>
                <w:lang w:eastAsia="zh-CN"/>
              </w:rPr>
              <w:t xml:space="preserve"> type</w:t>
            </w:r>
          </w:p>
        </w:tc>
        <w:tc>
          <w:tcPr>
            <w:tcW w:w="3472" w:type="dxa"/>
            <w:shd w:val="clear" w:color="auto" w:fill="auto"/>
          </w:tcPr>
          <w:p w14:paraId="5B8F0218" w14:textId="77777777" w:rsidR="00470F55" w:rsidRPr="004E5D66" w:rsidRDefault="00470F55" w:rsidP="000C0D00">
            <w:pPr>
              <w:pStyle w:val="TAH"/>
            </w:pPr>
            <w:r w:rsidRPr="004E5D66">
              <w:rPr>
                <w:i/>
              </w:rPr>
              <w:t>Operating band</w:t>
            </w:r>
            <w:r w:rsidRPr="004E5D66">
              <w:t xml:space="preserve"> characteristics</w:t>
            </w:r>
          </w:p>
        </w:tc>
        <w:tc>
          <w:tcPr>
            <w:tcW w:w="1219" w:type="dxa"/>
            <w:shd w:val="clear" w:color="auto" w:fill="auto"/>
          </w:tcPr>
          <w:p w14:paraId="18503F84" w14:textId="77777777" w:rsidR="00470F55" w:rsidRPr="004E5D66" w:rsidRDefault="00470F55" w:rsidP="000C0D00">
            <w:pPr>
              <w:pStyle w:val="TAH"/>
            </w:pPr>
            <w:r w:rsidRPr="004E5D66">
              <w:t>Δf</w:t>
            </w:r>
            <w:r w:rsidRPr="004E5D66">
              <w:rPr>
                <w:vertAlign w:val="subscript"/>
              </w:rPr>
              <w:t>OOB</w:t>
            </w:r>
            <w:r w:rsidRPr="004E5D66">
              <w:t xml:space="preserve"> (MHz)</w:t>
            </w:r>
          </w:p>
        </w:tc>
      </w:tr>
      <w:tr w:rsidR="00470F55" w:rsidRPr="004E5D66" w14:paraId="659058B8" w14:textId="77777777" w:rsidTr="000C0D00">
        <w:trPr>
          <w:cantSplit/>
          <w:jc w:val="center"/>
        </w:trPr>
        <w:tc>
          <w:tcPr>
            <w:tcW w:w="1476" w:type="dxa"/>
            <w:vAlign w:val="center"/>
          </w:tcPr>
          <w:p w14:paraId="22F4C27E" w14:textId="77777777" w:rsidR="00470F55" w:rsidRPr="004E5D66" w:rsidRDefault="00470F55" w:rsidP="000C0D00">
            <w:pPr>
              <w:pStyle w:val="TAC"/>
              <w:rPr>
                <w:lang w:eastAsia="zh-CN"/>
              </w:rPr>
            </w:pPr>
            <w:r w:rsidRPr="004E5D66">
              <w:rPr>
                <w:rFonts w:hint="eastAsia"/>
                <w:i/>
                <w:iCs/>
                <w:lang w:val="en-US" w:eastAsia="zh-CN"/>
              </w:rPr>
              <w:t>SAN type 1-H</w:t>
            </w:r>
          </w:p>
        </w:tc>
        <w:tc>
          <w:tcPr>
            <w:tcW w:w="3472" w:type="dxa"/>
            <w:shd w:val="clear" w:color="auto" w:fill="auto"/>
          </w:tcPr>
          <w:p w14:paraId="22D615B2" w14:textId="77777777" w:rsidR="00470F55" w:rsidRPr="004E5D66" w:rsidRDefault="00470F55" w:rsidP="000C0D00">
            <w:pPr>
              <w:pStyle w:val="TAC"/>
              <w:rPr>
                <w:i/>
              </w:rPr>
            </w:pPr>
            <w:r w:rsidRPr="004E5D66">
              <w:rPr>
                <w:rFonts w:cs="Arial"/>
              </w:rPr>
              <w:t>F</w:t>
            </w:r>
            <w:r w:rsidRPr="004E5D66">
              <w:rPr>
                <w:rFonts w:cs="Arial"/>
                <w:vertAlign w:val="subscript"/>
              </w:rPr>
              <w:t>UL,high</w:t>
            </w:r>
            <w:r w:rsidRPr="004E5D66">
              <w:t xml:space="preserve"> – </w:t>
            </w:r>
            <w:r w:rsidRPr="004E5D66">
              <w:rPr>
                <w:rFonts w:cs="Arial"/>
              </w:rPr>
              <w:t>F</w:t>
            </w:r>
            <w:r w:rsidRPr="004E5D66">
              <w:rPr>
                <w:rFonts w:cs="Arial"/>
                <w:vertAlign w:val="subscript"/>
              </w:rPr>
              <w:t>UL,low</w:t>
            </w:r>
            <w:r w:rsidRPr="004E5D66">
              <w:rPr>
                <w:rFonts w:cs="Arial"/>
              </w:rPr>
              <w:t xml:space="preserve"> &lt; </w:t>
            </w:r>
            <w:r w:rsidRPr="004E5D66">
              <w:rPr>
                <w:rFonts w:cs="Arial"/>
                <w:lang w:eastAsia="zh-CN"/>
              </w:rPr>
              <w:t>100 MHz</w:t>
            </w:r>
          </w:p>
        </w:tc>
        <w:tc>
          <w:tcPr>
            <w:tcW w:w="1219" w:type="dxa"/>
            <w:shd w:val="clear" w:color="auto" w:fill="auto"/>
          </w:tcPr>
          <w:p w14:paraId="0A0B10CE" w14:textId="77777777" w:rsidR="00470F55" w:rsidRPr="004E5D66" w:rsidRDefault="00470F55" w:rsidP="000C0D00">
            <w:pPr>
              <w:pStyle w:val="TAC"/>
              <w:rPr>
                <w:lang w:val="en-US" w:eastAsia="zh-CN"/>
              </w:rPr>
            </w:pPr>
            <w:r w:rsidRPr="004E5D66">
              <w:rPr>
                <w:rFonts w:hint="eastAsia"/>
                <w:lang w:val="en-US" w:eastAsia="zh-CN"/>
              </w:rPr>
              <w:t>20</w:t>
            </w:r>
            <w:r w:rsidRPr="004E5D66">
              <w:rPr>
                <w:lang w:val="en-US" w:eastAsia="zh-CN"/>
              </w:rPr>
              <w:t xml:space="preserve"> </w:t>
            </w:r>
            <w:r w:rsidRPr="004E5D66">
              <w:rPr>
                <w:rFonts w:hint="eastAsia"/>
                <w:lang w:val="en-US" w:eastAsia="zh-CN"/>
              </w:rPr>
              <w:t>MHz</w:t>
            </w:r>
          </w:p>
        </w:tc>
      </w:tr>
    </w:tbl>
    <w:p w14:paraId="4923E0BB" w14:textId="77777777" w:rsidR="00D62336" w:rsidRPr="004E5D66" w:rsidRDefault="00D62336">
      <w:pPr>
        <w:rPr>
          <w:lang w:eastAsia="zh-CN"/>
        </w:rPr>
      </w:pPr>
    </w:p>
    <w:p w14:paraId="007131C4" w14:textId="77777777" w:rsidR="00D62336" w:rsidRPr="004E5D66" w:rsidRDefault="00063062">
      <w:pPr>
        <w:pStyle w:val="Heading2"/>
        <w:rPr>
          <w:lang w:val="en-US" w:eastAsia="zh-CN"/>
        </w:rPr>
      </w:pPr>
      <w:bookmarkStart w:id="1421" w:name="_Toc5732"/>
      <w:bookmarkStart w:id="1422" w:name="_Toc121933009"/>
      <w:bookmarkStart w:id="1423" w:name="_Toc121908723"/>
      <w:bookmarkStart w:id="1424" w:name="_Toc124186518"/>
      <w:bookmarkStart w:id="1425" w:name="_Toc137240666"/>
      <w:bookmarkStart w:id="1426" w:name="_Toc137244765"/>
      <w:bookmarkStart w:id="1427" w:name="_Toc138893979"/>
      <w:bookmarkStart w:id="1428" w:name="_Toc138894211"/>
      <w:bookmarkStart w:id="1429" w:name="_Toc145036604"/>
      <w:bookmarkStart w:id="1430" w:name="_Toc153188896"/>
      <w:bookmarkStart w:id="1431" w:name="_Toc155672179"/>
      <w:bookmarkStart w:id="1432" w:name="_Toc161927822"/>
      <w:bookmarkStart w:id="1433" w:name="_Toc163213319"/>
      <w:bookmarkStart w:id="1434" w:name="_Toc169794722"/>
      <w:bookmarkStart w:id="1435" w:name="_Toc171510350"/>
      <w:bookmarkStart w:id="1436" w:name="_Toc233969829"/>
      <w:r w:rsidRPr="004E5D66">
        <w:rPr>
          <w:rFonts w:hint="eastAsia"/>
          <w:lang w:val="en-US" w:eastAsia="zh-CN"/>
        </w:rPr>
        <w:t>7.6</w:t>
      </w:r>
      <w:r w:rsidRPr="004E5D66">
        <w:rPr>
          <w:rFonts w:hint="eastAsia"/>
          <w:lang w:val="en-US" w:eastAsia="zh-CN"/>
        </w:rPr>
        <w:tab/>
        <w:t>Receiver spurious emissions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118ED8CA" w14:textId="77777777" w:rsidR="00D62336" w:rsidRPr="004E5D66" w:rsidRDefault="00063062">
      <w:pPr>
        <w:pStyle w:val="Heading3"/>
        <w:rPr>
          <w:lang w:eastAsia="zh-CN"/>
        </w:rPr>
      </w:pPr>
      <w:bookmarkStart w:id="1437" w:name="_Toc23438"/>
      <w:bookmarkStart w:id="1438" w:name="_Toc121933010"/>
      <w:bookmarkStart w:id="1439" w:name="_Toc121908724"/>
      <w:bookmarkStart w:id="1440" w:name="_Toc124186519"/>
      <w:bookmarkStart w:id="1441" w:name="_Toc137240667"/>
      <w:bookmarkStart w:id="1442" w:name="_Toc137244766"/>
      <w:bookmarkStart w:id="1443" w:name="_Toc138893980"/>
      <w:bookmarkStart w:id="1444" w:name="_Toc138894212"/>
      <w:bookmarkStart w:id="1445" w:name="_Toc145036605"/>
      <w:bookmarkStart w:id="1446" w:name="_Toc153188897"/>
      <w:bookmarkStart w:id="1447" w:name="_Toc155672180"/>
      <w:bookmarkStart w:id="1448" w:name="_Toc161927823"/>
      <w:bookmarkStart w:id="1449" w:name="_Toc163213320"/>
      <w:bookmarkStart w:id="1450" w:name="_Toc169794723"/>
      <w:bookmarkStart w:id="1451" w:name="_Toc171510351"/>
      <w:bookmarkStart w:id="1452" w:name="_Toc233969830"/>
      <w:r w:rsidRPr="004E5D66">
        <w:rPr>
          <w:lang w:eastAsia="zh-CN"/>
        </w:rPr>
        <w:t>7.6.1</w:t>
      </w:r>
      <w:r w:rsidRPr="004E5D66">
        <w:rPr>
          <w:lang w:eastAsia="zh-CN"/>
        </w:rPr>
        <w:tab/>
        <w:t>General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3EF4E4E9" w14:textId="5383BF88" w:rsidR="00CC6BB2" w:rsidRPr="004E5D66" w:rsidRDefault="00CC6BB2" w:rsidP="00CC6BB2">
      <w:pPr>
        <w:rPr>
          <w:lang w:val="en-US" w:eastAsia="zh-CN"/>
        </w:rPr>
      </w:pPr>
      <w:r w:rsidRPr="004E5D66">
        <w:t xml:space="preserve">The requirement is not applicable in this version of the specification. </w:t>
      </w:r>
    </w:p>
    <w:p w14:paraId="301F73C9" w14:textId="53FE84C7" w:rsidR="00D62336" w:rsidRPr="004E5D66" w:rsidRDefault="00CC6BB2" w:rsidP="00CC6BB2">
      <w:pPr>
        <w:rPr>
          <w:i/>
        </w:rPr>
      </w:pPr>
      <w:r w:rsidRPr="004E5D66">
        <w:t xml:space="preserve">NOTE:  </w:t>
      </w:r>
      <w:r w:rsidRPr="004E5D66">
        <w:rPr>
          <w:lang w:eastAsia="zh-CN"/>
        </w:rPr>
        <w:t xml:space="preserve">Receiver spurious emissions requirement is not applicable based on the assumption of </w:t>
      </w:r>
      <w:r w:rsidRPr="004E5D66">
        <w:rPr>
          <w:i/>
          <w:lang w:val="en-US" w:eastAsia="zh-CN"/>
        </w:rPr>
        <w:t>TAB connectors</w:t>
      </w:r>
      <w:r w:rsidRPr="004E5D66">
        <w:rPr>
          <w:lang w:val="en-US" w:eastAsia="zh-CN"/>
        </w:rPr>
        <w:t xml:space="preserve"> supporting both TX and RX.</w:t>
      </w:r>
    </w:p>
    <w:p w14:paraId="41A9A00D" w14:textId="77777777" w:rsidR="00D62336" w:rsidRPr="004E5D66" w:rsidRDefault="00D62336">
      <w:pPr>
        <w:rPr>
          <w:lang w:eastAsia="zh-CN"/>
        </w:rPr>
      </w:pPr>
    </w:p>
    <w:p w14:paraId="236DF37F" w14:textId="77777777" w:rsidR="00D62336" w:rsidRPr="004E5D66" w:rsidRDefault="00063062">
      <w:pPr>
        <w:pStyle w:val="Heading2"/>
        <w:rPr>
          <w:lang w:val="en-US" w:eastAsia="zh-CN"/>
        </w:rPr>
      </w:pPr>
      <w:bookmarkStart w:id="1453" w:name="_Toc361"/>
      <w:bookmarkStart w:id="1454" w:name="_Toc121933011"/>
      <w:bookmarkStart w:id="1455" w:name="_Toc121908725"/>
      <w:bookmarkStart w:id="1456" w:name="_Toc124186520"/>
      <w:bookmarkStart w:id="1457" w:name="_Toc137240668"/>
      <w:bookmarkStart w:id="1458" w:name="_Toc137244767"/>
      <w:bookmarkStart w:id="1459" w:name="_Toc138893981"/>
      <w:bookmarkStart w:id="1460" w:name="_Toc138894213"/>
      <w:bookmarkStart w:id="1461" w:name="_Toc145036606"/>
      <w:bookmarkStart w:id="1462" w:name="_Toc153188898"/>
      <w:bookmarkStart w:id="1463" w:name="_Toc155672181"/>
      <w:bookmarkStart w:id="1464" w:name="_Toc161927824"/>
      <w:bookmarkStart w:id="1465" w:name="_Toc163213321"/>
      <w:bookmarkStart w:id="1466" w:name="_Toc169794724"/>
      <w:bookmarkStart w:id="1467" w:name="_Toc171510352"/>
      <w:bookmarkStart w:id="1468" w:name="_Toc233969831"/>
      <w:r w:rsidRPr="004E5D66">
        <w:rPr>
          <w:rFonts w:hint="eastAsia"/>
          <w:lang w:val="en-US" w:eastAsia="zh-CN"/>
        </w:rPr>
        <w:t>7.7</w:t>
      </w:r>
      <w:r w:rsidRPr="004E5D66">
        <w:rPr>
          <w:rFonts w:hint="eastAsia"/>
          <w:lang w:val="en-US" w:eastAsia="zh-CN"/>
        </w:rPr>
        <w:tab/>
        <w:t>Receiver intermodulation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4C2305FC" w14:textId="77777777" w:rsidR="00D62336" w:rsidRPr="004E5D66" w:rsidRDefault="00063062">
      <w:pPr>
        <w:rPr>
          <w:i/>
        </w:rPr>
      </w:pPr>
      <w:r w:rsidRPr="004E5D66">
        <w:t>The requirement is not applicable in this version of the specification.</w:t>
      </w:r>
    </w:p>
    <w:p w14:paraId="76A96CE2" w14:textId="77777777" w:rsidR="00D62336" w:rsidRPr="004E5D66" w:rsidRDefault="00D62336">
      <w:pPr>
        <w:rPr>
          <w:lang w:eastAsia="zh-CN"/>
        </w:rPr>
      </w:pPr>
    </w:p>
    <w:p w14:paraId="5CC32039" w14:textId="77777777" w:rsidR="00D62336" w:rsidRPr="004E5D66" w:rsidRDefault="00063062">
      <w:pPr>
        <w:pStyle w:val="Heading2"/>
        <w:rPr>
          <w:lang w:val="en-US" w:eastAsia="zh-CN"/>
        </w:rPr>
      </w:pPr>
      <w:bookmarkStart w:id="1469" w:name="_Toc20659"/>
      <w:bookmarkStart w:id="1470" w:name="_Toc121933012"/>
      <w:bookmarkStart w:id="1471" w:name="_Toc121908726"/>
      <w:bookmarkStart w:id="1472" w:name="_Toc124186521"/>
      <w:bookmarkStart w:id="1473" w:name="_Toc137240669"/>
      <w:bookmarkStart w:id="1474" w:name="_Toc137244768"/>
      <w:bookmarkStart w:id="1475" w:name="_Toc138893982"/>
      <w:bookmarkStart w:id="1476" w:name="_Toc138894214"/>
      <w:bookmarkStart w:id="1477" w:name="_Toc145036607"/>
      <w:bookmarkStart w:id="1478" w:name="_Toc153188899"/>
      <w:bookmarkStart w:id="1479" w:name="_Toc155672182"/>
      <w:bookmarkStart w:id="1480" w:name="_Toc161927825"/>
      <w:bookmarkStart w:id="1481" w:name="_Toc163213322"/>
      <w:bookmarkStart w:id="1482" w:name="_Toc169794725"/>
      <w:bookmarkStart w:id="1483" w:name="_Toc171510353"/>
      <w:bookmarkStart w:id="1484" w:name="_Toc233969832"/>
      <w:r w:rsidRPr="004E5D66">
        <w:rPr>
          <w:rFonts w:hint="eastAsia"/>
          <w:lang w:val="en-US" w:eastAsia="zh-CN"/>
        </w:rPr>
        <w:t>7.8</w:t>
      </w:r>
      <w:r w:rsidRPr="004E5D66">
        <w:rPr>
          <w:rFonts w:hint="eastAsia"/>
          <w:lang w:val="en-US" w:eastAsia="zh-CN"/>
        </w:rPr>
        <w:tab/>
        <w:t>In-channel selectivity</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44B809F1" w14:textId="77777777" w:rsidR="00D62336" w:rsidRPr="004E5D66" w:rsidRDefault="00063062">
      <w:pPr>
        <w:pStyle w:val="Heading3"/>
        <w:rPr>
          <w:lang w:eastAsia="zh-CN"/>
        </w:rPr>
      </w:pPr>
      <w:bookmarkStart w:id="1485" w:name="_Toc18693"/>
      <w:bookmarkStart w:id="1486" w:name="_Toc121933013"/>
      <w:bookmarkStart w:id="1487" w:name="_Toc121908727"/>
      <w:bookmarkStart w:id="1488" w:name="_Toc124186522"/>
      <w:bookmarkStart w:id="1489" w:name="_Toc137240670"/>
      <w:bookmarkStart w:id="1490" w:name="_Toc137244769"/>
      <w:bookmarkStart w:id="1491" w:name="_Toc138893983"/>
      <w:bookmarkStart w:id="1492" w:name="_Toc138894215"/>
      <w:bookmarkStart w:id="1493" w:name="_Toc145036608"/>
      <w:bookmarkStart w:id="1494" w:name="_Toc153188900"/>
      <w:bookmarkStart w:id="1495" w:name="_Toc155672183"/>
      <w:bookmarkStart w:id="1496" w:name="_Toc161927826"/>
      <w:bookmarkStart w:id="1497" w:name="_Toc163213323"/>
      <w:bookmarkStart w:id="1498" w:name="_Toc169794726"/>
      <w:bookmarkStart w:id="1499" w:name="_Toc171510354"/>
      <w:bookmarkStart w:id="1500" w:name="_Toc233969833"/>
      <w:r w:rsidRPr="004E5D66">
        <w:rPr>
          <w:lang w:eastAsia="zh-CN"/>
        </w:rPr>
        <w:t>7.8.1</w:t>
      </w:r>
      <w:r w:rsidRPr="004E5D66">
        <w:rPr>
          <w:lang w:eastAsia="zh-CN"/>
        </w:rPr>
        <w:tab/>
        <w:t>General</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63623738" w14:textId="77777777" w:rsidR="00D62336" w:rsidRPr="004E5D66" w:rsidRDefault="00063062">
      <w:pPr>
        <w:rPr>
          <w:lang w:eastAsia="zh-CN"/>
        </w:rPr>
      </w:pPr>
      <w:r w:rsidRPr="004E5D66">
        <w:t xml:space="preserve">In-channel selectivity (ICS) is a measure of the receiver ability to receive a wanted signal at its assigned resource block locations at </w:t>
      </w:r>
      <w:r w:rsidRPr="004E5D66">
        <w:rPr>
          <w:i/>
        </w:rPr>
        <w:t>TAB connector</w:t>
      </w:r>
      <w:r w:rsidRPr="004E5D66">
        <w:rPr>
          <w:i/>
          <w:lang w:val="en-US" w:eastAsia="zh-CN"/>
        </w:rPr>
        <w:t xml:space="preserve"> </w:t>
      </w:r>
      <w:r w:rsidRPr="004E5D66">
        <w:rPr>
          <w:rFonts w:eastAsia="??"/>
        </w:rPr>
        <w:t xml:space="preserve">for </w:t>
      </w:r>
      <w:r w:rsidRPr="004E5D66">
        <w:rPr>
          <w:rFonts w:hint="eastAsia"/>
          <w:i/>
          <w:iCs/>
          <w:lang w:val="en-US" w:eastAsia="zh-CN"/>
        </w:rPr>
        <w:t>SAN type 1-H</w:t>
      </w:r>
      <w:r w:rsidRPr="004E5D66">
        <w:t xml:space="preserve"> in the presence of an interfering signal received at a larger power spectral density. In this condition a throughput requirement shall be met for a specified reference measurement channel. </w:t>
      </w:r>
      <w:r w:rsidRPr="004E5D66">
        <w:rPr>
          <w:rFonts w:eastAsia="MS PGothic"/>
        </w:rPr>
        <w:t>The interfering signal shall be</w:t>
      </w:r>
      <w:r w:rsidRPr="004E5D66">
        <w:rPr>
          <w:rFonts w:eastAsia="MS PGothic" w:cs="v4.2.0"/>
        </w:rPr>
        <w:t xml:space="preserve"> an </w:t>
      </w:r>
      <w:r w:rsidRPr="004E5D66">
        <w:rPr>
          <w:rFonts w:eastAsia="SimSun" w:cs="v4.2.0" w:hint="eastAsia"/>
          <w:lang w:val="en-US" w:eastAsia="zh-CN"/>
        </w:rPr>
        <w:t>E-UTRA</w:t>
      </w:r>
      <w:r w:rsidRPr="004E5D66">
        <w:rPr>
          <w:rFonts w:eastAsia="MS PGothic"/>
        </w:rPr>
        <w:t xml:space="preserve"> signal which is time aligned with the wanted signal</w:t>
      </w:r>
      <w:r w:rsidRPr="004E5D66">
        <w:rPr>
          <w:rFonts w:eastAsia="MS PGothic" w:cs="v4.2.0"/>
        </w:rPr>
        <w:t>.</w:t>
      </w:r>
    </w:p>
    <w:p w14:paraId="49ED42EC" w14:textId="77777777" w:rsidR="00D62336" w:rsidRPr="004E5D66" w:rsidRDefault="00063062">
      <w:pPr>
        <w:pStyle w:val="Heading3"/>
        <w:rPr>
          <w:lang w:eastAsia="zh-CN"/>
        </w:rPr>
      </w:pPr>
      <w:bookmarkStart w:id="1501" w:name="_Toc11312"/>
      <w:bookmarkStart w:id="1502" w:name="_Toc121933014"/>
      <w:bookmarkStart w:id="1503" w:name="_Toc121908728"/>
      <w:bookmarkStart w:id="1504" w:name="_Toc124186523"/>
      <w:bookmarkStart w:id="1505" w:name="_Toc137240671"/>
      <w:bookmarkStart w:id="1506" w:name="_Toc137244770"/>
      <w:bookmarkStart w:id="1507" w:name="_Toc138893984"/>
      <w:bookmarkStart w:id="1508" w:name="_Toc138894216"/>
      <w:bookmarkStart w:id="1509" w:name="_Toc145036609"/>
      <w:bookmarkStart w:id="1510" w:name="_Toc153188901"/>
      <w:bookmarkStart w:id="1511" w:name="_Toc155672184"/>
      <w:bookmarkStart w:id="1512" w:name="_Toc161927827"/>
      <w:bookmarkStart w:id="1513" w:name="_Toc163213324"/>
      <w:bookmarkStart w:id="1514" w:name="_Toc169794727"/>
      <w:bookmarkStart w:id="1515" w:name="_Toc171510355"/>
      <w:bookmarkStart w:id="1516" w:name="_Toc233969834"/>
      <w:r w:rsidRPr="004E5D66">
        <w:rPr>
          <w:lang w:eastAsia="zh-CN"/>
        </w:rPr>
        <w:lastRenderedPageBreak/>
        <w:t>7.8.2</w:t>
      </w:r>
      <w:r w:rsidRPr="004E5D66">
        <w:rPr>
          <w:lang w:eastAsia="zh-CN"/>
        </w:rPr>
        <w:tab/>
        <w:t xml:space="preserve">Minimum requirements for </w:t>
      </w:r>
      <w:r w:rsidRPr="004E5D66">
        <w:rPr>
          <w:i/>
        </w:rPr>
        <w:t>SAN type 1-H</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2E2D40EF" w14:textId="31B95712" w:rsidR="00D62336" w:rsidRPr="004E5D66" w:rsidRDefault="00063062">
      <w:pPr>
        <w:rPr>
          <w:rFonts w:eastAsia="Osaka"/>
        </w:rPr>
      </w:pPr>
      <w:r w:rsidRPr="004E5D66">
        <w:t>For</w:t>
      </w:r>
      <w:r w:rsidRPr="004E5D66">
        <w:rPr>
          <w:rFonts w:hint="eastAsia"/>
          <w:lang w:val="en-US" w:eastAsia="zh-CN"/>
        </w:rPr>
        <w:t xml:space="preserve"> </w:t>
      </w:r>
      <w:r w:rsidRPr="004E5D66">
        <w:rPr>
          <w:i/>
        </w:rPr>
        <w:t>SAN</w:t>
      </w:r>
      <w:r w:rsidRPr="004E5D66">
        <w:rPr>
          <w:rFonts w:hint="eastAsia"/>
          <w:i/>
          <w:lang w:val="en-US" w:eastAsia="zh-CN"/>
        </w:rPr>
        <w:t xml:space="preserve"> </w:t>
      </w:r>
      <w:r w:rsidRPr="004E5D66">
        <w:rPr>
          <w:rFonts w:hint="eastAsia"/>
          <w:iCs/>
          <w:lang w:val="en-US" w:eastAsia="zh-CN"/>
        </w:rPr>
        <w:t>supporting E-UTRA</w:t>
      </w:r>
      <w:r w:rsidRPr="004E5D66">
        <w:t xml:space="preserve">, the throughput shall be ≥ 95% of the maximum throughput of the reference measurement channel as specified in annex A.1 with parameters specified in table 7.8.2-1 for </w:t>
      </w:r>
      <w:r w:rsidRPr="004E5D66">
        <w:rPr>
          <w:lang w:val="en-US" w:eastAsia="zh-CN"/>
        </w:rPr>
        <w:t>GEO SAN</w:t>
      </w:r>
      <w:r w:rsidRPr="004E5D66">
        <w:t xml:space="preserve">, in table 7.8.2-2 for </w:t>
      </w:r>
      <w:r w:rsidRPr="004E5D66">
        <w:rPr>
          <w:lang w:val="en-US" w:eastAsia="zh-CN"/>
        </w:rPr>
        <w:t>LEO</w:t>
      </w:r>
      <w:r w:rsidRPr="004E5D66">
        <w:rPr>
          <w:rFonts w:hint="eastAsia"/>
          <w:lang w:val="en-US" w:eastAsia="zh-CN"/>
        </w:rPr>
        <w:t xml:space="preserve"> </w:t>
      </w:r>
      <w:r w:rsidRPr="004E5D66">
        <w:rPr>
          <w:lang w:val="en-US" w:eastAsia="zh-CN"/>
        </w:rPr>
        <w:t>SAN</w:t>
      </w:r>
      <w:r w:rsidRPr="004E5D66">
        <w:t>.</w:t>
      </w:r>
      <w:r w:rsidRPr="004E5D66">
        <w:rPr>
          <w:rFonts w:eastAsia="Osaka"/>
        </w:rPr>
        <w:t xml:space="preserve"> The characteristics of the interfering signal is further specified in annex C.</w:t>
      </w:r>
    </w:p>
    <w:p w14:paraId="1920EB91" w14:textId="02B5CB32" w:rsidR="00D62336" w:rsidRPr="004E5D66" w:rsidRDefault="00063062">
      <w:pPr>
        <w:pStyle w:val="TH"/>
        <w:rPr>
          <w:lang w:eastAsia="zh-CN"/>
        </w:rPr>
      </w:pPr>
      <w:r w:rsidRPr="004E5D66">
        <w:t>Table 7.</w:t>
      </w:r>
      <w:r w:rsidRPr="004E5D66">
        <w:rPr>
          <w:rFonts w:hint="eastAsia"/>
          <w:lang w:val="en-US" w:eastAsia="zh-CN"/>
        </w:rPr>
        <w:t>8</w:t>
      </w:r>
      <w:r w:rsidRPr="004E5D66">
        <w:t>.</w:t>
      </w:r>
      <w:r w:rsidRPr="004E5D66">
        <w:rPr>
          <w:rFonts w:hint="eastAsia"/>
          <w:lang w:val="en-US" w:eastAsia="zh-CN"/>
        </w:rPr>
        <w:t>2</w:t>
      </w:r>
      <w:r w:rsidRPr="004E5D66">
        <w:t xml:space="preserve">-1 </w:t>
      </w:r>
      <w:r w:rsidRPr="004E5D66">
        <w:rPr>
          <w:rFonts w:hint="eastAsia"/>
          <w:lang w:val="en-US" w:eastAsia="zh-CN"/>
        </w:rPr>
        <w:t>I</w:t>
      </w:r>
      <w:r w:rsidRPr="004E5D66">
        <w:t>n-channel selectivity</w:t>
      </w:r>
      <w:r w:rsidRPr="004E5D66">
        <w:rPr>
          <w:lang w:val="en-US"/>
        </w:rPr>
        <w:t xml:space="preserve"> </w:t>
      </w:r>
      <w:r w:rsidRPr="004E5D66">
        <w:rPr>
          <w:rFonts w:hint="eastAsia"/>
          <w:lang w:val="en-US" w:eastAsia="zh-CN"/>
        </w:rPr>
        <w:t xml:space="preserve">of SAN supporting E-UTRA </w:t>
      </w:r>
      <w:r w:rsidRPr="004E5D66">
        <w:rPr>
          <w:rFonts w:hint="eastAsia"/>
          <w:lang w:eastAsia="zh-CN"/>
        </w:rPr>
        <w:t xml:space="preserve">(GEO </w:t>
      </w:r>
      <w:r w:rsidRPr="004E5D66">
        <w:rPr>
          <w:lang w:eastAsia="zh-CN"/>
        </w:rPr>
        <w:t xml:space="preserve">class </w:t>
      </w:r>
      <w:r w:rsidRPr="004E5D66">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4E5D66" w:rsidRPr="004E5D66" w14:paraId="25C9FE6E" w14:textId="77777777">
        <w:trPr>
          <w:jc w:val="center"/>
        </w:trPr>
        <w:tc>
          <w:tcPr>
            <w:tcW w:w="1116" w:type="dxa"/>
            <w:vAlign w:val="center"/>
          </w:tcPr>
          <w:p w14:paraId="4EA03E58" w14:textId="77777777" w:rsidR="009C727A" w:rsidRPr="004E5D66" w:rsidRDefault="009C727A" w:rsidP="009C727A">
            <w:pPr>
              <w:pStyle w:val="TAH"/>
              <w:rPr>
                <w:rFonts w:cs="Arial"/>
                <w:lang w:val="en-US" w:eastAsia="zh-CN"/>
              </w:rPr>
            </w:pPr>
            <w:r w:rsidRPr="004E5D66">
              <w:rPr>
                <w:rFonts w:cs="Arial" w:hint="eastAsia"/>
                <w:lang w:val="en-US" w:eastAsia="zh-CN"/>
              </w:rPr>
              <w:t>SAN</w:t>
            </w:r>
          </w:p>
          <w:p w14:paraId="700F4509" w14:textId="74849068" w:rsidR="009C727A" w:rsidRPr="004E5D66" w:rsidRDefault="009C727A" w:rsidP="009C727A">
            <w:pPr>
              <w:pStyle w:val="TAH"/>
              <w:rPr>
                <w:rFonts w:cs="Arial"/>
                <w:lang w:val="it-IT"/>
              </w:rPr>
            </w:pPr>
            <w:r w:rsidRPr="004E5D66">
              <w:rPr>
                <w:rFonts w:cs="Arial"/>
                <w:lang w:val="it-IT"/>
              </w:rPr>
              <w:t>channel bandwidth (MHz)</w:t>
            </w:r>
          </w:p>
        </w:tc>
        <w:tc>
          <w:tcPr>
            <w:tcW w:w="1387" w:type="dxa"/>
            <w:vAlign w:val="center"/>
          </w:tcPr>
          <w:p w14:paraId="14D8635B" w14:textId="78B998AC" w:rsidR="009C727A" w:rsidRPr="004E5D66" w:rsidRDefault="009C727A" w:rsidP="009C727A">
            <w:pPr>
              <w:pStyle w:val="TAH"/>
              <w:rPr>
                <w:rFonts w:cs="Arial"/>
              </w:rPr>
            </w:pPr>
            <w:r w:rsidRPr="004E5D66">
              <w:rPr>
                <w:rFonts w:cs="Arial"/>
              </w:rPr>
              <w:t>Reference measurement channel</w:t>
            </w:r>
          </w:p>
        </w:tc>
        <w:tc>
          <w:tcPr>
            <w:tcW w:w="1550" w:type="dxa"/>
            <w:vAlign w:val="center"/>
          </w:tcPr>
          <w:p w14:paraId="4C6861EA" w14:textId="00579CD3" w:rsidR="009C727A" w:rsidRPr="004E5D66" w:rsidRDefault="009C727A" w:rsidP="009C727A">
            <w:pPr>
              <w:pStyle w:val="TAH"/>
              <w:rPr>
                <w:rFonts w:cs="Arial"/>
              </w:rPr>
            </w:pPr>
            <w:r w:rsidRPr="004E5D66">
              <w:rPr>
                <w:rFonts w:cs="Arial"/>
              </w:rPr>
              <w:t>Wanted signal mean power (dBm)</w:t>
            </w:r>
          </w:p>
        </w:tc>
        <w:tc>
          <w:tcPr>
            <w:tcW w:w="1567" w:type="dxa"/>
            <w:vAlign w:val="center"/>
          </w:tcPr>
          <w:p w14:paraId="5B812F43" w14:textId="3C280B04" w:rsidR="009C727A" w:rsidRPr="004E5D66" w:rsidRDefault="009C727A" w:rsidP="009C727A">
            <w:pPr>
              <w:pStyle w:val="TAH"/>
              <w:rPr>
                <w:rFonts w:cs="Arial"/>
              </w:rPr>
            </w:pPr>
            <w:r w:rsidRPr="004E5D66">
              <w:rPr>
                <w:rFonts w:cs="Arial"/>
              </w:rPr>
              <w:t xml:space="preserve">Interfering signal mean power (dBm) </w:t>
            </w:r>
          </w:p>
        </w:tc>
        <w:tc>
          <w:tcPr>
            <w:tcW w:w="1871" w:type="dxa"/>
            <w:vAlign w:val="center"/>
          </w:tcPr>
          <w:p w14:paraId="05FF14B4" w14:textId="11C0A15D" w:rsidR="009C727A" w:rsidRPr="004E5D66" w:rsidRDefault="009C727A" w:rsidP="009C727A">
            <w:pPr>
              <w:pStyle w:val="TAH"/>
              <w:rPr>
                <w:rFonts w:cs="Arial"/>
              </w:rPr>
            </w:pPr>
            <w:r w:rsidRPr="004E5D66">
              <w:rPr>
                <w:rFonts w:cs="Arial"/>
              </w:rPr>
              <w:t>Type of interfering signal</w:t>
            </w:r>
          </w:p>
        </w:tc>
      </w:tr>
      <w:tr w:rsidR="00D62336" w:rsidRPr="004E5D66" w14:paraId="0141C9E3" w14:textId="77777777">
        <w:trPr>
          <w:jc w:val="center"/>
        </w:trPr>
        <w:tc>
          <w:tcPr>
            <w:tcW w:w="1116" w:type="dxa"/>
            <w:vAlign w:val="center"/>
          </w:tcPr>
          <w:p w14:paraId="51328EE9" w14:textId="77777777" w:rsidR="00D62336" w:rsidRPr="004E5D66" w:rsidRDefault="00063062">
            <w:pPr>
              <w:pStyle w:val="TAC"/>
              <w:rPr>
                <w:rFonts w:cs="Arial"/>
              </w:rPr>
            </w:pPr>
            <w:r w:rsidRPr="004E5D66">
              <w:rPr>
                <w:rFonts w:cs="Arial"/>
              </w:rPr>
              <w:t>1.4</w:t>
            </w:r>
          </w:p>
        </w:tc>
        <w:tc>
          <w:tcPr>
            <w:tcW w:w="1387" w:type="dxa"/>
            <w:vAlign w:val="center"/>
          </w:tcPr>
          <w:p w14:paraId="1BA16F64" w14:textId="77777777" w:rsidR="00D62336" w:rsidRPr="004E5D66" w:rsidRDefault="00063062">
            <w:pPr>
              <w:pStyle w:val="TAC"/>
              <w:rPr>
                <w:rFonts w:cs="Arial"/>
              </w:rPr>
            </w:pPr>
            <w:r w:rsidRPr="004E5D66">
              <w:rPr>
                <w:rFonts w:cs="Arial"/>
              </w:rPr>
              <w:t>A1-4 in Annex A.1</w:t>
            </w:r>
          </w:p>
        </w:tc>
        <w:tc>
          <w:tcPr>
            <w:tcW w:w="1550" w:type="dxa"/>
            <w:vAlign w:val="center"/>
          </w:tcPr>
          <w:p w14:paraId="1B3B14A4" w14:textId="77777777" w:rsidR="00D62336" w:rsidRPr="004E5D66" w:rsidRDefault="00063062">
            <w:pPr>
              <w:pStyle w:val="TAC"/>
              <w:rPr>
                <w:rFonts w:cs="Arial"/>
              </w:rPr>
            </w:pPr>
            <w:r w:rsidRPr="004E5D66">
              <w:rPr>
                <w:rFonts w:cs="Arial"/>
                <w:lang w:val="en-US" w:eastAsia="zh-CN" w:bidi="ar"/>
              </w:rPr>
              <w:t>-104.5</w:t>
            </w:r>
          </w:p>
        </w:tc>
        <w:tc>
          <w:tcPr>
            <w:tcW w:w="1567" w:type="dxa"/>
            <w:vAlign w:val="center"/>
          </w:tcPr>
          <w:p w14:paraId="44938BBA" w14:textId="77777777" w:rsidR="00D62336" w:rsidRPr="004E5D66" w:rsidRDefault="00063062">
            <w:pPr>
              <w:pStyle w:val="TAC"/>
              <w:rPr>
                <w:rFonts w:cs="Arial"/>
              </w:rPr>
            </w:pPr>
            <w:r w:rsidRPr="004E5D66">
              <w:rPr>
                <w:rFonts w:cs="Arial"/>
                <w:lang w:val="en-US" w:eastAsia="zh-CN" w:bidi="ar"/>
              </w:rPr>
              <w:t>-97.6</w:t>
            </w:r>
          </w:p>
        </w:tc>
        <w:tc>
          <w:tcPr>
            <w:tcW w:w="1871" w:type="dxa"/>
            <w:vAlign w:val="center"/>
          </w:tcPr>
          <w:p w14:paraId="6B644897" w14:textId="77777777" w:rsidR="00D62336" w:rsidRPr="004E5D66" w:rsidRDefault="00063062">
            <w:pPr>
              <w:pStyle w:val="TAC"/>
              <w:rPr>
                <w:rFonts w:cs="Arial"/>
                <w:lang w:val="sv-SE"/>
              </w:rPr>
            </w:pPr>
            <w:r w:rsidRPr="004E5D66">
              <w:rPr>
                <w:rFonts w:cs="Arial"/>
                <w:lang w:val="sv-SE"/>
              </w:rPr>
              <w:t>1.4 MHz E-UTRA signal, 3 RBs</w:t>
            </w:r>
          </w:p>
        </w:tc>
      </w:tr>
    </w:tbl>
    <w:p w14:paraId="53EAB4D9" w14:textId="77777777" w:rsidR="00D62336" w:rsidRPr="004E5D66" w:rsidRDefault="00D62336">
      <w:pPr>
        <w:rPr>
          <w:lang w:val="fr-FR" w:eastAsia="zh-CN"/>
        </w:rPr>
      </w:pPr>
    </w:p>
    <w:p w14:paraId="6E28C930" w14:textId="034A5B65" w:rsidR="00D62336" w:rsidRPr="004E5D66" w:rsidRDefault="00063062">
      <w:pPr>
        <w:pStyle w:val="TH"/>
        <w:rPr>
          <w:lang w:val="en-US" w:eastAsia="zh-CN"/>
        </w:rPr>
      </w:pPr>
      <w:r w:rsidRPr="004E5D66">
        <w:t>Table 7.</w:t>
      </w:r>
      <w:r w:rsidRPr="004E5D66">
        <w:rPr>
          <w:rFonts w:hint="eastAsia"/>
          <w:lang w:val="en-US" w:eastAsia="zh-CN"/>
        </w:rPr>
        <w:t>8</w:t>
      </w:r>
      <w:r w:rsidRPr="004E5D66">
        <w:t>.</w:t>
      </w:r>
      <w:r w:rsidRPr="004E5D66">
        <w:rPr>
          <w:rFonts w:hint="eastAsia"/>
          <w:lang w:val="en-US" w:eastAsia="zh-CN"/>
        </w:rPr>
        <w:t>2</w:t>
      </w:r>
      <w:r w:rsidRPr="004E5D66">
        <w:t>-</w:t>
      </w:r>
      <w:r w:rsidRPr="004E5D66">
        <w:rPr>
          <w:rFonts w:hint="eastAsia"/>
          <w:lang w:val="en-US" w:eastAsia="zh-CN"/>
        </w:rPr>
        <w:t>2</w:t>
      </w:r>
      <w:r w:rsidRPr="004E5D66">
        <w:t xml:space="preserve"> </w:t>
      </w:r>
      <w:r w:rsidRPr="004E5D66">
        <w:rPr>
          <w:rFonts w:hint="eastAsia"/>
          <w:lang w:val="en-US" w:eastAsia="zh-CN"/>
        </w:rPr>
        <w:t>I</w:t>
      </w:r>
      <w:r w:rsidRPr="004E5D66">
        <w:t>n-channel selectivity</w:t>
      </w:r>
      <w:r w:rsidRPr="004E5D66">
        <w:rPr>
          <w:lang w:val="en-US"/>
        </w:rPr>
        <w:t xml:space="preserve"> </w:t>
      </w:r>
      <w:r w:rsidRPr="004E5D66">
        <w:rPr>
          <w:rFonts w:hint="eastAsia"/>
          <w:lang w:val="en-US" w:eastAsia="zh-CN"/>
        </w:rPr>
        <w:t xml:space="preserve">of SAN supporting E-UTRA </w:t>
      </w:r>
      <w:r w:rsidRPr="004E5D66">
        <w:rPr>
          <w:rFonts w:hint="eastAsia"/>
          <w:lang w:eastAsia="zh-CN"/>
        </w:rPr>
        <w:t>(</w:t>
      </w:r>
      <w:r w:rsidRPr="004E5D66">
        <w:rPr>
          <w:rFonts w:hint="eastAsia"/>
          <w:lang w:val="en-US" w:eastAsia="zh-CN"/>
        </w:rPr>
        <w:t>L</w:t>
      </w:r>
      <w:r w:rsidRPr="004E5D66">
        <w:rPr>
          <w:rFonts w:hint="eastAsia"/>
          <w:lang w:eastAsia="zh-CN"/>
        </w:rPr>
        <w:t xml:space="preserve">EO </w:t>
      </w:r>
      <w:r w:rsidRPr="004E5D66">
        <w:rPr>
          <w:lang w:eastAsia="zh-CN"/>
        </w:rPr>
        <w:t xml:space="preserve">class </w:t>
      </w:r>
      <w:r w:rsidRPr="004E5D66">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4E5D66" w:rsidRPr="004E5D66" w14:paraId="63F7A48A" w14:textId="77777777">
        <w:trPr>
          <w:jc w:val="center"/>
        </w:trPr>
        <w:tc>
          <w:tcPr>
            <w:tcW w:w="1116" w:type="dxa"/>
            <w:vAlign w:val="center"/>
          </w:tcPr>
          <w:p w14:paraId="6A008EF4" w14:textId="77777777" w:rsidR="009C727A" w:rsidRPr="004E5D66" w:rsidRDefault="009C727A" w:rsidP="009C727A">
            <w:pPr>
              <w:pStyle w:val="TAH"/>
              <w:rPr>
                <w:rFonts w:cs="Arial"/>
                <w:lang w:val="en-US" w:eastAsia="zh-CN"/>
              </w:rPr>
            </w:pPr>
            <w:r w:rsidRPr="004E5D66">
              <w:rPr>
                <w:rFonts w:cs="Arial" w:hint="eastAsia"/>
                <w:lang w:val="en-US" w:eastAsia="zh-CN"/>
              </w:rPr>
              <w:t>SAN</w:t>
            </w:r>
          </w:p>
          <w:p w14:paraId="01882AC7" w14:textId="3279263F" w:rsidR="009C727A" w:rsidRPr="004E5D66" w:rsidRDefault="009C727A" w:rsidP="009C727A">
            <w:pPr>
              <w:pStyle w:val="TAH"/>
              <w:rPr>
                <w:rFonts w:cs="Arial"/>
                <w:lang w:val="it-IT"/>
              </w:rPr>
            </w:pPr>
            <w:r w:rsidRPr="004E5D66">
              <w:rPr>
                <w:rFonts w:cs="Arial"/>
                <w:lang w:val="it-IT"/>
              </w:rPr>
              <w:t>channel bandwidth (MHz)</w:t>
            </w:r>
          </w:p>
        </w:tc>
        <w:tc>
          <w:tcPr>
            <w:tcW w:w="1387" w:type="dxa"/>
            <w:vAlign w:val="center"/>
          </w:tcPr>
          <w:p w14:paraId="5FDDB39D" w14:textId="29963558" w:rsidR="009C727A" w:rsidRPr="004E5D66" w:rsidRDefault="009C727A" w:rsidP="009C727A">
            <w:pPr>
              <w:pStyle w:val="TAH"/>
              <w:rPr>
                <w:rFonts w:cs="Arial"/>
              </w:rPr>
            </w:pPr>
            <w:r w:rsidRPr="004E5D66">
              <w:rPr>
                <w:rFonts w:cs="Arial"/>
              </w:rPr>
              <w:t>Reference measurement channel</w:t>
            </w:r>
          </w:p>
        </w:tc>
        <w:tc>
          <w:tcPr>
            <w:tcW w:w="1550" w:type="dxa"/>
            <w:vAlign w:val="center"/>
          </w:tcPr>
          <w:p w14:paraId="57406507" w14:textId="673B736A" w:rsidR="009C727A" w:rsidRPr="004E5D66" w:rsidRDefault="009C727A" w:rsidP="009C727A">
            <w:pPr>
              <w:pStyle w:val="TAH"/>
              <w:rPr>
                <w:rFonts w:cs="Arial"/>
              </w:rPr>
            </w:pPr>
            <w:r w:rsidRPr="004E5D66">
              <w:rPr>
                <w:rFonts w:cs="Arial"/>
              </w:rPr>
              <w:t>Wanted signal mean power (dBm)</w:t>
            </w:r>
          </w:p>
        </w:tc>
        <w:tc>
          <w:tcPr>
            <w:tcW w:w="1567" w:type="dxa"/>
            <w:vAlign w:val="center"/>
          </w:tcPr>
          <w:p w14:paraId="5C709E6D" w14:textId="6EC7A55D" w:rsidR="009C727A" w:rsidRPr="004E5D66" w:rsidRDefault="009C727A" w:rsidP="009C727A">
            <w:pPr>
              <w:pStyle w:val="TAH"/>
              <w:rPr>
                <w:rFonts w:cs="Arial"/>
              </w:rPr>
            </w:pPr>
            <w:r w:rsidRPr="004E5D66">
              <w:rPr>
                <w:rFonts w:cs="Arial"/>
              </w:rPr>
              <w:t xml:space="preserve">Interfering signal mean power (dBm) </w:t>
            </w:r>
          </w:p>
        </w:tc>
        <w:tc>
          <w:tcPr>
            <w:tcW w:w="1871" w:type="dxa"/>
            <w:vAlign w:val="center"/>
          </w:tcPr>
          <w:p w14:paraId="677A901D" w14:textId="520D6319" w:rsidR="009C727A" w:rsidRPr="004E5D66" w:rsidRDefault="009C727A" w:rsidP="009C727A">
            <w:pPr>
              <w:pStyle w:val="TAH"/>
              <w:rPr>
                <w:rFonts w:cs="Arial"/>
              </w:rPr>
            </w:pPr>
            <w:r w:rsidRPr="004E5D66">
              <w:rPr>
                <w:rFonts w:cs="Arial"/>
              </w:rPr>
              <w:t>Type of interfering signal</w:t>
            </w:r>
          </w:p>
        </w:tc>
      </w:tr>
      <w:tr w:rsidR="00D62336" w:rsidRPr="004E5D66" w14:paraId="01C5E9EE" w14:textId="77777777">
        <w:trPr>
          <w:jc w:val="center"/>
        </w:trPr>
        <w:tc>
          <w:tcPr>
            <w:tcW w:w="1116" w:type="dxa"/>
            <w:vAlign w:val="center"/>
          </w:tcPr>
          <w:p w14:paraId="2E703393" w14:textId="77777777" w:rsidR="00D62336" w:rsidRPr="004E5D66" w:rsidRDefault="00063062">
            <w:pPr>
              <w:pStyle w:val="TAC"/>
              <w:rPr>
                <w:rFonts w:cs="Arial"/>
              </w:rPr>
            </w:pPr>
            <w:r w:rsidRPr="004E5D66">
              <w:rPr>
                <w:rFonts w:cs="Arial"/>
              </w:rPr>
              <w:t>1.4</w:t>
            </w:r>
          </w:p>
        </w:tc>
        <w:tc>
          <w:tcPr>
            <w:tcW w:w="1387" w:type="dxa"/>
            <w:vAlign w:val="center"/>
          </w:tcPr>
          <w:p w14:paraId="21776865" w14:textId="77777777" w:rsidR="00D62336" w:rsidRPr="004E5D66" w:rsidRDefault="00063062">
            <w:pPr>
              <w:pStyle w:val="TAC"/>
              <w:rPr>
                <w:rFonts w:cs="Arial"/>
              </w:rPr>
            </w:pPr>
            <w:r w:rsidRPr="004E5D66">
              <w:rPr>
                <w:rFonts w:cs="Arial"/>
              </w:rPr>
              <w:t>A1-4 in Annex A.1</w:t>
            </w:r>
          </w:p>
        </w:tc>
        <w:tc>
          <w:tcPr>
            <w:tcW w:w="1550" w:type="dxa"/>
            <w:vAlign w:val="center"/>
          </w:tcPr>
          <w:p w14:paraId="7CECA3EF" w14:textId="77777777" w:rsidR="00D62336" w:rsidRPr="004E5D66" w:rsidRDefault="00063062">
            <w:pPr>
              <w:pStyle w:val="TAC"/>
              <w:rPr>
                <w:rFonts w:cs="Arial"/>
              </w:rPr>
            </w:pPr>
            <w:r w:rsidRPr="004E5D66">
              <w:rPr>
                <w:rFonts w:cs="Arial"/>
                <w:lang w:val="en-US" w:eastAsia="zh-CN" w:bidi="ar"/>
              </w:rPr>
              <w:t>-107.6</w:t>
            </w:r>
          </w:p>
        </w:tc>
        <w:tc>
          <w:tcPr>
            <w:tcW w:w="1567" w:type="dxa"/>
            <w:vAlign w:val="center"/>
          </w:tcPr>
          <w:p w14:paraId="1D59FF56" w14:textId="77777777" w:rsidR="00D62336" w:rsidRPr="004E5D66" w:rsidRDefault="00063062">
            <w:pPr>
              <w:pStyle w:val="TAC"/>
              <w:rPr>
                <w:rFonts w:cs="Arial"/>
              </w:rPr>
            </w:pPr>
            <w:r w:rsidRPr="004E5D66">
              <w:rPr>
                <w:rFonts w:cs="Arial"/>
                <w:lang w:val="en-US" w:eastAsia="zh-CN" w:bidi="ar"/>
              </w:rPr>
              <w:t>-88.7</w:t>
            </w:r>
          </w:p>
        </w:tc>
        <w:tc>
          <w:tcPr>
            <w:tcW w:w="1871" w:type="dxa"/>
            <w:vAlign w:val="center"/>
          </w:tcPr>
          <w:p w14:paraId="20A5554B" w14:textId="77777777" w:rsidR="00D62336" w:rsidRPr="004E5D66" w:rsidRDefault="00063062">
            <w:pPr>
              <w:pStyle w:val="TAC"/>
              <w:rPr>
                <w:rFonts w:cs="Arial"/>
                <w:lang w:val="sv-SE"/>
              </w:rPr>
            </w:pPr>
            <w:r w:rsidRPr="004E5D66">
              <w:rPr>
                <w:rFonts w:cs="Arial"/>
                <w:lang w:val="sv-SE"/>
              </w:rPr>
              <w:t>1.4 MHz E-UTRA signal, 3 RBs</w:t>
            </w:r>
          </w:p>
        </w:tc>
      </w:tr>
    </w:tbl>
    <w:p w14:paraId="7EDA66D0" w14:textId="77777777" w:rsidR="00D62336" w:rsidRPr="004E5D66" w:rsidRDefault="00D62336">
      <w:pPr>
        <w:rPr>
          <w:lang w:val="fr-FR" w:eastAsia="zh-CN"/>
        </w:rPr>
      </w:pPr>
    </w:p>
    <w:p w14:paraId="1BA724B6" w14:textId="77777777" w:rsidR="00D62336" w:rsidRPr="004E5D66" w:rsidRDefault="00063062">
      <w:pPr>
        <w:pStyle w:val="Heading1"/>
        <w:rPr>
          <w:lang w:eastAsia="zh-CN"/>
        </w:rPr>
      </w:pPr>
      <w:bookmarkStart w:id="1517" w:name="_Toc25150"/>
      <w:bookmarkStart w:id="1518" w:name="_Toc121933015"/>
      <w:bookmarkStart w:id="1519" w:name="_Toc121908729"/>
      <w:bookmarkStart w:id="1520" w:name="_Toc124186524"/>
      <w:bookmarkStart w:id="1521" w:name="_Toc137240672"/>
      <w:bookmarkStart w:id="1522" w:name="_Toc137244771"/>
      <w:bookmarkStart w:id="1523" w:name="_Toc138893985"/>
      <w:bookmarkStart w:id="1524" w:name="_Toc138894217"/>
      <w:bookmarkStart w:id="1525" w:name="_Toc145036610"/>
      <w:bookmarkStart w:id="1526" w:name="_Toc153188902"/>
      <w:bookmarkStart w:id="1527" w:name="_Toc155672185"/>
      <w:bookmarkStart w:id="1528" w:name="_Toc161927828"/>
      <w:bookmarkStart w:id="1529" w:name="_Toc163213325"/>
      <w:bookmarkStart w:id="1530" w:name="_Toc169794728"/>
      <w:bookmarkStart w:id="1531" w:name="_Toc171510356"/>
      <w:bookmarkStart w:id="1532" w:name="_Toc233969835"/>
      <w:r w:rsidRPr="004E5D66">
        <w:rPr>
          <w:lang w:eastAsia="zh-CN"/>
        </w:rPr>
        <w:t>8</w:t>
      </w:r>
      <w:r w:rsidRPr="004E5D66">
        <w:rPr>
          <w:lang w:eastAsia="zh-CN"/>
        </w:rPr>
        <w:tab/>
        <w:t>Conducted performance requirements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76382A5D" w14:textId="77777777" w:rsidR="00D62336" w:rsidRPr="004E5D66" w:rsidRDefault="00063062">
      <w:pPr>
        <w:pStyle w:val="Heading2"/>
        <w:rPr>
          <w:lang w:eastAsia="zh-CN"/>
        </w:rPr>
      </w:pPr>
      <w:bookmarkStart w:id="1533" w:name="_Toc5526"/>
      <w:bookmarkStart w:id="1534" w:name="_Toc121933016"/>
      <w:bookmarkStart w:id="1535" w:name="_Toc121908730"/>
      <w:bookmarkStart w:id="1536" w:name="_Toc124186525"/>
      <w:bookmarkStart w:id="1537" w:name="_Toc137240673"/>
      <w:bookmarkStart w:id="1538" w:name="_Toc137244772"/>
      <w:bookmarkStart w:id="1539" w:name="_Toc138893986"/>
      <w:bookmarkStart w:id="1540" w:name="_Toc138894218"/>
      <w:bookmarkStart w:id="1541" w:name="_Toc145036611"/>
      <w:bookmarkStart w:id="1542" w:name="_Toc153188903"/>
      <w:bookmarkStart w:id="1543" w:name="_Toc155672186"/>
      <w:bookmarkStart w:id="1544" w:name="_Toc161927829"/>
      <w:bookmarkStart w:id="1545" w:name="_Toc163213326"/>
      <w:bookmarkStart w:id="1546" w:name="_Toc169794729"/>
      <w:bookmarkStart w:id="1547" w:name="_Toc171510357"/>
      <w:bookmarkStart w:id="1548" w:name="_Toc233969836"/>
      <w:r w:rsidRPr="004E5D66">
        <w:rPr>
          <w:lang w:eastAsia="zh-CN"/>
        </w:rPr>
        <w:t>8.1</w:t>
      </w:r>
      <w:r w:rsidRPr="004E5D66">
        <w:rPr>
          <w:lang w:eastAsia="zh-CN"/>
        </w:rPr>
        <w:tab/>
        <w:t>General</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C9EF641" w14:textId="77777777" w:rsidR="0039467C" w:rsidRPr="004E5D66" w:rsidRDefault="0039467C" w:rsidP="0039467C">
      <w:pPr>
        <w:rPr>
          <w:lang w:val="en-US"/>
        </w:rPr>
      </w:pPr>
      <w:r w:rsidRPr="004E5D66">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4E5D66" w:rsidRDefault="0039467C" w:rsidP="0039467C">
      <w:pPr>
        <w:rPr>
          <w:lang w:val="en-US"/>
        </w:rPr>
      </w:pPr>
      <w:r w:rsidRPr="004E5D66">
        <w:rPr>
          <w:lang w:val="en-US"/>
        </w:rPr>
        <w:t>Unless stated otherwise, performance requirements apply for a single carrier only. For FDD operation the requirements in clause 8 shall be met with the transmitter(s) on.</w:t>
      </w:r>
    </w:p>
    <w:p w14:paraId="2A415F4A" w14:textId="77777777" w:rsidR="0039467C" w:rsidRPr="004E5D66" w:rsidRDefault="0039467C" w:rsidP="0039467C">
      <w:pPr>
        <w:pStyle w:val="NO"/>
        <w:rPr>
          <w:lang w:val="en-US"/>
        </w:rPr>
      </w:pPr>
      <w:r w:rsidRPr="004E5D66">
        <w:rPr>
          <w:lang w:val="en-US"/>
        </w:rPr>
        <w:t>NOTE:</w:t>
      </w:r>
      <w:r w:rsidRPr="004E5D66">
        <w:rPr>
          <w:lang w:val="en-US"/>
        </w:rPr>
        <w:tab/>
        <w:t>In normal operating conditions the SAN in FDD operation is configured to transmit and receive at the same time. The transmitter may be off for some of the tests as specifed in 36.181 [3].</w:t>
      </w:r>
    </w:p>
    <w:p w14:paraId="28F167CF" w14:textId="77777777" w:rsidR="0039467C" w:rsidRPr="004E5D66" w:rsidRDefault="0039467C" w:rsidP="0039467C">
      <w:pPr>
        <w:rPr>
          <w:lang w:val="en-US"/>
        </w:rPr>
      </w:pPr>
      <w:r w:rsidRPr="004E5D66">
        <w:rPr>
          <w:lang w:val="en-US"/>
        </w:rPr>
        <w:t xml:space="preserve">The SNR used in this clause is </w:t>
      </w:r>
      <w:r w:rsidRPr="004E5D66">
        <w:rPr>
          <w:lang w:val="en-US" w:eastAsia="zh-CN"/>
        </w:rPr>
        <w:t xml:space="preserve">specified based on a single carrier and </w:t>
      </w:r>
      <w:r w:rsidRPr="004E5D66">
        <w:rPr>
          <w:lang w:val="en-US"/>
        </w:rPr>
        <w:t>defined as:</w:t>
      </w:r>
    </w:p>
    <w:p w14:paraId="50284671" w14:textId="77777777" w:rsidR="0039467C" w:rsidRPr="004E5D66" w:rsidRDefault="0039467C" w:rsidP="0039467C">
      <w:pPr>
        <w:pStyle w:val="B1"/>
        <w:rPr>
          <w:lang w:val="en-US"/>
        </w:rPr>
      </w:pPr>
      <w:r w:rsidRPr="004E5D66">
        <w:rPr>
          <w:lang w:val="en-US"/>
        </w:rPr>
        <w:t>SNR = S / N</w:t>
      </w:r>
    </w:p>
    <w:p w14:paraId="34233983" w14:textId="77777777" w:rsidR="0039467C" w:rsidRPr="004E5D66" w:rsidRDefault="0039467C" w:rsidP="0039467C">
      <w:pPr>
        <w:rPr>
          <w:lang w:val="en-US"/>
        </w:rPr>
      </w:pPr>
      <w:r w:rsidRPr="004E5D66">
        <w:rPr>
          <w:lang w:val="en-US"/>
        </w:rPr>
        <w:t>Where:</w:t>
      </w:r>
    </w:p>
    <w:p w14:paraId="466235F9" w14:textId="77777777" w:rsidR="0039467C" w:rsidRPr="004E5D66" w:rsidRDefault="0039467C" w:rsidP="0039467C">
      <w:pPr>
        <w:tabs>
          <w:tab w:val="left" w:pos="709"/>
        </w:tabs>
        <w:ind w:firstLine="284"/>
        <w:rPr>
          <w:lang w:val="en-US"/>
        </w:rPr>
      </w:pPr>
      <w:r w:rsidRPr="004E5D66">
        <w:rPr>
          <w:lang w:val="en-US"/>
        </w:rPr>
        <w:t>S</w:t>
      </w:r>
      <w:r w:rsidRPr="004E5D66">
        <w:rPr>
          <w:lang w:val="en-US"/>
        </w:rPr>
        <w:tab/>
        <w:t>is the total signal energy in the subframe on a single antenna port.</w:t>
      </w:r>
    </w:p>
    <w:p w14:paraId="40BD7410" w14:textId="77777777" w:rsidR="0039467C" w:rsidRPr="004E5D66" w:rsidRDefault="0039467C" w:rsidP="0039467C">
      <w:pPr>
        <w:ind w:left="709" w:hanging="425"/>
        <w:rPr>
          <w:lang w:val="en-US" w:eastAsia="zh-CN"/>
        </w:rPr>
      </w:pPr>
      <w:r w:rsidRPr="004E5D66">
        <w:rPr>
          <w:lang w:val="en-US"/>
        </w:rPr>
        <w:t>N</w:t>
      </w:r>
      <w:r w:rsidRPr="004E5D66">
        <w:rPr>
          <w:lang w:val="en-US"/>
        </w:rPr>
        <w:tab/>
        <w:t>is the noise energy in a bandwidth corresponding to the transmission bandwidth over the duration of a subframe.</w:t>
      </w:r>
    </w:p>
    <w:p w14:paraId="3F1A6527" w14:textId="77777777" w:rsidR="0039467C" w:rsidRPr="004E5D66" w:rsidRDefault="0039467C" w:rsidP="0039467C">
      <w:pPr>
        <w:rPr>
          <w:lang w:val="en-US" w:eastAsia="zh-CN"/>
        </w:rPr>
      </w:pPr>
    </w:p>
    <w:p w14:paraId="36AA4D2C" w14:textId="77777777" w:rsidR="00D62336" w:rsidRPr="004E5D66" w:rsidRDefault="00063062">
      <w:pPr>
        <w:pStyle w:val="Heading2"/>
        <w:rPr>
          <w:lang w:eastAsia="zh-CN"/>
        </w:rPr>
      </w:pPr>
      <w:bookmarkStart w:id="1549" w:name="_Toc24182"/>
      <w:bookmarkStart w:id="1550" w:name="_Toc121933017"/>
      <w:bookmarkStart w:id="1551" w:name="_Toc121908731"/>
      <w:bookmarkStart w:id="1552" w:name="_Toc124186526"/>
      <w:bookmarkStart w:id="1553" w:name="_Toc137240674"/>
      <w:bookmarkStart w:id="1554" w:name="_Toc137244773"/>
      <w:bookmarkStart w:id="1555" w:name="_Toc138893987"/>
      <w:bookmarkStart w:id="1556" w:name="_Toc138894219"/>
      <w:bookmarkStart w:id="1557" w:name="_Toc145036612"/>
      <w:bookmarkStart w:id="1558" w:name="_Toc153188904"/>
      <w:bookmarkStart w:id="1559" w:name="_Toc155672187"/>
      <w:bookmarkStart w:id="1560" w:name="_Toc161927830"/>
      <w:bookmarkStart w:id="1561" w:name="_Toc163213327"/>
      <w:bookmarkStart w:id="1562" w:name="_Toc169794730"/>
      <w:bookmarkStart w:id="1563" w:name="_Toc171510358"/>
      <w:bookmarkStart w:id="1564" w:name="_Toc233969837"/>
      <w:r w:rsidRPr="004E5D66">
        <w:rPr>
          <w:lang w:eastAsia="zh-CN"/>
        </w:rPr>
        <w:t>8.2</w:t>
      </w:r>
      <w:r w:rsidRPr="004E5D66">
        <w:rPr>
          <w:lang w:eastAsia="zh-CN"/>
        </w:rPr>
        <w:tab/>
        <w:t>Performance requirements for PUSCH</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795D6432" w14:textId="77777777" w:rsidR="0039467C" w:rsidRPr="004E5D66" w:rsidRDefault="0039467C" w:rsidP="0039467C">
      <w:pPr>
        <w:pStyle w:val="Heading3"/>
        <w:rPr>
          <w:lang w:val="en-US"/>
        </w:rPr>
      </w:pPr>
      <w:bookmarkStart w:id="1565" w:name="_Toc137240675"/>
      <w:bookmarkStart w:id="1566" w:name="_Toc137244774"/>
      <w:bookmarkStart w:id="1567" w:name="_Toc138893988"/>
      <w:bookmarkStart w:id="1568" w:name="_Toc138894220"/>
      <w:bookmarkStart w:id="1569" w:name="_Toc145036613"/>
      <w:bookmarkStart w:id="1570" w:name="_Toc153188905"/>
      <w:bookmarkStart w:id="1571" w:name="_Toc155672188"/>
      <w:bookmarkStart w:id="1572" w:name="_Toc161927831"/>
      <w:bookmarkStart w:id="1573" w:name="_Toc163213328"/>
      <w:bookmarkStart w:id="1574" w:name="_Toc169794731"/>
      <w:bookmarkStart w:id="1575" w:name="_Toc171510359"/>
      <w:bookmarkStart w:id="1576" w:name="_Toc233969838"/>
      <w:r w:rsidRPr="004E5D66">
        <w:rPr>
          <w:lang w:val="en-US" w:eastAsia="zh-CN"/>
        </w:rPr>
        <w:t>8.2.1</w:t>
      </w:r>
      <w:r w:rsidRPr="004E5D66">
        <w:rPr>
          <w:lang w:val="en-US" w:eastAsia="zh-CN"/>
        </w:rPr>
        <w:tab/>
        <w:t>R</w:t>
      </w:r>
      <w:r w:rsidRPr="004E5D66">
        <w:rPr>
          <w:lang w:val="en-US"/>
        </w:rPr>
        <w:t xml:space="preserve">equirements for </w:t>
      </w:r>
      <w:r w:rsidRPr="004E5D66">
        <w:rPr>
          <w:lang w:val="en-US" w:eastAsia="zh-CN"/>
        </w:rPr>
        <w:t xml:space="preserve">PUSCH </w:t>
      </w:r>
      <w:r w:rsidRPr="004E5D66">
        <w:rPr>
          <w:lang w:val="en-US"/>
        </w:rPr>
        <w:t xml:space="preserve">supporting </w:t>
      </w:r>
      <w:r w:rsidRPr="004E5D66">
        <w:rPr>
          <w:lang w:val="en-US" w:eastAsia="zh-CN"/>
        </w:rPr>
        <w:t>coverage enhancement</w:t>
      </w:r>
      <w:bookmarkEnd w:id="1565"/>
      <w:bookmarkEnd w:id="1566"/>
      <w:bookmarkEnd w:id="1567"/>
      <w:bookmarkEnd w:id="1568"/>
      <w:bookmarkEnd w:id="1569"/>
      <w:bookmarkEnd w:id="1570"/>
      <w:bookmarkEnd w:id="1571"/>
      <w:bookmarkEnd w:id="1572"/>
      <w:bookmarkEnd w:id="1573"/>
      <w:bookmarkEnd w:id="1574"/>
      <w:bookmarkEnd w:id="1575"/>
      <w:bookmarkEnd w:id="1576"/>
    </w:p>
    <w:p w14:paraId="0ED9C628" w14:textId="77777777" w:rsidR="0039467C" w:rsidRPr="004E5D66" w:rsidRDefault="0039467C" w:rsidP="0039467C">
      <w:pPr>
        <w:rPr>
          <w:lang w:val="en-US" w:eastAsia="zh-CN"/>
        </w:rPr>
      </w:pPr>
      <w:r w:rsidRPr="004E5D66">
        <w:rPr>
          <w:lang w:val="en-US"/>
        </w:rPr>
        <w:t>For the parameters specified in Table 8.2.1-1</w:t>
      </w:r>
      <w:r w:rsidRPr="004E5D66">
        <w:rPr>
          <w:lang w:val="en-US" w:eastAsia="zh-CN"/>
        </w:rPr>
        <w:t xml:space="preserve"> t</w:t>
      </w:r>
      <w:r w:rsidRPr="004E5D66">
        <w:rPr>
          <w:lang w:val="en-US"/>
        </w:rPr>
        <w:t>he throughput shall be equal to or larger than the fraction of maximum throughput stated in the Tables 8.2.1-</w:t>
      </w:r>
      <w:r w:rsidRPr="004E5D66">
        <w:rPr>
          <w:lang w:val="en-US" w:eastAsia="zh-CN"/>
        </w:rPr>
        <w:t>2</w:t>
      </w:r>
      <w:r w:rsidRPr="004E5D66">
        <w:rPr>
          <w:lang w:val="en-US"/>
        </w:rPr>
        <w:t xml:space="preserve"> and 8.2.1-</w:t>
      </w:r>
      <w:r w:rsidRPr="004E5D66">
        <w:rPr>
          <w:lang w:val="en-US" w:eastAsia="zh-CN"/>
        </w:rPr>
        <w:t>3</w:t>
      </w:r>
      <w:r w:rsidRPr="004E5D66">
        <w:rPr>
          <w:lang w:val="en-US"/>
        </w:rPr>
        <w:t xml:space="preserve"> at the given SNR</w:t>
      </w:r>
      <w:r w:rsidRPr="004E5D66">
        <w:rPr>
          <w:lang w:val="en-US" w:eastAsia="zh-CN"/>
        </w:rPr>
        <w:t>.</w:t>
      </w:r>
    </w:p>
    <w:p w14:paraId="5654F329" w14:textId="77777777" w:rsidR="007702A5" w:rsidRPr="004E5D66" w:rsidRDefault="007702A5" w:rsidP="007702A5">
      <w:pPr>
        <w:pStyle w:val="TH"/>
        <w:rPr>
          <w:lang w:val="en-US"/>
        </w:rPr>
      </w:pPr>
      <w:r w:rsidRPr="004E5D66">
        <w:rPr>
          <w:lang w:val="en-US"/>
        </w:rPr>
        <w:lastRenderedPageBreak/>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4E5D66" w:rsidRPr="004E5D66" w14:paraId="7B1A1F3C" w14:textId="77777777" w:rsidTr="003E1FF8">
        <w:trPr>
          <w:jc w:val="center"/>
        </w:trPr>
        <w:tc>
          <w:tcPr>
            <w:tcW w:w="2802" w:type="dxa"/>
          </w:tcPr>
          <w:p w14:paraId="14015ADE" w14:textId="77777777" w:rsidR="007702A5" w:rsidRPr="004E5D66" w:rsidRDefault="007702A5" w:rsidP="003E1FF8">
            <w:pPr>
              <w:pStyle w:val="TAH"/>
              <w:rPr>
                <w:rFonts w:cs="Arial"/>
                <w:lang w:val="en-US"/>
              </w:rPr>
            </w:pPr>
            <w:r w:rsidRPr="004E5D66">
              <w:rPr>
                <w:rFonts w:cs="Arial"/>
                <w:lang w:val="en-US"/>
              </w:rPr>
              <w:t>Parameter</w:t>
            </w:r>
          </w:p>
        </w:tc>
        <w:tc>
          <w:tcPr>
            <w:tcW w:w="1179" w:type="dxa"/>
          </w:tcPr>
          <w:p w14:paraId="1307AA80" w14:textId="77777777" w:rsidR="007702A5" w:rsidRPr="004E5D66" w:rsidRDefault="007702A5" w:rsidP="003E1FF8">
            <w:pPr>
              <w:pStyle w:val="TAH"/>
              <w:rPr>
                <w:rFonts w:cs="Arial"/>
                <w:lang w:val="en-US"/>
              </w:rPr>
            </w:pPr>
            <w:r w:rsidRPr="004E5D66">
              <w:rPr>
                <w:rFonts w:cs="Arial"/>
                <w:lang w:val="en-US" w:eastAsia="zh-CN"/>
              </w:rPr>
              <w:t>unit</w:t>
            </w:r>
          </w:p>
        </w:tc>
        <w:tc>
          <w:tcPr>
            <w:tcW w:w="2988" w:type="dxa"/>
          </w:tcPr>
          <w:p w14:paraId="2824BEA7" w14:textId="77777777" w:rsidR="007702A5" w:rsidRPr="004E5D66" w:rsidRDefault="007702A5" w:rsidP="003E1FF8">
            <w:pPr>
              <w:pStyle w:val="TAH"/>
              <w:rPr>
                <w:rFonts w:cs="Arial"/>
                <w:lang w:val="en-US"/>
              </w:rPr>
            </w:pPr>
            <w:r w:rsidRPr="004E5D66">
              <w:rPr>
                <w:rFonts w:cs="Arial"/>
                <w:lang w:val="en-US" w:eastAsia="zh-CN"/>
              </w:rPr>
              <w:t>Mode A</w:t>
            </w:r>
          </w:p>
        </w:tc>
        <w:tc>
          <w:tcPr>
            <w:tcW w:w="2693" w:type="dxa"/>
          </w:tcPr>
          <w:p w14:paraId="24B2D174" w14:textId="77777777" w:rsidR="007702A5" w:rsidRPr="004E5D66" w:rsidRDefault="007702A5" w:rsidP="003E1FF8">
            <w:pPr>
              <w:pStyle w:val="TAH"/>
              <w:rPr>
                <w:rFonts w:cs="Arial"/>
                <w:lang w:val="en-US"/>
              </w:rPr>
            </w:pPr>
            <w:r w:rsidRPr="004E5D66">
              <w:rPr>
                <w:rFonts w:cs="Arial"/>
                <w:lang w:val="en-US" w:eastAsia="zh-CN"/>
              </w:rPr>
              <w:t>Mode B</w:t>
            </w:r>
          </w:p>
        </w:tc>
      </w:tr>
      <w:tr w:rsidR="004E5D66" w:rsidRPr="004E5D66" w14:paraId="5C583F89" w14:textId="77777777" w:rsidTr="003E1FF8">
        <w:trPr>
          <w:jc w:val="center"/>
        </w:trPr>
        <w:tc>
          <w:tcPr>
            <w:tcW w:w="2802" w:type="dxa"/>
            <w:vAlign w:val="center"/>
          </w:tcPr>
          <w:p w14:paraId="342D47AB" w14:textId="77777777" w:rsidR="007702A5" w:rsidRPr="004E5D66" w:rsidRDefault="007702A5" w:rsidP="003E1FF8">
            <w:pPr>
              <w:pStyle w:val="TAC"/>
              <w:rPr>
                <w:rFonts w:cs="Arial"/>
                <w:lang w:val="en-US"/>
              </w:rPr>
            </w:pPr>
            <w:r w:rsidRPr="004E5D66">
              <w:rPr>
                <w:rFonts w:cs="Arial"/>
                <w:lang w:val="en-US" w:eastAsia="zh-CN"/>
              </w:rPr>
              <w:t>Maximum number of HARQ transmissions</w:t>
            </w:r>
          </w:p>
        </w:tc>
        <w:tc>
          <w:tcPr>
            <w:tcW w:w="1179" w:type="dxa"/>
          </w:tcPr>
          <w:p w14:paraId="48234329" w14:textId="77777777" w:rsidR="007702A5" w:rsidRPr="004E5D66" w:rsidRDefault="007702A5" w:rsidP="003E1FF8">
            <w:pPr>
              <w:pStyle w:val="TAC"/>
              <w:rPr>
                <w:rFonts w:cs="Arial"/>
                <w:lang w:val="en-US"/>
              </w:rPr>
            </w:pPr>
          </w:p>
        </w:tc>
        <w:tc>
          <w:tcPr>
            <w:tcW w:w="2988" w:type="dxa"/>
            <w:vAlign w:val="center"/>
          </w:tcPr>
          <w:p w14:paraId="0BD46625" w14:textId="77777777" w:rsidR="007702A5" w:rsidRPr="004E5D66" w:rsidRDefault="007702A5" w:rsidP="003E1FF8">
            <w:pPr>
              <w:pStyle w:val="TAC"/>
              <w:rPr>
                <w:rFonts w:cs="Arial"/>
                <w:lang w:val="en-US"/>
              </w:rPr>
            </w:pPr>
            <w:r w:rsidRPr="004E5D66">
              <w:rPr>
                <w:rFonts w:cs="Arial"/>
                <w:lang w:val="en-US" w:eastAsia="zh-CN"/>
              </w:rPr>
              <w:t>4</w:t>
            </w:r>
          </w:p>
        </w:tc>
        <w:tc>
          <w:tcPr>
            <w:tcW w:w="2693" w:type="dxa"/>
            <w:vAlign w:val="center"/>
          </w:tcPr>
          <w:p w14:paraId="6E5F62A5" w14:textId="77777777" w:rsidR="007702A5" w:rsidRPr="004E5D66" w:rsidRDefault="007702A5" w:rsidP="003E1FF8">
            <w:pPr>
              <w:pStyle w:val="TAC"/>
              <w:rPr>
                <w:rFonts w:cs="Arial"/>
                <w:lang w:val="en-US"/>
              </w:rPr>
            </w:pPr>
            <w:r w:rsidRPr="004E5D66">
              <w:rPr>
                <w:rFonts w:cs="Arial"/>
                <w:lang w:val="en-US" w:eastAsia="zh-CN"/>
              </w:rPr>
              <w:t>2</w:t>
            </w:r>
          </w:p>
        </w:tc>
      </w:tr>
      <w:tr w:rsidR="004E5D66" w:rsidRPr="004E5D66" w14:paraId="093927FE" w14:textId="77777777" w:rsidTr="003E1FF8">
        <w:trPr>
          <w:jc w:val="center"/>
        </w:trPr>
        <w:tc>
          <w:tcPr>
            <w:tcW w:w="2802" w:type="dxa"/>
            <w:vAlign w:val="center"/>
          </w:tcPr>
          <w:p w14:paraId="408A64AE" w14:textId="77777777" w:rsidR="007702A5" w:rsidRPr="004E5D66" w:rsidRDefault="007702A5" w:rsidP="003E1FF8">
            <w:pPr>
              <w:pStyle w:val="TAC"/>
              <w:rPr>
                <w:rFonts w:cs="Arial"/>
                <w:lang w:val="en-US"/>
              </w:rPr>
            </w:pPr>
            <w:r w:rsidRPr="004E5D66">
              <w:rPr>
                <w:rFonts w:cs="Arial"/>
                <w:lang w:val="en-US"/>
              </w:rPr>
              <w:t>RV sequences</w:t>
            </w:r>
          </w:p>
        </w:tc>
        <w:tc>
          <w:tcPr>
            <w:tcW w:w="1179" w:type="dxa"/>
          </w:tcPr>
          <w:p w14:paraId="18452EFF" w14:textId="77777777" w:rsidR="007702A5" w:rsidRPr="004E5D66" w:rsidRDefault="007702A5" w:rsidP="003E1FF8">
            <w:pPr>
              <w:pStyle w:val="TAC"/>
              <w:rPr>
                <w:rFonts w:cs="Arial"/>
                <w:lang w:val="en-US"/>
              </w:rPr>
            </w:pPr>
          </w:p>
        </w:tc>
        <w:tc>
          <w:tcPr>
            <w:tcW w:w="2988" w:type="dxa"/>
          </w:tcPr>
          <w:p w14:paraId="3128A090" w14:textId="77777777" w:rsidR="007702A5" w:rsidRPr="004E5D66" w:rsidRDefault="007702A5" w:rsidP="003E1FF8">
            <w:pPr>
              <w:pStyle w:val="TAC"/>
              <w:rPr>
                <w:rFonts w:cs="Arial"/>
                <w:lang w:val="en-US"/>
              </w:rPr>
            </w:pPr>
            <w:r w:rsidRPr="004E5D66">
              <w:rPr>
                <w:rFonts w:cs="Arial"/>
                <w:lang w:val="en-US" w:eastAsia="zh-CN"/>
              </w:rPr>
              <w:t>0, 2, 3, 1, 0, 2, 3, 1</w:t>
            </w:r>
          </w:p>
        </w:tc>
        <w:tc>
          <w:tcPr>
            <w:tcW w:w="2693" w:type="dxa"/>
            <w:vAlign w:val="center"/>
          </w:tcPr>
          <w:p w14:paraId="7EA4896D" w14:textId="77777777" w:rsidR="007702A5" w:rsidRPr="004E5D66" w:rsidRDefault="007702A5" w:rsidP="003E1FF8">
            <w:pPr>
              <w:spacing w:after="0"/>
              <w:rPr>
                <w:rFonts w:ascii="Arial" w:hAnsi="Arial" w:cs="Arial"/>
                <w:sz w:val="18"/>
                <w:szCs w:val="18"/>
                <w:lang w:val="en-US"/>
              </w:rPr>
            </w:pPr>
            <w:r w:rsidRPr="004E5D66">
              <w:rPr>
                <w:rFonts w:ascii="Arial" w:hAnsi="Arial" w:cs="Arial"/>
                <w:sz w:val="18"/>
                <w:szCs w:val="18"/>
                <w:lang w:val="en-US" w:eastAsia="zh-CN"/>
              </w:rPr>
              <w:t>FDD: 0, 0, 0, 0, 2, 2, 2, 2, 3, 3, 3, 3, 1, 1, 1, 1</w:t>
            </w:r>
          </w:p>
        </w:tc>
      </w:tr>
      <w:tr w:rsidR="004E5D66" w:rsidRPr="004E5D66" w14:paraId="44B9FB79" w14:textId="77777777" w:rsidTr="003E1FF8">
        <w:trPr>
          <w:jc w:val="center"/>
        </w:trPr>
        <w:tc>
          <w:tcPr>
            <w:tcW w:w="2802" w:type="dxa"/>
          </w:tcPr>
          <w:p w14:paraId="70BFE575" w14:textId="77777777" w:rsidR="007702A5" w:rsidRPr="004E5D66" w:rsidRDefault="007702A5" w:rsidP="003E1FF8">
            <w:pPr>
              <w:pStyle w:val="TAC"/>
              <w:rPr>
                <w:rFonts w:cs="Arial"/>
                <w:lang w:val="en-US"/>
              </w:rPr>
            </w:pPr>
            <w:r w:rsidRPr="004E5D66">
              <w:rPr>
                <w:rFonts w:cs="Arial"/>
                <w:lang w:val="en-US"/>
              </w:rPr>
              <w:t>Frequency hopping</w:t>
            </w:r>
          </w:p>
        </w:tc>
        <w:tc>
          <w:tcPr>
            <w:tcW w:w="1179" w:type="dxa"/>
          </w:tcPr>
          <w:p w14:paraId="0CD29D76" w14:textId="77777777" w:rsidR="007702A5" w:rsidRPr="004E5D66" w:rsidRDefault="007702A5" w:rsidP="003E1FF8">
            <w:pPr>
              <w:pStyle w:val="TAC"/>
              <w:rPr>
                <w:rFonts w:cs="Arial"/>
                <w:lang w:val="en-US"/>
              </w:rPr>
            </w:pPr>
          </w:p>
        </w:tc>
        <w:tc>
          <w:tcPr>
            <w:tcW w:w="2988" w:type="dxa"/>
          </w:tcPr>
          <w:p w14:paraId="06EF7756" w14:textId="77777777" w:rsidR="007702A5" w:rsidRPr="004E5D66" w:rsidRDefault="007702A5" w:rsidP="003E1FF8">
            <w:pPr>
              <w:pStyle w:val="TAC"/>
              <w:rPr>
                <w:rFonts w:cs="Arial"/>
                <w:lang w:val="en-US"/>
              </w:rPr>
            </w:pPr>
            <w:r w:rsidRPr="004E5D66">
              <w:rPr>
                <w:rFonts w:cs="Arial"/>
                <w:lang w:val="en-US" w:eastAsia="zh-CN"/>
              </w:rPr>
              <w:t>OFF</w:t>
            </w:r>
          </w:p>
        </w:tc>
        <w:tc>
          <w:tcPr>
            <w:tcW w:w="2693" w:type="dxa"/>
          </w:tcPr>
          <w:p w14:paraId="2BC1CBF3" w14:textId="77777777" w:rsidR="007702A5" w:rsidRPr="004E5D66" w:rsidRDefault="007702A5" w:rsidP="003E1FF8">
            <w:pPr>
              <w:pStyle w:val="TAC"/>
              <w:rPr>
                <w:rFonts w:cs="Arial"/>
                <w:lang w:val="en-US"/>
              </w:rPr>
            </w:pPr>
            <w:r w:rsidRPr="004E5D66">
              <w:rPr>
                <w:rFonts w:cs="Arial"/>
                <w:lang w:val="en-US" w:eastAsia="zh-CN"/>
              </w:rPr>
              <w:t>OFF</w:t>
            </w:r>
          </w:p>
        </w:tc>
      </w:tr>
      <w:tr w:rsidR="004E5D66" w:rsidRPr="004E5D66" w14:paraId="7B803751" w14:textId="77777777" w:rsidTr="003E1FF8">
        <w:trPr>
          <w:jc w:val="center"/>
        </w:trPr>
        <w:tc>
          <w:tcPr>
            <w:tcW w:w="2802" w:type="dxa"/>
          </w:tcPr>
          <w:p w14:paraId="2DF134C3" w14:textId="77777777" w:rsidR="007702A5" w:rsidRPr="004E5D66" w:rsidRDefault="007702A5" w:rsidP="003E1FF8">
            <w:pPr>
              <w:pStyle w:val="TAC"/>
              <w:rPr>
                <w:rFonts w:cs="Arial"/>
                <w:lang w:val="en-US"/>
              </w:rPr>
            </w:pPr>
            <w:r w:rsidRPr="004E5D66">
              <w:rPr>
                <w:rFonts w:cs="Arial"/>
                <w:lang w:val="en-US"/>
              </w:rPr>
              <w:t>Frequency hopping interval</w:t>
            </w:r>
          </w:p>
        </w:tc>
        <w:tc>
          <w:tcPr>
            <w:tcW w:w="1179" w:type="dxa"/>
          </w:tcPr>
          <w:p w14:paraId="1981F495" w14:textId="77777777" w:rsidR="007702A5" w:rsidRPr="004E5D66" w:rsidRDefault="007702A5" w:rsidP="003E1FF8">
            <w:pPr>
              <w:pStyle w:val="TAC"/>
              <w:rPr>
                <w:rFonts w:cs="Arial"/>
                <w:lang w:val="en-US"/>
              </w:rPr>
            </w:pPr>
            <w:r w:rsidRPr="004E5D66">
              <w:rPr>
                <w:rFonts w:cs="Arial"/>
                <w:lang w:val="en-US" w:eastAsia="zh-CN"/>
              </w:rPr>
              <w:t>subframes</w:t>
            </w:r>
          </w:p>
        </w:tc>
        <w:tc>
          <w:tcPr>
            <w:tcW w:w="2988" w:type="dxa"/>
          </w:tcPr>
          <w:p w14:paraId="2990C681" w14:textId="77777777" w:rsidR="007702A5" w:rsidRPr="004E5D66" w:rsidRDefault="007702A5" w:rsidP="003E1FF8">
            <w:pPr>
              <w:pStyle w:val="TAC"/>
              <w:rPr>
                <w:rFonts w:cs="Arial"/>
                <w:lang w:val="en-US"/>
              </w:rPr>
            </w:pPr>
            <w:r w:rsidRPr="004E5D66">
              <w:rPr>
                <w:rFonts w:cs="Arial"/>
                <w:lang w:val="en-US" w:eastAsia="zh-CN"/>
              </w:rPr>
              <w:t>N/A</w:t>
            </w:r>
          </w:p>
        </w:tc>
        <w:tc>
          <w:tcPr>
            <w:tcW w:w="2693" w:type="dxa"/>
          </w:tcPr>
          <w:p w14:paraId="321C1C8E" w14:textId="77777777" w:rsidR="007702A5" w:rsidRPr="004E5D66" w:rsidRDefault="007702A5" w:rsidP="003E1FF8">
            <w:pPr>
              <w:pStyle w:val="TAC"/>
              <w:rPr>
                <w:rFonts w:cs="Arial"/>
                <w:lang w:val="en-US"/>
              </w:rPr>
            </w:pPr>
            <w:r w:rsidRPr="004E5D66">
              <w:rPr>
                <w:rFonts w:cs="Arial"/>
                <w:lang w:val="en-US" w:eastAsia="zh-CN"/>
              </w:rPr>
              <w:t>N/A</w:t>
            </w:r>
          </w:p>
        </w:tc>
      </w:tr>
      <w:tr w:rsidR="004E5D66" w:rsidRPr="004E5D66" w14:paraId="5042B1EE" w14:textId="77777777" w:rsidTr="003E1FF8">
        <w:trPr>
          <w:jc w:val="center"/>
        </w:trPr>
        <w:tc>
          <w:tcPr>
            <w:tcW w:w="2802" w:type="dxa"/>
            <w:shd w:val="clear" w:color="auto" w:fill="auto"/>
          </w:tcPr>
          <w:p w14:paraId="00D7266D" w14:textId="77777777" w:rsidR="007702A5" w:rsidRPr="004E5D66" w:rsidRDefault="007702A5" w:rsidP="003E1FF8">
            <w:pPr>
              <w:pStyle w:val="TAC"/>
              <w:rPr>
                <w:rFonts w:cs="Arial"/>
                <w:lang w:val="en-US"/>
              </w:rPr>
            </w:pPr>
            <w:r w:rsidRPr="004E5D66">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4E5D66">
              <w:rPr>
                <w:rFonts w:cs="Arial"/>
                <w:lang w:val="en-US"/>
              </w:rPr>
              <w:t>)</w:t>
            </w:r>
          </w:p>
        </w:tc>
        <w:tc>
          <w:tcPr>
            <w:tcW w:w="1179" w:type="dxa"/>
            <w:shd w:val="clear" w:color="auto" w:fill="auto"/>
          </w:tcPr>
          <w:p w14:paraId="58E9CAC9" w14:textId="77777777" w:rsidR="007702A5" w:rsidRPr="004E5D66" w:rsidRDefault="007702A5" w:rsidP="003E1FF8">
            <w:pPr>
              <w:pStyle w:val="TAC"/>
              <w:rPr>
                <w:rFonts w:cs="Arial"/>
                <w:lang w:val="en-US"/>
              </w:rPr>
            </w:pPr>
            <w:r w:rsidRPr="004E5D66">
              <w:rPr>
                <w:rFonts w:cs="Arial"/>
                <w:lang w:val="en-US" w:eastAsia="zh-CN"/>
              </w:rPr>
              <w:t>subframes</w:t>
            </w:r>
          </w:p>
        </w:tc>
        <w:tc>
          <w:tcPr>
            <w:tcW w:w="2988" w:type="dxa"/>
            <w:shd w:val="clear" w:color="auto" w:fill="auto"/>
          </w:tcPr>
          <w:p w14:paraId="1C155ACA" w14:textId="77777777" w:rsidR="007702A5" w:rsidRPr="004E5D66" w:rsidRDefault="007702A5" w:rsidP="003E1FF8">
            <w:pPr>
              <w:pStyle w:val="TAC"/>
              <w:rPr>
                <w:rFonts w:cs="Arial"/>
                <w:lang w:val="en-US"/>
              </w:rPr>
            </w:pPr>
            <w:r w:rsidRPr="004E5D66">
              <w:rPr>
                <w:rFonts w:cs="Arial"/>
                <w:lang w:val="en-US" w:eastAsia="zh-CN"/>
              </w:rPr>
              <w:t>8</w:t>
            </w:r>
          </w:p>
        </w:tc>
        <w:tc>
          <w:tcPr>
            <w:tcW w:w="2693" w:type="dxa"/>
            <w:shd w:val="clear" w:color="auto" w:fill="auto"/>
          </w:tcPr>
          <w:p w14:paraId="7A48A72F" w14:textId="77777777" w:rsidR="007702A5" w:rsidRPr="004E5D66" w:rsidRDefault="007702A5" w:rsidP="003E1FF8">
            <w:pPr>
              <w:pStyle w:val="TAC"/>
              <w:rPr>
                <w:rFonts w:cs="Arial"/>
                <w:lang w:val="en-US"/>
              </w:rPr>
            </w:pPr>
            <w:r w:rsidRPr="004E5D66">
              <w:rPr>
                <w:rFonts w:cs="Arial"/>
                <w:lang w:val="en-US" w:eastAsia="zh-CN"/>
              </w:rPr>
              <w:t>256</w:t>
            </w:r>
          </w:p>
        </w:tc>
      </w:tr>
      <w:tr w:rsidR="007702A5" w:rsidRPr="004E5D66" w14:paraId="00CFF7D6" w14:textId="77777777" w:rsidTr="003E1FF8">
        <w:trPr>
          <w:jc w:val="center"/>
        </w:trPr>
        <w:tc>
          <w:tcPr>
            <w:tcW w:w="9662" w:type="dxa"/>
            <w:gridSpan w:val="4"/>
          </w:tcPr>
          <w:p w14:paraId="29B0DB0B" w14:textId="2E646D0D" w:rsidR="007702A5" w:rsidRPr="004E5D66" w:rsidRDefault="007702A5" w:rsidP="003E1FF8">
            <w:pPr>
              <w:pStyle w:val="TAN"/>
              <w:rPr>
                <w:lang w:val="en-US"/>
              </w:rPr>
            </w:pPr>
            <w:r w:rsidRPr="004E5D66">
              <w:rPr>
                <w:lang w:val="en-US" w:eastAsia="zh-CN"/>
              </w:rPr>
              <w:t>Note:</w:t>
            </w:r>
            <w:r w:rsidRPr="004E5D66">
              <w:rPr>
                <w:rFonts w:cs="Arial"/>
                <w:lang w:val="en-US" w:eastAsia="zh-CN"/>
              </w:rPr>
              <w:tab/>
            </w:r>
            <w:r w:rsidRPr="004E5D66">
              <w:rPr>
                <w:lang w:val="en-US" w:eastAsia="zh-CN"/>
              </w:rPr>
              <w:t>Guard period shall be created according to TS36.211 [9], 5.2.5</w:t>
            </w:r>
          </w:p>
        </w:tc>
      </w:tr>
    </w:tbl>
    <w:p w14:paraId="4563811E" w14:textId="77777777" w:rsidR="007702A5" w:rsidRPr="004E5D66" w:rsidRDefault="007702A5" w:rsidP="007702A5">
      <w:pPr>
        <w:rPr>
          <w:lang w:val="en-US"/>
        </w:rPr>
      </w:pPr>
    </w:p>
    <w:p w14:paraId="155D3478" w14:textId="77777777" w:rsidR="007702A5" w:rsidRPr="004E5D66" w:rsidRDefault="007702A5" w:rsidP="007702A5">
      <w:pPr>
        <w:pStyle w:val="TH"/>
        <w:rPr>
          <w:lang w:val="en-US"/>
        </w:rPr>
      </w:pPr>
      <w:r w:rsidRPr="004E5D66">
        <w:rPr>
          <w:lang w:val="en-US"/>
        </w:rPr>
        <w:t xml:space="preserve">Table </w:t>
      </w:r>
      <w:r w:rsidRPr="004E5D66">
        <w:rPr>
          <w:bCs/>
          <w:lang w:val="en-US"/>
        </w:rPr>
        <w:t>8.2.1</w:t>
      </w:r>
      <w:r w:rsidRPr="004E5D66">
        <w:rPr>
          <w:lang w:val="en-US"/>
        </w:rPr>
        <w:t>-</w:t>
      </w:r>
      <w:r w:rsidRPr="004E5D66">
        <w:rPr>
          <w:lang w:val="en-US" w:eastAsia="zh-CN"/>
        </w:rPr>
        <w:t>2</w:t>
      </w:r>
      <w:r w:rsidRPr="004E5D66">
        <w:rPr>
          <w:lang w:val="en-US"/>
        </w:rPr>
        <w:t xml:space="preserve"> Minimum requirements for PUSCH, </w:t>
      </w:r>
      <w:r w:rsidRPr="004E5D66">
        <w:rPr>
          <w:lang w:val="en-US" w:eastAsia="zh-CN"/>
        </w:rPr>
        <w:t>1.4</w:t>
      </w:r>
      <w:r w:rsidRPr="004E5D66">
        <w:rPr>
          <w:lang w:val="en-US"/>
        </w:rPr>
        <w:t xml:space="preserve"> MHz Channel Bandwidth for Mode A</w:t>
      </w:r>
      <w:r w:rsidRPr="004E5D66">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4E5D66" w:rsidRPr="004E5D66" w14:paraId="710D07FD" w14:textId="77777777" w:rsidTr="003E1FF8">
        <w:trPr>
          <w:jc w:val="center"/>
        </w:trPr>
        <w:tc>
          <w:tcPr>
            <w:tcW w:w="1180" w:type="dxa"/>
          </w:tcPr>
          <w:p w14:paraId="33B292FF" w14:textId="77777777" w:rsidR="007702A5" w:rsidRPr="004E5D66" w:rsidRDefault="007702A5" w:rsidP="003E1FF8">
            <w:pPr>
              <w:pStyle w:val="TAH"/>
              <w:rPr>
                <w:rFonts w:cs="Arial"/>
                <w:lang w:val="en-US"/>
              </w:rPr>
            </w:pPr>
            <w:r w:rsidRPr="004E5D66">
              <w:rPr>
                <w:rFonts w:cs="Arial"/>
                <w:lang w:val="en-US" w:eastAsia="zh-CN"/>
              </w:rPr>
              <w:t>N</w:t>
            </w:r>
            <w:r w:rsidRPr="004E5D66">
              <w:rPr>
                <w:rFonts w:cs="Arial"/>
                <w:lang w:val="en-US"/>
              </w:rPr>
              <w:t xml:space="preserve">umber of </w:t>
            </w:r>
            <w:r w:rsidRPr="004E5D66">
              <w:rPr>
                <w:rFonts w:cs="Arial"/>
                <w:lang w:val="en-US" w:eastAsia="zh-CN"/>
              </w:rPr>
              <w:t>T</w:t>
            </w:r>
            <w:r w:rsidRPr="004E5D66">
              <w:rPr>
                <w:rFonts w:cs="Arial"/>
                <w:lang w:val="en-US"/>
              </w:rPr>
              <w:t>X antennas</w:t>
            </w:r>
          </w:p>
        </w:tc>
        <w:tc>
          <w:tcPr>
            <w:tcW w:w="1315" w:type="dxa"/>
          </w:tcPr>
          <w:p w14:paraId="64BE0B57" w14:textId="77777777" w:rsidR="007702A5" w:rsidRPr="004E5D66" w:rsidRDefault="007702A5" w:rsidP="003E1FF8">
            <w:pPr>
              <w:pStyle w:val="TAH"/>
              <w:rPr>
                <w:rFonts w:cs="Arial"/>
                <w:lang w:val="en-US"/>
              </w:rPr>
            </w:pPr>
            <w:r w:rsidRPr="004E5D66">
              <w:rPr>
                <w:rFonts w:cs="Arial"/>
                <w:lang w:val="en-US"/>
              </w:rPr>
              <w:t>Number of RX antennas</w:t>
            </w:r>
          </w:p>
        </w:tc>
        <w:tc>
          <w:tcPr>
            <w:tcW w:w="936" w:type="dxa"/>
          </w:tcPr>
          <w:p w14:paraId="69C5E61D" w14:textId="77777777" w:rsidR="007702A5" w:rsidRPr="004E5D66" w:rsidRDefault="007702A5" w:rsidP="003E1FF8">
            <w:pPr>
              <w:pStyle w:val="TAH"/>
              <w:rPr>
                <w:rFonts w:cs="Arial"/>
                <w:lang w:val="en-US"/>
              </w:rPr>
            </w:pPr>
            <w:r w:rsidRPr="004E5D66">
              <w:rPr>
                <w:rFonts w:cs="Arial"/>
                <w:lang w:val="en-US" w:eastAsia="zh-CN"/>
              </w:rPr>
              <w:t xml:space="preserve">CE Mode </w:t>
            </w:r>
          </w:p>
        </w:tc>
        <w:tc>
          <w:tcPr>
            <w:tcW w:w="1303" w:type="dxa"/>
          </w:tcPr>
          <w:p w14:paraId="6819DABF" w14:textId="77777777" w:rsidR="007702A5" w:rsidRPr="004E5D66" w:rsidRDefault="007702A5" w:rsidP="003E1FF8">
            <w:pPr>
              <w:pStyle w:val="TAH"/>
              <w:rPr>
                <w:rFonts w:cs="Arial"/>
                <w:lang w:val="en-US"/>
              </w:rPr>
            </w:pPr>
            <w:r w:rsidRPr="004E5D66">
              <w:rPr>
                <w:rFonts w:cs="Arial"/>
                <w:lang w:val="en-US"/>
              </w:rPr>
              <w:t>Number of PUSCH repetitions</w:t>
            </w:r>
          </w:p>
        </w:tc>
        <w:tc>
          <w:tcPr>
            <w:tcW w:w="1748" w:type="dxa"/>
          </w:tcPr>
          <w:p w14:paraId="42E9C706" w14:textId="77777777" w:rsidR="007702A5" w:rsidRPr="004E5D66" w:rsidRDefault="007702A5" w:rsidP="003E1FF8">
            <w:pPr>
              <w:pStyle w:val="TAH"/>
              <w:rPr>
                <w:rFonts w:cs="Arial"/>
                <w:lang w:val="en-US"/>
              </w:rPr>
            </w:pPr>
            <w:r w:rsidRPr="004E5D66">
              <w:rPr>
                <w:rFonts w:cs="Arial"/>
                <w:lang w:val="en-US"/>
              </w:rPr>
              <w:t>Propagation conditions</w:t>
            </w:r>
            <w:r w:rsidRPr="004E5D66">
              <w:rPr>
                <w:rFonts w:cs="Arial"/>
                <w:lang w:val="en-US" w:eastAsia="zh-CN"/>
              </w:rPr>
              <w:t xml:space="preserve"> </w:t>
            </w:r>
            <w:r w:rsidRPr="004E5D66">
              <w:rPr>
                <w:rFonts w:cs="Arial"/>
                <w:lang w:val="en-US"/>
              </w:rPr>
              <w:t>(Annex C)</w:t>
            </w:r>
          </w:p>
        </w:tc>
        <w:tc>
          <w:tcPr>
            <w:tcW w:w="999" w:type="dxa"/>
          </w:tcPr>
          <w:p w14:paraId="1D8511C4" w14:textId="77777777" w:rsidR="007702A5" w:rsidRPr="004E5D66" w:rsidRDefault="007702A5" w:rsidP="003E1FF8">
            <w:pPr>
              <w:pStyle w:val="TAH"/>
              <w:rPr>
                <w:rFonts w:cs="Arial"/>
                <w:lang w:val="en-US"/>
              </w:rPr>
            </w:pPr>
            <w:r w:rsidRPr="004E5D66">
              <w:rPr>
                <w:rFonts w:cs="Arial"/>
                <w:lang w:val="en-US"/>
              </w:rPr>
              <w:t>FRC</w:t>
            </w:r>
            <w:r w:rsidRPr="004E5D66">
              <w:rPr>
                <w:rFonts w:cs="Arial"/>
                <w:lang w:val="en-US"/>
              </w:rPr>
              <w:br/>
              <w:t>(Annex A)</w:t>
            </w:r>
          </w:p>
        </w:tc>
        <w:tc>
          <w:tcPr>
            <w:tcW w:w="1310" w:type="dxa"/>
          </w:tcPr>
          <w:p w14:paraId="150744DA" w14:textId="77777777" w:rsidR="007702A5" w:rsidRPr="004E5D66" w:rsidRDefault="007702A5" w:rsidP="003E1FF8">
            <w:pPr>
              <w:pStyle w:val="TAH"/>
              <w:rPr>
                <w:rFonts w:cs="Arial"/>
                <w:lang w:val="en-US"/>
              </w:rPr>
            </w:pPr>
            <w:r w:rsidRPr="004E5D66">
              <w:rPr>
                <w:rFonts w:cs="Arial"/>
                <w:lang w:val="en-US"/>
              </w:rPr>
              <w:t>Fraction of maximum throughput</w:t>
            </w:r>
          </w:p>
        </w:tc>
        <w:tc>
          <w:tcPr>
            <w:tcW w:w="838" w:type="dxa"/>
          </w:tcPr>
          <w:p w14:paraId="52E91EF5" w14:textId="77777777" w:rsidR="007702A5" w:rsidRPr="004E5D66" w:rsidRDefault="007702A5" w:rsidP="003E1FF8">
            <w:pPr>
              <w:pStyle w:val="TAH"/>
              <w:rPr>
                <w:rFonts w:cs="Arial"/>
                <w:lang w:val="en-US"/>
              </w:rPr>
            </w:pPr>
            <w:r w:rsidRPr="004E5D66">
              <w:rPr>
                <w:rFonts w:cs="Arial"/>
                <w:lang w:val="en-US"/>
              </w:rPr>
              <w:t>SNR</w:t>
            </w:r>
          </w:p>
          <w:p w14:paraId="54558CF2" w14:textId="5DB867CF" w:rsidR="007702A5" w:rsidRPr="004E5D66" w:rsidRDefault="007702A5" w:rsidP="003E1FF8">
            <w:pPr>
              <w:pStyle w:val="TAH"/>
              <w:rPr>
                <w:rFonts w:cs="Arial"/>
                <w:lang w:val="en-US"/>
              </w:rPr>
            </w:pPr>
            <w:r w:rsidRPr="004E5D66">
              <w:rPr>
                <w:rFonts w:cs="Arial"/>
                <w:lang w:val="en-US"/>
              </w:rPr>
              <w:t>(dB)</w:t>
            </w:r>
          </w:p>
        </w:tc>
      </w:tr>
      <w:tr w:rsidR="004E5D66" w:rsidRPr="004E5D66" w14:paraId="37EBA23E" w14:textId="77777777" w:rsidTr="003E1FF8">
        <w:trPr>
          <w:trHeight w:val="153"/>
          <w:jc w:val="center"/>
        </w:trPr>
        <w:tc>
          <w:tcPr>
            <w:tcW w:w="1180" w:type="dxa"/>
          </w:tcPr>
          <w:p w14:paraId="1BF85A37" w14:textId="77777777" w:rsidR="007702A5" w:rsidRPr="004E5D66" w:rsidRDefault="007702A5" w:rsidP="003E1FF8">
            <w:pPr>
              <w:pStyle w:val="TAC"/>
              <w:rPr>
                <w:rFonts w:cs="Arial"/>
                <w:lang w:val="en-US"/>
              </w:rPr>
            </w:pPr>
            <w:r w:rsidRPr="004E5D66">
              <w:rPr>
                <w:rFonts w:cs="Arial"/>
                <w:lang w:val="en-US" w:eastAsia="zh-CN"/>
              </w:rPr>
              <w:t>1</w:t>
            </w:r>
          </w:p>
        </w:tc>
        <w:tc>
          <w:tcPr>
            <w:tcW w:w="1315" w:type="dxa"/>
          </w:tcPr>
          <w:p w14:paraId="21A9B9A3" w14:textId="77777777" w:rsidR="007702A5" w:rsidRPr="004E5D66" w:rsidRDefault="007702A5" w:rsidP="003E1FF8">
            <w:pPr>
              <w:pStyle w:val="TAC"/>
              <w:rPr>
                <w:rFonts w:cs="Arial"/>
                <w:lang w:val="en-US"/>
              </w:rPr>
            </w:pPr>
            <w:r w:rsidRPr="004E5D66">
              <w:rPr>
                <w:rFonts w:cs="Arial"/>
                <w:lang w:val="en-US"/>
              </w:rPr>
              <w:t>1</w:t>
            </w:r>
          </w:p>
        </w:tc>
        <w:tc>
          <w:tcPr>
            <w:tcW w:w="936" w:type="dxa"/>
          </w:tcPr>
          <w:p w14:paraId="07436AE6" w14:textId="77777777" w:rsidR="007702A5" w:rsidRPr="004E5D66" w:rsidRDefault="007702A5" w:rsidP="003E1FF8">
            <w:pPr>
              <w:pStyle w:val="TAC"/>
              <w:rPr>
                <w:rFonts w:cs="Arial"/>
                <w:lang w:val="en-US"/>
              </w:rPr>
            </w:pPr>
            <w:r w:rsidRPr="004E5D66">
              <w:rPr>
                <w:rFonts w:cs="Arial"/>
                <w:lang w:val="en-US" w:eastAsia="zh-CN"/>
              </w:rPr>
              <w:t>Mode A</w:t>
            </w:r>
          </w:p>
        </w:tc>
        <w:tc>
          <w:tcPr>
            <w:tcW w:w="1303" w:type="dxa"/>
          </w:tcPr>
          <w:p w14:paraId="4068B460" w14:textId="77777777" w:rsidR="007702A5" w:rsidRPr="004E5D66" w:rsidRDefault="007702A5" w:rsidP="003E1FF8">
            <w:pPr>
              <w:pStyle w:val="TAC"/>
              <w:rPr>
                <w:rFonts w:cs="Arial"/>
                <w:lang w:val="en-US"/>
              </w:rPr>
            </w:pPr>
            <w:r w:rsidRPr="004E5D66">
              <w:rPr>
                <w:rFonts w:cs="Arial"/>
                <w:lang w:val="en-US"/>
              </w:rPr>
              <w:t>8</w:t>
            </w:r>
          </w:p>
        </w:tc>
        <w:tc>
          <w:tcPr>
            <w:tcW w:w="1748" w:type="dxa"/>
          </w:tcPr>
          <w:p w14:paraId="0BDC90E8" w14:textId="77777777" w:rsidR="007702A5" w:rsidRPr="004E5D66" w:rsidRDefault="007702A5" w:rsidP="003E1FF8">
            <w:pPr>
              <w:pStyle w:val="TAC"/>
              <w:rPr>
                <w:rFonts w:cs="Arial"/>
                <w:lang w:val="en-US"/>
              </w:rPr>
            </w:pPr>
            <w:r w:rsidRPr="004E5D66">
              <w:rPr>
                <w:rFonts w:cs="Arial"/>
                <w:lang w:val="en-US"/>
              </w:rPr>
              <w:t>NTN-TDLA100-5</w:t>
            </w:r>
          </w:p>
        </w:tc>
        <w:tc>
          <w:tcPr>
            <w:tcW w:w="999" w:type="dxa"/>
          </w:tcPr>
          <w:p w14:paraId="27AFD971" w14:textId="77777777" w:rsidR="007702A5" w:rsidRPr="004E5D66" w:rsidRDefault="007702A5" w:rsidP="003E1FF8">
            <w:pPr>
              <w:pStyle w:val="TAC"/>
              <w:rPr>
                <w:rFonts w:cs="Arial"/>
                <w:lang w:val="en-US"/>
              </w:rPr>
            </w:pPr>
            <w:r w:rsidRPr="004E5D66">
              <w:rPr>
                <w:rFonts w:cs="Arial"/>
                <w:lang w:val="en-US"/>
              </w:rPr>
              <w:t>A5-2</w:t>
            </w:r>
          </w:p>
        </w:tc>
        <w:tc>
          <w:tcPr>
            <w:tcW w:w="1310" w:type="dxa"/>
          </w:tcPr>
          <w:p w14:paraId="203590A1" w14:textId="77777777" w:rsidR="007702A5" w:rsidRPr="004E5D66" w:rsidRDefault="007702A5" w:rsidP="003E1FF8">
            <w:pPr>
              <w:pStyle w:val="TAC"/>
              <w:rPr>
                <w:rFonts w:cs="Arial"/>
                <w:lang w:val="en-US"/>
              </w:rPr>
            </w:pPr>
            <w:r w:rsidRPr="004E5D66">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1FA3C64" w14:textId="77777777" w:rsidR="007702A5" w:rsidRPr="004E5D66" w:rsidRDefault="007702A5" w:rsidP="003E1FF8">
            <w:pPr>
              <w:pStyle w:val="TAC"/>
              <w:rPr>
                <w:rFonts w:cs="Arial"/>
                <w:lang w:val="en-US"/>
              </w:rPr>
            </w:pPr>
            <w:r w:rsidRPr="004E5D66">
              <w:rPr>
                <w:rFonts w:cs="Arial"/>
                <w:lang w:val="en-US" w:eastAsia="zh-CN"/>
              </w:rPr>
              <w:t>-3.1</w:t>
            </w:r>
          </w:p>
        </w:tc>
      </w:tr>
      <w:tr w:rsidR="004E5D66" w:rsidRPr="004E5D66" w14:paraId="7BD1320E" w14:textId="77777777" w:rsidTr="003E1FF8">
        <w:trPr>
          <w:trHeight w:val="153"/>
          <w:jc w:val="center"/>
        </w:trPr>
        <w:tc>
          <w:tcPr>
            <w:tcW w:w="1180" w:type="dxa"/>
          </w:tcPr>
          <w:p w14:paraId="65BBFD29" w14:textId="77777777" w:rsidR="007702A5" w:rsidRPr="004E5D66" w:rsidRDefault="007702A5" w:rsidP="003E1FF8">
            <w:pPr>
              <w:pStyle w:val="TAC"/>
              <w:rPr>
                <w:rFonts w:cs="Arial"/>
                <w:lang w:val="en-US"/>
              </w:rPr>
            </w:pPr>
            <w:r w:rsidRPr="004E5D66">
              <w:rPr>
                <w:rFonts w:cs="Arial"/>
                <w:lang w:val="en-US" w:eastAsia="zh-CN"/>
              </w:rPr>
              <w:t>1</w:t>
            </w:r>
          </w:p>
        </w:tc>
        <w:tc>
          <w:tcPr>
            <w:tcW w:w="1315" w:type="dxa"/>
          </w:tcPr>
          <w:p w14:paraId="77EC0986" w14:textId="77777777" w:rsidR="007702A5" w:rsidRPr="004E5D66" w:rsidRDefault="007702A5" w:rsidP="003E1FF8">
            <w:pPr>
              <w:pStyle w:val="TAC"/>
              <w:rPr>
                <w:rFonts w:cs="Arial"/>
                <w:lang w:val="en-US"/>
              </w:rPr>
            </w:pPr>
            <w:r w:rsidRPr="004E5D66">
              <w:rPr>
                <w:rFonts w:cs="Arial"/>
                <w:lang w:val="en-US"/>
              </w:rPr>
              <w:t>1</w:t>
            </w:r>
          </w:p>
        </w:tc>
        <w:tc>
          <w:tcPr>
            <w:tcW w:w="936" w:type="dxa"/>
          </w:tcPr>
          <w:p w14:paraId="35364EA5" w14:textId="77777777" w:rsidR="007702A5" w:rsidRPr="004E5D66" w:rsidRDefault="007702A5" w:rsidP="003E1FF8">
            <w:pPr>
              <w:pStyle w:val="TAC"/>
              <w:rPr>
                <w:rFonts w:cs="Arial"/>
                <w:lang w:val="en-US"/>
              </w:rPr>
            </w:pPr>
            <w:r w:rsidRPr="004E5D66">
              <w:rPr>
                <w:rFonts w:cs="Arial"/>
                <w:lang w:val="en-US" w:eastAsia="zh-CN"/>
              </w:rPr>
              <w:t>Mode A</w:t>
            </w:r>
          </w:p>
        </w:tc>
        <w:tc>
          <w:tcPr>
            <w:tcW w:w="1303" w:type="dxa"/>
          </w:tcPr>
          <w:p w14:paraId="7F73D83E" w14:textId="77777777" w:rsidR="007702A5" w:rsidRPr="004E5D66" w:rsidRDefault="007702A5" w:rsidP="003E1FF8">
            <w:pPr>
              <w:pStyle w:val="TAC"/>
              <w:rPr>
                <w:rFonts w:cs="Arial"/>
                <w:lang w:val="en-US"/>
              </w:rPr>
            </w:pPr>
            <w:r w:rsidRPr="004E5D66">
              <w:rPr>
                <w:rFonts w:cs="Arial"/>
                <w:lang w:val="en-US"/>
              </w:rPr>
              <w:t>8</w:t>
            </w:r>
          </w:p>
        </w:tc>
        <w:tc>
          <w:tcPr>
            <w:tcW w:w="1748" w:type="dxa"/>
          </w:tcPr>
          <w:p w14:paraId="1A3BCD98" w14:textId="77777777" w:rsidR="007702A5" w:rsidRPr="004E5D66" w:rsidRDefault="007702A5" w:rsidP="003E1FF8">
            <w:pPr>
              <w:pStyle w:val="TAC"/>
              <w:rPr>
                <w:rFonts w:cs="Arial"/>
                <w:lang w:val="en-US"/>
              </w:rPr>
            </w:pPr>
            <w:r w:rsidRPr="004E5D66">
              <w:rPr>
                <w:rFonts w:cs="Arial"/>
                <w:lang w:val="en-US"/>
              </w:rPr>
              <w:t>NTN-TDLC5-5</w:t>
            </w:r>
          </w:p>
        </w:tc>
        <w:tc>
          <w:tcPr>
            <w:tcW w:w="999" w:type="dxa"/>
          </w:tcPr>
          <w:p w14:paraId="034AF87E" w14:textId="77777777" w:rsidR="007702A5" w:rsidRPr="004E5D66" w:rsidRDefault="007702A5" w:rsidP="003E1FF8">
            <w:pPr>
              <w:pStyle w:val="TAC"/>
              <w:rPr>
                <w:rFonts w:cs="Arial"/>
                <w:lang w:val="en-US"/>
              </w:rPr>
            </w:pPr>
            <w:r w:rsidRPr="004E5D66">
              <w:rPr>
                <w:rFonts w:cs="Arial"/>
                <w:lang w:val="en-US"/>
              </w:rPr>
              <w:t>A5-2</w:t>
            </w:r>
          </w:p>
        </w:tc>
        <w:tc>
          <w:tcPr>
            <w:tcW w:w="1310" w:type="dxa"/>
          </w:tcPr>
          <w:p w14:paraId="6E2BBD0E" w14:textId="77777777" w:rsidR="007702A5" w:rsidRPr="004E5D66" w:rsidRDefault="007702A5" w:rsidP="003E1FF8">
            <w:pPr>
              <w:pStyle w:val="TAC"/>
              <w:rPr>
                <w:rFonts w:cs="Arial"/>
                <w:lang w:val="en-US"/>
              </w:rPr>
            </w:pPr>
            <w:r w:rsidRPr="004E5D66">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F00C6A4" w14:textId="77777777" w:rsidR="007702A5" w:rsidRPr="004E5D66" w:rsidRDefault="007702A5" w:rsidP="003E1FF8">
            <w:pPr>
              <w:pStyle w:val="TAC"/>
              <w:rPr>
                <w:rFonts w:cs="Arial"/>
                <w:lang w:val="en-US"/>
              </w:rPr>
            </w:pPr>
            <w:r w:rsidRPr="004E5D66">
              <w:rPr>
                <w:rFonts w:cs="Arial"/>
                <w:lang w:val="en-US" w:eastAsia="zh-CN"/>
              </w:rPr>
              <w:t>-3.4</w:t>
            </w:r>
          </w:p>
        </w:tc>
      </w:tr>
      <w:tr w:rsidR="004E5D66" w:rsidRPr="004E5D66" w14:paraId="74ED5D3B" w14:textId="77777777" w:rsidTr="003E1FF8">
        <w:trPr>
          <w:trHeight w:val="153"/>
          <w:jc w:val="center"/>
        </w:trPr>
        <w:tc>
          <w:tcPr>
            <w:tcW w:w="1180" w:type="dxa"/>
          </w:tcPr>
          <w:p w14:paraId="237A30EF" w14:textId="77777777" w:rsidR="007702A5" w:rsidRPr="004E5D66" w:rsidRDefault="007702A5" w:rsidP="003E1FF8">
            <w:pPr>
              <w:pStyle w:val="TAC"/>
              <w:rPr>
                <w:rFonts w:cs="Arial"/>
                <w:lang w:val="en-US"/>
              </w:rPr>
            </w:pPr>
            <w:r w:rsidRPr="004E5D66">
              <w:rPr>
                <w:rFonts w:cs="Arial"/>
                <w:lang w:val="en-US" w:eastAsia="zh-CN"/>
              </w:rPr>
              <w:t>1</w:t>
            </w:r>
          </w:p>
        </w:tc>
        <w:tc>
          <w:tcPr>
            <w:tcW w:w="1315" w:type="dxa"/>
          </w:tcPr>
          <w:p w14:paraId="21B3FF64" w14:textId="77777777" w:rsidR="007702A5" w:rsidRPr="004E5D66" w:rsidRDefault="007702A5" w:rsidP="003E1FF8">
            <w:pPr>
              <w:pStyle w:val="TAC"/>
              <w:rPr>
                <w:rFonts w:cs="Arial"/>
                <w:lang w:val="en-US"/>
              </w:rPr>
            </w:pPr>
            <w:r w:rsidRPr="004E5D66">
              <w:rPr>
                <w:rFonts w:cs="Arial"/>
                <w:lang w:val="en-US"/>
              </w:rPr>
              <w:t>2</w:t>
            </w:r>
          </w:p>
        </w:tc>
        <w:tc>
          <w:tcPr>
            <w:tcW w:w="936" w:type="dxa"/>
          </w:tcPr>
          <w:p w14:paraId="11596C82" w14:textId="77777777" w:rsidR="007702A5" w:rsidRPr="004E5D66" w:rsidRDefault="007702A5" w:rsidP="003E1FF8">
            <w:pPr>
              <w:pStyle w:val="TAC"/>
              <w:rPr>
                <w:rFonts w:cs="Arial"/>
                <w:lang w:val="en-US"/>
              </w:rPr>
            </w:pPr>
            <w:r w:rsidRPr="004E5D66">
              <w:rPr>
                <w:rFonts w:cs="Arial"/>
                <w:lang w:val="en-US" w:eastAsia="zh-CN"/>
              </w:rPr>
              <w:t>Mode A</w:t>
            </w:r>
          </w:p>
        </w:tc>
        <w:tc>
          <w:tcPr>
            <w:tcW w:w="1303" w:type="dxa"/>
          </w:tcPr>
          <w:p w14:paraId="2EA46E26" w14:textId="77777777" w:rsidR="007702A5" w:rsidRPr="004E5D66" w:rsidRDefault="007702A5" w:rsidP="003E1FF8">
            <w:pPr>
              <w:pStyle w:val="TAC"/>
              <w:rPr>
                <w:rFonts w:cs="Arial"/>
                <w:lang w:val="en-US"/>
              </w:rPr>
            </w:pPr>
            <w:r w:rsidRPr="004E5D66">
              <w:rPr>
                <w:rFonts w:cs="Arial"/>
                <w:lang w:val="en-US"/>
              </w:rPr>
              <w:t>8</w:t>
            </w:r>
          </w:p>
        </w:tc>
        <w:tc>
          <w:tcPr>
            <w:tcW w:w="1748" w:type="dxa"/>
          </w:tcPr>
          <w:p w14:paraId="7522871C" w14:textId="77777777" w:rsidR="007702A5" w:rsidRPr="004E5D66" w:rsidRDefault="007702A5" w:rsidP="003E1FF8">
            <w:pPr>
              <w:pStyle w:val="TAC"/>
              <w:rPr>
                <w:rFonts w:cs="Arial"/>
                <w:lang w:val="en-US"/>
              </w:rPr>
            </w:pPr>
            <w:r w:rsidRPr="004E5D66">
              <w:rPr>
                <w:rFonts w:cs="Arial"/>
                <w:lang w:val="en-US"/>
              </w:rPr>
              <w:t>NTN-TDLA100-5</w:t>
            </w:r>
          </w:p>
        </w:tc>
        <w:tc>
          <w:tcPr>
            <w:tcW w:w="999" w:type="dxa"/>
          </w:tcPr>
          <w:p w14:paraId="48A63F2C" w14:textId="77777777" w:rsidR="007702A5" w:rsidRPr="004E5D66" w:rsidRDefault="007702A5" w:rsidP="003E1FF8">
            <w:pPr>
              <w:pStyle w:val="TAC"/>
              <w:rPr>
                <w:rFonts w:cs="Arial"/>
                <w:lang w:val="en-US"/>
              </w:rPr>
            </w:pPr>
            <w:r w:rsidRPr="004E5D66">
              <w:rPr>
                <w:rFonts w:cs="Arial"/>
                <w:lang w:val="en-US"/>
              </w:rPr>
              <w:t>A5-2</w:t>
            </w:r>
          </w:p>
        </w:tc>
        <w:tc>
          <w:tcPr>
            <w:tcW w:w="1310" w:type="dxa"/>
          </w:tcPr>
          <w:p w14:paraId="2CD25A85" w14:textId="77777777" w:rsidR="007702A5" w:rsidRPr="004E5D66" w:rsidRDefault="007702A5" w:rsidP="003E1FF8">
            <w:pPr>
              <w:pStyle w:val="TAC"/>
              <w:rPr>
                <w:rFonts w:cs="Arial"/>
                <w:lang w:val="en-US"/>
              </w:rPr>
            </w:pPr>
            <w:r w:rsidRPr="004E5D66">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CE76A7F" w14:textId="77777777" w:rsidR="007702A5" w:rsidRPr="004E5D66" w:rsidRDefault="007702A5" w:rsidP="003E1FF8">
            <w:pPr>
              <w:pStyle w:val="TAC"/>
              <w:rPr>
                <w:rFonts w:cs="Arial"/>
                <w:lang w:val="en-US"/>
              </w:rPr>
            </w:pPr>
            <w:r w:rsidRPr="004E5D66">
              <w:rPr>
                <w:rFonts w:cs="Arial"/>
                <w:lang w:val="en-US" w:eastAsia="zh-CN"/>
              </w:rPr>
              <w:t>-7.3</w:t>
            </w:r>
          </w:p>
        </w:tc>
      </w:tr>
      <w:tr w:rsidR="007702A5" w:rsidRPr="004E5D66" w14:paraId="7DA31CD9" w14:textId="77777777" w:rsidTr="003E1FF8">
        <w:trPr>
          <w:trHeight w:val="153"/>
          <w:jc w:val="center"/>
        </w:trPr>
        <w:tc>
          <w:tcPr>
            <w:tcW w:w="1180" w:type="dxa"/>
          </w:tcPr>
          <w:p w14:paraId="511E8B21" w14:textId="77777777" w:rsidR="007702A5" w:rsidRPr="004E5D66" w:rsidRDefault="007702A5" w:rsidP="003E1FF8">
            <w:pPr>
              <w:pStyle w:val="TAC"/>
              <w:rPr>
                <w:rFonts w:cs="Arial"/>
                <w:lang w:val="en-US"/>
              </w:rPr>
            </w:pPr>
            <w:r w:rsidRPr="004E5D66">
              <w:rPr>
                <w:rFonts w:cs="Arial"/>
                <w:lang w:val="en-US" w:eastAsia="zh-CN"/>
              </w:rPr>
              <w:t>1</w:t>
            </w:r>
          </w:p>
        </w:tc>
        <w:tc>
          <w:tcPr>
            <w:tcW w:w="1315" w:type="dxa"/>
          </w:tcPr>
          <w:p w14:paraId="1BCC6401" w14:textId="77777777" w:rsidR="007702A5" w:rsidRPr="004E5D66" w:rsidRDefault="007702A5" w:rsidP="003E1FF8">
            <w:pPr>
              <w:pStyle w:val="TAC"/>
              <w:rPr>
                <w:rFonts w:cs="Arial"/>
                <w:lang w:val="en-US"/>
              </w:rPr>
            </w:pPr>
            <w:r w:rsidRPr="004E5D66">
              <w:rPr>
                <w:rFonts w:cs="Arial"/>
                <w:lang w:val="en-US"/>
              </w:rPr>
              <w:t>2</w:t>
            </w:r>
          </w:p>
        </w:tc>
        <w:tc>
          <w:tcPr>
            <w:tcW w:w="936" w:type="dxa"/>
          </w:tcPr>
          <w:p w14:paraId="0B254D3D" w14:textId="77777777" w:rsidR="007702A5" w:rsidRPr="004E5D66" w:rsidRDefault="007702A5" w:rsidP="003E1FF8">
            <w:pPr>
              <w:pStyle w:val="TAC"/>
              <w:rPr>
                <w:rFonts w:cs="Arial"/>
                <w:lang w:val="en-US"/>
              </w:rPr>
            </w:pPr>
            <w:r w:rsidRPr="004E5D66">
              <w:rPr>
                <w:rFonts w:cs="Arial"/>
                <w:lang w:val="en-US" w:eastAsia="zh-CN"/>
              </w:rPr>
              <w:t>Mode A</w:t>
            </w:r>
          </w:p>
        </w:tc>
        <w:tc>
          <w:tcPr>
            <w:tcW w:w="1303" w:type="dxa"/>
          </w:tcPr>
          <w:p w14:paraId="3110CC97" w14:textId="77777777" w:rsidR="007702A5" w:rsidRPr="004E5D66" w:rsidRDefault="007702A5" w:rsidP="003E1FF8">
            <w:pPr>
              <w:pStyle w:val="TAC"/>
              <w:rPr>
                <w:rFonts w:cs="Arial"/>
                <w:lang w:val="en-US"/>
              </w:rPr>
            </w:pPr>
            <w:r w:rsidRPr="004E5D66">
              <w:rPr>
                <w:rFonts w:cs="Arial"/>
                <w:lang w:val="en-US"/>
              </w:rPr>
              <w:t>8</w:t>
            </w:r>
          </w:p>
        </w:tc>
        <w:tc>
          <w:tcPr>
            <w:tcW w:w="1748" w:type="dxa"/>
          </w:tcPr>
          <w:p w14:paraId="6C8595DE" w14:textId="77777777" w:rsidR="007702A5" w:rsidRPr="004E5D66" w:rsidRDefault="007702A5" w:rsidP="003E1FF8">
            <w:pPr>
              <w:pStyle w:val="TAC"/>
              <w:rPr>
                <w:rFonts w:cs="Arial"/>
                <w:lang w:val="en-US"/>
              </w:rPr>
            </w:pPr>
            <w:r w:rsidRPr="004E5D66">
              <w:rPr>
                <w:rFonts w:cs="Arial"/>
                <w:lang w:val="en-US"/>
              </w:rPr>
              <w:t>NTN-TDLC5-5</w:t>
            </w:r>
          </w:p>
        </w:tc>
        <w:tc>
          <w:tcPr>
            <w:tcW w:w="999" w:type="dxa"/>
          </w:tcPr>
          <w:p w14:paraId="5BD35DC2" w14:textId="77777777" w:rsidR="007702A5" w:rsidRPr="004E5D66" w:rsidRDefault="007702A5" w:rsidP="003E1FF8">
            <w:pPr>
              <w:pStyle w:val="TAC"/>
              <w:rPr>
                <w:rFonts w:cs="Arial"/>
                <w:lang w:val="en-US"/>
              </w:rPr>
            </w:pPr>
            <w:r w:rsidRPr="004E5D66">
              <w:rPr>
                <w:rFonts w:cs="Arial"/>
                <w:lang w:val="en-US"/>
              </w:rPr>
              <w:t>A5-2</w:t>
            </w:r>
          </w:p>
        </w:tc>
        <w:tc>
          <w:tcPr>
            <w:tcW w:w="1310" w:type="dxa"/>
          </w:tcPr>
          <w:p w14:paraId="56C0BBE9" w14:textId="77777777" w:rsidR="007702A5" w:rsidRPr="004E5D66" w:rsidRDefault="007702A5" w:rsidP="003E1FF8">
            <w:pPr>
              <w:pStyle w:val="TAC"/>
              <w:rPr>
                <w:rFonts w:cs="Arial"/>
                <w:lang w:val="en-US"/>
              </w:rPr>
            </w:pPr>
            <w:r w:rsidRPr="004E5D66">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AF5AAB8" w14:textId="77777777" w:rsidR="007702A5" w:rsidRPr="004E5D66" w:rsidRDefault="007702A5" w:rsidP="003E1FF8">
            <w:pPr>
              <w:pStyle w:val="TAC"/>
              <w:rPr>
                <w:rFonts w:cs="Arial"/>
                <w:lang w:val="en-US"/>
              </w:rPr>
            </w:pPr>
            <w:r w:rsidRPr="004E5D66">
              <w:rPr>
                <w:rFonts w:cs="Arial"/>
                <w:lang w:val="en-US" w:eastAsia="zh-CN"/>
              </w:rPr>
              <w:t>-7.3</w:t>
            </w:r>
          </w:p>
        </w:tc>
      </w:tr>
    </w:tbl>
    <w:p w14:paraId="7596A006" w14:textId="77777777" w:rsidR="007702A5" w:rsidRPr="004E5D66" w:rsidRDefault="007702A5" w:rsidP="007702A5">
      <w:pPr>
        <w:rPr>
          <w:lang w:val="en-US"/>
        </w:rPr>
      </w:pPr>
    </w:p>
    <w:p w14:paraId="2E85F54D" w14:textId="77777777" w:rsidR="007702A5" w:rsidRPr="004E5D66" w:rsidRDefault="007702A5" w:rsidP="007702A5">
      <w:pPr>
        <w:pStyle w:val="TH"/>
        <w:rPr>
          <w:lang w:val="en-US"/>
        </w:rPr>
      </w:pPr>
      <w:r w:rsidRPr="004E5D66">
        <w:rPr>
          <w:lang w:val="en-US"/>
        </w:rPr>
        <w:t xml:space="preserve">Table </w:t>
      </w:r>
      <w:r w:rsidRPr="004E5D66">
        <w:rPr>
          <w:bCs/>
          <w:lang w:val="en-US"/>
        </w:rPr>
        <w:t>8.2.1</w:t>
      </w:r>
      <w:r w:rsidRPr="004E5D66">
        <w:rPr>
          <w:lang w:val="en-US"/>
        </w:rPr>
        <w:t>-</w:t>
      </w:r>
      <w:r w:rsidRPr="004E5D66">
        <w:rPr>
          <w:lang w:val="en-US" w:eastAsia="zh-CN"/>
        </w:rPr>
        <w:t>3</w:t>
      </w:r>
      <w:r w:rsidRPr="004E5D66">
        <w:rPr>
          <w:lang w:val="en-US"/>
        </w:rPr>
        <w:t xml:space="preserve"> Minimum requirements for PUSCH, </w:t>
      </w:r>
      <w:r w:rsidRPr="004E5D66">
        <w:rPr>
          <w:lang w:val="en-US" w:eastAsia="zh-CN"/>
        </w:rPr>
        <w:t>1.4</w:t>
      </w:r>
      <w:r w:rsidRPr="004E5D66">
        <w:rPr>
          <w:lang w:val="en-US"/>
        </w:rPr>
        <w:t xml:space="preserve"> MHz Channel Bandwidth for Mode </w:t>
      </w:r>
      <w:r w:rsidRPr="004E5D66">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297"/>
        <w:gridCol w:w="921"/>
        <w:gridCol w:w="1293"/>
        <w:gridCol w:w="1720"/>
        <w:gridCol w:w="989"/>
        <w:gridCol w:w="1302"/>
        <w:gridCol w:w="936"/>
      </w:tblGrid>
      <w:tr w:rsidR="004E5D66" w:rsidRPr="004E5D66" w14:paraId="3BFB762F" w14:textId="77777777" w:rsidTr="003E1FF8">
        <w:trPr>
          <w:jc w:val="center"/>
        </w:trPr>
        <w:tc>
          <w:tcPr>
            <w:tcW w:w="1171" w:type="dxa"/>
          </w:tcPr>
          <w:p w14:paraId="64204CD5" w14:textId="77777777" w:rsidR="007702A5" w:rsidRPr="004E5D66" w:rsidRDefault="007702A5" w:rsidP="003E1FF8">
            <w:pPr>
              <w:pStyle w:val="TAH"/>
              <w:rPr>
                <w:rFonts w:cs="Arial"/>
                <w:lang w:val="en-US"/>
              </w:rPr>
            </w:pPr>
            <w:r w:rsidRPr="004E5D66">
              <w:rPr>
                <w:rFonts w:cs="Arial"/>
                <w:lang w:val="en-US" w:eastAsia="zh-CN"/>
              </w:rPr>
              <w:t>N</w:t>
            </w:r>
            <w:r w:rsidRPr="004E5D66">
              <w:rPr>
                <w:rFonts w:cs="Arial"/>
                <w:lang w:val="en-US"/>
              </w:rPr>
              <w:t xml:space="preserve">umber of </w:t>
            </w:r>
            <w:r w:rsidRPr="004E5D66">
              <w:rPr>
                <w:rFonts w:cs="Arial"/>
                <w:lang w:val="en-US" w:eastAsia="zh-CN"/>
              </w:rPr>
              <w:t>T</w:t>
            </w:r>
            <w:r w:rsidRPr="004E5D66">
              <w:rPr>
                <w:rFonts w:cs="Arial"/>
                <w:lang w:val="en-US"/>
              </w:rPr>
              <w:t>X antennas</w:t>
            </w:r>
          </w:p>
        </w:tc>
        <w:tc>
          <w:tcPr>
            <w:tcW w:w="1297" w:type="dxa"/>
          </w:tcPr>
          <w:p w14:paraId="46307A9E" w14:textId="77777777" w:rsidR="007702A5" w:rsidRPr="004E5D66" w:rsidRDefault="007702A5" w:rsidP="003E1FF8">
            <w:pPr>
              <w:pStyle w:val="TAH"/>
              <w:rPr>
                <w:rFonts w:cs="Arial"/>
                <w:lang w:val="en-US"/>
              </w:rPr>
            </w:pPr>
            <w:r w:rsidRPr="004E5D66">
              <w:rPr>
                <w:rFonts w:cs="Arial"/>
                <w:lang w:val="en-US"/>
              </w:rPr>
              <w:t>Number of RX antennas</w:t>
            </w:r>
          </w:p>
        </w:tc>
        <w:tc>
          <w:tcPr>
            <w:tcW w:w="921" w:type="dxa"/>
          </w:tcPr>
          <w:p w14:paraId="4CDCE72C" w14:textId="77777777" w:rsidR="007702A5" w:rsidRPr="004E5D66" w:rsidRDefault="007702A5" w:rsidP="003E1FF8">
            <w:pPr>
              <w:pStyle w:val="TAH"/>
              <w:rPr>
                <w:rFonts w:cs="Arial"/>
                <w:lang w:val="en-US"/>
              </w:rPr>
            </w:pPr>
            <w:r w:rsidRPr="004E5D66">
              <w:rPr>
                <w:rFonts w:cs="Arial"/>
                <w:lang w:val="en-US" w:eastAsia="zh-CN"/>
              </w:rPr>
              <w:t xml:space="preserve">CE Mode </w:t>
            </w:r>
          </w:p>
        </w:tc>
        <w:tc>
          <w:tcPr>
            <w:tcW w:w="1293" w:type="dxa"/>
          </w:tcPr>
          <w:p w14:paraId="519D72C7" w14:textId="77777777" w:rsidR="007702A5" w:rsidRPr="004E5D66" w:rsidRDefault="007702A5" w:rsidP="003E1FF8">
            <w:pPr>
              <w:pStyle w:val="TAH"/>
              <w:rPr>
                <w:rFonts w:cs="Arial"/>
                <w:lang w:val="en-US"/>
              </w:rPr>
            </w:pPr>
            <w:r w:rsidRPr="004E5D66">
              <w:rPr>
                <w:rFonts w:cs="Arial"/>
                <w:lang w:val="en-US"/>
              </w:rPr>
              <w:t>Number of PUSCH repetitions</w:t>
            </w:r>
          </w:p>
        </w:tc>
        <w:tc>
          <w:tcPr>
            <w:tcW w:w="1720" w:type="dxa"/>
          </w:tcPr>
          <w:p w14:paraId="2049166F" w14:textId="77777777" w:rsidR="007702A5" w:rsidRPr="004E5D66" w:rsidRDefault="007702A5" w:rsidP="003E1FF8">
            <w:pPr>
              <w:pStyle w:val="TAH"/>
              <w:rPr>
                <w:rFonts w:cs="Arial"/>
                <w:lang w:val="en-US"/>
              </w:rPr>
            </w:pPr>
            <w:r w:rsidRPr="004E5D66">
              <w:rPr>
                <w:rFonts w:cs="Arial"/>
                <w:lang w:val="en-US"/>
              </w:rPr>
              <w:t>Propagation conditions</w:t>
            </w:r>
            <w:r w:rsidRPr="004E5D66">
              <w:rPr>
                <w:rFonts w:cs="Arial"/>
                <w:lang w:val="en-US" w:eastAsia="zh-CN"/>
              </w:rPr>
              <w:t xml:space="preserve"> </w:t>
            </w:r>
            <w:r w:rsidRPr="004E5D66">
              <w:rPr>
                <w:rFonts w:cs="Arial"/>
                <w:lang w:val="en-US"/>
              </w:rPr>
              <w:t>(Annex C)</w:t>
            </w:r>
          </w:p>
        </w:tc>
        <w:tc>
          <w:tcPr>
            <w:tcW w:w="989" w:type="dxa"/>
          </w:tcPr>
          <w:p w14:paraId="2EEE6782" w14:textId="77777777" w:rsidR="007702A5" w:rsidRPr="004E5D66" w:rsidRDefault="007702A5" w:rsidP="003E1FF8">
            <w:pPr>
              <w:pStyle w:val="TAH"/>
              <w:rPr>
                <w:rFonts w:cs="Arial"/>
                <w:lang w:val="en-US"/>
              </w:rPr>
            </w:pPr>
            <w:r w:rsidRPr="004E5D66">
              <w:rPr>
                <w:rFonts w:cs="Arial"/>
                <w:lang w:val="en-US"/>
              </w:rPr>
              <w:t>FRC</w:t>
            </w:r>
            <w:r w:rsidRPr="004E5D66">
              <w:rPr>
                <w:rFonts w:cs="Arial"/>
                <w:lang w:val="en-US"/>
              </w:rPr>
              <w:br/>
              <w:t>(Annex A)</w:t>
            </w:r>
          </w:p>
        </w:tc>
        <w:tc>
          <w:tcPr>
            <w:tcW w:w="1302" w:type="dxa"/>
          </w:tcPr>
          <w:p w14:paraId="0B05AF23" w14:textId="77777777" w:rsidR="007702A5" w:rsidRPr="004E5D66" w:rsidRDefault="007702A5" w:rsidP="003E1FF8">
            <w:pPr>
              <w:pStyle w:val="TAH"/>
              <w:rPr>
                <w:rFonts w:cs="Arial"/>
                <w:lang w:val="en-US"/>
              </w:rPr>
            </w:pPr>
            <w:r w:rsidRPr="004E5D66">
              <w:rPr>
                <w:rFonts w:cs="Arial"/>
                <w:lang w:val="en-US"/>
              </w:rPr>
              <w:t>Fraction of maximum throughput</w:t>
            </w:r>
          </w:p>
        </w:tc>
        <w:tc>
          <w:tcPr>
            <w:tcW w:w="936" w:type="dxa"/>
          </w:tcPr>
          <w:p w14:paraId="741C7B13" w14:textId="77777777" w:rsidR="007702A5" w:rsidRPr="004E5D66" w:rsidRDefault="007702A5" w:rsidP="003E1FF8">
            <w:pPr>
              <w:pStyle w:val="TAH"/>
              <w:rPr>
                <w:rFonts w:cs="Arial"/>
                <w:lang w:val="en-US"/>
              </w:rPr>
            </w:pPr>
            <w:r w:rsidRPr="004E5D66">
              <w:rPr>
                <w:rFonts w:cs="Arial"/>
                <w:lang w:val="en-US"/>
              </w:rPr>
              <w:t>SNR</w:t>
            </w:r>
          </w:p>
          <w:p w14:paraId="03AA6BF0" w14:textId="0673531C" w:rsidR="007702A5" w:rsidRPr="004E5D66" w:rsidRDefault="007702A5" w:rsidP="003E1FF8">
            <w:pPr>
              <w:pStyle w:val="TAH"/>
              <w:rPr>
                <w:rFonts w:cs="Arial"/>
                <w:lang w:val="en-US"/>
              </w:rPr>
            </w:pPr>
            <w:r w:rsidRPr="004E5D66">
              <w:rPr>
                <w:rFonts w:cs="Arial"/>
                <w:lang w:val="en-US"/>
              </w:rPr>
              <w:t>(dB)</w:t>
            </w:r>
          </w:p>
        </w:tc>
      </w:tr>
      <w:tr w:rsidR="004E5D66" w:rsidRPr="004E5D66" w14:paraId="6A3FD113" w14:textId="77777777" w:rsidTr="003E1FF8">
        <w:trPr>
          <w:trHeight w:val="153"/>
          <w:jc w:val="center"/>
        </w:trPr>
        <w:tc>
          <w:tcPr>
            <w:tcW w:w="1171" w:type="dxa"/>
          </w:tcPr>
          <w:p w14:paraId="38F1B20E" w14:textId="77777777" w:rsidR="007702A5" w:rsidRPr="004E5D66" w:rsidRDefault="007702A5" w:rsidP="003E1FF8">
            <w:pPr>
              <w:pStyle w:val="TAC"/>
              <w:rPr>
                <w:rFonts w:cs="Arial"/>
                <w:lang w:val="en-US"/>
              </w:rPr>
            </w:pPr>
            <w:r w:rsidRPr="004E5D66">
              <w:rPr>
                <w:rFonts w:cs="Arial"/>
                <w:lang w:val="en-US" w:eastAsia="zh-CN"/>
              </w:rPr>
              <w:t>1</w:t>
            </w:r>
          </w:p>
        </w:tc>
        <w:tc>
          <w:tcPr>
            <w:tcW w:w="1297" w:type="dxa"/>
          </w:tcPr>
          <w:p w14:paraId="2B4899C8" w14:textId="77777777" w:rsidR="007702A5" w:rsidRPr="004E5D66" w:rsidRDefault="007702A5" w:rsidP="003E1FF8">
            <w:pPr>
              <w:pStyle w:val="TAC"/>
              <w:rPr>
                <w:rFonts w:cs="Arial"/>
                <w:lang w:val="en-US"/>
              </w:rPr>
            </w:pPr>
            <w:r w:rsidRPr="004E5D66">
              <w:rPr>
                <w:rFonts w:cs="Arial"/>
                <w:lang w:val="en-US"/>
              </w:rPr>
              <w:t>1</w:t>
            </w:r>
          </w:p>
        </w:tc>
        <w:tc>
          <w:tcPr>
            <w:tcW w:w="921" w:type="dxa"/>
          </w:tcPr>
          <w:p w14:paraId="1B404734" w14:textId="77777777" w:rsidR="007702A5" w:rsidRPr="004E5D66" w:rsidRDefault="007702A5" w:rsidP="003E1FF8">
            <w:pPr>
              <w:pStyle w:val="TAL"/>
              <w:rPr>
                <w:rFonts w:cs="Arial"/>
                <w:lang w:val="en-US"/>
              </w:rPr>
            </w:pPr>
            <w:r w:rsidRPr="004E5D66">
              <w:rPr>
                <w:rFonts w:cs="Arial"/>
                <w:lang w:val="en-US"/>
              </w:rPr>
              <w:t xml:space="preserve">Mode </w:t>
            </w:r>
            <w:r w:rsidRPr="004E5D66">
              <w:rPr>
                <w:rFonts w:cs="Arial"/>
                <w:lang w:val="en-US" w:eastAsia="zh-CN"/>
              </w:rPr>
              <w:t>B</w:t>
            </w:r>
          </w:p>
        </w:tc>
        <w:tc>
          <w:tcPr>
            <w:tcW w:w="1293" w:type="dxa"/>
          </w:tcPr>
          <w:p w14:paraId="0BF85C8D" w14:textId="77777777" w:rsidR="007702A5" w:rsidRPr="004E5D66" w:rsidRDefault="007702A5" w:rsidP="003E1FF8">
            <w:pPr>
              <w:pStyle w:val="TAL"/>
              <w:jc w:val="center"/>
              <w:rPr>
                <w:rFonts w:cs="Arial"/>
                <w:lang w:val="en-US"/>
              </w:rPr>
            </w:pPr>
            <w:r w:rsidRPr="004E5D66">
              <w:rPr>
                <w:rFonts w:cs="Arial"/>
                <w:lang w:val="en-US"/>
              </w:rPr>
              <w:t>256</w:t>
            </w:r>
          </w:p>
        </w:tc>
        <w:tc>
          <w:tcPr>
            <w:tcW w:w="1720" w:type="dxa"/>
          </w:tcPr>
          <w:p w14:paraId="52034BB6" w14:textId="77777777" w:rsidR="007702A5" w:rsidRPr="004E5D66" w:rsidRDefault="007702A5" w:rsidP="003E1FF8">
            <w:pPr>
              <w:pStyle w:val="TAL"/>
              <w:jc w:val="center"/>
              <w:rPr>
                <w:rFonts w:cs="Arial"/>
                <w:lang w:val="en-US"/>
              </w:rPr>
            </w:pPr>
            <w:r w:rsidRPr="004E5D66">
              <w:rPr>
                <w:rFonts w:cs="Arial"/>
                <w:lang w:val="en-US"/>
              </w:rPr>
              <w:t>NTN-TDLA100-5</w:t>
            </w:r>
          </w:p>
        </w:tc>
        <w:tc>
          <w:tcPr>
            <w:tcW w:w="989" w:type="dxa"/>
          </w:tcPr>
          <w:p w14:paraId="637C71B0" w14:textId="77777777" w:rsidR="007702A5" w:rsidRPr="004E5D66" w:rsidRDefault="007702A5" w:rsidP="003E1FF8">
            <w:pPr>
              <w:pStyle w:val="TAC"/>
              <w:rPr>
                <w:rFonts w:cs="Arial"/>
                <w:lang w:val="en-US"/>
              </w:rPr>
            </w:pPr>
            <w:r w:rsidRPr="004E5D66">
              <w:rPr>
                <w:rFonts w:cs="Arial"/>
                <w:lang w:val="en-US"/>
              </w:rPr>
              <w:t>A5-</w:t>
            </w:r>
            <w:r w:rsidRPr="004E5D66">
              <w:rPr>
                <w:rFonts w:cs="Arial"/>
                <w:lang w:val="en-US" w:eastAsia="zh-CN"/>
              </w:rPr>
              <w:t>1</w:t>
            </w:r>
          </w:p>
        </w:tc>
        <w:tc>
          <w:tcPr>
            <w:tcW w:w="1302" w:type="dxa"/>
          </w:tcPr>
          <w:p w14:paraId="38224E58" w14:textId="77777777" w:rsidR="007702A5" w:rsidRPr="004E5D66" w:rsidRDefault="007702A5" w:rsidP="003E1FF8">
            <w:pPr>
              <w:pStyle w:val="TAC"/>
              <w:rPr>
                <w:rFonts w:cs="Arial"/>
                <w:lang w:val="en-US"/>
              </w:rPr>
            </w:pPr>
            <w:r w:rsidRPr="004E5D66">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172464E8" w14:textId="77777777" w:rsidR="007702A5" w:rsidRPr="004E5D66" w:rsidRDefault="007702A5" w:rsidP="003E1FF8">
            <w:pPr>
              <w:pStyle w:val="TAC"/>
              <w:rPr>
                <w:rFonts w:cs="Arial"/>
                <w:lang w:val="en-US"/>
              </w:rPr>
            </w:pPr>
            <w:r w:rsidRPr="004E5D66">
              <w:rPr>
                <w:rFonts w:cs="Arial"/>
                <w:lang w:val="en-US"/>
              </w:rPr>
              <w:t>-11.6</w:t>
            </w:r>
          </w:p>
        </w:tc>
      </w:tr>
      <w:tr w:rsidR="004E5D66" w:rsidRPr="004E5D66" w14:paraId="270E9807" w14:textId="77777777" w:rsidTr="003E1FF8">
        <w:trPr>
          <w:trHeight w:val="153"/>
          <w:jc w:val="center"/>
        </w:trPr>
        <w:tc>
          <w:tcPr>
            <w:tcW w:w="1171" w:type="dxa"/>
          </w:tcPr>
          <w:p w14:paraId="2D44B9F8" w14:textId="77777777" w:rsidR="007702A5" w:rsidRPr="004E5D66" w:rsidRDefault="007702A5" w:rsidP="003E1FF8">
            <w:pPr>
              <w:pStyle w:val="TAC"/>
              <w:rPr>
                <w:rFonts w:cs="Arial"/>
                <w:lang w:val="en-US"/>
              </w:rPr>
            </w:pPr>
            <w:r w:rsidRPr="004E5D66">
              <w:rPr>
                <w:rFonts w:cs="Arial"/>
                <w:lang w:val="en-US" w:eastAsia="zh-CN"/>
              </w:rPr>
              <w:t>1</w:t>
            </w:r>
          </w:p>
        </w:tc>
        <w:tc>
          <w:tcPr>
            <w:tcW w:w="1297" w:type="dxa"/>
          </w:tcPr>
          <w:p w14:paraId="409F206E" w14:textId="77777777" w:rsidR="007702A5" w:rsidRPr="004E5D66" w:rsidRDefault="007702A5" w:rsidP="003E1FF8">
            <w:pPr>
              <w:pStyle w:val="TAC"/>
              <w:rPr>
                <w:rFonts w:cs="Arial"/>
                <w:lang w:val="en-US"/>
              </w:rPr>
            </w:pPr>
            <w:r w:rsidRPr="004E5D66">
              <w:rPr>
                <w:rFonts w:cs="Arial"/>
                <w:lang w:val="en-US"/>
              </w:rPr>
              <w:t>1</w:t>
            </w:r>
          </w:p>
        </w:tc>
        <w:tc>
          <w:tcPr>
            <w:tcW w:w="921" w:type="dxa"/>
          </w:tcPr>
          <w:p w14:paraId="33AC04C9" w14:textId="77777777" w:rsidR="007702A5" w:rsidRPr="004E5D66" w:rsidRDefault="007702A5" w:rsidP="003E1FF8">
            <w:pPr>
              <w:pStyle w:val="TAL"/>
              <w:rPr>
                <w:rFonts w:cs="Arial"/>
                <w:lang w:val="en-US"/>
              </w:rPr>
            </w:pPr>
            <w:r w:rsidRPr="004E5D66">
              <w:rPr>
                <w:rFonts w:cs="Arial"/>
                <w:lang w:val="en-US"/>
              </w:rPr>
              <w:t xml:space="preserve">Mode </w:t>
            </w:r>
            <w:r w:rsidRPr="004E5D66">
              <w:rPr>
                <w:rFonts w:cs="Arial"/>
                <w:lang w:val="en-US" w:eastAsia="zh-CN"/>
              </w:rPr>
              <w:t>B</w:t>
            </w:r>
          </w:p>
        </w:tc>
        <w:tc>
          <w:tcPr>
            <w:tcW w:w="1293" w:type="dxa"/>
          </w:tcPr>
          <w:p w14:paraId="69407147" w14:textId="77777777" w:rsidR="007702A5" w:rsidRPr="004E5D66" w:rsidRDefault="007702A5" w:rsidP="003E1FF8">
            <w:pPr>
              <w:pStyle w:val="TAL"/>
              <w:jc w:val="center"/>
              <w:rPr>
                <w:rFonts w:cs="Arial"/>
                <w:lang w:val="en-US"/>
              </w:rPr>
            </w:pPr>
            <w:r w:rsidRPr="004E5D66">
              <w:rPr>
                <w:rFonts w:cs="Arial"/>
                <w:lang w:val="en-US"/>
              </w:rPr>
              <w:t>256</w:t>
            </w:r>
          </w:p>
        </w:tc>
        <w:tc>
          <w:tcPr>
            <w:tcW w:w="1720" w:type="dxa"/>
          </w:tcPr>
          <w:p w14:paraId="68469DF6" w14:textId="77777777" w:rsidR="007702A5" w:rsidRPr="004E5D66" w:rsidRDefault="007702A5" w:rsidP="003E1FF8">
            <w:pPr>
              <w:pStyle w:val="TAL"/>
              <w:jc w:val="center"/>
              <w:rPr>
                <w:szCs w:val="18"/>
                <w:lang w:val="en-US"/>
              </w:rPr>
            </w:pPr>
            <w:r w:rsidRPr="004E5D66">
              <w:rPr>
                <w:rFonts w:cs="Arial"/>
                <w:lang w:val="en-US"/>
              </w:rPr>
              <w:t>NTN-TDLC5-5</w:t>
            </w:r>
          </w:p>
        </w:tc>
        <w:tc>
          <w:tcPr>
            <w:tcW w:w="989" w:type="dxa"/>
          </w:tcPr>
          <w:p w14:paraId="7826D927" w14:textId="77777777" w:rsidR="007702A5" w:rsidRPr="004E5D66" w:rsidRDefault="007702A5" w:rsidP="003E1FF8">
            <w:pPr>
              <w:pStyle w:val="TAC"/>
              <w:rPr>
                <w:rFonts w:cs="Arial"/>
                <w:lang w:val="en-US"/>
              </w:rPr>
            </w:pPr>
            <w:r w:rsidRPr="004E5D66">
              <w:rPr>
                <w:rFonts w:cs="Arial"/>
                <w:lang w:val="en-US"/>
              </w:rPr>
              <w:t>A5-</w:t>
            </w:r>
            <w:r w:rsidRPr="004E5D66">
              <w:rPr>
                <w:rFonts w:cs="Arial"/>
                <w:lang w:val="en-US" w:eastAsia="zh-CN"/>
              </w:rPr>
              <w:t>1</w:t>
            </w:r>
          </w:p>
        </w:tc>
        <w:tc>
          <w:tcPr>
            <w:tcW w:w="1302" w:type="dxa"/>
          </w:tcPr>
          <w:p w14:paraId="0565B7DD" w14:textId="77777777" w:rsidR="007702A5" w:rsidRPr="004E5D66" w:rsidRDefault="007702A5" w:rsidP="003E1FF8">
            <w:pPr>
              <w:pStyle w:val="TAC"/>
              <w:rPr>
                <w:rFonts w:cs="Arial"/>
                <w:lang w:val="en-US"/>
              </w:rPr>
            </w:pPr>
            <w:r w:rsidRPr="004E5D66">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2A4B5528" w14:textId="77777777" w:rsidR="007702A5" w:rsidRPr="004E5D66" w:rsidRDefault="007702A5" w:rsidP="003E1FF8">
            <w:pPr>
              <w:pStyle w:val="TAC"/>
              <w:rPr>
                <w:rFonts w:cs="Arial"/>
                <w:lang w:val="en-US"/>
              </w:rPr>
            </w:pPr>
            <w:r w:rsidRPr="004E5D66">
              <w:rPr>
                <w:rFonts w:cs="Arial"/>
                <w:lang w:val="en-US"/>
              </w:rPr>
              <w:t>-13.3</w:t>
            </w:r>
          </w:p>
        </w:tc>
      </w:tr>
      <w:tr w:rsidR="004E5D66" w:rsidRPr="004E5D66" w14:paraId="4EA1E77F" w14:textId="77777777" w:rsidTr="003E1FF8">
        <w:trPr>
          <w:trHeight w:val="153"/>
          <w:jc w:val="center"/>
        </w:trPr>
        <w:tc>
          <w:tcPr>
            <w:tcW w:w="1171" w:type="dxa"/>
          </w:tcPr>
          <w:p w14:paraId="75EB1CBB" w14:textId="77777777" w:rsidR="007702A5" w:rsidRPr="004E5D66" w:rsidRDefault="007702A5" w:rsidP="003E1FF8">
            <w:pPr>
              <w:pStyle w:val="TAC"/>
              <w:rPr>
                <w:rFonts w:cs="Arial"/>
                <w:lang w:val="en-US"/>
              </w:rPr>
            </w:pPr>
            <w:r w:rsidRPr="004E5D66">
              <w:rPr>
                <w:rFonts w:cs="Arial"/>
                <w:lang w:val="en-US" w:eastAsia="zh-CN"/>
              </w:rPr>
              <w:t>1</w:t>
            </w:r>
          </w:p>
        </w:tc>
        <w:tc>
          <w:tcPr>
            <w:tcW w:w="1297" w:type="dxa"/>
          </w:tcPr>
          <w:p w14:paraId="57BA2A1E" w14:textId="77777777" w:rsidR="007702A5" w:rsidRPr="004E5D66" w:rsidRDefault="007702A5" w:rsidP="003E1FF8">
            <w:pPr>
              <w:pStyle w:val="TAC"/>
              <w:rPr>
                <w:rFonts w:cs="Arial"/>
                <w:lang w:val="en-US"/>
              </w:rPr>
            </w:pPr>
            <w:r w:rsidRPr="004E5D66">
              <w:rPr>
                <w:rFonts w:cs="Arial"/>
                <w:lang w:val="en-US"/>
              </w:rPr>
              <w:t>2</w:t>
            </w:r>
          </w:p>
        </w:tc>
        <w:tc>
          <w:tcPr>
            <w:tcW w:w="921" w:type="dxa"/>
          </w:tcPr>
          <w:p w14:paraId="1BEEA83A" w14:textId="77777777" w:rsidR="007702A5" w:rsidRPr="004E5D66" w:rsidRDefault="007702A5" w:rsidP="003E1FF8">
            <w:pPr>
              <w:pStyle w:val="TAL"/>
              <w:rPr>
                <w:rFonts w:cs="Arial"/>
                <w:lang w:val="en-US"/>
              </w:rPr>
            </w:pPr>
            <w:r w:rsidRPr="004E5D66">
              <w:rPr>
                <w:rFonts w:cs="Arial"/>
                <w:lang w:val="en-US"/>
              </w:rPr>
              <w:t xml:space="preserve">Mode </w:t>
            </w:r>
            <w:r w:rsidRPr="004E5D66">
              <w:rPr>
                <w:rFonts w:cs="Arial"/>
                <w:lang w:val="en-US" w:eastAsia="zh-CN"/>
              </w:rPr>
              <w:t>B</w:t>
            </w:r>
          </w:p>
        </w:tc>
        <w:tc>
          <w:tcPr>
            <w:tcW w:w="1293" w:type="dxa"/>
          </w:tcPr>
          <w:p w14:paraId="2DB87F0E" w14:textId="77777777" w:rsidR="007702A5" w:rsidRPr="004E5D66" w:rsidRDefault="007702A5" w:rsidP="003E1FF8">
            <w:pPr>
              <w:pStyle w:val="TAL"/>
              <w:jc w:val="center"/>
              <w:rPr>
                <w:rFonts w:cs="Arial"/>
                <w:lang w:val="en-US"/>
              </w:rPr>
            </w:pPr>
            <w:r w:rsidRPr="004E5D66">
              <w:rPr>
                <w:rFonts w:cs="Arial"/>
                <w:lang w:val="en-US"/>
              </w:rPr>
              <w:t>256</w:t>
            </w:r>
          </w:p>
        </w:tc>
        <w:tc>
          <w:tcPr>
            <w:tcW w:w="1720" w:type="dxa"/>
          </w:tcPr>
          <w:p w14:paraId="19EF0897" w14:textId="77777777" w:rsidR="007702A5" w:rsidRPr="004E5D66" w:rsidRDefault="007702A5" w:rsidP="003E1FF8">
            <w:pPr>
              <w:pStyle w:val="TAL"/>
              <w:jc w:val="center"/>
              <w:rPr>
                <w:rFonts w:cs="Arial"/>
                <w:lang w:val="en-US"/>
              </w:rPr>
            </w:pPr>
            <w:r w:rsidRPr="004E5D66">
              <w:rPr>
                <w:rFonts w:cs="Arial"/>
                <w:lang w:val="en-US"/>
              </w:rPr>
              <w:t>NTN-TDLA100-5</w:t>
            </w:r>
          </w:p>
        </w:tc>
        <w:tc>
          <w:tcPr>
            <w:tcW w:w="989" w:type="dxa"/>
          </w:tcPr>
          <w:p w14:paraId="02294DCB" w14:textId="77777777" w:rsidR="007702A5" w:rsidRPr="004E5D66" w:rsidRDefault="007702A5" w:rsidP="003E1FF8">
            <w:pPr>
              <w:pStyle w:val="TAC"/>
              <w:rPr>
                <w:rFonts w:cs="Arial"/>
                <w:lang w:val="en-US"/>
              </w:rPr>
            </w:pPr>
            <w:r w:rsidRPr="004E5D66">
              <w:rPr>
                <w:rFonts w:cs="Arial"/>
                <w:lang w:val="en-US"/>
              </w:rPr>
              <w:t>A5-</w:t>
            </w:r>
            <w:r w:rsidRPr="004E5D66">
              <w:rPr>
                <w:rFonts w:cs="Arial"/>
                <w:lang w:val="en-US" w:eastAsia="zh-CN"/>
              </w:rPr>
              <w:t>1</w:t>
            </w:r>
          </w:p>
        </w:tc>
        <w:tc>
          <w:tcPr>
            <w:tcW w:w="1302" w:type="dxa"/>
          </w:tcPr>
          <w:p w14:paraId="059A1C6C" w14:textId="77777777" w:rsidR="007702A5" w:rsidRPr="004E5D66" w:rsidRDefault="007702A5" w:rsidP="003E1FF8">
            <w:pPr>
              <w:pStyle w:val="TAC"/>
              <w:rPr>
                <w:rFonts w:cs="Arial"/>
                <w:lang w:val="en-US"/>
              </w:rPr>
            </w:pPr>
            <w:r w:rsidRPr="004E5D66">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04410D25" w14:textId="77777777" w:rsidR="007702A5" w:rsidRPr="004E5D66" w:rsidRDefault="007702A5" w:rsidP="003E1FF8">
            <w:pPr>
              <w:pStyle w:val="TAC"/>
              <w:rPr>
                <w:rFonts w:cs="Arial"/>
                <w:lang w:val="en-US"/>
              </w:rPr>
            </w:pPr>
            <w:r w:rsidRPr="004E5D66">
              <w:rPr>
                <w:rFonts w:cs="Arial"/>
                <w:lang w:val="en-US"/>
              </w:rPr>
              <w:t>-14.5</w:t>
            </w:r>
          </w:p>
        </w:tc>
      </w:tr>
      <w:tr w:rsidR="007702A5" w:rsidRPr="004E5D66" w14:paraId="757E84A8" w14:textId="77777777" w:rsidTr="003E1FF8">
        <w:trPr>
          <w:trHeight w:val="153"/>
          <w:jc w:val="center"/>
        </w:trPr>
        <w:tc>
          <w:tcPr>
            <w:tcW w:w="1171" w:type="dxa"/>
          </w:tcPr>
          <w:p w14:paraId="343AE462" w14:textId="77777777" w:rsidR="007702A5" w:rsidRPr="004E5D66" w:rsidRDefault="007702A5" w:rsidP="003E1FF8">
            <w:pPr>
              <w:pStyle w:val="TAC"/>
              <w:rPr>
                <w:rFonts w:cs="Arial"/>
                <w:lang w:val="en-US"/>
              </w:rPr>
            </w:pPr>
            <w:r w:rsidRPr="004E5D66">
              <w:rPr>
                <w:rFonts w:cs="Arial"/>
                <w:lang w:val="en-US" w:eastAsia="zh-CN"/>
              </w:rPr>
              <w:t>1</w:t>
            </w:r>
          </w:p>
        </w:tc>
        <w:tc>
          <w:tcPr>
            <w:tcW w:w="1297" w:type="dxa"/>
          </w:tcPr>
          <w:p w14:paraId="5258501A" w14:textId="77777777" w:rsidR="007702A5" w:rsidRPr="004E5D66" w:rsidRDefault="007702A5" w:rsidP="003E1FF8">
            <w:pPr>
              <w:pStyle w:val="TAC"/>
              <w:rPr>
                <w:rFonts w:cs="Arial"/>
                <w:lang w:val="en-US"/>
              </w:rPr>
            </w:pPr>
            <w:r w:rsidRPr="004E5D66">
              <w:rPr>
                <w:rFonts w:cs="Arial"/>
                <w:lang w:val="en-US"/>
              </w:rPr>
              <w:t>2</w:t>
            </w:r>
          </w:p>
        </w:tc>
        <w:tc>
          <w:tcPr>
            <w:tcW w:w="921" w:type="dxa"/>
          </w:tcPr>
          <w:p w14:paraId="2105E0BF" w14:textId="77777777" w:rsidR="007702A5" w:rsidRPr="004E5D66" w:rsidRDefault="007702A5" w:rsidP="003E1FF8">
            <w:pPr>
              <w:pStyle w:val="TAL"/>
              <w:rPr>
                <w:rFonts w:cs="Arial"/>
                <w:lang w:val="en-US"/>
              </w:rPr>
            </w:pPr>
            <w:r w:rsidRPr="004E5D66">
              <w:rPr>
                <w:rFonts w:cs="Arial"/>
                <w:lang w:val="en-US"/>
              </w:rPr>
              <w:t xml:space="preserve">Mode </w:t>
            </w:r>
            <w:r w:rsidRPr="004E5D66">
              <w:rPr>
                <w:rFonts w:cs="Arial"/>
                <w:lang w:val="en-US" w:eastAsia="zh-CN"/>
              </w:rPr>
              <w:t>B</w:t>
            </w:r>
          </w:p>
        </w:tc>
        <w:tc>
          <w:tcPr>
            <w:tcW w:w="1293" w:type="dxa"/>
          </w:tcPr>
          <w:p w14:paraId="798BB70E" w14:textId="77777777" w:rsidR="007702A5" w:rsidRPr="004E5D66" w:rsidRDefault="007702A5" w:rsidP="003E1FF8">
            <w:pPr>
              <w:pStyle w:val="TAL"/>
              <w:jc w:val="center"/>
              <w:rPr>
                <w:rFonts w:cs="Arial"/>
                <w:lang w:val="en-US"/>
              </w:rPr>
            </w:pPr>
            <w:r w:rsidRPr="004E5D66">
              <w:rPr>
                <w:rFonts w:cs="Arial"/>
                <w:lang w:val="en-US"/>
              </w:rPr>
              <w:t>256</w:t>
            </w:r>
          </w:p>
        </w:tc>
        <w:tc>
          <w:tcPr>
            <w:tcW w:w="1720" w:type="dxa"/>
          </w:tcPr>
          <w:p w14:paraId="7FFA92B6" w14:textId="77777777" w:rsidR="007702A5" w:rsidRPr="004E5D66" w:rsidRDefault="007702A5" w:rsidP="003E1FF8">
            <w:pPr>
              <w:pStyle w:val="TAL"/>
              <w:jc w:val="center"/>
              <w:rPr>
                <w:szCs w:val="18"/>
                <w:lang w:val="en-US"/>
              </w:rPr>
            </w:pPr>
            <w:r w:rsidRPr="004E5D66">
              <w:rPr>
                <w:rFonts w:cs="Arial"/>
                <w:lang w:val="en-US"/>
              </w:rPr>
              <w:t>NTN-TDLC5-5</w:t>
            </w:r>
          </w:p>
        </w:tc>
        <w:tc>
          <w:tcPr>
            <w:tcW w:w="989" w:type="dxa"/>
          </w:tcPr>
          <w:p w14:paraId="4ADB4F6C" w14:textId="77777777" w:rsidR="007702A5" w:rsidRPr="004E5D66" w:rsidRDefault="007702A5" w:rsidP="003E1FF8">
            <w:pPr>
              <w:pStyle w:val="TAC"/>
              <w:rPr>
                <w:rFonts w:cs="Arial"/>
                <w:lang w:val="en-US"/>
              </w:rPr>
            </w:pPr>
            <w:r w:rsidRPr="004E5D66">
              <w:rPr>
                <w:rFonts w:cs="Arial"/>
                <w:lang w:val="en-US"/>
              </w:rPr>
              <w:t>A5-</w:t>
            </w:r>
            <w:r w:rsidRPr="004E5D66">
              <w:rPr>
                <w:rFonts w:cs="Arial"/>
                <w:lang w:val="en-US" w:eastAsia="zh-CN"/>
              </w:rPr>
              <w:t>1</w:t>
            </w:r>
          </w:p>
        </w:tc>
        <w:tc>
          <w:tcPr>
            <w:tcW w:w="1302" w:type="dxa"/>
          </w:tcPr>
          <w:p w14:paraId="5A82AD16" w14:textId="77777777" w:rsidR="007702A5" w:rsidRPr="004E5D66" w:rsidRDefault="007702A5" w:rsidP="003E1FF8">
            <w:pPr>
              <w:pStyle w:val="TAC"/>
              <w:rPr>
                <w:rFonts w:cs="Arial"/>
                <w:lang w:val="en-US"/>
              </w:rPr>
            </w:pPr>
            <w:r w:rsidRPr="004E5D66">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62371070" w14:textId="77777777" w:rsidR="007702A5" w:rsidRPr="004E5D66" w:rsidRDefault="007702A5" w:rsidP="003E1FF8">
            <w:pPr>
              <w:pStyle w:val="TAC"/>
              <w:rPr>
                <w:rFonts w:cs="Arial"/>
                <w:lang w:val="en-US"/>
              </w:rPr>
            </w:pPr>
            <w:r w:rsidRPr="004E5D66">
              <w:rPr>
                <w:rFonts w:cs="Arial"/>
                <w:lang w:val="en-US"/>
              </w:rPr>
              <w:t>-15.5</w:t>
            </w:r>
          </w:p>
        </w:tc>
      </w:tr>
    </w:tbl>
    <w:p w14:paraId="65B444B3" w14:textId="77777777" w:rsidR="0039467C" w:rsidRPr="004E5D66" w:rsidRDefault="0039467C" w:rsidP="0039467C">
      <w:pPr>
        <w:pStyle w:val="NormalWeb"/>
        <w:spacing w:before="0" w:beforeAutospacing="0" w:after="180" w:afterAutospacing="0"/>
        <w:rPr>
          <w:sz w:val="20"/>
          <w:szCs w:val="20"/>
        </w:rPr>
      </w:pPr>
    </w:p>
    <w:p w14:paraId="1EB1C624" w14:textId="77777777" w:rsidR="00D62336" w:rsidRPr="004E5D66" w:rsidRDefault="00063062">
      <w:pPr>
        <w:pStyle w:val="Heading2"/>
        <w:rPr>
          <w:lang w:eastAsia="zh-CN"/>
        </w:rPr>
      </w:pPr>
      <w:bookmarkStart w:id="1577" w:name="_Toc28873"/>
      <w:bookmarkStart w:id="1578" w:name="_Toc121933018"/>
      <w:bookmarkStart w:id="1579" w:name="_Toc121908732"/>
      <w:bookmarkStart w:id="1580" w:name="_Toc124186527"/>
      <w:bookmarkStart w:id="1581" w:name="_Toc137240676"/>
      <w:bookmarkStart w:id="1582" w:name="_Toc137244775"/>
      <w:bookmarkStart w:id="1583" w:name="_Toc138893989"/>
      <w:bookmarkStart w:id="1584" w:name="_Toc138894221"/>
      <w:bookmarkStart w:id="1585" w:name="_Toc145036614"/>
      <w:bookmarkStart w:id="1586" w:name="_Toc153188906"/>
      <w:bookmarkStart w:id="1587" w:name="_Toc155672189"/>
      <w:bookmarkStart w:id="1588" w:name="_Toc161927832"/>
      <w:bookmarkStart w:id="1589" w:name="_Toc163213329"/>
      <w:bookmarkStart w:id="1590" w:name="_Toc169794732"/>
      <w:bookmarkStart w:id="1591" w:name="_Toc171510360"/>
      <w:bookmarkStart w:id="1592" w:name="_Toc233969839"/>
      <w:r w:rsidRPr="004E5D66">
        <w:rPr>
          <w:lang w:eastAsia="zh-CN"/>
        </w:rPr>
        <w:t>8.3</w:t>
      </w:r>
      <w:r w:rsidRPr="004E5D66">
        <w:rPr>
          <w:lang w:eastAsia="zh-CN"/>
        </w:rPr>
        <w:tab/>
        <w:t>Performance requirements for PUCCH</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5F4511D4" w14:textId="77777777" w:rsidR="0039467C" w:rsidRPr="004E5D66" w:rsidRDefault="0039467C" w:rsidP="0039467C">
      <w:pPr>
        <w:pStyle w:val="Heading3"/>
        <w:rPr>
          <w:lang w:val="en-US"/>
        </w:rPr>
      </w:pPr>
      <w:bookmarkStart w:id="1593" w:name="_Toc137240677"/>
      <w:bookmarkStart w:id="1594" w:name="_Toc137244776"/>
      <w:bookmarkStart w:id="1595" w:name="_Toc138893990"/>
      <w:bookmarkStart w:id="1596" w:name="_Toc138894222"/>
      <w:bookmarkStart w:id="1597" w:name="_Toc145036615"/>
      <w:bookmarkStart w:id="1598" w:name="_Toc153188907"/>
      <w:bookmarkStart w:id="1599" w:name="_Toc155672190"/>
      <w:bookmarkStart w:id="1600" w:name="_Toc161927833"/>
      <w:bookmarkStart w:id="1601" w:name="_Toc163213330"/>
      <w:bookmarkStart w:id="1602" w:name="_Toc169794733"/>
      <w:bookmarkStart w:id="1603" w:name="_Toc171510361"/>
      <w:bookmarkStart w:id="1604" w:name="_Toc233969840"/>
      <w:r w:rsidRPr="004E5D66">
        <w:rPr>
          <w:lang w:val="en-US"/>
        </w:rPr>
        <w:t>8.3.1</w:t>
      </w:r>
      <w:r w:rsidRPr="004E5D66">
        <w:rPr>
          <w:lang w:val="en-US"/>
        </w:rPr>
        <w:tab/>
        <w:t>PUCCH performance requirements for coverage enhancement</w:t>
      </w:r>
      <w:bookmarkEnd w:id="1593"/>
      <w:bookmarkEnd w:id="1594"/>
      <w:bookmarkEnd w:id="1595"/>
      <w:bookmarkEnd w:id="1596"/>
      <w:bookmarkEnd w:id="1597"/>
      <w:bookmarkEnd w:id="1598"/>
      <w:bookmarkEnd w:id="1599"/>
      <w:bookmarkEnd w:id="1600"/>
      <w:bookmarkEnd w:id="1601"/>
      <w:bookmarkEnd w:id="1602"/>
      <w:bookmarkEnd w:id="1603"/>
      <w:bookmarkEnd w:id="1604"/>
    </w:p>
    <w:p w14:paraId="77C9E2EE" w14:textId="77777777" w:rsidR="0039467C" w:rsidRPr="004E5D66" w:rsidRDefault="0039467C" w:rsidP="0039467C">
      <w:pPr>
        <w:pStyle w:val="Heading4"/>
        <w:rPr>
          <w:lang w:val="en-US"/>
        </w:rPr>
      </w:pPr>
      <w:bookmarkStart w:id="1605" w:name="_Toc20997861"/>
      <w:bookmarkStart w:id="1606" w:name="_Toc29478540"/>
      <w:bookmarkStart w:id="1607" w:name="_Toc35933138"/>
      <w:bookmarkStart w:id="1608" w:name="_Toc35935426"/>
      <w:bookmarkStart w:id="1609" w:name="_Toc37163010"/>
      <w:bookmarkStart w:id="1610" w:name="_Toc37173338"/>
      <w:bookmarkStart w:id="1611" w:name="_Toc37173590"/>
      <w:bookmarkStart w:id="1612" w:name="_Toc44754146"/>
      <w:bookmarkStart w:id="1613" w:name="_Toc45825574"/>
      <w:bookmarkStart w:id="1614" w:name="_Toc45825826"/>
      <w:bookmarkStart w:id="1615" w:name="_Toc45826078"/>
      <w:bookmarkStart w:id="1616" w:name="_Toc45826330"/>
      <w:bookmarkStart w:id="1617" w:name="_Toc52466496"/>
      <w:bookmarkStart w:id="1618" w:name="_Toc66869481"/>
      <w:bookmarkStart w:id="1619" w:name="_Toc66872299"/>
      <w:bookmarkStart w:id="1620" w:name="_Toc75173456"/>
      <w:bookmarkStart w:id="1621" w:name="_Toc76497272"/>
      <w:bookmarkStart w:id="1622" w:name="_Toc82894073"/>
      <w:bookmarkStart w:id="1623" w:name="_Toc89684604"/>
      <w:bookmarkStart w:id="1624" w:name="_Toc98574745"/>
      <w:bookmarkStart w:id="1625" w:name="_Toc123306973"/>
      <w:bookmarkStart w:id="1626" w:name="_Toc124186792"/>
      <w:bookmarkStart w:id="1627" w:name="_Toc137240678"/>
      <w:bookmarkStart w:id="1628" w:name="_Toc137244777"/>
      <w:bookmarkStart w:id="1629" w:name="_Toc138893991"/>
      <w:bookmarkStart w:id="1630" w:name="_Toc138894223"/>
      <w:bookmarkStart w:id="1631" w:name="_Toc145036616"/>
      <w:bookmarkStart w:id="1632" w:name="_Toc153188908"/>
      <w:bookmarkStart w:id="1633" w:name="_Toc155672191"/>
      <w:bookmarkStart w:id="1634" w:name="_Toc161927834"/>
      <w:bookmarkStart w:id="1635" w:name="_Toc163213331"/>
      <w:bookmarkStart w:id="1636" w:name="_Toc169794734"/>
      <w:bookmarkStart w:id="1637" w:name="_Toc171510362"/>
      <w:bookmarkStart w:id="1638" w:name="_Toc233969841"/>
      <w:r w:rsidRPr="004E5D66">
        <w:rPr>
          <w:lang w:val="en-US"/>
        </w:rPr>
        <w:t>8.3.1.1</w:t>
      </w:r>
      <w:r w:rsidRPr="004E5D66">
        <w:rPr>
          <w:lang w:val="en-US"/>
        </w:rPr>
        <w:tab/>
        <w:t>DTX to ACK performance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1713BA67" w14:textId="77777777" w:rsidR="0039467C" w:rsidRPr="004E5D66" w:rsidRDefault="0039467C" w:rsidP="0039467C">
      <w:pPr>
        <w:rPr>
          <w:lang w:val="en-US"/>
        </w:rPr>
      </w:pPr>
      <w:r w:rsidRPr="004E5D66">
        <w:rPr>
          <w:lang w:val="en-US"/>
        </w:rPr>
        <w:t>The DTX to ACK requirement is valid for any number of receive antennas, for all frame structures and for any channel bandwidth.</w:t>
      </w:r>
    </w:p>
    <w:p w14:paraId="6AE2B14B" w14:textId="77777777" w:rsidR="0039467C" w:rsidRPr="004E5D66" w:rsidRDefault="0039467C" w:rsidP="0039467C">
      <w:pPr>
        <w:pStyle w:val="Heading5"/>
        <w:rPr>
          <w:lang w:val="en-US"/>
        </w:rPr>
      </w:pPr>
      <w:bookmarkStart w:id="1639" w:name="_Toc20997862"/>
      <w:bookmarkStart w:id="1640" w:name="_Toc29478541"/>
      <w:bookmarkStart w:id="1641" w:name="_Toc35933139"/>
      <w:bookmarkStart w:id="1642" w:name="_Toc35935427"/>
      <w:bookmarkStart w:id="1643" w:name="_Toc37163011"/>
      <w:bookmarkStart w:id="1644" w:name="_Toc37173339"/>
      <w:bookmarkStart w:id="1645" w:name="_Toc37173591"/>
      <w:bookmarkStart w:id="1646" w:name="_Toc44754147"/>
      <w:bookmarkStart w:id="1647" w:name="_Toc45825575"/>
      <w:bookmarkStart w:id="1648" w:name="_Toc45825827"/>
      <w:bookmarkStart w:id="1649" w:name="_Toc45826079"/>
      <w:bookmarkStart w:id="1650" w:name="_Toc45826331"/>
      <w:bookmarkStart w:id="1651" w:name="_Toc52466497"/>
      <w:bookmarkStart w:id="1652" w:name="_Toc66869482"/>
      <w:bookmarkStart w:id="1653" w:name="_Toc66872300"/>
      <w:bookmarkStart w:id="1654" w:name="_Toc75173457"/>
      <w:bookmarkStart w:id="1655" w:name="_Toc76497273"/>
      <w:bookmarkStart w:id="1656" w:name="_Toc82894074"/>
      <w:bookmarkStart w:id="1657" w:name="_Toc89684605"/>
      <w:bookmarkStart w:id="1658" w:name="_Toc98574746"/>
      <w:bookmarkStart w:id="1659" w:name="_Toc123306974"/>
      <w:bookmarkStart w:id="1660" w:name="_Toc124186793"/>
      <w:bookmarkStart w:id="1661" w:name="_Toc137240679"/>
      <w:bookmarkStart w:id="1662" w:name="_Toc137244778"/>
      <w:bookmarkStart w:id="1663" w:name="_Toc138893992"/>
      <w:bookmarkStart w:id="1664" w:name="_Toc138894224"/>
      <w:bookmarkStart w:id="1665" w:name="_Toc145036617"/>
      <w:bookmarkStart w:id="1666" w:name="_Toc153188909"/>
      <w:bookmarkStart w:id="1667" w:name="_Toc155672192"/>
      <w:bookmarkStart w:id="1668" w:name="_Toc161927835"/>
      <w:bookmarkStart w:id="1669" w:name="_Toc163213332"/>
      <w:bookmarkStart w:id="1670" w:name="_Toc169794735"/>
      <w:bookmarkStart w:id="1671" w:name="_Toc171510363"/>
      <w:bookmarkStart w:id="1672" w:name="_Toc233969842"/>
      <w:r w:rsidRPr="004E5D66">
        <w:rPr>
          <w:lang w:val="en-US"/>
        </w:rPr>
        <w:t>8.3.1.1.1</w:t>
      </w:r>
      <w:r w:rsidRPr="004E5D66">
        <w:rPr>
          <w:lang w:val="en-US"/>
        </w:rPr>
        <w:tab/>
        <w:t>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15B88D13" w14:textId="77777777" w:rsidR="0039467C" w:rsidRPr="004E5D66" w:rsidRDefault="0039467C" w:rsidP="0039467C">
      <w:pPr>
        <w:rPr>
          <w:lang w:val="en-US"/>
        </w:rPr>
      </w:pPr>
      <w:r w:rsidRPr="004E5D66">
        <w:rPr>
          <w:lang w:val="en-US"/>
        </w:rPr>
        <w:t xml:space="preserve">The DTX to ACK probability, i.e. the probability that ACK is detected when nothing </w:t>
      </w:r>
      <w:r w:rsidRPr="004E5D66">
        <w:rPr>
          <w:lang w:val="en-US" w:eastAsia="zh-CN"/>
        </w:rPr>
        <w:t xml:space="preserve">is </w:t>
      </w:r>
      <w:r w:rsidRPr="004E5D66">
        <w:rPr>
          <w:lang w:val="en-US"/>
        </w:rPr>
        <w:t>sent</w:t>
      </w:r>
      <w:r w:rsidRPr="004E5D66">
        <w:rPr>
          <w:lang w:val="en-US" w:eastAsia="zh-CN"/>
        </w:rPr>
        <w:t xml:space="preserve"> </w:t>
      </w:r>
      <w:r w:rsidRPr="004E5D66">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4E5D66"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4E5D66" w:rsidRDefault="0039467C" w:rsidP="0039467C">
      <w:pPr>
        <w:rPr>
          <w:rFonts w:eastAsia="MS Mincho"/>
          <w:lang w:val="en-US" w:eastAsia="zh-CN"/>
        </w:rPr>
      </w:pPr>
      <w:r w:rsidRPr="004E5D66">
        <w:rPr>
          <w:rFonts w:eastAsia="MS Mincho"/>
          <w:lang w:val="en-US" w:eastAsia="zh-CN"/>
        </w:rPr>
        <w:t>where:</w:t>
      </w:r>
    </w:p>
    <w:p w14:paraId="3FB692BA" w14:textId="77777777" w:rsidR="0039467C" w:rsidRPr="004E5D66" w:rsidRDefault="0039467C" w:rsidP="0039467C">
      <w:pPr>
        <w:pStyle w:val="B1"/>
        <w:rPr>
          <w:lang w:val="en-US"/>
        </w:rPr>
      </w:pPr>
      <w:r w:rsidRPr="004E5D66">
        <w:rPr>
          <w:lang w:val="en-US"/>
        </w:rPr>
        <w:t>-</w:t>
      </w:r>
      <w:r w:rsidRPr="004E5D66">
        <w:rPr>
          <w:lang w:val="en-US"/>
        </w:rPr>
        <w:tab/>
        <w:t>#(false ACK bits) denotes the number of detected ACK bits per PUCCH transmission.</w:t>
      </w:r>
    </w:p>
    <w:p w14:paraId="5A27ADE7" w14:textId="77777777" w:rsidR="0039467C" w:rsidRPr="004E5D66" w:rsidRDefault="0039467C" w:rsidP="0039467C">
      <w:pPr>
        <w:pStyle w:val="B1"/>
        <w:rPr>
          <w:lang w:val="en-US"/>
        </w:rPr>
      </w:pPr>
      <w:r w:rsidRPr="004E5D66">
        <w:rPr>
          <w:lang w:val="en-US"/>
        </w:rPr>
        <w:t>-</w:t>
      </w:r>
      <w:r w:rsidRPr="004E5D66">
        <w:rPr>
          <w:lang w:val="en-US"/>
        </w:rPr>
        <w:tab/>
        <w:t>#(ACK/NACK bits) denotes the number of encoded bits per PUCCH transmission.</w:t>
      </w:r>
    </w:p>
    <w:p w14:paraId="3F4769EF" w14:textId="77777777" w:rsidR="0039467C" w:rsidRPr="004E5D66" w:rsidRDefault="0039467C" w:rsidP="0039467C">
      <w:pPr>
        <w:pStyle w:val="B1"/>
        <w:rPr>
          <w:lang w:val="en-US"/>
        </w:rPr>
      </w:pPr>
      <w:r w:rsidRPr="004E5D66">
        <w:rPr>
          <w:lang w:val="en-US"/>
        </w:rPr>
        <w:t>-</w:t>
      </w:r>
      <w:r w:rsidRPr="004E5D66">
        <w:rPr>
          <w:lang w:val="en-US"/>
        </w:rPr>
        <w:tab/>
        <w:t>#(PUCCH DTX) denotes the number of DTX occasions per PUCCH transmission.</w:t>
      </w:r>
    </w:p>
    <w:p w14:paraId="31B7C8B2" w14:textId="77777777" w:rsidR="0039467C" w:rsidRPr="004E5D66" w:rsidRDefault="0039467C" w:rsidP="0039467C">
      <w:pPr>
        <w:pStyle w:val="Heading4"/>
        <w:rPr>
          <w:lang w:val="en-US"/>
        </w:rPr>
      </w:pPr>
      <w:bookmarkStart w:id="1673" w:name="_Toc20997863"/>
      <w:bookmarkStart w:id="1674" w:name="_Toc29478542"/>
      <w:bookmarkStart w:id="1675" w:name="_Toc35933140"/>
      <w:bookmarkStart w:id="1676" w:name="_Toc35935428"/>
      <w:bookmarkStart w:id="1677" w:name="_Toc37163012"/>
      <w:bookmarkStart w:id="1678" w:name="_Toc37173340"/>
      <w:bookmarkStart w:id="1679" w:name="_Toc37173592"/>
      <w:bookmarkStart w:id="1680" w:name="_Toc44754148"/>
      <w:bookmarkStart w:id="1681" w:name="_Toc45825576"/>
      <w:bookmarkStart w:id="1682" w:name="_Toc45825828"/>
      <w:bookmarkStart w:id="1683" w:name="_Toc45826080"/>
      <w:bookmarkStart w:id="1684" w:name="_Toc45826332"/>
      <w:bookmarkStart w:id="1685" w:name="_Toc52466498"/>
      <w:bookmarkStart w:id="1686" w:name="_Toc66869483"/>
      <w:bookmarkStart w:id="1687" w:name="_Toc66872301"/>
      <w:bookmarkStart w:id="1688" w:name="_Toc75173458"/>
      <w:bookmarkStart w:id="1689" w:name="_Toc76497274"/>
      <w:bookmarkStart w:id="1690" w:name="_Toc82894075"/>
      <w:bookmarkStart w:id="1691" w:name="_Toc89684606"/>
      <w:bookmarkStart w:id="1692" w:name="_Toc98574747"/>
      <w:bookmarkStart w:id="1693" w:name="_Toc123306975"/>
      <w:bookmarkStart w:id="1694" w:name="_Toc124186794"/>
      <w:bookmarkStart w:id="1695" w:name="_Toc137240680"/>
      <w:bookmarkStart w:id="1696" w:name="_Toc137244779"/>
      <w:bookmarkStart w:id="1697" w:name="_Toc138893993"/>
      <w:bookmarkStart w:id="1698" w:name="_Toc138894225"/>
      <w:bookmarkStart w:id="1699" w:name="_Toc145036618"/>
      <w:bookmarkStart w:id="1700" w:name="_Toc153188910"/>
      <w:bookmarkStart w:id="1701" w:name="_Toc155672193"/>
      <w:bookmarkStart w:id="1702" w:name="_Toc161927836"/>
      <w:bookmarkStart w:id="1703" w:name="_Toc163213333"/>
      <w:bookmarkStart w:id="1704" w:name="_Toc169794736"/>
      <w:bookmarkStart w:id="1705" w:name="_Toc171510364"/>
      <w:bookmarkStart w:id="1706" w:name="_Toc233969843"/>
      <w:r w:rsidRPr="004E5D66">
        <w:rPr>
          <w:lang w:val="en-US"/>
        </w:rPr>
        <w:t>8.3.1.2</w:t>
      </w:r>
      <w:r w:rsidRPr="004E5D66">
        <w:rPr>
          <w:lang w:val="en-US"/>
        </w:rPr>
        <w:tab/>
        <w:t>ACK missed detection requirements for single user PUCCH format 1a</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729B2A74" w14:textId="77777777" w:rsidR="0039467C" w:rsidRPr="004E5D66" w:rsidRDefault="0039467C" w:rsidP="0039467C">
      <w:pPr>
        <w:rPr>
          <w:lang w:val="en-US"/>
        </w:rPr>
      </w:pPr>
      <w:r w:rsidRPr="004E5D66">
        <w:rPr>
          <w:lang w:val="en-US"/>
        </w:rPr>
        <w:t xml:space="preserve">The ACK missed detection probability is the probability of not detecting an ACK when an ACK </w:t>
      </w:r>
      <w:r w:rsidRPr="004E5D66">
        <w:rPr>
          <w:lang w:val="en-US" w:eastAsia="zh-CN"/>
        </w:rPr>
        <w:t>is</w:t>
      </w:r>
      <w:r w:rsidRPr="004E5D66">
        <w:rPr>
          <w:lang w:val="en-US"/>
        </w:rPr>
        <w:t xml:space="preserve"> sent.</w:t>
      </w:r>
    </w:p>
    <w:p w14:paraId="45B8A385" w14:textId="77777777" w:rsidR="0039467C" w:rsidRPr="004E5D66" w:rsidRDefault="0039467C" w:rsidP="0039467C">
      <w:pPr>
        <w:pStyle w:val="Heading5"/>
        <w:rPr>
          <w:lang w:val="en-US"/>
        </w:rPr>
      </w:pPr>
      <w:bookmarkStart w:id="1707" w:name="_Toc20997864"/>
      <w:bookmarkStart w:id="1708" w:name="_Toc29478543"/>
      <w:bookmarkStart w:id="1709" w:name="_Toc35933141"/>
      <w:bookmarkStart w:id="1710" w:name="_Toc35935429"/>
      <w:bookmarkStart w:id="1711" w:name="_Toc37163013"/>
      <w:bookmarkStart w:id="1712" w:name="_Toc37173341"/>
      <w:bookmarkStart w:id="1713" w:name="_Toc37173593"/>
      <w:bookmarkStart w:id="1714" w:name="_Toc44754149"/>
      <w:bookmarkStart w:id="1715" w:name="_Toc45825577"/>
      <w:bookmarkStart w:id="1716" w:name="_Toc45825829"/>
      <w:bookmarkStart w:id="1717" w:name="_Toc45826081"/>
      <w:bookmarkStart w:id="1718" w:name="_Toc45826333"/>
      <w:bookmarkStart w:id="1719" w:name="_Toc52466499"/>
      <w:bookmarkStart w:id="1720" w:name="_Toc66869484"/>
      <w:bookmarkStart w:id="1721" w:name="_Toc66872302"/>
      <w:bookmarkStart w:id="1722" w:name="_Toc75173459"/>
      <w:bookmarkStart w:id="1723" w:name="_Toc76497275"/>
      <w:bookmarkStart w:id="1724" w:name="_Toc82894076"/>
      <w:bookmarkStart w:id="1725" w:name="_Toc89684607"/>
      <w:bookmarkStart w:id="1726" w:name="_Toc98574748"/>
      <w:bookmarkStart w:id="1727" w:name="_Toc123306976"/>
      <w:bookmarkStart w:id="1728" w:name="_Toc124186795"/>
      <w:bookmarkStart w:id="1729" w:name="_Toc137240681"/>
      <w:bookmarkStart w:id="1730" w:name="_Toc137244780"/>
      <w:bookmarkStart w:id="1731" w:name="_Toc138893994"/>
      <w:bookmarkStart w:id="1732" w:name="_Toc138894226"/>
      <w:bookmarkStart w:id="1733" w:name="_Toc145036619"/>
      <w:bookmarkStart w:id="1734" w:name="_Toc153188911"/>
      <w:bookmarkStart w:id="1735" w:name="_Toc155672194"/>
      <w:bookmarkStart w:id="1736" w:name="_Toc161927837"/>
      <w:bookmarkStart w:id="1737" w:name="_Toc163213334"/>
      <w:bookmarkStart w:id="1738" w:name="_Toc169794737"/>
      <w:bookmarkStart w:id="1739" w:name="_Toc171510365"/>
      <w:bookmarkStart w:id="1740" w:name="_Toc233969844"/>
      <w:r w:rsidRPr="004E5D66">
        <w:rPr>
          <w:lang w:val="en-US"/>
        </w:rPr>
        <w:lastRenderedPageBreak/>
        <w:t>8.3.1.2.1</w:t>
      </w:r>
      <w:r w:rsidRPr="004E5D66">
        <w:rPr>
          <w:lang w:val="en-US"/>
        </w:rPr>
        <w:tab/>
        <w:t>Minimum requirements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5765F710" w14:textId="77777777" w:rsidR="0039467C" w:rsidRPr="004E5D66" w:rsidRDefault="0039467C" w:rsidP="0039467C">
      <w:pPr>
        <w:rPr>
          <w:lang w:val="en-US"/>
        </w:rPr>
      </w:pPr>
      <w:r w:rsidRPr="004E5D66">
        <w:rPr>
          <w:lang w:val="en-US"/>
        </w:rPr>
        <w:t>The ACK missed detection probability shall not exceed 1% at the SNR given in table 8.3.1.2.1-1 for 1Tx.</w:t>
      </w:r>
    </w:p>
    <w:p w14:paraId="7DC4012B" w14:textId="77777777" w:rsidR="0039467C" w:rsidRPr="004E5D66" w:rsidRDefault="0039467C" w:rsidP="0039467C">
      <w:pPr>
        <w:pStyle w:val="TH"/>
        <w:rPr>
          <w:lang w:val="en-US"/>
        </w:rPr>
      </w:pPr>
      <w:r w:rsidRPr="004E5D66">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4E5D66" w:rsidRPr="004E5D66" w14:paraId="60500692" w14:textId="77777777" w:rsidTr="00D27C8A">
        <w:tc>
          <w:tcPr>
            <w:tcW w:w="1187" w:type="dxa"/>
          </w:tcPr>
          <w:p w14:paraId="636DBF16" w14:textId="77777777" w:rsidR="007702A5" w:rsidRPr="004E5D66" w:rsidRDefault="007702A5" w:rsidP="007702A5">
            <w:pPr>
              <w:pStyle w:val="TAH"/>
              <w:rPr>
                <w:lang w:val="en-US"/>
              </w:rPr>
            </w:pPr>
            <w:r w:rsidRPr="004E5D66">
              <w:rPr>
                <w:rFonts w:cs="Arial"/>
                <w:lang w:val="en-US" w:eastAsia="ja-JP"/>
              </w:rPr>
              <w:t>Number of TX antennas</w:t>
            </w:r>
          </w:p>
        </w:tc>
        <w:tc>
          <w:tcPr>
            <w:tcW w:w="1187" w:type="dxa"/>
          </w:tcPr>
          <w:p w14:paraId="0448A190" w14:textId="77777777" w:rsidR="007702A5" w:rsidRPr="004E5D66" w:rsidRDefault="007702A5" w:rsidP="007702A5">
            <w:pPr>
              <w:pStyle w:val="TAH"/>
              <w:rPr>
                <w:lang w:val="en-US"/>
              </w:rPr>
            </w:pPr>
            <w:r w:rsidRPr="004E5D66">
              <w:rPr>
                <w:rFonts w:cs="Arial"/>
                <w:lang w:val="en-US" w:eastAsia="ja-JP"/>
              </w:rPr>
              <w:t>Number of RX antennas</w:t>
            </w:r>
          </w:p>
        </w:tc>
        <w:tc>
          <w:tcPr>
            <w:tcW w:w="1253" w:type="dxa"/>
          </w:tcPr>
          <w:p w14:paraId="716ABA5F" w14:textId="114803A9" w:rsidR="007702A5" w:rsidRPr="004E5D66" w:rsidRDefault="007702A5" w:rsidP="007702A5">
            <w:pPr>
              <w:pStyle w:val="TAH"/>
              <w:rPr>
                <w:lang w:val="en-US"/>
              </w:rPr>
            </w:pPr>
            <w:r w:rsidRPr="004E5D66">
              <w:rPr>
                <w:lang w:val="en-US"/>
              </w:rPr>
              <w:t>Channel bandwidth (MHz)</w:t>
            </w:r>
          </w:p>
        </w:tc>
        <w:tc>
          <w:tcPr>
            <w:tcW w:w="1081" w:type="dxa"/>
          </w:tcPr>
          <w:p w14:paraId="267CBD08" w14:textId="77777777" w:rsidR="007702A5" w:rsidRPr="004E5D66" w:rsidRDefault="007702A5" w:rsidP="007702A5">
            <w:pPr>
              <w:pStyle w:val="TAH"/>
              <w:rPr>
                <w:lang w:val="en-US"/>
              </w:rPr>
            </w:pPr>
            <w:r w:rsidRPr="004E5D66">
              <w:rPr>
                <w:rFonts w:cs="Arial"/>
                <w:lang w:val="en-US" w:eastAsia="ja-JP"/>
              </w:rPr>
              <w:t>Cyclic Prefix</w:t>
            </w:r>
          </w:p>
        </w:tc>
        <w:tc>
          <w:tcPr>
            <w:tcW w:w="1320" w:type="dxa"/>
          </w:tcPr>
          <w:p w14:paraId="5712373B" w14:textId="4C3EB3AE" w:rsidR="007702A5" w:rsidRPr="004E5D66" w:rsidRDefault="007702A5" w:rsidP="007702A5">
            <w:pPr>
              <w:pStyle w:val="TAH"/>
              <w:rPr>
                <w:lang w:val="en-US"/>
              </w:rPr>
            </w:pPr>
            <w:r w:rsidRPr="004E5D66">
              <w:rPr>
                <w:rFonts w:cs="Arial"/>
                <w:lang w:val="en-US" w:eastAsia="ja-JP"/>
              </w:rPr>
              <w:t>Propagation conditions (Annex C)</w:t>
            </w:r>
          </w:p>
        </w:tc>
        <w:tc>
          <w:tcPr>
            <w:tcW w:w="1285" w:type="dxa"/>
          </w:tcPr>
          <w:p w14:paraId="70DDB736" w14:textId="77777777" w:rsidR="007702A5" w:rsidRPr="004E5D66" w:rsidRDefault="007702A5" w:rsidP="007702A5">
            <w:pPr>
              <w:pStyle w:val="TAH"/>
              <w:rPr>
                <w:lang w:val="en-US"/>
              </w:rPr>
            </w:pPr>
            <w:r w:rsidRPr="004E5D66">
              <w:rPr>
                <w:rFonts w:cs="Arial"/>
                <w:lang w:val="en-US" w:eastAsia="ja-JP"/>
              </w:rPr>
              <w:t>Repetitions</w:t>
            </w:r>
          </w:p>
        </w:tc>
        <w:tc>
          <w:tcPr>
            <w:tcW w:w="1337" w:type="dxa"/>
          </w:tcPr>
          <w:p w14:paraId="04CA7839" w14:textId="77777777" w:rsidR="007702A5" w:rsidRPr="004E5D66" w:rsidRDefault="007702A5" w:rsidP="007702A5">
            <w:pPr>
              <w:pStyle w:val="TAH"/>
              <w:rPr>
                <w:lang w:val="en-US"/>
              </w:rPr>
            </w:pPr>
            <w:r w:rsidRPr="004E5D66">
              <w:rPr>
                <w:rFonts w:cs="Arial"/>
                <w:lang w:val="en-US"/>
              </w:rPr>
              <w:t>Duration of PUCCH segment transmission (subframes)</w:t>
            </w:r>
          </w:p>
        </w:tc>
        <w:tc>
          <w:tcPr>
            <w:tcW w:w="979" w:type="dxa"/>
          </w:tcPr>
          <w:p w14:paraId="6672E1DF" w14:textId="77777777" w:rsidR="007702A5" w:rsidRPr="004E5D66" w:rsidRDefault="007702A5" w:rsidP="007702A5">
            <w:pPr>
              <w:pStyle w:val="TAH"/>
              <w:rPr>
                <w:lang w:val="en-US"/>
              </w:rPr>
            </w:pPr>
            <w:r w:rsidRPr="004E5D66">
              <w:rPr>
                <w:lang w:val="en-US"/>
              </w:rPr>
              <w:t>SNR (dB)</w:t>
            </w:r>
          </w:p>
        </w:tc>
      </w:tr>
      <w:tr w:rsidR="004E5D66" w:rsidRPr="004E5D66" w14:paraId="0B3DFE13" w14:textId="77777777" w:rsidTr="00617A18">
        <w:tc>
          <w:tcPr>
            <w:tcW w:w="1187" w:type="dxa"/>
          </w:tcPr>
          <w:p w14:paraId="7918F1B7" w14:textId="205660BD" w:rsidR="007702A5" w:rsidRPr="004E5D66" w:rsidRDefault="007702A5" w:rsidP="007702A5">
            <w:pPr>
              <w:pStyle w:val="TAC"/>
              <w:rPr>
                <w:lang w:val="en-US"/>
              </w:rPr>
            </w:pPr>
            <w:r w:rsidRPr="004E5D66">
              <w:rPr>
                <w:lang w:val="en-US"/>
              </w:rPr>
              <w:t>1</w:t>
            </w:r>
          </w:p>
        </w:tc>
        <w:tc>
          <w:tcPr>
            <w:tcW w:w="1187" w:type="dxa"/>
          </w:tcPr>
          <w:p w14:paraId="4CFE0226" w14:textId="5D45F392" w:rsidR="007702A5" w:rsidRPr="004E5D66" w:rsidRDefault="007702A5" w:rsidP="007702A5">
            <w:pPr>
              <w:pStyle w:val="TAC"/>
              <w:rPr>
                <w:lang w:val="en-US"/>
              </w:rPr>
            </w:pPr>
            <w:r w:rsidRPr="004E5D66">
              <w:rPr>
                <w:lang w:val="en-US"/>
              </w:rPr>
              <w:t>1</w:t>
            </w:r>
          </w:p>
        </w:tc>
        <w:tc>
          <w:tcPr>
            <w:tcW w:w="1253" w:type="dxa"/>
          </w:tcPr>
          <w:p w14:paraId="47A551A2" w14:textId="12C11D80" w:rsidR="007702A5" w:rsidRPr="004E5D66" w:rsidRDefault="007702A5" w:rsidP="007702A5">
            <w:pPr>
              <w:pStyle w:val="TAC"/>
              <w:rPr>
                <w:lang w:val="en-US"/>
              </w:rPr>
            </w:pPr>
            <w:r w:rsidRPr="004E5D66">
              <w:rPr>
                <w:lang w:val="en-US"/>
              </w:rPr>
              <w:t>1.4</w:t>
            </w:r>
          </w:p>
        </w:tc>
        <w:tc>
          <w:tcPr>
            <w:tcW w:w="1081" w:type="dxa"/>
          </w:tcPr>
          <w:p w14:paraId="2C3987EC" w14:textId="606BD432" w:rsidR="007702A5" w:rsidRPr="004E5D66" w:rsidRDefault="007702A5" w:rsidP="007702A5">
            <w:pPr>
              <w:pStyle w:val="TAC"/>
              <w:rPr>
                <w:lang w:val="en-US"/>
              </w:rPr>
            </w:pPr>
            <w:r w:rsidRPr="004E5D66">
              <w:rPr>
                <w:lang w:val="en-US"/>
              </w:rPr>
              <w:t>Normal</w:t>
            </w:r>
          </w:p>
        </w:tc>
        <w:tc>
          <w:tcPr>
            <w:tcW w:w="1320" w:type="dxa"/>
          </w:tcPr>
          <w:p w14:paraId="36203AEE" w14:textId="76FE325F" w:rsidR="007702A5" w:rsidRPr="004E5D66" w:rsidRDefault="007702A5" w:rsidP="007702A5">
            <w:pPr>
              <w:pStyle w:val="TAC"/>
              <w:rPr>
                <w:lang w:val="en-US"/>
              </w:rPr>
            </w:pPr>
            <w:r w:rsidRPr="004E5D66">
              <w:rPr>
                <w:lang w:val="en-US"/>
              </w:rPr>
              <w:t>NTN-TDLA100-5</w:t>
            </w:r>
          </w:p>
        </w:tc>
        <w:tc>
          <w:tcPr>
            <w:tcW w:w="1285" w:type="dxa"/>
          </w:tcPr>
          <w:p w14:paraId="0D81A045" w14:textId="63F31D8E" w:rsidR="007702A5" w:rsidRPr="004E5D66" w:rsidRDefault="007702A5" w:rsidP="007702A5">
            <w:pPr>
              <w:pStyle w:val="TAC"/>
              <w:rPr>
                <w:lang w:val="en-US"/>
              </w:rPr>
            </w:pPr>
            <w:r w:rsidRPr="004E5D66">
              <w:rPr>
                <w:lang w:val="en-US"/>
              </w:rPr>
              <w:t>8</w:t>
            </w:r>
          </w:p>
        </w:tc>
        <w:tc>
          <w:tcPr>
            <w:tcW w:w="1337" w:type="dxa"/>
          </w:tcPr>
          <w:p w14:paraId="40EE2872" w14:textId="23F2A3E5" w:rsidR="007702A5" w:rsidRPr="004E5D66" w:rsidRDefault="007702A5" w:rsidP="007702A5">
            <w:pPr>
              <w:pStyle w:val="TAC"/>
              <w:rPr>
                <w:lang w:val="en-US"/>
              </w:rPr>
            </w:pPr>
            <w:r w:rsidRPr="004E5D66">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7702A5" w:rsidRPr="004E5D66" w:rsidRDefault="007702A5" w:rsidP="007702A5">
            <w:pPr>
              <w:pStyle w:val="TAC"/>
              <w:rPr>
                <w:lang w:val="en-US"/>
              </w:rPr>
            </w:pPr>
            <w:r w:rsidRPr="004E5D66">
              <w:rPr>
                <w:lang w:val="en-US"/>
              </w:rPr>
              <w:t>-2.6</w:t>
            </w:r>
          </w:p>
        </w:tc>
      </w:tr>
      <w:tr w:rsidR="004E5D66" w:rsidRPr="004E5D66" w14:paraId="69171F72" w14:textId="77777777" w:rsidTr="00617A18">
        <w:tc>
          <w:tcPr>
            <w:tcW w:w="1187" w:type="dxa"/>
          </w:tcPr>
          <w:p w14:paraId="6448E2A3" w14:textId="278ECE22" w:rsidR="007702A5" w:rsidRPr="004E5D66" w:rsidRDefault="007702A5" w:rsidP="007702A5">
            <w:pPr>
              <w:pStyle w:val="TAC"/>
              <w:rPr>
                <w:lang w:val="en-US"/>
              </w:rPr>
            </w:pPr>
            <w:r w:rsidRPr="004E5D66">
              <w:rPr>
                <w:lang w:val="en-US"/>
              </w:rPr>
              <w:t>1</w:t>
            </w:r>
          </w:p>
        </w:tc>
        <w:tc>
          <w:tcPr>
            <w:tcW w:w="1187" w:type="dxa"/>
          </w:tcPr>
          <w:p w14:paraId="5B2B68D8" w14:textId="46315A36" w:rsidR="007702A5" w:rsidRPr="004E5D66" w:rsidRDefault="007702A5" w:rsidP="007702A5">
            <w:pPr>
              <w:pStyle w:val="TAC"/>
              <w:rPr>
                <w:lang w:val="en-US"/>
              </w:rPr>
            </w:pPr>
            <w:r w:rsidRPr="004E5D66">
              <w:rPr>
                <w:lang w:val="en-US"/>
              </w:rPr>
              <w:t>2</w:t>
            </w:r>
          </w:p>
        </w:tc>
        <w:tc>
          <w:tcPr>
            <w:tcW w:w="1253" w:type="dxa"/>
          </w:tcPr>
          <w:p w14:paraId="2B621A4F" w14:textId="15956655" w:rsidR="007702A5" w:rsidRPr="004E5D66" w:rsidRDefault="007702A5" w:rsidP="007702A5">
            <w:pPr>
              <w:pStyle w:val="TAC"/>
              <w:rPr>
                <w:lang w:val="en-US"/>
              </w:rPr>
            </w:pPr>
            <w:r w:rsidRPr="004E5D66">
              <w:rPr>
                <w:lang w:val="en-US"/>
              </w:rPr>
              <w:t>1.4</w:t>
            </w:r>
          </w:p>
        </w:tc>
        <w:tc>
          <w:tcPr>
            <w:tcW w:w="1081" w:type="dxa"/>
          </w:tcPr>
          <w:p w14:paraId="6D981B7E" w14:textId="7DA3D2B5" w:rsidR="007702A5" w:rsidRPr="004E5D66" w:rsidRDefault="007702A5" w:rsidP="007702A5">
            <w:pPr>
              <w:pStyle w:val="TAC"/>
              <w:rPr>
                <w:lang w:val="en-US"/>
              </w:rPr>
            </w:pPr>
            <w:r w:rsidRPr="004E5D66">
              <w:rPr>
                <w:lang w:val="en-US"/>
              </w:rPr>
              <w:t>Normal</w:t>
            </w:r>
          </w:p>
        </w:tc>
        <w:tc>
          <w:tcPr>
            <w:tcW w:w="1320" w:type="dxa"/>
          </w:tcPr>
          <w:p w14:paraId="7F63A5F5" w14:textId="314841ED" w:rsidR="007702A5" w:rsidRPr="004E5D66" w:rsidRDefault="007702A5" w:rsidP="007702A5">
            <w:pPr>
              <w:pStyle w:val="TAC"/>
              <w:rPr>
                <w:lang w:val="en-US"/>
              </w:rPr>
            </w:pPr>
            <w:r w:rsidRPr="004E5D66">
              <w:rPr>
                <w:lang w:val="en-US"/>
              </w:rPr>
              <w:t>NTN-TDLA100-5</w:t>
            </w:r>
          </w:p>
        </w:tc>
        <w:tc>
          <w:tcPr>
            <w:tcW w:w="1285" w:type="dxa"/>
          </w:tcPr>
          <w:p w14:paraId="2CE2AB81" w14:textId="31DE3FA5" w:rsidR="007702A5" w:rsidRPr="004E5D66" w:rsidRDefault="007702A5" w:rsidP="007702A5">
            <w:pPr>
              <w:pStyle w:val="TAC"/>
              <w:rPr>
                <w:lang w:val="en-US"/>
              </w:rPr>
            </w:pPr>
            <w:r w:rsidRPr="004E5D66">
              <w:rPr>
                <w:lang w:val="en-US"/>
              </w:rPr>
              <w:t>8</w:t>
            </w:r>
          </w:p>
        </w:tc>
        <w:tc>
          <w:tcPr>
            <w:tcW w:w="1337" w:type="dxa"/>
          </w:tcPr>
          <w:p w14:paraId="0EDA4550" w14:textId="486F0AC9" w:rsidR="007702A5" w:rsidRPr="004E5D66" w:rsidRDefault="007702A5" w:rsidP="007702A5">
            <w:pPr>
              <w:pStyle w:val="TAC"/>
              <w:rPr>
                <w:lang w:val="en-US"/>
              </w:rPr>
            </w:pPr>
            <w:r w:rsidRPr="004E5D66">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7702A5" w:rsidRPr="004E5D66" w:rsidRDefault="007702A5" w:rsidP="007702A5">
            <w:pPr>
              <w:pStyle w:val="TAC"/>
              <w:rPr>
                <w:lang w:val="en-US"/>
              </w:rPr>
            </w:pPr>
            <w:r w:rsidRPr="004E5D66">
              <w:rPr>
                <w:lang w:val="en-US"/>
              </w:rPr>
              <w:t>-8.2</w:t>
            </w:r>
          </w:p>
        </w:tc>
      </w:tr>
      <w:tr w:rsidR="0039467C" w:rsidRPr="004E5D66" w14:paraId="4620CF20" w14:textId="77777777" w:rsidTr="00D27C8A">
        <w:tc>
          <w:tcPr>
            <w:tcW w:w="9629" w:type="dxa"/>
            <w:gridSpan w:val="8"/>
          </w:tcPr>
          <w:p w14:paraId="371E4968" w14:textId="77777777" w:rsidR="0039467C" w:rsidRPr="004E5D66" w:rsidRDefault="0039467C" w:rsidP="00D27C8A">
            <w:pPr>
              <w:pStyle w:val="TAN"/>
              <w:rPr>
                <w:lang w:val="en-US" w:eastAsia="ja-JP"/>
              </w:rPr>
            </w:pPr>
            <w:r w:rsidRPr="004E5D66">
              <w:rPr>
                <w:lang w:val="en-US"/>
              </w:rPr>
              <w:t>Note 1</w:t>
            </w:r>
            <w:r w:rsidRPr="004E5D66">
              <w:rPr>
                <w:lang w:val="en-US"/>
              </w:rPr>
              <w:tab/>
            </w:r>
            <w:r w:rsidRPr="004E5D66">
              <w:rPr>
                <w:lang w:val="en-US" w:eastAsia="ja-JP"/>
              </w:rPr>
              <w:t>Frequency Hopping: OFF</w:t>
            </w:r>
          </w:p>
          <w:p w14:paraId="1FF2F153" w14:textId="77777777" w:rsidR="0039467C" w:rsidRPr="004E5D66" w:rsidRDefault="0039467C" w:rsidP="00D27C8A">
            <w:pPr>
              <w:pStyle w:val="TAN"/>
              <w:rPr>
                <w:lang w:val="en-US"/>
              </w:rPr>
            </w:pPr>
            <w:r w:rsidRPr="004E5D66">
              <w:rPr>
                <w:lang w:val="en-US"/>
              </w:rPr>
              <w:t>Note 2</w:t>
            </w:r>
            <w:r w:rsidRPr="004E5D66">
              <w:rPr>
                <w:lang w:val="en-US"/>
              </w:rPr>
              <w:tab/>
            </w:r>
            <w:r w:rsidRPr="004E5D66">
              <w:rPr>
                <w:rFonts w:eastAsia="MS Mincho"/>
                <w:lang w:val="en-US" w:eastAsia="ja-JP"/>
              </w:rPr>
              <w:t>Guard period shall be created according to TS36.211 [9], 5.2.5.</w:t>
            </w:r>
          </w:p>
        </w:tc>
      </w:tr>
    </w:tbl>
    <w:p w14:paraId="73B6CD86" w14:textId="77777777" w:rsidR="0039467C" w:rsidRPr="004E5D66" w:rsidRDefault="0039467C" w:rsidP="0039467C">
      <w:pPr>
        <w:pStyle w:val="NormalWeb"/>
        <w:spacing w:before="0" w:beforeAutospacing="0" w:after="180" w:afterAutospacing="0"/>
        <w:rPr>
          <w:sz w:val="20"/>
          <w:szCs w:val="20"/>
        </w:rPr>
      </w:pPr>
    </w:p>
    <w:p w14:paraId="1D2FB231" w14:textId="77777777" w:rsidR="00D62336" w:rsidRPr="004E5D66" w:rsidRDefault="00063062">
      <w:pPr>
        <w:pStyle w:val="Heading2"/>
        <w:rPr>
          <w:lang w:eastAsia="zh-CN"/>
        </w:rPr>
      </w:pPr>
      <w:bookmarkStart w:id="1741" w:name="_Toc29161"/>
      <w:bookmarkStart w:id="1742" w:name="_Toc121933019"/>
      <w:bookmarkStart w:id="1743" w:name="_Toc121908733"/>
      <w:bookmarkStart w:id="1744" w:name="_Toc124186528"/>
      <w:bookmarkStart w:id="1745" w:name="_Toc137240682"/>
      <w:bookmarkStart w:id="1746" w:name="_Toc137244781"/>
      <w:bookmarkStart w:id="1747" w:name="_Toc138893995"/>
      <w:bookmarkStart w:id="1748" w:name="_Toc138894227"/>
      <w:bookmarkStart w:id="1749" w:name="_Toc145036620"/>
      <w:bookmarkStart w:id="1750" w:name="_Toc153188912"/>
      <w:bookmarkStart w:id="1751" w:name="_Toc155672195"/>
      <w:bookmarkStart w:id="1752" w:name="_Toc161927838"/>
      <w:bookmarkStart w:id="1753" w:name="_Toc163213335"/>
      <w:bookmarkStart w:id="1754" w:name="_Toc169794738"/>
      <w:bookmarkStart w:id="1755" w:name="_Toc171510366"/>
      <w:bookmarkStart w:id="1756" w:name="_Toc233969845"/>
      <w:r w:rsidRPr="004E5D66">
        <w:rPr>
          <w:lang w:eastAsia="zh-CN"/>
        </w:rPr>
        <w:t>8.4</w:t>
      </w:r>
      <w:r w:rsidRPr="004E5D66">
        <w:rPr>
          <w:lang w:eastAsia="zh-CN"/>
        </w:rPr>
        <w:tab/>
        <w:t>Performance requirements for PRACH</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4CE4D13" w14:textId="77777777" w:rsidR="0039467C" w:rsidRPr="004E5D66" w:rsidRDefault="0039467C" w:rsidP="0039467C">
      <w:pPr>
        <w:pStyle w:val="Heading3"/>
        <w:rPr>
          <w:lang w:val="en-US"/>
        </w:rPr>
      </w:pPr>
      <w:bookmarkStart w:id="1757" w:name="_Toc20997872"/>
      <w:bookmarkStart w:id="1758" w:name="_Toc29478551"/>
      <w:bookmarkStart w:id="1759" w:name="_Toc35933149"/>
      <w:bookmarkStart w:id="1760" w:name="_Toc35935437"/>
      <w:bookmarkStart w:id="1761" w:name="_Toc37163021"/>
      <w:bookmarkStart w:id="1762" w:name="_Toc37173349"/>
      <w:bookmarkStart w:id="1763" w:name="_Toc37173601"/>
      <w:bookmarkStart w:id="1764" w:name="_Toc44754157"/>
      <w:bookmarkStart w:id="1765" w:name="_Toc45825585"/>
      <w:bookmarkStart w:id="1766" w:name="_Toc45825837"/>
      <w:bookmarkStart w:id="1767" w:name="_Toc45826089"/>
      <w:bookmarkStart w:id="1768" w:name="_Toc45826341"/>
      <w:bookmarkStart w:id="1769" w:name="_Toc52466507"/>
      <w:bookmarkStart w:id="1770" w:name="_Toc66869492"/>
      <w:bookmarkStart w:id="1771" w:name="_Toc66872310"/>
      <w:bookmarkStart w:id="1772" w:name="_Toc75173467"/>
      <w:bookmarkStart w:id="1773" w:name="_Toc76497283"/>
      <w:bookmarkStart w:id="1774" w:name="_Toc82894084"/>
      <w:bookmarkStart w:id="1775" w:name="_Toc89684615"/>
      <w:bookmarkStart w:id="1776" w:name="_Toc98574756"/>
      <w:bookmarkStart w:id="1777" w:name="_Toc123306984"/>
      <w:bookmarkStart w:id="1778" w:name="_Toc124186803"/>
      <w:bookmarkStart w:id="1779" w:name="_Toc137240683"/>
      <w:bookmarkStart w:id="1780" w:name="_Toc137244782"/>
      <w:bookmarkStart w:id="1781" w:name="_Toc138893996"/>
      <w:bookmarkStart w:id="1782" w:name="_Toc138894228"/>
      <w:bookmarkStart w:id="1783" w:name="_Toc145036621"/>
      <w:bookmarkStart w:id="1784" w:name="_Toc153188913"/>
      <w:bookmarkStart w:id="1785" w:name="_Toc155672196"/>
      <w:bookmarkStart w:id="1786" w:name="_Toc161927839"/>
      <w:bookmarkStart w:id="1787" w:name="_Toc163213336"/>
      <w:bookmarkStart w:id="1788" w:name="_Toc169794739"/>
      <w:bookmarkStart w:id="1789" w:name="_Toc171510367"/>
      <w:bookmarkStart w:id="1790" w:name="_Toc233969846"/>
      <w:r w:rsidRPr="004E5D66">
        <w:rPr>
          <w:lang w:val="en-US"/>
        </w:rPr>
        <w:t>8.4.1</w:t>
      </w:r>
      <w:r w:rsidRPr="004E5D66">
        <w:rPr>
          <w:lang w:val="en-US"/>
        </w:rPr>
        <w:tab/>
        <w:t>PRACH False alarm probability</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96F84C7" w14:textId="77777777" w:rsidR="0039467C" w:rsidRPr="004E5D66" w:rsidRDefault="0039467C" w:rsidP="0039467C">
      <w:pPr>
        <w:rPr>
          <w:lang w:val="en-US"/>
        </w:rPr>
      </w:pPr>
      <w:r w:rsidRPr="004E5D66">
        <w:rPr>
          <w:lang w:val="en-US"/>
        </w:rPr>
        <w:t>The false alarm requirement is valid for any number of receive antennas, for all frame structures and for any channel bandwidth.</w:t>
      </w:r>
    </w:p>
    <w:p w14:paraId="5645ACF2" w14:textId="77777777" w:rsidR="0039467C" w:rsidRPr="004E5D66" w:rsidRDefault="0039467C" w:rsidP="0039467C">
      <w:pPr>
        <w:rPr>
          <w:lang w:val="en-US"/>
        </w:rPr>
      </w:pPr>
      <w:r w:rsidRPr="004E5D66">
        <w:rPr>
          <w:lang w:val="en-US"/>
        </w:rPr>
        <w:t>The false alarm probability is the conditional total probability of erroneous detection of the preamble (i.e. erroneous detection from any detector) when input is only noise.</w:t>
      </w:r>
    </w:p>
    <w:p w14:paraId="4A0893E9" w14:textId="77777777" w:rsidR="0039467C" w:rsidRPr="004E5D66" w:rsidRDefault="0039467C" w:rsidP="0039467C">
      <w:pPr>
        <w:pStyle w:val="Heading4"/>
        <w:rPr>
          <w:lang w:val="en-US"/>
        </w:rPr>
      </w:pPr>
      <w:bookmarkStart w:id="1791" w:name="_Toc20997873"/>
      <w:bookmarkStart w:id="1792" w:name="_Toc29478552"/>
      <w:bookmarkStart w:id="1793" w:name="_Toc35933150"/>
      <w:bookmarkStart w:id="1794" w:name="_Toc35935438"/>
      <w:bookmarkStart w:id="1795" w:name="_Toc37163022"/>
      <w:bookmarkStart w:id="1796" w:name="_Toc37173350"/>
      <w:bookmarkStart w:id="1797" w:name="_Toc37173602"/>
      <w:bookmarkStart w:id="1798" w:name="_Toc44754158"/>
      <w:bookmarkStart w:id="1799" w:name="_Toc45825586"/>
      <w:bookmarkStart w:id="1800" w:name="_Toc45825838"/>
      <w:bookmarkStart w:id="1801" w:name="_Toc45826090"/>
      <w:bookmarkStart w:id="1802" w:name="_Toc45826342"/>
      <w:bookmarkStart w:id="1803" w:name="_Toc52466508"/>
      <w:bookmarkStart w:id="1804" w:name="_Toc66869493"/>
      <w:bookmarkStart w:id="1805" w:name="_Toc66872311"/>
      <w:bookmarkStart w:id="1806" w:name="_Toc75173468"/>
      <w:bookmarkStart w:id="1807" w:name="_Toc76497284"/>
      <w:bookmarkStart w:id="1808" w:name="_Toc82894085"/>
      <w:bookmarkStart w:id="1809" w:name="_Toc89684616"/>
      <w:bookmarkStart w:id="1810" w:name="_Toc98574757"/>
      <w:bookmarkStart w:id="1811" w:name="_Toc123306985"/>
      <w:bookmarkStart w:id="1812" w:name="_Toc124186804"/>
      <w:bookmarkStart w:id="1813" w:name="_Toc137240684"/>
      <w:bookmarkStart w:id="1814" w:name="_Toc137244783"/>
      <w:bookmarkStart w:id="1815" w:name="_Toc138893997"/>
      <w:bookmarkStart w:id="1816" w:name="_Toc138894229"/>
      <w:bookmarkStart w:id="1817" w:name="_Toc145036622"/>
      <w:bookmarkStart w:id="1818" w:name="_Toc153188914"/>
      <w:bookmarkStart w:id="1819" w:name="_Toc155672197"/>
      <w:bookmarkStart w:id="1820" w:name="_Toc161927840"/>
      <w:bookmarkStart w:id="1821" w:name="_Toc163213337"/>
      <w:bookmarkStart w:id="1822" w:name="_Toc169794740"/>
      <w:bookmarkStart w:id="1823" w:name="_Toc171510368"/>
      <w:bookmarkStart w:id="1824" w:name="_Toc233969847"/>
      <w:r w:rsidRPr="004E5D66">
        <w:rPr>
          <w:lang w:val="en-US"/>
        </w:rPr>
        <w:t>8.4.1.1</w:t>
      </w:r>
      <w:r w:rsidRPr="004E5D66">
        <w:rPr>
          <w:lang w:val="en-US"/>
        </w:rPr>
        <w:tab/>
        <w:t>Minimum requirement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461F1CDF" w14:textId="77777777" w:rsidR="0039467C" w:rsidRPr="004E5D66" w:rsidRDefault="0039467C" w:rsidP="0039467C">
      <w:pPr>
        <w:rPr>
          <w:lang w:val="en-US"/>
        </w:rPr>
      </w:pPr>
      <w:r w:rsidRPr="004E5D66">
        <w:rPr>
          <w:lang w:val="en-US"/>
        </w:rPr>
        <w:t>The false alarm probability shall be less than or equal to 0.1%.</w:t>
      </w:r>
    </w:p>
    <w:p w14:paraId="32A37EF0" w14:textId="77777777" w:rsidR="0039467C" w:rsidRPr="004E5D66" w:rsidRDefault="0039467C" w:rsidP="0039467C">
      <w:pPr>
        <w:pStyle w:val="Heading3"/>
        <w:rPr>
          <w:lang w:val="en-US"/>
        </w:rPr>
      </w:pPr>
      <w:bookmarkStart w:id="1825" w:name="_Toc20997874"/>
      <w:bookmarkStart w:id="1826" w:name="_Toc29478553"/>
      <w:bookmarkStart w:id="1827" w:name="_Toc35933151"/>
      <w:bookmarkStart w:id="1828" w:name="_Toc35935439"/>
      <w:bookmarkStart w:id="1829" w:name="_Toc37163023"/>
      <w:bookmarkStart w:id="1830" w:name="_Toc37173351"/>
      <w:bookmarkStart w:id="1831" w:name="_Toc37173603"/>
      <w:bookmarkStart w:id="1832" w:name="_Toc44754159"/>
      <w:bookmarkStart w:id="1833" w:name="_Toc45825587"/>
      <w:bookmarkStart w:id="1834" w:name="_Toc45825839"/>
      <w:bookmarkStart w:id="1835" w:name="_Toc45826091"/>
      <w:bookmarkStart w:id="1836" w:name="_Toc45826343"/>
      <w:bookmarkStart w:id="1837" w:name="_Toc52466509"/>
      <w:bookmarkStart w:id="1838" w:name="_Toc66869494"/>
      <w:bookmarkStart w:id="1839" w:name="_Toc66872312"/>
      <w:bookmarkStart w:id="1840" w:name="_Toc75173469"/>
      <w:bookmarkStart w:id="1841" w:name="_Toc76497285"/>
      <w:bookmarkStart w:id="1842" w:name="_Toc82894086"/>
      <w:bookmarkStart w:id="1843" w:name="_Toc89684617"/>
      <w:bookmarkStart w:id="1844" w:name="_Toc98574758"/>
      <w:bookmarkStart w:id="1845" w:name="_Toc123306986"/>
      <w:bookmarkStart w:id="1846" w:name="_Toc124186805"/>
      <w:bookmarkStart w:id="1847" w:name="_Toc137240685"/>
      <w:bookmarkStart w:id="1848" w:name="_Toc137244784"/>
      <w:bookmarkStart w:id="1849" w:name="_Toc138893998"/>
      <w:bookmarkStart w:id="1850" w:name="_Toc138894230"/>
      <w:bookmarkStart w:id="1851" w:name="_Toc145036623"/>
      <w:bookmarkStart w:id="1852" w:name="_Toc153188915"/>
      <w:bookmarkStart w:id="1853" w:name="_Toc155672198"/>
      <w:bookmarkStart w:id="1854" w:name="_Toc161927841"/>
      <w:bookmarkStart w:id="1855" w:name="_Toc163213338"/>
      <w:bookmarkStart w:id="1856" w:name="_Toc169794741"/>
      <w:bookmarkStart w:id="1857" w:name="_Toc171510369"/>
      <w:bookmarkStart w:id="1858" w:name="_Toc233969848"/>
      <w:r w:rsidRPr="004E5D66">
        <w:rPr>
          <w:lang w:val="en-US"/>
        </w:rPr>
        <w:t>8.4.2</w:t>
      </w:r>
      <w:r w:rsidRPr="004E5D66">
        <w:rPr>
          <w:lang w:val="en-US"/>
        </w:rPr>
        <w:tab/>
        <w:t>PRACH detection requirements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4549948E" w14:textId="77777777" w:rsidR="0039467C" w:rsidRPr="004E5D66" w:rsidRDefault="0039467C" w:rsidP="0039467C">
      <w:pPr>
        <w:rPr>
          <w:lang w:val="en-US"/>
        </w:rPr>
      </w:pPr>
      <w:r w:rsidRPr="004E5D66">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4E5D66" w:rsidRDefault="0039467C" w:rsidP="0039467C">
      <w:pPr>
        <w:rPr>
          <w:lang w:val="en-US"/>
        </w:rPr>
      </w:pPr>
      <w:r w:rsidRPr="004E5D66">
        <w:rPr>
          <w:lang w:val="en-US"/>
        </w:rPr>
        <w:t xml:space="preserve">The test preambles for </w:t>
      </w:r>
      <w:r w:rsidRPr="004E5D66">
        <w:rPr>
          <w:lang w:val="en-US" w:eastAsia="zh-CN"/>
        </w:rPr>
        <w:t>coverage enhancement</w:t>
      </w:r>
      <w:r w:rsidRPr="004E5D66">
        <w:rPr>
          <w:lang w:val="en-US"/>
        </w:rPr>
        <w:t xml:space="preserve"> are listed in table A.6-1.</w:t>
      </w:r>
    </w:p>
    <w:p w14:paraId="2B41A5FB" w14:textId="77777777" w:rsidR="0039467C" w:rsidRPr="004E5D66" w:rsidRDefault="0039467C" w:rsidP="0039467C">
      <w:pPr>
        <w:pStyle w:val="Heading4"/>
        <w:rPr>
          <w:lang w:val="en-US"/>
        </w:rPr>
      </w:pPr>
      <w:bookmarkStart w:id="1859" w:name="_Toc20997875"/>
      <w:bookmarkStart w:id="1860" w:name="_Toc29478554"/>
      <w:bookmarkStart w:id="1861" w:name="_Toc35933152"/>
      <w:bookmarkStart w:id="1862" w:name="_Toc35935440"/>
      <w:bookmarkStart w:id="1863" w:name="_Toc37163024"/>
      <w:bookmarkStart w:id="1864" w:name="_Toc37173352"/>
      <w:bookmarkStart w:id="1865" w:name="_Toc37173604"/>
      <w:bookmarkStart w:id="1866" w:name="_Toc44754160"/>
      <w:bookmarkStart w:id="1867" w:name="_Toc45825588"/>
      <w:bookmarkStart w:id="1868" w:name="_Toc45825840"/>
      <w:bookmarkStart w:id="1869" w:name="_Toc45826092"/>
      <w:bookmarkStart w:id="1870" w:name="_Toc45826344"/>
      <w:bookmarkStart w:id="1871" w:name="_Toc52466510"/>
      <w:bookmarkStart w:id="1872" w:name="_Toc66869495"/>
      <w:bookmarkStart w:id="1873" w:name="_Toc66872313"/>
      <w:bookmarkStart w:id="1874" w:name="_Toc75173470"/>
      <w:bookmarkStart w:id="1875" w:name="_Toc76497286"/>
      <w:bookmarkStart w:id="1876" w:name="_Toc82894087"/>
      <w:bookmarkStart w:id="1877" w:name="_Toc89684618"/>
      <w:bookmarkStart w:id="1878" w:name="_Toc98574759"/>
      <w:bookmarkStart w:id="1879" w:name="_Toc123306987"/>
      <w:bookmarkStart w:id="1880" w:name="_Toc124186806"/>
      <w:bookmarkStart w:id="1881" w:name="_Toc137240686"/>
      <w:bookmarkStart w:id="1882" w:name="_Toc137244785"/>
      <w:bookmarkStart w:id="1883" w:name="_Toc138893999"/>
      <w:bookmarkStart w:id="1884" w:name="_Toc138894231"/>
      <w:bookmarkStart w:id="1885" w:name="_Toc145036624"/>
      <w:bookmarkStart w:id="1886" w:name="_Toc153188916"/>
      <w:bookmarkStart w:id="1887" w:name="_Toc155672199"/>
      <w:bookmarkStart w:id="1888" w:name="_Toc161927842"/>
      <w:bookmarkStart w:id="1889" w:name="_Toc163213339"/>
      <w:bookmarkStart w:id="1890" w:name="_Toc169794742"/>
      <w:bookmarkStart w:id="1891" w:name="_Toc171510370"/>
      <w:bookmarkStart w:id="1892" w:name="_Toc233969849"/>
      <w:r w:rsidRPr="004E5D66">
        <w:rPr>
          <w:lang w:val="en-US"/>
        </w:rPr>
        <w:t>8.4.2.1</w:t>
      </w:r>
      <w:r w:rsidRPr="004E5D66">
        <w:rPr>
          <w:lang w:val="en-US"/>
        </w:rPr>
        <w:tab/>
        <w:t>Minimum requirements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1089500C" w14:textId="77777777" w:rsidR="0039467C" w:rsidRPr="004E5D66" w:rsidDel="00CE236C" w:rsidRDefault="0039467C" w:rsidP="0039467C">
      <w:pPr>
        <w:rPr>
          <w:lang w:val="en-US"/>
        </w:rPr>
      </w:pPr>
      <w:r w:rsidRPr="004E5D66">
        <w:rPr>
          <w:lang w:val="en-US"/>
        </w:rPr>
        <w:t xml:space="preserve">The probability of detection shall be equal to or exceed 99% for the SNR levels listed in </w:t>
      </w:r>
      <w:r w:rsidRPr="004E5D66">
        <w:rPr>
          <w:lang w:val="en-US" w:eastAsia="zh-CN"/>
        </w:rPr>
        <w:t>T</w:t>
      </w:r>
      <w:r w:rsidRPr="004E5D66">
        <w:rPr>
          <w:lang w:val="en-US" w:eastAsia="ja-JP"/>
        </w:rPr>
        <w:t>able</w:t>
      </w:r>
      <w:r w:rsidRPr="004E5D66">
        <w:rPr>
          <w:lang w:val="en-US"/>
        </w:rPr>
        <w:t xml:space="preserve"> 8.4.2.1-1.</w:t>
      </w:r>
    </w:p>
    <w:p w14:paraId="25F94A93" w14:textId="2DAB4F92" w:rsidR="0039467C" w:rsidRPr="004E5D66" w:rsidRDefault="0039467C" w:rsidP="0039467C">
      <w:pPr>
        <w:rPr>
          <w:lang w:val="en-US"/>
        </w:rPr>
      </w:pPr>
      <w:r w:rsidRPr="004E5D66">
        <w:rPr>
          <w:lang w:val="en-US"/>
        </w:rPr>
        <w:t xml:space="preserve">The requirements for </w:t>
      </w:r>
      <w:r w:rsidRPr="004E5D66">
        <w:rPr>
          <w:lang w:val="en-US" w:eastAsia="zh-CN"/>
        </w:rPr>
        <w:t>coverage enhancement</w:t>
      </w:r>
      <w:r w:rsidRPr="004E5D66">
        <w:rPr>
          <w:lang w:val="en-US"/>
        </w:rPr>
        <w:t xml:space="preserve"> (Table 8.4.2.1-1) are only valid for the satellite access node supporting </w:t>
      </w:r>
      <w:r w:rsidRPr="004E5D66">
        <w:rPr>
          <w:lang w:val="en-US" w:eastAsia="zh-CN"/>
        </w:rPr>
        <w:t>coverage enhancement</w:t>
      </w:r>
      <w:r w:rsidRPr="004E5D66">
        <w:rPr>
          <w:lang w:val="en-US"/>
        </w:rPr>
        <w:t>.</w:t>
      </w:r>
    </w:p>
    <w:p w14:paraId="385421ED" w14:textId="77777777" w:rsidR="007702A5" w:rsidRPr="004E5D66" w:rsidRDefault="007702A5" w:rsidP="007702A5">
      <w:pPr>
        <w:pStyle w:val="TH"/>
        <w:rPr>
          <w:lang w:val="en-US"/>
        </w:rPr>
      </w:pPr>
      <w:bookmarkStart w:id="1893" w:name="_Toc20997876"/>
      <w:bookmarkStart w:id="1894" w:name="_Toc29478555"/>
      <w:bookmarkStart w:id="1895" w:name="_Toc35933153"/>
      <w:bookmarkStart w:id="1896" w:name="_Toc35935441"/>
      <w:bookmarkStart w:id="1897" w:name="_Toc37163025"/>
      <w:bookmarkStart w:id="1898" w:name="_Toc37173353"/>
      <w:bookmarkStart w:id="1899" w:name="_Toc37173605"/>
      <w:bookmarkStart w:id="1900" w:name="_Toc44754161"/>
      <w:bookmarkStart w:id="1901" w:name="_Toc45825589"/>
      <w:bookmarkStart w:id="1902" w:name="_Toc45825841"/>
      <w:bookmarkStart w:id="1903" w:name="_Toc45826093"/>
      <w:bookmarkStart w:id="1904" w:name="_Toc45826345"/>
      <w:bookmarkStart w:id="1905" w:name="_Toc52466511"/>
      <w:bookmarkStart w:id="1906" w:name="_Toc66869496"/>
      <w:bookmarkStart w:id="1907" w:name="_Toc66872314"/>
      <w:bookmarkStart w:id="1908" w:name="_Toc75173471"/>
      <w:bookmarkStart w:id="1909" w:name="_Toc76497287"/>
      <w:bookmarkStart w:id="1910" w:name="_Toc82894088"/>
      <w:bookmarkStart w:id="1911" w:name="_Toc89684619"/>
      <w:bookmarkStart w:id="1912" w:name="_Toc98574760"/>
      <w:bookmarkStart w:id="1913" w:name="_Toc137240687"/>
      <w:bookmarkStart w:id="1914" w:name="_Toc137244786"/>
      <w:bookmarkStart w:id="1915" w:name="_Toc138894000"/>
      <w:bookmarkStart w:id="1916" w:name="_Toc138894232"/>
      <w:bookmarkStart w:id="1917" w:name="_Toc145036625"/>
      <w:bookmarkStart w:id="1918" w:name="_Toc153188917"/>
      <w:bookmarkStart w:id="1919" w:name="_Toc155672200"/>
      <w:bookmarkStart w:id="1920" w:name="_Toc161927843"/>
      <w:bookmarkStart w:id="1921" w:name="_Toc163213340"/>
      <w:bookmarkStart w:id="1922" w:name="_Toc169794743"/>
      <w:bookmarkStart w:id="1923" w:name="_Toc171510371"/>
      <w:bookmarkStart w:id="1924" w:name="_Toc20997877"/>
      <w:bookmarkStart w:id="1925" w:name="_Toc29478556"/>
      <w:bookmarkStart w:id="1926" w:name="_Toc35933154"/>
      <w:bookmarkStart w:id="1927" w:name="_Toc35935442"/>
      <w:bookmarkStart w:id="1928" w:name="_Toc37163026"/>
      <w:bookmarkStart w:id="1929" w:name="_Toc37173354"/>
      <w:bookmarkStart w:id="1930" w:name="_Toc37173606"/>
      <w:bookmarkStart w:id="1931" w:name="_Toc44754162"/>
      <w:bookmarkStart w:id="1932" w:name="_Toc45825590"/>
      <w:bookmarkStart w:id="1933" w:name="_Toc45825842"/>
      <w:bookmarkStart w:id="1934" w:name="_Toc45826094"/>
      <w:bookmarkStart w:id="1935" w:name="_Toc45826346"/>
      <w:bookmarkStart w:id="1936" w:name="_Toc52466512"/>
      <w:bookmarkStart w:id="1937" w:name="_Toc66869497"/>
      <w:bookmarkStart w:id="1938" w:name="_Toc66872315"/>
      <w:bookmarkStart w:id="1939" w:name="_Toc75173472"/>
      <w:bookmarkStart w:id="1940" w:name="_Toc76497288"/>
      <w:bookmarkStart w:id="1941" w:name="_Toc82894089"/>
      <w:bookmarkStart w:id="1942" w:name="_Toc89684620"/>
      <w:bookmarkStart w:id="1943" w:name="_Toc98574761"/>
      <w:r w:rsidRPr="004E5D66">
        <w:rPr>
          <w:lang w:val="en-US"/>
        </w:rPr>
        <w:lastRenderedPageBreak/>
        <w:t>Table 8.4.2.1-1 PRACH missed detection requirements (</w:t>
      </w:r>
      <w:r w:rsidRPr="004E5D66">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4E5D66" w:rsidRPr="004E5D66" w14:paraId="46FE2A79" w14:textId="77777777" w:rsidTr="003E1FF8">
        <w:trPr>
          <w:trHeight w:val="20"/>
        </w:trPr>
        <w:tc>
          <w:tcPr>
            <w:tcW w:w="0" w:type="auto"/>
            <w:vMerge w:val="restart"/>
          </w:tcPr>
          <w:p w14:paraId="0EA64DE7" w14:textId="77777777" w:rsidR="007702A5" w:rsidRPr="004E5D66" w:rsidRDefault="007702A5" w:rsidP="003E1FF8">
            <w:pPr>
              <w:pStyle w:val="TAH"/>
              <w:rPr>
                <w:rFonts w:cs="Arial"/>
                <w:lang w:val="en-US" w:eastAsia="ja-JP"/>
              </w:rPr>
            </w:pPr>
            <w:r w:rsidRPr="004E5D66">
              <w:rPr>
                <w:rFonts w:cs="Arial"/>
                <w:lang w:val="en-US" w:eastAsia="ja-JP"/>
              </w:rPr>
              <w:t>Number of TX antennas</w:t>
            </w:r>
          </w:p>
        </w:tc>
        <w:tc>
          <w:tcPr>
            <w:tcW w:w="0" w:type="auto"/>
            <w:vMerge w:val="restart"/>
          </w:tcPr>
          <w:p w14:paraId="1D07515D" w14:textId="77777777" w:rsidR="007702A5" w:rsidRPr="004E5D66" w:rsidRDefault="007702A5" w:rsidP="003E1FF8">
            <w:pPr>
              <w:pStyle w:val="TAH"/>
              <w:rPr>
                <w:rFonts w:cs="Arial"/>
                <w:lang w:val="en-US" w:eastAsia="ja-JP"/>
              </w:rPr>
            </w:pPr>
            <w:r w:rsidRPr="004E5D66">
              <w:rPr>
                <w:rFonts w:cs="Arial"/>
                <w:lang w:val="en-US" w:eastAsia="ja-JP"/>
              </w:rPr>
              <w:t>Number of RX antennas</w:t>
            </w:r>
          </w:p>
        </w:tc>
        <w:tc>
          <w:tcPr>
            <w:tcW w:w="1656" w:type="dxa"/>
            <w:vMerge w:val="restart"/>
          </w:tcPr>
          <w:p w14:paraId="3CC92A56" w14:textId="77777777" w:rsidR="007702A5" w:rsidRPr="004E5D66" w:rsidRDefault="007702A5" w:rsidP="003E1FF8">
            <w:pPr>
              <w:pStyle w:val="TAH"/>
              <w:rPr>
                <w:rFonts w:cs="Arial"/>
                <w:lang w:val="fr-FR" w:eastAsia="ja-JP"/>
              </w:rPr>
            </w:pPr>
            <w:r w:rsidRPr="004E5D66">
              <w:rPr>
                <w:rFonts w:cs="Arial"/>
                <w:lang w:val="fr-FR" w:eastAsia="ja-JP"/>
              </w:rPr>
              <w:t>Propagation conditions and</w:t>
            </w:r>
          </w:p>
          <w:p w14:paraId="0C69FF02" w14:textId="77777777" w:rsidR="007702A5" w:rsidRPr="004E5D66" w:rsidRDefault="007702A5" w:rsidP="003E1FF8">
            <w:pPr>
              <w:pStyle w:val="TAH"/>
              <w:rPr>
                <w:rFonts w:cs="Arial"/>
                <w:lang w:val="fr-FR" w:eastAsia="ja-JP"/>
              </w:rPr>
            </w:pPr>
            <w:r w:rsidRPr="004E5D66">
              <w:rPr>
                <w:rFonts w:cs="Arial"/>
                <w:lang w:val="fr-FR" w:eastAsia="ja-JP"/>
              </w:rPr>
              <w:t>correlation matrix (Annex C)</w:t>
            </w:r>
          </w:p>
        </w:tc>
        <w:tc>
          <w:tcPr>
            <w:tcW w:w="1466" w:type="dxa"/>
            <w:vMerge w:val="restart"/>
          </w:tcPr>
          <w:p w14:paraId="5968BA6E" w14:textId="77777777" w:rsidR="007702A5" w:rsidRPr="004E5D66" w:rsidRDefault="007702A5" w:rsidP="003E1FF8">
            <w:pPr>
              <w:pStyle w:val="TAH"/>
              <w:rPr>
                <w:rFonts w:cs="Arial"/>
                <w:lang w:val="en-US" w:eastAsia="ja-JP"/>
              </w:rPr>
            </w:pPr>
            <w:r w:rsidRPr="004E5D66">
              <w:rPr>
                <w:rFonts w:cs="Arial"/>
                <w:lang w:val="en-US" w:eastAsia="ja-JP"/>
              </w:rPr>
              <w:t>Frequency offset (Hz)</w:t>
            </w:r>
          </w:p>
        </w:tc>
        <w:tc>
          <w:tcPr>
            <w:tcW w:w="1563" w:type="dxa"/>
            <w:vMerge w:val="restart"/>
          </w:tcPr>
          <w:p w14:paraId="21C4EB79" w14:textId="77777777" w:rsidR="007702A5" w:rsidRPr="004E5D66" w:rsidRDefault="007702A5" w:rsidP="003E1FF8">
            <w:pPr>
              <w:pStyle w:val="TAH"/>
              <w:rPr>
                <w:rFonts w:cs="Arial"/>
                <w:lang w:val="en-US" w:eastAsia="ja-JP"/>
              </w:rPr>
            </w:pPr>
            <w:r w:rsidRPr="004E5D66">
              <w:rPr>
                <w:rFonts w:cs="Arial"/>
                <w:bCs/>
                <w:lang w:val="en-US" w:eastAsia="ja-JP"/>
              </w:rPr>
              <w:t>Number of Repetitions</w:t>
            </w:r>
          </w:p>
        </w:tc>
        <w:tc>
          <w:tcPr>
            <w:tcW w:w="0" w:type="auto"/>
            <w:gridSpan w:val="4"/>
          </w:tcPr>
          <w:p w14:paraId="1A8A4ECF" w14:textId="1F839283" w:rsidR="007702A5" w:rsidRPr="004E5D66" w:rsidRDefault="007702A5" w:rsidP="003E1FF8">
            <w:pPr>
              <w:pStyle w:val="TAH"/>
              <w:rPr>
                <w:rFonts w:cs="Arial"/>
                <w:lang w:val="en-US" w:eastAsia="ja-JP"/>
              </w:rPr>
            </w:pPr>
            <w:r w:rsidRPr="004E5D66">
              <w:rPr>
                <w:rFonts w:cs="Arial"/>
                <w:lang w:val="en-US" w:eastAsia="ja-JP"/>
              </w:rPr>
              <w:t>SNR (dB)</w:t>
            </w:r>
          </w:p>
        </w:tc>
      </w:tr>
      <w:tr w:rsidR="004E5D66" w:rsidRPr="004E5D66" w14:paraId="53E78412" w14:textId="77777777" w:rsidTr="003E1FF8">
        <w:trPr>
          <w:trHeight w:val="20"/>
        </w:trPr>
        <w:tc>
          <w:tcPr>
            <w:tcW w:w="0" w:type="auto"/>
            <w:vMerge/>
          </w:tcPr>
          <w:p w14:paraId="1FB0448B" w14:textId="77777777" w:rsidR="007702A5" w:rsidRPr="004E5D66" w:rsidRDefault="007702A5" w:rsidP="003E1FF8">
            <w:pPr>
              <w:pStyle w:val="TAH"/>
              <w:rPr>
                <w:rFonts w:cs="Arial"/>
                <w:lang w:val="en-US" w:eastAsia="ja-JP"/>
              </w:rPr>
            </w:pPr>
          </w:p>
        </w:tc>
        <w:tc>
          <w:tcPr>
            <w:tcW w:w="0" w:type="auto"/>
            <w:vMerge/>
          </w:tcPr>
          <w:p w14:paraId="48424124" w14:textId="77777777" w:rsidR="007702A5" w:rsidRPr="004E5D66" w:rsidRDefault="007702A5" w:rsidP="003E1FF8">
            <w:pPr>
              <w:pStyle w:val="TAH"/>
              <w:rPr>
                <w:rFonts w:cs="Arial"/>
                <w:lang w:val="en-US" w:eastAsia="ja-JP"/>
              </w:rPr>
            </w:pPr>
          </w:p>
        </w:tc>
        <w:tc>
          <w:tcPr>
            <w:tcW w:w="1656" w:type="dxa"/>
            <w:vMerge/>
          </w:tcPr>
          <w:p w14:paraId="30C9E835" w14:textId="77777777" w:rsidR="007702A5" w:rsidRPr="004E5D66" w:rsidRDefault="007702A5" w:rsidP="003E1FF8">
            <w:pPr>
              <w:pStyle w:val="TAH"/>
              <w:rPr>
                <w:rFonts w:cs="Arial"/>
                <w:lang w:val="en-US" w:eastAsia="ja-JP"/>
              </w:rPr>
            </w:pPr>
          </w:p>
        </w:tc>
        <w:tc>
          <w:tcPr>
            <w:tcW w:w="1466" w:type="dxa"/>
            <w:vMerge/>
          </w:tcPr>
          <w:p w14:paraId="4CDE02D5" w14:textId="77777777" w:rsidR="007702A5" w:rsidRPr="004E5D66" w:rsidRDefault="007702A5" w:rsidP="003E1FF8">
            <w:pPr>
              <w:pStyle w:val="TAH"/>
              <w:rPr>
                <w:rFonts w:cs="Arial"/>
                <w:lang w:val="en-US" w:eastAsia="ja-JP"/>
              </w:rPr>
            </w:pPr>
          </w:p>
        </w:tc>
        <w:tc>
          <w:tcPr>
            <w:tcW w:w="1563" w:type="dxa"/>
            <w:vMerge/>
          </w:tcPr>
          <w:p w14:paraId="7C1F8D73" w14:textId="77777777" w:rsidR="007702A5" w:rsidRPr="004E5D66" w:rsidRDefault="007702A5" w:rsidP="003E1FF8">
            <w:pPr>
              <w:pStyle w:val="TAH"/>
              <w:rPr>
                <w:rFonts w:cs="Arial"/>
                <w:lang w:val="en-US" w:eastAsia="ja-JP"/>
              </w:rPr>
            </w:pPr>
          </w:p>
        </w:tc>
        <w:tc>
          <w:tcPr>
            <w:tcW w:w="0" w:type="auto"/>
          </w:tcPr>
          <w:p w14:paraId="61828071" w14:textId="77777777" w:rsidR="007702A5" w:rsidRPr="004E5D66" w:rsidRDefault="007702A5" w:rsidP="003E1FF8">
            <w:pPr>
              <w:pStyle w:val="TAH"/>
              <w:rPr>
                <w:rFonts w:cs="Arial"/>
                <w:lang w:val="en-US" w:eastAsia="ja-JP"/>
              </w:rPr>
            </w:pPr>
            <w:r w:rsidRPr="004E5D66">
              <w:rPr>
                <w:rFonts w:cs="Arial"/>
                <w:lang w:val="en-US" w:eastAsia="ja-JP"/>
              </w:rPr>
              <w:t xml:space="preserve">Burst format 0 </w:t>
            </w:r>
          </w:p>
        </w:tc>
        <w:tc>
          <w:tcPr>
            <w:tcW w:w="0" w:type="auto"/>
          </w:tcPr>
          <w:p w14:paraId="66865F11" w14:textId="77777777" w:rsidR="007702A5" w:rsidRPr="004E5D66" w:rsidRDefault="007702A5" w:rsidP="003E1FF8">
            <w:pPr>
              <w:pStyle w:val="TAH"/>
              <w:rPr>
                <w:rFonts w:cs="Arial"/>
                <w:lang w:val="en-US" w:eastAsia="ja-JP"/>
              </w:rPr>
            </w:pPr>
            <w:r w:rsidRPr="004E5D66">
              <w:rPr>
                <w:rFonts w:cs="Arial"/>
                <w:lang w:val="en-US" w:eastAsia="ja-JP"/>
              </w:rPr>
              <w:t>Burst format 1</w:t>
            </w:r>
          </w:p>
        </w:tc>
        <w:tc>
          <w:tcPr>
            <w:tcW w:w="0" w:type="auto"/>
          </w:tcPr>
          <w:p w14:paraId="4BF9FE38" w14:textId="77777777" w:rsidR="007702A5" w:rsidRPr="004E5D66" w:rsidRDefault="007702A5" w:rsidP="003E1FF8">
            <w:pPr>
              <w:pStyle w:val="TAH"/>
              <w:rPr>
                <w:rFonts w:cs="Arial"/>
                <w:lang w:val="en-US" w:eastAsia="ja-JP"/>
              </w:rPr>
            </w:pPr>
            <w:r w:rsidRPr="004E5D66">
              <w:rPr>
                <w:rFonts w:cs="Arial"/>
                <w:lang w:val="en-US" w:eastAsia="ja-JP"/>
              </w:rPr>
              <w:t>Burst format 2</w:t>
            </w:r>
          </w:p>
        </w:tc>
        <w:tc>
          <w:tcPr>
            <w:tcW w:w="0" w:type="auto"/>
          </w:tcPr>
          <w:p w14:paraId="509A8B86" w14:textId="77777777" w:rsidR="007702A5" w:rsidRPr="004E5D66" w:rsidRDefault="007702A5" w:rsidP="003E1FF8">
            <w:pPr>
              <w:pStyle w:val="TAH"/>
              <w:rPr>
                <w:rFonts w:cs="Arial"/>
                <w:lang w:val="en-US" w:eastAsia="ja-JP"/>
              </w:rPr>
            </w:pPr>
            <w:r w:rsidRPr="004E5D66">
              <w:rPr>
                <w:rFonts w:cs="Arial"/>
                <w:lang w:val="en-US" w:eastAsia="ja-JP"/>
              </w:rPr>
              <w:t>Burst format 3</w:t>
            </w:r>
          </w:p>
        </w:tc>
      </w:tr>
      <w:tr w:rsidR="004E5D66" w:rsidRPr="004E5D66" w14:paraId="419C4D74" w14:textId="77777777" w:rsidTr="003E1FF8">
        <w:trPr>
          <w:trHeight w:val="20"/>
        </w:trPr>
        <w:tc>
          <w:tcPr>
            <w:tcW w:w="0" w:type="auto"/>
          </w:tcPr>
          <w:p w14:paraId="73C2920F" w14:textId="77777777" w:rsidR="007702A5" w:rsidRPr="004E5D66" w:rsidRDefault="007702A5" w:rsidP="003E1FF8">
            <w:pPr>
              <w:pStyle w:val="TAC"/>
              <w:rPr>
                <w:lang w:val="en-US"/>
              </w:rPr>
            </w:pPr>
            <w:r w:rsidRPr="004E5D66">
              <w:rPr>
                <w:lang w:val="en-US"/>
              </w:rPr>
              <w:t>1</w:t>
            </w:r>
          </w:p>
        </w:tc>
        <w:tc>
          <w:tcPr>
            <w:tcW w:w="0" w:type="auto"/>
          </w:tcPr>
          <w:p w14:paraId="0A6A3C65" w14:textId="77777777" w:rsidR="007702A5" w:rsidRPr="004E5D66" w:rsidRDefault="007702A5" w:rsidP="003E1FF8">
            <w:pPr>
              <w:pStyle w:val="TAC"/>
              <w:rPr>
                <w:lang w:val="en-US"/>
              </w:rPr>
            </w:pPr>
            <w:r w:rsidRPr="004E5D66">
              <w:rPr>
                <w:lang w:val="en-US"/>
              </w:rPr>
              <w:t>1</w:t>
            </w:r>
          </w:p>
        </w:tc>
        <w:tc>
          <w:tcPr>
            <w:tcW w:w="1656" w:type="dxa"/>
          </w:tcPr>
          <w:p w14:paraId="289B9462" w14:textId="77777777" w:rsidR="007702A5" w:rsidRPr="004E5D66" w:rsidRDefault="007702A5" w:rsidP="003E1FF8">
            <w:pPr>
              <w:pStyle w:val="TAC"/>
              <w:rPr>
                <w:lang w:val="en-US" w:eastAsia="ja-JP"/>
              </w:rPr>
            </w:pPr>
            <w:r w:rsidRPr="004E5D66">
              <w:rPr>
                <w:lang w:val="en-US"/>
              </w:rPr>
              <w:t>NTN-TDLA100-5</w:t>
            </w:r>
          </w:p>
        </w:tc>
        <w:tc>
          <w:tcPr>
            <w:tcW w:w="1466" w:type="dxa"/>
          </w:tcPr>
          <w:p w14:paraId="73983516" w14:textId="159877F2" w:rsidR="007702A5" w:rsidRPr="004E5D66" w:rsidRDefault="007702A5" w:rsidP="003E1FF8">
            <w:pPr>
              <w:pStyle w:val="TAC"/>
              <w:rPr>
                <w:lang w:val="en-US" w:eastAsia="ja-JP"/>
              </w:rPr>
            </w:pPr>
            <w:r w:rsidRPr="004E5D66">
              <w:rPr>
                <w:lang w:val="en-US" w:eastAsia="ja-JP"/>
              </w:rPr>
              <w:t>270</w:t>
            </w:r>
          </w:p>
        </w:tc>
        <w:tc>
          <w:tcPr>
            <w:tcW w:w="1563" w:type="dxa"/>
          </w:tcPr>
          <w:p w14:paraId="313983C1" w14:textId="77777777" w:rsidR="007702A5" w:rsidRPr="004E5D66" w:rsidRDefault="007702A5" w:rsidP="003E1FF8">
            <w:pPr>
              <w:pStyle w:val="TAC"/>
              <w:rPr>
                <w:lang w:val="en-US" w:eastAsia="ja-JP"/>
              </w:rPr>
            </w:pPr>
            <w:r w:rsidRPr="004E5D66">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6805936" w14:textId="77777777" w:rsidR="007702A5" w:rsidRPr="004E5D66" w:rsidRDefault="007702A5" w:rsidP="003E1FF8">
            <w:pPr>
              <w:pStyle w:val="TAC"/>
              <w:rPr>
                <w:lang w:val="en-US" w:eastAsia="ja-JP"/>
              </w:rPr>
            </w:pPr>
            <w:r w:rsidRPr="004E5D66">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04EB14C8" w14:textId="77777777" w:rsidR="007702A5" w:rsidRPr="004E5D66" w:rsidRDefault="007702A5" w:rsidP="003E1FF8">
            <w:pPr>
              <w:pStyle w:val="TAC"/>
              <w:rPr>
                <w:lang w:val="en-US" w:eastAsia="ja-JP"/>
              </w:rPr>
            </w:pPr>
            <w:r w:rsidRPr="004E5D66">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4988FDEB" w14:textId="77777777" w:rsidR="007702A5" w:rsidRPr="004E5D66" w:rsidRDefault="007702A5" w:rsidP="003E1FF8">
            <w:pPr>
              <w:pStyle w:val="TAC"/>
              <w:rPr>
                <w:lang w:val="en-US" w:eastAsia="ja-JP"/>
              </w:rPr>
            </w:pPr>
            <w:r w:rsidRPr="004E5D66">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782023B" w14:textId="77777777" w:rsidR="007702A5" w:rsidRPr="004E5D66" w:rsidRDefault="007702A5" w:rsidP="003E1FF8">
            <w:pPr>
              <w:pStyle w:val="TAC"/>
              <w:rPr>
                <w:lang w:val="en-US" w:eastAsia="ja-JP"/>
              </w:rPr>
            </w:pPr>
            <w:r w:rsidRPr="004E5D66">
              <w:rPr>
                <w:lang w:val="en-US" w:eastAsia="ja-JP"/>
              </w:rPr>
              <w:t>-</w:t>
            </w:r>
          </w:p>
        </w:tc>
      </w:tr>
      <w:tr w:rsidR="004E5D66" w:rsidRPr="004E5D66" w14:paraId="095A5C1B" w14:textId="77777777" w:rsidTr="003E1FF8">
        <w:trPr>
          <w:trHeight w:val="20"/>
        </w:trPr>
        <w:tc>
          <w:tcPr>
            <w:tcW w:w="0" w:type="auto"/>
          </w:tcPr>
          <w:p w14:paraId="24542193" w14:textId="77777777" w:rsidR="007702A5" w:rsidRPr="004E5D66" w:rsidRDefault="007702A5" w:rsidP="003E1FF8">
            <w:pPr>
              <w:pStyle w:val="TAC"/>
              <w:rPr>
                <w:lang w:val="en-US"/>
              </w:rPr>
            </w:pPr>
            <w:r w:rsidRPr="004E5D66">
              <w:rPr>
                <w:lang w:val="en-US"/>
              </w:rPr>
              <w:t>1</w:t>
            </w:r>
          </w:p>
        </w:tc>
        <w:tc>
          <w:tcPr>
            <w:tcW w:w="0" w:type="auto"/>
          </w:tcPr>
          <w:p w14:paraId="4A98D45A" w14:textId="77777777" w:rsidR="007702A5" w:rsidRPr="004E5D66" w:rsidRDefault="007702A5" w:rsidP="003E1FF8">
            <w:pPr>
              <w:pStyle w:val="TAC"/>
              <w:rPr>
                <w:lang w:val="en-US"/>
              </w:rPr>
            </w:pPr>
            <w:r w:rsidRPr="004E5D66">
              <w:rPr>
                <w:lang w:val="en-US"/>
              </w:rPr>
              <w:t>1</w:t>
            </w:r>
          </w:p>
        </w:tc>
        <w:tc>
          <w:tcPr>
            <w:tcW w:w="1656" w:type="dxa"/>
          </w:tcPr>
          <w:p w14:paraId="64175344" w14:textId="77777777" w:rsidR="007702A5" w:rsidRPr="004E5D66" w:rsidRDefault="007702A5" w:rsidP="003E1FF8">
            <w:pPr>
              <w:pStyle w:val="TAC"/>
              <w:rPr>
                <w:lang w:val="en-US" w:eastAsia="ja-JP"/>
              </w:rPr>
            </w:pPr>
            <w:r w:rsidRPr="004E5D66">
              <w:rPr>
                <w:lang w:val="en-US"/>
              </w:rPr>
              <w:t>NTN-TDLA100-5</w:t>
            </w:r>
          </w:p>
        </w:tc>
        <w:tc>
          <w:tcPr>
            <w:tcW w:w="1466" w:type="dxa"/>
          </w:tcPr>
          <w:p w14:paraId="6DE237FC" w14:textId="153E35EA" w:rsidR="007702A5" w:rsidRPr="004E5D66" w:rsidRDefault="007702A5" w:rsidP="003E1FF8">
            <w:pPr>
              <w:pStyle w:val="TAC"/>
              <w:rPr>
                <w:lang w:val="en-US" w:eastAsia="ja-JP"/>
              </w:rPr>
            </w:pPr>
            <w:r w:rsidRPr="004E5D66">
              <w:rPr>
                <w:lang w:val="en-US" w:eastAsia="ja-JP"/>
              </w:rPr>
              <w:t>270</w:t>
            </w:r>
          </w:p>
        </w:tc>
        <w:tc>
          <w:tcPr>
            <w:tcW w:w="1563" w:type="dxa"/>
          </w:tcPr>
          <w:p w14:paraId="1A8AA80C" w14:textId="77777777" w:rsidR="007702A5" w:rsidRPr="004E5D66" w:rsidRDefault="007702A5" w:rsidP="003E1FF8">
            <w:pPr>
              <w:pStyle w:val="TAC"/>
              <w:rPr>
                <w:lang w:val="en-US" w:eastAsia="ja-JP"/>
              </w:rPr>
            </w:pPr>
            <w:r w:rsidRPr="004E5D66">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545DA49B" w14:textId="77777777" w:rsidR="007702A5" w:rsidRPr="004E5D66" w:rsidRDefault="007702A5" w:rsidP="003E1FF8">
            <w:pPr>
              <w:pStyle w:val="TAC"/>
              <w:rPr>
                <w:lang w:val="en-US" w:eastAsia="ja-JP"/>
              </w:rPr>
            </w:pPr>
            <w:r w:rsidRPr="004E5D66">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780BCC1" w14:textId="77777777" w:rsidR="007702A5" w:rsidRPr="004E5D66" w:rsidRDefault="007702A5" w:rsidP="003E1FF8">
            <w:pPr>
              <w:pStyle w:val="TAC"/>
              <w:rPr>
                <w:lang w:val="en-US" w:eastAsia="ja-JP"/>
              </w:rPr>
            </w:pPr>
            <w:r w:rsidRPr="004E5D66">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0D607EA" w14:textId="77777777" w:rsidR="007702A5" w:rsidRPr="004E5D66" w:rsidRDefault="007702A5" w:rsidP="003E1FF8">
            <w:pPr>
              <w:pStyle w:val="TAC"/>
              <w:rPr>
                <w:lang w:val="en-US" w:eastAsia="ja-JP"/>
              </w:rPr>
            </w:pPr>
            <w:r w:rsidRPr="004E5D66">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7DFA60A4" w14:textId="77777777" w:rsidR="007702A5" w:rsidRPr="004E5D66" w:rsidRDefault="007702A5" w:rsidP="003E1FF8">
            <w:pPr>
              <w:pStyle w:val="TAC"/>
              <w:rPr>
                <w:lang w:val="en-US" w:eastAsia="ja-JP"/>
              </w:rPr>
            </w:pPr>
            <w:r w:rsidRPr="004E5D66">
              <w:rPr>
                <w:lang w:val="en-US" w:eastAsia="ja-JP"/>
              </w:rPr>
              <w:t>-16.1</w:t>
            </w:r>
          </w:p>
        </w:tc>
      </w:tr>
      <w:tr w:rsidR="004E5D66" w:rsidRPr="004E5D66" w14:paraId="7423F84A" w14:textId="77777777" w:rsidTr="003E1FF8">
        <w:trPr>
          <w:trHeight w:val="20"/>
        </w:trPr>
        <w:tc>
          <w:tcPr>
            <w:tcW w:w="0" w:type="auto"/>
          </w:tcPr>
          <w:p w14:paraId="6A8C3A45" w14:textId="77777777" w:rsidR="007702A5" w:rsidRPr="004E5D66" w:rsidRDefault="007702A5" w:rsidP="003E1FF8">
            <w:pPr>
              <w:pStyle w:val="TAC"/>
              <w:rPr>
                <w:lang w:val="en-US"/>
              </w:rPr>
            </w:pPr>
            <w:r w:rsidRPr="004E5D66">
              <w:rPr>
                <w:lang w:val="en-US"/>
              </w:rPr>
              <w:t>1</w:t>
            </w:r>
          </w:p>
        </w:tc>
        <w:tc>
          <w:tcPr>
            <w:tcW w:w="0" w:type="auto"/>
          </w:tcPr>
          <w:p w14:paraId="20A44754" w14:textId="77777777" w:rsidR="007702A5" w:rsidRPr="004E5D66" w:rsidRDefault="007702A5" w:rsidP="003E1FF8">
            <w:pPr>
              <w:pStyle w:val="TAC"/>
              <w:rPr>
                <w:lang w:val="en-US"/>
              </w:rPr>
            </w:pPr>
            <w:r w:rsidRPr="004E5D66">
              <w:rPr>
                <w:lang w:val="en-US"/>
              </w:rPr>
              <w:t>2</w:t>
            </w:r>
          </w:p>
        </w:tc>
        <w:tc>
          <w:tcPr>
            <w:tcW w:w="1656" w:type="dxa"/>
          </w:tcPr>
          <w:p w14:paraId="59512852" w14:textId="77777777" w:rsidR="007702A5" w:rsidRPr="004E5D66" w:rsidRDefault="007702A5" w:rsidP="003E1FF8">
            <w:pPr>
              <w:pStyle w:val="TAC"/>
              <w:rPr>
                <w:lang w:val="en-US" w:eastAsia="ja-JP"/>
              </w:rPr>
            </w:pPr>
            <w:r w:rsidRPr="004E5D66">
              <w:rPr>
                <w:lang w:val="en-US"/>
              </w:rPr>
              <w:t>NTN-TDLA100-5</w:t>
            </w:r>
          </w:p>
        </w:tc>
        <w:tc>
          <w:tcPr>
            <w:tcW w:w="1466" w:type="dxa"/>
          </w:tcPr>
          <w:p w14:paraId="1984C495" w14:textId="0EA711ED" w:rsidR="007702A5" w:rsidRPr="004E5D66" w:rsidRDefault="007702A5" w:rsidP="003E1FF8">
            <w:pPr>
              <w:pStyle w:val="TAC"/>
              <w:rPr>
                <w:lang w:val="en-US" w:eastAsia="ja-JP"/>
              </w:rPr>
            </w:pPr>
            <w:r w:rsidRPr="004E5D66">
              <w:rPr>
                <w:lang w:val="en-US" w:eastAsia="ja-JP"/>
              </w:rPr>
              <w:t>270</w:t>
            </w:r>
          </w:p>
        </w:tc>
        <w:tc>
          <w:tcPr>
            <w:tcW w:w="1563" w:type="dxa"/>
          </w:tcPr>
          <w:p w14:paraId="15764619" w14:textId="77777777" w:rsidR="007702A5" w:rsidRPr="004E5D66" w:rsidRDefault="007702A5" w:rsidP="003E1FF8">
            <w:pPr>
              <w:pStyle w:val="TAC"/>
              <w:rPr>
                <w:lang w:val="en-US" w:eastAsia="ja-JP"/>
              </w:rPr>
            </w:pPr>
            <w:r w:rsidRPr="004E5D66">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756BE8DF" w14:textId="77777777" w:rsidR="007702A5" w:rsidRPr="004E5D66" w:rsidRDefault="007702A5" w:rsidP="003E1FF8">
            <w:pPr>
              <w:pStyle w:val="TAC"/>
              <w:rPr>
                <w:lang w:val="en-US" w:eastAsia="ja-JP"/>
              </w:rPr>
            </w:pPr>
            <w:r w:rsidRPr="004E5D66">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47D1B144" w14:textId="77777777" w:rsidR="007702A5" w:rsidRPr="004E5D66" w:rsidRDefault="007702A5" w:rsidP="003E1FF8">
            <w:pPr>
              <w:pStyle w:val="TAC"/>
              <w:rPr>
                <w:lang w:val="en-US" w:eastAsia="ja-JP"/>
              </w:rPr>
            </w:pPr>
            <w:r w:rsidRPr="004E5D66">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528A5A17" w14:textId="77777777" w:rsidR="007702A5" w:rsidRPr="004E5D66" w:rsidRDefault="007702A5" w:rsidP="003E1FF8">
            <w:pPr>
              <w:pStyle w:val="TAC"/>
              <w:rPr>
                <w:lang w:val="en-US" w:eastAsia="ja-JP"/>
              </w:rPr>
            </w:pPr>
            <w:r w:rsidRPr="004E5D66">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0AEFCC6" w14:textId="77777777" w:rsidR="007702A5" w:rsidRPr="004E5D66" w:rsidRDefault="007702A5" w:rsidP="003E1FF8">
            <w:pPr>
              <w:pStyle w:val="TAC"/>
              <w:rPr>
                <w:lang w:val="en-US" w:eastAsia="ja-JP"/>
              </w:rPr>
            </w:pPr>
            <w:r w:rsidRPr="004E5D66">
              <w:rPr>
                <w:lang w:val="en-US" w:eastAsia="ja-JP"/>
              </w:rPr>
              <w:t>-</w:t>
            </w:r>
          </w:p>
        </w:tc>
      </w:tr>
      <w:tr w:rsidR="004E5D66" w:rsidRPr="004E5D66" w14:paraId="3CCC2925" w14:textId="77777777" w:rsidTr="003E1FF8">
        <w:trPr>
          <w:trHeight w:val="20"/>
        </w:trPr>
        <w:tc>
          <w:tcPr>
            <w:tcW w:w="0" w:type="auto"/>
          </w:tcPr>
          <w:p w14:paraId="22F93036" w14:textId="77777777" w:rsidR="007702A5" w:rsidRPr="004E5D66" w:rsidRDefault="007702A5" w:rsidP="003E1FF8">
            <w:pPr>
              <w:pStyle w:val="TAC"/>
              <w:rPr>
                <w:lang w:val="en-US"/>
              </w:rPr>
            </w:pPr>
            <w:r w:rsidRPr="004E5D66">
              <w:rPr>
                <w:lang w:val="en-US"/>
              </w:rPr>
              <w:t>1</w:t>
            </w:r>
          </w:p>
        </w:tc>
        <w:tc>
          <w:tcPr>
            <w:tcW w:w="0" w:type="auto"/>
          </w:tcPr>
          <w:p w14:paraId="4CBB4EE0" w14:textId="77777777" w:rsidR="007702A5" w:rsidRPr="004E5D66" w:rsidRDefault="007702A5" w:rsidP="003E1FF8">
            <w:pPr>
              <w:pStyle w:val="TAC"/>
              <w:rPr>
                <w:lang w:val="en-US"/>
              </w:rPr>
            </w:pPr>
            <w:r w:rsidRPr="004E5D66">
              <w:rPr>
                <w:lang w:val="en-US"/>
              </w:rPr>
              <w:t>2</w:t>
            </w:r>
          </w:p>
        </w:tc>
        <w:tc>
          <w:tcPr>
            <w:tcW w:w="1656" w:type="dxa"/>
          </w:tcPr>
          <w:p w14:paraId="48CDB740" w14:textId="77777777" w:rsidR="007702A5" w:rsidRPr="004E5D66" w:rsidRDefault="007702A5" w:rsidP="003E1FF8">
            <w:pPr>
              <w:pStyle w:val="TAC"/>
              <w:rPr>
                <w:lang w:val="en-US" w:eastAsia="ja-JP"/>
              </w:rPr>
            </w:pPr>
            <w:r w:rsidRPr="004E5D66">
              <w:rPr>
                <w:lang w:val="en-US"/>
              </w:rPr>
              <w:t>NTN-TDLA100-5</w:t>
            </w:r>
          </w:p>
        </w:tc>
        <w:tc>
          <w:tcPr>
            <w:tcW w:w="1466" w:type="dxa"/>
          </w:tcPr>
          <w:p w14:paraId="16FBDDDB" w14:textId="3A676240" w:rsidR="007702A5" w:rsidRPr="004E5D66" w:rsidRDefault="007702A5" w:rsidP="003E1FF8">
            <w:pPr>
              <w:pStyle w:val="TAC"/>
              <w:rPr>
                <w:lang w:val="en-US" w:eastAsia="ja-JP"/>
              </w:rPr>
            </w:pPr>
            <w:r w:rsidRPr="004E5D66">
              <w:rPr>
                <w:lang w:val="en-US" w:eastAsia="ja-JP"/>
              </w:rPr>
              <w:t>270</w:t>
            </w:r>
          </w:p>
        </w:tc>
        <w:tc>
          <w:tcPr>
            <w:tcW w:w="1563" w:type="dxa"/>
          </w:tcPr>
          <w:p w14:paraId="577AD899" w14:textId="77777777" w:rsidR="007702A5" w:rsidRPr="004E5D66" w:rsidRDefault="007702A5" w:rsidP="003E1FF8">
            <w:pPr>
              <w:pStyle w:val="TAC"/>
              <w:rPr>
                <w:lang w:val="en-US" w:eastAsia="ja-JP"/>
              </w:rPr>
            </w:pPr>
            <w:r w:rsidRPr="004E5D66">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1ED44EB5" w14:textId="77777777" w:rsidR="007702A5" w:rsidRPr="004E5D66" w:rsidRDefault="007702A5" w:rsidP="003E1FF8">
            <w:pPr>
              <w:pStyle w:val="TAC"/>
              <w:rPr>
                <w:lang w:val="en-US" w:eastAsia="ja-JP"/>
              </w:rPr>
            </w:pPr>
            <w:r w:rsidRPr="004E5D66">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51DC4986" w14:textId="77777777" w:rsidR="007702A5" w:rsidRPr="004E5D66" w:rsidRDefault="007702A5" w:rsidP="003E1FF8">
            <w:pPr>
              <w:pStyle w:val="TAC"/>
              <w:rPr>
                <w:lang w:val="en-US" w:eastAsia="ja-JP"/>
              </w:rPr>
            </w:pPr>
            <w:r w:rsidRPr="004E5D66">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AFD765F" w14:textId="77777777" w:rsidR="007702A5" w:rsidRPr="004E5D66" w:rsidRDefault="007702A5" w:rsidP="003E1FF8">
            <w:pPr>
              <w:pStyle w:val="TAC"/>
              <w:rPr>
                <w:lang w:val="en-US" w:eastAsia="ja-JP"/>
              </w:rPr>
            </w:pPr>
            <w:r w:rsidRPr="004E5D66">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8B2C213" w14:textId="77777777" w:rsidR="007702A5" w:rsidRPr="004E5D66" w:rsidRDefault="007702A5" w:rsidP="003E1FF8">
            <w:pPr>
              <w:pStyle w:val="TAC"/>
              <w:rPr>
                <w:lang w:val="en-US" w:eastAsia="ja-JP"/>
              </w:rPr>
            </w:pPr>
            <w:r w:rsidRPr="004E5D66">
              <w:rPr>
                <w:lang w:val="en-US" w:eastAsia="ja-JP"/>
              </w:rPr>
              <w:t>-20.1</w:t>
            </w:r>
          </w:p>
        </w:tc>
      </w:tr>
      <w:tr w:rsidR="004E5D66" w:rsidRPr="004E5D66" w14:paraId="39BA194D" w14:textId="77777777" w:rsidTr="003E1FF8">
        <w:trPr>
          <w:trHeight w:val="20"/>
        </w:trPr>
        <w:tc>
          <w:tcPr>
            <w:tcW w:w="0" w:type="auto"/>
            <w:gridSpan w:val="9"/>
            <w:tcBorders>
              <w:right w:val="single" w:sz="4" w:space="0" w:color="auto"/>
            </w:tcBorders>
          </w:tcPr>
          <w:p w14:paraId="7F534CE6" w14:textId="2B311116" w:rsidR="007702A5" w:rsidRPr="004E5D66" w:rsidRDefault="007702A5" w:rsidP="003E1FF8">
            <w:pPr>
              <w:pStyle w:val="TAN"/>
              <w:rPr>
                <w:lang w:val="en-US" w:eastAsia="ja-JP"/>
              </w:rPr>
            </w:pPr>
            <w:r w:rsidRPr="004E5D66">
              <w:rPr>
                <w:lang w:val="en-US" w:eastAsia="ja-JP"/>
              </w:rPr>
              <w:t>Note:</w:t>
            </w:r>
            <w:r w:rsidRPr="004E5D66">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4E5D66">
              <w:rPr>
                <w:bCs/>
                <w:lang w:val="en-US" w:eastAsia="ja-JP"/>
              </w:rPr>
              <w:t>(3, 19, 35, 51) for Format 0, Format 1, Format 2, and Format 3 respectively.</w:t>
            </w:r>
          </w:p>
        </w:tc>
      </w:tr>
    </w:tbl>
    <w:p w14:paraId="336981A8" w14:textId="77777777" w:rsidR="007702A5" w:rsidRPr="004E5D66" w:rsidRDefault="007702A5" w:rsidP="007702A5"/>
    <w:p w14:paraId="429E40C3" w14:textId="77777777" w:rsidR="00D544ED" w:rsidRPr="004E5D66" w:rsidRDefault="00D544ED" w:rsidP="00D544ED">
      <w:pPr>
        <w:pStyle w:val="Heading2"/>
      </w:pPr>
      <w:bookmarkStart w:id="1944" w:name="_Toc233969850"/>
      <w:r w:rsidRPr="004E5D66">
        <w:t>8.5</w:t>
      </w:r>
      <w:r w:rsidRPr="004E5D66">
        <w:tab/>
        <w:t xml:space="preserve">Performance requirements for </w:t>
      </w:r>
      <w:r w:rsidRPr="004E5D66">
        <w:rPr>
          <w:rFonts w:hint="eastAsia"/>
          <w:lang w:eastAsia="zh-CN"/>
        </w:rPr>
        <w:t>Narrowband IoT</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44"/>
    </w:p>
    <w:p w14:paraId="4C2742DE" w14:textId="77777777" w:rsidR="00D544ED" w:rsidRPr="004E5D66" w:rsidRDefault="00D544ED" w:rsidP="00D544ED">
      <w:pPr>
        <w:pStyle w:val="Heading3"/>
        <w:rPr>
          <w:lang w:eastAsia="zh-CN"/>
        </w:rPr>
      </w:pPr>
      <w:bookmarkStart w:id="1945" w:name="_Toc137240688"/>
      <w:bookmarkStart w:id="1946" w:name="_Toc137244787"/>
      <w:bookmarkStart w:id="1947" w:name="_Toc138894001"/>
      <w:bookmarkStart w:id="1948" w:name="_Toc138894233"/>
      <w:bookmarkStart w:id="1949" w:name="_Toc145036626"/>
      <w:bookmarkStart w:id="1950" w:name="_Toc153188918"/>
      <w:bookmarkStart w:id="1951" w:name="_Toc155672201"/>
      <w:bookmarkStart w:id="1952" w:name="_Toc161927844"/>
      <w:bookmarkStart w:id="1953" w:name="_Toc163213341"/>
      <w:bookmarkStart w:id="1954" w:name="_Toc169794744"/>
      <w:bookmarkStart w:id="1955" w:name="_Toc171510372"/>
      <w:bookmarkStart w:id="1956" w:name="_Toc233969851"/>
      <w:r w:rsidRPr="004E5D66">
        <w:t>8.5.1</w:t>
      </w:r>
      <w:r w:rsidRPr="004E5D66">
        <w:tab/>
      </w:r>
      <w:r w:rsidRPr="004E5D66">
        <w:rPr>
          <w:rFonts w:hint="eastAsia"/>
          <w:lang w:eastAsia="zh-CN"/>
        </w:rPr>
        <w:t>R</w:t>
      </w:r>
      <w:r w:rsidRPr="004E5D66">
        <w:t xml:space="preserve">equirements for </w:t>
      </w:r>
      <w:r w:rsidRPr="004E5D66">
        <w:rPr>
          <w:rFonts w:hint="eastAsia"/>
          <w:lang w:eastAsia="zh-CN"/>
        </w:rPr>
        <w:t>N</w:t>
      </w:r>
      <w:r w:rsidRPr="004E5D66">
        <w:t>PUSCH</w:t>
      </w:r>
      <w:r w:rsidRPr="004E5D66">
        <w:rPr>
          <w:rFonts w:hint="eastAsia"/>
          <w:lang w:eastAsia="zh-CN"/>
        </w:rPr>
        <w:t xml:space="preserve"> format 1</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5"/>
      <w:bookmarkEnd w:id="1946"/>
      <w:bookmarkEnd w:id="1947"/>
      <w:bookmarkEnd w:id="1948"/>
      <w:bookmarkEnd w:id="1949"/>
      <w:bookmarkEnd w:id="1950"/>
      <w:bookmarkEnd w:id="1951"/>
      <w:bookmarkEnd w:id="1952"/>
      <w:bookmarkEnd w:id="1953"/>
      <w:bookmarkEnd w:id="1954"/>
      <w:bookmarkEnd w:id="1955"/>
      <w:bookmarkEnd w:id="1956"/>
    </w:p>
    <w:p w14:paraId="193D2A2C" w14:textId="77777777" w:rsidR="00D544ED" w:rsidRPr="004E5D66" w:rsidRDefault="00D544ED" w:rsidP="00D544ED">
      <w:pPr>
        <w:pStyle w:val="Heading4"/>
        <w:rPr>
          <w:snapToGrid w:val="0"/>
        </w:rPr>
      </w:pPr>
      <w:bookmarkStart w:id="1957" w:name="_Toc20997878"/>
      <w:bookmarkStart w:id="1958" w:name="_Toc29478557"/>
      <w:bookmarkStart w:id="1959" w:name="_Toc35933155"/>
      <w:bookmarkStart w:id="1960" w:name="_Toc35935443"/>
      <w:bookmarkStart w:id="1961" w:name="_Toc37163027"/>
      <w:bookmarkStart w:id="1962" w:name="_Toc37173355"/>
      <w:bookmarkStart w:id="1963" w:name="_Toc37173607"/>
      <w:bookmarkStart w:id="1964" w:name="_Toc44754163"/>
      <w:bookmarkStart w:id="1965" w:name="_Toc45825591"/>
      <w:bookmarkStart w:id="1966" w:name="_Toc45825843"/>
      <w:bookmarkStart w:id="1967" w:name="_Toc45826095"/>
      <w:bookmarkStart w:id="1968" w:name="_Toc45826347"/>
      <w:bookmarkStart w:id="1969" w:name="_Toc52466513"/>
      <w:bookmarkStart w:id="1970" w:name="_Toc66869498"/>
      <w:bookmarkStart w:id="1971" w:name="_Toc66872316"/>
      <w:bookmarkStart w:id="1972" w:name="_Toc75173473"/>
      <w:bookmarkStart w:id="1973" w:name="_Toc76497289"/>
      <w:bookmarkStart w:id="1974" w:name="_Toc82894090"/>
      <w:bookmarkStart w:id="1975" w:name="_Toc89684621"/>
      <w:bookmarkStart w:id="1976" w:name="_Toc98574762"/>
      <w:bookmarkStart w:id="1977" w:name="_Toc137240689"/>
      <w:bookmarkStart w:id="1978" w:name="_Toc137244788"/>
      <w:bookmarkStart w:id="1979" w:name="_Toc138894002"/>
      <w:bookmarkStart w:id="1980" w:name="_Toc138894234"/>
      <w:bookmarkStart w:id="1981" w:name="_Toc145036627"/>
      <w:bookmarkStart w:id="1982" w:name="_Toc153188919"/>
      <w:bookmarkStart w:id="1983" w:name="_Toc155672202"/>
      <w:bookmarkStart w:id="1984" w:name="_Toc161927845"/>
      <w:bookmarkStart w:id="1985" w:name="_Toc163213342"/>
      <w:bookmarkStart w:id="1986" w:name="_Toc169794745"/>
      <w:bookmarkStart w:id="1987" w:name="_Toc171510373"/>
      <w:bookmarkStart w:id="1988" w:name="_Toc233969852"/>
      <w:r w:rsidRPr="004E5D66">
        <w:rPr>
          <w:snapToGrid w:val="0"/>
        </w:rPr>
        <w:t>8.5.1</w:t>
      </w:r>
      <w:r w:rsidRPr="004E5D66">
        <w:rPr>
          <w:rFonts w:hint="eastAsia"/>
          <w:snapToGrid w:val="0"/>
        </w:rPr>
        <w:t>.</w:t>
      </w:r>
      <w:r w:rsidRPr="004E5D66">
        <w:rPr>
          <w:snapToGrid w:val="0"/>
        </w:rPr>
        <w:t>1</w:t>
      </w:r>
      <w:r w:rsidRPr="004E5D66">
        <w:rPr>
          <w:snapToGrid w:val="0"/>
        </w:rPr>
        <w:tab/>
        <w:t>Requirements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5A87A68F" w14:textId="1E124D34" w:rsidR="00D544ED" w:rsidRPr="004E5D66" w:rsidRDefault="00D544ED" w:rsidP="00D544ED">
      <w:pPr>
        <w:jc w:val="both"/>
        <w:rPr>
          <w:lang w:eastAsia="zh-CN"/>
        </w:rPr>
      </w:pPr>
      <w:r w:rsidRPr="004E5D66">
        <w:t xml:space="preserve">The performance requirement of </w:t>
      </w:r>
      <w:r w:rsidRPr="004E5D66">
        <w:rPr>
          <w:rFonts w:hint="eastAsia"/>
          <w:lang w:eastAsia="zh-CN"/>
        </w:rPr>
        <w:t>N</w:t>
      </w:r>
      <w:r w:rsidRPr="004E5D66">
        <w:t xml:space="preserve">PUSCH </w:t>
      </w:r>
      <w:r w:rsidRPr="004E5D66">
        <w:rPr>
          <w:rFonts w:hint="eastAsia"/>
          <w:lang w:eastAsia="zh-CN"/>
        </w:rPr>
        <w:t xml:space="preserve">format 1 </w:t>
      </w:r>
      <w:r w:rsidRPr="004E5D66">
        <w:t>is determined by a minimum required throughput for a given SNR. The required throughput is expressed as a fraction of maximum throughput for the FRCs listed in Annex A</w:t>
      </w:r>
      <w:r w:rsidRPr="004E5D66">
        <w:rPr>
          <w:lang w:eastAsia="zh-CN"/>
        </w:rPr>
        <w:t>.7</w:t>
      </w:r>
      <w:r w:rsidRPr="004E5D66">
        <w:t>. The performance requirements assume HARQ retransmissions.</w:t>
      </w:r>
    </w:p>
    <w:p w14:paraId="210DAE38" w14:textId="77777777" w:rsidR="00D544ED" w:rsidRPr="004E5D66" w:rsidRDefault="00D544ED" w:rsidP="00D544ED">
      <w:pPr>
        <w:jc w:val="both"/>
        <w:rPr>
          <w:lang w:val="en-US" w:eastAsia="zh-CN"/>
        </w:rPr>
      </w:pPr>
      <w:r w:rsidRPr="004E5D66">
        <w:rPr>
          <w:lang w:eastAsia="zh-CN"/>
        </w:rPr>
        <w:t xml:space="preserve">An NB-IoT Base Station supports 15 kHz subcarrier spacing requirements, </w:t>
      </w:r>
      <w:r w:rsidRPr="004E5D66">
        <w:rPr>
          <w:rFonts w:hint="eastAsia"/>
          <w:lang w:eastAsia="zh-CN"/>
        </w:rPr>
        <w:t xml:space="preserve">or </w:t>
      </w:r>
      <w:r w:rsidRPr="004E5D66">
        <w:rPr>
          <w:lang w:eastAsia="zh-CN"/>
        </w:rPr>
        <w:t>3.75 kHz subcarrier spacing requirements, or both.</w:t>
      </w:r>
    </w:p>
    <w:p w14:paraId="7B7119D7" w14:textId="3A44F5B7" w:rsidR="007702A5" w:rsidRPr="004E5D66" w:rsidRDefault="007702A5" w:rsidP="007702A5">
      <w:pPr>
        <w:jc w:val="both"/>
      </w:pPr>
      <w:r w:rsidRPr="004E5D66">
        <w:rPr>
          <w:lang w:val="en-US" w:eastAsia="zh-CN"/>
        </w:rPr>
        <w:t>For 15 kHz subcarrier spacing multi-</w:t>
      </w:r>
      <w:r w:rsidRPr="004E5D66">
        <w:rPr>
          <w:lang w:eastAsia="zh-CN"/>
        </w:rPr>
        <w:t>subcarrier</w:t>
      </w:r>
      <w:r w:rsidRPr="004E5D66">
        <w:rPr>
          <w:lang w:val="en-US" w:eastAsia="zh-CN"/>
        </w:rPr>
        <w:t xml:space="preserve">, the demodulation requirements apply for the supported number of </w:t>
      </w:r>
      <w:r w:rsidRPr="004E5D66">
        <w:rPr>
          <w:lang w:eastAsia="zh-CN"/>
        </w:rPr>
        <w:t>subcarriers</w:t>
      </w:r>
      <w:r w:rsidRPr="004E5D66">
        <w:rPr>
          <w:rFonts w:hint="eastAsia"/>
          <w:lang w:val="en-US" w:eastAsia="zh-CN"/>
        </w:rPr>
        <w:t>.</w:t>
      </w:r>
    </w:p>
    <w:p w14:paraId="2E91A75F" w14:textId="31CF7809" w:rsidR="00E97DD7" w:rsidRPr="004E5D66" w:rsidRDefault="00E97DD7" w:rsidP="00E97DD7">
      <w:pPr>
        <w:jc w:val="both"/>
        <w:rPr>
          <w:lang w:eastAsia="zh-CN"/>
        </w:rPr>
      </w:pPr>
      <w:r w:rsidRPr="004E5D66">
        <w:rPr>
          <w:lang w:eastAsia="zh-CN"/>
        </w:rPr>
        <w:t>For 15</w:t>
      </w:r>
      <w:r w:rsidR="007702A5" w:rsidRPr="004E5D66">
        <w:rPr>
          <w:rFonts w:eastAsiaTheme="minorEastAsia" w:hint="eastAsia"/>
          <w:lang w:eastAsia="zh-CN"/>
        </w:rPr>
        <w:t xml:space="preserve"> </w:t>
      </w:r>
      <w:r w:rsidRPr="004E5D66">
        <w:rPr>
          <w:lang w:eastAsia="zh-CN"/>
        </w:rPr>
        <w:t>kHz subcarrier spacing with symbol-level length-2 OCC, the demonstration requirements apply for the base stations supporting 15kHz subcarrier spacing with symbol-level length-2 OCC.</w:t>
      </w:r>
    </w:p>
    <w:p w14:paraId="24CEC061" w14:textId="3C55E251" w:rsidR="00E97DD7" w:rsidRPr="004E5D66" w:rsidRDefault="00E97DD7" w:rsidP="00E97DD7">
      <w:pPr>
        <w:jc w:val="both"/>
        <w:rPr>
          <w:lang w:eastAsia="zh-CN"/>
        </w:rPr>
      </w:pPr>
      <w:r w:rsidRPr="004E5D66">
        <w:rPr>
          <w:lang w:eastAsia="zh-CN"/>
        </w:rPr>
        <w:t>For</w:t>
      </w:r>
      <w:r w:rsidR="007702A5" w:rsidRPr="004E5D66">
        <w:rPr>
          <w:rFonts w:eastAsiaTheme="minorEastAsia" w:hint="eastAsia"/>
          <w:lang w:eastAsia="zh-CN"/>
        </w:rPr>
        <w:t xml:space="preserve"> </w:t>
      </w:r>
      <w:r w:rsidRPr="004E5D66">
        <w:rPr>
          <w:lang w:eastAsia="zh-CN"/>
        </w:rPr>
        <w:t>3.75kHz subcarrier spacing with slot-level length-2 OCC, the demodulation requirements apply for the base stations supporting 3.75kHz subcarrier spacing with slot-level length-2 OCC.</w:t>
      </w:r>
    </w:p>
    <w:p w14:paraId="727622D4" w14:textId="77777777" w:rsidR="00D544ED" w:rsidRPr="004E5D66" w:rsidRDefault="00D544ED" w:rsidP="00D544ED">
      <w:pPr>
        <w:pStyle w:val="TH"/>
        <w:rPr>
          <w:lang w:eastAsia="zh-CN"/>
        </w:rPr>
      </w:pPr>
      <w:r w:rsidRPr="004E5D66">
        <w:t>Table 8.5.1</w:t>
      </w:r>
      <w:r w:rsidRPr="004E5D66">
        <w:rPr>
          <w:rFonts w:hint="eastAsia"/>
          <w:lang w:eastAsia="zh-CN"/>
        </w:rPr>
        <w:t>.</w:t>
      </w:r>
      <w:r w:rsidRPr="004E5D66">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4E5D66" w:rsidRPr="004E5D66" w14:paraId="3C7AEC41" w14:textId="77777777" w:rsidTr="00D27C8A">
        <w:trPr>
          <w:jc w:val="center"/>
        </w:trPr>
        <w:tc>
          <w:tcPr>
            <w:tcW w:w="4503" w:type="dxa"/>
          </w:tcPr>
          <w:p w14:paraId="39231AA6" w14:textId="77777777" w:rsidR="00D544ED" w:rsidRPr="004E5D66" w:rsidRDefault="00D544ED" w:rsidP="00D27C8A">
            <w:pPr>
              <w:pStyle w:val="TAH"/>
              <w:rPr>
                <w:rFonts w:cs="Arial"/>
              </w:rPr>
            </w:pPr>
            <w:r w:rsidRPr="004E5D66">
              <w:rPr>
                <w:rFonts w:cs="Arial"/>
              </w:rPr>
              <w:t>Parameter</w:t>
            </w:r>
          </w:p>
        </w:tc>
        <w:tc>
          <w:tcPr>
            <w:tcW w:w="3118" w:type="dxa"/>
          </w:tcPr>
          <w:p w14:paraId="12C2210F" w14:textId="77777777" w:rsidR="00D544ED" w:rsidRPr="004E5D66" w:rsidRDefault="00D544ED" w:rsidP="00D27C8A">
            <w:pPr>
              <w:pStyle w:val="TAH"/>
              <w:rPr>
                <w:rFonts w:cs="Arial"/>
              </w:rPr>
            </w:pPr>
            <w:r w:rsidRPr="004E5D66">
              <w:rPr>
                <w:rFonts w:cs="Arial"/>
              </w:rPr>
              <w:t>Value</w:t>
            </w:r>
          </w:p>
        </w:tc>
      </w:tr>
      <w:tr w:rsidR="004E5D66" w:rsidRPr="004E5D66" w14:paraId="4AC0B94B" w14:textId="77777777" w:rsidTr="00D27C8A">
        <w:trPr>
          <w:jc w:val="center"/>
        </w:trPr>
        <w:tc>
          <w:tcPr>
            <w:tcW w:w="4503" w:type="dxa"/>
          </w:tcPr>
          <w:p w14:paraId="52C64F1B" w14:textId="77777777" w:rsidR="00D544ED" w:rsidRPr="004E5D66" w:rsidRDefault="00D544ED" w:rsidP="00D27C8A">
            <w:pPr>
              <w:pStyle w:val="TAC"/>
              <w:rPr>
                <w:rFonts w:cs="Arial"/>
              </w:rPr>
            </w:pPr>
            <w:r w:rsidRPr="004E5D66">
              <w:rPr>
                <w:rFonts w:cs="Arial"/>
              </w:rPr>
              <w:t>Maximum number of HARQ transmissions</w:t>
            </w:r>
          </w:p>
        </w:tc>
        <w:tc>
          <w:tcPr>
            <w:tcW w:w="3118" w:type="dxa"/>
          </w:tcPr>
          <w:p w14:paraId="1CD5A251" w14:textId="77777777" w:rsidR="00D544ED" w:rsidRPr="004E5D66" w:rsidRDefault="00D544ED" w:rsidP="00D27C8A">
            <w:pPr>
              <w:pStyle w:val="TAC"/>
              <w:rPr>
                <w:rFonts w:cs="Arial"/>
              </w:rPr>
            </w:pPr>
            <w:r w:rsidRPr="004E5D66">
              <w:rPr>
                <w:rFonts w:cs="Arial"/>
              </w:rPr>
              <w:t>4</w:t>
            </w:r>
          </w:p>
        </w:tc>
      </w:tr>
      <w:tr w:rsidR="00D544ED" w:rsidRPr="004E5D66" w14:paraId="69ED3ED2" w14:textId="77777777" w:rsidTr="00D27C8A">
        <w:trPr>
          <w:jc w:val="center"/>
        </w:trPr>
        <w:tc>
          <w:tcPr>
            <w:tcW w:w="4503" w:type="dxa"/>
          </w:tcPr>
          <w:p w14:paraId="5E91511B" w14:textId="77777777" w:rsidR="00D544ED" w:rsidRPr="004E5D66" w:rsidRDefault="00D544ED" w:rsidP="00D27C8A">
            <w:pPr>
              <w:pStyle w:val="TAC"/>
              <w:rPr>
                <w:rFonts w:cs="Arial"/>
              </w:rPr>
            </w:pPr>
            <w:r w:rsidRPr="004E5D66">
              <w:rPr>
                <w:rFonts w:cs="Arial"/>
              </w:rPr>
              <w:t>RV sequence</w:t>
            </w:r>
          </w:p>
        </w:tc>
        <w:tc>
          <w:tcPr>
            <w:tcW w:w="3118" w:type="dxa"/>
          </w:tcPr>
          <w:p w14:paraId="07E15101" w14:textId="77777777" w:rsidR="00D544ED" w:rsidRPr="004E5D66" w:rsidRDefault="00D544ED" w:rsidP="00D27C8A">
            <w:pPr>
              <w:pStyle w:val="TAC"/>
              <w:rPr>
                <w:rFonts w:cs="Arial"/>
              </w:rPr>
            </w:pPr>
            <w:r w:rsidRPr="004E5D66">
              <w:rPr>
                <w:rFonts w:cs="Arial" w:hint="eastAsia"/>
                <w:lang w:eastAsia="zh-CN"/>
              </w:rPr>
              <w:t>RV</w:t>
            </w:r>
            <w:r w:rsidRPr="004E5D66">
              <w:rPr>
                <w:rFonts w:cs="Arial"/>
              </w:rPr>
              <w:t xml:space="preserve">0, </w:t>
            </w:r>
            <w:r w:rsidRPr="004E5D66">
              <w:rPr>
                <w:rFonts w:cs="Arial" w:hint="eastAsia"/>
                <w:lang w:eastAsia="zh-CN"/>
              </w:rPr>
              <w:t>RV2</w:t>
            </w:r>
          </w:p>
        </w:tc>
      </w:tr>
    </w:tbl>
    <w:p w14:paraId="4D8FE59D" w14:textId="77777777" w:rsidR="00D544ED" w:rsidRPr="004E5D66" w:rsidRDefault="00D544ED" w:rsidP="00D544ED"/>
    <w:p w14:paraId="2468A462" w14:textId="77777777" w:rsidR="00D544ED" w:rsidRPr="004E5D66" w:rsidRDefault="00D544ED" w:rsidP="00D544ED">
      <w:pPr>
        <w:pStyle w:val="Heading5"/>
      </w:pPr>
      <w:bookmarkStart w:id="1989" w:name="_Toc20997879"/>
      <w:bookmarkStart w:id="1990" w:name="_Toc29478558"/>
      <w:bookmarkStart w:id="1991" w:name="_Toc35933156"/>
      <w:bookmarkStart w:id="1992" w:name="_Toc35935444"/>
      <w:bookmarkStart w:id="1993" w:name="_Toc37163028"/>
      <w:bookmarkStart w:id="1994" w:name="_Toc37173356"/>
      <w:bookmarkStart w:id="1995" w:name="_Toc37173608"/>
      <w:bookmarkStart w:id="1996" w:name="_Toc44754164"/>
      <w:bookmarkStart w:id="1997" w:name="_Toc45825592"/>
      <w:bookmarkStart w:id="1998" w:name="_Toc45825844"/>
      <w:bookmarkStart w:id="1999" w:name="_Toc45826096"/>
      <w:bookmarkStart w:id="2000" w:name="_Toc45826348"/>
      <w:bookmarkStart w:id="2001" w:name="_Toc52466514"/>
      <w:bookmarkStart w:id="2002" w:name="_Toc66869499"/>
      <w:bookmarkStart w:id="2003" w:name="_Toc66872317"/>
      <w:bookmarkStart w:id="2004" w:name="_Toc75173474"/>
      <w:bookmarkStart w:id="2005" w:name="_Toc76497290"/>
      <w:bookmarkStart w:id="2006" w:name="_Toc82894091"/>
      <w:bookmarkStart w:id="2007" w:name="_Toc89684622"/>
      <w:bookmarkStart w:id="2008" w:name="_Toc98574763"/>
      <w:bookmarkStart w:id="2009" w:name="_Toc137240690"/>
      <w:bookmarkStart w:id="2010" w:name="_Toc137244789"/>
      <w:bookmarkStart w:id="2011" w:name="_Toc138894003"/>
      <w:bookmarkStart w:id="2012" w:name="_Toc138894235"/>
      <w:bookmarkStart w:id="2013" w:name="_Toc145036628"/>
      <w:bookmarkStart w:id="2014" w:name="_Toc153188920"/>
      <w:bookmarkStart w:id="2015" w:name="_Toc155672203"/>
      <w:bookmarkStart w:id="2016" w:name="_Toc161927846"/>
      <w:bookmarkStart w:id="2017" w:name="_Toc163213343"/>
      <w:bookmarkStart w:id="2018" w:name="_Toc169794746"/>
      <w:bookmarkStart w:id="2019" w:name="_Toc171510374"/>
      <w:bookmarkStart w:id="2020" w:name="_Toc233969853"/>
      <w:r w:rsidRPr="004E5D66">
        <w:t>8.5.1.1</w:t>
      </w:r>
      <w:r w:rsidRPr="004E5D66">
        <w:rPr>
          <w:rFonts w:hint="eastAsia"/>
          <w:lang w:eastAsia="zh-CN"/>
        </w:rPr>
        <w:t>.1</w:t>
      </w:r>
      <w:r w:rsidRPr="004E5D66">
        <w:tab/>
        <w:t>Minimum requirements</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CCCF2BE" w14:textId="67FB7CC2" w:rsidR="007702A5" w:rsidRPr="004E5D66" w:rsidRDefault="007702A5" w:rsidP="007702A5">
      <w:r w:rsidRPr="004E5D66">
        <w:t>The throughput shall be equal to or larger than the fraction of maximum throughput stated in table 8.5.1</w:t>
      </w:r>
      <w:r w:rsidRPr="004E5D66">
        <w:rPr>
          <w:rFonts w:hint="eastAsia"/>
          <w:lang w:eastAsia="zh-CN"/>
        </w:rPr>
        <w:t>.1</w:t>
      </w:r>
      <w:r w:rsidRPr="004E5D66">
        <w:t>.1-1</w:t>
      </w:r>
      <w:r w:rsidRPr="004E5D66">
        <w:rPr>
          <w:lang w:eastAsia="zh-CN"/>
        </w:rPr>
        <w:t xml:space="preserve"> for </w:t>
      </w:r>
      <w:r w:rsidRPr="004E5D66">
        <w:rPr>
          <w:rFonts w:hint="eastAsia"/>
          <w:lang w:eastAsia="zh-CN"/>
        </w:rPr>
        <w:t xml:space="preserve">the </w:t>
      </w:r>
      <w:r w:rsidR="00DB541E" w:rsidRPr="004E5D66">
        <w:rPr>
          <w:lang w:eastAsia="zh-CN"/>
        </w:rPr>
        <w:t xml:space="preserve">FDD </w:t>
      </w:r>
      <w:r w:rsidR="00DB541E" w:rsidRPr="004E5D66">
        <w:rPr>
          <w:rFonts w:hint="eastAsia"/>
          <w:lang w:eastAsia="zh-CN"/>
        </w:rPr>
        <w:t xml:space="preserve">single-subcarrier </w:t>
      </w:r>
      <w:r w:rsidRPr="004E5D66">
        <w:rPr>
          <w:rFonts w:hint="eastAsia"/>
          <w:lang w:eastAsia="zh-CN"/>
        </w:rPr>
        <w:t xml:space="preserve">of 3.75 kHz subcarrier </w:t>
      </w:r>
      <w:r w:rsidRPr="004E5D66">
        <w:rPr>
          <w:lang w:eastAsia="zh-CN"/>
        </w:rPr>
        <w:t xml:space="preserve">spacing, </w:t>
      </w:r>
      <w:bookmarkStart w:id="2021" w:name="_Hlk222319542"/>
      <w:r w:rsidR="00C40577" w:rsidRPr="004E5D66">
        <w:t>in table 8.5.1</w:t>
      </w:r>
      <w:r w:rsidR="00C40577" w:rsidRPr="004E5D66">
        <w:rPr>
          <w:rFonts w:hint="eastAsia"/>
          <w:lang w:eastAsia="zh-CN"/>
        </w:rPr>
        <w:t>.1</w:t>
      </w:r>
      <w:r w:rsidR="00C40577" w:rsidRPr="004E5D66">
        <w:t>.1-</w:t>
      </w:r>
      <w:r w:rsidR="00C40577" w:rsidRPr="004E5D66">
        <w:rPr>
          <w:lang w:eastAsia="zh-CN"/>
        </w:rPr>
        <w:t xml:space="preserve">2 for FDD </w:t>
      </w:r>
      <w:r w:rsidR="00C40577" w:rsidRPr="004E5D66">
        <w:rPr>
          <w:rFonts w:hint="eastAsia"/>
          <w:lang w:eastAsia="zh-CN"/>
        </w:rPr>
        <w:t>multi-subcarrier of 15</w:t>
      </w:r>
      <w:r w:rsidR="008F5D8F" w:rsidRPr="004E5D66">
        <w:rPr>
          <w:rFonts w:eastAsiaTheme="minorEastAsia" w:hint="eastAsia"/>
          <w:lang w:eastAsia="zh-CN"/>
        </w:rPr>
        <w:t xml:space="preserve"> </w:t>
      </w:r>
      <w:r w:rsidR="00C40577" w:rsidRPr="004E5D66">
        <w:rPr>
          <w:rFonts w:hint="eastAsia"/>
          <w:lang w:eastAsia="zh-CN"/>
        </w:rPr>
        <w:t xml:space="preserve">KHz subcarrier spacing at the given SNR for </w:t>
      </w:r>
      <w:r w:rsidR="00C40577" w:rsidRPr="004E5D66">
        <w:rPr>
          <w:lang w:eastAsia="zh-CN"/>
        </w:rPr>
        <w:t>1</w:t>
      </w:r>
      <w:r w:rsidR="00C40577" w:rsidRPr="004E5D66">
        <w:rPr>
          <w:rFonts w:hint="eastAsia"/>
          <w:lang w:eastAsia="zh-CN"/>
        </w:rPr>
        <w:t>Tx</w:t>
      </w:r>
      <w:r w:rsidR="00C40577" w:rsidRPr="004E5D66">
        <w:rPr>
          <w:lang w:eastAsia="zh-CN"/>
        </w:rPr>
        <w:t xml:space="preserve">, and in </w:t>
      </w:r>
      <w:r w:rsidR="00C40577" w:rsidRPr="004E5D66">
        <w:t>table 8.5.1</w:t>
      </w:r>
      <w:r w:rsidR="00C40577" w:rsidRPr="004E5D66">
        <w:rPr>
          <w:rFonts w:hint="eastAsia"/>
          <w:lang w:eastAsia="zh-CN"/>
        </w:rPr>
        <w:t>.1</w:t>
      </w:r>
      <w:r w:rsidR="00C40577" w:rsidRPr="004E5D66">
        <w:t>.1-</w:t>
      </w:r>
      <w:r w:rsidR="00C40577" w:rsidRPr="004E5D66">
        <w:rPr>
          <w:lang w:eastAsia="zh-CN"/>
        </w:rPr>
        <w:t xml:space="preserve">3 for TDD </w:t>
      </w:r>
      <w:r w:rsidR="00C40577" w:rsidRPr="004E5D66">
        <w:rPr>
          <w:rFonts w:hint="eastAsia"/>
          <w:lang w:eastAsia="zh-CN"/>
        </w:rPr>
        <w:t>multi-subcarrier of 15</w:t>
      </w:r>
      <w:r w:rsidR="008F5D8F" w:rsidRPr="004E5D66">
        <w:rPr>
          <w:rFonts w:eastAsiaTheme="minorEastAsia" w:hint="eastAsia"/>
          <w:lang w:eastAsia="zh-CN"/>
        </w:rPr>
        <w:t xml:space="preserve"> </w:t>
      </w:r>
      <w:r w:rsidR="00C40577" w:rsidRPr="004E5D66">
        <w:rPr>
          <w:rFonts w:hint="eastAsia"/>
          <w:lang w:eastAsia="zh-CN"/>
        </w:rPr>
        <w:t xml:space="preserve">KHz subcarrier spacing at the given SNR for </w:t>
      </w:r>
      <w:r w:rsidR="00C40577" w:rsidRPr="004E5D66">
        <w:rPr>
          <w:lang w:eastAsia="zh-CN"/>
        </w:rPr>
        <w:t>1</w:t>
      </w:r>
      <w:r w:rsidR="00C40577" w:rsidRPr="004E5D66">
        <w:rPr>
          <w:rFonts w:hint="eastAsia"/>
          <w:lang w:eastAsia="zh-CN"/>
        </w:rPr>
        <w:t>Tx.</w:t>
      </w:r>
      <w:bookmarkEnd w:id="2021"/>
    </w:p>
    <w:p w14:paraId="3D8952F7" w14:textId="0AD2A81C" w:rsidR="007702A5" w:rsidRPr="004E5D66" w:rsidRDefault="007702A5" w:rsidP="007702A5">
      <w:pPr>
        <w:pStyle w:val="TH"/>
      </w:pPr>
      <w:r w:rsidRPr="004E5D66">
        <w:lastRenderedPageBreak/>
        <w:t>Table 8.5.1.</w:t>
      </w:r>
      <w:r w:rsidRPr="004E5D66">
        <w:rPr>
          <w:rFonts w:hint="eastAsia"/>
          <w:lang w:eastAsia="zh-CN"/>
        </w:rPr>
        <w:t>1.</w:t>
      </w:r>
      <w:r w:rsidRPr="004E5D66">
        <w:t xml:space="preserve">1-1: Minimum requirements for </w:t>
      </w:r>
      <w:r w:rsidRPr="004E5D66">
        <w:rPr>
          <w:rFonts w:hint="eastAsia"/>
          <w:lang w:eastAsia="zh-CN"/>
        </w:rPr>
        <w:t>N</w:t>
      </w:r>
      <w:r w:rsidRPr="004E5D66">
        <w:t>PUSCH</w:t>
      </w:r>
      <w:r w:rsidRPr="004E5D66">
        <w:rPr>
          <w:rFonts w:hint="eastAsia"/>
          <w:lang w:eastAsia="zh-CN"/>
        </w:rPr>
        <w:t xml:space="preserve"> format 1, 200 kHz Channel Bandwidth, 3.75 kHz subcarrier spacing</w:t>
      </w:r>
      <w:r w:rsidR="00AA7372" w:rsidRPr="004E5D66">
        <w:rPr>
          <w:rFonts w:hint="eastAsia"/>
          <w:lang w:eastAsia="zh-CN"/>
        </w:rPr>
        <w:t xml:space="preserve">, </w:t>
      </w:r>
      <w:r w:rsidR="00AA7372" w:rsidRPr="004E5D66">
        <w:rPr>
          <w:lang w:eastAsia="zh-CN"/>
        </w:rPr>
        <w:t>1Tx, for FDD</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4E5D66" w:rsidRPr="004E5D66" w14:paraId="02D5F6D3" w14:textId="77777777" w:rsidTr="003E1FF8">
        <w:trPr>
          <w:trHeight w:val="1624"/>
          <w:jc w:val="center"/>
        </w:trPr>
        <w:tc>
          <w:tcPr>
            <w:tcW w:w="815" w:type="dxa"/>
            <w:vAlign w:val="center"/>
          </w:tcPr>
          <w:p w14:paraId="5840B5CE" w14:textId="77777777" w:rsidR="007702A5" w:rsidRPr="004E5D66" w:rsidRDefault="007702A5" w:rsidP="003E1FF8">
            <w:pPr>
              <w:pStyle w:val="TAH"/>
              <w:rPr>
                <w:rFonts w:cs="Arial"/>
              </w:rPr>
            </w:pPr>
            <w:r w:rsidRPr="004E5D66">
              <w:rPr>
                <w:rFonts w:cs="Arial"/>
              </w:rPr>
              <w:t xml:space="preserve">Number of </w:t>
            </w:r>
            <w:r w:rsidRPr="004E5D66">
              <w:rPr>
                <w:rFonts w:cs="Arial"/>
                <w:lang w:eastAsia="zh-CN"/>
              </w:rPr>
              <w:t>T</w:t>
            </w:r>
            <w:r w:rsidRPr="004E5D66">
              <w:rPr>
                <w:rFonts w:cs="Arial"/>
              </w:rPr>
              <w:t>X antennas</w:t>
            </w:r>
          </w:p>
        </w:tc>
        <w:tc>
          <w:tcPr>
            <w:tcW w:w="815" w:type="dxa"/>
            <w:vAlign w:val="center"/>
          </w:tcPr>
          <w:p w14:paraId="458B8524" w14:textId="77777777" w:rsidR="007702A5" w:rsidRPr="004E5D66" w:rsidRDefault="007702A5" w:rsidP="003E1FF8">
            <w:pPr>
              <w:pStyle w:val="TAH"/>
              <w:rPr>
                <w:rFonts w:cs="Arial"/>
              </w:rPr>
            </w:pPr>
            <w:r w:rsidRPr="004E5D66">
              <w:rPr>
                <w:rFonts w:cs="Arial"/>
              </w:rPr>
              <w:t>Number of RX antennas</w:t>
            </w:r>
          </w:p>
        </w:tc>
        <w:tc>
          <w:tcPr>
            <w:tcW w:w="905" w:type="dxa"/>
            <w:vAlign w:val="center"/>
          </w:tcPr>
          <w:p w14:paraId="147F7FBC" w14:textId="77777777" w:rsidR="007702A5" w:rsidRPr="004E5D66" w:rsidRDefault="007702A5" w:rsidP="003E1FF8">
            <w:pPr>
              <w:pStyle w:val="TAH"/>
              <w:rPr>
                <w:rFonts w:cs="Arial"/>
                <w:lang w:val="fr-FR"/>
              </w:rPr>
            </w:pPr>
            <w:r w:rsidRPr="004E5D66">
              <w:rPr>
                <w:rFonts w:cs="Arial" w:hint="eastAsia"/>
                <w:lang w:eastAsia="zh-CN"/>
              </w:rPr>
              <w:t>Subcarrier spacing</w:t>
            </w:r>
            <w:r w:rsidRPr="004E5D66">
              <w:rPr>
                <w:rFonts w:cs="Arial"/>
                <w:lang w:eastAsia="zh-CN"/>
              </w:rPr>
              <w:t xml:space="preserve"> (kHz)</w:t>
            </w:r>
          </w:p>
        </w:tc>
        <w:tc>
          <w:tcPr>
            <w:tcW w:w="903" w:type="dxa"/>
            <w:vAlign w:val="center"/>
          </w:tcPr>
          <w:p w14:paraId="7A5417F9" w14:textId="77777777" w:rsidR="007702A5" w:rsidRPr="004E5D66" w:rsidRDefault="007702A5" w:rsidP="003E1FF8">
            <w:pPr>
              <w:pStyle w:val="TAH"/>
              <w:rPr>
                <w:rFonts w:cs="Arial"/>
                <w:lang w:val="fr-FR"/>
              </w:rPr>
            </w:pPr>
            <w:r w:rsidRPr="004E5D66">
              <w:rPr>
                <w:rFonts w:cs="Arial" w:hint="eastAsia"/>
                <w:lang w:eastAsia="zh-CN"/>
              </w:rPr>
              <w:t>Number of allocated subcarriers</w:t>
            </w:r>
          </w:p>
        </w:tc>
        <w:tc>
          <w:tcPr>
            <w:tcW w:w="1093" w:type="dxa"/>
            <w:vAlign w:val="center"/>
          </w:tcPr>
          <w:p w14:paraId="0728B302" w14:textId="77777777" w:rsidR="007702A5" w:rsidRPr="004E5D66" w:rsidRDefault="007702A5" w:rsidP="003E1FF8">
            <w:pPr>
              <w:pStyle w:val="TAH"/>
              <w:rPr>
                <w:rFonts w:cs="Arial"/>
                <w:lang w:val="fr-FR"/>
              </w:rPr>
            </w:pPr>
            <w:r w:rsidRPr="004E5D66">
              <w:rPr>
                <w:rFonts w:cs="Arial"/>
                <w:lang w:val="fr-FR"/>
              </w:rPr>
              <w:t>Propagation conditions (Annex D)</w:t>
            </w:r>
          </w:p>
        </w:tc>
        <w:tc>
          <w:tcPr>
            <w:tcW w:w="669" w:type="dxa"/>
            <w:vAlign w:val="center"/>
          </w:tcPr>
          <w:p w14:paraId="3F67F778" w14:textId="77777777" w:rsidR="007702A5" w:rsidRPr="004E5D66" w:rsidRDefault="007702A5" w:rsidP="003E1FF8">
            <w:pPr>
              <w:pStyle w:val="TAH"/>
              <w:rPr>
                <w:rFonts w:cs="Arial"/>
              </w:rPr>
            </w:pPr>
            <w:r w:rsidRPr="004E5D66">
              <w:rPr>
                <w:rFonts w:cs="Arial"/>
              </w:rPr>
              <w:t>FRC</w:t>
            </w:r>
            <w:r w:rsidRPr="004E5D66">
              <w:rPr>
                <w:rFonts w:cs="Arial"/>
              </w:rPr>
              <w:br/>
              <w:t>(Annex A)</w:t>
            </w:r>
          </w:p>
        </w:tc>
        <w:tc>
          <w:tcPr>
            <w:tcW w:w="888" w:type="dxa"/>
            <w:vAlign w:val="center"/>
          </w:tcPr>
          <w:p w14:paraId="128D82B9" w14:textId="77777777" w:rsidR="007702A5" w:rsidRPr="004E5D66" w:rsidRDefault="007702A5" w:rsidP="003E1FF8">
            <w:pPr>
              <w:pStyle w:val="TAH"/>
              <w:rPr>
                <w:rFonts w:cs="Arial"/>
              </w:rPr>
            </w:pPr>
            <w:r w:rsidRPr="004E5D66">
              <w:rPr>
                <w:rFonts w:cs="Arial"/>
                <w:lang w:eastAsia="zh-CN"/>
              </w:rPr>
              <w:t>Frequency offset (Hz)</w:t>
            </w:r>
          </w:p>
        </w:tc>
        <w:tc>
          <w:tcPr>
            <w:tcW w:w="888" w:type="dxa"/>
            <w:vAlign w:val="center"/>
          </w:tcPr>
          <w:p w14:paraId="59DCBBA9" w14:textId="77777777" w:rsidR="007702A5" w:rsidRPr="004E5D66" w:rsidRDefault="007702A5" w:rsidP="003E1FF8">
            <w:pPr>
              <w:pStyle w:val="TAH"/>
              <w:rPr>
                <w:rFonts w:cs="Arial"/>
              </w:rPr>
            </w:pPr>
            <w:r w:rsidRPr="004E5D66">
              <w:rPr>
                <w:rFonts w:cs="Arial"/>
                <w:lang w:eastAsia="zh-CN"/>
              </w:rPr>
              <w:t>TxDuration</w:t>
            </w:r>
          </w:p>
        </w:tc>
        <w:tc>
          <w:tcPr>
            <w:tcW w:w="888" w:type="dxa"/>
            <w:vAlign w:val="center"/>
          </w:tcPr>
          <w:p w14:paraId="0418350A" w14:textId="77777777" w:rsidR="007702A5" w:rsidRPr="004E5D66" w:rsidRDefault="007702A5" w:rsidP="003E1FF8">
            <w:pPr>
              <w:pStyle w:val="TAH"/>
              <w:rPr>
                <w:rFonts w:cs="Arial"/>
              </w:rPr>
            </w:pPr>
            <w:r w:rsidRPr="004E5D66">
              <w:rPr>
                <w:rFonts w:cs="Arial" w:hint="eastAsia"/>
                <w:lang w:eastAsia="zh-CN"/>
              </w:rPr>
              <w:t>Repetition number</w:t>
            </w:r>
          </w:p>
        </w:tc>
        <w:tc>
          <w:tcPr>
            <w:tcW w:w="741" w:type="dxa"/>
            <w:vAlign w:val="center"/>
          </w:tcPr>
          <w:p w14:paraId="2FB770AA" w14:textId="77777777" w:rsidR="007702A5" w:rsidRPr="004E5D66" w:rsidRDefault="007702A5" w:rsidP="003E1FF8">
            <w:pPr>
              <w:pStyle w:val="TAH"/>
              <w:rPr>
                <w:rFonts w:cs="Arial"/>
              </w:rPr>
            </w:pPr>
            <w:r w:rsidRPr="004E5D66">
              <w:rPr>
                <w:rFonts w:cs="Arial"/>
              </w:rPr>
              <w:t>Fraction of maximum throughput</w:t>
            </w:r>
          </w:p>
        </w:tc>
        <w:tc>
          <w:tcPr>
            <w:tcW w:w="640" w:type="dxa"/>
            <w:vAlign w:val="center"/>
          </w:tcPr>
          <w:p w14:paraId="2B69EDCB" w14:textId="77777777" w:rsidR="007702A5" w:rsidRPr="004E5D66" w:rsidRDefault="007702A5" w:rsidP="003E1FF8">
            <w:pPr>
              <w:pStyle w:val="TAH"/>
              <w:rPr>
                <w:rFonts w:cs="Arial"/>
              </w:rPr>
            </w:pPr>
            <w:r w:rsidRPr="004E5D66">
              <w:rPr>
                <w:rFonts w:cs="Arial"/>
              </w:rPr>
              <w:t>SNR</w:t>
            </w:r>
          </w:p>
          <w:p w14:paraId="19D45BE4" w14:textId="4E87EDB9" w:rsidR="007702A5" w:rsidRPr="004E5D66" w:rsidRDefault="007702A5" w:rsidP="003E1FF8">
            <w:pPr>
              <w:pStyle w:val="TAH"/>
              <w:rPr>
                <w:rFonts w:cs="Arial"/>
              </w:rPr>
            </w:pPr>
            <w:r w:rsidRPr="004E5D66">
              <w:rPr>
                <w:rFonts w:cs="Arial"/>
              </w:rPr>
              <w:t>(dB)</w:t>
            </w:r>
          </w:p>
        </w:tc>
      </w:tr>
      <w:tr w:rsidR="004E5D66" w:rsidRPr="004E5D66" w14:paraId="30BF2FCC" w14:textId="77777777" w:rsidTr="003E1FF8">
        <w:trPr>
          <w:trHeight w:val="553"/>
          <w:jc w:val="center"/>
        </w:trPr>
        <w:tc>
          <w:tcPr>
            <w:tcW w:w="815" w:type="dxa"/>
            <w:vAlign w:val="center"/>
          </w:tcPr>
          <w:p w14:paraId="656AAA95" w14:textId="77777777" w:rsidR="007702A5" w:rsidRPr="004E5D66" w:rsidRDefault="007702A5" w:rsidP="003E1FF8">
            <w:pPr>
              <w:pStyle w:val="TAC"/>
              <w:rPr>
                <w:rFonts w:cs="Arial"/>
              </w:rPr>
            </w:pPr>
            <w:r w:rsidRPr="004E5D66">
              <w:rPr>
                <w:rFonts w:cs="Arial" w:hint="eastAsia"/>
                <w:lang w:eastAsia="zh-CN"/>
              </w:rPr>
              <w:t>1</w:t>
            </w:r>
          </w:p>
        </w:tc>
        <w:tc>
          <w:tcPr>
            <w:tcW w:w="815" w:type="dxa"/>
            <w:vAlign w:val="center"/>
          </w:tcPr>
          <w:p w14:paraId="481EFD3B" w14:textId="77777777" w:rsidR="007702A5" w:rsidRPr="004E5D66" w:rsidRDefault="007702A5" w:rsidP="003E1FF8">
            <w:pPr>
              <w:pStyle w:val="TAC"/>
              <w:rPr>
                <w:rFonts w:cs="Arial"/>
              </w:rPr>
            </w:pPr>
            <w:r w:rsidRPr="004E5D66">
              <w:rPr>
                <w:rFonts w:cs="Arial" w:hint="eastAsia"/>
                <w:lang w:eastAsia="zh-CN"/>
              </w:rPr>
              <w:t>1</w:t>
            </w:r>
          </w:p>
        </w:tc>
        <w:tc>
          <w:tcPr>
            <w:tcW w:w="905" w:type="dxa"/>
            <w:vAlign w:val="center"/>
          </w:tcPr>
          <w:p w14:paraId="67E5AEE0" w14:textId="4FB7AAD9" w:rsidR="007702A5" w:rsidRPr="004E5D66" w:rsidRDefault="007702A5" w:rsidP="003E1FF8">
            <w:pPr>
              <w:pStyle w:val="TAL"/>
              <w:jc w:val="center"/>
              <w:rPr>
                <w:rFonts w:cs="Arial"/>
              </w:rPr>
            </w:pPr>
            <w:r w:rsidRPr="004E5D66">
              <w:rPr>
                <w:rFonts w:cs="Arial" w:hint="eastAsia"/>
                <w:lang w:eastAsia="zh-CN"/>
              </w:rPr>
              <w:t>3.75</w:t>
            </w:r>
          </w:p>
        </w:tc>
        <w:tc>
          <w:tcPr>
            <w:tcW w:w="903" w:type="dxa"/>
            <w:vAlign w:val="center"/>
          </w:tcPr>
          <w:p w14:paraId="7172BD89" w14:textId="77777777" w:rsidR="007702A5" w:rsidRPr="004E5D66" w:rsidRDefault="007702A5" w:rsidP="003E1FF8">
            <w:pPr>
              <w:pStyle w:val="TAL"/>
              <w:jc w:val="center"/>
              <w:rPr>
                <w:rFonts w:cs="Arial"/>
              </w:rPr>
            </w:pPr>
            <w:r w:rsidRPr="004E5D66">
              <w:rPr>
                <w:rFonts w:cs="Arial" w:hint="eastAsia"/>
                <w:lang w:eastAsia="zh-CN"/>
              </w:rPr>
              <w:t>1</w:t>
            </w:r>
          </w:p>
        </w:tc>
        <w:tc>
          <w:tcPr>
            <w:tcW w:w="1093" w:type="dxa"/>
            <w:vAlign w:val="center"/>
          </w:tcPr>
          <w:p w14:paraId="59DE1BC4" w14:textId="77777777" w:rsidR="007702A5" w:rsidRPr="004E5D66" w:rsidRDefault="007702A5" w:rsidP="003E1FF8">
            <w:pPr>
              <w:pStyle w:val="TAL"/>
              <w:jc w:val="center"/>
              <w:rPr>
                <w:rFonts w:cs="Arial"/>
              </w:rPr>
            </w:pPr>
            <w:r w:rsidRPr="004E5D66">
              <w:rPr>
                <w:rFonts w:cs="Arial" w:hint="eastAsia"/>
                <w:lang w:eastAsia="zh-CN"/>
              </w:rPr>
              <w:t>N</w:t>
            </w:r>
            <w:r w:rsidRPr="004E5D66">
              <w:rPr>
                <w:rFonts w:cs="Arial"/>
                <w:lang w:eastAsia="zh-CN"/>
              </w:rPr>
              <w:t>TN-TDLA100-1</w:t>
            </w:r>
          </w:p>
        </w:tc>
        <w:tc>
          <w:tcPr>
            <w:tcW w:w="669" w:type="dxa"/>
            <w:vAlign w:val="center"/>
          </w:tcPr>
          <w:p w14:paraId="38DC16BB" w14:textId="77777777" w:rsidR="007702A5" w:rsidRPr="004E5D66" w:rsidRDefault="007702A5" w:rsidP="003E1FF8">
            <w:pPr>
              <w:pStyle w:val="TAC"/>
              <w:rPr>
                <w:rFonts w:cs="Arial"/>
              </w:rPr>
            </w:pPr>
            <w:r w:rsidRPr="004E5D66">
              <w:rPr>
                <w:rFonts w:cs="Arial"/>
              </w:rPr>
              <w:t>A</w:t>
            </w:r>
            <w:r w:rsidRPr="004E5D66">
              <w:rPr>
                <w:rFonts w:cs="Arial"/>
                <w:lang w:eastAsia="zh-CN"/>
              </w:rPr>
              <w:t>7</w:t>
            </w:r>
            <w:r w:rsidRPr="004E5D66">
              <w:rPr>
                <w:rFonts w:cs="Arial"/>
              </w:rPr>
              <w:t>-</w:t>
            </w:r>
            <w:r w:rsidRPr="004E5D66">
              <w:rPr>
                <w:rFonts w:cs="Arial" w:hint="eastAsia"/>
                <w:lang w:eastAsia="zh-CN"/>
              </w:rPr>
              <w:t>1</w:t>
            </w:r>
          </w:p>
        </w:tc>
        <w:tc>
          <w:tcPr>
            <w:tcW w:w="888" w:type="dxa"/>
            <w:vAlign w:val="center"/>
          </w:tcPr>
          <w:p w14:paraId="6E60C651" w14:textId="54221C19" w:rsidR="007702A5" w:rsidRPr="004E5D66" w:rsidRDefault="007702A5" w:rsidP="003E1FF8">
            <w:pPr>
              <w:pStyle w:val="TAC"/>
              <w:rPr>
                <w:rFonts w:cs="Arial"/>
              </w:rPr>
            </w:pPr>
            <w:r w:rsidRPr="004E5D66">
              <w:rPr>
                <w:rFonts w:cs="Arial"/>
                <w:lang w:eastAsia="zh-CN"/>
              </w:rPr>
              <w:t xml:space="preserve">128 </w:t>
            </w:r>
          </w:p>
        </w:tc>
        <w:tc>
          <w:tcPr>
            <w:tcW w:w="888" w:type="dxa"/>
            <w:vAlign w:val="center"/>
          </w:tcPr>
          <w:p w14:paraId="11A50F15" w14:textId="77777777" w:rsidR="007702A5" w:rsidRPr="004E5D66" w:rsidRDefault="007702A5" w:rsidP="003E1FF8">
            <w:pPr>
              <w:pStyle w:val="TAC"/>
              <w:rPr>
                <w:rFonts w:cs="Arial"/>
              </w:rPr>
            </w:pPr>
            <w:r w:rsidRPr="004E5D66">
              <w:rPr>
                <w:rFonts w:cs="Arial"/>
                <w:lang w:eastAsia="zh-CN"/>
              </w:rPr>
              <w:t>256</w:t>
            </w:r>
          </w:p>
        </w:tc>
        <w:tc>
          <w:tcPr>
            <w:tcW w:w="888" w:type="dxa"/>
            <w:vAlign w:val="center"/>
          </w:tcPr>
          <w:p w14:paraId="044063A3" w14:textId="77777777" w:rsidR="007702A5" w:rsidRPr="004E5D66" w:rsidRDefault="007702A5" w:rsidP="003E1FF8">
            <w:pPr>
              <w:pStyle w:val="TAC"/>
              <w:rPr>
                <w:rFonts w:cs="Arial"/>
              </w:rPr>
            </w:pPr>
            <w:r w:rsidRPr="004E5D66">
              <w:rPr>
                <w:rFonts w:cs="Arial"/>
              </w:rPr>
              <w:t>4</w:t>
            </w:r>
          </w:p>
        </w:tc>
        <w:tc>
          <w:tcPr>
            <w:tcW w:w="741" w:type="dxa"/>
            <w:vAlign w:val="center"/>
          </w:tcPr>
          <w:p w14:paraId="353B10E0" w14:textId="77777777" w:rsidR="007702A5" w:rsidRPr="004E5D66" w:rsidRDefault="007702A5" w:rsidP="003E1FF8">
            <w:pPr>
              <w:pStyle w:val="TAC"/>
              <w:rPr>
                <w:rFonts w:cs="Arial"/>
              </w:rPr>
            </w:pPr>
            <w:r w:rsidRPr="004E5D66">
              <w:rPr>
                <w:rFonts w:cs="Arial"/>
                <w:lang w:eastAsia="zh-CN"/>
              </w:rPr>
              <w:t>70%</w:t>
            </w:r>
          </w:p>
        </w:tc>
        <w:tc>
          <w:tcPr>
            <w:tcW w:w="640" w:type="dxa"/>
            <w:vAlign w:val="center"/>
          </w:tcPr>
          <w:p w14:paraId="36031EBE" w14:textId="77777777" w:rsidR="007702A5" w:rsidRPr="004E5D66" w:rsidRDefault="007702A5" w:rsidP="003E1FF8">
            <w:pPr>
              <w:pStyle w:val="TAC"/>
              <w:rPr>
                <w:rFonts w:cs="Arial"/>
              </w:rPr>
            </w:pPr>
            <w:r w:rsidRPr="004E5D66">
              <w:rPr>
                <w:rFonts w:cs="Arial"/>
                <w:lang w:eastAsia="zh-CN"/>
              </w:rPr>
              <w:t>-2.0</w:t>
            </w:r>
          </w:p>
        </w:tc>
      </w:tr>
      <w:tr w:rsidR="004E5D66" w:rsidRPr="004E5D66" w14:paraId="44C66771" w14:textId="77777777" w:rsidTr="003E1FF8">
        <w:trPr>
          <w:trHeight w:val="536"/>
          <w:jc w:val="center"/>
        </w:trPr>
        <w:tc>
          <w:tcPr>
            <w:tcW w:w="815" w:type="dxa"/>
            <w:vAlign w:val="center"/>
          </w:tcPr>
          <w:p w14:paraId="3199779B" w14:textId="77777777" w:rsidR="007702A5" w:rsidRPr="004E5D66" w:rsidRDefault="007702A5" w:rsidP="003E1FF8">
            <w:pPr>
              <w:pStyle w:val="TAC"/>
              <w:rPr>
                <w:rFonts w:cs="Arial"/>
              </w:rPr>
            </w:pPr>
            <w:r w:rsidRPr="004E5D66">
              <w:rPr>
                <w:rFonts w:cs="Arial" w:hint="eastAsia"/>
                <w:lang w:eastAsia="zh-CN"/>
              </w:rPr>
              <w:t>1</w:t>
            </w:r>
          </w:p>
        </w:tc>
        <w:tc>
          <w:tcPr>
            <w:tcW w:w="815" w:type="dxa"/>
            <w:vAlign w:val="center"/>
          </w:tcPr>
          <w:p w14:paraId="678E4E9F" w14:textId="77777777" w:rsidR="007702A5" w:rsidRPr="004E5D66" w:rsidRDefault="007702A5" w:rsidP="003E1FF8">
            <w:pPr>
              <w:pStyle w:val="TAC"/>
              <w:rPr>
                <w:rFonts w:cs="Arial"/>
              </w:rPr>
            </w:pPr>
            <w:r w:rsidRPr="004E5D66">
              <w:rPr>
                <w:rFonts w:cs="Arial" w:hint="eastAsia"/>
                <w:lang w:eastAsia="zh-CN"/>
              </w:rPr>
              <w:t>1</w:t>
            </w:r>
          </w:p>
        </w:tc>
        <w:tc>
          <w:tcPr>
            <w:tcW w:w="905" w:type="dxa"/>
            <w:vAlign w:val="center"/>
          </w:tcPr>
          <w:p w14:paraId="596B1761" w14:textId="3B9CE00C" w:rsidR="007702A5" w:rsidRPr="004E5D66" w:rsidRDefault="007702A5" w:rsidP="003E1FF8">
            <w:pPr>
              <w:pStyle w:val="TAL"/>
              <w:jc w:val="center"/>
              <w:rPr>
                <w:rFonts w:cs="Arial"/>
              </w:rPr>
            </w:pPr>
            <w:r w:rsidRPr="004E5D66">
              <w:rPr>
                <w:rFonts w:cs="Arial" w:hint="eastAsia"/>
                <w:lang w:eastAsia="zh-CN"/>
              </w:rPr>
              <w:t>3.75</w:t>
            </w:r>
          </w:p>
        </w:tc>
        <w:tc>
          <w:tcPr>
            <w:tcW w:w="903" w:type="dxa"/>
            <w:vAlign w:val="center"/>
          </w:tcPr>
          <w:p w14:paraId="7C6CDA79" w14:textId="77777777" w:rsidR="007702A5" w:rsidRPr="004E5D66" w:rsidRDefault="007702A5" w:rsidP="003E1FF8">
            <w:pPr>
              <w:pStyle w:val="TAL"/>
              <w:jc w:val="center"/>
              <w:rPr>
                <w:rFonts w:cs="Arial"/>
              </w:rPr>
            </w:pPr>
            <w:r w:rsidRPr="004E5D66">
              <w:rPr>
                <w:rFonts w:cs="Arial" w:hint="eastAsia"/>
                <w:lang w:eastAsia="zh-CN"/>
              </w:rPr>
              <w:t>1</w:t>
            </w:r>
          </w:p>
        </w:tc>
        <w:tc>
          <w:tcPr>
            <w:tcW w:w="1093" w:type="dxa"/>
            <w:vAlign w:val="center"/>
          </w:tcPr>
          <w:p w14:paraId="770645EC" w14:textId="77777777" w:rsidR="007702A5" w:rsidRPr="004E5D66" w:rsidRDefault="007702A5" w:rsidP="003E1FF8">
            <w:pPr>
              <w:pStyle w:val="TAL"/>
              <w:jc w:val="center"/>
              <w:rPr>
                <w:rFonts w:cs="Arial"/>
              </w:rPr>
            </w:pPr>
            <w:r w:rsidRPr="004E5D66">
              <w:rPr>
                <w:rFonts w:cs="Arial" w:hint="eastAsia"/>
                <w:lang w:eastAsia="zh-CN"/>
              </w:rPr>
              <w:t>N</w:t>
            </w:r>
            <w:r w:rsidRPr="004E5D66">
              <w:rPr>
                <w:rFonts w:cs="Arial"/>
                <w:lang w:eastAsia="zh-CN"/>
              </w:rPr>
              <w:t>TN-TDLC5-1</w:t>
            </w:r>
          </w:p>
        </w:tc>
        <w:tc>
          <w:tcPr>
            <w:tcW w:w="669" w:type="dxa"/>
            <w:vAlign w:val="center"/>
          </w:tcPr>
          <w:p w14:paraId="46B55337" w14:textId="77777777" w:rsidR="007702A5" w:rsidRPr="004E5D66" w:rsidRDefault="007702A5" w:rsidP="003E1FF8">
            <w:pPr>
              <w:pStyle w:val="TAC"/>
              <w:rPr>
                <w:rFonts w:cs="Arial"/>
              </w:rPr>
            </w:pPr>
            <w:r w:rsidRPr="004E5D66">
              <w:rPr>
                <w:rFonts w:cs="Arial"/>
              </w:rPr>
              <w:t>A</w:t>
            </w:r>
            <w:r w:rsidRPr="004E5D66">
              <w:rPr>
                <w:rFonts w:cs="Arial"/>
                <w:lang w:eastAsia="zh-CN"/>
              </w:rPr>
              <w:t>7</w:t>
            </w:r>
            <w:r w:rsidRPr="004E5D66">
              <w:rPr>
                <w:rFonts w:cs="Arial"/>
              </w:rPr>
              <w:t>-</w:t>
            </w:r>
            <w:r w:rsidRPr="004E5D66">
              <w:rPr>
                <w:rFonts w:cs="Arial" w:hint="eastAsia"/>
                <w:lang w:eastAsia="zh-CN"/>
              </w:rPr>
              <w:t>1</w:t>
            </w:r>
          </w:p>
        </w:tc>
        <w:tc>
          <w:tcPr>
            <w:tcW w:w="888" w:type="dxa"/>
            <w:vAlign w:val="center"/>
          </w:tcPr>
          <w:p w14:paraId="35462EC9" w14:textId="0C4BF498" w:rsidR="007702A5" w:rsidRPr="004E5D66" w:rsidRDefault="007702A5" w:rsidP="003E1FF8">
            <w:pPr>
              <w:pStyle w:val="TAC"/>
              <w:rPr>
                <w:rFonts w:cs="Arial"/>
              </w:rPr>
            </w:pPr>
            <w:r w:rsidRPr="004E5D66">
              <w:rPr>
                <w:rFonts w:cs="Arial"/>
                <w:lang w:eastAsia="zh-CN"/>
              </w:rPr>
              <w:t xml:space="preserve">128 </w:t>
            </w:r>
          </w:p>
        </w:tc>
        <w:tc>
          <w:tcPr>
            <w:tcW w:w="888" w:type="dxa"/>
            <w:vAlign w:val="center"/>
          </w:tcPr>
          <w:p w14:paraId="607DABA3" w14:textId="77777777" w:rsidR="007702A5" w:rsidRPr="004E5D66" w:rsidRDefault="007702A5" w:rsidP="003E1FF8">
            <w:pPr>
              <w:pStyle w:val="TAC"/>
              <w:rPr>
                <w:rFonts w:cs="Arial"/>
              </w:rPr>
            </w:pPr>
            <w:r w:rsidRPr="004E5D66">
              <w:rPr>
                <w:rFonts w:cs="Arial"/>
                <w:lang w:eastAsia="zh-CN"/>
              </w:rPr>
              <w:t>256</w:t>
            </w:r>
          </w:p>
        </w:tc>
        <w:tc>
          <w:tcPr>
            <w:tcW w:w="888" w:type="dxa"/>
            <w:vAlign w:val="center"/>
          </w:tcPr>
          <w:p w14:paraId="502E6527" w14:textId="77777777" w:rsidR="007702A5" w:rsidRPr="004E5D66" w:rsidRDefault="007702A5" w:rsidP="003E1FF8">
            <w:pPr>
              <w:pStyle w:val="TAC"/>
              <w:rPr>
                <w:rFonts w:cs="Arial"/>
              </w:rPr>
            </w:pPr>
            <w:r w:rsidRPr="004E5D66">
              <w:rPr>
                <w:rFonts w:cs="Arial"/>
              </w:rPr>
              <w:t>4</w:t>
            </w:r>
          </w:p>
        </w:tc>
        <w:tc>
          <w:tcPr>
            <w:tcW w:w="741" w:type="dxa"/>
            <w:vAlign w:val="center"/>
          </w:tcPr>
          <w:p w14:paraId="1EEB7A50" w14:textId="77777777" w:rsidR="007702A5" w:rsidRPr="004E5D66" w:rsidRDefault="007702A5" w:rsidP="003E1FF8">
            <w:pPr>
              <w:pStyle w:val="TAC"/>
              <w:rPr>
                <w:rFonts w:cs="Arial"/>
              </w:rPr>
            </w:pPr>
            <w:r w:rsidRPr="004E5D66">
              <w:rPr>
                <w:rFonts w:cs="Arial"/>
                <w:lang w:eastAsia="zh-CN"/>
              </w:rPr>
              <w:t>70%</w:t>
            </w:r>
          </w:p>
        </w:tc>
        <w:tc>
          <w:tcPr>
            <w:tcW w:w="640" w:type="dxa"/>
            <w:vAlign w:val="center"/>
          </w:tcPr>
          <w:p w14:paraId="4AC00D2D" w14:textId="77777777" w:rsidR="007702A5" w:rsidRPr="004E5D66" w:rsidRDefault="007702A5" w:rsidP="003E1FF8">
            <w:pPr>
              <w:pStyle w:val="TAC"/>
              <w:rPr>
                <w:rFonts w:cs="Arial"/>
              </w:rPr>
            </w:pPr>
            <w:r w:rsidRPr="004E5D66">
              <w:rPr>
                <w:rFonts w:cs="Arial"/>
                <w:lang w:eastAsia="zh-CN"/>
              </w:rPr>
              <w:t>-3.6</w:t>
            </w:r>
          </w:p>
        </w:tc>
      </w:tr>
      <w:tr w:rsidR="004E5D66" w:rsidRPr="004E5D66" w14:paraId="06CC8C50" w14:textId="77777777" w:rsidTr="003E1FF8">
        <w:trPr>
          <w:trHeight w:val="536"/>
          <w:jc w:val="center"/>
        </w:trPr>
        <w:tc>
          <w:tcPr>
            <w:tcW w:w="815" w:type="dxa"/>
            <w:vAlign w:val="center"/>
          </w:tcPr>
          <w:p w14:paraId="0A7B29B4" w14:textId="77777777" w:rsidR="007702A5" w:rsidRPr="004E5D66" w:rsidRDefault="007702A5" w:rsidP="003E1FF8">
            <w:pPr>
              <w:pStyle w:val="TAC"/>
              <w:rPr>
                <w:rFonts w:cs="Arial"/>
              </w:rPr>
            </w:pPr>
            <w:r w:rsidRPr="004E5D66">
              <w:rPr>
                <w:rFonts w:cs="Arial" w:hint="eastAsia"/>
                <w:lang w:eastAsia="zh-CN"/>
              </w:rPr>
              <w:t>1</w:t>
            </w:r>
          </w:p>
        </w:tc>
        <w:tc>
          <w:tcPr>
            <w:tcW w:w="815" w:type="dxa"/>
            <w:vAlign w:val="center"/>
          </w:tcPr>
          <w:p w14:paraId="31FB9517" w14:textId="77777777" w:rsidR="007702A5" w:rsidRPr="004E5D66" w:rsidRDefault="007702A5" w:rsidP="003E1FF8">
            <w:pPr>
              <w:pStyle w:val="TAC"/>
              <w:rPr>
                <w:rFonts w:cs="Arial"/>
              </w:rPr>
            </w:pPr>
            <w:r w:rsidRPr="004E5D66">
              <w:rPr>
                <w:rFonts w:cs="Arial" w:hint="eastAsia"/>
                <w:lang w:eastAsia="zh-CN"/>
              </w:rPr>
              <w:t>2</w:t>
            </w:r>
          </w:p>
        </w:tc>
        <w:tc>
          <w:tcPr>
            <w:tcW w:w="905" w:type="dxa"/>
            <w:vAlign w:val="center"/>
          </w:tcPr>
          <w:p w14:paraId="1B935DC3" w14:textId="58F32297" w:rsidR="007702A5" w:rsidRPr="004E5D66" w:rsidRDefault="007702A5" w:rsidP="003E1FF8">
            <w:pPr>
              <w:pStyle w:val="TAL"/>
              <w:jc w:val="center"/>
              <w:rPr>
                <w:rFonts w:cs="Arial"/>
              </w:rPr>
            </w:pPr>
            <w:r w:rsidRPr="004E5D66">
              <w:rPr>
                <w:rFonts w:cs="Arial" w:hint="eastAsia"/>
                <w:lang w:eastAsia="zh-CN"/>
              </w:rPr>
              <w:t>3.75</w:t>
            </w:r>
          </w:p>
        </w:tc>
        <w:tc>
          <w:tcPr>
            <w:tcW w:w="903" w:type="dxa"/>
            <w:vAlign w:val="center"/>
          </w:tcPr>
          <w:p w14:paraId="7F80C379" w14:textId="77777777" w:rsidR="007702A5" w:rsidRPr="004E5D66" w:rsidRDefault="007702A5" w:rsidP="003E1FF8">
            <w:pPr>
              <w:pStyle w:val="TAL"/>
              <w:jc w:val="center"/>
              <w:rPr>
                <w:rFonts w:cs="Arial"/>
              </w:rPr>
            </w:pPr>
            <w:r w:rsidRPr="004E5D66">
              <w:rPr>
                <w:rFonts w:cs="Arial" w:hint="eastAsia"/>
                <w:lang w:eastAsia="zh-CN"/>
              </w:rPr>
              <w:t>1</w:t>
            </w:r>
          </w:p>
        </w:tc>
        <w:tc>
          <w:tcPr>
            <w:tcW w:w="1093" w:type="dxa"/>
            <w:vAlign w:val="center"/>
          </w:tcPr>
          <w:p w14:paraId="09D7FDA9" w14:textId="77777777" w:rsidR="007702A5" w:rsidRPr="004E5D66" w:rsidRDefault="007702A5" w:rsidP="003E1FF8">
            <w:pPr>
              <w:pStyle w:val="TAL"/>
              <w:jc w:val="center"/>
              <w:rPr>
                <w:rFonts w:cs="Arial"/>
              </w:rPr>
            </w:pPr>
            <w:r w:rsidRPr="004E5D66">
              <w:rPr>
                <w:rFonts w:cs="Arial" w:hint="eastAsia"/>
                <w:lang w:eastAsia="zh-CN"/>
              </w:rPr>
              <w:t>N</w:t>
            </w:r>
            <w:r w:rsidRPr="004E5D66">
              <w:rPr>
                <w:rFonts w:cs="Arial"/>
                <w:lang w:eastAsia="zh-CN"/>
              </w:rPr>
              <w:t>TN-TDLA100-1</w:t>
            </w:r>
          </w:p>
        </w:tc>
        <w:tc>
          <w:tcPr>
            <w:tcW w:w="669" w:type="dxa"/>
            <w:vAlign w:val="center"/>
          </w:tcPr>
          <w:p w14:paraId="3E2AE3E2" w14:textId="77777777" w:rsidR="007702A5" w:rsidRPr="004E5D66" w:rsidRDefault="007702A5" w:rsidP="003E1FF8">
            <w:pPr>
              <w:pStyle w:val="TAC"/>
              <w:rPr>
                <w:rFonts w:cs="Arial"/>
              </w:rPr>
            </w:pPr>
            <w:r w:rsidRPr="004E5D66">
              <w:rPr>
                <w:rFonts w:cs="Arial"/>
              </w:rPr>
              <w:t>A</w:t>
            </w:r>
            <w:r w:rsidRPr="004E5D66">
              <w:rPr>
                <w:rFonts w:cs="Arial"/>
                <w:lang w:eastAsia="zh-CN"/>
              </w:rPr>
              <w:t>7</w:t>
            </w:r>
            <w:r w:rsidRPr="004E5D66">
              <w:rPr>
                <w:rFonts w:cs="Arial"/>
              </w:rPr>
              <w:t>-</w:t>
            </w:r>
            <w:r w:rsidRPr="004E5D66">
              <w:rPr>
                <w:rFonts w:cs="Arial" w:hint="eastAsia"/>
                <w:lang w:eastAsia="zh-CN"/>
              </w:rPr>
              <w:t>1</w:t>
            </w:r>
          </w:p>
        </w:tc>
        <w:tc>
          <w:tcPr>
            <w:tcW w:w="888" w:type="dxa"/>
            <w:vAlign w:val="center"/>
          </w:tcPr>
          <w:p w14:paraId="0E752461" w14:textId="0282DD9D" w:rsidR="007702A5" w:rsidRPr="004E5D66" w:rsidRDefault="007702A5" w:rsidP="003E1FF8">
            <w:pPr>
              <w:pStyle w:val="TAC"/>
              <w:rPr>
                <w:rFonts w:cs="Arial"/>
              </w:rPr>
            </w:pPr>
            <w:r w:rsidRPr="004E5D66">
              <w:rPr>
                <w:rFonts w:cs="Arial"/>
                <w:lang w:eastAsia="zh-CN"/>
              </w:rPr>
              <w:t xml:space="preserve">128 </w:t>
            </w:r>
          </w:p>
        </w:tc>
        <w:tc>
          <w:tcPr>
            <w:tcW w:w="888" w:type="dxa"/>
            <w:vAlign w:val="center"/>
          </w:tcPr>
          <w:p w14:paraId="3F015775" w14:textId="77777777" w:rsidR="007702A5" w:rsidRPr="004E5D66" w:rsidRDefault="007702A5" w:rsidP="003E1FF8">
            <w:pPr>
              <w:pStyle w:val="TAC"/>
              <w:rPr>
                <w:rFonts w:cs="Arial"/>
              </w:rPr>
            </w:pPr>
            <w:r w:rsidRPr="004E5D66">
              <w:rPr>
                <w:rFonts w:cs="Arial"/>
                <w:lang w:eastAsia="zh-CN"/>
              </w:rPr>
              <w:t>256</w:t>
            </w:r>
          </w:p>
        </w:tc>
        <w:tc>
          <w:tcPr>
            <w:tcW w:w="888" w:type="dxa"/>
            <w:vAlign w:val="center"/>
          </w:tcPr>
          <w:p w14:paraId="31850284" w14:textId="77777777" w:rsidR="007702A5" w:rsidRPr="004E5D66" w:rsidRDefault="007702A5" w:rsidP="003E1FF8">
            <w:pPr>
              <w:pStyle w:val="TAC"/>
              <w:rPr>
                <w:rFonts w:cs="Arial"/>
              </w:rPr>
            </w:pPr>
            <w:r w:rsidRPr="004E5D66">
              <w:rPr>
                <w:rFonts w:cs="Arial"/>
                <w:lang w:eastAsia="zh-CN"/>
              </w:rPr>
              <w:t>4</w:t>
            </w:r>
          </w:p>
        </w:tc>
        <w:tc>
          <w:tcPr>
            <w:tcW w:w="741" w:type="dxa"/>
            <w:vAlign w:val="center"/>
          </w:tcPr>
          <w:p w14:paraId="56BE41B7" w14:textId="77777777" w:rsidR="007702A5" w:rsidRPr="004E5D66" w:rsidRDefault="007702A5" w:rsidP="003E1FF8">
            <w:pPr>
              <w:pStyle w:val="TAC"/>
              <w:rPr>
                <w:rFonts w:cs="Arial"/>
              </w:rPr>
            </w:pPr>
            <w:r w:rsidRPr="004E5D66">
              <w:rPr>
                <w:rFonts w:cs="Arial"/>
                <w:lang w:eastAsia="zh-CN"/>
              </w:rPr>
              <w:t>70%</w:t>
            </w:r>
          </w:p>
        </w:tc>
        <w:tc>
          <w:tcPr>
            <w:tcW w:w="640" w:type="dxa"/>
            <w:vAlign w:val="center"/>
          </w:tcPr>
          <w:p w14:paraId="5BEBF96C" w14:textId="77777777" w:rsidR="007702A5" w:rsidRPr="004E5D66" w:rsidRDefault="007702A5" w:rsidP="003E1FF8">
            <w:pPr>
              <w:pStyle w:val="TAC"/>
              <w:rPr>
                <w:rFonts w:cs="Arial"/>
              </w:rPr>
            </w:pPr>
            <w:r w:rsidRPr="004E5D66">
              <w:rPr>
                <w:rFonts w:cs="Arial"/>
                <w:lang w:eastAsia="zh-CN"/>
              </w:rPr>
              <w:t>-5.4</w:t>
            </w:r>
          </w:p>
        </w:tc>
      </w:tr>
      <w:tr w:rsidR="007702A5" w:rsidRPr="004E5D66" w14:paraId="08FE68EE" w14:textId="77777777" w:rsidTr="003E1FF8">
        <w:trPr>
          <w:trHeight w:val="548"/>
          <w:jc w:val="center"/>
        </w:trPr>
        <w:tc>
          <w:tcPr>
            <w:tcW w:w="815" w:type="dxa"/>
            <w:vAlign w:val="center"/>
          </w:tcPr>
          <w:p w14:paraId="702F9800" w14:textId="77777777" w:rsidR="007702A5" w:rsidRPr="004E5D66" w:rsidRDefault="007702A5" w:rsidP="003E1FF8">
            <w:pPr>
              <w:pStyle w:val="TAC"/>
              <w:rPr>
                <w:rFonts w:cs="Arial"/>
              </w:rPr>
            </w:pPr>
            <w:r w:rsidRPr="004E5D66">
              <w:rPr>
                <w:rFonts w:cs="Arial" w:hint="eastAsia"/>
                <w:lang w:eastAsia="zh-CN"/>
              </w:rPr>
              <w:t>1</w:t>
            </w:r>
          </w:p>
        </w:tc>
        <w:tc>
          <w:tcPr>
            <w:tcW w:w="815" w:type="dxa"/>
            <w:vAlign w:val="center"/>
          </w:tcPr>
          <w:p w14:paraId="6CE72804" w14:textId="77777777" w:rsidR="007702A5" w:rsidRPr="004E5D66" w:rsidRDefault="007702A5" w:rsidP="003E1FF8">
            <w:pPr>
              <w:pStyle w:val="TAC"/>
              <w:rPr>
                <w:rFonts w:cs="Arial"/>
              </w:rPr>
            </w:pPr>
            <w:r w:rsidRPr="004E5D66">
              <w:rPr>
                <w:rFonts w:cs="Arial" w:hint="eastAsia"/>
                <w:lang w:eastAsia="zh-CN"/>
              </w:rPr>
              <w:t>2</w:t>
            </w:r>
          </w:p>
        </w:tc>
        <w:tc>
          <w:tcPr>
            <w:tcW w:w="905" w:type="dxa"/>
            <w:vAlign w:val="center"/>
          </w:tcPr>
          <w:p w14:paraId="7AF71092" w14:textId="717C92F2" w:rsidR="007702A5" w:rsidRPr="004E5D66" w:rsidRDefault="007702A5" w:rsidP="003E1FF8">
            <w:pPr>
              <w:pStyle w:val="TAL"/>
              <w:jc w:val="center"/>
              <w:rPr>
                <w:rFonts w:cs="Arial"/>
              </w:rPr>
            </w:pPr>
            <w:r w:rsidRPr="004E5D66">
              <w:rPr>
                <w:rFonts w:cs="Arial" w:hint="eastAsia"/>
                <w:lang w:eastAsia="zh-CN"/>
              </w:rPr>
              <w:t>3.75</w:t>
            </w:r>
          </w:p>
        </w:tc>
        <w:tc>
          <w:tcPr>
            <w:tcW w:w="903" w:type="dxa"/>
            <w:vAlign w:val="center"/>
          </w:tcPr>
          <w:p w14:paraId="73439943" w14:textId="77777777" w:rsidR="007702A5" w:rsidRPr="004E5D66" w:rsidRDefault="007702A5" w:rsidP="003E1FF8">
            <w:pPr>
              <w:pStyle w:val="TAL"/>
              <w:jc w:val="center"/>
              <w:rPr>
                <w:rFonts w:cs="Arial"/>
              </w:rPr>
            </w:pPr>
            <w:r w:rsidRPr="004E5D66">
              <w:rPr>
                <w:rFonts w:cs="Arial" w:hint="eastAsia"/>
                <w:lang w:eastAsia="zh-CN"/>
              </w:rPr>
              <w:t>1</w:t>
            </w:r>
          </w:p>
        </w:tc>
        <w:tc>
          <w:tcPr>
            <w:tcW w:w="1093" w:type="dxa"/>
            <w:vAlign w:val="center"/>
          </w:tcPr>
          <w:p w14:paraId="035B92A9" w14:textId="77777777" w:rsidR="007702A5" w:rsidRPr="004E5D66" w:rsidRDefault="007702A5" w:rsidP="003E1FF8">
            <w:pPr>
              <w:pStyle w:val="TAL"/>
              <w:jc w:val="center"/>
              <w:rPr>
                <w:rFonts w:cs="Arial"/>
              </w:rPr>
            </w:pPr>
            <w:r w:rsidRPr="004E5D66">
              <w:rPr>
                <w:rFonts w:cs="Arial" w:hint="eastAsia"/>
                <w:lang w:eastAsia="zh-CN"/>
              </w:rPr>
              <w:t>N</w:t>
            </w:r>
            <w:r w:rsidRPr="004E5D66">
              <w:rPr>
                <w:rFonts w:cs="Arial"/>
                <w:lang w:eastAsia="zh-CN"/>
              </w:rPr>
              <w:t>TN-TDLC5-1</w:t>
            </w:r>
          </w:p>
        </w:tc>
        <w:tc>
          <w:tcPr>
            <w:tcW w:w="669" w:type="dxa"/>
            <w:vAlign w:val="center"/>
          </w:tcPr>
          <w:p w14:paraId="6B15FF7C" w14:textId="77777777" w:rsidR="007702A5" w:rsidRPr="004E5D66" w:rsidRDefault="007702A5" w:rsidP="003E1FF8">
            <w:pPr>
              <w:pStyle w:val="TAC"/>
              <w:rPr>
                <w:rFonts w:cs="Arial"/>
              </w:rPr>
            </w:pPr>
            <w:r w:rsidRPr="004E5D66">
              <w:rPr>
                <w:rFonts w:cs="Arial"/>
              </w:rPr>
              <w:t>A</w:t>
            </w:r>
            <w:r w:rsidRPr="004E5D66">
              <w:rPr>
                <w:rFonts w:cs="Arial"/>
                <w:lang w:eastAsia="zh-CN"/>
              </w:rPr>
              <w:t>7</w:t>
            </w:r>
            <w:r w:rsidRPr="004E5D66">
              <w:rPr>
                <w:rFonts w:cs="Arial"/>
              </w:rPr>
              <w:t>-</w:t>
            </w:r>
            <w:r w:rsidRPr="004E5D66">
              <w:rPr>
                <w:rFonts w:cs="Arial" w:hint="eastAsia"/>
                <w:lang w:eastAsia="zh-CN"/>
              </w:rPr>
              <w:t>1</w:t>
            </w:r>
          </w:p>
        </w:tc>
        <w:tc>
          <w:tcPr>
            <w:tcW w:w="888" w:type="dxa"/>
            <w:vAlign w:val="center"/>
          </w:tcPr>
          <w:p w14:paraId="45F72AB0" w14:textId="531E2F9F" w:rsidR="007702A5" w:rsidRPr="004E5D66" w:rsidRDefault="007702A5" w:rsidP="003E1FF8">
            <w:pPr>
              <w:pStyle w:val="TAC"/>
              <w:rPr>
                <w:rFonts w:cs="Arial"/>
              </w:rPr>
            </w:pPr>
            <w:r w:rsidRPr="004E5D66">
              <w:rPr>
                <w:rFonts w:cs="Arial"/>
                <w:lang w:eastAsia="zh-CN"/>
              </w:rPr>
              <w:t xml:space="preserve">128 </w:t>
            </w:r>
          </w:p>
        </w:tc>
        <w:tc>
          <w:tcPr>
            <w:tcW w:w="888" w:type="dxa"/>
            <w:vAlign w:val="center"/>
          </w:tcPr>
          <w:p w14:paraId="362D787B" w14:textId="77777777" w:rsidR="007702A5" w:rsidRPr="004E5D66" w:rsidRDefault="007702A5" w:rsidP="003E1FF8">
            <w:pPr>
              <w:pStyle w:val="TAC"/>
              <w:rPr>
                <w:rFonts w:cs="Arial"/>
              </w:rPr>
            </w:pPr>
            <w:r w:rsidRPr="004E5D66">
              <w:rPr>
                <w:rFonts w:cs="Arial"/>
                <w:lang w:eastAsia="zh-CN"/>
              </w:rPr>
              <w:t>256</w:t>
            </w:r>
          </w:p>
        </w:tc>
        <w:tc>
          <w:tcPr>
            <w:tcW w:w="888" w:type="dxa"/>
            <w:vAlign w:val="center"/>
          </w:tcPr>
          <w:p w14:paraId="0973D8A9" w14:textId="77777777" w:rsidR="007702A5" w:rsidRPr="004E5D66" w:rsidRDefault="007702A5" w:rsidP="003E1FF8">
            <w:pPr>
              <w:pStyle w:val="TAC"/>
              <w:rPr>
                <w:rFonts w:cs="Arial"/>
              </w:rPr>
            </w:pPr>
            <w:r w:rsidRPr="004E5D66">
              <w:rPr>
                <w:rFonts w:cs="Arial"/>
                <w:lang w:eastAsia="zh-CN"/>
              </w:rPr>
              <w:t>4</w:t>
            </w:r>
          </w:p>
        </w:tc>
        <w:tc>
          <w:tcPr>
            <w:tcW w:w="741" w:type="dxa"/>
            <w:vAlign w:val="center"/>
          </w:tcPr>
          <w:p w14:paraId="3C4B73EE" w14:textId="77777777" w:rsidR="007702A5" w:rsidRPr="004E5D66" w:rsidRDefault="007702A5" w:rsidP="003E1FF8">
            <w:pPr>
              <w:pStyle w:val="TAC"/>
              <w:rPr>
                <w:rFonts w:cs="Arial"/>
              </w:rPr>
            </w:pPr>
            <w:r w:rsidRPr="004E5D66">
              <w:rPr>
                <w:rFonts w:cs="Arial"/>
                <w:lang w:eastAsia="zh-CN"/>
              </w:rPr>
              <w:t>70%</w:t>
            </w:r>
          </w:p>
        </w:tc>
        <w:tc>
          <w:tcPr>
            <w:tcW w:w="640" w:type="dxa"/>
            <w:vAlign w:val="center"/>
          </w:tcPr>
          <w:p w14:paraId="35AB5591" w14:textId="77777777" w:rsidR="007702A5" w:rsidRPr="004E5D66" w:rsidRDefault="007702A5" w:rsidP="003E1FF8">
            <w:pPr>
              <w:pStyle w:val="TAC"/>
              <w:rPr>
                <w:rFonts w:cs="Arial"/>
              </w:rPr>
            </w:pPr>
            <w:r w:rsidRPr="004E5D66">
              <w:rPr>
                <w:rFonts w:cs="Arial"/>
                <w:lang w:eastAsia="zh-CN"/>
              </w:rPr>
              <w:t>-6.5</w:t>
            </w:r>
          </w:p>
        </w:tc>
      </w:tr>
    </w:tbl>
    <w:p w14:paraId="230C305B" w14:textId="77777777" w:rsidR="007702A5" w:rsidRPr="004E5D66" w:rsidRDefault="007702A5" w:rsidP="007702A5"/>
    <w:p w14:paraId="25A7C7E3" w14:textId="0831071A" w:rsidR="007702A5" w:rsidRPr="004E5D66" w:rsidRDefault="007702A5" w:rsidP="007702A5">
      <w:pPr>
        <w:pStyle w:val="TH"/>
      </w:pPr>
      <w:r w:rsidRPr="004E5D66">
        <w:lastRenderedPageBreak/>
        <w:t>Table 8.5.1.1</w:t>
      </w:r>
      <w:r w:rsidRPr="004E5D66">
        <w:rPr>
          <w:rFonts w:hint="eastAsia"/>
          <w:lang w:eastAsia="zh-CN"/>
        </w:rPr>
        <w:t>.1</w:t>
      </w:r>
      <w:r w:rsidRPr="004E5D66">
        <w:t>-</w:t>
      </w:r>
      <w:r w:rsidRPr="004E5D66">
        <w:rPr>
          <w:lang w:eastAsia="zh-CN"/>
        </w:rPr>
        <w:t>2:</w:t>
      </w:r>
      <w:r w:rsidRPr="004E5D66">
        <w:t xml:space="preserve"> Minimum requirements for </w:t>
      </w:r>
      <w:r w:rsidRPr="004E5D66">
        <w:rPr>
          <w:rFonts w:hint="eastAsia"/>
          <w:lang w:eastAsia="zh-CN"/>
        </w:rPr>
        <w:t>N</w:t>
      </w:r>
      <w:r w:rsidRPr="004E5D66">
        <w:t>PUSCH</w:t>
      </w:r>
      <w:r w:rsidRPr="004E5D66">
        <w:rPr>
          <w:rFonts w:hint="eastAsia"/>
          <w:lang w:eastAsia="zh-CN"/>
        </w:rPr>
        <w:t xml:space="preserve"> format 1, 200 kHz Channel Bandwidth,</w:t>
      </w:r>
      <w:r w:rsidRPr="004E5D66">
        <w:rPr>
          <w:lang w:eastAsia="zh-CN"/>
        </w:rPr>
        <w:t xml:space="preserve"> </w:t>
      </w:r>
      <w:r w:rsidRPr="004E5D66">
        <w:rPr>
          <w:rFonts w:hint="eastAsia"/>
          <w:lang w:eastAsia="zh-CN"/>
        </w:rPr>
        <w:t>15 kHz subcarrier spacing, multiple subcarriers</w:t>
      </w:r>
      <w:r w:rsidR="00FF5744" w:rsidRPr="004E5D66">
        <w:rPr>
          <w:rFonts w:hint="eastAsia"/>
          <w:lang w:eastAsia="zh-CN"/>
        </w:rPr>
        <w:t xml:space="preserve">, </w:t>
      </w:r>
      <w:r w:rsidR="00FF5744" w:rsidRPr="004E5D66">
        <w:rPr>
          <w:lang w:eastAsia="zh-CN"/>
        </w:rPr>
        <w:t>1Tx, for FDD</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4E5D66" w:rsidRPr="004E5D66" w14:paraId="63703757" w14:textId="77777777" w:rsidTr="003E1FF8">
        <w:trPr>
          <w:trHeight w:val="2091"/>
          <w:jc w:val="center"/>
        </w:trPr>
        <w:tc>
          <w:tcPr>
            <w:tcW w:w="822" w:type="dxa"/>
            <w:vAlign w:val="center"/>
          </w:tcPr>
          <w:p w14:paraId="30AC051D" w14:textId="77777777" w:rsidR="007702A5" w:rsidRPr="004E5D66" w:rsidRDefault="007702A5" w:rsidP="003E1FF8">
            <w:pPr>
              <w:pStyle w:val="TAH"/>
              <w:rPr>
                <w:rFonts w:cs="Arial"/>
              </w:rPr>
            </w:pPr>
            <w:r w:rsidRPr="004E5D66">
              <w:rPr>
                <w:rFonts w:cs="Arial"/>
              </w:rPr>
              <w:t xml:space="preserve">Number of </w:t>
            </w:r>
            <w:r w:rsidRPr="004E5D66">
              <w:rPr>
                <w:rFonts w:cs="Arial"/>
                <w:lang w:eastAsia="zh-CN"/>
              </w:rPr>
              <w:t>T</w:t>
            </w:r>
            <w:r w:rsidRPr="004E5D66">
              <w:rPr>
                <w:rFonts w:cs="Arial"/>
              </w:rPr>
              <w:t>X antennas</w:t>
            </w:r>
          </w:p>
        </w:tc>
        <w:tc>
          <w:tcPr>
            <w:tcW w:w="823" w:type="dxa"/>
            <w:vAlign w:val="center"/>
          </w:tcPr>
          <w:p w14:paraId="524D0579" w14:textId="77777777" w:rsidR="007702A5" w:rsidRPr="004E5D66" w:rsidRDefault="007702A5" w:rsidP="003E1FF8">
            <w:pPr>
              <w:pStyle w:val="TAH"/>
              <w:rPr>
                <w:rFonts w:cs="Arial"/>
              </w:rPr>
            </w:pPr>
            <w:r w:rsidRPr="004E5D66">
              <w:rPr>
                <w:rFonts w:cs="Arial"/>
              </w:rPr>
              <w:t>Number of RX antennas</w:t>
            </w:r>
          </w:p>
        </w:tc>
        <w:tc>
          <w:tcPr>
            <w:tcW w:w="906" w:type="dxa"/>
            <w:vAlign w:val="center"/>
          </w:tcPr>
          <w:p w14:paraId="6FD7C7EC" w14:textId="77777777" w:rsidR="007702A5" w:rsidRPr="004E5D66" w:rsidRDefault="007702A5" w:rsidP="003E1FF8">
            <w:pPr>
              <w:pStyle w:val="TAH"/>
              <w:rPr>
                <w:rFonts w:cs="Arial"/>
              </w:rPr>
            </w:pPr>
            <w:r w:rsidRPr="004E5D66">
              <w:rPr>
                <w:rFonts w:cs="Arial" w:hint="eastAsia"/>
                <w:lang w:eastAsia="zh-CN"/>
              </w:rPr>
              <w:t>Subcarrier spacing</w:t>
            </w:r>
            <w:r w:rsidRPr="004E5D66">
              <w:rPr>
                <w:rFonts w:cs="Arial"/>
                <w:lang w:eastAsia="zh-CN"/>
              </w:rPr>
              <w:t xml:space="preserve"> (kHz)</w:t>
            </w:r>
          </w:p>
        </w:tc>
        <w:tc>
          <w:tcPr>
            <w:tcW w:w="967" w:type="dxa"/>
            <w:vAlign w:val="center"/>
          </w:tcPr>
          <w:p w14:paraId="441DA830" w14:textId="77777777" w:rsidR="007702A5" w:rsidRPr="004E5D66" w:rsidRDefault="007702A5" w:rsidP="003E1FF8">
            <w:pPr>
              <w:pStyle w:val="TAH"/>
              <w:rPr>
                <w:rFonts w:cs="Arial"/>
                <w:lang w:val="fr-FR"/>
              </w:rPr>
            </w:pPr>
            <w:r w:rsidRPr="004E5D66">
              <w:rPr>
                <w:rFonts w:cs="Arial" w:hint="eastAsia"/>
                <w:lang w:eastAsia="zh-CN"/>
              </w:rPr>
              <w:t>Number of allocated subcarriers</w:t>
            </w:r>
          </w:p>
        </w:tc>
        <w:tc>
          <w:tcPr>
            <w:tcW w:w="1019" w:type="dxa"/>
            <w:vAlign w:val="center"/>
          </w:tcPr>
          <w:p w14:paraId="40CA123A" w14:textId="77777777" w:rsidR="007702A5" w:rsidRPr="004E5D66" w:rsidRDefault="007702A5" w:rsidP="003E1FF8">
            <w:pPr>
              <w:pStyle w:val="TAH"/>
              <w:rPr>
                <w:rFonts w:cs="Arial"/>
                <w:lang w:val="fr-FR"/>
              </w:rPr>
            </w:pPr>
            <w:r w:rsidRPr="004E5D66">
              <w:rPr>
                <w:rFonts w:cs="Arial"/>
                <w:lang w:val="fr-FR"/>
              </w:rPr>
              <w:t>Propagation conditions (Annex D)</w:t>
            </w:r>
          </w:p>
        </w:tc>
        <w:tc>
          <w:tcPr>
            <w:tcW w:w="686" w:type="dxa"/>
            <w:vAlign w:val="center"/>
          </w:tcPr>
          <w:p w14:paraId="232A1E47" w14:textId="77777777" w:rsidR="007702A5" w:rsidRPr="004E5D66" w:rsidRDefault="007702A5" w:rsidP="003E1FF8">
            <w:pPr>
              <w:pStyle w:val="TAH"/>
              <w:rPr>
                <w:rFonts w:cs="Arial"/>
              </w:rPr>
            </w:pPr>
            <w:r w:rsidRPr="004E5D66">
              <w:rPr>
                <w:rFonts w:cs="Arial"/>
              </w:rPr>
              <w:t>FRC</w:t>
            </w:r>
            <w:r w:rsidRPr="004E5D66">
              <w:rPr>
                <w:rFonts w:cs="Arial"/>
              </w:rPr>
              <w:br/>
              <w:t>(Annex A)</w:t>
            </w:r>
          </w:p>
        </w:tc>
        <w:tc>
          <w:tcPr>
            <w:tcW w:w="914" w:type="dxa"/>
            <w:vAlign w:val="center"/>
          </w:tcPr>
          <w:p w14:paraId="21D85027" w14:textId="77777777" w:rsidR="007702A5" w:rsidRPr="004E5D66" w:rsidRDefault="007702A5" w:rsidP="003E1FF8">
            <w:pPr>
              <w:pStyle w:val="TAH"/>
              <w:rPr>
                <w:rFonts w:cs="Arial"/>
              </w:rPr>
            </w:pPr>
            <w:r w:rsidRPr="004E5D66">
              <w:rPr>
                <w:rFonts w:cs="Arial"/>
                <w:lang w:eastAsia="zh-CN"/>
              </w:rPr>
              <w:t>Frequency offset (Hz)</w:t>
            </w:r>
          </w:p>
        </w:tc>
        <w:tc>
          <w:tcPr>
            <w:tcW w:w="784" w:type="dxa"/>
            <w:vAlign w:val="center"/>
          </w:tcPr>
          <w:p w14:paraId="0287B127" w14:textId="77777777" w:rsidR="007702A5" w:rsidRPr="004E5D66" w:rsidRDefault="007702A5" w:rsidP="003E1FF8">
            <w:pPr>
              <w:pStyle w:val="TAH"/>
              <w:rPr>
                <w:rFonts w:cs="Arial"/>
              </w:rPr>
            </w:pPr>
            <w:r w:rsidRPr="004E5D66">
              <w:rPr>
                <w:rFonts w:cs="Arial"/>
                <w:lang w:eastAsia="zh-CN"/>
              </w:rPr>
              <w:t>Tx-Duration</w:t>
            </w:r>
          </w:p>
        </w:tc>
        <w:tc>
          <w:tcPr>
            <w:tcW w:w="890" w:type="dxa"/>
            <w:vAlign w:val="center"/>
          </w:tcPr>
          <w:p w14:paraId="2AA3D580" w14:textId="77777777" w:rsidR="007702A5" w:rsidRPr="004E5D66" w:rsidRDefault="007702A5" w:rsidP="003E1FF8">
            <w:pPr>
              <w:pStyle w:val="TAH"/>
              <w:rPr>
                <w:rFonts w:cs="Arial"/>
              </w:rPr>
            </w:pPr>
            <w:r w:rsidRPr="004E5D66">
              <w:rPr>
                <w:rFonts w:cs="Arial" w:hint="eastAsia"/>
                <w:lang w:eastAsia="zh-CN"/>
              </w:rPr>
              <w:t>Repetition number</w:t>
            </w:r>
          </w:p>
        </w:tc>
        <w:tc>
          <w:tcPr>
            <w:tcW w:w="824" w:type="dxa"/>
            <w:vAlign w:val="center"/>
          </w:tcPr>
          <w:p w14:paraId="6A42490C" w14:textId="77777777" w:rsidR="007702A5" w:rsidRPr="004E5D66" w:rsidRDefault="007702A5" w:rsidP="003E1FF8">
            <w:pPr>
              <w:pStyle w:val="TAH"/>
              <w:rPr>
                <w:rFonts w:cs="Arial"/>
              </w:rPr>
            </w:pPr>
            <w:r w:rsidRPr="004E5D66">
              <w:rPr>
                <w:rFonts w:cs="Arial"/>
              </w:rPr>
              <w:t>Fraction of maximum throughput</w:t>
            </w:r>
          </w:p>
        </w:tc>
        <w:tc>
          <w:tcPr>
            <w:tcW w:w="639" w:type="dxa"/>
            <w:vAlign w:val="center"/>
          </w:tcPr>
          <w:p w14:paraId="0BF92F06" w14:textId="77777777" w:rsidR="007702A5" w:rsidRPr="004E5D66" w:rsidRDefault="007702A5" w:rsidP="003E1FF8">
            <w:pPr>
              <w:pStyle w:val="TAH"/>
              <w:rPr>
                <w:rFonts w:cs="Arial"/>
              </w:rPr>
            </w:pPr>
            <w:r w:rsidRPr="004E5D66">
              <w:rPr>
                <w:rFonts w:cs="Arial"/>
              </w:rPr>
              <w:t>SNR</w:t>
            </w:r>
          </w:p>
          <w:p w14:paraId="718DAE9A" w14:textId="5BEA15FC" w:rsidR="007702A5" w:rsidRPr="004E5D66" w:rsidRDefault="007702A5" w:rsidP="003E1FF8">
            <w:pPr>
              <w:pStyle w:val="TAH"/>
              <w:rPr>
                <w:rFonts w:cs="Arial"/>
              </w:rPr>
            </w:pPr>
            <w:r w:rsidRPr="004E5D66">
              <w:rPr>
                <w:rFonts w:cs="Arial"/>
              </w:rPr>
              <w:t>(dB)</w:t>
            </w:r>
          </w:p>
        </w:tc>
      </w:tr>
      <w:tr w:rsidR="004E5D66" w:rsidRPr="004E5D66" w14:paraId="55D6995E" w14:textId="77777777" w:rsidTr="003E1FF8">
        <w:trPr>
          <w:trHeight w:val="610"/>
          <w:jc w:val="center"/>
        </w:trPr>
        <w:tc>
          <w:tcPr>
            <w:tcW w:w="822" w:type="dxa"/>
            <w:vAlign w:val="center"/>
          </w:tcPr>
          <w:p w14:paraId="6307E5EF" w14:textId="77777777" w:rsidR="007702A5" w:rsidRPr="004E5D66" w:rsidRDefault="007702A5" w:rsidP="003E1FF8">
            <w:pPr>
              <w:pStyle w:val="TAC"/>
              <w:rPr>
                <w:rFonts w:cs="Arial"/>
              </w:rPr>
            </w:pPr>
            <w:r w:rsidRPr="004E5D66">
              <w:rPr>
                <w:rFonts w:cs="Arial" w:hint="eastAsia"/>
                <w:lang w:eastAsia="zh-CN"/>
              </w:rPr>
              <w:t>1</w:t>
            </w:r>
          </w:p>
        </w:tc>
        <w:tc>
          <w:tcPr>
            <w:tcW w:w="823" w:type="dxa"/>
            <w:vAlign w:val="center"/>
          </w:tcPr>
          <w:p w14:paraId="410D0027" w14:textId="77777777" w:rsidR="007702A5" w:rsidRPr="004E5D66" w:rsidRDefault="007702A5" w:rsidP="003E1FF8">
            <w:pPr>
              <w:pStyle w:val="TAC"/>
              <w:rPr>
                <w:rFonts w:cs="Arial"/>
              </w:rPr>
            </w:pPr>
            <w:r w:rsidRPr="004E5D66">
              <w:rPr>
                <w:rFonts w:cs="Arial" w:hint="eastAsia"/>
                <w:lang w:eastAsia="zh-CN"/>
              </w:rPr>
              <w:t>1</w:t>
            </w:r>
          </w:p>
        </w:tc>
        <w:tc>
          <w:tcPr>
            <w:tcW w:w="906" w:type="dxa"/>
            <w:vAlign w:val="center"/>
          </w:tcPr>
          <w:p w14:paraId="2ACBBB73" w14:textId="3E5A3E76" w:rsidR="007702A5" w:rsidRPr="004E5D66" w:rsidRDefault="007702A5" w:rsidP="003E1FF8">
            <w:pPr>
              <w:pStyle w:val="TAL"/>
              <w:jc w:val="center"/>
              <w:rPr>
                <w:rFonts w:cs="Arial"/>
              </w:rPr>
            </w:pPr>
            <w:r w:rsidRPr="004E5D66">
              <w:rPr>
                <w:lang w:eastAsia="zh-CN"/>
              </w:rPr>
              <w:t>15</w:t>
            </w:r>
          </w:p>
        </w:tc>
        <w:tc>
          <w:tcPr>
            <w:tcW w:w="967" w:type="dxa"/>
            <w:vAlign w:val="center"/>
          </w:tcPr>
          <w:p w14:paraId="64E2F81A" w14:textId="77777777" w:rsidR="007702A5" w:rsidRPr="004E5D66" w:rsidRDefault="007702A5" w:rsidP="003E1FF8">
            <w:pPr>
              <w:pStyle w:val="TAL"/>
              <w:jc w:val="center"/>
              <w:rPr>
                <w:rFonts w:cs="Arial"/>
              </w:rPr>
            </w:pPr>
            <w:r w:rsidRPr="004E5D66">
              <w:rPr>
                <w:rFonts w:cs="Arial"/>
                <w:lang w:eastAsia="zh-CN"/>
              </w:rPr>
              <w:t>12</w:t>
            </w:r>
          </w:p>
        </w:tc>
        <w:tc>
          <w:tcPr>
            <w:tcW w:w="1019" w:type="dxa"/>
            <w:vAlign w:val="center"/>
          </w:tcPr>
          <w:p w14:paraId="7254E8AA" w14:textId="77777777" w:rsidR="007702A5" w:rsidRPr="004E5D66" w:rsidRDefault="007702A5" w:rsidP="003E1FF8">
            <w:pPr>
              <w:pStyle w:val="TAL"/>
              <w:jc w:val="center"/>
              <w:rPr>
                <w:rFonts w:cs="Arial"/>
              </w:rPr>
            </w:pPr>
            <w:r w:rsidRPr="004E5D66">
              <w:rPr>
                <w:rFonts w:cs="Arial" w:hint="eastAsia"/>
                <w:lang w:eastAsia="zh-CN"/>
              </w:rPr>
              <w:t>N</w:t>
            </w:r>
            <w:r w:rsidRPr="004E5D66">
              <w:rPr>
                <w:rFonts w:cs="Arial"/>
                <w:lang w:eastAsia="zh-CN"/>
              </w:rPr>
              <w:t>TN-TDLA100-1</w:t>
            </w:r>
          </w:p>
        </w:tc>
        <w:tc>
          <w:tcPr>
            <w:tcW w:w="686" w:type="dxa"/>
            <w:vAlign w:val="center"/>
          </w:tcPr>
          <w:p w14:paraId="3E6EBF30" w14:textId="77777777" w:rsidR="007702A5" w:rsidRPr="004E5D66" w:rsidRDefault="007702A5" w:rsidP="003E1FF8">
            <w:pPr>
              <w:pStyle w:val="TAC"/>
              <w:rPr>
                <w:rFonts w:cs="Arial"/>
              </w:rPr>
            </w:pPr>
            <w:r w:rsidRPr="004E5D66">
              <w:rPr>
                <w:rFonts w:cs="Arial"/>
              </w:rPr>
              <w:t>A7-2</w:t>
            </w:r>
          </w:p>
        </w:tc>
        <w:tc>
          <w:tcPr>
            <w:tcW w:w="914" w:type="dxa"/>
            <w:vAlign w:val="center"/>
          </w:tcPr>
          <w:p w14:paraId="39A970FA" w14:textId="271B0D82" w:rsidR="007702A5" w:rsidRPr="004E5D66" w:rsidRDefault="007702A5" w:rsidP="003E1FF8">
            <w:pPr>
              <w:pStyle w:val="TAC"/>
              <w:rPr>
                <w:rFonts w:cs="Arial"/>
              </w:rPr>
            </w:pPr>
            <w:r w:rsidRPr="004E5D66">
              <w:rPr>
                <w:rFonts w:cs="Arial"/>
                <w:lang w:eastAsia="zh-CN"/>
              </w:rPr>
              <w:t xml:space="preserve">8 </w:t>
            </w:r>
          </w:p>
        </w:tc>
        <w:tc>
          <w:tcPr>
            <w:tcW w:w="784" w:type="dxa"/>
            <w:vAlign w:val="center"/>
          </w:tcPr>
          <w:p w14:paraId="345FE6CF" w14:textId="77777777" w:rsidR="007702A5" w:rsidRPr="004E5D66" w:rsidRDefault="007702A5" w:rsidP="003E1FF8">
            <w:pPr>
              <w:pStyle w:val="TAC"/>
              <w:rPr>
                <w:rFonts w:cs="Arial"/>
              </w:rPr>
            </w:pPr>
            <w:r w:rsidRPr="004E5D66">
              <w:rPr>
                <w:rFonts w:cs="Arial"/>
                <w:lang w:eastAsia="zh-CN"/>
              </w:rPr>
              <w:t>16</w:t>
            </w:r>
          </w:p>
        </w:tc>
        <w:tc>
          <w:tcPr>
            <w:tcW w:w="890" w:type="dxa"/>
            <w:vAlign w:val="center"/>
          </w:tcPr>
          <w:p w14:paraId="5E2671AF" w14:textId="77777777" w:rsidR="007702A5" w:rsidRPr="004E5D66" w:rsidRDefault="007702A5" w:rsidP="003E1FF8">
            <w:pPr>
              <w:pStyle w:val="TAC"/>
              <w:rPr>
                <w:rFonts w:cs="Arial"/>
              </w:rPr>
            </w:pPr>
            <w:r w:rsidRPr="004E5D66">
              <w:rPr>
                <w:rFonts w:cs="Arial"/>
              </w:rPr>
              <w:t>16</w:t>
            </w:r>
          </w:p>
        </w:tc>
        <w:tc>
          <w:tcPr>
            <w:tcW w:w="824" w:type="dxa"/>
            <w:vAlign w:val="center"/>
          </w:tcPr>
          <w:p w14:paraId="03E4224A" w14:textId="77777777" w:rsidR="007702A5" w:rsidRPr="004E5D66" w:rsidRDefault="007702A5" w:rsidP="003E1FF8">
            <w:pPr>
              <w:pStyle w:val="TAC"/>
              <w:rPr>
                <w:rFonts w:cs="Arial"/>
              </w:rPr>
            </w:pPr>
            <w:r w:rsidRPr="004E5D66">
              <w:rPr>
                <w:rFonts w:cs="Arial"/>
              </w:rPr>
              <w:t>70%</w:t>
            </w:r>
          </w:p>
        </w:tc>
        <w:tc>
          <w:tcPr>
            <w:tcW w:w="639" w:type="dxa"/>
            <w:vAlign w:val="center"/>
          </w:tcPr>
          <w:p w14:paraId="620430F2" w14:textId="77777777" w:rsidR="007702A5" w:rsidRPr="004E5D66" w:rsidRDefault="007702A5" w:rsidP="003E1FF8">
            <w:pPr>
              <w:pStyle w:val="TAC"/>
              <w:rPr>
                <w:rFonts w:cs="Arial"/>
              </w:rPr>
            </w:pPr>
            <w:r w:rsidRPr="004E5D66">
              <w:rPr>
                <w:rFonts w:cs="Arial"/>
                <w:lang w:eastAsia="zh-CN"/>
              </w:rPr>
              <w:t>-3.2</w:t>
            </w:r>
          </w:p>
        </w:tc>
      </w:tr>
      <w:tr w:rsidR="004E5D66" w:rsidRPr="004E5D66" w14:paraId="200AE133" w14:textId="77777777" w:rsidTr="003E1FF8">
        <w:trPr>
          <w:trHeight w:val="605"/>
          <w:jc w:val="center"/>
        </w:trPr>
        <w:tc>
          <w:tcPr>
            <w:tcW w:w="822" w:type="dxa"/>
            <w:vAlign w:val="center"/>
          </w:tcPr>
          <w:p w14:paraId="24C682BE" w14:textId="77777777" w:rsidR="007702A5" w:rsidRPr="004E5D66" w:rsidRDefault="007702A5" w:rsidP="003E1FF8">
            <w:pPr>
              <w:pStyle w:val="TAC"/>
              <w:rPr>
                <w:rFonts w:cs="Arial"/>
              </w:rPr>
            </w:pPr>
            <w:r w:rsidRPr="004E5D66">
              <w:rPr>
                <w:rFonts w:cs="Arial" w:hint="eastAsia"/>
                <w:lang w:eastAsia="zh-CN"/>
              </w:rPr>
              <w:t>1</w:t>
            </w:r>
          </w:p>
        </w:tc>
        <w:tc>
          <w:tcPr>
            <w:tcW w:w="823" w:type="dxa"/>
            <w:vAlign w:val="center"/>
          </w:tcPr>
          <w:p w14:paraId="6E927376" w14:textId="77777777" w:rsidR="007702A5" w:rsidRPr="004E5D66" w:rsidRDefault="007702A5" w:rsidP="003E1FF8">
            <w:pPr>
              <w:pStyle w:val="TAC"/>
              <w:rPr>
                <w:rFonts w:cs="Arial"/>
              </w:rPr>
            </w:pPr>
            <w:r w:rsidRPr="004E5D66">
              <w:rPr>
                <w:rFonts w:cs="Arial" w:hint="eastAsia"/>
                <w:lang w:eastAsia="zh-CN"/>
              </w:rPr>
              <w:t>1</w:t>
            </w:r>
          </w:p>
        </w:tc>
        <w:tc>
          <w:tcPr>
            <w:tcW w:w="906" w:type="dxa"/>
            <w:vAlign w:val="center"/>
          </w:tcPr>
          <w:p w14:paraId="036457CD" w14:textId="53E2097E" w:rsidR="007702A5" w:rsidRPr="004E5D66" w:rsidRDefault="007702A5" w:rsidP="003E1FF8">
            <w:pPr>
              <w:pStyle w:val="TAL"/>
              <w:jc w:val="center"/>
              <w:rPr>
                <w:rFonts w:cs="Arial"/>
              </w:rPr>
            </w:pPr>
            <w:r w:rsidRPr="004E5D66">
              <w:rPr>
                <w:rFonts w:cs="Arial" w:hint="eastAsia"/>
                <w:lang w:eastAsia="zh-CN"/>
              </w:rPr>
              <w:t>1</w:t>
            </w:r>
            <w:r w:rsidRPr="004E5D66">
              <w:rPr>
                <w:rFonts w:cs="Arial"/>
                <w:lang w:eastAsia="zh-CN"/>
              </w:rPr>
              <w:t>5</w:t>
            </w:r>
          </w:p>
        </w:tc>
        <w:tc>
          <w:tcPr>
            <w:tcW w:w="967" w:type="dxa"/>
            <w:vAlign w:val="center"/>
          </w:tcPr>
          <w:p w14:paraId="3B891689" w14:textId="77777777" w:rsidR="007702A5" w:rsidRPr="004E5D66" w:rsidRDefault="007702A5" w:rsidP="003E1FF8">
            <w:pPr>
              <w:pStyle w:val="TAL"/>
              <w:jc w:val="center"/>
              <w:rPr>
                <w:rFonts w:cs="Arial"/>
              </w:rPr>
            </w:pPr>
            <w:r w:rsidRPr="004E5D66">
              <w:rPr>
                <w:rFonts w:cs="Arial" w:hint="eastAsia"/>
                <w:lang w:eastAsia="zh-CN"/>
              </w:rPr>
              <w:t>1</w:t>
            </w:r>
            <w:r w:rsidRPr="004E5D66">
              <w:rPr>
                <w:rFonts w:cs="Arial"/>
                <w:lang w:eastAsia="zh-CN"/>
              </w:rPr>
              <w:t>2</w:t>
            </w:r>
          </w:p>
        </w:tc>
        <w:tc>
          <w:tcPr>
            <w:tcW w:w="1019" w:type="dxa"/>
            <w:vAlign w:val="center"/>
          </w:tcPr>
          <w:p w14:paraId="15324F0D" w14:textId="77777777" w:rsidR="007702A5" w:rsidRPr="004E5D66" w:rsidRDefault="007702A5" w:rsidP="003E1FF8">
            <w:pPr>
              <w:pStyle w:val="TAL"/>
              <w:jc w:val="center"/>
              <w:rPr>
                <w:rFonts w:cs="Arial"/>
              </w:rPr>
            </w:pPr>
            <w:r w:rsidRPr="004E5D66">
              <w:rPr>
                <w:rFonts w:cs="Arial" w:hint="eastAsia"/>
                <w:lang w:eastAsia="zh-CN"/>
              </w:rPr>
              <w:t>N</w:t>
            </w:r>
            <w:r w:rsidRPr="004E5D66">
              <w:rPr>
                <w:rFonts w:cs="Arial"/>
                <w:lang w:eastAsia="zh-CN"/>
              </w:rPr>
              <w:t>TN-TDLC5-1</w:t>
            </w:r>
          </w:p>
        </w:tc>
        <w:tc>
          <w:tcPr>
            <w:tcW w:w="686" w:type="dxa"/>
            <w:vAlign w:val="center"/>
          </w:tcPr>
          <w:p w14:paraId="460F71ED" w14:textId="77777777" w:rsidR="007702A5" w:rsidRPr="004E5D66" w:rsidRDefault="007702A5" w:rsidP="003E1FF8">
            <w:pPr>
              <w:pStyle w:val="TAC"/>
              <w:rPr>
                <w:rFonts w:cs="Arial"/>
              </w:rPr>
            </w:pPr>
            <w:r w:rsidRPr="004E5D66">
              <w:rPr>
                <w:rFonts w:cs="Arial" w:hint="eastAsia"/>
                <w:lang w:eastAsia="zh-CN"/>
              </w:rPr>
              <w:t>A</w:t>
            </w:r>
            <w:r w:rsidRPr="004E5D66">
              <w:rPr>
                <w:rFonts w:cs="Arial"/>
                <w:lang w:eastAsia="zh-CN"/>
              </w:rPr>
              <w:t>7-2</w:t>
            </w:r>
          </w:p>
        </w:tc>
        <w:tc>
          <w:tcPr>
            <w:tcW w:w="914" w:type="dxa"/>
            <w:vAlign w:val="center"/>
          </w:tcPr>
          <w:p w14:paraId="59926085" w14:textId="21931BBD" w:rsidR="007702A5" w:rsidRPr="004E5D66" w:rsidRDefault="007702A5" w:rsidP="003E1FF8">
            <w:pPr>
              <w:pStyle w:val="TAC"/>
              <w:rPr>
                <w:rFonts w:cs="Arial"/>
              </w:rPr>
            </w:pPr>
            <w:r w:rsidRPr="004E5D66">
              <w:rPr>
                <w:rFonts w:cs="Arial"/>
                <w:lang w:eastAsia="zh-CN"/>
              </w:rPr>
              <w:t xml:space="preserve">8 </w:t>
            </w:r>
          </w:p>
        </w:tc>
        <w:tc>
          <w:tcPr>
            <w:tcW w:w="784" w:type="dxa"/>
            <w:vAlign w:val="center"/>
          </w:tcPr>
          <w:p w14:paraId="5F8DBCD6" w14:textId="77777777" w:rsidR="007702A5" w:rsidRPr="004E5D66" w:rsidRDefault="007702A5" w:rsidP="003E1FF8">
            <w:pPr>
              <w:pStyle w:val="TAC"/>
              <w:rPr>
                <w:rFonts w:cs="Arial"/>
              </w:rPr>
            </w:pPr>
            <w:r w:rsidRPr="004E5D66">
              <w:rPr>
                <w:rFonts w:cs="Arial"/>
                <w:lang w:eastAsia="zh-CN"/>
              </w:rPr>
              <w:t>16</w:t>
            </w:r>
          </w:p>
        </w:tc>
        <w:tc>
          <w:tcPr>
            <w:tcW w:w="890" w:type="dxa"/>
            <w:vAlign w:val="center"/>
          </w:tcPr>
          <w:p w14:paraId="5B923482" w14:textId="77777777" w:rsidR="007702A5" w:rsidRPr="004E5D66" w:rsidRDefault="007702A5" w:rsidP="003E1FF8">
            <w:pPr>
              <w:pStyle w:val="TAC"/>
              <w:rPr>
                <w:rFonts w:cs="Arial"/>
              </w:rPr>
            </w:pPr>
            <w:r w:rsidRPr="004E5D66">
              <w:rPr>
                <w:rFonts w:cs="Arial" w:hint="eastAsia"/>
                <w:lang w:eastAsia="zh-CN"/>
              </w:rPr>
              <w:t>1</w:t>
            </w:r>
            <w:r w:rsidRPr="004E5D66">
              <w:rPr>
                <w:rFonts w:cs="Arial"/>
                <w:lang w:eastAsia="zh-CN"/>
              </w:rPr>
              <w:t>6</w:t>
            </w:r>
          </w:p>
        </w:tc>
        <w:tc>
          <w:tcPr>
            <w:tcW w:w="824" w:type="dxa"/>
            <w:vAlign w:val="center"/>
          </w:tcPr>
          <w:p w14:paraId="12F5461B" w14:textId="77777777" w:rsidR="007702A5" w:rsidRPr="004E5D66" w:rsidRDefault="007702A5" w:rsidP="003E1FF8">
            <w:pPr>
              <w:pStyle w:val="TAC"/>
              <w:rPr>
                <w:rFonts w:cs="Arial"/>
              </w:rPr>
            </w:pPr>
            <w:r w:rsidRPr="004E5D66">
              <w:rPr>
                <w:rFonts w:cs="Arial" w:hint="eastAsia"/>
                <w:lang w:eastAsia="zh-CN"/>
              </w:rPr>
              <w:t>7</w:t>
            </w:r>
            <w:r w:rsidRPr="004E5D66">
              <w:rPr>
                <w:rFonts w:cs="Arial"/>
                <w:lang w:eastAsia="zh-CN"/>
              </w:rPr>
              <w:t>0%</w:t>
            </w:r>
          </w:p>
        </w:tc>
        <w:tc>
          <w:tcPr>
            <w:tcW w:w="639" w:type="dxa"/>
            <w:vAlign w:val="center"/>
          </w:tcPr>
          <w:p w14:paraId="668F3C58" w14:textId="77777777" w:rsidR="007702A5" w:rsidRPr="004E5D66" w:rsidRDefault="007702A5" w:rsidP="003E1FF8">
            <w:pPr>
              <w:pStyle w:val="TAC"/>
              <w:rPr>
                <w:rFonts w:cs="Arial"/>
              </w:rPr>
            </w:pPr>
            <w:r w:rsidRPr="004E5D66">
              <w:rPr>
                <w:rFonts w:cs="Arial"/>
                <w:lang w:eastAsia="zh-CN"/>
              </w:rPr>
              <w:t>-4.0</w:t>
            </w:r>
          </w:p>
        </w:tc>
      </w:tr>
      <w:tr w:rsidR="004E5D66" w:rsidRPr="004E5D66" w14:paraId="4D536B2E" w14:textId="77777777" w:rsidTr="003E1FF8">
        <w:trPr>
          <w:trHeight w:val="590"/>
          <w:jc w:val="center"/>
        </w:trPr>
        <w:tc>
          <w:tcPr>
            <w:tcW w:w="822" w:type="dxa"/>
            <w:vAlign w:val="center"/>
          </w:tcPr>
          <w:p w14:paraId="5C6E2436" w14:textId="77777777" w:rsidR="007702A5" w:rsidRPr="004E5D66" w:rsidRDefault="007702A5" w:rsidP="003E1FF8">
            <w:pPr>
              <w:pStyle w:val="TAC"/>
              <w:rPr>
                <w:rFonts w:cs="Arial"/>
              </w:rPr>
            </w:pPr>
            <w:r w:rsidRPr="004E5D66">
              <w:rPr>
                <w:rFonts w:cs="Arial" w:hint="eastAsia"/>
                <w:lang w:eastAsia="zh-CN"/>
              </w:rPr>
              <w:t>1</w:t>
            </w:r>
          </w:p>
        </w:tc>
        <w:tc>
          <w:tcPr>
            <w:tcW w:w="823" w:type="dxa"/>
            <w:vAlign w:val="center"/>
          </w:tcPr>
          <w:p w14:paraId="08701EC9" w14:textId="77777777" w:rsidR="007702A5" w:rsidRPr="004E5D66" w:rsidRDefault="007702A5" w:rsidP="003E1FF8">
            <w:pPr>
              <w:pStyle w:val="TAC"/>
              <w:rPr>
                <w:rFonts w:cs="Arial"/>
              </w:rPr>
            </w:pPr>
            <w:r w:rsidRPr="004E5D66">
              <w:rPr>
                <w:rFonts w:cs="Arial" w:hint="eastAsia"/>
                <w:lang w:eastAsia="zh-CN"/>
              </w:rPr>
              <w:t>2</w:t>
            </w:r>
          </w:p>
        </w:tc>
        <w:tc>
          <w:tcPr>
            <w:tcW w:w="906" w:type="dxa"/>
            <w:vAlign w:val="center"/>
          </w:tcPr>
          <w:p w14:paraId="5059BF77" w14:textId="239BE9E5" w:rsidR="007702A5" w:rsidRPr="004E5D66" w:rsidRDefault="007702A5" w:rsidP="003E1FF8">
            <w:pPr>
              <w:pStyle w:val="TAL"/>
              <w:jc w:val="center"/>
              <w:rPr>
                <w:rFonts w:cs="Arial"/>
              </w:rPr>
            </w:pPr>
            <w:r w:rsidRPr="004E5D66">
              <w:rPr>
                <w:rFonts w:cs="Arial" w:hint="eastAsia"/>
                <w:lang w:eastAsia="zh-CN"/>
              </w:rPr>
              <w:t>1</w:t>
            </w:r>
            <w:r w:rsidRPr="004E5D66">
              <w:rPr>
                <w:rFonts w:cs="Arial"/>
                <w:lang w:eastAsia="zh-CN"/>
              </w:rPr>
              <w:t>5</w:t>
            </w:r>
          </w:p>
        </w:tc>
        <w:tc>
          <w:tcPr>
            <w:tcW w:w="967" w:type="dxa"/>
            <w:vAlign w:val="center"/>
          </w:tcPr>
          <w:p w14:paraId="1E1305C9" w14:textId="77777777" w:rsidR="007702A5" w:rsidRPr="004E5D66" w:rsidRDefault="007702A5" w:rsidP="003E1FF8">
            <w:pPr>
              <w:pStyle w:val="TAL"/>
              <w:jc w:val="center"/>
              <w:rPr>
                <w:rFonts w:cs="Arial"/>
              </w:rPr>
            </w:pPr>
            <w:r w:rsidRPr="004E5D66">
              <w:rPr>
                <w:rFonts w:cs="Arial" w:hint="eastAsia"/>
                <w:lang w:eastAsia="zh-CN"/>
              </w:rPr>
              <w:t>1</w:t>
            </w:r>
            <w:r w:rsidRPr="004E5D66">
              <w:rPr>
                <w:rFonts w:cs="Arial"/>
                <w:lang w:eastAsia="zh-CN"/>
              </w:rPr>
              <w:t>2</w:t>
            </w:r>
          </w:p>
        </w:tc>
        <w:tc>
          <w:tcPr>
            <w:tcW w:w="1019" w:type="dxa"/>
            <w:vAlign w:val="center"/>
          </w:tcPr>
          <w:p w14:paraId="5AD1A36B" w14:textId="77777777" w:rsidR="007702A5" w:rsidRPr="004E5D66" w:rsidRDefault="007702A5" w:rsidP="003E1FF8">
            <w:pPr>
              <w:pStyle w:val="TAL"/>
              <w:jc w:val="center"/>
              <w:rPr>
                <w:rFonts w:cs="Arial"/>
              </w:rPr>
            </w:pPr>
            <w:r w:rsidRPr="004E5D66">
              <w:rPr>
                <w:rFonts w:cs="Arial" w:hint="eastAsia"/>
                <w:lang w:eastAsia="zh-CN"/>
              </w:rPr>
              <w:t>N</w:t>
            </w:r>
            <w:r w:rsidRPr="004E5D66">
              <w:rPr>
                <w:rFonts w:cs="Arial"/>
                <w:lang w:eastAsia="zh-CN"/>
              </w:rPr>
              <w:t>TN-TDLA100-1</w:t>
            </w:r>
          </w:p>
        </w:tc>
        <w:tc>
          <w:tcPr>
            <w:tcW w:w="686" w:type="dxa"/>
            <w:vAlign w:val="center"/>
          </w:tcPr>
          <w:p w14:paraId="377730F0" w14:textId="77777777" w:rsidR="007702A5" w:rsidRPr="004E5D66" w:rsidRDefault="007702A5" w:rsidP="003E1FF8">
            <w:pPr>
              <w:pStyle w:val="TAC"/>
              <w:rPr>
                <w:rFonts w:cs="Arial"/>
              </w:rPr>
            </w:pPr>
            <w:r w:rsidRPr="004E5D66">
              <w:rPr>
                <w:rFonts w:cs="Arial"/>
              </w:rPr>
              <w:t>A7-2</w:t>
            </w:r>
          </w:p>
        </w:tc>
        <w:tc>
          <w:tcPr>
            <w:tcW w:w="914" w:type="dxa"/>
            <w:vAlign w:val="center"/>
          </w:tcPr>
          <w:p w14:paraId="729D44B2" w14:textId="2F68AD91" w:rsidR="007702A5" w:rsidRPr="004E5D66" w:rsidRDefault="007702A5" w:rsidP="003E1FF8">
            <w:pPr>
              <w:pStyle w:val="TAC"/>
              <w:rPr>
                <w:rFonts w:cs="Arial"/>
              </w:rPr>
            </w:pPr>
            <w:r w:rsidRPr="004E5D66">
              <w:rPr>
                <w:rFonts w:cs="Arial"/>
                <w:lang w:eastAsia="zh-CN"/>
              </w:rPr>
              <w:t xml:space="preserve">8 </w:t>
            </w:r>
          </w:p>
        </w:tc>
        <w:tc>
          <w:tcPr>
            <w:tcW w:w="784" w:type="dxa"/>
            <w:vAlign w:val="center"/>
          </w:tcPr>
          <w:p w14:paraId="166154E1" w14:textId="77777777" w:rsidR="007702A5" w:rsidRPr="004E5D66" w:rsidRDefault="007702A5" w:rsidP="003E1FF8">
            <w:pPr>
              <w:pStyle w:val="TAC"/>
              <w:rPr>
                <w:rFonts w:cs="Arial"/>
              </w:rPr>
            </w:pPr>
            <w:r w:rsidRPr="004E5D66">
              <w:rPr>
                <w:rFonts w:cs="Arial"/>
                <w:lang w:eastAsia="zh-CN"/>
              </w:rPr>
              <w:t>16</w:t>
            </w:r>
          </w:p>
        </w:tc>
        <w:tc>
          <w:tcPr>
            <w:tcW w:w="890" w:type="dxa"/>
            <w:vAlign w:val="center"/>
          </w:tcPr>
          <w:p w14:paraId="2F020B17" w14:textId="77777777" w:rsidR="007702A5" w:rsidRPr="004E5D66" w:rsidRDefault="007702A5" w:rsidP="003E1FF8">
            <w:pPr>
              <w:pStyle w:val="TAC"/>
              <w:rPr>
                <w:rFonts w:cs="Arial"/>
              </w:rPr>
            </w:pPr>
            <w:r w:rsidRPr="004E5D66">
              <w:rPr>
                <w:rFonts w:cs="Arial" w:hint="eastAsia"/>
                <w:lang w:eastAsia="zh-CN"/>
              </w:rPr>
              <w:t>1</w:t>
            </w:r>
            <w:r w:rsidRPr="004E5D66">
              <w:rPr>
                <w:rFonts w:cs="Arial"/>
                <w:lang w:eastAsia="zh-CN"/>
              </w:rPr>
              <w:t>6</w:t>
            </w:r>
          </w:p>
        </w:tc>
        <w:tc>
          <w:tcPr>
            <w:tcW w:w="824" w:type="dxa"/>
            <w:vAlign w:val="center"/>
          </w:tcPr>
          <w:p w14:paraId="7C70328A" w14:textId="77777777" w:rsidR="007702A5" w:rsidRPr="004E5D66" w:rsidRDefault="007702A5" w:rsidP="003E1FF8">
            <w:pPr>
              <w:pStyle w:val="TAC"/>
              <w:rPr>
                <w:rFonts w:cs="Arial"/>
              </w:rPr>
            </w:pPr>
            <w:r w:rsidRPr="004E5D66">
              <w:rPr>
                <w:rFonts w:cs="Arial" w:hint="eastAsia"/>
                <w:lang w:eastAsia="zh-CN"/>
              </w:rPr>
              <w:t>7</w:t>
            </w:r>
            <w:r w:rsidRPr="004E5D66">
              <w:rPr>
                <w:rFonts w:cs="Arial"/>
                <w:lang w:eastAsia="zh-CN"/>
              </w:rPr>
              <w:t>0%</w:t>
            </w:r>
          </w:p>
        </w:tc>
        <w:tc>
          <w:tcPr>
            <w:tcW w:w="639" w:type="dxa"/>
            <w:vAlign w:val="center"/>
          </w:tcPr>
          <w:p w14:paraId="774FD962" w14:textId="77777777" w:rsidR="007702A5" w:rsidRPr="004E5D66" w:rsidRDefault="007702A5" w:rsidP="003E1FF8">
            <w:pPr>
              <w:pStyle w:val="TAC"/>
              <w:rPr>
                <w:rFonts w:cs="Arial"/>
              </w:rPr>
            </w:pPr>
            <w:r w:rsidRPr="004E5D66">
              <w:rPr>
                <w:rFonts w:cs="Arial"/>
                <w:lang w:eastAsia="zh-CN"/>
              </w:rPr>
              <w:t>-7.1</w:t>
            </w:r>
          </w:p>
        </w:tc>
      </w:tr>
      <w:tr w:rsidR="007702A5" w:rsidRPr="004E5D66" w14:paraId="3BEA7960" w14:textId="77777777" w:rsidTr="003E1FF8">
        <w:trPr>
          <w:trHeight w:val="590"/>
          <w:jc w:val="center"/>
        </w:trPr>
        <w:tc>
          <w:tcPr>
            <w:tcW w:w="822" w:type="dxa"/>
            <w:vAlign w:val="center"/>
          </w:tcPr>
          <w:p w14:paraId="144390D1" w14:textId="77777777" w:rsidR="007702A5" w:rsidRPr="004E5D66" w:rsidRDefault="007702A5" w:rsidP="003E1FF8">
            <w:pPr>
              <w:pStyle w:val="TAC"/>
              <w:rPr>
                <w:rFonts w:cs="Arial"/>
              </w:rPr>
            </w:pPr>
            <w:r w:rsidRPr="004E5D66">
              <w:rPr>
                <w:rFonts w:cs="Arial" w:hint="eastAsia"/>
                <w:lang w:eastAsia="zh-CN"/>
              </w:rPr>
              <w:t>1</w:t>
            </w:r>
          </w:p>
        </w:tc>
        <w:tc>
          <w:tcPr>
            <w:tcW w:w="823" w:type="dxa"/>
            <w:vAlign w:val="center"/>
          </w:tcPr>
          <w:p w14:paraId="7F1751E0" w14:textId="77777777" w:rsidR="007702A5" w:rsidRPr="004E5D66" w:rsidRDefault="007702A5" w:rsidP="003E1FF8">
            <w:pPr>
              <w:pStyle w:val="TAC"/>
              <w:rPr>
                <w:rFonts w:cs="Arial"/>
              </w:rPr>
            </w:pPr>
            <w:r w:rsidRPr="004E5D66">
              <w:rPr>
                <w:rFonts w:cs="Arial" w:hint="eastAsia"/>
                <w:lang w:eastAsia="zh-CN"/>
              </w:rPr>
              <w:t>2</w:t>
            </w:r>
          </w:p>
        </w:tc>
        <w:tc>
          <w:tcPr>
            <w:tcW w:w="906" w:type="dxa"/>
            <w:vAlign w:val="center"/>
          </w:tcPr>
          <w:p w14:paraId="3CAD082B" w14:textId="5DD75011" w:rsidR="007702A5" w:rsidRPr="004E5D66" w:rsidRDefault="007702A5" w:rsidP="003E1FF8">
            <w:pPr>
              <w:pStyle w:val="TAL"/>
              <w:jc w:val="center"/>
              <w:rPr>
                <w:rFonts w:cs="Arial"/>
              </w:rPr>
            </w:pPr>
            <w:r w:rsidRPr="004E5D66">
              <w:rPr>
                <w:rFonts w:cs="Arial" w:hint="eastAsia"/>
                <w:lang w:eastAsia="zh-CN"/>
              </w:rPr>
              <w:t>1</w:t>
            </w:r>
            <w:r w:rsidRPr="004E5D66">
              <w:rPr>
                <w:rFonts w:cs="Arial"/>
                <w:lang w:eastAsia="zh-CN"/>
              </w:rPr>
              <w:t>5</w:t>
            </w:r>
          </w:p>
        </w:tc>
        <w:tc>
          <w:tcPr>
            <w:tcW w:w="967" w:type="dxa"/>
            <w:vAlign w:val="center"/>
          </w:tcPr>
          <w:p w14:paraId="551F34F5" w14:textId="77777777" w:rsidR="007702A5" w:rsidRPr="004E5D66" w:rsidRDefault="007702A5" w:rsidP="003E1FF8">
            <w:pPr>
              <w:pStyle w:val="TAL"/>
              <w:jc w:val="center"/>
              <w:rPr>
                <w:rFonts w:cs="Arial"/>
              </w:rPr>
            </w:pPr>
            <w:r w:rsidRPr="004E5D66">
              <w:rPr>
                <w:rFonts w:cs="Arial" w:hint="eastAsia"/>
                <w:lang w:eastAsia="zh-CN"/>
              </w:rPr>
              <w:t>1</w:t>
            </w:r>
            <w:r w:rsidRPr="004E5D66">
              <w:rPr>
                <w:rFonts w:cs="Arial"/>
                <w:lang w:eastAsia="zh-CN"/>
              </w:rPr>
              <w:t>2</w:t>
            </w:r>
          </w:p>
        </w:tc>
        <w:tc>
          <w:tcPr>
            <w:tcW w:w="1019" w:type="dxa"/>
            <w:vAlign w:val="center"/>
          </w:tcPr>
          <w:p w14:paraId="293F84F4" w14:textId="77777777" w:rsidR="007702A5" w:rsidRPr="004E5D66" w:rsidRDefault="007702A5" w:rsidP="003E1FF8">
            <w:pPr>
              <w:pStyle w:val="TAL"/>
              <w:jc w:val="center"/>
              <w:rPr>
                <w:rFonts w:cs="Arial"/>
              </w:rPr>
            </w:pPr>
            <w:r w:rsidRPr="004E5D66">
              <w:rPr>
                <w:rFonts w:cs="Arial" w:hint="eastAsia"/>
                <w:lang w:eastAsia="zh-CN"/>
              </w:rPr>
              <w:t>N</w:t>
            </w:r>
            <w:r w:rsidRPr="004E5D66">
              <w:rPr>
                <w:rFonts w:cs="Arial"/>
                <w:lang w:eastAsia="zh-CN"/>
              </w:rPr>
              <w:t>TN-TDLC5-1</w:t>
            </w:r>
          </w:p>
        </w:tc>
        <w:tc>
          <w:tcPr>
            <w:tcW w:w="686" w:type="dxa"/>
            <w:vAlign w:val="center"/>
          </w:tcPr>
          <w:p w14:paraId="04DC5857" w14:textId="77777777" w:rsidR="007702A5" w:rsidRPr="004E5D66" w:rsidRDefault="007702A5" w:rsidP="003E1FF8">
            <w:pPr>
              <w:pStyle w:val="TAC"/>
              <w:rPr>
                <w:rFonts w:cs="Arial"/>
              </w:rPr>
            </w:pPr>
            <w:r w:rsidRPr="004E5D66">
              <w:rPr>
                <w:rFonts w:cs="Arial" w:hint="eastAsia"/>
                <w:lang w:eastAsia="zh-CN"/>
              </w:rPr>
              <w:t>A</w:t>
            </w:r>
            <w:r w:rsidRPr="004E5D66">
              <w:rPr>
                <w:rFonts w:cs="Arial"/>
                <w:lang w:eastAsia="zh-CN"/>
              </w:rPr>
              <w:t>7-2</w:t>
            </w:r>
          </w:p>
        </w:tc>
        <w:tc>
          <w:tcPr>
            <w:tcW w:w="914" w:type="dxa"/>
            <w:vAlign w:val="center"/>
          </w:tcPr>
          <w:p w14:paraId="1435B0F7" w14:textId="28278574" w:rsidR="007702A5" w:rsidRPr="004E5D66" w:rsidRDefault="007702A5" w:rsidP="003E1FF8">
            <w:pPr>
              <w:pStyle w:val="TAC"/>
              <w:rPr>
                <w:rFonts w:cs="Arial"/>
              </w:rPr>
            </w:pPr>
            <w:r w:rsidRPr="004E5D66">
              <w:rPr>
                <w:rFonts w:cs="Arial"/>
                <w:lang w:eastAsia="zh-CN"/>
              </w:rPr>
              <w:t xml:space="preserve">8 </w:t>
            </w:r>
          </w:p>
        </w:tc>
        <w:tc>
          <w:tcPr>
            <w:tcW w:w="784" w:type="dxa"/>
            <w:vAlign w:val="center"/>
          </w:tcPr>
          <w:p w14:paraId="6AD29F69" w14:textId="77777777" w:rsidR="007702A5" w:rsidRPr="004E5D66" w:rsidRDefault="007702A5" w:rsidP="003E1FF8">
            <w:pPr>
              <w:pStyle w:val="TAC"/>
              <w:rPr>
                <w:rFonts w:cs="Arial"/>
              </w:rPr>
            </w:pPr>
            <w:r w:rsidRPr="004E5D66">
              <w:rPr>
                <w:rFonts w:cs="Arial"/>
                <w:lang w:eastAsia="zh-CN"/>
              </w:rPr>
              <w:t>16</w:t>
            </w:r>
          </w:p>
        </w:tc>
        <w:tc>
          <w:tcPr>
            <w:tcW w:w="890" w:type="dxa"/>
            <w:vAlign w:val="center"/>
          </w:tcPr>
          <w:p w14:paraId="2D3A7B61" w14:textId="77777777" w:rsidR="007702A5" w:rsidRPr="004E5D66" w:rsidRDefault="007702A5" w:rsidP="003E1FF8">
            <w:pPr>
              <w:pStyle w:val="TAC"/>
              <w:rPr>
                <w:rFonts w:cs="Arial"/>
              </w:rPr>
            </w:pPr>
            <w:r w:rsidRPr="004E5D66">
              <w:rPr>
                <w:rFonts w:cs="Arial" w:hint="eastAsia"/>
                <w:lang w:eastAsia="zh-CN"/>
              </w:rPr>
              <w:t>1</w:t>
            </w:r>
            <w:r w:rsidRPr="004E5D66">
              <w:rPr>
                <w:rFonts w:cs="Arial"/>
                <w:lang w:eastAsia="zh-CN"/>
              </w:rPr>
              <w:t>6</w:t>
            </w:r>
          </w:p>
        </w:tc>
        <w:tc>
          <w:tcPr>
            <w:tcW w:w="824" w:type="dxa"/>
            <w:vAlign w:val="center"/>
          </w:tcPr>
          <w:p w14:paraId="379BF202" w14:textId="77777777" w:rsidR="007702A5" w:rsidRPr="004E5D66" w:rsidRDefault="007702A5" w:rsidP="003E1FF8">
            <w:pPr>
              <w:pStyle w:val="TAC"/>
              <w:rPr>
                <w:rFonts w:cs="Arial"/>
              </w:rPr>
            </w:pPr>
            <w:r w:rsidRPr="004E5D66">
              <w:rPr>
                <w:rFonts w:cs="Arial" w:hint="eastAsia"/>
                <w:lang w:eastAsia="zh-CN"/>
              </w:rPr>
              <w:t>7</w:t>
            </w:r>
            <w:r w:rsidRPr="004E5D66">
              <w:rPr>
                <w:rFonts w:cs="Arial"/>
                <w:lang w:eastAsia="zh-CN"/>
              </w:rPr>
              <w:t>0%</w:t>
            </w:r>
          </w:p>
        </w:tc>
        <w:tc>
          <w:tcPr>
            <w:tcW w:w="639" w:type="dxa"/>
            <w:vAlign w:val="center"/>
          </w:tcPr>
          <w:p w14:paraId="74A01249" w14:textId="77777777" w:rsidR="007702A5" w:rsidRPr="004E5D66" w:rsidRDefault="007702A5" w:rsidP="003E1FF8">
            <w:pPr>
              <w:pStyle w:val="TAC"/>
              <w:rPr>
                <w:rFonts w:cs="Arial"/>
              </w:rPr>
            </w:pPr>
            <w:r w:rsidRPr="004E5D66">
              <w:rPr>
                <w:rFonts w:cs="Arial"/>
                <w:lang w:eastAsia="zh-CN"/>
              </w:rPr>
              <w:t>-7.8</w:t>
            </w:r>
          </w:p>
        </w:tc>
      </w:tr>
    </w:tbl>
    <w:p w14:paraId="2D3F1F48" w14:textId="77777777" w:rsidR="007702A5" w:rsidRPr="004E5D66" w:rsidRDefault="007702A5" w:rsidP="00654F9C">
      <w:pPr>
        <w:pStyle w:val="TH"/>
        <w:rPr>
          <w:rFonts w:eastAsiaTheme="minorEastAsia"/>
          <w:lang w:eastAsia="zh-CN"/>
        </w:rPr>
      </w:pPr>
    </w:p>
    <w:p w14:paraId="6D7AE189" w14:textId="0F376E7D" w:rsidR="00053475" w:rsidRPr="004E5D66" w:rsidRDefault="00053475" w:rsidP="00053475">
      <w:pPr>
        <w:keepNext/>
        <w:keepLines/>
        <w:spacing w:before="60"/>
        <w:jc w:val="center"/>
        <w:rPr>
          <w:rFonts w:ascii="Arial" w:hAnsi="Arial"/>
          <w:b/>
          <w:lang w:eastAsia="zh-CN"/>
        </w:rPr>
      </w:pPr>
      <w:r w:rsidRPr="004E5D66">
        <w:rPr>
          <w:rFonts w:ascii="Arial" w:hAnsi="Arial"/>
          <w:b/>
        </w:rPr>
        <w:t>Table 8.5.1.1</w:t>
      </w:r>
      <w:r w:rsidRPr="004E5D66">
        <w:rPr>
          <w:rFonts w:ascii="Arial" w:hAnsi="Arial" w:hint="eastAsia"/>
          <w:b/>
          <w:lang w:eastAsia="zh-CN"/>
        </w:rPr>
        <w:t>.1</w:t>
      </w:r>
      <w:r w:rsidRPr="004E5D66">
        <w:rPr>
          <w:rFonts w:ascii="Arial" w:hAnsi="Arial"/>
          <w:b/>
        </w:rPr>
        <w:t>-</w:t>
      </w:r>
      <w:r w:rsidRPr="004E5D66">
        <w:rPr>
          <w:rFonts w:ascii="Arial" w:eastAsiaTheme="minorEastAsia" w:hAnsi="Arial" w:hint="eastAsia"/>
          <w:b/>
          <w:lang w:eastAsia="zh-CN"/>
        </w:rPr>
        <w:t>3</w:t>
      </w:r>
      <w:r w:rsidRPr="004E5D66">
        <w:rPr>
          <w:rFonts w:ascii="Arial" w:hAnsi="Arial"/>
          <w:b/>
          <w:lang w:eastAsia="zh-CN"/>
        </w:rPr>
        <w:t>:</w:t>
      </w:r>
      <w:r w:rsidRPr="004E5D66">
        <w:rPr>
          <w:rFonts w:ascii="Arial" w:hAnsi="Arial"/>
          <w:b/>
        </w:rPr>
        <w:t xml:space="preserve"> Minimum requirements for </w:t>
      </w:r>
      <w:r w:rsidRPr="004E5D66">
        <w:rPr>
          <w:rFonts w:ascii="Arial" w:hAnsi="Arial" w:hint="eastAsia"/>
          <w:b/>
          <w:lang w:eastAsia="zh-CN"/>
        </w:rPr>
        <w:t>N</w:t>
      </w:r>
      <w:r w:rsidRPr="004E5D66">
        <w:rPr>
          <w:rFonts w:ascii="Arial" w:hAnsi="Arial"/>
          <w:b/>
        </w:rPr>
        <w:t>PUSCH</w:t>
      </w:r>
      <w:r w:rsidRPr="004E5D66">
        <w:rPr>
          <w:rFonts w:ascii="Arial" w:hAnsi="Arial" w:hint="eastAsia"/>
          <w:b/>
          <w:lang w:eastAsia="zh-CN"/>
        </w:rPr>
        <w:t xml:space="preserve"> format 1, 200KHz Channel Bandwidth,</w:t>
      </w:r>
      <w:r w:rsidRPr="004E5D66">
        <w:rPr>
          <w:rFonts w:ascii="Arial" w:hAnsi="Arial"/>
          <w:b/>
          <w:lang w:eastAsia="zh-CN"/>
        </w:rPr>
        <w:t xml:space="preserve"> </w:t>
      </w:r>
      <w:r w:rsidRPr="004E5D66">
        <w:rPr>
          <w:rFonts w:ascii="Arial" w:hAnsi="Arial" w:hint="eastAsia"/>
          <w:b/>
          <w:lang w:eastAsia="zh-CN"/>
        </w:rPr>
        <w:t xml:space="preserve">15KHz subcarrier spacing, multiple subcarriers, </w:t>
      </w:r>
      <w:r w:rsidRPr="004E5D66">
        <w:rPr>
          <w:rFonts w:ascii="Arial" w:hAnsi="Arial"/>
          <w:b/>
          <w:lang w:eastAsia="zh-CN"/>
        </w:rPr>
        <w:t>1Tx, for TDD</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4E5D66" w:rsidRPr="004E5D66" w14:paraId="1BCAE684" w14:textId="77777777" w:rsidTr="003E1FF8">
        <w:trPr>
          <w:trHeight w:val="2091"/>
          <w:jc w:val="center"/>
        </w:trPr>
        <w:tc>
          <w:tcPr>
            <w:tcW w:w="822" w:type="dxa"/>
            <w:vAlign w:val="center"/>
          </w:tcPr>
          <w:p w14:paraId="1E2B4114" w14:textId="77777777" w:rsidR="00053475" w:rsidRPr="004E5D66" w:rsidRDefault="00053475" w:rsidP="003E1FF8">
            <w:pPr>
              <w:keepNext/>
              <w:keepLines/>
              <w:spacing w:after="0"/>
              <w:jc w:val="center"/>
              <w:rPr>
                <w:rFonts w:ascii="Arial" w:hAnsi="Arial" w:cs="Arial"/>
                <w:b/>
                <w:sz w:val="18"/>
              </w:rPr>
            </w:pPr>
            <w:r w:rsidRPr="004E5D66">
              <w:rPr>
                <w:rFonts w:ascii="Arial" w:hAnsi="Arial" w:cs="Arial"/>
                <w:b/>
                <w:sz w:val="18"/>
              </w:rPr>
              <w:t xml:space="preserve">Number of </w:t>
            </w:r>
            <w:r w:rsidRPr="004E5D66">
              <w:rPr>
                <w:rFonts w:ascii="Arial" w:hAnsi="Arial" w:cs="Arial"/>
                <w:b/>
                <w:sz w:val="18"/>
                <w:lang w:eastAsia="zh-CN"/>
              </w:rPr>
              <w:t>T</w:t>
            </w:r>
            <w:r w:rsidRPr="004E5D66">
              <w:rPr>
                <w:rFonts w:ascii="Arial" w:hAnsi="Arial" w:cs="Arial"/>
                <w:b/>
                <w:sz w:val="18"/>
              </w:rPr>
              <w:t>X antennas</w:t>
            </w:r>
          </w:p>
        </w:tc>
        <w:tc>
          <w:tcPr>
            <w:tcW w:w="823" w:type="dxa"/>
            <w:vAlign w:val="center"/>
          </w:tcPr>
          <w:p w14:paraId="7C6C6877" w14:textId="77777777" w:rsidR="00053475" w:rsidRPr="004E5D66" w:rsidRDefault="00053475" w:rsidP="003E1FF8">
            <w:pPr>
              <w:keepNext/>
              <w:keepLines/>
              <w:spacing w:after="0"/>
              <w:jc w:val="center"/>
              <w:rPr>
                <w:rFonts w:ascii="Arial" w:hAnsi="Arial" w:cs="Arial"/>
                <w:b/>
                <w:sz w:val="18"/>
              </w:rPr>
            </w:pPr>
            <w:r w:rsidRPr="004E5D66">
              <w:rPr>
                <w:rFonts w:ascii="Arial" w:hAnsi="Arial" w:cs="Arial"/>
                <w:b/>
                <w:sz w:val="18"/>
              </w:rPr>
              <w:t>Number of RX antennas</w:t>
            </w:r>
          </w:p>
        </w:tc>
        <w:tc>
          <w:tcPr>
            <w:tcW w:w="906" w:type="dxa"/>
            <w:vAlign w:val="center"/>
          </w:tcPr>
          <w:p w14:paraId="65F09304" w14:textId="77777777" w:rsidR="00053475" w:rsidRPr="004E5D66" w:rsidRDefault="00053475" w:rsidP="003E1FF8">
            <w:pPr>
              <w:keepNext/>
              <w:keepLines/>
              <w:spacing w:after="0"/>
              <w:jc w:val="center"/>
              <w:rPr>
                <w:rFonts w:ascii="Arial" w:hAnsi="Arial" w:cs="Arial"/>
                <w:b/>
                <w:sz w:val="18"/>
                <w:lang w:eastAsia="zh-CN"/>
              </w:rPr>
            </w:pPr>
            <w:r w:rsidRPr="004E5D66">
              <w:rPr>
                <w:rFonts w:ascii="Arial" w:hAnsi="Arial" w:cs="Arial" w:hint="eastAsia"/>
                <w:b/>
                <w:sz w:val="18"/>
                <w:lang w:eastAsia="zh-CN"/>
              </w:rPr>
              <w:t>Subcarrier spacing</w:t>
            </w:r>
          </w:p>
        </w:tc>
        <w:tc>
          <w:tcPr>
            <w:tcW w:w="967" w:type="dxa"/>
            <w:vAlign w:val="center"/>
          </w:tcPr>
          <w:p w14:paraId="5944EEF9" w14:textId="77777777" w:rsidR="00053475" w:rsidRPr="004E5D66" w:rsidRDefault="00053475" w:rsidP="003E1FF8">
            <w:pPr>
              <w:keepNext/>
              <w:keepLines/>
              <w:spacing w:after="0"/>
              <w:jc w:val="center"/>
              <w:rPr>
                <w:rFonts w:ascii="Arial" w:hAnsi="Arial" w:cs="Arial"/>
                <w:b/>
                <w:sz w:val="18"/>
                <w:lang w:val="fr-FR"/>
              </w:rPr>
            </w:pPr>
            <w:r w:rsidRPr="004E5D66">
              <w:rPr>
                <w:rFonts w:ascii="Arial" w:hAnsi="Arial" w:cs="Arial" w:hint="eastAsia"/>
                <w:b/>
                <w:sz w:val="18"/>
                <w:lang w:eastAsia="zh-CN"/>
              </w:rPr>
              <w:t>Number of allocated subcarriers</w:t>
            </w:r>
          </w:p>
        </w:tc>
        <w:tc>
          <w:tcPr>
            <w:tcW w:w="1019" w:type="dxa"/>
            <w:vAlign w:val="center"/>
          </w:tcPr>
          <w:p w14:paraId="44909D39" w14:textId="77777777" w:rsidR="00053475" w:rsidRPr="004E5D66" w:rsidRDefault="00053475" w:rsidP="003E1FF8">
            <w:pPr>
              <w:keepNext/>
              <w:keepLines/>
              <w:spacing w:after="0"/>
              <w:jc w:val="center"/>
              <w:rPr>
                <w:rFonts w:ascii="Arial" w:hAnsi="Arial" w:cs="Arial"/>
                <w:b/>
                <w:sz w:val="18"/>
                <w:lang w:val="fr-FR"/>
              </w:rPr>
            </w:pPr>
            <w:r w:rsidRPr="004E5D66">
              <w:rPr>
                <w:rFonts w:ascii="Arial" w:hAnsi="Arial" w:cs="Arial"/>
                <w:b/>
                <w:sz w:val="18"/>
                <w:lang w:val="fr-FR"/>
              </w:rPr>
              <w:t>Propagation conditions</w:t>
            </w:r>
            <w:r w:rsidRPr="004E5D66">
              <w:rPr>
                <w:rFonts w:ascii="Arial" w:hAnsi="Arial" w:cs="Arial"/>
                <w:b/>
                <w:sz w:val="18"/>
                <w:lang w:val="fr-FR" w:eastAsia="zh-CN"/>
              </w:rPr>
              <w:t xml:space="preserve"> </w:t>
            </w:r>
            <w:r w:rsidRPr="004E5D66">
              <w:rPr>
                <w:rFonts w:ascii="Arial" w:hAnsi="Arial" w:cs="Arial"/>
                <w:b/>
                <w:sz w:val="18"/>
                <w:lang w:val="fr-FR"/>
              </w:rPr>
              <w:t>(Annex D)</w:t>
            </w:r>
          </w:p>
        </w:tc>
        <w:tc>
          <w:tcPr>
            <w:tcW w:w="686" w:type="dxa"/>
            <w:vAlign w:val="center"/>
          </w:tcPr>
          <w:p w14:paraId="7AEC7A95" w14:textId="77777777" w:rsidR="00053475" w:rsidRPr="004E5D66" w:rsidRDefault="00053475" w:rsidP="003E1FF8">
            <w:pPr>
              <w:keepNext/>
              <w:keepLines/>
              <w:spacing w:after="0"/>
              <w:jc w:val="center"/>
              <w:rPr>
                <w:rFonts w:ascii="Arial" w:hAnsi="Arial" w:cs="Arial"/>
                <w:b/>
                <w:sz w:val="18"/>
                <w:lang w:eastAsia="zh-CN"/>
              </w:rPr>
            </w:pPr>
            <w:r w:rsidRPr="004E5D66">
              <w:rPr>
                <w:rFonts w:ascii="Arial" w:hAnsi="Arial" w:cs="Arial"/>
                <w:b/>
                <w:sz w:val="18"/>
              </w:rPr>
              <w:t>FRC</w:t>
            </w:r>
            <w:r w:rsidRPr="004E5D66">
              <w:rPr>
                <w:rFonts w:ascii="Arial" w:hAnsi="Arial" w:cs="Arial"/>
                <w:b/>
                <w:sz w:val="18"/>
              </w:rPr>
              <w:br/>
              <w:t>(Annex A)</w:t>
            </w:r>
          </w:p>
        </w:tc>
        <w:tc>
          <w:tcPr>
            <w:tcW w:w="914" w:type="dxa"/>
            <w:vAlign w:val="center"/>
          </w:tcPr>
          <w:p w14:paraId="5D278F07" w14:textId="77777777" w:rsidR="00053475" w:rsidRPr="004E5D66" w:rsidRDefault="00053475" w:rsidP="003E1FF8">
            <w:pPr>
              <w:keepNext/>
              <w:keepLines/>
              <w:spacing w:after="0"/>
              <w:jc w:val="center"/>
              <w:rPr>
                <w:rFonts w:ascii="Arial" w:hAnsi="Arial" w:cs="Arial"/>
                <w:b/>
                <w:sz w:val="18"/>
                <w:lang w:eastAsia="zh-CN"/>
              </w:rPr>
            </w:pPr>
            <w:r w:rsidRPr="004E5D66">
              <w:rPr>
                <w:rFonts w:ascii="Arial" w:hAnsi="Arial" w:cs="Arial"/>
                <w:b/>
                <w:sz w:val="18"/>
                <w:lang w:eastAsia="zh-CN"/>
              </w:rPr>
              <w:t>Frequency offset</w:t>
            </w:r>
          </w:p>
        </w:tc>
        <w:tc>
          <w:tcPr>
            <w:tcW w:w="784" w:type="dxa"/>
            <w:vAlign w:val="center"/>
          </w:tcPr>
          <w:p w14:paraId="51A6E4C5" w14:textId="77777777" w:rsidR="00053475" w:rsidRPr="004E5D66" w:rsidRDefault="00053475" w:rsidP="003E1FF8">
            <w:pPr>
              <w:keepNext/>
              <w:keepLines/>
              <w:spacing w:after="0"/>
              <w:jc w:val="center"/>
              <w:rPr>
                <w:rFonts w:ascii="Arial" w:hAnsi="Arial" w:cs="Arial"/>
                <w:b/>
                <w:sz w:val="18"/>
                <w:lang w:eastAsia="zh-CN"/>
              </w:rPr>
            </w:pPr>
            <w:r w:rsidRPr="004E5D66">
              <w:rPr>
                <w:rFonts w:ascii="Arial" w:hAnsi="Arial" w:cs="Arial"/>
                <w:b/>
                <w:sz w:val="18"/>
                <w:lang w:eastAsia="zh-CN"/>
              </w:rPr>
              <w:t>Tx-Duration</w:t>
            </w:r>
          </w:p>
        </w:tc>
        <w:tc>
          <w:tcPr>
            <w:tcW w:w="890" w:type="dxa"/>
            <w:vAlign w:val="center"/>
          </w:tcPr>
          <w:p w14:paraId="0AA3429F" w14:textId="77777777" w:rsidR="00053475" w:rsidRPr="004E5D66" w:rsidRDefault="00053475" w:rsidP="003E1FF8">
            <w:pPr>
              <w:keepNext/>
              <w:keepLines/>
              <w:spacing w:after="0"/>
              <w:jc w:val="center"/>
              <w:rPr>
                <w:rFonts w:ascii="Arial" w:hAnsi="Arial" w:cs="Arial"/>
                <w:b/>
                <w:sz w:val="18"/>
              </w:rPr>
            </w:pPr>
            <w:r w:rsidRPr="004E5D66">
              <w:rPr>
                <w:rFonts w:ascii="Arial" w:hAnsi="Arial" w:cs="Arial" w:hint="eastAsia"/>
                <w:b/>
                <w:sz w:val="18"/>
                <w:lang w:eastAsia="zh-CN"/>
              </w:rPr>
              <w:t>Repetition number</w:t>
            </w:r>
          </w:p>
        </w:tc>
        <w:tc>
          <w:tcPr>
            <w:tcW w:w="824" w:type="dxa"/>
            <w:vAlign w:val="center"/>
          </w:tcPr>
          <w:p w14:paraId="343F7433" w14:textId="77777777" w:rsidR="00053475" w:rsidRPr="004E5D66" w:rsidRDefault="00053475" w:rsidP="003E1FF8">
            <w:pPr>
              <w:keepNext/>
              <w:keepLines/>
              <w:spacing w:after="0"/>
              <w:jc w:val="center"/>
              <w:rPr>
                <w:rFonts w:ascii="Arial" w:hAnsi="Arial" w:cs="Arial"/>
                <w:b/>
                <w:sz w:val="18"/>
              </w:rPr>
            </w:pPr>
            <w:r w:rsidRPr="004E5D66">
              <w:rPr>
                <w:rFonts w:ascii="Arial" w:hAnsi="Arial" w:cs="Arial"/>
                <w:b/>
                <w:sz w:val="18"/>
              </w:rPr>
              <w:t>Fraction of maximum throughput</w:t>
            </w:r>
          </w:p>
        </w:tc>
        <w:tc>
          <w:tcPr>
            <w:tcW w:w="639" w:type="dxa"/>
            <w:vAlign w:val="center"/>
          </w:tcPr>
          <w:p w14:paraId="0159A957" w14:textId="77777777" w:rsidR="00053475" w:rsidRPr="004E5D66" w:rsidRDefault="00053475" w:rsidP="003E1FF8">
            <w:pPr>
              <w:keepNext/>
              <w:keepLines/>
              <w:spacing w:after="0"/>
              <w:jc w:val="center"/>
              <w:rPr>
                <w:rFonts w:ascii="Arial" w:hAnsi="Arial" w:cs="Arial"/>
                <w:b/>
                <w:sz w:val="18"/>
              </w:rPr>
            </w:pPr>
            <w:r w:rsidRPr="004E5D66">
              <w:rPr>
                <w:rFonts w:ascii="Arial" w:hAnsi="Arial" w:cs="Arial"/>
                <w:b/>
                <w:sz w:val="18"/>
              </w:rPr>
              <w:t>SNR</w:t>
            </w:r>
          </w:p>
          <w:p w14:paraId="67C215CA" w14:textId="77777777" w:rsidR="00053475" w:rsidRPr="004E5D66" w:rsidRDefault="00053475" w:rsidP="003E1FF8">
            <w:pPr>
              <w:keepNext/>
              <w:keepLines/>
              <w:spacing w:after="0"/>
              <w:jc w:val="center"/>
              <w:rPr>
                <w:rFonts w:ascii="Arial" w:hAnsi="Arial" w:cs="Arial"/>
                <w:b/>
                <w:sz w:val="18"/>
              </w:rPr>
            </w:pPr>
            <w:r w:rsidRPr="004E5D66">
              <w:rPr>
                <w:rFonts w:ascii="Arial" w:hAnsi="Arial" w:cs="Arial"/>
                <w:b/>
                <w:sz w:val="18"/>
              </w:rPr>
              <w:t>[dB]</w:t>
            </w:r>
          </w:p>
        </w:tc>
      </w:tr>
      <w:tr w:rsidR="004E5D66" w:rsidRPr="004E5D66" w14:paraId="62CDA9B4" w14:textId="77777777" w:rsidTr="003E1FF8">
        <w:trPr>
          <w:trHeight w:val="610"/>
          <w:jc w:val="center"/>
        </w:trPr>
        <w:tc>
          <w:tcPr>
            <w:tcW w:w="822" w:type="dxa"/>
            <w:vAlign w:val="center"/>
          </w:tcPr>
          <w:p w14:paraId="51FA05C2"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hint="eastAsia"/>
                <w:sz w:val="18"/>
                <w:lang w:eastAsia="zh-CN"/>
              </w:rPr>
              <w:t>1</w:t>
            </w:r>
          </w:p>
        </w:tc>
        <w:tc>
          <w:tcPr>
            <w:tcW w:w="823" w:type="dxa"/>
            <w:vAlign w:val="center"/>
          </w:tcPr>
          <w:p w14:paraId="7FBBB8F7"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hint="eastAsia"/>
                <w:sz w:val="18"/>
                <w:lang w:eastAsia="zh-CN"/>
              </w:rPr>
              <w:t>1</w:t>
            </w:r>
          </w:p>
        </w:tc>
        <w:tc>
          <w:tcPr>
            <w:tcW w:w="906" w:type="dxa"/>
            <w:vAlign w:val="center"/>
          </w:tcPr>
          <w:p w14:paraId="5FB3E599" w14:textId="77777777" w:rsidR="00053475" w:rsidRPr="004E5D66" w:rsidRDefault="00053475" w:rsidP="003E1FF8">
            <w:pPr>
              <w:keepNext/>
              <w:keepLines/>
              <w:spacing w:after="0"/>
              <w:jc w:val="center"/>
              <w:rPr>
                <w:rFonts w:ascii="Arial" w:hAnsi="Arial" w:cs="Arial"/>
                <w:sz w:val="18"/>
              </w:rPr>
            </w:pPr>
            <w:r w:rsidRPr="004E5D66">
              <w:rPr>
                <w:rFonts w:ascii="Arial" w:hAnsi="Arial"/>
                <w:sz w:val="18"/>
                <w:lang w:eastAsia="zh-CN"/>
              </w:rPr>
              <w:t>15KHz</w:t>
            </w:r>
          </w:p>
        </w:tc>
        <w:tc>
          <w:tcPr>
            <w:tcW w:w="967" w:type="dxa"/>
            <w:vAlign w:val="center"/>
          </w:tcPr>
          <w:p w14:paraId="137C00D1"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sz w:val="18"/>
                <w:lang w:eastAsia="zh-CN"/>
              </w:rPr>
              <w:t>12</w:t>
            </w:r>
          </w:p>
        </w:tc>
        <w:tc>
          <w:tcPr>
            <w:tcW w:w="1019" w:type="dxa"/>
            <w:vAlign w:val="center"/>
          </w:tcPr>
          <w:p w14:paraId="17380A6D"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hint="eastAsia"/>
                <w:sz w:val="18"/>
                <w:lang w:eastAsia="zh-CN"/>
              </w:rPr>
              <w:t>N</w:t>
            </w:r>
            <w:r w:rsidRPr="004E5D66">
              <w:rPr>
                <w:rFonts w:ascii="Arial" w:hAnsi="Arial" w:cs="Arial"/>
                <w:sz w:val="18"/>
                <w:lang w:eastAsia="zh-CN"/>
              </w:rPr>
              <w:t>TN-TDLA100-1</w:t>
            </w:r>
          </w:p>
        </w:tc>
        <w:tc>
          <w:tcPr>
            <w:tcW w:w="686" w:type="dxa"/>
            <w:vAlign w:val="center"/>
          </w:tcPr>
          <w:p w14:paraId="5BF4A96C"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sz w:val="18"/>
              </w:rPr>
              <w:t>A7-2</w:t>
            </w:r>
          </w:p>
        </w:tc>
        <w:tc>
          <w:tcPr>
            <w:tcW w:w="914" w:type="dxa"/>
            <w:vAlign w:val="center"/>
          </w:tcPr>
          <w:p w14:paraId="54148C6B" w14:textId="77777777" w:rsidR="00053475" w:rsidRPr="004E5D66" w:rsidRDefault="00053475" w:rsidP="003E1FF8">
            <w:pPr>
              <w:keepNext/>
              <w:keepLines/>
              <w:spacing w:after="0"/>
              <w:jc w:val="center"/>
              <w:rPr>
                <w:rFonts w:ascii="Arial" w:hAnsi="Arial" w:cs="Arial"/>
                <w:sz w:val="18"/>
              </w:rPr>
            </w:pPr>
            <w:r w:rsidRPr="004E5D66">
              <w:rPr>
                <w:rFonts w:ascii="Arial" w:hAnsi="Arial" w:cs="Arial"/>
                <w:sz w:val="18"/>
                <w:lang w:eastAsia="zh-CN"/>
              </w:rPr>
              <w:t>2 Hz</w:t>
            </w:r>
          </w:p>
        </w:tc>
        <w:tc>
          <w:tcPr>
            <w:tcW w:w="784" w:type="dxa"/>
            <w:vAlign w:val="center"/>
          </w:tcPr>
          <w:p w14:paraId="335BCC33"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sz w:val="18"/>
                <w:lang w:eastAsia="zh-CN"/>
              </w:rPr>
              <w:t>4</w:t>
            </w:r>
          </w:p>
        </w:tc>
        <w:tc>
          <w:tcPr>
            <w:tcW w:w="890" w:type="dxa"/>
            <w:vAlign w:val="center"/>
          </w:tcPr>
          <w:p w14:paraId="63B58682" w14:textId="77777777" w:rsidR="00053475" w:rsidRPr="004E5D66" w:rsidRDefault="00053475" w:rsidP="003E1FF8">
            <w:pPr>
              <w:keepNext/>
              <w:keepLines/>
              <w:spacing w:after="0"/>
              <w:jc w:val="center"/>
              <w:rPr>
                <w:rFonts w:ascii="Arial" w:hAnsi="Arial" w:cs="Arial"/>
                <w:sz w:val="18"/>
              </w:rPr>
            </w:pPr>
            <w:r w:rsidRPr="004E5D66">
              <w:rPr>
                <w:rFonts w:ascii="Arial" w:hAnsi="Arial" w:cs="Arial"/>
                <w:sz w:val="18"/>
              </w:rPr>
              <w:t>4</w:t>
            </w:r>
          </w:p>
        </w:tc>
        <w:tc>
          <w:tcPr>
            <w:tcW w:w="824" w:type="dxa"/>
            <w:vAlign w:val="center"/>
          </w:tcPr>
          <w:p w14:paraId="45F61C17" w14:textId="77777777" w:rsidR="00053475" w:rsidRPr="004E5D66" w:rsidRDefault="00053475" w:rsidP="003E1FF8">
            <w:pPr>
              <w:keepNext/>
              <w:keepLines/>
              <w:spacing w:after="0"/>
              <w:jc w:val="center"/>
              <w:rPr>
                <w:rFonts w:ascii="Arial" w:hAnsi="Arial" w:cs="Arial"/>
                <w:sz w:val="18"/>
              </w:rPr>
            </w:pPr>
            <w:r w:rsidRPr="004E5D66">
              <w:rPr>
                <w:rFonts w:ascii="Arial" w:hAnsi="Arial" w:cs="Arial"/>
                <w:sz w:val="18"/>
              </w:rPr>
              <w:t>70%</w:t>
            </w:r>
          </w:p>
        </w:tc>
        <w:tc>
          <w:tcPr>
            <w:tcW w:w="639" w:type="dxa"/>
            <w:vAlign w:val="center"/>
          </w:tcPr>
          <w:p w14:paraId="0DA089A8"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sz w:val="18"/>
                <w:lang w:eastAsia="zh-CN"/>
              </w:rPr>
              <w:t>1.9</w:t>
            </w:r>
          </w:p>
        </w:tc>
      </w:tr>
      <w:tr w:rsidR="00053475" w:rsidRPr="004E5D66" w14:paraId="5A48B937" w14:textId="77777777" w:rsidTr="003E1FF8">
        <w:trPr>
          <w:trHeight w:val="605"/>
          <w:jc w:val="center"/>
        </w:trPr>
        <w:tc>
          <w:tcPr>
            <w:tcW w:w="822" w:type="dxa"/>
            <w:vAlign w:val="center"/>
          </w:tcPr>
          <w:p w14:paraId="06F436A9"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hint="eastAsia"/>
                <w:sz w:val="18"/>
                <w:lang w:eastAsia="zh-CN"/>
              </w:rPr>
              <w:t>1</w:t>
            </w:r>
          </w:p>
        </w:tc>
        <w:tc>
          <w:tcPr>
            <w:tcW w:w="823" w:type="dxa"/>
            <w:vAlign w:val="center"/>
          </w:tcPr>
          <w:p w14:paraId="61E1A3D2"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hint="eastAsia"/>
                <w:sz w:val="18"/>
                <w:lang w:eastAsia="zh-CN"/>
              </w:rPr>
              <w:t>1</w:t>
            </w:r>
          </w:p>
        </w:tc>
        <w:tc>
          <w:tcPr>
            <w:tcW w:w="906" w:type="dxa"/>
            <w:vAlign w:val="center"/>
          </w:tcPr>
          <w:p w14:paraId="2856927F"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hint="eastAsia"/>
                <w:sz w:val="18"/>
                <w:lang w:eastAsia="zh-CN"/>
              </w:rPr>
              <w:t>1</w:t>
            </w:r>
            <w:r w:rsidRPr="004E5D66">
              <w:rPr>
                <w:rFonts w:ascii="Arial" w:hAnsi="Arial" w:cs="Arial"/>
                <w:sz w:val="18"/>
                <w:lang w:eastAsia="zh-CN"/>
              </w:rPr>
              <w:t>5KHz</w:t>
            </w:r>
          </w:p>
        </w:tc>
        <w:tc>
          <w:tcPr>
            <w:tcW w:w="967" w:type="dxa"/>
            <w:vAlign w:val="center"/>
          </w:tcPr>
          <w:p w14:paraId="1C3ED87F"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hint="eastAsia"/>
                <w:sz w:val="18"/>
                <w:lang w:eastAsia="zh-CN"/>
              </w:rPr>
              <w:t>1</w:t>
            </w:r>
            <w:r w:rsidRPr="004E5D66">
              <w:rPr>
                <w:rFonts w:ascii="Arial" w:hAnsi="Arial" w:cs="Arial"/>
                <w:sz w:val="18"/>
                <w:lang w:eastAsia="zh-CN"/>
              </w:rPr>
              <w:t>2</w:t>
            </w:r>
          </w:p>
        </w:tc>
        <w:tc>
          <w:tcPr>
            <w:tcW w:w="1019" w:type="dxa"/>
            <w:vAlign w:val="center"/>
          </w:tcPr>
          <w:p w14:paraId="3204491E"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hint="eastAsia"/>
                <w:sz w:val="18"/>
                <w:lang w:eastAsia="zh-CN"/>
              </w:rPr>
              <w:t>N</w:t>
            </w:r>
            <w:r w:rsidRPr="004E5D66">
              <w:rPr>
                <w:rFonts w:ascii="Arial" w:hAnsi="Arial" w:cs="Arial"/>
                <w:sz w:val="18"/>
                <w:lang w:eastAsia="zh-CN"/>
              </w:rPr>
              <w:t>TN-TDLC5-1</w:t>
            </w:r>
          </w:p>
        </w:tc>
        <w:tc>
          <w:tcPr>
            <w:tcW w:w="686" w:type="dxa"/>
            <w:vAlign w:val="center"/>
          </w:tcPr>
          <w:p w14:paraId="6975DA97"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hint="eastAsia"/>
                <w:sz w:val="18"/>
                <w:lang w:eastAsia="zh-CN"/>
              </w:rPr>
              <w:t>A</w:t>
            </w:r>
            <w:r w:rsidRPr="004E5D66">
              <w:rPr>
                <w:rFonts w:ascii="Arial" w:hAnsi="Arial" w:cs="Arial"/>
                <w:sz w:val="18"/>
                <w:lang w:eastAsia="zh-CN"/>
              </w:rPr>
              <w:t>7-2</w:t>
            </w:r>
          </w:p>
        </w:tc>
        <w:tc>
          <w:tcPr>
            <w:tcW w:w="914" w:type="dxa"/>
            <w:vAlign w:val="center"/>
          </w:tcPr>
          <w:p w14:paraId="694FB2C3"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sz w:val="18"/>
                <w:lang w:eastAsia="zh-CN"/>
              </w:rPr>
              <w:t>2 Hz</w:t>
            </w:r>
          </w:p>
        </w:tc>
        <w:tc>
          <w:tcPr>
            <w:tcW w:w="784" w:type="dxa"/>
            <w:vAlign w:val="center"/>
          </w:tcPr>
          <w:p w14:paraId="3189CFDD"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sz w:val="18"/>
                <w:lang w:eastAsia="zh-CN"/>
              </w:rPr>
              <w:t>4</w:t>
            </w:r>
          </w:p>
        </w:tc>
        <w:tc>
          <w:tcPr>
            <w:tcW w:w="890" w:type="dxa"/>
            <w:vAlign w:val="center"/>
          </w:tcPr>
          <w:p w14:paraId="0EF80FC7"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sz w:val="18"/>
                <w:lang w:eastAsia="zh-CN"/>
              </w:rPr>
              <w:t>4</w:t>
            </w:r>
          </w:p>
        </w:tc>
        <w:tc>
          <w:tcPr>
            <w:tcW w:w="824" w:type="dxa"/>
            <w:vAlign w:val="center"/>
          </w:tcPr>
          <w:p w14:paraId="5D820B80"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hint="eastAsia"/>
                <w:sz w:val="18"/>
                <w:lang w:eastAsia="zh-CN"/>
              </w:rPr>
              <w:t>7</w:t>
            </w:r>
            <w:r w:rsidRPr="004E5D66">
              <w:rPr>
                <w:rFonts w:ascii="Arial" w:hAnsi="Arial" w:cs="Arial"/>
                <w:sz w:val="18"/>
                <w:lang w:eastAsia="zh-CN"/>
              </w:rPr>
              <w:t>0%</w:t>
            </w:r>
          </w:p>
        </w:tc>
        <w:tc>
          <w:tcPr>
            <w:tcW w:w="639" w:type="dxa"/>
            <w:vAlign w:val="center"/>
          </w:tcPr>
          <w:p w14:paraId="61000EE8" w14:textId="77777777" w:rsidR="00053475" w:rsidRPr="004E5D66" w:rsidRDefault="00053475" w:rsidP="003E1FF8">
            <w:pPr>
              <w:keepNext/>
              <w:keepLines/>
              <w:spacing w:after="0"/>
              <w:jc w:val="center"/>
              <w:rPr>
                <w:rFonts w:ascii="Arial" w:hAnsi="Arial" w:cs="Arial"/>
                <w:sz w:val="18"/>
                <w:lang w:eastAsia="zh-CN"/>
              </w:rPr>
            </w:pPr>
            <w:r w:rsidRPr="004E5D66">
              <w:rPr>
                <w:rFonts w:ascii="Arial" w:hAnsi="Arial" w:cs="Arial"/>
                <w:sz w:val="18"/>
                <w:lang w:eastAsia="zh-CN"/>
              </w:rPr>
              <w:t>-0.3</w:t>
            </w:r>
          </w:p>
        </w:tc>
      </w:tr>
    </w:tbl>
    <w:p w14:paraId="098CD653" w14:textId="77777777" w:rsidR="00053475" w:rsidRPr="004E5D66" w:rsidRDefault="00053475" w:rsidP="007702A5">
      <w:pPr>
        <w:rPr>
          <w:rFonts w:eastAsiaTheme="minorEastAsia"/>
          <w:lang w:eastAsia="zh-CN"/>
        </w:rPr>
      </w:pPr>
    </w:p>
    <w:p w14:paraId="148BC483" w14:textId="0FDA3374" w:rsidR="00E97DD7" w:rsidRPr="004E5D66" w:rsidRDefault="00E97DD7" w:rsidP="00E97DD7">
      <w:pPr>
        <w:pStyle w:val="TH"/>
        <w:rPr>
          <w:lang w:eastAsia="zh-CN"/>
        </w:rPr>
      </w:pPr>
      <w:r w:rsidRPr="004E5D66">
        <w:t>Table 8.5.1.</w:t>
      </w:r>
      <w:r w:rsidR="00D17ABB" w:rsidRPr="004E5D66">
        <w:rPr>
          <w:rFonts w:eastAsiaTheme="minorEastAsia" w:hint="eastAsia"/>
          <w:lang w:eastAsia="zh-CN"/>
        </w:rPr>
        <w:t>1</w:t>
      </w:r>
      <w:r w:rsidRPr="004E5D66">
        <w:rPr>
          <w:lang w:eastAsia="zh-CN"/>
        </w:rPr>
        <w:t>.1</w:t>
      </w:r>
      <w:r w:rsidRPr="004E5D66">
        <w:t>-</w:t>
      </w:r>
      <w:r w:rsidR="00462821" w:rsidRPr="004E5D66">
        <w:rPr>
          <w:rFonts w:eastAsiaTheme="minorEastAsia" w:hint="eastAsia"/>
          <w:lang w:eastAsia="zh-CN"/>
        </w:rPr>
        <w:t>4</w:t>
      </w:r>
      <w:r w:rsidRPr="004E5D66">
        <w:rPr>
          <w:lang w:eastAsia="zh-CN"/>
        </w:rPr>
        <w:t>:</w:t>
      </w:r>
      <w:r w:rsidRPr="004E5D66">
        <w:t xml:space="preserve"> Minimum requirements for </w:t>
      </w:r>
      <w:r w:rsidRPr="004E5D66">
        <w:rPr>
          <w:lang w:eastAsia="zh-CN"/>
        </w:rPr>
        <w:t>N</w:t>
      </w:r>
      <w:r w:rsidRPr="004E5D66">
        <w:t>PUSCH</w:t>
      </w:r>
      <w:r w:rsidRPr="004E5D66">
        <w:rPr>
          <w:lang w:eastAsia="zh-CN"/>
        </w:rPr>
        <w:t xml:space="preserve"> format 1 with symbol-level length-2 OCC, 200 kHz Channel Bandwidth, 3.75 kHz subcarrier spacing, single subcarrier, 1Tx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
        <w:gridCol w:w="784"/>
        <w:gridCol w:w="861"/>
        <w:gridCol w:w="919"/>
        <w:gridCol w:w="969"/>
        <w:gridCol w:w="653"/>
        <w:gridCol w:w="869"/>
        <w:gridCol w:w="745"/>
        <w:gridCol w:w="846"/>
        <w:gridCol w:w="811"/>
        <w:gridCol w:w="830"/>
        <w:gridCol w:w="561"/>
      </w:tblGrid>
      <w:tr w:rsidR="004E5D66" w:rsidRPr="004E5D66" w14:paraId="6E71502E" w14:textId="77777777" w:rsidTr="003E1FF8">
        <w:trPr>
          <w:trHeight w:val="209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14:paraId="50FE8060" w14:textId="77777777" w:rsidR="00E97DD7" w:rsidRPr="004E5D66" w:rsidRDefault="00E97DD7" w:rsidP="003E1FF8">
            <w:pPr>
              <w:pStyle w:val="TAH"/>
              <w:rPr>
                <w:rFonts w:cs="Arial"/>
              </w:rPr>
            </w:pPr>
            <w:r w:rsidRPr="004E5D66">
              <w:rPr>
                <w:rFonts w:cs="Arial"/>
              </w:rPr>
              <w:t xml:space="preserve">Number of </w:t>
            </w:r>
            <w:r w:rsidRPr="004E5D66">
              <w:rPr>
                <w:rFonts w:cs="Arial"/>
                <w:lang w:eastAsia="zh-CN"/>
              </w:rPr>
              <w:t>T</w:t>
            </w:r>
            <w:r w:rsidRPr="004E5D66">
              <w:rPr>
                <w:rFonts w:cs="Arial"/>
              </w:rPr>
              <w:t>X antennas</w:t>
            </w:r>
          </w:p>
        </w:tc>
        <w:tc>
          <w:tcPr>
            <w:tcW w:w="407" w:type="pct"/>
            <w:tcBorders>
              <w:top w:val="single" w:sz="4" w:space="0" w:color="auto"/>
              <w:left w:val="single" w:sz="4" w:space="0" w:color="auto"/>
              <w:bottom w:val="single" w:sz="4" w:space="0" w:color="auto"/>
              <w:right w:val="single" w:sz="4" w:space="0" w:color="auto"/>
            </w:tcBorders>
            <w:vAlign w:val="center"/>
            <w:hideMark/>
          </w:tcPr>
          <w:p w14:paraId="4E8FB1D9" w14:textId="77777777" w:rsidR="00E97DD7" w:rsidRPr="004E5D66" w:rsidRDefault="00E97DD7" w:rsidP="003E1FF8">
            <w:pPr>
              <w:pStyle w:val="TAH"/>
              <w:rPr>
                <w:rFonts w:cs="Arial"/>
              </w:rPr>
            </w:pPr>
            <w:r w:rsidRPr="004E5D66">
              <w:rPr>
                <w:rFonts w:cs="Arial"/>
              </w:rPr>
              <w:t>Number of RX antennas</w:t>
            </w:r>
          </w:p>
        </w:tc>
        <w:tc>
          <w:tcPr>
            <w:tcW w:w="447" w:type="pct"/>
            <w:tcBorders>
              <w:top w:val="single" w:sz="4" w:space="0" w:color="auto"/>
              <w:left w:val="single" w:sz="4" w:space="0" w:color="auto"/>
              <w:bottom w:val="single" w:sz="4" w:space="0" w:color="auto"/>
              <w:right w:val="single" w:sz="4" w:space="0" w:color="auto"/>
            </w:tcBorders>
            <w:vAlign w:val="center"/>
            <w:hideMark/>
          </w:tcPr>
          <w:p w14:paraId="79A6BCE7" w14:textId="77777777" w:rsidR="00E97DD7" w:rsidRPr="004E5D66" w:rsidRDefault="00E97DD7" w:rsidP="003E1FF8">
            <w:pPr>
              <w:pStyle w:val="TAH"/>
              <w:rPr>
                <w:rFonts w:cs="Arial"/>
                <w:lang w:eastAsia="zh-CN"/>
              </w:rPr>
            </w:pPr>
            <w:r w:rsidRPr="004E5D66">
              <w:rPr>
                <w:rFonts w:cs="Arial"/>
                <w:lang w:eastAsia="zh-CN"/>
              </w:rPr>
              <w:t>Subcarrier spacing</w:t>
            </w:r>
          </w:p>
        </w:tc>
        <w:tc>
          <w:tcPr>
            <w:tcW w:w="477" w:type="pct"/>
            <w:tcBorders>
              <w:top w:val="single" w:sz="4" w:space="0" w:color="auto"/>
              <w:left w:val="single" w:sz="4" w:space="0" w:color="auto"/>
              <w:bottom w:val="single" w:sz="4" w:space="0" w:color="auto"/>
              <w:right w:val="single" w:sz="4" w:space="0" w:color="auto"/>
            </w:tcBorders>
            <w:vAlign w:val="center"/>
            <w:hideMark/>
          </w:tcPr>
          <w:p w14:paraId="0CA9D96A" w14:textId="77777777" w:rsidR="00E97DD7" w:rsidRPr="004E5D66" w:rsidRDefault="00E97DD7" w:rsidP="003E1FF8">
            <w:pPr>
              <w:pStyle w:val="TAH"/>
              <w:rPr>
                <w:rFonts w:cs="Arial"/>
              </w:rPr>
            </w:pPr>
            <w:r w:rsidRPr="004E5D66">
              <w:rPr>
                <w:rFonts w:cs="Arial"/>
                <w:lang w:eastAsia="zh-CN"/>
              </w:rPr>
              <w:t>Number of allocated subcarriers</w:t>
            </w:r>
          </w:p>
        </w:tc>
        <w:tc>
          <w:tcPr>
            <w:tcW w:w="503" w:type="pct"/>
            <w:tcBorders>
              <w:top w:val="single" w:sz="4" w:space="0" w:color="auto"/>
              <w:left w:val="single" w:sz="4" w:space="0" w:color="auto"/>
              <w:bottom w:val="single" w:sz="4" w:space="0" w:color="auto"/>
              <w:right w:val="single" w:sz="4" w:space="0" w:color="auto"/>
            </w:tcBorders>
            <w:vAlign w:val="center"/>
            <w:hideMark/>
          </w:tcPr>
          <w:p w14:paraId="6B0675C5" w14:textId="77777777" w:rsidR="00E97DD7" w:rsidRPr="004E5D66" w:rsidRDefault="00E97DD7" w:rsidP="003E1FF8">
            <w:pPr>
              <w:pStyle w:val="TAH"/>
              <w:rPr>
                <w:rFonts w:cs="Arial"/>
              </w:rPr>
            </w:pPr>
            <w:r w:rsidRPr="004E5D66">
              <w:rPr>
                <w:rFonts w:cs="Arial"/>
              </w:rPr>
              <w:t>Propagation conditions</w:t>
            </w:r>
            <w:r w:rsidRPr="004E5D66">
              <w:rPr>
                <w:rFonts w:cs="Arial"/>
                <w:lang w:eastAsia="zh-CN"/>
              </w:rPr>
              <w:t xml:space="preserve"> </w:t>
            </w:r>
            <w:r w:rsidRPr="004E5D66">
              <w:rPr>
                <w:rFonts w:cs="Arial"/>
              </w:rPr>
              <w:t>(Annex D)</w:t>
            </w:r>
          </w:p>
        </w:tc>
        <w:tc>
          <w:tcPr>
            <w:tcW w:w="339" w:type="pct"/>
            <w:tcBorders>
              <w:top w:val="single" w:sz="4" w:space="0" w:color="auto"/>
              <w:left w:val="single" w:sz="4" w:space="0" w:color="auto"/>
              <w:bottom w:val="single" w:sz="4" w:space="0" w:color="auto"/>
              <w:right w:val="single" w:sz="4" w:space="0" w:color="auto"/>
            </w:tcBorders>
            <w:vAlign w:val="center"/>
            <w:hideMark/>
          </w:tcPr>
          <w:p w14:paraId="71E10498" w14:textId="77777777" w:rsidR="00E97DD7" w:rsidRPr="004E5D66" w:rsidRDefault="00E97DD7" w:rsidP="003E1FF8">
            <w:pPr>
              <w:pStyle w:val="TAH"/>
              <w:rPr>
                <w:rFonts w:cs="Arial"/>
                <w:lang w:eastAsia="zh-CN"/>
              </w:rPr>
            </w:pPr>
            <w:r w:rsidRPr="004E5D66">
              <w:rPr>
                <w:rFonts w:cs="Arial"/>
              </w:rPr>
              <w:t>FRC</w:t>
            </w:r>
            <w:r w:rsidRPr="004E5D66">
              <w:rPr>
                <w:rFonts w:cs="Arial"/>
              </w:rPr>
              <w:br/>
              <w:t>(Annex A)</w:t>
            </w:r>
          </w:p>
        </w:tc>
        <w:tc>
          <w:tcPr>
            <w:tcW w:w="451" w:type="pct"/>
            <w:tcBorders>
              <w:top w:val="single" w:sz="4" w:space="0" w:color="auto"/>
              <w:left w:val="single" w:sz="4" w:space="0" w:color="auto"/>
              <w:bottom w:val="single" w:sz="4" w:space="0" w:color="auto"/>
              <w:right w:val="single" w:sz="4" w:space="0" w:color="auto"/>
            </w:tcBorders>
            <w:vAlign w:val="center"/>
            <w:hideMark/>
          </w:tcPr>
          <w:p w14:paraId="607A2923" w14:textId="77777777" w:rsidR="00E97DD7" w:rsidRPr="004E5D66" w:rsidRDefault="00E97DD7" w:rsidP="003E1FF8">
            <w:pPr>
              <w:pStyle w:val="TAH"/>
              <w:rPr>
                <w:rFonts w:cs="Arial"/>
                <w:lang w:eastAsia="zh-CN"/>
              </w:rPr>
            </w:pPr>
            <w:r w:rsidRPr="004E5D66">
              <w:rPr>
                <w:rFonts w:cs="Arial"/>
                <w:lang w:eastAsia="zh-CN"/>
              </w:rPr>
              <w:t>Frequency offset</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890F89" w14:textId="77777777" w:rsidR="00E97DD7" w:rsidRPr="004E5D66" w:rsidRDefault="00E97DD7" w:rsidP="003E1FF8">
            <w:pPr>
              <w:pStyle w:val="TAH"/>
              <w:rPr>
                <w:rFonts w:cs="Arial"/>
                <w:lang w:eastAsia="zh-CN"/>
              </w:rPr>
            </w:pPr>
            <w:r w:rsidRPr="004E5D66">
              <w:rPr>
                <w:rFonts w:cs="Arial"/>
                <w:lang w:eastAsia="zh-CN"/>
              </w:rPr>
              <w:t>Tx-Duration</w:t>
            </w:r>
          </w:p>
        </w:tc>
        <w:tc>
          <w:tcPr>
            <w:tcW w:w="439" w:type="pct"/>
            <w:tcBorders>
              <w:top w:val="single" w:sz="4" w:space="0" w:color="auto"/>
              <w:left w:val="single" w:sz="4" w:space="0" w:color="auto"/>
              <w:bottom w:val="single" w:sz="4" w:space="0" w:color="auto"/>
              <w:right w:val="single" w:sz="4" w:space="0" w:color="auto"/>
            </w:tcBorders>
            <w:vAlign w:val="center"/>
            <w:hideMark/>
          </w:tcPr>
          <w:p w14:paraId="2A25E339" w14:textId="77777777" w:rsidR="00E97DD7" w:rsidRPr="004E5D66" w:rsidRDefault="00E97DD7" w:rsidP="003E1FF8">
            <w:pPr>
              <w:pStyle w:val="TAH"/>
              <w:rPr>
                <w:rFonts w:cs="Arial"/>
              </w:rPr>
            </w:pPr>
            <w:r w:rsidRPr="004E5D66">
              <w:rPr>
                <w:rFonts w:cs="Arial"/>
                <w:lang w:eastAsia="zh-CN"/>
              </w:rPr>
              <w:t>Repetition number</w:t>
            </w:r>
          </w:p>
        </w:tc>
        <w:tc>
          <w:tcPr>
            <w:tcW w:w="421" w:type="pct"/>
            <w:tcBorders>
              <w:top w:val="single" w:sz="4" w:space="0" w:color="auto"/>
              <w:left w:val="single" w:sz="4" w:space="0" w:color="auto"/>
              <w:bottom w:val="single" w:sz="4" w:space="0" w:color="auto"/>
              <w:right w:val="single" w:sz="4" w:space="0" w:color="auto"/>
            </w:tcBorders>
            <w:vAlign w:val="center"/>
            <w:hideMark/>
          </w:tcPr>
          <w:p w14:paraId="0A8ABD21" w14:textId="77777777" w:rsidR="00E97DD7" w:rsidRPr="004E5D66" w:rsidRDefault="00E97DD7" w:rsidP="003E1FF8">
            <w:pPr>
              <w:pStyle w:val="TAH"/>
              <w:rPr>
                <w:rFonts w:cs="Arial"/>
              </w:rPr>
            </w:pPr>
            <w:r w:rsidRPr="004E5D66">
              <w:rPr>
                <w:rFonts w:cs="Arial"/>
                <w:lang w:eastAsia="zh-CN"/>
              </w:rPr>
              <w:t>OCC sequence index</w:t>
            </w:r>
          </w:p>
        </w:tc>
        <w:tc>
          <w:tcPr>
            <w:tcW w:w="431" w:type="pct"/>
            <w:tcBorders>
              <w:top w:val="single" w:sz="4" w:space="0" w:color="auto"/>
              <w:left w:val="single" w:sz="4" w:space="0" w:color="auto"/>
              <w:bottom w:val="single" w:sz="4" w:space="0" w:color="auto"/>
              <w:right w:val="single" w:sz="4" w:space="0" w:color="auto"/>
            </w:tcBorders>
            <w:vAlign w:val="center"/>
            <w:hideMark/>
          </w:tcPr>
          <w:p w14:paraId="0786500B" w14:textId="77777777" w:rsidR="00E97DD7" w:rsidRPr="004E5D66" w:rsidRDefault="00E97DD7" w:rsidP="003E1FF8">
            <w:pPr>
              <w:pStyle w:val="TAH"/>
              <w:rPr>
                <w:rFonts w:cs="Arial"/>
              </w:rPr>
            </w:pPr>
            <w:r w:rsidRPr="004E5D66">
              <w:rPr>
                <w:rFonts w:cs="Arial"/>
              </w:rPr>
              <w:t>Fraction of maximum throughput</w:t>
            </w:r>
          </w:p>
        </w:tc>
        <w:tc>
          <w:tcPr>
            <w:tcW w:w="292" w:type="pct"/>
            <w:tcBorders>
              <w:top w:val="single" w:sz="4" w:space="0" w:color="auto"/>
              <w:left w:val="single" w:sz="4" w:space="0" w:color="auto"/>
              <w:bottom w:val="single" w:sz="4" w:space="0" w:color="auto"/>
              <w:right w:val="single" w:sz="4" w:space="0" w:color="auto"/>
            </w:tcBorders>
            <w:vAlign w:val="center"/>
            <w:hideMark/>
          </w:tcPr>
          <w:p w14:paraId="46B95A30" w14:textId="77777777" w:rsidR="00E97DD7" w:rsidRPr="004E5D66" w:rsidRDefault="00E97DD7" w:rsidP="003E1FF8">
            <w:pPr>
              <w:pStyle w:val="TAH"/>
              <w:rPr>
                <w:rFonts w:cs="Arial"/>
              </w:rPr>
            </w:pPr>
            <w:r w:rsidRPr="004E5D66">
              <w:rPr>
                <w:rFonts w:cs="Arial"/>
              </w:rPr>
              <w:t>SNR</w:t>
            </w:r>
          </w:p>
          <w:p w14:paraId="4FC5B303" w14:textId="77777777" w:rsidR="00E97DD7" w:rsidRPr="004E5D66" w:rsidRDefault="00E97DD7" w:rsidP="003E1FF8">
            <w:pPr>
              <w:pStyle w:val="TAH"/>
              <w:rPr>
                <w:rFonts w:cs="Arial"/>
              </w:rPr>
            </w:pPr>
            <w:r w:rsidRPr="004E5D66">
              <w:rPr>
                <w:rFonts w:cs="Arial"/>
              </w:rPr>
              <w:t>[dB]</w:t>
            </w:r>
          </w:p>
        </w:tc>
      </w:tr>
      <w:tr w:rsidR="004E5D66" w:rsidRPr="004E5D66" w14:paraId="496BF379" w14:textId="77777777" w:rsidTr="003E1FF8">
        <w:trPr>
          <w:trHeight w:val="312"/>
          <w:jc w:val="center"/>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C1DE99A" w14:textId="77777777" w:rsidR="00E97DD7" w:rsidRPr="004E5D66" w:rsidRDefault="00E97DD7" w:rsidP="003E1FF8">
            <w:pPr>
              <w:pStyle w:val="TAC"/>
              <w:rPr>
                <w:rFonts w:cs="Arial"/>
                <w:lang w:eastAsia="zh-CN"/>
              </w:rPr>
            </w:pPr>
            <w:r w:rsidRPr="004E5D66">
              <w:rPr>
                <w:rFonts w:cs="Arial"/>
                <w:lang w:eastAsia="zh-CN"/>
              </w:rPr>
              <w:t>1</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2977A35" w14:textId="77777777" w:rsidR="00E97DD7" w:rsidRPr="004E5D66" w:rsidRDefault="00E97DD7" w:rsidP="003E1FF8">
            <w:pPr>
              <w:pStyle w:val="TAC"/>
              <w:rPr>
                <w:rFonts w:cs="Arial"/>
                <w:lang w:eastAsia="zh-CN"/>
              </w:rPr>
            </w:pPr>
            <w:r w:rsidRPr="004E5D66">
              <w:rPr>
                <w:rFonts w:cs="Arial"/>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3838251C" w14:textId="77777777" w:rsidR="00E97DD7" w:rsidRPr="004E5D66" w:rsidRDefault="00E97DD7" w:rsidP="003E1FF8">
            <w:pPr>
              <w:pStyle w:val="TAL"/>
              <w:jc w:val="center"/>
              <w:rPr>
                <w:rFonts w:cs="Arial"/>
              </w:rPr>
            </w:pPr>
            <w:r w:rsidRPr="004E5D66">
              <w:rPr>
                <w:lang w:eastAsia="zh-CN"/>
              </w:rPr>
              <w:t>3.75KHz</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CF485B3" w14:textId="77777777" w:rsidR="00E97DD7" w:rsidRPr="004E5D66" w:rsidRDefault="00E97DD7" w:rsidP="003E1FF8">
            <w:pPr>
              <w:pStyle w:val="TAL"/>
              <w:jc w:val="center"/>
              <w:rPr>
                <w:rFonts w:cs="Arial"/>
                <w:lang w:eastAsia="zh-CN"/>
              </w:rPr>
            </w:pPr>
            <w:r w:rsidRPr="004E5D66">
              <w:rPr>
                <w:rFonts w:cs="Arial"/>
                <w:lang w:eastAsia="zh-CN"/>
              </w:rPr>
              <w:t>1</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BBA1EC3" w14:textId="77777777" w:rsidR="00E97DD7" w:rsidRPr="004E5D66" w:rsidRDefault="00E97DD7" w:rsidP="003E1FF8">
            <w:pPr>
              <w:pStyle w:val="TAL"/>
              <w:jc w:val="center"/>
              <w:rPr>
                <w:rFonts w:cs="Arial"/>
                <w:lang w:eastAsia="zh-CN"/>
              </w:rPr>
            </w:pPr>
            <w:r w:rsidRPr="004E5D66">
              <w:rPr>
                <w:rFonts w:cs="Arial"/>
                <w:lang w:eastAsia="zh-CN"/>
              </w:rPr>
              <w:t>NTN-TDLA100-1</w:t>
            </w:r>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1E3AE68C" w14:textId="77777777" w:rsidR="00E97DD7" w:rsidRPr="004E5D66" w:rsidRDefault="00E97DD7" w:rsidP="003E1FF8">
            <w:pPr>
              <w:pStyle w:val="TAC"/>
              <w:rPr>
                <w:rFonts w:cs="Arial"/>
                <w:lang w:eastAsia="zh-CN"/>
              </w:rPr>
            </w:pPr>
            <w:r w:rsidRPr="004E5D66">
              <w:rPr>
                <w:rFonts w:cs="Arial"/>
              </w:rPr>
              <w:t>A7-1</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54AB5C2E" w14:textId="77777777" w:rsidR="00E97DD7" w:rsidRPr="004E5D66" w:rsidRDefault="00E97DD7" w:rsidP="003E1FF8">
            <w:pPr>
              <w:pStyle w:val="TAC"/>
              <w:rPr>
                <w:rFonts w:cs="Arial"/>
              </w:rPr>
            </w:pPr>
            <w:r w:rsidRPr="004E5D66">
              <w:rPr>
                <w:rFonts w:cs="Arial"/>
                <w:lang w:eastAsia="zh-CN"/>
              </w:rPr>
              <w:t>128 Hz</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4CFC29F3" w14:textId="77777777" w:rsidR="00E97DD7" w:rsidRPr="004E5D66" w:rsidRDefault="00E97DD7" w:rsidP="003E1FF8">
            <w:pPr>
              <w:pStyle w:val="TAC"/>
              <w:rPr>
                <w:rFonts w:cs="Arial"/>
                <w:lang w:eastAsia="zh-CN"/>
              </w:rPr>
            </w:pPr>
            <w:r w:rsidRPr="004E5D66">
              <w:rPr>
                <w:rFonts w:cs="Arial"/>
                <w:lang w:eastAsia="zh-CN"/>
              </w:rPr>
              <w:t>256</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00E235EF" w14:textId="77777777" w:rsidR="00E97DD7" w:rsidRPr="004E5D66" w:rsidRDefault="00E97DD7" w:rsidP="003E1FF8">
            <w:pPr>
              <w:pStyle w:val="TAC"/>
              <w:rPr>
                <w:rFonts w:cs="Arial"/>
              </w:rPr>
            </w:pPr>
            <w:r w:rsidRPr="004E5D66">
              <w:rPr>
                <w:rFonts w:cs="Arial"/>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013BBF76" w14:textId="77777777" w:rsidR="00E97DD7" w:rsidRPr="004E5D66" w:rsidRDefault="00E97DD7" w:rsidP="003E1FF8">
            <w:pPr>
              <w:pStyle w:val="TAC"/>
              <w:rPr>
                <w:rFonts w:cs="Arial"/>
              </w:rPr>
            </w:pPr>
            <w:r w:rsidRPr="004E5D66">
              <w:rPr>
                <w:rFonts w:cs="Arial"/>
              </w:rPr>
              <w:t>0</w:t>
            </w:r>
          </w:p>
        </w:tc>
        <w:tc>
          <w:tcPr>
            <w:tcW w:w="431" w:type="pct"/>
            <w:tcBorders>
              <w:top w:val="single" w:sz="4" w:space="0" w:color="auto"/>
              <w:left w:val="single" w:sz="4" w:space="0" w:color="auto"/>
              <w:bottom w:val="single" w:sz="4" w:space="0" w:color="auto"/>
              <w:right w:val="single" w:sz="4" w:space="0" w:color="auto"/>
            </w:tcBorders>
            <w:vAlign w:val="center"/>
            <w:hideMark/>
          </w:tcPr>
          <w:p w14:paraId="6C2CB6BB" w14:textId="77777777" w:rsidR="00E97DD7" w:rsidRPr="004E5D66" w:rsidRDefault="00E97DD7" w:rsidP="003E1FF8">
            <w:pPr>
              <w:pStyle w:val="TAC"/>
              <w:rPr>
                <w:rFonts w:cs="Arial"/>
                <w:lang w:eastAsia="zh-CN"/>
              </w:rPr>
            </w:pPr>
            <w:r w:rsidRPr="004E5D66">
              <w:rPr>
                <w:rFonts w:cs="Arial"/>
              </w:rPr>
              <w:t>70%</w:t>
            </w:r>
          </w:p>
        </w:tc>
        <w:tc>
          <w:tcPr>
            <w:tcW w:w="292" w:type="pct"/>
            <w:tcBorders>
              <w:top w:val="single" w:sz="4" w:space="0" w:color="auto"/>
              <w:left w:val="single" w:sz="4" w:space="0" w:color="auto"/>
              <w:bottom w:val="single" w:sz="4" w:space="0" w:color="auto"/>
              <w:right w:val="single" w:sz="4" w:space="0" w:color="auto"/>
            </w:tcBorders>
            <w:vAlign w:val="center"/>
            <w:hideMark/>
          </w:tcPr>
          <w:p w14:paraId="0A6B175D" w14:textId="77777777" w:rsidR="00E97DD7" w:rsidRPr="004E5D66" w:rsidRDefault="00E97DD7" w:rsidP="003E1FF8">
            <w:pPr>
              <w:pStyle w:val="TAC"/>
              <w:rPr>
                <w:rFonts w:cs="Arial"/>
                <w:lang w:eastAsia="zh-CN"/>
              </w:rPr>
            </w:pPr>
            <w:r w:rsidRPr="004E5D66">
              <w:rPr>
                <w:rFonts w:cs="Arial"/>
                <w:lang w:eastAsia="zh-CN"/>
              </w:rPr>
              <w:t>-2.2</w:t>
            </w:r>
          </w:p>
        </w:tc>
      </w:tr>
      <w:tr w:rsidR="004E5D66" w:rsidRPr="004E5D66" w14:paraId="6626FAE4" w14:textId="77777777" w:rsidTr="003E1FF8">
        <w:trPr>
          <w:trHeight w:val="312"/>
          <w:jc w:val="center"/>
        </w:trPr>
        <w:tc>
          <w:tcPr>
            <w:tcW w:w="783" w:type="dxa"/>
            <w:vMerge/>
            <w:tcBorders>
              <w:top w:val="single" w:sz="4" w:space="0" w:color="auto"/>
              <w:left w:val="single" w:sz="4" w:space="0" w:color="auto"/>
              <w:bottom w:val="single" w:sz="4" w:space="0" w:color="auto"/>
              <w:right w:val="single" w:sz="4" w:space="0" w:color="auto"/>
            </w:tcBorders>
            <w:vAlign w:val="center"/>
            <w:hideMark/>
          </w:tcPr>
          <w:p w14:paraId="4D6834A2" w14:textId="77777777" w:rsidR="00E97DD7" w:rsidRPr="004E5D66" w:rsidRDefault="00E97DD7" w:rsidP="003E1FF8">
            <w:pPr>
              <w:spacing w:after="0"/>
              <w:rPr>
                <w:rFonts w:ascii="Arial" w:hAnsi="Arial" w:cs="Arial"/>
                <w:sz w:val="18"/>
                <w:lang w:eastAsia="zh-CN"/>
              </w:rPr>
            </w:pPr>
          </w:p>
        </w:tc>
        <w:tc>
          <w:tcPr>
            <w:tcW w:w="783" w:type="dxa"/>
            <w:vMerge/>
            <w:tcBorders>
              <w:top w:val="single" w:sz="4" w:space="0" w:color="auto"/>
              <w:left w:val="single" w:sz="4" w:space="0" w:color="auto"/>
              <w:bottom w:val="single" w:sz="4" w:space="0" w:color="auto"/>
              <w:right w:val="single" w:sz="4" w:space="0" w:color="auto"/>
            </w:tcBorders>
            <w:vAlign w:val="center"/>
            <w:hideMark/>
          </w:tcPr>
          <w:p w14:paraId="31B8163A" w14:textId="77777777" w:rsidR="00E97DD7" w:rsidRPr="004E5D66" w:rsidRDefault="00E97DD7" w:rsidP="003E1FF8">
            <w:pPr>
              <w:spacing w:after="0"/>
              <w:rPr>
                <w:rFonts w:ascii="Arial" w:hAnsi="Arial" w:cs="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7E396DB5" w14:textId="77777777" w:rsidR="00E97DD7" w:rsidRPr="004E5D66" w:rsidRDefault="00E97DD7" w:rsidP="003E1FF8">
            <w:pPr>
              <w:spacing w:after="0"/>
              <w:rPr>
                <w:rFonts w:ascii="Arial" w:hAnsi="Arial" w:cs="Arial"/>
                <w:sz w:val="18"/>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7C32B342" w14:textId="77777777" w:rsidR="00E97DD7" w:rsidRPr="004E5D66" w:rsidRDefault="00E97DD7" w:rsidP="003E1FF8">
            <w:pPr>
              <w:spacing w:after="0"/>
              <w:rPr>
                <w:rFonts w:ascii="Arial" w:hAnsi="Arial" w:cs="Arial"/>
                <w:sz w:val="18"/>
                <w:lang w:eastAsia="zh-CN"/>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4013EA94" w14:textId="77777777" w:rsidR="00E97DD7" w:rsidRPr="004E5D66" w:rsidRDefault="00E97DD7" w:rsidP="003E1FF8">
            <w:pPr>
              <w:spacing w:after="0"/>
              <w:rPr>
                <w:rFonts w:ascii="Arial" w:hAnsi="Arial" w:cs="Arial"/>
                <w:sz w:val="18"/>
                <w:lang w:eastAsia="zh-CN"/>
              </w:rPr>
            </w:pPr>
          </w:p>
        </w:tc>
        <w:tc>
          <w:tcPr>
            <w:tcW w:w="653" w:type="dxa"/>
            <w:vMerge/>
            <w:tcBorders>
              <w:top w:val="single" w:sz="4" w:space="0" w:color="auto"/>
              <w:left w:val="single" w:sz="4" w:space="0" w:color="auto"/>
              <w:bottom w:val="single" w:sz="4" w:space="0" w:color="auto"/>
              <w:right w:val="single" w:sz="4" w:space="0" w:color="auto"/>
            </w:tcBorders>
            <w:vAlign w:val="center"/>
            <w:hideMark/>
          </w:tcPr>
          <w:p w14:paraId="571B167E" w14:textId="77777777" w:rsidR="00E97DD7" w:rsidRPr="004E5D66" w:rsidRDefault="00E97DD7" w:rsidP="003E1FF8">
            <w:pPr>
              <w:spacing w:after="0"/>
              <w:rPr>
                <w:rFonts w:ascii="Arial" w:hAnsi="Arial" w:cs="Arial"/>
                <w:sz w:val="18"/>
                <w:lang w:eastAsia="zh-CN"/>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53ABABD" w14:textId="77777777" w:rsidR="00E97DD7" w:rsidRPr="004E5D66" w:rsidRDefault="00E97DD7" w:rsidP="003E1FF8">
            <w:pPr>
              <w:spacing w:after="0"/>
              <w:rPr>
                <w:rFonts w:ascii="Arial" w:hAnsi="Arial" w:cs="Arial"/>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91AABC4" w14:textId="77777777" w:rsidR="00E97DD7" w:rsidRPr="004E5D66" w:rsidRDefault="00E97DD7" w:rsidP="003E1FF8">
            <w:pPr>
              <w:spacing w:after="0"/>
              <w:rPr>
                <w:rFonts w:ascii="Arial" w:hAnsi="Arial" w:cs="Arial"/>
                <w:sz w:val="18"/>
                <w:lang w:eastAsia="zh-CN"/>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0F3C6682" w14:textId="77777777" w:rsidR="00E97DD7" w:rsidRPr="004E5D66" w:rsidRDefault="00E97DD7" w:rsidP="003E1FF8">
            <w:pPr>
              <w:spacing w:after="0"/>
              <w:rPr>
                <w:rFonts w:ascii="Arial" w:hAnsi="Arial" w:cs="Arial"/>
                <w:sz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1B3536B6" w14:textId="77777777" w:rsidR="00E97DD7" w:rsidRPr="004E5D66" w:rsidRDefault="00E97DD7" w:rsidP="003E1FF8">
            <w:pPr>
              <w:pStyle w:val="TAC"/>
              <w:rPr>
                <w:rFonts w:cs="Arial"/>
              </w:rPr>
            </w:pPr>
            <w:r w:rsidRPr="004E5D66">
              <w:rPr>
                <w:rFonts w:cs="Arial"/>
              </w:rPr>
              <w:t>1</w:t>
            </w:r>
          </w:p>
        </w:tc>
        <w:tc>
          <w:tcPr>
            <w:tcW w:w="431" w:type="pct"/>
            <w:tcBorders>
              <w:top w:val="single" w:sz="4" w:space="0" w:color="auto"/>
              <w:left w:val="single" w:sz="4" w:space="0" w:color="auto"/>
              <w:bottom w:val="single" w:sz="4" w:space="0" w:color="auto"/>
              <w:right w:val="single" w:sz="4" w:space="0" w:color="auto"/>
            </w:tcBorders>
            <w:vAlign w:val="center"/>
            <w:hideMark/>
          </w:tcPr>
          <w:p w14:paraId="6380A168" w14:textId="77777777" w:rsidR="00E97DD7" w:rsidRPr="004E5D66" w:rsidRDefault="00E97DD7" w:rsidP="003E1FF8">
            <w:pPr>
              <w:pStyle w:val="TAC"/>
              <w:rPr>
                <w:rFonts w:cs="Arial"/>
              </w:rPr>
            </w:pPr>
            <w:r w:rsidRPr="004E5D66">
              <w:rPr>
                <w:rFonts w:cs="Arial"/>
              </w:rPr>
              <w:t>70%</w:t>
            </w:r>
          </w:p>
        </w:tc>
        <w:tc>
          <w:tcPr>
            <w:tcW w:w="292" w:type="pct"/>
            <w:tcBorders>
              <w:top w:val="single" w:sz="4" w:space="0" w:color="auto"/>
              <w:left w:val="single" w:sz="4" w:space="0" w:color="auto"/>
              <w:bottom w:val="single" w:sz="4" w:space="0" w:color="auto"/>
              <w:right w:val="single" w:sz="4" w:space="0" w:color="auto"/>
            </w:tcBorders>
            <w:vAlign w:val="center"/>
            <w:hideMark/>
          </w:tcPr>
          <w:p w14:paraId="58BD02F3" w14:textId="77777777" w:rsidR="00E97DD7" w:rsidRPr="004E5D66" w:rsidRDefault="00E97DD7" w:rsidP="003E1FF8">
            <w:pPr>
              <w:pStyle w:val="TAC"/>
              <w:rPr>
                <w:rFonts w:cs="Arial"/>
                <w:lang w:eastAsia="zh-CN"/>
              </w:rPr>
            </w:pPr>
            <w:r w:rsidRPr="004E5D66">
              <w:rPr>
                <w:rFonts w:cs="Arial"/>
                <w:lang w:eastAsia="zh-CN"/>
              </w:rPr>
              <w:t>-2.2</w:t>
            </w:r>
          </w:p>
        </w:tc>
      </w:tr>
      <w:tr w:rsidR="004E5D66" w:rsidRPr="004E5D66" w14:paraId="5962F1BB" w14:textId="77777777" w:rsidTr="003E1FF8">
        <w:trPr>
          <w:trHeight w:val="312"/>
          <w:jc w:val="center"/>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073FC23" w14:textId="77777777" w:rsidR="00E97DD7" w:rsidRPr="004E5D66" w:rsidRDefault="00E97DD7" w:rsidP="003E1FF8">
            <w:pPr>
              <w:pStyle w:val="TAC"/>
              <w:rPr>
                <w:rFonts w:cs="Arial"/>
                <w:lang w:eastAsia="zh-CN"/>
              </w:rPr>
            </w:pPr>
            <w:r w:rsidRPr="004E5D66">
              <w:rPr>
                <w:rFonts w:cs="Arial"/>
                <w:lang w:eastAsia="zh-CN"/>
              </w:rPr>
              <w:t>1</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C9C6F20" w14:textId="77777777" w:rsidR="00E97DD7" w:rsidRPr="004E5D66" w:rsidRDefault="00E97DD7" w:rsidP="003E1FF8">
            <w:pPr>
              <w:pStyle w:val="TAC"/>
              <w:rPr>
                <w:rFonts w:cs="Arial"/>
                <w:lang w:eastAsia="zh-CN"/>
              </w:rPr>
            </w:pPr>
            <w:r w:rsidRPr="004E5D66">
              <w:rPr>
                <w:rFonts w:cs="Arial"/>
                <w:lang w:eastAsia="zh-CN"/>
              </w:rPr>
              <w:t>2</w:t>
            </w:r>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18602979" w14:textId="77777777" w:rsidR="00E97DD7" w:rsidRPr="004E5D66" w:rsidRDefault="00E97DD7" w:rsidP="003E1FF8">
            <w:pPr>
              <w:pStyle w:val="TAL"/>
              <w:jc w:val="center"/>
              <w:rPr>
                <w:rFonts w:cs="Arial"/>
                <w:lang w:eastAsia="zh-CN"/>
              </w:rPr>
            </w:pPr>
            <w:r w:rsidRPr="004E5D66">
              <w:rPr>
                <w:rFonts w:cs="Arial"/>
                <w:lang w:eastAsia="zh-CN"/>
              </w:rPr>
              <w:t>3.75KHz</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3C23B5F0" w14:textId="77777777" w:rsidR="00E97DD7" w:rsidRPr="004E5D66" w:rsidRDefault="00E97DD7" w:rsidP="003E1FF8">
            <w:pPr>
              <w:pStyle w:val="TAL"/>
              <w:jc w:val="center"/>
              <w:rPr>
                <w:rFonts w:cs="Arial"/>
                <w:lang w:eastAsia="zh-CN"/>
              </w:rPr>
            </w:pPr>
            <w:r w:rsidRPr="004E5D66">
              <w:rPr>
                <w:rFonts w:cs="Arial"/>
                <w:lang w:eastAsia="zh-CN"/>
              </w:rPr>
              <w:t>1</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41078DC2" w14:textId="77777777" w:rsidR="00E97DD7" w:rsidRPr="004E5D66" w:rsidRDefault="00E97DD7" w:rsidP="003E1FF8">
            <w:pPr>
              <w:pStyle w:val="TAL"/>
              <w:jc w:val="center"/>
              <w:rPr>
                <w:rFonts w:cs="Arial"/>
                <w:lang w:eastAsia="zh-CN"/>
              </w:rPr>
            </w:pPr>
            <w:r w:rsidRPr="004E5D66">
              <w:rPr>
                <w:rFonts w:cs="Arial"/>
                <w:lang w:eastAsia="zh-CN"/>
              </w:rPr>
              <w:t>NTN-TDLA100-1</w:t>
            </w:r>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59D60F96" w14:textId="77777777" w:rsidR="00E97DD7" w:rsidRPr="004E5D66" w:rsidRDefault="00E97DD7" w:rsidP="003E1FF8">
            <w:pPr>
              <w:pStyle w:val="TAC"/>
              <w:rPr>
                <w:rFonts w:cs="Arial"/>
                <w:lang w:eastAsia="zh-CN"/>
              </w:rPr>
            </w:pPr>
            <w:r w:rsidRPr="004E5D66">
              <w:rPr>
                <w:rFonts w:cs="Arial"/>
              </w:rPr>
              <w:t>A7-1</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0420CB9B" w14:textId="77777777" w:rsidR="00E97DD7" w:rsidRPr="004E5D66" w:rsidRDefault="00E97DD7" w:rsidP="003E1FF8">
            <w:pPr>
              <w:pStyle w:val="TAC"/>
              <w:rPr>
                <w:rFonts w:cs="Arial"/>
                <w:lang w:eastAsia="zh-CN"/>
              </w:rPr>
            </w:pPr>
            <w:r w:rsidRPr="004E5D66">
              <w:rPr>
                <w:rFonts w:cs="Arial"/>
                <w:lang w:eastAsia="zh-CN"/>
              </w:rPr>
              <w:t>128 Hz</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792FB22D" w14:textId="77777777" w:rsidR="00E97DD7" w:rsidRPr="004E5D66" w:rsidRDefault="00E97DD7" w:rsidP="003E1FF8">
            <w:pPr>
              <w:pStyle w:val="TAC"/>
              <w:rPr>
                <w:rFonts w:cs="Arial"/>
                <w:lang w:eastAsia="zh-CN"/>
              </w:rPr>
            </w:pPr>
            <w:r w:rsidRPr="004E5D66">
              <w:rPr>
                <w:rFonts w:cs="Arial"/>
                <w:lang w:eastAsia="zh-CN"/>
              </w:rPr>
              <w:t>256</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35D36362" w14:textId="77777777" w:rsidR="00E97DD7" w:rsidRPr="004E5D66" w:rsidRDefault="00E97DD7" w:rsidP="003E1FF8">
            <w:pPr>
              <w:pStyle w:val="TAC"/>
              <w:rPr>
                <w:rFonts w:cs="Arial"/>
                <w:lang w:eastAsia="zh-CN"/>
              </w:rPr>
            </w:pPr>
            <w:r w:rsidRPr="004E5D66">
              <w:rPr>
                <w:rFonts w:cs="Arial"/>
                <w:lang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099863F9" w14:textId="77777777" w:rsidR="00E97DD7" w:rsidRPr="004E5D66" w:rsidRDefault="00E97DD7" w:rsidP="003E1FF8">
            <w:pPr>
              <w:pStyle w:val="TAC"/>
              <w:rPr>
                <w:rFonts w:cs="Arial"/>
                <w:lang w:eastAsia="zh-CN"/>
              </w:rPr>
            </w:pPr>
            <w:r w:rsidRPr="004E5D66">
              <w:rPr>
                <w:rFonts w:cs="Arial"/>
                <w:lang w:eastAsia="zh-CN"/>
              </w:rPr>
              <w:t>0</w:t>
            </w:r>
          </w:p>
        </w:tc>
        <w:tc>
          <w:tcPr>
            <w:tcW w:w="431" w:type="pct"/>
            <w:tcBorders>
              <w:top w:val="single" w:sz="4" w:space="0" w:color="auto"/>
              <w:left w:val="single" w:sz="4" w:space="0" w:color="auto"/>
              <w:bottom w:val="single" w:sz="4" w:space="0" w:color="auto"/>
              <w:right w:val="single" w:sz="4" w:space="0" w:color="auto"/>
            </w:tcBorders>
            <w:vAlign w:val="center"/>
            <w:hideMark/>
          </w:tcPr>
          <w:p w14:paraId="363FF1DE" w14:textId="77777777" w:rsidR="00E97DD7" w:rsidRPr="004E5D66" w:rsidRDefault="00E97DD7" w:rsidP="003E1FF8">
            <w:pPr>
              <w:pStyle w:val="TAC"/>
              <w:rPr>
                <w:rFonts w:cs="Arial"/>
                <w:lang w:eastAsia="zh-CN"/>
              </w:rPr>
            </w:pPr>
            <w:r w:rsidRPr="004E5D66">
              <w:rPr>
                <w:rFonts w:cs="Arial"/>
                <w:lang w:eastAsia="zh-CN"/>
              </w:rPr>
              <w:t>70%</w:t>
            </w:r>
          </w:p>
        </w:tc>
        <w:tc>
          <w:tcPr>
            <w:tcW w:w="292" w:type="pct"/>
            <w:tcBorders>
              <w:top w:val="single" w:sz="4" w:space="0" w:color="auto"/>
              <w:left w:val="single" w:sz="4" w:space="0" w:color="auto"/>
              <w:bottom w:val="single" w:sz="4" w:space="0" w:color="auto"/>
              <w:right w:val="single" w:sz="4" w:space="0" w:color="auto"/>
            </w:tcBorders>
            <w:vAlign w:val="center"/>
            <w:hideMark/>
          </w:tcPr>
          <w:p w14:paraId="4E2EA425" w14:textId="77777777" w:rsidR="00E97DD7" w:rsidRPr="004E5D66" w:rsidRDefault="00E97DD7" w:rsidP="003E1FF8">
            <w:pPr>
              <w:pStyle w:val="TAC"/>
              <w:jc w:val="left"/>
              <w:rPr>
                <w:rFonts w:cs="Arial"/>
                <w:lang w:eastAsia="zh-CN"/>
              </w:rPr>
            </w:pPr>
            <w:r w:rsidRPr="004E5D66">
              <w:rPr>
                <w:rFonts w:cs="Arial"/>
                <w:lang w:eastAsia="zh-CN"/>
              </w:rPr>
              <w:t>-5.3</w:t>
            </w:r>
          </w:p>
          <w:p w14:paraId="6E5BF8C1" w14:textId="77777777" w:rsidR="00E97DD7" w:rsidRPr="004E5D66" w:rsidRDefault="00E97DD7" w:rsidP="003E1FF8">
            <w:pPr>
              <w:pStyle w:val="TAC"/>
              <w:jc w:val="left"/>
              <w:rPr>
                <w:rFonts w:eastAsia="SimSun" w:cs="Arial"/>
                <w:lang w:eastAsia="zh-CN"/>
              </w:rPr>
            </w:pPr>
          </w:p>
        </w:tc>
      </w:tr>
      <w:tr w:rsidR="004E5D66" w:rsidRPr="004E5D66" w14:paraId="294F0B3E" w14:textId="77777777" w:rsidTr="003E1FF8">
        <w:trPr>
          <w:trHeight w:val="312"/>
          <w:jc w:val="center"/>
        </w:trPr>
        <w:tc>
          <w:tcPr>
            <w:tcW w:w="783" w:type="dxa"/>
            <w:vMerge/>
            <w:tcBorders>
              <w:top w:val="single" w:sz="4" w:space="0" w:color="auto"/>
              <w:left w:val="single" w:sz="4" w:space="0" w:color="auto"/>
              <w:bottom w:val="single" w:sz="4" w:space="0" w:color="auto"/>
              <w:right w:val="single" w:sz="4" w:space="0" w:color="auto"/>
            </w:tcBorders>
            <w:vAlign w:val="center"/>
            <w:hideMark/>
          </w:tcPr>
          <w:p w14:paraId="43E0893F" w14:textId="77777777" w:rsidR="00E97DD7" w:rsidRPr="004E5D66" w:rsidRDefault="00E97DD7" w:rsidP="003E1FF8">
            <w:pPr>
              <w:spacing w:after="0"/>
              <w:rPr>
                <w:rFonts w:ascii="Arial" w:hAnsi="Arial" w:cs="Arial"/>
                <w:sz w:val="18"/>
                <w:lang w:eastAsia="zh-CN"/>
              </w:rPr>
            </w:pPr>
          </w:p>
        </w:tc>
        <w:tc>
          <w:tcPr>
            <w:tcW w:w="783" w:type="dxa"/>
            <w:vMerge/>
            <w:tcBorders>
              <w:top w:val="single" w:sz="4" w:space="0" w:color="auto"/>
              <w:left w:val="single" w:sz="4" w:space="0" w:color="auto"/>
              <w:bottom w:val="single" w:sz="4" w:space="0" w:color="auto"/>
              <w:right w:val="single" w:sz="4" w:space="0" w:color="auto"/>
            </w:tcBorders>
            <w:vAlign w:val="center"/>
            <w:hideMark/>
          </w:tcPr>
          <w:p w14:paraId="17FE0876" w14:textId="77777777" w:rsidR="00E97DD7" w:rsidRPr="004E5D66" w:rsidRDefault="00E97DD7" w:rsidP="003E1FF8">
            <w:pPr>
              <w:spacing w:after="0"/>
              <w:rPr>
                <w:rFonts w:ascii="Arial" w:hAnsi="Arial" w:cs="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79750CA" w14:textId="77777777" w:rsidR="00E97DD7" w:rsidRPr="004E5D66" w:rsidRDefault="00E97DD7" w:rsidP="003E1FF8">
            <w:pPr>
              <w:spacing w:after="0"/>
              <w:rPr>
                <w:rFonts w:ascii="Arial" w:hAnsi="Arial" w:cs="Arial"/>
                <w:sz w:val="18"/>
                <w:lang w:eastAsia="zh-CN"/>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53031885" w14:textId="77777777" w:rsidR="00E97DD7" w:rsidRPr="004E5D66" w:rsidRDefault="00E97DD7" w:rsidP="003E1FF8">
            <w:pPr>
              <w:spacing w:after="0"/>
              <w:rPr>
                <w:rFonts w:ascii="Arial" w:hAnsi="Arial" w:cs="Arial"/>
                <w:sz w:val="18"/>
                <w:lang w:eastAsia="zh-CN"/>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38D07691" w14:textId="77777777" w:rsidR="00E97DD7" w:rsidRPr="004E5D66" w:rsidRDefault="00E97DD7" w:rsidP="003E1FF8">
            <w:pPr>
              <w:spacing w:after="0"/>
              <w:rPr>
                <w:rFonts w:ascii="Arial" w:hAnsi="Arial" w:cs="Arial"/>
                <w:sz w:val="18"/>
                <w:lang w:eastAsia="zh-CN"/>
              </w:rPr>
            </w:pPr>
          </w:p>
        </w:tc>
        <w:tc>
          <w:tcPr>
            <w:tcW w:w="653" w:type="dxa"/>
            <w:vMerge/>
            <w:tcBorders>
              <w:top w:val="single" w:sz="4" w:space="0" w:color="auto"/>
              <w:left w:val="single" w:sz="4" w:space="0" w:color="auto"/>
              <w:bottom w:val="single" w:sz="4" w:space="0" w:color="auto"/>
              <w:right w:val="single" w:sz="4" w:space="0" w:color="auto"/>
            </w:tcBorders>
            <w:vAlign w:val="center"/>
            <w:hideMark/>
          </w:tcPr>
          <w:p w14:paraId="306160C2" w14:textId="77777777" w:rsidR="00E97DD7" w:rsidRPr="004E5D66" w:rsidRDefault="00E97DD7" w:rsidP="003E1FF8">
            <w:pPr>
              <w:spacing w:after="0"/>
              <w:rPr>
                <w:rFonts w:ascii="Arial" w:hAnsi="Arial" w:cs="Arial"/>
                <w:sz w:val="18"/>
                <w:lang w:eastAsia="zh-CN"/>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2C9C247" w14:textId="77777777" w:rsidR="00E97DD7" w:rsidRPr="004E5D66" w:rsidRDefault="00E97DD7" w:rsidP="003E1FF8">
            <w:pPr>
              <w:spacing w:after="0"/>
              <w:rPr>
                <w:rFonts w:ascii="Arial" w:hAnsi="Arial" w:cs="Arial"/>
                <w:sz w:val="18"/>
                <w:lang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2EE26E" w14:textId="77777777" w:rsidR="00E97DD7" w:rsidRPr="004E5D66" w:rsidRDefault="00E97DD7" w:rsidP="003E1FF8">
            <w:pPr>
              <w:spacing w:after="0"/>
              <w:rPr>
                <w:rFonts w:ascii="Arial" w:hAnsi="Arial" w:cs="Arial"/>
                <w:sz w:val="18"/>
                <w:lang w:eastAsia="zh-CN"/>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6EB1581F" w14:textId="77777777" w:rsidR="00E97DD7" w:rsidRPr="004E5D66" w:rsidRDefault="00E97DD7" w:rsidP="003E1FF8">
            <w:pPr>
              <w:spacing w:after="0"/>
              <w:rPr>
                <w:rFonts w:ascii="Arial" w:hAnsi="Arial" w:cs="Arial"/>
                <w:sz w:val="18"/>
                <w:lang w:eastAsia="zh-CN"/>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248E8603" w14:textId="77777777" w:rsidR="00E97DD7" w:rsidRPr="004E5D66" w:rsidRDefault="00E97DD7" w:rsidP="003E1FF8">
            <w:pPr>
              <w:pStyle w:val="TAC"/>
              <w:rPr>
                <w:rFonts w:cs="Arial"/>
                <w:lang w:eastAsia="zh-CN"/>
              </w:rPr>
            </w:pPr>
            <w:r w:rsidRPr="004E5D66">
              <w:rPr>
                <w:rFonts w:cs="Arial"/>
                <w:lang w:eastAsia="zh-CN"/>
              </w:rPr>
              <w:t>1</w:t>
            </w:r>
          </w:p>
        </w:tc>
        <w:tc>
          <w:tcPr>
            <w:tcW w:w="431" w:type="pct"/>
            <w:tcBorders>
              <w:top w:val="single" w:sz="4" w:space="0" w:color="auto"/>
              <w:left w:val="single" w:sz="4" w:space="0" w:color="auto"/>
              <w:bottom w:val="single" w:sz="4" w:space="0" w:color="auto"/>
              <w:right w:val="single" w:sz="4" w:space="0" w:color="auto"/>
            </w:tcBorders>
            <w:vAlign w:val="center"/>
            <w:hideMark/>
          </w:tcPr>
          <w:p w14:paraId="0AB7F889" w14:textId="77777777" w:rsidR="00E97DD7" w:rsidRPr="004E5D66" w:rsidRDefault="00E97DD7" w:rsidP="003E1FF8">
            <w:pPr>
              <w:pStyle w:val="TAC"/>
              <w:rPr>
                <w:rFonts w:cs="Arial"/>
                <w:lang w:eastAsia="zh-CN"/>
              </w:rPr>
            </w:pPr>
            <w:r w:rsidRPr="004E5D66">
              <w:rPr>
                <w:rFonts w:cs="Arial"/>
              </w:rPr>
              <w:t>70%</w:t>
            </w:r>
          </w:p>
        </w:tc>
        <w:tc>
          <w:tcPr>
            <w:tcW w:w="292" w:type="pct"/>
            <w:tcBorders>
              <w:top w:val="single" w:sz="4" w:space="0" w:color="auto"/>
              <w:left w:val="single" w:sz="4" w:space="0" w:color="auto"/>
              <w:bottom w:val="single" w:sz="4" w:space="0" w:color="auto"/>
              <w:right w:val="single" w:sz="4" w:space="0" w:color="auto"/>
            </w:tcBorders>
            <w:vAlign w:val="center"/>
            <w:hideMark/>
          </w:tcPr>
          <w:p w14:paraId="4EC65245" w14:textId="77777777" w:rsidR="00E97DD7" w:rsidRPr="004E5D66" w:rsidRDefault="00E97DD7" w:rsidP="003E1FF8">
            <w:pPr>
              <w:pStyle w:val="TAC"/>
              <w:rPr>
                <w:rFonts w:cs="Arial"/>
                <w:lang w:eastAsia="zh-CN"/>
              </w:rPr>
            </w:pPr>
            <w:r w:rsidRPr="004E5D66">
              <w:rPr>
                <w:rFonts w:cs="Arial"/>
                <w:lang w:eastAsia="zh-CN"/>
              </w:rPr>
              <w:t>-5.3</w:t>
            </w:r>
          </w:p>
        </w:tc>
      </w:tr>
      <w:tr w:rsidR="00E97DD7" w:rsidRPr="004E5D66" w14:paraId="37230132" w14:textId="77777777" w:rsidTr="003E1FF8">
        <w:trPr>
          <w:trHeight w:val="312"/>
          <w:jc w:val="center"/>
        </w:trPr>
        <w:tc>
          <w:tcPr>
            <w:tcW w:w="5000" w:type="pct"/>
            <w:gridSpan w:val="12"/>
            <w:tcBorders>
              <w:top w:val="single" w:sz="4" w:space="0" w:color="auto"/>
              <w:left w:val="single" w:sz="4" w:space="0" w:color="auto"/>
              <w:bottom w:val="single" w:sz="4" w:space="0" w:color="auto"/>
              <w:right w:val="single" w:sz="4" w:space="0" w:color="auto"/>
            </w:tcBorders>
            <w:vAlign w:val="center"/>
            <w:hideMark/>
          </w:tcPr>
          <w:p w14:paraId="586F0BC2" w14:textId="77777777" w:rsidR="00E97DD7" w:rsidRPr="004E5D66" w:rsidRDefault="00E97DD7" w:rsidP="003E1FF8">
            <w:pPr>
              <w:pStyle w:val="TAN"/>
              <w:rPr>
                <w:lang w:eastAsia="zh-CN"/>
              </w:rPr>
            </w:pPr>
            <w:r w:rsidRPr="004E5D66">
              <w:rPr>
                <w:lang w:eastAsia="zh-CN"/>
              </w:rPr>
              <w:lastRenderedPageBreak/>
              <w:t>Note 1:</w:t>
            </w:r>
            <w:r w:rsidRPr="004E5D66">
              <w:rPr>
                <w:lang w:eastAsia="zh-CN"/>
              </w:rPr>
              <w:tab/>
            </w:r>
            <w:r w:rsidRPr="004E5D66">
              <w:rPr>
                <w:rFonts w:eastAsiaTheme="minorEastAsia"/>
                <w:bCs/>
                <w:szCs w:val="18"/>
                <w:lang w:eastAsia="zh-CN"/>
              </w:rPr>
              <w:t xml:space="preserve">The total number of slots in NPUSCH transmission after transmission after OCC is applied </w:t>
            </w:r>
            <w:r w:rsidRPr="004E5D66">
              <w:rPr>
                <w:rFonts w:cs="Arial"/>
                <w:bCs/>
                <w:lang w:eastAsia="zh-CN"/>
              </w:rPr>
              <w:t>Repetition number* OCC length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bCs/>
                      <w:iCs/>
                    </w:rPr>
                  </m:ctrlPr>
                </m:sSubPr>
                <m:e>
                  <m:r>
                    <w:rPr>
                      <w:rFonts w:ascii="Cambria Math" w:hAnsi="Cambria Math"/>
                    </w:rPr>
                    <m:t>N</m:t>
                  </m:r>
                </m:e>
                <m:sub>
                  <m:r>
                    <w:rPr>
                      <w:rFonts w:ascii="Cambria Math" w:hAnsi="Cambria Math"/>
                    </w:rPr>
                    <m:t>RU</m:t>
                  </m:r>
                </m:sub>
              </m:sSub>
            </m:oMath>
            <w:r w:rsidRPr="004E5D66">
              <w:rPr>
                <w:rFonts w:eastAsiaTheme="minorEastAsia" w:cs="Arial"/>
                <w:bCs/>
                <w:iCs/>
                <w:lang w:eastAsia="zh-CN"/>
              </w:rPr>
              <w:t xml:space="preserve">, where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4E5D66">
              <w:rPr>
                <w:rFonts w:eastAsiaTheme="minorEastAsia" w:cs="Arial"/>
                <w:bCs/>
                <w:iCs/>
                <w:lang w:eastAsia="zh-CN"/>
              </w:rPr>
              <w:t xml:space="preserve"> is number of UL slot and </w:t>
            </w:r>
            <m:oMath>
              <m:sSub>
                <m:sSubPr>
                  <m:ctrlPr>
                    <w:rPr>
                      <w:rFonts w:ascii="Cambria Math" w:hAnsi="Cambria Math"/>
                      <w:bCs/>
                      <w:iCs/>
                    </w:rPr>
                  </m:ctrlPr>
                </m:sSubPr>
                <m:e>
                  <m:r>
                    <w:rPr>
                      <w:rFonts w:ascii="Cambria Math" w:hAnsi="Cambria Math"/>
                    </w:rPr>
                    <m:t>N</m:t>
                  </m:r>
                </m:e>
                <m:sub>
                  <m:r>
                    <w:rPr>
                      <w:rFonts w:ascii="Cambria Math" w:hAnsi="Cambria Math"/>
                    </w:rPr>
                    <m:t>RU</m:t>
                  </m:r>
                </m:sub>
              </m:sSub>
            </m:oMath>
            <w:r w:rsidRPr="004E5D66">
              <w:rPr>
                <w:rFonts w:eastAsiaTheme="minorEastAsia" w:cs="Arial"/>
                <w:bCs/>
                <w:iCs/>
                <w:lang w:eastAsia="zh-CN"/>
              </w:rPr>
              <w:t xml:space="preserve"> is the number of RU.</w:t>
            </w:r>
          </w:p>
        </w:tc>
      </w:tr>
    </w:tbl>
    <w:p w14:paraId="54F1AE55" w14:textId="77777777" w:rsidR="00E97DD7" w:rsidRPr="004E5D66" w:rsidRDefault="00E97DD7" w:rsidP="00301283">
      <w:pPr>
        <w:rPr>
          <w:rFonts w:eastAsiaTheme="minorEastAsia"/>
        </w:rPr>
      </w:pPr>
    </w:p>
    <w:p w14:paraId="56B9E48B" w14:textId="0190FD70" w:rsidR="00E97DD7" w:rsidRPr="004E5D66" w:rsidRDefault="00E97DD7" w:rsidP="00E97DD7">
      <w:pPr>
        <w:pStyle w:val="TH"/>
        <w:rPr>
          <w:lang w:eastAsia="zh-CN"/>
        </w:rPr>
      </w:pPr>
      <w:r w:rsidRPr="004E5D66">
        <w:t>Table 8.5.1.</w:t>
      </w:r>
      <w:r w:rsidR="00D17ABB" w:rsidRPr="004E5D66">
        <w:rPr>
          <w:rFonts w:eastAsiaTheme="minorEastAsia" w:hint="eastAsia"/>
          <w:lang w:eastAsia="zh-CN"/>
        </w:rPr>
        <w:t>1</w:t>
      </w:r>
      <w:r w:rsidRPr="004E5D66">
        <w:rPr>
          <w:lang w:eastAsia="zh-CN"/>
        </w:rPr>
        <w:t>.1</w:t>
      </w:r>
      <w:r w:rsidRPr="004E5D66">
        <w:t>-</w:t>
      </w:r>
      <w:r w:rsidR="00462821" w:rsidRPr="004E5D66">
        <w:rPr>
          <w:rFonts w:eastAsiaTheme="minorEastAsia" w:hint="eastAsia"/>
          <w:lang w:eastAsia="zh-CN"/>
        </w:rPr>
        <w:t>5</w:t>
      </w:r>
      <w:r w:rsidRPr="004E5D66">
        <w:rPr>
          <w:lang w:eastAsia="zh-CN"/>
        </w:rPr>
        <w:t>:</w:t>
      </w:r>
      <w:r w:rsidRPr="004E5D66">
        <w:t xml:space="preserve"> Minimum requirements for </w:t>
      </w:r>
      <w:r w:rsidRPr="004E5D66">
        <w:rPr>
          <w:lang w:eastAsia="zh-CN"/>
        </w:rPr>
        <w:t>N</w:t>
      </w:r>
      <w:r w:rsidRPr="004E5D66">
        <w:t>PUSCH</w:t>
      </w:r>
      <w:r w:rsidRPr="004E5D66">
        <w:rPr>
          <w:lang w:eastAsia="zh-CN"/>
        </w:rPr>
        <w:t xml:space="preserve"> format 1 with slot-level length-2 OCC, 200 kHz Channel Bandwidth, 15 kHz subcarrier spacing, single subcarrier, 1Tx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
        <w:gridCol w:w="784"/>
        <w:gridCol w:w="861"/>
        <w:gridCol w:w="919"/>
        <w:gridCol w:w="969"/>
        <w:gridCol w:w="653"/>
        <w:gridCol w:w="869"/>
        <w:gridCol w:w="745"/>
        <w:gridCol w:w="846"/>
        <w:gridCol w:w="811"/>
        <w:gridCol w:w="688"/>
        <w:gridCol w:w="703"/>
      </w:tblGrid>
      <w:tr w:rsidR="004E5D66" w:rsidRPr="004E5D66" w14:paraId="413AD319" w14:textId="77777777" w:rsidTr="003E1FF8">
        <w:trPr>
          <w:trHeight w:val="2091"/>
          <w:jc w:val="center"/>
        </w:trPr>
        <w:tc>
          <w:tcPr>
            <w:tcW w:w="407" w:type="pct"/>
            <w:tcBorders>
              <w:top w:val="single" w:sz="4" w:space="0" w:color="auto"/>
              <w:left w:val="single" w:sz="4" w:space="0" w:color="auto"/>
              <w:bottom w:val="single" w:sz="4" w:space="0" w:color="auto"/>
              <w:right w:val="single" w:sz="4" w:space="0" w:color="auto"/>
            </w:tcBorders>
            <w:vAlign w:val="center"/>
            <w:hideMark/>
          </w:tcPr>
          <w:p w14:paraId="34819764" w14:textId="77777777" w:rsidR="00E97DD7" w:rsidRPr="004E5D66" w:rsidRDefault="00E97DD7" w:rsidP="003E1FF8">
            <w:pPr>
              <w:pStyle w:val="TAH"/>
              <w:rPr>
                <w:rFonts w:cs="Arial"/>
              </w:rPr>
            </w:pPr>
            <w:r w:rsidRPr="004E5D66">
              <w:rPr>
                <w:rFonts w:cs="Arial"/>
              </w:rPr>
              <w:t xml:space="preserve">Number of </w:t>
            </w:r>
            <w:r w:rsidRPr="004E5D66">
              <w:rPr>
                <w:rFonts w:cs="Arial"/>
                <w:lang w:eastAsia="zh-CN"/>
              </w:rPr>
              <w:t>T</w:t>
            </w:r>
            <w:r w:rsidRPr="004E5D66">
              <w:rPr>
                <w:rFonts w:cs="Arial"/>
              </w:rPr>
              <w:t>X antennas</w:t>
            </w:r>
          </w:p>
        </w:tc>
        <w:tc>
          <w:tcPr>
            <w:tcW w:w="407" w:type="pct"/>
            <w:tcBorders>
              <w:top w:val="single" w:sz="4" w:space="0" w:color="auto"/>
              <w:left w:val="single" w:sz="4" w:space="0" w:color="auto"/>
              <w:bottom w:val="single" w:sz="4" w:space="0" w:color="auto"/>
              <w:right w:val="single" w:sz="4" w:space="0" w:color="auto"/>
            </w:tcBorders>
            <w:vAlign w:val="center"/>
            <w:hideMark/>
          </w:tcPr>
          <w:p w14:paraId="6A99AA92" w14:textId="77777777" w:rsidR="00E97DD7" w:rsidRPr="004E5D66" w:rsidRDefault="00E97DD7" w:rsidP="003E1FF8">
            <w:pPr>
              <w:pStyle w:val="TAH"/>
              <w:rPr>
                <w:rFonts w:cs="Arial"/>
              </w:rPr>
            </w:pPr>
            <w:r w:rsidRPr="004E5D66">
              <w:rPr>
                <w:rFonts w:cs="Arial"/>
              </w:rPr>
              <w:t>Number of RX antennas</w:t>
            </w:r>
          </w:p>
        </w:tc>
        <w:tc>
          <w:tcPr>
            <w:tcW w:w="447" w:type="pct"/>
            <w:tcBorders>
              <w:top w:val="single" w:sz="4" w:space="0" w:color="auto"/>
              <w:left w:val="single" w:sz="4" w:space="0" w:color="auto"/>
              <w:bottom w:val="single" w:sz="4" w:space="0" w:color="auto"/>
              <w:right w:val="single" w:sz="4" w:space="0" w:color="auto"/>
            </w:tcBorders>
            <w:vAlign w:val="center"/>
            <w:hideMark/>
          </w:tcPr>
          <w:p w14:paraId="24319BAD" w14:textId="77777777" w:rsidR="00E97DD7" w:rsidRPr="004E5D66" w:rsidRDefault="00E97DD7" w:rsidP="003E1FF8">
            <w:pPr>
              <w:pStyle w:val="TAH"/>
              <w:rPr>
                <w:rFonts w:cs="Arial"/>
                <w:lang w:eastAsia="zh-CN"/>
              </w:rPr>
            </w:pPr>
            <w:r w:rsidRPr="004E5D66">
              <w:rPr>
                <w:rFonts w:cs="Arial"/>
                <w:lang w:eastAsia="zh-CN"/>
              </w:rPr>
              <w:t>Subcarrier spacing</w:t>
            </w:r>
          </w:p>
        </w:tc>
        <w:tc>
          <w:tcPr>
            <w:tcW w:w="477" w:type="pct"/>
            <w:tcBorders>
              <w:top w:val="single" w:sz="4" w:space="0" w:color="auto"/>
              <w:left w:val="single" w:sz="4" w:space="0" w:color="auto"/>
              <w:bottom w:val="single" w:sz="4" w:space="0" w:color="auto"/>
              <w:right w:val="single" w:sz="4" w:space="0" w:color="auto"/>
            </w:tcBorders>
            <w:vAlign w:val="center"/>
            <w:hideMark/>
          </w:tcPr>
          <w:p w14:paraId="1E2E0042" w14:textId="77777777" w:rsidR="00E97DD7" w:rsidRPr="004E5D66" w:rsidRDefault="00E97DD7" w:rsidP="003E1FF8">
            <w:pPr>
              <w:pStyle w:val="TAH"/>
              <w:rPr>
                <w:rFonts w:cs="Arial"/>
              </w:rPr>
            </w:pPr>
            <w:r w:rsidRPr="004E5D66">
              <w:rPr>
                <w:rFonts w:cs="Arial"/>
                <w:lang w:eastAsia="zh-CN"/>
              </w:rPr>
              <w:t>Number of allocated subcarriers</w:t>
            </w:r>
          </w:p>
        </w:tc>
        <w:tc>
          <w:tcPr>
            <w:tcW w:w="503" w:type="pct"/>
            <w:tcBorders>
              <w:top w:val="single" w:sz="4" w:space="0" w:color="auto"/>
              <w:left w:val="single" w:sz="4" w:space="0" w:color="auto"/>
              <w:bottom w:val="single" w:sz="4" w:space="0" w:color="auto"/>
              <w:right w:val="single" w:sz="4" w:space="0" w:color="auto"/>
            </w:tcBorders>
            <w:vAlign w:val="center"/>
            <w:hideMark/>
          </w:tcPr>
          <w:p w14:paraId="65CCB798" w14:textId="77777777" w:rsidR="00E97DD7" w:rsidRPr="004E5D66" w:rsidRDefault="00E97DD7" w:rsidP="003E1FF8">
            <w:pPr>
              <w:pStyle w:val="TAH"/>
              <w:rPr>
                <w:rFonts w:cs="Arial"/>
              </w:rPr>
            </w:pPr>
            <w:r w:rsidRPr="004E5D66">
              <w:rPr>
                <w:rFonts w:cs="Arial"/>
              </w:rPr>
              <w:t>Propagation conditions</w:t>
            </w:r>
            <w:r w:rsidRPr="004E5D66">
              <w:rPr>
                <w:rFonts w:cs="Arial"/>
                <w:lang w:eastAsia="zh-CN"/>
              </w:rPr>
              <w:t xml:space="preserve"> </w:t>
            </w:r>
            <w:r w:rsidRPr="004E5D66">
              <w:rPr>
                <w:rFonts w:cs="Arial"/>
              </w:rPr>
              <w:t>(Annex D)</w:t>
            </w:r>
          </w:p>
        </w:tc>
        <w:tc>
          <w:tcPr>
            <w:tcW w:w="339" w:type="pct"/>
            <w:tcBorders>
              <w:top w:val="single" w:sz="4" w:space="0" w:color="auto"/>
              <w:left w:val="single" w:sz="4" w:space="0" w:color="auto"/>
              <w:bottom w:val="single" w:sz="4" w:space="0" w:color="auto"/>
              <w:right w:val="single" w:sz="4" w:space="0" w:color="auto"/>
            </w:tcBorders>
            <w:vAlign w:val="center"/>
            <w:hideMark/>
          </w:tcPr>
          <w:p w14:paraId="79AC3754" w14:textId="77777777" w:rsidR="00E97DD7" w:rsidRPr="004E5D66" w:rsidRDefault="00E97DD7" w:rsidP="003E1FF8">
            <w:pPr>
              <w:pStyle w:val="TAH"/>
              <w:rPr>
                <w:rFonts w:cs="Arial"/>
                <w:lang w:eastAsia="zh-CN"/>
              </w:rPr>
            </w:pPr>
            <w:r w:rsidRPr="004E5D66">
              <w:rPr>
                <w:rFonts w:cs="Arial"/>
              </w:rPr>
              <w:t>FRC</w:t>
            </w:r>
            <w:r w:rsidRPr="004E5D66">
              <w:rPr>
                <w:rFonts w:cs="Arial"/>
              </w:rPr>
              <w:br/>
              <w:t>(Annex A)</w:t>
            </w:r>
          </w:p>
        </w:tc>
        <w:tc>
          <w:tcPr>
            <w:tcW w:w="451" w:type="pct"/>
            <w:tcBorders>
              <w:top w:val="single" w:sz="4" w:space="0" w:color="auto"/>
              <w:left w:val="single" w:sz="4" w:space="0" w:color="auto"/>
              <w:bottom w:val="single" w:sz="4" w:space="0" w:color="auto"/>
              <w:right w:val="single" w:sz="4" w:space="0" w:color="auto"/>
            </w:tcBorders>
            <w:vAlign w:val="center"/>
            <w:hideMark/>
          </w:tcPr>
          <w:p w14:paraId="5ED38E0B" w14:textId="77777777" w:rsidR="00E97DD7" w:rsidRPr="004E5D66" w:rsidRDefault="00E97DD7" w:rsidP="003E1FF8">
            <w:pPr>
              <w:pStyle w:val="TAH"/>
              <w:rPr>
                <w:rFonts w:cs="Arial"/>
                <w:lang w:eastAsia="zh-CN"/>
              </w:rPr>
            </w:pPr>
            <w:r w:rsidRPr="004E5D66">
              <w:rPr>
                <w:rFonts w:cs="Arial"/>
                <w:lang w:eastAsia="zh-CN"/>
              </w:rPr>
              <w:t>Frequency offset</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FD3800" w14:textId="77777777" w:rsidR="00E97DD7" w:rsidRPr="004E5D66" w:rsidRDefault="00E97DD7" w:rsidP="003E1FF8">
            <w:pPr>
              <w:pStyle w:val="TAH"/>
              <w:rPr>
                <w:rFonts w:cs="Arial"/>
                <w:lang w:eastAsia="zh-CN"/>
              </w:rPr>
            </w:pPr>
            <w:r w:rsidRPr="004E5D66">
              <w:rPr>
                <w:rFonts w:cs="Arial"/>
                <w:lang w:eastAsia="zh-CN"/>
              </w:rPr>
              <w:t>Tx-Duration</w:t>
            </w:r>
          </w:p>
        </w:tc>
        <w:tc>
          <w:tcPr>
            <w:tcW w:w="439" w:type="pct"/>
            <w:tcBorders>
              <w:top w:val="single" w:sz="4" w:space="0" w:color="auto"/>
              <w:left w:val="single" w:sz="4" w:space="0" w:color="auto"/>
              <w:bottom w:val="single" w:sz="4" w:space="0" w:color="auto"/>
              <w:right w:val="single" w:sz="4" w:space="0" w:color="auto"/>
            </w:tcBorders>
            <w:vAlign w:val="center"/>
            <w:hideMark/>
          </w:tcPr>
          <w:p w14:paraId="315A4971" w14:textId="77777777" w:rsidR="00E97DD7" w:rsidRPr="004E5D66" w:rsidRDefault="00E97DD7" w:rsidP="003E1FF8">
            <w:pPr>
              <w:pStyle w:val="TAH"/>
              <w:rPr>
                <w:rFonts w:cs="Arial"/>
              </w:rPr>
            </w:pPr>
            <w:r w:rsidRPr="004E5D66">
              <w:rPr>
                <w:rFonts w:cs="Arial"/>
                <w:lang w:eastAsia="zh-CN"/>
              </w:rPr>
              <w:t>Repetition number</w:t>
            </w:r>
          </w:p>
        </w:tc>
        <w:tc>
          <w:tcPr>
            <w:tcW w:w="421" w:type="pct"/>
            <w:tcBorders>
              <w:top w:val="single" w:sz="4" w:space="0" w:color="auto"/>
              <w:left w:val="single" w:sz="4" w:space="0" w:color="auto"/>
              <w:bottom w:val="single" w:sz="4" w:space="0" w:color="auto"/>
              <w:right w:val="single" w:sz="4" w:space="0" w:color="auto"/>
            </w:tcBorders>
            <w:vAlign w:val="center"/>
            <w:hideMark/>
          </w:tcPr>
          <w:p w14:paraId="6FC04E30" w14:textId="77777777" w:rsidR="00E97DD7" w:rsidRPr="004E5D66" w:rsidRDefault="00E97DD7" w:rsidP="003E1FF8">
            <w:pPr>
              <w:pStyle w:val="TAH"/>
              <w:rPr>
                <w:rFonts w:cs="Arial"/>
              </w:rPr>
            </w:pPr>
            <w:r w:rsidRPr="004E5D66">
              <w:rPr>
                <w:rFonts w:cs="Arial"/>
                <w:lang w:eastAsia="zh-CN"/>
              </w:rPr>
              <w:t>OCC sequence index</w:t>
            </w:r>
          </w:p>
        </w:tc>
        <w:tc>
          <w:tcPr>
            <w:tcW w:w="357" w:type="pct"/>
            <w:tcBorders>
              <w:top w:val="single" w:sz="4" w:space="0" w:color="auto"/>
              <w:left w:val="single" w:sz="4" w:space="0" w:color="auto"/>
              <w:bottom w:val="single" w:sz="4" w:space="0" w:color="auto"/>
              <w:right w:val="single" w:sz="4" w:space="0" w:color="auto"/>
            </w:tcBorders>
            <w:vAlign w:val="center"/>
            <w:hideMark/>
          </w:tcPr>
          <w:p w14:paraId="3F8474FC" w14:textId="77777777" w:rsidR="00E97DD7" w:rsidRPr="004E5D66" w:rsidRDefault="00E97DD7" w:rsidP="003E1FF8">
            <w:pPr>
              <w:pStyle w:val="TAH"/>
              <w:rPr>
                <w:rFonts w:cs="Arial"/>
              </w:rPr>
            </w:pPr>
            <w:r w:rsidRPr="004E5D66">
              <w:rPr>
                <w:rFonts w:cs="Arial"/>
              </w:rPr>
              <w:t>Fraction of maximum throughput</w:t>
            </w:r>
          </w:p>
        </w:tc>
        <w:tc>
          <w:tcPr>
            <w:tcW w:w="365" w:type="pct"/>
            <w:tcBorders>
              <w:top w:val="single" w:sz="4" w:space="0" w:color="auto"/>
              <w:left w:val="single" w:sz="4" w:space="0" w:color="auto"/>
              <w:bottom w:val="single" w:sz="4" w:space="0" w:color="auto"/>
              <w:right w:val="single" w:sz="4" w:space="0" w:color="auto"/>
            </w:tcBorders>
            <w:vAlign w:val="center"/>
            <w:hideMark/>
          </w:tcPr>
          <w:p w14:paraId="5788B09A" w14:textId="77777777" w:rsidR="00E97DD7" w:rsidRPr="004E5D66" w:rsidRDefault="00E97DD7" w:rsidP="003E1FF8">
            <w:pPr>
              <w:pStyle w:val="TAH"/>
              <w:rPr>
                <w:rFonts w:cs="Arial"/>
              </w:rPr>
            </w:pPr>
            <w:r w:rsidRPr="004E5D66">
              <w:rPr>
                <w:rFonts w:cs="Arial"/>
              </w:rPr>
              <w:t>SNR</w:t>
            </w:r>
          </w:p>
          <w:p w14:paraId="31EBE19B" w14:textId="77777777" w:rsidR="00E97DD7" w:rsidRPr="004E5D66" w:rsidRDefault="00E97DD7" w:rsidP="003E1FF8">
            <w:pPr>
              <w:pStyle w:val="TAH"/>
              <w:rPr>
                <w:rFonts w:cs="Arial"/>
              </w:rPr>
            </w:pPr>
            <w:r w:rsidRPr="004E5D66">
              <w:rPr>
                <w:rFonts w:cs="Arial"/>
              </w:rPr>
              <w:t>[dB]</w:t>
            </w:r>
          </w:p>
        </w:tc>
      </w:tr>
      <w:tr w:rsidR="004E5D66" w:rsidRPr="004E5D66" w14:paraId="0BB738A5" w14:textId="77777777" w:rsidTr="003E1FF8">
        <w:trPr>
          <w:trHeight w:val="312"/>
          <w:jc w:val="center"/>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8C12D1E" w14:textId="77777777" w:rsidR="00E97DD7" w:rsidRPr="004E5D66" w:rsidRDefault="00E97DD7" w:rsidP="003E1FF8">
            <w:pPr>
              <w:pStyle w:val="TAC"/>
              <w:rPr>
                <w:rFonts w:cs="Arial"/>
                <w:lang w:eastAsia="zh-CN"/>
              </w:rPr>
            </w:pPr>
            <w:r w:rsidRPr="004E5D66">
              <w:rPr>
                <w:rFonts w:cs="Arial"/>
                <w:lang w:eastAsia="zh-CN"/>
              </w:rPr>
              <w:t>1</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5EC92DD" w14:textId="77777777" w:rsidR="00E97DD7" w:rsidRPr="004E5D66" w:rsidRDefault="00E97DD7" w:rsidP="003E1FF8">
            <w:pPr>
              <w:pStyle w:val="TAC"/>
              <w:rPr>
                <w:rFonts w:cs="Arial"/>
                <w:lang w:eastAsia="zh-CN"/>
              </w:rPr>
            </w:pPr>
            <w:r w:rsidRPr="004E5D66">
              <w:rPr>
                <w:rFonts w:cs="Arial"/>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0FCB269E" w14:textId="77777777" w:rsidR="00E97DD7" w:rsidRPr="004E5D66" w:rsidRDefault="00E97DD7" w:rsidP="003E1FF8">
            <w:pPr>
              <w:pStyle w:val="TAL"/>
              <w:jc w:val="center"/>
              <w:rPr>
                <w:rFonts w:cs="Arial"/>
              </w:rPr>
            </w:pPr>
            <w:r w:rsidRPr="004E5D66">
              <w:rPr>
                <w:lang w:eastAsia="zh-CN"/>
              </w:rPr>
              <w:t>15KHz</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F953876" w14:textId="77777777" w:rsidR="00E97DD7" w:rsidRPr="004E5D66" w:rsidRDefault="00E97DD7" w:rsidP="003E1FF8">
            <w:pPr>
              <w:pStyle w:val="TAL"/>
              <w:jc w:val="center"/>
              <w:rPr>
                <w:rFonts w:cs="Arial"/>
                <w:lang w:eastAsia="zh-CN"/>
              </w:rPr>
            </w:pPr>
            <w:r w:rsidRPr="004E5D66">
              <w:rPr>
                <w:rFonts w:cs="Arial"/>
                <w:lang w:eastAsia="zh-CN"/>
              </w:rPr>
              <w:t>1</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AA4087F" w14:textId="77777777" w:rsidR="00E97DD7" w:rsidRPr="004E5D66" w:rsidRDefault="00E97DD7" w:rsidP="003E1FF8">
            <w:pPr>
              <w:pStyle w:val="TAL"/>
              <w:jc w:val="center"/>
              <w:rPr>
                <w:rFonts w:cs="Arial"/>
                <w:lang w:eastAsia="zh-CN"/>
              </w:rPr>
            </w:pPr>
            <w:r w:rsidRPr="004E5D66">
              <w:rPr>
                <w:rFonts w:cs="Arial"/>
                <w:lang w:eastAsia="zh-CN"/>
              </w:rPr>
              <w:t>NTN-TDLA100-1</w:t>
            </w:r>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21E6ACE8" w14:textId="77777777" w:rsidR="00E97DD7" w:rsidRPr="004E5D66" w:rsidRDefault="00E97DD7" w:rsidP="003E1FF8">
            <w:pPr>
              <w:pStyle w:val="TAC"/>
              <w:rPr>
                <w:rFonts w:cs="Arial"/>
                <w:lang w:eastAsia="zh-CN"/>
              </w:rPr>
            </w:pPr>
            <w:r w:rsidRPr="004E5D66">
              <w:rPr>
                <w:rFonts w:cs="Arial"/>
              </w:rPr>
              <w:t>A7-3</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2983FFAC" w14:textId="77777777" w:rsidR="00E97DD7" w:rsidRPr="004E5D66" w:rsidRDefault="00E97DD7" w:rsidP="003E1FF8">
            <w:pPr>
              <w:pStyle w:val="TAC"/>
              <w:rPr>
                <w:rFonts w:cs="Arial"/>
              </w:rPr>
            </w:pPr>
            <w:r w:rsidRPr="004E5D66">
              <w:rPr>
                <w:rFonts w:cs="Arial"/>
                <w:lang w:eastAsia="zh-CN"/>
              </w:rPr>
              <w:t>128 Hz</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47F43696" w14:textId="77777777" w:rsidR="00E97DD7" w:rsidRPr="004E5D66" w:rsidRDefault="00E97DD7" w:rsidP="003E1FF8">
            <w:pPr>
              <w:pStyle w:val="TAC"/>
              <w:rPr>
                <w:rFonts w:cs="Arial"/>
                <w:lang w:eastAsia="zh-CN"/>
              </w:rPr>
            </w:pPr>
            <w:r w:rsidRPr="004E5D66">
              <w:rPr>
                <w:rFonts w:cs="Arial"/>
                <w:lang w:eastAsia="zh-CN"/>
              </w:rPr>
              <w:t>256</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7EDEEECE" w14:textId="77777777" w:rsidR="00E97DD7" w:rsidRPr="004E5D66" w:rsidRDefault="00E97DD7" w:rsidP="003E1FF8">
            <w:pPr>
              <w:pStyle w:val="TAC"/>
              <w:rPr>
                <w:rFonts w:cs="Arial"/>
              </w:rPr>
            </w:pPr>
            <w:r w:rsidRPr="004E5D66">
              <w:rPr>
                <w:rFonts w:cs="Arial"/>
              </w:rPr>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497C5EA1" w14:textId="77777777" w:rsidR="00E97DD7" w:rsidRPr="004E5D66" w:rsidRDefault="00E97DD7" w:rsidP="003E1FF8">
            <w:pPr>
              <w:pStyle w:val="TAC"/>
              <w:rPr>
                <w:rFonts w:cs="Arial"/>
              </w:rPr>
            </w:pPr>
            <w:r w:rsidRPr="004E5D66">
              <w:rPr>
                <w:rFonts w:cs="Arial"/>
              </w:rPr>
              <w:t>0</w:t>
            </w:r>
          </w:p>
        </w:tc>
        <w:tc>
          <w:tcPr>
            <w:tcW w:w="357" w:type="pct"/>
            <w:tcBorders>
              <w:top w:val="single" w:sz="4" w:space="0" w:color="auto"/>
              <w:left w:val="single" w:sz="4" w:space="0" w:color="auto"/>
              <w:bottom w:val="single" w:sz="4" w:space="0" w:color="auto"/>
              <w:right w:val="single" w:sz="4" w:space="0" w:color="auto"/>
            </w:tcBorders>
            <w:vAlign w:val="center"/>
            <w:hideMark/>
          </w:tcPr>
          <w:p w14:paraId="434721D3" w14:textId="77777777" w:rsidR="00E97DD7" w:rsidRPr="004E5D66" w:rsidRDefault="00E97DD7" w:rsidP="003E1FF8">
            <w:pPr>
              <w:pStyle w:val="TAC"/>
              <w:rPr>
                <w:rFonts w:cs="Arial"/>
                <w:lang w:eastAsia="zh-CN"/>
              </w:rPr>
            </w:pPr>
            <w:r w:rsidRPr="004E5D66">
              <w:rPr>
                <w:rFonts w:cs="Arial"/>
              </w:rPr>
              <w:t>70%</w:t>
            </w:r>
          </w:p>
        </w:tc>
        <w:tc>
          <w:tcPr>
            <w:tcW w:w="365" w:type="pct"/>
            <w:tcBorders>
              <w:top w:val="single" w:sz="4" w:space="0" w:color="auto"/>
              <w:left w:val="single" w:sz="4" w:space="0" w:color="auto"/>
              <w:bottom w:val="single" w:sz="4" w:space="0" w:color="auto"/>
              <w:right w:val="single" w:sz="4" w:space="0" w:color="auto"/>
            </w:tcBorders>
            <w:vAlign w:val="center"/>
            <w:hideMark/>
          </w:tcPr>
          <w:p w14:paraId="1AE9859B" w14:textId="77777777" w:rsidR="00E97DD7" w:rsidRPr="004E5D66" w:rsidRDefault="00E97DD7" w:rsidP="003E1FF8">
            <w:pPr>
              <w:pStyle w:val="TAC"/>
              <w:rPr>
                <w:rFonts w:cs="Arial"/>
                <w:lang w:eastAsia="zh-CN"/>
              </w:rPr>
            </w:pPr>
            <w:r w:rsidRPr="004E5D66">
              <w:rPr>
                <w:rFonts w:cs="Arial"/>
                <w:lang w:eastAsia="zh-CN"/>
              </w:rPr>
              <w:t>-9.0</w:t>
            </w:r>
          </w:p>
        </w:tc>
      </w:tr>
      <w:tr w:rsidR="004E5D66" w:rsidRPr="004E5D66" w14:paraId="49E24CFB" w14:textId="77777777" w:rsidTr="003E1FF8">
        <w:trPr>
          <w:trHeight w:val="312"/>
          <w:jc w:val="center"/>
        </w:trPr>
        <w:tc>
          <w:tcPr>
            <w:tcW w:w="407" w:type="pct"/>
            <w:vMerge/>
            <w:tcBorders>
              <w:top w:val="single" w:sz="4" w:space="0" w:color="auto"/>
              <w:left w:val="single" w:sz="4" w:space="0" w:color="auto"/>
              <w:bottom w:val="single" w:sz="4" w:space="0" w:color="auto"/>
              <w:right w:val="single" w:sz="4" w:space="0" w:color="auto"/>
            </w:tcBorders>
            <w:vAlign w:val="center"/>
            <w:hideMark/>
          </w:tcPr>
          <w:p w14:paraId="0F04C14D" w14:textId="77777777" w:rsidR="00E97DD7" w:rsidRPr="004E5D66" w:rsidRDefault="00E97DD7" w:rsidP="003E1FF8">
            <w:pPr>
              <w:spacing w:after="0"/>
              <w:rPr>
                <w:rFonts w:ascii="Arial" w:hAnsi="Arial" w:cs="Arial"/>
                <w:sz w:val="18"/>
                <w:lang w:eastAsia="zh-CN"/>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447852A8" w14:textId="77777777" w:rsidR="00E97DD7" w:rsidRPr="004E5D66" w:rsidRDefault="00E97DD7" w:rsidP="003E1FF8">
            <w:pPr>
              <w:spacing w:after="0"/>
              <w:rPr>
                <w:rFonts w:ascii="Arial" w:hAnsi="Arial" w:cs="Arial"/>
                <w:sz w:val="18"/>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5707CCE6" w14:textId="77777777" w:rsidR="00E97DD7" w:rsidRPr="004E5D66" w:rsidRDefault="00E97DD7" w:rsidP="003E1FF8">
            <w:pPr>
              <w:spacing w:after="0"/>
              <w:rPr>
                <w:rFonts w:ascii="Arial" w:hAnsi="Arial" w:cs="Arial"/>
                <w:sz w:val="18"/>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614C7389" w14:textId="77777777" w:rsidR="00E97DD7" w:rsidRPr="004E5D66" w:rsidRDefault="00E97DD7" w:rsidP="003E1FF8">
            <w:pPr>
              <w:spacing w:after="0"/>
              <w:rPr>
                <w:rFonts w:ascii="Arial" w:hAnsi="Arial" w:cs="Arial"/>
                <w:sz w:val="18"/>
                <w:lang w:eastAsia="zh-CN"/>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CF942C2" w14:textId="77777777" w:rsidR="00E97DD7" w:rsidRPr="004E5D66" w:rsidRDefault="00E97DD7" w:rsidP="003E1FF8">
            <w:pPr>
              <w:spacing w:after="0"/>
              <w:rPr>
                <w:rFonts w:ascii="Arial" w:hAnsi="Arial" w:cs="Arial"/>
                <w:sz w:val="18"/>
                <w:lang w:eastAsia="zh-CN"/>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14:paraId="1182ED36" w14:textId="77777777" w:rsidR="00E97DD7" w:rsidRPr="004E5D66" w:rsidRDefault="00E97DD7" w:rsidP="003E1FF8">
            <w:pPr>
              <w:spacing w:after="0"/>
              <w:rPr>
                <w:rFonts w:ascii="Arial" w:hAnsi="Arial" w:cs="Arial"/>
                <w:sz w:val="18"/>
                <w:lang w:eastAsia="zh-CN"/>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66D2F733" w14:textId="77777777" w:rsidR="00E97DD7" w:rsidRPr="004E5D66" w:rsidRDefault="00E97DD7" w:rsidP="003E1FF8">
            <w:pPr>
              <w:spacing w:after="0"/>
              <w:rPr>
                <w:rFonts w:ascii="Arial" w:hAnsi="Arial" w:cs="Arial"/>
                <w:sz w:val="18"/>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46623D6A" w14:textId="77777777" w:rsidR="00E97DD7" w:rsidRPr="004E5D66" w:rsidRDefault="00E97DD7" w:rsidP="003E1FF8">
            <w:pPr>
              <w:spacing w:after="0"/>
              <w:rPr>
                <w:rFonts w:ascii="Arial" w:hAnsi="Arial" w:cs="Arial"/>
                <w:sz w:val="18"/>
                <w:lang w:eastAsia="zh-CN"/>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41DAD5D6" w14:textId="77777777" w:rsidR="00E97DD7" w:rsidRPr="004E5D66" w:rsidRDefault="00E97DD7" w:rsidP="003E1FF8">
            <w:pPr>
              <w:spacing w:after="0"/>
              <w:rPr>
                <w:rFonts w:ascii="Arial" w:hAnsi="Arial" w:cs="Arial"/>
                <w:sz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034A53C7" w14:textId="77777777" w:rsidR="00E97DD7" w:rsidRPr="004E5D66" w:rsidRDefault="00E97DD7" w:rsidP="003E1FF8">
            <w:pPr>
              <w:pStyle w:val="TAC"/>
              <w:rPr>
                <w:rFonts w:cs="Arial"/>
              </w:rPr>
            </w:pPr>
            <w:r w:rsidRPr="004E5D66">
              <w:rPr>
                <w:rFonts w:cs="Arial"/>
              </w:rPr>
              <w:t>1</w:t>
            </w:r>
          </w:p>
        </w:tc>
        <w:tc>
          <w:tcPr>
            <w:tcW w:w="357" w:type="pct"/>
            <w:tcBorders>
              <w:top w:val="single" w:sz="4" w:space="0" w:color="auto"/>
              <w:left w:val="single" w:sz="4" w:space="0" w:color="auto"/>
              <w:bottom w:val="single" w:sz="4" w:space="0" w:color="auto"/>
              <w:right w:val="single" w:sz="4" w:space="0" w:color="auto"/>
            </w:tcBorders>
            <w:vAlign w:val="center"/>
            <w:hideMark/>
          </w:tcPr>
          <w:p w14:paraId="557CB562" w14:textId="77777777" w:rsidR="00E97DD7" w:rsidRPr="004E5D66" w:rsidRDefault="00E97DD7" w:rsidP="003E1FF8">
            <w:pPr>
              <w:pStyle w:val="TAC"/>
              <w:rPr>
                <w:rFonts w:cs="Arial"/>
              </w:rPr>
            </w:pPr>
            <w:r w:rsidRPr="004E5D66">
              <w:rPr>
                <w:rFonts w:cs="Arial"/>
              </w:rPr>
              <w:t>70%</w:t>
            </w:r>
          </w:p>
        </w:tc>
        <w:tc>
          <w:tcPr>
            <w:tcW w:w="365" w:type="pct"/>
            <w:tcBorders>
              <w:top w:val="single" w:sz="4" w:space="0" w:color="auto"/>
              <w:left w:val="single" w:sz="4" w:space="0" w:color="auto"/>
              <w:bottom w:val="single" w:sz="4" w:space="0" w:color="auto"/>
              <w:right w:val="single" w:sz="4" w:space="0" w:color="auto"/>
            </w:tcBorders>
            <w:vAlign w:val="center"/>
            <w:hideMark/>
          </w:tcPr>
          <w:p w14:paraId="2C47645F" w14:textId="77777777" w:rsidR="00E97DD7" w:rsidRPr="004E5D66" w:rsidRDefault="00E97DD7" w:rsidP="003E1FF8">
            <w:pPr>
              <w:pStyle w:val="TAC"/>
              <w:rPr>
                <w:rFonts w:cs="Arial"/>
              </w:rPr>
            </w:pPr>
            <w:r w:rsidRPr="004E5D66">
              <w:rPr>
                <w:rFonts w:cs="Arial"/>
                <w:lang w:eastAsia="zh-CN"/>
              </w:rPr>
              <w:t>-9.0</w:t>
            </w:r>
          </w:p>
        </w:tc>
      </w:tr>
      <w:tr w:rsidR="004E5D66" w:rsidRPr="004E5D66" w14:paraId="2CC69626" w14:textId="77777777" w:rsidTr="003E1FF8">
        <w:trPr>
          <w:trHeight w:val="312"/>
          <w:jc w:val="center"/>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9B00311" w14:textId="77777777" w:rsidR="00E97DD7" w:rsidRPr="004E5D66" w:rsidRDefault="00E97DD7" w:rsidP="003E1FF8">
            <w:pPr>
              <w:pStyle w:val="TAC"/>
              <w:rPr>
                <w:rFonts w:cs="Arial"/>
                <w:lang w:eastAsia="zh-CN"/>
              </w:rPr>
            </w:pPr>
            <w:r w:rsidRPr="004E5D66">
              <w:rPr>
                <w:rFonts w:cs="Arial"/>
                <w:lang w:eastAsia="zh-CN"/>
              </w:rPr>
              <w:t>1</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40725A66" w14:textId="77777777" w:rsidR="00E97DD7" w:rsidRPr="004E5D66" w:rsidRDefault="00E97DD7" w:rsidP="003E1FF8">
            <w:pPr>
              <w:pStyle w:val="TAC"/>
              <w:rPr>
                <w:rFonts w:cs="Arial"/>
                <w:lang w:eastAsia="zh-CN"/>
              </w:rPr>
            </w:pPr>
            <w:r w:rsidRPr="004E5D66">
              <w:rPr>
                <w:rFonts w:cs="Arial"/>
                <w:lang w:eastAsia="zh-CN"/>
              </w:rPr>
              <w:t>2</w:t>
            </w:r>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7E02CFDF" w14:textId="77777777" w:rsidR="00E97DD7" w:rsidRPr="004E5D66" w:rsidRDefault="00E97DD7" w:rsidP="003E1FF8">
            <w:pPr>
              <w:pStyle w:val="TAL"/>
              <w:jc w:val="center"/>
              <w:rPr>
                <w:rFonts w:cs="Arial"/>
                <w:lang w:eastAsia="zh-CN"/>
              </w:rPr>
            </w:pPr>
            <w:r w:rsidRPr="004E5D66">
              <w:rPr>
                <w:rFonts w:cs="Arial"/>
                <w:lang w:eastAsia="zh-CN"/>
              </w:rPr>
              <w:t>15KHz</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4CED8F87" w14:textId="77777777" w:rsidR="00E97DD7" w:rsidRPr="004E5D66" w:rsidRDefault="00E97DD7" w:rsidP="003E1FF8">
            <w:pPr>
              <w:pStyle w:val="TAL"/>
              <w:jc w:val="center"/>
              <w:rPr>
                <w:rFonts w:cs="Arial"/>
                <w:lang w:eastAsia="zh-CN"/>
              </w:rPr>
            </w:pPr>
            <w:r w:rsidRPr="004E5D66">
              <w:rPr>
                <w:rFonts w:cs="Arial"/>
                <w:lang w:eastAsia="zh-CN"/>
              </w:rPr>
              <w:t>1</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0A80F13" w14:textId="77777777" w:rsidR="00E97DD7" w:rsidRPr="004E5D66" w:rsidRDefault="00E97DD7" w:rsidP="003E1FF8">
            <w:pPr>
              <w:pStyle w:val="TAL"/>
              <w:jc w:val="center"/>
              <w:rPr>
                <w:rFonts w:cs="Arial"/>
                <w:lang w:eastAsia="zh-CN"/>
              </w:rPr>
            </w:pPr>
            <w:r w:rsidRPr="004E5D66">
              <w:rPr>
                <w:rFonts w:cs="Arial"/>
                <w:lang w:eastAsia="zh-CN"/>
              </w:rPr>
              <w:t>NTN-TDLA100-1</w:t>
            </w:r>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5A572E5B" w14:textId="77777777" w:rsidR="00E97DD7" w:rsidRPr="004E5D66" w:rsidRDefault="00E97DD7" w:rsidP="003E1FF8">
            <w:pPr>
              <w:pStyle w:val="TAC"/>
              <w:rPr>
                <w:rFonts w:cs="Arial"/>
                <w:lang w:eastAsia="zh-CN"/>
              </w:rPr>
            </w:pPr>
            <w:r w:rsidRPr="004E5D66">
              <w:rPr>
                <w:rFonts w:cs="Arial"/>
              </w:rPr>
              <w:t>A7-3</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5D9A4CD2" w14:textId="77777777" w:rsidR="00E97DD7" w:rsidRPr="004E5D66" w:rsidRDefault="00E97DD7" w:rsidP="003E1FF8">
            <w:pPr>
              <w:pStyle w:val="TAC"/>
              <w:rPr>
                <w:rFonts w:cs="Arial"/>
                <w:lang w:eastAsia="zh-CN"/>
              </w:rPr>
            </w:pPr>
            <w:r w:rsidRPr="004E5D66">
              <w:rPr>
                <w:rFonts w:cs="Arial"/>
                <w:lang w:eastAsia="zh-CN"/>
              </w:rPr>
              <w:t>128 Hz</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0382067C" w14:textId="77777777" w:rsidR="00E97DD7" w:rsidRPr="004E5D66" w:rsidRDefault="00E97DD7" w:rsidP="003E1FF8">
            <w:pPr>
              <w:pStyle w:val="TAC"/>
              <w:rPr>
                <w:rFonts w:cs="Arial"/>
                <w:lang w:eastAsia="zh-CN"/>
              </w:rPr>
            </w:pPr>
            <w:r w:rsidRPr="004E5D66">
              <w:rPr>
                <w:rFonts w:cs="Arial"/>
                <w:lang w:eastAsia="zh-CN"/>
              </w:rPr>
              <w:t>256</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2E3F6FA1" w14:textId="77777777" w:rsidR="00E97DD7" w:rsidRPr="004E5D66" w:rsidRDefault="00E97DD7" w:rsidP="003E1FF8">
            <w:pPr>
              <w:pStyle w:val="TAC"/>
              <w:rPr>
                <w:rFonts w:cs="Arial"/>
                <w:lang w:eastAsia="zh-CN"/>
              </w:rPr>
            </w:pPr>
            <w:r w:rsidRPr="004E5D66">
              <w:rPr>
                <w:rFonts w:cs="Arial"/>
                <w:lang w:eastAsia="zh-CN"/>
              </w:rPr>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52AA5040" w14:textId="77777777" w:rsidR="00E97DD7" w:rsidRPr="004E5D66" w:rsidRDefault="00E97DD7" w:rsidP="003E1FF8">
            <w:pPr>
              <w:pStyle w:val="TAC"/>
              <w:rPr>
                <w:rFonts w:cs="Arial"/>
                <w:lang w:eastAsia="zh-CN"/>
              </w:rPr>
            </w:pPr>
            <w:r w:rsidRPr="004E5D66">
              <w:rPr>
                <w:rFonts w:cs="Arial"/>
                <w:lang w:eastAsia="zh-CN"/>
              </w:rPr>
              <w:t>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AD57C24" w14:textId="77777777" w:rsidR="00E97DD7" w:rsidRPr="004E5D66" w:rsidRDefault="00E97DD7" w:rsidP="003E1FF8">
            <w:pPr>
              <w:pStyle w:val="TAC"/>
              <w:rPr>
                <w:rFonts w:cs="Arial"/>
                <w:lang w:eastAsia="zh-CN"/>
              </w:rPr>
            </w:pPr>
            <w:r w:rsidRPr="004E5D66">
              <w:rPr>
                <w:rFonts w:cs="Arial"/>
                <w:lang w:eastAsia="zh-CN"/>
              </w:rPr>
              <w:t>70%</w:t>
            </w:r>
          </w:p>
        </w:tc>
        <w:tc>
          <w:tcPr>
            <w:tcW w:w="365" w:type="pct"/>
            <w:tcBorders>
              <w:top w:val="single" w:sz="4" w:space="0" w:color="auto"/>
              <w:left w:val="single" w:sz="4" w:space="0" w:color="auto"/>
              <w:bottom w:val="single" w:sz="4" w:space="0" w:color="auto"/>
              <w:right w:val="single" w:sz="4" w:space="0" w:color="auto"/>
            </w:tcBorders>
            <w:vAlign w:val="center"/>
            <w:hideMark/>
          </w:tcPr>
          <w:p w14:paraId="1B086991" w14:textId="77777777" w:rsidR="00E97DD7" w:rsidRPr="004E5D66" w:rsidRDefault="00E97DD7" w:rsidP="003E1FF8">
            <w:pPr>
              <w:pStyle w:val="TAC"/>
              <w:rPr>
                <w:rFonts w:cs="Arial"/>
                <w:lang w:eastAsia="zh-CN"/>
              </w:rPr>
            </w:pPr>
            <w:r w:rsidRPr="004E5D66">
              <w:rPr>
                <w:rFonts w:cs="Arial"/>
                <w:lang w:eastAsia="zh-CN"/>
              </w:rPr>
              <w:t>-11.7</w:t>
            </w:r>
          </w:p>
        </w:tc>
      </w:tr>
      <w:tr w:rsidR="004E5D66" w:rsidRPr="004E5D66" w14:paraId="26F43A5C" w14:textId="77777777" w:rsidTr="003E1FF8">
        <w:trPr>
          <w:trHeight w:val="312"/>
          <w:jc w:val="center"/>
        </w:trPr>
        <w:tc>
          <w:tcPr>
            <w:tcW w:w="407" w:type="pct"/>
            <w:vMerge/>
            <w:tcBorders>
              <w:top w:val="single" w:sz="4" w:space="0" w:color="auto"/>
              <w:left w:val="single" w:sz="4" w:space="0" w:color="auto"/>
              <w:bottom w:val="single" w:sz="4" w:space="0" w:color="auto"/>
              <w:right w:val="single" w:sz="4" w:space="0" w:color="auto"/>
            </w:tcBorders>
            <w:vAlign w:val="center"/>
            <w:hideMark/>
          </w:tcPr>
          <w:p w14:paraId="597B0BAA" w14:textId="77777777" w:rsidR="00E97DD7" w:rsidRPr="004E5D66" w:rsidRDefault="00E97DD7" w:rsidP="003E1FF8">
            <w:pPr>
              <w:spacing w:after="0"/>
              <w:rPr>
                <w:rFonts w:ascii="Arial" w:hAnsi="Arial" w:cs="Arial"/>
                <w:sz w:val="18"/>
                <w:lang w:eastAsia="zh-CN"/>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607B6D1F" w14:textId="77777777" w:rsidR="00E97DD7" w:rsidRPr="004E5D66" w:rsidRDefault="00E97DD7" w:rsidP="003E1FF8">
            <w:pPr>
              <w:spacing w:after="0"/>
              <w:rPr>
                <w:rFonts w:ascii="Arial" w:hAnsi="Arial" w:cs="Arial"/>
                <w:sz w:val="18"/>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7A161B78" w14:textId="77777777" w:rsidR="00E97DD7" w:rsidRPr="004E5D66" w:rsidRDefault="00E97DD7" w:rsidP="003E1FF8">
            <w:pPr>
              <w:spacing w:after="0"/>
              <w:rPr>
                <w:rFonts w:ascii="Arial" w:hAnsi="Arial" w:cs="Arial"/>
                <w:sz w:val="18"/>
                <w:lang w:eastAsia="zh-CN"/>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3D28C94C" w14:textId="77777777" w:rsidR="00E97DD7" w:rsidRPr="004E5D66" w:rsidRDefault="00E97DD7" w:rsidP="003E1FF8">
            <w:pPr>
              <w:spacing w:after="0"/>
              <w:rPr>
                <w:rFonts w:ascii="Arial" w:hAnsi="Arial" w:cs="Arial"/>
                <w:sz w:val="18"/>
                <w:lang w:eastAsia="zh-CN"/>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0BF4871" w14:textId="77777777" w:rsidR="00E97DD7" w:rsidRPr="004E5D66" w:rsidRDefault="00E97DD7" w:rsidP="003E1FF8">
            <w:pPr>
              <w:spacing w:after="0"/>
              <w:rPr>
                <w:rFonts w:ascii="Arial" w:hAnsi="Arial" w:cs="Arial"/>
                <w:sz w:val="18"/>
                <w:lang w:eastAsia="zh-CN"/>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14:paraId="254AFD1B" w14:textId="77777777" w:rsidR="00E97DD7" w:rsidRPr="004E5D66" w:rsidRDefault="00E97DD7" w:rsidP="003E1FF8">
            <w:pPr>
              <w:spacing w:after="0"/>
              <w:rPr>
                <w:rFonts w:ascii="Arial" w:hAnsi="Arial" w:cs="Arial"/>
                <w:sz w:val="18"/>
                <w:lang w:eastAsia="zh-CN"/>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48DCB76B" w14:textId="77777777" w:rsidR="00E97DD7" w:rsidRPr="004E5D66" w:rsidRDefault="00E97DD7" w:rsidP="003E1FF8">
            <w:pPr>
              <w:spacing w:after="0"/>
              <w:rPr>
                <w:rFonts w:ascii="Arial" w:hAnsi="Arial" w:cs="Arial"/>
                <w:sz w:val="18"/>
                <w:lang w:eastAsia="zh-CN"/>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56757011" w14:textId="77777777" w:rsidR="00E97DD7" w:rsidRPr="004E5D66" w:rsidRDefault="00E97DD7" w:rsidP="003E1FF8">
            <w:pPr>
              <w:spacing w:after="0"/>
              <w:rPr>
                <w:rFonts w:ascii="Arial" w:hAnsi="Arial" w:cs="Arial"/>
                <w:sz w:val="18"/>
                <w:lang w:eastAsia="zh-CN"/>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7259211A" w14:textId="77777777" w:rsidR="00E97DD7" w:rsidRPr="004E5D66" w:rsidRDefault="00E97DD7" w:rsidP="003E1FF8">
            <w:pPr>
              <w:spacing w:after="0"/>
              <w:rPr>
                <w:rFonts w:ascii="Arial" w:hAnsi="Arial" w:cs="Arial"/>
                <w:sz w:val="18"/>
                <w:lang w:eastAsia="zh-CN"/>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6057D5FC" w14:textId="77777777" w:rsidR="00E97DD7" w:rsidRPr="004E5D66" w:rsidRDefault="00E97DD7" w:rsidP="003E1FF8">
            <w:pPr>
              <w:pStyle w:val="TAC"/>
              <w:rPr>
                <w:rFonts w:cs="Arial"/>
                <w:lang w:eastAsia="zh-CN"/>
              </w:rPr>
            </w:pPr>
            <w:r w:rsidRPr="004E5D66">
              <w:rPr>
                <w:rFonts w:cs="Arial"/>
                <w:lang w:eastAsia="zh-CN"/>
              </w:rPr>
              <w:t>1</w:t>
            </w:r>
          </w:p>
        </w:tc>
        <w:tc>
          <w:tcPr>
            <w:tcW w:w="357" w:type="pct"/>
            <w:tcBorders>
              <w:top w:val="single" w:sz="4" w:space="0" w:color="auto"/>
              <w:left w:val="single" w:sz="4" w:space="0" w:color="auto"/>
              <w:bottom w:val="single" w:sz="4" w:space="0" w:color="auto"/>
              <w:right w:val="single" w:sz="4" w:space="0" w:color="auto"/>
            </w:tcBorders>
            <w:vAlign w:val="center"/>
            <w:hideMark/>
          </w:tcPr>
          <w:p w14:paraId="24B901FC" w14:textId="77777777" w:rsidR="00E97DD7" w:rsidRPr="004E5D66" w:rsidRDefault="00E97DD7" w:rsidP="003E1FF8">
            <w:pPr>
              <w:pStyle w:val="TAC"/>
              <w:rPr>
                <w:rFonts w:cs="Arial"/>
                <w:lang w:eastAsia="zh-CN"/>
              </w:rPr>
            </w:pPr>
            <w:r w:rsidRPr="004E5D66">
              <w:rPr>
                <w:rFonts w:cs="Arial"/>
              </w:rPr>
              <w:t>70%</w:t>
            </w:r>
          </w:p>
        </w:tc>
        <w:tc>
          <w:tcPr>
            <w:tcW w:w="365" w:type="pct"/>
            <w:tcBorders>
              <w:top w:val="single" w:sz="4" w:space="0" w:color="auto"/>
              <w:left w:val="single" w:sz="4" w:space="0" w:color="auto"/>
              <w:bottom w:val="single" w:sz="4" w:space="0" w:color="auto"/>
              <w:right w:val="single" w:sz="4" w:space="0" w:color="auto"/>
            </w:tcBorders>
            <w:vAlign w:val="center"/>
            <w:hideMark/>
          </w:tcPr>
          <w:p w14:paraId="688DE76D" w14:textId="77777777" w:rsidR="00E97DD7" w:rsidRPr="004E5D66" w:rsidRDefault="00E97DD7" w:rsidP="003E1FF8">
            <w:pPr>
              <w:pStyle w:val="TAC"/>
              <w:rPr>
                <w:rFonts w:cs="Arial"/>
                <w:lang w:eastAsia="zh-CN"/>
              </w:rPr>
            </w:pPr>
            <w:r w:rsidRPr="004E5D66">
              <w:rPr>
                <w:rFonts w:cs="Arial"/>
                <w:lang w:eastAsia="zh-CN"/>
              </w:rPr>
              <w:t>-11.7</w:t>
            </w:r>
          </w:p>
        </w:tc>
      </w:tr>
      <w:tr w:rsidR="00E97DD7" w:rsidRPr="004E5D66" w14:paraId="0DBE343D" w14:textId="77777777" w:rsidTr="003E1FF8">
        <w:trPr>
          <w:trHeight w:val="312"/>
          <w:jc w:val="center"/>
        </w:trPr>
        <w:tc>
          <w:tcPr>
            <w:tcW w:w="5000" w:type="pct"/>
            <w:gridSpan w:val="12"/>
            <w:tcBorders>
              <w:top w:val="single" w:sz="4" w:space="0" w:color="auto"/>
              <w:left w:val="single" w:sz="4" w:space="0" w:color="auto"/>
              <w:bottom w:val="single" w:sz="4" w:space="0" w:color="auto"/>
              <w:right w:val="single" w:sz="4" w:space="0" w:color="auto"/>
            </w:tcBorders>
            <w:vAlign w:val="center"/>
            <w:hideMark/>
          </w:tcPr>
          <w:p w14:paraId="026F9545" w14:textId="77777777" w:rsidR="00E97DD7" w:rsidRPr="004E5D66" w:rsidRDefault="00E97DD7" w:rsidP="003E1FF8">
            <w:pPr>
              <w:pStyle w:val="TAN"/>
              <w:rPr>
                <w:lang w:eastAsia="zh-CN"/>
              </w:rPr>
            </w:pPr>
            <w:r w:rsidRPr="004E5D66">
              <w:rPr>
                <w:lang w:eastAsia="zh-CN"/>
              </w:rPr>
              <w:t>Note 1:</w:t>
            </w:r>
            <w:r w:rsidRPr="004E5D66">
              <w:rPr>
                <w:lang w:eastAsia="zh-CN"/>
              </w:rPr>
              <w:tab/>
            </w:r>
            <w:r w:rsidRPr="004E5D66">
              <w:rPr>
                <w:rFonts w:eastAsiaTheme="minorEastAsia"/>
                <w:bCs/>
                <w:szCs w:val="18"/>
                <w:lang w:eastAsia="zh-CN"/>
              </w:rPr>
              <w:t xml:space="preserve">The total number of slots in NPUSCH transmission after transmission after OCC is applied </w:t>
            </w:r>
            <w:r w:rsidRPr="004E5D66">
              <w:rPr>
                <w:rFonts w:cs="Arial"/>
                <w:bCs/>
                <w:lang w:eastAsia="zh-CN"/>
              </w:rPr>
              <w:t>Repetition number* OCC length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bCs/>
                      <w:iCs/>
                    </w:rPr>
                  </m:ctrlPr>
                </m:sSubPr>
                <m:e>
                  <m:r>
                    <w:rPr>
                      <w:rFonts w:ascii="Cambria Math" w:hAnsi="Cambria Math"/>
                    </w:rPr>
                    <m:t>N</m:t>
                  </m:r>
                </m:e>
                <m:sub>
                  <m:r>
                    <w:rPr>
                      <w:rFonts w:ascii="Cambria Math" w:hAnsi="Cambria Math"/>
                    </w:rPr>
                    <m:t>RU</m:t>
                  </m:r>
                </m:sub>
              </m:sSub>
            </m:oMath>
            <w:r w:rsidRPr="004E5D66">
              <w:rPr>
                <w:rFonts w:eastAsiaTheme="minorEastAsia" w:cs="Arial"/>
                <w:bCs/>
                <w:iCs/>
                <w:lang w:eastAsia="zh-CN"/>
              </w:rPr>
              <w:t xml:space="preserve">, where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4E5D66">
              <w:rPr>
                <w:rFonts w:eastAsiaTheme="minorEastAsia" w:cs="Arial"/>
                <w:bCs/>
                <w:iCs/>
                <w:lang w:eastAsia="zh-CN"/>
              </w:rPr>
              <w:t xml:space="preserve"> is number of UL slot and </w:t>
            </w:r>
            <m:oMath>
              <m:sSub>
                <m:sSubPr>
                  <m:ctrlPr>
                    <w:rPr>
                      <w:rFonts w:ascii="Cambria Math" w:hAnsi="Cambria Math"/>
                      <w:bCs/>
                      <w:iCs/>
                    </w:rPr>
                  </m:ctrlPr>
                </m:sSubPr>
                <m:e>
                  <m:r>
                    <w:rPr>
                      <w:rFonts w:ascii="Cambria Math" w:hAnsi="Cambria Math"/>
                    </w:rPr>
                    <m:t>N</m:t>
                  </m:r>
                </m:e>
                <m:sub>
                  <m:r>
                    <w:rPr>
                      <w:rFonts w:ascii="Cambria Math" w:hAnsi="Cambria Math"/>
                    </w:rPr>
                    <m:t>RU</m:t>
                  </m:r>
                </m:sub>
              </m:sSub>
            </m:oMath>
            <w:r w:rsidRPr="004E5D66">
              <w:rPr>
                <w:rFonts w:eastAsiaTheme="minorEastAsia" w:cs="Arial"/>
                <w:bCs/>
                <w:iCs/>
                <w:lang w:eastAsia="zh-CN"/>
              </w:rPr>
              <w:t xml:space="preserve"> is the number of RU.</w:t>
            </w:r>
          </w:p>
        </w:tc>
      </w:tr>
    </w:tbl>
    <w:p w14:paraId="5F57FC33" w14:textId="77777777" w:rsidR="00EA0267" w:rsidRPr="004E5D66" w:rsidRDefault="00EA0267" w:rsidP="00D544ED">
      <w:pPr>
        <w:rPr>
          <w:rFonts w:eastAsiaTheme="minorEastAsia"/>
          <w:lang w:eastAsia="zh-CN"/>
        </w:rPr>
      </w:pPr>
    </w:p>
    <w:p w14:paraId="04AB80D1" w14:textId="77777777" w:rsidR="00D544ED" w:rsidRPr="004E5D66" w:rsidRDefault="00D544ED" w:rsidP="00D544ED">
      <w:pPr>
        <w:pStyle w:val="Heading3"/>
        <w:rPr>
          <w:lang w:eastAsia="zh-CN"/>
        </w:rPr>
      </w:pPr>
      <w:bookmarkStart w:id="2022" w:name="_Toc20997880"/>
      <w:bookmarkStart w:id="2023" w:name="_Toc29478559"/>
      <w:bookmarkStart w:id="2024" w:name="_Toc35933157"/>
      <w:bookmarkStart w:id="2025" w:name="_Toc35935445"/>
      <w:bookmarkStart w:id="2026" w:name="_Toc37163029"/>
      <w:bookmarkStart w:id="2027" w:name="_Toc37173357"/>
      <w:bookmarkStart w:id="2028" w:name="_Toc37173609"/>
      <w:bookmarkStart w:id="2029" w:name="_Toc44754165"/>
      <w:bookmarkStart w:id="2030" w:name="_Toc45825593"/>
      <w:bookmarkStart w:id="2031" w:name="_Toc45825845"/>
      <w:bookmarkStart w:id="2032" w:name="_Toc45826097"/>
      <w:bookmarkStart w:id="2033" w:name="_Toc45826349"/>
      <w:bookmarkStart w:id="2034" w:name="_Toc52466515"/>
      <w:bookmarkStart w:id="2035" w:name="_Toc66869500"/>
      <w:bookmarkStart w:id="2036" w:name="_Toc66872318"/>
      <w:bookmarkStart w:id="2037" w:name="_Toc75173475"/>
      <w:bookmarkStart w:id="2038" w:name="_Toc76497291"/>
      <w:bookmarkStart w:id="2039" w:name="_Toc82894092"/>
      <w:bookmarkStart w:id="2040" w:name="_Toc89684623"/>
      <w:bookmarkStart w:id="2041" w:name="_Toc98574764"/>
      <w:bookmarkStart w:id="2042" w:name="_Toc137240691"/>
      <w:bookmarkStart w:id="2043" w:name="_Toc137244790"/>
      <w:bookmarkStart w:id="2044" w:name="_Toc138894004"/>
      <w:bookmarkStart w:id="2045" w:name="_Toc138894236"/>
      <w:bookmarkStart w:id="2046" w:name="_Toc145036629"/>
      <w:bookmarkStart w:id="2047" w:name="_Toc153188921"/>
      <w:bookmarkStart w:id="2048" w:name="_Toc155672204"/>
      <w:bookmarkStart w:id="2049" w:name="_Toc161927847"/>
      <w:bookmarkStart w:id="2050" w:name="_Toc163213344"/>
      <w:bookmarkStart w:id="2051" w:name="_Toc169794747"/>
      <w:bookmarkStart w:id="2052" w:name="_Toc171510375"/>
      <w:bookmarkStart w:id="2053" w:name="_Toc233969854"/>
      <w:r w:rsidRPr="004E5D66">
        <w:t>8.5.2</w:t>
      </w:r>
      <w:r w:rsidRPr="004E5D66">
        <w:tab/>
        <w:t>Performance r</w:t>
      </w:r>
      <w:r w:rsidRPr="004E5D66">
        <w:rPr>
          <w:rFonts w:hint="eastAsia"/>
          <w:lang w:eastAsia="zh-CN"/>
        </w:rPr>
        <w:t xml:space="preserve">equirements </w:t>
      </w:r>
      <w:r w:rsidRPr="004E5D66">
        <w:rPr>
          <w:lang w:eastAsia="zh-CN"/>
        </w:rPr>
        <w:t xml:space="preserve">for </w:t>
      </w:r>
      <w:r w:rsidRPr="004E5D66">
        <w:rPr>
          <w:rFonts w:hint="eastAsia"/>
          <w:lang w:eastAsia="zh-CN"/>
        </w:rPr>
        <w:t>NPUSCH format 2</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427980AE" w14:textId="77777777" w:rsidR="00D544ED" w:rsidRPr="004E5D66" w:rsidRDefault="00D544ED" w:rsidP="00D544ED">
      <w:pPr>
        <w:pStyle w:val="Heading4"/>
      </w:pPr>
      <w:bookmarkStart w:id="2054" w:name="_Toc20997881"/>
      <w:bookmarkStart w:id="2055" w:name="_Toc29478560"/>
      <w:bookmarkStart w:id="2056" w:name="_Toc35933158"/>
      <w:bookmarkStart w:id="2057" w:name="_Toc35935446"/>
      <w:bookmarkStart w:id="2058" w:name="_Toc37163030"/>
      <w:bookmarkStart w:id="2059" w:name="_Toc37173358"/>
      <w:bookmarkStart w:id="2060" w:name="_Toc37173610"/>
      <w:bookmarkStart w:id="2061" w:name="_Toc44754166"/>
      <w:bookmarkStart w:id="2062" w:name="_Toc45825594"/>
      <w:bookmarkStart w:id="2063" w:name="_Toc45825846"/>
      <w:bookmarkStart w:id="2064" w:name="_Toc45826098"/>
      <w:bookmarkStart w:id="2065" w:name="_Toc45826350"/>
      <w:bookmarkStart w:id="2066" w:name="_Toc52466516"/>
      <w:bookmarkStart w:id="2067" w:name="_Toc66869501"/>
      <w:bookmarkStart w:id="2068" w:name="_Toc66872319"/>
      <w:bookmarkStart w:id="2069" w:name="_Toc75173476"/>
      <w:bookmarkStart w:id="2070" w:name="_Toc76497292"/>
      <w:bookmarkStart w:id="2071" w:name="_Toc82894093"/>
      <w:bookmarkStart w:id="2072" w:name="_Toc89684624"/>
      <w:bookmarkStart w:id="2073" w:name="_Toc98574765"/>
      <w:bookmarkStart w:id="2074" w:name="_Toc137240692"/>
      <w:bookmarkStart w:id="2075" w:name="_Toc137244791"/>
      <w:bookmarkStart w:id="2076" w:name="_Toc138894005"/>
      <w:bookmarkStart w:id="2077" w:name="_Toc138894237"/>
      <w:bookmarkStart w:id="2078" w:name="_Toc145036630"/>
      <w:bookmarkStart w:id="2079" w:name="_Toc153188922"/>
      <w:bookmarkStart w:id="2080" w:name="_Toc155672205"/>
      <w:bookmarkStart w:id="2081" w:name="_Toc161927848"/>
      <w:bookmarkStart w:id="2082" w:name="_Toc163213345"/>
      <w:bookmarkStart w:id="2083" w:name="_Toc169794748"/>
      <w:bookmarkStart w:id="2084" w:name="_Toc171510376"/>
      <w:bookmarkStart w:id="2085" w:name="_Toc233969855"/>
      <w:r w:rsidRPr="004E5D66">
        <w:rPr>
          <w:rFonts w:hint="eastAsia"/>
          <w:lang w:eastAsia="zh-CN"/>
        </w:rPr>
        <w:t>8.</w:t>
      </w:r>
      <w:r w:rsidRPr="004E5D66">
        <w:rPr>
          <w:lang w:eastAsia="zh-CN"/>
        </w:rPr>
        <w:t>5</w:t>
      </w:r>
      <w:r w:rsidRPr="004E5D66">
        <w:rPr>
          <w:rFonts w:hint="eastAsia"/>
          <w:lang w:eastAsia="zh-CN"/>
        </w:rPr>
        <w:t>.2.1</w:t>
      </w:r>
      <w:r w:rsidRPr="004E5D66">
        <w:rPr>
          <w:lang w:eastAsia="zh-CN"/>
        </w:rPr>
        <w:tab/>
      </w:r>
      <w:r w:rsidRPr="004E5D66">
        <w:rPr>
          <w:rFonts w:hint="eastAsia"/>
          <w:lang w:eastAsia="zh-CN"/>
        </w:rPr>
        <w:t xml:space="preserve">DTX </w:t>
      </w:r>
      <w:r w:rsidRPr="004E5D66">
        <w:t>to ACK performance</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4A4A7A3D" w14:textId="77777777" w:rsidR="00D544ED" w:rsidRPr="004E5D66" w:rsidRDefault="00D544ED" w:rsidP="00D544ED">
      <w:r w:rsidRPr="004E5D66">
        <w:t xml:space="preserve">The DTX to ACK probability for </w:t>
      </w:r>
      <w:r w:rsidRPr="004E5D66">
        <w:rPr>
          <w:rFonts w:hint="eastAsia"/>
          <w:lang w:eastAsia="zh-CN"/>
        </w:rPr>
        <w:t xml:space="preserve">NPUSCH format 2 case </w:t>
      </w:r>
      <w:r w:rsidRPr="004E5D66">
        <w:t>denotes the probability that ACK is detected when nothing is sent on the wanted signal and only the noise is present</w:t>
      </w:r>
      <w:r w:rsidRPr="004E5D66">
        <w:rPr>
          <w:rFonts w:hint="eastAsia"/>
          <w:lang w:eastAsia="zh-CN"/>
        </w:rPr>
        <w:t xml:space="preserve"> </w:t>
      </w:r>
      <w:r w:rsidRPr="004E5D66">
        <w:t xml:space="preserve">per </w:t>
      </w:r>
      <w:r w:rsidRPr="004E5D66">
        <w:rPr>
          <w:rFonts w:hint="eastAsia"/>
          <w:lang w:eastAsia="zh-CN"/>
        </w:rPr>
        <w:t>N</w:t>
      </w:r>
      <w:r w:rsidRPr="004E5D66">
        <w:t>PU</w:t>
      </w:r>
      <w:r w:rsidRPr="004E5D66">
        <w:rPr>
          <w:rFonts w:hint="eastAsia"/>
          <w:lang w:eastAsia="zh-CN"/>
        </w:rPr>
        <w:t>SC</w:t>
      </w:r>
      <w:r w:rsidRPr="004E5D66">
        <w:t xml:space="preserve">H </w:t>
      </w:r>
      <w:r w:rsidRPr="004E5D66">
        <w:rPr>
          <w:rFonts w:hint="eastAsia"/>
          <w:lang w:eastAsia="zh-CN"/>
        </w:rPr>
        <w:t xml:space="preserve">format 2 </w:t>
      </w:r>
      <w:r w:rsidRPr="004E5D66">
        <w:t>transmission.</w:t>
      </w:r>
    </w:p>
    <w:p w14:paraId="64056D7A" w14:textId="5F353DE5" w:rsidR="00D17ABB" w:rsidRPr="004E5D66" w:rsidRDefault="00D17ABB" w:rsidP="00D17ABB">
      <w:bookmarkStart w:id="2086" w:name="_Toc20997882"/>
      <w:bookmarkStart w:id="2087" w:name="_Toc29478561"/>
      <w:bookmarkStart w:id="2088" w:name="_Toc35933159"/>
      <w:bookmarkStart w:id="2089" w:name="_Toc35935447"/>
      <w:bookmarkStart w:id="2090" w:name="_Toc37163031"/>
      <w:bookmarkStart w:id="2091" w:name="_Toc37173359"/>
      <w:bookmarkStart w:id="2092" w:name="_Toc37173611"/>
      <w:bookmarkStart w:id="2093" w:name="_Toc44754167"/>
      <w:bookmarkStart w:id="2094" w:name="_Toc45825595"/>
      <w:bookmarkStart w:id="2095" w:name="_Toc45825847"/>
      <w:bookmarkStart w:id="2096" w:name="_Toc45826099"/>
      <w:bookmarkStart w:id="2097" w:name="_Toc45826351"/>
      <w:bookmarkStart w:id="2098" w:name="_Toc52466517"/>
      <w:bookmarkStart w:id="2099" w:name="_Toc66869502"/>
      <w:bookmarkStart w:id="2100" w:name="_Toc66872320"/>
      <w:bookmarkStart w:id="2101" w:name="_Toc75173477"/>
      <w:bookmarkStart w:id="2102" w:name="_Toc76497293"/>
      <w:bookmarkStart w:id="2103" w:name="_Toc82894094"/>
      <w:bookmarkStart w:id="2104" w:name="_Toc89684625"/>
      <w:bookmarkStart w:id="2105" w:name="_Toc98574766"/>
      <w:bookmarkStart w:id="2106" w:name="_Toc137240693"/>
      <w:bookmarkStart w:id="2107" w:name="_Toc137244792"/>
      <w:bookmarkStart w:id="2108" w:name="_Toc138894006"/>
      <w:bookmarkStart w:id="2109" w:name="_Toc138894238"/>
      <w:bookmarkStart w:id="2110" w:name="_Toc145036631"/>
      <w:bookmarkStart w:id="2111" w:name="_Toc153188923"/>
      <w:bookmarkStart w:id="2112" w:name="_Toc155672206"/>
      <w:bookmarkStart w:id="2113" w:name="_Toc161927849"/>
      <w:bookmarkStart w:id="2114" w:name="_Toc163213346"/>
      <w:bookmarkStart w:id="2115" w:name="_Toc169794749"/>
      <w:bookmarkStart w:id="2116" w:name="_Toc171510377"/>
      <w:r w:rsidRPr="004E5D66">
        <w:rPr>
          <w:lang w:eastAsia="zh-CN"/>
        </w:rPr>
        <w:t xml:space="preserve">An NB-IoT Base Station supports 15 kHz sub-carrier spacing requirements, </w:t>
      </w:r>
      <w:r w:rsidRPr="004E5D66">
        <w:rPr>
          <w:rFonts w:hint="eastAsia"/>
          <w:lang w:eastAsia="zh-CN"/>
        </w:rPr>
        <w:t xml:space="preserve">or </w:t>
      </w:r>
      <w:r w:rsidRPr="004E5D66">
        <w:rPr>
          <w:lang w:eastAsia="zh-CN"/>
        </w:rPr>
        <w:t>3.75 kHz sub-carrier spacing requirements, or both</w:t>
      </w:r>
      <w:r w:rsidRPr="004E5D66">
        <w:rPr>
          <w:rFonts w:hint="eastAsia"/>
          <w:lang w:eastAsia="zh-CN"/>
        </w:rPr>
        <w:t>.</w:t>
      </w:r>
    </w:p>
    <w:p w14:paraId="0AE291D7" w14:textId="77777777" w:rsidR="00D544ED" w:rsidRPr="004E5D66" w:rsidRDefault="00D544ED" w:rsidP="00D544ED">
      <w:pPr>
        <w:pStyle w:val="Heading5"/>
      </w:pPr>
      <w:bookmarkStart w:id="2117" w:name="_Toc233969856"/>
      <w:r w:rsidRPr="004E5D66">
        <w:rPr>
          <w:rFonts w:hint="eastAsia"/>
          <w:lang w:eastAsia="zh-CN"/>
        </w:rPr>
        <w:t>8.5.2.1.1</w:t>
      </w:r>
      <w:r w:rsidRPr="004E5D66">
        <w:tab/>
        <w:t>Minimum requirement</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3101A88B" w14:textId="77777777" w:rsidR="00D544ED" w:rsidRPr="004E5D66" w:rsidRDefault="00D544ED" w:rsidP="00D544ED">
      <w:r w:rsidRPr="004E5D66">
        <w:t>The DTX to ACK probability, i.e. the probability that ACK is detected when nothing was sent, shall not exceed 1%</w:t>
      </w:r>
      <w:r w:rsidRPr="004E5D66">
        <w:rPr>
          <w:rFonts w:hint="eastAsia"/>
          <w:lang w:eastAsia="zh-CN"/>
        </w:rPr>
        <w:t xml:space="preserve"> per NPUSCH format 2 transmission. W</w:t>
      </w:r>
      <w:r w:rsidRPr="004E5D66">
        <w:t>here the performance measure definition is as follows:</w:t>
      </w:r>
    </w:p>
    <w:p w14:paraId="27ABA242" w14:textId="77777777" w:rsidR="00D544ED" w:rsidRPr="004E5D66" w:rsidRDefault="00D544ED" w:rsidP="00D544ED">
      <w:pPr>
        <w:pStyle w:val="EQ"/>
        <w:rPr>
          <w:rFonts w:eastAsia="MS Mincho"/>
          <w:lang w:val="en-US" w:eastAsia="zh-CN"/>
        </w:rPr>
      </w:pPr>
      <w:r w:rsidRPr="004E5D66">
        <w:tab/>
      </w:r>
      <w:r w:rsidRPr="004E5D66">
        <w:object w:dxaOrig="7740" w:dyaOrig="660" w14:anchorId="2F6B4E0E">
          <v:shape id="_x0000_i1027" type="#_x0000_t75" style="width:391pt;height:36.5pt" o:ole="">
            <v:imagedata r:id="rId22" o:title=""/>
          </v:shape>
          <o:OLEObject Type="Embed" ProgID="Equation.DSMT4" ShapeID="_x0000_i1027" DrawAspect="Content" ObjectID="_1844582660" r:id="rId23"/>
        </w:object>
      </w:r>
    </w:p>
    <w:p w14:paraId="7E7C7592" w14:textId="77777777" w:rsidR="00D544ED" w:rsidRPr="004E5D66" w:rsidRDefault="00D544ED" w:rsidP="00D544ED">
      <w:r w:rsidRPr="004E5D66">
        <w:rPr>
          <w:rFonts w:eastAsia="MS Mincho"/>
          <w:lang w:val="en-US" w:eastAsia="zh-CN"/>
        </w:rPr>
        <w:t>where:</w:t>
      </w:r>
    </w:p>
    <w:p w14:paraId="07B759B4" w14:textId="77777777" w:rsidR="00D544ED" w:rsidRPr="004E5D66" w:rsidRDefault="00D544ED" w:rsidP="00D544ED">
      <w:pPr>
        <w:pStyle w:val="B1"/>
      </w:pPr>
      <w:r w:rsidRPr="004E5D66">
        <w:t>-</w:t>
      </w:r>
      <w:r w:rsidRPr="004E5D66">
        <w:tab/>
        <w:t>#(false ACK bits) denotes the number of detected ACK bits.</w:t>
      </w:r>
    </w:p>
    <w:p w14:paraId="1FF90504" w14:textId="77777777" w:rsidR="00D544ED" w:rsidRPr="004E5D66" w:rsidRDefault="00D544ED" w:rsidP="00D544ED">
      <w:pPr>
        <w:pStyle w:val="B1"/>
        <w:rPr>
          <w:lang w:eastAsia="zh-CN"/>
        </w:rPr>
      </w:pPr>
      <w:r w:rsidRPr="004E5D66">
        <w:t>-</w:t>
      </w:r>
      <w:r w:rsidRPr="004E5D66">
        <w:tab/>
        <w:t xml:space="preserve">#(ACK/NACK bits) denotes the number of </w:t>
      </w:r>
      <w:r w:rsidRPr="004E5D66">
        <w:rPr>
          <w:rFonts w:hint="eastAsia"/>
          <w:lang w:eastAsia="zh-CN"/>
        </w:rPr>
        <w:t xml:space="preserve">HARQ-ACK information bit </w:t>
      </w:r>
      <w:r w:rsidRPr="004E5D66">
        <w:t xml:space="preserve">per </w:t>
      </w:r>
      <w:r w:rsidRPr="004E5D66">
        <w:rPr>
          <w:rFonts w:hint="eastAsia"/>
          <w:lang w:eastAsia="zh-CN"/>
        </w:rPr>
        <w:t>N</w:t>
      </w:r>
      <w:r w:rsidRPr="004E5D66">
        <w:t>PU</w:t>
      </w:r>
      <w:r w:rsidRPr="004E5D66">
        <w:rPr>
          <w:rFonts w:hint="eastAsia"/>
          <w:lang w:eastAsia="zh-CN"/>
        </w:rPr>
        <w:t>SC</w:t>
      </w:r>
      <w:r w:rsidRPr="004E5D66">
        <w:t xml:space="preserve">H </w:t>
      </w:r>
      <w:r w:rsidRPr="004E5D66">
        <w:rPr>
          <w:rFonts w:hint="eastAsia"/>
          <w:lang w:eastAsia="zh-CN"/>
        </w:rPr>
        <w:t xml:space="preserve">format 2 </w:t>
      </w:r>
      <w:r w:rsidRPr="004E5D66">
        <w:t>transmission</w:t>
      </w:r>
      <w:r w:rsidRPr="004E5D66">
        <w:rPr>
          <w:rFonts w:hint="eastAsia"/>
          <w:lang w:eastAsia="zh-CN"/>
        </w:rPr>
        <w:t>.</w:t>
      </w:r>
    </w:p>
    <w:p w14:paraId="2F422DE4" w14:textId="77777777" w:rsidR="00D544ED" w:rsidRPr="004E5D66" w:rsidRDefault="00D544ED" w:rsidP="00D544ED">
      <w:pPr>
        <w:pStyle w:val="B1"/>
        <w:rPr>
          <w:lang w:eastAsia="zh-CN"/>
        </w:rPr>
      </w:pPr>
      <w:r w:rsidRPr="004E5D66">
        <w:t>-</w:t>
      </w:r>
      <w:r w:rsidRPr="004E5D66">
        <w:tab/>
        <w:t>#(</w:t>
      </w:r>
      <w:r w:rsidRPr="004E5D66">
        <w:rPr>
          <w:rFonts w:hint="eastAsia"/>
          <w:lang w:eastAsia="zh-CN"/>
        </w:rPr>
        <w:t xml:space="preserve"> NPUSCH format 2 DTX</w:t>
      </w:r>
      <w:r w:rsidRPr="004E5D66">
        <w:t>) denotes the number of DTX occasions</w:t>
      </w:r>
      <w:r w:rsidRPr="004E5D66">
        <w:rPr>
          <w:rFonts w:hint="eastAsia"/>
          <w:lang w:eastAsia="zh-CN"/>
        </w:rPr>
        <w:t>.</w:t>
      </w:r>
    </w:p>
    <w:p w14:paraId="18E74997" w14:textId="77777777" w:rsidR="00D544ED" w:rsidRPr="004E5D66" w:rsidRDefault="00D544ED" w:rsidP="00D544ED">
      <w:pPr>
        <w:pStyle w:val="Heading4"/>
      </w:pPr>
      <w:bookmarkStart w:id="2118" w:name="_Toc20997883"/>
      <w:bookmarkStart w:id="2119" w:name="_Toc29478562"/>
      <w:bookmarkStart w:id="2120" w:name="_Toc35933160"/>
      <w:bookmarkStart w:id="2121" w:name="_Toc35935448"/>
      <w:bookmarkStart w:id="2122" w:name="_Toc37163032"/>
      <w:bookmarkStart w:id="2123" w:name="_Toc37173360"/>
      <w:bookmarkStart w:id="2124" w:name="_Toc37173612"/>
      <w:bookmarkStart w:id="2125" w:name="_Toc44754168"/>
      <w:bookmarkStart w:id="2126" w:name="_Toc45825596"/>
      <w:bookmarkStart w:id="2127" w:name="_Toc45825848"/>
      <w:bookmarkStart w:id="2128" w:name="_Toc45826100"/>
      <w:bookmarkStart w:id="2129" w:name="_Toc45826352"/>
      <w:bookmarkStart w:id="2130" w:name="_Toc52466518"/>
      <w:bookmarkStart w:id="2131" w:name="_Toc66869503"/>
      <w:bookmarkStart w:id="2132" w:name="_Toc66872321"/>
      <w:bookmarkStart w:id="2133" w:name="_Toc75173478"/>
      <w:bookmarkStart w:id="2134" w:name="_Toc76497294"/>
      <w:bookmarkStart w:id="2135" w:name="_Toc82894095"/>
      <w:bookmarkStart w:id="2136" w:name="_Toc89684626"/>
      <w:bookmarkStart w:id="2137" w:name="_Toc98574767"/>
      <w:bookmarkStart w:id="2138" w:name="_Toc137240694"/>
      <w:bookmarkStart w:id="2139" w:name="_Toc137244793"/>
      <w:bookmarkStart w:id="2140" w:name="_Toc138894007"/>
      <w:bookmarkStart w:id="2141" w:name="_Toc138894239"/>
      <w:bookmarkStart w:id="2142" w:name="_Toc145036632"/>
      <w:bookmarkStart w:id="2143" w:name="_Toc153188924"/>
      <w:bookmarkStart w:id="2144" w:name="_Toc155672207"/>
      <w:bookmarkStart w:id="2145" w:name="_Toc161927850"/>
      <w:bookmarkStart w:id="2146" w:name="_Toc163213347"/>
      <w:bookmarkStart w:id="2147" w:name="_Toc169794750"/>
      <w:bookmarkStart w:id="2148" w:name="_Toc171510378"/>
      <w:bookmarkStart w:id="2149" w:name="_Toc233969857"/>
      <w:r w:rsidRPr="004E5D66">
        <w:rPr>
          <w:rFonts w:hint="eastAsia"/>
          <w:lang w:eastAsia="zh-CN"/>
        </w:rPr>
        <w:t>8.</w:t>
      </w:r>
      <w:r w:rsidRPr="004E5D66">
        <w:rPr>
          <w:lang w:eastAsia="zh-CN"/>
        </w:rPr>
        <w:t>5</w:t>
      </w:r>
      <w:r w:rsidRPr="004E5D66">
        <w:rPr>
          <w:rFonts w:hint="eastAsia"/>
          <w:lang w:eastAsia="zh-CN"/>
        </w:rPr>
        <w:t>.2.2</w:t>
      </w:r>
      <w:r w:rsidRPr="004E5D66">
        <w:rPr>
          <w:lang w:eastAsia="zh-CN"/>
        </w:rPr>
        <w:tab/>
      </w:r>
      <w:r w:rsidRPr="004E5D66">
        <w:t>ACK missed detection requirements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7BFEDD73" w14:textId="77777777" w:rsidR="00D544ED" w:rsidRPr="004E5D66" w:rsidRDefault="00D544ED" w:rsidP="00D544ED">
      <w:r w:rsidRPr="004E5D66">
        <w:t>The ACK missed detection probability is the probability of not detecting an ACK when an ACK was sent</w:t>
      </w:r>
      <w:r w:rsidRPr="004E5D66">
        <w:rPr>
          <w:rFonts w:hint="eastAsia"/>
          <w:lang w:eastAsia="zh-CN"/>
        </w:rPr>
        <w:t xml:space="preserve"> </w:t>
      </w:r>
      <w:r w:rsidRPr="004E5D66">
        <w:t xml:space="preserve">per </w:t>
      </w:r>
      <w:r w:rsidRPr="004E5D66">
        <w:rPr>
          <w:rFonts w:hint="eastAsia"/>
          <w:lang w:eastAsia="zh-CN"/>
        </w:rPr>
        <w:t>N</w:t>
      </w:r>
      <w:r w:rsidRPr="004E5D66">
        <w:t>PU</w:t>
      </w:r>
      <w:r w:rsidRPr="004E5D66">
        <w:rPr>
          <w:rFonts w:hint="eastAsia"/>
          <w:lang w:eastAsia="zh-CN"/>
        </w:rPr>
        <w:t>SC</w:t>
      </w:r>
      <w:r w:rsidRPr="004E5D66">
        <w:t xml:space="preserve">H </w:t>
      </w:r>
      <w:r w:rsidRPr="004E5D66">
        <w:rPr>
          <w:rFonts w:hint="eastAsia"/>
          <w:lang w:eastAsia="zh-CN"/>
        </w:rPr>
        <w:t xml:space="preserve">format 2 </w:t>
      </w:r>
      <w:r w:rsidRPr="004E5D66">
        <w:t>transmission.</w:t>
      </w:r>
    </w:p>
    <w:p w14:paraId="7B827C6F" w14:textId="77777777" w:rsidR="00D544ED" w:rsidRPr="004E5D66" w:rsidRDefault="00D544ED" w:rsidP="00D544ED">
      <w:pPr>
        <w:pStyle w:val="Heading5"/>
      </w:pPr>
      <w:bookmarkStart w:id="2150" w:name="_Toc20997884"/>
      <w:bookmarkStart w:id="2151" w:name="_Toc29478563"/>
      <w:bookmarkStart w:id="2152" w:name="_Toc35933161"/>
      <w:bookmarkStart w:id="2153" w:name="_Toc35935449"/>
      <w:bookmarkStart w:id="2154" w:name="_Toc37163033"/>
      <w:bookmarkStart w:id="2155" w:name="_Toc37173361"/>
      <w:bookmarkStart w:id="2156" w:name="_Toc37173613"/>
      <w:bookmarkStart w:id="2157" w:name="_Toc44754169"/>
      <w:bookmarkStart w:id="2158" w:name="_Toc45825597"/>
      <w:bookmarkStart w:id="2159" w:name="_Toc45825849"/>
      <w:bookmarkStart w:id="2160" w:name="_Toc45826101"/>
      <w:bookmarkStart w:id="2161" w:name="_Toc45826353"/>
      <w:bookmarkStart w:id="2162" w:name="_Toc52466519"/>
      <w:bookmarkStart w:id="2163" w:name="_Toc66869504"/>
      <w:bookmarkStart w:id="2164" w:name="_Toc66872322"/>
      <w:bookmarkStart w:id="2165" w:name="_Toc75173479"/>
      <w:bookmarkStart w:id="2166" w:name="_Toc76497295"/>
      <w:bookmarkStart w:id="2167" w:name="_Toc82894096"/>
      <w:bookmarkStart w:id="2168" w:name="_Toc89684627"/>
      <w:bookmarkStart w:id="2169" w:name="_Toc98574768"/>
      <w:bookmarkStart w:id="2170" w:name="_Toc137240695"/>
      <w:bookmarkStart w:id="2171" w:name="_Toc137244794"/>
      <w:bookmarkStart w:id="2172" w:name="_Toc138894008"/>
      <w:bookmarkStart w:id="2173" w:name="_Toc138894240"/>
      <w:bookmarkStart w:id="2174" w:name="_Toc145036633"/>
      <w:bookmarkStart w:id="2175" w:name="_Toc153188925"/>
      <w:bookmarkStart w:id="2176" w:name="_Toc155672208"/>
      <w:bookmarkStart w:id="2177" w:name="_Toc161927851"/>
      <w:bookmarkStart w:id="2178" w:name="_Toc163213348"/>
      <w:bookmarkStart w:id="2179" w:name="_Toc169794751"/>
      <w:bookmarkStart w:id="2180" w:name="_Toc171510379"/>
      <w:bookmarkStart w:id="2181" w:name="_Toc233969858"/>
      <w:r w:rsidRPr="004E5D66">
        <w:t>8.5.2.2.1</w:t>
      </w:r>
      <w:r w:rsidRPr="004E5D66">
        <w:tab/>
        <w:t>Minimum requirements</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1E40D929" w14:textId="0C8D6442" w:rsidR="009420CD" w:rsidRPr="004E5D66" w:rsidRDefault="009420CD" w:rsidP="009420CD">
      <w:bookmarkStart w:id="2182" w:name="_Toc20997885"/>
      <w:bookmarkStart w:id="2183" w:name="_Toc29478564"/>
      <w:bookmarkStart w:id="2184" w:name="_Toc35933162"/>
      <w:bookmarkStart w:id="2185" w:name="_Toc35935450"/>
      <w:bookmarkStart w:id="2186" w:name="_Toc37163034"/>
      <w:bookmarkStart w:id="2187" w:name="_Toc37173362"/>
      <w:bookmarkStart w:id="2188" w:name="_Toc37173614"/>
      <w:bookmarkStart w:id="2189" w:name="_Toc44754170"/>
      <w:bookmarkStart w:id="2190" w:name="_Toc45825598"/>
      <w:bookmarkStart w:id="2191" w:name="_Toc45825850"/>
      <w:bookmarkStart w:id="2192" w:name="_Toc45826102"/>
      <w:bookmarkStart w:id="2193" w:name="_Toc45826354"/>
      <w:bookmarkStart w:id="2194" w:name="_Toc52466520"/>
      <w:bookmarkStart w:id="2195" w:name="_Toc66869505"/>
      <w:bookmarkStart w:id="2196" w:name="_Toc66872323"/>
      <w:bookmarkStart w:id="2197" w:name="_Toc75173480"/>
      <w:bookmarkStart w:id="2198" w:name="_Toc76497296"/>
      <w:bookmarkStart w:id="2199" w:name="_Toc82894097"/>
      <w:bookmarkStart w:id="2200" w:name="_Toc89684628"/>
      <w:bookmarkStart w:id="2201" w:name="_Toc98574769"/>
      <w:bookmarkStart w:id="2202" w:name="_Toc137240696"/>
      <w:bookmarkStart w:id="2203" w:name="_Toc137244795"/>
      <w:bookmarkStart w:id="2204" w:name="_Toc138894009"/>
      <w:bookmarkStart w:id="2205" w:name="_Toc138894241"/>
      <w:bookmarkStart w:id="2206" w:name="_Toc145036634"/>
      <w:bookmarkStart w:id="2207" w:name="_Toc153188926"/>
      <w:bookmarkStart w:id="2208" w:name="_Toc155672209"/>
      <w:bookmarkStart w:id="2209" w:name="_Toc161927852"/>
      <w:bookmarkStart w:id="2210" w:name="_Toc163213349"/>
      <w:bookmarkStart w:id="2211" w:name="_Toc169794752"/>
      <w:bookmarkStart w:id="2212" w:name="_Toc171510380"/>
      <w:r w:rsidRPr="004E5D66">
        <w:t>The ACK missed detection probability shall not exceed 1% at the SNR given in table 8.5.2.2.1-1</w:t>
      </w:r>
      <w:r w:rsidRPr="004E5D66">
        <w:rPr>
          <w:lang w:eastAsia="zh-CN"/>
        </w:rPr>
        <w:t>,</w:t>
      </w:r>
      <w:r w:rsidRPr="004E5D66">
        <w:rPr>
          <w:rFonts w:hint="eastAsia"/>
          <w:lang w:eastAsia="zh-CN"/>
        </w:rPr>
        <w:t xml:space="preserve"> </w:t>
      </w:r>
      <w:r w:rsidRPr="004E5D66">
        <w:t>table 8.5.2.2.1-</w:t>
      </w:r>
      <w:r w:rsidRPr="004E5D66">
        <w:rPr>
          <w:rFonts w:hint="eastAsia"/>
          <w:lang w:eastAsia="zh-CN"/>
        </w:rPr>
        <w:t>2</w:t>
      </w:r>
      <w:r w:rsidRPr="004E5D66">
        <w:rPr>
          <w:lang w:eastAsia="zh-CN"/>
        </w:rPr>
        <w:t xml:space="preserve"> and </w:t>
      </w:r>
      <w:r w:rsidRPr="004E5D66">
        <w:t>table 8.5.2.2.1-</w:t>
      </w:r>
      <w:r w:rsidRPr="004E5D66">
        <w:rPr>
          <w:lang w:eastAsia="zh-CN"/>
        </w:rPr>
        <w:t>3</w:t>
      </w:r>
      <w:r w:rsidRPr="004E5D66">
        <w:t xml:space="preserve"> for </w:t>
      </w:r>
      <w:r w:rsidRPr="004E5D66">
        <w:rPr>
          <w:rFonts w:hint="eastAsia"/>
          <w:lang w:eastAsia="zh-CN"/>
        </w:rPr>
        <w:t>1</w:t>
      </w:r>
      <w:r w:rsidRPr="004E5D66">
        <w:t>Tx case.</w:t>
      </w:r>
    </w:p>
    <w:p w14:paraId="63288399" w14:textId="251C03C2" w:rsidR="000D7E68" w:rsidRPr="004E5D66" w:rsidRDefault="000D7E68" w:rsidP="000D7E68">
      <w:pPr>
        <w:pStyle w:val="TH"/>
      </w:pPr>
      <w:r w:rsidRPr="004E5D66">
        <w:lastRenderedPageBreak/>
        <w:t xml:space="preserve">Table 8.5.2.2.1-1: Minimum requirements for </w:t>
      </w:r>
      <w:r w:rsidRPr="004E5D66">
        <w:rPr>
          <w:rFonts w:hint="eastAsia"/>
          <w:lang w:eastAsia="zh-CN"/>
        </w:rPr>
        <w:t>N</w:t>
      </w:r>
      <w:r w:rsidRPr="004E5D66">
        <w:t>PU</w:t>
      </w:r>
      <w:r w:rsidRPr="004E5D66">
        <w:rPr>
          <w:rFonts w:hint="eastAsia"/>
          <w:lang w:eastAsia="zh-CN"/>
        </w:rPr>
        <w:t>S</w:t>
      </w:r>
      <w:r w:rsidRPr="004E5D66">
        <w:t xml:space="preserve">CH format </w:t>
      </w:r>
      <w:r w:rsidRPr="004E5D66">
        <w:rPr>
          <w:rFonts w:hint="eastAsia"/>
          <w:lang w:eastAsia="zh-CN"/>
        </w:rPr>
        <w:t>2</w:t>
      </w:r>
      <w:r w:rsidRPr="004E5D66">
        <w:t>,</w:t>
      </w:r>
      <w:r w:rsidRPr="004E5D66">
        <w:rPr>
          <w:rFonts w:hint="eastAsia"/>
          <w:lang w:eastAsia="zh-CN"/>
        </w:rPr>
        <w:t xml:space="preserve"> 200 kHz Channel Bandwidth,</w:t>
      </w:r>
      <w:r w:rsidRPr="004E5D66">
        <w:t xml:space="preserve"> </w:t>
      </w:r>
      <w:r w:rsidRPr="004E5D66">
        <w:rPr>
          <w:rFonts w:hint="eastAsia"/>
          <w:lang w:eastAsia="zh-CN"/>
        </w:rPr>
        <w:t>3.75 kHz subcarrier spacing</w:t>
      </w:r>
      <w:r w:rsidR="009420CD" w:rsidRPr="004E5D66">
        <w:rPr>
          <w:rFonts w:hint="eastAsia"/>
          <w:lang w:eastAsia="zh-CN"/>
        </w:rPr>
        <w:t>, 1</w:t>
      </w:r>
      <w:r w:rsidR="009420CD" w:rsidRPr="004E5D66">
        <w:t>Tx for FDD</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4E5D66" w:rsidRPr="004E5D66" w14:paraId="1A68A072" w14:textId="77777777" w:rsidTr="003E1FF8">
        <w:trPr>
          <w:trHeight w:val="1444"/>
          <w:jc w:val="center"/>
        </w:trPr>
        <w:tc>
          <w:tcPr>
            <w:tcW w:w="744" w:type="dxa"/>
            <w:vAlign w:val="center"/>
          </w:tcPr>
          <w:p w14:paraId="244D7221" w14:textId="77777777" w:rsidR="000D7E68" w:rsidRPr="004E5D66" w:rsidRDefault="000D7E68" w:rsidP="003E1FF8">
            <w:pPr>
              <w:pStyle w:val="TAH"/>
              <w:rPr>
                <w:rFonts w:cs="Arial"/>
              </w:rPr>
            </w:pPr>
            <w:r w:rsidRPr="004E5D66">
              <w:rPr>
                <w:rFonts w:cs="Arial"/>
              </w:rPr>
              <w:t xml:space="preserve">Number of </w:t>
            </w:r>
            <w:r w:rsidRPr="004E5D66">
              <w:rPr>
                <w:rFonts w:cs="Arial"/>
                <w:lang w:eastAsia="zh-CN"/>
              </w:rPr>
              <w:t>T</w:t>
            </w:r>
            <w:r w:rsidRPr="004E5D66">
              <w:rPr>
                <w:rFonts w:cs="Arial"/>
              </w:rPr>
              <w:t>X antennas</w:t>
            </w:r>
          </w:p>
        </w:tc>
        <w:tc>
          <w:tcPr>
            <w:tcW w:w="744" w:type="dxa"/>
            <w:vAlign w:val="center"/>
          </w:tcPr>
          <w:p w14:paraId="4A2024E5" w14:textId="77777777" w:rsidR="000D7E68" w:rsidRPr="004E5D66" w:rsidRDefault="000D7E68" w:rsidP="003E1FF8">
            <w:pPr>
              <w:pStyle w:val="TAH"/>
              <w:rPr>
                <w:rFonts w:cs="Arial"/>
              </w:rPr>
            </w:pPr>
            <w:r w:rsidRPr="004E5D66">
              <w:rPr>
                <w:rFonts w:cs="Arial"/>
              </w:rPr>
              <w:t>Number of RX antennas</w:t>
            </w:r>
          </w:p>
        </w:tc>
        <w:tc>
          <w:tcPr>
            <w:tcW w:w="1297" w:type="dxa"/>
            <w:vAlign w:val="center"/>
          </w:tcPr>
          <w:p w14:paraId="4E3434EA" w14:textId="77777777" w:rsidR="000D7E68" w:rsidRPr="004E5D66" w:rsidRDefault="000D7E68" w:rsidP="003E1FF8">
            <w:pPr>
              <w:pStyle w:val="TAH"/>
              <w:rPr>
                <w:rFonts w:cs="Arial"/>
              </w:rPr>
            </w:pPr>
            <w:r w:rsidRPr="004E5D66">
              <w:rPr>
                <w:rFonts w:cs="Arial"/>
              </w:rPr>
              <w:t>Propagation conditions (Annex D)</w:t>
            </w:r>
          </w:p>
        </w:tc>
        <w:tc>
          <w:tcPr>
            <w:tcW w:w="1080" w:type="dxa"/>
            <w:vAlign w:val="center"/>
          </w:tcPr>
          <w:p w14:paraId="43DED90A" w14:textId="77777777" w:rsidR="000D7E68" w:rsidRPr="004E5D66" w:rsidRDefault="000D7E68" w:rsidP="003E1FF8">
            <w:pPr>
              <w:pStyle w:val="TAH"/>
              <w:rPr>
                <w:rFonts w:cs="Arial"/>
              </w:rPr>
            </w:pPr>
            <w:r w:rsidRPr="004E5D66">
              <w:rPr>
                <w:rFonts w:cs="Arial"/>
                <w:lang w:eastAsia="zh-CN"/>
              </w:rPr>
              <w:t>Number of allocated subcarriers</w:t>
            </w:r>
          </w:p>
        </w:tc>
        <w:tc>
          <w:tcPr>
            <w:tcW w:w="1170" w:type="dxa"/>
            <w:vAlign w:val="center"/>
          </w:tcPr>
          <w:p w14:paraId="57391AEA" w14:textId="77777777" w:rsidR="000D7E68" w:rsidRPr="004E5D66" w:rsidRDefault="000D7E68" w:rsidP="003E1FF8">
            <w:pPr>
              <w:pStyle w:val="TAH"/>
              <w:rPr>
                <w:rFonts w:cs="Arial"/>
              </w:rPr>
            </w:pPr>
            <w:r w:rsidRPr="004E5D66">
              <w:rPr>
                <w:rFonts w:cs="Arial"/>
                <w:lang w:eastAsia="zh-CN"/>
              </w:rPr>
              <w:t>Subcarrier spacing (kHz)</w:t>
            </w:r>
          </w:p>
        </w:tc>
        <w:tc>
          <w:tcPr>
            <w:tcW w:w="990" w:type="dxa"/>
            <w:vAlign w:val="center"/>
          </w:tcPr>
          <w:p w14:paraId="44CA6B62" w14:textId="77777777" w:rsidR="000D7E68" w:rsidRPr="004E5D66" w:rsidRDefault="000D7E68" w:rsidP="003E1FF8">
            <w:pPr>
              <w:pStyle w:val="TAH"/>
              <w:rPr>
                <w:rFonts w:cs="Arial"/>
              </w:rPr>
            </w:pPr>
            <w:r w:rsidRPr="004E5D66">
              <w:rPr>
                <w:rFonts w:cs="Arial"/>
                <w:lang w:eastAsia="zh-CN"/>
              </w:rPr>
              <w:t>Frequency offset (Hz)</w:t>
            </w:r>
          </w:p>
        </w:tc>
        <w:tc>
          <w:tcPr>
            <w:tcW w:w="1170" w:type="dxa"/>
            <w:vAlign w:val="center"/>
          </w:tcPr>
          <w:p w14:paraId="2486696B" w14:textId="77777777" w:rsidR="000D7E68" w:rsidRPr="004E5D66" w:rsidRDefault="000D7E68" w:rsidP="003E1FF8">
            <w:pPr>
              <w:pStyle w:val="TAH"/>
              <w:rPr>
                <w:rFonts w:cs="Arial"/>
              </w:rPr>
            </w:pPr>
            <w:r w:rsidRPr="004E5D66">
              <w:rPr>
                <w:rFonts w:cs="Arial"/>
                <w:lang w:eastAsia="zh-CN"/>
              </w:rPr>
              <w:t>TxDuration</w:t>
            </w:r>
          </w:p>
        </w:tc>
        <w:tc>
          <w:tcPr>
            <w:tcW w:w="900" w:type="dxa"/>
            <w:vAlign w:val="center"/>
          </w:tcPr>
          <w:p w14:paraId="5386E70A" w14:textId="77777777" w:rsidR="000D7E68" w:rsidRPr="004E5D66" w:rsidRDefault="000D7E68" w:rsidP="003E1FF8">
            <w:pPr>
              <w:pStyle w:val="TAH"/>
              <w:rPr>
                <w:rFonts w:cs="Arial"/>
              </w:rPr>
            </w:pPr>
            <w:r w:rsidRPr="004E5D66">
              <w:rPr>
                <w:rFonts w:cs="Arial"/>
                <w:lang w:eastAsia="zh-CN"/>
              </w:rPr>
              <w:t>Repetition number</w:t>
            </w:r>
          </w:p>
        </w:tc>
        <w:tc>
          <w:tcPr>
            <w:tcW w:w="632" w:type="dxa"/>
            <w:vAlign w:val="center"/>
          </w:tcPr>
          <w:p w14:paraId="795A5B2C" w14:textId="3EC8DF47" w:rsidR="000D7E68" w:rsidRPr="004E5D66" w:rsidRDefault="000D7E68" w:rsidP="003E1FF8">
            <w:pPr>
              <w:pStyle w:val="TAH"/>
              <w:rPr>
                <w:rFonts w:cs="Arial"/>
              </w:rPr>
            </w:pPr>
            <w:r w:rsidRPr="004E5D66">
              <w:rPr>
                <w:rFonts w:cs="Arial"/>
              </w:rPr>
              <w:t>SNR (dB)</w:t>
            </w:r>
          </w:p>
        </w:tc>
      </w:tr>
      <w:tr w:rsidR="004E5D66" w:rsidRPr="004E5D66" w14:paraId="0FFE4CA2" w14:textId="77777777" w:rsidTr="003E1FF8">
        <w:trPr>
          <w:trHeight w:val="492"/>
          <w:jc w:val="center"/>
        </w:trPr>
        <w:tc>
          <w:tcPr>
            <w:tcW w:w="744" w:type="dxa"/>
            <w:vAlign w:val="center"/>
          </w:tcPr>
          <w:p w14:paraId="3ADFF9D3" w14:textId="77777777" w:rsidR="000D7E68" w:rsidRPr="004E5D66" w:rsidRDefault="000D7E68" w:rsidP="003E1FF8">
            <w:pPr>
              <w:pStyle w:val="TAC"/>
              <w:rPr>
                <w:rFonts w:cs="Arial"/>
              </w:rPr>
            </w:pPr>
            <w:r w:rsidRPr="004E5D66">
              <w:rPr>
                <w:rFonts w:cs="Arial" w:hint="eastAsia"/>
                <w:lang w:eastAsia="zh-CN"/>
              </w:rPr>
              <w:t>1</w:t>
            </w:r>
          </w:p>
        </w:tc>
        <w:tc>
          <w:tcPr>
            <w:tcW w:w="744" w:type="dxa"/>
            <w:vAlign w:val="center"/>
          </w:tcPr>
          <w:p w14:paraId="3D7FE746" w14:textId="77777777" w:rsidR="000D7E68" w:rsidRPr="004E5D66" w:rsidRDefault="000D7E68" w:rsidP="003E1FF8">
            <w:pPr>
              <w:pStyle w:val="TAC"/>
              <w:rPr>
                <w:rFonts w:cs="Arial"/>
              </w:rPr>
            </w:pPr>
            <w:r w:rsidRPr="004E5D66">
              <w:rPr>
                <w:rFonts w:cs="Arial"/>
                <w:lang w:eastAsia="zh-CN"/>
              </w:rPr>
              <w:t>1</w:t>
            </w:r>
          </w:p>
        </w:tc>
        <w:tc>
          <w:tcPr>
            <w:tcW w:w="1297" w:type="dxa"/>
            <w:vAlign w:val="center"/>
          </w:tcPr>
          <w:p w14:paraId="6ED8372D" w14:textId="77777777" w:rsidR="000D7E68" w:rsidRPr="004E5D66" w:rsidRDefault="000D7E68" w:rsidP="003E1FF8">
            <w:pPr>
              <w:pStyle w:val="TAC"/>
              <w:rPr>
                <w:rFonts w:cs="Arial"/>
              </w:rPr>
            </w:pPr>
            <w:r w:rsidRPr="004E5D66">
              <w:rPr>
                <w:rFonts w:cs="Arial"/>
                <w:lang w:eastAsia="zh-CN"/>
              </w:rPr>
              <w:t>NTN-TDLA100-1</w:t>
            </w:r>
          </w:p>
        </w:tc>
        <w:tc>
          <w:tcPr>
            <w:tcW w:w="1080" w:type="dxa"/>
            <w:vAlign w:val="center"/>
          </w:tcPr>
          <w:p w14:paraId="77C9B5E0" w14:textId="77777777" w:rsidR="000D7E68" w:rsidRPr="004E5D66" w:rsidRDefault="000D7E68" w:rsidP="003E1FF8">
            <w:pPr>
              <w:pStyle w:val="TAC"/>
              <w:rPr>
                <w:rFonts w:cs="Arial"/>
              </w:rPr>
            </w:pPr>
            <w:r w:rsidRPr="004E5D66">
              <w:rPr>
                <w:rFonts w:cs="Arial" w:hint="eastAsia"/>
                <w:lang w:eastAsia="zh-CN"/>
              </w:rPr>
              <w:t>1</w:t>
            </w:r>
          </w:p>
        </w:tc>
        <w:tc>
          <w:tcPr>
            <w:tcW w:w="1170" w:type="dxa"/>
            <w:vAlign w:val="center"/>
          </w:tcPr>
          <w:p w14:paraId="10534E62" w14:textId="3B2A6A4E" w:rsidR="000D7E68" w:rsidRPr="004E5D66" w:rsidRDefault="000D7E68" w:rsidP="003E1FF8">
            <w:pPr>
              <w:pStyle w:val="TAC"/>
              <w:rPr>
                <w:rFonts w:cs="Arial"/>
              </w:rPr>
            </w:pPr>
            <w:r w:rsidRPr="004E5D66">
              <w:rPr>
                <w:rFonts w:cs="Arial" w:hint="eastAsia"/>
                <w:lang w:eastAsia="zh-CN"/>
              </w:rPr>
              <w:t>3.75</w:t>
            </w:r>
          </w:p>
        </w:tc>
        <w:tc>
          <w:tcPr>
            <w:tcW w:w="990" w:type="dxa"/>
            <w:vAlign w:val="center"/>
          </w:tcPr>
          <w:p w14:paraId="66F2D0C1" w14:textId="653CFF10" w:rsidR="000D7E68" w:rsidRPr="004E5D66" w:rsidRDefault="000D7E68" w:rsidP="003E1FF8">
            <w:pPr>
              <w:pStyle w:val="TAC"/>
              <w:rPr>
                <w:rFonts w:cs="Arial"/>
              </w:rPr>
            </w:pPr>
            <w:r w:rsidRPr="004E5D66">
              <w:rPr>
                <w:rFonts w:cs="Arial"/>
                <w:lang w:eastAsia="zh-CN"/>
              </w:rPr>
              <w:t xml:space="preserve">64 </w:t>
            </w:r>
          </w:p>
        </w:tc>
        <w:tc>
          <w:tcPr>
            <w:tcW w:w="1170" w:type="dxa"/>
            <w:vAlign w:val="center"/>
          </w:tcPr>
          <w:p w14:paraId="0C3F5D13" w14:textId="77777777" w:rsidR="000D7E68" w:rsidRPr="004E5D66" w:rsidRDefault="000D7E68" w:rsidP="003E1FF8">
            <w:pPr>
              <w:pStyle w:val="TAC"/>
              <w:rPr>
                <w:rFonts w:cs="Arial"/>
              </w:rPr>
            </w:pPr>
            <w:r w:rsidRPr="004E5D66">
              <w:rPr>
                <w:rFonts w:cs="Arial"/>
                <w:lang w:eastAsia="zh-CN"/>
              </w:rPr>
              <w:t>256</w:t>
            </w:r>
          </w:p>
        </w:tc>
        <w:tc>
          <w:tcPr>
            <w:tcW w:w="900" w:type="dxa"/>
            <w:vAlign w:val="center"/>
          </w:tcPr>
          <w:p w14:paraId="75E25706" w14:textId="77777777" w:rsidR="000D7E68" w:rsidRPr="004E5D66" w:rsidRDefault="000D7E68" w:rsidP="003E1FF8">
            <w:pPr>
              <w:pStyle w:val="TAC"/>
              <w:rPr>
                <w:rFonts w:cs="Arial"/>
              </w:rPr>
            </w:pPr>
            <w:r w:rsidRPr="004E5D66">
              <w:rPr>
                <w:rFonts w:cs="Arial"/>
                <w:lang w:eastAsia="zh-CN"/>
              </w:rPr>
              <w:t>16</w:t>
            </w:r>
          </w:p>
        </w:tc>
        <w:tc>
          <w:tcPr>
            <w:tcW w:w="632" w:type="dxa"/>
            <w:vAlign w:val="center"/>
          </w:tcPr>
          <w:p w14:paraId="07317912" w14:textId="77777777" w:rsidR="000D7E68" w:rsidRPr="004E5D66" w:rsidRDefault="000D7E68" w:rsidP="003E1FF8">
            <w:pPr>
              <w:pStyle w:val="TAC"/>
              <w:rPr>
                <w:rFonts w:cs="Arial"/>
              </w:rPr>
            </w:pPr>
            <w:r w:rsidRPr="004E5D66">
              <w:rPr>
                <w:rFonts w:cs="Arial"/>
                <w:lang w:eastAsia="zh-CN"/>
              </w:rPr>
              <w:t>1.8</w:t>
            </w:r>
          </w:p>
        </w:tc>
      </w:tr>
      <w:tr w:rsidR="000D7E68" w:rsidRPr="004E5D66" w14:paraId="5C38C160" w14:textId="77777777" w:rsidTr="003E1FF8">
        <w:trPr>
          <w:trHeight w:val="475"/>
          <w:jc w:val="center"/>
        </w:trPr>
        <w:tc>
          <w:tcPr>
            <w:tcW w:w="744" w:type="dxa"/>
            <w:vAlign w:val="center"/>
          </w:tcPr>
          <w:p w14:paraId="29CE92F5" w14:textId="77777777" w:rsidR="000D7E68" w:rsidRPr="004E5D66" w:rsidRDefault="000D7E68" w:rsidP="003E1FF8">
            <w:pPr>
              <w:pStyle w:val="TAC"/>
              <w:rPr>
                <w:rFonts w:cs="Arial"/>
              </w:rPr>
            </w:pPr>
            <w:r w:rsidRPr="004E5D66">
              <w:rPr>
                <w:rFonts w:cs="Arial" w:hint="eastAsia"/>
                <w:lang w:eastAsia="zh-CN"/>
              </w:rPr>
              <w:t>1</w:t>
            </w:r>
          </w:p>
        </w:tc>
        <w:tc>
          <w:tcPr>
            <w:tcW w:w="744" w:type="dxa"/>
            <w:vAlign w:val="center"/>
          </w:tcPr>
          <w:p w14:paraId="74E88C01" w14:textId="77777777" w:rsidR="000D7E68" w:rsidRPr="004E5D66" w:rsidRDefault="000D7E68" w:rsidP="003E1FF8">
            <w:pPr>
              <w:pStyle w:val="TAC"/>
              <w:rPr>
                <w:rFonts w:cs="Arial"/>
              </w:rPr>
            </w:pPr>
            <w:r w:rsidRPr="004E5D66">
              <w:rPr>
                <w:rFonts w:cs="Arial" w:hint="eastAsia"/>
                <w:lang w:eastAsia="zh-CN"/>
              </w:rPr>
              <w:t>2</w:t>
            </w:r>
          </w:p>
        </w:tc>
        <w:tc>
          <w:tcPr>
            <w:tcW w:w="1297" w:type="dxa"/>
            <w:vAlign w:val="center"/>
          </w:tcPr>
          <w:p w14:paraId="184FFBC0" w14:textId="77777777" w:rsidR="000D7E68" w:rsidRPr="004E5D66" w:rsidRDefault="000D7E68" w:rsidP="003E1FF8">
            <w:pPr>
              <w:pStyle w:val="TAC"/>
              <w:rPr>
                <w:rFonts w:cs="Arial"/>
              </w:rPr>
            </w:pPr>
            <w:r w:rsidRPr="004E5D66">
              <w:rPr>
                <w:rFonts w:cs="Arial"/>
                <w:lang w:eastAsia="zh-CN"/>
              </w:rPr>
              <w:t>NTN-TDLA100-1</w:t>
            </w:r>
          </w:p>
        </w:tc>
        <w:tc>
          <w:tcPr>
            <w:tcW w:w="1080" w:type="dxa"/>
            <w:vAlign w:val="center"/>
          </w:tcPr>
          <w:p w14:paraId="4F79B21E" w14:textId="77777777" w:rsidR="000D7E68" w:rsidRPr="004E5D66" w:rsidRDefault="000D7E68" w:rsidP="003E1FF8">
            <w:pPr>
              <w:pStyle w:val="TAC"/>
              <w:rPr>
                <w:rFonts w:cs="Arial"/>
              </w:rPr>
            </w:pPr>
            <w:r w:rsidRPr="004E5D66">
              <w:rPr>
                <w:rFonts w:cs="Arial" w:hint="eastAsia"/>
                <w:lang w:eastAsia="zh-CN"/>
              </w:rPr>
              <w:t>1</w:t>
            </w:r>
          </w:p>
        </w:tc>
        <w:tc>
          <w:tcPr>
            <w:tcW w:w="1170" w:type="dxa"/>
            <w:vAlign w:val="center"/>
          </w:tcPr>
          <w:p w14:paraId="0AB2F9AD" w14:textId="7011E2A6" w:rsidR="000D7E68" w:rsidRPr="004E5D66" w:rsidRDefault="000D7E68" w:rsidP="003E1FF8">
            <w:pPr>
              <w:pStyle w:val="TAC"/>
              <w:rPr>
                <w:rFonts w:cs="Arial"/>
              </w:rPr>
            </w:pPr>
            <w:r w:rsidRPr="004E5D66">
              <w:rPr>
                <w:rFonts w:cs="Arial" w:hint="eastAsia"/>
                <w:lang w:eastAsia="zh-CN"/>
              </w:rPr>
              <w:t>3.75</w:t>
            </w:r>
          </w:p>
        </w:tc>
        <w:tc>
          <w:tcPr>
            <w:tcW w:w="990" w:type="dxa"/>
            <w:vAlign w:val="center"/>
          </w:tcPr>
          <w:p w14:paraId="0F210DFC" w14:textId="7930F256" w:rsidR="000D7E68" w:rsidRPr="004E5D66" w:rsidRDefault="000D7E68" w:rsidP="003E1FF8">
            <w:pPr>
              <w:pStyle w:val="TAC"/>
              <w:rPr>
                <w:rFonts w:cs="Arial"/>
              </w:rPr>
            </w:pPr>
            <w:r w:rsidRPr="004E5D66">
              <w:rPr>
                <w:rFonts w:cs="Arial"/>
                <w:lang w:eastAsia="zh-CN"/>
              </w:rPr>
              <w:t xml:space="preserve">64 </w:t>
            </w:r>
          </w:p>
        </w:tc>
        <w:tc>
          <w:tcPr>
            <w:tcW w:w="1170" w:type="dxa"/>
            <w:vAlign w:val="center"/>
          </w:tcPr>
          <w:p w14:paraId="02222F81" w14:textId="77777777" w:rsidR="000D7E68" w:rsidRPr="004E5D66" w:rsidRDefault="000D7E68" w:rsidP="003E1FF8">
            <w:pPr>
              <w:pStyle w:val="TAC"/>
              <w:rPr>
                <w:rFonts w:cs="Arial"/>
              </w:rPr>
            </w:pPr>
            <w:r w:rsidRPr="004E5D66">
              <w:rPr>
                <w:rFonts w:cs="Arial"/>
                <w:lang w:eastAsia="zh-CN"/>
              </w:rPr>
              <w:t>256</w:t>
            </w:r>
          </w:p>
        </w:tc>
        <w:tc>
          <w:tcPr>
            <w:tcW w:w="900" w:type="dxa"/>
            <w:vAlign w:val="center"/>
          </w:tcPr>
          <w:p w14:paraId="748508C1" w14:textId="77777777" w:rsidR="000D7E68" w:rsidRPr="004E5D66" w:rsidRDefault="000D7E68" w:rsidP="003E1FF8">
            <w:pPr>
              <w:pStyle w:val="TAC"/>
              <w:rPr>
                <w:rFonts w:cs="Arial"/>
              </w:rPr>
            </w:pPr>
            <w:r w:rsidRPr="004E5D66">
              <w:rPr>
                <w:rFonts w:cs="Arial"/>
                <w:lang w:eastAsia="zh-CN"/>
              </w:rPr>
              <w:t>16</w:t>
            </w:r>
          </w:p>
        </w:tc>
        <w:tc>
          <w:tcPr>
            <w:tcW w:w="632" w:type="dxa"/>
            <w:vAlign w:val="center"/>
          </w:tcPr>
          <w:p w14:paraId="2EADCA5B" w14:textId="77777777" w:rsidR="000D7E68" w:rsidRPr="004E5D66" w:rsidRDefault="000D7E68" w:rsidP="003E1FF8">
            <w:pPr>
              <w:pStyle w:val="TAC"/>
              <w:rPr>
                <w:rFonts w:cs="Arial"/>
              </w:rPr>
            </w:pPr>
            <w:r w:rsidRPr="004E5D66">
              <w:rPr>
                <w:rFonts w:cs="Arial"/>
                <w:lang w:eastAsia="zh-CN"/>
              </w:rPr>
              <w:t>-3.9</w:t>
            </w:r>
          </w:p>
        </w:tc>
      </w:tr>
    </w:tbl>
    <w:p w14:paraId="085F622F" w14:textId="77777777" w:rsidR="000D7E68" w:rsidRPr="004E5D66" w:rsidRDefault="000D7E68" w:rsidP="000D7E68"/>
    <w:p w14:paraId="4E46648A" w14:textId="2343E0AE" w:rsidR="000D7E68" w:rsidRPr="004E5D66" w:rsidRDefault="000D7E68" w:rsidP="000D7E68">
      <w:pPr>
        <w:pStyle w:val="TH"/>
      </w:pPr>
      <w:r w:rsidRPr="004E5D66">
        <w:t>Table 8.5.2.2.1-</w:t>
      </w:r>
      <w:r w:rsidRPr="004E5D66">
        <w:rPr>
          <w:rFonts w:hint="eastAsia"/>
          <w:lang w:eastAsia="zh-CN"/>
        </w:rPr>
        <w:t>2</w:t>
      </w:r>
      <w:r w:rsidRPr="004E5D66">
        <w:rPr>
          <w:lang w:eastAsia="zh-CN"/>
        </w:rPr>
        <w:t>:</w:t>
      </w:r>
      <w:r w:rsidRPr="004E5D66">
        <w:t xml:space="preserve"> Minimum requirements for </w:t>
      </w:r>
      <w:r w:rsidRPr="004E5D66">
        <w:rPr>
          <w:rFonts w:hint="eastAsia"/>
          <w:lang w:eastAsia="zh-CN"/>
        </w:rPr>
        <w:t>N</w:t>
      </w:r>
      <w:r w:rsidRPr="004E5D66">
        <w:t>PU</w:t>
      </w:r>
      <w:r w:rsidRPr="004E5D66">
        <w:rPr>
          <w:rFonts w:hint="eastAsia"/>
          <w:lang w:eastAsia="zh-CN"/>
        </w:rPr>
        <w:t>S</w:t>
      </w:r>
      <w:r w:rsidRPr="004E5D66">
        <w:t xml:space="preserve">CH format </w:t>
      </w:r>
      <w:r w:rsidRPr="004E5D66">
        <w:rPr>
          <w:rFonts w:hint="eastAsia"/>
          <w:lang w:eastAsia="zh-CN"/>
        </w:rPr>
        <w:t>2</w:t>
      </w:r>
      <w:r w:rsidRPr="004E5D66">
        <w:t>,</w:t>
      </w:r>
      <w:r w:rsidRPr="004E5D66">
        <w:rPr>
          <w:rFonts w:hint="eastAsia"/>
          <w:lang w:eastAsia="zh-CN"/>
        </w:rPr>
        <w:t xml:space="preserve"> 200 kHz Channel Bandwidth,</w:t>
      </w:r>
      <w:r w:rsidRPr="004E5D66">
        <w:t xml:space="preserve"> </w:t>
      </w:r>
      <w:r w:rsidRPr="004E5D66">
        <w:rPr>
          <w:rFonts w:hint="eastAsia"/>
          <w:lang w:eastAsia="zh-CN"/>
        </w:rPr>
        <w:t>15 kHz subcarrier spacing</w:t>
      </w:r>
      <w:r w:rsidR="009420CD" w:rsidRPr="004E5D66">
        <w:rPr>
          <w:rFonts w:hint="eastAsia"/>
          <w:lang w:eastAsia="zh-CN"/>
        </w:rPr>
        <w:t>, 1</w:t>
      </w:r>
      <w:r w:rsidR="009420CD" w:rsidRPr="004E5D66">
        <w:t>Tx for FDD</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4E5D66" w:rsidRPr="004E5D66" w14:paraId="2AE5C4B6" w14:textId="77777777" w:rsidTr="003E1FF8">
        <w:trPr>
          <w:trHeight w:val="1444"/>
          <w:jc w:val="center"/>
        </w:trPr>
        <w:tc>
          <w:tcPr>
            <w:tcW w:w="744" w:type="dxa"/>
            <w:vAlign w:val="center"/>
          </w:tcPr>
          <w:p w14:paraId="7D8BD633" w14:textId="77777777" w:rsidR="000D7E68" w:rsidRPr="004E5D66" w:rsidRDefault="000D7E68" w:rsidP="003E1FF8">
            <w:pPr>
              <w:pStyle w:val="TAH"/>
              <w:rPr>
                <w:rFonts w:cs="Arial"/>
              </w:rPr>
            </w:pPr>
            <w:r w:rsidRPr="004E5D66">
              <w:rPr>
                <w:rFonts w:cs="Arial"/>
              </w:rPr>
              <w:t xml:space="preserve">Number of </w:t>
            </w:r>
            <w:r w:rsidRPr="004E5D66">
              <w:rPr>
                <w:rFonts w:cs="Arial"/>
                <w:lang w:eastAsia="zh-CN"/>
              </w:rPr>
              <w:t>T</w:t>
            </w:r>
            <w:r w:rsidRPr="004E5D66">
              <w:rPr>
                <w:rFonts w:cs="Arial"/>
              </w:rPr>
              <w:t>X antennas</w:t>
            </w:r>
          </w:p>
        </w:tc>
        <w:tc>
          <w:tcPr>
            <w:tcW w:w="744" w:type="dxa"/>
            <w:vAlign w:val="center"/>
          </w:tcPr>
          <w:p w14:paraId="78A55B15" w14:textId="77777777" w:rsidR="000D7E68" w:rsidRPr="004E5D66" w:rsidRDefault="000D7E68" w:rsidP="003E1FF8">
            <w:pPr>
              <w:pStyle w:val="TAH"/>
              <w:rPr>
                <w:rFonts w:cs="Arial"/>
              </w:rPr>
            </w:pPr>
            <w:r w:rsidRPr="004E5D66">
              <w:rPr>
                <w:rFonts w:cs="Arial"/>
              </w:rPr>
              <w:t>Number of RX antennas</w:t>
            </w:r>
          </w:p>
        </w:tc>
        <w:tc>
          <w:tcPr>
            <w:tcW w:w="1297" w:type="dxa"/>
            <w:vAlign w:val="center"/>
          </w:tcPr>
          <w:p w14:paraId="7AA43EDE" w14:textId="77777777" w:rsidR="000D7E68" w:rsidRPr="004E5D66" w:rsidRDefault="000D7E68" w:rsidP="003E1FF8">
            <w:pPr>
              <w:pStyle w:val="TAH"/>
              <w:rPr>
                <w:rFonts w:cs="Arial"/>
              </w:rPr>
            </w:pPr>
            <w:r w:rsidRPr="004E5D66">
              <w:rPr>
                <w:rFonts w:cs="Arial"/>
              </w:rPr>
              <w:t>Propagation conditions (Annex D)</w:t>
            </w:r>
          </w:p>
        </w:tc>
        <w:tc>
          <w:tcPr>
            <w:tcW w:w="1080" w:type="dxa"/>
            <w:vAlign w:val="center"/>
          </w:tcPr>
          <w:p w14:paraId="0A0CCFCD" w14:textId="77777777" w:rsidR="000D7E68" w:rsidRPr="004E5D66" w:rsidRDefault="000D7E68" w:rsidP="003E1FF8">
            <w:pPr>
              <w:pStyle w:val="TAH"/>
              <w:rPr>
                <w:rFonts w:cs="Arial"/>
              </w:rPr>
            </w:pPr>
            <w:r w:rsidRPr="004E5D66">
              <w:rPr>
                <w:rFonts w:cs="Arial"/>
                <w:lang w:eastAsia="zh-CN"/>
              </w:rPr>
              <w:t>Number of allocated subcarriers</w:t>
            </w:r>
          </w:p>
        </w:tc>
        <w:tc>
          <w:tcPr>
            <w:tcW w:w="1170" w:type="dxa"/>
            <w:vAlign w:val="center"/>
          </w:tcPr>
          <w:p w14:paraId="288C9669" w14:textId="77777777" w:rsidR="000D7E68" w:rsidRPr="004E5D66" w:rsidRDefault="000D7E68" w:rsidP="003E1FF8">
            <w:pPr>
              <w:pStyle w:val="TAH"/>
              <w:rPr>
                <w:rFonts w:cs="Arial"/>
              </w:rPr>
            </w:pPr>
            <w:r w:rsidRPr="004E5D66">
              <w:rPr>
                <w:rFonts w:cs="Arial"/>
                <w:lang w:eastAsia="zh-CN"/>
              </w:rPr>
              <w:t>Subcarrier spacing (kHz)</w:t>
            </w:r>
          </w:p>
        </w:tc>
        <w:tc>
          <w:tcPr>
            <w:tcW w:w="990" w:type="dxa"/>
            <w:vAlign w:val="center"/>
          </w:tcPr>
          <w:p w14:paraId="3472F0B2" w14:textId="77777777" w:rsidR="000D7E68" w:rsidRPr="004E5D66" w:rsidRDefault="000D7E68" w:rsidP="003E1FF8">
            <w:pPr>
              <w:pStyle w:val="TAH"/>
              <w:rPr>
                <w:rFonts w:cs="Arial"/>
              </w:rPr>
            </w:pPr>
            <w:r w:rsidRPr="004E5D66">
              <w:rPr>
                <w:rFonts w:cs="Arial"/>
                <w:lang w:eastAsia="zh-CN"/>
              </w:rPr>
              <w:t>Frequency offset (Hz)</w:t>
            </w:r>
          </w:p>
        </w:tc>
        <w:tc>
          <w:tcPr>
            <w:tcW w:w="1170" w:type="dxa"/>
            <w:vAlign w:val="center"/>
          </w:tcPr>
          <w:p w14:paraId="38889922" w14:textId="77777777" w:rsidR="000D7E68" w:rsidRPr="004E5D66" w:rsidRDefault="000D7E68" w:rsidP="003E1FF8">
            <w:pPr>
              <w:pStyle w:val="TAH"/>
              <w:rPr>
                <w:rFonts w:cs="Arial"/>
              </w:rPr>
            </w:pPr>
            <w:r w:rsidRPr="004E5D66">
              <w:rPr>
                <w:rFonts w:cs="Arial"/>
                <w:lang w:eastAsia="zh-CN"/>
              </w:rPr>
              <w:t>TxDuration</w:t>
            </w:r>
          </w:p>
        </w:tc>
        <w:tc>
          <w:tcPr>
            <w:tcW w:w="900" w:type="dxa"/>
            <w:vAlign w:val="center"/>
          </w:tcPr>
          <w:p w14:paraId="6B67773B" w14:textId="77777777" w:rsidR="000D7E68" w:rsidRPr="004E5D66" w:rsidRDefault="000D7E68" w:rsidP="003E1FF8">
            <w:pPr>
              <w:pStyle w:val="TAH"/>
              <w:rPr>
                <w:rFonts w:cs="Arial"/>
              </w:rPr>
            </w:pPr>
            <w:r w:rsidRPr="004E5D66">
              <w:rPr>
                <w:rFonts w:cs="Arial"/>
                <w:lang w:eastAsia="zh-CN"/>
              </w:rPr>
              <w:t>Repetition number</w:t>
            </w:r>
          </w:p>
        </w:tc>
        <w:tc>
          <w:tcPr>
            <w:tcW w:w="804" w:type="dxa"/>
            <w:vAlign w:val="center"/>
          </w:tcPr>
          <w:p w14:paraId="7B55F004" w14:textId="7E0F3DB0" w:rsidR="000D7E68" w:rsidRPr="004E5D66" w:rsidRDefault="000D7E68" w:rsidP="003E1FF8">
            <w:pPr>
              <w:pStyle w:val="TAH"/>
              <w:rPr>
                <w:rFonts w:cs="Arial"/>
              </w:rPr>
            </w:pPr>
            <w:r w:rsidRPr="004E5D66">
              <w:rPr>
                <w:rFonts w:cs="Arial"/>
              </w:rPr>
              <w:t>SNR (dB)</w:t>
            </w:r>
          </w:p>
        </w:tc>
      </w:tr>
      <w:tr w:rsidR="004E5D66" w:rsidRPr="004E5D66" w14:paraId="6AC112F7" w14:textId="77777777" w:rsidTr="003E1FF8">
        <w:trPr>
          <w:trHeight w:val="492"/>
          <w:jc w:val="center"/>
        </w:trPr>
        <w:tc>
          <w:tcPr>
            <w:tcW w:w="744" w:type="dxa"/>
            <w:vAlign w:val="center"/>
          </w:tcPr>
          <w:p w14:paraId="4BB84C50" w14:textId="77777777" w:rsidR="000D7E68" w:rsidRPr="004E5D66" w:rsidRDefault="000D7E68" w:rsidP="003E1FF8">
            <w:pPr>
              <w:pStyle w:val="TAC"/>
              <w:rPr>
                <w:rFonts w:cs="Arial"/>
              </w:rPr>
            </w:pPr>
            <w:r w:rsidRPr="004E5D66">
              <w:rPr>
                <w:rFonts w:cs="Arial" w:hint="eastAsia"/>
                <w:lang w:eastAsia="zh-CN"/>
              </w:rPr>
              <w:t>1</w:t>
            </w:r>
          </w:p>
        </w:tc>
        <w:tc>
          <w:tcPr>
            <w:tcW w:w="744" w:type="dxa"/>
            <w:vAlign w:val="center"/>
          </w:tcPr>
          <w:p w14:paraId="78547CDD" w14:textId="77777777" w:rsidR="000D7E68" w:rsidRPr="004E5D66" w:rsidRDefault="000D7E68" w:rsidP="003E1FF8">
            <w:pPr>
              <w:pStyle w:val="TAC"/>
              <w:rPr>
                <w:rFonts w:cs="Arial"/>
              </w:rPr>
            </w:pPr>
            <w:r w:rsidRPr="004E5D66">
              <w:rPr>
                <w:rFonts w:cs="Arial"/>
                <w:lang w:eastAsia="zh-CN"/>
              </w:rPr>
              <w:t>1</w:t>
            </w:r>
          </w:p>
        </w:tc>
        <w:tc>
          <w:tcPr>
            <w:tcW w:w="1297" w:type="dxa"/>
            <w:vAlign w:val="center"/>
          </w:tcPr>
          <w:p w14:paraId="5C472863" w14:textId="77777777" w:rsidR="000D7E68" w:rsidRPr="004E5D66" w:rsidRDefault="000D7E68" w:rsidP="003E1FF8">
            <w:pPr>
              <w:pStyle w:val="TAC"/>
              <w:rPr>
                <w:rFonts w:cs="Arial"/>
              </w:rPr>
            </w:pPr>
            <w:r w:rsidRPr="004E5D66">
              <w:rPr>
                <w:rFonts w:cs="Arial"/>
                <w:lang w:eastAsia="zh-CN"/>
              </w:rPr>
              <w:t>NTN-TDLA100-1</w:t>
            </w:r>
          </w:p>
        </w:tc>
        <w:tc>
          <w:tcPr>
            <w:tcW w:w="1080" w:type="dxa"/>
            <w:vAlign w:val="center"/>
          </w:tcPr>
          <w:p w14:paraId="30E552C7" w14:textId="77777777" w:rsidR="000D7E68" w:rsidRPr="004E5D66" w:rsidRDefault="000D7E68" w:rsidP="003E1FF8">
            <w:pPr>
              <w:pStyle w:val="TAC"/>
              <w:rPr>
                <w:rFonts w:cs="Arial"/>
              </w:rPr>
            </w:pPr>
            <w:r w:rsidRPr="004E5D66">
              <w:rPr>
                <w:rFonts w:cs="Arial" w:hint="eastAsia"/>
                <w:lang w:eastAsia="zh-CN"/>
              </w:rPr>
              <w:t>1</w:t>
            </w:r>
          </w:p>
        </w:tc>
        <w:tc>
          <w:tcPr>
            <w:tcW w:w="1170" w:type="dxa"/>
            <w:vAlign w:val="center"/>
          </w:tcPr>
          <w:p w14:paraId="68A57CF3" w14:textId="29BE77E8" w:rsidR="000D7E68" w:rsidRPr="004E5D66" w:rsidRDefault="000D7E68" w:rsidP="003E1FF8">
            <w:pPr>
              <w:pStyle w:val="TAC"/>
              <w:rPr>
                <w:rFonts w:cs="Arial"/>
              </w:rPr>
            </w:pPr>
            <w:r w:rsidRPr="004E5D66">
              <w:rPr>
                <w:rFonts w:cs="Arial"/>
                <w:lang w:eastAsia="zh-CN"/>
              </w:rPr>
              <w:t>15</w:t>
            </w:r>
          </w:p>
        </w:tc>
        <w:tc>
          <w:tcPr>
            <w:tcW w:w="990" w:type="dxa"/>
            <w:vAlign w:val="center"/>
          </w:tcPr>
          <w:p w14:paraId="2FB75C42" w14:textId="0B0AD993" w:rsidR="000D7E68" w:rsidRPr="004E5D66" w:rsidRDefault="000D7E68" w:rsidP="003E1FF8">
            <w:pPr>
              <w:pStyle w:val="TAC"/>
              <w:rPr>
                <w:rFonts w:cs="Arial"/>
              </w:rPr>
            </w:pPr>
            <w:r w:rsidRPr="004E5D66">
              <w:rPr>
                <w:rFonts w:cs="Arial"/>
                <w:lang w:eastAsia="zh-CN"/>
              </w:rPr>
              <w:t xml:space="preserve">16 </w:t>
            </w:r>
          </w:p>
        </w:tc>
        <w:tc>
          <w:tcPr>
            <w:tcW w:w="1170" w:type="dxa"/>
            <w:vAlign w:val="center"/>
          </w:tcPr>
          <w:p w14:paraId="285B0B9F" w14:textId="77777777" w:rsidR="000D7E68" w:rsidRPr="004E5D66" w:rsidRDefault="000D7E68" w:rsidP="003E1FF8">
            <w:pPr>
              <w:pStyle w:val="TAC"/>
              <w:rPr>
                <w:rFonts w:cs="Arial"/>
              </w:rPr>
            </w:pPr>
            <w:r w:rsidRPr="004E5D66">
              <w:rPr>
                <w:rFonts w:cs="Arial"/>
                <w:lang w:eastAsia="zh-CN"/>
              </w:rPr>
              <w:t>32</w:t>
            </w:r>
          </w:p>
        </w:tc>
        <w:tc>
          <w:tcPr>
            <w:tcW w:w="900" w:type="dxa"/>
            <w:vAlign w:val="center"/>
          </w:tcPr>
          <w:p w14:paraId="47D99CB7" w14:textId="77777777" w:rsidR="000D7E68" w:rsidRPr="004E5D66" w:rsidRDefault="000D7E68" w:rsidP="003E1FF8">
            <w:pPr>
              <w:pStyle w:val="TAC"/>
              <w:rPr>
                <w:rFonts w:cs="Arial"/>
              </w:rPr>
            </w:pPr>
            <w:r w:rsidRPr="004E5D66">
              <w:rPr>
                <w:rFonts w:cs="Arial"/>
                <w:lang w:eastAsia="zh-CN"/>
              </w:rPr>
              <w:t>16</w:t>
            </w:r>
          </w:p>
        </w:tc>
        <w:tc>
          <w:tcPr>
            <w:tcW w:w="804" w:type="dxa"/>
            <w:vAlign w:val="center"/>
          </w:tcPr>
          <w:p w14:paraId="025DFD0A" w14:textId="77777777" w:rsidR="000D7E68" w:rsidRPr="004E5D66" w:rsidRDefault="000D7E68" w:rsidP="003E1FF8">
            <w:pPr>
              <w:pStyle w:val="TAC"/>
              <w:rPr>
                <w:rFonts w:cs="Arial"/>
              </w:rPr>
            </w:pPr>
            <w:r w:rsidRPr="004E5D66">
              <w:rPr>
                <w:rFonts w:cs="Arial"/>
                <w:lang w:eastAsia="zh-CN"/>
              </w:rPr>
              <w:t>5.1</w:t>
            </w:r>
          </w:p>
        </w:tc>
      </w:tr>
      <w:tr w:rsidR="000D7E68" w:rsidRPr="004E5D66" w14:paraId="31158F82" w14:textId="77777777" w:rsidTr="003E1FF8">
        <w:trPr>
          <w:trHeight w:val="475"/>
          <w:jc w:val="center"/>
        </w:trPr>
        <w:tc>
          <w:tcPr>
            <w:tcW w:w="744" w:type="dxa"/>
            <w:vAlign w:val="center"/>
          </w:tcPr>
          <w:p w14:paraId="0C017FA1" w14:textId="77777777" w:rsidR="000D7E68" w:rsidRPr="004E5D66" w:rsidRDefault="000D7E68" w:rsidP="003E1FF8">
            <w:pPr>
              <w:pStyle w:val="TAC"/>
              <w:rPr>
                <w:rFonts w:cs="Arial"/>
              </w:rPr>
            </w:pPr>
            <w:r w:rsidRPr="004E5D66">
              <w:rPr>
                <w:rFonts w:cs="Arial" w:hint="eastAsia"/>
                <w:lang w:eastAsia="zh-CN"/>
              </w:rPr>
              <w:t>1</w:t>
            </w:r>
          </w:p>
        </w:tc>
        <w:tc>
          <w:tcPr>
            <w:tcW w:w="744" w:type="dxa"/>
            <w:vAlign w:val="center"/>
          </w:tcPr>
          <w:p w14:paraId="3089EB34" w14:textId="77777777" w:rsidR="000D7E68" w:rsidRPr="004E5D66" w:rsidRDefault="000D7E68" w:rsidP="003E1FF8">
            <w:pPr>
              <w:pStyle w:val="TAC"/>
              <w:rPr>
                <w:rFonts w:cs="Arial"/>
              </w:rPr>
            </w:pPr>
            <w:r w:rsidRPr="004E5D66">
              <w:rPr>
                <w:rFonts w:cs="Arial" w:hint="eastAsia"/>
                <w:lang w:eastAsia="zh-CN"/>
              </w:rPr>
              <w:t>2</w:t>
            </w:r>
          </w:p>
        </w:tc>
        <w:tc>
          <w:tcPr>
            <w:tcW w:w="1297" w:type="dxa"/>
            <w:vAlign w:val="center"/>
          </w:tcPr>
          <w:p w14:paraId="3610E7B5" w14:textId="77777777" w:rsidR="000D7E68" w:rsidRPr="004E5D66" w:rsidRDefault="000D7E68" w:rsidP="003E1FF8">
            <w:pPr>
              <w:pStyle w:val="TAC"/>
              <w:rPr>
                <w:rFonts w:cs="Arial"/>
              </w:rPr>
            </w:pPr>
            <w:r w:rsidRPr="004E5D66">
              <w:rPr>
                <w:rFonts w:cs="Arial"/>
                <w:lang w:eastAsia="zh-CN"/>
              </w:rPr>
              <w:t>NTN-TDLA100-1</w:t>
            </w:r>
          </w:p>
        </w:tc>
        <w:tc>
          <w:tcPr>
            <w:tcW w:w="1080" w:type="dxa"/>
            <w:vAlign w:val="center"/>
          </w:tcPr>
          <w:p w14:paraId="4195DEF9" w14:textId="77777777" w:rsidR="000D7E68" w:rsidRPr="004E5D66" w:rsidRDefault="000D7E68" w:rsidP="003E1FF8">
            <w:pPr>
              <w:pStyle w:val="TAC"/>
              <w:rPr>
                <w:rFonts w:cs="Arial"/>
              </w:rPr>
            </w:pPr>
            <w:r w:rsidRPr="004E5D66">
              <w:rPr>
                <w:rFonts w:cs="Arial" w:hint="eastAsia"/>
                <w:lang w:eastAsia="zh-CN"/>
              </w:rPr>
              <w:t>1</w:t>
            </w:r>
          </w:p>
        </w:tc>
        <w:tc>
          <w:tcPr>
            <w:tcW w:w="1170" w:type="dxa"/>
            <w:vAlign w:val="center"/>
          </w:tcPr>
          <w:p w14:paraId="2D97D697" w14:textId="3A498B29" w:rsidR="000D7E68" w:rsidRPr="004E5D66" w:rsidRDefault="000D7E68" w:rsidP="003E1FF8">
            <w:pPr>
              <w:pStyle w:val="TAC"/>
              <w:rPr>
                <w:rFonts w:cs="Arial"/>
              </w:rPr>
            </w:pPr>
            <w:r w:rsidRPr="004E5D66">
              <w:rPr>
                <w:rFonts w:cs="Arial"/>
                <w:lang w:eastAsia="zh-CN"/>
              </w:rPr>
              <w:t>15</w:t>
            </w:r>
          </w:p>
        </w:tc>
        <w:tc>
          <w:tcPr>
            <w:tcW w:w="990" w:type="dxa"/>
            <w:vAlign w:val="center"/>
          </w:tcPr>
          <w:p w14:paraId="35103A6B" w14:textId="326C648F" w:rsidR="000D7E68" w:rsidRPr="004E5D66" w:rsidRDefault="000D7E68" w:rsidP="003E1FF8">
            <w:pPr>
              <w:pStyle w:val="TAC"/>
              <w:rPr>
                <w:rFonts w:cs="Arial"/>
              </w:rPr>
            </w:pPr>
            <w:r w:rsidRPr="004E5D66">
              <w:rPr>
                <w:rFonts w:cs="Arial"/>
                <w:lang w:eastAsia="zh-CN"/>
              </w:rPr>
              <w:t xml:space="preserve">16 </w:t>
            </w:r>
          </w:p>
        </w:tc>
        <w:tc>
          <w:tcPr>
            <w:tcW w:w="1170" w:type="dxa"/>
            <w:vAlign w:val="center"/>
          </w:tcPr>
          <w:p w14:paraId="4A9DF35C" w14:textId="77777777" w:rsidR="000D7E68" w:rsidRPr="004E5D66" w:rsidRDefault="000D7E68" w:rsidP="003E1FF8">
            <w:pPr>
              <w:pStyle w:val="TAC"/>
              <w:rPr>
                <w:rFonts w:cs="Arial"/>
              </w:rPr>
            </w:pPr>
            <w:r w:rsidRPr="004E5D66">
              <w:rPr>
                <w:rFonts w:cs="Arial"/>
                <w:lang w:eastAsia="zh-CN"/>
              </w:rPr>
              <w:t>32</w:t>
            </w:r>
          </w:p>
        </w:tc>
        <w:tc>
          <w:tcPr>
            <w:tcW w:w="900" w:type="dxa"/>
            <w:vAlign w:val="center"/>
          </w:tcPr>
          <w:p w14:paraId="288DFE1E" w14:textId="77777777" w:rsidR="000D7E68" w:rsidRPr="004E5D66" w:rsidRDefault="000D7E68" w:rsidP="003E1FF8">
            <w:pPr>
              <w:pStyle w:val="TAC"/>
              <w:rPr>
                <w:rFonts w:cs="Arial"/>
              </w:rPr>
            </w:pPr>
            <w:r w:rsidRPr="004E5D66">
              <w:rPr>
                <w:rFonts w:cs="Arial" w:hint="eastAsia"/>
                <w:lang w:eastAsia="zh-CN"/>
              </w:rPr>
              <w:t>1</w:t>
            </w:r>
            <w:r w:rsidRPr="004E5D66">
              <w:rPr>
                <w:rFonts w:cs="Arial"/>
                <w:lang w:eastAsia="zh-CN"/>
              </w:rPr>
              <w:t>6</w:t>
            </w:r>
          </w:p>
        </w:tc>
        <w:tc>
          <w:tcPr>
            <w:tcW w:w="804" w:type="dxa"/>
            <w:vAlign w:val="center"/>
          </w:tcPr>
          <w:p w14:paraId="6A5A9BBD" w14:textId="77777777" w:rsidR="000D7E68" w:rsidRPr="004E5D66" w:rsidRDefault="000D7E68" w:rsidP="003E1FF8">
            <w:pPr>
              <w:pStyle w:val="TAC"/>
              <w:rPr>
                <w:rFonts w:cs="Arial"/>
              </w:rPr>
            </w:pPr>
            <w:r w:rsidRPr="004E5D66">
              <w:rPr>
                <w:rFonts w:cs="Arial"/>
                <w:lang w:eastAsia="zh-CN"/>
              </w:rPr>
              <w:t>-3.3</w:t>
            </w:r>
          </w:p>
        </w:tc>
      </w:tr>
    </w:tbl>
    <w:p w14:paraId="232F2CA5" w14:textId="77777777" w:rsidR="000D7E68" w:rsidRPr="004E5D66" w:rsidRDefault="000D7E68" w:rsidP="000D7E68">
      <w:pPr>
        <w:rPr>
          <w:rFonts w:eastAsiaTheme="minorEastAsia"/>
          <w:lang w:eastAsia="zh-CN"/>
        </w:rPr>
      </w:pPr>
    </w:p>
    <w:p w14:paraId="203848A6" w14:textId="77777777" w:rsidR="009420CD" w:rsidRPr="004E5D66" w:rsidRDefault="009420CD" w:rsidP="00981F50">
      <w:pPr>
        <w:pStyle w:val="TH"/>
        <w:rPr>
          <w:lang w:eastAsia="zh-CN"/>
        </w:rPr>
      </w:pPr>
      <w:r w:rsidRPr="004E5D66">
        <w:t>Table 8.5.2.2.1-</w:t>
      </w:r>
      <w:r w:rsidRPr="004E5D66">
        <w:rPr>
          <w:lang w:eastAsia="zh-CN"/>
        </w:rPr>
        <w:t>3:</w:t>
      </w:r>
      <w:r w:rsidRPr="004E5D66">
        <w:t xml:space="preserve"> Minimum requirements for </w:t>
      </w:r>
      <w:r w:rsidRPr="004E5D66">
        <w:rPr>
          <w:lang w:eastAsia="zh-CN"/>
        </w:rPr>
        <w:t>N</w:t>
      </w:r>
      <w:r w:rsidRPr="004E5D66">
        <w:t>PU</w:t>
      </w:r>
      <w:r w:rsidRPr="004E5D66">
        <w:rPr>
          <w:lang w:eastAsia="zh-CN"/>
        </w:rPr>
        <w:t>S</w:t>
      </w:r>
      <w:r w:rsidRPr="004E5D66">
        <w:t xml:space="preserve">CH format </w:t>
      </w:r>
      <w:r w:rsidRPr="004E5D66">
        <w:rPr>
          <w:lang w:eastAsia="zh-CN"/>
        </w:rPr>
        <w:t>2</w:t>
      </w:r>
      <w:r w:rsidRPr="004E5D66">
        <w:t>,</w:t>
      </w:r>
      <w:r w:rsidRPr="004E5D66">
        <w:rPr>
          <w:lang w:eastAsia="zh-CN"/>
        </w:rPr>
        <w:t xml:space="preserve"> 200KHz Channel Bandwidth,</w:t>
      </w:r>
      <w:r w:rsidRPr="004E5D66">
        <w:t xml:space="preserve"> </w:t>
      </w:r>
      <w:r w:rsidRPr="004E5D66">
        <w:rPr>
          <w:lang w:eastAsia="zh-CN"/>
        </w:rPr>
        <w:t>15KHz subcarrier spacing, 1</w:t>
      </w:r>
      <w:r w:rsidRPr="004E5D66">
        <w:t>Tx, for TDD</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4E5D66" w:rsidRPr="004E5D66" w14:paraId="11A7D0E8" w14:textId="77777777" w:rsidTr="003E1FF8">
        <w:trPr>
          <w:trHeight w:val="1444"/>
          <w:jc w:val="center"/>
        </w:trPr>
        <w:tc>
          <w:tcPr>
            <w:tcW w:w="744" w:type="dxa"/>
            <w:vAlign w:val="center"/>
          </w:tcPr>
          <w:p w14:paraId="2A47CE11" w14:textId="77777777" w:rsidR="009420CD" w:rsidRPr="004E5D66" w:rsidRDefault="009420CD" w:rsidP="003E1FF8">
            <w:pPr>
              <w:keepNext/>
              <w:keepLines/>
              <w:spacing w:after="0"/>
              <w:jc w:val="center"/>
              <w:rPr>
                <w:rFonts w:ascii="Arial" w:hAnsi="Arial" w:cs="Arial"/>
                <w:b/>
                <w:sz w:val="18"/>
              </w:rPr>
            </w:pPr>
            <w:r w:rsidRPr="004E5D66">
              <w:rPr>
                <w:rFonts w:ascii="Arial" w:hAnsi="Arial" w:cs="Arial"/>
                <w:b/>
                <w:sz w:val="18"/>
              </w:rPr>
              <w:t xml:space="preserve">Number of </w:t>
            </w:r>
            <w:r w:rsidRPr="004E5D66">
              <w:rPr>
                <w:rFonts w:ascii="Arial" w:hAnsi="Arial" w:cs="Arial"/>
                <w:b/>
                <w:sz w:val="18"/>
                <w:lang w:eastAsia="zh-CN"/>
              </w:rPr>
              <w:t>T</w:t>
            </w:r>
            <w:r w:rsidRPr="004E5D66">
              <w:rPr>
                <w:rFonts w:ascii="Arial" w:hAnsi="Arial" w:cs="Arial"/>
                <w:b/>
                <w:sz w:val="18"/>
              </w:rPr>
              <w:t>X antennas</w:t>
            </w:r>
          </w:p>
        </w:tc>
        <w:tc>
          <w:tcPr>
            <w:tcW w:w="744" w:type="dxa"/>
            <w:vAlign w:val="center"/>
          </w:tcPr>
          <w:p w14:paraId="1FB919C6" w14:textId="77777777" w:rsidR="009420CD" w:rsidRPr="004E5D66" w:rsidRDefault="009420CD" w:rsidP="003E1FF8">
            <w:pPr>
              <w:keepNext/>
              <w:keepLines/>
              <w:spacing w:after="0"/>
              <w:jc w:val="center"/>
              <w:rPr>
                <w:rFonts w:ascii="Arial" w:hAnsi="Arial" w:cs="Arial"/>
                <w:b/>
                <w:sz w:val="18"/>
              </w:rPr>
            </w:pPr>
            <w:r w:rsidRPr="004E5D66">
              <w:rPr>
                <w:rFonts w:ascii="Arial" w:hAnsi="Arial" w:cs="Arial"/>
                <w:b/>
                <w:sz w:val="18"/>
              </w:rPr>
              <w:t>Number of RX antennas</w:t>
            </w:r>
          </w:p>
        </w:tc>
        <w:tc>
          <w:tcPr>
            <w:tcW w:w="1297" w:type="dxa"/>
            <w:vAlign w:val="center"/>
          </w:tcPr>
          <w:p w14:paraId="1B1E923B" w14:textId="77777777" w:rsidR="009420CD" w:rsidRPr="004E5D66" w:rsidRDefault="009420CD" w:rsidP="003E1FF8">
            <w:pPr>
              <w:keepNext/>
              <w:keepLines/>
              <w:spacing w:after="0"/>
              <w:jc w:val="center"/>
              <w:rPr>
                <w:rFonts w:ascii="Arial" w:hAnsi="Arial" w:cs="Arial"/>
                <w:b/>
                <w:sz w:val="18"/>
                <w:lang w:eastAsia="zh-CN"/>
              </w:rPr>
            </w:pPr>
            <w:r w:rsidRPr="004E5D66">
              <w:rPr>
                <w:rFonts w:ascii="Arial" w:hAnsi="Arial" w:cs="Arial"/>
                <w:b/>
                <w:sz w:val="18"/>
              </w:rPr>
              <w:t>Propagation conditions (Annex D)</w:t>
            </w:r>
          </w:p>
        </w:tc>
        <w:tc>
          <w:tcPr>
            <w:tcW w:w="1080" w:type="dxa"/>
            <w:vAlign w:val="center"/>
          </w:tcPr>
          <w:p w14:paraId="7EDC97FA" w14:textId="77777777" w:rsidR="009420CD" w:rsidRPr="004E5D66" w:rsidRDefault="009420CD" w:rsidP="003E1FF8">
            <w:pPr>
              <w:keepNext/>
              <w:keepLines/>
              <w:spacing w:after="0"/>
              <w:jc w:val="center"/>
              <w:rPr>
                <w:rFonts w:ascii="Arial" w:hAnsi="Arial" w:cs="Arial"/>
                <w:b/>
                <w:sz w:val="18"/>
              </w:rPr>
            </w:pPr>
            <w:r w:rsidRPr="004E5D66">
              <w:rPr>
                <w:rFonts w:ascii="Arial" w:hAnsi="Arial" w:cs="Arial"/>
                <w:b/>
                <w:sz w:val="18"/>
                <w:lang w:eastAsia="zh-CN"/>
              </w:rPr>
              <w:t>Number of allocated subcarriers</w:t>
            </w:r>
          </w:p>
        </w:tc>
        <w:tc>
          <w:tcPr>
            <w:tcW w:w="1170" w:type="dxa"/>
            <w:vAlign w:val="center"/>
          </w:tcPr>
          <w:p w14:paraId="6FBF5B03" w14:textId="77777777" w:rsidR="009420CD" w:rsidRPr="004E5D66" w:rsidRDefault="009420CD" w:rsidP="003E1FF8">
            <w:pPr>
              <w:keepNext/>
              <w:keepLines/>
              <w:spacing w:after="0"/>
              <w:jc w:val="center"/>
              <w:rPr>
                <w:rFonts w:ascii="Arial" w:hAnsi="Arial" w:cs="Arial"/>
                <w:b/>
                <w:sz w:val="18"/>
                <w:lang w:eastAsia="zh-CN"/>
              </w:rPr>
            </w:pPr>
            <w:r w:rsidRPr="004E5D66">
              <w:rPr>
                <w:rFonts w:ascii="Arial" w:hAnsi="Arial" w:cs="Arial"/>
                <w:b/>
                <w:sz w:val="18"/>
                <w:lang w:eastAsia="zh-CN"/>
              </w:rPr>
              <w:t>Subcarrier spacing</w:t>
            </w:r>
          </w:p>
        </w:tc>
        <w:tc>
          <w:tcPr>
            <w:tcW w:w="990" w:type="dxa"/>
            <w:vAlign w:val="center"/>
          </w:tcPr>
          <w:p w14:paraId="1B137269" w14:textId="77777777" w:rsidR="009420CD" w:rsidRPr="004E5D66" w:rsidRDefault="009420CD" w:rsidP="003E1FF8">
            <w:pPr>
              <w:keepNext/>
              <w:keepLines/>
              <w:spacing w:after="0"/>
              <w:jc w:val="center"/>
              <w:rPr>
                <w:rFonts w:ascii="Arial" w:hAnsi="Arial" w:cs="Arial"/>
                <w:b/>
                <w:sz w:val="18"/>
                <w:lang w:eastAsia="zh-CN"/>
              </w:rPr>
            </w:pPr>
            <w:r w:rsidRPr="004E5D66">
              <w:rPr>
                <w:rFonts w:ascii="Arial" w:hAnsi="Arial" w:cs="Arial"/>
                <w:b/>
                <w:sz w:val="18"/>
                <w:lang w:eastAsia="zh-CN"/>
              </w:rPr>
              <w:t>Frequency offset</w:t>
            </w:r>
          </w:p>
        </w:tc>
        <w:tc>
          <w:tcPr>
            <w:tcW w:w="1170" w:type="dxa"/>
            <w:vAlign w:val="center"/>
          </w:tcPr>
          <w:p w14:paraId="5418E469" w14:textId="77777777" w:rsidR="009420CD" w:rsidRPr="004E5D66" w:rsidRDefault="009420CD" w:rsidP="003E1FF8">
            <w:pPr>
              <w:keepNext/>
              <w:keepLines/>
              <w:spacing w:after="0"/>
              <w:jc w:val="center"/>
              <w:rPr>
                <w:rFonts w:ascii="Arial" w:hAnsi="Arial" w:cs="Arial"/>
                <w:b/>
                <w:sz w:val="18"/>
                <w:lang w:eastAsia="zh-CN"/>
              </w:rPr>
            </w:pPr>
            <w:r w:rsidRPr="004E5D66">
              <w:rPr>
                <w:rFonts w:ascii="Arial" w:hAnsi="Arial" w:cs="Arial"/>
                <w:b/>
                <w:sz w:val="18"/>
                <w:lang w:eastAsia="zh-CN"/>
              </w:rPr>
              <w:t>TxDuration</w:t>
            </w:r>
          </w:p>
        </w:tc>
        <w:tc>
          <w:tcPr>
            <w:tcW w:w="900" w:type="dxa"/>
            <w:vAlign w:val="center"/>
          </w:tcPr>
          <w:p w14:paraId="59FF67CF" w14:textId="77777777" w:rsidR="009420CD" w:rsidRPr="004E5D66" w:rsidRDefault="009420CD" w:rsidP="003E1FF8">
            <w:pPr>
              <w:keepNext/>
              <w:keepLines/>
              <w:spacing w:after="0"/>
              <w:jc w:val="center"/>
              <w:rPr>
                <w:rFonts w:ascii="Arial" w:hAnsi="Arial" w:cs="Arial"/>
                <w:b/>
                <w:sz w:val="18"/>
                <w:lang w:eastAsia="zh-CN"/>
              </w:rPr>
            </w:pPr>
            <w:r w:rsidRPr="004E5D66">
              <w:rPr>
                <w:rFonts w:ascii="Arial" w:hAnsi="Arial" w:cs="Arial"/>
                <w:b/>
                <w:sz w:val="18"/>
                <w:lang w:eastAsia="zh-CN"/>
              </w:rPr>
              <w:t>Repetition number</w:t>
            </w:r>
          </w:p>
        </w:tc>
        <w:tc>
          <w:tcPr>
            <w:tcW w:w="804" w:type="dxa"/>
            <w:vAlign w:val="center"/>
          </w:tcPr>
          <w:p w14:paraId="363E5DF8" w14:textId="77777777" w:rsidR="009420CD" w:rsidRPr="004E5D66" w:rsidRDefault="009420CD" w:rsidP="003E1FF8">
            <w:pPr>
              <w:keepNext/>
              <w:keepLines/>
              <w:spacing w:after="0"/>
              <w:jc w:val="center"/>
              <w:rPr>
                <w:rFonts w:ascii="Arial" w:hAnsi="Arial" w:cs="Arial"/>
                <w:b/>
                <w:sz w:val="18"/>
              </w:rPr>
            </w:pPr>
            <w:r w:rsidRPr="004E5D66">
              <w:rPr>
                <w:rFonts w:ascii="Arial" w:hAnsi="Arial" w:cs="Arial"/>
                <w:b/>
                <w:sz w:val="18"/>
              </w:rPr>
              <w:t>SNR [dB]</w:t>
            </w:r>
          </w:p>
        </w:tc>
      </w:tr>
      <w:tr w:rsidR="009420CD" w:rsidRPr="004E5D66" w14:paraId="17BD9D23" w14:textId="77777777" w:rsidTr="003E1FF8">
        <w:trPr>
          <w:trHeight w:val="492"/>
          <w:jc w:val="center"/>
        </w:trPr>
        <w:tc>
          <w:tcPr>
            <w:tcW w:w="744" w:type="dxa"/>
            <w:vAlign w:val="center"/>
          </w:tcPr>
          <w:p w14:paraId="6E0617A4" w14:textId="77777777" w:rsidR="009420CD" w:rsidRPr="004E5D66" w:rsidRDefault="009420CD" w:rsidP="003E1FF8">
            <w:pPr>
              <w:keepNext/>
              <w:keepLines/>
              <w:spacing w:after="0"/>
              <w:jc w:val="center"/>
              <w:rPr>
                <w:rFonts w:ascii="Arial" w:hAnsi="Arial" w:cs="Arial"/>
                <w:sz w:val="18"/>
                <w:lang w:eastAsia="zh-CN"/>
              </w:rPr>
            </w:pPr>
            <w:r w:rsidRPr="004E5D66">
              <w:rPr>
                <w:rFonts w:ascii="Arial" w:hAnsi="Arial" w:cs="Arial" w:hint="eastAsia"/>
                <w:sz w:val="18"/>
                <w:lang w:eastAsia="zh-CN"/>
              </w:rPr>
              <w:t>1</w:t>
            </w:r>
          </w:p>
        </w:tc>
        <w:tc>
          <w:tcPr>
            <w:tcW w:w="744" w:type="dxa"/>
            <w:vAlign w:val="center"/>
          </w:tcPr>
          <w:p w14:paraId="7AC5D3BA" w14:textId="77777777" w:rsidR="009420CD" w:rsidRPr="004E5D66" w:rsidRDefault="009420CD" w:rsidP="003E1FF8">
            <w:pPr>
              <w:keepNext/>
              <w:keepLines/>
              <w:spacing w:after="0"/>
              <w:jc w:val="center"/>
              <w:rPr>
                <w:rFonts w:ascii="Arial" w:hAnsi="Arial" w:cs="Arial"/>
                <w:sz w:val="18"/>
                <w:lang w:eastAsia="zh-CN"/>
              </w:rPr>
            </w:pPr>
            <w:r w:rsidRPr="004E5D66">
              <w:rPr>
                <w:rFonts w:ascii="Arial" w:hAnsi="Arial" w:cs="Arial"/>
                <w:sz w:val="18"/>
                <w:lang w:eastAsia="zh-CN"/>
              </w:rPr>
              <w:t>1</w:t>
            </w:r>
          </w:p>
        </w:tc>
        <w:tc>
          <w:tcPr>
            <w:tcW w:w="1297" w:type="dxa"/>
            <w:vAlign w:val="center"/>
          </w:tcPr>
          <w:p w14:paraId="12588F2B" w14:textId="77777777" w:rsidR="009420CD" w:rsidRPr="004E5D66" w:rsidRDefault="009420CD" w:rsidP="003E1FF8">
            <w:pPr>
              <w:keepNext/>
              <w:keepLines/>
              <w:spacing w:after="0"/>
              <w:jc w:val="center"/>
              <w:rPr>
                <w:rFonts w:ascii="Arial" w:hAnsi="Arial" w:cs="Arial"/>
                <w:sz w:val="18"/>
                <w:lang w:eastAsia="zh-CN"/>
              </w:rPr>
            </w:pPr>
            <w:r w:rsidRPr="004E5D66">
              <w:rPr>
                <w:rFonts w:ascii="Arial" w:hAnsi="Arial" w:cs="Arial"/>
                <w:sz w:val="18"/>
                <w:lang w:eastAsia="zh-CN"/>
              </w:rPr>
              <w:t>NTN-TDLA100-1</w:t>
            </w:r>
          </w:p>
        </w:tc>
        <w:tc>
          <w:tcPr>
            <w:tcW w:w="1080" w:type="dxa"/>
            <w:vAlign w:val="center"/>
          </w:tcPr>
          <w:p w14:paraId="6A791D31" w14:textId="77777777" w:rsidR="009420CD" w:rsidRPr="004E5D66" w:rsidRDefault="009420CD" w:rsidP="003E1FF8">
            <w:pPr>
              <w:keepNext/>
              <w:keepLines/>
              <w:spacing w:after="0"/>
              <w:jc w:val="center"/>
              <w:rPr>
                <w:rFonts w:ascii="Arial" w:hAnsi="Arial" w:cs="Arial"/>
                <w:sz w:val="18"/>
                <w:lang w:eastAsia="zh-CN"/>
              </w:rPr>
            </w:pPr>
            <w:r w:rsidRPr="004E5D66">
              <w:rPr>
                <w:rFonts w:ascii="Arial" w:hAnsi="Arial" w:cs="Arial" w:hint="eastAsia"/>
                <w:sz w:val="18"/>
                <w:lang w:eastAsia="zh-CN"/>
              </w:rPr>
              <w:t>1</w:t>
            </w:r>
          </w:p>
        </w:tc>
        <w:tc>
          <w:tcPr>
            <w:tcW w:w="1170" w:type="dxa"/>
            <w:vAlign w:val="center"/>
          </w:tcPr>
          <w:p w14:paraId="4361BFF6" w14:textId="77777777" w:rsidR="009420CD" w:rsidRPr="004E5D66" w:rsidRDefault="009420CD" w:rsidP="003E1FF8">
            <w:pPr>
              <w:keepNext/>
              <w:keepLines/>
              <w:spacing w:after="0"/>
              <w:jc w:val="center"/>
              <w:rPr>
                <w:rFonts w:ascii="Arial" w:hAnsi="Arial" w:cs="Arial"/>
                <w:sz w:val="18"/>
                <w:lang w:eastAsia="zh-CN"/>
              </w:rPr>
            </w:pPr>
            <w:r w:rsidRPr="004E5D66">
              <w:rPr>
                <w:rFonts w:ascii="Arial" w:hAnsi="Arial" w:cs="Arial"/>
                <w:sz w:val="18"/>
                <w:lang w:eastAsia="zh-CN"/>
              </w:rPr>
              <w:t>15KHz</w:t>
            </w:r>
          </w:p>
        </w:tc>
        <w:tc>
          <w:tcPr>
            <w:tcW w:w="990" w:type="dxa"/>
            <w:vAlign w:val="center"/>
          </w:tcPr>
          <w:p w14:paraId="180E0E12" w14:textId="77777777" w:rsidR="009420CD" w:rsidRPr="004E5D66" w:rsidRDefault="009420CD" w:rsidP="003E1FF8">
            <w:pPr>
              <w:keepNext/>
              <w:keepLines/>
              <w:spacing w:after="0"/>
              <w:jc w:val="center"/>
              <w:rPr>
                <w:rFonts w:ascii="Arial" w:hAnsi="Arial" w:cs="Arial"/>
                <w:sz w:val="18"/>
                <w:lang w:eastAsia="zh-CN"/>
              </w:rPr>
            </w:pPr>
            <w:r w:rsidRPr="004E5D66">
              <w:rPr>
                <w:rFonts w:ascii="Arial" w:hAnsi="Arial" w:cs="Arial"/>
                <w:sz w:val="18"/>
                <w:lang w:eastAsia="zh-CN"/>
              </w:rPr>
              <w:t>4 Hz</w:t>
            </w:r>
          </w:p>
        </w:tc>
        <w:tc>
          <w:tcPr>
            <w:tcW w:w="1170" w:type="dxa"/>
            <w:vAlign w:val="center"/>
          </w:tcPr>
          <w:p w14:paraId="6E3E89E0" w14:textId="77777777" w:rsidR="009420CD" w:rsidRPr="004E5D66" w:rsidRDefault="009420CD" w:rsidP="003E1FF8">
            <w:pPr>
              <w:keepNext/>
              <w:keepLines/>
              <w:spacing w:after="0"/>
              <w:jc w:val="center"/>
              <w:rPr>
                <w:rFonts w:ascii="Arial" w:hAnsi="Arial" w:cs="Arial"/>
                <w:sz w:val="18"/>
                <w:lang w:eastAsia="zh-CN"/>
              </w:rPr>
            </w:pPr>
            <w:r w:rsidRPr="004E5D66">
              <w:rPr>
                <w:rFonts w:ascii="Arial" w:hAnsi="Arial" w:cs="Arial"/>
                <w:sz w:val="18"/>
                <w:lang w:eastAsia="zh-CN"/>
              </w:rPr>
              <w:t>8</w:t>
            </w:r>
          </w:p>
        </w:tc>
        <w:tc>
          <w:tcPr>
            <w:tcW w:w="900" w:type="dxa"/>
            <w:vAlign w:val="center"/>
          </w:tcPr>
          <w:p w14:paraId="703C3F32" w14:textId="77777777" w:rsidR="009420CD" w:rsidRPr="004E5D66" w:rsidRDefault="009420CD" w:rsidP="003E1FF8">
            <w:pPr>
              <w:keepNext/>
              <w:keepLines/>
              <w:spacing w:after="0"/>
              <w:jc w:val="center"/>
              <w:rPr>
                <w:rFonts w:ascii="Arial" w:hAnsi="Arial" w:cs="Arial"/>
                <w:sz w:val="18"/>
                <w:lang w:eastAsia="zh-CN"/>
              </w:rPr>
            </w:pPr>
            <w:r w:rsidRPr="004E5D66">
              <w:rPr>
                <w:rFonts w:ascii="Arial" w:hAnsi="Arial" w:cs="Arial"/>
                <w:sz w:val="18"/>
                <w:lang w:eastAsia="zh-CN"/>
              </w:rPr>
              <w:t>4</w:t>
            </w:r>
          </w:p>
        </w:tc>
        <w:tc>
          <w:tcPr>
            <w:tcW w:w="804" w:type="dxa"/>
            <w:vAlign w:val="center"/>
          </w:tcPr>
          <w:p w14:paraId="525165DC" w14:textId="77777777" w:rsidR="009420CD" w:rsidRPr="004E5D66" w:rsidRDefault="009420CD" w:rsidP="003E1FF8">
            <w:pPr>
              <w:keepNext/>
              <w:keepLines/>
              <w:spacing w:after="0"/>
              <w:jc w:val="center"/>
              <w:rPr>
                <w:rFonts w:ascii="Arial" w:hAnsi="Arial" w:cs="Arial"/>
                <w:sz w:val="18"/>
                <w:lang w:eastAsia="zh-CN"/>
              </w:rPr>
            </w:pPr>
            <w:r w:rsidRPr="004E5D66">
              <w:rPr>
                <w:rFonts w:ascii="Arial" w:hAnsi="Arial" w:cs="Arial"/>
                <w:sz w:val="18"/>
                <w:lang w:eastAsia="zh-CN"/>
              </w:rPr>
              <w:t>7.6</w:t>
            </w:r>
          </w:p>
        </w:tc>
      </w:tr>
    </w:tbl>
    <w:p w14:paraId="5C234CDE" w14:textId="77777777" w:rsidR="009420CD" w:rsidRPr="004E5D66" w:rsidRDefault="009420CD" w:rsidP="000D7E68">
      <w:pPr>
        <w:rPr>
          <w:rFonts w:eastAsiaTheme="minorEastAsia"/>
          <w:lang w:eastAsia="zh-CN"/>
        </w:rPr>
      </w:pPr>
    </w:p>
    <w:p w14:paraId="05284D5E" w14:textId="77777777" w:rsidR="00D544ED" w:rsidRPr="004E5D66" w:rsidRDefault="00D544ED" w:rsidP="00D544ED">
      <w:pPr>
        <w:pStyle w:val="Heading3"/>
        <w:rPr>
          <w:lang w:eastAsia="zh-CN"/>
        </w:rPr>
      </w:pPr>
      <w:bookmarkStart w:id="2213" w:name="_Toc233969859"/>
      <w:r w:rsidRPr="004E5D66">
        <w:t>8.5.3</w:t>
      </w:r>
      <w:r w:rsidRPr="004E5D66">
        <w:tab/>
        <w:t>Performance r</w:t>
      </w:r>
      <w:r w:rsidRPr="004E5D66">
        <w:rPr>
          <w:rFonts w:hint="eastAsia"/>
          <w:lang w:eastAsia="zh-CN"/>
        </w:rPr>
        <w:t xml:space="preserve">equirements </w:t>
      </w:r>
      <w:r w:rsidRPr="004E5D66">
        <w:rPr>
          <w:lang w:eastAsia="zh-CN"/>
        </w:rPr>
        <w:t xml:space="preserve">for </w:t>
      </w:r>
      <w:r w:rsidRPr="004E5D66">
        <w:rPr>
          <w:rFonts w:hint="eastAsia"/>
          <w:lang w:eastAsia="zh-CN"/>
        </w:rPr>
        <w:t>NPRACH</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762CBB5A" w14:textId="77777777" w:rsidR="00D544ED" w:rsidRPr="004E5D66" w:rsidRDefault="00D544ED" w:rsidP="00D544ED">
      <w:pPr>
        <w:pStyle w:val="Heading4"/>
      </w:pPr>
      <w:bookmarkStart w:id="2214" w:name="_Toc20997886"/>
      <w:bookmarkStart w:id="2215" w:name="_Toc29478565"/>
      <w:bookmarkStart w:id="2216" w:name="_Toc35933163"/>
      <w:bookmarkStart w:id="2217" w:name="_Toc35935451"/>
      <w:bookmarkStart w:id="2218" w:name="_Toc37163035"/>
      <w:bookmarkStart w:id="2219" w:name="_Toc37173363"/>
      <w:bookmarkStart w:id="2220" w:name="_Toc37173615"/>
      <w:bookmarkStart w:id="2221" w:name="_Toc44754171"/>
      <w:bookmarkStart w:id="2222" w:name="_Toc45825599"/>
      <w:bookmarkStart w:id="2223" w:name="_Toc45825851"/>
      <w:bookmarkStart w:id="2224" w:name="_Toc45826103"/>
      <w:bookmarkStart w:id="2225" w:name="_Toc45826355"/>
      <w:bookmarkStart w:id="2226" w:name="_Toc52466521"/>
      <w:bookmarkStart w:id="2227" w:name="_Toc66869506"/>
      <w:bookmarkStart w:id="2228" w:name="_Toc66872324"/>
      <w:bookmarkStart w:id="2229" w:name="_Toc75173481"/>
      <w:bookmarkStart w:id="2230" w:name="_Toc76497297"/>
      <w:bookmarkStart w:id="2231" w:name="_Toc82894098"/>
      <w:bookmarkStart w:id="2232" w:name="_Toc89684629"/>
      <w:bookmarkStart w:id="2233" w:name="_Toc98574770"/>
      <w:bookmarkStart w:id="2234" w:name="_Toc137240697"/>
      <w:bookmarkStart w:id="2235" w:name="_Toc137244796"/>
      <w:bookmarkStart w:id="2236" w:name="_Toc138894010"/>
      <w:bookmarkStart w:id="2237" w:name="_Toc138894242"/>
      <w:bookmarkStart w:id="2238" w:name="_Toc145036635"/>
      <w:bookmarkStart w:id="2239" w:name="_Toc153188927"/>
      <w:bookmarkStart w:id="2240" w:name="_Toc155672210"/>
      <w:bookmarkStart w:id="2241" w:name="_Toc161927853"/>
      <w:bookmarkStart w:id="2242" w:name="_Toc163213350"/>
      <w:bookmarkStart w:id="2243" w:name="_Toc169794753"/>
      <w:bookmarkStart w:id="2244" w:name="_Toc171510381"/>
      <w:bookmarkStart w:id="2245" w:name="_Toc233969860"/>
      <w:r w:rsidRPr="004E5D66">
        <w:rPr>
          <w:rFonts w:hint="eastAsia"/>
        </w:rPr>
        <w:t>8.</w:t>
      </w:r>
      <w:r w:rsidRPr="004E5D66">
        <w:t>5</w:t>
      </w:r>
      <w:r w:rsidRPr="004E5D66">
        <w:rPr>
          <w:rFonts w:hint="eastAsia"/>
        </w:rPr>
        <w:t>.3.1</w:t>
      </w:r>
      <w:r w:rsidRPr="004E5D66">
        <w:tab/>
        <w:t>NPRACH False alarm probability</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D1C7258" w14:textId="77777777" w:rsidR="00D544ED" w:rsidRPr="004E5D66" w:rsidRDefault="00D544ED" w:rsidP="00D544ED">
      <w:r w:rsidRPr="004E5D66">
        <w:t xml:space="preserve">The false alarm requirement is valid for any number of receive antennas, for all </w:t>
      </w:r>
      <w:r w:rsidRPr="004E5D66">
        <w:rPr>
          <w:rFonts w:hint="eastAsia"/>
          <w:lang w:eastAsia="zh-CN"/>
        </w:rPr>
        <w:t>repetition numbers</w:t>
      </w:r>
      <w:r w:rsidRPr="004E5D66">
        <w:t xml:space="preserve"> and for any </w:t>
      </w:r>
      <w:r w:rsidRPr="004E5D66">
        <w:rPr>
          <w:rFonts w:hint="eastAsia"/>
          <w:lang w:eastAsia="zh-CN"/>
        </w:rPr>
        <w:t>number of subcarriers</w:t>
      </w:r>
      <w:r w:rsidRPr="004E5D66">
        <w:t>.</w:t>
      </w:r>
    </w:p>
    <w:p w14:paraId="375B5D2E" w14:textId="77777777" w:rsidR="00D544ED" w:rsidRPr="004E5D66" w:rsidRDefault="00D544ED" w:rsidP="00D544ED">
      <w:r w:rsidRPr="004E5D66">
        <w:t>The false alarm probability is the conditional total probability of erroneous detection of the preamble (i.e. erroneous detection from any detector) when input is only noise</w:t>
      </w:r>
      <w:r w:rsidRPr="004E5D66">
        <w:rPr>
          <w:rFonts w:hint="eastAsia"/>
          <w:lang w:eastAsia="zh-CN"/>
        </w:rPr>
        <w:t>.</w:t>
      </w:r>
    </w:p>
    <w:p w14:paraId="471284ED" w14:textId="77777777" w:rsidR="00D544ED" w:rsidRPr="004E5D66" w:rsidRDefault="00D544ED" w:rsidP="00D544ED">
      <w:pPr>
        <w:pStyle w:val="Heading5"/>
      </w:pPr>
      <w:bookmarkStart w:id="2246" w:name="_Toc20997887"/>
      <w:bookmarkStart w:id="2247" w:name="_Toc29478566"/>
      <w:bookmarkStart w:id="2248" w:name="_Toc35933164"/>
      <w:bookmarkStart w:id="2249" w:name="_Toc35935452"/>
      <w:bookmarkStart w:id="2250" w:name="_Toc37163036"/>
      <w:bookmarkStart w:id="2251" w:name="_Toc37173364"/>
      <w:bookmarkStart w:id="2252" w:name="_Toc37173616"/>
      <w:bookmarkStart w:id="2253" w:name="_Toc44754172"/>
      <w:bookmarkStart w:id="2254" w:name="_Toc45825600"/>
      <w:bookmarkStart w:id="2255" w:name="_Toc45825852"/>
      <w:bookmarkStart w:id="2256" w:name="_Toc45826104"/>
      <w:bookmarkStart w:id="2257" w:name="_Toc45826356"/>
      <w:bookmarkStart w:id="2258" w:name="_Toc52466522"/>
      <w:bookmarkStart w:id="2259" w:name="_Toc66869507"/>
      <w:bookmarkStart w:id="2260" w:name="_Toc66872325"/>
      <w:bookmarkStart w:id="2261" w:name="_Toc75173482"/>
      <w:bookmarkStart w:id="2262" w:name="_Toc76497298"/>
      <w:bookmarkStart w:id="2263" w:name="_Toc82894099"/>
      <w:bookmarkStart w:id="2264" w:name="_Toc89684630"/>
      <w:bookmarkStart w:id="2265" w:name="_Toc98574771"/>
      <w:bookmarkStart w:id="2266" w:name="_Toc137240698"/>
      <w:bookmarkStart w:id="2267" w:name="_Toc137244797"/>
      <w:bookmarkStart w:id="2268" w:name="_Toc138894011"/>
      <w:bookmarkStart w:id="2269" w:name="_Toc138894243"/>
      <w:bookmarkStart w:id="2270" w:name="_Toc145036636"/>
      <w:bookmarkStart w:id="2271" w:name="_Toc153188928"/>
      <w:bookmarkStart w:id="2272" w:name="_Toc155672211"/>
      <w:bookmarkStart w:id="2273" w:name="_Toc161927854"/>
      <w:bookmarkStart w:id="2274" w:name="_Toc163213351"/>
      <w:bookmarkStart w:id="2275" w:name="_Toc169794754"/>
      <w:bookmarkStart w:id="2276" w:name="_Toc171510382"/>
      <w:bookmarkStart w:id="2277" w:name="_Toc233969861"/>
      <w:r w:rsidRPr="004E5D66">
        <w:rPr>
          <w:rFonts w:hint="eastAsia"/>
          <w:lang w:eastAsia="zh-CN"/>
        </w:rPr>
        <w:t>8.</w:t>
      </w:r>
      <w:r w:rsidRPr="004E5D66">
        <w:rPr>
          <w:lang w:eastAsia="zh-CN"/>
        </w:rPr>
        <w:t>5</w:t>
      </w:r>
      <w:r w:rsidRPr="004E5D66">
        <w:rPr>
          <w:rFonts w:hint="eastAsia"/>
          <w:lang w:eastAsia="zh-CN"/>
        </w:rPr>
        <w:t>.3.1.1</w:t>
      </w:r>
      <w:r w:rsidRPr="004E5D66">
        <w:tab/>
        <w:t>Minimum requirement</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2C82626C" w14:textId="77777777" w:rsidR="00D544ED" w:rsidRPr="004E5D66" w:rsidRDefault="00D544ED" w:rsidP="00D544ED">
      <w:pPr>
        <w:rPr>
          <w:lang w:eastAsia="zh-CN"/>
        </w:rPr>
      </w:pPr>
      <w:r w:rsidRPr="004E5D66">
        <w:t>The false alarm probability shall be less than or equal to 0.1%.</w:t>
      </w:r>
    </w:p>
    <w:p w14:paraId="21069969" w14:textId="77777777" w:rsidR="00D544ED" w:rsidRPr="004E5D66" w:rsidRDefault="00D544ED" w:rsidP="00D544ED">
      <w:pPr>
        <w:pStyle w:val="Heading4"/>
      </w:pPr>
      <w:bookmarkStart w:id="2278" w:name="_Toc20997888"/>
      <w:bookmarkStart w:id="2279" w:name="_Toc29478567"/>
      <w:bookmarkStart w:id="2280" w:name="_Toc35933165"/>
      <w:bookmarkStart w:id="2281" w:name="_Toc35935453"/>
      <w:bookmarkStart w:id="2282" w:name="_Toc37163037"/>
      <w:bookmarkStart w:id="2283" w:name="_Toc37173365"/>
      <w:bookmarkStart w:id="2284" w:name="_Toc37173617"/>
      <w:bookmarkStart w:id="2285" w:name="_Toc44754173"/>
      <w:bookmarkStart w:id="2286" w:name="_Toc45825601"/>
      <w:bookmarkStart w:id="2287" w:name="_Toc45825853"/>
      <w:bookmarkStart w:id="2288" w:name="_Toc45826105"/>
      <w:bookmarkStart w:id="2289" w:name="_Toc45826357"/>
      <w:bookmarkStart w:id="2290" w:name="_Toc52466523"/>
      <w:bookmarkStart w:id="2291" w:name="_Toc66869508"/>
      <w:bookmarkStart w:id="2292" w:name="_Toc66872326"/>
      <w:bookmarkStart w:id="2293" w:name="_Toc75173483"/>
      <w:bookmarkStart w:id="2294" w:name="_Toc76497299"/>
      <w:bookmarkStart w:id="2295" w:name="_Toc82894100"/>
      <w:bookmarkStart w:id="2296" w:name="_Toc89684631"/>
      <w:bookmarkStart w:id="2297" w:name="_Toc98574772"/>
      <w:bookmarkStart w:id="2298" w:name="_Toc137240699"/>
      <w:bookmarkStart w:id="2299" w:name="_Toc137244798"/>
      <w:bookmarkStart w:id="2300" w:name="_Toc138894012"/>
      <w:bookmarkStart w:id="2301" w:name="_Toc138894244"/>
      <w:bookmarkStart w:id="2302" w:name="_Toc145036637"/>
      <w:bookmarkStart w:id="2303" w:name="_Toc153188929"/>
      <w:bookmarkStart w:id="2304" w:name="_Toc155672212"/>
      <w:bookmarkStart w:id="2305" w:name="_Toc161927855"/>
      <w:bookmarkStart w:id="2306" w:name="_Toc163213352"/>
      <w:bookmarkStart w:id="2307" w:name="_Toc169794755"/>
      <w:bookmarkStart w:id="2308" w:name="_Toc171510383"/>
      <w:bookmarkStart w:id="2309" w:name="_Toc233969862"/>
      <w:r w:rsidRPr="004E5D66">
        <w:rPr>
          <w:rFonts w:hint="eastAsia"/>
          <w:lang w:eastAsia="zh-CN"/>
        </w:rPr>
        <w:t>8.</w:t>
      </w:r>
      <w:r w:rsidRPr="004E5D66">
        <w:rPr>
          <w:lang w:eastAsia="zh-CN"/>
        </w:rPr>
        <w:t>5</w:t>
      </w:r>
      <w:r w:rsidRPr="004E5D66">
        <w:rPr>
          <w:rFonts w:hint="eastAsia"/>
          <w:lang w:eastAsia="zh-CN"/>
        </w:rPr>
        <w:t>.3.2</w:t>
      </w:r>
      <w:r w:rsidRPr="004E5D66">
        <w:rPr>
          <w:lang w:eastAsia="zh-CN"/>
        </w:rPr>
        <w:tab/>
      </w:r>
      <w:r w:rsidRPr="004E5D66">
        <w:t>NPRACH detection requirements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5F4066A2" w14:textId="77777777" w:rsidR="00981F50" w:rsidRPr="004E5D66" w:rsidRDefault="00981F50" w:rsidP="00981F50">
      <w:r w:rsidRPr="004E5D66">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 and NTN-TDLC5, a </w:t>
      </w:r>
      <w:r w:rsidRPr="004E5D66">
        <w:lastRenderedPageBreak/>
        <w:t>timing estimation error occurs if the estimation error of the timing of the largest delay path is larger than the time error tolerance given in Table 8.5.3.2-2.</w:t>
      </w:r>
    </w:p>
    <w:p w14:paraId="232141E6" w14:textId="77777777" w:rsidR="00D544ED" w:rsidRPr="004E5D66" w:rsidRDefault="00D544ED" w:rsidP="00D544ED">
      <w:pPr>
        <w:pStyle w:val="TH"/>
      </w:pPr>
      <w:r w:rsidRPr="004E5D66">
        <w:t xml:space="preserve">Table </w:t>
      </w:r>
      <w:r w:rsidRPr="004E5D66">
        <w:rPr>
          <w:rFonts w:hint="eastAsia"/>
          <w:lang w:eastAsia="zh-CN"/>
        </w:rPr>
        <w:t>8.</w:t>
      </w:r>
      <w:r w:rsidRPr="004E5D66">
        <w:rPr>
          <w:lang w:eastAsia="zh-CN"/>
        </w:rPr>
        <w:t>5</w:t>
      </w:r>
      <w:r w:rsidRPr="004E5D66">
        <w:rPr>
          <w:rFonts w:hint="eastAsia"/>
          <w:lang w:eastAsia="zh-CN"/>
        </w:rPr>
        <w:t>.3.2</w:t>
      </w:r>
      <w:r w:rsidRPr="004E5D66">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4E5D66" w:rsidRPr="004E5D66" w14:paraId="7EA52AA9" w14:textId="77777777" w:rsidTr="00D27C8A">
        <w:trPr>
          <w:jc w:val="center"/>
        </w:trPr>
        <w:tc>
          <w:tcPr>
            <w:tcW w:w="3391" w:type="dxa"/>
          </w:tcPr>
          <w:p w14:paraId="4DE9D8D0" w14:textId="77777777" w:rsidR="00D544ED" w:rsidRPr="004E5D66" w:rsidRDefault="00D544ED" w:rsidP="00D27C8A">
            <w:pPr>
              <w:pStyle w:val="TAH"/>
              <w:rPr>
                <w:rFonts w:cs="Arial"/>
                <w:lang w:eastAsia="zh-CN"/>
              </w:rPr>
            </w:pPr>
            <w:r w:rsidRPr="004E5D66">
              <w:rPr>
                <w:rFonts w:cs="Arial" w:hint="eastAsia"/>
                <w:lang w:eastAsia="zh-CN"/>
              </w:rPr>
              <w:t>Parameter</w:t>
            </w:r>
          </w:p>
        </w:tc>
        <w:tc>
          <w:tcPr>
            <w:tcW w:w="1691" w:type="dxa"/>
          </w:tcPr>
          <w:p w14:paraId="1F2F8F9D" w14:textId="77777777" w:rsidR="00D544ED" w:rsidRPr="004E5D66" w:rsidRDefault="00D544ED" w:rsidP="00D27C8A">
            <w:pPr>
              <w:pStyle w:val="TAH"/>
              <w:rPr>
                <w:rFonts w:cs="Arial"/>
                <w:lang w:eastAsia="zh-CN"/>
              </w:rPr>
            </w:pPr>
            <w:r w:rsidRPr="004E5D66">
              <w:rPr>
                <w:rFonts w:cs="Arial" w:hint="eastAsia"/>
                <w:lang w:eastAsia="zh-CN"/>
              </w:rPr>
              <w:t>Value</w:t>
            </w:r>
          </w:p>
        </w:tc>
      </w:tr>
      <w:tr w:rsidR="004E5D66" w:rsidRPr="004E5D66" w14:paraId="049A8F75" w14:textId="77777777" w:rsidTr="00D27C8A">
        <w:trPr>
          <w:jc w:val="center"/>
        </w:trPr>
        <w:tc>
          <w:tcPr>
            <w:tcW w:w="3391" w:type="dxa"/>
          </w:tcPr>
          <w:p w14:paraId="2162912E" w14:textId="77777777" w:rsidR="00D544ED" w:rsidRPr="004E5D66" w:rsidRDefault="00D544ED" w:rsidP="00D27C8A">
            <w:pPr>
              <w:pStyle w:val="TAC"/>
              <w:rPr>
                <w:rFonts w:cs="Arial"/>
                <w:lang w:eastAsia="ja-JP"/>
              </w:rPr>
            </w:pPr>
            <w:r w:rsidRPr="004E5D66">
              <w:rPr>
                <w:rFonts w:cs="Arial"/>
                <w:lang w:eastAsia="ja-JP"/>
              </w:rPr>
              <w:t>Narrowband physical layer cell identity</w:t>
            </w:r>
          </w:p>
        </w:tc>
        <w:tc>
          <w:tcPr>
            <w:tcW w:w="1691" w:type="dxa"/>
          </w:tcPr>
          <w:p w14:paraId="5D6847E2" w14:textId="77777777" w:rsidR="00D544ED" w:rsidRPr="004E5D66" w:rsidRDefault="00D544ED" w:rsidP="00D27C8A">
            <w:pPr>
              <w:pStyle w:val="TAC"/>
              <w:rPr>
                <w:rFonts w:cs="Arial"/>
                <w:lang w:eastAsia="zh-CN"/>
              </w:rPr>
            </w:pPr>
            <w:r w:rsidRPr="004E5D66">
              <w:rPr>
                <w:rFonts w:cs="Arial"/>
                <w:lang w:eastAsia="ja-JP"/>
              </w:rPr>
              <w:t>0</w:t>
            </w:r>
          </w:p>
        </w:tc>
      </w:tr>
      <w:tr w:rsidR="00D544ED" w:rsidRPr="004E5D66" w14:paraId="02E9642C" w14:textId="77777777" w:rsidTr="00D27C8A">
        <w:trPr>
          <w:jc w:val="center"/>
        </w:trPr>
        <w:tc>
          <w:tcPr>
            <w:tcW w:w="3391" w:type="dxa"/>
          </w:tcPr>
          <w:p w14:paraId="387E33A0" w14:textId="77777777" w:rsidR="00D544ED" w:rsidRPr="004E5D66" w:rsidRDefault="00D544ED" w:rsidP="00D27C8A">
            <w:pPr>
              <w:pStyle w:val="TAC"/>
              <w:rPr>
                <w:rFonts w:cs="Arial"/>
                <w:lang w:eastAsia="ja-JP"/>
              </w:rPr>
            </w:pPr>
            <w:r w:rsidRPr="004E5D66">
              <w:rPr>
                <w:rFonts w:cs="Arial"/>
                <w:lang w:eastAsia="ja-JP"/>
              </w:rPr>
              <w:t>Initial subcarrier index</w:t>
            </w:r>
          </w:p>
        </w:tc>
        <w:tc>
          <w:tcPr>
            <w:tcW w:w="1691" w:type="dxa"/>
          </w:tcPr>
          <w:p w14:paraId="5C8F5CD6" w14:textId="77777777" w:rsidR="00D544ED" w:rsidRPr="004E5D66" w:rsidRDefault="00D544ED" w:rsidP="00D27C8A">
            <w:pPr>
              <w:pStyle w:val="TAC"/>
              <w:rPr>
                <w:rFonts w:cs="Arial"/>
                <w:lang w:eastAsia="zh-CN"/>
              </w:rPr>
            </w:pPr>
            <w:r w:rsidRPr="004E5D66">
              <w:rPr>
                <w:rFonts w:cs="Arial"/>
                <w:lang w:eastAsia="ja-JP"/>
              </w:rPr>
              <w:t>0</w:t>
            </w:r>
          </w:p>
        </w:tc>
      </w:tr>
    </w:tbl>
    <w:p w14:paraId="4EB4AB13" w14:textId="77777777" w:rsidR="00D544ED" w:rsidRPr="004E5D66" w:rsidRDefault="00D544ED" w:rsidP="00D544ED">
      <w:pPr>
        <w:rPr>
          <w:lang w:eastAsia="zh-CN"/>
        </w:rPr>
      </w:pPr>
    </w:p>
    <w:p w14:paraId="2AF8B785" w14:textId="77777777" w:rsidR="00981F50" w:rsidRPr="004E5D66" w:rsidRDefault="00981F50" w:rsidP="00981F50">
      <w:pPr>
        <w:pStyle w:val="TH"/>
        <w:rPr>
          <w:lang w:eastAsia="zh-CN"/>
        </w:rPr>
      </w:pPr>
      <w:bookmarkStart w:id="2310" w:name="_Toc20997889"/>
      <w:bookmarkStart w:id="2311" w:name="_Toc29478568"/>
      <w:bookmarkStart w:id="2312" w:name="_Toc35933166"/>
      <w:bookmarkStart w:id="2313" w:name="_Toc35935454"/>
      <w:bookmarkStart w:id="2314" w:name="_Toc37163038"/>
      <w:bookmarkStart w:id="2315" w:name="_Toc37173366"/>
      <w:bookmarkStart w:id="2316" w:name="_Toc37173618"/>
      <w:bookmarkStart w:id="2317" w:name="_Toc44754174"/>
      <w:bookmarkStart w:id="2318" w:name="_Toc45825602"/>
      <w:bookmarkStart w:id="2319" w:name="_Toc45825854"/>
      <w:bookmarkStart w:id="2320" w:name="_Toc45826106"/>
      <w:bookmarkStart w:id="2321" w:name="_Toc45826358"/>
      <w:bookmarkStart w:id="2322" w:name="_Toc52466524"/>
      <w:bookmarkStart w:id="2323" w:name="_Toc66869509"/>
      <w:bookmarkStart w:id="2324" w:name="_Toc66872327"/>
      <w:bookmarkStart w:id="2325" w:name="_Toc75173484"/>
      <w:bookmarkStart w:id="2326" w:name="_Toc76497300"/>
      <w:bookmarkStart w:id="2327" w:name="_Toc82894101"/>
      <w:bookmarkStart w:id="2328" w:name="_Toc89684632"/>
      <w:bookmarkStart w:id="2329" w:name="_Toc98574773"/>
      <w:bookmarkStart w:id="2330" w:name="_Toc137240700"/>
      <w:bookmarkStart w:id="2331" w:name="_Toc137244799"/>
      <w:bookmarkStart w:id="2332" w:name="_Toc138894013"/>
      <w:bookmarkStart w:id="2333" w:name="_Toc138894245"/>
      <w:bookmarkStart w:id="2334" w:name="_Toc145036638"/>
      <w:bookmarkStart w:id="2335" w:name="_Toc153188930"/>
      <w:bookmarkStart w:id="2336" w:name="_Toc155672213"/>
      <w:bookmarkStart w:id="2337" w:name="_Toc161927856"/>
      <w:bookmarkStart w:id="2338" w:name="_Toc163213353"/>
      <w:bookmarkStart w:id="2339" w:name="_Toc169794756"/>
      <w:bookmarkStart w:id="2340" w:name="_Toc171510384"/>
      <w:r w:rsidRPr="004E5D66">
        <w:rPr>
          <w:rFonts w:eastAsia="‚c‚e‚o“Á‘¾ƒSƒVƒbƒN‘Ì"/>
        </w:rPr>
        <w:t>Table 8.5.</w:t>
      </w:r>
      <w:r w:rsidRPr="004E5D66">
        <w:rPr>
          <w:lang w:eastAsia="zh-CN"/>
        </w:rPr>
        <w:t>3</w:t>
      </w:r>
      <w:r w:rsidRPr="004E5D66">
        <w:rPr>
          <w:rFonts w:eastAsia="‚c‚e‚o“Á‘¾ƒSƒVƒbƒN‘Ì"/>
        </w:rPr>
        <w:t>.</w:t>
      </w:r>
      <w:r w:rsidRPr="004E5D66">
        <w:rPr>
          <w:lang w:eastAsia="zh-CN"/>
        </w:rPr>
        <w:t>2</w:t>
      </w:r>
      <w:r w:rsidRPr="004E5D66">
        <w:rPr>
          <w:rFonts w:eastAsia="‚c‚e‚o“Á‘¾ƒSƒVƒbƒN‘Ì"/>
        </w:rPr>
        <w:t xml:space="preserve">-2: </w:t>
      </w:r>
      <w:r w:rsidRPr="004E5D66">
        <w:rPr>
          <w:lang w:eastAsia="zh-CN"/>
        </w:rPr>
        <w:t>Time error tolerance for AWGN, NTN-TDLA100-1 and NTN-TDLC5-1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4E5D66" w:rsidRPr="004E5D66" w14:paraId="57496FC7"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6B21E0A" w14:textId="77777777" w:rsidR="000D7E68" w:rsidRPr="004E5D66" w:rsidRDefault="000D7E68" w:rsidP="003E1FF8">
            <w:pPr>
              <w:pStyle w:val="TAH"/>
            </w:pPr>
            <w:r w:rsidRPr="004E5D66">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3731D5" w14:textId="77777777" w:rsidR="000D7E68" w:rsidRPr="004E5D66" w:rsidRDefault="000D7E68" w:rsidP="003E1FF8">
            <w:pPr>
              <w:pStyle w:val="TAH"/>
            </w:pPr>
            <w:r w:rsidRPr="004E5D66">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27FAE2A" w14:textId="77777777" w:rsidR="000D7E68" w:rsidRPr="004E5D66" w:rsidRDefault="000D7E68" w:rsidP="003E1FF8">
            <w:pPr>
              <w:pStyle w:val="TAH"/>
            </w:pPr>
            <w:r w:rsidRPr="004E5D66">
              <w:rPr>
                <w:lang w:eastAsia="zh-CN"/>
              </w:rPr>
              <w:t>Time error tolerance</w:t>
            </w:r>
          </w:p>
        </w:tc>
      </w:tr>
      <w:tr w:rsidR="004E5D66" w:rsidRPr="004E5D66" w14:paraId="53E6EEF3"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751FC10" w14:textId="77777777" w:rsidR="00981F50" w:rsidRPr="004E5D66" w:rsidRDefault="00981F50" w:rsidP="00981F50">
            <w:pPr>
              <w:pStyle w:val="TAH"/>
            </w:pPr>
            <w:r w:rsidRPr="004E5D66">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3FB253" w14:textId="77777777" w:rsidR="00981F50" w:rsidRPr="004E5D66" w:rsidRDefault="00981F50" w:rsidP="00981F50">
            <w:pPr>
              <w:pStyle w:val="TAH"/>
            </w:pPr>
            <w:r w:rsidRPr="004E5D66">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9A9030E" w14:textId="3D3A7C8E" w:rsidR="00981F50" w:rsidRPr="004E5D66" w:rsidRDefault="00981F50" w:rsidP="00981F50">
            <w:pPr>
              <w:pStyle w:val="TAH"/>
            </w:pPr>
            <w:r w:rsidRPr="004E5D66">
              <w:rPr>
                <w:lang w:eastAsia="zh-CN"/>
              </w:rPr>
              <w:t>NTN-TDLA100-1, NTN-TDLC5-1</w:t>
            </w:r>
          </w:p>
        </w:tc>
      </w:tr>
      <w:tr w:rsidR="004E5D66" w:rsidRPr="004E5D66" w14:paraId="2EE2E759"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D69C953" w14:textId="77777777" w:rsidR="000D7E68" w:rsidRPr="004E5D66" w:rsidRDefault="000D7E68" w:rsidP="003E1FF8">
            <w:pPr>
              <w:pStyle w:val="TAC"/>
            </w:pPr>
            <w:r w:rsidRPr="004E5D66">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5D6851" w14:textId="0B57AF60" w:rsidR="000D7E68" w:rsidRPr="004E5D66" w:rsidRDefault="000D7E68" w:rsidP="003E1FF8">
            <w:pPr>
              <w:pStyle w:val="TAC"/>
            </w:pPr>
            <w:r w:rsidRPr="004E5D66">
              <w:rPr>
                <w:lang w:eastAsia="zh-CN"/>
              </w:rPr>
              <w:t>3.75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077CC3C" w14:textId="77777777" w:rsidR="000D7E68" w:rsidRPr="004E5D66" w:rsidRDefault="000D7E68" w:rsidP="003E1FF8">
            <w:pPr>
              <w:pStyle w:val="TAC"/>
            </w:pPr>
            <w:r w:rsidRPr="004E5D66">
              <w:rPr>
                <w:lang w:eastAsia="zh-CN"/>
              </w:rPr>
              <w:t>3.646 us</w:t>
            </w:r>
          </w:p>
        </w:tc>
      </w:tr>
      <w:tr w:rsidR="000D7E68" w:rsidRPr="004E5D66" w14:paraId="0679D343"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1D21B18" w14:textId="77777777" w:rsidR="000D7E68" w:rsidRPr="004E5D66" w:rsidRDefault="000D7E68" w:rsidP="003E1FF8">
            <w:pPr>
              <w:pStyle w:val="TAC"/>
            </w:pPr>
            <w:r w:rsidRPr="004E5D66">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6658CA" w14:textId="3DEF9A37" w:rsidR="000D7E68" w:rsidRPr="004E5D66" w:rsidRDefault="000D7E68" w:rsidP="003E1FF8">
            <w:pPr>
              <w:pStyle w:val="TAC"/>
            </w:pPr>
            <w:r w:rsidRPr="004E5D66">
              <w:rPr>
                <w:lang w:eastAsia="zh-CN"/>
              </w:rPr>
              <w:t>3.75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568F487" w14:textId="77777777" w:rsidR="000D7E68" w:rsidRPr="004E5D66" w:rsidRDefault="000D7E68" w:rsidP="003E1FF8">
            <w:pPr>
              <w:pStyle w:val="TAC"/>
            </w:pPr>
            <w:r w:rsidRPr="004E5D66">
              <w:rPr>
                <w:lang w:eastAsia="zh-CN"/>
              </w:rPr>
              <w:t>3.646 us</w:t>
            </w:r>
          </w:p>
        </w:tc>
      </w:tr>
    </w:tbl>
    <w:p w14:paraId="0AAA5A41" w14:textId="77777777" w:rsidR="000D7E68" w:rsidRPr="004E5D66" w:rsidRDefault="000D7E68" w:rsidP="000D7E68"/>
    <w:p w14:paraId="03CCEF74" w14:textId="77777777" w:rsidR="00D544ED" w:rsidRPr="004E5D66" w:rsidRDefault="00D544ED" w:rsidP="00D544ED">
      <w:pPr>
        <w:pStyle w:val="Heading5"/>
      </w:pPr>
      <w:bookmarkStart w:id="2341" w:name="_Toc233969863"/>
      <w:r w:rsidRPr="004E5D66">
        <w:t>8.5.3.2.1</w:t>
      </w:r>
      <w:r w:rsidRPr="004E5D66">
        <w:tab/>
        <w:t>Minimum requirements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0ADB8B18" w14:textId="77777777" w:rsidR="00981F50" w:rsidRPr="004E5D66" w:rsidDel="00CE236C" w:rsidRDefault="00981F50" w:rsidP="00981F50">
      <w:r w:rsidRPr="004E5D66">
        <w:t>The probability of detection shall be equal to or exceed 99% for the SNR levels listed in table 8.5.3.2.1-1 and table 8.5.3.2.1-2.</w:t>
      </w:r>
    </w:p>
    <w:p w14:paraId="3BF8513B" w14:textId="77777777" w:rsidR="000D7E68" w:rsidRPr="004E5D66" w:rsidRDefault="000D7E68" w:rsidP="000D7E68">
      <w:pPr>
        <w:pStyle w:val="TH"/>
        <w:rPr>
          <w:rFonts w:eastAsia="Malgun Gothic"/>
          <w:lang w:eastAsia="ko-KR"/>
        </w:rPr>
      </w:pPr>
      <w:r w:rsidRPr="004E5D66">
        <w:t>Table 8.5.3.2.1-1: NPRACH missed detection requirements for FDD</w:t>
      </w: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082"/>
        <w:gridCol w:w="1603"/>
        <w:gridCol w:w="1090"/>
        <w:gridCol w:w="1144"/>
        <w:gridCol w:w="1184"/>
      </w:tblGrid>
      <w:tr w:rsidR="004E5D66" w:rsidRPr="004E5D66" w14:paraId="1E51CC90" w14:textId="77777777" w:rsidTr="004E5D66">
        <w:trPr>
          <w:trHeight w:val="432"/>
          <w:jc w:val="center"/>
        </w:trPr>
        <w:tc>
          <w:tcPr>
            <w:tcW w:w="1061" w:type="dxa"/>
            <w:vMerge w:val="restart"/>
          </w:tcPr>
          <w:p w14:paraId="4F941392" w14:textId="77777777" w:rsidR="00D6399F" w:rsidRPr="004E5D66" w:rsidRDefault="00D6399F" w:rsidP="004E5D66">
            <w:pPr>
              <w:pStyle w:val="TAH"/>
              <w:rPr>
                <w:lang w:eastAsia="ja-JP"/>
              </w:rPr>
            </w:pPr>
            <w:r w:rsidRPr="004E5D66">
              <w:rPr>
                <w:rFonts w:hint="eastAsia"/>
                <w:lang w:eastAsia="ja-JP"/>
              </w:rPr>
              <w:t>Number of TX antennas</w:t>
            </w:r>
          </w:p>
        </w:tc>
        <w:tc>
          <w:tcPr>
            <w:tcW w:w="1065" w:type="dxa"/>
            <w:vMerge w:val="restart"/>
          </w:tcPr>
          <w:p w14:paraId="7EBFBA9A" w14:textId="77777777" w:rsidR="00D6399F" w:rsidRPr="004E5D66" w:rsidRDefault="00D6399F" w:rsidP="004E5D66">
            <w:pPr>
              <w:pStyle w:val="TAH"/>
              <w:rPr>
                <w:lang w:eastAsia="ja-JP"/>
              </w:rPr>
            </w:pPr>
            <w:r w:rsidRPr="004E5D66">
              <w:rPr>
                <w:rFonts w:hint="eastAsia"/>
                <w:lang w:eastAsia="ja-JP"/>
              </w:rPr>
              <w:t>Number of RX antennas</w:t>
            </w:r>
          </w:p>
        </w:tc>
        <w:tc>
          <w:tcPr>
            <w:tcW w:w="2164" w:type="dxa"/>
            <w:gridSpan w:val="2"/>
          </w:tcPr>
          <w:p w14:paraId="1C669BBC" w14:textId="77777777" w:rsidR="00D6399F" w:rsidRPr="004E5D66" w:rsidRDefault="00D6399F" w:rsidP="004E5D66">
            <w:pPr>
              <w:pStyle w:val="TAH"/>
              <w:rPr>
                <w:lang w:eastAsia="zh-CN"/>
              </w:rPr>
            </w:pPr>
            <w:r w:rsidRPr="004E5D66">
              <w:rPr>
                <w:rFonts w:hint="eastAsia"/>
                <w:lang w:eastAsia="zh-CN"/>
              </w:rPr>
              <w:t>T</w:t>
            </w:r>
            <w:r w:rsidRPr="004E5D66">
              <w:rPr>
                <w:lang w:eastAsia="zh-CN"/>
              </w:rPr>
              <w:t>xDuration</w:t>
            </w:r>
          </w:p>
          <w:p w14:paraId="27714374" w14:textId="77777777" w:rsidR="00D6399F" w:rsidRPr="004E5D66" w:rsidRDefault="00D6399F" w:rsidP="004E5D66">
            <w:pPr>
              <w:pStyle w:val="TAH"/>
              <w:rPr>
                <w:lang w:eastAsia="zh-CN"/>
              </w:rPr>
            </w:pPr>
            <w:r w:rsidRPr="004E5D66">
              <w:rPr>
                <w:lang w:eastAsia="zh-CN"/>
              </w:rPr>
              <w:t>(ms)</w:t>
            </w:r>
          </w:p>
        </w:tc>
        <w:tc>
          <w:tcPr>
            <w:tcW w:w="1082" w:type="dxa"/>
            <w:vMerge w:val="restart"/>
          </w:tcPr>
          <w:p w14:paraId="3F358FE8" w14:textId="77777777" w:rsidR="00D6399F" w:rsidRPr="004E5D66" w:rsidRDefault="00D6399F" w:rsidP="004E5D66">
            <w:pPr>
              <w:pStyle w:val="TAH"/>
            </w:pPr>
            <w:r w:rsidRPr="004E5D66">
              <w:rPr>
                <w:rFonts w:hint="eastAsia"/>
                <w:lang w:eastAsia="zh-CN"/>
              </w:rPr>
              <w:t>Repetition number</w:t>
            </w:r>
          </w:p>
        </w:tc>
        <w:tc>
          <w:tcPr>
            <w:tcW w:w="1603" w:type="dxa"/>
            <w:vMerge w:val="restart"/>
          </w:tcPr>
          <w:p w14:paraId="04DE9E29" w14:textId="77777777" w:rsidR="00D6399F" w:rsidRPr="004E5D66" w:rsidRDefault="00D6399F" w:rsidP="004E5D66">
            <w:pPr>
              <w:pStyle w:val="TAH"/>
              <w:rPr>
                <w:lang w:val="fr-FR" w:eastAsia="ja-JP"/>
              </w:rPr>
            </w:pPr>
            <w:r w:rsidRPr="004E5D66">
              <w:rPr>
                <w:lang w:val="fr-FR" w:eastAsia="ja-JP"/>
              </w:rPr>
              <w:t>Propagation conditions and correlation matrix (Annex D)</w:t>
            </w:r>
          </w:p>
        </w:tc>
        <w:tc>
          <w:tcPr>
            <w:tcW w:w="1090" w:type="dxa"/>
            <w:vMerge w:val="restart"/>
          </w:tcPr>
          <w:p w14:paraId="6B664D6E" w14:textId="77777777" w:rsidR="00D6399F" w:rsidRPr="004E5D66" w:rsidRDefault="00D6399F" w:rsidP="004E5D66">
            <w:pPr>
              <w:pStyle w:val="TAH"/>
              <w:rPr>
                <w:lang w:eastAsia="ja-JP"/>
              </w:rPr>
            </w:pPr>
            <w:r w:rsidRPr="004E5D66">
              <w:rPr>
                <w:lang w:eastAsia="ja-JP"/>
              </w:rPr>
              <w:t>Frequency offset (Hz)</w:t>
            </w:r>
          </w:p>
        </w:tc>
        <w:tc>
          <w:tcPr>
            <w:tcW w:w="2328" w:type="dxa"/>
            <w:gridSpan w:val="2"/>
          </w:tcPr>
          <w:p w14:paraId="4EB55A30" w14:textId="77777777" w:rsidR="00D6399F" w:rsidRPr="004E5D66" w:rsidRDefault="00D6399F" w:rsidP="004E5D66">
            <w:pPr>
              <w:pStyle w:val="TAH"/>
              <w:rPr>
                <w:lang w:eastAsia="ja-JP"/>
              </w:rPr>
            </w:pPr>
            <w:r w:rsidRPr="004E5D66">
              <w:rPr>
                <w:rFonts w:hint="eastAsia"/>
                <w:lang w:eastAsia="ja-JP"/>
              </w:rPr>
              <w:t>SNR</w:t>
            </w:r>
            <w:r w:rsidRPr="004E5D66">
              <w:rPr>
                <w:lang w:eastAsia="ja-JP"/>
              </w:rPr>
              <w:t xml:space="preserve"> </w:t>
            </w:r>
            <w:r w:rsidRPr="004E5D66">
              <w:rPr>
                <w:rFonts w:hint="eastAsia"/>
                <w:lang w:eastAsia="ja-JP"/>
              </w:rPr>
              <w:t>(dB)</w:t>
            </w:r>
          </w:p>
        </w:tc>
      </w:tr>
      <w:tr w:rsidR="004E5D66" w:rsidRPr="004E5D66" w14:paraId="329187CB" w14:textId="77777777" w:rsidTr="004E5D66">
        <w:trPr>
          <w:trHeight w:val="451"/>
          <w:jc w:val="center"/>
        </w:trPr>
        <w:tc>
          <w:tcPr>
            <w:tcW w:w="1061" w:type="dxa"/>
            <w:vMerge/>
          </w:tcPr>
          <w:p w14:paraId="43218415" w14:textId="77777777" w:rsidR="00D6399F" w:rsidRPr="004E5D66" w:rsidRDefault="00D6399F" w:rsidP="004E5D66">
            <w:pPr>
              <w:pStyle w:val="TAH"/>
              <w:rPr>
                <w:lang w:eastAsia="ja-JP"/>
              </w:rPr>
            </w:pPr>
          </w:p>
        </w:tc>
        <w:tc>
          <w:tcPr>
            <w:tcW w:w="1065" w:type="dxa"/>
            <w:vMerge/>
          </w:tcPr>
          <w:p w14:paraId="77D4F650" w14:textId="77777777" w:rsidR="00D6399F" w:rsidRPr="004E5D66" w:rsidRDefault="00D6399F" w:rsidP="004E5D66">
            <w:pPr>
              <w:pStyle w:val="TAH"/>
              <w:rPr>
                <w:lang w:eastAsia="ja-JP"/>
              </w:rPr>
            </w:pPr>
          </w:p>
        </w:tc>
        <w:tc>
          <w:tcPr>
            <w:tcW w:w="1082" w:type="dxa"/>
          </w:tcPr>
          <w:p w14:paraId="3FFA4F5A" w14:textId="77777777" w:rsidR="00D6399F" w:rsidRPr="004E5D66" w:rsidRDefault="00D6399F" w:rsidP="004E5D66">
            <w:pPr>
              <w:pStyle w:val="TAH"/>
              <w:rPr>
                <w:lang w:eastAsia="ja-JP"/>
              </w:rPr>
            </w:pPr>
            <w:r w:rsidRPr="004E5D66">
              <w:rPr>
                <w:rFonts w:hint="eastAsia"/>
                <w:lang w:eastAsia="ja-JP"/>
              </w:rPr>
              <w:t>Preamble format 0</w:t>
            </w:r>
          </w:p>
        </w:tc>
        <w:tc>
          <w:tcPr>
            <w:tcW w:w="1082" w:type="dxa"/>
          </w:tcPr>
          <w:p w14:paraId="00C305F1" w14:textId="77777777" w:rsidR="00D6399F" w:rsidRPr="004E5D66" w:rsidRDefault="00D6399F" w:rsidP="004E5D66">
            <w:pPr>
              <w:pStyle w:val="TAH"/>
              <w:rPr>
                <w:lang w:eastAsia="ja-JP"/>
              </w:rPr>
            </w:pPr>
            <w:r w:rsidRPr="004E5D66">
              <w:rPr>
                <w:rFonts w:hint="eastAsia"/>
                <w:lang w:eastAsia="ja-JP"/>
              </w:rPr>
              <w:t xml:space="preserve">Preamble format </w:t>
            </w:r>
            <w:r w:rsidRPr="004E5D66">
              <w:rPr>
                <w:lang w:eastAsia="ja-JP"/>
              </w:rPr>
              <w:t>1</w:t>
            </w:r>
          </w:p>
        </w:tc>
        <w:tc>
          <w:tcPr>
            <w:tcW w:w="1082" w:type="dxa"/>
            <w:vMerge/>
          </w:tcPr>
          <w:p w14:paraId="54C7A4A6" w14:textId="77777777" w:rsidR="00D6399F" w:rsidRPr="004E5D66" w:rsidRDefault="00D6399F" w:rsidP="004E5D66">
            <w:pPr>
              <w:pStyle w:val="TAH"/>
              <w:rPr>
                <w:lang w:eastAsia="ja-JP"/>
              </w:rPr>
            </w:pPr>
          </w:p>
        </w:tc>
        <w:tc>
          <w:tcPr>
            <w:tcW w:w="1603" w:type="dxa"/>
            <w:vMerge/>
          </w:tcPr>
          <w:p w14:paraId="0A0453B1" w14:textId="77777777" w:rsidR="00D6399F" w:rsidRPr="004E5D66" w:rsidRDefault="00D6399F" w:rsidP="004E5D66">
            <w:pPr>
              <w:pStyle w:val="TAH"/>
              <w:rPr>
                <w:lang w:eastAsia="ja-JP"/>
              </w:rPr>
            </w:pPr>
          </w:p>
        </w:tc>
        <w:tc>
          <w:tcPr>
            <w:tcW w:w="1090" w:type="dxa"/>
            <w:vMerge/>
          </w:tcPr>
          <w:p w14:paraId="630B7501" w14:textId="77777777" w:rsidR="00D6399F" w:rsidRPr="004E5D66" w:rsidRDefault="00D6399F" w:rsidP="004E5D66">
            <w:pPr>
              <w:pStyle w:val="TAH"/>
              <w:rPr>
                <w:lang w:eastAsia="ja-JP"/>
              </w:rPr>
            </w:pPr>
          </w:p>
        </w:tc>
        <w:tc>
          <w:tcPr>
            <w:tcW w:w="1144" w:type="dxa"/>
          </w:tcPr>
          <w:p w14:paraId="4994A10C" w14:textId="77777777" w:rsidR="00D6399F" w:rsidRPr="004E5D66" w:rsidRDefault="00D6399F" w:rsidP="004E5D66">
            <w:pPr>
              <w:pStyle w:val="TAH"/>
              <w:rPr>
                <w:lang w:eastAsia="ja-JP"/>
              </w:rPr>
            </w:pPr>
            <w:r w:rsidRPr="004E5D66">
              <w:rPr>
                <w:rFonts w:hint="eastAsia"/>
                <w:lang w:eastAsia="ja-JP"/>
              </w:rPr>
              <w:t>Preamble format 0</w:t>
            </w:r>
          </w:p>
        </w:tc>
        <w:tc>
          <w:tcPr>
            <w:tcW w:w="1184" w:type="dxa"/>
          </w:tcPr>
          <w:p w14:paraId="3B832E3C" w14:textId="4C6C6A8E" w:rsidR="00D6399F" w:rsidRPr="004E5D66" w:rsidRDefault="00D6399F" w:rsidP="004E5D66">
            <w:pPr>
              <w:pStyle w:val="TAH"/>
              <w:rPr>
                <w:lang w:eastAsia="ja-JP"/>
              </w:rPr>
            </w:pPr>
            <w:r w:rsidRPr="004E5D66">
              <w:rPr>
                <w:rFonts w:hint="eastAsia"/>
                <w:lang w:eastAsia="ja-JP"/>
              </w:rPr>
              <w:t>Preamble</w:t>
            </w:r>
            <w:r w:rsidRPr="004E5D66">
              <w:rPr>
                <w:rFonts w:eastAsia="Malgun Gothic" w:hint="eastAsia"/>
                <w:lang w:eastAsia="ko-KR"/>
              </w:rPr>
              <w:t xml:space="preserve"> </w:t>
            </w:r>
            <w:r w:rsidRPr="004E5D66">
              <w:rPr>
                <w:rFonts w:hint="eastAsia"/>
                <w:lang w:eastAsia="ja-JP"/>
              </w:rPr>
              <w:t xml:space="preserve">format </w:t>
            </w:r>
            <w:r w:rsidRPr="004E5D66">
              <w:rPr>
                <w:lang w:eastAsia="ja-JP"/>
              </w:rPr>
              <w:t>1</w:t>
            </w:r>
          </w:p>
        </w:tc>
      </w:tr>
      <w:tr w:rsidR="004E5D66" w:rsidRPr="004E5D66" w14:paraId="6FEDDD15" w14:textId="77777777" w:rsidTr="004E5D66">
        <w:trPr>
          <w:trHeight w:val="210"/>
          <w:jc w:val="center"/>
        </w:trPr>
        <w:tc>
          <w:tcPr>
            <w:tcW w:w="1061" w:type="dxa"/>
          </w:tcPr>
          <w:p w14:paraId="141341FA" w14:textId="77777777" w:rsidR="00D6399F" w:rsidRPr="004E5D66" w:rsidRDefault="00D6399F" w:rsidP="004E5D66">
            <w:pPr>
              <w:pStyle w:val="TAC"/>
            </w:pPr>
            <w:r w:rsidRPr="004E5D66">
              <w:rPr>
                <w:lang w:eastAsia="zh-CN"/>
              </w:rPr>
              <w:t>1</w:t>
            </w:r>
          </w:p>
        </w:tc>
        <w:tc>
          <w:tcPr>
            <w:tcW w:w="1065" w:type="dxa"/>
          </w:tcPr>
          <w:p w14:paraId="41D6D562" w14:textId="77777777" w:rsidR="00D6399F" w:rsidRPr="004E5D66" w:rsidRDefault="00D6399F" w:rsidP="004E5D66">
            <w:pPr>
              <w:pStyle w:val="TAC"/>
            </w:pPr>
            <w:r w:rsidRPr="004E5D66">
              <w:rPr>
                <w:lang w:eastAsia="zh-CN"/>
              </w:rPr>
              <w:t>1</w:t>
            </w:r>
          </w:p>
        </w:tc>
        <w:tc>
          <w:tcPr>
            <w:tcW w:w="1082" w:type="dxa"/>
          </w:tcPr>
          <w:p w14:paraId="69C4E7F7" w14:textId="77777777" w:rsidR="00D6399F" w:rsidRPr="004E5D66" w:rsidRDefault="00D6399F" w:rsidP="004E5D66">
            <w:pPr>
              <w:pStyle w:val="TAC"/>
              <w:rPr>
                <w:lang w:eastAsia="zh-CN"/>
              </w:rPr>
            </w:pPr>
            <w:r w:rsidRPr="004E5D66">
              <w:rPr>
                <w:lang w:eastAsia="zh-CN"/>
              </w:rPr>
              <w:t>44.8</w:t>
            </w:r>
          </w:p>
        </w:tc>
        <w:tc>
          <w:tcPr>
            <w:tcW w:w="1082" w:type="dxa"/>
          </w:tcPr>
          <w:p w14:paraId="4203E6FE" w14:textId="77777777" w:rsidR="00D6399F" w:rsidRPr="004E5D66" w:rsidRDefault="00D6399F" w:rsidP="004E5D66">
            <w:pPr>
              <w:pStyle w:val="TAC"/>
              <w:rPr>
                <w:lang w:eastAsia="zh-CN"/>
              </w:rPr>
            </w:pPr>
            <w:r w:rsidRPr="004E5D66">
              <w:rPr>
                <w:lang w:eastAsia="zh-CN"/>
              </w:rPr>
              <w:t>51.2</w:t>
            </w:r>
          </w:p>
        </w:tc>
        <w:tc>
          <w:tcPr>
            <w:tcW w:w="1082" w:type="dxa"/>
          </w:tcPr>
          <w:p w14:paraId="2AC16635" w14:textId="77777777" w:rsidR="00D6399F" w:rsidRPr="004E5D66" w:rsidRDefault="00D6399F" w:rsidP="004E5D66">
            <w:pPr>
              <w:pStyle w:val="TAC"/>
            </w:pPr>
            <w:r w:rsidRPr="004E5D66">
              <w:rPr>
                <w:rFonts w:hint="eastAsia"/>
                <w:lang w:eastAsia="zh-CN"/>
              </w:rPr>
              <w:t>8</w:t>
            </w:r>
          </w:p>
        </w:tc>
        <w:tc>
          <w:tcPr>
            <w:tcW w:w="1603" w:type="dxa"/>
          </w:tcPr>
          <w:p w14:paraId="587AC11D" w14:textId="77777777" w:rsidR="00D6399F" w:rsidRPr="004E5D66" w:rsidRDefault="00D6399F" w:rsidP="004E5D66">
            <w:pPr>
              <w:pStyle w:val="TAC"/>
            </w:pPr>
            <w:r w:rsidRPr="004E5D66">
              <w:rPr>
                <w:lang w:eastAsia="zh-CN"/>
              </w:rPr>
              <w:t>NTN-TDLA100-1</w:t>
            </w:r>
          </w:p>
        </w:tc>
        <w:tc>
          <w:tcPr>
            <w:tcW w:w="1090" w:type="dxa"/>
          </w:tcPr>
          <w:p w14:paraId="784F68C6" w14:textId="77777777" w:rsidR="00D6399F" w:rsidRPr="004E5D66" w:rsidRDefault="00D6399F" w:rsidP="004E5D66">
            <w:pPr>
              <w:pStyle w:val="TAC"/>
            </w:pPr>
            <w:r w:rsidRPr="004E5D66">
              <w:rPr>
                <w:lang w:eastAsia="zh-CN"/>
              </w:rPr>
              <w:t xml:space="preserve">200 </w:t>
            </w:r>
          </w:p>
        </w:tc>
        <w:tc>
          <w:tcPr>
            <w:tcW w:w="1144" w:type="dxa"/>
          </w:tcPr>
          <w:p w14:paraId="19735BB5" w14:textId="77777777" w:rsidR="00D6399F" w:rsidRPr="004E5D66" w:rsidRDefault="00D6399F" w:rsidP="004E5D66">
            <w:pPr>
              <w:pStyle w:val="TAC"/>
            </w:pPr>
            <w:r w:rsidRPr="004E5D66">
              <w:rPr>
                <w:lang w:eastAsia="zh-CN"/>
              </w:rPr>
              <w:t>13.3</w:t>
            </w:r>
          </w:p>
        </w:tc>
        <w:tc>
          <w:tcPr>
            <w:tcW w:w="1184" w:type="dxa"/>
          </w:tcPr>
          <w:p w14:paraId="7991F841" w14:textId="77777777" w:rsidR="00D6399F" w:rsidRPr="004E5D66" w:rsidRDefault="00D6399F" w:rsidP="004E5D66">
            <w:pPr>
              <w:pStyle w:val="TAC"/>
            </w:pPr>
            <w:r w:rsidRPr="004E5D66">
              <w:rPr>
                <w:lang w:eastAsia="zh-CN"/>
              </w:rPr>
              <w:t>13.7</w:t>
            </w:r>
          </w:p>
        </w:tc>
      </w:tr>
      <w:tr w:rsidR="004E5D66" w:rsidRPr="004E5D66" w14:paraId="585B5028" w14:textId="77777777" w:rsidTr="004E5D66">
        <w:trPr>
          <w:trHeight w:val="220"/>
          <w:jc w:val="center"/>
        </w:trPr>
        <w:tc>
          <w:tcPr>
            <w:tcW w:w="1061" w:type="dxa"/>
          </w:tcPr>
          <w:p w14:paraId="1347580E" w14:textId="77777777" w:rsidR="00D6399F" w:rsidRPr="004E5D66" w:rsidRDefault="00D6399F" w:rsidP="004E5D66">
            <w:pPr>
              <w:pStyle w:val="TAC"/>
            </w:pPr>
            <w:r w:rsidRPr="004E5D66">
              <w:rPr>
                <w:rFonts w:hint="eastAsia"/>
                <w:lang w:eastAsia="zh-CN"/>
              </w:rPr>
              <w:t>1</w:t>
            </w:r>
          </w:p>
        </w:tc>
        <w:tc>
          <w:tcPr>
            <w:tcW w:w="1065" w:type="dxa"/>
          </w:tcPr>
          <w:p w14:paraId="3309DA71" w14:textId="77777777" w:rsidR="00D6399F" w:rsidRPr="004E5D66" w:rsidRDefault="00D6399F" w:rsidP="004E5D66">
            <w:pPr>
              <w:pStyle w:val="TAC"/>
            </w:pPr>
            <w:r w:rsidRPr="004E5D66">
              <w:rPr>
                <w:rFonts w:hint="eastAsia"/>
                <w:lang w:eastAsia="zh-CN"/>
              </w:rPr>
              <w:t>1</w:t>
            </w:r>
          </w:p>
        </w:tc>
        <w:tc>
          <w:tcPr>
            <w:tcW w:w="1082" w:type="dxa"/>
          </w:tcPr>
          <w:p w14:paraId="1C0DF439" w14:textId="77777777" w:rsidR="00D6399F" w:rsidRPr="004E5D66" w:rsidRDefault="00D6399F" w:rsidP="004E5D66">
            <w:pPr>
              <w:pStyle w:val="TAC"/>
              <w:rPr>
                <w:lang w:eastAsia="zh-CN"/>
              </w:rPr>
            </w:pPr>
            <w:r w:rsidRPr="004E5D66">
              <w:rPr>
                <w:lang w:eastAsia="zh-CN"/>
              </w:rPr>
              <w:t>89.6</w:t>
            </w:r>
          </w:p>
        </w:tc>
        <w:tc>
          <w:tcPr>
            <w:tcW w:w="1082" w:type="dxa"/>
          </w:tcPr>
          <w:p w14:paraId="5E5EFA02" w14:textId="77777777" w:rsidR="00D6399F" w:rsidRPr="004E5D66" w:rsidRDefault="00D6399F" w:rsidP="004E5D66">
            <w:pPr>
              <w:pStyle w:val="TAC"/>
              <w:rPr>
                <w:lang w:eastAsia="zh-CN"/>
              </w:rPr>
            </w:pPr>
            <w:r w:rsidRPr="004E5D66">
              <w:rPr>
                <w:lang w:eastAsia="zh-CN"/>
              </w:rPr>
              <w:t>102.4</w:t>
            </w:r>
          </w:p>
        </w:tc>
        <w:tc>
          <w:tcPr>
            <w:tcW w:w="1082" w:type="dxa"/>
          </w:tcPr>
          <w:p w14:paraId="7CAA0D9E" w14:textId="77777777" w:rsidR="00D6399F" w:rsidRPr="004E5D66" w:rsidRDefault="00D6399F" w:rsidP="004E5D66">
            <w:pPr>
              <w:pStyle w:val="TAC"/>
            </w:pPr>
            <w:r w:rsidRPr="004E5D66">
              <w:rPr>
                <w:lang w:eastAsia="zh-CN"/>
              </w:rPr>
              <w:t>16</w:t>
            </w:r>
          </w:p>
        </w:tc>
        <w:tc>
          <w:tcPr>
            <w:tcW w:w="1603" w:type="dxa"/>
          </w:tcPr>
          <w:p w14:paraId="22D96002" w14:textId="77777777" w:rsidR="00D6399F" w:rsidRPr="004E5D66" w:rsidRDefault="00D6399F" w:rsidP="004E5D66">
            <w:pPr>
              <w:pStyle w:val="TAC"/>
            </w:pPr>
            <w:r w:rsidRPr="004E5D66">
              <w:rPr>
                <w:lang w:eastAsia="zh-CN"/>
              </w:rPr>
              <w:t>NTN-TDLA100-1</w:t>
            </w:r>
          </w:p>
        </w:tc>
        <w:tc>
          <w:tcPr>
            <w:tcW w:w="1090" w:type="dxa"/>
          </w:tcPr>
          <w:p w14:paraId="0844FF14" w14:textId="77777777" w:rsidR="00D6399F" w:rsidRPr="004E5D66" w:rsidRDefault="00D6399F" w:rsidP="004E5D66">
            <w:pPr>
              <w:pStyle w:val="TAC"/>
            </w:pPr>
            <w:r w:rsidRPr="004E5D66">
              <w:rPr>
                <w:lang w:eastAsia="zh-CN"/>
              </w:rPr>
              <w:t xml:space="preserve">200 </w:t>
            </w:r>
          </w:p>
        </w:tc>
        <w:tc>
          <w:tcPr>
            <w:tcW w:w="1144" w:type="dxa"/>
          </w:tcPr>
          <w:p w14:paraId="59FA4747" w14:textId="77777777" w:rsidR="00D6399F" w:rsidRPr="004E5D66" w:rsidRDefault="00D6399F" w:rsidP="004E5D66">
            <w:pPr>
              <w:pStyle w:val="TAC"/>
            </w:pPr>
            <w:r w:rsidRPr="004E5D66">
              <w:rPr>
                <w:lang w:eastAsia="zh-CN"/>
              </w:rPr>
              <w:t>9.8</w:t>
            </w:r>
          </w:p>
        </w:tc>
        <w:tc>
          <w:tcPr>
            <w:tcW w:w="1184" w:type="dxa"/>
          </w:tcPr>
          <w:p w14:paraId="718D64A7" w14:textId="77777777" w:rsidR="00D6399F" w:rsidRPr="004E5D66" w:rsidRDefault="00D6399F" w:rsidP="004E5D66">
            <w:pPr>
              <w:pStyle w:val="TAC"/>
            </w:pPr>
            <w:r w:rsidRPr="004E5D66">
              <w:rPr>
                <w:lang w:eastAsia="zh-CN"/>
              </w:rPr>
              <w:t>9.6</w:t>
            </w:r>
          </w:p>
        </w:tc>
      </w:tr>
      <w:tr w:rsidR="004E5D66" w:rsidRPr="004E5D66" w14:paraId="49169C6D" w14:textId="77777777" w:rsidTr="004E5D66">
        <w:trPr>
          <w:trHeight w:val="220"/>
          <w:jc w:val="center"/>
        </w:trPr>
        <w:tc>
          <w:tcPr>
            <w:tcW w:w="1061" w:type="dxa"/>
          </w:tcPr>
          <w:p w14:paraId="421EE12D" w14:textId="77777777" w:rsidR="00D6399F" w:rsidRPr="004E5D66" w:rsidRDefault="00D6399F" w:rsidP="004E5D66">
            <w:pPr>
              <w:pStyle w:val="TAC"/>
            </w:pPr>
            <w:r w:rsidRPr="004E5D66">
              <w:rPr>
                <w:lang w:eastAsia="zh-CN"/>
              </w:rPr>
              <w:t>1</w:t>
            </w:r>
          </w:p>
        </w:tc>
        <w:tc>
          <w:tcPr>
            <w:tcW w:w="1065" w:type="dxa"/>
          </w:tcPr>
          <w:p w14:paraId="35B1629A" w14:textId="77777777" w:rsidR="00D6399F" w:rsidRPr="004E5D66" w:rsidRDefault="00D6399F" w:rsidP="004E5D66">
            <w:pPr>
              <w:pStyle w:val="TAC"/>
            </w:pPr>
            <w:r w:rsidRPr="004E5D66">
              <w:rPr>
                <w:lang w:eastAsia="zh-CN"/>
              </w:rPr>
              <w:t>2</w:t>
            </w:r>
          </w:p>
        </w:tc>
        <w:tc>
          <w:tcPr>
            <w:tcW w:w="1082" w:type="dxa"/>
          </w:tcPr>
          <w:p w14:paraId="71206CF5" w14:textId="77777777" w:rsidR="00D6399F" w:rsidRPr="004E5D66" w:rsidRDefault="00D6399F" w:rsidP="004E5D66">
            <w:pPr>
              <w:pStyle w:val="TAC"/>
              <w:rPr>
                <w:lang w:eastAsia="zh-CN"/>
              </w:rPr>
            </w:pPr>
            <w:r w:rsidRPr="004E5D66">
              <w:rPr>
                <w:lang w:eastAsia="zh-CN"/>
              </w:rPr>
              <w:t>44.8</w:t>
            </w:r>
          </w:p>
        </w:tc>
        <w:tc>
          <w:tcPr>
            <w:tcW w:w="1082" w:type="dxa"/>
          </w:tcPr>
          <w:p w14:paraId="0400E9FE" w14:textId="77777777" w:rsidR="00D6399F" w:rsidRPr="004E5D66" w:rsidRDefault="00D6399F" w:rsidP="004E5D66">
            <w:pPr>
              <w:pStyle w:val="TAC"/>
              <w:rPr>
                <w:lang w:eastAsia="zh-CN"/>
              </w:rPr>
            </w:pPr>
            <w:r w:rsidRPr="004E5D66">
              <w:rPr>
                <w:lang w:eastAsia="zh-CN"/>
              </w:rPr>
              <w:t>51.2</w:t>
            </w:r>
          </w:p>
        </w:tc>
        <w:tc>
          <w:tcPr>
            <w:tcW w:w="1082" w:type="dxa"/>
          </w:tcPr>
          <w:p w14:paraId="321D79D6" w14:textId="77777777" w:rsidR="00D6399F" w:rsidRPr="004E5D66" w:rsidRDefault="00D6399F" w:rsidP="004E5D66">
            <w:pPr>
              <w:pStyle w:val="TAC"/>
            </w:pPr>
            <w:r w:rsidRPr="004E5D66">
              <w:rPr>
                <w:rFonts w:hint="eastAsia"/>
                <w:lang w:eastAsia="zh-CN"/>
              </w:rPr>
              <w:t>8</w:t>
            </w:r>
          </w:p>
        </w:tc>
        <w:tc>
          <w:tcPr>
            <w:tcW w:w="1603" w:type="dxa"/>
          </w:tcPr>
          <w:p w14:paraId="2FD7C1F0" w14:textId="77777777" w:rsidR="00D6399F" w:rsidRPr="004E5D66" w:rsidRDefault="00D6399F" w:rsidP="004E5D66">
            <w:pPr>
              <w:pStyle w:val="TAC"/>
            </w:pPr>
            <w:r w:rsidRPr="004E5D66">
              <w:rPr>
                <w:lang w:eastAsia="zh-CN"/>
              </w:rPr>
              <w:t>NTN-TDLA100-1</w:t>
            </w:r>
          </w:p>
        </w:tc>
        <w:tc>
          <w:tcPr>
            <w:tcW w:w="1090" w:type="dxa"/>
          </w:tcPr>
          <w:p w14:paraId="0337DAB3" w14:textId="77777777" w:rsidR="00D6399F" w:rsidRPr="004E5D66" w:rsidRDefault="00D6399F" w:rsidP="004E5D66">
            <w:pPr>
              <w:pStyle w:val="TAC"/>
            </w:pPr>
            <w:r w:rsidRPr="004E5D66">
              <w:rPr>
                <w:lang w:eastAsia="zh-CN"/>
              </w:rPr>
              <w:t xml:space="preserve">200 </w:t>
            </w:r>
          </w:p>
        </w:tc>
        <w:tc>
          <w:tcPr>
            <w:tcW w:w="1144" w:type="dxa"/>
          </w:tcPr>
          <w:p w14:paraId="10CDB596" w14:textId="77777777" w:rsidR="00D6399F" w:rsidRPr="004E5D66" w:rsidRDefault="00D6399F" w:rsidP="004E5D66">
            <w:pPr>
              <w:pStyle w:val="TAC"/>
            </w:pPr>
            <w:r w:rsidRPr="004E5D66">
              <w:rPr>
                <w:lang w:eastAsia="zh-CN"/>
              </w:rPr>
              <w:t>6.0</w:t>
            </w:r>
          </w:p>
        </w:tc>
        <w:tc>
          <w:tcPr>
            <w:tcW w:w="1184" w:type="dxa"/>
          </w:tcPr>
          <w:p w14:paraId="3EBBE395" w14:textId="77777777" w:rsidR="00D6399F" w:rsidRPr="004E5D66" w:rsidRDefault="00D6399F" w:rsidP="004E5D66">
            <w:pPr>
              <w:pStyle w:val="TAC"/>
            </w:pPr>
            <w:r w:rsidRPr="004E5D66">
              <w:rPr>
                <w:lang w:eastAsia="zh-CN"/>
              </w:rPr>
              <w:t>6.1</w:t>
            </w:r>
          </w:p>
        </w:tc>
      </w:tr>
      <w:tr w:rsidR="004E5D66" w:rsidRPr="004E5D66" w14:paraId="1BE6B9DC" w14:textId="77777777" w:rsidTr="004E5D66">
        <w:trPr>
          <w:trHeight w:val="220"/>
          <w:jc w:val="center"/>
        </w:trPr>
        <w:tc>
          <w:tcPr>
            <w:tcW w:w="1061" w:type="dxa"/>
          </w:tcPr>
          <w:p w14:paraId="037BDE83" w14:textId="77777777" w:rsidR="00D6399F" w:rsidRPr="004E5D66" w:rsidRDefault="00D6399F" w:rsidP="004E5D66">
            <w:pPr>
              <w:pStyle w:val="TAC"/>
            </w:pPr>
            <w:r w:rsidRPr="004E5D66">
              <w:rPr>
                <w:rFonts w:hint="eastAsia"/>
                <w:lang w:eastAsia="zh-CN"/>
              </w:rPr>
              <w:t>1</w:t>
            </w:r>
          </w:p>
        </w:tc>
        <w:tc>
          <w:tcPr>
            <w:tcW w:w="1065" w:type="dxa"/>
          </w:tcPr>
          <w:p w14:paraId="4214040F" w14:textId="77777777" w:rsidR="00D6399F" w:rsidRPr="004E5D66" w:rsidRDefault="00D6399F" w:rsidP="004E5D66">
            <w:pPr>
              <w:pStyle w:val="TAC"/>
            </w:pPr>
            <w:r w:rsidRPr="004E5D66">
              <w:rPr>
                <w:lang w:eastAsia="zh-CN"/>
              </w:rPr>
              <w:t>2</w:t>
            </w:r>
          </w:p>
        </w:tc>
        <w:tc>
          <w:tcPr>
            <w:tcW w:w="1082" w:type="dxa"/>
          </w:tcPr>
          <w:p w14:paraId="14EC7D55" w14:textId="77777777" w:rsidR="00D6399F" w:rsidRPr="004E5D66" w:rsidRDefault="00D6399F" w:rsidP="004E5D66">
            <w:pPr>
              <w:pStyle w:val="TAC"/>
              <w:rPr>
                <w:lang w:eastAsia="zh-CN"/>
              </w:rPr>
            </w:pPr>
            <w:r w:rsidRPr="004E5D66">
              <w:rPr>
                <w:lang w:eastAsia="zh-CN"/>
              </w:rPr>
              <w:t>89.6</w:t>
            </w:r>
          </w:p>
        </w:tc>
        <w:tc>
          <w:tcPr>
            <w:tcW w:w="1082" w:type="dxa"/>
          </w:tcPr>
          <w:p w14:paraId="4F90DD1A" w14:textId="77777777" w:rsidR="00D6399F" w:rsidRPr="004E5D66" w:rsidRDefault="00D6399F" w:rsidP="004E5D66">
            <w:pPr>
              <w:pStyle w:val="TAC"/>
              <w:rPr>
                <w:lang w:eastAsia="zh-CN"/>
              </w:rPr>
            </w:pPr>
            <w:r w:rsidRPr="004E5D66">
              <w:rPr>
                <w:lang w:eastAsia="zh-CN"/>
              </w:rPr>
              <w:t>102.4</w:t>
            </w:r>
          </w:p>
        </w:tc>
        <w:tc>
          <w:tcPr>
            <w:tcW w:w="1082" w:type="dxa"/>
          </w:tcPr>
          <w:p w14:paraId="037F0345" w14:textId="77777777" w:rsidR="00D6399F" w:rsidRPr="004E5D66" w:rsidRDefault="00D6399F" w:rsidP="004E5D66">
            <w:pPr>
              <w:pStyle w:val="TAC"/>
            </w:pPr>
            <w:r w:rsidRPr="004E5D66">
              <w:rPr>
                <w:lang w:eastAsia="zh-CN"/>
              </w:rPr>
              <w:t>16</w:t>
            </w:r>
          </w:p>
        </w:tc>
        <w:tc>
          <w:tcPr>
            <w:tcW w:w="1603" w:type="dxa"/>
          </w:tcPr>
          <w:p w14:paraId="3AAD12DB" w14:textId="77777777" w:rsidR="00D6399F" w:rsidRPr="004E5D66" w:rsidRDefault="00D6399F" w:rsidP="004E5D66">
            <w:pPr>
              <w:pStyle w:val="TAC"/>
            </w:pPr>
            <w:r w:rsidRPr="004E5D66">
              <w:rPr>
                <w:lang w:eastAsia="zh-CN"/>
              </w:rPr>
              <w:t>NTN-TDLA100-1</w:t>
            </w:r>
          </w:p>
        </w:tc>
        <w:tc>
          <w:tcPr>
            <w:tcW w:w="1090" w:type="dxa"/>
          </w:tcPr>
          <w:p w14:paraId="1CB93C85" w14:textId="77777777" w:rsidR="00D6399F" w:rsidRPr="004E5D66" w:rsidRDefault="00D6399F" w:rsidP="004E5D66">
            <w:pPr>
              <w:pStyle w:val="TAC"/>
            </w:pPr>
            <w:r w:rsidRPr="004E5D66">
              <w:rPr>
                <w:lang w:eastAsia="zh-CN"/>
              </w:rPr>
              <w:t xml:space="preserve">200 </w:t>
            </w:r>
          </w:p>
        </w:tc>
        <w:tc>
          <w:tcPr>
            <w:tcW w:w="1144" w:type="dxa"/>
          </w:tcPr>
          <w:p w14:paraId="09536F72" w14:textId="77777777" w:rsidR="00D6399F" w:rsidRPr="004E5D66" w:rsidRDefault="00D6399F" w:rsidP="004E5D66">
            <w:pPr>
              <w:pStyle w:val="TAC"/>
            </w:pPr>
            <w:r w:rsidRPr="004E5D66">
              <w:rPr>
                <w:lang w:eastAsia="zh-CN"/>
              </w:rPr>
              <w:t>1.6</w:t>
            </w:r>
          </w:p>
        </w:tc>
        <w:tc>
          <w:tcPr>
            <w:tcW w:w="1184" w:type="dxa"/>
          </w:tcPr>
          <w:p w14:paraId="60E71392" w14:textId="77777777" w:rsidR="00D6399F" w:rsidRPr="004E5D66" w:rsidRDefault="00D6399F" w:rsidP="004E5D66">
            <w:pPr>
              <w:pStyle w:val="TAC"/>
            </w:pPr>
            <w:r w:rsidRPr="004E5D66">
              <w:rPr>
                <w:lang w:eastAsia="zh-CN"/>
              </w:rPr>
              <w:t>1.7</w:t>
            </w:r>
          </w:p>
        </w:tc>
      </w:tr>
    </w:tbl>
    <w:p w14:paraId="3B601E71" w14:textId="77777777" w:rsidR="00D6399F" w:rsidRPr="004E5D66" w:rsidRDefault="00D6399F" w:rsidP="004E5D66">
      <w:pPr>
        <w:rPr>
          <w:rFonts w:eastAsia="Malgun Gothic"/>
          <w:lang w:eastAsia="ko-KR"/>
        </w:rPr>
      </w:pPr>
    </w:p>
    <w:p w14:paraId="1C77B181" w14:textId="77777777" w:rsidR="002C33D6" w:rsidRPr="004E5D66" w:rsidRDefault="002C33D6" w:rsidP="002C33D6">
      <w:pPr>
        <w:keepNext/>
        <w:keepLines/>
        <w:spacing w:before="60"/>
        <w:jc w:val="center"/>
        <w:rPr>
          <w:rFonts w:ascii="Arial" w:eastAsia="Malgun Gothic" w:hAnsi="Arial"/>
          <w:b/>
          <w:lang w:eastAsia="ko-KR"/>
        </w:rPr>
      </w:pPr>
      <w:r w:rsidRPr="004E5D66">
        <w:rPr>
          <w:rFonts w:ascii="Arial" w:hAnsi="Arial"/>
          <w:b/>
        </w:rPr>
        <w:t>Table 8.5.3.2.1-2: NPRACH missed detection requirements for TDD</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018"/>
        <w:gridCol w:w="1034"/>
        <w:gridCol w:w="1034"/>
        <w:gridCol w:w="1034"/>
        <w:gridCol w:w="1526"/>
        <w:gridCol w:w="1042"/>
        <w:gridCol w:w="1093"/>
        <w:gridCol w:w="1265"/>
      </w:tblGrid>
      <w:tr w:rsidR="004E5D66" w:rsidRPr="004E5D66" w14:paraId="245FD6F2" w14:textId="77777777" w:rsidTr="00114448">
        <w:trPr>
          <w:trHeight w:val="432"/>
          <w:jc w:val="center"/>
        </w:trPr>
        <w:tc>
          <w:tcPr>
            <w:tcW w:w="1061" w:type="dxa"/>
            <w:vMerge w:val="restart"/>
          </w:tcPr>
          <w:p w14:paraId="71BFB5DB" w14:textId="77777777" w:rsidR="0078170D" w:rsidRPr="004E5D66" w:rsidRDefault="0078170D" w:rsidP="004E5D66">
            <w:pPr>
              <w:pStyle w:val="TAH"/>
              <w:rPr>
                <w:lang w:eastAsia="ja-JP"/>
              </w:rPr>
            </w:pPr>
            <w:r w:rsidRPr="004E5D66">
              <w:rPr>
                <w:rFonts w:hint="eastAsia"/>
                <w:lang w:eastAsia="ja-JP"/>
              </w:rPr>
              <w:t>Number of TX antennas</w:t>
            </w:r>
          </w:p>
        </w:tc>
        <w:tc>
          <w:tcPr>
            <w:tcW w:w="1065" w:type="dxa"/>
            <w:vMerge w:val="restart"/>
          </w:tcPr>
          <w:p w14:paraId="62B08F16" w14:textId="77777777" w:rsidR="0078170D" w:rsidRPr="004E5D66" w:rsidRDefault="0078170D" w:rsidP="004E5D66">
            <w:pPr>
              <w:pStyle w:val="TAH"/>
              <w:rPr>
                <w:lang w:eastAsia="ja-JP"/>
              </w:rPr>
            </w:pPr>
            <w:r w:rsidRPr="004E5D66">
              <w:rPr>
                <w:rFonts w:hint="eastAsia"/>
                <w:lang w:eastAsia="ja-JP"/>
              </w:rPr>
              <w:t>Number of RX antennas</w:t>
            </w:r>
          </w:p>
        </w:tc>
        <w:tc>
          <w:tcPr>
            <w:tcW w:w="2164" w:type="dxa"/>
            <w:gridSpan w:val="2"/>
          </w:tcPr>
          <w:p w14:paraId="2A6E3B00" w14:textId="77777777" w:rsidR="0078170D" w:rsidRPr="004E5D66" w:rsidRDefault="0078170D" w:rsidP="004E5D66">
            <w:pPr>
              <w:pStyle w:val="TAH"/>
              <w:rPr>
                <w:lang w:eastAsia="zh-CN"/>
              </w:rPr>
            </w:pPr>
            <w:r w:rsidRPr="004E5D66">
              <w:rPr>
                <w:rFonts w:hint="eastAsia"/>
                <w:lang w:eastAsia="zh-CN"/>
              </w:rPr>
              <w:t>T</w:t>
            </w:r>
            <w:r w:rsidRPr="004E5D66">
              <w:rPr>
                <w:lang w:eastAsia="zh-CN"/>
              </w:rPr>
              <w:t>xDuration</w:t>
            </w:r>
          </w:p>
          <w:p w14:paraId="61DA3A14" w14:textId="77777777" w:rsidR="0078170D" w:rsidRPr="004E5D66" w:rsidRDefault="0078170D" w:rsidP="004E5D66">
            <w:pPr>
              <w:pStyle w:val="TAH"/>
              <w:rPr>
                <w:lang w:eastAsia="zh-CN"/>
              </w:rPr>
            </w:pPr>
            <w:r w:rsidRPr="004E5D66">
              <w:rPr>
                <w:lang w:eastAsia="zh-CN"/>
              </w:rPr>
              <w:t>(ms)</w:t>
            </w:r>
          </w:p>
        </w:tc>
        <w:tc>
          <w:tcPr>
            <w:tcW w:w="1082" w:type="dxa"/>
            <w:vMerge w:val="restart"/>
          </w:tcPr>
          <w:p w14:paraId="0BF2EB42" w14:textId="77777777" w:rsidR="0078170D" w:rsidRPr="004E5D66" w:rsidRDefault="0078170D" w:rsidP="004E5D66">
            <w:pPr>
              <w:pStyle w:val="TAH"/>
              <w:rPr>
                <w:lang w:eastAsia="zh-CN"/>
              </w:rPr>
            </w:pPr>
            <w:r w:rsidRPr="004E5D66">
              <w:rPr>
                <w:rFonts w:hint="eastAsia"/>
                <w:lang w:eastAsia="zh-CN"/>
              </w:rPr>
              <w:t>Repetition number</w:t>
            </w:r>
          </w:p>
        </w:tc>
        <w:tc>
          <w:tcPr>
            <w:tcW w:w="1603" w:type="dxa"/>
            <w:vMerge w:val="restart"/>
          </w:tcPr>
          <w:p w14:paraId="0137FC3A" w14:textId="77777777" w:rsidR="0078170D" w:rsidRPr="004E5D66" w:rsidRDefault="0078170D" w:rsidP="004E5D66">
            <w:pPr>
              <w:pStyle w:val="TAH"/>
              <w:rPr>
                <w:lang w:eastAsia="ja-JP"/>
              </w:rPr>
            </w:pPr>
            <w:r w:rsidRPr="004E5D66">
              <w:rPr>
                <w:lang w:eastAsia="ja-JP"/>
              </w:rPr>
              <w:t>Propagation conditions (Annex D)</w:t>
            </w:r>
          </w:p>
        </w:tc>
        <w:tc>
          <w:tcPr>
            <w:tcW w:w="1090" w:type="dxa"/>
            <w:vMerge w:val="restart"/>
          </w:tcPr>
          <w:p w14:paraId="5BD3E7DA" w14:textId="77777777" w:rsidR="0078170D" w:rsidRPr="004E5D66" w:rsidRDefault="0078170D" w:rsidP="004E5D66">
            <w:pPr>
              <w:pStyle w:val="TAH"/>
              <w:rPr>
                <w:lang w:eastAsia="ja-JP"/>
              </w:rPr>
            </w:pPr>
            <w:r w:rsidRPr="004E5D66">
              <w:rPr>
                <w:lang w:eastAsia="ja-JP"/>
              </w:rPr>
              <w:t>Frequency offset</w:t>
            </w:r>
          </w:p>
        </w:tc>
        <w:tc>
          <w:tcPr>
            <w:tcW w:w="2470" w:type="dxa"/>
            <w:gridSpan w:val="2"/>
          </w:tcPr>
          <w:p w14:paraId="6B728B88" w14:textId="77777777" w:rsidR="0078170D" w:rsidRPr="004E5D66" w:rsidRDefault="0078170D" w:rsidP="004E5D66">
            <w:pPr>
              <w:pStyle w:val="TAH"/>
              <w:rPr>
                <w:lang w:eastAsia="ja-JP"/>
              </w:rPr>
            </w:pPr>
            <w:r w:rsidRPr="004E5D66">
              <w:rPr>
                <w:rFonts w:hint="eastAsia"/>
                <w:lang w:eastAsia="ja-JP"/>
              </w:rPr>
              <w:t>SNR</w:t>
            </w:r>
            <w:r w:rsidRPr="004E5D66">
              <w:rPr>
                <w:lang w:eastAsia="ja-JP"/>
              </w:rPr>
              <w:t xml:space="preserve"> </w:t>
            </w:r>
            <w:r w:rsidRPr="004E5D66">
              <w:rPr>
                <w:rFonts w:hint="eastAsia"/>
                <w:lang w:eastAsia="ja-JP"/>
              </w:rPr>
              <w:t>[dB]</w:t>
            </w:r>
          </w:p>
        </w:tc>
      </w:tr>
      <w:tr w:rsidR="004E5D66" w:rsidRPr="004E5D66" w14:paraId="31A23E0E" w14:textId="77777777" w:rsidTr="00114448">
        <w:trPr>
          <w:trHeight w:val="451"/>
          <w:jc w:val="center"/>
        </w:trPr>
        <w:tc>
          <w:tcPr>
            <w:tcW w:w="1061" w:type="dxa"/>
            <w:vMerge/>
          </w:tcPr>
          <w:p w14:paraId="0BC5C32E" w14:textId="77777777" w:rsidR="0078170D" w:rsidRPr="004E5D66" w:rsidRDefault="0078170D" w:rsidP="004E5D66">
            <w:pPr>
              <w:pStyle w:val="TAH"/>
              <w:rPr>
                <w:lang w:eastAsia="ja-JP"/>
              </w:rPr>
            </w:pPr>
          </w:p>
        </w:tc>
        <w:tc>
          <w:tcPr>
            <w:tcW w:w="1065" w:type="dxa"/>
            <w:vMerge/>
          </w:tcPr>
          <w:p w14:paraId="3CDD7734" w14:textId="77777777" w:rsidR="0078170D" w:rsidRPr="004E5D66" w:rsidRDefault="0078170D" w:rsidP="004E5D66">
            <w:pPr>
              <w:pStyle w:val="TAH"/>
              <w:rPr>
                <w:lang w:eastAsia="ja-JP"/>
              </w:rPr>
            </w:pPr>
          </w:p>
        </w:tc>
        <w:tc>
          <w:tcPr>
            <w:tcW w:w="1082" w:type="dxa"/>
          </w:tcPr>
          <w:p w14:paraId="1732E846" w14:textId="77777777" w:rsidR="0078170D" w:rsidRPr="004E5D66" w:rsidRDefault="0078170D" w:rsidP="004E5D66">
            <w:pPr>
              <w:pStyle w:val="TAH"/>
              <w:rPr>
                <w:lang w:eastAsia="ja-JP"/>
              </w:rPr>
            </w:pPr>
            <w:r w:rsidRPr="004E5D66">
              <w:rPr>
                <w:rFonts w:hint="eastAsia"/>
                <w:lang w:eastAsia="ja-JP"/>
              </w:rPr>
              <w:t>Preamble format 0</w:t>
            </w:r>
          </w:p>
        </w:tc>
        <w:tc>
          <w:tcPr>
            <w:tcW w:w="1082" w:type="dxa"/>
          </w:tcPr>
          <w:p w14:paraId="17058BDD" w14:textId="77777777" w:rsidR="0078170D" w:rsidRPr="004E5D66" w:rsidRDefault="0078170D" w:rsidP="004E5D66">
            <w:pPr>
              <w:pStyle w:val="TAH"/>
              <w:rPr>
                <w:lang w:eastAsia="ja-JP"/>
              </w:rPr>
            </w:pPr>
            <w:r w:rsidRPr="004E5D66">
              <w:rPr>
                <w:rFonts w:hint="eastAsia"/>
                <w:lang w:eastAsia="ja-JP"/>
              </w:rPr>
              <w:t xml:space="preserve">Preamble format </w:t>
            </w:r>
            <w:r w:rsidRPr="004E5D66">
              <w:rPr>
                <w:lang w:eastAsia="ja-JP"/>
              </w:rPr>
              <w:t>1</w:t>
            </w:r>
          </w:p>
        </w:tc>
        <w:tc>
          <w:tcPr>
            <w:tcW w:w="1082" w:type="dxa"/>
            <w:vMerge/>
          </w:tcPr>
          <w:p w14:paraId="4AD36D3C" w14:textId="77777777" w:rsidR="0078170D" w:rsidRPr="004E5D66" w:rsidRDefault="0078170D" w:rsidP="004E5D66">
            <w:pPr>
              <w:pStyle w:val="TAH"/>
              <w:rPr>
                <w:lang w:eastAsia="ja-JP"/>
              </w:rPr>
            </w:pPr>
          </w:p>
        </w:tc>
        <w:tc>
          <w:tcPr>
            <w:tcW w:w="1603" w:type="dxa"/>
            <w:vMerge/>
          </w:tcPr>
          <w:p w14:paraId="2C12695F" w14:textId="77777777" w:rsidR="0078170D" w:rsidRPr="004E5D66" w:rsidRDefault="0078170D" w:rsidP="004E5D66">
            <w:pPr>
              <w:pStyle w:val="TAH"/>
              <w:rPr>
                <w:lang w:eastAsia="ja-JP"/>
              </w:rPr>
            </w:pPr>
          </w:p>
        </w:tc>
        <w:tc>
          <w:tcPr>
            <w:tcW w:w="1090" w:type="dxa"/>
            <w:vMerge/>
          </w:tcPr>
          <w:p w14:paraId="59611B6E" w14:textId="77777777" w:rsidR="0078170D" w:rsidRPr="004E5D66" w:rsidRDefault="0078170D" w:rsidP="004E5D66">
            <w:pPr>
              <w:pStyle w:val="TAH"/>
              <w:rPr>
                <w:lang w:eastAsia="ja-JP"/>
              </w:rPr>
            </w:pPr>
          </w:p>
        </w:tc>
        <w:tc>
          <w:tcPr>
            <w:tcW w:w="1144" w:type="dxa"/>
          </w:tcPr>
          <w:p w14:paraId="7D663475" w14:textId="77777777" w:rsidR="0078170D" w:rsidRPr="004E5D66" w:rsidRDefault="0078170D" w:rsidP="004E5D66">
            <w:pPr>
              <w:pStyle w:val="TAH"/>
              <w:rPr>
                <w:lang w:eastAsia="ja-JP"/>
              </w:rPr>
            </w:pPr>
            <w:r w:rsidRPr="004E5D66">
              <w:rPr>
                <w:rFonts w:hint="eastAsia"/>
                <w:lang w:eastAsia="ja-JP"/>
              </w:rPr>
              <w:t>Preamble format 0</w:t>
            </w:r>
          </w:p>
        </w:tc>
        <w:tc>
          <w:tcPr>
            <w:tcW w:w="1326" w:type="dxa"/>
          </w:tcPr>
          <w:p w14:paraId="54F7631D" w14:textId="77777777" w:rsidR="0078170D" w:rsidRPr="004E5D66" w:rsidRDefault="0078170D" w:rsidP="004E5D66">
            <w:pPr>
              <w:pStyle w:val="TAH"/>
              <w:rPr>
                <w:lang w:eastAsia="ja-JP"/>
              </w:rPr>
            </w:pPr>
            <w:r w:rsidRPr="004E5D66">
              <w:rPr>
                <w:rFonts w:hint="eastAsia"/>
                <w:lang w:eastAsia="ja-JP"/>
              </w:rPr>
              <w:t xml:space="preserve">Preamble format </w:t>
            </w:r>
            <w:r w:rsidRPr="004E5D66">
              <w:rPr>
                <w:lang w:eastAsia="ja-JP"/>
              </w:rPr>
              <w:t>1</w:t>
            </w:r>
          </w:p>
        </w:tc>
      </w:tr>
      <w:tr w:rsidR="004E5D66" w:rsidRPr="004E5D66" w14:paraId="0B5DF2E0" w14:textId="77777777" w:rsidTr="00114448">
        <w:trPr>
          <w:trHeight w:val="210"/>
          <w:jc w:val="center"/>
        </w:trPr>
        <w:tc>
          <w:tcPr>
            <w:tcW w:w="1061" w:type="dxa"/>
          </w:tcPr>
          <w:p w14:paraId="383375DB" w14:textId="77777777" w:rsidR="0078170D" w:rsidRPr="004E5D66" w:rsidRDefault="0078170D" w:rsidP="004E5D66">
            <w:pPr>
              <w:pStyle w:val="TAC"/>
              <w:rPr>
                <w:lang w:eastAsia="zh-CN"/>
              </w:rPr>
            </w:pPr>
            <w:r w:rsidRPr="004E5D66">
              <w:rPr>
                <w:lang w:eastAsia="zh-CN"/>
              </w:rPr>
              <w:t>1</w:t>
            </w:r>
          </w:p>
        </w:tc>
        <w:tc>
          <w:tcPr>
            <w:tcW w:w="1065" w:type="dxa"/>
          </w:tcPr>
          <w:p w14:paraId="293D1313" w14:textId="77777777" w:rsidR="0078170D" w:rsidRPr="004E5D66" w:rsidRDefault="0078170D" w:rsidP="004E5D66">
            <w:pPr>
              <w:pStyle w:val="TAC"/>
              <w:rPr>
                <w:lang w:eastAsia="zh-CN"/>
              </w:rPr>
            </w:pPr>
            <w:r w:rsidRPr="004E5D66">
              <w:rPr>
                <w:lang w:eastAsia="zh-CN"/>
              </w:rPr>
              <w:t>1</w:t>
            </w:r>
          </w:p>
        </w:tc>
        <w:tc>
          <w:tcPr>
            <w:tcW w:w="1082" w:type="dxa"/>
          </w:tcPr>
          <w:p w14:paraId="27118271" w14:textId="77777777" w:rsidR="0078170D" w:rsidRPr="004E5D66" w:rsidRDefault="0078170D" w:rsidP="004E5D66">
            <w:pPr>
              <w:pStyle w:val="TAC"/>
              <w:rPr>
                <w:lang w:eastAsia="zh-CN"/>
              </w:rPr>
            </w:pPr>
            <w:r w:rsidRPr="004E5D66">
              <w:rPr>
                <w:lang w:eastAsia="zh-CN"/>
              </w:rPr>
              <w:t>44.8</w:t>
            </w:r>
          </w:p>
        </w:tc>
        <w:tc>
          <w:tcPr>
            <w:tcW w:w="1082" w:type="dxa"/>
          </w:tcPr>
          <w:p w14:paraId="65C5E7EA" w14:textId="77777777" w:rsidR="0078170D" w:rsidRPr="004E5D66" w:rsidRDefault="0078170D" w:rsidP="004E5D66">
            <w:pPr>
              <w:pStyle w:val="TAC"/>
              <w:rPr>
                <w:lang w:eastAsia="zh-CN"/>
              </w:rPr>
            </w:pPr>
            <w:r w:rsidRPr="004E5D66">
              <w:rPr>
                <w:lang w:eastAsia="zh-CN"/>
              </w:rPr>
              <w:t>51.2</w:t>
            </w:r>
          </w:p>
        </w:tc>
        <w:tc>
          <w:tcPr>
            <w:tcW w:w="1082" w:type="dxa"/>
          </w:tcPr>
          <w:p w14:paraId="745EE50E" w14:textId="77777777" w:rsidR="0078170D" w:rsidRPr="004E5D66" w:rsidRDefault="0078170D" w:rsidP="004E5D66">
            <w:pPr>
              <w:pStyle w:val="TAC"/>
              <w:rPr>
                <w:lang w:eastAsia="zh-CN"/>
              </w:rPr>
            </w:pPr>
            <w:r w:rsidRPr="004E5D66">
              <w:rPr>
                <w:lang w:eastAsia="zh-CN"/>
              </w:rPr>
              <w:t>4</w:t>
            </w:r>
          </w:p>
        </w:tc>
        <w:tc>
          <w:tcPr>
            <w:tcW w:w="1603" w:type="dxa"/>
          </w:tcPr>
          <w:p w14:paraId="77863D3F" w14:textId="77777777" w:rsidR="0078170D" w:rsidRPr="004E5D66" w:rsidRDefault="0078170D" w:rsidP="004E5D66">
            <w:pPr>
              <w:pStyle w:val="TAC"/>
              <w:rPr>
                <w:lang w:eastAsia="zh-CN"/>
              </w:rPr>
            </w:pPr>
            <w:r w:rsidRPr="004E5D66">
              <w:rPr>
                <w:lang w:eastAsia="zh-CN"/>
              </w:rPr>
              <w:t>NTN-TDLA100-1</w:t>
            </w:r>
          </w:p>
        </w:tc>
        <w:tc>
          <w:tcPr>
            <w:tcW w:w="1090" w:type="dxa"/>
          </w:tcPr>
          <w:p w14:paraId="73E8A121" w14:textId="77777777" w:rsidR="0078170D" w:rsidRPr="004E5D66" w:rsidRDefault="0078170D" w:rsidP="004E5D66">
            <w:pPr>
              <w:pStyle w:val="TAC"/>
              <w:rPr>
                <w:lang w:eastAsia="zh-CN"/>
              </w:rPr>
            </w:pPr>
            <w:r w:rsidRPr="004E5D66">
              <w:rPr>
                <w:lang w:eastAsia="zh-CN"/>
              </w:rPr>
              <w:t>200 Hz</w:t>
            </w:r>
          </w:p>
        </w:tc>
        <w:tc>
          <w:tcPr>
            <w:tcW w:w="1144" w:type="dxa"/>
          </w:tcPr>
          <w:p w14:paraId="3E7A69F2" w14:textId="77777777" w:rsidR="0078170D" w:rsidRPr="004E5D66" w:rsidRDefault="0078170D" w:rsidP="004E5D66">
            <w:pPr>
              <w:pStyle w:val="TAC"/>
              <w:rPr>
                <w:lang w:eastAsia="zh-CN"/>
              </w:rPr>
            </w:pPr>
            <w:r w:rsidRPr="004E5D66">
              <w:rPr>
                <w:lang w:eastAsia="zh-CN"/>
              </w:rPr>
              <w:t>15.5</w:t>
            </w:r>
          </w:p>
        </w:tc>
        <w:tc>
          <w:tcPr>
            <w:tcW w:w="1326" w:type="dxa"/>
          </w:tcPr>
          <w:p w14:paraId="793F4599" w14:textId="77777777" w:rsidR="0078170D" w:rsidRPr="004E5D66" w:rsidRDefault="0078170D" w:rsidP="004E5D66">
            <w:pPr>
              <w:pStyle w:val="TAC"/>
              <w:rPr>
                <w:lang w:eastAsia="zh-CN"/>
              </w:rPr>
            </w:pPr>
            <w:r w:rsidRPr="004E5D66">
              <w:rPr>
                <w:lang w:eastAsia="zh-CN"/>
              </w:rPr>
              <w:t>15.3</w:t>
            </w:r>
          </w:p>
        </w:tc>
      </w:tr>
      <w:tr w:rsidR="004E5D66" w:rsidRPr="004E5D66" w14:paraId="5C7D4E4D" w14:textId="77777777" w:rsidTr="00114448">
        <w:trPr>
          <w:trHeight w:val="220"/>
          <w:jc w:val="center"/>
        </w:trPr>
        <w:tc>
          <w:tcPr>
            <w:tcW w:w="1061" w:type="dxa"/>
          </w:tcPr>
          <w:p w14:paraId="2E3B2B41" w14:textId="77777777" w:rsidR="0078170D" w:rsidRPr="004E5D66" w:rsidRDefault="0078170D" w:rsidP="004E5D66">
            <w:pPr>
              <w:pStyle w:val="TAC"/>
              <w:rPr>
                <w:lang w:eastAsia="zh-CN"/>
              </w:rPr>
            </w:pPr>
            <w:r w:rsidRPr="004E5D66">
              <w:rPr>
                <w:rFonts w:hint="eastAsia"/>
                <w:lang w:eastAsia="zh-CN"/>
              </w:rPr>
              <w:t>1</w:t>
            </w:r>
          </w:p>
        </w:tc>
        <w:tc>
          <w:tcPr>
            <w:tcW w:w="1065" w:type="dxa"/>
          </w:tcPr>
          <w:p w14:paraId="2EF73913" w14:textId="77777777" w:rsidR="0078170D" w:rsidRPr="004E5D66" w:rsidRDefault="0078170D" w:rsidP="004E5D66">
            <w:pPr>
              <w:pStyle w:val="TAC"/>
              <w:rPr>
                <w:lang w:eastAsia="zh-CN"/>
              </w:rPr>
            </w:pPr>
            <w:r w:rsidRPr="004E5D66">
              <w:rPr>
                <w:rFonts w:hint="eastAsia"/>
                <w:lang w:eastAsia="zh-CN"/>
              </w:rPr>
              <w:t>1</w:t>
            </w:r>
          </w:p>
        </w:tc>
        <w:tc>
          <w:tcPr>
            <w:tcW w:w="1082" w:type="dxa"/>
          </w:tcPr>
          <w:p w14:paraId="5D556D49" w14:textId="77777777" w:rsidR="0078170D" w:rsidRPr="004E5D66" w:rsidRDefault="0078170D" w:rsidP="004E5D66">
            <w:pPr>
              <w:pStyle w:val="TAC"/>
              <w:rPr>
                <w:lang w:eastAsia="zh-CN"/>
              </w:rPr>
            </w:pPr>
            <w:r w:rsidRPr="004E5D66">
              <w:rPr>
                <w:lang w:eastAsia="zh-CN"/>
              </w:rPr>
              <w:t>89.6</w:t>
            </w:r>
          </w:p>
        </w:tc>
        <w:tc>
          <w:tcPr>
            <w:tcW w:w="1082" w:type="dxa"/>
          </w:tcPr>
          <w:p w14:paraId="314E6C20" w14:textId="77777777" w:rsidR="0078170D" w:rsidRPr="004E5D66" w:rsidRDefault="0078170D" w:rsidP="004E5D66">
            <w:pPr>
              <w:pStyle w:val="TAC"/>
              <w:rPr>
                <w:lang w:eastAsia="zh-CN"/>
              </w:rPr>
            </w:pPr>
            <w:r w:rsidRPr="004E5D66">
              <w:rPr>
                <w:lang w:eastAsia="zh-CN"/>
              </w:rPr>
              <w:t>102.4</w:t>
            </w:r>
          </w:p>
        </w:tc>
        <w:tc>
          <w:tcPr>
            <w:tcW w:w="1082" w:type="dxa"/>
          </w:tcPr>
          <w:p w14:paraId="2896E2F7" w14:textId="77777777" w:rsidR="0078170D" w:rsidRPr="004E5D66" w:rsidRDefault="0078170D" w:rsidP="004E5D66">
            <w:pPr>
              <w:pStyle w:val="TAC"/>
              <w:rPr>
                <w:lang w:eastAsia="zh-CN"/>
              </w:rPr>
            </w:pPr>
            <w:r w:rsidRPr="004E5D66">
              <w:rPr>
                <w:lang w:eastAsia="zh-CN"/>
              </w:rPr>
              <w:t>8</w:t>
            </w:r>
          </w:p>
        </w:tc>
        <w:tc>
          <w:tcPr>
            <w:tcW w:w="1603" w:type="dxa"/>
          </w:tcPr>
          <w:p w14:paraId="3F8DE151" w14:textId="77777777" w:rsidR="0078170D" w:rsidRPr="004E5D66" w:rsidRDefault="0078170D" w:rsidP="004E5D66">
            <w:pPr>
              <w:pStyle w:val="TAC"/>
              <w:rPr>
                <w:lang w:eastAsia="zh-CN"/>
              </w:rPr>
            </w:pPr>
            <w:r w:rsidRPr="004E5D66">
              <w:rPr>
                <w:lang w:eastAsia="zh-CN"/>
              </w:rPr>
              <w:t>NTN-TDLA100-1</w:t>
            </w:r>
          </w:p>
        </w:tc>
        <w:tc>
          <w:tcPr>
            <w:tcW w:w="1090" w:type="dxa"/>
          </w:tcPr>
          <w:p w14:paraId="4109B41F" w14:textId="77777777" w:rsidR="0078170D" w:rsidRPr="004E5D66" w:rsidRDefault="0078170D" w:rsidP="004E5D66">
            <w:pPr>
              <w:pStyle w:val="TAC"/>
              <w:rPr>
                <w:lang w:eastAsia="zh-CN"/>
              </w:rPr>
            </w:pPr>
            <w:r w:rsidRPr="004E5D66">
              <w:rPr>
                <w:lang w:eastAsia="zh-CN"/>
              </w:rPr>
              <w:t>200 Hz</w:t>
            </w:r>
          </w:p>
        </w:tc>
        <w:tc>
          <w:tcPr>
            <w:tcW w:w="1144" w:type="dxa"/>
          </w:tcPr>
          <w:p w14:paraId="2C4FDEFB" w14:textId="77777777" w:rsidR="0078170D" w:rsidRPr="004E5D66" w:rsidRDefault="0078170D" w:rsidP="004E5D66">
            <w:pPr>
              <w:pStyle w:val="TAC"/>
              <w:rPr>
                <w:lang w:eastAsia="zh-CN"/>
              </w:rPr>
            </w:pPr>
            <w:r w:rsidRPr="004E5D66">
              <w:rPr>
                <w:lang w:eastAsia="zh-CN"/>
              </w:rPr>
              <w:t>9.1</w:t>
            </w:r>
          </w:p>
        </w:tc>
        <w:tc>
          <w:tcPr>
            <w:tcW w:w="1326" w:type="dxa"/>
          </w:tcPr>
          <w:p w14:paraId="0F2A153C" w14:textId="77777777" w:rsidR="0078170D" w:rsidRPr="004E5D66" w:rsidRDefault="0078170D" w:rsidP="004E5D66">
            <w:pPr>
              <w:pStyle w:val="TAC"/>
              <w:rPr>
                <w:lang w:eastAsia="zh-CN"/>
              </w:rPr>
            </w:pPr>
            <w:r w:rsidRPr="004E5D66">
              <w:rPr>
                <w:lang w:eastAsia="zh-CN"/>
              </w:rPr>
              <w:t>9.2</w:t>
            </w:r>
          </w:p>
        </w:tc>
      </w:tr>
      <w:tr w:rsidR="004E5D66" w:rsidRPr="004E5D66" w14:paraId="17DD940A" w14:textId="77777777" w:rsidTr="00114448">
        <w:trPr>
          <w:trHeight w:val="220"/>
          <w:jc w:val="center"/>
        </w:trPr>
        <w:tc>
          <w:tcPr>
            <w:tcW w:w="1061" w:type="dxa"/>
          </w:tcPr>
          <w:p w14:paraId="4E31BFF5" w14:textId="77777777" w:rsidR="0078170D" w:rsidRPr="004E5D66" w:rsidRDefault="0078170D" w:rsidP="004E5D66">
            <w:pPr>
              <w:pStyle w:val="TAC"/>
              <w:rPr>
                <w:lang w:eastAsia="zh-CN"/>
              </w:rPr>
            </w:pPr>
            <w:r w:rsidRPr="004E5D66">
              <w:rPr>
                <w:lang w:eastAsia="zh-CN"/>
              </w:rPr>
              <w:t>1</w:t>
            </w:r>
          </w:p>
        </w:tc>
        <w:tc>
          <w:tcPr>
            <w:tcW w:w="1065" w:type="dxa"/>
          </w:tcPr>
          <w:p w14:paraId="659DE7A1" w14:textId="77777777" w:rsidR="0078170D" w:rsidRPr="004E5D66" w:rsidRDefault="0078170D" w:rsidP="004E5D66">
            <w:pPr>
              <w:pStyle w:val="TAC"/>
              <w:rPr>
                <w:lang w:eastAsia="zh-CN"/>
              </w:rPr>
            </w:pPr>
            <w:r w:rsidRPr="004E5D66">
              <w:rPr>
                <w:lang w:eastAsia="zh-CN"/>
              </w:rPr>
              <w:t>1</w:t>
            </w:r>
          </w:p>
        </w:tc>
        <w:tc>
          <w:tcPr>
            <w:tcW w:w="1082" w:type="dxa"/>
          </w:tcPr>
          <w:p w14:paraId="75CBEC38" w14:textId="77777777" w:rsidR="0078170D" w:rsidRPr="004E5D66" w:rsidRDefault="0078170D" w:rsidP="004E5D66">
            <w:pPr>
              <w:pStyle w:val="TAC"/>
              <w:rPr>
                <w:lang w:eastAsia="zh-CN"/>
              </w:rPr>
            </w:pPr>
            <w:r w:rsidRPr="004E5D66">
              <w:rPr>
                <w:lang w:eastAsia="zh-CN"/>
              </w:rPr>
              <w:t>44.8</w:t>
            </w:r>
          </w:p>
        </w:tc>
        <w:tc>
          <w:tcPr>
            <w:tcW w:w="1082" w:type="dxa"/>
          </w:tcPr>
          <w:p w14:paraId="2B320D4B" w14:textId="77777777" w:rsidR="0078170D" w:rsidRPr="004E5D66" w:rsidRDefault="0078170D" w:rsidP="004E5D66">
            <w:pPr>
              <w:pStyle w:val="TAC"/>
              <w:rPr>
                <w:lang w:eastAsia="zh-CN"/>
              </w:rPr>
            </w:pPr>
            <w:r w:rsidRPr="004E5D66">
              <w:rPr>
                <w:lang w:eastAsia="zh-CN"/>
              </w:rPr>
              <w:t>51.2</w:t>
            </w:r>
          </w:p>
        </w:tc>
        <w:tc>
          <w:tcPr>
            <w:tcW w:w="1082" w:type="dxa"/>
          </w:tcPr>
          <w:p w14:paraId="3A34ADEB" w14:textId="77777777" w:rsidR="0078170D" w:rsidRPr="004E5D66" w:rsidRDefault="0078170D" w:rsidP="004E5D66">
            <w:pPr>
              <w:pStyle w:val="TAC"/>
              <w:rPr>
                <w:lang w:eastAsia="zh-CN"/>
              </w:rPr>
            </w:pPr>
            <w:r w:rsidRPr="004E5D66">
              <w:rPr>
                <w:lang w:eastAsia="zh-CN"/>
              </w:rPr>
              <w:t>4</w:t>
            </w:r>
          </w:p>
        </w:tc>
        <w:tc>
          <w:tcPr>
            <w:tcW w:w="1603" w:type="dxa"/>
          </w:tcPr>
          <w:p w14:paraId="1200E8A4" w14:textId="77777777" w:rsidR="0078170D" w:rsidRPr="004E5D66" w:rsidRDefault="0078170D" w:rsidP="004E5D66">
            <w:pPr>
              <w:pStyle w:val="TAC"/>
              <w:rPr>
                <w:lang w:eastAsia="zh-CN"/>
              </w:rPr>
            </w:pPr>
            <w:r w:rsidRPr="004E5D66">
              <w:rPr>
                <w:lang w:eastAsia="zh-CN"/>
              </w:rPr>
              <w:t>NTN-TDLC5-1</w:t>
            </w:r>
          </w:p>
        </w:tc>
        <w:tc>
          <w:tcPr>
            <w:tcW w:w="1090" w:type="dxa"/>
          </w:tcPr>
          <w:p w14:paraId="47E98E01" w14:textId="77777777" w:rsidR="0078170D" w:rsidRPr="004E5D66" w:rsidRDefault="0078170D" w:rsidP="004E5D66">
            <w:pPr>
              <w:pStyle w:val="TAC"/>
              <w:rPr>
                <w:lang w:eastAsia="zh-CN"/>
              </w:rPr>
            </w:pPr>
            <w:r w:rsidRPr="004E5D66">
              <w:rPr>
                <w:lang w:eastAsia="zh-CN"/>
              </w:rPr>
              <w:t>200 Hz</w:t>
            </w:r>
          </w:p>
        </w:tc>
        <w:tc>
          <w:tcPr>
            <w:tcW w:w="1144" w:type="dxa"/>
          </w:tcPr>
          <w:p w14:paraId="65F99F91" w14:textId="77777777" w:rsidR="0078170D" w:rsidRPr="004E5D66" w:rsidRDefault="0078170D" w:rsidP="004E5D66">
            <w:pPr>
              <w:pStyle w:val="TAC"/>
              <w:rPr>
                <w:lang w:eastAsia="zh-CN"/>
              </w:rPr>
            </w:pPr>
            <w:r w:rsidRPr="004E5D66">
              <w:rPr>
                <w:lang w:eastAsia="zh-CN"/>
              </w:rPr>
              <w:t>10.6</w:t>
            </w:r>
          </w:p>
        </w:tc>
        <w:tc>
          <w:tcPr>
            <w:tcW w:w="1326" w:type="dxa"/>
          </w:tcPr>
          <w:p w14:paraId="346B6A66" w14:textId="77777777" w:rsidR="0078170D" w:rsidRPr="004E5D66" w:rsidRDefault="0078170D" w:rsidP="004E5D66">
            <w:pPr>
              <w:pStyle w:val="TAC"/>
              <w:rPr>
                <w:lang w:eastAsia="zh-CN"/>
              </w:rPr>
            </w:pPr>
            <w:r w:rsidRPr="004E5D66">
              <w:rPr>
                <w:lang w:eastAsia="zh-CN"/>
              </w:rPr>
              <w:t>10.7</w:t>
            </w:r>
          </w:p>
        </w:tc>
      </w:tr>
      <w:tr w:rsidR="004E5D66" w:rsidRPr="004E5D66" w14:paraId="3788E8C0" w14:textId="77777777" w:rsidTr="00114448">
        <w:trPr>
          <w:trHeight w:val="220"/>
          <w:jc w:val="center"/>
        </w:trPr>
        <w:tc>
          <w:tcPr>
            <w:tcW w:w="1061" w:type="dxa"/>
          </w:tcPr>
          <w:p w14:paraId="2A84F3F7" w14:textId="77777777" w:rsidR="0078170D" w:rsidRPr="004E5D66" w:rsidRDefault="0078170D" w:rsidP="004E5D66">
            <w:pPr>
              <w:pStyle w:val="TAC"/>
              <w:rPr>
                <w:lang w:eastAsia="zh-CN"/>
              </w:rPr>
            </w:pPr>
            <w:r w:rsidRPr="004E5D66">
              <w:rPr>
                <w:rFonts w:hint="eastAsia"/>
                <w:lang w:eastAsia="zh-CN"/>
              </w:rPr>
              <w:t>1</w:t>
            </w:r>
          </w:p>
        </w:tc>
        <w:tc>
          <w:tcPr>
            <w:tcW w:w="1065" w:type="dxa"/>
          </w:tcPr>
          <w:p w14:paraId="49900446" w14:textId="77777777" w:rsidR="0078170D" w:rsidRPr="004E5D66" w:rsidRDefault="0078170D" w:rsidP="004E5D66">
            <w:pPr>
              <w:pStyle w:val="TAC"/>
              <w:rPr>
                <w:lang w:eastAsia="zh-CN"/>
              </w:rPr>
            </w:pPr>
            <w:r w:rsidRPr="004E5D66">
              <w:rPr>
                <w:lang w:eastAsia="zh-CN"/>
              </w:rPr>
              <w:t>1</w:t>
            </w:r>
          </w:p>
        </w:tc>
        <w:tc>
          <w:tcPr>
            <w:tcW w:w="1082" w:type="dxa"/>
          </w:tcPr>
          <w:p w14:paraId="3500DE74" w14:textId="77777777" w:rsidR="0078170D" w:rsidRPr="004E5D66" w:rsidRDefault="0078170D" w:rsidP="004E5D66">
            <w:pPr>
              <w:pStyle w:val="TAC"/>
              <w:rPr>
                <w:lang w:eastAsia="zh-CN"/>
              </w:rPr>
            </w:pPr>
            <w:r w:rsidRPr="004E5D66">
              <w:rPr>
                <w:lang w:eastAsia="zh-CN"/>
              </w:rPr>
              <w:t>89.6</w:t>
            </w:r>
          </w:p>
        </w:tc>
        <w:tc>
          <w:tcPr>
            <w:tcW w:w="1082" w:type="dxa"/>
          </w:tcPr>
          <w:p w14:paraId="7D62C6A1" w14:textId="77777777" w:rsidR="0078170D" w:rsidRPr="004E5D66" w:rsidRDefault="0078170D" w:rsidP="004E5D66">
            <w:pPr>
              <w:pStyle w:val="TAC"/>
              <w:rPr>
                <w:lang w:eastAsia="zh-CN"/>
              </w:rPr>
            </w:pPr>
            <w:r w:rsidRPr="004E5D66">
              <w:rPr>
                <w:lang w:eastAsia="zh-CN"/>
              </w:rPr>
              <w:t>102.4</w:t>
            </w:r>
          </w:p>
        </w:tc>
        <w:tc>
          <w:tcPr>
            <w:tcW w:w="1082" w:type="dxa"/>
          </w:tcPr>
          <w:p w14:paraId="516AFB0F" w14:textId="77777777" w:rsidR="0078170D" w:rsidRPr="004E5D66" w:rsidRDefault="0078170D" w:rsidP="004E5D66">
            <w:pPr>
              <w:pStyle w:val="TAC"/>
              <w:rPr>
                <w:lang w:eastAsia="zh-CN"/>
              </w:rPr>
            </w:pPr>
            <w:r w:rsidRPr="004E5D66">
              <w:rPr>
                <w:lang w:eastAsia="zh-CN"/>
              </w:rPr>
              <w:t>8</w:t>
            </w:r>
          </w:p>
        </w:tc>
        <w:tc>
          <w:tcPr>
            <w:tcW w:w="1603" w:type="dxa"/>
          </w:tcPr>
          <w:p w14:paraId="102E4FEF" w14:textId="77777777" w:rsidR="0078170D" w:rsidRPr="004E5D66" w:rsidRDefault="0078170D" w:rsidP="004E5D66">
            <w:pPr>
              <w:pStyle w:val="TAC"/>
              <w:rPr>
                <w:lang w:eastAsia="zh-CN"/>
              </w:rPr>
            </w:pPr>
            <w:r w:rsidRPr="004E5D66">
              <w:rPr>
                <w:lang w:eastAsia="zh-CN"/>
              </w:rPr>
              <w:t>NTN-TDLC5-1</w:t>
            </w:r>
          </w:p>
        </w:tc>
        <w:tc>
          <w:tcPr>
            <w:tcW w:w="1090" w:type="dxa"/>
          </w:tcPr>
          <w:p w14:paraId="5BBD435D" w14:textId="77777777" w:rsidR="0078170D" w:rsidRPr="004E5D66" w:rsidRDefault="0078170D" w:rsidP="004E5D66">
            <w:pPr>
              <w:pStyle w:val="TAC"/>
              <w:rPr>
                <w:lang w:eastAsia="zh-CN"/>
              </w:rPr>
            </w:pPr>
            <w:r w:rsidRPr="004E5D66">
              <w:rPr>
                <w:lang w:eastAsia="zh-CN"/>
              </w:rPr>
              <w:t>200 Hz</w:t>
            </w:r>
          </w:p>
        </w:tc>
        <w:tc>
          <w:tcPr>
            <w:tcW w:w="1144" w:type="dxa"/>
          </w:tcPr>
          <w:p w14:paraId="06CE21D4" w14:textId="77777777" w:rsidR="0078170D" w:rsidRPr="004E5D66" w:rsidRDefault="0078170D" w:rsidP="004E5D66">
            <w:pPr>
              <w:pStyle w:val="TAC"/>
              <w:rPr>
                <w:lang w:eastAsia="zh-CN"/>
              </w:rPr>
            </w:pPr>
            <w:r w:rsidRPr="004E5D66">
              <w:rPr>
                <w:lang w:eastAsia="zh-CN"/>
              </w:rPr>
              <w:t>5.6</w:t>
            </w:r>
          </w:p>
        </w:tc>
        <w:tc>
          <w:tcPr>
            <w:tcW w:w="1326" w:type="dxa"/>
          </w:tcPr>
          <w:p w14:paraId="2CF469BB" w14:textId="77777777" w:rsidR="0078170D" w:rsidRPr="004E5D66" w:rsidRDefault="0078170D" w:rsidP="004E5D66">
            <w:pPr>
              <w:pStyle w:val="TAC"/>
              <w:rPr>
                <w:lang w:eastAsia="zh-CN"/>
              </w:rPr>
            </w:pPr>
            <w:r w:rsidRPr="004E5D66">
              <w:rPr>
                <w:lang w:eastAsia="zh-CN"/>
              </w:rPr>
              <w:t>5.7</w:t>
            </w:r>
          </w:p>
        </w:tc>
      </w:tr>
    </w:tbl>
    <w:p w14:paraId="7B75390C" w14:textId="77777777" w:rsidR="0078170D" w:rsidRPr="004E5D66" w:rsidRDefault="0078170D" w:rsidP="00D544ED">
      <w:pPr>
        <w:rPr>
          <w:rFonts w:eastAsia="Malgun Gothic"/>
          <w:noProof/>
          <w:lang w:eastAsia="ko-KR"/>
        </w:rPr>
      </w:pPr>
    </w:p>
    <w:p w14:paraId="015F36BF" w14:textId="77777777" w:rsidR="00D62336" w:rsidRPr="004E5D66" w:rsidRDefault="00063062">
      <w:pPr>
        <w:pStyle w:val="Heading1"/>
      </w:pPr>
      <w:bookmarkStart w:id="2342" w:name="_Toc21127617"/>
      <w:bookmarkStart w:id="2343" w:name="_Toc61179013"/>
      <w:bookmarkStart w:id="2344" w:name="_Toc29811826"/>
      <w:bookmarkStart w:id="2345" w:name="_Toc74663400"/>
      <w:bookmarkStart w:id="2346" w:name="_Toc45893604"/>
      <w:bookmarkStart w:id="2347" w:name="_Toc2418"/>
      <w:bookmarkStart w:id="2348" w:name="_Toc61179483"/>
      <w:bookmarkStart w:id="2349" w:name="_Toc37267688"/>
      <w:bookmarkStart w:id="2350" w:name="_Toc67916779"/>
      <w:bookmarkStart w:id="2351" w:name="_Toc44712291"/>
      <w:bookmarkStart w:id="2352" w:name="_Toc53178324"/>
      <w:bookmarkStart w:id="2353" w:name="_Toc53178775"/>
      <w:bookmarkStart w:id="2354" w:name="_Toc37260300"/>
      <w:bookmarkStart w:id="2355" w:name="_Toc36817378"/>
      <w:bookmarkStart w:id="2356" w:name="_Toc121933020"/>
      <w:bookmarkStart w:id="2357" w:name="_Toc121908734"/>
      <w:bookmarkStart w:id="2358" w:name="_Toc124186529"/>
      <w:bookmarkStart w:id="2359" w:name="_Toc137240701"/>
      <w:bookmarkStart w:id="2360" w:name="_Toc137244800"/>
      <w:bookmarkStart w:id="2361" w:name="_Toc138894014"/>
      <w:bookmarkStart w:id="2362" w:name="_Toc138894246"/>
      <w:bookmarkStart w:id="2363" w:name="_Toc145036639"/>
      <w:bookmarkStart w:id="2364" w:name="_Toc153188931"/>
      <w:bookmarkStart w:id="2365" w:name="_Toc155672214"/>
      <w:bookmarkStart w:id="2366" w:name="_Toc161927857"/>
      <w:bookmarkStart w:id="2367" w:name="_Toc163213354"/>
      <w:bookmarkStart w:id="2368" w:name="_Toc169794757"/>
      <w:bookmarkStart w:id="2369" w:name="_Toc171510385"/>
      <w:bookmarkStart w:id="2370" w:name="_Toc233969864"/>
      <w:r w:rsidRPr="004E5D66">
        <w:t>9</w:t>
      </w:r>
      <w:r w:rsidRPr="004E5D66">
        <w:tab/>
        <w:t>Radiated transmitter characteristics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3CC3F7D5" w14:textId="77777777" w:rsidR="00D62336" w:rsidRPr="004E5D66" w:rsidRDefault="00063062">
      <w:pPr>
        <w:pStyle w:val="Heading2"/>
      </w:pPr>
      <w:bookmarkStart w:id="2371" w:name="_Toc45893605"/>
      <w:bookmarkStart w:id="2372" w:name="_Toc61179484"/>
      <w:bookmarkStart w:id="2373" w:name="_Toc67916780"/>
      <w:bookmarkStart w:id="2374" w:name="_Toc29811827"/>
      <w:bookmarkStart w:id="2375" w:name="_Toc61179014"/>
      <w:bookmarkStart w:id="2376" w:name="_Toc36817379"/>
      <w:bookmarkStart w:id="2377" w:name="_Toc37260301"/>
      <w:bookmarkStart w:id="2378" w:name="_Toc37267689"/>
      <w:bookmarkStart w:id="2379" w:name="_Toc53178776"/>
      <w:bookmarkStart w:id="2380" w:name="_Toc26759"/>
      <w:bookmarkStart w:id="2381" w:name="_Toc44712292"/>
      <w:bookmarkStart w:id="2382" w:name="_Toc21127618"/>
      <w:bookmarkStart w:id="2383" w:name="_Toc53178325"/>
      <w:bookmarkStart w:id="2384" w:name="_Toc74663401"/>
      <w:bookmarkStart w:id="2385" w:name="_Toc121933021"/>
      <w:bookmarkStart w:id="2386" w:name="_Toc121908735"/>
      <w:bookmarkStart w:id="2387" w:name="_Toc124186530"/>
      <w:bookmarkStart w:id="2388" w:name="_Toc137240702"/>
      <w:bookmarkStart w:id="2389" w:name="_Toc137244801"/>
      <w:bookmarkStart w:id="2390" w:name="_Toc138894015"/>
      <w:bookmarkStart w:id="2391" w:name="_Toc138894247"/>
      <w:bookmarkStart w:id="2392" w:name="_Toc145036640"/>
      <w:bookmarkStart w:id="2393" w:name="_Toc153188932"/>
      <w:bookmarkStart w:id="2394" w:name="_Toc155672215"/>
      <w:bookmarkStart w:id="2395" w:name="_Toc161927858"/>
      <w:bookmarkStart w:id="2396" w:name="_Toc163213355"/>
      <w:bookmarkStart w:id="2397" w:name="_Toc169794758"/>
      <w:bookmarkStart w:id="2398" w:name="_Toc171510386"/>
      <w:bookmarkStart w:id="2399" w:name="_Toc233969865"/>
      <w:r w:rsidRPr="004E5D66">
        <w:t>9.1</w:t>
      </w:r>
      <w:r w:rsidRPr="004E5D66">
        <w:tab/>
        <w:t>General</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450773EE" w14:textId="77777777" w:rsidR="00D62336" w:rsidRPr="004E5D66" w:rsidRDefault="00063062">
      <w:pPr>
        <w:rPr>
          <w:rFonts w:eastAsia="DengXian"/>
          <w:lang w:val="en-US"/>
        </w:rPr>
      </w:pPr>
      <w:r w:rsidRPr="004E5D66">
        <w:rPr>
          <w:rFonts w:eastAsia="DengXian"/>
          <w:lang w:val="en-US"/>
        </w:rPr>
        <w:t xml:space="preserve">Radiated transmitter characteristics requirements apply on the </w:t>
      </w:r>
      <w:r w:rsidRPr="004E5D66">
        <w:rPr>
          <w:rFonts w:eastAsia="DengXian"/>
          <w:i/>
          <w:lang w:val="en-US"/>
        </w:rPr>
        <w:t>SAN type 1-H or</w:t>
      </w:r>
      <w:r w:rsidRPr="004E5D66">
        <w:rPr>
          <w:rFonts w:eastAsia="DengXian"/>
          <w:lang w:val="en-US"/>
        </w:rPr>
        <w:t xml:space="preserve"> </w:t>
      </w:r>
      <w:r w:rsidRPr="004E5D66">
        <w:rPr>
          <w:rFonts w:eastAsia="DengXian"/>
          <w:i/>
          <w:lang w:val="en-US"/>
        </w:rPr>
        <w:t>SAN type 1-O</w:t>
      </w:r>
      <w:r w:rsidRPr="004E5D66">
        <w:rPr>
          <w:rFonts w:eastAsia="DengXian"/>
          <w:lang w:val="en-US"/>
        </w:rPr>
        <w:t xml:space="preserve"> including all its functional components active and for all foreseen modes of operation of the SAN unless otherwise stated.</w:t>
      </w:r>
    </w:p>
    <w:p w14:paraId="2046D813" w14:textId="58DC1862" w:rsidR="00EC0D75" w:rsidRPr="004E5D66" w:rsidRDefault="00EC0D75">
      <w:pPr>
        <w:rPr>
          <w:rFonts w:eastAsia="DengXian"/>
        </w:rPr>
      </w:pPr>
      <w:r w:rsidRPr="004E5D66">
        <w:rPr>
          <w:rFonts w:cs="v5.0.0"/>
        </w:rPr>
        <w:t xml:space="preserve">The requirements for </w:t>
      </w:r>
      <w:r w:rsidRPr="004E5D66">
        <w:rPr>
          <w:rFonts w:eastAsia="SimSun" w:hint="eastAsia"/>
          <w:lang w:val="en-US" w:eastAsia="zh-CN"/>
        </w:rPr>
        <w:t>SAN output power, frequency error, EVM and DL RS</w:t>
      </w:r>
      <w:r w:rsidRPr="004E5D66">
        <w:rPr>
          <w:rFonts w:eastAsia="SimSun"/>
          <w:lang w:val="en-US" w:eastAsia="zh-CN"/>
        </w:rPr>
        <w:t xml:space="preserve"> power</w:t>
      </w:r>
      <w:r w:rsidRPr="004E5D66">
        <w:rPr>
          <w:rFonts w:eastAsia="SimSun" w:hint="eastAsia"/>
          <w:lang w:val="en-US" w:eastAsia="zh-CN"/>
        </w:rPr>
        <w:t xml:space="preserve"> are identical for </w:t>
      </w:r>
      <w:r w:rsidRPr="004E5D66">
        <w:rPr>
          <w:rFonts w:eastAsia="SimSun" w:cs="v5.0.0" w:hint="eastAsia"/>
          <w:lang w:val="en-US" w:eastAsia="zh-CN"/>
        </w:rPr>
        <w:t xml:space="preserve">NB-IoT standalone mode and </w:t>
      </w:r>
      <w:r w:rsidRPr="004E5D66">
        <w:rPr>
          <w:bCs/>
        </w:rPr>
        <w:t>NB-IoT operation in</w:t>
      </w:r>
      <w:r w:rsidRPr="004E5D66">
        <w:rPr>
          <w:rFonts w:eastAsia="SimSun" w:hint="eastAsia"/>
          <w:bCs/>
          <w:lang w:val="en-US" w:eastAsia="zh-CN"/>
        </w:rPr>
        <w:t xml:space="preserve"> NTN</w:t>
      </w:r>
      <w:r w:rsidRPr="004E5D66">
        <w:rPr>
          <w:bCs/>
        </w:rPr>
        <w:t xml:space="preserve"> NR in-band</w:t>
      </w:r>
      <w:r w:rsidRPr="004E5D66">
        <w:rPr>
          <w:rFonts w:eastAsia="SimSun" w:hint="eastAsia"/>
          <w:bCs/>
          <w:lang w:val="en-US" w:eastAsia="zh-CN"/>
        </w:rPr>
        <w:t xml:space="preserve">, </w:t>
      </w:r>
      <w:r w:rsidRPr="004E5D66">
        <w:rPr>
          <w:rFonts w:eastAsia="SimSun" w:hint="eastAsia"/>
          <w:lang w:val="en-US" w:eastAsia="zh-CN"/>
        </w:rPr>
        <w:t>for other requirements for NB-IoT operation in NTN NR in-band are defined in TS 38</w:t>
      </w:r>
      <w:r w:rsidRPr="004E5D66">
        <w:rPr>
          <w:rFonts w:eastAsia="SimSun"/>
          <w:lang w:val="en-US" w:eastAsia="zh-CN"/>
        </w:rPr>
        <w:t>.</w:t>
      </w:r>
      <w:r w:rsidRPr="004E5D66">
        <w:rPr>
          <w:rFonts w:eastAsia="SimSun" w:hint="eastAsia"/>
          <w:lang w:val="en-US" w:eastAsia="zh-CN"/>
        </w:rPr>
        <w:t>1</w:t>
      </w:r>
      <w:r w:rsidRPr="004E5D66">
        <w:rPr>
          <w:rFonts w:eastAsia="SimSun"/>
          <w:lang w:val="en-US" w:eastAsia="zh-CN"/>
        </w:rPr>
        <w:t>08 [7]</w:t>
      </w:r>
      <w:r w:rsidRPr="004E5D66">
        <w:rPr>
          <w:rFonts w:eastAsia="SimSun" w:hint="eastAsia"/>
          <w:lang w:val="en-US" w:eastAsia="zh-CN"/>
        </w:rPr>
        <w:t>.</w:t>
      </w:r>
    </w:p>
    <w:p w14:paraId="30C586FD" w14:textId="77777777" w:rsidR="00D62336" w:rsidRPr="004E5D66" w:rsidRDefault="00063062">
      <w:pPr>
        <w:pStyle w:val="Heading2"/>
      </w:pPr>
      <w:bookmarkStart w:id="2400" w:name="_Toc67916781"/>
      <w:bookmarkStart w:id="2401" w:name="_Toc74663402"/>
      <w:bookmarkStart w:id="2402" w:name="_Toc21127619"/>
      <w:bookmarkStart w:id="2403" w:name="_Toc36817380"/>
      <w:bookmarkStart w:id="2404" w:name="_Toc53178326"/>
      <w:bookmarkStart w:id="2405" w:name="_Toc37260302"/>
      <w:bookmarkStart w:id="2406" w:name="_Toc53178777"/>
      <w:bookmarkStart w:id="2407" w:name="_Toc44712293"/>
      <w:bookmarkStart w:id="2408" w:name="_Toc61179015"/>
      <w:bookmarkStart w:id="2409" w:name="_Toc45893606"/>
      <w:bookmarkStart w:id="2410" w:name="_Toc29811828"/>
      <w:bookmarkStart w:id="2411" w:name="_Toc37267690"/>
      <w:bookmarkStart w:id="2412" w:name="_Toc61179485"/>
      <w:bookmarkStart w:id="2413" w:name="_Toc14059"/>
      <w:bookmarkStart w:id="2414" w:name="_Toc121933022"/>
      <w:bookmarkStart w:id="2415" w:name="_Toc121908736"/>
      <w:bookmarkStart w:id="2416" w:name="_Toc124186531"/>
      <w:bookmarkStart w:id="2417" w:name="_Toc137240703"/>
      <w:bookmarkStart w:id="2418" w:name="_Toc137244802"/>
      <w:bookmarkStart w:id="2419" w:name="_Toc138894016"/>
      <w:bookmarkStart w:id="2420" w:name="_Toc138894248"/>
      <w:bookmarkStart w:id="2421" w:name="_Toc145036641"/>
      <w:bookmarkStart w:id="2422" w:name="_Toc153188933"/>
      <w:bookmarkStart w:id="2423" w:name="_Toc155672216"/>
      <w:bookmarkStart w:id="2424" w:name="_Toc161927859"/>
      <w:bookmarkStart w:id="2425" w:name="_Toc163213356"/>
      <w:bookmarkStart w:id="2426" w:name="_Toc169794759"/>
      <w:bookmarkStart w:id="2427" w:name="_Toc171510387"/>
      <w:bookmarkStart w:id="2428" w:name="_Toc233969866"/>
      <w:r w:rsidRPr="004E5D66">
        <w:lastRenderedPageBreak/>
        <w:t>9.2</w:t>
      </w:r>
      <w:r w:rsidRPr="004E5D66">
        <w:tab/>
        <w:t>Radiated transmit power</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24D864B7" w14:textId="77777777" w:rsidR="00D62336" w:rsidRPr="004E5D66" w:rsidRDefault="00063062" w:rsidP="00481876">
      <w:pPr>
        <w:pStyle w:val="Heading3"/>
        <w:rPr>
          <w:rFonts w:eastAsia="DengXian"/>
        </w:rPr>
      </w:pPr>
      <w:bookmarkStart w:id="2429" w:name="_Toc114242235"/>
      <w:bookmarkStart w:id="2430" w:name="_Toc106126754"/>
      <w:bookmarkStart w:id="2431" w:name="_Toc104311053"/>
      <w:bookmarkStart w:id="2432" w:name="_Toc106177067"/>
      <w:bookmarkStart w:id="2433" w:name="_Toc121933023"/>
      <w:bookmarkStart w:id="2434" w:name="_Toc121908737"/>
      <w:bookmarkStart w:id="2435" w:name="_Toc124186532"/>
      <w:bookmarkStart w:id="2436" w:name="_Toc137240704"/>
      <w:bookmarkStart w:id="2437" w:name="_Toc137244803"/>
      <w:bookmarkStart w:id="2438" w:name="_Toc138894017"/>
      <w:bookmarkStart w:id="2439" w:name="_Toc138894249"/>
      <w:bookmarkStart w:id="2440" w:name="_Toc145036642"/>
      <w:bookmarkStart w:id="2441" w:name="_Toc153188934"/>
      <w:bookmarkStart w:id="2442" w:name="_Toc155672217"/>
      <w:bookmarkStart w:id="2443" w:name="_Toc161927860"/>
      <w:bookmarkStart w:id="2444" w:name="_Toc163213357"/>
      <w:bookmarkStart w:id="2445" w:name="_Toc169794760"/>
      <w:bookmarkStart w:id="2446" w:name="_Toc171510388"/>
      <w:bookmarkStart w:id="2447" w:name="_Toc233969867"/>
      <w:r w:rsidRPr="004E5D66">
        <w:rPr>
          <w:rFonts w:eastAsia="DengXian"/>
        </w:rPr>
        <w:t>9.2.1</w:t>
      </w:r>
      <w:r w:rsidRPr="004E5D66">
        <w:rPr>
          <w:rFonts w:eastAsia="DengXian"/>
        </w:rPr>
        <w:tab/>
        <w:t>General</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1C9C7AED" w14:textId="77777777" w:rsidR="00D62336" w:rsidRPr="004E5D66" w:rsidRDefault="00063062">
      <w:pPr>
        <w:rPr>
          <w:rFonts w:eastAsia="DengXian"/>
          <w:lang w:val="en-US" w:eastAsia="ja-JP"/>
        </w:rPr>
      </w:pPr>
      <w:r w:rsidRPr="004E5D66">
        <w:rPr>
          <w:rFonts w:eastAsia="DengXian" w:cs="v5.0.0"/>
          <w:i/>
          <w:snapToGrid w:val="0"/>
          <w:lang w:val="en-US" w:eastAsia="zh-CN"/>
        </w:rPr>
        <w:t>SAN type 1-H and SAN type 1-O</w:t>
      </w:r>
      <w:r w:rsidRPr="004E5D66">
        <w:rPr>
          <w:rFonts w:eastAsia="DengXian" w:cs="v5.0.0"/>
          <w:snapToGrid w:val="0"/>
          <w:lang w:val="en-US" w:eastAsia="zh-CN"/>
        </w:rPr>
        <w:t xml:space="preserve"> are declared to support one or more beams, as per manufacturer</w:t>
      </w:r>
      <w:r w:rsidRPr="004E5D66">
        <w:rPr>
          <w:rFonts w:eastAsia="DengXian"/>
          <w:lang w:val="en-US"/>
        </w:rPr>
        <w:t>'</w:t>
      </w:r>
      <w:r w:rsidRPr="004E5D66">
        <w:rPr>
          <w:rFonts w:eastAsia="DengXian" w:cs="v5.0.0"/>
          <w:snapToGrid w:val="0"/>
          <w:lang w:val="en-US" w:eastAsia="zh-CN"/>
        </w:rPr>
        <w:t>s declarations specified in TS 3</w:t>
      </w:r>
      <w:r w:rsidRPr="004E5D66">
        <w:rPr>
          <w:rFonts w:eastAsia="DengXian" w:cs="v5.0.0" w:hint="eastAsia"/>
          <w:snapToGrid w:val="0"/>
          <w:lang w:val="en-US" w:eastAsia="zh-CN"/>
        </w:rPr>
        <w:t>6</w:t>
      </w:r>
      <w:r w:rsidRPr="004E5D66">
        <w:rPr>
          <w:rFonts w:eastAsia="DengXian" w:cs="v5.0.0"/>
          <w:snapToGrid w:val="0"/>
          <w:lang w:val="en-US" w:eastAsia="zh-CN"/>
        </w:rPr>
        <w:t xml:space="preserve">.181 [3]. </w:t>
      </w:r>
      <w:r w:rsidRPr="004E5D66">
        <w:rPr>
          <w:rFonts w:eastAsia="DengXian"/>
          <w:lang w:val="en-US" w:eastAsia="zh-CN"/>
        </w:rPr>
        <w:t xml:space="preserve">Radiated transmit power is defined as the EIRP level for a declared beam at a specific </w:t>
      </w:r>
      <w:r w:rsidRPr="004E5D66">
        <w:rPr>
          <w:rFonts w:eastAsia="DengXian"/>
          <w:i/>
          <w:lang w:val="en-US" w:eastAsia="zh-CN"/>
        </w:rPr>
        <w:t>beam peak direction</w:t>
      </w:r>
      <w:r w:rsidRPr="004E5D66">
        <w:rPr>
          <w:rFonts w:eastAsia="DengXian"/>
          <w:lang w:val="en-US" w:eastAsia="zh-CN"/>
        </w:rPr>
        <w:t>.</w:t>
      </w:r>
    </w:p>
    <w:p w14:paraId="3A24A3A6" w14:textId="77777777" w:rsidR="00D62336" w:rsidRPr="004E5D66" w:rsidRDefault="00063062">
      <w:pPr>
        <w:rPr>
          <w:rFonts w:eastAsia="DengXian"/>
          <w:lang w:val="en-US" w:eastAsia="ja-JP"/>
        </w:rPr>
      </w:pPr>
      <w:r w:rsidRPr="004E5D66">
        <w:rPr>
          <w:rFonts w:eastAsia="DengXian"/>
          <w:lang w:val="en-US"/>
        </w:rPr>
        <w:t>F</w:t>
      </w:r>
      <w:r w:rsidRPr="004E5D66">
        <w:rPr>
          <w:rFonts w:eastAsia="DengXian"/>
          <w:lang w:val="en-US" w:eastAsia="ja-JP"/>
        </w:rPr>
        <w:t>or each beam, the requirement is based on declaration of a beam identity,</w:t>
      </w:r>
      <w:r w:rsidRPr="004E5D66">
        <w:rPr>
          <w:rFonts w:eastAsia="DengXian"/>
          <w:i/>
          <w:lang w:val="en-US" w:eastAsia="ja-JP"/>
        </w:rPr>
        <w:t xml:space="preserve"> reference beam direction pair</w:t>
      </w:r>
      <w:r w:rsidRPr="004E5D66">
        <w:rPr>
          <w:rFonts w:eastAsia="DengXian"/>
          <w:lang w:val="en-US" w:eastAsia="ja-JP"/>
        </w:rPr>
        <w:t xml:space="preserve">, beamwidth, </w:t>
      </w:r>
      <w:r w:rsidRPr="004E5D66">
        <w:rPr>
          <w:rFonts w:eastAsia="DengXian"/>
          <w:i/>
          <w:lang w:val="en-US" w:eastAsia="ja-JP"/>
        </w:rPr>
        <w:t>rated beam EIRP</w:t>
      </w:r>
      <w:r w:rsidRPr="004E5D66">
        <w:rPr>
          <w:rFonts w:eastAsia="DengXian"/>
          <w:lang w:val="en-US" w:eastAsia="ja-JP"/>
        </w:rPr>
        <w:t>,</w:t>
      </w:r>
      <w:r w:rsidRPr="004E5D66">
        <w:rPr>
          <w:rFonts w:eastAsia="DengXian"/>
          <w:i/>
          <w:lang w:val="en-US" w:eastAsia="ja-JP"/>
        </w:rPr>
        <w:t xml:space="preserve"> </w:t>
      </w:r>
      <w:r w:rsidRPr="004E5D66">
        <w:rPr>
          <w:rFonts w:eastAsia="DengXian"/>
          <w:i/>
          <w:lang w:val="en-US" w:eastAsia="zh-CN"/>
        </w:rPr>
        <w:t>OTA peak directions set</w:t>
      </w:r>
      <w:r w:rsidRPr="004E5D66">
        <w:rPr>
          <w:rFonts w:eastAsia="DengXian"/>
          <w:lang w:val="en-US" w:eastAsia="ja-JP"/>
        </w:rPr>
        <w:t>, the</w:t>
      </w:r>
      <w:r w:rsidRPr="004E5D66">
        <w:rPr>
          <w:rFonts w:eastAsia="DengXian"/>
          <w:i/>
          <w:lang w:val="en-US" w:eastAsia="ja-JP"/>
        </w:rPr>
        <w:t xml:space="preserve"> beam direction pairs</w:t>
      </w:r>
      <w:r w:rsidRPr="004E5D66">
        <w:rPr>
          <w:rFonts w:eastAsia="DengXian"/>
          <w:lang w:val="en-US" w:eastAsia="ja-JP"/>
        </w:rPr>
        <w:t xml:space="preserve"> at the maximum steering directions and their associated</w:t>
      </w:r>
      <w:r w:rsidRPr="004E5D66">
        <w:rPr>
          <w:rFonts w:eastAsia="DengXian"/>
          <w:i/>
          <w:lang w:val="en-US" w:eastAsia="ja-JP"/>
        </w:rPr>
        <w:t xml:space="preserve"> rated beam EIRP</w:t>
      </w:r>
      <w:r w:rsidRPr="004E5D66">
        <w:rPr>
          <w:rFonts w:eastAsia="DengXian"/>
          <w:lang w:val="en-US" w:eastAsia="ja-JP"/>
        </w:rPr>
        <w:t xml:space="preserve"> and beamwidth(s).</w:t>
      </w:r>
    </w:p>
    <w:p w14:paraId="2AA6F112" w14:textId="77777777" w:rsidR="00D62336" w:rsidRPr="004E5D66" w:rsidRDefault="00063062">
      <w:pPr>
        <w:rPr>
          <w:rFonts w:eastAsia="DengXian"/>
          <w:lang w:val="en-US"/>
        </w:rPr>
      </w:pPr>
      <w:r w:rsidRPr="004E5D66">
        <w:rPr>
          <w:rFonts w:eastAsia="DengXian"/>
          <w:lang w:val="en-US" w:eastAsia="ja-JP"/>
        </w:rPr>
        <w:t xml:space="preserve">For a declared beam and </w:t>
      </w:r>
      <w:r w:rsidRPr="004E5D66">
        <w:rPr>
          <w:rFonts w:eastAsia="DengXian"/>
          <w:i/>
          <w:lang w:val="en-US" w:eastAsia="ja-JP"/>
        </w:rPr>
        <w:t>beam direction pair</w:t>
      </w:r>
      <w:r w:rsidRPr="004E5D66">
        <w:rPr>
          <w:rFonts w:eastAsia="DengXian"/>
          <w:lang w:val="en-US" w:eastAsia="ja-JP"/>
        </w:rPr>
        <w:t>, the</w:t>
      </w:r>
      <w:r w:rsidRPr="004E5D66">
        <w:rPr>
          <w:rFonts w:eastAsia="DengXian"/>
          <w:i/>
          <w:lang w:val="en-US" w:eastAsia="ja-JP"/>
        </w:rPr>
        <w:t xml:space="preserve"> rated beam EIRP</w:t>
      </w:r>
      <w:r w:rsidRPr="004E5D66">
        <w:rPr>
          <w:rFonts w:eastAsia="DengXian"/>
          <w:lang w:val="en-US" w:eastAsia="ja-JP"/>
        </w:rPr>
        <w:t xml:space="preserve"> level is the maximum power that the SAN is declared to radiate at the associated </w:t>
      </w:r>
      <w:r w:rsidRPr="004E5D66">
        <w:rPr>
          <w:rFonts w:eastAsia="DengXian"/>
          <w:i/>
          <w:lang w:val="en-US" w:eastAsia="ja-JP"/>
        </w:rPr>
        <w:t>beam peak direction</w:t>
      </w:r>
      <w:r w:rsidRPr="004E5D66">
        <w:rPr>
          <w:rFonts w:eastAsia="DengXian"/>
          <w:lang w:val="en-US" w:eastAsia="ja-JP"/>
        </w:rPr>
        <w:t xml:space="preserve"> during the </w:t>
      </w:r>
      <w:r w:rsidRPr="004E5D66">
        <w:rPr>
          <w:rFonts w:eastAsia="DengXian"/>
          <w:i/>
          <w:lang w:val="en-US" w:eastAsia="ja-JP"/>
        </w:rPr>
        <w:t>transmitter ON period</w:t>
      </w:r>
      <w:r w:rsidRPr="004E5D66">
        <w:rPr>
          <w:rFonts w:eastAsia="DengXian"/>
          <w:lang w:val="en-US" w:eastAsia="ja-JP"/>
        </w:rPr>
        <w:t>.</w:t>
      </w:r>
    </w:p>
    <w:p w14:paraId="617B0A3E" w14:textId="77777777" w:rsidR="00D62336" w:rsidRPr="004E5D66" w:rsidRDefault="00063062">
      <w:pPr>
        <w:rPr>
          <w:rFonts w:eastAsia="DengXian"/>
          <w:lang w:val="en-US"/>
        </w:rPr>
      </w:pPr>
      <w:r w:rsidRPr="004E5D66">
        <w:rPr>
          <w:rFonts w:eastAsia="DengXian"/>
          <w:lang w:val="en-US"/>
        </w:rPr>
        <w:t xml:space="preserve">For each </w:t>
      </w:r>
      <w:r w:rsidRPr="004E5D66">
        <w:rPr>
          <w:rFonts w:eastAsia="DengXian"/>
          <w:i/>
          <w:lang w:val="en-US"/>
        </w:rPr>
        <w:t xml:space="preserve">beam peak direction </w:t>
      </w:r>
      <w:r w:rsidRPr="004E5D66">
        <w:rPr>
          <w:rFonts w:eastAsia="DengXian"/>
          <w:lang w:val="en-US"/>
        </w:rPr>
        <w:t xml:space="preserve">associated with a </w:t>
      </w:r>
      <w:r w:rsidRPr="004E5D66">
        <w:rPr>
          <w:rFonts w:eastAsia="DengXian"/>
          <w:i/>
          <w:lang w:val="en-US"/>
        </w:rPr>
        <w:t>beam direction pair</w:t>
      </w:r>
      <w:r w:rsidRPr="004E5D66">
        <w:rPr>
          <w:rFonts w:eastAsia="DengXian"/>
          <w:lang w:val="en-US"/>
        </w:rPr>
        <w:t xml:space="preserve"> within the </w:t>
      </w:r>
      <w:r w:rsidRPr="004E5D66">
        <w:rPr>
          <w:rFonts w:eastAsia="DengXian"/>
          <w:i/>
          <w:lang w:val="en-US" w:eastAsia="zh-CN"/>
        </w:rPr>
        <w:t>OTA peak directions set</w:t>
      </w:r>
      <w:r w:rsidRPr="004E5D66">
        <w:rPr>
          <w:rFonts w:eastAsia="DengXian"/>
          <w:lang w:val="en-US"/>
        </w:rPr>
        <w:t>, a specific</w:t>
      </w:r>
      <w:r w:rsidRPr="004E5D66">
        <w:rPr>
          <w:rFonts w:eastAsia="DengXian"/>
          <w:i/>
          <w:lang w:val="en-US"/>
        </w:rPr>
        <w:t xml:space="preserve"> rated beam EIRP</w:t>
      </w:r>
      <w:r w:rsidRPr="004E5D66">
        <w:rPr>
          <w:rFonts w:eastAsia="DengXian"/>
          <w:lang w:val="en-US"/>
        </w:rPr>
        <w:t xml:space="preserve"> level may be claimed. Any claimed value shall be met within the accuracy requirement as described below. </w:t>
      </w:r>
      <w:r w:rsidRPr="004E5D66">
        <w:rPr>
          <w:rFonts w:eastAsia="DengXian"/>
          <w:i/>
          <w:lang w:val="en-US"/>
        </w:rPr>
        <w:t>Rated beam EIRP</w:t>
      </w:r>
      <w:r w:rsidRPr="004E5D66">
        <w:rPr>
          <w:rFonts w:eastAsia="DengXian"/>
          <w:lang w:val="en-US"/>
        </w:rPr>
        <w:t xml:space="preserve"> is only required to be declared for the </w:t>
      </w:r>
      <w:r w:rsidRPr="004E5D66">
        <w:rPr>
          <w:rFonts w:eastAsia="DengXian"/>
          <w:i/>
          <w:lang w:val="en-US"/>
        </w:rPr>
        <w:t>beam direction pairs</w:t>
      </w:r>
      <w:r w:rsidRPr="004E5D66">
        <w:rPr>
          <w:rFonts w:eastAsia="DengXian"/>
          <w:lang w:val="en-US"/>
        </w:rPr>
        <w:t xml:space="preserve"> subject to conformance testing as detailed in TS 3</w:t>
      </w:r>
      <w:r w:rsidRPr="004E5D66">
        <w:rPr>
          <w:rFonts w:eastAsia="DengXian" w:hint="eastAsia"/>
          <w:lang w:val="en-US" w:eastAsia="zh-CN"/>
        </w:rPr>
        <w:t>6</w:t>
      </w:r>
      <w:r w:rsidRPr="004E5D66">
        <w:rPr>
          <w:rFonts w:eastAsia="DengXian"/>
          <w:lang w:val="en-US"/>
        </w:rPr>
        <w:t>.181 [3].</w:t>
      </w:r>
    </w:p>
    <w:p w14:paraId="4844CA09" w14:textId="77777777" w:rsidR="00D62336" w:rsidRPr="004E5D66" w:rsidRDefault="00063062" w:rsidP="00481876">
      <w:pPr>
        <w:pStyle w:val="NO"/>
        <w:rPr>
          <w:rFonts w:eastAsia="DengXian"/>
          <w:lang w:val="en-US" w:eastAsia="zh-CN"/>
        </w:rPr>
      </w:pPr>
      <w:r w:rsidRPr="004E5D66">
        <w:rPr>
          <w:rFonts w:eastAsia="DengXian"/>
          <w:lang w:val="en-US" w:eastAsia="zh-CN"/>
        </w:rPr>
        <w:t>NOTE 1:</w:t>
      </w:r>
      <w:r w:rsidRPr="004E5D66">
        <w:rPr>
          <w:rFonts w:eastAsia="DengXian"/>
          <w:lang w:val="en-US" w:eastAsia="zh-CN"/>
        </w:rPr>
        <w:tab/>
      </w:r>
      <w:r w:rsidRPr="004E5D66">
        <w:rPr>
          <w:rFonts w:eastAsia="DengXian"/>
          <w:i/>
          <w:lang w:val="en-US" w:eastAsia="zh-CN"/>
        </w:rPr>
        <w:t xml:space="preserve">OTA peak directions set </w:t>
      </w:r>
      <w:r w:rsidRPr="004E5D66">
        <w:rPr>
          <w:rFonts w:eastAsia="DengXian"/>
          <w:lang w:val="en-US" w:eastAsia="ja-JP"/>
        </w:rPr>
        <w:t>is set of</w:t>
      </w:r>
      <w:r w:rsidRPr="004E5D66">
        <w:rPr>
          <w:rFonts w:eastAsia="DengXian"/>
          <w:lang w:val="en-US" w:eastAsia="zh-CN"/>
        </w:rPr>
        <w:t xml:space="preserve"> </w:t>
      </w:r>
      <w:r w:rsidRPr="004E5D66">
        <w:rPr>
          <w:rFonts w:eastAsia="DengXian"/>
          <w:i/>
          <w:lang w:val="en-US"/>
        </w:rPr>
        <w:t>beam peak directions</w:t>
      </w:r>
      <w:r w:rsidRPr="004E5D66">
        <w:rPr>
          <w:rFonts w:eastAsia="DengXian"/>
          <w:lang w:val="en-US"/>
        </w:rPr>
        <w:t xml:space="preserve"> for which the EIRP accuracy requirement is intended to be met. The </w:t>
      </w:r>
      <w:r w:rsidRPr="004E5D66">
        <w:rPr>
          <w:rFonts w:eastAsia="DengXian"/>
          <w:i/>
          <w:lang w:val="en-US"/>
        </w:rPr>
        <w:t>beam peak directions</w:t>
      </w:r>
      <w:r w:rsidRPr="004E5D66">
        <w:rPr>
          <w:rFonts w:eastAsia="DengXian"/>
          <w:lang w:val="en-US"/>
        </w:rPr>
        <w:t xml:space="preserve"> are related to a corresponding contiguous range or discrete list of </w:t>
      </w:r>
      <w:r w:rsidRPr="004E5D66">
        <w:rPr>
          <w:rFonts w:eastAsia="DengXian"/>
          <w:i/>
          <w:lang w:val="en-US"/>
        </w:rPr>
        <w:t>beam centre directions</w:t>
      </w:r>
      <w:r w:rsidRPr="004E5D66">
        <w:rPr>
          <w:rFonts w:eastAsia="DengXian"/>
          <w:lang w:val="en-US"/>
        </w:rPr>
        <w:t xml:space="preserve"> by the</w:t>
      </w:r>
      <w:r w:rsidRPr="004E5D66">
        <w:rPr>
          <w:rFonts w:eastAsia="DengXian"/>
          <w:i/>
          <w:lang w:val="en-US"/>
        </w:rPr>
        <w:t xml:space="preserve"> beam direction pairs</w:t>
      </w:r>
      <w:r w:rsidRPr="004E5D66">
        <w:rPr>
          <w:rFonts w:eastAsia="DengXian"/>
          <w:lang w:val="en-US"/>
        </w:rPr>
        <w:t xml:space="preserve"> included in the set.</w:t>
      </w:r>
    </w:p>
    <w:p w14:paraId="12078920" w14:textId="77777777" w:rsidR="00D62336" w:rsidRPr="004E5D66" w:rsidRDefault="00063062" w:rsidP="00481876">
      <w:pPr>
        <w:pStyle w:val="NO"/>
        <w:rPr>
          <w:rFonts w:eastAsia="DengXian"/>
          <w:lang w:val="en-US" w:eastAsia="zh-CN"/>
        </w:rPr>
      </w:pPr>
      <w:r w:rsidRPr="004E5D66">
        <w:rPr>
          <w:rFonts w:eastAsia="DengXian"/>
          <w:lang w:val="en-US" w:eastAsia="zh-CN"/>
        </w:rPr>
        <w:t>NOTE 2:</w:t>
      </w:r>
      <w:r w:rsidRPr="004E5D66">
        <w:rPr>
          <w:rFonts w:eastAsia="DengXian"/>
          <w:lang w:val="en-US" w:eastAsia="zh-CN"/>
        </w:rPr>
        <w:tab/>
      </w:r>
      <w:r w:rsidRPr="004E5D66">
        <w:rPr>
          <w:rFonts w:eastAsia="DengXian"/>
          <w:lang w:val="en-US" w:eastAsia="ja-JP"/>
        </w:rPr>
        <w:t xml:space="preserve">A </w:t>
      </w:r>
      <w:r w:rsidRPr="004E5D66">
        <w:rPr>
          <w:rFonts w:eastAsia="DengXian"/>
          <w:i/>
          <w:lang w:val="en-US" w:eastAsia="ja-JP"/>
        </w:rPr>
        <w:t>beam direction pair</w:t>
      </w:r>
      <w:r w:rsidRPr="004E5D66">
        <w:rPr>
          <w:rFonts w:eastAsia="DengXian"/>
          <w:lang w:val="en-US" w:eastAsia="ja-JP"/>
        </w:rPr>
        <w:t xml:space="preserve"> is </w:t>
      </w:r>
      <w:r w:rsidRPr="004E5D66">
        <w:rPr>
          <w:rFonts w:eastAsia="DengXian"/>
          <w:lang w:val="en-US" w:eastAsia="zh-CN"/>
        </w:rPr>
        <w:t xml:space="preserve">data set consisting of </w:t>
      </w:r>
      <w:r w:rsidRPr="004E5D66">
        <w:rPr>
          <w:rFonts w:eastAsia="DengXian"/>
          <w:lang w:val="en-US"/>
        </w:rPr>
        <w:t>the</w:t>
      </w:r>
      <w:r w:rsidRPr="004E5D66">
        <w:rPr>
          <w:rFonts w:eastAsia="DengXian"/>
          <w:i/>
          <w:lang w:val="en-US"/>
        </w:rPr>
        <w:t xml:space="preserve"> beam centre direction </w:t>
      </w:r>
      <w:r w:rsidRPr="004E5D66">
        <w:rPr>
          <w:rFonts w:eastAsia="DengXian"/>
          <w:lang w:val="en-US"/>
        </w:rPr>
        <w:t xml:space="preserve">and the related </w:t>
      </w:r>
      <w:r w:rsidRPr="004E5D66">
        <w:rPr>
          <w:rFonts w:eastAsia="DengXian"/>
          <w:i/>
          <w:lang w:val="en-US"/>
        </w:rPr>
        <w:t>beam peak direction.</w:t>
      </w:r>
    </w:p>
    <w:p w14:paraId="46243989" w14:textId="01C94E2A" w:rsidR="00D62336" w:rsidRPr="004E5D66" w:rsidRDefault="00063062" w:rsidP="00481876">
      <w:pPr>
        <w:pStyle w:val="NO"/>
      </w:pPr>
      <w:r w:rsidRPr="004E5D66">
        <w:rPr>
          <w:rFonts w:eastAsia="DengXian"/>
          <w:lang w:val="en-US"/>
        </w:rPr>
        <w:t>NOTE 3:</w:t>
      </w:r>
      <w:r w:rsidRPr="004E5D66">
        <w:rPr>
          <w:rFonts w:eastAsia="DengXian"/>
          <w:lang w:val="en-US"/>
        </w:rPr>
        <w:tab/>
        <w:t>A</w:t>
      </w:r>
      <w:r w:rsidR="00481876" w:rsidRPr="004E5D66">
        <w:rPr>
          <w:rFonts w:eastAsia="DengXian"/>
          <w:lang w:val="en-US"/>
        </w:rPr>
        <w:t xml:space="preserve"> </w:t>
      </w:r>
      <w:r w:rsidRPr="004E5D66">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4E5D66" w:rsidRDefault="00063062" w:rsidP="00481876">
      <w:pPr>
        <w:pStyle w:val="Heading3"/>
      </w:pPr>
      <w:bookmarkStart w:id="2448" w:name="_Toc121933024"/>
      <w:bookmarkStart w:id="2449" w:name="_Toc121908738"/>
      <w:bookmarkStart w:id="2450" w:name="_Toc124186533"/>
      <w:bookmarkStart w:id="2451" w:name="_Toc137240705"/>
      <w:bookmarkStart w:id="2452" w:name="_Toc137244804"/>
      <w:bookmarkStart w:id="2453" w:name="_Toc138894018"/>
      <w:bookmarkStart w:id="2454" w:name="_Toc138894250"/>
      <w:bookmarkStart w:id="2455" w:name="_Toc145036643"/>
      <w:bookmarkStart w:id="2456" w:name="_Toc153188935"/>
      <w:bookmarkStart w:id="2457" w:name="_Toc155672218"/>
      <w:bookmarkStart w:id="2458" w:name="_Toc161927861"/>
      <w:bookmarkStart w:id="2459" w:name="_Toc163213358"/>
      <w:bookmarkStart w:id="2460" w:name="_Toc169794761"/>
      <w:bookmarkStart w:id="2461" w:name="_Toc171510389"/>
      <w:bookmarkStart w:id="2462" w:name="_Toc233969868"/>
      <w:r w:rsidRPr="004E5D66">
        <w:rPr>
          <w:rFonts w:eastAsia="DengXian"/>
        </w:rPr>
        <w:t>9.2.2</w:t>
      </w:r>
      <w:r w:rsidRPr="004E5D66">
        <w:rPr>
          <w:rFonts w:eastAsia="DengXian"/>
        </w:rPr>
        <w:tab/>
        <w:t xml:space="preserve">Minimum requirement for </w:t>
      </w:r>
      <w:r w:rsidRPr="004E5D66">
        <w:rPr>
          <w:rFonts w:eastAsia="DengXian"/>
          <w:i/>
        </w:rPr>
        <w:t>SAN type 1-H</w:t>
      </w:r>
      <w:r w:rsidRPr="004E5D66">
        <w:rPr>
          <w:rFonts w:eastAsia="DengXian"/>
        </w:rPr>
        <w:t xml:space="preserve"> and </w:t>
      </w:r>
      <w:r w:rsidRPr="004E5D66">
        <w:rPr>
          <w:i/>
          <w:lang w:eastAsia="zh-CN"/>
        </w:rPr>
        <w:t>SAN type 1-O</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4332E4B4" w14:textId="77777777" w:rsidR="00D62336" w:rsidRPr="004E5D66" w:rsidRDefault="00063062">
      <w:pPr>
        <w:rPr>
          <w:rFonts w:eastAsia="DengXian"/>
          <w:lang w:val="en-US" w:eastAsia="zh-CN"/>
        </w:rPr>
      </w:pPr>
      <w:r w:rsidRPr="004E5D66">
        <w:rPr>
          <w:rFonts w:eastAsia="DengXian"/>
          <w:lang w:val="en-US" w:eastAsia="zh-CN"/>
        </w:rPr>
        <w:t>For each declared beam, in normal conditions, for any specific</w:t>
      </w:r>
      <w:r w:rsidRPr="004E5D66">
        <w:rPr>
          <w:rFonts w:eastAsia="DengXian"/>
          <w:i/>
          <w:lang w:val="en-US" w:eastAsia="zh-CN"/>
        </w:rPr>
        <w:t xml:space="preserve"> beam peak direction </w:t>
      </w:r>
      <w:r w:rsidRPr="004E5D66">
        <w:rPr>
          <w:rFonts w:eastAsia="DengXian"/>
          <w:lang w:val="en-US" w:eastAsia="zh-CN"/>
        </w:rPr>
        <w:t xml:space="preserve">associated with a </w:t>
      </w:r>
      <w:r w:rsidRPr="004E5D66">
        <w:rPr>
          <w:rFonts w:eastAsia="DengXian"/>
          <w:i/>
          <w:lang w:val="en-US" w:eastAsia="zh-CN"/>
        </w:rPr>
        <w:t>beam direction pair</w:t>
      </w:r>
      <w:r w:rsidRPr="004E5D66">
        <w:rPr>
          <w:rFonts w:eastAsia="DengXian"/>
          <w:lang w:val="en-US" w:eastAsia="zh-CN"/>
        </w:rPr>
        <w:t xml:space="preserve"> within the</w:t>
      </w:r>
      <w:r w:rsidRPr="004E5D66">
        <w:rPr>
          <w:rFonts w:eastAsia="DengXian"/>
          <w:i/>
          <w:lang w:val="en-US" w:eastAsia="zh-CN"/>
        </w:rPr>
        <w:t xml:space="preserve"> OTA peak directions set</w:t>
      </w:r>
      <w:r w:rsidRPr="004E5D66">
        <w:rPr>
          <w:rFonts w:eastAsia="DengXian"/>
          <w:lang w:val="en-US" w:eastAsia="zh-CN"/>
        </w:rPr>
        <w:t xml:space="preserve">, a manufacturer claimed EIRP level in the corresponding </w:t>
      </w:r>
      <w:r w:rsidRPr="004E5D66">
        <w:rPr>
          <w:rFonts w:eastAsia="DengXian"/>
          <w:i/>
          <w:lang w:val="en-US" w:eastAsia="zh-CN"/>
        </w:rPr>
        <w:t>beam peak direction</w:t>
      </w:r>
      <w:r w:rsidRPr="004E5D66">
        <w:rPr>
          <w:rFonts w:eastAsia="DengXian"/>
          <w:lang w:val="en-US" w:eastAsia="zh-CN"/>
        </w:rPr>
        <w:t xml:space="preserve"> shall be achievable to within ±2.2 dB of the claimed value.</w:t>
      </w:r>
    </w:p>
    <w:p w14:paraId="127CB385" w14:textId="77777777" w:rsidR="00D62336" w:rsidRPr="004E5D66" w:rsidRDefault="00063062">
      <w:pPr>
        <w:rPr>
          <w:rFonts w:eastAsia="DengXian"/>
          <w:lang w:val="en-US" w:eastAsia="zh-CN"/>
        </w:rPr>
      </w:pPr>
      <w:r w:rsidRPr="004E5D66">
        <w:rPr>
          <w:rFonts w:eastAsia="DengXian"/>
          <w:lang w:val="en-US"/>
        </w:rPr>
        <w:t>Normal conditions are defined in TS 3</w:t>
      </w:r>
      <w:r w:rsidRPr="004E5D66">
        <w:rPr>
          <w:rFonts w:eastAsia="DengXian" w:hint="eastAsia"/>
          <w:lang w:val="en-US" w:eastAsia="zh-CN"/>
        </w:rPr>
        <w:t>6</w:t>
      </w:r>
      <w:r w:rsidRPr="004E5D66">
        <w:rPr>
          <w:rFonts w:eastAsia="DengXian"/>
          <w:lang w:val="en-US"/>
        </w:rPr>
        <w:t>.181, annex B [3].</w:t>
      </w:r>
    </w:p>
    <w:p w14:paraId="54FFBEE5" w14:textId="77777777" w:rsidR="00D62336" w:rsidRPr="004E5D66" w:rsidRDefault="00063062">
      <w:pPr>
        <w:rPr>
          <w:rFonts w:eastAsia="DengXian"/>
          <w:lang w:val="en-US"/>
        </w:rPr>
      </w:pPr>
      <w:r w:rsidRPr="004E5D66">
        <w:rPr>
          <w:rFonts w:eastAsia="DengXian"/>
          <w:lang w:val="en-US"/>
        </w:rPr>
        <w:t>In certain regions, the minimum requirement for normal conditions may apply also for some conditions outside the range of conditions defined as normal.</w:t>
      </w:r>
    </w:p>
    <w:p w14:paraId="724B3F44" w14:textId="77777777" w:rsidR="00D62336" w:rsidRPr="004E5D66" w:rsidRDefault="00D62336"/>
    <w:p w14:paraId="4BC6F901" w14:textId="77777777" w:rsidR="00D62336" w:rsidRPr="004E5D66" w:rsidRDefault="00063062">
      <w:pPr>
        <w:pStyle w:val="Heading2"/>
      </w:pPr>
      <w:bookmarkStart w:id="2463" w:name="_Toc36817384"/>
      <w:bookmarkStart w:id="2464" w:name="_Toc29811832"/>
      <w:bookmarkStart w:id="2465" w:name="_Toc44712297"/>
      <w:bookmarkStart w:id="2466" w:name="_Toc67916785"/>
      <w:bookmarkStart w:id="2467" w:name="_Toc61179019"/>
      <w:bookmarkStart w:id="2468" w:name="_Toc37267694"/>
      <w:bookmarkStart w:id="2469" w:name="_Toc21127623"/>
      <w:bookmarkStart w:id="2470" w:name="_Toc13002"/>
      <w:bookmarkStart w:id="2471" w:name="_Toc45893610"/>
      <w:bookmarkStart w:id="2472" w:name="_Toc53178781"/>
      <w:bookmarkStart w:id="2473" w:name="_Toc74663406"/>
      <w:bookmarkStart w:id="2474" w:name="_Toc53178330"/>
      <w:bookmarkStart w:id="2475" w:name="_Toc61179489"/>
      <w:bookmarkStart w:id="2476" w:name="_Toc37260306"/>
      <w:bookmarkStart w:id="2477" w:name="_Toc121933025"/>
      <w:bookmarkStart w:id="2478" w:name="_Toc121908739"/>
      <w:bookmarkStart w:id="2479" w:name="_Toc124186534"/>
      <w:bookmarkStart w:id="2480" w:name="_Toc137240706"/>
      <w:bookmarkStart w:id="2481" w:name="_Toc137244805"/>
      <w:bookmarkStart w:id="2482" w:name="_Toc138894019"/>
      <w:bookmarkStart w:id="2483" w:name="_Toc138894251"/>
      <w:bookmarkStart w:id="2484" w:name="_Toc145036644"/>
      <w:bookmarkStart w:id="2485" w:name="_Toc153188936"/>
      <w:bookmarkStart w:id="2486" w:name="_Toc155672219"/>
      <w:bookmarkStart w:id="2487" w:name="_Toc161927862"/>
      <w:bookmarkStart w:id="2488" w:name="_Toc163213359"/>
      <w:bookmarkStart w:id="2489" w:name="_Toc169794762"/>
      <w:bookmarkStart w:id="2490" w:name="_Toc171510390"/>
      <w:bookmarkStart w:id="2491" w:name="_Toc233969869"/>
      <w:r w:rsidRPr="004E5D66">
        <w:t>9.3</w:t>
      </w:r>
      <w:r w:rsidRPr="004E5D66">
        <w:tab/>
        <w:t>OTA Satellite Access Node output power</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2B4B8B62" w14:textId="77777777" w:rsidR="00D62336" w:rsidRPr="004E5D66" w:rsidRDefault="00063062" w:rsidP="005D12AB">
      <w:pPr>
        <w:pStyle w:val="Heading3"/>
        <w:rPr>
          <w:rFonts w:eastAsia="DengXian"/>
        </w:rPr>
      </w:pPr>
      <w:bookmarkStart w:id="2492" w:name="_Toc29811833"/>
      <w:bookmarkStart w:id="2493" w:name="_Toc104311056"/>
      <w:bookmarkStart w:id="2494" w:name="_Toc106126757"/>
      <w:bookmarkStart w:id="2495" w:name="_Toc114242238"/>
      <w:bookmarkStart w:id="2496" w:name="_Toc61179490"/>
      <w:bookmarkStart w:id="2497" w:name="_Toc37267695"/>
      <w:bookmarkStart w:id="2498" w:name="_Toc45893611"/>
      <w:bookmarkStart w:id="2499" w:name="_Toc53178331"/>
      <w:bookmarkStart w:id="2500" w:name="_Toc44712298"/>
      <w:bookmarkStart w:id="2501" w:name="_Toc82621948"/>
      <w:bookmarkStart w:id="2502" w:name="_Toc67916786"/>
      <w:bookmarkStart w:id="2503" w:name="_Toc37260307"/>
      <w:bookmarkStart w:id="2504" w:name="_Toc106177070"/>
      <w:bookmarkStart w:id="2505" w:name="_Toc61179020"/>
      <w:bookmarkStart w:id="2506" w:name="_Toc90422795"/>
      <w:bookmarkStart w:id="2507" w:name="_Toc36817385"/>
      <w:bookmarkStart w:id="2508" w:name="_Toc74663407"/>
      <w:bookmarkStart w:id="2509" w:name="_Toc21127624"/>
      <w:bookmarkStart w:id="2510" w:name="_Toc53178782"/>
      <w:bookmarkStart w:id="2511" w:name="_Toc121933026"/>
      <w:bookmarkStart w:id="2512" w:name="_Toc121908740"/>
      <w:bookmarkStart w:id="2513" w:name="_Toc124186535"/>
      <w:bookmarkStart w:id="2514" w:name="_Toc137240707"/>
      <w:bookmarkStart w:id="2515" w:name="_Toc137244806"/>
      <w:bookmarkStart w:id="2516" w:name="_Toc138894020"/>
      <w:bookmarkStart w:id="2517" w:name="_Toc138894252"/>
      <w:bookmarkStart w:id="2518" w:name="_Toc145036645"/>
      <w:bookmarkStart w:id="2519" w:name="_Toc153188937"/>
      <w:bookmarkStart w:id="2520" w:name="_Toc155672220"/>
      <w:bookmarkStart w:id="2521" w:name="_Toc161927863"/>
      <w:bookmarkStart w:id="2522" w:name="_Toc163213360"/>
      <w:bookmarkStart w:id="2523" w:name="_Toc169794763"/>
      <w:bookmarkStart w:id="2524" w:name="_Toc171510391"/>
      <w:bookmarkStart w:id="2525" w:name="_Toc233969870"/>
      <w:r w:rsidRPr="004E5D66">
        <w:rPr>
          <w:rFonts w:eastAsia="DengXian"/>
        </w:rPr>
        <w:t>9.3.1</w:t>
      </w:r>
      <w:r w:rsidRPr="004E5D66">
        <w:rPr>
          <w:rFonts w:eastAsia="DengXian"/>
        </w:rPr>
        <w:tab/>
        <w:t>General</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0C2EF749" w14:textId="1DF73930" w:rsidR="00D62336" w:rsidRPr="004E5D66" w:rsidRDefault="00063062">
      <w:pPr>
        <w:rPr>
          <w:rFonts w:eastAsia="DengXian"/>
        </w:rPr>
      </w:pPr>
      <w:bookmarkStart w:id="2526" w:name="_Toc114242239"/>
      <w:bookmarkStart w:id="2527" w:name="_Toc21127625"/>
      <w:bookmarkStart w:id="2528" w:name="_Toc61179021"/>
      <w:bookmarkStart w:id="2529" w:name="_Toc61179491"/>
      <w:bookmarkStart w:id="2530" w:name="_Toc53178783"/>
      <w:bookmarkStart w:id="2531" w:name="_Toc36817386"/>
      <w:bookmarkStart w:id="2532" w:name="_Toc104311057"/>
      <w:bookmarkStart w:id="2533" w:name="_Toc67916787"/>
      <w:bookmarkStart w:id="2534" w:name="_Toc106177071"/>
      <w:bookmarkStart w:id="2535" w:name="_Toc53178332"/>
      <w:bookmarkStart w:id="2536" w:name="_Toc29811834"/>
      <w:bookmarkStart w:id="2537" w:name="_Toc37260308"/>
      <w:bookmarkStart w:id="2538" w:name="_Toc45893612"/>
      <w:bookmarkStart w:id="2539" w:name="_Toc82621949"/>
      <w:bookmarkStart w:id="2540" w:name="_Toc44712299"/>
      <w:bookmarkStart w:id="2541" w:name="_Toc106126758"/>
      <w:bookmarkStart w:id="2542" w:name="_Toc90422796"/>
      <w:bookmarkStart w:id="2543" w:name="_Toc37267696"/>
      <w:bookmarkStart w:id="2544" w:name="_Toc74663408"/>
      <w:r w:rsidRPr="004E5D66">
        <w:rPr>
          <w:rFonts w:eastAsia="DengXian"/>
        </w:rPr>
        <w:t>OTA SAN output power is declared as the TRP radiated requirement, with the output power accuracy requirement defined at the RIB.</w:t>
      </w:r>
      <w:r w:rsidRPr="004E5D66">
        <w:rPr>
          <w:rFonts w:eastAsia="DengXian"/>
          <w:lang w:val="en-US"/>
        </w:rPr>
        <w:t xml:space="preserve"> TRP does not change with beamforming settings as long as the </w:t>
      </w:r>
      <w:r w:rsidRPr="004E5D66">
        <w:rPr>
          <w:rFonts w:eastAsia="DengXian"/>
          <w:i/>
          <w:iCs/>
          <w:lang w:val="en-US"/>
        </w:rPr>
        <w:t>beam peak direction</w:t>
      </w:r>
      <w:r w:rsidRPr="004E5D66">
        <w:rPr>
          <w:rFonts w:eastAsia="DengXian"/>
          <w:lang w:val="en-US"/>
        </w:rPr>
        <w:t xml:space="preserve"> is within the </w:t>
      </w:r>
      <w:r w:rsidRPr="004E5D66">
        <w:rPr>
          <w:rFonts w:eastAsia="DengXian"/>
          <w:i/>
          <w:iCs/>
          <w:lang w:val="en-US"/>
        </w:rPr>
        <w:t>OTA peak directions set</w:t>
      </w:r>
      <w:r w:rsidRPr="004E5D66">
        <w:rPr>
          <w:rFonts w:eastAsia="DengXian"/>
          <w:lang w:val="en-US"/>
        </w:rPr>
        <w:t xml:space="preserve">. </w:t>
      </w:r>
      <w:r w:rsidR="00306E24" w:rsidRPr="004E5D66">
        <w:rPr>
          <w:rFonts w:eastAsia="DengXian"/>
          <w:lang w:val="en-US"/>
        </w:rPr>
        <w:t>Thus,</w:t>
      </w:r>
      <w:r w:rsidRPr="004E5D66">
        <w:rPr>
          <w:rFonts w:eastAsia="DengXian"/>
          <w:lang w:val="en-US"/>
        </w:rPr>
        <w:t xml:space="preserve"> the TRP accuracy requirement must be met for any beamforming setting for which the </w:t>
      </w:r>
      <w:r w:rsidRPr="004E5D66">
        <w:rPr>
          <w:rFonts w:eastAsia="DengXian"/>
          <w:i/>
          <w:iCs/>
          <w:lang w:val="en-US"/>
        </w:rPr>
        <w:t>beam peak direction</w:t>
      </w:r>
      <w:r w:rsidRPr="004E5D66">
        <w:rPr>
          <w:rFonts w:eastAsia="DengXian"/>
          <w:lang w:val="en-US"/>
        </w:rPr>
        <w:t xml:space="preserve"> is within the </w:t>
      </w:r>
      <w:r w:rsidRPr="004E5D66">
        <w:rPr>
          <w:rFonts w:eastAsia="DengXian"/>
          <w:i/>
          <w:iCs/>
          <w:lang w:val="en-US"/>
        </w:rPr>
        <w:t>OTA peak directions set</w:t>
      </w:r>
      <w:r w:rsidRPr="004E5D66">
        <w:rPr>
          <w:rFonts w:eastAsia="DengXian"/>
          <w:lang w:val="en-US"/>
        </w:rPr>
        <w:t>.</w:t>
      </w:r>
    </w:p>
    <w:p w14:paraId="00D16658" w14:textId="77777777" w:rsidR="00D62336" w:rsidRPr="004E5D66" w:rsidRDefault="00063062">
      <w:pPr>
        <w:rPr>
          <w:rFonts w:eastAsia="DengXian"/>
        </w:rPr>
      </w:pPr>
      <w:r w:rsidRPr="004E5D66">
        <w:rPr>
          <w:rFonts w:eastAsia="DengXian"/>
        </w:rPr>
        <w:t xml:space="preserve">The SAN </w:t>
      </w:r>
      <w:r w:rsidRPr="004E5D66">
        <w:rPr>
          <w:rFonts w:eastAsia="DengXian"/>
          <w:i/>
        </w:rPr>
        <w:t>rated carrier TRP output power</w:t>
      </w:r>
      <w:r w:rsidRPr="004E5D66">
        <w:rPr>
          <w:rFonts w:eastAsia="DengXian"/>
        </w:rPr>
        <w:t xml:space="preserve"> for </w:t>
      </w:r>
      <w:r w:rsidRPr="004E5D66">
        <w:rPr>
          <w:rFonts w:eastAsia="DengXian"/>
          <w:i/>
        </w:rPr>
        <w:t xml:space="preserve">SAN type 1-O </w:t>
      </w:r>
      <w:r w:rsidRPr="004E5D66">
        <w:rPr>
          <w:rFonts w:eastAsia="DengXian"/>
        </w:rPr>
        <w:t>shall be based</w:t>
      </w:r>
      <w:r w:rsidRPr="004E5D66">
        <w:rPr>
          <w:rFonts w:eastAsia="DengXian" w:hint="eastAsia"/>
        </w:rPr>
        <w:t xml:space="preserve"> on manufacturer declaration.</w:t>
      </w:r>
    </w:p>
    <w:p w14:paraId="7C4FE1A2" w14:textId="383FD746" w:rsidR="00D62336" w:rsidRPr="004E5D66" w:rsidRDefault="00063062">
      <w:r w:rsidRPr="004E5D66">
        <w:rPr>
          <w:rFonts w:eastAsia="DengXian"/>
        </w:rPr>
        <w:t>Despite the general requirements for the SAN output power described in clause 9.3.2, additional regional requirements might be applicable</w:t>
      </w:r>
      <w:r w:rsidRPr="004E5D66">
        <w:t>.</w:t>
      </w:r>
    </w:p>
    <w:p w14:paraId="1F8FEF61" w14:textId="77777777" w:rsidR="00D62336" w:rsidRPr="004E5D66" w:rsidRDefault="00063062" w:rsidP="005D12AB">
      <w:pPr>
        <w:pStyle w:val="Heading3"/>
        <w:rPr>
          <w:rFonts w:eastAsia="DengXian"/>
        </w:rPr>
      </w:pPr>
      <w:bookmarkStart w:id="2545" w:name="_Toc121933027"/>
      <w:bookmarkStart w:id="2546" w:name="_Toc121908741"/>
      <w:bookmarkStart w:id="2547" w:name="_Toc124186536"/>
      <w:bookmarkStart w:id="2548" w:name="_Toc137240708"/>
      <w:bookmarkStart w:id="2549" w:name="_Toc137244807"/>
      <w:bookmarkStart w:id="2550" w:name="_Toc138894021"/>
      <w:bookmarkStart w:id="2551" w:name="_Toc138894253"/>
      <w:bookmarkStart w:id="2552" w:name="_Toc145036646"/>
      <w:bookmarkStart w:id="2553" w:name="_Toc153188938"/>
      <w:bookmarkStart w:id="2554" w:name="_Toc155672221"/>
      <w:bookmarkStart w:id="2555" w:name="_Toc161927864"/>
      <w:bookmarkStart w:id="2556" w:name="_Toc163213361"/>
      <w:bookmarkStart w:id="2557" w:name="_Toc169794764"/>
      <w:bookmarkStart w:id="2558" w:name="_Toc171510392"/>
      <w:bookmarkStart w:id="2559" w:name="_Toc233969871"/>
      <w:r w:rsidRPr="004E5D66">
        <w:rPr>
          <w:rFonts w:eastAsia="DengXian"/>
        </w:rPr>
        <w:t>9.3.2</w:t>
      </w:r>
      <w:r w:rsidRPr="004E5D66">
        <w:rPr>
          <w:rFonts w:eastAsia="DengXian"/>
        </w:rPr>
        <w:tab/>
        <w:t xml:space="preserve">Minimum requirement for </w:t>
      </w:r>
      <w:r w:rsidRPr="004E5D66">
        <w:rPr>
          <w:rFonts w:eastAsia="DengXian"/>
          <w:i/>
        </w:rPr>
        <w:t>SAN type 1-O</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3DA47B5E" w14:textId="77777777" w:rsidR="00B55235" w:rsidRPr="004E5D66" w:rsidRDefault="00B55235" w:rsidP="00B55235">
      <w:pPr>
        <w:rPr>
          <w:rFonts w:eastAsia="DengXian"/>
        </w:rPr>
      </w:pPr>
      <w:r w:rsidRPr="004E5D66">
        <w:rPr>
          <w:rFonts w:eastAsia="DengXian"/>
        </w:rPr>
        <w:t xml:space="preserve">In normal conditions, the </w:t>
      </w:r>
      <w:r w:rsidRPr="004E5D66">
        <w:rPr>
          <w:rFonts w:eastAsia="DengXian"/>
          <w:i/>
        </w:rPr>
        <w:t>SAN type 1-O</w:t>
      </w:r>
      <w:r w:rsidRPr="004E5D66">
        <w:rPr>
          <w:rFonts w:eastAsia="DengXian"/>
        </w:rPr>
        <w:t xml:space="preserve"> </w:t>
      </w:r>
      <w:r w:rsidRPr="004E5D66">
        <w:rPr>
          <w:rFonts w:eastAsia="DengXian"/>
          <w:i/>
        </w:rPr>
        <w:t>maximum carrier TRP output power</w:t>
      </w:r>
      <w:r w:rsidRPr="004E5D66">
        <w:rPr>
          <w:rFonts w:eastAsia="DengXian"/>
        </w:rPr>
        <w:t>, P</w:t>
      </w:r>
      <w:r w:rsidRPr="004E5D66">
        <w:rPr>
          <w:rFonts w:eastAsia="DengXian"/>
          <w:vertAlign w:val="subscript"/>
        </w:rPr>
        <w:t>max,c</w:t>
      </w:r>
      <w:r w:rsidRPr="004E5D66">
        <w:rPr>
          <w:rFonts w:eastAsia="DengXian"/>
        </w:rPr>
        <w:t>,</w:t>
      </w:r>
      <w:r w:rsidRPr="004E5D66">
        <w:rPr>
          <w:rFonts w:eastAsia="DengXian"/>
          <w:vertAlign w:val="subscript"/>
        </w:rPr>
        <w:t>TRP</w:t>
      </w:r>
      <w:r w:rsidRPr="004E5D66">
        <w:rPr>
          <w:rFonts w:eastAsia="DengXian"/>
        </w:rPr>
        <w:t xml:space="preserve"> measured at the RIB shall remain within ±2 dB of the </w:t>
      </w:r>
      <w:r w:rsidRPr="004E5D66">
        <w:rPr>
          <w:rFonts w:eastAsia="DengXian"/>
          <w:i/>
        </w:rPr>
        <w:t>rated carrier TRP output power</w:t>
      </w:r>
      <w:r w:rsidRPr="004E5D66">
        <w:rPr>
          <w:rFonts w:eastAsia="DengXian"/>
        </w:rPr>
        <w:t xml:space="preserve"> P</w:t>
      </w:r>
      <w:r w:rsidRPr="004E5D66">
        <w:rPr>
          <w:rFonts w:eastAsia="DengXian"/>
          <w:vertAlign w:val="subscript"/>
        </w:rPr>
        <w:t>rated,c,TRP</w:t>
      </w:r>
      <w:r w:rsidRPr="004E5D66">
        <w:rPr>
          <w:rFonts w:eastAsia="DengXian"/>
        </w:rPr>
        <w:t>, as declared by the manufacturer.</w:t>
      </w:r>
    </w:p>
    <w:p w14:paraId="5B2B73FF" w14:textId="6A1D964B" w:rsidR="00D62336" w:rsidRPr="004E5D66" w:rsidRDefault="00B55235" w:rsidP="00B55235">
      <w:pPr>
        <w:rPr>
          <w:rFonts w:eastAsia="DengXian"/>
        </w:rPr>
      </w:pPr>
      <w:r w:rsidRPr="004E5D66">
        <w:rPr>
          <w:rFonts w:eastAsia="DengXian"/>
        </w:rPr>
        <w:lastRenderedPageBreak/>
        <w:t xml:space="preserve">Normal conditions are defined in TS </w:t>
      </w:r>
      <w:r w:rsidRPr="004E5D66">
        <w:rPr>
          <w:rFonts w:eastAsia="DengXian" w:hint="eastAsia"/>
        </w:rPr>
        <w:t>3</w:t>
      </w:r>
      <w:r w:rsidRPr="004E5D66">
        <w:rPr>
          <w:rFonts w:eastAsia="DengXian" w:hint="eastAsia"/>
          <w:lang w:val="en-US" w:eastAsia="zh-CN"/>
        </w:rPr>
        <w:t>6</w:t>
      </w:r>
      <w:r w:rsidRPr="004E5D66">
        <w:rPr>
          <w:rFonts w:eastAsia="DengXian" w:hint="eastAsia"/>
        </w:rPr>
        <w:t xml:space="preserve">.181 </w:t>
      </w:r>
      <w:r w:rsidRPr="004E5D66">
        <w:rPr>
          <w:rFonts w:eastAsia="DengXian"/>
        </w:rPr>
        <w:t>[3]</w:t>
      </w:r>
      <w:r w:rsidRPr="004E5D66">
        <w:rPr>
          <w:rFonts w:eastAsia="DengXian"/>
          <w:lang w:val="en-US"/>
        </w:rPr>
        <w:t>, annex B</w:t>
      </w:r>
      <w:r w:rsidRPr="004E5D66">
        <w:rPr>
          <w:rFonts w:eastAsia="DengXian"/>
        </w:rPr>
        <w:t>.</w:t>
      </w:r>
    </w:p>
    <w:p w14:paraId="2D0DE4F7" w14:textId="77777777" w:rsidR="00D62336" w:rsidRPr="004E5D66" w:rsidRDefault="00D62336"/>
    <w:p w14:paraId="09159DB8" w14:textId="77777777" w:rsidR="00D62336" w:rsidRPr="004E5D66" w:rsidRDefault="00063062">
      <w:pPr>
        <w:pStyle w:val="Heading2"/>
      </w:pPr>
      <w:bookmarkStart w:id="2560" w:name="_Toc67916790"/>
      <w:bookmarkStart w:id="2561" w:name="_Toc53178335"/>
      <w:bookmarkStart w:id="2562" w:name="_Toc36817389"/>
      <w:bookmarkStart w:id="2563" w:name="_Toc37260311"/>
      <w:bookmarkStart w:id="2564" w:name="_Toc21127628"/>
      <w:bookmarkStart w:id="2565" w:name="_Toc53178786"/>
      <w:bookmarkStart w:id="2566" w:name="_Toc19515"/>
      <w:bookmarkStart w:id="2567" w:name="_Toc61179494"/>
      <w:bookmarkStart w:id="2568" w:name="_Toc74663411"/>
      <w:bookmarkStart w:id="2569" w:name="_Toc29811837"/>
      <w:bookmarkStart w:id="2570" w:name="_Toc61179024"/>
      <w:bookmarkStart w:id="2571" w:name="_Toc44712302"/>
      <w:bookmarkStart w:id="2572" w:name="_Toc37267699"/>
      <w:bookmarkStart w:id="2573" w:name="_Toc45893615"/>
      <w:bookmarkStart w:id="2574" w:name="_Toc121933028"/>
      <w:bookmarkStart w:id="2575" w:name="_Toc121908742"/>
      <w:bookmarkStart w:id="2576" w:name="_Toc124186537"/>
      <w:bookmarkStart w:id="2577" w:name="_Toc137240709"/>
      <w:bookmarkStart w:id="2578" w:name="_Toc137244808"/>
      <w:bookmarkStart w:id="2579" w:name="_Toc138894022"/>
      <w:bookmarkStart w:id="2580" w:name="_Toc138894254"/>
      <w:bookmarkStart w:id="2581" w:name="_Toc145036647"/>
      <w:bookmarkStart w:id="2582" w:name="_Toc153188939"/>
      <w:bookmarkStart w:id="2583" w:name="_Toc155672222"/>
      <w:bookmarkStart w:id="2584" w:name="_Toc161927865"/>
      <w:bookmarkStart w:id="2585" w:name="_Toc163213362"/>
      <w:bookmarkStart w:id="2586" w:name="_Toc169794765"/>
      <w:bookmarkStart w:id="2587" w:name="_Toc171510393"/>
      <w:bookmarkStart w:id="2588" w:name="_Hlk500499328"/>
      <w:bookmarkStart w:id="2589" w:name="_Toc233969872"/>
      <w:r w:rsidRPr="004E5D66">
        <w:t>9.4</w:t>
      </w:r>
      <w:r w:rsidRPr="004E5D66">
        <w:tab/>
        <w:t>OTA output power dynamics</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9"/>
    </w:p>
    <w:p w14:paraId="1D5041FC" w14:textId="77777777" w:rsidR="00D62336" w:rsidRPr="004E5D66" w:rsidRDefault="00063062" w:rsidP="004A10A6">
      <w:pPr>
        <w:pStyle w:val="Heading3"/>
        <w:rPr>
          <w:rFonts w:eastAsia="DengXian"/>
        </w:rPr>
      </w:pPr>
      <w:bookmarkStart w:id="2590" w:name="_Toc37260312"/>
      <w:bookmarkStart w:id="2591" w:name="_Toc36817390"/>
      <w:bookmarkStart w:id="2592" w:name="_Toc29811838"/>
      <w:bookmarkStart w:id="2593" w:name="_Toc67916791"/>
      <w:bookmarkStart w:id="2594" w:name="_Toc82621953"/>
      <w:bookmarkStart w:id="2595" w:name="_Toc90422800"/>
      <w:bookmarkStart w:id="2596" w:name="_Toc106177073"/>
      <w:bookmarkStart w:id="2597" w:name="_Toc74663412"/>
      <w:bookmarkStart w:id="2598" w:name="_Toc61179025"/>
      <w:bookmarkStart w:id="2599" w:name="_Toc61179495"/>
      <w:bookmarkStart w:id="2600" w:name="_Toc104311059"/>
      <w:bookmarkStart w:id="2601" w:name="_Toc37267700"/>
      <w:bookmarkStart w:id="2602" w:name="_Toc44712303"/>
      <w:bookmarkStart w:id="2603" w:name="_Toc21127629"/>
      <w:bookmarkStart w:id="2604" w:name="_Toc45893616"/>
      <w:bookmarkStart w:id="2605" w:name="_Toc53178336"/>
      <w:bookmarkStart w:id="2606" w:name="_Toc53178787"/>
      <w:bookmarkStart w:id="2607" w:name="_Toc106126760"/>
      <w:bookmarkStart w:id="2608" w:name="_Toc114242241"/>
      <w:bookmarkStart w:id="2609" w:name="_Toc121933029"/>
      <w:bookmarkStart w:id="2610" w:name="_Toc121908743"/>
      <w:bookmarkStart w:id="2611" w:name="_Toc124186538"/>
      <w:bookmarkStart w:id="2612" w:name="_Toc137240710"/>
      <w:bookmarkStart w:id="2613" w:name="_Toc137244809"/>
      <w:bookmarkStart w:id="2614" w:name="_Toc138894023"/>
      <w:bookmarkStart w:id="2615" w:name="_Toc138894255"/>
      <w:bookmarkStart w:id="2616" w:name="_Toc145036648"/>
      <w:bookmarkStart w:id="2617" w:name="_Toc153188940"/>
      <w:bookmarkStart w:id="2618" w:name="_Toc155672223"/>
      <w:bookmarkStart w:id="2619" w:name="_Toc161927866"/>
      <w:bookmarkStart w:id="2620" w:name="_Toc163213363"/>
      <w:bookmarkStart w:id="2621" w:name="_Toc169794766"/>
      <w:bookmarkStart w:id="2622" w:name="_Toc171510394"/>
      <w:bookmarkStart w:id="2623" w:name="_Toc233969873"/>
      <w:r w:rsidRPr="004E5D66">
        <w:rPr>
          <w:rFonts w:eastAsia="DengXian"/>
        </w:rPr>
        <w:t>9.4.1</w:t>
      </w:r>
      <w:r w:rsidRPr="004E5D66">
        <w:rPr>
          <w:rFonts w:eastAsia="DengXian"/>
        </w:rPr>
        <w:tab/>
        <w:t>General</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2B00257C" w14:textId="77777777" w:rsidR="00D62336" w:rsidRPr="004E5D66" w:rsidRDefault="00063062">
      <w:pPr>
        <w:rPr>
          <w:rFonts w:eastAsia="DengXian" w:cs="v4.2.0"/>
        </w:rPr>
      </w:pPr>
      <w:bookmarkStart w:id="2624" w:name="_Toc37267701"/>
      <w:bookmarkStart w:id="2625" w:name="_Toc61179496"/>
      <w:bookmarkStart w:id="2626" w:name="_Toc106126761"/>
      <w:bookmarkStart w:id="2627" w:name="_Toc53178337"/>
      <w:bookmarkStart w:id="2628" w:name="_Toc21127630"/>
      <w:bookmarkStart w:id="2629" w:name="_Toc44712304"/>
      <w:bookmarkStart w:id="2630" w:name="_Toc82621954"/>
      <w:bookmarkStart w:id="2631" w:name="_Toc114242242"/>
      <w:bookmarkStart w:id="2632" w:name="_Toc45893617"/>
      <w:bookmarkStart w:id="2633" w:name="_Toc104311060"/>
      <w:bookmarkStart w:id="2634" w:name="_Toc90422801"/>
      <w:bookmarkStart w:id="2635" w:name="_Toc67916792"/>
      <w:bookmarkStart w:id="2636" w:name="_Toc74663413"/>
      <w:bookmarkStart w:id="2637" w:name="_Toc29811839"/>
      <w:bookmarkStart w:id="2638" w:name="_Toc106177074"/>
      <w:bookmarkStart w:id="2639" w:name="_Toc53178788"/>
      <w:bookmarkStart w:id="2640" w:name="_Toc37260313"/>
      <w:bookmarkStart w:id="2641" w:name="_Toc36817391"/>
      <w:bookmarkStart w:id="2642" w:name="_Toc61179026"/>
      <w:r w:rsidRPr="004E5D66">
        <w:rPr>
          <w:rFonts w:eastAsia="DengXian" w:cs="v4.2.0"/>
        </w:rPr>
        <w:t>Transmit signal quality (as specified in clause 9.6) shall be maintained for the o</w:t>
      </w:r>
      <w:r w:rsidRPr="004E5D66">
        <w:rPr>
          <w:rFonts w:eastAsia="DengXian"/>
        </w:rPr>
        <w:t>utput power dynamics requirements</w:t>
      </w:r>
      <w:r w:rsidRPr="004E5D66">
        <w:rPr>
          <w:rFonts w:eastAsia="DengXian" w:cs="v4.2.0"/>
        </w:rPr>
        <w:t>.</w:t>
      </w:r>
    </w:p>
    <w:p w14:paraId="3FAABDB8" w14:textId="4D4A68D7" w:rsidR="00D62336" w:rsidRPr="004E5D66" w:rsidRDefault="00063062">
      <w:pPr>
        <w:rPr>
          <w:rFonts w:eastAsia="DengXian"/>
        </w:rPr>
      </w:pPr>
      <w:r w:rsidRPr="004E5D66">
        <w:rPr>
          <w:rFonts w:eastAsia="DengXian" w:cs="v4.2.0"/>
        </w:rPr>
        <w:t xml:space="preserve">The OTA output power requirements are </w:t>
      </w:r>
      <w:r w:rsidRPr="004E5D66">
        <w:rPr>
          <w:rFonts w:eastAsia="DengXian"/>
          <w:i/>
          <w:lang w:eastAsia="zh-CN"/>
        </w:rPr>
        <w:t>directional requirements</w:t>
      </w:r>
      <w:r w:rsidRPr="004E5D66">
        <w:rPr>
          <w:rFonts w:eastAsia="DengXian"/>
          <w:lang w:eastAsia="zh-CN"/>
        </w:rPr>
        <w:t xml:space="preserve"> and apply to </w:t>
      </w:r>
      <w:r w:rsidRPr="004E5D66">
        <w:rPr>
          <w:rFonts w:eastAsia="DengXian"/>
        </w:rPr>
        <w:t xml:space="preserve">the </w:t>
      </w:r>
      <w:r w:rsidRPr="004E5D66">
        <w:rPr>
          <w:rFonts w:eastAsia="DengXian"/>
          <w:i/>
        </w:rPr>
        <w:t>beam peak directions</w:t>
      </w:r>
      <w:r w:rsidRPr="004E5D66">
        <w:rPr>
          <w:rFonts w:eastAsia="DengXian"/>
        </w:rPr>
        <w:t xml:space="preserve"> over the </w:t>
      </w:r>
      <w:r w:rsidRPr="004E5D66">
        <w:rPr>
          <w:rFonts w:eastAsia="DengXian"/>
          <w:i/>
        </w:rPr>
        <w:t>OTA peak directions set</w:t>
      </w:r>
      <w:r w:rsidRPr="004E5D66">
        <w:rPr>
          <w:rFonts w:eastAsia="DengXian"/>
        </w:rPr>
        <w:t>.</w:t>
      </w:r>
    </w:p>
    <w:p w14:paraId="75D4C2D7" w14:textId="445D9322" w:rsidR="00E91011" w:rsidRPr="004E5D66" w:rsidRDefault="0012517C">
      <w:pPr>
        <w:rPr>
          <w:rFonts w:eastAsia="DengXian"/>
        </w:rPr>
      </w:pPr>
      <w:r w:rsidRPr="004E5D66">
        <w:rPr>
          <w:rFonts w:eastAsia="SimSun" w:cs="v5.0.0" w:hint="eastAsia"/>
          <w:lang w:val="en-US" w:eastAsia="zh-CN"/>
        </w:rPr>
        <w:t>The requirements in clause 9.4 does not apply for NB-IoT standalone</w:t>
      </w:r>
      <w:r w:rsidRPr="004E5D66">
        <w:rPr>
          <w:rFonts w:eastAsia="SimSun" w:cs="v5.0.0"/>
          <w:lang w:val="en-US" w:eastAsia="zh-CN"/>
        </w:rPr>
        <w:t xml:space="preserve"> mode and NB-IoT operation in NTN NR in-band</w:t>
      </w:r>
      <w:r w:rsidRPr="004E5D66">
        <w:rPr>
          <w:rFonts w:eastAsia="SimSun" w:cs="v5.0.0" w:hint="eastAsia"/>
          <w:lang w:val="en-US" w:eastAsia="zh-CN"/>
        </w:rPr>
        <w:t xml:space="preserve"> mode.</w:t>
      </w:r>
    </w:p>
    <w:p w14:paraId="143D141D" w14:textId="77777777" w:rsidR="00D62336" w:rsidRPr="004E5D66" w:rsidRDefault="00063062" w:rsidP="003841B0">
      <w:pPr>
        <w:pStyle w:val="Heading3"/>
        <w:rPr>
          <w:rFonts w:eastAsia="DengXian"/>
          <w:lang w:eastAsia="zh-CN"/>
        </w:rPr>
      </w:pPr>
      <w:bookmarkStart w:id="2643" w:name="_Toc121933030"/>
      <w:bookmarkStart w:id="2644" w:name="_Toc121908744"/>
      <w:bookmarkStart w:id="2645" w:name="_Toc124186539"/>
      <w:bookmarkStart w:id="2646" w:name="_Toc137240711"/>
      <w:bookmarkStart w:id="2647" w:name="_Toc137244810"/>
      <w:bookmarkStart w:id="2648" w:name="_Toc138894024"/>
      <w:bookmarkStart w:id="2649" w:name="_Toc138894256"/>
      <w:bookmarkStart w:id="2650" w:name="_Toc145036649"/>
      <w:bookmarkStart w:id="2651" w:name="_Toc153188941"/>
      <w:bookmarkStart w:id="2652" w:name="_Toc155672224"/>
      <w:bookmarkStart w:id="2653" w:name="_Toc161927867"/>
      <w:bookmarkStart w:id="2654" w:name="_Toc163213364"/>
      <w:bookmarkStart w:id="2655" w:name="_Toc169794767"/>
      <w:bookmarkStart w:id="2656" w:name="_Toc171510395"/>
      <w:bookmarkStart w:id="2657" w:name="_Toc233969874"/>
      <w:r w:rsidRPr="004E5D66">
        <w:rPr>
          <w:rFonts w:eastAsia="DengXian"/>
        </w:rPr>
        <w:t>9.4.2</w:t>
      </w:r>
      <w:r w:rsidRPr="004E5D66">
        <w:rPr>
          <w:rFonts w:eastAsia="DengXian"/>
        </w:rPr>
        <w:tab/>
        <w:t>OTA RE power control dynamic range</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06394EF7" w14:textId="77777777" w:rsidR="00D62336" w:rsidRPr="004E5D66" w:rsidRDefault="00063062" w:rsidP="003841B0">
      <w:pPr>
        <w:pStyle w:val="Heading4"/>
        <w:rPr>
          <w:rFonts w:eastAsia="DengXian"/>
        </w:rPr>
      </w:pPr>
      <w:bookmarkStart w:id="2658" w:name="_Toc106177075"/>
      <w:bookmarkStart w:id="2659" w:name="_Toc44712305"/>
      <w:bookmarkStart w:id="2660" w:name="_Toc106126762"/>
      <w:bookmarkStart w:id="2661" w:name="_Toc104311061"/>
      <w:bookmarkStart w:id="2662" w:name="_Toc114242243"/>
      <w:bookmarkStart w:id="2663" w:name="_Toc37260314"/>
      <w:bookmarkStart w:id="2664" w:name="_Toc36817392"/>
      <w:bookmarkStart w:id="2665" w:name="_Toc82621955"/>
      <w:bookmarkStart w:id="2666" w:name="_Toc45893618"/>
      <w:bookmarkStart w:id="2667" w:name="_Toc61179027"/>
      <w:bookmarkStart w:id="2668" w:name="_Toc90422802"/>
      <w:bookmarkStart w:id="2669" w:name="_Toc37267702"/>
      <w:bookmarkStart w:id="2670" w:name="_Toc67916793"/>
      <w:bookmarkStart w:id="2671" w:name="_Toc74663414"/>
      <w:bookmarkStart w:id="2672" w:name="_Toc53178338"/>
      <w:bookmarkStart w:id="2673" w:name="_Toc53178789"/>
      <w:bookmarkStart w:id="2674" w:name="_Toc61179497"/>
      <w:bookmarkStart w:id="2675" w:name="_Toc21127631"/>
      <w:bookmarkStart w:id="2676" w:name="_Toc29811840"/>
      <w:bookmarkStart w:id="2677" w:name="_Toc121933031"/>
      <w:bookmarkStart w:id="2678" w:name="_Toc121908745"/>
      <w:bookmarkStart w:id="2679" w:name="_Toc124186540"/>
      <w:bookmarkStart w:id="2680" w:name="_Toc137240712"/>
      <w:bookmarkStart w:id="2681" w:name="_Toc137244811"/>
      <w:bookmarkStart w:id="2682" w:name="_Toc138894025"/>
      <w:bookmarkStart w:id="2683" w:name="_Toc138894257"/>
      <w:bookmarkStart w:id="2684" w:name="_Toc145036650"/>
      <w:bookmarkStart w:id="2685" w:name="_Toc153188942"/>
      <w:bookmarkStart w:id="2686" w:name="_Toc155672225"/>
      <w:bookmarkStart w:id="2687" w:name="_Toc161927868"/>
      <w:bookmarkStart w:id="2688" w:name="_Toc163213365"/>
      <w:bookmarkStart w:id="2689" w:name="_Toc169794768"/>
      <w:bookmarkStart w:id="2690" w:name="_Toc171510396"/>
      <w:bookmarkStart w:id="2691" w:name="_Toc233969875"/>
      <w:r w:rsidRPr="004E5D66">
        <w:rPr>
          <w:rFonts w:eastAsia="DengXian"/>
        </w:rPr>
        <w:t>9.4.2.1</w:t>
      </w:r>
      <w:r w:rsidRPr="004E5D66">
        <w:rPr>
          <w:rFonts w:eastAsia="DengXian"/>
        </w:rPr>
        <w:tab/>
        <w:t>General</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5F971692" w14:textId="77777777" w:rsidR="00D62336" w:rsidRPr="004E5D66" w:rsidRDefault="00063062">
      <w:pPr>
        <w:rPr>
          <w:rFonts w:eastAsia="DengXian" w:cs="v5.0.0"/>
        </w:rPr>
      </w:pPr>
      <w:bookmarkStart w:id="2692" w:name="_Toc74663415"/>
      <w:bookmarkStart w:id="2693" w:name="_Toc44712306"/>
      <w:bookmarkStart w:id="2694" w:name="_Toc61179028"/>
      <w:bookmarkStart w:id="2695" w:name="_Toc61179498"/>
      <w:bookmarkStart w:id="2696" w:name="_Toc53178790"/>
      <w:bookmarkStart w:id="2697" w:name="_Toc104311062"/>
      <w:bookmarkStart w:id="2698" w:name="_Toc37267703"/>
      <w:bookmarkStart w:id="2699" w:name="_Toc67916794"/>
      <w:bookmarkStart w:id="2700" w:name="_Toc29811841"/>
      <w:bookmarkStart w:id="2701" w:name="_Toc53178339"/>
      <w:bookmarkStart w:id="2702" w:name="_Toc21127632"/>
      <w:bookmarkStart w:id="2703" w:name="_Toc37260315"/>
      <w:bookmarkStart w:id="2704" w:name="_Toc106126763"/>
      <w:bookmarkStart w:id="2705" w:name="_Toc36817393"/>
      <w:bookmarkStart w:id="2706" w:name="_Toc90422803"/>
      <w:bookmarkStart w:id="2707" w:name="_Toc114242244"/>
      <w:bookmarkStart w:id="2708" w:name="_Toc106177076"/>
      <w:bookmarkStart w:id="2709" w:name="_Toc45893619"/>
      <w:bookmarkStart w:id="2710" w:name="_Toc82621956"/>
      <w:r w:rsidRPr="004E5D66">
        <w:rPr>
          <w:rFonts w:eastAsia="DengXian"/>
        </w:rPr>
        <w:t>The OTA RE power control dynamic range is t</w:t>
      </w:r>
      <w:r w:rsidRPr="004E5D66">
        <w:rPr>
          <w:rFonts w:eastAsia="DengXian" w:cs="v5.0.0"/>
        </w:rPr>
        <w:t xml:space="preserve">he difference between the power of an RE and the </w:t>
      </w:r>
      <w:r w:rsidRPr="004E5D66">
        <w:rPr>
          <w:rFonts w:eastAsia="DengXian"/>
        </w:rPr>
        <w:t xml:space="preserve">average RE power for a </w:t>
      </w:r>
      <w:r w:rsidRPr="004E5D66">
        <w:rPr>
          <w:rFonts w:hint="eastAsia"/>
          <w:lang w:eastAsia="zh-CN"/>
        </w:rPr>
        <w:t>SAN</w:t>
      </w:r>
      <w:r w:rsidRPr="004E5D66">
        <w:rPr>
          <w:rFonts w:eastAsia="DengXian"/>
        </w:rPr>
        <w:t xml:space="preserve"> at maximum output power </w:t>
      </w:r>
      <w:r w:rsidRPr="004E5D66">
        <w:rPr>
          <w:rFonts w:eastAsia="DengXian" w:cs="v5.0.0"/>
        </w:rPr>
        <w:t>(</w:t>
      </w:r>
      <w:r w:rsidRPr="004E5D66">
        <w:rPr>
          <w:rFonts w:eastAsia="DengXian"/>
        </w:rPr>
        <w:t>P</w:t>
      </w:r>
      <w:r w:rsidRPr="004E5D66">
        <w:rPr>
          <w:rFonts w:eastAsia="DengXian"/>
          <w:vertAlign w:val="subscript"/>
        </w:rPr>
        <w:t>max</w:t>
      </w:r>
      <w:r w:rsidRPr="004E5D66">
        <w:rPr>
          <w:rFonts w:eastAsia="DengXian"/>
          <w:vertAlign w:val="subscript"/>
          <w:lang w:eastAsia="zh-CN"/>
        </w:rPr>
        <w:t>,c,EIRP</w:t>
      </w:r>
      <w:r w:rsidRPr="004E5D66">
        <w:rPr>
          <w:rFonts w:eastAsia="DengXian"/>
        </w:rPr>
        <w:t xml:space="preserve">) </w:t>
      </w:r>
      <w:r w:rsidRPr="004E5D66">
        <w:rPr>
          <w:rFonts w:eastAsia="DengXian" w:cs="v5.0.0"/>
        </w:rPr>
        <w:t>for a specified reference condition.</w:t>
      </w:r>
    </w:p>
    <w:p w14:paraId="4249CBC3" w14:textId="275A1EF5" w:rsidR="00D62336" w:rsidRPr="004E5D66" w:rsidRDefault="00063062">
      <w:pPr>
        <w:rPr>
          <w:rFonts w:eastAsia="DengXian" w:cs="v5.0.0"/>
        </w:rPr>
      </w:pPr>
      <w:r w:rsidRPr="004E5D66">
        <w:rPr>
          <w:rFonts w:eastAsia="DengXian" w:cs="v5.0.0"/>
        </w:rPr>
        <w:t xml:space="preserve">This requirement shall apply at each RIB supporting transmission in the </w:t>
      </w:r>
      <w:r w:rsidRPr="004E5D66">
        <w:rPr>
          <w:rFonts w:eastAsia="DengXian" w:cs="v5.0.0"/>
          <w:i/>
        </w:rPr>
        <w:t>operating band</w:t>
      </w:r>
      <w:r w:rsidRPr="004E5D66">
        <w:rPr>
          <w:rFonts w:eastAsia="DengXian" w:cs="v5.0.0"/>
        </w:rPr>
        <w:t>.</w:t>
      </w:r>
    </w:p>
    <w:p w14:paraId="241AC0D2" w14:textId="77777777" w:rsidR="00D62336" w:rsidRPr="004E5D66" w:rsidRDefault="00063062" w:rsidP="003841B0">
      <w:pPr>
        <w:pStyle w:val="Heading4"/>
        <w:rPr>
          <w:rFonts w:eastAsia="DengXian"/>
        </w:rPr>
      </w:pPr>
      <w:bookmarkStart w:id="2711" w:name="_Toc121933032"/>
      <w:bookmarkStart w:id="2712" w:name="_Toc121908746"/>
      <w:bookmarkStart w:id="2713" w:name="_Toc124186541"/>
      <w:bookmarkStart w:id="2714" w:name="_Toc137240713"/>
      <w:bookmarkStart w:id="2715" w:name="_Toc137244812"/>
      <w:bookmarkStart w:id="2716" w:name="_Toc138894026"/>
      <w:bookmarkStart w:id="2717" w:name="_Toc138894258"/>
      <w:bookmarkStart w:id="2718" w:name="_Toc145036651"/>
      <w:bookmarkStart w:id="2719" w:name="_Toc153188943"/>
      <w:bookmarkStart w:id="2720" w:name="_Toc155672226"/>
      <w:bookmarkStart w:id="2721" w:name="_Toc161927869"/>
      <w:bookmarkStart w:id="2722" w:name="_Toc163213366"/>
      <w:bookmarkStart w:id="2723" w:name="_Toc169794769"/>
      <w:bookmarkStart w:id="2724" w:name="_Toc171510397"/>
      <w:bookmarkStart w:id="2725" w:name="_Toc233969876"/>
      <w:r w:rsidRPr="004E5D66">
        <w:rPr>
          <w:rFonts w:eastAsia="DengXian"/>
        </w:rPr>
        <w:t>9.4.2.2</w:t>
      </w:r>
      <w:r w:rsidRPr="004E5D66">
        <w:rPr>
          <w:rFonts w:eastAsia="DengXian"/>
        </w:rPr>
        <w:tab/>
        <w:t xml:space="preserve">Minimum requirement for </w:t>
      </w:r>
      <w:r w:rsidRPr="004E5D66">
        <w:rPr>
          <w:rFonts w:hint="eastAsia"/>
          <w:i/>
          <w:lang w:eastAsia="zh-CN"/>
        </w:rPr>
        <w:t>SAN</w:t>
      </w:r>
      <w:r w:rsidRPr="004E5D66">
        <w:rPr>
          <w:rFonts w:eastAsia="DengXian"/>
          <w:i/>
        </w:rPr>
        <w:t xml:space="preserve"> type 1-O</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31640EFB" w14:textId="6C7D1866" w:rsidR="00D62336" w:rsidRPr="004E5D66" w:rsidRDefault="00063062">
      <w:pPr>
        <w:rPr>
          <w:rFonts w:eastAsia="DengXian"/>
        </w:rPr>
      </w:pPr>
      <w:bookmarkStart w:id="2726" w:name="_Toc82621957"/>
      <w:bookmarkStart w:id="2727" w:name="_Toc21127633"/>
      <w:bookmarkStart w:id="2728" w:name="_Toc29811842"/>
      <w:bookmarkStart w:id="2729" w:name="_Toc61179499"/>
      <w:bookmarkStart w:id="2730" w:name="_Toc36817394"/>
      <w:bookmarkStart w:id="2731" w:name="_Toc45893620"/>
      <w:bookmarkStart w:id="2732" w:name="_Toc44712307"/>
      <w:bookmarkStart w:id="2733" w:name="_Toc114242245"/>
      <w:bookmarkStart w:id="2734" w:name="_Toc106177077"/>
      <w:bookmarkStart w:id="2735" w:name="_Toc67916795"/>
      <w:bookmarkStart w:id="2736" w:name="_Toc74663416"/>
      <w:bookmarkStart w:id="2737" w:name="_Toc53178340"/>
      <w:bookmarkStart w:id="2738" w:name="_Toc37267704"/>
      <w:bookmarkStart w:id="2739" w:name="_Toc106126764"/>
      <w:bookmarkStart w:id="2740" w:name="_Toc61179029"/>
      <w:bookmarkStart w:id="2741" w:name="_Toc90422804"/>
      <w:bookmarkStart w:id="2742" w:name="_Toc53178791"/>
      <w:bookmarkStart w:id="2743" w:name="_Toc104311063"/>
      <w:bookmarkStart w:id="2744" w:name="_Toc37260316"/>
      <w:r w:rsidRPr="004E5D66">
        <w:rPr>
          <w:rFonts w:eastAsia="DengXian"/>
        </w:rPr>
        <w:t xml:space="preserve">The OTA RE power control dynamic range is specified the same as the conducted RE power control dynamic range requirement for </w:t>
      </w:r>
      <w:r w:rsidRPr="004E5D66">
        <w:rPr>
          <w:rFonts w:hint="eastAsia"/>
          <w:i/>
          <w:lang w:eastAsia="zh-CN"/>
        </w:rPr>
        <w:t>SAN</w:t>
      </w:r>
      <w:r w:rsidRPr="004E5D66">
        <w:rPr>
          <w:rFonts w:eastAsia="DengXian"/>
          <w:i/>
        </w:rPr>
        <w:t xml:space="preserve"> type 1-H</w:t>
      </w:r>
      <w:r w:rsidRPr="004E5D66">
        <w:rPr>
          <w:rFonts w:eastAsia="DengXian"/>
        </w:rPr>
        <w:t xml:space="preserve"> in table 6.3.</w:t>
      </w:r>
      <w:r w:rsidRPr="004E5D66">
        <w:rPr>
          <w:rFonts w:eastAsia="DengXian"/>
          <w:lang w:eastAsia="zh-CN"/>
        </w:rPr>
        <w:t>2</w:t>
      </w:r>
      <w:r w:rsidRPr="004E5D66">
        <w:rPr>
          <w:rFonts w:eastAsia="DengXian"/>
        </w:rPr>
        <w:t>.</w:t>
      </w:r>
      <w:r w:rsidRPr="004E5D66">
        <w:rPr>
          <w:rFonts w:eastAsia="DengXian"/>
          <w:lang w:eastAsia="zh-CN"/>
        </w:rPr>
        <w:t>2</w:t>
      </w:r>
      <w:r w:rsidRPr="004E5D66">
        <w:rPr>
          <w:rFonts w:eastAsia="DengXian"/>
        </w:rPr>
        <w:t>-1.</w:t>
      </w:r>
    </w:p>
    <w:p w14:paraId="669F9317" w14:textId="77777777" w:rsidR="00D62336" w:rsidRPr="004E5D66" w:rsidRDefault="00063062" w:rsidP="00C60374">
      <w:pPr>
        <w:pStyle w:val="Heading3"/>
        <w:rPr>
          <w:rFonts w:eastAsia="DengXian"/>
        </w:rPr>
      </w:pPr>
      <w:bookmarkStart w:id="2745" w:name="_Toc121933033"/>
      <w:bookmarkStart w:id="2746" w:name="_Toc121908747"/>
      <w:bookmarkStart w:id="2747" w:name="_Toc124186542"/>
      <w:bookmarkStart w:id="2748" w:name="_Toc137240714"/>
      <w:bookmarkStart w:id="2749" w:name="_Toc137244813"/>
      <w:bookmarkStart w:id="2750" w:name="_Toc138894027"/>
      <w:bookmarkStart w:id="2751" w:name="_Toc138894259"/>
      <w:bookmarkStart w:id="2752" w:name="_Toc145036652"/>
      <w:bookmarkStart w:id="2753" w:name="_Toc153188944"/>
      <w:bookmarkStart w:id="2754" w:name="_Toc155672227"/>
      <w:bookmarkStart w:id="2755" w:name="_Toc161927870"/>
      <w:bookmarkStart w:id="2756" w:name="_Toc163213367"/>
      <w:bookmarkStart w:id="2757" w:name="_Toc169794770"/>
      <w:bookmarkStart w:id="2758" w:name="_Toc171510398"/>
      <w:bookmarkStart w:id="2759" w:name="_Toc233969877"/>
      <w:r w:rsidRPr="004E5D66">
        <w:rPr>
          <w:rFonts w:eastAsia="DengXian"/>
        </w:rPr>
        <w:t>9.4.3</w:t>
      </w:r>
      <w:r w:rsidRPr="004E5D66">
        <w:rPr>
          <w:rFonts w:eastAsia="DengXian"/>
        </w:rPr>
        <w:tab/>
        <w:t>OTA total power dynamic range</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12DAC661" w14:textId="77777777" w:rsidR="00D62336" w:rsidRPr="004E5D66" w:rsidRDefault="00063062" w:rsidP="00C60374">
      <w:pPr>
        <w:pStyle w:val="Heading4"/>
        <w:rPr>
          <w:rFonts w:eastAsia="DengXian"/>
        </w:rPr>
      </w:pPr>
      <w:bookmarkStart w:id="2760" w:name="_Toc67916796"/>
      <w:bookmarkStart w:id="2761" w:name="_Toc106177078"/>
      <w:bookmarkStart w:id="2762" w:name="_Toc61179500"/>
      <w:bookmarkStart w:id="2763" w:name="_Toc53178341"/>
      <w:bookmarkStart w:id="2764" w:name="_Toc36817395"/>
      <w:bookmarkStart w:id="2765" w:name="_Toc82621958"/>
      <w:bookmarkStart w:id="2766" w:name="_Toc114242246"/>
      <w:bookmarkStart w:id="2767" w:name="_Toc45893621"/>
      <w:bookmarkStart w:id="2768" w:name="_Toc90422805"/>
      <w:bookmarkStart w:id="2769" w:name="_Toc106126765"/>
      <w:bookmarkStart w:id="2770" w:name="_Toc29811843"/>
      <w:bookmarkStart w:id="2771" w:name="_Toc37260317"/>
      <w:bookmarkStart w:id="2772" w:name="_Toc44712308"/>
      <w:bookmarkStart w:id="2773" w:name="_Toc21127634"/>
      <w:bookmarkStart w:id="2774" w:name="_Toc37267705"/>
      <w:bookmarkStart w:id="2775" w:name="_Toc53178792"/>
      <w:bookmarkStart w:id="2776" w:name="_Toc61179030"/>
      <w:bookmarkStart w:id="2777" w:name="_Toc104311064"/>
      <w:bookmarkStart w:id="2778" w:name="_Toc74663417"/>
      <w:bookmarkStart w:id="2779" w:name="_Toc121933034"/>
      <w:bookmarkStart w:id="2780" w:name="_Toc121908748"/>
      <w:bookmarkStart w:id="2781" w:name="_Toc124186543"/>
      <w:bookmarkStart w:id="2782" w:name="_Toc137240715"/>
      <w:bookmarkStart w:id="2783" w:name="_Toc137244814"/>
      <w:bookmarkStart w:id="2784" w:name="_Toc138894028"/>
      <w:bookmarkStart w:id="2785" w:name="_Toc138894260"/>
      <w:bookmarkStart w:id="2786" w:name="_Toc145036653"/>
      <w:bookmarkStart w:id="2787" w:name="_Toc153188945"/>
      <w:bookmarkStart w:id="2788" w:name="_Toc155672228"/>
      <w:bookmarkStart w:id="2789" w:name="_Toc161927871"/>
      <w:bookmarkStart w:id="2790" w:name="_Toc163213368"/>
      <w:bookmarkStart w:id="2791" w:name="_Toc169794771"/>
      <w:bookmarkStart w:id="2792" w:name="_Toc171510399"/>
      <w:bookmarkStart w:id="2793" w:name="_Toc233969878"/>
      <w:r w:rsidRPr="004E5D66">
        <w:rPr>
          <w:rFonts w:eastAsia="DengXian"/>
        </w:rPr>
        <w:t>9.4.3.1</w:t>
      </w:r>
      <w:r w:rsidRPr="004E5D66">
        <w:rPr>
          <w:rFonts w:eastAsia="DengXian"/>
        </w:rPr>
        <w:tab/>
        <w:t>General</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6DF935BA" w14:textId="77777777" w:rsidR="00D62336" w:rsidRPr="004E5D66" w:rsidRDefault="00063062">
      <w:pPr>
        <w:rPr>
          <w:rFonts w:eastAsia="DengXian"/>
        </w:rPr>
      </w:pPr>
      <w:bookmarkStart w:id="2794" w:name="_Toc106177079"/>
      <w:bookmarkStart w:id="2795" w:name="_Toc29811844"/>
      <w:bookmarkStart w:id="2796" w:name="_Toc37260318"/>
      <w:bookmarkStart w:id="2797" w:name="_Toc90422806"/>
      <w:bookmarkStart w:id="2798" w:name="_Toc74663418"/>
      <w:bookmarkStart w:id="2799" w:name="_Toc44712309"/>
      <w:bookmarkStart w:id="2800" w:name="_Toc82621959"/>
      <w:bookmarkStart w:id="2801" w:name="_Toc53178793"/>
      <w:bookmarkStart w:id="2802" w:name="_Toc21127635"/>
      <w:bookmarkStart w:id="2803" w:name="_Toc53178342"/>
      <w:bookmarkStart w:id="2804" w:name="_Toc61179501"/>
      <w:bookmarkStart w:id="2805" w:name="_Toc114242247"/>
      <w:bookmarkStart w:id="2806" w:name="_Toc106126766"/>
      <w:bookmarkStart w:id="2807" w:name="_Toc37267706"/>
      <w:bookmarkStart w:id="2808" w:name="_Toc45893622"/>
      <w:bookmarkStart w:id="2809" w:name="_Toc61179031"/>
      <w:bookmarkStart w:id="2810" w:name="_Toc67916797"/>
      <w:bookmarkStart w:id="2811" w:name="_Toc36817396"/>
      <w:bookmarkStart w:id="2812" w:name="_Toc104311065"/>
      <w:r w:rsidRPr="004E5D66">
        <w:rPr>
          <w:rFonts w:eastAsia="DengXian"/>
        </w:rPr>
        <w:t>The OTA total power dynamic range is the difference between the maximum and the minimum transmit power of an OFDM symbol for a specified reference condition.</w:t>
      </w:r>
    </w:p>
    <w:p w14:paraId="0C8F0D25" w14:textId="77777777" w:rsidR="00D62336" w:rsidRPr="004E5D66" w:rsidRDefault="00063062">
      <w:pPr>
        <w:rPr>
          <w:rFonts w:eastAsia="DengXian"/>
        </w:rPr>
      </w:pPr>
      <w:r w:rsidRPr="004E5D66">
        <w:rPr>
          <w:rFonts w:eastAsia="DengXian"/>
        </w:rPr>
        <w:t xml:space="preserve">This requirement shall apply at each RIB supporting transmission in the </w:t>
      </w:r>
      <w:r w:rsidRPr="004E5D66">
        <w:rPr>
          <w:rFonts w:eastAsia="DengXian"/>
          <w:i/>
        </w:rPr>
        <w:t>operating band</w:t>
      </w:r>
      <w:r w:rsidRPr="004E5D66">
        <w:rPr>
          <w:rFonts w:eastAsia="DengXian"/>
        </w:rPr>
        <w:t>.</w:t>
      </w:r>
    </w:p>
    <w:p w14:paraId="050623B7" w14:textId="458610E6" w:rsidR="00BF3568" w:rsidRPr="004E5D66" w:rsidRDefault="00BF3568" w:rsidP="00BF3568">
      <w:pPr>
        <w:pStyle w:val="NO"/>
        <w:rPr>
          <w:rFonts w:eastAsia="DengXian"/>
          <w:strike/>
        </w:rPr>
      </w:pPr>
      <w:bookmarkStart w:id="2813" w:name="_Toc121933035"/>
      <w:bookmarkStart w:id="2814" w:name="_Toc121908749"/>
      <w:bookmarkStart w:id="2815" w:name="_Toc124186544"/>
      <w:bookmarkStart w:id="2816" w:name="_Toc137240716"/>
      <w:bookmarkStart w:id="2817" w:name="_Toc137244815"/>
      <w:bookmarkStart w:id="2818" w:name="_Toc138894029"/>
      <w:bookmarkStart w:id="2819" w:name="_Toc138894261"/>
      <w:bookmarkStart w:id="2820" w:name="_Toc145036654"/>
      <w:bookmarkStart w:id="2821" w:name="_Toc153188946"/>
      <w:bookmarkStart w:id="2822" w:name="_Toc155672229"/>
      <w:bookmarkStart w:id="2823" w:name="_Toc161927872"/>
      <w:bookmarkStart w:id="2824" w:name="_Toc163213369"/>
      <w:bookmarkStart w:id="2825" w:name="_Toc169794772"/>
      <w:bookmarkStart w:id="2826" w:name="_Toc171510400"/>
      <w:r w:rsidRPr="004E5D66">
        <w:rPr>
          <w:rFonts w:eastAsia="DengXian"/>
        </w:rPr>
        <w:t>NOTE:</w:t>
      </w:r>
      <w:r w:rsidRPr="004E5D66">
        <w:rPr>
          <w:rFonts w:eastAsia="DengXian"/>
        </w:rPr>
        <w:tab/>
        <w:t>The upper limit of the dynamic range is the OFDM symbol power for a SAN at maximum output power. The lower limit of the dynamic range is the OFDM symbol power for a SAN when one resource block is transmitted</w:t>
      </w:r>
      <w:r w:rsidRPr="004E5D66">
        <w:t>.</w:t>
      </w:r>
    </w:p>
    <w:p w14:paraId="5313F6DA" w14:textId="77777777" w:rsidR="00D62336" w:rsidRPr="004E5D66" w:rsidRDefault="00063062" w:rsidP="00C60374">
      <w:pPr>
        <w:pStyle w:val="Heading4"/>
        <w:rPr>
          <w:rFonts w:eastAsia="DengXian"/>
        </w:rPr>
      </w:pPr>
      <w:bookmarkStart w:id="2827" w:name="_Toc233969879"/>
      <w:r w:rsidRPr="004E5D66">
        <w:rPr>
          <w:rFonts w:eastAsia="DengXian"/>
        </w:rPr>
        <w:t>9.4.3.2</w:t>
      </w:r>
      <w:r w:rsidRPr="004E5D66">
        <w:rPr>
          <w:rFonts w:eastAsia="DengXian"/>
        </w:rPr>
        <w:tab/>
        <w:t xml:space="preserve">Minimum requirement for </w:t>
      </w:r>
      <w:r w:rsidRPr="004E5D66">
        <w:rPr>
          <w:rFonts w:hint="eastAsia"/>
          <w:i/>
          <w:lang w:eastAsia="zh-CN"/>
        </w:rPr>
        <w:t>SAN</w:t>
      </w:r>
      <w:r w:rsidRPr="004E5D66">
        <w:rPr>
          <w:rFonts w:eastAsia="DengXian"/>
          <w:i/>
        </w:rPr>
        <w:t xml:space="preserve"> type 1-O</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3FF1E43C" w14:textId="36BF39FC" w:rsidR="00D62336" w:rsidRPr="004E5D66" w:rsidRDefault="00802A3E">
      <w:pPr>
        <w:rPr>
          <w:rFonts w:eastAsia="DengXian"/>
        </w:rPr>
      </w:pPr>
      <w:r w:rsidRPr="004E5D66">
        <w:rPr>
          <w:rFonts w:eastAsia="DengXian"/>
        </w:rPr>
        <w:t xml:space="preserve">OTA total power dynamic range minimum requirement for </w:t>
      </w:r>
      <w:r w:rsidRPr="004E5D66">
        <w:rPr>
          <w:rFonts w:hint="eastAsia"/>
          <w:lang w:eastAsia="zh-CN"/>
        </w:rPr>
        <w:t>SAN</w:t>
      </w:r>
      <w:r w:rsidRPr="004E5D66">
        <w:rPr>
          <w:rFonts w:eastAsia="DengXian"/>
        </w:rPr>
        <w:t xml:space="preserve"> type 1-O is specified such as for each </w:t>
      </w:r>
      <w:r w:rsidRPr="004E5D66">
        <w:rPr>
          <w:rFonts w:eastAsia="DengXian" w:hint="eastAsia"/>
          <w:lang w:val="en-US" w:eastAsia="zh-CN"/>
        </w:rPr>
        <w:t>E-UTRA</w:t>
      </w:r>
      <w:r w:rsidRPr="004E5D66">
        <w:rPr>
          <w:rFonts w:eastAsia="DengXian"/>
        </w:rPr>
        <w:t xml:space="preserve"> carrier it shall be larger than or equal to the levels specified for the conducted requirement for </w:t>
      </w:r>
      <w:r w:rsidRPr="004E5D66">
        <w:rPr>
          <w:i/>
          <w:lang w:eastAsia="zh-CN"/>
        </w:rPr>
        <w:t>SAN</w:t>
      </w:r>
      <w:r w:rsidRPr="004E5D66">
        <w:rPr>
          <w:rFonts w:eastAsia="DengXian"/>
          <w:i/>
        </w:rPr>
        <w:t xml:space="preserve"> type 1-H</w:t>
      </w:r>
      <w:r w:rsidRPr="004E5D66">
        <w:rPr>
          <w:rFonts w:eastAsia="DengXian"/>
        </w:rPr>
        <w:t xml:space="preserve"> in table 6.3.3</w:t>
      </w:r>
      <w:r w:rsidRPr="004E5D66">
        <w:rPr>
          <w:lang w:val="en-US" w:eastAsia="zh-CN"/>
        </w:rPr>
        <w:t>.2</w:t>
      </w:r>
      <w:r w:rsidRPr="004E5D66">
        <w:rPr>
          <w:rFonts w:eastAsia="DengXian"/>
        </w:rPr>
        <w:t>-1.</w:t>
      </w:r>
    </w:p>
    <w:p w14:paraId="3DCD9FDF" w14:textId="77777777" w:rsidR="00D62336" w:rsidRPr="004E5D66" w:rsidRDefault="00D62336"/>
    <w:p w14:paraId="147B1232" w14:textId="77777777" w:rsidR="00D62336" w:rsidRPr="004E5D66" w:rsidRDefault="00063062">
      <w:pPr>
        <w:pStyle w:val="Heading2"/>
      </w:pPr>
      <w:bookmarkStart w:id="2828" w:name="_Toc29811846"/>
      <w:bookmarkStart w:id="2829" w:name="_Toc45893624"/>
      <w:bookmarkStart w:id="2830" w:name="_Toc74663420"/>
      <w:bookmarkStart w:id="2831" w:name="_Toc61179503"/>
      <w:bookmarkStart w:id="2832" w:name="_Toc37267708"/>
      <w:bookmarkStart w:id="2833" w:name="_Toc61179033"/>
      <w:bookmarkStart w:id="2834" w:name="_Toc67916799"/>
      <w:bookmarkStart w:id="2835" w:name="_Toc53178795"/>
      <w:bookmarkStart w:id="2836" w:name="_Toc21032"/>
      <w:bookmarkStart w:id="2837" w:name="_Toc37260320"/>
      <w:bookmarkStart w:id="2838" w:name="_Toc53178344"/>
      <w:bookmarkStart w:id="2839" w:name="_Toc21127637"/>
      <w:bookmarkStart w:id="2840" w:name="_Toc44712311"/>
      <w:bookmarkStart w:id="2841" w:name="_Toc36817398"/>
      <w:bookmarkStart w:id="2842" w:name="_Toc121933036"/>
      <w:bookmarkStart w:id="2843" w:name="_Toc121908750"/>
      <w:bookmarkStart w:id="2844" w:name="_Toc124186545"/>
      <w:bookmarkStart w:id="2845" w:name="_Toc137240717"/>
      <w:bookmarkStart w:id="2846" w:name="_Toc137244816"/>
      <w:bookmarkStart w:id="2847" w:name="_Toc138894030"/>
      <w:bookmarkStart w:id="2848" w:name="_Toc138894262"/>
      <w:bookmarkStart w:id="2849" w:name="_Toc145036655"/>
      <w:bookmarkStart w:id="2850" w:name="_Toc153188947"/>
      <w:bookmarkStart w:id="2851" w:name="_Toc155672230"/>
      <w:bookmarkStart w:id="2852" w:name="_Toc161927873"/>
      <w:bookmarkStart w:id="2853" w:name="_Toc163213370"/>
      <w:bookmarkStart w:id="2854" w:name="_Toc169794773"/>
      <w:bookmarkStart w:id="2855" w:name="_Toc171510401"/>
      <w:bookmarkStart w:id="2856" w:name="_Toc233969880"/>
      <w:bookmarkEnd w:id="2588"/>
      <w:r w:rsidRPr="004E5D66">
        <w:t>9.5</w:t>
      </w:r>
      <w:r w:rsidRPr="004E5D66">
        <w:tab/>
        <w:t>OTA transmit ON/OFF power</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5075B605" w14:textId="77777777" w:rsidR="00D62336" w:rsidRPr="004E5D66" w:rsidRDefault="00063062">
      <w:pPr>
        <w:rPr>
          <w:rFonts w:eastAsia="DengXian"/>
        </w:rPr>
      </w:pPr>
      <w:r w:rsidRPr="004E5D66">
        <w:rPr>
          <w:rFonts w:eastAsia="DengXian"/>
        </w:rPr>
        <w:t>The requirement is not applicable in this version of the specification.</w:t>
      </w:r>
    </w:p>
    <w:p w14:paraId="4ED4BDF3" w14:textId="77777777" w:rsidR="00D62336" w:rsidRPr="004E5D66" w:rsidRDefault="00D62336"/>
    <w:p w14:paraId="5287EED7" w14:textId="77777777" w:rsidR="00D62336" w:rsidRPr="004E5D66" w:rsidRDefault="00063062">
      <w:pPr>
        <w:pStyle w:val="Heading2"/>
      </w:pPr>
      <w:bookmarkStart w:id="2857" w:name="_Toc67916809"/>
      <w:bookmarkStart w:id="2858" w:name="_Toc44712321"/>
      <w:bookmarkStart w:id="2859" w:name="_Toc37260330"/>
      <w:bookmarkStart w:id="2860" w:name="_Toc29811856"/>
      <w:bookmarkStart w:id="2861" w:name="_Toc36817408"/>
      <w:bookmarkStart w:id="2862" w:name="_Toc53178354"/>
      <w:bookmarkStart w:id="2863" w:name="_Toc74663430"/>
      <w:bookmarkStart w:id="2864" w:name="_Toc61179043"/>
      <w:bookmarkStart w:id="2865" w:name="_Toc37267718"/>
      <w:bookmarkStart w:id="2866" w:name="_Toc61179513"/>
      <w:bookmarkStart w:id="2867" w:name="_Toc45893634"/>
      <w:bookmarkStart w:id="2868" w:name="_Toc21127647"/>
      <w:bookmarkStart w:id="2869" w:name="_Toc53178805"/>
      <w:bookmarkStart w:id="2870" w:name="_Toc7502"/>
      <w:bookmarkStart w:id="2871" w:name="_Toc121933037"/>
      <w:bookmarkStart w:id="2872" w:name="_Toc121908751"/>
      <w:bookmarkStart w:id="2873" w:name="_Toc124186546"/>
      <w:bookmarkStart w:id="2874" w:name="_Toc137240718"/>
      <w:bookmarkStart w:id="2875" w:name="_Toc137244817"/>
      <w:bookmarkStart w:id="2876" w:name="_Toc138894031"/>
      <w:bookmarkStart w:id="2877" w:name="_Toc138894263"/>
      <w:bookmarkStart w:id="2878" w:name="_Toc145036656"/>
      <w:bookmarkStart w:id="2879" w:name="_Toc153188948"/>
      <w:bookmarkStart w:id="2880" w:name="_Toc155672231"/>
      <w:bookmarkStart w:id="2881" w:name="_Toc161927874"/>
      <w:bookmarkStart w:id="2882" w:name="_Toc163213371"/>
      <w:bookmarkStart w:id="2883" w:name="_Toc169794774"/>
      <w:bookmarkStart w:id="2884" w:name="_Toc171510402"/>
      <w:bookmarkStart w:id="2885" w:name="_Toc233969881"/>
      <w:r w:rsidRPr="004E5D66">
        <w:lastRenderedPageBreak/>
        <w:t>9.6</w:t>
      </w:r>
      <w:r w:rsidRPr="004E5D66">
        <w:tab/>
        <w:t>OTA transmitted signal quality</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43E28699" w14:textId="77777777" w:rsidR="00D62336" w:rsidRPr="004E5D66" w:rsidRDefault="00063062" w:rsidP="004C5738">
      <w:pPr>
        <w:pStyle w:val="Heading3"/>
        <w:rPr>
          <w:rFonts w:eastAsia="DengXian"/>
        </w:rPr>
      </w:pPr>
      <w:bookmarkStart w:id="2886" w:name="_Toc104311068"/>
      <w:bookmarkStart w:id="2887" w:name="_Toc114242250"/>
      <w:bookmarkStart w:id="2888" w:name="_Toc106126769"/>
      <w:bookmarkStart w:id="2889" w:name="_Toc106177082"/>
      <w:bookmarkStart w:id="2890" w:name="_Toc121933038"/>
      <w:bookmarkStart w:id="2891" w:name="_Toc121908752"/>
      <w:bookmarkStart w:id="2892" w:name="_Toc124186547"/>
      <w:bookmarkStart w:id="2893" w:name="_Toc137240719"/>
      <w:bookmarkStart w:id="2894" w:name="_Toc137244818"/>
      <w:bookmarkStart w:id="2895" w:name="_Toc138894032"/>
      <w:bookmarkStart w:id="2896" w:name="_Toc138894264"/>
      <w:bookmarkStart w:id="2897" w:name="_Toc145036657"/>
      <w:bookmarkStart w:id="2898" w:name="_Toc153188949"/>
      <w:bookmarkStart w:id="2899" w:name="_Toc155672232"/>
      <w:bookmarkStart w:id="2900" w:name="_Toc161927875"/>
      <w:bookmarkStart w:id="2901" w:name="_Toc163213372"/>
      <w:bookmarkStart w:id="2902" w:name="_Toc169794775"/>
      <w:bookmarkStart w:id="2903" w:name="_Toc171510403"/>
      <w:bookmarkStart w:id="2904" w:name="_Toc233969882"/>
      <w:r w:rsidRPr="004E5D66">
        <w:rPr>
          <w:rFonts w:eastAsia="DengXian"/>
          <w:lang w:eastAsia="zh-CN"/>
        </w:rPr>
        <w:t>9</w:t>
      </w:r>
      <w:r w:rsidRPr="004E5D66">
        <w:rPr>
          <w:rFonts w:eastAsia="DengXian"/>
        </w:rPr>
        <w:t>.</w:t>
      </w:r>
      <w:r w:rsidRPr="004E5D66">
        <w:rPr>
          <w:rFonts w:eastAsia="DengXian"/>
          <w:lang w:eastAsia="zh-CN"/>
        </w:rPr>
        <w:t>6</w:t>
      </w:r>
      <w:r w:rsidRPr="004E5D66">
        <w:rPr>
          <w:rFonts w:eastAsia="DengXian"/>
        </w:rPr>
        <w:t>.1</w:t>
      </w:r>
      <w:r w:rsidRPr="004E5D66">
        <w:rPr>
          <w:rFonts w:eastAsia="DengXian"/>
        </w:rPr>
        <w:tab/>
        <w:t>OTA frequency error</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45262E9" w14:textId="77777777" w:rsidR="00D62336" w:rsidRPr="004E5D66" w:rsidRDefault="00063062" w:rsidP="004C5738">
      <w:pPr>
        <w:pStyle w:val="Heading4"/>
        <w:rPr>
          <w:rFonts w:eastAsia="DengXian"/>
          <w:lang w:eastAsia="zh-CN"/>
        </w:rPr>
      </w:pPr>
      <w:bookmarkStart w:id="2905" w:name="_Toc104311069"/>
      <w:bookmarkStart w:id="2906" w:name="_Toc53178356"/>
      <w:bookmarkStart w:id="2907" w:name="_Toc106177083"/>
      <w:bookmarkStart w:id="2908" w:name="_Toc82621973"/>
      <w:bookmarkStart w:id="2909" w:name="_Toc37267720"/>
      <w:bookmarkStart w:id="2910" w:name="_Toc114242251"/>
      <w:bookmarkStart w:id="2911" w:name="_Toc45893636"/>
      <w:bookmarkStart w:id="2912" w:name="_Toc21127649"/>
      <w:bookmarkStart w:id="2913" w:name="_Toc74663432"/>
      <w:bookmarkStart w:id="2914" w:name="_Toc106126770"/>
      <w:bookmarkStart w:id="2915" w:name="_Toc67916811"/>
      <w:bookmarkStart w:id="2916" w:name="_Toc36817410"/>
      <w:bookmarkStart w:id="2917" w:name="_Toc37260332"/>
      <w:bookmarkStart w:id="2918" w:name="_Toc29811858"/>
      <w:bookmarkStart w:id="2919" w:name="_Toc53178807"/>
      <w:bookmarkStart w:id="2920" w:name="_Toc61179045"/>
      <w:bookmarkStart w:id="2921" w:name="_Toc44712323"/>
      <w:bookmarkStart w:id="2922" w:name="_Toc61179515"/>
      <w:bookmarkStart w:id="2923" w:name="_Toc90422820"/>
      <w:bookmarkStart w:id="2924" w:name="_Toc121933039"/>
      <w:bookmarkStart w:id="2925" w:name="_Toc121908753"/>
      <w:bookmarkStart w:id="2926" w:name="_Toc124186548"/>
      <w:bookmarkStart w:id="2927" w:name="_Toc137240720"/>
      <w:bookmarkStart w:id="2928" w:name="_Toc137244819"/>
      <w:bookmarkStart w:id="2929" w:name="_Toc138894033"/>
      <w:bookmarkStart w:id="2930" w:name="_Toc138894265"/>
      <w:bookmarkStart w:id="2931" w:name="_Toc145036658"/>
      <w:bookmarkStart w:id="2932" w:name="_Toc153188950"/>
      <w:bookmarkStart w:id="2933" w:name="_Toc155672233"/>
      <w:bookmarkStart w:id="2934" w:name="_Toc161927876"/>
      <w:bookmarkStart w:id="2935" w:name="_Toc163213373"/>
      <w:bookmarkStart w:id="2936" w:name="_Toc169794776"/>
      <w:bookmarkStart w:id="2937" w:name="_Toc171510404"/>
      <w:bookmarkStart w:id="2938" w:name="_Toc233969883"/>
      <w:r w:rsidRPr="004E5D66">
        <w:rPr>
          <w:rFonts w:eastAsia="DengXian"/>
          <w:lang w:eastAsia="zh-CN"/>
        </w:rPr>
        <w:t>9</w:t>
      </w:r>
      <w:r w:rsidRPr="004E5D66">
        <w:rPr>
          <w:rFonts w:eastAsia="DengXian"/>
        </w:rPr>
        <w:t>.</w:t>
      </w:r>
      <w:r w:rsidRPr="004E5D66">
        <w:rPr>
          <w:rFonts w:eastAsia="DengXian"/>
          <w:lang w:eastAsia="zh-CN"/>
        </w:rPr>
        <w:t>6</w:t>
      </w:r>
      <w:r w:rsidRPr="004E5D66">
        <w:rPr>
          <w:rFonts w:eastAsia="DengXian"/>
        </w:rPr>
        <w:t>.1.1</w:t>
      </w:r>
      <w:r w:rsidRPr="004E5D66">
        <w:rPr>
          <w:rFonts w:eastAsia="DengXian"/>
        </w:rPr>
        <w:tab/>
      </w:r>
      <w:r w:rsidRPr="004E5D66">
        <w:rPr>
          <w:rFonts w:eastAsia="DengXian"/>
          <w:lang w:eastAsia="zh-CN"/>
        </w:rPr>
        <w:t>General</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47A981D9" w14:textId="77777777" w:rsidR="00D62336" w:rsidRPr="004E5D66" w:rsidRDefault="00063062">
      <w:pPr>
        <w:rPr>
          <w:rFonts w:eastAsia="DengXian" w:cs="v5.0.0"/>
        </w:rPr>
      </w:pPr>
      <w:bookmarkStart w:id="2939" w:name="_Toc106126771"/>
      <w:bookmarkStart w:id="2940" w:name="_Toc29811859"/>
      <w:bookmarkStart w:id="2941" w:name="_Toc61179516"/>
      <w:bookmarkStart w:id="2942" w:name="_Toc36817411"/>
      <w:bookmarkStart w:id="2943" w:name="_Toc37260333"/>
      <w:bookmarkStart w:id="2944" w:name="_Toc106177084"/>
      <w:bookmarkStart w:id="2945" w:name="_Toc114242252"/>
      <w:bookmarkStart w:id="2946" w:name="_Toc53178808"/>
      <w:bookmarkStart w:id="2947" w:name="_Toc21127650"/>
      <w:bookmarkStart w:id="2948" w:name="_Toc90422821"/>
      <w:bookmarkStart w:id="2949" w:name="_Toc82621974"/>
      <w:bookmarkStart w:id="2950" w:name="_Toc74663433"/>
      <w:bookmarkStart w:id="2951" w:name="_Toc61179046"/>
      <w:bookmarkStart w:id="2952" w:name="_Toc67916812"/>
      <w:bookmarkStart w:id="2953" w:name="_Toc45893637"/>
      <w:bookmarkStart w:id="2954" w:name="_Toc37267721"/>
      <w:bookmarkStart w:id="2955" w:name="_Toc53178357"/>
      <w:bookmarkStart w:id="2956" w:name="_Toc44712324"/>
      <w:bookmarkStart w:id="2957" w:name="_Toc104311070"/>
      <w:r w:rsidRPr="004E5D66">
        <w:rPr>
          <w:rFonts w:eastAsia="DengXian"/>
        </w:rPr>
        <w:t xml:space="preserve">OTA frequency error is the measure of the difference between the actual SAN transmit frequency and the assigned frequency. </w:t>
      </w:r>
      <w:r w:rsidRPr="004E5D66">
        <w:rPr>
          <w:rFonts w:eastAsia="DengXian" w:cs="v5.0.0"/>
        </w:rPr>
        <w:t>The same source shall be used for RF frequency and data clock generation.</w:t>
      </w:r>
    </w:p>
    <w:p w14:paraId="4CE74FAD" w14:textId="65F40327" w:rsidR="00D62336" w:rsidRPr="004E5D66" w:rsidRDefault="00063062">
      <w:pPr>
        <w:rPr>
          <w:rFonts w:eastAsia="DengXian" w:cs="v5.0.0"/>
        </w:rPr>
      </w:pPr>
      <w:r w:rsidRPr="004E5D66">
        <w:rPr>
          <w:rFonts w:eastAsia="DengXian" w:cs="v5.0.0"/>
        </w:rPr>
        <w:t xml:space="preserve">OTA frequency error requirement is defined as a </w:t>
      </w:r>
      <w:r w:rsidRPr="004E5D66">
        <w:rPr>
          <w:rFonts w:eastAsia="DengXian" w:cs="v5.0.0"/>
          <w:i/>
        </w:rPr>
        <w:t>directional requirement</w:t>
      </w:r>
      <w:r w:rsidRPr="004E5D66">
        <w:rPr>
          <w:rFonts w:eastAsia="DengXian" w:cs="v5.0.0"/>
        </w:rPr>
        <w:t xml:space="preserve"> at the RIB and shall be met within the </w:t>
      </w:r>
      <w:r w:rsidRPr="004E5D66">
        <w:rPr>
          <w:rFonts w:eastAsia="DengXian" w:cs="v5.0.0"/>
          <w:i/>
        </w:rPr>
        <w:t>OTA coverage range</w:t>
      </w:r>
      <w:r w:rsidRPr="004E5D66">
        <w:rPr>
          <w:rFonts w:eastAsia="DengXian" w:cs="v5.0.0"/>
        </w:rPr>
        <w:t>.</w:t>
      </w:r>
    </w:p>
    <w:p w14:paraId="60E884A0" w14:textId="77777777" w:rsidR="00D62336" w:rsidRPr="004E5D66" w:rsidRDefault="00063062" w:rsidP="004C5738">
      <w:pPr>
        <w:pStyle w:val="Heading4"/>
        <w:rPr>
          <w:rFonts w:eastAsia="DengXian"/>
          <w:lang w:eastAsia="zh-CN"/>
        </w:rPr>
      </w:pPr>
      <w:bookmarkStart w:id="2958" w:name="_Toc121933040"/>
      <w:bookmarkStart w:id="2959" w:name="_Toc121908754"/>
      <w:bookmarkStart w:id="2960" w:name="_Toc124186549"/>
      <w:bookmarkStart w:id="2961" w:name="_Toc137240721"/>
      <w:bookmarkStart w:id="2962" w:name="_Toc137244820"/>
      <w:bookmarkStart w:id="2963" w:name="_Toc138894034"/>
      <w:bookmarkStart w:id="2964" w:name="_Toc138894266"/>
      <w:bookmarkStart w:id="2965" w:name="_Toc145036659"/>
      <w:bookmarkStart w:id="2966" w:name="_Toc153188951"/>
      <w:bookmarkStart w:id="2967" w:name="_Toc155672234"/>
      <w:bookmarkStart w:id="2968" w:name="_Toc161927877"/>
      <w:bookmarkStart w:id="2969" w:name="_Toc163213374"/>
      <w:bookmarkStart w:id="2970" w:name="_Toc169794777"/>
      <w:bookmarkStart w:id="2971" w:name="_Toc171510405"/>
      <w:bookmarkStart w:id="2972" w:name="_Toc233969884"/>
      <w:r w:rsidRPr="004E5D66">
        <w:rPr>
          <w:rFonts w:eastAsia="DengXian"/>
          <w:lang w:eastAsia="zh-CN"/>
        </w:rPr>
        <w:t>9</w:t>
      </w:r>
      <w:r w:rsidRPr="004E5D66">
        <w:rPr>
          <w:rFonts w:eastAsia="DengXian"/>
        </w:rPr>
        <w:t>.</w:t>
      </w:r>
      <w:r w:rsidRPr="004E5D66">
        <w:rPr>
          <w:rFonts w:eastAsia="DengXian"/>
          <w:lang w:eastAsia="zh-CN"/>
        </w:rPr>
        <w:t>6</w:t>
      </w:r>
      <w:r w:rsidRPr="004E5D66">
        <w:rPr>
          <w:rFonts w:eastAsia="DengXian"/>
        </w:rPr>
        <w:t>.1.</w:t>
      </w:r>
      <w:r w:rsidRPr="004E5D66">
        <w:rPr>
          <w:rFonts w:eastAsia="DengXian"/>
          <w:lang w:eastAsia="zh-CN"/>
        </w:rPr>
        <w:t>2</w:t>
      </w:r>
      <w:r w:rsidRPr="004E5D66">
        <w:rPr>
          <w:rFonts w:eastAsia="DengXian"/>
        </w:rPr>
        <w:tab/>
        <w:t>Minimum requirement</w:t>
      </w:r>
      <w:r w:rsidRPr="004E5D66">
        <w:rPr>
          <w:rFonts w:eastAsia="DengXian"/>
          <w:lang w:eastAsia="zh-CN"/>
        </w:rPr>
        <w:t xml:space="preserve"> for </w:t>
      </w:r>
      <w:r w:rsidRPr="004E5D66">
        <w:rPr>
          <w:rFonts w:eastAsia="DengXian"/>
          <w:i/>
          <w:lang w:eastAsia="zh-CN"/>
        </w:rPr>
        <w:t>SAN type 1-O</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5334D3BA" w14:textId="374BF072" w:rsidR="00D62336" w:rsidRPr="004E5D66" w:rsidRDefault="00063062">
      <w:pPr>
        <w:rPr>
          <w:rFonts w:eastAsia="DengXian"/>
        </w:rPr>
      </w:pPr>
      <w:bookmarkStart w:id="2973" w:name="_Toc53178359"/>
      <w:bookmarkStart w:id="2974" w:name="_Toc44712326"/>
      <w:bookmarkStart w:id="2975" w:name="_Toc82621976"/>
      <w:bookmarkStart w:id="2976" w:name="_Toc29811861"/>
      <w:bookmarkStart w:id="2977" w:name="_Toc36817413"/>
      <w:bookmarkStart w:id="2978" w:name="_Toc61179048"/>
      <w:bookmarkStart w:id="2979" w:name="_Toc37260335"/>
      <w:bookmarkStart w:id="2980" w:name="_Toc45893639"/>
      <w:bookmarkStart w:id="2981" w:name="_Toc106126772"/>
      <w:bookmarkStart w:id="2982" w:name="_Toc61179518"/>
      <w:bookmarkStart w:id="2983" w:name="_Toc53178810"/>
      <w:bookmarkStart w:id="2984" w:name="_Toc106177085"/>
      <w:bookmarkStart w:id="2985" w:name="_Toc21127652"/>
      <w:bookmarkStart w:id="2986" w:name="_Toc37267723"/>
      <w:bookmarkStart w:id="2987" w:name="_Toc90422823"/>
      <w:bookmarkStart w:id="2988" w:name="_Toc114242253"/>
      <w:bookmarkStart w:id="2989" w:name="_Toc104311071"/>
      <w:bookmarkStart w:id="2990" w:name="_Toc74663435"/>
      <w:bookmarkStart w:id="2991" w:name="_Toc67916814"/>
      <w:r w:rsidRPr="004E5D66">
        <w:rPr>
          <w:rFonts w:eastAsia="DengXian"/>
        </w:rPr>
        <w:t>The modulated carrier frequency of each carrier configured by the SAN shall be accurate to within 0.05 ppm observed over 1 ms.</w:t>
      </w:r>
    </w:p>
    <w:p w14:paraId="2CAB6C1A" w14:textId="77777777" w:rsidR="00D62336" w:rsidRPr="004E5D66" w:rsidRDefault="00063062" w:rsidP="004C5738">
      <w:pPr>
        <w:pStyle w:val="Heading3"/>
        <w:rPr>
          <w:rFonts w:eastAsia="DengXian"/>
        </w:rPr>
      </w:pPr>
      <w:bookmarkStart w:id="2992" w:name="_Toc121933041"/>
      <w:bookmarkStart w:id="2993" w:name="_Toc121908755"/>
      <w:bookmarkStart w:id="2994" w:name="_Toc124186550"/>
      <w:bookmarkStart w:id="2995" w:name="_Toc137240722"/>
      <w:bookmarkStart w:id="2996" w:name="_Toc137244821"/>
      <w:bookmarkStart w:id="2997" w:name="_Toc138894035"/>
      <w:bookmarkStart w:id="2998" w:name="_Toc138894267"/>
      <w:bookmarkStart w:id="2999" w:name="_Toc145036660"/>
      <w:bookmarkStart w:id="3000" w:name="_Toc153188952"/>
      <w:bookmarkStart w:id="3001" w:name="_Toc155672235"/>
      <w:bookmarkStart w:id="3002" w:name="_Toc161927878"/>
      <w:bookmarkStart w:id="3003" w:name="_Toc163213375"/>
      <w:bookmarkStart w:id="3004" w:name="_Toc169794778"/>
      <w:bookmarkStart w:id="3005" w:name="_Toc171510406"/>
      <w:bookmarkStart w:id="3006" w:name="_Toc233969885"/>
      <w:r w:rsidRPr="004E5D66">
        <w:rPr>
          <w:rFonts w:eastAsia="DengXian"/>
        </w:rPr>
        <w:t>9.6.2</w:t>
      </w:r>
      <w:r w:rsidRPr="004E5D66">
        <w:rPr>
          <w:rFonts w:eastAsia="DengXian"/>
        </w:rPr>
        <w:tab/>
        <w:t>OTA modulation quality</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475ED9A4" w14:textId="77777777" w:rsidR="00D62336" w:rsidRPr="004E5D66" w:rsidRDefault="00063062" w:rsidP="004C5738">
      <w:pPr>
        <w:pStyle w:val="Heading4"/>
        <w:rPr>
          <w:rFonts w:eastAsia="DengXian"/>
        </w:rPr>
      </w:pPr>
      <w:bookmarkStart w:id="3007" w:name="_Toc37260336"/>
      <w:bookmarkStart w:id="3008" w:name="_Toc61179519"/>
      <w:bookmarkStart w:id="3009" w:name="_Toc74663436"/>
      <w:bookmarkStart w:id="3010" w:name="_Toc53178360"/>
      <w:bookmarkStart w:id="3011" w:name="_Toc37267724"/>
      <w:bookmarkStart w:id="3012" w:name="_Toc114242254"/>
      <w:bookmarkStart w:id="3013" w:name="_Toc82621977"/>
      <w:bookmarkStart w:id="3014" w:name="_Toc90422824"/>
      <w:bookmarkStart w:id="3015" w:name="_Toc61179049"/>
      <w:bookmarkStart w:id="3016" w:name="_Toc67916815"/>
      <w:bookmarkStart w:id="3017" w:name="_Toc44712327"/>
      <w:bookmarkStart w:id="3018" w:name="_Toc104311072"/>
      <w:bookmarkStart w:id="3019" w:name="_Toc36817414"/>
      <w:bookmarkStart w:id="3020" w:name="_Toc53178811"/>
      <w:bookmarkStart w:id="3021" w:name="_Toc106177086"/>
      <w:bookmarkStart w:id="3022" w:name="_Toc21127653"/>
      <w:bookmarkStart w:id="3023" w:name="_Toc45893640"/>
      <w:bookmarkStart w:id="3024" w:name="_Toc29811862"/>
      <w:bookmarkStart w:id="3025" w:name="_Toc106126773"/>
      <w:bookmarkStart w:id="3026" w:name="_Toc121933042"/>
      <w:bookmarkStart w:id="3027" w:name="_Toc121908756"/>
      <w:bookmarkStart w:id="3028" w:name="_Toc124186551"/>
      <w:bookmarkStart w:id="3029" w:name="_Toc137240723"/>
      <w:bookmarkStart w:id="3030" w:name="_Toc137244822"/>
      <w:bookmarkStart w:id="3031" w:name="_Toc138894036"/>
      <w:bookmarkStart w:id="3032" w:name="_Toc138894268"/>
      <w:bookmarkStart w:id="3033" w:name="_Toc145036661"/>
      <w:bookmarkStart w:id="3034" w:name="_Toc153188953"/>
      <w:bookmarkStart w:id="3035" w:name="_Toc155672236"/>
      <w:bookmarkStart w:id="3036" w:name="_Toc161927879"/>
      <w:bookmarkStart w:id="3037" w:name="_Toc163213376"/>
      <w:bookmarkStart w:id="3038" w:name="_Toc169794779"/>
      <w:bookmarkStart w:id="3039" w:name="_Toc171510407"/>
      <w:bookmarkStart w:id="3040" w:name="_Toc233969886"/>
      <w:r w:rsidRPr="004E5D66">
        <w:rPr>
          <w:rFonts w:eastAsia="DengXian"/>
        </w:rPr>
        <w:t>9.6.2.1</w:t>
      </w:r>
      <w:r w:rsidRPr="004E5D66">
        <w:rPr>
          <w:rFonts w:eastAsia="DengXian"/>
        </w:rPr>
        <w:tab/>
        <w:t>General</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1CD04B43" w14:textId="77777777" w:rsidR="00D62336" w:rsidRPr="004E5D66" w:rsidRDefault="00063062">
      <w:pPr>
        <w:rPr>
          <w:rFonts w:eastAsia="DengXian"/>
        </w:rPr>
      </w:pPr>
      <w:bookmarkStart w:id="3041" w:name="_Toc37260337"/>
      <w:bookmarkStart w:id="3042" w:name="_Toc61179050"/>
      <w:bookmarkStart w:id="3043" w:name="_Toc29811863"/>
      <w:bookmarkStart w:id="3044" w:name="_Toc90422825"/>
      <w:bookmarkStart w:id="3045" w:name="_Toc37267725"/>
      <w:bookmarkStart w:id="3046" w:name="_Toc82621978"/>
      <w:bookmarkStart w:id="3047" w:name="_Toc53178361"/>
      <w:bookmarkStart w:id="3048" w:name="_Toc44712328"/>
      <w:bookmarkStart w:id="3049" w:name="_Toc106126774"/>
      <w:bookmarkStart w:id="3050" w:name="_Toc36817415"/>
      <w:bookmarkStart w:id="3051" w:name="_Toc106177087"/>
      <w:bookmarkStart w:id="3052" w:name="_Toc45893641"/>
      <w:bookmarkStart w:id="3053" w:name="_Toc53178812"/>
      <w:bookmarkStart w:id="3054" w:name="_Toc61179520"/>
      <w:bookmarkStart w:id="3055" w:name="_Toc67916816"/>
      <w:bookmarkStart w:id="3056" w:name="_Toc21127654"/>
      <w:bookmarkStart w:id="3057" w:name="_Toc104311073"/>
      <w:bookmarkStart w:id="3058" w:name="_Toc114242255"/>
      <w:bookmarkStart w:id="3059" w:name="_Toc74663437"/>
      <w:r w:rsidRPr="004E5D66">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Pr="004E5D66" w:rsidRDefault="00063062">
      <w:pPr>
        <w:rPr>
          <w:rFonts w:eastAsia="DengXian" w:cs="v5.0.0"/>
        </w:rPr>
      </w:pPr>
      <w:r w:rsidRPr="004E5D66">
        <w:rPr>
          <w:rFonts w:eastAsia="DengXian" w:cs="v5.0.0"/>
        </w:rPr>
        <w:t xml:space="preserve">OTA modulation quality requirement is defined as a </w:t>
      </w:r>
      <w:r w:rsidRPr="004E5D66">
        <w:rPr>
          <w:rFonts w:eastAsia="DengXian" w:cs="v5.0.0"/>
          <w:i/>
        </w:rPr>
        <w:t>directional requirement</w:t>
      </w:r>
      <w:r w:rsidRPr="004E5D66">
        <w:rPr>
          <w:rFonts w:eastAsia="DengXian" w:cs="v5.0.0"/>
        </w:rPr>
        <w:t xml:space="preserve"> at the RIB and shall be met within the </w:t>
      </w:r>
      <w:r w:rsidRPr="004E5D66">
        <w:rPr>
          <w:rFonts w:eastAsia="DengXian" w:cs="v5.0.0"/>
          <w:i/>
        </w:rPr>
        <w:t>OTA coverage range</w:t>
      </w:r>
      <w:r w:rsidRPr="004E5D66">
        <w:rPr>
          <w:rFonts w:eastAsia="DengXian" w:cs="v5.0.0"/>
        </w:rPr>
        <w:t>.</w:t>
      </w:r>
    </w:p>
    <w:p w14:paraId="2FAB80FC" w14:textId="77777777" w:rsidR="00D62336" w:rsidRPr="004E5D66" w:rsidRDefault="00063062" w:rsidP="00190343">
      <w:pPr>
        <w:pStyle w:val="Heading4"/>
        <w:rPr>
          <w:rFonts w:eastAsia="DengXian"/>
        </w:rPr>
      </w:pPr>
      <w:bookmarkStart w:id="3060" w:name="_Toc121933043"/>
      <w:bookmarkStart w:id="3061" w:name="_Toc121908757"/>
      <w:bookmarkStart w:id="3062" w:name="_Toc124186552"/>
      <w:bookmarkStart w:id="3063" w:name="_Toc137240724"/>
      <w:bookmarkStart w:id="3064" w:name="_Toc137244823"/>
      <w:bookmarkStart w:id="3065" w:name="_Toc138894037"/>
      <w:bookmarkStart w:id="3066" w:name="_Toc138894269"/>
      <w:bookmarkStart w:id="3067" w:name="_Toc145036662"/>
      <w:bookmarkStart w:id="3068" w:name="_Toc153188954"/>
      <w:bookmarkStart w:id="3069" w:name="_Toc155672237"/>
      <w:bookmarkStart w:id="3070" w:name="_Toc161927880"/>
      <w:bookmarkStart w:id="3071" w:name="_Toc163213377"/>
      <w:bookmarkStart w:id="3072" w:name="_Toc169794780"/>
      <w:bookmarkStart w:id="3073" w:name="_Toc171510408"/>
      <w:bookmarkStart w:id="3074" w:name="_Toc233969887"/>
      <w:r w:rsidRPr="004E5D66">
        <w:rPr>
          <w:rFonts w:eastAsia="DengXian"/>
        </w:rPr>
        <w:t>9.6.2.2</w:t>
      </w:r>
      <w:r w:rsidRPr="004E5D66">
        <w:rPr>
          <w:rFonts w:eastAsia="DengXian"/>
        </w:rPr>
        <w:tab/>
        <w:t xml:space="preserve">Minimum requirement for </w:t>
      </w:r>
      <w:r w:rsidRPr="004E5D66">
        <w:rPr>
          <w:rFonts w:eastAsia="DengXian"/>
          <w:i/>
          <w:lang w:eastAsia="zh-CN"/>
        </w:rPr>
        <w:t xml:space="preserve">SAN </w:t>
      </w:r>
      <w:r w:rsidRPr="004E5D66">
        <w:rPr>
          <w:rFonts w:eastAsia="DengXian"/>
          <w:i/>
        </w:rPr>
        <w:t>type 1-O</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618017B1" w14:textId="5910EB80" w:rsidR="00D62336" w:rsidRPr="004E5D66" w:rsidRDefault="00063062">
      <w:pPr>
        <w:rPr>
          <w:rFonts w:eastAsia="DengXian"/>
        </w:rPr>
      </w:pPr>
      <w:bookmarkStart w:id="3075" w:name="_Toc82621981"/>
      <w:bookmarkStart w:id="3076" w:name="_Toc67916819"/>
      <w:bookmarkStart w:id="3077" w:name="_Toc37260340"/>
      <w:bookmarkStart w:id="3078" w:name="_Toc106177088"/>
      <w:bookmarkStart w:id="3079" w:name="_Toc74663440"/>
      <w:bookmarkStart w:id="3080" w:name="_Toc53178815"/>
      <w:bookmarkStart w:id="3081" w:name="_Toc29811866"/>
      <w:bookmarkStart w:id="3082" w:name="_Toc90422828"/>
      <w:bookmarkStart w:id="3083" w:name="_Toc106126775"/>
      <w:bookmarkStart w:id="3084" w:name="_Toc44712331"/>
      <w:bookmarkStart w:id="3085" w:name="_Toc114242256"/>
      <w:bookmarkStart w:id="3086" w:name="_Toc37267728"/>
      <w:bookmarkStart w:id="3087" w:name="_Toc61179053"/>
      <w:bookmarkStart w:id="3088" w:name="_Toc61179523"/>
      <w:bookmarkStart w:id="3089" w:name="_Toc21127657"/>
      <w:bookmarkStart w:id="3090" w:name="_Toc36817418"/>
      <w:bookmarkStart w:id="3091" w:name="_Toc53178364"/>
      <w:bookmarkStart w:id="3092" w:name="_Toc45893644"/>
      <w:bookmarkStart w:id="3093" w:name="_Toc104311074"/>
      <w:r w:rsidRPr="004E5D66">
        <w:rPr>
          <w:rFonts w:eastAsia="DengXian"/>
          <w:lang w:val="en-US" w:eastAsia="zh-CN"/>
        </w:rPr>
        <w:t xml:space="preserve">For </w:t>
      </w:r>
      <w:r w:rsidRPr="004E5D66">
        <w:rPr>
          <w:rFonts w:eastAsia="DengXian"/>
          <w:i/>
          <w:iCs/>
          <w:lang w:val="en-US" w:eastAsia="zh-CN"/>
        </w:rPr>
        <w:t>SAN type 1-O</w:t>
      </w:r>
      <w:r w:rsidRPr="004E5D66">
        <w:rPr>
          <w:rFonts w:eastAsia="DengXian"/>
          <w:lang w:val="en-US" w:eastAsia="zh-CN"/>
        </w:rPr>
        <w:t xml:space="preserve">, </w:t>
      </w:r>
      <w:r w:rsidRPr="004E5D66">
        <w:rPr>
          <w:rFonts w:eastAsia="DengXian"/>
        </w:rPr>
        <w:t xml:space="preserve">the EVM levels </w:t>
      </w:r>
      <w:r w:rsidRPr="004E5D66">
        <w:rPr>
          <w:lang w:val="en-US" w:eastAsia="zh-CN"/>
        </w:rPr>
        <w:t xml:space="preserve">of </w:t>
      </w:r>
      <w:r w:rsidRPr="004E5D66">
        <w:t>each carrier</w:t>
      </w:r>
      <w:r w:rsidRPr="004E5D66">
        <w:rPr>
          <w:rFonts w:eastAsia="DengXian"/>
        </w:rPr>
        <w:t xml:space="preserve"> for different modulation schemes on PDSCH</w:t>
      </w:r>
      <w:r w:rsidRPr="004E5D66">
        <w:rPr>
          <w:lang w:val="en-US" w:eastAsia="zh-CN"/>
        </w:rPr>
        <w:t xml:space="preserve"> </w:t>
      </w:r>
      <w:r w:rsidRPr="004E5D66">
        <w:rPr>
          <w:rFonts w:eastAsia="DengXian"/>
        </w:rPr>
        <w:t>outlined in table 6.5.</w:t>
      </w:r>
      <w:r w:rsidRPr="004E5D66">
        <w:rPr>
          <w:lang w:val="en-US" w:eastAsia="zh-CN"/>
        </w:rPr>
        <w:t>2</w:t>
      </w:r>
      <w:r w:rsidRPr="004E5D66">
        <w:rPr>
          <w:rFonts w:eastAsia="DengXian"/>
        </w:rPr>
        <w:t>.</w:t>
      </w:r>
      <w:r w:rsidRPr="004E5D66">
        <w:rPr>
          <w:lang w:val="en-US" w:eastAsia="zh-CN"/>
        </w:rPr>
        <w:t>2</w:t>
      </w:r>
      <w:r w:rsidRPr="004E5D66">
        <w:rPr>
          <w:rFonts w:eastAsia="DengXian"/>
        </w:rPr>
        <w:t xml:space="preserve">-1 shall be met. Requirements shall be the same as </w:t>
      </w:r>
      <w:r w:rsidRPr="004E5D66">
        <w:rPr>
          <w:rFonts w:eastAsia="DengXian"/>
          <w:lang w:val="en-US" w:eastAsia="zh-CN"/>
        </w:rPr>
        <w:t xml:space="preserve">clause </w:t>
      </w:r>
      <w:r w:rsidRPr="004E5D66">
        <w:rPr>
          <w:rFonts w:eastAsia="DengXian"/>
        </w:rPr>
        <w:t>6.5.2.2.</w:t>
      </w:r>
    </w:p>
    <w:p w14:paraId="0A19BA78" w14:textId="77777777" w:rsidR="00D62336" w:rsidRPr="004E5D66" w:rsidRDefault="00063062" w:rsidP="00190343">
      <w:pPr>
        <w:pStyle w:val="Heading3"/>
        <w:rPr>
          <w:rFonts w:eastAsia="DengXian"/>
          <w:lang w:val="en-US"/>
        </w:rPr>
      </w:pPr>
      <w:bookmarkStart w:id="3094" w:name="_Toc121933044"/>
      <w:bookmarkStart w:id="3095" w:name="_Toc121908758"/>
      <w:bookmarkStart w:id="3096" w:name="_Toc124186553"/>
      <w:bookmarkStart w:id="3097" w:name="_Toc137240725"/>
      <w:bookmarkStart w:id="3098" w:name="_Toc137244824"/>
      <w:bookmarkStart w:id="3099" w:name="_Toc138894038"/>
      <w:bookmarkStart w:id="3100" w:name="_Toc138894270"/>
      <w:bookmarkStart w:id="3101" w:name="_Toc145036663"/>
      <w:bookmarkStart w:id="3102" w:name="_Toc153188955"/>
      <w:bookmarkStart w:id="3103" w:name="_Toc155672238"/>
      <w:bookmarkStart w:id="3104" w:name="_Toc161927881"/>
      <w:bookmarkStart w:id="3105" w:name="_Toc163213378"/>
      <w:bookmarkStart w:id="3106" w:name="_Toc169794781"/>
      <w:bookmarkStart w:id="3107" w:name="_Toc171510409"/>
      <w:bookmarkStart w:id="3108" w:name="_Toc233969888"/>
      <w:r w:rsidRPr="004E5D66">
        <w:rPr>
          <w:rFonts w:eastAsia="DengXian"/>
          <w:lang w:val="en-US"/>
        </w:rPr>
        <w:t>9.6.3</w:t>
      </w:r>
      <w:r w:rsidRPr="004E5D66">
        <w:rPr>
          <w:rFonts w:eastAsia="DengXian"/>
          <w:lang w:val="en-US"/>
        </w:rPr>
        <w:tab/>
        <w:t>OTA time alignment error</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181346EB" w14:textId="77777777" w:rsidR="00D62336" w:rsidRPr="004E5D66" w:rsidRDefault="00063062">
      <w:pPr>
        <w:rPr>
          <w:rFonts w:eastAsia="DengXian"/>
        </w:rPr>
      </w:pPr>
      <w:r w:rsidRPr="004E5D66">
        <w:rPr>
          <w:rFonts w:eastAsia="DengXian"/>
        </w:rPr>
        <w:t>The requirement is not applicable in this version of the specification.</w:t>
      </w:r>
    </w:p>
    <w:p w14:paraId="36945720" w14:textId="77777777" w:rsidR="00D62336" w:rsidRPr="004E5D66" w:rsidRDefault="00D62336">
      <w:pPr>
        <w:rPr>
          <w:rFonts w:eastAsia="DengXian"/>
        </w:rPr>
      </w:pPr>
    </w:p>
    <w:p w14:paraId="73DF317A" w14:textId="13BC6CC2" w:rsidR="00D62336" w:rsidRPr="004E5D66" w:rsidRDefault="00724243" w:rsidP="00E65325">
      <w:pPr>
        <w:pStyle w:val="Heading3"/>
        <w:rPr>
          <w:lang w:eastAsia="zh-CN"/>
        </w:rPr>
      </w:pPr>
      <w:bookmarkStart w:id="3109" w:name="_Toc4951"/>
      <w:bookmarkStart w:id="3110" w:name="_Toc121933045"/>
      <w:bookmarkStart w:id="3111" w:name="_Toc121908759"/>
      <w:bookmarkStart w:id="3112" w:name="_Toc124186554"/>
      <w:bookmarkStart w:id="3113" w:name="_Toc137244825"/>
      <w:bookmarkStart w:id="3114" w:name="_Toc138894039"/>
      <w:bookmarkStart w:id="3115" w:name="_Toc138894271"/>
      <w:bookmarkStart w:id="3116" w:name="_Toc145036664"/>
      <w:bookmarkStart w:id="3117" w:name="_Toc153188956"/>
      <w:bookmarkStart w:id="3118" w:name="_Toc155672239"/>
      <w:bookmarkStart w:id="3119" w:name="_Toc161927882"/>
      <w:bookmarkStart w:id="3120" w:name="_Toc163213379"/>
      <w:bookmarkStart w:id="3121" w:name="_Toc169794782"/>
      <w:bookmarkStart w:id="3122" w:name="_Toc171510410"/>
      <w:bookmarkStart w:id="3123" w:name="_Toc233969889"/>
      <w:r w:rsidRPr="004E5D66">
        <w:rPr>
          <w:lang w:val="en-US" w:eastAsia="zh-CN"/>
        </w:rPr>
        <w:t>9</w:t>
      </w:r>
      <w:r w:rsidRPr="004E5D66">
        <w:rPr>
          <w:lang w:eastAsia="zh-CN"/>
        </w:rPr>
        <w:t>.</w:t>
      </w:r>
      <w:r w:rsidRPr="004E5D66">
        <w:rPr>
          <w:lang w:val="en-US" w:eastAsia="zh-CN"/>
        </w:rPr>
        <w:t>6</w:t>
      </w:r>
      <w:r w:rsidRPr="004E5D66">
        <w:rPr>
          <w:lang w:eastAsia="zh-CN"/>
        </w:rPr>
        <w:t>.</w:t>
      </w:r>
      <w:r w:rsidRPr="004E5D66">
        <w:rPr>
          <w:lang w:val="en-US" w:eastAsia="zh-CN"/>
        </w:rPr>
        <w:t>4</w:t>
      </w:r>
      <w:r w:rsidRPr="004E5D66">
        <w:rPr>
          <w:lang w:eastAsia="zh-CN"/>
        </w:rPr>
        <w:tab/>
        <w:t xml:space="preserve">OTA </w:t>
      </w:r>
      <w:r w:rsidRPr="004E5D66">
        <w:t>DL RS power</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547A00C4" w14:textId="77777777" w:rsidR="00D62336" w:rsidRPr="004E5D66" w:rsidRDefault="00063062">
      <w:pPr>
        <w:spacing w:line="240" w:lineRule="exact"/>
        <w:rPr>
          <w:rFonts w:cs="v5.0.0"/>
        </w:rPr>
      </w:pPr>
      <w:r w:rsidRPr="004E5D66">
        <w:rPr>
          <w:rFonts w:cs="v5.0.0"/>
        </w:rPr>
        <w:t>For E-UTRA, DL RS power is the resource element power of the Downlink Reference Symbol.</w:t>
      </w:r>
    </w:p>
    <w:p w14:paraId="677C4B53" w14:textId="77777777" w:rsidR="00D62336" w:rsidRPr="004E5D66" w:rsidRDefault="00063062">
      <w:pPr>
        <w:spacing w:line="240" w:lineRule="exact"/>
      </w:pPr>
      <w:r w:rsidRPr="004E5D66">
        <w:rPr>
          <w:rFonts w:cs="v5.0.0"/>
        </w:rPr>
        <w:t xml:space="preserve">The absolute DL RS power is indicated on the </w:t>
      </w:r>
      <w:r w:rsidRPr="004E5D66">
        <w:rPr>
          <w:rFonts w:cs="v5.0.0"/>
          <w:lang w:eastAsia="zh-CN"/>
        </w:rPr>
        <w:t>DL-SCH</w:t>
      </w:r>
      <w:r w:rsidRPr="004E5D66">
        <w:rPr>
          <w:rFonts w:cs="v5.0.0"/>
        </w:rPr>
        <w:t>. The</w:t>
      </w:r>
      <w:r w:rsidRPr="004E5D66">
        <w:rPr>
          <w:rFonts w:cs="v5.0.0"/>
          <w:lang w:val="en-US" w:eastAsia="zh-CN"/>
        </w:rPr>
        <w:t xml:space="preserve"> OTA</w:t>
      </w:r>
      <w:r w:rsidRPr="004E5D66">
        <w:rPr>
          <w:rFonts w:cs="v5.0.0"/>
        </w:rPr>
        <w:t xml:space="preserve"> absolute</w:t>
      </w:r>
      <w:r w:rsidRPr="004E5D66">
        <w:t xml:space="preserve"> accuracy is defined as the maximum deviation between the DL RS power indicated on the </w:t>
      </w:r>
      <w:r w:rsidRPr="004E5D66">
        <w:rPr>
          <w:lang w:eastAsia="zh-CN"/>
        </w:rPr>
        <w:t>DL-SCH</w:t>
      </w:r>
      <w:r w:rsidRPr="004E5D66">
        <w:t xml:space="preserve"> and the DL RS power </w:t>
      </w:r>
      <w:r w:rsidRPr="004E5D66">
        <w:rPr>
          <w:rFonts w:cs="v5.0.0"/>
        </w:rPr>
        <w:t xml:space="preserve">of </w:t>
      </w:r>
      <w:r w:rsidRPr="004E5D66">
        <w:t xml:space="preserve">each E-UTRA carrier </w:t>
      </w:r>
      <w:r w:rsidRPr="004E5D66">
        <w:rPr>
          <w:rFonts w:cs="v5.0.0"/>
        </w:rPr>
        <w:t xml:space="preserve">within the </w:t>
      </w:r>
      <w:r w:rsidRPr="004E5D66">
        <w:rPr>
          <w:rFonts w:cs="v5.0.0"/>
          <w:i/>
        </w:rPr>
        <w:t>OTA coverage range</w:t>
      </w:r>
      <w:r w:rsidRPr="004E5D66">
        <w:t>.</w:t>
      </w:r>
    </w:p>
    <w:p w14:paraId="26628D1D" w14:textId="77777777" w:rsidR="00D62336" w:rsidRPr="004E5D66" w:rsidRDefault="00063062">
      <w:pPr>
        <w:spacing w:line="240" w:lineRule="exact"/>
        <w:rPr>
          <w:rFonts w:cs="v5.0.0"/>
        </w:rPr>
      </w:pPr>
      <w:r w:rsidRPr="004E5D66">
        <w:rPr>
          <w:rFonts w:cs="v5.0.0"/>
        </w:rPr>
        <w:t>For NB-IoT, DL NRS power is the resource element power of the Downlink Narrow-band Reference Signal.</w:t>
      </w:r>
    </w:p>
    <w:p w14:paraId="2DCC62D5" w14:textId="77777777" w:rsidR="00D62336" w:rsidRPr="004E5D66" w:rsidRDefault="00063062">
      <w:pPr>
        <w:spacing w:line="240" w:lineRule="exact"/>
        <w:rPr>
          <w:lang w:val="en-US" w:eastAsia="zh-CN"/>
        </w:rPr>
      </w:pPr>
      <w:r w:rsidRPr="004E5D66">
        <w:rPr>
          <w:rFonts w:cs="v5.0.0"/>
        </w:rPr>
        <w:t xml:space="preserve">The absolute DL NRS power is indicated on the </w:t>
      </w:r>
      <w:r w:rsidRPr="004E5D66">
        <w:rPr>
          <w:rFonts w:cs="v5.0.0"/>
          <w:lang w:eastAsia="zh-CN"/>
        </w:rPr>
        <w:t>DL-SCH</w:t>
      </w:r>
      <w:r w:rsidRPr="004E5D66">
        <w:rPr>
          <w:rFonts w:cs="v5.0.0"/>
        </w:rPr>
        <w:t xml:space="preserve">. The </w:t>
      </w:r>
      <w:r w:rsidRPr="004E5D66">
        <w:rPr>
          <w:rFonts w:cs="v5.0.0"/>
          <w:lang w:val="en-US" w:eastAsia="zh-CN"/>
        </w:rPr>
        <w:t xml:space="preserve">OTA </w:t>
      </w:r>
      <w:r w:rsidRPr="004E5D66">
        <w:rPr>
          <w:rFonts w:cs="v5.0.0"/>
        </w:rPr>
        <w:t>absolute</w:t>
      </w:r>
      <w:r w:rsidRPr="004E5D66">
        <w:t xml:space="preserve"> accuracy is defined as the maximum deviation between the DL NRS power indicated on the </w:t>
      </w:r>
      <w:r w:rsidRPr="004E5D66">
        <w:rPr>
          <w:lang w:eastAsia="zh-CN"/>
        </w:rPr>
        <w:t>DL-SCH</w:t>
      </w:r>
      <w:r w:rsidRPr="004E5D66">
        <w:t xml:space="preserve"> and the DL NRS power </w:t>
      </w:r>
      <w:r w:rsidRPr="004E5D66">
        <w:rPr>
          <w:rFonts w:cs="v5.0.0"/>
        </w:rPr>
        <w:t xml:space="preserve">of </w:t>
      </w:r>
      <w:r w:rsidRPr="004E5D66">
        <w:t xml:space="preserve">each NB-IoT carrier </w:t>
      </w:r>
      <w:r w:rsidRPr="004E5D66">
        <w:rPr>
          <w:rFonts w:cs="v5.0.0"/>
        </w:rPr>
        <w:t xml:space="preserve">within the </w:t>
      </w:r>
      <w:r w:rsidRPr="004E5D66">
        <w:rPr>
          <w:rFonts w:cs="v5.0.0"/>
          <w:i/>
        </w:rPr>
        <w:t>OTA coverage range</w:t>
      </w:r>
      <w:r w:rsidRPr="004E5D66">
        <w:rPr>
          <w:rFonts w:cs="v5.0.0"/>
          <w:i/>
          <w:lang w:val="en-US" w:eastAsia="zh-CN"/>
        </w:rPr>
        <w:t>.</w:t>
      </w:r>
    </w:p>
    <w:p w14:paraId="14F8624B" w14:textId="77777777" w:rsidR="00D62336" w:rsidRPr="004E5D66" w:rsidRDefault="00063062" w:rsidP="00E65325">
      <w:pPr>
        <w:pStyle w:val="Heading4"/>
        <w:rPr>
          <w:lang w:val="en-US" w:eastAsia="zh-CN"/>
        </w:rPr>
      </w:pPr>
      <w:bookmarkStart w:id="3124" w:name="_Toc4523"/>
      <w:bookmarkStart w:id="3125" w:name="_Toc121933046"/>
      <w:bookmarkStart w:id="3126" w:name="_Toc121908760"/>
      <w:bookmarkStart w:id="3127" w:name="_Toc124186555"/>
      <w:bookmarkStart w:id="3128" w:name="_Toc137240727"/>
      <w:bookmarkStart w:id="3129" w:name="_Toc137244826"/>
      <w:bookmarkStart w:id="3130" w:name="_Toc138894040"/>
      <w:bookmarkStart w:id="3131" w:name="_Toc138894272"/>
      <w:bookmarkStart w:id="3132" w:name="_Toc145036665"/>
      <w:bookmarkStart w:id="3133" w:name="_Toc153188957"/>
      <w:bookmarkStart w:id="3134" w:name="_Toc155672240"/>
      <w:bookmarkStart w:id="3135" w:name="_Toc161927883"/>
      <w:bookmarkStart w:id="3136" w:name="_Toc163213380"/>
      <w:bookmarkStart w:id="3137" w:name="_Toc169794783"/>
      <w:bookmarkStart w:id="3138" w:name="_Toc171510411"/>
      <w:bookmarkStart w:id="3139" w:name="_Toc233969890"/>
      <w:r w:rsidRPr="004E5D66">
        <w:rPr>
          <w:lang w:val="en-US" w:eastAsia="zh-CN"/>
        </w:rPr>
        <w:t>9</w:t>
      </w:r>
      <w:r w:rsidRPr="004E5D66">
        <w:t>.</w:t>
      </w:r>
      <w:r w:rsidRPr="004E5D66">
        <w:rPr>
          <w:lang w:val="en-US" w:eastAsia="zh-CN"/>
        </w:rPr>
        <w:t>6</w:t>
      </w:r>
      <w:r w:rsidRPr="004E5D66">
        <w:t>.4.1</w:t>
      </w:r>
      <w:r w:rsidRPr="004E5D66">
        <w:tab/>
        <w:t>Minimum requirements</w:t>
      </w:r>
      <w:r w:rsidRPr="004E5D66">
        <w:rPr>
          <w:lang w:val="en-US" w:eastAsia="zh-CN"/>
        </w:rPr>
        <w:t xml:space="preserve"> for </w:t>
      </w:r>
      <w:r w:rsidRPr="004E5D66">
        <w:rPr>
          <w:i/>
        </w:rPr>
        <w:t>SAN type 1-</w:t>
      </w:r>
      <w:r w:rsidRPr="004E5D66">
        <w:rPr>
          <w:i/>
          <w:lang w:val="en-US" w:eastAsia="zh-CN"/>
        </w:rPr>
        <w:t>O</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17DF93B7" w14:textId="77777777" w:rsidR="00D62336" w:rsidRPr="004E5D66" w:rsidRDefault="00063062">
      <w:r w:rsidRPr="004E5D66">
        <w:rPr>
          <w:lang w:val="en-US" w:eastAsia="zh-CN"/>
        </w:rPr>
        <w:t xml:space="preserve">For </w:t>
      </w:r>
      <w:r w:rsidRPr="004E5D66">
        <w:rPr>
          <w:i/>
          <w:iCs/>
          <w:lang w:val="en-US" w:eastAsia="zh-CN"/>
        </w:rPr>
        <w:t>SAN type 1-O</w:t>
      </w:r>
      <w:r w:rsidRPr="004E5D66">
        <w:rPr>
          <w:lang w:val="en-US" w:eastAsia="zh-CN"/>
        </w:rPr>
        <w:t>, the O</w:t>
      </w:r>
      <w:r w:rsidRPr="004E5D66">
        <w:rPr>
          <w:rFonts w:cs="v5.0.0"/>
          <w:lang w:val="en-US" w:eastAsia="zh-CN"/>
        </w:rPr>
        <w:t xml:space="preserve">TA </w:t>
      </w:r>
      <w:r w:rsidRPr="004E5D66">
        <w:rPr>
          <w:rFonts w:cs="v5.0.0"/>
        </w:rPr>
        <w:t>absolute</w:t>
      </w:r>
      <w:r w:rsidRPr="004E5D66">
        <w:t xml:space="preserve"> accuracy</w:t>
      </w:r>
      <w:r w:rsidRPr="004E5D66">
        <w:rPr>
          <w:lang w:val="en-US" w:eastAsia="zh-CN"/>
        </w:rPr>
        <w:t xml:space="preserve"> for DL RS power </w:t>
      </w:r>
      <w:r w:rsidRPr="004E5D66">
        <w:t xml:space="preserve">shall be the same as </w:t>
      </w:r>
      <w:r w:rsidRPr="004E5D66">
        <w:rPr>
          <w:lang w:val="en-US" w:eastAsia="zh-CN"/>
        </w:rPr>
        <w:t xml:space="preserve">clause </w:t>
      </w:r>
      <w:r w:rsidRPr="004E5D66">
        <w:t>6.5.</w:t>
      </w:r>
      <w:r w:rsidRPr="004E5D66">
        <w:rPr>
          <w:lang w:val="en-US" w:eastAsia="zh-CN"/>
        </w:rPr>
        <w:t>4</w:t>
      </w:r>
      <w:r w:rsidRPr="004E5D66">
        <w:t>.</w:t>
      </w:r>
      <w:r w:rsidRPr="004E5D66">
        <w:rPr>
          <w:lang w:val="en-US" w:eastAsia="zh-CN"/>
        </w:rPr>
        <w:t>1</w:t>
      </w:r>
      <w:r w:rsidRPr="004E5D66">
        <w:t>.</w:t>
      </w:r>
    </w:p>
    <w:p w14:paraId="77329D5B" w14:textId="29C07A38" w:rsidR="00D62336" w:rsidRPr="004E5D66" w:rsidRDefault="0012517C" w:rsidP="00711968">
      <w:r w:rsidRPr="004E5D66">
        <w:t>The DL NRS power accuracy requirement in clause 6.5.4.2 is applicable for both NB-IoT standalone mode and NB-IoT operation in NTN NR in-band mode.</w:t>
      </w:r>
    </w:p>
    <w:p w14:paraId="6BCBB001" w14:textId="77777777" w:rsidR="00D62336" w:rsidRPr="004E5D66" w:rsidRDefault="00063062">
      <w:pPr>
        <w:pStyle w:val="Heading2"/>
      </w:pPr>
      <w:bookmarkStart w:id="3140" w:name="_Toc74663444"/>
      <w:bookmarkStart w:id="3141" w:name="_Toc37267732"/>
      <w:bookmarkStart w:id="3142" w:name="_Toc61179527"/>
      <w:bookmarkStart w:id="3143" w:name="_Toc44712335"/>
      <w:bookmarkStart w:id="3144" w:name="_Toc21127661"/>
      <w:bookmarkStart w:id="3145" w:name="_Toc27144"/>
      <w:bookmarkStart w:id="3146" w:name="_Toc36817422"/>
      <w:bookmarkStart w:id="3147" w:name="_Toc29811870"/>
      <w:bookmarkStart w:id="3148" w:name="_Toc37260344"/>
      <w:bookmarkStart w:id="3149" w:name="_Toc67916823"/>
      <w:bookmarkStart w:id="3150" w:name="_Toc53178819"/>
      <w:bookmarkStart w:id="3151" w:name="_Toc53178368"/>
      <w:bookmarkStart w:id="3152" w:name="_Toc61179057"/>
      <w:bookmarkStart w:id="3153" w:name="_Toc45893648"/>
      <w:bookmarkStart w:id="3154" w:name="_Toc121933047"/>
      <w:bookmarkStart w:id="3155" w:name="_Toc121908761"/>
      <w:bookmarkStart w:id="3156" w:name="_Toc124186556"/>
      <w:bookmarkStart w:id="3157" w:name="_Toc137240728"/>
      <w:bookmarkStart w:id="3158" w:name="_Toc137244827"/>
      <w:bookmarkStart w:id="3159" w:name="_Toc138894041"/>
      <w:bookmarkStart w:id="3160" w:name="_Toc138894273"/>
      <w:bookmarkStart w:id="3161" w:name="_Toc145036666"/>
      <w:bookmarkStart w:id="3162" w:name="_Toc153188958"/>
      <w:bookmarkStart w:id="3163" w:name="_Toc155672241"/>
      <w:bookmarkStart w:id="3164" w:name="_Toc161927884"/>
      <w:bookmarkStart w:id="3165" w:name="_Toc163213381"/>
      <w:bookmarkStart w:id="3166" w:name="_Toc169794784"/>
      <w:bookmarkStart w:id="3167" w:name="_Toc171510412"/>
      <w:bookmarkStart w:id="3168" w:name="_Toc233969891"/>
      <w:r w:rsidRPr="004E5D66">
        <w:lastRenderedPageBreak/>
        <w:t>9.7</w:t>
      </w:r>
      <w:r w:rsidRPr="004E5D66">
        <w:tab/>
        <w:t>OTA unwanted emissions</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002C11A0" w14:textId="77777777" w:rsidR="00D62336" w:rsidRPr="004E5D66" w:rsidRDefault="00063062" w:rsidP="00E302CE">
      <w:pPr>
        <w:pStyle w:val="Heading3"/>
        <w:rPr>
          <w:rFonts w:eastAsia="DengXian"/>
        </w:rPr>
      </w:pPr>
      <w:bookmarkStart w:id="3169" w:name="_Toc53178369"/>
      <w:bookmarkStart w:id="3170" w:name="_Toc114242258"/>
      <w:bookmarkStart w:id="3171" w:name="_Toc61179528"/>
      <w:bookmarkStart w:id="3172" w:name="_Toc106126777"/>
      <w:bookmarkStart w:id="3173" w:name="_Toc36817423"/>
      <w:bookmarkStart w:id="3174" w:name="_Toc104311076"/>
      <w:bookmarkStart w:id="3175" w:name="_Toc45893649"/>
      <w:bookmarkStart w:id="3176" w:name="_Toc37260345"/>
      <w:bookmarkStart w:id="3177" w:name="_Toc67916824"/>
      <w:bookmarkStart w:id="3178" w:name="_Toc44712336"/>
      <w:bookmarkStart w:id="3179" w:name="_Toc74663445"/>
      <w:bookmarkStart w:id="3180" w:name="_Toc53178820"/>
      <w:bookmarkStart w:id="3181" w:name="_Toc61179058"/>
      <w:bookmarkStart w:id="3182" w:name="_Toc90422833"/>
      <w:bookmarkStart w:id="3183" w:name="_Toc29811871"/>
      <w:bookmarkStart w:id="3184" w:name="_Toc21127662"/>
      <w:bookmarkStart w:id="3185" w:name="_Toc106177090"/>
      <w:bookmarkStart w:id="3186" w:name="_Toc82621986"/>
      <w:bookmarkStart w:id="3187" w:name="_Toc37267733"/>
      <w:bookmarkStart w:id="3188" w:name="_Toc121933048"/>
      <w:bookmarkStart w:id="3189" w:name="_Toc121908762"/>
      <w:bookmarkStart w:id="3190" w:name="_Toc124186557"/>
      <w:bookmarkStart w:id="3191" w:name="_Toc137240729"/>
      <w:bookmarkStart w:id="3192" w:name="_Toc137244828"/>
      <w:bookmarkStart w:id="3193" w:name="_Toc138894042"/>
      <w:bookmarkStart w:id="3194" w:name="_Toc138894274"/>
      <w:bookmarkStart w:id="3195" w:name="_Toc145036667"/>
      <w:bookmarkStart w:id="3196" w:name="_Toc153188959"/>
      <w:bookmarkStart w:id="3197" w:name="_Toc155672242"/>
      <w:bookmarkStart w:id="3198" w:name="_Toc161927885"/>
      <w:bookmarkStart w:id="3199" w:name="_Toc163213382"/>
      <w:bookmarkStart w:id="3200" w:name="_Toc169794785"/>
      <w:bookmarkStart w:id="3201" w:name="_Toc171510413"/>
      <w:bookmarkStart w:id="3202" w:name="_Toc233969892"/>
      <w:r w:rsidRPr="004E5D66">
        <w:rPr>
          <w:rFonts w:eastAsia="DengXian"/>
        </w:rPr>
        <w:t>9.7.1</w:t>
      </w:r>
      <w:r w:rsidRPr="004E5D66">
        <w:rPr>
          <w:rFonts w:eastAsia="DengXian"/>
        </w:rP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35ACD2F6" w14:textId="77777777" w:rsidR="00D62336" w:rsidRPr="004E5D66" w:rsidRDefault="00063062">
      <w:pPr>
        <w:rPr>
          <w:rFonts w:eastAsia="DengXian"/>
        </w:rPr>
      </w:pPr>
      <w:bookmarkStart w:id="3203" w:name="_Hlk505597907"/>
      <w:bookmarkStart w:id="3204" w:name="_Toc61179529"/>
      <w:bookmarkStart w:id="3205" w:name="_Toc45893650"/>
      <w:bookmarkStart w:id="3206" w:name="_Toc53178370"/>
      <w:bookmarkStart w:id="3207" w:name="_Toc114242259"/>
      <w:bookmarkStart w:id="3208" w:name="_Toc53178821"/>
      <w:bookmarkStart w:id="3209" w:name="_Toc61179059"/>
      <w:bookmarkStart w:id="3210" w:name="_Toc44712337"/>
      <w:bookmarkStart w:id="3211" w:name="_Toc36817424"/>
      <w:bookmarkStart w:id="3212" w:name="_Toc37267734"/>
      <w:bookmarkStart w:id="3213" w:name="_Toc106177091"/>
      <w:bookmarkStart w:id="3214" w:name="_Toc74663446"/>
      <w:bookmarkStart w:id="3215" w:name="_Toc29811872"/>
      <w:bookmarkStart w:id="3216" w:name="_Toc104311077"/>
      <w:bookmarkStart w:id="3217" w:name="_Toc21127663"/>
      <w:bookmarkStart w:id="3218" w:name="_Toc106126778"/>
      <w:bookmarkStart w:id="3219" w:name="_Toc37260346"/>
      <w:bookmarkStart w:id="3220" w:name="_Toc67916825"/>
      <w:bookmarkStart w:id="3221" w:name="_Toc82621987"/>
      <w:bookmarkStart w:id="3222" w:name="_Toc90422834"/>
      <w:r w:rsidRPr="004E5D66">
        <w:rPr>
          <w:rFonts w:eastAsia="DengXian"/>
        </w:rPr>
        <w:t xml:space="preserve">Unwanted emissions consist of so-called out-of-band emissions and spurious emissions according to ITU definitions </w:t>
      </w:r>
      <w:r w:rsidRPr="004E5D66">
        <w:rPr>
          <w:rFonts w:eastAsia="DengXian" w:cs="Arial"/>
        </w:rPr>
        <w:t>ITU-R SM.329</w:t>
      </w:r>
      <w:r w:rsidRPr="004E5D66">
        <w:rPr>
          <w:rFonts w:eastAsia="DengXian"/>
        </w:rPr>
        <w:t xml:space="preserve"> [2]. In ITU terminology, out of band emissions are unwanted emissions immediately outside the </w:t>
      </w:r>
      <w:r w:rsidRPr="004E5D66">
        <w:rPr>
          <w:rFonts w:eastAsia="DengXian"/>
          <w:i/>
        </w:rPr>
        <w:t>SAN channel bandwidth</w:t>
      </w:r>
      <w:r w:rsidRPr="004E5D66">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203"/>
    <w:p w14:paraId="591E9FAC" w14:textId="68B7A39C" w:rsidR="001227CA" w:rsidRPr="004E5D66" w:rsidRDefault="001227CA" w:rsidP="001227CA">
      <w:pPr>
        <w:rPr>
          <w:rFonts w:eastAsia="DengXian" w:cs="v5.0.0"/>
        </w:rPr>
      </w:pPr>
      <w:r w:rsidRPr="004E5D66">
        <w:rPr>
          <w:rFonts w:eastAsia="DengXian" w:cs="v5.0.0"/>
        </w:rPr>
        <w:t xml:space="preserve">The OTA out-of-band emissions requirement for the </w:t>
      </w:r>
      <w:r w:rsidRPr="004E5D66">
        <w:rPr>
          <w:rFonts w:eastAsia="DengXian" w:cs="v5.0.0"/>
          <w:i/>
        </w:rPr>
        <w:t>SAN type 1-O</w:t>
      </w:r>
      <w:r w:rsidRPr="004E5D66">
        <w:rPr>
          <w:rFonts w:eastAsia="DengXian" w:cs="v5.0.0"/>
        </w:rPr>
        <w:t xml:space="preserve"> is specified both in terms of Adjacent Channel Leakage power Ratio (ACLR) and </w:t>
      </w:r>
      <w:r w:rsidRPr="004E5D66">
        <w:rPr>
          <w:rFonts w:cs="v5.0.0"/>
        </w:rPr>
        <w:t>o</w:t>
      </w:r>
      <w:r w:rsidRPr="004E5D66">
        <w:t>ut-of-band emissions (OOBE).</w:t>
      </w:r>
    </w:p>
    <w:p w14:paraId="6BFB5A0B" w14:textId="46E6EEAC" w:rsidR="001227CA" w:rsidRPr="004E5D66" w:rsidRDefault="001227CA" w:rsidP="001227CA">
      <w:pPr>
        <w:pStyle w:val="TH"/>
        <w:rPr>
          <w:rFonts w:eastAsia="DengXian"/>
          <w:i/>
        </w:rPr>
      </w:pPr>
      <w:r w:rsidRPr="004E5D66">
        <w:rPr>
          <w:rFonts w:eastAsia="DengXian"/>
        </w:rPr>
        <w:t>Table 9.7.1-1: Void</w:t>
      </w:r>
    </w:p>
    <w:p w14:paraId="72A4188B" w14:textId="5C279065" w:rsidR="009A3ABD" w:rsidRPr="004E5D66" w:rsidRDefault="009A3ABD">
      <w:r w:rsidRPr="004E5D66">
        <w:rPr>
          <w:rFonts w:eastAsia="DengXian"/>
        </w:rPr>
        <w:t>The unwanted emission requirements are applied per cell for all the configurations.</w:t>
      </w:r>
      <w:r w:rsidRPr="004E5D66">
        <w:rPr>
          <w:rFonts w:eastAsia="DengXian" w:hint="eastAsia"/>
          <w:lang w:val="en-US" w:eastAsia="zh-CN"/>
        </w:rPr>
        <w:t xml:space="preserve"> </w:t>
      </w:r>
      <w:r w:rsidRPr="004E5D66">
        <w:t xml:space="preserve">Requirements for OTA unwanted emissions are captured as TRP requirements or </w:t>
      </w:r>
      <w:r w:rsidRPr="004E5D66">
        <w:rPr>
          <w:i/>
        </w:rPr>
        <w:t>directional requirements</w:t>
      </w:r>
      <w:r w:rsidRPr="004E5D66">
        <w:t>, as described per requirement.</w:t>
      </w:r>
    </w:p>
    <w:p w14:paraId="55A7CF53" w14:textId="3F10629E" w:rsidR="00D62336" w:rsidRPr="004E5D66" w:rsidRDefault="00063062">
      <w:pPr>
        <w:rPr>
          <w:rFonts w:eastAsia="DengXian"/>
        </w:rPr>
      </w:pPr>
      <w:r w:rsidRPr="004E5D66">
        <w:rPr>
          <w:rFonts w:eastAsia="DengXian"/>
        </w:rPr>
        <w:t>There is in addition a requirement for occupied bandwidth.</w:t>
      </w:r>
    </w:p>
    <w:p w14:paraId="21C976B3" w14:textId="77777777" w:rsidR="00D62336" w:rsidRPr="004E5D66" w:rsidRDefault="00063062" w:rsidP="00C77732">
      <w:pPr>
        <w:pStyle w:val="Heading3"/>
        <w:rPr>
          <w:rFonts w:eastAsia="DengXian"/>
        </w:rPr>
      </w:pPr>
      <w:bookmarkStart w:id="3223" w:name="_Toc121933049"/>
      <w:bookmarkStart w:id="3224" w:name="_Toc121908763"/>
      <w:bookmarkStart w:id="3225" w:name="_Toc124186558"/>
      <w:bookmarkStart w:id="3226" w:name="_Toc137240730"/>
      <w:bookmarkStart w:id="3227" w:name="_Toc137244829"/>
      <w:bookmarkStart w:id="3228" w:name="_Toc138894043"/>
      <w:bookmarkStart w:id="3229" w:name="_Toc138894275"/>
      <w:bookmarkStart w:id="3230" w:name="_Toc145036668"/>
      <w:bookmarkStart w:id="3231" w:name="_Toc153188960"/>
      <w:bookmarkStart w:id="3232" w:name="_Toc155672243"/>
      <w:bookmarkStart w:id="3233" w:name="_Toc161927886"/>
      <w:bookmarkStart w:id="3234" w:name="_Toc163213383"/>
      <w:bookmarkStart w:id="3235" w:name="_Toc169794786"/>
      <w:bookmarkStart w:id="3236" w:name="_Toc171510414"/>
      <w:bookmarkStart w:id="3237" w:name="_Toc233969893"/>
      <w:r w:rsidRPr="004E5D66">
        <w:rPr>
          <w:rFonts w:eastAsia="DengXian"/>
        </w:rPr>
        <w:t>9.7.2</w:t>
      </w:r>
      <w:r w:rsidRPr="004E5D66">
        <w:rPr>
          <w:rFonts w:eastAsia="DengXian"/>
        </w:rPr>
        <w:tab/>
        <w:t>OTA occupied bandwidth</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48DB78CF" w14:textId="77777777" w:rsidR="00D62336" w:rsidRPr="004E5D66" w:rsidRDefault="00063062" w:rsidP="00C77732">
      <w:pPr>
        <w:pStyle w:val="Heading4"/>
        <w:rPr>
          <w:rFonts w:eastAsia="DengXian"/>
        </w:rPr>
      </w:pPr>
      <w:bookmarkStart w:id="3238" w:name="_Toc37267735"/>
      <w:bookmarkStart w:id="3239" w:name="_Toc45893651"/>
      <w:bookmarkStart w:id="3240" w:name="_Toc53178371"/>
      <w:bookmarkStart w:id="3241" w:name="_Toc44712338"/>
      <w:bookmarkStart w:id="3242" w:name="_Toc82621988"/>
      <w:bookmarkStart w:id="3243" w:name="_Toc90422835"/>
      <w:bookmarkStart w:id="3244" w:name="_Toc104311078"/>
      <w:bookmarkStart w:id="3245" w:name="_Toc61179530"/>
      <w:bookmarkStart w:id="3246" w:name="_Toc74663447"/>
      <w:bookmarkStart w:id="3247" w:name="_Toc106177092"/>
      <w:bookmarkStart w:id="3248" w:name="_Toc37260347"/>
      <w:bookmarkStart w:id="3249" w:name="_Toc61179060"/>
      <w:bookmarkStart w:id="3250" w:name="_Toc106126779"/>
      <w:bookmarkStart w:id="3251" w:name="_Toc29811873"/>
      <w:bookmarkStart w:id="3252" w:name="_Toc53178822"/>
      <w:bookmarkStart w:id="3253" w:name="_Toc114242260"/>
      <w:bookmarkStart w:id="3254" w:name="_Toc21127664"/>
      <w:bookmarkStart w:id="3255" w:name="_Toc67916826"/>
      <w:bookmarkStart w:id="3256" w:name="_Toc36817425"/>
      <w:bookmarkStart w:id="3257" w:name="_Toc121933050"/>
      <w:bookmarkStart w:id="3258" w:name="_Toc121908764"/>
      <w:bookmarkStart w:id="3259" w:name="_Toc124186559"/>
      <w:bookmarkStart w:id="3260" w:name="_Toc137240731"/>
      <w:bookmarkStart w:id="3261" w:name="_Toc137244830"/>
      <w:bookmarkStart w:id="3262" w:name="_Toc138894044"/>
      <w:bookmarkStart w:id="3263" w:name="_Toc138894276"/>
      <w:bookmarkStart w:id="3264" w:name="_Toc145036669"/>
      <w:bookmarkStart w:id="3265" w:name="_Toc153188961"/>
      <w:bookmarkStart w:id="3266" w:name="_Toc155672244"/>
      <w:bookmarkStart w:id="3267" w:name="_Toc161927887"/>
      <w:bookmarkStart w:id="3268" w:name="_Toc163213384"/>
      <w:bookmarkStart w:id="3269" w:name="_Toc169794787"/>
      <w:bookmarkStart w:id="3270" w:name="_Toc171510415"/>
      <w:bookmarkStart w:id="3271" w:name="_Toc233969894"/>
      <w:r w:rsidRPr="004E5D66">
        <w:rPr>
          <w:rFonts w:eastAsia="DengXian"/>
        </w:rPr>
        <w:t>9.7.2.1</w:t>
      </w:r>
      <w:r w:rsidRPr="004E5D66">
        <w:rPr>
          <w:rFonts w:eastAsia="DengXian"/>
        </w:rPr>
        <w:tab/>
        <w:t>General</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26B6777D" w14:textId="77777777" w:rsidR="00D62336" w:rsidRPr="004E5D66" w:rsidRDefault="00063062">
      <w:pPr>
        <w:rPr>
          <w:rFonts w:eastAsia="DengXian"/>
        </w:rPr>
      </w:pPr>
      <w:bookmarkStart w:id="3272" w:name="_Toc74663448"/>
      <w:bookmarkStart w:id="3273" w:name="_Toc61179531"/>
      <w:bookmarkStart w:id="3274" w:name="_Toc67916827"/>
      <w:bookmarkStart w:id="3275" w:name="_Toc53178372"/>
      <w:bookmarkStart w:id="3276" w:name="_Toc82621989"/>
      <w:bookmarkStart w:id="3277" w:name="_Toc37260348"/>
      <w:bookmarkStart w:id="3278" w:name="_Toc53178823"/>
      <w:bookmarkStart w:id="3279" w:name="_Toc29811874"/>
      <w:bookmarkStart w:id="3280" w:name="_Toc44712339"/>
      <w:bookmarkStart w:id="3281" w:name="_Toc45893652"/>
      <w:bookmarkStart w:id="3282" w:name="_Toc104311079"/>
      <w:bookmarkStart w:id="3283" w:name="_Toc21127665"/>
      <w:bookmarkStart w:id="3284" w:name="_Toc106126780"/>
      <w:bookmarkStart w:id="3285" w:name="_Toc36817426"/>
      <w:bookmarkStart w:id="3286" w:name="_Toc61179061"/>
      <w:bookmarkStart w:id="3287" w:name="_Toc106177093"/>
      <w:bookmarkStart w:id="3288" w:name="_Toc90422836"/>
      <w:bookmarkStart w:id="3289" w:name="_Toc37267736"/>
      <w:bookmarkStart w:id="3290" w:name="_Toc114242261"/>
      <w:r w:rsidRPr="004E5D66">
        <w:rPr>
          <w:rFonts w:eastAsia="DengXian"/>
        </w:rPr>
        <w:t xml:space="preserve">The OTA occupied bandwidth is the width of a frequency band such that, below the lower and above the upper frequency limits, the mean powers emitted are each equal to a specified percentage </w:t>
      </w:r>
      <w:r w:rsidRPr="004E5D66">
        <w:rPr>
          <w:rFonts w:ascii="Symbol" w:eastAsia="DengXian" w:hAnsi="Symbol" w:cs="v4.2.0"/>
        </w:rPr>
        <w:t></w:t>
      </w:r>
      <w:r w:rsidRPr="004E5D66">
        <w:rPr>
          <w:rFonts w:eastAsia="DengXian"/>
        </w:rPr>
        <w:t>/2 of the total mean transmitted power. See also recommendation ITU-R SM.328 [</w:t>
      </w:r>
      <w:r w:rsidRPr="004E5D66">
        <w:rPr>
          <w:rFonts w:eastAsia="DengXian" w:hint="eastAsia"/>
          <w:lang w:val="en-US" w:eastAsia="zh-CN"/>
        </w:rPr>
        <w:t>5</w:t>
      </w:r>
      <w:r w:rsidRPr="004E5D66">
        <w:rPr>
          <w:rFonts w:eastAsia="DengXian"/>
        </w:rPr>
        <w:t>].</w:t>
      </w:r>
    </w:p>
    <w:p w14:paraId="4112CB87" w14:textId="77777777" w:rsidR="00D62336" w:rsidRPr="004E5D66" w:rsidRDefault="00063062">
      <w:pPr>
        <w:rPr>
          <w:rFonts w:eastAsia="DengXian"/>
        </w:rPr>
      </w:pPr>
      <w:r w:rsidRPr="004E5D66">
        <w:rPr>
          <w:rFonts w:eastAsia="DengXian"/>
        </w:rPr>
        <w:t xml:space="preserve">The value of </w:t>
      </w:r>
      <w:r w:rsidRPr="004E5D66">
        <w:rPr>
          <w:rFonts w:ascii="Symbol" w:eastAsia="DengXian" w:hAnsi="Symbol" w:cs="v4.2.0"/>
        </w:rPr>
        <w:t></w:t>
      </w:r>
      <w:r w:rsidRPr="004E5D66">
        <w:rPr>
          <w:rFonts w:eastAsia="DengXian"/>
        </w:rPr>
        <w:t>/2 shall be taken as 0.5%.</w:t>
      </w:r>
    </w:p>
    <w:p w14:paraId="0916E113" w14:textId="77777777" w:rsidR="00D62336" w:rsidRPr="004E5D66" w:rsidRDefault="00063062">
      <w:pPr>
        <w:rPr>
          <w:rFonts w:eastAsia="DengXian"/>
        </w:rPr>
      </w:pPr>
      <w:r w:rsidRPr="004E5D66">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Pr="004E5D66" w:rsidRDefault="00063062">
      <w:pPr>
        <w:rPr>
          <w:rFonts w:eastAsia="DengXian"/>
        </w:rPr>
      </w:pPr>
      <w:r w:rsidRPr="004E5D66">
        <w:rPr>
          <w:rFonts w:eastAsia="DengXian"/>
        </w:rPr>
        <w:t xml:space="preserve">The OTA occupied bandwidth is defined as a </w:t>
      </w:r>
      <w:r w:rsidRPr="004E5D66">
        <w:rPr>
          <w:rFonts w:eastAsia="DengXian"/>
          <w:i/>
        </w:rPr>
        <w:t>directional requirement</w:t>
      </w:r>
      <w:r w:rsidRPr="004E5D66">
        <w:rPr>
          <w:rFonts w:eastAsia="DengXian"/>
        </w:rPr>
        <w:t xml:space="preserve"> and shall be met in the manufacturer's declared </w:t>
      </w:r>
      <w:r w:rsidRPr="004E5D66">
        <w:rPr>
          <w:rFonts w:eastAsia="DengXian"/>
          <w:i/>
        </w:rPr>
        <w:t xml:space="preserve">OTA coverage range </w:t>
      </w:r>
      <w:r w:rsidRPr="004E5D66">
        <w:rPr>
          <w:rFonts w:eastAsia="DengXian"/>
        </w:rPr>
        <w:t>at the RIB.</w:t>
      </w:r>
    </w:p>
    <w:p w14:paraId="23359014" w14:textId="77777777" w:rsidR="00D62336" w:rsidRPr="004E5D66" w:rsidRDefault="00063062" w:rsidP="00C77732">
      <w:pPr>
        <w:pStyle w:val="Heading4"/>
        <w:rPr>
          <w:rFonts w:eastAsia="DengXian"/>
          <w:szCs w:val="28"/>
        </w:rPr>
      </w:pPr>
      <w:bookmarkStart w:id="3291" w:name="_Toc121933051"/>
      <w:bookmarkStart w:id="3292" w:name="_Toc121908765"/>
      <w:bookmarkStart w:id="3293" w:name="_Toc124186560"/>
      <w:bookmarkStart w:id="3294" w:name="_Toc137240732"/>
      <w:bookmarkStart w:id="3295" w:name="_Toc137244831"/>
      <w:bookmarkStart w:id="3296" w:name="_Toc138894045"/>
      <w:bookmarkStart w:id="3297" w:name="_Toc138894277"/>
      <w:bookmarkStart w:id="3298" w:name="_Toc145036670"/>
      <w:bookmarkStart w:id="3299" w:name="_Toc153188962"/>
      <w:bookmarkStart w:id="3300" w:name="_Toc155672245"/>
      <w:bookmarkStart w:id="3301" w:name="_Toc161927888"/>
      <w:bookmarkStart w:id="3302" w:name="_Toc163213385"/>
      <w:bookmarkStart w:id="3303" w:name="_Toc169794788"/>
      <w:bookmarkStart w:id="3304" w:name="_Toc171510416"/>
      <w:bookmarkStart w:id="3305" w:name="_Toc233969895"/>
      <w:r w:rsidRPr="004E5D66">
        <w:rPr>
          <w:rFonts w:eastAsia="DengXian"/>
        </w:rPr>
        <w:t>9.7.2.2</w:t>
      </w:r>
      <w:r w:rsidRPr="004E5D66">
        <w:rPr>
          <w:rFonts w:eastAsia="DengXian"/>
        </w:rPr>
        <w:tab/>
        <w:t xml:space="preserve">Minimum requirement for </w:t>
      </w:r>
      <w:r w:rsidRPr="004E5D66">
        <w:rPr>
          <w:rFonts w:eastAsia="DengXian"/>
          <w:i/>
        </w:rPr>
        <w:t>SAN type 1-O</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58E512B3" w14:textId="1996C697" w:rsidR="00D62336" w:rsidRPr="004E5D66" w:rsidRDefault="00063062">
      <w:pPr>
        <w:rPr>
          <w:rFonts w:eastAsia="DengXian" w:cs="v5.0.0"/>
          <w:snapToGrid w:val="0"/>
        </w:rPr>
      </w:pPr>
      <w:bookmarkStart w:id="3306" w:name="_Toc106177094"/>
      <w:bookmarkStart w:id="3307" w:name="_Toc82621990"/>
      <w:bookmarkStart w:id="3308" w:name="_Toc114242262"/>
      <w:bookmarkStart w:id="3309" w:name="_Toc104311080"/>
      <w:bookmarkStart w:id="3310" w:name="_Toc21127666"/>
      <w:bookmarkStart w:id="3311" w:name="_Toc90422837"/>
      <w:bookmarkStart w:id="3312" w:name="_Toc53178824"/>
      <w:bookmarkStart w:id="3313" w:name="_Toc61179062"/>
      <w:bookmarkStart w:id="3314" w:name="_Toc36817427"/>
      <w:bookmarkStart w:id="3315" w:name="_Toc44712340"/>
      <w:bookmarkStart w:id="3316" w:name="_Toc29811875"/>
      <w:bookmarkStart w:id="3317" w:name="_Toc45893653"/>
      <w:bookmarkStart w:id="3318" w:name="_Toc74663449"/>
      <w:bookmarkStart w:id="3319" w:name="_Toc106126781"/>
      <w:bookmarkStart w:id="3320" w:name="_Toc53178373"/>
      <w:bookmarkStart w:id="3321" w:name="_Toc61179532"/>
      <w:bookmarkStart w:id="3322" w:name="_Toc37267737"/>
      <w:bookmarkStart w:id="3323" w:name="_Toc67916828"/>
      <w:bookmarkStart w:id="3324" w:name="_Toc37260349"/>
      <w:r w:rsidRPr="004E5D66">
        <w:rPr>
          <w:rFonts w:eastAsia="DengXian" w:cs="v5.0.0"/>
          <w:snapToGrid w:val="0"/>
        </w:rPr>
        <w:t xml:space="preserve">The OTA occupied bandwidth </w:t>
      </w:r>
      <w:r w:rsidRPr="004E5D66">
        <w:rPr>
          <w:rFonts w:eastAsia="DengXian"/>
          <w:snapToGrid w:val="0"/>
        </w:rPr>
        <w:t>for each carrier</w:t>
      </w:r>
      <w:r w:rsidRPr="004E5D66">
        <w:rPr>
          <w:rFonts w:eastAsia="DengXian" w:cs="v5.0.0"/>
          <w:snapToGrid w:val="0"/>
        </w:rPr>
        <w:t xml:space="preserve"> shall be less than the </w:t>
      </w:r>
      <w:r w:rsidRPr="004E5D66">
        <w:rPr>
          <w:rFonts w:eastAsia="DengXian" w:cs="v5.0.0"/>
          <w:i/>
          <w:snapToGrid w:val="0"/>
        </w:rPr>
        <w:t>SAN channel bandwidth</w:t>
      </w:r>
      <w:r w:rsidRPr="004E5D66">
        <w:rPr>
          <w:rFonts w:eastAsia="DengXian" w:cs="v5.0.0"/>
          <w:snapToGrid w:val="0"/>
        </w:rPr>
        <w:t>.</w:t>
      </w:r>
    </w:p>
    <w:p w14:paraId="670B4926" w14:textId="77777777" w:rsidR="00D62336" w:rsidRPr="004E5D66" w:rsidRDefault="00063062" w:rsidP="00C77732">
      <w:pPr>
        <w:pStyle w:val="Heading3"/>
        <w:rPr>
          <w:rFonts w:eastAsia="DengXian"/>
        </w:rPr>
      </w:pPr>
      <w:bookmarkStart w:id="3325" w:name="_Toc121933052"/>
      <w:bookmarkStart w:id="3326" w:name="_Toc121908766"/>
      <w:bookmarkStart w:id="3327" w:name="_Toc124186561"/>
      <w:bookmarkStart w:id="3328" w:name="_Toc137240733"/>
      <w:bookmarkStart w:id="3329" w:name="_Toc137244832"/>
      <w:bookmarkStart w:id="3330" w:name="_Toc138894046"/>
      <w:bookmarkStart w:id="3331" w:name="_Toc138894278"/>
      <w:bookmarkStart w:id="3332" w:name="_Toc145036671"/>
      <w:bookmarkStart w:id="3333" w:name="_Toc153188963"/>
      <w:bookmarkStart w:id="3334" w:name="_Toc155672246"/>
      <w:bookmarkStart w:id="3335" w:name="_Toc161927889"/>
      <w:bookmarkStart w:id="3336" w:name="_Toc163213386"/>
      <w:bookmarkStart w:id="3337" w:name="_Toc169794789"/>
      <w:bookmarkStart w:id="3338" w:name="_Toc171510417"/>
      <w:bookmarkStart w:id="3339" w:name="_Toc233969896"/>
      <w:r w:rsidRPr="004E5D66">
        <w:rPr>
          <w:rFonts w:eastAsia="DengXian"/>
        </w:rPr>
        <w:t>9.7.3</w:t>
      </w:r>
      <w:r w:rsidRPr="004E5D66">
        <w:rPr>
          <w:rFonts w:eastAsia="DengXian"/>
        </w:rPr>
        <w:tab/>
        <w:t>OTA Adjacent Channel Leakage Power Ratio (ACLR)</w:t>
      </w:r>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370214C4" w14:textId="77777777" w:rsidR="00D62336" w:rsidRPr="004E5D66" w:rsidRDefault="00063062" w:rsidP="00C77732">
      <w:pPr>
        <w:pStyle w:val="Heading4"/>
        <w:rPr>
          <w:rFonts w:eastAsia="DengXian"/>
        </w:rPr>
      </w:pPr>
      <w:bookmarkStart w:id="3340" w:name="_Toc74663450"/>
      <w:bookmarkStart w:id="3341" w:name="_Toc37260350"/>
      <w:bookmarkStart w:id="3342" w:name="_Toc90422838"/>
      <w:bookmarkStart w:id="3343" w:name="_Toc114242263"/>
      <w:bookmarkStart w:id="3344" w:name="_Toc53178374"/>
      <w:bookmarkStart w:id="3345" w:name="_Toc104311081"/>
      <w:bookmarkStart w:id="3346" w:name="_Toc106177095"/>
      <w:bookmarkStart w:id="3347" w:name="_Toc53178825"/>
      <w:bookmarkStart w:id="3348" w:name="_Toc44712341"/>
      <w:bookmarkStart w:id="3349" w:name="_Toc29811876"/>
      <w:bookmarkStart w:id="3350" w:name="_Toc61179063"/>
      <w:bookmarkStart w:id="3351" w:name="_Toc106126782"/>
      <w:bookmarkStart w:id="3352" w:name="_Toc36817428"/>
      <w:bookmarkStart w:id="3353" w:name="_Toc21127667"/>
      <w:bookmarkStart w:id="3354" w:name="_Toc61179533"/>
      <w:bookmarkStart w:id="3355" w:name="_Toc67916829"/>
      <w:bookmarkStart w:id="3356" w:name="_Toc45893654"/>
      <w:bookmarkStart w:id="3357" w:name="_Toc82621991"/>
      <w:bookmarkStart w:id="3358" w:name="_Toc37267738"/>
      <w:bookmarkStart w:id="3359" w:name="_Toc121933053"/>
      <w:bookmarkStart w:id="3360" w:name="_Toc121908767"/>
      <w:bookmarkStart w:id="3361" w:name="_Toc124186562"/>
      <w:bookmarkStart w:id="3362" w:name="_Toc137240734"/>
      <w:bookmarkStart w:id="3363" w:name="_Toc137244833"/>
      <w:bookmarkStart w:id="3364" w:name="_Toc138894047"/>
      <w:bookmarkStart w:id="3365" w:name="_Toc138894279"/>
      <w:bookmarkStart w:id="3366" w:name="_Toc145036672"/>
      <w:bookmarkStart w:id="3367" w:name="_Toc153188964"/>
      <w:bookmarkStart w:id="3368" w:name="_Toc155672247"/>
      <w:bookmarkStart w:id="3369" w:name="_Toc161927890"/>
      <w:bookmarkStart w:id="3370" w:name="_Toc163213387"/>
      <w:bookmarkStart w:id="3371" w:name="_Toc169794790"/>
      <w:bookmarkStart w:id="3372" w:name="_Toc171510418"/>
      <w:bookmarkStart w:id="3373" w:name="_Toc233969897"/>
      <w:r w:rsidRPr="004E5D66">
        <w:rPr>
          <w:rFonts w:eastAsia="DengXian"/>
        </w:rPr>
        <w:t>9.7.3.1</w:t>
      </w:r>
      <w:r w:rsidRPr="004E5D66">
        <w:rPr>
          <w:rFonts w:eastAsia="DengXian"/>
        </w:rPr>
        <w:tab/>
        <w:t>General</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5E37480" w14:textId="77777777" w:rsidR="00D62336" w:rsidRPr="004E5D66" w:rsidRDefault="00063062">
      <w:pPr>
        <w:rPr>
          <w:rFonts w:eastAsia="DengXian"/>
        </w:rPr>
      </w:pPr>
      <w:bookmarkStart w:id="3374" w:name="_Toc67916830"/>
      <w:bookmarkStart w:id="3375" w:name="_Toc61179064"/>
      <w:bookmarkStart w:id="3376" w:name="_Toc44712342"/>
      <w:bookmarkStart w:id="3377" w:name="_Toc82621992"/>
      <w:bookmarkStart w:id="3378" w:name="_Toc29811877"/>
      <w:bookmarkStart w:id="3379" w:name="_Toc53178826"/>
      <w:bookmarkStart w:id="3380" w:name="_Toc53178375"/>
      <w:bookmarkStart w:id="3381" w:name="_Toc21127668"/>
      <w:bookmarkStart w:id="3382" w:name="_Toc104311082"/>
      <w:bookmarkStart w:id="3383" w:name="_Toc90422839"/>
      <w:bookmarkStart w:id="3384" w:name="_Toc106126783"/>
      <w:bookmarkStart w:id="3385" w:name="_Toc61179534"/>
      <w:bookmarkStart w:id="3386" w:name="_Toc74663451"/>
      <w:bookmarkStart w:id="3387" w:name="_Toc106177096"/>
      <w:bookmarkStart w:id="3388" w:name="_Toc37260351"/>
      <w:bookmarkStart w:id="3389" w:name="_Toc37267739"/>
      <w:bookmarkStart w:id="3390" w:name="_Toc114242264"/>
      <w:bookmarkStart w:id="3391" w:name="_Toc36817429"/>
      <w:bookmarkStart w:id="3392" w:name="_Toc45893655"/>
      <w:r w:rsidRPr="004E5D66">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Pr="004E5D66" w:rsidRDefault="00063062">
      <w:pPr>
        <w:rPr>
          <w:rFonts w:eastAsia="DengXian"/>
        </w:rPr>
      </w:pPr>
      <w:r w:rsidRPr="004E5D66">
        <w:rPr>
          <w:rFonts w:eastAsia="DengXian"/>
        </w:rPr>
        <w:t xml:space="preserve">The requirement </w:t>
      </w:r>
      <w:r w:rsidRPr="004E5D66">
        <w:rPr>
          <w:rFonts w:eastAsia="DengXian"/>
          <w:lang w:val="en-US"/>
        </w:rPr>
        <w:t xml:space="preserve">shall be applied </w:t>
      </w:r>
      <w:r w:rsidRPr="004E5D66">
        <w:rPr>
          <w:rFonts w:eastAsia="DengXian"/>
        </w:rPr>
        <w:t>per RIB.</w:t>
      </w:r>
    </w:p>
    <w:p w14:paraId="2F9CB1FA" w14:textId="77777777" w:rsidR="00D62336" w:rsidRPr="004E5D66" w:rsidRDefault="00063062" w:rsidP="007F3C57">
      <w:pPr>
        <w:pStyle w:val="Heading4"/>
        <w:rPr>
          <w:rFonts w:eastAsia="DengXian"/>
        </w:rPr>
      </w:pPr>
      <w:bookmarkStart w:id="3393" w:name="_Toc121933054"/>
      <w:bookmarkStart w:id="3394" w:name="_Toc121908768"/>
      <w:bookmarkStart w:id="3395" w:name="_Toc124186563"/>
      <w:bookmarkStart w:id="3396" w:name="_Toc137240735"/>
      <w:bookmarkStart w:id="3397" w:name="_Toc137244834"/>
      <w:bookmarkStart w:id="3398" w:name="_Toc138894048"/>
      <w:bookmarkStart w:id="3399" w:name="_Toc138894280"/>
      <w:bookmarkStart w:id="3400" w:name="_Toc145036673"/>
      <w:bookmarkStart w:id="3401" w:name="_Toc153188965"/>
      <w:bookmarkStart w:id="3402" w:name="_Toc155672248"/>
      <w:bookmarkStart w:id="3403" w:name="_Toc161927891"/>
      <w:bookmarkStart w:id="3404" w:name="_Toc163213388"/>
      <w:bookmarkStart w:id="3405" w:name="_Toc169794791"/>
      <w:bookmarkStart w:id="3406" w:name="_Toc171510419"/>
      <w:bookmarkStart w:id="3407" w:name="_Toc233969898"/>
      <w:r w:rsidRPr="004E5D66">
        <w:rPr>
          <w:rFonts w:eastAsia="DengXian"/>
        </w:rPr>
        <w:t>9.7.3.2</w:t>
      </w:r>
      <w:r w:rsidRPr="004E5D66">
        <w:rPr>
          <w:rFonts w:eastAsia="DengXian"/>
        </w:rPr>
        <w:tab/>
        <w:t xml:space="preserve">Minimum requirement for </w:t>
      </w:r>
      <w:r w:rsidRPr="004E5D66">
        <w:rPr>
          <w:rFonts w:eastAsia="DengXian"/>
          <w:i/>
        </w:rPr>
        <w:t>SAN type 1-O</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29648DB4" w14:textId="77777777" w:rsidR="00D62336" w:rsidRPr="004E5D66" w:rsidRDefault="00063062">
      <w:pPr>
        <w:rPr>
          <w:rFonts w:eastAsia="DengXian"/>
        </w:rPr>
      </w:pPr>
      <w:r w:rsidRPr="004E5D66">
        <w:rPr>
          <w:rFonts w:eastAsia="DengXian" w:hint="eastAsia"/>
          <w:lang w:val="en-US" w:eastAsia="zh-CN"/>
        </w:rPr>
        <w:t>For SAN supporting E-UTRA in paired spectrum, t</w:t>
      </w:r>
      <w:r w:rsidRPr="004E5D66">
        <w:rPr>
          <w:rFonts w:eastAsia="DengXian"/>
        </w:rPr>
        <w:t>he ACLR limit specified in tables 6.6.3.2-1 for SAN GEO class</w:t>
      </w:r>
      <w:r w:rsidRPr="004E5D66">
        <w:rPr>
          <w:rFonts w:eastAsia="DengXian" w:hint="eastAsia"/>
        </w:rPr>
        <w:t xml:space="preserve"> </w:t>
      </w:r>
      <w:r w:rsidRPr="004E5D66">
        <w:rPr>
          <w:rFonts w:eastAsia="DengXian"/>
        </w:rPr>
        <w:t>and 6.6.3.2-2 for SAN LEO class shall apply.</w:t>
      </w:r>
    </w:p>
    <w:p w14:paraId="119CE99E" w14:textId="77777777" w:rsidR="00D62336" w:rsidRPr="004E5D66" w:rsidRDefault="00063062">
      <w:pPr>
        <w:rPr>
          <w:rFonts w:eastAsia="DengXian"/>
        </w:rPr>
      </w:pPr>
      <w:r w:rsidRPr="004E5D66">
        <w:rPr>
          <w:rFonts w:eastAsia="DengXian" w:hint="eastAsia"/>
          <w:lang w:val="en-US" w:eastAsia="zh-CN"/>
        </w:rPr>
        <w:t>For SAN supporting standalone NB-IoT in paired spectrum, t</w:t>
      </w:r>
      <w:r w:rsidRPr="004E5D66">
        <w:rPr>
          <w:rFonts w:eastAsia="DengXian"/>
        </w:rPr>
        <w:t>he ACLR limit specified in tables 6.6.3.2-</w:t>
      </w:r>
      <w:r w:rsidRPr="004E5D66">
        <w:rPr>
          <w:rFonts w:eastAsia="DengXian" w:hint="eastAsia"/>
          <w:lang w:val="en-US" w:eastAsia="zh-CN"/>
        </w:rPr>
        <w:t>3</w:t>
      </w:r>
      <w:r w:rsidRPr="004E5D66">
        <w:rPr>
          <w:rFonts w:eastAsia="DengXian"/>
        </w:rPr>
        <w:t xml:space="preserve"> for SAN GEO class</w:t>
      </w:r>
      <w:r w:rsidRPr="004E5D66">
        <w:rPr>
          <w:rFonts w:eastAsia="DengXian" w:hint="eastAsia"/>
        </w:rPr>
        <w:t xml:space="preserve"> </w:t>
      </w:r>
      <w:r w:rsidRPr="004E5D66">
        <w:rPr>
          <w:rFonts w:eastAsia="DengXian"/>
        </w:rPr>
        <w:t>and 6.6.3.2-</w:t>
      </w:r>
      <w:r w:rsidRPr="004E5D66">
        <w:rPr>
          <w:rFonts w:eastAsia="DengXian" w:hint="eastAsia"/>
          <w:lang w:val="en-US" w:eastAsia="zh-CN"/>
        </w:rPr>
        <w:t>4</w:t>
      </w:r>
      <w:r w:rsidRPr="004E5D66">
        <w:rPr>
          <w:rFonts w:eastAsia="DengXian"/>
        </w:rPr>
        <w:t xml:space="preserve"> for SAN LEO class shall apply.</w:t>
      </w:r>
    </w:p>
    <w:p w14:paraId="4BBB00DB" w14:textId="77777777" w:rsidR="00D62336" w:rsidRPr="004E5D66" w:rsidRDefault="00063062">
      <w:pPr>
        <w:rPr>
          <w:rFonts w:eastAsia="DengXian"/>
          <w:lang w:val="en-US"/>
        </w:rPr>
      </w:pPr>
      <w:r w:rsidRPr="004E5D66">
        <w:rPr>
          <w:rFonts w:eastAsia="DengXian"/>
        </w:rPr>
        <w:t xml:space="preserve">For </w:t>
      </w:r>
      <w:r w:rsidRPr="004E5D66">
        <w:rPr>
          <w:rFonts w:eastAsia="DengXian"/>
          <w:lang w:val="en-US"/>
        </w:rPr>
        <w:t xml:space="preserve">a </w:t>
      </w:r>
      <w:r w:rsidRPr="004E5D66">
        <w:rPr>
          <w:rFonts w:eastAsia="DengXian"/>
          <w:iCs/>
          <w:lang w:val="en-US"/>
        </w:rPr>
        <w:t>RIB</w:t>
      </w:r>
      <w:r w:rsidRPr="004E5D66">
        <w:rPr>
          <w:rFonts w:eastAsia="DengXian"/>
          <w:lang w:val="en-US"/>
        </w:rPr>
        <w:t xml:space="preserve"> </w:t>
      </w:r>
      <w:r w:rsidRPr="004E5D66">
        <w:rPr>
          <w:rFonts w:eastAsia="DengXian" w:cs="v5.0.0"/>
        </w:rPr>
        <w:t xml:space="preserve">operating </w:t>
      </w:r>
      <w:r w:rsidRPr="004E5D66">
        <w:rPr>
          <w:rFonts w:eastAsia="DengXian" w:cs="v5.0.0"/>
          <w:lang w:val="en-US"/>
        </w:rPr>
        <w:t xml:space="preserve">in </w:t>
      </w:r>
      <w:r w:rsidRPr="004E5D66">
        <w:rPr>
          <w:rFonts w:eastAsia="DengXian"/>
        </w:rPr>
        <w:t>multi-carrier,</w:t>
      </w:r>
      <w:r w:rsidRPr="004E5D66">
        <w:rPr>
          <w:rFonts w:eastAsia="DengXian"/>
          <w:lang w:val="en-US"/>
        </w:rPr>
        <w:t xml:space="preserve"> </w:t>
      </w:r>
      <w:r w:rsidRPr="004E5D66">
        <w:rPr>
          <w:rFonts w:eastAsia="DengXian"/>
        </w:rPr>
        <w:t xml:space="preserve">the </w:t>
      </w:r>
      <w:r w:rsidRPr="004E5D66">
        <w:rPr>
          <w:rFonts w:eastAsia="DengXian"/>
          <w:lang w:val="en-US"/>
        </w:rPr>
        <w:t xml:space="preserve">ACLR </w:t>
      </w:r>
      <w:r w:rsidRPr="004E5D66">
        <w:rPr>
          <w:rFonts w:eastAsia="DengXian" w:cs="v5.0.0"/>
        </w:rPr>
        <w:t>requirements</w:t>
      </w:r>
      <w:r w:rsidRPr="004E5D66">
        <w:rPr>
          <w:rFonts w:eastAsia="DengXian"/>
        </w:rPr>
        <w:t xml:space="preserve"> in clause 6.6.3.2</w:t>
      </w:r>
      <w:r w:rsidRPr="004E5D66">
        <w:rPr>
          <w:rFonts w:eastAsia="DengXian"/>
          <w:lang w:val="en-US"/>
        </w:rPr>
        <w:t xml:space="preserve"> shall </w:t>
      </w:r>
      <w:r w:rsidRPr="004E5D66">
        <w:rPr>
          <w:rFonts w:eastAsia="DengXian"/>
        </w:rPr>
        <w:t>apply to </w:t>
      </w:r>
      <w:r w:rsidRPr="004E5D66">
        <w:rPr>
          <w:rFonts w:eastAsia="DengXian"/>
          <w:iCs/>
          <w:lang w:val="en-US"/>
        </w:rPr>
        <w:t xml:space="preserve">SAN </w:t>
      </w:r>
      <w:r w:rsidRPr="004E5D66">
        <w:rPr>
          <w:rFonts w:eastAsia="DengXian"/>
          <w:iCs/>
        </w:rPr>
        <w:t>channel bandwidths</w:t>
      </w:r>
      <w:r w:rsidRPr="004E5D66">
        <w:rPr>
          <w:rFonts w:eastAsia="DengXian"/>
        </w:rPr>
        <w:t xml:space="preserve"> of the outermost carrier</w:t>
      </w:r>
      <w:r w:rsidRPr="004E5D66">
        <w:rPr>
          <w:rFonts w:eastAsia="DengXian"/>
          <w:lang w:val="en-US"/>
        </w:rPr>
        <w:t xml:space="preserve"> </w:t>
      </w:r>
      <w:r w:rsidRPr="004E5D66">
        <w:rPr>
          <w:rFonts w:eastAsia="DengXian"/>
        </w:rPr>
        <w:t>for the frequency ranges defined in tables 6.6.3.2-1</w:t>
      </w:r>
      <w:r w:rsidRPr="004E5D66">
        <w:rPr>
          <w:rFonts w:eastAsia="DengXian" w:hint="eastAsia"/>
          <w:lang w:val="en-US" w:eastAsia="zh-CN"/>
        </w:rPr>
        <w:t xml:space="preserve">, </w:t>
      </w:r>
      <w:r w:rsidRPr="004E5D66">
        <w:rPr>
          <w:rFonts w:eastAsia="DengXian"/>
        </w:rPr>
        <w:t>6.6.3.2-2</w:t>
      </w:r>
      <w:r w:rsidRPr="004E5D66">
        <w:rPr>
          <w:rFonts w:eastAsia="DengXian" w:hint="eastAsia"/>
          <w:lang w:val="en-US" w:eastAsia="zh-CN"/>
        </w:rPr>
        <w:t>,</w:t>
      </w:r>
      <w:r w:rsidRPr="004E5D66">
        <w:rPr>
          <w:rFonts w:eastAsia="DengXian"/>
        </w:rPr>
        <w:t>6.6.3.2-</w:t>
      </w:r>
      <w:r w:rsidRPr="004E5D66">
        <w:rPr>
          <w:rFonts w:eastAsia="DengXian" w:hint="eastAsia"/>
          <w:lang w:val="en-US" w:eastAsia="zh-CN"/>
        </w:rPr>
        <w:t xml:space="preserve">3 and </w:t>
      </w:r>
      <w:r w:rsidRPr="004E5D66">
        <w:rPr>
          <w:rFonts w:eastAsia="DengXian"/>
        </w:rPr>
        <w:t>6.6.3.2-</w:t>
      </w:r>
      <w:r w:rsidRPr="004E5D66">
        <w:rPr>
          <w:rFonts w:eastAsia="DengXian" w:hint="eastAsia"/>
          <w:lang w:val="en-US" w:eastAsia="zh-CN"/>
        </w:rPr>
        <w:t>4</w:t>
      </w:r>
      <w:r w:rsidRPr="004E5D66">
        <w:rPr>
          <w:rFonts w:eastAsia="DengXian"/>
          <w:lang w:val="en-US"/>
        </w:rPr>
        <w:t>.</w:t>
      </w:r>
    </w:p>
    <w:p w14:paraId="601C9CB6" w14:textId="77777777" w:rsidR="00D62336" w:rsidRPr="004E5D66" w:rsidRDefault="00D62336">
      <w:pPr>
        <w:rPr>
          <w:rFonts w:eastAsia="DengXian"/>
          <w:lang w:val="en-US"/>
        </w:rPr>
      </w:pPr>
    </w:p>
    <w:p w14:paraId="44B4D313" w14:textId="2213DE06" w:rsidR="00D62336" w:rsidRPr="004E5D66" w:rsidRDefault="00FA460F" w:rsidP="00F660AA">
      <w:pPr>
        <w:pStyle w:val="Heading3"/>
        <w:rPr>
          <w:rFonts w:eastAsia="DengXian"/>
        </w:rPr>
      </w:pPr>
      <w:bookmarkStart w:id="3408" w:name="_Toc82621994"/>
      <w:bookmarkStart w:id="3409" w:name="_Toc44712344"/>
      <w:bookmarkStart w:id="3410" w:name="_Toc61179066"/>
      <w:bookmarkStart w:id="3411" w:name="_Toc53178377"/>
      <w:bookmarkStart w:id="3412" w:name="_Toc53178828"/>
      <w:bookmarkStart w:id="3413" w:name="_Toc106126784"/>
      <w:bookmarkStart w:id="3414" w:name="_Toc45893657"/>
      <w:bookmarkStart w:id="3415" w:name="_Toc36817431"/>
      <w:bookmarkStart w:id="3416" w:name="_Toc114242265"/>
      <w:bookmarkStart w:id="3417" w:name="_Toc67916832"/>
      <w:bookmarkStart w:id="3418" w:name="_Toc37260353"/>
      <w:bookmarkStart w:id="3419" w:name="_Toc106177097"/>
      <w:bookmarkStart w:id="3420" w:name="_Toc104311083"/>
      <w:bookmarkStart w:id="3421" w:name="_Toc61179536"/>
      <w:bookmarkStart w:id="3422" w:name="_Toc90422841"/>
      <w:bookmarkStart w:id="3423" w:name="_Toc21127670"/>
      <w:bookmarkStart w:id="3424" w:name="_Toc74663453"/>
      <w:bookmarkStart w:id="3425" w:name="_Toc37267741"/>
      <w:bookmarkStart w:id="3426" w:name="_Toc29811879"/>
      <w:bookmarkStart w:id="3427" w:name="_Toc121933055"/>
      <w:bookmarkStart w:id="3428" w:name="_Toc121908769"/>
      <w:bookmarkStart w:id="3429" w:name="_Toc124186564"/>
      <w:bookmarkStart w:id="3430" w:name="_Toc137240736"/>
      <w:bookmarkStart w:id="3431" w:name="_Toc137244835"/>
      <w:bookmarkStart w:id="3432" w:name="_Toc138894049"/>
      <w:bookmarkStart w:id="3433" w:name="_Toc138894281"/>
      <w:bookmarkStart w:id="3434" w:name="_Toc153188966"/>
      <w:bookmarkStart w:id="3435" w:name="_Toc155672249"/>
      <w:bookmarkStart w:id="3436" w:name="_Toc161927892"/>
      <w:bookmarkStart w:id="3437" w:name="_Toc163213389"/>
      <w:bookmarkStart w:id="3438" w:name="_Toc169794792"/>
      <w:bookmarkStart w:id="3439" w:name="_Toc171510420"/>
      <w:bookmarkStart w:id="3440" w:name="_Toc233969899"/>
      <w:r w:rsidRPr="004E5D66">
        <w:rPr>
          <w:rFonts w:eastAsia="DengXian"/>
        </w:rPr>
        <w:lastRenderedPageBreak/>
        <w:t>9.7.4</w:t>
      </w:r>
      <w:r w:rsidRPr="004E5D66">
        <w:rPr>
          <w:rFonts w:eastAsia="DengXian"/>
        </w:rPr>
        <w:tab/>
        <w:t>OTA</w:t>
      </w:r>
      <w:bookmarkStart w:id="3441" w:name="_Hlk496084370"/>
      <w:r w:rsidRPr="004E5D66">
        <w:rPr>
          <w:rFonts w:eastAsia="DengXian"/>
        </w:rPr>
        <w:t xml:space="preserve"> </w:t>
      </w:r>
      <w:bookmarkStart w:id="3442" w:name="_Hlk142298814"/>
      <w:r w:rsidRPr="004E5D66">
        <w:t>out-of-band emissions</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68125B63" w14:textId="77777777" w:rsidR="00D62336" w:rsidRPr="004E5D66" w:rsidRDefault="00063062" w:rsidP="00F660AA">
      <w:pPr>
        <w:pStyle w:val="Heading4"/>
        <w:rPr>
          <w:rFonts w:eastAsia="DengXian"/>
        </w:rPr>
      </w:pPr>
      <w:bookmarkStart w:id="3443" w:name="_Toc53178378"/>
      <w:bookmarkStart w:id="3444" w:name="_Toc74663454"/>
      <w:bookmarkStart w:id="3445" w:name="_Toc29811880"/>
      <w:bookmarkStart w:id="3446" w:name="_Toc44712345"/>
      <w:bookmarkStart w:id="3447" w:name="_Toc37267742"/>
      <w:bookmarkStart w:id="3448" w:name="_Toc61179067"/>
      <w:bookmarkStart w:id="3449" w:name="_Toc21127671"/>
      <w:bookmarkStart w:id="3450" w:name="_Toc36817432"/>
      <w:bookmarkStart w:id="3451" w:name="_Toc106177098"/>
      <w:bookmarkStart w:id="3452" w:name="_Toc37260354"/>
      <w:bookmarkStart w:id="3453" w:name="_Toc90422842"/>
      <w:bookmarkStart w:id="3454" w:name="_Toc82621995"/>
      <w:bookmarkStart w:id="3455" w:name="_Toc53178829"/>
      <w:bookmarkStart w:id="3456" w:name="_Toc45893658"/>
      <w:bookmarkStart w:id="3457" w:name="_Toc104311084"/>
      <w:bookmarkStart w:id="3458" w:name="_Toc67916833"/>
      <w:bookmarkStart w:id="3459" w:name="_Toc114242266"/>
      <w:bookmarkStart w:id="3460" w:name="_Toc106126785"/>
      <w:bookmarkStart w:id="3461" w:name="_Toc61179537"/>
      <w:bookmarkStart w:id="3462" w:name="_Toc121933056"/>
      <w:bookmarkStart w:id="3463" w:name="_Toc121908770"/>
      <w:bookmarkStart w:id="3464" w:name="_Toc124186565"/>
      <w:bookmarkStart w:id="3465" w:name="_Toc137240737"/>
      <w:bookmarkStart w:id="3466" w:name="_Toc137244836"/>
      <w:bookmarkStart w:id="3467" w:name="_Toc138894050"/>
      <w:bookmarkStart w:id="3468" w:name="_Toc138894282"/>
      <w:bookmarkStart w:id="3469" w:name="_Toc145036675"/>
      <w:bookmarkStart w:id="3470" w:name="_Toc153188967"/>
      <w:bookmarkStart w:id="3471" w:name="_Toc155672250"/>
      <w:bookmarkStart w:id="3472" w:name="_Toc161927893"/>
      <w:bookmarkStart w:id="3473" w:name="_Toc163213390"/>
      <w:bookmarkStart w:id="3474" w:name="_Toc169794793"/>
      <w:bookmarkStart w:id="3475" w:name="_Toc171510421"/>
      <w:bookmarkStart w:id="3476" w:name="_Toc233969900"/>
      <w:r w:rsidRPr="004E5D66">
        <w:rPr>
          <w:rFonts w:eastAsia="DengXian"/>
        </w:rPr>
        <w:t>9.7.4.1</w:t>
      </w:r>
      <w:r w:rsidRPr="004E5D66">
        <w:rPr>
          <w:rFonts w:eastAsia="DengXian"/>
        </w:rPr>
        <w:tab/>
        <w:t>General</w:t>
      </w:r>
      <w:bookmarkStart w:id="3477" w:name="_Toc44712346"/>
      <w:bookmarkStart w:id="3478" w:name="_Toc36817433"/>
      <w:bookmarkStart w:id="3479" w:name="_Toc45893659"/>
      <w:bookmarkStart w:id="3480" w:name="_Toc61179068"/>
      <w:bookmarkStart w:id="3481" w:name="_Toc106126786"/>
      <w:bookmarkStart w:id="3482" w:name="_Toc74663455"/>
      <w:bookmarkStart w:id="3483" w:name="_Toc37260355"/>
      <w:bookmarkStart w:id="3484" w:name="_Toc53178830"/>
      <w:bookmarkStart w:id="3485" w:name="_Toc82621996"/>
      <w:bookmarkStart w:id="3486" w:name="_Toc90422843"/>
      <w:bookmarkStart w:id="3487" w:name="_Toc29811881"/>
      <w:bookmarkStart w:id="3488" w:name="_Toc67916834"/>
      <w:bookmarkStart w:id="3489" w:name="_Toc21127672"/>
      <w:bookmarkStart w:id="3490" w:name="_Toc114242267"/>
      <w:bookmarkStart w:id="3491" w:name="_Toc61179538"/>
      <w:bookmarkStart w:id="3492" w:name="_Toc53178379"/>
      <w:bookmarkStart w:id="3493" w:name="_Toc37267743"/>
      <w:bookmarkStart w:id="3494" w:name="_Toc104311085"/>
      <w:bookmarkStart w:id="3495" w:name="_Toc106177099"/>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2348DCDA" w14:textId="2CF2562A" w:rsidR="00D62336" w:rsidRPr="004E5D66" w:rsidRDefault="00FA460F">
      <w:pPr>
        <w:rPr>
          <w:rFonts w:eastAsia="DengXian"/>
        </w:rPr>
      </w:pPr>
      <w:r w:rsidRPr="004E5D66">
        <w:rPr>
          <w:rFonts w:eastAsia="DengXian"/>
        </w:rPr>
        <w:t xml:space="preserve">The OTA limits for </w:t>
      </w:r>
      <w:r w:rsidRPr="004E5D66">
        <w:rPr>
          <w:rFonts w:cs="v5.0.0"/>
        </w:rPr>
        <w:t>o</w:t>
      </w:r>
      <w:r w:rsidRPr="004E5D66">
        <w:t>ut-of-band emissions</w:t>
      </w:r>
      <w:r w:rsidRPr="004E5D66">
        <w:rPr>
          <w:rFonts w:eastAsia="DengXian"/>
        </w:rPr>
        <w:t xml:space="preserve"> are specified as TRP per RIB unless otherwise stated.</w:t>
      </w:r>
    </w:p>
    <w:p w14:paraId="3D4D62A6" w14:textId="77777777" w:rsidR="00D62336" w:rsidRPr="004E5D66" w:rsidRDefault="00063062" w:rsidP="00F660AA">
      <w:pPr>
        <w:pStyle w:val="Heading4"/>
        <w:rPr>
          <w:rFonts w:eastAsia="DengXian"/>
        </w:rPr>
      </w:pPr>
      <w:bookmarkStart w:id="3496" w:name="_Toc121933057"/>
      <w:bookmarkStart w:id="3497" w:name="_Toc121908771"/>
      <w:bookmarkStart w:id="3498" w:name="_Toc124186566"/>
      <w:bookmarkStart w:id="3499" w:name="_Toc137240738"/>
      <w:bookmarkStart w:id="3500" w:name="_Toc137244837"/>
      <w:bookmarkStart w:id="3501" w:name="_Toc138894051"/>
      <w:bookmarkStart w:id="3502" w:name="_Toc138894283"/>
      <w:bookmarkStart w:id="3503" w:name="_Toc145036676"/>
      <w:bookmarkStart w:id="3504" w:name="_Toc153188968"/>
      <w:bookmarkStart w:id="3505" w:name="_Toc155672251"/>
      <w:bookmarkStart w:id="3506" w:name="_Toc161927894"/>
      <w:bookmarkStart w:id="3507" w:name="_Toc163213391"/>
      <w:bookmarkStart w:id="3508" w:name="_Toc169794794"/>
      <w:bookmarkStart w:id="3509" w:name="_Toc171510422"/>
      <w:bookmarkStart w:id="3510" w:name="_Toc233969901"/>
      <w:r w:rsidRPr="004E5D66">
        <w:rPr>
          <w:rFonts w:eastAsia="DengXian"/>
        </w:rPr>
        <w:t>9.7.4.2</w:t>
      </w:r>
      <w:r w:rsidRPr="004E5D66">
        <w:rPr>
          <w:rFonts w:eastAsia="DengXian"/>
        </w:rPr>
        <w:tab/>
        <w:t xml:space="preserve">Minimum requirement for </w:t>
      </w:r>
      <w:r w:rsidRPr="004E5D66">
        <w:rPr>
          <w:rFonts w:eastAsia="DengXian"/>
          <w:i/>
        </w:rPr>
        <w:t>SAN type 1-O</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24D682AC" w14:textId="52584D48" w:rsidR="00FA460F" w:rsidRPr="004E5D66" w:rsidRDefault="00FA460F" w:rsidP="00FA460F">
      <w:pPr>
        <w:rPr>
          <w:rFonts w:eastAsia="DengXian"/>
        </w:rPr>
      </w:pPr>
      <w:bookmarkStart w:id="3511" w:name="_Toc53178837"/>
      <w:bookmarkStart w:id="3512" w:name="_Toc114242268"/>
      <w:bookmarkStart w:id="3513" w:name="_Toc74663462"/>
      <w:bookmarkStart w:id="3514" w:name="_Toc90422850"/>
      <w:bookmarkStart w:id="3515" w:name="_Toc21127680"/>
      <w:bookmarkStart w:id="3516" w:name="_Toc45893668"/>
      <w:bookmarkStart w:id="3517" w:name="_Toc67916841"/>
      <w:bookmarkStart w:id="3518" w:name="_Toc106177100"/>
      <w:bookmarkStart w:id="3519" w:name="_Toc106126787"/>
      <w:bookmarkStart w:id="3520" w:name="_Toc53178386"/>
      <w:bookmarkStart w:id="3521" w:name="_Toc29811889"/>
      <w:bookmarkStart w:id="3522" w:name="_Toc37260363"/>
      <w:bookmarkStart w:id="3523" w:name="_Toc36817441"/>
      <w:bookmarkStart w:id="3524" w:name="_Toc61179545"/>
      <w:bookmarkStart w:id="3525" w:name="_Toc82622003"/>
      <w:bookmarkStart w:id="3526" w:name="_Toc61179075"/>
      <w:bookmarkStart w:id="3527" w:name="_Toc37267751"/>
      <w:bookmarkStart w:id="3528" w:name="_Toc44712356"/>
      <w:bookmarkStart w:id="3529" w:name="_Toc104311086"/>
      <w:r w:rsidRPr="004E5D66">
        <w:rPr>
          <w:rFonts w:eastAsia="DengXian"/>
        </w:rPr>
        <w:t xml:space="preserve">Out-of-band emissions are limited by </w:t>
      </w:r>
      <w:r w:rsidRPr="004E5D66">
        <w:t>OTA out-of-band emission</w:t>
      </w:r>
      <w:r w:rsidRPr="004E5D66">
        <w:rPr>
          <w:rFonts w:eastAsia="DengXian"/>
        </w:rPr>
        <w:t xml:space="preserve"> limits. Unless otherwise stated, the </w:t>
      </w:r>
      <w:r w:rsidRPr="004E5D66">
        <w:t>out-of-band emission</w:t>
      </w:r>
      <w:r w:rsidRPr="004E5D66">
        <w:rPr>
          <w:rFonts w:eastAsia="DengXian"/>
        </w:rPr>
        <w:t xml:space="preserve"> limits are defined from </w:t>
      </w:r>
      <w:r w:rsidRPr="004E5D66">
        <w:t xml:space="preserve">channel edge up to frequencies separated from the channel edge by 200% of the </w:t>
      </w:r>
      <w:r w:rsidRPr="004E5D66">
        <w:rPr>
          <w:i/>
          <w:iCs/>
        </w:rPr>
        <w:t>necessary bandwidth</w:t>
      </w:r>
      <w:r w:rsidRPr="004E5D66">
        <w:rPr>
          <w:rFonts w:eastAsia="SimSun" w:hint="eastAsia"/>
          <w:lang w:val="en-US" w:eastAsia="zh-CN"/>
        </w:rPr>
        <w:t xml:space="preserve">, </w:t>
      </w:r>
      <w:r w:rsidRPr="004E5D66">
        <w:rPr>
          <w:rFonts w:eastAsia="SimSun" w:hint="eastAsia"/>
          <w:lang w:eastAsia="zh-CN"/>
        </w:rPr>
        <w:t xml:space="preserve">where </w:t>
      </w:r>
      <w:r w:rsidRPr="004E5D66">
        <w:rPr>
          <w:rFonts w:eastAsia="SimSun"/>
          <w:lang w:eastAsia="zh-CN"/>
        </w:rPr>
        <w:t xml:space="preserve">the </w:t>
      </w:r>
      <w:r w:rsidRPr="004E5D66">
        <w:rPr>
          <w:rFonts w:eastAsia="SimSun"/>
          <w:i/>
          <w:iCs/>
          <w:lang w:eastAsia="zh-CN"/>
        </w:rPr>
        <w:t>necessary</w:t>
      </w:r>
      <w:r w:rsidRPr="004E5D66">
        <w:rPr>
          <w:rFonts w:eastAsia="SimSun"/>
          <w:i/>
          <w:iCs/>
        </w:rPr>
        <w:t xml:space="preserve"> bandwidth</w:t>
      </w:r>
      <w:r w:rsidRPr="004E5D66">
        <w:rPr>
          <w:rFonts w:eastAsia="SimSun" w:hint="eastAsia"/>
          <w:lang w:eastAsia="zh-CN"/>
        </w:rPr>
        <w:t xml:space="preserve"> is</w:t>
      </w:r>
      <w:r w:rsidRPr="004E5D66">
        <w:rPr>
          <w:lang w:val="en-US" w:eastAsia="ja-JP"/>
        </w:rPr>
        <w:t xml:space="preserve"> BW</w:t>
      </w:r>
      <w:r w:rsidRPr="004E5D66">
        <w:rPr>
          <w:vertAlign w:val="subscript"/>
          <w:lang w:val="en-US" w:eastAsia="ja-JP"/>
        </w:rPr>
        <w:t>SAN</w:t>
      </w:r>
    </w:p>
    <w:p w14:paraId="545FC33F" w14:textId="77777777" w:rsidR="00FA460F" w:rsidRPr="004E5D66" w:rsidRDefault="00FA460F" w:rsidP="00FA460F">
      <w:pPr>
        <w:rPr>
          <w:rFonts w:eastAsia="DengXian"/>
          <w:lang w:val="en-US"/>
        </w:rPr>
      </w:pPr>
      <w:r w:rsidRPr="004E5D66">
        <w:rPr>
          <w:rFonts w:eastAsia="DengXian"/>
        </w:rPr>
        <w:t>The requirements shall apply whatever the type of transmitter considered and for all transmission modes foreseen by the manufacturer's specification</w:t>
      </w:r>
      <w:r w:rsidRPr="004E5D66">
        <w:rPr>
          <w:rFonts w:eastAsia="DengXian" w:cs="v5.0.0"/>
        </w:rPr>
        <w:t xml:space="preserve">. </w:t>
      </w:r>
      <w:r w:rsidRPr="004E5D66">
        <w:rPr>
          <w:rFonts w:eastAsia="DengXian"/>
        </w:rPr>
        <w:t xml:space="preserve">For </w:t>
      </w:r>
      <w:r w:rsidRPr="004E5D66">
        <w:rPr>
          <w:rFonts w:eastAsia="DengXian"/>
          <w:lang w:val="en-US"/>
        </w:rPr>
        <w:t xml:space="preserve">a </w:t>
      </w:r>
      <w:r w:rsidRPr="004E5D66">
        <w:rPr>
          <w:rFonts w:eastAsia="DengXian"/>
          <w:iCs/>
          <w:lang w:val="en-US"/>
        </w:rPr>
        <w:t>RIB</w:t>
      </w:r>
      <w:r w:rsidRPr="004E5D66">
        <w:rPr>
          <w:rFonts w:eastAsia="DengXian"/>
          <w:lang w:val="en-US"/>
        </w:rPr>
        <w:t xml:space="preserve"> </w:t>
      </w:r>
      <w:r w:rsidRPr="004E5D66">
        <w:rPr>
          <w:rFonts w:eastAsia="DengXian" w:cs="v5.0.0"/>
        </w:rPr>
        <w:t xml:space="preserve">operating </w:t>
      </w:r>
      <w:r w:rsidRPr="004E5D66">
        <w:rPr>
          <w:rFonts w:eastAsia="DengXian" w:cs="v5.0.0"/>
          <w:lang w:val="en-US"/>
        </w:rPr>
        <w:t xml:space="preserve">in </w:t>
      </w:r>
      <w:r w:rsidRPr="004E5D66">
        <w:rPr>
          <w:rFonts w:eastAsia="DengXian"/>
        </w:rPr>
        <w:t xml:space="preserve">multi-carrier, the </w:t>
      </w:r>
      <w:r w:rsidRPr="004E5D66">
        <w:rPr>
          <w:rFonts w:eastAsia="DengXian" w:cs="v5.0.0"/>
        </w:rPr>
        <w:t>requirements</w:t>
      </w:r>
      <w:r w:rsidRPr="004E5D66">
        <w:rPr>
          <w:rFonts w:eastAsia="DengXian"/>
          <w:lang w:val="en-US"/>
        </w:rPr>
        <w:t xml:space="preserve"> </w:t>
      </w:r>
      <w:r w:rsidRPr="004E5D66">
        <w:rPr>
          <w:rFonts w:eastAsia="DengXian"/>
        </w:rPr>
        <w:t>apply to </w:t>
      </w:r>
      <w:r w:rsidRPr="004E5D66">
        <w:rPr>
          <w:rFonts w:eastAsia="DengXian"/>
          <w:iCs/>
          <w:lang w:val="en-US"/>
        </w:rPr>
        <w:t xml:space="preserve">SAN </w:t>
      </w:r>
      <w:r w:rsidRPr="004E5D66">
        <w:rPr>
          <w:rFonts w:eastAsia="DengXian"/>
          <w:iCs/>
        </w:rPr>
        <w:t>channel bandwidths</w:t>
      </w:r>
      <w:r w:rsidRPr="004E5D66">
        <w:rPr>
          <w:rFonts w:eastAsia="DengXian"/>
        </w:rPr>
        <w:t xml:space="preserve"> of the outermost carrier</w:t>
      </w:r>
      <w:r w:rsidRPr="004E5D66">
        <w:rPr>
          <w:rFonts w:eastAsia="DengXian"/>
          <w:lang w:val="en-US"/>
        </w:rPr>
        <w:t xml:space="preserve"> </w:t>
      </w:r>
      <w:r w:rsidRPr="004E5D66">
        <w:rPr>
          <w:rFonts w:eastAsia="DengXian"/>
        </w:rPr>
        <w:t>for the frequency ranges defined in clause 6.6.</w:t>
      </w:r>
      <w:r w:rsidRPr="004E5D66">
        <w:rPr>
          <w:rFonts w:eastAsia="DengXian"/>
          <w:lang w:val="en-US"/>
        </w:rPr>
        <w:t>4.1</w:t>
      </w:r>
      <w:r w:rsidRPr="004E5D66">
        <w:rPr>
          <w:rFonts w:eastAsia="DengXian"/>
        </w:rPr>
        <w:t>.</w:t>
      </w:r>
    </w:p>
    <w:p w14:paraId="262E51D9" w14:textId="00B1A51A" w:rsidR="00D62336" w:rsidRPr="004E5D66" w:rsidRDefault="00FA460F" w:rsidP="00FA460F">
      <w:pPr>
        <w:rPr>
          <w:rFonts w:eastAsia="DengXian"/>
        </w:rPr>
      </w:pPr>
      <w:r w:rsidRPr="004E5D66">
        <w:rPr>
          <w:rFonts w:eastAsia="DengXian"/>
        </w:rPr>
        <w:t xml:space="preserve">The OTA </w:t>
      </w:r>
      <w:r w:rsidRPr="004E5D66">
        <w:t>out-of-band emissions</w:t>
      </w:r>
      <w:r w:rsidRPr="004E5D66">
        <w:rPr>
          <w:rFonts w:eastAsia="DengXian"/>
        </w:rPr>
        <w:t xml:space="preserve"> requirement for SAN type 1-O shall not exceed each applicable limit in clause 6.6.4.2.</w:t>
      </w:r>
    </w:p>
    <w:p w14:paraId="5A06AF32" w14:textId="77777777" w:rsidR="00D62336" w:rsidRPr="004E5D66" w:rsidRDefault="00063062" w:rsidP="00F660AA">
      <w:pPr>
        <w:pStyle w:val="Heading3"/>
        <w:rPr>
          <w:rFonts w:eastAsia="DengXian"/>
        </w:rPr>
      </w:pPr>
      <w:bookmarkStart w:id="3530" w:name="_Toc121933058"/>
      <w:bookmarkStart w:id="3531" w:name="_Toc121908772"/>
      <w:bookmarkStart w:id="3532" w:name="_Toc124186567"/>
      <w:bookmarkStart w:id="3533" w:name="_Toc137240739"/>
      <w:bookmarkStart w:id="3534" w:name="_Toc137244838"/>
      <w:bookmarkStart w:id="3535" w:name="_Toc138894052"/>
      <w:bookmarkStart w:id="3536" w:name="_Toc138894284"/>
      <w:bookmarkStart w:id="3537" w:name="_Toc145036677"/>
      <w:bookmarkStart w:id="3538" w:name="_Toc153188969"/>
      <w:bookmarkStart w:id="3539" w:name="_Toc155672252"/>
      <w:bookmarkStart w:id="3540" w:name="_Toc161927895"/>
      <w:bookmarkStart w:id="3541" w:name="_Toc163213392"/>
      <w:bookmarkStart w:id="3542" w:name="_Toc169794795"/>
      <w:bookmarkStart w:id="3543" w:name="_Toc171510423"/>
      <w:bookmarkStart w:id="3544" w:name="_Toc233969902"/>
      <w:r w:rsidRPr="004E5D66">
        <w:rPr>
          <w:rFonts w:eastAsia="DengXian"/>
        </w:rPr>
        <w:t>9.7.5</w:t>
      </w:r>
      <w:r w:rsidRPr="004E5D66">
        <w:rPr>
          <w:rFonts w:eastAsia="DengXian"/>
        </w:rPr>
        <w:tab/>
        <w:t>OTA transmitter spurious emissions</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4D7C084D" w14:textId="77777777" w:rsidR="00D62336" w:rsidRPr="004E5D66" w:rsidRDefault="00063062" w:rsidP="00F660AA">
      <w:pPr>
        <w:pStyle w:val="Heading4"/>
        <w:rPr>
          <w:rFonts w:eastAsia="DengXian"/>
        </w:rPr>
      </w:pPr>
      <w:bookmarkStart w:id="3545" w:name="_Toc53178387"/>
      <w:bookmarkStart w:id="3546" w:name="_Toc53178838"/>
      <w:bookmarkStart w:id="3547" w:name="_Toc37267752"/>
      <w:bookmarkStart w:id="3548" w:name="_Toc90422851"/>
      <w:bookmarkStart w:id="3549" w:name="_Toc114242269"/>
      <w:bookmarkStart w:id="3550" w:name="_Toc37260364"/>
      <w:bookmarkStart w:id="3551" w:name="_Toc106126788"/>
      <w:bookmarkStart w:id="3552" w:name="_Toc82622004"/>
      <w:bookmarkStart w:id="3553" w:name="_Toc45893669"/>
      <w:bookmarkStart w:id="3554" w:name="_Toc29811890"/>
      <w:bookmarkStart w:id="3555" w:name="_Toc67916842"/>
      <w:bookmarkStart w:id="3556" w:name="_Toc61179546"/>
      <w:bookmarkStart w:id="3557" w:name="_Toc106177101"/>
      <w:bookmarkStart w:id="3558" w:name="_Toc74663463"/>
      <w:bookmarkStart w:id="3559" w:name="_Toc36817442"/>
      <w:bookmarkStart w:id="3560" w:name="_Toc104311087"/>
      <w:bookmarkStart w:id="3561" w:name="_Toc21127681"/>
      <w:bookmarkStart w:id="3562" w:name="_Toc44712357"/>
      <w:bookmarkStart w:id="3563" w:name="_Toc61179076"/>
      <w:bookmarkStart w:id="3564" w:name="_Toc121933059"/>
      <w:bookmarkStart w:id="3565" w:name="_Toc121908773"/>
      <w:bookmarkStart w:id="3566" w:name="_Toc124186568"/>
      <w:bookmarkStart w:id="3567" w:name="_Toc137240740"/>
      <w:bookmarkStart w:id="3568" w:name="_Toc137244839"/>
      <w:bookmarkStart w:id="3569" w:name="_Toc138894053"/>
      <w:bookmarkStart w:id="3570" w:name="_Toc138894285"/>
      <w:bookmarkStart w:id="3571" w:name="_Toc145036678"/>
      <w:bookmarkStart w:id="3572" w:name="_Toc153188970"/>
      <w:bookmarkStart w:id="3573" w:name="_Toc155672253"/>
      <w:bookmarkStart w:id="3574" w:name="_Toc161927896"/>
      <w:bookmarkStart w:id="3575" w:name="_Toc163213393"/>
      <w:bookmarkStart w:id="3576" w:name="_Toc169794796"/>
      <w:bookmarkStart w:id="3577" w:name="_Toc171510424"/>
      <w:bookmarkStart w:id="3578" w:name="_Toc233969903"/>
      <w:r w:rsidRPr="004E5D66">
        <w:rPr>
          <w:rFonts w:eastAsia="DengXian"/>
        </w:rPr>
        <w:t>9.7.5.1</w:t>
      </w:r>
      <w:r w:rsidRPr="004E5D66">
        <w:rPr>
          <w:rFonts w:eastAsia="DengXian"/>
        </w:rPr>
        <w:tab/>
        <w:t>General</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2A574478" w14:textId="77777777" w:rsidR="00D62336" w:rsidRPr="004E5D66" w:rsidRDefault="00063062">
      <w:pPr>
        <w:rPr>
          <w:rFonts w:eastAsia="DengXian" w:cs="v5.0.0"/>
        </w:rPr>
      </w:pPr>
      <w:r w:rsidRPr="004E5D66">
        <w:rPr>
          <w:rFonts w:eastAsia="DengXian" w:cs="v5.0.0"/>
        </w:rPr>
        <w:t>Unless otherwise stated, all requirements are measured as mean power.</w:t>
      </w:r>
    </w:p>
    <w:p w14:paraId="70EA88E8" w14:textId="77777777" w:rsidR="00D62336" w:rsidRPr="004E5D66" w:rsidRDefault="00063062">
      <w:pPr>
        <w:rPr>
          <w:rFonts w:eastAsia="DengXian"/>
        </w:rPr>
      </w:pPr>
      <w:r w:rsidRPr="004E5D66">
        <w:rPr>
          <w:rFonts w:eastAsia="DengXian"/>
        </w:rPr>
        <w:t>The OTA spurious emissions limits are specified as TRP per RIB unless otherwise stated.</w:t>
      </w:r>
    </w:p>
    <w:p w14:paraId="709319E6" w14:textId="77777777" w:rsidR="00D62336" w:rsidRPr="004E5D66" w:rsidRDefault="00D62336">
      <w:pPr>
        <w:rPr>
          <w:rFonts w:eastAsia="DengXian"/>
        </w:rPr>
      </w:pPr>
    </w:p>
    <w:p w14:paraId="565582DE" w14:textId="77777777" w:rsidR="00D62336" w:rsidRPr="004E5D66" w:rsidRDefault="00063062" w:rsidP="00F660AA">
      <w:pPr>
        <w:pStyle w:val="Heading4"/>
        <w:rPr>
          <w:rFonts w:eastAsia="DengXian"/>
        </w:rPr>
      </w:pPr>
      <w:bookmarkStart w:id="3579" w:name="_Toc67916843"/>
      <w:bookmarkStart w:id="3580" w:name="_Toc74663464"/>
      <w:bookmarkStart w:id="3581" w:name="_Toc36817443"/>
      <w:bookmarkStart w:id="3582" w:name="_Toc114242270"/>
      <w:bookmarkStart w:id="3583" w:name="_Toc53178839"/>
      <w:bookmarkStart w:id="3584" w:name="_Toc37267753"/>
      <w:bookmarkStart w:id="3585" w:name="_Toc106177102"/>
      <w:bookmarkStart w:id="3586" w:name="_Toc29811891"/>
      <w:bookmarkStart w:id="3587" w:name="_Toc44712358"/>
      <w:bookmarkStart w:id="3588" w:name="_Toc82622005"/>
      <w:bookmarkStart w:id="3589" w:name="_Toc106126789"/>
      <w:bookmarkStart w:id="3590" w:name="_Toc90422852"/>
      <w:bookmarkStart w:id="3591" w:name="_Toc61179077"/>
      <w:bookmarkStart w:id="3592" w:name="_Toc21127682"/>
      <w:bookmarkStart w:id="3593" w:name="_Toc61179547"/>
      <w:bookmarkStart w:id="3594" w:name="_Toc104311088"/>
      <w:bookmarkStart w:id="3595" w:name="_Toc37260365"/>
      <w:bookmarkStart w:id="3596" w:name="_Toc45893670"/>
      <w:bookmarkStart w:id="3597" w:name="_Toc53178388"/>
      <w:bookmarkStart w:id="3598" w:name="_Toc121933060"/>
      <w:bookmarkStart w:id="3599" w:name="_Toc121908774"/>
      <w:bookmarkStart w:id="3600" w:name="_Toc124186569"/>
      <w:bookmarkStart w:id="3601" w:name="_Toc137240741"/>
      <w:bookmarkStart w:id="3602" w:name="_Toc137244840"/>
      <w:bookmarkStart w:id="3603" w:name="_Toc138894054"/>
      <w:bookmarkStart w:id="3604" w:name="_Toc138894286"/>
      <w:bookmarkStart w:id="3605" w:name="_Toc145036679"/>
      <w:bookmarkStart w:id="3606" w:name="_Toc153188971"/>
      <w:bookmarkStart w:id="3607" w:name="_Toc155672254"/>
      <w:bookmarkStart w:id="3608" w:name="_Toc161927897"/>
      <w:bookmarkStart w:id="3609" w:name="_Toc163213394"/>
      <w:bookmarkStart w:id="3610" w:name="_Toc169794797"/>
      <w:bookmarkStart w:id="3611" w:name="_Toc171510425"/>
      <w:bookmarkStart w:id="3612" w:name="_Toc233969904"/>
      <w:r w:rsidRPr="004E5D66">
        <w:rPr>
          <w:rFonts w:eastAsia="DengXian"/>
        </w:rPr>
        <w:t>9.7.5.2</w:t>
      </w:r>
      <w:r w:rsidRPr="004E5D66">
        <w:rPr>
          <w:rFonts w:eastAsia="DengXian"/>
        </w:rPr>
        <w:tab/>
        <w:t>Minimum requirement for</w:t>
      </w:r>
      <w:r w:rsidRPr="004E5D66">
        <w:rPr>
          <w:rFonts w:eastAsia="DengXian" w:hint="eastAsia"/>
          <w:i/>
        </w:rPr>
        <w:t xml:space="preserve"> SAN</w:t>
      </w:r>
      <w:r w:rsidRPr="004E5D66">
        <w:rPr>
          <w:rFonts w:eastAsia="DengXian"/>
          <w:i/>
        </w:rPr>
        <w:t xml:space="preserve"> type 1-O</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298A514C" w14:textId="77777777" w:rsidR="00D62336" w:rsidRPr="004E5D66" w:rsidRDefault="00063062" w:rsidP="00F660AA">
      <w:pPr>
        <w:pStyle w:val="Heading5"/>
        <w:rPr>
          <w:rFonts w:eastAsia="DengXian"/>
        </w:rPr>
      </w:pPr>
      <w:bookmarkStart w:id="3613" w:name="_Toc90422853"/>
      <w:bookmarkStart w:id="3614" w:name="_Toc36817444"/>
      <w:bookmarkStart w:id="3615" w:name="_Toc61179078"/>
      <w:bookmarkStart w:id="3616" w:name="_Toc104311089"/>
      <w:bookmarkStart w:id="3617" w:name="_Toc44712359"/>
      <w:bookmarkStart w:id="3618" w:name="_Toc37267754"/>
      <w:bookmarkStart w:id="3619" w:name="_Toc106177103"/>
      <w:bookmarkStart w:id="3620" w:name="_Toc53178840"/>
      <w:bookmarkStart w:id="3621" w:name="_Toc74663465"/>
      <w:bookmarkStart w:id="3622" w:name="_Toc114242271"/>
      <w:bookmarkStart w:id="3623" w:name="_Toc21127683"/>
      <w:bookmarkStart w:id="3624" w:name="_Toc45893671"/>
      <w:bookmarkStart w:id="3625" w:name="_Toc53178389"/>
      <w:bookmarkStart w:id="3626" w:name="_Toc29811892"/>
      <w:bookmarkStart w:id="3627" w:name="_Toc82622006"/>
      <w:bookmarkStart w:id="3628" w:name="_Toc37260366"/>
      <w:bookmarkStart w:id="3629" w:name="_Toc61179548"/>
      <w:bookmarkStart w:id="3630" w:name="_Toc67916844"/>
      <w:bookmarkStart w:id="3631" w:name="_Toc106126790"/>
      <w:bookmarkStart w:id="3632" w:name="_Toc121933061"/>
      <w:bookmarkStart w:id="3633" w:name="_Toc121908775"/>
      <w:bookmarkStart w:id="3634" w:name="_Toc124186570"/>
      <w:bookmarkStart w:id="3635" w:name="_Toc137240742"/>
      <w:bookmarkStart w:id="3636" w:name="_Toc137244841"/>
      <w:bookmarkStart w:id="3637" w:name="_Toc138894055"/>
      <w:bookmarkStart w:id="3638" w:name="_Toc138894287"/>
      <w:bookmarkStart w:id="3639" w:name="_Toc145036680"/>
      <w:bookmarkStart w:id="3640" w:name="_Toc153188972"/>
      <w:bookmarkStart w:id="3641" w:name="_Toc155672255"/>
      <w:bookmarkStart w:id="3642" w:name="_Toc161927898"/>
      <w:bookmarkStart w:id="3643" w:name="_Toc163213395"/>
      <w:bookmarkStart w:id="3644" w:name="_Toc169794798"/>
      <w:bookmarkStart w:id="3645" w:name="_Toc171510426"/>
      <w:bookmarkStart w:id="3646" w:name="_Toc233969905"/>
      <w:r w:rsidRPr="004E5D66">
        <w:rPr>
          <w:rFonts w:eastAsia="DengXian"/>
        </w:rPr>
        <w:t>9.7.5.2.1</w:t>
      </w:r>
      <w:r w:rsidRPr="004E5D66">
        <w:rPr>
          <w:rFonts w:eastAsia="DengXian"/>
        </w:rPr>
        <w:tab/>
        <w:t>General</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3A5D917F" w14:textId="20193744" w:rsidR="00D62336" w:rsidRPr="004E5D66" w:rsidRDefault="00933CC2">
      <w:pPr>
        <w:rPr>
          <w:rFonts w:eastAsia="DengXian"/>
        </w:rPr>
      </w:pPr>
      <w:bookmarkStart w:id="3647" w:name="_Toc53178390"/>
      <w:bookmarkStart w:id="3648" w:name="_Toc21127684"/>
      <w:bookmarkStart w:id="3649" w:name="_Toc37267755"/>
      <w:bookmarkStart w:id="3650" w:name="_Toc82622007"/>
      <w:bookmarkStart w:id="3651" w:name="_Toc106177104"/>
      <w:bookmarkStart w:id="3652" w:name="_Toc61179079"/>
      <w:bookmarkStart w:id="3653" w:name="_Toc67916845"/>
      <w:bookmarkStart w:id="3654" w:name="_Toc45893672"/>
      <w:bookmarkStart w:id="3655" w:name="_Toc29811893"/>
      <w:bookmarkStart w:id="3656" w:name="_Toc44712360"/>
      <w:bookmarkStart w:id="3657" w:name="_Toc104311090"/>
      <w:bookmarkStart w:id="3658" w:name="_Toc37260367"/>
      <w:bookmarkStart w:id="3659" w:name="_Toc106126791"/>
      <w:bookmarkStart w:id="3660" w:name="_Toc61179549"/>
      <w:bookmarkStart w:id="3661" w:name="_Toc74663466"/>
      <w:bookmarkStart w:id="3662" w:name="_Toc90422854"/>
      <w:bookmarkStart w:id="3663" w:name="_Toc114242272"/>
      <w:bookmarkStart w:id="3664" w:name="_Toc53178841"/>
      <w:bookmarkStart w:id="3665" w:name="_Toc36817445"/>
      <w:r w:rsidRPr="004E5D66">
        <w:rPr>
          <w:rFonts w:eastAsia="DengXian"/>
        </w:rPr>
        <w:t xml:space="preserve">The OTA transmitter spurious emission limits shall apply from 30 MHz to the </w:t>
      </w:r>
      <w:r w:rsidRPr="004E5D66">
        <w:rPr>
          <w:rFonts w:eastAsia="DengXian"/>
          <w:lang w:val="en-US"/>
        </w:rPr>
        <w:t>5</w:t>
      </w:r>
      <w:r w:rsidRPr="004E5D66">
        <w:rPr>
          <w:rFonts w:eastAsia="DengXian"/>
          <w:vertAlign w:val="superscript"/>
          <w:lang w:val="en-US"/>
        </w:rPr>
        <w:t>th</w:t>
      </w:r>
      <w:r w:rsidRPr="004E5D66">
        <w:rPr>
          <w:rFonts w:eastAsia="DengXian"/>
          <w:lang w:val="en-US"/>
        </w:rPr>
        <w:t xml:space="preserve"> harmonic of the upper frequency edge of the DL operating band</w:t>
      </w:r>
      <w:r w:rsidRPr="004E5D66">
        <w:rPr>
          <w:rFonts w:eastAsia="DengXian"/>
        </w:rPr>
        <w:t xml:space="preserve">, excluding </w:t>
      </w:r>
      <w:r w:rsidRPr="004E5D66">
        <w:t xml:space="preserve">the </w:t>
      </w:r>
      <w:r w:rsidRPr="004E5D66">
        <w:rPr>
          <w:i/>
          <w:iCs/>
          <w:lang w:val="en-US" w:eastAsia="ja-JP"/>
        </w:rPr>
        <w:t>SAN transponder bandwidth</w:t>
      </w:r>
      <w:r w:rsidRPr="004E5D66">
        <w:rPr>
          <w:lang w:val="en-US" w:eastAsia="ja-JP"/>
        </w:rPr>
        <w:t xml:space="preserve"> BW</w:t>
      </w:r>
      <w:r w:rsidRPr="004E5D66">
        <w:rPr>
          <w:vertAlign w:val="subscript"/>
          <w:lang w:val="en-US" w:eastAsia="ja-JP"/>
        </w:rPr>
        <w:t>SAN</w:t>
      </w:r>
      <w:r w:rsidRPr="004E5D66">
        <w:t xml:space="preserve"> and</w:t>
      </w:r>
      <w:r w:rsidRPr="004E5D66">
        <w:rPr>
          <w:rFonts w:eastAsia="DengXian"/>
        </w:rPr>
        <w:t xml:space="preserve"> the frequency range </w:t>
      </w:r>
      <w:r w:rsidRPr="004E5D66">
        <w:t>where the out-of-band emissions apply.</w:t>
      </w:r>
    </w:p>
    <w:p w14:paraId="32A39A84" w14:textId="77777777" w:rsidR="00D62336" w:rsidRPr="004E5D66" w:rsidRDefault="00063062">
      <w:pPr>
        <w:spacing w:before="80" w:after="80"/>
        <w:jc w:val="both"/>
      </w:pPr>
      <w:r w:rsidRPr="004E5D66">
        <w:rPr>
          <w:rFonts w:eastAsia="DengXian" w:cs="v4.2.0"/>
        </w:rPr>
        <w:t>The requirements shall apply whatever the type of transmitter considered (single carrier or multi-carrier). It applies for all transmission modes foreseen by the manufacturer</w:t>
      </w:r>
      <w:r w:rsidRPr="004E5D66">
        <w:rPr>
          <w:rFonts w:eastAsia="DengXian"/>
        </w:rPr>
        <w:t>'</w:t>
      </w:r>
      <w:r w:rsidRPr="004E5D66">
        <w:rPr>
          <w:rFonts w:eastAsia="DengXian" w:cs="v4.2.0"/>
        </w:rPr>
        <w:t>s specification.</w:t>
      </w:r>
    </w:p>
    <w:p w14:paraId="496B8A93" w14:textId="77777777" w:rsidR="00D62336" w:rsidRPr="004E5D66" w:rsidRDefault="00063062" w:rsidP="006A4D62">
      <w:pPr>
        <w:pStyle w:val="Heading5"/>
        <w:rPr>
          <w:rFonts w:eastAsia="DengXian"/>
        </w:rPr>
      </w:pPr>
      <w:bookmarkStart w:id="3666" w:name="_Toc121933062"/>
      <w:bookmarkStart w:id="3667" w:name="_Toc121908776"/>
      <w:bookmarkStart w:id="3668" w:name="_Toc124186571"/>
      <w:bookmarkStart w:id="3669" w:name="_Toc137240743"/>
      <w:bookmarkStart w:id="3670" w:name="_Toc137244842"/>
      <w:bookmarkStart w:id="3671" w:name="_Toc138894056"/>
      <w:bookmarkStart w:id="3672" w:name="_Toc138894288"/>
      <w:bookmarkStart w:id="3673" w:name="_Toc145036681"/>
      <w:bookmarkStart w:id="3674" w:name="_Toc153188973"/>
      <w:bookmarkStart w:id="3675" w:name="_Toc155672256"/>
      <w:bookmarkStart w:id="3676" w:name="_Toc161927899"/>
      <w:bookmarkStart w:id="3677" w:name="_Toc163213396"/>
      <w:bookmarkStart w:id="3678" w:name="_Toc169794799"/>
      <w:bookmarkStart w:id="3679" w:name="_Toc171510427"/>
      <w:bookmarkStart w:id="3680" w:name="_Toc233969906"/>
      <w:r w:rsidRPr="004E5D66">
        <w:rPr>
          <w:rFonts w:eastAsia="DengXian"/>
        </w:rPr>
        <w:t>9.7.5.2.2</w:t>
      </w:r>
      <w:r w:rsidRPr="004E5D66">
        <w:rPr>
          <w:rFonts w:eastAsia="DengXian"/>
        </w:rPr>
        <w:tab/>
        <w:t>General OTA transmitter spurious emissions requirements</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3DB01453" w14:textId="3059B590" w:rsidR="00D62336" w:rsidRPr="004E5D66" w:rsidRDefault="009A38D7">
      <w:pPr>
        <w:keepNext/>
        <w:rPr>
          <w:rFonts w:eastAsia="DengXian" w:cs="v5.0.0"/>
          <w:lang w:val="en-US"/>
        </w:rPr>
      </w:pPr>
      <w:r w:rsidRPr="004E5D66">
        <w:rPr>
          <w:rFonts w:eastAsia="DengXian" w:cs="v5.0.0"/>
          <w:lang w:val="en-US"/>
        </w:rPr>
        <w:t xml:space="preserve">The </w:t>
      </w:r>
      <w:r w:rsidRPr="004E5D66">
        <w:rPr>
          <w:rFonts w:eastAsia="DengXian" w:cs="v5.0.0"/>
          <w:i/>
          <w:lang w:val="en-US"/>
        </w:rPr>
        <w:t>basic limits</w:t>
      </w:r>
      <w:r w:rsidRPr="004E5D66">
        <w:rPr>
          <w:rFonts w:eastAsia="DengXian" w:cs="v5.0.0"/>
          <w:lang w:val="en-US"/>
        </w:rPr>
        <w:t xml:space="preserve"> of table 9.7.5.2.2-1 shall apply. The application of those limits shall be the same as for out-of-band emissions</w:t>
      </w:r>
      <w:r w:rsidR="00306E24" w:rsidRPr="004E5D66">
        <w:rPr>
          <w:rFonts w:eastAsia="DengXian" w:cs="v5.0.0"/>
          <w:lang w:val="en-US"/>
        </w:rPr>
        <w:t xml:space="preserve"> </w:t>
      </w:r>
      <w:r w:rsidRPr="004E5D66">
        <w:rPr>
          <w:rFonts w:eastAsia="DengXian" w:cs="v5.0.0"/>
          <w:lang w:val="en-US"/>
        </w:rPr>
        <w:t>in clause 6.6.4.</w:t>
      </w:r>
    </w:p>
    <w:p w14:paraId="270895B6" w14:textId="38AEFBD0" w:rsidR="00D62336" w:rsidRPr="004E5D66" w:rsidRDefault="00063062" w:rsidP="006A4D62">
      <w:pPr>
        <w:pStyle w:val="TH"/>
        <w:rPr>
          <w:rFonts w:eastAsia="DengXian"/>
          <w:lang w:val="en-US"/>
        </w:rPr>
      </w:pPr>
      <w:r w:rsidRPr="004E5D66">
        <w:rPr>
          <w:rFonts w:eastAsia="DengXian"/>
          <w:lang w:val="en-US"/>
        </w:rPr>
        <w:t xml:space="preserve">Table 9.7.5.2.2-1: </w:t>
      </w:r>
      <w:r w:rsidR="009A38D7" w:rsidRPr="004E5D66">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4E5D66" w:rsidRPr="004E5D66"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Pr="004E5D66" w:rsidRDefault="00E17BAA" w:rsidP="00E17BAA">
            <w:pPr>
              <w:keepNext/>
              <w:keepLines/>
              <w:spacing w:after="0"/>
              <w:jc w:val="center"/>
              <w:rPr>
                <w:rFonts w:ascii="Arial" w:eastAsia="DengXian" w:hAnsi="Arial"/>
                <w:b/>
                <w:sz w:val="18"/>
              </w:rPr>
            </w:pPr>
            <w:r w:rsidRPr="004E5D66">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Pr="004E5D66" w:rsidRDefault="00E17BAA" w:rsidP="00E17BAA">
            <w:pPr>
              <w:keepNext/>
              <w:keepLines/>
              <w:spacing w:after="0"/>
              <w:jc w:val="center"/>
              <w:rPr>
                <w:rFonts w:ascii="Arial" w:eastAsia="DengXian" w:hAnsi="Arial"/>
                <w:b/>
                <w:bCs/>
                <w:sz w:val="18"/>
                <w:vertAlign w:val="subscript"/>
                <w:lang w:val="en-US"/>
              </w:rPr>
            </w:pPr>
            <w:r w:rsidRPr="004E5D66">
              <w:rPr>
                <w:rFonts w:ascii="Arial" w:eastAsia="DengXian" w:hAnsi="Arial"/>
                <w:b/>
                <w:bCs/>
                <w:sz w:val="18"/>
                <w:lang w:val="en-US"/>
              </w:rPr>
              <w:t>P</w:t>
            </w:r>
            <w:r w:rsidRPr="004E5D66">
              <w:rPr>
                <w:rFonts w:ascii="Arial" w:eastAsia="DengXian" w:hAnsi="Arial"/>
                <w:b/>
                <w:bCs/>
                <w:sz w:val="18"/>
                <w:vertAlign w:val="subscript"/>
                <w:lang w:val="en-US"/>
              </w:rPr>
              <w:t>rated,</w:t>
            </w:r>
            <w:r w:rsidRPr="004E5D66">
              <w:rPr>
                <w:rFonts w:ascii="Arial" w:eastAsia="DengXian" w:hAnsi="Arial" w:hint="eastAsia"/>
                <w:b/>
                <w:bCs/>
                <w:sz w:val="18"/>
                <w:vertAlign w:val="subscript"/>
                <w:lang w:val="en-US" w:eastAsia="zh-CN"/>
              </w:rPr>
              <w:t>t</w:t>
            </w:r>
            <w:r w:rsidRPr="004E5D66">
              <w:rPr>
                <w:rFonts w:ascii="Arial" w:eastAsia="DengXian" w:hAnsi="Arial"/>
                <w:b/>
                <w:bCs/>
                <w:sz w:val="18"/>
                <w:vertAlign w:val="subscript"/>
                <w:lang w:val="en-US"/>
              </w:rPr>
              <w:t>,TRP</w:t>
            </w:r>
          </w:p>
          <w:p w14:paraId="0C54B673" w14:textId="4D0E790C" w:rsidR="00E17BAA" w:rsidRPr="004E5D66" w:rsidRDefault="00E17BAA" w:rsidP="00E17BAA">
            <w:pPr>
              <w:keepNext/>
              <w:keepLines/>
              <w:spacing w:after="0"/>
              <w:jc w:val="center"/>
              <w:rPr>
                <w:rFonts w:ascii="Arial" w:eastAsia="DengXian" w:hAnsi="Arial"/>
                <w:b/>
                <w:sz w:val="18"/>
                <w:lang w:val="en-US"/>
              </w:rPr>
            </w:pPr>
            <w:r w:rsidRPr="004E5D66">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Pr="004E5D66" w:rsidRDefault="00E17BAA" w:rsidP="00E17BAA">
            <w:pPr>
              <w:keepNext/>
              <w:keepLines/>
              <w:spacing w:after="0"/>
              <w:jc w:val="center"/>
              <w:rPr>
                <w:rFonts w:ascii="Arial" w:eastAsia="DengXian" w:hAnsi="Arial"/>
                <w:b/>
                <w:sz w:val="18"/>
                <w:lang w:val="en-US"/>
              </w:rPr>
            </w:pPr>
            <w:r w:rsidRPr="004E5D66">
              <w:rPr>
                <w:rFonts w:ascii="Arial" w:eastAsia="DengXian" w:hAnsi="Arial"/>
                <w:b/>
                <w:sz w:val="18"/>
                <w:lang w:val="en-US"/>
              </w:rPr>
              <w:t>Basic limit</w:t>
            </w:r>
          </w:p>
          <w:p w14:paraId="6A56DC84" w14:textId="77777777" w:rsidR="00E17BAA" w:rsidRPr="004E5D66" w:rsidRDefault="00E17BAA" w:rsidP="00E17BAA">
            <w:pPr>
              <w:keepNext/>
              <w:keepLines/>
              <w:spacing w:after="0"/>
              <w:jc w:val="center"/>
              <w:rPr>
                <w:rFonts w:ascii="Arial" w:eastAsia="DengXian" w:hAnsi="Arial"/>
                <w:b/>
                <w:sz w:val="18"/>
                <w:lang w:val="en-US"/>
              </w:rPr>
            </w:pPr>
            <w:r w:rsidRPr="004E5D66">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Pr="004E5D66" w:rsidRDefault="00E17BAA" w:rsidP="00E17BAA">
            <w:pPr>
              <w:keepNext/>
              <w:keepLines/>
              <w:spacing w:after="0"/>
              <w:jc w:val="center"/>
              <w:rPr>
                <w:rFonts w:ascii="Arial" w:eastAsia="DengXian" w:hAnsi="Arial"/>
                <w:b/>
                <w:sz w:val="18"/>
              </w:rPr>
            </w:pPr>
            <w:r w:rsidRPr="004E5D66">
              <w:rPr>
                <w:rFonts w:ascii="Arial" w:eastAsia="DengXian" w:hAnsi="Arial"/>
                <w:b/>
                <w:sz w:val="18"/>
              </w:rPr>
              <w:t>Measurement bandwidth</w:t>
            </w:r>
          </w:p>
          <w:p w14:paraId="11C3C853" w14:textId="77777777" w:rsidR="00E17BAA" w:rsidRPr="004E5D66" w:rsidRDefault="00E17BAA" w:rsidP="00E17BAA">
            <w:pPr>
              <w:keepNext/>
              <w:keepLines/>
              <w:spacing w:after="0"/>
              <w:jc w:val="center"/>
              <w:rPr>
                <w:rFonts w:ascii="Arial" w:eastAsia="DengXian" w:hAnsi="Arial"/>
                <w:b/>
                <w:sz w:val="18"/>
              </w:rPr>
            </w:pPr>
            <w:r w:rsidRPr="004E5D66">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Pr="004E5D66" w:rsidRDefault="00E17BAA" w:rsidP="00E17BAA">
            <w:pPr>
              <w:keepNext/>
              <w:keepLines/>
              <w:spacing w:after="0"/>
              <w:jc w:val="center"/>
              <w:rPr>
                <w:rFonts w:ascii="Arial" w:eastAsia="DengXian" w:hAnsi="Arial"/>
                <w:b/>
                <w:sz w:val="18"/>
              </w:rPr>
            </w:pPr>
            <w:r w:rsidRPr="004E5D66">
              <w:rPr>
                <w:rFonts w:ascii="Arial" w:eastAsia="DengXian" w:hAnsi="Arial"/>
                <w:b/>
                <w:sz w:val="18"/>
              </w:rPr>
              <w:t>Notes</w:t>
            </w:r>
          </w:p>
        </w:tc>
      </w:tr>
      <w:tr w:rsidR="004E5D66" w:rsidRPr="004E5D66"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Pr="004E5D66" w:rsidRDefault="00724243" w:rsidP="00724243">
            <w:pPr>
              <w:keepNext/>
              <w:keepLines/>
              <w:spacing w:after="0"/>
              <w:jc w:val="center"/>
              <w:rPr>
                <w:rFonts w:ascii="Arial" w:eastAsia="DengXian" w:hAnsi="Arial"/>
                <w:b/>
                <w:sz w:val="18"/>
                <w:lang w:val="en-US"/>
              </w:rPr>
            </w:pPr>
            <w:r w:rsidRPr="004E5D66">
              <w:rPr>
                <w:rFonts w:ascii="Arial" w:eastAsia="DengXian" w:hAnsi="Arial"/>
                <w:sz w:val="18"/>
                <w:lang w:val="en-US"/>
              </w:rPr>
              <w:t>30 MHz – 5</w:t>
            </w:r>
            <w:r w:rsidRPr="004E5D66">
              <w:rPr>
                <w:rFonts w:ascii="Arial" w:eastAsia="DengXian" w:hAnsi="Arial"/>
                <w:sz w:val="18"/>
                <w:vertAlign w:val="superscript"/>
                <w:lang w:val="en-US"/>
              </w:rPr>
              <w:t>th</w:t>
            </w:r>
            <w:r w:rsidRPr="004E5D66">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Pr="004E5D66" w:rsidRDefault="00724243" w:rsidP="00724243">
            <w:pPr>
              <w:keepNext/>
              <w:keepLines/>
              <w:spacing w:after="0"/>
              <w:jc w:val="center"/>
              <w:rPr>
                <w:rFonts w:ascii="Arial" w:eastAsia="DengXian" w:hAnsi="Arial"/>
                <w:sz w:val="18"/>
                <w:lang w:val="en-US"/>
              </w:rPr>
            </w:pPr>
            <w:r w:rsidRPr="004E5D66">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Pr="004E5D66" w:rsidRDefault="00724243" w:rsidP="00724243">
            <w:pPr>
              <w:keepNext/>
              <w:keepLines/>
              <w:spacing w:after="0"/>
              <w:jc w:val="center"/>
              <w:rPr>
                <w:rFonts w:ascii="Arial" w:eastAsia="DengXian" w:hAnsi="Arial"/>
                <w:sz w:val="18"/>
              </w:rPr>
            </w:pPr>
            <w:r w:rsidRPr="004E5D66">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Pr="004E5D66" w:rsidRDefault="00724243" w:rsidP="00724243">
            <w:pPr>
              <w:keepNext/>
              <w:keepLines/>
              <w:spacing w:after="0"/>
              <w:jc w:val="center"/>
              <w:rPr>
                <w:rFonts w:ascii="Arial" w:eastAsia="DengXian" w:hAnsi="Arial"/>
                <w:sz w:val="18"/>
              </w:rPr>
            </w:pPr>
            <w:r w:rsidRPr="004E5D66">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Pr="004E5D66" w:rsidRDefault="00724243" w:rsidP="00724243">
            <w:pPr>
              <w:keepNext/>
              <w:keepLines/>
              <w:spacing w:after="0"/>
              <w:jc w:val="center"/>
              <w:rPr>
                <w:rFonts w:ascii="Arial" w:eastAsia="DengXian" w:hAnsi="Arial"/>
                <w:b/>
                <w:sz w:val="18"/>
              </w:rPr>
            </w:pPr>
            <w:r w:rsidRPr="004E5D66">
              <w:rPr>
                <w:rFonts w:ascii="Arial" w:eastAsia="DengXian" w:hAnsi="Arial"/>
                <w:sz w:val="18"/>
              </w:rPr>
              <w:t>NOTE 1, NOTE 2, NOTE 3</w:t>
            </w:r>
          </w:p>
        </w:tc>
      </w:tr>
      <w:tr w:rsidR="004E5D66" w:rsidRPr="004E5D66"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Pr="004E5D66"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Pr="004E5D66" w:rsidRDefault="00724243" w:rsidP="00724243">
            <w:pPr>
              <w:keepNext/>
              <w:keepLines/>
              <w:spacing w:after="0"/>
              <w:jc w:val="center"/>
              <w:rPr>
                <w:rFonts w:ascii="Arial" w:eastAsia="DengXian" w:hAnsi="Arial"/>
                <w:sz w:val="18"/>
                <w:vertAlign w:val="subscript"/>
                <w:lang w:val="en-US"/>
              </w:rPr>
            </w:pPr>
            <w:r w:rsidRPr="004E5D66">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Pr="004E5D66" w:rsidRDefault="00E17BAA" w:rsidP="00724243">
            <w:pPr>
              <w:keepNext/>
              <w:keepLines/>
              <w:spacing w:after="0"/>
              <w:jc w:val="center"/>
              <w:rPr>
                <w:rFonts w:ascii="Arial" w:eastAsia="DengXian" w:hAnsi="Arial"/>
                <w:sz w:val="18"/>
                <w:lang w:val="en-US"/>
              </w:rPr>
            </w:pPr>
            <w:r w:rsidRPr="004E5D66">
              <w:rPr>
                <w:rFonts w:ascii="Arial" w:eastAsia="DengXian" w:hAnsi="Arial"/>
                <w:sz w:val="18"/>
                <w:lang w:val="en-US"/>
              </w:rPr>
              <w:t>P</w:t>
            </w:r>
            <w:r w:rsidRPr="004E5D66">
              <w:rPr>
                <w:rFonts w:ascii="Arial" w:eastAsia="DengXian" w:hAnsi="Arial"/>
                <w:sz w:val="18"/>
                <w:vertAlign w:val="subscript"/>
                <w:lang w:val="en-US"/>
              </w:rPr>
              <w:t>rated,</w:t>
            </w:r>
            <w:r w:rsidRPr="004E5D66">
              <w:rPr>
                <w:rFonts w:ascii="Arial" w:eastAsia="DengXian" w:hAnsi="Arial" w:hint="eastAsia"/>
                <w:sz w:val="18"/>
                <w:vertAlign w:val="subscript"/>
                <w:lang w:val="en-US" w:eastAsia="zh-CN"/>
              </w:rPr>
              <w:t>t</w:t>
            </w:r>
            <w:r w:rsidRPr="004E5D66">
              <w:rPr>
                <w:rFonts w:ascii="Arial" w:eastAsia="DengXian" w:hAnsi="Arial"/>
                <w:sz w:val="18"/>
                <w:vertAlign w:val="subscript"/>
                <w:lang w:val="en-US"/>
              </w:rPr>
              <w:t>,TRP</w:t>
            </w:r>
            <w:r w:rsidRPr="004E5D66">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Pr="004E5D66"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Pr="004E5D66" w:rsidRDefault="00724243" w:rsidP="00724243">
            <w:pPr>
              <w:keepNext/>
              <w:keepLines/>
              <w:spacing w:after="0"/>
              <w:jc w:val="center"/>
              <w:rPr>
                <w:rFonts w:ascii="Arial" w:eastAsia="DengXian" w:hAnsi="Arial"/>
                <w:b/>
                <w:sz w:val="18"/>
              </w:rPr>
            </w:pPr>
          </w:p>
        </w:tc>
      </w:tr>
      <w:tr w:rsidR="00D62336" w:rsidRPr="004E5D6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Pr="004E5D66" w:rsidRDefault="00063062">
            <w:pPr>
              <w:keepNext/>
              <w:keepLines/>
              <w:spacing w:after="0"/>
              <w:ind w:left="851" w:hanging="851"/>
              <w:rPr>
                <w:rFonts w:ascii="Arial" w:eastAsia="DengXian" w:hAnsi="Arial"/>
                <w:sz w:val="18"/>
                <w:lang w:val="en-US"/>
              </w:rPr>
            </w:pPr>
            <w:r w:rsidRPr="004E5D66">
              <w:rPr>
                <w:rFonts w:ascii="Arial" w:eastAsia="DengXian" w:hAnsi="Arial"/>
                <w:sz w:val="18"/>
                <w:lang w:val="en-US"/>
              </w:rPr>
              <w:t>NOTE 1:</w:t>
            </w:r>
            <w:r w:rsidRPr="004E5D66">
              <w:rPr>
                <w:rFonts w:ascii="Arial" w:eastAsia="DengXian" w:hAnsi="Arial"/>
                <w:sz w:val="18"/>
                <w:lang w:val="en-US"/>
              </w:rPr>
              <w:tab/>
            </w:r>
            <w:r w:rsidRPr="004E5D66">
              <w:rPr>
                <w:rFonts w:ascii="Arial" w:eastAsia="DengXian" w:hAnsi="Arial"/>
                <w:i/>
                <w:sz w:val="18"/>
                <w:lang w:val="en-US"/>
              </w:rPr>
              <w:t>Measurement bandwidth</w:t>
            </w:r>
            <w:r w:rsidRPr="004E5D66">
              <w:rPr>
                <w:rFonts w:ascii="Arial" w:eastAsia="DengXian" w:hAnsi="Arial"/>
                <w:sz w:val="18"/>
                <w:lang w:val="en-US"/>
              </w:rPr>
              <w:t>s as in ITU-R SM.329 [2], s4.1.</w:t>
            </w:r>
          </w:p>
          <w:p w14:paraId="2D4CF106" w14:textId="77777777" w:rsidR="00D62336" w:rsidRPr="004E5D66" w:rsidRDefault="00063062">
            <w:pPr>
              <w:keepNext/>
              <w:keepLines/>
              <w:spacing w:after="0"/>
              <w:ind w:left="851" w:hanging="851"/>
              <w:rPr>
                <w:rFonts w:ascii="Arial" w:eastAsia="DengXian" w:hAnsi="Arial"/>
                <w:sz w:val="18"/>
                <w:lang w:val="en-US"/>
              </w:rPr>
            </w:pPr>
            <w:r w:rsidRPr="004E5D66">
              <w:rPr>
                <w:rFonts w:ascii="Arial" w:eastAsia="DengXian" w:hAnsi="Arial"/>
                <w:sz w:val="18"/>
                <w:lang w:val="en-US"/>
              </w:rPr>
              <w:t>NOTE 2:</w:t>
            </w:r>
            <w:r w:rsidRPr="004E5D66">
              <w:rPr>
                <w:rFonts w:ascii="Arial" w:eastAsia="DengXian" w:hAnsi="Arial"/>
                <w:sz w:val="18"/>
                <w:lang w:val="en-US"/>
              </w:rPr>
              <w:tab/>
              <w:t>Upper frequency as in ITU-R SM.329 [2], s2.5 table 1.</w:t>
            </w:r>
          </w:p>
          <w:p w14:paraId="7BC74A8B" w14:textId="77777777" w:rsidR="00D62336" w:rsidRPr="004E5D66" w:rsidRDefault="00063062">
            <w:pPr>
              <w:keepNext/>
              <w:keepLines/>
              <w:spacing w:after="0"/>
              <w:ind w:left="851" w:hanging="851"/>
              <w:rPr>
                <w:rFonts w:ascii="Arial" w:eastAsia="DengXian" w:hAnsi="Arial"/>
                <w:sz w:val="18"/>
                <w:lang w:val="en-US"/>
              </w:rPr>
            </w:pPr>
            <w:r w:rsidRPr="004E5D66">
              <w:rPr>
                <w:rFonts w:ascii="Arial" w:eastAsia="DengXian" w:hAnsi="Arial"/>
                <w:sz w:val="18"/>
                <w:lang w:val="en-US"/>
              </w:rPr>
              <w:t xml:space="preserve">NOTE 3: </w:t>
            </w:r>
            <w:r w:rsidRPr="004E5D66">
              <w:rPr>
                <w:rFonts w:ascii="Arial" w:eastAsia="DengXian" w:hAnsi="Arial"/>
                <w:sz w:val="18"/>
                <w:lang w:val="en-US"/>
              </w:rPr>
              <w:tab/>
              <w:t>The l</w:t>
            </w:r>
            <w:r w:rsidRPr="004E5D66">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Pr="004E5D66" w:rsidRDefault="00724243" w:rsidP="00724243"/>
    <w:p w14:paraId="04253A3A" w14:textId="70E99D3D" w:rsidR="009A38D7" w:rsidRPr="004E5D66" w:rsidRDefault="009A38D7" w:rsidP="00724243">
      <w:r w:rsidRPr="004E5D66">
        <w:t xml:space="preserve">The transmitter spurious emissions minimum requirements for </w:t>
      </w:r>
      <w:r w:rsidRPr="004E5D66">
        <w:rPr>
          <w:i/>
        </w:rPr>
        <w:t>SAN type 1-O</w:t>
      </w:r>
      <w:r w:rsidRPr="004E5D66">
        <w:t xml:space="preserve"> are that the power summation emissions at the </w:t>
      </w:r>
      <w:r w:rsidRPr="004E5D66">
        <w:rPr>
          <w:i/>
        </w:rPr>
        <w:t>TAB connectors</w:t>
      </w:r>
      <w:r w:rsidRPr="004E5D66">
        <w:t xml:space="preserve"> shall not exceed the </w:t>
      </w:r>
      <w:r w:rsidRPr="004E5D66">
        <w:rPr>
          <w:i/>
        </w:rPr>
        <w:t>basic limit</w:t>
      </w:r>
      <w:r w:rsidRPr="004E5D66">
        <w:t xml:space="preserve"> in table 9.7.5.2.2-1.</w:t>
      </w:r>
    </w:p>
    <w:p w14:paraId="1030995D" w14:textId="77777777" w:rsidR="009A38D7" w:rsidRPr="004E5D66" w:rsidRDefault="009A38D7" w:rsidP="00724243"/>
    <w:p w14:paraId="4A4C458B" w14:textId="77777777" w:rsidR="00724243" w:rsidRPr="004E5D66" w:rsidRDefault="00724243" w:rsidP="00724243">
      <w:pPr>
        <w:pStyle w:val="Heading5"/>
        <w:rPr>
          <w:lang w:eastAsia="zh-CN"/>
        </w:rPr>
      </w:pPr>
      <w:bookmarkStart w:id="3681" w:name="_Toc137244843"/>
      <w:bookmarkStart w:id="3682" w:name="_Toc138894057"/>
      <w:bookmarkStart w:id="3683" w:name="_Toc138894289"/>
      <w:bookmarkStart w:id="3684" w:name="_Toc145036682"/>
      <w:bookmarkStart w:id="3685" w:name="_Toc153188974"/>
      <w:bookmarkStart w:id="3686" w:name="_Toc155672257"/>
      <w:bookmarkStart w:id="3687" w:name="_Toc161927900"/>
      <w:bookmarkStart w:id="3688" w:name="_Toc163213397"/>
      <w:bookmarkStart w:id="3689" w:name="_Toc169794800"/>
      <w:bookmarkStart w:id="3690" w:name="_Toc171510428"/>
      <w:bookmarkStart w:id="3691" w:name="_Toc233969907"/>
      <w:r w:rsidRPr="004E5D66">
        <w:rPr>
          <w:lang w:eastAsia="zh-CN"/>
        </w:rPr>
        <w:lastRenderedPageBreak/>
        <w:t>9.7.5.2.3</w:t>
      </w:r>
      <w:r w:rsidRPr="004E5D66">
        <w:rPr>
          <w:lang w:eastAsia="zh-CN"/>
        </w:rPr>
        <w:tab/>
        <w:t>Protection of the SAN receiver</w:t>
      </w:r>
      <w:bookmarkEnd w:id="3681"/>
      <w:bookmarkEnd w:id="3682"/>
      <w:bookmarkEnd w:id="3683"/>
      <w:bookmarkEnd w:id="3684"/>
      <w:bookmarkEnd w:id="3685"/>
      <w:bookmarkEnd w:id="3686"/>
      <w:bookmarkEnd w:id="3687"/>
      <w:bookmarkEnd w:id="3688"/>
      <w:bookmarkEnd w:id="3689"/>
      <w:bookmarkEnd w:id="3690"/>
      <w:bookmarkEnd w:id="3691"/>
    </w:p>
    <w:p w14:paraId="6B14D30A" w14:textId="77777777" w:rsidR="00724243" w:rsidRPr="004E5D66" w:rsidRDefault="00724243" w:rsidP="00724243">
      <w:r w:rsidRPr="004E5D66">
        <w:t xml:space="preserve">The </w:t>
      </w:r>
      <w:r w:rsidRPr="004E5D66">
        <w:rPr>
          <w:lang w:val="en-US"/>
        </w:rPr>
        <w:t xml:space="preserve">co-location </w:t>
      </w:r>
      <w:r w:rsidRPr="004E5D66">
        <w:t xml:space="preserve">requirement is not applicable </w:t>
      </w:r>
      <w:r w:rsidRPr="004E5D66">
        <w:rPr>
          <w:lang w:val="en-US"/>
        </w:rPr>
        <w:t>for SAN</w:t>
      </w:r>
      <w:r w:rsidRPr="004E5D66">
        <w:t xml:space="preserve"> in this version of the specification.</w:t>
      </w:r>
    </w:p>
    <w:p w14:paraId="18F115E7" w14:textId="77777777" w:rsidR="00724243" w:rsidRPr="004E5D66" w:rsidRDefault="00724243" w:rsidP="00724243">
      <w:pPr>
        <w:pStyle w:val="Heading5"/>
        <w:rPr>
          <w:lang w:eastAsia="zh-CN"/>
        </w:rPr>
      </w:pPr>
      <w:bookmarkStart w:id="3692" w:name="_Toc137244844"/>
      <w:bookmarkStart w:id="3693" w:name="_Toc138894058"/>
      <w:bookmarkStart w:id="3694" w:name="_Toc138894290"/>
      <w:bookmarkStart w:id="3695" w:name="_Toc145036683"/>
      <w:bookmarkStart w:id="3696" w:name="_Toc153188975"/>
      <w:bookmarkStart w:id="3697" w:name="_Toc155672258"/>
      <w:bookmarkStart w:id="3698" w:name="_Toc161927901"/>
      <w:bookmarkStart w:id="3699" w:name="_Toc163213398"/>
      <w:bookmarkStart w:id="3700" w:name="_Toc169794801"/>
      <w:bookmarkStart w:id="3701" w:name="_Toc171510429"/>
      <w:bookmarkStart w:id="3702" w:name="_Toc233969908"/>
      <w:r w:rsidRPr="004E5D66">
        <w:rPr>
          <w:lang w:eastAsia="zh-CN"/>
        </w:rPr>
        <w:t>9.7.5.2.4</w:t>
      </w:r>
      <w:r w:rsidRPr="004E5D66">
        <w:rPr>
          <w:lang w:eastAsia="zh-CN"/>
        </w:rPr>
        <w:tab/>
      </w:r>
      <w:r w:rsidRPr="004E5D66">
        <w:t>Additional spurious emissions requirements</w:t>
      </w:r>
      <w:bookmarkEnd w:id="3692"/>
      <w:bookmarkEnd w:id="3693"/>
      <w:bookmarkEnd w:id="3694"/>
      <w:bookmarkEnd w:id="3695"/>
      <w:bookmarkEnd w:id="3696"/>
      <w:bookmarkEnd w:id="3697"/>
      <w:bookmarkEnd w:id="3698"/>
      <w:bookmarkEnd w:id="3699"/>
      <w:bookmarkEnd w:id="3700"/>
      <w:bookmarkEnd w:id="3701"/>
      <w:bookmarkEnd w:id="3702"/>
      <w:r w:rsidRPr="004E5D66">
        <w:rPr>
          <w:lang w:eastAsia="zh-CN"/>
        </w:rPr>
        <w:t xml:space="preserve"> </w:t>
      </w:r>
    </w:p>
    <w:p w14:paraId="56216D6A" w14:textId="4AFCA0E7" w:rsidR="00724243" w:rsidRPr="004E5D66" w:rsidRDefault="00724243" w:rsidP="00724243">
      <w:pPr>
        <w:rPr>
          <w:lang w:val="en-US"/>
        </w:rPr>
      </w:pPr>
      <w:r w:rsidRPr="004E5D66">
        <w:rPr>
          <w:lang w:val="en-US"/>
        </w:rPr>
        <w:t>The additional spurious emissions requirement is not applicable for SAN.</w:t>
      </w:r>
    </w:p>
    <w:p w14:paraId="58B58CE4" w14:textId="77777777" w:rsidR="008025C4" w:rsidRPr="004E5D66" w:rsidRDefault="008025C4" w:rsidP="00724243"/>
    <w:p w14:paraId="0CB1D980" w14:textId="77777777" w:rsidR="00D62336" w:rsidRPr="004E5D66" w:rsidRDefault="00063062">
      <w:pPr>
        <w:pStyle w:val="Heading2"/>
      </w:pPr>
      <w:bookmarkStart w:id="3703" w:name="_Toc61179087"/>
      <w:bookmarkStart w:id="3704" w:name="_Toc44712372"/>
      <w:bookmarkStart w:id="3705" w:name="_Toc53178398"/>
      <w:bookmarkStart w:id="3706" w:name="_Toc67916853"/>
      <w:bookmarkStart w:id="3707" w:name="_Toc27275"/>
      <w:bookmarkStart w:id="3708" w:name="_Toc61179557"/>
      <w:bookmarkStart w:id="3709" w:name="_Toc45893684"/>
      <w:bookmarkStart w:id="3710" w:name="_Toc53178849"/>
      <w:bookmarkStart w:id="3711" w:name="_Toc74663474"/>
      <w:bookmarkStart w:id="3712" w:name="_Toc121933063"/>
      <w:bookmarkStart w:id="3713" w:name="_Toc121908777"/>
      <w:bookmarkStart w:id="3714" w:name="_Toc124186572"/>
      <w:bookmarkStart w:id="3715" w:name="_Toc137240744"/>
      <w:bookmarkStart w:id="3716" w:name="_Toc137244845"/>
      <w:bookmarkStart w:id="3717" w:name="_Toc138894059"/>
      <w:bookmarkStart w:id="3718" w:name="_Toc138894291"/>
      <w:bookmarkStart w:id="3719" w:name="_Toc145036684"/>
      <w:bookmarkStart w:id="3720" w:name="_Toc153188976"/>
      <w:bookmarkStart w:id="3721" w:name="_Toc155672259"/>
      <w:bookmarkStart w:id="3722" w:name="_Toc161927902"/>
      <w:bookmarkStart w:id="3723" w:name="_Toc163213399"/>
      <w:bookmarkStart w:id="3724" w:name="_Toc169794802"/>
      <w:bookmarkStart w:id="3725" w:name="_Toc171510430"/>
      <w:bookmarkStart w:id="3726" w:name="_Toc233969909"/>
      <w:r w:rsidRPr="004E5D66">
        <w:t>9.8</w:t>
      </w:r>
      <w:r w:rsidRPr="004E5D66">
        <w:tab/>
        <w:t>OTA transmitter intermodulation</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1DF1B5EE" w14:textId="77777777" w:rsidR="00D62336" w:rsidRPr="004E5D66" w:rsidRDefault="00063062">
      <w:pPr>
        <w:rPr>
          <w:rFonts w:eastAsia="DengXian"/>
        </w:rPr>
      </w:pPr>
      <w:r w:rsidRPr="004E5D66">
        <w:rPr>
          <w:rFonts w:eastAsia="DengXian"/>
        </w:rPr>
        <w:t>The requirement is not applicable in this version of the specification.</w:t>
      </w:r>
    </w:p>
    <w:p w14:paraId="5CDD284D" w14:textId="77777777" w:rsidR="00D62336" w:rsidRPr="004E5D66" w:rsidRDefault="00D62336"/>
    <w:p w14:paraId="2B5FFEB2" w14:textId="77777777" w:rsidR="00D62336" w:rsidRPr="004E5D66" w:rsidRDefault="00063062">
      <w:pPr>
        <w:pStyle w:val="Heading1"/>
      </w:pPr>
      <w:bookmarkStart w:id="3727" w:name="_Toc45893687"/>
      <w:bookmarkStart w:id="3728" w:name="_Toc61179090"/>
      <w:bookmarkStart w:id="3729" w:name="_Toc53178401"/>
      <w:bookmarkStart w:id="3730" w:name="_Toc37260381"/>
      <w:bookmarkStart w:id="3731" w:name="_Toc74663477"/>
      <w:bookmarkStart w:id="3732" w:name="_Toc44712375"/>
      <w:bookmarkStart w:id="3733" w:name="_Toc37267769"/>
      <w:bookmarkStart w:id="3734" w:name="_Toc61179560"/>
      <w:bookmarkStart w:id="3735" w:name="_Toc21127698"/>
      <w:bookmarkStart w:id="3736" w:name="_Toc53178852"/>
      <w:bookmarkStart w:id="3737" w:name="_Toc67916856"/>
      <w:bookmarkStart w:id="3738" w:name="_Toc29811907"/>
      <w:bookmarkStart w:id="3739" w:name="_Toc8545"/>
      <w:bookmarkStart w:id="3740" w:name="_Toc36817459"/>
      <w:bookmarkStart w:id="3741" w:name="_Toc121933064"/>
      <w:bookmarkStart w:id="3742" w:name="_Toc121908778"/>
      <w:bookmarkStart w:id="3743" w:name="_Toc124186573"/>
      <w:bookmarkStart w:id="3744" w:name="_Toc137240745"/>
      <w:bookmarkStart w:id="3745" w:name="_Toc137244846"/>
      <w:bookmarkStart w:id="3746" w:name="_Toc138894060"/>
      <w:bookmarkStart w:id="3747" w:name="_Toc138894292"/>
      <w:bookmarkStart w:id="3748" w:name="_Toc145036685"/>
      <w:bookmarkStart w:id="3749" w:name="_Toc153188977"/>
      <w:bookmarkStart w:id="3750" w:name="_Toc155672260"/>
      <w:bookmarkStart w:id="3751" w:name="_Toc161927903"/>
      <w:bookmarkStart w:id="3752" w:name="_Toc163213400"/>
      <w:bookmarkStart w:id="3753" w:name="_Toc169794803"/>
      <w:bookmarkStart w:id="3754" w:name="_Toc171510431"/>
      <w:bookmarkStart w:id="3755" w:name="_Toc233969910"/>
      <w:r w:rsidRPr="004E5D66">
        <w:t>10</w:t>
      </w:r>
      <w:r w:rsidRPr="004E5D66">
        <w:tab/>
        <w:t>Radiated receiver characteristics</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1CBABBA6" w14:textId="77777777" w:rsidR="00D62336" w:rsidRPr="004E5D66" w:rsidRDefault="00063062">
      <w:pPr>
        <w:pStyle w:val="Heading2"/>
      </w:pPr>
      <w:bookmarkStart w:id="3756" w:name="_Toc29811908"/>
      <w:bookmarkStart w:id="3757" w:name="_Toc53178402"/>
      <w:bookmarkStart w:id="3758" w:name="_Toc45893688"/>
      <w:bookmarkStart w:id="3759" w:name="_Toc74663478"/>
      <w:bookmarkStart w:id="3760" w:name="_Toc67916857"/>
      <w:bookmarkStart w:id="3761" w:name="_Toc61179561"/>
      <w:bookmarkStart w:id="3762" w:name="_Toc21127699"/>
      <w:bookmarkStart w:id="3763" w:name="_Toc44712376"/>
      <w:bookmarkStart w:id="3764" w:name="_Toc53178853"/>
      <w:bookmarkStart w:id="3765" w:name="_Toc20081"/>
      <w:bookmarkStart w:id="3766" w:name="_Toc37267770"/>
      <w:bookmarkStart w:id="3767" w:name="_Toc61179091"/>
      <w:bookmarkStart w:id="3768" w:name="_Toc36817460"/>
      <w:bookmarkStart w:id="3769" w:name="_Toc37260382"/>
      <w:bookmarkStart w:id="3770" w:name="_Toc121933065"/>
      <w:bookmarkStart w:id="3771" w:name="_Toc121908779"/>
      <w:bookmarkStart w:id="3772" w:name="_Toc124186574"/>
      <w:bookmarkStart w:id="3773" w:name="_Toc137240746"/>
      <w:bookmarkStart w:id="3774" w:name="_Toc137244847"/>
      <w:bookmarkStart w:id="3775" w:name="_Toc138894061"/>
      <w:bookmarkStart w:id="3776" w:name="_Toc138894293"/>
      <w:bookmarkStart w:id="3777" w:name="_Toc145036686"/>
      <w:bookmarkStart w:id="3778" w:name="_Toc153188978"/>
      <w:bookmarkStart w:id="3779" w:name="_Toc155672261"/>
      <w:bookmarkStart w:id="3780" w:name="_Toc161927904"/>
      <w:bookmarkStart w:id="3781" w:name="_Toc163213401"/>
      <w:bookmarkStart w:id="3782" w:name="_Toc169794804"/>
      <w:bookmarkStart w:id="3783" w:name="_Toc171510432"/>
      <w:bookmarkStart w:id="3784" w:name="_Toc233969911"/>
      <w:r w:rsidRPr="004E5D66">
        <w:t>10.1</w:t>
      </w:r>
      <w:r w:rsidRPr="004E5D66">
        <w:tab/>
        <w:t>General</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42BD7FA2" w14:textId="77777777" w:rsidR="00D62336" w:rsidRPr="004E5D66" w:rsidRDefault="00063062">
      <w:pPr>
        <w:rPr>
          <w:lang w:val="en-US" w:eastAsia="zh-CN"/>
        </w:rPr>
      </w:pPr>
      <w:r w:rsidRPr="004E5D66">
        <w:rPr>
          <w:lang w:val="en-US" w:eastAsia="zh-CN"/>
        </w:rPr>
        <w:t xml:space="preserve">Radiated receiver characteristics are specified at RIB for </w:t>
      </w:r>
      <w:r w:rsidRPr="004E5D66">
        <w:rPr>
          <w:i/>
          <w:lang w:val="en-US"/>
        </w:rPr>
        <w:t>SAN type 1-H or</w:t>
      </w:r>
      <w:r w:rsidRPr="004E5D66">
        <w:rPr>
          <w:lang w:val="en-US"/>
        </w:rPr>
        <w:t xml:space="preserve"> </w:t>
      </w:r>
      <w:r w:rsidRPr="004E5D66">
        <w:rPr>
          <w:i/>
          <w:lang w:val="en-US"/>
        </w:rPr>
        <w:t>SAN type 1-O</w:t>
      </w:r>
      <w:r w:rsidRPr="004E5D66">
        <w:rPr>
          <w:lang w:val="en-US" w:eastAsia="zh-CN"/>
        </w:rPr>
        <w:t>, with full complement of transceivers for the configuration in normal operating condition.</w:t>
      </w:r>
    </w:p>
    <w:p w14:paraId="7AD649C2" w14:textId="77777777" w:rsidR="00D62336" w:rsidRPr="004E5D66" w:rsidRDefault="00063062">
      <w:pPr>
        <w:rPr>
          <w:lang w:val="en-US" w:eastAsia="zh-CN"/>
        </w:rPr>
      </w:pPr>
      <w:r w:rsidRPr="004E5D66">
        <w:rPr>
          <w:rFonts w:cs="v5.0.0"/>
          <w:lang w:val="en-US"/>
        </w:rPr>
        <w:t>Unless otherwise stated, t</w:t>
      </w:r>
      <w:r w:rsidRPr="004E5D66">
        <w:rPr>
          <w:lang w:val="en-US" w:eastAsia="zh-CN"/>
        </w:rPr>
        <w:t>he following arrangements apply for the radiated receiver characteristics requirements in clause 10:</w:t>
      </w:r>
    </w:p>
    <w:p w14:paraId="09D88480" w14:textId="77777777" w:rsidR="00D62336" w:rsidRPr="004E5D66" w:rsidRDefault="00063062">
      <w:pPr>
        <w:pStyle w:val="B1"/>
        <w:rPr>
          <w:lang w:val="en-US" w:eastAsia="zh-CN"/>
        </w:rPr>
      </w:pPr>
      <w:r w:rsidRPr="004E5D66">
        <w:rPr>
          <w:lang w:eastAsia="zh-CN"/>
        </w:rPr>
        <w:t>-</w:t>
      </w:r>
      <w:r w:rsidRPr="004E5D66">
        <w:rPr>
          <w:lang w:eastAsia="zh-CN"/>
        </w:rPr>
        <w:tab/>
      </w:r>
      <w:r w:rsidRPr="004E5D66">
        <w:rPr>
          <w:lang w:val="en-US" w:eastAsia="zh-CN"/>
        </w:rPr>
        <w:t>Requirements shall be met for any transmitter setting.</w:t>
      </w:r>
    </w:p>
    <w:p w14:paraId="525FE110" w14:textId="77777777" w:rsidR="00D62336" w:rsidRPr="004E5D66" w:rsidRDefault="00063062">
      <w:pPr>
        <w:pStyle w:val="B1"/>
        <w:rPr>
          <w:lang w:val="en-US" w:eastAsia="zh-CN"/>
        </w:rPr>
      </w:pPr>
      <w:r w:rsidRPr="004E5D66">
        <w:rPr>
          <w:lang w:eastAsia="zh-CN"/>
        </w:rPr>
        <w:t>-</w:t>
      </w:r>
      <w:r w:rsidRPr="004E5D66">
        <w:rPr>
          <w:lang w:eastAsia="zh-CN"/>
        </w:rPr>
        <w:tab/>
      </w:r>
      <w:r w:rsidRPr="004E5D66">
        <w:rPr>
          <w:lang w:val="en-US" w:eastAsia="zh-CN"/>
        </w:rPr>
        <w:t>The requirements shall be met with the transmitter unit(s) ON.</w:t>
      </w:r>
    </w:p>
    <w:p w14:paraId="434A165A" w14:textId="77777777" w:rsidR="00D62336" w:rsidRPr="004E5D66" w:rsidRDefault="00063062">
      <w:pPr>
        <w:pStyle w:val="B1"/>
        <w:rPr>
          <w:lang w:val="en-US" w:eastAsia="zh-CN"/>
        </w:rPr>
      </w:pPr>
      <w:r w:rsidRPr="004E5D66">
        <w:rPr>
          <w:lang w:eastAsia="zh-CN"/>
        </w:rPr>
        <w:t>-</w:t>
      </w:r>
      <w:r w:rsidRPr="004E5D66">
        <w:rPr>
          <w:lang w:eastAsia="zh-CN"/>
        </w:rPr>
        <w:tab/>
      </w:r>
      <w:r w:rsidRPr="004E5D66">
        <w:rPr>
          <w:lang w:val="en-US" w:eastAsia="zh-CN"/>
        </w:rPr>
        <w:t>Throughput requirements defined for the radiated receiver characteristics do not assume HARQ retransmissions.</w:t>
      </w:r>
    </w:p>
    <w:p w14:paraId="0C4857FC" w14:textId="77777777" w:rsidR="00D62336" w:rsidRPr="004E5D66" w:rsidRDefault="00063062">
      <w:pPr>
        <w:pStyle w:val="B1"/>
        <w:rPr>
          <w:lang w:val="en-US" w:eastAsia="zh-CN"/>
        </w:rPr>
      </w:pPr>
      <w:r w:rsidRPr="004E5D66">
        <w:rPr>
          <w:lang w:eastAsia="zh-CN"/>
        </w:rPr>
        <w:t>-</w:t>
      </w:r>
      <w:r w:rsidRPr="004E5D66">
        <w:rPr>
          <w:lang w:eastAsia="zh-CN"/>
        </w:rPr>
        <w:tab/>
      </w:r>
      <w:r w:rsidRPr="004E5D66">
        <w:rPr>
          <w:lang w:val="en-US" w:eastAsia="zh-CN"/>
        </w:rPr>
        <w:t>When SAN is configured to receive multiple carriers, all the throughput requirements are applicable for each received carrier.</w:t>
      </w:r>
    </w:p>
    <w:p w14:paraId="4E64177E" w14:textId="0718F20D" w:rsidR="00D62336" w:rsidRPr="004E5D66" w:rsidRDefault="00A84800">
      <w:pPr>
        <w:pStyle w:val="B1"/>
        <w:rPr>
          <w:rFonts w:cs="v5.0.0"/>
          <w:lang w:val="en-US"/>
        </w:rPr>
      </w:pPr>
      <w:r w:rsidRPr="004E5D66">
        <w:rPr>
          <w:lang w:eastAsia="zh-CN"/>
        </w:rPr>
        <w:t>-</w:t>
      </w:r>
      <w:r w:rsidRPr="004E5D66">
        <w:rPr>
          <w:lang w:eastAsia="zh-CN"/>
        </w:rPr>
        <w:tab/>
      </w:r>
      <w:r w:rsidRPr="004E5D66">
        <w:rPr>
          <w:lang w:val="en-US" w:eastAsia="zh-CN"/>
        </w:rPr>
        <w:t>F</w:t>
      </w:r>
      <w:r w:rsidRPr="004E5D66">
        <w:rPr>
          <w:rFonts w:cs="v5.0.0"/>
          <w:lang w:val="en-US"/>
        </w:rPr>
        <w:t xml:space="preserve">or ACS and blocking characteristics, the negative offsets of the interfering signal apply relative to the lower </w:t>
      </w:r>
      <w:r w:rsidRPr="004E5D66">
        <w:rPr>
          <w:i/>
          <w:lang w:val="en-US"/>
        </w:rPr>
        <w:t>SAN RF Bandwidth</w:t>
      </w:r>
      <w:r w:rsidRPr="004E5D66">
        <w:rPr>
          <w:lang w:val="en-US"/>
        </w:rPr>
        <w:t xml:space="preserve"> </w:t>
      </w:r>
      <w:r w:rsidRPr="004E5D66">
        <w:rPr>
          <w:rFonts w:cs="v5.0.0"/>
          <w:lang w:val="en-US"/>
        </w:rPr>
        <w:t>edge</w:t>
      </w:r>
      <w:r w:rsidRPr="004E5D66">
        <w:rPr>
          <w:lang w:val="en-US"/>
        </w:rPr>
        <w:t xml:space="preserve">, </w:t>
      </w:r>
      <w:r w:rsidRPr="004E5D66">
        <w:rPr>
          <w:rFonts w:cs="v5.0.0"/>
          <w:lang w:val="en-US"/>
        </w:rPr>
        <w:t xml:space="preserve">and </w:t>
      </w:r>
      <w:r w:rsidRPr="004E5D66">
        <w:rPr>
          <w:lang w:val="en-US"/>
        </w:rPr>
        <w:t xml:space="preserve">the </w:t>
      </w:r>
      <w:r w:rsidRPr="004E5D66">
        <w:rPr>
          <w:rFonts w:cs="v5.0.0"/>
          <w:lang w:val="en-US"/>
        </w:rPr>
        <w:t xml:space="preserve">positive offsets of the interfering signal apply relative to the upper </w:t>
      </w:r>
      <w:r w:rsidRPr="004E5D66">
        <w:rPr>
          <w:i/>
          <w:lang w:val="en-US"/>
        </w:rPr>
        <w:t>SAN RF Bandwidth</w:t>
      </w:r>
      <w:r w:rsidRPr="004E5D66">
        <w:rPr>
          <w:lang w:val="en-US"/>
        </w:rPr>
        <w:t xml:space="preserve"> </w:t>
      </w:r>
      <w:r w:rsidRPr="004E5D66">
        <w:rPr>
          <w:rFonts w:cs="v5.0.0"/>
          <w:lang w:val="en-US"/>
        </w:rPr>
        <w:t>edge.</w:t>
      </w:r>
    </w:p>
    <w:p w14:paraId="70E61868" w14:textId="77777777" w:rsidR="00D62336" w:rsidRPr="004E5D66" w:rsidRDefault="00063062">
      <w:pPr>
        <w:pStyle w:val="B1"/>
        <w:rPr>
          <w:lang w:val="en-US"/>
        </w:rPr>
      </w:pPr>
      <w:r w:rsidRPr="004E5D66">
        <w:rPr>
          <w:lang w:eastAsia="zh-CN"/>
        </w:rPr>
        <w:t>-</w:t>
      </w:r>
      <w:r w:rsidRPr="004E5D66">
        <w:rPr>
          <w:lang w:eastAsia="zh-CN"/>
        </w:rPr>
        <w:tab/>
      </w:r>
      <w:r w:rsidRPr="004E5D66">
        <w:rPr>
          <w:lang w:val="en-US"/>
        </w:rPr>
        <w:t>Each requirement shall be met over the RoAoA specified.</w:t>
      </w:r>
    </w:p>
    <w:p w14:paraId="4643539A" w14:textId="77777777" w:rsidR="00D62336" w:rsidRPr="004E5D66" w:rsidRDefault="00063062">
      <w:pPr>
        <w:pStyle w:val="NO"/>
        <w:rPr>
          <w:lang w:val="en-US" w:eastAsia="zh-CN"/>
        </w:rPr>
      </w:pPr>
      <w:r w:rsidRPr="004E5D66">
        <w:rPr>
          <w:lang w:val="en-US" w:eastAsia="zh-CN"/>
        </w:rPr>
        <w:t>NOTE 1:</w:t>
      </w:r>
      <w:r w:rsidRPr="004E5D66">
        <w:rPr>
          <w:lang w:val="en-US" w:eastAsia="zh-CN"/>
        </w:rPr>
        <w:tab/>
        <w:t>In normal operating condition the SAN in FDD operation is configured to transmit and receive at the same time.</w:t>
      </w:r>
    </w:p>
    <w:p w14:paraId="1FEB24AC" w14:textId="77777777" w:rsidR="00D62336" w:rsidRPr="004E5D66" w:rsidRDefault="00063062">
      <w:r w:rsidRPr="004E5D66">
        <w:t xml:space="preserve">For FR1 requirements which are to be met over the </w:t>
      </w:r>
      <w:r w:rsidRPr="004E5D66">
        <w:rPr>
          <w:i/>
        </w:rPr>
        <w:t>OTA REFSENS RoAoA</w:t>
      </w:r>
      <w:r w:rsidRPr="004E5D66">
        <w:t xml:space="preserve"> absolute requirement values are offset by the following term:</w:t>
      </w:r>
    </w:p>
    <w:p w14:paraId="1AEA9947" w14:textId="77777777" w:rsidR="00D62336" w:rsidRPr="004E5D66" w:rsidRDefault="00063062">
      <w:pPr>
        <w:pStyle w:val="EQ"/>
      </w:pPr>
      <w:r w:rsidRPr="004E5D66">
        <w:tab/>
        <w:t>Δ</w:t>
      </w:r>
      <w:r w:rsidRPr="004E5D66">
        <w:rPr>
          <w:vertAlign w:val="subscript"/>
        </w:rPr>
        <w:t>OTAREFSENS</w:t>
      </w:r>
      <w:r w:rsidRPr="004E5D66">
        <w:t xml:space="preserve"> = 44.1 - 10*log</w:t>
      </w:r>
      <w:r w:rsidRPr="004E5D66">
        <w:rPr>
          <w:vertAlign w:val="subscript"/>
        </w:rPr>
        <w:t>10</w:t>
      </w:r>
      <w:r w:rsidRPr="004E5D66">
        <w:t>(BeW</w:t>
      </w:r>
      <w:r w:rsidRPr="004E5D66">
        <w:rPr>
          <w:rFonts w:ascii="Calibri" w:hAnsi="Calibri"/>
          <w:vertAlign w:val="subscript"/>
        </w:rPr>
        <w:t>θ,REFSENS*</w:t>
      </w:r>
      <w:r w:rsidRPr="004E5D66">
        <w:t>BeW</w:t>
      </w:r>
      <w:r w:rsidRPr="004E5D66">
        <w:rPr>
          <w:vertAlign w:val="subscript"/>
        </w:rPr>
        <w:t>φ,</w:t>
      </w:r>
      <w:r w:rsidRPr="004E5D66">
        <w:rPr>
          <w:rFonts w:ascii="Calibri" w:hAnsi="Calibri"/>
          <w:vertAlign w:val="subscript"/>
        </w:rPr>
        <w:t>REFSENS</w:t>
      </w:r>
      <w:r w:rsidRPr="004E5D66">
        <w:t>) dB for the reference direction</w:t>
      </w:r>
    </w:p>
    <w:p w14:paraId="3506F483" w14:textId="77777777" w:rsidR="00D62336" w:rsidRPr="004E5D66" w:rsidRDefault="00063062">
      <w:r w:rsidRPr="004E5D66">
        <w:t>and</w:t>
      </w:r>
    </w:p>
    <w:p w14:paraId="66DF1683" w14:textId="77777777" w:rsidR="00D62336" w:rsidRPr="004E5D66" w:rsidRDefault="00063062">
      <w:pPr>
        <w:pStyle w:val="EQ"/>
      </w:pPr>
      <w:r w:rsidRPr="004E5D66">
        <w:tab/>
        <w:t>Δ</w:t>
      </w:r>
      <w:r w:rsidRPr="004E5D66">
        <w:rPr>
          <w:vertAlign w:val="subscript"/>
        </w:rPr>
        <w:t>OTAREFSENS</w:t>
      </w:r>
      <w:r w:rsidRPr="004E5D66">
        <w:t xml:space="preserve"> = 41.1 - 10*log</w:t>
      </w:r>
      <w:r w:rsidRPr="004E5D66">
        <w:rPr>
          <w:vertAlign w:val="subscript"/>
        </w:rPr>
        <w:t>10</w:t>
      </w:r>
      <w:r w:rsidRPr="004E5D66">
        <w:t>(BeW</w:t>
      </w:r>
      <w:r w:rsidRPr="004E5D66">
        <w:rPr>
          <w:rFonts w:ascii="Calibri" w:hAnsi="Calibri"/>
          <w:vertAlign w:val="subscript"/>
        </w:rPr>
        <w:t>θ,REFSENS*</w:t>
      </w:r>
      <w:r w:rsidRPr="004E5D66">
        <w:t>BeW</w:t>
      </w:r>
      <w:r w:rsidRPr="004E5D66">
        <w:rPr>
          <w:vertAlign w:val="subscript"/>
        </w:rPr>
        <w:t>φ,</w:t>
      </w:r>
      <w:r w:rsidRPr="004E5D66">
        <w:rPr>
          <w:rFonts w:ascii="Calibri" w:hAnsi="Calibri"/>
          <w:vertAlign w:val="subscript"/>
        </w:rPr>
        <w:t>REFSENS</w:t>
      </w:r>
      <w:r w:rsidRPr="004E5D66">
        <w:t>) dB for all other directions</w:t>
      </w:r>
    </w:p>
    <w:p w14:paraId="176F8006" w14:textId="77777777" w:rsidR="00D62336" w:rsidRPr="004E5D66" w:rsidRDefault="00063062">
      <w:r w:rsidRPr="004E5D66">
        <w:t xml:space="preserve">For requirements which are to be met over the </w:t>
      </w:r>
      <w:r w:rsidRPr="004E5D66">
        <w:rPr>
          <w:i/>
        </w:rPr>
        <w:t>minSENS RoAoA</w:t>
      </w:r>
      <w:r w:rsidRPr="004E5D66">
        <w:t xml:space="preserve"> absolute requirement values are offset by the following term:</w:t>
      </w:r>
    </w:p>
    <w:p w14:paraId="2B8F3741" w14:textId="77777777" w:rsidR="00D62336" w:rsidRPr="004E5D66" w:rsidRDefault="00063062">
      <w:pPr>
        <w:pStyle w:val="EQ"/>
      </w:pPr>
      <w:r w:rsidRPr="004E5D66">
        <w:tab/>
        <w:t>Δ</w:t>
      </w:r>
      <w:r w:rsidRPr="004E5D66">
        <w:rPr>
          <w:vertAlign w:val="subscript"/>
          <w:lang w:val="en-US"/>
        </w:rPr>
        <w:t>minSENS</w:t>
      </w:r>
      <w:r w:rsidRPr="004E5D66">
        <w:rPr>
          <w:lang w:val="en-US"/>
        </w:rPr>
        <w:t xml:space="preserve"> = P</w:t>
      </w:r>
      <w:r w:rsidRPr="004E5D66">
        <w:rPr>
          <w:vertAlign w:val="subscript"/>
          <w:lang w:val="en-US"/>
        </w:rPr>
        <w:t>REFSENS</w:t>
      </w:r>
      <w:r w:rsidRPr="004E5D66">
        <w:rPr>
          <w:lang w:val="en-US"/>
        </w:rPr>
        <w:t xml:space="preserve"> – EIS</w:t>
      </w:r>
      <w:r w:rsidRPr="004E5D66">
        <w:rPr>
          <w:vertAlign w:val="subscript"/>
          <w:lang w:val="en-US"/>
        </w:rPr>
        <w:t>minSENS</w:t>
      </w:r>
      <w:r w:rsidRPr="004E5D66">
        <w:rPr>
          <w:lang w:val="en-US"/>
        </w:rPr>
        <w:t xml:space="preserve"> (dB)</w:t>
      </w:r>
    </w:p>
    <w:p w14:paraId="3047809F" w14:textId="77777777" w:rsidR="00D62336" w:rsidRPr="004E5D66" w:rsidRDefault="00D62336"/>
    <w:p w14:paraId="421E1C98" w14:textId="77777777" w:rsidR="00D62336" w:rsidRPr="004E5D66" w:rsidRDefault="00063062" w:rsidP="006A4D62">
      <w:pPr>
        <w:pStyle w:val="Heading2"/>
        <w:rPr>
          <w:lang w:val="en-US"/>
        </w:rPr>
      </w:pPr>
      <w:bookmarkStart w:id="3785" w:name="_Toc67916858"/>
      <w:bookmarkStart w:id="3786" w:name="_Toc53178403"/>
      <w:bookmarkStart w:id="3787" w:name="_Toc61179092"/>
      <w:bookmarkStart w:id="3788" w:name="_Toc74663479"/>
      <w:bookmarkStart w:id="3789" w:name="_Toc29811909"/>
      <w:bookmarkStart w:id="3790" w:name="_Toc45893689"/>
      <w:bookmarkStart w:id="3791" w:name="_Toc8824"/>
      <w:bookmarkStart w:id="3792" w:name="_Toc53178854"/>
      <w:bookmarkStart w:id="3793" w:name="_Toc37267771"/>
      <w:bookmarkStart w:id="3794" w:name="_Toc21127700"/>
      <w:bookmarkStart w:id="3795" w:name="_Toc37260383"/>
      <w:bookmarkStart w:id="3796" w:name="_Toc36817461"/>
      <w:bookmarkStart w:id="3797" w:name="_Toc61179562"/>
      <w:bookmarkStart w:id="3798" w:name="_Toc44712377"/>
      <w:bookmarkStart w:id="3799" w:name="_Toc121933066"/>
      <w:bookmarkStart w:id="3800" w:name="_Toc121908780"/>
      <w:bookmarkStart w:id="3801" w:name="_Toc124186575"/>
      <w:bookmarkStart w:id="3802" w:name="_Toc137240747"/>
      <w:bookmarkStart w:id="3803" w:name="_Toc137244848"/>
      <w:bookmarkStart w:id="3804" w:name="_Toc138894062"/>
      <w:bookmarkStart w:id="3805" w:name="_Toc138894294"/>
      <w:bookmarkStart w:id="3806" w:name="_Toc145036687"/>
      <w:bookmarkStart w:id="3807" w:name="_Toc153188979"/>
      <w:bookmarkStart w:id="3808" w:name="_Toc155672262"/>
      <w:bookmarkStart w:id="3809" w:name="_Toc161927905"/>
      <w:bookmarkStart w:id="3810" w:name="_Toc163213402"/>
      <w:bookmarkStart w:id="3811" w:name="_Toc169794805"/>
      <w:bookmarkStart w:id="3812" w:name="_Toc171510433"/>
      <w:bookmarkStart w:id="3813" w:name="_Toc233969912"/>
      <w:r w:rsidRPr="004E5D66">
        <w:rPr>
          <w:lang w:val="en-US"/>
        </w:rPr>
        <w:lastRenderedPageBreak/>
        <w:t>10.2</w:t>
      </w:r>
      <w:r w:rsidRPr="004E5D66">
        <w:rPr>
          <w:lang w:val="en-US"/>
        </w:rPr>
        <w:tab/>
        <w:t>OTA sensitivity</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183BBBFA" w14:textId="77777777" w:rsidR="00D62336" w:rsidRPr="004E5D66" w:rsidRDefault="00063062" w:rsidP="006A4D62">
      <w:pPr>
        <w:pStyle w:val="Heading3"/>
      </w:pPr>
      <w:bookmarkStart w:id="3814" w:name="_Toc53178405"/>
      <w:bookmarkStart w:id="3815" w:name="_Toc67916860"/>
      <w:bookmarkStart w:id="3816" w:name="_Toc106126797"/>
      <w:bookmarkStart w:id="3817" w:name="_Toc45893691"/>
      <w:bookmarkStart w:id="3818" w:name="_Toc37260385"/>
      <w:bookmarkStart w:id="3819" w:name="_Toc82622022"/>
      <w:bookmarkStart w:id="3820" w:name="_Toc36817463"/>
      <w:bookmarkStart w:id="3821" w:name="_Toc61179564"/>
      <w:bookmarkStart w:id="3822" w:name="_Toc106177110"/>
      <w:bookmarkStart w:id="3823" w:name="_Toc37267773"/>
      <w:bookmarkStart w:id="3824" w:name="_Toc29811911"/>
      <w:bookmarkStart w:id="3825" w:name="_Toc61179094"/>
      <w:bookmarkStart w:id="3826" w:name="_Toc74663481"/>
      <w:bookmarkStart w:id="3827" w:name="_Toc90422869"/>
      <w:bookmarkStart w:id="3828" w:name="_Toc104311096"/>
      <w:bookmarkStart w:id="3829" w:name="_Toc44712379"/>
      <w:bookmarkStart w:id="3830" w:name="_Toc30644"/>
      <w:bookmarkStart w:id="3831" w:name="_Toc53178856"/>
      <w:bookmarkStart w:id="3832" w:name="_Toc114242278"/>
      <w:bookmarkStart w:id="3833" w:name="_Toc121933067"/>
      <w:bookmarkStart w:id="3834" w:name="_Toc121908781"/>
      <w:bookmarkStart w:id="3835" w:name="_Toc124186576"/>
      <w:bookmarkStart w:id="3836" w:name="_Toc137240748"/>
      <w:bookmarkStart w:id="3837" w:name="_Toc137244849"/>
      <w:bookmarkStart w:id="3838" w:name="_Toc138894063"/>
      <w:bookmarkStart w:id="3839" w:name="_Toc138894295"/>
      <w:bookmarkStart w:id="3840" w:name="_Toc145036688"/>
      <w:bookmarkStart w:id="3841" w:name="_Toc153188980"/>
      <w:bookmarkStart w:id="3842" w:name="_Toc155672263"/>
      <w:bookmarkStart w:id="3843" w:name="_Toc161927906"/>
      <w:bookmarkStart w:id="3844" w:name="_Toc163213403"/>
      <w:bookmarkStart w:id="3845" w:name="_Toc169794806"/>
      <w:bookmarkStart w:id="3846" w:name="_Toc171510434"/>
      <w:bookmarkStart w:id="3847" w:name="_Toc233969913"/>
      <w:r w:rsidRPr="004E5D66">
        <w:t>10.2.1</w:t>
      </w:r>
      <w:r w:rsidRPr="004E5D66">
        <w:tab/>
        <w:t>General</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46A7279B" w14:textId="77777777" w:rsidR="00D62336" w:rsidRPr="004E5D66" w:rsidRDefault="00063062">
      <w:pPr>
        <w:rPr>
          <w:lang w:val="en-US"/>
        </w:rPr>
      </w:pPr>
      <w:r w:rsidRPr="004E5D66">
        <w:rPr>
          <w:lang w:val="en-US"/>
        </w:rPr>
        <w:t xml:space="preserve">The OTA sensitivity requirement is </w:t>
      </w:r>
      <w:bookmarkStart w:id="3848" w:name="_Hlk500328880"/>
      <w:r w:rsidRPr="004E5D66">
        <w:rPr>
          <w:lang w:val="en-US"/>
        </w:rPr>
        <w:t xml:space="preserve">a </w:t>
      </w:r>
      <w:r w:rsidRPr="004E5D66">
        <w:rPr>
          <w:i/>
          <w:lang w:val="en-US"/>
        </w:rPr>
        <w:t>directional requirement</w:t>
      </w:r>
      <w:bookmarkEnd w:id="3848"/>
      <w:r w:rsidRPr="004E5D66">
        <w:rPr>
          <w:lang w:val="en-US"/>
        </w:rPr>
        <w:t xml:space="preserve"> based upon the declaration of one or more </w:t>
      </w:r>
      <w:r w:rsidRPr="004E5D66">
        <w:rPr>
          <w:i/>
          <w:lang w:val="en-US"/>
        </w:rPr>
        <w:t>OTA sensitivity direction declarations</w:t>
      </w:r>
      <w:r w:rsidRPr="004E5D66">
        <w:rPr>
          <w:lang w:val="en-US"/>
        </w:rPr>
        <w:t xml:space="preserve"> (OSDD), related to a </w:t>
      </w:r>
      <w:r w:rsidRPr="004E5D66">
        <w:rPr>
          <w:i/>
          <w:lang w:val="en-US"/>
        </w:rPr>
        <w:t>SAN type 1-H</w:t>
      </w:r>
      <w:r w:rsidRPr="004E5D66">
        <w:rPr>
          <w:lang w:val="en-US"/>
        </w:rPr>
        <w:t xml:space="preserve"> and </w:t>
      </w:r>
      <w:r w:rsidRPr="004E5D66">
        <w:rPr>
          <w:i/>
          <w:lang w:val="en-US"/>
        </w:rPr>
        <w:t>SAN type 1-O</w:t>
      </w:r>
      <w:r w:rsidRPr="004E5D66">
        <w:rPr>
          <w:lang w:val="en-US"/>
        </w:rPr>
        <w:t xml:space="preserve"> receiver.</w:t>
      </w:r>
    </w:p>
    <w:p w14:paraId="15A75195" w14:textId="77777777" w:rsidR="00D62336" w:rsidRPr="004E5D66" w:rsidRDefault="00063062">
      <w:r w:rsidRPr="004E5D66">
        <w:rPr>
          <w:lang w:val="en-US"/>
        </w:rPr>
        <w:t xml:space="preserve">The </w:t>
      </w:r>
      <w:r w:rsidRPr="004E5D66">
        <w:rPr>
          <w:i/>
          <w:lang w:val="en-US"/>
        </w:rPr>
        <w:t>SAN type 1-H</w:t>
      </w:r>
      <w:r w:rsidRPr="004E5D66">
        <w:rPr>
          <w:lang w:val="en-US"/>
        </w:rPr>
        <w:t xml:space="preserve"> and </w:t>
      </w:r>
      <w:r w:rsidRPr="004E5D66">
        <w:rPr>
          <w:i/>
          <w:lang w:val="en-US"/>
        </w:rPr>
        <w:t>SAN type 1-O</w:t>
      </w:r>
      <w:r w:rsidRPr="004E5D66">
        <w:rPr>
          <w:lang w:val="en-US"/>
        </w:rPr>
        <w:t xml:space="preserve"> may optionally be capable of redirecting/changing the </w:t>
      </w:r>
      <w:r w:rsidRPr="004E5D66">
        <w:rPr>
          <w:i/>
          <w:lang w:val="en-US"/>
        </w:rPr>
        <w:t>receiver target</w:t>
      </w:r>
      <w:r w:rsidRPr="004E5D66">
        <w:rPr>
          <w:lang w:val="en-US"/>
        </w:rPr>
        <w:t xml:space="preserve"> by means of adjusting SAN settings resulting in multiple </w:t>
      </w:r>
      <w:r w:rsidRPr="004E5D66">
        <w:rPr>
          <w:i/>
          <w:lang w:val="en-US"/>
        </w:rPr>
        <w:t>sensitivity RoAoA</w:t>
      </w:r>
      <w:r w:rsidRPr="004E5D66">
        <w:rPr>
          <w:lang w:val="en-US"/>
        </w:rPr>
        <w:t xml:space="preserve">. </w:t>
      </w:r>
      <w:r w:rsidRPr="004E5D66">
        <w:t xml:space="preserve">The </w:t>
      </w:r>
      <w:r w:rsidRPr="004E5D66">
        <w:rPr>
          <w:i/>
        </w:rPr>
        <w:t>sensitivity RoAoA</w:t>
      </w:r>
      <w:r w:rsidRPr="004E5D66">
        <w:t xml:space="preserve"> resulting from the current SAN settings is the active </w:t>
      </w:r>
      <w:r w:rsidRPr="004E5D66">
        <w:rPr>
          <w:i/>
        </w:rPr>
        <w:t>sensitivity RoAoA</w:t>
      </w:r>
      <w:r w:rsidRPr="004E5D66">
        <w:t>.</w:t>
      </w:r>
    </w:p>
    <w:p w14:paraId="4EF186A9" w14:textId="77777777" w:rsidR="00D62336" w:rsidRPr="004E5D66" w:rsidRDefault="00063062">
      <w:r w:rsidRPr="004E5D66">
        <w:t xml:space="preserve">If the SAN is capable of redirecting the </w:t>
      </w:r>
      <w:r w:rsidRPr="004E5D66">
        <w:rPr>
          <w:i/>
        </w:rPr>
        <w:t>receiver target</w:t>
      </w:r>
      <w:r w:rsidRPr="004E5D66">
        <w:t xml:space="preserve"> related to the OSDD then the OSDD shall include:</w:t>
      </w:r>
    </w:p>
    <w:p w14:paraId="22C7F0D1" w14:textId="77777777" w:rsidR="00D62336" w:rsidRPr="004E5D66" w:rsidRDefault="00063062">
      <w:pPr>
        <w:pStyle w:val="B1"/>
      </w:pPr>
      <w:r w:rsidRPr="004E5D66">
        <w:rPr>
          <w:lang w:eastAsia="zh-CN"/>
        </w:rPr>
        <w:t>-</w:t>
      </w:r>
      <w:r w:rsidRPr="004E5D66">
        <w:rPr>
          <w:lang w:eastAsia="zh-CN"/>
        </w:rPr>
        <w:tab/>
      </w:r>
      <w:r w:rsidRPr="004E5D66">
        <w:rPr>
          <w:i/>
        </w:rPr>
        <w:t>SAN channel bandwidth</w:t>
      </w:r>
      <w:r w:rsidRPr="004E5D66">
        <w:t xml:space="preserve"> and declared minimum EIS</w:t>
      </w:r>
      <w:r w:rsidRPr="004E5D66">
        <w:rPr>
          <w:i/>
        </w:rPr>
        <w:t xml:space="preserve"> </w:t>
      </w:r>
      <w:r w:rsidRPr="004E5D66">
        <w:t xml:space="preserve">level applicable to any active </w:t>
      </w:r>
      <w:r w:rsidRPr="004E5D66">
        <w:rPr>
          <w:i/>
        </w:rPr>
        <w:t>sensitivity RoAoA</w:t>
      </w:r>
      <w:r w:rsidRPr="004E5D66">
        <w:t xml:space="preserve"> inside the </w:t>
      </w:r>
      <w:r w:rsidRPr="004E5D66">
        <w:rPr>
          <w:i/>
        </w:rPr>
        <w:t>receiver target redirection range</w:t>
      </w:r>
      <w:r w:rsidRPr="004E5D66">
        <w:t xml:space="preserve"> in the OSDD.</w:t>
      </w:r>
    </w:p>
    <w:p w14:paraId="6B6E3938" w14:textId="77777777" w:rsidR="00D62336" w:rsidRPr="004E5D66" w:rsidRDefault="00063062">
      <w:pPr>
        <w:pStyle w:val="B1"/>
      </w:pPr>
      <w:r w:rsidRPr="004E5D66">
        <w:rPr>
          <w:lang w:eastAsia="zh-CN"/>
        </w:rPr>
        <w:t>-</w:t>
      </w:r>
      <w:r w:rsidRPr="004E5D66">
        <w:rPr>
          <w:lang w:eastAsia="zh-CN"/>
        </w:rPr>
        <w:tab/>
      </w:r>
      <w:r w:rsidRPr="004E5D66">
        <w:t xml:space="preserve">A declared </w:t>
      </w:r>
      <w:r w:rsidRPr="004E5D66">
        <w:rPr>
          <w:i/>
        </w:rPr>
        <w:t>receiver target redirection range</w:t>
      </w:r>
      <w:r w:rsidRPr="004E5D66">
        <w:t>, describing all the angles of arrival that can be addressed for the OSDD through alternative settings in the SAN.</w:t>
      </w:r>
    </w:p>
    <w:p w14:paraId="7E961B7E" w14:textId="77777777" w:rsidR="00D62336" w:rsidRPr="004E5D66" w:rsidRDefault="00063062">
      <w:pPr>
        <w:pStyle w:val="B1"/>
      </w:pPr>
      <w:r w:rsidRPr="004E5D66">
        <w:rPr>
          <w:lang w:eastAsia="zh-CN"/>
        </w:rPr>
        <w:t>-</w:t>
      </w:r>
      <w:r w:rsidRPr="004E5D66">
        <w:rPr>
          <w:lang w:eastAsia="zh-CN"/>
        </w:rPr>
        <w:tab/>
      </w:r>
      <w:r w:rsidRPr="004E5D66">
        <w:t xml:space="preserve">Five declared </w:t>
      </w:r>
      <w:r w:rsidRPr="004E5D66">
        <w:rPr>
          <w:i/>
        </w:rPr>
        <w:t>sensitivity RoAoA</w:t>
      </w:r>
      <w:r w:rsidRPr="004E5D66">
        <w:t xml:space="preserve"> comprising the conformance testing directions as detailed in TS 3</w:t>
      </w:r>
      <w:r w:rsidRPr="004E5D66">
        <w:rPr>
          <w:rFonts w:hint="eastAsia"/>
          <w:lang w:val="en-US" w:eastAsia="zh-CN"/>
        </w:rPr>
        <w:t>6</w:t>
      </w:r>
      <w:r w:rsidRPr="004E5D66">
        <w:t>.181 [3].</w:t>
      </w:r>
    </w:p>
    <w:p w14:paraId="5FA99E3E" w14:textId="77777777" w:rsidR="00D62336" w:rsidRPr="004E5D66" w:rsidRDefault="00063062">
      <w:pPr>
        <w:pStyle w:val="B1"/>
      </w:pPr>
      <w:r w:rsidRPr="004E5D66">
        <w:rPr>
          <w:lang w:eastAsia="zh-CN"/>
        </w:rPr>
        <w:t>-</w:t>
      </w:r>
      <w:r w:rsidRPr="004E5D66">
        <w:rPr>
          <w:lang w:eastAsia="zh-CN"/>
        </w:rPr>
        <w:tab/>
      </w:r>
      <w:r w:rsidRPr="004E5D66">
        <w:t xml:space="preserve">The </w:t>
      </w:r>
      <w:r w:rsidRPr="004E5D66">
        <w:rPr>
          <w:i/>
        </w:rPr>
        <w:t>receiver target reference direction</w:t>
      </w:r>
      <w:r w:rsidRPr="004E5D66">
        <w:t>.</w:t>
      </w:r>
    </w:p>
    <w:p w14:paraId="092898E7" w14:textId="77777777" w:rsidR="00D62336" w:rsidRPr="004E5D66" w:rsidRDefault="00063062">
      <w:pPr>
        <w:pStyle w:val="NO"/>
      </w:pPr>
      <w:r w:rsidRPr="004E5D66">
        <w:t>NOTE 1:</w:t>
      </w:r>
      <w:r w:rsidRPr="004E5D66">
        <w:tab/>
        <w:t xml:space="preserve">Some of the declared </w:t>
      </w:r>
      <w:r w:rsidRPr="004E5D66">
        <w:rPr>
          <w:i/>
        </w:rPr>
        <w:t>sensitivity RoAoA</w:t>
      </w:r>
      <w:r w:rsidRPr="004E5D66">
        <w:t xml:space="preserve"> may coincide depending on the redirection capability.</w:t>
      </w:r>
    </w:p>
    <w:p w14:paraId="757E8A5D" w14:textId="77777777" w:rsidR="00D62336" w:rsidRPr="004E5D66" w:rsidRDefault="00063062">
      <w:pPr>
        <w:pStyle w:val="NO"/>
      </w:pPr>
      <w:r w:rsidRPr="004E5D66">
        <w:t>NOTE 2:</w:t>
      </w:r>
      <w:r w:rsidRPr="004E5D66">
        <w:tab/>
        <w:t xml:space="preserve">In addition to the declared </w:t>
      </w:r>
      <w:r w:rsidRPr="004E5D66">
        <w:rPr>
          <w:i/>
        </w:rPr>
        <w:t>sensitivity RoAoA</w:t>
      </w:r>
      <w:r w:rsidRPr="004E5D66">
        <w:t xml:space="preserve">, several </w:t>
      </w:r>
      <w:r w:rsidRPr="004E5D66">
        <w:rPr>
          <w:i/>
        </w:rPr>
        <w:t>sensitivity RoAoA</w:t>
      </w:r>
      <w:r w:rsidRPr="004E5D66">
        <w:t xml:space="preserve"> may be implicitly defined by the </w:t>
      </w:r>
      <w:r w:rsidRPr="004E5D66">
        <w:rPr>
          <w:i/>
        </w:rPr>
        <w:t>receiver target redirection range</w:t>
      </w:r>
      <w:r w:rsidRPr="004E5D66">
        <w:t xml:space="preserve"> without being explicitly declared in the OSDD.</w:t>
      </w:r>
    </w:p>
    <w:p w14:paraId="128F17AF" w14:textId="77777777" w:rsidR="00D62336" w:rsidRPr="004E5D66" w:rsidRDefault="00063062">
      <w:r w:rsidRPr="004E5D66">
        <w:t xml:space="preserve">If the SAN is not capable of redirecting the </w:t>
      </w:r>
      <w:r w:rsidRPr="004E5D66">
        <w:rPr>
          <w:i/>
        </w:rPr>
        <w:t>receiver target</w:t>
      </w:r>
      <w:r w:rsidRPr="004E5D66">
        <w:t xml:space="preserve"> related to the OSDD, then the OSDD includes only:</w:t>
      </w:r>
    </w:p>
    <w:p w14:paraId="168C5ED5" w14:textId="77777777" w:rsidR="00D62336" w:rsidRPr="004E5D66" w:rsidRDefault="00063062">
      <w:pPr>
        <w:pStyle w:val="B1"/>
      </w:pPr>
      <w:r w:rsidRPr="004E5D66">
        <w:rPr>
          <w:lang w:eastAsia="zh-CN"/>
        </w:rPr>
        <w:t>-</w:t>
      </w:r>
      <w:r w:rsidRPr="004E5D66">
        <w:rPr>
          <w:lang w:eastAsia="zh-CN"/>
        </w:rPr>
        <w:tab/>
      </w:r>
      <w:r w:rsidRPr="004E5D66">
        <w:t xml:space="preserve">The set(s) of RAT, </w:t>
      </w:r>
      <w:r w:rsidRPr="004E5D66">
        <w:rPr>
          <w:i/>
        </w:rPr>
        <w:t>SAN channel bandwidth</w:t>
      </w:r>
      <w:r w:rsidRPr="004E5D66">
        <w:t xml:space="preserve"> and declared minimum EIS</w:t>
      </w:r>
      <w:r w:rsidRPr="004E5D66">
        <w:rPr>
          <w:i/>
        </w:rPr>
        <w:t xml:space="preserve"> </w:t>
      </w:r>
      <w:r w:rsidRPr="004E5D66">
        <w:t xml:space="preserve">level applicable to the </w:t>
      </w:r>
      <w:r w:rsidRPr="004E5D66">
        <w:rPr>
          <w:i/>
        </w:rPr>
        <w:t>sensitivity RoAoA</w:t>
      </w:r>
      <w:r w:rsidRPr="004E5D66">
        <w:t xml:space="preserve"> in the OSDD.</w:t>
      </w:r>
    </w:p>
    <w:p w14:paraId="221EC515" w14:textId="77777777" w:rsidR="00D62336" w:rsidRPr="004E5D66" w:rsidRDefault="00063062">
      <w:pPr>
        <w:pStyle w:val="B1"/>
      </w:pPr>
      <w:r w:rsidRPr="004E5D66">
        <w:rPr>
          <w:lang w:eastAsia="zh-CN"/>
        </w:rPr>
        <w:t>-</w:t>
      </w:r>
      <w:r w:rsidRPr="004E5D66">
        <w:rPr>
          <w:lang w:eastAsia="zh-CN"/>
        </w:rPr>
        <w:tab/>
      </w:r>
      <w:r w:rsidRPr="004E5D66">
        <w:t xml:space="preserve">One declared active </w:t>
      </w:r>
      <w:r w:rsidRPr="004E5D66">
        <w:rPr>
          <w:i/>
        </w:rPr>
        <w:t>sensitivity RoAoA</w:t>
      </w:r>
      <w:r w:rsidRPr="004E5D66">
        <w:t>.</w:t>
      </w:r>
    </w:p>
    <w:p w14:paraId="117B76D8" w14:textId="77777777" w:rsidR="00D62336" w:rsidRPr="004E5D66" w:rsidRDefault="00063062">
      <w:pPr>
        <w:pStyle w:val="B1"/>
      </w:pPr>
      <w:r w:rsidRPr="004E5D66">
        <w:rPr>
          <w:lang w:eastAsia="zh-CN"/>
        </w:rPr>
        <w:t>-</w:t>
      </w:r>
      <w:r w:rsidRPr="004E5D66">
        <w:rPr>
          <w:lang w:eastAsia="zh-CN"/>
        </w:rPr>
        <w:tab/>
      </w:r>
      <w:r w:rsidRPr="004E5D66">
        <w:t xml:space="preserve">The </w:t>
      </w:r>
      <w:r w:rsidRPr="004E5D66">
        <w:rPr>
          <w:i/>
        </w:rPr>
        <w:t>receiver target reference direction</w:t>
      </w:r>
      <w:r w:rsidRPr="004E5D66">
        <w:t>.</w:t>
      </w:r>
    </w:p>
    <w:p w14:paraId="488B097F" w14:textId="630A8555" w:rsidR="00D62336" w:rsidRPr="004E5D66" w:rsidRDefault="00A84800">
      <w:pPr>
        <w:pStyle w:val="NO"/>
      </w:pPr>
      <w:r w:rsidRPr="004E5D66">
        <w:t>NOTE 3:</w:t>
      </w:r>
      <w:r w:rsidRPr="004E5D66">
        <w:tab/>
        <w:t xml:space="preserve">For SAN without target redirection capability, the declared (fixed) </w:t>
      </w:r>
      <w:r w:rsidRPr="004E5D66">
        <w:rPr>
          <w:i/>
        </w:rPr>
        <w:t>sensitivity RoAoA</w:t>
      </w:r>
      <w:r w:rsidRPr="004E5D66">
        <w:t xml:space="preserve"> is always the active </w:t>
      </w:r>
      <w:r w:rsidRPr="004E5D66">
        <w:rPr>
          <w:i/>
        </w:rPr>
        <w:t>sensitivity RoAoA</w:t>
      </w:r>
      <w:r w:rsidRPr="004E5D66">
        <w:t>.</w:t>
      </w:r>
    </w:p>
    <w:p w14:paraId="18F81C7D" w14:textId="77777777" w:rsidR="00D62336" w:rsidRPr="004E5D66" w:rsidRDefault="00063062">
      <w:r w:rsidRPr="004E5D66">
        <w:t xml:space="preserve">The OTA sensitivity EIS level declaration shall apply to each supported polarization, under the assumption of </w:t>
      </w:r>
      <w:r w:rsidRPr="004E5D66">
        <w:rPr>
          <w:i/>
        </w:rPr>
        <w:t>polarization match</w:t>
      </w:r>
      <w:r w:rsidRPr="004E5D66">
        <w:t>.</w:t>
      </w:r>
    </w:p>
    <w:p w14:paraId="0169A89A" w14:textId="77777777" w:rsidR="00D62336" w:rsidRPr="004E5D66" w:rsidRDefault="00063062">
      <w:pPr>
        <w:pStyle w:val="Heading3"/>
      </w:pPr>
      <w:bookmarkStart w:id="3849" w:name="_Toc21127703"/>
      <w:bookmarkStart w:id="3850" w:name="_Toc61179565"/>
      <w:bookmarkStart w:id="3851" w:name="_Toc36817464"/>
      <w:bookmarkStart w:id="3852" w:name="_Toc104311097"/>
      <w:bookmarkStart w:id="3853" w:name="_Toc74663482"/>
      <w:bookmarkStart w:id="3854" w:name="_Toc37267774"/>
      <w:bookmarkStart w:id="3855" w:name="_Toc44712380"/>
      <w:bookmarkStart w:id="3856" w:name="_Toc106126798"/>
      <w:bookmarkStart w:id="3857" w:name="_Toc82622023"/>
      <w:bookmarkStart w:id="3858" w:name="_Toc67916861"/>
      <w:bookmarkStart w:id="3859" w:name="_Toc61179095"/>
      <w:bookmarkStart w:id="3860" w:name="_Toc53178406"/>
      <w:bookmarkStart w:id="3861" w:name="_Toc37260386"/>
      <w:bookmarkStart w:id="3862" w:name="_Toc45893692"/>
      <w:bookmarkStart w:id="3863" w:name="_Toc53178857"/>
      <w:bookmarkStart w:id="3864" w:name="_Toc29811912"/>
      <w:bookmarkStart w:id="3865" w:name="_Toc106177111"/>
      <w:bookmarkStart w:id="3866" w:name="_Toc90422870"/>
      <w:bookmarkStart w:id="3867" w:name="_Toc114242279"/>
      <w:bookmarkStart w:id="3868" w:name="_Toc29353"/>
      <w:bookmarkStart w:id="3869" w:name="_Toc121933068"/>
      <w:bookmarkStart w:id="3870" w:name="_Toc121908782"/>
      <w:bookmarkStart w:id="3871" w:name="_Toc124186577"/>
      <w:bookmarkStart w:id="3872" w:name="_Toc137240749"/>
      <w:bookmarkStart w:id="3873" w:name="_Toc137244850"/>
      <w:bookmarkStart w:id="3874" w:name="_Toc138894064"/>
      <w:bookmarkStart w:id="3875" w:name="_Toc138894296"/>
      <w:bookmarkStart w:id="3876" w:name="_Toc145036689"/>
      <w:bookmarkStart w:id="3877" w:name="_Toc153188981"/>
      <w:bookmarkStart w:id="3878" w:name="_Toc155672264"/>
      <w:bookmarkStart w:id="3879" w:name="_Toc161927907"/>
      <w:bookmarkStart w:id="3880" w:name="_Toc163213404"/>
      <w:bookmarkStart w:id="3881" w:name="_Toc169794807"/>
      <w:bookmarkStart w:id="3882" w:name="_Toc171510435"/>
      <w:bookmarkStart w:id="3883" w:name="_Toc233969914"/>
      <w:r w:rsidRPr="004E5D66">
        <w:t>10.2.2</w:t>
      </w:r>
      <w:r w:rsidRPr="004E5D66">
        <w:tab/>
        <w:t>Minimum requirement</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r w:rsidRPr="004E5D66">
        <w:t xml:space="preserve"> for </w:t>
      </w:r>
      <w:r w:rsidRPr="004E5D66">
        <w:rPr>
          <w:i/>
          <w:iCs/>
        </w:rPr>
        <w:t>SAN type 1-O</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4D75D078" w14:textId="77777777" w:rsidR="00D62336" w:rsidRPr="004E5D66" w:rsidRDefault="00063062">
      <w:r w:rsidRPr="004E5D66">
        <w:t xml:space="preserve">For a received signal whose AoA of the incident wave is within the active </w:t>
      </w:r>
      <w:r w:rsidRPr="004E5D66">
        <w:rPr>
          <w:i/>
        </w:rPr>
        <w:t>sensitivity RoAoA</w:t>
      </w:r>
      <w:r w:rsidRPr="004E5D66">
        <w:t xml:space="preserve"> of an OSDD, the error rate criterion as described in clause 7.2 shall be met when the level of the arriving signal is equal to the minimum EIS level in the respective declared set of EIS level and </w:t>
      </w:r>
      <w:r w:rsidRPr="004E5D66">
        <w:rPr>
          <w:i/>
        </w:rPr>
        <w:t>SAN channel bandwidth</w:t>
      </w:r>
      <w:r w:rsidRPr="004E5D66">
        <w:t>.</w:t>
      </w:r>
    </w:p>
    <w:p w14:paraId="3BCB7219" w14:textId="77777777" w:rsidR="00D62336" w:rsidRPr="004E5D66" w:rsidRDefault="00D62336"/>
    <w:p w14:paraId="06E4FA9C" w14:textId="77777777" w:rsidR="00D62336" w:rsidRPr="004E5D66" w:rsidRDefault="00063062" w:rsidP="006A4D62">
      <w:pPr>
        <w:pStyle w:val="Heading2"/>
      </w:pPr>
      <w:bookmarkStart w:id="3884" w:name="_Toc53178859"/>
      <w:bookmarkStart w:id="3885" w:name="_Toc37260388"/>
      <w:bookmarkStart w:id="3886" w:name="_Toc44712382"/>
      <w:bookmarkStart w:id="3887" w:name="_Toc61179097"/>
      <w:bookmarkStart w:id="3888" w:name="_Toc61179567"/>
      <w:bookmarkStart w:id="3889" w:name="_Toc36817466"/>
      <w:bookmarkStart w:id="3890" w:name="_Toc21127705"/>
      <w:bookmarkStart w:id="3891" w:name="_Toc29811914"/>
      <w:bookmarkStart w:id="3892" w:name="_Toc74663484"/>
      <w:bookmarkStart w:id="3893" w:name="_Toc67916863"/>
      <w:bookmarkStart w:id="3894" w:name="_Toc53178408"/>
      <w:bookmarkStart w:id="3895" w:name="_Toc45893694"/>
      <w:bookmarkStart w:id="3896" w:name="_Toc25841"/>
      <w:bookmarkStart w:id="3897" w:name="_Toc37267776"/>
      <w:bookmarkStart w:id="3898" w:name="_Toc121933069"/>
      <w:bookmarkStart w:id="3899" w:name="_Toc121908783"/>
      <w:bookmarkStart w:id="3900" w:name="_Toc124186578"/>
      <w:bookmarkStart w:id="3901" w:name="_Toc137240750"/>
      <w:bookmarkStart w:id="3902" w:name="_Toc137244851"/>
      <w:bookmarkStart w:id="3903" w:name="_Toc138894065"/>
      <w:bookmarkStart w:id="3904" w:name="_Toc138894297"/>
      <w:bookmarkStart w:id="3905" w:name="_Toc145036690"/>
      <w:bookmarkStart w:id="3906" w:name="_Toc153188982"/>
      <w:bookmarkStart w:id="3907" w:name="_Toc155672265"/>
      <w:bookmarkStart w:id="3908" w:name="_Toc161927908"/>
      <w:bookmarkStart w:id="3909" w:name="_Toc163213405"/>
      <w:bookmarkStart w:id="3910" w:name="_Toc169794808"/>
      <w:bookmarkStart w:id="3911" w:name="_Toc171510436"/>
      <w:bookmarkStart w:id="3912" w:name="_Toc233969915"/>
      <w:r w:rsidRPr="004E5D66">
        <w:t>10.3</w:t>
      </w:r>
      <w:r w:rsidRPr="004E5D66">
        <w:tab/>
        <w:t>OTA reference sensitivity level</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196ED7C4" w14:textId="25BC6FCB" w:rsidR="00D62336" w:rsidRPr="004E5D66" w:rsidRDefault="00063062" w:rsidP="006A4D62">
      <w:pPr>
        <w:pStyle w:val="Heading3"/>
      </w:pPr>
      <w:bookmarkStart w:id="3913" w:name="_Toc36817467"/>
      <w:bookmarkStart w:id="3914" w:name="_Toc53178409"/>
      <w:bookmarkStart w:id="3915" w:name="_Toc21766"/>
      <w:bookmarkStart w:id="3916" w:name="_Toc114242281"/>
      <w:bookmarkStart w:id="3917" w:name="_Toc104311099"/>
      <w:bookmarkStart w:id="3918" w:name="_Toc37267777"/>
      <w:bookmarkStart w:id="3919" w:name="_Toc29811915"/>
      <w:bookmarkStart w:id="3920" w:name="_Toc67916864"/>
      <w:bookmarkStart w:id="3921" w:name="_Toc61179568"/>
      <w:bookmarkStart w:id="3922" w:name="_Toc106126800"/>
      <w:bookmarkStart w:id="3923" w:name="_Toc90422873"/>
      <w:bookmarkStart w:id="3924" w:name="_Toc53178860"/>
      <w:bookmarkStart w:id="3925" w:name="_Toc21127706"/>
      <w:bookmarkStart w:id="3926" w:name="_Toc74663485"/>
      <w:bookmarkStart w:id="3927" w:name="_Toc82622026"/>
      <w:bookmarkStart w:id="3928" w:name="_Toc45893695"/>
      <w:bookmarkStart w:id="3929" w:name="_Toc106177113"/>
      <w:bookmarkStart w:id="3930" w:name="_Toc61179098"/>
      <w:bookmarkStart w:id="3931" w:name="_Toc44712383"/>
      <w:bookmarkStart w:id="3932" w:name="_Toc37260389"/>
      <w:bookmarkStart w:id="3933" w:name="_Toc121933070"/>
      <w:bookmarkStart w:id="3934" w:name="_Toc121908784"/>
      <w:bookmarkStart w:id="3935" w:name="_Toc124186579"/>
      <w:bookmarkStart w:id="3936" w:name="_Toc137240751"/>
      <w:bookmarkStart w:id="3937" w:name="_Toc137244852"/>
      <w:bookmarkStart w:id="3938" w:name="_Toc138894066"/>
      <w:bookmarkStart w:id="3939" w:name="_Toc138894298"/>
      <w:bookmarkStart w:id="3940" w:name="_Toc145036691"/>
      <w:bookmarkStart w:id="3941" w:name="_Toc153188983"/>
      <w:bookmarkStart w:id="3942" w:name="_Toc155672266"/>
      <w:bookmarkStart w:id="3943" w:name="_Toc161927909"/>
      <w:bookmarkStart w:id="3944" w:name="_Toc163213406"/>
      <w:bookmarkStart w:id="3945" w:name="_Toc169794809"/>
      <w:bookmarkStart w:id="3946" w:name="_Toc171510437"/>
      <w:bookmarkStart w:id="3947" w:name="_Hlk500365921"/>
      <w:bookmarkStart w:id="3948" w:name="_Toc233969916"/>
      <w:r w:rsidRPr="004E5D66">
        <w:t>10.3.1</w:t>
      </w:r>
      <w:r w:rsidRPr="004E5D66">
        <w:tab/>
        <w:t>General</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8"/>
    </w:p>
    <w:p w14:paraId="4C582A4F" w14:textId="77777777" w:rsidR="00D62336" w:rsidRPr="004E5D66" w:rsidRDefault="00063062">
      <w:r w:rsidRPr="004E5D66">
        <w:t xml:space="preserve">The OTA REFSENS requirement is a </w:t>
      </w:r>
      <w:r w:rsidRPr="004E5D66">
        <w:rPr>
          <w:i/>
        </w:rPr>
        <w:t>directional requirement</w:t>
      </w:r>
      <w:r w:rsidRPr="004E5D66">
        <w:t xml:space="preserve"> and is intended to ensure the minimum OTA reference sensitivity level for a declared </w:t>
      </w:r>
      <w:r w:rsidRPr="004E5D66">
        <w:rPr>
          <w:i/>
        </w:rPr>
        <w:t>OTA REFSENS RoAoA</w:t>
      </w:r>
      <w:r w:rsidRPr="004E5D66">
        <w:t>. The OTA reference sensitivity power level EIS</w:t>
      </w:r>
      <w:r w:rsidRPr="004E5D66">
        <w:rPr>
          <w:vertAlign w:val="subscript"/>
        </w:rPr>
        <w:t>REFSENS</w:t>
      </w:r>
      <w:r w:rsidRPr="004E5D66">
        <w:t xml:space="preserve"> is the minimum mean power received at the RIB at which a reference performance requirement shall be met for a specified reference measurement channel.</w:t>
      </w:r>
    </w:p>
    <w:p w14:paraId="6D5BE3B3" w14:textId="77777777" w:rsidR="00D62336" w:rsidRPr="004E5D66" w:rsidRDefault="00063062">
      <w:r w:rsidRPr="004E5D66">
        <w:t xml:space="preserve">The OTA REFSENS requirement shall apply to each supported polarization, under the assumption of </w:t>
      </w:r>
      <w:r w:rsidRPr="004E5D66">
        <w:rPr>
          <w:i/>
        </w:rPr>
        <w:t>polarization match</w:t>
      </w:r>
      <w:r w:rsidRPr="004E5D66">
        <w:t>.</w:t>
      </w:r>
    </w:p>
    <w:p w14:paraId="793B4368" w14:textId="451015B7" w:rsidR="00D62336" w:rsidRPr="004E5D66" w:rsidRDefault="00063062" w:rsidP="006A4D62">
      <w:pPr>
        <w:pStyle w:val="Heading3"/>
      </w:pPr>
      <w:bookmarkStart w:id="3949" w:name="_Toc61179569"/>
      <w:bookmarkStart w:id="3950" w:name="_Toc114242282"/>
      <w:bookmarkStart w:id="3951" w:name="_Toc1268"/>
      <w:bookmarkStart w:id="3952" w:name="_Toc21127707"/>
      <w:bookmarkStart w:id="3953" w:name="_Toc44712384"/>
      <w:bookmarkStart w:id="3954" w:name="_Toc53178410"/>
      <w:bookmarkStart w:id="3955" w:name="_Toc29811916"/>
      <w:bookmarkStart w:id="3956" w:name="_Toc106126801"/>
      <w:bookmarkStart w:id="3957" w:name="_Toc36817468"/>
      <w:bookmarkStart w:id="3958" w:name="_Toc90422874"/>
      <w:bookmarkStart w:id="3959" w:name="_Toc67916865"/>
      <w:bookmarkStart w:id="3960" w:name="_Toc104311100"/>
      <w:bookmarkStart w:id="3961" w:name="_Toc37260390"/>
      <w:bookmarkStart w:id="3962" w:name="_Toc37267778"/>
      <w:bookmarkStart w:id="3963" w:name="_Toc45893696"/>
      <w:bookmarkStart w:id="3964" w:name="_Toc53178861"/>
      <w:bookmarkStart w:id="3965" w:name="_Toc106177114"/>
      <w:bookmarkStart w:id="3966" w:name="_Toc61179099"/>
      <w:bookmarkStart w:id="3967" w:name="_Toc74663486"/>
      <w:bookmarkStart w:id="3968" w:name="_Toc82622027"/>
      <w:bookmarkStart w:id="3969" w:name="_Toc121933071"/>
      <w:bookmarkStart w:id="3970" w:name="_Toc121908785"/>
      <w:bookmarkStart w:id="3971" w:name="_Toc124186580"/>
      <w:bookmarkStart w:id="3972" w:name="_Toc137240752"/>
      <w:bookmarkStart w:id="3973" w:name="_Toc137244853"/>
      <w:bookmarkStart w:id="3974" w:name="_Toc138894067"/>
      <w:bookmarkStart w:id="3975" w:name="_Toc138894299"/>
      <w:bookmarkStart w:id="3976" w:name="_Toc145036692"/>
      <w:bookmarkStart w:id="3977" w:name="_Toc153188984"/>
      <w:bookmarkStart w:id="3978" w:name="_Toc155672267"/>
      <w:bookmarkStart w:id="3979" w:name="_Toc161927910"/>
      <w:bookmarkStart w:id="3980" w:name="_Toc163213407"/>
      <w:bookmarkStart w:id="3981" w:name="_Toc169794810"/>
      <w:bookmarkStart w:id="3982" w:name="_Toc171510438"/>
      <w:bookmarkStart w:id="3983" w:name="_Toc233969917"/>
      <w:bookmarkEnd w:id="3947"/>
      <w:r w:rsidRPr="004E5D66">
        <w:lastRenderedPageBreak/>
        <w:t>10.3.2</w:t>
      </w:r>
      <w:r w:rsidRPr="004E5D66">
        <w:tab/>
        <w:t xml:space="preserve">Minimum requirement for </w:t>
      </w:r>
      <w:r w:rsidRPr="004E5D66">
        <w:rPr>
          <w:rFonts w:hint="eastAsia"/>
          <w:i/>
          <w:lang w:val="en-US" w:eastAsia="zh-CN"/>
        </w:rPr>
        <w:t>SAN</w:t>
      </w:r>
      <w:r w:rsidRPr="004E5D66">
        <w:rPr>
          <w:i/>
        </w:rPr>
        <w:t xml:space="preserve"> type 1-O</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7195F6DF" w14:textId="77777777" w:rsidR="00D62336" w:rsidRPr="004E5D66" w:rsidRDefault="00063062">
      <w:r w:rsidRPr="004E5D66">
        <w:rPr>
          <w:rFonts w:hint="eastAsia"/>
          <w:lang w:val="en-US" w:eastAsia="zh-CN"/>
        </w:rPr>
        <w:t>For SAN supporting E-UTRA, t</w:t>
      </w:r>
      <w:r w:rsidRPr="004E5D66">
        <w:t>he throughput shall be ≥ 95% of the maximum throughput of the reference measurement channel as specified in annex A.1</w:t>
      </w:r>
      <w:r w:rsidRPr="004E5D66">
        <w:rPr>
          <w:rFonts w:hint="eastAsia"/>
          <w:lang w:val="en-US" w:eastAsia="zh-CN"/>
        </w:rPr>
        <w:t xml:space="preserve"> with parameter specified in table 10.3.2-1 and table 10.3.2-2</w:t>
      </w:r>
      <w:r w:rsidRPr="004E5D66">
        <w:t xml:space="preserve"> when the OTA test signal is at the corresponding </w:t>
      </w:r>
      <w:r w:rsidRPr="004E5D66">
        <w:rPr>
          <w:lang w:eastAsia="zh-CN"/>
        </w:rPr>
        <w:t>EIS</w:t>
      </w:r>
      <w:r w:rsidRPr="004E5D66">
        <w:rPr>
          <w:vertAlign w:val="subscript"/>
          <w:lang w:eastAsia="zh-CN"/>
        </w:rPr>
        <w:t>REFSENS</w:t>
      </w:r>
      <w:r w:rsidRPr="004E5D66">
        <w:t xml:space="preserve"> level and arrives from any direction within the </w:t>
      </w:r>
      <w:r w:rsidRPr="004E5D66">
        <w:rPr>
          <w:i/>
        </w:rPr>
        <w:t>OTA REFSENS RoAoA.</w:t>
      </w:r>
    </w:p>
    <w:p w14:paraId="212CC03A" w14:textId="77777777" w:rsidR="00D62336" w:rsidRPr="004E5D66" w:rsidRDefault="00063062">
      <w:pPr>
        <w:pStyle w:val="TH"/>
        <w:rPr>
          <w:lang w:eastAsia="zh-CN"/>
        </w:rPr>
      </w:pPr>
      <w:r w:rsidRPr="004E5D66">
        <w:t xml:space="preserve">Table 10.3.2-1: </w:t>
      </w:r>
      <w:r w:rsidRPr="004E5D66">
        <w:rPr>
          <w:rFonts w:hint="eastAsia"/>
          <w:lang w:val="en-US" w:eastAsia="zh-CN"/>
        </w:rPr>
        <w:t>R</w:t>
      </w:r>
      <w:r w:rsidRPr="004E5D66">
        <w:t>eference sensitivity levels</w:t>
      </w:r>
      <w:r w:rsidRPr="004E5D66">
        <w:rPr>
          <w:rFonts w:hint="eastAsia"/>
          <w:lang w:val="en-US" w:eastAsia="zh-CN"/>
        </w:rPr>
        <w:t xml:space="preserve"> of SAN supporting E-UTRA</w:t>
      </w:r>
      <w:r w:rsidRPr="004E5D66">
        <w:rPr>
          <w:rFonts w:hint="eastAsia"/>
          <w:lang w:eastAsia="zh-CN"/>
        </w:rPr>
        <w:t xml:space="preserve"> (GEO </w:t>
      </w:r>
      <w:r w:rsidRPr="004E5D66">
        <w:rPr>
          <w:lang w:eastAsia="zh-CN"/>
        </w:rPr>
        <w:t xml:space="preserve">class </w:t>
      </w:r>
      <w:r w:rsidRPr="004E5D66">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4E5D66" w:rsidRPr="004E5D66" w14:paraId="183F8492" w14:textId="77777777">
        <w:trPr>
          <w:cantSplit/>
          <w:jc w:val="center"/>
        </w:trPr>
        <w:tc>
          <w:tcPr>
            <w:tcW w:w="2263" w:type="dxa"/>
            <w:tcBorders>
              <w:bottom w:val="single" w:sz="4" w:space="0" w:color="auto"/>
            </w:tcBorders>
          </w:tcPr>
          <w:p w14:paraId="4CD7243F" w14:textId="77777777" w:rsidR="00D62336" w:rsidRPr="004E5D66" w:rsidRDefault="00063062">
            <w:pPr>
              <w:pStyle w:val="TAH"/>
              <w:rPr>
                <w:rFonts w:eastAsia="MS Mincho" w:cs="Arial"/>
              </w:rPr>
            </w:pPr>
            <w:r w:rsidRPr="004E5D66">
              <w:rPr>
                <w:rFonts w:cs="Arial"/>
                <w:lang w:eastAsia="zh-CN"/>
              </w:rPr>
              <w:t>SAN</w:t>
            </w:r>
            <w:r w:rsidRPr="004E5D66">
              <w:rPr>
                <w:rFonts w:cs="Arial"/>
              </w:rPr>
              <w:t xml:space="preserve"> channel bandwidth (MHz)</w:t>
            </w:r>
          </w:p>
        </w:tc>
        <w:tc>
          <w:tcPr>
            <w:tcW w:w="1701" w:type="dxa"/>
            <w:tcBorders>
              <w:bottom w:val="single" w:sz="4" w:space="0" w:color="auto"/>
            </w:tcBorders>
          </w:tcPr>
          <w:p w14:paraId="7496610C" w14:textId="77777777" w:rsidR="00D62336" w:rsidRPr="004E5D66" w:rsidRDefault="00063062">
            <w:pPr>
              <w:pStyle w:val="TAH"/>
              <w:rPr>
                <w:rFonts w:eastAsia="MS Mincho" w:cs="Arial"/>
              </w:rPr>
            </w:pPr>
            <w:r w:rsidRPr="004E5D66">
              <w:rPr>
                <w:rFonts w:cs="Arial"/>
              </w:rPr>
              <w:t>Sub-carrier spacing (kHz)</w:t>
            </w:r>
          </w:p>
        </w:tc>
        <w:tc>
          <w:tcPr>
            <w:tcW w:w="3119" w:type="dxa"/>
          </w:tcPr>
          <w:p w14:paraId="4815F33C" w14:textId="77777777" w:rsidR="00D62336" w:rsidRPr="004E5D66" w:rsidRDefault="00063062">
            <w:pPr>
              <w:pStyle w:val="TAH"/>
              <w:rPr>
                <w:rFonts w:cs="Arial"/>
              </w:rPr>
            </w:pPr>
            <w:r w:rsidRPr="004E5D66">
              <w:rPr>
                <w:rFonts w:cs="Arial"/>
              </w:rPr>
              <w:t>Reference measurement channel</w:t>
            </w:r>
          </w:p>
          <w:p w14:paraId="0D21119A" w14:textId="77777777" w:rsidR="00D62336" w:rsidRPr="004E5D66" w:rsidRDefault="00063062">
            <w:pPr>
              <w:pStyle w:val="TAH"/>
              <w:rPr>
                <w:rFonts w:eastAsia="MS Mincho" w:cs="Arial"/>
                <w:b w:val="0"/>
              </w:rPr>
            </w:pPr>
            <w:r w:rsidRPr="004E5D66">
              <w:rPr>
                <w:rFonts w:cs="Arial"/>
                <w:b w:val="0"/>
              </w:rPr>
              <w:t>(NOTE)</w:t>
            </w:r>
          </w:p>
          <w:p w14:paraId="48ACFB64" w14:textId="77777777" w:rsidR="00D62336" w:rsidRPr="004E5D66" w:rsidRDefault="00D62336">
            <w:pPr>
              <w:pStyle w:val="TAH"/>
              <w:rPr>
                <w:rFonts w:eastAsia="MS Mincho" w:cs="Arial"/>
              </w:rPr>
            </w:pPr>
          </w:p>
        </w:tc>
        <w:tc>
          <w:tcPr>
            <w:tcW w:w="2546" w:type="dxa"/>
          </w:tcPr>
          <w:p w14:paraId="2F34F8E1" w14:textId="77777777" w:rsidR="00D62336" w:rsidRPr="004E5D66" w:rsidRDefault="00063062">
            <w:pPr>
              <w:pStyle w:val="TAH"/>
              <w:rPr>
                <w:rFonts w:eastAsia="MS Mincho" w:cs="Arial"/>
              </w:rPr>
            </w:pPr>
            <w:r w:rsidRPr="004E5D66">
              <w:rPr>
                <w:rFonts w:cs="Arial"/>
              </w:rPr>
              <w:t xml:space="preserve">Reference sensitivity power level, </w:t>
            </w:r>
            <w:r w:rsidRPr="004E5D66">
              <w:rPr>
                <w:lang w:eastAsia="zh-CN"/>
              </w:rPr>
              <w:t>EIS</w:t>
            </w:r>
            <w:r w:rsidRPr="004E5D66">
              <w:rPr>
                <w:vertAlign w:val="subscript"/>
                <w:lang w:eastAsia="zh-CN"/>
              </w:rPr>
              <w:t>REFSENS</w:t>
            </w:r>
          </w:p>
          <w:p w14:paraId="1E3CA981" w14:textId="77777777" w:rsidR="00D62336" w:rsidRPr="004E5D66" w:rsidRDefault="00063062">
            <w:pPr>
              <w:pStyle w:val="TAH"/>
              <w:rPr>
                <w:rFonts w:eastAsia="MS Mincho" w:cs="Arial"/>
                <w:i/>
              </w:rPr>
            </w:pPr>
            <w:r w:rsidRPr="004E5D66">
              <w:rPr>
                <w:rFonts w:cs="Arial"/>
              </w:rPr>
              <w:t xml:space="preserve"> (dBm)</w:t>
            </w:r>
          </w:p>
        </w:tc>
      </w:tr>
      <w:tr w:rsidR="004E5D66" w:rsidRPr="004E5D66" w14:paraId="7857178B" w14:textId="77777777">
        <w:trPr>
          <w:cantSplit/>
          <w:jc w:val="center"/>
        </w:trPr>
        <w:tc>
          <w:tcPr>
            <w:tcW w:w="2263" w:type="dxa"/>
            <w:tcBorders>
              <w:bottom w:val="nil"/>
            </w:tcBorders>
            <w:vAlign w:val="center"/>
          </w:tcPr>
          <w:p w14:paraId="57CD8C2F" w14:textId="77777777" w:rsidR="00D62336" w:rsidRPr="004E5D66" w:rsidRDefault="00063062">
            <w:pPr>
              <w:pStyle w:val="TAC"/>
              <w:rPr>
                <w:rFonts w:eastAsia="SimSun" w:cs="Arial"/>
                <w:lang w:val="en-US" w:eastAsia="zh-CN"/>
              </w:rPr>
            </w:pPr>
            <w:r w:rsidRPr="004E5D66">
              <w:rPr>
                <w:rFonts w:eastAsia="SimSun" w:cs="Arial" w:hint="eastAsia"/>
                <w:lang w:val="en-US" w:eastAsia="zh-CN"/>
              </w:rPr>
              <w:t>1.4</w:t>
            </w:r>
          </w:p>
        </w:tc>
        <w:tc>
          <w:tcPr>
            <w:tcW w:w="1701" w:type="dxa"/>
            <w:tcBorders>
              <w:bottom w:val="nil"/>
            </w:tcBorders>
          </w:tcPr>
          <w:p w14:paraId="0387DB4B" w14:textId="77777777" w:rsidR="00D62336" w:rsidRPr="004E5D66" w:rsidRDefault="00063062">
            <w:pPr>
              <w:pStyle w:val="TAC"/>
              <w:rPr>
                <w:rFonts w:eastAsia="MS Mincho" w:cs="Arial"/>
              </w:rPr>
            </w:pPr>
            <w:r w:rsidRPr="004E5D66">
              <w:rPr>
                <w:rFonts w:cs="Arial"/>
              </w:rPr>
              <w:t>15</w:t>
            </w:r>
          </w:p>
        </w:tc>
        <w:tc>
          <w:tcPr>
            <w:tcW w:w="3119" w:type="dxa"/>
            <w:vAlign w:val="center"/>
          </w:tcPr>
          <w:p w14:paraId="0DF47529" w14:textId="77777777" w:rsidR="00D62336" w:rsidRPr="004E5D66" w:rsidRDefault="00063062">
            <w:pPr>
              <w:pStyle w:val="TAC"/>
              <w:rPr>
                <w:rFonts w:eastAsia="MS Mincho" w:cs="Arial"/>
              </w:rPr>
            </w:pPr>
            <w:r w:rsidRPr="004E5D66">
              <w:rPr>
                <w:rFonts w:cs="Arial"/>
              </w:rPr>
              <w:t>FRC A1-1 in Annex A.1</w:t>
            </w:r>
          </w:p>
        </w:tc>
        <w:tc>
          <w:tcPr>
            <w:tcW w:w="2546" w:type="dxa"/>
            <w:vAlign w:val="center"/>
          </w:tcPr>
          <w:p w14:paraId="763F601C" w14:textId="77777777" w:rsidR="00D62336" w:rsidRPr="004E5D66" w:rsidRDefault="00063062">
            <w:pPr>
              <w:pStyle w:val="TAC"/>
              <w:rPr>
                <w:rFonts w:eastAsia="SimSun" w:cs="Arial"/>
                <w:lang w:val="en-US" w:eastAsia="zh-CN"/>
              </w:rPr>
            </w:pPr>
            <w:r w:rsidRPr="004E5D66">
              <w:rPr>
                <w:rFonts w:eastAsia="SimSun" w:cs="Arial" w:hint="eastAsia"/>
                <w:lang w:val="en-US" w:eastAsia="zh-CN"/>
              </w:rPr>
              <w:t>-104.4</w:t>
            </w:r>
            <w:r w:rsidRPr="004E5D66">
              <w:rPr>
                <w:rFonts w:cs="Arial"/>
                <w:lang w:eastAsia="zh-CN"/>
              </w:rPr>
              <w:t xml:space="preserve"> </w:t>
            </w:r>
            <w:r w:rsidRPr="004E5D66">
              <w:rPr>
                <w:rFonts w:cs="Arial"/>
              </w:rPr>
              <w:t>- Δ</w:t>
            </w:r>
            <w:r w:rsidRPr="004E5D66">
              <w:rPr>
                <w:rFonts w:cs="Arial"/>
                <w:vertAlign w:val="subscript"/>
              </w:rPr>
              <w:t>OTAREFSENS</w:t>
            </w:r>
          </w:p>
        </w:tc>
      </w:tr>
      <w:tr w:rsidR="00D62336" w:rsidRPr="004E5D66" w14:paraId="3EF01556" w14:textId="77777777">
        <w:trPr>
          <w:cantSplit/>
          <w:jc w:val="center"/>
        </w:trPr>
        <w:tc>
          <w:tcPr>
            <w:tcW w:w="9629" w:type="dxa"/>
            <w:gridSpan w:val="4"/>
            <w:vAlign w:val="center"/>
          </w:tcPr>
          <w:p w14:paraId="695D64C7" w14:textId="1F2135F0" w:rsidR="00D62336" w:rsidRPr="004E5D66" w:rsidRDefault="00063062" w:rsidP="006A4D62">
            <w:pPr>
              <w:pStyle w:val="TAN"/>
              <w:rPr>
                <w:rFonts w:cs="Arial"/>
                <w:lang w:val="en-US" w:eastAsia="zh-CN"/>
              </w:rPr>
            </w:pPr>
            <w:r w:rsidRPr="004E5D66">
              <w:rPr>
                <w:rFonts w:cs="Arial"/>
              </w:rPr>
              <w:t>NOTE:</w:t>
            </w:r>
            <w:r w:rsidRPr="004E5D66">
              <w:rPr>
                <w:rFonts w:cs="Arial"/>
              </w:rPr>
              <w:tab/>
              <w:t>P</w:t>
            </w:r>
            <w:r w:rsidRPr="004E5D66">
              <w:rPr>
                <w:rFonts w:cs="Arial"/>
                <w:vertAlign w:val="subscript"/>
              </w:rPr>
              <w:t>REFSENS</w:t>
            </w:r>
            <w:r w:rsidRPr="004E5D66">
              <w:rPr>
                <w:rFonts w:cs="Arial"/>
              </w:rPr>
              <w:t xml:space="preserve"> is the power level of a single instance of the reference measurement channel.</w:t>
            </w:r>
          </w:p>
        </w:tc>
      </w:tr>
    </w:tbl>
    <w:p w14:paraId="1B6F656D" w14:textId="77777777" w:rsidR="00D62336" w:rsidRPr="004E5D66" w:rsidRDefault="00D62336"/>
    <w:p w14:paraId="1B92D0A1" w14:textId="1E948298" w:rsidR="00D62336" w:rsidRPr="004E5D66" w:rsidRDefault="00063062">
      <w:pPr>
        <w:pStyle w:val="TH"/>
        <w:spacing w:after="80"/>
        <w:ind w:left="936"/>
      </w:pPr>
      <w:r w:rsidRPr="004E5D66">
        <w:t>Table 10.3.2-</w:t>
      </w:r>
      <w:r w:rsidRPr="004E5D66">
        <w:rPr>
          <w:rFonts w:hint="eastAsia"/>
          <w:lang w:eastAsia="zh-CN"/>
        </w:rPr>
        <w:t>2</w:t>
      </w:r>
      <w:r w:rsidRPr="004E5D66">
        <w:t xml:space="preserve">: </w:t>
      </w:r>
      <w:r w:rsidR="00BF0532" w:rsidRPr="004E5D66">
        <w:rPr>
          <w:lang w:eastAsia="zh-CN"/>
        </w:rPr>
        <w:t>R</w:t>
      </w:r>
      <w:r w:rsidR="00BF0532" w:rsidRPr="004E5D66">
        <w:t>eference</w:t>
      </w:r>
      <w:r w:rsidRPr="004E5D66">
        <w:t xml:space="preserve"> sensitivity levels</w:t>
      </w:r>
      <w:r w:rsidRPr="004E5D66">
        <w:rPr>
          <w:rFonts w:hint="eastAsia"/>
          <w:lang w:val="en-US" w:eastAsia="zh-CN"/>
        </w:rPr>
        <w:t xml:space="preserve"> of SAN supporting E-UTRA</w:t>
      </w:r>
      <w:r w:rsidRPr="004E5D66">
        <w:rPr>
          <w:rFonts w:hint="eastAsia"/>
          <w:lang w:eastAsia="zh-CN"/>
        </w:rPr>
        <w:t xml:space="preserve"> (LEO </w:t>
      </w:r>
      <w:r w:rsidRPr="004E5D66">
        <w:rPr>
          <w:lang w:eastAsia="zh-CN"/>
        </w:rPr>
        <w:t xml:space="preserve">class </w:t>
      </w:r>
      <w:r w:rsidRPr="004E5D66">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4E5D66" w:rsidRPr="004E5D66" w14:paraId="35270385" w14:textId="77777777">
        <w:trPr>
          <w:cantSplit/>
          <w:jc w:val="center"/>
        </w:trPr>
        <w:tc>
          <w:tcPr>
            <w:tcW w:w="2263" w:type="dxa"/>
            <w:tcBorders>
              <w:bottom w:val="single" w:sz="4" w:space="0" w:color="auto"/>
            </w:tcBorders>
          </w:tcPr>
          <w:p w14:paraId="6A5A75A5" w14:textId="77777777" w:rsidR="00D62336" w:rsidRPr="004E5D66" w:rsidRDefault="00063062">
            <w:pPr>
              <w:pStyle w:val="TAH"/>
              <w:rPr>
                <w:rFonts w:eastAsia="MS Mincho" w:cs="Arial"/>
              </w:rPr>
            </w:pPr>
            <w:r w:rsidRPr="004E5D66">
              <w:rPr>
                <w:rFonts w:cs="Arial"/>
                <w:lang w:eastAsia="zh-CN"/>
              </w:rPr>
              <w:t>SAN</w:t>
            </w:r>
            <w:r w:rsidRPr="004E5D66">
              <w:rPr>
                <w:rFonts w:cs="Arial"/>
              </w:rPr>
              <w:t xml:space="preserve"> channel bandwidth (MHz)</w:t>
            </w:r>
          </w:p>
        </w:tc>
        <w:tc>
          <w:tcPr>
            <w:tcW w:w="1701" w:type="dxa"/>
            <w:tcBorders>
              <w:bottom w:val="single" w:sz="4" w:space="0" w:color="auto"/>
            </w:tcBorders>
          </w:tcPr>
          <w:p w14:paraId="2B602DE2" w14:textId="77777777" w:rsidR="00D62336" w:rsidRPr="004E5D66" w:rsidRDefault="00063062">
            <w:pPr>
              <w:pStyle w:val="TAH"/>
              <w:rPr>
                <w:rFonts w:eastAsia="MS Mincho" w:cs="Arial"/>
              </w:rPr>
            </w:pPr>
            <w:r w:rsidRPr="004E5D66">
              <w:rPr>
                <w:rFonts w:cs="Arial"/>
              </w:rPr>
              <w:t>Sub-carrier spacing (kHz)</w:t>
            </w:r>
          </w:p>
        </w:tc>
        <w:tc>
          <w:tcPr>
            <w:tcW w:w="3119" w:type="dxa"/>
          </w:tcPr>
          <w:p w14:paraId="23CD0302" w14:textId="77777777" w:rsidR="00D62336" w:rsidRPr="004E5D66" w:rsidRDefault="00063062">
            <w:pPr>
              <w:pStyle w:val="TAH"/>
              <w:rPr>
                <w:rFonts w:cs="Arial"/>
              </w:rPr>
            </w:pPr>
            <w:r w:rsidRPr="004E5D66">
              <w:rPr>
                <w:rFonts w:cs="Arial"/>
              </w:rPr>
              <w:t>Reference measurement channel</w:t>
            </w:r>
          </w:p>
          <w:p w14:paraId="0AF91748" w14:textId="77777777" w:rsidR="00D62336" w:rsidRPr="004E5D66" w:rsidRDefault="00063062">
            <w:pPr>
              <w:pStyle w:val="TAH"/>
              <w:rPr>
                <w:rFonts w:eastAsia="MS Mincho" w:cs="Arial"/>
                <w:b w:val="0"/>
              </w:rPr>
            </w:pPr>
            <w:r w:rsidRPr="004E5D66">
              <w:rPr>
                <w:rFonts w:cs="Arial"/>
                <w:b w:val="0"/>
              </w:rPr>
              <w:t>(NOTE)</w:t>
            </w:r>
          </w:p>
          <w:p w14:paraId="10FED770" w14:textId="77777777" w:rsidR="00D62336" w:rsidRPr="004E5D66" w:rsidRDefault="00D62336">
            <w:pPr>
              <w:pStyle w:val="TAH"/>
              <w:rPr>
                <w:rFonts w:eastAsia="MS Mincho" w:cs="Arial"/>
              </w:rPr>
            </w:pPr>
          </w:p>
        </w:tc>
        <w:tc>
          <w:tcPr>
            <w:tcW w:w="2546" w:type="dxa"/>
          </w:tcPr>
          <w:p w14:paraId="1B9B9298" w14:textId="77777777" w:rsidR="00D62336" w:rsidRPr="004E5D66" w:rsidRDefault="00063062">
            <w:pPr>
              <w:pStyle w:val="TAH"/>
              <w:rPr>
                <w:rFonts w:eastAsia="MS Mincho" w:cs="Arial"/>
              </w:rPr>
            </w:pPr>
            <w:r w:rsidRPr="004E5D66">
              <w:rPr>
                <w:rFonts w:cs="Arial"/>
              </w:rPr>
              <w:t xml:space="preserve">Reference sensitivity power level, </w:t>
            </w:r>
            <w:r w:rsidRPr="004E5D66">
              <w:rPr>
                <w:lang w:eastAsia="zh-CN"/>
              </w:rPr>
              <w:t>EIS</w:t>
            </w:r>
            <w:r w:rsidRPr="004E5D66">
              <w:rPr>
                <w:vertAlign w:val="subscript"/>
                <w:lang w:eastAsia="zh-CN"/>
              </w:rPr>
              <w:t>REFSENS</w:t>
            </w:r>
          </w:p>
          <w:p w14:paraId="3A539FD2" w14:textId="77777777" w:rsidR="00D62336" w:rsidRPr="004E5D66" w:rsidRDefault="00063062">
            <w:pPr>
              <w:pStyle w:val="TAH"/>
              <w:rPr>
                <w:rFonts w:eastAsia="MS Mincho" w:cs="Arial"/>
                <w:i/>
              </w:rPr>
            </w:pPr>
            <w:r w:rsidRPr="004E5D66">
              <w:rPr>
                <w:rFonts w:cs="Arial"/>
              </w:rPr>
              <w:t xml:space="preserve"> (dBm)</w:t>
            </w:r>
          </w:p>
        </w:tc>
      </w:tr>
      <w:tr w:rsidR="004E5D66" w:rsidRPr="004E5D66" w14:paraId="0D9D558C" w14:textId="77777777">
        <w:trPr>
          <w:cantSplit/>
          <w:jc w:val="center"/>
        </w:trPr>
        <w:tc>
          <w:tcPr>
            <w:tcW w:w="2263" w:type="dxa"/>
            <w:tcBorders>
              <w:bottom w:val="nil"/>
            </w:tcBorders>
            <w:vAlign w:val="center"/>
          </w:tcPr>
          <w:p w14:paraId="34BEE30D" w14:textId="77777777" w:rsidR="00D62336" w:rsidRPr="004E5D66" w:rsidRDefault="00063062">
            <w:pPr>
              <w:pStyle w:val="TAC"/>
              <w:rPr>
                <w:rFonts w:eastAsia="SimSun" w:cs="Arial"/>
                <w:lang w:val="en-US" w:eastAsia="zh-CN"/>
              </w:rPr>
            </w:pPr>
            <w:r w:rsidRPr="004E5D66">
              <w:rPr>
                <w:rFonts w:eastAsia="SimSun" w:cs="Arial" w:hint="eastAsia"/>
                <w:lang w:val="en-US" w:eastAsia="zh-CN"/>
              </w:rPr>
              <w:t>1.4</w:t>
            </w:r>
          </w:p>
        </w:tc>
        <w:tc>
          <w:tcPr>
            <w:tcW w:w="1701" w:type="dxa"/>
            <w:tcBorders>
              <w:bottom w:val="nil"/>
            </w:tcBorders>
          </w:tcPr>
          <w:p w14:paraId="1A194C7B" w14:textId="77777777" w:rsidR="00D62336" w:rsidRPr="004E5D66" w:rsidRDefault="00063062">
            <w:pPr>
              <w:pStyle w:val="TAC"/>
              <w:rPr>
                <w:rFonts w:eastAsia="MS Mincho" w:cs="Arial"/>
              </w:rPr>
            </w:pPr>
            <w:r w:rsidRPr="004E5D66">
              <w:rPr>
                <w:rFonts w:cs="Arial"/>
              </w:rPr>
              <w:t>15</w:t>
            </w:r>
          </w:p>
        </w:tc>
        <w:tc>
          <w:tcPr>
            <w:tcW w:w="3119" w:type="dxa"/>
            <w:vAlign w:val="center"/>
          </w:tcPr>
          <w:p w14:paraId="5797CD98" w14:textId="77777777" w:rsidR="00D62336" w:rsidRPr="004E5D66" w:rsidRDefault="00063062">
            <w:pPr>
              <w:pStyle w:val="TAC"/>
              <w:rPr>
                <w:rFonts w:eastAsia="MS Mincho" w:cs="Arial"/>
              </w:rPr>
            </w:pPr>
            <w:r w:rsidRPr="004E5D66">
              <w:rPr>
                <w:rFonts w:cs="Arial"/>
              </w:rPr>
              <w:t>FRC A1-1 in Annex A.1</w:t>
            </w:r>
          </w:p>
        </w:tc>
        <w:tc>
          <w:tcPr>
            <w:tcW w:w="2546" w:type="dxa"/>
            <w:vAlign w:val="center"/>
          </w:tcPr>
          <w:p w14:paraId="75B721EC" w14:textId="77777777" w:rsidR="00D62336" w:rsidRPr="004E5D66" w:rsidRDefault="00063062">
            <w:pPr>
              <w:pStyle w:val="TAC"/>
              <w:rPr>
                <w:rFonts w:eastAsia="SimSun" w:cs="Arial"/>
                <w:lang w:val="en-US" w:eastAsia="zh-CN"/>
              </w:rPr>
            </w:pPr>
            <w:r w:rsidRPr="004E5D66">
              <w:rPr>
                <w:rFonts w:eastAsia="SimSun" w:cs="Arial" w:hint="eastAsia"/>
                <w:lang w:val="en-US" w:eastAsia="zh-CN"/>
              </w:rPr>
              <w:t>-107.5</w:t>
            </w:r>
            <w:r w:rsidRPr="004E5D66">
              <w:rPr>
                <w:rFonts w:cs="Arial"/>
                <w:lang w:eastAsia="zh-CN"/>
              </w:rPr>
              <w:t xml:space="preserve"> </w:t>
            </w:r>
            <w:r w:rsidRPr="004E5D66">
              <w:rPr>
                <w:rFonts w:cs="Arial"/>
              </w:rPr>
              <w:t>- Δ</w:t>
            </w:r>
            <w:r w:rsidRPr="004E5D66">
              <w:rPr>
                <w:rFonts w:cs="Arial"/>
                <w:vertAlign w:val="subscript"/>
              </w:rPr>
              <w:t>OTAREFSENS</w:t>
            </w:r>
          </w:p>
        </w:tc>
      </w:tr>
      <w:tr w:rsidR="00D62336" w:rsidRPr="004E5D66" w14:paraId="3DEB5D94" w14:textId="77777777">
        <w:trPr>
          <w:cantSplit/>
          <w:jc w:val="center"/>
        </w:trPr>
        <w:tc>
          <w:tcPr>
            <w:tcW w:w="9629" w:type="dxa"/>
            <w:gridSpan w:val="4"/>
            <w:vAlign w:val="center"/>
          </w:tcPr>
          <w:p w14:paraId="37C93B0E" w14:textId="7371F088" w:rsidR="00D62336" w:rsidRPr="004E5D66" w:rsidRDefault="00063062" w:rsidP="006A4D62">
            <w:pPr>
              <w:pStyle w:val="TAN"/>
              <w:rPr>
                <w:rFonts w:cs="Arial"/>
                <w:lang w:val="en-US" w:eastAsia="zh-CN"/>
              </w:rPr>
            </w:pPr>
            <w:r w:rsidRPr="004E5D66">
              <w:rPr>
                <w:rFonts w:cs="Arial"/>
              </w:rPr>
              <w:t>NOTE:</w:t>
            </w:r>
            <w:r w:rsidRPr="004E5D66">
              <w:rPr>
                <w:rFonts w:cs="Arial"/>
              </w:rPr>
              <w:tab/>
              <w:t>P</w:t>
            </w:r>
            <w:r w:rsidRPr="004E5D66">
              <w:rPr>
                <w:rFonts w:cs="Arial"/>
                <w:vertAlign w:val="subscript"/>
              </w:rPr>
              <w:t>REFSENS</w:t>
            </w:r>
            <w:r w:rsidRPr="004E5D66">
              <w:rPr>
                <w:rFonts w:cs="Arial"/>
              </w:rPr>
              <w:t xml:space="preserve"> is the power level of a single instance of the reference measurement channel.</w:t>
            </w:r>
          </w:p>
        </w:tc>
      </w:tr>
    </w:tbl>
    <w:p w14:paraId="0971DA46" w14:textId="77777777" w:rsidR="00D62336" w:rsidRPr="004E5D66" w:rsidRDefault="00D62336">
      <w:pPr>
        <w:rPr>
          <w:lang w:eastAsia="zh-CN"/>
        </w:rPr>
      </w:pPr>
    </w:p>
    <w:p w14:paraId="6FCF6B4B" w14:textId="20987A9D" w:rsidR="00D62336" w:rsidRPr="004E5D66" w:rsidRDefault="00BF0532">
      <w:pPr>
        <w:rPr>
          <w:lang w:val="en-US"/>
        </w:rPr>
      </w:pPr>
      <w:r w:rsidRPr="004E5D66">
        <w:rPr>
          <w:rFonts w:hint="eastAsia"/>
          <w:lang w:val="en-US" w:eastAsia="zh-CN"/>
        </w:rPr>
        <w:t>For SAN supporting standalone NB-IoT operation</w:t>
      </w:r>
      <w:r w:rsidRPr="004E5D66">
        <w:rPr>
          <w:lang w:val="en-US" w:eastAsia="zh-CN"/>
        </w:rPr>
        <w:t xml:space="preserve"> and NB-IoT operation in NTN NR in-band</w:t>
      </w:r>
      <w:r w:rsidRPr="004E5D66">
        <w:rPr>
          <w:rFonts w:hint="eastAsia"/>
          <w:lang w:val="en-US" w:eastAsia="zh-CN"/>
        </w:rPr>
        <w:t>, t</w:t>
      </w:r>
      <w:r w:rsidRPr="004E5D66">
        <w:t>he throughput shall be ≥ 95% of the maximum throughput of the reference measurement channel as specified in annex A.14</w:t>
      </w:r>
      <w:r w:rsidRPr="004E5D66">
        <w:rPr>
          <w:rFonts w:hint="eastAsia"/>
          <w:lang w:val="en-US" w:eastAsia="zh-CN"/>
        </w:rPr>
        <w:t xml:space="preserve"> with parameter specified in table 10.3.2-3 and table 10.3.2-4</w:t>
      </w:r>
      <w:r w:rsidRPr="004E5D66">
        <w:t xml:space="preserve"> for FDD frequency bands and </w:t>
      </w:r>
      <w:r w:rsidRPr="004E5D66">
        <w:rPr>
          <w:rFonts w:hint="eastAsia"/>
          <w:lang w:val="en-US" w:eastAsia="zh-CN"/>
        </w:rPr>
        <w:t>table 10.3.2-5</w:t>
      </w:r>
      <w:r w:rsidRPr="004E5D66">
        <w:t xml:space="preserve"> for TDD frequency bands when the OTA test signal is at the corresponding </w:t>
      </w:r>
      <w:r w:rsidRPr="004E5D66">
        <w:rPr>
          <w:lang w:eastAsia="zh-CN"/>
        </w:rPr>
        <w:t>EIS</w:t>
      </w:r>
      <w:r w:rsidRPr="004E5D66">
        <w:rPr>
          <w:vertAlign w:val="subscript"/>
          <w:lang w:eastAsia="zh-CN"/>
        </w:rPr>
        <w:t>REFSENS</w:t>
      </w:r>
      <w:r w:rsidRPr="004E5D66">
        <w:t xml:space="preserve"> level and arrives from any direction within the </w:t>
      </w:r>
      <w:r w:rsidRPr="004E5D66">
        <w:rPr>
          <w:i/>
        </w:rPr>
        <w:t>OTA REFSENS RoAoA.</w:t>
      </w:r>
    </w:p>
    <w:p w14:paraId="03542179" w14:textId="6E5E0A31" w:rsidR="00D62336" w:rsidRPr="004E5D66" w:rsidRDefault="00063062">
      <w:pPr>
        <w:pStyle w:val="TH"/>
      </w:pPr>
      <w:r w:rsidRPr="004E5D66">
        <w:t>Table 10.3.2-</w:t>
      </w:r>
      <w:r w:rsidRPr="004E5D66">
        <w:rPr>
          <w:rFonts w:hint="eastAsia"/>
          <w:lang w:val="en-US" w:eastAsia="zh-CN"/>
        </w:rPr>
        <w:t>3</w:t>
      </w:r>
      <w:r w:rsidRPr="004E5D66">
        <w:t xml:space="preserve">: </w:t>
      </w:r>
      <w:r w:rsidR="0012517C" w:rsidRPr="004E5D66">
        <w:rPr>
          <w:lang w:eastAsia="zh-CN"/>
        </w:rPr>
        <w:t>R</w:t>
      </w:r>
      <w:r w:rsidR="0012517C" w:rsidRPr="004E5D66">
        <w:t>eference sensitivity levels</w:t>
      </w:r>
      <w:r w:rsidR="0012517C" w:rsidRPr="004E5D66">
        <w:rPr>
          <w:rFonts w:hint="eastAsia"/>
          <w:lang w:val="en-US" w:eastAsia="zh-CN"/>
        </w:rPr>
        <w:t xml:space="preserve"> of SAN supporting </w:t>
      </w:r>
      <w:r w:rsidR="0012517C" w:rsidRPr="004E5D66">
        <w:rPr>
          <w:rFonts w:cs="v5.0.0"/>
        </w:rPr>
        <w:t>standalone NB-IoT operation and NB-IoT operation in NTN NR in-band</w:t>
      </w:r>
      <w:r w:rsidR="00BF0532" w:rsidRPr="004E5D66">
        <w:rPr>
          <w:rFonts w:hint="eastAsia"/>
          <w:lang w:eastAsia="zh-CN"/>
        </w:rPr>
        <w:t xml:space="preserve"> </w:t>
      </w:r>
      <w:r w:rsidR="00BF0532" w:rsidRPr="004E5D66">
        <w:rPr>
          <w:lang w:eastAsia="zh-CN"/>
        </w:rPr>
        <w:t xml:space="preserve">for FDD frequency bands </w:t>
      </w:r>
      <w:r w:rsidR="00BF0532" w:rsidRPr="004E5D66">
        <w:rPr>
          <w:rFonts w:hint="eastAsia"/>
          <w:lang w:eastAsia="zh-CN"/>
        </w:rPr>
        <w:t xml:space="preserve">(GEO </w:t>
      </w:r>
      <w:r w:rsidR="00BF0532" w:rsidRPr="004E5D66">
        <w:rPr>
          <w:lang w:eastAsia="zh-CN"/>
        </w:rPr>
        <w:t xml:space="preserve">class </w:t>
      </w:r>
      <w:r w:rsidR="00BF0532" w:rsidRPr="004E5D66">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4E5D66" w:rsidRPr="004E5D66" w14:paraId="4744085A" w14:textId="77777777" w:rsidTr="00A84800">
        <w:trPr>
          <w:jc w:val="center"/>
        </w:trPr>
        <w:tc>
          <w:tcPr>
            <w:tcW w:w="2028" w:type="dxa"/>
            <w:shd w:val="clear" w:color="auto" w:fill="auto"/>
            <w:vAlign w:val="center"/>
          </w:tcPr>
          <w:p w14:paraId="4D94D0EF" w14:textId="25A9F8F4" w:rsidR="00A84800" w:rsidRPr="004E5D66" w:rsidRDefault="00A84800" w:rsidP="00A84800">
            <w:pPr>
              <w:pStyle w:val="TAH"/>
              <w:rPr>
                <w:rFonts w:cs="Arial"/>
                <w:lang w:val="it-IT" w:eastAsia="ja-JP"/>
              </w:rPr>
            </w:pPr>
            <w:r w:rsidRPr="004E5D66">
              <w:rPr>
                <w:rFonts w:cs="Arial"/>
                <w:lang w:eastAsia="zh-CN"/>
              </w:rPr>
              <w:t>SAN</w:t>
            </w:r>
            <w:r w:rsidRPr="004E5D66">
              <w:rPr>
                <w:rFonts w:cs="Arial"/>
              </w:rPr>
              <w:t xml:space="preserve"> </w:t>
            </w:r>
            <w:r w:rsidRPr="004E5D66">
              <w:rPr>
                <w:rFonts w:cs="Arial"/>
                <w:lang w:val="it-IT" w:eastAsia="ja-JP"/>
              </w:rPr>
              <w:t>channel bandwidth (kHz)</w:t>
            </w:r>
          </w:p>
        </w:tc>
        <w:tc>
          <w:tcPr>
            <w:tcW w:w="2199" w:type="dxa"/>
          </w:tcPr>
          <w:p w14:paraId="70A4346F" w14:textId="77777777" w:rsidR="00A84800" w:rsidRPr="004E5D66" w:rsidRDefault="00A84800" w:rsidP="00A84800">
            <w:pPr>
              <w:pStyle w:val="TAH"/>
              <w:rPr>
                <w:rFonts w:cs="Arial"/>
                <w:lang w:eastAsia="ja-JP"/>
              </w:rPr>
            </w:pPr>
            <w:r w:rsidRPr="004E5D66">
              <w:rPr>
                <w:rFonts w:cs="Arial"/>
                <w:lang w:eastAsia="ja-JP"/>
              </w:rPr>
              <w:t>Sub-carrier spacing</w:t>
            </w:r>
          </w:p>
          <w:p w14:paraId="2D5A8A38" w14:textId="04C071C6" w:rsidR="00A84800" w:rsidRPr="004E5D66" w:rsidRDefault="00A84800" w:rsidP="00A84800">
            <w:pPr>
              <w:pStyle w:val="TAH"/>
              <w:rPr>
                <w:rFonts w:cs="Arial"/>
                <w:lang w:eastAsia="ja-JP"/>
              </w:rPr>
            </w:pPr>
            <w:r w:rsidRPr="004E5D66">
              <w:rPr>
                <w:rFonts w:cs="Arial"/>
                <w:lang w:val="it-IT" w:eastAsia="ja-JP"/>
              </w:rPr>
              <w:t>(kHz)</w:t>
            </w:r>
          </w:p>
        </w:tc>
        <w:tc>
          <w:tcPr>
            <w:tcW w:w="2692" w:type="dxa"/>
            <w:vAlign w:val="center"/>
          </w:tcPr>
          <w:p w14:paraId="05754403" w14:textId="38F30B8D" w:rsidR="00A84800" w:rsidRPr="004E5D66" w:rsidRDefault="00A84800" w:rsidP="00A84800">
            <w:pPr>
              <w:pStyle w:val="TAH"/>
              <w:rPr>
                <w:rFonts w:cs="Arial"/>
                <w:lang w:eastAsia="ja-JP"/>
              </w:rPr>
            </w:pPr>
            <w:r w:rsidRPr="004E5D66">
              <w:rPr>
                <w:rFonts w:cs="Arial"/>
                <w:lang w:eastAsia="ja-JP"/>
              </w:rPr>
              <w:t>Reference measurement channel</w:t>
            </w:r>
          </w:p>
        </w:tc>
        <w:tc>
          <w:tcPr>
            <w:tcW w:w="2712" w:type="dxa"/>
            <w:vAlign w:val="center"/>
          </w:tcPr>
          <w:p w14:paraId="59EFE843" w14:textId="77777777" w:rsidR="00A84800" w:rsidRPr="004E5D66" w:rsidRDefault="00A84800" w:rsidP="00A84800">
            <w:pPr>
              <w:pStyle w:val="TAH"/>
              <w:rPr>
                <w:rFonts w:cs="Arial"/>
                <w:lang w:eastAsia="ja-JP"/>
              </w:rPr>
            </w:pPr>
            <w:r w:rsidRPr="004E5D66">
              <w:rPr>
                <w:rFonts w:cs="Arial"/>
                <w:lang w:eastAsia="ja-JP"/>
              </w:rPr>
              <w:t xml:space="preserve">Reference sensitivity power level, </w:t>
            </w:r>
            <w:r w:rsidRPr="004E5D66">
              <w:rPr>
                <w:lang w:eastAsia="zh-CN"/>
              </w:rPr>
              <w:t>EIS</w:t>
            </w:r>
            <w:r w:rsidRPr="004E5D66">
              <w:rPr>
                <w:vertAlign w:val="subscript"/>
                <w:lang w:eastAsia="zh-CN"/>
              </w:rPr>
              <w:t>REFSENS</w:t>
            </w:r>
          </w:p>
          <w:p w14:paraId="7DA53DE2" w14:textId="65D97731" w:rsidR="00A84800" w:rsidRPr="004E5D66" w:rsidRDefault="00A84800" w:rsidP="00A84800">
            <w:pPr>
              <w:pStyle w:val="TAH"/>
              <w:rPr>
                <w:rFonts w:cs="Arial"/>
                <w:lang w:eastAsia="ja-JP"/>
              </w:rPr>
            </w:pPr>
            <w:r w:rsidRPr="004E5D66">
              <w:rPr>
                <w:rFonts w:cs="Arial"/>
                <w:lang w:eastAsia="ja-JP"/>
              </w:rPr>
              <w:t xml:space="preserve"> (dBm)</w:t>
            </w:r>
          </w:p>
        </w:tc>
      </w:tr>
      <w:tr w:rsidR="004E5D66" w:rsidRPr="004E5D66" w14:paraId="0DF08047" w14:textId="77777777" w:rsidTr="00A84800">
        <w:trPr>
          <w:jc w:val="center"/>
        </w:trPr>
        <w:tc>
          <w:tcPr>
            <w:tcW w:w="2028" w:type="dxa"/>
            <w:vAlign w:val="center"/>
          </w:tcPr>
          <w:p w14:paraId="18014B46" w14:textId="77777777" w:rsidR="00D62336" w:rsidRPr="004E5D66" w:rsidRDefault="00063062">
            <w:pPr>
              <w:pStyle w:val="TAC"/>
              <w:rPr>
                <w:rFonts w:cs="Arial"/>
                <w:lang w:eastAsia="ja-JP"/>
              </w:rPr>
            </w:pPr>
            <w:r w:rsidRPr="004E5D66">
              <w:rPr>
                <w:rFonts w:cs="Arial"/>
                <w:lang w:eastAsia="ja-JP"/>
              </w:rPr>
              <w:t>200</w:t>
            </w:r>
          </w:p>
        </w:tc>
        <w:tc>
          <w:tcPr>
            <w:tcW w:w="2199" w:type="dxa"/>
          </w:tcPr>
          <w:p w14:paraId="04B18976" w14:textId="77777777" w:rsidR="00D62336" w:rsidRPr="004E5D66" w:rsidRDefault="00063062">
            <w:pPr>
              <w:pStyle w:val="TAC"/>
              <w:rPr>
                <w:rFonts w:cs="Arial"/>
                <w:lang w:eastAsia="ja-JP"/>
              </w:rPr>
            </w:pPr>
            <w:r w:rsidRPr="004E5D66">
              <w:rPr>
                <w:rFonts w:cs="Arial"/>
                <w:lang w:eastAsia="ja-JP"/>
              </w:rPr>
              <w:t>15</w:t>
            </w:r>
          </w:p>
        </w:tc>
        <w:tc>
          <w:tcPr>
            <w:tcW w:w="2692" w:type="dxa"/>
            <w:vAlign w:val="center"/>
          </w:tcPr>
          <w:p w14:paraId="29F31CDB" w14:textId="77777777" w:rsidR="00D62336" w:rsidRPr="004E5D66" w:rsidRDefault="00063062">
            <w:pPr>
              <w:pStyle w:val="TAC"/>
              <w:rPr>
                <w:rFonts w:cs="Arial"/>
                <w:lang w:eastAsia="ja-JP"/>
              </w:rPr>
            </w:pPr>
            <w:r w:rsidRPr="004E5D66">
              <w:rPr>
                <w:rFonts w:cs="Arial"/>
                <w:lang w:eastAsia="ja-JP"/>
              </w:rPr>
              <w:t>FRC A14-1 in Annex A.14</w:t>
            </w:r>
          </w:p>
        </w:tc>
        <w:tc>
          <w:tcPr>
            <w:tcW w:w="2712" w:type="dxa"/>
            <w:vAlign w:val="center"/>
          </w:tcPr>
          <w:p w14:paraId="6EA6BEBE" w14:textId="77777777" w:rsidR="00D62336" w:rsidRPr="004E5D66" w:rsidRDefault="00063062">
            <w:pPr>
              <w:pStyle w:val="TAC"/>
              <w:rPr>
                <w:rFonts w:cs="Arial"/>
                <w:lang w:val="en-US" w:eastAsia="ja-JP"/>
              </w:rPr>
            </w:pPr>
            <w:r w:rsidRPr="004E5D66">
              <w:rPr>
                <w:rFonts w:cs="Arial"/>
                <w:lang w:val="en-US" w:eastAsia="ja-JP" w:bidi="ar"/>
              </w:rPr>
              <w:t>-124.9</w:t>
            </w:r>
            <w:r w:rsidRPr="004E5D66">
              <w:rPr>
                <w:rFonts w:cs="Arial"/>
                <w:lang w:eastAsia="zh-CN"/>
              </w:rPr>
              <w:t xml:space="preserve"> </w:t>
            </w:r>
            <w:r w:rsidRPr="004E5D66">
              <w:rPr>
                <w:rFonts w:cs="Arial"/>
              </w:rPr>
              <w:t>- Δ</w:t>
            </w:r>
            <w:r w:rsidRPr="004E5D66">
              <w:rPr>
                <w:rFonts w:cs="Arial"/>
                <w:vertAlign w:val="subscript"/>
              </w:rPr>
              <w:t>OTAREFSENS</w:t>
            </w:r>
          </w:p>
        </w:tc>
      </w:tr>
      <w:tr w:rsidR="00D62336" w:rsidRPr="004E5D66" w14:paraId="1217B5A2" w14:textId="77777777" w:rsidTr="00A84800">
        <w:trPr>
          <w:jc w:val="center"/>
        </w:trPr>
        <w:tc>
          <w:tcPr>
            <w:tcW w:w="2028" w:type="dxa"/>
            <w:vAlign w:val="center"/>
          </w:tcPr>
          <w:p w14:paraId="5E75E401" w14:textId="77777777" w:rsidR="00D62336" w:rsidRPr="004E5D66" w:rsidRDefault="00063062">
            <w:pPr>
              <w:pStyle w:val="TAC"/>
              <w:rPr>
                <w:rFonts w:cs="Arial"/>
                <w:lang w:eastAsia="ja-JP"/>
              </w:rPr>
            </w:pPr>
            <w:r w:rsidRPr="004E5D66">
              <w:rPr>
                <w:rFonts w:cs="Arial"/>
                <w:lang w:eastAsia="ja-JP"/>
              </w:rPr>
              <w:t>200</w:t>
            </w:r>
          </w:p>
        </w:tc>
        <w:tc>
          <w:tcPr>
            <w:tcW w:w="2199" w:type="dxa"/>
          </w:tcPr>
          <w:p w14:paraId="6BB8EDC0" w14:textId="77777777" w:rsidR="00D62336" w:rsidRPr="004E5D66" w:rsidRDefault="00063062">
            <w:pPr>
              <w:pStyle w:val="TAC"/>
              <w:rPr>
                <w:rFonts w:cs="Arial"/>
                <w:lang w:eastAsia="ja-JP"/>
              </w:rPr>
            </w:pPr>
            <w:r w:rsidRPr="004E5D66">
              <w:rPr>
                <w:rFonts w:cs="Arial"/>
                <w:lang w:eastAsia="ja-JP"/>
              </w:rPr>
              <w:t>3.75</w:t>
            </w:r>
          </w:p>
        </w:tc>
        <w:tc>
          <w:tcPr>
            <w:tcW w:w="2692" w:type="dxa"/>
            <w:vAlign w:val="center"/>
          </w:tcPr>
          <w:p w14:paraId="3085D477" w14:textId="77777777" w:rsidR="00D62336" w:rsidRPr="004E5D66" w:rsidRDefault="00063062">
            <w:pPr>
              <w:pStyle w:val="TAC"/>
              <w:rPr>
                <w:rFonts w:cs="Arial"/>
                <w:lang w:eastAsia="ja-JP"/>
              </w:rPr>
            </w:pPr>
            <w:r w:rsidRPr="004E5D66">
              <w:rPr>
                <w:rFonts w:cs="Arial"/>
                <w:lang w:eastAsia="ja-JP"/>
              </w:rPr>
              <w:t>FRC A14-2 in Annex A.14</w:t>
            </w:r>
          </w:p>
        </w:tc>
        <w:tc>
          <w:tcPr>
            <w:tcW w:w="2712" w:type="dxa"/>
            <w:vAlign w:val="center"/>
          </w:tcPr>
          <w:p w14:paraId="19349A7F" w14:textId="77777777" w:rsidR="00D62336" w:rsidRPr="004E5D66" w:rsidRDefault="00063062">
            <w:pPr>
              <w:pStyle w:val="TAC"/>
              <w:rPr>
                <w:rFonts w:cs="Arial"/>
                <w:lang w:val="en-US" w:eastAsia="ja-JP"/>
              </w:rPr>
            </w:pPr>
            <w:r w:rsidRPr="004E5D66">
              <w:rPr>
                <w:rFonts w:cs="Arial"/>
                <w:lang w:val="en-US" w:eastAsia="ja-JP" w:bidi="ar"/>
              </w:rPr>
              <w:t>-130.9</w:t>
            </w:r>
            <w:r w:rsidRPr="004E5D66">
              <w:rPr>
                <w:rFonts w:cs="Arial"/>
                <w:lang w:eastAsia="zh-CN"/>
              </w:rPr>
              <w:t xml:space="preserve"> </w:t>
            </w:r>
            <w:r w:rsidRPr="004E5D66">
              <w:rPr>
                <w:rFonts w:cs="Arial"/>
              </w:rPr>
              <w:t>- Δ</w:t>
            </w:r>
            <w:r w:rsidRPr="004E5D66">
              <w:rPr>
                <w:rFonts w:cs="Arial"/>
                <w:vertAlign w:val="subscript"/>
              </w:rPr>
              <w:t>OTAREFSENS</w:t>
            </w:r>
          </w:p>
        </w:tc>
      </w:tr>
    </w:tbl>
    <w:p w14:paraId="329FC3DF" w14:textId="77777777" w:rsidR="00D62336" w:rsidRPr="004E5D66" w:rsidRDefault="00D62336">
      <w:pPr>
        <w:rPr>
          <w:lang w:eastAsia="zh-CN"/>
        </w:rPr>
      </w:pPr>
    </w:p>
    <w:p w14:paraId="362A0872" w14:textId="6CC80592" w:rsidR="00D62336" w:rsidRPr="004E5D66" w:rsidRDefault="00063062">
      <w:pPr>
        <w:pStyle w:val="TH"/>
      </w:pPr>
      <w:r w:rsidRPr="004E5D66">
        <w:t>Table10.3.2-</w:t>
      </w:r>
      <w:r w:rsidRPr="004E5D66">
        <w:rPr>
          <w:rFonts w:hint="eastAsia"/>
          <w:lang w:val="en-US" w:eastAsia="zh-CN"/>
        </w:rPr>
        <w:t>4</w:t>
      </w:r>
      <w:r w:rsidRPr="004E5D66">
        <w:t xml:space="preserve">: </w:t>
      </w:r>
      <w:r w:rsidR="00BF0532" w:rsidRPr="004E5D66">
        <w:rPr>
          <w:lang w:eastAsia="zh-CN"/>
        </w:rPr>
        <w:t>R</w:t>
      </w:r>
      <w:r w:rsidR="00BF0532" w:rsidRPr="004E5D66">
        <w:t>eference</w:t>
      </w:r>
      <w:r w:rsidR="0012517C" w:rsidRPr="004E5D66">
        <w:t xml:space="preserve"> sensitivity levels</w:t>
      </w:r>
      <w:r w:rsidR="0012517C" w:rsidRPr="004E5D66">
        <w:rPr>
          <w:rFonts w:hint="eastAsia"/>
          <w:lang w:val="en-US" w:eastAsia="zh-CN"/>
        </w:rPr>
        <w:t xml:space="preserve"> of SAN supporting </w:t>
      </w:r>
      <w:r w:rsidR="0012517C" w:rsidRPr="004E5D66">
        <w:rPr>
          <w:rFonts w:cs="v5.0.0"/>
        </w:rPr>
        <w:t>standalone NB-IoT operation</w:t>
      </w:r>
      <w:r w:rsidR="0012517C" w:rsidRPr="004E5D66">
        <w:rPr>
          <w:rFonts w:hint="eastAsia"/>
          <w:lang w:eastAsia="zh-CN"/>
        </w:rPr>
        <w:t xml:space="preserve"> </w:t>
      </w:r>
      <w:r w:rsidR="0012517C" w:rsidRPr="004E5D66">
        <w:rPr>
          <w:rFonts w:cs="v5.0.0"/>
        </w:rPr>
        <w:t>and NB-IoT operation in NTN NR in-band</w:t>
      </w:r>
      <w:r w:rsidR="00AD07B9" w:rsidRPr="004E5D66">
        <w:rPr>
          <w:rFonts w:hint="eastAsia"/>
          <w:lang w:eastAsia="zh-CN"/>
        </w:rPr>
        <w:t xml:space="preserve"> </w:t>
      </w:r>
      <w:r w:rsidR="00AD07B9" w:rsidRPr="004E5D66">
        <w:rPr>
          <w:lang w:eastAsia="zh-CN"/>
        </w:rPr>
        <w:t xml:space="preserve">for FDD frequency bands </w:t>
      </w:r>
      <w:r w:rsidR="00AD07B9" w:rsidRPr="004E5D66">
        <w:rPr>
          <w:rFonts w:hint="eastAsia"/>
          <w:lang w:eastAsia="zh-CN"/>
        </w:rPr>
        <w:t>(</w:t>
      </w:r>
      <w:r w:rsidR="00AD07B9" w:rsidRPr="004E5D66">
        <w:rPr>
          <w:rFonts w:hint="eastAsia"/>
          <w:lang w:val="en-US" w:eastAsia="zh-CN"/>
        </w:rPr>
        <w:t>L</w:t>
      </w:r>
      <w:r w:rsidR="00AD07B9" w:rsidRPr="004E5D66">
        <w:rPr>
          <w:rFonts w:hint="eastAsia"/>
          <w:lang w:eastAsia="zh-CN"/>
        </w:rPr>
        <w:t xml:space="preserve">EO </w:t>
      </w:r>
      <w:r w:rsidR="00AD07B9" w:rsidRPr="004E5D66">
        <w:rPr>
          <w:lang w:eastAsia="zh-CN"/>
        </w:rPr>
        <w:t xml:space="preserve">class </w:t>
      </w:r>
      <w:r w:rsidR="00AD07B9" w:rsidRPr="004E5D66">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4E5D66" w:rsidRPr="004E5D66" w14:paraId="336D197C" w14:textId="77777777" w:rsidTr="00A84800">
        <w:trPr>
          <w:jc w:val="center"/>
        </w:trPr>
        <w:tc>
          <w:tcPr>
            <w:tcW w:w="2028" w:type="dxa"/>
            <w:shd w:val="clear" w:color="auto" w:fill="auto"/>
            <w:vAlign w:val="center"/>
          </w:tcPr>
          <w:p w14:paraId="0592CD5E" w14:textId="62BE90D4" w:rsidR="00A84800" w:rsidRPr="004E5D66" w:rsidRDefault="00A84800" w:rsidP="00A84800">
            <w:pPr>
              <w:pStyle w:val="TAH"/>
              <w:rPr>
                <w:rFonts w:cs="Arial"/>
                <w:lang w:val="it-IT" w:eastAsia="ja-JP"/>
              </w:rPr>
            </w:pPr>
            <w:r w:rsidRPr="004E5D66">
              <w:rPr>
                <w:rFonts w:cs="Arial"/>
                <w:lang w:eastAsia="zh-CN"/>
              </w:rPr>
              <w:t>SAN</w:t>
            </w:r>
            <w:r w:rsidRPr="004E5D66">
              <w:rPr>
                <w:rFonts w:cs="Arial"/>
              </w:rPr>
              <w:t xml:space="preserve"> </w:t>
            </w:r>
            <w:r w:rsidRPr="004E5D66">
              <w:rPr>
                <w:rFonts w:cs="Arial"/>
                <w:lang w:val="it-IT" w:eastAsia="ja-JP"/>
              </w:rPr>
              <w:t>channel bandwidth (kHz)</w:t>
            </w:r>
          </w:p>
        </w:tc>
        <w:tc>
          <w:tcPr>
            <w:tcW w:w="2199" w:type="dxa"/>
          </w:tcPr>
          <w:p w14:paraId="484DF864" w14:textId="77777777" w:rsidR="00A84800" w:rsidRPr="004E5D66" w:rsidRDefault="00A84800" w:rsidP="00A84800">
            <w:pPr>
              <w:pStyle w:val="TAH"/>
              <w:rPr>
                <w:rFonts w:cs="Arial"/>
                <w:lang w:eastAsia="ja-JP"/>
              </w:rPr>
            </w:pPr>
            <w:r w:rsidRPr="004E5D66">
              <w:rPr>
                <w:rFonts w:cs="Arial"/>
                <w:lang w:eastAsia="ja-JP"/>
              </w:rPr>
              <w:t>Sub-carrier spacing</w:t>
            </w:r>
          </w:p>
          <w:p w14:paraId="213AF258" w14:textId="43C702C9" w:rsidR="00A84800" w:rsidRPr="004E5D66" w:rsidRDefault="00A84800" w:rsidP="00A84800">
            <w:pPr>
              <w:pStyle w:val="TAH"/>
              <w:rPr>
                <w:rFonts w:cs="Arial"/>
                <w:lang w:eastAsia="ja-JP"/>
              </w:rPr>
            </w:pPr>
            <w:r w:rsidRPr="004E5D66">
              <w:rPr>
                <w:rFonts w:cs="Arial"/>
                <w:lang w:val="it-IT" w:eastAsia="ja-JP"/>
              </w:rPr>
              <w:t>(kHz)</w:t>
            </w:r>
          </w:p>
        </w:tc>
        <w:tc>
          <w:tcPr>
            <w:tcW w:w="2692" w:type="dxa"/>
            <w:vAlign w:val="center"/>
          </w:tcPr>
          <w:p w14:paraId="6D6FDD2D" w14:textId="02164834" w:rsidR="00A84800" w:rsidRPr="004E5D66" w:rsidRDefault="00A84800" w:rsidP="00A84800">
            <w:pPr>
              <w:pStyle w:val="TAH"/>
              <w:rPr>
                <w:rFonts w:cs="Arial"/>
                <w:lang w:eastAsia="ja-JP"/>
              </w:rPr>
            </w:pPr>
            <w:r w:rsidRPr="004E5D66">
              <w:rPr>
                <w:rFonts w:cs="Arial"/>
                <w:lang w:eastAsia="ja-JP"/>
              </w:rPr>
              <w:t>Reference measurement channel</w:t>
            </w:r>
          </w:p>
        </w:tc>
        <w:tc>
          <w:tcPr>
            <w:tcW w:w="2712" w:type="dxa"/>
            <w:vAlign w:val="center"/>
          </w:tcPr>
          <w:p w14:paraId="495A87AB" w14:textId="12EFF84A" w:rsidR="00A84800" w:rsidRPr="004E5D66" w:rsidRDefault="00A84800" w:rsidP="00A84800">
            <w:pPr>
              <w:pStyle w:val="TAH"/>
              <w:rPr>
                <w:rFonts w:cs="Arial"/>
                <w:lang w:eastAsia="ja-JP"/>
              </w:rPr>
            </w:pPr>
            <w:r w:rsidRPr="004E5D66">
              <w:rPr>
                <w:rFonts w:cs="Arial"/>
                <w:lang w:eastAsia="ja-JP"/>
              </w:rPr>
              <w:t xml:space="preserve">Reference sensitivity power level, </w:t>
            </w:r>
            <w:r w:rsidRPr="004E5D66">
              <w:rPr>
                <w:lang w:eastAsia="zh-CN"/>
              </w:rPr>
              <w:t>EIS</w:t>
            </w:r>
            <w:r w:rsidRPr="004E5D66">
              <w:rPr>
                <w:vertAlign w:val="subscript"/>
                <w:lang w:eastAsia="zh-CN"/>
              </w:rPr>
              <w:t>REFSENS</w:t>
            </w:r>
          </w:p>
          <w:p w14:paraId="451AE26C" w14:textId="44C2B6D4" w:rsidR="00A84800" w:rsidRPr="004E5D66" w:rsidRDefault="00A84800" w:rsidP="00A84800">
            <w:pPr>
              <w:pStyle w:val="TAH"/>
              <w:rPr>
                <w:rFonts w:cs="Arial"/>
                <w:lang w:eastAsia="ja-JP"/>
              </w:rPr>
            </w:pPr>
            <w:r w:rsidRPr="004E5D66">
              <w:rPr>
                <w:rFonts w:cs="Arial"/>
                <w:lang w:eastAsia="ja-JP"/>
              </w:rPr>
              <w:t xml:space="preserve"> (dBm)</w:t>
            </w:r>
          </w:p>
        </w:tc>
      </w:tr>
      <w:tr w:rsidR="004E5D66" w:rsidRPr="004E5D66" w14:paraId="04365777" w14:textId="77777777" w:rsidTr="00A84800">
        <w:trPr>
          <w:jc w:val="center"/>
        </w:trPr>
        <w:tc>
          <w:tcPr>
            <w:tcW w:w="2028" w:type="dxa"/>
            <w:vAlign w:val="center"/>
          </w:tcPr>
          <w:p w14:paraId="7B777220" w14:textId="77777777" w:rsidR="00D62336" w:rsidRPr="004E5D66" w:rsidRDefault="00063062">
            <w:pPr>
              <w:pStyle w:val="TAC"/>
              <w:rPr>
                <w:rFonts w:cs="Arial"/>
                <w:lang w:eastAsia="ja-JP"/>
              </w:rPr>
            </w:pPr>
            <w:r w:rsidRPr="004E5D66">
              <w:rPr>
                <w:rFonts w:cs="Arial"/>
                <w:lang w:eastAsia="ja-JP"/>
              </w:rPr>
              <w:t>200</w:t>
            </w:r>
          </w:p>
        </w:tc>
        <w:tc>
          <w:tcPr>
            <w:tcW w:w="2199" w:type="dxa"/>
          </w:tcPr>
          <w:p w14:paraId="30622BCA" w14:textId="77777777" w:rsidR="00D62336" w:rsidRPr="004E5D66" w:rsidRDefault="00063062">
            <w:pPr>
              <w:pStyle w:val="TAC"/>
              <w:rPr>
                <w:rFonts w:cs="Arial"/>
                <w:lang w:eastAsia="ja-JP"/>
              </w:rPr>
            </w:pPr>
            <w:r w:rsidRPr="004E5D66">
              <w:rPr>
                <w:rFonts w:cs="Arial"/>
                <w:lang w:eastAsia="ja-JP"/>
              </w:rPr>
              <w:t>15</w:t>
            </w:r>
          </w:p>
        </w:tc>
        <w:tc>
          <w:tcPr>
            <w:tcW w:w="2692" w:type="dxa"/>
            <w:vAlign w:val="center"/>
          </w:tcPr>
          <w:p w14:paraId="4136A918" w14:textId="77777777" w:rsidR="00D62336" w:rsidRPr="004E5D66" w:rsidRDefault="00063062">
            <w:pPr>
              <w:pStyle w:val="TAC"/>
              <w:rPr>
                <w:rFonts w:cs="Arial"/>
                <w:lang w:eastAsia="ja-JP"/>
              </w:rPr>
            </w:pPr>
            <w:r w:rsidRPr="004E5D66">
              <w:rPr>
                <w:rFonts w:cs="Arial"/>
                <w:lang w:eastAsia="ja-JP"/>
              </w:rPr>
              <w:t>FRC A14-1 in Annex A.14</w:t>
            </w:r>
          </w:p>
        </w:tc>
        <w:tc>
          <w:tcPr>
            <w:tcW w:w="2712" w:type="dxa"/>
            <w:vAlign w:val="center"/>
          </w:tcPr>
          <w:p w14:paraId="6901C6D9" w14:textId="77777777" w:rsidR="00D62336" w:rsidRPr="004E5D66" w:rsidRDefault="00063062">
            <w:pPr>
              <w:pStyle w:val="TAC"/>
              <w:rPr>
                <w:rFonts w:cs="Arial"/>
                <w:lang w:val="en-US" w:eastAsia="ja-JP"/>
              </w:rPr>
            </w:pPr>
            <w:r w:rsidRPr="004E5D66">
              <w:rPr>
                <w:rFonts w:cs="Arial"/>
                <w:lang w:val="en-US" w:eastAsia="ja-JP" w:bidi="ar"/>
              </w:rPr>
              <w:t>-128.0</w:t>
            </w:r>
            <w:r w:rsidRPr="004E5D66">
              <w:rPr>
                <w:rFonts w:cs="Arial"/>
                <w:lang w:eastAsia="zh-CN"/>
              </w:rPr>
              <w:t xml:space="preserve"> </w:t>
            </w:r>
            <w:r w:rsidRPr="004E5D66">
              <w:rPr>
                <w:rFonts w:cs="Arial"/>
              </w:rPr>
              <w:t>- Δ</w:t>
            </w:r>
            <w:r w:rsidRPr="004E5D66">
              <w:rPr>
                <w:rFonts w:cs="Arial"/>
                <w:vertAlign w:val="subscript"/>
              </w:rPr>
              <w:t>OTAREFSENS</w:t>
            </w:r>
          </w:p>
        </w:tc>
      </w:tr>
      <w:tr w:rsidR="00D62336" w:rsidRPr="004E5D66" w14:paraId="265CE2D8" w14:textId="77777777" w:rsidTr="00A84800">
        <w:trPr>
          <w:jc w:val="center"/>
        </w:trPr>
        <w:tc>
          <w:tcPr>
            <w:tcW w:w="2028" w:type="dxa"/>
            <w:vAlign w:val="center"/>
          </w:tcPr>
          <w:p w14:paraId="33C62189" w14:textId="77777777" w:rsidR="00D62336" w:rsidRPr="004E5D66" w:rsidRDefault="00063062">
            <w:pPr>
              <w:pStyle w:val="TAC"/>
              <w:rPr>
                <w:rFonts w:cs="Arial"/>
                <w:lang w:eastAsia="ja-JP"/>
              </w:rPr>
            </w:pPr>
            <w:r w:rsidRPr="004E5D66">
              <w:rPr>
                <w:rFonts w:cs="Arial"/>
                <w:lang w:eastAsia="ja-JP"/>
              </w:rPr>
              <w:t>200</w:t>
            </w:r>
          </w:p>
        </w:tc>
        <w:tc>
          <w:tcPr>
            <w:tcW w:w="2199" w:type="dxa"/>
          </w:tcPr>
          <w:p w14:paraId="53014C2D" w14:textId="77777777" w:rsidR="00D62336" w:rsidRPr="004E5D66" w:rsidRDefault="00063062">
            <w:pPr>
              <w:pStyle w:val="TAC"/>
              <w:rPr>
                <w:rFonts w:cs="Arial"/>
                <w:lang w:eastAsia="ja-JP"/>
              </w:rPr>
            </w:pPr>
            <w:r w:rsidRPr="004E5D66">
              <w:rPr>
                <w:rFonts w:cs="Arial"/>
                <w:lang w:eastAsia="ja-JP"/>
              </w:rPr>
              <w:t>3.75</w:t>
            </w:r>
          </w:p>
        </w:tc>
        <w:tc>
          <w:tcPr>
            <w:tcW w:w="2692" w:type="dxa"/>
            <w:vAlign w:val="center"/>
          </w:tcPr>
          <w:p w14:paraId="73D43828" w14:textId="77777777" w:rsidR="00D62336" w:rsidRPr="004E5D66" w:rsidRDefault="00063062">
            <w:pPr>
              <w:pStyle w:val="TAC"/>
              <w:rPr>
                <w:rFonts w:cs="Arial"/>
                <w:lang w:eastAsia="ja-JP"/>
              </w:rPr>
            </w:pPr>
            <w:r w:rsidRPr="004E5D66">
              <w:rPr>
                <w:rFonts w:cs="Arial"/>
                <w:lang w:eastAsia="ja-JP"/>
              </w:rPr>
              <w:t>FRC A14-2 in Annex A.14</w:t>
            </w:r>
          </w:p>
        </w:tc>
        <w:tc>
          <w:tcPr>
            <w:tcW w:w="2712" w:type="dxa"/>
            <w:vAlign w:val="center"/>
          </w:tcPr>
          <w:p w14:paraId="2F7B4042" w14:textId="77777777" w:rsidR="00D62336" w:rsidRPr="004E5D66" w:rsidRDefault="00063062">
            <w:pPr>
              <w:pStyle w:val="TAC"/>
              <w:rPr>
                <w:rFonts w:cs="Arial"/>
                <w:lang w:val="en-US" w:eastAsia="ja-JP"/>
              </w:rPr>
            </w:pPr>
            <w:r w:rsidRPr="004E5D66">
              <w:rPr>
                <w:rFonts w:cs="Arial"/>
                <w:lang w:val="en-US" w:eastAsia="ja-JP" w:bidi="ar"/>
              </w:rPr>
              <w:t>-134.0</w:t>
            </w:r>
            <w:r w:rsidRPr="004E5D66">
              <w:rPr>
                <w:rFonts w:cs="Arial"/>
                <w:lang w:eastAsia="zh-CN"/>
              </w:rPr>
              <w:t xml:space="preserve"> </w:t>
            </w:r>
            <w:r w:rsidRPr="004E5D66">
              <w:rPr>
                <w:rFonts w:cs="Arial"/>
              </w:rPr>
              <w:t>- Δ</w:t>
            </w:r>
            <w:r w:rsidRPr="004E5D66">
              <w:rPr>
                <w:rFonts w:cs="Arial"/>
                <w:vertAlign w:val="subscript"/>
              </w:rPr>
              <w:t>OTAREFSENS</w:t>
            </w:r>
          </w:p>
        </w:tc>
      </w:tr>
    </w:tbl>
    <w:p w14:paraId="54773B27" w14:textId="77777777" w:rsidR="00D62336" w:rsidRPr="004E5D66" w:rsidRDefault="00D62336"/>
    <w:p w14:paraId="4E9921AC" w14:textId="7E37EFC1" w:rsidR="00EE19B3" w:rsidRPr="004E5D66" w:rsidRDefault="00EE19B3" w:rsidP="00802BC4">
      <w:pPr>
        <w:pStyle w:val="TH"/>
      </w:pPr>
      <w:r w:rsidRPr="004E5D66">
        <w:t>Table10.3.2-</w:t>
      </w:r>
      <w:r w:rsidRPr="004E5D66">
        <w:rPr>
          <w:lang w:eastAsia="zh-CN"/>
        </w:rPr>
        <w:t>5</w:t>
      </w:r>
      <w:r w:rsidRPr="004E5D66">
        <w:t xml:space="preserve">: </w:t>
      </w:r>
      <w:r w:rsidRPr="004E5D66">
        <w:rPr>
          <w:lang w:eastAsia="zh-CN"/>
        </w:rPr>
        <w:t>R</w:t>
      </w:r>
      <w:r w:rsidRPr="004E5D66">
        <w:t>eference sensitivity levels</w:t>
      </w:r>
      <w:r w:rsidRPr="004E5D66">
        <w:rPr>
          <w:lang w:eastAsia="zh-CN"/>
        </w:rPr>
        <w:t xml:space="preserve"> of SAN supporting </w:t>
      </w:r>
      <w:r w:rsidRPr="004E5D66">
        <w:rPr>
          <w:rFonts w:cs="v5.0.0"/>
        </w:rPr>
        <w:t>standalone NB-IoT operation</w:t>
      </w:r>
      <w:r w:rsidRPr="004E5D66">
        <w:rPr>
          <w:lang w:eastAsia="zh-CN"/>
        </w:rPr>
        <w:t xml:space="preserve"> </w:t>
      </w:r>
      <w:r w:rsidRPr="004E5D66">
        <w:rPr>
          <w:rFonts w:cs="v5.0.0"/>
        </w:rPr>
        <w:t>and NB-IoT operation in NTN NR in-band</w:t>
      </w:r>
      <w:r w:rsidRPr="004E5D66">
        <w:rPr>
          <w:lang w:eastAsia="zh-CN"/>
        </w:rPr>
        <w:t xml:space="preserve"> for TDD frequency bands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4E5D66" w:rsidRPr="004E5D66" w14:paraId="4975FAE8" w14:textId="77777777" w:rsidTr="003132BB">
        <w:trPr>
          <w:jc w:val="center"/>
        </w:trPr>
        <w:tc>
          <w:tcPr>
            <w:tcW w:w="2029" w:type="dxa"/>
            <w:vAlign w:val="center"/>
          </w:tcPr>
          <w:p w14:paraId="247B2880" w14:textId="77777777" w:rsidR="00AD07B9" w:rsidRPr="004E5D66" w:rsidRDefault="00AD07B9" w:rsidP="00AD07B9">
            <w:pPr>
              <w:pStyle w:val="TAH"/>
              <w:rPr>
                <w:lang w:val="it-IT" w:eastAsia="ja-JP"/>
              </w:rPr>
            </w:pPr>
            <w:r w:rsidRPr="004E5D66">
              <w:rPr>
                <w:lang w:eastAsia="zh-CN"/>
              </w:rPr>
              <w:t>SAN</w:t>
            </w:r>
            <w:r w:rsidRPr="004E5D66">
              <w:t xml:space="preserve"> </w:t>
            </w:r>
            <w:r w:rsidRPr="004E5D66">
              <w:rPr>
                <w:lang w:val="it-IT" w:eastAsia="ja-JP"/>
              </w:rPr>
              <w:t>channel bandwidth (kHz)</w:t>
            </w:r>
          </w:p>
        </w:tc>
        <w:tc>
          <w:tcPr>
            <w:tcW w:w="2198" w:type="dxa"/>
          </w:tcPr>
          <w:p w14:paraId="23CD6C13" w14:textId="77777777" w:rsidR="00AD07B9" w:rsidRPr="004E5D66" w:rsidRDefault="00AD07B9" w:rsidP="00AD07B9">
            <w:pPr>
              <w:pStyle w:val="TAH"/>
              <w:rPr>
                <w:lang w:eastAsia="ja-JP"/>
              </w:rPr>
            </w:pPr>
            <w:r w:rsidRPr="004E5D66">
              <w:rPr>
                <w:lang w:eastAsia="ja-JP"/>
              </w:rPr>
              <w:t>Sub-carrier spacing</w:t>
            </w:r>
          </w:p>
          <w:p w14:paraId="1AB7E9E0" w14:textId="77777777" w:rsidR="00AD07B9" w:rsidRPr="004E5D66" w:rsidRDefault="00AD07B9" w:rsidP="00AD07B9">
            <w:pPr>
              <w:pStyle w:val="TAH"/>
              <w:rPr>
                <w:lang w:eastAsia="ja-JP"/>
              </w:rPr>
            </w:pPr>
            <w:r w:rsidRPr="004E5D66">
              <w:rPr>
                <w:lang w:val="it-IT" w:eastAsia="ja-JP"/>
              </w:rPr>
              <w:t>(kHz)</w:t>
            </w:r>
          </w:p>
        </w:tc>
        <w:tc>
          <w:tcPr>
            <w:tcW w:w="2691" w:type="dxa"/>
            <w:vAlign w:val="center"/>
          </w:tcPr>
          <w:p w14:paraId="1C93E91B" w14:textId="77777777" w:rsidR="00AD07B9" w:rsidRPr="004E5D66" w:rsidRDefault="00AD07B9" w:rsidP="00AD07B9">
            <w:pPr>
              <w:pStyle w:val="TAH"/>
              <w:rPr>
                <w:lang w:eastAsia="ja-JP"/>
              </w:rPr>
            </w:pPr>
            <w:r w:rsidRPr="004E5D66">
              <w:rPr>
                <w:lang w:eastAsia="ja-JP"/>
              </w:rPr>
              <w:t>Reference measurement channel</w:t>
            </w:r>
          </w:p>
        </w:tc>
        <w:tc>
          <w:tcPr>
            <w:tcW w:w="2711" w:type="dxa"/>
            <w:vAlign w:val="center"/>
          </w:tcPr>
          <w:p w14:paraId="71626328" w14:textId="1B14D8FF" w:rsidR="00AD07B9" w:rsidRPr="004E5D66" w:rsidRDefault="00AD07B9" w:rsidP="00AD07B9">
            <w:pPr>
              <w:pStyle w:val="TAH"/>
              <w:rPr>
                <w:lang w:eastAsia="ja-JP"/>
              </w:rPr>
            </w:pPr>
            <w:r w:rsidRPr="004E5D66">
              <w:rPr>
                <w:lang w:eastAsia="ja-JP"/>
              </w:rPr>
              <w:t xml:space="preserve">Reference sensitivity power level, </w:t>
            </w:r>
            <w:r w:rsidRPr="004E5D66">
              <w:rPr>
                <w:lang w:eastAsia="zh-CN"/>
              </w:rPr>
              <w:t>EIS</w:t>
            </w:r>
            <w:r w:rsidRPr="004E5D66">
              <w:rPr>
                <w:vertAlign w:val="subscript"/>
                <w:lang w:eastAsia="zh-CN"/>
              </w:rPr>
              <w:t>REFSENS</w:t>
            </w:r>
          </w:p>
          <w:p w14:paraId="6682F821" w14:textId="77777777" w:rsidR="00AD07B9" w:rsidRPr="004E5D66" w:rsidRDefault="00AD07B9" w:rsidP="00AD07B9">
            <w:pPr>
              <w:pStyle w:val="TAH"/>
              <w:rPr>
                <w:lang w:eastAsia="ja-JP"/>
              </w:rPr>
            </w:pPr>
            <w:r w:rsidRPr="004E5D66">
              <w:rPr>
                <w:lang w:eastAsia="ja-JP"/>
              </w:rPr>
              <w:t xml:space="preserve"> (dBm)</w:t>
            </w:r>
          </w:p>
        </w:tc>
      </w:tr>
      <w:tr w:rsidR="00AD07B9" w:rsidRPr="004E5D66" w14:paraId="3BF00F74" w14:textId="77777777" w:rsidTr="003132BB">
        <w:trPr>
          <w:jc w:val="center"/>
        </w:trPr>
        <w:tc>
          <w:tcPr>
            <w:tcW w:w="2029" w:type="dxa"/>
            <w:vAlign w:val="center"/>
          </w:tcPr>
          <w:p w14:paraId="4E2765DB" w14:textId="77777777" w:rsidR="00AD07B9" w:rsidRPr="004E5D66" w:rsidRDefault="00AD07B9" w:rsidP="00AD07B9">
            <w:pPr>
              <w:pStyle w:val="TAC"/>
              <w:rPr>
                <w:lang w:eastAsia="ja-JP"/>
              </w:rPr>
            </w:pPr>
            <w:r w:rsidRPr="004E5D66">
              <w:rPr>
                <w:lang w:eastAsia="ja-JP"/>
              </w:rPr>
              <w:t>200</w:t>
            </w:r>
          </w:p>
        </w:tc>
        <w:tc>
          <w:tcPr>
            <w:tcW w:w="2198" w:type="dxa"/>
          </w:tcPr>
          <w:p w14:paraId="587B58A6" w14:textId="77777777" w:rsidR="00AD07B9" w:rsidRPr="004E5D66" w:rsidRDefault="00AD07B9" w:rsidP="00AD07B9">
            <w:pPr>
              <w:pStyle w:val="TAC"/>
              <w:rPr>
                <w:lang w:eastAsia="ja-JP"/>
              </w:rPr>
            </w:pPr>
            <w:r w:rsidRPr="004E5D66">
              <w:rPr>
                <w:lang w:eastAsia="ja-JP"/>
              </w:rPr>
              <w:t>15</w:t>
            </w:r>
          </w:p>
        </w:tc>
        <w:tc>
          <w:tcPr>
            <w:tcW w:w="2691" w:type="dxa"/>
            <w:vAlign w:val="center"/>
          </w:tcPr>
          <w:p w14:paraId="0F04CD32" w14:textId="77777777" w:rsidR="00AD07B9" w:rsidRPr="004E5D66" w:rsidRDefault="00AD07B9" w:rsidP="00AD07B9">
            <w:pPr>
              <w:pStyle w:val="TAC"/>
              <w:rPr>
                <w:lang w:eastAsia="ja-JP"/>
              </w:rPr>
            </w:pPr>
            <w:r w:rsidRPr="004E5D66">
              <w:rPr>
                <w:lang w:eastAsia="ja-JP"/>
              </w:rPr>
              <w:t>FRC A14-3 in Annex A.14</w:t>
            </w:r>
          </w:p>
        </w:tc>
        <w:tc>
          <w:tcPr>
            <w:tcW w:w="2711" w:type="dxa"/>
            <w:vAlign w:val="center"/>
          </w:tcPr>
          <w:p w14:paraId="4640B86D" w14:textId="77777777" w:rsidR="00AD07B9" w:rsidRPr="004E5D66" w:rsidRDefault="00AD07B9" w:rsidP="00AD07B9">
            <w:pPr>
              <w:pStyle w:val="TAC"/>
              <w:rPr>
                <w:lang w:val="en-US" w:eastAsia="ja-JP"/>
              </w:rPr>
            </w:pPr>
            <w:r w:rsidRPr="004E5D66">
              <w:rPr>
                <w:lang w:val="en-US" w:eastAsia="ja-JP" w:bidi="ar"/>
              </w:rPr>
              <w:t>-127.1</w:t>
            </w:r>
            <w:r w:rsidRPr="004E5D66">
              <w:rPr>
                <w:lang w:eastAsia="zh-CN"/>
              </w:rPr>
              <w:t xml:space="preserve"> </w:t>
            </w:r>
            <w:r w:rsidRPr="004E5D66">
              <w:t>- Δ</w:t>
            </w:r>
            <w:r w:rsidRPr="004E5D66">
              <w:rPr>
                <w:vertAlign w:val="subscript"/>
              </w:rPr>
              <w:t>OTAREFSENS</w:t>
            </w:r>
          </w:p>
        </w:tc>
      </w:tr>
    </w:tbl>
    <w:p w14:paraId="69272F73" w14:textId="77777777" w:rsidR="00AD07B9" w:rsidRPr="004E5D66" w:rsidRDefault="00AD07B9"/>
    <w:p w14:paraId="7D253A54" w14:textId="77777777" w:rsidR="00D62336" w:rsidRPr="004E5D66" w:rsidRDefault="00063062" w:rsidP="006A4D62">
      <w:pPr>
        <w:pStyle w:val="Heading2"/>
      </w:pPr>
      <w:bookmarkStart w:id="3984" w:name="_Toc21127709"/>
      <w:bookmarkStart w:id="3985" w:name="_Toc29811918"/>
      <w:bookmarkStart w:id="3986" w:name="_Toc37260392"/>
      <w:bookmarkStart w:id="3987" w:name="_Toc37267780"/>
      <w:bookmarkStart w:id="3988" w:name="_Toc44712386"/>
      <w:bookmarkStart w:id="3989" w:name="_Toc67916867"/>
      <w:bookmarkStart w:id="3990" w:name="_Toc53178863"/>
      <w:bookmarkStart w:id="3991" w:name="_Toc45893698"/>
      <w:bookmarkStart w:id="3992" w:name="_Toc61179101"/>
      <w:bookmarkStart w:id="3993" w:name="_Toc36817470"/>
      <w:bookmarkStart w:id="3994" w:name="_Toc12622"/>
      <w:bookmarkStart w:id="3995" w:name="_Toc61179571"/>
      <w:bookmarkStart w:id="3996" w:name="_Toc74663488"/>
      <w:bookmarkStart w:id="3997" w:name="_Toc53178412"/>
      <w:bookmarkStart w:id="3998" w:name="_Toc121933072"/>
      <w:bookmarkStart w:id="3999" w:name="_Toc121908786"/>
      <w:bookmarkStart w:id="4000" w:name="_Toc124186581"/>
      <w:bookmarkStart w:id="4001" w:name="_Toc137240753"/>
      <w:bookmarkStart w:id="4002" w:name="_Toc137244854"/>
      <w:bookmarkStart w:id="4003" w:name="_Toc138894068"/>
      <w:bookmarkStart w:id="4004" w:name="_Toc138894300"/>
      <w:bookmarkStart w:id="4005" w:name="_Toc145036693"/>
      <w:bookmarkStart w:id="4006" w:name="_Toc153188985"/>
      <w:bookmarkStart w:id="4007" w:name="_Toc155672268"/>
      <w:bookmarkStart w:id="4008" w:name="_Toc161927911"/>
      <w:bookmarkStart w:id="4009" w:name="_Toc163213408"/>
      <w:bookmarkStart w:id="4010" w:name="_Toc169794811"/>
      <w:bookmarkStart w:id="4011" w:name="_Toc171510439"/>
      <w:bookmarkStart w:id="4012" w:name="_Toc233969918"/>
      <w:r w:rsidRPr="004E5D66">
        <w:t>10.4</w:t>
      </w:r>
      <w:r w:rsidRPr="004E5D66">
        <w:tab/>
        <w:t xml:space="preserve">OTA </w:t>
      </w:r>
      <w:bookmarkEnd w:id="3984"/>
      <w:r w:rsidRPr="004E5D66">
        <w:t>dynamic range</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183BAFB0" w14:textId="77777777" w:rsidR="00D62336" w:rsidRPr="004E5D66" w:rsidRDefault="00063062" w:rsidP="006A4D62">
      <w:pPr>
        <w:pStyle w:val="Heading3"/>
      </w:pPr>
      <w:bookmarkStart w:id="4013" w:name="_Toc67916868"/>
      <w:bookmarkStart w:id="4014" w:name="_Toc61179102"/>
      <w:bookmarkStart w:id="4015" w:name="_Toc104311102"/>
      <w:bookmarkStart w:id="4016" w:name="_Toc74663489"/>
      <w:bookmarkStart w:id="4017" w:name="_Toc44712387"/>
      <w:bookmarkStart w:id="4018" w:name="_Toc53178413"/>
      <w:bookmarkStart w:id="4019" w:name="_Toc61179572"/>
      <w:bookmarkStart w:id="4020" w:name="_Toc82622030"/>
      <w:bookmarkStart w:id="4021" w:name="_Toc37267781"/>
      <w:bookmarkStart w:id="4022" w:name="_Toc106177116"/>
      <w:bookmarkStart w:id="4023" w:name="_Toc17614"/>
      <w:bookmarkStart w:id="4024" w:name="_Toc36817471"/>
      <w:bookmarkStart w:id="4025" w:name="_Toc114242284"/>
      <w:bookmarkStart w:id="4026" w:name="_Toc21127710"/>
      <w:bookmarkStart w:id="4027" w:name="_Toc90422877"/>
      <w:bookmarkStart w:id="4028" w:name="_Toc29811919"/>
      <w:bookmarkStart w:id="4029" w:name="_Toc37260393"/>
      <w:bookmarkStart w:id="4030" w:name="_Toc53178864"/>
      <w:bookmarkStart w:id="4031" w:name="_Toc106126803"/>
      <w:bookmarkStart w:id="4032" w:name="_Toc45893699"/>
      <w:bookmarkStart w:id="4033" w:name="_Toc121933073"/>
      <w:bookmarkStart w:id="4034" w:name="_Toc121908787"/>
      <w:bookmarkStart w:id="4035" w:name="_Toc124186582"/>
      <w:bookmarkStart w:id="4036" w:name="_Toc137240754"/>
      <w:bookmarkStart w:id="4037" w:name="_Toc137244855"/>
      <w:bookmarkStart w:id="4038" w:name="_Toc138894069"/>
      <w:bookmarkStart w:id="4039" w:name="_Toc138894301"/>
      <w:bookmarkStart w:id="4040" w:name="_Toc145036694"/>
      <w:bookmarkStart w:id="4041" w:name="_Toc153188986"/>
      <w:bookmarkStart w:id="4042" w:name="_Toc155672269"/>
      <w:bookmarkStart w:id="4043" w:name="_Toc161927912"/>
      <w:bookmarkStart w:id="4044" w:name="_Toc163213409"/>
      <w:bookmarkStart w:id="4045" w:name="_Toc169794812"/>
      <w:bookmarkStart w:id="4046" w:name="_Toc171510440"/>
      <w:bookmarkStart w:id="4047" w:name="_Toc233969919"/>
      <w:r w:rsidRPr="004E5D66">
        <w:t>10.4.1</w:t>
      </w:r>
      <w:r w:rsidRPr="004E5D66">
        <w:tab/>
        <w:t>General</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44CFC07D" w14:textId="77777777" w:rsidR="00D62336" w:rsidRPr="004E5D66" w:rsidRDefault="00063062">
      <w:r w:rsidRPr="004E5D66">
        <w:t xml:space="preserve">The OTA dynamic range is a measure of the capability of the receiver unit to receive a wanted signal in the presence of an interfering signal inside the received </w:t>
      </w:r>
      <w:r w:rsidRPr="004E5D66">
        <w:rPr>
          <w:rFonts w:hint="eastAsia"/>
          <w:i/>
          <w:lang w:val="en-US" w:eastAsia="zh-CN"/>
        </w:rPr>
        <w:t>SAN</w:t>
      </w:r>
      <w:r w:rsidRPr="004E5D66">
        <w:rPr>
          <w:i/>
        </w:rPr>
        <w:t xml:space="preserve"> channel bandwidth</w:t>
      </w:r>
      <w:r w:rsidRPr="004E5D66">
        <w:t>.</w:t>
      </w:r>
    </w:p>
    <w:p w14:paraId="7118552C" w14:textId="77777777" w:rsidR="00D62336" w:rsidRPr="004E5D66" w:rsidRDefault="00063062">
      <w:pPr>
        <w:rPr>
          <w:i/>
        </w:rPr>
      </w:pPr>
      <w:r w:rsidRPr="004E5D66">
        <w:lastRenderedPageBreak/>
        <w:t xml:space="preserve">The requirement shall apply at the RIB when the AoA of the incident wave of a received signal and the interfering signal are from the same direction and are within the </w:t>
      </w:r>
      <w:r w:rsidRPr="004E5D66">
        <w:rPr>
          <w:i/>
        </w:rPr>
        <w:t>OTA REFSENS RoAoA.</w:t>
      </w:r>
    </w:p>
    <w:p w14:paraId="4D886A0D" w14:textId="77777777" w:rsidR="00D62336" w:rsidRPr="004E5D66" w:rsidRDefault="00063062">
      <w:r w:rsidRPr="004E5D66">
        <w:t xml:space="preserve">The wanted and interfering signals apply to each supported polarization, under the assumption of </w:t>
      </w:r>
      <w:r w:rsidRPr="004E5D66">
        <w:rPr>
          <w:i/>
        </w:rPr>
        <w:t>polarization match</w:t>
      </w:r>
      <w:r w:rsidRPr="004E5D66">
        <w:t>.</w:t>
      </w:r>
    </w:p>
    <w:p w14:paraId="05595250" w14:textId="77777777" w:rsidR="00D62336" w:rsidRPr="004E5D66" w:rsidRDefault="00063062" w:rsidP="006A4D62">
      <w:pPr>
        <w:pStyle w:val="Heading3"/>
      </w:pPr>
      <w:bookmarkStart w:id="4048" w:name="_Toc36817472"/>
      <w:bookmarkStart w:id="4049" w:name="_Toc90422878"/>
      <w:bookmarkStart w:id="4050" w:name="_Toc21127711"/>
      <w:bookmarkStart w:id="4051" w:name="_Toc67916869"/>
      <w:bookmarkStart w:id="4052" w:name="_Toc74663490"/>
      <w:bookmarkStart w:id="4053" w:name="_Toc82622031"/>
      <w:bookmarkStart w:id="4054" w:name="_Toc45893700"/>
      <w:bookmarkStart w:id="4055" w:name="_Toc18649"/>
      <w:bookmarkStart w:id="4056" w:name="_Toc104311103"/>
      <w:bookmarkStart w:id="4057" w:name="_Toc61179103"/>
      <w:bookmarkStart w:id="4058" w:name="_Toc29811920"/>
      <w:bookmarkStart w:id="4059" w:name="_Toc37260394"/>
      <w:bookmarkStart w:id="4060" w:name="_Toc44712388"/>
      <w:bookmarkStart w:id="4061" w:name="_Toc53178414"/>
      <w:bookmarkStart w:id="4062" w:name="_Toc37267782"/>
      <w:bookmarkStart w:id="4063" w:name="_Toc53178865"/>
      <w:bookmarkStart w:id="4064" w:name="_Toc106126804"/>
      <w:bookmarkStart w:id="4065" w:name="_Toc106177117"/>
      <w:bookmarkStart w:id="4066" w:name="_Toc61179573"/>
      <w:bookmarkStart w:id="4067" w:name="_Toc114242285"/>
      <w:bookmarkStart w:id="4068" w:name="_Toc121933074"/>
      <w:bookmarkStart w:id="4069" w:name="_Toc121908788"/>
      <w:bookmarkStart w:id="4070" w:name="_Toc124186583"/>
      <w:bookmarkStart w:id="4071" w:name="_Toc137240755"/>
      <w:bookmarkStart w:id="4072" w:name="_Toc137244856"/>
      <w:bookmarkStart w:id="4073" w:name="_Toc138894070"/>
      <w:bookmarkStart w:id="4074" w:name="_Toc138894302"/>
      <w:bookmarkStart w:id="4075" w:name="_Toc145036695"/>
      <w:bookmarkStart w:id="4076" w:name="_Toc153188987"/>
      <w:bookmarkStart w:id="4077" w:name="_Toc155672270"/>
      <w:bookmarkStart w:id="4078" w:name="_Toc161927913"/>
      <w:bookmarkStart w:id="4079" w:name="_Toc163213410"/>
      <w:bookmarkStart w:id="4080" w:name="_Toc169794813"/>
      <w:bookmarkStart w:id="4081" w:name="_Toc171510441"/>
      <w:bookmarkStart w:id="4082" w:name="_Toc233969920"/>
      <w:r w:rsidRPr="004E5D66">
        <w:t>10.4.2</w:t>
      </w:r>
      <w:r w:rsidRPr="004E5D66">
        <w:tab/>
        <w:t xml:space="preserve">Minimum requirement for </w:t>
      </w:r>
      <w:r w:rsidRPr="004E5D66">
        <w:rPr>
          <w:rFonts w:hint="eastAsia"/>
          <w:i/>
          <w:iCs/>
          <w:lang w:val="en-US" w:eastAsia="zh-CN"/>
        </w:rPr>
        <w:t>SAN</w:t>
      </w:r>
      <w:r w:rsidRPr="004E5D66">
        <w:rPr>
          <w:i/>
        </w:rPr>
        <w:t xml:space="preserve"> type 1-O</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4EB77584" w14:textId="77777777" w:rsidR="00D62336" w:rsidRPr="004E5D66" w:rsidRDefault="00063062">
      <w:r w:rsidRPr="004E5D66">
        <w:rPr>
          <w:rFonts w:hint="eastAsia"/>
          <w:lang w:val="en-US" w:eastAsia="zh-CN"/>
        </w:rPr>
        <w:t>For SAN supporting E-UTRA, t</w:t>
      </w:r>
      <w:r w:rsidRPr="004E5D66">
        <w:t xml:space="preserve">he throughput shall be ≥ 95% of the maximum throughput of the reference measurement channel as specified in annex A.2 with parameters specified in table </w:t>
      </w:r>
      <w:r w:rsidRPr="004E5D66">
        <w:rPr>
          <w:lang w:val="en-US" w:eastAsia="zh-CN"/>
        </w:rPr>
        <w:t>10</w:t>
      </w:r>
      <w:r w:rsidRPr="004E5D66">
        <w:t>.</w:t>
      </w:r>
      <w:r w:rsidRPr="004E5D66">
        <w:rPr>
          <w:lang w:val="en-US" w:eastAsia="zh-CN"/>
        </w:rPr>
        <w:t>4</w:t>
      </w:r>
      <w:r w:rsidRPr="004E5D66">
        <w:t xml:space="preserve">.2-1 for </w:t>
      </w:r>
      <w:r w:rsidRPr="004E5D66">
        <w:rPr>
          <w:lang w:val="en-US" w:eastAsia="zh-CN"/>
        </w:rPr>
        <w:t>LEO</w:t>
      </w:r>
      <w:r w:rsidRPr="004E5D66">
        <w:rPr>
          <w:rFonts w:hint="eastAsia"/>
          <w:lang w:val="en-US" w:eastAsia="zh-CN"/>
        </w:rPr>
        <w:t xml:space="preserve"> </w:t>
      </w:r>
      <w:r w:rsidRPr="004E5D66">
        <w:rPr>
          <w:lang w:val="en-US" w:eastAsia="zh-CN"/>
        </w:rPr>
        <w:t>SAN</w:t>
      </w:r>
      <w:r w:rsidRPr="004E5D66">
        <w:t>.</w:t>
      </w:r>
    </w:p>
    <w:p w14:paraId="6F243A78" w14:textId="54BF00A0" w:rsidR="00D62336" w:rsidRPr="004E5D66" w:rsidRDefault="00063062" w:rsidP="001A67FB">
      <w:pPr>
        <w:pStyle w:val="TH"/>
      </w:pPr>
      <w:r w:rsidRPr="004E5D66">
        <w:rPr>
          <w:rFonts w:eastAsia="Osaka"/>
        </w:rPr>
        <w:t xml:space="preserve">Table </w:t>
      </w:r>
      <w:r w:rsidRPr="004E5D66">
        <w:rPr>
          <w:lang w:eastAsia="zh-CN"/>
        </w:rPr>
        <w:t>10</w:t>
      </w:r>
      <w:r w:rsidRPr="004E5D66">
        <w:t>.</w:t>
      </w:r>
      <w:r w:rsidRPr="004E5D66">
        <w:rPr>
          <w:lang w:eastAsia="zh-CN"/>
        </w:rPr>
        <w:t>4</w:t>
      </w:r>
      <w:r w:rsidRPr="004E5D66">
        <w:t>.2-1</w:t>
      </w:r>
      <w:r w:rsidRPr="004E5D66">
        <w:rPr>
          <w:rFonts w:eastAsia="Osaka"/>
        </w:rPr>
        <w:t xml:space="preserve">: </w:t>
      </w:r>
      <w:r w:rsidRPr="004E5D66">
        <w:rPr>
          <w:lang w:eastAsia="zh-CN"/>
        </w:rPr>
        <w:t>D</w:t>
      </w:r>
      <w:r w:rsidRPr="004E5D66">
        <w:t xml:space="preserve">ynamic range </w:t>
      </w:r>
      <w:r w:rsidRPr="004E5D66">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E5D66" w:rsidRPr="004E5D66" w14:paraId="34F54915" w14:textId="77777777">
        <w:trPr>
          <w:jc w:val="center"/>
        </w:trPr>
        <w:tc>
          <w:tcPr>
            <w:tcW w:w="1116" w:type="dxa"/>
            <w:vAlign w:val="center"/>
          </w:tcPr>
          <w:p w14:paraId="5BE3EE8D" w14:textId="7CECCCBC" w:rsidR="00413910" w:rsidRPr="004E5D66" w:rsidRDefault="00413910" w:rsidP="00413910">
            <w:pPr>
              <w:pStyle w:val="TAH"/>
              <w:rPr>
                <w:rFonts w:cs="Arial"/>
                <w:lang w:val="it-IT"/>
              </w:rPr>
            </w:pPr>
            <w:r w:rsidRPr="004E5D66">
              <w:rPr>
                <w:rFonts w:cs="Arial"/>
                <w:lang w:eastAsia="zh-CN"/>
              </w:rPr>
              <w:t>SAN</w:t>
            </w:r>
            <w:r w:rsidRPr="004E5D66">
              <w:rPr>
                <w:rFonts w:cs="Arial"/>
              </w:rPr>
              <w:t xml:space="preserve"> </w:t>
            </w:r>
            <w:r w:rsidRPr="004E5D66">
              <w:rPr>
                <w:rFonts w:cs="Arial"/>
                <w:lang w:val="it-IT"/>
              </w:rPr>
              <w:t>channel bandwidth (MHz)</w:t>
            </w:r>
          </w:p>
        </w:tc>
        <w:tc>
          <w:tcPr>
            <w:tcW w:w="1387" w:type="dxa"/>
            <w:vAlign w:val="center"/>
          </w:tcPr>
          <w:p w14:paraId="524372DC" w14:textId="0BCA4E61" w:rsidR="00413910" w:rsidRPr="004E5D66" w:rsidRDefault="00413910" w:rsidP="00413910">
            <w:pPr>
              <w:pStyle w:val="TAH"/>
              <w:rPr>
                <w:rFonts w:cs="Arial"/>
              </w:rPr>
            </w:pPr>
            <w:r w:rsidRPr="004E5D66">
              <w:rPr>
                <w:rFonts w:cs="Arial"/>
              </w:rPr>
              <w:t>Reference measurement channel</w:t>
            </w:r>
          </w:p>
        </w:tc>
        <w:tc>
          <w:tcPr>
            <w:tcW w:w="1550" w:type="dxa"/>
            <w:vAlign w:val="center"/>
          </w:tcPr>
          <w:p w14:paraId="009A4162" w14:textId="237753D1" w:rsidR="00413910" w:rsidRPr="004E5D66" w:rsidRDefault="00413910" w:rsidP="00413910">
            <w:pPr>
              <w:pStyle w:val="TAH"/>
              <w:rPr>
                <w:rFonts w:cs="Arial"/>
              </w:rPr>
            </w:pPr>
            <w:r w:rsidRPr="004E5D66">
              <w:rPr>
                <w:rFonts w:cs="Arial"/>
              </w:rPr>
              <w:t>Wanted signal mean power (dBm)</w:t>
            </w:r>
          </w:p>
        </w:tc>
        <w:tc>
          <w:tcPr>
            <w:tcW w:w="1567" w:type="dxa"/>
            <w:vAlign w:val="center"/>
          </w:tcPr>
          <w:p w14:paraId="38CB0FD0" w14:textId="33D734CB" w:rsidR="00413910" w:rsidRPr="004E5D66" w:rsidRDefault="00413910" w:rsidP="00413910">
            <w:pPr>
              <w:pStyle w:val="TAH"/>
              <w:rPr>
                <w:rFonts w:cs="Arial"/>
              </w:rPr>
            </w:pPr>
            <w:r w:rsidRPr="004E5D66">
              <w:rPr>
                <w:rFonts w:cs="Arial"/>
              </w:rPr>
              <w:t>Interfering signal mean power (dBm) / BW</w:t>
            </w:r>
            <w:r w:rsidRPr="004E5D66">
              <w:rPr>
                <w:rFonts w:cs="Arial"/>
                <w:vertAlign w:val="subscript"/>
              </w:rPr>
              <w:t>Config</w:t>
            </w:r>
          </w:p>
        </w:tc>
        <w:tc>
          <w:tcPr>
            <w:tcW w:w="1424" w:type="dxa"/>
            <w:vAlign w:val="center"/>
          </w:tcPr>
          <w:p w14:paraId="612A75C7" w14:textId="02CF332B" w:rsidR="00413910" w:rsidRPr="004E5D66" w:rsidRDefault="00413910" w:rsidP="00413910">
            <w:pPr>
              <w:pStyle w:val="TAH"/>
              <w:rPr>
                <w:rFonts w:cs="Arial"/>
              </w:rPr>
            </w:pPr>
            <w:r w:rsidRPr="004E5D66">
              <w:rPr>
                <w:rFonts w:cs="Arial"/>
              </w:rPr>
              <w:t>Type of interfering signal</w:t>
            </w:r>
          </w:p>
        </w:tc>
      </w:tr>
      <w:tr w:rsidR="004E5D66" w:rsidRPr="004E5D66" w14:paraId="5A9C7411" w14:textId="77777777">
        <w:trPr>
          <w:jc w:val="center"/>
        </w:trPr>
        <w:tc>
          <w:tcPr>
            <w:tcW w:w="1116" w:type="dxa"/>
            <w:vAlign w:val="center"/>
          </w:tcPr>
          <w:p w14:paraId="410172C9" w14:textId="77777777" w:rsidR="00D62336" w:rsidRPr="004E5D66" w:rsidRDefault="00063062">
            <w:pPr>
              <w:pStyle w:val="TAC"/>
              <w:rPr>
                <w:rFonts w:cs="Arial"/>
              </w:rPr>
            </w:pPr>
            <w:r w:rsidRPr="004E5D66">
              <w:rPr>
                <w:rFonts w:cs="Arial"/>
              </w:rPr>
              <w:t>1.4</w:t>
            </w:r>
          </w:p>
        </w:tc>
        <w:tc>
          <w:tcPr>
            <w:tcW w:w="1387" w:type="dxa"/>
            <w:vAlign w:val="center"/>
          </w:tcPr>
          <w:p w14:paraId="6F9D5FC9" w14:textId="77777777" w:rsidR="00D62336" w:rsidRPr="004E5D66" w:rsidRDefault="00063062">
            <w:pPr>
              <w:pStyle w:val="TAC"/>
              <w:rPr>
                <w:rFonts w:cs="Arial"/>
              </w:rPr>
            </w:pPr>
            <w:r w:rsidRPr="004E5D66">
              <w:rPr>
                <w:rFonts w:cs="Arial"/>
              </w:rPr>
              <w:t>FRC A2-1 in Annex A.2</w:t>
            </w:r>
          </w:p>
        </w:tc>
        <w:tc>
          <w:tcPr>
            <w:tcW w:w="1550" w:type="dxa"/>
            <w:vAlign w:val="center"/>
          </w:tcPr>
          <w:p w14:paraId="037088E6" w14:textId="77777777" w:rsidR="00D62336" w:rsidRPr="004E5D66" w:rsidRDefault="00063062">
            <w:pPr>
              <w:pStyle w:val="TAC"/>
              <w:rPr>
                <w:rFonts w:cs="Arial"/>
                <w:lang w:val="en-US"/>
              </w:rPr>
            </w:pPr>
            <w:r w:rsidRPr="004E5D66">
              <w:rPr>
                <w:rFonts w:cs="Arial"/>
                <w:lang w:val="en-US"/>
              </w:rPr>
              <w:t>-82.0</w:t>
            </w:r>
            <w:r w:rsidRPr="004E5D66">
              <w:rPr>
                <w:rFonts w:cs="v5.0.0" w:hint="eastAsia"/>
                <w:lang w:val="en-US" w:eastAsia="zh-CN"/>
              </w:rPr>
              <w:t xml:space="preserve"> </w:t>
            </w:r>
            <w:r w:rsidRPr="004E5D66">
              <w:rPr>
                <w:rFonts w:cs="v5.0.0"/>
                <w:lang w:eastAsia="zh-CN"/>
              </w:rPr>
              <w:t>- Δ</w:t>
            </w:r>
            <w:r w:rsidRPr="004E5D66">
              <w:rPr>
                <w:rFonts w:cs="Arial"/>
                <w:vertAlign w:val="subscript"/>
              </w:rPr>
              <w:t>OTAREFSENS</w:t>
            </w:r>
          </w:p>
        </w:tc>
        <w:tc>
          <w:tcPr>
            <w:tcW w:w="1567" w:type="dxa"/>
            <w:vAlign w:val="center"/>
          </w:tcPr>
          <w:p w14:paraId="0F40A22B" w14:textId="77777777" w:rsidR="00D62336" w:rsidRPr="004E5D66" w:rsidRDefault="00063062">
            <w:pPr>
              <w:pStyle w:val="TAC"/>
              <w:rPr>
                <w:rFonts w:cs="Arial"/>
                <w:lang w:val="en-US"/>
              </w:rPr>
            </w:pPr>
            <w:r w:rsidRPr="004E5D66">
              <w:rPr>
                <w:rFonts w:cs="Arial"/>
                <w:lang w:val="en-US" w:bidi="ar"/>
              </w:rPr>
              <w:t>-94.4</w:t>
            </w:r>
            <w:r w:rsidRPr="004E5D66">
              <w:rPr>
                <w:rFonts w:cs="v5.0.0" w:hint="eastAsia"/>
                <w:lang w:val="en-US" w:eastAsia="zh-CN"/>
              </w:rPr>
              <w:t xml:space="preserve"> </w:t>
            </w:r>
            <w:r w:rsidRPr="004E5D66">
              <w:rPr>
                <w:rFonts w:cs="v5.0.0"/>
                <w:lang w:eastAsia="zh-CN"/>
              </w:rPr>
              <w:t>- Δ</w:t>
            </w:r>
            <w:r w:rsidRPr="004E5D66">
              <w:rPr>
                <w:rFonts w:cs="Arial"/>
                <w:vertAlign w:val="subscript"/>
              </w:rPr>
              <w:t>OTAREFSENS</w:t>
            </w:r>
          </w:p>
        </w:tc>
        <w:tc>
          <w:tcPr>
            <w:tcW w:w="1424" w:type="dxa"/>
            <w:vAlign w:val="center"/>
          </w:tcPr>
          <w:p w14:paraId="3D9A1174" w14:textId="77777777" w:rsidR="00D62336" w:rsidRPr="004E5D66" w:rsidRDefault="00063062">
            <w:pPr>
              <w:pStyle w:val="TAC"/>
              <w:rPr>
                <w:rFonts w:cs="Arial"/>
              </w:rPr>
            </w:pPr>
            <w:r w:rsidRPr="004E5D66">
              <w:rPr>
                <w:rFonts w:cs="Arial"/>
              </w:rPr>
              <w:t>AWGN</w:t>
            </w:r>
          </w:p>
        </w:tc>
      </w:tr>
      <w:tr w:rsidR="00D62336" w:rsidRPr="004E5D6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1A1D9848" w:rsidR="00D62336" w:rsidRPr="004E5D66" w:rsidRDefault="00BF3568">
            <w:pPr>
              <w:pStyle w:val="TAN"/>
            </w:pPr>
            <w:r w:rsidRPr="004E5D66">
              <w:t>Note:</w:t>
            </w:r>
            <w:r w:rsidRPr="004E5D66">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Pr="004E5D66" w:rsidRDefault="00D62336">
      <w:pPr>
        <w:rPr>
          <w:lang w:eastAsia="zh-CN"/>
        </w:rPr>
      </w:pPr>
    </w:p>
    <w:p w14:paraId="021F833B" w14:textId="05FA7204" w:rsidR="00D62336" w:rsidRPr="004E5D66" w:rsidRDefault="001C340F">
      <w:r w:rsidRPr="004E5D66">
        <w:rPr>
          <w:rFonts w:hint="eastAsia"/>
          <w:lang w:val="en-US" w:eastAsia="zh-CN"/>
        </w:rPr>
        <w:t>For SAN</w:t>
      </w:r>
      <w:r w:rsidRPr="004E5D66">
        <w:rPr>
          <w:lang w:eastAsia="zh-CN"/>
        </w:rPr>
        <w:t xml:space="preserve"> supporting standalone NB-IoT, t</w:t>
      </w:r>
      <w:r w:rsidRPr="004E5D66">
        <w:t xml:space="preserve">he throughput shall be ≥ 95% of the maximum throughput of the reference measurement channel as specified in annex A.15 with parameters specified in table </w:t>
      </w:r>
      <w:r w:rsidRPr="004E5D66">
        <w:rPr>
          <w:lang w:eastAsia="zh-CN"/>
        </w:rPr>
        <w:t>10</w:t>
      </w:r>
      <w:r w:rsidRPr="004E5D66">
        <w:t>.</w:t>
      </w:r>
      <w:r w:rsidRPr="004E5D66">
        <w:rPr>
          <w:lang w:eastAsia="zh-CN"/>
        </w:rPr>
        <w:t>4</w:t>
      </w:r>
      <w:r w:rsidRPr="004E5D66">
        <w:t>.2-</w:t>
      </w:r>
      <w:r w:rsidRPr="004E5D66">
        <w:rPr>
          <w:lang w:eastAsia="zh-CN"/>
        </w:rPr>
        <w:t>2</w:t>
      </w:r>
      <w:r w:rsidRPr="004E5D66">
        <w:t xml:space="preserve"> for </w:t>
      </w:r>
      <w:r w:rsidRPr="004E5D66">
        <w:rPr>
          <w:lang w:eastAsia="zh-CN"/>
        </w:rPr>
        <w:t xml:space="preserve">GEO SAN FDD, </w:t>
      </w:r>
      <w:r w:rsidRPr="004E5D66">
        <w:t xml:space="preserve">table </w:t>
      </w:r>
      <w:r w:rsidRPr="004E5D66">
        <w:rPr>
          <w:lang w:eastAsia="zh-CN"/>
        </w:rPr>
        <w:t>10</w:t>
      </w:r>
      <w:r w:rsidRPr="004E5D66">
        <w:t>.</w:t>
      </w:r>
      <w:r w:rsidRPr="004E5D66">
        <w:rPr>
          <w:lang w:eastAsia="zh-CN"/>
        </w:rPr>
        <w:t>4</w:t>
      </w:r>
      <w:r w:rsidRPr="004E5D66">
        <w:t>.2-</w:t>
      </w:r>
      <w:r w:rsidRPr="004E5D66">
        <w:rPr>
          <w:lang w:eastAsia="zh-CN"/>
        </w:rPr>
        <w:t>3</w:t>
      </w:r>
      <w:r w:rsidRPr="004E5D66">
        <w:t xml:space="preserve"> for </w:t>
      </w:r>
      <w:r w:rsidRPr="004E5D66">
        <w:rPr>
          <w:lang w:eastAsia="zh-CN"/>
        </w:rPr>
        <w:t>LEO SAN FDD and t</w:t>
      </w:r>
      <w:r w:rsidRPr="004E5D66">
        <w:t xml:space="preserve">able </w:t>
      </w:r>
      <w:r w:rsidRPr="004E5D66">
        <w:rPr>
          <w:lang w:eastAsia="zh-CN"/>
        </w:rPr>
        <w:t>10</w:t>
      </w:r>
      <w:r w:rsidRPr="004E5D66">
        <w:t>.</w:t>
      </w:r>
      <w:r w:rsidRPr="004E5D66">
        <w:rPr>
          <w:lang w:eastAsia="zh-CN"/>
        </w:rPr>
        <w:t>4</w:t>
      </w:r>
      <w:r w:rsidRPr="004E5D66">
        <w:t>.2-</w:t>
      </w:r>
      <w:r w:rsidRPr="004E5D66">
        <w:rPr>
          <w:lang w:eastAsia="zh-CN"/>
        </w:rPr>
        <w:t>4</w:t>
      </w:r>
      <w:r w:rsidRPr="004E5D66">
        <w:t xml:space="preserve"> for </w:t>
      </w:r>
      <w:r w:rsidRPr="004E5D66">
        <w:rPr>
          <w:lang w:eastAsia="zh-CN"/>
        </w:rPr>
        <w:t>LEO SAN TDD</w:t>
      </w:r>
      <w:r w:rsidRPr="004E5D66">
        <w:t>.</w:t>
      </w:r>
    </w:p>
    <w:p w14:paraId="0DFA2789" w14:textId="73F4BA4C" w:rsidR="00D62336" w:rsidRPr="004E5D66" w:rsidRDefault="00063062" w:rsidP="001A67FB">
      <w:pPr>
        <w:pStyle w:val="TH"/>
        <w:rPr>
          <w:rFonts w:eastAsia="Osaka"/>
        </w:rPr>
      </w:pPr>
      <w:r w:rsidRPr="004E5D66">
        <w:rPr>
          <w:rFonts w:eastAsia="Osaka"/>
        </w:rPr>
        <w:t xml:space="preserve">Table </w:t>
      </w:r>
      <w:r w:rsidRPr="004E5D66">
        <w:rPr>
          <w:lang w:eastAsia="zh-CN"/>
        </w:rPr>
        <w:t>10</w:t>
      </w:r>
      <w:r w:rsidRPr="004E5D66">
        <w:t>.</w:t>
      </w:r>
      <w:r w:rsidRPr="004E5D66">
        <w:rPr>
          <w:lang w:eastAsia="zh-CN"/>
        </w:rPr>
        <w:t>4</w:t>
      </w:r>
      <w:r w:rsidRPr="004E5D66">
        <w:t>.2-</w:t>
      </w:r>
      <w:r w:rsidRPr="004E5D66">
        <w:rPr>
          <w:lang w:eastAsia="zh-CN"/>
        </w:rPr>
        <w:t>2</w:t>
      </w:r>
      <w:r w:rsidRPr="004E5D66">
        <w:rPr>
          <w:rFonts w:eastAsia="Osaka"/>
        </w:rPr>
        <w:t xml:space="preserve">: </w:t>
      </w:r>
      <w:r w:rsidRPr="004E5D66">
        <w:rPr>
          <w:lang w:eastAsia="zh-CN"/>
        </w:rPr>
        <w:t>D</w:t>
      </w:r>
      <w:r w:rsidRPr="004E5D66">
        <w:t xml:space="preserve">ynamic range </w:t>
      </w:r>
      <w:r w:rsidRPr="004E5D66">
        <w:rPr>
          <w:lang w:eastAsia="zh-CN"/>
        </w:rPr>
        <w:t xml:space="preserve">of SAN supporting </w:t>
      </w:r>
      <w:r w:rsidRPr="004E5D66">
        <w:rPr>
          <w:rFonts w:eastAsia="SimSun"/>
          <w:lang w:eastAsia="zh-CN"/>
        </w:rPr>
        <w:t>standalone NB-IoT operation</w:t>
      </w:r>
      <w:r w:rsidRPr="004E5D66">
        <w:rPr>
          <w:lang w:eastAsia="zh-CN"/>
        </w:rPr>
        <w:t xml:space="preserve"> </w:t>
      </w:r>
      <w:r w:rsidR="00EA03B5" w:rsidRPr="004E5D66">
        <w:rPr>
          <w:lang w:eastAsia="zh-CN"/>
        </w:rPr>
        <w:t>in FDD frequency bands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E5D66" w:rsidRPr="004E5D66" w14:paraId="6DE0114B" w14:textId="77777777">
        <w:trPr>
          <w:jc w:val="center"/>
        </w:trPr>
        <w:tc>
          <w:tcPr>
            <w:tcW w:w="1116" w:type="dxa"/>
            <w:vAlign w:val="center"/>
          </w:tcPr>
          <w:p w14:paraId="50CB5DFE" w14:textId="62112E9B" w:rsidR="0049274E" w:rsidRPr="004E5D66" w:rsidRDefault="0049274E" w:rsidP="0049274E">
            <w:pPr>
              <w:pStyle w:val="TAH"/>
              <w:rPr>
                <w:lang w:eastAsia="ja-JP"/>
              </w:rPr>
            </w:pPr>
            <w:r w:rsidRPr="004E5D66">
              <w:rPr>
                <w:lang w:eastAsia="zh-CN"/>
              </w:rPr>
              <w:t>SAN</w:t>
            </w:r>
            <w:r w:rsidRPr="004E5D66">
              <w:rPr>
                <w:lang w:eastAsia="ja-JP"/>
              </w:rPr>
              <w:t xml:space="preserve"> channel bandwidth (kHz)</w:t>
            </w:r>
          </w:p>
        </w:tc>
        <w:tc>
          <w:tcPr>
            <w:tcW w:w="1387" w:type="dxa"/>
            <w:vAlign w:val="center"/>
          </w:tcPr>
          <w:p w14:paraId="24E1ABCF" w14:textId="278EB1B0" w:rsidR="0049274E" w:rsidRPr="004E5D66" w:rsidRDefault="0049274E" w:rsidP="0049274E">
            <w:pPr>
              <w:pStyle w:val="TAH"/>
              <w:rPr>
                <w:lang w:eastAsia="ja-JP"/>
              </w:rPr>
            </w:pPr>
            <w:r w:rsidRPr="004E5D66">
              <w:rPr>
                <w:lang w:eastAsia="ja-JP"/>
              </w:rPr>
              <w:t>Reference measurement channel</w:t>
            </w:r>
          </w:p>
        </w:tc>
        <w:tc>
          <w:tcPr>
            <w:tcW w:w="1550" w:type="dxa"/>
            <w:vAlign w:val="center"/>
          </w:tcPr>
          <w:p w14:paraId="0088EDC8" w14:textId="4835C880" w:rsidR="0049274E" w:rsidRPr="004E5D66" w:rsidRDefault="0049274E" w:rsidP="0049274E">
            <w:pPr>
              <w:pStyle w:val="TAH"/>
              <w:rPr>
                <w:lang w:eastAsia="ja-JP"/>
              </w:rPr>
            </w:pPr>
            <w:r w:rsidRPr="004E5D66">
              <w:rPr>
                <w:lang w:eastAsia="ja-JP"/>
              </w:rPr>
              <w:t>Wanted signal mean power (dBm)</w:t>
            </w:r>
          </w:p>
        </w:tc>
        <w:tc>
          <w:tcPr>
            <w:tcW w:w="1567" w:type="dxa"/>
            <w:vAlign w:val="center"/>
          </w:tcPr>
          <w:p w14:paraId="2016D35F" w14:textId="5259A852" w:rsidR="0049274E" w:rsidRPr="004E5D66" w:rsidRDefault="0049274E" w:rsidP="0049274E">
            <w:pPr>
              <w:pStyle w:val="TAH"/>
              <w:rPr>
                <w:lang w:eastAsia="ja-JP"/>
              </w:rPr>
            </w:pPr>
            <w:r w:rsidRPr="004E5D66">
              <w:rPr>
                <w:lang w:eastAsia="ja-JP"/>
              </w:rPr>
              <w:t>Interfering signal mean power (dBm) / BW</w:t>
            </w:r>
            <w:r w:rsidRPr="004E5D66">
              <w:rPr>
                <w:vertAlign w:val="subscript"/>
                <w:lang w:eastAsia="ja-JP"/>
              </w:rPr>
              <w:t>Channel</w:t>
            </w:r>
          </w:p>
        </w:tc>
        <w:tc>
          <w:tcPr>
            <w:tcW w:w="1424" w:type="dxa"/>
            <w:vAlign w:val="center"/>
          </w:tcPr>
          <w:p w14:paraId="26B7A274" w14:textId="66837181" w:rsidR="0049274E" w:rsidRPr="004E5D66" w:rsidRDefault="0049274E" w:rsidP="0049274E">
            <w:pPr>
              <w:pStyle w:val="TAH"/>
              <w:rPr>
                <w:lang w:eastAsia="ja-JP"/>
              </w:rPr>
            </w:pPr>
            <w:r w:rsidRPr="004E5D66">
              <w:rPr>
                <w:lang w:eastAsia="ja-JP"/>
              </w:rPr>
              <w:t>Type of interfering signal</w:t>
            </w:r>
          </w:p>
        </w:tc>
      </w:tr>
      <w:tr w:rsidR="004E5D66" w:rsidRPr="004E5D66" w14:paraId="3B447392" w14:textId="77777777">
        <w:trPr>
          <w:jc w:val="center"/>
        </w:trPr>
        <w:tc>
          <w:tcPr>
            <w:tcW w:w="1116" w:type="dxa"/>
            <w:vAlign w:val="center"/>
          </w:tcPr>
          <w:p w14:paraId="480467F0" w14:textId="77777777" w:rsidR="00D62336" w:rsidRPr="004E5D66" w:rsidRDefault="00063062">
            <w:pPr>
              <w:pStyle w:val="TAC"/>
              <w:rPr>
                <w:rFonts w:cs="Arial"/>
                <w:lang w:eastAsia="ja-JP"/>
              </w:rPr>
            </w:pPr>
            <w:r w:rsidRPr="004E5D66">
              <w:rPr>
                <w:rFonts w:cs="Arial"/>
                <w:lang w:eastAsia="ja-JP"/>
              </w:rPr>
              <w:t>200</w:t>
            </w:r>
          </w:p>
        </w:tc>
        <w:tc>
          <w:tcPr>
            <w:tcW w:w="1387" w:type="dxa"/>
            <w:vAlign w:val="center"/>
          </w:tcPr>
          <w:p w14:paraId="6C1443D1" w14:textId="77777777" w:rsidR="00D62336" w:rsidRPr="004E5D66" w:rsidRDefault="00063062">
            <w:pPr>
              <w:pStyle w:val="TAC"/>
              <w:rPr>
                <w:rFonts w:cs="Arial"/>
                <w:lang w:eastAsia="ja-JP"/>
              </w:rPr>
            </w:pPr>
            <w:r w:rsidRPr="004E5D66">
              <w:rPr>
                <w:rFonts w:cs="Arial"/>
                <w:lang w:eastAsia="ja-JP"/>
              </w:rPr>
              <w:t>FRC A15-1 in Annex A.15</w:t>
            </w:r>
          </w:p>
        </w:tc>
        <w:tc>
          <w:tcPr>
            <w:tcW w:w="1550" w:type="dxa"/>
            <w:vAlign w:val="center"/>
          </w:tcPr>
          <w:p w14:paraId="607A9CC3" w14:textId="77777777" w:rsidR="00D62336" w:rsidRPr="004E5D66" w:rsidRDefault="00063062">
            <w:pPr>
              <w:pStyle w:val="TAC"/>
              <w:rPr>
                <w:rFonts w:cs="Arial"/>
                <w:lang w:eastAsia="zh-CN"/>
              </w:rPr>
            </w:pPr>
            <w:r w:rsidRPr="004E5D66">
              <w:rPr>
                <w:rFonts w:cs="Arial"/>
                <w:lang w:eastAsia="zh-CN" w:bidi="ar"/>
              </w:rPr>
              <w:t>-97.3</w:t>
            </w:r>
            <w:r w:rsidRPr="004E5D66">
              <w:rPr>
                <w:rFonts w:cs="v5.0.0"/>
                <w:lang w:eastAsia="zh-CN"/>
              </w:rPr>
              <w:t xml:space="preserve"> - Δ</w:t>
            </w:r>
            <w:r w:rsidRPr="004E5D66">
              <w:rPr>
                <w:rFonts w:cs="Arial"/>
                <w:vertAlign w:val="subscript"/>
              </w:rPr>
              <w:t>OTAREFSENS</w:t>
            </w:r>
          </w:p>
        </w:tc>
        <w:tc>
          <w:tcPr>
            <w:tcW w:w="1567" w:type="dxa"/>
            <w:vAlign w:val="center"/>
          </w:tcPr>
          <w:p w14:paraId="5ADCDE26" w14:textId="77777777" w:rsidR="00D62336" w:rsidRPr="004E5D66" w:rsidRDefault="00063062">
            <w:pPr>
              <w:pStyle w:val="TAC"/>
              <w:rPr>
                <w:rFonts w:cs="Arial"/>
                <w:lang w:eastAsia="zh-CN"/>
              </w:rPr>
            </w:pPr>
            <w:r w:rsidRPr="004E5D66">
              <w:rPr>
                <w:rFonts w:cs="Arial"/>
                <w:lang w:eastAsia="zh-CN" w:bidi="ar"/>
              </w:rPr>
              <w:t>-93.6</w:t>
            </w:r>
            <w:r w:rsidRPr="004E5D66">
              <w:rPr>
                <w:rFonts w:cs="v5.0.0"/>
                <w:lang w:eastAsia="zh-CN"/>
              </w:rPr>
              <w:t xml:space="preserve"> - Δ</w:t>
            </w:r>
            <w:r w:rsidRPr="004E5D66">
              <w:rPr>
                <w:rFonts w:cs="Arial"/>
                <w:vertAlign w:val="subscript"/>
              </w:rPr>
              <w:t>OTAREFSENS</w:t>
            </w:r>
          </w:p>
        </w:tc>
        <w:tc>
          <w:tcPr>
            <w:tcW w:w="1424" w:type="dxa"/>
            <w:vAlign w:val="center"/>
          </w:tcPr>
          <w:p w14:paraId="66433490" w14:textId="77777777" w:rsidR="00D62336" w:rsidRPr="004E5D66" w:rsidRDefault="00063062">
            <w:pPr>
              <w:pStyle w:val="TAC"/>
              <w:rPr>
                <w:rFonts w:cs="Arial"/>
                <w:lang w:eastAsia="ja-JP"/>
              </w:rPr>
            </w:pPr>
            <w:r w:rsidRPr="004E5D66">
              <w:rPr>
                <w:rFonts w:cs="Arial"/>
                <w:lang w:eastAsia="ja-JP"/>
              </w:rPr>
              <w:t>AWGN</w:t>
            </w:r>
          </w:p>
        </w:tc>
      </w:tr>
      <w:tr w:rsidR="00D62336" w:rsidRPr="004E5D66" w14:paraId="053556BA" w14:textId="77777777">
        <w:trPr>
          <w:jc w:val="center"/>
        </w:trPr>
        <w:tc>
          <w:tcPr>
            <w:tcW w:w="1116" w:type="dxa"/>
            <w:vAlign w:val="center"/>
          </w:tcPr>
          <w:p w14:paraId="4C127A29" w14:textId="77777777" w:rsidR="00D62336" w:rsidRPr="004E5D66" w:rsidRDefault="00063062">
            <w:pPr>
              <w:pStyle w:val="TAC"/>
              <w:rPr>
                <w:rFonts w:cs="Arial"/>
                <w:lang w:eastAsia="ja-JP"/>
              </w:rPr>
            </w:pPr>
            <w:r w:rsidRPr="004E5D66">
              <w:rPr>
                <w:rFonts w:cs="Arial"/>
                <w:lang w:eastAsia="ja-JP"/>
              </w:rPr>
              <w:t>200</w:t>
            </w:r>
          </w:p>
        </w:tc>
        <w:tc>
          <w:tcPr>
            <w:tcW w:w="1387" w:type="dxa"/>
            <w:vAlign w:val="center"/>
          </w:tcPr>
          <w:p w14:paraId="7BE553BA" w14:textId="77777777" w:rsidR="00D62336" w:rsidRPr="004E5D66" w:rsidRDefault="00063062">
            <w:pPr>
              <w:pStyle w:val="TAC"/>
              <w:rPr>
                <w:rFonts w:cs="Arial"/>
                <w:lang w:eastAsia="ja-JP"/>
              </w:rPr>
            </w:pPr>
            <w:r w:rsidRPr="004E5D66">
              <w:rPr>
                <w:rFonts w:cs="Arial"/>
                <w:lang w:eastAsia="ja-JP"/>
              </w:rPr>
              <w:t>FRC A15-2 in Annex A.15</w:t>
            </w:r>
          </w:p>
        </w:tc>
        <w:tc>
          <w:tcPr>
            <w:tcW w:w="1550" w:type="dxa"/>
            <w:vAlign w:val="center"/>
          </w:tcPr>
          <w:p w14:paraId="27CA08CC" w14:textId="77777777" w:rsidR="00D62336" w:rsidRPr="004E5D66" w:rsidRDefault="00063062">
            <w:pPr>
              <w:pStyle w:val="TAC"/>
              <w:rPr>
                <w:rFonts w:cs="Arial"/>
                <w:lang w:eastAsia="zh-CN"/>
              </w:rPr>
            </w:pPr>
            <w:r w:rsidRPr="004E5D66">
              <w:rPr>
                <w:rFonts w:cs="Arial"/>
                <w:lang w:eastAsia="zh-CN" w:bidi="ar"/>
              </w:rPr>
              <w:t>-103.2</w:t>
            </w:r>
            <w:r w:rsidRPr="004E5D66">
              <w:rPr>
                <w:rFonts w:cs="v5.0.0"/>
                <w:lang w:eastAsia="zh-CN"/>
              </w:rPr>
              <w:t xml:space="preserve"> - Δ</w:t>
            </w:r>
            <w:r w:rsidRPr="004E5D66">
              <w:rPr>
                <w:rFonts w:cs="Arial"/>
                <w:vertAlign w:val="subscript"/>
              </w:rPr>
              <w:t>OTAREFSENS</w:t>
            </w:r>
          </w:p>
        </w:tc>
        <w:tc>
          <w:tcPr>
            <w:tcW w:w="1567" w:type="dxa"/>
            <w:vAlign w:val="center"/>
          </w:tcPr>
          <w:p w14:paraId="0CC04843" w14:textId="77777777" w:rsidR="00D62336" w:rsidRPr="004E5D66" w:rsidRDefault="00063062">
            <w:pPr>
              <w:pStyle w:val="TAC"/>
              <w:rPr>
                <w:rFonts w:cs="Arial"/>
                <w:lang w:eastAsia="zh-CN"/>
              </w:rPr>
            </w:pPr>
            <w:r w:rsidRPr="004E5D66">
              <w:rPr>
                <w:rFonts w:cs="Arial"/>
                <w:lang w:eastAsia="zh-CN" w:bidi="ar"/>
              </w:rPr>
              <w:t>-93.6</w:t>
            </w:r>
            <w:r w:rsidRPr="004E5D66">
              <w:rPr>
                <w:rFonts w:cs="v5.0.0"/>
                <w:lang w:eastAsia="zh-CN"/>
              </w:rPr>
              <w:t xml:space="preserve"> - Δ</w:t>
            </w:r>
            <w:r w:rsidRPr="004E5D66">
              <w:rPr>
                <w:rFonts w:cs="Arial"/>
                <w:vertAlign w:val="subscript"/>
              </w:rPr>
              <w:t>OTAREFSENS</w:t>
            </w:r>
          </w:p>
        </w:tc>
        <w:tc>
          <w:tcPr>
            <w:tcW w:w="1424" w:type="dxa"/>
            <w:vAlign w:val="center"/>
          </w:tcPr>
          <w:p w14:paraId="47A0F720" w14:textId="77777777" w:rsidR="00D62336" w:rsidRPr="004E5D66" w:rsidRDefault="00063062">
            <w:pPr>
              <w:pStyle w:val="TAC"/>
              <w:rPr>
                <w:rFonts w:cs="Arial"/>
                <w:lang w:eastAsia="ja-JP"/>
              </w:rPr>
            </w:pPr>
            <w:r w:rsidRPr="004E5D66">
              <w:rPr>
                <w:rFonts w:cs="Arial"/>
                <w:lang w:eastAsia="ja-JP"/>
              </w:rPr>
              <w:t>AWGN</w:t>
            </w:r>
          </w:p>
        </w:tc>
      </w:tr>
    </w:tbl>
    <w:p w14:paraId="6A4CD7B6" w14:textId="77777777" w:rsidR="00D62336" w:rsidRPr="004E5D66" w:rsidRDefault="00D62336" w:rsidP="001A67FB">
      <w:pPr>
        <w:rPr>
          <w:rFonts w:eastAsia="Osaka"/>
        </w:rPr>
      </w:pPr>
    </w:p>
    <w:p w14:paraId="44E9E356" w14:textId="4C64AA95" w:rsidR="00CC74D4" w:rsidRPr="004E5D66" w:rsidRDefault="00CC74D4" w:rsidP="00CC74D4">
      <w:pPr>
        <w:pStyle w:val="TH"/>
        <w:rPr>
          <w:rFonts w:eastAsia="Osaka"/>
        </w:rPr>
      </w:pPr>
      <w:bookmarkStart w:id="4083" w:name="_Toc44712389"/>
      <w:bookmarkStart w:id="4084" w:name="_Toc61179574"/>
      <w:bookmarkStart w:id="4085" w:name="_Toc53178866"/>
      <w:bookmarkStart w:id="4086" w:name="_Toc29811921"/>
      <w:bookmarkStart w:id="4087" w:name="_Toc36817473"/>
      <w:bookmarkStart w:id="4088" w:name="_Toc67916870"/>
      <w:bookmarkStart w:id="4089" w:name="_Toc25228"/>
      <w:bookmarkStart w:id="4090" w:name="_Toc37267783"/>
      <w:bookmarkStart w:id="4091" w:name="_Toc21127712"/>
      <w:bookmarkStart w:id="4092" w:name="_Toc37260395"/>
      <w:bookmarkStart w:id="4093" w:name="_Toc53178415"/>
      <w:bookmarkStart w:id="4094" w:name="_Toc45893701"/>
      <w:bookmarkStart w:id="4095" w:name="_Toc61179104"/>
      <w:bookmarkStart w:id="4096" w:name="_Toc74663491"/>
      <w:bookmarkStart w:id="4097" w:name="_Toc121933075"/>
      <w:bookmarkStart w:id="4098" w:name="_Toc121908789"/>
      <w:bookmarkStart w:id="4099" w:name="_Toc124186584"/>
      <w:r w:rsidRPr="004E5D66">
        <w:rPr>
          <w:rFonts w:eastAsia="Osaka"/>
        </w:rPr>
        <w:t xml:space="preserve">Table </w:t>
      </w:r>
      <w:r w:rsidRPr="004E5D66">
        <w:rPr>
          <w:lang w:eastAsia="zh-CN"/>
        </w:rPr>
        <w:t>10</w:t>
      </w:r>
      <w:r w:rsidRPr="004E5D66">
        <w:t>.</w:t>
      </w:r>
      <w:r w:rsidRPr="004E5D66">
        <w:rPr>
          <w:lang w:eastAsia="zh-CN"/>
        </w:rPr>
        <w:t>4</w:t>
      </w:r>
      <w:r w:rsidRPr="004E5D66">
        <w:t>.2-</w:t>
      </w:r>
      <w:r w:rsidRPr="004E5D66">
        <w:rPr>
          <w:lang w:eastAsia="zh-CN"/>
        </w:rPr>
        <w:t>3</w:t>
      </w:r>
      <w:r w:rsidRPr="004E5D66">
        <w:rPr>
          <w:rFonts w:eastAsia="Osaka"/>
        </w:rPr>
        <w:t>:</w:t>
      </w:r>
      <w:r w:rsidRPr="004E5D66">
        <w:rPr>
          <w:lang w:eastAsia="zh-CN"/>
        </w:rPr>
        <w:t xml:space="preserve"> D</w:t>
      </w:r>
      <w:r w:rsidRPr="004E5D66">
        <w:t xml:space="preserve">ynamic range </w:t>
      </w:r>
      <w:r w:rsidRPr="004E5D66">
        <w:rPr>
          <w:lang w:eastAsia="zh-CN"/>
        </w:rPr>
        <w:t xml:space="preserve">of SAN supporting </w:t>
      </w:r>
      <w:r w:rsidRPr="004E5D66">
        <w:rPr>
          <w:rFonts w:eastAsia="SimSun"/>
          <w:lang w:eastAsia="zh-CN"/>
        </w:rPr>
        <w:t>standalone NB-IoT operation</w:t>
      </w:r>
      <w:r w:rsidR="00EA03B5" w:rsidRPr="004E5D66">
        <w:rPr>
          <w:rFonts w:eastAsia="SimSun"/>
          <w:lang w:eastAsia="zh-CN"/>
        </w:rPr>
        <w:t xml:space="preserve"> </w:t>
      </w:r>
      <w:r w:rsidR="00EA03B5" w:rsidRPr="004E5D66">
        <w:rPr>
          <w:lang w:eastAsia="zh-CN"/>
        </w:rPr>
        <w:t>in FDD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E5D66" w:rsidRPr="004E5D66" w14:paraId="523C0A17" w14:textId="77777777" w:rsidTr="007C3258">
        <w:trPr>
          <w:jc w:val="center"/>
        </w:trPr>
        <w:tc>
          <w:tcPr>
            <w:tcW w:w="1116" w:type="dxa"/>
            <w:vAlign w:val="center"/>
          </w:tcPr>
          <w:p w14:paraId="5BC32EC3" w14:textId="549B391D" w:rsidR="0049274E" w:rsidRPr="004E5D66" w:rsidRDefault="0049274E" w:rsidP="0049274E">
            <w:pPr>
              <w:pStyle w:val="TAH"/>
              <w:rPr>
                <w:rFonts w:cs="Arial"/>
                <w:lang w:eastAsia="ja-JP"/>
              </w:rPr>
            </w:pPr>
            <w:r w:rsidRPr="004E5D66">
              <w:rPr>
                <w:rFonts w:cs="Arial"/>
                <w:lang w:eastAsia="zh-CN"/>
              </w:rPr>
              <w:t>SAN</w:t>
            </w:r>
            <w:r w:rsidRPr="004E5D66">
              <w:rPr>
                <w:rFonts w:cs="Arial"/>
                <w:lang w:eastAsia="ja-JP"/>
              </w:rPr>
              <w:t xml:space="preserve"> channel bandwidth (kHz)</w:t>
            </w:r>
          </w:p>
        </w:tc>
        <w:tc>
          <w:tcPr>
            <w:tcW w:w="1387" w:type="dxa"/>
            <w:vAlign w:val="center"/>
          </w:tcPr>
          <w:p w14:paraId="69E5C47B" w14:textId="240A8E96" w:rsidR="0049274E" w:rsidRPr="004E5D66" w:rsidRDefault="0049274E" w:rsidP="0049274E">
            <w:pPr>
              <w:pStyle w:val="TAH"/>
              <w:rPr>
                <w:rFonts w:cs="Arial"/>
                <w:lang w:eastAsia="ja-JP"/>
              </w:rPr>
            </w:pPr>
            <w:r w:rsidRPr="004E5D66">
              <w:rPr>
                <w:rFonts w:cs="Arial"/>
                <w:lang w:eastAsia="ja-JP"/>
              </w:rPr>
              <w:t>Reference measurement channel</w:t>
            </w:r>
          </w:p>
        </w:tc>
        <w:tc>
          <w:tcPr>
            <w:tcW w:w="1550" w:type="dxa"/>
            <w:vAlign w:val="center"/>
          </w:tcPr>
          <w:p w14:paraId="2EAF9420" w14:textId="61EAF9E1" w:rsidR="0049274E" w:rsidRPr="004E5D66" w:rsidRDefault="0049274E" w:rsidP="0049274E">
            <w:pPr>
              <w:pStyle w:val="TAH"/>
              <w:rPr>
                <w:rFonts w:cs="Arial"/>
                <w:lang w:eastAsia="ja-JP"/>
              </w:rPr>
            </w:pPr>
            <w:r w:rsidRPr="004E5D66">
              <w:rPr>
                <w:rFonts w:cs="Arial"/>
                <w:lang w:eastAsia="ja-JP"/>
              </w:rPr>
              <w:t>Wanted signal mean power (dBm)</w:t>
            </w:r>
          </w:p>
        </w:tc>
        <w:tc>
          <w:tcPr>
            <w:tcW w:w="1567" w:type="dxa"/>
            <w:vAlign w:val="center"/>
          </w:tcPr>
          <w:p w14:paraId="20D2699E" w14:textId="0E811F9B" w:rsidR="0049274E" w:rsidRPr="004E5D66" w:rsidRDefault="0049274E" w:rsidP="0049274E">
            <w:pPr>
              <w:pStyle w:val="TAH"/>
              <w:rPr>
                <w:rFonts w:cs="Arial"/>
                <w:lang w:eastAsia="ja-JP"/>
              </w:rPr>
            </w:pPr>
            <w:r w:rsidRPr="004E5D66">
              <w:rPr>
                <w:rFonts w:cs="Arial"/>
                <w:lang w:eastAsia="ja-JP"/>
              </w:rPr>
              <w:t>Interfering signal mean power (dBm) / BW</w:t>
            </w:r>
            <w:r w:rsidRPr="004E5D66">
              <w:rPr>
                <w:rFonts w:cs="Arial"/>
                <w:vertAlign w:val="subscript"/>
                <w:lang w:eastAsia="ja-JP"/>
              </w:rPr>
              <w:t>Channel</w:t>
            </w:r>
          </w:p>
        </w:tc>
        <w:tc>
          <w:tcPr>
            <w:tcW w:w="1424" w:type="dxa"/>
            <w:vAlign w:val="center"/>
          </w:tcPr>
          <w:p w14:paraId="432A8BA5" w14:textId="15686C08" w:rsidR="0049274E" w:rsidRPr="004E5D66" w:rsidRDefault="0049274E" w:rsidP="0049274E">
            <w:pPr>
              <w:pStyle w:val="TAH"/>
              <w:rPr>
                <w:rFonts w:cs="Arial"/>
                <w:lang w:eastAsia="ja-JP"/>
              </w:rPr>
            </w:pPr>
            <w:r w:rsidRPr="004E5D66">
              <w:rPr>
                <w:rFonts w:cs="Arial"/>
                <w:lang w:eastAsia="ja-JP"/>
              </w:rPr>
              <w:t>Type of interfering signal</w:t>
            </w:r>
          </w:p>
        </w:tc>
      </w:tr>
      <w:tr w:rsidR="004E5D66" w:rsidRPr="004E5D66" w14:paraId="5F744C02" w14:textId="77777777" w:rsidTr="007C3258">
        <w:trPr>
          <w:jc w:val="center"/>
        </w:trPr>
        <w:tc>
          <w:tcPr>
            <w:tcW w:w="1116" w:type="dxa"/>
            <w:vAlign w:val="center"/>
          </w:tcPr>
          <w:p w14:paraId="645BE354" w14:textId="77777777" w:rsidR="00CC74D4" w:rsidRPr="004E5D66" w:rsidRDefault="00CC74D4" w:rsidP="007C3258">
            <w:pPr>
              <w:pStyle w:val="TAC"/>
              <w:rPr>
                <w:rFonts w:cs="Arial"/>
                <w:lang w:eastAsia="ja-JP"/>
              </w:rPr>
            </w:pPr>
            <w:r w:rsidRPr="004E5D66">
              <w:rPr>
                <w:rFonts w:cs="Arial"/>
                <w:lang w:eastAsia="ja-JP"/>
              </w:rPr>
              <w:t>200</w:t>
            </w:r>
          </w:p>
        </w:tc>
        <w:tc>
          <w:tcPr>
            <w:tcW w:w="1387" w:type="dxa"/>
            <w:vAlign w:val="center"/>
          </w:tcPr>
          <w:p w14:paraId="342CF897" w14:textId="77777777" w:rsidR="00CC74D4" w:rsidRPr="004E5D66" w:rsidRDefault="00CC74D4" w:rsidP="007C3258">
            <w:pPr>
              <w:pStyle w:val="TAC"/>
              <w:rPr>
                <w:rFonts w:cs="Arial"/>
                <w:lang w:eastAsia="ja-JP"/>
              </w:rPr>
            </w:pPr>
            <w:r w:rsidRPr="004E5D66">
              <w:rPr>
                <w:rFonts w:cs="Arial"/>
                <w:lang w:eastAsia="ja-JP"/>
              </w:rPr>
              <w:t>FRC A15-1 in Annex A.15</w:t>
            </w:r>
          </w:p>
        </w:tc>
        <w:tc>
          <w:tcPr>
            <w:tcW w:w="1550" w:type="dxa"/>
            <w:vAlign w:val="center"/>
          </w:tcPr>
          <w:p w14:paraId="3C4981FC" w14:textId="7001F3C8" w:rsidR="00CC74D4" w:rsidRPr="004E5D66" w:rsidRDefault="00CC74D4" w:rsidP="007C3258">
            <w:pPr>
              <w:pStyle w:val="TAC"/>
              <w:rPr>
                <w:rFonts w:cs="Arial"/>
                <w:lang w:eastAsia="zh-CN"/>
              </w:rPr>
            </w:pPr>
            <w:r w:rsidRPr="004E5D66">
              <w:rPr>
                <w:rFonts w:cs="Arial"/>
                <w:lang w:eastAsia="zh-CN" w:bidi="ar"/>
              </w:rPr>
              <w:t>-89.4</w:t>
            </w:r>
            <w:r w:rsidRPr="004E5D66">
              <w:rPr>
                <w:rFonts w:cs="v5.0.0"/>
                <w:lang w:eastAsia="zh-CN"/>
              </w:rPr>
              <w:t xml:space="preserve"> - Δ</w:t>
            </w:r>
            <w:r w:rsidRPr="004E5D66">
              <w:rPr>
                <w:rFonts w:cs="Arial"/>
                <w:vertAlign w:val="subscript"/>
              </w:rPr>
              <w:t>OTAREFSENS</w:t>
            </w:r>
          </w:p>
        </w:tc>
        <w:tc>
          <w:tcPr>
            <w:tcW w:w="1567" w:type="dxa"/>
            <w:vAlign w:val="center"/>
          </w:tcPr>
          <w:p w14:paraId="6B0C852C" w14:textId="07D3C054" w:rsidR="00CC74D4" w:rsidRPr="004E5D66" w:rsidRDefault="00CC74D4" w:rsidP="007C3258">
            <w:pPr>
              <w:pStyle w:val="TAC"/>
              <w:rPr>
                <w:rFonts w:cs="Arial"/>
                <w:lang w:eastAsia="zh-CN"/>
              </w:rPr>
            </w:pPr>
            <w:r w:rsidRPr="004E5D66">
              <w:rPr>
                <w:rFonts w:cs="Arial"/>
                <w:lang w:eastAsia="zh-CN" w:bidi="ar"/>
              </w:rPr>
              <w:t>-85.7</w:t>
            </w:r>
            <w:r w:rsidRPr="004E5D66">
              <w:rPr>
                <w:rFonts w:cs="v5.0.0"/>
                <w:lang w:eastAsia="zh-CN"/>
              </w:rPr>
              <w:t xml:space="preserve"> - Δ</w:t>
            </w:r>
            <w:r w:rsidRPr="004E5D66">
              <w:rPr>
                <w:rFonts w:cs="Arial"/>
                <w:vertAlign w:val="subscript"/>
              </w:rPr>
              <w:t>OTAREFSENS</w:t>
            </w:r>
          </w:p>
        </w:tc>
        <w:tc>
          <w:tcPr>
            <w:tcW w:w="1424" w:type="dxa"/>
            <w:vAlign w:val="center"/>
          </w:tcPr>
          <w:p w14:paraId="5A5DE703" w14:textId="77777777" w:rsidR="00CC74D4" w:rsidRPr="004E5D66" w:rsidRDefault="00CC74D4" w:rsidP="007C3258">
            <w:pPr>
              <w:pStyle w:val="TAC"/>
              <w:rPr>
                <w:rFonts w:cs="Arial"/>
                <w:lang w:eastAsia="ja-JP"/>
              </w:rPr>
            </w:pPr>
            <w:r w:rsidRPr="004E5D66">
              <w:rPr>
                <w:rFonts w:cs="Arial"/>
                <w:lang w:eastAsia="ja-JP"/>
              </w:rPr>
              <w:t>AWGN</w:t>
            </w:r>
          </w:p>
        </w:tc>
      </w:tr>
      <w:tr w:rsidR="00CC74D4" w:rsidRPr="004E5D66" w14:paraId="7BFD07E1" w14:textId="77777777" w:rsidTr="007C3258">
        <w:trPr>
          <w:jc w:val="center"/>
        </w:trPr>
        <w:tc>
          <w:tcPr>
            <w:tcW w:w="1116" w:type="dxa"/>
            <w:vAlign w:val="center"/>
          </w:tcPr>
          <w:p w14:paraId="0B94D47A" w14:textId="77777777" w:rsidR="00CC74D4" w:rsidRPr="004E5D66" w:rsidRDefault="00CC74D4" w:rsidP="007C3258">
            <w:pPr>
              <w:pStyle w:val="TAC"/>
              <w:rPr>
                <w:rFonts w:cs="Arial"/>
                <w:lang w:eastAsia="ja-JP"/>
              </w:rPr>
            </w:pPr>
            <w:r w:rsidRPr="004E5D66">
              <w:rPr>
                <w:rFonts w:cs="Arial"/>
                <w:lang w:eastAsia="ja-JP"/>
              </w:rPr>
              <w:t>200</w:t>
            </w:r>
          </w:p>
        </w:tc>
        <w:tc>
          <w:tcPr>
            <w:tcW w:w="1387" w:type="dxa"/>
            <w:vAlign w:val="center"/>
          </w:tcPr>
          <w:p w14:paraId="67A80770" w14:textId="77777777" w:rsidR="00CC74D4" w:rsidRPr="004E5D66" w:rsidRDefault="00CC74D4" w:rsidP="007C3258">
            <w:pPr>
              <w:pStyle w:val="TAC"/>
              <w:rPr>
                <w:rFonts w:cs="Arial"/>
                <w:lang w:eastAsia="ja-JP"/>
              </w:rPr>
            </w:pPr>
            <w:r w:rsidRPr="004E5D66">
              <w:rPr>
                <w:rFonts w:cs="Arial"/>
                <w:lang w:eastAsia="ja-JP"/>
              </w:rPr>
              <w:t>FRC A15-2 in Annex A.15</w:t>
            </w:r>
          </w:p>
        </w:tc>
        <w:tc>
          <w:tcPr>
            <w:tcW w:w="1550" w:type="dxa"/>
            <w:vAlign w:val="center"/>
          </w:tcPr>
          <w:p w14:paraId="34323997" w14:textId="711725F7" w:rsidR="00CC74D4" w:rsidRPr="004E5D66" w:rsidRDefault="00CC74D4" w:rsidP="007C3258">
            <w:pPr>
              <w:pStyle w:val="TAC"/>
              <w:rPr>
                <w:rFonts w:cs="Arial"/>
                <w:lang w:eastAsia="zh-CN"/>
              </w:rPr>
            </w:pPr>
            <w:r w:rsidRPr="004E5D66">
              <w:rPr>
                <w:rFonts w:cs="Arial"/>
                <w:lang w:eastAsia="zh-CN" w:bidi="ar"/>
              </w:rPr>
              <w:t>-95.3</w:t>
            </w:r>
            <w:r w:rsidRPr="004E5D66">
              <w:rPr>
                <w:rFonts w:cs="v5.0.0"/>
                <w:lang w:eastAsia="zh-CN"/>
              </w:rPr>
              <w:t xml:space="preserve"> - Δ</w:t>
            </w:r>
            <w:r w:rsidRPr="004E5D66">
              <w:rPr>
                <w:rFonts w:cs="Arial"/>
                <w:vertAlign w:val="subscript"/>
              </w:rPr>
              <w:t>OTAREFSENS</w:t>
            </w:r>
          </w:p>
        </w:tc>
        <w:tc>
          <w:tcPr>
            <w:tcW w:w="1567" w:type="dxa"/>
            <w:vAlign w:val="center"/>
          </w:tcPr>
          <w:p w14:paraId="05D830E6" w14:textId="62F7C144" w:rsidR="00CC74D4" w:rsidRPr="004E5D66" w:rsidRDefault="00CC74D4" w:rsidP="007C3258">
            <w:pPr>
              <w:pStyle w:val="TAC"/>
              <w:rPr>
                <w:rFonts w:cs="Arial"/>
                <w:lang w:eastAsia="zh-CN"/>
              </w:rPr>
            </w:pPr>
            <w:r w:rsidRPr="004E5D66">
              <w:rPr>
                <w:rFonts w:cs="Arial"/>
                <w:lang w:eastAsia="zh-CN" w:bidi="ar"/>
              </w:rPr>
              <w:t>-85.7</w:t>
            </w:r>
            <w:r w:rsidRPr="004E5D66">
              <w:rPr>
                <w:rFonts w:cs="v5.0.0"/>
                <w:lang w:eastAsia="zh-CN"/>
              </w:rPr>
              <w:t xml:space="preserve"> - Δ</w:t>
            </w:r>
            <w:r w:rsidRPr="004E5D66">
              <w:rPr>
                <w:rFonts w:cs="Arial"/>
                <w:vertAlign w:val="subscript"/>
              </w:rPr>
              <w:t>OTAREFSENS</w:t>
            </w:r>
          </w:p>
        </w:tc>
        <w:tc>
          <w:tcPr>
            <w:tcW w:w="1424" w:type="dxa"/>
            <w:vAlign w:val="center"/>
          </w:tcPr>
          <w:p w14:paraId="51D88F44" w14:textId="77777777" w:rsidR="00CC74D4" w:rsidRPr="004E5D66" w:rsidRDefault="00CC74D4" w:rsidP="007C3258">
            <w:pPr>
              <w:pStyle w:val="TAC"/>
              <w:rPr>
                <w:rFonts w:cs="Arial"/>
                <w:lang w:eastAsia="ja-JP"/>
              </w:rPr>
            </w:pPr>
            <w:r w:rsidRPr="004E5D66">
              <w:rPr>
                <w:rFonts w:cs="Arial"/>
                <w:lang w:eastAsia="ja-JP"/>
              </w:rPr>
              <w:t>AWGN</w:t>
            </w:r>
          </w:p>
        </w:tc>
      </w:tr>
    </w:tbl>
    <w:p w14:paraId="35243D52" w14:textId="77777777" w:rsidR="00CC74D4" w:rsidRPr="004E5D66" w:rsidRDefault="00CC74D4" w:rsidP="00CC74D4"/>
    <w:p w14:paraId="2DB034D2" w14:textId="77777777" w:rsidR="00EA03B5" w:rsidRPr="004E5D66" w:rsidRDefault="00EA03B5" w:rsidP="00EA03B5">
      <w:pPr>
        <w:pStyle w:val="TH"/>
        <w:rPr>
          <w:rFonts w:eastAsia="Osaka"/>
        </w:rPr>
      </w:pPr>
      <w:r w:rsidRPr="004E5D66">
        <w:rPr>
          <w:rFonts w:eastAsia="Osaka"/>
        </w:rPr>
        <w:t xml:space="preserve">Table </w:t>
      </w:r>
      <w:r w:rsidRPr="004E5D66">
        <w:rPr>
          <w:lang w:eastAsia="zh-CN"/>
        </w:rPr>
        <w:t>10</w:t>
      </w:r>
      <w:r w:rsidRPr="004E5D66">
        <w:t>.</w:t>
      </w:r>
      <w:r w:rsidRPr="004E5D66">
        <w:rPr>
          <w:lang w:eastAsia="zh-CN"/>
        </w:rPr>
        <w:t>4</w:t>
      </w:r>
      <w:r w:rsidRPr="004E5D66">
        <w:t>.2-</w:t>
      </w:r>
      <w:r w:rsidRPr="004E5D66">
        <w:rPr>
          <w:lang w:eastAsia="zh-CN"/>
        </w:rPr>
        <w:t>4</w:t>
      </w:r>
      <w:r w:rsidRPr="004E5D66">
        <w:rPr>
          <w:rFonts w:eastAsia="Osaka"/>
        </w:rPr>
        <w:t>:</w:t>
      </w:r>
      <w:r w:rsidRPr="004E5D66">
        <w:rPr>
          <w:lang w:eastAsia="zh-CN"/>
        </w:rPr>
        <w:t xml:space="preserve"> D</w:t>
      </w:r>
      <w:r w:rsidRPr="004E5D66">
        <w:t xml:space="preserve">ynamic range </w:t>
      </w:r>
      <w:r w:rsidRPr="004E5D66">
        <w:rPr>
          <w:lang w:eastAsia="zh-CN"/>
        </w:rPr>
        <w:t xml:space="preserve">of SAN supporting </w:t>
      </w:r>
      <w:r w:rsidRPr="004E5D66">
        <w:rPr>
          <w:rFonts w:eastAsia="SimSun"/>
          <w:lang w:eastAsia="zh-CN"/>
        </w:rPr>
        <w:t>standalone NB-IoT operation</w:t>
      </w:r>
      <w:r w:rsidRPr="004E5D66">
        <w:rPr>
          <w:lang w:eastAsia="zh-CN"/>
        </w:rPr>
        <w:t xml:space="preserve"> in TDD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E5D66" w:rsidRPr="004E5D66" w14:paraId="1928B90A" w14:textId="77777777" w:rsidTr="009755DA">
        <w:trPr>
          <w:jc w:val="center"/>
        </w:trPr>
        <w:tc>
          <w:tcPr>
            <w:tcW w:w="1116" w:type="dxa"/>
            <w:vAlign w:val="center"/>
          </w:tcPr>
          <w:p w14:paraId="5BE73A8C" w14:textId="77777777" w:rsidR="00EA03B5" w:rsidRPr="004E5D66" w:rsidRDefault="00EA03B5" w:rsidP="00EA03B5">
            <w:pPr>
              <w:pStyle w:val="TAH"/>
              <w:rPr>
                <w:lang w:eastAsia="ja-JP"/>
              </w:rPr>
            </w:pPr>
            <w:r w:rsidRPr="004E5D66">
              <w:rPr>
                <w:lang w:eastAsia="zh-CN"/>
              </w:rPr>
              <w:t>SAN</w:t>
            </w:r>
            <w:r w:rsidRPr="004E5D66">
              <w:rPr>
                <w:lang w:eastAsia="ja-JP"/>
              </w:rPr>
              <w:t xml:space="preserve"> channel bandwidth (kHz)</w:t>
            </w:r>
          </w:p>
        </w:tc>
        <w:tc>
          <w:tcPr>
            <w:tcW w:w="1387" w:type="dxa"/>
            <w:vAlign w:val="center"/>
          </w:tcPr>
          <w:p w14:paraId="50BDFA07" w14:textId="77777777" w:rsidR="00EA03B5" w:rsidRPr="004E5D66" w:rsidRDefault="00EA03B5" w:rsidP="00EA03B5">
            <w:pPr>
              <w:pStyle w:val="TAH"/>
              <w:rPr>
                <w:lang w:eastAsia="ja-JP"/>
              </w:rPr>
            </w:pPr>
            <w:r w:rsidRPr="004E5D66">
              <w:rPr>
                <w:lang w:eastAsia="ja-JP"/>
              </w:rPr>
              <w:t>Reference measurement channel</w:t>
            </w:r>
          </w:p>
        </w:tc>
        <w:tc>
          <w:tcPr>
            <w:tcW w:w="1550" w:type="dxa"/>
            <w:vAlign w:val="center"/>
          </w:tcPr>
          <w:p w14:paraId="232DD156" w14:textId="77777777" w:rsidR="00EA03B5" w:rsidRPr="004E5D66" w:rsidRDefault="00EA03B5" w:rsidP="00EA03B5">
            <w:pPr>
              <w:pStyle w:val="TAH"/>
              <w:rPr>
                <w:lang w:eastAsia="ja-JP"/>
              </w:rPr>
            </w:pPr>
            <w:r w:rsidRPr="004E5D66">
              <w:rPr>
                <w:lang w:eastAsia="ja-JP"/>
              </w:rPr>
              <w:t>Wanted signal mean power (dBm)</w:t>
            </w:r>
          </w:p>
        </w:tc>
        <w:tc>
          <w:tcPr>
            <w:tcW w:w="1567" w:type="dxa"/>
            <w:vAlign w:val="center"/>
          </w:tcPr>
          <w:p w14:paraId="2FC48E36" w14:textId="77777777" w:rsidR="00EA03B5" w:rsidRPr="004E5D66" w:rsidRDefault="00EA03B5" w:rsidP="00EA03B5">
            <w:pPr>
              <w:pStyle w:val="TAH"/>
              <w:rPr>
                <w:lang w:eastAsia="ja-JP"/>
              </w:rPr>
            </w:pPr>
            <w:r w:rsidRPr="004E5D66">
              <w:rPr>
                <w:lang w:eastAsia="ja-JP"/>
              </w:rPr>
              <w:t>Interfering signal mean power (dBm) / BW</w:t>
            </w:r>
            <w:r w:rsidRPr="004E5D66">
              <w:rPr>
                <w:vertAlign w:val="subscript"/>
                <w:lang w:eastAsia="ja-JP"/>
              </w:rPr>
              <w:t>Channel</w:t>
            </w:r>
          </w:p>
        </w:tc>
        <w:tc>
          <w:tcPr>
            <w:tcW w:w="1424" w:type="dxa"/>
            <w:vAlign w:val="center"/>
          </w:tcPr>
          <w:p w14:paraId="22906969" w14:textId="77777777" w:rsidR="00EA03B5" w:rsidRPr="004E5D66" w:rsidRDefault="00EA03B5" w:rsidP="00EA03B5">
            <w:pPr>
              <w:pStyle w:val="TAH"/>
              <w:rPr>
                <w:lang w:eastAsia="ja-JP"/>
              </w:rPr>
            </w:pPr>
            <w:r w:rsidRPr="004E5D66">
              <w:rPr>
                <w:lang w:eastAsia="ja-JP"/>
              </w:rPr>
              <w:t>Type of interfering signal</w:t>
            </w:r>
          </w:p>
        </w:tc>
      </w:tr>
      <w:tr w:rsidR="00EA03B5" w:rsidRPr="004E5D66" w14:paraId="2D8A86D7" w14:textId="77777777" w:rsidTr="009755DA">
        <w:trPr>
          <w:jc w:val="center"/>
        </w:trPr>
        <w:tc>
          <w:tcPr>
            <w:tcW w:w="1116" w:type="dxa"/>
            <w:vAlign w:val="center"/>
          </w:tcPr>
          <w:p w14:paraId="4A4F6A95" w14:textId="77777777" w:rsidR="00EA03B5" w:rsidRPr="004E5D66" w:rsidRDefault="00EA03B5" w:rsidP="00EA03B5">
            <w:pPr>
              <w:pStyle w:val="TAC"/>
              <w:rPr>
                <w:lang w:eastAsia="ja-JP"/>
              </w:rPr>
            </w:pPr>
            <w:r w:rsidRPr="004E5D66">
              <w:rPr>
                <w:lang w:eastAsia="ja-JP"/>
              </w:rPr>
              <w:t>200</w:t>
            </w:r>
          </w:p>
        </w:tc>
        <w:tc>
          <w:tcPr>
            <w:tcW w:w="1387" w:type="dxa"/>
            <w:vAlign w:val="center"/>
          </w:tcPr>
          <w:p w14:paraId="63B8A793" w14:textId="77777777" w:rsidR="00EA03B5" w:rsidRPr="004E5D66" w:rsidRDefault="00EA03B5" w:rsidP="00EA03B5">
            <w:pPr>
              <w:pStyle w:val="TAC"/>
              <w:rPr>
                <w:lang w:eastAsia="ja-JP"/>
              </w:rPr>
            </w:pPr>
            <w:r w:rsidRPr="004E5D66">
              <w:rPr>
                <w:lang w:eastAsia="ja-JP"/>
              </w:rPr>
              <w:t>FRC A15-1 in Annex A.15</w:t>
            </w:r>
          </w:p>
        </w:tc>
        <w:tc>
          <w:tcPr>
            <w:tcW w:w="1550" w:type="dxa"/>
            <w:vAlign w:val="center"/>
          </w:tcPr>
          <w:p w14:paraId="3E019D40" w14:textId="77777777" w:rsidR="00EA03B5" w:rsidRPr="004E5D66" w:rsidRDefault="00EA03B5" w:rsidP="00EA03B5">
            <w:pPr>
              <w:pStyle w:val="TAC"/>
              <w:rPr>
                <w:lang w:eastAsia="zh-CN"/>
              </w:rPr>
            </w:pPr>
            <w:r w:rsidRPr="004E5D66">
              <w:rPr>
                <w:lang w:eastAsia="zh-CN" w:bidi="ar"/>
              </w:rPr>
              <w:t>-105.4</w:t>
            </w:r>
            <w:r w:rsidRPr="004E5D66">
              <w:rPr>
                <w:rFonts w:cs="v5.0.0"/>
                <w:lang w:eastAsia="zh-CN"/>
              </w:rPr>
              <w:t xml:space="preserve"> - Δ</w:t>
            </w:r>
            <w:r w:rsidRPr="004E5D66">
              <w:rPr>
                <w:vertAlign w:val="subscript"/>
              </w:rPr>
              <w:t>OTAREFSENS</w:t>
            </w:r>
          </w:p>
        </w:tc>
        <w:tc>
          <w:tcPr>
            <w:tcW w:w="1567" w:type="dxa"/>
            <w:vAlign w:val="center"/>
          </w:tcPr>
          <w:p w14:paraId="5EFA7AD6" w14:textId="77777777" w:rsidR="00EA03B5" w:rsidRPr="004E5D66" w:rsidRDefault="00EA03B5" w:rsidP="00EA03B5">
            <w:pPr>
              <w:pStyle w:val="TAC"/>
              <w:rPr>
                <w:lang w:eastAsia="zh-CN"/>
              </w:rPr>
            </w:pPr>
            <w:r w:rsidRPr="004E5D66">
              <w:rPr>
                <w:lang w:eastAsia="zh-CN" w:bidi="ar"/>
              </w:rPr>
              <w:t>-101.7</w:t>
            </w:r>
            <w:r w:rsidRPr="004E5D66">
              <w:rPr>
                <w:rFonts w:cs="v5.0.0"/>
                <w:lang w:eastAsia="zh-CN"/>
              </w:rPr>
              <w:t xml:space="preserve"> - Δ</w:t>
            </w:r>
            <w:r w:rsidRPr="004E5D66">
              <w:rPr>
                <w:vertAlign w:val="subscript"/>
              </w:rPr>
              <w:t>OTAREFSENS</w:t>
            </w:r>
          </w:p>
        </w:tc>
        <w:tc>
          <w:tcPr>
            <w:tcW w:w="1424" w:type="dxa"/>
            <w:vAlign w:val="center"/>
          </w:tcPr>
          <w:p w14:paraId="4A4754BC" w14:textId="77777777" w:rsidR="00EA03B5" w:rsidRPr="004E5D66" w:rsidRDefault="00EA03B5" w:rsidP="00EA03B5">
            <w:pPr>
              <w:pStyle w:val="TAC"/>
              <w:rPr>
                <w:lang w:eastAsia="ja-JP"/>
              </w:rPr>
            </w:pPr>
            <w:r w:rsidRPr="004E5D66">
              <w:rPr>
                <w:lang w:eastAsia="ja-JP"/>
              </w:rPr>
              <w:t>AWGN</w:t>
            </w:r>
          </w:p>
        </w:tc>
      </w:tr>
    </w:tbl>
    <w:p w14:paraId="51FF1118" w14:textId="77777777" w:rsidR="00EA03B5" w:rsidRPr="004E5D66" w:rsidRDefault="00EA03B5" w:rsidP="00CC74D4"/>
    <w:p w14:paraId="376F9DAE" w14:textId="77777777" w:rsidR="00D62336" w:rsidRPr="004E5D66" w:rsidRDefault="00063062">
      <w:pPr>
        <w:pStyle w:val="Heading2"/>
      </w:pPr>
      <w:bookmarkStart w:id="4100" w:name="_Toc137240756"/>
      <w:bookmarkStart w:id="4101" w:name="_Toc137244857"/>
      <w:bookmarkStart w:id="4102" w:name="_Toc138894071"/>
      <w:bookmarkStart w:id="4103" w:name="_Toc138894303"/>
      <w:bookmarkStart w:id="4104" w:name="_Toc145036696"/>
      <w:bookmarkStart w:id="4105" w:name="_Toc153188988"/>
      <w:bookmarkStart w:id="4106" w:name="_Toc155672271"/>
      <w:bookmarkStart w:id="4107" w:name="_Toc161927914"/>
      <w:bookmarkStart w:id="4108" w:name="_Toc163213411"/>
      <w:bookmarkStart w:id="4109" w:name="_Toc169794814"/>
      <w:bookmarkStart w:id="4110" w:name="_Toc171510442"/>
      <w:bookmarkStart w:id="4111" w:name="_Toc233969921"/>
      <w:r w:rsidRPr="004E5D66">
        <w:lastRenderedPageBreak/>
        <w:t>10.5</w:t>
      </w:r>
      <w:r w:rsidRPr="004E5D66">
        <w:tab/>
        <w:t>OTA in-band selectivity and blocking</w:t>
      </w:r>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5000F7B3" w14:textId="77777777" w:rsidR="00D62336" w:rsidRPr="004E5D66" w:rsidRDefault="00063062">
      <w:pPr>
        <w:pStyle w:val="Heading3"/>
      </w:pPr>
      <w:bookmarkStart w:id="4112" w:name="_Toc45893702"/>
      <w:bookmarkStart w:id="4113" w:name="_Toc104311105"/>
      <w:bookmarkStart w:id="4114" w:name="_Toc114242287"/>
      <w:bookmarkStart w:id="4115" w:name="_Toc53178867"/>
      <w:bookmarkStart w:id="4116" w:name="_Toc106177119"/>
      <w:bookmarkStart w:id="4117" w:name="_Toc29811922"/>
      <w:bookmarkStart w:id="4118" w:name="_Toc37260396"/>
      <w:bookmarkStart w:id="4119" w:name="_Toc37267784"/>
      <w:bookmarkStart w:id="4120" w:name="_Toc106126806"/>
      <w:bookmarkStart w:id="4121" w:name="_Toc36817474"/>
      <w:bookmarkStart w:id="4122" w:name="_Toc61179575"/>
      <w:bookmarkStart w:id="4123" w:name="_Toc21127713"/>
      <w:bookmarkStart w:id="4124" w:name="_Toc61179105"/>
      <w:bookmarkStart w:id="4125" w:name="_Toc23607"/>
      <w:bookmarkStart w:id="4126" w:name="_Toc44712390"/>
      <w:bookmarkStart w:id="4127" w:name="_Toc74663492"/>
      <w:bookmarkStart w:id="4128" w:name="_Toc90422880"/>
      <w:bookmarkStart w:id="4129" w:name="_Toc82622033"/>
      <w:bookmarkStart w:id="4130" w:name="_Toc67916871"/>
      <w:bookmarkStart w:id="4131" w:name="_Toc53178416"/>
      <w:bookmarkStart w:id="4132" w:name="_Toc121933076"/>
      <w:bookmarkStart w:id="4133" w:name="_Toc121908790"/>
      <w:bookmarkStart w:id="4134" w:name="_Toc124186585"/>
      <w:bookmarkStart w:id="4135" w:name="_Toc137240757"/>
      <w:bookmarkStart w:id="4136" w:name="_Toc137244858"/>
      <w:bookmarkStart w:id="4137" w:name="_Toc138894072"/>
      <w:bookmarkStart w:id="4138" w:name="_Toc138894304"/>
      <w:bookmarkStart w:id="4139" w:name="_Toc145036697"/>
      <w:bookmarkStart w:id="4140" w:name="_Toc153188989"/>
      <w:bookmarkStart w:id="4141" w:name="_Toc155672272"/>
      <w:bookmarkStart w:id="4142" w:name="_Toc161927915"/>
      <w:bookmarkStart w:id="4143" w:name="_Toc163213412"/>
      <w:bookmarkStart w:id="4144" w:name="_Toc169794815"/>
      <w:bookmarkStart w:id="4145" w:name="_Toc171510443"/>
      <w:bookmarkStart w:id="4146" w:name="_Toc233969922"/>
      <w:r w:rsidRPr="004E5D66">
        <w:t>10.5.1</w:t>
      </w:r>
      <w:r w:rsidRPr="004E5D66">
        <w:tab/>
        <w:t>OTA adjacent channel selectivity</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502B5F8C" w14:textId="77777777" w:rsidR="00D62336" w:rsidRPr="004E5D66" w:rsidRDefault="00063062">
      <w:pPr>
        <w:pStyle w:val="Heading4"/>
      </w:pPr>
      <w:bookmarkStart w:id="4147" w:name="_Toc53178868"/>
      <w:bookmarkStart w:id="4148" w:name="_Toc29811923"/>
      <w:bookmarkStart w:id="4149" w:name="_Toc24179"/>
      <w:bookmarkStart w:id="4150" w:name="_Toc106126807"/>
      <w:bookmarkStart w:id="4151" w:name="_Toc37260397"/>
      <w:bookmarkStart w:id="4152" w:name="_Toc74663493"/>
      <w:bookmarkStart w:id="4153" w:name="_Toc82622034"/>
      <w:bookmarkStart w:id="4154" w:name="_Toc53178417"/>
      <w:bookmarkStart w:id="4155" w:name="_Toc106177120"/>
      <w:bookmarkStart w:id="4156" w:name="_Toc114242288"/>
      <w:bookmarkStart w:id="4157" w:name="_Toc61179106"/>
      <w:bookmarkStart w:id="4158" w:name="_Toc104311106"/>
      <w:bookmarkStart w:id="4159" w:name="_Toc21127714"/>
      <w:bookmarkStart w:id="4160" w:name="_Toc90422881"/>
      <w:bookmarkStart w:id="4161" w:name="_Toc61179576"/>
      <w:bookmarkStart w:id="4162" w:name="_Toc67916872"/>
      <w:bookmarkStart w:id="4163" w:name="_Toc44712391"/>
      <w:bookmarkStart w:id="4164" w:name="_Toc37267785"/>
      <w:bookmarkStart w:id="4165" w:name="_Toc36817475"/>
      <w:bookmarkStart w:id="4166" w:name="_Toc45893703"/>
      <w:bookmarkStart w:id="4167" w:name="_Toc121933077"/>
      <w:bookmarkStart w:id="4168" w:name="_Toc121908791"/>
      <w:bookmarkStart w:id="4169" w:name="_Toc124186586"/>
      <w:bookmarkStart w:id="4170" w:name="_Toc137240758"/>
      <w:bookmarkStart w:id="4171" w:name="_Toc137244859"/>
      <w:bookmarkStart w:id="4172" w:name="_Toc138894073"/>
      <w:bookmarkStart w:id="4173" w:name="_Toc138894305"/>
      <w:bookmarkStart w:id="4174" w:name="_Toc145036698"/>
      <w:bookmarkStart w:id="4175" w:name="_Toc153188990"/>
      <w:bookmarkStart w:id="4176" w:name="_Toc155672273"/>
      <w:bookmarkStart w:id="4177" w:name="_Toc161927916"/>
      <w:bookmarkStart w:id="4178" w:name="_Toc163213413"/>
      <w:bookmarkStart w:id="4179" w:name="_Toc169794816"/>
      <w:bookmarkStart w:id="4180" w:name="_Toc171510444"/>
      <w:bookmarkStart w:id="4181" w:name="_Toc233969923"/>
      <w:r w:rsidRPr="004E5D66">
        <w:t>10.5.1.1</w:t>
      </w:r>
      <w:r w:rsidRPr="004E5D66">
        <w:tab/>
        <w:t>General</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2AFD6FAD" w14:textId="77777777" w:rsidR="00D62336" w:rsidRPr="004E5D66" w:rsidRDefault="00063062">
      <w:r w:rsidRPr="004E5D66">
        <w:rPr>
          <w:lang w:eastAsia="ko-KR"/>
        </w:rPr>
        <w:t>OTA Adjacent channel selectivity (ACS) is a measure of the receiver</w:t>
      </w:r>
      <w:r w:rsidRPr="004E5D66">
        <w:t>'</w:t>
      </w:r>
      <w:r w:rsidRPr="004E5D66">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Pr="004E5D66" w:rsidRDefault="00063062">
      <w:pPr>
        <w:pStyle w:val="Heading4"/>
      </w:pPr>
      <w:bookmarkStart w:id="4182" w:name="_Toc67916873"/>
      <w:bookmarkStart w:id="4183" w:name="_Toc90422882"/>
      <w:bookmarkStart w:id="4184" w:name="_Toc61179577"/>
      <w:bookmarkStart w:id="4185" w:name="_Toc61179107"/>
      <w:bookmarkStart w:id="4186" w:name="_Toc5224"/>
      <w:bookmarkStart w:id="4187" w:name="_Toc44712392"/>
      <w:bookmarkStart w:id="4188" w:name="_Toc53178869"/>
      <w:bookmarkStart w:id="4189" w:name="_Toc53178418"/>
      <w:bookmarkStart w:id="4190" w:name="_Toc37260398"/>
      <w:bookmarkStart w:id="4191" w:name="_Toc29811924"/>
      <w:bookmarkStart w:id="4192" w:name="_Toc45893704"/>
      <w:bookmarkStart w:id="4193" w:name="_Toc74663494"/>
      <w:bookmarkStart w:id="4194" w:name="_Toc36817476"/>
      <w:bookmarkStart w:id="4195" w:name="_Toc37267786"/>
      <w:bookmarkStart w:id="4196" w:name="_Toc106126808"/>
      <w:bookmarkStart w:id="4197" w:name="_Toc104311107"/>
      <w:bookmarkStart w:id="4198" w:name="_Toc82622035"/>
      <w:bookmarkStart w:id="4199" w:name="_Toc106177121"/>
      <w:bookmarkStart w:id="4200" w:name="_Toc114242289"/>
      <w:bookmarkStart w:id="4201" w:name="_Toc21127715"/>
      <w:bookmarkStart w:id="4202" w:name="_Toc121933078"/>
      <w:bookmarkStart w:id="4203" w:name="_Toc121908792"/>
      <w:bookmarkStart w:id="4204" w:name="_Toc124186587"/>
      <w:bookmarkStart w:id="4205" w:name="_Toc137240759"/>
      <w:bookmarkStart w:id="4206" w:name="_Toc137244860"/>
      <w:bookmarkStart w:id="4207" w:name="_Toc138894074"/>
      <w:bookmarkStart w:id="4208" w:name="_Toc138894306"/>
      <w:bookmarkStart w:id="4209" w:name="_Toc145036699"/>
      <w:bookmarkStart w:id="4210" w:name="_Toc153188991"/>
      <w:bookmarkStart w:id="4211" w:name="_Toc155672274"/>
      <w:bookmarkStart w:id="4212" w:name="_Toc161927917"/>
      <w:bookmarkStart w:id="4213" w:name="_Toc163213414"/>
      <w:bookmarkStart w:id="4214" w:name="_Toc169794817"/>
      <w:bookmarkStart w:id="4215" w:name="_Toc171510445"/>
      <w:bookmarkStart w:id="4216" w:name="_Toc233969924"/>
      <w:r w:rsidRPr="004E5D66">
        <w:t>10.5.1.2</w:t>
      </w:r>
      <w:r w:rsidRPr="004E5D66">
        <w:tab/>
        <w:t xml:space="preserve">Minimum requirement for </w:t>
      </w:r>
      <w:r w:rsidRPr="004E5D66">
        <w:rPr>
          <w:i/>
        </w:rPr>
        <w:t>SAN type 1-O</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p>
    <w:p w14:paraId="660EEC6D" w14:textId="77777777" w:rsidR="00D62336" w:rsidRPr="004E5D66" w:rsidRDefault="00063062">
      <w:r w:rsidRPr="004E5D66">
        <w:t xml:space="preserve">The requirement shall apply at the RIB when the AoA of the incident wave of a received signal and the interfering signal are from the same direction and are within the </w:t>
      </w:r>
      <w:r w:rsidRPr="004E5D66">
        <w:rPr>
          <w:i/>
        </w:rPr>
        <w:t>minSENS RoAoA</w:t>
      </w:r>
      <w:r w:rsidRPr="004E5D66">
        <w:t>.</w:t>
      </w:r>
    </w:p>
    <w:p w14:paraId="65910AFB" w14:textId="77777777" w:rsidR="00D62336" w:rsidRPr="004E5D66" w:rsidRDefault="00063062">
      <w:r w:rsidRPr="004E5D66">
        <w:t>The wanted and interfering signals apply to each supported polarization, under the assumption o</w:t>
      </w:r>
      <w:r w:rsidRPr="004E5D66">
        <w:rPr>
          <w:i/>
        </w:rPr>
        <w:t>f polarization match</w:t>
      </w:r>
      <w:r w:rsidRPr="004E5D66">
        <w:t>.</w:t>
      </w:r>
    </w:p>
    <w:p w14:paraId="085F22EB" w14:textId="77777777" w:rsidR="00D62336" w:rsidRPr="004E5D66" w:rsidRDefault="00063062">
      <w:r w:rsidRPr="004E5D66">
        <w:t xml:space="preserve">The throughput shall be </w:t>
      </w:r>
      <w:r w:rsidRPr="004E5D66">
        <w:rPr>
          <w:rFonts w:hint="eastAsia"/>
          <w:lang w:val="en-US"/>
        </w:rPr>
        <w:t>≥</w:t>
      </w:r>
      <w:r w:rsidRPr="004E5D66">
        <w:t xml:space="preserve"> 95% of the maximum throughput of the reference measurement channel.</w:t>
      </w:r>
    </w:p>
    <w:p w14:paraId="44CB3BC8" w14:textId="4800FFDD" w:rsidR="00D62336" w:rsidRPr="004E5D66" w:rsidRDefault="000B1D94">
      <w:pPr>
        <w:rPr>
          <w:rFonts w:eastAsia="Osaka"/>
        </w:rPr>
      </w:pPr>
      <w:r w:rsidRPr="004E5D66">
        <w:rPr>
          <w:lang w:val="en-US" w:eastAsia="zh-CN"/>
        </w:rPr>
        <w:t>For SAN</w:t>
      </w:r>
      <w:r w:rsidRPr="004E5D66">
        <w:rPr>
          <w:rFonts w:hint="eastAsia"/>
          <w:lang w:val="en-US" w:eastAsia="zh-CN"/>
        </w:rPr>
        <w:t xml:space="preserve"> supporting E-UTRA</w:t>
      </w:r>
      <w:r w:rsidRPr="004E5D66">
        <w:t>, the OTA wanted signal</w:t>
      </w:r>
      <w:r w:rsidRPr="004E5D66">
        <w:rPr>
          <w:rFonts w:hint="eastAsia"/>
        </w:rPr>
        <w:t xml:space="preserve"> </w:t>
      </w:r>
      <w:r w:rsidRPr="004E5D66">
        <w:t>and the interfering signal are specified</w:t>
      </w:r>
      <w:r w:rsidRPr="004E5D66">
        <w:rPr>
          <w:rFonts w:eastAsia="Osaka"/>
        </w:rPr>
        <w:t xml:space="preserve"> in table </w:t>
      </w:r>
      <w:r w:rsidRPr="004E5D66">
        <w:rPr>
          <w:rFonts w:cs="v5.0.0"/>
        </w:rPr>
        <w:t>10.5.1.2</w:t>
      </w:r>
      <w:r w:rsidRPr="004E5D66">
        <w:rPr>
          <w:rFonts w:eastAsia="Osaka"/>
        </w:rPr>
        <w:t>-</w:t>
      </w:r>
      <w:r w:rsidRPr="004E5D66">
        <w:t>1</w:t>
      </w:r>
      <w:r w:rsidRPr="004E5D66">
        <w:rPr>
          <w:rFonts w:eastAsia="Osaka"/>
        </w:rPr>
        <w:t xml:space="preserve"> for </w:t>
      </w:r>
      <w:r w:rsidRPr="004E5D66">
        <w:rPr>
          <w:lang w:val="en-US"/>
        </w:rPr>
        <w:t xml:space="preserve">OTA </w:t>
      </w:r>
      <w:r w:rsidRPr="004E5D66">
        <w:rPr>
          <w:rFonts w:eastAsia="Osaka"/>
        </w:rPr>
        <w:t xml:space="preserve">ACS. The reference measurement channel for the OTA wanted signal is further specified in annex A.1. </w:t>
      </w:r>
    </w:p>
    <w:p w14:paraId="268AA7F1" w14:textId="42245A11" w:rsidR="000B1D94" w:rsidRPr="004E5D66" w:rsidRDefault="002E048B" w:rsidP="000B1D94">
      <w:pPr>
        <w:rPr>
          <w:rFonts w:eastAsia="Osaka"/>
        </w:rPr>
      </w:pPr>
      <w:r w:rsidRPr="004E5D66">
        <w:rPr>
          <w:lang w:val="en-US" w:eastAsia="zh-CN"/>
        </w:rPr>
        <w:t>For SAN</w:t>
      </w:r>
      <w:r w:rsidRPr="004E5D66">
        <w:rPr>
          <w:rFonts w:hint="eastAsia"/>
          <w:lang w:val="en-US" w:eastAsia="zh-CN"/>
        </w:rPr>
        <w:t xml:space="preserve"> supporting standalone NB-IoT operation</w:t>
      </w:r>
      <w:r w:rsidRPr="004E5D66">
        <w:t>, the OTA wanted signal</w:t>
      </w:r>
      <w:r w:rsidRPr="004E5D66">
        <w:rPr>
          <w:rFonts w:hint="eastAsia"/>
        </w:rPr>
        <w:t xml:space="preserve"> </w:t>
      </w:r>
      <w:r w:rsidRPr="004E5D66">
        <w:t>and the interfering signal are specified</w:t>
      </w:r>
      <w:r w:rsidRPr="004E5D66">
        <w:rPr>
          <w:rFonts w:eastAsia="Osaka"/>
        </w:rPr>
        <w:t xml:space="preserve"> in table </w:t>
      </w:r>
      <w:r w:rsidRPr="004E5D66">
        <w:rPr>
          <w:rFonts w:cs="v5.0.0"/>
        </w:rPr>
        <w:t>10.5.1.2</w:t>
      </w:r>
      <w:r w:rsidRPr="004E5D66">
        <w:rPr>
          <w:rFonts w:eastAsia="Osaka"/>
        </w:rPr>
        <w:t>-</w:t>
      </w:r>
      <w:r w:rsidRPr="004E5D66">
        <w:rPr>
          <w:rFonts w:eastAsia="SimSun" w:hint="eastAsia"/>
          <w:lang w:val="en-US" w:eastAsia="zh-CN"/>
        </w:rPr>
        <w:t>2</w:t>
      </w:r>
      <w:r w:rsidRPr="004E5D66">
        <w:rPr>
          <w:rFonts w:eastAsia="Osaka"/>
        </w:rPr>
        <w:t xml:space="preserve"> for </w:t>
      </w:r>
      <w:r w:rsidRPr="004E5D66">
        <w:rPr>
          <w:lang w:val="en-US"/>
        </w:rPr>
        <w:t xml:space="preserve">OTA </w:t>
      </w:r>
      <w:r w:rsidRPr="004E5D66">
        <w:rPr>
          <w:rFonts w:eastAsia="Osaka"/>
        </w:rPr>
        <w:t xml:space="preserve">ACS SAN FDD and in table </w:t>
      </w:r>
      <w:r w:rsidRPr="004E5D66">
        <w:rPr>
          <w:rFonts w:cs="v5.0.0"/>
        </w:rPr>
        <w:t>10.5.1.2</w:t>
      </w:r>
      <w:r w:rsidRPr="004E5D66">
        <w:rPr>
          <w:rFonts w:eastAsia="Osaka"/>
        </w:rPr>
        <w:t>-</w:t>
      </w:r>
      <w:r w:rsidRPr="004E5D66">
        <w:rPr>
          <w:rFonts w:eastAsia="SimSun" w:hint="eastAsia"/>
          <w:lang w:val="en-US" w:eastAsia="zh-CN"/>
        </w:rPr>
        <w:t>3</w:t>
      </w:r>
      <w:r w:rsidRPr="004E5D66">
        <w:rPr>
          <w:rFonts w:eastAsia="Osaka"/>
        </w:rPr>
        <w:t xml:space="preserve"> for </w:t>
      </w:r>
      <w:r w:rsidRPr="004E5D66">
        <w:rPr>
          <w:lang w:val="en-US"/>
        </w:rPr>
        <w:t xml:space="preserve">OTA </w:t>
      </w:r>
      <w:r w:rsidRPr="004E5D66">
        <w:rPr>
          <w:rFonts w:eastAsia="Osaka"/>
        </w:rPr>
        <w:t xml:space="preserve">ACS SAN TDD. The reference measurement channel for the OTA wanted signal is further specified in annex A.14. </w:t>
      </w:r>
    </w:p>
    <w:p w14:paraId="43C13A27" w14:textId="532731BA" w:rsidR="00D62336" w:rsidRPr="004E5D66" w:rsidRDefault="000B1D94" w:rsidP="000B1D94">
      <w:pPr>
        <w:rPr>
          <w:rFonts w:eastAsia="Osaka"/>
        </w:rPr>
      </w:pPr>
      <w:r w:rsidRPr="004E5D66">
        <w:rPr>
          <w:rFonts w:eastAsia="Osaka"/>
        </w:rPr>
        <w:t>The characteristic of interfering signals are further specified in annex C.</w:t>
      </w:r>
    </w:p>
    <w:p w14:paraId="66E0C37B" w14:textId="77777777" w:rsidR="00D62336" w:rsidRPr="004E5D66" w:rsidRDefault="00063062">
      <w:pPr>
        <w:rPr>
          <w:rFonts w:eastAsia="Osaka"/>
        </w:rPr>
      </w:pPr>
      <w:r w:rsidRPr="004E5D66">
        <w:rPr>
          <w:rFonts w:eastAsia="Osaka"/>
        </w:rPr>
        <w:t xml:space="preserve">The OTA ACS requirement is applicable outside the </w:t>
      </w:r>
      <w:r w:rsidRPr="004E5D66">
        <w:rPr>
          <w:i/>
        </w:rPr>
        <w:t xml:space="preserve">SAN </w:t>
      </w:r>
      <w:r w:rsidRPr="004E5D66">
        <w:rPr>
          <w:rFonts w:eastAsia="Osaka"/>
          <w:i/>
        </w:rPr>
        <w:t>RF Bandwidth</w:t>
      </w:r>
      <w:r w:rsidRPr="004E5D66">
        <w:t xml:space="preserve"> or </w:t>
      </w:r>
      <w:r w:rsidRPr="004E5D66">
        <w:rPr>
          <w:i/>
        </w:rPr>
        <w:t>Radio Bandwidth</w:t>
      </w:r>
      <w:r w:rsidRPr="004E5D66">
        <w:rPr>
          <w:rFonts w:eastAsia="Osaka"/>
        </w:rPr>
        <w:t>. The OTA interfering signal offset is defined relative to the</w:t>
      </w:r>
      <w:r w:rsidRPr="004E5D66">
        <w:t xml:space="preserve"> </w:t>
      </w:r>
      <w:r w:rsidRPr="004E5D66">
        <w:rPr>
          <w:rFonts w:eastAsia="Osaka"/>
          <w:i/>
        </w:rPr>
        <w:t>SAN RF Bandwidth edges</w:t>
      </w:r>
      <w:r w:rsidRPr="004E5D66">
        <w:rPr>
          <w:rFonts w:eastAsia="Osaka"/>
        </w:rPr>
        <w:t xml:space="preserve"> </w:t>
      </w:r>
      <w:r w:rsidRPr="004E5D66">
        <w:t xml:space="preserve">or </w:t>
      </w:r>
      <w:r w:rsidRPr="004E5D66">
        <w:rPr>
          <w:i/>
        </w:rPr>
        <w:t xml:space="preserve">Radio Bandwidth </w:t>
      </w:r>
      <w:r w:rsidRPr="004E5D66">
        <w:rPr>
          <w:rFonts w:eastAsia="Osaka"/>
          <w:i/>
        </w:rPr>
        <w:t>edges</w:t>
      </w:r>
      <w:r w:rsidRPr="004E5D66">
        <w:rPr>
          <w:rFonts w:eastAsia="Osaka"/>
        </w:rPr>
        <w:t>.</w:t>
      </w:r>
    </w:p>
    <w:p w14:paraId="57B8334D" w14:textId="77777777" w:rsidR="00D62336" w:rsidRPr="004E5D66" w:rsidRDefault="00063062">
      <w:pPr>
        <w:pStyle w:val="TH"/>
        <w:rPr>
          <w:rFonts w:eastAsia="SimSun"/>
          <w:lang w:val="en-US" w:eastAsia="zh-CN"/>
        </w:rPr>
      </w:pPr>
      <w:r w:rsidRPr="004E5D66">
        <w:t xml:space="preserve">Table </w:t>
      </w:r>
      <w:r w:rsidRPr="004E5D66">
        <w:rPr>
          <w:lang w:eastAsia="zh-CN"/>
        </w:rPr>
        <w:t>10.5.1.2</w:t>
      </w:r>
      <w:r w:rsidRPr="004E5D66">
        <w:t>-</w:t>
      </w:r>
      <w:r w:rsidRPr="004E5D66">
        <w:rPr>
          <w:lang w:eastAsia="zh-CN"/>
        </w:rPr>
        <w:t>1</w:t>
      </w:r>
      <w:r w:rsidRPr="004E5D66">
        <w:t>: A</w:t>
      </w:r>
      <w:r w:rsidRPr="004E5D66">
        <w:rPr>
          <w:rFonts w:eastAsia="SimSun"/>
          <w:lang w:eastAsia="zh-CN"/>
        </w:rPr>
        <w:t>CS requirement</w:t>
      </w:r>
      <w:r w:rsidRPr="004E5D66">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4E5D66" w:rsidRPr="004E5D66" w14:paraId="6E965467" w14:textId="77777777" w:rsidTr="000B1D94">
        <w:trPr>
          <w:jc w:val="center"/>
        </w:trPr>
        <w:tc>
          <w:tcPr>
            <w:tcW w:w="1417" w:type="dxa"/>
            <w:shd w:val="clear" w:color="auto" w:fill="auto"/>
            <w:vAlign w:val="center"/>
          </w:tcPr>
          <w:p w14:paraId="50950735" w14:textId="4F301AB5" w:rsidR="000B1D94" w:rsidRPr="004E5D66" w:rsidRDefault="000B1D94" w:rsidP="000B1D94">
            <w:pPr>
              <w:pStyle w:val="TAH"/>
              <w:rPr>
                <w:rFonts w:cs="Arial"/>
              </w:rPr>
            </w:pPr>
            <w:r w:rsidRPr="004E5D66">
              <w:rPr>
                <w:rFonts w:cs="Arial" w:hint="eastAsia"/>
                <w:lang w:val="en-US" w:eastAsia="zh-CN"/>
              </w:rPr>
              <w:t xml:space="preserve">SAN </w:t>
            </w:r>
            <w:r w:rsidRPr="004E5D66">
              <w:rPr>
                <w:rFonts w:cs="Arial"/>
              </w:rPr>
              <w:t xml:space="preserve">channel bandwidth </w:t>
            </w:r>
            <w:r w:rsidRPr="004E5D66">
              <w:rPr>
                <w:rFonts w:eastAsia="SimSun" w:cs="Arial"/>
              </w:rPr>
              <w:t>of the lowest/highest carrier received</w:t>
            </w:r>
            <w:r w:rsidRPr="004E5D66">
              <w:rPr>
                <w:rFonts w:cs="Arial"/>
              </w:rPr>
              <w:t xml:space="preserve"> (MHz)</w:t>
            </w:r>
          </w:p>
        </w:tc>
        <w:tc>
          <w:tcPr>
            <w:tcW w:w="1950" w:type="dxa"/>
            <w:vAlign w:val="center"/>
          </w:tcPr>
          <w:p w14:paraId="00426E39" w14:textId="037D7E54" w:rsidR="000B1D94" w:rsidRPr="004E5D66" w:rsidRDefault="000B1D94" w:rsidP="000B1D94">
            <w:pPr>
              <w:pStyle w:val="TAH"/>
              <w:rPr>
                <w:rFonts w:cs="Arial"/>
              </w:rPr>
            </w:pPr>
            <w:r w:rsidRPr="004E5D66">
              <w:rPr>
                <w:rFonts w:cs="Arial"/>
              </w:rPr>
              <w:t>Wanted signal mean power (dBm)</w:t>
            </w:r>
          </w:p>
        </w:tc>
        <w:tc>
          <w:tcPr>
            <w:tcW w:w="1439" w:type="dxa"/>
            <w:vAlign w:val="center"/>
          </w:tcPr>
          <w:p w14:paraId="0F8B3EC0" w14:textId="00641790" w:rsidR="000B1D94" w:rsidRPr="004E5D66" w:rsidRDefault="000B1D94" w:rsidP="000B1D94">
            <w:pPr>
              <w:pStyle w:val="TAH"/>
              <w:rPr>
                <w:rFonts w:cs="Arial"/>
              </w:rPr>
            </w:pPr>
            <w:r w:rsidRPr="004E5D66">
              <w:rPr>
                <w:rFonts w:cs="Arial"/>
              </w:rPr>
              <w:t>Interfering signal mean power (dBm)</w:t>
            </w:r>
          </w:p>
        </w:tc>
        <w:tc>
          <w:tcPr>
            <w:tcW w:w="2337" w:type="dxa"/>
            <w:vAlign w:val="center"/>
          </w:tcPr>
          <w:p w14:paraId="6BF30E83" w14:textId="6A7D6842" w:rsidR="000B1D94" w:rsidRPr="004E5D66" w:rsidRDefault="000B1D94" w:rsidP="000B1D94">
            <w:pPr>
              <w:pStyle w:val="TAH"/>
              <w:rPr>
                <w:rFonts w:cs="Arial"/>
              </w:rPr>
            </w:pPr>
            <w:r w:rsidRPr="004E5D66">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Pr="004E5D66" w:rsidRDefault="000B1D94" w:rsidP="000B1D94">
            <w:pPr>
              <w:pStyle w:val="TAH"/>
              <w:rPr>
                <w:rFonts w:cs="Arial"/>
              </w:rPr>
            </w:pPr>
            <w:r w:rsidRPr="004E5D66">
              <w:rPr>
                <w:rFonts w:cs="Arial"/>
              </w:rPr>
              <w:t>Type of interfering signal</w:t>
            </w:r>
          </w:p>
        </w:tc>
      </w:tr>
      <w:tr w:rsidR="004E5D66" w:rsidRPr="004E5D66" w14:paraId="78A6EABE" w14:textId="77777777" w:rsidTr="000B1D94">
        <w:trPr>
          <w:jc w:val="center"/>
        </w:trPr>
        <w:tc>
          <w:tcPr>
            <w:tcW w:w="1417" w:type="dxa"/>
            <w:vAlign w:val="center"/>
          </w:tcPr>
          <w:p w14:paraId="1830D979" w14:textId="77777777" w:rsidR="00D62336" w:rsidRPr="004E5D66" w:rsidRDefault="00063062">
            <w:pPr>
              <w:pStyle w:val="TAC"/>
              <w:rPr>
                <w:rFonts w:cs="Arial"/>
              </w:rPr>
            </w:pPr>
            <w:r w:rsidRPr="004E5D66">
              <w:rPr>
                <w:rFonts w:cs="Arial"/>
              </w:rPr>
              <w:t>1.4</w:t>
            </w:r>
          </w:p>
        </w:tc>
        <w:tc>
          <w:tcPr>
            <w:tcW w:w="1950" w:type="dxa"/>
            <w:vAlign w:val="center"/>
          </w:tcPr>
          <w:p w14:paraId="2513B9B8" w14:textId="77777777" w:rsidR="00D62336" w:rsidRPr="004E5D66" w:rsidRDefault="00063062">
            <w:pPr>
              <w:pStyle w:val="TAC"/>
              <w:rPr>
                <w:rFonts w:cs="Arial"/>
              </w:rPr>
            </w:pPr>
            <w:r w:rsidRPr="004E5D66">
              <w:rPr>
                <w:rFonts w:cs="Arial"/>
              </w:rPr>
              <w:t>P</w:t>
            </w:r>
            <w:r w:rsidRPr="004E5D66">
              <w:rPr>
                <w:rFonts w:cs="Arial"/>
                <w:vertAlign w:val="subscript"/>
              </w:rPr>
              <w:t>REFSENS</w:t>
            </w:r>
            <w:r w:rsidRPr="004E5D66">
              <w:rPr>
                <w:rFonts w:cs="Arial"/>
              </w:rPr>
              <w:t xml:space="preserve"> + 11dB</w:t>
            </w:r>
            <w:r w:rsidRPr="004E5D66">
              <w:rPr>
                <w:rFonts w:cs="v5.0.0"/>
                <w:lang w:eastAsia="zh-CN"/>
              </w:rPr>
              <w:t>- Δ</w:t>
            </w:r>
            <w:r w:rsidRPr="004E5D66">
              <w:rPr>
                <w:rFonts w:cs="Arial"/>
                <w:vertAlign w:val="subscript"/>
              </w:rPr>
              <w:t>OTAREFSENS</w:t>
            </w:r>
            <w:r w:rsidRPr="004E5D66">
              <w:rPr>
                <w:rFonts w:cs="Arial"/>
              </w:rPr>
              <w:t xml:space="preserve"> </w:t>
            </w:r>
            <w:r w:rsidRPr="004E5D66">
              <w:rPr>
                <w:rFonts w:cs="Arial"/>
                <w:lang w:eastAsia="zh-CN"/>
              </w:rPr>
              <w:t>(Note)</w:t>
            </w:r>
          </w:p>
        </w:tc>
        <w:tc>
          <w:tcPr>
            <w:tcW w:w="1439" w:type="dxa"/>
            <w:vAlign w:val="center"/>
          </w:tcPr>
          <w:p w14:paraId="00C89B9E" w14:textId="77777777" w:rsidR="00D62336" w:rsidRPr="004E5D66" w:rsidRDefault="00063062">
            <w:pPr>
              <w:pStyle w:val="TAC"/>
              <w:rPr>
                <w:rFonts w:cs="Arial"/>
                <w:lang w:val="en-US" w:eastAsia="zh-CN"/>
              </w:rPr>
            </w:pPr>
            <w:r w:rsidRPr="004E5D66">
              <w:rPr>
                <w:rFonts w:cs="Arial"/>
                <w:lang w:eastAsia="zh-CN"/>
              </w:rPr>
              <w:t xml:space="preserve">GEO SAN class: </w:t>
            </w:r>
            <w:r w:rsidRPr="004E5D66">
              <w:rPr>
                <w:rFonts w:cs="Arial"/>
                <w:lang w:val="en-US" w:eastAsia="zh-CN" w:bidi="ar"/>
              </w:rPr>
              <w:t>-57.6</w:t>
            </w:r>
            <w:r w:rsidRPr="004E5D66">
              <w:rPr>
                <w:rFonts w:cs="v5.0.0"/>
                <w:lang w:eastAsia="zh-CN"/>
              </w:rPr>
              <w:t>- Δ</w:t>
            </w:r>
            <w:r w:rsidRPr="004E5D66">
              <w:rPr>
                <w:rFonts w:cs="Arial"/>
                <w:vertAlign w:val="subscript"/>
              </w:rPr>
              <w:t>OTAREFSENS</w:t>
            </w:r>
          </w:p>
          <w:p w14:paraId="2B06B2B9" w14:textId="77777777" w:rsidR="00D62336" w:rsidRPr="004E5D66" w:rsidRDefault="00063062">
            <w:pPr>
              <w:pStyle w:val="TAC"/>
              <w:rPr>
                <w:rFonts w:cs="Arial"/>
                <w:lang w:val="en-US" w:eastAsia="zh-CN"/>
              </w:rPr>
            </w:pPr>
            <w:r w:rsidRPr="004E5D66">
              <w:rPr>
                <w:rFonts w:cs="Arial"/>
                <w:lang w:eastAsia="zh-CN"/>
              </w:rPr>
              <w:t xml:space="preserve">LEO SAN class: </w:t>
            </w:r>
            <w:r w:rsidRPr="004E5D66">
              <w:rPr>
                <w:rFonts w:cs="Arial"/>
                <w:lang w:val="en-US" w:eastAsia="zh-CN" w:bidi="ar"/>
              </w:rPr>
              <w:t>-60.7</w:t>
            </w:r>
            <w:r w:rsidRPr="004E5D66">
              <w:rPr>
                <w:rFonts w:cs="Arial" w:hint="eastAsia"/>
                <w:lang w:val="en-US" w:eastAsia="zh-CN" w:bidi="ar"/>
              </w:rPr>
              <w:t>-</w:t>
            </w:r>
            <w:r w:rsidRPr="004E5D66">
              <w:rPr>
                <w:rFonts w:cs="v5.0.0"/>
                <w:lang w:eastAsia="zh-CN"/>
              </w:rPr>
              <w:t xml:space="preserve"> Δ</w:t>
            </w:r>
            <w:r w:rsidRPr="004E5D66">
              <w:rPr>
                <w:rFonts w:cs="Arial"/>
                <w:vertAlign w:val="subscript"/>
              </w:rPr>
              <w:t>OTAREFSENS</w:t>
            </w:r>
          </w:p>
          <w:p w14:paraId="3B033122" w14:textId="77777777" w:rsidR="00D62336" w:rsidRPr="004E5D66" w:rsidRDefault="00D62336">
            <w:pPr>
              <w:pStyle w:val="TAC"/>
              <w:rPr>
                <w:rFonts w:cs="Arial"/>
              </w:rPr>
            </w:pPr>
          </w:p>
        </w:tc>
        <w:tc>
          <w:tcPr>
            <w:tcW w:w="2337" w:type="dxa"/>
            <w:vAlign w:val="center"/>
          </w:tcPr>
          <w:p w14:paraId="0480C719" w14:textId="77777777" w:rsidR="00D62336" w:rsidRPr="004E5D66" w:rsidRDefault="00063062">
            <w:pPr>
              <w:pStyle w:val="TAC"/>
              <w:rPr>
                <w:rFonts w:cs="Arial"/>
              </w:rPr>
            </w:pPr>
            <w:r w:rsidRPr="004E5D66">
              <w:rPr>
                <w:rFonts w:cs="Arial"/>
              </w:rPr>
              <w:t>±0.7025</w:t>
            </w:r>
          </w:p>
        </w:tc>
        <w:tc>
          <w:tcPr>
            <w:tcW w:w="2488" w:type="dxa"/>
            <w:shd w:val="clear" w:color="auto" w:fill="auto"/>
            <w:vAlign w:val="center"/>
          </w:tcPr>
          <w:p w14:paraId="5B62CEDD" w14:textId="77777777" w:rsidR="00D62336" w:rsidRPr="004E5D66" w:rsidRDefault="00063062">
            <w:pPr>
              <w:pStyle w:val="TAC"/>
              <w:rPr>
                <w:rFonts w:cs="Arial"/>
              </w:rPr>
            </w:pPr>
            <w:r w:rsidRPr="004E5D66">
              <w:rPr>
                <w:rFonts w:cs="Arial"/>
              </w:rPr>
              <w:t>1.4MHz E-UTRA signal</w:t>
            </w:r>
          </w:p>
        </w:tc>
      </w:tr>
      <w:tr w:rsidR="00D62336" w:rsidRPr="004E5D66" w14:paraId="2DEC063C" w14:textId="77777777" w:rsidTr="000B1D94">
        <w:trPr>
          <w:jc w:val="center"/>
        </w:trPr>
        <w:tc>
          <w:tcPr>
            <w:tcW w:w="9631" w:type="dxa"/>
            <w:gridSpan w:val="5"/>
            <w:vAlign w:val="center"/>
          </w:tcPr>
          <w:p w14:paraId="368881E5" w14:textId="77777777" w:rsidR="00D62336" w:rsidRPr="004E5D66" w:rsidRDefault="00063062">
            <w:pPr>
              <w:pStyle w:val="TAN"/>
              <w:rPr>
                <w:rFonts w:cs="Arial"/>
              </w:rPr>
            </w:pPr>
            <w:r w:rsidRPr="004E5D66">
              <w:rPr>
                <w:rFonts w:cs="Arial"/>
              </w:rPr>
              <w:t>Note:</w:t>
            </w:r>
            <w:r w:rsidRPr="004E5D66">
              <w:rPr>
                <w:rFonts w:cs="Arial"/>
              </w:rPr>
              <w:tab/>
              <w:t>P</w:t>
            </w:r>
            <w:r w:rsidRPr="004E5D66">
              <w:rPr>
                <w:rFonts w:cs="Arial"/>
                <w:vertAlign w:val="subscript"/>
              </w:rPr>
              <w:t>REFSENS</w:t>
            </w:r>
            <w:r w:rsidRPr="004E5D66">
              <w:rPr>
                <w:rFonts w:cs="Arial"/>
              </w:rPr>
              <w:t xml:space="preserve"> depends on the channel bandwidth as specified in </w:t>
            </w:r>
            <w:r w:rsidRPr="004E5D66">
              <w:rPr>
                <w:rFonts w:eastAsia="Osaka" w:cs="v5.0.0"/>
              </w:rPr>
              <w:t>Table 7.2.</w:t>
            </w:r>
            <w:r w:rsidRPr="004E5D66">
              <w:rPr>
                <w:rFonts w:eastAsia="SimSun" w:cs="v5.0.0" w:hint="eastAsia"/>
                <w:lang w:val="en-US" w:eastAsia="zh-CN"/>
              </w:rPr>
              <w:t>2</w:t>
            </w:r>
            <w:r w:rsidRPr="004E5D66">
              <w:rPr>
                <w:rFonts w:eastAsia="Osaka" w:cs="v5.0.0"/>
              </w:rPr>
              <w:t>-1</w:t>
            </w:r>
            <w:r w:rsidRPr="004E5D66">
              <w:rPr>
                <w:rFonts w:eastAsia="SimSun" w:cs="v5.0.0" w:hint="eastAsia"/>
                <w:lang w:val="en-US" w:eastAsia="zh-CN"/>
              </w:rPr>
              <w:t xml:space="preserve"> and Table 7.2.2-2</w:t>
            </w:r>
            <w:r w:rsidRPr="004E5D66">
              <w:rPr>
                <w:rFonts w:eastAsia="Osaka" w:cs="v5.0.0"/>
              </w:rPr>
              <w:t>.</w:t>
            </w:r>
          </w:p>
        </w:tc>
      </w:tr>
    </w:tbl>
    <w:p w14:paraId="52B7EFAE" w14:textId="77777777" w:rsidR="00D62336" w:rsidRPr="004E5D66" w:rsidRDefault="00D62336">
      <w:pPr>
        <w:rPr>
          <w:rFonts w:eastAsia="SimSun"/>
          <w:lang w:val="en-US" w:eastAsia="zh-CN"/>
        </w:rPr>
      </w:pPr>
    </w:p>
    <w:p w14:paraId="7572D5C7" w14:textId="25C5E2B1" w:rsidR="00D62336" w:rsidRPr="004E5D66" w:rsidRDefault="00063062">
      <w:pPr>
        <w:pStyle w:val="TH"/>
        <w:rPr>
          <w:rFonts w:eastAsia="SimSun"/>
          <w:lang w:val="en-US" w:eastAsia="zh-CN"/>
        </w:rPr>
      </w:pPr>
      <w:r w:rsidRPr="004E5D66">
        <w:lastRenderedPageBreak/>
        <w:t xml:space="preserve">Table </w:t>
      </w:r>
      <w:r w:rsidRPr="004E5D66">
        <w:rPr>
          <w:lang w:eastAsia="zh-CN"/>
        </w:rPr>
        <w:t>10.5.1.2</w:t>
      </w:r>
      <w:r w:rsidRPr="004E5D66">
        <w:t>-</w:t>
      </w:r>
      <w:r w:rsidRPr="004E5D66">
        <w:rPr>
          <w:rFonts w:hint="eastAsia"/>
          <w:lang w:val="en-US" w:eastAsia="zh-CN"/>
        </w:rPr>
        <w:t>2</w:t>
      </w:r>
      <w:r w:rsidRPr="004E5D66">
        <w:t>: A</w:t>
      </w:r>
      <w:r w:rsidRPr="004E5D66">
        <w:rPr>
          <w:rFonts w:eastAsia="SimSun"/>
          <w:lang w:eastAsia="zh-CN"/>
        </w:rPr>
        <w:t>CS requirement</w:t>
      </w:r>
      <w:r w:rsidRPr="004E5D66">
        <w:rPr>
          <w:rFonts w:eastAsia="SimSun" w:hint="eastAsia"/>
          <w:lang w:val="en-US" w:eastAsia="zh-CN"/>
        </w:rPr>
        <w:t xml:space="preserve"> of SAN supporting standalone </w:t>
      </w:r>
      <w:r w:rsidRPr="004E5D66">
        <w:rPr>
          <w:rFonts w:eastAsia="SimSun"/>
          <w:lang w:eastAsia="zh-CN"/>
        </w:rPr>
        <w:t>NB-IoT</w:t>
      </w:r>
      <w:r w:rsidRPr="004E5D66">
        <w:rPr>
          <w:rFonts w:eastAsia="SimSun" w:hint="eastAsia"/>
          <w:lang w:val="en-US" w:eastAsia="zh-CN"/>
        </w:rPr>
        <w:t xml:space="preserve"> operation</w:t>
      </w:r>
      <w:r w:rsidR="00E35B82" w:rsidRPr="004E5D66">
        <w:rPr>
          <w:rFonts w:eastAsia="SimSun"/>
          <w:lang w:val="en-US" w:eastAsia="zh-CN"/>
        </w:rPr>
        <w:t xml:space="preserve"> for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4E5D66" w:rsidRPr="004E5D66" w14:paraId="08DFD52D" w14:textId="77777777" w:rsidTr="000B1D94">
        <w:trPr>
          <w:jc w:val="center"/>
        </w:trPr>
        <w:tc>
          <w:tcPr>
            <w:tcW w:w="1467" w:type="dxa"/>
            <w:shd w:val="clear" w:color="auto" w:fill="auto"/>
          </w:tcPr>
          <w:p w14:paraId="16F931AB" w14:textId="77777777" w:rsidR="000B1D94" w:rsidRPr="004E5D66" w:rsidRDefault="000B1D94" w:rsidP="000B1D94">
            <w:pPr>
              <w:pStyle w:val="TAH"/>
              <w:rPr>
                <w:rFonts w:cs="Arial"/>
                <w:lang w:val="en-US" w:eastAsia="zh-CN"/>
              </w:rPr>
            </w:pPr>
            <w:r w:rsidRPr="004E5D66">
              <w:rPr>
                <w:rFonts w:cs="Arial" w:hint="eastAsia"/>
                <w:lang w:val="en-US" w:eastAsia="zh-CN"/>
              </w:rPr>
              <w:t>SAN</w:t>
            </w:r>
          </w:p>
          <w:p w14:paraId="3B2DE460" w14:textId="6815AE6D" w:rsidR="000B1D94" w:rsidRPr="004E5D66" w:rsidRDefault="000B1D94" w:rsidP="000B1D94">
            <w:pPr>
              <w:pStyle w:val="TAH"/>
              <w:rPr>
                <w:rFonts w:cs="Arial"/>
                <w:lang w:val="it-IT" w:eastAsia="ja-JP"/>
              </w:rPr>
            </w:pPr>
            <w:r w:rsidRPr="004E5D66">
              <w:rPr>
                <w:rFonts w:cs="Arial"/>
                <w:lang w:val="it-IT" w:eastAsia="ja-JP"/>
              </w:rPr>
              <w:t xml:space="preserve">channel bandwidth </w:t>
            </w:r>
            <w:r w:rsidRPr="004E5D66">
              <w:rPr>
                <w:rFonts w:cs="Arial"/>
                <w:lang w:eastAsia="ja-JP"/>
              </w:rPr>
              <w:t xml:space="preserve">of the lowest/highest carrier received </w:t>
            </w:r>
            <w:r w:rsidRPr="004E5D66">
              <w:rPr>
                <w:rFonts w:cs="Arial"/>
                <w:lang w:val="it-IT" w:eastAsia="ja-JP"/>
              </w:rPr>
              <w:t>(kHz)</w:t>
            </w:r>
          </w:p>
        </w:tc>
        <w:tc>
          <w:tcPr>
            <w:tcW w:w="1950" w:type="dxa"/>
          </w:tcPr>
          <w:p w14:paraId="6A9EFEA7" w14:textId="22D16E81" w:rsidR="000B1D94" w:rsidRPr="004E5D66" w:rsidRDefault="000B1D94" w:rsidP="000B1D94">
            <w:pPr>
              <w:pStyle w:val="TAH"/>
              <w:rPr>
                <w:rFonts w:cs="Arial"/>
                <w:lang w:eastAsia="ja-JP"/>
              </w:rPr>
            </w:pPr>
            <w:r w:rsidRPr="004E5D66">
              <w:rPr>
                <w:rFonts w:cs="Arial"/>
                <w:lang w:eastAsia="ja-JP"/>
              </w:rPr>
              <w:t>Wanted signal mean power (dBm)</w:t>
            </w:r>
          </w:p>
        </w:tc>
        <w:tc>
          <w:tcPr>
            <w:tcW w:w="1434" w:type="dxa"/>
          </w:tcPr>
          <w:p w14:paraId="709C4D51" w14:textId="57891BB6" w:rsidR="000B1D94" w:rsidRPr="004E5D66" w:rsidRDefault="000B1D94" w:rsidP="000B1D94">
            <w:pPr>
              <w:pStyle w:val="TAH"/>
              <w:rPr>
                <w:rFonts w:cs="Arial"/>
                <w:lang w:eastAsia="ja-JP"/>
              </w:rPr>
            </w:pPr>
            <w:r w:rsidRPr="004E5D66">
              <w:rPr>
                <w:rFonts w:cs="Arial"/>
                <w:lang w:eastAsia="ja-JP"/>
              </w:rPr>
              <w:t>Interfering signal mean power (dBm)</w:t>
            </w:r>
          </w:p>
        </w:tc>
        <w:tc>
          <w:tcPr>
            <w:tcW w:w="2317" w:type="dxa"/>
          </w:tcPr>
          <w:p w14:paraId="374F17E9" w14:textId="05E59F54" w:rsidR="000B1D94" w:rsidRPr="004E5D66" w:rsidRDefault="000B1D94" w:rsidP="000B1D94">
            <w:pPr>
              <w:pStyle w:val="TAH"/>
              <w:rPr>
                <w:rFonts w:cs="Arial"/>
                <w:lang w:eastAsia="ja-JP"/>
              </w:rPr>
            </w:pPr>
            <w:r w:rsidRPr="004E5D66">
              <w:rPr>
                <w:rFonts w:cs="Arial"/>
                <w:lang w:eastAsia="ja-JP"/>
              </w:rPr>
              <w:t xml:space="preserve">Interfering signal centre frequency offset </w:t>
            </w:r>
            <w:r w:rsidRPr="004E5D66">
              <w:rPr>
                <w:rFonts w:cs="Arial" w:hint="eastAsia"/>
                <w:lang w:eastAsia="zh-CN"/>
              </w:rPr>
              <w:t>to the lower</w:t>
            </w:r>
            <w:r w:rsidRPr="004E5D66">
              <w:rPr>
                <w:rFonts w:cs="Arial"/>
                <w:lang w:eastAsia="zh-CN"/>
              </w:rPr>
              <w:t>/</w:t>
            </w:r>
            <w:r w:rsidRPr="004E5D66">
              <w:rPr>
                <w:rFonts w:cs="Arial" w:hint="eastAsia"/>
                <w:lang w:eastAsia="zh-CN"/>
              </w:rPr>
              <w:t>upper</w:t>
            </w:r>
            <w:r w:rsidRPr="004E5D66">
              <w:rPr>
                <w:rFonts w:cs="Arial"/>
                <w:lang w:eastAsia="ja-JP"/>
              </w:rPr>
              <w:t xml:space="preserve"> SAN RF Bandwidth edge </w:t>
            </w:r>
            <w:r w:rsidRPr="004E5D66">
              <w:rPr>
                <w:rFonts w:cs="Arial" w:hint="eastAsia"/>
                <w:lang w:eastAsia="zh-CN"/>
              </w:rPr>
              <w:t>or sub-block edge inside a sub-block gap</w:t>
            </w:r>
            <w:r w:rsidRPr="004E5D66">
              <w:rPr>
                <w:rFonts w:cs="Arial"/>
                <w:lang w:eastAsia="ja-JP"/>
              </w:rPr>
              <w:t xml:space="preserve"> (kHz)</w:t>
            </w:r>
          </w:p>
        </w:tc>
        <w:tc>
          <w:tcPr>
            <w:tcW w:w="2463" w:type="dxa"/>
          </w:tcPr>
          <w:p w14:paraId="7055064E" w14:textId="5B65A688" w:rsidR="000B1D94" w:rsidRPr="004E5D66" w:rsidRDefault="000B1D94" w:rsidP="000B1D94">
            <w:pPr>
              <w:pStyle w:val="TAH"/>
              <w:rPr>
                <w:rFonts w:cs="Arial"/>
                <w:lang w:eastAsia="ja-JP"/>
              </w:rPr>
            </w:pPr>
            <w:r w:rsidRPr="004E5D66">
              <w:rPr>
                <w:rFonts w:cs="Arial"/>
                <w:lang w:eastAsia="ja-JP"/>
              </w:rPr>
              <w:t>Type of interfering signal</w:t>
            </w:r>
          </w:p>
        </w:tc>
      </w:tr>
      <w:tr w:rsidR="004E5D66" w:rsidRPr="004E5D66" w14:paraId="31FB0592" w14:textId="77777777" w:rsidTr="000B1D94">
        <w:trPr>
          <w:jc w:val="center"/>
        </w:trPr>
        <w:tc>
          <w:tcPr>
            <w:tcW w:w="1467" w:type="dxa"/>
            <w:vAlign w:val="center"/>
          </w:tcPr>
          <w:p w14:paraId="0E01D620" w14:textId="77777777" w:rsidR="00D62336" w:rsidRPr="004E5D66" w:rsidRDefault="00063062">
            <w:pPr>
              <w:pStyle w:val="TAC"/>
              <w:rPr>
                <w:rFonts w:cs="Arial"/>
                <w:lang w:eastAsia="ja-JP"/>
              </w:rPr>
            </w:pPr>
            <w:r w:rsidRPr="004E5D66">
              <w:rPr>
                <w:rFonts w:cs="Arial"/>
                <w:lang w:eastAsia="ja-JP"/>
              </w:rPr>
              <w:t>200</w:t>
            </w:r>
          </w:p>
        </w:tc>
        <w:tc>
          <w:tcPr>
            <w:tcW w:w="1950" w:type="dxa"/>
            <w:vAlign w:val="center"/>
          </w:tcPr>
          <w:p w14:paraId="778034A1" w14:textId="77777777" w:rsidR="00D62336" w:rsidRPr="004E5D66" w:rsidRDefault="00063062">
            <w:pPr>
              <w:pStyle w:val="TAC"/>
              <w:rPr>
                <w:rFonts w:cs="Arial"/>
                <w:lang w:eastAsia="ja-JP"/>
              </w:rPr>
            </w:pPr>
            <w:r w:rsidRPr="004E5D66">
              <w:rPr>
                <w:rFonts w:cs="Arial"/>
                <w:lang w:eastAsia="ja-JP"/>
              </w:rPr>
              <w:t>P</w:t>
            </w:r>
            <w:r w:rsidRPr="004E5D66">
              <w:rPr>
                <w:rFonts w:cs="Arial"/>
                <w:vertAlign w:val="subscript"/>
                <w:lang w:eastAsia="ja-JP"/>
              </w:rPr>
              <w:t>REFSENS</w:t>
            </w:r>
            <w:r w:rsidRPr="004E5D66">
              <w:rPr>
                <w:rFonts w:cs="Arial"/>
                <w:lang w:eastAsia="ja-JP"/>
              </w:rPr>
              <w:t xml:space="preserve"> + 19.5dB </w:t>
            </w:r>
            <w:r w:rsidRPr="004E5D66">
              <w:rPr>
                <w:rFonts w:cs="v5.0.0"/>
                <w:lang w:eastAsia="zh-CN"/>
              </w:rPr>
              <w:t>- Δ</w:t>
            </w:r>
            <w:r w:rsidRPr="004E5D66">
              <w:rPr>
                <w:rFonts w:cs="Arial"/>
                <w:vertAlign w:val="subscript"/>
              </w:rPr>
              <w:t>OTAREFSENS</w:t>
            </w:r>
            <w:r w:rsidRPr="004E5D66">
              <w:rPr>
                <w:rFonts w:cs="Arial"/>
                <w:lang w:eastAsia="zh-CN"/>
              </w:rPr>
              <w:t>(Note)</w:t>
            </w:r>
          </w:p>
        </w:tc>
        <w:tc>
          <w:tcPr>
            <w:tcW w:w="1434" w:type="dxa"/>
            <w:vAlign w:val="center"/>
          </w:tcPr>
          <w:p w14:paraId="0C700EBC" w14:textId="77777777" w:rsidR="00D62336" w:rsidRPr="004E5D66" w:rsidRDefault="00063062">
            <w:pPr>
              <w:pStyle w:val="TAC"/>
              <w:rPr>
                <w:rFonts w:cs="Arial"/>
                <w:lang w:val="en-US" w:eastAsia="zh-CN"/>
              </w:rPr>
            </w:pPr>
            <w:r w:rsidRPr="004E5D66">
              <w:rPr>
                <w:rFonts w:cs="Arial"/>
                <w:lang w:eastAsia="ja-JP"/>
              </w:rPr>
              <w:t xml:space="preserve">GEO SAN class: </w:t>
            </w:r>
            <w:r w:rsidRPr="004E5D66">
              <w:rPr>
                <w:rFonts w:cs="Arial"/>
                <w:lang w:val="en-US" w:eastAsia="ja-JP" w:bidi="ar"/>
              </w:rPr>
              <w:t>-56.6</w:t>
            </w:r>
            <w:r w:rsidRPr="004E5D66">
              <w:rPr>
                <w:rFonts w:cs="v5.0.0"/>
                <w:lang w:eastAsia="zh-CN"/>
              </w:rPr>
              <w:t>- Δ</w:t>
            </w:r>
            <w:r w:rsidRPr="004E5D66">
              <w:rPr>
                <w:rFonts w:cs="Arial"/>
                <w:vertAlign w:val="subscript"/>
              </w:rPr>
              <w:t>OTAREFSENS</w:t>
            </w:r>
          </w:p>
          <w:p w14:paraId="41F1FAB8" w14:textId="77777777" w:rsidR="00D62336" w:rsidRPr="004E5D66" w:rsidRDefault="00063062">
            <w:pPr>
              <w:pStyle w:val="TAC"/>
              <w:rPr>
                <w:rFonts w:cs="Arial"/>
                <w:lang w:val="en-US" w:eastAsia="zh-CN"/>
              </w:rPr>
            </w:pPr>
            <w:r w:rsidRPr="004E5D66">
              <w:rPr>
                <w:rFonts w:cs="Arial"/>
                <w:lang w:eastAsia="ja-JP"/>
              </w:rPr>
              <w:t xml:space="preserve">LEO SAN class: </w:t>
            </w:r>
            <w:r w:rsidRPr="004E5D66">
              <w:rPr>
                <w:rFonts w:cs="Arial"/>
                <w:lang w:val="en-US" w:eastAsia="ja-JP" w:bidi="ar"/>
              </w:rPr>
              <w:t>-59.7</w:t>
            </w:r>
            <w:r w:rsidRPr="004E5D66">
              <w:rPr>
                <w:rFonts w:cs="v5.0.0"/>
                <w:lang w:eastAsia="zh-CN"/>
              </w:rPr>
              <w:t>- Δ</w:t>
            </w:r>
            <w:r w:rsidRPr="004E5D66">
              <w:rPr>
                <w:rFonts w:cs="Arial"/>
                <w:vertAlign w:val="subscript"/>
              </w:rPr>
              <w:t>OTAREFSENS</w:t>
            </w:r>
          </w:p>
          <w:p w14:paraId="7B2C3610" w14:textId="77777777" w:rsidR="00D62336" w:rsidRPr="004E5D66" w:rsidRDefault="00D62336">
            <w:pPr>
              <w:pStyle w:val="TAC"/>
              <w:rPr>
                <w:rFonts w:cs="Arial"/>
                <w:lang w:val="en-US" w:eastAsia="ja-JP"/>
              </w:rPr>
            </w:pPr>
          </w:p>
        </w:tc>
        <w:tc>
          <w:tcPr>
            <w:tcW w:w="2317" w:type="dxa"/>
            <w:vAlign w:val="center"/>
          </w:tcPr>
          <w:p w14:paraId="6A23001E" w14:textId="77777777" w:rsidR="00D62336" w:rsidRPr="004E5D66" w:rsidRDefault="00063062">
            <w:pPr>
              <w:pStyle w:val="TAC"/>
              <w:rPr>
                <w:rFonts w:cs="Arial"/>
                <w:lang w:eastAsia="ja-JP"/>
              </w:rPr>
            </w:pPr>
            <w:r w:rsidRPr="004E5D66">
              <w:rPr>
                <w:rFonts w:cs="Arial"/>
                <w:lang w:eastAsia="ja-JP"/>
              </w:rPr>
              <w:t>±100</w:t>
            </w:r>
          </w:p>
        </w:tc>
        <w:tc>
          <w:tcPr>
            <w:tcW w:w="2463" w:type="dxa"/>
            <w:shd w:val="clear" w:color="auto" w:fill="auto"/>
            <w:vAlign w:val="center"/>
          </w:tcPr>
          <w:p w14:paraId="5BC865EC" w14:textId="77777777" w:rsidR="00D62336" w:rsidRPr="004E5D66" w:rsidRDefault="00063062">
            <w:pPr>
              <w:pStyle w:val="TAC"/>
              <w:rPr>
                <w:rFonts w:cs="Arial"/>
                <w:lang w:eastAsia="ja-JP"/>
              </w:rPr>
            </w:pPr>
            <w:r w:rsidRPr="004E5D66">
              <w:rPr>
                <w:rFonts w:cs="Arial"/>
                <w:lang w:eastAsia="ja-JP"/>
              </w:rPr>
              <w:t>180 kHz NB-IoT signal</w:t>
            </w:r>
          </w:p>
        </w:tc>
      </w:tr>
      <w:tr w:rsidR="00D62336" w:rsidRPr="004E5D66" w14:paraId="6AA8C2FA" w14:textId="77777777" w:rsidTr="000B1D94">
        <w:trPr>
          <w:jc w:val="center"/>
        </w:trPr>
        <w:tc>
          <w:tcPr>
            <w:tcW w:w="9631" w:type="dxa"/>
            <w:gridSpan w:val="5"/>
            <w:vAlign w:val="center"/>
          </w:tcPr>
          <w:p w14:paraId="06118F07" w14:textId="77777777" w:rsidR="00D62336" w:rsidRPr="004E5D66" w:rsidRDefault="00063062">
            <w:pPr>
              <w:pStyle w:val="TAN"/>
              <w:rPr>
                <w:rFonts w:cs="Arial"/>
                <w:lang w:eastAsia="ja-JP"/>
              </w:rPr>
            </w:pPr>
            <w:r w:rsidRPr="004E5D66">
              <w:rPr>
                <w:rFonts w:cs="Arial"/>
                <w:lang w:eastAsia="ja-JP"/>
              </w:rPr>
              <w:t>Note:</w:t>
            </w:r>
            <w:r w:rsidRPr="004E5D66">
              <w:rPr>
                <w:rFonts w:cs="Arial"/>
                <w:lang w:eastAsia="ja-JP"/>
              </w:rPr>
              <w:tab/>
              <w:t>P</w:t>
            </w:r>
            <w:r w:rsidRPr="004E5D66">
              <w:rPr>
                <w:rFonts w:cs="Arial"/>
                <w:vertAlign w:val="subscript"/>
                <w:lang w:eastAsia="ja-JP"/>
              </w:rPr>
              <w:t>REFSENS</w:t>
            </w:r>
            <w:r w:rsidRPr="004E5D66">
              <w:rPr>
                <w:rFonts w:cs="Arial"/>
                <w:lang w:eastAsia="ja-JP"/>
              </w:rPr>
              <w:t xml:space="preserve"> depends on the sub-carrier spacing as specified in </w:t>
            </w:r>
            <w:r w:rsidRPr="004E5D66">
              <w:rPr>
                <w:rFonts w:eastAsia="Osaka" w:cs="v5.0.0"/>
              </w:rPr>
              <w:t>Table 7.2.</w:t>
            </w:r>
            <w:r w:rsidRPr="004E5D66">
              <w:rPr>
                <w:rFonts w:eastAsia="SimSun" w:cs="v5.0.0" w:hint="eastAsia"/>
                <w:lang w:val="en-US" w:eastAsia="zh-CN"/>
              </w:rPr>
              <w:t>2</w:t>
            </w:r>
            <w:r w:rsidRPr="004E5D66">
              <w:rPr>
                <w:rFonts w:eastAsia="Osaka" w:cs="v5.0.0"/>
              </w:rPr>
              <w:t>-</w:t>
            </w:r>
            <w:r w:rsidRPr="004E5D66">
              <w:rPr>
                <w:rFonts w:eastAsia="SimSun" w:cs="v5.0.0" w:hint="eastAsia"/>
                <w:lang w:val="en-US" w:eastAsia="zh-CN"/>
              </w:rPr>
              <w:t>3 and Table 7.2.2-4</w:t>
            </w:r>
            <w:r w:rsidRPr="004E5D66">
              <w:rPr>
                <w:rFonts w:eastAsia="Osaka" w:cs="v5.0.0"/>
              </w:rPr>
              <w:t>.</w:t>
            </w:r>
          </w:p>
        </w:tc>
      </w:tr>
    </w:tbl>
    <w:p w14:paraId="674CDCF1" w14:textId="77777777" w:rsidR="00D62336" w:rsidRPr="004E5D66" w:rsidRDefault="00D62336"/>
    <w:p w14:paraId="23CEA839" w14:textId="77777777" w:rsidR="00E35B82" w:rsidRPr="004E5D66" w:rsidRDefault="00E35B82" w:rsidP="00E35B82">
      <w:pPr>
        <w:pStyle w:val="TH"/>
        <w:rPr>
          <w:rFonts w:eastAsia="SimSun"/>
          <w:lang w:val="en-US" w:eastAsia="zh-CN"/>
        </w:rPr>
      </w:pPr>
      <w:r w:rsidRPr="004E5D66">
        <w:t xml:space="preserve">Table </w:t>
      </w:r>
      <w:r w:rsidRPr="004E5D66">
        <w:rPr>
          <w:lang w:eastAsia="zh-CN"/>
        </w:rPr>
        <w:t>10.5.1.2</w:t>
      </w:r>
      <w:r w:rsidRPr="004E5D66">
        <w:t>-</w:t>
      </w:r>
      <w:r w:rsidRPr="004E5D66">
        <w:rPr>
          <w:rFonts w:hint="eastAsia"/>
          <w:lang w:val="en-US" w:eastAsia="zh-CN"/>
        </w:rPr>
        <w:t>3</w:t>
      </w:r>
      <w:r w:rsidRPr="004E5D66">
        <w:t>: A</w:t>
      </w:r>
      <w:r w:rsidRPr="004E5D66">
        <w:rPr>
          <w:rFonts w:eastAsia="SimSun"/>
          <w:lang w:eastAsia="zh-CN"/>
        </w:rPr>
        <w:t>CS requirement</w:t>
      </w:r>
      <w:r w:rsidRPr="004E5D66">
        <w:rPr>
          <w:rFonts w:eastAsia="SimSun" w:hint="eastAsia"/>
          <w:lang w:val="en-US" w:eastAsia="zh-CN"/>
        </w:rPr>
        <w:t xml:space="preserve"> of SAN supporting standalone </w:t>
      </w:r>
      <w:r w:rsidRPr="004E5D66">
        <w:rPr>
          <w:rFonts w:eastAsia="SimSun"/>
          <w:lang w:eastAsia="zh-CN"/>
        </w:rPr>
        <w:t>NB-IoT</w:t>
      </w:r>
      <w:r w:rsidRPr="004E5D66">
        <w:rPr>
          <w:rFonts w:eastAsia="SimSun" w:hint="eastAsia"/>
          <w:lang w:val="en-US" w:eastAsia="zh-CN"/>
        </w:rPr>
        <w:t xml:space="preserve"> operation</w:t>
      </w:r>
      <w:r w:rsidRPr="004E5D66">
        <w:rPr>
          <w:rFonts w:eastAsia="SimSun"/>
          <w:lang w:val="en-US" w:eastAsia="zh-CN"/>
        </w:rPr>
        <w:t xml:space="preserve"> for TDD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4E5D66" w:rsidRPr="004E5D66" w14:paraId="42115D2F" w14:textId="77777777" w:rsidTr="009755DA">
        <w:trPr>
          <w:jc w:val="center"/>
        </w:trPr>
        <w:tc>
          <w:tcPr>
            <w:tcW w:w="1467" w:type="dxa"/>
          </w:tcPr>
          <w:p w14:paraId="4A184B34" w14:textId="77777777" w:rsidR="00E35B82" w:rsidRPr="004E5D66" w:rsidRDefault="00E35B82" w:rsidP="00E35B82">
            <w:pPr>
              <w:pStyle w:val="TAH"/>
              <w:rPr>
                <w:lang w:val="en-US" w:eastAsia="zh-CN"/>
              </w:rPr>
            </w:pPr>
            <w:r w:rsidRPr="004E5D66">
              <w:rPr>
                <w:rFonts w:hint="eastAsia"/>
                <w:lang w:val="en-US" w:eastAsia="zh-CN"/>
              </w:rPr>
              <w:t>SAN</w:t>
            </w:r>
          </w:p>
          <w:p w14:paraId="2109E215" w14:textId="77777777" w:rsidR="00E35B82" w:rsidRPr="004E5D66" w:rsidRDefault="00E35B82" w:rsidP="00E35B82">
            <w:pPr>
              <w:pStyle w:val="TAH"/>
              <w:rPr>
                <w:lang w:val="it-IT" w:eastAsia="ja-JP"/>
              </w:rPr>
            </w:pPr>
            <w:r w:rsidRPr="004E5D66">
              <w:rPr>
                <w:lang w:val="it-IT" w:eastAsia="ja-JP"/>
              </w:rPr>
              <w:t xml:space="preserve">channel bandwidth </w:t>
            </w:r>
            <w:r w:rsidRPr="004E5D66">
              <w:rPr>
                <w:lang w:eastAsia="ja-JP"/>
              </w:rPr>
              <w:t xml:space="preserve">of the lowest/highest carrier received </w:t>
            </w:r>
            <w:r w:rsidRPr="004E5D66">
              <w:rPr>
                <w:lang w:val="it-IT" w:eastAsia="ja-JP"/>
              </w:rPr>
              <w:t>(kHz)</w:t>
            </w:r>
          </w:p>
        </w:tc>
        <w:tc>
          <w:tcPr>
            <w:tcW w:w="1950" w:type="dxa"/>
          </w:tcPr>
          <w:p w14:paraId="13331174" w14:textId="77777777" w:rsidR="00E35B82" w:rsidRPr="004E5D66" w:rsidRDefault="00E35B82" w:rsidP="00E35B82">
            <w:pPr>
              <w:pStyle w:val="TAH"/>
              <w:rPr>
                <w:lang w:eastAsia="ja-JP"/>
              </w:rPr>
            </w:pPr>
            <w:r w:rsidRPr="004E5D66">
              <w:rPr>
                <w:lang w:eastAsia="ja-JP"/>
              </w:rPr>
              <w:t>Wanted signal mean power (dBm)</w:t>
            </w:r>
          </w:p>
        </w:tc>
        <w:tc>
          <w:tcPr>
            <w:tcW w:w="1434" w:type="dxa"/>
          </w:tcPr>
          <w:p w14:paraId="2931501B" w14:textId="77777777" w:rsidR="00E35B82" w:rsidRPr="004E5D66" w:rsidRDefault="00E35B82" w:rsidP="00E35B82">
            <w:pPr>
              <w:pStyle w:val="TAH"/>
              <w:rPr>
                <w:lang w:eastAsia="ja-JP"/>
              </w:rPr>
            </w:pPr>
            <w:r w:rsidRPr="004E5D66">
              <w:rPr>
                <w:lang w:eastAsia="ja-JP"/>
              </w:rPr>
              <w:t>Interfering signal mean power (dBm)</w:t>
            </w:r>
          </w:p>
        </w:tc>
        <w:tc>
          <w:tcPr>
            <w:tcW w:w="2317" w:type="dxa"/>
          </w:tcPr>
          <w:p w14:paraId="63DAE1CA" w14:textId="77777777" w:rsidR="00E35B82" w:rsidRPr="004E5D66" w:rsidRDefault="00E35B82" w:rsidP="00E35B82">
            <w:pPr>
              <w:pStyle w:val="TAH"/>
              <w:rPr>
                <w:lang w:eastAsia="ja-JP"/>
              </w:rPr>
            </w:pPr>
            <w:r w:rsidRPr="004E5D66">
              <w:rPr>
                <w:lang w:eastAsia="ja-JP"/>
              </w:rPr>
              <w:t xml:space="preserve">Interfering signal centre frequency offset </w:t>
            </w:r>
            <w:r w:rsidRPr="004E5D66">
              <w:rPr>
                <w:rFonts w:hint="eastAsia"/>
                <w:lang w:eastAsia="zh-CN"/>
              </w:rPr>
              <w:t>to the lower</w:t>
            </w:r>
            <w:r w:rsidRPr="004E5D66">
              <w:rPr>
                <w:lang w:eastAsia="zh-CN"/>
              </w:rPr>
              <w:t>/</w:t>
            </w:r>
            <w:r w:rsidRPr="004E5D66">
              <w:rPr>
                <w:rFonts w:hint="eastAsia"/>
                <w:lang w:eastAsia="zh-CN"/>
              </w:rPr>
              <w:t>upper</w:t>
            </w:r>
            <w:r w:rsidRPr="004E5D66">
              <w:rPr>
                <w:lang w:eastAsia="ja-JP"/>
              </w:rPr>
              <w:t xml:space="preserve"> SAN RF Bandwidth edge </w:t>
            </w:r>
            <w:r w:rsidRPr="004E5D66">
              <w:rPr>
                <w:rFonts w:hint="eastAsia"/>
                <w:lang w:eastAsia="zh-CN"/>
              </w:rPr>
              <w:t>or sub-block edge inside a sub-block gap</w:t>
            </w:r>
            <w:r w:rsidRPr="004E5D66">
              <w:rPr>
                <w:lang w:eastAsia="ja-JP"/>
              </w:rPr>
              <w:t xml:space="preserve"> (kHz)</w:t>
            </w:r>
          </w:p>
        </w:tc>
        <w:tc>
          <w:tcPr>
            <w:tcW w:w="2463" w:type="dxa"/>
          </w:tcPr>
          <w:p w14:paraId="5F14F53F" w14:textId="77777777" w:rsidR="00E35B82" w:rsidRPr="004E5D66" w:rsidRDefault="00E35B82" w:rsidP="00E35B82">
            <w:pPr>
              <w:pStyle w:val="TAH"/>
              <w:rPr>
                <w:lang w:eastAsia="ja-JP"/>
              </w:rPr>
            </w:pPr>
            <w:r w:rsidRPr="004E5D66">
              <w:rPr>
                <w:lang w:eastAsia="ja-JP"/>
              </w:rPr>
              <w:t>Type of interfering signal</w:t>
            </w:r>
          </w:p>
        </w:tc>
      </w:tr>
      <w:tr w:rsidR="004E5D66" w:rsidRPr="004E5D66" w14:paraId="30D5DB4A" w14:textId="77777777" w:rsidTr="009755DA">
        <w:trPr>
          <w:jc w:val="center"/>
        </w:trPr>
        <w:tc>
          <w:tcPr>
            <w:tcW w:w="1467" w:type="dxa"/>
            <w:vAlign w:val="center"/>
          </w:tcPr>
          <w:p w14:paraId="2F30B21C" w14:textId="77777777" w:rsidR="00E35B82" w:rsidRPr="004E5D66" w:rsidRDefault="00E35B82" w:rsidP="00E35B82">
            <w:pPr>
              <w:pStyle w:val="TAC"/>
              <w:rPr>
                <w:lang w:eastAsia="ja-JP"/>
              </w:rPr>
            </w:pPr>
            <w:r w:rsidRPr="004E5D66">
              <w:rPr>
                <w:lang w:eastAsia="ja-JP"/>
              </w:rPr>
              <w:t>200</w:t>
            </w:r>
          </w:p>
        </w:tc>
        <w:tc>
          <w:tcPr>
            <w:tcW w:w="1950" w:type="dxa"/>
            <w:vAlign w:val="center"/>
          </w:tcPr>
          <w:p w14:paraId="7A2DB46F" w14:textId="77777777" w:rsidR="00E35B82" w:rsidRPr="004E5D66" w:rsidRDefault="00E35B82" w:rsidP="00E35B82">
            <w:pPr>
              <w:pStyle w:val="TAC"/>
              <w:rPr>
                <w:lang w:eastAsia="ja-JP"/>
              </w:rPr>
            </w:pPr>
            <w:r w:rsidRPr="004E5D66">
              <w:rPr>
                <w:lang w:eastAsia="ja-JP"/>
              </w:rPr>
              <w:t>P</w:t>
            </w:r>
            <w:r w:rsidRPr="004E5D66">
              <w:rPr>
                <w:vertAlign w:val="subscript"/>
                <w:lang w:eastAsia="ja-JP"/>
              </w:rPr>
              <w:t>REFSENS</w:t>
            </w:r>
            <w:r w:rsidRPr="004E5D66">
              <w:rPr>
                <w:lang w:eastAsia="ja-JP"/>
              </w:rPr>
              <w:t xml:space="preserve"> + 19.5dB </w:t>
            </w:r>
            <w:r w:rsidRPr="004E5D66">
              <w:rPr>
                <w:rFonts w:cs="v5.0.0"/>
                <w:lang w:eastAsia="zh-CN"/>
              </w:rPr>
              <w:t>- Δ</w:t>
            </w:r>
            <w:r w:rsidRPr="004E5D66">
              <w:rPr>
                <w:vertAlign w:val="subscript"/>
              </w:rPr>
              <w:t>OTAREFSENS</w:t>
            </w:r>
            <w:r w:rsidRPr="004E5D66">
              <w:rPr>
                <w:lang w:eastAsia="zh-CN"/>
              </w:rPr>
              <w:t>(Note)</w:t>
            </w:r>
          </w:p>
        </w:tc>
        <w:tc>
          <w:tcPr>
            <w:tcW w:w="1434" w:type="dxa"/>
            <w:vAlign w:val="center"/>
          </w:tcPr>
          <w:p w14:paraId="4670057A" w14:textId="77777777" w:rsidR="00E35B82" w:rsidRPr="004E5D66" w:rsidRDefault="00E35B82" w:rsidP="00E35B82">
            <w:pPr>
              <w:pStyle w:val="TAC"/>
              <w:rPr>
                <w:lang w:val="en-US" w:eastAsia="zh-CN"/>
              </w:rPr>
            </w:pPr>
            <w:r w:rsidRPr="004E5D66">
              <w:rPr>
                <w:lang w:eastAsia="ja-JP"/>
              </w:rPr>
              <w:t xml:space="preserve">LEO SAN class: </w:t>
            </w:r>
            <w:r w:rsidRPr="004E5D66">
              <w:rPr>
                <w:lang w:val="en-US" w:eastAsia="ja-JP" w:bidi="ar"/>
              </w:rPr>
              <w:t>-85.5</w:t>
            </w:r>
            <w:r w:rsidRPr="004E5D66">
              <w:rPr>
                <w:rFonts w:cs="v5.0.0"/>
                <w:lang w:eastAsia="zh-CN"/>
              </w:rPr>
              <w:t>- Δ</w:t>
            </w:r>
            <w:r w:rsidRPr="004E5D66">
              <w:rPr>
                <w:vertAlign w:val="subscript"/>
              </w:rPr>
              <w:t>OTAREFSENS</w:t>
            </w:r>
          </w:p>
        </w:tc>
        <w:tc>
          <w:tcPr>
            <w:tcW w:w="2317" w:type="dxa"/>
            <w:vAlign w:val="center"/>
          </w:tcPr>
          <w:p w14:paraId="528EFC99" w14:textId="77777777" w:rsidR="00E35B82" w:rsidRPr="004E5D66" w:rsidRDefault="00E35B82" w:rsidP="00E35B82">
            <w:pPr>
              <w:pStyle w:val="TAC"/>
              <w:rPr>
                <w:lang w:eastAsia="ja-JP"/>
              </w:rPr>
            </w:pPr>
            <w:r w:rsidRPr="004E5D66">
              <w:rPr>
                <w:lang w:eastAsia="ja-JP"/>
              </w:rPr>
              <w:t>±100</w:t>
            </w:r>
          </w:p>
        </w:tc>
        <w:tc>
          <w:tcPr>
            <w:tcW w:w="2463" w:type="dxa"/>
            <w:vAlign w:val="center"/>
          </w:tcPr>
          <w:p w14:paraId="527D6D45" w14:textId="77777777" w:rsidR="00E35B82" w:rsidRPr="004E5D66" w:rsidRDefault="00E35B82" w:rsidP="00E35B82">
            <w:pPr>
              <w:pStyle w:val="TAC"/>
              <w:rPr>
                <w:lang w:eastAsia="ja-JP"/>
              </w:rPr>
            </w:pPr>
            <w:r w:rsidRPr="004E5D66">
              <w:rPr>
                <w:lang w:eastAsia="ja-JP"/>
              </w:rPr>
              <w:t>180 kHz NB-IoT signal</w:t>
            </w:r>
          </w:p>
        </w:tc>
      </w:tr>
      <w:tr w:rsidR="00E35B82" w:rsidRPr="004E5D66" w14:paraId="1FA852AB" w14:textId="77777777" w:rsidTr="009755DA">
        <w:trPr>
          <w:jc w:val="center"/>
        </w:trPr>
        <w:tc>
          <w:tcPr>
            <w:tcW w:w="9631" w:type="dxa"/>
            <w:gridSpan w:val="5"/>
            <w:vAlign w:val="center"/>
          </w:tcPr>
          <w:p w14:paraId="174A7CF4" w14:textId="77777777" w:rsidR="00E35B82" w:rsidRPr="004E5D66" w:rsidRDefault="00E35B82" w:rsidP="00E35B82">
            <w:pPr>
              <w:pStyle w:val="TAN"/>
              <w:rPr>
                <w:lang w:eastAsia="ja-JP"/>
              </w:rPr>
            </w:pPr>
            <w:r w:rsidRPr="004E5D66">
              <w:rPr>
                <w:lang w:eastAsia="ja-JP"/>
              </w:rPr>
              <w:t>Note:</w:t>
            </w:r>
            <w:r w:rsidRPr="004E5D66">
              <w:rPr>
                <w:lang w:eastAsia="ja-JP"/>
              </w:rPr>
              <w:tab/>
              <w:t>P</w:t>
            </w:r>
            <w:r w:rsidRPr="004E5D66">
              <w:rPr>
                <w:vertAlign w:val="subscript"/>
                <w:lang w:eastAsia="ja-JP"/>
              </w:rPr>
              <w:t>REFSENS</w:t>
            </w:r>
            <w:r w:rsidRPr="004E5D66">
              <w:rPr>
                <w:lang w:eastAsia="ja-JP"/>
              </w:rPr>
              <w:t xml:space="preserve"> depends on the sub-carrier spacing as specified in </w:t>
            </w:r>
            <w:r w:rsidRPr="004E5D66">
              <w:rPr>
                <w:rFonts w:eastAsia="Osaka" w:cs="v5.0.0"/>
              </w:rPr>
              <w:t>Table 7.2.</w:t>
            </w:r>
            <w:r w:rsidRPr="004E5D66">
              <w:rPr>
                <w:rFonts w:eastAsia="SimSun" w:cs="v5.0.0" w:hint="eastAsia"/>
                <w:lang w:val="en-US" w:eastAsia="zh-CN"/>
              </w:rPr>
              <w:t>2</w:t>
            </w:r>
            <w:r w:rsidRPr="004E5D66">
              <w:rPr>
                <w:rFonts w:eastAsia="Osaka" w:cs="v5.0.0"/>
              </w:rPr>
              <w:t>-</w:t>
            </w:r>
            <w:r w:rsidRPr="004E5D66">
              <w:rPr>
                <w:rFonts w:eastAsia="SimSun" w:cs="v5.0.0"/>
                <w:lang w:val="en-US" w:eastAsia="zh-CN"/>
              </w:rPr>
              <w:t>5</w:t>
            </w:r>
            <w:r w:rsidRPr="004E5D66">
              <w:rPr>
                <w:rFonts w:eastAsia="Osaka" w:cs="v5.0.0"/>
              </w:rPr>
              <w:t>.</w:t>
            </w:r>
          </w:p>
        </w:tc>
      </w:tr>
    </w:tbl>
    <w:p w14:paraId="56FDADD8" w14:textId="77777777" w:rsidR="00E35B82" w:rsidRPr="004E5D66" w:rsidRDefault="00E35B82"/>
    <w:p w14:paraId="0AC4E784" w14:textId="77777777" w:rsidR="00D62336" w:rsidRPr="004E5D66" w:rsidRDefault="00063062">
      <w:pPr>
        <w:pStyle w:val="Heading3"/>
      </w:pPr>
      <w:bookmarkStart w:id="4217" w:name="_Toc106177122"/>
      <w:bookmarkStart w:id="4218" w:name="_Toc114242290"/>
      <w:bookmarkStart w:id="4219" w:name="_Toc2485"/>
      <w:bookmarkStart w:id="4220" w:name="_Toc104311108"/>
      <w:bookmarkStart w:id="4221" w:name="_Toc106126809"/>
      <w:bookmarkStart w:id="4222" w:name="_Toc121933079"/>
      <w:bookmarkStart w:id="4223" w:name="_Toc121908793"/>
      <w:bookmarkStart w:id="4224" w:name="_Toc124186588"/>
      <w:bookmarkStart w:id="4225" w:name="_Toc137240760"/>
      <w:bookmarkStart w:id="4226" w:name="_Toc137244861"/>
      <w:bookmarkStart w:id="4227" w:name="_Toc138894075"/>
      <w:bookmarkStart w:id="4228" w:name="_Toc138894307"/>
      <w:bookmarkStart w:id="4229" w:name="_Toc145036700"/>
      <w:bookmarkStart w:id="4230" w:name="_Toc153188992"/>
      <w:bookmarkStart w:id="4231" w:name="_Toc155672275"/>
      <w:bookmarkStart w:id="4232" w:name="_Toc161927918"/>
      <w:bookmarkStart w:id="4233" w:name="_Toc163213415"/>
      <w:bookmarkStart w:id="4234" w:name="_Toc169794818"/>
      <w:bookmarkStart w:id="4235" w:name="_Toc171510446"/>
      <w:bookmarkStart w:id="4236" w:name="_Toc233969925"/>
      <w:r w:rsidRPr="004E5D66">
        <w:t>10.5.2</w:t>
      </w:r>
      <w:r w:rsidRPr="004E5D66">
        <w:tab/>
        <w:t>OTA in-band blocking</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3EF25DE3" w14:textId="77777777" w:rsidR="00D62336" w:rsidRPr="004E5D66" w:rsidRDefault="00063062" w:rsidP="00252202">
      <w:pPr>
        <w:rPr>
          <w:i/>
        </w:rPr>
      </w:pPr>
      <w:r w:rsidRPr="004E5D66">
        <w:t>The requirement is not applicable in this version of the specification.</w:t>
      </w:r>
    </w:p>
    <w:p w14:paraId="7308AA60" w14:textId="77777777" w:rsidR="00D62336" w:rsidRPr="004E5D66" w:rsidRDefault="00D62336"/>
    <w:p w14:paraId="2E7D07B5" w14:textId="77777777" w:rsidR="00D62336" w:rsidRPr="004E5D66" w:rsidRDefault="00063062">
      <w:pPr>
        <w:pStyle w:val="Heading2"/>
      </w:pPr>
      <w:bookmarkStart w:id="4237" w:name="_Toc53178875"/>
      <w:bookmarkStart w:id="4238" w:name="_Toc53178424"/>
      <w:bookmarkStart w:id="4239" w:name="_Toc22208"/>
      <w:bookmarkStart w:id="4240" w:name="_Toc36817482"/>
      <w:bookmarkStart w:id="4241" w:name="_Toc29811930"/>
      <w:bookmarkStart w:id="4242" w:name="_Toc37260404"/>
      <w:bookmarkStart w:id="4243" w:name="_Toc44712398"/>
      <w:bookmarkStart w:id="4244" w:name="_Toc67916879"/>
      <w:bookmarkStart w:id="4245" w:name="_Toc45893710"/>
      <w:bookmarkStart w:id="4246" w:name="_Toc21127721"/>
      <w:bookmarkStart w:id="4247" w:name="_Toc61179583"/>
      <w:bookmarkStart w:id="4248" w:name="_Toc74663500"/>
      <w:bookmarkStart w:id="4249" w:name="_Toc61179113"/>
      <w:bookmarkStart w:id="4250" w:name="_Toc37267792"/>
      <w:bookmarkStart w:id="4251" w:name="_Toc121933080"/>
      <w:bookmarkStart w:id="4252" w:name="_Toc121908794"/>
      <w:bookmarkStart w:id="4253" w:name="_Toc124186589"/>
      <w:bookmarkStart w:id="4254" w:name="_Toc137240761"/>
      <w:bookmarkStart w:id="4255" w:name="_Toc137244862"/>
      <w:bookmarkStart w:id="4256" w:name="_Toc138894076"/>
      <w:bookmarkStart w:id="4257" w:name="_Toc138894308"/>
      <w:bookmarkStart w:id="4258" w:name="_Toc145036701"/>
      <w:bookmarkStart w:id="4259" w:name="_Toc153188993"/>
      <w:bookmarkStart w:id="4260" w:name="_Toc155672276"/>
      <w:bookmarkStart w:id="4261" w:name="_Toc161927919"/>
      <w:bookmarkStart w:id="4262" w:name="_Toc163213416"/>
      <w:bookmarkStart w:id="4263" w:name="_Toc169794819"/>
      <w:bookmarkStart w:id="4264" w:name="_Toc171510447"/>
      <w:bookmarkStart w:id="4265" w:name="_Toc233969926"/>
      <w:r w:rsidRPr="004E5D66">
        <w:t>10.6</w:t>
      </w:r>
      <w:r w:rsidRPr="004E5D66">
        <w:tab/>
        <w:t>OTA out-of-band blocking</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0D9D74B6" w14:textId="77777777" w:rsidR="00D62336" w:rsidRPr="004E5D66" w:rsidRDefault="00063062">
      <w:pPr>
        <w:pStyle w:val="Heading3"/>
      </w:pPr>
      <w:bookmarkStart w:id="4266" w:name="_Toc106177124"/>
      <w:bookmarkStart w:id="4267" w:name="_Toc44712399"/>
      <w:bookmarkStart w:id="4268" w:name="_Toc82622042"/>
      <w:bookmarkStart w:id="4269" w:name="_Toc61179114"/>
      <w:bookmarkStart w:id="4270" w:name="_Toc106126811"/>
      <w:bookmarkStart w:id="4271" w:name="_Toc67916880"/>
      <w:bookmarkStart w:id="4272" w:name="_Toc45893711"/>
      <w:bookmarkStart w:id="4273" w:name="_Toc21127722"/>
      <w:bookmarkStart w:id="4274" w:name="_Toc53178425"/>
      <w:bookmarkStart w:id="4275" w:name="_Toc37267793"/>
      <w:bookmarkStart w:id="4276" w:name="_Toc61179584"/>
      <w:bookmarkStart w:id="4277" w:name="_Toc29811931"/>
      <w:bookmarkStart w:id="4278" w:name="_Toc104311110"/>
      <w:bookmarkStart w:id="4279" w:name="_Toc74663501"/>
      <w:bookmarkStart w:id="4280" w:name="_Toc36817483"/>
      <w:bookmarkStart w:id="4281" w:name="_Toc5286"/>
      <w:bookmarkStart w:id="4282" w:name="_Toc90422889"/>
      <w:bookmarkStart w:id="4283" w:name="_Toc114242292"/>
      <w:bookmarkStart w:id="4284" w:name="_Toc53178876"/>
      <w:bookmarkStart w:id="4285" w:name="_Toc37260405"/>
      <w:bookmarkStart w:id="4286" w:name="_Toc121933081"/>
      <w:bookmarkStart w:id="4287" w:name="_Toc121908795"/>
      <w:bookmarkStart w:id="4288" w:name="_Toc124186590"/>
      <w:bookmarkStart w:id="4289" w:name="_Toc137240762"/>
      <w:bookmarkStart w:id="4290" w:name="_Toc137244863"/>
      <w:bookmarkStart w:id="4291" w:name="_Toc138894077"/>
      <w:bookmarkStart w:id="4292" w:name="_Toc138894309"/>
      <w:bookmarkStart w:id="4293" w:name="_Toc145036702"/>
      <w:bookmarkStart w:id="4294" w:name="_Toc153188994"/>
      <w:bookmarkStart w:id="4295" w:name="_Toc155672277"/>
      <w:bookmarkStart w:id="4296" w:name="_Toc161927920"/>
      <w:bookmarkStart w:id="4297" w:name="_Toc163213417"/>
      <w:bookmarkStart w:id="4298" w:name="_Toc169794820"/>
      <w:bookmarkStart w:id="4299" w:name="_Toc171510448"/>
      <w:bookmarkStart w:id="4300" w:name="_Toc233969927"/>
      <w:r w:rsidRPr="004E5D66">
        <w:t>10.6.1</w:t>
      </w:r>
      <w:r w:rsidRPr="004E5D66">
        <w:tab/>
        <w:t>General</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p>
    <w:p w14:paraId="6C93284E" w14:textId="77777777" w:rsidR="00D62336" w:rsidRPr="004E5D66" w:rsidRDefault="00063062">
      <w:pPr>
        <w:rPr>
          <w:lang w:eastAsia="ja-JP"/>
        </w:rPr>
      </w:pPr>
      <w:r w:rsidRPr="004E5D66">
        <w:rPr>
          <w:lang w:eastAsia="ja-JP"/>
        </w:rPr>
        <w:t xml:space="preserve">The OTA </w:t>
      </w:r>
      <w:r w:rsidRPr="004E5D66">
        <w:t xml:space="preserve">out-of-band </w:t>
      </w:r>
      <w:r w:rsidRPr="004E5D66">
        <w:rPr>
          <w:lang w:eastAsia="ja-JP"/>
        </w:rPr>
        <w:t>blocking characteristics are a measure of the receiver unit ability to receive a wanted signal at the</w:t>
      </w:r>
      <w:r w:rsidRPr="004E5D66">
        <w:rPr>
          <w:i/>
          <w:lang w:eastAsia="ja-JP"/>
        </w:rPr>
        <w:t xml:space="preserve"> RIB </w:t>
      </w:r>
      <w:r w:rsidRPr="004E5D66">
        <w:rPr>
          <w:lang w:eastAsia="ja-JP"/>
        </w:rPr>
        <w:t>at its assigned channel in the presence of an unwanted interferer.</w:t>
      </w:r>
    </w:p>
    <w:p w14:paraId="647E2F65" w14:textId="77777777" w:rsidR="00D62336" w:rsidRPr="004E5D66" w:rsidRDefault="00063062">
      <w:pPr>
        <w:pStyle w:val="Heading3"/>
      </w:pPr>
      <w:bookmarkStart w:id="4301" w:name="_Toc37260406"/>
      <w:bookmarkStart w:id="4302" w:name="_Toc10221"/>
      <w:bookmarkStart w:id="4303" w:name="_Toc90422890"/>
      <w:bookmarkStart w:id="4304" w:name="_Toc61179115"/>
      <w:bookmarkStart w:id="4305" w:name="_Toc61179585"/>
      <w:bookmarkStart w:id="4306" w:name="_Toc82622043"/>
      <w:bookmarkStart w:id="4307" w:name="_Toc36817484"/>
      <w:bookmarkStart w:id="4308" w:name="_Toc114242293"/>
      <w:bookmarkStart w:id="4309" w:name="_Toc29811932"/>
      <w:bookmarkStart w:id="4310" w:name="_Toc104311111"/>
      <w:bookmarkStart w:id="4311" w:name="_Toc53178877"/>
      <w:bookmarkStart w:id="4312" w:name="_Toc44712400"/>
      <w:bookmarkStart w:id="4313" w:name="_Toc106177125"/>
      <w:bookmarkStart w:id="4314" w:name="_Toc45893712"/>
      <w:bookmarkStart w:id="4315" w:name="_Toc74663502"/>
      <w:bookmarkStart w:id="4316" w:name="_Toc53178426"/>
      <w:bookmarkStart w:id="4317" w:name="_Toc67916881"/>
      <w:bookmarkStart w:id="4318" w:name="_Toc106126812"/>
      <w:bookmarkStart w:id="4319" w:name="_Toc37267794"/>
      <w:bookmarkStart w:id="4320" w:name="_Toc21127723"/>
      <w:bookmarkStart w:id="4321" w:name="_Toc121933082"/>
      <w:bookmarkStart w:id="4322" w:name="_Toc121908796"/>
      <w:bookmarkStart w:id="4323" w:name="_Toc124186591"/>
      <w:bookmarkStart w:id="4324" w:name="_Toc137240763"/>
      <w:bookmarkStart w:id="4325" w:name="_Toc137244864"/>
      <w:bookmarkStart w:id="4326" w:name="_Toc138894078"/>
      <w:bookmarkStart w:id="4327" w:name="_Toc138894310"/>
      <w:bookmarkStart w:id="4328" w:name="_Toc145036703"/>
      <w:bookmarkStart w:id="4329" w:name="_Toc153188995"/>
      <w:bookmarkStart w:id="4330" w:name="_Toc155672278"/>
      <w:bookmarkStart w:id="4331" w:name="_Toc161927921"/>
      <w:bookmarkStart w:id="4332" w:name="_Toc163213418"/>
      <w:bookmarkStart w:id="4333" w:name="_Toc169794821"/>
      <w:bookmarkStart w:id="4334" w:name="_Toc171510449"/>
      <w:bookmarkStart w:id="4335" w:name="_Toc233969928"/>
      <w:r w:rsidRPr="004E5D66">
        <w:t>10.6.2</w:t>
      </w:r>
      <w:r w:rsidRPr="004E5D66">
        <w:tab/>
        <w:t xml:space="preserve">Minimum requirement for </w:t>
      </w:r>
      <w:r w:rsidRPr="004E5D66">
        <w:rPr>
          <w:rFonts w:hint="eastAsia"/>
          <w:i/>
          <w:lang w:val="en-US" w:eastAsia="zh-CN"/>
        </w:rPr>
        <w:t>SAN</w:t>
      </w:r>
      <w:r w:rsidRPr="004E5D66">
        <w:rPr>
          <w:i/>
        </w:rPr>
        <w:t xml:space="preserve"> type 1-O</w:t>
      </w:r>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p>
    <w:p w14:paraId="57ED27A8" w14:textId="77777777" w:rsidR="00D62336" w:rsidRPr="004E5D66" w:rsidRDefault="00063062">
      <w:pPr>
        <w:pStyle w:val="Heading4"/>
        <w:numPr>
          <w:ilvl w:val="3"/>
          <w:numId w:val="0"/>
        </w:numPr>
      </w:pPr>
      <w:bookmarkStart w:id="4336" w:name="_Toc37260407"/>
      <w:bookmarkStart w:id="4337" w:name="_Toc82622044"/>
      <w:bookmarkStart w:id="4338" w:name="_Toc74663503"/>
      <w:bookmarkStart w:id="4339" w:name="_Toc106126813"/>
      <w:bookmarkStart w:id="4340" w:name="_Toc53178878"/>
      <w:bookmarkStart w:id="4341" w:name="_Toc45893713"/>
      <w:bookmarkStart w:id="4342" w:name="_Toc44712401"/>
      <w:bookmarkStart w:id="4343" w:name="_Toc29811933"/>
      <w:bookmarkStart w:id="4344" w:name="_Toc104311112"/>
      <w:bookmarkStart w:id="4345" w:name="_Toc67916882"/>
      <w:bookmarkStart w:id="4346" w:name="_Toc61179586"/>
      <w:bookmarkStart w:id="4347" w:name="_Toc53178427"/>
      <w:bookmarkStart w:id="4348" w:name="_Toc106177126"/>
      <w:bookmarkStart w:id="4349" w:name="_Toc13283"/>
      <w:bookmarkStart w:id="4350" w:name="_Toc90422891"/>
      <w:bookmarkStart w:id="4351" w:name="_Toc36817485"/>
      <w:bookmarkStart w:id="4352" w:name="_Toc37267795"/>
      <w:bookmarkStart w:id="4353" w:name="_Toc114242294"/>
      <w:bookmarkStart w:id="4354" w:name="_Toc21127724"/>
      <w:bookmarkStart w:id="4355" w:name="_Toc61179116"/>
      <w:bookmarkStart w:id="4356" w:name="_Toc121933083"/>
      <w:bookmarkStart w:id="4357" w:name="_Toc121908797"/>
      <w:bookmarkStart w:id="4358" w:name="_Toc124186592"/>
      <w:bookmarkStart w:id="4359" w:name="_Toc137240764"/>
      <w:bookmarkStart w:id="4360" w:name="_Toc137244865"/>
      <w:bookmarkStart w:id="4361" w:name="_Toc138894079"/>
      <w:bookmarkStart w:id="4362" w:name="_Toc138894311"/>
      <w:bookmarkStart w:id="4363" w:name="_Toc145036704"/>
      <w:bookmarkStart w:id="4364" w:name="_Toc153188996"/>
      <w:bookmarkStart w:id="4365" w:name="_Toc155672279"/>
      <w:bookmarkStart w:id="4366" w:name="_Toc161927922"/>
      <w:bookmarkStart w:id="4367" w:name="_Toc163213419"/>
      <w:bookmarkStart w:id="4368" w:name="_Toc169794822"/>
      <w:bookmarkStart w:id="4369" w:name="_Toc171510450"/>
      <w:bookmarkStart w:id="4370" w:name="_Toc233969929"/>
      <w:r w:rsidRPr="004E5D66">
        <w:t>10.6.2.1</w:t>
      </w:r>
      <w:r w:rsidRPr="004E5D66">
        <w:tab/>
        <w:t>General minimum requirement</w:t>
      </w:r>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40173C6F" w14:textId="77777777" w:rsidR="00D62336" w:rsidRPr="004E5D66" w:rsidRDefault="00063062">
      <w:pPr>
        <w:rPr>
          <w:lang w:eastAsia="ja-JP"/>
        </w:rPr>
      </w:pPr>
      <w:r w:rsidRPr="004E5D66">
        <w:rPr>
          <w:lang w:eastAsia="ja-JP"/>
        </w:rPr>
        <w:t>The requirement shall apply at the RIB</w:t>
      </w:r>
      <w:r w:rsidRPr="004E5D66">
        <w:rPr>
          <w:b/>
          <w:lang w:eastAsia="ja-JP"/>
        </w:rPr>
        <w:t xml:space="preserve"> </w:t>
      </w:r>
      <w:r w:rsidRPr="004E5D66">
        <w:rPr>
          <w:lang w:eastAsia="ja-JP"/>
        </w:rPr>
        <w:t xml:space="preserve">when the AoA of the incident wave of the received signal and the interfering signal are from the same direction and are within the </w:t>
      </w:r>
      <w:r w:rsidRPr="004E5D66">
        <w:rPr>
          <w:i/>
          <w:lang w:eastAsia="ja-JP"/>
        </w:rPr>
        <w:t>minSENS RoAoA</w:t>
      </w:r>
      <w:r w:rsidRPr="004E5D66">
        <w:rPr>
          <w:lang w:eastAsia="ja-JP"/>
        </w:rPr>
        <w:t>.</w:t>
      </w:r>
    </w:p>
    <w:p w14:paraId="56765773" w14:textId="77777777" w:rsidR="00D62336" w:rsidRPr="004E5D66" w:rsidRDefault="00063062">
      <w:pPr>
        <w:rPr>
          <w:lang w:eastAsia="ja-JP"/>
        </w:rPr>
      </w:pPr>
      <w:r w:rsidRPr="004E5D66">
        <w:rPr>
          <w:lang w:eastAsia="ja-JP"/>
        </w:rPr>
        <w:t xml:space="preserve">The wanted signal applies to </w:t>
      </w:r>
      <w:r w:rsidRPr="004E5D66">
        <w:t xml:space="preserve">each </w:t>
      </w:r>
      <w:r w:rsidRPr="004E5D66">
        <w:rPr>
          <w:lang w:eastAsia="ja-JP"/>
        </w:rPr>
        <w:t xml:space="preserve">supported polarization, under the assumption of </w:t>
      </w:r>
      <w:r w:rsidRPr="004E5D66">
        <w:rPr>
          <w:i/>
          <w:lang w:eastAsia="ja-JP"/>
        </w:rPr>
        <w:t xml:space="preserve">polarization match. </w:t>
      </w:r>
      <w:r w:rsidRPr="004E5D66">
        <w:rPr>
          <w:lang w:eastAsia="ja-JP"/>
        </w:rPr>
        <w:t xml:space="preserve">The interferer shall be </w:t>
      </w:r>
      <w:r w:rsidRPr="004E5D66">
        <w:rPr>
          <w:i/>
          <w:lang w:eastAsia="ja-JP"/>
        </w:rPr>
        <w:t>polarization matched</w:t>
      </w:r>
      <w:r w:rsidRPr="004E5D66">
        <w:rPr>
          <w:lang w:eastAsia="ja-JP"/>
        </w:rPr>
        <w:t xml:space="preserve"> in-band and the polarization maintained for out-of-band frequencies.</w:t>
      </w:r>
    </w:p>
    <w:p w14:paraId="1505AA8D" w14:textId="77777777" w:rsidR="00D62336" w:rsidRPr="004E5D66" w:rsidRDefault="00063062">
      <w:r w:rsidRPr="004E5D66">
        <w:t>For OTA wanted and OTA interfering signals provided at the RIB using the parameters in table 10.6.2.1-1, the following requirements shall be met:</w:t>
      </w:r>
    </w:p>
    <w:p w14:paraId="156C998C" w14:textId="77777777" w:rsidR="00D62336" w:rsidRPr="004E5D66" w:rsidRDefault="00063062">
      <w:pPr>
        <w:pStyle w:val="B1"/>
      </w:pPr>
      <w:r w:rsidRPr="004E5D66">
        <w:rPr>
          <w:lang w:eastAsia="zh-CN"/>
        </w:rPr>
        <w:t>-</w:t>
      </w:r>
      <w:r w:rsidRPr="004E5D66">
        <w:rPr>
          <w:lang w:eastAsia="zh-CN"/>
        </w:rPr>
        <w:tab/>
      </w:r>
      <w:r w:rsidRPr="004E5D66">
        <w:t>The throughput shall be ≥ 95% of the maximum throughput of the reference measurement channel</w:t>
      </w:r>
      <w:r w:rsidRPr="004E5D66">
        <w:rPr>
          <w:lang w:eastAsia="zh-CN"/>
        </w:rPr>
        <w:t>.</w:t>
      </w:r>
      <w:r w:rsidRPr="004E5D66">
        <w:t xml:space="preserve"> </w:t>
      </w:r>
      <w:r w:rsidRPr="004E5D66">
        <w:rPr>
          <w:rFonts w:eastAsia="Osaka"/>
        </w:rPr>
        <w:t xml:space="preserve">The reference measurement channel for the OTA wanted signal is identified </w:t>
      </w:r>
      <w:r w:rsidRPr="004E5D66">
        <w:rPr>
          <w:lang w:eastAsia="zh-CN"/>
        </w:rPr>
        <w:t xml:space="preserve">in </w:t>
      </w:r>
      <w:r w:rsidRPr="004E5D66">
        <w:rPr>
          <w:rFonts w:eastAsia="Osaka"/>
        </w:rPr>
        <w:t xml:space="preserve">clause 10.3.2 for each </w:t>
      </w:r>
      <w:r w:rsidRPr="004E5D66">
        <w:rPr>
          <w:rFonts w:eastAsia="SimSun"/>
          <w:i/>
          <w:lang w:val="en-US" w:eastAsia="zh-CN"/>
        </w:rPr>
        <w:t>SAN</w:t>
      </w:r>
      <w:r w:rsidRPr="004E5D66">
        <w:rPr>
          <w:rFonts w:eastAsia="Osaka"/>
          <w:i/>
        </w:rPr>
        <w:t xml:space="preserve"> channel bandwidth</w:t>
      </w:r>
      <w:r w:rsidRPr="004E5D66">
        <w:rPr>
          <w:rFonts w:eastAsia="Osaka"/>
        </w:rPr>
        <w:t xml:space="preserve"> and further specified in annex A.1. </w:t>
      </w:r>
    </w:p>
    <w:p w14:paraId="024B5DCA" w14:textId="77777777" w:rsidR="00D62336" w:rsidRPr="004E5D66" w:rsidRDefault="00063062">
      <w:pPr>
        <w:rPr>
          <w:lang w:eastAsia="zh-CN"/>
        </w:rPr>
      </w:pPr>
      <w:r w:rsidRPr="004E5D66">
        <w:rPr>
          <w:lang w:eastAsia="zh-CN"/>
        </w:rPr>
        <w:lastRenderedPageBreak/>
        <w:t xml:space="preserve">For </w:t>
      </w:r>
      <w:r w:rsidRPr="004E5D66">
        <w:rPr>
          <w:i/>
          <w:iCs/>
          <w:lang w:val="en-US" w:eastAsia="zh-CN"/>
        </w:rPr>
        <w:t>SAN</w:t>
      </w:r>
      <w:r w:rsidRPr="004E5D66">
        <w:rPr>
          <w:i/>
          <w:lang w:eastAsia="zh-CN"/>
        </w:rPr>
        <w:t xml:space="preserve"> type 1-O</w:t>
      </w:r>
      <w:r w:rsidRPr="004E5D66">
        <w:rPr>
          <w:lang w:eastAsia="zh-CN"/>
        </w:rPr>
        <w:t xml:space="preserve"> </w:t>
      </w:r>
      <w:r w:rsidRPr="004E5D66">
        <w:t xml:space="preserve">the OTA out-of-band </w:t>
      </w:r>
      <w:r w:rsidRPr="004E5D66">
        <w:rPr>
          <w:lang w:eastAsia="zh-CN"/>
        </w:rPr>
        <w:t xml:space="preserve">blocking requirement </w:t>
      </w:r>
      <w:r w:rsidRPr="004E5D66">
        <w:t>apply</w:t>
      </w:r>
      <w:r w:rsidRPr="004E5D66">
        <w:rPr>
          <w:lang w:eastAsia="zh-CN"/>
        </w:rPr>
        <w:t xml:space="preserve"> from 30 MHz to </w:t>
      </w:r>
      <w:r w:rsidRPr="004E5D66">
        <w:t>F</w:t>
      </w:r>
      <w:r w:rsidRPr="004E5D66">
        <w:rPr>
          <w:vertAlign w:val="subscript"/>
        </w:rPr>
        <w:t>UL,low</w:t>
      </w:r>
      <w:r w:rsidRPr="004E5D66">
        <w:t xml:space="preserve"> - Δf</w:t>
      </w:r>
      <w:r w:rsidRPr="004E5D66">
        <w:rPr>
          <w:vertAlign w:val="subscript"/>
        </w:rPr>
        <w:t>OOB</w:t>
      </w:r>
      <w:r w:rsidRPr="004E5D66">
        <w:t xml:space="preserve"> and from F</w:t>
      </w:r>
      <w:r w:rsidRPr="004E5D66">
        <w:rPr>
          <w:vertAlign w:val="subscript"/>
        </w:rPr>
        <w:t>UL,high</w:t>
      </w:r>
      <w:r w:rsidRPr="004E5D66">
        <w:t xml:space="preserve"> + Δf</w:t>
      </w:r>
      <w:r w:rsidRPr="004E5D66">
        <w:rPr>
          <w:vertAlign w:val="subscript"/>
        </w:rPr>
        <w:t>OOB</w:t>
      </w:r>
      <w:r w:rsidRPr="004E5D66">
        <w:t xml:space="preserve"> up to 12750 MHz</w:t>
      </w:r>
      <w:r w:rsidRPr="004E5D66">
        <w:rPr>
          <w:lang w:eastAsia="zh-CN"/>
        </w:rPr>
        <w:t>,</w:t>
      </w:r>
      <w:r w:rsidRPr="004E5D66">
        <w:t xml:space="preserve"> including the downlink frequency range of the SAN </w:t>
      </w:r>
      <w:r w:rsidRPr="004E5D66">
        <w:rPr>
          <w:i/>
        </w:rPr>
        <w:t>operating band</w:t>
      </w:r>
      <w:r w:rsidRPr="004E5D66">
        <w:rPr>
          <w:lang w:eastAsia="zh-CN"/>
        </w:rPr>
        <w:t xml:space="preserve">. </w:t>
      </w:r>
      <w:r w:rsidRPr="004E5D66">
        <w:t>The Δf</w:t>
      </w:r>
      <w:r w:rsidRPr="004E5D66">
        <w:rPr>
          <w:vertAlign w:val="subscript"/>
        </w:rPr>
        <w:t>OOB</w:t>
      </w:r>
      <w:r w:rsidRPr="004E5D66">
        <w:t xml:space="preserve"> for </w:t>
      </w:r>
      <w:r w:rsidRPr="004E5D66">
        <w:rPr>
          <w:i/>
          <w:iCs/>
          <w:lang w:val="en-US" w:eastAsia="zh-CN"/>
        </w:rPr>
        <w:t>SAN</w:t>
      </w:r>
      <w:r w:rsidRPr="004E5D66">
        <w:rPr>
          <w:i/>
          <w:lang w:eastAsia="zh-CN"/>
        </w:rPr>
        <w:t xml:space="preserve"> type 1-O</w:t>
      </w:r>
      <w:r w:rsidRPr="004E5D66">
        <w:t xml:space="preserve"> is defined in table 10.6.2.1-2.</w:t>
      </w:r>
    </w:p>
    <w:p w14:paraId="2059BE44" w14:textId="77777777" w:rsidR="00D62336" w:rsidRPr="004E5D66" w:rsidRDefault="00063062">
      <w:pPr>
        <w:pStyle w:val="TH"/>
      </w:pPr>
      <w:r w:rsidRPr="004E5D66">
        <w:rPr>
          <w:rFonts w:eastAsia="Osaka"/>
        </w:rPr>
        <w:t xml:space="preserve">Table 10.6.2.1-1: </w:t>
      </w:r>
      <w:r w:rsidRPr="004E5D66">
        <w:t>OTA out-of-band blocking performance requirement</w:t>
      </w:r>
      <w:r w:rsidRPr="004E5D66">
        <w:rPr>
          <w:rFonts w:hint="eastAsia"/>
          <w:lang w:val="en-US" w:eastAsia="zh-CN"/>
        </w:rPr>
        <w:t xml:space="preserve"> </w:t>
      </w:r>
      <w:r w:rsidRPr="004E5D66">
        <w:t xml:space="preserve">for </w:t>
      </w:r>
      <w:r w:rsidRPr="004E5D66">
        <w:rPr>
          <w:rFonts w:hint="eastAsia"/>
          <w:lang w:val="en-US" w:eastAsia="zh-CN"/>
        </w:rPr>
        <w:t xml:space="preserve">SAN supporting E-UTRA or </w:t>
      </w:r>
      <w:r w:rsidRPr="004E5D66">
        <w:rPr>
          <w:rFonts w:eastAsia="SimSun" w:hint="eastAsia"/>
          <w:lang w:val="en-US" w:eastAsia="zh-CN"/>
        </w:rPr>
        <w:t xml:space="preserve">standalone </w:t>
      </w:r>
      <w:r w:rsidRPr="004E5D66">
        <w:rPr>
          <w:rFonts w:eastAsia="SimSun"/>
          <w:lang w:eastAsia="zh-CN"/>
        </w:rPr>
        <w:t>NB-IoT</w:t>
      </w:r>
      <w:r w:rsidRPr="004E5D66">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4E5D66" w:rsidRPr="004E5D6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Pr="004E5D66" w:rsidRDefault="00063062">
            <w:pPr>
              <w:pStyle w:val="TAH"/>
            </w:pPr>
            <w:r w:rsidRPr="004E5D66">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Pr="004E5D66" w:rsidRDefault="00063062">
            <w:pPr>
              <w:pStyle w:val="TAH"/>
            </w:pPr>
            <w:r w:rsidRPr="004E5D66">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Pr="004E5D66" w:rsidRDefault="00063062">
            <w:pPr>
              <w:pStyle w:val="TAH"/>
            </w:pPr>
            <w:r w:rsidRPr="004E5D66">
              <w:rPr>
                <w:rFonts w:cs="Arial"/>
              </w:rPr>
              <w:t>Type of interfering Signal</w:t>
            </w:r>
          </w:p>
        </w:tc>
      </w:tr>
      <w:tr w:rsidR="004E5D66" w:rsidRPr="004E5D6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Pr="004E5D66" w:rsidRDefault="00063062">
            <w:pPr>
              <w:pStyle w:val="TAC"/>
            </w:pPr>
            <w:r w:rsidRPr="004E5D66">
              <w:rPr>
                <w:rFonts w:cs="Arial"/>
              </w:rPr>
              <w:t>EIS</w:t>
            </w:r>
            <w:r w:rsidRPr="004E5D66">
              <w:rPr>
                <w:rFonts w:cs="Arial"/>
                <w:vertAlign w:val="subscript"/>
              </w:rPr>
              <w:t>minSENS</w:t>
            </w:r>
            <w:r w:rsidRPr="004E5D66">
              <w:rPr>
                <w:rFonts w:cs="Arial"/>
              </w:rPr>
              <w:t xml:space="preserve"> + 6 dB</w:t>
            </w:r>
          </w:p>
          <w:p w14:paraId="2863F5AD" w14:textId="77777777" w:rsidR="00D62336" w:rsidRPr="004E5D66" w:rsidRDefault="00063062">
            <w:pPr>
              <w:pStyle w:val="TAC"/>
            </w:pPr>
            <w:r w:rsidRPr="004E5D66">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Pr="004E5D66" w:rsidRDefault="00063062">
            <w:pPr>
              <w:pStyle w:val="TAC"/>
            </w:pPr>
            <w:r w:rsidRPr="004E5D66">
              <w:t>0.0</w:t>
            </w:r>
            <w:r w:rsidRPr="004E5D66">
              <w:rPr>
                <w:rFonts w:hint="eastAsia"/>
                <w:lang w:val="en-US" w:eastAsia="zh-CN"/>
              </w:rPr>
              <w:t>1</w:t>
            </w:r>
            <w:r w:rsidRPr="004E5D66">
              <w:t>29</w:t>
            </w:r>
          </w:p>
          <w:p w14:paraId="024912CD" w14:textId="77777777" w:rsidR="00D62336" w:rsidRPr="004E5D66" w:rsidRDefault="00063062">
            <w:pPr>
              <w:pStyle w:val="TAC"/>
            </w:pPr>
            <w:r w:rsidRPr="004E5D66">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Pr="004E5D66" w:rsidRDefault="00063062">
            <w:pPr>
              <w:pStyle w:val="TAC"/>
            </w:pPr>
            <w:r w:rsidRPr="004E5D66">
              <w:t>CW carrier</w:t>
            </w:r>
          </w:p>
        </w:tc>
      </w:tr>
      <w:tr w:rsidR="00D62336" w:rsidRPr="004E5D6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49885105" w14:textId="77777777" w:rsidR="00BF3568" w:rsidRPr="004E5D66" w:rsidRDefault="00BF3568" w:rsidP="00BF3568">
            <w:pPr>
              <w:pStyle w:val="TAN"/>
            </w:pPr>
            <w:r w:rsidRPr="004E5D66">
              <w:t>NOTE 1:</w:t>
            </w:r>
            <w:r w:rsidRPr="004E5D66">
              <w:tab/>
              <w:t>EIS</w:t>
            </w:r>
            <w:r w:rsidRPr="004E5D66">
              <w:rPr>
                <w:vertAlign w:val="subscript"/>
              </w:rPr>
              <w:t>minSENS</w:t>
            </w:r>
            <w:r w:rsidRPr="004E5D66">
              <w:t xml:space="preserve"> depends on the </w:t>
            </w:r>
            <w:r w:rsidRPr="004E5D66">
              <w:rPr>
                <w:i/>
              </w:rPr>
              <w:t>channel bandwidth</w:t>
            </w:r>
            <w:r w:rsidRPr="004E5D66">
              <w:t xml:space="preserve"> as specified in clause </w:t>
            </w:r>
            <w:r w:rsidRPr="004E5D66">
              <w:rPr>
                <w:rFonts w:hint="eastAsia"/>
                <w:lang w:val="en-US" w:eastAsia="zh-CN"/>
              </w:rPr>
              <w:t>10</w:t>
            </w:r>
            <w:r w:rsidRPr="004E5D66">
              <w:t>.2.</w:t>
            </w:r>
          </w:p>
          <w:p w14:paraId="0D990443" w14:textId="77777777" w:rsidR="00BF3568" w:rsidRPr="004E5D66" w:rsidRDefault="00BF3568" w:rsidP="00BF3568">
            <w:pPr>
              <w:pStyle w:val="TAN"/>
            </w:pPr>
            <w:r w:rsidRPr="004E5D66">
              <w:t>NOTE 2:</w:t>
            </w:r>
            <w:r w:rsidRPr="004E5D66">
              <w:tab/>
              <w:t xml:space="preserve">The RMS field-strength level in V/m is related to the interferer EIRP level at a distance described as </w:t>
            </w:r>
            <w:r w:rsidRPr="004E5D66">
              <w:rPr>
                <w:position w:val="-24"/>
              </w:rPr>
              <w:object w:dxaOrig="1400" w:dyaOrig="620" w14:anchorId="4F173CE7">
                <v:shape id="_x0000_i1028" type="#_x0000_t75" style="width:70.5pt;height:31pt" o:ole="">
                  <v:imagedata r:id="rId24" o:title=""/>
                </v:shape>
                <o:OLEObject Type="Embed" ProgID="Equation.3" ShapeID="_x0000_i1028" DrawAspect="Content" ObjectID="_1844582661" r:id="rId25"/>
              </w:object>
            </w:r>
            <w:r w:rsidRPr="004E5D66">
              <w:t>, where EIRP is in W and r is in m.</w:t>
            </w:r>
          </w:p>
          <w:p w14:paraId="17E00651" w14:textId="31AFD986" w:rsidR="00D62336" w:rsidRPr="004E5D66" w:rsidRDefault="00BF3568" w:rsidP="00BF3568">
            <w:pPr>
              <w:pStyle w:val="TAN"/>
            </w:pPr>
            <w:r w:rsidRPr="004E5D66">
              <w:t xml:space="preserve">NOTE </w:t>
            </w:r>
            <w:r w:rsidRPr="004E5D66">
              <w:rPr>
                <w:rFonts w:hint="eastAsia"/>
                <w:lang w:val="en-US" w:eastAsia="zh-CN"/>
              </w:rPr>
              <w:t>3</w:t>
            </w:r>
            <w:r w:rsidRPr="004E5D66">
              <w:rPr>
                <w:szCs w:val="18"/>
                <w:lang w:eastAsia="ja-JP"/>
              </w:rPr>
              <w:t>:</w:t>
            </w:r>
            <w:r w:rsidRPr="004E5D66">
              <w:rPr>
                <w:szCs w:val="18"/>
                <w:lang w:eastAsia="ja-JP"/>
              </w:rPr>
              <w:tab/>
            </w:r>
            <w:r w:rsidRPr="004E5D66">
              <w:rPr>
                <w:rFonts w:hint="eastAsia"/>
                <w:szCs w:val="18"/>
                <w:lang w:val="en-US" w:eastAsia="zh-CN"/>
              </w:rPr>
              <w:t>For SAN supporting standalone NB-IoT operation, u</w:t>
            </w:r>
            <w:r w:rsidRPr="004E5D66">
              <w:rPr>
                <w:szCs w:val="18"/>
                <w:lang w:eastAsia="ja-JP"/>
              </w:rPr>
              <w:t xml:space="preserve">p to 24 exceptions are allowed for spurious response frequencies in each wanted signal frequency when measured using a 1 MHz step size. For these exceptions the above throughput requirement shall be met when the blocking signal is set to a level of </w:t>
            </w:r>
            <w:r w:rsidRPr="004E5D66">
              <w:rPr>
                <w:rFonts w:hint="eastAsia"/>
                <w:szCs w:val="18"/>
                <w:lang w:eastAsia="ja-JP"/>
              </w:rPr>
              <w:t>0.0103</w:t>
            </w:r>
            <w:r w:rsidRPr="004E5D66">
              <w:rPr>
                <w:rFonts w:hint="eastAsia"/>
                <w:szCs w:val="18"/>
                <w:lang w:val="en-US" w:eastAsia="zh-CN"/>
              </w:rPr>
              <w:t xml:space="preserve"> V/m </w:t>
            </w:r>
            <w:r w:rsidRPr="004E5D66">
              <w:rPr>
                <w:szCs w:val="18"/>
                <w:lang w:eastAsia="ja-JP"/>
              </w:rPr>
              <w:t>for 3.75 kHz subcarrier spacing. In addition, each group of exceptions shall not exceed three contiguous measurements using a 1 MHz step size.</w:t>
            </w:r>
          </w:p>
        </w:tc>
      </w:tr>
    </w:tbl>
    <w:p w14:paraId="4006E6B2" w14:textId="77777777" w:rsidR="00D62336" w:rsidRPr="004E5D66" w:rsidRDefault="00D62336" w:rsidP="00252202"/>
    <w:p w14:paraId="63CD03DE" w14:textId="721841AF" w:rsidR="00D62336" w:rsidRPr="004E5D66" w:rsidRDefault="00063062" w:rsidP="00252202">
      <w:pPr>
        <w:pStyle w:val="TH"/>
        <w:rPr>
          <w:rFonts w:eastAsia="SimSun"/>
          <w:iCs/>
          <w:lang w:val="en-US" w:eastAsia="zh-CN"/>
        </w:rPr>
      </w:pPr>
      <w:r w:rsidRPr="004E5D66">
        <w:t>Table 10.6.2.1-2: Δf</w:t>
      </w:r>
      <w:r w:rsidRPr="004E5D66">
        <w:rPr>
          <w:vertAlign w:val="subscript"/>
        </w:rPr>
        <w:t>OOB</w:t>
      </w:r>
      <w:r w:rsidRPr="004E5D66">
        <w:t xml:space="preserve"> offset for satellite </w:t>
      </w:r>
      <w:r w:rsidRPr="004E5D66">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4E5D66" w:rsidRPr="004E5D66" w14:paraId="47272F19" w14:textId="77777777">
        <w:trPr>
          <w:cantSplit/>
          <w:jc w:val="center"/>
        </w:trPr>
        <w:tc>
          <w:tcPr>
            <w:tcW w:w="1344" w:type="dxa"/>
          </w:tcPr>
          <w:p w14:paraId="4B1A473F" w14:textId="77777777" w:rsidR="00D62336" w:rsidRPr="004E5D66" w:rsidRDefault="00063062">
            <w:pPr>
              <w:pStyle w:val="TAH"/>
              <w:rPr>
                <w:lang w:eastAsia="zh-CN"/>
              </w:rPr>
            </w:pPr>
            <w:r w:rsidRPr="004E5D66">
              <w:rPr>
                <w:lang w:val="fr-FR" w:eastAsia="zh-CN"/>
              </w:rPr>
              <w:t>SAN</w:t>
            </w:r>
            <w:r w:rsidRPr="004E5D66">
              <w:rPr>
                <w:lang w:eastAsia="zh-CN"/>
              </w:rPr>
              <w:t xml:space="preserve"> type</w:t>
            </w:r>
          </w:p>
        </w:tc>
        <w:tc>
          <w:tcPr>
            <w:tcW w:w="3472" w:type="dxa"/>
            <w:shd w:val="clear" w:color="auto" w:fill="auto"/>
          </w:tcPr>
          <w:p w14:paraId="4A2C0F6E" w14:textId="77777777" w:rsidR="00D62336" w:rsidRPr="004E5D66" w:rsidRDefault="00063062">
            <w:pPr>
              <w:pStyle w:val="TAH"/>
            </w:pPr>
            <w:r w:rsidRPr="004E5D66">
              <w:rPr>
                <w:i/>
              </w:rPr>
              <w:t>Operating band</w:t>
            </w:r>
            <w:r w:rsidRPr="004E5D66">
              <w:t xml:space="preserve"> characteristics</w:t>
            </w:r>
          </w:p>
        </w:tc>
        <w:tc>
          <w:tcPr>
            <w:tcW w:w="1219" w:type="dxa"/>
            <w:shd w:val="clear" w:color="auto" w:fill="auto"/>
          </w:tcPr>
          <w:p w14:paraId="1758DD1C" w14:textId="77777777" w:rsidR="00D62336" w:rsidRPr="004E5D66" w:rsidRDefault="00063062">
            <w:pPr>
              <w:pStyle w:val="TAH"/>
            </w:pPr>
            <w:r w:rsidRPr="004E5D66">
              <w:t>Δf</w:t>
            </w:r>
            <w:r w:rsidRPr="004E5D66">
              <w:rPr>
                <w:vertAlign w:val="subscript"/>
              </w:rPr>
              <w:t>OOB</w:t>
            </w:r>
            <w:r w:rsidRPr="004E5D66">
              <w:t xml:space="preserve"> (MHz)</w:t>
            </w:r>
          </w:p>
        </w:tc>
      </w:tr>
      <w:tr w:rsidR="00D62336" w:rsidRPr="004E5D66" w14:paraId="5A9B3A6F" w14:textId="77777777">
        <w:trPr>
          <w:cantSplit/>
          <w:jc w:val="center"/>
        </w:trPr>
        <w:tc>
          <w:tcPr>
            <w:tcW w:w="1344" w:type="dxa"/>
          </w:tcPr>
          <w:p w14:paraId="4546A733" w14:textId="77777777" w:rsidR="00D62336" w:rsidRPr="004E5D66" w:rsidRDefault="00063062">
            <w:pPr>
              <w:pStyle w:val="TAL"/>
            </w:pPr>
            <w:r w:rsidRPr="004E5D66">
              <w:rPr>
                <w:i/>
                <w:lang w:eastAsia="zh-CN"/>
              </w:rPr>
              <w:t>SAN type 1-O</w:t>
            </w:r>
          </w:p>
        </w:tc>
        <w:tc>
          <w:tcPr>
            <w:tcW w:w="3472" w:type="dxa"/>
            <w:shd w:val="clear" w:color="auto" w:fill="auto"/>
          </w:tcPr>
          <w:p w14:paraId="4289368E" w14:textId="77777777" w:rsidR="00D62336" w:rsidRPr="004E5D66" w:rsidRDefault="00063062">
            <w:pPr>
              <w:pStyle w:val="TAL"/>
            </w:pPr>
            <w:r w:rsidRPr="004E5D66">
              <w:rPr>
                <w:rFonts w:cs="Arial"/>
              </w:rPr>
              <w:t>F</w:t>
            </w:r>
            <w:r w:rsidRPr="004E5D66">
              <w:rPr>
                <w:rFonts w:cs="Arial"/>
                <w:vertAlign w:val="subscript"/>
              </w:rPr>
              <w:t>UL,high</w:t>
            </w:r>
            <w:r w:rsidRPr="004E5D66">
              <w:t xml:space="preserve"> – </w:t>
            </w:r>
            <w:r w:rsidRPr="004E5D66">
              <w:rPr>
                <w:rFonts w:cs="Arial"/>
              </w:rPr>
              <w:t>F</w:t>
            </w:r>
            <w:r w:rsidRPr="004E5D66">
              <w:rPr>
                <w:rFonts w:cs="Arial"/>
                <w:vertAlign w:val="subscript"/>
              </w:rPr>
              <w:t>UL,low</w:t>
            </w:r>
            <w:r w:rsidRPr="004E5D66">
              <w:rPr>
                <w:rFonts w:cs="Arial"/>
              </w:rPr>
              <w:t xml:space="preserve"> &lt; 1</w:t>
            </w:r>
            <w:r w:rsidRPr="004E5D66">
              <w:rPr>
                <w:rFonts w:cs="Arial"/>
                <w:lang w:eastAsia="zh-CN"/>
              </w:rPr>
              <w:t>00 MHz</w:t>
            </w:r>
          </w:p>
        </w:tc>
        <w:tc>
          <w:tcPr>
            <w:tcW w:w="1219" w:type="dxa"/>
            <w:shd w:val="clear" w:color="auto" w:fill="auto"/>
          </w:tcPr>
          <w:p w14:paraId="24FEB610" w14:textId="77777777" w:rsidR="00D62336" w:rsidRPr="004E5D66" w:rsidRDefault="00063062">
            <w:pPr>
              <w:pStyle w:val="TAC"/>
            </w:pPr>
            <w:r w:rsidRPr="004E5D66">
              <w:t>20</w:t>
            </w:r>
          </w:p>
        </w:tc>
      </w:tr>
    </w:tbl>
    <w:p w14:paraId="101D9E20" w14:textId="77777777" w:rsidR="00D62336" w:rsidRPr="004E5D66" w:rsidRDefault="00D62336"/>
    <w:p w14:paraId="5B47F762" w14:textId="77777777" w:rsidR="00D62336" w:rsidRPr="004E5D66" w:rsidRDefault="00063062">
      <w:pPr>
        <w:pStyle w:val="Heading2"/>
      </w:pPr>
      <w:bookmarkStart w:id="4371" w:name="_Toc61179120"/>
      <w:bookmarkStart w:id="4372" w:name="_Toc53178882"/>
      <w:bookmarkStart w:id="4373" w:name="_Toc53178431"/>
      <w:bookmarkStart w:id="4374" w:name="_Toc36817489"/>
      <w:bookmarkStart w:id="4375" w:name="_Toc61179590"/>
      <w:bookmarkStart w:id="4376" w:name="_Toc44712405"/>
      <w:bookmarkStart w:id="4377" w:name="_Toc37260411"/>
      <w:bookmarkStart w:id="4378" w:name="_Toc16779"/>
      <w:bookmarkStart w:id="4379" w:name="_Toc37267799"/>
      <w:bookmarkStart w:id="4380" w:name="_Toc74663507"/>
      <w:bookmarkStart w:id="4381" w:name="_Toc29811937"/>
      <w:bookmarkStart w:id="4382" w:name="_Toc45893717"/>
      <w:bookmarkStart w:id="4383" w:name="_Toc21127728"/>
      <w:bookmarkStart w:id="4384" w:name="_Toc67916886"/>
      <w:bookmarkStart w:id="4385" w:name="_Toc121933084"/>
      <w:bookmarkStart w:id="4386" w:name="_Toc121908798"/>
      <w:bookmarkStart w:id="4387" w:name="_Toc124186593"/>
      <w:bookmarkStart w:id="4388" w:name="_Toc137240765"/>
      <w:bookmarkStart w:id="4389" w:name="_Toc137244866"/>
      <w:bookmarkStart w:id="4390" w:name="_Toc138894080"/>
      <w:bookmarkStart w:id="4391" w:name="_Toc138894312"/>
      <w:bookmarkStart w:id="4392" w:name="_Toc145036705"/>
      <w:bookmarkStart w:id="4393" w:name="_Toc153188997"/>
      <w:bookmarkStart w:id="4394" w:name="_Toc155672280"/>
      <w:bookmarkStart w:id="4395" w:name="_Toc161927923"/>
      <w:bookmarkStart w:id="4396" w:name="_Toc163213420"/>
      <w:bookmarkStart w:id="4397" w:name="_Toc169794823"/>
      <w:bookmarkStart w:id="4398" w:name="_Toc171510451"/>
      <w:bookmarkStart w:id="4399" w:name="_Toc233969930"/>
      <w:r w:rsidRPr="004E5D66">
        <w:t>10.7</w:t>
      </w:r>
      <w:r w:rsidRPr="004E5D66">
        <w:tab/>
        <w:t>OTA receiver spurious emissions</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p>
    <w:p w14:paraId="72EA488F" w14:textId="77777777" w:rsidR="00D62336" w:rsidRPr="004E5D66" w:rsidRDefault="00063062" w:rsidP="00252202">
      <w:pPr>
        <w:rPr>
          <w:i/>
        </w:rPr>
      </w:pPr>
      <w:r w:rsidRPr="004E5D66">
        <w:t>The requirement is not applicable in this version of the specification.</w:t>
      </w:r>
    </w:p>
    <w:p w14:paraId="20EE8D9D" w14:textId="77777777" w:rsidR="00D62336" w:rsidRPr="004E5D66" w:rsidRDefault="00D62336"/>
    <w:p w14:paraId="7ABB76A8" w14:textId="77777777" w:rsidR="00D62336" w:rsidRPr="004E5D66" w:rsidRDefault="00063062">
      <w:pPr>
        <w:pStyle w:val="Heading2"/>
      </w:pPr>
      <w:bookmarkStart w:id="4400" w:name="_Toc53178886"/>
      <w:bookmarkStart w:id="4401" w:name="_Toc29811941"/>
      <w:bookmarkStart w:id="4402" w:name="_Toc19816"/>
      <w:bookmarkStart w:id="4403" w:name="_Toc21127732"/>
      <w:bookmarkStart w:id="4404" w:name="_Toc37260415"/>
      <w:bookmarkStart w:id="4405" w:name="_Toc74663511"/>
      <w:bookmarkStart w:id="4406" w:name="_Toc61179594"/>
      <w:bookmarkStart w:id="4407" w:name="_Toc37267803"/>
      <w:bookmarkStart w:id="4408" w:name="_Toc67916890"/>
      <w:bookmarkStart w:id="4409" w:name="_Toc44712409"/>
      <w:bookmarkStart w:id="4410" w:name="_Toc61179124"/>
      <w:bookmarkStart w:id="4411" w:name="_Toc36817493"/>
      <w:bookmarkStart w:id="4412" w:name="_Toc53178435"/>
      <w:bookmarkStart w:id="4413" w:name="_Toc45893721"/>
      <w:bookmarkStart w:id="4414" w:name="_Toc121933085"/>
      <w:bookmarkStart w:id="4415" w:name="_Toc121908799"/>
      <w:bookmarkStart w:id="4416" w:name="_Toc124186594"/>
      <w:bookmarkStart w:id="4417" w:name="_Toc137240766"/>
      <w:bookmarkStart w:id="4418" w:name="_Toc137244867"/>
      <w:bookmarkStart w:id="4419" w:name="_Toc138894081"/>
      <w:bookmarkStart w:id="4420" w:name="_Toc138894313"/>
      <w:bookmarkStart w:id="4421" w:name="_Toc145036706"/>
      <w:bookmarkStart w:id="4422" w:name="_Toc153188998"/>
      <w:bookmarkStart w:id="4423" w:name="_Toc155672281"/>
      <w:bookmarkStart w:id="4424" w:name="_Toc161927924"/>
      <w:bookmarkStart w:id="4425" w:name="_Toc163213421"/>
      <w:bookmarkStart w:id="4426" w:name="_Toc169794824"/>
      <w:bookmarkStart w:id="4427" w:name="_Toc171510452"/>
      <w:bookmarkStart w:id="4428" w:name="_Toc233969931"/>
      <w:r w:rsidRPr="004E5D66">
        <w:t>10.8</w:t>
      </w:r>
      <w:r w:rsidRPr="004E5D66">
        <w:tab/>
        <w:t>OTA receiver intermodulation</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04C3F4D5" w14:textId="77777777" w:rsidR="00D62336" w:rsidRPr="004E5D66" w:rsidRDefault="00063062" w:rsidP="00252202">
      <w:pPr>
        <w:rPr>
          <w:i/>
        </w:rPr>
      </w:pPr>
      <w:r w:rsidRPr="004E5D66">
        <w:t>The requirement is not applicable in this version of the specification.</w:t>
      </w:r>
    </w:p>
    <w:p w14:paraId="6C945522" w14:textId="77777777" w:rsidR="00D62336" w:rsidRPr="004E5D66" w:rsidRDefault="00D62336"/>
    <w:p w14:paraId="1192FDAE" w14:textId="77777777" w:rsidR="00D62336" w:rsidRPr="004E5D66" w:rsidRDefault="00063062">
      <w:pPr>
        <w:pStyle w:val="Heading2"/>
      </w:pPr>
      <w:bookmarkStart w:id="4429" w:name="_Toc37260419"/>
      <w:bookmarkStart w:id="4430" w:name="_Toc61179598"/>
      <w:bookmarkStart w:id="4431" w:name="_Toc74663515"/>
      <w:bookmarkStart w:id="4432" w:name="_Toc67916894"/>
      <w:bookmarkStart w:id="4433" w:name="_Toc36817497"/>
      <w:bookmarkStart w:id="4434" w:name="_Toc21127736"/>
      <w:bookmarkStart w:id="4435" w:name="_Toc44712413"/>
      <w:bookmarkStart w:id="4436" w:name="_Toc53178439"/>
      <w:bookmarkStart w:id="4437" w:name="_Toc45893725"/>
      <w:bookmarkStart w:id="4438" w:name="_Toc53178890"/>
      <w:bookmarkStart w:id="4439" w:name="_Toc7623"/>
      <w:bookmarkStart w:id="4440" w:name="_Toc29811945"/>
      <w:bookmarkStart w:id="4441" w:name="_Toc61179128"/>
      <w:bookmarkStart w:id="4442" w:name="_Toc37267807"/>
      <w:bookmarkStart w:id="4443" w:name="_Toc121933086"/>
      <w:bookmarkStart w:id="4444" w:name="_Toc121908800"/>
      <w:bookmarkStart w:id="4445" w:name="_Toc124186595"/>
      <w:bookmarkStart w:id="4446" w:name="_Toc137240767"/>
      <w:bookmarkStart w:id="4447" w:name="_Toc137244868"/>
      <w:bookmarkStart w:id="4448" w:name="_Toc138894082"/>
      <w:bookmarkStart w:id="4449" w:name="_Toc138894314"/>
      <w:bookmarkStart w:id="4450" w:name="_Toc145036707"/>
      <w:bookmarkStart w:id="4451" w:name="_Toc153188999"/>
      <w:bookmarkStart w:id="4452" w:name="_Toc155672282"/>
      <w:bookmarkStart w:id="4453" w:name="_Toc161927925"/>
      <w:bookmarkStart w:id="4454" w:name="_Toc163213422"/>
      <w:bookmarkStart w:id="4455" w:name="_Toc169794825"/>
      <w:bookmarkStart w:id="4456" w:name="_Toc171510453"/>
      <w:bookmarkStart w:id="4457" w:name="_Toc233969932"/>
      <w:r w:rsidRPr="004E5D66">
        <w:t>10.9</w:t>
      </w:r>
      <w:r w:rsidRPr="004E5D66">
        <w:tab/>
        <w:t>OTA in-channel selectivity</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4F1AA74B" w14:textId="77777777" w:rsidR="00D62336" w:rsidRPr="004E5D66" w:rsidRDefault="00063062" w:rsidP="00777B05">
      <w:pPr>
        <w:pStyle w:val="Heading3"/>
      </w:pPr>
      <w:bookmarkStart w:id="4458" w:name="_Toc3477"/>
      <w:bookmarkStart w:id="4459" w:name="_Toc106126819"/>
      <w:bookmarkStart w:id="4460" w:name="_Toc53178891"/>
      <w:bookmarkStart w:id="4461" w:name="_Toc74663516"/>
      <w:bookmarkStart w:id="4462" w:name="_Toc61179599"/>
      <w:bookmarkStart w:id="4463" w:name="_Toc29811946"/>
      <w:bookmarkStart w:id="4464" w:name="_Toc104311118"/>
      <w:bookmarkStart w:id="4465" w:name="_Toc82622057"/>
      <w:bookmarkStart w:id="4466" w:name="_Toc36817498"/>
      <w:bookmarkStart w:id="4467" w:name="_Toc44712414"/>
      <w:bookmarkStart w:id="4468" w:name="_Toc61179129"/>
      <w:bookmarkStart w:id="4469" w:name="_Toc45893726"/>
      <w:bookmarkStart w:id="4470" w:name="_Toc114242300"/>
      <w:bookmarkStart w:id="4471" w:name="_Toc37260420"/>
      <w:bookmarkStart w:id="4472" w:name="_Toc106177132"/>
      <w:bookmarkStart w:id="4473" w:name="_Toc53178440"/>
      <w:bookmarkStart w:id="4474" w:name="_Toc90422904"/>
      <w:bookmarkStart w:id="4475" w:name="_Toc21127737"/>
      <w:bookmarkStart w:id="4476" w:name="_Toc67916895"/>
      <w:bookmarkStart w:id="4477" w:name="_Toc37267808"/>
      <w:bookmarkStart w:id="4478" w:name="_Toc121933087"/>
      <w:bookmarkStart w:id="4479" w:name="_Toc121908801"/>
      <w:bookmarkStart w:id="4480" w:name="_Toc124186596"/>
      <w:bookmarkStart w:id="4481" w:name="_Toc137240768"/>
      <w:bookmarkStart w:id="4482" w:name="_Toc137244869"/>
      <w:bookmarkStart w:id="4483" w:name="_Toc138894083"/>
      <w:bookmarkStart w:id="4484" w:name="_Toc138894315"/>
      <w:bookmarkStart w:id="4485" w:name="_Toc145036708"/>
      <w:bookmarkStart w:id="4486" w:name="_Toc153189000"/>
      <w:bookmarkStart w:id="4487" w:name="_Toc155672283"/>
      <w:bookmarkStart w:id="4488" w:name="_Toc161927926"/>
      <w:bookmarkStart w:id="4489" w:name="_Toc163213423"/>
      <w:bookmarkStart w:id="4490" w:name="_Toc169794826"/>
      <w:bookmarkStart w:id="4491" w:name="_Toc171510454"/>
      <w:bookmarkStart w:id="4492" w:name="_Toc233969933"/>
      <w:r w:rsidRPr="004E5D66">
        <w:t>10.</w:t>
      </w:r>
      <w:r w:rsidRPr="004E5D66">
        <w:rPr>
          <w:lang w:eastAsia="zh-CN"/>
        </w:rPr>
        <w:t>9</w:t>
      </w:r>
      <w:r w:rsidRPr="004E5D66">
        <w:t>.1</w:t>
      </w:r>
      <w:r w:rsidRPr="004E5D66">
        <w:tab/>
        <w:t>General</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p>
    <w:p w14:paraId="4C90D318" w14:textId="77777777" w:rsidR="00D62336" w:rsidRPr="004E5D66" w:rsidRDefault="00063062" w:rsidP="00777B05">
      <w:pPr>
        <w:rPr>
          <w:lang w:eastAsia="zh-CN"/>
        </w:rPr>
      </w:pPr>
      <w:r w:rsidRPr="004E5D66">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4E5D66">
        <w:rPr>
          <w:rFonts w:eastAsia="MS PGothic"/>
        </w:rPr>
        <w:t>The interfering signal shall be</w:t>
      </w:r>
      <w:r w:rsidRPr="004E5D66">
        <w:rPr>
          <w:rFonts w:eastAsia="MS PGothic" w:cs="v4.2.0"/>
        </w:rPr>
        <w:t xml:space="preserve"> an </w:t>
      </w:r>
      <w:r w:rsidRPr="004E5D66">
        <w:rPr>
          <w:rFonts w:eastAsia="SimSun" w:cs="v4.2.0" w:hint="eastAsia"/>
          <w:lang w:val="en-US" w:eastAsia="zh-CN"/>
        </w:rPr>
        <w:t>E-UTRA</w:t>
      </w:r>
      <w:r w:rsidRPr="004E5D66">
        <w:rPr>
          <w:rFonts w:eastAsia="MS PGothic"/>
        </w:rPr>
        <w:t xml:space="preserve"> signal as specified in annex A.1 and shall be time aligned with the wanted signal</w:t>
      </w:r>
      <w:r w:rsidRPr="004E5D66">
        <w:rPr>
          <w:rFonts w:eastAsia="MS PGothic" w:cs="v4.2.0"/>
        </w:rPr>
        <w:t>.</w:t>
      </w:r>
    </w:p>
    <w:p w14:paraId="6AFF1A4E" w14:textId="77777777" w:rsidR="00D62336" w:rsidRPr="004E5D66" w:rsidRDefault="00063062" w:rsidP="00777B05">
      <w:pPr>
        <w:pStyle w:val="Heading3"/>
        <w:rPr>
          <w:lang w:eastAsia="zh-CN"/>
        </w:rPr>
      </w:pPr>
      <w:bookmarkStart w:id="4493" w:name="_Toc106126820"/>
      <w:bookmarkStart w:id="4494" w:name="_Toc67916896"/>
      <w:bookmarkStart w:id="4495" w:name="_Toc106177133"/>
      <w:bookmarkStart w:id="4496" w:name="_Toc29811947"/>
      <w:bookmarkStart w:id="4497" w:name="_Toc37267809"/>
      <w:bookmarkStart w:id="4498" w:name="_Toc61179130"/>
      <w:bookmarkStart w:id="4499" w:name="_Toc53178441"/>
      <w:bookmarkStart w:id="4500" w:name="_Toc82622058"/>
      <w:bookmarkStart w:id="4501" w:name="_Toc114242301"/>
      <w:bookmarkStart w:id="4502" w:name="_Toc90422905"/>
      <w:bookmarkStart w:id="4503" w:name="_Toc45893727"/>
      <w:bookmarkStart w:id="4504" w:name="_Toc61179600"/>
      <w:bookmarkStart w:id="4505" w:name="_Toc104311119"/>
      <w:bookmarkStart w:id="4506" w:name="_Toc53178892"/>
      <w:bookmarkStart w:id="4507" w:name="_Toc36817499"/>
      <w:bookmarkStart w:id="4508" w:name="_Toc44712415"/>
      <w:bookmarkStart w:id="4509" w:name="_Toc10736"/>
      <w:bookmarkStart w:id="4510" w:name="_Toc21127738"/>
      <w:bookmarkStart w:id="4511" w:name="_Toc74663517"/>
      <w:bookmarkStart w:id="4512" w:name="_Toc37260421"/>
      <w:bookmarkStart w:id="4513" w:name="_Toc121933088"/>
      <w:bookmarkStart w:id="4514" w:name="_Toc121908802"/>
      <w:bookmarkStart w:id="4515" w:name="_Toc124186597"/>
      <w:bookmarkStart w:id="4516" w:name="_Toc137240769"/>
      <w:bookmarkStart w:id="4517" w:name="_Toc137244870"/>
      <w:bookmarkStart w:id="4518" w:name="_Toc138894084"/>
      <w:bookmarkStart w:id="4519" w:name="_Toc138894316"/>
      <w:bookmarkStart w:id="4520" w:name="_Toc145036709"/>
      <w:bookmarkStart w:id="4521" w:name="_Toc153189001"/>
      <w:bookmarkStart w:id="4522" w:name="_Toc155672284"/>
      <w:bookmarkStart w:id="4523" w:name="_Toc161927927"/>
      <w:bookmarkStart w:id="4524" w:name="_Toc163213424"/>
      <w:bookmarkStart w:id="4525" w:name="_Toc169794827"/>
      <w:bookmarkStart w:id="4526" w:name="_Toc171510455"/>
      <w:bookmarkStart w:id="4527" w:name="_Toc233969934"/>
      <w:r w:rsidRPr="004E5D66">
        <w:t>10.</w:t>
      </w:r>
      <w:r w:rsidRPr="004E5D66">
        <w:rPr>
          <w:lang w:eastAsia="zh-CN"/>
        </w:rPr>
        <w:t>9</w:t>
      </w:r>
      <w:r w:rsidRPr="004E5D66">
        <w:t>.</w:t>
      </w:r>
      <w:r w:rsidRPr="004E5D66">
        <w:rPr>
          <w:lang w:eastAsia="zh-CN"/>
        </w:rPr>
        <w:t>2</w:t>
      </w:r>
      <w:r w:rsidRPr="004E5D66">
        <w:tab/>
      </w:r>
      <w:r w:rsidRPr="004E5D66">
        <w:rPr>
          <w:lang w:eastAsia="zh-CN"/>
        </w:rPr>
        <w:t xml:space="preserve">Minimum requirement for </w:t>
      </w:r>
      <w:r w:rsidRPr="004E5D66">
        <w:rPr>
          <w:rFonts w:hint="eastAsia"/>
          <w:i/>
          <w:lang w:val="en-US" w:eastAsia="zh-CN"/>
        </w:rPr>
        <w:t>SAN</w:t>
      </w:r>
      <w:r w:rsidRPr="004E5D66">
        <w:rPr>
          <w:i/>
          <w:lang w:eastAsia="zh-CN"/>
        </w:rPr>
        <w:t xml:space="preserve"> type 1-O</w:t>
      </w:r>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p>
    <w:p w14:paraId="57A11354" w14:textId="77777777" w:rsidR="00D62336" w:rsidRPr="004E5D66" w:rsidRDefault="00063062">
      <w:pPr>
        <w:rPr>
          <w:lang w:eastAsia="ja-JP"/>
        </w:rPr>
      </w:pPr>
      <w:r w:rsidRPr="004E5D66">
        <w:rPr>
          <w:lang w:eastAsia="ja-JP"/>
        </w:rPr>
        <w:t>The requirement shall apply at the RIB</w:t>
      </w:r>
      <w:r w:rsidRPr="004E5D66">
        <w:rPr>
          <w:b/>
          <w:lang w:eastAsia="ja-JP"/>
        </w:rPr>
        <w:t xml:space="preserve"> </w:t>
      </w:r>
      <w:r w:rsidRPr="004E5D66">
        <w:rPr>
          <w:lang w:eastAsia="ja-JP"/>
        </w:rPr>
        <w:t xml:space="preserve">when the AoA of the incident wave of the received signal and the interfering signal are the same direction and are within the </w:t>
      </w:r>
      <w:r w:rsidRPr="004E5D66">
        <w:rPr>
          <w:i/>
          <w:lang w:eastAsia="ja-JP"/>
        </w:rPr>
        <w:t>minSENS RoAoA</w:t>
      </w:r>
      <w:r w:rsidRPr="004E5D66">
        <w:rPr>
          <w:lang w:eastAsia="ja-JP"/>
        </w:rPr>
        <w:t>.</w:t>
      </w:r>
    </w:p>
    <w:p w14:paraId="596F540E" w14:textId="77777777" w:rsidR="00D62336" w:rsidRPr="004E5D66" w:rsidRDefault="00063062">
      <w:pPr>
        <w:rPr>
          <w:lang w:eastAsia="zh-CN"/>
        </w:rPr>
      </w:pPr>
      <w:r w:rsidRPr="004E5D66">
        <w:rPr>
          <w:lang w:eastAsia="ja-JP"/>
        </w:rPr>
        <w:t xml:space="preserve">The wanted and interfering signals applies to </w:t>
      </w:r>
      <w:r w:rsidRPr="004E5D66">
        <w:t xml:space="preserve">each </w:t>
      </w:r>
      <w:r w:rsidRPr="004E5D66">
        <w:rPr>
          <w:lang w:eastAsia="ja-JP"/>
        </w:rPr>
        <w:t xml:space="preserve">supported polarization, under the assumption of </w:t>
      </w:r>
      <w:r w:rsidRPr="004E5D66">
        <w:rPr>
          <w:i/>
          <w:lang w:eastAsia="ja-JP"/>
        </w:rPr>
        <w:t>polarization match.</w:t>
      </w:r>
    </w:p>
    <w:p w14:paraId="1EF8956C" w14:textId="77777777" w:rsidR="00D62336" w:rsidRPr="004E5D66" w:rsidRDefault="00063062">
      <w:pPr>
        <w:keepNext/>
      </w:pPr>
      <w:r w:rsidRPr="004E5D66">
        <w:t>For a wanted and an interfering signal coupled to the RIB, the following requirements shall be met:</w:t>
      </w:r>
    </w:p>
    <w:p w14:paraId="41891F22" w14:textId="77777777" w:rsidR="00D62336" w:rsidRPr="004E5D66" w:rsidRDefault="00063062">
      <w:pPr>
        <w:pStyle w:val="B1"/>
      </w:pPr>
      <w:r w:rsidRPr="004E5D66">
        <w:rPr>
          <w:lang w:eastAsia="zh-CN"/>
        </w:rPr>
        <w:t>-</w:t>
      </w:r>
      <w:r w:rsidRPr="004E5D66">
        <w:rPr>
          <w:lang w:eastAsia="zh-CN"/>
        </w:rPr>
        <w:tab/>
      </w:r>
      <w:r w:rsidRPr="004E5D66">
        <w:t>For</w:t>
      </w:r>
      <w:r w:rsidRPr="004E5D66">
        <w:rPr>
          <w:i/>
          <w:iCs/>
        </w:rPr>
        <w:t xml:space="preserve"> </w:t>
      </w:r>
      <w:r w:rsidRPr="004E5D66">
        <w:rPr>
          <w:i/>
          <w:iCs/>
          <w:lang w:val="en-US" w:eastAsia="zh-CN"/>
        </w:rPr>
        <w:t>SAN</w:t>
      </w:r>
      <w:r w:rsidRPr="004E5D66">
        <w:rPr>
          <w:i/>
          <w:iCs/>
          <w:lang w:eastAsia="zh-CN"/>
        </w:rPr>
        <w:t xml:space="preserve"> </w:t>
      </w:r>
      <w:r w:rsidRPr="004E5D66">
        <w:rPr>
          <w:rFonts w:hint="eastAsia"/>
          <w:iCs/>
          <w:lang w:val="en-US" w:eastAsia="zh-CN"/>
        </w:rPr>
        <w:t>supporting E-UTRA</w:t>
      </w:r>
      <w:r w:rsidRPr="004E5D66">
        <w:t xml:space="preserve">, the throughput shall be ≥ 95% of the maximum throughput of the reference measurement channel as specified in annex A.1 with parameters specified in table </w:t>
      </w:r>
      <w:r w:rsidRPr="004E5D66">
        <w:rPr>
          <w:lang w:eastAsia="zh-CN"/>
        </w:rPr>
        <w:t>10.9.2</w:t>
      </w:r>
      <w:r w:rsidRPr="004E5D66">
        <w:t>-1</w:t>
      </w:r>
      <w:r w:rsidRPr="004E5D66">
        <w:rPr>
          <w:lang w:eastAsia="zh-CN"/>
        </w:rPr>
        <w:t xml:space="preserve"> for </w:t>
      </w:r>
      <w:r w:rsidRPr="004E5D66">
        <w:rPr>
          <w:lang w:val="en-US" w:eastAsia="zh-CN"/>
        </w:rPr>
        <w:t>GEO</w:t>
      </w:r>
      <w:r w:rsidRPr="004E5D66">
        <w:t xml:space="preserve"> </w:t>
      </w:r>
      <w:r w:rsidRPr="004E5D66">
        <w:rPr>
          <w:lang w:val="en-US" w:eastAsia="zh-CN"/>
        </w:rPr>
        <w:t>SAN</w:t>
      </w:r>
      <w:r w:rsidRPr="004E5D66">
        <w:rPr>
          <w:lang w:eastAsia="zh-CN"/>
        </w:rPr>
        <w:t xml:space="preserve">, in table 10.9.2-2 for </w:t>
      </w:r>
      <w:r w:rsidRPr="004E5D66">
        <w:rPr>
          <w:lang w:val="en-US" w:eastAsia="zh-CN"/>
        </w:rPr>
        <w:t>LEO</w:t>
      </w:r>
      <w:r w:rsidRPr="004E5D66">
        <w:t xml:space="preserve"> </w:t>
      </w:r>
      <w:r w:rsidRPr="004E5D66">
        <w:rPr>
          <w:lang w:val="en-US" w:eastAsia="zh-CN"/>
        </w:rPr>
        <w:t>SAN</w:t>
      </w:r>
      <w:r w:rsidRPr="004E5D66">
        <w:t xml:space="preserve">. </w:t>
      </w:r>
      <w:r w:rsidRPr="004E5D66">
        <w:rPr>
          <w:rFonts w:eastAsia="Osaka"/>
        </w:rPr>
        <w:t>The characteristics of the interfering signal is further specified in annex C.</w:t>
      </w:r>
    </w:p>
    <w:p w14:paraId="447C3F75" w14:textId="57D1C6C9" w:rsidR="00D62336" w:rsidRPr="004E5D66" w:rsidRDefault="00063062" w:rsidP="00777B05">
      <w:pPr>
        <w:pStyle w:val="TH"/>
        <w:rPr>
          <w:lang w:eastAsia="zh-CN"/>
        </w:rPr>
      </w:pPr>
      <w:r w:rsidRPr="004E5D66">
        <w:lastRenderedPageBreak/>
        <w:t xml:space="preserve">Table </w:t>
      </w:r>
      <w:r w:rsidRPr="004E5D66">
        <w:rPr>
          <w:rFonts w:hint="eastAsia"/>
          <w:lang w:val="en-US" w:eastAsia="zh-CN"/>
        </w:rPr>
        <w:t>10</w:t>
      </w:r>
      <w:r w:rsidRPr="004E5D66">
        <w:t>.</w:t>
      </w:r>
      <w:r w:rsidRPr="004E5D66">
        <w:rPr>
          <w:rFonts w:hint="eastAsia"/>
          <w:lang w:val="en-US" w:eastAsia="zh-CN"/>
        </w:rPr>
        <w:t>9</w:t>
      </w:r>
      <w:r w:rsidRPr="004E5D66">
        <w:t>.</w:t>
      </w:r>
      <w:r w:rsidRPr="004E5D66">
        <w:rPr>
          <w:rFonts w:hint="eastAsia"/>
          <w:lang w:val="en-US" w:eastAsia="zh-CN"/>
        </w:rPr>
        <w:t>2</w:t>
      </w:r>
      <w:r w:rsidRPr="004E5D66">
        <w:t>-1</w:t>
      </w:r>
      <w:r w:rsidR="00777B05" w:rsidRPr="004E5D66">
        <w:t>:</w:t>
      </w:r>
      <w:r w:rsidRPr="004E5D66">
        <w:t xml:space="preserve"> </w:t>
      </w:r>
      <w:r w:rsidRPr="004E5D66">
        <w:rPr>
          <w:rFonts w:hint="eastAsia"/>
          <w:lang w:val="en-US" w:eastAsia="zh-CN"/>
        </w:rPr>
        <w:t>I</w:t>
      </w:r>
      <w:r w:rsidRPr="004E5D66">
        <w:t>n-channel selectivity</w:t>
      </w:r>
      <w:r w:rsidRPr="004E5D66">
        <w:rPr>
          <w:lang w:val="en-US"/>
        </w:rPr>
        <w:t xml:space="preserve"> </w:t>
      </w:r>
      <w:r w:rsidRPr="004E5D66">
        <w:rPr>
          <w:rFonts w:hint="eastAsia"/>
          <w:lang w:val="en-US" w:eastAsia="zh-CN"/>
        </w:rPr>
        <w:t xml:space="preserve">of SAN supporting E-UTRA </w:t>
      </w:r>
      <w:r w:rsidRPr="004E5D66">
        <w:rPr>
          <w:rFonts w:hint="eastAsia"/>
          <w:lang w:eastAsia="zh-CN"/>
        </w:rPr>
        <w:t xml:space="preserve">(GEO </w:t>
      </w:r>
      <w:r w:rsidRPr="004E5D66">
        <w:rPr>
          <w:lang w:eastAsia="zh-CN"/>
        </w:rPr>
        <w:t xml:space="preserve">class </w:t>
      </w:r>
      <w:r w:rsidRPr="004E5D66">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4E5D66" w:rsidRPr="004E5D66" w14:paraId="79FC32D4" w14:textId="77777777">
        <w:trPr>
          <w:jc w:val="center"/>
        </w:trPr>
        <w:tc>
          <w:tcPr>
            <w:tcW w:w="1116" w:type="dxa"/>
            <w:vAlign w:val="center"/>
          </w:tcPr>
          <w:p w14:paraId="47AC22AF" w14:textId="77777777" w:rsidR="00027FD9" w:rsidRPr="004E5D66" w:rsidRDefault="00027FD9" w:rsidP="00027FD9">
            <w:pPr>
              <w:pStyle w:val="TAH"/>
              <w:rPr>
                <w:rFonts w:cs="Arial"/>
                <w:lang w:val="en-US" w:eastAsia="zh-CN"/>
              </w:rPr>
            </w:pPr>
            <w:r w:rsidRPr="004E5D66">
              <w:rPr>
                <w:rFonts w:cs="Arial" w:hint="eastAsia"/>
                <w:lang w:val="en-US" w:eastAsia="zh-CN"/>
              </w:rPr>
              <w:t>SAN</w:t>
            </w:r>
          </w:p>
          <w:p w14:paraId="76DD285D" w14:textId="31BB7A87" w:rsidR="00027FD9" w:rsidRPr="004E5D66" w:rsidRDefault="00027FD9" w:rsidP="00027FD9">
            <w:pPr>
              <w:pStyle w:val="TAH"/>
              <w:rPr>
                <w:rFonts w:cs="Arial"/>
                <w:lang w:val="it-IT"/>
              </w:rPr>
            </w:pPr>
            <w:r w:rsidRPr="004E5D66">
              <w:rPr>
                <w:rFonts w:cs="Arial"/>
                <w:lang w:val="it-IT"/>
              </w:rPr>
              <w:t>channel bandwidth (MHz)</w:t>
            </w:r>
          </w:p>
        </w:tc>
        <w:tc>
          <w:tcPr>
            <w:tcW w:w="1387" w:type="dxa"/>
            <w:vAlign w:val="center"/>
          </w:tcPr>
          <w:p w14:paraId="1D62797D" w14:textId="57FD19F7" w:rsidR="00027FD9" w:rsidRPr="004E5D66" w:rsidRDefault="00027FD9" w:rsidP="00027FD9">
            <w:pPr>
              <w:pStyle w:val="TAH"/>
              <w:rPr>
                <w:rFonts w:cs="Arial"/>
              </w:rPr>
            </w:pPr>
            <w:r w:rsidRPr="004E5D66">
              <w:rPr>
                <w:rFonts w:cs="Arial"/>
              </w:rPr>
              <w:t>Reference measurement channel</w:t>
            </w:r>
          </w:p>
        </w:tc>
        <w:tc>
          <w:tcPr>
            <w:tcW w:w="1550" w:type="dxa"/>
            <w:vAlign w:val="center"/>
          </w:tcPr>
          <w:p w14:paraId="65DB7412" w14:textId="551DFAC8" w:rsidR="00027FD9" w:rsidRPr="004E5D66" w:rsidRDefault="00027FD9" w:rsidP="00027FD9">
            <w:pPr>
              <w:pStyle w:val="TAH"/>
              <w:rPr>
                <w:rFonts w:cs="Arial"/>
              </w:rPr>
            </w:pPr>
            <w:r w:rsidRPr="004E5D66">
              <w:rPr>
                <w:rFonts w:cs="Arial"/>
              </w:rPr>
              <w:t>Wanted signal mean power (dBm)</w:t>
            </w:r>
          </w:p>
        </w:tc>
        <w:tc>
          <w:tcPr>
            <w:tcW w:w="1567" w:type="dxa"/>
            <w:vAlign w:val="center"/>
          </w:tcPr>
          <w:p w14:paraId="2F00B134" w14:textId="7A2ABD5E" w:rsidR="00027FD9" w:rsidRPr="004E5D66" w:rsidRDefault="00027FD9" w:rsidP="00027FD9">
            <w:pPr>
              <w:pStyle w:val="TAH"/>
              <w:rPr>
                <w:rFonts w:cs="Arial"/>
              </w:rPr>
            </w:pPr>
            <w:r w:rsidRPr="004E5D66">
              <w:rPr>
                <w:rFonts w:cs="Arial"/>
              </w:rPr>
              <w:t xml:space="preserve">Interfering signal mean power (dBm) </w:t>
            </w:r>
          </w:p>
        </w:tc>
        <w:tc>
          <w:tcPr>
            <w:tcW w:w="1871" w:type="dxa"/>
            <w:vAlign w:val="center"/>
          </w:tcPr>
          <w:p w14:paraId="489AE97D" w14:textId="477F0B72" w:rsidR="00027FD9" w:rsidRPr="004E5D66" w:rsidRDefault="00027FD9" w:rsidP="00027FD9">
            <w:pPr>
              <w:pStyle w:val="TAH"/>
              <w:rPr>
                <w:rFonts w:cs="Arial"/>
              </w:rPr>
            </w:pPr>
            <w:r w:rsidRPr="004E5D66">
              <w:rPr>
                <w:rFonts w:cs="Arial"/>
              </w:rPr>
              <w:t>Type of interfering signal</w:t>
            </w:r>
          </w:p>
        </w:tc>
      </w:tr>
      <w:tr w:rsidR="00D62336" w:rsidRPr="004E5D66" w14:paraId="35A357A7" w14:textId="77777777">
        <w:trPr>
          <w:jc w:val="center"/>
        </w:trPr>
        <w:tc>
          <w:tcPr>
            <w:tcW w:w="1116" w:type="dxa"/>
            <w:vAlign w:val="center"/>
          </w:tcPr>
          <w:p w14:paraId="5B36E7B9" w14:textId="77777777" w:rsidR="00D62336" w:rsidRPr="004E5D66" w:rsidRDefault="00063062">
            <w:pPr>
              <w:pStyle w:val="TAC"/>
              <w:rPr>
                <w:rFonts w:cs="Arial"/>
              </w:rPr>
            </w:pPr>
            <w:r w:rsidRPr="004E5D66">
              <w:rPr>
                <w:rFonts w:cs="Arial"/>
              </w:rPr>
              <w:t>1.4</w:t>
            </w:r>
          </w:p>
        </w:tc>
        <w:tc>
          <w:tcPr>
            <w:tcW w:w="1387" w:type="dxa"/>
            <w:vAlign w:val="center"/>
          </w:tcPr>
          <w:p w14:paraId="64649605" w14:textId="77777777" w:rsidR="00D62336" w:rsidRPr="004E5D66" w:rsidRDefault="00063062">
            <w:pPr>
              <w:pStyle w:val="TAC"/>
              <w:rPr>
                <w:rFonts w:cs="Arial"/>
              </w:rPr>
            </w:pPr>
            <w:r w:rsidRPr="004E5D66">
              <w:rPr>
                <w:rFonts w:cs="Arial"/>
              </w:rPr>
              <w:t>A1-4 in Annex A.1</w:t>
            </w:r>
          </w:p>
        </w:tc>
        <w:tc>
          <w:tcPr>
            <w:tcW w:w="1550" w:type="dxa"/>
            <w:vAlign w:val="center"/>
          </w:tcPr>
          <w:p w14:paraId="01DC3AA7" w14:textId="77777777" w:rsidR="00D62336" w:rsidRPr="004E5D66" w:rsidRDefault="00063062">
            <w:pPr>
              <w:pStyle w:val="TAC"/>
              <w:rPr>
                <w:rFonts w:cs="Arial"/>
              </w:rPr>
            </w:pPr>
            <w:r w:rsidRPr="004E5D66">
              <w:rPr>
                <w:rFonts w:cs="Arial"/>
                <w:lang w:val="en-US" w:eastAsia="zh-CN" w:bidi="ar"/>
              </w:rPr>
              <w:t>-104.5</w:t>
            </w:r>
            <w:r w:rsidRPr="004E5D66">
              <w:rPr>
                <w:rFonts w:cs="Arial"/>
                <w:szCs w:val="18"/>
              </w:rPr>
              <w:t xml:space="preserve"> - </w:t>
            </w:r>
            <w:r w:rsidRPr="004E5D66">
              <w:t>Δ</w:t>
            </w:r>
            <w:r w:rsidRPr="004E5D66">
              <w:rPr>
                <w:vertAlign w:val="subscript"/>
              </w:rPr>
              <w:t>minSENS</w:t>
            </w:r>
            <w:r w:rsidRPr="004E5D66">
              <w:rPr>
                <w:rFonts w:hint="eastAsia"/>
                <w:lang w:val="en-US" w:eastAsia="zh-CN"/>
              </w:rPr>
              <w:t xml:space="preserve"> </w:t>
            </w:r>
          </w:p>
        </w:tc>
        <w:tc>
          <w:tcPr>
            <w:tcW w:w="1567" w:type="dxa"/>
            <w:vAlign w:val="center"/>
          </w:tcPr>
          <w:p w14:paraId="78C2BD4E" w14:textId="77777777" w:rsidR="00D62336" w:rsidRPr="004E5D66" w:rsidRDefault="00063062">
            <w:pPr>
              <w:pStyle w:val="TAC"/>
              <w:rPr>
                <w:rFonts w:cs="Arial"/>
              </w:rPr>
            </w:pPr>
            <w:r w:rsidRPr="004E5D66">
              <w:rPr>
                <w:rFonts w:cs="Arial"/>
                <w:lang w:val="en-US" w:eastAsia="zh-CN" w:bidi="ar"/>
              </w:rPr>
              <w:t>-97.6</w:t>
            </w:r>
            <w:r w:rsidRPr="004E5D66">
              <w:rPr>
                <w:rFonts w:cs="Arial"/>
                <w:szCs w:val="18"/>
              </w:rPr>
              <w:t xml:space="preserve"> - </w:t>
            </w:r>
            <w:r w:rsidRPr="004E5D66">
              <w:t>Δ</w:t>
            </w:r>
            <w:r w:rsidRPr="004E5D66">
              <w:rPr>
                <w:vertAlign w:val="subscript"/>
              </w:rPr>
              <w:t>minSENS</w:t>
            </w:r>
            <w:r w:rsidRPr="004E5D66">
              <w:rPr>
                <w:rFonts w:hint="eastAsia"/>
                <w:lang w:val="en-US" w:eastAsia="zh-CN"/>
              </w:rPr>
              <w:t xml:space="preserve"> </w:t>
            </w:r>
          </w:p>
        </w:tc>
        <w:tc>
          <w:tcPr>
            <w:tcW w:w="1871" w:type="dxa"/>
            <w:vAlign w:val="center"/>
          </w:tcPr>
          <w:p w14:paraId="61E552B8" w14:textId="77777777" w:rsidR="00D62336" w:rsidRPr="004E5D66" w:rsidRDefault="00063062">
            <w:pPr>
              <w:pStyle w:val="TAC"/>
              <w:rPr>
                <w:rFonts w:cs="Arial"/>
                <w:lang w:val="sv-SE"/>
              </w:rPr>
            </w:pPr>
            <w:r w:rsidRPr="004E5D66">
              <w:rPr>
                <w:rFonts w:cs="Arial"/>
                <w:lang w:val="sv-SE"/>
              </w:rPr>
              <w:t>1.4 MHz E-UTRA signal, 3 RBs</w:t>
            </w:r>
          </w:p>
        </w:tc>
      </w:tr>
    </w:tbl>
    <w:p w14:paraId="56667057" w14:textId="77777777" w:rsidR="00D62336" w:rsidRPr="004E5D66" w:rsidRDefault="00D62336" w:rsidP="00777B05">
      <w:pPr>
        <w:rPr>
          <w:lang w:val="fr-FR" w:eastAsia="zh-CN"/>
        </w:rPr>
      </w:pPr>
    </w:p>
    <w:p w14:paraId="32F0AF2B" w14:textId="6761D361" w:rsidR="00D62336" w:rsidRPr="004E5D66" w:rsidRDefault="00063062">
      <w:pPr>
        <w:pStyle w:val="TH"/>
        <w:rPr>
          <w:lang w:val="en-US" w:eastAsia="zh-CN"/>
        </w:rPr>
      </w:pPr>
      <w:r w:rsidRPr="004E5D66">
        <w:t xml:space="preserve">Table </w:t>
      </w:r>
      <w:r w:rsidRPr="004E5D66">
        <w:rPr>
          <w:rFonts w:hint="eastAsia"/>
          <w:lang w:val="en-US" w:eastAsia="zh-CN"/>
        </w:rPr>
        <w:t>10</w:t>
      </w:r>
      <w:r w:rsidRPr="004E5D66">
        <w:t>.</w:t>
      </w:r>
      <w:r w:rsidRPr="004E5D66">
        <w:rPr>
          <w:rFonts w:hint="eastAsia"/>
          <w:lang w:val="en-US" w:eastAsia="zh-CN"/>
        </w:rPr>
        <w:t>9</w:t>
      </w:r>
      <w:r w:rsidRPr="004E5D66">
        <w:t>.</w:t>
      </w:r>
      <w:r w:rsidRPr="004E5D66">
        <w:rPr>
          <w:rFonts w:hint="eastAsia"/>
          <w:lang w:val="en-US" w:eastAsia="zh-CN"/>
        </w:rPr>
        <w:t>2</w:t>
      </w:r>
      <w:r w:rsidRPr="004E5D66">
        <w:t>-</w:t>
      </w:r>
      <w:r w:rsidRPr="004E5D66">
        <w:rPr>
          <w:rFonts w:hint="eastAsia"/>
          <w:lang w:val="en-US" w:eastAsia="zh-CN"/>
        </w:rPr>
        <w:t>2</w:t>
      </w:r>
      <w:r w:rsidR="00777B05" w:rsidRPr="004E5D66">
        <w:rPr>
          <w:lang w:val="en-US" w:eastAsia="zh-CN"/>
        </w:rPr>
        <w:t>:</w:t>
      </w:r>
      <w:r w:rsidRPr="004E5D66">
        <w:t xml:space="preserve"> </w:t>
      </w:r>
      <w:r w:rsidRPr="004E5D66">
        <w:rPr>
          <w:rFonts w:hint="eastAsia"/>
          <w:lang w:val="en-US" w:eastAsia="zh-CN"/>
        </w:rPr>
        <w:t>I</w:t>
      </w:r>
      <w:r w:rsidRPr="004E5D66">
        <w:t>n-channel selectivity</w:t>
      </w:r>
      <w:r w:rsidRPr="004E5D66">
        <w:rPr>
          <w:lang w:val="en-US"/>
        </w:rPr>
        <w:t xml:space="preserve"> </w:t>
      </w:r>
      <w:r w:rsidRPr="004E5D66">
        <w:rPr>
          <w:rFonts w:hint="eastAsia"/>
          <w:lang w:val="en-US" w:eastAsia="zh-CN"/>
        </w:rPr>
        <w:t xml:space="preserve">of SAN supporting E-UTRA </w:t>
      </w:r>
      <w:r w:rsidRPr="004E5D66">
        <w:rPr>
          <w:rFonts w:hint="eastAsia"/>
          <w:lang w:eastAsia="zh-CN"/>
        </w:rPr>
        <w:t>(</w:t>
      </w:r>
      <w:r w:rsidRPr="004E5D66">
        <w:rPr>
          <w:rFonts w:hint="eastAsia"/>
          <w:lang w:val="en-US" w:eastAsia="zh-CN"/>
        </w:rPr>
        <w:t>L</w:t>
      </w:r>
      <w:r w:rsidRPr="004E5D66">
        <w:rPr>
          <w:rFonts w:hint="eastAsia"/>
          <w:lang w:eastAsia="zh-CN"/>
        </w:rPr>
        <w:t xml:space="preserve">EO </w:t>
      </w:r>
      <w:r w:rsidRPr="004E5D66">
        <w:rPr>
          <w:lang w:eastAsia="zh-CN"/>
        </w:rPr>
        <w:t xml:space="preserve">class </w:t>
      </w:r>
      <w:r w:rsidRPr="004E5D66">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4E5D66" w:rsidRPr="004E5D66" w14:paraId="2B1DAB25" w14:textId="77777777">
        <w:trPr>
          <w:jc w:val="center"/>
        </w:trPr>
        <w:tc>
          <w:tcPr>
            <w:tcW w:w="1116" w:type="dxa"/>
            <w:vAlign w:val="center"/>
          </w:tcPr>
          <w:p w14:paraId="4B23D66A" w14:textId="77777777" w:rsidR="00027FD9" w:rsidRPr="004E5D66" w:rsidRDefault="00027FD9" w:rsidP="00027FD9">
            <w:pPr>
              <w:pStyle w:val="TAH"/>
              <w:rPr>
                <w:rFonts w:cs="Arial"/>
                <w:lang w:val="en-US" w:eastAsia="zh-CN"/>
              </w:rPr>
            </w:pPr>
            <w:r w:rsidRPr="004E5D66">
              <w:rPr>
                <w:rFonts w:cs="Arial" w:hint="eastAsia"/>
                <w:lang w:val="en-US" w:eastAsia="zh-CN"/>
              </w:rPr>
              <w:t>SAN</w:t>
            </w:r>
          </w:p>
          <w:p w14:paraId="0F6686EE" w14:textId="38E587D6" w:rsidR="00027FD9" w:rsidRPr="004E5D66" w:rsidRDefault="00027FD9" w:rsidP="00027FD9">
            <w:pPr>
              <w:pStyle w:val="TAH"/>
              <w:rPr>
                <w:rFonts w:cs="Arial"/>
                <w:lang w:val="it-IT"/>
              </w:rPr>
            </w:pPr>
            <w:r w:rsidRPr="004E5D66">
              <w:rPr>
                <w:rFonts w:cs="Arial"/>
                <w:lang w:val="it-IT"/>
              </w:rPr>
              <w:t>channel bandwidth (MHz)</w:t>
            </w:r>
          </w:p>
        </w:tc>
        <w:tc>
          <w:tcPr>
            <w:tcW w:w="1387" w:type="dxa"/>
            <w:vAlign w:val="center"/>
          </w:tcPr>
          <w:p w14:paraId="6B5317D9" w14:textId="7C3EC612" w:rsidR="00027FD9" w:rsidRPr="004E5D66" w:rsidRDefault="00027FD9" w:rsidP="00027FD9">
            <w:pPr>
              <w:pStyle w:val="TAH"/>
              <w:rPr>
                <w:rFonts w:cs="Arial"/>
              </w:rPr>
            </w:pPr>
            <w:r w:rsidRPr="004E5D66">
              <w:rPr>
                <w:rFonts w:cs="Arial"/>
              </w:rPr>
              <w:t>Reference measurement channel</w:t>
            </w:r>
          </w:p>
        </w:tc>
        <w:tc>
          <w:tcPr>
            <w:tcW w:w="1550" w:type="dxa"/>
            <w:vAlign w:val="center"/>
          </w:tcPr>
          <w:p w14:paraId="6DC6D34B" w14:textId="54AFC2DF" w:rsidR="00027FD9" w:rsidRPr="004E5D66" w:rsidRDefault="00027FD9" w:rsidP="00027FD9">
            <w:pPr>
              <w:pStyle w:val="TAH"/>
              <w:rPr>
                <w:rFonts w:cs="Arial"/>
              </w:rPr>
            </w:pPr>
            <w:r w:rsidRPr="004E5D66">
              <w:rPr>
                <w:rFonts w:cs="Arial"/>
              </w:rPr>
              <w:t>Wanted signal mean power (dBm)</w:t>
            </w:r>
          </w:p>
        </w:tc>
        <w:tc>
          <w:tcPr>
            <w:tcW w:w="1567" w:type="dxa"/>
            <w:vAlign w:val="center"/>
          </w:tcPr>
          <w:p w14:paraId="7FA4E100" w14:textId="75D3CB70" w:rsidR="00027FD9" w:rsidRPr="004E5D66" w:rsidRDefault="00027FD9" w:rsidP="00027FD9">
            <w:pPr>
              <w:pStyle w:val="TAH"/>
              <w:rPr>
                <w:rFonts w:cs="Arial"/>
              </w:rPr>
            </w:pPr>
            <w:r w:rsidRPr="004E5D66">
              <w:rPr>
                <w:rFonts w:cs="Arial"/>
              </w:rPr>
              <w:t xml:space="preserve">Interfering signal mean power (dBm) </w:t>
            </w:r>
          </w:p>
        </w:tc>
        <w:tc>
          <w:tcPr>
            <w:tcW w:w="1871" w:type="dxa"/>
            <w:vAlign w:val="center"/>
          </w:tcPr>
          <w:p w14:paraId="7358A778" w14:textId="46DA6202" w:rsidR="00027FD9" w:rsidRPr="004E5D66" w:rsidRDefault="00027FD9" w:rsidP="00027FD9">
            <w:pPr>
              <w:pStyle w:val="TAH"/>
              <w:rPr>
                <w:rFonts w:cs="Arial"/>
              </w:rPr>
            </w:pPr>
            <w:r w:rsidRPr="004E5D66">
              <w:rPr>
                <w:rFonts w:cs="Arial"/>
              </w:rPr>
              <w:t>Type of interfering signal</w:t>
            </w:r>
          </w:p>
        </w:tc>
      </w:tr>
      <w:tr w:rsidR="00D62336" w:rsidRPr="004E5D66" w14:paraId="4A9A47EC" w14:textId="77777777">
        <w:trPr>
          <w:jc w:val="center"/>
        </w:trPr>
        <w:tc>
          <w:tcPr>
            <w:tcW w:w="1116" w:type="dxa"/>
            <w:vAlign w:val="center"/>
          </w:tcPr>
          <w:p w14:paraId="2C3B6A5B" w14:textId="77777777" w:rsidR="00D62336" w:rsidRPr="004E5D66" w:rsidRDefault="00063062">
            <w:pPr>
              <w:pStyle w:val="TAC"/>
              <w:rPr>
                <w:rFonts w:cs="Arial"/>
              </w:rPr>
            </w:pPr>
            <w:r w:rsidRPr="004E5D66">
              <w:rPr>
                <w:rFonts w:cs="Arial"/>
              </w:rPr>
              <w:t>1.4</w:t>
            </w:r>
          </w:p>
        </w:tc>
        <w:tc>
          <w:tcPr>
            <w:tcW w:w="1387" w:type="dxa"/>
            <w:vAlign w:val="center"/>
          </w:tcPr>
          <w:p w14:paraId="7E6BFC92" w14:textId="77777777" w:rsidR="00D62336" w:rsidRPr="004E5D66" w:rsidRDefault="00063062">
            <w:pPr>
              <w:pStyle w:val="TAC"/>
              <w:rPr>
                <w:rFonts w:cs="Arial"/>
              </w:rPr>
            </w:pPr>
            <w:r w:rsidRPr="004E5D66">
              <w:rPr>
                <w:rFonts w:cs="Arial"/>
              </w:rPr>
              <w:t>A1-4 in Annex A.1</w:t>
            </w:r>
          </w:p>
        </w:tc>
        <w:tc>
          <w:tcPr>
            <w:tcW w:w="1550" w:type="dxa"/>
            <w:vAlign w:val="center"/>
          </w:tcPr>
          <w:p w14:paraId="0FC5733D" w14:textId="77777777" w:rsidR="00D62336" w:rsidRPr="004E5D66" w:rsidRDefault="00063062">
            <w:pPr>
              <w:pStyle w:val="TAC"/>
              <w:rPr>
                <w:rFonts w:cs="Arial"/>
              </w:rPr>
            </w:pPr>
            <w:r w:rsidRPr="004E5D66">
              <w:rPr>
                <w:rFonts w:cs="Arial"/>
                <w:lang w:val="en-US" w:eastAsia="zh-CN" w:bidi="ar"/>
              </w:rPr>
              <w:t>-107.6</w:t>
            </w:r>
            <w:r w:rsidRPr="004E5D66">
              <w:rPr>
                <w:rFonts w:cs="Arial"/>
                <w:szCs w:val="18"/>
              </w:rPr>
              <w:t xml:space="preserve"> - </w:t>
            </w:r>
            <w:r w:rsidRPr="004E5D66">
              <w:t>Δ</w:t>
            </w:r>
            <w:r w:rsidRPr="004E5D66">
              <w:rPr>
                <w:vertAlign w:val="subscript"/>
              </w:rPr>
              <w:t>minSENS</w:t>
            </w:r>
            <w:r w:rsidRPr="004E5D66">
              <w:rPr>
                <w:rFonts w:hint="eastAsia"/>
                <w:lang w:val="en-US" w:eastAsia="zh-CN"/>
              </w:rPr>
              <w:t xml:space="preserve"> </w:t>
            </w:r>
          </w:p>
        </w:tc>
        <w:tc>
          <w:tcPr>
            <w:tcW w:w="1567" w:type="dxa"/>
            <w:vAlign w:val="center"/>
          </w:tcPr>
          <w:p w14:paraId="24E2AAED" w14:textId="77777777" w:rsidR="00D62336" w:rsidRPr="004E5D66" w:rsidRDefault="00063062">
            <w:pPr>
              <w:pStyle w:val="TAC"/>
              <w:rPr>
                <w:rFonts w:cs="Arial"/>
              </w:rPr>
            </w:pPr>
            <w:r w:rsidRPr="004E5D66">
              <w:rPr>
                <w:rFonts w:cs="Arial"/>
                <w:lang w:val="en-US" w:eastAsia="zh-CN" w:bidi="ar"/>
              </w:rPr>
              <w:t>-88.7</w:t>
            </w:r>
            <w:r w:rsidRPr="004E5D66">
              <w:rPr>
                <w:rFonts w:cs="Arial"/>
                <w:szCs w:val="18"/>
              </w:rPr>
              <w:t xml:space="preserve"> - </w:t>
            </w:r>
            <w:r w:rsidRPr="004E5D66">
              <w:t>Δ</w:t>
            </w:r>
            <w:r w:rsidRPr="004E5D66">
              <w:rPr>
                <w:vertAlign w:val="subscript"/>
              </w:rPr>
              <w:t>minSENS</w:t>
            </w:r>
            <w:r w:rsidRPr="004E5D66">
              <w:rPr>
                <w:rFonts w:hint="eastAsia"/>
                <w:lang w:val="en-US" w:eastAsia="zh-CN"/>
              </w:rPr>
              <w:t xml:space="preserve"> </w:t>
            </w:r>
          </w:p>
        </w:tc>
        <w:tc>
          <w:tcPr>
            <w:tcW w:w="1871" w:type="dxa"/>
            <w:vAlign w:val="center"/>
          </w:tcPr>
          <w:p w14:paraId="26C40FAE" w14:textId="77777777" w:rsidR="00D62336" w:rsidRPr="004E5D66" w:rsidRDefault="00063062">
            <w:pPr>
              <w:pStyle w:val="TAC"/>
              <w:rPr>
                <w:rFonts w:cs="Arial"/>
                <w:lang w:val="sv-SE"/>
              </w:rPr>
            </w:pPr>
            <w:r w:rsidRPr="004E5D66">
              <w:rPr>
                <w:rFonts w:cs="Arial"/>
                <w:lang w:val="sv-SE"/>
              </w:rPr>
              <w:t>1.4 MHz E-UTRA signal, 3 RBs</w:t>
            </w:r>
          </w:p>
        </w:tc>
      </w:tr>
    </w:tbl>
    <w:p w14:paraId="18A12131" w14:textId="77777777" w:rsidR="00777B05" w:rsidRPr="004E5D66" w:rsidRDefault="00777B05" w:rsidP="00777B05">
      <w:pPr>
        <w:rPr>
          <w:lang w:val="fr-FR"/>
        </w:rPr>
      </w:pPr>
      <w:bookmarkStart w:id="4528" w:name="_Toc29811949"/>
      <w:bookmarkStart w:id="4529" w:name="_Toc37260423"/>
      <w:bookmarkStart w:id="4530" w:name="_Toc44712417"/>
      <w:bookmarkStart w:id="4531" w:name="_Toc36817501"/>
      <w:bookmarkStart w:id="4532" w:name="_Toc53178894"/>
      <w:bookmarkStart w:id="4533" w:name="_Toc61179132"/>
      <w:bookmarkStart w:id="4534" w:name="_Toc45893729"/>
      <w:bookmarkStart w:id="4535" w:name="_Toc1724"/>
      <w:bookmarkStart w:id="4536" w:name="_Toc53178443"/>
      <w:bookmarkStart w:id="4537" w:name="_Toc61179602"/>
      <w:bookmarkStart w:id="4538" w:name="_Toc74663519"/>
      <w:bookmarkStart w:id="4539" w:name="_Toc21127740"/>
      <w:bookmarkStart w:id="4540" w:name="_Toc37267811"/>
      <w:bookmarkStart w:id="4541" w:name="_Toc67916898"/>
    </w:p>
    <w:p w14:paraId="1BC60E0A" w14:textId="3C620D33" w:rsidR="00D62336" w:rsidRPr="004E5D66" w:rsidRDefault="00063062">
      <w:pPr>
        <w:pStyle w:val="Heading1"/>
      </w:pPr>
      <w:bookmarkStart w:id="4542" w:name="_Toc121933089"/>
      <w:bookmarkStart w:id="4543" w:name="_Toc121908803"/>
      <w:bookmarkStart w:id="4544" w:name="_Toc124186598"/>
      <w:bookmarkStart w:id="4545" w:name="_Toc137240770"/>
      <w:bookmarkStart w:id="4546" w:name="_Toc137244871"/>
      <w:bookmarkStart w:id="4547" w:name="_Toc138894085"/>
      <w:bookmarkStart w:id="4548" w:name="_Toc138894317"/>
      <w:bookmarkStart w:id="4549" w:name="_Toc145036710"/>
      <w:bookmarkStart w:id="4550" w:name="_Toc153189002"/>
      <w:bookmarkStart w:id="4551" w:name="_Toc155672285"/>
      <w:bookmarkStart w:id="4552" w:name="_Toc161927928"/>
      <w:bookmarkStart w:id="4553" w:name="_Toc163213425"/>
      <w:bookmarkStart w:id="4554" w:name="_Toc169794828"/>
      <w:bookmarkStart w:id="4555" w:name="_Toc171510456"/>
      <w:bookmarkStart w:id="4556" w:name="_Toc233969935"/>
      <w:r w:rsidRPr="004E5D66">
        <w:t>11</w:t>
      </w:r>
      <w:r w:rsidRPr="004E5D66">
        <w:tab/>
        <w:t>Radiated performance requirements</w:t>
      </w:r>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18155F4A" w14:textId="77777777" w:rsidR="00D62336" w:rsidRPr="004E5D66" w:rsidRDefault="00063062">
      <w:pPr>
        <w:pStyle w:val="Heading2"/>
      </w:pPr>
      <w:bookmarkStart w:id="4557" w:name="_Toc67916899"/>
      <w:bookmarkStart w:id="4558" w:name="_Toc37260424"/>
      <w:bookmarkStart w:id="4559" w:name="_Toc61179603"/>
      <w:bookmarkStart w:id="4560" w:name="_Toc37267812"/>
      <w:bookmarkStart w:id="4561" w:name="_Toc61179133"/>
      <w:bookmarkStart w:id="4562" w:name="_Toc44712418"/>
      <w:bookmarkStart w:id="4563" w:name="_Toc45893730"/>
      <w:bookmarkStart w:id="4564" w:name="_Toc53178895"/>
      <w:bookmarkStart w:id="4565" w:name="_Toc23511"/>
      <w:bookmarkStart w:id="4566" w:name="_Toc53178444"/>
      <w:bookmarkStart w:id="4567" w:name="_Toc29811950"/>
      <w:bookmarkStart w:id="4568" w:name="_Toc21127741"/>
      <w:bookmarkStart w:id="4569" w:name="_Toc36817502"/>
      <w:bookmarkStart w:id="4570" w:name="_Toc74663520"/>
      <w:bookmarkStart w:id="4571" w:name="_Toc121933090"/>
      <w:bookmarkStart w:id="4572" w:name="_Toc121908804"/>
      <w:bookmarkStart w:id="4573" w:name="_Toc124186599"/>
      <w:bookmarkStart w:id="4574" w:name="_Toc137240771"/>
      <w:bookmarkStart w:id="4575" w:name="_Toc137244872"/>
      <w:bookmarkStart w:id="4576" w:name="_Toc138894086"/>
      <w:bookmarkStart w:id="4577" w:name="_Toc138894318"/>
      <w:bookmarkStart w:id="4578" w:name="_Toc145036711"/>
      <w:bookmarkStart w:id="4579" w:name="_Toc153189003"/>
      <w:bookmarkStart w:id="4580" w:name="_Toc155672286"/>
      <w:bookmarkStart w:id="4581" w:name="_Toc161927929"/>
      <w:bookmarkStart w:id="4582" w:name="_Toc163213426"/>
      <w:bookmarkStart w:id="4583" w:name="_Toc169794829"/>
      <w:bookmarkStart w:id="4584" w:name="_Toc171510457"/>
      <w:bookmarkStart w:id="4585" w:name="_Toc233969936"/>
      <w:r w:rsidRPr="004E5D66">
        <w:t>11.1</w:t>
      </w:r>
      <w:r w:rsidRPr="004E5D66">
        <w:tab/>
        <w:t>General</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72ED72FF" w14:textId="77777777" w:rsidR="00C1498C" w:rsidRPr="004E5D66" w:rsidRDefault="00C1498C" w:rsidP="00C1498C">
      <w:pPr>
        <w:pStyle w:val="Heading3"/>
        <w:rPr>
          <w:lang w:val="en-US" w:eastAsia="ko-KR"/>
        </w:rPr>
      </w:pPr>
      <w:bookmarkStart w:id="4586" w:name="_Toc123044300"/>
      <w:bookmarkStart w:id="4587" w:name="_Toc124157939"/>
      <w:bookmarkStart w:id="4588" w:name="_Toc124259862"/>
      <w:bookmarkStart w:id="4589" w:name="_Toc130584934"/>
      <w:bookmarkStart w:id="4590" w:name="_Toc137240772"/>
      <w:bookmarkStart w:id="4591" w:name="_Toc137244873"/>
      <w:bookmarkStart w:id="4592" w:name="_Toc138894087"/>
      <w:bookmarkStart w:id="4593" w:name="_Toc138894319"/>
      <w:bookmarkStart w:id="4594" w:name="_Toc145036712"/>
      <w:bookmarkStart w:id="4595" w:name="_Toc153189004"/>
      <w:bookmarkStart w:id="4596" w:name="_Toc155672287"/>
      <w:bookmarkStart w:id="4597" w:name="_Toc161927930"/>
      <w:bookmarkStart w:id="4598" w:name="_Toc163213427"/>
      <w:bookmarkStart w:id="4599" w:name="_Toc169794830"/>
      <w:bookmarkStart w:id="4600" w:name="_Toc171510458"/>
      <w:bookmarkStart w:id="4601" w:name="_Toc233969937"/>
      <w:r w:rsidRPr="004E5D66">
        <w:rPr>
          <w:lang w:val="en-US" w:eastAsia="ko-KR"/>
        </w:rPr>
        <w:t>11.1.1</w:t>
      </w:r>
      <w:r w:rsidRPr="004E5D66">
        <w:rPr>
          <w:lang w:val="en-US" w:eastAsia="ko-KR"/>
        </w:rPr>
        <w:tab/>
        <w:t>Scope and definitions</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p>
    <w:p w14:paraId="1A6197ED" w14:textId="77777777" w:rsidR="00C1498C" w:rsidRPr="004E5D66" w:rsidRDefault="00C1498C" w:rsidP="00C1498C">
      <w:pPr>
        <w:rPr>
          <w:lang w:val="en-US" w:eastAsia="ko-KR"/>
        </w:rPr>
      </w:pPr>
      <w:r w:rsidRPr="004E5D66">
        <w:rPr>
          <w:lang w:val="en-US" w:eastAsia="ko-KR"/>
        </w:rPr>
        <w:t xml:space="preserve">Radiated performance requirements specify the ability of the </w:t>
      </w:r>
      <w:r w:rsidRPr="004E5D66">
        <w:rPr>
          <w:i/>
          <w:lang w:val="en-US" w:eastAsia="zh-CN"/>
        </w:rPr>
        <w:t xml:space="preserve">SAN type 1-O </w:t>
      </w:r>
      <w:r w:rsidRPr="004E5D66">
        <w:rPr>
          <w:lang w:val="en-US" w:eastAsia="ko-KR"/>
        </w:rPr>
        <w:t>to correctly transmit and receive radiated signals in various conditions and configurations. Radiated performance requirements are specified at the RIB</w:t>
      </w:r>
      <w:r w:rsidRPr="004E5D66">
        <w:rPr>
          <w:lang w:val="en-US"/>
        </w:rPr>
        <w:t>.</w:t>
      </w:r>
    </w:p>
    <w:p w14:paraId="2D0E192B" w14:textId="77777777" w:rsidR="00C1498C" w:rsidRPr="004E5D66" w:rsidRDefault="00C1498C" w:rsidP="00C1498C">
      <w:pPr>
        <w:rPr>
          <w:lang w:val="en-US" w:eastAsia="ko-KR"/>
        </w:rPr>
      </w:pPr>
      <w:r w:rsidRPr="004E5D66">
        <w:rPr>
          <w:lang w:val="en-US"/>
        </w:rPr>
        <w:t>Radiated performance requirements for the SAN are specified for the fixed reference channels defined in TS 38.108 [7] annex A and for the propagation conditions defined in Recommendation ITU-R P.618 (</w:t>
      </w:r>
      <w:r w:rsidRPr="004E5D66">
        <w:rPr>
          <w:i/>
          <w:lang w:val="en-US"/>
        </w:rPr>
        <w:t>Propagation data and prediction methods required for the design of Earth-space telecommunication systems</w:t>
      </w:r>
      <w:r w:rsidRPr="004E5D66">
        <w:rPr>
          <w:lang w:val="en-US"/>
        </w:rPr>
        <w:t>). The requirements only apply to those FRCs that are supported by the SAN.</w:t>
      </w:r>
    </w:p>
    <w:p w14:paraId="10E857B2" w14:textId="77777777" w:rsidR="00C1498C" w:rsidRPr="004E5D66" w:rsidRDefault="00C1498C" w:rsidP="00C1498C">
      <w:pPr>
        <w:rPr>
          <w:lang w:val="en-US"/>
        </w:rPr>
      </w:pPr>
      <w:r w:rsidRPr="004E5D66">
        <w:rPr>
          <w:lang w:val="en-US" w:eastAsia="ko-KR"/>
        </w:rPr>
        <w:t xml:space="preserve">The radiated performance requirements for </w:t>
      </w:r>
      <w:r w:rsidRPr="004E5D66">
        <w:rPr>
          <w:i/>
          <w:lang w:val="en-US" w:eastAsia="zh-CN"/>
        </w:rPr>
        <w:t xml:space="preserve">SAN type 1-O </w:t>
      </w:r>
      <w:r w:rsidRPr="004E5D66">
        <w:rPr>
          <w:lang w:val="en-US" w:eastAsia="ko-KR"/>
        </w:rPr>
        <w:t xml:space="preserve">are limited to two OTA </w:t>
      </w:r>
      <w:r w:rsidRPr="004E5D66">
        <w:rPr>
          <w:i/>
          <w:lang w:val="en-US" w:eastAsia="ko-KR"/>
        </w:rPr>
        <w:t>demodulation branches</w:t>
      </w:r>
      <w:r w:rsidRPr="004E5D66">
        <w:rPr>
          <w:lang w:val="en-US" w:eastAsia="ko-KR"/>
        </w:rPr>
        <w:t xml:space="preserve"> as described in clause 11.1.2. </w:t>
      </w:r>
      <w:r w:rsidRPr="004E5D66">
        <w:rPr>
          <w:lang w:val="en-US"/>
        </w:rPr>
        <w:t xml:space="preserve">Conformance requirements can only be tested for 1 or 2 </w:t>
      </w:r>
      <w:r w:rsidRPr="004E5D66">
        <w:rPr>
          <w:i/>
          <w:lang w:val="en-US"/>
        </w:rPr>
        <w:t>demodulation branches</w:t>
      </w:r>
      <w:r w:rsidRPr="004E5D66">
        <w:rPr>
          <w:lang w:val="en-US"/>
        </w:rPr>
        <w:t xml:space="preserve"> depending on the number of polarizations supported by the SAN, with the required SNR applied separately per polarization.</w:t>
      </w:r>
    </w:p>
    <w:p w14:paraId="3C790FAC" w14:textId="77777777" w:rsidR="00C1498C" w:rsidRPr="004E5D66" w:rsidRDefault="00C1498C" w:rsidP="00C1498C">
      <w:pPr>
        <w:rPr>
          <w:rFonts w:cs="v4.2.0"/>
          <w:lang w:val="en-US"/>
        </w:rPr>
      </w:pPr>
      <w:r w:rsidRPr="004E5D66">
        <w:rPr>
          <w:rFonts w:cs="v4.2.0"/>
          <w:lang w:val="en-US" w:eastAsia="zh-CN"/>
        </w:rPr>
        <w:t>Unless stated otherwise, r</w:t>
      </w:r>
      <w:r w:rsidRPr="004E5D66">
        <w:rPr>
          <w:lang w:val="en-US" w:eastAsia="ko-KR"/>
        </w:rPr>
        <w:t xml:space="preserve">adiated performance requirements </w:t>
      </w:r>
      <w:r w:rsidRPr="004E5D66">
        <w:rPr>
          <w:rFonts w:cs="v4.2.0"/>
          <w:lang w:val="en-US" w:eastAsia="zh-CN"/>
        </w:rPr>
        <w:t xml:space="preserve">apply for a single carrier only. </w:t>
      </w:r>
      <w:r w:rsidRPr="004E5D66">
        <w:rPr>
          <w:lang w:val="en-US" w:eastAsia="ko-KR"/>
        </w:rPr>
        <w:t xml:space="preserve">Radiated performance requirements </w:t>
      </w:r>
      <w:r w:rsidRPr="004E5D66">
        <w:rPr>
          <w:rFonts w:cs="v4.2.0"/>
          <w:lang w:val="en-US" w:eastAsia="zh-CN"/>
        </w:rPr>
        <w:t xml:space="preserve">for a </w:t>
      </w:r>
      <w:r w:rsidRPr="004E5D66">
        <w:rPr>
          <w:lang w:val="en-US"/>
        </w:rPr>
        <w:t>SAN</w:t>
      </w:r>
      <w:r w:rsidRPr="004E5D66">
        <w:rPr>
          <w:rFonts w:cs="v4.2.0"/>
          <w:lang w:val="en-US" w:eastAsia="zh-CN"/>
        </w:rPr>
        <w:t xml:space="preserve"> supporting </w:t>
      </w:r>
      <w:r w:rsidRPr="004E5D66">
        <w:rPr>
          <w:lang w:val="en-US"/>
        </w:rPr>
        <w:t xml:space="preserve">carrier aggregation </w:t>
      </w:r>
      <w:r w:rsidRPr="004E5D66">
        <w:rPr>
          <w:rFonts w:cs="v4.2.0"/>
          <w:lang w:val="en-US" w:eastAsia="zh-CN"/>
        </w:rPr>
        <w:t>are defined in terms of single carrier requirements.</w:t>
      </w:r>
    </w:p>
    <w:p w14:paraId="0B5B0251" w14:textId="77777777" w:rsidR="00C1498C" w:rsidRPr="004E5D66" w:rsidRDefault="00C1498C" w:rsidP="00C1498C">
      <w:pPr>
        <w:rPr>
          <w:lang w:val="en-US"/>
        </w:rPr>
      </w:pPr>
      <w:r w:rsidRPr="004E5D66">
        <w:rPr>
          <w:lang w:val="en-US"/>
        </w:rPr>
        <w:t xml:space="preserve">For </w:t>
      </w:r>
      <w:r w:rsidRPr="004E5D66">
        <w:rPr>
          <w:i/>
          <w:lang w:val="en-US" w:eastAsia="zh-CN"/>
        </w:rPr>
        <w:t xml:space="preserve">SAN type 1-O </w:t>
      </w:r>
      <w:r w:rsidRPr="004E5D66">
        <w:rPr>
          <w:lang w:val="en-US"/>
        </w:rPr>
        <w:t xml:space="preserve">in FDD operation the requirements in clause 8 shall be met with the transmitter units associated with the RIB in the </w:t>
      </w:r>
      <w:r w:rsidRPr="004E5D66">
        <w:rPr>
          <w:i/>
          <w:lang w:val="en-US"/>
        </w:rPr>
        <w:t>operating</w:t>
      </w:r>
      <w:r w:rsidRPr="004E5D66">
        <w:rPr>
          <w:lang w:val="en-US"/>
        </w:rPr>
        <w:t xml:space="preserve"> </w:t>
      </w:r>
      <w:r w:rsidRPr="004E5D66">
        <w:rPr>
          <w:i/>
          <w:lang w:val="en-US"/>
        </w:rPr>
        <w:t>band</w:t>
      </w:r>
      <w:r w:rsidRPr="004E5D66">
        <w:rPr>
          <w:lang w:val="en-US"/>
        </w:rPr>
        <w:t xml:space="preserve"> turned ON.</w:t>
      </w:r>
    </w:p>
    <w:p w14:paraId="3D74A62E" w14:textId="77777777" w:rsidR="00C1498C" w:rsidRPr="004E5D66" w:rsidRDefault="00C1498C" w:rsidP="00C1498C">
      <w:pPr>
        <w:pStyle w:val="NO"/>
        <w:rPr>
          <w:lang w:val="en-US"/>
        </w:rPr>
      </w:pPr>
      <w:r w:rsidRPr="004E5D66">
        <w:rPr>
          <w:lang w:val="en-US"/>
        </w:rPr>
        <w:t>NOTE 1:</w:t>
      </w:r>
      <w:r w:rsidRPr="004E5D66">
        <w:rPr>
          <w:lang w:val="en-US"/>
        </w:rPr>
        <w:tab/>
      </w:r>
      <w:r w:rsidRPr="004E5D66">
        <w:rPr>
          <w:i/>
          <w:lang w:val="en-US" w:eastAsia="zh-CN"/>
        </w:rPr>
        <w:t xml:space="preserve">SAN type 1-O </w:t>
      </w:r>
      <w:r w:rsidRPr="004E5D66">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4E5D66" w:rsidRDefault="00C1498C" w:rsidP="00C1498C">
      <w:pPr>
        <w:rPr>
          <w:rFonts w:cs="v4.2.0"/>
          <w:lang w:val="en-US"/>
        </w:rPr>
      </w:pPr>
      <w:r w:rsidRPr="004E5D66">
        <w:rPr>
          <w:rFonts w:cs="v4.2.0"/>
          <w:lang w:val="en-US"/>
        </w:rPr>
        <w:t xml:space="preserve">In tests performed with signal generators a synchronization signal may be provided from the </w:t>
      </w:r>
      <w:r w:rsidRPr="004E5D66">
        <w:rPr>
          <w:lang w:val="en-US"/>
        </w:rPr>
        <w:t>SAN</w:t>
      </w:r>
      <w:r w:rsidRPr="004E5D66">
        <w:rPr>
          <w:rFonts w:cs="v4.2.0"/>
          <w:lang w:val="en-US" w:eastAsia="zh-CN"/>
        </w:rPr>
        <w:t xml:space="preserve"> </w:t>
      </w:r>
      <w:r w:rsidRPr="004E5D66">
        <w:rPr>
          <w:rFonts w:cs="v4.2.0"/>
          <w:lang w:val="en-US"/>
        </w:rPr>
        <w:t>to the signal generator, to enable correct timing of the wanted signal.</w:t>
      </w:r>
    </w:p>
    <w:p w14:paraId="1ACB5632" w14:textId="77777777" w:rsidR="00C1498C" w:rsidRPr="004E5D66" w:rsidRDefault="00C1498C" w:rsidP="00C1498C">
      <w:pPr>
        <w:rPr>
          <w:lang w:val="en-US"/>
        </w:rPr>
      </w:pPr>
      <w:r w:rsidRPr="004E5D66">
        <w:rPr>
          <w:lang w:val="en-US"/>
        </w:rPr>
        <w:t xml:space="preserve">Whenever the </w:t>
      </w:r>
      <w:r w:rsidRPr="004E5D66">
        <w:rPr>
          <w:noProof/>
          <w:lang w:val="en-US"/>
        </w:rPr>
        <w:t>"</w:t>
      </w:r>
      <w:r w:rsidRPr="004E5D66">
        <w:rPr>
          <w:lang w:val="en-US"/>
        </w:rPr>
        <w:t xml:space="preserve">RX antennas" term is used for the </w:t>
      </w:r>
      <w:r w:rsidRPr="004E5D66">
        <w:rPr>
          <w:lang w:val="en-US" w:eastAsia="ko-KR"/>
        </w:rPr>
        <w:t>radiated performance requirements description</w:t>
      </w:r>
      <w:r w:rsidRPr="004E5D66">
        <w:rPr>
          <w:lang w:val="en-US"/>
        </w:rPr>
        <w:t xml:space="preserve">, it shall refer to the </w:t>
      </w:r>
      <w:r w:rsidRPr="004E5D66">
        <w:rPr>
          <w:i/>
          <w:lang w:val="en-US"/>
        </w:rPr>
        <w:t>demodulation branches</w:t>
      </w:r>
      <w:r w:rsidRPr="004E5D66">
        <w:rPr>
          <w:lang w:val="en-US"/>
        </w:rPr>
        <w:t xml:space="preserve"> (i.e. not physical antennas of the antenna array).</w:t>
      </w:r>
    </w:p>
    <w:p w14:paraId="05B681B4" w14:textId="77777777" w:rsidR="00C1498C" w:rsidRPr="004E5D66" w:rsidRDefault="00C1498C" w:rsidP="00C1498C">
      <w:pPr>
        <w:rPr>
          <w:lang w:val="en-US"/>
        </w:rPr>
      </w:pPr>
      <w:r w:rsidRPr="004E5D66">
        <w:rPr>
          <w:lang w:val="en-US"/>
        </w:rPr>
        <w:t xml:space="preserve">The SNR used in this clause is </w:t>
      </w:r>
      <w:r w:rsidRPr="004E5D66">
        <w:rPr>
          <w:lang w:val="en-US" w:eastAsia="zh-CN"/>
        </w:rPr>
        <w:t xml:space="preserve">specified based on a single carrier and </w:t>
      </w:r>
      <w:r w:rsidRPr="004E5D66">
        <w:rPr>
          <w:lang w:val="en-US"/>
        </w:rPr>
        <w:t>defined as:</w:t>
      </w:r>
    </w:p>
    <w:p w14:paraId="459A7915" w14:textId="77777777" w:rsidR="00C1498C" w:rsidRPr="004E5D66" w:rsidRDefault="00C1498C" w:rsidP="00C1498C">
      <w:pPr>
        <w:pStyle w:val="B1"/>
        <w:rPr>
          <w:lang w:val="en-US"/>
        </w:rPr>
      </w:pPr>
      <w:r w:rsidRPr="004E5D66">
        <w:rPr>
          <w:lang w:val="en-US"/>
        </w:rPr>
        <w:t>SNR = S / N</w:t>
      </w:r>
    </w:p>
    <w:p w14:paraId="5223F84A" w14:textId="77777777" w:rsidR="00C1498C" w:rsidRPr="004E5D66" w:rsidRDefault="00C1498C" w:rsidP="00C1498C">
      <w:pPr>
        <w:rPr>
          <w:lang w:val="en-US"/>
        </w:rPr>
      </w:pPr>
      <w:r w:rsidRPr="004E5D66">
        <w:rPr>
          <w:lang w:val="en-US"/>
        </w:rPr>
        <w:t>Where:</w:t>
      </w:r>
    </w:p>
    <w:p w14:paraId="48F90AAB" w14:textId="77777777" w:rsidR="00C1498C" w:rsidRPr="004E5D66" w:rsidRDefault="00C1498C" w:rsidP="00C1498C">
      <w:pPr>
        <w:pStyle w:val="B1"/>
        <w:rPr>
          <w:lang w:val="en-US"/>
        </w:rPr>
      </w:pPr>
      <w:r w:rsidRPr="004E5D66">
        <w:rPr>
          <w:i/>
          <w:lang w:val="en-US"/>
        </w:rPr>
        <w:t>S</w:t>
      </w:r>
      <w:r w:rsidRPr="004E5D66">
        <w:rPr>
          <w:lang w:val="en-US"/>
        </w:rPr>
        <w:tab/>
        <w:t>is the total signal power in a slot on a RIB.</w:t>
      </w:r>
    </w:p>
    <w:p w14:paraId="151B2F85" w14:textId="77777777" w:rsidR="00C1498C" w:rsidRPr="004E5D66" w:rsidRDefault="00C1498C" w:rsidP="00C1498C">
      <w:pPr>
        <w:pStyle w:val="B1"/>
        <w:rPr>
          <w:lang w:val="en-US"/>
        </w:rPr>
      </w:pPr>
      <w:r w:rsidRPr="004E5D66">
        <w:rPr>
          <w:i/>
          <w:lang w:val="en-US"/>
        </w:rPr>
        <w:t>N</w:t>
      </w:r>
      <w:r w:rsidRPr="004E5D66">
        <w:rPr>
          <w:lang w:val="en-US"/>
        </w:rPr>
        <w:tab/>
        <w:t xml:space="preserve">is the noise density integrated in a bandwidth corresponding to the </w:t>
      </w:r>
      <w:r w:rsidRPr="004E5D66">
        <w:rPr>
          <w:i/>
          <w:lang w:val="en-US"/>
        </w:rPr>
        <w:t>transmission bandwidth</w:t>
      </w:r>
      <w:r w:rsidRPr="004E5D66">
        <w:rPr>
          <w:lang w:val="en-US"/>
        </w:rPr>
        <w:t xml:space="preserve"> over the duration where signal energy exists on a RIB.</w:t>
      </w:r>
    </w:p>
    <w:p w14:paraId="4EFABC49" w14:textId="77777777" w:rsidR="00C1498C" w:rsidRPr="004E5D66" w:rsidRDefault="00C1498C" w:rsidP="00C1498C">
      <w:pPr>
        <w:pStyle w:val="Heading3"/>
        <w:rPr>
          <w:lang w:val="en-US"/>
        </w:rPr>
      </w:pPr>
      <w:bookmarkStart w:id="4602" w:name="_Toc123044301"/>
      <w:bookmarkStart w:id="4603" w:name="_Toc124157940"/>
      <w:bookmarkStart w:id="4604" w:name="_Toc124259863"/>
      <w:bookmarkStart w:id="4605" w:name="_Toc130584935"/>
      <w:bookmarkStart w:id="4606" w:name="_Toc137240773"/>
      <w:bookmarkStart w:id="4607" w:name="_Toc137244874"/>
      <w:bookmarkStart w:id="4608" w:name="_Toc138894088"/>
      <w:bookmarkStart w:id="4609" w:name="_Toc138894320"/>
      <w:bookmarkStart w:id="4610" w:name="_Toc145036713"/>
      <w:bookmarkStart w:id="4611" w:name="_Toc153189005"/>
      <w:bookmarkStart w:id="4612" w:name="_Toc155672288"/>
      <w:bookmarkStart w:id="4613" w:name="_Toc161927931"/>
      <w:bookmarkStart w:id="4614" w:name="_Toc163213428"/>
      <w:bookmarkStart w:id="4615" w:name="_Toc169794831"/>
      <w:bookmarkStart w:id="4616" w:name="_Toc171510459"/>
      <w:bookmarkStart w:id="4617" w:name="_Toc233969938"/>
      <w:r w:rsidRPr="004E5D66">
        <w:rPr>
          <w:lang w:val="en-US"/>
        </w:rPr>
        <w:lastRenderedPageBreak/>
        <w:t>11.1.2</w:t>
      </w:r>
      <w:r w:rsidRPr="004E5D66">
        <w:rPr>
          <w:lang w:val="en-US"/>
        </w:rPr>
        <w:tab/>
        <w:t>OTA demodulation branches</w:t>
      </w:r>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0416147D" w14:textId="77777777" w:rsidR="00C1498C" w:rsidRPr="004E5D66" w:rsidRDefault="00C1498C" w:rsidP="00C1498C">
      <w:pPr>
        <w:rPr>
          <w:lang w:val="en-US" w:eastAsia="zh-CN"/>
        </w:rPr>
      </w:pPr>
      <w:r w:rsidRPr="004E5D66">
        <w:rPr>
          <w:lang w:val="en-US" w:eastAsia="zh-CN"/>
        </w:rPr>
        <w:t xml:space="preserve">Radiated performance requirements are only specified for up to 2 </w:t>
      </w:r>
      <w:r w:rsidRPr="004E5D66">
        <w:rPr>
          <w:i/>
          <w:lang w:val="en-US" w:eastAsia="zh-CN"/>
        </w:rPr>
        <w:t>demodulation branches</w:t>
      </w:r>
      <w:r w:rsidRPr="004E5D66">
        <w:rPr>
          <w:lang w:val="en-US" w:eastAsia="zh-CN"/>
        </w:rPr>
        <w:t>.</w:t>
      </w:r>
    </w:p>
    <w:p w14:paraId="5E1CBC53" w14:textId="77777777" w:rsidR="00C1498C" w:rsidRPr="004E5D66" w:rsidRDefault="00C1498C" w:rsidP="00C1498C">
      <w:pPr>
        <w:rPr>
          <w:lang w:val="en-US"/>
        </w:rPr>
      </w:pPr>
      <w:r w:rsidRPr="004E5D66">
        <w:rPr>
          <w:lang w:val="en-US" w:eastAsia="zh-CN"/>
        </w:rPr>
        <w:t xml:space="preserve">If the </w:t>
      </w:r>
      <w:r w:rsidRPr="004E5D66">
        <w:rPr>
          <w:i/>
          <w:lang w:val="en-US" w:eastAsia="zh-CN"/>
        </w:rPr>
        <w:t xml:space="preserve">SAN type 1-O </w:t>
      </w:r>
      <w:r w:rsidRPr="004E5D66">
        <w:rPr>
          <w:lang w:val="en-US" w:eastAsia="zh-CN"/>
        </w:rPr>
        <w:t xml:space="preserve">uses polarization diversity and has the ability to maintain isolation between the signals for each of the </w:t>
      </w:r>
      <w:r w:rsidRPr="004E5D66">
        <w:rPr>
          <w:i/>
          <w:iCs/>
          <w:lang w:val="en-US" w:eastAsia="zh-CN"/>
        </w:rPr>
        <w:t>demodulation branches</w:t>
      </w:r>
      <w:r w:rsidRPr="004E5D66">
        <w:rPr>
          <w:lang w:val="en-US"/>
        </w:rPr>
        <w:t xml:space="preserve">, then radiated performance requirements can be tested for up to two </w:t>
      </w:r>
      <w:r w:rsidRPr="004E5D66">
        <w:rPr>
          <w:i/>
          <w:iCs/>
          <w:lang w:val="en-US" w:eastAsia="zh-CN"/>
        </w:rPr>
        <w:t>demodulation branches</w:t>
      </w:r>
      <w:r w:rsidRPr="004E5D66">
        <w:rPr>
          <w:lang w:val="en-US"/>
        </w:rPr>
        <w:t xml:space="preserve"> (i.e. 1RX or 2RX test setups). When tested for two </w:t>
      </w:r>
      <w:r w:rsidRPr="004E5D66">
        <w:rPr>
          <w:i/>
          <w:iCs/>
          <w:lang w:val="en-US" w:eastAsia="zh-CN"/>
        </w:rPr>
        <w:t>demodulation branches</w:t>
      </w:r>
      <w:r w:rsidRPr="004E5D66">
        <w:rPr>
          <w:lang w:val="en-US"/>
        </w:rPr>
        <w:t>, each demodulation branch maps to one polarization.</w:t>
      </w:r>
    </w:p>
    <w:p w14:paraId="0F71AFD8" w14:textId="5D09A824" w:rsidR="00C1498C" w:rsidRPr="004E5D66" w:rsidRDefault="00C1498C" w:rsidP="00C1498C">
      <w:pPr>
        <w:rPr>
          <w:lang w:val="en-US"/>
        </w:rPr>
      </w:pPr>
      <w:r w:rsidRPr="004E5D66">
        <w:rPr>
          <w:lang w:val="en-US"/>
        </w:rPr>
        <w:t xml:space="preserve">If the </w:t>
      </w:r>
      <w:r w:rsidRPr="004E5D66">
        <w:rPr>
          <w:i/>
          <w:lang w:val="en-US" w:eastAsia="zh-CN"/>
        </w:rPr>
        <w:t xml:space="preserve">SAN type 1-O </w:t>
      </w:r>
      <w:r w:rsidRPr="004E5D66">
        <w:rPr>
          <w:lang w:val="en-US"/>
        </w:rPr>
        <w:t xml:space="preserve">does not use polarization </w:t>
      </w:r>
      <w:r w:rsidR="00306E24" w:rsidRPr="004E5D66">
        <w:rPr>
          <w:lang w:val="en-US"/>
        </w:rPr>
        <w:t>diversity,</w:t>
      </w:r>
      <w:r w:rsidRPr="004E5D66">
        <w:rPr>
          <w:lang w:val="en-US"/>
        </w:rPr>
        <w:t xml:space="preserve"> then radiated performance requirements can only be tested for a single </w:t>
      </w:r>
      <w:r w:rsidRPr="004E5D66">
        <w:rPr>
          <w:i/>
          <w:iCs/>
          <w:lang w:val="en-US" w:eastAsia="zh-CN"/>
        </w:rPr>
        <w:t>demodulation branch</w:t>
      </w:r>
      <w:r w:rsidRPr="004E5D66">
        <w:rPr>
          <w:lang w:val="en-US"/>
        </w:rPr>
        <w:t xml:space="preserve"> (i.e. 1RX test </w:t>
      </w:r>
      <w:r w:rsidRPr="004E5D66">
        <w:rPr>
          <w:lang w:val="en-US" w:eastAsia="zh-CN"/>
        </w:rPr>
        <w:t>setup).</w:t>
      </w:r>
    </w:p>
    <w:p w14:paraId="1773B655" w14:textId="77777777" w:rsidR="00C1498C" w:rsidRPr="004E5D66" w:rsidRDefault="00C1498C" w:rsidP="00C1498C">
      <w:pPr>
        <w:rPr>
          <w:rFonts w:eastAsia="DengXian"/>
          <w:lang w:val="en-US"/>
        </w:rPr>
      </w:pPr>
    </w:p>
    <w:p w14:paraId="5206452A" w14:textId="77777777" w:rsidR="00D62336" w:rsidRPr="004E5D66" w:rsidRDefault="00063062">
      <w:pPr>
        <w:pStyle w:val="Heading2"/>
      </w:pPr>
      <w:bookmarkStart w:id="4618" w:name="_Toc21127745"/>
      <w:bookmarkStart w:id="4619" w:name="_Toc44712422"/>
      <w:bookmarkStart w:id="4620" w:name="_Toc53178448"/>
      <w:bookmarkStart w:id="4621" w:name="_Toc37267816"/>
      <w:bookmarkStart w:id="4622" w:name="_Toc36817506"/>
      <w:bookmarkStart w:id="4623" w:name="_Toc74663524"/>
      <w:bookmarkStart w:id="4624" w:name="_Toc4613"/>
      <w:bookmarkStart w:id="4625" w:name="_Toc61179137"/>
      <w:bookmarkStart w:id="4626" w:name="_Toc53178899"/>
      <w:bookmarkStart w:id="4627" w:name="_Toc61179607"/>
      <w:bookmarkStart w:id="4628" w:name="_Toc37260428"/>
      <w:bookmarkStart w:id="4629" w:name="_Toc67916903"/>
      <w:bookmarkStart w:id="4630" w:name="_Toc29811954"/>
      <w:bookmarkStart w:id="4631" w:name="_Toc45893734"/>
      <w:bookmarkStart w:id="4632" w:name="_Toc121933091"/>
      <w:bookmarkStart w:id="4633" w:name="_Toc121908805"/>
      <w:bookmarkStart w:id="4634" w:name="_Toc124186600"/>
      <w:bookmarkStart w:id="4635" w:name="_Toc137240774"/>
      <w:bookmarkStart w:id="4636" w:name="_Toc137244875"/>
      <w:bookmarkStart w:id="4637" w:name="_Toc138894089"/>
      <w:bookmarkStart w:id="4638" w:name="_Toc138894321"/>
      <w:bookmarkStart w:id="4639" w:name="_Toc145036714"/>
      <w:bookmarkStart w:id="4640" w:name="_Toc153189006"/>
      <w:bookmarkStart w:id="4641" w:name="_Toc155672289"/>
      <w:bookmarkStart w:id="4642" w:name="_Toc161927932"/>
      <w:bookmarkStart w:id="4643" w:name="_Toc163213429"/>
      <w:bookmarkStart w:id="4644" w:name="_Toc169794832"/>
      <w:bookmarkStart w:id="4645" w:name="_Toc171510460"/>
      <w:bookmarkStart w:id="4646" w:name="_Toc233969939"/>
      <w:r w:rsidRPr="004E5D66">
        <w:t>11.</w:t>
      </w:r>
      <w:r w:rsidRPr="004E5D66">
        <w:rPr>
          <w:rFonts w:eastAsia="DengXian"/>
          <w:lang w:eastAsia="zh-CN"/>
        </w:rPr>
        <w:t>2</w:t>
      </w:r>
      <w:r w:rsidRPr="004E5D66">
        <w:tab/>
        <w:t>Performance requirements for PUSCH</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4E06903C" w14:textId="1820FC9E" w:rsidR="00D62336" w:rsidRPr="004E5D66" w:rsidRDefault="00C1498C">
      <w:r w:rsidRPr="004E5D66">
        <w:rPr>
          <w:rFonts w:eastAsia="DengXian"/>
          <w:noProof/>
          <w:lang w:val="en-US" w:eastAsia="zh-CN"/>
        </w:rPr>
        <w:t>Apply</w:t>
      </w:r>
      <w:r w:rsidRPr="004E5D66">
        <w:rPr>
          <w:rFonts w:eastAsia="DengXian"/>
          <w:noProof/>
          <w:lang w:val="en-US"/>
        </w:rPr>
        <w:t xml:space="preserve"> the requirements defined in </w:t>
      </w:r>
      <w:r w:rsidRPr="004E5D66">
        <w:rPr>
          <w:rFonts w:eastAsia="DengXian"/>
          <w:noProof/>
          <w:lang w:val="en-US" w:eastAsia="zh-CN"/>
        </w:rPr>
        <w:t>clause</w:t>
      </w:r>
      <w:r w:rsidRPr="004E5D66">
        <w:rPr>
          <w:rFonts w:eastAsia="DengXian"/>
          <w:noProof/>
          <w:lang w:val="en-US"/>
        </w:rPr>
        <w:t xml:space="preserve"> </w:t>
      </w:r>
      <w:r w:rsidRPr="004E5D66">
        <w:rPr>
          <w:rFonts w:eastAsia="DengXian"/>
          <w:lang w:val="en-US"/>
        </w:rPr>
        <w:t>8.2.1.</w:t>
      </w:r>
    </w:p>
    <w:p w14:paraId="6CD819B2" w14:textId="77777777" w:rsidR="00D62336" w:rsidRPr="004E5D66" w:rsidRDefault="00063062">
      <w:pPr>
        <w:pStyle w:val="Heading2"/>
      </w:pPr>
      <w:bookmarkStart w:id="4647" w:name="_Toc24233"/>
      <w:bookmarkStart w:id="4648" w:name="_Toc74663554"/>
      <w:bookmarkStart w:id="4649" w:name="_Toc67916933"/>
      <w:bookmarkStart w:id="4650" w:name="_Toc121933092"/>
      <w:bookmarkStart w:id="4651" w:name="_Toc121908806"/>
      <w:bookmarkStart w:id="4652" w:name="_Toc124186601"/>
      <w:bookmarkStart w:id="4653" w:name="_Toc137240775"/>
      <w:bookmarkStart w:id="4654" w:name="_Toc137244876"/>
      <w:bookmarkStart w:id="4655" w:name="_Toc138894090"/>
      <w:bookmarkStart w:id="4656" w:name="_Toc138894322"/>
      <w:bookmarkStart w:id="4657" w:name="_Toc145036715"/>
      <w:bookmarkStart w:id="4658" w:name="_Toc153189007"/>
      <w:bookmarkStart w:id="4659" w:name="_Toc155672290"/>
      <w:bookmarkStart w:id="4660" w:name="_Toc161927933"/>
      <w:bookmarkStart w:id="4661" w:name="_Toc163213430"/>
      <w:bookmarkStart w:id="4662" w:name="_Toc169794833"/>
      <w:bookmarkStart w:id="4663" w:name="_Toc171510461"/>
      <w:bookmarkStart w:id="4664" w:name="_Toc233969940"/>
      <w:r w:rsidRPr="004E5D66">
        <w:t>11.</w:t>
      </w:r>
      <w:r w:rsidRPr="004E5D66">
        <w:rPr>
          <w:rFonts w:eastAsia="DengXian"/>
          <w:lang w:eastAsia="zh-CN"/>
        </w:rPr>
        <w:t>3</w:t>
      </w:r>
      <w:r w:rsidRPr="004E5D66">
        <w:tab/>
        <w:t>Performance requirements for PUCCH</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2E363F75" w14:textId="77777777" w:rsidR="00C1498C" w:rsidRPr="004E5D66" w:rsidRDefault="00C1498C" w:rsidP="00C1498C">
      <w:pPr>
        <w:pStyle w:val="Heading3"/>
        <w:rPr>
          <w:lang w:val="en-US"/>
        </w:rPr>
      </w:pPr>
      <w:bookmarkStart w:id="4665" w:name="_Toc123044309"/>
      <w:bookmarkStart w:id="4666" w:name="_Toc124157948"/>
      <w:bookmarkStart w:id="4667" w:name="_Toc124259871"/>
      <w:bookmarkStart w:id="4668" w:name="_Toc130584943"/>
      <w:bookmarkStart w:id="4669" w:name="_Toc137240776"/>
      <w:bookmarkStart w:id="4670" w:name="_Toc137244877"/>
      <w:bookmarkStart w:id="4671" w:name="_Toc138894091"/>
      <w:bookmarkStart w:id="4672" w:name="_Toc138894323"/>
      <w:bookmarkStart w:id="4673" w:name="_Toc145036716"/>
      <w:bookmarkStart w:id="4674" w:name="_Toc153189008"/>
      <w:bookmarkStart w:id="4675" w:name="_Toc155672291"/>
      <w:bookmarkStart w:id="4676" w:name="_Toc161927934"/>
      <w:bookmarkStart w:id="4677" w:name="_Toc163213431"/>
      <w:bookmarkStart w:id="4678" w:name="_Toc169794834"/>
      <w:bookmarkStart w:id="4679" w:name="_Toc171510462"/>
      <w:bookmarkStart w:id="4680" w:name="_Toc21127761"/>
      <w:bookmarkStart w:id="4681" w:name="_Toc29811970"/>
      <w:bookmarkStart w:id="4682" w:name="_Toc36817522"/>
      <w:bookmarkStart w:id="4683" w:name="_Toc37260445"/>
      <w:bookmarkStart w:id="4684" w:name="_Toc37267833"/>
      <w:bookmarkStart w:id="4685" w:name="_Toc44712440"/>
      <w:bookmarkStart w:id="4686" w:name="_Toc45893752"/>
      <w:bookmarkStart w:id="4687" w:name="_Toc53178466"/>
      <w:bookmarkStart w:id="4688" w:name="_Toc53178917"/>
      <w:bookmarkStart w:id="4689" w:name="_Toc61179162"/>
      <w:bookmarkStart w:id="4690" w:name="_Toc61179632"/>
      <w:bookmarkStart w:id="4691" w:name="_Toc67916934"/>
      <w:bookmarkStart w:id="4692" w:name="_Toc74663555"/>
      <w:bookmarkStart w:id="4693" w:name="_Toc82622098"/>
      <w:bookmarkStart w:id="4694" w:name="_Toc90422945"/>
      <w:bookmarkStart w:id="4695" w:name="_Toc106783147"/>
      <w:bookmarkStart w:id="4696" w:name="_Toc107312038"/>
      <w:bookmarkStart w:id="4697" w:name="_Toc107419622"/>
      <w:bookmarkStart w:id="4698" w:name="_Toc107475251"/>
      <w:bookmarkStart w:id="4699" w:name="_Toc233969941"/>
      <w:r w:rsidRPr="004E5D66">
        <w:rPr>
          <w:lang w:val="en-US"/>
        </w:rPr>
        <w:t>11.3.1</w:t>
      </w:r>
      <w:r w:rsidRPr="004E5D66">
        <w:rPr>
          <w:lang w:val="en-US"/>
        </w:rPr>
        <w:tab/>
        <w:t>DTX to ACK probability</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99"/>
    </w:p>
    <w:p w14:paraId="722D353B" w14:textId="77777777" w:rsidR="00C1498C" w:rsidRPr="004E5D66" w:rsidRDefault="00C1498C" w:rsidP="00C1498C">
      <w:pPr>
        <w:rPr>
          <w:noProof/>
          <w:lang w:val="en-US"/>
        </w:rPr>
      </w:pPr>
      <w:r w:rsidRPr="004E5D66">
        <w:rPr>
          <w:noProof/>
          <w:lang w:val="en-US"/>
        </w:rPr>
        <w:t xml:space="preserve">Apply the requirements defined in </w:t>
      </w:r>
      <w:r w:rsidRPr="004E5D66">
        <w:rPr>
          <w:noProof/>
          <w:lang w:val="en-US" w:eastAsia="zh-CN"/>
        </w:rPr>
        <w:t>clause</w:t>
      </w:r>
      <w:r w:rsidRPr="004E5D66">
        <w:rPr>
          <w:noProof/>
          <w:lang w:val="en-US"/>
        </w:rPr>
        <w:t xml:space="preserve"> 8.</w:t>
      </w:r>
      <w:r w:rsidRPr="004E5D66">
        <w:rPr>
          <w:noProof/>
          <w:lang w:val="en-US" w:eastAsia="zh-CN"/>
        </w:rPr>
        <w:t>3</w:t>
      </w:r>
      <w:r w:rsidRPr="004E5D66">
        <w:rPr>
          <w:noProof/>
          <w:lang w:val="en-US"/>
        </w:rPr>
        <w:t>.</w:t>
      </w:r>
      <w:r w:rsidRPr="004E5D66">
        <w:rPr>
          <w:noProof/>
          <w:lang w:val="en-US" w:eastAsia="zh-CN"/>
        </w:rPr>
        <w:t>1.1.</w:t>
      </w:r>
    </w:p>
    <w:p w14:paraId="4B600E72" w14:textId="77777777" w:rsidR="00C1498C" w:rsidRPr="004E5D66" w:rsidRDefault="00C1498C" w:rsidP="00C1498C">
      <w:pPr>
        <w:pStyle w:val="Heading3"/>
        <w:rPr>
          <w:lang w:val="en-US"/>
        </w:rPr>
      </w:pPr>
      <w:bookmarkStart w:id="4700" w:name="_Toc123044311"/>
      <w:bookmarkStart w:id="4701" w:name="_Toc124157950"/>
      <w:bookmarkStart w:id="4702" w:name="_Toc124259873"/>
      <w:bookmarkStart w:id="4703" w:name="_Toc130584945"/>
      <w:bookmarkStart w:id="4704" w:name="_Toc137240777"/>
      <w:bookmarkStart w:id="4705" w:name="_Toc137244878"/>
      <w:bookmarkStart w:id="4706" w:name="_Toc138894092"/>
      <w:bookmarkStart w:id="4707" w:name="_Toc138894324"/>
      <w:bookmarkStart w:id="4708" w:name="_Toc145036717"/>
      <w:bookmarkStart w:id="4709" w:name="_Toc153189009"/>
      <w:bookmarkStart w:id="4710" w:name="_Toc155672292"/>
      <w:bookmarkStart w:id="4711" w:name="_Toc161927935"/>
      <w:bookmarkStart w:id="4712" w:name="_Toc163213432"/>
      <w:bookmarkStart w:id="4713" w:name="_Toc169794835"/>
      <w:bookmarkStart w:id="4714" w:name="_Toc171510463"/>
      <w:bookmarkStart w:id="4715" w:name="_Toc233969942"/>
      <w:r w:rsidRPr="004E5D66">
        <w:rPr>
          <w:lang w:val="en-US"/>
        </w:rPr>
        <w:t>11.3.2</w:t>
      </w:r>
      <w:r w:rsidRPr="004E5D66">
        <w:rPr>
          <w:lang w:val="en-US"/>
        </w:rPr>
        <w:tab/>
        <w:t>Performance requirements for PUCCH format 1</w:t>
      </w:r>
      <w:bookmarkEnd w:id="4700"/>
      <w:bookmarkEnd w:id="4701"/>
      <w:bookmarkEnd w:id="4702"/>
      <w:bookmarkEnd w:id="4703"/>
      <w:r w:rsidRPr="004E5D66">
        <w:rPr>
          <w:lang w:val="en-US"/>
        </w:rPr>
        <w:t>a</w:t>
      </w:r>
      <w:bookmarkEnd w:id="4704"/>
      <w:bookmarkEnd w:id="4705"/>
      <w:bookmarkEnd w:id="4706"/>
      <w:bookmarkEnd w:id="4707"/>
      <w:bookmarkEnd w:id="4708"/>
      <w:bookmarkEnd w:id="4709"/>
      <w:bookmarkEnd w:id="4710"/>
      <w:bookmarkEnd w:id="4711"/>
      <w:bookmarkEnd w:id="4712"/>
      <w:bookmarkEnd w:id="4713"/>
      <w:bookmarkEnd w:id="4714"/>
      <w:bookmarkEnd w:id="4715"/>
    </w:p>
    <w:p w14:paraId="3F17088D" w14:textId="5487F05F" w:rsidR="00C1498C" w:rsidRPr="004E5D66" w:rsidRDefault="008F2366" w:rsidP="00C1498C">
      <w:pPr>
        <w:rPr>
          <w:noProof/>
          <w:lang w:val="en-US"/>
        </w:rPr>
      </w:pPr>
      <w:r w:rsidRPr="004E5D66">
        <w:rPr>
          <w:noProof/>
          <w:lang w:val="en-US" w:eastAsia="zh-CN"/>
        </w:rPr>
        <w:t>Apply</w:t>
      </w:r>
      <w:r w:rsidRPr="004E5D66">
        <w:rPr>
          <w:noProof/>
          <w:lang w:val="en-US"/>
        </w:rPr>
        <w:t xml:space="preserve"> the requirements defined in </w:t>
      </w:r>
      <w:r w:rsidRPr="004E5D66">
        <w:rPr>
          <w:noProof/>
          <w:lang w:val="en-US" w:eastAsia="zh-CN"/>
        </w:rPr>
        <w:t>sub-clause</w:t>
      </w:r>
      <w:r w:rsidRPr="004E5D66">
        <w:rPr>
          <w:noProof/>
          <w:lang w:val="en-US"/>
        </w:rPr>
        <w:t xml:space="preserve"> 8.3.1.2.</w:t>
      </w:r>
    </w:p>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14:paraId="03431332" w14:textId="77777777" w:rsidR="00D62336" w:rsidRPr="004E5D66" w:rsidRDefault="00D62336"/>
    <w:p w14:paraId="3F441412" w14:textId="77777777" w:rsidR="00D62336" w:rsidRPr="004E5D66" w:rsidRDefault="00063062">
      <w:pPr>
        <w:pStyle w:val="Heading2"/>
      </w:pPr>
      <w:bookmarkStart w:id="4716" w:name="_Toc21127793"/>
      <w:bookmarkStart w:id="4717" w:name="_Toc45893784"/>
      <w:bookmarkStart w:id="4718" w:name="_Toc36817554"/>
      <w:bookmarkStart w:id="4719" w:name="_Toc29812002"/>
      <w:bookmarkStart w:id="4720" w:name="_Toc53178490"/>
      <w:bookmarkStart w:id="4721" w:name="_Toc15392"/>
      <w:bookmarkStart w:id="4722" w:name="_Toc44712472"/>
      <w:bookmarkStart w:id="4723" w:name="_Toc53178941"/>
      <w:bookmarkStart w:id="4724" w:name="_Toc61179186"/>
      <w:bookmarkStart w:id="4725" w:name="_Toc74663579"/>
      <w:bookmarkStart w:id="4726" w:name="_Toc37267865"/>
      <w:bookmarkStart w:id="4727" w:name="_Toc67916958"/>
      <w:bookmarkStart w:id="4728" w:name="_Toc61179656"/>
      <w:bookmarkStart w:id="4729" w:name="_Toc37260477"/>
      <w:bookmarkStart w:id="4730" w:name="_Toc121933093"/>
      <w:bookmarkStart w:id="4731" w:name="_Toc121908807"/>
      <w:bookmarkStart w:id="4732" w:name="_Toc124186602"/>
      <w:bookmarkStart w:id="4733" w:name="_Toc137240778"/>
      <w:bookmarkStart w:id="4734" w:name="_Toc137244879"/>
      <w:bookmarkStart w:id="4735" w:name="_Toc138894093"/>
      <w:bookmarkStart w:id="4736" w:name="_Toc138894325"/>
      <w:bookmarkStart w:id="4737" w:name="_Toc145036718"/>
      <w:bookmarkStart w:id="4738" w:name="_Toc153189010"/>
      <w:bookmarkStart w:id="4739" w:name="_Toc155672293"/>
      <w:bookmarkStart w:id="4740" w:name="_Toc161927936"/>
      <w:bookmarkStart w:id="4741" w:name="_Toc163213433"/>
      <w:bookmarkStart w:id="4742" w:name="_Toc169794836"/>
      <w:bookmarkStart w:id="4743" w:name="_Toc171510464"/>
      <w:bookmarkStart w:id="4744" w:name="_Toc233969943"/>
      <w:r w:rsidRPr="004E5D66">
        <w:t>11.</w:t>
      </w:r>
      <w:r w:rsidRPr="004E5D66">
        <w:rPr>
          <w:rFonts w:eastAsia="DengXian"/>
          <w:lang w:eastAsia="zh-CN"/>
        </w:rPr>
        <w:t>4</w:t>
      </w:r>
      <w:r w:rsidRPr="004E5D66">
        <w:tab/>
        <w:t>Performance requirements for PRACH</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6C78E582" w14:textId="77777777" w:rsidR="00C1498C" w:rsidRPr="004E5D66" w:rsidRDefault="00C1498C" w:rsidP="00C1498C">
      <w:pPr>
        <w:pStyle w:val="Heading3"/>
        <w:rPr>
          <w:lang w:val="en-US" w:eastAsia="zh-CN"/>
        </w:rPr>
      </w:pPr>
      <w:bookmarkStart w:id="4745" w:name="_Toc21127795"/>
      <w:bookmarkStart w:id="4746" w:name="_Toc29812004"/>
      <w:bookmarkStart w:id="4747" w:name="_Toc36817556"/>
      <w:bookmarkStart w:id="4748" w:name="_Toc37260479"/>
      <w:bookmarkStart w:id="4749" w:name="_Toc37267867"/>
      <w:bookmarkStart w:id="4750" w:name="_Toc44712474"/>
      <w:bookmarkStart w:id="4751" w:name="_Toc45893786"/>
      <w:bookmarkStart w:id="4752" w:name="_Toc53178492"/>
      <w:bookmarkStart w:id="4753" w:name="_Toc53178943"/>
      <w:bookmarkStart w:id="4754" w:name="_Toc61179188"/>
      <w:bookmarkStart w:id="4755" w:name="_Toc61179658"/>
      <w:bookmarkStart w:id="4756" w:name="_Toc67916960"/>
      <w:bookmarkStart w:id="4757" w:name="_Toc74663581"/>
      <w:bookmarkStart w:id="4758" w:name="_Toc82622124"/>
      <w:bookmarkStart w:id="4759" w:name="_Toc90422971"/>
      <w:bookmarkStart w:id="4760" w:name="_Toc106783173"/>
      <w:bookmarkStart w:id="4761" w:name="_Toc107312064"/>
      <w:bookmarkStart w:id="4762" w:name="_Toc107419648"/>
      <w:bookmarkStart w:id="4763" w:name="_Toc107475285"/>
      <w:bookmarkStart w:id="4764" w:name="_Toc114255878"/>
      <w:bookmarkStart w:id="4765" w:name="_Toc115186558"/>
      <w:bookmarkStart w:id="4766" w:name="_Toc123044317"/>
      <w:bookmarkStart w:id="4767" w:name="_Toc124157956"/>
      <w:bookmarkStart w:id="4768" w:name="_Toc124259879"/>
      <w:bookmarkStart w:id="4769" w:name="_Toc130584951"/>
      <w:bookmarkStart w:id="4770" w:name="_Toc137240779"/>
      <w:bookmarkStart w:id="4771" w:name="_Toc137244880"/>
      <w:bookmarkStart w:id="4772" w:name="_Toc138894094"/>
      <w:bookmarkStart w:id="4773" w:name="_Toc138894326"/>
      <w:bookmarkStart w:id="4774" w:name="_Toc145036719"/>
      <w:bookmarkStart w:id="4775" w:name="_Toc153189011"/>
      <w:bookmarkStart w:id="4776" w:name="_Toc155672294"/>
      <w:bookmarkStart w:id="4777" w:name="_Toc161927937"/>
      <w:bookmarkStart w:id="4778" w:name="_Toc163213434"/>
      <w:bookmarkStart w:id="4779" w:name="_Toc169794837"/>
      <w:bookmarkStart w:id="4780" w:name="_Toc171510465"/>
      <w:bookmarkStart w:id="4781" w:name="_Toc233969944"/>
      <w:r w:rsidRPr="004E5D66">
        <w:rPr>
          <w:lang w:val="en-US"/>
        </w:rPr>
        <w:t>11.</w:t>
      </w:r>
      <w:r w:rsidRPr="004E5D66">
        <w:rPr>
          <w:lang w:val="en-US" w:eastAsia="zh-CN"/>
        </w:rPr>
        <w:t>4</w:t>
      </w:r>
      <w:r w:rsidRPr="004E5D66">
        <w:rPr>
          <w:lang w:val="en-US"/>
        </w:rPr>
        <w:t>.1</w:t>
      </w:r>
      <w:r w:rsidRPr="004E5D66">
        <w:rPr>
          <w:lang w:val="en-US"/>
        </w:rPr>
        <w:tab/>
        <w:t>PRACH False alarm probability</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75099426" w14:textId="77777777" w:rsidR="00C1498C" w:rsidRPr="004E5D66" w:rsidRDefault="00C1498C" w:rsidP="00C1498C">
      <w:pPr>
        <w:rPr>
          <w:rFonts w:eastAsia="DengXian"/>
          <w:noProof/>
          <w:lang w:val="en-US"/>
        </w:rPr>
      </w:pPr>
      <w:r w:rsidRPr="004E5D66">
        <w:rPr>
          <w:rFonts w:eastAsia="DengXian"/>
          <w:noProof/>
          <w:lang w:val="en-US" w:eastAsia="zh-CN"/>
        </w:rPr>
        <w:t>Apply</w:t>
      </w:r>
      <w:r w:rsidRPr="004E5D66">
        <w:rPr>
          <w:rFonts w:eastAsia="DengXian"/>
          <w:noProof/>
          <w:lang w:val="en-US"/>
        </w:rPr>
        <w:t xml:space="preserve"> the requirements defined in </w:t>
      </w:r>
      <w:r w:rsidRPr="004E5D66">
        <w:rPr>
          <w:rFonts w:eastAsia="DengXian"/>
          <w:noProof/>
          <w:lang w:val="en-US" w:eastAsia="zh-CN"/>
        </w:rPr>
        <w:t>clause</w:t>
      </w:r>
      <w:r w:rsidRPr="004E5D66">
        <w:rPr>
          <w:rFonts w:eastAsia="DengXian"/>
          <w:noProof/>
          <w:lang w:val="en-US"/>
        </w:rPr>
        <w:t xml:space="preserve"> 8.</w:t>
      </w:r>
      <w:r w:rsidRPr="004E5D66">
        <w:rPr>
          <w:rFonts w:eastAsia="DengXian"/>
          <w:noProof/>
          <w:lang w:val="en-US" w:eastAsia="zh-CN"/>
        </w:rPr>
        <w:t>4</w:t>
      </w:r>
      <w:r w:rsidRPr="004E5D66">
        <w:rPr>
          <w:rFonts w:eastAsia="DengXian"/>
          <w:noProof/>
          <w:lang w:val="en-US"/>
        </w:rPr>
        <w:t>.</w:t>
      </w:r>
      <w:r w:rsidRPr="004E5D66">
        <w:rPr>
          <w:rFonts w:eastAsia="DengXian"/>
          <w:noProof/>
          <w:lang w:val="en-US" w:eastAsia="zh-CN"/>
        </w:rPr>
        <w:t>1</w:t>
      </w:r>
      <w:r w:rsidRPr="004E5D66">
        <w:rPr>
          <w:rFonts w:eastAsia="DengXian"/>
          <w:noProof/>
          <w:lang w:val="en-US"/>
        </w:rPr>
        <w:t>.</w:t>
      </w:r>
    </w:p>
    <w:p w14:paraId="0B85739D" w14:textId="77777777" w:rsidR="00C1498C" w:rsidRPr="004E5D66" w:rsidRDefault="00C1498C" w:rsidP="00C1498C">
      <w:pPr>
        <w:pStyle w:val="Heading3"/>
        <w:rPr>
          <w:lang w:val="en-US"/>
        </w:rPr>
      </w:pPr>
      <w:bookmarkStart w:id="4782" w:name="_Toc21127796"/>
      <w:bookmarkStart w:id="4783" w:name="_Toc29812005"/>
      <w:bookmarkStart w:id="4784" w:name="_Toc36817557"/>
      <w:bookmarkStart w:id="4785" w:name="_Toc37260480"/>
      <w:bookmarkStart w:id="4786" w:name="_Toc37267868"/>
      <w:bookmarkStart w:id="4787" w:name="_Toc44712475"/>
      <w:bookmarkStart w:id="4788" w:name="_Toc45893787"/>
      <w:bookmarkStart w:id="4789" w:name="_Toc53178493"/>
      <w:bookmarkStart w:id="4790" w:name="_Toc53178944"/>
      <w:bookmarkStart w:id="4791" w:name="_Toc61179189"/>
      <w:bookmarkStart w:id="4792" w:name="_Toc61179659"/>
      <w:bookmarkStart w:id="4793" w:name="_Toc67916961"/>
      <w:bookmarkStart w:id="4794" w:name="_Toc74663582"/>
      <w:bookmarkStart w:id="4795" w:name="_Toc82622125"/>
      <w:bookmarkStart w:id="4796" w:name="_Toc90422972"/>
      <w:bookmarkStart w:id="4797" w:name="_Toc106783174"/>
      <w:bookmarkStart w:id="4798" w:name="_Toc107312065"/>
      <w:bookmarkStart w:id="4799" w:name="_Toc107419649"/>
      <w:bookmarkStart w:id="4800" w:name="_Toc107475286"/>
      <w:bookmarkStart w:id="4801" w:name="_Toc114255879"/>
      <w:bookmarkStart w:id="4802" w:name="_Toc115186559"/>
      <w:bookmarkStart w:id="4803" w:name="_Toc123044318"/>
      <w:bookmarkStart w:id="4804" w:name="_Toc124157957"/>
      <w:bookmarkStart w:id="4805" w:name="_Toc124259880"/>
      <w:bookmarkStart w:id="4806" w:name="_Toc130584952"/>
      <w:bookmarkStart w:id="4807" w:name="_Toc137240780"/>
      <w:bookmarkStart w:id="4808" w:name="_Toc137244881"/>
      <w:bookmarkStart w:id="4809" w:name="_Toc138894095"/>
      <w:bookmarkStart w:id="4810" w:name="_Toc138894327"/>
      <w:bookmarkStart w:id="4811" w:name="_Toc145036720"/>
      <w:bookmarkStart w:id="4812" w:name="_Toc153189012"/>
      <w:bookmarkStart w:id="4813" w:name="_Toc155672295"/>
      <w:bookmarkStart w:id="4814" w:name="_Toc161927938"/>
      <w:bookmarkStart w:id="4815" w:name="_Toc163213435"/>
      <w:bookmarkStart w:id="4816" w:name="_Toc169794838"/>
      <w:bookmarkStart w:id="4817" w:name="_Toc171510466"/>
      <w:bookmarkStart w:id="4818" w:name="_Toc233969945"/>
      <w:r w:rsidRPr="004E5D66">
        <w:rPr>
          <w:lang w:val="en-US"/>
        </w:rPr>
        <w:t>11.</w:t>
      </w:r>
      <w:r w:rsidRPr="004E5D66">
        <w:rPr>
          <w:lang w:val="en-US" w:eastAsia="zh-CN"/>
        </w:rPr>
        <w:t>4</w:t>
      </w:r>
      <w:r w:rsidRPr="004E5D66">
        <w:rPr>
          <w:lang w:val="en-US"/>
        </w:rPr>
        <w:t>.</w:t>
      </w:r>
      <w:r w:rsidRPr="004E5D66">
        <w:rPr>
          <w:lang w:val="en-US" w:eastAsia="zh-CN"/>
        </w:rPr>
        <w:t>2</w:t>
      </w:r>
      <w:r w:rsidRPr="004E5D66">
        <w:rPr>
          <w:lang w:val="en-US"/>
        </w:rPr>
        <w:tab/>
        <w:t>PRACH detection requirements</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19B1009D" w14:textId="77777777" w:rsidR="00C1498C" w:rsidRPr="004E5D66" w:rsidRDefault="00C1498C" w:rsidP="00C1498C">
      <w:pPr>
        <w:rPr>
          <w:lang w:val="en-US"/>
        </w:rPr>
      </w:pPr>
      <w:r w:rsidRPr="004E5D66">
        <w:rPr>
          <w:noProof/>
          <w:lang w:val="en-US" w:eastAsia="zh-CN"/>
        </w:rPr>
        <w:t>Apply</w:t>
      </w:r>
      <w:r w:rsidRPr="004E5D66">
        <w:rPr>
          <w:noProof/>
          <w:lang w:val="en-US"/>
        </w:rPr>
        <w:t xml:space="preserve"> the requirements defined in </w:t>
      </w:r>
      <w:r w:rsidRPr="004E5D66">
        <w:rPr>
          <w:noProof/>
          <w:lang w:val="en-US" w:eastAsia="zh-CN"/>
        </w:rPr>
        <w:t xml:space="preserve">clause </w:t>
      </w:r>
      <w:r w:rsidRPr="004E5D66">
        <w:rPr>
          <w:noProof/>
          <w:lang w:val="en-US"/>
        </w:rPr>
        <w:t>8.</w:t>
      </w:r>
      <w:r w:rsidRPr="004E5D66">
        <w:rPr>
          <w:noProof/>
          <w:lang w:val="en-US" w:eastAsia="zh-CN"/>
        </w:rPr>
        <w:t>4</w:t>
      </w:r>
      <w:r w:rsidRPr="004E5D66">
        <w:rPr>
          <w:noProof/>
          <w:lang w:val="en-US"/>
        </w:rPr>
        <w:t>.</w:t>
      </w:r>
      <w:r w:rsidRPr="004E5D66">
        <w:rPr>
          <w:noProof/>
          <w:lang w:val="en-US" w:eastAsia="zh-CN"/>
        </w:rPr>
        <w:t>2</w:t>
      </w:r>
      <w:r w:rsidRPr="004E5D66">
        <w:rPr>
          <w:noProof/>
          <w:lang w:val="en-US"/>
        </w:rPr>
        <w:t>.</w:t>
      </w:r>
    </w:p>
    <w:p w14:paraId="12427093" w14:textId="2539D681" w:rsidR="00D62336" w:rsidRPr="004E5D66" w:rsidRDefault="00D62336"/>
    <w:p w14:paraId="07379790" w14:textId="77777777" w:rsidR="00C1498C" w:rsidRPr="004E5D66" w:rsidRDefault="00C1498C" w:rsidP="00C1498C">
      <w:pPr>
        <w:pStyle w:val="Heading2"/>
      </w:pPr>
      <w:bookmarkStart w:id="4819" w:name="_Toc137240781"/>
      <w:bookmarkStart w:id="4820" w:name="_Toc137244882"/>
      <w:bookmarkStart w:id="4821" w:name="_Toc138894096"/>
      <w:bookmarkStart w:id="4822" w:name="_Toc138894328"/>
      <w:bookmarkStart w:id="4823" w:name="_Toc145036721"/>
      <w:bookmarkStart w:id="4824" w:name="_Toc153189013"/>
      <w:bookmarkStart w:id="4825" w:name="_Toc155672296"/>
      <w:bookmarkStart w:id="4826" w:name="_Toc161927939"/>
      <w:bookmarkStart w:id="4827" w:name="_Toc163213436"/>
      <w:bookmarkStart w:id="4828" w:name="_Toc169794839"/>
      <w:bookmarkStart w:id="4829" w:name="_Toc171510467"/>
      <w:bookmarkStart w:id="4830" w:name="_Toc233969946"/>
      <w:r w:rsidRPr="004E5D66">
        <w:t>11.</w:t>
      </w:r>
      <w:r w:rsidRPr="004E5D66">
        <w:rPr>
          <w:rFonts w:eastAsia="DengXian"/>
          <w:lang w:eastAsia="zh-CN"/>
        </w:rPr>
        <w:t>5</w:t>
      </w:r>
      <w:r w:rsidRPr="004E5D66">
        <w:tab/>
        <w:t>Performance requirements for Narrrowband IoT</w:t>
      </w:r>
      <w:bookmarkEnd w:id="4819"/>
      <w:bookmarkEnd w:id="4820"/>
      <w:bookmarkEnd w:id="4821"/>
      <w:bookmarkEnd w:id="4822"/>
      <w:bookmarkEnd w:id="4823"/>
      <w:bookmarkEnd w:id="4824"/>
      <w:bookmarkEnd w:id="4825"/>
      <w:bookmarkEnd w:id="4826"/>
      <w:bookmarkEnd w:id="4827"/>
      <w:bookmarkEnd w:id="4828"/>
      <w:bookmarkEnd w:id="4829"/>
      <w:bookmarkEnd w:id="4830"/>
    </w:p>
    <w:p w14:paraId="7ABE1FB7" w14:textId="77777777" w:rsidR="00C1498C" w:rsidRPr="004E5D66" w:rsidRDefault="00C1498C" w:rsidP="00C1498C"/>
    <w:p w14:paraId="6AD3965B" w14:textId="7CD8F2C8" w:rsidR="00C1498C" w:rsidRPr="004E5D66" w:rsidRDefault="00FA3139" w:rsidP="00C1498C">
      <w:pPr>
        <w:pStyle w:val="Heading3"/>
        <w:rPr>
          <w:lang w:eastAsia="zh-CN"/>
        </w:rPr>
      </w:pPr>
      <w:bookmarkStart w:id="4831" w:name="_Toc137240782"/>
      <w:bookmarkStart w:id="4832" w:name="_Toc137244883"/>
      <w:bookmarkStart w:id="4833" w:name="_Toc138894097"/>
      <w:bookmarkStart w:id="4834" w:name="_Toc138894329"/>
      <w:bookmarkStart w:id="4835" w:name="_Toc145036722"/>
      <w:bookmarkStart w:id="4836" w:name="_Toc153189014"/>
      <w:bookmarkStart w:id="4837" w:name="_Toc155672297"/>
      <w:bookmarkStart w:id="4838" w:name="_Toc161927940"/>
      <w:bookmarkStart w:id="4839" w:name="_Toc163213437"/>
      <w:bookmarkStart w:id="4840" w:name="_Toc169794840"/>
      <w:bookmarkStart w:id="4841" w:name="_Toc171510468"/>
      <w:bookmarkStart w:id="4842" w:name="_Toc233969947"/>
      <w:r w:rsidRPr="004E5D66">
        <w:t>11.5.1</w:t>
      </w:r>
      <w:r w:rsidRPr="004E5D66">
        <w:tab/>
      </w:r>
      <w:r w:rsidRPr="004E5D66">
        <w:rPr>
          <w:rFonts w:hint="eastAsia"/>
          <w:lang w:eastAsia="zh-CN"/>
        </w:rPr>
        <w:t>R</w:t>
      </w:r>
      <w:r w:rsidRPr="004E5D66">
        <w:t xml:space="preserve">equirements for </w:t>
      </w:r>
      <w:r w:rsidRPr="004E5D66">
        <w:rPr>
          <w:lang w:eastAsia="zh-CN"/>
        </w:rPr>
        <w:t>SAN type 1-O</w:t>
      </w:r>
      <w:bookmarkEnd w:id="4831"/>
      <w:bookmarkEnd w:id="4832"/>
      <w:bookmarkEnd w:id="4833"/>
      <w:bookmarkEnd w:id="4834"/>
      <w:bookmarkEnd w:id="4835"/>
      <w:bookmarkEnd w:id="4836"/>
      <w:bookmarkEnd w:id="4837"/>
      <w:bookmarkEnd w:id="4838"/>
      <w:bookmarkEnd w:id="4839"/>
      <w:bookmarkEnd w:id="4840"/>
      <w:bookmarkEnd w:id="4841"/>
      <w:bookmarkEnd w:id="4842"/>
    </w:p>
    <w:p w14:paraId="523C0A08" w14:textId="77777777" w:rsidR="00C1498C" w:rsidRPr="004E5D66" w:rsidRDefault="00C1498C" w:rsidP="00C1498C">
      <w:pPr>
        <w:pStyle w:val="Heading4"/>
        <w:rPr>
          <w:snapToGrid w:val="0"/>
        </w:rPr>
      </w:pPr>
      <w:bookmarkStart w:id="4843" w:name="_Toc137240783"/>
      <w:bookmarkStart w:id="4844" w:name="_Toc137244884"/>
      <w:bookmarkStart w:id="4845" w:name="_Toc138894098"/>
      <w:bookmarkStart w:id="4846" w:name="_Toc138894330"/>
      <w:bookmarkStart w:id="4847" w:name="_Toc145036723"/>
      <w:bookmarkStart w:id="4848" w:name="_Toc153189015"/>
      <w:bookmarkStart w:id="4849" w:name="_Toc155672298"/>
      <w:bookmarkStart w:id="4850" w:name="_Toc161927941"/>
      <w:bookmarkStart w:id="4851" w:name="_Toc163213438"/>
      <w:bookmarkStart w:id="4852" w:name="_Toc169794841"/>
      <w:bookmarkStart w:id="4853" w:name="_Toc171510469"/>
      <w:bookmarkStart w:id="4854" w:name="_Toc233969948"/>
      <w:r w:rsidRPr="004E5D66">
        <w:rPr>
          <w:snapToGrid w:val="0"/>
        </w:rPr>
        <w:t>11.5.1</w:t>
      </w:r>
      <w:r w:rsidRPr="004E5D66">
        <w:rPr>
          <w:rFonts w:hint="eastAsia"/>
          <w:snapToGrid w:val="0"/>
        </w:rPr>
        <w:t>.</w:t>
      </w:r>
      <w:r w:rsidRPr="004E5D66">
        <w:rPr>
          <w:snapToGrid w:val="0"/>
        </w:rPr>
        <w:t>1</w:t>
      </w:r>
      <w:r w:rsidRPr="004E5D66">
        <w:rPr>
          <w:snapToGrid w:val="0"/>
        </w:rPr>
        <w:tab/>
        <w:t>Requirements for NPUSCH format1</w:t>
      </w:r>
      <w:bookmarkEnd w:id="4843"/>
      <w:bookmarkEnd w:id="4844"/>
      <w:bookmarkEnd w:id="4845"/>
      <w:bookmarkEnd w:id="4846"/>
      <w:bookmarkEnd w:id="4847"/>
      <w:bookmarkEnd w:id="4848"/>
      <w:bookmarkEnd w:id="4849"/>
      <w:bookmarkEnd w:id="4850"/>
      <w:bookmarkEnd w:id="4851"/>
      <w:bookmarkEnd w:id="4852"/>
      <w:bookmarkEnd w:id="4853"/>
      <w:bookmarkEnd w:id="4854"/>
    </w:p>
    <w:p w14:paraId="6459C12D" w14:textId="4031D8DC" w:rsidR="00C1498C" w:rsidRPr="004E5D66" w:rsidRDefault="00C1498C" w:rsidP="00C1498C">
      <w:pPr>
        <w:rPr>
          <w:noProof/>
        </w:rPr>
      </w:pPr>
      <w:r w:rsidRPr="004E5D66">
        <w:rPr>
          <w:noProof/>
          <w:lang w:eastAsia="zh-CN"/>
        </w:rPr>
        <w:t>Apply</w:t>
      </w:r>
      <w:r w:rsidRPr="004E5D66">
        <w:rPr>
          <w:noProof/>
        </w:rPr>
        <w:t xml:space="preserve"> the requirements defined in </w:t>
      </w:r>
      <w:r w:rsidRPr="004E5D66">
        <w:rPr>
          <w:noProof/>
          <w:lang w:eastAsia="zh-CN"/>
        </w:rPr>
        <w:t>clause</w:t>
      </w:r>
      <w:r w:rsidRPr="004E5D66">
        <w:rPr>
          <w:noProof/>
        </w:rPr>
        <w:t xml:space="preserve"> </w:t>
      </w:r>
      <w:r w:rsidRPr="004E5D66">
        <w:t>8.5.1</w:t>
      </w:r>
      <w:r w:rsidRPr="004E5D66">
        <w:rPr>
          <w:noProof/>
        </w:rPr>
        <w:t xml:space="preserve"> for 1Rx.</w:t>
      </w:r>
    </w:p>
    <w:p w14:paraId="6254C73E" w14:textId="599B46A1" w:rsidR="00C1498C" w:rsidRPr="004E5D66" w:rsidRDefault="00C1498C" w:rsidP="00C1498C">
      <w:r w:rsidRPr="004E5D66">
        <w:rPr>
          <w:noProof/>
          <w:lang w:eastAsia="zh-CN"/>
        </w:rPr>
        <w:t>Apply</w:t>
      </w:r>
      <w:r w:rsidRPr="004E5D66">
        <w:rPr>
          <w:noProof/>
        </w:rPr>
        <w:t xml:space="preserve"> the requirements defined in </w:t>
      </w:r>
      <w:r w:rsidRPr="004E5D66">
        <w:rPr>
          <w:noProof/>
          <w:lang w:eastAsia="zh-CN"/>
        </w:rPr>
        <w:t>clause</w:t>
      </w:r>
      <w:r w:rsidRPr="004E5D66">
        <w:rPr>
          <w:noProof/>
        </w:rPr>
        <w:t xml:space="preserve"> </w:t>
      </w:r>
      <w:r w:rsidRPr="004E5D66">
        <w:t>8.5.1</w:t>
      </w:r>
      <w:r w:rsidRPr="004E5D66">
        <w:rPr>
          <w:noProof/>
        </w:rPr>
        <w:t xml:space="preserve"> for 2Rx</w:t>
      </w:r>
      <w:r w:rsidRPr="004E5D66">
        <w:t>.</w:t>
      </w:r>
    </w:p>
    <w:p w14:paraId="696C84F1" w14:textId="77777777" w:rsidR="00C1498C" w:rsidRPr="004E5D66" w:rsidRDefault="00C1498C" w:rsidP="00C1498C">
      <w:pPr>
        <w:pStyle w:val="Heading4"/>
        <w:rPr>
          <w:snapToGrid w:val="0"/>
        </w:rPr>
      </w:pPr>
      <w:bookmarkStart w:id="4855" w:name="_Toc137240784"/>
      <w:bookmarkStart w:id="4856" w:name="_Toc137244885"/>
      <w:bookmarkStart w:id="4857" w:name="_Toc138894099"/>
      <w:bookmarkStart w:id="4858" w:name="_Toc138894331"/>
      <w:bookmarkStart w:id="4859" w:name="_Toc145036724"/>
      <w:bookmarkStart w:id="4860" w:name="_Toc153189016"/>
      <w:bookmarkStart w:id="4861" w:name="_Toc155672299"/>
      <w:bookmarkStart w:id="4862" w:name="_Toc161927942"/>
      <w:bookmarkStart w:id="4863" w:name="_Toc163213439"/>
      <w:bookmarkStart w:id="4864" w:name="_Toc169794842"/>
      <w:bookmarkStart w:id="4865" w:name="_Toc171510470"/>
      <w:bookmarkStart w:id="4866" w:name="_Toc233969949"/>
      <w:r w:rsidRPr="004E5D66">
        <w:rPr>
          <w:snapToGrid w:val="0"/>
        </w:rPr>
        <w:t>11.5.1</w:t>
      </w:r>
      <w:r w:rsidRPr="004E5D66">
        <w:rPr>
          <w:rFonts w:hint="eastAsia"/>
          <w:snapToGrid w:val="0"/>
        </w:rPr>
        <w:t>.</w:t>
      </w:r>
      <w:r w:rsidRPr="004E5D66">
        <w:rPr>
          <w:snapToGrid w:val="0"/>
        </w:rPr>
        <w:t>2</w:t>
      </w:r>
      <w:r w:rsidRPr="004E5D66">
        <w:rPr>
          <w:snapToGrid w:val="0"/>
        </w:rPr>
        <w:tab/>
        <w:t>Requirements for NPUSCH format2</w:t>
      </w:r>
      <w:bookmarkEnd w:id="4855"/>
      <w:bookmarkEnd w:id="4856"/>
      <w:bookmarkEnd w:id="4857"/>
      <w:bookmarkEnd w:id="4858"/>
      <w:bookmarkEnd w:id="4859"/>
      <w:bookmarkEnd w:id="4860"/>
      <w:bookmarkEnd w:id="4861"/>
      <w:bookmarkEnd w:id="4862"/>
      <w:bookmarkEnd w:id="4863"/>
      <w:bookmarkEnd w:id="4864"/>
      <w:bookmarkEnd w:id="4865"/>
      <w:bookmarkEnd w:id="4866"/>
    </w:p>
    <w:p w14:paraId="0334EF37" w14:textId="69B0B535" w:rsidR="00C1498C" w:rsidRPr="004E5D66" w:rsidRDefault="00C1498C" w:rsidP="00C1498C">
      <w:pPr>
        <w:rPr>
          <w:noProof/>
        </w:rPr>
      </w:pPr>
      <w:r w:rsidRPr="004E5D66">
        <w:rPr>
          <w:noProof/>
          <w:lang w:eastAsia="zh-CN"/>
        </w:rPr>
        <w:t>Apply</w:t>
      </w:r>
      <w:r w:rsidRPr="004E5D66">
        <w:rPr>
          <w:noProof/>
        </w:rPr>
        <w:t xml:space="preserve"> the requirements defined in </w:t>
      </w:r>
      <w:r w:rsidRPr="004E5D66">
        <w:rPr>
          <w:noProof/>
          <w:lang w:eastAsia="zh-CN"/>
        </w:rPr>
        <w:t>clause</w:t>
      </w:r>
      <w:r w:rsidRPr="004E5D66">
        <w:rPr>
          <w:noProof/>
        </w:rPr>
        <w:t xml:space="preserve"> </w:t>
      </w:r>
      <w:r w:rsidRPr="004E5D66">
        <w:t>8.5.2</w:t>
      </w:r>
      <w:r w:rsidRPr="004E5D66">
        <w:rPr>
          <w:noProof/>
        </w:rPr>
        <w:t xml:space="preserve"> for 1Rx.</w:t>
      </w:r>
    </w:p>
    <w:p w14:paraId="20C9C668" w14:textId="492BC151" w:rsidR="00C1498C" w:rsidRPr="004E5D66" w:rsidRDefault="00C1498C" w:rsidP="00C1498C">
      <w:r w:rsidRPr="004E5D66">
        <w:rPr>
          <w:noProof/>
          <w:lang w:eastAsia="zh-CN"/>
        </w:rPr>
        <w:t>Apply</w:t>
      </w:r>
      <w:r w:rsidRPr="004E5D66">
        <w:rPr>
          <w:noProof/>
        </w:rPr>
        <w:t xml:space="preserve"> the requirements defined in </w:t>
      </w:r>
      <w:r w:rsidRPr="004E5D66">
        <w:rPr>
          <w:noProof/>
          <w:lang w:eastAsia="zh-CN"/>
        </w:rPr>
        <w:t>clause</w:t>
      </w:r>
      <w:r w:rsidRPr="004E5D66">
        <w:rPr>
          <w:noProof/>
        </w:rPr>
        <w:t xml:space="preserve"> </w:t>
      </w:r>
      <w:r w:rsidRPr="004E5D66">
        <w:t>8.5.2</w:t>
      </w:r>
      <w:r w:rsidRPr="004E5D66">
        <w:rPr>
          <w:noProof/>
        </w:rPr>
        <w:t xml:space="preserve"> for 2Rx</w:t>
      </w:r>
      <w:r w:rsidRPr="004E5D66">
        <w:t>.</w:t>
      </w:r>
    </w:p>
    <w:p w14:paraId="77CD4AD0" w14:textId="77777777" w:rsidR="00C1498C" w:rsidRPr="004E5D66" w:rsidRDefault="00C1498C" w:rsidP="00C1498C">
      <w:pPr>
        <w:pStyle w:val="Heading4"/>
        <w:rPr>
          <w:snapToGrid w:val="0"/>
        </w:rPr>
      </w:pPr>
      <w:bookmarkStart w:id="4867" w:name="_Toc137240785"/>
      <w:bookmarkStart w:id="4868" w:name="_Toc137244886"/>
      <w:bookmarkStart w:id="4869" w:name="_Toc138894100"/>
      <w:bookmarkStart w:id="4870" w:name="_Toc138894332"/>
      <w:bookmarkStart w:id="4871" w:name="_Toc145036725"/>
      <w:bookmarkStart w:id="4872" w:name="_Toc153189017"/>
      <w:bookmarkStart w:id="4873" w:name="_Toc155672300"/>
      <w:bookmarkStart w:id="4874" w:name="_Toc161927943"/>
      <w:bookmarkStart w:id="4875" w:name="_Toc163213440"/>
      <w:bookmarkStart w:id="4876" w:name="_Toc169794843"/>
      <w:bookmarkStart w:id="4877" w:name="_Toc171510471"/>
      <w:bookmarkStart w:id="4878" w:name="_Toc233969950"/>
      <w:r w:rsidRPr="004E5D66">
        <w:rPr>
          <w:snapToGrid w:val="0"/>
        </w:rPr>
        <w:t>11.5.1</w:t>
      </w:r>
      <w:r w:rsidRPr="004E5D66">
        <w:rPr>
          <w:rFonts w:hint="eastAsia"/>
          <w:snapToGrid w:val="0"/>
        </w:rPr>
        <w:t>.</w:t>
      </w:r>
      <w:r w:rsidRPr="004E5D66">
        <w:rPr>
          <w:snapToGrid w:val="0"/>
        </w:rPr>
        <w:t>3</w:t>
      </w:r>
      <w:r w:rsidRPr="004E5D66">
        <w:rPr>
          <w:snapToGrid w:val="0"/>
        </w:rPr>
        <w:tab/>
        <w:t>Requirements for NPRACH</w:t>
      </w:r>
      <w:bookmarkEnd w:id="4867"/>
      <w:bookmarkEnd w:id="4868"/>
      <w:bookmarkEnd w:id="4869"/>
      <w:bookmarkEnd w:id="4870"/>
      <w:bookmarkEnd w:id="4871"/>
      <w:bookmarkEnd w:id="4872"/>
      <w:bookmarkEnd w:id="4873"/>
      <w:bookmarkEnd w:id="4874"/>
      <w:bookmarkEnd w:id="4875"/>
      <w:bookmarkEnd w:id="4876"/>
      <w:bookmarkEnd w:id="4877"/>
      <w:bookmarkEnd w:id="4878"/>
    </w:p>
    <w:p w14:paraId="19BC05E6" w14:textId="0A187008" w:rsidR="00C1498C" w:rsidRPr="004E5D66" w:rsidRDefault="00C1498C" w:rsidP="00C1498C">
      <w:pPr>
        <w:rPr>
          <w:noProof/>
        </w:rPr>
      </w:pPr>
      <w:r w:rsidRPr="004E5D66">
        <w:rPr>
          <w:noProof/>
          <w:lang w:eastAsia="zh-CN"/>
        </w:rPr>
        <w:t>Apply</w:t>
      </w:r>
      <w:r w:rsidRPr="004E5D66">
        <w:rPr>
          <w:noProof/>
        </w:rPr>
        <w:t xml:space="preserve"> the requirements defined in </w:t>
      </w:r>
      <w:r w:rsidRPr="004E5D66">
        <w:rPr>
          <w:noProof/>
          <w:lang w:eastAsia="zh-CN"/>
        </w:rPr>
        <w:t>clause</w:t>
      </w:r>
      <w:r w:rsidRPr="004E5D66">
        <w:rPr>
          <w:noProof/>
        </w:rPr>
        <w:t xml:space="preserve"> </w:t>
      </w:r>
      <w:r w:rsidRPr="004E5D66">
        <w:t>8.5.3</w:t>
      </w:r>
      <w:r w:rsidRPr="004E5D66">
        <w:rPr>
          <w:noProof/>
        </w:rPr>
        <w:t xml:space="preserve"> for 1Rx.</w:t>
      </w:r>
    </w:p>
    <w:p w14:paraId="5D3B179A" w14:textId="13F6A685" w:rsidR="00C1498C" w:rsidRPr="004E5D66" w:rsidRDefault="00C1498C" w:rsidP="00C1498C">
      <w:r w:rsidRPr="004E5D66">
        <w:rPr>
          <w:noProof/>
          <w:lang w:eastAsia="zh-CN"/>
        </w:rPr>
        <w:lastRenderedPageBreak/>
        <w:t>Apply</w:t>
      </w:r>
      <w:r w:rsidRPr="004E5D66">
        <w:rPr>
          <w:noProof/>
        </w:rPr>
        <w:t xml:space="preserve"> the requirements defined in </w:t>
      </w:r>
      <w:r w:rsidRPr="004E5D66">
        <w:rPr>
          <w:noProof/>
          <w:lang w:eastAsia="zh-CN"/>
        </w:rPr>
        <w:t>clause</w:t>
      </w:r>
      <w:r w:rsidRPr="004E5D66">
        <w:rPr>
          <w:noProof/>
        </w:rPr>
        <w:t xml:space="preserve"> </w:t>
      </w:r>
      <w:r w:rsidRPr="004E5D66">
        <w:t>8.5.3</w:t>
      </w:r>
      <w:r w:rsidRPr="004E5D66">
        <w:rPr>
          <w:noProof/>
        </w:rPr>
        <w:t xml:space="preserve"> for 2Rx</w:t>
      </w:r>
      <w:r w:rsidRPr="004E5D66">
        <w:t>.</w:t>
      </w:r>
    </w:p>
    <w:p w14:paraId="36E6D94C" w14:textId="77777777" w:rsidR="00C1498C" w:rsidRPr="004E5D66" w:rsidRDefault="00C1498C"/>
    <w:p w14:paraId="19E561D0" w14:textId="77777777" w:rsidR="00D62336" w:rsidRPr="004E5D66" w:rsidRDefault="00063062" w:rsidP="00156AFB">
      <w:pPr>
        <w:pStyle w:val="Heading8"/>
      </w:pPr>
      <w:bookmarkStart w:id="4879" w:name="startOfAnnexes"/>
      <w:bookmarkStart w:id="4880" w:name="_Toc26310"/>
      <w:bookmarkStart w:id="4881" w:name="_Toc121933094"/>
      <w:bookmarkStart w:id="4882" w:name="_Toc121908808"/>
      <w:bookmarkStart w:id="4883" w:name="_Toc124186603"/>
      <w:bookmarkStart w:id="4884" w:name="_Toc137240786"/>
      <w:bookmarkStart w:id="4885" w:name="_Toc137244887"/>
      <w:bookmarkStart w:id="4886" w:name="_Toc138894101"/>
      <w:bookmarkStart w:id="4887" w:name="_Toc138894333"/>
      <w:bookmarkStart w:id="4888" w:name="_Toc145036726"/>
      <w:bookmarkStart w:id="4889" w:name="_Toc153189018"/>
      <w:bookmarkStart w:id="4890" w:name="_Toc155672301"/>
      <w:bookmarkStart w:id="4891" w:name="_Toc161927944"/>
      <w:bookmarkStart w:id="4892" w:name="_Toc163213441"/>
      <w:bookmarkStart w:id="4893" w:name="_Toc169794844"/>
      <w:bookmarkStart w:id="4894" w:name="_Toc171510472"/>
      <w:bookmarkStart w:id="4895" w:name="_Toc233969951"/>
      <w:bookmarkEnd w:id="4879"/>
      <w:r w:rsidRPr="004E5D66">
        <w:t>Annex A (normative):</w:t>
      </w:r>
      <w:r w:rsidRPr="004E5D66">
        <w:br/>
        <w:t>Reference measurement channels</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0FE63B10" w14:textId="77777777" w:rsidR="00D62336" w:rsidRPr="004E5D66" w:rsidRDefault="00063062">
      <w:r w:rsidRPr="004E5D66">
        <w:t>The parameters for the reference measurement channels are specified in clause A.1 for E-UTRA reference sensitivity and in-channel selectivity and in clause A.2 for dynamic range.</w:t>
      </w:r>
    </w:p>
    <w:p w14:paraId="0E7487C4" w14:textId="77777777" w:rsidR="00D62336" w:rsidRPr="004E5D66" w:rsidRDefault="00063062">
      <w:r w:rsidRPr="004E5D66">
        <w:t>A schematic overview of the encoding process for the E-UTRA reference measurement channels is provided in Figure A-1.</w:t>
      </w:r>
    </w:p>
    <w:p w14:paraId="27893176" w14:textId="77777777" w:rsidR="00D62336" w:rsidRPr="004E5D66" w:rsidRDefault="00063062">
      <w:r w:rsidRPr="004E5D66">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Pr="004E5D66" w:rsidRDefault="00EE373C">
      <w:r w:rsidRPr="004E5D66">
        <w:t>The parameters for the reference measurement channels are specified in clause A.14 for NB-IoT reference sensitivity and in clause A.15 for dynamic range.</w:t>
      </w:r>
    </w:p>
    <w:p w14:paraId="5ED583A0" w14:textId="77777777" w:rsidR="00D62336" w:rsidRPr="004E5D66" w:rsidRDefault="00063062">
      <w:r w:rsidRPr="004E5D66">
        <w:t>A schematic overview of the encoding process for the NB-IoT reference measurement channels is provided in Figure A-2.</w:t>
      </w:r>
    </w:p>
    <w:p w14:paraId="40277587" w14:textId="77777777" w:rsidR="00D62336" w:rsidRPr="004E5D66" w:rsidRDefault="00063062">
      <w:r w:rsidRPr="004E5D66">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896" w:name="_MON_1268742315"/>
    <w:bookmarkStart w:id="4897" w:name="_MON_1268742244"/>
    <w:bookmarkStart w:id="4898" w:name="_MON_1417454024"/>
    <w:bookmarkStart w:id="4899" w:name="_MON_1268742351"/>
    <w:bookmarkEnd w:id="4896"/>
    <w:bookmarkEnd w:id="4897"/>
    <w:bookmarkEnd w:id="4898"/>
    <w:bookmarkEnd w:id="4899"/>
    <w:bookmarkStart w:id="4900" w:name="_MON_1268742233"/>
    <w:bookmarkEnd w:id="4900"/>
    <w:p w14:paraId="44D4A52B" w14:textId="77777777" w:rsidR="00D62336" w:rsidRPr="004E5D66" w:rsidRDefault="00063062">
      <w:pPr>
        <w:pStyle w:val="TH"/>
      </w:pPr>
      <w:r w:rsidRPr="004E5D66">
        <w:object w:dxaOrig="9260" w:dyaOrig="6290" w14:anchorId="5D2C32AC">
          <v:shape id="_x0000_i1029" type="#_x0000_t75" style="width:464pt;height:313.5pt" o:ole="">
            <v:imagedata r:id="rId26" o:title=""/>
          </v:shape>
          <o:OLEObject Type="Embed" ProgID="Word.Picture.8" ShapeID="_x0000_i1029" DrawAspect="Content" ObjectID="_1844582662" r:id="rId27"/>
        </w:object>
      </w:r>
    </w:p>
    <w:p w14:paraId="2CD13664" w14:textId="77777777" w:rsidR="00D62336" w:rsidRPr="004E5D66" w:rsidRDefault="00063062">
      <w:pPr>
        <w:pStyle w:val="TF"/>
      </w:pPr>
      <w:r w:rsidRPr="004E5D66">
        <w:t>Figure A-1. Schematic overview of the encoding process</w:t>
      </w:r>
    </w:p>
    <w:bookmarkStart w:id="4901" w:name="_MON_1524645918"/>
    <w:bookmarkEnd w:id="4901"/>
    <w:p w14:paraId="71207703" w14:textId="77777777" w:rsidR="00D62336" w:rsidRPr="004E5D66" w:rsidRDefault="00063062">
      <w:pPr>
        <w:pStyle w:val="TH"/>
      </w:pPr>
      <w:r w:rsidRPr="004E5D66">
        <w:object w:dxaOrig="9260" w:dyaOrig="6280" w14:anchorId="03A0CFB9">
          <v:shape id="_x0000_i1030" type="#_x0000_t75" style="width:464pt;height:313.5pt" o:ole="">
            <v:imagedata r:id="rId28" o:title=""/>
          </v:shape>
          <o:OLEObject Type="Embed" ProgID="Word.Picture.8" ShapeID="_x0000_i1030" DrawAspect="Content" ObjectID="_1844582663" r:id="rId29"/>
        </w:object>
      </w:r>
    </w:p>
    <w:p w14:paraId="0582A262" w14:textId="28933445" w:rsidR="00D62336" w:rsidRPr="004E5D66" w:rsidRDefault="00063062">
      <w:pPr>
        <w:pStyle w:val="TF"/>
      </w:pPr>
      <w:r w:rsidRPr="004E5D66">
        <w:t>Figure A-2. Schematic overview of the encoding process for NB-IoT</w:t>
      </w:r>
    </w:p>
    <w:p w14:paraId="3248FDD4" w14:textId="77777777" w:rsidR="00303CB8" w:rsidRPr="004E5D66" w:rsidRDefault="00303CB8" w:rsidP="00303CB8"/>
    <w:p w14:paraId="7F9C397A" w14:textId="77777777" w:rsidR="00D62336" w:rsidRPr="004E5D66" w:rsidRDefault="00063062">
      <w:pPr>
        <w:pStyle w:val="Heading1"/>
      </w:pPr>
      <w:bookmarkStart w:id="4902" w:name="_Toc66869520"/>
      <w:bookmarkStart w:id="4903" w:name="_Toc45825613"/>
      <w:bookmarkStart w:id="4904" w:name="_Toc45825865"/>
      <w:bookmarkStart w:id="4905" w:name="_Toc44754185"/>
      <w:bookmarkStart w:id="4906" w:name="_Toc89684643"/>
      <w:bookmarkStart w:id="4907" w:name="_Toc37163049"/>
      <w:bookmarkStart w:id="4908" w:name="_Toc35933177"/>
      <w:bookmarkStart w:id="4909" w:name="_Toc45826117"/>
      <w:bookmarkStart w:id="4910" w:name="_Toc66872338"/>
      <w:bookmarkStart w:id="4911" w:name="_Toc20110"/>
      <w:bookmarkStart w:id="4912" w:name="_Toc37173629"/>
      <w:bookmarkStart w:id="4913" w:name="_Toc37173377"/>
      <w:bookmarkStart w:id="4914" w:name="_Toc52466535"/>
      <w:bookmarkStart w:id="4915" w:name="_Toc35935465"/>
      <w:bookmarkStart w:id="4916" w:name="_Toc20997900"/>
      <w:bookmarkStart w:id="4917" w:name="_Toc29478579"/>
      <w:bookmarkStart w:id="4918" w:name="_Toc76497311"/>
      <w:bookmarkStart w:id="4919" w:name="_Toc45826369"/>
      <w:bookmarkStart w:id="4920" w:name="_Toc98574784"/>
      <w:bookmarkStart w:id="4921" w:name="_Toc82894112"/>
      <w:bookmarkStart w:id="4922" w:name="_Toc75173495"/>
      <w:bookmarkStart w:id="4923" w:name="_Toc121933095"/>
      <w:bookmarkStart w:id="4924" w:name="_Toc121908809"/>
      <w:bookmarkStart w:id="4925" w:name="_Toc124186604"/>
      <w:bookmarkStart w:id="4926" w:name="_Toc137240787"/>
      <w:bookmarkStart w:id="4927" w:name="_Toc137244888"/>
      <w:bookmarkStart w:id="4928" w:name="_Toc138894102"/>
      <w:bookmarkStart w:id="4929" w:name="_Toc138894334"/>
      <w:bookmarkStart w:id="4930" w:name="_Toc145036727"/>
      <w:bookmarkStart w:id="4931" w:name="_Toc153189019"/>
      <w:bookmarkStart w:id="4932" w:name="_Toc155672302"/>
      <w:bookmarkStart w:id="4933" w:name="_Toc161927945"/>
      <w:bookmarkStart w:id="4934" w:name="_Toc163213442"/>
      <w:bookmarkStart w:id="4935" w:name="_Toc169794845"/>
      <w:bookmarkStart w:id="4936" w:name="_Toc171510473"/>
      <w:bookmarkStart w:id="4937" w:name="_Toc233969952"/>
      <w:r w:rsidRPr="004E5D66">
        <w:rPr>
          <w:rFonts w:hint="eastAsia"/>
          <w:lang w:val="en-US" w:eastAsia="zh-CN"/>
        </w:rPr>
        <w:t>A.1</w:t>
      </w:r>
      <w:r w:rsidRPr="004E5D66">
        <w:tab/>
        <w:t>Fixed Reference Channels for reference sensitivity and in-channel selectivity (QPSK, R=1/3)</w:t>
      </w:r>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27560026" w14:textId="77777777" w:rsidR="00D62336" w:rsidRPr="004E5D66" w:rsidRDefault="00063062">
      <w:r w:rsidRPr="004E5D66">
        <w:t>The parameters for the reference measurement channels are specified in Table A.1-1 for reference sensitivity and in-channel selectivity.</w:t>
      </w:r>
    </w:p>
    <w:p w14:paraId="29506AFA" w14:textId="77777777" w:rsidR="00D62336" w:rsidRPr="004E5D66" w:rsidRDefault="00063062">
      <w:pPr>
        <w:pStyle w:val="TH"/>
      </w:pPr>
      <w:r w:rsidRPr="004E5D66">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4E5D66" w:rsidRPr="004E5D66" w14:paraId="3876E686" w14:textId="77777777">
        <w:trPr>
          <w:jc w:val="center"/>
        </w:trPr>
        <w:tc>
          <w:tcPr>
            <w:tcW w:w="3369" w:type="dxa"/>
          </w:tcPr>
          <w:p w14:paraId="0D24C301" w14:textId="77777777" w:rsidR="00D62336" w:rsidRPr="004E5D66" w:rsidRDefault="00063062">
            <w:pPr>
              <w:pStyle w:val="TAH"/>
              <w:rPr>
                <w:rFonts w:cs="Arial"/>
              </w:rPr>
            </w:pPr>
            <w:r w:rsidRPr="004E5D66">
              <w:rPr>
                <w:rFonts w:cs="Arial"/>
              </w:rPr>
              <w:t>Reference channel</w:t>
            </w:r>
          </w:p>
        </w:tc>
        <w:tc>
          <w:tcPr>
            <w:tcW w:w="717" w:type="dxa"/>
          </w:tcPr>
          <w:p w14:paraId="5659AA18" w14:textId="77777777" w:rsidR="00D62336" w:rsidRPr="004E5D66" w:rsidRDefault="00063062">
            <w:pPr>
              <w:pStyle w:val="TAH"/>
              <w:rPr>
                <w:rFonts w:cs="Arial"/>
              </w:rPr>
            </w:pPr>
            <w:r w:rsidRPr="004E5D66">
              <w:rPr>
                <w:rFonts w:cs="Arial"/>
              </w:rPr>
              <w:t>A1-1</w:t>
            </w:r>
          </w:p>
        </w:tc>
        <w:tc>
          <w:tcPr>
            <w:tcW w:w="717" w:type="dxa"/>
          </w:tcPr>
          <w:p w14:paraId="48DF456B" w14:textId="77777777" w:rsidR="00D62336" w:rsidRPr="004E5D66" w:rsidRDefault="00063062">
            <w:pPr>
              <w:pStyle w:val="TAH"/>
              <w:rPr>
                <w:rFonts w:cs="Arial"/>
              </w:rPr>
            </w:pPr>
            <w:r w:rsidRPr="004E5D66">
              <w:rPr>
                <w:rFonts w:cs="Arial"/>
              </w:rPr>
              <w:t>A1-4</w:t>
            </w:r>
          </w:p>
        </w:tc>
      </w:tr>
      <w:tr w:rsidR="004E5D66" w:rsidRPr="004E5D66" w14:paraId="68AB6F57" w14:textId="77777777">
        <w:trPr>
          <w:jc w:val="center"/>
        </w:trPr>
        <w:tc>
          <w:tcPr>
            <w:tcW w:w="3369" w:type="dxa"/>
          </w:tcPr>
          <w:p w14:paraId="4476758D" w14:textId="77777777" w:rsidR="00D62336" w:rsidRPr="004E5D66" w:rsidRDefault="00063062" w:rsidP="00156AFB">
            <w:pPr>
              <w:pStyle w:val="TAL"/>
            </w:pPr>
            <w:r w:rsidRPr="004E5D66">
              <w:t>Allocated resource blocks</w:t>
            </w:r>
          </w:p>
        </w:tc>
        <w:tc>
          <w:tcPr>
            <w:tcW w:w="717" w:type="dxa"/>
          </w:tcPr>
          <w:p w14:paraId="0F887805" w14:textId="77777777" w:rsidR="00D62336" w:rsidRPr="004E5D66" w:rsidRDefault="00063062">
            <w:pPr>
              <w:pStyle w:val="TAC"/>
              <w:rPr>
                <w:rFonts w:cs="Arial"/>
              </w:rPr>
            </w:pPr>
            <w:r w:rsidRPr="004E5D66">
              <w:rPr>
                <w:rFonts w:cs="Arial"/>
              </w:rPr>
              <w:t>6</w:t>
            </w:r>
          </w:p>
        </w:tc>
        <w:tc>
          <w:tcPr>
            <w:tcW w:w="717" w:type="dxa"/>
          </w:tcPr>
          <w:p w14:paraId="01710A79" w14:textId="77777777" w:rsidR="00D62336" w:rsidRPr="004E5D66" w:rsidRDefault="00063062">
            <w:pPr>
              <w:pStyle w:val="TAC"/>
              <w:rPr>
                <w:rFonts w:cs="Arial"/>
              </w:rPr>
            </w:pPr>
            <w:r w:rsidRPr="004E5D66">
              <w:rPr>
                <w:rFonts w:cs="Arial"/>
              </w:rPr>
              <w:t>3</w:t>
            </w:r>
          </w:p>
        </w:tc>
      </w:tr>
      <w:tr w:rsidR="004E5D66" w:rsidRPr="004E5D66" w14:paraId="3AF8E6BD" w14:textId="77777777">
        <w:trPr>
          <w:jc w:val="center"/>
        </w:trPr>
        <w:tc>
          <w:tcPr>
            <w:tcW w:w="3369" w:type="dxa"/>
          </w:tcPr>
          <w:p w14:paraId="13DB3CF8" w14:textId="77777777" w:rsidR="00D62336" w:rsidRPr="004E5D66" w:rsidRDefault="00063062" w:rsidP="00156AFB">
            <w:pPr>
              <w:pStyle w:val="TAL"/>
            </w:pPr>
            <w:r w:rsidRPr="004E5D66">
              <w:t>DFT-OFDM Symbols per subframe</w:t>
            </w:r>
          </w:p>
        </w:tc>
        <w:tc>
          <w:tcPr>
            <w:tcW w:w="717" w:type="dxa"/>
          </w:tcPr>
          <w:p w14:paraId="5CBEA54C" w14:textId="77777777" w:rsidR="00D62336" w:rsidRPr="004E5D66" w:rsidRDefault="00063062">
            <w:pPr>
              <w:pStyle w:val="TAC"/>
              <w:rPr>
                <w:rFonts w:cs="Arial"/>
              </w:rPr>
            </w:pPr>
            <w:r w:rsidRPr="004E5D66">
              <w:rPr>
                <w:rFonts w:cs="Arial"/>
              </w:rPr>
              <w:t>12</w:t>
            </w:r>
          </w:p>
        </w:tc>
        <w:tc>
          <w:tcPr>
            <w:tcW w:w="717" w:type="dxa"/>
          </w:tcPr>
          <w:p w14:paraId="18D83F16" w14:textId="77777777" w:rsidR="00D62336" w:rsidRPr="004E5D66" w:rsidRDefault="00063062">
            <w:pPr>
              <w:pStyle w:val="TAC"/>
              <w:rPr>
                <w:rFonts w:cs="Arial"/>
              </w:rPr>
            </w:pPr>
            <w:r w:rsidRPr="004E5D66">
              <w:rPr>
                <w:rFonts w:cs="Arial"/>
              </w:rPr>
              <w:t>12</w:t>
            </w:r>
          </w:p>
        </w:tc>
      </w:tr>
      <w:tr w:rsidR="004E5D66" w:rsidRPr="004E5D66" w14:paraId="2D792E71" w14:textId="77777777">
        <w:trPr>
          <w:jc w:val="center"/>
        </w:trPr>
        <w:tc>
          <w:tcPr>
            <w:tcW w:w="3369" w:type="dxa"/>
          </w:tcPr>
          <w:p w14:paraId="79B8BFE4" w14:textId="77777777" w:rsidR="00D62336" w:rsidRPr="004E5D66" w:rsidRDefault="00063062" w:rsidP="00156AFB">
            <w:pPr>
              <w:pStyle w:val="TAL"/>
            </w:pPr>
            <w:r w:rsidRPr="004E5D66">
              <w:t>Modulation</w:t>
            </w:r>
          </w:p>
        </w:tc>
        <w:tc>
          <w:tcPr>
            <w:tcW w:w="717" w:type="dxa"/>
          </w:tcPr>
          <w:p w14:paraId="3FA688DC" w14:textId="77777777" w:rsidR="00D62336" w:rsidRPr="004E5D66" w:rsidRDefault="00063062">
            <w:pPr>
              <w:pStyle w:val="TAC"/>
              <w:rPr>
                <w:rFonts w:cs="Arial"/>
              </w:rPr>
            </w:pPr>
            <w:r w:rsidRPr="004E5D66">
              <w:rPr>
                <w:rFonts w:cs="Arial"/>
              </w:rPr>
              <w:t>QPSK</w:t>
            </w:r>
          </w:p>
        </w:tc>
        <w:tc>
          <w:tcPr>
            <w:tcW w:w="717" w:type="dxa"/>
          </w:tcPr>
          <w:p w14:paraId="72DD43A6" w14:textId="77777777" w:rsidR="00D62336" w:rsidRPr="004E5D66" w:rsidRDefault="00063062">
            <w:pPr>
              <w:pStyle w:val="TAC"/>
              <w:rPr>
                <w:rFonts w:cs="Arial"/>
              </w:rPr>
            </w:pPr>
            <w:r w:rsidRPr="004E5D66">
              <w:rPr>
                <w:rFonts w:cs="Arial"/>
              </w:rPr>
              <w:t>QPSK</w:t>
            </w:r>
          </w:p>
        </w:tc>
      </w:tr>
      <w:tr w:rsidR="004E5D66" w:rsidRPr="004E5D66" w14:paraId="4B72C296" w14:textId="77777777">
        <w:trPr>
          <w:jc w:val="center"/>
        </w:trPr>
        <w:tc>
          <w:tcPr>
            <w:tcW w:w="3369" w:type="dxa"/>
          </w:tcPr>
          <w:p w14:paraId="1CF777B3" w14:textId="77777777" w:rsidR="00D62336" w:rsidRPr="004E5D66" w:rsidRDefault="00063062" w:rsidP="00156AFB">
            <w:pPr>
              <w:pStyle w:val="TAL"/>
            </w:pPr>
            <w:r w:rsidRPr="004E5D66">
              <w:t>Code rate</w:t>
            </w:r>
          </w:p>
        </w:tc>
        <w:tc>
          <w:tcPr>
            <w:tcW w:w="717" w:type="dxa"/>
          </w:tcPr>
          <w:p w14:paraId="5CB7CEEA" w14:textId="77777777" w:rsidR="00D62336" w:rsidRPr="004E5D66" w:rsidRDefault="00063062">
            <w:pPr>
              <w:pStyle w:val="TAC"/>
              <w:rPr>
                <w:rFonts w:cs="Arial"/>
              </w:rPr>
            </w:pPr>
            <w:r w:rsidRPr="004E5D66">
              <w:rPr>
                <w:rFonts w:cs="Arial"/>
              </w:rPr>
              <w:t>1/3</w:t>
            </w:r>
          </w:p>
        </w:tc>
        <w:tc>
          <w:tcPr>
            <w:tcW w:w="717" w:type="dxa"/>
          </w:tcPr>
          <w:p w14:paraId="1289CC64" w14:textId="77777777" w:rsidR="00D62336" w:rsidRPr="004E5D66" w:rsidRDefault="00063062">
            <w:pPr>
              <w:pStyle w:val="TAC"/>
              <w:rPr>
                <w:rFonts w:cs="Arial"/>
              </w:rPr>
            </w:pPr>
            <w:r w:rsidRPr="004E5D66">
              <w:rPr>
                <w:rFonts w:cs="Arial"/>
              </w:rPr>
              <w:t>1/3</w:t>
            </w:r>
          </w:p>
        </w:tc>
      </w:tr>
      <w:tr w:rsidR="004E5D66" w:rsidRPr="004E5D66" w14:paraId="6A851990" w14:textId="77777777">
        <w:trPr>
          <w:jc w:val="center"/>
        </w:trPr>
        <w:tc>
          <w:tcPr>
            <w:tcW w:w="3369" w:type="dxa"/>
          </w:tcPr>
          <w:p w14:paraId="0C9FDF6B" w14:textId="77777777" w:rsidR="00D62336" w:rsidRPr="004E5D66" w:rsidRDefault="00063062" w:rsidP="00156AFB">
            <w:pPr>
              <w:pStyle w:val="TAL"/>
            </w:pPr>
            <w:r w:rsidRPr="004E5D66">
              <w:t>Payload size (bits)</w:t>
            </w:r>
          </w:p>
        </w:tc>
        <w:tc>
          <w:tcPr>
            <w:tcW w:w="717" w:type="dxa"/>
          </w:tcPr>
          <w:p w14:paraId="6C4AC710" w14:textId="77777777" w:rsidR="00D62336" w:rsidRPr="004E5D66" w:rsidRDefault="00063062">
            <w:pPr>
              <w:pStyle w:val="TAC"/>
              <w:rPr>
                <w:rFonts w:cs="Arial"/>
              </w:rPr>
            </w:pPr>
            <w:r w:rsidRPr="004E5D66">
              <w:rPr>
                <w:rFonts w:cs="Arial"/>
              </w:rPr>
              <w:t>600</w:t>
            </w:r>
          </w:p>
        </w:tc>
        <w:tc>
          <w:tcPr>
            <w:tcW w:w="717" w:type="dxa"/>
          </w:tcPr>
          <w:p w14:paraId="0BC39DB0" w14:textId="77777777" w:rsidR="00D62336" w:rsidRPr="004E5D66" w:rsidRDefault="00063062">
            <w:pPr>
              <w:pStyle w:val="TAC"/>
              <w:rPr>
                <w:rFonts w:cs="Arial"/>
              </w:rPr>
            </w:pPr>
            <w:r w:rsidRPr="004E5D66">
              <w:rPr>
                <w:rFonts w:cs="Arial"/>
              </w:rPr>
              <w:t>256</w:t>
            </w:r>
          </w:p>
        </w:tc>
      </w:tr>
      <w:tr w:rsidR="004E5D66" w:rsidRPr="004E5D66" w14:paraId="5BCF2F37" w14:textId="77777777">
        <w:trPr>
          <w:jc w:val="center"/>
        </w:trPr>
        <w:tc>
          <w:tcPr>
            <w:tcW w:w="3369" w:type="dxa"/>
          </w:tcPr>
          <w:p w14:paraId="0F32A519" w14:textId="77777777" w:rsidR="00D62336" w:rsidRPr="004E5D66" w:rsidRDefault="00063062" w:rsidP="00156AFB">
            <w:pPr>
              <w:pStyle w:val="TAL"/>
              <w:rPr>
                <w:szCs w:val="22"/>
              </w:rPr>
            </w:pPr>
            <w:r w:rsidRPr="004E5D66">
              <w:rPr>
                <w:rFonts w:eastAsia="SimSun"/>
                <w:szCs w:val="22"/>
              </w:rPr>
              <w:t>Transport block CRC (bits)</w:t>
            </w:r>
          </w:p>
        </w:tc>
        <w:tc>
          <w:tcPr>
            <w:tcW w:w="717" w:type="dxa"/>
          </w:tcPr>
          <w:p w14:paraId="24F46642" w14:textId="77777777" w:rsidR="00D62336" w:rsidRPr="004E5D66" w:rsidRDefault="00063062">
            <w:pPr>
              <w:pStyle w:val="TAC"/>
              <w:rPr>
                <w:rFonts w:cs="Arial"/>
              </w:rPr>
            </w:pPr>
            <w:r w:rsidRPr="004E5D66">
              <w:rPr>
                <w:rFonts w:cs="Arial"/>
              </w:rPr>
              <w:t>24</w:t>
            </w:r>
          </w:p>
        </w:tc>
        <w:tc>
          <w:tcPr>
            <w:tcW w:w="717" w:type="dxa"/>
          </w:tcPr>
          <w:p w14:paraId="4F03B1F7" w14:textId="77777777" w:rsidR="00D62336" w:rsidRPr="004E5D66" w:rsidRDefault="00063062">
            <w:pPr>
              <w:pStyle w:val="TAC"/>
              <w:rPr>
                <w:rFonts w:cs="Arial"/>
              </w:rPr>
            </w:pPr>
            <w:r w:rsidRPr="004E5D66">
              <w:rPr>
                <w:rFonts w:cs="Arial"/>
              </w:rPr>
              <w:t>24</w:t>
            </w:r>
          </w:p>
        </w:tc>
      </w:tr>
      <w:tr w:rsidR="004E5D66" w:rsidRPr="004E5D66" w14:paraId="54CAF6C5" w14:textId="77777777">
        <w:trPr>
          <w:jc w:val="center"/>
        </w:trPr>
        <w:tc>
          <w:tcPr>
            <w:tcW w:w="3369" w:type="dxa"/>
          </w:tcPr>
          <w:p w14:paraId="36532CB2" w14:textId="77777777" w:rsidR="00D62336" w:rsidRPr="004E5D66" w:rsidRDefault="00063062" w:rsidP="00156AFB">
            <w:pPr>
              <w:pStyle w:val="TAL"/>
            </w:pPr>
            <w:r w:rsidRPr="004E5D66">
              <w:t>Code block CRC size (bits)</w:t>
            </w:r>
          </w:p>
        </w:tc>
        <w:tc>
          <w:tcPr>
            <w:tcW w:w="717" w:type="dxa"/>
          </w:tcPr>
          <w:p w14:paraId="2FE668BB" w14:textId="77777777" w:rsidR="00D62336" w:rsidRPr="004E5D66" w:rsidRDefault="00063062">
            <w:pPr>
              <w:pStyle w:val="TAC"/>
              <w:rPr>
                <w:rFonts w:cs="Arial"/>
              </w:rPr>
            </w:pPr>
            <w:r w:rsidRPr="004E5D66">
              <w:rPr>
                <w:rFonts w:cs="Arial"/>
              </w:rPr>
              <w:t>0</w:t>
            </w:r>
          </w:p>
        </w:tc>
        <w:tc>
          <w:tcPr>
            <w:tcW w:w="717" w:type="dxa"/>
          </w:tcPr>
          <w:p w14:paraId="354C8D06" w14:textId="77777777" w:rsidR="00D62336" w:rsidRPr="004E5D66" w:rsidRDefault="00063062">
            <w:pPr>
              <w:pStyle w:val="TAC"/>
              <w:rPr>
                <w:rFonts w:cs="Arial"/>
              </w:rPr>
            </w:pPr>
            <w:r w:rsidRPr="004E5D66">
              <w:rPr>
                <w:rFonts w:cs="Arial"/>
              </w:rPr>
              <w:t>0</w:t>
            </w:r>
          </w:p>
        </w:tc>
      </w:tr>
      <w:tr w:rsidR="004E5D66" w:rsidRPr="004E5D66" w14:paraId="588161B5" w14:textId="77777777">
        <w:trPr>
          <w:jc w:val="center"/>
        </w:trPr>
        <w:tc>
          <w:tcPr>
            <w:tcW w:w="3369" w:type="dxa"/>
          </w:tcPr>
          <w:p w14:paraId="0969CA5F" w14:textId="77777777" w:rsidR="00D62336" w:rsidRPr="004E5D66" w:rsidRDefault="00063062" w:rsidP="00156AFB">
            <w:pPr>
              <w:pStyle w:val="TAL"/>
            </w:pPr>
            <w:r w:rsidRPr="004E5D66">
              <w:t>Number of code blocks - C</w:t>
            </w:r>
          </w:p>
        </w:tc>
        <w:tc>
          <w:tcPr>
            <w:tcW w:w="717" w:type="dxa"/>
          </w:tcPr>
          <w:p w14:paraId="3A855A15" w14:textId="77777777" w:rsidR="00D62336" w:rsidRPr="004E5D66" w:rsidRDefault="00063062">
            <w:pPr>
              <w:pStyle w:val="TAC"/>
              <w:rPr>
                <w:rFonts w:cs="Arial"/>
              </w:rPr>
            </w:pPr>
            <w:r w:rsidRPr="004E5D66">
              <w:rPr>
                <w:rFonts w:cs="Arial"/>
              </w:rPr>
              <w:t>1</w:t>
            </w:r>
          </w:p>
        </w:tc>
        <w:tc>
          <w:tcPr>
            <w:tcW w:w="717" w:type="dxa"/>
          </w:tcPr>
          <w:p w14:paraId="28DD9A9E" w14:textId="77777777" w:rsidR="00D62336" w:rsidRPr="004E5D66" w:rsidRDefault="00063062">
            <w:pPr>
              <w:pStyle w:val="TAC"/>
              <w:rPr>
                <w:rFonts w:cs="Arial"/>
              </w:rPr>
            </w:pPr>
            <w:r w:rsidRPr="004E5D66">
              <w:rPr>
                <w:rFonts w:cs="Arial"/>
              </w:rPr>
              <w:t>1</w:t>
            </w:r>
          </w:p>
        </w:tc>
      </w:tr>
      <w:tr w:rsidR="004E5D66" w:rsidRPr="004E5D66" w14:paraId="56AA8A81" w14:textId="77777777">
        <w:trPr>
          <w:jc w:val="center"/>
        </w:trPr>
        <w:tc>
          <w:tcPr>
            <w:tcW w:w="3369" w:type="dxa"/>
          </w:tcPr>
          <w:p w14:paraId="768E5370" w14:textId="77777777" w:rsidR="00D62336" w:rsidRPr="004E5D66" w:rsidRDefault="00063062" w:rsidP="00156AFB">
            <w:pPr>
              <w:pStyle w:val="TAL"/>
            </w:pPr>
            <w:r w:rsidRPr="004E5D66">
              <w:t>Coded block size including 12bits trellis termination (bits)</w:t>
            </w:r>
          </w:p>
        </w:tc>
        <w:tc>
          <w:tcPr>
            <w:tcW w:w="717" w:type="dxa"/>
          </w:tcPr>
          <w:p w14:paraId="4D23E51A" w14:textId="77777777" w:rsidR="00D62336" w:rsidRPr="004E5D66" w:rsidRDefault="00063062">
            <w:pPr>
              <w:pStyle w:val="TAC"/>
              <w:rPr>
                <w:rFonts w:cs="Arial"/>
              </w:rPr>
            </w:pPr>
            <w:r w:rsidRPr="004E5D66">
              <w:rPr>
                <w:rFonts w:cs="Arial"/>
              </w:rPr>
              <w:t>1884</w:t>
            </w:r>
          </w:p>
        </w:tc>
        <w:tc>
          <w:tcPr>
            <w:tcW w:w="717" w:type="dxa"/>
          </w:tcPr>
          <w:p w14:paraId="7518E232" w14:textId="77777777" w:rsidR="00D62336" w:rsidRPr="004E5D66" w:rsidRDefault="00063062">
            <w:pPr>
              <w:pStyle w:val="TAC"/>
              <w:rPr>
                <w:rFonts w:cs="Arial"/>
              </w:rPr>
            </w:pPr>
            <w:r w:rsidRPr="004E5D66">
              <w:rPr>
                <w:rFonts w:cs="Arial"/>
              </w:rPr>
              <w:t>852</w:t>
            </w:r>
          </w:p>
        </w:tc>
      </w:tr>
      <w:tr w:rsidR="004E5D66" w:rsidRPr="004E5D66" w14:paraId="4C058295" w14:textId="77777777">
        <w:trPr>
          <w:jc w:val="center"/>
        </w:trPr>
        <w:tc>
          <w:tcPr>
            <w:tcW w:w="3369" w:type="dxa"/>
          </w:tcPr>
          <w:p w14:paraId="679057E5" w14:textId="77777777" w:rsidR="00D62336" w:rsidRPr="004E5D66" w:rsidRDefault="00063062" w:rsidP="00156AFB">
            <w:pPr>
              <w:pStyle w:val="TAL"/>
            </w:pPr>
            <w:r w:rsidRPr="004E5D66">
              <w:t>Total number of bits per sub-frame</w:t>
            </w:r>
          </w:p>
        </w:tc>
        <w:tc>
          <w:tcPr>
            <w:tcW w:w="717" w:type="dxa"/>
          </w:tcPr>
          <w:p w14:paraId="2788CEA6" w14:textId="77777777" w:rsidR="00D62336" w:rsidRPr="004E5D66" w:rsidRDefault="00063062">
            <w:pPr>
              <w:pStyle w:val="TAC"/>
              <w:rPr>
                <w:rFonts w:cs="Arial"/>
              </w:rPr>
            </w:pPr>
            <w:r w:rsidRPr="004E5D66">
              <w:rPr>
                <w:rFonts w:cs="Arial"/>
              </w:rPr>
              <w:t>1728</w:t>
            </w:r>
          </w:p>
        </w:tc>
        <w:tc>
          <w:tcPr>
            <w:tcW w:w="717" w:type="dxa"/>
          </w:tcPr>
          <w:p w14:paraId="466C83B5" w14:textId="77777777" w:rsidR="00D62336" w:rsidRPr="004E5D66" w:rsidRDefault="00063062">
            <w:pPr>
              <w:pStyle w:val="TAC"/>
              <w:rPr>
                <w:rFonts w:cs="Arial"/>
              </w:rPr>
            </w:pPr>
            <w:r w:rsidRPr="004E5D66">
              <w:rPr>
                <w:rFonts w:cs="Arial"/>
              </w:rPr>
              <w:t>864</w:t>
            </w:r>
          </w:p>
        </w:tc>
      </w:tr>
      <w:tr w:rsidR="00D62336" w:rsidRPr="004E5D66" w14:paraId="358F30DE" w14:textId="77777777">
        <w:trPr>
          <w:jc w:val="center"/>
        </w:trPr>
        <w:tc>
          <w:tcPr>
            <w:tcW w:w="3369" w:type="dxa"/>
          </w:tcPr>
          <w:p w14:paraId="0A6F6114" w14:textId="77777777" w:rsidR="00D62336" w:rsidRPr="004E5D66" w:rsidRDefault="00063062" w:rsidP="00156AFB">
            <w:pPr>
              <w:pStyle w:val="TAL"/>
            </w:pPr>
            <w:r w:rsidRPr="004E5D66">
              <w:t>Total symbols per sub-frame</w:t>
            </w:r>
          </w:p>
        </w:tc>
        <w:tc>
          <w:tcPr>
            <w:tcW w:w="717" w:type="dxa"/>
          </w:tcPr>
          <w:p w14:paraId="6DEBF2A9" w14:textId="77777777" w:rsidR="00D62336" w:rsidRPr="004E5D66" w:rsidRDefault="00063062">
            <w:pPr>
              <w:pStyle w:val="TAC"/>
              <w:rPr>
                <w:rFonts w:cs="Arial"/>
              </w:rPr>
            </w:pPr>
            <w:r w:rsidRPr="004E5D66">
              <w:rPr>
                <w:rFonts w:cs="Arial"/>
              </w:rPr>
              <w:t>864</w:t>
            </w:r>
          </w:p>
        </w:tc>
        <w:tc>
          <w:tcPr>
            <w:tcW w:w="717" w:type="dxa"/>
          </w:tcPr>
          <w:p w14:paraId="0FC938A8" w14:textId="77777777" w:rsidR="00D62336" w:rsidRPr="004E5D66" w:rsidRDefault="00063062">
            <w:pPr>
              <w:pStyle w:val="TAC"/>
              <w:rPr>
                <w:rFonts w:cs="Arial"/>
              </w:rPr>
            </w:pPr>
            <w:r w:rsidRPr="004E5D66">
              <w:rPr>
                <w:rFonts w:cs="Arial"/>
              </w:rPr>
              <w:t>432</w:t>
            </w:r>
          </w:p>
        </w:tc>
      </w:tr>
    </w:tbl>
    <w:p w14:paraId="51527217" w14:textId="77777777" w:rsidR="00D62336" w:rsidRPr="004E5D66" w:rsidRDefault="00D62336">
      <w:pPr>
        <w:rPr>
          <w:kern w:val="2"/>
        </w:rPr>
      </w:pPr>
    </w:p>
    <w:p w14:paraId="20DCF176" w14:textId="77777777" w:rsidR="00D62336" w:rsidRPr="004E5D66" w:rsidRDefault="00063062">
      <w:pPr>
        <w:pStyle w:val="Heading1"/>
      </w:pPr>
      <w:bookmarkStart w:id="4938" w:name="_Toc37173378"/>
      <w:bookmarkStart w:id="4939" w:name="_Toc35933178"/>
      <w:bookmarkStart w:id="4940" w:name="_Toc75173496"/>
      <w:bookmarkStart w:id="4941" w:name="_Toc98574785"/>
      <w:bookmarkStart w:id="4942" w:name="_Toc66869521"/>
      <w:bookmarkStart w:id="4943" w:name="_Toc76497312"/>
      <w:bookmarkStart w:id="4944" w:name="_Toc35935466"/>
      <w:bookmarkStart w:id="4945" w:name="_Toc82894113"/>
      <w:bookmarkStart w:id="4946" w:name="_Toc37173630"/>
      <w:bookmarkStart w:id="4947" w:name="_Toc45825614"/>
      <w:bookmarkStart w:id="4948" w:name="_Toc20997901"/>
      <w:bookmarkStart w:id="4949" w:name="_Toc37163050"/>
      <w:bookmarkStart w:id="4950" w:name="_Toc66872339"/>
      <w:bookmarkStart w:id="4951" w:name="_Toc44754186"/>
      <w:bookmarkStart w:id="4952" w:name="_Toc45825866"/>
      <w:bookmarkStart w:id="4953" w:name="_Toc52466536"/>
      <w:bookmarkStart w:id="4954" w:name="_Toc22999"/>
      <w:bookmarkStart w:id="4955" w:name="_Toc45826118"/>
      <w:bookmarkStart w:id="4956" w:name="_Toc89684644"/>
      <w:bookmarkStart w:id="4957" w:name="_Toc29478580"/>
      <w:bookmarkStart w:id="4958" w:name="_Toc45826370"/>
      <w:bookmarkStart w:id="4959" w:name="_Toc121933096"/>
      <w:bookmarkStart w:id="4960" w:name="_Toc121908810"/>
      <w:bookmarkStart w:id="4961" w:name="_Toc124186605"/>
      <w:bookmarkStart w:id="4962" w:name="_Toc137240788"/>
      <w:bookmarkStart w:id="4963" w:name="_Toc137244889"/>
      <w:bookmarkStart w:id="4964" w:name="_Toc138894103"/>
      <w:bookmarkStart w:id="4965" w:name="_Toc138894335"/>
      <w:bookmarkStart w:id="4966" w:name="_Toc145036728"/>
      <w:bookmarkStart w:id="4967" w:name="_Toc153189020"/>
      <w:bookmarkStart w:id="4968" w:name="_Toc155672303"/>
      <w:bookmarkStart w:id="4969" w:name="_Toc161927946"/>
      <w:bookmarkStart w:id="4970" w:name="_Toc163213443"/>
      <w:bookmarkStart w:id="4971" w:name="_Toc169794846"/>
      <w:bookmarkStart w:id="4972" w:name="_Toc171510474"/>
      <w:bookmarkStart w:id="4973" w:name="_Toc233969953"/>
      <w:r w:rsidRPr="004E5D66">
        <w:rPr>
          <w:rFonts w:hint="eastAsia"/>
          <w:lang w:val="en-US" w:eastAsia="zh-CN"/>
        </w:rPr>
        <w:t>A.2</w:t>
      </w:r>
      <w:r w:rsidRPr="004E5D66">
        <w:tab/>
        <w:t>Fixed Reference Channels for dynamic range (16QAM, R=2/3)</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5727EF31" w14:textId="77777777" w:rsidR="00D62336" w:rsidRPr="004E5D66" w:rsidRDefault="00063062">
      <w:r w:rsidRPr="004E5D66">
        <w:t>The parameters for the reference measurement channels are specified in Table A.2-1 for dynamic range.</w:t>
      </w:r>
    </w:p>
    <w:p w14:paraId="321014E7" w14:textId="77777777" w:rsidR="00D62336" w:rsidRPr="004E5D66" w:rsidRDefault="00063062">
      <w:pPr>
        <w:pStyle w:val="TH"/>
      </w:pPr>
      <w:r w:rsidRPr="004E5D66">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4E5D66" w:rsidRPr="004E5D66" w14:paraId="22F96ECE" w14:textId="77777777">
        <w:trPr>
          <w:jc w:val="center"/>
        </w:trPr>
        <w:tc>
          <w:tcPr>
            <w:tcW w:w="3432" w:type="dxa"/>
          </w:tcPr>
          <w:p w14:paraId="2DFE9D30" w14:textId="77777777" w:rsidR="00D62336" w:rsidRPr="004E5D66" w:rsidRDefault="00063062">
            <w:pPr>
              <w:pStyle w:val="TAH"/>
            </w:pPr>
            <w:r w:rsidRPr="004E5D66">
              <w:t>Reference channel</w:t>
            </w:r>
          </w:p>
        </w:tc>
        <w:tc>
          <w:tcPr>
            <w:tcW w:w="0" w:type="auto"/>
          </w:tcPr>
          <w:p w14:paraId="1BE107EA" w14:textId="77777777" w:rsidR="00D62336" w:rsidRPr="004E5D66" w:rsidRDefault="00063062">
            <w:pPr>
              <w:pStyle w:val="TAH"/>
            </w:pPr>
            <w:r w:rsidRPr="004E5D66">
              <w:t>A2-1</w:t>
            </w:r>
          </w:p>
        </w:tc>
      </w:tr>
      <w:tr w:rsidR="004E5D66" w:rsidRPr="004E5D66" w14:paraId="00F39DC8" w14:textId="77777777">
        <w:trPr>
          <w:jc w:val="center"/>
        </w:trPr>
        <w:tc>
          <w:tcPr>
            <w:tcW w:w="3432" w:type="dxa"/>
          </w:tcPr>
          <w:p w14:paraId="561CA3A9" w14:textId="77777777" w:rsidR="00D62336" w:rsidRPr="004E5D66" w:rsidRDefault="00063062">
            <w:pPr>
              <w:pStyle w:val="TAL"/>
              <w:rPr>
                <w:rFonts w:cs="Arial"/>
              </w:rPr>
            </w:pPr>
            <w:r w:rsidRPr="004E5D66">
              <w:rPr>
                <w:rFonts w:cs="Arial"/>
              </w:rPr>
              <w:t>Allocated resource blocks</w:t>
            </w:r>
          </w:p>
        </w:tc>
        <w:tc>
          <w:tcPr>
            <w:tcW w:w="0" w:type="auto"/>
          </w:tcPr>
          <w:p w14:paraId="23BF6788" w14:textId="77777777" w:rsidR="00D62336" w:rsidRPr="004E5D66" w:rsidRDefault="00063062">
            <w:pPr>
              <w:pStyle w:val="TAC"/>
            </w:pPr>
            <w:r w:rsidRPr="004E5D66">
              <w:t>6</w:t>
            </w:r>
          </w:p>
        </w:tc>
      </w:tr>
      <w:tr w:rsidR="004E5D66" w:rsidRPr="004E5D66" w14:paraId="3A0E576C" w14:textId="77777777">
        <w:trPr>
          <w:jc w:val="center"/>
        </w:trPr>
        <w:tc>
          <w:tcPr>
            <w:tcW w:w="3432" w:type="dxa"/>
          </w:tcPr>
          <w:p w14:paraId="1CF8BF2D" w14:textId="77777777" w:rsidR="00D62336" w:rsidRPr="004E5D66" w:rsidRDefault="00063062">
            <w:pPr>
              <w:pStyle w:val="TAL"/>
              <w:rPr>
                <w:rFonts w:cs="Arial"/>
              </w:rPr>
            </w:pPr>
            <w:r w:rsidRPr="004E5D66">
              <w:rPr>
                <w:rFonts w:cs="Arial"/>
              </w:rPr>
              <w:t>DFT-OFDM Symbols per subframe</w:t>
            </w:r>
          </w:p>
        </w:tc>
        <w:tc>
          <w:tcPr>
            <w:tcW w:w="0" w:type="auto"/>
          </w:tcPr>
          <w:p w14:paraId="0DCAD9B3" w14:textId="77777777" w:rsidR="00D62336" w:rsidRPr="004E5D66" w:rsidRDefault="00063062">
            <w:pPr>
              <w:pStyle w:val="TAC"/>
            </w:pPr>
            <w:r w:rsidRPr="004E5D66">
              <w:t>12</w:t>
            </w:r>
          </w:p>
        </w:tc>
      </w:tr>
      <w:tr w:rsidR="004E5D66" w:rsidRPr="004E5D66" w14:paraId="33844A22" w14:textId="77777777">
        <w:trPr>
          <w:jc w:val="center"/>
        </w:trPr>
        <w:tc>
          <w:tcPr>
            <w:tcW w:w="3432" w:type="dxa"/>
          </w:tcPr>
          <w:p w14:paraId="533C8C95" w14:textId="77777777" w:rsidR="00D62336" w:rsidRPr="004E5D66" w:rsidRDefault="00063062">
            <w:pPr>
              <w:pStyle w:val="TAL"/>
              <w:rPr>
                <w:rFonts w:cs="Arial"/>
              </w:rPr>
            </w:pPr>
            <w:r w:rsidRPr="004E5D66">
              <w:rPr>
                <w:rFonts w:cs="Arial"/>
              </w:rPr>
              <w:t>Modulation</w:t>
            </w:r>
          </w:p>
        </w:tc>
        <w:tc>
          <w:tcPr>
            <w:tcW w:w="0" w:type="auto"/>
          </w:tcPr>
          <w:p w14:paraId="54EA1714" w14:textId="77777777" w:rsidR="00D62336" w:rsidRPr="004E5D66" w:rsidRDefault="00063062">
            <w:pPr>
              <w:pStyle w:val="TAC"/>
            </w:pPr>
            <w:r w:rsidRPr="004E5D66">
              <w:t>16QAM</w:t>
            </w:r>
          </w:p>
        </w:tc>
      </w:tr>
      <w:tr w:rsidR="004E5D66" w:rsidRPr="004E5D66" w14:paraId="205C73D1" w14:textId="77777777">
        <w:trPr>
          <w:jc w:val="center"/>
        </w:trPr>
        <w:tc>
          <w:tcPr>
            <w:tcW w:w="3432" w:type="dxa"/>
          </w:tcPr>
          <w:p w14:paraId="751CDB75" w14:textId="77777777" w:rsidR="00D62336" w:rsidRPr="004E5D66" w:rsidRDefault="00063062">
            <w:pPr>
              <w:pStyle w:val="TAL"/>
              <w:rPr>
                <w:rFonts w:cs="Arial"/>
              </w:rPr>
            </w:pPr>
            <w:r w:rsidRPr="004E5D66">
              <w:rPr>
                <w:rFonts w:cs="Arial"/>
              </w:rPr>
              <w:t>Code rate</w:t>
            </w:r>
          </w:p>
        </w:tc>
        <w:tc>
          <w:tcPr>
            <w:tcW w:w="0" w:type="auto"/>
          </w:tcPr>
          <w:p w14:paraId="6F1C00ED" w14:textId="77777777" w:rsidR="00D62336" w:rsidRPr="004E5D66" w:rsidRDefault="00063062">
            <w:pPr>
              <w:pStyle w:val="TAC"/>
            </w:pPr>
            <w:r w:rsidRPr="004E5D66">
              <w:t>2/3</w:t>
            </w:r>
          </w:p>
        </w:tc>
      </w:tr>
      <w:tr w:rsidR="004E5D66" w:rsidRPr="004E5D66" w14:paraId="7F807662" w14:textId="77777777">
        <w:trPr>
          <w:jc w:val="center"/>
        </w:trPr>
        <w:tc>
          <w:tcPr>
            <w:tcW w:w="3432" w:type="dxa"/>
          </w:tcPr>
          <w:p w14:paraId="15D3EC2D" w14:textId="77777777" w:rsidR="00D62336" w:rsidRPr="004E5D66" w:rsidRDefault="00063062">
            <w:pPr>
              <w:pStyle w:val="TAL"/>
              <w:rPr>
                <w:rFonts w:cs="Arial"/>
              </w:rPr>
            </w:pPr>
            <w:r w:rsidRPr="004E5D66">
              <w:rPr>
                <w:rFonts w:cs="Arial"/>
              </w:rPr>
              <w:t>Payload size (bits)</w:t>
            </w:r>
          </w:p>
        </w:tc>
        <w:tc>
          <w:tcPr>
            <w:tcW w:w="0" w:type="auto"/>
          </w:tcPr>
          <w:p w14:paraId="7E182641" w14:textId="77777777" w:rsidR="00D62336" w:rsidRPr="004E5D66" w:rsidRDefault="00063062">
            <w:pPr>
              <w:pStyle w:val="TAC"/>
            </w:pPr>
            <w:r w:rsidRPr="004E5D66">
              <w:t>2344</w:t>
            </w:r>
          </w:p>
        </w:tc>
      </w:tr>
      <w:tr w:rsidR="004E5D66" w:rsidRPr="004E5D66" w14:paraId="0935EE88" w14:textId="77777777">
        <w:trPr>
          <w:jc w:val="center"/>
        </w:trPr>
        <w:tc>
          <w:tcPr>
            <w:tcW w:w="3432" w:type="dxa"/>
          </w:tcPr>
          <w:p w14:paraId="7E4A87A8" w14:textId="77777777" w:rsidR="00D62336" w:rsidRPr="004E5D66" w:rsidRDefault="00063062">
            <w:pPr>
              <w:pStyle w:val="TAL"/>
              <w:rPr>
                <w:rFonts w:cs="Arial"/>
                <w:szCs w:val="22"/>
              </w:rPr>
            </w:pPr>
            <w:r w:rsidRPr="004E5D66">
              <w:rPr>
                <w:rFonts w:eastAsia="SimSun" w:cs="Arial"/>
                <w:szCs w:val="22"/>
              </w:rPr>
              <w:t>Transport block CRC (bits)</w:t>
            </w:r>
          </w:p>
        </w:tc>
        <w:tc>
          <w:tcPr>
            <w:tcW w:w="0" w:type="auto"/>
          </w:tcPr>
          <w:p w14:paraId="0C433431" w14:textId="77777777" w:rsidR="00D62336" w:rsidRPr="004E5D66" w:rsidRDefault="00063062">
            <w:pPr>
              <w:pStyle w:val="TAC"/>
            </w:pPr>
            <w:r w:rsidRPr="004E5D66">
              <w:t>24</w:t>
            </w:r>
          </w:p>
        </w:tc>
      </w:tr>
      <w:tr w:rsidR="004E5D66" w:rsidRPr="004E5D66" w14:paraId="11B43E0A" w14:textId="77777777">
        <w:trPr>
          <w:jc w:val="center"/>
        </w:trPr>
        <w:tc>
          <w:tcPr>
            <w:tcW w:w="3432" w:type="dxa"/>
          </w:tcPr>
          <w:p w14:paraId="750C89C1" w14:textId="77777777" w:rsidR="00D62336" w:rsidRPr="004E5D66" w:rsidRDefault="00063062">
            <w:pPr>
              <w:pStyle w:val="TAL"/>
              <w:rPr>
                <w:rFonts w:cs="Arial"/>
              </w:rPr>
            </w:pPr>
            <w:r w:rsidRPr="004E5D66">
              <w:rPr>
                <w:rFonts w:cs="Arial"/>
              </w:rPr>
              <w:t>Code block CRC size (bits)</w:t>
            </w:r>
          </w:p>
        </w:tc>
        <w:tc>
          <w:tcPr>
            <w:tcW w:w="0" w:type="auto"/>
          </w:tcPr>
          <w:p w14:paraId="7D0DB3B6" w14:textId="77777777" w:rsidR="00D62336" w:rsidRPr="004E5D66" w:rsidRDefault="00063062">
            <w:pPr>
              <w:pStyle w:val="TAC"/>
            </w:pPr>
            <w:r w:rsidRPr="004E5D66">
              <w:t>0</w:t>
            </w:r>
          </w:p>
        </w:tc>
      </w:tr>
      <w:tr w:rsidR="004E5D66" w:rsidRPr="004E5D66" w14:paraId="6B274EBA" w14:textId="77777777">
        <w:trPr>
          <w:jc w:val="center"/>
        </w:trPr>
        <w:tc>
          <w:tcPr>
            <w:tcW w:w="3432" w:type="dxa"/>
          </w:tcPr>
          <w:p w14:paraId="4ABCAEEB" w14:textId="77777777" w:rsidR="00D62336" w:rsidRPr="004E5D66" w:rsidRDefault="00063062">
            <w:pPr>
              <w:pStyle w:val="TAL"/>
              <w:rPr>
                <w:rFonts w:cs="Arial"/>
              </w:rPr>
            </w:pPr>
            <w:r w:rsidRPr="004E5D66">
              <w:rPr>
                <w:rFonts w:cs="Arial"/>
              </w:rPr>
              <w:t>Number of code blocks - C</w:t>
            </w:r>
          </w:p>
        </w:tc>
        <w:tc>
          <w:tcPr>
            <w:tcW w:w="0" w:type="auto"/>
          </w:tcPr>
          <w:p w14:paraId="438F4A6F" w14:textId="77777777" w:rsidR="00D62336" w:rsidRPr="004E5D66" w:rsidRDefault="00063062">
            <w:pPr>
              <w:pStyle w:val="TAC"/>
            </w:pPr>
            <w:r w:rsidRPr="004E5D66">
              <w:t>1</w:t>
            </w:r>
          </w:p>
        </w:tc>
      </w:tr>
      <w:tr w:rsidR="004E5D66" w:rsidRPr="004E5D66" w14:paraId="1CB858A7" w14:textId="77777777">
        <w:trPr>
          <w:jc w:val="center"/>
        </w:trPr>
        <w:tc>
          <w:tcPr>
            <w:tcW w:w="3432" w:type="dxa"/>
          </w:tcPr>
          <w:p w14:paraId="5E041D92" w14:textId="77777777" w:rsidR="00D62336" w:rsidRPr="004E5D66" w:rsidRDefault="00063062">
            <w:pPr>
              <w:pStyle w:val="TAL"/>
              <w:rPr>
                <w:rFonts w:cs="Arial"/>
              </w:rPr>
            </w:pPr>
            <w:r w:rsidRPr="004E5D66">
              <w:rPr>
                <w:rFonts w:cs="Arial"/>
              </w:rPr>
              <w:t>Coded block size including 12bits trellis termination (bits)</w:t>
            </w:r>
          </w:p>
        </w:tc>
        <w:tc>
          <w:tcPr>
            <w:tcW w:w="0" w:type="auto"/>
          </w:tcPr>
          <w:p w14:paraId="5EEF485F" w14:textId="77777777" w:rsidR="00D62336" w:rsidRPr="004E5D66" w:rsidRDefault="00063062">
            <w:pPr>
              <w:pStyle w:val="TAC"/>
            </w:pPr>
            <w:r w:rsidRPr="004E5D66">
              <w:t>7116</w:t>
            </w:r>
          </w:p>
        </w:tc>
      </w:tr>
      <w:tr w:rsidR="004E5D66" w:rsidRPr="004E5D66" w14:paraId="784CBA87" w14:textId="77777777">
        <w:trPr>
          <w:jc w:val="center"/>
        </w:trPr>
        <w:tc>
          <w:tcPr>
            <w:tcW w:w="3432" w:type="dxa"/>
          </w:tcPr>
          <w:p w14:paraId="672DC6F9" w14:textId="77777777" w:rsidR="00D62336" w:rsidRPr="004E5D66" w:rsidRDefault="00063062">
            <w:pPr>
              <w:pStyle w:val="TAL"/>
              <w:rPr>
                <w:rFonts w:cs="Arial"/>
              </w:rPr>
            </w:pPr>
            <w:r w:rsidRPr="004E5D66">
              <w:rPr>
                <w:rFonts w:cs="Arial"/>
              </w:rPr>
              <w:t>Total number of bits per sub-frame</w:t>
            </w:r>
          </w:p>
        </w:tc>
        <w:tc>
          <w:tcPr>
            <w:tcW w:w="0" w:type="auto"/>
          </w:tcPr>
          <w:p w14:paraId="62372329" w14:textId="77777777" w:rsidR="00D62336" w:rsidRPr="004E5D66" w:rsidRDefault="00063062">
            <w:pPr>
              <w:pStyle w:val="TAC"/>
            </w:pPr>
            <w:r w:rsidRPr="004E5D66">
              <w:t>3456</w:t>
            </w:r>
          </w:p>
        </w:tc>
      </w:tr>
      <w:tr w:rsidR="00D62336" w:rsidRPr="004E5D66" w14:paraId="0AB574FE" w14:textId="77777777">
        <w:trPr>
          <w:jc w:val="center"/>
        </w:trPr>
        <w:tc>
          <w:tcPr>
            <w:tcW w:w="3432" w:type="dxa"/>
          </w:tcPr>
          <w:p w14:paraId="329CB6B1" w14:textId="77777777" w:rsidR="00D62336" w:rsidRPr="004E5D66" w:rsidRDefault="00063062">
            <w:pPr>
              <w:pStyle w:val="TAL"/>
              <w:rPr>
                <w:rFonts w:cs="Arial"/>
              </w:rPr>
            </w:pPr>
            <w:r w:rsidRPr="004E5D66">
              <w:rPr>
                <w:rFonts w:cs="Arial"/>
              </w:rPr>
              <w:t>Total symbols per sub-frame</w:t>
            </w:r>
          </w:p>
        </w:tc>
        <w:tc>
          <w:tcPr>
            <w:tcW w:w="0" w:type="auto"/>
          </w:tcPr>
          <w:p w14:paraId="411982A3" w14:textId="77777777" w:rsidR="00D62336" w:rsidRPr="004E5D66" w:rsidRDefault="00063062">
            <w:pPr>
              <w:pStyle w:val="TAC"/>
            </w:pPr>
            <w:r w:rsidRPr="004E5D66">
              <w:t>864</w:t>
            </w:r>
          </w:p>
        </w:tc>
      </w:tr>
    </w:tbl>
    <w:p w14:paraId="6E55FC94" w14:textId="77777777" w:rsidR="00D62336" w:rsidRPr="004E5D66" w:rsidRDefault="00D62336"/>
    <w:p w14:paraId="3307DACC" w14:textId="2CEB7077" w:rsidR="00D62336" w:rsidRPr="004E5D66" w:rsidRDefault="00063062" w:rsidP="002E0D08">
      <w:pPr>
        <w:pStyle w:val="Heading1"/>
      </w:pPr>
      <w:bookmarkStart w:id="4974" w:name="_Toc82894125"/>
      <w:bookmarkStart w:id="4975" w:name="_Toc66869533"/>
      <w:bookmarkStart w:id="4976" w:name="_Toc20997913"/>
      <w:bookmarkStart w:id="4977" w:name="_Toc29478592"/>
      <w:bookmarkStart w:id="4978" w:name="_Toc98574797"/>
      <w:bookmarkStart w:id="4979" w:name="_Toc35933190"/>
      <w:bookmarkStart w:id="4980" w:name="_Toc44754198"/>
      <w:bookmarkStart w:id="4981" w:name="_Toc52466548"/>
      <w:bookmarkStart w:id="4982" w:name="_Toc37163062"/>
      <w:bookmarkStart w:id="4983" w:name="_Toc76497324"/>
      <w:bookmarkStart w:id="4984" w:name="_Toc66872351"/>
      <w:bookmarkStart w:id="4985" w:name="_Toc45825878"/>
      <w:bookmarkStart w:id="4986" w:name="_Toc37173390"/>
      <w:bookmarkStart w:id="4987" w:name="_Toc45825626"/>
      <w:bookmarkStart w:id="4988" w:name="_Toc89684656"/>
      <w:bookmarkStart w:id="4989" w:name="_Toc75173508"/>
      <w:bookmarkStart w:id="4990" w:name="_Toc45826130"/>
      <w:bookmarkStart w:id="4991" w:name="_Toc1869"/>
      <w:bookmarkStart w:id="4992" w:name="_Toc35935478"/>
      <w:bookmarkStart w:id="4993" w:name="_Toc45826382"/>
      <w:bookmarkStart w:id="4994" w:name="_Toc37173642"/>
      <w:bookmarkStart w:id="4995" w:name="_Toc121933097"/>
      <w:bookmarkStart w:id="4996" w:name="_Toc121908811"/>
      <w:bookmarkStart w:id="4997" w:name="_Toc124186606"/>
      <w:bookmarkStart w:id="4998" w:name="_Toc137240789"/>
      <w:bookmarkStart w:id="4999" w:name="_Toc137244890"/>
      <w:bookmarkStart w:id="5000" w:name="_Toc138894104"/>
      <w:bookmarkStart w:id="5001" w:name="_Toc138894336"/>
      <w:bookmarkStart w:id="5002" w:name="_Toc145036729"/>
      <w:bookmarkStart w:id="5003" w:name="_Toc153189021"/>
      <w:bookmarkStart w:id="5004" w:name="_Toc155672304"/>
      <w:bookmarkStart w:id="5005" w:name="_Toc161927947"/>
      <w:bookmarkStart w:id="5006" w:name="_Toc163213444"/>
      <w:bookmarkStart w:id="5007" w:name="_Toc169794847"/>
      <w:bookmarkStart w:id="5008" w:name="_Toc171510475"/>
      <w:bookmarkStart w:id="5009" w:name="_Toc233969954"/>
      <w:r w:rsidRPr="004E5D66">
        <w:t>A.</w:t>
      </w:r>
      <w:r w:rsidRPr="004E5D66">
        <w:rPr>
          <w:rFonts w:hint="eastAsia"/>
          <w:lang w:val="en-US" w:eastAsia="zh-CN"/>
        </w:rPr>
        <w:t>3</w:t>
      </w:r>
      <w:r w:rsidRPr="004E5D66">
        <w:tab/>
        <w:t>Fixed Reference Channels for NB-IOT reference sensitivity (</w:t>
      </w:r>
      <w:r w:rsidRPr="004E5D66">
        <w:rPr>
          <w:rFonts w:cs="Arial"/>
          <w:sz w:val="40"/>
          <w:szCs w:val="32"/>
          <w:lang w:val="en-US"/>
        </w:rPr>
        <w:t xml:space="preserve">π/2 </w:t>
      </w:r>
      <w:r w:rsidRPr="004E5D66">
        <w:t>BPSK, R=1/3)</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p>
    <w:p w14:paraId="4F6182E6" w14:textId="77777777" w:rsidR="00D62336" w:rsidRPr="004E5D66" w:rsidRDefault="00063062">
      <w:r w:rsidRPr="004E5D66">
        <w:t>The parameters for the reference measurement channels are specified in Table A.</w:t>
      </w:r>
      <w:r w:rsidRPr="004E5D66">
        <w:rPr>
          <w:rFonts w:hint="eastAsia"/>
          <w:lang w:val="en-US" w:eastAsia="zh-CN"/>
        </w:rPr>
        <w:t>3</w:t>
      </w:r>
      <w:r w:rsidRPr="004E5D66">
        <w:t>-1 for reference sensitivity.</w:t>
      </w:r>
    </w:p>
    <w:p w14:paraId="6AE793A2" w14:textId="77777777" w:rsidR="00D62336" w:rsidRPr="004E5D66" w:rsidRDefault="00063062">
      <w:pPr>
        <w:pStyle w:val="TH"/>
      </w:pPr>
      <w:r w:rsidRPr="004E5D66">
        <w:t>Table A.</w:t>
      </w:r>
      <w:r w:rsidRPr="004E5D66">
        <w:rPr>
          <w:rFonts w:hint="eastAsia"/>
          <w:lang w:val="en-US" w:eastAsia="zh-CN"/>
        </w:rPr>
        <w:t>3</w:t>
      </w:r>
      <w:r w:rsidRPr="004E5D66">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4E5D66" w:rsidRPr="004E5D66" w14:paraId="00AF49C0" w14:textId="77777777">
        <w:trPr>
          <w:jc w:val="center"/>
        </w:trPr>
        <w:tc>
          <w:tcPr>
            <w:tcW w:w="3369" w:type="dxa"/>
          </w:tcPr>
          <w:p w14:paraId="5117A523" w14:textId="77777777" w:rsidR="00D62336" w:rsidRPr="004E5D66" w:rsidRDefault="00063062">
            <w:pPr>
              <w:pStyle w:val="TAH"/>
              <w:rPr>
                <w:rFonts w:cs="Arial"/>
              </w:rPr>
            </w:pPr>
            <w:r w:rsidRPr="004E5D66">
              <w:rPr>
                <w:rFonts w:cs="Arial"/>
              </w:rPr>
              <w:t>Reference channel</w:t>
            </w:r>
          </w:p>
        </w:tc>
        <w:tc>
          <w:tcPr>
            <w:tcW w:w="1065" w:type="dxa"/>
          </w:tcPr>
          <w:p w14:paraId="13271027" w14:textId="77777777" w:rsidR="00D62336" w:rsidRPr="004E5D66" w:rsidRDefault="00063062">
            <w:pPr>
              <w:pStyle w:val="TAH"/>
              <w:rPr>
                <w:rFonts w:cs="Arial"/>
              </w:rPr>
            </w:pPr>
            <w:r w:rsidRPr="004E5D66">
              <w:rPr>
                <w:rFonts w:cs="Arial"/>
              </w:rPr>
              <w:t>A14-1</w:t>
            </w:r>
          </w:p>
        </w:tc>
        <w:tc>
          <w:tcPr>
            <w:tcW w:w="1134" w:type="dxa"/>
          </w:tcPr>
          <w:p w14:paraId="5CA352E0" w14:textId="77777777" w:rsidR="00D62336" w:rsidRPr="004E5D66" w:rsidRDefault="00063062">
            <w:pPr>
              <w:pStyle w:val="TAH"/>
              <w:rPr>
                <w:rFonts w:cs="Arial"/>
              </w:rPr>
            </w:pPr>
            <w:r w:rsidRPr="004E5D66">
              <w:rPr>
                <w:rFonts w:cs="Arial"/>
              </w:rPr>
              <w:t>A14-2</w:t>
            </w:r>
          </w:p>
        </w:tc>
      </w:tr>
      <w:tr w:rsidR="004E5D66" w:rsidRPr="004E5D66" w14:paraId="320630EB" w14:textId="77777777">
        <w:trPr>
          <w:jc w:val="center"/>
        </w:trPr>
        <w:tc>
          <w:tcPr>
            <w:tcW w:w="3369" w:type="dxa"/>
          </w:tcPr>
          <w:p w14:paraId="5FACED37" w14:textId="77777777" w:rsidR="00D62336" w:rsidRPr="004E5D66" w:rsidRDefault="00063062">
            <w:pPr>
              <w:pStyle w:val="TAL"/>
              <w:rPr>
                <w:rFonts w:cs="Arial"/>
              </w:rPr>
            </w:pPr>
            <w:r w:rsidRPr="004E5D66">
              <w:rPr>
                <w:rFonts w:cs="Arial"/>
              </w:rPr>
              <w:t>Sub-carrier spacing (kHz)</w:t>
            </w:r>
          </w:p>
        </w:tc>
        <w:tc>
          <w:tcPr>
            <w:tcW w:w="1065" w:type="dxa"/>
          </w:tcPr>
          <w:p w14:paraId="0815461B" w14:textId="77777777" w:rsidR="00D62336" w:rsidRPr="004E5D66" w:rsidRDefault="00063062">
            <w:pPr>
              <w:pStyle w:val="TAC"/>
              <w:rPr>
                <w:rFonts w:cs="Arial"/>
              </w:rPr>
            </w:pPr>
            <w:r w:rsidRPr="004E5D66">
              <w:rPr>
                <w:rFonts w:cs="Arial"/>
              </w:rPr>
              <w:t>15</w:t>
            </w:r>
          </w:p>
        </w:tc>
        <w:tc>
          <w:tcPr>
            <w:tcW w:w="1134" w:type="dxa"/>
          </w:tcPr>
          <w:p w14:paraId="332F20B3" w14:textId="77777777" w:rsidR="00D62336" w:rsidRPr="004E5D66" w:rsidRDefault="00063062">
            <w:pPr>
              <w:pStyle w:val="TAC"/>
              <w:rPr>
                <w:rFonts w:cs="Arial"/>
              </w:rPr>
            </w:pPr>
            <w:r w:rsidRPr="004E5D66">
              <w:rPr>
                <w:rFonts w:cs="Arial"/>
              </w:rPr>
              <w:t>3.75</w:t>
            </w:r>
          </w:p>
        </w:tc>
      </w:tr>
      <w:tr w:rsidR="004E5D66" w:rsidRPr="004E5D66" w14:paraId="32CC954E" w14:textId="77777777">
        <w:trPr>
          <w:jc w:val="center"/>
        </w:trPr>
        <w:tc>
          <w:tcPr>
            <w:tcW w:w="3369" w:type="dxa"/>
          </w:tcPr>
          <w:p w14:paraId="328F828F" w14:textId="0FB4C980" w:rsidR="00D62336" w:rsidRPr="004E5D66" w:rsidRDefault="00063062">
            <w:pPr>
              <w:pStyle w:val="TAL"/>
              <w:rPr>
                <w:rFonts w:cs="Arial"/>
              </w:rPr>
            </w:pPr>
            <w:r w:rsidRPr="004E5D66">
              <w:rPr>
                <w:rFonts w:cs="Arial"/>
              </w:rPr>
              <w:t xml:space="preserve">Number of </w:t>
            </w:r>
            <w:r w:rsidR="00306E24" w:rsidRPr="004E5D66">
              <w:rPr>
                <w:rFonts w:cs="Arial"/>
              </w:rPr>
              <w:t>tones</w:t>
            </w:r>
          </w:p>
        </w:tc>
        <w:tc>
          <w:tcPr>
            <w:tcW w:w="1065" w:type="dxa"/>
          </w:tcPr>
          <w:p w14:paraId="469083F6" w14:textId="77777777" w:rsidR="00D62336" w:rsidRPr="004E5D66" w:rsidRDefault="00063062">
            <w:pPr>
              <w:pStyle w:val="TAC"/>
              <w:rPr>
                <w:rFonts w:cs="Arial"/>
              </w:rPr>
            </w:pPr>
            <w:r w:rsidRPr="004E5D66">
              <w:rPr>
                <w:rFonts w:cs="Arial"/>
              </w:rPr>
              <w:t>1</w:t>
            </w:r>
          </w:p>
        </w:tc>
        <w:tc>
          <w:tcPr>
            <w:tcW w:w="1134" w:type="dxa"/>
          </w:tcPr>
          <w:p w14:paraId="3123504E" w14:textId="77777777" w:rsidR="00D62336" w:rsidRPr="004E5D66" w:rsidRDefault="00063062">
            <w:pPr>
              <w:pStyle w:val="TAC"/>
              <w:rPr>
                <w:rFonts w:cs="Arial"/>
              </w:rPr>
            </w:pPr>
            <w:r w:rsidRPr="004E5D66">
              <w:rPr>
                <w:rFonts w:cs="Arial"/>
              </w:rPr>
              <w:t>1</w:t>
            </w:r>
          </w:p>
        </w:tc>
      </w:tr>
      <w:tr w:rsidR="004E5D66" w:rsidRPr="004E5D66" w14:paraId="50AF9973" w14:textId="77777777">
        <w:trPr>
          <w:jc w:val="center"/>
        </w:trPr>
        <w:tc>
          <w:tcPr>
            <w:tcW w:w="3369" w:type="dxa"/>
          </w:tcPr>
          <w:p w14:paraId="6D88AA6C" w14:textId="77777777" w:rsidR="00D62336" w:rsidRPr="004E5D66" w:rsidRDefault="00063062">
            <w:pPr>
              <w:pStyle w:val="TAL"/>
              <w:rPr>
                <w:rFonts w:cs="Arial"/>
              </w:rPr>
            </w:pPr>
            <w:r w:rsidRPr="004E5D66">
              <w:rPr>
                <w:rFonts w:cs="Arial"/>
              </w:rPr>
              <w:t>Diversity</w:t>
            </w:r>
          </w:p>
        </w:tc>
        <w:tc>
          <w:tcPr>
            <w:tcW w:w="1065" w:type="dxa"/>
          </w:tcPr>
          <w:p w14:paraId="2EFEF050" w14:textId="77777777" w:rsidR="00D62336" w:rsidRPr="004E5D66" w:rsidRDefault="00063062">
            <w:pPr>
              <w:pStyle w:val="TAC"/>
              <w:jc w:val="left"/>
              <w:rPr>
                <w:rFonts w:cs="Arial"/>
              </w:rPr>
            </w:pPr>
            <w:r w:rsidRPr="004E5D66">
              <w:rPr>
                <w:rFonts w:cs="Arial"/>
              </w:rPr>
              <w:t xml:space="preserve">   No</w:t>
            </w:r>
          </w:p>
        </w:tc>
        <w:tc>
          <w:tcPr>
            <w:tcW w:w="1134" w:type="dxa"/>
          </w:tcPr>
          <w:p w14:paraId="0556094E" w14:textId="77777777" w:rsidR="00D62336" w:rsidRPr="004E5D66" w:rsidRDefault="00063062">
            <w:pPr>
              <w:pStyle w:val="TAC"/>
              <w:rPr>
                <w:rFonts w:cs="Arial"/>
              </w:rPr>
            </w:pPr>
            <w:r w:rsidRPr="004E5D66">
              <w:rPr>
                <w:rFonts w:cs="Arial"/>
              </w:rPr>
              <w:t>No</w:t>
            </w:r>
          </w:p>
        </w:tc>
      </w:tr>
      <w:tr w:rsidR="004E5D66" w:rsidRPr="004E5D66" w14:paraId="5FDC59DD" w14:textId="77777777">
        <w:trPr>
          <w:jc w:val="center"/>
        </w:trPr>
        <w:tc>
          <w:tcPr>
            <w:tcW w:w="3369" w:type="dxa"/>
          </w:tcPr>
          <w:p w14:paraId="7B9EBFBE" w14:textId="77777777" w:rsidR="00D62336" w:rsidRPr="004E5D66" w:rsidRDefault="00063062">
            <w:pPr>
              <w:pStyle w:val="TAL"/>
              <w:rPr>
                <w:rFonts w:cs="Arial"/>
              </w:rPr>
            </w:pPr>
            <w:r w:rsidRPr="004E5D66">
              <w:rPr>
                <w:rFonts w:cs="Arial"/>
              </w:rPr>
              <w:t>Modulation</w:t>
            </w:r>
          </w:p>
        </w:tc>
        <w:tc>
          <w:tcPr>
            <w:tcW w:w="1065" w:type="dxa"/>
          </w:tcPr>
          <w:p w14:paraId="142EDC9A" w14:textId="77777777" w:rsidR="00D62336" w:rsidRPr="004E5D66" w:rsidRDefault="00063062">
            <w:pPr>
              <w:pStyle w:val="TAC"/>
              <w:rPr>
                <w:rFonts w:cs="Arial"/>
              </w:rPr>
            </w:pPr>
            <w:r w:rsidRPr="004E5D66">
              <w:rPr>
                <w:rFonts w:cs="Arial"/>
                <w:szCs w:val="32"/>
                <w:lang w:val="en-US"/>
              </w:rPr>
              <w:t>π/2 BPSK</w:t>
            </w:r>
          </w:p>
        </w:tc>
        <w:tc>
          <w:tcPr>
            <w:tcW w:w="1134" w:type="dxa"/>
          </w:tcPr>
          <w:p w14:paraId="64D1CE18" w14:textId="77777777" w:rsidR="00D62336" w:rsidRPr="004E5D66" w:rsidRDefault="00063062">
            <w:pPr>
              <w:pStyle w:val="TAC"/>
              <w:rPr>
                <w:rFonts w:cs="Arial"/>
              </w:rPr>
            </w:pPr>
            <w:r w:rsidRPr="004E5D66">
              <w:rPr>
                <w:rFonts w:cs="Arial"/>
                <w:szCs w:val="32"/>
                <w:lang w:val="en-US"/>
              </w:rPr>
              <w:t>π/2 BPSK</w:t>
            </w:r>
          </w:p>
        </w:tc>
      </w:tr>
      <w:tr w:rsidR="004E5D66" w:rsidRPr="004E5D66" w14:paraId="40DF6AAF" w14:textId="77777777">
        <w:trPr>
          <w:jc w:val="center"/>
        </w:trPr>
        <w:tc>
          <w:tcPr>
            <w:tcW w:w="3369" w:type="dxa"/>
          </w:tcPr>
          <w:p w14:paraId="237069C0" w14:textId="77777777" w:rsidR="00D62336" w:rsidRPr="004E5D66" w:rsidRDefault="00063062">
            <w:pPr>
              <w:pStyle w:val="TAL"/>
              <w:rPr>
                <w:rFonts w:cs="Arial"/>
              </w:rPr>
            </w:pPr>
            <w:r w:rsidRPr="004E5D66">
              <w:rPr>
                <w:rFonts w:cs="Arial"/>
              </w:rPr>
              <w:t>Frequency offset</w:t>
            </w:r>
          </w:p>
        </w:tc>
        <w:tc>
          <w:tcPr>
            <w:tcW w:w="1065" w:type="dxa"/>
          </w:tcPr>
          <w:p w14:paraId="2A95A4E5" w14:textId="77777777" w:rsidR="00D62336" w:rsidRPr="004E5D66" w:rsidRDefault="00063062">
            <w:pPr>
              <w:pStyle w:val="TAC"/>
              <w:rPr>
                <w:rFonts w:cs="Arial"/>
                <w:szCs w:val="32"/>
                <w:lang w:val="en-US"/>
              </w:rPr>
            </w:pPr>
            <w:r w:rsidRPr="004E5D66">
              <w:rPr>
                <w:rFonts w:cs="Arial"/>
                <w:szCs w:val="32"/>
                <w:lang w:val="en-US"/>
              </w:rPr>
              <w:t>0</w:t>
            </w:r>
          </w:p>
        </w:tc>
        <w:tc>
          <w:tcPr>
            <w:tcW w:w="1134" w:type="dxa"/>
          </w:tcPr>
          <w:p w14:paraId="49E3BD3B" w14:textId="77777777" w:rsidR="00D62336" w:rsidRPr="004E5D66" w:rsidRDefault="00063062">
            <w:pPr>
              <w:pStyle w:val="TAC"/>
              <w:rPr>
                <w:rFonts w:cs="Arial"/>
                <w:szCs w:val="32"/>
                <w:lang w:val="en-US"/>
              </w:rPr>
            </w:pPr>
            <w:r w:rsidRPr="004E5D66">
              <w:rPr>
                <w:rFonts w:cs="Arial"/>
                <w:szCs w:val="32"/>
                <w:lang w:val="en-US"/>
              </w:rPr>
              <w:t>0</w:t>
            </w:r>
          </w:p>
        </w:tc>
      </w:tr>
      <w:tr w:rsidR="004E5D66" w:rsidRPr="004E5D66" w14:paraId="1B5769A9" w14:textId="77777777">
        <w:trPr>
          <w:jc w:val="center"/>
        </w:trPr>
        <w:tc>
          <w:tcPr>
            <w:tcW w:w="3369" w:type="dxa"/>
          </w:tcPr>
          <w:p w14:paraId="560C84C7" w14:textId="4238C338" w:rsidR="000D7E68" w:rsidRPr="004E5D66" w:rsidRDefault="000D7E68" w:rsidP="000D7E68">
            <w:pPr>
              <w:pStyle w:val="TAL"/>
              <w:rPr>
                <w:rFonts w:cs="Arial"/>
              </w:rPr>
            </w:pPr>
            <w:r w:rsidRPr="004E5D66">
              <w:rPr>
                <w:rFonts w:cs="Arial"/>
              </w:rPr>
              <w:t>Channel estimation length (ms)</w:t>
            </w:r>
            <w:r w:rsidRPr="004E5D66">
              <w:rPr>
                <w:rFonts w:cs="Arial"/>
                <w:lang w:eastAsia="ja-JP"/>
              </w:rPr>
              <w:t xml:space="preserve"> (NOTE)</w:t>
            </w:r>
            <w:r w:rsidRPr="004E5D66">
              <w:rPr>
                <w:rFonts w:cs="Arial"/>
                <w:vertAlign w:val="superscript"/>
                <w:lang w:eastAsia="ja-JP"/>
              </w:rPr>
              <w:t xml:space="preserve"> </w:t>
            </w:r>
          </w:p>
        </w:tc>
        <w:tc>
          <w:tcPr>
            <w:tcW w:w="1065" w:type="dxa"/>
          </w:tcPr>
          <w:p w14:paraId="394EB1E4" w14:textId="77777777" w:rsidR="000D7E68" w:rsidRPr="004E5D66" w:rsidRDefault="000D7E68" w:rsidP="000D7E68">
            <w:pPr>
              <w:pStyle w:val="TAC"/>
              <w:rPr>
                <w:rFonts w:cs="Arial"/>
                <w:szCs w:val="32"/>
                <w:lang w:val="en-US"/>
              </w:rPr>
            </w:pPr>
            <w:r w:rsidRPr="004E5D66">
              <w:rPr>
                <w:rFonts w:cs="Arial"/>
                <w:szCs w:val="32"/>
                <w:lang w:val="en-US"/>
              </w:rPr>
              <w:t>4</w:t>
            </w:r>
          </w:p>
        </w:tc>
        <w:tc>
          <w:tcPr>
            <w:tcW w:w="1134" w:type="dxa"/>
          </w:tcPr>
          <w:p w14:paraId="1B0B4B60" w14:textId="77777777" w:rsidR="000D7E68" w:rsidRPr="004E5D66" w:rsidRDefault="000D7E68" w:rsidP="000D7E68">
            <w:pPr>
              <w:pStyle w:val="TAC"/>
              <w:rPr>
                <w:rFonts w:cs="Arial"/>
                <w:szCs w:val="32"/>
                <w:lang w:val="en-US"/>
              </w:rPr>
            </w:pPr>
            <w:r w:rsidRPr="004E5D66">
              <w:rPr>
                <w:rFonts w:cs="Arial"/>
                <w:szCs w:val="32"/>
                <w:lang w:val="en-US"/>
              </w:rPr>
              <w:t>16</w:t>
            </w:r>
          </w:p>
        </w:tc>
      </w:tr>
      <w:tr w:rsidR="004E5D66" w:rsidRPr="004E5D66" w14:paraId="627C303F" w14:textId="77777777">
        <w:trPr>
          <w:jc w:val="center"/>
        </w:trPr>
        <w:tc>
          <w:tcPr>
            <w:tcW w:w="3369" w:type="dxa"/>
          </w:tcPr>
          <w:p w14:paraId="037D2C53" w14:textId="77777777" w:rsidR="00D62336" w:rsidRPr="004E5D66" w:rsidRDefault="00063062">
            <w:pPr>
              <w:pStyle w:val="TAL"/>
              <w:rPr>
                <w:rFonts w:cs="Arial"/>
              </w:rPr>
            </w:pPr>
            <w:r w:rsidRPr="004E5D66">
              <w:rPr>
                <w:rFonts w:cs="Arial"/>
              </w:rPr>
              <w:t>Number of NPUSCH repetition</w:t>
            </w:r>
          </w:p>
        </w:tc>
        <w:tc>
          <w:tcPr>
            <w:tcW w:w="1065" w:type="dxa"/>
          </w:tcPr>
          <w:p w14:paraId="741A1AE8" w14:textId="77777777" w:rsidR="00D62336" w:rsidRPr="004E5D66" w:rsidRDefault="00063062">
            <w:pPr>
              <w:pStyle w:val="TAC"/>
              <w:rPr>
                <w:rFonts w:cs="Arial"/>
              </w:rPr>
            </w:pPr>
            <w:r w:rsidRPr="004E5D66">
              <w:rPr>
                <w:rFonts w:cs="Arial"/>
              </w:rPr>
              <w:t>1</w:t>
            </w:r>
          </w:p>
        </w:tc>
        <w:tc>
          <w:tcPr>
            <w:tcW w:w="1134" w:type="dxa"/>
          </w:tcPr>
          <w:p w14:paraId="28871D4F" w14:textId="77777777" w:rsidR="00D62336" w:rsidRPr="004E5D66" w:rsidRDefault="00063062">
            <w:pPr>
              <w:pStyle w:val="TAC"/>
              <w:rPr>
                <w:rFonts w:cs="Arial"/>
              </w:rPr>
            </w:pPr>
            <w:r w:rsidRPr="004E5D66">
              <w:rPr>
                <w:rFonts w:cs="Arial"/>
              </w:rPr>
              <w:t>1</w:t>
            </w:r>
          </w:p>
        </w:tc>
      </w:tr>
      <w:tr w:rsidR="004E5D66" w:rsidRPr="004E5D66" w14:paraId="333D7C9C" w14:textId="77777777">
        <w:trPr>
          <w:jc w:val="center"/>
        </w:trPr>
        <w:tc>
          <w:tcPr>
            <w:tcW w:w="3369" w:type="dxa"/>
          </w:tcPr>
          <w:p w14:paraId="5153C4D7" w14:textId="77777777" w:rsidR="00D62336" w:rsidRPr="004E5D66" w:rsidRDefault="00063062">
            <w:pPr>
              <w:pStyle w:val="TAL"/>
              <w:rPr>
                <w:rFonts w:cs="Arial"/>
              </w:rPr>
            </w:pPr>
            <w:r w:rsidRPr="004E5D66">
              <w:rPr>
                <w:rFonts w:cs="Arial"/>
              </w:rPr>
              <w:t>IMCS / TBS</w:t>
            </w:r>
          </w:p>
        </w:tc>
        <w:tc>
          <w:tcPr>
            <w:tcW w:w="1065" w:type="dxa"/>
          </w:tcPr>
          <w:p w14:paraId="15B351C9" w14:textId="77777777" w:rsidR="00D62336" w:rsidRPr="004E5D66" w:rsidRDefault="00063062">
            <w:pPr>
              <w:pStyle w:val="TAC"/>
              <w:rPr>
                <w:rFonts w:cs="Arial"/>
              </w:rPr>
            </w:pPr>
            <w:r w:rsidRPr="004E5D66">
              <w:rPr>
                <w:rFonts w:cs="Arial"/>
              </w:rPr>
              <w:t>0 / 0</w:t>
            </w:r>
          </w:p>
        </w:tc>
        <w:tc>
          <w:tcPr>
            <w:tcW w:w="1134" w:type="dxa"/>
          </w:tcPr>
          <w:p w14:paraId="1B555228" w14:textId="77777777" w:rsidR="00D62336" w:rsidRPr="004E5D66" w:rsidRDefault="00063062">
            <w:pPr>
              <w:pStyle w:val="TAC"/>
              <w:rPr>
                <w:rFonts w:cs="Arial"/>
              </w:rPr>
            </w:pPr>
            <w:r w:rsidRPr="004E5D66">
              <w:rPr>
                <w:rFonts w:cs="Arial"/>
              </w:rPr>
              <w:t>0 / 0</w:t>
            </w:r>
          </w:p>
        </w:tc>
      </w:tr>
      <w:tr w:rsidR="004E5D66" w:rsidRPr="004E5D66" w14:paraId="18B21549" w14:textId="77777777">
        <w:trPr>
          <w:jc w:val="center"/>
        </w:trPr>
        <w:tc>
          <w:tcPr>
            <w:tcW w:w="3369" w:type="dxa"/>
          </w:tcPr>
          <w:p w14:paraId="58E2295D" w14:textId="77777777" w:rsidR="00D62336" w:rsidRPr="004E5D66" w:rsidRDefault="00063062">
            <w:pPr>
              <w:pStyle w:val="TAL"/>
              <w:rPr>
                <w:rFonts w:cs="Arial"/>
              </w:rPr>
            </w:pPr>
            <w:r w:rsidRPr="004E5D66">
              <w:rPr>
                <w:rFonts w:cs="Arial"/>
              </w:rPr>
              <w:t>Payload size (bits)</w:t>
            </w:r>
          </w:p>
        </w:tc>
        <w:tc>
          <w:tcPr>
            <w:tcW w:w="1065" w:type="dxa"/>
          </w:tcPr>
          <w:p w14:paraId="7759B391" w14:textId="77777777" w:rsidR="00D62336" w:rsidRPr="004E5D66" w:rsidRDefault="00063062">
            <w:pPr>
              <w:pStyle w:val="TAC"/>
              <w:rPr>
                <w:rFonts w:cs="Arial"/>
              </w:rPr>
            </w:pPr>
            <w:r w:rsidRPr="004E5D66">
              <w:rPr>
                <w:rFonts w:cs="Arial"/>
              </w:rPr>
              <w:t>32</w:t>
            </w:r>
          </w:p>
        </w:tc>
        <w:tc>
          <w:tcPr>
            <w:tcW w:w="1134" w:type="dxa"/>
          </w:tcPr>
          <w:p w14:paraId="474AB943" w14:textId="77777777" w:rsidR="00D62336" w:rsidRPr="004E5D66" w:rsidRDefault="00063062">
            <w:pPr>
              <w:pStyle w:val="TAC"/>
              <w:rPr>
                <w:rFonts w:cs="Arial"/>
              </w:rPr>
            </w:pPr>
            <w:r w:rsidRPr="004E5D66">
              <w:rPr>
                <w:rFonts w:cs="Arial"/>
              </w:rPr>
              <w:t>32</w:t>
            </w:r>
          </w:p>
        </w:tc>
      </w:tr>
      <w:tr w:rsidR="004E5D66" w:rsidRPr="004E5D66" w14:paraId="25F0B725" w14:textId="77777777">
        <w:trPr>
          <w:jc w:val="center"/>
        </w:trPr>
        <w:tc>
          <w:tcPr>
            <w:tcW w:w="3369" w:type="dxa"/>
          </w:tcPr>
          <w:p w14:paraId="02E7521D" w14:textId="77777777" w:rsidR="00D62336" w:rsidRPr="004E5D66" w:rsidRDefault="00063062">
            <w:pPr>
              <w:pStyle w:val="TAL"/>
              <w:rPr>
                <w:rFonts w:cs="Arial"/>
              </w:rPr>
            </w:pPr>
            <w:r w:rsidRPr="004E5D66">
              <w:rPr>
                <w:rFonts w:cs="Arial"/>
              </w:rPr>
              <w:t>Allocated resource unit</w:t>
            </w:r>
          </w:p>
        </w:tc>
        <w:tc>
          <w:tcPr>
            <w:tcW w:w="1065" w:type="dxa"/>
          </w:tcPr>
          <w:p w14:paraId="7F45C5AC" w14:textId="77777777" w:rsidR="00D62336" w:rsidRPr="004E5D66" w:rsidRDefault="00063062">
            <w:pPr>
              <w:pStyle w:val="TAC"/>
              <w:rPr>
                <w:rFonts w:cs="Arial"/>
              </w:rPr>
            </w:pPr>
            <w:r w:rsidRPr="004E5D66">
              <w:rPr>
                <w:rFonts w:cs="Arial"/>
              </w:rPr>
              <w:t>2</w:t>
            </w:r>
          </w:p>
        </w:tc>
        <w:tc>
          <w:tcPr>
            <w:tcW w:w="1134" w:type="dxa"/>
          </w:tcPr>
          <w:p w14:paraId="32BD5EF5" w14:textId="77777777" w:rsidR="00D62336" w:rsidRPr="004E5D66" w:rsidRDefault="00063062">
            <w:pPr>
              <w:pStyle w:val="TAC"/>
              <w:rPr>
                <w:rFonts w:cs="Arial"/>
              </w:rPr>
            </w:pPr>
            <w:r w:rsidRPr="004E5D66">
              <w:rPr>
                <w:rFonts w:cs="Arial"/>
              </w:rPr>
              <w:t>2</w:t>
            </w:r>
          </w:p>
        </w:tc>
      </w:tr>
      <w:tr w:rsidR="004E5D66" w:rsidRPr="004E5D66" w14:paraId="14EDDA85" w14:textId="77777777">
        <w:trPr>
          <w:jc w:val="center"/>
        </w:trPr>
        <w:tc>
          <w:tcPr>
            <w:tcW w:w="3369" w:type="dxa"/>
          </w:tcPr>
          <w:p w14:paraId="1EAECDA0" w14:textId="77777777" w:rsidR="00D62336" w:rsidRPr="004E5D66" w:rsidRDefault="00063062">
            <w:pPr>
              <w:pStyle w:val="TAL"/>
              <w:rPr>
                <w:rFonts w:cs="Arial"/>
              </w:rPr>
            </w:pPr>
            <w:r w:rsidRPr="004E5D66">
              <w:rPr>
                <w:rFonts w:cs="Arial"/>
              </w:rPr>
              <w:t>Code rate (target)</w:t>
            </w:r>
          </w:p>
        </w:tc>
        <w:tc>
          <w:tcPr>
            <w:tcW w:w="1065" w:type="dxa"/>
          </w:tcPr>
          <w:p w14:paraId="33133C08" w14:textId="77777777" w:rsidR="00D62336" w:rsidRPr="004E5D66" w:rsidRDefault="00063062">
            <w:pPr>
              <w:pStyle w:val="TAC"/>
              <w:rPr>
                <w:rFonts w:cs="Arial"/>
              </w:rPr>
            </w:pPr>
            <w:r w:rsidRPr="004E5D66">
              <w:rPr>
                <w:rFonts w:cs="Arial"/>
              </w:rPr>
              <w:t>1/3</w:t>
            </w:r>
          </w:p>
        </w:tc>
        <w:tc>
          <w:tcPr>
            <w:tcW w:w="1134" w:type="dxa"/>
          </w:tcPr>
          <w:p w14:paraId="03F2CEA2" w14:textId="77777777" w:rsidR="00D62336" w:rsidRPr="004E5D66" w:rsidRDefault="00063062">
            <w:pPr>
              <w:pStyle w:val="TAC"/>
              <w:rPr>
                <w:rFonts w:cs="Arial"/>
              </w:rPr>
            </w:pPr>
            <w:r w:rsidRPr="004E5D66">
              <w:rPr>
                <w:rFonts w:cs="Arial"/>
              </w:rPr>
              <w:t>1/3</w:t>
            </w:r>
          </w:p>
        </w:tc>
      </w:tr>
      <w:tr w:rsidR="004E5D66" w:rsidRPr="004E5D66" w14:paraId="7F3F9975" w14:textId="77777777">
        <w:trPr>
          <w:jc w:val="center"/>
        </w:trPr>
        <w:tc>
          <w:tcPr>
            <w:tcW w:w="3369" w:type="dxa"/>
          </w:tcPr>
          <w:p w14:paraId="03E4E69A" w14:textId="77777777" w:rsidR="00D62336" w:rsidRPr="004E5D66" w:rsidRDefault="00063062">
            <w:pPr>
              <w:pStyle w:val="TAL"/>
              <w:rPr>
                <w:rFonts w:cs="Arial"/>
              </w:rPr>
            </w:pPr>
            <w:r w:rsidRPr="004E5D66">
              <w:rPr>
                <w:rFonts w:cs="Arial"/>
              </w:rPr>
              <w:t>Code rate (effective)</w:t>
            </w:r>
          </w:p>
        </w:tc>
        <w:tc>
          <w:tcPr>
            <w:tcW w:w="1065" w:type="dxa"/>
          </w:tcPr>
          <w:p w14:paraId="7F6F63F4" w14:textId="77777777" w:rsidR="00D62336" w:rsidRPr="004E5D66" w:rsidRDefault="00063062">
            <w:pPr>
              <w:pStyle w:val="TAC"/>
              <w:rPr>
                <w:rFonts w:cs="Arial"/>
              </w:rPr>
            </w:pPr>
            <w:r w:rsidRPr="004E5D66">
              <w:rPr>
                <w:rFonts w:cs="Arial"/>
              </w:rPr>
              <w:t>0.29</w:t>
            </w:r>
          </w:p>
        </w:tc>
        <w:tc>
          <w:tcPr>
            <w:tcW w:w="1134" w:type="dxa"/>
          </w:tcPr>
          <w:p w14:paraId="6F5A88D0" w14:textId="77777777" w:rsidR="00D62336" w:rsidRPr="004E5D66" w:rsidRDefault="00063062">
            <w:pPr>
              <w:pStyle w:val="TAC"/>
              <w:rPr>
                <w:rFonts w:cs="Arial"/>
              </w:rPr>
            </w:pPr>
            <w:r w:rsidRPr="004E5D66">
              <w:rPr>
                <w:rFonts w:cs="Arial"/>
              </w:rPr>
              <w:t>0.29</w:t>
            </w:r>
          </w:p>
        </w:tc>
      </w:tr>
      <w:tr w:rsidR="004E5D66" w:rsidRPr="004E5D66" w14:paraId="3B827800" w14:textId="77777777">
        <w:trPr>
          <w:jc w:val="center"/>
        </w:trPr>
        <w:tc>
          <w:tcPr>
            <w:tcW w:w="3369" w:type="dxa"/>
          </w:tcPr>
          <w:p w14:paraId="45EF0E1F" w14:textId="77777777" w:rsidR="00D62336" w:rsidRPr="004E5D66" w:rsidRDefault="00063062">
            <w:pPr>
              <w:pStyle w:val="TAL"/>
              <w:rPr>
                <w:rFonts w:cs="Arial"/>
                <w:szCs w:val="22"/>
              </w:rPr>
            </w:pPr>
            <w:r w:rsidRPr="004E5D66">
              <w:rPr>
                <w:rFonts w:eastAsia="SimSun" w:cs="Arial"/>
                <w:szCs w:val="22"/>
              </w:rPr>
              <w:t>Transport block CRC (bits)</w:t>
            </w:r>
          </w:p>
        </w:tc>
        <w:tc>
          <w:tcPr>
            <w:tcW w:w="1065" w:type="dxa"/>
          </w:tcPr>
          <w:p w14:paraId="7EFD9566" w14:textId="77777777" w:rsidR="00D62336" w:rsidRPr="004E5D66" w:rsidRDefault="00063062">
            <w:pPr>
              <w:pStyle w:val="TAC"/>
              <w:rPr>
                <w:rFonts w:cs="Arial"/>
              </w:rPr>
            </w:pPr>
            <w:r w:rsidRPr="004E5D66">
              <w:rPr>
                <w:rFonts w:cs="Arial"/>
              </w:rPr>
              <w:t>24</w:t>
            </w:r>
          </w:p>
        </w:tc>
        <w:tc>
          <w:tcPr>
            <w:tcW w:w="1134" w:type="dxa"/>
          </w:tcPr>
          <w:p w14:paraId="61595799" w14:textId="77777777" w:rsidR="00D62336" w:rsidRPr="004E5D66" w:rsidRDefault="00063062">
            <w:pPr>
              <w:pStyle w:val="TAC"/>
              <w:rPr>
                <w:rFonts w:cs="Arial"/>
              </w:rPr>
            </w:pPr>
            <w:r w:rsidRPr="004E5D66">
              <w:rPr>
                <w:rFonts w:cs="Arial"/>
              </w:rPr>
              <w:t>24</w:t>
            </w:r>
          </w:p>
        </w:tc>
      </w:tr>
      <w:tr w:rsidR="004E5D66" w:rsidRPr="004E5D66" w14:paraId="43D26724" w14:textId="77777777">
        <w:trPr>
          <w:jc w:val="center"/>
        </w:trPr>
        <w:tc>
          <w:tcPr>
            <w:tcW w:w="3369" w:type="dxa"/>
          </w:tcPr>
          <w:p w14:paraId="174275AA" w14:textId="77777777" w:rsidR="00D62336" w:rsidRPr="004E5D66" w:rsidRDefault="00063062">
            <w:pPr>
              <w:pStyle w:val="TAL"/>
              <w:rPr>
                <w:rFonts w:cs="Arial"/>
              </w:rPr>
            </w:pPr>
            <w:r w:rsidRPr="004E5D66">
              <w:rPr>
                <w:rFonts w:cs="Arial"/>
              </w:rPr>
              <w:t>Code block CRC size (bits)</w:t>
            </w:r>
          </w:p>
        </w:tc>
        <w:tc>
          <w:tcPr>
            <w:tcW w:w="1065" w:type="dxa"/>
          </w:tcPr>
          <w:p w14:paraId="6BA8B02E" w14:textId="77777777" w:rsidR="00D62336" w:rsidRPr="004E5D66" w:rsidRDefault="00063062">
            <w:pPr>
              <w:pStyle w:val="TAC"/>
              <w:rPr>
                <w:rFonts w:cs="Arial"/>
              </w:rPr>
            </w:pPr>
            <w:r w:rsidRPr="004E5D66">
              <w:rPr>
                <w:rFonts w:cs="Arial"/>
              </w:rPr>
              <w:t>0</w:t>
            </w:r>
          </w:p>
        </w:tc>
        <w:tc>
          <w:tcPr>
            <w:tcW w:w="1134" w:type="dxa"/>
          </w:tcPr>
          <w:p w14:paraId="417BC21B" w14:textId="77777777" w:rsidR="00D62336" w:rsidRPr="004E5D66" w:rsidRDefault="00063062">
            <w:pPr>
              <w:pStyle w:val="TAC"/>
              <w:rPr>
                <w:rFonts w:cs="Arial"/>
              </w:rPr>
            </w:pPr>
            <w:r w:rsidRPr="004E5D66">
              <w:rPr>
                <w:rFonts w:cs="Arial"/>
              </w:rPr>
              <w:t>0</w:t>
            </w:r>
          </w:p>
        </w:tc>
      </w:tr>
      <w:tr w:rsidR="004E5D66" w:rsidRPr="004E5D66" w14:paraId="12272FFF" w14:textId="77777777">
        <w:trPr>
          <w:jc w:val="center"/>
        </w:trPr>
        <w:tc>
          <w:tcPr>
            <w:tcW w:w="3369" w:type="dxa"/>
          </w:tcPr>
          <w:p w14:paraId="79CBA80A" w14:textId="77777777" w:rsidR="00D62336" w:rsidRPr="004E5D66" w:rsidRDefault="00063062">
            <w:pPr>
              <w:pStyle w:val="TAL"/>
              <w:rPr>
                <w:rFonts w:cs="Arial"/>
              </w:rPr>
            </w:pPr>
            <w:r w:rsidRPr="004E5D66">
              <w:rPr>
                <w:rFonts w:cs="Arial"/>
              </w:rPr>
              <w:t>Number of code blocks - C</w:t>
            </w:r>
          </w:p>
        </w:tc>
        <w:tc>
          <w:tcPr>
            <w:tcW w:w="1065" w:type="dxa"/>
          </w:tcPr>
          <w:p w14:paraId="14FA9147" w14:textId="77777777" w:rsidR="00D62336" w:rsidRPr="004E5D66" w:rsidRDefault="00063062">
            <w:pPr>
              <w:pStyle w:val="TAC"/>
              <w:rPr>
                <w:rFonts w:cs="Arial"/>
              </w:rPr>
            </w:pPr>
            <w:r w:rsidRPr="004E5D66">
              <w:rPr>
                <w:rFonts w:cs="Arial"/>
              </w:rPr>
              <w:t>1</w:t>
            </w:r>
          </w:p>
        </w:tc>
        <w:tc>
          <w:tcPr>
            <w:tcW w:w="1134" w:type="dxa"/>
          </w:tcPr>
          <w:p w14:paraId="6BA41E31" w14:textId="77777777" w:rsidR="00D62336" w:rsidRPr="004E5D66" w:rsidRDefault="00063062">
            <w:pPr>
              <w:pStyle w:val="TAC"/>
              <w:rPr>
                <w:rFonts w:cs="Arial"/>
              </w:rPr>
            </w:pPr>
            <w:r w:rsidRPr="004E5D66">
              <w:rPr>
                <w:rFonts w:cs="Arial"/>
              </w:rPr>
              <w:t>1</w:t>
            </w:r>
          </w:p>
        </w:tc>
      </w:tr>
      <w:tr w:rsidR="004E5D66" w:rsidRPr="004E5D66" w14:paraId="3D730283" w14:textId="77777777">
        <w:trPr>
          <w:jc w:val="center"/>
        </w:trPr>
        <w:tc>
          <w:tcPr>
            <w:tcW w:w="3369" w:type="dxa"/>
          </w:tcPr>
          <w:p w14:paraId="0468F639" w14:textId="77777777" w:rsidR="00D62336" w:rsidRPr="004E5D66" w:rsidRDefault="00063062">
            <w:pPr>
              <w:pStyle w:val="TAL"/>
              <w:rPr>
                <w:rFonts w:cs="Arial"/>
              </w:rPr>
            </w:pPr>
            <w:r w:rsidRPr="004E5D66">
              <w:rPr>
                <w:rFonts w:cs="Arial"/>
              </w:rPr>
              <w:t>Total number of bits per resource unit</w:t>
            </w:r>
          </w:p>
        </w:tc>
        <w:tc>
          <w:tcPr>
            <w:tcW w:w="1065" w:type="dxa"/>
          </w:tcPr>
          <w:p w14:paraId="49BA9F1B" w14:textId="77777777" w:rsidR="00D62336" w:rsidRPr="004E5D66" w:rsidRDefault="00063062">
            <w:pPr>
              <w:pStyle w:val="TAC"/>
              <w:rPr>
                <w:rFonts w:cs="Arial"/>
              </w:rPr>
            </w:pPr>
            <w:r w:rsidRPr="004E5D66">
              <w:rPr>
                <w:rFonts w:cs="Arial"/>
              </w:rPr>
              <w:t>96</w:t>
            </w:r>
          </w:p>
        </w:tc>
        <w:tc>
          <w:tcPr>
            <w:tcW w:w="1134" w:type="dxa"/>
          </w:tcPr>
          <w:p w14:paraId="1776A3B5" w14:textId="77777777" w:rsidR="00D62336" w:rsidRPr="004E5D66" w:rsidRDefault="00063062">
            <w:pPr>
              <w:pStyle w:val="TAC"/>
              <w:rPr>
                <w:rFonts w:cs="Arial"/>
              </w:rPr>
            </w:pPr>
            <w:r w:rsidRPr="004E5D66">
              <w:rPr>
                <w:rFonts w:cs="Arial"/>
              </w:rPr>
              <w:t>96</w:t>
            </w:r>
          </w:p>
        </w:tc>
      </w:tr>
      <w:tr w:rsidR="004E5D66" w:rsidRPr="004E5D66" w14:paraId="5686CD52" w14:textId="77777777">
        <w:trPr>
          <w:jc w:val="center"/>
        </w:trPr>
        <w:tc>
          <w:tcPr>
            <w:tcW w:w="3369" w:type="dxa"/>
          </w:tcPr>
          <w:p w14:paraId="0034386E" w14:textId="77777777" w:rsidR="00D62336" w:rsidRPr="004E5D66" w:rsidRDefault="00063062">
            <w:pPr>
              <w:pStyle w:val="TAL"/>
              <w:rPr>
                <w:rFonts w:cs="Arial"/>
              </w:rPr>
            </w:pPr>
            <w:r w:rsidRPr="004E5D66">
              <w:rPr>
                <w:rFonts w:cs="Arial"/>
              </w:rPr>
              <w:t>Total symbols per resource unit</w:t>
            </w:r>
          </w:p>
        </w:tc>
        <w:tc>
          <w:tcPr>
            <w:tcW w:w="1065" w:type="dxa"/>
          </w:tcPr>
          <w:p w14:paraId="6E658975" w14:textId="77777777" w:rsidR="00D62336" w:rsidRPr="004E5D66" w:rsidRDefault="00063062">
            <w:pPr>
              <w:pStyle w:val="TAC"/>
              <w:rPr>
                <w:rFonts w:cs="Arial"/>
              </w:rPr>
            </w:pPr>
            <w:r w:rsidRPr="004E5D66">
              <w:rPr>
                <w:rFonts w:cs="Arial"/>
              </w:rPr>
              <w:t>96</w:t>
            </w:r>
          </w:p>
        </w:tc>
        <w:tc>
          <w:tcPr>
            <w:tcW w:w="1134" w:type="dxa"/>
          </w:tcPr>
          <w:p w14:paraId="485741DE" w14:textId="77777777" w:rsidR="00D62336" w:rsidRPr="004E5D66" w:rsidRDefault="00063062">
            <w:pPr>
              <w:pStyle w:val="TAC"/>
              <w:rPr>
                <w:rFonts w:cs="Arial"/>
              </w:rPr>
            </w:pPr>
            <w:r w:rsidRPr="004E5D66">
              <w:rPr>
                <w:rFonts w:cs="Arial"/>
              </w:rPr>
              <w:t>96</w:t>
            </w:r>
          </w:p>
        </w:tc>
      </w:tr>
      <w:tr w:rsidR="004E5D66" w:rsidRPr="004E5D66" w14:paraId="096AE493" w14:textId="77777777">
        <w:trPr>
          <w:jc w:val="center"/>
        </w:trPr>
        <w:tc>
          <w:tcPr>
            <w:tcW w:w="3369" w:type="dxa"/>
          </w:tcPr>
          <w:p w14:paraId="0C7F9D4E" w14:textId="77777777" w:rsidR="00D62336" w:rsidRPr="004E5D66" w:rsidRDefault="00063062">
            <w:pPr>
              <w:pStyle w:val="TAL"/>
              <w:rPr>
                <w:rFonts w:cs="Arial"/>
              </w:rPr>
            </w:pPr>
            <w:r w:rsidRPr="004E5D66">
              <w:rPr>
                <w:rFonts w:cs="Arial"/>
              </w:rPr>
              <w:t>Tx time (ms)</w:t>
            </w:r>
          </w:p>
        </w:tc>
        <w:tc>
          <w:tcPr>
            <w:tcW w:w="1065" w:type="dxa"/>
          </w:tcPr>
          <w:p w14:paraId="16C27D00" w14:textId="77777777" w:rsidR="00D62336" w:rsidRPr="004E5D66" w:rsidRDefault="00063062">
            <w:pPr>
              <w:pStyle w:val="TAC"/>
              <w:rPr>
                <w:rFonts w:cs="Arial"/>
              </w:rPr>
            </w:pPr>
            <w:r w:rsidRPr="004E5D66">
              <w:rPr>
                <w:rFonts w:cs="Arial"/>
              </w:rPr>
              <w:t>16</w:t>
            </w:r>
          </w:p>
        </w:tc>
        <w:tc>
          <w:tcPr>
            <w:tcW w:w="1134" w:type="dxa"/>
          </w:tcPr>
          <w:p w14:paraId="3E421D4D" w14:textId="77777777" w:rsidR="00D62336" w:rsidRPr="004E5D66" w:rsidRDefault="00063062">
            <w:pPr>
              <w:pStyle w:val="TAC"/>
              <w:rPr>
                <w:rFonts w:cs="Arial"/>
              </w:rPr>
            </w:pPr>
            <w:r w:rsidRPr="004E5D66">
              <w:rPr>
                <w:rFonts w:cs="Arial"/>
              </w:rPr>
              <w:t>64</w:t>
            </w:r>
          </w:p>
        </w:tc>
      </w:tr>
      <w:tr w:rsidR="00D62336" w:rsidRPr="004E5D66" w14:paraId="088C8C38" w14:textId="77777777">
        <w:trPr>
          <w:jc w:val="center"/>
        </w:trPr>
        <w:tc>
          <w:tcPr>
            <w:tcW w:w="5568" w:type="dxa"/>
            <w:gridSpan w:val="3"/>
          </w:tcPr>
          <w:p w14:paraId="64CF8775" w14:textId="758AF761" w:rsidR="00D62336" w:rsidRPr="004E5D66" w:rsidRDefault="00EE373C">
            <w:pPr>
              <w:pStyle w:val="TAN"/>
              <w:rPr>
                <w:rFonts w:cs="Arial"/>
              </w:rPr>
            </w:pPr>
            <w:r w:rsidRPr="004E5D66">
              <w:rPr>
                <w:lang w:eastAsia="ja-JP"/>
              </w:rPr>
              <w:t>Note:</w:t>
            </w:r>
            <w:r w:rsidRPr="004E5D66">
              <w:rPr>
                <w:lang w:eastAsia="ja-JP"/>
              </w:rPr>
              <w:tab/>
              <w:t>Channel estimation lengths are included in the table for information only.</w:t>
            </w:r>
          </w:p>
        </w:tc>
      </w:tr>
    </w:tbl>
    <w:p w14:paraId="12EBE55D" w14:textId="77777777" w:rsidR="00D62336" w:rsidRPr="004E5D66" w:rsidRDefault="00D62336">
      <w:pPr>
        <w:rPr>
          <w:rFonts w:eastAsia="Malgun Gothic"/>
        </w:rPr>
      </w:pPr>
    </w:p>
    <w:p w14:paraId="7ECAC9EB" w14:textId="77777777" w:rsidR="00D62336" w:rsidRPr="004E5D66" w:rsidRDefault="00063062">
      <w:pPr>
        <w:pStyle w:val="Heading1"/>
      </w:pPr>
      <w:bookmarkStart w:id="5010" w:name="_Toc52466549"/>
      <w:bookmarkStart w:id="5011" w:name="_Toc66869534"/>
      <w:bookmarkStart w:id="5012" w:name="_Toc82894126"/>
      <w:bookmarkStart w:id="5013" w:name="_Toc76497325"/>
      <w:bookmarkStart w:id="5014" w:name="_Toc45825879"/>
      <w:bookmarkStart w:id="5015" w:name="_Toc98574798"/>
      <w:bookmarkStart w:id="5016" w:name="_Toc8682"/>
      <w:bookmarkStart w:id="5017" w:name="_Toc45826131"/>
      <w:bookmarkStart w:id="5018" w:name="_Toc45825627"/>
      <w:bookmarkStart w:id="5019" w:name="_Toc29478593"/>
      <w:bookmarkStart w:id="5020" w:name="_Toc75173509"/>
      <w:bookmarkStart w:id="5021" w:name="_Toc35933191"/>
      <w:bookmarkStart w:id="5022" w:name="_Toc37163063"/>
      <w:bookmarkStart w:id="5023" w:name="_Toc45826383"/>
      <w:bookmarkStart w:id="5024" w:name="_Toc44754199"/>
      <w:bookmarkStart w:id="5025" w:name="_Toc66872352"/>
      <w:bookmarkStart w:id="5026" w:name="_Toc37173643"/>
      <w:bookmarkStart w:id="5027" w:name="_Toc89684657"/>
      <w:bookmarkStart w:id="5028" w:name="_Toc20997914"/>
      <w:bookmarkStart w:id="5029" w:name="_Toc35935479"/>
      <w:bookmarkStart w:id="5030" w:name="_Toc37173391"/>
      <w:bookmarkStart w:id="5031" w:name="_Toc121933098"/>
      <w:bookmarkStart w:id="5032" w:name="_Toc121908812"/>
      <w:bookmarkStart w:id="5033" w:name="_Toc124186607"/>
      <w:bookmarkStart w:id="5034" w:name="_Toc137240790"/>
      <w:bookmarkStart w:id="5035" w:name="_Toc137244891"/>
      <w:bookmarkStart w:id="5036" w:name="_Toc138894105"/>
      <w:bookmarkStart w:id="5037" w:name="_Toc138894337"/>
      <w:bookmarkStart w:id="5038" w:name="_Toc145036730"/>
      <w:bookmarkStart w:id="5039" w:name="_Toc153189022"/>
      <w:bookmarkStart w:id="5040" w:name="_Toc155672305"/>
      <w:bookmarkStart w:id="5041" w:name="_Toc161927948"/>
      <w:bookmarkStart w:id="5042" w:name="_Toc163213445"/>
      <w:bookmarkStart w:id="5043" w:name="_Toc169794848"/>
      <w:bookmarkStart w:id="5044" w:name="_Toc171510476"/>
      <w:bookmarkStart w:id="5045" w:name="_Toc233969955"/>
      <w:r w:rsidRPr="004E5D66">
        <w:t>A.</w:t>
      </w:r>
      <w:r w:rsidRPr="004E5D66">
        <w:rPr>
          <w:rFonts w:hint="eastAsia"/>
          <w:lang w:val="en-US" w:eastAsia="zh-CN"/>
        </w:rPr>
        <w:t>4</w:t>
      </w:r>
      <w:r w:rsidRPr="004E5D66">
        <w:tab/>
        <w:t xml:space="preserve">Fixed Reference Channels for </w:t>
      </w:r>
      <w:r w:rsidRPr="004E5D66">
        <w:rPr>
          <w:rFonts w:hint="eastAsia"/>
        </w:rPr>
        <w:t xml:space="preserve">NB-IoT </w:t>
      </w:r>
      <w:r w:rsidRPr="004E5D66">
        <w:t>dynamic range (</w:t>
      </w:r>
      <w:r w:rsidRPr="004E5D66">
        <w:rPr>
          <w:rFonts w:cs="Arial"/>
        </w:rPr>
        <w:t>π/</w:t>
      </w:r>
      <w:r w:rsidRPr="004E5D66">
        <w:rPr>
          <w:rFonts w:cs="Arial" w:hint="eastAsia"/>
        </w:rPr>
        <w:t>4</w:t>
      </w:r>
      <w:r w:rsidRPr="004E5D66">
        <w:rPr>
          <w:rFonts w:cs="Arial"/>
        </w:rPr>
        <w:t xml:space="preserve"> </w:t>
      </w:r>
      <w:r w:rsidRPr="004E5D66">
        <w:rPr>
          <w:rFonts w:cs="Arial" w:hint="eastAsia"/>
        </w:rPr>
        <w:t>Q</w:t>
      </w:r>
      <w:r w:rsidRPr="004E5D66">
        <w:rPr>
          <w:rFonts w:cs="Arial"/>
        </w:rPr>
        <w:t>PSK</w:t>
      </w:r>
      <w:r w:rsidRPr="004E5D66">
        <w:t>, R=2/3)</w:t>
      </w:r>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44B131DC" w14:textId="77777777" w:rsidR="00D62336" w:rsidRPr="004E5D66" w:rsidRDefault="00063062">
      <w:r w:rsidRPr="004E5D66">
        <w:t>The parameters for the reference measurement channels are specified in Table A.</w:t>
      </w:r>
      <w:r w:rsidRPr="004E5D66">
        <w:rPr>
          <w:rFonts w:hint="eastAsia"/>
          <w:lang w:val="en-US" w:eastAsia="zh-CN"/>
        </w:rPr>
        <w:t>4</w:t>
      </w:r>
      <w:r w:rsidRPr="004E5D66">
        <w:t xml:space="preserve">-1 for </w:t>
      </w:r>
      <w:r w:rsidRPr="004E5D66">
        <w:rPr>
          <w:rFonts w:hint="eastAsia"/>
        </w:rPr>
        <w:t xml:space="preserve">NB-IoT </w:t>
      </w:r>
      <w:r w:rsidRPr="004E5D66">
        <w:t>dynamic range.</w:t>
      </w:r>
    </w:p>
    <w:p w14:paraId="5CD29791" w14:textId="77777777" w:rsidR="00D62336" w:rsidRPr="004E5D66" w:rsidRDefault="00063062">
      <w:pPr>
        <w:pStyle w:val="TH"/>
      </w:pPr>
      <w:r w:rsidRPr="004E5D66">
        <w:lastRenderedPageBreak/>
        <w:t>Table A.</w:t>
      </w:r>
      <w:r w:rsidRPr="004E5D66">
        <w:rPr>
          <w:rFonts w:hint="eastAsia"/>
          <w:lang w:val="en-US" w:eastAsia="zh-CN"/>
        </w:rPr>
        <w:t>4</w:t>
      </w:r>
      <w:r w:rsidRPr="004E5D66">
        <w:t xml:space="preserve">-1 FRC parameters for </w:t>
      </w:r>
      <w:r w:rsidRPr="004E5D66">
        <w:rPr>
          <w:rFonts w:hint="eastAsia"/>
        </w:rPr>
        <w:t xml:space="preserve">NB-IoT </w:t>
      </w:r>
      <w:r w:rsidRPr="004E5D66">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4E5D66" w:rsidRPr="004E5D66" w14:paraId="2BB79D7A" w14:textId="77777777">
        <w:trPr>
          <w:trHeight w:val="20"/>
          <w:jc w:val="center"/>
        </w:trPr>
        <w:tc>
          <w:tcPr>
            <w:tcW w:w="3309" w:type="dxa"/>
            <w:shd w:val="clear" w:color="auto" w:fill="auto"/>
            <w:vAlign w:val="center"/>
          </w:tcPr>
          <w:p w14:paraId="160D7CEE" w14:textId="77777777" w:rsidR="00D62336" w:rsidRPr="004E5D66" w:rsidRDefault="00063062">
            <w:pPr>
              <w:pStyle w:val="TAH"/>
              <w:rPr>
                <w:rFonts w:cs="Arial"/>
              </w:rPr>
            </w:pPr>
            <w:r w:rsidRPr="004E5D66">
              <w:rPr>
                <w:rFonts w:cs="Arial"/>
              </w:rPr>
              <w:t>Reference channel</w:t>
            </w:r>
          </w:p>
        </w:tc>
        <w:tc>
          <w:tcPr>
            <w:tcW w:w="1398" w:type="dxa"/>
            <w:vAlign w:val="center"/>
          </w:tcPr>
          <w:p w14:paraId="1E7E757A" w14:textId="77777777" w:rsidR="00D62336" w:rsidRPr="004E5D66" w:rsidRDefault="00063062">
            <w:pPr>
              <w:pStyle w:val="TAH"/>
              <w:rPr>
                <w:rFonts w:cs="Arial"/>
                <w:lang w:eastAsia="zh-CN"/>
              </w:rPr>
            </w:pPr>
            <w:r w:rsidRPr="004E5D66">
              <w:rPr>
                <w:rFonts w:cs="Arial" w:hint="eastAsia"/>
                <w:lang w:eastAsia="zh-CN"/>
              </w:rPr>
              <w:t>A1</w:t>
            </w:r>
            <w:r w:rsidRPr="004E5D66">
              <w:rPr>
                <w:rFonts w:cs="Arial"/>
                <w:lang w:eastAsia="zh-CN"/>
              </w:rPr>
              <w:t>5</w:t>
            </w:r>
            <w:r w:rsidRPr="004E5D66">
              <w:rPr>
                <w:rFonts w:cs="Arial" w:hint="eastAsia"/>
                <w:lang w:eastAsia="zh-CN"/>
              </w:rPr>
              <w:t>-1</w:t>
            </w:r>
          </w:p>
        </w:tc>
        <w:tc>
          <w:tcPr>
            <w:tcW w:w="1484" w:type="dxa"/>
            <w:vAlign w:val="center"/>
          </w:tcPr>
          <w:p w14:paraId="746D99F1" w14:textId="77777777" w:rsidR="00D62336" w:rsidRPr="004E5D66" w:rsidRDefault="00063062">
            <w:pPr>
              <w:pStyle w:val="TAH"/>
              <w:rPr>
                <w:rFonts w:cs="Arial"/>
                <w:lang w:eastAsia="zh-CN"/>
              </w:rPr>
            </w:pPr>
            <w:r w:rsidRPr="004E5D66">
              <w:rPr>
                <w:rFonts w:cs="Arial" w:hint="eastAsia"/>
                <w:lang w:eastAsia="zh-CN"/>
              </w:rPr>
              <w:t>A1</w:t>
            </w:r>
            <w:r w:rsidRPr="004E5D66">
              <w:rPr>
                <w:rFonts w:cs="Arial"/>
                <w:lang w:eastAsia="zh-CN"/>
              </w:rPr>
              <w:t>5</w:t>
            </w:r>
            <w:r w:rsidRPr="004E5D66">
              <w:rPr>
                <w:rFonts w:cs="Arial" w:hint="eastAsia"/>
                <w:lang w:eastAsia="zh-CN"/>
              </w:rPr>
              <w:t>-2</w:t>
            </w:r>
          </w:p>
        </w:tc>
      </w:tr>
      <w:tr w:rsidR="004E5D66" w:rsidRPr="004E5D66" w14:paraId="33B648AC" w14:textId="77777777">
        <w:trPr>
          <w:trHeight w:val="20"/>
          <w:jc w:val="center"/>
        </w:trPr>
        <w:tc>
          <w:tcPr>
            <w:tcW w:w="3309" w:type="dxa"/>
            <w:shd w:val="clear" w:color="auto" w:fill="auto"/>
            <w:vAlign w:val="center"/>
          </w:tcPr>
          <w:p w14:paraId="3E210C97" w14:textId="77777777" w:rsidR="00D62336" w:rsidRPr="004E5D66" w:rsidRDefault="00063062">
            <w:pPr>
              <w:pStyle w:val="TAL"/>
              <w:rPr>
                <w:rFonts w:cs="Arial"/>
              </w:rPr>
            </w:pPr>
            <w:r w:rsidRPr="004E5D66">
              <w:rPr>
                <w:rFonts w:cs="Arial"/>
              </w:rPr>
              <w:t>Sub carrier spacing (kHz)</w:t>
            </w:r>
          </w:p>
        </w:tc>
        <w:tc>
          <w:tcPr>
            <w:tcW w:w="1398" w:type="dxa"/>
            <w:vAlign w:val="center"/>
          </w:tcPr>
          <w:p w14:paraId="14ECCA56" w14:textId="77777777" w:rsidR="00D62336" w:rsidRPr="004E5D66" w:rsidRDefault="00063062">
            <w:pPr>
              <w:pStyle w:val="TAL"/>
              <w:jc w:val="center"/>
              <w:rPr>
                <w:rFonts w:cs="Arial"/>
              </w:rPr>
            </w:pPr>
            <w:r w:rsidRPr="004E5D66">
              <w:rPr>
                <w:rFonts w:cs="Arial"/>
              </w:rPr>
              <w:t>15</w:t>
            </w:r>
          </w:p>
        </w:tc>
        <w:tc>
          <w:tcPr>
            <w:tcW w:w="1484" w:type="dxa"/>
            <w:vAlign w:val="center"/>
          </w:tcPr>
          <w:p w14:paraId="5B1AF1AC" w14:textId="77777777" w:rsidR="00D62336" w:rsidRPr="004E5D66" w:rsidRDefault="00063062">
            <w:pPr>
              <w:pStyle w:val="TAL"/>
              <w:jc w:val="center"/>
              <w:rPr>
                <w:rFonts w:cs="Arial"/>
              </w:rPr>
            </w:pPr>
            <w:r w:rsidRPr="004E5D66">
              <w:rPr>
                <w:rFonts w:cs="Arial"/>
              </w:rPr>
              <w:t>3.75</w:t>
            </w:r>
          </w:p>
        </w:tc>
      </w:tr>
      <w:tr w:rsidR="004E5D66" w:rsidRPr="004E5D66" w14:paraId="338485E3" w14:textId="77777777">
        <w:trPr>
          <w:trHeight w:val="20"/>
          <w:jc w:val="center"/>
        </w:trPr>
        <w:tc>
          <w:tcPr>
            <w:tcW w:w="3309" w:type="dxa"/>
            <w:shd w:val="clear" w:color="auto" w:fill="auto"/>
            <w:vAlign w:val="center"/>
          </w:tcPr>
          <w:p w14:paraId="730ECB9E" w14:textId="7E8F2EFF" w:rsidR="00D62336" w:rsidRPr="004E5D66" w:rsidRDefault="00063062">
            <w:pPr>
              <w:pStyle w:val="TAL"/>
              <w:rPr>
                <w:rFonts w:cs="Arial"/>
              </w:rPr>
            </w:pPr>
            <w:r w:rsidRPr="004E5D66">
              <w:rPr>
                <w:rFonts w:cs="Arial"/>
              </w:rPr>
              <w:t xml:space="preserve">Number of </w:t>
            </w:r>
            <w:r w:rsidR="00306E24" w:rsidRPr="004E5D66">
              <w:rPr>
                <w:rFonts w:cs="Arial"/>
              </w:rPr>
              <w:t>tones</w:t>
            </w:r>
          </w:p>
        </w:tc>
        <w:tc>
          <w:tcPr>
            <w:tcW w:w="1398" w:type="dxa"/>
            <w:vAlign w:val="center"/>
          </w:tcPr>
          <w:p w14:paraId="19A66423" w14:textId="77777777" w:rsidR="00D62336" w:rsidRPr="004E5D66" w:rsidRDefault="00063062">
            <w:pPr>
              <w:pStyle w:val="TAL"/>
              <w:jc w:val="center"/>
              <w:rPr>
                <w:rFonts w:cs="Arial"/>
              </w:rPr>
            </w:pPr>
            <w:r w:rsidRPr="004E5D66">
              <w:rPr>
                <w:rFonts w:cs="Arial"/>
              </w:rPr>
              <w:t>1</w:t>
            </w:r>
          </w:p>
        </w:tc>
        <w:tc>
          <w:tcPr>
            <w:tcW w:w="1484" w:type="dxa"/>
            <w:vAlign w:val="center"/>
          </w:tcPr>
          <w:p w14:paraId="1F5C5062" w14:textId="77777777" w:rsidR="00D62336" w:rsidRPr="004E5D66" w:rsidRDefault="00063062">
            <w:pPr>
              <w:pStyle w:val="TAL"/>
              <w:jc w:val="center"/>
              <w:rPr>
                <w:rFonts w:cs="Arial"/>
              </w:rPr>
            </w:pPr>
            <w:r w:rsidRPr="004E5D66">
              <w:rPr>
                <w:rFonts w:cs="Arial"/>
              </w:rPr>
              <w:t>1</w:t>
            </w:r>
          </w:p>
        </w:tc>
      </w:tr>
      <w:tr w:rsidR="004E5D66" w:rsidRPr="004E5D66" w14:paraId="45F677B8" w14:textId="77777777">
        <w:trPr>
          <w:trHeight w:val="20"/>
          <w:jc w:val="center"/>
        </w:trPr>
        <w:tc>
          <w:tcPr>
            <w:tcW w:w="3309" w:type="dxa"/>
            <w:shd w:val="clear" w:color="auto" w:fill="auto"/>
            <w:vAlign w:val="center"/>
          </w:tcPr>
          <w:p w14:paraId="7E111779" w14:textId="77777777" w:rsidR="00D62336" w:rsidRPr="004E5D66" w:rsidRDefault="00063062">
            <w:pPr>
              <w:pStyle w:val="TAL"/>
              <w:rPr>
                <w:rFonts w:cs="Arial"/>
              </w:rPr>
            </w:pPr>
            <w:r w:rsidRPr="004E5D66">
              <w:rPr>
                <w:rFonts w:cs="Arial"/>
              </w:rPr>
              <w:t>Modulation</w:t>
            </w:r>
          </w:p>
        </w:tc>
        <w:tc>
          <w:tcPr>
            <w:tcW w:w="1398" w:type="dxa"/>
            <w:vAlign w:val="center"/>
          </w:tcPr>
          <w:p w14:paraId="70BE7E21" w14:textId="77777777" w:rsidR="00D62336" w:rsidRPr="004E5D66" w:rsidRDefault="00063062">
            <w:pPr>
              <w:pStyle w:val="TAL"/>
              <w:jc w:val="center"/>
              <w:rPr>
                <w:rFonts w:cs="Arial"/>
              </w:rPr>
            </w:pPr>
            <w:r w:rsidRPr="004E5D66">
              <w:rPr>
                <w:rFonts w:cs="Arial"/>
              </w:rPr>
              <w:t>π/</w:t>
            </w:r>
            <w:r w:rsidRPr="004E5D66">
              <w:rPr>
                <w:rFonts w:cs="Arial" w:hint="eastAsia"/>
              </w:rPr>
              <w:t>4</w:t>
            </w:r>
            <w:r w:rsidRPr="004E5D66">
              <w:rPr>
                <w:rFonts w:cs="Arial"/>
              </w:rPr>
              <w:t xml:space="preserve"> </w:t>
            </w:r>
            <w:r w:rsidRPr="004E5D66">
              <w:rPr>
                <w:rFonts w:cs="Arial" w:hint="eastAsia"/>
              </w:rPr>
              <w:t>Q</w:t>
            </w:r>
            <w:r w:rsidRPr="004E5D66">
              <w:rPr>
                <w:rFonts w:cs="Arial"/>
              </w:rPr>
              <w:t>PSK</w:t>
            </w:r>
          </w:p>
        </w:tc>
        <w:tc>
          <w:tcPr>
            <w:tcW w:w="1484" w:type="dxa"/>
            <w:vAlign w:val="center"/>
          </w:tcPr>
          <w:p w14:paraId="56F9BDE2" w14:textId="77777777" w:rsidR="00D62336" w:rsidRPr="004E5D66" w:rsidRDefault="00063062">
            <w:pPr>
              <w:pStyle w:val="TAL"/>
              <w:jc w:val="center"/>
              <w:rPr>
                <w:rFonts w:cs="Arial"/>
              </w:rPr>
            </w:pPr>
            <w:r w:rsidRPr="004E5D66">
              <w:rPr>
                <w:rFonts w:cs="Arial"/>
              </w:rPr>
              <w:t>π/</w:t>
            </w:r>
            <w:r w:rsidRPr="004E5D66">
              <w:rPr>
                <w:rFonts w:cs="Arial" w:hint="eastAsia"/>
              </w:rPr>
              <w:t>4</w:t>
            </w:r>
            <w:r w:rsidRPr="004E5D66">
              <w:rPr>
                <w:rFonts w:cs="Arial"/>
              </w:rPr>
              <w:t xml:space="preserve"> </w:t>
            </w:r>
            <w:r w:rsidRPr="004E5D66">
              <w:rPr>
                <w:rFonts w:cs="Arial" w:hint="eastAsia"/>
              </w:rPr>
              <w:t>Q</w:t>
            </w:r>
            <w:r w:rsidRPr="004E5D66">
              <w:rPr>
                <w:rFonts w:cs="Arial"/>
              </w:rPr>
              <w:t>PSK</w:t>
            </w:r>
          </w:p>
        </w:tc>
      </w:tr>
      <w:tr w:rsidR="004E5D66" w:rsidRPr="004E5D66" w14:paraId="6D1A2AA0" w14:textId="77777777">
        <w:trPr>
          <w:trHeight w:val="20"/>
          <w:jc w:val="center"/>
        </w:trPr>
        <w:tc>
          <w:tcPr>
            <w:tcW w:w="3309" w:type="dxa"/>
            <w:shd w:val="clear" w:color="auto" w:fill="auto"/>
            <w:vAlign w:val="center"/>
          </w:tcPr>
          <w:p w14:paraId="1B5BA7E9" w14:textId="77777777" w:rsidR="00D62336" w:rsidRPr="004E5D66" w:rsidRDefault="00063062">
            <w:pPr>
              <w:pStyle w:val="TAL"/>
              <w:rPr>
                <w:rFonts w:cs="Arial"/>
                <w:lang w:val="sv-SE"/>
              </w:rPr>
            </w:pPr>
            <w:r w:rsidRPr="004E5D66">
              <w:rPr>
                <w:rFonts w:cs="Arial"/>
                <w:lang w:val="sv-SE"/>
              </w:rPr>
              <w:t>Diversity</w:t>
            </w:r>
          </w:p>
        </w:tc>
        <w:tc>
          <w:tcPr>
            <w:tcW w:w="1398" w:type="dxa"/>
            <w:vAlign w:val="center"/>
          </w:tcPr>
          <w:p w14:paraId="264555DC" w14:textId="77777777" w:rsidR="00D62336" w:rsidRPr="004E5D66" w:rsidRDefault="00063062">
            <w:pPr>
              <w:pStyle w:val="TAL"/>
              <w:jc w:val="center"/>
              <w:rPr>
                <w:rFonts w:cs="Arial"/>
                <w:lang w:val="sv-SE"/>
              </w:rPr>
            </w:pPr>
            <w:r w:rsidRPr="004E5D66">
              <w:rPr>
                <w:rFonts w:cs="Arial"/>
                <w:lang w:val="sv-SE"/>
              </w:rPr>
              <w:t>No</w:t>
            </w:r>
          </w:p>
        </w:tc>
        <w:tc>
          <w:tcPr>
            <w:tcW w:w="1484" w:type="dxa"/>
            <w:vAlign w:val="center"/>
          </w:tcPr>
          <w:p w14:paraId="4CFBA5F3" w14:textId="77777777" w:rsidR="00D62336" w:rsidRPr="004E5D66" w:rsidRDefault="00063062">
            <w:pPr>
              <w:pStyle w:val="TAL"/>
              <w:jc w:val="center"/>
              <w:rPr>
                <w:rFonts w:cs="Arial"/>
                <w:lang w:val="sv-SE"/>
              </w:rPr>
            </w:pPr>
            <w:r w:rsidRPr="004E5D66">
              <w:rPr>
                <w:rFonts w:cs="Arial"/>
                <w:lang w:val="sv-SE"/>
              </w:rPr>
              <w:t>No</w:t>
            </w:r>
          </w:p>
        </w:tc>
      </w:tr>
      <w:tr w:rsidR="004E5D66" w:rsidRPr="004E5D66" w14:paraId="7D6FCA4F" w14:textId="77777777">
        <w:trPr>
          <w:trHeight w:val="20"/>
          <w:jc w:val="center"/>
        </w:trPr>
        <w:tc>
          <w:tcPr>
            <w:tcW w:w="3309" w:type="dxa"/>
            <w:shd w:val="clear" w:color="auto" w:fill="auto"/>
            <w:vAlign w:val="center"/>
          </w:tcPr>
          <w:p w14:paraId="1FE223AE" w14:textId="77777777" w:rsidR="00D62336" w:rsidRPr="004E5D66" w:rsidRDefault="00063062">
            <w:pPr>
              <w:pStyle w:val="TAL"/>
              <w:rPr>
                <w:rFonts w:cs="Arial"/>
                <w:lang w:val="sv-SE"/>
              </w:rPr>
            </w:pPr>
            <w:r w:rsidRPr="004E5D66">
              <w:rPr>
                <w:rFonts w:cs="Arial"/>
                <w:lang w:val="sv-SE"/>
              </w:rPr>
              <w:t>Frequency offset</w:t>
            </w:r>
          </w:p>
        </w:tc>
        <w:tc>
          <w:tcPr>
            <w:tcW w:w="1398" w:type="dxa"/>
            <w:vAlign w:val="center"/>
          </w:tcPr>
          <w:p w14:paraId="417F7EE3" w14:textId="77777777" w:rsidR="00D62336" w:rsidRPr="004E5D66" w:rsidRDefault="00063062">
            <w:pPr>
              <w:pStyle w:val="TAL"/>
              <w:jc w:val="center"/>
              <w:rPr>
                <w:rFonts w:cs="Arial"/>
                <w:lang w:val="sv-SE"/>
              </w:rPr>
            </w:pPr>
            <w:r w:rsidRPr="004E5D66">
              <w:rPr>
                <w:rFonts w:cs="Arial"/>
                <w:lang w:val="sv-SE"/>
              </w:rPr>
              <w:t>0</w:t>
            </w:r>
          </w:p>
        </w:tc>
        <w:tc>
          <w:tcPr>
            <w:tcW w:w="1484" w:type="dxa"/>
            <w:vAlign w:val="center"/>
          </w:tcPr>
          <w:p w14:paraId="5333988A" w14:textId="77777777" w:rsidR="00D62336" w:rsidRPr="004E5D66" w:rsidRDefault="00063062">
            <w:pPr>
              <w:pStyle w:val="TAL"/>
              <w:jc w:val="center"/>
              <w:rPr>
                <w:rFonts w:cs="Arial"/>
                <w:lang w:val="sv-SE"/>
              </w:rPr>
            </w:pPr>
            <w:r w:rsidRPr="004E5D66">
              <w:rPr>
                <w:rFonts w:cs="Arial"/>
                <w:lang w:val="sv-SE"/>
              </w:rPr>
              <w:t>0</w:t>
            </w:r>
          </w:p>
        </w:tc>
      </w:tr>
      <w:tr w:rsidR="004E5D66" w:rsidRPr="004E5D66" w14:paraId="652150E7" w14:textId="77777777">
        <w:trPr>
          <w:trHeight w:val="20"/>
          <w:jc w:val="center"/>
        </w:trPr>
        <w:tc>
          <w:tcPr>
            <w:tcW w:w="3309" w:type="dxa"/>
            <w:shd w:val="clear" w:color="auto" w:fill="auto"/>
            <w:vAlign w:val="center"/>
          </w:tcPr>
          <w:p w14:paraId="44B13348" w14:textId="77777777" w:rsidR="00D62336" w:rsidRPr="004E5D66" w:rsidRDefault="00063062">
            <w:pPr>
              <w:pStyle w:val="TAL"/>
              <w:rPr>
                <w:rFonts w:cs="Arial"/>
              </w:rPr>
            </w:pPr>
            <w:r w:rsidRPr="004E5D66">
              <w:rPr>
                <w:rFonts w:cs="Arial"/>
              </w:rPr>
              <w:t>IMCS / ITBS</w:t>
            </w:r>
          </w:p>
        </w:tc>
        <w:tc>
          <w:tcPr>
            <w:tcW w:w="1398" w:type="dxa"/>
            <w:vAlign w:val="center"/>
          </w:tcPr>
          <w:p w14:paraId="5D09314A" w14:textId="77777777" w:rsidR="00D62336" w:rsidRPr="004E5D66" w:rsidRDefault="00063062">
            <w:pPr>
              <w:pStyle w:val="TAL"/>
              <w:jc w:val="center"/>
              <w:rPr>
                <w:rFonts w:cs="Arial"/>
              </w:rPr>
            </w:pPr>
            <w:r w:rsidRPr="004E5D66">
              <w:rPr>
                <w:rFonts w:cs="Arial" w:hint="eastAsia"/>
              </w:rPr>
              <w:t xml:space="preserve">7 </w:t>
            </w:r>
            <w:r w:rsidRPr="004E5D66">
              <w:rPr>
                <w:rFonts w:cs="Arial"/>
              </w:rPr>
              <w:t xml:space="preserve">/ </w:t>
            </w:r>
            <w:r w:rsidRPr="004E5D66">
              <w:rPr>
                <w:rFonts w:cs="Arial" w:hint="eastAsia"/>
              </w:rPr>
              <w:t>7</w:t>
            </w:r>
          </w:p>
        </w:tc>
        <w:tc>
          <w:tcPr>
            <w:tcW w:w="1484" w:type="dxa"/>
            <w:vAlign w:val="center"/>
          </w:tcPr>
          <w:p w14:paraId="44B4BF72" w14:textId="77777777" w:rsidR="00D62336" w:rsidRPr="004E5D66" w:rsidRDefault="00063062">
            <w:pPr>
              <w:pStyle w:val="TAL"/>
              <w:jc w:val="center"/>
              <w:rPr>
                <w:rFonts w:cs="Arial"/>
              </w:rPr>
            </w:pPr>
            <w:r w:rsidRPr="004E5D66">
              <w:rPr>
                <w:rFonts w:cs="Arial" w:hint="eastAsia"/>
              </w:rPr>
              <w:t xml:space="preserve">7 </w:t>
            </w:r>
            <w:r w:rsidRPr="004E5D66">
              <w:rPr>
                <w:rFonts w:cs="Arial"/>
              </w:rPr>
              <w:t xml:space="preserve">/ </w:t>
            </w:r>
            <w:r w:rsidRPr="004E5D66">
              <w:rPr>
                <w:rFonts w:cs="Arial" w:hint="eastAsia"/>
              </w:rPr>
              <w:t>7</w:t>
            </w:r>
          </w:p>
        </w:tc>
      </w:tr>
      <w:tr w:rsidR="004E5D66" w:rsidRPr="004E5D66" w14:paraId="21F17820" w14:textId="77777777">
        <w:trPr>
          <w:trHeight w:val="20"/>
          <w:jc w:val="center"/>
        </w:trPr>
        <w:tc>
          <w:tcPr>
            <w:tcW w:w="3309" w:type="dxa"/>
            <w:shd w:val="clear" w:color="auto" w:fill="auto"/>
            <w:vAlign w:val="center"/>
          </w:tcPr>
          <w:p w14:paraId="4A299B9D" w14:textId="77777777" w:rsidR="00D62336" w:rsidRPr="004E5D66" w:rsidRDefault="00063062">
            <w:pPr>
              <w:pStyle w:val="TAL"/>
              <w:rPr>
                <w:rFonts w:cs="Arial"/>
              </w:rPr>
            </w:pPr>
            <w:r w:rsidRPr="004E5D66">
              <w:rPr>
                <w:rFonts w:cs="Arial"/>
              </w:rPr>
              <w:t xml:space="preserve">Payload size (bits) </w:t>
            </w:r>
          </w:p>
        </w:tc>
        <w:tc>
          <w:tcPr>
            <w:tcW w:w="1398" w:type="dxa"/>
            <w:vAlign w:val="center"/>
          </w:tcPr>
          <w:p w14:paraId="3943ACE1" w14:textId="77777777" w:rsidR="00D62336" w:rsidRPr="004E5D66" w:rsidRDefault="00063062">
            <w:pPr>
              <w:pStyle w:val="TAL"/>
              <w:jc w:val="center"/>
              <w:rPr>
                <w:rFonts w:cs="Arial"/>
              </w:rPr>
            </w:pPr>
            <w:r w:rsidRPr="004E5D66">
              <w:rPr>
                <w:rFonts w:cs="Arial" w:hint="eastAsia"/>
              </w:rPr>
              <w:t>104</w:t>
            </w:r>
          </w:p>
        </w:tc>
        <w:tc>
          <w:tcPr>
            <w:tcW w:w="1484" w:type="dxa"/>
            <w:vAlign w:val="center"/>
          </w:tcPr>
          <w:p w14:paraId="744BFB38" w14:textId="77777777" w:rsidR="00D62336" w:rsidRPr="004E5D66" w:rsidRDefault="00063062">
            <w:pPr>
              <w:pStyle w:val="TAL"/>
              <w:jc w:val="center"/>
              <w:rPr>
                <w:rFonts w:cs="Arial"/>
              </w:rPr>
            </w:pPr>
            <w:r w:rsidRPr="004E5D66">
              <w:rPr>
                <w:rFonts w:cs="Arial" w:hint="eastAsia"/>
              </w:rPr>
              <w:t>104</w:t>
            </w:r>
          </w:p>
        </w:tc>
      </w:tr>
      <w:tr w:rsidR="004E5D66" w:rsidRPr="004E5D66" w14:paraId="69C37F38" w14:textId="77777777">
        <w:trPr>
          <w:trHeight w:val="20"/>
          <w:jc w:val="center"/>
        </w:trPr>
        <w:tc>
          <w:tcPr>
            <w:tcW w:w="3309" w:type="dxa"/>
            <w:shd w:val="clear" w:color="auto" w:fill="auto"/>
            <w:vAlign w:val="center"/>
          </w:tcPr>
          <w:p w14:paraId="479A22F0" w14:textId="77777777" w:rsidR="00D62336" w:rsidRPr="004E5D66" w:rsidRDefault="00063062">
            <w:pPr>
              <w:pStyle w:val="TAL"/>
              <w:rPr>
                <w:rFonts w:cs="Arial"/>
              </w:rPr>
            </w:pPr>
            <w:r w:rsidRPr="004E5D66">
              <w:rPr>
                <w:rFonts w:cs="Arial"/>
              </w:rPr>
              <w:t>Allocated resource units</w:t>
            </w:r>
          </w:p>
        </w:tc>
        <w:tc>
          <w:tcPr>
            <w:tcW w:w="1398" w:type="dxa"/>
            <w:vAlign w:val="center"/>
          </w:tcPr>
          <w:p w14:paraId="7F3B3DAE" w14:textId="77777777" w:rsidR="00D62336" w:rsidRPr="004E5D66" w:rsidRDefault="00063062">
            <w:pPr>
              <w:pStyle w:val="TAL"/>
              <w:jc w:val="center"/>
              <w:rPr>
                <w:rFonts w:cs="Arial"/>
              </w:rPr>
            </w:pPr>
            <w:r w:rsidRPr="004E5D66">
              <w:rPr>
                <w:rFonts w:cs="Arial" w:hint="eastAsia"/>
              </w:rPr>
              <w:t>1</w:t>
            </w:r>
          </w:p>
        </w:tc>
        <w:tc>
          <w:tcPr>
            <w:tcW w:w="1484" w:type="dxa"/>
            <w:vAlign w:val="center"/>
          </w:tcPr>
          <w:p w14:paraId="1EBA3D04" w14:textId="77777777" w:rsidR="00D62336" w:rsidRPr="004E5D66" w:rsidRDefault="00063062">
            <w:pPr>
              <w:pStyle w:val="TAL"/>
              <w:jc w:val="center"/>
              <w:rPr>
                <w:rFonts w:cs="Arial"/>
              </w:rPr>
            </w:pPr>
            <w:r w:rsidRPr="004E5D66">
              <w:rPr>
                <w:rFonts w:cs="Arial" w:hint="eastAsia"/>
              </w:rPr>
              <w:t>1</w:t>
            </w:r>
          </w:p>
        </w:tc>
      </w:tr>
      <w:tr w:rsidR="004E5D66" w:rsidRPr="004E5D66" w14:paraId="5802A9C2" w14:textId="77777777">
        <w:trPr>
          <w:trHeight w:val="20"/>
          <w:jc w:val="center"/>
        </w:trPr>
        <w:tc>
          <w:tcPr>
            <w:tcW w:w="3309" w:type="dxa"/>
            <w:shd w:val="clear" w:color="auto" w:fill="auto"/>
            <w:vAlign w:val="center"/>
          </w:tcPr>
          <w:p w14:paraId="0BF46D1A" w14:textId="77777777" w:rsidR="00D62336" w:rsidRPr="004E5D66" w:rsidRDefault="00063062">
            <w:pPr>
              <w:pStyle w:val="TAL"/>
              <w:rPr>
                <w:rFonts w:cs="Arial"/>
              </w:rPr>
            </w:pPr>
            <w:r w:rsidRPr="004E5D66">
              <w:rPr>
                <w:rFonts w:cs="Arial"/>
              </w:rPr>
              <w:t xml:space="preserve">Transport block CRC (bits) </w:t>
            </w:r>
          </w:p>
        </w:tc>
        <w:tc>
          <w:tcPr>
            <w:tcW w:w="1398" w:type="dxa"/>
            <w:vAlign w:val="center"/>
          </w:tcPr>
          <w:p w14:paraId="3B0A252F" w14:textId="77777777" w:rsidR="00D62336" w:rsidRPr="004E5D66" w:rsidRDefault="00063062">
            <w:pPr>
              <w:pStyle w:val="TAL"/>
              <w:jc w:val="center"/>
              <w:rPr>
                <w:rFonts w:cs="Arial"/>
              </w:rPr>
            </w:pPr>
            <w:r w:rsidRPr="004E5D66">
              <w:rPr>
                <w:rFonts w:cs="Arial"/>
              </w:rPr>
              <w:t>24</w:t>
            </w:r>
          </w:p>
        </w:tc>
        <w:tc>
          <w:tcPr>
            <w:tcW w:w="1484" w:type="dxa"/>
            <w:vAlign w:val="center"/>
          </w:tcPr>
          <w:p w14:paraId="0F415265" w14:textId="77777777" w:rsidR="00D62336" w:rsidRPr="004E5D66" w:rsidRDefault="00063062">
            <w:pPr>
              <w:pStyle w:val="TAL"/>
              <w:jc w:val="center"/>
              <w:rPr>
                <w:rFonts w:cs="Arial"/>
              </w:rPr>
            </w:pPr>
            <w:r w:rsidRPr="004E5D66">
              <w:rPr>
                <w:rFonts w:cs="Arial"/>
              </w:rPr>
              <w:t>24</w:t>
            </w:r>
          </w:p>
        </w:tc>
      </w:tr>
      <w:tr w:rsidR="004E5D66" w:rsidRPr="004E5D66" w14:paraId="7C38EDE7" w14:textId="77777777">
        <w:trPr>
          <w:trHeight w:val="20"/>
          <w:jc w:val="center"/>
        </w:trPr>
        <w:tc>
          <w:tcPr>
            <w:tcW w:w="3309" w:type="dxa"/>
            <w:shd w:val="clear" w:color="auto" w:fill="auto"/>
            <w:vAlign w:val="center"/>
          </w:tcPr>
          <w:p w14:paraId="793752BC" w14:textId="77777777" w:rsidR="00D62336" w:rsidRPr="004E5D66" w:rsidRDefault="00063062">
            <w:pPr>
              <w:pStyle w:val="TAL"/>
              <w:rPr>
                <w:rFonts w:cs="Arial"/>
              </w:rPr>
            </w:pPr>
            <w:r w:rsidRPr="004E5D66">
              <w:rPr>
                <w:rFonts w:cs="Arial"/>
              </w:rPr>
              <w:t>Coding rate (target)</w:t>
            </w:r>
          </w:p>
        </w:tc>
        <w:tc>
          <w:tcPr>
            <w:tcW w:w="1398" w:type="dxa"/>
            <w:vAlign w:val="center"/>
          </w:tcPr>
          <w:p w14:paraId="5A6DFFA4" w14:textId="77777777" w:rsidR="00D62336" w:rsidRPr="004E5D66" w:rsidRDefault="00063062">
            <w:pPr>
              <w:pStyle w:val="TAL"/>
              <w:jc w:val="center"/>
              <w:rPr>
                <w:rFonts w:cs="Arial"/>
              </w:rPr>
            </w:pPr>
            <w:r w:rsidRPr="004E5D66">
              <w:rPr>
                <w:rFonts w:cs="Arial" w:hint="eastAsia"/>
              </w:rPr>
              <w:t>2</w:t>
            </w:r>
            <w:r w:rsidRPr="004E5D66">
              <w:rPr>
                <w:rFonts w:cs="Arial"/>
              </w:rPr>
              <w:t>/3</w:t>
            </w:r>
          </w:p>
        </w:tc>
        <w:tc>
          <w:tcPr>
            <w:tcW w:w="1484" w:type="dxa"/>
            <w:vAlign w:val="center"/>
          </w:tcPr>
          <w:p w14:paraId="48F50E78" w14:textId="77777777" w:rsidR="00D62336" w:rsidRPr="004E5D66" w:rsidRDefault="00063062">
            <w:pPr>
              <w:pStyle w:val="TAL"/>
              <w:jc w:val="center"/>
              <w:rPr>
                <w:rFonts w:cs="Arial"/>
              </w:rPr>
            </w:pPr>
            <w:r w:rsidRPr="004E5D66">
              <w:rPr>
                <w:rFonts w:cs="Arial" w:hint="eastAsia"/>
              </w:rPr>
              <w:t>2</w:t>
            </w:r>
            <w:r w:rsidRPr="004E5D66">
              <w:rPr>
                <w:rFonts w:cs="Arial"/>
              </w:rPr>
              <w:t>/3</w:t>
            </w:r>
          </w:p>
        </w:tc>
      </w:tr>
      <w:tr w:rsidR="004E5D66" w:rsidRPr="004E5D66" w14:paraId="47E85A89" w14:textId="77777777">
        <w:trPr>
          <w:trHeight w:val="20"/>
          <w:jc w:val="center"/>
        </w:trPr>
        <w:tc>
          <w:tcPr>
            <w:tcW w:w="3309" w:type="dxa"/>
            <w:shd w:val="clear" w:color="auto" w:fill="auto"/>
            <w:vAlign w:val="center"/>
          </w:tcPr>
          <w:p w14:paraId="2F0BAEBB" w14:textId="77777777" w:rsidR="00D62336" w:rsidRPr="004E5D66" w:rsidRDefault="00063062">
            <w:pPr>
              <w:pStyle w:val="TAL"/>
              <w:rPr>
                <w:rFonts w:cs="Arial"/>
              </w:rPr>
            </w:pPr>
            <w:r w:rsidRPr="004E5D66">
              <w:rPr>
                <w:rFonts w:cs="Arial"/>
              </w:rPr>
              <w:t>Coding Rate</w:t>
            </w:r>
          </w:p>
        </w:tc>
        <w:tc>
          <w:tcPr>
            <w:tcW w:w="1398" w:type="dxa"/>
            <w:vAlign w:val="center"/>
          </w:tcPr>
          <w:p w14:paraId="6E3B007E" w14:textId="77777777" w:rsidR="00D62336" w:rsidRPr="004E5D66" w:rsidRDefault="00063062">
            <w:pPr>
              <w:pStyle w:val="TAL"/>
              <w:jc w:val="center"/>
              <w:rPr>
                <w:rFonts w:cs="Arial"/>
              </w:rPr>
            </w:pPr>
            <w:r w:rsidRPr="004E5D66">
              <w:rPr>
                <w:rFonts w:cs="Arial"/>
              </w:rPr>
              <w:t>0.</w:t>
            </w:r>
            <w:r w:rsidRPr="004E5D66">
              <w:rPr>
                <w:rFonts w:cs="Arial" w:hint="eastAsia"/>
              </w:rPr>
              <w:t>67</w:t>
            </w:r>
          </w:p>
        </w:tc>
        <w:tc>
          <w:tcPr>
            <w:tcW w:w="1484" w:type="dxa"/>
            <w:vAlign w:val="center"/>
          </w:tcPr>
          <w:p w14:paraId="688EC354" w14:textId="77777777" w:rsidR="00D62336" w:rsidRPr="004E5D66" w:rsidRDefault="00063062">
            <w:pPr>
              <w:pStyle w:val="TAL"/>
              <w:jc w:val="center"/>
              <w:rPr>
                <w:rFonts w:cs="Arial"/>
              </w:rPr>
            </w:pPr>
            <w:r w:rsidRPr="004E5D66">
              <w:rPr>
                <w:rFonts w:cs="Arial"/>
              </w:rPr>
              <w:t>0.</w:t>
            </w:r>
            <w:r w:rsidRPr="004E5D66">
              <w:rPr>
                <w:rFonts w:cs="Arial" w:hint="eastAsia"/>
              </w:rPr>
              <w:t>67</w:t>
            </w:r>
          </w:p>
        </w:tc>
      </w:tr>
      <w:tr w:rsidR="004E5D66" w:rsidRPr="004E5D66" w14:paraId="0B638B75" w14:textId="77777777">
        <w:trPr>
          <w:trHeight w:val="20"/>
          <w:jc w:val="center"/>
        </w:trPr>
        <w:tc>
          <w:tcPr>
            <w:tcW w:w="3309" w:type="dxa"/>
            <w:shd w:val="clear" w:color="auto" w:fill="auto"/>
            <w:vAlign w:val="center"/>
          </w:tcPr>
          <w:p w14:paraId="37E61EA0" w14:textId="77777777" w:rsidR="00D62336" w:rsidRPr="004E5D66" w:rsidRDefault="00063062">
            <w:pPr>
              <w:pStyle w:val="TAL"/>
              <w:rPr>
                <w:rFonts w:cs="Arial"/>
              </w:rPr>
            </w:pPr>
            <w:r w:rsidRPr="004E5D66">
              <w:rPr>
                <w:rFonts w:cs="Arial"/>
              </w:rPr>
              <w:t>Code block CRC size (bits)</w:t>
            </w:r>
          </w:p>
        </w:tc>
        <w:tc>
          <w:tcPr>
            <w:tcW w:w="1398" w:type="dxa"/>
            <w:vAlign w:val="center"/>
          </w:tcPr>
          <w:p w14:paraId="1231A656" w14:textId="77777777" w:rsidR="00D62336" w:rsidRPr="004E5D66" w:rsidRDefault="00063062">
            <w:pPr>
              <w:pStyle w:val="TAL"/>
              <w:jc w:val="center"/>
              <w:rPr>
                <w:rFonts w:cs="Arial"/>
              </w:rPr>
            </w:pPr>
            <w:r w:rsidRPr="004E5D66">
              <w:rPr>
                <w:rFonts w:cs="Arial"/>
              </w:rPr>
              <w:t>0</w:t>
            </w:r>
          </w:p>
        </w:tc>
        <w:tc>
          <w:tcPr>
            <w:tcW w:w="1484" w:type="dxa"/>
            <w:vAlign w:val="center"/>
          </w:tcPr>
          <w:p w14:paraId="15C6EC4A" w14:textId="77777777" w:rsidR="00D62336" w:rsidRPr="004E5D66" w:rsidRDefault="00063062">
            <w:pPr>
              <w:pStyle w:val="TAL"/>
              <w:jc w:val="center"/>
              <w:rPr>
                <w:rFonts w:cs="Arial"/>
              </w:rPr>
            </w:pPr>
            <w:r w:rsidRPr="004E5D66">
              <w:rPr>
                <w:rFonts w:cs="Arial"/>
              </w:rPr>
              <w:t>0</w:t>
            </w:r>
          </w:p>
        </w:tc>
      </w:tr>
      <w:tr w:rsidR="004E5D66" w:rsidRPr="004E5D66" w14:paraId="53DD38E6" w14:textId="77777777">
        <w:trPr>
          <w:trHeight w:val="20"/>
          <w:jc w:val="center"/>
        </w:trPr>
        <w:tc>
          <w:tcPr>
            <w:tcW w:w="3309" w:type="dxa"/>
            <w:shd w:val="clear" w:color="auto" w:fill="auto"/>
            <w:vAlign w:val="center"/>
          </w:tcPr>
          <w:p w14:paraId="04E9C04E" w14:textId="77777777" w:rsidR="00D62336" w:rsidRPr="004E5D66" w:rsidRDefault="00063062">
            <w:pPr>
              <w:pStyle w:val="TAL"/>
              <w:rPr>
                <w:rFonts w:cs="Arial"/>
              </w:rPr>
            </w:pPr>
            <w:r w:rsidRPr="004E5D66">
              <w:rPr>
                <w:rFonts w:cs="Arial"/>
              </w:rPr>
              <w:t>Number of code blocks – C</w:t>
            </w:r>
          </w:p>
        </w:tc>
        <w:tc>
          <w:tcPr>
            <w:tcW w:w="1398" w:type="dxa"/>
            <w:vAlign w:val="center"/>
          </w:tcPr>
          <w:p w14:paraId="168317AD" w14:textId="77777777" w:rsidR="00D62336" w:rsidRPr="004E5D66" w:rsidRDefault="00063062">
            <w:pPr>
              <w:pStyle w:val="TAL"/>
              <w:jc w:val="center"/>
              <w:rPr>
                <w:rFonts w:cs="Arial"/>
              </w:rPr>
            </w:pPr>
            <w:r w:rsidRPr="004E5D66">
              <w:rPr>
                <w:rFonts w:cs="Arial"/>
              </w:rPr>
              <w:t>1</w:t>
            </w:r>
          </w:p>
        </w:tc>
        <w:tc>
          <w:tcPr>
            <w:tcW w:w="1484" w:type="dxa"/>
            <w:vAlign w:val="center"/>
          </w:tcPr>
          <w:p w14:paraId="3E300930" w14:textId="77777777" w:rsidR="00D62336" w:rsidRPr="004E5D66" w:rsidRDefault="00063062">
            <w:pPr>
              <w:pStyle w:val="TAL"/>
              <w:jc w:val="center"/>
              <w:rPr>
                <w:rFonts w:cs="Arial"/>
              </w:rPr>
            </w:pPr>
            <w:r w:rsidRPr="004E5D66">
              <w:rPr>
                <w:rFonts w:cs="Arial"/>
              </w:rPr>
              <w:t>1</w:t>
            </w:r>
          </w:p>
        </w:tc>
      </w:tr>
      <w:tr w:rsidR="004E5D66" w:rsidRPr="004E5D66" w14:paraId="63A8EE89" w14:textId="77777777">
        <w:trPr>
          <w:trHeight w:val="20"/>
          <w:jc w:val="center"/>
        </w:trPr>
        <w:tc>
          <w:tcPr>
            <w:tcW w:w="3309" w:type="dxa"/>
            <w:shd w:val="clear" w:color="auto" w:fill="auto"/>
            <w:vAlign w:val="center"/>
          </w:tcPr>
          <w:p w14:paraId="68DCADD0" w14:textId="77777777" w:rsidR="00D62336" w:rsidRPr="004E5D66" w:rsidRDefault="00063062">
            <w:pPr>
              <w:pStyle w:val="TAL"/>
              <w:rPr>
                <w:rFonts w:cs="Arial"/>
              </w:rPr>
            </w:pPr>
            <w:r w:rsidRPr="004E5D66">
              <w:rPr>
                <w:rFonts w:cs="Arial"/>
              </w:rPr>
              <w:t>Total symbols per resource unit</w:t>
            </w:r>
          </w:p>
        </w:tc>
        <w:tc>
          <w:tcPr>
            <w:tcW w:w="1398" w:type="dxa"/>
            <w:vAlign w:val="center"/>
          </w:tcPr>
          <w:p w14:paraId="7504F1BB" w14:textId="77777777" w:rsidR="00D62336" w:rsidRPr="004E5D66" w:rsidRDefault="00063062">
            <w:pPr>
              <w:pStyle w:val="TAL"/>
              <w:jc w:val="center"/>
              <w:rPr>
                <w:rFonts w:cs="Arial"/>
              </w:rPr>
            </w:pPr>
            <w:r w:rsidRPr="004E5D66">
              <w:rPr>
                <w:rFonts w:cs="Arial"/>
              </w:rPr>
              <w:t>96</w:t>
            </w:r>
          </w:p>
        </w:tc>
        <w:tc>
          <w:tcPr>
            <w:tcW w:w="1484" w:type="dxa"/>
            <w:vAlign w:val="center"/>
          </w:tcPr>
          <w:p w14:paraId="59BA85B9" w14:textId="77777777" w:rsidR="00D62336" w:rsidRPr="004E5D66" w:rsidRDefault="00063062">
            <w:pPr>
              <w:pStyle w:val="TAL"/>
              <w:jc w:val="center"/>
              <w:rPr>
                <w:rFonts w:cs="Arial"/>
              </w:rPr>
            </w:pPr>
            <w:r w:rsidRPr="004E5D66">
              <w:rPr>
                <w:rFonts w:cs="Arial"/>
              </w:rPr>
              <w:t>96</w:t>
            </w:r>
          </w:p>
        </w:tc>
      </w:tr>
      <w:tr w:rsidR="004E5D66" w:rsidRPr="004E5D66" w14:paraId="386D1828" w14:textId="77777777">
        <w:trPr>
          <w:trHeight w:val="20"/>
          <w:jc w:val="center"/>
        </w:trPr>
        <w:tc>
          <w:tcPr>
            <w:tcW w:w="3309" w:type="dxa"/>
            <w:shd w:val="clear" w:color="auto" w:fill="auto"/>
            <w:vAlign w:val="center"/>
          </w:tcPr>
          <w:p w14:paraId="62D3DFEC" w14:textId="77777777" w:rsidR="00D62336" w:rsidRPr="004E5D66" w:rsidRDefault="00063062">
            <w:pPr>
              <w:pStyle w:val="TAL"/>
              <w:rPr>
                <w:rFonts w:cs="Arial"/>
              </w:rPr>
            </w:pPr>
            <w:r w:rsidRPr="004E5D66">
              <w:rPr>
                <w:rFonts w:cs="Arial"/>
              </w:rPr>
              <w:t>Total number of bits per resource unit</w:t>
            </w:r>
          </w:p>
        </w:tc>
        <w:tc>
          <w:tcPr>
            <w:tcW w:w="1398" w:type="dxa"/>
            <w:vAlign w:val="center"/>
          </w:tcPr>
          <w:p w14:paraId="75425EFC" w14:textId="77777777" w:rsidR="00D62336" w:rsidRPr="004E5D66" w:rsidRDefault="00063062">
            <w:pPr>
              <w:pStyle w:val="TAL"/>
              <w:jc w:val="center"/>
              <w:rPr>
                <w:rFonts w:cs="Arial"/>
              </w:rPr>
            </w:pPr>
            <w:r w:rsidRPr="004E5D66">
              <w:rPr>
                <w:rFonts w:cs="Arial" w:hint="eastAsia"/>
              </w:rPr>
              <w:t>192</w:t>
            </w:r>
          </w:p>
        </w:tc>
        <w:tc>
          <w:tcPr>
            <w:tcW w:w="1484" w:type="dxa"/>
            <w:vAlign w:val="center"/>
          </w:tcPr>
          <w:p w14:paraId="0E42EC3A" w14:textId="77777777" w:rsidR="00D62336" w:rsidRPr="004E5D66" w:rsidRDefault="00063062">
            <w:pPr>
              <w:pStyle w:val="TAL"/>
              <w:jc w:val="center"/>
              <w:rPr>
                <w:rFonts w:cs="Arial"/>
              </w:rPr>
            </w:pPr>
            <w:r w:rsidRPr="004E5D66">
              <w:rPr>
                <w:rFonts w:cs="Arial" w:hint="eastAsia"/>
              </w:rPr>
              <w:t>192</w:t>
            </w:r>
          </w:p>
        </w:tc>
      </w:tr>
      <w:tr w:rsidR="004E5D66" w:rsidRPr="004E5D66" w14:paraId="2AA5FBAB" w14:textId="77777777">
        <w:trPr>
          <w:trHeight w:val="20"/>
          <w:jc w:val="center"/>
        </w:trPr>
        <w:tc>
          <w:tcPr>
            <w:tcW w:w="3309" w:type="dxa"/>
            <w:shd w:val="clear" w:color="auto" w:fill="auto"/>
            <w:vAlign w:val="center"/>
          </w:tcPr>
          <w:p w14:paraId="4C447B04" w14:textId="77777777" w:rsidR="00D62336" w:rsidRPr="004E5D66" w:rsidRDefault="00063062">
            <w:pPr>
              <w:pStyle w:val="TAL"/>
              <w:rPr>
                <w:rFonts w:cs="Arial"/>
              </w:rPr>
            </w:pPr>
            <w:r w:rsidRPr="004E5D66">
              <w:rPr>
                <w:rFonts w:cs="Arial"/>
              </w:rPr>
              <w:t>Tx time (ms)</w:t>
            </w:r>
          </w:p>
        </w:tc>
        <w:tc>
          <w:tcPr>
            <w:tcW w:w="1398" w:type="dxa"/>
            <w:vAlign w:val="center"/>
          </w:tcPr>
          <w:p w14:paraId="7A30230A" w14:textId="77777777" w:rsidR="00D62336" w:rsidRPr="004E5D66" w:rsidRDefault="00063062">
            <w:pPr>
              <w:pStyle w:val="TAL"/>
              <w:jc w:val="center"/>
              <w:rPr>
                <w:rFonts w:cs="Arial"/>
                <w:lang w:eastAsia="zh-CN"/>
              </w:rPr>
            </w:pPr>
            <w:r w:rsidRPr="004E5D66">
              <w:rPr>
                <w:rFonts w:cs="Arial" w:hint="eastAsia"/>
                <w:lang w:eastAsia="zh-CN"/>
              </w:rPr>
              <w:t>8</w:t>
            </w:r>
          </w:p>
        </w:tc>
        <w:tc>
          <w:tcPr>
            <w:tcW w:w="1484" w:type="dxa"/>
            <w:vAlign w:val="center"/>
          </w:tcPr>
          <w:p w14:paraId="23BD27A0" w14:textId="77777777" w:rsidR="00D62336" w:rsidRPr="004E5D66" w:rsidRDefault="00063062">
            <w:pPr>
              <w:pStyle w:val="TAL"/>
              <w:jc w:val="center"/>
              <w:rPr>
                <w:rFonts w:cs="Arial"/>
                <w:lang w:eastAsia="zh-CN"/>
              </w:rPr>
            </w:pPr>
            <w:r w:rsidRPr="004E5D66">
              <w:rPr>
                <w:rFonts w:cs="Arial" w:hint="eastAsia"/>
                <w:lang w:eastAsia="zh-CN"/>
              </w:rPr>
              <w:t>32</w:t>
            </w:r>
          </w:p>
        </w:tc>
      </w:tr>
      <w:tr w:rsidR="004E5D66" w:rsidRPr="004E5D66" w14:paraId="1A29D31E" w14:textId="77777777">
        <w:trPr>
          <w:trHeight w:val="20"/>
          <w:jc w:val="center"/>
        </w:trPr>
        <w:tc>
          <w:tcPr>
            <w:tcW w:w="3309" w:type="dxa"/>
            <w:shd w:val="clear" w:color="auto" w:fill="auto"/>
          </w:tcPr>
          <w:p w14:paraId="3CB4A118" w14:textId="77777777" w:rsidR="00D62336" w:rsidRPr="004E5D66" w:rsidRDefault="00063062">
            <w:pPr>
              <w:pStyle w:val="TAL"/>
              <w:rPr>
                <w:rFonts w:cs="Arial"/>
              </w:rPr>
            </w:pPr>
            <w:r w:rsidRPr="004E5D66">
              <w:rPr>
                <w:rFonts w:cs="Arial"/>
              </w:rPr>
              <w:t>Frequency offset</w:t>
            </w:r>
          </w:p>
        </w:tc>
        <w:tc>
          <w:tcPr>
            <w:tcW w:w="1398" w:type="dxa"/>
          </w:tcPr>
          <w:p w14:paraId="7894E49D" w14:textId="77777777" w:rsidR="00D62336" w:rsidRPr="004E5D66" w:rsidRDefault="00063062">
            <w:pPr>
              <w:pStyle w:val="TAL"/>
              <w:jc w:val="center"/>
              <w:rPr>
                <w:rFonts w:cs="Arial"/>
              </w:rPr>
            </w:pPr>
            <w:r w:rsidRPr="004E5D66">
              <w:rPr>
                <w:rFonts w:cs="Arial"/>
              </w:rPr>
              <w:t>0</w:t>
            </w:r>
          </w:p>
        </w:tc>
        <w:tc>
          <w:tcPr>
            <w:tcW w:w="1484" w:type="dxa"/>
          </w:tcPr>
          <w:p w14:paraId="03136582" w14:textId="77777777" w:rsidR="00D62336" w:rsidRPr="004E5D66" w:rsidRDefault="00063062">
            <w:pPr>
              <w:pStyle w:val="TAL"/>
              <w:jc w:val="center"/>
              <w:rPr>
                <w:rFonts w:cs="Arial"/>
              </w:rPr>
            </w:pPr>
            <w:r w:rsidRPr="004E5D66">
              <w:rPr>
                <w:rFonts w:cs="Arial"/>
              </w:rPr>
              <w:t>0</w:t>
            </w:r>
          </w:p>
        </w:tc>
      </w:tr>
      <w:tr w:rsidR="004E5D66" w:rsidRPr="004E5D66" w14:paraId="6AE90317" w14:textId="77777777">
        <w:trPr>
          <w:trHeight w:val="20"/>
          <w:jc w:val="center"/>
        </w:trPr>
        <w:tc>
          <w:tcPr>
            <w:tcW w:w="3309" w:type="dxa"/>
            <w:shd w:val="clear" w:color="auto" w:fill="auto"/>
          </w:tcPr>
          <w:p w14:paraId="5194E3CA" w14:textId="327EBC51" w:rsidR="00D62336" w:rsidRPr="004E5D66" w:rsidRDefault="00EE373C">
            <w:pPr>
              <w:pStyle w:val="TAL"/>
              <w:rPr>
                <w:rFonts w:cs="Arial"/>
              </w:rPr>
            </w:pPr>
            <w:r w:rsidRPr="004E5D66">
              <w:rPr>
                <w:rFonts w:cs="Arial"/>
              </w:rPr>
              <w:t>Channel estimation length (ms)</w:t>
            </w:r>
            <w:r w:rsidRPr="004E5D66">
              <w:rPr>
                <w:rFonts w:cs="Arial"/>
                <w:vertAlign w:val="superscript"/>
                <w:lang w:eastAsia="ja-JP"/>
              </w:rPr>
              <w:t xml:space="preserve"> </w:t>
            </w:r>
            <w:r w:rsidRPr="004E5D66">
              <w:rPr>
                <w:rFonts w:cs="Arial"/>
                <w:szCs w:val="18"/>
                <w:lang w:eastAsia="ja-JP"/>
              </w:rPr>
              <w:t>(NOTE)</w:t>
            </w:r>
          </w:p>
        </w:tc>
        <w:tc>
          <w:tcPr>
            <w:tcW w:w="1398" w:type="dxa"/>
          </w:tcPr>
          <w:p w14:paraId="57F3AE93" w14:textId="77777777" w:rsidR="00D62336" w:rsidRPr="004E5D66" w:rsidRDefault="00063062">
            <w:pPr>
              <w:pStyle w:val="TAL"/>
              <w:jc w:val="center"/>
              <w:rPr>
                <w:rFonts w:cs="Arial"/>
              </w:rPr>
            </w:pPr>
            <w:r w:rsidRPr="004E5D66">
              <w:rPr>
                <w:rFonts w:cs="Arial"/>
              </w:rPr>
              <w:t>4</w:t>
            </w:r>
          </w:p>
        </w:tc>
        <w:tc>
          <w:tcPr>
            <w:tcW w:w="1484" w:type="dxa"/>
          </w:tcPr>
          <w:p w14:paraId="3A7D1059" w14:textId="77777777" w:rsidR="00D62336" w:rsidRPr="004E5D66" w:rsidRDefault="00063062">
            <w:pPr>
              <w:pStyle w:val="TAL"/>
              <w:jc w:val="center"/>
              <w:rPr>
                <w:rFonts w:cs="Arial"/>
              </w:rPr>
            </w:pPr>
            <w:r w:rsidRPr="004E5D66">
              <w:rPr>
                <w:rFonts w:cs="Arial"/>
              </w:rPr>
              <w:t>16</w:t>
            </w:r>
          </w:p>
        </w:tc>
      </w:tr>
      <w:tr w:rsidR="00D62336" w:rsidRPr="004E5D66" w14:paraId="15744D3C" w14:textId="77777777">
        <w:trPr>
          <w:trHeight w:val="20"/>
          <w:jc w:val="center"/>
        </w:trPr>
        <w:tc>
          <w:tcPr>
            <w:tcW w:w="6191" w:type="dxa"/>
            <w:gridSpan w:val="3"/>
            <w:shd w:val="clear" w:color="auto" w:fill="auto"/>
          </w:tcPr>
          <w:p w14:paraId="0828849E" w14:textId="430B4DC3" w:rsidR="00D62336" w:rsidRPr="004E5D66" w:rsidRDefault="00EE373C">
            <w:pPr>
              <w:pStyle w:val="TAN"/>
              <w:rPr>
                <w:lang w:eastAsia="ja-JP"/>
              </w:rPr>
            </w:pPr>
            <w:r w:rsidRPr="004E5D66">
              <w:rPr>
                <w:lang w:eastAsia="ja-JP"/>
              </w:rPr>
              <w:t>Note:</w:t>
            </w:r>
            <w:r w:rsidRPr="004E5D66">
              <w:rPr>
                <w:lang w:eastAsia="ja-JP"/>
              </w:rPr>
              <w:tab/>
              <w:t>Channel estimation lengths are included in the table for information only.</w:t>
            </w:r>
          </w:p>
        </w:tc>
      </w:tr>
    </w:tbl>
    <w:p w14:paraId="20F4D43B" w14:textId="7FF99A38" w:rsidR="00D62336" w:rsidRPr="004E5D66" w:rsidRDefault="00D62336"/>
    <w:p w14:paraId="2B29D5BE" w14:textId="77777777" w:rsidR="00922E3B" w:rsidRPr="004E5D66" w:rsidRDefault="00922E3B" w:rsidP="00922E3B">
      <w:pPr>
        <w:pStyle w:val="Heading1"/>
        <w:rPr>
          <w:lang w:val="en-US"/>
        </w:rPr>
      </w:pPr>
      <w:bookmarkStart w:id="5046" w:name="_Toc137240791"/>
      <w:bookmarkStart w:id="5047" w:name="_Toc137244892"/>
      <w:bookmarkStart w:id="5048" w:name="_Toc138894106"/>
      <w:bookmarkStart w:id="5049" w:name="_Toc138894338"/>
      <w:bookmarkStart w:id="5050" w:name="_Toc145036731"/>
      <w:bookmarkStart w:id="5051" w:name="_Toc153189023"/>
      <w:bookmarkStart w:id="5052" w:name="_Toc155672306"/>
      <w:bookmarkStart w:id="5053" w:name="_Toc161927949"/>
      <w:bookmarkStart w:id="5054" w:name="_Toc163213446"/>
      <w:bookmarkStart w:id="5055" w:name="_Toc169794849"/>
      <w:bookmarkStart w:id="5056" w:name="_Toc171510477"/>
      <w:bookmarkStart w:id="5057" w:name="_Toc233969956"/>
      <w:r w:rsidRPr="004E5D66">
        <w:rPr>
          <w:lang w:val="en-US"/>
        </w:rPr>
        <w:t>A.</w:t>
      </w:r>
      <w:r w:rsidRPr="004E5D66">
        <w:rPr>
          <w:lang w:val="en-US" w:eastAsia="zh-CN"/>
        </w:rPr>
        <w:t>5</w:t>
      </w:r>
      <w:r w:rsidRPr="004E5D66">
        <w:rPr>
          <w:lang w:val="en-US"/>
        </w:rPr>
        <w:tab/>
        <w:t>Fixed Reference Channels for performance requirements (QPSK 1/3)</w:t>
      </w:r>
      <w:bookmarkEnd w:id="5046"/>
      <w:bookmarkEnd w:id="5047"/>
      <w:bookmarkEnd w:id="5048"/>
      <w:bookmarkEnd w:id="5049"/>
      <w:bookmarkEnd w:id="5050"/>
      <w:bookmarkEnd w:id="5051"/>
      <w:bookmarkEnd w:id="5052"/>
      <w:bookmarkEnd w:id="5053"/>
      <w:bookmarkEnd w:id="5054"/>
      <w:bookmarkEnd w:id="5055"/>
      <w:bookmarkEnd w:id="5056"/>
      <w:bookmarkEnd w:id="5057"/>
    </w:p>
    <w:p w14:paraId="7EF9B356" w14:textId="77777777" w:rsidR="00922E3B" w:rsidRPr="004E5D66" w:rsidRDefault="00922E3B" w:rsidP="00922E3B">
      <w:pPr>
        <w:pStyle w:val="TH"/>
        <w:rPr>
          <w:lang w:val="en-US"/>
        </w:rPr>
      </w:pPr>
      <w:r w:rsidRPr="004E5D66">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4E5D66" w:rsidRPr="004E5D66" w14:paraId="238E976F" w14:textId="77777777" w:rsidTr="00D27C8A">
        <w:trPr>
          <w:jc w:val="center"/>
        </w:trPr>
        <w:tc>
          <w:tcPr>
            <w:tcW w:w="3369" w:type="dxa"/>
          </w:tcPr>
          <w:p w14:paraId="4C61D7DD" w14:textId="77777777" w:rsidR="00922E3B" w:rsidRPr="004E5D66" w:rsidRDefault="00922E3B" w:rsidP="00D27C8A">
            <w:pPr>
              <w:pStyle w:val="TAH"/>
              <w:rPr>
                <w:rFonts w:cs="Arial"/>
                <w:lang w:val="en-US"/>
              </w:rPr>
            </w:pPr>
            <w:r w:rsidRPr="004E5D66">
              <w:rPr>
                <w:rFonts w:cs="Arial"/>
                <w:lang w:val="en-US"/>
              </w:rPr>
              <w:t>Reference channel</w:t>
            </w:r>
          </w:p>
        </w:tc>
        <w:tc>
          <w:tcPr>
            <w:tcW w:w="717" w:type="dxa"/>
          </w:tcPr>
          <w:p w14:paraId="60A3093B" w14:textId="77777777" w:rsidR="00922E3B" w:rsidRPr="004E5D66" w:rsidRDefault="00922E3B" w:rsidP="00D27C8A">
            <w:pPr>
              <w:pStyle w:val="TAH"/>
              <w:rPr>
                <w:rFonts w:cs="Arial"/>
                <w:lang w:val="en-US"/>
              </w:rPr>
            </w:pPr>
            <w:r w:rsidRPr="004E5D66">
              <w:rPr>
                <w:rFonts w:cs="Arial"/>
                <w:lang w:val="en-US"/>
              </w:rPr>
              <w:t>A5-1</w:t>
            </w:r>
          </w:p>
        </w:tc>
        <w:tc>
          <w:tcPr>
            <w:tcW w:w="717" w:type="dxa"/>
          </w:tcPr>
          <w:p w14:paraId="69A6155E" w14:textId="77777777" w:rsidR="00922E3B" w:rsidRPr="004E5D66" w:rsidRDefault="00922E3B" w:rsidP="00D27C8A">
            <w:pPr>
              <w:pStyle w:val="TAH"/>
              <w:rPr>
                <w:rFonts w:cs="Arial"/>
                <w:lang w:val="en-US"/>
              </w:rPr>
            </w:pPr>
            <w:r w:rsidRPr="004E5D66">
              <w:rPr>
                <w:rFonts w:cs="Arial"/>
                <w:lang w:val="en-US"/>
              </w:rPr>
              <w:t>A5-2</w:t>
            </w:r>
          </w:p>
        </w:tc>
      </w:tr>
      <w:tr w:rsidR="004E5D66" w:rsidRPr="004E5D66" w14:paraId="1436D1FC" w14:textId="77777777" w:rsidTr="00D27C8A">
        <w:trPr>
          <w:jc w:val="center"/>
        </w:trPr>
        <w:tc>
          <w:tcPr>
            <w:tcW w:w="3369" w:type="dxa"/>
          </w:tcPr>
          <w:p w14:paraId="30544076" w14:textId="77777777" w:rsidR="00922E3B" w:rsidRPr="004E5D66" w:rsidRDefault="00922E3B" w:rsidP="00D27C8A">
            <w:pPr>
              <w:pStyle w:val="TAL"/>
              <w:rPr>
                <w:rFonts w:cs="Arial"/>
                <w:lang w:val="en-US"/>
              </w:rPr>
            </w:pPr>
            <w:r w:rsidRPr="004E5D66">
              <w:rPr>
                <w:rFonts w:cs="Arial"/>
                <w:lang w:val="en-US"/>
              </w:rPr>
              <w:t>Allocated resource blocks</w:t>
            </w:r>
          </w:p>
        </w:tc>
        <w:tc>
          <w:tcPr>
            <w:tcW w:w="717" w:type="dxa"/>
          </w:tcPr>
          <w:p w14:paraId="2B39BF1E" w14:textId="77777777" w:rsidR="00922E3B" w:rsidRPr="004E5D66" w:rsidRDefault="00922E3B" w:rsidP="00D27C8A">
            <w:pPr>
              <w:pStyle w:val="TAC"/>
              <w:rPr>
                <w:rFonts w:cs="Arial"/>
                <w:lang w:val="en-US"/>
              </w:rPr>
            </w:pPr>
            <w:r w:rsidRPr="004E5D66">
              <w:rPr>
                <w:rFonts w:cs="Arial"/>
                <w:lang w:val="en-US"/>
              </w:rPr>
              <w:t>1</w:t>
            </w:r>
          </w:p>
        </w:tc>
        <w:tc>
          <w:tcPr>
            <w:tcW w:w="717" w:type="dxa"/>
          </w:tcPr>
          <w:p w14:paraId="6165A9FA" w14:textId="77777777" w:rsidR="00922E3B" w:rsidRPr="004E5D66" w:rsidRDefault="00922E3B" w:rsidP="00D27C8A">
            <w:pPr>
              <w:pStyle w:val="TAC"/>
              <w:rPr>
                <w:rFonts w:cs="Arial"/>
                <w:lang w:val="en-US"/>
              </w:rPr>
            </w:pPr>
            <w:r w:rsidRPr="004E5D66">
              <w:rPr>
                <w:rFonts w:cs="Arial"/>
                <w:lang w:val="en-US"/>
              </w:rPr>
              <w:t>6</w:t>
            </w:r>
          </w:p>
        </w:tc>
      </w:tr>
      <w:tr w:rsidR="004E5D66" w:rsidRPr="004E5D66" w14:paraId="4F339E26" w14:textId="77777777" w:rsidTr="00D27C8A">
        <w:trPr>
          <w:jc w:val="center"/>
        </w:trPr>
        <w:tc>
          <w:tcPr>
            <w:tcW w:w="3369" w:type="dxa"/>
          </w:tcPr>
          <w:p w14:paraId="1622752F" w14:textId="77777777" w:rsidR="00922E3B" w:rsidRPr="004E5D66" w:rsidRDefault="00922E3B" w:rsidP="00D27C8A">
            <w:pPr>
              <w:pStyle w:val="TAL"/>
              <w:rPr>
                <w:rFonts w:cs="Arial"/>
                <w:lang w:val="en-US"/>
              </w:rPr>
            </w:pPr>
            <w:r w:rsidRPr="004E5D66">
              <w:rPr>
                <w:rFonts w:cs="Arial"/>
                <w:lang w:val="en-US"/>
              </w:rPr>
              <w:t>DFT-OFDM Symbols per subframe</w:t>
            </w:r>
          </w:p>
        </w:tc>
        <w:tc>
          <w:tcPr>
            <w:tcW w:w="717" w:type="dxa"/>
          </w:tcPr>
          <w:p w14:paraId="42F64E3C" w14:textId="77777777" w:rsidR="00922E3B" w:rsidRPr="004E5D66" w:rsidRDefault="00922E3B" w:rsidP="00D27C8A">
            <w:pPr>
              <w:pStyle w:val="TAC"/>
              <w:rPr>
                <w:rFonts w:cs="Arial"/>
                <w:lang w:val="en-US"/>
              </w:rPr>
            </w:pPr>
            <w:r w:rsidRPr="004E5D66">
              <w:rPr>
                <w:rFonts w:cs="Arial"/>
                <w:lang w:val="en-US"/>
              </w:rPr>
              <w:t>12</w:t>
            </w:r>
          </w:p>
        </w:tc>
        <w:tc>
          <w:tcPr>
            <w:tcW w:w="717" w:type="dxa"/>
          </w:tcPr>
          <w:p w14:paraId="7E243C8B" w14:textId="77777777" w:rsidR="00922E3B" w:rsidRPr="004E5D66" w:rsidRDefault="00922E3B" w:rsidP="00D27C8A">
            <w:pPr>
              <w:pStyle w:val="TAC"/>
              <w:rPr>
                <w:rFonts w:cs="Arial"/>
                <w:lang w:val="en-US"/>
              </w:rPr>
            </w:pPr>
            <w:r w:rsidRPr="004E5D66">
              <w:rPr>
                <w:rFonts w:cs="Arial"/>
                <w:lang w:val="en-US"/>
              </w:rPr>
              <w:t>12</w:t>
            </w:r>
          </w:p>
        </w:tc>
      </w:tr>
      <w:tr w:rsidR="004E5D66" w:rsidRPr="004E5D66" w14:paraId="68F23B7D" w14:textId="77777777" w:rsidTr="00D27C8A">
        <w:trPr>
          <w:jc w:val="center"/>
        </w:trPr>
        <w:tc>
          <w:tcPr>
            <w:tcW w:w="3369" w:type="dxa"/>
          </w:tcPr>
          <w:p w14:paraId="0A47092D" w14:textId="77777777" w:rsidR="00922E3B" w:rsidRPr="004E5D66" w:rsidRDefault="00922E3B" w:rsidP="00D27C8A">
            <w:pPr>
              <w:pStyle w:val="TAL"/>
              <w:rPr>
                <w:rFonts w:cs="Arial"/>
                <w:lang w:val="en-US"/>
              </w:rPr>
            </w:pPr>
            <w:r w:rsidRPr="004E5D66">
              <w:rPr>
                <w:rFonts w:cs="Arial"/>
                <w:lang w:val="en-US"/>
              </w:rPr>
              <w:t>Modulation</w:t>
            </w:r>
          </w:p>
        </w:tc>
        <w:tc>
          <w:tcPr>
            <w:tcW w:w="717" w:type="dxa"/>
          </w:tcPr>
          <w:p w14:paraId="6237B001" w14:textId="77777777" w:rsidR="00922E3B" w:rsidRPr="004E5D66" w:rsidRDefault="00922E3B" w:rsidP="00D27C8A">
            <w:pPr>
              <w:pStyle w:val="TAC"/>
              <w:rPr>
                <w:rFonts w:cs="Arial"/>
                <w:lang w:val="en-US"/>
              </w:rPr>
            </w:pPr>
            <w:r w:rsidRPr="004E5D66">
              <w:rPr>
                <w:rFonts w:cs="Arial"/>
                <w:lang w:val="en-US"/>
              </w:rPr>
              <w:t>QPSK</w:t>
            </w:r>
          </w:p>
        </w:tc>
        <w:tc>
          <w:tcPr>
            <w:tcW w:w="717" w:type="dxa"/>
          </w:tcPr>
          <w:p w14:paraId="0D67FA19" w14:textId="77777777" w:rsidR="00922E3B" w:rsidRPr="004E5D66" w:rsidRDefault="00922E3B" w:rsidP="00D27C8A">
            <w:pPr>
              <w:pStyle w:val="TAC"/>
              <w:rPr>
                <w:rFonts w:cs="Arial"/>
                <w:lang w:val="en-US"/>
              </w:rPr>
            </w:pPr>
            <w:r w:rsidRPr="004E5D66">
              <w:rPr>
                <w:rFonts w:cs="Arial"/>
                <w:lang w:val="en-US"/>
              </w:rPr>
              <w:t>QPSK</w:t>
            </w:r>
          </w:p>
        </w:tc>
      </w:tr>
      <w:tr w:rsidR="004E5D66" w:rsidRPr="004E5D66" w14:paraId="670E04DE" w14:textId="77777777" w:rsidTr="00D27C8A">
        <w:trPr>
          <w:jc w:val="center"/>
        </w:trPr>
        <w:tc>
          <w:tcPr>
            <w:tcW w:w="3369" w:type="dxa"/>
          </w:tcPr>
          <w:p w14:paraId="2FE12345" w14:textId="77777777" w:rsidR="00922E3B" w:rsidRPr="004E5D66" w:rsidRDefault="00922E3B" w:rsidP="00D27C8A">
            <w:pPr>
              <w:pStyle w:val="TAL"/>
              <w:rPr>
                <w:rFonts w:cs="Arial"/>
                <w:lang w:val="en-US"/>
              </w:rPr>
            </w:pPr>
            <w:r w:rsidRPr="004E5D66">
              <w:rPr>
                <w:rFonts w:cs="Arial"/>
                <w:lang w:val="en-US"/>
              </w:rPr>
              <w:t>Code rate</w:t>
            </w:r>
          </w:p>
        </w:tc>
        <w:tc>
          <w:tcPr>
            <w:tcW w:w="717" w:type="dxa"/>
          </w:tcPr>
          <w:p w14:paraId="6B12E761" w14:textId="77777777" w:rsidR="00922E3B" w:rsidRPr="004E5D66" w:rsidRDefault="00922E3B" w:rsidP="00D27C8A">
            <w:pPr>
              <w:pStyle w:val="TAC"/>
              <w:rPr>
                <w:rFonts w:cs="Arial"/>
                <w:lang w:val="en-US"/>
              </w:rPr>
            </w:pPr>
            <w:r w:rsidRPr="004E5D66">
              <w:rPr>
                <w:rFonts w:cs="Arial"/>
                <w:lang w:val="en-US"/>
              </w:rPr>
              <w:t>1/3</w:t>
            </w:r>
          </w:p>
        </w:tc>
        <w:tc>
          <w:tcPr>
            <w:tcW w:w="717" w:type="dxa"/>
          </w:tcPr>
          <w:p w14:paraId="4F4361DC" w14:textId="77777777" w:rsidR="00922E3B" w:rsidRPr="004E5D66" w:rsidRDefault="00922E3B" w:rsidP="00D27C8A">
            <w:pPr>
              <w:pStyle w:val="TAC"/>
              <w:rPr>
                <w:rFonts w:cs="Arial"/>
                <w:lang w:val="en-US"/>
              </w:rPr>
            </w:pPr>
            <w:r w:rsidRPr="004E5D66">
              <w:rPr>
                <w:rFonts w:cs="Arial"/>
                <w:lang w:val="en-US"/>
              </w:rPr>
              <w:t>1/3</w:t>
            </w:r>
          </w:p>
        </w:tc>
      </w:tr>
      <w:tr w:rsidR="004E5D66" w:rsidRPr="004E5D66" w14:paraId="01AFC432" w14:textId="77777777" w:rsidTr="00D27C8A">
        <w:trPr>
          <w:jc w:val="center"/>
        </w:trPr>
        <w:tc>
          <w:tcPr>
            <w:tcW w:w="3369" w:type="dxa"/>
          </w:tcPr>
          <w:p w14:paraId="1FDDB196" w14:textId="77777777" w:rsidR="00922E3B" w:rsidRPr="004E5D66" w:rsidRDefault="00922E3B" w:rsidP="00D27C8A">
            <w:pPr>
              <w:pStyle w:val="TAL"/>
              <w:rPr>
                <w:rFonts w:cs="Arial"/>
                <w:lang w:val="en-US"/>
              </w:rPr>
            </w:pPr>
            <w:r w:rsidRPr="004E5D66">
              <w:rPr>
                <w:rFonts w:cs="Arial"/>
                <w:lang w:val="en-US"/>
              </w:rPr>
              <w:t>Payload size (bits)</w:t>
            </w:r>
          </w:p>
        </w:tc>
        <w:tc>
          <w:tcPr>
            <w:tcW w:w="717" w:type="dxa"/>
          </w:tcPr>
          <w:p w14:paraId="16F2816A" w14:textId="77777777" w:rsidR="00922E3B" w:rsidRPr="004E5D66" w:rsidRDefault="00922E3B" w:rsidP="00D27C8A">
            <w:pPr>
              <w:pStyle w:val="TAC"/>
              <w:rPr>
                <w:rFonts w:cs="Arial"/>
                <w:lang w:val="en-US"/>
              </w:rPr>
            </w:pPr>
            <w:r w:rsidRPr="004E5D66">
              <w:rPr>
                <w:rFonts w:cs="Arial"/>
                <w:lang w:val="en-US"/>
              </w:rPr>
              <w:t>104</w:t>
            </w:r>
          </w:p>
        </w:tc>
        <w:tc>
          <w:tcPr>
            <w:tcW w:w="717" w:type="dxa"/>
          </w:tcPr>
          <w:p w14:paraId="705B82A4" w14:textId="77777777" w:rsidR="00922E3B" w:rsidRPr="004E5D66" w:rsidRDefault="00922E3B" w:rsidP="00D27C8A">
            <w:pPr>
              <w:pStyle w:val="TAC"/>
              <w:rPr>
                <w:rFonts w:cs="Arial"/>
                <w:lang w:val="en-US"/>
              </w:rPr>
            </w:pPr>
            <w:r w:rsidRPr="004E5D66">
              <w:rPr>
                <w:rFonts w:cs="Arial"/>
                <w:lang w:val="en-US"/>
              </w:rPr>
              <w:t>600</w:t>
            </w:r>
          </w:p>
        </w:tc>
      </w:tr>
      <w:tr w:rsidR="004E5D66" w:rsidRPr="004E5D66" w14:paraId="4FF9E03F" w14:textId="77777777" w:rsidTr="00D27C8A">
        <w:trPr>
          <w:jc w:val="center"/>
        </w:trPr>
        <w:tc>
          <w:tcPr>
            <w:tcW w:w="3369" w:type="dxa"/>
          </w:tcPr>
          <w:p w14:paraId="4F0653F5" w14:textId="77777777" w:rsidR="00922E3B" w:rsidRPr="004E5D66" w:rsidRDefault="00922E3B" w:rsidP="00D27C8A">
            <w:pPr>
              <w:pStyle w:val="TAL"/>
              <w:rPr>
                <w:rFonts w:cs="Arial"/>
                <w:szCs w:val="22"/>
                <w:lang w:val="en-US"/>
              </w:rPr>
            </w:pPr>
            <w:r w:rsidRPr="004E5D66">
              <w:rPr>
                <w:rFonts w:eastAsia="SimSun" w:cs="Arial"/>
                <w:szCs w:val="22"/>
                <w:lang w:val="en-US"/>
              </w:rPr>
              <w:t>Transport block CRC (bits)</w:t>
            </w:r>
          </w:p>
        </w:tc>
        <w:tc>
          <w:tcPr>
            <w:tcW w:w="717" w:type="dxa"/>
          </w:tcPr>
          <w:p w14:paraId="40CFB4C6" w14:textId="77777777" w:rsidR="00922E3B" w:rsidRPr="004E5D66" w:rsidRDefault="00922E3B" w:rsidP="00D27C8A">
            <w:pPr>
              <w:pStyle w:val="TAC"/>
              <w:rPr>
                <w:rFonts w:cs="Arial"/>
                <w:lang w:val="en-US"/>
              </w:rPr>
            </w:pPr>
            <w:r w:rsidRPr="004E5D66">
              <w:rPr>
                <w:rFonts w:cs="Arial"/>
                <w:lang w:val="en-US"/>
              </w:rPr>
              <w:t>24</w:t>
            </w:r>
          </w:p>
        </w:tc>
        <w:tc>
          <w:tcPr>
            <w:tcW w:w="717" w:type="dxa"/>
          </w:tcPr>
          <w:p w14:paraId="7B56E771" w14:textId="77777777" w:rsidR="00922E3B" w:rsidRPr="004E5D66" w:rsidRDefault="00922E3B" w:rsidP="00D27C8A">
            <w:pPr>
              <w:pStyle w:val="TAC"/>
              <w:rPr>
                <w:rFonts w:cs="Arial"/>
                <w:lang w:val="en-US"/>
              </w:rPr>
            </w:pPr>
            <w:r w:rsidRPr="004E5D66">
              <w:rPr>
                <w:rFonts w:cs="Arial"/>
                <w:lang w:val="en-US"/>
              </w:rPr>
              <w:t>24</w:t>
            </w:r>
          </w:p>
        </w:tc>
      </w:tr>
      <w:tr w:rsidR="004E5D66" w:rsidRPr="004E5D66" w14:paraId="084F427E" w14:textId="77777777" w:rsidTr="00D27C8A">
        <w:trPr>
          <w:jc w:val="center"/>
        </w:trPr>
        <w:tc>
          <w:tcPr>
            <w:tcW w:w="3369" w:type="dxa"/>
          </w:tcPr>
          <w:p w14:paraId="401CB704" w14:textId="77777777" w:rsidR="00922E3B" w:rsidRPr="004E5D66" w:rsidRDefault="00922E3B" w:rsidP="00D27C8A">
            <w:pPr>
              <w:pStyle w:val="TAL"/>
              <w:rPr>
                <w:rFonts w:cs="Arial"/>
                <w:lang w:val="en-US"/>
              </w:rPr>
            </w:pPr>
            <w:r w:rsidRPr="004E5D66">
              <w:rPr>
                <w:rFonts w:cs="Arial"/>
                <w:lang w:val="en-US"/>
              </w:rPr>
              <w:t>Code block CRC size (bits)</w:t>
            </w:r>
          </w:p>
        </w:tc>
        <w:tc>
          <w:tcPr>
            <w:tcW w:w="717" w:type="dxa"/>
          </w:tcPr>
          <w:p w14:paraId="28A5DE09" w14:textId="77777777" w:rsidR="00922E3B" w:rsidRPr="004E5D66" w:rsidRDefault="00922E3B" w:rsidP="00D27C8A">
            <w:pPr>
              <w:pStyle w:val="TAC"/>
              <w:rPr>
                <w:rFonts w:cs="Arial"/>
                <w:lang w:val="en-US"/>
              </w:rPr>
            </w:pPr>
            <w:r w:rsidRPr="004E5D66">
              <w:rPr>
                <w:rFonts w:cs="Arial"/>
                <w:lang w:val="en-US"/>
              </w:rPr>
              <w:t>0</w:t>
            </w:r>
          </w:p>
        </w:tc>
        <w:tc>
          <w:tcPr>
            <w:tcW w:w="717" w:type="dxa"/>
          </w:tcPr>
          <w:p w14:paraId="7E43C0FA" w14:textId="77777777" w:rsidR="00922E3B" w:rsidRPr="004E5D66" w:rsidRDefault="00922E3B" w:rsidP="00D27C8A">
            <w:pPr>
              <w:pStyle w:val="TAC"/>
              <w:rPr>
                <w:rFonts w:cs="Arial"/>
                <w:lang w:val="en-US"/>
              </w:rPr>
            </w:pPr>
            <w:r w:rsidRPr="004E5D66">
              <w:rPr>
                <w:rFonts w:cs="Arial"/>
                <w:lang w:val="en-US"/>
              </w:rPr>
              <w:t>0</w:t>
            </w:r>
          </w:p>
        </w:tc>
      </w:tr>
      <w:tr w:rsidR="004E5D66" w:rsidRPr="004E5D66" w14:paraId="32045C21" w14:textId="77777777" w:rsidTr="00D27C8A">
        <w:trPr>
          <w:jc w:val="center"/>
        </w:trPr>
        <w:tc>
          <w:tcPr>
            <w:tcW w:w="3369" w:type="dxa"/>
          </w:tcPr>
          <w:p w14:paraId="63B67F10" w14:textId="77777777" w:rsidR="00922E3B" w:rsidRPr="004E5D66" w:rsidRDefault="00922E3B" w:rsidP="00D27C8A">
            <w:pPr>
              <w:pStyle w:val="TAL"/>
              <w:rPr>
                <w:rFonts w:cs="Arial"/>
                <w:lang w:val="en-US"/>
              </w:rPr>
            </w:pPr>
            <w:r w:rsidRPr="004E5D66">
              <w:rPr>
                <w:rFonts w:cs="Arial"/>
                <w:lang w:val="en-US"/>
              </w:rPr>
              <w:t>Number of code blocks - C</w:t>
            </w:r>
          </w:p>
        </w:tc>
        <w:tc>
          <w:tcPr>
            <w:tcW w:w="717" w:type="dxa"/>
          </w:tcPr>
          <w:p w14:paraId="6B3577DB" w14:textId="77777777" w:rsidR="00922E3B" w:rsidRPr="004E5D66" w:rsidRDefault="00922E3B" w:rsidP="00D27C8A">
            <w:pPr>
              <w:pStyle w:val="TAC"/>
              <w:rPr>
                <w:rFonts w:cs="Arial"/>
                <w:lang w:val="en-US"/>
              </w:rPr>
            </w:pPr>
            <w:r w:rsidRPr="004E5D66">
              <w:rPr>
                <w:rFonts w:cs="Arial"/>
                <w:lang w:val="en-US"/>
              </w:rPr>
              <w:t>1</w:t>
            </w:r>
          </w:p>
        </w:tc>
        <w:tc>
          <w:tcPr>
            <w:tcW w:w="717" w:type="dxa"/>
          </w:tcPr>
          <w:p w14:paraId="7D43EDBD" w14:textId="77777777" w:rsidR="00922E3B" w:rsidRPr="004E5D66" w:rsidRDefault="00922E3B" w:rsidP="00D27C8A">
            <w:pPr>
              <w:pStyle w:val="TAC"/>
              <w:rPr>
                <w:rFonts w:cs="Arial"/>
                <w:lang w:val="en-US"/>
              </w:rPr>
            </w:pPr>
            <w:r w:rsidRPr="004E5D66">
              <w:rPr>
                <w:rFonts w:cs="Arial"/>
                <w:lang w:val="en-US"/>
              </w:rPr>
              <w:t>1</w:t>
            </w:r>
          </w:p>
        </w:tc>
      </w:tr>
      <w:tr w:rsidR="004E5D66" w:rsidRPr="004E5D66" w14:paraId="72D1EDD6" w14:textId="77777777" w:rsidTr="00D27C8A">
        <w:trPr>
          <w:jc w:val="center"/>
        </w:trPr>
        <w:tc>
          <w:tcPr>
            <w:tcW w:w="3369" w:type="dxa"/>
          </w:tcPr>
          <w:p w14:paraId="6C4F2A30" w14:textId="77777777" w:rsidR="00922E3B" w:rsidRPr="004E5D66" w:rsidRDefault="00922E3B" w:rsidP="00D27C8A">
            <w:pPr>
              <w:pStyle w:val="TAL"/>
              <w:rPr>
                <w:rFonts w:cs="Arial"/>
                <w:lang w:val="en-US"/>
              </w:rPr>
            </w:pPr>
            <w:r w:rsidRPr="004E5D66">
              <w:rPr>
                <w:rFonts w:cs="Arial"/>
                <w:lang w:val="en-US"/>
              </w:rPr>
              <w:t>Coded block size including 12bits trellis termination (bits)</w:t>
            </w:r>
          </w:p>
        </w:tc>
        <w:tc>
          <w:tcPr>
            <w:tcW w:w="717" w:type="dxa"/>
          </w:tcPr>
          <w:p w14:paraId="3412693A" w14:textId="77777777" w:rsidR="00922E3B" w:rsidRPr="004E5D66" w:rsidRDefault="00922E3B" w:rsidP="00D27C8A">
            <w:pPr>
              <w:pStyle w:val="TAC"/>
              <w:rPr>
                <w:rFonts w:cs="Arial"/>
                <w:lang w:val="en-US"/>
              </w:rPr>
            </w:pPr>
            <w:r w:rsidRPr="004E5D66">
              <w:rPr>
                <w:rFonts w:cs="Arial"/>
                <w:lang w:val="en-US"/>
              </w:rPr>
              <w:t>396</w:t>
            </w:r>
          </w:p>
        </w:tc>
        <w:tc>
          <w:tcPr>
            <w:tcW w:w="717" w:type="dxa"/>
          </w:tcPr>
          <w:p w14:paraId="415B9E3A" w14:textId="77777777" w:rsidR="00922E3B" w:rsidRPr="004E5D66" w:rsidRDefault="00922E3B" w:rsidP="00D27C8A">
            <w:pPr>
              <w:pStyle w:val="TAC"/>
              <w:rPr>
                <w:rFonts w:cs="Arial"/>
                <w:lang w:val="en-US"/>
              </w:rPr>
            </w:pPr>
            <w:r w:rsidRPr="004E5D66">
              <w:rPr>
                <w:rFonts w:cs="Arial"/>
                <w:lang w:val="en-US"/>
              </w:rPr>
              <w:t>1884</w:t>
            </w:r>
          </w:p>
        </w:tc>
      </w:tr>
      <w:tr w:rsidR="004E5D66" w:rsidRPr="004E5D66" w14:paraId="1DCE878E" w14:textId="77777777" w:rsidTr="00D27C8A">
        <w:trPr>
          <w:jc w:val="center"/>
        </w:trPr>
        <w:tc>
          <w:tcPr>
            <w:tcW w:w="3369" w:type="dxa"/>
          </w:tcPr>
          <w:p w14:paraId="7A9E119E" w14:textId="77777777" w:rsidR="00922E3B" w:rsidRPr="004E5D66" w:rsidRDefault="00922E3B" w:rsidP="00D27C8A">
            <w:pPr>
              <w:pStyle w:val="TAL"/>
              <w:rPr>
                <w:rFonts w:cs="Arial"/>
                <w:lang w:val="en-US"/>
              </w:rPr>
            </w:pPr>
            <w:r w:rsidRPr="004E5D66">
              <w:rPr>
                <w:rFonts w:cs="Arial"/>
                <w:lang w:val="en-US"/>
              </w:rPr>
              <w:t>Total number of bits per sub-frame</w:t>
            </w:r>
          </w:p>
        </w:tc>
        <w:tc>
          <w:tcPr>
            <w:tcW w:w="717" w:type="dxa"/>
          </w:tcPr>
          <w:p w14:paraId="1D16C360" w14:textId="77777777" w:rsidR="00922E3B" w:rsidRPr="004E5D66" w:rsidRDefault="00922E3B" w:rsidP="00D27C8A">
            <w:pPr>
              <w:pStyle w:val="TAC"/>
              <w:rPr>
                <w:rFonts w:cs="Arial"/>
                <w:lang w:val="en-US"/>
              </w:rPr>
            </w:pPr>
            <w:r w:rsidRPr="004E5D66">
              <w:rPr>
                <w:rFonts w:cs="Arial"/>
                <w:lang w:val="en-US"/>
              </w:rPr>
              <w:t>288</w:t>
            </w:r>
          </w:p>
        </w:tc>
        <w:tc>
          <w:tcPr>
            <w:tcW w:w="717" w:type="dxa"/>
          </w:tcPr>
          <w:p w14:paraId="0D51FFC9" w14:textId="77777777" w:rsidR="00922E3B" w:rsidRPr="004E5D66" w:rsidRDefault="00922E3B" w:rsidP="00D27C8A">
            <w:pPr>
              <w:pStyle w:val="TAC"/>
              <w:rPr>
                <w:rFonts w:cs="Arial"/>
                <w:lang w:val="en-US"/>
              </w:rPr>
            </w:pPr>
            <w:r w:rsidRPr="004E5D66">
              <w:rPr>
                <w:rFonts w:cs="Arial"/>
                <w:lang w:val="en-US"/>
              </w:rPr>
              <w:t>1728</w:t>
            </w:r>
          </w:p>
        </w:tc>
      </w:tr>
      <w:tr w:rsidR="00922E3B" w:rsidRPr="004E5D66" w14:paraId="1BF31450" w14:textId="77777777" w:rsidTr="00D27C8A">
        <w:trPr>
          <w:jc w:val="center"/>
        </w:trPr>
        <w:tc>
          <w:tcPr>
            <w:tcW w:w="3369" w:type="dxa"/>
          </w:tcPr>
          <w:p w14:paraId="17331BA5" w14:textId="77777777" w:rsidR="00922E3B" w:rsidRPr="004E5D66" w:rsidRDefault="00922E3B" w:rsidP="00D27C8A">
            <w:pPr>
              <w:pStyle w:val="TAL"/>
              <w:rPr>
                <w:rFonts w:cs="Arial"/>
                <w:lang w:val="en-US"/>
              </w:rPr>
            </w:pPr>
            <w:r w:rsidRPr="004E5D66">
              <w:rPr>
                <w:rFonts w:cs="Arial"/>
                <w:lang w:val="en-US"/>
              </w:rPr>
              <w:t>Total symbols per sub-frame</w:t>
            </w:r>
          </w:p>
        </w:tc>
        <w:tc>
          <w:tcPr>
            <w:tcW w:w="717" w:type="dxa"/>
          </w:tcPr>
          <w:p w14:paraId="1EB8403E" w14:textId="77777777" w:rsidR="00922E3B" w:rsidRPr="004E5D66" w:rsidRDefault="00922E3B" w:rsidP="00D27C8A">
            <w:pPr>
              <w:pStyle w:val="TAC"/>
              <w:rPr>
                <w:rFonts w:cs="Arial"/>
                <w:lang w:val="en-US"/>
              </w:rPr>
            </w:pPr>
            <w:r w:rsidRPr="004E5D66">
              <w:rPr>
                <w:rFonts w:cs="Arial"/>
                <w:lang w:val="en-US"/>
              </w:rPr>
              <w:t>144</w:t>
            </w:r>
          </w:p>
        </w:tc>
        <w:tc>
          <w:tcPr>
            <w:tcW w:w="717" w:type="dxa"/>
          </w:tcPr>
          <w:p w14:paraId="1D853FF3" w14:textId="77777777" w:rsidR="00922E3B" w:rsidRPr="004E5D66" w:rsidRDefault="00922E3B" w:rsidP="00D27C8A">
            <w:pPr>
              <w:pStyle w:val="TAC"/>
              <w:rPr>
                <w:rFonts w:cs="Arial"/>
                <w:lang w:val="en-US"/>
              </w:rPr>
            </w:pPr>
            <w:r w:rsidRPr="004E5D66">
              <w:rPr>
                <w:rFonts w:cs="Arial"/>
                <w:lang w:val="en-US"/>
              </w:rPr>
              <w:t>864</w:t>
            </w:r>
          </w:p>
        </w:tc>
      </w:tr>
    </w:tbl>
    <w:p w14:paraId="575EFC08" w14:textId="77777777" w:rsidR="00922E3B" w:rsidRPr="004E5D66" w:rsidRDefault="00922E3B" w:rsidP="00922E3B">
      <w:pPr>
        <w:rPr>
          <w:lang w:val="en-US"/>
        </w:rPr>
      </w:pPr>
    </w:p>
    <w:p w14:paraId="09A126A7" w14:textId="77777777" w:rsidR="00922E3B" w:rsidRPr="004E5D66" w:rsidRDefault="00922E3B" w:rsidP="00922E3B">
      <w:pPr>
        <w:pStyle w:val="Heading1"/>
        <w:rPr>
          <w:lang w:val="en-US"/>
        </w:rPr>
      </w:pPr>
      <w:bookmarkStart w:id="5058" w:name="_Toc137240792"/>
      <w:bookmarkStart w:id="5059" w:name="_Toc137244893"/>
      <w:bookmarkStart w:id="5060" w:name="_Toc138894107"/>
      <w:bookmarkStart w:id="5061" w:name="_Toc138894339"/>
      <w:bookmarkStart w:id="5062" w:name="_Toc145036732"/>
      <w:bookmarkStart w:id="5063" w:name="_Toc153189024"/>
      <w:bookmarkStart w:id="5064" w:name="_Toc155672307"/>
      <w:bookmarkStart w:id="5065" w:name="_Toc161927950"/>
      <w:bookmarkStart w:id="5066" w:name="_Toc163213447"/>
      <w:bookmarkStart w:id="5067" w:name="_Toc169794850"/>
      <w:bookmarkStart w:id="5068" w:name="_Toc171510478"/>
      <w:bookmarkStart w:id="5069" w:name="_Toc233969957"/>
      <w:r w:rsidRPr="004E5D66">
        <w:rPr>
          <w:lang w:val="en-US"/>
        </w:rPr>
        <w:t>A.</w:t>
      </w:r>
      <w:r w:rsidRPr="004E5D66">
        <w:rPr>
          <w:lang w:val="en-US" w:eastAsia="zh-CN"/>
        </w:rPr>
        <w:t>6</w:t>
      </w:r>
      <w:r w:rsidRPr="004E5D66">
        <w:rPr>
          <w:lang w:val="en-US"/>
        </w:rPr>
        <w:tab/>
        <w:t>PRACH Test preambles</w:t>
      </w:r>
      <w:bookmarkEnd w:id="5058"/>
      <w:bookmarkEnd w:id="5059"/>
      <w:bookmarkEnd w:id="5060"/>
      <w:bookmarkEnd w:id="5061"/>
      <w:bookmarkEnd w:id="5062"/>
      <w:bookmarkEnd w:id="5063"/>
      <w:bookmarkEnd w:id="5064"/>
      <w:bookmarkEnd w:id="5065"/>
      <w:bookmarkEnd w:id="5066"/>
      <w:bookmarkEnd w:id="5067"/>
      <w:bookmarkEnd w:id="5068"/>
      <w:bookmarkEnd w:id="5069"/>
    </w:p>
    <w:p w14:paraId="06547A23" w14:textId="77777777" w:rsidR="00922E3B" w:rsidRPr="004E5D66" w:rsidRDefault="00922E3B" w:rsidP="00922E3B">
      <w:pPr>
        <w:pStyle w:val="TH"/>
        <w:rPr>
          <w:lang w:val="en-US"/>
        </w:rPr>
      </w:pPr>
      <w:r w:rsidRPr="004E5D66">
        <w:rPr>
          <w:lang w:val="en-US"/>
        </w:rPr>
        <w:t xml:space="preserve">Table A.6-1 Test preambles for </w:t>
      </w:r>
      <w:r w:rsidRPr="004E5D66">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4E5D66" w:rsidRPr="004E5D66"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4E5D66" w:rsidRDefault="00922E3B" w:rsidP="00D27C8A">
            <w:pPr>
              <w:pStyle w:val="TAH"/>
              <w:rPr>
                <w:rFonts w:cs="Arial"/>
                <w:lang w:val="en-US" w:eastAsia="ja-JP"/>
              </w:rPr>
            </w:pPr>
            <w:r w:rsidRPr="004E5D66">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4E5D66" w:rsidRDefault="00922E3B" w:rsidP="00D27C8A">
            <w:pPr>
              <w:pStyle w:val="TAH"/>
              <w:rPr>
                <w:rFonts w:cs="Arial"/>
                <w:lang w:val="en-US" w:eastAsia="ja-JP"/>
              </w:rPr>
            </w:pPr>
            <w:r w:rsidRPr="004E5D66">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4E5D66" w:rsidRDefault="00922E3B" w:rsidP="00D27C8A">
            <w:pPr>
              <w:pStyle w:val="TAH"/>
              <w:rPr>
                <w:rFonts w:cs="Arial"/>
                <w:lang w:val="en-US" w:eastAsia="ja-JP"/>
              </w:rPr>
            </w:pPr>
            <w:r w:rsidRPr="004E5D66">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4E5D66" w:rsidRDefault="00922E3B" w:rsidP="00D27C8A">
            <w:pPr>
              <w:pStyle w:val="TAH"/>
              <w:rPr>
                <w:rFonts w:cs="Arial"/>
                <w:lang w:val="en-US" w:eastAsia="ja-JP"/>
              </w:rPr>
            </w:pPr>
            <w:r w:rsidRPr="004E5D66">
              <w:rPr>
                <w:rFonts w:cs="Arial"/>
                <w:lang w:val="en-US" w:eastAsia="ja-JP"/>
              </w:rPr>
              <w:t>v</w:t>
            </w:r>
          </w:p>
        </w:tc>
      </w:tr>
      <w:tr w:rsidR="004E5D66" w:rsidRPr="004E5D66"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4E5D66" w:rsidRDefault="00922E3B" w:rsidP="00D27C8A">
            <w:pPr>
              <w:pStyle w:val="TAC"/>
              <w:rPr>
                <w:rFonts w:cs="Arial"/>
                <w:lang w:val="en-US" w:eastAsia="ja-JP"/>
              </w:rPr>
            </w:pPr>
            <w:r w:rsidRPr="004E5D66">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4E5D66" w:rsidRDefault="00922E3B" w:rsidP="00D27C8A">
            <w:pPr>
              <w:pStyle w:val="TAC"/>
              <w:rPr>
                <w:rFonts w:cs="Arial"/>
                <w:lang w:val="en-US" w:eastAsia="ja-JP"/>
              </w:rPr>
            </w:pPr>
            <w:r w:rsidRPr="004E5D66">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4E5D66" w:rsidRDefault="00922E3B" w:rsidP="00D27C8A">
            <w:pPr>
              <w:pStyle w:val="TAC"/>
              <w:rPr>
                <w:rFonts w:cs="Arial"/>
                <w:lang w:val="en-US" w:eastAsia="ja-JP"/>
              </w:rPr>
            </w:pPr>
            <w:r w:rsidRPr="004E5D66">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4E5D66" w:rsidRDefault="00922E3B" w:rsidP="00D27C8A">
            <w:pPr>
              <w:pStyle w:val="TAC"/>
              <w:rPr>
                <w:rFonts w:cs="Arial"/>
                <w:lang w:val="en-US" w:eastAsia="ja-JP"/>
              </w:rPr>
            </w:pPr>
            <w:r w:rsidRPr="004E5D66">
              <w:rPr>
                <w:rFonts w:cs="Arial"/>
                <w:lang w:val="en-US" w:eastAsia="ja-JP"/>
              </w:rPr>
              <w:t>32</w:t>
            </w:r>
          </w:p>
        </w:tc>
      </w:tr>
      <w:tr w:rsidR="004E5D66" w:rsidRPr="004E5D66"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4E5D66" w:rsidRDefault="00922E3B" w:rsidP="00D27C8A">
            <w:pPr>
              <w:pStyle w:val="TAC"/>
              <w:rPr>
                <w:rFonts w:cs="Arial"/>
                <w:lang w:val="en-US" w:eastAsia="ja-JP"/>
              </w:rPr>
            </w:pPr>
            <w:r w:rsidRPr="004E5D66">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4E5D66" w:rsidRDefault="00922E3B" w:rsidP="00D27C8A">
            <w:pPr>
              <w:pStyle w:val="TAC"/>
              <w:rPr>
                <w:rFonts w:cs="Arial"/>
                <w:lang w:val="en-US" w:eastAsia="ja-JP"/>
              </w:rPr>
            </w:pPr>
            <w:r w:rsidRPr="004E5D66">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4E5D66" w:rsidRDefault="00922E3B" w:rsidP="00D27C8A">
            <w:pPr>
              <w:pStyle w:val="TAC"/>
              <w:rPr>
                <w:rFonts w:cs="Arial"/>
                <w:lang w:val="en-US" w:eastAsia="ja-JP"/>
              </w:rPr>
            </w:pPr>
            <w:r w:rsidRPr="004E5D66">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4E5D66" w:rsidRDefault="00922E3B" w:rsidP="00D27C8A">
            <w:pPr>
              <w:pStyle w:val="TAC"/>
              <w:rPr>
                <w:rFonts w:cs="Arial"/>
                <w:lang w:val="en-US" w:eastAsia="ja-JP"/>
              </w:rPr>
            </w:pPr>
            <w:r w:rsidRPr="004E5D66">
              <w:rPr>
                <w:rFonts w:cs="Arial"/>
                <w:lang w:val="en-US" w:eastAsia="ja-JP"/>
              </w:rPr>
              <w:t>2</w:t>
            </w:r>
          </w:p>
        </w:tc>
      </w:tr>
      <w:tr w:rsidR="004E5D66" w:rsidRPr="004E5D66"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4E5D66" w:rsidRDefault="00922E3B" w:rsidP="00D27C8A">
            <w:pPr>
              <w:pStyle w:val="TAC"/>
              <w:rPr>
                <w:rFonts w:cs="Arial"/>
                <w:lang w:val="en-US" w:eastAsia="ja-JP"/>
              </w:rPr>
            </w:pPr>
            <w:r w:rsidRPr="004E5D66">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4E5D66" w:rsidRDefault="00922E3B" w:rsidP="00D27C8A">
            <w:pPr>
              <w:pStyle w:val="TAC"/>
              <w:rPr>
                <w:rFonts w:cs="Arial"/>
                <w:lang w:val="en-US" w:eastAsia="ja-JP"/>
              </w:rPr>
            </w:pPr>
            <w:r w:rsidRPr="004E5D66">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4E5D66" w:rsidRDefault="00922E3B" w:rsidP="00D27C8A">
            <w:pPr>
              <w:pStyle w:val="TAC"/>
              <w:rPr>
                <w:rFonts w:cs="Arial"/>
                <w:lang w:val="en-US" w:eastAsia="ja-JP"/>
              </w:rPr>
            </w:pPr>
            <w:r w:rsidRPr="004E5D66">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4E5D66" w:rsidRDefault="00922E3B" w:rsidP="00D27C8A">
            <w:pPr>
              <w:pStyle w:val="TAC"/>
              <w:rPr>
                <w:rFonts w:cs="Arial"/>
                <w:lang w:val="en-US" w:eastAsia="ja-JP"/>
              </w:rPr>
            </w:pPr>
            <w:r w:rsidRPr="004E5D66">
              <w:rPr>
                <w:rFonts w:cs="Arial"/>
                <w:lang w:val="en-US" w:eastAsia="ja-JP"/>
              </w:rPr>
              <w:t>0</w:t>
            </w:r>
          </w:p>
        </w:tc>
      </w:tr>
      <w:tr w:rsidR="00922E3B" w:rsidRPr="004E5D66"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4E5D66" w:rsidRDefault="00922E3B" w:rsidP="00D27C8A">
            <w:pPr>
              <w:pStyle w:val="TAC"/>
              <w:rPr>
                <w:rFonts w:cs="Arial"/>
                <w:lang w:val="en-US" w:eastAsia="ja-JP"/>
              </w:rPr>
            </w:pPr>
            <w:r w:rsidRPr="004E5D66">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4E5D66" w:rsidRDefault="00922E3B" w:rsidP="00D27C8A">
            <w:pPr>
              <w:pStyle w:val="TAC"/>
              <w:rPr>
                <w:rFonts w:cs="Arial"/>
                <w:lang w:val="en-US" w:eastAsia="ja-JP"/>
              </w:rPr>
            </w:pPr>
            <w:r w:rsidRPr="004E5D66">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4E5D66" w:rsidRDefault="00922E3B" w:rsidP="00D27C8A">
            <w:pPr>
              <w:pStyle w:val="TAC"/>
              <w:rPr>
                <w:rFonts w:cs="Arial"/>
                <w:lang w:val="en-US" w:eastAsia="ja-JP"/>
              </w:rPr>
            </w:pPr>
            <w:r w:rsidRPr="004E5D66">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4E5D66" w:rsidRDefault="00922E3B" w:rsidP="00D27C8A">
            <w:pPr>
              <w:pStyle w:val="TAC"/>
              <w:rPr>
                <w:rFonts w:cs="Arial"/>
                <w:lang w:val="en-US" w:eastAsia="ja-JP"/>
              </w:rPr>
            </w:pPr>
            <w:r w:rsidRPr="004E5D66">
              <w:rPr>
                <w:rFonts w:cs="Arial"/>
                <w:lang w:val="en-US" w:eastAsia="ja-JP"/>
              </w:rPr>
              <w:t>0</w:t>
            </w:r>
          </w:p>
        </w:tc>
      </w:tr>
    </w:tbl>
    <w:p w14:paraId="5ED65470" w14:textId="77777777" w:rsidR="00922E3B" w:rsidRPr="004E5D66" w:rsidRDefault="00922E3B" w:rsidP="00922E3B">
      <w:pPr>
        <w:rPr>
          <w:lang w:val="en-US"/>
        </w:rPr>
      </w:pPr>
    </w:p>
    <w:p w14:paraId="5F722E2B" w14:textId="02452E3A" w:rsidR="00922E3B" w:rsidRPr="004E5D66" w:rsidRDefault="00922E3B" w:rsidP="00922E3B">
      <w:pPr>
        <w:pStyle w:val="Heading1"/>
        <w:rPr>
          <w:lang w:eastAsia="zh-CN"/>
        </w:rPr>
      </w:pPr>
      <w:bookmarkStart w:id="5070" w:name="_Toc20997915"/>
      <w:bookmarkStart w:id="5071" w:name="_Toc29478594"/>
      <w:bookmarkStart w:id="5072" w:name="_Toc35933192"/>
      <w:bookmarkStart w:id="5073" w:name="_Toc35935480"/>
      <w:bookmarkStart w:id="5074" w:name="_Toc37163064"/>
      <w:bookmarkStart w:id="5075" w:name="_Toc37173392"/>
      <w:bookmarkStart w:id="5076" w:name="_Toc37173644"/>
      <w:bookmarkStart w:id="5077" w:name="_Toc44754200"/>
      <w:bookmarkStart w:id="5078" w:name="_Toc45825628"/>
      <w:bookmarkStart w:id="5079" w:name="_Toc45825880"/>
      <w:bookmarkStart w:id="5080" w:name="_Toc45826132"/>
      <w:bookmarkStart w:id="5081" w:name="_Toc45826384"/>
      <w:bookmarkStart w:id="5082" w:name="_Toc52466550"/>
      <w:bookmarkStart w:id="5083" w:name="_Toc66869535"/>
      <w:bookmarkStart w:id="5084" w:name="_Toc66872353"/>
      <w:bookmarkStart w:id="5085" w:name="_Toc75173510"/>
      <w:bookmarkStart w:id="5086" w:name="_Toc76497326"/>
      <w:bookmarkStart w:id="5087" w:name="_Toc82894127"/>
      <w:bookmarkStart w:id="5088" w:name="_Toc89684658"/>
      <w:bookmarkStart w:id="5089" w:name="_Toc98574799"/>
      <w:bookmarkStart w:id="5090" w:name="_Toc137240793"/>
      <w:bookmarkStart w:id="5091" w:name="_Toc137244894"/>
      <w:bookmarkStart w:id="5092" w:name="_Toc138894108"/>
      <w:bookmarkStart w:id="5093" w:name="_Toc138894340"/>
      <w:bookmarkStart w:id="5094" w:name="_Toc145036733"/>
      <w:bookmarkStart w:id="5095" w:name="_Toc153189025"/>
      <w:bookmarkStart w:id="5096" w:name="_Toc155672308"/>
      <w:bookmarkStart w:id="5097" w:name="_Toc161927951"/>
      <w:bookmarkStart w:id="5098" w:name="_Toc163213448"/>
      <w:bookmarkStart w:id="5099" w:name="_Toc169794851"/>
      <w:bookmarkStart w:id="5100" w:name="_Toc171510479"/>
      <w:bookmarkStart w:id="5101" w:name="_Toc233969958"/>
      <w:r w:rsidRPr="004E5D66">
        <w:lastRenderedPageBreak/>
        <w:t>A.7</w:t>
      </w:r>
      <w:r w:rsidRPr="004E5D66">
        <w:tab/>
        <w:t xml:space="preserve">Fixed Reference Channels for </w:t>
      </w:r>
      <w:r w:rsidRPr="004E5D66">
        <w:rPr>
          <w:rFonts w:hint="eastAsia"/>
        </w:rPr>
        <w:t xml:space="preserve">NB-IoT </w:t>
      </w:r>
      <w:r w:rsidRPr="004E5D66">
        <w:rPr>
          <w:rFonts w:hint="eastAsia"/>
          <w:lang w:eastAsia="zh-CN"/>
        </w:rPr>
        <w:t>NPUSCH format 1</w:t>
      </w:r>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3A620D86" w14:textId="3B12775E" w:rsidR="00922E3B" w:rsidRPr="004E5D66" w:rsidRDefault="00922E3B" w:rsidP="00922E3B">
      <w:pPr>
        <w:pStyle w:val="Heading2"/>
        <w:rPr>
          <w:rFonts w:eastAsia="MS Mincho"/>
        </w:rPr>
      </w:pPr>
      <w:bookmarkStart w:id="5102" w:name="_Toc20997916"/>
      <w:bookmarkStart w:id="5103" w:name="_Toc29478595"/>
      <w:bookmarkStart w:id="5104" w:name="_Toc35933193"/>
      <w:bookmarkStart w:id="5105" w:name="_Toc35935481"/>
      <w:bookmarkStart w:id="5106" w:name="_Toc37163065"/>
      <w:bookmarkStart w:id="5107" w:name="_Toc37173393"/>
      <w:bookmarkStart w:id="5108" w:name="_Toc37173645"/>
      <w:bookmarkStart w:id="5109" w:name="_Toc44754201"/>
      <w:bookmarkStart w:id="5110" w:name="_Toc45825629"/>
      <w:bookmarkStart w:id="5111" w:name="_Toc45825881"/>
      <w:bookmarkStart w:id="5112" w:name="_Toc45826133"/>
      <w:bookmarkStart w:id="5113" w:name="_Toc45826385"/>
      <w:bookmarkStart w:id="5114" w:name="_Toc52466551"/>
      <w:bookmarkStart w:id="5115" w:name="_Toc66869536"/>
      <w:bookmarkStart w:id="5116" w:name="_Toc66872354"/>
      <w:bookmarkStart w:id="5117" w:name="_Toc75173511"/>
      <w:bookmarkStart w:id="5118" w:name="_Toc76497327"/>
      <w:bookmarkStart w:id="5119" w:name="_Toc82894128"/>
      <w:bookmarkStart w:id="5120" w:name="_Toc89684659"/>
      <w:bookmarkStart w:id="5121" w:name="_Toc98574800"/>
      <w:bookmarkStart w:id="5122" w:name="_Toc137240794"/>
      <w:bookmarkStart w:id="5123" w:name="_Toc137244895"/>
      <w:bookmarkStart w:id="5124" w:name="_Toc138894109"/>
      <w:bookmarkStart w:id="5125" w:name="_Toc138894341"/>
      <w:bookmarkStart w:id="5126" w:name="_Toc145036734"/>
      <w:bookmarkStart w:id="5127" w:name="_Toc153189026"/>
      <w:bookmarkStart w:id="5128" w:name="_Toc155672309"/>
      <w:bookmarkStart w:id="5129" w:name="_Toc161927952"/>
      <w:bookmarkStart w:id="5130" w:name="_Toc163213449"/>
      <w:bookmarkStart w:id="5131" w:name="_Toc169794852"/>
      <w:bookmarkStart w:id="5132" w:name="_Toc171510480"/>
      <w:bookmarkStart w:id="5133" w:name="_Toc233969959"/>
      <w:r w:rsidRPr="004E5D66">
        <w:rPr>
          <w:rFonts w:eastAsia="MS Mincho" w:hint="eastAsia"/>
        </w:rPr>
        <w:t>A.</w:t>
      </w:r>
      <w:r w:rsidRPr="004E5D66">
        <w:rPr>
          <w:rFonts w:eastAsia="MS Mincho"/>
        </w:rPr>
        <w:t>7</w:t>
      </w:r>
      <w:r w:rsidRPr="004E5D66">
        <w:rPr>
          <w:rFonts w:eastAsia="MS Mincho" w:hint="eastAsia"/>
        </w:rPr>
        <w:t>.1</w:t>
      </w:r>
      <w:r w:rsidRPr="004E5D66">
        <w:rPr>
          <w:rFonts w:eastAsia="MS Mincho"/>
        </w:rPr>
        <w:tab/>
      </w:r>
      <w:r w:rsidRPr="004E5D66">
        <w:rPr>
          <w:rFonts w:hint="eastAsia"/>
          <w:lang w:eastAsia="zh-CN"/>
        </w:rPr>
        <w:t>One PRB</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2A6AEAC8" w14:textId="77777777" w:rsidR="00301283" w:rsidRPr="004E5D66" w:rsidRDefault="00301283" w:rsidP="00301283">
      <w:pPr>
        <w:pStyle w:val="TH"/>
      </w:pPr>
      <w:bookmarkStart w:id="5134" w:name="_Toc123307025"/>
      <w:bookmarkStart w:id="5135" w:name="_Toc123308170"/>
      <w:bookmarkStart w:id="5136" w:name="_Toc124187226"/>
      <w:bookmarkStart w:id="5137" w:name="_Toc137244896"/>
      <w:bookmarkStart w:id="5138" w:name="_Toc138894110"/>
      <w:bookmarkStart w:id="5139" w:name="_Toc138894342"/>
      <w:bookmarkStart w:id="5140" w:name="_Toc145036735"/>
      <w:bookmarkStart w:id="5141" w:name="_Toc153189027"/>
      <w:bookmarkStart w:id="5142" w:name="_Toc155672310"/>
      <w:bookmarkStart w:id="5143" w:name="_Toc161927953"/>
      <w:bookmarkStart w:id="5144" w:name="_Toc163213450"/>
      <w:bookmarkStart w:id="5145" w:name="_Toc169794853"/>
      <w:bookmarkStart w:id="5146" w:name="_Toc171510481"/>
      <w:bookmarkStart w:id="5147" w:name="_Toc21018223"/>
      <w:bookmarkStart w:id="5148" w:name="_Toc29486686"/>
      <w:bookmarkStart w:id="5149" w:name="_Toc29757376"/>
      <w:bookmarkStart w:id="5150" w:name="_Toc29758489"/>
      <w:bookmarkStart w:id="5151" w:name="_Toc35953054"/>
      <w:bookmarkStart w:id="5152" w:name="_Toc37175054"/>
      <w:bookmarkStart w:id="5153" w:name="_Toc37176935"/>
      <w:bookmarkStart w:id="5154" w:name="_Toc45832010"/>
      <w:bookmarkStart w:id="5155" w:name="_Toc45832735"/>
      <w:bookmarkStart w:id="5156" w:name="_Toc52547663"/>
      <w:bookmarkStart w:id="5157" w:name="_Toc61111415"/>
      <w:bookmarkStart w:id="5158" w:name="_Toc67911445"/>
      <w:bookmarkStart w:id="5159" w:name="_Toc75185622"/>
      <w:bookmarkStart w:id="5160" w:name="_Toc76501380"/>
      <w:bookmarkStart w:id="5161" w:name="_Toc82895434"/>
      <w:bookmarkStart w:id="5162" w:name="_Toc98570206"/>
      <w:bookmarkStart w:id="5163" w:name="_Toc115094180"/>
      <w:bookmarkStart w:id="5164" w:name="_Toc123218203"/>
      <w:bookmarkStart w:id="5165" w:name="_Toc123220046"/>
      <w:bookmarkStart w:id="5166" w:name="_Toc124186748"/>
      <w:r w:rsidRPr="004E5D66">
        <w:t>Table A.7</w:t>
      </w:r>
      <w:r w:rsidRPr="004E5D66">
        <w:rPr>
          <w:rFonts w:hint="eastAsia"/>
          <w:lang w:eastAsia="zh-CN"/>
        </w:rPr>
        <w:t>.1</w:t>
      </w:r>
      <w:r w:rsidRPr="004E5D66">
        <w:t xml:space="preserve">-1: FRC parameters for </w:t>
      </w:r>
      <w:r w:rsidRPr="004E5D66">
        <w:rPr>
          <w:rFonts w:hint="eastAsia"/>
        </w:rPr>
        <w:t xml:space="preserve">NB-IoT </w:t>
      </w:r>
      <w:r w:rsidRPr="004E5D66">
        <w:rPr>
          <w:rFonts w:hint="eastAsia"/>
          <w:lang w:eastAsia="zh-CN"/>
        </w:rPr>
        <w:t>NPUSCH format 1</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gridCol w:w="2426"/>
      </w:tblGrid>
      <w:tr w:rsidR="004E5D66" w:rsidRPr="004E5D66" w14:paraId="632D33E7" w14:textId="77777777" w:rsidTr="003E1FF8">
        <w:trPr>
          <w:jc w:val="center"/>
        </w:trPr>
        <w:tc>
          <w:tcPr>
            <w:tcW w:w="3167" w:type="dxa"/>
          </w:tcPr>
          <w:p w14:paraId="62BDC62F" w14:textId="77777777" w:rsidR="00301283" w:rsidRPr="004E5D66" w:rsidRDefault="00301283" w:rsidP="003E1FF8">
            <w:pPr>
              <w:pStyle w:val="TAH"/>
              <w:rPr>
                <w:rFonts w:cs="Arial"/>
              </w:rPr>
            </w:pPr>
            <w:r w:rsidRPr="004E5D66">
              <w:rPr>
                <w:rFonts w:cs="Arial"/>
              </w:rPr>
              <w:t>Reference channel</w:t>
            </w:r>
          </w:p>
        </w:tc>
        <w:tc>
          <w:tcPr>
            <w:tcW w:w="959" w:type="dxa"/>
          </w:tcPr>
          <w:p w14:paraId="2568D683" w14:textId="77777777" w:rsidR="00301283" w:rsidRPr="004E5D66" w:rsidRDefault="00301283" w:rsidP="003E1FF8">
            <w:pPr>
              <w:pStyle w:val="TAH"/>
              <w:rPr>
                <w:rFonts w:cs="Arial"/>
                <w:lang w:eastAsia="zh-CN"/>
              </w:rPr>
            </w:pPr>
            <w:r w:rsidRPr="004E5D66">
              <w:rPr>
                <w:rFonts w:cs="Arial"/>
                <w:lang w:eastAsia="zh-CN"/>
              </w:rPr>
              <w:t>A7</w:t>
            </w:r>
            <w:r w:rsidRPr="004E5D66">
              <w:rPr>
                <w:rFonts w:cs="Arial"/>
              </w:rPr>
              <w:t>-</w:t>
            </w:r>
            <w:r w:rsidRPr="004E5D66">
              <w:rPr>
                <w:rFonts w:cs="Arial" w:hint="eastAsia"/>
                <w:lang w:eastAsia="zh-CN"/>
              </w:rPr>
              <w:t>1</w:t>
            </w:r>
          </w:p>
        </w:tc>
        <w:tc>
          <w:tcPr>
            <w:tcW w:w="2426" w:type="dxa"/>
          </w:tcPr>
          <w:p w14:paraId="41FA2679" w14:textId="77777777" w:rsidR="00301283" w:rsidRPr="004E5D66" w:rsidRDefault="00301283" w:rsidP="003E1FF8">
            <w:pPr>
              <w:pStyle w:val="TAH"/>
              <w:rPr>
                <w:rFonts w:cs="Arial"/>
                <w:lang w:eastAsia="zh-CN"/>
              </w:rPr>
            </w:pPr>
            <w:r w:rsidRPr="004E5D66">
              <w:rPr>
                <w:rFonts w:cs="Arial"/>
                <w:lang w:eastAsia="zh-CN"/>
              </w:rPr>
              <w:t>A7</w:t>
            </w:r>
            <w:r w:rsidRPr="004E5D66">
              <w:rPr>
                <w:rFonts w:cs="Arial"/>
              </w:rPr>
              <w:t>-</w:t>
            </w:r>
            <w:r w:rsidRPr="004E5D66">
              <w:rPr>
                <w:rFonts w:cs="Arial"/>
                <w:lang w:eastAsia="zh-CN"/>
              </w:rPr>
              <w:t>2</w:t>
            </w:r>
          </w:p>
        </w:tc>
        <w:tc>
          <w:tcPr>
            <w:tcW w:w="2426" w:type="dxa"/>
          </w:tcPr>
          <w:p w14:paraId="34A2C35A" w14:textId="77777777" w:rsidR="00301283" w:rsidRPr="004E5D66" w:rsidRDefault="00301283" w:rsidP="003E1FF8">
            <w:pPr>
              <w:pStyle w:val="TAH"/>
              <w:rPr>
                <w:rFonts w:cs="Arial"/>
                <w:lang w:eastAsia="zh-CN"/>
              </w:rPr>
            </w:pPr>
            <w:r w:rsidRPr="004E5D66">
              <w:rPr>
                <w:rFonts w:cs="Arial" w:hint="eastAsia"/>
                <w:lang w:eastAsia="zh-CN"/>
              </w:rPr>
              <w:t>A</w:t>
            </w:r>
            <w:r w:rsidRPr="004E5D66">
              <w:rPr>
                <w:rFonts w:cs="Arial"/>
                <w:lang w:eastAsia="zh-CN"/>
              </w:rPr>
              <w:t>7-3</w:t>
            </w:r>
          </w:p>
        </w:tc>
      </w:tr>
      <w:tr w:rsidR="004E5D66" w:rsidRPr="004E5D66" w14:paraId="21B1EFE3" w14:textId="77777777" w:rsidTr="003E1FF8">
        <w:trPr>
          <w:jc w:val="center"/>
        </w:trPr>
        <w:tc>
          <w:tcPr>
            <w:tcW w:w="3167" w:type="dxa"/>
          </w:tcPr>
          <w:p w14:paraId="582D0773" w14:textId="77777777" w:rsidR="00301283" w:rsidRPr="004E5D66" w:rsidRDefault="00301283" w:rsidP="003E1FF8">
            <w:pPr>
              <w:pStyle w:val="TAL"/>
              <w:rPr>
                <w:rFonts w:cs="Arial"/>
              </w:rPr>
            </w:pPr>
            <w:r w:rsidRPr="004E5D66">
              <w:rPr>
                <w:rFonts w:cs="Arial"/>
              </w:rPr>
              <w:t>Subcarrier spacing (kHz)</w:t>
            </w:r>
          </w:p>
        </w:tc>
        <w:tc>
          <w:tcPr>
            <w:tcW w:w="959" w:type="dxa"/>
            <w:vAlign w:val="center"/>
          </w:tcPr>
          <w:p w14:paraId="52839B25" w14:textId="77777777" w:rsidR="00301283" w:rsidRPr="004E5D66" w:rsidRDefault="00301283" w:rsidP="003E1FF8">
            <w:pPr>
              <w:pStyle w:val="TAC"/>
              <w:rPr>
                <w:rFonts w:cs="Arial"/>
              </w:rPr>
            </w:pPr>
            <w:r w:rsidRPr="004E5D66">
              <w:rPr>
                <w:rFonts w:cs="Arial"/>
              </w:rPr>
              <w:t>3.75</w:t>
            </w:r>
          </w:p>
        </w:tc>
        <w:tc>
          <w:tcPr>
            <w:tcW w:w="2426" w:type="dxa"/>
            <w:vAlign w:val="center"/>
          </w:tcPr>
          <w:p w14:paraId="1DE3C883" w14:textId="77777777" w:rsidR="00301283" w:rsidRPr="004E5D66" w:rsidRDefault="00301283" w:rsidP="003E1FF8">
            <w:pPr>
              <w:pStyle w:val="TAC"/>
              <w:rPr>
                <w:rFonts w:cs="Arial"/>
              </w:rPr>
            </w:pPr>
            <w:r w:rsidRPr="004E5D66">
              <w:rPr>
                <w:rFonts w:cs="Arial" w:hint="eastAsia"/>
                <w:lang w:eastAsia="zh-CN"/>
              </w:rPr>
              <w:t>15</w:t>
            </w:r>
          </w:p>
        </w:tc>
        <w:tc>
          <w:tcPr>
            <w:tcW w:w="2426" w:type="dxa"/>
            <w:vAlign w:val="center"/>
          </w:tcPr>
          <w:p w14:paraId="46901CE9" w14:textId="77777777" w:rsidR="00301283" w:rsidRPr="004E5D66" w:rsidRDefault="00301283" w:rsidP="003E1FF8">
            <w:pPr>
              <w:pStyle w:val="TAC"/>
              <w:rPr>
                <w:rFonts w:cs="Arial"/>
                <w:lang w:eastAsia="zh-CN"/>
              </w:rPr>
            </w:pPr>
            <w:r w:rsidRPr="004E5D66">
              <w:rPr>
                <w:rFonts w:cs="Arial" w:hint="eastAsia"/>
                <w:lang w:eastAsia="zh-CN"/>
              </w:rPr>
              <w:t>1</w:t>
            </w:r>
            <w:r w:rsidRPr="004E5D66">
              <w:rPr>
                <w:rFonts w:cs="Arial"/>
                <w:lang w:eastAsia="zh-CN"/>
              </w:rPr>
              <w:t>5</w:t>
            </w:r>
          </w:p>
        </w:tc>
      </w:tr>
      <w:tr w:rsidR="004E5D66" w:rsidRPr="004E5D66" w14:paraId="68C8909F" w14:textId="77777777" w:rsidTr="003E1FF8">
        <w:trPr>
          <w:jc w:val="center"/>
        </w:trPr>
        <w:tc>
          <w:tcPr>
            <w:tcW w:w="3167" w:type="dxa"/>
          </w:tcPr>
          <w:p w14:paraId="424C97C1" w14:textId="77777777" w:rsidR="00301283" w:rsidRPr="004E5D66" w:rsidRDefault="00301283" w:rsidP="003E1FF8">
            <w:pPr>
              <w:pStyle w:val="TAL"/>
              <w:rPr>
                <w:rFonts w:cs="Arial"/>
                <w:lang w:eastAsia="zh-CN"/>
              </w:rPr>
            </w:pPr>
            <w:r w:rsidRPr="004E5D66">
              <w:rPr>
                <w:rFonts w:cs="Arial"/>
              </w:rPr>
              <w:t xml:space="preserve">Number of </w:t>
            </w:r>
            <w:r w:rsidRPr="004E5D66">
              <w:rPr>
                <w:rFonts w:cs="Arial" w:hint="eastAsia"/>
                <w:lang w:eastAsia="zh-CN"/>
              </w:rPr>
              <w:t>allocated subcarriers</w:t>
            </w:r>
          </w:p>
        </w:tc>
        <w:tc>
          <w:tcPr>
            <w:tcW w:w="959" w:type="dxa"/>
            <w:vAlign w:val="center"/>
          </w:tcPr>
          <w:p w14:paraId="0F669B1C" w14:textId="77777777" w:rsidR="00301283" w:rsidRPr="004E5D66" w:rsidRDefault="00301283" w:rsidP="003E1FF8">
            <w:pPr>
              <w:pStyle w:val="TAC"/>
              <w:rPr>
                <w:rFonts w:cs="Arial"/>
              </w:rPr>
            </w:pPr>
            <w:r w:rsidRPr="004E5D66">
              <w:rPr>
                <w:rFonts w:cs="Arial"/>
              </w:rPr>
              <w:t>1</w:t>
            </w:r>
          </w:p>
        </w:tc>
        <w:tc>
          <w:tcPr>
            <w:tcW w:w="2426" w:type="dxa"/>
            <w:vAlign w:val="center"/>
          </w:tcPr>
          <w:p w14:paraId="6E594C66" w14:textId="77777777" w:rsidR="00301283" w:rsidRPr="004E5D66" w:rsidRDefault="00301283" w:rsidP="003E1FF8">
            <w:pPr>
              <w:pStyle w:val="TAC"/>
              <w:rPr>
                <w:rFonts w:cs="Arial"/>
              </w:rPr>
            </w:pPr>
            <w:r w:rsidRPr="004E5D66">
              <w:rPr>
                <w:rFonts w:cs="Arial" w:hint="eastAsia"/>
                <w:lang w:eastAsia="zh-CN"/>
              </w:rPr>
              <w:t>12</w:t>
            </w:r>
          </w:p>
        </w:tc>
        <w:tc>
          <w:tcPr>
            <w:tcW w:w="2426" w:type="dxa"/>
            <w:vAlign w:val="center"/>
          </w:tcPr>
          <w:p w14:paraId="72D4CCFA" w14:textId="77777777" w:rsidR="00301283" w:rsidRPr="004E5D66" w:rsidRDefault="00301283" w:rsidP="003E1FF8">
            <w:pPr>
              <w:pStyle w:val="TAC"/>
              <w:rPr>
                <w:rFonts w:cs="Arial"/>
                <w:lang w:eastAsia="zh-CN"/>
              </w:rPr>
            </w:pPr>
            <w:r w:rsidRPr="004E5D66">
              <w:rPr>
                <w:rFonts w:cs="Arial" w:hint="eastAsia"/>
                <w:lang w:eastAsia="zh-CN"/>
              </w:rPr>
              <w:t>1</w:t>
            </w:r>
          </w:p>
        </w:tc>
      </w:tr>
      <w:tr w:rsidR="004E5D66" w:rsidRPr="004E5D66" w14:paraId="757DC7B3" w14:textId="77777777" w:rsidTr="003E1FF8">
        <w:trPr>
          <w:jc w:val="center"/>
        </w:trPr>
        <w:tc>
          <w:tcPr>
            <w:tcW w:w="3167" w:type="dxa"/>
          </w:tcPr>
          <w:p w14:paraId="71612310" w14:textId="77777777" w:rsidR="00301283" w:rsidRPr="004E5D66" w:rsidRDefault="00301283" w:rsidP="003E1FF8">
            <w:pPr>
              <w:pStyle w:val="TAL"/>
              <w:rPr>
                <w:rFonts w:cs="Arial"/>
              </w:rPr>
            </w:pPr>
            <w:r w:rsidRPr="004E5D66">
              <w:rPr>
                <w:rFonts w:cs="Arial"/>
              </w:rPr>
              <w:t>Diversity</w:t>
            </w:r>
          </w:p>
        </w:tc>
        <w:tc>
          <w:tcPr>
            <w:tcW w:w="959" w:type="dxa"/>
            <w:vAlign w:val="center"/>
          </w:tcPr>
          <w:p w14:paraId="368B0DF5" w14:textId="77777777" w:rsidR="00301283" w:rsidRPr="004E5D66" w:rsidRDefault="00301283" w:rsidP="003E1FF8">
            <w:pPr>
              <w:pStyle w:val="TAC"/>
              <w:rPr>
                <w:rFonts w:cs="Arial"/>
              </w:rPr>
            </w:pPr>
            <w:r w:rsidRPr="004E5D66">
              <w:rPr>
                <w:rFonts w:cs="Arial"/>
              </w:rPr>
              <w:t>No</w:t>
            </w:r>
          </w:p>
        </w:tc>
        <w:tc>
          <w:tcPr>
            <w:tcW w:w="2426" w:type="dxa"/>
            <w:vAlign w:val="center"/>
          </w:tcPr>
          <w:p w14:paraId="0FA32E46" w14:textId="77777777" w:rsidR="00301283" w:rsidRPr="004E5D66" w:rsidRDefault="00301283" w:rsidP="003E1FF8">
            <w:pPr>
              <w:pStyle w:val="TAC"/>
              <w:rPr>
                <w:rFonts w:cs="Arial"/>
              </w:rPr>
            </w:pPr>
            <w:r w:rsidRPr="004E5D66">
              <w:rPr>
                <w:rFonts w:cs="Arial"/>
              </w:rPr>
              <w:t>No</w:t>
            </w:r>
          </w:p>
        </w:tc>
        <w:tc>
          <w:tcPr>
            <w:tcW w:w="2426" w:type="dxa"/>
            <w:vAlign w:val="center"/>
          </w:tcPr>
          <w:p w14:paraId="0232E4BD" w14:textId="77777777" w:rsidR="00301283" w:rsidRPr="004E5D66" w:rsidRDefault="00301283" w:rsidP="003E1FF8">
            <w:pPr>
              <w:pStyle w:val="TAC"/>
              <w:rPr>
                <w:rFonts w:cs="Arial"/>
              </w:rPr>
            </w:pPr>
            <w:r w:rsidRPr="004E5D66">
              <w:rPr>
                <w:rFonts w:cs="Arial"/>
                <w:lang w:eastAsia="zh-CN"/>
              </w:rPr>
              <w:t>No</w:t>
            </w:r>
          </w:p>
        </w:tc>
      </w:tr>
      <w:tr w:rsidR="004E5D66" w:rsidRPr="004E5D66" w14:paraId="09B018A4" w14:textId="77777777" w:rsidTr="003E1FF8">
        <w:trPr>
          <w:jc w:val="center"/>
        </w:trPr>
        <w:tc>
          <w:tcPr>
            <w:tcW w:w="3167" w:type="dxa"/>
          </w:tcPr>
          <w:p w14:paraId="75632233" w14:textId="77777777" w:rsidR="00301283" w:rsidRPr="004E5D66" w:rsidRDefault="00301283" w:rsidP="003E1FF8">
            <w:pPr>
              <w:pStyle w:val="TAL"/>
              <w:rPr>
                <w:rFonts w:cs="Arial"/>
              </w:rPr>
            </w:pPr>
            <w:r w:rsidRPr="004E5D66">
              <w:rPr>
                <w:rFonts w:cs="Arial"/>
              </w:rPr>
              <w:t>Modulation</w:t>
            </w:r>
          </w:p>
        </w:tc>
        <w:tc>
          <w:tcPr>
            <w:tcW w:w="959" w:type="dxa"/>
            <w:vAlign w:val="center"/>
          </w:tcPr>
          <w:p w14:paraId="7723FF53" w14:textId="77777777" w:rsidR="00301283" w:rsidRPr="004E5D66" w:rsidRDefault="00301283" w:rsidP="003E1FF8">
            <w:pPr>
              <w:pStyle w:val="TAC"/>
              <w:rPr>
                <w:rFonts w:cs="Arial"/>
                <w:szCs w:val="32"/>
                <w:lang w:val="en-US"/>
              </w:rPr>
            </w:pPr>
            <w:r w:rsidRPr="004E5D66">
              <w:rPr>
                <w:rFonts w:cs="Arial"/>
                <w:szCs w:val="32"/>
                <w:lang w:val="en-US"/>
              </w:rPr>
              <w:t>BPSK</w:t>
            </w:r>
          </w:p>
        </w:tc>
        <w:tc>
          <w:tcPr>
            <w:tcW w:w="2426" w:type="dxa"/>
            <w:vAlign w:val="center"/>
          </w:tcPr>
          <w:p w14:paraId="3B071CA5" w14:textId="77777777" w:rsidR="00301283" w:rsidRPr="004E5D66" w:rsidRDefault="00301283" w:rsidP="003E1FF8">
            <w:pPr>
              <w:pStyle w:val="TAC"/>
              <w:rPr>
                <w:rFonts w:cs="Arial"/>
                <w:szCs w:val="32"/>
                <w:lang w:val="en-US"/>
              </w:rPr>
            </w:pPr>
            <w:r w:rsidRPr="004E5D66">
              <w:rPr>
                <w:rFonts w:cs="Arial" w:hint="eastAsia"/>
                <w:szCs w:val="32"/>
                <w:lang w:val="en-US" w:eastAsia="zh-CN"/>
              </w:rPr>
              <w:t>Q</w:t>
            </w:r>
            <w:r w:rsidRPr="004E5D66">
              <w:rPr>
                <w:rFonts w:cs="Arial"/>
                <w:szCs w:val="32"/>
                <w:lang w:val="en-US"/>
              </w:rPr>
              <w:t>PSK</w:t>
            </w:r>
          </w:p>
        </w:tc>
        <w:tc>
          <w:tcPr>
            <w:tcW w:w="2426" w:type="dxa"/>
            <w:vAlign w:val="center"/>
          </w:tcPr>
          <w:p w14:paraId="1AE2CBC6" w14:textId="77777777" w:rsidR="00301283" w:rsidRPr="004E5D66" w:rsidRDefault="00301283" w:rsidP="003E1FF8">
            <w:pPr>
              <w:pStyle w:val="TAC"/>
              <w:rPr>
                <w:rFonts w:cs="Arial"/>
                <w:szCs w:val="32"/>
                <w:lang w:val="en-US" w:eastAsia="zh-CN"/>
              </w:rPr>
            </w:pPr>
            <w:r w:rsidRPr="004E5D66">
              <w:rPr>
                <w:rFonts w:cs="Arial" w:hint="eastAsia"/>
                <w:szCs w:val="32"/>
                <w:lang w:val="en-US" w:eastAsia="zh-CN"/>
              </w:rPr>
              <w:t>B</w:t>
            </w:r>
            <w:r w:rsidRPr="004E5D66">
              <w:rPr>
                <w:rFonts w:cs="Arial"/>
                <w:szCs w:val="32"/>
                <w:lang w:val="en-US" w:eastAsia="zh-CN"/>
              </w:rPr>
              <w:t>PSK</w:t>
            </w:r>
          </w:p>
        </w:tc>
      </w:tr>
      <w:tr w:rsidR="004E5D66" w:rsidRPr="004E5D66" w14:paraId="77AA5B7D" w14:textId="77777777" w:rsidTr="003E1FF8">
        <w:trPr>
          <w:jc w:val="center"/>
        </w:trPr>
        <w:tc>
          <w:tcPr>
            <w:tcW w:w="3167" w:type="dxa"/>
          </w:tcPr>
          <w:p w14:paraId="43ADF769" w14:textId="77777777" w:rsidR="00301283" w:rsidRPr="004E5D66" w:rsidRDefault="00301283" w:rsidP="003E1FF8">
            <w:pPr>
              <w:pStyle w:val="TAL"/>
              <w:rPr>
                <w:rFonts w:cs="Arial"/>
              </w:rPr>
            </w:pPr>
            <w:r w:rsidRPr="004E5D66">
              <w:rPr>
                <w:rFonts w:cs="Arial"/>
              </w:rPr>
              <w:t>I</w:t>
            </w:r>
            <w:r w:rsidRPr="004E5D66">
              <w:rPr>
                <w:rFonts w:cs="Arial" w:hint="eastAsia"/>
                <w:vertAlign w:val="subscript"/>
                <w:lang w:eastAsia="zh-CN"/>
              </w:rPr>
              <w:t>TBS</w:t>
            </w:r>
            <w:r w:rsidRPr="004E5D66">
              <w:rPr>
                <w:rFonts w:cs="Arial"/>
              </w:rPr>
              <w:t xml:space="preserve"> / </w:t>
            </w:r>
            <w:r w:rsidRPr="004E5D66">
              <w:rPr>
                <w:rFonts w:cs="Arial" w:hint="eastAsia"/>
                <w:lang w:eastAsia="zh-CN"/>
              </w:rPr>
              <w:t>I</w:t>
            </w:r>
            <w:r w:rsidRPr="004E5D66">
              <w:rPr>
                <w:rFonts w:cs="Arial" w:hint="eastAsia"/>
                <w:vertAlign w:val="subscript"/>
                <w:lang w:eastAsia="zh-CN"/>
              </w:rPr>
              <w:t>RU</w:t>
            </w:r>
          </w:p>
        </w:tc>
        <w:tc>
          <w:tcPr>
            <w:tcW w:w="959" w:type="dxa"/>
            <w:vAlign w:val="center"/>
          </w:tcPr>
          <w:p w14:paraId="03F95AF4" w14:textId="77777777" w:rsidR="00301283" w:rsidRPr="004E5D66" w:rsidRDefault="00301283" w:rsidP="003E1FF8">
            <w:pPr>
              <w:pStyle w:val="TAC"/>
              <w:rPr>
                <w:rFonts w:cs="Arial"/>
                <w:lang w:eastAsia="zh-CN"/>
              </w:rPr>
            </w:pPr>
            <w:r w:rsidRPr="004E5D66">
              <w:rPr>
                <w:rFonts w:cs="Arial"/>
              </w:rPr>
              <w:t xml:space="preserve">0 / </w:t>
            </w:r>
            <w:r w:rsidRPr="004E5D66">
              <w:rPr>
                <w:rFonts w:cs="Arial" w:hint="eastAsia"/>
                <w:lang w:eastAsia="zh-CN"/>
              </w:rPr>
              <w:t>1</w:t>
            </w:r>
          </w:p>
        </w:tc>
        <w:tc>
          <w:tcPr>
            <w:tcW w:w="2426" w:type="dxa"/>
            <w:vAlign w:val="center"/>
          </w:tcPr>
          <w:p w14:paraId="1022F406" w14:textId="77777777" w:rsidR="00301283" w:rsidRPr="004E5D66" w:rsidRDefault="00301283" w:rsidP="003E1FF8">
            <w:pPr>
              <w:pStyle w:val="TAC"/>
              <w:rPr>
                <w:rFonts w:cs="Arial"/>
                <w:lang w:eastAsia="zh-CN"/>
              </w:rPr>
            </w:pPr>
            <w:r w:rsidRPr="004E5D66">
              <w:rPr>
                <w:rFonts w:cs="Arial" w:hint="eastAsia"/>
                <w:lang w:eastAsia="zh-CN"/>
              </w:rPr>
              <w:t>9</w:t>
            </w:r>
            <w:r w:rsidRPr="004E5D66">
              <w:rPr>
                <w:rFonts w:cs="Arial"/>
              </w:rPr>
              <w:t xml:space="preserve"> / </w:t>
            </w:r>
            <w:r w:rsidRPr="004E5D66">
              <w:rPr>
                <w:rFonts w:cs="Arial" w:hint="eastAsia"/>
                <w:lang w:eastAsia="zh-CN"/>
              </w:rPr>
              <w:t>0</w:t>
            </w:r>
          </w:p>
        </w:tc>
        <w:tc>
          <w:tcPr>
            <w:tcW w:w="2426" w:type="dxa"/>
            <w:vAlign w:val="center"/>
          </w:tcPr>
          <w:p w14:paraId="27F83231" w14:textId="77777777" w:rsidR="00301283" w:rsidRPr="004E5D66" w:rsidRDefault="00301283" w:rsidP="003E1FF8">
            <w:pPr>
              <w:pStyle w:val="TAC"/>
              <w:rPr>
                <w:rFonts w:cs="Arial"/>
                <w:lang w:eastAsia="zh-CN"/>
              </w:rPr>
            </w:pPr>
            <w:r w:rsidRPr="004E5D66">
              <w:rPr>
                <w:rFonts w:cs="Arial" w:hint="eastAsia"/>
                <w:lang w:eastAsia="zh-CN"/>
              </w:rPr>
              <w:t>0</w:t>
            </w:r>
            <w:r w:rsidRPr="004E5D66">
              <w:rPr>
                <w:rFonts w:cs="Arial"/>
                <w:lang w:eastAsia="zh-CN"/>
              </w:rPr>
              <w:t>/1</w:t>
            </w:r>
          </w:p>
        </w:tc>
      </w:tr>
      <w:tr w:rsidR="004E5D66" w:rsidRPr="004E5D66" w14:paraId="1E0AB619" w14:textId="77777777" w:rsidTr="003E1FF8">
        <w:trPr>
          <w:jc w:val="center"/>
        </w:trPr>
        <w:tc>
          <w:tcPr>
            <w:tcW w:w="3167" w:type="dxa"/>
          </w:tcPr>
          <w:p w14:paraId="5D84B482" w14:textId="77777777" w:rsidR="00301283" w:rsidRPr="004E5D66" w:rsidRDefault="00301283" w:rsidP="003E1FF8">
            <w:pPr>
              <w:pStyle w:val="TAL"/>
              <w:rPr>
                <w:rFonts w:cs="Arial"/>
              </w:rPr>
            </w:pPr>
            <w:r w:rsidRPr="004E5D66">
              <w:rPr>
                <w:rFonts w:cs="Arial"/>
              </w:rPr>
              <w:t>Payload size (bits)</w:t>
            </w:r>
          </w:p>
        </w:tc>
        <w:tc>
          <w:tcPr>
            <w:tcW w:w="959" w:type="dxa"/>
            <w:vAlign w:val="center"/>
          </w:tcPr>
          <w:p w14:paraId="470DC0DC" w14:textId="77777777" w:rsidR="00301283" w:rsidRPr="004E5D66" w:rsidRDefault="00301283" w:rsidP="003E1FF8">
            <w:pPr>
              <w:pStyle w:val="TAC"/>
              <w:rPr>
                <w:rFonts w:cs="Arial"/>
              </w:rPr>
            </w:pPr>
            <w:r w:rsidRPr="004E5D66">
              <w:rPr>
                <w:rFonts w:cs="Arial" w:hint="eastAsia"/>
                <w:lang w:eastAsia="zh-CN"/>
              </w:rPr>
              <w:t>32</w:t>
            </w:r>
          </w:p>
        </w:tc>
        <w:tc>
          <w:tcPr>
            <w:tcW w:w="2426" w:type="dxa"/>
            <w:vAlign w:val="center"/>
          </w:tcPr>
          <w:p w14:paraId="75AC8565" w14:textId="77777777" w:rsidR="00301283" w:rsidRPr="004E5D66" w:rsidRDefault="00301283" w:rsidP="003E1FF8">
            <w:pPr>
              <w:pStyle w:val="TAC"/>
              <w:rPr>
                <w:rFonts w:cs="Arial"/>
                <w:lang w:eastAsia="zh-CN"/>
              </w:rPr>
            </w:pPr>
            <w:r w:rsidRPr="004E5D66">
              <w:rPr>
                <w:rFonts w:cs="Arial" w:hint="eastAsia"/>
                <w:lang w:eastAsia="zh-CN"/>
              </w:rPr>
              <w:t>136</w:t>
            </w:r>
          </w:p>
        </w:tc>
        <w:tc>
          <w:tcPr>
            <w:tcW w:w="2426" w:type="dxa"/>
            <w:vAlign w:val="center"/>
          </w:tcPr>
          <w:p w14:paraId="76866CD9" w14:textId="77777777" w:rsidR="00301283" w:rsidRPr="004E5D66" w:rsidRDefault="00301283" w:rsidP="003E1FF8">
            <w:pPr>
              <w:pStyle w:val="TAC"/>
              <w:rPr>
                <w:rFonts w:cs="Arial"/>
                <w:lang w:eastAsia="zh-CN"/>
              </w:rPr>
            </w:pPr>
            <w:r w:rsidRPr="004E5D66">
              <w:rPr>
                <w:rFonts w:cs="Arial" w:hint="eastAsia"/>
                <w:lang w:eastAsia="zh-CN"/>
              </w:rPr>
              <w:t>3</w:t>
            </w:r>
            <w:r w:rsidRPr="004E5D66">
              <w:rPr>
                <w:rFonts w:cs="Arial"/>
                <w:lang w:eastAsia="zh-CN"/>
              </w:rPr>
              <w:t>2</w:t>
            </w:r>
          </w:p>
        </w:tc>
      </w:tr>
      <w:tr w:rsidR="004E5D66" w:rsidRPr="004E5D66" w14:paraId="4C7FF55D" w14:textId="77777777" w:rsidTr="003E1FF8">
        <w:trPr>
          <w:jc w:val="center"/>
        </w:trPr>
        <w:tc>
          <w:tcPr>
            <w:tcW w:w="3167" w:type="dxa"/>
          </w:tcPr>
          <w:p w14:paraId="1BF89AE7" w14:textId="77777777" w:rsidR="00301283" w:rsidRPr="004E5D66" w:rsidRDefault="00301283" w:rsidP="003E1FF8">
            <w:pPr>
              <w:pStyle w:val="TAL"/>
              <w:rPr>
                <w:rFonts w:cs="Arial"/>
              </w:rPr>
            </w:pPr>
            <w:r w:rsidRPr="004E5D66">
              <w:rPr>
                <w:rFonts w:cs="Arial"/>
              </w:rPr>
              <w:t>Allocated resource unit</w:t>
            </w:r>
          </w:p>
        </w:tc>
        <w:tc>
          <w:tcPr>
            <w:tcW w:w="959" w:type="dxa"/>
            <w:vAlign w:val="center"/>
          </w:tcPr>
          <w:p w14:paraId="2B5B3DC7" w14:textId="77777777" w:rsidR="00301283" w:rsidRPr="004E5D66" w:rsidRDefault="00301283" w:rsidP="003E1FF8">
            <w:pPr>
              <w:pStyle w:val="TAC"/>
              <w:rPr>
                <w:rFonts w:cs="Arial"/>
              </w:rPr>
            </w:pPr>
            <w:r w:rsidRPr="004E5D66">
              <w:rPr>
                <w:rFonts w:cs="Arial"/>
              </w:rPr>
              <w:t>2</w:t>
            </w:r>
          </w:p>
        </w:tc>
        <w:tc>
          <w:tcPr>
            <w:tcW w:w="2426" w:type="dxa"/>
            <w:vAlign w:val="center"/>
          </w:tcPr>
          <w:p w14:paraId="665DB510" w14:textId="77777777" w:rsidR="00301283" w:rsidRPr="004E5D66" w:rsidRDefault="00301283" w:rsidP="003E1FF8">
            <w:pPr>
              <w:pStyle w:val="TAC"/>
              <w:rPr>
                <w:rFonts w:cs="Arial"/>
                <w:lang w:eastAsia="zh-CN"/>
              </w:rPr>
            </w:pPr>
            <w:r w:rsidRPr="004E5D66">
              <w:rPr>
                <w:rFonts w:cs="Arial" w:hint="eastAsia"/>
                <w:lang w:eastAsia="zh-CN"/>
              </w:rPr>
              <w:t>1</w:t>
            </w:r>
          </w:p>
        </w:tc>
        <w:tc>
          <w:tcPr>
            <w:tcW w:w="2426" w:type="dxa"/>
            <w:vAlign w:val="center"/>
          </w:tcPr>
          <w:p w14:paraId="33F80260" w14:textId="77777777" w:rsidR="00301283" w:rsidRPr="004E5D66" w:rsidRDefault="00301283" w:rsidP="003E1FF8">
            <w:pPr>
              <w:pStyle w:val="TAC"/>
              <w:rPr>
                <w:rFonts w:cs="Arial"/>
                <w:lang w:eastAsia="zh-CN"/>
              </w:rPr>
            </w:pPr>
            <w:r w:rsidRPr="004E5D66">
              <w:rPr>
                <w:rFonts w:cs="Arial" w:hint="eastAsia"/>
                <w:lang w:eastAsia="zh-CN"/>
              </w:rPr>
              <w:t>2</w:t>
            </w:r>
          </w:p>
        </w:tc>
      </w:tr>
      <w:tr w:rsidR="004E5D66" w:rsidRPr="004E5D66" w14:paraId="39330C2F" w14:textId="77777777" w:rsidTr="003E1FF8">
        <w:trPr>
          <w:jc w:val="center"/>
        </w:trPr>
        <w:tc>
          <w:tcPr>
            <w:tcW w:w="3167" w:type="dxa"/>
          </w:tcPr>
          <w:p w14:paraId="63F4DE7A" w14:textId="77777777" w:rsidR="00301283" w:rsidRPr="004E5D66" w:rsidRDefault="00301283" w:rsidP="003E1FF8">
            <w:pPr>
              <w:pStyle w:val="TAL"/>
              <w:rPr>
                <w:rFonts w:cs="Arial"/>
              </w:rPr>
            </w:pPr>
            <w:r w:rsidRPr="004E5D66">
              <w:rPr>
                <w:rFonts w:cs="Arial"/>
              </w:rPr>
              <w:t>Code rate (target)</w:t>
            </w:r>
          </w:p>
        </w:tc>
        <w:tc>
          <w:tcPr>
            <w:tcW w:w="959" w:type="dxa"/>
            <w:vAlign w:val="center"/>
          </w:tcPr>
          <w:p w14:paraId="4407EB87" w14:textId="77777777" w:rsidR="00301283" w:rsidRPr="004E5D66" w:rsidRDefault="00301283" w:rsidP="003E1FF8">
            <w:pPr>
              <w:pStyle w:val="TAC"/>
              <w:rPr>
                <w:rFonts w:cs="Arial"/>
              </w:rPr>
            </w:pPr>
            <w:r w:rsidRPr="004E5D66">
              <w:rPr>
                <w:rFonts w:cs="Arial"/>
              </w:rPr>
              <w:t>1/3</w:t>
            </w:r>
          </w:p>
        </w:tc>
        <w:tc>
          <w:tcPr>
            <w:tcW w:w="2426" w:type="dxa"/>
            <w:vAlign w:val="center"/>
          </w:tcPr>
          <w:p w14:paraId="7EE36185" w14:textId="77777777" w:rsidR="00301283" w:rsidRPr="004E5D66" w:rsidRDefault="00301283" w:rsidP="003E1FF8">
            <w:pPr>
              <w:pStyle w:val="TAC"/>
              <w:rPr>
                <w:rFonts w:cs="Arial"/>
              </w:rPr>
            </w:pPr>
            <w:r w:rsidRPr="004E5D66">
              <w:rPr>
                <w:rFonts w:cs="Arial" w:hint="eastAsia"/>
                <w:lang w:eastAsia="zh-CN"/>
              </w:rPr>
              <w:t>2</w:t>
            </w:r>
            <w:r w:rsidRPr="004E5D66">
              <w:rPr>
                <w:rFonts w:cs="Arial"/>
              </w:rPr>
              <w:t>/3</w:t>
            </w:r>
          </w:p>
        </w:tc>
        <w:tc>
          <w:tcPr>
            <w:tcW w:w="2426" w:type="dxa"/>
            <w:vAlign w:val="center"/>
          </w:tcPr>
          <w:p w14:paraId="74213675" w14:textId="77777777" w:rsidR="00301283" w:rsidRPr="004E5D66" w:rsidRDefault="00301283" w:rsidP="003E1FF8">
            <w:pPr>
              <w:pStyle w:val="TAC"/>
              <w:rPr>
                <w:rFonts w:cs="Arial"/>
                <w:lang w:eastAsia="zh-CN"/>
              </w:rPr>
            </w:pPr>
            <w:r w:rsidRPr="004E5D66">
              <w:rPr>
                <w:rFonts w:cs="Arial" w:hint="eastAsia"/>
                <w:lang w:eastAsia="zh-CN"/>
              </w:rPr>
              <w:t>1</w:t>
            </w:r>
            <w:r w:rsidRPr="004E5D66">
              <w:rPr>
                <w:rFonts w:cs="Arial"/>
                <w:lang w:eastAsia="zh-CN"/>
              </w:rPr>
              <w:t>/3</w:t>
            </w:r>
          </w:p>
        </w:tc>
      </w:tr>
      <w:tr w:rsidR="004E5D66" w:rsidRPr="004E5D66" w14:paraId="2D48D60B" w14:textId="77777777" w:rsidTr="003E1FF8">
        <w:trPr>
          <w:jc w:val="center"/>
        </w:trPr>
        <w:tc>
          <w:tcPr>
            <w:tcW w:w="3167" w:type="dxa"/>
          </w:tcPr>
          <w:p w14:paraId="76672D47" w14:textId="77777777" w:rsidR="00301283" w:rsidRPr="004E5D66" w:rsidRDefault="00301283" w:rsidP="003E1FF8">
            <w:pPr>
              <w:pStyle w:val="TAL"/>
              <w:rPr>
                <w:rFonts w:cs="Arial"/>
                <w:lang w:eastAsia="zh-CN"/>
              </w:rPr>
            </w:pPr>
            <w:r w:rsidRPr="004E5D66">
              <w:rPr>
                <w:rFonts w:cs="Arial"/>
              </w:rPr>
              <w:t>Code rate (effective)</w:t>
            </w:r>
          </w:p>
          <w:p w14:paraId="6F41048F" w14:textId="77777777" w:rsidR="00301283" w:rsidRPr="004E5D66" w:rsidRDefault="00301283" w:rsidP="003E1FF8">
            <w:pPr>
              <w:pStyle w:val="TAL"/>
              <w:rPr>
                <w:rFonts w:cs="Arial"/>
                <w:lang w:eastAsia="zh-CN"/>
              </w:rPr>
            </w:pPr>
          </w:p>
        </w:tc>
        <w:tc>
          <w:tcPr>
            <w:tcW w:w="959" w:type="dxa"/>
            <w:vAlign w:val="center"/>
          </w:tcPr>
          <w:p w14:paraId="2C58E740" w14:textId="77777777" w:rsidR="00301283" w:rsidRPr="004E5D66" w:rsidRDefault="00301283" w:rsidP="003E1FF8">
            <w:pPr>
              <w:pStyle w:val="TAC"/>
              <w:rPr>
                <w:rFonts w:cs="Arial"/>
              </w:rPr>
            </w:pPr>
            <w:r w:rsidRPr="004E5D66">
              <w:rPr>
                <w:rFonts w:cs="Arial"/>
              </w:rPr>
              <w:t>0.29</w:t>
            </w:r>
          </w:p>
        </w:tc>
        <w:tc>
          <w:tcPr>
            <w:tcW w:w="2426" w:type="dxa"/>
            <w:vAlign w:val="center"/>
          </w:tcPr>
          <w:p w14:paraId="69AC3B1E" w14:textId="77777777" w:rsidR="00301283" w:rsidRPr="004E5D66" w:rsidRDefault="00301283" w:rsidP="003E1FF8">
            <w:pPr>
              <w:pStyle w:val="TAC"/>
              <w:rPr>
                <w:rFonts w:cs="Arial"/>
                <w:lang w:eastAsia="zh-CN"/>
              </w:rPr>
            </w:pPr>
            <w:r w:rsidRPr="004E5D66">
              <w:rPr>
                <w:rFonts w:cs="Arial"/>
              </w:rPr>
              <w:t>0.</w:t>
            </w:r>
            <w:r w:rsidRPr="004E5D66">
              <w:rPr>
                <w:rFonts w:cs="Arial" w:hint="eastAsia"/>
                <w:lang w:eastAsia="zh-CN"/>
              </w:rPr>
              <w:t>56</w:t>
            </w:r>
          </w:p>
        </w:tc>
        <w:tc>
          <w:tcPr>
            <w:tcW w:w="2426" w:type="dxa"/>
            <w:vAlign w:val="center"/>
          </w:tcPr>
          <w:p w14:paraId="0F64E8EF" w14:textId="77777777" w:rsidR="00301283" w:rsidRPr="004E5D66" w:rsidRDefault="00301283" w:rsidP="003E1FF8">
            <w:pPr>
              <w:pStyle w:val="TAC"/>
              <w:rPr>
                <w:rFonts w:cs="Arial"/>
              </w:rPr>
            </w:pPr>
            <w:r w:rsidRPr="004E5D66">
              <w:rPr>
                <w:rFonts w:cs="Arial" w:hint="eastAsia"/>
                <w:lang w:eastAsia="zh-CN"/>
              </w:rPr>
              <w:t>0</w:t>
            </w:r>
            <w:r w:rsidRPr="004E5D66">
              <w:rPr>
                <w:rFonts w:cs="Arial"/>
                <w:lang w:eastAsia="zh-CN"/>
              </w:rPr>
              <w:t>.29</w:t>
            </w:r>
          </w:p>
        </w:tc>
      </w:tr>
      <w:tr w:rsidR="004E5D66" w:rsidRPr="004E5D66" w14:paraId="6D0D9E20" w14:textId="77777777" w:rsidTr="003E1FF8">
        <w:trPr>
          <w:jc w:val="center"/>
        </w:trPr>
        <w:tc>
          <w:tcPr>
            <w:tcW w:w="3167" w:type="dxa"/>
          </w:tcPr>
          <w:p w14:paraId="5E4826D5" w14:textId="77777777" w:rsidR="00301283" w:rsidRPr="004E5D66" w:rsidRDefault="00301283" w:rsidP="003E1FF8">
            <w:pPr>
              <w:pStyle w:val="TAL"/>
              <w:rPr>
                <w:rFonts w:cs="Arial"/>
                <w:szCs w:val="22"/>
              </w:rPr>
            </w:pPr>
            <w:r w:rsidRPr="004E5D66">
              <w:rPr>
                <w:rFonts w:cs="Arial"/>
                <w:szCs w:val="22"/>
              </w:rPr>
              <w:t>Transport block CRC (bits)</w:t>
            </w:r>
          </w:p>
        </w:tc>
        <w:tc>
          <w:tcPr>
            <w:tcW w:w="959" w:type="dxa"/>
            <w:vAlign w:val="center"/>
          </w:tcPr>
          <w:p w14:paraId="1106941F" w14:textId="77777777" w:rsidR="00301283" w:rsidRPr="004E5D66" w:rsidRDefault="00301283" w:rsidP="003E1FF8">
            <w:pPr>
              <w:pStyle w:val="TAC"/>
              <w:rPr>
                <w:rFonts w:cs="Arial"/>
              </w:rPr>
            </w:pPr>
            <w:r w:rsidRPr="004E5D66">
              <w:rPr>
                <w:rFonts w:cs="Arial"/>
              </w:rPr>
              <w:t>24</w:t>
            </w:r>
          </w:p>
        </w:tc>
        <w:tc>
          <w:tcPr>
            <w:tcW w:w="2426" w:type="dxa"/>
            <w:vAlign w:val="center"/>
          </w:tcPr>
          <w:p w14:paraId="446D1B77" w14:textId="77777777" w:rsidR="00301283" w:rsidRPr="004E5D66" w:rsidRDefault="00301283" w:rsidP="003E1FF8">
            <w:pPr>
              <w:pStyle w:val="TAC"/>
              <w:rPr>
                <w:rFonts w:cs="Arial"/>
                <w:lang w:eastAsia="zh-CN"/>
              </w:rPr>
            </w:pPr>
            <w:r w:rsidRPr="004E5D66">
              <w:rPr>
                <w:rFonts w:cs="Arial"/>
              </w:rPr>
              <w:t>24</w:t>
            </w:r>
          </w:p>
        </w:tc>
        <w:tc>
          <w:tcPr>
            <w:tcW w:w="2426" w:type="dxa"/>
            <w:vAlign w:val="center"/>
          </w:tcPr>
          <w:p w14:paraId="28C37288" w14:textId="77777777" w:rsidR="00301283" w:rsidRPr="004E5D66" w:rsidRDefault="00301283" w:rsidP="003E1FF8">
            <w:pPr>
              <w:pStyle w:val="TAC"/>
              <w:rPr>
                <w:rFonts w:cs="Arial"/>
              </w:rPr>
            </w:pPr>
            <w:r w:rsidRPr="004E5D66">
              <w:rPr>
                <w:rFonts w:cs="Arial" w:hint="eastAsia"/>
                <w:lang w:eastAsia="zh-CN"/>
              </w:rPr>
              <w:t>2</w:t>
            </w:r>
            <w:r w:rsidRPr="004E5D66">
              <w:rPr>
                <w:rFonts w:cs="Arial"/>
                <w:lang w:eastAsia="zh-CN"/>
              </w:rPr>
              <w:t>4</w:t>
            </w:r>
          </w:p>
        </w:tc>
      </w:tr>
      <w:tr w:rsidR="004E5D66" w:rsidRPr="004E5D66" w14:paraId="4D83B06B" w14:textId="77777777" w:rsidTr="003E1FF8">
        <w:trPr>
          <w:jc w:val="center"/>
        </w:trPr>
        <w:tc>
          <w:tcPr>
            <w:tcW w:w="3167" w:type="dxa"/>
          </w:tcPr>
          <w:p w14:paraId="3E781FD8" w14:textId="77777777" w:rsidR="00301283" w:rsidRPr="004E5D66" w:rsidRDefault="00301283" w:rsidP="003E1FF8">
            <w:pPr>
              <w:pStyle w:val="TAL"/>
              <w:rPr>
                <w:rFonts w:cs="Arial"/>
              </w:rPr>
            </w:pPr>
            <w:r w:rsidRPr="004E5D66">
              <w:rPr>
                <w:rFonts w:cs="Arial"/>
              </w:rPr>
              <w:t>Code block CRC size (bits)</w:t>
            </w:r>
          </w:p>
        </w:tc>
        <w:tc>
          <w:tcPr>
            <w:tcW w:w="959" w:type="dxa"/>
            <w:vAlign w:val="center"/>
          </w:tcPr>
          <w:p w14:paraId="216A82CE" w14:textId="77777777" w:rsidR="00301283" w:rsidRPr="004E5D66" w:rsidRDefault="00301283" w:rsidP="003E1FF8">
            <w:pPr>
              <w:pStyle w:val="TAC"/>
              <w:rPr>
                <w:rFonts w:cs="Arial"/>
              </w:rPr>
            </w:pPr>
            <w:r w:rsidRPr="004E5D66">
              <w:rPr>
                <w:rFonts w:cs="Arial"/>
              </w:rPr>
              <w:t>0</w:t>
            </w:r>
          </w:p>
        </w:tc>
        <w:tc>
          <w:tcPr>
            <w:tcW w:w="2426" w:type="dxa"/>
            <w:vAlign w:val="center"/>
          </w:tcPr>
          <w:p w14:paraId="0E28CA71" w14:textId="77777777" w:rsidR="00301283" w:rsidRPr="004E5D66" w:rsidRDefault="00301283" w:rsidP="003E1FF8">
            <w:pPr>
              <w:pStyle w:val="TAC"/>
              <w:rPr>
                <w:rFonts w:cs="Arial"/>
              </w:rPr>
            </w:pPr>
            <w:r w:rsidRPr="004E5D66">
              <w:rPr>
                <w:rFonts w:cs="Arial"/>
              </w:rPr>
              <w:t>0</w:t>
            </w:r>
          </w:p>
        </w:tc>
        <w:tc>
          <w:tcPr>
            <w:tcW w:w="2426" w:type="dxa"/>
            <w:vAlign w:val="center"/>
          </w:tcPr>
          <w:p w14:paraId="4DEB0DF8" w14:textId="77777777" w:rsidR="00301283" w:rsidRPr="004E5D66" w:rsidRDefault="00301283" w:rsidP="003E1FF8">
            <w:pPr>
              <w:pStyle w:val="TAC"/>
              <w:rPr>
                <w:rFonts w:cs="Arial"/>
              </w:rPr>
            </w:pPr>
            <w:r w:rsidRPr="004E5D66">
              <w:rPr>
                <w:rFonts w:cs="Arial" w:hint="eastAsia"/>
                <w:lang w:eastAsia="zh-CN"/>
              </w:rPr>
              <w:t>0</w:t>
            </w:r>
          </w:p>
        </w:tc>
      </w:tr>
      <w:tr w:rsidR="004E5D66" w:rsidRPr="004E5D66" w14:paraId="3DCDBCE4" w14:textId="77777777" w:rsidTr="003E1FF8">
        <w:trPr>
          <w:jc w:val="center"/>
        </w:trPr>
        <w:tc>
          <w:tcPr>
            <w:tcW w:w="3167" w:type="dxa"/>
          </w:tcPr>
          <w:p w14:paraId="5013E418" w14:textId="77777777" w:rsidR="00301283" w:rsidRPr="004E5D66" w:rsidRDefault="00301283" w:rsidP="003E1FF8">
            <w:pPr>
              <w:pStyle w:val="TAL"/>
              <w:rPr>
                <w:rFonts w:cs="Arial"/>
              </w:rPr>
            </w:pPr>
            <w:r w:rsidRPr="004E5D66">
              <w:rPr>
                <w:rFonts w:cs="Arial"/>
              </w:rPr>
              <w:t>Number of code blocks - C</w:t>
            </w:r>
          </w:p>
        </w:tc>
        <w:tc>
          <w:tcPr>
            <w:tcW w:w="959" w:type="dxa"/>
            <w:vAlign w:val="center"/>
          </w:tcPr>
          <w:p w14:paraId="262243CA" w14:textId="77777777" w:rsidR="00301283" w:rsidRPr="004E5D66" w:rsidRDefault="00301283" w:rsidP="003E1FF8">
            <w:pPr>
              <w:pStyle w:val="TAC"/>
              <w:rPr>
                <w:rFonts w:cs="Arial"/>
              </w:rPr>
            </w:pPr>
            <w:r w:rsidRPr="004E5D66">
              <w:rPr>
                <w:rFonts w:cs="Arial"/>
              </w:rPr>
              <w:t>1</w:t>
            </w:r>
          </w:p>
        </w:tc>
        <w:tc>
          <w:tcPr>
            <w:tcW w:w="2426" w:type="dxa"/>
            <w:vAlign w:val="center"/>
          </w:tcPr>
          <w:p w14:paraId="0B8F5269" w14:textId="77777777" w:rsidR="00301283" w:rsidRPr="004E5D66" w:rsidRDefault="00301283" w:rsidP="003E1FF8">
            <w:pPr>
              <w:pStyle w:val="TAC"/>
              <w:rPr>
                <w:rFonts w:cs="Arial"/>
              </w:rPr>
            </w:pPr>
            <w:r w:rsidRPr="004E5D66">
              <w:rPr>
                <w:rFonts w:cs="Arial"/>
              </w:rPr>
              <w:t>1</w:t>
            </w:r>
          </w:p>
        </w:tc>
        <w:tc>
          <w:tcPr>
            <w:tcW w:w="2426" w:type="dxa"/>
            <w:vAlign w:val="center"/>
          </w:tcPr>
          <w:p w14:paraId="14593833" w14:textId="77777777" w:rsidR="00301283" w:rsidRPr="004E5D66" w:rsidRDefault="00301283" w:rsidP="003E1FF8">
            <w:pPr>
              <w:pStyle w:val="TAC"/>
              <w:rPr>
                <w:rFonts w:cs="Arial"/>
              </w:rPr>
            </w:pPr>
            <w:r w:rsidRPr="004E5D66">
              <w:rPr>
                <w:rFonts w:cs="Arial" w:hint="eastAsia"/>
                <w:lang w:eastAsia="zh-CN"/>
              </w:rPr>
              <w:t>1</w:t>
            </w:r>
          </w:p>
        </w:tc>
      </w:tr>
      <w:tr w:rsidR="004E5D66" w:rsidRPr="004E5D66" w14:paraId="286B95D7" w14:textId="77777777" w:rsidTr="003E1FF8">
        <w:trPr>
          <w:jc w:val="center"/>
        </w:trPr>
        <w:tc>
          <w:tcPr>
            <w:tcW w:w="3167" w:type="dxa"/>
          </w:tcPr>
          <w:p w14:paraId="18D451CB" w14:textId="77777777" w:rsidR="00301283" w:rsidRPr="004E5D66" w:rsidRDefault="00301283" w:rsidP="003E1FF8">
            <w:pPr>
              <w:pStyle w:val="TAL"/>
              <w:rPr>
                <w:rFonts w:cs="Arial"/>
              </w:rPr>
            </w:pPr>
            <w:r w:rsidRPr="004E5D66">
              <w:rPr>
                <w:rFonts w:cs="Arial"/>
              </w:rPr>
              <w:t>Total number of bits per resource unit</w:t>
            </w:r>
          </w:p>
        </w:tc>
        <w:tc>
          <w:tcPr>
            <w:tcW w:w="959" w:type="dxa"/>
            <w:vAlign w:val="center"/>
          </w:tcPr>
          <w:p w14:paraId="24529FDB" w14:textId="77777777" w:rsidR="00301283" w:rsidRPr="004E5D66" w:rsidRDefault="00301283" w:rsidP="003E1FF8">
            <w:pPr>
              <w:pStyle w:val="TAC"/>
              <w:rPr>
                <w:rFonts w:cs="Arial"/>
              </w:rPr>
            </w:pPr>
            <w:r w:rsidRPr="004E5D66">
              <w:rPr>
                <w:rFonts w:cs="Arial"/>
              </w:rPr>
              <w:t>96</w:t>
            </w:r>
          </w:p>
        </w:tc>
        <w:tc>
          <w:tcPr>
            <w:tcW w:w="2426" w:type="dxa"/>
            <w:vAlign w:val="center"/>
          </w:tcPr>
          <w:p w14:paraId="10CB5680" w14:textId="77777777" w:rsidR="00301283" w:rsidRPr="004E5D66" w:rsidRDefault="00301283" w:rsidP="003E1FF8">
            <w:pPr>
              <w:pStyle w:val="TAC"/>
              <w:rPr>
                <w:rFonts w:cs="Arial"/>
                <w:lang w:eastAsia="zh-CN"/>
              </w:rPr>
            </w:pPr>
            <w:r w:rsidRPr="004E5D66">
              <w:rPr>
                <w:rFonts w:cs="Arial" w:hint="eastAsia"/>
                <w:lang w:eastAsia="zh-CN"/>
              </w:rPr>
              <w:t>288</w:t>
            </w:r>
          </w:p>
        </w:tc>
        <w:tc>
          <w:tcPr>
            <w:tcW w:w="2426" w:type="dxa"/>
            <w:vAlign w:val="center"/>
          </w:tcPr>
          <w:p w14:paraId="63C219FB" w14:textId="77777777" w:rsidR="00301283" w:rsidRPr="004E5D66" w:rsidRDefault="00301283" w:rsidP="003E1FF8">
            <w:pPr>
              <w:pStyle w:val="TAC"/>
              <w:rPr>
                <w:rFonts w:cs="Arial"/>
                <w:lang w:eastAsia="zh-CN"/>
              </w:rPr>
            </w:pPr>
            <w:r w:rsidRPr="004E5D66">
              <w:rPr>
                <w:rFonts w:cs="Arial" w:hint="eastAsia"/>
                <w:lang w:eastAsia="zh-CN"/>
              </w:rPr>
              <w:t>9</w:t>
            </w:r>
            <w:r w:rsidRPr="004E5D66">
              <w:rPr>
                <w:rFonts w:cs="Arial"/>
                <w:lang w:eastAsia="zh-CN"/>
              </w:rPr>
              <w:t>6</w:t>
            </w:r>
          </w:p>
        </w:tc>
      </w:tr>
      <w:tr w:rsidR="004E5D66" w:rsidRPr="004E5D66" w14:paraId="022C1B2E" w14:textId="77777777" w:rsidTr="003E1FF8">
        <w:trPr>
          <w:jc w:val="center"/>
        </w:trPr>
        <w:tc>
          <w:tcPr>
            <w:tcW w:w="3167" w:type="dxa"/>
          </w:tcPr>
          <w:p w14:paraId="426022E9" w14:textId="77777777" w:rsidR="00301283" w:rsidRPr="004E5D66" w:rsidRDefault="00301283" w:rsidP="003E1FF8">
            <w:pPr>
              <w:pStyle w:val="TAL"/>
              <w:rPr>
                <w:rFonts w:cs="Arial"/>
              </w:rPr>
            </w:pPr>
            <w:r w:rsidRPr="004E5D66">
              <w:rPr>
                <w:rFonts w:cs="Arial"/>
              </w:rPr>
              <w:t>Total symbols per resource unit</w:t>
            </w:r>
          </w:p>
        </w:tc>
        <w:tc>
          <w:tcPr>
            <w:tcW w:w="959" w:type="dxa"/>
            <w:vAlign w:val="center"/>
          </w:tcPr>
          <w:p w14:paraId="7D281B42" w14:textId="77777777" w:rsidR="00301283" w:rsidRPr="004E5D66" w:rsidRDefault="00301283" w:rsidP="003E1FF8">
            <w:pPr>
              <w:pStyle w:val="TAC"/>
              <w:rPr>
                <w:rFonts w:cs="Arial"/>
              </w:rPr>
            </w:pPr>
            <w:r w:rsidRPr="004E5D66">
              <w:rPr>
                <w:rFonts w:cs="Arial"/>
              </w:rPr>
              <w:t>96</w:t>
            </w:r>
          </w:p>
        </w:tc>
        <w:tc>
          <w:tcPr>
            <w:tcW w:w="2426" w:type="dxa"/>
            <w:vAlign w:val="center"/>
          </w:tcPr>
          <w:p w14:paraId="06AAB249" w14:textId="77777777" w:rsidR="00301283" w:rsidRPr="004E5D66" w:rsidRDefault="00301283" w:rsidP="003E1FF8">
            <w:pPr>
              <w:pStyle w:val="TAC"/>
              <w:rPr>
                <w:rFonts w:cs="Arial"/>
                <w:lang w:eastAsia="zh-CN"/>
              </w:rPr>
            </w:pPr>
            <w:r w:rsidRPr="004E5D66">
              <w:rPr>
                <w:rFonts w:cs="Arial" w:hint="eastAsia"/>
                <w:lang w:eastAsia="zh-CN"/>
              </w:rPr>
              <w:t>144</w:t>
            </w:r>
          </w:p>
        </w:tc>
        <w:tc>
          <w:tcPr>
            <w:tcW w:w="2426" w:type="dxa"/>
            <w:vAlign w:val="center"/>
          </w:tcPr>
          <w:p w14:paraId="5D863F02" w14:textId="77777777" w:rsidR="00301283" w:rsidRPr="004E5D66" w:rsidRDefault="00301283" w:rsidP="003E1FF8">
            <w:pPr>
              <w:pStyle w:val="TAC"/>
              <w:rPr>
                <w:rFonts w:cs="Arial"/>
                <w:lang w:eastAsia="zh-CN"/>
              </w:rPr>
            </w:pPr>
            <w:r w:rsidRPr="004E5D66">
              <w:rPr>
                <w:rFonts w:cs="Arial" w:hint="eastAsia"/>
                <w:lang w:eastAsia="zh-CN"/>
              </w:rPr>
              <w:t>9</w:t>
            </w:r>
            <w:r w:rsidRPr="004E5D66">
              <w:rPr>
                <w:rFonts w:cs="Arial"/>
                <w:lang w:eastAsia="zh-CN"/>
              </w:rPr>
              <w:t>6</w:t>
            </w:r>
          </w:p>
        </w:tc>
      </w:tr>
      <w:tr w:rsidR="004E5D66" w:rsidRPr="004E5D66" w14:paraId="221D69E6" w14:textId="77777777" w:rsidTr="003E1FF8">
        <w:trPr>
          <w:jc w:val="center"/>
        </w:trPr>
        <w:tc>
          <w:tcPr>
            <w:tcW w:w="3167" w:type="dxa"/>
          </w:tcPr>
          <w:p w14:paraId="711B52F4" w14:textId="16A61782" w:rsidR="00301283" w:rsidRPr="004E5D66" w:rsidRDefault="000D7E68" w:rsidP="003E1FF8">
            <w:pPr>
              <w:pStyle w:val="TAL"/>
              <w:rPr>
                <w:rFonts w:cs="Arial"/>
              </w:rPr>
            </w:pPr>
            <w:r w:rsidRPr="004E5D66">
              <w:rPr>
                <w:rFonts w:cs="Arial"/>
              </w:rPr>
              <w:t>Channel estimation length (ms) (NOTE)</w:t>
            </w:r>
            <w:r w:rsidRPr="004E5D66">
              <w:rPr>
                <w:rFonts w:cs="Arial"/>
                <w:vertAlign w:val="superscript"/>
                <w:lang w:eastAsia="ja-JP"/>
              </w:rPr>
              <w:t xml:space="preserve"> </w:t>
            </w:r>
            <w:r w:rsidR="00301283" w:rsidRPr="004E5D66">
              <w:rPr>
                <w:rFonts w:cs="Arial"/>
                <w:vertAlign w:val="superscript"/>
                <w:lang w:eastAsia="ja-JP"/>
              </w:rPr>
              <w:t>1</w:t>
            </w:r>
          </w:p>
        </w:tc>
        <w:tc>
          <w:tcPr>
            <w:tcW w:w="959" w:type="dxa"/>
            <w:vAlign w:val="center"/>
          </w:tcPr>
          <w:p w14:paraId="404A5108" w14:textId="77777777" w:rsidR="00301283" w:rsidRPr="004E5D66" w:rsidRDefault="00301283" w:rsidP="003E1FF8">
            <w:pPr>
              <w:pStyle w:val="TAC"/>
              <w:rPr>
                <w:rFonts w:cs="Arial"/>
              </w:rPr>
            </w:pPr>
            <w:r w:rsidRPr="004E5D66">
              <w:rPr>
                <w:rFonts w:cs="Arial"/>
              </w:rPr>
              <w:t>16</w:t>
            </w:r>
          </w:p>
        </w:tc>
        <w:tc>
          <w:tcPr>
            <w:tcW w:w="2426" w:type="dxa"/>
            <w:vAlign w:val="center"/>
          </w:tcPr>
          <w:p w14:paraId="7E136A28" w14:textId="77777777" w:rsidR="00301283" w:rsidRPr="004E5D66" w:rsidRDefault="00301283" w:rsidP="003E1FF8">
            <w:pPr>
              <w:pStyle w:val="TAC"/>
              <w:rPr>
                <w:rFonts w:cs="Arial"/>
                <w:lang w:eastAsia="zh-CN"/>
              </w:rPr>
            </w:pPr>
            <w:r w:rsidRPr="004E5D66">
              <w:rPr>
                <w:rFonts w:cs="Arial"/>
                <w:lang w:eastAsia="zh-CN"/>
              </w:rPr>
              <w:t>2 (when repetition = 2)</w:t>
            </w:r>
          </w:p>
          <w:p w14:paraId="49DC80F5" w14:textId="77777777" w:rsidR="00301283" w:rsidRPr="004E5D66" w:rsidRDefault="00301283" w:rsidP="003E1FF8">
            <w:pPr>
              <w:pStyle w:val="TAC"/>
              <w:rPr>
                <w:rFonts w:cs="Arial"/>
                <w:lang w:eastAsia="zh-CN"/>
              </w:rPr>
            </w:pPr>
            <w:r w:rsidRPr="004E5D66">
              <w:rPr>
                <w:rFonts w:cs="Arial"/>
                <w:lang w:eastAsia="zh-CN"/>
              </w:rPr>
              <w:t>4 (when repetition &gt; 2)</w:t>
            </w:r>
          </w:p>
        </w:tc>
        <w:tc>
          <w:tcPr>
            <w:tcW w:w="2426" w:type="dxa"/>
            <w:vAlign w:val="center"/>
          </w:tcPr>
          <w:p w14:paraId="2B4C1DBB" w14:textId="77777777" w:rsidR="00301283" w:rsidRPr="004E5D66" w:rsidRDefault="00301283" w:rsidP="003E1FF8">
            <w:pPr>
              <w:pStyle w:val="TAC"/>
              <w:rPr>
                <w:rFonts w:cs="Arial"/>
                <w:lang w:eastAsia="zh-CN"/>
              </w:rPr>
            </w:pPr>
            <w:r w:rsidRPr="004E5D66">
              <w:rPr>
                <w:rFonts w:cs="Arial" w:hint="eastAsia"/>
                <w:lang w:eastAsia="zh-CN"/>
              </w:rPr>
              <w:t>4</w:t>
            </w:r>
          </w:p>
        </w:tc>
      </w:tr>
      <w:tr w:rsidR="000D7E68" w:rsidRPr="004E5D66" w14:paraId="4B290B9B" w14:textId="77777777" w:rsidTr="000955F3">
        <w:trPr>
          <w:jc w:val="center"/>
        </w:trPr>
        <w:tc>
          <w:tcPr>
            <w:tcW w:w="8978" w:type="dxa"/>
            <w:gridSpan w:val="4"/>
          </w:tcPr>
          <w:p w14:paraId="550F6881" w14:textId="1CF738D8" w:rsidR="000D7E68" w:rsidRPr="004E5D66" w:rsidRDefault="000D7E68" w:rsidP="000D7E68">
            <w:pPr>
              <w:pStyle w:val="TAC"/>
              <w:jc w:val="left"/>
              <w:rPr>
                <w:rFonts w:cs="Arial"/>
                <w:lang w:eastAsia="zh-CN"/>
              </w:rPr>
            </w:pPr>
            <w:r w:rsidRPr="004E5D66">
              <w:rPr>
                <w:rFonts w:cs="Arial"/>
              </w:rPr>
              <w:t xml:space="preserve">NOTE: </w:t>
            </w:r>
            <w:r w:rsidRPr="004E5D66">
              <w:rPr>
                <w:rFonts w:cs="Arial"/>
              </w:rPr>
              <w:tab/>
              <w:t>Channel estimation lengths are included in the table for information only.</w:t>
            </w:r>
          </w:p>
        </w:tc>
      </w:tr>
    </w:tbl>
    <w:p w14:paraId="5D7463A9" w14:textId="77777777" w:rsidR="00301283" w:rsidRPr="004E5D66" w:rsidRDefault="00301283" w:rsidP="00301283">
      <w:pPr>
        <w:rPr>
          <w:b/>
        </w:rPr>
      </w:pPr>
    </w:p>
    <w:p w14:paraId="4DBCC6AF" w14:textId="6FF318A7" w:rsidR="00EE373C" w:rsidRPr="004E5D66" w:rsidRDefault="00EE373C" w:rsidP="00EE373C">
      <w:pPr>
        <w:pStyle w:val="Heading1"/>
        <w:ind w:left="432" w:hanging="432"/>
      </w:pPr>
      <w:bookmarkStart w:id="5167" w:name="_Toc233969960"/>
      <w:r w:rsidRPr="004E5D66">
        <w:t>A.14</w:t>
      </w:r>
      <w:r w:rsidRPr="004E5D66">
        <w:tab/>
        <w:t xml:space="preserve">Fixed Reference Channels for </w:t>
      </w:r>
      <w:r w:rsidR="002513A5" w:rsidRPr="004E5D66">
        <w:t>NB-IoT</w:t>
      </w:r>
      <w:r w:rsidRPr="004E5D66">
        <w:t xml:space="preserve"> reference sensitivity (</w:t>
      </w:r>
      <w:r w:rsidRPr="004E5D66">
        <w:rPr>
          <w:rFonts w:cs="Arial"/>
          <w:sz w:val="40"/>
          <w:szCs w:val="32"/>
          <w:lang w:val="en-US"/>
        </w:rPr>
        <w:t xml:space="preserve">π/2 </w:t>
      </w:r>
      <w:r w:rsidRPr="004E5D66">
        <w:t>BPSK, R=1/3)</w:t>
      </w:r>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67"/>
    </w:p>
    <w:p w14:paraId="5E1F09E1" w14:textId="77777777" w:rsidR="00EE373C" w:rsidRPr="004E5D66" w:rsidRDefault="00EE373C" w:rsidP="00EE373C">
      <w:r w:rsidRPr="004E5D66">
        <w:t>The parameters for the reference measurement channels are specified in Table A.14-1 for reference sensitivity.</w:t>
      </w:r>
    </w:p>
    <w:p w14:paraId="67CAE290" w14:textId="483484BE" w:rsidR="00EE373C" w:rsidRPr="004E5D66" w:rsidRDefault="00EE373C" w:rsidP="00EE373C">
      <w:pPr>
        <w:pStyle w:val="TH"/>
      </w:pPr>
      <w:r w:rsidRPr="004E5D66">
        <w:t>Table A.14-1 FRC parameters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tblGrid>
      <w:tr w:rsidR="004E5D66" w:rsidRPr="004E5D66" w14:paraId="27ACFC4D" w14:textId="77777777" w:rsidTr="009755DA">
        <w:trPr>
          <w:jc w:val="center"/>
        </w:trPr>
        <w:tc>
          <w:tcPr>
            <w:tcW w:w="3369" w:type="dxa"/>
          </w:tcPr>
          <w:p w14:paraId="10B6D77E" w14:textId="77777777" w:rsidR="002513A5" w:rsidRPr="004E5D66" w:rsidRDefault="002513A5" w:rsidP="002513A5">
            <w:pPr>
              <w:pStyle w:val="TAH"/>
            </w:pPr>
            <w:r w:rsidRPr="004E5D66">
              <w:t>Reference channel</w:t>
            </w:r>
          </w:p>
        </w:tc>
        <w:tc>
          <w:tcPr>
            <w:tcW w:w="1065" w:type="dxa"/>
          </w:tcPr>
          <w:p w14:paraId="5175C1C8" w14:textId="77777777" w:rsidR="002513A5" w:rsidRPr="004E5D66" w:rsidRDefault="002513A5" w:rsidP="002513A5">
            <w:pPr>
              <w:pStyle w:val="TAH"/>
            </w:pPr>
            <w:r w:rsidRPr="004E5D66">
              <w:t>A14-1 for FDD operation</w:t>
            </w:r>
          </w:p>
        </w:tc>
        <w:tc>
          <w:tcPr>
            <w:tcW w:w="1134" w:type="dxa"/>
          </w:tcPr>
          <w:p w14:paraId="2D97FAA9" w14:textId="77777777" w:rsidR="002513A5" w:rsidRPr="004E5D66" w:rsidRDefault="002513A5" w:rsidP="002513A5">
            <w:pPr>
              <w:pStyle w:val="TAH"/>
            </w:pPr>
            <w:r w:rsidRPr="004E5D66">
              <w:t>A14-2 for FDD operation</w:t>
            </w:r>
          </w:p>
        </w:tc>
        <w:tc>
          <w:tcPr>
            <w:tcW w:w="1134" w:type="dxa"/>
          </w:tcPr>
          <w:p w14:paraId="3A77F98A" w14:textId="77777777" w:rsidR="002513A5" w:rsidRPr="004E5D66" w:rsidRDefault="002513A5" w:rsidP="002513A5">
            <w:pPr>
              <w:pStyle w:val="TAH"/>
            </w:pPr>
            <w:r w:rsidRPr="004E5D66">
              <w:t>A14-3 for TDD operation</w:t>
            </w:r>
          </w:p>
        </w:tc>
      </w:tr>
      <w:tr w:rsidR="004E5D66" w:rsidRPr="004E5D66" w14:paraId="40F1893D" w14:textId="77777777" w:rsidTr="009755DA">
        <w:trPr>
          <w:jc w:val="center"/>
        </w:trPr>
        <w:tc>
          <w:tcPr>
            <w:tcW w:w="3369" w:type="dxa"/>
          </w:tcPr>
          <w:p w14:paraId="3257CF4B" w14:textId="77777777" w:rsidR="002513A5" w:rsidRPr="004E5D66" w:rsidRDefault="002513A5" w:rsidP="002513A5">
            <w:pPr>
              <w:pStyle w:val="TAL"/>
            </w:pPr>
            <w:r w:rsidRPr="004E5D66">
              <w:t>Sub-carrier spacing (kHz)</w:t>
            </w:r>
          </w:p>
        </w:tc>
        <w:tc>
          <w:tcPr>
            <w:tcW w:w="1065" w:type="dxa"/>
          </w:tcPr>
          <w:p w14:paraId="6DB8485C" w14:textId="77777777" w:rsidR="002513A5" w:rsidRPr="004E5D66" w:rsidRDefault="002513A5" w:rsidP="002513A5">
            <w:pPr>
              <w:pStyle w:val="TAC"/>
            </w:pPr>
            <w:r w:rsidRPr="004E5D66">
              <w:t>15</w:t>
            </w:r>
          </w:p>
        </w:tc>
        <w:tc>
          <w:tcPr>
            <w:tcW w:w="1134" w:type="dxa"/>
          </w:tcPr>
          <w:p w14:paraId="51BCE2A3" w14:textId="77777777" w:rsidR="002513A5" w:rsidRPr="004E5D66" w:rsidRDefault="002513A5" w:rsidP="002513A5">
            <w:pPr>
              <w:pStyle w:val="TAC"/>
            </w:pPr>
            <w:r w:rsidRPr="004E5D66">
              <w:t>3.75</w:t>
            </w:r>
          </w:p>
        </w:tc>
        <w:tc>
          <w:tcPr>
            <w:tcW w:w="1134" w:type="dxa"/>
          </w:tcPr>
          <w:p w14:paraId="564F72BC" w14:textId="77777777" w:rsidR="002513A5" w:rsidRPr="004E5D66" w:rsidRDefault="002513A5" w:rsidP="002513A5">
            <w:pPr>
              <w:pStyle w:val="TAC"/>
            </w:pPr>
            <w:r w:rsidRPr="004E5D66">
              <w:t>15</w:t>
            </w:r>
          </w:p>
        </w:tc>
      </w:tr>
      <w:tr w:rsidR="004E5D66" w:rsidRPr="004E5D66" w14:paraId="23D60711" w14:textId="77777777" w:rsidTr="009755DA">
        <w:trPr>
          <w:jc w:val="center"/>
        </w:trPr>
        <w:tc>
          <w:tcPr>
            <w:tcW w:w="3369" w:type="dxa"/>
          </w:tcPr>
          <w:p w14:paraId="0D2AB511" w14:textId="5C8D1F93" w:rsidR="002513A5" w:rsidRPr="004E5D66" w:rsidRDefault="002513A5" w:rsidP="002513A5">
            <w:pPr>
              <w:pStyle w:val="TAL"/>
            </w:pPr>
            <w:r w:rsidRPr="004E5D66">
              <w:t xml:space="preserve">Number of </w:t>
            </w:r>
            <w:r w:rsidR="00306E24" w:rsidRPr="004E5D66">
              <w:t>tones</w:t>
            </w:r>
          </w:p>
        </w:tc>
        <w:tc>
          <w:tcPr>
            <w:tcW w:w="1065" w:type="dxa"/>
          </w:tcPr>
          <w:p w14:paraId="3A7100BA" w14:textId="77777777" w:rsidR="002513A5" w:rsidRPr="004E5D66" w:rsidRDefault="002513A5" w:rsidP="002513A5">
            <w:pPr>
              <w:pStyle w:val="TAC"/>
            </w:pPr>
            <w:r w:rsidRPr="004E5D66">
              <w:t>1</w:t>
            </w:r>
          </w:p>
        </w:tc>
        <w:tc>
          <w:tcPr>
            <w:tcW w:w="1134" w:type="dxa"/>
          </w:tcPr>
          <w:p w14:paraId="1C35B837" w14:textId="77777777" w:rsidR="002513A5" w:rsidRPr="004E5D66" w:rsidRDefault="002513A5" w:rsidP="002513A5">
            <w:pPr>
              <w:pStyle w:val="TAC"/>
            </w:pPr>
            <w:r w:rsidRPr="004E5D66">
              <w:t>1</w:t>
            </w:r>
          </w:p>
        </w:tc>
        <w:tc>
          <w:tcPr>
            <w:tcW w:w="1134" w:type="dxa"/>
          </w:tcPr>
          <w:p w14:paraId="53E8C4E2" w14:textId="77777777" w:rsidR="002513A5" w:rsidRPr="004E5D66" w:rsidRDefault="002513A5" w:rsidP="002513A5">
            <w:pPr>
              <w:pStyle w:val="TAC"/>
            </w:pPr>
            <w:r w:rsidRPr="004E5D66">
              <w:t>1</w:t>
            </w:r>
          </w:p>
        </w:tc>
      </w:tr>
      <w:tr w:rsidR="004E5D66" w:rsidRPr="004E5D66" w14:paraId="1314FB41" w14:textId="77777777" w:rsidTr="009755DA">
        <w:trPr>
          <w:jc w:val="center"/>
        </w:trPr>
        <w:tc>
          <w:tcPr>
            <w:tcW w:w="3369" w:type="dxa"/>
          </w:tcPr>
          <w:p w14:paraId="64D9DF68" w14:textId="77777777" w:rsidR="002513A5" w:rsidRPr="004E5D66" w:rsidRDefault="002513A5" w:rsidP="002513A5">
            <w:pPr>
              <w:pStyle w:val="TAL"/>
            </w:pPr>
            <w:r w:rsidRPr="004E5D66">
              <w:t>Diversity</w:t>
            </w:r>
          </w:p>
        </w:tc>
        <w:tc>
          <w:tcPr>
            <w:tcW w:w="1065" w:type="dxa"/>
          </w:tcPr>
          <w:p w14:paraId="155C7685" w14:textId="77777777" w:rsidR="002513A5" w:rsidRPr="004E5D66" w:rsidRDefault="002513A5" w:rsidP="002513A5">
            <w:pPr>
              <w:pStyle w:val="TAC"/>
            </w:pPr>
            <w:r w:rsidRPr="004E5D66">
              <w:t>No</w:t>
            </w:r>
          </w:p>
        </w:tc>
        <w:tc>
          <w:tcPr>
            <w:tcW w:w="1134" w:type="dxa"/>
          </w:tcPr>
          <w:p w14:paraId="173B88B6" w14:textId="77777777" w:rsidR="002513A5" w:rsidRPr="004E5D66" w:rsidRDefault="002513A5" w:rsidP="002513A5">
            <w:pPr>
              <w:pStyle w:val="TAC"/>
            </w:pPr>
            <w:r w:rsidRPr="004E5D66">
              <w:t>No</w:t>
            </w:r>
          </w:p>
        </w:tc>
        <w:tc>
          <w:tcPr>
            <w:tcW w:w="1134" w:type="dxa"/>
          </w:tcPr>
          <w:p w14:paraId="61F87107" w14:textId="77777777" w:rsidR="002513A5" w:rsidRPr="004E5D66" w:rsidRDefault="002513A5" w:rsidP="002513A5">
            <w:pPr>
              <w:pStyle w:val="TAC"/>
            </w:pPr>
            <w:r w:rsidRPr="004E5D66">
              <w:t>No</w:t>
            </w:r>
          </w:p>
        </w:tc>
      </w:tr>
      <w:tr w:rsidR="004E5D66" w:rsidRPr="004E5D66" w14:paraId="6B0AAFE8" w14:textId="77777777" w:rsidTr="009755DA">
        <w:trPr>
          <w:jc w:val="center"/>
        </w:trPr>
        <w:tc>
          <w:tcPr>
            <w:tcW w:w="3369" w:type="dxa"/>
          </w:tcPr>
          <w:p w14:paraId="26F79AB2" w14:textId="77777777" w:rsidR="002513A5" w:rsidRPr="004E5D66" w:rsidRDefault="002513A5" w:rsidP="002513A5">
            <w:pPr>
              <w:pStyle w:val="TAL"/>
            </w:pPr>
            <w:r w:rsidRPr="004E5D66">
              <w:t>Modulation</w:t>
            </w:r>
          </w:p>
        </w:tc>
        <w:tc>
          <w:tcPr>
            <w:tcW w:w="1065" w:type="dxa"/>
          </w:tcPr>
          <w:p w14:paraId="03F66D58" w14:textId="77777777" w:rsidR="002513A5" w:rsidRPr="004E5D66" w:rsidRDefault="002513A5" w:rsidP="002513A5">
            <w:pPr>
              <w:pStyle w:val="TAC"/>
            </w:pPr>
            <w:r w:rsidRPr="004E5D66">
              <w:rPr>
                <w:szCs w:val="32"/>
                <w:lang w:val="en-US"/>
              </w:rPr>
              <w:t>π/2 BPSK</w:t>
            </w:r>
          </w:p>
        </w:tc>
        <w:tc>
          <w:tcPr>
            <w:tcW w:w="1134" w:type="dxa"/>
          </w:tcPr>
          <w:p w14:paraId="1FCD71CF" w14:textId="77777777" w:rsidR="002513A5" w:rsidRPr="004E5D66" w:rsidRDefault="002513A5" w:rsidP="002513A5">
            <w:pPr>
              <w:pStyle w:val="TAC"/>
            </w:pPr>
            <w:r w:rsidRPr="004E5D66">
              <w:rPr>
                <w:szCs w:val="32"/>
                <w:lang w:val="en-US"/>
              </w:rPr>
              <w:t>π/2 BPSK</w:t>
            </w:r>
          </w:p>
        </w:tc>
        <w:tc>
          <w:tcPr>
            <w:tcW w:w="1134" w:type="dxa"/>
          </w:tcPr>
          <w:p w14:paraId="2793C574" w14:textId="77777777" w:rsidR="002513A5" w:rsidRPr="004E5D66" w:rsidRDefault="002513A5" w:rsidP="002513A5">
            <w:pPr>
              <w:pStyle w:val="TAC"/>
              <w:rPr>
                <w:szCs w:val="32"/>
                <w:lang w:val="en-US"/>
              </w:rPr>
            </w:pPr>
            <w:r w:rsidRPr="004E5D66">
              <w:t>π/2 BPSK</w:t>
            </w:r>
          </w:p>
        </w:tc>
      </w:tr>
      <w:tr w:rsidR="004E5D66" w:rsidRPr="004E5D66" w14:paraId="3E194615" w14:textId="77777777" w:rsidTr="009755DA">
        <w:trPr>
          <w:jc w:val="center"/>
        </w:trPr>
        <w:tc>
          <w:tcPr>
            <w:tcW w:w="3369" w:type="dxa"/>
          </w:tcPr>
          <w:p w14:paraId="140B3D09" w14:textId="77777777" w:rsidR="002513A5" w:rsidRPr="004E5D66" w:rsidRDefault="002513A5" w:rsidP="002513A5">
            <w:pPr>
              <w:pStyle w:val="TAL"/>
            </w:pPr>
            <w:r w:rsidRPr="004E5D66">
              <w:t>Frequency offset</w:t>
            </w:r>
          </w:p>
        </w:tc>
        <w:tc>
          <w:tcPr>
            <w:tcW w:w="1065" w:type="dxa"/>
          </w:tcPr>
          <w:p w14:paraId="0E314F86" w14:textId="77777777" w:rsidR="002513A5" w:rsidRPr="004E5D66" w:rsidRDefault="002513A5" w:rsidP="002513A5">
            <w:pPr>
              <w:pStyle w:val="TAC"/>
              <w:rPr>
                <w:szCs w:val="32"/>
                <w:lang w:val="en-US"/>
              </w:rPr>
            </w:pPr>
            <w:r w:rsidRPr="004E5D66">
              <w:rPr>
                <w:szCs w:val="32"/>
                <w:lang w:val="en-US"/>
              </w:rPr>
              <w:t>0</w:t>
            </w:r>
          </w:p>
        </w:tc>
        <w:tc>
          <w:tcPr>
            <w:tcW w:w="1134" w:type="dxa"/>
          </w:tcPr>
          <w:p w14:paraId="14C48593" w14:textId="77777777" w:rsidR="002513A5" w:rsidRPr="004E5D66" w:rsidRDefault="002513A5" w:rsidP="002513A5">
            <w:pPr>
              <w:pStyle w:val="TAC"/>
              <w:rPr>
                <w:szCs w:val="32"/>
                <w:lang w:val="en-US"/>
              </w:rPr>
            </w:pPr>
            <w:r w:rsidRPr="004E5D66">
              <w:rPr>
                <w:szCs w:val="32"/>
                <w:lang w:val="en-US"/>
              </w:rPr>
              <w:t>0</w:t>
            </w:r>
          </w:p>
        </w:tc>
        <w:tc>
          <w:tcPr>
            <w:tcW w:w="1134" w:type="dxa"/>
          </w:tcPr>
          <w:p w14:paraId="52450D3A" w14:textId="77777777" w:rsidR="002513A5" w:rsidRPr="004E5D66" w:rsidRDefault="002513A5" w:rsidP="002513A5">
            <w:pPr>
              <w:pStyle w:val="TAC"/>
              <w:rPr>
                <w:szCs w:val="32"/>
                <w:lang w:val="en-US"/>
              </w:rPr>
            </w:pPr>
            <w:r w:rsidRPr="004E5D66">
              <w:t>0</w:t>
            </w:r>
          </w:p>
        </w:tc>
      </w:tr>
      <w:tr w:rsidR="004E5D66" w:rsidRPr="004E5D66" w14:paraId="6D9563DE" w14:textId="77777777" w:rsidTr="009755DA">
        <w:trPr>
          <w:jc w:val="center"/>
        </w:trPr>
        <w:tc>
          <w:tcPr>
            <w:tcW w:w="3369" w:type="dxa"/>
          </w:tcPr>
          <w:p w14:paraId="6AA26F90" w14:textId="77777777" w:rsidR="002513A5" w:rsidRPr="004E5D66" w:rsidRDefault="002513A5" w:rsidP="002513A5">
            <w:pPr>
              <w:pStyle w:val="TAL"/>
            </w:pPr>
            <w:r w:rsidRPr="004E5D66">
              <w:t>Channel estimation length (ms)</w:t>
            </w:r>
            <w:r w:rsidRPr="004E5D66">
              <w:rPr>
                <w:vertAlign w:val="superscript"/>
                <w:lang w:eastAsia="ja-JP"/>
              </w:rPr>
              <w:t xml:space="preserve"> </w:t>
            </w:r>
            <w:r w:rsidRPr="004E5D66">
              <w:t>(NOTE)</w:t>
            </w:r>
          </w:p>
        </w:tc>
        <w:tc>
          <w:tcPr>
            <w:tcW w:w="1065" w:type="dxa"/>
          </w:tcPr>
          <w:p w14:paraId="749EE2A4" w14:textId="77777777" w:rsidR="002513A5" w:rsidRPr="004E5D66" w:rsidRDefault="002513A5" w:rsidP="002513A5">
            <w:pPr>
              <w:pStyle w:val="TAC"/>
              <w:rPr>
                <w:szCs w:val="32"/>
                <w:lang w:val="en-US"/>
              </w:rPr>
            </w:pPr>
            <w:r w:rsidRPr="004E5D66">
              <w:rPr>
                <w:szCs w:val="32"/>
                <w:lang w:val="en-US"/>
              </w:rPr>
              <w:t>4</w:t>
            </w:r>
          </w:p>
        </w:tc>
        <w:tc>
          <w:tcPr>
            <w:tcW w:w="1134" w:type="dxa"/>
          </w:tcPr>
          <w:p w14:paraId="0E69AD09" w14:textId="77777777" w:rsidR="002513A5" w:rsidRPr="004E5D66" w:rsidRDefault="002513A5" w:rsidP="002513A5">
            <w:pPr>
              <w:pStyle w:val="TAC"/>
              <w:rPr>
                <w:szCs w:val="32"/>
                <w:lang w:val="en-US"/>
              </w:rPr>
            </w:pPr>
            <w:r w:rsidRPr="004E5D66">
              <w:rPr>
                <w:szCs w:val="32"/>
                <w:lang w:val="en-US"/>
              </w:rPr>
              <w:t>16</w:t>
            </w:r>
          </w:p>
        </w:tc>
        <w:tc>
          <w:tcPr>
            <w:tcW w:w="1134" w:type="dxa"/>
          </w:tcPr>
          <w:p w14:paraId="071FE4B3" w14:textId="77777777" w:rsidR="002513A5" w:rsidRPr="004E5D66" w:rsidRDefault="002513A5" w:rsidP="002513A5">
            <w:pPr>
              <w:pStyle w:val="TAC"/>
              <w:rPr>
                <w:szCs w:val="32"/>
                <w:lang w:val="en-US"/>
              </w:rPr>
            </w:pPr>
            <w:r w:rsidRPr="004E5D66">
              <w:t>4</w:t>
            </w:r>
          </w:p>
        </w:tc>
      </w:tr>
      <w:tr w:rsidR="004E5D66" w:rsidRPr="004E5D66" w14:paraId="210075F1" w14:textId="77777777" w:rsidTr="009755DA">
        <w:trPr>
          <w:jc w:val="center"/>
        </w:trPr>
        <w:tc>
          <w:tcPr>
            <w:tcW w:w="3369" w:type="dxa"/>
          </w:tcPr>
          <w:p w14:paraId="1725285F" w14:textId="77777777" w:rsidR="002513A5" w:rsidRPr="004E5D66" w:rsidRDefault="002513A5" w:rsidP="002513A5">
            <w:pPr>
              <w:pStyle w:val="TAL"/>
            </w:pPr>
            <w:r w:rsidRPr="004E5D66">
              <w:t>Number of NPUSCH repetition</w:t>
            </w:r>
          </w:p>
        </w:tc>
        <w:tc>
          <w:tcPr>
            <w:tcW w:w="1065" w:type="dxa"/>
          </w:tcPr>
          <w:p w14:paraId="078A8D92" w14:textId="77777777" w:rsidR="002513A5" w:rsidRPr="004E5D66" w:rsidRDefault="002513A5" w:rsidP="002513A5">
            <w:pPr>
              <w:pStyle w:val="TAC"/>
            </w:pPr>
            <w:r w:rsidRPr="004E5D66">
              <w:t>1</w:t>
            </w:r>
          </w:p>
        </w:tc>
        <w:tc>
          <w:tcPr>
            <w:tcW w:w="1134" w:type="dxa"/>
          </w:tcPr>
          <w:p w14:paraId="6965D155" w14:textId="77777777" w:rsidR="002513A5" w:rsidRPr="004E5D66" w:rsidRDefault="002513A5" w:rsidP="002513A5">
            <w:pPr>
              <w:pStyle w:val="TAC"/>
            </w:pPr>
            <w:r w:rsidRPr="004E5D66">
              <w:t>1</w:t>
            </w:r>
          </w:p>
        </w:tc>
        <w:tc>
          <w:tcPr>
            <w:tcW w:w="1134" w:type="dxa"/>
          </w:tcPr>
          <w:p w14:paraId="021CAC09" w14:textId="77777777" w:rsidR="002513A5" w:rsidRPr="004E5D66" w:rsidRDefault="002513A5" w:rsidP="002513A5">
            <w:pPr>
              <w:pStyle w:val="TAC"/>
            </w:pPr>
            <w:r w:rsidRPr="004E5D66">
              <w:t>1</w:t>
            </w:r>
          </w:p>
        </w:tc>
      </w:tr>
      <w:tr w:rsidR="004E5D66" w:rsidRPr="004E5D66" w14:paraId="38596690" w14:textId="77777777" w:rsidTr="009755DA">
        <w:trPr>
          <w:jc w:val="center"/>
        </w:trPr>
        <w:tc>
          <w:tcPr>
            <w:tcW w:w="3369" w:type="dxa"/>
          </w:tcPr>
          <w:p w14:paraId="29B95986" w14:textId="77777777" w:rsidR="002513A5" w:rsidRPr="004E5D66" w:rsidRDefault="002513A5" w:rsidP="002513A5">
            <w:pPr>
              <w:pStyle w:val="TAL"/>
            </w:pPr>
            <w:r w:rsidRPr="004E5D66">
              <w:t>IMCS / TBS</w:t>
            </w:r>
          </w:p>
        </w:tc>
        <w:tc>
          <w:tcPr>
            <w:tcW w:w="1065" w:type="dxa"/>
          </w:tcPr>
          <w:p w14:paraId="46AC3249" w14:textId="77777777" w:rsidR="002513A5" w:rsidRPr="004E5D66" w:rsidRDefault="002513A5" w:rsidP="002513A5">
            <w:pPr>
              <w:pStyle w:val="TAC"/>
            </w:pPr>
            <w:r w:rsidRPr="004E5D66">
              <w:t>0 / 0</w:t>
            </w:r>
          </w:p>
        </w:tc>
        <w:tc>
          <w:tcPr>
            <w:tcW w:w="1134" w:type="dxa"/>
          </w:tcPr>
          <w:p w14:paraId="5711F4BB" w14:textId="77777777" w:rsidR="002513A5" w:rsidRPr="004E5D66" w:rsidRDefault="002513A5" w:rsidP="002513A5">
            <w:pPr>
              <w:pStyle w:val="TAC"/>
            </w:pPr>
            <w:r w:rsidRPr="004E5D66">
              <w:t>0 / 0</w:t>
            </w:r>
          </w:p>
        </w:tc>
        <w:tc>
          <w:tcPr>
            <w:tcW w:w="1134" w:type="dxa"/>
          </w:tcPr>
          <w:p w14:paraId="66E69E72" w14:textId="77777777" w:rsidR="002513A5" w:rsidRPr="004E5D66" w:rsidRDefault="002513A5" w:rsidP="002513A5">
            <w:pPr>
              <w:pStyle w:val="TAC"/>
            </w:pPr>
            <w:r w:rsidRPr="004E5D66">
              <w:t>0 / 0</w:t>
            </w:r>
          </w:p>
        </w:tc>
      </w:tr>
      <w:tr w:rsidR="004E5D66" w:rsidRPr="004E5D66" w14:paraId="6A1FFD91" w14:textId="77777777" w:rsidTr="009755DA">
        <w:trPr>
          <w:jc w:val="center"/>
        </w:trPr>
        <w:tc>
          <w:tcPr>
            <w:tcW w:w="3369" w:type="dxa"/>
          </w:tcPr>
          <w:p w14:paraId="58C07269" w14:textId="77777777" w:rsidR="002513A5" w:rsidRPr="004E5D66" w:rsidRDefault="002513A5" w:rsidP="002513A5">
            <w:pPr>
              <w:pStyle w:val="TAL"/>
            </w:pPr>
            <w:r w:rsidRPr="004E5D66">
              <w:t>Payload size (bits)</w:t>
            </w:r>
          </w:p>
        </w:tc>
        <w:tc>
          <w:tcPr>
            <w:tcW w:w="1065" w:type="dxa"/>
          </w:tcPr>
          <w:p w14:paraId="69F206A6" w14:textId="77777777" w:rsidR="002513A5" w:rsidRPr="004E5D66" w:rsidRDefault="002513A5" w:rsidP="002513A5">
            <w:pPr>
              <w:pStyle w:val="TAC"/>
            </w:pPr>
            <w:r w:rsidRPr="004E5D66">
              <w:t>32</w:t>
            </w:r>
          </w:p>
        </w:tc>
        <w:tc>
          <w:tcPr>
            <w:tcW w:w="1134" w:type="dxa"/>
          </w:tcPr>
          <w:p w14:paraId="04F60CB6" w14:textId="77777777" w:rsidR="002513A5" w:rsidRPr="004E5D66" w:rsidRDefault="002513A5" w:rsidP="002513A5">
            <w:pPr>
              <w:pStyle w:val="TAC"/>
            </w:pPr>
            <w:r w:rsidRPr="004E5D66">
              <w:t>32</w:t>
            </w:r>
          </w:p>
        </w:tc>
        <w:tc>
          <w:tcPr>
            <w:tcW w:w="1134" w:type="dxa"/>
          </w:tcPr>
          <w:p w14:paraId="6E526600" w14:textId="77777777" w:rsidR="002513A5" w:rsidRPr="004E5D66" w:rsidRDefault="002513A5" w:rsidP="002513A5">
            <w:pPr>
              <w:pStyle w:val="TAC"/>
            </w:pPr>
            <w:r w:rsidRPr="004E5D66">
              <w:t>16</w:t>
            </w:r>
          </w:p>
        </w:tc>
      </w:tr>
      <w:tr w:rsidR="004E5D66" w:rsidRPr="004E5D66" w14:paraId="40C21D49" w14:textId="77777777" w:rsidTr="009755DA">
        <w:trPr>
          <w:jc w:val="center"/>
        </w:trPr>
        <w:tc>
          <w:tcPr>
            <w:tcW w:w="3369" w:type="dxa"/>
          </w:tcPr>
          <w:p w14:paraId="684F8F58" w14:textId="77777777" w:rsidR="002513A5" w:rsidRPr="004E5D66" w:rsidRDefault="002513A5" w:rsidP="002513A5">
            <w:pPr>
              <w:pStyle w:val="TAL"/>
            </w:pPr>
            <w:r w:rsidRPr="004E5D66">
              <w:t>Allocated resource unit</w:t>
            </w:r>
          </w:p>
        </w:tc>
        <w:tc>
          <w:tcPr>
            <w:tcW w:w="1065" w:type="dxa"/>
          </w:tcPr>
          <w:p w14:paraId="4F3B23D8" w14:textId="77777777" w:rsidR="002513A5" w:rsidRPr="004E5D66" w:rsidRDefault="002513A5" w:rsidP="002513A5">
            <w:pPr>
              <w:pStyle w:val="TAC"/>
            </w:pPr>
            <w:r w:rsidRPr="004E5D66">
              <w:t>2</w:t>
            </w:r>
          </w:p>
        </w:tc>
        <w:tc>
          <w:tcPr>
            <w:tcW w:w="1134" w:type="dxa"/>
          </w:tcPr>
          <w:p w14:paraId="2ADAFF7E" w14:textId="77777777" w:rsidR="002513A5" w:rsidRPr="004E5D66" w:rsidRDefault="002513A5" w:rsidP="002513A5">
            <w:pPr>
              <w:pStyle w:val="TAC"/>
            </w:pPr>
            <w:r w:rsidRPr="004E5D66">
              <w:t>2</w:t>
            </w:r>
          </w:p>
        </w:tc>
        <w:tc>
          <w:tcPr>
            <w:tcW w:w="1134" w:type="dxa"/>
          </w:tcPr>
          <w:p w14:paraId="2E885F70" w14:textId="77777777" w:rsidR="002513A5" w:rsidRPr="004E5D66" w:rsidRDefault="002513A5" w:rsidP="002513A5">
            <w:pPr>
              <w:pStyle w:val="TAC"/>
            </w:pPr>
            <w:r w:rsidRPr="004E5D66">
              <w:t>1</w:t>
            </w:r>
          </w:p>
        </w:tc>
      </w:tr>
      <w:tr w:rsidR="004E5D66" w:rsidRPr="004E5D66" w14:paraId="7FBF812A" w14:textId="77777777" w:rsidTr="009755DA">
        <w:trPr>
          <w:jc w:val="center"/>
        </w:trPr>
        <w:tc>
          <w:tcPr>
            <w:tcW w:w="3369" w:type="dxa"/>
          </w:tcPr>
          <w:p w14:paraId="71EA4BF0" w14:textId="77777777" w:rsidR="002513A5" w:rsidRPr="004E5D66" w:rsidRDefault="002513A5" w:rsidP="002513A5">
            <w:pPr>
              <w:pStyle w:val="TAL"/>
            </w:pPr>
            <w:r w:rsidRPr="004E5D66">
              <w:t>Code rate (target)</w:t>
            </w:r>
          </w:p>
        </w:tc>
        <w:tc>
          <w:tcPr>
            <w:tcW w:w="1065" w:type="dxa"/>
          </w:tcPr>
          <w:p w14:paraId="44702EE6" w14:textId="77777777" w:rsidR="002513A5" w:rsidRPr="004E5D66" w:rsidRDefault="002513A5" w:rsidP="002513A5">
            <w:pPr>
              <w:pStyle w:val="TAC"/>
            </w:pPr>
            <w:r w:rsidRPr="004E5D66">
              <w:t>1/3</w:t>
            </w:r>
          </w:p>
        </w:tc>
        <w:tc>
          <w:tcPr>
            <w:tcW w:w="1134" w:type="dxa"/>
          </w:tcPr>
          <w:p w14:paraId="1EC3F903" w14:textId="77777777" w:rsidR="002513A5" w:rsidRPr="004E5D66" w:rsidRDefault="002513A5" w:rsidP="002513A5">
            <w:pPr>
              <w:pStyle w:val="TAC"/>
            </w:pPr>
            <w:r w:rsidRPr="004E5D66">
              <w:t>1/3</w:t>
            </w:r>
          </w:p>
        </w:tc>
        <w:tc>
          <w:tcPr>
            <w:tcW w:w="1134" w:type="dxa"/>
          </w:tcPr>
          <w:p w14:paraId="5F349831" w14:textId="77777777" w:rsidR="002513A5" w:rsidRPr="004E5D66" w:rsidRDefault="002513A5" w:rsidP="002513A5">
            <w:pPr>
              <w:pStyle w:val="TAC"/>
            </w:pPr>
            <w:r w:rsidRPr="004E5D66">
              <w:t>1/3</w:t>
            </w:r>
          </w:p>
        </w:tc>
      </w:tr>
      <w:tr w:rsidR="004E5D66" w:rsidRPr="004E5D66" w14:paraId="6051AC58" w14:textId="77777777" w:rsidTr="009755DA">
        <w:trPr>
          <w:jc w:val="center"/>
        </w:trPr>
        <w:tc>
          <w:tcPr>
            <w:tcW w:w="3369" w:type="dxa"/>
          </w:tcPr>
          <w:p w14:paraId="70CB21A4" w14:textId="77777777" w:rsidR="002513A5" w:rsidRPr="004E5D66" w:rsidRDefault="002513A5" w:rsidP="002513A5">
            <w:pPr>
              <w:pStyle w:val="TAL"/>
            </w:pPr>
            <w:r w:rsidRPr="004E5D66">
              <w:t>Code rate (effective)</w:t>
            </w:r>
          </w:p>
        </w:tc>
        <w:tc>
          <w:tcPr>
            <w:tcW w:w="1065" w:type="dxa"/>
          </w:tcPr>
          <w:p w14:paraId="3BD6744F" w14:textId="77777777" w:rsidR="002513A5" w:rsidRPr="004E5D66" w:rsidRDefault="002513A5" w:rsidP="002513A5">
            <w:pPr>
              <w:pStyle w:val="TAC"/>
            </w:pPr>
            <w:r w:rsidRPr="004E5D66">
              <w:t>0.29</w:t>
            </w:r>
          </w:p>
        </w:tc>
        <w:tc>
          <w:tcPr>
            <w:tcW w:w="1134" w:type="dxa"/>
          </w:tcPr>
          <w:p w14:paraId="2D38CB8C" w14:textId="77777777" w:rsidR="002513A5" w:rsidRPr="004E5D66" w:rsidRDefault="002513A5" w:rsidP="002513A5">
            <w:pPr>
              <w:pStyle w:val="TAC"/>
            </w:pPr>
            <w:r w:rsidRPr="004E5D66">
              <w:t>0.29</w:t>
            </w:r>
          </w:p>
        </w:tc>
        <w:tc>
          <w:tcPr>
            <w:tcW w:w="1134" w:type="dxa"/>
          </w:tcPr>
          <w:p w14:paraId="76E59352" w14:textId="77777777" w:rsidR="002513A5" w:rsidRPr="004E5D66" w:rsidRDefault="002513A5" w:rsidP="002513A5">
            <w:pPr>
              <w:pStyle w:val="TAC"/>
            </w:pPr>
            <w:r w:rsidRPr="004E5D66">
              <w:t>0.42</w:t>
            </w:r>
          </w:p>
        </w:tc>
      </w:tr>
      <w:tr w:rsidR="004E5D66" w:rsidRPr="004E5D66" w14:paraId="4F77FB79" w14:textId="77777777" w:rsidTr="009755DA">
        <w:trPr>
          <w:jc w:val="center"/>
        </w:trPr>
        <w:tc>
          <w:tcPr>
            <w:tcW w:w="3369" w:type="dxa"/>
          </w:tcPr>
          <w:p w14:paraId="384D9A0A" w14:textId="77777777" w:rsidR="002513A5" w:rsidRPr="004E5D66" w:rsidRDefault="002513A5" w:rsidP="002513A5">
            <w:pPr>
              <w:pStyle w:val="TAL"/>
              <w:rPr>
                <w:szCs w:val="22"/>
              </w:rPr>
            </w:pPr>
            <w:r w:rsidRPr="004E5D66">
              <w:rPr>
                <w:rFonts w:eastAsia="SimSun"/>
                <w:szCs w:val="22"/>
              </w:rPr>
              <w:t>Transport block CRC (bits)</w:t>
            </w:r>
          </w:p>
        </w:tc>
        <w:tc>
          <w:tcPr>
            <w:tcW w:w="1065" w:type="dxa"/>
          </w:tcPr>
          <w:p w14:paraId="141B44F5" w14:textId="77777777" w:rsidR="002513A5" w:rsidRPr="004E5D66" w:rsidRDefault="002513A5" w:rsidP="002513A5">
            <w:pPr>
              <w:pStyle w:val="TAC"/>
            </w:pPr>
            <w:r w:rsidRPr="004E5D66">
              <w:t>24</w:t>
            </w:r>
          </w:p>
        </w:tc>
        <w:tc>
          <w:tcPr>
            <w:tcW w:w="1134" w:type="dxa"/>
          </w:tcPr>
          <w:p w14:paraId="75311DE1" w14:textId="77777777" w:rsidR="002513A5" w:rsidRPr="004E5D66" w:rsidRDefault="002513A5" w:rsidP="002513A5">
            <w:pPr>
              <w:pStyle w:val="TAC"/>
            </w:pPr>
            <w:r w:rsidRPr="004E5D66">
              <w:t>24</w:t>
            </w:r>
          </w:p>
        </w:tc>
        <w:tc>
          <w:tcPr>
            <w:tcW w:w="1134" w:type="dxa"/>
          </w:tcPr>
          <w:p w14:paraId="78542763" w14:textId="77777777" w:rsidR="002513A5" w:rsidRPr="004E5D66" w:rsidRDefault="002513A5" w:rsidP="002513A5">
            <w:pPr>
              <w:pStyle w:val="TAC"/>
            </w:pPr>
            <w:r w:rsidRPr="004E5D66">
              <w:t>24</w:t>
            </w:r>
          </w:p>
        </w:tc>
      </w:tr>
      <w:tr w:rsidR="004E5D66" w:rsidRPr="004E5D66" w14:paraId="4ECF984B" w14:textId="77777777" w:rsidTr="009755DA">
        <w:trPr>
          <w:jc w:val="center"/>
        </w:trPr>
        <w:tc>
          <w:tcPr>
            <w:tcW w:w="3369" w:type="dxa"/>
          </w:tcPr>
          <w:p w14:paraId="48F72A32" w14:textId="77777777" w:rsidR="002513A5" w:rsidRPr="004E5D66" w:rsidRDefault="002513A5" w:rsidP="002513A5">
            <w:pPr>
              <w:pStyle w:val="TAL"/>
            </w:pPr>
            <w:r w:rsidRPr="004E5D66">
              <w:t>Code block CRC size (bits)</w:t>
            </w:r>
          </w:p>
        </w:tc>
        <w:tc>
          <w:tcPr>
            <w:tcW w:w="1065" w:type="dxa"/>
          </w:tcPr>
          <w:p w14:paraId="4D1AA6D1" w14:textId="77777777" w:rsidR="002513A5" w:rsidRPr="004E5D66" w:rsidRDefault="002513A5" w:rsidP="002513A5">
            <w:pPr>
              <w:pStyle w:val="TAC"/>
            </w:pPr>
            <w:r w:rsidRPr="004E5D66">
              <w:t>0</w:t>
            </w:r>
          </w:p>
        </w:tc>
        <w:tc>
          <w:tcPr>
            <w:tcW w:w="1134" w:type="dxa"/>
          </w:tcPr>
          <w:p w14:paraId="127E73EC" w14:textId="77777777" w:rsidR="002513A5" w:rsidRPr="004E5D66" w:rsidRDefault="002513A5" w:rsidP="002513A5">
            <w:pPr>
              <w:pStyle w:val="TAC"/>
            </w:pPr>
            <w:r w:rsidRPr="004E5D66">
              <w:t>0</w:t>
            </w:r>
          </w:p>
        </w:tc>
        <w:tc>
          <w:tcPr>
            <w:tcW w:w="1134" w:type="dxa"/>
          </w:tcPr>
          <w:p w14:paraId="1831EFF7" w14:textId="77777777" w:rsidR="002513A5" w:rsidRPr="004E5D66" w:rsidRDefault="002513A5" w:rsidP="002513A5">
            <w:pPr>
              <w:pStyle w:val="TAC"/>
            </w:pPr>
            <w:r w:rsidRPr="004E5D66">
              <w:t>0</w:t>
            </w:r>
          </w:p>
        </w:tc>
      </w:tr>
      <w:tr w:rsidR="004E5D66" w:rsidRPr="004E5D66" w14:paraId="4D1CF67B" w14:textId="77777777" w:rsidTr="009755DA">
        <w:trPr>
          <w:jc w:val="center"/>
        </w:trPr>
        <w:tc>
          <w:tcPr>
            <w:tcW w:w="3369" w:type="dxa"/>
          </w:tcPr>
          <w:p w14:paraId="0D124C9E" w14:textId="77777777" w:rsidR="002513A5" w:rsidRPr="004E5D66" w:rsidRDefault="002513A5" w:rsidP="002513A5">
            <w:pPr>
              <w:pStyle w:val="TAL"/>
            </w:pPr>
            <w:r w:rsidRPr="004E5D66">
              <w:t>Number of code blocks - C</w:t>
            </w:r>
          </w:p>
        </w:tc>
        <w:tc>
          <w:tcPr>
            <w:tcW w:w="1065" w:type="dxa"/>
          </w:tcPr>
          <w:p w14:paraId="1211F4EF" w14:textId="77777777" w:rsidR="002513A5" w:rsidRPr="004E5D66" w:rsidRDefault="002513A5" w:rsidP="002513A5">
            <w:pPr>
              <w:pStyle w:val="TAC"/>
            </w:pPr>
            <w:r w:rsidRPr="004E5D66">
              <w:t>1</w:t>
            </w:r>
          </w:p>
        </w:tc>
        <w:tc>
          <w:tcPr>
            <w:tcW w:w="1134" w:type="dxa"/>
          </w:tcPr>
          <w:p w14:paraId="55EE3CC1" w14:textId="77777777" w:rsidR="002513A5" w:rsidRPr="004E5D66" w:rsidRDefault="002513A5" w:rsidP="002513A5">
            <w:pPr>
              <w:pStyle w:val="TAC"/>
            </w:pPr>
            <w:r w:rsidRPr="004E5D66">
              <w:t>1</w:t>
            </w:r>
          </w:p>
        </w:tc>
        <w:tc>
          <w:tcPr>
            <w:tcW w:w="1134" w:type="dxa"/>
          </w:tcPr>
          <w:p w14:paraId="2F9DA057" w14:textId="77777777" w:rsidR="002513A5" w:rsidRPr="004E5D66" w:rsidRDefault="002513A5" w:rsidP="002513A5">
            <w:pPr>
              <w:pStyle w:val="TAC"/>
            </w:pPr>
            <w:r w:rsidRPr="004E5D66">
              <w:t>1</w:t>
            </w:r>
          </w:p>
        </w:tc>
      </w:tr>
      <w:tr w:rsidR="004E5D66" w:rsidRPr="004E5D66" w14:paraId="6C20A6E0" w14:textId="77777777" w:rsidTr="009755DA">
        <w:trPr>
          <w:jc w:val="center"/>
        </w:trPr>
        <w:tc>
          <w:tcPr>
            <w:tcW w:w="3369" w:type="dxa"/>
          </w:tcPr>
          <w:p w14:paraId="6B28B475" w14:textId="77777777" w:rsidR="002513A5" w:rsidRPr="004E5D66" w:rsidRDefault="002513A5" w:rsidP="002513A5">
            <w:pPr>
              <w:pStyle w:val="TAL"/>
            </w:pPr>
            <w:r w:rsidRPr="004E5D66">
              <w:t>Total number of bits per resource unit</w:t>
            </w:r>
          </w:p>
        </w:tc>
        <w:tc>
          <w:tcPr>
            <w:tcW w:w="1065" w:type="dxa"/>
          </w:tcPr>
          <w:p w14:paraId="139FDC4D" w14:textId="77777777" w:rsidR="002513A5" w:rsidRPr="004E5D66" w:rsidRDefault="002513A5" w:rsidP="002513A5">
            <w:pPr>
              <w:pStyle w:val="TAC"/>
            </w:pPr>
            <w:r w:rsidRPr="004E5D66">
              <w:t>96</w:t>
            </w:r>
          </w:p>
        </w:tc>
        <w:tc>
          <w:tcPr>
            <w:tcW w:w="1134" w:type="dxa"/>
          </w:tcPr>
          <w:p w14:paraId="76D329BF" w14:textId="77777777" w:rsidR="002513A5" w:rsidRPr="004E5D66" w:rsidRDefault="002513A5" w:rsidP="002513A5">
            <w:pPr>
              <w:pStyle w:val="TAC"/>
            </w:pPr>
            <w:r w:rsidRPr="004E5D66">
              <w:t>96</w:t>
            </w:r>
          </w:p>
        </w:tc>
        <w:tc>
          <w:tcPr>
            <w:tcW w:w="1134" w:type="dxa"/>
          </w:tcPr>
          <w:p w14:paraId="1DF571EF" w14:textId="77777777" w:rsidR="002513A5" w:rsidRPr="004E5D66" w:rsidRDefault="002513A5" w:rsidP="002513A5">
            <w:pPr>
              <w:pStyle w:val="TAC"/>
            </w:pPr>
            <w:r w:rsidRPr="004E5D66">
              <w:t>96</w:t>
            </w:r>
          </w:p>
        </w:tc>
      </w:tr>
      <w:tr w:rsidR="004E5D66" w:rsidRPr="004E5D66" w14:paraId="2B30EAD4" w14:textId="77777777" w:rsidTr="009755DA">
        <w:trPr>
          <w:jc w:val="center"/>
        </w:trPr>
        <w:tc>
          <w:tcPr>
            <w:tcW w:w="3369" w:type="dxa"/>
          </w:tcPr>
          <w:p w14:paraId="3BAEE366" w14:textId="77777777" w:rsidR="002513A5" w:rsidRPr="004E5D66" w:rsidRDefault="002513A5" w:rsidP="002513A5">
            <w:pPr>
              <w:pStyle w:val="TAL"/>
            </w:pPr>
            <w:r w:rsidRPr="004E5D66">
              <w:t>Total symbols per resource unit</w:t>
            </w:r>
          </w:p>
        </w:tc>
        <w:tc>
          <w:tcPr>
            <w:tcW w:w="1065" w:type="dxa"/>
          </w:tcPr>
          <w:p w14:paraId="3F569BFE" w14:textId="77777777" w:rsidR="002513A5" w:rsidRPr="004E5D66" w:rsidRDefault="002513A5" w:rsidP="002513A5">
            <w:pPr>
              <w:pStyle w:val="TAC"/>
            </w:pPr>
            <w:r w:rsidRPr="004E5D66">
              <w:t>96</w:t>
            </w:r>
          </w:p>
        </w:tc>
        <w:tc>
          <w:tcPr>
            <w:tcW w:w="1134" w:type="dxa"/>
          </w:tcPr>
          <w:p w14:paraId="78AB343D" w14:textId="77777777" w:rsidR="002513A5" w:rsidRPr="004E5D66" w:rsidRDefault="002513A5" w:rsidP="002513A5">
            <w:pPr>
              <w:pStyle w:val="TAC"/>
            </w:pPr>
            <w:r w:rsidRPr="004E5D66">
              <w:t>96</w:t>
            </w:r>
          </w:p>
        </w:tc>
        <w:tc>
          <w:tcPr>
            <w:tcW w:w="1134" w:type="dxa"/>
          </w:tcPr>
          <w:p w14:paraId="5B00079D" w14:textId="77777777" w:rsidR="002513A5" w:rsidRPr="004E5D66" w:rsidRDefault="002513A5" w:rsidP="002513A5">
            <w:pPr>
              <w:pStyle w:val="TAC"/>
            </w:pPr>
            <w:r w:rsidRPr="004E5D66">
              <w:t>96</w:t>
            </w:r>
          </w:p>
        </w:tc>
      </w:tr>
      <w:tr w:rsidR="004E5D66" w:rsidRPr="004E5D66" w14:paraId="03872AB2" w14:textId="77777777" w:rsidTr="009755DA">
        <w:trPr>
          <w:jc w:val="center"/>
        </w:trPr>
        <w:tc>
          <w:tcPr>
            <w:tcW w:w="3369" w:type="dxa"/>
          </w:tcPr>
          <w:p w14:paraId="0EAD83DC" w14:textId="77777777" w:rsidR="002513A5" w:rsidRPr="004E5D66" w:rsidRDefault="002513A5" w:rsidP="002513A5">
            <w:pPr>
              <w:pStyle w:val="TAL"/>
            </w:pPr>
            <w:r w:rsidRPr="004E5D66">
              <w:t>Tx time (ms)</w:t>
            </w:r>
          </w:p>
        </w:tc>
        <w:tc>
          <w:tcPr>
            <w:tcW w:w="1065" w:type="dxa"/>
          </w:tcPr>
          <w:p w14:paraId="31A85548" w14:textId="77777777" w:rsidR="002513A5" w:rsidRPr="004E5D66" w:rsidRDefault="002513A5" w:rsidP="002513A5">
            <w:pPr>
              <w:pStyle w:val="TAC"/>
            </w:pPr>
            <w:r w:rsidRPr="004E5D66">
              <w:t>16</w:t>
            </w:r>
          </w:p>
        </w:tc>
        <w:tc>
          <w:tcPr>
            <w:tcW w:w="1134" w:type="dxa"/>
          </w:tcPr>
          <w:p w14:paraId="21DC7423" w14:textId="77777777" w:rsidR="002513A5" w:rsidRPr="004E5D66" w:rsidRDefault="002513A5" w:rsidP="002513A5">
            <w:pPr>
              <w:pStyle w:val="TAC"/>
            </w:pPr>
            <w:r w:rsidRPr="004E5D66">
              <w:t>64</w:t>
            </w:r>
          </w:p>
        </w:tc>
        <w:tc>
          <w:tcPr>
            <w:tcW w:w="1134" w:type="dxa"/>
          </w:tcPr>
          <w:p w14:paraId="21603969" w14:textId="77777777" w:rsidR="002513A5" w:rsidRPr="004E5D66" w:rsidRDefault="002513A5" w:rsidP="002513A5">
            <w:pPr>
              <w:pStyle w:val="TAC"/>
            </w:pPr>
            <w:r w:rsidRPr="004E5D66">
              <w:t>8</w:t>
            </w:r>
          </w:p>
        </w:tc>
      </w:tr>
      <w:tr w:rsidR="002513A5" w:rsidRPr="004E5D66" w14:paraId="32E231DC" w14:textId="77777777" w:rsidTr="009755DA">
        <w:trPr>
          <w:jc w:val="center"/>
        </w:trPr>
        <w:tc>
          <w:tcPr>
            <w:tcW w:w="6702" w:type="dxa"/>
            <w:gridSpan w:val="4"/>
          </w:tcPr>
          <w:p w14:paraId="737D8EF5" w14:textId="77777777" w:rsidR="002513A5" w:rsidRPr="004E5D66" w:rsidRDefault="002513A5" w:rsidP="002513A5">
            <w:pPr>
              <w:pStyle w:val="TAN"/>
              <w:rPr>
                <w:lang w:eastAsia="ja-JP"/>
              </w:rPr>
            </w:pPr>
            <w:r w:rsidRPr="004E5D66">
              <w:rPr>
                <w:lang w:eastAsia="ja-JP"/>
              </w:rPr>
              <w:t>NOTE:</w:t>
            </w:r>
            <w:r w:rsidRPr="004E5D66">
              <w:rPr>
                <w:lang w:eastAsia="ja-JP"/>
              </w:rPr>
              <w:tab/>
              <w:t>Channel estimation lengths are included in the table for information only.</w:t>
            </w:r>
          </w:p>
        </w:tc>
      </w:tr>
    </w:tbl>
    <w:p w14:paraId="3371CB24" w14:textId="77777777" w:rsidR="002513A5" w:rsidRPr="004E5D66" w:rsidRDefault="002513A5" w:rsidP="00EE373C"/>
    <w:p w14:paraId="3D5D2C0B" w14:textId="77777777" w:rsidR="00EE373C" w:rsidRPr="004E5D66" w:rsidRDefault="00EE373C" w:rsidP="00EE373C">
      <w:pPr>
        <w:pStyle w:val="Heading1"/>
      </w:pPr>
      <w:bookmarkStart w:id="5168" w:name="_Toc137244897"/>
      <w:bookmarkStart w:id="5169" w:name="_Toc138894111"/>
      <w:bookmarkStart w:id="5170" w:name="_Toc138894343"/>
      <w:bookmarkStart w:id="5171" w:name="_Toc145036736"/>
      <w:bookmarkStart w:id="5172" w:name="_Toc153189028"/>
      <w:bookmarkStart w:id="5173" w:name="_Toc155672311"/>
      <w:bookmarkStart w:id="5174" w:name="_Toc161927954"/>
      <w:bookmarkStart w:id="5175" w:name="_Toc163213451"/>
      <w:bookmarkStart w:id="5176" w:name="_Toc169794854"/>
      <w:bookmarkStart w:id="5177" w:name="_Toc171510482"/>
      <w:bookmarkStart w:id="5178" w:name="_Toc233969961"/>
      <w:r w:rsidRPr="004E5D66">
        <w:lastRenderedPageBreak/>
        <w:t>A.15</w:t>
      </w:r>
      <w:r w:rsidRPr="004E5D66">
        <w:tab/>
        <w:t>Fixed Reference Channels for NB-IoT dynamic range (</w:t>
      </w:r>
      <w:r w:rsidRPr="004E5D66">
        <w:rPr>
          <w:rFonts w:cs="Arial"/>
        </w:rPr>
        <w:t>π/4 QPSK</w:t>
      </w:r>
      <w:r w:rsidRPr="004E5D66">
        <w:t>, R=2/3)</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8"/>
      <w:bookmarkEnd w:id="5169"/>
      <w:bookmarkEnd w:id="5170"/>
      <w:bookmarkEnd w:id="5171"/>
      <w:bookmarkEnd w:id="5172"/>
      <w:bookmarkEnd w:id="5173"/>
      <w:bookmarkEnd w:id="5174"/>
      <w:bookmarkEnd w:id="5175"/>
      <w:bookmarkEnd w:id="5176"/>
      <w:bookmarkEnd w:id="5177"/>
      <w:bookmarkEnd w:id="5178"/>
    </w:p>
    <w:p w14:paraId="3A6F6CDA" w14:textId="77777777" w:rsidR="00EE373C" w:rsidRPr="004E5D66" w:rsidRDefault="00EE373C" w:rsidP="00EE373C">
      <w:r w:rsidRPr="004E5D66">
        <w:t>The parameters for the reference measurement channels are specified in Table A.15-1 for NB-IoT dynamic range.</w:t>
      </w:r>
    </w:p>
    <w:p w14:paraId="5FAFAC47" w14:textId="77777777" w:rsidR="00EE373C" w:rsidRPr="004E5D66" w:rsidRDefault="00EE373C" w:rsidP="00EE373C">
      <w:pPr>
        <w:pStyle w:val="TH"/>
      </w:pPr>
      <w:r w:rsidRPr="004E5D66">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646"/>
        <w:gridCol w:w="2618"/>
      </w:tblGrid>
      <w:tr w:rsidR="004E5D66" w:rsidRPr="004E5D66" w14:paraId="53E967B4" w14:textId="77777777" w:rsidTr="00A04D96">
        <w:trPr>
          <w:trHeight w:val="20"/>
          <w:jc w:val="center"/>
        </w:trPr>
        <w:tc>
          <w:tcPr>
            <w:tcW w:w="0" w:type="auto"/>
            <w:vAlign w:val="center"/>
            <w:hideMark/>
          </w:tcPr>
          <w:p w14:paraId="2890F11B" w14:textId="77777777" w:rsidR="00BF1523" w:rsidRPr="004E5D66" w:rsidRDefault="00BF1523" w:rsidP="00BF1523">
            <w:pPr>
              <w:pStyle w:val="TAH"/>
              <w:rPr>
                <w:lang w:eastAsia="ja-JP"/>
              </w:rPr>
            </w:pPr>
            <w:bookmarkStart w:id="5179" w:name="_Toc13859"/>
            <w:bookmarkStart w:id="5180" w:name="_Toc121933099"/>
            <w:bookmarkStart w:id="5181" w:name="_Toc121908813"/>
            <w:bookmarkStart w:id="5182" w:name="_Toc124186608"/>
            <w:bookmarkStart w:id="5183" w:name="_Toc137240795"/>
            <w:bookmarkStart w:id="5184" w:name="_Toc137244898"/>
            <w:bookmarkStart w:id="5185" w:name="_Toc138894112"/>
            <w:bookmarkStart w:id="5186" w:name="_Toc138894344"/>
            <w:bookmarkStart w:id="5187" w:name="_Toc145036737"/>
            <w:bookmarkStart w:id="5188" w:name="_Toc153189029"/>
            <w:bookmarkStart w:id="5189" w:name="_Toc155672312"/>
            <w:bookmarkStart w:id="5190" w:name="_Toc161927955"/>
            <w:bookmarkStart w:id="5191" w:name="_Toc163213452"/>
            <w:bookmarkStart w:id="5192" w:name="_Toc169794855"/>
            <w:bookmarkStart w:id="5193" w:name="_Toc171510483"/>
            <w:r w:rsidRPr="004E5D66">
              <w:rPr>
                <w:lang w:eastAsia="ja-JP"/>
              </w:rPr>
              <w:t>Reference channel</w:t>
            </w:r>
          </w:p>
        </w:tc>
        <w:tc>
          <w:tcPr>
            <w:tcW w:w="0" w:type="auto"/>
            <w:vAlign w:val="center"/>
          </w:tcPr>
          <w:p w14:paraId="5B7E5859" w14:textId="77777777" w:rsidR="00BF1523" w:rsidRPr="004E5D66" w:rsidRDefault="00BF1523" w:rsidP="00BF1523">
            <w:pPr>
              <w:pStyle w:val="TAH"/>
              <w:rPr>
                <w:lang w:eastAsia="zh-CN"/>
              </w:rPr>
            </w:pPr>
            <w:r w:rsidRPr="004E5D66">
              <w:rPr>
                <w:lang w:eastAsia="zh-CN"/>
              </w:rPr>
              <w:t xml:space="preserve">A15-1 for both FDD and TDD </w:t>
            </w:r>
          </w:p>
          <w:p w14:paraId="1910295F" w14:textId="77777777" w:rsidR="00BF1523" w:rsidRPr="004E5D66" w:rsidRDefault="00BF1523" w:rsidP="00BF1523">
            <w:pPr>
              <w:pStyle w:val="TAH"/>
              <w:rPr>
                <w:lang w:eastAsia="zh-CN"/>
              </w:rPr>
            </w:pPr>
            <w:r w:rsidRPr="004E5D66">
              <w:rPr>
                <w:lang w:eastAsia="zh-CN"/>
              </w:rPr>
              <w:t>operation</w:t>
            </w:r>
          </w:p>
        </w:tc>
        <w:tc>
          <w:tcPr>
            <w:tcW w:w="2618" w:type="dxa"/>
            <w:vAlign w:val="center"/>
          </w:tcPr>
          <w:p w14:paraId="1C0FEF97" w14:textId="77777777" w:rsidR="00BF1523" w:rsidRPr="004E5D66" w:rsidRDefault="00BF1523" w:rsidP="00BF1523">
            <w:pPr>
              <w:pStyle w:val="TAH"/>
              <w:rPr>
                <w:lang w:eastAsia="zh-CN"/>
              </w:rPr>
            </w:pPr>
            <w:r w:rsidRPr="004E5D66">
              <w:rPr>
                <w:lang w:eastAsia="zh-CN"/>
              </w:rPr>
              <w:t xml:space="preserve">A15-2 for FDD </w:t>
            </w:r>
          </w:p>
          <w:p w14:paraId="2A6731AC" w14:textId="77777777" w:rsidR="00BF1523" w:rsidRPr="004E5D66" w:rsidRDefault="00BF1523" w:rsidP="00BF1523">
            <w:pPr>
              <w:pStyle w:val="TAH"/>
              <w:rPr>
                <w:lang w:eastAsia="zh-CN"/>
              </w:rPr>
            </w:pPr>
            <w:r w:rsidRPr="004E5D66">
              <w:rPr>
                <w:lang w:eastAsia="zh-CN"/>
              </w:rPr>
              <w:t>operation only</w:t>
            </w:r>
          </w:p>
        </w:tc>
      </w:tr>
      <w:tr w:rsidR="004E5D66" w:rsidRPr="004E5D66" w14:paraId="37A3DBDC" w14:textId="77777777" w:rsidTr="00A04D96">
        <w:trPr>
          <w:trHeight w:val="20"/>
          <w:jc w:val="center"/>
        </w:trPr>
        <w:tc>
          <w:tcPr>
            <w:tcW w:w="0" w:type="auto"/>
            <w:vAlign w:val="center"/>
            <w:hideMark/>
          </w:tcPr>
          <w:p w14:paraId="3C3C4486" w14:textId="77777777" w:rsidR="00BF1523" w:rsidRPr="004E5D66" w:rsidRDefault="00BF1523" w:rsidP="00BF1523">
            <w:pPr>
              <w:pStyle w:val="TAL"/>
              <w:rPr>
                <w:lang w:eastAsia="ja-JP"/>
              </w:rPr>
            </w:pPr>
            <w:r w:rsidRPr="004E5D66">
              <w:rPr>
                <w:lang w:eastAsia="ja-JP"/>
              </w:rPr>
              <w:t>Subcarrier spacing (kHz)</w:t>
            </w:r>
          </w:p>
        </w:tc>
        <w:tc>
          <w:tcPr>
            <w:tcW w:w="0" w:type="auto"/>
            <w:vAlign w:val="center"/>
          </w:tcPr>
          <w:p w14:paraId="6F1DA43D" w14:textId="77777777" w:rsidR="00BF1523" w:rsidRPr="004E5D66" w:rsidRDefault="00BF1523" w:rsidP="00BF1523">
            <w:pPr>
              <w:pStyle w:val="TAC"/>
              <w:rPr>
                <w:lang w:eastAsia="ja-JP"/>
              </w:rPr>
            </w:pPr>
            <w:r w:rsidRPr="004E5D66">
              <w:rPr>
                <w:lang w:eastAsia="ja-JP"/>
              </w:rPr>
              <w:t>15</w:t>
            </w:r>
          </w:p>
        </w:tc>
        <w:tc>
          <w:tcPr>
            <w:tcW w:w="2618" w:type="dxa"/>
            <w:vAlign w:val="center"/>
          </w:tcPr>
          <w:p w14:paraId="5F32B703" w14:textId="77777777" w:rsidR="00BF1523" w:rsidRPr="004E5D66" w:rsidRDefault="00BF1523" w:rsidP="00BF1523">
            <w:pPr>
              <w:pStyle w:val="TAC"/>
              <w:rPr>
                <w:lang w:eastAsia="ja-JP"/>
              </w:rPr>
            </w:pPr>
            <w:r w:rsidRPr="004E5D66">
              <w:rPr>
                <w:lang w:eastAsia="ja-JP"/>
              </w:rPr>
              <w:t>3.75</w:t>
            </w:r>
          </w:p>
        </w:tc>
      </w:tr>
      <w:tr w:rsidR="004E5D66" w:rsidRPr="004E5D66" w14:paraId="1A5B1228" w14:textId="77777777" w:rsidTr="00A04D96">
        <w:trPr>
          <w:trHeight w:val="20"/>
          <w:jc w:val="center"/>
        </w:trPr>
        <w:tc>
          <w:tcPr>
            <w:tcW w:w="0" w:type="auto"/>
            <w:vAlign w:val="center"/>
            <w:hideMark/>
          </w:tcPr>
          <w:p w14:paraId="243664BC" w14:textId="19E343B1" w:rsidR="00BF1523" w:rsidRPr="004E5D66" w:rsidRDefault="00BF1523" w:rsidP="00BF1523">
            <w:pPr>
              <w:pStyle w:val="TAL"/>
              <w:rPr>
                <w:lang w:eastAsia="ja-JP"/>
              </w:rPr>
            </w:pPr>
            <w:r w:rsidRPr="004E5D66">
              <w:rPr>
                <w:lang w:eastAsia="ja-JP"/>
              </w:rPr>
              <w:t xml:space="preserve">Number of </w:t>
            </w:r>
            <w:r w:rsidR="00306E24" w:rsidRPr="004E5D66">
              <w:rPr>
                <w:lang w:eastAsia="ja-JP"/>
              </w:rPr>
              <w:t>tones</w:t>
            </w:r>
          </w:p>
        </w:tc>
        <w:tc>
          <w:tcPr>
            <w:tcW w:w="0" w:type="auto"/>
            <w:vAlign w:val="center"/>
          </w:tcPr>
          <w:p w14:paraId="55C343A8" w14:textId="77777777" w:rsidR="00BF1523" w:rsidRPr="004E5D66" w:rsidRDefault="00BF1523" w:rsidP="00BF1523">
            <w:pPr>
              <w:pStyle w:val="TAC"/>
              <w:rPr>
                <w:lang w:eastAsia="ja-JP"/>
              </w:rPr>
            </w:pPr>
            <w:r w:rsidRPr="004E5D66">
              <w:rPr>
                <w:lang w:eastAsia="ja-JP"/>
              </w:rPr>
              <w:t>1</w:t>
            </w:r>
          </w:p>
        </w:tc>
        <w:tc>
          <w:tcPr>
            <w:tcW w:w="2618" w:type="dxa"/>
            <w:vAlign w:val="center"/>
          </w:tcPr>
          <w:p w14:paraId="3F07692F" w14:textId="77777777" w:rsidR="00BF1523" w:rsidRPr="004E5D66" w:rsidRDefault="00BF1523" w:rsidP="00BF1523">
            <w:pPr>
              <w:pStyle w:val="TAC"/>
              <w:rPr>
                <w:lang w:eastAsia="ja-JP"/>
              </w:rPr>
            </w:pPr>
            <w:r w:rsidRPr="004E5D66">
              <w:rPr>
                <w:lang w:eastAsia="ja-JP"/>
              </w:rPr>
              <w:t>1</w:t>
            </w:r>
          </w:p>
        </w:tc>
      </w:tr>
      <w:tr w:rsidR="004E5D66" w:rsidRPr="004E5D66" w14:paraId="41011754" w14:textId="77777777" w:rsidTr="00A04D96">
        <w:trPr>
          <w:trHeight w:val="20"/>
          <w:jc w:val="center"/>
        </w:trPr>
        <w:tc>
          <w:tcPr>
            <w:tcW w:w="0" w:type="auto"/>
            <w:vAlign w:val="center"/>
            <w:hideMark/>
          </w:tcPr>
          <w:p w14:paraId="32D45974" w14:textId="77777777" w:rsidR="00BF1523" w:rsidRPr="004E5D66" w:rsidRDefault="00BF1523" w:rsidP="00BF1523">
            <w:pPr>
              <w:pStyle w:val="TAL"/>
              <w:rPr>
                <w:lang w:eastAsia="ja-JP"/>
              </w:rPr>
            </w:pPr>
            <w:r w:rsidRPr="004E5D66">
              <w:rPr>
                <w:lang w:eastAsia="ja-JP"/>
              </w:rPr>
              <w:t>Modulation</w:t>
            </w:r>
          </w:p>
        </w:tc>
        <w:tc>
          <w:tcPr>
            <w:tcW w:w="0" w:type="auto"/>
            <w:vAlign w:val="center"/>
          </w:tcPr>
          <w:p w14:paraId="17789793" w14:textId="77777777" w:rsidR="00BF1523" w:rsidRPr="004E5D66" w:rsidRDefault="00BF1523" w:rsidP="00BF1523">
            <w:pPr>
              <w:pStyle w:val="TAC"/>
              <w:rPr>
                <w:lang w:eastAsia="ja-JP"/>
              </w:rPr>
            </w:pPr>
            <w:r w:rsidRPr="004E5D66">
              <w:rPr>
                <w:lang w:eastAsia="ja-JP"/>
              </w:rPr>
              <w:t>π/4 QPSK</w:t>
            </w:r>
          </w:p>
        </w:tc>
        <w:tc>
          <w:tcPr>
            <w:tcW w:w="2618" w:type="dxa"/>
            <w:vAlign w:val="center"/>
          </w:tcPr>
          <w:p w14:paraId="085BB37A" w14:textId="77777777" w:rsidR="00BF1523" w:rsidRPr="004E5D66" w:rsidRDefault="00BF1523" w:rsidP="00BF1523">
            <w:pPr>
              <w:pStyle w:val="TAC"/>
              <w:rPr>
                <w:lang w:eastAsia="ja-JP"/>
              </w:rPr>
            </w:pPr>
            <w:r w:rsidRPr="004E5D66">
              <w:rPr>
                <w:lang w:eastAsia="ja-JP"/>
              </w:rPr>
              <w:t>π/4 QPSK</w:t>
            </w:r>
          </w:p>
        </w:tc>
      </w:tr>
      <w:tr w:rsidR="004E5D66" w:rsidRPr="004E5D66" w14:paraId="11EE2E5A" w14:textId="77777777" w:rsidTr="00A04D96">
        <w:trPr>
          <w:trHeight w:val="20"/>
          <w:jc w:val="center"/>
        </w:trPr>
        <w:tc>
          <w:tcPr>
            <w:tcW w:w="0" w:type="auto"/>
            <w:vAlign w:val="center"/>
          </w:tcPr>
          <w:p w14:paraId="61E8BA58" w14:textId="77777777" w:rsidR="00BF1523" w:rsidRPr="004E5D66" w:rsidRDefault="00BF1523" w:rsidP="00BF1523">
            <w:pPr>
              <w:pStyle w:val="TAL"/>
              <w:rPr>
                <w:lang w:eastAsia="ja-JP"/>
              </w:rPr>
            </w:pPr>
            <w:r w:rsidRPr="004E5D66">
              <w:rPr>
                <w:lang w:eastAsia="ja-JP"/>
              </w:rPr>
              <w:t>Diversity</w:t>
            </w:r>
          </w:p>
        </w:tc>
        <w:tc>
          <w:tcPr>
            <w:tcW w:w="0" w:type="auto"/>
            <w:vAlign w:val="center"/>
          </w:tcPr>
          <w:p w14:paraId="3841B117" w14:textId="77777777" w:rsidR="00BF1523" w:rsidRPr="004E5D66" w:rsidRDefault="00BF1523" w:rsidP="00BF1523">
            <w:pPr>
              <w:pStyle w:val="TAC"/>
              <w:rPr>
                <w:lang w:eastAsia="ja-JP"/>
              </w:rPr>
            </w:pPr>
            <w:r w:rsidRPr="004E5D66">
              <w:rPr>
                <w:lang w:eastAsia="ja-JP"/>
              </w:rPr>
              <w:t>No</w:t>
            </w:r>
          </w:p>
        </w:tc>
        <w:tc>
          <w:tcPr>
            <w:tcW w:w="2618" w:type="dxa"/>
            <w:vAlign w:val="center"/>
          </w:tcPr>
          <w:p w14:paraId="4B338124" w14:textId="77777777" w:rsidR="00BF1523" w:rsidRPr="004E5D66" w:rsidRDefault="00BF1523" w:rsidP="00BF1523">
            <w:pPr>
              <w:pStyle w:val="TAC"/>
              <w:rPr>
                <w:lang w:eastAsia="ja-JP"/>
              </w:rPr>
            </w:pPr>
            <w:r w:rsidRPr="004E5D66">
              <w:rPr>
                <w:lang w:eastAsia="ja-JP"/>
              </w:rPr>
              <w:t>No</w:t>
            </w:r>
          </w:p>
        </w:tc>
      </w:tr>
      <w:tr w:rsidR="004E5D66" w:rsidRPr="004E5D66" w14:paraId="6A667B32" w14:textId="77777777" w:rsidTr="00A04D96">
        <w:trPr>
          <w:trHeight w:val="20"/>
          <w:jc w:val="center"/>
        </w:trPr>
        <w:tc>
          <w:tcPr>
            <w:tcW w:w="0" w:type="auto"/>
            <w:vAlign w:val="center"/>
          </w:tcPr>
          <w:p w14:paraId="7974F83A" w14:textId="77777777" w:rsidR="00BF1523" w:rsidRPr="004E5D66" w:rsidRDefault="00BF1523" w:rsidP="00BF1523">
            <w:pPr>
              <w:pStyle w:val="TAL"/>
              <w:rPr>
                <w:lang w:eastAsia="ja-JP"/>
              </w:rPr>
            </w:pPr>
            <w:r w:rsidRPr="004E5D66">
              <w:rPr>
                <w:lang w:eastAsia="ja-JP"/>
              </w:rPr>
              <w:t>Frequency offset</w:t>
            </w:r>
          </w:p>
        </w:tc>
        <w:tc>
          <w:tcPr>
            <w:tcW w:w="0" w:type="auto"/>
            <w:vAlign w:val="center"/>
          </w:tcPr>
          <w:p w14:paraId="1763B87E" w14:textId="77777777" w:rsidR="00BF1523" w:rsidRPr="004E5D66" w:rsidRDefault="00BF1523" w:rsidP="00BF1523">
            <w:pPr>
              <w:pStyle w:val="TAC"/>
              <w:rPr>
                <w:lang w:eastAsia="ja-JP"/>
              </w:rPr>
            </w:pPr>
            <w:r w:rsidRPr="004E5D66">
              <w:rPr>
                <w:lang w:eastAsia="ja-JP"/>
              </w:rPr>
              <w:t>0</w:t>
            </w:r>
          </w:p>
        </w:tc>
        <w:tc>
          <w:tcPr>
            <w:tcW w:w="2618" w:type="dxa"/>
            <w:vAlign w:val="center"/>
          </w:tcPr>
          <w:p w14:paraId="67A97125" w14:textId="77777777" w:rsidR="00BF1523" w:rsidRPr="004E5D66" w:rsidRDefault="00BF1523" w:rsidP="00BF1523">
            <w:pPr>
              <w:pStyle w:val="TAC"/>
              <w:rPr>
                <w:lang w:eastAsia="ja-JP"/>
              </w:rPr>
            </w:pPr>
            <w:r w:rsidRPr="004E5D66">
              <w:rPr>
                <w:lang w:eastAsia="ja-JP"/>
              </w:rPr>
              <w:t>0</w:t>
            </w:r>
          </w:p>
        </w:tc>
      </w:tr>
      <w:tr w:rsidR="004E5D66" w:rsidRPr="004E5D66" w14:paraId="77B6B076" w14:textId="77777777" w:rsidTr="00A04D96">
        <w:trPr>
          <w:trHeight w:val="20"/>
          <w:jc w:val="center"/>
        </w:trPr>
        <w:tc>
          <w:tcPr>
            <w:tcW w:w="0" w:type="auto"/>
            <w:vAlign w:val="center"/>
            <w:hideMark/>
          </w:tcPr>
          <w:p w14:paraId="7891166F" w14:textId="77777777" w:rsidR="00BF1523" w:rsidRPr="004E5D66" w:rsidRDefault="00BF1523" w:rsidP="00BF1523">
            <w:pPr>
              <w:pStyle w:val="TAL"/>
              <w:rPr>
                <w:lang w:eastAsia="ja-JP"/>
              </w:rPr>
            </w:pPr>
            <w:r w:rsidRPr="004E5D66">
              <w:rPr>
                <w:lang w:eastAsia="ja-JP"/>
              </w:rPr>
              <w:t>IMCS / ITBS</w:t>
            </w:r>
          </w:p>
        </w:tc>
        <w:tc>
          <w:tcPr>
            <w:tcW w:w="0" w:type="auto"/>
            <w:vAlign w:val="center"/>
          </w:tcPr>
          <w:p w14:paraId="7116A864" w14:textId="77777777" w:rsidR="00BF1523" w:rsidRPr="004E5D66" w:rsidRDefault="00BF1523" w:rsidP="00BF1523">
            <w:pPr>
              <w:pStyle w:val="TAC"/>
              <w:rPr>
                <w:lang w:eastAsia="ja-JP"/>
              </w:rPr>
            </w:pPr>
            <w:r w:rsidRPr="004E5D66">
              <w:rPr>
                <w:lang w:eastAsia="ja-JP"/>
              </w:rPr>
              <w:t>7 / 7</w:t>
            </w:r>
          </w:p>
        </w:tc>
        <w:tc>
          <w:tcPr>
            <w:tcW w:w="2618" w:type="dxa"/>
            <w:vAlign w:val="center"/>
          </w:tcPr>
          <w:p w14:paraId="0D46FF24" w14:textId="77777777" w:rsidR="00BF1523" w:rsidRPr="004E5D66" w:rsidRDefault="00BF1523" w:rsidP="00BF1523">
            <w:pPr>
              <w:pStyle w:val="TAC"/>
              <w:rPr>
                <w:lang w:eastAsia="ja-JP"/>
              </w:rPr>
            </w:pPr>
            <w:r w:rsidRPr="004E5D66">
              <w:rPr>
                <w:lang w:eastAsia="ja-JP"/>
              </w:rPr>
              <w:t>7 / 7</w:t>
            </w:r>
          </w:p>
        </w:tc>
      </w:tr>
      <w:tr w:rsidR="004E5D66" w:rsidRPr="004E5D66" w14:paraId="7249E0CB" w14:textId="77777777" w:rsidTr="00A04D96">
        <w:trPr>
          <w:trHeight w:val="20"/>
          <w:jc w:val="center"/>
        </w:trPr>
        <w:tc>
          <w:tcPr>
            <w:tcW w:w="0" w:type="auto"/>
            <w:vAlign w:val="center"/>
            <w:hideMark/>
          </w:tcPr>
          <w:p w14:paraId="369C9B66" w14:textId="77777777" w:rsidR="00BF1523" w:rsidRPr="004E5D66" w:rsidRDefault="00BF1523" w:rsidP="00BF1523">
            <w:pPr>
              <w:pStyle w:val="TAL"/>
              <w:rPr>
                <w:lang w:eastAsia="ja-JP"/>
              </w:rPr>
            </w:pPr>
            <w:r w:rsidRPr="004E5D66">
              <w:rPr>
                <w:lang w:eastAsia="ja-JP"/>
              </w:rPr>
              <w:t xml:space="preserve">Payload size (bits) </w:t>
            </w:r>
          </w:p>
        </w:tc>
        <w:tc>
          <w:tcPr>
            <w:tcW w:w="0" w:type="auto"/>
            <w:vAlign w:val="center"/>
          </w:tcPr>
          <w:p w14:paraId="31026DB3" w14:textId="77777777" w:rsidR="00BF1523" w:rsidRPr="004E5D66" w:rsidRDefault="00BF1523" w:rsidP="00BF1523">
            <w:pPr>
              <w:pStyle w:val="TAC"/>
              <w:rPr>
                <w:lang w:eastAsia="ja-JP"/>
              </w:rPr>
            </w:pPr>
            <w:r w:rsidRPr="004E5D66">
              <w:rPr>
                <w:lang w:eastAsia="ja-JP"/>
              </w:rPr>
              <w:t>104</w:t>
            </w:r>
          </w:p>
        </w:tc>
        <w:tc>
          <w:tcPr>
            <w:tcW w:w="2618" w:type="dxa"/>
            <w:vAlign w:val="center"/>
          </w:tcPr>
          <w:p w14:paraId="4537371B" w14:textId="77777777" w:rsidR="00BF1523" w:rsidRPr="004E5D66" w:rsidRDefault="00BF1523" w:rsidP="00BF1523">
            <w:pPr>
              <w:pStyle w:val="TAC"/>
              <w:rPr>
                <w:lang w:eastAsia="ja-JP"/>
              </w:rPr>
            </w:pPr>
            <w:r w:rsidRPr="004E5D66">
              <w:rPr>
                <w:lang w:eastAsia="ja-JP"/>
              </w:rPr>
              <w:t>104</w:t>
            </w:r>
          </w:p>
        </w:tc>
      </w:tr>
      <w:tr w:rsidR="004E5D66" w:rsidRPr="004E5D66" w14:paraId="2D092EF6" w14:textId="77777777" w:rsidTr="00A04D96">
        <w:trPr>
          <w:trHeight w:val="20"/>
          <w:jc w:val="center"/>
        </w:trPr>
        <w:tc>
          <w:tcPr>
            <w:tcW w:w="0" w:type="auto"/>
            <w:vAlign w:val="center"/>
            <w:hideMark/>
          </w:tcPr>
          <w:p w14:paraId="1741D1B8" w14:textId="77777777" w:rsidR="00BF1523" w:rsidRPr="004E5D66" w:rsidRDefault="00BF1523" w:rsidP="00BF1523">
            <w:pPr>
              <w:pStyle w:val="TAL"/>
              <w:rPr>
                <w:lang w:eastAsia="ja-JP"/>
              </w:rPr>
            </w:pPr>
            <w:r w:rsidRPr="004E5D66">
              <w:rPr>
                <w:lang w:eastAsia="ja-JP"/>
              </w:rPr>
              <w:t>Allocated resource units</w:t>
            </w:r>
          </w:p>
        </w:tc>
        <w:tc>
          <w:tcPr>
            <w:tcW w:w="0" w:type="auto"/>
            <w:vAlign w:val="center"/>
          </w:tcPr>
          <w:p w14:paraId="531750FE" w14:textId="77777777" w:rsidR="00BF1523" w:rsidRPr="004E5D66" w:rsidRDefault="00BF1523" w:rsidP="00BF1523">
            <w:pPr>
              <w:pStyle w:val="TAC"/>
              <w:rPr>
                <w:lang w:eastAsia="ja-JP"/>
              </w:rPr>
            </w:pPr>
            <w:r w:rsidRPr="004E5D66">
              <w:rPr>
                <w:lang w:eastAsia="ja-JP"/>
              </w:rPr>
              <w:t>1</w:t>
            </w:r>
          </w:p>
        </w:tc>
        <w:tc>
          <w:tcPr>
            <w:tcW w:w="2618" w:type="dxa"/>
            <w:vAlign w:val="center"/>
          </w:tcPr>
          <w:p w14:paraId="408AEF40" w14:textId="77777777" w:rsidR="00BF1523" w:rsidRPr="004E5D66" w:rsidRDefault="00BF1523" w:rsidP="00BF1523">
            <w:pPr>
              <w:pStyle w:val="TAC"/>
              <w:rPr>
                <w:lang w:eastAsia="ja-JP"/>
              </w:rPr>
            </w:pPr>
            <w:r w:rsidRPr="004E5D66">
              <w:rPr>
                <w:lang w:eastAsia="ja-JP"/>
              </w:rPr>
              <w:t>1</w:t>
            </w:r>
          </w:p>
        </w:tc>
      </w:tr>
      <w:tr w:rsidR="004E5D66" w:rsidRPr="004E5D66" w14:paraId="087CE86C" w14:textId="77777777" w:rsidTr="00A04D96">
        <w:trPr>
          <w:trHeight w:val="20"/>
          <w:jc w:val="center"/>
        </w:trPr>
        <w:tc>
          <w:tcPr>
            <w:tcW w:w="0" w:type="auto"/>
            <w:vAlign w:val="center"/>
            <w:hideMark/>
          </w:tcPr>
          <w:p w14:paraId="545B5C7F" w14:textId="77777777" w:rsidR="00BF1523" w:rsidRPr="004E5D66" w:rsidRDefault="00BF1523" w:rsidP="00BF1523">
            <w:pPr>
              <w:pStyle w:val="TAL"/>
              <w:rPr>
                <w:lang w:eastAsia="ja-JP"/>
              </w:rPr>
            </w:pPr>
            <w:r w:rsidRPr="004E5D66">
              <w:rPr>
                <w:lang w:eastAsia="ja-JP"/>
              </w:rPr>
              <w:t xml:space="preserve">Transport block CRC (bits) </w:t>
            </w:r>
          </w:p>
        </w:tc>
        <w:tc>
          <w:tcPr>
            <w:tcW w:w="0" w:type="auto"/>
            <w:vAlign w:val="center"/>
          </w:tcPr>
          <w:p w14:paraId="4FF858C4" w14:textId="77777777" w:rsidR="00BF1523" w:rsidRPr="004E5D66" w:rsidRDefault="00BF1523" w:rsidP="00BF1523">
            <w:pPr>
              <w:pStyle w:val="TAC"/>
              <w:rPr>
                <w:lang w:eastAsia="ja-JP"/>
              </w:rPr>
            </w:pPr>
            <w:r w:rsidRPr="004E5D66">
              <w:rPr>
                <w:lang w:eastAsia="ja-JP"/>
              </w:rPr>
              <w:t>24</w:t>
            </w:r>
          </w:p>
        </w:tc>
        <w:tc>
          <w:tcPr>
            <w:tcW w:w="2618" w:type="dxa"/>
            <w:vAlign w:val="center"/>
          </w:tcPr>
          <w:p w14:paraId="05722EE0" w14:textId="77777777" w:rsidR="00BF1523" w:rsidRPr="004E5D66" w:rsidRDefault="00BF1523" w:rsidP="00BF1523">
            <w:pPr>
              <w:pStyle w:val="TAC"/>
              <w:rPr>
                <w:lang w:eastAsia="ja-JP"/>
              </w:rPr>
            </w:pPr>
            <w:r w:rsidRPr="004E5D66">
              <w:rPr>
                <w:lang w:eastAsia="ja-JP"/>
              </w:rPr>
              <w:t>24</w:t>
            </w:r>
          </w:p>
        </w:tc>
      </w:tr>
      <w:tr w:rsidR="004E5D66" w:rsidRPr="004E5D66" w14:paraId="30FBDBE7" w14:textId="77777777" w:rsidTr="00A04D96">
        <w:trPr>
          <w:trHeight w:val="20"/>
          <w:jc w:val="center"/>
        </w:trPr>
        <w:tc>
          <w:tcPr>
            <w:tcW w:w="0" w:type="auto"/>
            <w:vAlign w:val="center"/>
            <w:hideMark/>
          </w:tcPr>
          <w:p w14:paraId="3AED2EAF" w14:textId="77777777" w:rsidR="00BF1523" w:rsidRPr="004E5D66" w:rsidRDefault="00BF1523" w:rsidP="00BF1523">
            <w:pPr>
              <w:pStyle w:val="TAL"/>
              <w:rPr>
                <w:lang w:eastAsia="ja-JP"/>
              </w:rPr>
            </w:pPr>
            <w:r w:rsidRPr="004E5D66">
              <w:rPr>
                <w:lang w:eastAsia="ja-JP"/>
              </w:rPr>
              <w:t>Coding rate (target)</w:t>
            </w:r>
          </w:p>
        </w:tc>
        <w:tc>
          <w:tcPr>
            <w:tcW w:w="0" w:type="auto"/>
            <w:vAlign w:val="center"/>
          </w:tcPr>
          <w:p w14:paraId="3824B2F0" w14:textId="77777777" w:rsidR="00BF1523" w:rsidRPr="004E5D66" w:rsidRDefault="00BF1523" w:rsidP="00BF1523">
            <w:pPr>
              <w:pStyle w:val="TAC"/>
              <w:rPr>
                <w:lang w:eastAsia="ja-JP"/>
              </w:rPr>
            </w:pPr>
            <w:r w:rsidRPr="004E5D66">
              <w:rPr>
                <w:lang w:eastAsia="ja-JP"/>
              </w:rPr>
              <w:t>2/3</w:t>
            </w:r>
          </w:p>
        </w:tc>
        <w:tc>
          <w:tcPr>
            <w:tcW w:w="2618" w:type="dxa"/>
            <w:vAlign w:val="center"/>
          </w:tcPr>
          <w:p w14:paraId="72F15FFA" w14:textId="77777777" w:rsidR="00BF1523" w:rsidRPr="004E5D66" w:rsidRDefault="00BF1523" w:rsidP="00BF1523">
            <w:pPr>
              <w:pStyle w:val="TAC"/>
              <w:rPr>
                <w:lang w:eastAsia="ja-JP"/>
              </w:rPr>
            </w:pPr>
            <w:r w:rsidRPr="004E5D66">
              <w:rPr>
                <w:lang w:eastAsia="ja-JP"/>
              </w:rPr>
              <w:t>2/3</w:t>
            </w:r>
          </w:p>
        </w:tc>
      </w:tr>
      <w:tr w:rsidR="004E5D66" w:rsidRPr="004E5D66" w14:paraId="6E1DF576" w14:textId="77777777" w:rsidTr="00A04D96">
        <w:trPr>
          <w:trHeight w:val="20"/>
          <w:jc w:val="center"/>
        </w:trPr>
        <w:tc>
          <w:tcPr>
            <w:tcW w:w="0" w:type="auto"/>
            <w:vAlign w:val="center"/>
            <w:hideMark/>
          </w:tcPr>
          <w:p w14:paraId="492FFDEA" w14:textId="77777777" w:rsidR="00BF1523" w:rsidRPr="004E5D66" w:rsidRDefault="00BF1523" w:rsidP="00BF1523">
            <w:pPr>
              <w:pStyle w:val="TAL"/>
              <w:rPr>
                <w:lang w:eastAsia="ja-JP"/>
              </w:rPr>
            </w:pPr>
            <w:r w:rsidRPr="004E5D66">
              <w:rPr>
                <w:lang w:eastAsia="ja-JP"/>
              </w:rPr>
              <w:t>Coding Rate</w:t>
            </w:r>
          </w:p>
        </w:tc>
        <w:tc>
          <w:tcPr>
            <w:tcW w:w="0" w:type="auto"/>
            <w:vAlign w:val="center"/>
          </w:tcPr>
          <w:p w14:paraId="512CE168" w14:textId="77777777" w:rsidR="00BF1523" w:rsidRPr="004E5D66" w:rsidRDefault="00BF1523" w:rsidP="00BF1523">
            <w:pPr>
              <w:pStyle w:val="TAC"/>
              <w:rPr>
                <w:lang w:eastAsia="ja-JP"/>
              </w:rPr>
            </w:pPr>
            <w:r w:rsidRPr="004E5D66">
              <w:rPr>
                <w:lang w:eastAsia="ja-JP"/>
              </w:rPr>
              <w:t>0.67</w:t>
            </w:r>
          </w:p>
        </w:tc>
        <w:tc>
          <w:tcPr>
            <w:tcW w:w="2618" w:type="dxa"/>
            <w:vAlign w:val="center"/>
          </w:tcPr>
          <w:p w14:paraId="41D04619" w14:textId="77777777" w:rsidR="00BF1523" w:rsidRPr="004E5D66" w:rsidRDefault="00BF1523" w:rsidP="00BF1523">
            <w:pPr>
              <w:pStyle w:val="TAC"/>
              <w:rPr>
                <w:lang w:eastAsia="ja-JP"/>
              </w:rPr>
            </w:pPr>
            <w:r w:rsidRPr="004E5D66">
              <w:rPr>
                <w:lang w:eastAsia="ja-JP"/>
              </w:rPr>
              <w:t>0.67</w:t>
            </w:r>
          </w:p>
        </w:tc>
      </w:tr>
      <w:tr w:rsidR="004E5D66" w:rsidRPr="004E5D66" w14:paraId="75034E48" w14:textId="77777777" w:rsidTr="00A04D96">
        <w:trPr>
          <w:trHeight w:val="20"/>
          <w:jc w:val="center"/>
        </w:trPr>
        <w:tc>
          <w:tcPr>
            <w:tcW w:w="0" w:type="auto"/>
            <w:vAlign w:val="center"/>
            <w:hideMark/>
          </w:tcPr>
          <w:p w14:paraId="0E5E9B8B" w14:textId="77777777" w:rsidR="00BF1523" w:rsidRPr="004E5D66" w:rsidRDefault="00BF1523" w:rsidP="00BF1523">
            <w:pPr>
              <w:pStyle w:val="TAL"/>
              <w:rPr>
                <w:lang w:eastAsia="ja-JP"/>
              </w:rPr>
            </w:pPr>
            <w:r w:rsidRPr="004E5D66">
              <w:rPr>
                <w:lang w:eastAsia="ja-JP"/>
              </w:rPr>
              <w:t>Code block CRC size (bits)</w:t>
            </w:r>
          </w:p>
        </w:tc>
        <w:tc>
          <w:tcPr>
            <w:tcW w:w="0" w:type="auto"/>
            <w:vAlign w:val="center"/>
          </w:tcPr>
          <w:p w14:paraId="5E81D7B8" w14:textId="77777777" w:rsidR="00BF1523" w:rsidRPr="004E5D66" w:rsidRDefault="00BF1523" w:rsidP="00BF1523">
            <w:pPr>
              <w:pStyle w:val="TAC"/>
              <w:rPr>
                <w:lang w:eastAsia="ja-JP"/>
              </w:rPr>
            </w:pPr>
            <w:r w:rsidRPr="004E5D66">
              <w:rPr>
                <w:lang w:eastAsia="ja-JP"/>
              </w:rPr>
              <w:t>0</w:t>
            </w:r>
          </w:p>
        </w:tc>
        <w:tc>
          <w:tcPr>
            <w:tcW w:w="2618" w:type="dxa"/>
            <w:vAlign w:val="center"/>
          </w:tcPr>
          <w:p w14:paraId="363D9ED6" w14:textId="77777777" w:rsidR="00BF1523" w:rsidRPr="004E5D66" w:rsidRDefault="00BF1523" w:rsidP="00BF1523">
            <w:pPr>
              <w:pStyle w:val="TAC"/>
              <w:rPr>
                <w:lang w:eastAsia="ja-JP"/>
              </w:rPr>
            </w:pPr>
            <w:r w:rsidRPr="004E5D66">
              <w:rPr>
                <w:lang w:eastAsia="ja-JP"/>
              </w:rPr>
              <w:t>0</w:t>
            </w:r>
          </w:p>
        </w:tc>
      </w:tr>
      <w:tr w:rsidR="004E5D66" w:rsidRPr="004E5D66" w14:paraId="2BE4AC0A" w14:textId="77777777" w:rsidTr="00A04D96">
        <w:trPr>
          <w:trHeight w:val="20"/>
          <w:jc w:val="center"/>
        </w:trPr>
        <w:tc>
          <w:tcPr>
            <w:tcW w:w="0" w:type="auto"/>
            <w:vAlign w:val="center"/>
            <w:hideMark/>
          </w:tcPr>
          <w:p w14:paraId="1ADF187E" w14:textId="77777777" w:rsidR="00BF1523" w:rsidRPr="004E5D66" w:rsidRDefault="00BF1523" w:rsidP="00BF1523">
            <w:pPr>
              <w:pStyle w:val="TAL"/>
              <w:rPr>
                <w:lang w:eastAsia="ja-JP"/>
              </w:rPr>
            </w:pPr>
            <w:r w:rsidRPr="004E5D66">
              <w:rPr>
                <w:lang w:eastAsia="ja-JP"/>
              </w:rPr>
              <w:t>Number of code blocks – C</w:t>
            </w:r>
          </w:p>
        </w:tc>
        <w:tc>
          <w:tcPr>
            <w:tcW w:w="0" w:type="auto"/>
            <w:vAlign w:val="center"/>
          </w:tcPr>
          <w:p w14:paraId="7BBB68D2" w14:textId="77777777" w:rsidR="00BF1523" w:rsidRPr="004E5D66" w:rsidRDefault="00BF1523" w:rsidP="00BF1523">
            <w:pPr>
              <w:pStyle w:val="TAC"/>
              <w:rPr>
                <w:lang w:eastAsia="ja-JP"/>
              </w:rPr>
            </w:pPr>
            <w:r w:rsidRPr="004E5D66">
              <w:rPr>
                <w:lang w:eastAsia="ja-JP"/>
              </w:rPr>
              <w:t>1</w:t>
            </w:r>
          </w:p>
        </w:tc>
        <w:tc>
          <w:tcPr>
            <w:tcW w:w="2618" w:type="dxa"/>
            <w:vAlign w:val="center"/>
          </w:tcPr>
          <w:p w14:paraId="5FB13254" w14:textId="77777777" w:rsidR="00BF1523" w:rsidRPr="004E5D66" w:rsidRDefault="00BF1523" w:rsidP="00BF1523">
            <w:pPr>
              <w:pStyle w:val="TAC"/>
              <w:rPr>
                <w:lang w:eastAsia="ja-JP"/>
              </w:rPr>
            </w:pPr>
            <w:r w:rsidRPr="004E5D66">
              <w:rPr>
                <w:lang w:eastAsia="ja-JP"/>
              </w:rPr>
              <w:t>1</w:t>
            </w:r>
          </w:p>
        </w:tc>
      </w:tr>
      <w:tr w:rsidR="004E5D66" w:rsidRPr="004E5D66" w14:paraId="0D3A5AF3" w14:textId="77777777" w:rsidTr="00A04D96">
        <w:trPr>
          <w:trHeight w:val="20"/>
          <w:jc w:val="center"/>
        </w:trPr>
        <w:tc>
          <w:tcPr>
            <w:tcW w:w="0" w:type="auto"/>
            <w:vAlign w:val="center"/>
            <w:hideMark/>
          </w:tcPr>
          <w:p w14:paraId="7EA8C835" w14:textId="77777777" w:rsidR="00BF1523" w:rsidRPr="004E5D66" w:rsidRDefault="00BF1523" w:rsidP="00BF1523">
            <w:pPr>
              <w:pStyle w:val="TAL"/>
              <w:rPr>
                <w:lang w:eastAsia="ja-JP"/>
              </w:rPr>
            </w:pPr>
            <w:r w:rsidRPr="004E5D66">
              <w:rPr>
                <w:lang w:eastAsia="ja-JP"/>
              </w:rPr>
              <w:t>Total symbols per resource unit</w:t>
            </w:r>
          </w:p>
        </w:tc>
        <w:tc>
          <w:tcPr>
            <w:tcW w:w="0" w:type="auto"/>
            <w:vAlign w:val="center"/>
          </w:tcPr>
          <w:p w14:paraId="2C158B85" w14:textId="77777777" w:rsidR="00BF1523" w:rsidRPr="004E5D66" w:rsidRDefault="00BF1523" w:rsidP="00BF1523">
            <w:pPr>
              <w:pStyle w:val="TAC"/>
              <w:rPr>
                <w:lang w:eastAsia="ja-JP"/>
              </w:rPr>
            </w:pPr>
            <w:r w:rsidRPr="004E5D66">
              <w:rPr>
                <w:lang w:eastAsia="ja-JP"/>
              </w:rPr>
              <w:t>96</w:t>
            </w:r>
          </w:p>
        </w:tc>
        <w:tc>
          <w:tcPr>
            <w:tcW w:w="2618" w:type="dxa"/>
            <w:vAlign w:val="center"/>
          </w:tcPr>
          <w:p w14:paraId="5196474E" w14:textId="77777777" w:rsidR="00BF1523" w:rsidRPr="004E5D66" w:rsidRDefault="00BF1523" w:rsidP="00BF1523">
            <w:pPr>
              <w:pStyle w:val="TAC"/>
              <w:rPr>
                <w:lang w:eastAsia="ja-JP"/>
              </w:rPr>
            </w:pPr>
            <w:r w:rsidRPr="004E5D66">
              <w:rPr>
                <w:lang w:eastAsia="ja-JP"/>
              </w:rPr>
              <w:t>96</w:t>
            </w:r>
          </w:p>
        </w:tc>
      </w:tr>
      <w:tr w:rsidR="004E5D66" w:rsidRPr="004E5D66" w14:paraId="57B9BAD9" w14:textId="77777777" w:rsidTr="00A04D96">
        <w:trPr>
          <w:trHeight w:val="20"/>
          <w:jc w:val="center"/>
        </w:trPr>
        <w:tc>
          <w:tcPr>
            <w:tcW w:w="0" w:type="auto"/>
            <w:vAlign w:val="center"/>
            <w:hideMark/>
          </w:tcPr>
          <w:p w14:paraId="12BFC711" w14:textId="77777777" w:rsidR="00BF1523" w:rsidRPr="004E5D66" w:rsidRDefault="00BF1523" w:rsidP="00BF1523">
            <w:pPr>
              <w:pStyle w:val="TAL"/>
              <w:rPr>
                <w:lang w:eastAsia="ja-JP"/>
              </w:rPr>
            </w:pPr>
            <w:r w:rsidRPr="004E5D66">
              <w:rPr>
                <w:lang w:eastAsia="ja-JP"/>
              </w:rPr>
              <w:t>Total number of bits per resource unit</w:t>
            </w:r>
          </w:p>
        </w:tc>
        <w:tc>
          <w:tcPr>
            <w:tcW w:w="0" w:type="auto"/>
            <w:vAlign w:val="center"/>
          </w:tcPr>
          <w:p w14:paraId="62447FC9" w14:textId="77777777" w:rsidR="00BF1523" w:rsidRPr="004E5D66" w:rsidRDefault="00BF1523" w:rsidP="00BF1523">
            <w:pPr>
              <w:pStyle w:val="TAC"/>
              <w:rPr>
                <w:lang w:eastAsia="ja-JP"/>
              </w:rPr>
            </w:pPr>
            <w:r w:rsidRPr="004E5D66">
              <w:rPr>
                <w:lang w:eastAsia="ja-JP"/>
              </w:rPr>
              <w:t>192</w:t>
            </w:r>
          </w:p>
        </w:tc>
        <w:tc>
          <w:tcPr>
            <w:tcW w:w="2618" w:type="dxa"/>
            <w:vAlign w:val="center"/>
          </w:tcPr>
          <w:p w14:paraId="78E72D17" w14:textId="77777777" w:rsidR="00BF1523" w:rsidRPr="004E5D66" w:rsidRDefault="00BF1523" w:rsidP="00BF1523">
            <w:pPr>
              <w:pStyle w:val="TAC"/>
              <w:rPr>
                <w:lang w:eastAsia="ja-JP"/>
              </w:rPr>
            </w:pPr>
            <w:r w:rsidRPr="004E5D66">
              <w:rPr>
                <w:lang w:eastAsia="ja-JP"/>
              </w:rPr>
              <w:t>192</w:t>
            </w:r>
          </w:p>
        </w:tc>
      </w:tr>
      <w:tr w:rsidR="004E5D66" w:rsidRPr="004E5D66" w14:paraId="5B2E6C3B" w14:textId="77777777" w:rsidTr="00A04D96">
        <w:trPr>
          <w:trHeight w:val="20"/>
          <w:jc w:val="center"/>
        </w:trPr>
        <w:tc>
          <w:tcPr>
            <w:tcW w:w="0" w:type="auto"/>
            <w:vAlign w:val="center"/>
            <w:hideMark/>
          </w:tcPr>
          <w:p w14:paraId="0B41FB77" w14:textId="77777777" w:rsidR="00BF1523" w:rsidRPr="004E5D66" w:rsidRDefault="00BF1523" w:rsidP="00BF1523">
            <w:pPr>
              <w:pStyle w:val="TAL"/>
              <w:rPr>
                <w:lang w:eastAsia="ja-JP"/>
              </w:rPr>
            </w:pPr>
            <w:r w:rsidRPr="004E5D66">
              <w:rPr>
                <w:lang w:eastAsia="ja-JP"/>
              </w:rPr>
              <w:t>Tx time (ms)</w:t>
            </w:r>
          </w:p>
        </w:tc>
        <w:tc>
          <w:tcPr>
            <w:tcW w:w="0" w:type="auto"/>
            <w:vAlign w:val="center"/>
          </w:tcPr>
          <w:p w14:paraId="7D58B588" w14:textId="77777777" w:rsidR="00BF1523" w:rsidRPr="004E5D66" w:rsidRDefault="00BF1523" w:rsidP="00BF1523">
            <w:pPr>
              <w:pStyle w:val="TAC"/>
              <w:rPr>
                <w:lang w:eastAsia="zh-CN"/>
              </w:rPr>
            </w:pPr>
            <w:r w:rsidRPr="004E5D66">
              <w:rPr>
                <w:lang w:eastAsia="zh-CN"/>
              </w:rPr>
              <w:t>8</w:t>
            </w:r>
          </w:p>
        </w:tc>
        <w:tc>
          <w:tcPr>
            <w:tcW w:w="2618" w:type="dxa"/>
            <w:vAlign w:val="center"/>
          </w:tcPr>
          <w:p w14:paraId="4F39102D" w14:textId="77777777" w:rsidR="00BF1523" w:rsidRPr="004E5D66" w:rsidRDefault="00BF1523" w:rsidP="00BF1523">
            <w:pPr>
              <w:pStyle w:val="TAC"/>
              <w:rPr>
                <w:lang w:eastAsia="zh-CN"/>
              </w:rPr>
            </w:pPr>
            <w:r w:rsidRPr="004E5D66">
              <w:rPr>
                <w:lang w:eastAsia="zh-CN"/>
              </w:rPr>
              <w:t>32</w:t>
            </w:r>
          </w:p>
        </w:tc>
      </w:tr>
      <w:tr w:rsidR="004E5D66" w:rsidRPr="004E5D66" w14:paraId="41101BD0" w14:textId="77777777" w:rsidTr="00A04D96">
        <w:trPr>
          <w:trHeight w:val="20"/>
          <w:jc w:val="center"/>
        </w:trPr>
        <w:tc>
          <w:tcPr>
            <w:tcW w:w="0" w:type="auto"/>
          </w:tcPr>
          <w:p w14:paraId="1EFB0421" w14:textId="77777777" w:rsidR="00BF1523" w:rsidRPr="004E5D66" w:rsidRDefault="00BF1523" w:rsidP="00BF1523">
            <w:pPr>
              <w:pStyle w:val="TAL"/>
              <w:rPr>
                <w:lang w:eastAsia="ja-JP"/>
              </w:rPr>
            </w:pPr>
            <w:r w:rsidRPr="004E5D66">
              <w:rPr>
                <w:lang w:eastAsia="ja-JP"/>
              </w:rPr>
              <w:t>Frequency offset</w:t>
            </w:r>
          </w:p>
        </w:tc>
        <w:tc>
          <w:tcPr>
            <w:tcW w:w="0" w:type="auto"/>
          </w:tcPr>
          <w:p w14:paraId="1EDA20A9" w14:textId="77777777" w:rsidR="00BF1523" w:rsidRPr="004E5D66" w:rsidRDefault="00BF1523" w:rsidP="00BF1523">
            <w:pPr>
              <w:pStyle w:val="TAC"/>
              <w:rPr>
                <w:lang w:eastAsia="ja-JP"/>
              </w:rPr>
            </w:pPr>
            <w:r w:rsidRPr="004E5D66">
              <w:rPr>
                <w:lang w:eastAsia="ja-JP"/>
              </w:rPr>
              <w:t>0</w:t>
            </w:r>
          </w:p>
        </w:tc>
        <w:tc>
          <w:tcPr>
            <w:tcW w:w="2618" w:type="dxa"/>
          </w:tcPr>
          <w:p w14:paraId="3123AF7D" w14:textId="77777777" w:rsidR="00BF1523" w:rsidRPr="004E5D66" w:rsidRDefault="00BF1523" w:rsidP="00BF1523">
            <w:pPr>
              <w:pStyle w:val="TAC"/>
              <w:rPr>
                <w:lang w:eastAsia="ja-JP"/>
              </w:rPr>
            </w:pPr>
            <w:r w:rsidRPr="004E5D66">
              <w:rPr>
                <w:lang w:eastAsia="ja-JP"/>
              </w:rPr>
              <w:t>0</w:t>
            </w:r>
          </w:p>
        </w:tc>
      </w:tr>
      <w:tr w:rsidR="004E5D66" w:rsidRPr="004E5D66" w14:paraId="1A6B43B2" w14:textId="77777777" w:rsidTr="00A04D96">
        <w:trPr>
          <w:trHeight w:val="20"/>
          <w:jc w:val="center"/>
        </w:trPr>
        <w:tc>
          <w:tcPr>
            <w:tcW w:w="0" w:type="auto"/>
          </w:tcPr>
          <w:p w14:paraId="2207C664" w14:textId="77777777" w:rsidR="00BF1523" w:rsidRPr="004E5D66" w:rsidRDefault="00BF1523" w:rsidP="00BF1523">
            <w:pPr>
              <w:pStyle w:val="TAL"/>
              <w:rPr>
                <w:lang w:eastAsia="ja-JP"/>
              </w:rPr>
            </w:pPr>
            <w:r w:rsidRPr="004E5D66">
              <w:rPr>
                <w:lang w:eastAsia="ja-JP"/>
              </w:rPr>
              <w:t>Channel estimation length (ms) (NOTE)</w:t>
            </w:r>
          </w:p>
        </w:tc>
        <w:tc>
          <w:tcPr>
            <w:tcW w:w="0" w:type="auto"/>
          </w:tcPr>
          <w:p w14:paraId="1F52BD47" w14:textId="77777777" w:rsidR="00BF1523" w:rsidRPr="004E5D66" w:rsidRDefault="00BF1523" w:rsidP="00BF1523">
            <w:pPr>
              <w:pStyle w:val="TAC"/>
              <w:rPr>
                <w:lang w:eastAsia="ja-JP"/>
              </w:rPr>
            </w:pPr>
            <w:r w:rsidRPr="004E5D66">
              <w:rPr>
                <w:lang w:eastAsia="ja-JP"/>
              </w:rPr>
              <w:t>4</w:t>
            </w:r>
          </w:p>
        </w:tc>
        <w:tc>
          <w:tcPr>
            <w:tcW w:w="2618" w:type="dxa"/>
          </w:tcPr>
          <w:p w14:paraId="44340331" w14:textId="77777777" w:rsidR="00BF1523" w:rsidRPr="004E5D66" w:rsidRDefault="00BF1523" w:rsidP="00BF1523">
            <w:pPr>
              <w:pStyle w:val="TAC"/>
              <w:rPr>
                <w:lang w:eastAsia="ja-JP"/>
              </w:rPr>
            </w:pPr>
            <w:r w:rsidRPr="004E5D66">
              <w:rPr>
                <w:lang w:eastAsia="ja-JP"/>
              </w:rPr>
              <w:t>16</w:t>
            </w:r>
          </w:p>
        </w:tc>
      </w:tr>
      <w:tr w:rsidR="00BF1523" w:rsidRPr="004E5D66" w14:paraId="40E65CDB" w14:textId="77777777" w:rsidTr="00A04D96">
        <w:trPr>
          <w:trHeight w:val="20"/>
          <w:jc w:val="center"/>
        </w:trPr>
        <w:tc>
          <w:tcPr>
            <w:tcW w:w="8642" w:type="dxa"/>
            <w:gridSpan w:val="3"/>
          </w:tcPr>
          <w:p w14:paraId="2010D5CA" w14:textId="77777777" w:rsidR="00BF1523" w:rsidRPr="004E5D66" w:rsidRDefault="00BF1523" w:rsidP="00BF1523">
            <w:pPr>
              <w:pStyle w:val="TAN"/>
              <w:rPr>
                <w:lang w:eastAsia="ja-JP"/>
              </w:rPr>
            </w:pPr>
            <w:r w:rsidRPr="004E5D66">
              <w:rPr>
                <w:lang w:eastAsia="ja-JP"/>
              </w:rPr>
              <w:t>NOTE:</w:t>
            </w:r>
            <w:r w:rsidRPr="004E5D66">
              <w:rPr>
                <w:lang w:eastAsia="ja-JP"/>
              </w:rPr>
              <w:tab/>
              <w:t>Channel estimation lengths are included in the table for information only.</w:t>
            </w:r>
          </w:p>
        </w:tc>
      </w:tr>
    </w:tbl>
    <w:p w14:paraId="6085196B" w14:textId="77777777" w:rsidR="00BF1523" w:rsidRPr="004E5D66" w:rsidRDefault="00BF1523" w:rsidP="00BF1523"/>
    <w:p w14:paraId="3ECFF25A" w14:textId="78F975F2" w:rsidR="00D62336" w:rsidRPr="004E5D66" w:rsidRDefault="00063062" w:rsidP="00195848">
      <w:pPr>
        <w:pStyle w:val="Heading8"/>
      </w:pPr>
      <w:bookmarkStart w:id="5194" w:name="_Toc233969962"/>
      <w:r w:rsidRPr="004E5D66">
        <w:t>Annex B (normative):</w:t>
      </w:r>
      <w:r w:rsidRPr="004E5D66">
        <w:br/>
        <w:t>Error Vector Magnitude</w:t>
      </w:r>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152EC99D" w14:textId="77777777" w:rsidR="00195848" w:rsidRPr="004E5D66" w:rsidRDefault="00195848" w:rsidP="00195848"/>
    <w:p w14:paraId="4A913FDC" w14:textId="77777777" w:rsidR="00D62336" w:rsidRPr="004E5D66" w:rsidRDefault="00063062">
      <w:pPr>
        <w:pStyle w:val="Heading1"/>
      </w:pPr>
      <w:bookmarkStart w:id="5195" w:name="_Toc9520"/>
      <w:bookmarkStart w:id="5196" w:name="_Toc37173424"/>
      <w:bookmarkStart w:id="5197" w:name="_Toc82894159"/>
      <w:bookmarkStart w:id="5198" w:name="_Toc44754232"/>
      <w:bookmarkStart w:id="5199" w:name="_Toc35933224"/>
      <w:bookmarkStart w:id="5200" w:name="_Toc45825912"/>
      <w:bookmarkStart w:id="5201" w:name="_Toc52466582"/>
      <w:bookmarkStart w:id="5202" w:name="_Toc20997947"/>
      <w:bookmarkStart w:id="5203" w:name="_Toc66872385"/>
      <w:bookmarkStart w:id="5204" w:name="_Toc29478626"/>
      <w:bookmarkStart w:id="5205" w:name="_Toc37173676"/>
      <w:bookmarkStart w:id="5206" w:name="_Toc76497358"/>
      <w:bookmarkStart w:id="5207" w:name="_Toc45826164"/>
      <w:bookmarkStart w:id="5208" w:name="_Toc45825660"/>
      <w:bookmarkStart w:id="5209" w:name="_Toc45826416"/>
      <w:bookmarkStart w:id="5210" w:name="_Toc37163096"/>
      <w:bookmarkStart w:id="5211" w:name="_Toc98574831"/>
      <w:bookmarkStart w:id="5212" w:name="_Toc75173542"/>
      <w:bookmarkStart w:id="5213" w:name="_Toc35935512"/>
      <w:bookmarkStart w:id="5214" w:name="_Toc66869567"/>
      <w:bookmarkStart w:id="5215" w:name="_Toc89684690"/>
      <w:bookmarkStart w:id="5216" w:name="_Toc121933100"/>
      <w:bookmarkStart w:id="5217" w:name="_Toc121908814"/>
      <w:bookmarkStart w:id="5218" w:name="_Toc124186609"/>
      <w:bookmarkStart w:id="5219" w:name="_Toc137240796"/>
      <w:bookmarkStart w:id="5220" w:name="_Toc137244899"/>
      <w:bookmarkStart w:id="5221" w:name="_Toc138894113"/>
      <w:bookmarkStart w:id="5222" w:name="_Toc138894345"/>
      <w:bookmarkStart w:id="5223" w:name="_Toc145036738"/>
      <w:bookmarkStart w:id="5224" w:name="_Toc153189030"/>
      <w:bookmarkStart w:id="5225" w:name="_Toc155672313"/>
      <w:bookmarkStart w:id="5226" w:name="_Toc161927956"/>
      <w:bookmarkStart w:id="5227" w:name="_Toc163213453"/>
      <w:bookmarkStart w:id="5228" w:name="_Toc169794856"/>
      <w:bookmarkStart w:id="5229" w:name="_Toc171510484"/>
      <w:bookmarkStart w:id="5230" w:name="_Toc233969963"/>
      <w:r w:rsidRPr="004E5D66">
        <w:rPr>
          <w:rFonts w:hint="eastAsia"/>
          <w:lang w:val="en-US" w:eastAsia="zh-CN"/>
        </w:rPr>
        <w:t>B</w:t>
      </w:r>
      <w:r w:rsidRPr="004E5D66">
        <w:t>.1</w:t>
      </w:r>
      <w:r w:rsidRPr="004E5D66">
        <w:tab/>
        <w:t>Reference point for measurement</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p>
    <w:p w14:paraId="414BBA9B" w14:textId="469A123E" w:rsidR="00D62336" w:rsidRPr="004E5D66" w:rsidRDefault="00EE373C">
      <w:r w:rsidRPr="004E5D66">
        <w:t>The EVM shall be measured at the point after the FFT and a zero-forcing (ZF) equalizer in the receiver, as depicted in Figure B.1-1 below.</w:t>
      </w:r>
    </w:p>
    <w:p w14:paraId="1142A46D" w14:textId="77777777" w:rsidR="00D62336" w:rsidRPr="004E5D66" w:rsidRDefault="00063062">
      <w:pPr>
        <w:pStyle w:val="TH"/>
      </w:pPr>
      <w:r w:rsidRPr="004E5D66">
        <w:object w:dxaOrig="8640" w:dyaOrig="4420" w14:anchorId="4B4D9A83">
          <v:shape id="_x0000_i1031" type="#_x0000_t75" style="width:6in;height:222pt" o:ole="">
            <v:imagedata r:id="rId30" o:title=""/>
          </v:shape>
          <o:OLEObject Type="Embed" ProgID="Word.Picture.8" ShapeID="_x0000_i1031" DrawAspect="Content" ObjectID="_1844582664" r:id="rId31"/>
        </w:object>
      </w:r>
    </w:p>
    <w:p w14:paraId="44AAB473" w14:textId="38D13E50" w:rsidR="00D62336" w:rsidRPr="004E5D66" w:rsidRDefault="00063062">
      <w:pPr>
        <w:pStyle w:val="TF"/>
      </w:pPr>
      <w:r w:rsidRPr="004E5D66">
        <w:t xml:space="preserve">Figure </w:t>
      </w:r>
      <w:r w:rsidRPr="004E5D66">
        <w:rPr>
          <w:rFonts w:hint="eastAsia"/>
          <w:lang w:val="en-US" w:eastAsia="zh-CN"/>
        </w:rPr>
        <w:t>B</w:t>
      </w:r>
      <w:r w:rsidRPr="004E5D66">
        <w:t>.1-1: Reference point for EVM measurement</w:t>
      </w:r>
    </w:p>
    <w:p w14:paraId="4E5050C3" w14:textId="77777777" w:rsidR="00A9495A" w:rsidRPr="004E5D66" w:rsidRDefault="00A9495A" w:rsidP="00A9495A"/>
    <w:p w14:paraId="63D98B39" w14:textId="77777777" w:rsidR="00D62336" w:rsidRPr="004E5D66" w:rsidRDefault="00063062">
      <w:pPr>
        <w:pStyle w:val="Heading1"/>
      </w:pPr>
      <w:bookmarkStart w:id="5231" w:name="_Toc37163097"/>
      <w:bookmarkStart w:id="5232" w:name="_Toc76497359"/>
      <w:bookmarkStart w:id="5233" w:name="_Toc45825661"/>
      <w:bookmarkStart w:id="5234" w:name="_Toc35935513"/>
      <w:bookmarkStart w:id="5235" w:name="_Toc44754233"/>
      <w:bookmarkStart w:id="5236" w:name="_Toc66869568"/>
      <w:bookmarkStart w:id="5237" w:name="_Toc45826165"/>
      <w:bookmarkStart w:id="5238" w:name="_Toc52466583"/>
      <w:bookmarkStart w:id="5239" w:name="_Toc29478627"/>
      <w:bookmarkStart w:id="5240" w:name="_Toc45826417"/>
      <w:bookmarkStart w:id="5241" w:name="_Toc35933225"/>
      <w:bookmarkStart w:id="5242" w:name="_Toc37173677"/>
      <w:bookmarkStart w:id="5243" w:name="_Toc75173543"/>
      <w:bookmarkStart w:id="5244" w:name="_Toc82894160"/>
      <w:bookmarkStart w:id="5245" w:name="_Toc2884"/>
      <w:bookmarkStart w:id="5246" w:name="_Toc45825913"/>
      <w:bookmarkStart w:id="5247" w:name="_Toc89684691"/>
      <w:bookmarkStart w:id="5248" w:name="_Toc98574832"/>
      <w:bookmarkStart w:id="5249" w:name="_Toc66872386"/>
      <w:bookmarkStart w:id="5250" w:name="_Toc37173425"/>
      <w:bookmarkStart w:id="5251" w:name="_Toc20997948"/>
      <w:bookmarkStart w:id="5252" w:name="_Toc121933101"/>
      <w:bookmarkStart w:id="5253" w:name="_Toc121908815"/>
      <w:bookmarkStart w:id="5254" w:name="_Toc124186610"/>
      <w:bookmarkStart w:id="5255" w:name="_Toc137240797"/>
      <w:bookmarkStart w:id="5256" w:name="_Toc137244900"/>
      <w:bookmarkStart w:id="5257" w:name="_Toc138894114"/>
      <w:bookmarkStart w:id="5258" w:name="_Toc138894346"/>
      <w:bookmarkStart w:id="5259" w:name="_Toc145036739"/>
      <w:bookmarkStart w:id="5260" w:name="_Toc153189031"/>
      <w:bookmarkStart w:id="5261" w:name="_Toc155672314"/>
      <w:bookmarkStart w:id="5262" w:name="_Toc161927957"/>
      <w:bookmarkStart w:id="5263" w:name="_Toc163213454"/>
      <w:bookmarkStart w:id="5264" w:name="_Toc169794857"/>
      <w:bookmarkStart w:id="5265" w:name="_Toc171510485"/>
      <w:bookmarkStart w:id="5266" w:name="_Toc233969964"/>
      <w:r w:rsidRPr="004E5D66">
        <w:rPr>
          <w:rFonts w:hint="eastAsia"/>
          <w:lang w:val="en-US" w:eastAsia="zh-CN"/>
        </w:rPr>
        <w:t>B</w:t>
      </w:r>
      <w:r w:rsidRPr="004E5D66">
        <w:t>.2</w:t>
      </w:r>
      <w:r w:rsidRPr="004E5D66">
        <w:tab/>
        <w:t>Basic unit of measurement</w:t>
      </w:r>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39339385" w14:textId="77777777" w:rsidR="00EE373C" w:rsidRPr="004E5D66" w:rsidRDefault="00EE373C" w:rsidP="00EE373C">
      <w:r w:rsidRPr="004E5D66">
        <w:rPr>
          <w:rFonts w:eastAsia="SimSun"/>
          <w:lang w:eastAsia="zh-CN"/>
        </w:rPr>
        <w:t>For 15 kHz, 7.5 kHz, 1.25 kHz, 2.5 kHz subcarrier spacing</w:t>
      </w:r>
      <w:r w:rsidRPr="004E5D66">
        <w:rPr>
          <w:rFonts w:hint="eastAsia"/>
          <w:lang w:eastAsia="zh-CN"/>
        </w:rPr>
        <w:t>,</w:t>
      </w:r>
      <w:r w:rsidRPr="004E5D66">
        <w:t xml:space="preserve"> the basic unit of EVM measurement is defined over one subframe (1 ms) for subframe TTI and over one sTTI when supporting sTTI feature in the time domain and </w:t>
      </w:r>
      <w:r w:rsidRPr="004E5D66">
        <w:rPr>
          <w:position w:val="-12"/>
        </w:rPr>
        <w:object w:dxaOrig="420" w:dyaOrig="420" w14:anchorId="5892D20C">
          <v:shape id="_x0000_i1032" type="#_x0000_t75" style="width:20.5pt;height:20.5pt" o:ole="">
            <v:imagedata r:id="rId32" o:title=""/>
          </v:shape>
          <o:OLEObject Type="Embed" ProgID="Equation.3" ShapeID="_x0000_i1032" DrawAspect="Content" ObjectID="_1844582665" r:id="rId33"/>
        </w:object>
      </w:r>
      <w:r w:rsidRPr="004E5D66">
        <w:t xml:space="preserve"> subcarriers (180 kHz) in the frequency domain:</w:t>
      </w:r>
    </w:p>
    <w:p w14:paraId="57E3E43C" w14:textId="0AAF312F" w:rsidR="00D62336" w:rsidRPr="004E5D66" w:rsidRDefault="00EE373C" w:rsidP="00EE373C">
      <w:r w:rsidRPr="004E5D66">
        <w:rPr>
          <w:rFonts w:eastAsia="SimSun"/>
          <w:lang w:eastAsia="zh-CN"/>
        </w:rPr>
        <w:t>For 0.37 kHz subcarrier spacing</w:t>
      </w:r>
      <w:r w:rsidRPr="004E5D66">
        <w:t xml:space="preserve">, the basic unit of EVM measurement is defined over one slot (3 ms) in the time domain and </w:t>
      </w:r>
      <w:r w:rsidRPr="004E5D66">
        <w:rPr>
          <w:position w:val="-12"/>
        </w:rPr>
        <w:object w:dxaOrig="420" w:dyaOrig="420" w14:anchorId="1390E87C">
          <v:shape id="_x0000_i1033" type="#_x0000_t75" style="width:20.5pt;height:20.5pt" o:ole="">
            <v:imagedata r:id="rId32" o:title=""/>
          </v:shape>
          <o:OLEObject Type="Embed" ProgID="Equation.3" ShapeID="_x0000_i1033" DrawAspect="Content" ObjectID="_1844582666" r:id="rId34"/>
        </w:object>
      </w:r>
      <w:r w:rsidRPr="004E5D66">
        <w:t xml:space="preserve"> subcarriers (180 kHz) in the frequency domain:</w:t>
      </w:r>
    </w:p>
    <w:p w14:paraId="5CB7AB56" w14:textId="77777777" w:rsidR="00D62336" w:rsidRPr="004E5D66" w:rsidRDefault="00063062">
      <w:pPr>
        <w:pStyle w:val="EQ"/>
      </w:pPr>
      <w:r w:rsidRPr="004E5D66">
        <w:rPr>
          <w:position w:val="-56"/>
        </w:rPr>
        <w:object w:dxaOrig="3700" w:dyaOrig="1340" w14:anchorId="611D7407">
          <v:shape id="_x0000_i1034" type="#_x0000_t75" style="width:185pt;height:67.5pt" o:ole="">
            <v:imagedata r:id="rId35" o:title=""/>
          </v:shape>
          <o:OLEObject Type="Embed" ProgID="Equation.3" ShapeID="_x0000_i1034" DrawAspect="Content" ObjectID="_1844582667" r:id="rId36"/>
        </w:object>
      </w:r>
    </w:p>
    <w:p w14:paraId="0D34DE68" w14:textId="77777777" w:rsidR="00D62336" w:rsidRPr="004E5D66" w:rsidRDefault="00063062">
      <w:r w:rsidRPr="004E5D66">
        <w:t>where</w:t>
      </w:r>
    </w:p>
    <w:p w14:paraId="7DE7B268" w14:textId="4FF492B7" w:rsidR="00BF3568" w:rsidRPr="004E5D66" w:rsidRDefault="00BF3568" w:rsidP="00BF3568">
      <w:r w:rsidRPr="004E5D66">
        <w:rPr>
          <w:i/>
        </w:rPr>
        <w:t xml:space="preserve">T </w:t>
      </w:r>
      <w:r w:rsidRPr="004E5D66">
        <w:t>is the set of symbols with the considered modulation scheme being active within the subframe or within the sTTI,</w:t>
      </w:r>
    </w:p>
    <w:p w14:paraId="3202ACF9" w14:textId="77777777" w:rsidR="00D62336" w:rsidRPr="004E5D66" w:rsidRDefault="00063062">
      <w:r w:rsidRPr="004E5D66">
        <w:rPr>
          <w:position w:val="-10"/>
        </w:rPr>
        <w:object w:dxaOrig="420" w:dyaOrig="320" w14:anchorId="09DF457A">
          <v:shape id="_x0000_i1035" type="#_x0000_t75" style="width:20.5pt;height:16pt" o:ole="">
            <v:imagedata r:id="rId37" o:title=""/>
          </v:shape>
          <o:OLEObject Type="Embed" ProgID="Equation.3" ShapeID="_x0000_i1035" DrawAspect="Content" ObjectID="_1844582668" r:id="rId38"/>
        </w:object>
      </w:r>
      <w:r w:rsidRPr="004E5D66">
        <w:t xml:space="preserve">is the set of subcarriers within the </w:t>
      </w:r>
      <w:r w:rsidRPr="004E5D66">
        <w:rPr>
          <w:position w:val="-10"/>
        </w:rPr>
        <w:object w:dxaOrig="420" w:dyaOrig="320" w14:anchorId="557905AD">
          <v:shape id="_x0000_i1036" type="#_x0000_t75" style="width:20.5pt;height:16pt" o:ole="">
            <v:imagedata r:id="rId39" o:title=""/>
          </v:shape>
          <o:OLEObject Type="Embed" ProgID="Equation.3" ShapeID="_x0000_i1036" DrawAspect="Content" ObjectID="_1844582669" r:id="rId40"/>
        </w:object>
      </w:r>
      <w:r w:rsidRPr="004E5D66">
        <w:t xml:space="preserve"> subcarriers with the considered modulation scheme being active in symbol </w:t>
      </w:r>
      <w:r w:rsidRPr="004E5D66">
        <w:rPr>
          <w:i/>
        </w:rPr>
        <w:t>t</w:t>
      </w:r>
      <w:r w:rsidRPr="004E5D66">
        <w:t>,</w:t>
      </w:r>
    </w:p>
    <w:p w14:paraId="2BB2A64C" w14:textId="77777777" w:rsidR="00D62336" w:rsidRPr="004E5D66" w:rsidRDefault="00063062">
      <w:r w:rsidRPr="004E5D66">
        <w:rPr>
          <w:position w:val="-10"/>
        </w:rPr>
        <w:object w:dxaOrig="620" w:dyaOrig="320" w14:anchorId="1EDBAC12">
          <v:shape id="_x0000_i1037" type="#_x0000_t75" style="width:31pt;height:16pt" o:ole="">
            <v:imagedata r:id="rId41" o:title=""/>
          </v:shape>
          <o:OLEObject Type="Embed" ProgID="Equation.3" ShapeID="_x0000_i1037" DrawAspect="Content" ObjectID="_1844582670" r:id="rId42"/>
        </w:object>
      </w:r>
      <w:r w:rsidRPr="004E5D66">
        <w:rPr>
          <w:iCs/>
        </w:rPr>
        <w:t xml:space="preserve"> is</w:t>
      </w:r>
      <w:r w:rsidRPr="004E5D66">
        <w:t xml:space="preserve"> the ideal signal reconstructed by the measurement equipment in accordance with relevant Tx models,</w:t>
      </w:r>
    </w:p>
    <w:p w14:paraId="7FA28347" w14:textId="1FBAA885" w:rsidR="00D62336" w:rsidRPr="004E5D66" w:rsidRDefault="00345EB8">
      <w:r w:rsidRPr="004E5D66">
        <w:rPr>
          <w:position w:val="-10"/>
        </w:rPr>
        <w:object w:dxaOrig="720" w:dyaOrig="320" w14:anchorId="18137FA5">
          <v:shape id="_x0000_i1038" type="#_x0000_t75" style="width:36.5pt;height:16pt" o:ole="">
            <v:imagedata r:id="rId43" o:title=""/>
          </v:shape>
          <o:OLEObject Type="Embed" ProgID="Equation.3" ShapeID="_x0000_i1038" DrawAspect="Content" ObjectID="_1844582671" r:id="rId44"/>
        </w:object>
      </w:r>
      <w:r w:rsidRPr="004E5D66">
        <w:t xml:space="preserve"> is the modified signal under test defined in B.3.</w:t>
      </w:r>
    </w:p>
    <w:p w14:paraId="18933A8C" w14:textId="07CF10BB" w:rsidR="00D62336" w:rsidRPr="004E5D66" w:rsidRDefault="00063062">
      <w:pPr>
        <w:pStyle w:val="NO"/>
        <w:rPr>
          <w:rFonts w:eastAsia="SimSun"/>
        </w:rPr>
      </w:pPr>
      <w:r w:rsidRPr="004E5D66">
        <w:rPr>
          <w:rFonts w:eastAsia="SimSun"/>
        </w:rPr>
        <w:t>Note:</w:t>
      </w:r>
      <w:r w:rsidRPr="004E5D66">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Pr="004E5D66" w:rsidRDefault="008A3E9F" w:rsidP="008A3E9F">
      <w:pPr>
        <w:rPr>
          <w:rFonts w:eastAsia="SimSun"/>
        </w:rPr>
      </w:pPr>
    </w:p>
    <w:p w14:paraId="6339DB28" w14:textId="77777777" w:rsidR="00D62336" w:rsidRPr="004E5D66" w:rsidRDefault="00063062">
      <w:pPr>
        <w:pStyle w:val="Heading1"/>
      </w:pPr>
      <w:bookmarkStart w:id="5267" w:name="_Toc29478628"/>
      <w:bookmarkStart w:id="5268" w:name="_Toc89684692"/>
      <w:bookmarkStart w:id="5269" w:name="_Toc45825914"/>
      <w:bookmarkStart w:id="5270" w:name="_Toc23620"/>
      <w:bookmarkStart w:id="5271" w:name="_Toc75173544"/>
      <w:bookmarkStart w:id="5272" w:name="_Toc82894161"/>
      <w:bookmarkStart w:id="5273" w:name="_Toc37163098"/>
      <w:bookmarkStart w:id="5274" w:name="_Toc52466584"/>
      <w:bookmarkStart w:id="5275" w:name="_Toc76497360"/>
      <w:bookmarkStart w:id="5276" w:name="_Toc20997949"/>
      <w:bookmarkStart w:id="5277" w:name="_Toc35933226"/>
      <w:bookmarkStart w:id="5278" w:name="_Toc66872387"/>
      <w:bookmarkStart w:id="5279" w:name="_Toc66869569"/>
      <w:bookmarkStart w:id="5280" w:name="_Toc37173426"/>
      <w:bookmarkStart w:id="5281" w:name="_Toc45826166"/>
      <w:bookmarkStart w:id="5282" w:name="_Toc44754234"/>
      <w:bookmarkStart w:id="5283" w:name="_Toc37173678"/>
      <w:bookmarkStart w:id="5284" w:name="_Toc35935514"/>
      <w:bookmarkStart w:id="5285" w:name="_Toc45825662"/>
      <w:bookmarkStart w:id="5286" w:name="_Toc45826418"/>
      <w:bookmarkStart w:id="5287" w:name="_Toc98574833"/>
      <w:bookmarkStart w:id="5288" w:name="_Toc121933102"/>
      <w:bookmarkStart w:id="5289" w:name="_Toc121908816"/>
      <w:bookmarkStart w:id="5290" w:name="_Toc124186611"/>
      <w:bookmarkStart w:id="5291" w:name="_Toc137240798"/>
      <w:bookmarkStart w:id="5292" w:name="_Toc137244901"/>
      <w:bookmarkStart w:id="5293" w:name="_Toc138894115"/>
      <w:bookmarkStart w:id="5294" w:name="_Toc138894347"/>
      <w:bookmarkStart w:id="5295" w:name="_Toc145036740"/>
      <w:bookmarkStart w:id="5296" w:name="_Toc153189032"/>
      <w:bookmarkStart w:id="5297" w:name="_Toc155672315"/>
      <w:bookmarkStart w:id="5298" w:name="_Toc161927958"/>
      <w:bookmarkStart w:id="5299" w:name="_Toc163213455"/>
      <w:bookmarkStart w:id="5300" w:name="_Toc169794858"/>
      <w:bookmarkStart w:id="5301" w:name="_Toc171510486"/>
      <w:bookmarkStart w:id="5302" w:name="_Toc233969965"/>
      <w:r w:rsidRPr="004E5D66">
        <w:rPr>
          <w:rFonts w:hint="eastAsia"/>
          <w:lang w:val="en-US" w:eastAsia="zh-CN"/>
        </w:rPr>
        <w:lastRenderedPageBreak/>
        <w:t>B</w:t>
      </w:r>
      <w:r w:rsidRPr="004E5D66">
        <w:t>.3</w:t>
      </w:r>
      <w:r w:rsidRPr="004E5D66">
        <w:tab/>
        <w:t>Modified signal under test</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3D99869E" w14:textId="77777777" w:rsidR="00D62336" w:rsidRPr="004E5D66" w:rsidRDefault="00063062">
      <w:r w:rsidRPr="004E5D66">
        <w:t>Implicit in the definition of EVM is an assumption that the receiver is able to compensate a number of transmitter impairments. The signal under test is equalised and decoded according to:</w:t>
      </w:r>
    </w:p>
    <w:p w14:paraId="45CE2341" w14:textId="77777777" w:rsidR="00D62336" w:rsidRPr="004E5D66" w:rsidRDefault="00063062">
      <w:pPr>
        <w:pStyle w:val="EQ"/>
        <w:jc w:val="center"/>
      </w:pPr>
      <w:r w:rsidRPr="004E5D66">
        <w:rPr>
          <w:position w:val="-30"/>
        </w:rPr>
        <w:object w:dxaOrig="4000" w:dyaOrig="720" w14:anchorId="765C1852">
          <v:shape id="_x0000_i1039" type="#_x0000_t75" style="width:200pt;height:36.5pt" o:ole="">
            <v:imagedata r:id="rId45" o:title=""/>
          </v:shape>
          <o:OLEObject Type="Embed" ProgID="Equation.3" ShapeID="_x0000_i1039" DrawAspect="Content" ObjectID="_1844582672" r:id="rId46"/>
        </w:object>
      </w:r>
    </w:p>
    <w:p w14:paraId="102B55E0" w14:textId="77777777" w:rsidR="00D62336" w:rsidRPr="004E5D66" w:rsidRDefault="00063062">
      <w:r w:rsidRPr="004E5D66">
        <w:t>where</w:t>
      </w:r>
    </w:p>
    <w:p w14:paraId="698A1D02" w14:textId="77777777" w:rsidR="00D62336" w:rsidRPr="004E5D66" w:rsidRDefault="00063062">
      <w:r w:rsidRPr="004E5D66">
        <w:rPr>
          <w:position w:val="-10"/>
        </w:rPr>
        <w:object w:dxaOrig="420" w:dyaOrig="320" w14:anchorId="461DE944">
          <v:shape id="_x0000_i1040" type="#_x0000_t75" style="width:20.5pt;height:16pt" o:ole="">
            <v:imagedata r:id="rId47" o:title=""/>
          </v:shape>
          <o:OLEObject Type="Embed" ProgID="Equation.3" ShapeID="_x0000_i1040" DrawAspect="Content" ObjectID="_1844582673" r:id="rId48"/>
        </w:object>
      </w:r>
      <w:r w:rsidRPr="004E5D66">
        <w:t xml:space="preserve"> is the time domain samples of the signal under test.</w:t>
      </w:r>
    </w:p>
    <w:p w14:paraId="7287BD20" w14:textId="56DFC18B" w:rsidR="00D62336" w:rsidRPr="004E5D66" w:rsidRDefault="007427B5">
      <w:r w:rsidRPr="004E5D66">
        <w:rPr>
          <w:position w:val="-6"/>
        </w:rPr>
        <w:object w:dxaOrig="420" w:dyaOrig="320" w14:anchorId="3D32F213">
          <v:shape id="_x0000_i1041" type="#_x0000_t75" style="width:20.5pt;height:16pt" o:ole="">
            <v:imagedata r:id="rId49" o:title=""/>
          </v:shape>
          <o:OLEObject Type="Embed" ProgID="Equation.3" ShapeID="_x0000_i1041" DrawAspect="Content" ObjectID="_1844582674" r:id="rId50"/>
        </w:object>
      </w:r>
      <w:r w:rsidRPr="004E5D66">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Pr="004E5D66" w:rsidRDefault="00063062">
      <w:r w:rsidRPr="004E5D66">
        <w:rPr>
          <w:position w:val="-10"/>
        </w:rPr>
        <w:object w:dxaOrig="420" w:dyaOrig="420" w14:anchorId="569D0341">
          <v:shape id="_x0000_i1042" type="#_x0000_t75" style="width:20.5pt;height:20.5pt" o:ole="">
            <v:imagedata r:id="rId51" o:title=""/>
          </v:shape>
          <o:OLEObject Type="Embed" ProgID="Equation.3" ShapeID="_x0000_i1042" DrawAspect="Content" ObjectID="_1844582675" r:id="rId52"/>
        </w:object>
      </w:r>
      <w:r w:rsidRPr="004E5D66">
        <w:t xml:space="preserve"> is the RF frequency offset.</w:t>
      </w:r>
    </w:p>
    <w:p w14:paraId="38F35102" w14:textId="77777777" w:rsidR="00D62336" w:rsidRPr="004E5D66" w:rsidRDefault="00063062">
      <w:r w:rsidRPr="004E5D66">
        <w:rPr>
          <w:position w:val="-10"/>
        </w:rPr>
        <w:object w:dxaOrig="620" w:dyaOrig="320" w14:anchorId="6092BC8A">
          <v:shape id="_x0000_i1043" type="#_x0000_t75" style="width:31pt;height:16pt" o:ole="">
            <v:imagedata r:id="rId53" o:title=""/>
          </v:shape>
          <o:OLEObject Type="Embed" ProgID="Equation.3" ShapeID="_x0000_i1043" DrawAspect="Content" ObjectID="_1844582676" r:id="rId54"/>
        </w:object>
      </w:r>
      <w:r w:rsidRPr="004E5D66">
        <w:t xml:space="preserve"> is the phase response of the TX chain.</w:t>
      </w:r>
    </w:p>
    <w:p w14:paraId="69778600" w14:textId="77777777" w:rsidR="00D62336" w:rsidRPr="004E5D66" w:rsidRDefault="00063062">
      <w:r w:rsidRPr="004E5D66">
        <w:rPr>
          <w:position w:val="-10"/>
        </w:rPr>
        <w:object w:dxaOrig="620" w:dyaOrig="320" w14:anchorId="7857D17F">
          <v:shape id="_x0000_i1044" type="#_x0000_t75" style="width:31pt;height:16pt" o:ole="">
            <v:imagedata r:id="rId55" o:title=""/>
          </v:shape>
          <o:OLEObject Type="Embed" ProgID="Equation.3" ShapeID="_x0000_i1044" DrawAspect="Content" ObjectID="_1844582677" r:id="rId56"/>
        </w:object>
      </w:r>
      <w:r w:rsidRPr="004E5D66">
        <w:t xml:space="preserve"> is the amplitude response of the TX chain.</w:t>
      </w:r>
    </w:p>
    <w:p w14:paraId="295CAAC2" w14:textId="77777777" w:rsidR="00D62336" w:rsidRPr="004E5D66" w:rsidRDefault="00D62336" w:rsidP="00E40025"/>
    <w:p w14:paraId="630F9882" w14:textId="77777777" w:rsidR="00D62336" w:rsidRPr="004E5D66" w:rsidRDefault="00063062">
      <w:pPr>
        <w:pStyle w:val="Heading1"/>
      </w:pPr>
      <w:bookmarkStart w:id="5303" w:name="_Toc45826167"/>
      <w:bookmarkStart w:id="5304" w:name="_Toc66869570"/>
      <w:bookmarkStart w:id="5305" w:name="_Toc98574834"/>
      <w:bookmarkStart w:id="5306" w:name="_Toc20997950"/>
      <w:bookmarkStart w:id="5307" w:name="_Toc89684693"/>
      <w:bookmarkStart w:id="5308" w:name="_Toc76497361"/>
      <w:bookmarkStart w:id="5309" w:name="_Toc3003"/>
      <w:bookmarkStart w:id="5310" w:name="_Toc35935515"/>
      <w:bookmarkStart w:id="5311" w:name="_Toc82894162"/>
      <w:bookmarkStart w:id="5312" w:name="_Toc45826419"/>
      <w:bookmarkStart w:id="5313" w:name="_Toc35933227"/>
      <w:bookmarkStart w:id="5314" w:name="_Toc37163099"/>
      <w:bookmarkStart w:id="5315" w:name="_Toc37173427"/>
      <w:bookmarkStart w:id="5316" w:name="_Toc66872388"/>
      <w:bookmarkStart w:id="5317" w:name="_Toc45825915"/>
      <w:bookmarkStart w:id="5318" w:name="_Toc29478629"/>
      <w:bookmarkStart w:id="5319" w:name="_Toc45825663"/>
      <w:bookmarkStart w:id="5320" w:name="_Toc37173679"/>
      <w:bookmarkStart w:id="5321" w:name="_Toc75173545"/>
      <w:bookmarkStart w:id="5322" w:name="_Toc44754235"/>
      <w:bookmarkStart w:id="5323" w:name="_Toc52466585"/>
      <w:bookmarkStart w:id="5324" w:name="_Toc121933103"/>
      <w:bookmarkStart w:id="5325" w:name="_Toc121908817"/>
      <w:bookmarkStart w:id="5326" w:name="_Toc124186612"/>
      <w:bookmarkStart w:id="5327" w:name="_Toc137240799"/>
      <w:bookmarkStart w:id="5328" w:name="_Toc137244902"/>
      <w:bookmarkStart w:id="5329" w:name="_Toc138894116"/>
      <w:bookmarkStart w:id="5330" w:name="_Toc138894348"/>
      <w:bookmarkStart w:id="5331" w:name="_Toc145036741"/>
      <w:bookmarkStart w:id="5332" w:name="_Toc153189033"/>
      <w:bookmarkStart w:id="5333" w:name="_Toc155672316"/>
      <w:bookmarkStart w:id="5334" w:name="_Toc161927959"/>
      <w:bookmarkStart w:id="5335" w:name="_Toc163213456"/>
      <w:bookmarkStart w:id="5336" w:name="_Toc169794859"/>
      <w:bookmarkStart w:id="5337" w:name="_Toc171510487"/>
      <w:bookmarkStart w:id="5338" w:name="_Toc233969966"/>
      <w:r w:rsidRPr="004E5D66">
        <w:rPr>
          <w:rFonts w:hint="eastAsia"/>
          <w:lang w:val="en-US" w:eastAsia="zh-CN"/>
        </w:rPr>
        <w:t>B</w:t>
      </w:r>
      <w:r w:rsidRPr="004E5D66">
        <w:t>.4</w:t>
      </w:r>
      <w:r w:rsidRPr="004E5D66">
        <w:tab/>
        <w:t>Estimation of frequency offset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685AB0BB" w14:textId="77777777" w:rsidR="00D62336" w:rsidRPr="004E5D66" w:rsidRDefault="00063062">
      <w:r w:rsidRPr="004E5D66">
        <w:t xml:space="preserve">The observation period for determining the frequency offset </w:t>
      </w:r>
      <w:r w:rsidRPr="004E5D66">
        <w:rPr>
          <w:position w:val="-10"/>
        </w:rPr>
        <w:object w:dxaOrig="420" w:dyaOrig="420" w14:anchorId="5C0CED65">
          <v:shape id="_x0000_i1045" type="#_x0000_t75" style="width:20.5pt;height:20.5pt" o:ole="" fillcolor="#000005">
            <v:imagedata r:id="rId51" o:title=""/>
          </v:shape>
          <o:OLEObject Type="Embed" ProgID="Equation.3" ShapeID="_x0000_i1045" DrawAspect="Content" ObjectID="_1844582678" r:id="rId57"/>
        </w:object>
      </w:r>
      <w:r w:rsidRPr="004E5D66">
        <w:t xml:space="preserve"> shall be 1 ms.</w:t>
      </w:r>
    </w:p>
    <w:p w14:paraId="7A3AD949" w14:textId="5FD17CD2" w:rsidR="00D62336" w:rsidRPr="004E5D66" w:rsidRDefault="007427B5">
      <w:r w:rsidRPr="004E5D66">
        <w:t xml:space="preserve">For 0.37 kHz, the observation period for determining the frequency offset </w:t>
      </w:r>
      <w:r w:rsidRPr="004E5D66">
        <w:rPr>
          <w:position w:val="-10"/>
        </w:rPr>
        <w:object w:dxaOrig="420" w:dyaOrig="420" w14:anchorId="1B53B416">
          <v:shape id="_x0000_i1046" type="#_x0000_t75" style="width:20.5pt;height:20.5pt" o:ole="" fillcolor="#000005">
            <v:imagedata r:id="rId51" o:title=""/>
          </v:shape>
          <o:OLEObject Type="Embed" ProgID="Equation.3" ShapeID="_x0000_i1046" DrawAspect="Content" ObjectID="_1844582679" r:id="rId58"/>
        </w:object>
      </w:r>
      <w:r w:rsidRPr="004E5D66">
        <w:t xml:space="preserve"> shall be 6 ms. For </w:t>
      </w:r>
      <w:r w:rsidRPr="004E5D66">
        <w:rPr>
          <w:rFonts w:hint="eastAsia"/>
          <w:lang w:val="en-US" w:eastAsia="zh-CN"/>
        </w:rPr>
        <w:t>2.5</w:t>
      </w:r>
      <w:r w:rsidRPr="004E5D66">
        <w:t xml:space="preserve"> kHz, the observation period for determining the frequency offset </w:t>
      </w:r>
      <w:r w:rsidRPr="004E5D66">
        <w:rPr>
          <w:position w:val="-10"/>
        </w:rPr>
        <w:object w:dxaOrig="420" w:dyaOrig="420" w14:anchorId="75307A51">
          <v:shape id="_x0000_i1047" type="#_x0000_t75" style="width:20.5pt;height:20.5pt" o:ole="" fillcolor="#000005">
            <v:imagedata r:id="rId51" o:title=""/>
          </v:shape>
          <o:OLEObject Type="Embed" ProgID="Equation.3" ShapeID="_x0000_i1047" DrawAspect="Content" ObjectID="_1844582680" r:id="rId59"/>
        </w:object>
      </w:r>
      <w:r w:rsidRPr="004E5D66">
        <w:t xml:space="preserve"> shall be </w:t>
      </w:r>
      <w:r w:rsidRPr="004E5D66">
        <w:rPr>
          <w:rFonts w:hint="eastAsia"/>
          <w:lang w:val="en-US" w:eastAsia="zh-CN"/>
        </w:rPr>
        <w:t>1</w:t>
      </w:r>
      <w:r w:rsidRPr="004E5D66">
        <w:t xml:space="preserve"> ms.</w:t>
      </w:r>
    </w:p>
    <w:p w14:paraId="3EAEC02D" w14:textId="77777777" w:rsidR="00D62336" w:rsidRPr="004E5D66" w:rsidRDefault="00D62336" w:rsidP="00E40025"/>
    <w:p w14:paraId="510F6586" w14:textId="77777777" w:rsidR="00D62336" w:rsidRPr="004E5D66" w:rsidRDefault="00063062">
      <w:pPr>
        <w:pStyle w:val="Heading1"/>
      </w:pPr>
      <w:bookmarkStart w:id="5339" w:name="_Toc44754236"/>
      <w:bookmarkStart w:id="5340" w:name="_Toc66869571"/>
      <w:bookmarkStart w:id="5341" w:name="_Toc37173680"/>
      <w:bookmarkStart w:id="5342" w:name="_Toc20997951"/>
      <w:bookmarkStart w:id="5343" w:name="_Toc45826168"/>
      <w:bookmarkStart w:id="5344" w:name="_Toc35935516"/>
      <w:bookmarkStart w:id="5345" w:name="_Toc35933228"/>
      <w:bookmarkStart w:id="5346" w:name="_Toc89684694"/>
      <w:bookmarkStart w:id="5347" w:name="_Toc52466586"/>
      <w:bookmarkStart w:id="5348" w:name="_Toc45825664"/>
      <w:bookmarkStart w:id="5349" w:name="_Toc98574835"/>
      <w:bookmarkStart w:id="5350" w:name="_Toc45826420"/>
      <w:bookmarkStart w:id="5351" w:name="_Toc29478630"/>
      <w:bookmarkStart w:id="5352" w:name="_Toc45825916"/>
      <w:bookmarkStart w:id="5353" w:name="_Toc37163100"/>
      <w:bookmarkStart w:id="5354" w:name="_Toc76497362"/>
      <w:bookmarkStart w:id="5355" w:name="_Toc66872389"/>
      <w:bookmarkStart w:id="5356" w:name="_Toc20832"/>
      <w:bookmarkStart w:id="5357" w:name="_Toc37173428"/>
      <w:bookmarkStart w:id="5358" w:name="_Toc82894163"/>
      <w:bookmarkStart w:id="5359" w:name="_Toc75173546"/>
      <w:bookmarkStart w:id="5360" w:name="_Toc121933104"/>
      <w:bookmarkStart w:id="5361" w:name="_Toc121908818"/>
      <w:bookmarkStart w:id="5362" w:name="_Toc124186613"/>
      <w:bookmarkStart w:id="5363" w:name="_Toc137240800"/>
      <w:bookmarkStart w:id="5364" w:name="_Toc137244903"/>
      <w:bookmarkStart w:id="5365" w:name="_Toc138894117"/>
      <w:bookmarkStart w:id="5366" w:name="_Toc138894349"/>
      <w:bookmarkStart w:id="5367" w:name="_Toc145036742"/>
      <w:bookmarkStart w:id="5368" w:name="_Toc153189034"/>
      <w:bookmarkStart w:id="5369" w:name="_Toc155672317"/>
      <w:bookmarkStart w:id="5370" w:name="_Toc161927960"/>
      <w:bookmarkStart w:id="5371" w:name="_Toc163213457"/>
      <w:bookmarkStart w:id="5372" w:name="_Toc169794860"/>
      <w:bookmarkStart w:id="5373" w:name="_Toc171510488"/>
      <w:bookmarkStart w:id="5374" w:name="_Toc233969967"/>
      <w:r w:rsidRPr="004E5D66">
        <w:rPr>
          <w:rFonts w:hint="eastAsia"/>
          <w:lang w:val="en-US" w:eastAsia="zh-CN"/>
        </w:rPr>
        <w:t>B</w:t>
      </w:r>
      <w:r w:rsidRPr="004E5D66">
        <w:t>.5</w:t>
      </w:r>
      <w:r w:rsidRPr="004E5D66">
        <w:tab/>
        <w:t>Estimation of time offset</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
    <w:p w14:paraId="56B6A417" w14:textId="77777777" w:rsidR="00D62336" w:rsidRPr="004E5D66" w:rsidRDefault="00063062">
      <w:r w:rsidRPr="004E5D66">
        <w:t xml:space="preserve">The observation period for determining the sample timing difference </w:t>
      </w:r>
      <w:r w:rsidRPr="004E5D66">
        <w:rPr>
          <w:position w:val="-6"/>
        </w:rPr>
        <w:object w:dxaOrig="420" w:dyaOrig="320" w14:anchorId="1D7C32B3">
          <v:shape id="_x0000_i1048" type="#_x0000_t75" style="width:20.5pt;height:16pt" o:ole="" fillcolor="#000005">
            <v:imagedata r:id="rId49" o:title=""/>
          </v:shape>
          <o:OLEObject Type="Embed" ProgID="Equation.3" ShapeID="_x0000_i1048" DrawAspect="Content" ObjectID="_1844582681" r:id="rId60"/>
        </w:object>
      </w:r>
      <w:r w:rsidRPr="004E5D66">
        <w:t>shall be 1 ms.</w:t>
      </w:r>
    </w:p>
    <w:p w14:paraId="37C1DB1A" w14:textId="77777777" w:rsidR="00D62336" w:rsidRPr="004E5D66" w:rsidRDefault="00063062">
      <w:r w:rsidRPr="004E5D66">
        <w:t xml:space="preserve">For 0.37 kHz, the observation period for determining the sample timing difference </w:t>
      </w:r>
      <w:r w:rsidRPr="004E5D66">
        <w:rPr>
          <w:position w:val="-6"/>
        </w:rPr>
        <w:object w:dxaOrig="420" w:dyaOrig="320" w14:anchorId="40B1BED1">
          <v:shape id="_x0000_i1049" type="#_x0000_t75" style="width:20.5pt;height:16pt" o:ole="" fillcolor="#000005">
            <v:imagedata r:id="rId49" o:title=""/>
          </v:shape>
          <o:OLEObject Type="Embed" ProgID="Equation.3" ShapeID="_x0000_i1049" DrawAspect="Content" ObjectID="_1844582682" r:id="rId61"/>
        </w:object>
      </w:r>
      <w:r w:rsidRPr="004E5D66">
        <w:t xml:space="preserve"> shall be 6 ms.</w:t>
      </w:r>
    </w:p>
    <w:p w14:paraId="22FF38A2" w14:textId="77777777" w:rsidR="00D62336" w:rsidRPr="004E5D66" w:rsidRDefault="00063062">
      <w:r w:rsidRPr="004E5D66">
        <w:t xml:space="preserve">For </w:t>
      </w:r>
      <w:r w:rsidRPr="004E5D66">
        <w:rPr>
          <w:rFonts w:hint="eastAsia"/>
          <w:lang w:val="en-US" w:eastAsia="zh-CN"/>
        </w:rPr>
        <w:t>2.5</w:t>
      </w:r>
      <w:r w:rsidRPr="004E5D66">
        <w:t xml:space="preserve"> kHz, the observation period for determining the sample timing difference </w:t>
      </w:r>
      <w:r w:rsidRPr="004E5D66">
        <w:rPr>
          <w:position w:val="-6"/>
        </w:rPr>
        <w:object w:dxaOrig="420" w:dyaOrig="320" w14:anchorId="7DF21DD5">
          <v:shape id="_x0000_i1050" type="#_x0000_t75" style="width:20.5pt;height:16pt" o:ole="" fillcolor="#000005">
            <v:imagedata r:id="rId49" o:title=""/>
          </v:shape>
          <o:OLEObject Type="Embed" ProgID="Equation.3" ShapeID="_x0000_i1050" DrawAspect="Content" ObjectID="_1844582683" r:id="rId62"/>
        </w:object>
      </w:r>
      <w:r w:rsidRPr="004E5D66">
        <w:t xml:space="preserve"> shall be </w:t>
      </w:r>
      <w:r w:rsidRPr="004E5D66">
        <w:rPr>
          <w:rFonts w:hint="eastAsia"/>
          <w:lang w:val="en-US" w:eastAsia="zh-CN"/>
        </w:rPr>
        <w:t>1</w:t>
      </w:r>
      <w:r w:rsidRPr="004E5D66">
        <w:t xml:space="preserve"> ms.</w:t>
      </w:r>
    </w:p>
    <w:p w14:paraId="342C5D91" w14:textId="77777777" w:rsidR="00D62336" w:rsidRPr="004E5D66" w:rsidRDefault="00063062">
      <w:r w:rsidRPr="004E5D66">
        <w:t xml:space="preserve">In the following  </w:t>
      </w:r>
      <w:r w:rsidRPr="004E5D66">
        <w:rPr>
          <w:position w:val="-6"/>
        </w:rPr>
        <w:object w:dxaOrig="420" w:dyaOrig="320" w14:anchorId="4C6F6046">
          <v:shape id="_x0000_i1051" type="#_x0000_t75" style="width:20.5pt;height:16pt" o:ole="">
            <v:imagedata r:id="rId63" o:title=""/>
          </v:shape>
          <o:OLEObject Type="Embed" ProgID="Equation.3" ShapeID="_x0000_i1051" DrawAspect="Content" ObjectID="_1844582684" r:id="rId64"/>
        </w:object>
      </w:r>
      <w:r w:rsidRPr="004E5D66">
        <w:t xml:space="preserve"> represents the middle sample of the EVM window of length </w:t>
      </w:r>
      <w:r w:rsidRPr="004E5D66">
        <w:rPr>
          <w:position w:val="-6"/>
        </w:rPr>
        <w:object w:dxaOrig="320" w:dyaOrig="320" w14:anchorId="67CD4CD9">
          <v:shape id="_x0000_i1052" type="#_x0000_t75" style="width:16pt;height:16pt" o:ole="">
            <v:imagedata r:id="rId65" o:title=""/>
          </v:shape>
          <o:OLEObject Type="Embed" ProgID="Equation.3" ShapeID="_x0000_i1052" DrawAspect="Content" ObjectID="_1844582685" r:id="rId66"/>
        </w:object>
      </w:r>
      <w:r w:rsidRPr="004E5D66">
        <w:t xml:space="preserve"> (defined in E.5.1)  or the last sample of the first window half if </w:t>
      </w:r>
      <w:r w:rsidRPr="004E5D66">
        <w:rPr>
          <w:position w:val="-6"/>
        </w:rPr>
        <w:object w:dxaOrig="320" w:dyaOrig="320" w14:anchorId="4A09FE7E">
          <v:shape id="_x0000_i1053" type="#_x0000_t75" style="width:16pt;height:16pt" o:ole="">
            <v:imagedata r:id="rId65" o:title=""/>
          </v:shape>
          <o:OLEObject Type="Embed" ProgID="Equation.3" ShapeID="_x0000_i1053" DrawAspect="Content" ObjectID="_1844582686" r:id="rId67"/>
        </w:object>
      </w:r>
      <w:r w:rsidRPr="004E5D66">
        <w:t>is even.</w:t>
      </w:r>
    </w:p>
    <w:p w14:paraId="250E5ECA" w14:textId="77777777" w:rsidR="00D62336" w:rsidRPr="004E5D66" w:rsidRDefault="00063062">
      <w:r w:rsidRPr="004E5D66">
        <w:rPr>
          <w:position w:val="-6"/>
        </w:rPr>
        <w:object w:dxaOrig="420" w:dyaOrig="320" w14:anchorId="7C75038F">
          <v:shape id="_x0000_i1054" type="#_x0000_t75" style="width:20.5pt;height:16pt" o:ole="">
            <v:imagedata r:id="rId63" o:title=""/>
          </v:shape>
          <o:OLEObject Type="Embed" ProgID="Equation.3" ShapeID="_x0000_i1054" DrawAspect="Content" ObjectID="_1844582687" r:id="rId68"/>
        </w:object>
      </w:r>
      <w:r w:rsidRPr="004E5D66">
        <w:t xml:space="preserve">is estimated so that the EVM window of length </w:t>
      </w:r>
      <w:r w:rsidRPr="004E5D66">
        <w:rPr>
          <w:position w:val="-6"/>
        </w:rPr>
        <w:object w:dxaOrig="320" w:dyaOrig="320" w14:anchorId="30167259">
          <v:shape id="_x0000_i1055" type="#_x0000_t75" style="width:16pt;height:16pt" o:ole="">
            <v:imagedata r:id="rId65" o:title=""/>
          </v:shape>
          <o:OLEObject Type="Embed" ProgID="Equation.3" ShapeID="_x0000_i1055" DrawAspect="Content" ObjectID="_1844582688" r:id="rId69"/>
        </w:object>
      </w:r>
      <w:r w:rsidRPr="004E5D66">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Pr="004E5D66" w:rsidRDefault="00063062">
      <w:r w:rsidRPr="004E5D66">
        <w:t xml:space="preserve">Two values for </w:t>
      </w:r>
      <w:r w:rsidRPr="004E5D66">
        <w:rPr>
          <w:position w:val="-6"/>
        </w:rPr>
        <w:object w:dxaOrig="420" w:dyaOrig="320" w14:anchorId="682D7B4C">
          <v:shape id="_x0000_i1056" type="#_x0000_t75" style="width:20.5pt;height:16pt" o:ole="">
            <v:imagedata r:id="rId70" o:title=""/>
          </v:shape>
          <o:OLEObject Type="Embed" ProgID="Equation.3" ShapeID="_x0000_i1056" DrawAspect="Content" ObjectID="_1844582689" r:id="rId71"/>
        </w:object>
      </w:r>
      <w:r w:rsidRPr="004E5D66">
        <w:t xml:space="preserve"> are determined:</w:t>
      </w:r>
    </w:p>
    <w:p w14:paraId="354F75A8" w14:textId="77777777" w:rsidR="00D62336" w:rsidRPr="004E5D66" w:rsidRDefault="00063062">
      <w:r w:rsidRPr="004E5D66">
        <w:rPr>
          <w:position w:val="-28"/>
        </w:rPr>
        <w:object w:dxaOrig="2060" w:dyaOrig="720" w14:anchorId="33E010F1">
          <v:shape id="_x0000_i1057" type="#_x0000_t75" style="width:103pt;height:36.5pt" o:ole="">
            <v:imagedata r:id="rId72" o:title=""/>
          </v:shape>
          <o:OLEObject Type="Embed" ProgID="Equation.3" ShapeID="_x0000_i1057" DrawAspect="Content" ObjectID="_1844582690" r:id="rId73"/>
        </w:object>
      </w:r>
      <w:r w:rsidRPr="004E5D66">
        <w:t xml:space="preserve"> and</w:t>
      </w:r>
    </w:p>
    <w:p w14:paraId="446182A0" w14:textId="77777777" w:rsidR="00D62336" w:rsidRPr="004E5D66" w:rsidRDefault="00063062">
      <w:r w:rsidRPr="004E5D66">
        <w:rPr>
          <w:position w:val="-28"/>
        </w:rPr>
        <w:object w:dxaOrig="1660" w:dyaOrig="720" w14:anchorId="35F6AA78">
          <v:shape id="_x0000_i1058" type="#_x0000_t75" style="width:83pt;height:36.5pt" o:ole="">
            <v:imagedata r:id="rId74" o:title=""/>
          </v:shape>
          <o:OLEObject Type="Embed" ProgID="Equation.3" ShapeID="_x0000_i1058" DrawAspect="Content" ObjectID="_1844582691" r:id="rId75"/>
        </w:object>
      </w:r>
      <w:r w:rsidRPr="004E5D66">
        <w:t xml:space="preserve"> where </w:t>
      </w:r>
      <w:r w:rsidRPr="004E5D66">
        <w:rPr>
          <w:position w:val="-6"/>
        </w:rPr>
        <w:object w:dxaOrig="620" w:dyaOrig="320" w14:anchorId="52F68AEB">
          <v:shape id="_x0000_i1059" type="#_x0000_t75" style="width:31pt;height:16pt" o:ole="">
            <v:imagedata r:id="rId76" o:title=""/>
          </v:shape>
          <o:OLEObject Type="Embed" ProgID="Equation.3" ShapeID="_x0000_i1059" DrawAspect="Content" ObjectID="_1844582692" r:id="rId77"/>
        </w:object>
      </w:r>
      <w:r w:rsidRPr="004E5D66">
        <w:t xml:space="preserve"> if </w:t>
      </w:r>
      <w:r w:rsidRPr="004E5D66">
        <w:rPr>
          <w:position w:val="-6"/>
        </w:rPr>
        <w:object w:dxaOrig="320" w:dyaOrig="320" w14:anchorId="573C4498">
          <v:shape id="_x0000_i1060" type="#_x0000_t75" style="width:16pt;height:16pt" o:ole="">
            <v:imagedata r:id="rId78" o:title=""/>
          </v:shape>
          <o:OLEObject Type="Embed" ProgID="Equation.3" ShapeID="_x0000_i1060" DrawAspect="Content" ObjectID="_1844582693" r:id="rId79"/>
        </w:object>
      </w:r>
      <w:r w:rsidRPr="004E5D66">
        <w:t xml:space="preserve"> is odd and </w:t>
      </w:r>
      <w:r w:rsidRPr="004E5D66">
        <w:rPr>
          <w:position w:val="-6"/>
        </w:rPr>
        <w:object w:dxaOrig="620" w:dyaOrig="320" w14:anchorId="3E205249">
          <v:shape id="_x0000_i1061" type="#_x0000_t75" style="width:31pt;height:16pt" o:ole="">
            <v:imagedata r:id="rId80" o:title=""/>
          </v:shape>
          <o:OLEObject Type="Embed" ProgID="Equation.3" ShapeID="_x0000_i1061" DrawAspect="Content" ObjectID="_1844582694" r:id="rId81"/>
        </w:object>
      </w:r>
      <w:r w:rsidRPr="004E5D66">
        <w:t xml:space="preserve"> if </w:t>
      </w:r>
      <w:r w:rsidRPr="004E5D66">
        <w:rPr>
          <w:position w:val="-6"/>
        </w:rPr>
        <w:object w:dxaOrig="320" w:dyaOrig="320" w14:anchorId="790196E7">
          <v:shape id="_x0000_i1062" type="#_x0000_t75" style="width:16pt;height:16pt" o:ole="">
            <v:imagedata r:id="rId82" o:title=""/>
          </v:shape>
          <o:OLEObject Type="Embed" ProgID="Equation.3" ShapeID="_x0000_i1062" DrawAspect="Content" ObjectID="_1844582695" r:id="rId83"/>
        </w:object>
      </w:r>
      <w:r w:rsidRPr="004E5D66">
        <w:t>is even.</w:t>
      </w:r>
    </w:p>
    <w:p w14:paraId="6BDD10BC" w14:textId="7D56E230" w:rsidR="00D62336" w:rsidRPr="004E5D66" w:rsidRDefault="00063062">
      <w:r w:rsidRPr="004E5D66">
        <w:t xml:space="preserve">When the cyclic prefix length varies from symbol to symbol (e.g. time multiplexed MBMS and unicast) then  </w:t>
      </w:r>
      <w:r w:rsidRPr="004E5D66">
        <w:rPr>
          <w:position w:val="-4"/>
        </w:rPr>
        <w:object w:dxaOrig="220" w:dyaOrig="320" w14:anchorId="4D071AB2">
          <v:shape id="_x0000_i1063" type="#_x0000_t75" style="width:11.5pt;height:16pt" o:ole="">
            <v:imagedata r:id="rId84" o:title=""/>
          </v:shape>
          <o:OLEObject Type="Embed" ProgID="Equation.3" ShapeID="_x0000_i1063" DrawAspect="Content" ObjectID="_1844582696" r:id="rId85"/>
        </w:object>
      </w:r>
      <w:r w:rsidRPr="004E5D66">
        <w:t xml:space="preserve"> shall be further restricted to the subset of symbols with the considered modulation scheme being active and with the considered cyclic prefix length type.</w:t>
      </w:r>
    </w:p>
    <w:p w14:paraId="09304666" w14:textId="77777777" w:rsidR="00E40025" w:rsidRPr="004E5D66" w:rsidRDefault="00E40025" w:rsidP="00E40025"/>
    <w:p w14:paraId="1AD7E99F" w14:textId="77777777" w:rsidR="00D62336" w:rsidRPr="004E5D66" w:rsidRDefault="00063062">
      <w:pPr>
        <w:pStyle w:val="Heading2"/>
      </w:pPr>
      <w:bookmarkStart w:id="5375" w:name="_Toc45826421"/>
      <w:bookmarkStart w:id="5376" w:name="_Toc45826169"/>
      <w:bookmarkStart w:id="5377" w:name="_Toc66872390"/>
      <w:bookmarkStart w:id="5378" w:name="_Toc45825917"/>
      <w:bookmarkStart w:id="5379" w:name="_Toc35935517"/>
      <w:bookmarkStart w:id="5380" w:name="_Toc82894164"/>
      <w:bookmarkStart w:id="5381" w:name="_Toc29478631"/>
      <w:bookmarkStart w:id="5382" w:name="_Toc89684695"/>
      <w:bookmarkStart w:id="5383" w:name="_Toc37163101"/>
      <w:bookmarkStart w:id="5384" w:name="_Toc37173681"/>
      <w:bookmarkStart w:id="5385" w:name="_Toc76497363"/>
      <w:bookmarkStart w:id="5386" w:name="_Toc37173429"/>
      <w:bookmarkStart w:id="5387" w:name="_Toc20997952"/>
      <w:bookmarkStart w:id="5388" w:name="_Toc35933229"/>
      <w:bookmarkStart w:id="5389" w:name="_Toc4617"/>
      <w:bookmarkStart w:id="5390" w:name="_Toc75173547"/>
      <w:bookmarkStart w:id="5391" w:name="_Toc66869572"/>
      <w:bookmarkStart w:id="5392" w:name="_Toc45825665"/>
      <w:bookmarkStart w:id="5393" w:name="_Toc98574836"/>
      <w:bookmarkStart w:id="5394" w:name="_Toc44754237"/>
      <w:bookmarkStart w:id="5395" w:name="_Toc52466587"/>
      <w:bookmarkStart w:id="5396" w:name="_Toc121933105"/>
      <w:bookmarkStart w:id="5397" w:name="_Toc121908819"/>
      <w:bookmarkStart w:id="5398" w:name="_Toc124186614"/>
      <w:bookmarkStart w:id="5399" w:name="_Toc137240801"/>
      <w:bookmarkStart w:id="5400" w:name="_Toc137244904"/>
      <w:bookmarkStart w:id="5401" w:name="_Toc138894118"/>
      <w:bookmarkStart w:id="5402" w:name="_Toc138894350"/>
      <w:bookmarkStart w:id="5403" w:name="_Toc145036743"/>
      <w:bookmarkStart w:id="5404" w:name="_Toc153189035"/>
      <w:bookmarkStart w:id="5405" w:name="_Toc155672318"/>
      <w:bookmarkStart w:id="5406" w:name="_Toc161927961"/>
      <w:bookmarkStart w:id="5407" w:name="_Toc163213458"/>
      <w:bookmarkStart w:id="5408" w:name="_Toc169794861"/>
      <w:bookmarkStart w:id="5409" w:name="_Toc171510489"/>
      <w:bookmarkStart w:id="5410" w:name="_Toc233969968"/>
      <w:r w:rsidRPr="004E5D66">
        <w:rPr>
          <w:rFonts w:hint="eastAsia"/>
          <w:lang w:val="en-US" w:eastAsia="zh-CN"/>
        </w:rPr>
        <w:t>B</w:t>
      </w:r>
      <w:r w:rsidRPr="004E5D66">
        <w:t>.5.1</w:t>
      </w:r>
      <w:r w:rsidRPr="004E5D66">
        <w:tab/>
        <w:t>Window length</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4462E159" w14:textId="5E71DB99" w:rsidR="00FA233B" w:rsidRPr="004E5D66" w:rsidRDefault="00FA233B" w:rsidP="00FA233B">
      <w:pPr>
        <w:tabs>
          <w:tab w:val="right" w:pos="9630"/>
        </w:tabs>
        <w:jc w:val="both"/>
      </w:pPr>
      <w:r w:rsidRPr="004E5D66">
        <w:t xml:space="preserve">Table B.5.1-1 and Table B.5.1-1a below specify EVM window length (W) for normal CP, the cyclic prefix length </w:t>
      </w:r>
      <w:r w:rsidRPr="004E5D66">
        <w:rPr>
          <w:position w:val="-14"/>
        </w:rPr>
        <w:object w:dxaOrig="420" w:dyaOrig="320" w14:anchorId="3BD70EE3">
          <v:shape id="_x0000_i1064" type="#_x0000_t75" style="width:20.5pt;height:16pt" o:ole="">
            <v:imagedata r:id="rId86" o:title=""/>
          </v:shape>
          <o:OLEObject Type="Embed" ProgID="Equation.3" ShapeID="_x0000_i1064" DrawAspect="Content" ObjectID="_1844582697" r:id="rId87"/>
        </w:object>
      </w:r>
      <w:r w:rsidRPr="004E5D66">
        <w:t xml:space="preserve"> is </w:t>
      </w:r>
      <w:r w:rsidRPr="004E5D66">
        <w:rPr>
          <w:rFonts w:hint="eastAsia"/>
          <w:lang w:val="en-US" w:eastAsia="zh-CN"/>
        </w:rPr>
        <w:t>10</w:t>
      </w:r>
      <w:r w:rsidRPr="004E5D66">
        <w:t xml:space="preserve"> for symbols 0 and </w:t>
      </w:r>
      <w:r w:rsidRPr="004E5D66">
        <w:rPr>
          <w:rFonts w:hint="eastAsia"/>
          <w:lang w:val="en-US" w:eastAsia="zh-CN"/>
        </w:rPr>
        <w:t>9</w:t>
      </w:r>
      <w:r w:rsidRPr="004E5D66">
        <w:t xml:space="preserve"> for symbols 1-6.</w:t>
      </w:r>
    </w:p>
    <w:p w14:paraId="3506F0CC" w14:textId="66494A66" w:rsidR="00D62336" w:rsidRPr="004E5D66" w:rsidRDefault="00FA233B" w:rsidP="00FA233B">
      <w:pPr>
        <w:tabs>
          <w:tab w:val="right" w:pos="9630"/>
        </w:tabs>
        <w:jc w:val="both"/>
      </w:pPr>
      <w:r w:rsidRPr="004E5D66">
        <w:t>Table B.5.1-2</w:t>
      </w:r>
      <w:r w:rsidRPr="004E5D66">
        <w:rPr>
          <w:rFonts w:hint="eastAsia"/>
          <w:lang w:val="en-US" w:eastAsia="zh-CN"/>
        </w:rPr>
        <w:t xml:space="preserve"> </w:t>
      </w:r>
      <w:r w:rsidRPr="004E5D66">
        <w:t>specify the EVM window length (W) for extended CP for 15 kHz, subcarrier spacing</w:t>
      </w:r>
      <w:r w:rsidRPr="004E5D66">
        <w:rPr>
          <w:rFonts w:hint="eastAsia"/>
          <w:lang w:val="en-US" w:eastAsia="zh-CN"/>
        </w:rPr>
        <w:t>.</w:t>
      </w:r>
    </w:p>
    <w:p w14:paraId="7A6457C4" w14:textId="77777777" w:rsidR="00BF3568" w:rsidRPr="004E5D66" w:rsidRDefault="00BF3568" w:rsidP="00BF3568">
      <w:pPr>
        <w:pStyle w:val="TH"/>
      </w:pPr>
      <w:bookmarkStart w:id="5411" w:name="_Toc37163102"/>
      <w:bookmarkStart w:id="5412" w:name="_Toc66869573"/>
      <w:bookmarkStart w:id="5413" w:name="_Toc66872391"/>
      <w:bookmarkStart w:id="5414" w:name="_Toc45825918"/>
      <w:bookmarkStart w:id="5415" w:name="_Toc75173548"/>
      <w:bookmarkStart w:id="5416" w:name="_Toc37173682"/>
      <w:bookmarkStart w:id="5417" w:name="_Toc12850"/>
      <w:bookmarkStart w:id="5418" w:name="_Toc82894165"/>
      <w:bookmarkStart w:id="5419" w:name="_Toc37173430"/>
      <w:bookmarkStart w:id="5420" w:name="_Toc76497364"/>
      <w:bookmarkStart w:id="5421" w:name="_Toc44754238"/>
      <w:bookmarkStart w:id="5422" w:name="_Toc35933230"/>
      <w:bookmarkStart w:id="5423" w:name="_Toc45826422"/>
      <w:bookmarkStart w:id="5424" w:name="_Toc98574837"/>
      <w:bookmarkStart w:id="5425" w:name="_Toc35935518"/>
      <w:bookmarkStart w:id="5426" w:name="_Toc20997953"/>
      <w:bookmarkStart w:id="5427" w:name="_Toc52466588"/>
      <w:bookmarkStart w:id="5428" w:name="_Toc29478632"/>
      <w:bookmarkStart w:id="5429" w:name="_Toc89684696"/>
      <w:bookmarkStart w:id="5430" w:name="_Toc45825666"/>
      <w:bookmarkStart w:id="5431" w:name="_Toc45826170"/>
      <w:bookmarkStart w:id="5432" w:name="_Toc121933106"/>
      <w:bookmarkStart w:id="5433" w:name="_Toc121908820"/>
      <w:bookmarkStart w:id="5434" w:name="_Toc124186615"/>
      <w:bookmarkStart w:id="5435" w:name="_Toc137240802"/>
      <w:bookmarkStart w:id="5436" w:name="_Toc137244905"/>
      <w:bookmarkStart w:id="5437" w:name="_Toc138894119"/>
      <w:bookmarkStart w:id="5438" w:name="_Toc138894351"/>
      <w:bookmarkStart w:id="5439" w:name="_Toc145036744"/>
      <w:bookmarkStart w:id="5440" w:name="_Toc153189036"/>
      <w:bookmarkStart w:id="5441" w:name="_Toc155672319"/>
      <w:bookmarkStart w:id="5442" w:name="_Toc161927962"/>
      <w:bookmarkStart w:id="5443" w:name="_Toc163213459"/>
      <w:bookmarkStart w:id="5444" w:name="_Toc169794862"/>
      <w:bookmarkStart w:id="5445" w:name="_Toc171510490"/>
      <w:r w:rsidRPr="004E5D66">
        <w:t>Table B5.1-1: EVM window length for normal CP</w:t>
      </w:r>
      <w:r w:rsidRPr="004E5D66">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4E5D66" w:rsidRPr="004E5D66" w14:paraId="3D6AFF4E" w14:textId="77777777" w:rsidTr="003E1FF8">
        <w:tc>
          <w:tcPr>
            <w:tcW w:w="1170" w:type="dxa"/>
            <w:shd w:val="clear" w:color="auto" w:fill="F3F3F3"/>
            <w:vAlign w:val="center"/>
          </w:tcPr>
          <w:p w14:paraId="7687F635" w14:textId="74AD575C" w:rsidR="00BF3568" w:rsidRPr="004E5D66" w:rsidRDefault="00BF3568" w:rsidP="003E1FF8">
            <w:pPr>
              <w:pStyle w:val="TAH"/>
              <w:rPr>
                <w:rFonts w:cs="Arial"/>
              </w:rPr>
            </w:pPr>
            <w:r w:rsidRPr="004E5D66">
              <w:rPr>
                <w:rFonts w:cs="Arial"/>
              </w:rPr>
              <w:t>Channel</w:t>
            </w:r>
            <w:r w:rsidRPr="004E5D66">
              <w:rPr>
                <w:rFonts w:cs="Arial"/>
              </w:rPr>
              <w:br/>
              <w:t>bandwidth (MHz)</w:t>
            </w:r>
          </w:p>
        </w:tc>
        <w:tc>
          <w:tcPr>
            <w:tcW w:w="1170" w:type="dxa"/>
            <w:shd w:val="clear" w:color="auto" w:fill="F3F3F3"/>
            <w:vAlign w:val="center"/>
          </w:tcPr>
          <w:p w14:paraId="58FD40C5" w14:textId="77777777" w:rsidR="00BF3568" w:rsidRPr="004E5D66" w:rsidRDefault="00BF3568" w:rsidP="003E1FF8">
            <w:pPr>
              <w:pStyle w:val="TAH"/>
              <w:rPr>
                <w:rFonts w:cs="Arial"/>
              </w:rPr>
            </w:pPr>
            <w:r w:rsidRPr="004E5D66">
              <w:rPr>
                <w:rFonts w:cs="Arial"/>
              </w:rPr>
              <w:t>FFT size</w:t>
            </w:r>
          </w:p>
        </w:tc>
        <w:tc>
          <w:tcPr>
            <w:tcW w:w="1170" w:type="dxa"/>
            <w:shd w:val="clear" w:color="auto" w:fill="F3F3F3"/>
            <w:vAlign w:val="center"/>
          </w:tcPr>
          <w:p w14:paraId="06AAA69A" w14:textId="77777777" w:rsidR="00BF3568" w:rsidRPr="004E5D66" w:rsidRDefault="00BF3568" w:rsidP="003E1FF8">
            <w:pPr>
              <w:pStyle w:val="TAH"/>
              <w:rPr>
                <w:rFonts w:cs="Arial"/>
              </w:rPr>
            </w:pPr>
          </w:p>
        </w:tc>
        <w:tc>
          <w:tcPr>
            <w:tcW w:w="1416" w:type="dxa"/>
            <w:shd w:val="clear" w:color="auto" w:fill="F3F3F3"/>
          </w:tcPr>
          <w:p w14:paraId="5BC61E09" w14:textId="77777777" w:rsidR="00BF3568" w:rsidRPr="004E5D66" w:rsidRDefault="00BF3568" w:rsidP="003E1FF8">
            <w:pPr>
              <w:pStyle w:val="TAH"/>
              <w:rPr>
                <w:rFonts w:cs="Arial"/>
              </w:rPr>
            </w:pPr>
            <w:r w:rsidRPr="004E5D66">
              <w:rPr>
                <w:rFonts w:cs="Arial"/>
              </w:rPr>
              <w:t>Cyclic prefix length for symbols 0 in FFT samples</w:t>
            </w:r>
          </w:p>
        </w:tc>
        <w:tc>
          <w:tcPr>
            <w:tcW w:w="1170" w:type="dxa"/>
            <w:shd w:val="clear" w:color="auto" w:fill="F3F3F3"/>
            <w:vAlign w:val="center"/>
          </w:tcPr>
          <w:p w14:paraId="5A7B3308" w14:textId="77777777" w:rsidR="00BF3568" w:rsidRPr="004E5D66" w:rsidRDefault="00BF3568" w:rsidP="003E1FF8">
            <w:pPr>
              <w:pStyle w:val="TAH"/>
              <w:rPr>
                <w:rFonts w:cs="Arial"/>
              </w:rPr>
            </w:pPr>
            <w:r w:rsidRPr="004E5D66">
              <w:rPr>
                <w:rFonts w:cs="Arial"/>
              </w:rPr>
              <w:t>Cyclic prefix length for symbols 1</w:t>
            </w:r>
            <w:r w:rsidRPr="004E5D66">
              <w:rPr>
                <w:rFonts w:cs="Arial"/>
              </w:rPr>
              <w:noBreakHyphen/>
              <w:t>6 in FFT samples</w:t>
            </w:r>
          </w:p>
        </w:tc>
        <w:tc>
          <w:tcPr>
            <w:tcW w:w="1170" w:type="dxa"/>
            <w:shd w:val="clear" w:color="auto" w:fill="F3F3F3"/>
            <w:vAlign w:val="center"/>
          </w:tcPr>
          <w:p w14:paraId="4361AC19" w14:textId="77777777" w:rsidR="00BF3568" w:rsidRPr="004E5D66" w:rsidRDefault="00BF3568" w:rsidP="003E1FF8">
            <w:pPr>
              <w:pStyle w:val="TAH"/>
              <w:rPr>
                <w:rFonts w:cs="Arial"/>
              </w:rPr>
            </w:pPr>
            <w:r w:rsidRPr="004E5D66">
              <w:rPr>
                <w:rFonts w:cs="Arial"/>
              </w:rPr>
              <w:t xml:space="preserve">EVM window length </w:t>
            </w:r>
            <w:r w:rsidRPr="004E5D66">
              <w:rPr>
                <w:rFonts w:cs="Arial"/>
                <w:i/>
              </w:rPr>
              <w:t>W</w:t>
            </w:r>
          </w:p>
        </w:tc>
        <w:tc>
          <w:tcPr>
            <w:tcW w:w="1170" w:type="dxa"/>
            <w:shd w:val="clear" w:color="auto" w:fill="F3F3F3"/>
            <w:vAlign w:val="center"/>
          </w:tcPr>
          <w:p w14:paraId="15140E08" w14:textId="77777777" w:rsidR="00BF3568" w:rsidRPr="004E5D66" w:rsidRDefault="00BF3568" w:rsidP="003E1FF8">
            <w:pPr>
              <w:pStyle w:val="TAH"/>
              <w:rPr>
                <w:rFonts w:cs="Arial"/>
              </w:rPr>
            </w:pPr>
            <w:r w:rsidRPr="004E5D66">
              <w:rPr>
                <w:rFonts w:cs="Arial"/>
              </w:rPr>
              <w:t xml:space="preserve">Ratio of </w:t>
            </w:r>
            <w:r w:rsidRPr="004E5D66">
              <w:rPr>
                <w:rFonts w:cs="Arial"/>
                <w:i/>
              </w:rPr>
              <w:t>W</w:t>
            </w:r>
            <w:r w:rsidRPr="004E5D66">
              <w:rPr>
                <w:rFonts w:cs="Arial"/>
              </w:rPr>
              <w:t xml:space="preserve"> to total CP for symbols 1</w:t>
            </w:r>
            <w:r w:rsidRPr="004E5D66">
              <w:rPr>
                <w:rFonts w:cs="Arial"/>
              </w:rPr>
              <w:noBreakHyphen/>
              <w:t>6 (NOTE)</w:t>
            </w:r>
            <w:r w:rsidRPr="004E5D66" w:rsidDel="00EE6B6E">
              <w:rPr>
                <w:rFonts w:cs="Arial"/>
                <w:vertAlign w:val="superscript"/>
              </w:rPr>
              <w:t xml:space="preserve"> </w:t>
            </w:r>
            <w:r w:rsidRPr="004E5D66">
              <w:rPr>
                <w:rFonts w:cs="Arial"/>
              </w:rPr>
              <w:t>(%)</w:t>
            </w:r>
          </w:p>
        </w:tc>
      </w:tr>
      <w:tr w:rsidR="004E5D66" w:rsidRPr="004E5D66" w14:paraId="257F302D" w14:textId="77777777" w:rsidTr="003E1FF8">
        <w:tc>
          <w:tcPr>
            <w:tcW w:w="1170" w:type="dxa"/>
            <w:vAlign w:val="center"/>
          </w:tcPr>
          <w:p w14:paraId="4CD1283B" w14:textId="77777777" w:rsidR="00BF3568" w:rsidRPr="004E5D66" w:rsidRDefault="00BF3568" w:rsidP="003E1FF8">
            <w:pPr>
              <w:pStyle w:val="TAC"/>
              <w:rPr>
                <w:rFonts w:cs="Arial"/>
              </w:rPr>
            </w:pPr>
            <w:r w:rsidRPr="004E5D66">
              <w:rPr>
                <w:rFonts w:cs="Arial"/>
              </w:rPr>
              <w:t>1.4</w:t>
            </w:r>
          </w:p>
        </w:tc>
        <w:tc>
          <w:tcPr>
            <w:tcW w:w="1170" w:type="dxa"/>
            <w:vAlign w:val="center"/>
          </w:tcPr>
          <w:p w14:paraId="0F01318F" w14:textId="77777777" w:rsidR="00BF3568" w:rsidRPr="004E5D66" w:rsidRDefault="00BF3568" w:rsidP="003E1FF8">
            <w:pPr>
              <w:pStyle w:val="TAC"/>
              <w:rPr>
                <w:rFonts w:cs="Arial"/>
              </w:rPr>
            </w:pPr>
            <w:r w:rsidRPr="004E5D66">
              <w:rPr>
                <w:rFonts w:cs="Arial"/>
              </w:rPr>
              <w:t>128</w:t>
            </w:r>
          </w:p>
        </w:tc>
        <w:tc>
          <w:tcPr>
            <w:tcW w:w="1170" w:type="dxa"/>
          </w:tcPr>
          <w:p w14:paraId="3BD6F16C" w14:textId="77777777" w:rsidR="00BF3568" w:rsidRPr="004E5D66" w:rsidRDefault="00BF3568" w:rsidP="003E1FF8">
            <w:pPr>
              <w:pStyle w:val="TAC"/>
              <w:rPr>
                <w:rFonts w:cs="Arial"/>
              </w:rPr>
            </w:pPr>
          </w:p>
        </w:tc>
        <w:tc>
          <w:tcPr>
            <w:tcW w:w="1416" w:type="dxa"/>
          </w:tcPr>
          <w:p w14:paraId="3FF89819" w14:textId="77777777" w:rsidR="00BF3568" w:rsidRPr="004E5D66" w:rsidRDefault="00BF3568" w:rsidP="003E1FF8">
            <w:pPr>
              <w:pStyle w:val="TAC"/>
              <w:rPr>
                <w:rFonts w:cs="Arial"/>
              </w:rPr>
            </w:pPr>
            <w:r w:rsidRPr="004E5D66">
              <w:rPr>
                <w:rFonts w:cs="Arial"/>
              </w:rPr>
              <w:t>10</w:t>
            </w:r>
          </w:p>
        </w:tc>
        <w:tc>
          <w:tcPr>
            <w:tcW w:w="1170" w:type="dxa"/>
            <w:vAlign w:val="center"/>
          </w:tcPr>
          <w:p w14:paraId="3EEFC515" w14:textId="77777777" w:rsidR="00BF3568" w:rsidRPr="004E5D66" w:rsidRDefault="00BF3568" w:rsidP="003E1FF8">
            <w:pPr>
              <w:pStyle w:val="TAC"/>
              <w:rPr>
                <w:rFonts w:cs="Arial"/>
              </w:rPr>
            </w:pPr>
            <w:r w:rsidRPr="004E5D66">
              <w:rPr>
                <w:rFonts w:cs="Arial"/>
              </w:rPr>
              <w:t>9</w:t>
            </w:r>
          </w:p>
        </w:tc>
        <w:tc>
          <w:tcPr>
            <w:tcW w:w="1170" w:type="dxa"/>
            <w:vAlign w:val="center"/>
          </w:tcPr>
          <w:p w14:paraId="0F6893D8" w14:textId="77777777" w:rsidR="00BF3568" w:rsidRPr="004E5D66" w:rsidRDefault="00BF3568" w:rsidP="003E1FF8">
            <w:pPr>
              <w:pStyle w:val="TAC"/>
              <w:rPr>
                <w:rFonts w:cs="Arial"/>
              </w:rPr>
            </w:pPr>
            <w:r w:rsidRPr="004E5D66">
              <w:rPr>
                <w:rFonts w:cs="Arial"/>
              </w:rPr>
              <w:t>5</w:t>
            </w:r>
          </w:p>
        </w:tc>
        <w:tc>
          <w:tcPr>
            <w:tcW w:w="1170" w:type="dxa"/>
          </w:tcPr>
          <w:p w14:paraId="39FC7772" w14:textId="77777777" w:rsidR="00BF3568" w:rsidRPr="004E5D66" w:rsidRDefault="00BF3568" w:rsidP="003E1FF8">
            <w:pPr>
              <w:pStyle w:val="TAC"/>
              <w:rPr>
                <w:rFonts w:cs="Arial"/>
              </w:rPr>
            </w:pPr>
            <w:r w:rsidRPr="004E5D66">
              <w:rPr>
                <w:rFonts w:cs="Arial"/>
              </w:rPr>
              <w:t>55.6</w:t>
            </w:r>
          </w:p>
        </w:tc>
      </w:tr>
      <w:tr w:rsidR="00BF3568" w:rsidRPr="004E5D66" w14:paraId="7C186445" w14:textId="77777777" w:rsidTr="003E1FF8">
        <w:tc>
          <w:tcPr>
            <w:tcW w:w="8436" w:type="dxa"/>
            <w:gridSpan w:val="7"/>
            <w:vAlign w:val="center"/>
          </w:tcPr>
          <w:p w14:paraId="1B67E712" w14:textId="77777777" w:rsidR="00BF3568" w:rsidRPr="004E5D66" w:rsidRDefault="00BF3568" w:rsidP="003E1FF8">
            <w:pPr>
              <w:pStyle w:val="TAN"/>
              <w:rPr>
                <w:rFonts w:cs="Arial"/>
              </w:rPr>
            </w:pPr>
            <w:r w:rsidRPr="004E5D66">
              <w:rPr>
                <w:rFonts w:cs="Arial"/>
              </w:rPr>
              <w:t>Note:</w:t>
            </w:r>
            <w:r w:rsidRPr="004E5D66">
              <w:rPr>
                <w:rFonts w:cs="Arial"/>
              </w:rPr>
              <w:tab/>
              <w:t>These percentages are informative and apply to symbols 1 through 6. Symbol 0 has a longer CP and therefore a lower percentage.</w:t>
            </w:r>
          </w:p>
        </w:tc>
      </w:tr>
    </w:tbl>
    <w:p w14:paraId="4ECB96E3" w14:textId="77777777" w:rsidR="00BF3568" w:rsidRPr="004E5D66" w:rsidRDefault="00BF3568" w:rsidP="00BF3568"/>
    <w:p w14:paraId="73686AFD" w14:textId="77777777" w:rsidR="00BF3568" w:rsidRPr="004E5D66" w:rsidRDefault="00BF3568" w:rsidP="00BF3568">
      <w:pPr>
        <w:pStyle w:val="TH"/>
      </w:pPr>
      <w:r w:rsidRPr="004E5D66">
        <w:t>Table B.5.1-</w:t>
      </w:r>
      <w:r w:rsidRPr="004E5D66">
        <w:rPr>
          <w:lang w:eastAsia="zh-CN"/>
        </w:rPr>
        <w:t>2:</w:t>
      </w:r>
      <w:r w:rsidRPr="004E5D66">
        <w:t xml:space="preserve"> EVM window length for normal CP</w:t>
      </w:r>
      <w:r w:rsidRPr="004E5D66">
        <w:rPr>
          <w:rFonts w:hint="eastAsia"/>
          <w:lang w:eastAsia="zh-CN"/>
        </w:rPr>
        <w:t xml:space="preserve"> for NB-IoT</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16"/>
        <w:gridCol w:w="1170"/>
        <w:gridCol w:w="1170"/>
        <w:gridCol w:w="1170"/>
      </w:tblGrid>
      <w:tr w:rsidR="004E5D66" w:rsidRPr="004E5D66" w14:paraId="33C8BC8C" w14:textId="77777777" w:rsidTr="003E1FF8">
        <w:trPr>
          <w:jc w:val="center"/>
        </w:trPr>
        <w:tc>
          <w:tcPr>
            <w:tcW w:w="1170" w:type="dxa"/>
            <w:shd w:val="clear" w:color="auto" w:fill="F3F3F3"/>
            <w:vAlign w:val="center"/>
          </w:tcPr>
          <w:p w14:paraId="07DD54AA" w14:textId="77777777" w:rsidR="00BF3568" w:rsidRPr="004E5D66" w:rsidRDefault="00BF3568" w:rsidP="003E1FF8">
            <w:pPr>
              <w:pStyle w:val="TAH"/>
              <w:rPr>
                <w:rFonts w:cs="Arial"/>
                <w:lang w:eastAsia="ja-JP"/>
              </w:rPr>
            </w:pPr>
            <w:r w:rsidRPr="004E5D66">
              <w:t>Channel</w:t>
            </w:r>
            <w:r w:rsidRPr="004E5D66">
              <w:br/>
              <w:t>bandwidth (MHz)</w:t>
            </w:r>
          </w:p>
        </w:tc>
        <w:tc>
          <w:tcPr>
            <w:tcW w:w="1170" w:type="dxa"/>
            <w:shd w:val="clear" w:color="auto" w:fill="F3F3F3"/>
            <w:vAlign w:val="center"/>
          </w:tcPr>
          <w:p w14:paraId="5105AED6" w14:textId="77777777" w:rsidR="00BF3568" w:rsidRPr="004E5D66" w:rsidRDefault="00BF3568" w:rsidP="003E1FF8">
            <w:pPr>
              <w:pStyle w:val="TAH"/>
              <w:rPr>
                <w:rFonts w:cs="Arial"/>
                <w:lang w:eastAsia="ja-JP"/>
              </w:rPr>
            </w:pPr>
            <w:r w:rsidRPr="004E5D66">
              <w:rPr>
                <w:rFonts w:cs="Arial"/>
                <w:lang w:eastAsia="ja-JP"/>
              </w:rPr>
              <w:t>FFT size</w:t>
            </w:r>
          </w:p>
        </w:tc>
        <w:tc>
          <w:tcPr>
            <w:tcW w:w="1416" w:type="dxa"/>
            <w:shd w:val="clear" w:color="auto" w:fill="F3F3F3"/>
            <w:vAlign w:val="center"/>
          </w:tcPr>
          <w:p w14:paraId="6211209B" w14:textId="77777777" w:rsidR="00BF3568" w:rsidRPr="004E5D66" w:rsidRDefault="00BF3568" w:rsidP="003E1FF8">
            <w:pPr>
              <w:pStyle w:val="TAH"/>
              <w:rPr>
                <w:rFonts w:cs="Arial"/>
                <w:lang w:eastAsia="ja-JP"/>
              </w:rPr>
            </w:pPr>
            <w:r w:rsidRPr="004E5D66">
              <w:rPr>
                <w:rFonts w:cs="Arial"/>
                <w:lang w:eastAsia="ja-JP"/>
              </w:rPr>
              <w:t>Cyclic prefix length for symbols 0 in FFT samples</w:t>
            </w:r>
          </w:p>
        </w:tc>
        <w:tc>
          <w:tcPr>
            <w:tcW w:w="1170" w:type="dxa"/>
            <w:shd w:val="clear" w:color="auto" w:fill="F3F3F3"/>
            <w:vAlign w:val="center"/>
          </w:tcPr>
          <w:p w14:paraId="461CC47B" w14:textId="38FD5F4E" w:rsidR="00BF3568" w:rsidRPr="004E5D66" w:rsidRDefault="00BF3568" w:rsidP="003E1FF8">
            <w:pPr>
              <w:pStyle w:val="TAH"/>
              <w:rPr>
                <w:rFonts w:cs="Arial"/>
                <w:lang w:eastAsia="ja-JP"/>
              </w:rPr>
            </w:pPr>
            <w:r w:rsidRPr="004E5D66">
              <w:rPr>
                <w:rFonts w:cs="Arial"/>
                <w:lang w:eastAsia="ja-JP"/>
              </w:rPr>
              <w:t>Cyclic prefix length for symbols 1</w:t>
            </w:r>
            <w:r w:rsidRPr="004E5D66">
              <w:rPr>
                <w:rFonts w:cs="Arial"/>
                <w:lang w:eastAsia="ja-JP"/>
              </w:rPr>
              <w:noBreakHyphen/>
              <w:t>6 in FFT samples</w:t>
            </w:r>
          </w:p>
        </w:tc>
        <w:tc>
          <w:tcPr>
            <w:tcW w:w="1170" w:type="dxa"/>
            <w:shd w:val="clear" w:color="auto" w:fill="F3F3F3"/>
            <w:vAlign w:val="center"/>
          </w:tcPr>
          <w:p w14:paraId="58AA8B48" w14:textId="77777777" w:rsidR="00BF3568" w:rsidRPr="004E5D66" w:rsidRDefault="00BF3568" w:rsidP="003E1FF8">
            <w:pPr>
              <w:pStyle w:val="TAH"/>
              <w:rPr>
                <w:rFonts w:cs="Arial"/>
                <w:lang w:eastAsia="ja-JP"/>
              </w:rPr>
            </w:pPr>
            <w:r w:rsidRPr="004E5D66">
              <w:rPr>
                <w:rFonts w:cs="Arial"/>
                <w:lang w:eastAsia="ja-JP"/>
              </w:rPr>
              <w:t xml:space="preserve">EVM window length </w:t>
            </w:r>
            <w:r w:rsidRPr="004E5D66">
              <w:rPr>
                <w:rFonts w:cs="Arial"/>
                <w:i/>
                <w:lang w:eastAsia="ja-JP"/>
              </w:rPr>
              <w:t>W</w:t>
            </w:r>
          </w:p>
        </w:tc>
        <w:tc>
          <w:tcPr>
            <w:tcW w:w="1170" w:type="dxa"/>
            <w:shd w:val="clear" w:color="auto" w:fill="F3F3F3"/>
            <w:vAlign w:val="center"/>
          </w:tcPr>
          <w:p w14:paraId="21AE38E0" w14:textId="77777777" w:rsidR="00BF3568" w:rsidRPr="004E5D66" w:rsidRDefault="00BF3568" w:rsidP="003E1FF8">
            <w:pPr>
              <w:pStyle w:val="TAH"/>
              <w:rPr>
                <w:rFonts w:cs="Arial"/>
                <w:lang w:eastAsia="ja-JP"/>
              </w:rPr>
            </w:pPr>
            <w:r w:rsidRPr="004E5D66">
              <w:rPr>
                <w:rFonts w:cs="Arial"/>
                <w:lang w:eastAsia="ja-JP"/>
              </w:rPr>
              <w:t xml:space="preserve">Ratio of </w:t>
            </w:r>
            <w:r w:rsidRPr="004E5D66">
              <w:rPr>
                <w:rFonts w:cs="Arial"/>
                <w:i/>
                <w:lang w:eastAsia="ja-JP"/>
              </w:rPr>
              <w:t>W</w:t>
            </w:r>
            <w:r w:rsidRPr="004E5D66">
              <w:rPr>
                <w:rFonts w:cs="Arial"/>
                <w:lang w:eastAsia="ja-JP"/>
              </w:rPr>
              <w:t xml:space="preserve"> to total CP for symbols 1</w:t>
            </w:r>
            <w:r w:rsidRPr="004E5D66">
              <w:rPr>
                <w:rFonts w:cs="Arial"/>
                <w:lang w:eastAsia="ja-JP"/>
              </w:rPr>
              <w:noBreakHyphen/>
              <w:t xml:space="preserve">6 </w:t>
            </w:r>
            <w:r w:rsidRPr="004E5D66">
              <w:rPr>
                <w:rFonts w:cs="Arial"/>
              </w:rPr>
              <w:t>(NOTE)</w:t>
            </w:r>
            <w:r w:rsidRPr="004E5D66" w:rsidDel="00EE6B6E">
              <w:rPr>
                <w:rFonts w:cs="Arial"/>
                <w:vertAlign w:val="superscript"/>
              </w:rPr>
              <w:t xml:space="preserve"> </w:t>
            </w:r>
            <w:r w:rsidRPr="004E5D66">
              <w:rPr>
                <w:rFonts w:cs="Arial"/>
                <w:lang w:eastAsia="ja-JP"/>
              </w:rPr>
              <w:t>(%)</w:t>
            </w:r>
          </w:p>
        </w:tc>
      </w:tr>
      <w:tr w:rsidR="004E5D66" w:rsidRPr="004E5D66" w14:paraId="5FB30BC2" w14:textId="77777777" w:rsidTr="003E1FF8">
        <w:trPr>
          <w:jc w:val="center"/>
        </w:trPr>
        <w:tc>
          <w:tcPr>
            <w:tcW w:w="1170" w:type="dxa"/>
          </w:tcPr>
          <w:p w14:paraId="36F6122A" w14:textId="77777777" w:rsidR="00BF3568" w:rsidRPr="004E5D66" w:rsidRDefault="00BF3568" w:rsidP="003E1FF8">
            <w:pPr>
              <w:pStyle w:val="TAC"/>
              <w:rPr>
                <w:rFonts w:cs="Arial"/>
              </w:rPr>
            </w:pPr>
            <w:r w:rsidRPr="004E5D66">
              <w:rPr>
                <w:rFonts w:cs="Arial"/>
              </w:rPr>
              <w:t>0.2</w:t>
            </w:r>
          </w:p>
        </w:tc>
        <w:tc>
          <w:tcPr>
            <w:tcW w:w="1170" w:type="dxa"/>
            <w:vAlign w:val="center"/>
          </w:tcPr>
          <w:p w14:paraId="19239DCB" w14:textId="77777777" w:rsidR="00BF3568" w:rsidRPr="004E5D66" w:rsidRDefault="00BF3568" w:rsidP="003E1FF8">
            <w:pPr>
              <w:pStyle w:val="TAC"/>
              <w:rPr>
                <w:rFonts w:cs="Arial"/>
              </w:rPr>
            </w:pPr>
            <w:r w:rsidRPr="004E5D66">
              <w:rPr>
                <w:rFonts w:cs="Arial" w:hint="eastAsia"/>
                <w:lang w:eastAsia="zh-CN"/>
              </w:rPr>
              <w:t>128</w:t>
            </w:r>
          </w:p>
        </w:tc>
        <w:tc>
          <w:tcPr>
            <w:tcW w:w="1416" w:type="dxa"/>
          </w:tcPr>
          <w:p w14:paraId="066921A2" w14:textId="77777777" w:rsidR="00BF3568" w:rsidRPr="004E5D66" w:rsidRDefault="00BF3568" w:rsidP="003E1FF8">
            <w:pPr>
              <w:pStyle w:val="TAC"/>
              <w:rPr>
                <w:rFonts w:cs="Arial"/>
              </w:rPr>
            </w:pPr>
            <w:r w:rsidRPr="004E5D66">
              <w:rPr>
                <w:rFonts w:cs="Arial" w:hint="eastAsia"/>
                <w:lang w:eastAsia="zh-CN"/>
              </w:rPr>
              <w:t>10</w:t>
            </w:r>
          </w:p>
        </w:tc>
        <w:tc>
          <w:tcPr>
            <w:tcW w:w="1170" w:type="dxa"/>
            <w:vAlign w:val="center"/>
          </w:tcPr>
          <w:p w14:paraId="0A3BEFC3" w14:textId="77777777" w:rsidR="00BF3568" w:rsidRPr="004E5D66" w:rsidRDefault="00BF3568" w:rsidP="003E1FF8">
            <w:pPr>
              <w:pStyle w:val="TAC"/>
              <w:rPr>
                <w:rFonts w:cs="Arial"/>
              </w:rPr>
            </w:pPr>
            <w:r w:rsidRPr="004E5D66">
              <w:rPr>
                <w:rFonts w:cs="Arial" w:hint="eastAsia"/>
                <w:lang w:eastAsia="zh-CN"/>
              </w:rPr>
              <w:t>9</w:t>
            </w:r>
          </w:p>
        </w:tc>
        <w:tc>
          <w:tcPr>
            <w:tcW w:w="1170" w:type="dxa"/>
            <w:vAlign w:val="center"/>
          </w:tcPr>
          <w:p w14:paraId="3869D040" w14:textId="77777777" w:rsidR="00BF3568" w:rsidRPr="004E5D66" w:rsidRDefault="00BF3568" w:rsidP="003E1FF8">
            <w:pPr>
              <w:pStyle w:val="TAC"/>
              <w:rPr>
                <w:rFonts w:cs="Arial"/>
              </w:rPr>
            </w:pPr>
            <w:r w:rsidRPr="004E5D66">
              <w:rPr>
                <w:rFonts w:cs="Arial" w:hint="eastAsia"/>
                <w:lang w:eastAsia="zh-CN"/>
              </w:rPr>
              <w:t>3</w:t>
            </w:r>
          </w:p>
        </w:tc>
        <w:tc>
          <w:tcPr>
            <w:tcW w:w="1170" w:type="dxa"/>
          </w:tcPr>
          <w:p w14:paraId="4E66FADF" w14:textId="77777777" w:rsidR="00BF3568" w:rsidRPr="004E5D66" w:rsidRDefault="00BF3568" w:rsidP="003E1FF8">
            <w:pPr>
              <w:pStyle w:val="TAC"/>
              <w:rPr>
                <w:rFonts w:cs="Arial"/>
              </w:rPr>
            </w:pPr>
            <w:r w:rsidRPr="004E5D66">
              <w:rPr>
                <w:rFonts w:cs="Arial" w:hint="eastAsia"/>
                <w:lang w:eastAsia="zh-CN"/>
              </w:rPr>
              <w:t>33.3</w:t>
            </w:r>
          </w:p>
        </w:tc>
      </w:tr>
      <w:tr w:rsidR="00BF3568" w:rsidRPr="004E5D66" w14:paraId="3F413838" w14:textId="77777777" w:rsidTr="003E1FF8">
        <w:trPr>
          <w:jc w:val="center"/>
        </w:trPr>
        <w:tc>
          <w:tcPr>
            <w:tcW w:w="7266" w:type="dxa"/>
            <w:gridSpan w:val="6"/>
          </w:tcPr>
          <w:p w14:paraId="72D70E01" w14:textId="77777777" w:rsidR="00BF3568" w:rsidRPr="004E5D66" w:rsidRDefault="00BF3568" w:rsidP="003E1FF8">
            <w:pPr>
              <w:pStyle w:val="TAN"/>
              <w:rPr>
                <w:rFonts w:cs="Arial"/>
                <w:lang w:eastAsia="ja-JP"/>
              </w:rPr>
            </w:pPr>
            <w:r w:rsidRPr="004E5D66">
              <w:rPr>
                <w:rFonts w:cs="Arial"/>
                <w:lang w:eastAsia="ja-JP"/>
              </w:rPr>
              <w:t>Note:</w:t>
            </w:r>
            <w:r w:rsidRPr="004E5D66">
              <w:rPr>
                <w:rFonts w:cs="Arial"/>
                <w:lang w:eastAsia="ja-JP"/>
              </w:rPr>
              <w:tab/>
              <w:t>These percentages are informative and apply to symbols 1 through 6. Symbol 0 has a longer CP and therefore a lower percentage.</w:t>
            </w:r>
          </w:p>
        </w:tc>
      </w:tr>
    </w:tbl>
    <w:p w14:paraId="44169FEC" w14:textId="77777777" w:rsidR="00BF3568" w:rsidRPr="004E5D66" w:rsidRDefault="00BF3568" w:rsidP="00BF3568"/>
    <w:p w14:paraId="330209EF" w14:textId="77777777" w:rsidR="00BF3568" w:rsidRPr="004E5D66" w:rsidRDefault="00BF3568" w:rsidP="00BF3568">
      <w:pPr>
        <w:pStyle w:val="TH"/>
      </w:pPr>
      <w:r w:rsidRPr="004E5D66">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4E5D66" w:rsidRPr="004E5D66" w14:paraId="197ABA6F" w14:textId="77777777" w:rsidTr="003E1FF8">
        <w:trPr>
          <w:jc w:val="center"/>
        </w:trPr>
        <w:tc>
          <w:tcPr>
            <w:tcW w:w="1170" w:type="dxa"/>
            <w:shd w:val="clear" w:color="auto" w:fill="F3F3F3"/>
            <w:vAlign w:val="center"/>
          </w:tcPr>
          <w:p w14:paraId="7043F08F" w14:textId="6B3E08FA" w:rsidR="00BF3568" w:rsidRPr="004E5D66" w:rsidRDefault="00BF3568" w:rsidP="003E1FF8">
            <w:pPr>
              <w:pStyle w:val="TAH"/>
              <w:rPr>
                <w:rFonts w:cs="Arial"/>
              </w:rPr>
            </w:pPr>
            <w:r w:rsidRPr="004E5D66">
              <w:rPr>
                <w:rFonts w:cs="Arial"/>
              </w:rPr>
              <w:t>Channel bandwidth (MHz)</w:t>
            </w:r>
          </w:p>
        </w:tc>
        <w:tc>
          <w:tcPr>
            <w:tcW w:w="1170" w:type="dxa"/>
            <w:shd w:val="clear" w:color="auto" w:fill="F3F3F3"/>
            <w:vAlign w:val="center"/>
          </w:tcPr>
          <w:p w14:paraId="79709CE0" w14:textId="77777777" w:rsidR="00BF3568" w:rsidRPr="004E5D66" w:rsidRDefault="00BF3568" w:rsidP="003E1FF8">
            <w:pPr>
              <w:pStyle w:val="TAH"/>
              <w:rPr>
                <w:rFonts w:cs="Arial"/>
              </w:rPr>
            </w:pPr>
            <w:r w:rsidRPr="004E5D66">
              <w:rPr>
                <w:rFonts w:cs="Arial"/>
              </w:rPr>
              <w:t>FFT size</w:t>
            </w:r>
          </w:p>
        </w:tc>
        <w:tc>
          <w:tcPr>
            <w:tcW w:w="1435" w:type="dxa"/>
            <w:shd w:val="clear" w:color="auto" w:fill="F3F3F3"/>
            <w:vAlign w:val="center"/>
          </w:tcPr>
          <w:p w14:paraId="703F3230" w14:textId="77777777" w:rsidR="00BF3568" w:rsidRPr="004E5D66" w:rsidRDefault="00BF3568" w:rsidP="003E1FF8">
            <w:pPr>
              <w:pStyle w:val="TAH"/>
              <w:rPr>
                <w:rFonts w:cs="Arial"/>
              </w:rPr>
            </w:pPr>
            <w:r w:rsidRPr="004E5D66">
              <w:rPr>
                <w:rFonts w:cs="Arial"/>
              </w:rPr>
              <w:t>Cyclic prefix in FFT samples</w:t>
            </w:r>
          </w:p>
        </w:tc>
        <w:tc>
          <w:tcPr>
            <w:tcW w:w="1170" w:type="dxa"/>
            <w:shd w:val="clear" w:color="auto" w:fill="F3F3F3"/>
            <w:vAlign w:val="center"/>
          </w:tcPr>
          <w:p w14:paraId="43753C2C" w14:textId="77777777" w:rsidR="00BF3568" w:rsidRPr="004E5D66" w:rsidRDefault="00BF3568" w:rsidP="003E1FF8">
            <w:pPr>
              <w:pStyle w:val="TAH"/>
              <w:rPr>
                <w:rFonts w:cs="Arial"/>
              </w:rPr>
            </w:pPr>
            <w:r w:rsidRPr="004E5D66">
              <w:rPr>
                <w:rFonts w:cs="Arial"/>
              </w:rPr>
              <w:t xml:space="preserve">EVM window length </w:t>
            </w:r>
            <w:r w:rsidRPr="004E5D66">
              <w:rPr>
                <w:rFonts w:cs="Arial"/>
                <w:i/>
              </w:rPr>
              <w:t>W</w:t>
            </w:r>
          </w:p>
        </w:tc>
        <w:tc>
          <w:tcPr>
            <w:tcW w:w="1402" w:type="dxa"/>
            <w:shd w:val="clear" w:color="auto" w:fill="F3F3F3"/>
            <w:vAlign w:val="center"/>
          </w:tcPr>
          <w:p w14:paraId="03922AA5" w14:textId="77777777" w:rsidR="00BF3568" w:rsidRPr="004E5D66" w:rsidRDefault="00BF3568" w:rsidP="003E1FF8">
            <w:pPr>
              <w:pStyle w:val="TAH"/>
              <w:rPr>
                <w:rFonts w:cs="Arial"/>
              </w:rPr>
            </w:pPr>
            <w:r w:rsidRPr="004E5D66">
              <w:rPr>
                <w:rFonts w:cs="Arial"/>
              </w:rPr>
              <w:t xml:space="preserve">Ratio of </w:t>
            </w:r>
            <w:r w:rsidRPr="004E5D66">
              <w:rPr>
                <w:rFonts w:cs="Arial"/>
                <w:i/>
              </w:rPr>
              <w:t>W</w:t>
            </w:r>
            <w:r w:rsidRPr="004E5D66">
              <w:rPr>
                <w:rFonts w:cs="Arial"/>
              </w:rPr>
              <w:t xml:space="preserve"> to total CP (NOTE) </w:t>
            </w:r>
            <w:r w:rsidRPr="004E5D66">
              <w:rPr>
                <w:rFonts w:cs="Arial"/>
              </w:rPr>
              <w:br/>
              <w:t>(%)</w:t>
            </w:r>
          </w:p>
        </w:tc>
      </w:tr>
      <w:tr w:rsidR="004E5D66" w:rsidRPr="004E5D66" w14:paraId="6AD67066" w14:textId="77777777" w:rsidTr="003E1FF8">
        <w:trPr>
          <w:jc w:val="center"/>
        </w:trPr>
        <w:tc>
          <w:tcPr>
            <w:tcW w:w="1170" w:type="dxa"/>
            <w:vAlign w:val="center"/>
          </w:tcPr>
          <w:p w14:paraId="144EFA89" w14:textId="77777777" w:rsidR="00BF3568" w:rsidRPr="004E5D66" w:rsidRDefault="00BF3568" w:rsidP="003E1FF8">
            <w:pPr>
              <w:pStyle w:val="TAC"/>
              <w:rPr>
                <w:rFonts w:cs="Arial"/>
              </w:rPr>
            </w:pPr>
            <w:r w:rsidRPr="004E5D66">
              <w:rPr>
                <w:rFonts w:cs="Arial"/>
              </w:rPr>
              <w:t>1.4</w:t>
            </w:r>
          </w:p>
        </w:tc>
        <w:tc>
          <w:tcPr>
            <w:tcW w:w="1170" w:type="dxa"/>
            <w:vAlign w:val="center"/>
          </w:tcPr>
          <w:p w14:paraId="34EE14D0" w14:textId="77777777" w:rsidR="00BF3568" w:rsidRPr="004E5D66" w:rsidRDefault="00BF3568" w:rsidP="003E1FF8">
            <w:pPr>
              <w:pStyle w:val="TAC"/>
              <w:rPr>
                <w:rFonts w:cs="Arial"/>
              </w:rPr>
            </w:pPr>
            <w:r w:rsidRPr="004E5D66">
              <w:rPr>
                <w:rFonts w:cs="Arial"/>
              </w:rPr>
              <w:t>128</w:t>
            </w:r>
          </w:p>
        </w:tc>
        <w:tc>
          <w:tcPr>
            <w:tcW w:w="1435" w:type="dxa"/>
            <w:vAlign w:val="center"/>
          </w:tcPr>
          <w:p w14:paraId="2CA14E80" w14:textId="77777777" w:rsidR="00BF3568" w:rsidRPr="004E5D66" w:rsidRDefault="00BF3568" w:rsidP="003E1FF8">
            <w:pPr>
              <w:pStyle w:val="TAC"/>
              <w:rPr>
                <w:rFonts w:cs="Arial"/>
              </w:rPr>
            </w:pPr>
            <w:r w:rsidRPr="004E5D66">
              <w:rPr>
                <w:rFonts w:cs="Arial"/>
              </w:rPr>
              <w:t>32</w:t>
            </w:r>
          </w:p>
        </w:tc>
        <w:tc>
          <w:tcPr>
            <w:tcW w:w="1170" w:type="dxa"/>
            <w:vAlign w:val="center"/>
          </w:tcPr>
          <w:p w14:paraId="434D3D4C" w14:textId="77777777" w:rsidR="00BF3568" w:rsidRPr="004E5D66" w:rsidRDefault="00BF3568" w:rsidP="003E1FF8">
            <w:pPr>
              <w:pStyle w:val="TAC"/>
              <w:rPr>
                <w:rFonts w:cs="Arial"/>
              </w:rPr>
            </w:pPr>
            <w:r w:rsidRPr="004E5D66">
              <w:rPr>
                <w:rFonts w:cs="Arial"/>
              </w:rPr>
              <w:t>28</w:t>
            </w:r>
          </w:p>
        </w:tc>
        <w:tc>
          <w:tcPr>
            <w:tcW w:w="1402" w:type="dxa"/>
          </w:tcPr>
          <w:p w14:paraId="05355A50" w14:textId="77777777" w:rsidR="00BF3568" w:rsidRPr="004E5D66" w:rsidRDefault="00BF3568" w:rsidP="003E1FF8">
            <w:pPr>
              <w:pStyle w:val="TAC"/>
              <w:rPr>
                <w:rFonts w:cs="Arial"/>
              </w:rPr>
            </w:pPr>
            <w:r w:rsidRPr="004E5D66">
              <w:rPr>
                <w:rFonts w:cs="Arial"/>
              </w:rPr>
              <w:t>87.5</w:t>
            </w:r>
          </w:p>
        </w:tc>
      </w:tr>
      <w:tr w:rsidR="004E5D66" w:rsidRPr="004E5D66" w14:paraId="47D6A40D" w14:textId="77777777" w:rsidTr="003E1FF8">
        <w:trPr>
          <w:jc w:val="center"/>
        </w:trPr>
        <w:tc>
          <w:tcPr>
            <w:tcW w:w="1170" w:type="dxa"/>
            <w:vAlign w:val="center"/>
          </w:tcPr>
          <w:p w14:paraId="6EB037B8" w14:textId="5DEFCA96" w:rsidR="00401823" w:rsidRPr="004E5D66" w:rsidRDefault="00401823" w:rsidP="00401823">
            <w:pPr>
              <w:pStyle w:val="TAC"/>
              <w:rPr>
                <w:rFonts w:cs="Arial"/>
              </w:rPr>
            </w:pPr>
            <w:r w:rsidRPr="004E5D66">
              <w:rPr>
                <w:rFonts w:eastAsia="SimSun" w:cs="Arial" w:hint="eastAsia"/>
                <w:lang w:val="en-US" w:eastAsia="zh-CN"/>
              </w:rPr>
              <w:t>10</w:t>
            </w:r>
          </w:p>
        </w:tc>
        <w:tc>
          <w:tcPr>
            <w:tcW w:w="1170" w:type="dxa"/>
            <w:vAlign w:val="center"/>
          </w:tcPr>
          <w:p w14:paraId="79567DEF" w14:textId="533BC2D8" w:rsidR="00401823" w:rsidRPr="004E5D66" w:rsidRDefault="00401823" w:rsidP="00401823">
            <w:pPr>
              <w:pStyle w:val="TAC"/>
              <w:rPr>
                <w:rFonts w:cs="Arial"/>
              </w:rPr>
            </w:pPr>
            <w:r w:rsidRPr="004E5D66">
              <w:rPr>
                <w:rFonts w:eastAsia="SimSun" w:cs="Arial" w:hint="eastAsia"/>
                <w:lang w:val="en-US" w:eastAsia="zh-CN"/>
              </w:rPr>
              <w:t>1024</w:t>
            </w:r>
          </w:p>
        </w:tc>
        <w:tc>
          <w:tcPr>
            <w:tcW w:w="1435" w:type="dxa"/>
            <w:vAlign w:val="center"/>
          </w:tcPr>
          <w:p w14:paraId="062A2FD7" w14:textId="36AEB6F4" w:rsidR="00401823" w:rsidRPr="004E5D66" w:rsidRDefault="00401823" w:rsidP="00401823">
            <w:pPr>
              <w:pStyle w:val="TAC"/>
              <w:rPr>
                <w:rFonts w:cs="Arial"/>
              </w:rPr>
            </w:pPr>
            <w:r w:rsidRPr="004E5D66">
              <w:rPr>
                <w:rFonts w:eastAsia="SimSun" w:cs="Arial" w:hint="eastAsia"/>
                <w:lang w:val="en-US" w:eastAsia="zh-CN"/>
              </w:rPr>
              <w:t>256</w:t>
            </w:r>
          </w:p>
        </w:tc>
        <w:tc>
          <w:tcPr>
            <w:tcW w:w="1170" w:type="dxa"/>
            <w:vAlign w:val="center"/>
          </w:tcPr>
          <w:p w14:paraId="1B7A01E1" w14:textId="67AD8A5A" w:rsidR="00401823" w:rsidRPr="004E5D66" w:rsidRDefault="00401823" w:rsidP="00401823">
            <w:pPr>
              <w:pStyle w:val="TAC"/>
              <w:rPr>
                <w:rFonts w:cs="Arial"/>
              </w:rPr>
            </w:pPr>
            <w:r w:rsidRPr="004E5D66">
              <w:rPr>
                <w:rFonts w:eastAsia="SimSun" w:cs="Arial" w:hint="eastAsia"/>
                <w:lang w:val="en-US" w:eastAsia="zh-CN"/>
              </w:rPr>
              <w:t>250</w:t>
            </w:r>
          </w:p>
        </w:tc>
        <w:tc>
          <w:tcPr>
            <w:tcW w:w="1402" w:type="dxa"/>
          </w:tcPr>
          <w:p w14:paraId="32A6E61D" w14:textId="07A18520" w:rsidR="00401823" w:rsidRPr="004E5D66" w:rsidRDefault="00401823" w:rsidP="00401823">
            <w:pPr>
              <w:pStyle w:val="TAC"/>
              <w:rPr>
                <w:rFonts w:cs="Arial"/>
              </w:rPr>
            </w:pPr>
            <w:r w:rsidRPr="004E5D66">
              <w:rPr>
                <w:rFonts w:eastAsia="SimSun" w:cs="Arial" w:hint="eastAsia"/>
                <w:lang w:val="en-US" w:eastAsia="zh-CN"/>
              </w:rPr>
              <w:t>97.7</w:t>
            </w:r>
          </w:p>
        </w:tc>
      </w:tr>
      <w:tr w:rsidR="00401823" w:rsidRPr="004E5D66" w14:paraId="66C05312" w14:textId="77777777" w:rsidTr="003E1FF8">
        <w:trPr>
          <w:jc w:val="center"/>
        </w:trPr>
        <w:tc>
          <w:tcPr>
            <w:tcW w:w="6347" w:type="dxa"/>
            <w:gridSpan w:val="5"/>
            <w:vAlign w:val="center"/>
          </w:tcPr>
          <w:p w14:paraId="3FA2E1E1" w14:textId="45EB5043" w:rsidR="00401823" w:rsidRPr="004E5D66" w:rsidRDefault="00401823" w:rsidP="00401823">
            <w:pPr>
              <w:pStyle w:val="TAN"/>
              <w:rPr>
                <w:rFonts w:cs="Arial"/>
              </w:rPr>
            </w:pPr>
            <w:r w:rsidRPr="004E5D66">
              <w:rPr>
                <w:rFonts w:cs="Arial"/>
              </w:rPr>
              <w:t>Note:</w:t>
            </w:r>
            <w:r w:rsidRPr="004E5D66">
              <w:rPr>
                <w:rFonts w:cs="Arial"/>
              </w:rPr>
              <w:tab/>
              <w:t>These percentages are informative.</w:t>
            </w:r>
          </w:p>
        </w:tc>
      </w:tr>
    </w:tbl>
    <w:p w14:paraId="5D65AB50" w14:textId="77777777" w:rsidR="003A14F7" w:rsidRPr="004E5D66" w:rsidRDefault="003A14F7" w:rsidP="003A14F7">
      <w:pPr>
        <w:rPr>
          <w:rFonts w:eastAsia="DengXian"/>
          <w:lang w:eastAsia="zh-CN"/>
        </w:rPr>
      </w:pPr>
    </w:p>
    <w:p w14:paraId="289EDFE8" w14:textId="77777777" w:rsidR="00D62336" w:rsidRPr="004E5D66" w:rsidRDefault="00063062">
      <w:pPr>
        <w:pStyle w:val="Heading1"/>
      </w:pPr>
      <w:bookmarkStart w:id="5446" w:name="_Toc233969969"/>
      <w:r w:rsidRPr="004E5D66">
        <w:rPr>
          <w:rFonts w:hint="eastAsia"/>
          <w:lang w:val="en-US" w:eastAsia="zh-CN"/>
        </w:rPr>
        <w:t>B</w:t>
      </w:r>
      <w:r w:rsidRPr="004E5D66">
        <w:t>.6</w:t>
      </w:r>
      <w:r w:rsidRPr="004E5D66">
        <w:tab/>
        <w:t>Estimation of TX chain amplitude and frequency response parameters</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72008505" w14:textId="77777777" w:rsidR="00D62336" w:rsidRPr="004E5D66" w:rsidRDefault="00063062">
      <w:pPr>
        <w:tabs>
          <w:tab w:val="left" w:pos="540"/>
        </w:tabs>
      </w:pPr>
      <w:r w:rsidRPr="004E5D66">
        <w:t>The</w:t>
      </w:r>
      <w:r w:rsidRPr="004E5D66">
        <w:rPr>
          <w:rFonts w:eastAsia="SimSun"/>
        </w:rPr>
        <w:t xml:space="preserve"> equalizer coefficients</w:t>
      </w:r>
      <w:r w:rsidRPr="004E5D66">
        <w:t xml:space="preserve"> </w:t>
      </w:r>
      <w:r w:rsidRPr="004E5D66">
        <w:rPr>
          <w:position w:val="-10"/>
        </w:rPr>
        <w:object w:dxaOrig="620" w:dyaOrig="320" w14:anchorId="7713A84A">
          <v:shape id="_x0000_i1065" type="#_x0000_t75" style="width:31pt;height:16pt" o:ole="">
            <v:imagedata r:id="rId88" o:title=""/>
          </v:shape>
          <o:OLEObject Type="Embed" ProgID="Equation.3" ShapeID="_x0000_i1065" DrawAspect="Content" ObjectID="_1844582698" r:id="rId89"/>
        </w:object>
      </w:r>
      <w:r w:rsidRPr="004E5D66">
        <w:t xml:space="preserve">and </w:t>
      </w:r>
      <w:r w:rsidRPr="004E5D66">
        <w:rPr>
          <w:position w:val="-10"/>
        </w:rPr>
        <w:object w:dxaOrig="620" w:dyaOrig="320" w14:anchorId="482C0C5A">
          <v:shape id="_x0000_i1066" type="#_x0000_t75" style="width:31pt;height:16pt" o:ole="">
            <v:imagedata r:id="rId90" o:title=""/>
          </v:shape>
          <o:OLEObject Type="Embed" ProgID="Equation.3" ShapeID="_x0000_i1066" DrawAspect="Content" ObjectID="_1844582699" r:id="rId91"/>
        </w:object>
      </w:r>
      <w:r w:rsidRPr="004E5D66">
        <w:t xml:space="preserve"> are determined as follows:</w:t>
      </w:r>
    </w:p>
    <w:p w14:paraId="18FC046F" w14:textId="77777777" w:rsidR="00D62336" w:rsidRPr="004E5D66" w:rsidRDefault="00063062">
      <w:pPr>
        <w:pStyle w:val="B1"/>
      </w:pPr>
      <w:r w:rsidRPr="004E5D66">
        <w:t>1.</w:t>
      </w:r>
      <w:r w:rsidRPr="004E5D66">
        <w:tab/>
        <w:t xml:space="preserve">Calculate the complex ratios (amplitude and phase) of the post-FFT acquired signal </w:t>
      </w:r>
      <w:r w:rsidRPr="004E5D66">
        <w:rPr>
          <w:position w:val="-10"/>
        </w:rPr>
        <w:object w:dxaOrig="820" w:dyaOrig="320" w14:anchorId="5CE2C112">
          <v:shape id="_x0000_i1067" type="#_x0000_t75" style="width:41pt;height:16pt" o:ole="">
            <v:imagedata r:id="rId92" o:title=""/>
          </v:shape>
          <o:OLEObject Type="Embed" ProgID="Equation.3" ShapeID="_x0000_i1067" DrawAspect="Content" ObjectID="_1844582700" r:id="rId93"/>
        </w:object>
      </w:r>
      <w:r w:rsidRPr="004E5D66">
        <w:t xml:space="preserve"> and the post-FFT Ideal signal </w:t>
      </w:r>
      <w:r w:rsidRPr="004E5D66">
        <w:rPr>
          <w:position w:val="-10"/>
        </w:rPr>
        <w:object w:dxaOrig="820" w:dyaOrig="320" w14:anchorId="0215AA5B">
          <v:shape id="_x0000_i1068" type="#_x0000_t75" style="width:41pt;height:16pt" o:ole="">
            <v:imagedata r:id="rId94" o:title=""/>
          </v:shape>
          <o:OLEObject Type="Embed" ProgID="Equation.3" ShapeID="_x0000_i1068" DrawAspect="Content" ObjectID="_1844582701" r:id="rId95"/>
        </w:object>
      </w:r>
      <w:r w:rsidRPr="004E5D66">
        <w:t>, for each reference symbol, over 10 subframes. This process creates a set of complex ratios:</w:t>
      </w:r>
    </w:p>
    <w:p w14:paraId="1742D44B" w14:textId="77777777" w:rsidR="00D62336" w:rsidRPr="004E5D66" w:rsidRDefault="00063062">
      <w:pPr>
        <w:ind w:left="720"/>
        <w:rPr>
          <w:sz w:val="18"/>
        </w:rPr>
      </w:pPr>
      <w:r w:rsidRPr="004E5D66">
        <w:rPr>
          <w:position w:val="-30"/>
          <w:sz w:val="18"/>
        </w:rPr>
        <w:object w:dxaOrig="2560" w:dyaOrig="620" w14:anchorId="14351E3B">
          <v:shape id="_x0000_i1069" type="#_x0000_t75" style="width:128.5pt;height:31pt" o:ole="">
            <v:imagedata r:id="rId96" o:title=""/>
          </v:shape>
          <o:OLEObject Type="Embed" ProgID="Equation.3" ShapeID="_x0000_i1069" DrawAspect="Content" ObjectID="_1844582702" r:id="rId97"/>
        </w:object>
      </w:r>
    </w:p>
    <w:p w14:paraId="79D6FD09" w14:textId="66CCC25B" w:rsidR="00D62336" w:rsidRPr="004E5D66" w:rsidRDefault="00946C45">
      <w:r w:rsidRPr="004E5D66">
        <w:t xml:space="preserve">Where the post-FFT Ideal signal </w:t>
      </w:r>
      <w:r w:rsidRPr="004E5D66">
        <w:rPr>
          <w:position w:val="-10"/>
        </w:rPr>
        <w:object w:dxaOrig="820" w:dyaOrig="320" w14:anchorId="4A82ED14">
          <v:shape id="_x0000_i1070" type="#_x0000_t75" style="width:41pt;height:16pt" o:ole="">
            <v:imagedata r:id="rId94" o:title=""/>
          </v:shape>
          <o:OLEObject Type="Embed" ProgID="Equation.3" ShapeID="_x0000_i1070" DrawAspect="Content" ObjectID="_1844582703" r:id="rId98"/>
        </w:object>
      </w:r>
      <w:r w:rsidRPr="004E5D66">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3F6F161C" w14:textId="68349D1E" w:rsidR="000D695C" w:rsidRPr="004E5D66" w:rsidRDefault="00063062" w:rsidP="000D695C">
      <w:pPr>
        <w:pStyle w:val="B1"/>
      </w:pPr>
      <w:r w:rsidRPr="004E5D66">
        <w:t>2.</w:t>
      </w:r>
      <w:r w:rsidRPr="004E5D66">
        <w:tab/>
      </w:r>
      <w:r w:rsidR="000D695C" w:rsidRPr="004E5D66">
        <w:t xml:space="preserve">Perform time averaging at each reference signal subcarrier of the complex ratios, the time-averaging length is 10 subframes. Prior to the averaging of the phases </w:t>
      </w:r>
      <w:r w:rsidR="000D695C" w:rsidRPr="004E5D66">
        <w:rPr>
          <w:position w:val="-12"/>
        </w:rPr>
        <w:object w:dxaOrig="720" w:dyaOrig="420" w14:anchorId="32B3FC8F">
          <v:shape id="_x0000_i1071" type="#_x0000_t75" style="width:36.5pt;height:21.5pt" o:ole="">
            <v:imagedata r:id="rId99" o:title=""/>
          </v:shape>
          <o:OLEObject Type="Embed" ProgID="Equation.3" ShapeID="_x0000_i1071" DrawAspect="Content" ObjectID="_1844582704" r:id="rId100"/>
        </w:object>
      </w:r>
      <w:r w:rsidR="000D695C" w:rsidRPr="004E5D66">
        <w:t xml:space="preserve"> an unwrap operation must be performed according to the following definition: The unwrap operation corrects the radian phase angles of </w:t>
      </w:r>
      <w:r w:rsidR="000D695C" w:rsidRPr="004E5D66">
        <w:rPr>
          <w:position w:val="-12"/>
        </w:rPr>
        <w:object w:dxaOrig="720" w:dyaOrig="420" w14:anchorId="3DECC5DA">
          <v:shape id="_x0000_i1072" type="#_x0000_t75" style="width:36.5pt;height:21.5pt" o:ole="">
            <v:imagedata r:id="rId101" o:title=""/>
          </v:shape>
          <o:OLEObject Type="Embed" ProgID="Equation.3" ShapeID="_x0000_i1072" DrawAspect="Content" ObjectID="_1844582705" r:id="rId102"/>
        </w:object>
      </w:r>
      <w:r w:rsidR="000D695C" w:rsidRPr="004E5D66">
        <w:t xml:space="preserve"> by adding multiples of 2*PI when absolute phase jumps between consecutive time instances t</w:t>
      </w:r>
      <w:r w:rsidR="000D695C" w:rsidRPr="004E5D66">
        <w:rPr>
          <w:vertAlign w:val="subscript"/>
        </w:rPr>
        <w:t>i</w:t>
      </w:r>
      <w:r w:rsidR="000D695C" w:rsidRPr="004E5D66">
        <w:t xml:space="preserve"> are greater than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23B008D0" w:rsidR="00D62336" w:rsidRPr="004E5D66" w:rsidRDefault="00063062" w:rsidP="000D695C">
      <w:pPr>
        <w:pStyle w:val="B1"/>
        <w:rPr>
          <w:sz w:val="18"/>
        </w:rPr>
      </w:pPr>
      <w:r w:rsidRPr="004E5D66">
        <w:rPr>
          <w:position w:val="-24"/>
          <w:sz w:val="18"/>
        </w:rPr>
        <w:object w:dxaOrig="1860" w:dyaOrig="920" w14:anchorId="605D6205">
          <v:shape id="_x0000_i1073" type="#_x0000_t75" style="width:92.5pt;height:46.5pt" o:ole="">
            <v:imagedata r:id="rId103" o:title=""/>
          </v:shape>
          <o:OLEObject Type="Embed" ProgID="Equation.3" ShapeID="_x0000_i1073" DrawAspect="Content" ObjectID="_1844582706" r:id="rId104"/>
        </w:object>
      </w:r>
    </w:p>
    <w:p w14:paraId="75253197" w14:textId="77777777" w:rsidR="00D62336" w:rsidRPr="004E5D66" w:rsidRDefault="00063062">
      <w:pPr>
        <w:ind w:left="720"/>
        <w:rPr>
          <w:sz w:val="18"/>
        </w:rPr>
      </w:pPr>
      <w:r w:rsidRPr="004E5D66">
        <w:rPr>
          <w:position w:val="-24"/>
          <w:sz w:val="18"/>
        </w:rPr>
        <w:object w:dxaOrig="1960" w:dyaOrig="920" w14:anchorId="798652F9">
          <v:shape id="_x0000_i1074" type="#_x0000_t75" style="width:97.5pt;height:46.5pt" o:ole="">
            <v:imagedata r:id="rId105" o:title=""/>
          </v:shape>
          <o:OLEObject Type="Embed" ProgID="Equation.3" ShapeID="_x0000_i1074" DrawAspect="Content" ObjectID="_1844582707" r:id="rId106"/>
        </w:object>
      </w:r>
    </w:p>
    <w:p w14:paraId="2EEC5495" w14:textId="77777777" w:rsidR="00D62336" w:rsidRPr="004E5D66" w:rsidRDefault="00063062">
      <w:pPr>
        <w:pStyle w:val="B2"/>
      </w:pPr>
      <w:r w:rsidRPr="004E5D66">
        <w:tab/>
        <w:t xml:space="preserve">Where </w:t>
      </w:r>
      <w:r w:rsidRPr="004E5D66">
        <w:rPr>
          <w:rFonts w:ascii="Times New Roman Italic" w:hAnsi="Times New Roman Italic"/>
          <w:i/>
        </w:rPr>
        <w:t>N</w:t>
      </w:r>
      <w:r w:rsidRPr="004E5D66">
        <w:rPr>
          <w:i/>
        </w:rPr>
        <w:t xml:space="preserve"> </w:t>
      </w:r>
      <w:r w:rsidRPr="004E5D66">
        <w:t xml:space="preserve">is the number of reference symbol time-domain locations </w:t>
      </w:r>
      <w:r w:rsidRPr="004E5D66">
        <w:rPr>
          <w:rFonts w:ascii="Times New Roman Italic" w:hAnsi="Times New Roman Italic"/>
          <w:i/>
        </w:rPr>
        <w:t>t</w:t>
      </w:r>
      <w:r w:rsidRPr="004E5D66">
        <w:rPr>
          <w:rFonts w:ascii="Times New Roman Italic" w:hAnsi="Times New Roman Italic"/>
          <w:i/>
          <w:vertAlign w:val="subscript"/>
        </w:rPr>
        <w:t>i</w:t>
      </w:r>
      <w:r w:rsidRPr="004E5D66">
        <w:t xml:space="preserve"> from Z'(f,t) for each reference signal subcarrier </w:t>
      </w:r>
      <w:r w:rsidRPr="004E5D66">
        <w:rPr>
          <w:position w:val="-10"/>
        </w:rPr>
        <w:object w:dxaOrig="220" w:dyaOrig="320" w14:anchorId="312A0FA5">
          <v:shape id="_x0000_i1075" type="#_x0000_t75" style="width:11.5pt;height:16pt" o:ole="">
            <v:imagedata r:id="rId107" o:title=""/>
          </v:shape>
          <o:OLEObject Type="Embed" ProgID="Equation.3" ShapeID="_x0000_i1075" DrawAspect="Content" ObjectID="_1844582708" r:id="rId108"/>
        </w:object>
      </w:r>
      <w:r w:rsidRPr="004E5D66">
        <w:t>.</w:t>
      </w:r>
    </w:p>
    <w:p w14:paraId="4644B5DB" w14:textId="04932BF1" w:rsidR="00946C45" w:rsidRPr="004E5D66" w:rsidRDefault="00946C45" w:rsidP="00946C45">
      <w:pPr>
        <w:pStyle w:val="B1"/>
      </w:pPr>
      <w:r w:rsidRPr="004E5D66">
        <w:rPr>
          <w:rFonts w:eastAsia="SimSun"/>
        </w:rPr>
        <w:t>3.</w:t>
      </w:r>
      <w:r w:rsidRPr="004E5D66">
        <w:rPr>
          <w:rFonts w:eastAsia="SimSun"/>
        </w:rPr>
        <w:tab/>
        <w:t xml:space="preserve">The equalizer coefficients for amplitude and phase </w:t>
      </w:r>
      <w:r w:rsidRPr="004E5D66">
        <w:rPr>
          <w:position w:val="-10"/>
        </w:rPr>
        <w:object w:dxaOrig="520" w:dyaOrig="320" w14:anchorId="7F56B284">
          <v:shape id="_x0000_i1076" type="#_x0000_t75" style="width:25.5pt;height:16pt" o:ole="">
            <v:imagedata r:id="rId109" o:title=""/>
          </v:shape>
          <o:OLEObject Type="Embed" ProgID="Equation.3" ShapeID="_x0000_i1076" DrawAspect="Content" ObjectID="_1844582709" r:id="rId110"/>
        </w:object>
      </w:r>
      <w:r w:rsidRPr="004E5D66">
        <w:t xml:space="preserve"> and </w:t>
      </w:r>
      <w:r w:rsidRPr="004E5D66">
        <w:rPr>
          <w:position w:val="-10"/>
        </w:rPr>
        <w:object w:dxaOrig="620" w:dyaOrig="320" w14:anchorId="3C0B6D49">
          <v:shape id="_x0000_i1077" type="#_x0000_t75" style="width:31pt;height:16pt" o:ole="">
            <v:imagedata r:id="rId111" o:title=""/>
          </v:shape>
          <o:OLEObject Type="Embed" ProgID="Equation.3" ShapeID="_x0000_i1077" DrawAspect="Content" ObjectID="_1844582710" r:id="rId112"/>
        </w:object>
      </w:r>
      <w:r w:rsidRPr="004E5D66">
        <w:t xml:space="preserve"> </w:t>
      </w:r>
      <w:r w:rsidRPr="004E5D66">
        <w:rPr>
          <w:rFonts w:eastAsia="SimSun"/>
        </w:rPr>
        <w:t xml:space="preserve">at the reference signal subcarriers </w:t>
      </w:r>
      <w:r w:rsidRPr="004E5D66">
        <w:t>are obtained by computing the moving average</w:t>
      </w:r>
      <w:r w:rsidRPr="004E5D66">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Pr="004E5D66" w:rsidRDefault="00946C45" w:rsidP="00946C45">
      <w:pPr>
        <w:pStyle w:val="B1"/>
      </w:pPr>
      <w:r w:rsidRPr="004E5D66">
        <w:t>4.</w:t>
      </w:r>
      <w:r w:rsidRPr="004E5D66">
        <w:tab/>
        <w:t xml:space="preserve">Perform linear interpolation from the </w:t>
      </w:r>
      <w:r w:rsidRPr="004E5D66">
        <w:rPr>
          <w:rFonts w:eastAsia="SimSun"/>
        </w:rPr>
        <w:t>equalizer coefficients</w:t>
      </w:r>
      <w:r w:rsidRPr="004E5D66">
        <w:t xml:space="preserve"> </w:t>
      </w:r>
      <w:r w:rsidRPr="004E5D66">
        <w:rPr>
          <w:position w:val="-10"/>
        </w:rPr>
        <w:object w:dxaOrig="520" w:dyaOrig="320" w14:anchorId="1D6C62C3">
          <v:shape id="_x0000_i1078" type="#_x0000_t75" style="width:25.5pt;height:16pt" o:ole="">
            <v:imagedata r:id="rId109" o:title=""/>
          </v:shape>
          <o:OLEObject Type="Embed" ProgID="Equation.3" ShapeID="_x0000_i1078" DrawAspect="Content" ObjectID="_1844582711" r:id="rId113"/>
        </w:object>
      </w:r>
      <w:r w:rsidRPr="004E5D66">
        <w:t xml:space="preserve"> and </w:t>
      </w:r>
      <w:r w:rsidRPr="004E5D66">
        <w:rPr>
          <w:position w:val="-10"/>
        </w:rPr>
        <w:object w:dxaOrig="620" w:dyaOrig="320" w14:anchorId="62159320">
          <v:shape id="_x0000_i1079" type="#_x0000_t75" style="width:31pt;height:16pt" o:ole="">
            <v:imagedata r:id="rId111" o:title=""/>
          </v:shape>
          <o:OLEObject Type="Embed" ProgID="Equation.3" ShapeID="_x0000_i1079" DrawAspect="Content" ObjectID="_1844582712" r:id="rId114"/>
        </w:object>
      </w:r>
      <w:r w:rsidRPr="004E5D66">
        <w:t xml:space="preserve"> to compute coefficients </w:t>
      </w:r>
      <w:r w:rsidRPr="004E5D66">
        <w:rPr>
          <w:position w:val="-10"/>
        </w:rPr>
        <w:object w:dxaOrig="620" w:dyaOrig="320" w14:anchorId="70BA2CFB">
          <v:shape id="_x0000_i1080" type="#_x0000_t75" style="width:31pt;height:16pt" o:ole="">
            <v:imagedata r:id="rId115" o:title=""/>
          </v:shape>
          <o:OLEObject Type="Embed" ProgID="Equation.3" ShapeID="_x0000_i1080" DrawAspect="Content" ObjectID="_1844582713" r:id="rId116"/>
        </w:object>
      </w:r>
      <w:r w:rsidRPr="004E5D66">
        <w:t xml:space="preserve">, </w:t>
      </w:r>
      <w:r w:rsidRPr="004E5D66">
        <w:rPr>
          <w:position w:val="-10"/>
        </w:rPr>
        <w:object w:dxaOrig="620" w:dyaOrig="320" w14:anchorId="315C8AC7">
          <v:shape id="_x0000_i1081" type="#_x0000_t75" style="width:31pt;height:16pt" o:ole="">
            <v:imagedata r:id="rId117" o:title=""/>
          </v:shape>
          <o:OLEObject Type="Embed" ProgID="Equation.3" ShapeID="_x0000_i1081" DrawAspect="Content" ObjectID="_1844582714" r:id="rId118"/>
        </w:object>
      </w:r>
      <w:r w:rsidRPr="004E5D66">
        <w:t xml:space="preserve"> for each subcarrier.</w:t>
      </w:r>
    </w:p>
    <w:bookmarkStart w:id="5447" w:name="_MON_1354977729"/>
    <w:bookmarkEnd w:id="5447"/>
    <w:bookmarkStart w:id="5448" w:name="_MON_1417454025"/>
    <w:bookmarkEnd w:id="5448"/>
    <w:p w14:paraId="6E0FFED7" w14:textId="77777777" w:rsidR="00D62336" w:rsidRPr="004E5D66" w:rsidRDefault="00063062">
      <w:pPr>
        <w:pStyle w:val="TH"/>
      </w:pPr>
      <w:r w:rsidRPr="004E5D66">
        <w:object w:dxaOrig="6700" w:dyaOrig="5240" w14:anchorId="2C1E3893">
          <v:shape id="_x0000_i1082" type="#_x0000_t75" style="width:336pt;height:261.5pt" o:ole="">
            <v:imagedata r:id="rId119" o:title=""/>
          </v:shape>
          <o:OLEObject Type="Embed" ProgID="Word.Picture.8" ShapeID="_x0000_i1082" DrawAspect="Content" ObjectID="_1844582715" r:id="rId120"/>
        </w:object>
      </w:r>
    </w:p>
    <w:p w14:paraId="76B078AF" w14:textId="1D097C64" w:rsidR="00D62336" w:rsidRPr="004E5D66" w:rsidRDefault="00686560">
      <w:pPr>
        <w:pStyle w:val="TF"/>
      </w:pPr>
      <w:r w:rsidRPr="004E5D66">
        <w:t>Figure B.6-1: Reference subcarrier smoothing in the frequency domain</w:t>
      </w:r>
    </w:p>
    <w:p w14:paraId="19AF3D84" w14:textId="77777777" w:rsidR="00E40025" w:rsidRPr="004E5D66" w:rsidRDefault="00E40025" w:rsidP="00E40025"/>
    <w:p w14:paraId="6B12D811" w14:textId="77777777" w:rsidR="00D62336" w:rsidRPr="004E5D66" w:rsidRDefault="00063062">
      <w:pPr>
        <w:pStyle w:val="Heading1"/>
      </w:pPr>
      <w:bookmarkStart w:id="5449" w:name="_Toc9848"/>
      <w:bookmarkStart w:id="5450" w:name="_Toc45825667"/>
      <w:bookmarkStart w:id="5451" w:name="_Toc20997954"/>
      <w:bookmarkStart w:id="5452" w:name="_Toc45826171"/>
      <w:bookmarkStart w:id="5453" w:name="_Toc37163103"/>
      <w:bookmarkStart w:id="5454" w:name="_Toc75173549"/>
      <w:bookmarkStart w:id="5455" w:name="_Toc29478633"/>
      <w:bookmarkStart w:id="5456" w:name="_Toc82894166"/>
      <w:bookmarkStart w:id="5457" w:name="_Toc66869574"/>
      <w:bookmarkStart w:id="5458" w:name="_Toc35933231"/>
      <w:bookmarkStart w:id="5459" w:name="_Toc98574838"/>
      <w:bookmarkStart w:id="5460" w:name="_Toc45825919"/>
      <w:bookmarkStart w:id="5461" w:name="_Toc45826423"/>
      <w:bookmarkStart w:id="5462" w:name="_Toc37173431"/>
      <w:bookmarkStart w:id="5463" w:name="_Toc52466589"/>
      <w:bookmarkStart w:id="5464" w:name="_Toc44754239"/>
      <w:bookmarkStart w:id="5465" w:name="_Toc35935519"/>
      <w:bookmarkStart w:id="5466" w:name="_Toc37173683"/>
      <w:bookmarkStart w:id="5467" w:name="_Toc66872392"/>
      <w:bookmarkStart w:id="5468" w:name="_Toc76497365"/>
      <w:bookmarkStart w:id="5469" w:name="_Toc89684697"/>
      <w:bookmarkStart w:id="5470" w:name="_Toc121933107"/>
      <w:bookmarkStart w:id="5471" w:name="_Toc121908821"/>
      <w:bookmarkStart w:id="5472" w:name="_Toc124186616"/>
      <w:bookmarkStart w:id="5473" w:name="_Toc137240803"/>
      <w:bookmarkStart w:id="5474" w:name="_Toc137244906"/>
      <w:bookmarkStart w:id="5475" w:name="_Toc138894120"/>
      <w:bookmarkStart w:id="5476" w:name="_Toc138894352"/>
      <w:bookmarkStart w:id="5477" w:name="_Toc145036745"/>
      <w:bookmarkStart w:id="5478" w:name="_Toc153189037"/>
      <w:bookmarkStart w:id="5479" w:name="_Toc155672320"/>
      <w:bookmarkStart w:id="5480" w:name="_Toc161927963"/>
      <w:bookmarkStart w:id="5481" w:name="_Toc163213460"/>
      <w:bookmarkStart w:id="5482" w:name="_Toc169794863"/>
      <w:bookmarkStart w:id="5483" w:name="_Toc171510491"/>
      <w:bookmarkStart w:id="5484" w:name="_Toc233969970"/>
      <w:r w:rsidRPr="004E5D66">
        <w:rPr>
          <w:rFonts w:hint="eastAsia"/>
          <w:lang w:val="en-US" w:eastAsia="zh-CN"/>
        </w:rPr>
        <w:t>B</w:t>
      </w:r>
      <w:r w:rsidRPr="004E5D66">
        <w:t>.7</w:t>
      </w:r>
      <w:r w:rsidRPr="004E5D66">
        <w:tab/>
        <w:t>Averaged EVM</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p>
    <w:p w14:paraId="4CF8062D" w14:textId="77777777" w:rsidR="00D62336" w:rsidRPr="004E5D66" w:rsidRDefault="00063062">
      <w:r w:rsidRPr="004E5D66">
        <w:t>EVM is averaged over all allocated downlink resource blocks with the considered modulation scheme in the frequency domain, and a minimum of 10 downlink subframes:</w:t>
      </w:r>
    </w:p>
    <w:p w14:paraId="6211CBE1" w14:textId="77777777" w:rsidR="00D62336" w:rsidRPr="004E5D66" w:rsidRDefault="00063062">
      <w:pPr>
        <w:rPr>
          <w:rFonts w:eastAsia="SimSun"/>
        </w:rPr>
      </w:pPr>
      <w:r w:rsidRPr="004E5D66">
        <w:t xml:space="preserve">For FDD the averaging in the time domain equals the 10 subframe duration of the </w:t>
      </w:r>
      <w:r w:rsidRPr="004E5D66">
        <w:rPr>
          <w:rFonts w:eastAsia="SimSun"/>
        </w:rPr>
        <w:t>10 subframes measurement period from the equalizer estimation step.</w:t>
      </w:r>
    </w:p>
    <w:p w14:paraId="51BD3370" w14:textId="626B2B53" w:rsidR="00924EB5" w:rsidRPr="004E5D66" w:rsidRDefault="00924EB5">
      <w:pPr>
        <w:rPr>
          <w:rFonts w:eastAsia="SimSun"/>
        </w:rPr>
      </w:pPr>
      <w:r w:rsidRPr="004E5D66">
        <w:rPr>
          <w:rFonts w:eastAsia="SimSun" w:hint="eastAsia"/>
        </w:rPr>
        <w:t>For TDD the averaging in the time domain can be calculated from subframes of different frames and should have a minimum of 8 subframes averaging length for the transmission time</w:t>
      </w:r>
      <w:r w:rsidRPr="004E5D66">
        <w:rPr>
          <w:rFonts w:eastAsia="SimSun"/>
        </w:rPr>
        <w:t xml:space="preserve">. </w:t>
      </w:r>
    </w:p>
    <w:p w14:paraId="5FC76747" w14:textId="77777777" w:rsidR="00D62336" w:rsidRPr="004E5D66" w:rsidRDefault="00063062">
      <w:pPr>
        <w:pStyle w:val="EQ"/>
        <w:rPr>
          <w:rFonts w:eastAsia="×–¾’©‘Ì"/>
        </w:rPr>
      </w:pPr>
      <w:r w:rsidRPr="004E5D66">
        <w:rPr>
          <w:rFonts w:eastAsia="×–¾’©‘Ì"/>
          <w:position w:val="-64"/>
        </w:rPr>
        <w:object w:dxaOrig="3300" w:dyaOrig="1120" w14:anchorId="1E6D2C6E">
          <v:shape id="_x0000_i1083" type="#_x0000_t75" style="width:164.5pt;height:56pt" o:ole="">
            <v:imagedata r:id="rId121" o:title=""/>
          </v:shape>
          <o:OLEObject Type="Embed" ProgID="Equation.3" ShapeID="_x0000_i1083" DrawAspect="Content" ObjectID="_1844582716" r:id="rId122"/>
        </w:object>
      </w:r>
    </w:p>
    <w:p w14:paraId="7FD20840" w14:textId="77777777" w:rsidR="00D62336" w:rsidRPr="004E5D66" w:rsidRDefault="00063062">
      <w:r w:rsidRPr="004E5D66">
        <w:rPr>
          <w:iCs/>
        </w:rPr>
        <w:t xml:space="preserve">Where </w:t>
      </w:r>
      <w:r w:rsidRPr="004E5D66">
        <w:rPr>
          <w:i/>
        </w:rPr>
        <w:t>Ni</w:t>
      </w:r>
      <w:r w:rsidRPr="004E5D66">
        <w:t xml:space="preserve"> is the number of resource blocks with the considered modulation scheme in subframe or sTTI </w:t>
      </w:r>
      <w:r w:rsidRPr="004E5D66">
        <w:rPr>
          <w:i/>
        </w:rPr>
        <w:t xml:space="preserve">i </w:t>
      </w:r>
      <w:r w:rsidRPr="004E5D66">
        <w:t xml:space="preserve">and </w:t>
      </w:r>
      <w:r w:rsidRPr="004E5D66">
        <w:rPr>
          <w:i/>
        </w:rPr>
        <w:t>N</w:t>
      </w:r>
      <w:r w:rsidRPr="004E5D66">
        <w:rPr>
          <w:i/>
          <w:vertAlign w:val="subscript"/>
        </w:rPr>
        <w:t>dl</w:t>
      </w:r>
      <w:r w:rsidRPr="004E5D66">
        <w:t xml:space="preserve"> is the number of allocated downlink subframes or sTTI in one frame.</w:t>
      </w:r>
    </w:p>
    <w:p w14:paraId="379369F3" w14:textId="77777777" w:rsidR="00D62336" w:rsidRPr="004E5D66" w:rsidRDefault="00D62336">
      <w:pPr>
        <w:rPr>
          <w:iCs/>
        </w:rPr>
      </w:pPr>
    </w:p>
    <w:p w14:paraId="2D545BEE" w14:textId="0FF5D8E1" w:rsidR="00D62336" w:rsidRPr="004E5D66" w:rsidRDefault="00E736DC">
      <w:r w:rsidRPr="004E5D66">
        <w:t>The EVM requirements shall be tested against the maximum of the RMS average at the window W extremities of the EVM measurements:</w:t>
      </w:r>
    </w:p>
    <w:p w14:paraId="18578C56" w14:textId="77777777" w:rsidR="00D62336" w:rsidRPr="004E5D66" w:rsidRDefault="00063062">
      <w:r w:rsidRPr="004E5D66">
        <w:t xml:space="preserve">Thus </w:t>
      </w:r>
      <w:r w:rsidRPr="004E5D66">
        <w:rPr>
          <w:rFonts w:eastAsia="×–¾’©‘Ì"/>
          <w:position w:val="-8"/>
        </w:rPr>
        <w:object w:dxaOrig="1020" w:dyaOrig="420" w14:anchorId="5D4E474F">
          <v:shape id="_x0000_i1084" type="#_x0000_t75" style="width:51.5pt;height:20.5pt" o:ole="">
            <v:imagedata r:id="rId123" o:title=""/>
          </v:shape>
          <o:OLEObject Type="Embed" ProgID="Equation.3" ShapeID="_x0000_i1084" DrawAspect="Content" ObjectID="_1844582717" r:id="rId124"/>
        </w:object>
      </w:r>
      <w:r w:rsidRPr="004E5D66">
        <w:rPr>
          <w:vertAlign w:val="subscript"/>
        </w:rPr>
        <w:t xml:space="preserve"> </w:t>
      </w:r>
      <w:r w:rsidRPr="004E5D66">
        <w:t xml:space="preserve"> is calculated using </w:t>
      </w:r>
      <w:r w:rsidRPr="004E5D66">
        <w:rPr>
          <w:position w:val="-12"/>
        </w:rPr>
        <w:object w:dxaOrig="920" w:dyaOrig="420" w14:anchorId="1F128941">
          <v:shape id="_x0000_i1085" type="#_x0000_t75" style="width:46.5pt;height:20.5pt" o:ole="">
            <v:imagedata r:id="rId125" o:title=""/>
          </v:shape>
          <o:OLEObject Type="Embed" ProgID="Equation.3" ShapeID="_x0000_i1085" DrawAspect="Content" ObjectID="_1844582718" r:id="rId126"/>
        </w:object>
      </w:r>
      <w:r w:rsidRPr="004E5D66">
        <w:t xml:space="preserve">in the expressions above and </w:t>
      </w:r>
      <w:r w:rsidRPr="004E5D66">
        <w:rPr>
          <w:rFonts w:eastAsia="×–¾’©‘Ì"/>
          <w:position w:val="-10"/>
        </w:rPr>
        <w:object w:dxaOrig="1120" w:dyaOrig="420" w14:anchorId="25283724">
          <v:shape id="_x0000_i1086" type="#_x0000_t75" style="width:56pt;height:20.5pt" o:ole="">
            <v:imagedata r:id="rId127" o:title=""/>
          </v:shape>
          <o:OLEObject Type="Embed" ProgID="Equation.3" ShapeID="_x0000_i1086" DrawAspect="Content" ObjectID="_1844582719" r:id="rId128"/>
        </w:object>
      </w:r>
      <w:r w:rsidRPr="004E5D66">
        <w:t xml:space="preserve">is calculated using </w:t>
      </w:r>
      <w:r w:rsidRPr="004E5D66">
        <w:rPr>
          <w:position w:val="-12"/>
        </w:rPr>
        <w:object w:dxaOrig="920" w:dyaOrig="420" w14:anchorId="12D82038">
          <v:shape id="_x0000_i1087" type="#_x0000_t75" style="width:46.5pt;height:20.5pt" o:ole="">
            <v:imagedata r:id="rId129" o:title=""/>
          </v:shape>
          <o:OLEObject Type="Embed" ProgID="Equation.3" ShapeID="_x0000_i1087" DrawAspect="Content" ObjectID="_1844582720" r:id="rId130"/>
        </w:object>
      </w:r>
      <w:r w:rsidRPr="004E5D66">
        <w:t xml:space="preserve"> in the </w:t>
      </w:r>
      <w:r w:rsidRPr="004E5D66">
        <w:rPr>
          <w:position w:val="-14"/>
        </w:rPr>
        <w:object w:dxaOrig="920" w:dyaOrig="420" w14:anchorId="0858CA68">
          <v:shape id="_x0000_i1088" type="#_x0000_t75" style="width:46.5pt;height:20.5pt" o:ole="">
            <v:imagedata r:id="rId131" o:title=""/>
          </v:shape>
          <o:OLEObject Type="Embed" ProgID="Equation.3" ShapeID="_x0000_i1088" DrawAspect="Content" ObjectID="_1844582721" r:id="rId132"/>
        </w:object>
      </w:r>
      <w:r w:rsidRPr="004E5D66">
        <w:t xml:space="preserve"> calculation.</w:t>
      </w:r>
    </w:p>
    <w:p w14:paraId="71AF6EAB" w14:textId="780938B7" w:rsidR="00D62336" w:rsidRPr="004E5D66" w:rsidRDefault="00306E24">
      <w:r w:rsidRPr="004E5D66">
        <w:t>Thus,</w:t>
      </w:r>
      <w:r w:rsidR="00063062" w:rsidRPr="004E5D66">
        <w:t xml:space="preserve"> we get:</w:t>
      </w:r>
    </w:p>
    <w:p w14:paraId="7235957F" w14:textId="77777777" w:rsidR="00D62336" w:rsidRPr="004E5D66" w:rsidRDefault="00063062">
      <w:pPr>
        <w:pStyle w:val="EQ"/>
        <w:rPr>
          <w:iCs/>
        </w:rPr>
      </w:pPr>
      <w:r w:rsidRPr="004E5D66">
        <w:rPr>
          <w:rFonts w:eastAsia="×–¾’©‘Ì"/>
          <w:position w:val="-14"/>
        </w:rPr>
        <w:object w:dxaOrig="4000" w:dyaOrig="420" w14:anchorId="5159A4E3">
          <v:shape id="_x0000_i1089" type="#_x0000_t75" style="width:200pt;height:20.5pt" o:ole="">
            <v:imagedata r:id="rId133" o:title=""/>
          </v:shape>
          <o:OLEObject Type="Embed" ProgID="Equation.3" ShapeID="_x0000_i1089" DrawAspect="Content" ObjectID="_1844582722" r:id="rId134"/>
        </w:object>
      </w:r>
    </w:p>
    <w:p w14:paraId="0CB52140" w14:textId="77777777" w:rsidR="00D62336" w:rsidRPr="004E5D66" w:rsidRDefault="00063062">
      <w:r w:rsidRPr="004E5D66">
        <w:rPr>
          <w:rFonts w:eastAsia="×–¾’©‘Ì"/>
        </w:rPr>
        <w:lastRenderedPageBreak/>
        <w:t xml:space="preserve">The averaged EVM with the minimum averaging length of at least 10 subframes is then achieved by further averaging of the </w:t>
      </w:r>
      <w:r w:rsidRPr="004E5D66">
        <w:rPr>
          <w:position w:val="-14"/>
        </w:rPr>
        <w:object w:dxaOrig="920" w:dyaOrig="420" w14:anchorId="77177FA3">
          <v:shape id="_x0000_i1090" type="#_x0000_t75" style="width:46.5pt;height:20.5pt" o:ole="">
            <v:imagedata r:id="rId135" o:title=""/>
          </v:shape>
          <o:OLEObject Type="Embed" ProgID="Equation.3" ShapeID="_x0000_i1090" DrawAspect="Content" ObjectID="_1844582723" r:id="rId136"/>
        </w:object>
      </w:r>
      <w:r w:rsidRPr="004E5D66">
        <w:t xml:space="preserve"> results</w:t>
      </w:r>
    </w:p>
    <w:p w14:paraId="1BC94E52" w14:textId="77777777" w:rsidR="00D62336" w:rsidRPr="004E5D66" w:rsidRDefault="00063062">
      <w:pPr>
        <w:pStyle w:val="EQ"/>
        <w:rPr>
          <w:iCs/>
        </w:rPr>
      </w:pPr>
      <w:r w:rsidRPr="004E5D66">
        <w:rPr>
          <w:rFonts w:eastAsia="×–¾’©‘Ì"/>
          <w:position w:val="-34"/>
        </w:rPr>
        <w:object w:dxaOrig="3100" w:dyaOrig="820" w14:anchorId="5B8894FD">
          <v:shape id="_x0000_i1091" type="#_x0000_t75" style="width:154.5pt;height:41pt" o:ole="">
            <v:imagedata r:id="rId137" o:title=""/>
          </v:shape>
          <o:OLEObject Type="Embed" ProgID="Equation.3" ShapeID="_x0000_i1091" DrawAspect="Content" ObjectID="_1844582724" r:id="rId138"/>
        </w:object>
      </w:r>
      <w:r w:rsidRPr="004E5D66">
        <w:rPr>
          <w:rFonts w:eastAsia="×–¾’©‘Ì"/>
        </w:rPr>
        <w:t xml:space="preserve">, </w:t>
      </w:r>
      <w:r w:rsidRPr="004E5D66">
        <w:rPr>
          <w:position w:val="-32"/>
        </w:rPr>
        <w:object w:dxaOrig="1440" w:dyaOrig="720" w14:anchorId="21C882A8">
          <v:shape id="_x0000_i1092" type="#_x0000_t75" style="width:1in;height:36.5pt" o:ole="">
            <v:imagedata r:id="rId139" o:title=""/>
          </v:shape>
          <o:OLEObject Type="Embed" ProgID="Equation.3" ShapeID="_x0000_i1092" DrawAspect="Content" ObjectID="_1844582725" r:id="rId140"/>
        </w:object>
      </w:r>
    </w:p>
    <w:p w14:paraId="14CE70DD" w14:textId="77777777" w:rsidR="00D62336" w:rsidRPr="004E5D66" w:rsidRDefault="00D62336" w:rsidP="003A51AC"/>
    <w:p w14:paraId="570DBC05" w14:textId="77777777" w:rsidR="00D62336" w:rsidRPr="004E5D66" w:rsidRDefault="00063062" w:rsidP="00787258">
      <w:pPr>
        <w:pStyle w:val="Heading8"/>
        <w:rPr>
          <w:lang w:eastAsia="en-CA"/>
        </w:rPr>
      </w:pPr>
      <w:bookmarkStart w:id="5485" w:name="_Toc106177153"/>
      <w:bookmarkStart w:id="5486" w:name="_Toc104311139"/>
      <w:bookmarkStart w:id="5487" w:name="_Toc106126840"/>
      <w:bookmarkStart w:id="5488" w:name="_Toc121933108"/>
      <w:bookmarkStart w:id="5489" w:name="_Toc121908822"/>
      <w:bookmarkStart w:id="5490" w:name="_Toc124186617"/>
      <w:bookmarkStart w:id="5491" w:name="_Toc137240804"/>
      <w:bookmarkStart w:id="5492" w:name="_Toc137244907"/>
      <w:bookmarkStart w:id="5493" w:name="_Toc138894121"/>
      <w:bookmarkStart w:id="5494" w:name="_Toc138894353"/>
      <w:bookmarkStart w:id="5495" w:name="_Toc145036746"/>
      <w:bookmarkStart w:id="5496" w:name="_Toc153189038"/>
      <w:bookmarkStart w:id="5497" w:name="_Toc155672321"/>
      <w:bookmarkStart w:id="5498" w:name="_Toc161927964"/>
      <w:bookmarkStart w:id="5499" w:name="_Toc163213461"/>
      <w:bookmarkStart w:id="5500" w:name="_Toc169794864"/>
      <w:bookmarkStart w:id="5501" w:name="_Toc171510492"/>
      <w:bookmarkStart w:id="5502" w:name="_Toc233969971"/>
      <w:r w:rsidRPr="004E5D66">
        <w:rPr>
          <w:rFonts w:eastAsia="DengXian"/>
        </w:rPr>
        <w:t>Annex C (normative):</w:t>
      </w:r>
      <w:r w:rsidRPr="004E5D66">
        <w:rPr>
          <w:rFonts w:eastAsia="DengXian"/>
        </w:rPr>
        <w:br/>
      </w:r>
      <w:r w:rsidRPr="004E5D66">
        <w:t>Characteristics of the interfering signals</w:t>
      </w:r>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p>
    <w:p w14:paraId="2527CFE3" w14:textId="77777777" w:rsidR="00A933EE" w:rsidRPr="004E5D66" w:rsidRDefault="00A933EE" w:rsidP="00A933EE">
      <w:pPr>
        <w:rPr>
          <w:rFonts w:cs="v4.2.0"/>
        </w:rPr>
      </w:pPr>
      <w:r w:rsidRPr="004E5D66">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Pr="004E5D66" w:rsidRDefault="00A933EE" w:rsidP="00A933EE">
      <w:pPr>
        <w:pStyle w:val="TH"/>
      </w:pPr>
      <w:r w:rsidRPr="004E5D66">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4E5D66" w:rsidRPr="004E5D66"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Pr="004E5D66" w:rsidRDefault="00A933EE" w:rsidP="00F100D0">
            <w:pPr>
              <w:pStyle w:val="TAH"/>
              <w:rPr>
                <w:rFonts w:cs="Arial"/>
              </w:rPr>
            </w:pPr>
            <w:r w:rsidRPr="004E5D66">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Pr="004E5D66" w:rsidRDefault="00A933EE" w:rsidP="00F100D0">
            <w:pPr>
              <w:pStyle w:val="TAH"/>
              <w:rPr>
                <w:rFonts w:cs="Arial"/>
              </w:rPr>
            </w:pPr>
            <w:r w:rsidRPr="004E5D66">
              <w:rPr>
                <w:rFonts w:cs="Arial"/>
              </w:rPr>
              <w:t>Modulation</w:t>
            </w:r>
          </w:p>
        </w:tc>
      </w:tr>
      <w:tr w:rsidR="004E5D66" w:rsidRPr="004E5D66"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Pr="004E5D66" w:rsidRDefault="00A933EE" w:rsidP="00F100D0">
            <w:pPr>
              <w:pStyle w:val="TAL"/>
              <w:rPr>
                <w:rFonts w:cs="Arial"/>
              </w:rPr>
            </w:pPr>
            <w:r w:rsidRPr="004E5D66">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Pr="004E5D66" w:rsidRDefault="00A933EE" w:rsidP="00F100D0">
            <w:pPr>
              <w:pStyle w:val="TAC"/>
              <w:rPr>
                <w:rFonts w:cs="Arial"/>
              </w:rPr>
            </w:pPr>
            <w:r w:rsidRPr="004E5D66">
              <w:rPr>
                <w:rFonts w:cs="Arial"/>
              </w:rPr>
              <w:t>16QAM</w:t>
            </w:r>
          </w:p>
        </w:tc>
      </w:tr>
      <w:tr w:rsidR="00A933EE" w:rsidRPr="004E5D66"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Pr="004E5D66" w:rsidRDefault="00A933EE" w:rsidP="00F100D0">
            <w:pPr>
              <w:pStyle w:val="TAL"/>
              <w:rPr>
                <w:rFonts w:cs="Arial"/>
              </w:rPr>
            </w:pPr>
            <w:r w:rsidRPr="004E5D66">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Pr="004E5D66" w:rsidRDefault="00A933EE" w:rsidP="00F100D0">
            <w:pPr>
              <w:pStyle w:val="TAC"/>
              <w:rPr>
                <w:rFonts w:cs="Arial"/>
              </w:rPr>
            </w:pPr>
            <w:r w:rsidRPr="004E5D66">
              <w:rPr>
                <w:rFonts w:cs="Arial"/>
              </w:rPr>
              <w:t>QPSK</w:t>
            </w:r>
          </w:p>
        </w:tc>
      </w:tr>
    </w:tbl>
    <w:p w14:paraId="7DD4A442" w14:textId="77777777" w:rsidR="00A933EE" w:rsidRPr="004E5D66" w:rsidRDefault="00A933EE" w:rsidP="00A933EE"/>
    <w:p w14:paraId="61AE6525" w14:textId="77777777" w:rsidR="00A933EE" w:rsidRPr="004E5D66" w:rsidRDefault="00A933EE" w:rsidP="00A933EE">
      <w:pPr>
        <w:rPr>
          <w:rFonts w:cs="v4.2.0"/>
        </w:rPr>
      </w:pPr>
      <w:r w:rsidRPr="004E5D66">
        <w:t xml:space="preserve">For NB-IoT standalone SAN, </w:t>
      </w:r>
      <w:r w:rsidRPr="004E5D66">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Pr="004E5D66" w:rsidRDefault="00A933EE" w:rsidP="00A933EE">
      <w:pPr>
        <w:pStyle w:val="TH"/>
      </w:pPr>
      <w:r w:rsidRPr="004E5D66">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4E5D66" w:rsidRPr="004E5D66"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Pr="004E5D66" w:rsidRDefault="00A933EE" w:rsidP="00F100D0">
            <w:pPr>
              <w:pStyle w:val="TAH"/>
              <w:rPr>
                <w:rFonts w:cs="Arial"/>
                <w:lang w:eastAsia="ja-JP"/>
              </w:rPr>
            </w:pPr>
            <w:r w:rsidRPr="004E5D66">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Pr="004E5D66" w:rsidRDefault="00A933EE" w:rsidP="00F100D0">
            <w:pPr>
              <w:pStyle w:val="TAH"/>
              <w:rPr>
                <w:rFonts w:cs="Arial"/>
                <w:lang w:eastAsia="ja-JP"/>
              </w:rPr>
            </w:pPr>
            <w:r w:rsidRPr="004E5D66">
              <w:rPr>
                <w:rFonts w:cs="Arial"/>
                <w:lang w:eastAsia="ja-JP"/>
              </w:rPr>
              <w:t>Modulation</w:t>
            </w:r>
          </w:p>
        </w:tc>
      </w:tr>
      <w:tr w:rsidR="00A933EE" w:rsidRPr="004E5D66"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Pr="004E5D66" w:rsidRDefault="00A933EE" w:rsidP="00F100D0">
            <w:pPr>
              <w:pStyle w:val="TAL"/>
              <w:rPr>
                <w:rFonts w:cs="Arial"/>
                <w:lang w:eastAsia="ja-JP"/>
              </w:rPr>
            </w:pPr>
            <w:r w:rsidRPr="004E5D66">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Pr="004E5D66" w:rsidRDefault="00A933EE" w:rsidP="00F100D0">
            <w:pPr>
              <w:pStyle w:val="TAC"/>
              <w:rPr>
                <w:rFonts w:cs="Arial"/>
                <w:lang w:eastAsia="ja-JP"/>
              </w:rPr>
            </w:pPr>
            <w:r w:rsidRPr="004E5D66">
              <w:rPr>
                <w:rFonts w:cs="Arial"/>
                <w:lang w:eastAsia="ja-JP"/>
              </w:rPr>
              <w:t xml:space="preserve"> </w:t>
            </w:r>
            <w:r w:rsidRPr="004E5D66">
              <w:rPr>
                <w:rFonts w:cs="Arial"/>
                <w:szCs w:val="32"/>
                <w:lang w:val="en-US" w:eastAsia="ja-JP"/>
              </w:rPr>
              <w:t xml:space="preserve">π/4 </w:t>
            </w:r>
            <w:r w:rsidRPr="004E5D66">
              <w:rPr>
                <w:rFonts w:cs="Arial"/>
                <w:lang w:eastAsia="ja-JP"/>
              </w:rPr>
              <w:t>QPSK</w:t>
            </w:r>
          </w:p>
        </w:tc>
      </w:tr>
    </w:tbl>
    <w:p w14:paraId="7E876275" w14:textId="77777777" w:rsidR="00A933EE" w:rsidRPr="004E5D66" w:rsidRDefault="00A933EE" w:rsidP="00A933EE"/>
    <w:p w14:paraId="2C2207B5" w14:textId="2402125E" w:rsidR="00D62336" w:rsidRPr="004E5D66" w:rsidRDefault="00063062">
      <w:pPr>
        <w:pStyle w:val="Heading8"/>
      </w:pPr>
      <w:r w:rsidRPr="004E5D66">
        <w:br w:type="page"/>
      </w:r>
    </w:p>
    <w:p w14:paraId="06C41D1D" w14:textId="77777777" w:rsidR="00C3555E" w:rsidRPr="004E5D66" w:rsidRDefault="00C3555E" w:rsidP="00C3555E">
      <w:pPr>
        <w:pStyle w:val="Heading1"/>
        <w:ind w:left="0" w:firstLine="0"/>
        <w:rPr>
          <w:lang w:val="en-US"/>
        </w:rPr>
      </w:pPr>
      <w:bookmarkStart w:id="5503" w:name="_Toc137240805"/>
      <w:bookmarkStart w:id="5504" w:name="_Toc137244908"/>
      <w:bookmarkStart w:id="5505" w:name="_Toc138894122"/>
      <w:bookmarkStart w:id="5506" w:name="_Toc138894354"/>
      <w:bookmarkStart w:id="5507" w:name="_Toc145036747"/>
      <w:bookmarkStart w:id="5508" w:name="_Toc153189039"/>
      <w:bookmarkStart w:id="5509" w:name="_Toc155672322"/>
      <w:bookmarkStart w:id="5510" w:name="_Toc161927965"/>
      <w:bookmarkStart w:id="5511" w:name="_Toc163213462"/>
      <w:bookmarkStart w:id="5512" w:name="_Toc169794865"/>
      <w:bookmarkStart w:id="5513" w:name="_Toc171510493"/>
      <w:bookmarkStart w:id="5514" w:name="_Toc233969972"/>
      <w:r w:rsidRPr="004E5D66">
        <w:rPr>
          <w:lang w:val="en-US"/>
        </w:rPr>
        <w:lastRenderedPageBreak/>
        <w:t xml:space="preserve">Annex D (Normative): </w:t>
      </w:r>
      <w:r w:rsidRPr="004E5D66">
        <w:rPr>
          <w:lang w:val="en-US"/>
        </w:rPr>
        <w:br/>
        <w:t>Propagation condition</w:t>
      </w:r>
      <w:bookmarkEnd w:id="5503"/>
      <w:bookmarkEnd w:id="5504"/>
      <w:bookmarkEnd w:id="5505"/>
      <w:bookmarkEnd w:id="5506"/>
      <w:bookmarkEnd w:id="5507"/>
      <w:bookmarkEnd w:id="5508"/>
      <w:bookmarkEnd w:id="5509"/>
      <w:bookmarkEnd w:id="5510"/>
      <w:bookmarkEnd w:id="5511"/>
      <w:bookmarkEnd w:id="5512"/>
      <w:bookmarkEnd w:id="5513"/>
      <w:bookmarkEnd w:id="5514"/>
    </w:p>
    <w:p w14:paraId="2C9DA3A0" w14:textId="77777777" w:rsidR="00C3555E" w:rsidRPr="004E5D66" w:rsidRDefault="00C3555E" w:rsidP="00C3555E">
      <w:pPr>
        <w:rPr>
          <w:lang w:val="en-US"/>
        </w:rPr>
      </w:pPr>
    </w:p>
    <w:p w14:paraId="369AEC8B" w14:textId="77777777" w:rsidR="00C3555E" w:rsidRPr="004E5D66" w:rsidRDefault="00C3555E" w:rsidP="00C3555E">
      <w:pPr>
        <w:pStyle w:val="Heading1"/>
        <w:rPr>
          <w:lang w:val="en-US"/>
        </w:rPr>
      </w:pPr>
      <w:bookmarkStart w:id="5515" w:name="_Toc137240806"/>
      <w:bookmarkStart w:id="5516" w:name="_Toc137244909"/>
      <w:bookmarkStart w:id="5517" w:name="_Toc138894123"/>
      <w:bookmarkStart w:id="5518" w:name="_Toc138894355"/>
      <w:bookmarkStart w:id="5519" w:name="_Toc145036748"/>
      <w:bookmarkStart w:id="5520" w:name="_Toc153189040"/>
      <w:bookmarkStart w:id="5521" w:name="_Toc155672323"/>
      <w:bookmarkStart w:id="5522" w:name="_Toc161927966"/>
      <w:bookmarkStart w:id="5523" w:name="_Toc163213463"/>
      <w:bookmarkStart w:id="5524" w:name="_Toc169794866"/>
      <w:bookmarkStart w:id="5525" w:name="_Toc171510494"/>
      <w:bookmarkStart w:id="5526" w:name="_Toc233969973"/>
      <w:r w:rsidRPr="004E5D66">
        <w:rPr>
          <w:lang w:val="en-US"/>
        </w:rPr>
        <w:t>D.1</w:t>
      </w:r>
      <w:r w:rsidRPr="004E5D66">
        <w:rPr>
          <w:lang w:val="en-US"/>
        </w:rPr>
        <w:tab/>
        <w:t>Static propagation condition</w:t>
      </w:r>
      <w:bookmarkEnd w:id="5515"/>
      <w:bookmarkEnd w:id="5516"/>
      <w:bookmarkEnd w:id="5517"/>
      <w:bookmarkEnd w:id="5518"/>
      <w:bookmarkEnd w:id="5519"/>
      <w:bookmarkEnd w:id="5520"/>
      <w:bookmarkEnd w:id="5521"/>
      <w:bookmarkEnd w:id="5522"/>
      <w:bookmarkEnd w:id="5523"/>
      <w:bookmarkEnd w:id="5524"/>
      <w:bookmarkEnd w:id="5525"/>
      <w:bookmarkEnd w:id="5526"/>
    </w:p>
    <w:p w14:paraId="70716BE8" w14:textId="77777777" w:rsidR="00C3555E" w:rsidRPr="004E5D66" w:rsidRDefault="00C3555E" w:rsidP="00C3555E">
      <w:pPr>
        <w:pStyle w:val="NormalWeb"/>
        <w:rPr>
          <w:sz w:val="20"/>
          <w:szCs w:val="20"/>
        </w:rPr>
      </w:pPr>
      <w:r w:rsidRPr="004E5D66">
        <w:rPr>
          <w:sz w:val="20"/>
          <w:szCs w:val="20"/>
        </w:rPr>
        <w:t>The propagation for the static performance measurement is an Additive White Gaussian Noise (AWGN) environment. No fading or multi-paths exist for this propagation model.</w:t>
      </w:r>
    </w:p>
    <w:p w14:paraId="4A459433" w14:textId="77777777" w:rsidR="00C3555E" w:rsidRPr="004E5D66" w:rsidRDefault="00C3555E" w:rsidP="00C3555E">
      <w:pPr>
        <w:pStyle w:val="Heading1"/>
        <w:rPr>
          <w:lang w:val="en-US"/>
        </w:rPr>
      </w:pPr>
      <w:bookmarkStart w:id="5527" w:name="_Toc137240807"/>
      <w:bookmarkStart w:id="5528" w:name="_Toc137244910"/>
      <w:bookmarkStart w:id="5529" w:name="_Toc138894124"/>
      <w:bookmarkStart w:id="5530" w:name="_Toc138894356"/>
      <w:bookmarkStart w:id="5531" w:name="_Toc145036749"/>
      <w:bookmarkStart w:id="5532" w:name="_Toc153189041"/>
      <w:bookmarkStart w:id="5533" w:name="_Toc155672324"/>
      <w:bookmarkStart w:id="5534" w:name="_Toc161927967"/>
      <w:bookmarkStart w:id="5535" w:name="_Toc163213464"/>
      <w:bookmarkStart w:id="5536" w:name="_Toc169794867"/>
      <w:bookmarkStart w:id="5537" w:name="_Toc171510495"/>
      <w:bookmarkStart w:id="5538" w:name="_Toc233969974"/>
      <w:r w:rsidRPr="004E5D66">
        <w:rPr>
          <w:lang w:val="en-US"/>
        </w:rPr>
        <w:t>D.2</w:t>
      </w:r>
      <w:r w:rsidRPr="004E5D66">
        <w:rPr>
          <w:lang w:val="en-US"/>
        </w:rPr>
        <w:tab/>
        <w:t>Multi-path fading propagation conditions</w:t>
      </w:r>
      <w:bookmarkEnd w:id="5527"/>
      <w:bookmarkEnd w:id="5528"/>
      <w:bookmarkEnd w:id="5529"/>
      <w:bookmarkEnd w:id="5530"/>
      <w:bookmarkEnd w:id="5531"/>
      <w:bookmarkEnd w:id="5532"/>
      <w:bookmarkEnd w:id="5533"/>
      <w:bookmarkEnd w:id="5534"/>
      <w:bookmarkEnd w:id="5535"/>
      <w:bookmarkEnd w:id="5536"/>
      <w:bookmarkEnd w:id="5537"/>
      <w:bookmarkEnd w:id="5538"/>
    </w:p>
    <w:p w14:paraId="6A53382D" w14:textId="77777777" w:rsidR="00C3555E" w:rsidRPr="004E5D66" w:rsidRDefault="00C3555E" w:rsidP="00C3555E">
      <w:pPr>
        <w:rPr>
          <w:rFonts w:eastAsia="SimSun"/>
          <w:snapToGrid w:val="0"/>
          <w:lang w:val="en-US"/>
        </w:rPr>
      </w:pPr>
      <w:r w:rsidRPr="004E5D66">
        <w:rPr>
          <w:rFonts w:eastAsia="SimSun"/>
          <w:snapToGrid w:val="0"/>
          <w:lang w:val="en-US"/>
        </w:rPr>
        <w:t>The multipath propagation conditions consist of several parts:</w:t>
      </w:r>
    </w:p>
    <w:p w14:paraId="159EF369" w14:textId="77777777" w:rsidR="00C3555E" w:rsidRPr="004E5D66" w:rsidRDefault="00C3555E" w:rsidP="00C3555E">
      <w:pPr>
        <w:pStyle w:val="B1"/>
        <w:rPr>
          <w:snapToGrid w:val="0"/>
          <w:lang w:val="en-US"/>
        </w:rPr>
      </w:pPr>
      <w:r w:rsidRPr="004E5D66">
        <w:rPr>
          <w:snapToGrid w:val="0"/>
          <w:lang w:val="en-US"/>
        </w:rPr>
        <w:t>-</w:t>
      </w:r>
      <w:r w:rsidRPr="004E5D66">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DECCD8D" w14:textId="77777777" w:rsidR="00C3555E" w:rsidRPr="004E5D66" w:rsidRDefault="00C3555E" w:rsidP="00C3555E">
      <w:pPr>
        <w:pStyle w:val="B1"/>
        <w:rPr>
          <w:snapToGrid w:val="0"/>
          <w:lang w:val="en-US"/>
        </w:rPr>
      </w:pPr>
      <w:r w:rsidRPr="004E5D66">
        <w:rPr>
          <w:snapToGrid w:val="0"/>
          <w:lang w:val="en-US"/>
        </w:rPr>
        <w:t>-</w:t>
      </w:r>
      <w:r w:rsidRPr="004E5D66">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4E5D66" w:rsidRDefault="00C3555E" w:rsidP="00C3555E">
      <w:pPr>
        <w:pStyle w:val="Heading2"/>
        <w:rPr>
          <w:lang w:val="en-US" w:eastAsia="zh-CN"/>
        </w:rPr>
      </w:pPr>
      <w:bookmarkStart w:id="5539" w:name="_Toc21127840"/>
      <w:bookmarkStart w:id="5540" w:name="_Toc29812049"/>
      <w:bookmarkStart w:id="5541" w:name="_Toc36817601"/>
      <w:bookmarkStart w:id="5542" w:name="_Toc37260525"/>
      <w:bookmarkStart w:id="5543" w:name="_Toc37267913"/>
      <w:bookmarkStart w:id="5544" w:name="_Toc44712520"/>
      <w:bookmarkStart w:id="5545" w:name="_Toc45893832"/>
      <w:bookmarkStart w:id="5546" w:name="_Toc53178538"/>
      <w:bookmarkStart w:id="5547" w:name="_Toc53178989"/>
      <w:bookmarkStart w:id="5548" w:name="_Toc61179237"/>
      <w:bookmarkStart w:id="5549" w:name="_Toc61179707"/>
      <w:bookmarkStart w:id="5550" w:name="_Toc67917009"/>
      <w:bookmarkStart w:id="5551" w:name="_Toc74663630"/>
      <w:bookmarkStart w:id="5552" w:name="_Toc82622173"/>
      <w:bookmarkStart w:id="5553" w:name="_Toc90423020"/>
      <w:bookmarkStart w:id="5554" w:name="_Toc106783224"/>
      <w:bookmarkStart w:id="5555" w:name="_Toc107312116"/>
      <w:bookmarkStart w:id="5556" w:name="_Toc107419700"/>
      <w:bookmarkStart w:id="5557" w:name="_Toc107475337"/>
      <w:bookmarkStart w:id="5558" w:name="_Toc114255930"/>
      <w:bookmarkStart w:id="5559" w:name="_Toc115186610"/>
      <w:bookmarkStart w:id="5560" w:name="_Toc123044339"/>
      <w:bookmarkStart w:id="5561" w:name="_Toc124157978"/>
      <w:bookmarkStart w:id="5562" w:name="_Toc124259901"/>
      <w:bookmarkStart w:id="5563" w:name="_Toc137240808"/>
      <w:bookmarkStart w:id="5564" w:name="_Toc137244911"/>
      <w:bookmarkStart w:id="5565" w:name="_Toc138894125"/>
      <w:bookmarkStart w:id="5566" w:name="_Toc138894357"/>
      <w:bookmarkStart w:id="5567" w:name="_Toc145036750"/>
      <w:bookmarkStart w:id="5568" w:name="_Toc153189042"/>
      <w:bookmarkStart w:id="5569" w:name="_Toc155672325"/>
      <w:bookmarkStart w:id="5570" w:name="_Toc161927968"/>
      <w:bookmarkStart w:id="5571" w:name="_Toc163213465"/>
      <w:bookmarkStart w:id="5572" w:name="_Toc169794868"/>
      <w:bookmarkStart w:id="5573" w:name="_Toc171510496"/>
      <w:bookmarkStart w:id="5574" w:name="_Toc233969975"/>
      <w:r w:rsidRPr="004E5D66">
        <w:rPr>
          <w:lang w:val="en-US" w:eastAsia="zh-CN"/>
        </w:rPr>
        <w:t>D.2.1</w:t>
      </w:r>
      <w:r w:rsidRPr="004E5D66">
        <w:rPr>
          <w:lang w:val="en-US" w:eastAsia="zh-CN"/>
        </w:rPr>
        <w:tab/>
        <w:t>Delay profiles</w:t>
      </w:r>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334EE542" w14:textId="77777777" w:rsidR="00C3555E" w:rsidRPr="004E5D66" w:rsidRDefault="00C3555E" w:rsidP="00C3555E">
      <w:pPr>
        <w:rPr>
          <w:rFonts w:ascii="Arial" w:eastAsia="DengXian" w:hAnsi="Arial"/>
          <w:sz w:val="32"/>
          <w:lang w:val="en-US" w:eastAsia="zh-CN"/>
        </w:rPr>
      </w:pPr>
      <w:r w:rsidRPr="004E5D66">
        <w:rPr>
          <w:lang w:val="en-US"/>
        </w:rPr>
        <w:t>The delay profiles are simplified from the TR 38.811 [10] TDL models. The simplification steps are described in TS 38.108 D.2 [7].</w:t>
      </w:r>
    </w:p>
    <w:p w14:paraId="74BDE2C0" w14:textId="77777777" w:rsidR="00C3555E" w:rsidRPr="004E5D66" w:rsidRDefault="00C3555E" w:rsidP="00C3555E">
      <w:pPr>
        <w:pStyle w:val="Heading3"/>
        <w:rPr>
          <w:lang w:val="en-US" w:eastAsia="zh-CN"/>
        </w:rPr>
      </w:pPr>
      <w:bookmarkStart w:id="5575" w:name="_Toc21127841"/>
      <w:bookmarkStart w:id="5576" w:name="_Toc29812050"/>
      <w:bookmarkStart w:id="5577" w:name="_Toc36817602"/>
      <w:bookmarkStart w:id="5578" w:name="_Toc37260526"/>
      <w:bookmarkStart w:id="5579" w:name="_Toc37267914"/>
      <w:bookmarkStart w:id="5580" w:name="_Toc44712521"/>
      <w:bookmarkStart w:id="5581" w:name="_Toc45893833"/>
      <w:bookmarkStart w:id="5582" w:name="_Toc53178539"/>
      <w:bookmarkStart w:id="5583" w:name="_Toc53178990"/>
      <w:bookmarkStart w:id="5584" w:name="_Toc61179238"/>
      <w:bookmarkStart w:id="5585" w:name="_Toc61179708"/>
      <w:bookmarkStart w:id="5586" w:name="_Toc67917010"/>
      <w:bookmarkStart w:id="5587" w:name="_Toc74663631"/>
      <w:bookmarkStart w:id="5588" w:name="_Toc82622174"/>
      <w:bookmarkStart w:id="5589" w:name="_Toc90423021"/>
      <w:bookmarkStart w:id="5590" w:name="_Toc106783225"/>
      <w:bookmarkStart w:id="5591" w:name="_Toc107312117"/>
      <w:bookmarkStart w:id="5592" w:name="_Toc107419701"/>
      <w:bookmarkStart w:id="5593" w:name="_Toc107475338"/>
      <w:bookmarkStart w:id="5594" w:name="_Toc114255931"/>
      <w:bookmarkStart w:id="5595" w:name="_Toc115186611"/>
      <w:bookmarkStart w:id="5596" w:name="_Toc123044340"/>
      <w:bookmarkStart w:id="5597" w:name="_Toc124157979"/>
      <w:bookmarkStart w:id="5598" w:name="_Toc124259902"/>
      <w:bookmarkStart w:id="5599" w:name="_Toc137240809"/>
      <w:bookmarkStart w:id="5600" w:name="_Toc137244912"/>
      <w:bookmarkStart w:id="5601" w:name="_Toc138894126"/>
      <w:bookmarkStart w:id="5602" w:name="_Toc138894358"/>
      <w:bookmarkStart w:id="5603" w:name="_Toc145036751"/>
      <w:bookmarkStart w:id="5604" w:name="_Toc153189043"/>
      <w:bookmarkStart w:id="5605" w:name="_Toc155672326"/>
      <w:bookmarkStart w:id="5606" w:name="_Toc161927969"/>
      <w:bookmarkStart w:id="5607" w:name="_Toc163213466"/>
      <w:bookmarkStart w:id="5608" w:name="_Toc169794869"/>
      <w:bookmarkStart w:id="5609" w:name="_Toc171510497"/>
      <w:bookmarkStart w:id="5610" w:name="_Toc233969976"/>
      <w:r w:rsidRPr="004E5D66">
        <w:rPr>
          <w:lang w:val="en-US" w:eastAsia="zh-CN"/>
        </w:rPr>
        <w:t>D.2.1.1</w:t>
      </w:r>
      <w:r w:rsidRPr="004E5D66">
        <w:rPr>
          <w:lang w:val="en-US" w:eastAsia="zh-CN"/>
        </w:rPr>
        <w:tab/>
        <w:t>Delay profiles</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33B0CE6C" w14:textId="77777777" w:rsidR="00C3555E" w:rsidRPr="004E5D66" w:rsidRDefault="00C3555E" w:rsidP="00C3555E">
      <w:pPr>
        <w:rPr>
          <w:rFonts w:eastAsia="SimSun"/>
          <w:lang w:val="en-US"/>
        </w:rPr>
      </w:pPr>
      <w:r w:rsidRPr="004E5D66">
        <w:rPr>
          <w:rFonts w:eastAsia="SimSun"/>
          <w:lang w:val="en-US"/>
        </w:rPr>
        <w:t>The delay profiles are selected to be representative of low and medium delay spread environment. The resulting model parameters are specified in table D.2.1.1-1 and the tapped delay line models are specified in tables D.2.1.1-2 and D.2.1.1-3.</w:t>
      </w:r>
    </w:p>
    <w:p w14:paraId="20EBC3A7" w14:textId="77777777" w:rsidR="00C3555E" w:rsidRPr="004E5D66" w:rsidRDefault="00C3555E" w:rsidP="00C3555E">
      <w:pPr>
        <w:pStyle w:val="TH"/>
        <w:rPr>
          <w:lang w:val="en-US"/>
        </w:rPr>
      </w:pPr>
      <w:r w:rsidRPr="004E5D66">
        <w:rPr>
          <w:lang w:val="en-US"/>
        </w:rPr>
        <w:t>Table D.2.1.1-1: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4E5D66" w:rsidRPr="004E5D66" w14:paraId="21CFBD97" w14:textId="77777777" w:rsidTr="00D27C8A">
        <w:trPr>
          <w:cantSplit/>
          <w:jc w:val="center"/>
        </w:trPr>
        <w:tc>
          <w:tcPr>
            <w:tcW w:w="3303" w:type="dxa"/>
          </w:tcPr>
          <w:p w14:paraId="0FBD9CE9" w14:textId="77777777" w:rsidR="000D7E68" w:rsidRPr="004E5D66" w:rsidRDefault="000D7E68" w:rsidP="000D7E68">
            <w:pPr>
              <w:pStyle w:val="TAH"/>
              <w:rPr>
                <w:lang w:val="en-US"/>
              </w:rPr>
            </w:pPr>
            <w:r w:rsidRPr="004E5D66">
              <w:rPr>
                <w:lang w:val="en-US"/>
              </w:rPr>
              <w:t>Model</w:t>
            </w:r>
          </w:p>
        </w:tc>
        <w:tc>
          <w:tcPr>
            <w:tcW w:w="1464" w:type="dxa"/>
          </w:tcPr>
          <w:p w14:paraId="783955CE" w14:textId="77777777" w:rsidR="000D7E68" w:rsidRPr="004E5D66" w:rsidRDefault="000D7E68" w:rsidP="000D7E68">
            <w:pPr>
              <w:pStyle w:val="TAH"/>
              <w:rPr>
                <w:lang w:val="en-US"/>
              </w:rPr>
            </w:pPr>
            <w:r w:rsidRPr="004E5D66">
              <w:rPr>
                <w:lang w:val="en-US"/>
              </w:rPr>
              <w:t xml:space="preserve">Number of </w:t>
            </w:r>
            <w:r w:rsidRPr="004E5D66">
              <w:rPr>
                <w:lang w:val="en-US"/>
              </w:rPr>
              <w:br/>
              <w:t>channel taps</w:t>
            </w:r>
          </w:p>
        </w:tc>
        <w:tc>
          <w:tcPr>
            <w:tcW w:w="1440" w:type="dxa"/>
          </w:tcPr>
          <w:p w14:paraId="46E053A6" w14:textId="77777777" w:rsidR="000D7E68" w:rsidRPr="004E5D66" w:rsidRDefault="000D7E68" w:rsidP="000D7E68">
            <w:pPr>
              <w:pStyle w:val="TAH"/>
              <w:rPr>
                <w:lang w:val="en-US"/>
              </w:rPr>
            </w:pPr>
            <w:r w:rsidRPr="004E5D66">
              <w:rPr>
                <w:lang w:val="en-US"/>
              </w:rPr>
              <w:t>Delay spread</w:t>
            </w:r>
          </w:p>
          <w:p w14:paraId="26F5DFB9" w14:textId="77777777" w:rsidR="000D7E68" w:rsidRPr="004E5D66" w:rsidRDefault="000D7E68" w:rsidP="000D7E68">
            <w:pPr>
              <w:pStyle w:val="TAH"/>
              <w:rPr>
                <w:lang w:val="en-US"/>
              </w:rPr>
            </w:pPr>
            <w:r w:rsidRPr="004E5D66">
              <w:rPr>
                <w:lang w:val="en-US"/>
              </w:rPr>
              <w:t>(r.m.s.)</w:t>
            </w:r>
          </w:p>
          <w:p w14:paraId="2192294F" w14:textId="41947C92" w:rsidR="000D7E68" w:rsidRPr="004E5D66" w:rsidRDefault="000D7E68" w:rsidP="000D7E68">
            <w:pPr>
              <w:pStyle w:val="TAH"/>
              <w:rPr>
                <w:lang w:val="en-US"/>
              </w:rPr>
            </w:pPr>
            <w:r w:rsidRPr="004E5D66">
              <w:rPr>
                <w:lang w:val="en-US"/>
              </w:rPr>
              <w:t>(ns)</w:t>
            </w:r>
          </w:p>
        </w:tc>
        <w:tc>
          <w:tcPr>
            <w:tcW w:w="1862" w:type="dxa"/>
          </w:tcPr>
          <w:p w14:paraId="7F478593" w14:textId="3FB49578" w:rsidR="000D7E68" w:rsidRPr="004E5D66" w:rsidRDefault="000D7E68" w:rsidP="000D7E68">
            <w:pPr>
              <w:pStyle w:val="TAH"/>
              <w:rPr>
                <w:lang w:val="en-US"/>
              </w:rPr>
            </w:pPr>
            <w:r w:rsidRPr="004E5D66">
              <w:rPr>
                <w:lang w:val="en-US"/>
              </w:rPr>
              <w:t>Maximum excess tap delay (span)</w:t>
            </w:r>
          </w:p>
        </w:tc>
        <w:tc>
          <w:tcPr>
            <w:tcW w:w="1862" w:type="dxa"/>
          </w:tcPr>
          <w:p w14:paraId="75DC5C59" w14:textId="0CE678E9" w:rsidR="000D7E68" w:rsidRPr="004E5D66" w:rsidRDefault="000D7E68" w:rsidP="000D7E68">
            <w:pPr>
              <w:pStyle w:val="TAH"/>
              <w:rPr>
                <w:lang w:val="en-US"/>
              </w:rPr>
            </w:pPr>
            <w:r w:rsidRPr="004E5D66">
              <w:rPr>
                <w:lang w:val="en-US"/>
              </w:rPr>
              <w:t>Delay resolution (ns)</w:t>
            </w:r>
          </w:p>
        </w:tc>
      </w:tr>
      <w:tr w:rsidR="004E5D66" w:rsidRPr="004E5D66" w14:paraId="11661057" w14:textId="77777777" w:rsidTr="00D27C8A">
        <w:trPr>
          <w:cantSplit/>
          <w:jc w:val="center"/>
        </w:trPr>
        <w:tc>
          <w:tcPr>
            <w:tcW w:w="3303" w:type="dxa"/>
          </w:tcPr>
          <w:p w14:paraId="39A91C0D" w14:textId="77777777" w:rsidR="000D7E68" w:rsidRPr="004E5D66" w:rsidRDefault="000D7E68" w:rsidP="000D7E68">
            <w:pPr>
              <w:pStyle w:val="TAC"/>
              <w:rPr>
                <w:lang w:val="en-US" w:eastAsia="zh-CN"/>
              </w:rPr>
            </w:pPr>
            <w:r w:rsidRPr="004E5D66">
              <w:rPr>
                <w:lang w:val="en-US" w:eastAsia="zh-CN"/>
              </w:rPr>
              <w:t>NTN-TDLA100</w:t>
            </w:r>
          </w:p>
        </w:tc>
        <w:tc>
          <w:tcPr>
            <w:tcW w:w="1464" w:type="dxa"/>
          </w:tcPr>
          <w:p w14:paraId="27A60287" w14:textId="77777777" w:rsidR="000D7E68" w:rsidRPr="004E5D66" w:rsidRDefault="000D7E68" w:rsidP="000D7E68">
            <w:pPr>
              <w:pStyle w:val="TAC"/>
              <w:rPr>
                <w:lang w:val="en-US" w:eastAsia="zh-CN"/>
              </w:rPr>
            </w:pPr>
            <w:r w:rsidRPr="004E5D66">
              <w:rPr>
                <w:lang w:val="en-US" w:eastAsia="zh-CN"/>
              </w:rPr>
              <w:t>3</w:t>
            </w:r>
          </w:p>
        </w:tc>
        <w:tc>
          <w:tcPr>
            <w:tcW w:w="1440" w:type="dxa"/>
          </w:tcPr>
          <w:p w14:paraId="26BBCCC9" w14:textId="457C6B2E" w:rsidR="000D7E68" w:rsidRPr="004E5D66" w:rsidRDefault="000D7E68" w:rsidP="000D7E68">
            <w:pPr>
              <w:pStyle w:val="TAC"/>
              <w:rPr>
                <w:lang w:val="en-US" w:eastAsia="zh-CN"/>
              </w:rPr>
            </w:pPr>
            <w:r w:rsidRPr="004E5D66">
              <w:rPr>
                <w:lang w:val="en-US" w:eastAsia="zh-CN"/>
              </w:rPr>
              <w:t>100</w:t>
            </w:r>
          </w:p>
        </w:tc>
        <w:tc>
          <w:tcPr>
            <w:tcW w:w="1862" w:type="dxa"/>
          </w:tcPr>
          <w:p w14:paraId="0DAC0966" w14:textId="16485D15" w:rsidR="000D7E68" w:rsidRPr="004E5D66" w:rsidRDefault="000D7E68" w:rsidP="000D7E68">
            <w:pPr>
              <w:pStyle w:val="TAC"/>
              <w:rPr>
                <w:lang w:val="en-US" w:eastAsia="zh-CN"/>
              </w:rPr>
            </w:pPr>
            <w:r w:rsidRPr="004E5D66">
              <w:rPr>
                <w:lang w:val="en-US" w:eastAsia="zh-CN"/>
              </w:rPr>
              <w:t>285</w:t>
            </w:r>
          </w:p>
        </w:tc>
        <w:tc>
          <w:tcPr>
            <w:tcW w:w="1862" w:type="dxa"/>
          </w:tcPr>
          <w:p w14:paraId="1BF14162" w14:textId="51289109" w:rsidR="000D7E68" w:rsidRPr="004E5D66" w:rsidRDefault="000D7E68" w:rsidP="000D7E68">
            <w:pPr>
              <w:pStyle w:val="TAC"/>
              <w:rPr>
                <w:lang w:val="en-US" w:eastAsia="zh-CN"/>
              </w:rPr>
            </w:pPr>
            <w:r w:rsidRPr="004E5D66">
              <w:rPr>
                <w:lang w:val="en-US" w:eastAsia="zh-CN"/>
              </w:rPr>
              <w:t>5</w:t>
            </w:r>
          </w:p>
        </w:tc>
      </w:tr>
      <w:tr w:rsidR="000D7E68" w:rsidRPr="004E5D66" w14:paraId="0DD42BB8" w14:textId="77777777" w:rsidTr="00D27C8A">
        <w:trPr>
          <w:cantSplit/>
          <w:jc w:val="center"/>
        </w:trPr>
        <w:tc>
          <w:tcPr>
            <w:tcW w:w="3303" w:type="dxa"/>
          </w:tcPr>
          <w:p w14:paraId="138D94E0" w14:textId="77777777" w:rsidR="000D7E68" w:rsidRPr="004E5D66" w:rsidRDefault="000D7E68" w:rsidP="000D7E68">
            <w:pPr>
              <w:pStyle w:val="TAC"/>
              <w:rPr>
                <w:lang w:val="en-US" w:eastAsia="zh-CN"/>
              </w:rPr>
            </w:pPr>
            <w:r w:rsidRPr="004E5D66">
              <w:rPr>
                <w:lang w:val="en-US" w:eastAsia="zh-CN"/>
              </w:rPr>
              <w:t>NTN-TDLC5</w:t>
            </w:r>
          </w:p>
        </w:tc>
        <w:tc>
          <w:tcPr>
            <w:tcW w:w="1464" w:type="dxa"/>
          </w:tcPr>
          <w:p w14:paraId="399522DA" w14:textId="77777777" w:rsidR="000D7E68" w:rsidRPr="004E5D66" w:rsidRDefault="000D7E68" w:rsidP="000D7E68">
            <w:pPr>
              <w:pStyle w:val="TAC"/>
              <w:rPr>
                <w:lang w:val="en-US" w:eastAsia="zh-CN"/>
              </w:rPr>
            </w:pPr>
            <w:r w:rsidRPr="004E5D66">
              <w:rPr>
                <w:lang w:val="en-US" w:eastAsia="zh-CN"/>
              </w:rPr>
              <w:t>2</w:t>
            </w:r>
          </w:p>
        </w:tc>
        <w:tc>
          <w:tcPr>
            <w:tcW w:w="1440" w:type="dxa"/>
          </w:tcPr>
          <w:p w14:paraId="2966D7FE" w14:textId="1C50F17F" w:rsidR="000D7E68" w:rsidRPr="004E5D66" w:rsidRDefault="000D7E68" w:rsidP="000D7E68">
            <w:pPr>
              <w:pStyle w:val="TAC"/>
              <w:rPr>
                <w:lang w:val="en-US" w:eastAsia="zh-CN"/>
              </w:rPr>
            </w:pPr>
            <w:r w:rsidRPr="004E5D66">
              <w:rPr>
                <w:lang w:val="en-US" w:eastAsia="zh-CN"/>
              </w:rPr>
              <w:t>5</w:t>
            </w:r>
          </w:p>
        </w:tc>
        <w:tc>
          <w:tcPr>
            <w:tcW w:w="1862" w:type="dxa"/>
          </w:tcPr>
          <w:p w14:paraId="6978FA19" w14:textId="0A3905C8" w:rsidR="000D7E68" w:rsidRPr="004E5D66" w:rsidRDefault="000D7E68" w:rsidP="000D7E68">
            <w:pPr>
              <w:pStyle w:val="TAC"/>
              <w:rPr>
                <w:lang w:val="en-US" w:eastAsia="zh-CN"/>
              </w:rPr>
            </w:pPr>
            <w:r w:rsidRPr="004E5D66">
              <w:rPr>
                <w:lang w:val="en-US" w:eastAsia="zh-CN"/>
              </w:rPr>
              <w:t>60</w:t>
            </w:r>
          </w:p>
        </w:tc>
        <w:tc>
          <w:tcPr>
            <w:tcW w:w="1862" w:type="dxa"/>
          </w:tcPr>
          <w:p w14:paraId="611F6E37" w14:textId="684D45D7" w:rsidR="000D7E68" w:rsidRPr="004E5D66" w:rsidRDefault="000D7E68" w:rsidP="000D7E68">
            <w:pPr>
              <w:pStyle w:val="TAC"/>
              <w:rPr>
                <w:lang w:val="en-US" w:eastAsia="zh-CN"/>
              </w:rPr>
            </w:pPr>
            <w:r w:rsidRPr="004E5D66">
              <w:rPr>
                <w:lang w:val="en-US" w:eastAsia="zh-CN"/>
              </w:rPr>
              <w:t>5</w:t>
            </w:r>
          </w:p>
        </w:tc>
      </w:tr>
    </w:tbl>
    <w:p w14:paraId="1F9DEF5D" w14:textId="77777777" w:rsidR="00C3555E" w:rsidRPr="004E5D66" w:rsidRDefault="00C3555E" w:rsidP="00C3555E">
      <w:pPr>
        <w:rPr>
          <w:rFonts w:eastAsia="SimSun"/>
          <w:lang w:val="en-US"/>
        </w:rPr>
      </w:pPr>
    </w:p>
    <w:p w14:paraId="08F47B23" w14:textId="77777777" w:rsidR="00C3555E" w:rsidRPr="004E5D66" w:rsidRDefault="00C3555E" w:rsidP="00C3555E">
      <w:pPr>
        <w:pStyle w:val="TH"/>
        <w:rPr>
          <w:lang w:val="en-US" w:eastAsia="zh-CN"/>
        </w:rPr>
      </w:pPr>
      <w:r w:rsidRPr="004E5D66">
        <w:rPr>
          <w:lang w:val="en-US"/>
        </w:rPr>
        <w:t>Table D.2.1.1-</w:t>
      </w:r>
      <w:r w:rsidRPr="004E5D66">
        <w:rPr>
          <w:lang w:val="en-US" w:eastAsia="zh-CN"/>
        </w:rPr>
        <w:t>2:</w:t>
      </w:r>
      <w:r w:rsidRPr="004E5D66">
        <w:rPr>
          <w:lang w:val="en-US"/>
        </w:rPr>
        <w:t xml:space="preserve"> </w:t>
      </w:r>
      <w:r w:rsidRPr="004E5D66">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4E5D66" w:rsidRPr="004E5D66" w14:paraId="7507A1F3" w14:textId="77777777" w:rsidTr="00D27C8A">
        <w:trPr>
          <w:cantSplit/>
          <w:jc w:val="center"/>
        </w:trPr>
        <w:tc>
          <w:tcPr>
            <w:tcW w:w="687" w:type="dxa"/>
            <w:shd w:val="clear" w:color="auto" w:fill="auto"/>
          </w:tcPr>
          <w:p w14:paraId="2624919B" w14:textId="77777777" w:rsidR="00C3555E" w:rsidRPr="004E5D66" w:rsidRDefault="00C3555E" w:rsidP="00D27C8A">
            <w:pPr>
              <w:pStyle w:val="TAH"/>
              <w:rPr>
                <w:lang w:val="en-US"/>
              </w:rPr>
            </w:pPr>
            <w:r w:rsidRPr="004E5D66">
              <w:rPr>
                <w:lang w:val="en-US"/>
              </w:rPr>
              <w:t>Tap #</w:t>
            </w:r>
          </w:p>
        </w:tc>
        <w:tc>
          <w:tcPr>
            <w:tcW w:w="1077" w:type="dxa"/>
            <w:shd w:val="clear" w:color="auto" w:fill="auto"/>
          </w:tcPr>
          <w:p w14:paraId="63F2C15F" w14:textId="77777777" w:rsidR="00C3555E" w:rsidRPr="004E5D66" w:rsidRDefault="00C3555E" w:rsidP="00D27C8A">
            <w:pPr>
              <w:pStyle w:val="TAH"/>
              <w:rPr>
                <w:lang w:val="en-US"/>
              </w:rPr>
            </w:pPr>
            <w:r w:rsidRPr="004E5D66">
              <w:rPr>
                <w:lang w:val="en-US"/>
              </w:rPr>
              <w:t>Delay (ns)</w:t>
            </w:r>
          </w:p>
        </w:tc>
        <w:tc>
          <w:tcPr>
            <w:tcW w:w="1167" w:type="dxa"/>
            <w:shd w:val="clear" w:color="auto" w:fill="auto"/>
          </w:tcPr>
          <w:p w14:paraId="72F14016" w14:textId="77777777" w:rsidR="00C3555E" w:rsidRPr="004E5D66" w:rsidRDefault="00C3555E" w:rsidP="00D27C8A">
            <w:pPr>
              <w:pStyle w:val="TAH"/>
              <w:rPr>
                <w:lang w:val="en-US"/>
              </w:rPr>
            </w:pPr>
            <w:r w:rsidRPr="004E5D66">
              <w:rPr>
                <w:lang w:val="en-US"/>
              </w:rPr>
              <w:t>Power (dB)</w:t>
            </w:r>
          </w:p>
        </w:tc>
        <w:tc>
          <w:tcPr>
            <w:tcW w:w="1846" w:type="dxa"/>
            <w:shd w:val="clear" w:color="auto" w:fill="auto"/>
          </w:tcPr>
          <w:p w14:paraId="2C347F62" w14:textId="77777777" w:rsidR="00C3555E" w:rsidRPr="004E5D66" w:rsidRDefault="00C3555E" w:rsidP="00D27C8A">
            <w:pPr>
              <w:pStyle w:val="TAH"/>
              <w:rPr>
                <w:lang w:val="en-US"/>
              </w:rPr>
            </w:pPr>
            <w:r w:rsidRPr="004E5D66">
              <w:rPr>
                <w:lang w:val="en-US"/>
              </w:rPr>
              <w:t>Fading distribution</w:t>
            </w:r>
          </w:p>
        </w:tc>
      </w:tr>
      <w:tr w:rsidR="004E5D66" w:rsidRPr="004E5D66" w14:paraId="2C995EDD" w14:textId="77777777" w:rsidTr="00D27C8A">
        <w:trPr>
          <w:cantSplit/>
          <w:jc w:val="center"/>
        </w:trPr>
        <w:tc>
          <w:tcPr>
            <w:tcW w:w="687" w:type="dxa"/>
            <w:vAlign w:val="center"/>
          </w:tcPr>
          <w:p w14:paraId="40DCCED4" w14:textId="77777777" w:rsidR="00C3555E" w:rsidRPr="004E5D66" w:rsidRDefault="00C3555E" w:rsidP="00D27C8A">
            <w:pPr>
              <w:pStyle w:val="TAC"/>
              <w:rPr>
                <w:lang w:val="en-US"/>
              </w:rPr>
            </w:pPr>
            <w:r w:rsidRPr="004E5D66">
              <w:rPr>
                <w:lang w:val="en-US"/>
              </w:rPr>
              <w:t>1</w:t>
            </w:r>
          </w:p>
        </w:tc>
        <w:tc>
          <w:tcPr>
            <w:tcW w:w="1077" w:type="dxa"/>
          </w:tcPr>
          <w:p w14:paraId="71F7760D" w14:textId="77777777" w:rsidR="00C3555E" w:rsidRPr="004E5D66" w:rsidRDefault="00C3555E" w:rsidP="00D27C8A">
            <w:pPr>
              <w:pStyle w:val="TAC"/>
              <w:rPr>
                <w:rFonts w:eastAsia="SimSun"/>
                <w:lang w:val="en-US"/>
              </w:rPr>
            </w:pPr>
            <w:r w:rsidRPr="004E5D66">
              <w:rPr>
                <w:rFonts w:eastAsia="SimSun"/>
                <w:lang w:val="en-US"/>
              </w:rPr>
              <w:t>0</w:t>
            </w:r>
          </w:p>
        </w:tc>
        <w:tc>
          <w:tcPr>
            <w:tcW w:w="1167" w:type="dxa"/>
          </w:tcPr>
          <w:p w14:paraId="3D78C529" w14:textId="77777777" w:rsidR="00C3555E" w:rsidRPr="004E5D66" w:rsidRDefault="00C3555E" w:rsidP="00D27C8A">
            <w:pPr>
              <w:pStyle w:val="TAC"/>
              <w:rPr>
                <w:rFonts w:eastAsia="SimSun"/>
                <w:lang w:val="en-US"/>
              </w:rPr>
            </w:pPr>
            <w:r w:rsidRPr="004E5D66">
              <w:rPr>
                <w:rFonts w:eastAsia="SimSun"/>
                <w:lang w:val="en-US"/>
              </w:rPr>
              <w:t>0</w:t>
            </w:r>
          </w:p>
        </w:tc>
        <w:tc>
          <w:tcPr>
            <w:tcW w:w="1846" w:type="dxa"/>
          </w:tcPr>
          <w:p w14:paraId="5D309A39" w14:textId="77777777" w:rsidR="00C3555E" w:rsidRPr="004E5D66" w:rsidRDefault="00C3555E" w:rsidP="00D27C8A">
            <w:pPr>
              <w:pStyle w:val="TAC"/>
              <w:rPr>
                <w:lang w:val="en-US"/>
              </w:rPr>
            </w:pPr>
            <w:r w:rsidRPr="004E5D66">
              <w:rPr>
                <w:lang w:val="en-US"/>
              </w:rPr>
              <w:t>Rayleigh</w:t>
            </w:r>
          </w:p>
        </w:tc>
      </w:tr>
      <w:tr w:rsidR="004E5D66" w:rsidRPr="004E5D66" w14:paraId="065EE73C" w14:textId="77777777" w:rsidTr="00D27C8A">
        <w:trPr>
          <w:cantSplit/>
          <w:jc w:val="center"/>
        </w:trPr>
        <w:tc>
          <w:tcPr>
            <w:tcW w:w="687" w:type="dxa"/>
            <w:vAlign w:val="center"/>
          </w:tcPr>
          <w:p w14:paraId="12D91C2E" w14:textId="77777777" w:rsidR="00C3555E" w:rsidRPr="004E5D66" w:rsidRDefault="00C3555E" w:rsidP="00D27C8A">
            <w:pPr>
              <w:pStyle w:val="TAC"/>
              <w:rPr>
                <w:lang w:val="en-US"/>
              </w:rPr>
            </w:pPr>
            <w:r w:rsidRPr="004E5D66">
              <w:rPr>
                <w:lang w:val="en-US"/>
              </w:rPr>
              <w:t>2</w:t>
            </w:r>
          </w:p>
        </w:tc>
        <w:tc>
          <w:tcPr>
            <w:tcW w:w="1077" w:type="dxa"/>
          </w:tcPr>
          <w:p w14:paraId="2E1AC6A9" w14:textId="77777777" w:rsidR="00C3555E" w:rsidRPr="004E5D66" w:rsidRDefault="00C3555E" w:rsidP="00D27C8A">
            <w:pPr>
              <w:pStyle w:val="TAC"/>
              <w:rPr>
                <w:rFonts w:eastAsia="SimSun"/>
                <w:lang w:val="en-US"/>
              </w:rPr>
            </w:pPr>
            <w:r w:rsidRPr="004E5D66">
              <w:rPr>
                <w:rFonts w:eastAsia="SimSun"/>
                <w:lang w:val="en-US"/>
              </w:rPr>
              <w:t>110</w:t>
            </w:r>
          </w:p>
        </w:tc>
        <w:tc>
          <w:tcPr>
            <w:tcW w:w="1167" w:type="dxa"/>
          </w:tcPr>
          <w:p w14:paraId="544412D7" w14:textId="77777777" w:rsidR="00C3555E" w:rsidRPr="004E5D66" w:rsidRDefault="00C3555E" w:rsidP="00D27C8A">
            <w:pPr>
              <w:pStyle w:val="TAC"/>
              <w:rPr>
                <w:rFonts w:eastAsia="SimSun"/>
                <w:lang w:val="en-US"/>
              </w:rPr>
            </w:pPr>
            <w:r w:rsidRPr="004E5D66">
              <w:rPr>
                <w:rFonts w:eastAsia="SimSun"/>
                <w:lang w:val="en-US"/>
              </w:rPr>
              <w:t>-4.7</w:t>
            </w:r>
          </w:p>
        </w:tc>
        <w:tc>
          <w:tcPr>
            <w:tcW w:w="1846" w:type="dxa"/>
          </w:tcPr>
          <w:p w14:paraId="5293ACF4" w14:textId="77777777" w:rsidR="00C3555E" w:rsidRPr="004E5D66" w:rsidRDefault="00C3555E" w:rsidP="00D27C8A">
            <w:pPr>
              <w:pStyle w:val="TAC"/>
              <w:rPr>
                <w:lang w:val="en-US"/>
              </w:rPr>
            </w:pPr>
            <w:r w:rsidRPr="004E5D66">
              <w:rPr>
                <w:lang w:val="en-US"/>
              </w:rPr>
              <w:t>Rayleigh</w:t>
            </w:r>
          </w:p>
        </w:tc>
      </w:tr>
      <w:tr w:rsidR="00C3555E" w:rsidRPr="004E5D66" w14:paraId="2E84BE3D" w14:textId="77777777" w:rsidTr="00D27C8A">
        <w:trPr>
          <w:cantSplit/>
          <w:jc w:val="center"/>
        </w:trPr>
        <w:tc>
          <w:tcPr>
            <w:tcW w:w="687" w:type="dxa"/>
            <w:vAlign w:val="center"/>
          </w:tcPr>
          <w:p w14:paraId="01D98D11" w14:textId="77777777" w:rsidR="00C3555E" w:rsidRPr="004E5D66" w:rsidRDefault="00C3555E" w:rsidP="00D27C8A">
            <w:pPr>
              <w:pStyle w:val="TAC"/>
              <w:rPr>
                <w:lang w:val="en-US"/>
              </w:rPr>
            </w:pPr>
            <w:r w:rsidRPr="004E5D66">
              <w:rPr>
                <w:lang w:val="en-US"/>
              </w:rPr>
              <w:t>3</w:t>
            </w:r>
          </w:p>
        </w:tc>
        <w:tc>
          <w:tcPr>
            <w:tcW w:w="1077" w:type="dxa"/>
          </w:tcPr>
          <w:p w14:paraId="1205755C" w14:textId="77777777" w:rsidR="00C3555E" w:rsidRPr="004E5D66" w:rsidRDefault="00C3555E" w:rsidP="00D27C8A">
            <w:pPr>
              <w:pStyle w:val="TAC"/>
              <w:rPr>
                <w:rFonts w:eastAsia="SimSun"/>
                <w:lang w:val="en-US"/>
              </w:rPr>
            </w:pPr>
            <w:r w:rsidRPr="004E5D66">
              <w:rPr>
                <w:rFonts w:eastAsia="SimSun"/>
                <w:lang w:val="en-US"/>
              </w:rPr>
              <w:t>285</w:t>
            </w:r>
          </w:p>
        </w:tc>
        <w:tc>
          <w:tcPr>
            <w:tcW w:w="1167" w:type="dxa"/>
          </w:tcPr>
          <w:p w14:paraId="7673F608" w14:textId="77777777" w:rsidR="00C3555E" w:rsidRPr="004E5D66" w:rsidRDefault="00C3555E" w:rsidP="00D27C8A">
            <w:pPr>
              <w:pStyle w:val="TAC"/>
              <w:rPr>
                <w:rFonts w:eastAsia="SimSun"/>
                <w:lang w:val="en-US"/>
              </w:rPr>
            </w:pPr>
            <w:r w:rsidRPr="004E5D66">
              <w:rPr>
                <w:rFonts w:eastAsia="SimSun"/>
                <w:lang w:val="en-US"/>
              </w:rPr>
              <w:t>-6.5</w:t>
            </w:r>
          </w:p>
        </w:tc>
        <w:tc>
          <w:tcPr>
            <w:tcW w:w="1846" w:type="dxa"/>
          </w:tcPr>
          <w:p w14:paraId="59B276CF" w14:textId="77777777" w:rsidR="00C3555E" w:rsidRPr="004E5D66" w:rsidRDefault="00C3555E" w:rsidP="00D27C8A">
            <w:pPr>
              <w:pStyle w:val="TAC"/>
              <w:rPr>
                <w:lang w:val="en-US"/>
              </w:rPr>
            </w:pPr>
            <w:r w:rsidRPr="004E5D66">
              <w:rPr>
                <w:lang w:val="en-US"/>
              </w:rPr>
              <w:t>Rayleigh</w:t>
            </w:r>
          </w:p>
        </w:tc>
      </w:tr>
    </w:tbl>
    <w:p w14:paraId="3582F83D" w14:textId="77777777" w:rsidR="00C3555E" w:rsidRPr="004E5D66" w:rsidRDefault="00C3555E" w:rsidP="00C3555E">
      <w:pPr>
        <w:rPr>
          <w:rFonts w:eastAsia="SimSun"/>
          <w:lang w:val="en-US"/>
        </w:rPr>
      </w:pPr>
    </w:p>
    <w:p w14:paraId="7C79F9F9" w14:textId="77777777" w:rsidR="00C3555E" w:rsidRPr="004E5D66" w:rsidRDefault="00C3555E" w:rsidP="00C3555E">
      <w:pPr>
        <w:pStyle w:val="TH"/>
        <w:rPr>
          <w:lang w:val="en-US" w:eastAsia="zh-CN"/>
        </w:rPr>
      </w:pPr>
      <w:r w:rsidRPr="004E5D66">
        <w:rPr>
          <w:lang w:val="en-US"/>
        </w:rPr>
        <w:t>Table D.2.1.1-</w:t>
      </w:r>
      <w:r w:rsidRPr="004E5D66">
        <w:rPr>
          <w:lang w:val="en-US" w:eastAsia="zh-CN"/>
        </w:rPr>
        <w:t>3:</w:t>
      </w:r>
      <w:r w:rsidRPr="004E5D66">
        <w:rPr>
          <w:lang w:val="en-US"/>
        </w:rPr>
        <w:t xml:space="preserve"> </w:t>
      </w:r>
      <w:r w:rsidRPr="004E5D66">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4E5D66" w:rsidRPr="004E5D66" w14:paraId="5F6B14F6" w14:textId="77777777" w:rsidTr="00D27C8A">
        <w:trPr>
          <w:cantSplit/>
          <w:jc w:val="center"/>
        </w:trPr>
        <w:tc>
          <w:tcPr>
            <w:tcW w:w="687" w:type="dxa"/>
            <w:shd w:val="clear" w:color="auto" w:fill="auto"/>
          </w:tcPr>
          <w:p w14:paraId="6E77C00A" w14:textId="77777777" w:rsidR="00C3555E" w:rsidRPr="004E5D66" w:rsidRDefault="00C3555E" w:rsidP="00D27C8A">
            <w:pPr>
              <w:pStyle w:val="TAH"/>
              <w:rPr>
                <w:lang w:val="en-US"/>
              </w:rPr>
            </w:pPr>
            <w:r w:rsidRPr="004E5D66">
              <w:rPr>
                <w:lang w:val="en-US"/>
              </w:rPr>
              <w:t>Tap #</w:t>
            </w:r>
          </w:p>
        </w:tc>
        <w:tc>
          <w:tcPr>
            <w:tcW w:w="1077" w:type="dxa"/>
            <w:shd w:val="clear" w:color="auto" w:fill="auto"/>
          </w:tcPr>
          <w:p w14:paraId="030F1FC5" w14:textId="77777777" w:rsidR="00C3555E" w:rsidRPr="004E5D66" w:rsidRDefault="00C3555E" w:rsidP="00D27C8A">
            <w:pPr>
              <w:pStyle w:val="TAH"/>
              <w:rPr>
                <w:lang w:val="en-US"/>
              </w:rPr>
            </w:pPr>
            <w:r w:rsidRPr="004E5D66">
              <w:rPr>
                <w:lang w:val="en-US"/>
              </w:rPr>
              <w:t>Delay (ns)</w:t>
            </w:r>
          </w:p>
        </w:tc>
        <w:tc>
          <w:tcPr>
            <w:tcW w:w="1167" w:type="dxa"/>
            <w:shd w:val="clear" w:color="auto" w:fill="auto"/>
          </w:tcPr>
          <w:p w14:paraId="76427DD6" w14:textId="77777777" w:rsidR="00C3555E" w:rsidRPr="004E5D66" w:rsidRDefault="00C3555E" w:rsidP="00D27C8A">
            <w:pPr>
              <w:pStyle w:val="TAH"/>
              <w:rPr>
                <w:lang w:val="en-US"/>
              </w:rPr>
            </w:pPr>
            <w:r w:rsidRPr="004E5D66">
              <w:rPr>
                <w:lang w:val="en-US"/>
              </w:rPr>
              <w:t>Power (dB)</w:t>
            </w:r>
          </w:p>
        </w:tc>
        <w:tc>
          <w:tcPr>
            <w:tcW w:w="1846" w:type="dxa"/>
            <w:shd w:val="clear" w:color="auto" w:fill="auto"/>
          </w:tcPr>
          <w:p w14:paraId="6FE28090" w14:textId="77777777" w:rsidR="00C3555E" w:rsidRPr="004E5D66" w:rsidRDefault="00C3555E" w:rsidP="00D27C8A">
            <w:pPr>
              <w:pStyle w:val="TAH"/>
              <w:rPr>
                <w:lang w:val="en-US"/>
              </w:rPr>
            </w:pPr>
            <w:r w:rsidRPr="004E5D66">
              <w:rPr>
                <w:lang w:val="en-US"/>
              </w:rPr>
              <w:t>Fading distribution</w:t>
            </w:r>
          </w:p>
        </w:tc>
      </w:tr>
      <w:tr w:rsidR="004E5D66" w:rsidRPr="004E5D66" w14:paraId="054D4C2B" w14:textId="77777777" w:rsidTr="00D27C8A">
        <w:trPr>
          <w:cantSplit/>
          <w:jc w:val="center"/>
        </w:trPr>
        <w:tc>
          <w:tcPr>
            <w:tcW w:w="687" w:type="dxa"/>
            <w:vMerge w:val="restart"/>
            <w:vAlign w:val="center"/>
          </w:tcPr>
          <w:p w14:paraId="2A101CED" w14:textId="77777777" w:rsidR="00C3555E" w:rsidRPr="004E5D66" w:rsidRDefault="00C3555E" w:rsidP="00D27C8A">
            <w:pPr>
              <w:pStyle w:val="TAC"/>
              <w:rPr>
                <w:lang w:val="en-US"/>
              </w:rPr>
            </w:pPr>
            <w:r w:rsidRPr="004E5D66">
              <w:rPr>
                <w:lang w:val="en-US"/>
              </w:rPr>
              <w:t>1</w:t>
            </w:r>
          </w:p>
        </w:tc>
        <w:tc>
          <w:tcPr>
            <w:tcW w:w="1077" w:type="dxa"/>
          </w:tcPr>
          <w:p w14:paraId="473277BB" w14:textId="77777777" w:rsidR="00C3555E" w:rsidRPr="004E5D66" w:rsidRDefault="00C3555E" w:rsidP="00D27C8A">
            <w:pPr>
              <w:pStyle w:val="TAC"/>
              <w:rPr>
                <w:lang w:val="en-US"/>
              </w:rPr>
            </w:pPr>
            <w:r w:rsidRPr="004E5D66">
              <w:rPr>
                <w:lang w:val="en-US"/>
              </w:rPr>
              <w:t>0</w:t>
            </w:r>
          </w:p>
        </w:tc>
        <w:tc>
          <w:tcPr>
            <w:tcW w:w="1167" w:type="dxa"/>
          </w:tcPr>
          <w:p w14:paraId="76280D48" w14:textId="77777777" w:rsidR="00C3555E" w:rsidRPr="004E5D66" w:rsidRDefault="00C3555E" w:rsidP="00D27C8A">
            <w:pPr>
              <w:pStyle w:val="TAC"/>
              <w:rPr>
                <w:lang w:val="en-US"/>
              </w:rPr>
            </w:pPr>
            <w:r w:rsidRPr="004E5D66">
              <w:rPr>
                <w:lang w:val="en-US"/>
              </w:rPr>
              <w:t>-0.6</w:t>
            </w:r>
          </w:p>
        </w:tc>
        <w:tc>
          <w:tcPr>
            <w:tcW w:w="1846" w:type="dxa"/>
          </w:tcPr>
          <w:p w14:paraId="799286E1" w14:textId="77777777" w:rsidR="00C3555E" w:rsidRPr="004E5D66" w:rsidRDefault="00C3555E" w:rsidP="00D27C8A">
            <w:pPr>
              <w:pStyle w:val="TAC"/>
              <w:rPr>
                <w:lang w:val="en-US"/>
              </w:rPr>
            </w:pPr>
            <w:r w:rsidRPr="004E5D66">
              <w:rPr>
                <w:lang w:val="en-US"/>
              </w:rPr>
              <w:t>LOS path</w:t>
            </w:r>
          </w:p>
        </w:tc>
      </w:tr>
      <w:tr w:rsidR="004E5D66" w:rsidRPr="004E5D66" w14:paraId="569D0CE2" w14:textId="77777777" w:rsidTr="00D27C8A">
        <w:trPr>
          <w:cantSplit/>
          <w:jc w:val="center"/>
        </w:trPr>
        <w:tc>
          <w:tcPr>
            <w:tcW w:w="687" w:type="dxa"/>
            <w:vMerge/>
            <w:vAlign w:val="center"/>
          </w:tcPr>
          <w:p w14:paraId="016FCCCA" w14:textId="77777777" w:rsidR="00C3555E" w:rsidRPr="004E5D66" w:rsidRDefault="00C3555E" w:rsidP="00D27C8A">
            <w:pPr>
              <w:pStyle w:val="TAC"/>
              <w:rPr>
                <w:lang w:val="en-US"/>
              </w:rPr>
            </w:pPr>
          </w:p>
        </w:tc>
        <w:tc>
          <w:tcPr>
            <w:tcW w:w="1077" w:type="dxa"/>
          </w:tcPr>
          <w:p w14:paraId="39101994" w14:textId="77777777" w:rsidR="00C3555E" w:rsidRPr="004E5D66" w:rsidRDefault="00C3555E" w:rsidP="00D27C8A">
            <w:pPr>
              <w:pStyle w:val="TAC"/>
              <w:rPr>
                <w:lang w:val="en-US"/>
              </w:rPr>
            </w:pPr>
            <w:r w:rsidRPr="004E5D66">
              <w:rPr>
                <w:lang w:val="en-US"/>
              </w:rPr>
              <w:t>0</w:t>
            </w:r>
          </w:p>
        </w:tc>
        <w:tc>
          <w:tcPr>
            <w:tcW w:w="1167" w:type="dxa"/>
          </w:tcPr>
          <w:p w14:paraId="39B22573" w14:textId="77777777" w:rsidR="00C3555E" w:rsidRPr="004E5D66" w:rsidRDefault="00C3555E" w:rsidP="00D27C8A">
            <w:pPr>
              <w:pStyle w:val="TAC"/>
              <w:rPr>
                <w:lang w:val="en-US"/>
              </w:rPr>
            </w:pPr>
            <w:r w:rsidRPr="004E5D66">
              <w:rPr>
                <w:lang w:val="en-US"/>
              </w:rPr>
              <w:t>-8.9</w:t>
            </w:r>
          </w:p>
        </w:tc>
        <w:tc>
          <w:tcPr>
            <w:tcW w:w="1846" w:type="dxa"/>
          </w:tcPr>
          <w:p w14:paraId="02537430" w14:textId="77777777" w:rsidR="00C3555E" w:rsidRPr="004E5D66" w:rsidRDefault="00C3555E" w:rsidP="00D27C8A">
            <w:pPr>
              <w:pStyle w:val="TAC"/>
              <w:rPr>
                <w:lang w:val="en-US"/>
              </w:rPr>
            </w:pPr>
            <w:r w:rsidRPr="004E5D66">
              <w:rPr>
                <w:lang w:val="en-US"/>
              </w:rPr>
              <w:t>Rayleigh</w:t>
            </w:r>
          </w:p>
        </w:tc>
      </w:tr>
      <w:tr w:rsidR="00C3555E" w:rsidRPr="004E5D66" w14:paraId="4A0515EE" w14:textId="77777777" w:rsidTr="00D27C8A">
        <w:trPr>
          <w:cantSplit/>
          <w:jc w:val="center"/>
        </w:trPr>
        <w:tc>
          <w:tcPr>
            <w:tcW w:w="687" w:type="dxa"/>
            <w:vAlign w:val="center"/>
          </w:tcPr>
          <w:p w14:paraId="620423D3" w14:textId="77777777" w:rsidR="00C3555E" w:rsidRPr="004E5D66" w:rsidRDefault="00C3555E" w:rsidP="00D27C8A">
            <w:pPr>
              <w:pStyle w:val="TAC"/>
              <w:rPr>
                <w:lang w:val="en-US"/>
              </w:rPr>
            </w:pPr>
            <w:r w:rsidRPr="004E5D66">
              <w:rPr>
                <w:lang w:val="en-US"/>
              </w:rPr>
              <w:t>2</w:t>
            </w:r>
          </w:p>
        </w:tc>
        <w:tc>
          <w:tcPr>
            <w:tcW w:w="1077" w:type="dxa"/>
          </w:tcPr>
          <w:p w14:paraId="53DF51CF" w14:textId="77777777" w:rsidR="00C3555E" w:rsidRPr="004E5D66" w:rsidRDefault="00C3555E" w:rsidP="00D27C8A">
            <w:pPr>
              <w:pStyle w:val="TAC"/>
              <w:rPr>
                <w:lang w:val="en-US"/>
              </w:rPr>
            </w:pPr>
            <w:r w:rsidRPr="004E5D66">
              <w:rPr>
                <w:lang w:val="en-US"/>
              </w:rPr>
              <w:t>60</w:t>
            </w:r>
          </w:p>
        </w:tc>
        <w:tc>
          <w:tcPr>
            <w:tcW w:w="1167" w:type="dxa"/>
          </w:tcPr>
          <w:p w14:paraId="39524B37" w14:textId="77777777" w:rsidR="00C3555E" w:rsidRPr="004E5D66" w:rsidRDefault="00C3555E" w:rsidP="00D27C8A">
            <w:pPr>
              <w:pStyle w:val="TAC"/>
              <w:rPr>
                <w:lang w:val="en-US"/>
              </w:rPr>
            </w:pPr>
            <w:r w:rsidRPr="004E5D66">
              <w:rPr>
                <w:lang w:val="en-US"/>
              </w:rPr>
              <w:t>-21.5</w:t>
            </w:r>
          </w:p>
        </w:tc>
        <w:tc>
          <w:tcPr>
            <w:tcW w:w="1846" w:type="dxa"/>
          </w:tcPr>
          <w:p w14:paraId="251C4EBB" w14:textId="77777777" w:rsidR="00C3555E" w:rsidRPr="004E5D66" w:rsidRDefault="00C3555E" w:rsidP="00D27C8A">
            <w:pPr>
              <w:pStyle w:val="TAC"/>
              <w:rPr>
                <w:lang w:val="en-US"/>
              </w:rPr>
            </w:pPr>
            <w:r w:rsidRPr="004E5D66">
              <w:rPr>
                <w:lang w:val="en-US"/>
              </w:rPr>
              <w:t>Rayleigh</w:t>
            </w:r>
          </w:p>
        </w:tc>
      </w:tr>
    </w:tbl>
    <w:p w14:paraId="40271591" w14:textId="77777777" w:rsidR="00C3555E" w:rsidRPr="004E5D66" w:rsidRDefault="00C3555E" w:rsidP="00C3555E">
      <w:pPr>
        <w:rPr>
          <w:rFonts w:eastAsia="SimSun"/>
          <w:lang w:val="en-US"/>
        </w:rPr>
      </w:pPr>
    </w:p>
    <w:p w14:paraId="367327CE" w14:textId="77777777" w:rsidR="00C3555E" w:rsidRPr="004E5D66" w:rsidRDefault="00C3555E" w:rsidP="00C3555E">
      <w:pPr>
        <w:pStyle w:val="Heading2"/>
        <w:rPr>
          <w:lang w:val="en-US" w:eastAsia="zh-CN"/>
        </w:rPr>
      </w:pPr>
      <w:bookmarkStart w:id="5611" w:name="_Toc21127843"/>
      <w:bookmarkStart w:id="5612" w:name="_Toc29812052"/>
      <w:bookmarkStart w:id="5613" w:name="_Toc36817604"/>
      <w:bookmarkStart w:id="5614" w:name="_Toc37260528"/>
      <w:bookmarkStart w:id="5615" w:name="_Toc37267916"/>
      <w:bookmarkStart w:id="5616" w:name="_Toc44712523"/>
      <w:bookmarkStart w:id="5617" w:name="_Toc45893835"/>
      <w:bookmarkStart w:id="5618" w:name="_Toc53178541"/>
      <w:bookmarkStart w:id="5619" w:name="_Toc53178992"/>
      <w:bookmarkStart w:id="5620" w:name="_Toc61179240"/>
      <w:bookmarkStart w:id="5621" w:name="_Toc61179710"/>
      <w:bookmarkStart w:id="5622" w:name="_Toc67917012"/>
      <w:bookmarkStart w:id="5623" w:name="_Toc74663633"/>
      <w:bookmarkStart w:id="5624" w:name="_Toc82622176"/>
      <w:bookmarkStart w:id="5625" w:name="_Toc90423023"/>
      <w:bookmarkStart w:id="5626" w:name="_Toc106783227"/>
      <w:bookmarkStart w:id="5627" w:name="_Toc107312119"/>
      <w:bookmarkStart w:id="5628" w:name="_Toc107419703"/>
      <w:bookmarkStart w:id="5629" w:name="_Toc107475340"/>
      <w:bookmarkStart w:id="5630" w:name="_Toc114255933"/>
      <w:bookmarkStart w:id="5631" w:name="_Toc115186613"/>
      <w:bookmarkStart w:id="5632" w:name="_Toc123044341"/>
      <w:bookmarkStart w:id="5633" w:name="_Toc124157980"/>
      <w:bookmarkStart w:id="5634" w:name="_Toc124259903"/>
      <w:bookmarkStart w:id="5635" w:name="_Toc137240810"/>
      <w:bookmarkStart w:id="5636" w:name="_Toc137244913"/>
      <w:bookmarkStart w:id="5637" w:name="_Toc138894127"/>
      <w:bookmarkStart w:id="5638" w:name="_Toc138894359"/>
      <w:bookmarkStart w:id="5639" w:name="_Toc145036752"/>
      <w:bookmarkStart w:id="5640" w:name="_Toc153189044"/>
      <w:bookmarkStart w:id="5641" w:name="_Toc155672327"/>
      <w:bookmarkStart w:id="5642" w:name="_Toc161927970"/>
      <w:bookmarkStart w:id="5643" w:name="_Toc163213467"/>
      <w:bookmarkStart w:id="5644" w:name="_Toc169794870"/>
      <w:bookmarkStart w:id="5645" w:name="_Toc171510498"/>
      <w:bookmarkStart w:id="5646" w:name="_Toc233969977"/>
      <w:r w:rsidRPr="004E5D66">
        <w:rPr>
          <w:lang w:val="en-US" w:eastAsia="zh-CN"/>
        </w:rPr>
        <w:lastRenderedPageBreak/>
        <w:t>D.2.2</w:t>
      </w:r>
      <w:r w:rsidRPr="004E5D66">
        <w:rPr>
          <w:lang w:val="en-US" w:eastAsia="zh-CN"/>
        </w:rPr>
        <w:tab/>
        <w:t>Combinations of channel model parameters</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7ACAD24A" w14:textId="77777777" w:rsidR="00C3555E" w:rsidRPr="004E5D66" w:rsidRDefault="00C3555E" w:rsidP="00C3555E">
      <w:pPr>
        <w:rPr>
          <w:rFonts w:eastAsia="SimSun"/>
          <w:lang w:val="en-US"/>
        </w:rPr>
      </w:pPr>
      <w:r w:rsidRPr="004E5D66">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4E5D66">
        <w:rPr>
          <w:rFonts w:eastAsia="DengXian"/>
          <w:lang w:val="en-US"/>
        </w:rPr>
        <w:t>'</w:t>
      </w:r>
      <w:r w:rsidRPr="004E5D66">
        <w:rPr>
          <w:rFonts w:eastAsia="SimSun"/>
          <w:lang w:val="en-US"/>
        </w:rPr>
        <w:t>&lt;DS&gt;</w:t>
      </w:r>
      <w:r w:rsidRPr="004E5D66">
        <w:rPr>
          <w:rFonts w:eastAsia="DengXian"/>
          <w:lang w:val="en-US"/>
        </w:rPr>
        <w:t>'</w:t>
      </w:r>
      <w:r w:rsidRPr="004E5D66">
        <w:rPr>
          <w:rFonts w:eastAsia="SimSun"/>
          <w:lang w:val="en-US"/>
        </w:rPr>
        <w:t xml:space="preserve"> indicates the desired delay spread and </w:t>
      </w:r>
      <w:r w:rsidRPr="004E5D66">
        <w:rPr>
          <w:rFonts w:eastAsia="DengXian"/>
          <w:lang w:val="en-US"/>
        </w:rPr>
        <w:t>'</w:t>
      </w:r>
      <w:r w:rsidRPr="004E5D66">
        <w:rPr>
          <w:rFonts w:eastAsia="SimSun"/>
          <w:lang w:val="en-US"/>
        </w:rPr>
        <w:t>&lt;Doppler&gt;</w:t>
      </w:r>
      <w:r w:rsidRPr="004E5D66">
        <w:rPr>
          <w:rFonts w:eastAsia="DengXian"/>
          <w:lang w:val="en-US"/>
        </w:rPr>
        <w:t>'</w:t>
      </w:r>
      <w:r w:rsidRPr="004E5D66">
        <w:rPr>
          <w:rFonts w:eastAsia="SimSun"/>
          <w:lang w:val="en-US"/>
        </w:rPr>
        <w:t xml:space="preserve"> indicates the maximum Doppler frequency (Hz).</w:t>
      </w:r>
    </w:p>
    <w:p w14:paraId="51F25386" w14:textId="77777777" w:rsidR="00C3555E" w:rsidRPr="004E5D66" w:rsidRDefault="00C3555E" w:rsidP="00C3555E">
      <w:pPr>
        <w:rPr>
          <w:rFonts w:eastAsia="SimSun"/>
          <w:lang w:val="en-US"/>
        </w:rPr>
      </w:pPr>
      <w:r w:rsidRPr="004E5D66">
        <w:rPr>
          <w:rFonts w:eastAsia="SimSun"/>
          <w:lang w:val="en-US"/>
        </w:rPr>
        <w:t>Table D.2.2-1 show the propagation conditions that are used for the performance measurements in multi-path fading environment.</w:t>
      </w:r>
    </w:p>
    <w:p w14:paraId="376FCB88" w14:textId="77777777" w:rsidR="00226531" w:rsidRPr="004E5D66" w:rsidRDefault="00226531" w:rsidP="00226531">
      <w:pPr>
        <w:pStyle w:val="TH"/>
        <w:rPr>
          <w:lang w:val="en-US"/>
        </w:rPr>
      </w:pPr>
      <w:bookmarkStart w:id="5647" w:name="_Toc20691"/>
      <w:bookmarkStart w:id="5648" w:name="_Toc121933109"/>
      <w:bookmarkStart w:id="5649" w:name="_Toc121908823"/>
      <w:bookmarkStart w:id="5650" w:name="_Toc124186618"/>
      <w:bookmarkStart w:id="5651" w:name="_Toc137240811"/>
      <w:bookmarkStart w:id="5652" w:name="_Toc137244914"/>
      <w:bookmarkStart w:id="5653" w:name="_Toc138894128"/>
      <w:bookmarkStart w:id="5654" w:name="_Toc138894360"/>
      <w:bookmarkStart w:id="5655" w:name="_Toc145036753"/>
      <w:bookmarkStart w:id="5656" w:name="_Toc153189045"/>
      <w:bookmarkStart w:id="5657" w:name="_Toc155672328"/>
      <w:bookmarkStart w:id="5658" w:name="_Toc161927971"/>
      <w:bookmarkStart w:id="5659" w:name="_Toc163213468"/>
      <w:bookmarkStart w:id="5660" w:name="_Toc169794871"/>
      <w:bookmarkStart w:id="5661" w:name="_Toc171510499"/>
      <w:r w:rsidRPr="004E5D66">
        <w:rPr>
          <w:lang w:val="en-US"/>
        </w:rPr>
        <w:t>Table D.2.2-1: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4E5D66" w:rsidRPr="004E5D66" w14:paraId="3B3BC6A6" w14:textId="77777777" w:rsidTr="003E1FF8">
        <w:trPr>
          <w:cantSplit/>
          <w:jc w:val="center"/>
        </w:trPr>
        <w:tc>
          <w:tcPr>
            <w:tcW w:w="2449" w:type="dxa"/>
          </w:tcPr>
          <w:p w14:paraId="56E00017" w14:textId="77777777" w:rsidR="00226531" w:rsidRPr="004E5D66" w:rsidRDefault="00226531" w:rsidP="003E1FF8">
            <w:pPr>
              <w:pStyle w:val="TAH"/>
              <w:rPr>
                <w:lang w:val="en-US" w:eastAsia="ja-JP"/>
              </w:rPr>
            </w:pPr>
            <w:r w:rsidRPr="004E5D66">
              <w:rPr>
                <w:lang w:val="en-US" w:eastAsia="ja-JP"/>
              </w:rPr>
              <w:t>Combination name</w:t>
            </w:r>
          </w:p>
        </w:tc>
        <w:tc>
          <w:tcPr>
            <w:tcW w:w="2033" w:type="dxa"/>
            <w:shd w:val="clear" w:color="auto" w:fill="auto"/>
          </w:tcPr>
          <w:p w14:paraId="6A704A78" w14:textId="77777777" w:rsidR="00226531" w:rsidRPr="004E5D66" w:rsidRDefault="00226531" w:rsidP="003E1FF8">
            <w:pPr>
              <w:pStyle w:val="TAH"/>
              <w:rPr>
                <w:lang w:val="en-US" w:eastAsia="ja-JP"/>
              </w:rPr>
            </w:pPr>
            <w:r w:rsidRPr="004E5D66">
              <w:rPr>
                <w:rFonts w:eastAsia="SimSun"/>
                <w:lang w:val="en-US"/>
              </w:rPr>
              <w:t xml:space="preserve">Tapped delay line </w:t>
            </w:r>
            <w:r w:rsidRPr="004E5D66">
              <w:rPr>
                <w:lang w:val="en-US" w:eastAsia="ja-JP"/>
              </w:rPr>
              <w:t>model</w:t>
            </w:r>
          </w:p>
        </w:tc>
        <w:tc>
          <w:tcPr>
            <w:tcW w:w="2215" w:type="dxa"/>
            <w:shd w:val="clear" w:color="auto" w:fill="auto"/>
          </w:tcPr>
          <w:p w14:paraId="70E5CECF" w14:textId="77777777" w:rsidR="00226531" w:rsidRPr="004E5D66" w:rsidRDefault="00226531" w:rsidP="003E1FF8">
            <w:pPr>
              <w:pStyle w:val="TAH"/>
              <w:rPr>
                <w:lang w:val="en-US" w:eastAsia="ja-JP"/>
              </w:rPr>
            </w:pPr>
            <w:r w:rsidRPr="004E5D66">
              <w:rPr>
                <w:lang w:val="en-US" w:eastAsia="ja-JP"/>
              </w:rPr>
              <w:t>Maximum Doppler frequency (Hz)</w:t>
            </w:r>
          </w:p>
        </w:tc>
      </w:tr>
      <w:tr w:rsidR="004E5D66" w:rsidRPr="004E5D66" w14:paraId="346E35CC" w14:textId="77777777" w:rsidTr="003E1FF8">
        <w:trPr>
          <w:cantSplit/>
          <w:jc w:val="center"/>
        </w:trPr>
        <w:tc>
          <w:tcPr>
            <w:tcW w:w="2449" w:type="dxa"/>
          </w:tcPr>
          <w:p w14:paraId="7F40940F" w14:textId="77777777" w:rsidR="00226531" w:rsidRPr="004E5D66" w:rsidRDefault="00226531" w:rsidP="003E1FF8">
            <w:pPr>
              <w:pStyle w:val="TAC"/>
              <w:rPr>
                <w:lang w:val="en-US" w:eastAsia="ja-JP"/>
              </w:rPr>
            </w:pPr>
            <w:r w:rsidRPr="004E5D66">
              <w:rPr>
                <w:lang w:val="en-US" w:eastAsia="ja-JP"/>
              </w:rPr>
              <w:t>NTN-TDLA100-5</w:t>
            </w:r>
          </w:p>
        </w:tc>
        <w:tc>
          <w:tcPr>
            <w:tcW w:w="2033" w:type="dxa"/>
            <w:shd w:val="clear" w:color="auto" w:fill="auto"/>
          </w:tcPr>
          <w:p w14:paraId="6B7D07C5" w14:textId="77777777" w:rsidR="00226531" w:rsidRPr="004E5D66" w:rsidRDefault="00226531" w:rsidP="003E1FF8">
            <w:pPr>
              <w:pStyle w:val="TAC"/>
              <w:rPr>
                <w:lang w:val="en-US" w:eastAsia="ja-JP"/>
              </w:rPr>
            </w:pPr>
            <w:r w:rsidRPr="004E5D66">
              <w:rPr>
                <w:lang w:val="en-US" w:eastAsia="ja-JP"/>
              </w:rPr>
              <w:t>NTN-TDLA100</w:t>
            </w:r>
          </w:p>
        </w:tc>
        <w:tc>
          <w:tcPr>
            <w:tcW w:w="2215" w:type="dxa"/>
            <w:shd w:val="clear" w:color="auto" w:fill="auto"/>
          </w:tcPr>
          <w:p w14:paraId="36A00861" w14:textId="777D257D" w:rsidR="00226531" w:rsidRPr="004E5D66" w:rsidRDefault="00226531" w:rsidP="003E1FF8">
            <w:pPr>
              <w:pStyle w:val="TAC"/>
              <w:rPr>
                <w:rFonts w:eastAsia="SimSun"/>
                <w:lang w:val="en-US" w:eastAsia="ja-JP"/>
              </w:rPr>
            </w:pPr>
            <w:r w:rsidRPr="004E5D66">
              <w:rPr>
                <w:lang w:val="en-US" w:eastAsia="ja-JP"/>
              </w:rPr>
              <w:t xml:space="preserve">5 </w:t>
            </w:r>
          </w:p>
        </w:tc>
      </w:tr>
      <w:tr w:rsidR="004E5D66" w:rsidRPr="004E5D66" w14:paraId="40A5D04F" w14:textId="77777777" w:rsidTr="003E1FF8">
        <w:trPr>
          <w:cantSplit/>
          <w:jc w:val="center"/>
        </w:trPr>
        <w:tc>
          <w:tcPr>
            <w:tcW w:w="2449" w:type="dxa"/>
          </w:tcPr>
          <w:p w14:paraId="0312B4AC" w14:textId="77777777" w:rsidR="00226531" w:rsidRPr="004E5D66" w:rsidRDefault="00226531" w:rsidP="003E1FF8">
            <w:pPr>
              <w:pStyle w:val="TAC"/>
              <w:rPr>
                <w:lang w:val="en-US" w:eastAsia="ja-JP"/>
              </w:rPr>
            </w:pPr>
            <w:r w:rsidRPr="004E5D66">
              <w:rPr>
                <w:lang w:val="en-US" w:eastAsia="ja-JP"/>
              </w:rPr>
              <w:t>NTN-TDLC5-5</w:t>
            </w:r>
          </w:p>
        </w:tc>
        <w:tc>
          <w:tcPr>
            <w:tcW w:w="2033" w:type="dxa"/>
            <w:shd w:val="clear" w:color="auto" w:fill="auto"/>
          </w:tcPr>
          <w:p w14:paraId="7FA9CAA0" w14:textId="77777777" w:rsidR="00226531" w:rsidRPr="004E5D66" w:rsidRDefault="00226531" w:rsidP="003E1FF8">
            <w:pPr>
              <w:pStyle w:val="TAC"/>
              <w:rPr>
                <w:lang w:val="en-US" w:eastAsia="ja-JP"/>
              </w:rPr>
            </w:pPr>
            <w:r w:rsidRPr="004E5D66">
              <w:rPr>
                <w:lang w:val="en-US" w:eastAsia="ja-JP"/>
              </w:rPr>
              <w:t>NTN-TDLC5</w:t>
            </w:r>
          </w:p>
        </w:tc>
        <w:tc>
          <w:tcPr>
            <w:tcW w:w="2215" w:type="dxa"/>
            <w:shd w:val="clear" w:color="auto" w:fill="auto"/>
          </w:tcPr>
          <w:p w14:paraId="2FCF5969" w14:textId="17142B31" w:rsidR="00226531" w:rsidRPr="004E5D66" w:rsidRDefault="00226531" w:rsidP="003E1FF8">
            <w:pPr>
              <w:pStyle w:val="TAC"/>
              <w:rPr>
                <w:lang w:val="en-US" w:eastAsia="ja-JP"/>
              </w:rPr>
            </w:pPr>
            <w:r w:rsidRPr="004E5D66">
              <w:rPr>
                <w:lang w:val="en-US" w:eastAsia="ja-JP"/>
              </w:rPr>
              <w:t xml:space="preserve">5 </w:t>
            </w:r>
          </w:p>
        </w:tc>
      </w:tr>
      <w:tr w:rsidR="004E5D66" w:rsidRPr="004E5D66" w14:paraId="6F290B11" w14:textId="77777777" w:rsidTr="003E1FF8">
        <w:trPr>
          <w:cantSplit/>
          <w:jc w:val="center"/>
        </w:trPr>
        <w:tc>
          <w:tcPr>
            <w:tcW w:w="2449" w:type="dxa"/>
          </w:tcPr>
          <w:p w14:paraId="34354543" w14:textId="77777777" w:rsidR="00226531" w:rsidRPr="004E5D66" w:rsidRDefault="00226531" w:rsidP="003E1FF8">
            <w:pPr>
              <w:pStyle w:val="TAC"/>
              <w:rPr>
                <w:lang w:val="en-US" w:eastAsia="ja-JP"/>
              </w:rPr>
            </w:pPr>
            <w:r w:rsidRPr="004E5D66">
              <w:rPr>
                <w:lang w:val="en-US" w:eastAsia="ja-JP"/>
              </w:rPr>
              <w:t>NTN-TDLA100-1</w:t>
            </w:r>
          </w:p>
        </w:tc>
        <w:tc>
          <w:tcPr>
            <w:tcW w:w="2033" w:type="dxa"/>
            <w:shd w:val="clear" w:color="auto" w:fill="auto"/>
          </w:tcPr>
          <w:p w14:paraId="7AAED7A7" w14:textId="77777777" w:rsidR="00226531" w:rsidRPr="004E5D66" w:rsidRDefault="00226531" w:rsidP="003E1FF8">
            <w:pPr>
              <w:pStyle w:val="TAC"/>
              <w:rPr>
                <w:lang w:val="en-US" w:eastAsia="ja-JP"/>
              </w:rPr>
            </w:pPr>
            <w:r w:rsidRPr="004E5D66">
              <w:rPr>
                <w:lang w:val="en-US" w:eastAsia="ja-JP"/>
              </w:rPr>
              <w:t>NTN-TDLA100</w:t>
            </w:r>
          </w:p>
        </w:tc>
        <w:tc>
          <w:tcPr>
            <w:tcW w:w="2215" w:type="dxa"/>
            <w:shd w:val="clear" w:color="auto" w:fill="auto"/>
          </w:tcPr>
          <w:p w14:paraId="20942A57" w14:textId="7BC9B729" w:rsidR="00226531" w:rsidRPr="004E5D66" w:rsidRDefault="00226531" w:rsidP="003E1FF8">
            <w:pPr>
              <w:pStyle w:val="TAC"/>
              <w:rPr>
                <w:lang w:val="en-US" w:eastAsia="ja-JP"/>
              </w:rPr>
            </w:pPr>
            <w:r w:rsidRPr="004E5D66">
              <w:rPr>
                <w:lang w:val="en-US" w:eastAsia="ja-JP"/>
              </w:rPr>
              <w:t xml:space="preserve">1 </w:t>
            </w:r>
          </w:p>
        </w:tc>
      </w:tr>
      <w:tr w:rsidR="00226531" w:rsidRPr="004E5D66" w14:paraId="45A170AA" w14:textId="77777777" w:rsidTr="003E1FF8">
        <w:trPr>
          <w:cantSplit/>
          <w:jc w:val="center"/>
        </w:trPr>
        <w:tc>
          <w:tcPr>
            <w:tcW w:w="2449" w:type="dxa"/>
          </w:tcPr>
          <w:p w14:paraId="149A859D" w14:textId="77777777" w:rsidR="00226531" w:rsidRPr="004E5D66" w:rsidRDefault="00226531" w:rsidP="003E1FF8">
            <w:pPr>
              <w:pStyle w:val="TAC"/>
              <w:rPr>
                <w:lang w:val="en-US" w:eastAsia="ja-JP"/>
              </w:rPr>
            </w:pPr>
            <w:r w:rsidRPr="004E5D66">
              <w:rPr>
                <w:lang w:val="en-US" w:eastAsia="ja-JP"/>
              </w:rPr>
              <w:t>NTN-TDLC5-1</w:t>
            </w:r>
          </w:p>
        </w:tc>
        <w:tc>
          <w:tcPr>
            <w:tcW w:w="2033" w:type="dxa"/>
            <w:shd w:val="clear" w:color="auto" w:fill="auto"/>
          </w:tcPr>
          <w:p w14:paraId="07048406" w14:textId="77777777" w:rsidR="00226531" w:rsidRPr="004E5D66" w:rsidRDefault="00226531" w:rsidP="003E1FF8">
            <w:pPr>
              <w:pStyle w:val="TAC"/>
              <w:rPr>
                <w:lang w:val="en-US" w:eastAsia="ja-JP"/>
              </w:rPr>
            </w:pPr>
            <w:r w:rsidRPr="004E5D66">
              <w:rPr>
                <w:lang w:val="en-US" w:eastAsia="ja-JP"/>
              </w:rPr>
              <w:t>NTN-TDLC5</w:t>
            </w:r>
          </w:p>
        </w:tc>
        <w:tc>
          <w:tcPr>
            <w:tcW w:w="2215" w:type="dxa"/>
            <w:shd w:val="clear" w:color="auto" w:fill="auto"/>
          </w:tcPr>
          <w:p w14:paraId="53497F32" w14:textId="0484A13A" w:rsidR="00226531" w:rsidRPr="004E5D66" w:rsidRDefault="00226531" w:rsidP="003E1FF8">
            <w:pPr>
              <w:pStyle w:val="TAC"/>
              <w:rPr>
                <w:lang w:val="en-US" w:eastAsia="ja-JP"/>
              </w:rPr>
            </w:pPr>
            <w:r w:rsidRPr="004E5D66">
              <w:rPr>
                <w:lang w:val="en-US" w:eastAsia="ja-JP"/>
              </w:rPr>
              <w:t xml:space="preserve">1 </w:t>
            </w:r>
          </w:p>
        </w:tc>
      </w:tr>
    </w:tbl>
    <w:p w14:paraId="034924BF" w14:textId="77777777" w:rsidR="00720A2E" w:rsidRPr="004E5D66" w:rsidRDefault="00720A2E" w:rsidP="00720A2E"/>
    <w:p w14:paraId="308E7CCD" w14:textId="5F6F1B2F" w:rsidR="00D62336" w:rsidRPr="004E5D66" w:rsidRDefault="00063062">
      <w:pPr>
        <w:pStyle w:val="Heading8"/>
      </w:pPr>
      <w:bookmarkStart w:id="5662" w:name="_Toc233969978"/>
      <w:r w:rsidRPr="004E5D66">
        <w:t xml:space="preserve">Annex </w:t>
      </w:r>
      <w:r w:rsidR="00C3555E" w:rsidRPr="004E5D66">
        <w:t xml:space="preserve">E </w:t>
      </w:r>
      <w:r w:rsidRPr="004E5D66">
        <w:t>(informative):</w:t>
      </w:r>
      <w:r w:rsidRPr="004E5D66">
        <w:br/>
        <w:t>Change history</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65569A57" w14:textId="77777777" w:rsidR="00D62336" w:rsidRPr="004E5D66" w:rsidRDefault="00D62336" w:rsidP="00787258">
      <w:bookmarkStart w:id="5663" w:name="historyclause"/>
      <w:bookmarkEnd w:id="56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4E5D66" w:rsidRPr="004E5D66" w14:paraId="32D3FD7B" w14:textId="77777777">
        <w:trPr>
          <w:cantSplit/>
        </w:trPr>
        <w:tc>
          <w:tcPr>
            <w:tcW w:w="9639" w:type="dxa"/>
            <w:gridSpan w:val="8"/>
            <w:tcBorders>
              <w:bottom w:val="nil"/>
            </w:tcBorders>
            <w:shd w:val="solid" w:color="FFFFFF" w:fill="auto"/>
          </w:tcPr>
          <w:p w14:paraId="466BDB97" w14:textId="77777777" w:rsidR="00D62336" w:rsidRPr="004E5D66" w:rsidRDefault="00063062">
            <w:pPr>
              <w:pStyle w:val="TAL"/>
              <w:jc w:val="center"/>
              <w:rPr>
                <w:b/>
                <w:sz w:val="16"/>
              </w:rPr>
            </w:pPr>
            <w:r w:rsidRPr="004E5D66">
              <w:rPr>
                <w:b/>
              </w:rPr>
              <w:t>Change history</w:t>
            </w:r>
          </w:p>
        </w:tc>
      </w:tr>
      <w:tr w:rsidR="004E5D66" w:rsidRPr="004E5D66" w14:paraId="65ED9F0A" w14:textId="77777777">
        <w:tc>
          <w:tcPr>
            <w:tcW w:w="800" w:type="dxa"/>
            <w:shd w:val="pct10" w:color="auto" w:fill="FFFFFF"/>
          </w:tcPr>
          <w:p w14:paraId="09B0386B" w14:textId="77777777" w:rsidR="00D62336" w:rsidRPr="004E5D66" w:rsidRDefault="00063062">
            <w:pPr>
              <w:pStyle w:val="TAL"/>
              <w:rPr>
                <w:b/>
                <w:sz w:val="16"/>
              </w:rPr>
            </w:pPr>
            <w:r w:rsidRPr="004E5D66">
              <w:rPr>
                <w:b/>
                <w:sz w:val="16"/>
              </w:rPr>
              <w:t>Date</w:t>
            </w:r>
          </w:p>
        </w:tc>
        <w:tc>
          <w:tcPr>
            <w:tcW w:w="800" w:type="dxa"/>
            <w:shd w:val="pct10" w:color="auto" w:fill="FFFFFF"/>
          </w:tcPr>
          <w:p w14:paraId="48712774" w14:textId="77777777" w:rsidR="00D62336" w:rsidRPr="004E5D66" w:rsidRDefault="00063062">
            <w:pPr>
              <w:pStyle w:val="TAL"/>
              <w:rPr>
                <w:b/>
                <w:sz w:val="16"/>
              </w:rPr>
            </w:pPr>
            <w:r w:rsidRPr="004E5D66">
              <w:rPr>
                <w:b/>
                <w:sz w:val="16"/>
              </w:rPr>
              <w:t>Meeting</w:t>
            </w:r>
          </w:p>
        </w:tc>
        <w:tc>
          <w:tcPr>
            <w:tcW w:w="1094" w:type="dxa"/>
            <w:shd w:val="pct10" w:color="auto" w:fill="FFFFFF"/>
          </w:tcPr>
          <w:p w14:paraId="38036B07" w14:textId="77777777" w:rsidR="00D62336" w:rsidRPr="004E5D66" w:rsidRDefault="00063062">
            <w:pPr>
              <w:pStyle w:val="TAL"/>
              <w:rPr>
                <w:b/>
                <w:sz w:val="16"/>
              </w:rPr>
            </w:pPr>
            <w:r w:rsidRPr="004E5D66">
              <w:rPr>
                <w:b/>
                <w:sz w:val="16"/>
              </w:rPr>
              <w:t>TDoc</w:t>
            </w:r>
          </w:p>
        </w:tc>
        <w:tc>
          <w:tcPr>
            <w:tcW w:w="425" w:type="dxa"/>
            <w:shd w:val="pct10" w:color="auto" w:fill="FFFFFF"/>
          </w:tcPr>
          <w:p w14:paraId="762DB5DE" w14:textId="77777777" w:rsidR="00D62336" w:rsidRPr="004E5D66" w:rsidRDefault="00063062">
            <w:pPr>
              <w:pStyle w:val="TAL"/>
              <w:rPr>
                <w:b/>
                <w:sz w:val="16"/>
              </w:rPr>
            </w:pPr>
            <w:r w:rsidRPr="004E5D66">
              <w:rPr>
                <w:b/>
                <w:sz w:val="16"/>
              </w:rPr>
              <w:t>CR</w:t>
            </w:r>
          </w:p>
        </w:tc>
        <w:tc>
          <w:tcPr>
            <w:tcW w:w="425" w:type="dxa"/>
            <w:shd w:val="pct10" w:color="auto" w:fill="FFFFFF"/>
          </w:tcPr>
          <w:p w14:paraId="52A70D0B" w14:textId="77777777" w:rsidR="00D62336" w:rsidRPr="004E5D66" w:rsidRDefault="00063062">
            <w:pPr>
              <w:pStyle w:val="TAL"/>
              <w:rPr>
                <w:b/>
                <w:sz w:val="16"/>
              </w:rPr>
            </w:pPr>
            <w:r w:rsidRPr="004E5D66">
              <w:rPr>
                <w:b/>
                <w:sz w:val="16"/>
              </w:rPr>
              <w:t>Rev</w:t>
            </w:r>
          </w:p>
        </w:tc>
        <w:tc>
          <w:tcPr>
            <w:tcW w:w="425" w:type="dxa"/>
            <w:shd w:val="pct10" w:color="auto" w:fill="FFFFFF"/>
          </w:tcPr>
          <w:p w14:paraId="6DAC4186" w14:textId="77777777" w:rsidR="00D62336" w:rsidRPr="004E5D66" w:rsidRDefault="00063062">
            <w:pPr>
              <w:pStyle w:val="TAL"/>
              <w:rPr>
                <w:b/>
                <w:sz w:val="16"/>
              </w:rPr>
            </w:pPr>
            <w:r w:rsidRPr="004E5D66">
              <w:rPr>
                <w:b/>
                <w:sz w:val="16"/>
              </w:rPr>
              <w:t>Cat</w:t>
            </w:r>
          </w:p>
        </w:tc>
        <w:tc>
          <w:tcPr>
            <w:tcW w:w="4962" w:type="dxa"/>
            <w:shd w:val="pct10" w:color="auto" w:fill="FFFFFF"/>
          </w:tcPr>
          <w:p w14:paraId="045AAC6B" w14:textId="77777777" w:rsidR="00D62336" w:rsidRPr="004E5D66" w:rsidRDefault="00063062">
            <w:pPr>
              <w:pStyle w:val="TAL"/>
              <w:rPr>
                <w:b/>
                <w:sz w:val="16"/>
              </w:rPr>
            </w:pPr>
            <w:r w:rsidRPr="004E5D66">
              <w:rPr>
                <w:b/>
                <w:sz w:val="16"/>
              </w:rPr>
              <w:t>Subject/Comment</w:t>
            </w:r>
          </w:p>
        </w:tc>
        <w:tc>
          <w:tcPr>
            <w:tcW w:w="708" w:type="dxa"/>
            <w:shd w:val="pct10" w:color="auto" w:fill="FFFFFF"/>
          </w:tcPr>
          <w:p w14:paraId="2595265E" w14:textId="77777777" w:rsidR="00D62336" w:rsidRPr="004E5D66" w:rsidRDefault="00063062">
            <w:pPr>
              <w:pStyle w:val="TAL"/>
              <w:rPr>
                <w:b/>
                <w:sz w:val="16"/>
              </w:rPr>
            </w:pPr>
            <w:r w:rsidRPr="004E5D66">
              <w:rPr>
                <w:b/>
                <w:sz w:val="16"/>
              </w:rPr>
              <w:t>New version</w:t>
            </w:r>
          </w:p>
        </w:tc>
      </w:tr>
      <w:tr w:rsidR="004E5D66" w:rsidRPr="004E5D66" w14:paraId="3F087104" w14:textId="77777777">
        <w:tc>
          <w:tcPr>
            <w:tcW w:w="800" w:type="dxa"/>
            <w:shd w:val="solid" w:color="FFFFFF" w:fill="auto"/>
          </w:tcPr>
          <w:p w14:paraId="67FB39FE" w14:textId="77777777" w:rsidR="00D62336" w:rsidRPr="004E5D66" w:rsidRDefault="00063062">
            <w:pPr>
              <w:pStyle w:val="TAC"/>
              <w:rPr>
                <w:sz w:val="16"/>
                <w:szCs w:val="16"/>
                <w:lang w:eastAsia="zh-CN"/>
              </w:rPr>
            </w:pPr>
            <w:r w:rsidRPr="004E5D66">
              <w:rPr>
                <w:sz w:val="16"/>
                <w:szCs w:val="16"/>
              </w:rPr>
              <w:t>2022-0</w:t>
            </w:r>
            <w:r w:rsidRPr="004E5D66">
              <w:rPr>
                <w:rFonts w:hint="eastAsia"/>
                <w:sz w:val="16"/>
                <w:szCs w:val="16"/>
                <w:lang w:val="en-US" w:eastAsia="zh-CN"/>
              </w:rPr>
              <w:t>8</w:t>
            </w:r>
          </w:p>
        </w:tc>
        <w:tc>
          <w:tcPr>
            <w:tcW w:w="800" w:type="dxa"/>
            <w:shd w:val="solid" w:color="FFFFFF" w:fill="auto"/>
          </w:tcPr>
          <w:p w14:paraId="2BECACAD" w14:textId="77777777" w:rsidR="00D62336" w:rsidRPr="004E5D66" w:rsidRDefault="00063062">
            <w:pPr>
              <w:pStyle w:val="TAC"/>
              <w:rPr>
                <w:sz w:val="16"/>
                <w:szCs w:val="16"/>
              </w:rPr>
            </w:pPr>
            <w:r w:rsidRPr="004E5D66">
              <w:rPr>
                <w:sz w:val="16"/>
                <w:szCs w:val="16"/>
              </w:rPr>
              <w:t>RAN4#10</w:t>
            </w:r>
            <w:r w:rsidRPr="004E5D66">
              <w:rPr>
                <w:rFonts w:hint="eastAsia"/>
                <w:sz w:val="16"/>
                <w:szCs w:val="16"/>
                <w:lang w:val="en-US" w:eastAsia="zh-CN"/>
              </w:rPr>
              <w:t>4</w:t>
            </w:r>
            <w:r w:rsidRPr="004E5D66">
              <w:rPr>
                <w:sz w:val="16"/>
                <w:szCs w:val="16"/>
              </w:rPr>
              <w:t>-e</w:t>
            </w:r>
          </w:p>
        </w:tc>
        <w:tc>
          <w:tcPr>
            <w:tcW w:w="1094" w:type="dxa"/>
            <w:shd w:val="solid" w:color="FFFFFF" w:fill="auto"/>
          </w:tcPr>
          <w:p w14:paraId="31A935CD" w14:textId="77777777" w:rsidR="00D62336" w:rsidRPr="004E5D66" w:rsidRDefault="00063062">
            <w:pPr>
              <w:rPr>
                <w:rFonts w:ascii="Arial" w:hAnsi="Arial"/>
                <w:sz w:val="16"/>
                <w:szCs w:val="16"/>
                <w:lang w:val="en-US" w:eastAsia="zh-CN"/>
              </w:rPr>
            </w:pPr>
            <w:hyperlink r:id="rId141" w:tgtFrame="https://portal.3gpp.org/ngppapp/_blank" w:history="1">
              <w:r w:rsidRPr="004E5D66">
                <w:rPr>
                  <w:rFonts w:ascii="Arial" w:hAnsi="Arial"/>
                  <w:sz w:val="16"/>
                  <w:szCs w:val="16"/>
                </w:rPr>
                <w:t>R4-2215119</w:t>
              </w:r>
            </w:hyperlink>
          </w:p>
        </w:tc>
        <w:tc>
          <w:tcPr>
            <w:tcW w:w="425" w:type="dxa"/>
            <w:shd w:val="solid" w:color="FFFFFF" w:fill="auto"/>
          </w:tcPr>
          <w:p w14:paraId="4381C1DA" w14:textId="77777777" w:rsidR="00D62336" w:rsidRPr="004E5D66" w:rsidRDefault="00D62336">
            <w:pPr>
              <w:rPr>
                <w:rFonts w:ascii="Arial" w:hAnsi="Arial"/>
                <w:sz w:val="16"/>
                <w:szCs w:val="16"/>
              </w:rPr>
            </w:pPr>
          </w:p>
        </w:tc>
        <w:tc>
          <w:tcPr>
            <w:tcW w:w="425" w:type="dxa"/>
            <w:shd w:val="solid" w:color="FFFFFF" w:fill="auto"/>
          </w:tcPr>
          <w:p w14:paraId="63F6B3DE" w14:textId="77777777" w:rsidR="00D62336" w:rsidRPr="004E5D66" w:rsidRDefault="00D62336">
            <w:pPr>
              <w:rPr>
                <w:rFonts w:ascii="Arial" w:hAnsi="Arial"/>
                <w:sz w:val="16"/>
                <w:szCs w:val="16"/>
              </w:rPr>
            </w:pPr>
          </w:p>
        </w:tc>
        <w:tc>
          <w:tcPr>
            <w:tcW w:w="425" w:type="dxa"/>
            <w:shd w:val="solid" w:color="FFFFFF" w:fill="auto"/>
          </w:tcPr>
          <w:p w14:paraId="0A5F262A" w14:textId="77777777" w:rsidR="00D62336" w:rsidRPr="004E5D66" w:rsidRDefault="00D62336">
            <w:pPr>
              <w:rPr>
                <w:rFonts w:ascii="Arial" w:hAnsi="Arial"/>
                <w:sz w:val="16"/>
                <w:szCs w:val="16"/>
              </w:rPr>
            </w:pPr>
          </w:p>
        </w:tc>
        <w:tc>
          <w:tcPr>
            <w:tcW w:w="4962" w:type="dxa"/>
            <w:shd w:val="solid" w:color="FFFFFF" w:fill="auto"/>
          </w:tcPr>
          <w:p w14:paraId="7F47DCEA" w14:textId="77777777" w:rsidR="00D62336" w:rsidRPr="004E5D66" w:rsidRDefault="00063062">
            <w:pPr>
              <w:rPr>
                <w:rFonts w:ascii="Arial" w:hAnsi="Arial"/>
                <w:sz w:val="16"/>
                <w:szCs w:val="16"/>
              </w:rPr>
            </w:pPr>
            <w:r w:rsidRPr="004E5D66">
              <w:rPr>
                <w:rFonts w:ascii="Arial" w:hAnsi="Arial"/>
                <w:sz w:val="16"/>
                <w:szCs w:val="16"/>
              </w:rPr>
              <w:t>Draft spec for TS 36.108</w:t>
            </w:r>
          </w:p>
        </w:tc>
        <w:tc>
          <w:tcPr>
            <w:tcW w:w="708" w:type="dxa"/>
            <w:shd w:val="solid" w:color="FFFFFF" w:fill="auto"/>
          </w:tcPr>
          <w:p w14:paraId="02F2FE0A" w14:textId="77777777" w:rsidR="00D62336" w:rsidRPr="004E5D66" w:rsidRDefault="00063062">
            <w:pPr>
              <w:pStyle w:val="TAC"/>
              <w:rPr>
                <w:sz w:val="16"/>
                <w:szCs w:val="16"/>
              </w:rPr>
            </w:pPr>
            <w:r w:rsidRPr="004E5D66">
              <w:rPr>
                <w:sz w:val="16"/>
                <w:szCs w:val="16"/>
              </w:rPr>
              <w:t>0.0.1</w:t>
            </w:r>
          </w:p>
        </w:tc>
      </w:tr>
      <w:tr w:rsidR="004E5D66" w:rsidRPr="004E5D66" w14:paraId="045B2F99" w14:textId="77777777">
        <w:tc>
          <w:tcPr>
            <w:tcW w:w="800" w:type="dxa"/>
            <w:shd w:val="solid" w:color="FFFFFF" w:fill="auto"/>
          </w:tcPr>
          <w:p w14:paraId="41E486D0" w14:textId="77777777" w:rsidR="00D62336" w:rsidRPr="004E5D66" w:rsidRDefault="00063062">
            <w:pPr>
              <w:pStyle w:val="TAC"/>
              <w:rPr>
                <w:sz w:val="16"/>
                <w:szCs w:val="16"/>
                <w:lang w:val="en-US" w:eastAsia="zh-CN"/>
              </w:rPr>
            </w:pPr>
            <w:r w:rsidRPr="004E5D66">
              <w:rPr>
                <w:rFonts w:hint="eastAsia"/>
                <w:sz w:val="16"/>
                <w:szCs w:val="16"/>
                <w:lang w:val="en-US" w:eastAsia="zh-CN"/>
              </w:rPr>
              <w:t>2022-11</w:t>
            </w:r>
          </w:p>
        </w:tc>
        <w:tc>
          <w:tcPr>
            <w:tcW w:w="800" w:type="dxa"/>
            <w:shd w:val="solid" w:color="FFFFFF" w:fill="auto"/>
          </w:tcPr>
          <w:p w14:paraId="7714BAAB" w14:textId="77777777" w:rsidR="00D62336" w:rsidRPr="004E5D66" w:rsidRDefault="00063062">
            <w:pPr>
              <w:pStyle w:val="TAC"/>
              <w:rPr>
                <w:sz w:val="16"/>
                <w:szCs w:val="16"/>
              </w:rPr>
            </w:pPr>
            <w:r w:rsidRPr="004E5D66">
              <w:rPr>
                <w:sz w:val="16"/>
                <w:szCs w:val="16"/>
              </w:rPr>
              <w:t>RAN4#10</w:t>
            </w:r>
            <w:r w:rsidRPr="004E5D66">
              <w:rPr>
                <w:rFonts w:hint="eastAsia"/>
                <w:sz w:val="16"/>
                <w:szCs w:val="16"/>
                <w:lang w:val="en-US" w:eastAsia="zh-CN"/>
              </w:rPr>
              <w:t>5</w:t>
            </w:r>
          </w:p>
        </w:tc>
        <w:tc>
          <w:tcPr>
            <w:tcW w:w="1094" w:type="dxa"/>
            <w:shd w:val="solid" w:color="FFFFFF" w:fill="auto"/>
          </w:tcPr>
          <w:p w14:paraId="714A1B8B" w14:textId="77777777" w:rsidR="00D62336" w:rsidRPr="004E5D66" w:rsidRDefault="00063062">
            <w:pPr>
              <w:rPr>
                <w:rFonts w:ascii="Arial" w:hAnsi="Arial"/>
                <w:sz w:val="16"/>
                <w:szCs w:val="16"/>
              </w:rPr>
            </w:pPr>
            <w:r w:rsidRPr="004E5D66">
              <w:rPr>
                <w:rFonts w:ascii="Arial" w:hAnsi="Arial"/>
                <w:sz w:val="16"/>
                <w:szCs w:val="16"/>
              </w:rPr>
              <w:t>R4-2219362</w:t>
            </w:r>
          </w:p>
        </w:tc>
        <w:tc>
          <w:tcPr>
            <w:tcW w:w="425" w:type="dxa"/>
            <w:shd w:val="solid" w:color="FFFFFF" w:fill="auto"/>
          </w:tcPr>
          <w:p w14:paraId="430F9337" w14:textId="77777777" w:rsidR="00D62336" w:rsidRPr="004E5D66" w:rsidRDefault="00D62336">
            <w:pPr>
              <w:rPr>
                <w:rFonts w:ascii="Arial" w:hAnsi="Arial"/>
                <w:sz w:val="16"/>
                <w:szCs w:val="16"/>
              </w:rPr>
            </w:pPr>
          </w:p>
        </w:tc>
        <w:tc>
          <w:tcPr>
            <w:tcW w:w="425" w:type="dxa"/>
            <w:shd w:val="solid" w:color="FFFFFF" w:fill="auto"/>
          </w:tcPr>
          <w:p w14:paraId="478F783A" w14:textId="77777777" w:rsidR="00D62336" w:rsidRPr="004E5D66" w:rsidRDefault="00D62336">
            <w:pPr>
              <w:rPr>
                <w:rFonts w:ascii="Arial" w:hAnsi="Arial"/>
                <w:sz w:val="16"/>
                <w:szCs w:val="16"/>
              </w:rPr>
            </w:pPr>
          </w:p>
        </w:tc>
        <w:tc>
          <w:tcPr>
            <w:tcW w:w="425" w:type="dxa"/>
            <w:shd w:val="solid" w:color="FFFFFF" w:fill="auto"/>
          </w:tcPr>
          <w:p w14:paraId="66041B57" w14:textId="77777777" w:rsidR="00D62336" w:rsidRPr="004E5D66" w:rsidRDefault="00D62336">
            <w:pPr>
              <w:rPr>
                <w:rFonts w:ascii="Arial" w:hAnsi="Arial"/>
                <w:sz w:val="16"/>
                <w:szCs w:val="16"/>
              </w:rPr>
            </w:pPr>
          </w:p>
        </w:tc>
        <w:tc>
          <w:tcPr>
            <w:tcW w:w="4962" w:type="dxa"/>
            <w:shd w:val="solid" w:color="FFFFFF" w:fill="auto"/>
          </w:tcPr>
          <w:p w14:paraId="4699C361" w14:textId="77777777" w:rsidR="00D62336" w:rsidRPr="004E5D66" w:rsidRDefault="00063062">
            <w:pPr>
              <w:spacing w:after="0"/>
              <w:rPr>
                <w:rFonts w:ascii="Arial" w:hAnsi="Arial"/>
                <w:sz w:val="16"/>
                <w:szCs w:val="16"/>
              </w:rPr>
            </w:pPr>
            <w:r w:rsidRPr="004E5D66">
              <w:rPr>
                <w:rFonts w:ascii="Arial" w:hAnsi="Arial"/>
                <w:sz w:val="16"/>
                <w:szCs w:val="16"/>
              </w:rPr>
              <w:t>R4-2220296</w:t>
            </w:r>
            <w:r w:rsidRPr="004E5D66">
              <w:rPr>
                <w:rFonts w:ascii="Arial" w:hAnsi="Arial"/>
                <w:sz w:val="16"/>
                <w:szCs w:val="16"/>
              </w:rPr>
              <w:tab/>
              <w:t>TP for TS 36.108: Section 1,2,3</w:t>
            </w:r>
          </w:p>
          <w:p w14:paraId="13E933DC" w14:textId="77777777" w:rsidR="00D62336" w:rsidRPr="004E5D66" w:rsidRDefault="00063062">
            <w:pPr>
              <w:spacing w:after="0"/>
              <w:rPr>
                <w:rFonts w:ascii="Arial" w:hAnsi="Arial"/>
                <w:sz w:val="16"/>
                <w:szCs w:val="16"/>
              </w:rPr>
            </w:pPr>
            <w:r w:rsidRPr="004E5D66">
              <w:rPr>
                <w:rFonts w:ascii="Arial" w:hAnsi="Arial"/>
                <w:sz w:val="16"/>
                <w:szCs w:val="16"/>
              </w:rPr>
              <w:t>R4-2220297</w:t>
            </w:r>
            <w:r w:rsidRPr="004E5D66">
              <w:rPr>
                <w:rFonts w:ascii="Arial" w:hAnsi="Arial"/>
                <w:sz w:val="16"/>
                <w:szCs w:val="16"/>
              </w:rPr>
              <w:tab/>
              <w:t>TP for TS 36.108: Clause 7</w:t>
            </w:r>
          </w:p>
          <w:p w14:paraId="74774DAB" w14:textId="77777777" w:rsidR="00D62336" w:rsidRPr="004E5D66" w:rsidRDefault="00063062">
            <w:pPr>
              <w:spacing w:after="0"/>
              <w:rPr>
                <w:rFonts w:ascii="Arial" w:hAnsi="Arial"/>
                <w:sz w:val="16"/>
                <w:szCs w:val="16"/>
              </w:rPr>
            </w:pPr>
            <w:r w:rsidRPr="004E5D66">
              <w:rPr>
                <w:rFonts w:ascii="Arial" w:hAnsi="Arial"/>
                <w:sz w:val="16"/>
                <w:szCs w:val="16"/>
              </w:rPr>
              <w:t>R4-2220298</w:t>
            </w:r>
            <w:r w:rsidRPr="004E5D66">
              <w:rPr>
                <w:rFonts w:ascii="Arial" w:hAnsi="Arial"/>
                <w:sz w:val="16"/>
                <w:szCs w:val="16"/>
              </w:rPr>
              <w:tab/>
              <w:t>TP for TS 36.108: Clause 10</w:t>
            </w:r>
          </w:p>
          <w:p w14:paraId="1FEB95A7" w14:textId="77777777" w:rsidR="00D62336" w:rsidRPr="004E5D66" w:rsidRDefault="00063062">
            <w:pPr>
              <w:spacing w:after="0"/>
              <w:rPr>
                <w:rFonts w:ascii="Arial" w:hAnsi="Arial"/>
                <w:sz w:val="16"/>
                <w:szCs w:val="16"/>
              </w:rPr>
            </w:pPr>
            <w:r w:rsidRPr="004E5D66">
              <w:rPr>
                <w:rFonts w:ascii="Arial" w:hAnsi="Arial"/>
                <w:sz w:val="16"/>
                <w:szCs w:val="16"/>
              </w:rPr>
              <w:t>R4-2219369</w:t>
            </w:r>
            <w:r w:rsidRPr="004E5D66">
              <w:rPr>
                <w:rFonts w:ascii="Arial" w:hAnsi="Arial"/>
                <w:sz w:val="16"/>
                <w:szCs w:val="16"/>
              </w:rPr>
              <w:tab/>
              <w:t>TP for TS 36.108: Annex</w:t>
            </w:r>
          </w:p>
          <w:p w14:paraId="2BD8FD50" w14:textId="77777777" w:rsidR="00D62336" w:rsidRPr="004E5D66" w:rsidRDefault="00063062">
            <w:pPr>
              <w:spacing w:after="0"/>
              <w:rPr>
                <w:rFonts w:ascii="Arial" w:hAnsi="Arial"/>
                <w:sz w:val="16"/>
                <w:szCs w:val="16"/>
              </w:rPr>
            </w:pPr>
            <w:r w:rsidRPr="004E5D66">
              <w:rPr>
                <w:rFonts w:ascii="Arial" w:hAnsi="Arial"/>
                <w:sz w:val="16"/>
                <w:szCs w:val="16"/>
              </w:rPr>
              <w:t>R4-2220300</w:t>
            </w:r>
            <w:r w:rsidRPr="004E5D66">
              <w:rPr>
                <w:rFonts w:ascii="Arial" w:hAnsi="Arial"/>
                <w:sz w:val="16"/>
                <w:szCs w:val="16"/>
              </w:rPr>
              <w:tab/>
              <w:t>TP for SAN RF requirement clause 9</w:t>
            </w:r>
          </w:p>
          <w:p w14:paraId="3E7AB124" w14:textId="77777777" w:rsidR="00D62336" w:rsidRPr="004E5D66" w:rsidRDefault="00063062">
            <w:pPr>
              <w:spacing w:after="0"/>
              <w:rPr>
                <w:rFonts w:ascii="Arial" w:hAnsi="Arial"/>
                <w:sz w:val="16"/>
                <w:szCs w:val="16"/>
              </w:rPr>
            </w:pPr>
            <w:r w:rsidRPr="004E5D66">
              <w:rPr>
                <w:rFonts w:ascii="Arial" w:hAnsi="Arial"/>
                <w:sz w:val="16"/>
                <w:szCs w:val="16"/>
              </w:rPr>
              <w:t>R4-2220301</w:t>
            </w:r>
            <w:r w:rsidRPr="004E5D66">
              <w:rPr>
                <w:rFonts w:ascii="Arial" w:hAnsi="Arial"/>
                <w:sz w:val="16"/>
                <w:szCs w:val="16"/>
              </w:rPr>
              <w:tab/>
              <w:t>TP for SAN RF requirement clause 6</w:t>
            </w:r>
          </w:p>
          <w:p w14:paraId="03EA8C12" w14:textId="77777777" w:rsidR="00D62336" w:rsidRPr="004E5D66" w:rsidRDefault="00063062">
            <w:pPr>
              <w:spacing w:after="0"/>
              <w:rPr>
                <w:rFonts w:ascii="Arial" w:hAnsi="Arial"/>
                <w:sz w:val="16"/>
                <w:szCs w:val="16"/>
              </w:rPr>
            </w:pPr>
            <w:r w:rsidRPr="004E5D66">
              <w:rPr>
                <w:rFonts w:ascii="Arial" w:hAnsi="Arial"/>
                <w:sz w:val="16"/>
                <w:szCs w:val="16"/>
              </w:rPr>
              <w:t>R4-2220302</w:t>
            </w:r>
            <w:r w:rsidRPr="004E5D66">
              <w:rPr>
                <w:rFonts w:ascii="Arial" w:hAnsi="Arial"/>
                <w:sz w:val="16"/>
                <w:szCs w:val="16"/>
              </w:rPr>
              <w:tab/>
              <w:t>TP to TS 36.108 (section 4)</w:t>
            </w:r>
          </w:p>
          <w:p w14:paraId="580C47C8" w14:textId="77777777" w:rsidR="00D62336" w:rsidRPr="004E5D66" w:rsidRDefault="00063062">
            <w:pPr>
              <w:spacing w:after="0"/>
              <w:rPr>
                <w:rFonts w:ascii="Arial" w:hAnsi="Arial"/>
                <w:sz w:val="16"/>
                <w:szCs w:val="16"/>
              </w:rPr>
            </w:pPr>
            <w:r w:rsidRPr="004E5D66">
              <w:rPr>
                <w:rFonts w:ascii="Arial" w:hAnsi="Arial"/>
                <w:sz w:val="16"/>
                <w:szCs w:val="16"/>
              </w:rPr>
              <w:t>R4-2220614</w:t>
            </w:r>
            <w:r w:rsidRPr="004E5D66">
              <w:rPr>
                <w:rFonts w:ascii="Arial" w:hAnsi="Arial"/>
                <w:sz w:val="16"/>
                <w:szCs w:val="16"/>
              </w:rPr>
              <w:tab/>
              <w:t>TP to TS 36.108 (section 5)</w:t>
            </w:r>
          </w:p>
        </w:tc>
        <w:tc>
          <w:tcPr>
            <w:tcW w:w="708" w:type="dxa"/>
            <w:shd w:val="solid" w:color="FFFFFF" w:fill="auto"/>
          </w:tcPr>
          <w:p w14:paraId="6A2ABB2A" w14:textId="77777777" w:rsidR="00D62336" w:rsidRPr="004E5D66" w:rsidRDefault="00063062">
            <w:pPr>
              <w:pStyle w:val="TAC"/>
              <w:rPr>
                <w:sz w:val="16"/>
                <w:szCs w:val="16"/>
                <w:lang w:eastAsia="zh-CN"/>
              </w:rPr>
            </w:pPr>
            <w:r w:rsidRPr="004E5D66">
              <w:rPr>
                <w:sz w:val="16"/>
                <w:szCs w:val="16"/>
              </w:rPr>
              <w:t>0.</w:t>
            </w:r>
            <w:r w:rsidRPr="004E5D66">
              <w:rPr>
                <w:rFonts w:hint="eastAsia"/>
                <w:sz w:val="16"/>
                <w:szCs w:val="16"/>
                <w:lang w:val="en-US" w:eastAsia="zh-CN"/>
              </w:rPr>
              <w:t>1</w:t>
            </w:r>
            <w:r w:rsidRPr="004E5D66">
              <w:rPr>
                <w:sz w:val="16"/>
                <w:szCs w:val="16"/>
              </w:rPr>
              <w:t>.</w:t>
            </w:r>
            <w:r w:rsidRPr="004E5D66">
              <w:rPr>
                <w:rFonts w:hint="eastAsia"/>
                <w:sz w:val="16"/>
                <w:szCs w:val="16"/>
                <w:lang w:val="en-US" w:eastAsia="zh-CN"/>
              </w:rPr>
              <w:t>0</w:t>
            </w:r>
          </w:p>
        </w:tc>
      </w:tr>
      <w:tr w:rsidR="004E5D66" w:rsidRPr="004E5D66" w14:paraId="1A8C9D2A" w14:textId="77777777">
        <w:tc>
          <w:tcPr>
            <w:tcW w:w="800" w:type="dxa"/>
            <w:shd w:val="solid" w:color="FFFFFF" w:fill="auto"/>
          </w:tcPr>
          <w:p w14:paraId="393DC54B" w14:textId="77777777" w:rsidR="00D62336" w:rsidRPr="004E5D66" w:rsidRDefault="00063062">
            <w:pPr>
              <w:pStyle w:val="TAC"/>
              <w:rPr>
                <w:sz w:val="16"/>
                <w:szCs w:val="16"/>
                <w:lang w:val="en-US" w:eastAsia="zh-CN"/>
              </w:rPr>
            </w:pPr>
            <w:r w:rsidRPr="004E5D66">
              <w:rPr>
                <w:rFonts w:hint="eastAsia"/>
                <w:sz w:val="16"/>
                <w:szCs w:val="16"/>
                <w:lang w:val="en-US" w:eastAsia="zh-CN"/>
              </w:rPr>
              <w:t>2022-12</w:t>
            </w:r>
          </w:p>
        </w:tc>
        <w:tc>
          <w:tcPr>
            <w:tcW w:w="800" w:type="dxa"/>
            <w:shd w:val="solid" w:color="FFFFFF" w:fill="auto"/>
          </w:tcPr>
          <w:p w14:paraId="11C69761" w14:textId="77777777" w:rsidR="00D62336" w:rsidRPr="004E5D66" w:rsidRDefault="00063062">
            <w:pPr>
              <w:pStyle w:val="TAC"/>
              <w:rPr>
                <w:rFonts w:eastAsiaTheme="minorEastAsia"/>
                <w:sz w:val="16"/>
                <w:szCs w:val="16"/>
                <w:lang w:val="en-US" w:eastAsia="zh-CN"/>
              </w:rPr>
            </w:pPr>
            <w:r w:rsidRPr="004E5D66">
              <w:rPr>
                <w:sz w:val="16"/>
                <w:szCs w:val="16"/>
              </w:rPr>
              <w:t>RAN#</w:t>
            </w:r>
            <w:r w:rsidRPr="004E5D66">
              <w:rPr>
                <w:rFonts w:hint="eastAsia"/>
                <w:sz w:val="16"/>
                <w:szCs w:val="16"/>
                <w:lang w:val="en-US" w:eastAsia="zh-CN"/>
              </w:rPr>
              <w:t>98e</w:t>
            </w:r>
          </w:p>
        </w:tc>
        <w:tc>
          <w:tcPr>
            <w:tcW w:w="1094" w:type="dxa"/>
            <w:shd w:val="solid" w:color="FFFFFF" w:fill="auto"/>
          </w:tcPr>
          <w:p w14:paraId="0AAA2282" w14:textId="77777777" w:rsidR="00D62336" w:rsidRPr="004E5D66" w:rsidRDefault="00063062">
            <w:pPr>
              <w:spacing w:after="0"/>
              <w:rPr>
                <w:rFonts w:ascii="Arial" w:hAnsi="Arial"/>
                <w:sz w:val="16"/>
                <w:szCs w:val="16"/>
              </w:rPr>
            </w:pPr>
            <w:r w:rsidRPr="004E5D66">
              <w:rPr>
                <w:rFonts w:ascii="Arial" w:hAnsi="Arial" w:hint="eastAsia"/>
                <w:sz w:val="16"/>
                <w:szCs w:val="16"/>
                <w:lang w:val="en-US" w:eastAsia="zh-CN"/>
              </w:rPr>
              <w:t>RP-223092</w:t>
            </w:r>
          </w:p>
        </w:tc>
        <w:tc>
          <w:tcPr>
            <w:tcW w:w="425" w:type="dxa"/>
            <w:shd w:val="solid" w:color="FFFFFF" w:fill="auto"/>
          </w:tcPr>
          <w:p w14:paraId="3BFA8688" w14:textId="77777777" w:rsidR="00D62336" w:rsidRPr="004E5D66" w:rsidRDefault="00D62336">
            <w:pPr>
              <w:spacing w:after="0"/>
              <w:rPr>
                <w:rFonts w:ascii="Arial" w:hAnsi="Arial"/>
                <w:sz w:val="16"/>
                <w:szCs w:val="16"/>
              </w:rPr>
            </w:pPr>
          </w:p>
        </w:tc>
        <w:tc>
          <w:tcPr>
            <w:tcW w:w="425" w:type="dxa"/>
            <w:shd w:val="solid" w:color="FFFFFF" w:fill="auto"/>
          </w:tcPr>
          <w:p w14:paraId="1507D6D1" w14:textId="77777777" w:rsidR="00D62336" w:rsidRPr="004E5D66" w:rsidRDefault="00D62336">
            <w:pPr>
              <w:spacing w:after="0"/>
              <w:rPr>
                <w:rFonts w:ascii="Arial" w:hAnsi="Arial"/>
                <w:sz w:val="16"/>
                <w:szCs w:val="16"/>
              </w:rPr>
            </w:pPr>
          </w:p>
        </w:tc>
        <w:tc>
          <w:tcPr>
            <w:tcW w:w="425" w:type="dxa"/>
            <w:shd w:val="solid" w:color="FFFFFF" w:fill="auto"/>
          </w:tcPr>
          <w:p w14:paraId="68C8C75F" w14:textId="77777777" w:rsidR="00D62336" w:rsidRPr="004E5D66" w:rsidRDefault="00D62336">
            <w:pPr>
              <w:spacing w:after="0"/>
              <w:rPr>
                <w:rFonts w:ascii="Arial" w:hAnsi="Arial"/>
                <w:sz w:val="16"/>
                <w:szCs w:val="16"/>
              </w:rPr>
            </w:pPr>
          </w:p>
        </w:tc>
        <w:tc>
          <w:tcPr>
            <w:tcW w:w="4962" w:type="dxa"/>
            <w:shd w:val="solid" w:color="FFFFFF" w:fill="auto"/>
          </w:tcPr>
          <w:p w14:paraId="7995713B" w14:textId="77777777" w:rsidR="00D62336" w:rsidRPr="004E5D66" w:rsidRDefault="00063062">
            <w:pPr>
              <w:spacing w:after="0"/>
              <w:rPr>
                <w:rFonts w:ascii="Arial" w:hAnsi="Arial"/>
                <w:sz w:val="16"/>
                <w:szCs w:val="16"/>
                <w:lang w:val="en-US" w:eastAsia="zh-CN"/>
              </w:rPr>
            </w:pPr>
            <w:r w:rsidRPr="004E5D66">
              <w:rPr>
                <w:rFonts w:ascii="Arial" w:hAnsi="Arial" w:hint="eastAsia"/>
                <w:sz w:val="16"/>
                <w:szCs w:val="16"/>
                <w:lang w:val="en-US" w:eastAsia="zh-CN"/>
              </w:rPr>
              <w:t>Draft version for approval to RAN Plenary meeting:</w:t>
            </w:r>
          </w:p>
          <w:p w14:paraId="7525EFF2" w14:textId="1B39C63D" w:rsidR="00D62336" w:rsidRPr="004E5D66" w:rsidRDefault="00063062">
            <w:pPr>
              <w:spacing w:after="0"/>
              <w:rPr>
                <w:rFonts w:ascii="Arial" w:hAnsi="Arial"/>
                <w:sz w:val="16"/>
                <w:szCs w:val="16"/>
              </w:rPr>
            </w:pPr>
            <w:r w:rsidRPr="004E5D66">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Pr="004E5D66" w:rsidRDefault="00063062">
            <w:pPr>
              <w:spacing w:after="0"/>
              <w:rPr>
                <w:rFonts w:ascii="Arial" w:hAnsi="Arial"/>
                <w:sz w:val="16"/>
                <w:szCs w:val="16"/>
              </w:rPr>
            </w:pPr>
            <w:r w:rsidRPr="004E5D66">
              <w:rPr>
                <w:rFonts w:ascii="Arial" w:hAnsi="Arial" w:hint="eastAsia"/>
                <w:sz w:val="16"/>
                <w:szCs w:val="16"/>
                <w:lang w:val="en-US" w:eastAsia="zh-CN"/>
              </w:rPr>
              <w:t>1</w:t>
            </w:r>
            <w:r w:rsidRPr="004E5D66">
              <w:rPr>
                <w:rFonts w:ascii="Arial" w:hAnsi="Arial" w:hint="eastAsia"/>
                <w:sz w:val="16"/>
                <w:szCs w:val="16"/>
                <w:lang w:eastAsia="zh-CN"/>
              </w:rPr>
              <w:t>.</w:t>
            </w:r>
            <w:r w:rsidRPr="004E5D66">
              <w:rPr>
                <w:rFonts w:ascii="Arial" w:hAnsi="Arial" w:hint="eastAsia"/>
                <w:sz w:val="16"/>
                <w:szCs w:val="16"/>
                <w:lang w:val="en-US" w:eastAsia="zh-CN"/>
              </w:rPr>
              <w:t>0</w:t>
            </w:r>
            <w:r w:rsidRPr="004E5D66">
              <w:rPr>
                <w:rFonts w:ascii="Arial" w:hAnsi="Arial" w:hint="eastAsia"/>
                <w:sz w:val="16"/>
                <w:szCs w:val="16"/>
                <w:lang w:eastAsia="zh-CN"/>
              </w:rPr>
              <w:t>.</w:t>
            </w:r>
            <w:r w:rsidRPr="004E5D66">
              <w:rPr>
                <w:rFonts w:ascii="Arial" w:hAnsi="Arial" w:hint="eastAsia"/>
                <w:sz w:val="16"/>
                <w:szCs w:val="16"/>
                <w:lang w:val="en-US" w:eastAsia="zh-CN"/>
              </w:rPr>
              <w:t>0</w:t>
            </w:r>
          </w:p>
        </w:tc>
      </w:tr>
    </w:tbl>
    <w:p w14:paraId="1F760D0E" w14:textId="77777777" w:rsidR="00D62336" w:rsidRPr="004E5D6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4E5D66" w:rsidRPr="004E5D66"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4E5D66" w:rsidRDefault="009F03F4" w:rsidP="004B7916">
            <w:pPr>
              <w:keepNext/>
              <w:keepLines/>
              <w:spacing w:after="0"/>
              <w:jc w:val="center"/>
              <w:rPr>
                <w:rFonts w:ascii="Arial" w:eastAsia="SimSun" w:hAnsi="Arial"/>
                <w:b/>
                <w:sz w:val="16"/>
              </w:rPr>
            </w:pPr>
            <w:r w:rsidRPr="004E5D66">
              <w:rPr>
                <w:rFonts w:ascii="Arial" w:eastAsia="SimSun" w:hAnsi="Arial"/>
                <w:b/>
                <w:sz w:val="18"/>
              </w:rPr>
              <w:lastRenderedPageBreak/>
              <w:t>Change history</w:t>
            </w:r>
          </w:p>
        </w:tc>
      </w:tr>
      <w:tr w:rsidR="004E5D66" w:rsidRPr="004E5D66"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4E5D66" w:rsidRDefault="009F03F4" w:rsidP="004B7916">
            <w:pPr>
              <w:keepNext/>
              <w:keepLines/>
              <w:spacing w:after="0"/>
              <w:rPr>
                <w:rFonts w:ascii="Arial" w:eastAsia="SimSun" w:hAnsi="Arial"/>
                <w:b/>
                <w:sz w:val="16"/>
              </w:rPr>
            </w:pPr>
            <w:r w:rsidRPr="004E5D66">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4E5D66" w:rsidRDefault="009F03F4" w:rsidP="004B7916">
            <w:pPr>
              <w:keepNext/>
              <w:keepLines/>
              <w:spacing w:after="0"/>
              <w:rPr>
                <w:rFonts w:ascii="Arial" w:eastAsia="SimSun" w:hAnsi="Arial"/>
                <w:b/>
                <w:sz w:val="16"/>
              </w:rPr>
            </w:pPr>
            <w:r w:rsidRPr="004E5D66">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4E5D66" w:rsidRDefault="009F03F4" w:rsidP="004B7916">
            <w:pPr>
              <w:keepNext/>
              <w:keepLines/>
              <w:spacing w:after="0"/>
              <w:rPr>
                <w:rFonts w:ascii="Arial" w:eastAsia="SimSun" w:hAnsi="Arial"/>
                <w:b/>
                <w:sz w:val="16"/>
              </w:rPr>
            </w:pPr>
            <w:r w:rsidRPr="004E5D66">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4E5D66" w:rsidRDefault="009F03F4" w:rsidP="004B7916">
            <w:pPr>
              <w:keepNext/>
              <w:keepLines/>
              <w:spacing w:after="0"/>
              <w:rPr>
                <w:rFonts w:ascii="Arial" w:eastAsia="SimSun" w:hAnsi="Arial"/>
                <w:b/>
                <w:sz w:val="16"/>
              </w:rPr>
            </w:pPr>
            <w:r w:rsidRPr="004E5D66">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4E5D66" w:rsidRDefault="009F03F4" w:rsidP="004B7916">
            <w:pPr>
              <w:keepNext/>
              <w:keepLines/>
              <w:spacing w:after="0"/>
              <w:rPr>
                <w:rFonts w:ascii="Arial" w:eastAsia="SimSun" w:hAnsi="Arial"/>
                <w:b/>
                <w:sz w:val="16"/>
              </w:rPr>
            </w:pPr>
            <w:r w:rsidRPr="004E5D66">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4E5D66" w:rsidRDefault="009F03F4" w:rsidP="004B7916">
            <w:pPr>
              <w:keepNext/>
              <w:keepLines/>
              <w:spacing w:after="0"/>
              <w:rPr>
                <w:rFonts w:ascii="Arial" w:eastAsia="SimSun" w:hAnsi="Arial"/>
                <w:b/>
                <w:sz w:val="16"/>
              </w:rPr>
            </w:pPr>
            <w:r w:rsidRPr="004E5D66">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4E5D66" w:rsidRDefault="009F03F4" w:rsidP="004B7916">
            <w:pPr>
              <w:keepNext/>
              <w:keepLines/>
              <w:spacing w:after="0"/>
              <w:rPr>
                <w:rFonts w:ascii="Arial" w:eastAsia="SimSun" w:hAnsi="Arial"/>
                <w:b/>
                <w:sz w:val="16"/>
              </w:rPr>
            </w:pPr>
            <w:r w:rsidRPr="004E5D66">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4E5D66" w:rsidRDefault="009F03F4" w:rsidP="004B7916">
            <w:pPr>
              <w:keepNext/>
              <w:keepLines/>
              <w:spacing w:after="0"/>
              <w:rPr>
                <w:rFonts w:ascii="Arial" w:eastAsia="SimSun" w:hAnsi="Arial"/>
                <w:b/>
                <w:sz w:val="16"/>
              </w:rPr>
            </w:pPr>
            <w:r w:rsidRPr="004E5D66">
              <w:rPr>
                <w:rFonts w:ascii="Arial" w:eastAsia="SimSun" w:hAnsi="Arial"/>
                <w:b/>
                <w:sz w:val="16"/>
              </w:rPr>
              <w:t>New version</w:t>
            </w:r>
          </w:p>
        </w:tc>
      </w:tr>
      <w:tr w:rsidR="004E5D66" w:rsidRPr="004E5D66"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4E5D66" w:rsidRDefault="009F03F4" w:rsidP="004B7916">
            <w:pPr>
              <w:keepNext/>
              <w:keepLines/>
              <w:spacing w:after="0"/>
              <w:jc w:val="center"/>
              <w:rPr>
                <w:rFonts w:ascii="Arial" w:eastAsia="SimSun" w:hAnsi="Arial"/>
                <w:sz w:val="16"/>
                <w:szCs w:val="16"/>
                <w:lang w:val="en-US" w:eastAsia="ja-JP"/>
              </w:rPr>
            </w:pPr>
            <w:r w:rsidRPr="004E5D66">
              <w:rPr>
                <w:rFonts w:ascii="Arial" w:eastAsia="SimSun" w:hAnsi="Arial"/>
                <w:sz w:val="16"/>
                <w:szCs w:val="16"/>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4E5D66" w:rsidRDefault="009F03F4" w:rsidP="004B7916">
            <w:pPr>
              <w:keepNext/>
              <w:keepLines/>
              <w:spacing w:after="0"/>
              <w:jc w:val="center"/>
              <w:rPr>
                <w:rFonts w:ascii="Arial" w:eastAsia="SimSun" w:hAnsi="Arial"/>
                <w:sz w:val="16"/>
                <w:szCs w:val="16"/>
                <w:lang w:eastAsia="ja-JP"/>
              </w:rPr>
            </w:pPr>
            <w:r w:rsidRPr="004E5D66">
              <w:rPr>
                <w:rFonts w:ascii="Arial" w:eastAsia="SimSun" w:hAnsi="Arial"/>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4E5D66"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4E5D66"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4E5D66"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4E5D66"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4E5D66" w:rsidRDefault="009F03F4" w:rsidP="004B7916">
            <w:pPr>
              <w:keepNext/>
              <w:keepLines/>
              <w:spacing w:after="0"/>
              <w:rPr>
                <w:rFonts w:ascii="Arial" w:eastAsia="SimSun" w:hAnsi="Arial"/>
                <w:sz w:val="16"/>
                <w:szCs w:val="16"/>
                <w:lang w:eastAsia="zh-CN"/>
              </w:rPr>
            </w:pPr>
            <w:r w:rsidRPr="004E5D66">
              <w:rPr>
                <w:rFonts w:ascii="Arial" w:eastAsia="SimSun" w:hAnsi="Arial"/>
                <w:sz w:val="16"/>
                <w:szCs w:val="16"/>
                <w:lang w:eastAsia="zh-CN"/>
              </w:rPr>
              <w:t xml:space="preserve">Approved by plenary – Rel-18 </w:t>
            </w:r>
            <w:r w:rsidRPr="004E5D66">
              <w:rPr>
                <w:rFonts w:ascii="Arial" w:eastAsia="SimSun" w:hAnsi="Arial"/>
                <w:sz w:val="16"/>
                <w:szCs w:val="16"/>
                <w:lang w:val="en-US" w:eastAsia="zh-CN"/>
              </w:rPr>
              <w:t xml:space="preserve">spec </w:t>
            </w:r>
            <w:r w:rsidRPr="004E5D66">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4E5D66" w:rsidRDefault="009F03F4" w:rsidP="004B7916">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18.0.0</w:t>
            </w:r>
          </w:p>
        </w:tc>
      </w:tr>
      <w:tr w:rsidR="004E5D66" w:rsidRPr="004E5D66"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4E5D66" w:rsidRDefault="000174A3" w:rsidP="000174A3">
            <w:pPr>
              <w:keepNext/>
              <w:keepLines/>
              <w:spacing w:after="0"/>
              <w:jc w:val="center"/>
              <w:rPr>
                <w:rFonts w:ascii="Arial" w:eastAsia="SimSun" w:hAnsi="Arial"/>
                <w:sz w:val="16"/>
                <w:szCs w:val="16"/>
              </w:rPr>
            </w:pPr>
            <w:r w:rsidRPr="004E5D66">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4E5D66" w:rsidRDefault="000174A3" w:rsidP="000174A3">
            <w:pPr>
              <w:keepNext/>
              <w:keepLines/>
              <w:spacing w:after="0"/>
              <w:jc w:val="center"/>
              <w:rPr>
                <w:rFonts w:ascii="Arial" w:eastAsia="SimSun" w:hAnsi="Arial"/>
                <w:sz w:val="16"/>
                <w:szCs w:val="16"/>
              </w:rPr>
            </w:pPr>
            <w:r w:rsidRPr="004E5D66">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4E5D66" w:rsidRDefault="000174A3" w:rsidP="000174A3">
            <w:pPr>
              <w:pStyle w:val="TAL"/>
              <w:rPr>
                <w:rFonts w:eastAsia="SimSun" w:cs="Arial"/>
                <w:sz w:val="16"/>
                <w:szCs w:val="16"/>
                <w:lang w:eastAsia="ja-JP"/>
              </w:rPr>
            </w:pPr>
            <w:r w:rsidRPr="004E5D66">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4E5D66" w:rsidRDefault="000174A3" w:rsidP="000174A3">
            <w:pPr>
              <w:pStyle w:val="TAC"/>
              <w:rPr>
                <w:rFonts w:eastAsia="SimSun"/>
                <w:sz w:val="16"/>
                <w:szCs w:val="16"/>
              </w:rPr>
            </w:pPr>
            <w:r w:rsidRPr="004E5D66">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4E5D66" w:rsidRDefault="000174A3" w:rsidP="0069019F">
            <w:pPr>
              <w:pStyle w:val="TAC"/>
              <w:rPr>
                <w:rFonts w:eastAsia="SimSun"/>
                <w:sz w:val="16"/>
                <w:szCs w:val="16"/>
              </w:rPr>
            </w:pPr>
            <w:r w:rsidRPr="004E5D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4E5D66" w:rsidRDefault="000174A3" w:rsidP="0069019F">
            <w:pPr>
              <w:pStyle w:val="TAC"/>
              <w:rPr>
                <w:rFonts w:eastAsia="SimSun"/>
                <w:sz w:val="16"/>
                <w:szCs w:val="16"/>
              </w:rPr>
            </w:pPr>
            <w:r w:rsidRPr="004E5D66">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4E5D66" w:rsidRDefault="000174A3" w:rsidP="000174A3">
            <w:pPr>
              <w:pStyle w:val="TAL"/>
              <w:rPr>
                <w:rFonts w:eastAsia="SimSun"/>
                <w:sz w:val="16"/>
                <w:szCs w:val="16"/>
                <w:lang w:eastAsia="zh-CN"/>
              </w:rPr>
            </w:pPr>
            <w:r w:rsidRPr="004E5D66">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4E5D66" w:rsidRDefault="000174A3" w:rsidP="000174A3">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18.1.0</w:t>
            </w:r>
          </w:p>
        </w:tc>
      </w:tr>
      <w:tr w:rsidR="004E5D66" w:rsidRPr="004E5D66"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Pr="004E5D66" w:rsidRDefault="000174A3" w:rsidP="000174A3">
            <w:pPr>
              <w:keepNext/>
              <w:keepLines/>
              <w:spacing w:after="0"/>
              <w:jc w:val="center"/>
              <w:rPr>
                <w:rFonts w:ascii="Arial" w:eastAsia="SimSun" w:hAnsi="Arial"/>
                <w:sz w:val="16"/>
                <w:szCs w:val="16"/>
              </w:rPr>
            </w:pPr>
            <w:r w:rsidRPr="004E5D66">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Pr="004E5D66" w:rsidRDefault="000174A3" w:rsidP="000174A3">
            <w:pPr>
              <w:keepNext/>
              <w:keepLines/>
              <w:spacing w:after="0"/>
              <w:jc w:val="center"/>
              <w:rPr>
                <w:rFonts w:ascii="Arial" w:eastAsia="SimSun" w:hAnsi="Arial"/>
                <w:sz w:val="16"/>
                <w:szCs w:val="16"/>
              </w:rPr>
            </w:pPr>
            <w:r w:rsidRPr="004E5D66">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4E5D66" w:rsidRDefault="000174A3" w:rsidP="000174A3">
            <w:pPr>
              <w:pStyle w:val="TAL"/>
              <w:rPr>
                <w:rFonts w:eastAsia="SimSun" w:cs="Arial"/>
                <w:sz w:val="16"/>
                <w:szCs w:val="16"/>
                <w:lang w:eastAsia="ja-JP"/>
              </w:rPr>
            </w:pPr>
            <w:r w:rsidRPr="004E5D66">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4E5D66" w:rsidRDefault="000174A3" w:rsidP="000174A3">
            <w:pPr>
              <w:pStyle w:val="TAC"/>
              <w:rPr>
                <w:rFonts w:eastAsia="SimSun"/>
                <w:sz w:val="16"/>
                <w:szCs w:val="16"/>
              </w:rPr>
            </w:pPr>
            <w:r w:rsidRPr="004E5D66">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4E5D66"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4E5D66" w:rsidRDefault="000174A3" w:rsidP="0069019F">
            <w:pPr>
              <w:pStyle w:val="TAC"/>
              <w:rPr>
                <w:rFonts w:eastAsia="SimSun"/>
                <w:sz w:val="16"/>
                <w:szCs w:val="16"/>
              </w:rPr>
            </w:pPr>
            <w:r w:rsidRPr="004E5D66">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Pr="004E5D66" w:rsidRDefault="000174A3" w:rsidP="000174A3">
            <w:pPr>
              <w:pStyle w:val="TAL"/>
              <w:rPr>
                <w:sz w:val="16"/>
                <w:szCs w:val="16"/>
              </w:rPr>
            </w:pPr>
            <w:r w:rsidRPr="004E5D66">
              <w:rPr>
                <w:sz w:val="16"/>
                <w:szCs w:val="16"/>
              </w:rPr>
              <w:t>CR to TS 36.108: corrections</w:t>
            </w:r>
          </w:p>
          <w:p w14:paraId="0EF0A414" w14:textId="679F1A23" w:rsidR="0069019F" w:rsidRPr="004E5D66" w:rsidRDefault="0069019F" w:rsidP="000174A3">
            <w:pPr>
              <w:pStyle w:val="TAL"/>
              <w:rPr>
                <w:rFonts w:eastAsia="SimSun"/>
                <w:sz w:val="16"/>
                <w:szCs w:val="16"/>
                <w:lang w:eastAsia="zh-CN"/>
              </w:rPr>
            </w:pPr>
            <w:r w:rsidRPr="004E5D66">
              <w:rPr>
                <w:rFonts w:eastAsia="SimSun"/>
                <w:sz w:val="16"/>
                <w:szCs w:val="16"/>
                <w:lang w:eastAsia="zh-CN"/>
              </w:rPr>
              <w:t xml:space="preserve">NOTE: CR was not implemented as the </w:t>
            </w:r>
            <w:r w:rsidR="009A6A45" w:rsidRPr="004E5D66">
              <w:rPr>
                <w:rFonts w:eastAsia="SimSun"/>
                <w:sz w:val="16"/>
                <w:szCs w:val="16"/>
                <w:lang w:eastAsia="zh-CN"/>
              </w:rPr>
              <w:t>formal CR</w:t>
            </w:r>
            <w:r w:rsidRPr="004E5D66">
              <w:rPr>
                <w:rFonts w:eastAsia="SimSun"/>
                <w:sz w:val="16"/>
                <w:szCs w:val="16"/>
                <w:lang w:eastAsia="zh-CN"/>
              </w:rPr>
              <w:t xml:space="preserve"> </w:t>
            </w:r>
            <w:r w:rsidR="009A6A45" w:rsidRPr="004E5D66">
              <w:rPr>
                <w:rFonts w:eastAsia="SimSun"/>
                <w:sz w:val="16"/>
                <w:szCs w:val="16"/>
                <w:lang w:eastAsia="zh-CN"/>
              </w:rPr>
              <w:t xml:space="preserve">document with coversheet </w:t>
            </w:r>
            <w:r w:rsidRPr="004E5D66">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Pr="004E5D66" w:rsidRDefault="000174A3" w:rsidP="000174A3">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18.1.0</w:t>
            </w:r>
          </w:p>
        </w:tc>
      </w:tr>
      <w:tr w:rsidR="004E5D66" w:rsidRPr="004E5D66"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Pr="004E5D66" w:rsidRDefault="0039467C" w:rsidP="0039467C">
            <w:pPr>
              <w:keepNext/>
              <w:keepLines/>
              <w:spacing w:after="0"/>
              <w:jc w:val="center"/>
              <w:rPr>
                <w:rFonts w:ascii="Arial" w:eastAsia="SimSun" w:hAnsi="Arial"/>
                <w:sz w:val="16"/>
                <w:szCs w:val="16"/>
              </w:rPr>
            </w:pPr>
            <w:r w:rsidRPr="004E5D66">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Pr="004E5D66" w:rsidRDefault="0039467C" w:rsidP="0039467C">
            <w:pPr>
              <w:keepNext/>
              <w:keepLines/>
              <w:spacing w:after="0"/>
              <w:jc w:val="center"/>
              <w:rPr>
                <w:rFonts w:ascii="Arial" w:eastAsia="SimSun" w:hAnsi="Arial"/>
                <w:sz w:val="16"/>
                <w:szCs w:val="16"/>
              </w:rPr>
            </w:pPr>
            <w:r w:rsidRPr="004E5D66">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4E5D66" w:rsidRDefault="0039467C" w:rsidP="0039467C">
            <w:pPr>
              <w:pStyle w:val="TAL"/>
              <w:rPr>
                <w:sz w:val="16"/>
                <w:szCs w:val="16"/>
              </w:rPr>
            </w:pPr>
            <w:r w:rsidRPr="004E5D66">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4E5D66" w:rsidRDefault="0039467C" w:rsidP="0039467C">
            <w:pPr>
              <w:pStyle w:val="TAC"/>
              <w:rPr>
                <w:sz w:val="16"/>
                <w:szCs w:val="16"/>
              </w:rPr>
            </w:pPr>
            <w:r w:rsidRPr="004E5D66">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4E5D66" w:rsidRDefault="0039467C" w:rsidP="0039467C">
            <w:pPr>
              <w:pStyle w:val="TAC"/>
              <w:rPr>
                <w:rFonts w:eastAsia="SimSun"/>
                <w:sz w:val="16"/>
                <w:szCs w:val="16"/>
              </w:rPr>
            </w:pPr>
            <w:r w:rsidRPr="004E5D66">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4E5D66" w:rsidRDefault="0039467C" w:rsidP="0039467C">
            <w:pPr>
              <w:pStyle w:val="TAC"/>
              <w:rPr>
                <w:rFonts w:eastAsia="SimSun"/>
                <w:sz w:val="16"/>
                <w:szCs w:val="16"/>
              </w:rPr>
            </w:pPr>
            <w:r w:rsidRPr="004E5D66">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4E5D66" w:rsidRDefault="0039467C" w:rsidP="0039467C">
            <w:pPr>
              <w:pStyle w:val="TAL"/>
              <w:rPr>
                <w:sz w:val="16"/>
                <w:szCs w:val="16"/>
              </w:rPr>
            </w:pPr>
            <w:r w:rsidRPr="004E5D66">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Pr="004E5D66" w:rsidRDefault="0039467C" w:rsidP="0039467C">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18.2.0</w:t>
            </w:r>
          </w:p>
        </w:tc>
      </w:tr>
      <w:tr w:rsidR="004E5D66" w:rsidRPr="004E5D66"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Pr="004E5D66" w:rsidRDefault="0039467C" w:rsidP="0039467C">
            <w:pPr>
              <w:keepNext/>
              <w:keepLines/>
              <w:spacing w:after="0"/>
              <w:jc w:val="center"/>
              <w:rPr>
                <w:rFonts w:ascii="Arial" w:eastAsia="SimSun" w:hAnsi="Arial"/>
                <w:sz w:val="16"/>
                <w:szCs w:val="16"/>
              </w:rPr>
            </w:pPr>
            <w:r w:rsidRPr="004E5D66">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Pr="004E5D66" w:rsidRDefault="0039467C" w:rsidP="0039467C">
            <w:pPr>
              <w:keepNext/>
              <w:keepLines/>
              <w:spacing w:after="0"/>
              <w:jc w:val="center"/>
              <w:rPr>
                <w:rFonts w:ascii="Arial" w:eastAsia="SimSun" w:hAnsi="Arial"/>
                <w:sz w:val="16"/>
                <w:szCs w:val="16"/>
              </w:rPr>
            </w:pPr>
            <w:r w:rsidRPr="004E5D66">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4E5D66" w:rsidRDefault="0039467C" w:rsidP="0039467C">
            <w:pPr>
              <w:pStyle w:val="TAL"/>
              <w:rPr>
                <w:sz w:val="16"/>
                <w:szCs w:val="16"/>
              </w:rPr>
            </w:pPr>
            <w:r w:rsidRPr="004E5D66">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4E5D66" w:rsidRDefault="0039467C" w:rsidP="0039467C">
            <w:pPr>
              <w:pStyle w:val="TAC"/>
              <w:rPr>
                <w:sz w:val="16"/>
                <w:szCs w:val="16"/>
              </w:rPr>
            </w:pPr>
            <w:r w:rsidRPr="004E5D66">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4E5D66"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4E5D66" w:rsidRDefault="0039467C" w:rsidP="0039467C">
            <w:pPr>
              <w:pStyle w:val="TAC"/>
              <w:rPr>
                <w:rFonts w:eastAsia="SimSun"/>
                <w:sz w:val="16"/>
                <w:szCs w:val="16"/>
              </w:rPr>
            </w:pPr>
            <w:r w:rsidRPr="004E5D66">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4E5D66" w:rsidRDefault="0039467C" w:rsidP="0039467C">
            <w:pPr>
              <w:pStyle w:val="TAL"/>
              <w:rPr>
                <w:sz w:val="16"/>
                <w:szCs w:val="16"/>
              </w:rPr>
            </w:pPr>
            <w:r w:rsidRPr="004E5D66">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Pr="004E5D66" w:rsidRDefault="0039467C" w:rsidP="0039467C">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18.2.0</w:t>
            </w:r>
          </w:p>
        </w:tc>
      </w:tr>
      <w:tr w:rsidR="004E5D66" w:rsidRPr="004E5D66"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Pr="004E5D66" w:rsidRDefault="0039467C" w:rsidP="0039467C">
            <w:pPr>
              <w:keepNext/>
              <w:keepLines/>
              <w:spacing w:after="0"/>
              <w:jc w:val="center"/>
              <w:rPr>
                <w:rFonts w:ascii="Arial" w:eastAsia="SimSun" w:hAnsi="Arial"/>
                <w:sz w:val="16"/>
                <w:szCs w:val="16"/>
              </w:rPr>
            </w:pPr>
            <w:r w:rsidRPr="004E5D66">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Pr="004E5D66" w:rsidRDefault="0039467C" w:rsidP="0039467C">
            <w:pPr>
              <w:keepNext/>
              <w:keepLines/>
              <w:spacing w:after="0"/>
              <w:jc w:val="center"/>
              <w:rPr>
                <w:rFonts w:ascii="Arial" w:eastAsia="SimSun" w:hAnsi="Arial"/>
                <w:sz w:val="16"/>
                <w:szCs w:val="16"/>
              </w:rPr>
            </w:pPr>
            <w:r w:rsidRPr="004E5D66">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4E5D66" w:rsidRDefault="0039467C" w:rsidP="0039467C">
            <w:pPr>
              <w:pStyle w:val="TAL"/>
              <w:rPr>
                <w:sz w:val="16"/>
                <w:szCs w:val="16"/>
              </w:rPr>
            </w:pPr>
            <w:r w:rsidRPr="004E5D66">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4E5D66" w:rsidRDefault="0039467C" w:rsidP="0039467C">
            <w:pPr>
              <w:pStyle w:val="TAC"/>
              <w:rPr>
                <w:sz w:val="16"/>
                <w:szCs w:val="16"/>
              </w:rPr>
            </w:pPr>
            <w:r w:rsidRPr="004E5D66">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4E5D66"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4E5D66" w:rsidRDefault="0039467C" w:rsidP="0039467C">
            <w:pPr>
              <w:pStyle w:val="TAC"/>
              <w:rPr>
                <w:rFonts w:eastAsia="SimSun"/>
                <w:sz w:val="16"/>
                <w:szCs w:val="16"/>
              </w:rPr>
            </w:pPr>
            <w:r w:rsidRPr="004E5D66">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4E5D66" w:rsidRDefault="0039467C" w:rsidP="0039467C">
            <w:pPr>
              <w:pStyle w:val="TAL"/>
              <w:rPr>
                <w:sz w:val="16"/>
                <w:szCs w:val="16"/>
              </w:rPr>
            </w:pPr>
            <w:r w:rsidRPr="004E5D66">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Pr="004E5D66" w:rsidRDefault="0039467C" w:rsidP="0039467C">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18.2.0</w:t>
            </w:r>
          </w:p>
        </w:tc>
      </w:tr>
      <w:tr w:rsidR="004E5D66" w:rsidRPr="004E5D66"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Pr="004E5D66" w:rsidRDefault="00E059DF" w:rsidP="00E059DF">
            <w:pPr>
              <w:keepNext/>
              <w:keepLines/>
              <w:spacing w:after="0"/>
              <w:jc w:val="center"/>
              <w:rPr>
                <w:rFonts w:ascii="Arial" w:eastAsia="SimSun" w:hAnsi="Arial"/>
                <w:sz w:val="16"/>
                <w:szCs w:val="16"/>
              </w:rPr>
            </w:pPr>
            <w:r w:rsidRPr="004E5D66">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Pr="004E5D66" w:rsidRDefault="00E059DF" w:rsidP="00E059DF">
            <w:pPr>
              <w:keepNext/>
              <w:keepLines/>
              <w:spacing w:after="0"/>
              <w:jc w:val="center"/>
              <w:rPr>
                <w:rFonts w:ascii="Arial" w:eastAsia="SimSun" w:hAnsi="Arial"/>
                <w:sz w:val="16"/>
                <w:szCs w:val="16"/>
              </w:rPr>
            </w:pPr>
            <w:r w:rsidRPr="004E5D66">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4E5D66" w:rsidRDefault="00E059DF" w:rsidP="00E059DF">
            <w:pPr>
              <w:pStyle w:val="TAL"/>
              <w:rPr>
                <w:sz w:val="16"/>
                <w:szCs w:val="16"/>
              </w:rPr>
            </w:pPr>
            <w:r w:rsidRPr="004E5D66">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4E5D66" w:rsidRDefault="00E059DF" w:rsidP="00E059DF">
            <w:pPr>
              <w:pStyle w:val="TAC"/>
              <w:rPr>
                <w:sz w:val="16"/>
                <w:szCs w:val="16"/>
              </w:rPr>
            </w:pPr>
            <w:r w:rsidRPr="004E5D66">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4E5D66" w:rsidRDefault="00E059DF" w:rsidP="00E059DF">
            <w:pPr>
              <w:pStyle w:val="TAC"/>
              <w:rPr>
                <w:rFonts w:eastAsia="SimSun"/>
                <w:sz w:val="16"/>
                <w:szCs w:val="16"/>
              </w:rPr>
            </w:pPr>
            <w:r w:rsidRPr="004E5D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4E5D66" w:rsidRDefault="00E059DF" w:rsidP="00E059DF">
            <w:pPr>
              <w:pStyle w:val="TAC"/>
              <w:rPr>
                <w:sz w:val="16"/>
                <w:szCs w:val="16"/>
              </w:rPr>
            </w:pPr>
            <w:r w:rsidRPr="004E5D6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4E5D66" w:rsidRDefault="00E059DF" w:rsidP="00E059DF">
            <w:pPr>
              <w:pStyle w:val="TAL"/>
              <w:rPr>
                <w:sz w:val="16"/>
                <w:szCs w:val="16"/>
              </w:rPr>
            </w:pPr>
            <w:r w:rsidRPr="004E5D66">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4E5D66" w:rsidRDefault="00E059DF" w:rsidP="00E059DF">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18.3.0</w:t>
            </w:r>
          </w:p>
        </w:tc>
      </w:tr>
      <w:tr w:rsidR="004E5D66" w:rsidRPr="004E5D66"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Pr="004E5D66" w:rsidRDefault="00E059DF" w:rsidP="00E059DF">
            <w:pPr>
              <w:keepNext/>
              <w:keepLines/>
              <w:spacing w:after="0"/>
              <w:jc w:val="center"/>
              <w:rPr>
                <w:rFonts w:ascii="Arial" w:eastAsia="SimSun" w:hAnsi="Arial"/>
                <w:sz w:val="16"/>
                <w:szCs w:val="16"/>
              </w:rPr>
            </w:pPr>
            <w:r w:rsidRPr="004E5D66">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Pr="004E5D66" w:rsidRDefault="00E059DF" w:rsidP="00E059DF">
            <w:pPr>
              <w:keepNext/>
              <w:keepLines/>
              <w:spacing w:after="0"/>
              <w:jc w:val="center"/>
              <w:rPr>
                <w:rFonts w:ascii="Arial" w:eastAsia="SimSun" w:hAnsi="Arial"/>
                <w:sz w:val="16"/>
                <w:szCs w:val="16"/>
              </w:rPr>
            </w:pPr>
            <w:r w:rsidRPr="004E5D66">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4E5D66" w:rsidRDefault="00E059DF" w:rsidP="00E059DF">
            <w:pPr>
              <w:pStyle w:val="TAL"/>
              <w:rPr>
                <w:sz w:val="16"/>
                <w:szCs w:val="16"/>
              </w:rPr>
            </w:pPr>
            <w:r w:rsidRPr="004E5D66">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4E5D66" w:rsidRDefault="00E059DF" w:rsidP="00E059DF">
            <w:pPr>
              <w:pStyle w:val="TAC"/>
              <w:rPr>
                <w:sz w:val="16"/>
                <w:szCs w:val="16"/>
              </w:rPr>
            </w:pPr>
            <w:r w:rsidRPr="004E5D66">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4E5D66"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4E5D66" w:rsidRDefault="00E059DF" w:rsidP="00E059DF">
            <w:pPr>
              <w:pStyle w:val="TAC"/>
              <w:rPr>
                <w:sz w:val="16"/>
                <w:szCs w:val="16"/>
              </w:rPr>
            </w:pPr>
            <w:r w:rsidRPr="004E5D6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4E5D66" w:rsidRDefault="00E059DF" w:rsidP="00E059DF">
            <w:pPr>
              <w:pStyle w:val="TAL"/>
              <w:rPr>
                <w:sz w:val="16"/>
                <w:szCs w:val="16"/>
              </w:rPr>
            </w:pPr>
            <w:r w:rsidRPr="004E5D66">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Pr="004E5D66" w:rsidRDefault="00E059DF" w:rsidP="00E059DF">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18.3.0</w:t>
            </w:r>
          </w:p>
        </w:tc>
      </w:tr>
      <w:tr w:rsidR="004E5D66" w:rsidRPr="004E5D66"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Pr="004E5D66" w:rsidRDefault="00E059DF" w:rsidP="00E059DF">
            <w:pPr>
              <w:keepNext/>
              <w:keepLines/>
              <w:spacing w:after="0"/>
              <w:jc w:val="center"/>
              <w:rPr>
                <w:rFonts w:ascii="Arial" w:eastAsia="SimSun" w:hAnsi="Arial"/>
                <w:sz w:val="16"/>
                <w:szCs w:val="16"/>
              </w:rPr>
            </w:pPr>
            <w:r w:rsidRPr="004E5D66">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Pr="004E5D66" w:rsidRDefault="00E059DF" w:rsidP="00E059DF">
            <w:pPr>
              <w:keepNext/>
              <w:keepLines/>
              <w:spacing w:after="0"/>
              <w:jc w:val="center"/>
              <w:rPr>
                <w:rFonts w:ascii="Arial" w:eastAsia="SimSun" w:hAnsi="Arial"/>
                <w:sz w:val="16"/>
                <w:szCs w:val="16"/>
              </w:rPr>
            </w:pPr>
            <w:r w:rsidRPr="004E5D66">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4E5D66" w:rsidRDefault="00E059DF" w:rsidP="00E059DF">
            <w:pPr>
              <w:pStyle w:val="TAL"/>
              <w:rPr>
                <w:sz w:val="16"/>
                <w:szCs w:val="16"/>
              </w:rPr>
            </w:pPr>
            <w:r w:rsidRPr="004E5D66">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4E5D66" w:rsidRDefault="00E059DF" w:rsidP="00E059DF">
            <w:pPr>
              <w:pStyle w:val="TAC"/>
              <w:rPr>
                <w:sz w:val="16"/>
                <w:szCs w:val="16"/>
              </w:rPr>
            </w:pPr>
            <w:r w:rsidRPr="004E5D66">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4E5D66"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4E5D66" w:rsidRDefault="00E059DF" w:rsidP="00E059DF">
            <w:pPr>
              <w:pStyle w:val="TAC"/>
              <w:rPr>
                <w:sz w:val="16"/>
                <w:szCs w:val="16"/>
              </w:rPr>
            </w:pPr>
            <w:r w:rsidRPr="004E5D6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4E5D66" w:rsidRDefault="00E059DF" w:rsidP="00E059DF">
            <w:pPr>
              <w:pStyle w:val="TAL"/>
              <w:rPr>
                <w:sz w:val="16"/>
                <w:szCs w:val="16"/>
              </w:rPr>
            </w:pPr>
            <w:r w:rsidRPr="004E5D66">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Pr="004E5D66" w:rsidRDefault="00E059DF" w:rsidP="00E059DF">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18.3.0</w:t>
            </w:r>
          </w:p>
        </w:tc>
      </w:tr>
      <w:tr w:rsidR="004E5D66" w:rsidRPr="004E5D66"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Pr="004E5D66" w:rsidRDefault="006011C9" w:rsidP="006011C9">
            <w:pPr>
              <w:keepNext/>
              <w:keepLines/>
              <w:spacing w:after="0"/>
              <w:jc w:val="center"/>
              <w:rPr>
                <w:rFonts w:ascii="Arial" w:eastAsia="SimSun" w:hAnsi="Arial"/>
                <w:sz w:val="16"/>
                <w:szCs w:val="16"/>
              </w:rPr>
            </w:pPr>
            <w:r w:rsidRPr="004E5D66">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Pr="004E5D66" w:rsidRDefault="006011C9" w:rsidP="006011C9">
            <w:pPr>
              <w:keepNext/>
              <w:keepLines/>
              <w:spacing w:after="0"/>
              <w:jc w:val="center"/>
              <w:rPr>
                <w:rFonts w:ascii="Arial" w:eastAsia="SimSun" w:hAnsi="Arial"/>
                <w:sz w:val="16"/>
                <w:szCs w:val="16"/>
              </w:rPr>
            </w:pPr>
            <w:r w:rsidRPr="004E5D66">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4E5D66" w:rsidRDefault="006011C9" w:rsidP="006011C9">
            <w:pPr>
              <w:pStyle w:val="TAL"/>
              <w:rPr>
                <w:sz w:val="16"/>
                <w:szCs w:val="16"/>
              </w:rPr>
            </w:pPr>
            <w:r w:rsidRPr="004E5D66">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4E5D66" w:rsidRDefault="006011C9" w:rsidP="006011C9">
            <w:pPr>
              <w:pStyle w:val="TAC"/>
              <w:rPr>
                <w:sz w:val="16"/>
                <w:szCs w:val="16"/>
              </w:rPr>
            </w:pPr>
            <w:r w:rsidRPr="004E5D66">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4E5D66"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4E5D66" w:rsidRDefault="006011C9" w:rsidP="006011C9">
            <w:pPr>
              <w:pStyle w:val="TAC"/>
              <w:rPr>
                <w:sz w:val="16"/>
                <w:szCs w:val="16"/>
              </w:rPr>
            </w:pPr>
            <w:r w:rsidRPr="004E5D6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4E5D66" w:rsidRDefault="006011C9" w:rsidP="006011C9">
            <w:pPr>
              <w:pStyle w:val="TAL"/>
              <w:rPr>
                <w:sz w:val="16"/>
                <w:szCs w:val="16"/>
              </w:rPr>
            </w:pPr>
            <w:r w:rsidRPr="004E5D66">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Pr="004E5D66" w:rsidRDefault="006011C9" w:rsidP="006011C9">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18.4.0</w:t>
            </w:r>
          </w:p>
        </w:tc>
      </w:tr>
      <w:tr w:rsidR="004E5D66" w:rsidRPr="004E5D66"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Pr="004E5D66" w:rsidRDefault="006011C9" w:rsidP="006011C9">
            <w:pPr>
              <w:keepNext/>
              <w:keepLines/>
              <w:spacing w:after="0"/>
              <w:jc w:val="center"/>
              <w:rPr>
                <w:rFonts w:ascii="Arial" w:eastAsia="SimSun" w:hAnsi="Arial"/>
                <w:sz w:val="16"/>
                <w:szCs w:val="16"/>
              </w:rPr>
            </w:pPr>
            <w:r w:rsidRPr="004E5D66">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Pr="004E5D66" w:rsidRDefault="006011C9" w:rsidP="006011C9">
            <w:pPr>
              <w:keepNext/>
              <w:keepLines/>
              <w:spacing w:after="0"/>
              <w:jc w:val="center"/>
              <w:rPr>
                <w:rFonts w:ascii="Arial" w:eastAsia="SimSun" w:hAnsi="Arial"/>
                <w:sz w:val="16"/>
                <w:szCs w:val="16"/>
              </w:rPr>
            </w:pPr>
            <w:r w:rsidRPr="004E5D66">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4E5D66" w:rsidRDefault="006011C9" w:rsidP="006011C9">
            <w:pPr>
              <w:pStyle w:val="TAL"/>
              <w:rPr>
                <w:sz w:val="16"/>
                <w:szCs w:val="16"/>
              </w:rPr>
            </w:pPr>
            <w:r w:rsidRPr="004E5D66">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4E5D66" w:rsidRDefault="006011C9" w:rsidP="006011C9">
            <w:pPr>
              <w:pStyle w:val="TAC"/>
              <w:rPr>
                <w:sz w:val="16"/>
                <w:szCs w:val="16"/>
              </w:rPr>
            </w:pPr>
            <w:r w:rsidRPr="004E5D66">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4E5D66"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4E5D66" w:rsidRDefault="006011C9" w:rsidP="006011C9">
            <w:pPr>
              <w:pStyle w:val="TAC"/>
              <w:rPr>
                <w:sz w:val="16"/>
                <w:szCs w:val="16"/>
              </w:rPr>
            </w:pPr>
            <w:r w:rsidRPr="004E5D6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4E5D66" w:rsidRDefault="006011C9" w:rsidP="006011C9">
            <w:pPr>
              <w:pStyle w:val="TAL"/>
              <w:rPr>
                <w:sz w:val="16"/>
                <w:szCs w:val="16"/>
              </w:rPr>
            </w:pPr>
            <w:r w:rsidRPr="004E5D66">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Pr="004E5D66" w:rsidRDefault="006011C9" w:rsidP="006011C9">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18.4.0</w:t>
            </w:r>
          </w:p>
        </w:tc>
      </w:tr>
      <w:tr w:rsidR="004E5D66" w:rsidRPr="004E5D66"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Pr="004E5D66" w:rsidRDefault="006011C9" w:rsidP="006011C9">
            <w:pPr>
              <w:keepNext/>
              <w:keepLines/>
              <w:spacing w:after="0"/>
              <w:jc w:val="center"/>
              <w:rPr>
                <w:rFonts w:ascii="Arial" w:eastAsia="SimSun" w:hAnsi="Arial"/>
                <w:sz w:val="16"/>
                <w:szCs w:val="16"/>
              </w:rPr>
            </w:pPr>
            <w:r w:rsidRPr="004E5D66">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Pr="004E5D66" w:rsidRDefault="006011C9" w:rsidP="006011C9">
            <w:pPr>
              <w:keepNext/>
              <w:keepLines/>
              <w:spacing w:after="0"/>
              <w:jc w:val="center"/>
              <w:rPr>
                <w:rFonts w:ascii="Arial" w:eastAsia="SimSun" w:hAnsi="Arial"/>
                <w:sz w:val="16"/>
                <w:szCs w:val="16"/>
              </w:rPr>
            </w:pPr>
            <w:r w:rsidRPr="004E5D66">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4E5D66" w:rsidRDefault="006011C9" w:rsidP="006011C9">
            <w:pPr>
              <w:pStyle w:val="TAL"/>
              <w:rPr>
                <w:sz w:val="16"/>
                <w:szCs w:val="16"/>
              </w:rPr>
            </w:pPr>
            <w:r w:rsidRPr="004E5D66">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4E5D66" w:rsidRDefault="006011C9" w:rsidP="006011C9">
            <w:pPr>
              <w:pStyle w:val="TAC"/>
              <w:rPr>
                <w:sz w:val="16"/>
                <w:szCs w:val="16"/>
              </w:rPr>
            </w:pPr>
            <w:r w:rsidRPr="004E5D66">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4E5D66" w:rsidRDefault="006011C9" w:rsidP="006011C9">
            <w:pPr>
              <w:pStyle w:val="TAC"/>
              <w:rPr>
                <w:rFonts w:eastAsia="SimSun"/>
                <w:sz w:val="16"/>
                <w:szCs w:val="16"/>
              </w:rPr>
            </w:pPr>
            <w:r w:rsidRPr="004E5D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4E5D66" w:rsidRDefault="006011C9" w:rsidP="006011C9">
            <w:pPr>
              <w:pStyle w:val="TAC"/>
              <w:rPr>
                <w:sz w:val="16"/>
                <w:szCs w:val="16"/>
              </w:rPr>
            </w:pPr>
            <w:r w:rsidRPr="004E5D6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4E5D66" w:rsidRDefault="006011C9" w:rsidP="006011C9">
            <w:pPr>
              <w:pStyle w:val="TAL"/>
              <w:rPr>
                <w:sz w:val="16"/>
                <w:szCs w:val="16"/>
              </w:rPr>
            </w:pPr>
            <w:r w:rsidRPr="004E5D66">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Pr="004E5D66" w:rsidRDefault="006011C9" w:rsidP="006011C9">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18.4.0</w:t>
            </w:r>
          </w:p>
        </w:tc>
      </w:tr>
      <w:tr w:rsidR="004E5D66" w:rsidRPr="004E5D66"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Pr="004E5D66" w:rsidRDefault="003A6373" w:rsidP="003A6373">
            <w:pPr>
              <w:keepNext/>
              <w:keepLines/>
              <w:spacing w:after="0"/>
              <w:jc w:val="center"/>
              <w:rPr>
                <w:rFonts w:ascii="Arial" w:eastAsia="SimSun" w:hAnsi="Arial"/>
                <w:sz w:val="16"/>
                <w:szCs w:val="16"/>
              </w:rPr>
            </w:pPr>
            <w:r w:rsidRPr="004E5D66">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Pr="004E5D66" w:rsidRDefault="003A6373" w:rsidP="003A6373">
            <w:pPr>
              <w:keepNext/>
              <w:keepLines/>
              <w:spacing w:after="0"/>
              <w:jc w:val="center"/>
              <w:rPr>
                <w:rFonts w:ascii="Arial" w:eastAsia="SimSun" w:hAnsi="Arial"/>
                <w:sz w:val="16"/>
                <w:szCs w:val="16"/>
              </w:rPr>
            </w:pPr>
            <w:r w:rsidRPr="004E5D66">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4E5D66" w:rsidRDefault="003A6373" w:rsidP="003A6373">
            <w:pPr>
              <w:pStyle w:val="TAL"/>
              <w:rPr>
                <w:sz w:val="16"/>
                <w:szCs w:val="16"/>
              </w:rPr>
            </w:pPr>
            <w:r w:rsidRPr="004E5D66">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4E5D66" w:rsidRDefault="003A6373" w:rsidP="003A6373">
            <w:pPr>
              <w:pStyle w:val="TAC"/>
              <w:rPr>
                <w:sz w:val="16"/>
                <w:szCs w:val="16"/>
              </w:rPr>
            </w:pPr>
            <w:r w:rsidRPr="004E5D66">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4E5D66"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4E5D66" w:rsidRDefault="003A6373" w:rsidP="003A6373">
            <w:pPr>
              <w:pStyle w:val="TAC"/>
              <w:rPr>
                <w:sz w:val="16"/>
                <w:szCs w:val="16"/>
              </w:rPr>
            </w:pPr>
            <w:r w:rsidRPr="004E5D6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4E5D66" w:rsidRDefault="003A6373" w:rsidP="003A6373">
            <w:pPr>
              <w:pStyle w:val="TAL"/>
              <w:rPr>
                <w:sz w:val="16"/>
                <w:szCs w:val="16"/>
              </w:rPr>
            </w:pPr>
            <w:r w:rsidRPr="004E5D66">
              <w:rPr>
                <w:sz w:val="16"/>
                <w:szCs w:val="16"/>
              </w:rPr>
              <w:t>(LTE_NBIOT_eMTC_NTN_req-Perf)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4E5D66" w:rsidRDefault="003A6373" w:rsidP="003A6373">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18.5.0</w:t>
            </w:r>
          </w:p>
        </w:tc>
      </w:tr>
      <w:tr w:rsidR="004E5D66" w:rsidRPr="004E5D66"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Pr="004E5D66" w:rsidRDefault="003A6373" w:rsidP="003A6373">
            <w:pPr>
              <w:keepNext/>
              <w:keepLines/>
              <w:spacing w:after="0"/>
              <w:jc w:val="center"/>
              <w:rPr>
                <w:rFonts w:ascii="Arial" w:eastAsia="SimSun" w:hAnsi="Arial"/>
                <w:sz w:val="16"/>
                <w:szCs w:val="16"/>
              </w:rPr>
            </w:pPr>
            <w:r w:rsidRPr="004E5D66">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Pr="004E5D66" w:rsidRDefault="003A6373" w:rsidP="003A6373">
            <w:pPr>
              <w:keepNext/>
              <w:keepLines/>
              <w:spacing w:after="0"/>
              <w:jc w:val="center"/>
              <w:rPr>
                <w:rFonts w:ascii="Arial" w:eastAsia="SimSun" w:hAnsi="Arial"/>
                <w:sz w:val="16"/>
                <w:szCs w:val="16"/>
              </w:rPr>
            </w:pPr>
            <w:r w:rsidRPr="004E5D66">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4E5D66" w:rsidRDefault="003A6373" w:rsidP="003A6373">
            <w:pPr>
              <w:pStyle w:val="TAL"/>
              <w:rPr>
                <w:sz w:val="16"/>
                <w:szCs w:val="16"/>
              </w:rPr>
            </w:pPr>
            <w:r w:rsidRPr="004E5D66">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4E5D66" w:rsidRDefault="003A6373" w:rsidP="003A6373">
            <w:pPr>
              <w:pStyle w:val="TAC"/>
              <w:rPr>
                <w:sz w:val="16"/>
                <w:szCs w:val="16"/>
              </w:rPr>
            </w:pPr>
            <w:r w:rsidRPr="004E5D66">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4E5D66"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4E5D66" w:rsidRDefault="003A6373" w:rsidP="003A6373">
            <w:pPr>
              <w:pStyle w:val="TAC"/>
              <w:rPr>
                <w:sz w:val="16"/>
                <w:szCs w:val="16"/>
              </w:rPr>
            </w:pPr>
            <w:r w:rsidRPr="004E5D6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4E5D66" w:rsidRDefault="003A6373" w:rsidP="003A6373">
            <w:pPr>
              <w:pStyle w:val="TAL"/>
              <w:rPr>
                <w:sz w:val="16"/>
                <w:szCs w:val="16"/>
              </w:rPr>
            </w:pPr>
            <w:r w:rsidRPr="004E5D66">
              <w:rPr>
                <w:sz w:val="16"/>
                <w:szCs w:val="16"/>
              </w:rPr>
              <w:t>(LTE_NBIOT_eMTC_NTN_req-Perf) CR: Completion of eMTC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Pr="004E5D66" w:rsidRDefault="003A6373" w:rsidP="003A6373">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18.5.0</w:t>
            </w:r>
          </w:p>
        </w:tc>
      </w:tr>
      <w:tr w:rsidR="004E5D66" w:rsidRPr="004E5D66"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Pr="004E5D66" w:rsidRDefault="00FA3867" w:rsidP="00FA3867">
            <w:pPr>
              <w:keepNext/>
              <w:keepLines/>
              <w:spacing w:after="0"/>
              <w:jc w:val="center"/>
              <w:rPr>
                <w:rFonts w:ascii="Arial" w:eastAsia="SimSun" w:hAnsi="Arial"/>
                <w:sz w:val="16"/>
                <w:szCs w:val="16"/>
              </w:rPr>
            </w:pPr>
            <w:r w:rsidRPr="004E5D66">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Pr="004E5D66" w:rsidRDefault="00FA3867" w:rsidP="00FA3867">
            <w:pPr>
              <w:keepNext/>
              <w:keepLines/>
              <w:spacing w:after="0"/>
              <w:jc w:val="center"/>
              <w:rPr>
                <w:rFonts w:ascii="Arial" w:eastAsia="SimSun" w:hAnsi="Arial"/>
                <w:sz w:val="16"/>
                <w:szCs w:val="16"/>
              </w:rPr>
            </w:pPr>
            <w:r w:rsidRPr="004E5D66">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4E5D66" w:rsidRDefault="00FA3867" w:rsidP="00FA3867">
            <w:pPr>
              <w:pStyle w:val="TAL"/>
              <w:rPr>
                <w:sz w:val="16"/>
                <w:szCs w:val="16"/>
              </w:rPr>
            </w:pPr>
            <w:r w:rsidRPr="004E5D66">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4E5D66" w:rsidRDefault="00FA3867" w:rsidP="00FA3867">
            <w:pPr>
              <w:pStyle w:val="TAC"/>
              <w:rPr>
                <w:sz w:val="16"/>
                <w:szCs w:val="16"/>
              </w:rPr>
            </w:pPr>
            <w:r w:rsidRPr="004E5D66">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4E5D66"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4E5D66" w:rsidRDefault="00FA3867" w:rsidP="00FA3867">
            <w:pPr>
              <w:pStyle w:val="TAC"/>
              <w:rPr>
                <w:sz w:val="16"/>
                <w:szCs w:val="16"/>
              </w:rPr>
            </w:pPr>
            <w:r w:rsidRPr="004E5D6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4E5D66" w:rsidRDefault="00FA3867" w:rsidP="00FA3867">
            <w:pPr>
              <w:pStyle w:val="TAL"/>
              <w:rPr>
                <w:sz w:val="16"/>
                <w:szCs w:val="16"/>
              </w:rPr>
            </w:pPr>
            <w:r w:rsidRPr="004E5D66">
              <w:rPr>
                <w:sz w:val="16"/>
                <w:szCs w:val="16"/>
              </w:rPr>
              <w:t>(LTE_NBIOT_eMTC_NTN_req-Core)CR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Pr="004E5D66" w:rsidRDefault="00FA3867" w:rsidP="00FA3867">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18.6.0</w:t>
            </w:r>
          </w:p>
        </w:tc>
      </w:tr>
      <w:tr w:rsidR="004E5D66" w:rsidRPr="004E5D66"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Pr="004E5D66" w:rsidRDefault="00FA3867" w:rsidP="00FA3867">
            <w:pPr>
              <w:keepNext/>
              <w:keepLines/>
              <w:spacing w:after="0"/>
              <w:jc w:val="center"/>
              <w:rPr>
                <w:rFonts w:ascii="Arial" w:eastAsia="SimSun" w:hAnsi="Arial"/>
                <w:sz w:val="16"/>
                <w:szCs w:val="16"/>
              </w:rPr>
            </w:pPr>
            <w:r w:rsidRPr="004E5D66">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Pr="004E5D66" w:rsidRDefault="00FA3867" w:rsidP="00FA3867">
            <w:pPr>
              <w:keepNext/>
              <w:keepLines/>
              <w:spacing w:after="0"/>
              <w:jc w:val="center"/>
              <w:rPr>
                <w:rFonts w:ascii="Arial" w:eastAsia="SimSun" w:hAnsi="Arial"/>
                <w:sz w:val="16"/>
                <w:szCs w:val="16"/>
              </w:rPr>
            </w:pPr>
            <w:r w:rsidRPr="004E5D66">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4E5D66" w:rsidRDefault="00FA3867" w:rsidP="00FA3867">
            <w:pPr>
              <w:pStyle w:val="TAL"/>
              <w:rPr>
                <w:sz w:val="16"/>
                <w:szCs w:val="16"/>
              </w:rPr>
            </w:pPr>
            <w:r w:rsidRPr="004E5D66">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4E5D66" w:rsidRDefault="00FA3867" w:rsidP="00FA3867">
            <w:pPr>
              <w:pStyle w:val="TAC"/>
              <w:rPr>
                <w:sz w:val="16"/>
                <w:szCs w:val="16"/>
              </w:rPr>
            </w:pPr>
            <w:r w:rsidRPr="004E5D66">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4E5D66"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4E5D66" w:rsidRDefault="00FA3867" w:rsidP="00FA3867">
            <w:pPr>
              <w:pStyle w:val="TAC"/>
              <w:rPr>
                <w:sz w:val="16"/>
                <w:szCs w:val="16"/>
              </w:rPr>
            </w:pPr>
            <w:r w:rsidRPr="004E5D6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4E5D66" w:rsidRDefault="00FA3867" w:rsidP="00FA3867">
            <w:pPr>
              <w:pStyle w:val="TAL"/>
              <w:rPr>
                <w:sz w:val="16"/>
                <w:szCs w:val="16"/>
              </w:rPr>
            </w:pPr>
            <w:r w:rsidRPr="004E5D66">
              <w:rPr>
                <w:sz w:val="16"/>
                <w:szCs w:val="16"/>
              </w:rPr>
              <w:t>(LTE_NBIOT_eMTC_NTN_req-Core)CR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Pr="004E5D66" w:rsidRDefault="00FA3867" w:rsidP="00FA3867">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18.6.0</w:t>
            </w:r>
          </w:p>
        </w:tc>
      </w:tr>
      <w:tr w:rsidR="004E5D66" w:rsidRPr="004E5D66"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Pr="004E5D66" w:rsidRDefault="00FA3867" w:rsidP="00FA3867">
            <w:pPr>
              <w:keepNext/>
              <w:keepLines/>
              <w:spacing w:after="0"/>
              <w:jc w:val="center"/>
              <w:rPr>
                <w:rFonts w:ascii="Arial" w:eastAsia="SimSun" w:hAnsi="Arial"/>
                <w:sz w:val="16"/>
                <w:szCs w:val="16"/>
              </w:rPr>
            </w:pPr>
            <w:r w:rsidRPr="004E5D66">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Pr="004E5D66" w:rsidRDefault="00FA3867" w:rsidP="00FA3867">
            <w:pPr>
              <w:keepNext/>
              <w:keepLines/>
              <w:spacing w:after="0"/>
              <w:jc w:val="center"/>
              <w:rPr>
                <w:rFonts w:ascii="Arial" w:eastAsia="SimSun" w:hAnsi="Arial"/>
                <w:sz w:val="16"/>
                <w:szCs w:val="16"/>
              </w:rPr>
            </w:pPr>
            <w:r w:rsidRPr="004E5D66">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4E5D66" w:rsidRDefault="00FA3867" w:rsidP="00FA3867">
            <w:pPr>
              <w:pStyle w:val="TAL"/>
              <w:rPr>
                <w:sz w:val="16"/>
                <w:szCs w:val="16"/>
              </w:rPr>
            </w:pPr>
            <w:r w:rsidRPr="004E5D66">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4E5D66" w:rsidRDefault="00FA3867" w:rsidP="00FA3867">
            <w:pPr>
              <w:pStyle w:val="TAC"/>
              <w:rPr>
                <w:sz w:val="16"/>
                <w:szCs w:val="16"/>
              </w:rPr>
            </w:pPr>
            <w:r w:rsidRPr="004E5D66">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4E5D66" w:rsidRDefault="00FA3867" w:rsidP="00FA3867">
            <w:pPr>
              <w:pStyle w:val="TAC"/>
              <w:rPr>
                <w:sz w:val="16"/>
                <w:szCs w:val="16"/>
              </w:rPr>
            </w:pPr>
            <w:r w:rsidRPr="004E5D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4E5D66" w:rsidRDefault="00FA3867" w:rsidP="00FA3867">
            <w:pPr>
              <w:pStyle w:val="TAC"/>
              <w:rPr>
                <w:sz w:val="16"/>
                <w:szCs w:val="16"/>
              </w:rPr>
            </w:pPr>
            <w:r w:rsidRPr="004E5D6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4E5D66" w:rsidRDefault="00FA3867" w:rsidP="00FA3867">
            <w:pPr>
              <w:pStyle w:val="TAL"/>
              <w:rPr>
                <w:sz w:val="16"/>
                <w:szCs w:val="16"/>
              </w:rPr>
            </w:pPr>
            <w:r w:rsidRPr="004E5D66">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Pr="004E5D66" w:rsidRDefault="00FA3867" w:rsidP="00FA3867">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18.6.0</w:t>
            </w:r>
          </w:p>
        </w:tc>
      </w:tr>
      <w:tr w:rsidR="004E5D66" w:rsidRPr="004E5D66"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Pr="004E5D66" w:rsidRDefault="00FA3867" w:rsidP="00FA3867">
            <w:pPr>
              <w:keepNext/>
              <w:keepLines/>
              <w:spacing w:after="0"/>
              <w:jc w:val="center"/>
              <w:rPr>
                <w:rFonts w:ascii="Arial" w:eastAsia="SimSun" w:hAnsi="Arial"/>
                <w:sz w:val="16"/>
                <w:szCs w:val="16"/>
              </w:rPr>
            </w:pPr>
            <w:r w:rsidRPr="004E5D66">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Pr="004E5D66" w:rsidRDefault="00FA3867" w:rsidP="00FA3867">
            <w:pPr>
              <w:keepNext/>
              <w:keepLines/>
              <w:spacing w:after="0"/>
              <w:jc w:val="center"/>
              <w:rPr>
                <w:rFonts w:ascii="Arial" w:eastAsia="SimSun" w:hAnsi="Arial"/>
                <w:sz w:val="16"/>
                <w:szCs w:val="16"/>
              </w:rPr>
            </w:pPr>
            <w:r w:rsidRPr="004E5D66">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4E5D66" w:rsidRDefault="00FA3867" w:rsidP="00FA3867">
            <w:pPr>
              <w:pStyle w:val="TAL"/>
              <w:rPr>
                <w:sz w:val="16"/>
                <w:szCs w:val="16"/>
              </w:rPr>
            </w:pPr>
            <w:r w:rsidRPr="004E5D66">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4E5D66" w:rsidRDefault="00FA3867" w:rsidP="00FA3867">
            <w:pPr>
              <w:pStyle w:val="TAC"/>
              <w:rPr>
                <w:sz w:val="16"/>
                <w:szCs w:val="16"/>
              </w:rPr>
            </w:pPr>
            <w:r w:rsidRPr="004E5D66">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4E5D66" w:rsidRDefault="00FA3867" w:rsidP="00FA3867">
            <w:pPr>
              <w:pStyle w:val="TAC"/>
              <w:rPr>
                <w:sz w:val="16"/>
                <w:szCs w:val="16"/>
              </w:rPr>
            </w:pPr>
            <w:r w:rsidRPr="004E5D6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4E5D66" w:rsidRDefault="00FA3867" w:rsidP="00FA3867">
            <w:pPr>
              <w:pStyle w:val="TAC"/>
              <w:rPr>
                <w:sz w:val="16"/>
                <w:szCs w:val="16"/>
              </w:rPr>
            </w:pPr>
            <w:r w:rsidRPr="004E5D6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4E5D66" w:rsidRDefault="00FA3867" w:rsidP="00FA3867">
            <w:pPr>
              <w:pStyle w:val="TAL"/>
              <w:rPr>
                <w:sz w:val="16"/>
                <w:szCs w:val="16"/>
              </w:rPr>
            </w:pPr>
            <w:r w:rsidRPr="004E5D66">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Pr="004E5D66" w:rsidRDefault="00FA3867" w:rsidP="00FA3867">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18.6.0</w:t>
            </w:r>
          </w:p>
        </w:tc>
      </w:tr>
      <w:tr w:rsidR="004E5D66" w:rsidRPr="004E5D66"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Pr="004E5D66" w:rsidRDefault="007E3A6F" w:rsidP="007E3A6F">
            <w:pPr>
              <w:keepNext/>
              <w:keepLines/>
              <w:spacing w:after="0"/>
              <w:jc w:val="center"/>
              <w:rPr>
                <w:rFonts w:ascii="Arial" w:eastAsia="SimSun" w:hAnsi="Arial"/>
                <w:sz w:val="16"/>
                <w:szCs w:val="16"/>
              </w:rPr>
            </w:pPr>
            <w:r w:rsidRPr="004E5D66">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Pr="004E5D66" w:rsidRDefault="007E3A6F" w:rsidP="007E3A6F">
            <w:pPr>
              <w:keepNext/>
              <w:keepLines/>
              <w:spacing w:after="0"/>
              <w:jc w:val="center"/>
              <w:rPr>
                <w:rFonts w:ascii="Arial" w:eastAsia="SimSun" w:hAnsi="Arial"/>
                <w:sz w:val="16"/>
                <w:szCs w:val="16"/>
              </w:rPr>
            </w:pPr>
            <w:r w:rsidRPr="004E5D66">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4E5D66" w:rsidRDefault="007E3A6F" w:rsidP="007E3A6F">
            <w:pPr>
              <w:pStyle w:val="TAL"/>
              <w:rPr>
                <w:sz w:val="16"/>
                <w:szCs w:val="16"/>
              </w:rPr>
            </w:pPr>
            <w:r w:rsidRPr="004E5D66">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4E5D66" w:rsidRDefault="007E3A6F" w:rsidP="007E3A6F">
            <w:pPr>
              <w:pStyle w:val="TAC"/>
              <w:rPr>
                <w:sz w:val="16"/>
                <w:szCs w:val="16"/>
              </w:rPr>
            </w:pPr>
            <w:r w:rsidRPr="004E5D66">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4E5D66"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4E5D66" w:rsidRDefault="007E3A6F" w:rsidP="007E3A6F">
            <w:pPr>
              <w:pStyle w:val="TAC"/>
              <w:rPr>
                <w:sz w:val="16"/>
                <w:szCs w:val="16"/>
              </w:rPr>
            </w:pPr>
            <w:r w:rsidRPr="004E5D6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4E5D66" w:rsidRDefault="007E3A6F" w:rsidP="007E3A6F">
            <w:pPr>
              <w:pStyle w:val="TAL"/>
              <w:rPr>
                <w:sz w:val="16"/>
                <w:szCs w:val="16"/>
              </w:rPr>
            </w:pPr>
            <w:r w:rsidRPr="004E5D66">
              <w:rPr>
                <w:sz w:val="16"/>
                <w:szCs w:val="16"/>
              </w:rPr>
              <w:t>(LTE_NBIoT_eMTC_NTN_req)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4E5D66" w:rsidRDefault="007E3A6F" w:rsidP="007E3A6F">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18.7.0</w:t>
            </w:r>
          </w:p>
        </w:tc>
      </w:tr>
      <w:tr w:rsidR="004E5D66" w:rsidRPr="004E5D66"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Pr="004E5D66" w:rsidRDefault="00FA11BF" w:rsidP="00FA11BF">
            <w:pPr>
              <w:keepNext/>
              <w:keepLines/>
              <w:spacing w:after="0"/>
              <w:jc w:val="center"/>
              <w:rPr>
                <w:rFonts w:ascii="Arial" w:eastAsia="SimSun" w:hAnsi="Arial"/>
                <w:sz w:val="16"/>
                <w:szCs w:val="16"/>
              </w:rPr>
            </w:pPr>
            <w:r w:rsidRPr="004E5D66">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Pr="004E5D66" w:rsidRDefault="00FA11BF" w:rsidP="00FA11BF">
            <w:pPr>
              <w:keepNext/>
              <w:keepLines/>
              <w:spacing w:after="0"/>
              <w:jc w:val="center"/>
              <w:rPr>
                <w:rFonts w:ascii="Arial" w:eastAsia="SimSun" w:hAnsi="Arial"/>
                <w:sz w:val="16"/>
                <w:szCs w:val="16"/>
              </w:rPr>
            </w:pPr>
            <w:r w:rsidRPr="004E5D66">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4E5D66" w:rsidRDefault="00FA11BF" w:rsidP="00FA11BF">
            <w:pPr>
              <w:pStyle w:val="TAL"/>
              <w:rPr>
                <w:sz w:val="16"/>
                <w:szCs w:val="16"/>
              </w:rPr>
            </w:pPr>
            <w:r w:rsidRPr="004E5D66">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4E5D66" w:rsidRDefault="00FA11BF" w:rsidP="00FA11BF">
            <w:pPr>
              <w:pStyle w:val="TAC"/>
              <w:rPr>
                <w:sz w:val="16"/>
                <w:szCs w:val="16"/>
              </w:rPr>
            </w:pPr>
            <w:r w:rsidRPr="004E5D66">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4E5D66" w:rsidRDefault="00FA11BF" w:rsidP="00FA11BF">
            <w:pPr>
              <w:pStyle w:val="TAC"/>
              <w:rPr>
                <w:sz w:val="16"/>
                <w:szCs w:val="16"/>
              </w:rPr>
            </w:pPr>
            <w:r w:rsidRPr="004E5D6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4E5D66" w:rsidRDefault="00FA11BF" w:rsidP="00FA11BF">
            <w:pPr>
              <w:pStyle w:val="TAC"/>
              <w:rPr>
                <w:sz w:val="16"/>
                <w:szCs w:val="16"/>
              </w:rPr>
            </w:pPr>
            <w:r w:rsidRPr="004E5D6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4E5D66" w:rsidRDefault="00FA11BF" w:rsidP="00FA11BF">
            <w:pPr>
              <w:pStyle w:val="TAL"/>
              <w:rPr>
                <w:sz w:val="16"/>
                <w:szCs w:val="16"/>
              </w:rPr>
            </w:pPr>
            <w:r w:rsidRPr="004E5D66">
              <w:rPr>
                <w:sz w:val="16"/>
                <w:szCs w:val="16"/>
              </w:rPr>
              <w:t>(LTE_NBIOT_eMTC_NTN_req-Core)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Pr="004E5D66" w:rsidRDefault="00FA11BF" w:rsidP="00FA11BF">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18.8.0</w:t>
            </w:r>
          </w:p>
        </w:tc>
      </w:tr>
      <w:tr w:rsidR="004E5D66" w:rsidRPr="004E5D66"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Pr="004E5D66" w:rsidRDefault="00FA11BF" w:rsidP="00FA11BF">
            <w:pPr>
              <w:keepNext/>
              <w:keepLines/>
              <w:spacing w:after="0"/>
              <w:jc w:val="center"/>
              <w:rPr>
                <w:rFonts w:ascii="Arial" w:eastAsia="SimSun" w:hAnsi="Arial"/>
                <w:sz w:val="16"/>
                <w:szCs w:val="16"/>
              </w:rPr>
            </w:pPr>
            <w:r w:rsidRPr="004E5D66">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Pr="004E5D66" w:rsidRDefault="00FA11BF" w:rsidP="00FA11BF">
            <w:pPr>
              <w:keepNext/>
              <w:keepLines/>
              <w:spacing w:after="0"/>
              <w:jc w:val="center"/>
              <w:rPr>
                <w:rFonts w:ascii="Arial" w:eastAsia="SimSun" w:hAnsi="Arial"/>
                <w:sz w:val="16"/>
                <w:szCs w:val="16"/>
              </w:rPr>
            </w:pPr>
            <w:r w:rsidRPr="004E5D66">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4E5D66" w:rsidRDefault="00FA11BF" w:rsidP="00FA11BF">
            <w:pPr>
              <w:pStyle w:val="TAL"/>
              <w:rPr>
                <w:sz w:val="16"/>
                <w:szCs w:val="16"/>
              </w:rPr>
            </w:pPr>
            <w:r w:rsidRPr="004E5D6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4E5D66" w:rsidRDefault="00FA11BF" w:rsidP="00FA11BF">
            <w:pPr>
              <w:pStyle w:val="TAC"/>
              <w:rPr>
                <w:sz w:val="16"/>
                <w:szCs w:val="16"/>
              </w:rPr>
            </w:pPr>
            <w:r w:rsidRPr="004E5D66">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4E5D66" w:rsidRDefault="00FA11BF" w:rsidP="00FA11BF">
            <w:pPr>
              <w:pStyle w:val="TAC"/>
              <w:rPr>
                <w:sz w:val="16"/>
                <w:szCs w:val="16"/>
              </w:rPr>
            </w:pPr>
            <w:r w:rsidRPr="004E5D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4E5D66" w:rsidRDefault="00FA11BF" w:rsidP="00FA11BF">
            <w:pPr>
              <w:pStyle w:val="TAC"/>
              <w:rPr>
                <w:sz w:val="16"/>
                <w:szCs w:val="16"/>
              </w:rPr>
            </w:pPr>
            <w:r w:rsidRPr="004E5D6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4E5D66" w:rsidRDefault="00FA11BF" w:rsidP="00FA11BF">
            <w:pPr>
              <w:pStyle w:val="TAL"/>
              <w:rPr>
                <w:sz w:val="16"/>
                <w:szCs w:val="16"/>
              </w:rPr>
            </w:pPr>
            <w:r w:rsidRPr="004E5D66">
              <w:rPr>
                <w:sz w:val="16"/>
                <w:szCs w:val="16"/>
              </w:rPr>
              <w:t>(TEI18) CR to 36.108 NB-IoT In-band operation with NTN NR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Pr="004E5D66" w:rsidRDefault="00FA11BF" w:rsidP="00FA11BF">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18.8.0</w:t>
            </w:r>
          </w:p>
        </w:tc>
      </w:tr>
      <w:tr w:rsidR="004E5D66" w:rsidRPr="004E5D66" w14:paraId="0CD99CB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DD40A0" w14:textId="2EC5D3D0" w:rsidR="00261DE6" w:rsidRPr="004E5D66" w:rsidRDefault="00261DE6" w:rsidP="00261DE6">
            <w:pPr>
              <w:keepNext/>
              <w:keepLines/>
              <w:spacing w:after="0"/>
              <w:jc w:val="center"/>
              <w:rPr>
                <w:rFonts w:ascii="Arial" w:eastAsia="SimSun" w:hAnsi="Arial"/>
                <w:sz w:val="16"/>
                <w:szCs w:val="16"/>
              </w:rPr>
            </w:pPr>
            <w:r w:rsidRPr="004E5D66">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04FC83" w14:textId="38197C80" w:rsidR="00261DE6" w:rsidRPr="004E5D66" w:rsidRDefault="00261DE6" w:rsidP="00261DE6">
            <w:pPr>
              <w:keepNext/>
              <w:keepLines/>
              <w:spacing w:after="0"/>
              <w:jc w:val="center"/>
              <w:rPr>
                <w:rFonts w:ascii="Arial" w:eastAsia="SimSun" w:hAnsi="Arial"/>
                <w:sz w:val="16"/>
                <w:szCs w:val="16"/>
              </w:rPr>
            </w:pPr>
            <w:r w:rsidRPr="004E5D66">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5804E2" w14:textId="03A3B977" w:rsidR="00261DE6" w:rsidRPr="004E5D66" w:rsidRDefault="00261DE6" w:rsidP="00261DE6">
            <w:pPr>
              <w:pStyle w:val="TAL"/>
              <w:rPr>
                <w:sz w:val="16"/>
                <w:szCs w:val="16"/>
              </w:rPr>
            </w:pPr>
            <w:r w:rsidRPr="004E5D66">
              <w:rPr>
                <w:sz w:val="16"/>
                <w:szCs w:val="16"/>
              </w:rPr>
              <w:t>RP-250936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01D08" w14:textId="70BFBDED" w:rsidR="00261DE6" w:rsidRPr="004E5D66" w:rsidRDefault="00261DE6" w:rsidP="00261DE6">
            <w:pPr>
              <w:pStyle w:val="TAC"/>
              <w:rPr>
                <w:sz w:val="16"/>
                <w:szCs w:val="16"/>
              </w:rPr>
            </w:pPr>
            <w:r w:rsidRPr="004E5D66">
              <w:rPr>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2687F6" w14:textId="06E629EF" w:rsidR="00261DE6" w:rsidRPr="004E5D66" w:rsidRDefault="00261DE6" w:rsidP="00261DE6">
            <w:pPr>
              <w:pStyle w:val="TAC"/>
              <w:rPr>
                <w:sz w:val="16"/>
                <w:szCs w:val="16"/>
              </w:rPr>
            </w:pPr>
            <w:r w:rsidRPr="004E5D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AA9DB" w14:textId="46E35A9D" w:rsidR="00261DE6" w:rsidRPr="004E5D66" w:rsidRDefault="00261DE6" w:rsidP="00261DE6">
            <w:pPr>
              <w:pStyle w:val="TAC"/>
              <w:rPr>
                <w:sz w:val="16"/>
                <w:szCs w:val="16"/>
              </w:rPr>
            </w:pPr>
            <w:r w:rsidRPr="004E5D6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59306F5" w14:textId="78FB3BEC" w:rsidR="00261DE6" w:rsidRPr="004E5D66" w:rsidRDefault="00261DE6" w:rsidP="00261DE6">
            <w:pPr>
              <w:pStyle w:val="TAL"/>
              <w:rPr>
                <w:sz w:val="16"/>
                <w:szCs w:val="16"/>
              </w:rPr>
            </w:pPr>
            <w:r w:rsidRPr="004E5D66">
              <w:rPr>
                <w:sz w:val="16"/>
                <w:szCs w:val="16"/>
              </w:rPr>
              <w:t>CR to TS 36.108: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EBB07" w14:textId="71CDDA7F" w:rsidR="00261DE6" w:rsidRPr="004E5D66" w:rsidRDefault="00261DE6" w:rsidP="00261DE6">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19.0.0</w:t>
            </w:r>
          </w:p>
        </w:tc>
      </w:tr>
      <w:tr w:rsidR="004E5D66" w:rsidRPr="004E5D66" w14:paraId="38EE52C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28B9F2D" w14:textId="73B49134" w:rsidR="00261DE6" w:rsidRPr="004E5D66" w:rsidRDefault="00261DE6" w:rsidP="00261DE6">
            <w:pPr>
              <w:keepNext/>
              <w:keepLines/>
              <w:spacing w:after="0"/>
              <w:jc w:val="center"/>
              <w:rPr>
                <w:rFonts w:ascii="Arial" w:eastAsia="SimSun" w:hAnsi="Arial"/>
                <w:sz w:val="16"/>
                <w:szCs w:val="16"/>
              </w:rPr>
            </w:pPr>
            <w:r w:rsidRPr="004E5D66">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1664023" w14:textId="4EF89EF9" w:rsidR="00261DE6" w:rsidRPr="004E5D66" w:rsidRDefault="00261DE6" w:rsidP="00261DE6">
            <w:pPr>
              <w:keepNext/>
              <w:keepLines/>
              <w:spacing w:after="0"/>
              <w:jc w:val="center"/>
              <w:rPr>
                <w:rFonts w:ascii="Arial" w:eastAsia="SimSun" w:hAnsi="Arial"/>
                <w:sz w:val="16"/>
                <w:szCs w:val="16"/>
              </w:rPr>
            </w:pPr>
            <w:r w:rsidRPr="004E5D66">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60CC" w14:textId="3B0EABB9" w:rsidR="00261DE6" w:rsidRPr="004E5D66" w:rsidRDefault="00261DE6" w:rsidP="00261DE6">
            <w:pPr>
              <w:pStyle w:val="TAL"/>
              <w:rPr>
                <w:sz w:val="16"/>
                <w:szCs w:val="16"/>
              </w:rPr>
            </w:pPr>
            <w:r w:rsidRPr="004E5D66">
              <w:rPr>
                <w:sz w:val="16"/>
                <w:szCs w:val="16"/>
              </w:rPr>
              <w:t>RP-250937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94308" w14:textId="1B1819FF" w:rsidR="00261DE6" w:rsidRPr="004E5D66" w:rsidRDefault="00261DE6" w:rsidP="00261DE6">
            <w:pPr>
              <w:pStyle w:val="TAC"/>
              <w:rPr>
                <w:sz w:val="16"/>
                <w:szCs w:val="16"/>
              </w:rPr>
            </w:pPr>
            <w:r w:rsidRPr="004E5D66">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D6A56" w14:textId="77777777" w:rsidR="00261DE6" w:rsidRPr="004E5D66" w:rsidRDefault="00261DE6" w:rsidP="00261D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5CAD" w14:textId="06AA00C4" w:rsidR="00261DE6" w:rsidRPr="004E5D66" w:rsidRDefault="00261DE6" w:rsidP="00261DE6">
            <w:pPr>
              <w:pStyle w:val="TAC"/>
              <w:rPr>
                <w:sz w:val="16"/>
                <w:szCs w:val="16"/>
              </w:rPr>
            </w:pPr>
            <w:r w:rsidRPr="004E5D6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81475E" w14:textId="5936C1B2" w:rsidR="00261DE6" w:rsidRPr="004E5D66" w:rsidRDefault="00261DE6" w:rsidP="00261DE6">
            <w:pPr>
              <w:pStyle w:val="TAL"/>
              <w:rPr>
                <w:sz w:val="16"/>
                <w:szCs w:val="16"/>
              </w:rPr>
            </w:pPr>
            <w:r w:rsidRPr="004E5D66">
              <w:rPr>
                <w:sz w:val="16"/>
                <w:szCs w:val="16"/>
              </w:rPr>
              <w:t>CR to TS36.108 Introduction of IoT-NTN band 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BB7FD" w14:textId="7D06F5B5" w:rsidR="00261DE6" w:rsidRPr="004E5D66" w:rsidRDefault="00261DE6" w:rsidP="00261DE6">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19.0.0</w:t>
            </w:r>
          </w:p>
        </w:tc>
      </w:tr>
      <w:tr w:rsidR="004E5D66" w:rsidRPr="004E5D66" w14:paraId="3AC7E8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60FB06A" w14:textId="6CA8F832" w:rsidR="00576110" w:rsidRPr="004E5D66" w:rsidRDefault="00576110" w:rsidP="00576110">
            <w:pPr>
              <w:keepNext/>
              <w:keepLines/>
              <w:spacing w:after="0"/>
              <w:jc w:val="center"/>
              <w:rPr>
                <w:rFonts w:ascii="Arial" w:eastAsia="SimSun" w:hAnsi="Arial"/>
                <w:sz w:val="16"/>
                <w:szCs w:val="16"/>
              </w:rPr>
            </w:pPr>
            <w:r w:rsidRPr="004E5D66">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EFB0C6" w14:textId="54C37F2D" w:rsidR="00576110" w:rsidRPr="004E5D66" w:rsidRDefault="00576110" w:rsidP="00576110">
            <w:pPr>
              <w:keepNext/>
              <w:keepLines/>
              <w:spacing w:after="0"/>
              <w:jc w:val="center"/>
              <w:rPr>
                <w:rFonts w:ascii="Arial" w:eastAsia="SimSun" w:hAnsi="Arial"/>
                <w:sz w:val="16"/>
                <w:szCs w:val="16"/>
              </w:rPr>
            </w:pPr>
            <w:r w:rsidRPr="004E5D66">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D3C60" w14:textId="52BD12EE" w:rsidR="00576110" w:rsidRPr="004E5D66" w:rsidRDefault="00576110" w:rsidP="00576110">
            <w:pPr>
              <w:pStyle w:val="TAL"/>
              <w:rPr>
                <w:sz w:val="16"/>
                <w:szCs w:val="16"/>
              </w:rPr>
            </w:pPr>
            <w:r w:rsidRPr="004E5D66">
              <w:rPr>
                <w:sz w:val="16"/>
                <w:szCs w:val="16"/>
              </w:rPr>
              <w:t>RP-252409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1FB4E" w14:textId="1FEEF7E6" w:rsidR="00576110" w:rsidRPr="004E5D66" w:rsidRDefault="00576110" w:rsidP="00576110">
            <w:pPr>
              <w:pStyle w:val="TAC"/>
              <w:rPr>
                <w:sz w:val="16"/>
                <w:szCs w:val="16"/>
              </w:rPr>
            </w:pPr>
            <w:r w:rsidRPr="004E5D66">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72B44F" w14:textId="2DA9014E" w:rsidR="00576110" w:rsidRPr="004E5D66" w:rsidRDefault="00576110" w:rsidP="00576110">
            <w:pPr>
              <w:pStyle w:val="TAC"/>
              <w:rPr>
                <w:sz w:val="16"/>
                <w:szCs w:val="16"/>
              </w:rPr>
            </w:pPr>
            <w:r w:rsidRPr="004E5D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BED6E" w14:textId="47A3E381" w:rsidR="00576110" w:rsidRPr="004E5D66" w:rsidRDefault="00576110" w:rsidP="00576110">
            <w:pPr>
              <w:pStyle w:val="TAC"/>
              <w:rPr>
                <w:sz w:val="16"/>
                <w:szCs w:val="16"/>
              </w:rPr>
            </w:pPr>
            <w:r w:rsidRPr="004E5D6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504750" w14:textId="2EEF4B3B" w:rsidR="00576110" w:rsidRPr="004E5D66" w:rsidRDefault="00576110" w:rsidP="00576110">
            <w:pPr>
              <w:pStyle w:val="TAL"/>
              <w:rPr>
                <w:sz w:val="16"/>
                <w:szCs w:val="16"/>
              </w:rPr>
            </w:pPr>
            <w:r w:rsidRPr="004E5D66">
              <w:rPr>
                <w:sz w:val="16"/>
                <w:szCs w:val="16"/>
              </w:rPr>
              <w:t>Big CR on TS 36.108: New LTE band for 5G broadcast for region 3 utilizing a geosynchronous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CA44C" w14:textId="3E2E810B" w:rsidR="00576110" w:rsidRPr="004E5D66" w:rsidRDefault="00576110" w:rsidP="00576110">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19.1.0</w:t>
            </w:r>
          </w:p>
        </w:tc>
      </w:tr>
      <w:tr w:rsidR="004E5D66" w:rsidRPr="004E5D66" w14:paraId="17F3A7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1CF8911" w14:textId="7F0853F0" w:rsidR="00576110" w:rsidRPr="004E5D66" w:rsidRDefault="00576110" w:rsidP="00576110">
            <w:pPr>
              <w:keepNext/>
              <w:keepLines/>
              <w:spacing w:after="0"/>
              <w:jc w:val="center"/>
              <w:rPr>
                <w:rFonts w:ascii="Arial" w:eastAsia="SimSun" w:hAnsi="Arial"/>
                <w:sz w:val="16"/>
                <w:szCs w:val="16"/>
              </w:rPr>
            </w:pPr>
            <w:r w:rsidRPr="004E5D66">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CA34FB" w14:textId="7D891FE3" w:rsidR="00576110" w:rsidRPr="004E5D66" w:rsidRDefault="00576110" w:rsidP="00576110">
            <w:pPr>
              <w:keepNext/>
              <w:keepLines/>
              <w:spacing w:after="0"/>
              <w:jc w:val="center"/>
              <w:rPr>
                <w:rFonts w:ascii="Arial" w:eastAsia="SimSun" w:hAnsi="Arial"/>
                <w:sz w:val="16"/>
                <w:szCs w:val="16"/>
              </w:rPr>
            </w:pPr>
            <w:r w:rsidRPr="004E5D66">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5F58EC" w14:textId="3A8C1352" w:rsidR="00576110" w:rsidRPr="004E5D66" w:rsidRDefault="00576110" w:rsidP="00576110">
            <w:pPr>
              <w:pStyle w:val="TAL"/>
              <w:rPr>
                <w:sz w:val="16"/>
                <w:szCs w:val="16"/>
              </w:rPr>
            </w:pPr>
            <w:r w:rsidRPr="004E5D66">
              <w:rPr>
                <w:sz w:val="16"/>
                <w:szCs w:val="16"/>
              </w:rPr>
              <w:t>RP-252407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34A79" w14:textId="755BA15B" w:rsidR="00576110" w:rsidRPr="004E5D66" w:rsidRDefault="00576110" w:rsidP="00576110">
            <w:pPr>
              <w:pStyle w:val="TAC"/>
              <w:rPr>
                <w:sz w:val="16"/>
                <w:szCs w:val="16"/>
              </w:rPr>
            </w:pPr>
            <w:r w:rsidRPr="004E5D66">
              <w:rPr>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DDA6" w14:textId="77777777" w:rsidR="00576110" w:rsidRPr="004E5D66"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ED0A" w14:textId="574A0390" w:rsidR="00576110" w:rsidRPr="004E5D66" w:rsidRDefault="00576110" w:rsidP="00576110">
            <w:pPr>
              <w:pStyle w:val="TAC"/>
              <w:rPr>
                <w:sz w:val="16"/>
                <w:szCs w:val="16"/>
              </w:rPr>
            </w:pPr>
            <w:r w:rsidRPr="004E5D6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AF57A43" w14:textId="2D25EC4E" w:rsidR="00576110" w:rsidRPr="004E5D66" w:rsidRDefault="00576110" w:rsidP="00576110">
            <w:pPr>
              <w:pStyle w:val="TAL"/>
              <w:rPr>
                <w:sz w:val="16"/>
                <w:szCs w:val="16"/>
              </w:rPr>
            </w:pPr>
            <w:r w:rsidRPr="004E5D66">
              <w:rPr>
                <w:sz w:val="16"/>
                <w:szCs w:val="16"/>
              </w:rPr>
              <w:t>(IoT_NTN_TDD) Big CR to 36.108 Rel19 SAN 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05040" w14:textId="49CB48F6" w:rsidR="00576110" w:rsidRPr="004E5D66" w:rsidRDefault="00576110" w:rsidP="00576110">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19.1.0</w:t>
            </w:r>
          </w:p>
        </w:tc>
      </w:tr>
      <w:tr w:rsidR="004E5D66" w:rsidRPr="004E5D66" w14:paraId="468F460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042EA5D" w14:textId="1099317E" w:rsidR="00576110" w:rsidRPr="004E5D66" w:rsidRDefault="00576110" w:rsidP="00576110">
            <w:pPr>
              <w:keepNext/>
              <w:keepLines/>
              <w:spacing w:after="0"/>
              <w:jc w:val="center"/>
              <w:rPr>
                <w:rFonts w:ascii="Arial" w:eastAsia="SimSun" w:hAnsi="Arial"/>
                <w:sz w:val="16"/>
                <w:szCs w:val="16"/>
              </w:rPr>
            </w:pPr>
            <w:r w:rsidRPr="004E5D66">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25A9AE" w14:textId="600C6326" w:rsidR="00576110" w:rsidRPr="004E5D66" w:rsidRDefault="00576110" w:rsidP="00576110">
            <w:pPr>
              <w:keepNext/>
              <w:keepLines/>
              <w:spacing w:after="0"/>
              <w:jc w:val="center"/>
              <w:rPr>
                <w:rFonts w:ascii="Arial" w:eastAsia="SimSun" w:hAnsi="Arial"/>
                <w:sz w:val="16"/>
                <w:szCs w:val="16"/>
              </w:rPr>
            </w:pPr>
            <w:r w:rsidRPr="004E5D66">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EB6562" w14:textId="2ACE08FB" w:rsidR="00576110" w:rsidRPr="004E5D66" w:rsidRDefault="00576110" w:rsidP="00576110">
            <w:pPr>
              <w:pStyle w:val="TAL"/>
              <w:rPr>
                <w:sz w:val="16"/>
                <w:szCs w:val="16"/>
              </w:rPr>
            </w:pPr>
            <w:r w:rsidRPr="004E5D6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D2D1A" w14:textId="4D778D8B" w:rsidR="00576110" w:rsidRPr="004E5D66" w:rsidRDefault="00576110" w:rsidP="00576110">
            <w:pPr>
              <w:pStyle w:val="TAC"/>
              <w:rPr>
                <w:sz w:val="16"/>
                <w:szCs w:val="16"/>
              </w:rPr>
            </w:pPr>
            <w:r w:rsidRPr="004E5D66">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829BF" w14:textId="77777777" w:rsidR="00576110" w:rsidRPr="004E5D66"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63C0E" w14:textId="7E7DEC5A" w:rsidR="00576110" w:rsidRPr="004E5D66" w:rsidRDefault="00576110" w:rsidP="00576110">
            <w:pPr>
              <w:pStyle w:val="TAC"/>
              <w:rPr>
                <w:sz w:val="16"/>
                <w:szCs w:val="16"/>
              </w:rPr>
            </w:pPr>
            <w:r w:rsidRPr="004E5D66">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8FAE3B7" w14:textId="22E725F5" w:rsidR="00576110" w:rsidRPr="004E5D66" w:rsidRDefault="00576110" w:rsidP="00576110">
            <w:pPr>
              <w:pStyle w:val="TAL"/>
              <w:rPr>
                <w:sz w:val="16"/>
                <w:szCs w:val="16"/>
              </w:rPr>
            </w:pPr>
            <w:r w:rsidRPr="004E5D66">
              <w:rPr>
                <w:sz w:val="16"/>
                <w:szCs w:val="16"/>
              </w:rPr>
              <w:t>Missing Correlation Matrix info (8.2 TC; 36.108; Rel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BC6D" w14:textId="16BAEDE5" w:rsidR="00576110" w:rsidRPr="004E5D66" w:rsidRDefault="00576110" w:rsidP="00576110">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19.1.0</w:t>
            </w:r>
          </w:p>
        </w:tc>
      </w:tr>
      <w:tr w:rsidR="004E5D66" w:rsidRPr="004E5D66" w14:paraId="0B39982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17DC593" w14:textId="5644815E" w:rsidR="00576110" w:rsidRPr="004E5D66" w:rsidRDefault="00576110" w:rsidP="00576110">
            <w:pPr>
              <w:keepNext/>
              <w:keepLines/>
              <w:spacing w:after="0"/>
              <w:jc w:val="center"/>
              <w:rPr>
                <w:rFonts w:ascii="Arial" w:eastAsia="SimSun" w:hAnsi="Arial"/>
                <w:sz w:val="16"/>
                <w:szCs w:val="16"/>
              </w:rPr>
            </w:pPr>
            <w:r w:rsidRPr="004E5D66">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113BC5" w14:textId="1D23E7D0" w:rsidR="00576110" w:rsidRPr="004E5D66" w:rsidRDefault="00576110" w:rsidP="00576110">
            <w:pPr>
              <w:keepNext/>
              <w:keepLines/>
              <w:spacing w:after="0"/>
              <w:jc w:val="center"/>
              <w:rPr>
                <w:rFonts w:ascii="Arial" w:eastAsia="SimSun" w:hAnsi="Arial"/>
                <w:sz w:val="16"/>
                <w:szCs w:val="16"/>
              </w:rPr>
            </w:pPr>
            <w:r w:rsidRPr="004E5D66">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EC438" w14:textId="3D3B5701" w:rsidR="00576110" w:rsidRPr="004E5D66" w:rsidRDefault="00576110" w:rsidP="00576110">
            <w:pPr>
              <w:pStyle w:val="TAL"/>
              <w:rPr>
                <w:sz w:val="16"/>
                <w:szCs w:val="16"/>
              </w:rPr>
            </w:pPr>
            <w:r w:rsidRPr="004E5D6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5A82" w14:textId="3FE13740" w:rsidR="00576110" w:rsidRPr="004E5D66" w:rsidRDefault="00576110" w:rsidP="00576110">
            <w:pPr>
              <w:pStyle w:val="TAC"/>
              <w:rPr>
                <w:sz w:val="16"/>
                <w:szCs w:val="16"/>
              </w:rPr>
            </w:pPr>
            <w:r w:rsidRPr="004E5D66">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EEF9D" w14:textId="77777777" w:rsidR="00576110" w:rsidRPr="004E5D66"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3154" w14:textId="3E116426" w:rsidR="00576110" w:rsidRPr="004E5D66" w:rsidRDefault="00576110" w:rsidP="00576110">
            <w:pPr>
              <w:pStyle w:val="TAC"/>
              <w:rPr>
                <w:sz w:val="16"/>
                <w:szCs w:val="16"/>
              </w:rPr>
            </w:pPr>
            <w:r w:rsidRPr="004E5D66">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CC02E71" w14:textId="18A7F5A2" w:rsidR="00576110" w:rsidRPr="004E5D66" w:rsidRDefault="00576110" w:rsidP="00576110">
            <w:pPr>
              <w:pStyle w:val="TAL"/>
              <w:rPr>
                <w:sz w:val="16"/>
                <w:szCs w:val="16"/>
              </w:rPr>
            </w:pPr>
            <w:r w:rsidRPr="004E5D66">
              <w:rPr>
                <w:sz w:val="16"/>
                <w:szCs w:val="16"/>
              </w:rPr>
              <w:t>Channel Model Parameters Annex D update for 36.108 TC 8.5 - Rel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29777" w14:textId="1C452C95" w:rsidR="00576110" w:rsidRPr="004E5D66" w:rsidRDefault="00576110" w:rsidP="00576110">
            <w:pPr>
              <w:keepNext/>
              <w:keepLines/>
              <w:spacing w:after="0"/>
              <w:jc w:val="center"/>
              <w:rPr>
                <w:rFonts w:ascii="Arial" w:eastAsia="SimSun" w:hAnsi="Arial"/>
                <w:sz w:val="16"/>
                <w:szCs w:val="16"/>
                <w:lang w:eastAsia="zh-CN"/>
              </w:rPr>
            </w:pPr>
            <w:r w:rsidRPr="004E5D66">
              <w:rPr>
                <w:rFonts w:ascii="Arial" w:eastAsia="SimSun" w:hAnsi="Arial"/>
                <w:sz w:val="16"/>
                <w:szCs w:val="16"/>
                <w:lang w:eastAsia="zh-CN"/>
              </w:rPr>
              <w:t>19.1.0</w:t>
            </w:r>
          </w:p>
        </w:tc>
      </w:tr>
      <w:tr w:rsidR="004E5D66" w:rsidRPr="004E5D66" w14:paraId="6D3F40B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11663EA" w14:textId="658EA82F" w:rsidR="00662229" w:rsidRPr="004E5D66" w:rsidRDefault="00662229" w:rsidP="00103DD3">
            <w:pPr>
              <w:pStyle w:val="TAC"/>
              <w:rPr>
                <w:rFonts w:eastAsia="SimSun"/>
                <w:sz w:val="16"/>
                <w:szCs w:val="16"/>
              </w:rPr>
            </w:pPr>
            <w:r w:rsidRPr="004E5D66">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03DB7A" w14:textId="2CD6FD2D" w:rsidR="00662229" w:rsidRPr="004E5D66" w:rsidRDefault="00662229" w:rsidP="00103DD3">
            <w:pPr>
              <w:pStyle w:val="TAC"/>
              <w:rPr>
                <w:rFonts w:eastAsia="SimSun"/>
                <w:sz w:val="16"/>
                <w:szCs w:val="16"/>
              </w:rPr>
            </w:pPr>
            <w:r w:rsidRPr="004E5D66">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07BE80" w14:textId="4EBB629E" w:rsidR="00662229" w:rsidRPr="004E5D66" w:rsidRDefault="00662229" w:rsidP="00103DD3">
            <w:pPr>
              <w:pStyle w:val="TAC"/>
              <w:rPr>
                <w:sz w:val="16"/>
                <w:szCs w:val="16"/>
              </w:rPr>
            </w:pPr>
            <w:r w:rsidRPr="004E5D66">
              <w:rPr>
                <w:sz w:val="16"/>
                <w:szCs w:val="16"/>
              </w:rPr>
              <w:t>RP-253624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EC8D" w14:textId="05C314E1" w:rsidR="00662229" w:rsidRPr="004E5D66" w:rsidRDefault="00662229" w:rsidP="00662229">
            <w:pPr>
              <w:pStyle w:val="TAC"/>
              <w:rPr>
                <w:sz w:val="16"/>
                <w:szCs w:val="16"/>
              </w:rPr>
            </w:pPr>
            <w:r w:rsidRPr="004E5D66">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368B9B" w14:textId="77777777" w:rsidR="00662229" w:rsidRPr="004E5D66" w:rsidRDefault="00662229" w:rsidP="006622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7D7E" w14:textId="2804A82C" w:rsidR="00662229" w:rsidRPr="004E5D66" w:rsidRDefault="00662229" w:rsidP="00662229">
            <w:pPr>
              <w:pStyle w:val="TAC"/>
              <w:rPr>
                <w:sz w:val="16"/>
                <w:szCs w:val="16"/>
              </w:rPr>
            </w:pPr>
            <w:r w:rsidRPr="004E5D6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592FD9" w14:textId="55B46ECF" w:rsidR="00662229" w:rsidRPr="004E5D66" w:rsidRDefault="00662229" w:rsidP="00662229">
            <w:pPr>
              <w:pStyle w:val="TAL"/>
              <w:rPr>
                <w:sz w:val="16"/>
                <w:szCs w:val="16"/>
              </w:rPr>
            </w:pPr>
            <w:r w:rsidRPr="004E5D66">
              <w:rPr>
                <w:sz w:val="16"/>
                <w:szCs w:val="16"/>
              </w:rPr>
              <w:t>CR for core requirements under TS 36.108 - IoT_NTN_TDD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D994E" w14:textId="060BD857" w:rsidR="00662229" w:rsidRPr="004E5D66" w:rsidRDefault="00662229" w:rsidP="00103DD3">
            <w:pPr>
              <w:pStyle w:val="TAC"/>
              <w:rPr>
                <w:rFonts w:eastAsia="SimSun"/>
                <w:sz w:val="16"/>
                <w:szCs w:val="16"/>
                <w:lang w:eastAsia="zh-CN"/>
              </w:rPr>
            </w:pPr>
            <w:r w:rsidRPr="004E5D66">
              <w:rPr>
                <w:sz w:val="16"/>
                <w:szCs w:val="16"/>
              </w:rPr>
              <w:t>19.2.0</w:t>
            </w:r>
          </w:p>
        </w:tc>
      </w:tr>
      <w:tr w:rsidR="004E5D66" w:rsidRPr="004E5D66" w14:paraId="5F00422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AB34815" w14:textId="0F772C9E" w:rsidR="00662229" w:rsidRPr="004E5D66" w:rsidRDefault="00662229" w:rsidP="00103DD3">
            <w:pPr>
              <w:pStyle w:val="TAC"/>
              <w:rPr>
                <w:rFonts w:eastAsia="SimSun"/>
                <w:sz w:val="16"/>
                <w:szCs w:val="16"/>
              </w:rPr>
            </w:pPr>
            <w:r w:rsidRPr="004E5D66">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E11749" w14:textId="69F766EA" w:rsidR="00662229" w:rsidRPr="004E5D66" w:rsidRDefault="00662229" w:rsidP="00103DD3">
            <w:pPr>
              <w:pStyle w:val="TAC"/>
              <w:rPr>
                <w:rFonts w:eastAsia="SimSun"/>
                <w:sz w:val="16"/>
                <w:szCs w:val="16"/>
              </w:rPr>
            </w:pPr>
            <w:r w:rsidRPr="004E5D66">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71432" w14:textId="5333FDB7" w:rsidR="00662229" w:rsidRPr="004E5D66" w:rsidRDefault="00662229" w:rsidP="00103DD3">
            <w:pPr>
              <w:pStyle w:val="TAC"/>
              <w:rPr>
                <w:sz w:val="16"/>
                <w:szCs w:val="16"/>
              </w:rPr>
            </w:pPr>
            <w:r w:rsidRPr="004E5D66">
              <w:rPr>
                <w:sz w:val="16"/>
                <w:szCs w:val="16"/>
              </w:rPr>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EC9B5" w14:textId="0C99461A" w:rsidR="00662229" w:rsidRPr="004E5D66" w:rsidRDefault="00662229" w:rsidP="00662229">
            <w:pPr>
              <w:pStyle w:val="TAC"/>
              <w:rPr>
                <w:sz w:val="16"/>
                <w:szCs w:val="16"/>
              </w:rPr>
            </w:pPr>
            <w:r w:rsidRPr="004E5D66">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ED1538" w14:textId="77777777" w:rsidR="00662229" w:rsidRPr="004E5D66" w:rsidRDefault="00662229" w:rsidP="006622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3F7D5" w14:textId="6F230725" w:rsidR="00662229" w:rsidRPr="004E5D66" w:rsidRDefault="00662229" w:rsidP="00662229">
            <w:pPr>
              <w:pStyle w:val="TAC"/>
              <w:rPr>
                <w:sz w:val="16"/>
                <w:szCs w:val="16"/>
              </w:rPr>
            </w:pPr>
            <w:r w:rsidRPr="004E5D66">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C579532" w14:textId="2DD5FD05" w:rsidR="00662229" w:rsidRPr="004E5D66" w:rsidRDefault="00662229" w:rsidP="00662229">
            <w:pPr>
              <w:pStyle w:val="TAL"/>
              <w:rPr>
                <w:sz w:val="16"/>
                <w:szCs w:val="16"/>
              </w:rPr>
            </w:pPr>
            <w:r w:rsidRPr="004E5D66">
              <w:rPr>
                <w:sz w:val="16"/>
                <w:szCs w:val="16"/>
              </w:rPr>
              <w:t>(LTE_NBIOT_eMTC_NTN_req-Perf)Correction CR on IoT NTN requirement in 36.108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91E0" w14:textId="055875EC" w:rsidR="00662229" w:rsidRPr="004E5D66" w:rsidRDefault="00662229" w:rsidP="00103DD3">
            <w:pPr>
              <w:pStyle w:val="TAC"/>
              <w:rPr>
                <w:rFonts w:eastAsia="SimSun"/>
                <w:sz w:val="16"/>
                <w:szCs w:val="16"/>
                <w:lang w:eastAsia="zh-CN"/>
              </w:rPr>
            </w:pPr>
            <w:r w:rsidRPr="004E5D66">
              <w:rPr>
                <w:sz w:val="16"/>
                <w:szCs w:val="16"/>
              </w:rPr>
              <w:t>19.2.0</w:t>
            </w:r>
          </w:p>
        </w:tc>
      </w:tr>
      <w:tr w:rsidR="004E5D66" w:rsidRPr="004E5D66" w14:paraId="6E4D87ED" w14:textId="77777777" w:rsidTr="000E311D">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0BFCC8B6" w14:textId="663882AC" w:rsidR="00654F9C" w:rsidRPr="004E5D66" w:rsidRDefault="00654F9C" w:rsidP="00654F9C">
            <w:pPr>
              <w:pStyle w:val="TAC"/>
              <w:rPr>
                <w:sz w:val="16"/>
                <w:szCs w:val="16"/>
              </w:rPr>
            </w:pPr>
            <w:r w:rsidRPr="004E5D66">
              <w:rPr>
                <w:rFonts w:cs="Arial"/>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7BAC92D4" w14:textId="20F9DE39" w:rsidR="00654F9C" w:rsidRPr="004E5D66" w:rsidRDefault="00654F9C" w:rsidP="00654F9C">
            <w:pPr>
              <w:pStyle w:val="TAC"/>
              <w:rPr>
                <w:sz w:val="16"/>
                <w:szCs w:val="16"/>
              </w:rPr>
            </w:pPr>
            <w:r w:rsidRPr="004E5D66">
              <w:rPr>
                <w:rFonts w:cs="Arial"/>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689CF5F" w14:textId="2CCEED1A" w:rsidR="00654F9C" w:rsidRPr="004E5D66" w:rsidRDefault="00654F9C" w:rsidP="00654F9C">
            <w:pPr>
              <w:pStyle w:val="TAC"/>
              <w:rPr>
                <w:sz w:val="16"/>
                <w:szCs w:val="16"/>
              </w:rPr>
            </w:pPr>
            <w:r w:rsidRPr="004E5D66">
              <w:rPr>
                <w:rFonts w:cs="Arial"/>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E528D6" w14:textId="196AC15C" w:rsidR="00654F9C" w:rsidRPr="004E5D66" w:rsidRDefault="00654F9C" w:rsidP="00654F9C">
            <w:pPr>
              <w:pStyle w:val="TAC"/>
              <w:rPr>
                <w:sz w:val="16"/>
                <w:szCs w:val="16"/>
              </w:rPr>
            </w:pPr>
            <w:r w:rsidRPr="004E5D66">
              <w:rPr>
                <w:rFonts w:cs="Arial"/>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55C4B7E" w14:textId="77777777" w:rsidR="00654F9C" w:rsidRPr="004E5D66" w:rsidRDefault="00654F9C" w:rsidP="00654F9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C911FE" w14:textId="2F88A1C4" w:rsidR="00654F9C" w:rsidRPr="004E5D66" w:rsidRDefault="00654F9C" w:rsidP="00654F9C">
            <w:pPr>
              <w:pStyle w:val="TAC"/>
              <w:rPr>
                <w:sz w:val="16"/>
                <w:szCs w:val="16"/>
              </w:rPr>
            </w:pPr>
            <w:r w:rsidRPr="004E5D66">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CC4025B" w14:textId="27B2B0A6" w:rsidR="00654F9C" w:rsidRPr="004E5D66" w:rsidRDefault="00654F9C" w:rsidP="00654F9C">
            <w:pPr>
              <w:pStyle w:val="TAL"/>
              <w:rPr>
                <w:sz w:val="16"/>
                <w:szCs w:val="16"/>
              </w:rPr>
            </w:pPr>
            <w:r w:rsidRPr="004E5D66">
              <w:rPr>
                <w:rFonts w:cs="Arial"/>
                <w:sz w:val="16"/>
                <w:szCs w:val="16"/>
              </w:rPr>
              <w:t>CR to TS 36.108: Removal of [] for NB-IoT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69B4907" w14:textId="0D2F9EFC" w:rsidR="00654F9C" w:rsidRPr="004E5D66" w:rsidRDefault="00654F9C" w:rsidP="00654F9C">
            <w:pPr>
              <w:pStyle w:val="TAC"/>
              <w:rPr>
                <w:sz w:val="16"/>
                <w:szCs w:val="16"/>
              </w:rPr>
            </w:pPr>
            <w:r w:rsidRPr="004E5D66">
              <w:rPr>
                <w:rFonts w:cs="Arial"/>
                <w:sz w:val="16"/>
                <w:szCs w:val="16"/>
              </w:rPr>
              <w:t>19.3.0</w:t>
            </w:r>
          </w:p>
        </w:tc>
      </w:tr>
      <w:tr w:rsidR="004E5D66" w:rsidRPr="004E5D66" w14:paraId="15851695" w14:textId="77777777" w:rsidTr="004E5D66">
        <w:tc>
          <w:tcPr>
            <w:tcW w:w="801" w:type="dxa"/>
            <w:tcBorders>
              <w:top w:val="single" w:sz="6" w:space="0" w:color="auto"/>
              <w:left w:val="single" w:sz="6" w:space="0" w:color="auto"/>
              <w:bottom w:val="single" w:sz="6" w:space="0" w:color="auto"/>
              <w:right w:val="single" w:sz="6" w:space="0" w:color="auto"/>
            </w:tcBorders>
            <w:shd w:val="solid" w:color="FFFFFF" w:fill="auto"/>
          </w:tcPr>
          <w:p w14:paraId="7F4FD560" w14:textId="76F2D261" w:rsidR="00654F9C" w:rsidRPr="004E5D66" w:rsidRDefault="00654F9C" w:rsidP="00654F9C">
            <w:pPr>
              <w:pStyle w:val="TAC"/>
              <w:rPr>
                <w:sz w:val="16"/>
                <w:szCs w:val="16"/>
              </w:rPr>
            </w:pPr>
            <w:r w:rsidRPr="004E5D66">
              <w:rPr>
                <w:rFonts w:cs="Arial"/>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B9B518" w14:textId="5C7DD337" w:rsidR="00654F9C" w:rsidRPr="004E5D66" w:rsidRDefault="00654F9C" w:rsidP="00654F9C">
            <w:pPr>
              <w:pStyle w:val="TAC"/>
              <w:rPr>
                <w:sz w:val="16"/>
                <w:szCs w:val="16"/>
              </w:rPr>
            </w:pPr>
            <w:r w:rsidRPr="004E5D66">
              <w:rPr>
                <w:rFonts w:cs="Arial"/>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651EE0" w14:textId="621CC81C" w:rsidR="00654F9C" w:rsidRPr="004E5D66" w:rsidRDefault="00654F9C" w:rsidP="00654F9C">
            <w:pPr>
              <w:pStyle w:val="TAC"/>
              <w:rPr>
                <w:sz w:val="16"/>
                <w:szCs w:val="16"/>
              </w:rPr>
            </w:pPr>
            <w:r w:rsidRPr="004E5D66">
              <w:rPr>
                <w:rFonts w:cs="Arial"/>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E6A50" w14:textId="0535BFEE" w:rsidR="00654F9C" w:rsidRPr="004E5D66" w:rsidRDefault="00654F9C" w:rsidP="00654F9C">
            <w:pPr>
              <w:pStyle w:val="TAC"/>
              <w:rPr>
                <w:sz w:val="16"/>
                <w:szCs w:val="16"/>
              </w:rPr>
            </w:pPr>
            <w:r w:rsidRPr="004E5D66">
              <w:rPr>
                <w:rFonts w:cs="Arial"/>
                <w:sz w:val="16"/>
                <w:szCs w:val="16"/>
              </w:rPr>
              <w:t>0051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17153" w14:textId="77777777" w:rsidR="00654F9C" w:rsidRPr="004E5D66" w:rsidRDefault="00654F9C" w:rsidP="00654F9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57D6E" w14:textId="7A10B432" w:rsidR="00654F9C" w:rsidRPr="004E5D66" w:rsidRDefault="00654F9C" w:rsidP="00654F9C">
            <w:pPr>
              <w:pStyle w:val="TAC"/>
              <w:rPr>
                <w:sz w:val="16"/>
                <w:szCs w:val="16"/>
              </w:rPr>
            </w:pPr>
            <w:r w:rsidRPr="004E5D66">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A9BD99" w14:textId="6DDDDED8" w:rsidR="00654F9C" w:rsidRPr="004E5D66" w:rsidRDefault="00654F9C" w:rsidP="00654F9C">
            <w:pPr>
              <w:pStyle w:val="TAL"/>
              <w:rPr>
                <w:sz w:val="16"/>
                <w:szCs w:val="16"/>
              </w:rPr>
            </w:pPr>
            <w:r w:rsidRPr="004E5D66">
              <w:rPr>
                <w:rFonts w:cs="Arial"/>
                <w:sz w:val="16"/>
                <w:szCs w:val="16"/>
              </w:rPr>
              <w:t>CR to TS 36.108: Adding a missing Note on channel estimation lengths for NB-IoT NPUSCH format 1 FRC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9237" w14:textId="73BAE7E5" w:rsidR="00654F9C" w:rsidRPr="004E5D66" w:rsidRDefault="00654F9C" w:rsidP="00654F9C">
            <w:pPr>
              <w:pStyle w:val="TAC"/>
              <w:rPr>
                <w:sz w:val="16"/>
                <w:szCs w:val="16"/>
              </w:rPr>
            </w:pPr>
            <w:r w:rsidRPr="004E5D66">
              <w:rPr>
                <w:rFonts w:cs="Arial"/>
                <w:sz w:val="16"/>
                <w:szCs w:val="16"/>
              </w:rPr>
              <w:t>19.3.0</w:t>
            </w:r>
          </w:p>
        </w:tc>
      </w:tr>
      <w:tr w:rsidR="004E5D66" w:rsidRPr="004E5D66" w14:paraId="6A9E82D4" w14:textId="77777777" w:rsidTr="004E5D66">
        <w:tc>
          <w:tcPr>
            <w:tcW w:w="801" w:type="dxa"/>
            <w:tcBorders>
              <w:top w:val="single" w:sz="6" w:space="0" w:color="auto"/>
              <w:left w:val="single" w:sz="6" w:space="0" w:color="auto"/>
              <w:bottom w:val="single" w:sz="6" w:space="0" w:color="auto"/>
              <w:right w:val="single" w:sz="6" w:space="0" w:color="auto"/>
            </w:tcBorders>
            <w:shd w:val="solid" w:color="FFFFFF" w:fill="auto"/>
          </w:tcPr>
          <w:p w14:paraId="39DD4346" w14:textId="645F3DE4" w:rsidR="00654F9C" w:rsidRPr="004E5D66" w:rsidRDefault="00654F9C" w:rsidP="00654F9C">
            <w:pPr>
              <w:pStyle w:val="TAC"/>
              <w:rPr>
                <w:sz w:val="16"/>
                <w:szCs w:val="16"/>
              </w:rPr>
            </w:pPr>
            <w:r w:rsidRPr="004E5D66">
              <w:rPr>
                <w:rFonts w:cs="Arial"/>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6A9DEE" w14:textId="34D63DDA" w:rsidR="00654F9C" w:rsidRPr="004E5D66" w:rsidRDefault="00654F9C" w:rsidP="00654F9C">
            <w:pPr>
              <w:pStyle w:val="TAC"/>
              <w:rPr>
                <w:sz w:val="16"/>
                <w:szCs w:val="16"/>
              </w:rPr>
            </w:pPr>
            <w:r w:rsidRPr="004E5D66">
              <w:rPr>
                <w:rFonts w:cs="Arial"/>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39BAEF" w14:textId="1A0FAEDC" w:rsidR="00654F9C" w:rsidRPr="004E5D66" w:rsidRDefault="00654F9C" w:rsidP="00654F9C">
            <w:pPr>
              <w:pStyle w:val="TAC"/>
              <w:rPr>
                <w:sz w:val="16"/>
                <w:szCs w:val="16"/>
              </w:rPr>
            </w:pPr>
            <w:r w:rsidRPr="004E5D66">
              <w:rPr>
                <w:rFonts w:cs="Arial"/>
                <w:sz w:val="16"/>
                <w:szCs w:val="16"/>
              </w:rPr>
              <w:t>RP-260450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525E3" w14:textId="66B3FF84" w:rsidR="00654F9C" w:rsidRPr="004E5D66" w:rsidRDefault="00654F9C" w:rsidP="00654F9C">
            <w:pPr>
              <w:pStyle w:val="TAC"/>
              <w:rPr>
                <w:sz w:val="16"/>
                <w:szCs w:val="16"/>
              </w:rPr>
            </w:pPr>
            <w:r w:rsidRPr="004E5D66">
              <w:rPr>
                <w:rFonts w:cs="Arial"/>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4B3EBF" w14:textId="77777777" w:rsidR="00654F9C" w:rsidRPr="004E5D66" w:rsidRDefault="00654F9C" w:rsidP="00654F9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2F197" w14:textId="225E63BD" w:rsidR="00654F9C" w:rsidRPr="004E5D66" w:rsidRDefault="00654F9C" w:rsidP="00654F9C">
            <w:pPr>
              <w:pStyle w:val="TAC"/>
              <w:rPr>
                <w:sz w:val="16"/>
                <w:szCs w:val="16"/>
              </w:rPr>
            </w:pPr>
            <w:r w:rsidRPr="004E5D66">
              <w:rPr>
                <w:rFonts w:cs="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EAFD49" w14:textId="1A251C02" w:rsidR="00654F9C" w:rsidRPr="004E5D66" w:rsidRDefault="00654F9C" w:rsidP="00654F9C">
            <w:pPr>
              <w:pStyle w:val="TAL"/>
              <w:rPr>
                <w:sz w:val="16"/>
                <w:szCs w:val="16"/>
              </w:rPr>
            </w:pPr>
            <w:r w:rsidRPr="004E5D66">
              <w:rPr>
                <w:rFonts w:cs="Arial"/>
                <w:sz w:val="16"/>
                <w:szCs w:val="16"/>
              </w:rPr>
              <w:t>CR to TS 36.108: Clarification on channel bandwidth applicability in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37B50" w14:textId="1CB0441B" w:rsidR="00654F9C" w:rsidRPr="004E5D66" w:rsidRDefault="00654F9C" w:rsidP="00654F9C">
            <w:pPr>
              <w:pStyle w:val="TAC"/>
              <w:rPr>
                <w:sz w:val="16"/>
                <w:szCs w:val="16"/>
              </w:rPr>
            </w:pPr>
            <w:r w:rsidRPr="004E5D66">
              <w:rPr>
                <w:rFonts w:cs="Arial"/>
                <w:sz w:val="16"/>
                <w:szCs w:val="16"/>
              </w:rPr>
              <w:t>19.3.0</w:t>
            </w:r>
          </w:p>
        </w:tc>
      </w:tr>
      <w:tr w:rsidR="004E5D66" w:rsidRPr="004E5D66" w14:paraId="24B09A92" w14:textId="77777777" w:rsidTr="004E5D66">
        <w:tc>
          <w:tcPr>
            <w:tcW w:w="801" w:type="dxa"/>
            <w:tcBorders>
              <w:top w:val="single" w:sz="6" w:space="0" w:color="auto"/>
              <w:left w:val="single" w:sz="6" w:space="0" w:color="auto"/>
              <w:bottom w:val="single" w:sz="6" w:space="0" w:color="auto"/>
              <w:right w:val="single" w:sz="6" w:space="0" w:color="auto"/>
            </w:tcBorders>
            <w:shd w:val="solid" w:color="FFFFFF" w:fill="auto"/>
          </w:tcPr>
          <w:p w14:paraId="7FB6218C" w14:textId="31318F4F" w:rsidR="00654F9C" w:rsidRPr="004E5D66" w:rsidRDefault="00654F9C" w:rsidP="00654F9C">
            <w:pPr>
              <w:pStyle w:val="TAC"/>
              <w:rPr>
                <w:sz w:val="16"/>
                <w:szCs w:val="16"/>
              </w:rPr>
            </w:pPr>
            <w:r w:rsidRPr="004E5D66">
              <w:rPr>
                <w:rFonts w:cs="Arial"/>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31FE36" w14:textId="555398D3" w:rsidR="00654F9C" w:rsidRPr="004E5D66" w:rsidRDefault="00654F9C" w:rsidP="00654F9C">
            <w:pPr>
              <w:pStyle w:val="TAC"/>
              <w:rPr>
                <w:sz w:val="16"/>
                <w:szCs w:val="16"/>
              </w:rPr>
            </w:pPr>
            <w:r w:rsidRPr="004E5D66">
              <w:rPr>
                <w:rFonts w:cs="Arial"/>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F204F4" w14:textId="031AA94D" w:rsidR="00654F9C" w:rsidRPr="004E5D66" w:rsidRDefault="00654F9C" w:rsidP="00654F9C">
            <w:pPr>
              <w:pStyle w:val="TAC"/>
              <w:rPr>
                <w:sz w:val="16"/>
                <w:szCs w:val="16"/>
              </w:rPr>
            </w:pPr>
            <w:r w:rsidRPr="004E5D66">
              <w:rPr>
                <w:rFonts w:cs="Arial"/>
                <w:sz w:val="16"/>
                <w:szCs w:val="16"/>
              </w:rPr>
              <w:t>RP-260448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4EC58" w14:textId="30DDAFDD" w:rsidR="00654F9C" w:rsidRPr="004E5D66" w:rsidRDefault="00654F9C" w:rsidP="00654F9C">
            <w:pPr>
              <w:pStyle w:val="TAC"/>
              <w:rPr>
                <w:sz w:val="16"/>
                <w:szCs w:val="16"/>
              </w:rPr>
            </w:pPr>
            <w:r w:rsidRPr="004E5D66">
              <w:rPr>
                <w:rFonts w:cs="Arial"/>
                <w:sz w:val="16"/>
                <w:szCs w:val="16"/>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DBAE6E" w14:textId="43B0704D" w:rsidR="00654F9C" w:rsidRPr="004E5D66" w:rsidRDefault="00654F9C" w:rsidP="00654F9C">
            <w:pPr>
              <w:pStyle w:val="TAC"/>
              <w:rPr>
                <w:sz w:val="16"/>
                <w:szCs w:val="16"/>
              </w:rPr>
            </w:pPr>
            <w:r w:rsidRPr="004E5D66">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F9038" w14:textId="62D12199" w:rsidR="00654F9C" w:rsidRPr="004E5D66" w:rsidRDefault="00654F9C" w:rsidP="00654F9C">
            <w:pPr>
              <w:pStyle w:val="TAC"/>
              <w:rPr>
                <w:sz w:val="16"/>
                <w:szCs w:val="16"/>
              </w:rPr>
            </w:pPr>
            <w:r w:rsidRPr="004E5D66">
              <w:rPr>
                <w:rFonts w:cs="Arial"/>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CA183" w14:textId="0C02CC71" w:rsidR="00654F9C" w:rsidRPr="004E5D66" w:rsidRDefault="00654F9C" w:rsidP="00654F9C">
            <w:pPr>
              <w:pStyle w:val="TAL"/>
              <w:rPr>
                <w:sz w:val="16"/>
                <w:szCs w:val="16"/>
              </w:rPr>
            </w:pPr>
            <w:r w:rsidRPr="004E5D66">
              <w:rPr>
                <w:rFonts w:cs="Arial"/>
                <w:sz w:val="16"/>
                <w:szCs w:val="16"/>
              </w:rPr>
              <w:t>CR on demodulation performance for TS 36.108 - IoT_NTN_TDD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D1162" w14:textId="6269C711" w:rsidR="00654F9C" w:rsidRPr="004E5D66" w:rsidRDefault="00654F9C" w:rsidP="00654F9C">
            <w:pPr>
              <w:pStyle w:val="TAC"/>
              <w:rPr>
                <w:sz w:val="16"/>
                <w:szCs w:val="16"/>
              </w:rPr>
            </w:pPr>
            <w:r w:rsidRPr="004E5D66">
              <w:rPr>
                <w:rFonts w:cs="Arial"/>
                <w:sz w:val="16"/>
                <w:szCs w:val="16"/>
              </w:rPr>
              <w:t>19.3.0</w:t>
            </w:r>
          </w:p>
        </w:tc>
      </w:tr>
      <w:tr w:rsidR="004E5D66" w:rsidRPr="004E5D66" w14:paraId="7312C21C" w14:textId="77777777" w:rsidTr="004E5D66">
        <w:tc>
          <w:tcPr>
            <w:tcW w:w="801" w:type="dxa"/>
            <w:tcBorders>
              <w:top w:val="single" w:sz="6" w:space="0" w:color="auto"/>
              <w:left w:val="single" w:sz="6" w:space="0" w:color="auto"/>
              <w:bottom w:val="single" w:sz="6" w:space="0" w:color="auto"/>
              <w:right w:val="single" w:sz="6" w:space="0" w:color="auto"/>
            </w:tcBorders>
            <w:shd w:val="solid" w:color="FFFFFF" w:fill="auto"/>
          </w:tcPr>
          <w:p w14:paraId="0E821783" w14:textId="0F06C3FA" w:rsidR="00654F9C" w:rsidRPr="004E5D66" w:rsidRDefault="00654F9C" w:rsidP="00654F9C">
            <w:pPr>
              <w:pStyle w:val="TAC"/>
              <w:rPr>
                <w:sz w:val="16"/>
                <w:szCs w:val="16"/>
              </w:rPr>
            </w:pPr>
            <w:r w:rsidRPr="004E5D66">
              <w:rPr>
                <w:rFonts w:cs="Arial"/>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CCBA7B" w14:textId="1198F769" w:rsidR="00654F9C" w:rsidRPr="004E5D66" w:rsidRDefault="00654F9C" w:rsidP="00654F9C">
            <w:pPr>
              <w:pStyle w:val="TAC"/>
              <w:rPr>
                <w:sz w:val="16"/>
                <w:szCs w:val="16"/>
              </w:rPr>
            </w:pPr>
            <w:r w:rsidRPr="004E5D66">
              <w:rPr>
                <w:rFonts w:cs="Arial"/>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ADBDF" w14:textId="3458235A" w:rsidR="00654F9C" w:rsidRPr="004E5D66" w:rsidRDefault="00654F9C" w:rsidP="00654F9C">
            <w:pPr>
              <w:pStyle w:val="TAC"/>
              <w:rPr>
                <w:sz w:val="16"/>
                <w:szCs w:val="16"/>
              </w:rPr>
            </w:pPr>
            <w:r w:rsidRPr="004E5D66">
              <w:rPr>
                <w:rFonts w:cs="Arial"/>
                <w:sz w:val="16"/>
                <w:szCs w:val="16"/>
              </w:rPr>
              <w:t>RP-260450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1D607" w14:textId="345113FB" w:rsidR="00654F9C" w:rsidRPr="004E5D66" w:rsidRDefault="00654F9C" w:rsidP="00654F9C">
            <w:pPr>
              <w:pStyle w:val="TAC"/>
              <w:rPr>
                <w:sz w:val="16"/>
                <w:szCs w:val="16"/>
              </w:rPr>
            </w:pPr>
            <w:r w:rsidRPr="004E5D66">
              <w:rPr>
                <w:rFonts w:cs="Arial"/>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2C801D" w14:textId="25784752" w:rsidR="00654F9C" w:rsidRPr="004E5D66" w:rsidRDefault="00654F9C" w:rsidP="00654F9C">
            <w:pPr>
              <w:pStyle w:val="TAC"/>
              <w:rPr>
                <w:sz w:val="16"/>
                <w:szCs w:val="16"/>
              </w:rPr>
            </w:pPr>
            <w:r w:rsidRPr="004E5D66">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BD3DE" w14:textId="1254E50A" w:rsidR="00654F9C" w:rsidRPr="004E5D66" w:rsidRDefault="00654F9C" w:rsidP="00654F9C">
            <w:pPr>
              <w:pStyle w:val="TAC"/>
              <w:rPr>
                <w:sz w:val="16"/>
                <w:szCs w:val="16"/>
              </w:rPr>
            </w:pPr>
            <w:r w:rsidRPr="004E5D66">
              <w:rPr>
                <w:rFonts w:cs="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B3BC4BD" w14:textId="5DE378B6" w:rsidR="00654F9C" w:rsidRPr="004E5D66" w:rsidRDefault="00654F9C" w:rsidP="00654F9C">
            <w:pPr>
              <w:pStyle w:val="TAL"/>
              <w:rPr>
                <w:sz w:val="16"/>
                <w:szCs w:val="16"/>
              </w:rPr>
            </w:pPr>
            <w:r w:rsidRPr="004E5D66">
              <w:rPr>
                <w:rFonts w:cs="Arial"/>
                <w:sz w:val="16"/>
                <w:szCs w:val="16"/>
              </w:rPr>
              <w:t>CR to TS36.108 Correction on suffix information for 5G broadcast over 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75F5F" w14:textId="7A9AD447" w:rsidR="00654F9C" w:rsidRPr="004E5D66" w:rsidRDefault="00654F9C" w:rsidP="00654F9C">
            <w:pPr>
              <w:pStyle w:val="TAC"/>
              <w:rPr>
                <w:sz w:val="16"/>
                <w:szCs w:val="16"/>
              </w:rPr>
            </w:pPr>
            <w:r w:rsidRPr="004E5D66">
              <w:rPr>
                <w:rFonts w:cs="Arial"/>
                <w:sz w:val="16"/>
                <w:szCs w:val="16"/>
              </w:rPr>
              <w:t>19.3.0</w:t>
            </w:r>
          </w:p>
        </w:tc>
      </w:tr>
      <w:tr w:rsidR="004E5D66" w:rsidRPr="004E5D66" w14:paraId="7B43B1F9" w14:textId="77777777" w:rsidTr="004E5D66">
        <w:tc>
          <w:tcPr>
            <w:tcW w:w="801" w:type="dxa"/>
            <w:tcBorders>
              <w:top w:val="single" w:sz="6" w:space="0" w:color="auto"/>
              <w:left w:val="single" w:sz="6" w:space="0" w:color="auto"/>
              <w:bottom w:val="single" w:sz="6" w:space="0" w:color="auto"/>
              <w:right w:val="single" w:sz="6" w:space="0" w:color="auto"/>
            </w:tcBorders>
            <w:shd w:val="solid" w:color="FFFFFF" w:fill="auto"/>
          </w:tcPr>
          <w:p w14:paraId="3CD31C46" w14:textId="20CE92CB" w:rsidR="00654F9C" w:rsidRPr="004E5D66" w:rsidRDefault="00654F9C" w:rsidP="00654F9C">
            <w:pPr>
              <w:pStyle w:val="TAC"/>
              <w:rPr>
                <w:sz w:val="16"/>
                <w:szCs w:val="16"/>
              </w:rPr>
            </w:pPr>
            <w:r w:rsidRPr="004E5D66">
              <w:rPr>
                <w:rFonts w:cs="Arial"/>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085AC" w14:textId="2FE237E9" w:rsidR="00654F9C" w:rsidRPr="004E5D66" w:rsidRDefault="00654F9C" w:rsidP="00654F9C">
            <w:pPr>
              <w:pStyle w:val="TAC"/>
              <w:rPr>
                <w:sz w:val="16"/>
                <w:szCs w:val="16"/>
              </w:rPr>
            </w:pPr>
            <w:r w:rsidRPr="004E5D66">
              <w:rPr>
                <w:rFonts w:cs="Arial"/>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4BB99" w14:textId="1487A809" w:rsidR="00654F9C" w:rsidRPr="004E5D66" w:rsidRDefault="00654F9C" w:rsidP="00654F9C">
            <w:pPr>
              <w:pStyle w:val="TAC"/>
              <w:rPr>
                <w:sz w:val="16"/>
                <w:szCs w:val="16"/>
              </w:rPr>
            </w:pPr>
            <w:r w:rsidRPr="004E5D66">
              <w:rPr>
                <w:rFonts w:cs="Arial"/>
                <w:sz w:val="16"/>
                <w:szCs w:val="16"/>
              </w:rPr>
              <w:t>RP-260447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DCB8D" w14:textId="33461233" w:rsidR="00654F9C" w:rsidRPr="004E5D66" w:rsidRDefault="00654F9C" w:rsidP="00654F9C">
            <w:pPr>
              <w:pStyle w:val="TAC"/>
              <w:rPr>
                <w:sz w:val="16"/>
                <w:szCs w:val="16"/>
              </w:rPr>
            </w:pPr>
            <w:r w:rsidRPr="004E5D66">
              <w:rPr>
                <w:rFonts w:cs="Arial"/>
                <w:sz w:val="16"/>
                <w:szCs w:val="16"/>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D6BA83" w14:textId="2234F975" w:rsidR="00654F9C" w:rsidRPr="004E5D66" w:rsidRDefault="00654F9C" w:rsidP="00654F9C">
            <w:pPr>
              <w:pStyle w:val="TAC"/>
              <w:rPr>
                <w:sz w:val="16"/>
                <w:szCs w:val="16"/>
              </w:rPr>
            </w:pPr>
            <w:r w:rsidRPr="004E5D66">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E08B5" w14:textId="6552C98E" w:rsidR="00654F9C" w:rsidRPr="004E5D66" w:rsidRDefault="00654F9C" w:rsidP="00654F9C">
            <w:pPr>
              <w:pStyle w:val="TAC"/>
              <w:rPr>
                <w:sz w:val="16"/>
                <w:szCs w:val="16"/>
              </w:rPr>
            </w:pPr>
            <w:r w:rsidRPr="004E5D66">
              <w:rPr>
                <w:rFonts w:cs="Arial"/>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A60EEC7" w14:textId="340B3470" w:rsidR="00654F9C" w:rsidRPr="004E5D66" w:rsidRDefault="00654F9C" w:rsidP="00654F9C">
            <w:pPr>
              <w:pStyle w:val="TAL"/>
              <w:rPr>
                <w:sz w:val="16"/>
                <w:szCs w:val="16"/>
              </w:rPr>
            </w:pPr>
            <w:r w:rsidRPr="004E5D66">
              <w:rPr>
                <w:rFonts w:cs="Arial"/>
                <w:sz w:val="16"/>
                <w:szCs w:val="16"/>
              </w:rPr>
              <w:t>Big CR on 36.108 for Rel-19 IoT-NTN Phase 3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53F22" w14:textId="2CE77D16" w:rsidR="00654F9C" w:rsidRPr="004E5D66" w:rsidRDefault="00654F9C" w:rsidP="00654F9C">
            <w:pPr>
              <w:pStyle w:val="TAC"/>
              <w:rPr>
                <w:sz w:val="16"/>
                <w:szCs w:val="16"/>
              </w:rPr>
            </w:pPr>
            <w:r w:rsidRPr="004E5D66">
              <w:rPr>
                <w:rFonts w:cs="Arial"/>
                <w:sz w:val="16"/>
                <w:szCs w:val="16"/>
              </w:rPr>
              <w:t>19.3.0</w:t>
            </w:r>
          </w:p>
        </w:tc>
      </w:tr>
      <w:tr w:rsidR="004E5D66" w:rsidRPr="004E5D66" w14:paraId="146C63E5" w14:textId="77777777" w:rsidTr="004E5D66">
        <w:tc>
          <w:tcPr>
            <w:tcW w:w="801" w:type="dxa"/>
            <w:tcBorders>
              <w:top w:val="single" w:sz="6" w:space="0" w:color="auto"/>
              <w:left w:val="single" w:sz="6" w:space="0" w:color="auto"/>
              <w:bottom w:val="single" w:sz="6" w:space="0" w:color="auto"/>
              <w:right w:val="single" w:sz="6" w:space="0" w:color="auto"/>
            </w:tcBorders>
            <w:shd w:val="solid" w:color="FFFFFF" w:fill="auto"/>
          </w:tcPr>
          <w:p w14:paraId="41AC048B" w14:textId="77777777" w:rsidR="00401823" w:rsidRPr="004E5D66" w:rsidRDefault="00401823" w:rsidP="00401823">
            <w:pPr>
              <w:pStyle w:val="TAC"/>
              <w:rPr>
                <w:rFonts w:cs="Arial"/>
                <w:sz w:val="16"/>
                <w:szCs w:val="16"/>
              </w:rPr>
            </w:pPr>
            <w:r w:rsidRPr="004E5D66">
              <w:rPr>
                <w:rFonts w:cs="Arial"/>
                <w:sz w:val="16"/>
                <w:szCs w:val="16"/>
              </w:rPr>
              <w:t>2026-06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37100D" w14:textId="77777777" w:rsidR="00401823" w:rsidRPr="004E5D66" w:rsidRDefault="00401823" w:rsidP="00401823">
            <w:pPr>
              <w:pStyle w:val="TAC"/>
              <w:rPr>
                <w:rFonts w:cs="Arial"/>
                <w:sz w:val="16"/>
                <w:szCs w:val="16"/>
              </w:rPr>
            </w:pPr>
            <w:r w:rsidRPr="004E5D66">
              <w:rPr>
                <w:rFonts w:cs="Arial"/>
                <w:sz w:val="16"/>
                <w:szCs w:val="16"/>
              </w:rPr>
              <w:t>RAN#112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6FAE77" w14:textId="77777777" w:rsidR="00401823" w:rsidRPr="004E5D66" w:rsidRDefault="00401823" w:rsidP="00401823">
            <w:pPr>
              <w:pStyle w:val="TAC"/>
              <w:rPr>
                <w:rFonts w:cs="Arial"/>
                <w:sz w:val="16"/>
                <w:szCs w:val="16"/>
              </w:rPr>
            </w:pPr>
            <w:r w:rsidRPr="004E5D66">
              <w:rPr>
                <w:rFonts w:cs="Arial"/>
                <w:sz w:val="16"/>
                <w:szCs w:val="16"/>
              </w:rPr>
              <w:t>RP-261398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5133A" w14:textId="77777777" w:rsidR="00401823" w:rsidRPr="004E5D66" w:rsidRDefault="00401823" w:rsidP="00401823">
            <w:pPr>
              <w:pStyle w:val="TAC"/>
              <w:rPr>
                <w:rFonts w:cs="Arial"/>
                <w:sz w:val="16"/>
                <w:szCs w:val="16"/>
              </w:rPr>
            </w:pPr>
            <w:r w:rsidRPr="004E5D66">
              <w:rPr>
                <w:rFonts w:cs="Arial"/>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F65A0" w14:textId="77777777" w:rsidR="00401823" w:rsidRPr="004E5D66" w:rsidRDefault="00401823" w:rsidP="00401823">
            <w:pPr>
              <w:pStyle w:val="TAC"/>
              <w:rPr>
                <w:rFonts w:cs="Arial"/>
                <w:sz w:val="16"/>
                <w:szCs w:val="16"/>
              </w:rPr>
            </w:pPr>
            <w:r w:rsidRPr="004E5D66">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A5E87" w14:textId="77777777" w:rsidR="00401823" w:rsidRPr="004E5D66" w:rsidRDefault="00401823" w:rsidP="00401823">
            <w:pPr>
              <w:pStyle w:val="TAC"/>
              <w:rPr>
                <w:rFonts w:cs="Arial"/>
                <w:sz w:val="16"/>
                <w:szCs w:val="16"/>
              </w:rPr>
            </w:pPr>
            <w:r w:rsidRPr="004E5D66">
              <w:rPr>
                <w:rFonts w:cs="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0792BBF" w14:textId="77777777" w:rsidR="00401823" w:rsidRPr="004E5D66" w:rsidRDefault="00401823" w:rsidP="00401823">
            <w:pPr>
              <w:pStyle w:val="TAL"/>
              <w:rPr>
                <w:rFonts w:cs="Arial"/>
                <w:sz w:val="16"/>
                <w:szCs w:val="16"/>
              </w:rPr>
            </w:pPr>
            <w:r w:rsidRPr="004E5D66">
              <w:rPr>
                <w:rFonts w:cs="Arial"/>
                <w:sz w:val="16"/>
                <w:szCs w:val="16"/>
              </w:rPr>
              <w:t>CR to TS36.108 Add the missing EVM window length for 10MHz for 5G broadcast over GSO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01BE7" w14:textId="77777777" w:rsidR="00401823" w:rsidRPr="004E5D66" w:rsidRDefault="00401823" w:rsidP="00401823">
            <w:pPr>
              <w:pStyle w:val="TAC"/>
              <w:rPr>
                <w:rFonts w:cs="Arial"/>
                <w:sz w:val="16"/>
                <w:szCs w:val="16"/>
              </w:rPr>
            </w:pPr>
            <w:r w:rsidRPr="004E5D66">
              <w:rPr>
                <w:rFonts w:cs="Arial"/>
                <w:sz w:val="16"/>
                <w:szCs w:val="16"/>
              </w:rPr>
              <w:t>19.4.0</w:t>
            </w:r>
          </w:p>
        </w:tc>
      </w:tr>
      <w:tr w:rsidR="004E5D66" w:rsidRPr="004E5D66" w14:paraId="39747592" w14:textId="77777777" w:rsidTr="00D6399F">
        <w:tc>
          <w:tcPr>
            <w:tcW w:w="801" w:type="dxa"/>
            <w:tcBorders>
              <w:top w:val="single" w:sz="6" w:space="0" w:color="auto"/>
              <w:left w:val="single" w:sz="6" w:space="0" w:color="auto"/>
              <w:bottom w:val="single" w:sz="6" w:space="0" w:color="auto"/>
              <w:right w:val="single" w:sz="6" w:space="0" w:color="auto"/>
            </w:tcBorders>
            <w:shd w:val="solid" w:color="FFFFFF" w:fill="auto"/>
          </w:tcPr>
          <w:p w14:paraId="5F8086F1" w14:textId="77777777" w:rsidR="00D6399F" w:rsidRPr="004E5D66" w:rsidRDefault="00D6399F" w:rsidP="00D6399F">
            <w:pPr>
              <w:pStyle w:val="TAC"/>
              <w:rPr>
                <w:rFonts w:cs="Arial"/>
                <w:sz w:val="16"/>
                <w:szCs w:val="16"/>
              </w:rPr>
            </w:pPr>
            <w:r w:rsidRPr="004E5D66">
              <w:rPr>
                <w:rFonts w:cs="Arial"/>
                <w:sz w:val="16"/>
                <w:szCs w:val="16"/>
              </w:rPr>
              <w:t>2026-06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0C5A4B7" w14:textId="77777777" w:rsidR="00D6399F" w:rsidRPr="004E5D66" w:rsidRDefault="00D6399F" w:rsidP="00D6399F">
            <w:pPr>
              <w:pStyle w:val="TAC"/>
              <w:rPr>
                <w:rFonts w:cs="Arial"/>
                <w:sz w:val="16"/>
                <w:szCs w:val="16"/>
              </w:rPr>
            </w:pPr>
            <w:r w:rsidRPr="004E5D66">
              <w:rPr>
                <w:rFonts w:cs="Arial"/>
                <w:sz w:val="16"/>
                <w:szCs w:val="16"/>
              </w:rPr>
              <w:t>RAN#112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CE02B" w14:textId="77777777" w:rsidR="00D6399F" w:rsidRPr="004E5D66" w:rsidRDefault="00D6399F" w:rsidP="00D6399F">
            <w:pPr>
              <w:pStyle w:val="TAC"/>
              <w:rPr>
                <w:rFonts w:cs="Arial"/>
                <w:sz w:val="16"/>
                <w:szCs w:val="16"/>
              </w:rPr>
            </w:pPr>
            <w:r w:rsidRPr="004E5D66">
              <w:rPr>
                <w:rFonts w:cs="Arial"/>
                <w:sz w:val="16"/>
                <w:szCs w:val="16"/>
              </w:rPr>
              <w:t>RP-261389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08360" w14:textId="77777777" w:rsidR="00D6399F" w:rsidRPr="004E5D66" w:rsidRDefault="00D6399F" w:rsidP="00D6399F">
            <w:pPr>
              <w:pStyle w:val="TAC"/>
              <w:rPr>
                <w:rFonts w:cs="Arial"/>
                <w:sz w:val="16"/>
                <w:szCs w:val="16"/>
              </w:rPr>
            </w:pPr>
            <w:r w:rsidRPr="004E5D66">
              <w:rPr>
                <w:rFonts w:cs="Arial"/>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CC4BB" w14:textId="77777777" w:rsidR="00D6399F" w:rsidRPr="004E5D66" w:rsidRDefault="00D6399F" w:rsidP="00D639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3FF05" w14:textId="77777777" w:rsidR="00D6399F" w:rsidRPr="004E5D66" w:rsidRDefault="00D6399F" w:rsidP="00D6399F">
            <w:pPr>
              <w:pStyle w:val="TAC"/>
              <w:rPr>
                <w:rFonts w:cs="Arial"/>
                <w:sz w:val="16"/>
                <w:szCs w:val="16"/>
              </w:rPr>
            </w:pPr>
            <w:r w:rsidRPr="004E5D66">
              <w:rPr>
                <w:rFonts w:cs="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2B286C" w14:textId="77777777" w:rsidR="00D6399F" w:rsidRPr="004E5D66" w:rsidRDefault="00D6399F" w:rsidP="00D6399F">
            <w:pPr>
              <w:pStyle w:val="TAL"/>
              <w:rPr>
                <w:rFonts w:cs="Arial"/>
                <w:sz w:val="16"/>
                <w:szCs w:val="16"/>
              </w:rPr>
            </w:pPr>
            <w:r w:rsidRPr="004E5D66">
              <w:rPr>
                <w:rFonts w:cs="Arial"/>
                <w:sz w:val="16"/>
                <w:szCs w:val="16"/>
              </w:rPr>
              <w:t>(IoT_NTN_TDD-Perf) Maintenance CR for TS 36.108 – TxDuration NPRACH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AD9E" w14:textId="77777777" w:rsidR="00D6399F" w:rsidRPr="004E5D66" w:rsidRDefault="00D6399F" w:rsidP="00D6399F">
            <w:pPr>
              <w:pStyle w:val="TAC"/>
              <w:rPr>
                <w:rFonts w:cs="Arial"/>
                <w:sz w:val="16"/>
                <w:szCs w:val="16"/>
              </w:rPr>
            </w:pPr>
            <w:r w:rsidRPr="004E5D66">
              <w:rPr>
                <w:rFonts w:cs="Arial"/>
                <w:sz w:val="16"/>
                <w:szCs w:val="16"/>
              </w:rPr>
              <w:t>19.4.0</w:t>
            </w:r>
          </w:p>
        </w:tc>
      </w:tr>
      <w:tr w:rsidR="004E5D66" w:rsidRPr="004E5D66" w14:paraId="13F4CACF" w14:textId="77777777" w:rsidTr="00D6399F">
        <w:tc>
          <w:tcPr>
            <w:tcW w:w="801" w:type="dxa"/>
            <w:tcBorders>
              <w:top w:val="single" w:sz="6" w:space="0" w:color="auto"/>
              <w:left w:val="single" w:sz="6" w:space="0" w:color="auto"/>
              <w:bottom w:val="single" w:sz="6" w:space="0" w:color="auto"/>
              <w:right w:val="single" w:sz="6" w:space="0" w:color="auto"/>
            </w:tcBorders>
            <w:shd w:val="solid" w:color="FFFFFF" w:fill="auto"/>
          </w:tcPr>
          <w:p w14:paraId="788D177C" w14:textId="77777777" w:rsidR="00D6399F" w:rsidRPr="004E5D66" w:rsidRDefault="00D6399F" w:rsidP="00D6399F">
            <w:pPr>
              <w:pStyle w:val="TAC"/>
              <w:rPr>
                <w:rFonts w:cs="Arial"/>
                <w:sz w:val="16"/>
                <w:szCs w:val="16"/>
              </w:rPr>
            </w:pPr>
            <w:r w:rsidRPr="004E5D66">
              <w:rPr>
                <w:rFonts w:cs="Arial"/>
                <w:sz w:val="16"/>
                <w:szCs w:val="16"/>
              </w:rPr>
              <w:t>2026-06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7CAEA1B" w14:textId="77777777" w:rsidR="00D6399F" w:rsidRPr="004E5D66" w:rsidRDefault="00D6399F" w:rsidP="00D6399F">
            <w:pPr>
              <w:pStyle w:val="TAC"/>
              <w:rPr>
                <w:rFonts w:cs="Arial"/>
                <w:sz w:val="16"/>
                <w:szCs w:val="16"/>
              </w:rPr>
            </w:pPr>
            <w:r w:rsidRPr="004E5D66">
              <w:rPr>
                <w:rFonts w:cs="Arial"/>
                <w:sz w:val="16"/>
                <w:szCs w:val="16"/>
              </w:rPr>
              <w:t>RAN#112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83E39B" w14:textId="77777777" w:rsidR="00D6399F" w:rsidRPr="004E5D66" w:rsidRDefault="00D6399F" w:rsidP="00D6399F">
            <w:pPr>
              <w:pStyle w:val="TAC"/>
              <w:rPr>
                <w:rFonts w:cs="Arial"/>
                <w:sz w:val="16"/>
                <w:szCs w:val="16"/>
              </w:rPr>
            </w:pPr>
            <w:r w:rsidRPr="004E5D66">
              <w:rPr>
                <w:rFonts w:cs="Arial"/>
                <w:sz w:val="16"/>
                <w:szCs w:val="16"/>
              </w:rPr>
              <w:t>RP-261400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F63F6" w14:textId="77777777" w:rsidR="00D6399F" w:rsidRPr="004E5D66" w:rsidRDefault="00D6399F" w:rsidP="00D6399F">
            <w:pPr>
              <w:pStyle w:val="TAC"/>
              <w:rPr>
                <w:rFonts w:cs="Arial"/>
                <w:sz w:val="16"/>
                <w:szCs w:val="16"/>
              </w:rPr>
            </w:pPr>
            <w:r w:rsidRPr="004E5D66">
              <w:rPr>
                <w:rFonts w:cs="Arial"/>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6AA61C" w14:textId="77777777" w:rsidR="00D6399F" w:rsidRPr="004E5D66" w:rsidRDefault="00D6399F" w:rsidP="00D639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386E4" w14:textId="77777777" w:rsidR="00D6399F" w:rsidRPr="004E5D66" w:rsidRDefault="00D6399F" w:rsidP="00D6399F">
            <w:pPr>
              <w:pStyle w:val="TAC"/>
              <w:rPr>
                <w:rFonts w:cs="Arial"/>
                <w:sz w:val="16"/>
                <w:szCs w:val="16"/>
              </w:rPr>
            </w:pPr>
            <w:r w:rsidRPr="004E5D66">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E0AC973" w14:textId="77777777" w:rsidR="00D6399F" w:rsidRPr="004E5D66" w:rsidRDefault="00D6399F" w:rsidP="00D6399F">
            <w:pPr>
              <w:pStyle w:val="TAL"/>
              <w:rPr>
                <w:rFonts w:cs="Arial"/>
                <w:sz w:val="16"/>
                <w:szCs w:val="16"/>
              </w:rPr>
            </w:pPr>
            <w:r w:rsidRPr="004E5D66">
              <w:rPr>
                <w:rFonts w:cs="Arial"/>
                <w:sz w:val="16"/>
                <w:szCs w:val="16"/>
              </w:rPr>
              <w:t>(LTE_NBIoT_eMTC_NTN_req-Perf) Maintenance CR for TS 36.108 – TxDuration NPRACH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EF48D" w14:textId="77777777" w:rsidR="00D6399F" w:rsidRPr="004E5D66" w:rsidRDefault="00D6399F" w:rsidP="00D6399F">
            <w:pPr>
              <w:pStyle w:val="TAC"/>
              <w:rPr>
                <w:rFonts w:cs="Arial"/>
                <w:sz w:val="16"/>
                <w:szCs w:val="16"/>
              </w:rPr>
            </w:pPr>
            <w:r w:rsidRPr="004E5D66">
              <w:rPr>
                <w:rFonts w:cs="Arial"/>
                <w:sz w:val="16"/>
                <w:szCs w:val="16"/>
              </w:rPr>
              <w:t>19.4.0</w:t>
            </w:r>
          </w:p>
        </w:tc>
      </w:tr>
    </w:tbl>
    <w:p w14:paraId="0EDF9FCA" w14:textId="77777777" w:rsidR="00D62336" w:rsidRPr="004E5D66" w:rsidRDefault="00D62336"/>
    <w:sectPr w:rsidR="00D62336" w:rsidRPr="004E5D66">
      <w:headerReference w:type="default" r:id="rId142"/>
      <w:footerReference w:type="default" r:id="rId14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17972" w14:textId="77777777" w:rsidR="00C21412" w:rsidRDefault="00C21412">
      <w:pPr>
        <w:spacing w:after="0"/>
      </w:pPr>
      <w:r>
        <w:separator/>
      </w:r>
    </w:p>
  </w:endnote>
  <w:endnote w:type="continuationSeparator" w:id="0">
    <w:p w14:paraId="4B0CF14F" w14:textId="77777777" w:rsidR="00C21412" w:rsidRDefault="00C21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roman"/>
    <w:notTrueType/>
    <w:pitch w:val="default"/>
  </w:font>
  <w:font w:name="×–¾’©‘Ì">
    <w:altName w:val="MS Mincho"/>
    <w:charset w:val="80"/>
    <w:family w:val="auto"/>
    <w:pitch w:val="default"/>
    <w:sig w:usb0="00000000" w:usb1="0000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B476F" w14:textId="77777777" w:rsidR="00C21412" w:rsidRDefault="00C21412">
      <w:pPr>
        <w:spacing w:after="0"/>
      </w:pPr>
      <w:r>
        <w:separator/>
      </w:r>
    </w:p>
  </w:footnote>
  <w:footnote w:type="continuationSeparator" w:id="0">
    <w:p w14:paraId="24BEF035" w14:textId="77777777" w:rsidR="00C21412" w:rsidRDefault="00C21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7A84188D"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5D66">
      <w:rPr>
        <w:rFonts w:ascii="Arial" w:hAnsi="Arial" w:cs="Arial"/>
        <w:b/>
        <w:noProof/>
        <w:sz w:val="18"/>
        <w:szCs w:val="18"/>
      </w:rPr>
      <w:t>3GPP TS 36.108 V19.4.0 (2026-06)</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2428FB2E"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5D66">
      <w:rPr>
        <w:rFonts w:ascii="Arial" w:hAnsi="Arial" w:cs="Arial"/>
        <w:b/>
        <w:noProof/>
        <w:sz w:val="18"/>
        <w:szCs w:val="18"/>
      </w:rPr>
      <w:t>Release 19</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1ED06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B1438CF"/>
    <w:multiLevelType w:val="hybridMultilevel"/>
    <w:tmpl w:val="B6CEA124"/>
    <w:lvl w:ilvl="0" w:tplc="BEF66B88">
      <w:start w:val="1"/>
      <w:numFmt w:val="lowerLetter"/>
      <w:lvlText w:val="%1)"/>
      <w:lvlJc w:val="left"/>
      <w:pPr>
        <w:ind w:left="560" w:hanging="5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5479">
    <w:abstractNumId w:val="1"/>
  </w:num>
  <w:num w:numId="2" w16cid:durableId="1989242196">
    <w:abstractNumId w:val="2"/>
  </w:num>
  <w:num w:numId="3" w16cid:durableId="1311130995">
    <w:abstractNumId w:val="4"/>
  </w:num>
  <w:num w:numId="4" w16cid:durableId="546720122">
    <w:abstractNumId w:val="3"/>
  </w:num>
  <w:num w:numId="5" w16cid:durableId="1255943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46633"/>
    <w:rsid w:val="00051834"/>
    <w:rsid w:val="00051DD4"/>
    <w:rsid w:val="00053475"/>
    <w:rsid w:val="00054A22"/>
    <w:rsid w:val="00060453"/>
    <w:rsid w:val="00062023"/>
    <w:rsid w:val="00063062"/>
    <w:rsid w:val="000655A6"/>
    <w:rsid w:val="000701E0"/>
    <w:rsid w:val="00075211"/>
    <w:rsid w:val="00075F0E"/>
    <w:rsid w:val="00080512"/>
    <w:rsid w:val="000A4698"/>
    <w:rsid w:val="000A7FDC"/>
    <w:rsid w:val="000B09F4"/>
    <w:rsid w:val="000B1D94"/>
    <w:rsid w:val="000B4938"/>
    <w:rsid w:val="000B59C1"/>
    <w:rsid w:val="000C47C3"/>
    <w:rsid w:val="000D2DB8"/>
    <w:rsid w:val="000D58AB"/>
    <w:rsid w:val="000D695C"/>
    <w:rsid w:val="000D7E68"/>
    <w:rsid w:val="000E1C8D"/>
    <w:rsid w:val="000E4996"/>
    <w:rsid w:val="000E5200"/>
    <w:rsid w:val="000F12EB"/>
    <w:rsid w:val="000F3530"/>
    <w:rsid w:val="001027D4"/>
    <w:rsid w:val="00103DD3"/>
    <w:rsid w:val="0011778B"/>
    <w:rsid w:val="001227CA"/>
    <w:rsid w:val="0012517C"/>
    <w:rsid w:val="001329B9"/>
    <w:rsid w:val="00133525"/>
    <w:rsid w:val="00150372"/>
    <w:rsid w:val="00156601"/>
    <w:rsid w:val="00156AFB"/>
    <w:rsid w:val="00172A27"/>
    <w:rsid w:val="00190343"/>
    <w:rsid w:val="00190CCA"/>
    <w:rsid w:val="00191D13"/>
    <w:rsid w:val="00193CD3"/>
    <w:rsid w:val="00195848"/>
    <w:rsid w:val="001A1328"/>
    <w:rsid w:val="001A4C42"/>
    <w:rsid w:val="001A67FB"/>
    <w:rsid w:val="001A714B"/>
    <w:rsid w:val="001A7420"/>
    <w:rsid w:val="001B6637"/>
    <w:rsid w:val="001C21C3"/>
    <w:rsid w:val="001C340F"/>
    <w:rsid w:val="001D02C2"/>
    <w:rsid w:val="001D78A4"/>
    <w:rsid w:val="001F0C1D"/>
    <w:rsid w:val="001F1132"/>
    <w:rsid w:val="001F168B"/>
    <w:rsid w:val="001F6D06"/>
    <w:rsid w:val="002124FF"/>
    <w:rsid w:val="002244DB"/>
    <w:rsid w:val="00226531"/>
    <w:rsid w:val="002331E8"/>
    <w:rsid w:val="002347A2"/>
    <w:rsid w:val="002476AE"/>
    <w:rsid w:val="00250830"/>
    <w:rsid w:val="002513A5"/>
    <w:rsid w:val="00252202"/>
    <w:rsid w:val="00256E3D"/>
    <w:rsid w:val="00260B89"/>
    <w:rsid w:val="00261DE6"/>
    <w:rsid w:val="002654A5"/>
    <w:rsid w:val="002675F0"/>
    <w:rsid w:val="002826B6"/>
    <w:rsid w:val="00287C77"/>
    <w:rsid w:val="002B063A"/>
    <w:rsid w:val="002B23FF"/>
    <w:rsid w:val="002B6339"/>
    <w:rsid w:val="002C33D6"/>
    <w:rsid w:val="002E00EE"/>
    <w:rsid w:val="002E048B"/>
    <w:rsid w:val="002E0D08"/>
    <w:rsid w:val="002E7D6E"/>
    <w:rsid w:val="002F273D"/>
    <w:rsid w:val="002F7131"/>
    <w:rsid w:val="002F79EE"/>
    <w:rsid w:val="002F7FFD"/>
    <w:rsid w:val="00301283"/>
    <w:rsid w:val="00303CB8"/>
    <w:rsid w:val="00306E24"/>
    <w:rsid w:val="00307210"/>
    <w:rsid w:val="003132BB"/>
    <w:rsid w:val="003172DC"/>
    <w:rsid w:val="00335565"/>
    <w:rsid w:val="00336805"/>
    <w:rsid w:val="00340289"/>
    <w:rsid w:val="00340794"/>
    <w:rsid w:val="00345EB8"/>
    <w:rsid w:val="003516BF"/>
    <w:rsid w:val="00353284"/>
    <w:rsid w:val="0035462D"/>
    <w:rsid w:val="00357F2B"/>
    <w:rsid w:val="00365B68"/>
    <w:rsid w:val="00365BF8"/>
    <w:rsid w:val="003765B8"/>
    <w:rsid w:val="003841B0"/>
    <w:rsid w:val="00392D09"/>
    <w:rsid w:val="0039467C"/>
    <w:rsid w:val="003A14F7"/>
    <w:rsid w:val="003A51AC"/>
    <w:rsid w:val="003A6373"/>
    <w:rsid w:val="003B2FE6"/>
    <w:rsid w:val="003B6AA5"/>
    <w:rsid w:val="003B6E29"/>
    <w:rsid w:val="003B7542"/>
    <w:rsid w:val="003C3971"/>
    <w:rsid w:val="003C5D3A"/>
    <w:rsid w:val="003C671A"/>
    <w:rsid w:val="003C7167"/>
    <w:rsid w:val="003C7519"/>
    <w:rsid w:val="003E2E62"/>
    <w:rsid w:val="003F0064"/>
    <w:rsid w:val="003F6770"/>
    <w:rsid w:val="00401823"/>
    <w:rsid w:val="00403544"/>
    <w:rsid w:val="00403840"/>
    <w:rsid w:val="00405158"/>
    <w:rsid w:val="00413910"/>
    <w:rsid w:val="0042037E"/>
    <w:rsid w:val="00423334"/>
    <w:rsid w:val="00426E2A"/>
    <w:rsid w:val="004271BE"/>
    <w:rsid w:val="004345EC"/>
    <w:rsid w:val="00441D54"/>
    <w:rsid w:val="00443D55"/>
    <w:rsid w:val="00450D49"/>
    <w:rsid w:val="00455F4D"/>
    <w:rsid w:val="004575BF"/>
    <w:rsid w:val="00462821"/>
    <w:rsid w:val="00465515"/>
    <w:rsid w:val="00470F55"/>
    <w:rsid w:val="0047389E"/>
    <w:rsid w:val="00475BC5"/>
    <w:rsid w:val="00481876"/>
    <w:rsid w:val="00483AB9"/>
    <w:rsid w:val="00483B30"/>
    <w:rsid w:val="0049274E"/>
    <w:rsid w:val="004A10A6"/>
    <w:rsid w:val="004B12F4"/>
    <w:rsid w:val="004B4FC1"/>
    <w:rsid w:val="004B59CF"/>
    <w:rsid w:val="004C0A55"/>
    <w:rsid w:val="004C1F3F"/>
    <w:rsid w:val="004C5738"/>
    <w:rsid w:val="004D2EFC"/>
    <w:rsid w:val="004D3578"/>
    <w:rsid w:val="004D62DC"/>
    <w:rsid w:val="004E213A"/>
    <w:rsid w:val="004E5D66"/>
    <w:rsid w:val="004E610B"/>
    <w:rsid w:val="004E65DB"/>
    <w:rsid w:val="004F0988"/>
    <w:rsid w:val="004F3340"/>
    <w:rsid w:val="004F57DB"/>
    <w:rsid w:val="00501926"/>
    <w:rsid w:val="005105A9"/>
    <w:rsid w:val="00512A64"/>
    <w:rsid w:val="00514794"/>
    <w:rsid w:val="00533704"/>
    <w:rsid w:val="0053388B"/>
    <w:rsid w:val="00535773"/>
    <w:rsid w:val="00543E6C"/>
    <w:rsid w:val="00544C07"/>
    <w:rsid w:val="00551AC2"/>
    <w:rsid w:val="00553AEE"/>
    <w:rsid w:val="00561630"/>
    <w:rsid w:val="005623FB"/>
    <w:rsid w:val="00563CDB"/>
    <w:rsid w:val="00565087"/>
    <w:rsid w:val="00573863"/>
    <w:rsid w:val="00576110"/>
    <w:rsid w:val="00580F2A"/>
    <w:rsid w:val="00591B02"/>
    <w:rsid w:val="00594466"/>
    <w:rsid w:val="0059594D"/>
    <w:rsid w:val="0059599B"/>
    <w:rsid w:val="00597B11"/>
    <w:rsid w:val="005A22C4"/>
    <w:rsid w:val="005A4D23"/>
    <w:rsid w:val="005B05AC"/>
    <w:rsid w:val="005B385C"/>
    <w:rsid w:val="005B4244"/>
    <w:rsid w:val="005C5523"/>
    <w:rsid w:val="005D0D50"/>
    <w:rsid w:val="005D12AB"/>
    <w:rsid w:val="005D2E01"/>
    <w:rsid w:val="005D7526"/>
    <w:rsid w:val="005E1ED3"/>
    <w:rsid w:val="005E4BB2"/>
    <w:rsid w:val="006011C9"/>
    <w:rsid w:val="00602995"/>
    <w:rsid w:val="00602AEA"/>
    <w:rsid w:val="006033C1"/>
    <w:rsid w:val="00603799"/>
    <w:rsid w:val="006067D8"/>
    <w:rsid w:val="00606F7F"/>
    <w:rsid w:val="00610A82"/>
    <w:rsid w:val="006118EF"/>
    <w:rsid w:val="00614FDF"/>
    <w:rsid w:val="00622120"/>
    <w:rsid w:val="00624CE1"/>
    <w:rsid w:val="00631482"/>
    <w:rsid w:val="0063171A"/>
    <w:rsid w:val="00632087"/>
    <w:rsid w:val="0063543D"/>
    <w:rsid w:val="006411B3"/>
    <w:rsid w:val="0064686E"/>
    <w:rsid w:val="00647114"/>
    <w:rsid w:val="0065256B"/>
    <w:rsid w:val="00654F9C"/>
    <w:rsid w:val="0065514C"/>
    <w:rsid w:val="00662229"/>
    <w:rsid w:val="00663552"/>
    <w:rsid w:val="00665796"/>
    <w:rsid w:val="00672EE7"/>
    <w:rsid w:val="0067758A"/>
    <w:rsid w:val="00684293"/>
    <w:rsid w:val="00686560"/>
    <w:rsid w:val="0068691D"/>
    <w:rsid w:val="00687FED"/>
    <w:rsid w:val="0069019F"/>
    <w:rsid w:val="006A011B"/>
    <w:rsid w:val="006A1ED2"/>
    <w:rsid w:val="006A2172"/>
    <w:rsid w:val="006A323F"/>
    <w:rsid w:val="006A4D62"/>
    <w:rsid w:val="006A72F0"/>
    <w:rsid w:val="006B30D0"/>
    <w:rsid w:val="006B3877"/>
    <w:rsid w:val="006B5EEA"/>
    <w:rsid w:val="006C0B5A"/>
    <w:rsid w:val="006C0FD0"/>
    <w:rsid w:val="006C3D95"/>
    <w:rsid w:val="006C5951"/>
    <w:rsid w:val="006D1A84"/>
    <w:rsid w:val="006E5C86"/>
    <w:rsid w:val="00701116"/>
    <w:rsid w:val="00704A84"/>
    <w:rsid w:val="00711968"/>
    <w:rsid w:val="00711BA7"/>
    <w:rsid w:val="00712F2E"/>
    <w:rsid w:val="0071365F"/>
    <w:rsid w:val="00713C44"/>
    <w:rsid w:val="007159D0"/>
    <w:rsid w:val="00720A2E"/>
    <w:rsid w:val="00723A7A"/>
    <w:rsid w:val="00724243"/>
    <w:rsid w:val="00724587"/>
    <w:rsid w:val="00726DBE"/>
    <w:rsid w:val="00730773"/>
    <w:rsid w:val="00732023"/>
    <w:rsid w:val="007320B2"/>
    <w:rsid w:val="00734A5B"/>
    <w:rsid w:val="00736494"/>
    <w:rsid w:val="00737141"/>
    <w:rsid w:val="0074026F"/>
    <w:rsid w:val="00740413"/>
    <w:rsid w:val="007426C1"/>
    <w:rsid w:val="007427B5"/>
    <w:rsid w:val="007429F6"/>
    <w:rsid w:val="00742F55"/>
    <w:rsid w:val="00744E76"/>
    <w:rsid w:val="0075314A"/>
    <w:rsid w:val="00761E2B"/>
    <w:rsid w:val="007634E6"/>
    <w:rsid w:val="00765AE9"/>
    <w:rsid w:val="00766608"/>
    <w:rsid w:val="00767C24"/>
    <w:rsid w:val="007702A5"/>
    <w:rsid w:val="007717F9"/>
    <w:rsid w:val="00772C8A"/>
    <w:rsid w:val="00774DA4"/>
    <w:rsid w:val="00776C71"/>
    <w:rsid w:val="00777B05"/>
    <w:rsid w:val="0078170D"/>
    <w:rsid w:val="00781F0F"/>
    <w:rsid w:val="00783B56"/>
    <w:rsid w:val="00783E06"/>
    <w:rsid w:val="00787258"/>
    <w:rsid w:val="0079042B"/>
    <w:rsid w:val="0079314A"/>
    <w:rsid w:val="007A1FA2"/>
    <w:rsid w:val="007A28FF"/>
    <w:rsid w:val="007A2B50"/>
    <w:rsid w:val="007A37C8"/>
    <w:rsid w:val="007B600E"/>
    <w:rsid w:val="007B71F4"/>
    <w:rsid w:val="007C7BC1"/>
    <w:rsid w:val="007E3A6F"/>
    <w:rsid w:val="007E450B"/>
    <w:rsid w:val="007E5C8A"/>
    <w:rsid w:val="007F0F4A"/>
    <w:rsid w:val="007F1A20"/>
    <w:rsid w:val="007F3C57"/>
    <w:rsid w:val="008025C4"/>
    <w:rsid w:val="008028A4"/>
    <w:rsid w:val="00802A3E"/>
    <w:rsid w:val="00802BC4"/>
    <w:rsid w:val="0080762E"/>
    <w:rsid w:val="008105C9"/>
    <w:rsid w:val="00814F88"/>
    <w:rsid w:val="0081696C"/>
    <w:rsid w:val="008228D4"/>
    <w:rsid w:val="00825B39"/>
    <w:rsid w:val="0082703E"/>
    <w:rsid w:val="00830747"/>
    <w:rsid w:val="0083201C"/>
    <w:rsid w:val="00837671"/>
    <w:rsid w:val="008416C3"/>
    <w:rsid w:val="00851515"/>
    <w:rsid w:val="00860B04"/>
    <w:rsid w:val="00861C9E"/>
    <w:rsid w:val="008751B3"/>
    <w:rsid w:val="00875246"/>
    <w:rsid w:val="008768CA"/>
    <w:rsid w:val="00883F51"/>
    <w:rsid w:val="0088769B"/>
    <w:rsid w:val="0089728D"/>
    <w:rsid w:val="008A3E9F"/>
    <w:rsid w:val="008A7957"/>
    <w:rsid w:val="008A7D5A"/>
    <w:rsid w:val="008B15F3"/>
    <w:rsid w:val="008B2FE4"/>
    <w:rsid w:val="008C384C"/>
    <w:rsid w:val="008C56F1"/>
    <w:rsid w:val="008C5D68"/>
    <w:rsid w:val="008D0CB0"/>
    <w:rsid w:val="008E4FC8"/>
    <w:rsid w:val="008E5369"/>
    <w:rsid w:val="008E7FA5"/>
    <w:rsid w:val="008F09CF"/>
    <w:rsid w:val="008F1799"/>
    <w:rsid w:val="008F2366"/>
    <w:rsid w:val="008F5D8F"/>
    <w:rsid w:val="0090271F"/>
    <w:rsid w:val="00902E23"/>
    <w:rsid w:val="009108B0"/>
    <w:rsid w:val="009114D7"/>
    <w:rsid w:val="0091348E"/>
    <w:rsid w:val="00917CCB"/>
    <w:rsid w:val="00922E3B"/>
    <w:rsid w:val="00923A8A"/>
    <w:rsid w:val="00924EB5"/>
    <w:rsid w:val="00933CC2"/>
    <w:rsid w:val="00935230"/>
    <w:rsid w:val="009357ED"/>
    <w:rsid w:val="009364E2"/>
    <w:rsid w:val="009420CD"/>
    <w:rsid w:val="00942EC2"/>
    <w:rsid w:val="00943076"/>
    <w:rsid w:val="00945C1E"/>
    <w:rsid w:val="00946328"/>
    <w:rsid w:val="00946C45"/>
    <w:rsid w:val="00963B85"/>
    <w:rsid w:val="00971399"/>
    <w:rsid w:val="009741F0"/>
    <w:rsid w:val="00981F50"/>
    <w:rsid w:val="00993DAF"/>
    <w:rsid w:val="009A38D7"/>
    <w:rsid w:val="009A3ABD"/>
    <w:rsid w:val="009A6A45"/>
    <w:rsid w:val="009A7AB6"/>
    <w:rsid w:val="009C0C9C"/>
    <w:rsid w:val="009C4157"/>
    <w:rsid w:val="009C727A"/>
    <w:rsid w:val="009C72E1"/>
    <w:rsid w:val="009D799F"/>
    <w:rsid w:val="009E375A"/>
    <w:rsid w:val="009E6591"/>
    <w:rsid w:val="009F03F4"/>
    <w:rsid w:val="009F0E00"/>
    <w:rsid w:val="009F37B7"/>
    <w:rsid w:val="009F3BB8"/>
    <w:rsid w:val="00A0168F"/>
    <w:rsid w:val="00A01FD3"/>
    <w:rsid w:val="00A04D96"/>
    <w:rsid w:val="00A10F02"/>
    <w:rsid w:val="00A164B4"/>
    <w:rsid w:val="00A219D0"/>
    <w:rsid w:val="00A26956"/>
    <w:rsid w:val="00A27486"/>
    <w:rsid w:val="00A304B5"/>
    <w:rsid w:val="00A443AE"/>
    <w:rsid w:val="00A46E4C"/>
    <w:rsid w:val="00A53724"/>
    <w:rsid w:val="00A543A2"/>
    <w:rsid w:val="00A56066"/>
    <w:rsid w:val="00A70389"/>
    <w:rsid w:val="00A73129"/>
    <w:rsid w:val="00A76AD0"/>
    <w:rsid w:val="00A80688"/>
    <w:rsid w:val="00A82346"/>
    <w:rsid w:val="00A84800"/>
    <w:rsid w:val="00A86053"/>
    <w:rsid w:val="00A92BA1"/>
    <w:rsid w:val="00A933EE"/>
    <w:rsid w:val="00A9495A"/>
    <w:rsid w:val="00AA7372"/>
    <w:rsid w:val="00AA754D"/>
    <w:rsid w:val="00AB1C5F"/>
    <w:rsid w:val="00AB60C7"/>
    <w:rsid w:val="00AC6B91"/>
    <w:rsid w:val="00AC6BC6"/>
    <w:rsid w:val="00AD07B9"/>
    <w:rsid w:val="00AD1CB1"/>
    <w:rsid w:val="00AE620D"/>
    <w:rsid w:val="00AE65E2"/>
    <w:rsid w:val="00AE6B76"/>
    <w:rsid w:val="00AF074D"/>
    <w:rsid w:val="00B12FB2"/>
    <w:rsid w:val="00B142C2"/>
    <w:rsid w:val="00B15449"/>
    <w:rsid w:val="00B16A83"/>
    <w:rsid w:val="00B23CC0"/>
    <w:rsid w:val="00B32C64"/>
    <w:rsid w:val="00B32DE3"/>
    <w:rsid w:val="00B342F0"/>
    <w:rsid w:val="00B34788"/>
    <w:rsid w:val="00B43205"/>
    <w:rsid w:val="00B55235"/>
    <w:rsid w:val="00B648C1"/>
    <w:rsid w:val="00B66051"/>
    <w:rsid w:val="00B666DF"/>
    <w:rsid w:val="00B671DA"/>
    <w:rsid w:val="00B711C6"/>
    <w:rsid w:val="00B84313"/>
    <w:rsid w:val="00B90323"/>
    <w:rsid w:val="00B92C57"/>
    <w:rsid w:val="00B93086"/>
    <w:rsid w:val="00BA19ED"/>
    <w:rsid w:val="00BA2DD1"/>
    <w:rsid w:val="00BA4B8D"/>
    <w:rsid w:val="00BA4BCB"/>
    <w:rsid w:val="00BC0F7D"/>
    <w:rsid w:val="00BC2263"/>
    <w:rsid w:val="00BC5FD3"/>
    <w:rsid w:val="00BD7D31"/>
    <w:rsid w:val="00BE3255"/>
    <w:rsid w:val="00BF0532"/>
    <w:rsid w:val="00BF128E"/>
    <w:rsid w:val="00BF1523"/>
    <w:rsid w:val="00BF1EF2"/>
    <w:rsid w:val="00BF3568"/>
    <w:rsid w:val="00C074DD"/>
    <w:rsid w:val="00C1496A"/>
    <w:rsid w:val="00C1498C"/>
    <w:rsid w:val="00C21412"/>
    <w:rsid w:val="00C33079"/>
    <w:rsid w:val="00C33B24"/>
    <w:rsid w:val="00C3555E"/>
    <w:rsid w:val="00C40577"/>
    <w:rsid w:val="00C40684"/>
    <w:rsid w:val="00C45231"/>
    <w:rsid w:val="00C45980"/>
    <w:rsid w:val="00C60374"/>
    <w:rsid w:val="00C72833"/>
    <w:rsid w:val="00C740DD"/>
    <w:rsid w:val="00C77732"/>
    <w:rsid w:val="00C80F1D"/>
    <w:rsid w:val="00C8118D"/>
    <w:rsid w:val="00C859EB"/>
    <w:rsid w:val="00C90C60"/>
    <w:rsid w:val="00C9331F"/>
    <w:rsid w:val="00C93F40"/>
    <w:rsid w:val="00C95CFE"/>
    <w:rsid w:val="00CA3D0C"/>
    <w:rsid w:val="00CA57C0"/>
    <w:rsid w:val="00CB3E26"/>
    <w:rsid w:val="00CC6BB2"/>
    <w:rsid w:val="00CC7149"/>
    <w:rsid w:val="00CC74D4"/>
    <w:rsid w:val="00CC77B9"/>
    <w:rsid w:val="00CE4C56"/>
    <w:rsid w:val="00CE51EA"/>
    <w:rsid w:val="00CF688F"/>
    <w:rsid w:val="00D02122"/>
    <w:rsid w:val="00D05241"/>
    <w:rsid w:val="00D0743B"/>
    <w:rsid w:val="00D074D6"/>
    <w:rsid w:val="00D144AE"/>
    <w:rsid w:val="00D16A0D"/>
    <w:rsid w:val="00D176E1"/>
    <w:rsid w:val="00D17ABB"/>
    <w:rsid w:val="00D22BFD"/>
    <w:rsid w:val="00D24906"/>
    <w:rsid w:val="00D30FA6"/>
    <w:rsid w:val="00D47D1C"/>
    <w:rsid w:val="00D544ED"/>
    <w:rsid w:val="00D571A7"/>
    <w:rsid w:val="00D57972"/>
    <w:rsid w:val="00D60F8F"/>
    <w:rsid w:val="00D62155"/>
    <w:rsid w:val="00D62336"/>
    <w:rsid w:val="00D6399F"/>
    <w:rsid w:val="00D63AB6"/>
    <w:rsid w:val="00D675A9"/>
    <w:rsid w:val="00D705A8"/>
    <w:rsid w:val="00D738D6"/>
    <w:rsid w:val="00D755EB"/>
    <w:rsid w:val="00D76048"/>
    <w:rsid w:val="00D848DD"/>
    <w:rsid w:val="00D87E00"/>
    <w:rsid w:val="00D9134D"/>
    <w:rsid w:val="00DA0CFA"/>
    <w:rsid w:val="00DA147F"/>
    <w:rsid w:val="00DA7A03"/>
    <w:rsid w:val="00DB1818"/>
    <w:rsid w:val="00DB3579"/>
    <w:rsid w:val="00DB541E"/>
    <w:rsid w:val="00DC309B"/>
    <w:rsid w:val="00DC391A"/>
    <w:rsid w:val="00DC4DA2"/>
    <w:rsid w:val="00DC7857"/>
    <w:rsid w:val="00DC7EFF"/>
    <w:rsid w:val="00DD4C17"/>
    <w:rsid w:val="00DD50F0"/>
    <w:rsid w:val="00DD74A5"/>
    <w:rsid w:val="00DE3F4B"/>
    <w:rsid w:val="00DE5B8A"/>
    <w:rsid w:val="00DF2B1F"/>
    <w:rsid w:val="00DF62CD"/>
    <w:rsid w:val="00E01C5D"/>
    <w:rsid w:val="00E059DF"/>
    <w:rsid w:val="00E16020"/>
    <w:rsid w:val="00E16509"/>
    <w:rsid w:val="00E17BAA"/>
    <w:rsid w:val="00E203D6"/>
    <w:rsid w:val="00E20D40"/>
    <w:rsid w:val="00E21117"/>
    <w:rsid w:val="00E233A2"/>
    <w:rsid w:val="00E23CF5"/>
    <w:rsid w:val="00E242CC"/>
    <w:rsid w:val="00E26C3B"/>
    <w:rsid w:val="00E302CE"/>
    <w:rsid w:val="00E336FE"/>
    <w:rsid w:val="00E34C7E"/>
    <w:rsid w:val="00E35B82"/>
    <w:rsid w:val="00E40025"/>
    <w:rsid w:val="00E403C0"/>
    <w:rsid w:val="00E42D72"/>
    <w:rsid w:val="00E44582"/>
    <w:rsid w:val="00E44933"/>
    <w:rsid w:val="00E474C1"/>
    <w:rsid w:val="00E47740"/>
    <w:rsid w:val="00E50285"/>
    <w:rsid w:val="00E51293"/>
    <w:rsid w:val="00E65325"/>
    <w:rsid w:val="00E71843"/>
    <w:rsid w:val="00E736DC"/>
    <w:rsid w:val="00E77645"/>
    <w:rsid w:val="00E80AD8"/>
    <w:rsid w:val="00E84E34"/>
    <w:rsid w:val="00E91011"/>
    <w:rsid w:val="00E91855"/>
    <w:rsid w:val="00E91954"/>
    <w:rsid w:val="00E933BB"/>
    <w:rsid w:val="00E93F87"/>
    <w:rsid w:val="00E944A0"/>
    <w:rsid w:val="00E94F50"/>
    <w:rsid w:val="00E97DD7"/>
    <w:rsid w:val="00EA0267"/>
    <w:rsid w:val="00EA03B5"/>
    <w:rsid w:val="00EA13B6"/>
    <w:rsid w:val="00EA15B0"/>
    <w:rsid w:val="00EA5EA7"/>
    <w:rsid w:val="00EB195F"/>
    <w:rsid w:val="00EB4C40"/>
    <w:rsid w:val="00EC0D75"/>
    <w:rsid w:val="00EC4A25"/>
    <w:rsid w:val="00ED0A03"/>
    <w:rsid w:val="00ED1D71"/>
    <w:rsid w:val="00EE19B3"/>
    <w:rsid w:val="00EE373C"/>
    <w:rsid w:val="00EE3D0D"/>
    <w:rsid w:val="00EF2FDB"/>
    <w:rsid w:val="00F02111"/>
    <w:rsid w:val="00F025A2"/>
    <w:rsid w:val="00F04712"/>
    <w:rsid w:val="00F13360"/>
    <w:rsid w:val="00F13C5C"/>
    <w:rsid w:val="00F1701D"/>
    <w:rsid w:val="00F22EC7"/>
    <w:rsid w:val="00F31073"/>
    <w:rsid w:val="00F325C8"/>
    <w:rsid w:val="00F36511"/>
    <w:rsid w:val="00F36729"/>
    <w:rsid w:val="00F4214F"/>
    <w:rsid w:val="00F45A83"/>
    <w:rsid w:val="00F5352A"/>
    <w:rsid w:val="00F61E29"/>
    <w:rsid w:val="00F63E31"/>
    <w:rsid w:val="00F653B8"/>
    <w:rsid w:val="00F660AA"/>
    <w:rsid w:val="00F77FE9"/>
    <w:rsid w:val="00F9008D"/>
    <w:rsid w:val="00F900BD"/>
    <w:rsid w:val="00F9580B"/>
    <w:rsid w:val="00FA11BF"/>
    <w:rsid w:val="00FA1266"/>
    <w:rsid w:val="00FA1729"/>
    <w:rsid w:val="00FA233B"/>
    <w:rsid w:val="00FA3139"/>
    <w:rsid w:val="00FA3867"/>
    <w:rsid w:val="00FA460F"/>
    <w:rsid w:val="00FB74CE"/>
    <w:rsid w:val="00FC1192"/>
    <w:rsid w:val="00FC6D8D"/>
    <w:rsid w:val="00FD6813"/>
    <w:rsid w:val="00FD7048"/>
    <w:rsid w:val="00FD7B89"/>
    <w:rsid w:val="00FE04E5"/>
    <w:rsid w:val="00FF3BF1"/>
    <w:rsid w:val="00FF5744"/>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EX">
    <w:name w:val="EX"/>
    <w:basedOn w:val="Normal"/>
    <w:link w:val="EXChar"/>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hAnsiTheme="majorHAnsi" w:cstheme="majorBidi"/>
      <w:b/>
      <w:bCs/>
      <w:sz w:val="32"/>
      <w:szCs w:val="32"/>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pPr>
      <w:ind w:left="720"/>
      <w:contextualSpacing/>
    </w:pPr>
  </w:style>
  <w:style w:type="character" w:customStyle="1" w:styleId="GuidanceChar">
    <w:name w:val="Guidance Char"/>
    <w:link w:val="Guidance"/>
    <w:qFormat/>
    <w:rPr>
      <w:rFonts w:eastAsia="Times New Roman"/>
      <w:i/>
      <w:color w:val="0000FF"/>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923A8A"/>
    <w:rPr>
      <w:rFonts w:eastAsia="Times New Roman"/>
    </w:rPr>
  </w:style>
  <w:style w:type="character" w:customStyle="1" w:styleId="Heading2Char">
    <w:name w:val="Heading 2 Char"/>
    <w:basedOn w:val="DefaultParagraphFont"/>
    <w:link w:val="Heading2"/>
    <w:qFormat/>
    <w:rsid w:val="008B2FE4"/>
    <w:rPr>
      <w:rFonts w:ascii="Arial" w:eastAsia="Times New Roman" w:hAnsi="Arial"/>
      <w:sz w:val="32"/>
    </w:rPr>
  </w:style>
  <w:style w:type="character" w:customStyle="1" w:styleId="TALCar">
    <w:name w:val="TAL Car"/>
    <w:qFormat/>
    <w:rsid w:val="008B2FE4"/>
    <w:rPr>
      <w:rFonts w:ascii="Arial" w:eastAsia="Times New Roman" w:hAnsi="Arial"/>
      <w:sz w:val="18"/>
      <w:lang w:eastAsia="en-US"/>
    </w:rPr>
  </w:style>
  <w:style w:type="paragraph" w:styleId="Bibliography">
    <w:name w:val="Bibliography"/>
    <w:basedOn w:val="Normal"/>
    <w:next w:val="Normal"/>
    <w:uiPriority w:val="37"/>
    <w:semiHidden/>
    <w:unhideWhenUsed/>
    <w:rsid w:val="00ED0A03"/>
  </w:style>
  <w:style w:type="paragraph" w:styleId="BlockText">
    <w:name w:val="Block Text"/>
    <w:basedOn w:val="Normal"/>
    <w:rsid w:val="00ED0A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0A03"/>
    <w:pPr>
      <w:spacing w:after="120"/>
    </w:pPr>
  </w:style>
  <w:style w:type="character" w:customStyle="1" w:styleId="BodyTextChar">
    <w:name w:val="Body Text Char"/>
    <w:basedOn w:val="DefaultParagraphFont"/>
    <w:link w:val="BodyText"/>
    <w:rsid w:val="00ED0A03"/>
    <w:rPr>
      <w:rFonts w:eastAsia="Times New Roman"/>
    </w:rPr>
  </w:style>
  <w:style w:type="paragraph" w:styleId="BodyText2">
    <w:name w:val="Body Text 2"/>
    <w:basedOn w:val="Normal"/>
    <w:link w:val="BodyText2Char"/>
    <w:rsid w:val="00ED0A03"/>
    <w:pPr>
      <w:spacing w:after="120" w:line="480" w:lineRule="auto"/>
    </w:pPr>
  </w:style>
  <w:style w:type="character" w:customStyle="1" w:styleId="BodyText2Char">
    <w:name w:val="Body Text 2 Char"/>
    <w:basedOn w:val="DefaultParagraphFont"/>
    <w:link w:val="BodyText2"/>
    <w:rsid w:val="00ED0A03"/>
    <w:rPr>
      <w:rFonts w:eastAsia="Times New Roman"/>
    </w:rPr>
  </w:style>
  <w:style w:type="paragraph" w:styleId="BodyText3">
    <w:name w:val="Body Text 3"/>
    <w:basedOn w:val="Normal"/>
    <w:link w:val="BodyText3Char"/>
    <w:rsid w:val="00ED0A03"/>
    <w:pPr>
      <w:spacing w:after="120"/>
    </w:pPr>
    <w:rPr>
      <w:sz w:val="16"/>
      <w:szCs w:val="16"/>
    </w:rPr>
  </w:style>
  <w:style w:type="character" w:customStyle="1" w:styleId="BodyText3Char">
    <w:name w:val="Body Text 3 Char"/>
    <w:basedOn w:val="DefaultParagraphFont"/>
    <w:link w:val="BodyText3"/>
    <w:rsid w:val="00ED0A03"/>
    <w:rPr>
      <w:rFonts w:eastAsia="Times New Roman"/>
      <w:sz w:val="16"/>
      <w:szCs w:val="16"/>
    </w:rPr>
  </w:style>
  <w:style w:type="paragraph" w:styleId="BodyTextFirstIndent">
    <w:name w:val="Body Text First Indent"/>
    <w:basedOn w:val="BodyText"/>
    <w:link w:val="BodyTextFirstIndentChar"/>
    <w:rsid w:val="00ED0A03"/>
    <w:pPr>
      <w:spacing w:after="180"/>
      <w:ind w:firstLine="360"/>
    </w:pPr>
  </w:style>
  <w:style w:type="character" w:customStyle="1" w:styleId="BodyTextFirstIndentChar">
    <w:name w:val="Body Text First Indent Char"/>
    <w:basedOn w:val="BodyTextChar"/>
    <w:link w:val="BodyTextFirstIndent"/>
    <w:rsid w:val="00ED0A03"/>
    <w:rPr>
      <w:rFonts w:eastAsia="Times New Roman"/>
    </w:rPr>
  </w:style>
  <w:style w:type="paragraph" w:styleId="BodyTextIndent">
    <w:name w:val="Body Text Indent"/>
    <w:basedOn w:val="Normal"/>
    <w:link w:val="BodyTextIndentChar"/>
    <w:rsid w:val="00ED0A03"/>
    <w:pPr>
      <w:spacing w:after="120"/>
      <w:ind w:left="360"/>
    </w:pPr>
  </w:style>
  <w:style w:type="character" w:customStyle="1" w:styleId="BodyTextIndentChar">
    <w:name w:val="Body Text Indent Char"/>
    <w:basedOn w:val="DefaultParagraphFont"/>
    <w:link w:val="BodyTextIndent"/>
    <w:rsid w:val="00ED0A03"/>
    <w:rPr>
      <w:rFonts w:eastAsia="Times New Roman"/>
    </w:rPr>
  </w:style>
  <w:style w:type="paragraph" w:styleId="BodyTextFirstIndent2">
    <w:name w:val="Body Text First Indent 2"/>
    <w:basedOn w:val="BodyTextIndent"/>
    <w:link w:val="BodyTextFirstIndent2Char"/>
    <w:rsid w:val="00ED0A03"/>
    <w:pPr>
      <w:spacing w:after="180"/>
      <w:ind w:firstLine="360"/>
    </w:pPr>
  </w:style>
  <w:style w:type="character" w:customStyle="1" w:styleId="BodyTextFirstIndent2Char">
    <w:name w:val="Body Text First Indent 2 Char"/>
    <w:basedOn w:val="BodyTextIndentChar"/>
    <w:link w:val="BodyTextFirstIndent2"/>
    <w:rsid w:val="00ED0A03"/>
    <w:rPr>
      <w:rFonts w:eastAsia="Times New Roman"/>
    </w:rPr>
  </w:style>
  <w:style w:type="paragraph" w:styleId="BodyTextIndent2">
    <w:name w:val="Body Text Indent 2"/>
    <w:basedOn w:val="Normal"/>
    <w:link w:val="BodyTextIndent2Char"/>
    <w:rsid w:val="00ED0A03"/>
    <w:pPr>
      <w:spacing w:after="120" w:line="480" w:lineRule="auto"/>
      <w:ind w:left="360"/>
    </w:pPr>
  </w:style>
  <w:style w:type="character" w:customStyle="1" w:styleId="BodyTextIndent2Char">
    <w:name w:val="Body Text Indent 2 Char"/>
    <w:basedOn w:val="DefaultParagraphFont"/>
    <w:link w:val="BodyTextIndent2"/>
    <w:rsid w:val="00ED0A03"/>
    <w:rPr>
      <w:rFonts w:eastAsia="Times New Roman"/>
    </w:rPr>
  </w:style>
  <w:style w:type="paragraph" w:styleId="BodyTextIndent3">
    <w:name w:val="Body Text Indent 3"/>
    <w:basedOn w:val="Normal"/>
    <w:link w:val="BodyTextIndent3Char"/>
    <w:rsid w:val="00ED0A03"/>
    <w:pPr>
      <w:spacing w:after="120"/>
      <w:ind w:left="360"/>
    </w:pPr>
    <w:rPr>
      <w:sz w:val="16"/>
      <w:szCs w:val="16"/>
    </w:rPr>
  </w:style>
  <w:style w:type="character" w:customStyle="1" w:styleId="BodyTextIndent3Char">
    <w:name w:val="Body Text Indent 3 Char"/>
    <w:basedOn w:val="DefaultParagraphFont"/>
    <w:link w:val="BodyTextIndent3"/>
    <w:rsid w:val="00ED0A03"/>
    <w:rPr>
      <w:rFonts w:eastAsia="Times New Roman"/>
      <w:sz w:val="16"/>
      <w:szCs w:val="16"/>
    </w:rPr>
  </w:style>
  <w:style w:type="paragraph" w:styleId="Caption">
    <w:name w:val="caption"/>
    <w:basedOn w:val="Normal"/>
    <w:next w:val="Normal"/>
    <w:semiHidden/>
    <w:unhideWhenUsed/>
    <w:qFormat/>
    <w:rsid w:val="00ED0A03"/>
    <w:pPr>
      <w:spacing w:after="200"/>
    </w:pPr>
    <w:rPr>
      <w:i/>
      <w:iCs/>
      <w:color w:val="44546A" w:themeColor="text2"/>
      <w:sz w:val="18"/>
      <w:szCs w:val="18"/>
    </w:rPr>
  </w:style>
  <w:style w:type="paragraph" w:styleId="Closing">
    <w:name w:val="Closing"/>
    <w:basedOn w:val="Normal"/>
    <w:link w:val="ClosingChar"/>
    <w:rsid w:val="00ED0A03"/>
    <w:pPr>
      <w:spacing w:after="0"/>
      <w:ind w:left="4320"/>
    </w:pPr>
  </w:style>
  <w:style w:type="character" w:customStyle="1" w:styleId="ClosingChar">
    <w:name w:val="Closing Char"/>
    <w:basedOn w:val="DefaultParagraphFont"/>
    <w:link w:val="Closing"/>
    <w:rsid w:val="00ED0A03"/>
    <w:rPr>
      <w:rFonts w:eastAsia="Times New Roman"/>
    </w:rPr>
  </w:style>
  <w:style w:type="paragraph" w:styleId="Date">
    <w:name w:val="Date"/>
    <w:basedOn w:val="Normal"/>
    <w:next w:val="Normal"/>
    <w:link w:val="DateChar"/>
    <w:rsid w:val="00ED0A03"/>
  </w:style>
  <w:style w:type="character" w:customStyle="1" w:styleId="DateChar">
    <w:name w:val="Date Char"/>
    <w:basedOn w:val="DefaultParagraphFont"/>
    <w:link w:val="Date"/>
    <w:rsid w:val="00ED0A03"/>
    <w:rPr>
      <w:rFonts w:eastAsia="Times New Roman"/>
    </w:rPr>
  </w:style>
  <w:style w:type="paragraph" w:styleId="DocumentMap">
    <w:name w:val="Document Map"/>
    <w:basedOn w:val="Normal"/>
    <w:link w:val="DocumentMapChar"/>
    <w:rsid w:val="00ED0A03"/>
    <w:pPr>
      <w:spacing w:after="0"/>
    </w:pPr>
    <w:rPr>
      <w:rFonts w:ascii="Segoe UI" w:hAnsi="Segoe UI" w:cs="Segoe UI"/>
      <w:sz w:val="16"/>
      <w:szCs w:val="16"/>
    </w:rPr>
  </w:style>
  <w:style w:type="character" w:customStyle="1" w:styleId="DocumentMapChar">
    <w:name w:val="Document Map Char"/>
    <w:basedOn w:val="DefaultParagraphFont"/>
    <w:link w:val="DocumentMap"/>
    <w:rsid w:val="00ED0A03"/>
    <w:rPr>
      <w:rFonts w:ascii="Segoe UI" w:eastAsia="Times New Roman" w:hAnsi="Segoe UI" w:cs="Segoe UI"/>
      <w:sz w:val="16"/>
      <w:szCs w:val="16"/>
    </w:rPr>
  </w:style>
  <w:style w:type="paragraph" w:styleId="E-mailSignature">
    <w:name w:val="E-mail Signature"/>
    <w:basedOn w:val="Normal"/>
    <w:link w:val="E-mailSignatureChar"/>
    <w:rsid w:val="00ED0A03"/>
    <w:pPr>
      <w:spacing w:after="0"/>
    </w:pPr>
  </w:style>
  <w:style w:type="character" w:customStyle="1" w:styleId="E-mailSignatureChar">
    <w:name w:val="E-mail Signature Char"/>
    <w:basedOn w:val="DefaultParagraphFont"/>
    <w:link w:val="E-mailSignature"/>
    <w:rsid w:val="00ED0A03"/>
    <w:rPr>
      <w:rFonts w:eastAsia="Times New Roman"/>
    </w:rPr>
  </w:style>
  <w:style w:type="paragraph" w:styleId="EndnoteText">
    <w:name w:val="endnote text"/>
    <w:basedOn w:val="Normal"/>
    <w:link w:val="EndnoteTextChar"/>
    <w:rsid w:val="00ED0A03"/>
    <w:pPr>
      <w:spacing w:after="0"/>
    </w:pPr>
  </w:style>
  <w:style w:type="character" w:customStyle="1" w:styleId="EndnoteTextChar">
    <w:name w:val="Endnote Text Char"/>
    <w:basedOn w:val="DefaultParagraphFont"/>
    <w:link w:val="EndnoteText"/>
    <w:rsid w:val="00ED0A03"/>
    <w:rPr>
      <w:rFonts w:eastAsia="Times New Roman"/>
    </w:rPr>
  </w:style>
  <w:style w:type="paragraph" w:styleId="EnvelopeAddress">
    <w:name w:val="envelope address"/>
    <w:basedOn w:val="Normal"/>
    <w:rsid w:val="00ED0A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0A03"/>
    <w:pPr>
      <w:spacing w:after="0"/>
    </w:pPr>
    <w:rPr>
      <w:rFonts w:asciiTheme="majorHAnsi" w:eastAsiaTheme="majorEastAsia" w:hAnsiTheme="majorHAnsi" w:cstheme="majorBidi"/>
    </w:rPr>
  </w:style>
  <w:style w:type="paragraph" w:styleId="HTMLAddress">
    <w:name w:val="HTML Address"/>
    <w:basedOn w:val="Normal"/>
    <w:link w:val="HTMLAddressChar"/>
    <w:rsid w:val="00ED0A03"/>
    <w:pPr>
      <w:spacing w:after="0"/>
    </w:pPr>
    <w:rPr>
      <w:i/>
      <w:iCs/>
    </w:rPr>
  </w:style>
  <w:style w:type="character" w:customStyle="1" w:styleId="HTMLAddressChar">
    <w:name w:val="HTML Address Char"/>
    <w:basedOn w:val="DefaultParagraphFont"/>
    <w:link w:val="HTMLAddress"/>
    <w:rsid w:val="00ED0A03"/>
    <w:rPr>
      <w:rFonts w:eastAsia="Times New Roman"/>
      <w:i/>
      <w:iCs/>
    </w:rPr>
  </w:style>
  <w:style w:type="paragraph" w:styleId="HTMLPreformatted">
    <w:name w:val="HTML Preformatted"/>
    <w:basedOn w:val="Normal"/>
    <w:link w:val="HTMLPreformattedChar"/>
    <w:rsid w:val="00ED0A03"/>
    <w:pPr>
      <w:spacing w:after="0"/>
    </w:pPr>
    <w:rPr>
      <w:rFonts w:ascii="Consolas" w:hAnsi="Consolas"/>
    </w:rPr>
  </w:style>
  <w:style w:type="character" w:customStyle="1" w:styleId="HTMLPreformattedChar">
    <w:name w:val="HTML Preformatted Char"/>
    <w:basedOn w:val="DefaultParagraphFont"/>
    <w:link w:val="HTMLPreformatted"/>
    <w:rsid w:val="00ED0A03"/>
    <w:rPr>
      <w:rFonts w:ascii="Consolas" w:eastAsia="Times New Roman" w:hAnsi="Consolas"/>
    </w:rPr>
  </w:style>
  <w:style w:type="paragraph" w:styleId="Index3">
    <w:name w:val="index 3"/>
    <w:basedOn w:val="Normal"/>
    <w:next w:val="Normal"/>
    <w:rsid w:val="00ED0A03"/>
    <w:pPr>
      <w:spacing w:after="0"/>
      <w:ind w:left="600" w:hanging="200"/>
    </w:pPr>
  </w:style>
  <w:style w:type="paragraph" w:styleId="Index4">
    <w:name w:val="index 4"/>
    <w:basedOn w:val="Normal"/>
    <w:next w:val="Normal"/>
    <w:rsid w:val="00ED0A03"/>
    <w:pPr>
      <w:spacing w:after="0"/>
      <w:ind w:left="800" w:hanging="200"/>
    </w:pPr>
  </w:style>
  <w:style w:type="paragraph" w:styleId="Index5">
    <w:name w:val="index 5"/>
    <w:basedOn w:val="Normal"/>
    <w:next w:val="Normal"/>
    <w:rsid w:val="00ED0A03"/>
    <w:pPr>
      <w:spacing w:after="0"/>
      <w:ind w:left="1000" w:hanging="200"/>
    </w:pPr>
  </w:style>
  <w:style w:type="paragraph" w:styleId="Index6">
    <w:name w:val="index 6"/>
    <w:basedOn w:val="Normal"/>
    <w:next w:val="Normal"/>
    <w:rsid w:val="00ED0A03"/>
    <w:pPr>
      <w:spacing w:after="0"/>
      <w:ind w:left="1200" w:hanging="200"/>
    </w:pPr>
  </w:style>
  <w:style w:type="paragraph" w:styleId="Index7">
    <w:name w:val="index 7"/>
    <w:basedOn w:val="Normal"/>
    <w:next w:val="Normal"/>
    <w:rsid w:val="00ED0A03"/>
    <w:pPr>
      <w:spacing w:after="0"/>
      <w:ind w:left="1400" w:hanging="200"/>
    </w:pPr>
  </w:style>
  <w:style w:type="paragraph" w:styleId="Index8">
    <w:name w:val="index 8"/>
    <w:basedOn w:val="Normal"/>
    <w:next w:val="Normal"/>
    <w:rsid w:val="00ED0A03"/>
    <w:pPr>
      <w:spacing w:after="0"/>
      <w:ind w:left="1600" w:hanging="200"/>
    </w:pPr>
  </w:style>
  <w:style w:type="paragraph" w:styleId="Index9">
    <w:name w:val="index 9"/>
    <w:basedOn w:val="Normal"/>
    <w:next w:val="Normal"/>
    <w:rsid w:val="00ED0A03"/>
    <w:pPr>
      <w:spacing w:after="0"/>
      <w:ind w:left="1800" w:hanging="200"/>
    </w:pPr>
  </w:style>
  <w:style w:type="paragraph" w:styleId="IndexHeading">
    <w:name w:val="index heading"/>
    <w:basedOn w:val="Normal"/>
    <w:next w:val="Index1"/>
    <w:rsid w:val="00ED0A03"/>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ED0A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ED0A03"/>
    <w:rPr>
      <w:rFonts w:eastAsia="Times New Roman"/>
      <w:i/>
      <w:iCs/>
      <w:color w:val="4472C4" w:themeColor="accent1"/>
    </w:rPr>
  </w:style>
  <w:style w:type="paragraph" w:styleId="ListContinue">
    <w:name w:val="List Continue"/>
    <w:basedOn w:val="Normal"/>
    <w:rsid w:val="00ED0A03"/>
    <w:pPr>
      <w:spacing w:after="120"/>
      <w:ind w:left="360"/>
      <w:contextualSpacing/>
    </w:pPr>
  </w:style>
  <w:style w:type="paragraph" w:styleId="ListContinue2">
    <w:name w:val="List Continue 2"/>
    <w:basedOn w:val="Normal"/>
    <w:rsid w:val="00ED0A03"/>
    <w:pPr>
      <w:spacing w:after="120"/>
      <w:ind w:left="720"/>
      <w:contextualSpacing/>
    </w:pPr>
  </w:style>
  <w:style w:type="paragraph" w:styleId="ListContinue3">
    <w:name w:val="List Continue 3"/>
    <w:basedOn w:val="Normal"/>
    <w:rsid w:val="00ED0A03"/>
    <w:pPr>
      <w:spacing w:after="120"/>
      <w:ind w:left="1080"/>
      <w:contextualSpacing/>
    </w:pPr>
  </w:style>
  <w:style w:type="paragraph" w:styleId="ListContinue4">
    <w:name w:val="List Continue 4"/>
    <w:basedOn w:val="Normal"/>
    <w:rsid w:val="00ED0A03"/>
    <w:pPr>
      <w:spacing w:after="120"/>
      <w:ind w:left="1440"/>
      <w:contextualSpacing/>
    </w:pPr>
  </w:style>
  <w:style w:type="paragraph" w:styleId="ListContinue5">
    <w:name w:val="List Continue 5"/>
    <w:basedOn w:val="Normal"/>
    <w:rsid w:val="00ED0A03"/>
    <w:pPr>
      <w:spacing w:after="120"/>
      <w:ind w:left="1800"/>
      <w:contextualSpacing/>
    </w:pPr>
  </w:style>
  <w:style w:type="paragraph" w:styleId="ListNumber5">
    <w:name w:val="List Number 5"/>
    <w:basedOn w:val="Normal"/>
    <w:rsid w:val="00ED0A03"/>
    <w:pPr>
      <w:numPr>
        <w:numId w:val="5"/>
      </w:numPr>
      <w:contextualSpacing/>
    </w:pPr>
  </w:style>
  <w:style w:type="paragraph" w:styleId="MacroText">
    <w:name w:val="macro"/>
    <w:link w:val="MacroTextChar"/>
    <w:rsid w:val="00ED0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rPr>
  </w:style>
  <w:style w:type="character" w:customStyle="1" w:styleId="MacroTextChar">
    <w:name w:val="Macro Text Char"/>
    <w:basedOn w:val="DefaultParagraphFont"/>
    <w:link w:val="MacroText"/>
    <w:rsid w:val="00ED0A03"/>
    <w:rPr>
      <w:rFonts w:ascii="Consolas" w:eastAsia="Times New Roman" w:hAnsi="Consolas"/>
    </w:rPr>
  </w:style>
  <w:style w:type="paragraph" w:styleId="MessageHeader">
    <w:name w:val="Message Header"/>
    <w:basedOn w:val="Normal"/>
    <w:link w:val="MessageHeaderChar"/>
    <w:rsid w:val="00ED0A0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0A03"/>
    <w:rPr>
      <w:rFonts w:asciiTheme="majorHAnsi" w:eastAsiaTheme="majorEastAsia" w:hAnsiTheme="majorHAnsi" w:cstheme="majorBidi"/>
      <w:sz w:val="24"/>
      <w:szCs w:val="24"/>
      <w:shd w:val="pct20" w:color="auto" w:fill="auto"/>
    </w:rPr>
  </w:style>
  <w:style w:type="paragraph" w:styleId="NoSpacing">
    <w:name w:val="No Spacing"/>
    <w:uiPriority w:val="99"/>
    <w:rsid w:val="00ED0A03"/>
    <w:pPr>
      <w:overflowPunct w:val="0"/>
      <w:autoSpaceDE w:val="0"/>
      <w:autoSpaceDN w:val="0"/>
      <w:adjustRightInd w:val="0"/>
      <w:spacing w:after="0" w:line="240" w:lineRule="auto"/>
      <w:textAlignment w:val="baseline"/>
    </w:pPr>
    <w:rPr>
      <w:rFonts w:eastAsia="Times New Roman"/>
    </w:rPr>
  </w:style>
  <w:style w:type="paragraph" w:styleId="NormalIndent">
    <w:name w:val="Normal Indent"/>
    <w:basedOn w:val="Normal"/>
    <w:rsid w:val="00ED0A03"/>
    <w:pPr>
      <w:ind w:left="720"/>
    </w:pPr>
  </w:style>
  <w:style w:type="paragraph" w:styleId="NoteHeading">
    <w:name w:val="Note Heading"/>
    <w:basedOn w:val="Normal"/>
    <w:next w:val="Normal"/>
    <w:link w:val="NoteHeadingChar"/>
    <w:rsid w:val="00ED0A03"/>
    <w:pPr>
      <w:spacing w:after="0"/>
    </w:pPr>
  </w:style>
  <w:style w:type="character" w:customStyle="1" w:styleId="NoteHeadingChar">
    <w:name w:val="Note Heading Char"/>
    <w:basedOn w:val="DefaultParagraphFont"/>
    <w:link w:val="NoteHeading"/>
    <w:rsid w:val="00ED0A03"/>
    <w:rPr>
      <w:rFonts w:eastAsia="Times New Roman"/>
    </w:rPr>
  </w:style>
  <w:style w:type="paragraph" w:styleId="PlainText">
    <w:name w:val="Plain Text"/>
    <w:basedOn w:val="Normal"/>
    <w:link w:val="PlainTextChar"/>
    <w:rsid w:val="00ED0A03"/>
    <w:pPr>
      <w:spacing w:after="0"/>
    </w:pPr>
    <w:rPr>
      <w:rFonts w:ascii="Consolas" w:hAnsi="Consolas"/>
      <w:sz w:val="21"/>
      <w:szCs w:val="21"/>
    </w:rPr>
  </w:style>
  <w:style w:type="character" w:customStyle="1" w:styleId="PlainTextChar">
    <w:name w:val="Plain Text Char"/>
    <w:basedOn w:val="DefaultParagraphFont"/>
    <w:link w:val="PlainText"/>
    <w:rsid w:val="00ED0A03"/>
    <w:rPr>
      <w:rFonts w:ascii="Consolas" w:eastAsia="Times New Roman" w:hAnsi="Consolas"/>
      <w:sz w:val="21"/>
      <w:szCs w:val="21"/>
    </w:rPr>
  </w:style>
  <w:style w:type="paragraph" w:styleId="Quote">
    <w:name w:val="Quote"/>
    <w:basedOn w:val="Normal"/>
    <w:next w:val="Normal"/>
    <w:link w:val="QuoteChar"/>
    <w:uiPriority w:val="99"/>
    <w:rsid w:val="00ED0A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ED0A03"/>
    <w:rPr>
      <w:rFonts w:eastAsia="Times New Roman"/>
      <w:i/>
      <w:iCs/>
      <w:color w:val="404040" w:themeColor="text1" w:themeTint="BF"/>
    </w:rPr>
  </w:style>
  <w:style w:type="paragraph" w:styleId="Salutation">
    <w:name w:val="Salutation"/>
    <w:basedOn w:val="Normal"/>
    <w:next w:val="Normal"/>
    <w:link w:val="SalutationChar"/>
    <w:rsid w:val="00ED0A03"/>
  </w:style>
  <w:style w:type="character" w:customStyle="1" w:styleId="SalutationChar">
    <w:name w:val="Salutation Char"/>
    <w:basedOn w:val="DefaultParagraphFont"/>
    <w:link w:val="Salutation"/>
    <w:rsid w:val="00ED0A03"/>
    <w:rPr>
      <w:rFonts w:eastAsia="Times New Roman"/>
    </w:rPr>
  </w:style>
  <w:style w:type="paragraph" w:styleId="Signature">
    <w:name w:val="Signature"/>
    <w:basedOn w:val="Normal"/>
    <w:link w:val="SignatureChar"/>
    <w:rsid w:val="00ED0A03"/>
    <w:pPr>
      <w:spacing w:after="0"/>
      <w:ind w:left="4320"/>
    </w:pPr>
  </w:style>
  <w:style w:type="character" w:customStyle="1" w:styleId="SignatureChar">
    <w:name w:val="Signature Char"/>
    <w:basedOn w:val="DefaultParagraphFont"/>
    <w:link w:val="Signature"/>
    <w:rsid w:val="00ED0A03"/>
    <w:rPr>
      <w:rFonts w:eastAsia="Times New Roman"/>
    </w:rPr>
  </w:style>
  <w:style w:type="paragraph" w:styleId="TableofAuthorities">
    <w:name w:val="table of authorities"/>
    <w:basedOn w:val="Normal"/>
    <w:next w:val="Normal"/>
    <w:rsid w:val="00ED0A03"/>
    <w:pPr>
      <w:spacing w:after="0"/>
      <w:ind w:left="200" w:hanging="200"/>
    </w:pPr>
  </w:style>
  <w:style w:type="paragraph" w:styleId="TableofFigures">
    <w:name w:val="table of figures"/>
    <w:basedOn w:val="Normal"/>
    <w:next w:val="Normal"/>
    <w:rsid w:val="00ED0A03"/>
    <w:pPr>
      <w:spacing w:after="0"/>
    </w:pPr>
  </w:style>
  <w:style w:type="paragraph" w:styleId="TOAHeading">
    <w:name w:val="toa heading"/>
    <w:basedOn w:val="Normal"/>
    <w:next w:val="Normal"/>
    <w:rsid w:val="00ED0A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D0A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993DAF"/>
    <w:rPr>
      <w:rFonts w:eastAsia="Times New Roman"/>
    </w:rPr>
  </w:style>
  <w:style w:type="character" w:styleId="UnresolvedMention">
    <w:name w:val="Unresolved Mention"/>
    <w:basedOn w:val="DefaultParagraphFont"/>
    <w:uiPriority w:val="99"/>
    <w:semiHidden/>
    <w:unhideWhenUsed/>
    <w:rsid w:val="00993D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261906">
      <w:bodyDiv w:val="1"/>
      <w:marLeft w:val="0"/>
      <w:marRight w:val="0"/>
      <w:marTop w:val="0"/>
      <w:marBottom w:val="0"/>
      <w:divBdr>
        <w:top w:val="none" w:sz="0" w:space="0" w:color="auto"/>
        <w:left w:val="none" w:sz="0" w:space="0" w:color="auto"/>
        <w:bottom w:val="none" w:sz="0" w:space="0" w:color="auto"/>
        <w:right w:val="none" w:sz="0" w:space="0" w:color="auto"/>
      </w:divBdr>
    </w:div>
    <w:div w:id="1835219879">
      <w:bodyDiv w:val="1"/>
      <w:marLeft w:val="0"/>
      <w:marRight w:val="0"/>
      <w:marTop w:val="0"/>
      <w:marBottom w:val="0"/>
      <w:divBdr>
        <w:top w:val="none" w:sz="0" w:space="0" w:color="auto"/>
        <w:left w:val="none" w:sz="0" w:space="0" w:color="auto"/>
        <w:bottom w:val="none" w:sz="0" w:space="0" w:color="auto"/>
        <w:right w:val="none" w:sz="0" w:space="0" w:color="auto"/>
      </w:divBdr>
    </w:div>
    <w:div w:id="2011130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wmf"/><Relationship Id="rId21" Type="http://schemas.openxmlformats.org/officeDocument/2006/relationships/image" Target="media/image9.emf"/><Relationship Id="rId42" Type="http://schemas.openxmlformats.org/officeDocument/2006/relationships/oleObject" Target="embeddings/oleObject13.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oleObject" Target="embeddings/oleObject30.bin"/><Relationship Id="rId84" Type="http://schemas.openxmlformats.org/officeDocument/2006/relationships/image" Target="media/image36.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59.wmf"/><Relationship Id="rId138" Type="http://schemas.openxmlformats.org/officeDocument/2006/relationships/oleObject" Target="embeddings/oleObject67.bin"/><Relationship Id="rId16" Type="http://schemas.openxmlformats.org/officeDocument/2006/relationships/image" Target="media/image4.png"/><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2.bin"/><Relationship Id="rId74" Type="http://schemas.openxmlformats.org/officeDocument/2006/relationships/image" Target="media/image31.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4.wmf"/><Relationship Id="rId128" Type="http://schemas.openxmlformats.org/officeDocument/2006/relationships/oleObject" Target="embeddings/oleObject62.bin"/><Relationship Id="rId144"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image" Target="media/image39.wmf"/><Relationship Id="rId95" Type="http://schemas.openxmlformats.org/officeDocument/2006/relationships/oleObject" Target="embeddings/oleObject44.bin"/><Relationship Id="rId22" Type="http://schemas.openxmlformats.org/officeDocument/2006/relationships/image" Target="media/image10.wmf"/><Relationship Id="rId27" Type="http://schemas.openxmlformats.org/officeDocument/2006/relationships/oleObject" Target="embeddings/oleObject5.bin"/><Relationship Id="rId43" Type="http://schemas.openxmlformats.org/officeDocument/2006/relationships/image" Target="media/image20.wmf"/><Relationship Id="rId48" Type="http://schemas.openxmlformats.org/officeDocument/2006/relationships/oleObject" Target="embeddings/oleObject16.bin"/><Relationship Id="rId64" Type="http://schemas.openxmlformats.org/officeDocument/2006/relationships/oleObject" Target="embeddings/oleObject27.bin"/><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2.wmf"/><Relationship Id="rId80" Type="http://schemas.openxmlformats.org/officeDocument/2006/relationships/image" Target="media/image34.wmf"/><Relationship Id="rId85" Type="http://schemas.openxmlformats.org/officeDocument/2006/relationships/oleObject" Target="embeddings/oleObject39.bin"/><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oleObject" Target="embeddings/oleObject29.bin"/><Relationship Id="rId103" Type="http://schemas.openxmlformats.org/officeDocument/2006/relationships/image" Target="media/image45.wmf"/><Relationship Id="rId108" Type="http://schemas.openxmlformats.org/officeDocument/2006/relationships/oleObject" Target="embeddings/oleObject51.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19.bin"/><Relationship Id="rId62" Type="http://schemas.openxmlformats.org/officeDocument/2006/relationships/oleObject" Target="embeddings/oleObject26.bin"/><Relationship Id="rId70" Type="http://schemas.openxmlformats.org/officeDocument/2006/relationships/image" Target="media/image29.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38.wmf"/><Relationship Id="rId91" Type="http://schemas.openxmlformats.org/officeDocument/2006/relationships/oleObject" Target="embeddings/oleObject42.bin"/><Relationship Id="rId96" Type="http://schemas.openxmlformats.org/officeDocument/2006/relationships/image" Target="media/image42.wmf"/><Relationship Id="rId111" Type="http://schemas.openxmlformats.org/officeDocument/2006/relationships/image" Target="media/image49.wmf"/><Relationship Id="rId132" Type="http://schemas.openxmlformats.org/officeDocument/2006/relationships/oleObject" Target="embeddings/oleObject64.bin"/><Relationship Id="rId140" Type="http://schemas.openxmlformats.org/officeDocument/2006/relationships/oleObject" Target="embeddings/oleObject68.bin"/><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13.emf"/><Relationship Id="rId36" Type="http://schemas.openxmlformats.org/officeDocument/2006/relationships/oleObject" Target="embeddings/oleObject10.bin"/><Relationship Id="rId49" Type="http://schemas.openxmlformats.org/officeDocument/2006/relationships/image" Target="media/image23.wmf"/><Relationship Id="rId57" Type="http://schemas.openxmlformats.org/officeDocument/2006/relationships/oleObject" Target="embeddings/oleObject21.bin"/><Relationship Id="rId106" Type="http://schemas.openxmlformats.org/officeDocument/2006/relationships/oleObject" Target="embeddings/oleObject50.bin"/><Relationship Id="rId114" Type="http://schemas.openxmlformats.org/officeDocument/2006/relationships/oleObject" Target="embeddings/oleObject55.bin"/><Relationship Id="rId119" Type="http://schemas.openxmlformats.org/officeDocument/2006/relationships/image" Target="media/image52.emf"/><Relationship Id="rId127" Type="http://schemas.openxmlformats.org/officeDocument/2006/relationships/image" Target="media/image56.wmf"/><Relationship Id="rId10" Type="http://schemas.openxmlformats.org/officeDocument/2006/relationships/image" Target="media/image1.emf"/><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4.bin"/><Relationship Id="rId65" Type="http://schemas.openxmlformats.org/officeDocument/2006/relationships/image" Target="media/image28.wmf"/><Relationship Id="rId73" Type="http://schemas.openxmlformats.org/officeDocument/2006/relationships/oleObject" Target="embeddings/oleObject33.bin"/><Relationship Id="rId78" Type="http://schemas.openxmlformats.org/officeDocument/2006/relationships/image" Target="media/image33.wmf"/><Relationship Id="rId81" Type="http://schemas.openxmlformats.org/officeDocument/2006/relationships/oleObject" Target="embeddings/oleObject37.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image" Target="media/image60.wmf"/><Relationship Id="rId143"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itu.int/dms_pub/itu-r/oth/0C/0A/R0C0A00000F00162PDFE.pdf" TargetMode="External"/><Relationship Id="rId18" Type="http://schemas.openxmlformats.org/officeDocument/2006/relationships/image" Target="media/image6.emf"/><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6.wmf"/><Relationship Id="rId76" Type="http://schemas.openxmlformats.org/officeDocument/2006/relationships/image" Target="media/image32.wmf"/><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oleObject" Target="embeddings/oleObject58.bin"/><Relationship Id="rId125" Type="http://schemas.openxmlformats.org/officeDocument/2006/relationships/image" Target="media/image55.wmf"/><Relationship Id="rId141" Type="http://schemas.openxmlformats.org/officeDocument/2006/relationships/hyperlink" Target="https://www.3gpp.org/ftp/TSG_RAN/WG4_Radio/TSGR4_104-e/Docs/R4-2215119.zip" TargetMode="External"/><Relationship Id="rId7" Type="http://schemas.openxmlformats.org/officeDocument/2006/relationships/webSettings" Target="webSettings.xml"/><Relationship Id="rId71" Type="http://schemas.openxmlformats.org/officeDocument/2006/relationships/oleObject" Target="embeddings/oleObject32.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6.bin"/><Relationship Id="rId61" Type="http://schemas.openxmlformats.org/officeDocument/2006/relationships/oleObject" Target="embeddings/oleObject25.bin"/><Relationship Id="rId82" Type="http://schemas.openxmlformats.org/officeDocument/2006/relationships/image" Target="media/image35.wmf"/><Relationship Id="rId19" Type="http://schemas.openxmlformats.org/officeDocument/2006/relationships/image" Target="media/image7.png"/><Relationship Id="rId14" Type="http://schemas.openxmlformats.org/officeDocument/2006/relationships/image" Target="media/image3.wmf"/><Relationship Id="rId30" Type="http://schemas.openxmlformats.org/officeDocument/2006/relationships/image" Target="media/image14.emf"/><Relationship Id="rId35" Type="http://schemas.openxmlformats.org/officeDocument/2006/relationships/image" Target="media/image16.wmf"/><Relationship Id="rId56" Type="http://schemas.openxmlformats.org/officeDocument/2006/relationships/oleObject" Target="embeddings/oleObject20.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6.wmf"/><Relationship Id="rId126" Type="http://schemas.openxmlformats.org/officeDocument/2006/relationships/oleObject" Target="embeddings/oleObject61.bin"/><Relationship Id="rId8" Type="http://schemas.openxmlformats.org/officeDocument/2006/relationships/footnotes" Target="footnotes.xml"/><Relationship Id="rId51" Type="http://schemas.openxmlformats.org/officeDocument/2006/relationships/image" Target="media/image24.wmf"/><Relationship Id="rId72" Type="http://schemas.openxmlformats.org/officeDocument/2006/relationships/image" Target="media/image30.wmf"/><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image" Target="media/image53.wmf"/><Relationship Id="rId14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26468</Words>
  <Characters>142398</Characters>
  <Application>Microsoft Office Word</Application>
  <DocSecurity>0</DocSecurity>
  <Lines>5933</Lines>
  <Paragraphs>4443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36.108</dc:title>
  <dc:subject>Evolved Universal Terrestrial Radio Access (E-UTRA); Satellite Access Node radio transmission and reception (Release 19)</dc:subject>
  <dc:creator>MCC Support</dc:creator>
  <cp:keywords/>
  <dc:description/>
  <cp:lastModifiedBy>MCC</cp:lastModifiedBy>
  <cp:revision>109</cp:revision>
  <cp:lastPrinted>2019-02-25T14:05:00Z</cp:lastPrinted>
  <dcterms:created xsi:type="dcterms:W3CDTF">2025-06-23T13:02:00Z</dcterms:created>
  <dcterms:modified xsi:type="dcterms:W3CDTF">2026-07-03T09:15:00Z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